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BBD" w:rsidRPr="00EB690F" w:rsidRDefault="00465BBD" w:rsidP="00353C40">
      <w:pPr>
        <w:tabs>
          <w:tab w:val="left" w:pos="0"/>
          <w:tab w:val="left" w:pos="709"/>
          <w:tab w:val="left" w:pos="1114"/>
          <w:tab w:val="left" w:pos="1560"/>
        </w:tabs>
        <w:spacing w:line="216" w:lineRule="auto"/>
        <w:ind w:firstLine="709"/>
        <w:jc w:val="both"/>
        <w:rPr>
          <w:sz w:val="26"/>
          <w:szCs w:val="26"/>
        </w:rPr>
      </w:pPr>
      <w:r w:rsidRPr="00EB690F">
        <w:rPr>
          <w:sz w:val="26"/>
          <w:szCs w:val="26"/>
        </w:rPr>
        <w:t>На 8</w:t>
      </w:r>
      <w:r w:rsidRPr="00EB690F">
        <w:rPr>
          <w:sz w:val="26"/>
          <w:szCs w:val="26"/>
          <w:vertAlign w:val="superscript"/>
        </w:rPr>
        <w:t xml:space="preserve">00 </w:t>
      </w:r>
      <w:r w:rsidRPr="00EB690F">
        <w:rPr>
          <w:sz w:val="26"/>
          <w:szCs w:val="26"/>
        </w:rPr>
        <w:t>01 апреля 2020 г. на территории Амурской области:</w:t>
      </w:r>
    </w:p>
    <w:p w:rsidR="00465BBD" w:rsidRPr="00EB690F" w:rsidRDefault="00465BBD" w:rsidP="00353C40">
      <w:pPr>
        <w:tabs>
          <w:tab w:val="left" w:pos="0"/>
          <w:tab w:val="left" w:pos="1560"/>
        </w:tabs>
        <w:spacing w:line="216" w:lineRule="auto"/>
        <w:ind w:firstLine="709"/>
        <w:jc w:val="both"/>
        <w:rPr>
          <w:b/>
          <w:sz w:val="26"/>
          <w:szCs w:val="26"/>
        </w:rPr>
      </w:pPr>
      <w:r w:rsidRPr="00EB690F">
        <w:rPr>
          <w:b/>
          <w:sz w:val="26"/>
          <w:szCs w:val="26"/>
        </w:rPr>
        <w:t>1. Чрезвычайные ситуации за прошедшие сутки не зарегистрированы.</w:t>
      </w:r>
    </w:p>
    <w:p w:rsidR="00465BBD" w:rsidRPr="005C5CCA" w:rsidRDefault="00465BBD" w:rsidP="00353C40">
      <w:pPr>
        <w:tabs>
          <w:tab w:val="left" w:pos="0"/>
          <w:tab w:val="left" w:pos="1560"/>
        </w:tabs>
        <w:spacing w:line="216" w:lineRule="auto"/>
        <w:jc w:val="both"/>
        <w:rPr>
          <w:bCs/>
          <w:iCs/>
          <w:sz w:val="26"/>
          <w:szCs w:val="26"/>
        </w:rPr>
      </w:pPr>
      <w:r w:rsidRPr="00EB690F">
        <w:rPr>
          <w:sz w:val="26"/>
          <w:szCs w:val="26"/>
        </w:rPr>
        <w:t xml:space="preserve">           </w:t>
      </w:r>
      <w:r w:rsidRPr="00EB690F">
        <w:rPr>
          <w:b/>
          <w:bCs/>
          <w:iCs/>
          <w:sz w:val="26"/>
          <w:szCs w:val="26"/>
        </w:rPr>
        <w:t xml:space="preserve">С </w:t>
      </w:r>
      <w:r w:rsidRPr="005C5CCA">
        <w:rPr>
          <w:b/>
          <w:bCs/>
          <w:iCs/>
          <w:sz w:val="26"/>
          <w:szCs w:val="26"/>
        </w:rPr>
        <w:t xml:space="preserve">27.01.2020 г. силы и средства Амурской областной ТП РСЧС </w:t>
      </w:r>
      <w:r w:rsidRPr="005C5CCA">
        <w:rPr>
          <w:b/>
          <w:sz w:val="26"/>
          <w:szCs w:val="26"/>
        </w:rPr>
        <w:t xml:space="preserve">функционируют в режиме </w:t>
      </w:r>
      <w:r w:rsidRPr="005C5CCA">
        <w:rPr>
          <w:b/>
          <w:bCs/>
          <w:iCs/>
          <w:sz w:val="26"/>
          <w:szCs w:val="26"/>
        </w:rPr>
        <w:t xml:space="preserve">«ПОВЫШЕННОЙ ГОТОВНОСТИ» </w:t>
      </w:r>
      <w:r w:rsidRPr="005C5CCA">
        <w:rPr>
          <w:bCs/>
          <w:iCs/>
          <w:sz w:val="26"/>
          <w:szCs w:val="26"/>
        </w:rPr>
        <w:t>(распоряжение Губернатора от  27.01.2020 г. №10-р).</w:t>
      </w:r>
    </w:p>
    <w:p w:rsidR="00465BBD" w:rsidRPr="00883B7C" w:rsidRDefault="00465BBD" w:rsidP="00353C40">
      <w:pPr>
        <w:tabs>
          <w:tab w:val="left" w:pos="0"/>
          <w:tab w:val="left" w:pos="709"/>
          <w:tab w:val="left" w:pos="1560"/>
        </w:tabs>
        <w:spacing w:line="216" w:lineRule="auto"/>
        <w:ind w:firstLine="709"/>
        <w:jc w:val="both"/>
        <w:rPr>
          <w:b/>
          <w:sz w:val="26"/>
          <w:szCs w:val="26"/>
        </w:rPr>
      </w:pPr>
      <w:r w:rsidRPr="00883B7C">
        <w:rPr>
          <w:b/>
          <w:sz w:val="26"/>
          <w:szCs w:val="26"/>
        </w:rPr>
        <w:t xml:space="preserve">2. Пожарная обстановка: </w:t>
      </w:r>
      <w:r w:rsidRPr="00883B7C">
        <w:rPr>
          <w:sz w:val="26"/>
          <w:szCs w:val="26"/>
        </w:rPr>
        <w:t>на территории области за прошедшие сутки</w:t>
      </w:r>
      <w:r w:rsidRPr="00883B7C">
        <w:rPr>
          <w:b/>
          <w:sz w:val="26"/>
          <w:szCs w:val="26"/>
        </w:rPr>
        <w:t xml:space="preserve"> зарегистрировано 25 пожаров:</w:t>
      </w:r>
    </w:p>
    <w:p w:rsidR="00465BBD" w:rsidRPr="00883B7C" w:rsidRDefault="00465BBD" w:rsidP="00353C40">
      <w:pPr>
        <w:spacing w:line="216" w:lineRule="auto"/>
        <w:ind w:firstLine="709"/>
        <w:jc w:val="both"/>
        <w:rPr>
          <w:b/>
          <w:sz w:val="26"/>
          <w:szCs w:val="26"/>
        </w:rPr>
      </w:pPr>
      <w:r w:rsidRPr="00883B7C">
        <w:rPr>
          <w:b/>
          <w:sz w:val="26"/>
          <w:szCs w:val="26"/>
        </w:rPr>
        <w:t>г. Благовещенск – 8</w:t>
      </w:r>
      <w:r>
        <w:rPr>
          <w:b/>
          <w:sz w:val="26"/>
          <w:szCs w:val="26"/>
        </w:rPr>
        <w:t xml:space="preserve">, </w:t>
      </w:r>
      <w:r w:rsidRPr="00883B7C">
        <w:rPr>
          <w:b/>
          <w:sz w:val="26"/>
          <w:szCs w:val="26"/>
        </w:rPr>
        <w:t xml:space="preserve"> </w:t>
      </w:r>
      <w:r>
        <w:rPr>
          <w:b/>
          <w:sz w:val="26"/>
          <w:szCs w:val="26"/>
        </w:rPr>
        <w:t>п</w:t>
      </w:r>
      <w:r w:rsidRPr="00883B7C">
        <w:rPr>
          <w:b/>
          <w:sz w:val="26"/>
          <w:szCs w:val="26"/>
        </w:rPr>
        <w:t>о области – 17</w:t>
      </w:r>
      <w:r>
        <w:rPr>
          <w:sz w:val="26"/>
          <w:szCs w:val="26"/>
        </w:rPr>
        <w:t xml:space="preserve"> </w:t>
      </w:r>
    </w:p>
    <w:p w:rsidR="00465BBD" w:rsidRDefault="00465BBD" w:rsidP="00353C40">
      <w:pPr>
        <w:spacing w:line="216" w:lineRule="auto"/>
        <w:jc w:val="center"/>
        <w:rPr>
          <w:b/>
          <w:sz w:val="26"/>
          <w:szCs w:val="26"/>
        </w:rPr>
      </w:pPr>
    </w:p>
    <w:p w:rsidR="00465BBD" w:rsidRPr="00883B7C" w:rsidRDefault="00465BBD" w:rsidP="00353C40">
      <w:pPr>
        <w:spacing w:line="216" w:lineRule="auto"/>
        <w:jc w:val="center"/>
        <w:rPr>
          <w:b/>
          <w:sz w:val="26"/>
          <w:szCs w:val="26"/>
        </w:rPr>
      </w:pPr>
      <w:r w:rsidRPr="00883B7C">
        <w:rPr>
          <w:b/>
          <w:sz w:val="26"/>
          <w:szCs w:val="26"/>
        </w:rPr>
        <w:t>Погибших – нет, пострадавших – нет, спасенных – нет.</w:t>
      </w:r>
    </w:p>
    <w:p w:rsidR="00465BBD" w:rsidRPr="006E6D53" w:rsidRDefault="00465BBD" w:rsidP="00353C40">
      <w:pPr>
        <w:spacing w:line="216" w:lineRule="auto"/>
        <w:jc w:val="center"/>
        <w:rPr>
          <w:b/>
          <w:sz w:val="26"/>
          <w:szCs w:val="26"/>
        </w:rPr>
      </w:pPr>
      <w:r w:rsidRPr="005C5CCA">
        <w:rPr>
          <w:b/>
          <w:sz w:val="26"/>
          <w:szCs w:val="26"/>
        </w:rPr>
        <w:t xml:space="preserve">Спасатели для оказания помощи </w:t>
      </w:r>
      <w:r w:rsidRPr="006E6D53">
        <w:rPr>
          <w:b/>
          <w:sz w:val="26"/>
          <w:szCs w:val="26"/>
        </w:rPr>
        <w:t xml:space="preserve">выезжали 8 раз. </w:t>
      </w:r>
    </w:p>
    <w:p w:rsidR="00465BBD" w:rsidRDefault="00465BBD" w:rsidP="00353C40">
      <w:pPr>
        <w:spacing w:line="216" w:lineRule="auto"/>
        <w:jc w:val="center"/>
        <w:rPr>
          <w:b/>
          <w:sz w:val="26"/>
          <w:szCs w:val="26"/>
        </w:rPr>
      </w:pPr>
    </w:p>
    <w:p w:rsidR="00465BBD" w:rsidRPr="005C5CCA" w:rsidRDefault="00465BBD" w:rsidP="00353C40">
      <w:pPr>
        <w:spacing w:line="216" w:lineRule="auto"/>
        <w:ind w:firstLine="709"/>
        <w:jc w:val="both"/>
        <w:rPr>
          <w:b/>
          <w:bCs/>
          <w:iCs/>
          <w:color w:val="FF0000"/>
          <w:kern w:val="24"/>
          <w:sz w:val="16"/>
          <w:szCs w:val="16"/>
        </w:rPr>
      </w:pPr>
    </w:p>
    <w:p w:rsidR="00465BBD" w:rsidRPr="005C5CCA" w:rsidRDefault="00465BBD" w:rsidP="00353C40">
      <w:pPr>
        <w:spacing w:line="216" w:lineRule="auto"/>
        <w:ind w:firstLine="709"/>
        <w:jc w:val="both"/>
        <w:rPr>
          <w:b/>
          <w:bCs/>
          <w:iCs/>
          <w:kern w:val="24"/>
          <w:sz w:val="26"/>
          <w:szCs w:val="26"/>
        </w:rPr>
      </w:pPr>
      <w:r w:rsidRPr="005C5CCA">
        <w:rPr>
          <w:b/>
          <w:bCs/>
          <w:iCs/>
          <w:kern w:val="24"/>
          <w:sz w:val="26"/>
          <w:szCs w:val="26"/>
        </w:rPr>
        <w:t xml:space="preserve">2.1. Природные пожары: </w:t>
      </w:r>
    </w:p>
    <w:p w:rsidR="00465BBD" w:rsidRPr="005C5CCA" w:rsidRDefault="00465BBD" w:rsidP="00353C40">
      <w:pPr>
        <w:spacing w:line="216" w:lineRule="auto"/>
        <w:ind w:firstLine="709"/>
        <w:jc w:val="both"/>
        <w:rPr>
          <w:bCs/>
          <w:spacing w:val="-4"/>
          <w:sz w:val="26"/>
          <w:szCs w:val="26"/>
        </w:rPr>
      </w:pPr>
      <w:r w:rsidRPr="005C5CCA">
        <w:rPr>
          <w:sz w:val="26"/>
          <w:szCs w:val="26"/>
        </w:rPr>
        <w:t xml:space="preserve">В соответствии с Постановлением Правительства Амурской области №146 от 27.03.2020 г. пожароопасный сезон установлен на территориях </w:t>
      </w:r>
      <w:r w:rsidRPr="005C5CCA">
        <w:rPr>
          <w:bCs/>
          <w:spacing w:val="-4"/>
          <w:sz w:val="26"/>
          <w:szCs w:val="26"/>
        </w:rPr>
        <w:t>Архаринского, Благовещенского, Бурейского, Завитинского, Константиновского, Михайловского, Ромненского, Тамбовского районов,  г. Благовещенск.</w:t>
      </w:r>
    </w:p>
    <w:p w:rsidR="00465BBD" w:rsidRPr="005C5CCA" w:rsidRDefault="00465BBD" w:rsidP="00353C40">
      <w:pPr>
        <w:spacing w:line="216" w:lineRule="auto"/>
        <w:ind w:firstLine="709"/>
        <w:jc w:val="both"/>
        <w:rPr>
          <w:bCs/>
          <w:spacing w:val="-4"/>
          <w:sz w:val="26"/>
          <w:szCs w:val="26"/>
        </w:rPr>
      </w:pPr>
      <w:r w:rsidRPr="005C5CCA">
        <w:rPr>
          <w:sz w:val="26"/>
          <w:szCs w:val="26"/>
        </w:rPr>
        <w:t xml:space="preserve">В соответствии с Постановлением Правительства Амурской области №147 от 27.03.2020 г. особый противопожарный режим установлен на территориях </w:t>
      </w:r>
      <w:r w:rsidRPr="005C5CCA">
        <w:rPr>
          <w:bCs/>
          <w:spacing w:val="-4"/>
          <w:sz w:val="26"/>
          <w:szCs w:val="26"/>
        </w:rPr>
        <w:t>Архаринского, Благовещенского, Бурейского, Завитинского, Константиновского, Михайловского, Ромненского, Тамбовского районов,  г. Благовещенск.</w:t>
      </w:r>
    </w:p>
    <w:p w:rsidR="00465BBD" w:rsidRPr="009B51DF" w:rsidRDefault="00465BBD" w:rsidP="00353C40">
      <w:pPr>
        <w:tabs>
          <w:tab w:val="left" w:pos="0"/>
          <w:tab w:val="left" w:pos="709"/>
          <w:tab w:val="left" w:pos="1560"/>
        </w:tabs>
        <w:spacing w:line="216" w:lineRule="auto"/>
        <w:ind w:firstLine="709"/>
        <w:jc w:val="both"/>
        <w:rPr>
          <w:sz w:val="26"/>
          <w:szCs w:val="26"/>
        </w:rPr>
      </w:pPr>
      <w:r w:rsidRPr="009B51DF">
        <w:rPr>
          <w:b/>
          <w:sz w:val="26"/>
          <w:szCs w:val="26"/>
        </w:rPr>
        <w:t>За прошедшие сутки на тер</w:t>
      </w:r>
      <w:r>
        <w:rPr>
          <w:b/>
          <w:sz w:val="26"/>
          <w:szCs w:val="26"/>
        </w:rPr>
        <w:t xml:space="preserve">ритории области зарегистрировано </w:t>
      </w:r>
      <w:r w:rsidRPr="009B51DF">
        <w:rPr>
          <w:b/>
          <w:sz w:val="26"/>
          <w:szCs w:val="26"/>
        </w:rPr>
        <w:t xml:space="preserve">2  природных  пожара на общей площади 216 га (31 га лесной зоны, 185 га нелесной зоны). </w:t>
      </w:r>
      <w:r w:rsidRPr="009B51DF">
        <w:rPr>
          <w:sz w:val="26"/>
          <w:szCs w:val="26"/>
        </w:rPr>
        <w:t>На тушение пожаров было задействовано 49 человек (ДПС – 7 человек, ЛО – 4</w:t>
      </w:r>
      <w:r>
        <w:rPr>
          <w:sz w:val="26"/>
          <w:szCs w:val="26"/>
        </w:rPr>
        <w:t>2</w:t>
      </w:r>
      <w:r w:rsidRPr="009B51DF">
        <w:rPr>
          <w:sz w:val="26"/>
          <w:szCs w:val="26"/>
        </w:rPr>
        <w:t xml:space="preserve"> человек</w:t>
      </w:r>
      <w:r>
        <w:rPr>
          <w:sz w:val="26"/>
          <w:szCs w:val="26"/>
        </w:rPr>
        <w:t>а</w:t>
      </w:r>
      <w:r w:rsidRPr="009B51DF">
        <w:rPr>
          <w:sz w:val="26"/>
          <w:szCs w:val="26"/>
        </w:rPr>
        <w:t>),             11 ед. техники, в т.ч. 1 ВС (АН-2 – 1 ед.).</w:t>
      </w:r>
      <w:r w:rsidRPr="009B51DF">
        <w:rPr>
          <w:b/>
          <w:sz w:val="26"/>
          <w:szCs w:val="26"/>
        </w:rPr>
        <w:t xml:space="preserve"> </w:t>
      </w:r>
      <w:r w:rsidRPr="009B51DF">
        <w:rPr>
          <w:bCs/>
          <w:sz w:val="26"/>
          <w:szCs w:val="26"/>
        </w:rPr>
        <w:t xml:space="preserve">За аналогичный период прошлого года на территории области </w:t>
      </w:r>
      <w:r w:rsidRPr="009B51DF">
        <w:rPr>
          <w:sz w:val="26"/>
          <w:szCs w:val="26"/>
        </w:rPr>
        <w:t>зарегистрирован 1  природный  пожар на общей площади 50 га.</w:t>
      </w:r>
    </w:p>
    <w:p w:rsidR="00465BBD" w:rsidRPr="009B51DF" w:rsidRDefault="00465BBD" w:rsidP="00353C40">
      <w:pPr>
        <w:tabs>
          <w:tab w:val="left" w:pos="7740"/>
        </w:tabs>
        <w:spacing w:line="216" w:lineRule="auto"/>
        <w:ind w:firstLine="709"/>
        <w:jc w:val="both"/>
        <w:rPr>
          <w:b/>
          <w:sz w:val="26"/>
          <w:szCs w:val="26"/>
        </w:rPr>
      </w:pPr>
      <w:r w:rsidRPr="009B51DF">
        <w:rPr>
          <w:b/>
          <w:sz w:val="26"/>
          <w:szCs w:val="26"/>
        </w:rPr>
        <w:t xml:space="preserve">Действующих природных пожаров нет. </w:t>
      </w:r>
    </w:p>
    <w:p w:rsidR="00465BBD" w:rsidRPr="00F62990" w:rsidRDefault="00465BBD" w:rsidP="00353C40">
      <w:pPr>
        <w:spacing w:line="216" w:lineRule="auto"/>
        <w:ind w:firstLine="709"/>
        <w:jc w:val="both"/>
        <w:rPr>
          <w:bCs/>
          <w:sz w:val="26"/>
          <w:szCs w:val="26"/>
        </w:rPr>
      </w:pPr>
      <w:r w:rsidRPr="00FA6FCF">
        <w:rPr>
          <w:b/>
          <w:bCs/>
          <w:iCs/>
          <w:kern w:val="24"/>
          <w:sz w:val="26"/>
          <w:szCs w:val="26"/>
        </w:rPr>
        <w:t xml:space="preserve">2.2. Сведения по </w:t>
      </w:r>
      <w:r w:rsidRPr="00F62990">
        <w:rPr>
          <w:b/>
          <w:bCs/>
          <w:iCs/>
          <w:kern w:val="24"/>
          <w:sz w:val="26"/>
          <w:szCs w:val="26"/>
        </w:rPr>
        <w:t xml:space="preserve">термоточкам: </w:t>
      </w:r>
      <w:r w:rsidRPr="00F62990">
        <w:rPr>
          <w:bCs/>
          <w:sz w:val="26"/>
          <w:szCs w:val="26"/>
        </w:rPr>
        <w:t xml:space="preserve">согласно данным Владивостокского филиала     ФГБУ </w:t>
      </w:r>
      <w:r w:rsidRPr="00CB0E9C">
        <w:rPr>
          <w:bCs/>
          <w:sz w:val="26"/>
          <w:szCs w:val="26"/>
        </w:rPr>
        <w:t xml:space="preserve">НЦУКС по состоянию </w:t>
      </w:r>
      <w:r w:rsidRPr="00CB0E9C">
        <w:rPr>
          <w:sz w:val="26"/>
          <w:szCs w:val="26"/>
        </w:rPr>
        <w:t xml:space="preserve">на 15.12 31.03.2020 г. </w:t>
      </w:r>
      <w:r w:rsidRPr="00CB0E9C">
        <w:rPr>
          <w:b/>
          <w:bCs/>
          <w:sz w:val="26"/>
          <w:szCs w:val="26"/>
        </w:rPr>
        <w:t xml:space="preserve">на территории Амурской области зарегистрировано 30 термоточек на территории 9 МО </w:t>
      </w:r>
      <w:r w:rsidRPr="00CB0E9C">
        <w:rPr>
          <w:bCs/>
          <w:sz w:val="26"/>
          <w:szCs w:val="26"/>
        </w:rPr>
        <w:t xml:space="preserve">(Архаринский район – 2, Белогорский район – 4, Ивановский район – 7, Михайловский район – 4, Октябрьский район – 2, г. Райчихинск – 1, Свободненский район – 3, Серышевский район – 5, Шимановский район – 2). </w:t>
      </w:r>
      <w:r w:rsidRPr="0032520E">
        <w:rPr>
          <w:b/>
          <w:bCs/>
          <w:sz w:val="26"/>
          <w:szCs w:val="26"/>
        </w:rPr>
        <w:t>Подтвердились как:</w:t>
      </w:r>
      <w:r w:rsidRPr="00CB0E9C">
        <w:rPr>
          <w:bCs/>
          <w:sz w:val="26"/>
          <w:szCs w:val="26"/>
        </w:rPr>
        <w:t xml:space="preserve"> профилактический отжиг – 19, горение сухой растительности – 10, сжигание мусора – 1. Привлекаемые силы и средства: </w:t>
      </w:r>
      <w:r>
        <w:rPr>
          <w:bCs/>
          <w:sz w:val="26"/>
          <w:szCs w:val="26"/>
        </w:rPr>
        <w:t xml:space="preserve">                 181</w:t>
      </w:r>
      <w:r w:rsidRPr="00CB0E9C">
        <w:rPr>
          <w:bCs/>
          <w:sz w:val="26"/>
          <w:szCs w:val="26"/>
        </w:rPr>
        <w:t xml:space="preserve"> человек, </w:t>
      </w:r>
      <w:r>
        <w:rPr>
          <w:bCs/>
          <w:sz w:val="26"/>
          <w:szCs w:val="26"/>
        </w:rPr>
        <w:t>60</w:t>
      </w:r>
      <w:r w:rsidRPr="00CB0E9C">
        <w:rPr>
          <w:bCs/>
          <w:sz w:val="26"/>
          <w:szCs w:val="26"/>
        </w:rPr>
        <w:t xml:space="preserve"> ед. техники. </w:t>
      </w:r>
    </w:p>
    <w:p w:rsidR="00465BBD" w:rsidRPr="005C5CCA" w:rsidRDefault="00465BBD" w:rsidP="00353C40">
      <w:pPr>
        <w:spacing w:line="216" w:lineRule="auto"/>
        <w:ind w:firstLine="709"/>
        <w:jc w:val="both"/>
        <w:rPr>
          <w:color w:val="FF0000"/>
          <w:sz w:val="26"/>
          <w:szCs w:val="26"/>
        </w:rPr>
      </w:pPr>
      <w:r w:rsidRPr="00FA6FCF">
        <w:rPr>
          <w:b/>
          <w:sz w:val="26"/>
          <w:szCs w:val="26"/>
        </w:rPr>
        <w:t xml:space="preserve">31.03.2020 г. на территории </w:t>
      </w:r>
      <w:r w:rsidRPr="009B51DF">
        <w:rPr>
          <w:b/>
          <w:sz w:val="26"/>
          <w:szCs w:val="26"/>
        </w:rPr>
        <w:t>области</w:t>
      </w:r>
      <w:r w:rsidRPr="009B51DF">
        <w:rPr>
          <w:sz w:val="26"/>
          <w:szCs w:val="26"/>
        </w:rPr>
        <w:t xml:space="preserve"> </w:t>
      </w:r>
      <w:r w:rsidRPr="009B51DF">
        <w:rPr>
          <w:b/>
          <w:bCs/>
          <w:sz w:val="26"/>
          <w:szCs w:val="26"/>
        </w:rPr>
        <w:t>проведено</w:t>
      </w:r>
      <w:r w:rsidRPr="009B51DF">
        <w:rPr>
          <w:bCs/>
          <w:sz w:val="26"/>
          <w:szCs w:val="26"/>
        </w:rPr>
        <w:t xml:space="preserve"> </w:t>
      </w:r>
      <w:r w:rsidRPr="009B51DF">
        <w:rPr>
          <w:b/>
          <w:sz w:val="26"/>
          <w:szCs w:val="26"/>
        </w:rPr>
        <w:t>26</w:t>
      </w:r>
      <w:r w:rsidRPr="009B51DF">
        <w:rPr>
          <w:sz w:val="26"/>
          <w:szCs w:val="26"/>
        </w:rPr>
        <w:t xml:space="preserve"> </w:t>
      </w:r>
      <w:r w:rsidRPr="009B51DF">
        <w:rPr>
          <w:b/>
          <w:sz w:val="26"/>
          <w:szCs w:val="26"/>
        </w:rPr>
        <w:t>профилактических отжигов, на территории 4 муниципальных образований</w:t>
      </w:r>
      <w:r w:rsidRPr="009B51DF">
        <w:rPr>
          <w:sz w:val="26"/>
          <w:szCs w:val="26"/>
        </w:rPr>
        <w:t xml:space="preserve"> (Белогорский район – 11, г. Райчихинск – 1, Октябрьский район – 5, Серышевский район – 9), </w:t>
      </w:r>
      <w:r w:rsidRPr="009B51DF">
        <w:rPr>
          <w:b/>
          <w:sz w:val="26"/>
          <w:szCs w:val="26"/>
        </w:rPr>
        <w:t>на площади 892,9 га.</w:t>
      </w:r>
      <w:r w:rsidRPr="009B51DF">
        <w:rPr>
          <w:sz w:val="26"/>
          <w:szCs w:val="26"/>
        </w:rPr>
        <w:t xml:space="preserve"> </w:t>
      </w:r>
      <w:r w:rsidRPr="009B51DF">
        <w:rPr>
          <w:bCs/>
          <w:sz w:val="26"/>
          <w:szCs w:val="26"/>
        </w:rPr>
        <w:t>Привлекаемые силы и средства: 319 человек, 51 ед. техники.</w:t>
      </w:r>
      <w:r w:rsidRPr="009B51DF">
        <w:rPr>
          <w:b/>
          <w:sz w:val="26"/>
          <w:szCs w:val="26"/>
        </w:rPr>
        <w:t xml:space="preserve"> </w:t>
      </w:r>
    </w:p>
    <w:p w:rsidR="00465BBD" w:rsidRPr="005C5CCA" w:rsidRDefault="00465BBD" w:rsidP="00353C40">
      <w:pPr>
        <w:spacing w:line="216" w:lineRule="auto"/>
        <w:ind w:firstLine="709"/>
        <w:jc w:val="both"/>
        <w:rPr>
          <w:color w:val="FF0000"/>
          <w:sz w:val="26"/>
          <w:szCs w:val="26"/>
        </w:rPr>
      </w:pPr>
      <w:r w:rsidRPr="00FA6FCF">
        <w:rPr>
          <w:b/>
          <w:bCs/>
          <w:sz w:val="26"/>
          <w:szCs w:val="26"/>
        </w:rPr>
        <w:t xml:space="preserve">На 01.04.2020 г. </w:t>
      </w:r>
      <w:r w:rsidRPr="009B51DF">
        <w:rPr>
          <w:b/>
          <w:bCs/>
          <w:sz w:val="26"/>
          <w:szCs w:val="26"/>
        </w:rPr>
        <w:t>запланировано</w:t>
      </w:r>
      <w:r w:rsidRPr="009B51DF">
        <w:rPr>
          <w:bCs/>
          <w:sz w:val="26"/>
          <w:szCs w:val="26"/>
        </w:rPr>
        <w:t xml:space="preserve"> провести </w:t>
      </w:r>
      <w:r>
        <w:rPr>
          <w:b/>
          <w:sz w:val="26"/>
          <w:szCs w:val="26"/>
        </w:rPr>
        <w:t>26</w:t>
      </w:r>
      <w:r w:rsidRPr="009B51DF">
        <w:rPr>
          <w:sz w:val="26"/>
          <w:szCs w:val="26"/>
        </w:rPr>
        <w:t xml:space="preserve"> профилактических</w:t>
      </w:r>
      <w:r w:rsidRPr="009B51DF">
        <w:rPr>
          <w:b/>
          <w:sz w:val="26"/>
          <w:szCs w:val="26"/>
        </w:rPr>
        <w:t xml:space="preserve"> </w:t>
      </w:r>
      <w:r w:rsidRPr="009B51DF">
        <w:rPr>
          <w:sz w:val="26"/>
          <w:szCs w:val="26"/>
        </w:rPr>
        <w:t>отжигов</w:t>
      </w:r>
      <w:r w:rsidRPr="009B51DF">
        <w:rPr>
          <w:b/>
          <w:sz w:val="26"/>
          <w:szCs w:val="26"/>
        </w:rPr>
        <w:t>, на территории 4 муниципальных образований</w:t>
      </w:r>
      <w:r w:rsidRPr="009B51DF">
        <w:rPr>
          <w:sz w:val="26"/>
          <w:szCs w:val="26"/>
        </w:rPr>
        <w:t xml:space="preserve"> (Белогорский район – 15, г. Райчихинск – 1, Октябрьский район – 8, Шимановский район – 7). </w:t>
      </w:r>
    </w:p>
    <w:p w:rsidR="00465BBD" w:rsidRPr="00FA6FCF" w:rsidRDefault="00465BBD" w:rsidP="00353C40">
      <w:pPr>
        <w:numPr>
          <w:ilvl w:val="0"/>
          <w:numId w:val="1"/>
        </w:numPr>
        <w:tabs>
          <w:tab w:val="clear" w:pos="11343"/>
          <w:tab w:val="num" w:pos="708"/>
        </w:tabs>
        <w:spacing w:line="216" w:lineRule="auto"/>
        <w:ind w:left="0" w:firstLine="709"/>
        <w:jc w:val="both"/>
        <w:rPr>
          <w:sz w:val="26"/>
          <w:szCs w:val="26"/>
        </w:rPr>
      </w:pPr>
      <w:r w:rsidRPr="00FA6FCF">
        <w:rPr>
          <w:sz w:val="26"/>
          <w:szCs w:val="26"/>
        </w:rPr>
        <w:t xml:space="preserve">По данным ГАУ Амурской области «Амурская авиабаза» за </w:t>
      </w:r>
      <w:r w:rsidRPr="00FA6FCF">
        <w:rPr>
          <w:b/>
          <w:sz w:val="26"/>
          <w:szCs w:val="26"/>
        </w:rPr>
        <w:t>31 марта 2020 на территории области определены классы пожарной опасности:</w:t>
      </w:r>
    </w:p>
    <w:p w:rsidR="00465BBD" w:rsidRPr="00F62990" w:rsidRDefault="00465BBD" w:rsidP="00353C40">
      <w:pPr>
        <w:spacing w:line="216" w:lineRule="auto"/>
        <w:ind w:firstLine="709"/>
        <w:jc w:val="both"/>
        <w:rPr>
          <w:bCs/>
          <w:kern w:val="24"/>
          <w:sz w:val="26"/>
          <w:szCs w:val="26"/>
        </w:rPr>
      </w:pPr>
      <w:r w:rsidRPr="00F62990">
        <w:rPr>
          <w:b/>
          <w:bCs/>
          <w:kern w:val="24"/>
          <w:sz w:val="26"/>
          <w:szCs w:val="26"/>
        </w:rPr>
        <w:t>I КПО –</w:t>
      </w:r>
      <w:r w:rsidRPr="00F62990">
        <w:rPr>
          <w:bCs/>
          <w:kern w:val="24"/>
          <w:sz w:val="26"/>
          <w:szCs w:val="26"/>
        </w:rPr>
        <w:t xml:space="preserve"> </w:t>
      </w:r>
      <w:r w:rsidRPr="00F62990">
        <w:rPr>
          <w:b/>
          <w:bCs/>
          <w:kern w:val="24"/>
          <w:sz w:val="26"/>
          <w:szCs w:val="26"/>
        </w:rPr>
        <w:t xml:space="preserve">5 районов: </w:t>
      </w:r>
      <w:r w:rsidRPr="00F62990">
        <w:rPr>
          <w:bCs/>
          <w:kern w:val="24"/>
          <w:sz w:val="26"/>
          <w:szCs w:val="26"/>
        </w:rPr>
        <w:t>Зейский, Магдагачинский, Мазановский, Селемджинский, Тындинский;</w:t>
      </w:r>
    </w:p>
    <w:p w:rsidR="00465BBD" w:rsidRPr="00F62990" w:rsidRDefault="00465BBD" w:rsidP="00353C40">
      <w:pPr>
        <w:spacing w:line="216" w:lineRule="auto"/>
        <w:ind w:firstLine="709"/>
        <w:jc w:val="both"/>
        <w:rPr>
          <w:bCs/>
          <w:kern w:val="24"/>
          <w:sz w:val="26"/>
          <w:szCs w:val="26"/>
        </w:rPr>
      </w:pPr>
      <w:r w:rsidRPr="00F62990">
        <w:rPr>
          <w:b/>
          <w:bCs/>
          <w:kern w:val="24"/>
          <w:sz w:val="26"/>
          <w:szCs w:val="26"/>
        </w:rPr>
        <w:t>II КПО – 14 районов:</w:t>
      </w:r>
      <w:r w:rsidRPr="00F62990">
        <w:rPr>
          <w:bCs/>
          <w:kern w:val="24"/>
          <w:sz w:val="26"/>
          <w:szCs w:val="26"/>
        </w:rPr>
        <w:t xml:space="preserve"> Архаринский, Белогорский, Бурейский, Завитинский, Ивановский, Константиновский, Михайловский, Октябрьский, Ромненский, Свободненский, Серышевский, Сковородинский, Тамбовский, Шимановский;</w:t>
      </w:r>
    </w:p>
    <w:p w:rsidR="00465BBD" w:rsidRPr="00F62990" w:rsidRDefault="00465BBD" w:rsidP="00353C40">
      <w:pPr>
        <w:spacing w:line="216" w:lineRule="auto"/>
        <w:ind w:firstLine="709"/>
        <w:jc w:val="both"/>
        <w:rPr>
          <w:bCs/>
          <w:kern w:val="24"/>
          <w:sz w:val="26"/>
          <w:szCs w:val="26"/>
        </w:rPr>
      </w:pPr>
      <w:r w:rsidRPr="00F62990">
        <w:rPr>
          <w:b/>
          <w:bCs/>
          <w:kern w:val="24"/>
          <w:sz w:val="26"/>
          <w:szCs w:val="26"/>
        </w:rPr>
        <w:t>III КПО – 1 район:</w:t>
      </w:r>
      <w:r w:rsidRPr="00F62990">
        <w:rPr>
          <w:bCs/>
          <w:kern w:val="24"/>
          <w:sz w:val="26"/>
          <w:szCs w:val="26"/>
        </w:rPr>
        <w:t xml:space="preserve"> Благовещенский;</w:t>
      </w:r>
    </w:p>
    <w:p w:rsidR="00465BBD" w:rsidRPr="00F62990" w:rsidRDefault="00465BBD" w:rsidP="00353C40">
      <w:pPr>
        <w:widowControl w:val="0"/>
        <w:numPr>
          <w:ilvl w:val="0"/>
          <w:numId w:val="1"/>
        </w:numPr>
        <w:tabs>
          <w:tab w:val="clear" w:pos="11343"/>
          <w:tab w:val="num" w:pos="708"/>
        </w:tabs>
        <w:autoSpaceDE w:val="0"/>
        <w:autoSpaceDN w:val="0"/>
        <w:adjustRightInd w:val="0"/>
        <w:spacing w:line="216" w:lineRule="auto"/>
        <w:ind w:left="0" w:firstLine="709"/>
        <w:jc w:val="both"/>
        <w:rPr>
          <w:color w:val="FF0000"/>
          <w:sz w:val="26"/>
          <w:szCs w:val="26"/>
        </w:rPr>
      </w:pPr>
      <w:r w:rsidRPr="00F62990">
        <w:rPr>
          <w:b/>
          <w:bCs/>
          <w:kern w:val="24"/>
          <w:sz w:val="26"/>
          <w:szCs w:val="26"/>
        </w:rPr>
        <w:t>I</w:t>
      </w:r>
      <w:r w:rsidRPr="00F62990">
        <w:rPr>
          <w:b/>
          <w:bCs/>
          <w:kern w:val="24"/>
          <w:sz w:val="26"/>
          <w:szCs w:val="26"/>
          <w:lang w:val="en-US"/>
        </w:rPr>
        <w:t>V</w:t>
      </w:r>
      <w:r w:rsidRPr="00F62990">
        <w:rPr>
          <w:b/>
          <w:bCs/>
          <w:kern w:val="24"/>
          <w:sz w:val="26"/>
          <w:szCs w:val="26"/>
        </w:rPr>
        <w:t xml:space="preserve"> – V КПО – отсутствует.</w:t>
      </w:r>
    </w:p>
    <w:p w:rsidR="00465BBD" w:rsidRPr="005C5CCA" w:rsidRDefault="00465BBD" w:rsidP="00353C40">
      <w:pPr>
        <w:widowControl w:val="0"/>
        <w:numPr>
          <w:ilvl w:val="0"/>
          <w:numId w:val="1"/>
        </w:numPr>
        <w:tabs>
          <w:tab w:val="clear" w:pos="11343"/>
          <w:tab w:val="num" w:pos="708"/>
        </w:tabs>
        <w:autoSpaceDE w:val="0"/>
        <w:autoSpaceDN w:val="0"/>
        <w:adjustRightInd w:val="0"/>
        <w:spacing w:line="216" w:lineRule="auto"/>
        <w:ind w:left="0" w:firstLine="709"/>
        <w:jc w:val="both"/>
        <w:rPr>
          <w:color w:val="FF0000"/>
          <w:sz w:val="26"/>
          <w:szCs w:val="26"/>
        </w:rPr>
      </w:pPr>
      <w:r w:rsidRPr="00FA6FCF">
        <w:rPr>
          <w:b/>
          <w:sz w:val="26"/>
          <w:szCs w:val="26"/>
        </w:rPr>
        <w:t xml:space="preserve">2.3. За прошедшие сутки пожарные </w:t>
      </w:r>
      <w:r w:rsidRPr="009808B7">
        <w:rPr>
          <w:b/>
          <w:sz w:val="26"/>
          <w:szCs w:val="26"/>
        </w:rPr>
        <w:t xml:space="preserve">подразделения на ликвидацию палов выезжали 10 раз </w:t>
      </w:r>
      <w:r w:rsidRPr="009808B7">
        <w:rPr>
          <w:sz w:val="26"/>
          <w:szCs w:val="26"/>
        </w:rPr>
        <w:t>(АППГ – 22): Благовещенский район – 4, г. Благовещенск – 4,                            Магдагачинский район – 1, Константиновский район – 1. Общая площадь составила 63,535 га. Всего с начала 2020 г. пожарные подразделения на ликвидацию палов выезжали 84 раза, общая площадь составила  376 га, было задействовано 732 человека, 235 ед. техники.</w:t>
      </w:r>
    </w:p>
    <w:p w:rsidR="00465BBD" w:rsidRPr="00F81600" w:rsidRDefault="00465BBD" w:rsidP="00353C40">
      <w:pPr>
        <w:numPr>
          <w:ilvl w:val="0"/>
          <w:numId w:val="1"/>
        </w:numPr>
        <w:tabs>
          <w:tab w:val="clear" w:pos="11343"/>
          <w:tab w:val="num" w:pos="0"/>
          <w:tab w:val="num" w:pos="708"/>
        </w:tabs>
        <w:spacing w:line="216" w:lineRule="auto"/>
        <w:ind w:left="0" w:firstLine="709"/>
        <w:contextualSpacing/>
        <w:jc w:val="both"/>
        <w:rPr>
          <w:sz w:val="26"/>
          <w:szCs w:val="26"/>
        </w:rPr>
      </w:pPr>
      <w:r w:rsidRPr="00FA6FCF">
        <w:rPr>
          <w:b/>
          <w:bCs/>
          <w:sz w:val="26"/>
          <w:szCs w:val="26"/>
        </w:rPr>
        <w:t>3. Гидрологическая обстановка</w:t>
      </w:r>
      <w:r w:rsidRPr="00FA6FCF">
        <w:rPr>
          <w:bCs/>
          <w:sz w:val="26"/>
          <w:szCs w:val="26"/>
        </w:rPr>
        <w:t>:</w:t>
      </w:r>
      <w:r w:rsidRPr="00FA6FCF">
        <w:rPr>
          <w:b/>
          <w:bCs/>
          <w:sz w:val="26"/>
          <w:szCs w:val="26"/>
        </w:rPr>
        <w:t xml:space="preserve"> </w:t>
      </w:r>
      <w:r w:rsidRPr="00F81600">
        <w:rPr>
          <w:sz w:val="26"/>
          <w:szCs w:val="26"/>
          <w:lang w:eastAsia="en-US"/>
        </w:rPr>
        <w:t xml:space="preserve">в связи с повышением дневных температур продолжаются процессы изменения структуры льда и уменьшение прочности. </w:t>
      </w:r>
      <w:r w:rsidRPr="00F81600">
        <w:rPr>
          <w:b/>
          <w:sz w:val="26"/>
          <w:szCs w:val="26"/>
          <w:lang w:eastAsia="en-US"/>
        </w:rPr>
        <w:t>На реках и водохранилищах области сохраняется ледостав</w:t>
      </w:r>
      <w:r w:rsidRPr="00F81600">
        <w:rPr>
          <w:sz w:val="26"/>
          <w:szCs w:val="26"/>
          <w:lang w:eastAsia="en-US"/>
        </w:rPr>
        <w:t xml:space="preserve">, за исключением некоторых участков: </w:t>
      </w:r>
    </w:p>
    <w:p w:rsidR="00465BBD" w:rsidRPr="00F81600" w:rsidRDefault="00465BBD" w:rsidP="00353C40">
      <w:pPr>
        <w:widowControl w:val="0"/>
        <w:numPr>
          <w:ilvl w:val="0"/>
          <w:numId w:val="1"/>
        </w:numPr>
        <w:shd w:val="clear" w:color="auto" w:fill="FFFFFF"/>
        <w:tabs>
          <w:tab w:val="clear" w:pos="11343"/>
          <w:tab w:val="num" w:pos="0"/>
          <w:tab w:val="num" w:pos="708"/>
        </w:tabs>
        <w:autoSpaceDE w:val="0"/>
        <w:autoSpaceDN w:val="0"/>
        <w:adjustRightInd w:val="0"/>
        <w:spacing w:line="216" w:lineRule="auto"/>
        <w:ind w:left="0" w:firstLine="709"/>
        <w:contextualSpacing/>
        <w:jc w:val="both"/>
        <w:rPr>
          <w:b/>
          <w:sz w:val="26"/>
          <w:szCs w:val="26"/>
        </w:rPr>
      </w:pPr>
      <w:r w:rsidRPr="00F81600">
        <w:rPr>
          <w:b/>
          <w:sz w:val="26"/>
          <w:szCs w:val="26"/>
        </w:rPr>
        <w:t xml:space="preserve">р. Амур </w:t>
      </w:r>
      <w:r w:rsidRPr="00F81600">
        <w:rPr>
          <w:sz w:val="26"/>
          <w:szCs w:val="26"/>
        </w:rPr>
        <w:t xml:space="preserve">– </w:t>
      </w:r>
      <w:r w:rsidRPr="00F81600">
        <w:rPr>
          <w:b/>
          <w:sz w:val="26"/>
          <w:szCs w:val="26"/>
        </w:rPr>
        <w:t>ледостав</w:t>
      </w:r>
      <w:r w:rsidRPr="00F81600">
        <w:rPr>
          <w:sz w:val="26"/>
          <w:szCs w:val="26"/>
        </w:rPr>
        <w:t>, в районе с. Иннокентьевка – наблюдается участок открытой воды протяженностью 74 км. Верхняя кромка ледостава находится в 6 км выше                      н.п. Скобельцино (в 30 км выше г/п с. Иннокентьевка). Нижняя кромка ледостава находится в 3 км ниже н.п. Журавлевка;</w:t>
      </w:r>
    </w:p>
    <w:p w:rsidR="00465BBD" w:rsidRPr="00DA4F50" w:rsidRDefault="00465BBD" w:rsidP="00353C40">
      <w:pPr>
        <w:widowControl w:val="0"/>
        <w:numPr>
          <w:ilvl w:val="0"/>
          <w:numId w:val="1"/>
        </w:numPr>
        <w:shd w:val="clear" w:color="auto" w:fill="FFFFFF"/>
        <w:tabs>
          <w:tab w:val="clear" w:pos="11343"/>
          <w:tab w:val="num" w:pos="708"/>
        </w:tabs>
        <w:autoSpaceDE w:val="0"/>
        <w:autoSpaceDN w:val="0"/>
        <w:adjustRightInd w:val="0"/>
        <w:spacing w:line="216" w:lineRule="auto"/>
        <w:ind w:left="0" w:firstLine="709"/>
        <w:contextualSpacing/>
        <w:jc w:val="both"/>
        <w:rPr>
          <w:sz w:val="26"/>
          <w:szCs w:val="26"/>
        </w:rPr>
      </w:pPr>
    </w:p>
    <w:p w:rsidR="00465BBD" w:rsidRPr="00F81600" w:rsidRDefault="00465BBD" w:rsidP="00353C40">
      <w:pPr>
        <w:widowControl w:val="0"/>
        <w:numPr>
          <w:ilvl w:val="0"/>
          <w:numId w:val="1"/>
        </w:numPr>
        <w:shd w:val="clear" w:color="auto" w:fill="FFFFFF"/>
        <w:tabs>
          <w:tab w:val="clear" w:pos="11343"/>
          <w:tab w:val="num" w:pos="708"/>
        </w:tabs>
        <w:autoSpaceDE w:val="0"/>
        <w:autoSpaceDN w:val="0"/>
        <w:adjustRightInd w:val="0"/>
        <w:spacing w:line="216" w:lineRule="auto"/>
        <w:ind w:left="0" w:firstLine="709"/>
        <w:contextualSpacing/>
        <w:jc w:val="both"/>
        <w:rPr>
          <w:sz w:val="26"/>
          <w:szCs w:val="26"/>
        </w:rPr>
      </w:pPr>
      <w:r w:rsidRPr="00F81600">
        <w:rPr>
          <w:b/>
          <w:sz w:val="26"/>
          <w:szCs w:val="26"/>
        </w:rPr>
        <w:t>р. Зея:</w:t>
      </w:r>
      <w:r w:rsidRPr="00F81600">
        <w:rPr>
          <w:sz w:val="26"/>
          <w:szCs w:val="26"/>
        </w:rPr>
        <w:t xml:space="preserve"> створ ГЭС – в 22 км выше н.п. Ураловка (в 28 км выше г/п с. Кухтерин Луг) – </w:t>
      </w:r>
      <w:r w:rsidRPr="00F81600">
        <w:rPr>
          <w:b/>
          <w:sz w:val="26"/>
          <w:szCs w:val="26"/>
        </w:rPr>
        <w:t>чисто, в результате влияния работы ГЭС;</w:t>
      </w:r>
      <w:r w:rsidRPr="00F81600">
        <w:rPr>
          <w:sz w:val="26"/>
          <w:szCs w:val="26"/>
        </w:rPr>
        <w:t xml:space="preserve"> ниже по течению – </w:t>
      </w:r>
      <w:r w:rsidRPr="00F81600">
        <w:rPr>
          <w:b/>
          <w:sz w:val="26"/>
          <w:szCs w:val="26"/>
        </w:rPr>
        <w:t>ледостав;</w:t>
      </w:r>
    </w:p>
    <w:p w:rsidR="00465BBD" w:rsidRPr="00F81600" w:rsidRDefault="00465BBD" w:rsidP="00353C40">
      <w:pPr>
        <w:widowControl w:val="0"/>
        <w:numPr>
          <w:ilvl w:val="0"/>
          <w:numId w:val="1"/>
        </w:numPr>
        <w:tabs>
          <w:tab w:val="clear" w:pos="11343"/>
          <w:tab w:val="num" w:pos="708"/>
        </w:tabs>
        <w:overflowPunct w:val="0"/>
        <w:autoSpaceDE w:val="0"/>
        <w:autoSpaceDN w:val="0"/>
        <w:adjustRightInd w:val="0"/>
        <w:spacing w:line="216" w:lineRule="auto"/>
        <w:ind w:left="0" w:firstLine="709"/>
        <w:contextualSpacing/>
        <w:jc w:val="both"/>
        <w:rPr>
          <w:b/>
          <w:sz w:val="26"/>
          <w:szCs w:val="26"/>
        </w:rPr>
      </w:pPr>
      <w:r w:rsidRPr="00F81600">
        <w:rPr>
          <w:b/>
          <w:sz w:val="26"/>
          <w:szCs w:val="26"/>
        </w:rPr>
        <w:t>р. Селемджа</w:t>
      </w:r>
      <w:r w:rsidRPr="00F81600">
        <w:rPr>
          <w:sz w:val="26"/>
          <w:szCs w:val="26"/>
        </w:rPr>
        <w:t xml:space="preserve"> – </w:t>
      </w:r>
      <w:r w:rsidRPr="00F81600">
        <w:rPr>
          <w:b/>
          <w:sz w:val="26"/>
          <w:szCs w:val="26"/>
        </w:rPr>
        <w:t>ледостав;</w:t>
      </w:r>
    </w:p>
    <w:p w:rsidR="00465BBD" w:rsidRPr="00F81600" w:rsidRDefault="00465BBD" w:rsidP="00353C40">
      <w:pPr>
        <w:widowControl w:val="0"/>
        <w:numPr>
          <w:ilvl w:val="0"/>
          <w:numId w:val="1"/>
        </w:numPr>
        <w:tabs>
          <w:tab w:val="clear" w:pos="11343"/>
          <w:tab w:val="num" w:pos="708"/>
        </w:tabs>
        <w:overflowPunct w:val="0"/>
        <w:autoSpaceDE w:val="0"/>
        <w:autoSpaceDN w:val="0"/>
        <w:adjustRightInd w:val="0"/>
        <w:spacing w:line="216" w:lineRule="auto"/>
        <w:ind w:left="0" w:firstLine="709"/>
        <w:contextualSpacing/>
        <w:jc w:val="both"/>
        <w:rPr>
          <w:sz w:val="26"/>
          <w:szCs w:val="26"/>
        </w:rPr>
      </w:pPr>
      <w:r w:rsidRPr="00F81600">
        <w:rPr>
          <w:b/>
          <w:sz w:val="26"/>
          <w:szCs w:val="26"/>
        </w:rPr>
        <w:t xml:space="preserve">р. Бурея: </w:t>
      </w:r>
      <w:r w:rsidRPr="00F81600">
        <w:rPr>
          <w:sz w:val="26"/>
          <w:szCs w:val="26"/>
        </w:rPr>
        <w:t xml:space="preserve">створ Бурейской ГЭС – в 11 км выше н.п. Кулустай (в 35 км выше </w:t>
      </w:r>
      <w:r>
        <w:rPr>
          <w:sz w:val="26"/>
          <w:szCs w:val="26"/>
        </w:rPr>
        <w:t xml:space="preserve">             </w:t>
      </w:r>
      <w:r w:rsidRPr="00F81600">
        <w:rPr>
          <w:sz w:val="26"/>
          <w:szCs w:val="26"/>
        </w:rPr>
        <w:t>г/п с.</w:t>
      </w:r>
      <w:r>
        <w:rPr>
          <w:sz w:val="26"/>
          <w:szCs w:val="26"/>
        </w:rPr>
        <w:t xml:space="preserve"> </w:t>
      </w:r>
      <w:r w:rsidRPr="00F81600">
        <w:rPr>
          <w:sz w:val="26"/>
          <w:szCs w:val="26"/>
        </w:rPr>
        <w:t xml:space="preserve">Малиновка) – </w:t>
      </w:r>
      <w:r w:rsidRPr="00F81600">
        <w:rPr>
          <w:b/>
          <w:sz w:val="26"/>
          <w:szCs w:val="26"/>
        </w:rPr>
        <w:t>чисто, в результате влияния работы ГЭС;</w:t>
      </w:r>
      <w:r w:rsidRPr="00F81600">
        <w:rPr>
          <w:sz w:val="26"/>
          <w:szCs w:val="26"/>
        </w:rPr>
        <w:t xml:space="preserve"> ниже по течению – </w:t>
      </w:r>
      <w:r w:rsidRPr="00F81600">
        <w:rPr>
          <w:b/>
          <w:sz w:val="26"/>
          <w:szCs w:val="26"/>
        </w:rPr>
        <w:t>ледостав;</w:t>
      </w:r>
      <w:r w:rsidRPr="00F81600">
        <w:rPr>
          <w:sz w:val="26"/>
          <w:szCs w:val="26"/>
        </w:rPr>
        <w:t xml:space="preserve">. </w:t>
      </w:r>
      <w:r w:rsidRPr="00F81600">
        <w:rPr>
          <w:b/>
          <w:sz w:val="26"/>
          <w:szCs w:val="26"/>
        </w:rPr>
        <w:t xml:space="preserve">В нижнем бьефе Нижне-Бурейской ГЭС </w:t>
      </w:r>
      <w:r w:rsidRPr="00F81600">
        <w:rPr>
          <w:bCs/>
          <w:iCs/>
          <w:sz w:val="26"/>
          <w:szCs w:val="26"/>
        </w:rPr>
        <w:t>– чисто</w:t>
      </w:r>
      <w:r w:rsidRPr="00F81600">
        <w:rPr>
          <w:b/>
          <w:sz w:val="26"/>
          <w:szCs w:val="26"/>
        </w:rPr>
        <w:t>.</w:t>
      </w:r>
    </w:p>
    <w:p w:rsidR="00465BBD" w:rsidRPr="00F81600" w:rsidRDefault="00465BBD" w:rsidP="00353C40">
      <w:pPr>
        <w:spacing w:line="216" w:lineRule="auto"/>
        <w:ind w:firstLine="709"/>
        <w:jc w:val="both"/>
        <w:rPr>
          <w:sz w:val="26"/>
          <w:szCs w:val="26"/>
          <w:lang w:eastAsia="en-US"/>
        </w:rPr>
      </w:pPr>
      <w:r w:rsidRPr="00F81600">
        <w:rPr>
          <w:sz w:val="26"/>
          <w:szCs w:val="26"/>
          <w:lang w:eastAsia="en-US"/>
        </w:rPr>
        <w:t>По данным «Амурского ЦГМС» толщина льда составляет:</w:t>
      </w:r>
    </w:p>
    <w:p w:rsidR="00465BBD" w:rsidRPr="00F81600" w:rsidRDefault="00465BBD" w:rsidP="00353C40">
      <w:pPr>
        <w:numPr>
          <w:ilvl w:val="0"/>
          <w:numId w:val="1"/>
        </w:numPr>
        <w:tabs>
          <w:tab w:val="clear" w:pos="11343"/>
          <w:tab w:val="num" w:pos="-3261"/>
          <w:tab w:val="num" w:pos="0"/>
          <w:tab w:val="num" w:pos="708"/>
        </w:tabs>
        <w:spacing w:line="216" w:lineRule="auto"/>
        <w:ind w:left="0" w:firstLine="708"/>
        <w:jc w:val="both"/>
        <w:rPr>
          <w:sz w:val="26"/>
          <w:szCs w:val="26"/>
          <w:lang w:eastAsia="en-US"/>
        </w:rPr>
      </w:pPr>
      <w:r w:rsidRPr="00F81600">
        <w:rPr>
          <w:b/>
          <w:sz w:val="26"/>
          <w:szCs w:val="26"/>
          <w:lang w:eastAsia="en-US"/>
        </w:rPr>
        <w:t>р. Амур:</w:t>
      </w:r>
      <w:r w:rsidRPr="00F81600">
        <w:rPr>
          <w:sz w:val="26"/>
          <w:szCs w:val="26"/>
          <w:lang w:eastAsia="en-US"/>
        </w:rPr>
        <w:t xml:space="preserve"> с. Джалинда – 124 см, с. Черняево – 93 см, с. Сергеевка – 138 см,                             г. Благовещенск – 71 см, с. Гродеково – 75 см, с. Константиновка – 122 см, с. Поярково – 77 см;</w:t>
      </w:r>
    </w:p>
    <w:p w:rsidR="00465BBD" w:rsidRPr="00F81600" w:rsidRDefault="00465BBD" w:rsidP="00353C40">
      <w:pPr>
        <w:numPr>
          <w:ilvl w:val="0"/>
          <w:numId w:val="1"/>
        </w:numPr>
        <w:tabs>
          <w:tab w:val="clear" w:pos="11343"/>
          <w:tab w:val="num" w:pos="-3261"/>
          <w:tab w:val="num" w:pos="0"/>
          <w:tab w:val="num" w:pos="708"/>
        </w:tabs>
        <w:spacing w:line="216" w:lineRule="auto"/>
        <w:ind w:left="0" w:firstLine="708"/>
        <w:jc w:val="both"/>
        <w:rPr>
          <w:b/>
          <w:sz w:val="26"/>
          <w:szCs w:val="26"/>
          <w:lang w:eastAsia="en-US"/>
        </w:rPr>
      </w:pPr>
      <w:r w:rsidRPr="00F81600">
        <w:rPr>
          <w:b/>
          <w:sz w:val="26"/>
          <w:szCs w:val="26"/>
          <w:lang w:eastAsia="en-US"/>
        </w:rPr>
        <w:t>р. Зея:</w:t>
      </w:r>
      <w:r w:rsidRPr="00F81600">
        <w:rPr>
          <w:sz w:val="26"/>
          <w:szCs w:val="26"/>
          <w:lang w:eastAsia="en-US"/>
        </w:rPr>
        <w:t xml:space="preserve"> с. Ураловка – 109 см с. Мазаново – 90 см, с. Суражевка – 111 см,                           с. Малая Сазанка – 109 см, с. Белогорье – 113 см, г. Благовещенск – 72 см;</w:t>
      </w:r>
    </w:p>
    <w:p w:rsidR="00465BBD" w:rsidRPr="00F81600" w:rsidRDefault="00465BBD" w:rsidP="00353C40">
      <w:pPr>
        <w:numPr>
          <w:ilvl w:val="0"/>
          <w:numId w:val="1"/>
        </w:numPr>
        <w:tabs>
          <w:tab w:val="clear" w:pos="11343"/>
          <w:tab w:val="num" w:pos="-3261"/>
          <w:tab w:val="num" w:pos="0"/>
          <w:tab w:val="num" w:pos="708"/>
        </w:tabs>
        <w:spacing w:line="216" w:lineRule="auto"/>
        <w:ind w:left="0" w:firstLine="708"/>
        <w:jc w:val="both"/>
        <w:rPr>
          <w:sz w:val="26"/>
          <w:szCs w:val="26"/>
          <w:lang w:eastAsia="en-US"/>
        </w:rPr>
      </w:pPr>
      <w:r w:rsidRPr="00F81600">
        <w:rPr>
          <w:b/>
          <w:sz w:val="26"/>
          <w:szCs w:val="26"/>
          <w:lang w:eastAsia="en-US"/>
        </w:rPr>
        <w:t>р. Селемджа:</w:t>
      </w:r>
      <w:r w:rsidRPr="00F81600">
        <w:rPr>
          <w:sz w:val="26"/>
          <w:szCs w:val="26"/>
          <w:lang w:eastAsia="en-US"/>
        </w:rPr>
        <w:t xml:space="preserve"> с. Стойба – 75 см, с. Норск – 106 см, с. Богословка – 94 см;</w:t>
      </w:r>
    </w:p>
    <w:p w:rsidR="00465BBD" w:rsidRPr="00F81600" w:rsidRDefault="00465BBD" w:rsidP="00353C40">
      <w:pPr>
        <w:widowControl w:val="0"/>
        <w:numPr>
          <w:ilvl w:val="0"/>
          <w:numId w:val="1"/>
        </w:numPr>
        <w:tabs>
          <w:tab w:val="clear" w:pos="11343"/>
          <w:tab w:val="num" w:pos="708"/>
        </w:tabs>
        <w:autoSpaceDE w:val="0"/>
        <w:autoSpaceDN w:val="0"/>
        <w:adjustRightInd w:val="0"/>
        <w:spacing w:line="216" w:lineRule="auto"/>
        <w:ind w:left="0" w:firstLine="709"/>
        <w:jc w:val="both"/>
        <w:rPr>
          <w:b/>
          <w:color w:val="FF0000"/>
          <w:sz w:val="26"/>
          <w:szCs w:val="26"/>
        </w:rPr>
      </w:pPr>
      <w:r w:rsidRPr="00F81600">
        <w:rPr>
          <w:b/>
          <w:sz w:val="26"/>
          <w:szCs w:val="26"/>
        </w:rPr>
        <w:t>р. Гилюй:</w:t>
      </w:r>
      <w:r w:rsidRPr="00F81600">
        <w:rPr>
          <w:sz w:val="26"/>
          <w:szCs w:val="26"/>
        </w:rPr>
        <w:t xml:space="preserve"> г.п. У перевоза – 92 см.</w:t>
      </w:r>
    </w:p>
    <w:p w:rsidR="00465BBD" w:rsidRPr="00EB690F" w:rsidRDefault="00465BBD" w:rsidP="00353C40">
      <w:pPr>
        <w:widowControl w:val="0"/>
        <w:numPr>
          <w:ilvl w:val="0"/>
          <w:numId w:val="1"/>
        </w:numPr>
        <w:tabs>
          <w:tab w:val="num" w:pos="0"/>
          <w:tab w:val="left" w:pos="959"/>
        </w:tabs>
        <w:spacing w:line="216" w:lineRule="auto"/>
        <w:ind w:left="0" w:firstLine="709"/>
        <w:contextualSpacing/>
        <w:jc w:val="both"/>
        <w:rPr>
          <w:b/>
          <w:sz w:val="26"/>
          <w:szCs w:val="26"/>
        </w:rPr>
      </w:pPr>
      <w:r w:rsidRPr="00FA6FCF">
        <w:rPr>
          <w:b/>
          <w:sz w:val="26"/>
          <w:szCs w:val="26"/>
        </w:rPr>
        <w:t>4. Обстановка на водных объектах:</w:t>
      </w:r>
      <w:r w:rsidRPr="00FA6FCF">
        <w:rPr>
          <w:sz w:val="26"/>
          <w:szCs w:val="26"/>
        </w:rPr>
        <w:t xml:space="preserve"> </w:t>
      </w:r>
    </w:p>
    <w:p w:rsidR="00465BBD" w:rsidRPr="00EB690F" w:rsidRDefault="00465BBD" w:rsidP="00353C40">
      <w:pPr>
        <w:widowControl w:val="0"/>
        <w:spacing w:line="216" w:lineRule="auto"/>
        <w:ind w:firstLine="709"/>
        <w:jc w:val="both"/>
        <w:rPr>
          <w:sz w:val="26"/>
          <w:szCs w:val="26"/>
        </w:rPr>
      </w:pPr>
      <w:r w:rsidRPr="00EB690F">
        <w:rPr>
          <w:b/>
          <w:sz w:val="26"/>
          <w:szCs w:val="26"/>
        </w:rPr>
        <w:t xml:space="preserve">4.1. Происшествия на водных объектах: </w:t>
      </w:r>
      <w:r w:rsidRPr="00EB690F">
        <w:rPr>
          <w:sz w:val="26"/>
          <w:szCs w:val="26"/>
        </w:rPr>
        <w:t>происшествий не зарегистрировано.</w:t>
      </w:r>
    </w:p>
    <w:p w:rsidR="00465BBD" w:rsidRPr="007B51CF" w:rsidRDefault="00465BBD" w:rsidP="00353C40">
      <w:pPr>
        <w:widowControl w:val="0"/>
        <w:spacing w:line="216" w:lineRule="auto"/>
        <w:ind w:firstLine="709"/>
        <w:jc w:val="both"/>
        <w:rPr>
          <w:sz w:val="26"/>
          <w:szCs w:val="26"/>
        </w:rPr>
      </w:pPr>
      <w:r w:rsidRPr="007B51CF">
        <w:rPr>
          <w:b/>
          <w:sz w:val="26"/>
          <w:szCs w:val="26"/>
        </w:rPr>
        <w:t>4.2.</w:t>
      </w:r>
      <w:r w:rsidRPr="007B51CF">
        <w:rPr>
          <w:b/>
          <w:bCs/>
          <w:sz w:val="26"/>
          <w:szCs w:val="26"/>
        </w:rPr>
        <w:t xml:space="preserve"> Обеспечение безопасности: </w:t>
      </w:r>
      <w:r w:rsidRPr="007B51CF">
        <w:rPr>
          <w:bCs/>
          <w:sz w:val="26"/>
          <w:szCs w:val="26"/>
        </w:rPr>
        <w:t>за</w:t>
      </w:r>
      <w:r w:rsidRPr="007B51CF">
        <w:rPr>
          <w:sz w:val="26"/>
          <w:szCs w:val="26"/>
        </w:rPr>
        <w:t xml:space="preserve"> прошедшие сутки безопасность на водных объектах обеспечивали 32 человека, 19 ед. техники.</w:t>
      </w:r>
    </w:p>
    <w:p w:rsidR="00465BBD" w:rsidRPr="007B51CF" w:rsidRDefault="00465BBD" w:rsidP="00353C40">
      <w:pPr>
        <w:spacing w:line="216" w:lineRule="auto"/>
        <w:ind w:firstLine="709"/>
        <w:jc w:val="both"/>
        <w:rPr>
          <w:bCs/>
          <w:sz w:val="26"/>
          <w:szCs w:val="26"/>
        </w:rPr>
      </w:pPr>
      <w:r w:rsidRPr="007B51CF">
        <w:rPr>
          <w:bCs/>
          <w:sz w:val="26"/>
          <w:szCs w:val="26"/>
        </w:rPr>
        <w:t xml:space="preserve">В случае возникновения </w:t>
      </w:r>
      <w:r w:rsidRPr="007B51CF">
        <w:rPr>
          <w:sz w:val="26"/>
          <w:szCs w:val="26"/>
        </w:rPr>
        <w:t>чрезвычайной ситуации</w:t>
      </w:r>
      <w:r w:rsidRPr="007B51CF">
        <w:rPr>
          <w:bCs/>
          <w:sz w:val="26"/>
          <w:szCs w:val="26"/>
        </w:rPr>
        <w:t xml:space="preserve"> (происшествия) в готовности                 к реагированию находится группировка ПСФ в составе 18 человек, 10 ед. техники.</w:t>
      </w:r>
    </w:p>
    <w:p w:rsidR="00465BBD" w:rsidRPr="007B51CF" w:rsidRDefault="00465BBD" w:rsidP="00353C40">
      <w:pPr>
        <w:spacing w:line="216" w:lineRule="auto"/>
        <w:ind w:firstLine="709"/>
        <w:jc w:val="both"/>
        <w:rPr>
          <w:b/>
          <w:bCs/>
          <w:kern w:val="24"/>
          <w:sz w:val="26"/>
          <w:szCs w:val="26"/>
        </w:rPr>
      </w:pPr>
      <w:r w:rsidRPr="007B51CF">
        <w:rPr>
          <w:b/>
          <w:sz w:val="26"/>
          <w:szCs w:val="26"/>
        </w:rPr>
        <w:t xml:space="preserve">4.3. Сведения по ледовым переправам: </w:t>
      </w:r>
      <w:r w:rsidRPr="007B51CF">
        <w:rPr>
          <w:b/>
          <w:bCs/>
          <w:sz w:val="26"/>
          <w:szCs w:val="26"/>
        </w:rPr>
        <w:t>по состоянию на 31.03.2020 г</w:t>
      </w:r>
      <w:r w:rsidRPr="007B51CF">
        <w:rPr>
          <w:b/>
          <w:bCs/>
          <w:i/>
          <w:sz w:val="26"/>
          <w:szCs w:val="26"/>
        </w:rPr>
        <w:t>.</w:t>
      </w:r>
      <w:r w:rsidRPr="007B51CF">
        <w:rPr>
          <w:bCs/>
          <w:i/>
          <w:sz w:val="26"/>
          <w:szCs w:val="26"/>
        </w:rPr>
        <w:t xml:space="preserve"> </w:t>
      </w:r>
      <w:r w:rsidRPr="007B51CF">
        <w:rPr>
          <w:bCs/>
          <w:sz w:val="26"/>
          <w:szCs w:val="26"/>
        </w:rPr>
        <w:t xml:space="preserve">на территории области </w:t>
      </w:r>
      <w:r w:rsidRPr="007B51CF">
        <w:rPr>
          <w:b/>
          <w:bCs/>
          <w:sz w:val="26"/>
          <w:szCs w:val="26"/>
        </w:rPr>
        <w:t>функционирует 4 ледовые переправы.</w:t>
      </w:r>
    </w:p>
    <w:p w:rsidR="00465BBD" w:rsidRPr="00FA6FCF" w:rsidRDefault="00465BBD" w:rsidP="00353C40">
      <w:pPr>
        <w:spacing w:line="216" w:lineRule="auto"/>
        <w:ind w:firstLine="709"/>
        <w:jc w:val="both"/>
        <w:rPr>
          <w:b/>
          <w:sz w:val="26"/>
          <w:szCs w:val="26"/>
        </w:rPr>
      </w:pPr>
      <w:r>
        <w:rPr>
          <w:b/>
          <w:sz w:val="26"/>
          <w:szCs w:val="26"/>
        </w:rPr>
        <w:t>5</w:t>
      </w:r>
      <w:r w:rsidRPr="00FA6FCF">
        <w:rPr>
          <w:b/>
          <w:sz w:val="26"/>
          <w:szCs w:val="26"/>
        </w:rPr>
        <w:t>. Другие ситуации:</w:t>
      </w:r>
    </w:p>
    <w:p w:rsidR="00465BBD" w:rsidRPr="00FA6FCF" w:rsidRDefault="00465BBD" w:rsidP="00353C40">
      <w:pPr>
        <w:spacing w:line="216" w:lineRule="auto"/>
        <w:ind w:firstLine="709"/>
        <w:jc w:val="both"/>
        <w:rPr>
          <w:sz w:val="26"/>
          <w:szCs w:val="26"/>
          <w:lang/>
        </w:rPr>
      </w:pPr>
      <w:r>
        <w:rPr>
          <w:b/>
          <w:sz w:val="26"/>
          <w:szCs w:val="26"/>
        </w:rPr>
        <w:t>5</w:t>
      </w:r>
      <w:r w:rsidRPr="00FA6FCF">
        <w:rPr>
          <w:b/>
          <w:sz w:val="26"/>
          <w:szCs w:val="26"/>
        </w:rPr>
        <w:t>.</w:t>
      </w:r>
      <w:r>
        <w:rPr>
          <w:b/>
          <w:sz w:val="26"/>
          <w:szCs w:val="26"/>
        </w:rPr>
        <w:t>1</w:t>
      </w:r>
      <w:r w:rsidRPr="00FA6FCF">
        <w:rPr>
          <w:b/>
          <w:sz w:val="26"/>
          <w:szCs w:val="26"/>
        </w:rPr>
        <w:t>. Африканская чума свиней:</w:t>
      </w:r>
      <w:r w:rsidRPr="00FA6FCF">
        <w:rPr>
          <w:sz w:val="26"/>
          <w:szCs w:val="26"/>
          <w:lang/>
        </w:rPr>
        <w:t xml:space="preserve"> в результате заболевания африканской чумы свиней на территории </w:t>
      </w:r>
      <w:r w:rsidRPr="00FA6FCF">
        <w:rPr>
          <w:b/>
          <w:sz w:val="26"/>
          <w:szCs w:val="26"/>
          <w:lang w:eastAsia="en-US"/>
        </w:rPr>
        <w:t xml:space="preserve">13 (за сутки без изменений) муниципальных образований </w:t>
      </w:r>
      <w:r w:rsidRPr="00FA6FCF">
        <w:rPr>
          <w:b/>
          <w:sz w:val="26"/>
          <w:szCs w:val="26"/>
          <w:lang/>
        </w:rPr>
        <w:t xml:space="preserve">(2 ГО и 11 муниципальных районов), 79 населенных пунктов </w:t>
      </w:r>
      <w:r w:rsidRPr="00FA6FCF">
        <w:rPr>
          <w:sz w:val="26"/>
          <w:szCs w:val="26"/>
          <w:lang/>
        </w:rPr>
        <w:t>(</w:t>
      </w:r>
      <w:r w:rsidRPr="00FA6FCF">
        <w:rPr>
          <w:b/>
          <w:sz w:val="26"/>
          <w:szCs w:val="26"/>
          <w:lang w:eastAsia="en-US"/>
        </w:rPr>
        <w:t>за сутки без изменений</w:t>
      </w:r>
      <w:r w:rsidRPr="00FA6FCF">
        <w:rPr>
          <w:b/>
          <w:sz w:val="26"/>
          <w:szCs w:val="26"/>
          <w:lang/>
        </w:rPr>
        <w:t>), отчуждено и утилизировано 16 129 голов</w:t>
      </w:r>
      <w:r w:rsidRPr="00FA6FCF">
        <w:rPr>
          <w:sz w:val="26"/>
          <w:szCs w:val="26"/>
          <w:lang/>
        </w:rPr>
        <w:t xml:space="preserve"> (за сутки без изменений) (Тамбовский район – 1872, Ивановский район – 2602, Бурейский район – 145, Михайловский  район – 260, Магдагачинский район – 133, г. Райчихинск – 451, г. Благовещенск – 744, Константиновский район – 106, Белогорский район – 280, Благовещенский район – 8762, Серышевский район – 238,  Архаринский район – 102, Завитинский район – 434).</w:t>
      </w:r>
    </w:p>
    <w:p w:rsidR="00465BBD" w:rsidRPr="00F81600" w:rsidRDefault="00465BBD" w:rsidP="00353C40">
      <w:pPr>
        <w:spacing w:line="216" w:lineRule="auto"/>
        <w:ind w:firstLine="709"/>
        <w:jc w:val="both"/>
        <w:rPr>
          <w:b/>
          <w:color w:val="FF0000"/>
          <w:sz w:val="26"/>
          <w:szCs w:val="26"/>
          <w:lang/>
        </w:rPr>
      </w:pPr>
      <w:r w:rsidRPr="00FA6FCF">
        <w:rPr>
          <w:b/>
          <w:sz w:val="26"/>
          <w:szCs w:val="26"/>
          <w:lang/>
        </w:rPr>
        <w:t xml:space="preserve">Проводятся компенсационные выплаты пострадавшему населению, выплачено </w:t>
      </w:r>
      <w:r w:rsidRPr="00502FF6">
        <w:rPr>
          <w:b/>
          <w:sz w:val="26"/>
          <w:szCs w:val="26"/>
          <w:lang/>
        </w:rPr>
        <w:t>180 634 660,35 руб. (</w:t>
      </w:r>
      <w:r w:rsidRPr="00502FF6">
        <w:rPr>
          <w:rFonts w:cs="Courier New"/>
          <w:b/>
          <w:sz w:val="26"/>
          <w:szCs w:val="26"/>
        </w:rPr>
        <w:t xml:space="preserve">+ 37 850,45 руб. </w:t>
      </w:r>
      <w:r w:rsidRPr="00502FF6">
        <w:rPr>
          <w:b/>
          <w:sz w:val="26"/>
          <w:szCs w:val="26"/>
          <w:lang/>
        </w:rPr>
        <w:t xml:space="preserve">за сутки). </w:t>
      </w:r>
    </w:p>
    <w:p w:rsidR="00465BBD" w:rsidRPr="00B86DC4" w:rsidRDefault="00465BBD" w:rsidP="00353C40">
      <w:pPr>
        <w:spacing w:line="216" w:lineRule="auto"/>
        <w:ind w:firstLine="709"/>
        <w:jc w:val="both"/>
        <w:rPr>
          <w:rFonts w:cs="Courier New"/>
          <w:sz w:val="26"/>
          <w:szCs w:val="26"/>
          <w:lang/>
        </w:rPr>
      </w:pPr>
      <w:r w:rsidRPr="00B86DC4">
        <w:rPr>
          <w:rFonts w:cs="Courier New"/>
          <w:sz w:val="26"/>
          <w:szCs w:val="26"/>
          <w:lang/>
        </w:rPr>
        <w:t>Проводятся карантинные мероприятия на территории с. Новопокровка и с. Сагибово Архаринского района. Все мероприятия по отчуждению, утилизации и дезинфекции выполнены в полном объеме.</w:t>
      </w:r>
    </w:p>
    <w:p w:rsidR="00465BBD" w:rsidRPr="00B86DC4" w:rsidRDefault="00465BBD" w:rsidP="00353C40">
      <w:pPr>
        <w:spacing w:line="216" w:lineRule="auto"/>
        <w:ind w:firstLine="709"/>
        <w:jc w:val="both"/>
        <w:rPr>
          <w:rFonts w:cs="Courier New"/>
          <w:sz w:val="26"/>
          <w:szCs w:val="26"/>
          <w:lang/>
        </w:rPr>
      </w:pPr>
      <w:r w:rsidRPr="00B86DC4">
        <w:rPr>
          <w:rFonts w:cs="Courier New"/>
          <w:b/>
          <w:sz w:val="26"/>
          <w:szCs w:val="26"/>
          <w:lang/>
        </w:rPr>
        <w:t>31.03.2020 г. новых случаев заболевания не зарегистрировано.</w:t>
      </w:r>
    </w:p>
    <w:p w:rsidR="00465BBD" w:rsidRPr="00B86DC4" w:rsidRDefault="00465BBD" w:rsidP="00353C40">
      <w:pPr>
        <w:spacing w:line="216" w:lineRule="auto"/>
        <w:ind w:firstLine="709"/>
        <w:jc w:val="both"/>
        <w:rPr>
          <w:b/>
          <w:sz w:val="26"/>
          <w:szCs w:val="26"/>
          <w:lang/>
        </w:rPr>
      </w:pPr>
      <w:r w:rsidRPr="00B86DC4">
        <w:rPr>
          <w:b/>
          <w:sz w:val="26"/>
          <w:szCs w:val="26"/>
          <w:lang/>
        </w:rPr>
        <w:t>Завершение карантинных мероприятий запланировано на 13.04.2020 г.</w:t>
      </w:r>
    </w:p>
    <w:p w:rsidR="00465BBD" w:rsidRPr="00D1591E" w:rsidRDefault="00465BBD" w:rsidP="00353C40">
      <w:pPr>
        <w:spacing w:line="216" w:lineRule="auto"/>
        <w:ind w:right="-58" w:firstLine="709"/>
        <w:jc w:val="both"/>
        <w:rPr>
          <w:b/>
          <w:sz w:val="26"/>
          <w:szCs w:val="26"/>
          <w:lang/>
        </w:rPr>
      </w:pPr>
      <w:r>
        <w:rPr>
          <w:b/>
          <w:sz w:val="26"/>
          <w:szCs w:val="26"/>
          <w:lang/>
        </w:rPr>
        <w:t>6</w:t>
      </w:r>
      <w:r w:rsidRPr="00B86DC4">
        <w:rPr>
          <w:b/>
          <w:sz w:val="26"/>
          <w:szCs w:val="26"/>
          <w:lang/>
        </w:rPr>
        <w:t xml:space="preserve">. Прохождение паводка на территории </w:t>
      </w:r>
      <w:r w:rsidRPr="00D1591E">
        <w:rPr>
          <w:b/>
          <w:sz w:val="26"/>
          <w:szCs w:val="26"/>
          <w:lang/>
        </w:rPr>
        <w:t xml:space="preserve">области: </w:t>
      </w:r>
    </w:p>
    <w:p w:rsidR="00465BBD" w:rsidRPr="00D1591E" w:rsidRDefault="00465BBD" w:rsidP="00353C40">
      <w:pPr>
        <w:spacing w:line="216" w:lineRule="auto"/>
        <w:ind w:right="-58" w:firstLine="709"/>
        <w:jc w:val="both"/>
        <w:rPr>
          <w:b/>
          <w:sz w:val="26"/>
          <w:szCs w:val="26"/>
          <w:lang w:eastAsia="en-US"/>
        </w:rPr>
      </w:pPr>
      <w:r w:rsidRPr="00D1591E">
        <w:rPr>
          <w:b/>
          <w:sz w:val="26"/>
          <w:szCs w:val="26"/>
          <w:lang/>
        </w:rPr>
        <w:t>В связи с ликвидацией последствий паводка 2019 года режим «ЧРЕЗВЫЧАЙНОЙ СИТУАЦИИ» введен на территориях Зейского (с 21.07.2019 г.), Мазановского (с 25.07.2019 г.) и Селемджинского (с 26.06.2019 г.) районов.</w:t>
      </w:r>
    </w:p>
    <w:p w:rsidR="00465BBD" w:rsidRPr="00D1591E" w:rsidRDefault="00465BBD" w:rsidP="00353C40">
      <w:pPr>
        <w:spacing w:line="216" w:lineRule="auto"/>
        <w:ind w:firstLine="709"/>
        <w:jc w:val="both"/>
        <w:rPr>
          <w:b/>
          <w:sz w:val="26"/>
          <w:szCs w:val="26"/>
          <w:lang/>
        </w:rPr>
      </w:pPr>
      <w:r w:rsidRPr="00D1591E">
        <w:rPr>
          <w:b/>
          <w:sz w:val="26"/>
          <w:szCs w:val="26"/>
          <w:lang/>
        </w:rPr>
        <w:t xml:space="preserve">На территории области подтопленных жилых домов, придворовых территорий, участков дорог нет. </w:t>
      </w:r>
    </w:p>
    <w:p w:rsidR="00465BBD" w:rsidRPr="00F81600" w:rsidRDefault="00465BBD" w:rsidP="00353C40">
      <w:pPr>
        <w:spacing w:line="216" w:lineRule="auto"/>
        <w:ind w:firstLine="709"/>
        <w:jc w:val="both"/>
        <w:rPr>
          <w:b/>
          <w:bCs/>
          <w:sz w:val="26"/>
          <w:szCs w:val="26"/>
        </w:rPr>
      </w:pPr>
      <w:r w:rsidRPr="00D1591E">
        <w:rPr>
          <w:b/>
          <w:bCs/>
          <w:sz w:val="26"/>
          <w:szCs w:val="26"/>
        </w:rPr>
        <w:t xml:space="preserve">Развернуто </w:t>
      </w:r>
      <w:r w:rsidRPr="00D1591E">
        <w:rPr>
          <w:b/>
          <w:sz w:val="26"/>
          <w:szCs w:val="26"/>
        </w:rPr>
        <w:t>2</w:t>
      </w:r>
      <w:r w:rsidRPr="00D1591E">
        <w:rPr>
          <w:b/>
          <w:bCs/>
          <w:sz w:val="26"/>
          <w:szCs w:val="26"/>
        </w:rPr>
        <w:t xml:space="preserve"> ПДП </w:t>
      </w:r>
      <w:r w:rsidRPr="00D1591E">
        <w:rPr>
          <w:bCs/>
          <w:sz w:val="26"/>
          <w:szCs w:val="26"/>
        </w:rPr>
        <w:t>(</w:t>
      </w:r>
      <w:r w:rsidRPr="00D1591E">
        <w:rPr>
          <w:sz w:val="26"/>
          <w:szCs w:val="26"/>
        </w:rPr>
        <w:t>за сутки без изменений</w:t>
      </w:r>
      <w:r w:rsidRPr="00D1591E">
        <w:rPr>
          <w:bCs/>
          <w:sz w:val="26"/>
          <w:szCs w:val="26"/>
        </w:rPr>
        <w:t>),</w:t>
      </w:r>
      <w:r w:rsidRPr="00D1591E">
        <w:rPr>
          <w:b/>
          <w:bCs/>
          <w:sz w:val="26"/>
          <w:szCs w:val="26"/>
        </w:rPr>
        <w:t xml:space="preserve"> </w:t>
      </w:r>
      <w:r w:rsidRPr="00D1591E">
        <w:rPr>
          <w:bCs/>
          <w:sz w:val="26"/>
          <w:szCs w:val="26"/>
        </w:rPr>
        <w:t xml:space="preserve">вместимостью до 87 человек, </w:t>
      </w:r>
      <w:r w:rsidRPr="00D1591E">
        <w:rPr>
          <w:b/>
          <w:sz w:val="26"/>
          <w:szCs w:val="26"/>
        </w:rPr>
        <w:t xml:space="preserve">размещены в 2 </w:t>
      </w:r>
      <w:r w:rsidRPr="00F81600">
        <w:rPr>
          <w:b/>
          <w:sz w:val="26"/>
          <w:szCs w:val="26"/>
        </w:rPr>
        <w:t xml:space="preserve">ПДП 17 человек </w:t>
      </w:r>
      <w:r w:rsidRPr="00F81600">
        <w:rPr>
          <w:sz w:val="26"/>
          <w:szCs w:val="26"/>
        </w:rPr>
        <w:t>(за сутки без изменений</w:t>
      </w:r>
      <w:r w:rsidRPr="00F81600">
        <w:rPr>
          <w:sz w:val="26"/>
          <w:szCs w:val="26"/>
          <w:lang/>
        </w:rPr>
        <w:t>)</w:t>
      </w:r>
      <w:r w:rsidRPr="00F81600">
        <w:rPr>
          <w:b/>
          <w:sz w:val="26"/>
          <w:szCs w:val="26"/>
        </w:rPr>
        <w:t xml:space="preserve">, из них 6 детей </w:t>
      </w:r>
      <w:r w:rsidRPr="00F81600">
        <w:rPr>
          <w:sz w:val="26"/>
          <w:szCs w:val="26"/>
        </w:rPr>
        <w:t>(за сутки без изменений)</w:t>
      </w:r>
      <w:r w:rsidRPr="00F81600">
        <w:rPr>
          <w:bCs/>
          <w:sz w:val="26"/>
          <w:szCs w:val="26"/>
        </w:rPr>
        <w:t>:</w:t>
      </w:r>
    </w:p>
    <w:p w:rsidR="00465BBD" w:rsidRPr="00D1591E" w:rsidRDefault="00465BBD" w:rsidP="00353C40">
      <w:pPr>
        <w:spacing w:line="216" w:lineRule="auto"/>
        <w:ind w:firstLine="709"/>
        <w:jc w:val="both"/>
        <w:rPr>
          <w:bCs/>
          <w:sz w:val="26"/>
          <w:szCs w:val="26"/>
        </w:rPr>
      </w:pPr>
      <w:r w:rsidRPr="00D1591E">
        <w:rPr>
          <w:b/>
          <w:bCs/>
          <w:sz w:val="26"/>
          <w:szCs w:val="26"/>
        </w:rPr>
        <w:t>г. Благовещенск п. Моховая падь, общежитие</w:t>
      </w:r>
      <w:r w:rsidRPr="00D1591E">
        <w:rPr>
          <w:bCs/>
          <w:sz w:val="26"/>
          <w:szCs w:val="26"/>
        </w:rPr>
        <w:t xml:space="preserve"> ГАУ АО «Региональный центр спортивной подготовки», вместимостью до 25 человек, </w:t>
      </w:r>
      <w:r w:rsidRPr="00D1591E">
        <w:rPr>
          <w:b/>
          <w:bCs/>
          <w:sz w:val="26"/>
          <w:szCs w:val="26"/>
        </w:rPr>
        <w:t xml:space="preserve">размещены 8 человек                         </w:t>
      </w:r>
      <w:r w:rsidRPr="00D1591E">
        <w:rPr>
          <w:sz w:val="26"/>
          <w:szCs w:val="26"/>
        </w:rPr>
        <w:t>(за сутки без изменений)</w:t>
      </w:r>
      <w:r w:rsidRPr="00D1591E">
        <w:rPr>
          <w:bCs/>
          <w:sz w:val="26"/>
          <w:szCs w:val="26"/>
        </w:rPr>
        <w:t xml:space="preserve">, </w:t>
      </w:r>
      <w:r w:rsidRPr="00D1591E">
        <w:rPr>
          <w:b/>
          <w:bCs/>
          <w:sz w:val="26"/>
          <w:szCs w:val="26"/>
        </w:rPr>
        <w:t xml:space="preserve">из них 3 детей </w:t>
      </w:r>
      <w:r w:rsidRPr="00D1591E">
        <w:rPr>
          <w:sz w:val="26"/>
          <w:szCs w:val="26"/>
        </w:rPr>
        <w:t>(за сутки без изменений)</w:t>
      </w:r>
      <w:r w:rsidRPr="00D1591E">
        <w:rPr>
          <w:bCs/>
          <w:sz w:val="26"/>
          <w:szCs w:val="26"/>
        </w:rPr>
        <w:t xml:space="preserve">. </w:t>
      </w:r>
    </w:p>
    <w:p w:rsidR="00465BBD" w:rsidRPr="00D1591E" w:rsidRDefault="00465BBD" w:rsidP="00353C40">
      <w:pPr>
        <w:spacing w:line="216" w:lineRule="auto"/>
        <w:ind w:firstLine="709"/>
        <w:jc w:val="both"/>
        <w:rPr>
          <w:bCs/>
          <w:sz w:val="26"/>
          <w:szCs w:val="26"/>
        </w:rPr>
      </w:pPr>
      <w:r w:rsidRPr="00D1591E">
        <w:rPr>
          <w:b/>
          <w:bCs/>
          <w:sz w:val="26"/>
          <w:szCs w:val="26"/>
        </w:rPr>
        <w:t>г. Благовещенск</w:t>
      </w:r>
      <w:r w:rsidRPr="00D1591E">
        <w:rPr>
          <w:bCs/>
          <w:sz w:val="26"/>
          <w:szCs w:val="26"/>
        </w:rPr>
        <w:t xml:space="preserve"> ул. Ленина 2, общежитие ГПОАУ АО «Амурский аграрный колледж», вместимостью до 62 человек, </w:t>
      </w:r>
      <w:r w:rsidRPr="00D1591E">
        <w:rPr>
          <w:b/>
          <w:bCs/>
          <w:sz w:val="26"/>
          <w:szCs w:val="26"/>
        </w:rPr>
        <w:t xml:space="preserve">размещено 9 </w:t>
      </w:r>
      <w:r w:rsidRPr="00D1591E">
        <w:rPr>
          <w:sz w:val="26"/>
          <w:szCs w:val="26"/>
          <w:lang/>
        </w:rPr>
        <w:t>(</w:t>
      </w:r>
      <w:r w:rsidRPr="00D1591E">
        <w:rPr>
          <w:sz w:val="26"/>
          <w:szCs w:val="26"/>
        </w:rPr>
        <w:t>за сутки без изменений)</w:t>
      </w:r>
      <w:r w:rsidRPr="00D1591E">
        <w:rPr>
          <w:bCs/>
          <w:sz w:val="26"/>
          <w:szCs w:val="26"/>
        </w:rPr>
        <w:t xml:space="preserve">, </w:t>
      </w:r>
      <w:r w:rsidRPr="00D1591E">
        <w:rPr>
          <w:b/>
          <w:bCs/>
          <w:sz w:val="26"/>
          <w:szCs w:val="26"/>
        </w:rPr>
        <w:t xml:space="preserve">из них                  3 дети </w:t>
      </w:r>
      <w:r w:rsidRPr="00D1591E">
        <w:rPr>
          <w:sz w:val="26"/>
          <w:szCs w:val="26"/>
        </w:rPr>
        <w:t>(за сутки без изменений)</w:t>
      </w:r>
      <w:r w:rsidRPr="00D1591E">
        <w:rPr>
          <w:bCs/>
          <w:sz w:val="26"/>
          <w:szCs w:val="26"/>
        </w:rPr>
        <w:t>.</w:t>
      </w:r>
    </w:p>
    <w:p w:rsidR="00465BBD" w:rsidRPr="00D1591E" w:rsidRDefault="00465BBD" w:rsidP="00353C40">
      <w:pPr>
        <w:spacing w:line="216" w:lineRule="auto"/>
        <w:ind w:firstLine="709"/>
        <w:jc w:val="both"/>
        <w:rPr>
          <w:b/>
          <w:sz w:val="26"/>
          <w:szCs w:val="26"/>
        </w:rPr>
      </w:pPr>
      <w:r>
        <w:rPr>
          <w:b/>
          <w:sz w:val="26"/>
          <w:szCs w:val="26"/>
        </w:rPr>
        <w:t>7</w:t>
      </w:r>
      <w:r w:rsidRPr="00D1591E">
        <w:rPr>
          <w:b/>
          <w:sz w:val="26"/>
          <w:szCs w:val="26"/>
        </w:rPr>
        <w:t>. Сведения о туристических группах:</w:t>
      </w:r>
      <w:r w:rsidRPr="00D1591E">
        <w:rPr>
          <w:sz w:val="26"/>
          <w:szCs w:val="26"/>
        </w:rPr>
        <w:t xml:space="preserve"> туристических групп на маршрутах не зарегистрировано.</w:t>
      </w:r>
    </w:p>
    <w:p w:rsidR="00465BBD" w:rsidRPr="00EB690F" w:rsidRDefault="00465BBD" w:rsidP="00353C40">
      <w:pPr>
        <w:pStyle w:val="53"/>
        <w:shd w:val="clear" w:color="auto" w:fill="auto"/>
        <w:spacing w:after="0" w:line="216" w:lineRule="auto"/>
        <w:ind w:firstLine="709"/>
        <w:jc w:val="both"/>
        <w:rPr>
          <w:color w:val="auto"/>
          <w:sz w:val="26"/>
          <w:szCs w:val="26"/>
        </w:rPr>
      </w:pPr>
      <w:r>
        <w:rPr>
          <w:b/>
          <w:color w:val="auto"/>
          <w:sz w:val="26"/>
          <w:szCs w:val="26"/>
        </w:rPr>
        <w:t>8</w:t>
      </w:r>
      <w:r w:rsidRPr="002A0CA0">
        <w:rPr>
          <w:b/>
          <w:color w:val="auto"/>
          <w:sz w:val="26"/>
          <w:szCs w:val="26"/>
        </w:rPr>
        <w:t>. Сейсмическая обстановка</w:t>
      </w:r>
      <w:r w:rsidRPr="00EB690F">
        <w:rPr>
          <w:b/>
          <w:color w:val="auto"/>
          <w:sz w:val="26"/>
          <w:szCs w:val="26"/>
        </w:rPr>
        <w:t>:</w:t>
      </w:r>
      <w:r w:rsidRPr="00EB690F">
        <w:rPr>
          <w:color w:val="auto"/>
          <w:sz w:val="26"/>
          <w:szCs w:val="26"/>
        </w:rPr>
        <w:t xml:space="preserve"> в норме.</w:t>
      </w:r>
    </w:p>
    <w:p w:rsidR="00465BBD" w:rsidRPr="0074173B" w:rsidRDefault="00465BBD" w:rsidP="00353C40">
      <w:pPr>
        <w:widowControl w:val="0"/>
        <w:shd w:val="clear" w:color="auto" w:fill="FFFFFF"/>
        <w:spacing w:line="216" w:lineRule="auto"/>
        <w:ind w:firstLine="709"/>
        <w:jc w:val="both"/>
        <w:rPr>
          <w:sz w:val="26"/>
          <w:szCs w:val="26"/>
        </w:rPr>
      </w:pPr>
      <w:r>
        <w:rPr>
          <w:b/>
          <w:sz w:val="26"/>
          <w:szCs w:val="26"/>
        </w:rPr>
        <w:t>9</w:t>
      </w:r>
      <w:r w:rsidRPr="0074173B">
        <w:rPr>
          <w:b/>
          <w:sz w:val="26"/>
          <w:szCs w:val="26"/>
        </w:rPr>
        <w:t xml:space="preserve">. Прогноз погоды по области: </w:t>
      </w:r>
      <w:r w:rsidRPr="0074173B">
        <w:rPr>
          <w:sz w:val="26"/>
          <w:szCs w:val="26"/>
        </w:rPr>
        <w:t>переменная облачность, ночью на севере местами небольшой снег, на юге без осадков. Ветер северо-западный, западный 7-12 м/с. Температура на севере -3-8 °С, местами -12-17 °С, на юге -1-6 °С. Днем на севере местами небольшие осадки (мокрый снег, снег с дождем), на юге преимущественно без осадков. Ветер западный, юго-западный 6-11 м/с с порывами до 18 м/с. Температура на севере +5+10 °С, местами -2+3 °С, на юге +8+13 °С.</w:t>
      </w:r>
    </w:p>
    <w:p w:rsidR="00465BBD" w:rsidRPr="0074173B" w:rsidRDefault="00465BBD" w:rsidP="00353C40">
      <w:pPr>
        <w:widowControl w:val="0"/>
        <w:shd w:val="clear" w:color="auto" w:fill="FFFFFF"/>
        <w:spacing w:line="216" w:lineRule="auto"/>
        <w:ind w:firstLine="709"/>
        <w:jc w:val="both"/>
        <w:rPr>
          <w:bCs/>
          <w:spacing w:val="-4"/>
          <w:sz w:val="26"/>
          <w:szCs w:val="26"/>
        </w:rPr>
      </w:pPr>
      <w:r w:rsidRPr="0074173B">
        <w:rPr>
          <w:b/>
          <w:sz w:val="26"/>
          <w:szCs w:val="26"/>
        </w:rPr>
        <w:t>по Благовещенску:</w:t>
      </w:r>
      <w:r w:rsidRPr="0074173B">
        <w:rPr>
          <w:bCs/>
          <w:spacing w:val="-4"/>
          <w:sz w:val="26"/>
          <w:szCs w:val="26"/>
        </w:rPr>
        <w:t xml:space="preserve"> переменная облачность, без осадков. Ветер юго-западный, днем с переходом на западный 6-11 м/с. Температура ночью 0-2 °С, днём +11+13 °С.</w:t>
      </w:r>
    </w:p>
    <w:p w:rsidR="00465BBD" w:rsidRPr="0074173B" w:rsidRDefault="00465BBD" w:rsidP="00353C40">
      <w:pPr>
        <w:widowControl w:val="0"/>
        <w:shd w:val="clear" w:color="auto" w:fill="FFFFFF"/>
        <w:spacing w:line="216" w:lineRule="auto"/>
        <w:ind w:firstLine="709"/>
        <w:jc w:val="both"/>
        <w:rPr>
          <w:b/>
          <w:sz w:val="26"/>
          <w:szCs w:val="26"/>
        </w:rPr>
      </w:pPr>
      <w:r w:rsidRPr="0074173B">
        <w:rPr>
          <w:b/>
          <w:sz w:val="26"/>
          <w:szCs w:val="26"/>
        </w:rPr>
        <w:t xml:space="preserve">Прогноз неблагоприятных и опасных явлений погоды: днем 1 апреля на территории Амурской области ожидается усиление ветра с порывами до 18 м/с.                                                                                                                                                                         В северных районах местами на дорогах сохраняется гололедица. </w:t>
      </w:r>
    </w:p>
    <w:p w:rsidR="00465BBD" w:rsidRPr="002A0CA0" w:rsidRDefault="00465BBD" w:rsidP="00353C40">
      <w:pPr>
        <w:spacing w:line="216" w:lineRule="auto"/>
        <w:ind w:firstLine="709"/>
        <w:jc w:val="both"/>
        <w:rPr>
          <w:b/>
          <w:sz w:val="26"/>
          <w:szCs w:val="26"/>
        </w:rPr>
      </w:pPr>
      <w:r>
        <w:rPr>
          <w:b/>
          <w:sz w:val="26"/>
          <w:szCs w:val="26"/>
        </w:rPr>
        <w:t>10</w:t>
      </w:r>
      <w:r w:rsidRPr="002A0CA0">
        <w:rPr>
          <w:b/>
          <w:sz w:val="26"/>
          <w:szCs w:val="26"/>
        </w:rPr>
        <w:t>.</w:t>
      </w:r>
      <w:r w:rsidRPr="002A0CA0">
        <w:rPr>
          <w:sz w:val="26"/>
          <w:szCs w:val="26"/>
        </w:rPr>
        <w:t xml:space="preserve"> </w:t>
      </w:r>
      <w:r w:rsidRPr="007B51CF">
        <w:rPr>
          <w:b/>
          <w:sz w:val="26"/>
          <w:szCs w:val="26"/>
        </w:rPr>
        <w:t>Радиационный фон</w:t>
      </w:r>
      <w:r w:rsidRPr="007B51CF">
        <w:rPr>
          <w:sz w:val="26"/>
          <w:szCs w:val="26"/>
        </w:rPr>
        <w:t xml:space="preserve"> на 06.00 01.04.2020 г. на территории области составляет                         09 – 17 мкр/ч.</w:t>
      </w:r>
    </w:p>
    <w:sectPr w:rsidR="00465BBD" w:rsidRPr="002A0CA0" w:rsidSect="00CF5847">
      <w:headerReference w:type="even" r:id="rId7"/>
      <w:headerReference w:type="default" r:id="rId8"/>
      <w:pgSz w:w="11906" w:h="16838"/>
      <w:pgMar w:top="284" w:right="567" w:bottom="709"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BBD" w:rsidRDefault="00465BBD">
      <w:r>
        <w:separator/>
      </w:r>
    </w:p>
  </w:endnote>
  <w:endnote w:type="continuationSeparator" w:id="0">
    <w:p w:rsidR="00465BBD" w:rsidRDefault="00465B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entury Schoolbook">
    <w:altName w:val="Century"/>
    <w:panose1 w:val="00000000000000000000"/>
    <w:charset w:val="CC"/>
    <w:family w:val="roman"/>
    <w:notTrueType/>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BBD" w:rsidRDefault="00465BBD">
      <w:r>
        <w:separator/>
      </w:r>
    </w:p>
  </w:footnote>
  <w:footnote w:type="continuationSeparator" w:id="0">
    <w:p w:rsidR="00465BBD" w:rsidRDefault="00465B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BBD" w:rsidRDefault="00465BBD" w:rsidP="003D2C2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465BBD" w:rsidRDefault="00465BB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BBD" w:rsidRPr="0094120E" w:rsidRDefault="00465BBD" w:rsidP="003D2C25">
    <w:pPr>
      <w:pStyle w:val="Header"/>
      <w:framePr w:wrap="around" w:vAnchor="text" w:hAnchor="margin" w:xAlign="center" w:y="1"/>
      <w:rPr>
        <w:rStyle w:val="PageNumber"/>
        <w:sz w:val="24"/>
        <w:szCs w:val="24"/>
      </w:rPr>
    </w:pPr>
    <w:r w:rsidRPr="0094120E">
      <w:rPr>
        <w:rStyle w:val="PageNumber"/>
        <w:sz w:val="24"/>
        <w:szCs w:val="24"/>
      </w:rPr>
      <w:fldChar w:fldCharType="begin"/>
    </w:r>
    <w:r w:rsidRPr="0094120E">
      <w:rPr>
        <w:rStyle w:val="PageNumber"/>
        <w:sz w:val="24"/>
        <w:szCs w:val="24"/>
      </w:rPr>
      <w:instrText xml:space="preserve">PAGE  </w:instrText>
    </w:r>
    <w:r w:rsidRPr="0094120E">
      <w:rPr>
        <w:rStyle w:val="PageNumber"/>
        <w:sz w:val="24"/>
        <w:szCs w:val="24"/>
      </w:rPr>
      <w:fldChar w:fldCharType="separate"/>
    </w:r>
    <w:r>
      <w:rPr>
        <w:rStyle w:val="PageNumber"/>
        <w:noProof/>
        <w:sz w:val="24"/>
        <w:szCs w:val="24"/>
      </w:rPr>
      <w:t>2</w:t>
    </w:r>
    <w:r w:rsidRPr="0094120E">
      <w:rPr>
        <w:rStyle w:val="PageNumber"/>
        <w:sz w:val="24"/>
        <w:szCs w:val="24"/>
      </w:rPr>
      <w:fldChar w:fldCharType="end"/>
    </w:r>
  </w:p>
  <w:p w:rsidR="00465BBD" w:rsidRDefault="00465BB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35460D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BEBA9494"/>
    <w:lvl w:ilvl="0">
      <w:numFmt w:val="bullet"/>
      <w:lvlText w:val="*"/>
      <w:lvlJc w:val="left"/>
    </w:lvl>
  </w:abstractNum>
  <w:abstractNum w:abstractNumId="2">
    <w:nsid w:val="00000001"/>
    <w:multiLevelType w:val="multilevel"/>
    <w:tmpl w:val="00000001"/>
    <w:lvl w:ilvl="0">
      <w:start w:val="1"/>
      <w:numFmt w:val="none"/>
      <w:suff w:val="nothing"/>
      <w:lvlText w:val=""/>
      <w:lvlJc w:val="left"/>
      <w:pPr>
        <w:tabs>
          <w:tab w:val="num" w:pos="11343"/>
        </w:tabs>
        <w:ind w:left="11343"/>
      </w:pPr>
      <w:rPr>
        <w:rFonts w:cs="Times New Roman"/>
      </w:rPr>
    </w:lvl>
    <w:lvl w:ilvl="1">
      <w:start w:val="1"/>
      <w:numFmt w:val="none"/>
      <w:suff w:val="nothing"/>
      <w:lvlText w:val=""/>
      <w:lvlJc w:val="left"/>
      <w:pPr>
        <w:tabs>
          <w:tab w:val="num" w:pos="11343"/>
        </w:tabs>
        <w:ind w:left="11343"/>
      </w:pPr>
      <w:rPr>
        <w:rFonts w:cs="Times New Roman"/>
      </w:rPr>
    </w:lvl>
    <w:lvl w:ilvl="2">
      <w:start w:val="1"/>
      <w:numFmt w:val="none"/>
      <w:suff w:val="nothing"/>
      <w:lvlText w:val=""/>
      <w:lvlJc w:val="left"/>
      <w:pPr>
        <w:tabs>
          <w:tab w:val="num" w:pos="11343"/>
        </w:tabs>
        <w:ind w:left="11343"/>
      </w:pPr>
      <w:rPr>
        <w:rFonts w:cs="Times New Roman"/>
      </w:rPr>
    </w:lvl>
    <w:lvl w:ilvl="3">
      <w:start w:val="1"/>
      <w:numFmt w:val="none"/>
      <w:suff w:val="nothing"/>
      <w:lvlText w:val=""/>
      <w:lvlJc w:val="left"/>
      <w:pPr>
        <w:tabs>
          <w:tab w:val="num" w:pos="11343"/>
        </w:tabs>
        <w:ind w:left="11343"/>
      </w:pPr>
      <w:rPr>
        <w:rFonts w:cs="Times New Roman"/>
      </w:rPr>
    </w:lvl>
    <w:lvl w:ilvl="4">
      <w:start w:val="1"/>
      <w:numFmt w:val="none"/>
      <w:suff w:val="nothing"/>
      <w:lvlText w:val=""/>
      <w:lvlJc w:val="left"/>
      <w:pPr>
        <w:tabs>
          <w:tab w:val="num" w:pos="11343"/>
        </w:tabs>
        <w:ind w:left="11343"/>
      </w:pPr>
      <w:rPr>
        <w:rFonts w:cs="Times New Roman"/>
      </w:rPr>
    </w:lvl>
    <w:lvl w:ilvl="5">
      <w:start w:val="1"/>
      <w:numFmt w:val="none"/>
      <w:suff w:val="nothing"/>
      <w:lvlText w:val=""/>
      <w:lvlJc w:val="left"/>
      <w:pPr>
        <w:tabs>
          <w:tab w:val="num" w:pos="11343"/>
        </w:tabs>
        <w:ind w:left="11343"/>
      </w:pPr>
      <w:rPr>
        <w:rFonts w:cs="Times New Roman"/>
      </w:rPr>
    </w:lvl>
    <w:lvl w:ilvl="6">
      <w:start w:val="1"/>
      <w:numFmt w:val="none"/>
      <w:suff w:val="nothing"/>
      <w:lvlText w:val=""/>
      <w:lvlJc w:val="left"/>
      <w:pPr>
        <w:tabs>
          <w:tab w:val="num" w:pos="11343"/>
        </w:tabs>
        <w:ind w:left="11343"/>
      </w:pPr>
      <w:rPr>
        <w:rFonts w:cs="Times New Roman"/>
      </w:rPr>
    </w:lvl>
    <w:lvl w:ilvl="7">
      <w:start w:val="1"/>
      <w:numFmt w:val="none"/>
      <w:suff w:val="nothing"/>
      <w:lvlText w:val=""/>
      <w:lvlJc w:val="left"/>
      <w:pPr>
        <w:tabs>
          <w:tab w:val="num" w:pos="11343"/>
        </w:tabs>
        <w:ind w:left="11343"/>
      </w:pPr>
      <w:rPr>
        <w:rFonts w:cs="Times New Roman"/>
      </w:rPr>
    </w:lvl>
    <w:lvl w:ilvl="8">
      <w:start w:val="1"/>
      <w:numFmt w:val="none"/>
      <w:suff w:val="nothing"/>
      <w:lvlText w:val=""/>
      <w:lvlJc w:val="left"/>
      <w:pPr>
        <w:tabs>
          <w:tab w:val="num" w:pos="11343"/>
        </w:tabs>
        <w:ind w:left="11343"/>
      </w:pPr>
      <w:rPr>
        <w:rFonts w:cs="Times New Roman"/>
      </w:rPr>
    </w:lvl>
  </w:abstractNum>
  <w:abstractNum w:abstractNumId="3">
    <w:nsid w:val="0233038F"/>
    <w:multiLevelType w:val="hybridMultilevel"/>
    <w:tmpl w:val="25C430AC"/>
    <w:lvl w:ilvl="0" w:tplc="26722E6A">
      <w:start w:val="2"/>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9A066C4"/>
    <w:multiLevelType w:val="hybridMultilevel"/>
    <w:tmpl w:val="24424C4A"/>
    <w:lvl w:ilvl="0" w:tplc="C190279E">
      <w:start w:val="1"/>
      <w:numFmt w:val="decimal"/>
      <w:lvlText w:val="%1."/>
      <w:lvlJc w:val="left"/>
      <w:pPr>
        <w:ind w:left="1219" w:hanging="5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DE37ECA"/>
    <w:multiLevelType w:val="hybridMultilevel"/>
    <w:tmpl w:val="E1BC85F4"/>
    <w:lvl w:ilvl="0" w:tplc="0419000F">
      <w:start w:val="1"/>
      <w:numFmt w:val="decimal"/>
      <w:lvlText w:val="%1."/>
      <w:lvlJc w:val="left"/>
      <w:pPr>
        <w:ind w:left="1545" w:hanging="360"/>
      </w:pPr>
      <w:rPr>
        <w:rFonts w:cs="Times New Roman"/>
      </w:rPr>
    </w:lvl>
    <w:lvl w:ilvl="1" w:tplc="04190019" w:tentative="1">
      <w:start w:val="1"/>
      <w:numFmt w:val="lowerLetter"/>
      <w:lvlText w:val="%2."/>
      <w:lvlJc w:val="left"/>
      <w:pPr>
        <w:ind w:left="2265" w:hanging="360"/>
      </w:pPr>
      <w:rPr>
        <w:rFonts w:cs="Times New Roman"/>
      </w:rPr>
    </w:lvl>
    <w:lvl w:ilvl="2" w:tplc="0419001B" w:tentative="1">
      <w:start w:val="1"/>
      <w:numFmt w:val="lowerRoman"/>
      <w:lvlText w:val="%3."/>
      <w:lvlJc w:val="right"/>
      <w:pPr>
        <w:ind w:left="2985" w:hanging="180"/>
      </w:pPr>
      <w:rPr>
        <w:rFonts w:cs="Times New Roman"/>
      </w:rPr>
    </w:lvl>
    <w:lvl w:ilvl="3" w:tplc="0419000F" w:tentative="1">
      <w:start w:val="1"/>
      <w:numFmt w:val="decimal"/>
      <w:lvlText w:val="%4."/>
      <w:lvlJc w:val="left"/>
      <w:pPr>
        <w:ind w:left="3705" w:hanging="360"/>
      </w:pPr>
      <w:rPr>
        <w:rFonts w:cs="Times New Roman"/>
      </w:rPr>
    </w:lvl>
    <w:lvl w:ilvl="4" w:tplc="04190019" w:tentative="1">
      <w:start w:val="1"/>
      <w:numFmt w:val="lowerLetter"/>
      <w:lvlText w:val="%5."/>
      <w:lvlJc w:val="left"/>
      <w:pPr>
        <w:ind w:left="4425" w:hanging="360"/>
      </w:pPr>
      <w:rPr>
        <w:rFonts w:cs="Times New Roman"/>
      </w:rPr>
    </w:lvl>
    <w:lvl w:ilvl="5" w:tplc="0419001B" w:tentative="1">
      <w:start w:val="1"/>
      <w:numFmt w:val="lowerRoman"/>
      <w:lvlText w:val="%6."/>
      <w:lvlJc w:val="right"/>
      <w:pPr>
        <w:ind w:left="5145" w:hanging="180"/>
      </w:pPr>
      <w:rPr>
        <w:rFonts w:cs="Times New Roman"/>
      </w:rPr>
    </w:lvl>
    <w:lvl w:ilvl="6" w:tplc="0419000F" w:tentative="1">
      <w:start w:val="1"/>
      <w:numFmt w:val="decimal"/>
      <w:lvlText w:val="%7."/>
      <w:lvlJc w:val="left"/>
      <w:pPr>
        <w:ind w:left="5865" w:hanging="360"/>
      </w:pPr>
      <w:rPr>
        <w:rFonts w:cs="Times New Roman"/>
      </w:rPr>
    </w:lvl>
    <w:lvl w:ilvl="7" w:tplc="04190019" w:tentative="1">
      <w:start w:val="1"/>
      <w:numFmt w:val="lowerLetter"/>
      <w:lvlText w:val="%8."/>
      <w:lvlJc w:val="left"/>
      <w:pPr>
        <w:ind w:left="6585" w:hanging="360"/>
      </w:pPr>
      <w:rPr>
        <w:rFonts w:cs="Times New Roman"/>
      </w:rPr>
    </w:lvl>
    <w:lvl w:ilvl="8" w:tplc="0419001B" w:tentative="1">
      <w:start w:val="1"/>
      <w:numFmt w:val="lowerRoman"/>
      <w:lvlText w:val="%9."/>
      <w:lvlJc w:val="right"/>
      <w:pPr>
        <w:ind w:left="7305" w:hanging="180"/>
      </w:pPr>
      <w:rPr>
        <w:rFonts w:cs="Times New Roman"/>
      </w:rPr>
    </w:lvl>
  </w:abstractNum>
  <w:abstractNum w:abstractNumId="6">
    <w:nsid w:val="10152266"/>
    <w:multiLevelType w:val="hybridMultilevel"/>
    <w:tmpl w:val="CD0862E2"/>
    <w:lvl w:ilvl="0" w:tplc="5C545F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11C30F7B"/>
    <w:multiLevelType w:val="hybridMultilevel"/>
    <w:tmpl w:val="7D1E8D62"/>
    <w:lvl w:ilvl="0" w:tplc="86169B3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2AAB1E07"/>
    <w:multiLevelType w:val="hybridMultilevel"/>
    <w:tmpl w:val="173A86C6"/>
    <w:lvl w:ilvl="0" w:tplc="FBFCBE32">
      <w:start w:val="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3B3D4415"/>
    <w:multiLevelType w:val="multilevel"/>
    <w:tmpl w:val="31EC7CE0"/>
    <w:lvl w:ilvl="0">
      <w:start w:val="1"/>
      <w:numFmt w:val="decimal"/>
      <w:lvlText w:val="%1."/>
      <w:lvlJc w:val="left"/>
      <w:pPr>
        <w:tabs>
          <w:tab w:val="num" w:pos="495"/>
        </w:tabs>
        <w:ind w:left="495" w:hanging="495"/>
      </w:pPr>
      <w:rPr>
        <w:rFonts w:cs="Times New Roman"/>
      </w:rPr>
    </w:lvl>
    <w:lvl w:ilvl="1">
      <w:start w:val="1"/>
      <w:numFmt w:val="decimal"/>
      <w:lvlText w:val="%1.%2."/>
      <w:lvlJc w:val="left"/>
      <w:pPr>
        <w:tabs>
          <w:tab w:val="num" w:pos="1440"/>
        </w:tabs>
        <w:ind w:left="1440" w:hanging="720"/>
      </w:pPr>
      <w:rPr>
        <w:rFonts w:cs="Times New Roman"/>
        <w:b w:val="0"/>
        <w:color w:val="auto"/>
      </w:rPr>
    </w:lvl>
    <w:lvl w:ilvl="2">
      <w:start w:val="1"/>
      <w:numFmt w:val="decimal"/>
      <w:lvlText w:val="%1.%2.%3."/>
      <w:lvlJc w:val="left"/>
      <w:pPr>
        <w:tabs>
          <w:tab w:val="num" w:pos="2138"/>
        </w:tabs>
        <w:ind w:left="2138" w:hanging="720"/>
      </w:pPr>
      <w:rPr>
        <w:rFonts w:cs="Times New Roman"/>
      </w:rPr>
    </w:lvl>
    <w:lvl w:ilvl="3">
      <w:start w:val="1"/>
      <w:numFmt w:val="decimal"/>
      <w:lvlText w:val="%1.%2.%3.%4."/>
      <w:lvlJc w:val="left"/>
      <w:pPr>
        <w:tabs>
          <w:tab w:val="num" w:pos="3207"/>
        </w:tabs>
        <w:ind w:left="3207" w:hanging="1080"/>
      </w:pPr>
      <w:rPr>
        <w:rFonts w:cs="Times New Roman"/>
      </w:rPr>
    </w:lvl>
    <w:lvl w:ilvl="4">
      <w:start w:val="1"/>
      <w:numFmt w:val="decimal"/>
      <w:lvlText w:val="%1.%2.%3.%4.%5."/>
      <w:lvlJc w:val="left"/>
      <w:pPr>
        <w:tabs>
          <w:tab w:val="num" w:pos="3916"/>
        </w:tabs>
        <w:ind w:left="3916" w:hanging="1080"/>
      </w:pPr>
      <w:rPr>
        <w:rFonts w:cs="Times New Roman"/>
      </w:rPr>
    </w:lvl>
    <w:lvl w:ilvl="5">
      <w:start w:val="1"/>
      <w:numFmt w:val="decimal"/>
      <w:lvlText w:val="%1.%2.%3.%4.%5.%6."/>
      <w:lvlJc w:val="left"/>
      <w:pPr>
        <w:tabs>
          <w:tab w:val="num" w:pos="4985"/>
        </w:tabs>
        <w:ind w:left="4985" w:hanging="1440"/>
      </w:pPr>
      <w:rPr>
        <w:rFonts w:cs="Times New Roman"/>
      </w:rPr>
    </w:lvl>
    <w:lvl w:ilvl="6">
      <w:start w:val="1"/>
      <w:numFmt w:val="decimal"/>
      <w:lvlText w:val="%1.%2.%3.%4.%5.%6.%7."/>
      <w:lvlJc w:val="left"/>
      <w:pPr>
        <w:tabs>
          <w:tab w:val="num" w:pos="6054"/>
        </w:tabs>
        <w:ind w:left="6054" w:hanging="1800"/>
      </w:pPr>
      <w:rPr>
        <w:rFonts w:cs="Times New Roman"/>
      </w:rPr>
    </w:lvl>
    <w:lvl w:ilvl="7">
      <w:start w:val="1"/>
      <w:numFmt w:val="decimal"/>
      <w:lvlText w:val="%1.%2.%3.%4.%5.%6.%7.%8."/>
      <w:lvlJc w:val="left"/>
      <w:pPr>
        <w:tabs>
          <w:tab w:val="num" w:pos="6763"/>
        </w:tabs>
        <w:ind w:left="6763" w:hanging="1800"/>
      </w:pPr>
      <w:rPr>
        <w:rFonts w:cs="Times New Roman"/>
      </w:rPr>
    </w:lvl>
    <w:lvl w:ilvl="8">
      <w:start w:val="1"/>
      <w:numFmt w:val="decimal"/>
      <w:lvlText w:val="%1.%2.%3.%4.%5.%6.%7.%8.%9."/>
      <w:lvlJc w:val="left"/>
      <w:pPr>
        <w:tabs>
          <w:tab w:val="num" w:pos="7832"/>
        </w:tabs>
        <w:ind w:left="7832" w:hanging="2160"/>
      </w:pPr>
      <w:rPr>
        <w:rFonts w:cs="Times New Roman"/>
      </w:rPr>
    </w:lvl>
  </w:abstractNum>
  <w:abstractNum w:abstractNumId="10">
    <w:nsid w:val="40972C68"/>
    <w:multiLevelType w:val="hybridMultilevel"/>
    <w:tmpl w:val="A40CE006"/>
    <w:lvl w:ilvl="0" w:tplc="AA16A9B8">
      <w:start w:val="2"/>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69308BA"/>
    <w:multiLevelType w:val="multilevel"/>
    <w:tmpl w:val="004238A6"/>
    <w:lvl w:ilvl="0">
      <w:start w:val="1"/>
      <w:numFmt w:val="decimal"/>
      <w:lvlText w:val="%1."/>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2">
    <w:nsid w:val="603A6577"/>
    <w:multiLevelType w:val="hybridMultilevel"/>
    <w:tmpl w:val="87CE552C"/>
    <w:lvl w:ilvl="0" w:tplc="6DFAACDE">
      <w:start w:val="1"/>
      <w:numFmt w:val="bullet"/>
      <w:lvlText w:val="-"/>
      <w:lvlJc w:val="left"/>
      <w:pPr>
        <w:tabs>
          <w:tab w:val="num" w:pos="1789"/>
        </w:tabs>
        <w:ind w:left="1789" w:hanging="360"/>
      </w:pPr>
      <w:rPr>
        <w:rFonts w:ascii="Times New Roman" w:eastAsia="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6FBD6A50"/>
    <w:multiLevelType w:val="hybridMultilevel"/>
    <w:tmpl w:val="6858901C"/>
    <w:lvl w:ilvl="0" w:tplc="91FE67BE">
      <w:start w:val="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702E5F2F"/>
    <w:multiLevelType w:val="hybridMultilevel"/>
    <w:tmpl w:val="94DEA3E4"/>
    <w:lvl w:ilvl="0" w:tplc="9C18CFFC">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77DD248A"/>
    <w:multiLevelType w:val="hybridMultilevel"/>
    <w:tmpl w:val="078E3FE8"/>
    <w:lvl w:ilvl="0" w:tplc="57B2AE22">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6"/>
  </w:num>
  <w:num w:numId="4">
    <w:abstractNumId w:val="0"/>
  </w:num>
  <w:num w:numId="5">
    <w:abstractNumId w:val="4"/>
  </w:num>
  <w:num w:numId="6">
    <w:abstractNumId w:val="2"/>
  </w:num>
  <w:num w:numId="7">
    <w:abstractNumId w:val="12"/>
  </w:num>
  <w:num w:numId="8">
    <w:abstractNumId w:val="7"/>
  </w:num>
  <w:num w:numId="9">
    <w:abstractNumId w:val="13"/>
  </w:num>
  <w:num w:numId="10">
    <w:abstractNumId w:val="3"/>
  </w:num>
  <w:num w:numId="11">
    <w:abstractNumId w:val="10"/>
  </w:num>
  <w:num w:numId="12">
    <w:abstractNumId w:val="1"/>
    <w:lvlOverride w:ilvl="0">
      <w:lvl w:ilvl="0">
        <w:numFmt w:val="bullet"/>
        <w:lvlText w:val="-"/>
        <w:legacy w:legacy="1" w:legacySpace="0" w:legacyIndent="130"/>
        <w:lvlJc w:val="left"/>
        <w:rPr>
          <w:rFonts w:ascii="Times New Roman" w:hAnsi="Times New Roman" w:hint="default"/>
        </w:rPr>
      </w:lvl>
    </w:lvlOverride>
  </w:num>
  <w:num w:numId="13">
    <w:abstractNumId w:val="9"/>
  </w:num>
  <w:num w:numId="14">
    <w:abstractNumId w:val="14"/>
  </w:num>
  <w:num w:numId="15">
    <w:abstractNumId w:val="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stylePaneFormatFilter w:val="3F01"/>
  <w:defaultTabStop w:val="709"/>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2656"/>
    <w:rsid w:val="00000019"/>
    <w:rsid w:val="00000021"/>
    <w:rsid w:val="00000035"/>
    <w:rsid w:val="0000003F"/>
    <w:rsid w:val="000000C5"/>
    <w:rsid w:val="000000FB"/>
    <w:rsid w:val="00000105"/>
    <w:rsid w:val="0000010D"/>
    <w:rsid w:val="00000111"/>
    <w:rsid w:val="00000150"/>
    <w:rsid w:val="0000016B"/>
    <w:rsid w:val="00000178"/>
    <w:rsid w:val="000001AB"/>
    <w:rsid w:val="000001BD"/>
    <w:rsid w:val="000001F0"/>
    <w:rsid w:val="00000204"/>
    <w:rsid w:val="0000023D"/>
    <w:rsid w:val="00000289"/>
    <w:rsid w:val="00000299"/>
    <w:rsid w:val="0000029A"/>
    <w:rsid w:val="000002B4"/>
    <w:rsid w:val="000002BE"/>
    <w:rsid w:val="000002E3"/>
    <w:rsid w:val="00000302"/>
    <w:rsid w:val="00000368"/>
    <w:rsid w:val="0000036C"/>
    <w:rsid w:val="00000378"/>
    <w:rsid w:val="00000393"/>
    <w:rsid w:val="000003CE"/>
    <w:rsid w:val="000003F7"/>
    <w:rsid w:val="00000424"/>
    <w:rsid w:val="00000441"/>
    <w:rsid w:val="00000475"/>
    <w:rsid w:val="000004A0"/>
    <w:rsid w:val="000004D1"/>
    <w:rsid w:val="000004F6"/>
    <w:rsid w:val="0000058C"/>
    <w:rsid w:val="00000612"/>
    <w:rsid w:val="00000621"/>
    <w:rsid w:val="00000656"/>
    <w:rsid w:val="0000066B"/>
    <w:rsid w:val="00000685"/>
    <w:rsid w:val="000006A9"/>
    <w:rsid w:val="000006B1"/>
    <w:rsid w:val="000006C2"/>
    <w:rsid w:val="000006D6"/>
    <w:rsid w:val="000006DD"/>
    <w:rsid w:val="00000716"/>
    <w:rsid w:val="00000781"/>
    <w:rsid w:val="000007A1"/>
    <w:rsid w:val="000007A6"/>
    <w:rsid w:val="000007BF"/>
    <w:rsid w:val="000007C0"/>
    <w:rsid w:val="000007F8"/>
    <w:rsid w:val="00000849"/>
    <w:rsid w:val="00000859"/>
    <w:rsid w:val="00000870"/>
    <w:rsid w:val="0000087A"/>
    <w:rsid w:val="00000893"/>
    <w:rsid w:val="000008B0"/>
    <w:rsid w:val="000008C6"/>
    <w:rsid w:val="000008D8"/>
    <w:rsid w:val="000008ED"/>
    <w:rsid w:val="000008EF"/>
    <w:rsid w:val="00000905"/>
    <w:rsid w:val="0000093D"/>
    <w:rsid w:val="00000954"/>
    <w:rsid w:val="0000095C"/>
    <w:rsid w:val="00000998"/>
    <w:rsid w:val="000009B0"/>
    <w:rsid w:val="000009E0"/>
    <w:rsid w:val="00000A1E"/>
    <w:rsid w:val="00000A29"/>
    <w:rsid w:val="00000AC8"/>
    <w:rsid w:val="00000B08"/>
    <w:rsid w:val="00000B1D"/>
    <w:rsid w:val="00000B25"/>
    <w:rsid w:val="00000B42"/>
    <w:rsid w:val="00000B6F"/>
    <w:rsid w:val="00000B84"/>
    <w:rsid w:val="00000B8D"/>
    <w:rsid w:val="00000BC0"/>
    <w:rsid w:val="00000C23"/>
    <w:rsid w:val="00000C7B"/>
    <w:rsid w:val="00000C81"/>
    <w:rsid w:val="00000CC1"/>
    <w:rsid w:val="00000CCE"/>
    <w:rsid w:val="00000D3E"/>
    <w:rsid w:val="00000D4B"/>
    <w:rsid w:val="00000D56"/>
    <w:rsid w:val="00000D6B"/>
    <w:rsid w:val="00000D74"/>
    <w:rsid w:val="00000DBD"/>
    <w:rsid w:val="00000DDF"/>
    <w:rsid w:val="00000DF8"/>
    <w:rsid w:val="00000E01"/>
    <w:rsid w:val="00000E26"/>
    <w:rsid w:val="00000E33"/>
    <w:rsid w:val="00000EB8"/>
    <w:rsid w:val="00000EEB"/>
    <w:rsid w:val="00000F08"/>
    <w:rsid w:val="00000F0E"/>
    <w:rsid w:val="00000F6D"/>
    <w:rsid w:val="00000F75"/>
    <w:rsid w:val="00000F92"/>
    <w:rsid w:val="00000FA7"/>
    <w:rsid w:val="00000FF6"/>
    <w:rsid w:val="00001034"/>
    <w:rsid w:val="00001036"/>
    <w:rsid w:val="00001068"/>
    <w:rsid w:val="00001074"/>
    <w:rsid w:val="0000107F"/>
    <w:rsid w:val="000010D2"/>
    <w:rsid w:val="000010DB"/>
    <w:rsid w:val="00001122"/>
    <w:rsid w:val="00001145"/>
    <w:rsid w:val="00001196"/>
    <w:rsid w:val="000011B3"/>
    <w:rsid w:val="000011BE"/>
    <w:rsid w:val="0000121D"/>
    <w:rsid w:val="0000121E"/>
    <w:rsid w:val="00001262"/>
    <w:rsid w:val="0000127A"/>
    <w:rsid w:val="000012BC"/>
    <w:rsid w:val="000012D8"/>
    <w:rsid w:val="000012DA"/>
    <w:rsid w:val="00001363"/>
    <w:rsid w:val="00001379"/>
    <w:rsid w:val="000013A5"/>
    <w:rsid w:val="000013C0"/>
    <w:rsid w:val="000013D6"/>
    <w:rsid w:val="000013D7"/>
    <w:rsid w:val="000013E1"/>
    <w:rsid w:val="000013FA"/>
    <w:rsid w:val="00001469"/>
    <w:rsid w:val="000014A6"/>
    <w:rsid w:val="000014CF"/>
    <w:rsid w:val="000014E8"/>
    <w:rsid w:val="000014F0"/>
    <w:rsid w:val="000014FF"/>
    <w:rsid w:val="000015B2"/>
    <w:rsid w:val="0000168B"/>
    <w:rsid w:val="00001694"/>
    <w:rsid w:val="00001695"/>
    <w:rsid w:val="000016BE"/>
    <w:rsid w:val="000016DD"/>
    <w:rsid w:val="0000174A"/>
    <w:rsid w:val="0000176D"/>
    <w:rsid w:val="00001786"/>
    <w:rsid w:val="00001795"/>
    <w:rsid w:val="0000179B"/>
    <w:rsid w:val="000017DC"/>
    <w:rsid w:val="000017E5"/>
    <w:rsid w:val="0000184B"/>
    <w:rsid w:val="00001863"/>
    <w:rsid w:val="000018C7"/>
    <w:rsid w:val="000018D9"/>
    <w:rsid w:val="00001920"/>
    <w:rsid w:val="0000194C"/>
    <w:rsid w:val="0000194F"/>
    <w:rsid w:val="00001992"/>
    <w:rsid w:val="0000199D"/>
    <w:rsid w:val="000019ED"/>
    <w:rsid w:val="00001A32"/>
    <w:rsid w:val="00001A36"/>
    <w:rsid w:val="00001A4D"/>
    <w:rsid w:val="00001A6C"/>
    <w:rsid w:val="00001A6D"/>
    <w:rsid w:val="00001A76"/>
    <w:rsid w:val="00001A7A"/>
    <w:rsid w:val="00001A81"/>
    <w:rsid w:val="00001AB9"/>
    <w:rsid w:val="00001AC0"/>
    <w:rsid w:val="00001AFC"/>
    <w:rsid w:val="00001B38"/>
    <w:rsid w:val="00001B39"/>
    <w:rsid w:val="00001BED"/>
    <w:rsid w:val="00001C77"/>
    <w:rsid w:val="00001C7D"/>
    <w:rsid w:val="00001CC0"/>
    <w:rsid w:val="00001CE5"/>
    <w:rsid w:val="00001D07"/>
    <w:rsid w:val="00001D0F"/>
    <w:rsid w:val="00001D21"/>
    <w:rsid w:val="00001D27"/>
    <w:rsid w:val="00001D30"/>
    <w:rsid w:val="00001D90"/>
    <w:rsid w:val="00001DA4"/>
    <w:rsid w:val="00001DB0"/>
    <w:rsid w:val="00001DB6"/>
    <w:rsid w:val="00001DC7"/>
    <w:rsid w:val="00001DDC"/>
    <w:rsid w:val="00001DFC"/>
    <w:rsid w:val="00001E05"/>
    <w:rsid w:val="00001E28"/>
    <w:rsid w:val="00001E37"/>
    <w:rsid w:val="00001E43"/>
    <w:rsid w:val="00001E45"/>
    <w:rsid w:val="00001E67"/>
    <w:rsid w:val="00001E6F"/>
    <w:rsid w:val="00001E83"/>
    <w:rsid w:val="00001E94"/>
    <w:rsid w:val="00001EB5"/>
    <w:rsid w:val="00001EE7"/>
    <w:rsid w:val="00001EFA"/>
    <w:rsid w:val="00001FD0"/>
    <w:rsid w:val="00001FD1"/>
    <w:rsid w:val="00001FD5"/>
    <w:rsid w:val="00001FF3"/>
    <w:rsid w:val="00002018"/>
    <w:rsid w:val="0000202E"/>
    <w:rsid w:val="00002066"/>
    <w:rsid w:val="00002117"/>
    <w:rsid w:val="00002137"/>
    <w:rsid w:val="00002157"/>
    <w:rsid w:val="0000216B"/>
    <w:rsid w:val="00002195"/>
    <w:rsid w:val="000021AD"/>
    <w:rsid w:val="000021F8"/>
    <w:rsid w:val="00002223"/>
    <w:rsid w:val="00002278"/>
    <w:rsid w:val="000022AC"/>
    <w:rsid w:val="0000231D"/>
    <w:rsid w:val="0000236F"/>
    <w:rsid w:val="000023E5"/>
    <w:rsid w:val="000023E8"/>
    <w:rsid w:val="000023F6"/>
    <w:rsid w:val="00002455"/>
    <w:rsid w:val="0000245A"/>
    <w:rsid w:val="00002460"/>
    <w:rsid w:val="00002463"/>
    <w:rsid w:val="00002472"/>
    <w:rsid w:val="000024E3"/>
    <w:rsid w:val="00002554"/>
    <w:rsid w:val="00002557"/>
    <w:rsid w:val="00002573"/>
    <w:rsid w:val="0000257B"/>
    <w:rsid w:val="00002584"/>
    <w:rsid w:val="00002594"/>
    <w:rsid w:val="0000259D"/>
    <w:rsid w:val="000025A8"/>
    <w:rsid w:val="000025A9"/>
    <w:rsid w:val="000025B1"/>
    <w:rsid w:val="000025D9"/>
    <w:rsid w:val="000025FE"/>
    <w:rsid w:val="00002602"/>
    <w:rsid w:val="00002605"/>
    <w:rsid w:val="00002659"/>
    <w:rsid w:val="00002680"/>
    <w:rsid w:val="00002684"/>
    <w:rsid w:val="0000269F"/>
    <w:rsid w:val="000026D9"/>
    <w:rsid w:val="000026EE"/>
    <w:rsid w:val="00002715"/>
    <w:rsid w:val="00002721"/>
    <w:rsid w:val="00002729"/>
    <w:rsid w:val="0000273A"/>
    <w:rsid w:val="000027D9"/>
    <w:rsid w:val="00002801"/>
    <w:rsid w:val="0000280D"/>
    <w:rsid w:val="0000287C"/>
    <w:rsid w:val="00002888"/>
    <w:rsid w:val="000028B9"/>
    <w:rsid w:val="000028C9"/>
    <w:rsid w:val="000028D2"/>
    <w:rsid w:val="000028E6"/>
    <w:rsid w:val="000028EB"/>
    <w:rsid w:val="00002946"/>
    <w:rsid w:val="00002959"/>
    <w:rsid w:val="0000295C"/>
    <w:rsid w:val="00002968"/>
    <w:rsid w:val="000029A5"/>
    <w:rsid w:val="00002A28"/>
    <w:rsid w:val="00002A2B"/>
    <w:rsid w:val="00002A3E"/>
    <w:rsid w:val="00002A5A"/>
    <w:rsid w:val="00002A5D"/>
    <w:rsid w:val="00002A66"/>
    <w:rsid w:val="00002A94"/>
    <w:rsid w:val="00002AA6"/>
    <w:rsid w:val="00002B0B"/>
    <w:rsid w:val="00002B11"/>
    <w:rsid w:val="00002B19"/>
    <w:rsid w:val="00002B44"/>
    <w:rsid w:val="00002B6E"/>
    <w:rsid w:val="00002B6F"/>
    <w:rsid w:val="00002B70"/>
    <w:rsid w:val="00002B8A"/>
    <w:rsid w:val="00002B93"/>
    <w:rsid w:val="00002BC0"/>
    <w:rsid w:val="00002BC1"/>
    <w:rsid w:val="00002BF8"/>
    <w:rsid w:val="00002C90"/>
    <w:rsid w:val="00002CB8"/>
    <w:rsid w:val="00002CD2"/>
    <w:rsid w:val="00002D0B"/>
    <w:rsid w:val="00002D35"/>
    <w:rsid w:val="00002D82"/>
    <w:rsid w:val="00002D94"/>
    <w:rsid w:val="00002DAF"/>
    <w:rsid w:val="00002DCF"/>
    <w:rsid w:val="00002DF4"/>
    <w:rsid w:val="00002E2E"/>
    <w:rsid w:val="00002E40"/>
    <w:rsid w:val="00002E5B"/>
    <w:rsid w:val="00002E81"/>
    <w:rsid w:val="00002E9E"/>
    <w:rsid w:val="00002EC1"/>
    <w:rsid w:val="00002ED8"/>
    <w:rsid w:val="00002EF5"/>
    <w:rsid w:val="00002F3A"/>
    <w:rsid w:val="00002FB4"/>
    <w:rsid w:val="00002FC7"/>
    <w:rsid w:val="00002FFB"/>
    <w:rsid w:val="00002FFF"/>
    <w:rsid w:val="0000304E"/>
    <w:rsid w:val="00003061"/>
    <w:rsid w:val="000030C0"/>
    <w:rsid w:val="000030C4"/>
    <w:rsid w:val="000030D1"/>
    <w:rsid w:val="0000310B"/>
    <w:rsid w:val="00003139"/>
    <w:rsid w:val="00003141"/>
    <w:rsid w:val="00003164"/>
    <w:rsid w:val="00003176"/>
    <w:rsid w:val="0000319C"/>
    <w:rsid w:val="000031FB"/>
    <w:rsid w:val="00003206"/>
    <w:rsid w:val="0000324D"/>
    <w:rsid w:val="00003259"/>
    <w:rsid w:val="00003262"/>
    <w:rsid w:val="00003286"/>
    <w:rsid w:val="0000328A"/>
    <w:rsid w:val="000032C7"/>
    <w:rsid w:val="000032E1"/>
    <w:rsid w:val="00003332"/>
    <w:rsid w:val="000033D0"/>
    <w:rsid w:val="000033E0"/>
    <w:rsid w:val="000033E7"/>
    <w:rsid w:val="000034C9"/>
    <w:rsid w:val="000034ED"/>
    <w:rsid w:val="00003517"/>
    <w:rsid w:val="00003521"/>
    <w:rsid w:val="0000353C"/>
    <w:rsid w:val="0000359E"/>
    <w:rsid w:val="000035BD"/>
    <w:rsid w:val="000035C0"/>
    <w:rsid w:val="000035C9"/>
    <w:rsid w:val="000035DE"/>
    <w:rsid w:val="000035F3"/>
    <w:rsid w:val="00003604"/>
    <w:rsid w:val="00003608"/>
    <w:rsid w:val="00003609"/>
    <w:rsid w:val="0000366C"/>
    <w:rsid w:val="000036A0"/>
    <w:rsid w:val="000036B1"/>
    <w:rsid w:val="000036F7"/>
    <w:rsid w:val="00003747"/>
    <w:rsid w:val="0000374A"/>
    <w:rsid w:val="0000374D"/>
    <w:rsid w:val="0000374F"/>
    <w:rsid w:val="00003755"/>
    <w:rsid w:val="0000378C"/>
    <w:rsid w:val="000037B6"/>
    <w:rsid w:val="000037EE"/>
    <w:rsid w:val="00003825"/>
    <w:rsid w:val="0000383E"/>
    <w:rsid w:val="00003851"/>
    <w:rsid w:val="0000393C"/>
    <w:rsid w:val="0000398C"/>
    <w:rsid w:val="000039B4"/>
    <w:rsid w:val="000039E4"/>
    <w:rsid w:val="00003A02"/>
    <w:rsid w:val="00003A35"/>
    <w:rsid w:val="00003A57"/>
    <w:rsid w:val="00003ADB"/>
    <w:rsid w:val="00003AE6"/>
    <w:rsid w:val="00003AEA"/>
    <w:rsid w:val="00003AF7"/>
    <w:rsid w:val="00003B0E"/>
    <w:rsid w:val="00003B37"/>
    <w:rsid w:val="00003B3B"/>
    <w:rsid w:val="00003B69"/>
    <w:rsid w:val="00003B99"/>
    <w:rsid w:val="00003BFE"/>
    <w:rsid w:val="00003C0C"/>
    <w:rsid w:val="00003C14"/>
    <w:rsid w:val="00003C48"/>
    <w:rsid w:val="00003C68"/>
    <w:rsid w:val="00003CA8"/>
    <w:rsid w:val="00003CAF"/>
    <w:rsid w:val="00003CD0"/>
    <w:rsid w:val="00003CD3"/>
    <w:rsid w:val="00003CD6"/>
    <w:rsid w:val="00003CF4"/>
    <w:rsid w:val="00003CF8"/>
    <w:rsid w:val="00003D08"/>
    <w:rsid w:val="00003D10"/>
    <w:rsid w:val="00003D1A"/>
    <w:rsid w:val="00003D3B"/>
    <w:rsid w:val="00003D58"/>
    <w:rsid w:val="00003D64"/>
    <w:rsid w:val="00003D8A"/>
    <w:rsid w:val="00003D91"/>
    <w:rsid w:val="00003DA1"/>
    <w:rsid w:val="00003E03"/>
    <w:rsid w:val="00003E08"/>
    <w:rsid w:val="00003E7D"/>
    <w:rsid w:val="00003EB8"/>
    <w:rsid w:val="00003EBB"/>
    <w:rsid w:val="00003EC0"/>
    <w:rsid w:val="00003ED7"/>
    <w:rsid w:val="00003F10"/>
    <w:rsid w:val="00003F6B"/>
    <w:rsid w:val="00003F7E"/>
    <w:rsid w:val="00003FB6"/>
    <w:rsid w:val="00004002"/>
    <w:rsid w:val="00004025"/>
    <w:rsid w:val="00004090"/>
    <w:rsid w:val="0000409C"/>
    <w:rsid w:val="000040CC"/>
    <w:rsid w:val="000040EE"/>
    <w:rsid w:val="000040FB"/>
    <w:rsid w:val="00004108"/>
    <w:rsid w:val="0000413C"/>
    <w:rsid w:val="0000418C"/>
    <w:rsid w:val="000041EA"/>
    <w:rsid w:val="00004234"/>
    <w:rsid w:val="0000423E"/>
    <w:rsid w:val="00004264"/>
    <w:rsid w:val="00004265"/>
    <w:rsid w:val="000042BB"/>
    <w:rsid w:val="000042D0"/>
    <w:rsid w:val="000042EC"/>
    <w:rsid w:val="00004316"/>
    <w:rsid w:val="00004338"/>
    <w:rsid w:val="00004341"/>
    <w:rsid w:val="00004353"/>
    <w:rsid w:val="00004355"/>
    <w:rsid w:val="00004357"/>
    <w:rsid w:val="00004371"/>
    <w:rsid w:val="0000437C"/>
    <w:rsid w:val="000043DE"/>
    <w:rsid w:val="000043EA"/>
    <w:rsid w:val="000043F4"/>
    <w:rsid w:val="0000441B"/>
    <w:rsid w:val="00004421"/>
    <w:rsid w:val="0000446D"/>
    <w:rsid w:val="000044A7"/>
    <w:rsid w:val="000044C0"/>
    <w:rsid w:val="000044F3"/>
    <w:rsid w:val="0000450E"/>
    <w:rsid w:val="000045E0"/>
    <w:rsid w:val="000045F0"/>
    <w:rsid w:val="0000465E"/>
    <w:rsid w:val="000046A1"/>
    <w:rsid w:val="000046A2"/>
    <w:rsid w:val="000046D5"/>
    <w:rsid w:val="000046EB"/>
    <w:rsid w:val="000046ED"/>
    <w:rsid w:val="000046F5"/>
    <w:rsid w:val="000046F8"/>
    <w:rsid w:val="00004714"/>
    <w:rsid w:val="00004722"/>
    <w:rsid w:val="00004724"/>
    <w:rsid w:val="0000472A"/>
    <w:rsid w:val="0000475B"/>
    <w:rsid w:val="00004769"/>
    <w:rsid w:val="00004780"/>
    <w:rsid w:val="0000479D"/>
    <w:rsid w:val="000047A5"/>
    <w:rsid w:val="000047B5"/>
    <w:rsid w:val="000047DC"/>
    <w:rsid w:val="000047DF"/>
    <w:rsid w:val="0000480C"/>
    <w:rsid w:val="0000481B"/>
    <w:rsid w:val="00004822"/>
    <w:rsid w:val="0000483F"/>
    <w:rsid w:val="00004846"/>
    <w:rsid w:val="00004886"/>
    <w:rsid w:val="00004899"/>
    <w:rsid w:val="000048A7"/>
    <w:rsid w:val="000048AA"/>
    <w:rsid w:val="000048D2"/>
    <w:rsid w:val="00004904"/>
    <w:rsid w:val="00004932"/>
    <w:rsid w:val="00004942"/>
    <w:rsid w:val="00004964"/>
    <w:rsid w:val="0000497F"/>
    <w:rsid w:val="0000498D"/>
    <w:rsid w:val="000049D3"/>
    <w:rsid w:val="00004A02"/>
    <w:rsid w:val="00004A0E"/>
    <w:rsid w:val="00004A37"/>
    <w:rsid w:val="00004A5D"/>
    <w:rsid w:val="00004A60"/>
    <w:rsid w:val="00004AB7"/>
    <w:rsid w:val="00004AC1"/>
    <w:rsid w:val="00004AC9"/>
    <w:rsid w:val="00004AF6"/>
    <w:rsid w:val="00004B34"/>
    <w:rsid w:val="00004B82"/>
    <w:rsid w:val="00004B8B"/>
    <w:rsid w:val="00004C3B"/>
    <w:rsid w:val="00004C45"/>
    <w:rsid w:val="00004C90"/>
    <w:rsid w:val="00004C9E"/>
    <w:rsid w:val="00004CA6"/>
    <w:rsid w:val="00004CC9"/>
    <w:rsid w:val="00004D18"/>
    <w:rsid w:val="00004D3D"/>
    <w:rsid w:val="00004D88"/>
    <w:rsid w:val="00004E14"/>
    <w:rsid w:val="00004E26"/>
    <w:rsid w:val="00004E38"/>
    <w:rsid w:val="00004E48"/>
    <w:rsid w:val="00004E4F"/>
    <w:rsid w:val="00004E8D"/>
    <w:rsid w:val="00004E9B"/>
    <w:rsid w:val="00004EA4"/>
    <w:rsid w:val="00004F37"/>
    <w:rsid w:val="00004F62"/>
    <w:rsid w:val="00004F6C"/>
    <w:rsid w:val="00004F85"/>
    <w:rsid w:val="00004FAC"/>
    <w:rsid w:val="0000502E"/>
    <w:rsid w:val="00005032"/>
    <w:rsid w:val="0000507B"/>
    <w:rsid w:val="0000508F"/>
    <w:rsid w:val="000050A0"/>
    <w:rsid w:val="000050D8"/>
    <w:rsid w:val="00005111"/>
    <w:rsid w:val="0000512D"/>
    <w:rsid w:val="00005150"/>
    <w:rsid w:val="0000515F"/>
    <w:rsid w:val="0000518D"/>
    <w:rsid w:val="0000519D"/>
    <w:rsid w:val="000051D4"/>
    <w:rsid w:val="000051E0"/>
    <w:rsid w:val="000051EA"/>
    <w:rsid w:val="0000520A"/>
    <w:rsid w:val="00005230"/>
    <w:rsid w:val="000052BC"/>
    <w:rsid w:val="00005336"/>
    <w:rsid w:val="00005355"/>
    <w:rsid w:val="00005385"/>
    <w:rsid w:val="00005390"/>
    <w:rsid w:val="0000539D"/>
    <w:rsid w:val="000053A7"/>
    <w:rsid w:val="000053CB"/>
    <w:rsid w:val="000053CD"/>
    <w:rsid w:val="000053FA"/>
    <w:rsid w:val="0000541E"/>
    <w:rsid w:val="00005427"/>
    <w:rsid w:val="0000542E"/>
    <w:rsid w:val="0000543C"/>
    <w:rsid w:val="00005445"/>
    <w:rsid w:val="00005495"/>
    <w:rsid w:val="000054EB"/>
    <w:rsid w:val="00005504"/>
    <w:rsid w:val="00005518"/>
    <w:rsid w:val="0000555F"/>
    <w:rsid w:val="0000556F"/>
    <w:rsid w:val="00005572"/>
    <w:rsid w:val="0000557E"/>
    <w:rsid w:val="000055A9"/>
    <w:rsid w:val="000055B6"/>
    <w:rsid w:val="000055D9"/>
    <w:rsid w:val="000055DD"/>
    <w:rsid w:val="00005622"/>
    <w:rsid w:val="00005638"/>
    <w:rsid w:val="0000563C"/>
    <w:rsid w:val="00005658"/>
    <w:rsid w:val="0000566B"/>
    <w:rsid w:val="00005677"/>
    <w:rsid w:val="0000568D"/>
    <w:rsid w:val="000056B9"/>
    <w:rsid w:val="000056D7"/>
    <w:rsid w:val="00005729"/>
    <w:rsid w:val="0000574A"/>
    <w:rsid w:val="0000574B"/>
    <w:rsid w:val="0000575A"/>
    <w:rsid w:val="00005766"/>
    <w:rsid w:val="00005783"/>
    <w:rsid w:val="000057C9"/>
    <w:rsid w:val="000057D5"/>
    <w:rsid w:val="00005836"/>
    <w:rsid w:val="00005858"/>
    <w:rsid w:val="0000586B"/>
    <w:rsid w:val="00005881"/>
    <w:rsid w:val="000058A8"/>
    <w:rsid w:val="000058E1"/>
    <w:rsid w:val="000058F2"/>
    <w:rsid w:val="00005918"/>
    <w:rsid w:val="00005921"/>
    <w:rsid w:val="00005960"/>
    <w:rsid w:val="00005964"/>
    <w:rsid w:val="0000596B"/>
    <w:rsid w:val="00005988"/>
    <w:rsid w:val="0000598D"/>
    <w:rsid w:val="0000599E"/>
    <w:rsid w:val="000059A4"/>
    <w:rsid w:val="000059CB"/>
    <w:rsid w:val="000059CF"/>
    <w:rsid w:val="000059E1"/>
    <w:rsid w:val="00005AA3"/>
    <w:rsid w:val="00005B1D"/>
    <w:rsid w:val="00005B39"/>
    <w:rsid w:val="00005B58"/>
    <w:rsid w:val="00005B6F"/>
    <w:rsid w:val="00005B97"/>
    <w:rsid w:val="00005BB3"/>
    <w:rsid w:val="00005BC3"/>
    <w:rsid w:val="00005C1C"/>
    <w:rsid w:val="00005C34"/>
    <w:rsid w:val="00005C38"/>
    <w:rsid w:val="00005C4A"/>
    <w:rsid w:val="00005C4F"/>
    <w:rsid w:val="00005C63"/>
    <w:rsid w:val="00005C77"/>
    <w:rsid w:val="00005C92"/>
    <w:rsid w:val="00005C9C"/>
    <w:rsid w:val="00005CC6"/>
    <w:rsid w:val="00005CD9"/>
    <w:rsid w:val="00005CE4"/>
    <w:rsid w:val="00005D45"/>
    <w:rsid w:val="00005D6C"/>
    <w:rsid w:val="00005D7C"/>
    <w:rsid w:val="00005E2B"/>
    <w:rsid w:val="00005E3F"/>
    <w:rsid w:val="00005E4E"/>
    <w:rsid w:val="00005F72"/>
    <w:rsid w:val="00005F93"/>
    <w:rsid w:val="00005FB0"/>
    <w:rsid w:val="00005FFF"/>
    <w:rsid w:val="00006009"/>
    <w:rsid w:val="0000601B"/>
    <w:rsid w:val="00006022"/>
    <w:rsid w:val="0000605A"/>
    <w:rsid w:val="000060BA"/>
    <w:rsid w:val="000060D0"/>
    <w:rsid w:val="00006163"/>
    <w:rsid w:val="00006172"/>
    <w:rsid w:val="00006186"/>
    <w:rsid w:val="000061AE"/>
    <w:rsid w:val="000061B0"/>
    <w:rsid w:val="000061D7"/>
    <w:rsid w:val="00006235"/>
    <w:rsid w:val="0000625B"/>
    <w:rsid w:val="00006271"/>
    <w:rsid w:val="00006289"/>
    <w:rsid w:val="000062C4"/>
    <w:rsid w:val="000062E3"/>
    <w:rsid w:val="00006327"/>
    <w:rsid w:val="00006344"/>
    <w:rsid w:val="00006352"/>
    <w:rsid w:val="00006359"/>
    <w:rsid w:val="0000635E"/>
    <w:rsid w:val="0000638D"/>
    <w:rsid w:val="000063BB"/>
    <w:rsid w:val="00006412"/>
    <w:rsid w:val="000064F0"/>
    <w:rsid w:val="0000651E"/>
    <w:rsid w:val="00006560"/>
    <w:rsid w:val="00006567"/>
    <w:rsid w:val="00006572"/>
    <w:rsid w:val="00006583"/>
    <w:rsid w:val="00006588"/>
    <w:rsid w:val="0000659E"/>
    <w:rsid w:val="000065C2"/>
    <w:rsid w:val="000065E5"/>
    <w:rsid w:val="0000661F"/>
    <w:rsid w:val="00006628"/>
    <w:rsid w:val="0000662B"/>
    <w:rsid w:val="00006646"/>
    <w:rsid w:val="0000664B"/>
    <w:rsid w:val="0000667F"/>
    <w:rsid w:val="000066B2"/>
    <w:rsid w:val="000066D2"/>
    <w:rsid w:val="000066F1"/>
    <w:rsid w:val="00006719"/>
    <w:rsid w:val="00006724"/>
    <w:rsid w:val="00006732"/>
    <w:rsid w:val="0000675E"/>
    <w:rsid w:val="0000680C"/>
    <w:rsid w:val="00006828"/>
    <w:rsid w:val="00006860"/>
    <w:rsid w:val="000068E2"/>
    <w:rsid w:val="0000691A"/>
    <w:rsid w:val="00006923"/>
    <w:rsid w:val="000069BB"/>
    <w:rsid w:val="000069D2"/>
    <w:rsid w:val="000069E2"/>
    <w:rsid w:val="00006A3C"/>
    <w:rsid w:val="00006A47"/>
    <w:rsid w:val="00006A52"/>
    <w:rsid w:val="00006A69"/>
    <w:rsid w:val="00006A89"/>
    <w:rsid w:val="00006A9D"/>
    <w:rsid w:val="00006AD8"/>
    <w:rsid w:val="00006AD9"/>
    <w:rsid w:val="00006AEC"/>
    <w:rsid w:val="00006B0A"/>
    <w:rsid w:val="00006B3B"/>
    <w:rsid w:val="00006B7F"/>
    <w:rsid w:val="00006BBA"/>
    <w:rsid w:val="00006BBE"/>
    <w:rsid w:val="00006BD4"/>
    <w:rsid w:val="00006C20"/>
    <w:rsid w:val="00006C52"/>
    <w:rsid w:val="00006CA5"/>
    <w:rsid w:val="00006D05"/>
    <w:rsid w:val="00006D3F"/>
    <w:rsid w:val="00006D50"/>
    <w:rsid w:val="00006D68"/>
    <w:rsid w:val="00006DBB"/>
    <w:rsid w:val="00006DC9"/>
    <w:rsid w:val="00006DF4"/>
    <w:rsid w:val="00006E07"/>
    <w:rsid w:val="00006E1E"/>
    <w:rsid w:val="00006E87"/>
    <w:rsid w:val="00006EB7"/>
    <w:rsid w:val="00006EC6"/>
    <w:rsid w:val="00006ED8"/>
    <w:rsid w:val="00006EFB"/>
    <w:rsid w:val="00006EFE"/>
    <w:rsid w:val="00006F08"/>
    <w:rsid w:val="00006F11"/>
    <w:rsid w:val="00006F27"/>
    <w:rsid w:val="00006F35"/>
    <w:rsid w:val="00006F51"/>
    <w:rsid w:val="00006F63"/>
    <w:rsid w:val="00006F6F"/>
    <w:rsid w:val="00006F8E"/>
    <w:rsid w:val="00006F90"/>
    <w:rsid w:val="00006F91"/>
    <w:rsid w:val="00006FB1"/>
    <w:rsid w:val="00006FBF"/>
    <w:rsid w:val="00006FC5"/>
    <w:rsid w:val="00007004"/>
    <w:rsid w:val="0000703B"/>
    <w:rsid w:val="00007048"/>
    <w:rsid w:val="0000706E"/>
    <w:rsid w:val="000070C6"/>
    <w:rsid w:val="0000715C"/>
    <w:rsid w:val="00007239"/>
    <w:rsid w:val="000072B8"/>
    <w:rsid w:val="0000731A"/>
    <w:rsid w:val="00007350"/>
    <w:rsid w:val="0000735E"/>
    <w:rsid w:val="000073C7"/>
    <w:rsid w:val="000073F5"/>
    <w:rsid w:val="00007432"/>
    <w:rsid w:val="0000745A"/>
    <w:rsid w:val="0000745D"/>
    <w:rsid w:val="00007496"/>
    <w:rsid w:val="000074A7"/>
    <w:rsid w:val="000074AB"/>
    <w:rsid w:val="000074BD"/>
    <w:rsid w:val="000074CB"/>
    <w:rsid w:val="000074CC"/>
    <w:rsid w:val="0000750B"/>
    <w:rsid w:val="00007510"/>
    <w:rsid w:val="00007532"/>
    <w:rsid w:val="00007569"/>
    <w:rsid w:val="00007599"/>
    <w:rsid w:val="000075A5"/>
    <w:rsid w:val="000075E3"/>
    <w:rsid w:val="000075FF"/>
    <w:rsid w:val="0000760A"/>
    <w:rsid w:val="00007664"/>
    <w:rsid w:val="00007689"/>
    <w:rsid w:val="0000769D"/>
    <w:rsid w:val="000076B2"/>
    <w:rsid w:val="000076EE"/>
    <w:rsid w:val="000076EF"/>
    <w:rsid w:val="000076FB"/>
    <w:rsid w:val="000076FE"/>
    <w:rsid w:val="0000770F"/>
    <w:rsid w:val="0000777B"/>
    <w:rsid w:val="0000779C"/>
    <w:rsid w:val="000077D6"/>
    <w:rsid w:val="000077E0"/>
    <w:rsid w:val="000077E4"/>
    <w:rsid w:val="000077F1"/>
    <w:rsid w:val="000077FC"/>
    <w:rsid w:val="00007828"/>
    <w:rsid w:val="00007884"/>
    <w:rsid w:val="000078CD"/>
    <w:rsid w:val="000078DD"/>
    <w:rsid w:val="000078FF"/>
    <w:rsid w:val="00007901"/>
    <w:rsid w:val="0000794A"/>
    <w:rsid w:val="00007969"/>
    <w:rsid w:val="0000797B"/>
    <w:rsid w:val="00007994"/>
    <w:rsid w:val="000079A3"/>
    <w:rsid w:val="000079A4"/>
    <w:rsid w:val="000079A8"/>
    <w:rsid w:val="000079C5"/>
    <w:rsid w:val="000079DA"/>
    <w:rsid w:val="00007A23"/>
    <w:rsid w:val="00007A3A"/>
    <w:rsid w:val="00007A71"/>
    <w:rsid w:val="00007A9A"/>
    <w:rsid w:val="00007AC7"/>
    <w:rsid w:val="00007ACA"/>
    <w:rsid w:val="00007AEA"/>
    <w:rsid w:val="00007AEC"/>
    <w:rsid w:val="00007B1F"/>
    <w:rsid w:val="00007B2C"/>
    <w:rsid w:val="00007B47"/>
    <w:rsid w:val="00007B4F"/>
    <w:rsid w:val="00007B5D"/>
    <w:rsid w:val="00007B66"/>
    <w:rsid w:val="00007B69"/>
    <w:rsid w:val="00007B6B"/>
    <w:rsid w:val="00007B6E"/>
    <w:rsid w:val="00007B70"/>
    <w:rsid w:val="00007B8A"/>
    <w:rsid w:val="00007BD1"/>
    <w:rsid w:val="00007BE3"/>
    <w:rsid w:val="00007C0B"/>
    <w:rsid w:val="00007C41"/>
    <w:rsid w:val="00007C42"/>
    <w:rsid w:val="00007CA5"/>
    <w:rsid w:val="00007CEE"/>
    <w:rsid w:val="00007CF2"/>
    <w:rsid w:val="00007D39"/>
    <w:rsid w:val="00007D8B"/>
    <w:rsid w:val="00007DCE"/>
    <w:rsid w:val="00007DDB"/>
    <w:rsid w:val="00007DF4"/>
    <w:rsid w:val="00007EB7"/>
    <w:rsid w:val="00007EF5"/>
    <w:rsid w:val="00007EF8"/>
    <w:rsid w:val="00007F56"/>
    <w:rsid w:val="00007FA6"/>
    <w:rsid w:val="00007FA9"/>
    <w:rsid w:val="00007FC3"/>
    <w:rsid w:val="00007FC8"/>
    <w:rsid w:val="00007FD1"/>
    <w:rsid w:val="00007FDA"/>
    <w:rsid w:val="00007FEF"/>
    <w:rsid w:val="00007FF7"/>
    <w:rsid w:val="0001001E"/>
    <w:rsid w:val="00010024"/>
    <w:rsid w:val="00010034"/>
    <w:rsid w:val="00010064"/>
    <w:rsid w:val="00010065"/>
    <w:rsid w:val="0001008F"/>
    <w:rsid w:val="00010093"/>
    <w:rsid w:val="000100B9"/>
    <w:rsid w:val="000100E7"/>
    <w:rsid w:val="000100ED"/>
    <w:rsid w:val="0001016E"/>
    <w:rsid w:val="0001018E"/>
    <w:rsid w:val="00010202"/>
    <w:rsid w:val="0001023C"/>
    <w:rsid w:val="00010241"/>
    <w:rsid w:val="0001024F"/>
    <w:rsid w:val="0001025D"/>
    <w:rsid w:val="0001025F"/>
    <w:rsid w:val="000102AB"/>
    <w:rsid w:val="000102B4"/>
    <w:rsid w:val="000102D6"/>
    <w:rsid w:val="00010366"/>
    <w:rsid w:val="00010369"/>
    <w:rsid w:val="0001036C"/>
    <w:rsid w:val="00010395"/>
    <w:rsid w:val="000103B2"/>
    <w:rsid w:val="0001040B"/>
    <w:rsid w:val="00010438"/>
    <w:rsid w:val="0001046C"/>
    <w:rsid w:val="000104AB"/>
    <w:rsid w:val="00010526"/>
    <w:rsid w:val="0001055C"/>
    <w:rsid w:val="0001055F"/>
    <w:rsid w:val="0001056E"/>
    <w:rsid w:val="00010571"/>
    <w:rsid w:val="000105E7"/>
    <w:rsid w:val="00010611"/>
    <w:rsid w:val="0001062E"/>
    <w:rsid w:val="00010632"/>
    <w:rsid w:val="00010675"/>
    <w:rsid w:val="00010679"/>
    <w:rsid w:val="00010764"/>
    <w:rsid w:val="0001077C"/>
    <w:rsid w:val="000107AC"/>
    <w:rsid w:val="000107CF"/>
    <w:rsid w:val="00010803"/>
    <w:rsid w:val="00010852"/>
    <w:rsid w:val="00010856"/>
    <w:rsid w:val="000108A6"/>
    <w:rsid w:val="000108E4"/>
    <w:rsid w:val="00010925"/>
    <w:rsid w:val="00010987"/>
    <w:rsid w:val="000109AA"/>
    <w:rsid w:val="000109DE"/>
    <w:rsid w:val="000109F9"/>
    <w:rsid w:val="00010AD5"/>
    <w:rsid w:val="00010AEC"/>
    <w:rsid w:val="00010B02"/>
    <w:rsid w:val="00010B0E"/>
    <w:rsid w:val="00010B53"/>
    <w:rsid w:val="00010B77"/>
    <w:rsid w:val="00010B80"/>
    <w:rsid w:val="00010BC8"/>
    <w:rsid w:val="00010C1B"/>
    <w:rsid w:val="00010C20"/>
    <w:rsid w:val="00010C48"/>
    <w:rsid w:val="00010C7D"/>
    <w:rsid w:val="00010C80"/>
    <w:rsid w:val="00010C84"/>
    <w:rsid w:val="00010CAA"/>
    <w:rsid w:val="00010CBB"/>
    <w:rsid w:val="00010CDB"/>
    <w:rsid w:val="00010CDC"/>
    <w:rsid w:val="00010D2E"/>
    <w:rsid w:val="00010D60"/>
    <w:rsid w:val="00010D6E"/>
    <w:rsid w:val="00010D86"/>
    <w:rsid w:val="00010DFE"/>
    <w:rsid w:val="00010E21"/>
    <w:rsid w:val="00010E81"/>
    <w:rsid w:val="00010E88"/>
    <w:rsid w:val="00010F00"/>
    <w:rsid w:val="00010F0A"/>
    <w:rsid w:val="00010F0D"/>
    <w:rsid w:val="00010F32"/>
    <w:rsid w:val="00010F3C"/>
    <w:rsid w:val="00010F54"/>
    <w:rsid w:val="00010F5B"/>
    <w:rsid w:val="00010F70"/>
    <w:rsid w:val="00010F78"/>
    <w:rsid w:val="00010F8A"/>
    <w:rsid w:val="00010FAA"/>
    <w:rsid w:val="00010FAC"/>
    <w:rsid w:val="00010FE0"/>
    <w:rsid w:val="00010FFE"/>
    <w:rsid w:val="00011008"/>
    <w:rsid w:val="00011028"/>
    <w:rsid w:val="00011037"/>
    <w:rsid w:val="000110BB"/>
    <w:rsid w:val="000110EA"/>
    <w:rsid w:val="0001110A"/>
    <w:rsid w:val="00011175"/>
    <w:rsid w:val="00011177"/>
    <w:rsid w:val="0001117B"/>
    <w:rsid w:val="0001117E"/>
    <w:rsid w:val="000111AB"/>
    <w:rsid w:val="000111B6"/>
    <w:rsid w:val="000111BF"/>
    <w:rsid w:val="000111D9"/>
    <w:rsid w:val="000111FD"/>
    <w:rsid w:val="0001120C"/>
    <w:rsid w:val="00011229"/>
    <w:rsid w:val="00011290"/>
    <w:rsid w:val="000112B5"/>
    <w:rsid w:val="000112DB"/>
    <w:rsid w:val="00011311"/>
    <w:rsid w:val="0001132E"/>
    <w:rsid w:val="00011397"/>
    <w:rsid w:val="000113D2"/>
    <w:rsid w:val="00011433"/>
    <w:rsid w:val="00011434"/>
    <w:rsid w:val="0001145A"/>
    <w:rsid w:val="00011461"/>
    <w:rsid w:val="0001146C"/>
    <w:rsid w:val="00011478"/>
    <w:rsid w:val="000114A9"/>
    <w:rsid w:val="000114AD"/>
    <w:rsid w:val="000114F0"/>
    <w:rsid w:val="0001152F"/>
    <w:rsid w:val="0001155A"/>
    <w:rsid w:val="00011566"/>
    <w:rsid w:val="00011593"/>
    <w:rsid w:val="00011596"/>
    <w:rsid w:val="00011611"/>
    <w:rsid w:val="0001164E"/>
    <w:rsid w:val="00011664"/>
    <w:rsid w:val="00011671"/>
    <w:rsid w:val="000116BE"/>
    <w:rsid w:val="000116F2"/>
    <w:rsid w:val="00011723"/>
    <w:rsid w:val="0001175D"/>
    <w:rsid w:val="00011792"/>
    <w:rsid w:val="0001179C"/>
    <w:rsid w:val="000117A0"/>
    <w:rsid w:val="00011844"/>
    <w:rsid w:val="00011855"/>
    <w:rsid w:val="0001187B"/>
    <w:rsid w:val="0001187E"/>
    <w:rsid w:val="0001188D"/>
    <w:rsid w:val="000118A3"/>
    <w:rsid w:val="000118A8"/>
    <w:rsid w:val="000118C5"/>
    <w:rsid w:val="000118CB"/>
    <w:rsid w:val="000118EA"/>
    <w:rsid w:val="00011909"/>
    <w:rsid w:val="0001192C"/>
    <w:rsid w:val="0001194F"/>
    <w:rsid w:val="0001199F"/>
    <w:rsid w:val="000119DC"/>
    <w:rsid w:val="000119ED"/>
    <w:rsid w:val="00011A3A"/>
    <w:rsid w:val="00011A4D"/>
    <w:rsid w:val="00011A82"/>
    <w:rsid w:val="00011AB6"/>
    <w:rsid w:val="00011AF2"/>
    <w:rsid w:val="00011B36"/>
    <w:rsid w:val="00011B3C"/>
    <w:rsid w:val="00011B6F"/>
    <w:rsid w:val="00011B70"/>
    <w:rsid w:val="00011B78"/>
    <w:rsid w:val="00011B8A"/>
    <w:rsid w:val="00011BA2"/>
    <w:rsid w:val="00011BE1"/>
    <w:rsid w:val="00011C5C"/>
    <w:rsid w:val="00011C69"/>
    <w:rsid w:val="00011C6B"/>
    <w:rsid w:val="00011CBB"/>
    <w:rsid w:val="00011CCC"/>
    <w:rsid w:val="00011D18"/>
    <w:rsid w:val="00011D2F"/>
    <w:rsid w:val="00011D50"/>
    <w:rsid w:val="00011D54"/>
    <w:rsid w:val="00011D68"/>
    <w:rsid w:val="00011D91"/>
    <w:rsid w:val="00011D93"/>
    <w:rsid w:val="00011DEC"/>
    <w:rsid w:val="00011DED"/>
    <w:rsid w:val="00011E09"/>
    <w:rsid w:val="00011E28"/>
    <w:rsid w:val="00011E5D"/>
    <w:rsid w:val="00011E61"/>
    <w:rsid w:val="00011E8D"/>
    <w:rsid w:val="00011EA4"/>
    <w:rsid w:val="00011EC4"/>
    <w:rsid w:val="00011EC7"/>
    <w:rsid w:val="00011F3C"/>
    <w:rsid w:val="00011FAF"/>
    <w:rsid w:val="00011FB3"/>
    <w:rsid w:val="00011FDB"/>
    <w:rsid w:val="00011FF2"/>
    <w:rsid w:val="0001202D"/>
    <w:rsid w:val="00012039"/>
    <w:rsid w:val="00012043"/>
    <w:rsid w:val="0001204E"/>
    <w:rsid w:val="00012070"/>
    <w:rsid w:val="000120B5"/>
    <w:rsid w:val="000120C8"/>
    <w:rsid w:val="00012100"/>
    <w:rsid w:val="0001211E"/>
    <w:rsid w:val="0001216F"/>
    <w:rsid w:val="00012180"/>
    <w:rsid w:val="00012193"/>
    <w:rsid w:val="000121BC"/>
    <w:rsid w:val="000121CF"/>
    <w:rsid w:val="00012286"/>
    <w:rsid w:val="000122F6"/>
    <w:rsid w:val="000122FE"/>
    <w:rsid w:val="0001234E"/>
    <w:rsid w:val="00012353"/>
    <w:rsid w:val="00012381"/>
    <w:rsid w:val="000123B0"/>
    <w:rsid w:val="000123BC"/>
    <w:rsid w:val="000123CA"/>
    <w:rsid w:val="000123D3"/>
    <w:rsid w:val="000123D4"/>
    <w:rsid w:val="000123DF"/>
    <w:rsid w:val="00012409"/>
    <w:rsid w:val="00012410"/>
    <w:rsid w:val="00012423"/>
    <w:rsid w:val="00012432"/>
    <w:rsid w:val="0001244C"/>
    <w:rsid w:val="00012476"/>
    <w:rsid w:val="00012488"/>
    <w:rsid w:val="00012499"/>
    <w:rsid w:val="000124CA"/>
    <w:rsid w:val="000124EC"/>
    <w:rsid w:val="000124F4"/>
    <w:rsid w:val="0001250F"/>
    <w:rsid w:val="00012529"/>
    <w:rsid w:val="0001253F"/>
    <w:rsid w:val="0001258D"/>
    <w:rsid w:val="000125E3"/>
    <w:rsid w:val="000125EE"/>
    <w:rsid w:val="00012606"/>
    <w:rsid w:val="00012633"/>
    <w:rsid w:val="000126B1"/>
    <w:rsid w:val="000126B8"/>
    <w:rsid w:val="000126E1"/>
    <w:rsid w:val="0001270F"/>
    <w:rsid w:val="00012715"/>
    <w:rsid w:val="00012733"/>
    <w:rsid w:val="0001273D"/>
    <w:rsid w:val="0001273E"/>
    <w:rsid w:val="00012740"/>
    <w:rsid w:val="0001275B"/>
    <w:rsid w:val="0001277E"/>
    <w:rsid w:val="0001278A"/>
    <w:rsid w:val="0001283E"/>
    <w:rsid w:val="00012840"/>
    <w:rsid w:val="00012881"/>
    <w:rsid w:val="0001288A"/>
    <w:rsid w:val="0001288B"/>
    <w:rsid w:val="000128A9"/>
    <w:rsid w:val="000128F7"/>
    <w:rsid w:val="0001295B"/>
    <w:rsid w:val="00012985"/>
    <w:rsid w:val="0001298D"/>
    <w:rsid w:val="000129B8"/>
    <w:rsid w:val="00012A01"/>
    <w:rsid w:val="00012A19"/>
    <w:rsid w:val="00012A60"/>
    <w:rsid w:val="00012A95"/>
    <w:rsid w:val="00012AAB"/>
    <w:rsid w:val="00012ACB"/>
    <w:rsid w:val="00012AD9"/>
    <w:rsid w:val="00012B1C"/>
    <w:rsid w:val="00012B2A"/>
    <w:rsid w:val="00012B2C"/>
    <w:rsid w:val="00012B3B"/>
    <w:rsid w:val="00012B61"/>
    <w:rsid w:val="00012BC7"/>
    <w:rsid w:val="00012BD3"/>
    <w:rsid w:val="00012BEB"/>
    <w:rsid w:val="00012C52"/>
    <w:rsid w:val="00012C84"/>
    <w:rsid w:val="00012C9C"/>
    <w:rsid w:val="00012CBE"/>
    <w:rsid w:val="00012CEC"/>
    <w:rsid w:val="00012D23"/>
    <w:rsid w:val="00012D6E"/>
    <w:rsid w:val="00012D6F"/>
    <w:rsid w:val="00012D8D"/>
    <w:rsid w:val="00012DBE"/>
    <w:rsid w:val="00012DC3"/>
    <w:rsid w:val="00012DC6"/>
    <w:rsid w:val="00012DE2"/>
    <w:rsid w:val="00012E11"/>
    <w:rsid w:val="00012E4D"/>
    <w:rsid w:val="00012E6C"/>
    <w:rsid w:val="00012E84"/>
    <w:rsid w:val="00012EC6"/>
    <w:rsid w:val="00012ECB"/>
    <w:rsid w:val="00012ECE"/>
    <w:rsid w:val="00012EFC"/>
    <w:rsid w:val="00012F14"/>
    <w:rsid w:val="00012F40"/>
    <w:rsid w:val="00012F44"/>
    <w:rsid w:val="00012F4D"/>
    <w:rsid w:val="00012F57"/>
    <w:rsid w:val="00012FE4"/>
    <w:rsid w:val="00012FEB"/>
    <w:rsid w:val="0001302A"/>
    <w:rsid w:val="00013031"/>
    <w:rsid w:val="00013046"/>
    <w:rsid w:val="000130B4"/>
    <w:rsid w:val="000130E3"/>
    <w:rsid w:val="0001312B"/>
    <w:rsid w:val="00013184"/>
    <w:rsid w:val="00013185"/>
    <w:rsid w:val="000131B1"/>
    <w:rsid w:val="000131C6"/>
    <w:rsid w:val="000131D5"/>
    <w:rsid w:val="000131E8"/>
    <w:rsid w:val="00013210"/>
    <w:rsid w:val="00013246"/>
    <w:rsid w:val="00013283"/>
    <w:rsid w:val="0001328E"/>
    <w:rsid w:val="0001329F"/>
    <w:rsid w:val="000132F0"/>
    <w:rsid w:val="00013333"/>
    <w:rsid w:val="00013347"/>
    <w:rsid w:val="000133A5"/>
    <w:rsid w:val="000133AC"/>
    <w:rsid w:val="0001340A"/>
    <w:rsid w:val="00013435"/>
    <w:rsid w:val="00013452"/>
    <w:rsid w:val="00013466"/>
    <w:rsid w:val="00013474"/>
    <w:rsid w:val="000134A8"/>
    <w:rsid w:val="000134E4"/>
    <w:rsid w:val="00013514"/>
    <w:rsid w:val="0001352B"/>
    <w:rsid w:val="00013532"/>
    <w:rsid w:val="00013554"/>
    <w:rsid w:val="00013573"/>
    <w:rsid w:val="000135AD"/>
    <w:rsid w:val="000135CF"/>
    <w:rsid w:val="000135E9"/>
    <w:rsid w:val="0001360A"/>
    <w:rsid w:val="0001360B"/>
    <w:rsid w:val="00013633"/>
    <w:rsid w:val="00013690"/>
    <w:rsid w:val="0001373A"/>
    <w:rsid w:val="00013780"/>
    <w:rsid w:val="00013788"/>
    <w:rsid w:val="000137B6"/>
    <w:rsid w:val="000137C7"/>
    <w:rsid w:val="000137DD"/>
    <w:rsid w:val="000137ED"/>
    <w:rsid w:val="0001380D"/>
    <w:rsid w:val="00013843"/>
    <w:rsid w:val="00013865"/>
    <w:rsid w:val="000138B4"/>
    <w:rsid w:val="000138C0"/>
    <w:rsid w:val="000138CB"/>
    <w:rsid w:val="00013944"/>
    <w:rsid w:val="00013953"/>
    <w:rsid w:val="0001395C"/>
    <w:rsid w:val="00013972"/>
    <w:rsid w:val="0001398F"/>
    <w:rsid w:val="0001399A"/>
    <w:rsid w:val="000139DD"/>
    <w:rsid w:val="00013A06"/>
    <w:rsid w:val="00013A45"/>
    <w:rsid w:val="00013A5D"/>
    <w:rsid w:val="00013AA4"/>
    <w:rsid w:val="00013AAE"/>
    <w:rsid w:val="00013AF6"/>
    <w:rsid w:val="00013B28"/>
    <w:rsid w:val="00013B89"/>
    <w:rsid w:val="00013C15"/>
    <w:rsid w:val="00013C6B"/>
    <w:rsid w:val="00013C95"/>
    <w:rsid w:val="00013D00"/>
    <w:rsid w:val="00013D3D"/>
    <w:rsid w:val="00013D49"/>
    <w:rsid w:val="00013D63"/>
    <w:rsid w:val="00013D8E"/>
    <w:rsid w:val="00013D90"/>
    <w:rsid w:val="00013DA5"/>
    <w:rsid w:val="00013DD2"/>
    <w:rsid w:val="00013DF5"/>
    <w:rsid w:val="00013E3D"/>
    <w:rsid w:val="00013E59"/>
    <w:rsid w:val="00013E5E"/>
    <w:rsid w:val="00013E76"/>
    <w:rsid w:val="00013E7B"/>
    <w:rsid w:val="00013ECD"/>
    <w:rsid w:val="00013EE4"/>
    <w:rsid w:val="00013F1B"/>
    <w:rsid w:val="00013F1F"/>
    <w:rsid w:val="00013F21"/>
    <w:rsid w:val="00013F6A"/>
    <w:rsid w:val="00013F6D"/>
    <w:rsid w:val="00013FA4"/>
    <w:rsid w:val="00013FCD"/>
    <w:rsid w:val="00013FD3"/>
    <w:rsid w:val="0001400A"/>
    <w:rsid w:val="00014011"/>
    <w:rsid w:val="0001401A"/>
    <w:rsid w:val="00014046"/>
    <w:rsid w:val="0001408B"/>
    <w:rsid w:val="00014092"/>
    <w:rsid w:val="00014094"/>
    <w:rsid w:val="000140AF"/>
    <w:rsid w:val="000140B8"/>
    <w:rsid w:val="000140EB"/>
    <w:rsid w:val="000140FC"/>
    <w:rsid w:val="00014119"/>
    <w:rsid w:val="00014122"/>
    <w:rsid w:val="0001414A"/>
    <w:rsid w:val="000141ED"/>
    <w:rsid w:val="00014205"/>
    <w:rsid w:val="00014226"/>
    <w:rsid w:val="0001423F"/>
    <w:rsid w:val="0001427A"/>
    <w:rsid w:val="00014281"/>
    <w:rsid w:val="000142E8"/>
    <w:rsid w:val="00014317"/>
    <w:rsid w:val="0001436B"/>
    <w:rsid w:val="00014385"/>
    <w:rsid w:val="00014396"/>
    <w:rsid w:val="0001441C"/>
    <w:rsid w:val="00014446"/>
    <w:rsid w:val="00014456"/>
    <w:rsid w:val="0001447E"/>
    <w:rsid w:val="000144AB"/>
    <w:rsid w:val="000144BE"/>
    <w:rsid w:val="0001450F"/>
    <w:rsid w:val="00014558"/>
    <w:rsid w:val="000145A4"/>
    <w:rsid w:val="000145C5"/>
    <w:rsid w:val="000145DB"/>
    <w:rsid w:val="000145FD"/>
    <w:rsid w:val="0001464D"/>
    <w:rsid w:val="0001468E"/>
    <w:rsid w:val="000146B1"/>
    <w:rsid w:val="000146BE"/>
    <w:rsid w:val="000146F8"/>
    <w:rsid w:val="000146F9"/>
    <w:rsid w:val="00014772"/>
    <w:rsid w:val="000147DF"/>
    <w:rsid w:val="000147E0"/>
    <w:rsid w:val="00014801"/>
    <w:rsid w:val="00014864"/>
    <w:rsid w:val="0001486F"/>
    <w:rsid w:val="000148F1"/>
    <w:rsid w:val="00014917"/>
    <w:rsid w:val="00014918"/>
    <w:rsid w:val="00014927"/>
    <w:rsid w:val="00014932"/>
    <w:rsid w:val="00014965"/>
    <w:rsid w:val="00014981"/>
    <w:rsid w:val="000149AE"/>
    <w:rsid w:val="000149E9"/>
    <w:rsid w:val="00014A04"/>
    <w:rsid w:val="00014A0E"/>
    <w:rsid w:val="00014A2C"/>
    <w:rsid w:val="00014A3E"/>
    <w:rsid w:val="00014A47"/>
    <w:rsid w:val="00014B1C"/>
    <w:rsid w:val="00014B5C"/>
    <w:rsid w:val="00014B87"/>
    <w:rsid w:val="00014B9D"/>
    <w:rsid w:val="00014BA7"/>
    <w:rsid w:val="00014BD9"/>
    <w:rsid w:val="00014BE6"/>
    <w:rsid w:val="00014C37"/>
    <w:rsid w:val="00014CAF"/>
    <w:rsid w:val="00014CB2"/>
    <w:rsid w:val="00014CBF"/>
    <w:rsid w:val="00014D37"/>
    <w:rsid w:val="00014D8B"/>
    <w:rsid w:val="00014DF5"/>
    <w:rsid w:val="00014DF6"/>
    <w:rsid w:val="00014E0E"/>
    <w:rsid w:val="00014E22"/>
    <w:rsid w:val="00014E34"/>
    <w:rsid w:val="00014E68"/>
    <w:rsid w:val="00014E73"/>
    <w:rsid w:val="00014E7D"/>
    <w:rsid w:val="00014EE4"/>
    <w:rsid w:val="00014F59"/>
    <w:rsid w:val="00014FD3"/>
    <w:rsid w:val="00014FDE"/>
    <w:rsid w:val="00014FDF"/>
    <w:rsid w:val="00014FF5"/>
    <w:rsid w:val="00014FF8"/>
    <w:rsid w:val="00015002"/>
    <w:rsid w:val="00015007"/>
    <w:rsid w:val="0001501F"/>
    <w:rsid w:val="0001502D"/>
    <w:rsid w:val="00015046"/>
    <w:rsid w:val="00015088"/>
    <w:rsid w:val="0001508F"/>
    <w:rsid w:val="00015095"/>
    <w:rsid w:val="000150AC"/>
    <w:rsid w:val="000150B8"/>
    <w:rsid w:val="000150D0"/>
    <w:rsid w:val="0001513A"/>
    <w:rsid w:val="00015189"/>
    <w:rsid w:val="00015196"/>
    <w:rsid w:val="000151C1"/>
    <w:rsid w:val="000151C5"/>
    <w:rsid w:val="000151C7"/>
    <w:rsid w:val="000151F7"/>
    <w:rsid w:val="00015207"/>
    <w:rsid w:val="0001523E"/>
    <w:rsid w:val="00015262"/>
    <w:rsid w:val="00015297"/>
    <w:rsid w:val="000152A0"/>
    <w:rsid w:val="000152D5"/>
    <w:rsid w:val="000152E5"/>
    <w:rsid w:val="0001534A"/>
    <w:rsid w:val="000153C2"/>
    <w:rsid w:val="000153D3"/>
    <w:rsid w:val="000153D5"/>
    <w:rsid w:val="000153DD"/>
    <w:rsid w:val="000153EF"/>
    <w:rsid w:val="00015410"/>
    <w:rsid w:val="00015460"/>
    <w:rsid w:val="0001548E"/>
    <w:rsid w:val="00015496"/>
    <w:rsid w:val="00015529"/>
    <w:rsid w:val="0001553E"/>
    <w:rsid w:val="00015547"/>
    <w:rsid w:val="00015554"/>
    <w:rsid w:val="00015565"/>
    <w:rsid w:val="00015582"/>
    <w:rsid w:val="000155B2"/>
    <w:rsid w:val="000155BD"/>
    <w:rsid w:val="000155E2"/>
    <w:rsid w:val="0001569D"/>
    <w:rsid w:val="0001569F"/>
    <w:rsid w:val="000156D0"/>
    <w:rsid w:val="000156ED"/>
    <w:rsid w:val="0001579D"/>
    <w:rsid w:val="00015804"/>
    <w:rsid w:val="0001580E"/>
    <w:rsid w:val="00015841"/>
    <w:rsid w:val="00015867"/>
    <w:rsid w:val="00015883"/>
    <w:rsid w:val="00015887"/>
    <w:rsid w:val="0001589C"/>
    <w:rsid w:val="000158E3"/>
    <w:rsid w:val="000158F1"/>
    <w:rsid w:val="00015907"/>
    <w:rsid w:val="00015927"/>
    <w:rsid w:val="00015942"/>
    <w:rsid w:val="0001595A"/>
    <w:rsid w:val="000159F7"/>
    <w:rsid w:val="00015A86"/>
    <w:rsid w:val="00015AAD"/>
    <w:rsid w:val="00015AB4"/>
    <w:rsid w:val="00015AC9"/>
    <w:rsid w:val="00015ACE"/>
    <w:rsid w:val="00015B04"/>
    <w:rsid w:val="00015B3B"/>
    <w:rsid w:val="00015B5A"/>
    <w:rsid w:val="00015B61"/>
    <w:rsid w:val="00015B66"/>
    <w:rsid w:val="00015BA6"/>
    <w:rsid w:val="00015BE5"/>
    <w:rsid w:val="00015BED"/>
    <w:rsid w:val="00015BEF"/>
    <w:rsid w:val="00015BF4"/>
    <w:rsid w:val="00015BFE"/>
    <w:rsid w:val="00015C12"/>
    <w:rsid w:val="00015CFC"/>
    <w:rsid w:val="00015D16"/>
    <w:rsid w:val="00015D26"/>
    <w:rsid w:val="00015D30"/>
    <w:rsid w:val="00015D3F"/>
    <w:rsid w:val="00015D43"/>
    <w:rsid w:val="00015D7E"/>
    <w:rsid w:val="00015D92"/>
    <w:rsid w:val="00015D9B"/>
    <w:rsid w:val="00015DA3"/>
    <w:rsid w:val="00015DDE"/>
    <w:rsid w:val="00015DF3"/>
    <w:rsid w:val="00015E0E"/>
    <w:rsid w:val="00015E3C"/>
    <w:rsid w:val="00015E4D"/>
    <w:rsid w:val="00015E5A"/>
    <w:rsid w:val="00015E6A"/>
    <w:rsid w:val="00015F0E"/>
    <w:rsid w:val="00015FC0"/>
    <w:rsid w:val="00015FD1"/>
    <w:rsid w:val="00015FD5"/>
    <w:rsid w:val="00015FF9"/>
    <w:rsid w:val="00016033"/>
    <w:rsid w:val="0001604D"/>
    <w:rsid w:val="0001609C"/>
    <w:rsid w:val="000160BF"/>
    <w:rsid w:val="000160C4"/>
    <w:rsid w:val="000160C9"/>
    <w:rsid w:val="000160CD"/>
    <w:rsid w:val="000160F8"/>
    <w:rsid w:val="00016155"/>
    <w:rsid w:val="0001615F"/>
    <w:rsid w:val="00016184"/>
    <w:rsid w:val="00016198"/>
    <w:rsid w:val="000161EE"/>
    <w:rsid w:val="0001621A"/>
    <w:rsid w:val="00016228"/>
    <w:rsid w:val="0001623B"/>
    <w:rsid w:val="00016244"/>
    <w:rsid w:val="0001624A"/>
    <w:rsid w:val="0001625A"/>
    <w:rsid w:val="00016260"/>
    <w:rsid w:val="00016283"/>
    <w:rsid w:val="000162DE"/>
    <w:rsid w:val="000162FA"/>
    <w:rsid w:val="0001634D"/>
    <w:rsid w:val="00016358"/>
    <w:rsid w:val="00016367"/>
    <w:rsid w:val="0001638F"/>
    <w:rsid w:val="0001639B"/>
    <w:rsid w:val="000163DF"/>
    <w:rsid w:val="000163E0"/>
    <w:rsid w:val="000163EB"/>
    <w:rsid w:val="000163EC"/>
    <w:rsid w:val="00016419"/>
    <w:rsid w:val="00016433"/>
    <w:rsid w:val="0001644B"/>
    <w:rsid w:val="00016476"/>
    <w:rsid w:val="0001647A"/>
    <w:rsid w:val="0001648A"/>
    <w:rsid w:val="000164C8"/>
    <w:rsid w:val="00016505"/>
    <w:rsid w:val="0001658E"/>
    <w:rsid w:val="000165A9"/>
    <w:rsid w:val="000165E9"/>
    <w:rsid w:val="0001660E"/>
    <w:rsid w:val="00016611"/>
    <w:rsid w:val="0001663C"/>
    <w:rsid w:val="00016640"/>
    <w:rsid w:val="0001666D"/>
    <w:rsid w:val="00016678"/>
    <w:rsid w:val="0001667A"/>
    <w:rsid w:val="000166B8"/>
    <w:rsid w:val="000166CD"/>
    <w:rsid w:val="000166CF"/>
    <w:rsid w:val="000166E3"/>
    <w:rsid w:val="000166F7"/>
    <w:rsid w:val="0001671A"/>
    <w:rsid w:val="00016726"/>
    <w:rsid w:val="00016734"/>
    <w:rsid w:val="00016742"/>
    <w:rsid w:val="00016768"/>
    <w:rsid w:val="0001677D"/>
    <w:rsid w:val="00016799"/>
    <w:rsid w:val="000167C5"/>
    <w:rsid w:val="000167F1"/>
    <w:rsid w:val="00016808"/>
    <w:rsid w:val="00016821"/>
    <w:rsid w:val="00016823"/>
    <w:rsid w:val="00016841"/>
    <w:rsid w:val="0001684B"/>
    <w:rsid w:val="00016865"/>
    <w:rsid w:val="00016870"/>
    <w:rsid w:val="00016871"/>
    <w:rsid w:val="00016915"/>
    <w:rsid w:val="0001692A"/>
    <w:rsid w:val="00016942"/>
    <w:rsid w:val="00016985"/>
    <w:rsid w:val="00016992"/>
    <w:rsid w:val="000169AB"/>
    <w:rsid w:val="000169E1"/>
    <w:rsid w:val="00016A5F"/>
    <w:rsid w:val="00016AAD"/>
    <w:rsid w:val="00016ADA"/>
    <w:rsid w:val="00016ADB"/>
    <w:rsid w:val="00016ADD"/>
    <w:rsid w:val="00016ADF"/>
    <w:rsid w:val="00016AE4"/>
    <w:rsid w:val="00016B40"/>
    <w:rsid w:val="00016BC5"/>
    <w:rsid w:val="00016C27"/>
    <w:rsid w:val="00016C40"/>
    <w:rsid w:val="00016C61"/>
    <w:rsid w:val="00016C7D"/>
    <w:rsid w:val="00016CC2"/>
    <w:rsid w:val="00016CC6"/>
    <w:rsid w:val="00016D12"/>
    <w:rsid w:val="00016D3B"/>
    <w:rsid w:val="00016D9C"/>
    <w:rsid w:val="00016DAB"/>
    <w:rsid w:val="00016DAE"/>
    <w:rsid w:val="00016DFD"/>
    <w:rsid w:val="00016E1E"/>
    <w:rsid w:val="00016E2F"/>
    <w:rsid w:val="00016E84"/>
    <w:rsid w:val="00016ED0"/>
    <w:rsid w:val="00016FC9"/>
    <w:rsid w:val="00016FCE"/>
    <w:rsid w:val="00016FE5"/>
    <w:rsid w:val="00017022"/>
    <w:rsid w:val="00017064"/>
    <w:rsid w:val="0001708F"/>
    <w:rsid w:val="000170A2"/>
    <w:rsid w:val="000170AA"/>
    <w:rsid w:val="00017128"/>
    <w:rsid w:val="0001713B"/>
    <w:rsid w:val="0001718B"/>
    <w:rsid w:val="00017198"/>
    <w:rsid w:val="000171BF"/>
    <w:rsid w:val="000171EE"/>
    <w:rsid w:val="0001720E"/>
    <w:rsid w:val="00017213"/>
    <w:rsid w:val="00017216"/>
    <w:rsid w:val="0001722B"/>
    <w:rsid w:val="0001723D"/>
    <w:rsid w:val="0001724D"/>
    <w:rsid w:val="000172DB"/>
    <w:rsid w:val="00017329"/>
    <w:rsid w:val="000173A0"/>
    <w:rsid w:val="000173A7"/>
    <w:rsid w:val="000173F9"/>
    <w:rsid w:val="000173FD"/>
    <w:rsid w:val="00017406"/>
    <w:rsid w:val="0001744F"/>
    <w:rsid w:val="0001746D"/>
    <w:rsid w:val="00017486"/>
    <w:rsid w:val="00017497"/>
    <w:rsid w:val="000175D5"/>
    <w:rsid w:val="000175DB"/>
    <w:rsid w:val="0001760C"/>
    <w:rsid w:val="0001761E"/>
    <w:rsid w:val="00017626"/>
    <w:rsid w:val="00017633"/>
    <w:rsid w:val="0001763D"/>
    <w:rsid w:val="00017667"/>
    <w:rsid w:val="00017679"/>
    <w:rsid w:val="00017699"/>
    <w:rsid w:val="000176A3"/>
    <w:rsid w:val="000176B4"/>
    <w:rsid w:val="000176BB"/>
    <w:rsid w:val="000176DD"/>
    <w:rsid w:val="000176F5"/>
    <w:rsid w:val="00017796"/>
    <w:rsid w:val="000177C9"/>
    <w:rsid w:val="0001786C"/>
    <w:rsid w:val="000178AF"/>
    <w:rsid w:val="00017929"/>
    <w:rsid w:val="00017938"/>
    <w:rsid w:val="0001794D"/>
    <w:rsid w:val="000179D0"/>
    <w:rsid w:val="000179E6"/>
    <w:rsid w:val="00017A11"/>
    <w:rsid w:val="00017A13"/>
    <w:rsid w:val="00017B22"/>
    <w:rsid w:val="00017B4E"/>
    <w:rsid w:val="00017BD8"/>
    <w:rsid w:val="00017BFD"/>
    <w:rsid w:val="00017C1B"/>
    <w:rsid w:val="00017C20"/>
    <w:rsid w:val="00017C69"/>
    <w:rsid w:val="00017C9B"/>
    <w:rsid w:val="00017CC7"/>
    <w:rsid w:val="00017CED"/>
    <w:rsid w:val="00017D21"/>
    <w:rsid w:val="00017D32"/>
    <w:rsid w:val="00017D40"/>
    <w:rsid w:val="00017DA0"/>
    <w:rsid w:val="00017DCD"/>
    <w:rsid w:val="00017E21"/>
    <w:rsid w:val="00017E33"/>
    <w:rsid w:val="00017E43"/>
    <w:rsid w:val="00017E53"/>
    <w:rsid w:val="00017E61"/>
    <w:rsid w:val="00017E6D"/>
    <w:rsid w:val="00017E6E"/>
    <w:rsid w:val="00017EFB"/>
    <w:rsid w:val="00017F06"/>
    <w:rsid w:val="00017FBA"/>
    <w:rsid w:val="00017FE5"/>
    <w:rsid w:val="00017FF8"/>
    <w:rsid w:val="00020054"/>
    <w:rsid w:val="000200A3"/>
    <w:rsid w:val="000200D7"/>
    <w:rsid w:val="0002013D"/>
    <w:rsid w:val="00020143"/>
    <w:rsid w:val="0002014E"/>
    <w:rsid w:val="00020173"/>
    <w:rsid w:val="0002017E"/>
    <w:rsid w:val="0002019E"/>
    <w:rsid w:val="0002019F"/>
    <w:rsid w:val="000201C6"/>
    <w:rsid w:val="000201E2"/>
    <w:rsid w:val="00020231"/>
    <w:rsid w:val="0002024D"/>
    <w:rsid w:val="00020279"/>
    <w:rsid w:val="000202DD"/>
    <w:rsid w:val="00020340"/>
    <w:rsid w:val="0002039F"/>
    <w:rsid w:val="000203C0"/>
    <w:rsid w:val="000203FD"/>
    <w:rsid w:val="00020409"/>
    <w:rsid w:val="0002041B"/>
    <w:rsid w:val="00020436"/>
    <w:rsid w:val="0002043F"/>
    <w:rsid w:val="00020451"/>
    <w:rsid w:val="000204C3"/>
    <w:rsid w:val="000204D1"/>
    <w:rsid w:val="0002050A"/>
    <w:rsid w:val="0002054F"/>
    <w:rsid w:val="00020574"/>
    <w:rsid w:val="00020594"/>
    <w:rsid w:val="00020601"/>
    <w:rsid w:val="0002061D"/>
    <w:rsid w:val="0002062C"/>
    <w:rsid w:val="00020647"/>
    <w:rsid w:val="0002064C"/>
    <w:rsid w:val="00020653"/>
    <w:rsid w:val="000206D7"/>
    <w:rsid w:val="000206D9"/>
    <w:rsid w:val="000206F7"/>
    <w:rsid w:val="000206FB"/>
    <w:rsid w:val="00020749"/>
    <w:rsid w:val="00020751"/>
    <w:rsid w:val="00020753"/>
    <w:rsid w:val="00020757"/>
    <w:rsid w:val="00020773"/>
    <w:rsid w:val="0002077C"/>
    <w:rsid w:val="0002078B"/>
    <w:rsid w:val="000207B9"/>
    <w:rsid w:val="000207F0"/>
    <w:rsid w:val="0002085F"/>
    <w:rsid w:val="000208D5"/>
    <w:rsid w:val="000208FF"/>
    <w:rsid w:val="00020904"/>
    <w:rsid w:val="0002091B"/>
    <w:rsid w:val="0002094E"/>
    <w:rsid w:val="0002095E"/>
    <w:rsid w:val="00020974"/>
    <w:rsid w:val="00020978"/>
    <w:rsid w:val="00020980"/>
    <w:rsid w:val="00020983"/>
    <w:rsid w:val="0002099F"/>
    <w:rsid w:val="000209B2"/>
    <w:rsid w:val="000209DB"/>
    <w:rsid w:val="000209DC"/>
    <w:rsid w:val="000209E9"/>
    <w:rsid w:val="00020A1A"/>
    <w:rsid w:val="00020A70"/>
    <w:rsid w:val="00020AA8"/>
    <w:rsid w:val="00020ADE"/>
    <w:rsid w:val="00020AF6"/>
    <w:rsid w:val="00020AFE"/>
    <w:rsid w:val="00020B4B"/>
    <w:rsid w:val="00020B4F"/>
    <w:rsid w:val="00020B9B"/>
    <w:rsid w:val="00020BC9"/>
    <w:rsid w:val="00020BF8"/>
    <w:rsid w:val="00020C13"/>
    <w:rsid w:val="00020C1A"/>
    <w:rsid w:val="00020C35"/>
    <w:rsid w:val="00020C4E"/>
    <w:rsid w:val="00020C69"/>
    <w:rsid w:val="00020C70"/>
    <w:rsid w:val="00020C71"/>
    <w:rsid w:val="00020C9F"/>
    <w:rsid w:val="00020CF8"/>
    <w:rsid w:val="00020D15"/>
    <w:rsid w:val="00020D19"/>
    <w:rsid w:val="00020D69"/>
    <w:rsid w:val="00020D76"/>
    <w:rsid w:val="00020D82"/>
    <w:rsid w:val="00020E0D"/>
    <w:rsid w:val="00020E39"/>
    <w:rsid w:val="00020E55"/>
    <w:rsid w:val="00020E82"/>
    <w:rsid w:val="00020EDF"/>
    <w:rsid w:val="00020EFA"/>
    <w:rsid w:val="00020F19"/>
    <w:rsid w:val="00020F1A"/>
    <w:rsid w:val="00020F30"/>
    <w:rsid w:val="00020F59"/>
    <w:rsid w:val="00020F90"/>
    <w:rsid w:val="00020F97"/>
    <w:rsid w:val="00020FCE"/>
    <w:rsid w:val="0002100A"/>
    <w:rsid w:val="00021011"/>
    <w:rsid w:val="00021013"/>
    <w:rsid w:val="0002101A"/>
    <w:rsid w:val="00021050"/>
    <w:rsid w:val="00021058"/>
    <w:rsid w:val="00021077"/>
    <w:rsid w:val="000210BB"/>
    <w:rsid w:val="00021100"/>
    <w:rsid w:val="00021132"/>
    <w:rsid w:val="00021149"/>
    <w:rsid w:val="0002115B"/>
    <w:rsid w:val="00021191"/>
    <w:rsid w:val="000211CB"/>
    <w:rsid w:val="000211E7"/>
    <w:rsid w:val="00021217"/>
    <w:rsid w:val="0002122D"/>
    <w:rsid w:val="0002122E"/>
    <w:rsid w:val="00021259"/>
    <w:rsid w:val="00021284"/>
    <w:rsid w:val="00021297"/>
    <w:rsid w:val="000212A2"/>
    <w:rsid w:val="000212D6"/>
    <w:rsid w:val="000212F1"/>
    <w:rsid w:val="00021332"/>
    <w:rsid w:val="00021393"/>
    <w:rsid w:val="000213AE"/>
    <w:rsid w:val="000213D0"/>
    <w:rsid w:val="000213D6"/>
    <w:rsid w:val="000213E1"/>
    <w:rsid w:val="00021444"/>
    <w:rsid w:val="00021455"/>
    <w:rsid w:val="00021487"/>
    <w:rsid w:val="00021514"/>
    <w:rsid w:val="0002154B"/>
    <w:rsid w:val="00021554"/>
    <w:rsid w:val="00021576"/>
    <w:rsid w:val="0002158E"/>
    <w:rsid w:val="00021612"/>
    <w:rsid w:val="00021615"/>
    <w:rsid w:val="00021617"/>
    <w:rsid w:val="0002166F"/>
    <w:rsid w:val="00021696"/>
    <w:rsid w:val="000216AA"/>
    <w:rsid w:val="000216F3"/>
    <w:rsid w:val="0002171A"/>
    <w:rsid w:val="00021747"/>
    <w:rsid w:val="000217AB"/>
    <w:rsid w:val="000217C7"/>
    <w:rsid w:val="00021853"/>
    <w:rsid w:val="00021855"/>
    <w:rsid w:val="0002185A"/>
    <w:rsid w:val="00021872"/>
    <w:rsid w:val="000218C3"/>
    <w:rsid w:val="0002190F"/>
    <w:rsid w:val="00021920"/>
    <w:rsid w:val="00021952"/>
    <w:rsid w:val="00021996"/>
    <w:rsid w:val="000219C5"/>
    <w:rsid w:val="000219DB"/>
    <w:rsid w:val="00021A20"/>
    <w:rsid w:val="00021A28"/>
    <w:rsid w:val="00021A6B"/>
    <w:rsid w:val="00021A77"/>
    <w:rsid w:val="00021A7E"/>
    <w:rsid w:val="00021A92"/>
    <w:rsid w:val="00021ABA"/>
    <w:rsid w:val="00021ADD"/>
    <w:rsid w:val="00021B42"/>
    <w:rsid w:val="00021B5C"/>
    <w:rsid w:val="00021B78"/>
    <w:rsid w:val="00021BBC"/>
    <w:rsid w:val="00021BC3"/>
    <w:rsid w:val="00021BE2"/>
    <w:rsid w:val="00021BF0"/>
    <w:rsid w:val="00021BFA"/>
    <w:rsid w:val="00021C1C"/>
    <w:rsid w:val="00021C8F"/>
    <w:rsid w:val="00021CD4"/>
    <w:rsid w:val="00021CDD"/>
    <w:rsid w:val="00021CE7"/>
    <w:rsid w:val="00021D05"/>
    <w:rsid w:val="00021D34"/>
    <w:rsid w:val="00021D45"/>
    <w:rsid w:val="00021D5F"/>
    <w:rsid w:val="00021D67"/>
    <w:rsid w:val="00021D7F"/>
    <w:rsid w:val="00021D80"/>
    <w:rsid w:val="00021D99"/>
    <w:rsid w:val="00021DC8"/>
    <w:rsid w:val="00021DFC"/>
    <w:rsid w:val="00021E4C"/>
    <w:rsid w:val="00021E7B"/>
    <w:rsid w:val="00021E8B"/>
    <w:rsid w:val="00021E8E"/>
    <w:rsid w:val="00021F0C"/>
    <w:rsid w:val="00021F11"/>
    <w:rsid w:val="00021F2C"/>
    <w:rsid w:val="00021F38"/>
    <w:rsid w:val="00021F57"/>
    <w:rsid w:val="00021FD9"/>
    <w:rsid w:val="00022021"/>
    <w:rsid w:val="00022023"/>
    <w:rsid w:val="00022086"/>
    <w:rsid w:val="0002208A"/>
    <w:rsid w:val="000220A3"/>
    <w:rsid w:val="000220B5"/>
    <w:rsid w:val="000220F5"/>
    <w:rsid w:val="00022151"/>
    <w:rsid w:val="000221A5"/>
    <w:rsid w:val="000221B9"/>
    <w:rsid w:val="000221D7"/>
    <w:rsid w:val="000221F8"/>
    <w:rsid w:val="0002224A"/>
    <w:rsid w:val="000222AD"/>
    <w:rsid w:val="000222B4"/>
    <w:rsid w:val="000222C3"/>
    <w:rsid w:val="000222DB"/>
    <w:rsid w:val="0002230F"/>
    <w:rsid w:val="0002232D"/>
    <w:rsid w:val="00022351"/>
    <w:rsid w:val="00022365"/>
    <w:rsid w:val="0002236A"/>
    <w:rsid w:val="000223BF"/>
    <w:rsid w:val="00022432"/>
    <w:rsid w:val="0002243A"/>
    <w:rsid w:val="0002246F"/>
    <w:rsid w:val="00022476"/>
    <w:rsid w:val="00022482"/>
    <w:rsid w:val="000224C3"/>
    <w:rsid w:val="000224DD"/>
    <w:rsid w:val="00022506"/>
    <w:rsid w:val="0002250A"/>
    <w:rsid w:val="0002251B"/>
    <w:rsid w:val="00022526"/>
    <w:rsid w:val="00022555"/>
    <w:rsid w:val="0002256A"/>
    <w:rsid w:val="00022573"/>
    <w:rsid w:val="00022585"/>
    <w:rsid w:val="00022595"/>
    <w:rsid w:val="000225A3"/>
    <w:rsid w:val="000225B9"/>
    <w:rsid w:val="000225F3"/>
    <w:rsid w:val="00022612"/>
    <w:rsid w:val="00022617"/>
    <w:rsid w:val="00022628"/>
    <w:rsid w:val="0002263B"/>
    <w:rsid w:val="0002267C"/>
    <w:rsid w:val="000226C2"/>
    <w:rsid w:val="000226CA"/>
    <w:rsid w:val="000226D9"/>
    <w:rsid w:val="00022708"/>
    <w:rsid w:val="00022736"/>
    <w:rsid w:val="0002278F"/>
    <w:rsid w:val="000227A6"/>
    <w:rsid w:val="00022838"/>
    <w:rsid w:val="00022861"/>
    <w:rsid w:val="00022869"/>
    <w:rsid w:val="00022878"/>
    <w:rsid w:val="000228A3"/>
    <w:rsid w:val="000228F4"/>
    <w:rsid w:val="00022922"/>
    <w:rsid w:val="0002299D"/>
    <w:rsid w:val="000229EA"/>
    <w:rsid w:val="000229EC"/>
    <w:rsid w:val="000229EE"/>
    <w:rsid w:val="00022A2E"/>
    <w:rsid w:val="00022A3E"/>
    <w:rsid w:val="00022A81"/>
    <w:rsid w:val="00022A85"/>
    <w:rsid w:val="00022AB3"/>
    <w:rsid w:val="00022AB4"/>
    <w:rsid w:val="00022AB5"/>
    <w:rsid w:val="00022B55"/>
    <w:rsid w:val="00022B60"/>
    <w:rsid w:val="00022B83"/>
    <w:rsid w:val="00022BD7"/>
    <w:rsid w:val="00022BF7"/>
    <w:rsid w:val="00022C10"/>
    <w:rsid w:val="00022C27"/>
    <w:rsid w:val="00022C48"/>
    <w:rsid w:val="00022C4B"/>
    <w:rsid w:val="00022C4E"/>
    <w:rsid w:val="00022C68"/>
    <w:rsid w:val="00022C78"/>
    <w:rsid w:val="00022C87"/>
    <w:rsid w:val="00022C91"/>
    <w:rsid w:val="00022CA6"/>
    <w:rsid w:val="00022CA8"/>
    <w:rsid w:val="00022CBE"/>
    <w:rsid w:val="00022CC2"/>
    <w:rsid w:val="00022CCF"/>
    <w:rsid w:val="00022CD2"/>
    <w:rsid w:val="00022CE2"/>
    <w:rsid w:val="00022CFB"/>
    <w:rsid w:val="00022D0A"/>
    <w:rsid w:val="00022D23"/>
    <w:rsid w:val="00022D44"/>
    <w:rsid w:val="00022D4C"/>
    <w:rsid w:val="00022D4D"/>
    <w:rsid w:val="00022D6E"/>
    <w:rsid w:val="00022DA5"/>
    <w:rsid w:val="00022DAD"/>
    <w:rsid w:val="00022DC7"/>
    <w:rsid w:val="00022DCD"/>
    <w:rsid w:val="00022E02"/>
    <w:rsid w:val="00022E20"/>
    <w:rsid w:val="00022E23"/>
    <w:rsid w:val="00022E4D"/>
    <w:rsid w:val="00022E4E"/>
    <w:rsid w:val="00022E80"/>
    <w:rsid w:val="00022E85"/>
    <w:rsid w:val="00022E9C"/>
    <w:rsid w:val="00022EA4"/>
    <w:rsid w:val="00022EA5"/>
    <w:rsid w:val="00022F1F"/>
    <w:rsid w:val="00022F46"/>
    <w:rsid w:val="00022F6B"/>
    <w:rsid w:val="00022FD8"/>
    <w:rsid w:val="00023008"/>
    <w:rsid w:val="00023043"/>
    <w:rsid w:val="00023051"/>
    <w:rsid w:val="00023053"/>
    <w:rsid w:val="00023099"/>
    <w:rsid w:val="000230CF"/>
    <w:rsid w:val="000230EE"/>
    <w:rsid w:val="000230F1"/>
    <w:rsid w:val="00023100"/>
    <w:rsid w:val="0002311E"/>
    <w:rsid w:val="0002313C"/>
    <w:rsid w:val="00023180"/>
    <w:rsid w:val="0002319A"/>
    <w:rsid w:val="000231AA"/>
    <w:rsid w:val="000231BA"/>
    <w:rsid w:val="000231C1"/>
    <w:rsid w:val="000231EB"/>
    <w:rsid w:val="0002320C"/>
    <w:rsid w:val="00023282"/>
    <w:rsid w:val="000232F8"/>
    <w:rsid w:val="00023307"/>
    <w:rsid w:val="0002330B"/>
    <w:rsid w:val="000233FD"/>
    <w:rsid w:val="00023430"/>
    <w:rsid w:val="0002345B"/>
    <w:rsid w:val="0002349F"/>
    <w:rsid w:val="000234B0"/>
    <w:rsid w:val="000234DE"/>
    <w:rsid w:val="0002352B"/>
    <w:rsid w:val="00023558"/>
    <w:rsid w:val="0002358E"/>
    <w:rsid w:val="000235A7"/>
    <w:rsid w:val="000235DC"/>
    <w:rsid w:val="000235FC"/>
    <w:rsid w:val="00023632"/>
    <w:rsid w:val="0002364A"/>
    <w:rsid w:val="00023678"/>
    <w:rsid w:val="00023697"/>
    <w:rsid w:val="00023698"/>
    <w:rsid w:val="000236E6"/>
    <w:rsid w:val="000236ED"/>
    <w:rsid w:val="0002371F"/>
    <w:rsid w:val="00023739"/>
    <w:rsid w:val="0002373B"/>
    <w:rsid w:val="00023749"/>
    <w:rsid w:val="00023759"/>
    <w:rsid w:val="0002375C"/>
    <w:rsid w:val="00023777"/>
    <w:rsid w:val="0002377D"/>
    <w:rsid w:val="00023792"/>
    <w:rsid w:val="000237B8"/>
    <w:rsid w:val="00023800"/>
    <w:rsid w:val="00023823"/>
    <w:rsid w:val="0002383C"/>
    <w:rsid w:val="0002387D"/>
    <w:rsid w:val="000238E6"/>
    <w:rsid w:val="0002390C"/>
    <w:rsid w:val="00023920"/>
    <w:rsid w:val="00023980"/>
    <w:rsid w:val="00023988"/>
    <w:rsid w:val="000239B6"/>
    <w:rsid w:val="00023A45"/>
    <w:rsid w:val="00023A6C"/>
    <w:rsid w:val="00023AE9"/>
    <w:rsid w:val="00023B49"/>
    <w:rsid w:val="00023B5D"/>
    <w:rsid w:val="00023B71"/>
    <w:rsid w:val="00023B7D"/>
    <w:rsid w:val="00023B8E"/>
    <w:rsid w:val="00023BA2"/>
    <w:rsid w:val="00023BD4"/>
    <w:rsid w:val="00023C27"/>
    <w:rsid w:val="00023C39"/>
    <w:rsid w:val="00023C67"/>
    <w:rsid w:val="00023C6B"/>
    <w:rsid w:val="00023C81"/>
    <w:rsid w:val="00023C89"/>
    <w:rsid w:val="00023C8B"/>
    <w:rsid w:val="00023C92"/>
    <w:rsid w:val="00023CC0"/>
    <w:rsid w:val="00023CD3"/>
    <w:rsid w:val="00023CF1"/>
    <w:rsid w:val="00023D0D"/>
    <w:rsid w:val="00023D30"/>
    <w:rsid w:val="00023D5E"/>
    <w:rsid w:val="00023D75"/>
    <w:rsid w:val="00023D86"/>
    <w:rsid w:val="00023DA7"/>
    <w:rsid w:val="00023DB7"/>
    <w:rsid w:val="00023DD3"/>
    <w:rsid w:val="00023DF8"/>
    <w:rsid w:val="00023DFE"/>
    <w:rsid w:val="00023E1B"/>
    <w:rsid w:val="00023E28"/>
    <w:rsid w:val="00023E45"/>
    <w:rsid w:val="00023E4F"/>
    <w:rsid w:val="00023E5C"/>
    <w:rsid w:val="00023E6B"/>
    <w:rsid w:val="00023ED3"/>
    <w:rsid w:val="00023EDB"/>
    <w:rsid w:val="00023EF1"/>
    <w:rsid w:val="00023EF4"/>
    <w:rsid w:val="00023EF6"/>
    <w:rsid w:val="00023F1D"/>
    <w:rsid w:val="00023F25"/>
    <w:rsid w:val="00023F31"/>
    <w:rsid w:val="00023F38"/>
    <w:rsid w:val="00023F7F"/>
    <w:rsid w:val="00023F8D"/>
    <w:rsid w:val="00023FB6"/>
    <w:rsid w:val="00023FCD"/>
    <w:rsid w:val="00023FE1"/>
    <w:rsid w:val="00023FFB"/>
    <w:rsid w:val="00024035"/>
    <w:rsid w:val="00024047"/>
    <w:rsid w:val="00024060"/>
    <w:rsid w:val="000240C2"/>
    <w:rsid w:val="000240EE"/>
    <w:rsid w:val="00024142"/>
    <w:rsid w:val="00024144"/>
    <w:rsid w:val="00024190"/>
    <w:rsid w:val="00024194"/>
    <w:rsid w:val="000241AD"/>
    <w:rsid w:val="00024205"/>
    <w:rsid w:val="0002420D"/>
    <w:rsid w:val="00024227"/>
    <w:rsid w:val="0002423B"/>
    <w:rsid w:val="00024243"/>
    <w:rsid w:val="000242F0"/>
    <w:rsid w:val="00024302"/>
    <w:rsid w:val="000243BC"/>
    <w:rsid w:val="000243C8"/>
    <w:rsid w:val="000243EB"/>
    <w:rsid w:val="00024409"/>
    <w:rsid w:val="0002441E"/>
    <w:rsid w:val="00024425"/>
    <w:rsid w:val="00024448"/>
    <w:rsid w:val="00024475"/>
    <w:rsid w:val="000244BD"/>
    <w:rsid w:val="000244EB"/>
    <w:rsid w:val="00024509"/>
    <w:rsid w:val="00024525"/>
    <w:rsid w:val="000245B9"/>
    <w:rsid w:val="00024645"/>
    <w:rsid w:val="0002465E"/>
    <w:rsid w:val="00024664"/>
    <w:rsid w:val="00024676"/>
    <w:rsid w:val="000246AF"/>
    <w:rsid w:val="000246C2"/>
    <w:rsid w:val="000246E5"/>
    <w:rsid w:val="000246F7"/>
    <w:rsid w:val="000246FE"/>
    <w:rsid w:val="00024705"/>
    <w:rsid w:val="0002472F"/>
    <w:rsid w:val="0002480E"/>
    <w:rsid w:val="0002481F"/>
    <w:rsid w:val="00024828"/>
    <w:rsid w:val="0002485A"/>
    <w:rsid w:val="00024865"/>
    <w:rsid w:val="0002487A"/>
    <w:rsid w:val="000248D9"/>
    <w:rsid w:val="00024910"/>
    <w:rsid w:val="0002493C"/>
    <w:rsid w:val="00024982"/>
    <w:rsid w:val="000249D9"/>
    <w:rsid w:val="000249E1"/>
    <w:rsid w:val="000249F6"/>
    <w:rsid w:val="00024A04"/>
    <w:rsid w:val="00024A44"/>
    <w:rsid w:val="00024A66"/>
    <w:rsid w:val="00024ACC"/>
    <w:rsid w:val="00024B1F"/>
    <w:rsid w:val="00024B37"/>
    <w:rsid w:val="00024B5A"/>
    <w:rsid w:val="00024BA2"/>
    <w:rsid w:val="00024BA7"/>
    <w:rsid w:val="00024BC1"/>
    <w:rsid w:val="00024BD4"/>
    <w:rsid w:val="00024BE6"/>
    <w:rsid w:val="00024C20"/>
    <w:rsid w:val="00024C44"/>
    <w:rsid w:val="00024C4D"/>
    <w:rsid w:val="00024C4F"/>
    <w:rsid w:val="00024C55"/>
    <w:rsid w:val="00024C8A"/>
    <w:rsid w:val="00024C93"/>
    <w:rsid w:val="00024C96"/>
    <w:rsid w:val="00024CCB"/>
    <w:rsid w:val="00024D03"/>
    <w:rsid w:val="00024D34"/>
    <w:rsid w:val="00024D96"/>
    <w:rsid w:val="00024DA1"/>
    <w:rsid w:val="00024DD8"/>
    <w:rsid w:val="00024E36"/>
    <w:rsid w:val="00024E39"/>
    <w:rsid w:val="00024E4C"/>
    <w:rsid w:val="00024E92"/>
    <w:rsid w:val="00024ECE"/>
    <w:rsid w:val="00024ECF"/>
    <w:rsid w:val="00024F12"/>
    <w:rsid w:val="00024F28"/>
    <w:rsid w:val="00024F2A"/>
    <w:rsid w:val="00024F39"/>
    <w:rsid w:val="00024F97"/>
    <w:rsid w:val="00024FA5"/>
    <w:rsid w:val="00024FCF"/>
    <w:rsid w:val="00024FD3"/>
    <w:rsid w:val="0002504C"/>
    <w:rsid w:val="00025077"/>
    <w:rsid w:val="0002507C"/>
    <w:rsid w:val="000250B1"/>
    <w:rsid w:val="000250DB"/>
    <w:rsid w:val="000250E6"/>
    <w:rsid w:val="0002510C"/>
    <w:rsid w:val="0002510F"/>
    <w:rsid w:val="00025172"/>
    <w:rsid w:val="000251FE"/>
    <w:rsid w:val="0002520F"/>
    <w:rsid w:val="00025215"/>
    <w:rsid w:val="00025229"/>
    <w:rsid w:val="0002522F"/>
    <w:rsid w:val="00025232"/>
    <w:rsid w:val="00025271"/>
    <w:rsid w:val="0002533F"/>
    <w:rsid w:val="0002535D"/>
    <w:rsid w:val="00025382"/>
    <w:rsid w:val="000253AE"/>
    <w:rsid w:val="000253B1"/>
    <w:rsid w:val="000253B4"/>
    <w:rsid w:val="000253DE"/>
    <w:rsid w:val="0002540D"/>
    <w:rsid w:val="00025439"/>
    <w:rsid w:val="00025460"/>
    <w:rsid w:val="00025474"/>
    <w:rsid w:val="00025496"/>
    <w:rsid w:val="000254E2"/>
    <w:rsid w:val="000254ED"/>
    <w:rsid w:val="00025539"/>
    <w:rsid w:val="0002553C"/>
    <w:rsid w:val="00025550"/>
    <w:rsid w:val="00025558"/>
    <w:rsid w:val="0002557B"/>
    <w:rsid w:val="0002557C"/>
    <w:rsid w:val="00025583"/>
    <w:rsid w:val="000255C3"/>
    <w:rsid w:val="0002562B"/>
    <w:rsid w:val="00025652"/>
    <w:rsid w:val="00025687"/>
    <w:rsid w:val="0002568E"/>
    <w:rsid w:val="0002569C"/>
    <w:rsid w:val="000256C7"/>
    <w:rsid w:val="0002572C"/>
    <w:rsid w:val="0002576A"/>
    <w:rsid w:val="00025796"/>
    <w:rsid w:val="000257C6"/>
    <w:rsid w:val="0002586C"/>
    <w:rsid w:val="000258DB"/>
    <w:rsid w:val="000258DF"/>
    <w:rsid w:val="00025945"/>
    <w:rsid w:val="0002596D"/>
    <w:rsid w:val="000259A4"/>
    <w:rsid w:val="000259CB"/>
    <w:rsid w:val="000259DC"/>
    <w:rsid w:val="000259F0"/>
    <w:rsid w:val="00025A06"/>
    <w:rsid w:val="00025A32"/>
    <w:rsid w:val="00025A39"/>
    <w:rsid w:val="00025A58"/>
    <w:rsid w:val="00025A77"/>
    <w:rsid w:val="00025A88"/>
    <w:rsid w:val="00025AB4"/>
    <w:rsid w:val="00025AF7"/>
    <w:rsid w:val="00025B27"/>
    <w:rsid w:val="00025B29"/>
    <w:rsid w:val="00025BA0"/>
    <w:rsid w:val="00025BC7"/>
    <w:rsid w:val="00025BC9"/>
    <w:rsid w:val="00025BD6"/>
    <w:rsid w:val="00025C01"/>
    <w:rsid w:val="00025C02"/>
    <w:rsid w:val="00025C30"/>
    <w:rsid w:val="00025C5B"/>
    <w:rsid w:val="00025C62"/>
    <w:rsid w:val="00025C92"/>
    <w:rsid w:val="00025CAB"/>
    <w:rsid w:val="00025CE0"/>
    <w:rsid w:val="00025D37"/>
    <w:rsid w:val="00025D5D"/>
    <w:rsid w:val="00025D9A"/>
    <w:rsid w:val="00025DAE"/>
    <w:rsid w:val="00025DCC"/>
    <w:rsid w:val="00025DFB"/>
    <w:rsid w:val="00025E06"/>
    <w:rsid w:val="00025E4A"/>
    <w:rsid w:val="00025E5B"/>
    <w:rsid w:val="00025E7E"/>
    <w:rsid w:val="00025EFC"/>
    <w:rsid w:val="00025F42"/>
    <w:rsid w:val="00025F73"/>
    <w:rsid w:val="00025F9E"/>
    <w:rsid w:val="00025FA5"/>
    <w:rsid w:val="00025FA7"/>
    <w:rsid w:val="00025FBE"/>
    <w:rsid w:val="00025FDB"/>
    <w:rsid w:val="00025FE5"/>
    <w:rsid w:val="00025FE8"/>
    <w:rsid w:val="00026000"/>
    <w:rsid w:val="0002602B"/>
    <w:rsid w:val="0002602E"/>
    <w:rsid w:val="0002603F"/>
    <w:rsid w:val="00026093"/>
    <w:rsid w:val="000260BC"/>
    <w:rsid w:val="000260F3"/>
    <w:rsid w:val="00026113"/>
    <w:rsid w:val="0002613A"/>
    <w:rsid w:val="00026190"/>
    <w:rsid w:val="00026198"/>
    <w:rsid w:val="000261B6"/>
    <w:rsid w:val="000261B9"/>
    <w:rsid w:val="00026202"/>
    <w:rsid w:val="00026206"/>
    <w:rsid w:val="00026215"/>
    <w:rsid w:val="00026234"/>
    <w:rsid w:val="00026255"/>
    <w:rsid w:val="00026262"/>
    <w:rsid w:val="00026293"/>
    <w:rsid w:val="00026305"/>
    <w:rsid w:val="00026321"/>
    <w:rsid w:val="00026349"/>
    <w:rsid w:val="00026371"/>
    <w:rsid w:val="00026393"/>
    <w:rsid w:val="000263A2"/>
    <w:rsid w:val="000263D3"/>
    <w:rsid w:val="000263EB"/>
    <w:rsid w:val="000263F9"/>
    <w:rsid w:val="00026410"/>
    <w:rsid w:val="00026437"/>
    <w:rsid w:val="00026449"/>
    <w:rsid w:val="0002647A"/>
    <w:rsid w:val="00026494"/>
    <w:rsid w:val="000264DA"/>
    <w:rsid w:val="000264DE"/>
    <w:rsid w:val="000264F7"/>
    <w:rsid w:val="000264FF"/>
    <w:rsid w:val="00026517"/>
    <w:rsid w:val="0002651A"/>
    <w:rsid w:val="00026536"/>
    <w:rsid w:val="00026569"/>
    <w:rsid w:val="000265CD"/>
    <w:rsid w:val="000265D6"/>
    <w:rsid w:val="000265E1"/>
    <w:rsid w:val="000265EB"/>
    <w:rsid w:val="000265F2"/>
    <w:rsid w:val="0002663C"/>
    <w:rsid w:val="00026645"/>
    <w:rsid w:val="000266B7"/>
    <w:rsid w:val="00026703"/>
    <w:rsid w:val="00026709"/>
    <w:rsid w:val="0002671E"/>
    <w:rsid w:val="00026720"/>
    <w:rsid w:val="00026751"/>
    <w:rsid w:val="00026773"/>
    <w:rsid w:val="00026784"/>
    <w:rsid w:val="000267FA"/>
    <w:rsid w:val="0002683D"/>
    <w:rsid w:val="0002684E"/>
    <w:rsid w:val="00026873"/>
    <w:rsid w:val="0002687E"/>
    <w:rsid w:val="0002688D"/>
    <w:rsid w:val="000268A1"/>
    <w:rsid w:val="000268A5"/>
    <w:rsid w:val="000268CE"/>
    <w:rsid w:val="000268E8"/>
    <w:rsid w:val="00026937"/>
    <w:rsid w:val="0002695D"/>
    <w:rsid w:val="00026990"/>
    <w:rsid w:val="000269AC"/>
    <w:rsid w:val="000269B0"/>
    <w:rsid w:val="00026A16"/>
    <w:rsid w:val="00026A3A"/>
    <w:rsid w:val="00026A6B"/>
    <w:rsid w:val="00026B18"/>
    <w:rsid w:val="00026B36"/>
    <w:rsid w:val="00026B72"/>
    <w:rsid w:val="00026B7B"/>
    <w:rsid w:val="00026B80"/>
    <w:rsid w:val="00026BCB"/>
    <w:rsid w:val="00026BD2"/>
    <w:rsid w:val="00026C31"/>
    <w:rsid w:val="00026C39"/>
    <w:rsid w:val="00026C3E"/>
    <w:rsid w:val="00026C40"/>
    <w:rsid w:val="00026CA8"/>
    <w:rsid w:val="00026CC1"/>
    <w:rsid w:val="00026CEC"/>
    <w:rsid w:val="00026D20"/>
    <w:rsid w:val="00026D3D"/>
    <w:rsid w:val="00026D71"/>
    <w:rsid w:val="00026D98"/>
    <w:rsid w:val="00026DC8"/>
    <w:rsid w:val="00026E03"/>
    <w:rsid w:val="00026E60"/>
    <w:rsid w:val="00026ECD"/>
    <w:rsid w:val="00026EF6"/>
    <w:rsid w:val="00026F0C"/>
    <w:rsid w:val="00026F2B"/>
    <w:rsid w:val="00026F54"/>
    <w:rsid w:val="00026F77"/>
    <w:rsid w:val="00026F7F"/>
    <w:rsid w:val="00026F8F"/>
    <w:rsid w:val="00026FA3"/>
    <w:rsid w:val="00026FB7"/>
    <w:rsid w:val="00026FDC"/>
    <w:rsid w:val="00026FF8"/>
    <w:rsid w:val="00027008"/>
    <w:rsid w:val="0002701E"/>
    <w:rsid w:val="0002703B"/>
    <w:rsid w:val="0002708E"/>
    <w:rsid w:val="000270DB"/>
    <w:rsid w:val="000270F1"/>
    <w:rsid w:val="0002713F"/>
    <w:rsid w:val="000271BA"/>
    <w:rsid w:val="000271D9"/>
    <w:rsid w:val="000271EE"/>
    <w:rsid w:val="00027295"/>
    <w:rsid w:val="000272FB"/>
    <w:rsid w:val="00027307"/>
    <w:rsid w:val="00027314"/>
    <w:rsid w:val="0002731A"/>
    <w:rsid w:val="00027348"/>
    <w:rsid w:val="00027352"/>
    <w:rsid w:val="0002738D"/>
    <w:rsid w:val="00027397"/>
    <w:rsid w:val="000273B2"/>
    <w:rsid w:val="000273C6"/>
    <w:rsid w:val="0002740C"/>
    <w:rsid w:val="000274C0"/>
    <w:rsid w:val="0002756F"/>
    <w:rsid w:val="00027576"/>
    <w:rsid w:val="0002757B"/>
    <w:rsid w:val="000275B6"/>
    <w:rsid w:val="000275C5"/>
    <w:rsid w:val="000275F0"/>
    <w:rsid w:val="00027620"/>
    <w:rsid w:val="00027678"/>
    <w:rsid w:val="000276B2"/>
    <w:rsid w:val="000276ED"/>
    <w:rsid w:val="0002771E"/>
    <w:rsid w:val="00027750"/>
    <w:rsid w:val="0002775E"/>
    <w:rsid w:val="00027778"/>
    <w:rsid w:val="00027780"/>
    <w:rsid w:val="00027797"/>
    <w:rsid w:val="000277B1"/>
    <w:rsid w:val="000277C0"/>
    <w:rsid w:val="000277EA"/>
    <w:rsid w:val="0002780A"/>
    <w:rsid w:val="0002781A"/>
    <w:rsid w:val="0002784C"/>
    <w:rsid w:val="0002788E"/>
    <w:rsid w:val="000278A9"/>
    <w:rsid w:val="0002793D"/>
    <w:rsid w:val="0002799F"/>
    <w:rsid w:val="000279F3"/>
    <w:rsid w:val="00027A2B"/>
    <w:rsid w:val="00027A3C"/>
    <w:rsid w:val="00027A48"/>
    <w:rsid w:val="00027A66"/>
    <w:rsid w:val="00027A69"/>
    <w:rsid w:val="00027AAF"/>
    <w:rsid w:val="00027B04"/>
    <w:rsid w:val="00027B09"/>
    <w:rsid w:val="00027B1A"/>
    <w:rsid w:val="00027B24"/>
    <w:rsid w:val="00027B4E"/>
    <w:rsid w:val="00027B7A"/>
    <w:rsid w:val="00027C13"/>
    <w:rsid w:val="00027C2A"/>
    <w:rsid w:val="00027C47"/>
    <w:rsid w:val="00027C96"/>
    <w:rsid w:val="00027C98"/>
    <w:rsid w:val="00027CC7"/>
    <w:rsid w:val="00027CE0"/>
    <w:rsid w:val="00027D30"/>
    <w:rsid w:val="00027D3C"/>
    <w:rsid w:val="00027D49"/>
    <w:rsid w:val="00027DFB"/>
    <w:rsid w:val="00027E11"/>
    <w:rsid w:val="00027E17"/>
    <w:rsid w:val="00027E20"/>
    <w:rsid w:val="00027E7B"/>
    <w:rsid w:val="00027EC3"/>
    <w:rsid w:val="00027F55"/>
    <w:rsid w:val="00027F60"/>
    <w:rsid w:val="00027FCB"/>
    <w:rsid w:val="00027FCD"/>
    <w:rsid w:val="00030009"/>
    <w:rsid w:val="0003001B"/>
    <w:rsid w:val="0003008B"/>
    <w:rsid w:val="000300AF"/>
    <w:rsid w:val="000300CC"/>
    <w:rsid w:val="000300D9"/>
    <w:rsid w:val="000300E2"/>
    <w:rsid w:val="00030150"/>
    <w:rsid w:val="0003018C"/>
    <w:rsid w:val="000301A8"/>
    <w:rsid w:val="000301AE"/>
    <w:rsid w:val="000301B9"/>
    <w:rsid w:val="000301BF"/>
    <w:rsid w:val="000301D1"/>
    <w:rsid w:val="000301E4"/>
    <w:rsid w:val="000301E9"/>
    <w:rsid w:val="00030213"/>
    <w:rsid w:val="0003029E"/>
    <w:rsid w:val="000302A2"/>
    <w:rsid w:val="000302D5"/>
    <w:rsid w:val="0003031C"/>
    <w:rsid w:val="00030333"/>
    <w:rsid w:val="0003033E"/>
    <w:rsid w:val="0003038C"/>
    <w:rsid w:val="000303BB"/>
    <w:rsid w:val="000303DC"/>
    <w:rsid w:val="000303DD"/>
    <w:rsid w:val="000303F9"/>
    <w:rsid w:val="00030403"/>
    <w:rsid w:val="00030474"/>
    <w:rsid w:val="00030478"/>
    <w:rsid w:val="00030489"/>
    <w:rsid w:val="000304C3"/>
    <w:rsid w:val="000304CC"/>
    <w:rsid w:val="000304D5"/>
    <w:rsid w:val="000304F7"/>
    <w:rsid w:val="0003050C"/>
    <w:rsid w:val="00030544"/>
    <w:rsid w:val="00030550"/>
    <w:rsid w:val="000305B2"/>
    <w:rsid w:val="000305CE"/>
    <w:rsid w:val="000305FB"/>
    <w:rsid w:val="00030617"/>
    <w:rsid w:val="00030638"/>
    <w:rsid w:val="00030644"/>
    <w:rsid w:val="00030646"/>
    <w:rsid w:val="00030654"/>
    <w:rsid w:val="00030659"/>
    <w:rsid w:val="0003065A"/>
    <w:rsid w:val="0003066E"/>
    <w:rsid w:val="0003068D"/>
    <w:rsid w:val="000306E2"/>
    <w:rsid w:val="000306E5"/>
    <w:rsid w:val="00030787"/>
    <w:rsid w:val="000307AD"/>
    <w:rsid w:val="000307C2"/>
    <w:rsid w:val="000307CD"/>
    <w:rsid w:val="000307D7"/>
    <w:rsid w:val="00030802"/>
    <w:rsid w:val="00030814"/>
    <w:rsid w:val="00030824"/>
    <w:rsid w:val="0003086C"/>
    <w:rsid w:val="0003088C"/>
    <w:rsid w:val="000308AD"/>
    <w:rsid w:val="000308B8"/>
    <w:rsid w:val="000308EF"/>
    <w:rsid w:val="00030906"/>
    <w:rsid w:val="0003090E"/>
    <w:rsid w:val="0003093B"/>
    <w:rsid w:val="00030945"/>
    <w:rsid w:val="0003094C"/>
    <w:rsid w:val="0003098C"/>
    <w:rsid w:val="000309F9"/>
    <w:rsid w:val="00030A11"/>
    <w:rsid w:val="00030A85"/>
    <w:rsid w:val="00030A88"/>
    <w:rsid w:val="00030A94"/>
    <w:rsid w:val="00030AB5"/>
    <w:rsid w:val="00030AC7"/>
    <w:rsid w:val="00030B17"/>
    <w:rsid w:val="00030B4F"/>
    <w:rsid w:val="00030B86"/>
    <w:rsid w:val="00030BA5"/>
    <w:rsid w:val="00030BDA"/>
    <w:rsid w:val="00030BE1"/>
    <w:rsid w:val="00030BF7"/>
    <w:rsid w:val="00030BFB"/>
    <w:rsid w:val="00030C6F"/>
    <w:rsid w:val="00030C74"/>
    <w:rsid w:val="00030C8E"/>
    <w:rsid w:val="00030CE1"/>
    <w:rsid w:val="00030CE6"/>
    <w:rsid w:val="00030CFE"/>
    <w:rsid w:val="00030D2D"/>
    <w:rsid w:val="00030E0B"/>
    <w:rsid w:val="00030E23"/>
    <w:rsid w:val="00030E3F"/>
    <w:rsid w:val="00030E80"/>
    <w:rsid w:val="00030E81"/>
    <w:rsid w:val="00030EA6"/>
    <w:rsid w:val="00030EBB"/>
    <w:rsid w:val="00030F03"/>
    <w:rsid w:val="00030F3F"/>
    <w:rsid w:val="00030F78"/>
    <w:rsid w:val="00030F8D"/>
    <w:rsid w:val="00030F98"/>
    <w:rsid w:val="00030FA9"/>
    <w:rsid w:val="00030FC2"/>
    <w:rsid w:val="00031000"/>
    <w:rsid w:val="00031045"/>
    <w:rsid w:val="00031048"/>
    <w:rsid w:val="00031053"/>
    <w:rsid w:val="00031081"/>
    <w:rsid w:val="00031088"/>
    <w:rsid w:val="0003108B"/>
    <w:rsid w:val="00031090"/>
    <w:rsid w:val="00031099"/>
    <w:rsid w:val="000310E7"/>
    <w:rsid w:val="00031106"/>
    <w:rsid w:val="0003110B"/>
    <w:rsid w:val="00031112"/>
    <w:rsid w:val="00031175"/>
    <w:rsid w:val="0003117A"/>
    <w:rsid w:val="000311CC"/>
    <w:rsid w:val="000311D3"/>
    <w:rsid w:val="00031207"/>
    <w:rsid w:val="0003121B"/>
    <w:rsid w:val="0003122E"/>
    <w:rsid w:val="00031231"/>
    <w:rsid w:val="0003128D"/>
    <w:rsid w:val="00031298"/>
    <w:rsid w:val="000312C6"/>
    <w:rsid w:val="00031303"/>
    <w:rsid w:val="00031351"/>
    <w:rsid w:val="00031365"/>
    <w:rsid w:val="00031399"/>
    <w:rsid w:val="0003140C"/>
    <w:rsid w:val="0003144A"/>
    <w:rsid w:val="0003146B"/>
    <w:rsid w:val="000314CC"/>
    <w:rsid w:val="000314D3"/>
    <w:rsid w:val="000314F3"/>
    <w:rsid w:val="00031512"/>
    <w:rsid w:val="00031547"/>
    <w:rsid w:val="00031577"/>
    <w:rsid w:val="000315DB"/>
    <w:rsid w:val="000315F4"/>
    <w:rsid w:val="000315FD"/>
    <w:rsid w:val="00031652"/>
    <w:rsid w:val="00031688"/>
    <w:rsid w:val="00031696"/>
    <w:rsid w:val="000316BE"/>
    <w:rsid w:val="0003170F"/>
    <w:rsid w:val="00031723"/>
    <w:rsid w:val="00031732"/>
    <w:rsid w:val="00031745"/>
    <w:rsid w:val="00031750"/>
    <w:rsid w:val="000317AE"/>
    <w:rsid w:val="000317B8"/>
    <w:rsid w:val="000317D2"/>
    <w:rsid w:val="000317D9"/>
    <w:rsid w:val="0003182D"/>
    <w:rsid w:val="00031831"/>
    <w:rsid w:val="00031845"/>
    <w:rsid w:val="00031869"/>
    <w:rsid w:val="00031875"/>
    <w:rsid w:val="00031885"/>
    <w:rsid w:val="0003189E"/>
    <w:rsid w:val="000318D7"/>
    <w:rsid w:val="000318F7"/>
    <w:rsid w:val="0003191E"/>
    <w:rsid w:val="00031940"/>
    <w:rsid w:val="0003199B"/>
    <w:rsid w:val="000319AF"/>
    <w:rsid w:val="000319BA"/>
    <w:rsid w:val="000319E7"/>
    <w:rsid w:val="00031A79"/>
    <w:rsid w:val="00031AAC"/>
    <w:rsid w:val="00031AED"/>
    <w:rsid w:val="00031AF8"/>
    <w:rsid w:val="00031B03"/>
    <w:rsid w:val="00031B55"/>
    <w:rsid w:val="00031B58"/>
    <w:rsid w:val="00031BC1"/>
    <w:rsid w:val="00031BE5"/>
    <w:rsid w:val="00031BFA"/>
    <w:rsid w:val="00031C49"/>
    <w:rsid w:val="00031C73"/>
    <w:rsid w:val="00031C9C"/>
    <w:rsid w:val="00031CCD"/>
    <w:rsid w:val="00031D08"/>
    <w:rsid w:val="00031D29"/>
    <w:rsid w:val="00031D32"/>
    <w:rsid w:val="00031D40"/>
    <w:rsid w:val="00031D42"/>
    <w:rsid w:val="00031D79"/>
    <w:rsid w:val="00031D96"/>
    <w:rsid w:val="00031D99"/>
    <w:rsid w:val="00031DA2"/>
    <w:rsid w:val="00031DF0"/>
    <w:rsid w:val="00031DF9"/>
    <w:rsid w:val="00031E0A"/>
    <w:rsid w:val="00031E25"/>
    <w:rsid w:val="00031E46"/>
    <w:rsid w:val="00031E6C"/>
    <w:rsid w:val="00031E8F"/>
    <w:rsid w:val="00031EA5"/>
    <w:rsid w:val="00031EFC"/>
    <w:rsid w:val="00031F1A"/>
    <w:rsid w:val="00031F31"/>
    <w:rsid w:val="00031F95"/>
    <w:rsid w:val="00031F9A"/>
    <w:rsid w:val="00032005"/>
    <w:rsid w:val="0003204B"/>
    <w:rsid w:val="0003207E"/>
    <w:rsid w:val="000320AD"/>
    <w:rsid w:val="000320B6"/>
    <w:rsid w:val="000320C2"/>
    <w:rsid w:val="000320EE"/>
    <w:rsid w:val="00032105"/>
    <w:rsid w:val="0003210F"/>
    <w:rsid w:val="00032128"/>
    <w:rsid w:val="00032188"/>
    <w:rsid w:val="00032190"/>
    <w:rsid w:val="000321B2"/>
    <w:rsid w:val="00032211"/>
    <w:rsid w:val="00032214"/>
    <w:rsid w:val="00032227"/>
    <w:rsid w:val="0003228B"/>
    <w:rsid w:val="0003229F"/>
    <w:rsid w:val="000322C9"/>
    <w:rsid w:val="00032313"/>
    <w:rsid w:val="00032332"/>
    <w:rsid w:val="000323A8"/>
    <w:rsid w:val="000323DD"/>
    <w:rsid w:val="000323DF"/>
    <w:rsid w:val="00032401"/>
    <w:rsid w:val="00032406"/>
    <w:rsid w:val="00032432"/>
    <w:rsid w:val="00032461"/>
    <w:rsid w:val="00032470"/>
    <w:rsid w:val="00032488"/>
    <w:rsid w:val="000324C3"/>
    <w:rsid w:val="000324D6"/>
    <w:rsid w:val="00032576"/>
    <w:rsid w:val="0003259C"/>
    <w:rsid w:val="000325E5"/>
    <w:rsid w:val="000325FF"/>
    <w:rsid w:val="00032632"/>
    <w:rsid w:val="00032644"/>
    <w:rsid w:val="00032646"/>
    <w:rsid w:val="0003264C"/>
    <w:rsid w:val="0003266E"/>
    <w:rsid w:val="0003268F"/>
    <w:rsid w:val="0003269E"/>
    <w:rsid w:val="00032777"/>
    <w:rsid w:val="0003278C"/>
    <w:rsid w:val="000327C7"/>
    <w:rsid w:val="000327DB"/>
    <w:rsid w:val="000327F7"/>
    <w:rsid w:val="00032800"/>
    <w:rsid w:val="00032812"/>
    <w:rsid w:val="00032826"/>
    <w:rsid w:val="00032845"/>
    <w:rsid w:val="0003287F"/>
    <w:rsid w:val="00032880"/>
    <w:rsid w:val="00032889"/>
    <w:rsid w:val="0003289C"/>
    <w:rsid w:val="000328CE"/>
    <w:rsid w:val="00032921"/>
    <w:rsid w:val="00032970"/>
    <w:rsid w:val="0003297B"/>
    <w:rsid w:val="0003298C"/>
    <w:rsid w:val="000329A4"/>
    <w:rsid w:val="000329AD"/>
    <w:rsid w:val="00032A5B"/>
    <w:rsid w:val="00032AB9"/>
    <w:rsid w:val="00032AC2"/>
    <w:rsid w:val="00032AF2"/>
    <w:rsid w:val="00032B7C"/>
    <w:rsid w:val="00032B7D"/>
    <w:rsid w:val="00032C1E"/>
    <w:rsid w:val="00032C71"/>
    <w:rsid w:val="00032C79"/>
    <w:rsid w:val="00032C7C"/>
    <w:rsid w:val="00032C85"/>
    <w:rsid w:val="00032C8D"/>
    <w:rsid w:val="00032C9B"/>
    <w:rsid w:val="00032CCC"/>
    <w:rsid w:val="00032CD9"/>
    <w:rsid w:val="00032D25"/>
    <w:rsid w:val="00032D59"/>
    <w:rsid w:val="00032D7E"/>
    <w:rsid w:val="00032DF1"/>
    <w:rsid w:val="00032E12"/>
    <w:rsid w:val="00032E3F"/>
    <w:rsid w:val="00032E52"/>
    <w:rsid w:val="00032E56"/>
    <w:rsid w:val="00032E76"/>
    <w:rsid w:val="00032E81"/>
    <w:rsid w:val="00032ECC"/>
    <w:rsid w:val="00032F2B"/>
    <w:rsid w:val="00032F54"/>
    <w:rsid w:val="00032F8E"/>
    <w:rsid w:val="00032FCC"/>
    <w:rsid w:val="00032FD0"/>
    <w:rsid w:val="00032FD1"/>
    <w:rsid w:val="00032FF0"/>
    <w:rsid w:val="00032FF1"/>
    <w:rsid w:val="00033007"/>
    <w:rsid w:val="0003302C"/>
    <w:rsid w:val="00033040"/>
    <w:rsid w:val="00033055"/>
    <w:rsid w:val="0003305F"/>
    <w:rsid w:val="00033078"/>
    <w:rsid w:val="000330CC"/>
    <w:rsid w:val="000330D8"/>
    <w:rsid w:val="000330DF"/>
    <w:rsid w:val="000330E9"/>
    <w:rsid w:val="0003312C"/>
    <w:rsid w:val="00033137"/>
    <w:rsid w:val="00033138"/>
    <w:rsid w:val="00033154"/>
    <w:rsid w:val="0003315C"/>
    <w:rsid w:val="0003317C"/>
    <w:rsid w:val="000331B0"/>
    <w:rsid w:val="000331DA"/>
    <w:rsid w:val="000331E0"/>
    <w:rsid w:val="0003320B"/>
    <w:rsid w:val="0003323C"/>
    <w:rsid w:val="00033264"/>
    <w:rsid w:val="0003326D"/>
    <w:rsid w:val="000332C4"/>
    <w:rsid w:val="0003331B"/>
    <w:rsid w:val="00033338"/>
    <w:rsid w:val="00033340"/>
    <w:rsid w:val="00033356"/>
    <w:rsid w:val="0003337F"/>
    <w:rsid w:val="0003338E"/>
    <w:rsid w:val="00033398"/>
    <w:rsid w:val="000333B5"/>
    <w:rsid w:val="000333DB"/>
    <w:rsid w:val="000333F6"/>
    <w:rsid w:val="00033419"/>
    <w:rsid w:val="0003343A"/>
    <w:rsid w:val="0003345C"/>
    <w:rsid w:val="0003347F"/>
    <w:rsid w:val="00033496"/>
    <w:rsid w:val="000334C1"/>
    <w:rsid w:val="000334C2"/>
    <w:rsid w:val="000334FA"/>
    <w:rsid w:val="0003358A"/>
    <w:rsid w:val="000335B3"/>
    <w:rsid w:val="000335C1"/>
    <w:rsid w:val="00033615"/>
    <w:rsid w:val="0003363C"/>
    <w:rsid w:val="00033661"/>
    <w:rsid w:val="0003367F"/>
    <w:rsid w:val="000336CE"/>
    <w:rsid w:val="000336CF"/>
    <w:rsid w:val="00033713"/>
    <w:rsid w:val="00033757"/>
    <w:rsid w:val="00033787"/>
    <w:rsid w:val="0003378A"/>
    <w:rsid w:val="0003378F"/>
    <w:rsid w:val="0003379C"/>
    <w:rsid w:val="000337B7"/>
    <w:rsid w:val="00033805"/>
    <w:rsid w:val="00033808"/>
    <w:rsid w:val="00033838"/>
    <w:rsid w:val="00033845"/>
    <w:rsid w:val="0003388F"/>
    <w:rsid w:val="0003389E"/>
    <w:rsid w:val="000338DA"/>
    <w:rsid w:val="000338EE"/>
    <w:rsid w:val="00033916"/>
    <w:rsid w:val="0003391A"/>
    <w:rsid w:val="00033937"/>
    <w:rsid w:val="0003393F"/>
    <w:rsid w:val="00033959"/>
    <w:rsid w:val="000339A1"/>
    <w:rsid w:val="000339B4"/>
    <w:rsid w:val="000339D2"/>
    <w:rsid w:val="00033A07"/>
    <w:rsid w:val="00033A16"/>
    <w:rsid w:val="00033A30"/>
    <w:rsid w:val="00033A78"/>
    <w:rsid w:val="00033A94"/>
    <w:rsid w:val="00033AB3"/>
    <w:rsid w:val="00033B45"/>
    <w:rsid w:val="00033B54"/>
    <w:rsid w:val="00033B65"/>
    <w:rsid w:val="00033BB6"/>
    <w:rsid w:val="00033BDD"/>
    <w:rsid w:val="00033C01"/>
    <w:rsid w:val="00033C10"/>
    <w:rsid w:val="00033C59"/>
    <w:rsid w:val="00033CE5"/>
    <w:rsid w:val="00033CEB"/>
    <w:rsid w:val="00033CFD"/>
    <w:rsid w:val="00033D40"/>
    <w:rsid w:val="00033D78"/>
    <w:rsid w:val="00033D8C"/>
    <w:rsid w:val="00033DFC"/>
    <w:rsid w:val="00033E31"/>
    <w:rsid w:val="00033E36"/>
    <w:rsid w:val="00033E37"/>
    <w:rsid w:val="00033E6C"/>
    <w:rsid w:val="00033E85"/>
    <w:rsid w:val="00033E8A"/>
    <w:rsid w:val="00033E95"/>
    <w:rsid w:val="00033E9E"/>
    <w:rsid w:val="00033EA9"/>
    <w:rsid w:val="00033EC8"/>
    <w:rsid w:val="00033EF0"/>
    <w:rsid w:val="00033EF3"/>
    <w:rsid w:val="00033F1F"/>
    <w:rsid w:val="00033F43"/>
    <w:rsid w:val="00033F55"/>
    <w:rsid w:val="00033F6E"/>
    <w:rsid w:val="00033F79"/>
    <w:rsid w:val="00033F88"/>
    <w:rsid w:val="00033FFF"/>
    <w:rsid w:val="00034009"/>
    <w:rsid w:val="00034038"/>
    <w:rsid w:val="0003404D"/>
    <w:rsid w:val="000340A5"/>
    <w:rsid w:val="000340DA"/>
    <w:rsid w:val="00034118"/>
    <w:rsid w:val="0003413E"/>
    <w:rsid w:val="00034169"/>
    <w:rsid w:val="0003417A"/>
    <w:rsid w:val="0003417F"/>
    <w:rsid w:val="000341B1"/>
    <w:rsid w:val="000341C5"/>
    <w:rsid w:val="00034201"/>
    <w:rsid w:val="00034232"/>
    <w:rsid w:val="0003423D"/>
    <w:rsid w:val="00034259"/>
    <w:rsid w:val="0003428A"/>
    <w:rsid w:val="00034300"/>
    <w:rsid w:val="00034344"/>
    <w:rsid w:val="0003434B"/>
    <w:rsid w:val="0003437F"/>
    <w:rsid w:val="0003442A"/>
    <w:rsid w:val="0003443B"/>
    <w:rsid w:val="00034440"/>
    <w:rsid w:val="000344D3"/>
    <w:rsid w:val="00034530"/>
    <w:rsid w:val="00034542"/>
    <w:rsid w:val="0003455C"/>
    <w:rsid w:val="0003467B"/>
    <w:rsid w:val="000346BF"/>
    <w:rsid w:val="00034763"/>
    <w:rsid w:val="000347CE"/>
    <w:rsid w:val="0003489B"/>
    <w:rsid w:val="000348B3"/>
    <w:rsid w:val="00034908"/>
    <w:rsid w:val="00034927"/>
    <w:rsid w:val="0003495B"/>
    <w:rsid w:val="0003495F"/>
    <w:rsid w:val="00034981"/>
    <w:rsid w:val="000349BB"/>
    <w:rsid w:val="000349CA"/>
    <w:rsid w:val="00034A03"/>
    <w:rsid w:val="00034A0A"/>
    <w:rsid w:val="00034AB8"/>
    <w:rsid w:val="00034AD9"/>
    <w:rsid w:val="00034B0F"/>
    <w:rsid w:val="00034B1A"/>
    <w:rsid w:val="00034B52"/>
    <w:rsid w:val="00034BBB"/>
    <w:rsid w:val="00034BF6"/>
    <w:rsid w:val="00034C04"/>
    <w:rsid w:val="00034C57"/>
    <w:rsid w:val="00034C60"/>
    <w:rsid w:val="00034C6A"/>
    <w:rsid w:val="00034CBD"/>
    <w:rsid w:val="00034D17"/>
    <w:rsid w:val="00034D6B"/>
    <w:rsid w:val="00034D90"/>
    <w:rsid w:val="00034E50"/>
    <w:rsid w:val="00034EB9"/>
    <w:rsid w:val="00034EE5"/>
    <w:rsid w:val="00034F22"/>
    <w:rsid w:val="00034F23"/>
    <w:rsid w:val="00034F2B"/>
    <w:rsid w:val="00034F38"/>
    <w:rsid w:val="00034F6B"/>
    <w:rsid w:val="00034FA6"/>
    <w:rsid w:val="00034FB1"/>
    <w:rsid w:val="00035004"/>
    <w:rsid w:val="0003501B"/>
    <w:rsid w:val="0003501D"/>
    <w:rsid w:val="0003502E"/>
    <w:rsid w:val="00035035"/>
    <w:rsid w:val="00035065"/>
    <w:rsid w:val="000350C2"/>
    <w:rsid w:val="000350CE"/>
    <w:rsid w:val="000350D2"/>
    <w:rsid w:val="000350D6"/>
    <w:rsid w:val="000350D7"/>
    <w:rsid w:val="000350EA"/>
    <w:rsid w:val="0003513A"/>
    <w:rsid w:val="00035151"/>
    <w:rsid w:val="00035165"/>
    <w:rsid w:val="000351B8"/>
    <w:rsid w:val="000351C8"/>
    <w:rsid w:val="000351D8"/>
    <w:rsid w:val="00035228"/>
    <w:rsid w:val="00035256"/>
    <w:rsid w:val="00035294"/>
    <w:rsid w:val="000352B6"/>
    <w:rsid w:val="000352CA"/>
    <w:rsid w:val="000352E3"/>
    <w:rsid w:val="000352F4"/>
    <w:rsid w:val="000352FE"/>
    <w:rsid w:val="0003530A"/>
    <w:rsid w:val="00035323"/>
    <w:rsid w:val="0003534E"/>
    <w:rsid w:val="00035365"/>
    <w:rsid w:val="00035367"/>
    <w:rsid w:val="00035384"/>
    <w:rsid w:val="000353CD"/>
    <w:rsid w:val="000353DC"/>
    <w:rsid w:val="0003544C"/>
    <w:rsid w:val="00035463"/>
    <w:rsid w:val="0003547E"/>
    <w:rsid w:val="00035493"/>
    <w:rsid w:val="000354D2"/>
    <w:rsid w:val="0003552F"/>
    <w:rsid w:val="0003553A"/>
    <w:rsid w:val="0003553B"/>
    <w:rsid w:val="00035579"/>
    <w:rsid w:val="000355B6"/>
    <w:rsid w:val="000355C5"/>
    <w:rsid w:val="000355C9"/>
    <w:rsid w:val="000355F6"/>
    <w:rsid w:val="0003560E"/>
    <w:rsid w:val="0003563D"/>
    <w:rsid w:val="00035728"/>
    <w:rsid w:val="0003572B"/>
    <w:rsid w:val="00035732"/>
    <w:rsid w:val="0003575B"/>
    <w:rsid w:val="0003578B"/>
    <w:rsid w:val="000357DA"/>
    <w:rsid w:val="000357FE"/>
    <w:rsid w:val="0003584C"/>
    <w:rsid w:val="0003587E"/>
    <w:rsid w:val="0003588F"/>
    <w:rsid w:val="000358E1"/>
    <w:rsid w:val="000358E4"/>
    <w:rsid w:val="000358F3"/>
    <w:rsid w:val="0003590E"/>
    <w:rsid w:val="00035916"/>
    <w:rsid w:val="0003592D"/>
    <w:rsid w:val="00035939"/>
    <w:rsid w:val="00035945"/>
    <w:rsid w:val="00035961"/>
    <w:rsid w:val="00035964"/>
    <w:rsid w:val="00035982"/>
    <w:rsid w:val="000359BB"/>
    <w:rsid w:val="000359F3"/>
    <w:rsid w:val="00035A0C"/>
    <w:rsid w:val="00035AD8"/>
    <w:rsid w:val="00035B1F"/>
    <w:rsid w:val="00035BAA"/>
    <w:rsid w:val="00035BB6"/>
    <w:rsid w:val="00035BB7"/>
    <w:rsid w:val="00035BDF"/>
    <w:rsid w:val="00035BE7"/>
    <w:rsid w:val="00035C70"/>
    <w:rsid w:val="00035C99"/>
    <w:rsid w:val="00035CDF"/>
    <w:rsid w:val="00035CEA"/>
    <w:rsid w:val="00035CEC"/>
    <w:rsid w:val="00035D1B"/>
    <w:rsid w:val="00035D4A"/>
    <w:rsid w:val="00035D9D"/>
    <w:rsid w:val="00035DA1"/>
    <w:rsid w:val="00035DE0"/>
    <w:rsid w:val="00035E00"/>
    <w:rsid w:val="00035E2C"/>
    <w:rsid w:val="00035E42"/>
    <w:rsid w:val="00035E46"/>
    <w:rsid w:val="00035E57"/>
    <w:rsid w:val="00035E80"/>
    <w:rsid w:val="00035E8C"/>
    <w:rsid w:val="00035E91"/>
    <w:rsid w:val="00035EA2"/>
    <w:rsid w:val="00035EB9"/>
    <w:rsid w:val="00035ED0"/>
    <w:rsid w:val="00035EDA"/>
    <w:rsid w:val="00035F0E"/>
    <w:rsid w:val="00035F39"/>
    <w:rsid w:val="00035F5A"/>
    <w:rsid w:val="00035F63"/>
    <w:rsid w:val="00035F74"/>
    <w:rsid w:val="00035F87"/>
    <w:rsid w:val="00035FBE"/>
    <w:rsid w:val="00035FCD"/>
    <w:rsid w:val="0003600F"/>
    <w:rsid w:val="0003602A"/>
    <w:rsid w:val="00036042"/>
    <w:rsid w:val="00036090"/>
    <w:rsid w:val="0003611A"/>
    <w:rsid w:val="0003614C"/>
    <w:rsid w:val="00036151"/>
    <w:rsid w:val="0003616B"/>
    <w:rsid w:val="0003619C"/>
    <w:rsid w:val="000361DC"/>
    <w:rsid w:val="000361F9"/>
    <w:rsid w:val="0003629B"/>
    <w:rsid w:val="000362A7"/>
    <w:rsid w:val="000362C9"/>
    <w:rsid w:val="000362EC"/>
    <w:rsid w:val="00036320"/>
    <w:rsid w:val="00036323"/>
    <w:rsid w:val="00036332"/>
    <w:rsid w:val="00036344"/>
    <w:rsid w:val="000363F5"/>
    <w:rsid w:val="0003646C"/>
    <w:rsid w:val="0003649D"/>
    <w:rsid w:val="000364D4"/>
    <w:rsid w:val="0003651D"/>
    <w:rsid w:val="00036531"/>
    <w:rsid w:val="00036548"/>
    <w:rsid w:val="0003658C"/>
    <w:rsid w:val="000365C4"/>
    <w:rsid w:val="000365C5"/>
    <w:rsid w:val="000365C7"/>
    <w:rsid w:val="00036668"/>
    <w:rsid w:val="00036674"/>
    <w:rsid w:val="000366DB"/>
    <w:rsid w:val="000366EB"/>
    <w:rsid w:val="000366FD"/>
    <w:rsid w:val="00036715"/>
    <w:rsid w:val="00036744"/>
    <w:rsid w:val="00036771"/>
    <w:rsid w:val="000367D3"/>
    <w:rsid w:val="0003680A"/>
    <w:rsid w:val="00036870"/>
    <w:rsid w:val="00036893"/>
    <w:rsid w:val="000368B2"/>
    <w:rsid w:val="000368B7"/>
    <w:rsid w:val="000368DF"/>
    <w:rsid w:val="000368FA"/>
    <w:rsid w:val="00036921"/>
    <w:rsid w:val="00036938"/>
    <w:rsid w:val="0003694F"/>
    <w:rsid w:val="0003696F"/>
    <w:rsid w:val="00036981"/>
    <w:rsid w:val="000369CC"/>
    <w:rsid w:val="00036A07"/>
    <w:rsid w:val="00036A18"/>
    <w:rsid w:val="00036A29"/>
    <w:rsid w:val="00036ADD"/>
    <w:rsid w:val="00036B0C"/>
    <w:rsid w:val="00036B17"/>
    <w:rsid w:val="00036B27"/>
    <w:rsid w:val="00036B48"/>
    <w:rsid w:val="00036B56"/>
    <w:rsid w:val="00036B7F"/>
    <w:rsid w:val="00036B8C"/>
    <w:rsid w:val="00036BE2"/>
    <w:rsid w:val="00036C29"/>
    <w:rsid w:val="00036C45"/>
    <w:rsid w:val="00036C5F"/>
    <w:rsid w:val="00036C60"/>
    <w:rsid w:val="00036C6D"/>
    <w:rsid w:val="00036C84"/>
    <w:rsid w:val="00036CA3"/>
    <w:rsid w:val="00036CCE"/>
    <w:rsid w:val="00036CDB"/>
    <w:rsid w:val="00036CE6"/>
    <w:rsid w:val="00036D41"/>
    <w:rsid w:val="00036D43"/>
    <w:rsid w:val="00036DB1"/>
    <w:rsid w:val="00036DDA"/>
    <w:rsid w:val="00036DDC"/>
    <w:rsid w:val="00036E1E"/>
    <w:rsid w:val="00036E3B"/>
    <w:rsid w:val="00036E9E"/>
    <w:rsid w:val="00036EBD"/>
    <w:rsid w:val="00036ED0"/>
    <w:rsid w:val="00036EF3"/>
    <w:rsid w:val="00036F31"/>
    <w:rsid w:val="00036F63"/>
    <w:rsid w:val="00036F91"/>
    <w:rsid w:val="00036F9B"/>
    <w:rsid w:val="00036FA6"/>
    <w:rsid w:val="00036FD6"/>
    <w:rsid w:val="00036FE3"/>
    <w:rsid w:val="00036FEF"/>
    <w:rsid w:val="00036FF4"/>
    <w:rsid w:val="00037002"/>
    <w:rsid w:val="00037005"/>
    <w:rsid w:val="00037024"/>
    <w:rsid w:val="0003704C"/>
    <w:rsid w:val="0003707F"/>
    <w:rsid w:val="000370A0"/>
    <w:rsid w:val="000370EB"/>
    <w:rsid w:val="000370F9"/>
    <w:rsid w:val="0003711B"/>
    <w:rsid w:val="00037188"/>
    <w:rsid w:val="000371D4"/>
    <w:rsid w:val="00037205"/>
    <w:rsid w:val="00037208"/>
    <w:rsid w:val="00037214"/>
    <w:rsid w:val="00037217"/>
    <w:rsid w:val="00037231"/>
    <w:rsid w:val="00037273"/>
    <w:rsid w:val="000372A6"/>
    <w:rsid w:val="000372E8"/>
    <w:rsid w:val="000372F9"/>
    <w:rsid w:val="00037318"/>
    <w:rsid w:val="0003733F"/>
    <w:rsid w:val="00037342"/>
    <w:rsid w:val="0003738B"/>
    <w:rsid w:val="000373D4"/>
    <w:rsid w:val="0003745C"/>
    <w:rsid w:val="00037498"/>
    <w:rsid w:val="00037506"/>
    <w:rsid w:val="00037518"/>
    <w:rsid w:val="0003751B"/>
    <w:rsid w:val="00037630"/>
    <w:rsid w:val="0003764B"/>
    <w:rsid w:val="0003764F"/>
    <w:rsid w:val="00037660"/>
    <w:rsid w:val="00037678"/>
    <w:rsid w:val="0003767D"/>
    <w:rsid w:val="00037687"/>
    <w:rsid w:val="0003768B"/>
    <w:rsid w:val="00037694"/>
    <w:rsid w:val="000376A7"/>
    <w:rsid w:val="000376BF"/>
    <w:rsid w:val="000376D7"/>
    <w:rsid w:val="000376E8"/>
    <w:rsid w:val="0003770B"/>
    <w:rsid w:val="00037722"/>
    <w:rsid w:val="00037726"/>
    <w:rsid w:val="0003773F"/>
    <w:rsid w:val="00037742"/>
    <w:rsid w:val="0003776F"/>
    <w:rsid w:val="0003779B"/>
    <w:rsid w:val="00037861"/>
    <w:rsid w:val="00037865"/>
    <w:rsid w:val="00037881"/>
    <w:rsid w:val="00037897"/>
    <w:rsid w:val="000378B9"/>
    <w:rsid w:val="000378CB"/>
    <w:rsid w:val="000378CF"/>
    <w:rsid w:val="00037982"/>
    <w:rsid w:val="00037987"/>
    <w:rsid w:val="00037999"/>
    <w:rsid w:val="000379C5"/>
    <w:rsid w:val="000379FF"/>
    <w:rsid w:val="00037A13"/>
    <w:rsid w:val="00037A1B"/>
    <w:rsid w:val="00037A24"/>
    <w:rsid w:val="00037A71"/>
    <w:rsid w:val="00037AA6"/>
    <w:rsid w:val="00037AB5"/>
    <w:rsid w:val="00037AC8"/>
    <w:rsid w:val="00037AE8"/>
    <w:rsid w:val="00037B2F"/>
    <w:rsid w:val="00037B4F"/>
    <w:rsid w:val="00037B61"/>
    <w:rsid w:val="00037BB1"/>
    <w:rsid w:val="00037BD7"/>
    <w:rsid w:val="00037BF3"/>
    <w:rsid w:val="00037C01"/>
    <w:rsid w:val="00037C05"/>
    <w:rsid w:val="00037C36"/>
    <w:rsid w:val="00037C4C"/>
    <w:rsid w:val="00037C8C"/>
    <w:rsid w:val="00037C9E"/>
    <w:rsid w:val="00037CBF"/>
    <w:rsid w:val="00037CD5"/>
    <w:rsid w:val="00037CDC"/>
    <w:rsid w:val="00037D2E"/>
    <w:rsid w:val="00037D36"/>
    <w:rsid w:val="00037D72"/>
    <w:rsid w:val="00037D89"/>
    <w:rsid w:val="00037DA9"/>
    <w:rsid w:val="00037DDD"/>
    <w:rsid w:val="00037DEA"/>
    <w:rsid w:val="00037E32"/>
    <w:rsid w:val="00037E5F"/>
    <w:rsid w:val="00037E6C"/>
    <w:rsid w:val="00037E73"/>
    <w:rsid w:val="00037E84"/>
    <w:rsid w:val="00037E9C"/>
    <w:rsid w:val="00037F22"/>
    <w:rsid w:val="00037F26"/>
    <w:rsid w:val="00037F79"/>
    <w:rsid w:val="00037FC7"/>
    <w:rsid w:val="00037FE1"/>
    <w:rsid w:val="00037FEB"/>
    <w:rsid w:val="00037FF2"/>
    <w:rsid w:val="0004000F"/>
    <w:rsid w:val="000400A5"/>
    <w:rsid w:val="000400B7"/>
    <w:rsid w:val="000400BD"/>
    <w:rsid w:val="00040104"/>
    <w:rsid w:val="00040116"/>
    <w:rsid w:val="00040148"/>
    <w:rsid w:val="000401A0"/>
    <w:rsid w:val="000401A4"/>
    <w:rsid w:val="000401A7"/>
    <w:rsid w:val="000401DA"/>
    <w:rsid w:val="00040200"/>
    <w:rsid w:val="000402AF"/>
    <w:rsid w:val="000402E5"/>
    <w:rsid w:val="000402F1"/>
    <w:rsid w:val="0004031B"/>
    <w:rsid w:val="00040331"/>
    <w:rsid w:val="0004033F"/>
    <w:rsid w:val="00040350"/>
    <w:rsid w:val="00040397"/>
    <w:rsid w:val="000403C9"/>
    <w:rsid w:val="000403CD"/>
    <w:rsid w:val="000403D5"/>
    <w:rsid w:val="0004041B"/>
    <w:rsid w:val="00040422"/>
    <w:rsid w:val="0004042F"/>
    <w:rsid w:val="00040436"/>
    <w:rsid w:val="00040453"/>
    <w:rsid w:val="00040461"/>
    <w:rsid w:val="00040474"/>
    <w:rsid w:val="000404E1"/>
    <w:rsid w:val="000404E6"/>
    <w:rsid w:val="000404F0"/>
    <w:rsid w:val="00040506"/>
    <w:rsid w:val="00040522"/>
    <w:rsid w:val="00040527"/>
    <w:rsid w:val="00040581"/>
    <w:rsid w:val="00040589"/>
    <w:rsid w:val="00040597"/>
    <w:rsid w:val="000405F6"/>
    <w:rsid w:val="00040620"/>
    <w:rsid w:val="0004064D"/>
    <w:rsid w:val="00040661"/>
    <w:rsid w:val="00040681"/>
    <w:rsid w:val="00040699"/>
    <w:rsid w:val="000406AC"/>
    <w:rsid w:val="000406AD"/>
    <w:rsid w:val="000406B0"/>
    <w:rsid w:val="00040717"/>
    <w:rsid w:val="0004072A"/>
    <w:rsid w:val="0004077D"/>
    <w:rsid w:val="000407A5"/>
    <w:rsid w:val="0004082C"/>
    <w:rsid w:val="000408E0"/>
    <w:rsid w:val="000408E4"/>
    <w:rsid w:val="00040932"/>
    <w:rsid w:val="0004097A"/>
    <w:rsid w:val="0004098A"/>
    <w:rsid w:val="0004099D"/>
    <w:rsid w:val="0004099E"/>
    <w:rsid w:val="000409A0"/>
    <w:rsid w:val="000409B0"/>
    <w:rsid w:val="000409BD"/>
    <w:rsid w:val="000409C3"/>
    <w:rsid w:val="000409DC"/>
    <w:rsid w:val="000409EF"/>
    <w:rsid w:val="000409F1"/>
    <w:rsid w:val="00040A0E"/>
    <w:rsid w:val="00040A9E"/>
    <w:rsid w:val="00040AEC"/>
    <w:rsid w:val="00040B06"/>
    <w:rsid w:val="00040B5B"/>
    <w:rsid w:val="00040B88"/>
    <w:rsid w:val="00040B9D"/>
    <w:rsid w:val="00040BEF"/>
    <w:rsid w:val="00040BF0"/>
    <w:rsid w:val="00040BFE"/>
    <w:rsid w:val="00040C20"/>
    <w:rsid w:val="00040C31"/>
    <w:rsid w:val="00040CB5"/>
    <w:rsid w:val="00040CCE"/>
    <w:rsid w:val="00040CDC"/>
    <w:rsid w:val="00040CE9"/>
    <w:rsid w:val="00040D29"/>
    <w:rsid w:val="00040D43"/>
    <w:rsid w:val="00040DDB"/>
    <w:rsid w:val="00040E27"/>
    <w:rsid w:val="00040E3E"/>
    <w:rsid w:val="00040E3F"/>
    <w:rsid w:val="00040E7A"/>
    <w:rsid w:val="00040E82"/>
    <w:rsid w:val="00040EA4"/>
    <w:rsid w:val="00040EC5"/>
    <w:rsid w:val="00040F1D"/>
    <w:rsid w:val="00040F34"/>
    <w:rsid w:val="00040F7A"/>
    <w:rsid w:val="00040F7D"/>
    <w:rsid w:val="00040F84"/>
    <w:rsid w:val="00040F9B"/>
    <w:rsid w:val="00040FCE"/>
    <w:rsid w:val="00040FFA"/>
    <w:rsid w:val="00041026"/>
    <w:rsid w:val="000410A4"/>
    <w:rsid w:val="000410E9"/>
    <w:rsid w:val="00041115"/>
    <w:rsid w:val="00041161"/>
    <w:rsid w:val="0004117F"/>
    <w:rsid w:val="0004118F"/>
    <w:rsid w:val="000411C0"/>
    <w:rsid w:val="000411DC"/>
    <w:rsid w:val="000411DF"/>
    <w:rsid w:val="0004120B"/>
    <w:rsid w:val="0004121C"/>
    <w:rsid w:val="00041232"/>
    <w:rsid w:val="00041241"/>
    <w:rsid w:val="00041298"/>
    <w:rsid w:val="000412B5"/>
    <w:rsid w:val="00041359"/>
    <w:rsid w:val="000413A5"/>
    <w:rsid w:val="000413AA"/>
    <w:rsid w:val="000413C4"/>
    <w:rsid w:val="000413F7"/>
    <w:rsid w:val="0004144D"/>
    <w:rsid w:val="00041456"/>
    <w:rsid w:val="00041460"/>
    <w:rsid w:val="0004147D"/>
    <w:rsid w:val="000414D8"/>
    <w:rsid w:val="0004151B"/>
    <w:rsid w:val="00041521"/>
    <w:rsid w:val="00041528"/>
    <w:rsid w:val="00041551"/>
    <w:rsid w:val="00041554"/>
    <w:rsid w:val="00041571"/>
    <w:rsid w:val="0004157D"/>
    <w:rsid w:val="0004159E"/>
    <w:rsid w:val="000415ED"/>
    <w:rsid w:val="000415FD"/>
    <w:rsid w:val="00041644"/>
    <w:rsid w:val="00041656"/>
    <w:rsid w:val="000416C5"/>
    <w:rsid w:val="00041701"/>
    <w:rsid w:val="0004172E"/>
    <w:rsid w:val="0004174B"/>
    <w:rsid w:val="00041761"/>
    <w:rsid w:val="0004178F"/>
    <w:rsid w:val="000417A7"/>
    <w:rsid w:val="000417CA"/>
    <w:rsid w:val="000417EA"/>
    <w:rsid w:val="000417ED"/>
    <w:rsid w:val="00041813"/>
    <w:rsid w:val="00041818"/>
    <w:rsid w:val="00041821"/>
    <w:rsid w:val="00041870"/>
    <w:rsid w:val="000418E7"/>
    <w:rsid w:val="0004196D"/>
    <w:rsid w:val="000419AA"/>
    <w:rsid w:val="000419BA"/>
    <w:rsid w:val="000419CC"/>
    <w:rsid w:val="000419D6"/>
    <w:rsid w:val="000419E1"/>
    <w:rsid w:val="00041A29"/>
    <w:rsid w:val="00041A4A"/>
    <w:rsid w:val="00041A5E"/>
    <w:rsid w:val="00041A70"/>
    <w:rsid w:val="00041A90"/>
    <w:rsid w:val="00041ABF"/>
    <w:rsid w:val="00041AC9"/>
    <w:rsid w:val="00041AE7"/>
    <w:rsid w:val="00041AEE"/>
    <w:rsid w:val="00041C03"/>
    <w:rsid w:val="00041C46"/>
    <w:rsid w:val="00041C48"/>
    <w:rsid w:val="00041C4A"/>
    <w:rsid w:val="00041C4F"/>
    <w:rsid w:val="00041C5E"/>
    <w:rsid w:val="00041CC2"/>
    <w:rsid w:val="00041CC8"/>
    <w:rsid w:val="00041CC9"/>
    <w:rsid w:val="00041CEA"/>
    <w:rsid w:val="00041D08"/>
    <w:rsid w:val="00041D09"/>
    <w:rsid w:val="00041D53"/>
    <w:rsid w:val="00041D54"/>
    <w:rsid w:val="00041D66"/>
    <w:rsid w:val="00041D9A"/>
    <w:rsid w:val="00041DA3"/>
    <w:rsid w:val="00041DA8"/>
    <w:rsid w:val="00041DB5"/>
    <w:rsid w:val="00041DEE"/>
    <w:rsid w:val="00041E09"/>
    <w:rsid w:val="00041E67"/>
    <w:rsid w:val="00041E6E"/>
    <w:rsid w:val="00041E71"/>
    <w:rsid w:val="00041E74"/>
    <w:rsid w:val="00041E91"/>
    <w:rsid w:val="00041EC4"/>
    <w:rsid w:val="00041EE4"/>
    <w:rsid w:val="00041F02"/>
    <w:rsid w:val="00041F9F"/>
    <w:rsid w:val="00041FB2"/>
    <w:rsid w:val="00041FC4"/>
    <w:rsid w:val="00041FCA"/>
    <w:rsid w:val="00041FD3"/>
    <w:rsid w:val="00041FDB"/>
    <w:rsid w:val="00041FE7"/>
    <w:rsid w:val="00041FEE"/>
    <w:rsid w:val="0004200E"/>
    <w:rsid w:val="0004202C"/>
    <w:rsid w:val="0004203B"/>
    <w:rsid w:val="00042050"/>
    <w:rsid w:val="00042053"/>
    <w:rsid w:val="00042135"/>
    <w:rsid w:val="0004213C"/>
    <w:rsid w:val="00042167"/>
    <w:rsid w:val="0004216D"/>
    <w:rsid w:val="00042197"/>
    <w:rsid w:val="000421FE"/>
    <w:rsid w:val="0004223F"/>
    <w:rsid w:val="00042261"/>
    <w:rsid w:val="0004229B"/>
    <w:rsid w:val="000422E9"/>
    <w:rsid w:val="0004236B"/>
    <w:rsid w:val="00042392"/>
    <w:rsid w:val="0004239D"/>
    <w:rsid w:val="000423A5"/>
    <w:rsid w:val="000423DB"/>
    <w:rsid w:val="000423F4"/>
    <w:rsid w:val="00042408"/>
    <w:rsid w:val="00042420"/>
    <w:rsid w:val="00042437"/>
    <w:rsid w:val="00042443"/>
    <w:rsid w:val="00042458"/>
    <w:rsid w:val="0004249C"/>
    <w:rsid w:val="000424DD"/>
    <w:rsid w:val="0004250E"/>
    <w:rsid w:val="000425A5"/>
    <w:rsid w:val="0004260B"/>
    <w:rsid w:val="0004262A"/>
    <w:rsid w:val="0004264E"/>
    <w:rsid w:val="00042661"/>
    <w:rsid w:val="000426B5"/>
    <w:rsid w:val="000426DD"/>
    <w:rsid w:val="00042728"/>
    <w:rsid w:val="00042741"/>
    <w:rsid w:val="00042755"/>
    <w:rsid w:val="00042760"/>
    <w:rsid w:val="0004276F"/>
    <w:rsid w:val="000427A7"/>
    <w:rsid w:val="000427B6"/>
    <w:rsid w:val="00042810"/>
    <w:rsid w:val="00042891"/>
    <w:rsid w:val="000428D3"/>
    <w:rsid w:val="000428F1"/>
    <w:rsid w:val="00042920"/>
    <w:rsid w:val="00042932"/>
    <w:rsid w:val="00042953"/>
    <w:rsid w:val="000429D9"/>
    <w:rsid w:val="000429EB"/>
    <w:rsid w:val="00042A24"/>
    <w:rsid w:val="00042A89"/>
    <w:rsid w:val="00042A9C"/>
    <w:rsid w:val="00042B17"/>
    <w:rsid w:val="00042B65"/>
    <w:rsid w:val="00042B99"/>
    <w:rsid w:val="00042BFE"/>
    <w:rsid w:val="00042C0B"/>
    <w:rsid w:val="00042C2A"/>
    <w:rsid w:val="00042C62"/>
    <w:rsid w:val="00042C6D"/>
    <w:rsid w:val="00042C71"/>
    <w:rsid w:val="00042C9D"/>
    <w:rsid w:val="00042CF3"/>
    <w:rsid w:val="00042CFB"/>
    <w:rsid w:val="00042DB9"/>
    <w:rsid w:val="00042DC9"/>
    <w:rsid w:val="00042DE3"/>
    <w:rsid w:val="00042DE6"/>
    <w:rsid w:val="00042DF3"/>
    <w:rsid w:val="00042DF6"/>
    <w:rsid w:val="00042E23"/>
    <w:rsid w:val="00042E3F"/>
    <w:rsid w:val="00042E55"/>
    <w:rsid w:val="00042E7B"/>
    <w:rsid w:val="00042E84"/>
    <w:rsid w:val="00042E88"/>
    <w:rsid w:val="00042EA8"/>
    <w:rsid w:val="00042EF9"/>
    <w:rsid w:val="00042F70"/>
    <w:rsid w:val="00042F8A"/>
    <w:rsid w:val="00042FAD"/>
    <w:rsid w:val="0004300F"/>
    <w:rsid w:val="0004313A"/>
    <w:rsid w:val="00043174"/>
    <w:rsid w:val="00043199"/>
    <w:rsid w:val="000431C0"/>
    <w:rsid w:val="00043235"/>
    <w:rsid w:val="00043246"/>
    <w:rsid w:val="00043264"/>
    <w:rsid w:val="00043355"/>
    <w:rsid w:val="0004335A"/>
    <w:rsid w:val="00043365"/>
    <w:rsid w:val="00043368"/>
    <w:rsid w:val="00043391"/>
    <w:rsid w:val="000433D1"/>
    <w:rsid w:val="000433F5"/>
    <w:rsid w:val="00043406"/>
    <w:rsid w:val="00043410"/>
    <w:rsid w:val="00043417"/>
    <w:rsid w:val="0004343E"/>
    <w:rsid w:val="00043448"/>
    <w:rsid w:val="0004344C"/>
    <w:rsid w:val="00043475"/>
    <w:rsid w:val="0004348F"/>
    <w:rsid w:val="000434AC"/>
    <w:rsid w:val="000434FB"/>
    <w:rsid w:val="0004350A"/>
    <w:rsid w:val="00043516"/>
    <w:rsid w:val="00043520"/>
    <w:rsid w:val="0004352B"/>
    <w:rsid w:val="00043579"/>
    <w:rsid w:val="00043587"/>
    <w:rsid w:val="000435A9"/>
    <w:rsid w:val="000435E7"/>
    <w:rsid w:val="00043633"/>
    <w:rsid w:val="00043657"/>
    <w:rsid w:val="00043660"/>
    <w:rsid w:val="00043689"/>
    <w:rsid w:val="000436BE"/>
    <w:rsid w:val="000436C2"/>
    <w:rsid w:val="000436F3"/>
    <w:rsid w:val="000436FF"/>
    <w:rsid w:val="00043727"/>
    <w:rsid w:val="000437B1"/>
    <w:rsid w:val="000437F3"/>
    <w:rsid w:val="000437F4"/>
    <w:rsid w:val="0004382D"/>
    <w:rsid w:val="00043854"/>
    <w:rsid w:val="00043880"/>
    <w:rsid w:val="000438A1"/>
    <w:rsid w:val="000438A7"/>
    <w:rsid w:val="000438BF"/>
    <w:rsid w:val="00043913"/>
    <w:rsid w:val="00043932"/>
    <w:rsid w:val="0004397B"/>
    <w:rsid w:val="000439C3"/>
    <w:rsid w:val="000439D5"/>
    <w:rsid w:val="000439E3"/>
    <w:rsid w:val="000439F9"/>
    <w:rsid w:val="00043A3E"/>
    <w:rsid w:val="00043A53"/>
    <w:rsid w:val="00043A65"/>
    <w:rsid w:val="00043A90"/>
    <w:rsid w:val="00043AB4"/>
    <w:rsid w:val="00043AC1"/>
    <w:rsid w:val="00043ADB"/>
    <w:rsid w:val="00043AE6"/>
    <w:rsid w:val="00043AEB"/>
    <w:rsid w:val="00043B1E"/>
    <w:rsid w:val="00043BC0"/>
    <w:rsid w:val="00043BFF"/>
    <w:rsid w:val="00043C1B"/>
    <w:rsid w:val="00043C47"/>
    <w:rsid w:val="00043C7E"/>
    <w:rsid w:val="00043C94"/>
    <w:rsid w:val="00043CAA"/>
    <w:rsid w:val="00043CC2"/>
    <w:rsid w:val="00043CDB"/>
    <w:rsid w:val="00043CF6"/>
    <w:rsid w:val="00043CF9"/>
    <w:rsid w:val="00043D23"/>
    <w:rsid w:val="00043D63"/>
    <w:rsid w:val="00043D79"/>
    <w:rsid w:val="00043D93"/>
    <w:rsid w:val="00043D96"/>
    <w:rsid w:val="00043DAF"/>
    <w:rsid w:val="00043DDA"/>
    <w:rsid w:val="00043DEF"/>
    <w:rsid w:val="00043DF9"/>
    <w:rsid w:val="00043E43"/>
    <w:rsid w:val="00043E56"/>
    <w:rsid w:val="00043E62"/>
    <w:rsid w:val="00043E94"/>
    <w:rsid w:val="00043E95"/>
    <w:rsid w:val="00043EB9"/>
    <w:rsid w:val="00043EFF"/>
    <w:rsid w:val="00043F3B"/>
    <w:rsid w:val="00043F77"/>
    <w:rsid w:val="00043F79"/>
    <w:rsid w:val="00043F81"/>
    <w:rsid w:val="00043FAA"/>
    <w:rsid w:val="00043FAB"/>
    <w:rsid w:val="00043FD9"/>
    <w:rsid w:val="0004401F"/>
    <w:rsid w:val="0004406D"/>
    <w:rsid w:val="000440A4"/>
    <w:rsid w:val="000440BD"/>
    <w:rsid w:val="000440DB"/>
    <w:rsid w:val="00044103"/>
    <w:rsid w:val="00044106"/>
    <w:rsid w:val="00044133"/>
    <w:rsid w:val="00044176"/>
    <w:rsid w:val="00044181"/>
    <w:rsid w:val="00044189"/>
    <w:rsid w:val="000441A9"/>
    <w:rsid w:val="000441BD"/>
    <w:rsid w:val="000441C6"/>
    <w:rsid w:val="000441F1"/>
    <w:rsid w:val="000441FA"/>
    <w:rsid w:val="0004425B"/>
    <w:rsid w:val="00044283"/>
    <w:rsid w:val="000442B1"/>
    <w:rsid w:val="00044309"/>
    <w:rsid w:val="0004432D"/>
    <w:rsid w:val="00044333"/>
    <w:rsid w:val="0004435A"/>
    <w:rsid w:val="0004436B"/>
    <w:rsid w:val="000443B1"/>
    <w:rsid w:val="000443B6"/>
    <w:rsid w:val="000443D3"/>
    <w:rsid w:val="000443F2"/>
    <w:rsid w:val="0004441F"/>
    <w:rsid w:val="00044420"/>
    <w:rsid w:val="0004443F"/>
    <w:rsid w:val="00044448"/>
    <w:rsid w:val="0004446F"/>
    <w:rsid w:val="00044484"/>
    <w:rsid w:val="00044494"/>
    <w:rsid w:val="00044496"/>
    <w:rsid w:val="000444A0"/>
    <w:rsid w:val="000444B0"/>
    <w:rsid w:val="000444CA"/>
    <w:rsid w:val="0004451B"/>
    <w:rsid w:val="00044541"/>
    <w:rsid w:val="000445FB"/>
    <w:rsid w:val="00044628"/>
    <w:rsid w:val="0004462F"/>
    <w:rsid w:val="0004464E"/>
    <w:rsid w:val="00044659"/>
    <w:rsid w:val="00044690"/>
    <w:rsid w:val="000446CD"/>
    <w:rsid w:val="00044715"/>
    <w:rsid w:val="00044723"/>
    <w:rsid w:val="0004472E"/>
    <w:rsid w:val="00044778"/>
    <w:rsid w:val="00044790"/>
    <w:rsid w:val="000447F8"/>
    <w:rsid w:val="000447FF"/>
    <w:rsid w:val="00044807"/>
    <w:rsid w:val="00044808"/>
    <w:rsid w:val="0004483A"/>
    <w:rsid w:val="000448D2"/>
    <w:rsid w:val="00044943"/>
    <w:rsid w:val="00044952"/>
    <w:rsid w:val="00044965"/>
    <w:rsid w:val="0004498E"/>
    <w:rsid w:val="00044A7B"/>
    <w:rsid w:val="00044AB3"/>
    <w:rsid w:val="00044AB8"/>
    <w:rsid w:val="00044AD0"/>
    <w:rsid w:val="00044B4D"/>
    <w:rsid w:val="00044B5F"/>
    <w:rsid w:val="00044BAB"/>
    <w:rsid w:val="00044BFB"/>
    <w:rsid w:val="00044C39"/>
    <w:rsid w:val="00044C3D"/>
    <w:rsid w:val="00044C67"/>
    <w:rsid w:val="00044C87"/>
    <w:rsid w:val="00044C8A"/>
    <w:rsid w:val="00044C95"/>
    <w:rsid w:val="00044CA3"/>
    <w:rsid w:val="00044D0A"/>
    <w:rsid w:val="00044D0E"/>
    <w:rsid w:val="00044D23"/>
    <w:rsid w:val="00044D28"/>
    <w:rsid w:val="00044D58"/>
    <w:rsid w:val="00044DA7"/>
    <w:rsid w:val="00044DD0"/>
    <w:rsid w:val="00044DD2"/>
    <w:rsid w:val="00044E00"/>
    <w:rsid w:val="00044E34"/>
    <w:rsid w:val="00044E6D"/>
    <w:rsid w:val="00044EA3"/>
    <w:rsid w:val="00044EA8"/>
    <w:rsid w:val="00044EB1"/>
    <w:rsid w:val="00044ED7"/>
    <w:rsid w:val="00044F04"/>
    <w:rsid w:val="00044F06"/>
    <w:rsid w:val="00044F1A"/>
    <w:rsid w:val="00044F2D"/>
    <w:rsid w:val="00044F34"/>
    <w:rsid w:val="00044F4C"/>
    <w:rsid w:val="00044F53"/>
    <w:rsid w:val="00044F69"/>
    <w:rsid w:val="00044F90"/>
    <w:rsid w:val="000450C5"/>
    <w:rsid w:val="000450EA"/>
    <w:rsid w:val="000450F6"/>
    <w:rsid w:val="0004513C"/>
    <w:rsid w:val="0004515D"/>
    <w:rsid w:val="000451AC"/>
    <w:rsid w:val="000451CE"/>
    <w:rsid w:val="000451DA"/>
    <w:rsid w:val="000451E1"/>
    <w:rsid w:val="000451E4"/>
    <w:rsid w:val="0004522F"/>
    <w:rsid w:val="00045237"/>
    <w:rsid w:val="0004529C"/>
    <w:rsid w:val="000452A2"/>
    <w:rsid w:val="000452A7"/>
    <w:rsid w:val="000452F2"/>
    <w:rsid w:val="00045336"/>
    <w:rsid w:val="0004534A"/>
    <w:rsid w:val="00045360"/>
    <w:rsid w:val="00045375"/>
    <w:rsid w:val="0004538E"/>
    <w:rsid w:val="00045398"/>
    <w:rsid w:val="00045416"/>
    <w:rsid w:val="00045437"/>
    <w:rsid w:val="00045439"/>
    <w:rsid w:val="00045443"/>
    <w:rsid w:val="0004545A"/>
    <w:rsid w:val="0004548D"/>
    <w:rsid w:val="000454A0"/>
    <w:rsid w:val="0004551B"/>
    <w:rsid w:val="00045589"/>
    <w:rsid w:val="00045590"/>
    <w:rsid w:val="00045637"/>
    <w:rsid w:val="00045680"/>
    <w:rsid w:val="00045681"/>
    <w:rsid w:val="000456B0"/>
    <w:rsid w:val="000456C1"/>
    <w:rsid w:val="000456D7"/>
    <w:rsid w:val="000456E9"/>
    <w:rsid w:val="0004570B"/>
    <w:rsid w:val="0004572C"/>
    <w:rsid w:val="0004574E"/>
    <w:rsid w:val="0004577B"/>
    <w:rsid w:val="000457C6"/>
    <w:rsid w:val="000457CD"/>
    <w:rsid w:val="000457D2"/>
    <w:rsid w:val="000457FB"/>
    <w:rsid w:val="00045807"/>
    <w:rsid w:val="00045841"/>
    <w:rsid w:val="0004585C"/>
    <w:rsid w:val="00045876"/>
    <w:rsid w:val="00045881"/>
    <w:rsid w:val="000458EB"/>
    <w:rsid w:val="0004590D"/>
    <w:rsid w:val="00045936"/>
    <w:rsid w:val="00045948"/>
    <w:rsid w:val="0004596F"/>
    <w:rsid w:val="00045974"/>
    <w:rsid w:val="00045988"/>
    <w:rsid w:val="000459AC"/>
    <w:rsid w:val="000459E1"/>
    <w:rsid w:val="00045A1E"/>
    <w:rsid w:val="00045A75"/>
    <w:rsid w:val="00045AC8"/>
    <w:rsid w:val="00045AD3"/>
    <w:rsid w:val="00045B0C"/>
    <w:rsid w:val="00045B13"/>
    <w:rsid w:val="00045B1F"/>
    <w:rsid w:val="00045B34"/>
    <w:rsid w:val="00045B89"/>
    <w:rsid w:val="00045B8D"/>
    <w:rsid w:val="00045B9C"/>
    <w:rsid w:val="00045BB2"/>
    <w:rsid w:val="00045BD1"/>
    <w:rsid w:val="00045C0A"/>
    <w:rsid w:val="00045C1F"/>
    <w:rsid w:val="00045C5E"/>
    <w:rsid w:val="00045C97"/>
    <w:rsid w:val="00045CE4"/>
    <w:rsid w:val="00045D43"/>
    <w:rsid w:val="00045DAA"/>
    <w:rsid w:val="00045DB7"/>
    <w:rsid w:val="00045DB8"/>
    <w:rsid w:val="00045DBC"/>
    <w:rsid w:val="00045DCD"/>
    <w:rsid w:val="00045DD3"/>
    <w:rsid w:val="00045DE9"/>
    <w:rsid w:val="00045E04"/>
    <w:rsid w:val="00045E2C"/>
    <w:rsid w:val="00045E54"/>
    <w:rsid w:val="00045E9E"/>
    <w:rsid w:val="00045F13"/>
    <w:rsid w:val="00046032"/>
    <w:rsid w:val="00046086"/>
    <w:rsid w:val="00046092"/>
    <w:rsid w:val="000460BD"/>
    <w:rsid w:val="000460D6"/>
    <w:rsid w:val="00046103"/>
    <w:rsid w:val="00046117"/>
    <w:rsid w:val="00046169"/>
    <w:rsid w:val="000461A2"/>
    <w:rsid w:val="000461C9"/>
    <w:rsid w:val="000461E5"/>
    <w:rsid w:val="00046204"/>
    <w:rsid w:val="0004622C"/>
    <w:rsid w:val="00046250"/>
    <w:rsid w:val="000462A6"/>
    <w:rsid w:val="000462B2"/>
    <w:rsid w:val="000462F9"/>
    <w:rsid w:val="0004633A"/>
    <w:rsid w:val="00046345"/>
    <w:rsid w:val="0004637B"/>
    <w:rsid w:val="00046381"/>
    <w:rsid w:val="0004638E"/>
    <w:rsid w:val="000463B9"/>
    <w:rsid w:val="000463DC"/>
    <w:rsid w:val="000463FE"/>
    <w:rsid w:val="00046407"/>
    <w:rsid w:val="00046413"/>
    <w:rsid w:val="00046461"/>
    <w:rsid w:val="0004648C"/>
    <w:rsid w:val="000464F4"/>
    <w:rsid w:val="000464F5"/>
    <w:rsid w:val="000464F9"/>
    <w:rsid w:val="0004654B"/>
    <w:rsid w:val="0004654D"/>
    <w:rsid w:val="0004657E"/>
    <w:rsid w:val="000465CC"/>
    <w:rsid w:val="000465ED"/>
    <w:rsid w:val="000465EF"/>
    <w:rsid w:val="000465F3"/>
    <w:rsid w:val="000465F9"/>
    <w:rsid w:val="000465FB"/>
    <w:rsid w:val="0004660B"/>
    <w:rsid w:val="00046616"/>
    <w:rsid w:val="000466D1"/>
    <w:rsid w:val="00046768"/>
    <w:rsid w:val="0004676C"/>
    <w:rsid w:val="00046782"/>
    <w:rsid w:val="00046787"/>
    <w:rsid w:val="000467A2"/>
    <w:rsid w:val="000467D5"/>
    <w:rsid w:val="000468A1"/>
    <w:rsid w:val="000468D2"/>
    <w:rsid w:val="00046958"/>
    <w:rsid w:val="00046A25"/>
    <w:rsid w:val="00046A34"/>
    <w:rsid w:val="00046ADC"/>
    <w:rsid w:val="00046AE0"/>
    <w:rsid w:val="00046B1D"/>
    <w:rsid w:val="00046B5A"/>
    <w:rsid w:val="00046B6B"/>
    <w:rsid w:val="00046C3F"/>
    <w:rsid w:val="00046C84"/>
    <w:rsid w:val="00046CA2"/>
    <w:rsid w:val="00046CB2"/>
    <w:rsid w:val="00046CB3"/>
    <w:rsid w:val="00046CC5"/>
    <w:rsid w:val="00046CF0"/>
    <w:rsid w:val="00046CF2"/>
    <w:rsid w:val="00046D01"/>
    <w:rsid w:val="00046D11"/>
    <w:rsid w:val="00046D2B"/>
    <w:rsid w:val="00046D32"/>
    <w:rsid w:val="00046D4D"/>
    <w:rsid w:val="00046D75"/>
    <w:rsid w:val="00046D9F"/>
    <w:rsid w:val="00046DC9"/>
    <w:rsid w:val="00046DD4"/>
    <w:rsid w:val="00046DFB"/>
    <w:rsid w:val="00046DFF"/>
    <w:rsid w:val="00046E3A"/>
    <w:rsid w:val="00046E48"/>
    <w:rsid w:val="00046E59"/>
    <w:rsid w:val="00046E6B"/>
    <w:rsid w:val="00046E94"/>
    <w:rsid w:val="00046EA9"/>
    <w:rsid w:val="00046EB4"/>
    <w:rsid w:val="00046EE7"/>
    <w:rsid w:val="00046F1D"/>
    <w:rsid w:val="00046F4C"/>
    <w:rsid w:val="00046F86"/>
    <w:rsid w:val="00046F92"/>
    <w:rsid w:val="00047004"/>
    <w:rsid w:val="00047059"/>
    <w:rsid w:val="00047091"/>
    <w:rsid w:val="000470B0"/>
    <w:rsid w:val="000470DD"/>
    <w:rsid w:val="000470ED"/>
    <w:rsid w:val="0004710E"/>
    <w:rsid w:val="0004710F"/>
    <w:rsid w:val="00047195"/>
    <w:rsid w:val="0004719D"/>
    <w:rsid w:val="000471B4"/>
    <w:rsid w:val="00047201"/>
    <w:rsid w:val="00047242"/>
    <w:rsid w:val="00047243"/>
    <w:rsid w:val="00047246"/>
    <w:rsid w:val="0004727A"/>
    <w:rsid w:val="00047313"/>
    <w:rsid w:val="0004731E"/>
    <w:rsid w:val="00047330"/>
    <w:rsid w:val="00047338"/>
    <w:rsid w:val="00047372"/>
    <w:rsid w:val="0004739D"/>
    <w:rsid w:val="0004746A"/>
    <w:rsid w:val="00047474"/>
    <w:rsid w:val="0004750E"/>
    <w:rsid w:val="00047540"/>
    <w:rsid w:val="00047545"/>
    <w:rsid w:val="00047557"/>
    <w:rsid w:val="00047583"/>
    <w:rsid w:val="0004759E"/>
    <w:rsid w:val="000475A3"/>
    <w:rsid w:val="000475D1"/>
    <w:rsid w:val="00047667"/>
    <w:rsid w:val="000476A3"/>
    <w:rsid w:val="000476FE"/>
    <w:rsid w:val="0004771D"/>
    <w:rsid w:val="000477B4"/>
    <w:rsid w:val="000477BB"/>
    <w:rsid w:val="000477FC"/>
    <w:rsid w:val="00047817"/>
    <w:rsid w:val="0004781A"/>
    <w:rsid w:val="0004782D"/>
    <w:rsid w:val="0004783D"/>
    <w:rsid w:val="00047847"/>
    <w:rsid w:val="000478A7"/>
    <w:rsid w:val="000478D0"/>
    <w:rsid w:val="000478E9"/>
    <w:rsid w:val="000478FA"/>
    <w:rsid w:val="00047953"/>
    <w:rsid w:val="00047976"/>
    <w:rsid w:val="00047989"/>
    <w:rsid w:val="000479F0"/>
    <w:rsid w:val="00047A20"/>
    <w:rsid w:val="00047AA1"/>
    <w:rsid w:val="00047BDF"/>
    <w:rsid w:val="00047C0E"/>
    <w:rsid w:val="00047C2E"/>
    <w:rsid w:val="00047C74"/>
    <w:rsid w:val="00047CA2"/>
    <w:rsid w:val="00047CEB"/>
    <w:rsid w:val="00047D00"/>
    <w:rsid w:val="00047D13"/>
    <w:rsid w:val="00047D39"/>
    <w:rsid w:val="00047D67"/>
    <w:rsid w:val="00047D76"/>
    <w:rsid w:val="00047D79"/>
    <w:rsid w:val="00047D97"/>
    <w:rsid w:val="00047DCD"/>
    <w:rsid w:val="00047E37"/>
    <w:rsid w:val="00047E3F"/>
    <w:rsid w:val="00047E41"/>
    <w:rsid w:val="00047E74"/>
    <w:rsid w:val="00047E82"/>
    <w:rsid w:val="00047E8B"/>
    <w:rsid w:val="00047EAA"/>
    <w:rsid w:val="00047EBB"/>
    <w:rsid w:val="00047ECB"/>
    <w:rsid w:val="00047EEC"/>
    <w:rsid w:val="00047F04"/>
    <w:rsid w:val="00047F29"/>
    <w:rsid w:val="00047F41"/>
    <w:rsid w:val="00047F51"/>
    <w:rsid w:val="00047F57"/>
    <w:rsid w:val="00047F71"/>
    <w:rsid w:val="00047F88"/>
    <w:rsid w:val="00047FE6"/>
    <w:rsid w:val="00050003"/>
    <w:rsid w:val="00050024"/>
    <w:rsid w:val="00050028"/>
    <w:rsid w:val="0005003C"/>
    <w:rsid w:val="0005007B"/>
    <w:rsid w:val="000500DD"/>
    <w:rsid w:val="000500F8"/>
    <w:rsid w:val="0005011F"/>
    <w:rsid w:val="00050121"/>
    <w:rsid w:val="00050186"/>
    <w:rsid w:val="00050197"/>
    <w:rsid w:val="000501C6"/>
    <w:rsid w:val="000501D1"/>
    <w:rsid w:val="0005022C"/>
    <w:rsid w:val="00050265"/>
    <w:rsid w:val="0005029D"/>
    <w:rsid w:val="000502A4"/>
    <w:rsid w:val="000502A5"/>
    <w:rsid w:val="00050305"/>
    <w:rsid w:val="00050342"/>
    <w:rsid w:val="00050356"/>
    <w:rsid w:val="00050393"/>
    <w:rsid w:val="000503A8"/>
    <w:rsid w:val="000503B1"/>
    <w:rsid w:val="000503E8"/>
    <w:rsid w:val="00050411"/>
    <w:rsid w:val="00050460"/>
    <w:rsid w:val="00050480"/>
    <w:rsid w:val="000504C5"/>
    <w:rsid w:val="000504CF"/>
    <w:rsid w:val="000504D0"/>
    <w:rsid w:val="00050506"/>
    <w:rsid w:val="00050530"/>
    <w:rsid w:val="00050532"/>
    <w:rsid w:val="00050544"/>
    <w:rsid w:val="0005054D"/>
    <w:rsid w:val="00050556"/>
    <w:rsid w:val="00050557"/>
    <w:rsid w:val="00050569"/>
    <w:rsid w:val="00050579"/>
    <w:rsid w:val="00050587"/>
    <w:rsid w:val="000505F4"/>
    <w:rsid w:val="00050677"/>
    <w:rsid w:val="00050679"/>
    <w:rsid w:val="0005069F"/>
    <w:rsid w:val="000506A5"/>
    <w:rsid w:val="000506D7"/>
    <w:rsid w:val="000506EA"/>
    <w:rsid w:val="000506EB"/>
    <w:rsid w:val="000506F2"/>
    <w:rsid w:val="00050704"/>
    <w:rsid w:val="0005071A"/>
    <w:rsid w:val="00050729"/>
    <w:rsid w:val="00050739"/>
    <w:rsid w:val="0005074D"/>
    <w:rsid w:val="0005076E"/>
    <w:rsid w:val="00050771"/>
    <w:rsid w:val="00050773"/>
    <w:rsid w:val="00050775"/>
    <w:rsid w:val="00050798"/>
    <w:rsid w:val="00050830"/>
    <w:rsid w:val="00050862"/>
    <w:rsid w:val="00050887"/>
    <w:rsid w:val="00050893"/>
    <w:rsid w:val="0005090A"/>
    <w:rsid w:val="0005096D"/>
    <w:rsid w:val="000509C3"/>
    <w:rsid w:val="000509D3"/>
    <w:rsid w:val="00050A5B"/>
    <w:rsid w:val="00050AAD"/>
    <w:rsid w:val="00050AC2"/>
    <w:rsid w:val="00050AEB"/>
    <w:rsid w:val="00050B4C"/>
    <w:rsid w:val="00050B8C"/>
    <w:rsid w:val="00050BB2"/>
    <w:rsid w:val="00050BC1"/>
    <w:rsid w:val="00050C16"/>
    <w:rsid w:val="00050C4E"/>
    <w:rsid w:val="00050C55"/>
    <w:rsid w:val="00050C61"/>
    <w:rsid w:val="00050CBA"/>
    <w:rsid w:val="00050CC8"/>
    <w:rsid w:val="00050CF8"/>
    <w:rsid w:val="00050D0F"/>
    <w:rsid w:val="00050D3D"/>
    <w:rsid w:val="00050D89"/>
    <w:rsid w:val="00050D9A"/>
    <w:rsid w:val="00050DB1"/>
    <w:rsid w:val="00050DBB"/>
    <w:rsid w:val="00050DC4"/>
    <w:rsid w:val="00050DE8"/>
    <w:rsid w:val="00050DF8"/>
    <w:rsid w:val="00050E32"/>
    <w:rsid w:val="00050E33"/>
    <w:rsid w:val="00050E52"/>
    <w:rsid w:val="00050E5B"/>
    <w:rsid w:val="00050E79"/>
    <w:rsid w:val="00050E7D"/>
    <w:rsid w:val="00050EBB"/>
    <w:rsid w:val="00050F26"/>
    <w:rsid w:val="00050F28"/>
    <w:rsid w:val="00050F3D"/>
    <w:rsid w:val="00050F46"/>
    <w:rsid w:val="00050F72"/>
    <w:rsid w:val="00050F7A"/>
    <w:rsid w:val="00050FB9"/>
    <w:rsid w:val="00050FEB"/>
    <w:rsid w:val="00051007"/>
    <w:rsid w:val="0005100F"/>
    <w:rsid w:val="00051020"/>
    <w:rsid w:val="00051029"/>
    <w:rsid w:val="0005104B"/>
    <w:rsid w:val="0005107A"/>
    <w:rsid w:val="000510AB"/>
    <w:rsid w:val="000510B7"/>
    <w:rsid w:val="000510EC"/>
    <w:rsid w:val="000510EF"/>
    <w:rsid w:val="000510F6"/>
    <w:rsid w:val="00051127"/>
    <w:rsid w:val="0005116A"/>
    <w:rsid w:val="0005118F"/>
    <w:rsid w:val="000511EF"/>
    <w:rsid w:val="00051236"/>
    <w:rsid w:val="000512B1"/>
    <w:rsid w:val="0005132A"/>
    <w:rsid w:val="0005136C"/>
    <w:rsid w:val="00051374"/>
    <w:rsid w:val="000513D9"/>
    <w:rsid w:val="000513F6"/>
    <w:rsid w:val="00051422"/>
    <w:rsid w:val="0005142C"/>
    <w:rsid w:val="0005143F"/>
    <w:rsid w:val="000514C3"/>
    <w:rsid w:val="00051500"/>
    <w:rsid w:val="00051550"/>
    <w:rsid w:val="00051558"/>
    <w:rsid w:val="0005157E"/>
    <w:rsid w:val="00051597"/>
    <w:rsid w:val="0005159A"/>
    <w:rsid w:val="000515EC"/>
    <w:rsid w:val="000515F6"/>
    <w:rsid w:val="0005161C"/>
    <w:rsid w:val="00051626"/>
    <w:rsid w:val="00051664"/>
    <w:rsid w:val="000516EB"/>
    <w:rsid w:val="0005172A"/>
    <w:rsid w:val="00051755"/>
    <w:rsid w:val="0005178F"/>
    <w:rsid w:val="00051790"/>
    <w:rsid w:val="0005179A"/>
    <w:rsid w:val="000517A7"/>
    <w:rsid w:val="000517FE"/>
    <w:rsid w:val="0005181D"/>
    <w:rsid w:val="000518B5"/>
    <w:rsid w:val="000518CF"/>
    <w:rsid w:val="000518D0"/>
    <w:rsid w:val="0005190C"/>
    <w:rsid w:val="0005193F"/>
    <w:rsid w:val="00051956"/>
    <w:rsid w:val="0005195A"/>
    <w:rsid w:val="000519B0"/>
    <w:rsid w:val="000519C2"/>
    <w:rsid w:val="000519D6"/>
    <w:rsid w:val="000519EF"/>
    <w:rsid w:val="000519FE"/>
    <w:rsid w:val="00051A18"/>
    <w:rsid w:val="00051A61"/>
    <w:rsid w:val="00051A69"/>
    <w:rsid w:val="00051A6F"/>
    <w:rsid w:val="00051A9A"/>
    <w:rsid w:val="00051AAD"/>
    <w:rsid w:val="00051B0F"/>
    <w:rsid w:val="00051B13"/>
    <w:rsid w:val="00051B15"/>
    <w:rsid w:val="00051B46"/>
    <w:rsid w:val="00051B58"/>
    <w:rsid w:val="00051B72"/>
    <w:rsid w:val="00051B7E"/>
    <w:rsid w:val="00051BB3"/>
    <w:rsid w:val="00051BD1"/>
    <w:rsid w:val="00051BF7"/>
    <w:rsid w:val="00051C0A"/>
    <w:rsid w:val="00051C0E"/>
    <w:rsid w:val="00051C60"/>
    <w:rsid w:val="00051C77"/>
    <w:rsid w:val="00051C85"/>
    <w:rsid w:val="00051CB4"/>
    <w:rsid w:val="00051CBE"/>
    <w:rsid w:val="00051CD0"/>
    <w:rsid w:val="00051CE0"/>
    <w:rsid w:val="00051D22"/>
    <w:rsid w:val="00051D64"/>
    <w:rsid w:val="00051DA1"/>
    <w:rsid w:val="00051E18"/>
    <w:rsid w:val="00051E23"/>
    <w:rsid w:val="00051E24"/>
    <w:rsid w:val="00051E9D"/>
    <w:rsid w:val="00051EAB"/>
    <w:rsid w:val="00051F1F"/>
    <w:rsid w:val="00051F4E"/>
    <w:rsid w:val="00051FB9"/>
    <w:rsid w:val="00051FF3"/>
    <w:rsid w:val="00051FFA"/>
    <w:rsid w:val="0005200B"/>
    <w:rsid w:val="0005200C"/>
    <w:rsid w:val="00052036"/>
    <w:rsid w:val="000520BC"/>
    <w:rsid w:val="000520F0"/>
    <w:rsid w:val="00052106"/>
    <w:rsid w:val="00052171"/>
    <w:rsid w:val="0005220F"/>
    <w:rsid w:val="00052212"/>
    <w:rsid w:val="00052243"/>
    <w:rsid w:val="0005225E"/>
    <w:rsid w:val="0005226C"/>
    <w:rsid w:val="00052282"/>
    <w:rsid w:val="00052291"/>
    <w:rsid w:val="000522B6"/>
    <w:rsid w:val="000522BA"/>
    <w:rsid w:val="000522CF"/>
    <w:rsid w:val="00052385"/>
    <w:rsid w:val="00052399"/>
    <w:rsid w:val="000523B4"/>
    <w:rsid w:val="000523D6"/>
    <w:rsid w:val="000523E1"/>
    <w:rsid w:val="00052448"/>
    <w:rsid w:val="00052461"/>
    <w:rsid w:val="00052488"/>
    <w:rsid w:val="00052492"/>
    <w:rsid w:val="000524BE"/>
    <w:rsid w:val="000524C6"/>
    <w:rsid w:val="000524DB"/>
    <w:rsid w:val="000524FE"/>
    <w:rsid w:val="00052541"/>
    <w:rsid w:val="00052562"/>
    <w:rsid w:val="0005256B"/>
    <w:rsid w:val="00052578"/>
    <w:rsid w:val="0005257A"/>
    <w:rsid w:val="00052580"/>
    <w:rsid w:val="00052585"/>
    <w:rsid w:val="00052593"/>
    <w:rsid w:val="000525A5"/>
    <w:rsid w:val="000525C9"/>
    <w:rsid w:val="000525E4"/>
    <w:rsid w:val="000525F5"/>
    <w:rsid w:val="00052626"/>
    <w:rsid w:val="00052662"/>
    <w:rsid w:val="00052678"/>
    <w:rsid w:val="0005268F"/>
    <w:rsid w:val="000526A4"/>
    <w:rsid w:val="000526CA"/>
    <w:rsid w:val="000526D9"/>
    <w:rsid w:val="000526F2"/>
    <w:rsid w:val="00052756"/>
    <w:rsid w:val="00052761"/>
    <w:rsid w:val="000527ED"/>
    <w:rsid w:val="0005282B"/>
    <w:rsid w:val="000528E7"/>
    <w:rsid w:val="000528F0"/>
    <w:rsid w:val="00052902"/>
    <w:rsid w:val="0005294F"/>
    <w:rsid w:val="00052952"/>
    <w:rsid w:val="0005295E"/>
    <w:rsid w:val="000529B1"/>
    <w:rsid w:val="00052A03"/>
    <w:rsid w:val="00052A69"/>
    <w:rsid w:val="00052A86"/>
    <w:rsid w:val="00052A93"/>
    <w:rsid w:val="00052A9F"/>
    <w:rsid w:val="00052AE2"/>
    <w:rsid w:val="00052AFC"/>
    <w:rsid w:val="00052B18"/>
    <w:rsid w:val="00052B2F"/>
    <w:rsid w:val="00052B3E"/>
    <w:rsid w:val="00052B45"/>
    <w:rsid w:val="00052BAA"/>
    <w:rsid w:val="00052BFF"/>
    <w:rsid w:val="00052C46"/>
    <w:rsid w:val="00052C53"/>
    <w:rsid w:val="00052C54"/>
    <w:rsid w:val="00052C65"/>
    <w:rsid w:val="00052C84"/>
    <w:rsid w:val="00052C8E"/>
    <w:rsid w:val="00052CAB"/>
    <w:rsid w:val="00052CAC"/>
    <w:rsid w:val="00052CC7"/>
    <w:rsid w:val="00052D30"/>
    <w:rsid w:val="00052D6C"/>
    <w:rsid w:val="00052D6F"/>
    <w:rsid w:val="00052D77"/>
    <w:rsid w:val="00052D82"/>
    <w:rsid w:val="00052D8F"/>
    <w:rsid w:val="00052DA2"/>
    <w:rsid w:val="00052DCC"/>
    <w:rsid w:val="00052DE9"/>
    <w:rsid w:val="00052DF9"/>
    <w:rsid w:val="00052DFD"/>
    <w:rsid w:val="00052E1D"/>
    <w:rsid w:val="00052E23"/>
    <w:rsid w:val="00052E79"/>
    <w:rsid w:val="00052E7E"/>
    <w:rsid w:val="00052EA1"/>
    <w:rsid w:val="00052EAC"/>
    <w:rsid w:val="00052EBF"/>
    <w:rsid w:val="00052F51"/>
    <w:rsid w:val="00052F5B"/>
    <w:rsid w:val="00052F65"/>
    <w:rsid w:val="00052FA0"/>
    <w:rsid w:val="00052FC6"/>
    <w:rsid w:val="00052FD4"/>
    <w:rsid w:val="00053005"/>
    <w:rsid w:val="00053016"/>
    <w:rsid w:val="0005307F"/>
    <w:rsid w:val="000530A2"/>
    <w:rsid w:val="000530C3"/>
    <w:rsid w:val="000530F7"/>
    <w:rsid w:val="000530FB"/>
    <w:rsid w:val="000530FD"/>
    <w:rsid w:val="00053100"/>
    <w:rsid w:val="00053108"/>
    <w:rsid w:val="00053127"/>
    <w:rsid w:val="00053130"/>
    <w:rsid w:val="00053138"/>
    <w:rsid w:val="0005313C"/>
    <w:rsid w:val="0005316E"/>
    <w:rsid w:val="000531AB"/>
    <w:rsid w:val="000531BF"/>
    <w:rsid w:val="00053214"/>
    <w:rsid w:val="00053224"/>
    <w:rsid w:val="00053230"/>
    <w:rsid w:val="00053272"/>
    <w:rsid w:val="00053296"/>
    <w:rsid w:val="000532B9"/>
    <w:rsid w:val="0005333D"/>
    <w:rsid w:val="0005335C"/>
    <w:rsid w:val="00053383"/>
    <w:rsid w:val="00053393"/>
    <w:rsid w:val="000533AF"/>
    <w:rsid w:val="000533BE"/>
    <w:rsid w:val="000533EE"/>
    <w:rsid w:val="000533EF"/>
    <w:rsid w:val="00053412"/>
    <w:rsid w:val="0005347F"/>
    <w:rsid w:val="00053486"/>
    <w:rsid w:val="000534B1"/>
    <w:rsid w:val="000534BE"/>
    <w:rsid w:val="00053547"/>
    <w:rsid w:val="0005355B"/>
    <w:rsid w:val="00053560"/>
    <w:rsid w:val="0005356B"/>
    <w:rsid w:val="00053573"/>
    <w:rsid w:val="00053574"/>
    <w:rsid w:val="000535F8"/>
    <w:rsid w:val="000536A0"/>
    <w:rsid w:val="000536C1"/>
    <w:rsid w:val="000536DF"/>
    <w:rsid w:val="00053716"/>
    <w:rsid w:val="00053789"/>
    <w:rsid w:val="000537A0"/>
    <w:rsid w:val="000537AA"/>
    <w:rsid w:val="000537F8"/>
    <w:rsid w:val="00053816"/>
    <w:rsid w:val="00053824"/>
    <w:rsid w:val="0005383B"/>
    <w:rsid w:val="00053888"/>
    <w:rsid w:val="0005389E"/>
    <w:rsid w:val="000538B5"/>
    <w:rsid w:val="000538D7"/>
    <w:rsid w:val="00053902"/>
    <w:rsid w:val="00053918"/>
    <w:rsid w:val="00053927"/>
    <w:rsid w:val="00053955"/>
    <w:rsid w:val="0005395E"/>
    <w:rsid w:val="000539A1"/>
    <w:rsid w:val="000539C3"/>
    <w:rsid w:val="00053A5C"/>
    <w:rsid w:val="00053ABA"/>
    <w:rsid w:val="00053AC5"/>
    <w:rsid w:val="00053B51"/>
    <w:rsid w:val="00053B52"/>
    <w:rsid w:val="00053B79"/>
    <w:rsid w:val="00053B9C"/>
    <w:rsid w:val="00053BD5"/>
    <w:rsid w:val="00053C08"/>
    <w:rsid w:val="00053C31"/>
    <w:rsid w:val="00053C4E"/>
    <w:rsid w:val="00053C50"/>
    <w:rsid w:val="00053C66"/>
    <w:rsid w:val="00053CA1"/>
    <w:rsid w:val="00053CB9"/>
    <w:rsid w:val="00053CE4"/>
    <w:rsid w:val="00053D49"/>
    <w:rsid w:val="00053DA8"/>
    <w:rsid w:val="00053E68"/>
    <w:rsid w:val="00053E9E"/>
    <w:rsid w:val="00053EA1"/>
    <w:rsid w:val="00053EB2"/>
    <w:rsid w:val="00053EF6"/>
    <w:rsid w:val="00053F0B"/>
    <w:rsid w:val="00053F0D"/>
    <w:rsid w:val="00053F10"/>
    <w:rsid w:val="00053F26"/>
    <w:rsid w:val="00053F3D"/>
    <w:rsid w:val="00053F63"/>
    <w:rsid w:val="00053F91"/>
    <w:rsid w:val="0005400D"/>
    <w:rsid w:val="0005403E"/>
    <w:rsid w:val="0005408B"/>
    <w:rsid w:val="000540BD"/>
    <w:rsid w:val="000540C3"/>
    <w:rsid w:val="000540E9"/>
    <w:rsid w:val="000540F3"/>
    <w:rsid w:val="000540F5"/>
    <w:rsid w:val="00054100"/>
    <w:rsid w:val="00054111"/>
    <w:rsid w:val="00054122"/>
    <w:rsid w:val="0005412F"/>
    <w:rsid w:val="00054164"/>
    <w:rsid w:val="0005417A"/>
    <w:rsid w:val="000541AB"/>
    <w:rsid w:val="00054213"/>
    <w:rsid w:val="00054295"/>
    <w:rsid w:val="000542C1"/>
    <w:rsid w:val="00054304"/>
    <w:rsid w:val="00054308"/>
    <w:rsid w:val="00054318"/>
    <w:rsid w:val="00054366"/>
    <w:rsid w:val="00054370"/>
    <w:rsid w:val="00054397"/>
    <w:rsid w:val="000543AC"/>
    <w:rsid w:val="000543B6"/>
    <w:rsid w:val="000543BC"/>
    <w:rsid w:val="000543C5"/>
    <w:rsid w:val="000543CC"/>
    <w:rsid w:val="000543E9"/>
    <w:rsid w:val="00054443"/>
    <w:rsid w:val="00054444"/>
    <w:rsid w:val="00054497"/>
    <w:rsid w:val="000544A6"/>
    <w:rsid w:val="0005452F"/>
    <w:rsid w:val="00054531"/>
    <w:rsid w:val="00054536"/>
    <w:rsid w:val="0005456C"/>
    <w:rsid w:val="000545B8"/>
    <w:rsid w:val="000545CC"/>
    <w:rsid w:val="000545D6"/>
    <w:rsid w:val="0005460D"/>
    <w:rsid w:val="0005461A"/>
    <w:rsid w:val="00054625"/>
    <w:rsid w:val="0005462A"/>
    <w:rsid w:val="0005462F"/>
    <w:rsid w:val="0005463A"/>
    <w:rsid w:val="0005466B"/>
    <w:rsid w:val="00054679"/>
    <w:rsid w:val="0005467C"/>
    <w:rsid w:val="00054686"/>
    <w:rsid w:val="000546B2"/>
    <w:rsid w:val="000546F9"/>
    <w:rsid w:val="000546FE"/>
    <w:rsid w:val="00054722"/>
    <w:rsid w:val="0005474E"/>
    <w:rsid w:val="00054768"/>
    <w:rsid w:val="00054772"/>
    <w:rsid w:val="00054775"/>
    <w:rsid w:val="00054784"/>
    <w:rsid w:val="00054792"/>
    <w:rsid w:val="000547B8"/>
    <w:rsid w:val="000547D0"/>
    <w:rsid w:val="000547E5"/>
    <w:rsid w:val="00054805"/>
    <w:rsid w:val="0005482D"/>
    <w:rsid w:val="00054841"/>
    <w:rsid w:val="00054844"/>
    <w:rsid w:val="00054847"/>
    <w:rsid w:val="0005484E"/>
    <w:rsid w:val="0005484F"/>
    <w:rsid w:val="00054853"/>
    <w:rsid w:val="000548F2"/>
    <w:rsid w:val="0005491C"/>
    <w:rsid w:val="0005492A"/>
    <w:rsid w:val="00054930"/>
    <w:rsid w:val="00054971"/>
    <w:rsid w:val="0005497D"/>
    <w:rsid w:val="000549A4"/>
    <w:rsid w:val="000549D1"/>
    <w:rsid w:val="000549E2"/>
    <w:rsid w:val="000549EE"/>
    <w:rsid w:val="000549F6"/>
    <w:rsid w:val="00054A2E"/>
    <w:rsid w:val="00054A44"/>
    <w:rsid w:val="00054A7B"/>
    <w:rsid w:val="00054A93"/>
    <w:rsid w:val="00054AAF"/>
    <w:rsid w:val="00054AC2"/>
    <w:rsid w:val="00054B02"/>
    <w:rsid w:val="00054B2B"/>
    <w:rsid w:val="00054B85"/>
    <w:rsid w:val="00054BB0"/>
    <w:rsid w:val="00054BD2"/>
    <w:rsid w:val="00054BD5"/>
    <w:rsid w:val="00054C02"/>
    <w:rsid w:val="00054C35"/>
    <w:rsid w:val="00054C6A"/>
    <w:rsid w:val="00054C6F"/>
    <w:rsid w:val="00054CB6"/>
    <w:rsid w:val="00054CBE"/>
    <w:rsid w:val="00054D03"/>
    <w:rsid w:val="00054D06"/>
    <w:rsid w:val="00054D72"/>
    <w:rsid w:val="00054DF4"/>
    <w:rsid w:val="00054DFF"/>
    <w:rsid w:val="00054E00"/>
    <w:rsid w:val="00054E4E"/>
    <w:rsid w:val="00054E8C"/>
    <w:rsid w:val="00054ECD"/>
    <w:rsid w:val="00054F0C"/>
    <w:rsid w:val="00054F12"/>
    <w:rsid w:val="00054F2A"/>
    <w:rsid w:val="00054F34"/>
    <w:rsid w:val="00054F3A"/>
    <w:rsid w:val="00054F41"/>
    <w:rsid w:val="00054F5B"/>
    <w:rsid w:val="00054FCB"/>
    <w:rsid w:val="00054FD9"/>
    <w:rsid w:val="00055000"/>
    <w:rsid w:val="00055011"/>
    <w:rsid w:val="00055026"/>
    <w:rsid w:val="00055047"/>
    <w:rsid w:val="00055050"/>
    <w:rsid w:val="00055073"/>
    <w:rsid w:val="000550BF"/>
    <w:rsid w:val="0005511A"/>
    <w:rsid w:val="00055130"/>
    <w:rsid w:val="0005513C"/>
    <w:rsid w:val="0005515B"/>
    <w:rsid w:val="0005515E"/>
    <w:rsid w:val="00055173"/>
    <w:rsid w:val="000551AE"/>
    <w:rsid w:val="000551C1"/>
    <w:rsid w:val="000551C8"/>
    <w:rsid w:val="000551F7"/>
    <w:rsid w:val="00055246"/>
    <w:rsid w:val="00055280"/>
    <w:rsid w:val="000552C8"/>
    <w:rsid w:val="000552E0"/>
    <w:rsid w:val="00055351"/>
    <w:rsid w:val="0005536F"/>
    <w:rsid w:val="000553C2"/>
    <w:rsid w:val="000553F5"/>
    <w:rsid w:val="0005540B"/>
    <w:rsid w:val="00055426"/>
    <w:rsid w:val="0005542E"/>
    <w:rsid w:val="00055440"/>
    <w:rsid w:val="00055456"/>
    <w:rsid w:val="0005546E"/>
    <w:rsid w:val="00055478"/>
    <w:rsid w:val="00055483"/>
    <w:rsid w:val="0005548D"/>
    <w:rsid w:val="00055494"/>
    <w:rsid w:val="0005549D"/>
    <w:rsid w:val="000554B6"/>
    <w:rsid w:val="000554D7"/>
    <w:rsid w:val="000554F5"/>
    <w:rsid w:val="00055500"/>
    <w:rsid w:val="00055502"/>
    <w:rsid w:val="00055509"/>
    <w:rsid w:val="00055591"/>
    <w:rsid w:val="000555CB"/>
    <w:rsid w:val="000555DE"/>
    <w:rsid w:val="000555E1"/>
    <w:rsid w:val="000555E5"/>
    <w:rsid w:val="0005569A"/>
    <w:rsid w:val="000556BB"/>
    <w:rsid w:val="00055707"/>
    <w:rsid w:val="0005571D"/>
    <w:rsid w:val="00055742"/>
    <w:rsid w:val="00055759"/>
    <w:rsid w:val="000557B0"/>
    <w:rsid w:val="000557C2"/>
    <w:rsid w:val="000557E7"/>
    <w:rsid w:val="00055826"/>
    <w:rsid w:val="00055872"/>
    <w:rsid w:val="0005588E"/>
    <w:rsid w:val="000558BB"/>
    <w:rsid w:val="000558F8"/>
    <w:rsid w:val="00055916"/>
    <w:rsid w:val="0005592C"/>
    <w:rsid w:val="00055965"/>
    <w:rsid w:val="00055976"/>
    <w:rsid w:val="000559A8"/>
    <w:rsid w:val="000559B6"/>
    <w:rsid w:val="000559CF"/>
    <w:rsid w:val="00055A5B"/>
    <w:rsid w:val="00055A63"/>
    <w:rsid w:val="00055A90"/>
    <w:rsid w:val="00055AA8"/>
    <w:rsid w:val="00055AE2"/>
    <w:rsid w:val="00055AEC"/>
    <w:rsid w:val="00055B26"/>
    <w:rsid w:val="00055B28"/>
    <w:rsid w:val="00055B65"/>
    <w:rsid w:val="00055BAB"/>
    <w:rsid w:val="00055BE0"/>
    <w:rsid w:val="00055C0B"/>
    <w:rsid w:val="00055C0E"/>
    <w:rsid w:val="00055C18"/>
    <w:rsid w:val="00055C62"/>
    <w:rsid w:val="00055C64"/>
    <w:rsid w:val="00055C7B"/>
    <w:rsid w:val="00055C98"/>
    <w:rsid w:val="00055C9F"/>
    <w:rsid w:val="00055CB2"/>
    <w:rsid w:val="00055CBD"/>
    <w:rsid w:val="00055CC0"/>
    <w:rsid w:val="00055CE1"/>
    <w:rsid w:val="00055D49"/>
    <w:rsid w:val="00055DBE"/>
    <w:rsid w:val="00055DD0"/>
    <w:rsid w:val="00055DE6"/>
    <w:rsid w:val="00055E1C"/>
    <w:rsid w:val="00055E1E"/>
    <w:rsid w:val="00055E3A"/>
    <w:rsid w:val="00055E5F"/>
    <w:rsid w:val="00055EBD"/>
    <w:rsid w:val="00055ECD"/>
    <w:rsid w:val="00055ED0"/>
    <w:rsid w:val="00055EDD"/>
    <w:rsid w:val="00055F08"/>
    <w:rsid w:val="00055F51"/>
    <w:rsid w:val="00055FC1"/>
    <w:rsid w:val="00055FC4"/>
    <w:rsid w:val="0005601A"/>
    <w:rsid w:val="0005601C"/>
    <w:rsid w:val="0005608A"/>
    <w:rsid w:val="000560B4"/>
    <w:rsid w:val="000560BF"/>
    <w:rsid w:val="000560C1"/>
    <w:rsid w:val="0005613C"/>
    <w:rsid w:val="0005617B"/>
    <w:rsid w:val="00056183"/>
    <w:rsid w:val="0005619D"/>
    <w:rsid w:val="00056200"/>
    <w:rsid w:val="00056211"/>
    <w:rsid w:val="00056254"/>
    <w:rsid w:val="0005628D"/>
    <w:rsid w:val="000562C7"/>
    <w:rsid w:val="000562FB"/>
    <w:rsid w:val="0005631E"/>
    <w:rsid w:val="00056353"/>
    <w:rsid w:val="00056365"/>
    <w:rsid w:val="00056380"/>
    <w:rsid w:val="0005640C"/>
    <w:rsid w:val="0005643B"/>
    <w:rsid w:val="00056480"/>
    <w:rsid w:val="0005653E"/>
    <w:rsid w:val="0005655C"/>
    <w:rsid w:val="00056581"/>
    <w:rsid w:val="00056591"/>
    <w:rsid w:val="0005659C"/>
    <w:rsid w:val="000565C6"/>
    <w:rsid w:val="000565CF"/>
    <w:rsid w:val="00056606"/>
    <w:rsid w:val="0005665F"/>
    <w:rsid w:val="00056681"/>
    <w:rsid w:val="00056690"/>
    <w:rsid w:val="000566B7"/>
    <w:rsid w:val="000566C7"/>
    <w:rsid w:val="000566D8"/>
    <w:rsid w:val="000566DD"/>
    <w:rsid w:val="000566E9"/>
    <w:rsid w:val="00056724"/>
    <w:rsid w:val="0005672D"/>
    <w:rsid w:val="0005672F"/>
    <w:rsid w:val="00056740"/>
    <w:rsid w:val="0005675B"/>
    <w:rsid w:val="00056778"/>
    <w:rsid w:val="000567A2"/>
    <w:rsid w:val="000567A3"/>
    <w:rsid w:val="000567A8"/>
    <w:rsid w:val="000567BD"/>
    <w:rsid w:val="000567E6"/>
    <w:rsid w:val="00056803"/>
    <w:rsid w:val="0005682B"/>
    <w:rsid w:val="00056859"/>
    <w:rsid w:val="0005687B"/>
    <w:rsid w:val="000568DA"/>
    <w:rsid w:val="0005693D"/>
    <w:rsid w:val="0005695F"/>
    <w:rsid w:val="00056988"/>
    <w:rsid w:val="00056A12"/>
    <w:rsid w:val="00056A19"/>
    <w:rsid w:val="00056A85"/>
    <w:rsid w:val="00056A88"/>
    <w:rsid w:val="00056ABB"/>
    <w:rsid w:val="00056AEA"/>
    <w:rsid w:val="00056B5C"/>
    <w:rsid w:val="00056BAD"/>
    <w:rsid w:val="00056C2F"/>
    <w:rsid w:val="00056C5A"/>
    <w:rsid w:val="00056C7D"/>
    <w:rsid w:val="00056C9C"/>
    <w:rsid w:val="00056CB4"/>
    <w:rsid w:val="00056D32"/>
    <w:rsid w:val="00056D3D"/>
    <w:rsid w:val="00056D46"/>
    <w:rsid w:val="00056D64"/>
    <w:rsid w:val="00056D6C"/>
    <w:rsid w:val="00056DBC"/>
    <w:rsid w:val="00056DCD"/>
    <w:rsid w:val="00056DD7"/>
    <w:rsid w:val="00056E3F"/>
    <w:rsid w:val="00056E4F"/>
    <w:rsid w:val="00056E56"/>
    <w:rsid w:val="00056E76"/>
    <w:rsid w:val="00056E93"/>
    <w:rsid w:val="00056ED1"/>
    <w:rsid w:val="00056EFF"/>
    <w:rsid w:val="00056F05"/>
    <w:rsid w:val="00056F08"/>
    <w:rsid w:val="00056F26"/>
    <w:rsid w:val="00056F61"/>
    <w:rsid w:val="0005703F"/>
    <w:rsid w:val="00057044"/>
    <w:rsid w:val="00057056"/>
    <w:rsid w:val="000570EB"/>
    <w:rsid w:val="000570ED"/>
    <w:rsid w:val="00057108"/>
    <w:rsid w:val="0005711B"/>
    <w:rsid w:val="00057142"/>
    <w:rsid w:val="00057188"/>
    <w:rsid w:val="0005720A"/>
    <w:rsid w:val="00057242"/>
    <w:rsid w:val="00057257"/>
    <w:rsid w:val="0005727E"/>
    <w:rsid w:val="0005728D"/>
    <w:rsid w:val="000572B2"/>
    <w:rsid w:val="000572D3"/>
    <w:rsid w:val="00057304"/>
    <w:rsid w:val="00057332"/>
    <w:rsid w:val="00057336"/>
    <w:rsid w:val="00057364"/>
    <w:rsid w:val="00057381"/>
    <w:rsid w:val="00057384"/>
    <w:rsid w:val="0005739C"/>
    <w:rsid w:val="0005740F"/>
    <w:rsid w:val="00057413"/>
    <w:rsid w:val="00057418"/>
    <w:rsid w:val="00057419"/>
    <w:rsid w:val="00057469"/>
    <w:rsid w:val="00057470"/>
    <w:rsid w:val="000574C7"/>
    <w:rsid w:val="000574D4"/>
    <w:rsid w:val="0005750D"/>
    <w:rsid w:val="0005755D"/>
    <w:rsid w:val="00057564"/>
    <w:rsid w:val="0005758C"/>
    <w:rsid w:val="000575A2"/>
    <w:rsid w:val="000575B9"/>
    <w:rsid w:val="00057624"/>
    <w:rsid w:val="0005767A"/>
    <w:rsid w:val="0005769F"/>
    <w:rsid w:val="000576CF"/>
    <w:rsid w:val="000576D2"/>
    <w:rsid w:val="000576E5"/>
    <w:rsid w:val="0005771E"/>
    <w:rsid w:val="0005772C"/>
    <w:rsid w:val="00057785"/>
    <w:rsid w:val="00057792"/>
    <w:rsid w:val="00057795"/>
    <w:rsid w:val="000577BB"/>
    <w:rsid w:val="000577C8"/>
    <w:rsid w:val="00057817"/>
    <w:rsid w:val="0005786B"/>
    <w:rsid w:val="0005787B"/>
    <w:rsid w:val="0005789D"/>
    <w:rsid w:val="000578A0"/>
    <w:rsid w:val="000578B9"/>
    <w:rsid w:val="000578D0"/>
    <w:rsid w:val="000578D9"/>
    <w:rsid w:val="000578FB"/>
    <w:rsid w:val="00057914"/>
    <w:rsid w:val="00057970"/>
    <w:rsid w:val="00057993"/>
    <w:rsid w:val="000579BB"/>
    <w:rsid w:val="000579C1"/>
    <w:rsid w:val="000579C5"/>
    <w:rsid w:val="000579D1"/>
    <w:rsid w:val="000579D6"/>
    <w:rsid w:val="000579EE"/>
    <w:rsid w:val="000579F3"/>
    <w:rsid w:val="00057A1F"/>
    <w:rsid w:val="00057A7C"/>
    <w:rsid w:val="00057A9E"/>
    <w:rsid w:val="00057AD6"/>
    <w:rsid w:val="00057B34"/>
    <w:rsid w:val="00057B6A"/>
    <w:rsid w:val="00057BB9"/>
    <w:rsid w:val="00057BD6"/>
    <w:rsid w:val="00057BF4"/>
    <w:rsid w:val="00057C26"/>
    <w:rsid w:val="00057C3A"/>
    <w:rsid w:val="00057C44"/>
    <w:rsid w:val="00057C52"/>
    <w:rsid w:val="00057C5F"/>
    <w:rsid w:val="00057C7F"/>
    <w:rsid w:val="00057C94"/>
    <w:rsid w:val="00057C96"/>
    <w:rsid w:val="00057D4C"/>
    <w:rsid w:val="00057DA2"/>
    <w:rsid w:val="00057DB6"/>
    <w:rsid w:val="00057E33"/>
    <w:rsid w:val="00057E52"/>
    <w:rsid w:val="00057E62"/>
    <w:rsid w:val="00057EBA"/>
    <w:rsid w:val="00057EE2"/>
    <w:rsid w:val="00057EF5"/>
    <w:rsid w:val="00057F37"/>
    <w:rsid w:val="00057F3B"/>
    <w:rsid w:val="00057F3F"/>
    <w:rsid w:val="00057F69"/>
    <w:rsid w:val="00057FAD"/>
    <w:rsid w:val="00057FF2"/>
    <w:rsid w:val="00060006"/>
    <w:rsid w:val="0006001C"/>
    <w:rsid w:val="0006001D"/>
    <w:rsid w:val="0006005A"/>
    <w:rsid w:val="0006007C"/>
    <w:rsid w:val="0006008B"/>
    <w:rsid w:val="00060090"/>
    <w:rsid w:val="000600DB"/>
    <w:rsid w:val="000600E0"/>
    <w:rsid w:val="0006010D"/>
    <w:rsid w:val="0006011D"/>
    <w:rsid w:val="0006011E"/>
    <w:rsid w:val="00060138"/>
    <w:rsid w:val="00060167"/>
    <w:rsid w:val="00060193"/>
    <w:rsid w:val="0006019D"/>
    <w:rsid w:val="000601D5"/>
    <w:rsid w:val="000601DC"/>
    <w:rsid w:val="000601F4"/>
    <w:rsid w:val="00060285"/>
    <w:rsid w:val="0006029D"/>
    <w:rsid w:val="000602AB"/>
    <w:rsid w:val="000602C2"/>
    <w:rsid w:val="00060366"/>
    <w:rsid w:val="00060395"/>
    <w:rsid w:val="00060453"/>
    <w:rsid w:val="00060467"/>
    <w:rsid w:val="0006048C"/>
    <w:rsid w:val="00060494"/>
    <w:rsid w:val="00060496"/>
    <w:rsid w:val="000604B3"/>
    <w:rsid w:val="000604C1"/>
    <w:rsid w:val="000604D2"/>
    <w:rsid w:val="00060519"/>
    <w:rsid w:val="0006053A"/>
    <w:rsid w:val="00060554"/>
    <w:rsid w:val="0006057F"/>
    <w:rsid w:val="00060588"/>
    <w:rsid w:val="000605B8"/>
    <w:rsid w:val="000605F6"/>
    <w:rsid w:val="0006060A"/>
    <w:rsid w:val="00060627"/>
    <w:rsid w:val="00060628"/>
    <w:rsid w:val="0006067C"/>
    <w:rsid w:val="000606B4"/>
    <w:rsid w:val="000606D7"/>
    <w:rsid w:val="000606EC"/>
    <w:rsid w:val="000606F6"/>
    <w:rsid w:val="0006077A"/>
    <w:rsid w:val="0006079E"/>
    <w:rsid w:val="000607B2"/>
    <w:rsid w:val="0006080E"/>
    <w:rsid w:val="00060863"/>
    <w:rsid w:val="00060910"/>
    <w:rsid w:val="00060916"/>
    <w:rsid w:val="00060928"/>
    <w:rsid w:val="00060946"/>
    <w:rsid w:val="00060A62"/>
    <w:rsid w:val="00060AC2"/>
    <w:rsid w:val="00060AEB"/>
    <w:rsid w:val="00060B13"/>
    <w:rsid w:val="00060B65"/>
    <w:rsid w:val="00060B7B"/>
    <w:rsid w:val="00060B82"/>
    <w:rsid w:val="00060B90"/>
    <w:rsid w:val="00060BB4"/>
    <w:rsid w:val="00060BF6"/>
    <w:rsid w:val="00060C0B"/>
    <w:rsid w:val="00060C0C"/>
    <w:rsid w:val="00060C0D"/>
    <w:rsid w:val="00060C12"/>
    <w:rsid w:val="00060C17"/>
    <w:rsid w:val="00060C2A"/>
    <w:rsid w:val="00060C31"/>
    <w:rsid w:val="00060C8B"/>
    <w:rsid w:val="00060C93"/>
    <w:rsid w:val="00060C98"/>
    <w:rsid w:val="00060C9D"/>
    <w:rsid w:val="00060D08"/>
    <w:rsid w:val="00060D41"/>
    <w:rsid w:val="00060E2B"/>
    <w:rsid w:val="00060E33"/>
    <w:rsid w:val="00060E3A"/>
    <w:rsid w:val="00060E58"/>
    <w:rsid w:val="00060EF8"/>
    <w:rsid w:val="00060F1E"/>
    <w:rsid w:val="00060F21"/>
    <w:rsid w:val="00060F2D"/>
    <w:rsid w:val="00060F32"/>
    <w:rsid w:val="00060F50"/>
    <w:rsid w:val="00060F61"/>
    <w:rsid w:val="00060F7A"/>
    <w:rsid w:val="00060F92"/>
    <w:rsid w:val="00060FC6"/>
    <w:rsid w:val="00060FCE"/>
    <w:rsid w:val="00060FDD"/>
    <w:rsid w:val="00060FE7"/>
    <w:rsid w:val="0006100D"/>
    <w:rsid w:val="00061012"/>
    <w:rsid w:val="00061029"/>
    <w:rsid w:val="00061043"/>
    <w:rsid w:val="00061050"/>
    <w:rsid w:val="00061068"/>
    <w:rsid w:val="0006106F"/>
    <w:rsid w:val="00061083"/>
    <w:rsid w:val="000610A6"/>
    <w:rsid w:val="000610EE"/>
    <w:rsid w:val="00061104"/>
    <w:rsid w:val="0006113A"/>
    <w:rsid w:val="00061144"/>
    <w:rsid w:val="0006114C"/>
    <w:rsid w:val="00061177"/>
    <w:rsid w:val="000611C8"/>
    <w:rsid w:val="000611DE"/>
    <w:rsid w:val="0006122D"/>
    <w:rsid w:val="00061255"/>
    <w:rsid w:val="0006127D"/>
    <w:rsid w:val="0006128A"/>
    <w:rsid w:val="0006129E"/>
    <w:rsid w:val="000612B6"/>
    <w:rsid w:val="000612E5"/>
    <w:rsid w:val="0006131C"/>
    <w:rsid w:val="00061327"/>
    <w:rsid w:val="00061365"/>
    <w:rsid w:val="00061370"/>
    <w:rsid w:val="0006137C"/>
    <w:rsid w:val="00061395"/>
    <w:rsid w:val="000613C9"/>
    <w:rsid w:val="000613D3"/>
    <w:rsid w:val="000613F3"/>
    <w:rsid w:val="00061406"/>
    <w:rsid w:val="0006140E"/>
    <w:rsid w:val="0006142F"/>
    <w:rsid w:val="00061441"/>
    <w:rsid w:val="0006147F"/>
    <w:rsid w:val="000614B5"/>
    <w:rsid w:val="000614E3"/>
    <w:rsid w:val="00061511"/>
    <w:rsid w:val="00061566"/>
    <w:rsid w:val="00061596"/>
    <w:rsid w:val="000615A1"/>
    <w:rsid w:val="000615CF"/>
    <w:rsid w:val="000615FE"/>
    <w:rsid w:val="0006162B"/>
    <w:rsid w:val="000616A3"/>
    <w:rsid w:val="000616F0"/>
    <w:rsid w:val="00061748"/>
    <w:rsid w:val="0006174B"/>
    <w:rsid w:val="0006174C"/>
    <w:rsid w:val="00061778"/>
    <w:rsid w:val="00061799"/>
    <w:rsid w:val="000617B9"/>
    <w:rsid w:val="000617D0"/>
    <w:rsid w:val="00061833"/>
    <w:rsid w:val="00061879"/>
    <w:rsid w:val="000618A7"/>
    <w:rsid w:val="000618BE"/>
    <w:rsid w:val="000618C5"/>
    <w:rsid w:val="00061911"/>
    <w:rsid w:val="0006194F"/>
    <w:rsid w:val="0006197D"/>
    <w:rsid w:val="0006198E"/>
    <w:rsid w:val="0006199E"/>
    <w:rsid w:val="000619BA"/>
    <w:rsid w:val="000619C5"/>
    <w:rsid w:val="000619C9"/>
    <w:rsid w:val="00061A61"/>
    <w:rsid w:val="00061A66"/>
    <w:rsid w:val="00061AD7"/>
    <w:rsid w:val="00061AF5"/>
    <w:rsid w:val="00061AFA"/>
    <w:rsid w:val="00061B29"/>
    <w:rsid w:val="00061B62"/>
    <w:rsid w:val="00061B75"/>
    <w:rsid w:val="00061B87"/>
    <w:rsid w:val="00061B8B"/>
    <w:rsid w:val="00061BC4"/>
    <w:rsid w:val="00061BDA"/>
    <w:rsid w:val="00061C71"/>
    <w:rsid w:val="00061C87"/>
    <w:rsid w:val="00061C96"/>
    <w:rsid w:val="00061CD5"/>
    <w:rsid w:val="00061CFF"/>
    <w:rsid w:val="00061D2D"/>
    <w:rsid w:val="00061DAE"/>
    <w:rsid w:val="00061E3F"/>
    <w:rsid w:val="00061E5C"/>
    <w:rsid w:val="00061E75"/>
    <w:rsid w:val="00061E8D"/>
    <w:rsid w:val="00061E96"/>
    <w:rsid w:val="00061EA5"/>
    <w:rsid w:val="00061EB0"/>
    <w:rsid w:val="00061EB4"/>
    <w:rsid w:val="00061EF4"/>
    <w:rsid w:val="00061F20"/>
    <w:rsid w:val="00061F28"/>
    <w:rsid w:val="00061F36"/>
    <w:rsid w:val="00061F9B"/>
    <w:rsid w:val="00061F9F"/>
    <w:rsid w:val="00061FDD"/>
    <w:rsid w:val="00061FF7"/>
    <w:rsid w:val="0006204F"/>
    <w:rsid w:val="0006208D"/>
    <w:rsid w:val="000620AC"/>
    <w:rsid w:val="000620FC"/>
    <w:rsid w:val="00062122"/>
    <w:rsid w:val="0006212D"/>
    <w:rsid w:val="00062140"/>
    <w:rsid w:val="0006217D"/>
    <w:rsid w:val="00062198"/>
    <w:rsid w:val="000621E9"/>
    <w:rsid w:val="000621F7"/>
    <w:rsid w:val="0006220C"/>
    <w:rsid w:val="0006220D"/>
    <w:rsid w:val="00062218"/>
    <w:rsid w:val="00062222"/>
    <w:rsid w:val="0006223B"/>
    <w:rsid w:val="0006224B"/>
    <w:rsid w:val="00062259"/>
    <w:rsid w:val="000622A6"/>
    <w:rsid w:val="00062313"/>
    <w:rsid w:val="0006237A"/>
    <w:rsid w:val="000623A8"/>
    <w:rsid w:val="000623AC"/>
    <w:rsid w:val="00062414"/>
    <w:rsid w:val="00062431"/>
    <w:rsid w:val="00062479"/>
    <w:rsid w:val="00062488"/>
    <w:rsid w:val="000624B8"/>
    <w:rsid w:val="000624C5"/>
    <w:rsid w:val="000624D4"/>
    <w:rsid w:val="000624D8"/>
    <w:rsid w:val="000624FD"/>
    <w:rsid w:val="00062501"/>
    <w:rsid w:val="00062513"/>
    <w:rsid w:val="0006251E"/>
    <w:rsid w:val="00062580"/>
    <w:rsid w:val="000625BB"/>
    <w:rsid w:val="000625CD"/>
    <w:rsid w:val="000625D4"/>
    <w:rsid w:val="000625E2"/>
    <w:rsid w:val="000625E4"/>
    <w:rsid w:val="000625E6"/>
    <w:rsid w:val="000625E7"/>
    <w:rsid w:val="00062615"/>
    <w:rsid w:val="0006265C"/>
    <w:rsid w:val="00062665"/>
    <w:rsid w:val="0006267F"/>
    <w:rsid w:val="0006269A"/>
    <w:rsid w:val="000626A9"/>
    <w:rsid w:val="000626C5"/>
    <w:rsid w:val="00062704"/>
    <w:rsid w:val="00062718"/>
    <w:rsid w:val="00062766"/>
    <w:rsid w:val="00062810"/>
    <w:rsid w:val="00062826"/>
    <w:rsid w:val="00062841"/>
    <w:rsid w:val="0006284C"/>
    <w:rsid w:val="00062859"/>
    <w:rsid w:val="00062873"/>
    <w:rsid w:val="00062880"/>
    <w:rsid w:val="00062897"/>
    <w:rsid w:val="0006289D"/>
    <w:rsid w:val="000628C2"/>
    <w:rsid w:val="000628D6"/>
    <w:rsid w:val="00062904"/>
    <w:rsid w:val="0006292A"/>
    <w:rsid w:val="00062930"/>
    <w:rsid w:val="00062932"/>
    <w:rsid w:val="0006294B"/>
    <w:rsid w:val="000629A1"/>
    <w:rsid w:val="000629B9"/>
    <w:rsid w:val="000629EE"/>
    <w:rsid w:val="000629F6"/>
    <w:rsid w:val="00062A06"/>
    <w:rsid w:val="00062A21"/>
    <w:rsid w:val="00062A29"/>
    <w:rsid w:val="00062A2E"/>
    <w:rsid w:val="00062A59"/>
    <w:rsid w:val="00062A6D"/>
    <w:rsid w:val="00062ABE"/>
    <w:rsid w:val="00062AE2"/>
    <w:rsid w:val="00062AED"/>
    <w:rsid w:val="00062AF3"/>
    <w:rsid w:val="00062B6D"/>
    <w:rsid w:val="00062B74"/>
    <w:rsid w:val="00062B7E"/>
    <w:rsid w:val="00062BC4"/>
    <w:rsid w:val="00062C02"/>
    <w:rsid w:val="00062C45"/>
    <w:rsid w:val="00062CA5"/>
    <w:rsid w:val="00062CA7"/>
    <w:rsid w:val="00062CC4"/>
    <w:rsid w:val="00062CE6"/>
    <w:rsid w:val="00062CF0"/>
    <w:rsid w:val="00062D14"/>
    <w:rsid w:val="00062D2D"/>
    <w:rsid w:val="00062D4B"/>
    <w:rsid w:val="00062D5E"/>
    <w:rsid w:val="00062D60"/>
    <w:rsid w:val="00062D71"/>
    <w:rsid w:val="00062D7E"/>
    <w:rsid w:val="00062DE8"/>
    <w:rsid w:val="00062E2A"/>
    <w:rsid w:val="00062E30"/>
    <w:rsid w:val="00062ECA"/>
    <w:rsid w:val="00062F3B"/>
    <w:rsid w:val="0006302E"/>
    <w:rsid w:val="00063033"/>
    <w:rsid w:val="00063047"/>
    <w:rsid w:val="00063049"/>
    <w:rsid w:val="0006307B"/>
    <w:rsid w:val="00063110"/>
    <w:rsid w:val="00063122"/>
    <w:rsid w:val="0006313E"/>
    <w:rsid w:val="00063187"/>
    <w:rsid w:val="000631B0"/>
    <w:rsid w:val="000631BE"/>
    <w:rsid w:val="000631C9"/>
    <w:rsid w:val="000631D2"/>
    <w:rsid w:val="000631E1"/>
    <w:rsid w:val="000631F9"/>
    <w:rsid w:val="00063205"/>
    <w:rsid w:val="00063208"/>
    <w:rsid w:val="0006322D"/>
    <w:rsid w:val="0006323A"/>
    <w:rsid w:val="0006323B"/>
    <w:rsid w:val="0006324A"/>
    <w:rsid w:val="0006324B"/>
    <w:rsid w:val="0006326D"/>
    <w:rsid w:val="00063271"/>
    <w:rsid w:val="00063273"/>
    <w:rsid w:val="00063281"/>
    <w:rsid w:val="000632AA"/>
    <w:rsid w:val="000632B4"/>
    <w:rsid w:val="000632C8"/>
    <w:rsid w:val="000632DA"/>
    <w:rsid w:val="000632DD"/>
    <w:rsid w:val="000632E7"/>
    <w:rsid w:val="00063335"/>
    <w:rsid w:val="000633CD"/>
    <w:rsid w:val="0006341B"/>
    <w:rsid w:val="00063449"/>
    <w:rsid w:val="00063476"/>
    <w:rsid w:val="000634A2"/>
    <w:rsid w:val="000634C9"/>
    <w:rsid w:val="000634DB"/>
    <w:rsid w:val="00063539"/>
    <w:rsid w:val="0006353D"/>
    <w:rsid w:val="0006353E"/>
    <w:rsid w:val="000635A2"/>
    <w:rsid w:val="000635C6"/>
    <w:rsid w:val="000635FF"/>
    <w:rsid w:val="00063639"/>
    <w:rsid w:val="00063651"/>
    <w:rsid w:val="00063654"/>
    <w:rsid w:val="00063673"/>
    <w:rsid w:val="00063682"/>
    <w:rsid w:val="0006369A"/>
    <w:rsid w:val="0006369E"/>
    <w:rsid w:val="000636A3"/>
    <w:rsid w:val="000636AA"/>
    <w:rsid w:val="000636D7"/>
    <w:rsid w:val="00063714"/>
    <w:rsid w:val="0006375E"/>
    <w:rsid w:val="0006378D"/>
    <w:rsid w:val="000637A7"/>
    <w:rsid w:val="000637B1"/>
    <w:rsid w:val="000637E0"/>
    <w:rsid w:val="0006388C"/>
    <w:rsid w:val="0006389F"/>
    <w:rsid w:val="00063932"/>
    <w:rsid w:val="00063976"/>
    <w:rsid w:val="00063997"/>
    <w:rsid w:val="000639C6"/>
    <w:rsid w:val="000639ED"/>
    <w:rsid w:val="000639FD"/>
    <w:rsid w:val="00063A33"/>
    <w:rsid w:val="00063A5B"/>
    <w:rsid w:val="00063A81"/>
    <w:rsid w:val="00063AC8"/>
    <w:rsid w:val="00063AF0"/>
    <w:rsid w:val="00063B23"/>
    <w:rsid w:val="00063B27"/>
    <w:rsid w:val="00063B59"/>
    <w:rsid w:val="00063B5C"/>
    <w:rsid w:val="00063B93"/>
    <w:rsid w:val="00063BA6"/>
    <w:rsid w:val="00063BD5"/>
    <w:rsid w:val="00063C05"/>
    <w:rsid w:val="00063C07"/>
    <w:rsid w:val="00063C2C"/>
    <w:rsid w:val="00063C3C"/>
    <w:rsid w:val="00063C71"/>
    <w:rsid w:val="00063CCF"/>
    <w:rsid w:val="00063D1C"/>
    <w:rsid w:val="00063D22"/>
    <w:rsid w:val="00063D96"/>
    <w:rsid w:val="00063D9F"/>
    <w:rsid w:val="00063DB0"/>
    <w:rsid w:val="00063DCD"/>
    <w:rsid w:val="00063DF7"/>
    <w:rsid w:val="00063DFE"/>
    <w:rsid w:val="00063E08"/>
    <w:rsid w:val="00063E16"/>
    <w:rsid w:val="00063E3C"/>
    <w:rsid w:val="00063E40"/>
    <w:rsid w:val="00063E80"/>
    <w:rsid w:val="00063EA0"/>
    <w:rsid w:val="00063EAE"/>
    <w:rsid w:val="00063EB5"/>
    <w:rsid w:val="00063EBC"/>
    <w:rsid w:val="00063F1C"/>
    <w:rsid w:val="00063F26"/>
    <w:rsid w:val="00063F57"/>
    <w:rsid w:val="00063F99"/>
    <w:rsid w:val="00063FC8"/>
    <w:rsid w:val="00063FDF"/>
    <w:rsid w:val="00064023"/>
    <w:rsid w:val="0006402E"/>
    <w:rsid w:val="0006405B"/>
    <w:rsid w:val="00064090"/>
    <w:rsid w:val="000640AC"/>
    <w:rsid w:val="000640C2"/>
    <w:rsid w:val="000640F7"/>
    <w:rsid w:val="00064120"/>
    <w:rsid w:val="0006412B"/>
    <w:rsid w:val="00064165"/>
    <w:rsid w:val="00064169"/>
    <w:rsid w:val="00064178"/>
    <w:rsid w:val="00064220"/>
    <w:rsid w:val="00064227"/>
    <w:rsid w:val="00064246"/>
    <w:rsid w:val="00064288"/>
    <w:rsid w:val="000642AB"/>
    <w:rsid w:val="000642D0"/>
    <w:rsid w:val="000642F0"/>
    <w:rsid w:val="000642F9"/>
    <w:rsid w:val="00064306"/>
    <w:rsid w:val="0006433B"/>
    <w:rsid w:val="000643AB"/>
    <w:rsid w:val="000643AD"/>
    <w:rsid w:val="000643BE"/>
    <w:rsid w:val="000643C6"/>
    <w:rsid w:val="000643D9"/>
    <w:rsid w:val="000643DA"/>
    <w:rsid w:val="00064421"/>
    <w:rsid w:val="00064447"/>
    <w:rsid w:val="00064450"/>
    <w:rsid w:val="00064461"/>
    <w:rsid w:val="0006446E"/>
    <w:rsid w:val="00064487"/>
    <w:rsid w:val="0006449B"/>
    <w:rsid w:val="000644A1"/>
    <w:rsid w:val="000644D7"/>
    <w:rsid w:val="00064509"/>
    <w:rsid w:val="0006450D"/>
    <w:rsid w:val="00064528"/>
    <w:rsid w:val="00064549"/>
    <w:rsid w:val="0006455D"/>
    <w:rsid w:val="000645BD"/>
    <w:rsid w:val="000645EE"/>
    <w:rsid w:val="00064621"/>
    <w:rsid w:val="0006462B"/>
    <w:rsid w:val="0006463A"/>
    <w:rsid w:val="00064675"/>
    <w:rsid w:val="00064698"/>
    <w:rsid w:val="0006469F"/>
    <w:rsid w:val="00064701"/>
    <w:rsid w:val="00064704"/>
    <w:rsid w:val="00064718"/>
    <w:rsid w:val="00064720"/>
    <w:rsid w:val="00064741"/>
    <w:rsid w:val="00064766"/>
    <w:rsid w:val="00064779"/>
    <w:rsid w:val="00064788"/>
    <w:rsid w:val="00064789"/>
    <w:rsid w:val="000647A9"/>
    <w:rsid w:val="000647C8"/>
    <w:rsid w:val="000647F5"/>
    <w:rsid w:val="00064849"/>
    <w:rsid w:val="0006489B"/>
    <w:rsid w:val="000648AB"/>
    <w:rsid w:val="000648D1"/>
    <w:rsid w:val="000648D6"/>
    <w:rsid w:val="000648FD"/>
    <w:rsid w:val="00064922"/>
    <w:rsid w:val="00064967"/>
    <w:rsid w:val="0006498F"/>
    <w:rsid w:val="000649A9"/>
    <w:rsid w:val="000649D3"/>
    <w:rsid w:val="000649FE"/>
    <w:rsid w:val="00064A21"/>
    <w:rsid w:val="00064A4F"/>
    <w:rsid w:val="00064A6B"/>
    <w:rsid w:val="00064A9D"/>
    <w:rsid w:val="00064AE6"/>
    <w:rsid w:val="00064B0E"/>
    <w:rsid w:val="00064B32"/>
    <w:rsid w:val="00064B3B"/>
    <w:rsid w:val="00064B40"/>
    <w:rsid w:val="00064B62"/>
    <w:rsid w:val="00064B9F"/>
    <w:rsid w:val="00064BB5"/>
    <w:rsid w:val="00064BEF"/>
    <w:rsid w:val="00064C10"/>
    <w:rsid w:val="00064C1D"/>
    <w:rsid w:val="00064C1E"/>
    <w:rsid w:val="00064C55"/>
    <w:rsid w:val="00064C64"/>
    <w:rsid w:val="00064C80"/>
    <w:rsid w:val="00064CB5"/>
    <w:rsid w:val="00064CF2"/>
    <w:rsid w:val="00064D08"/>
    <w:rsid w:val="00064D2D"/>
    <w:rsid w:val="00064D7C"/>
    <w:rsid w:val="00064D9C"/>
    <w:rsid w:val="00064E06"/>
    <w:rsid w:val="00064E67"/>
    <w:rsid w:val="00064EAD"/>
    <w:rsid w:val="00064EC3"/>
    <w:rsid w:val="00064EDF"/>
    <w:rsid w:val="00064F29"/>
    <w:rsid w:val="00064F4C"/>
    <w:rsid w:val="00064F4D"/>
    <w:rsid w:val="00064F5C"/>
    <w:rsid w:val="00064F6B"/>
    <w:rsid w:val="00064F9B"/>
    <w:rsid w:val="00064FBE"/>
    <w:rsid w:val="00065009"/>
    <w:rsid w:val="0006500A"/>
    <w:rsid w:val="00065018"/>
    <w:rsid w:val="0006501F"/>
    <w:rsid w:val="00065070"/>
    <w:rsid w:val="0006508D"/>
    <w:rsid w:val="000650D3"/>
    <w:rsid w:val="000650F0"/>
    <w:rsid w:val="0006518A"/>
    <w:rsid w:val="000651AA"/>
    <w:rsid w:val="000651C0"/>
    <w:rsid w:val="000651CB"/>
    <w:rsid w:val="00065225"/>
    <w:rsid w:val="0006523A"/>
    <w:rsid w:val="000652D0"/>
    <w:rsid w:val="0006531C"/>
    <w:rsid w:val="00065330"/>
    <w:rsid w:val="00065375"/>
    <w:rsid w:val="000653A1"/>
    <w:rsid w:val="0006540A"/>
    <w:rsid w:val="00065416"/>
    <w:rsid w:val="00065452"/>
    <w:rsid w:val="00065492"/>
    <w:rsid w:val="000654AF"/>
    <w:rsid w:val="000654CB"/>
    <w:rsid w:val="00065503"/>
    <w:rsid w:val="00065533"/>
    <w:rsid w:val="00065563"/>
    <w:rsid w:val="000655A0"/>
    <w:rsid w:val="000655A5"/>
    <w:rsid w:val="000655B7"/>
    <w:rsid w:val="000655C5"/>
    <w:rsid w:val="000655CB"/>
    <w:rsid w:val="000655D6"/>
    <w:rsid w:val="000655D8"/>
    <w:rsid w:val="000655E1"/>
    <w:rsid w:val="000655F9"/>
    <w:rsid w:val="000655FD"/>
    <w:rsid w:val="00065606"/>
    <w:rsid w:val="00065617"/>
    <w:rsid w:val="0006561C"/>
    <w:rsid w:val="0006561F"/>
    <w:rsid w:val="00065657"/>
    <w:rsid w:val="000656B7"/>
    <w:rsid w:val="000656E6"/>
    <w:rsid w:val="00065722"/>
    <w:rsid w:val="00065746"/>
    <w:rsid w:val="00065791"/>
    <w:rsid w:val="00065794"/>
    <w:rsid w:val="000657A9"/>
    <w:rsid w:val="000657B1"/>
    <w:rsid w:val="000657BF"/>
    <w:rsid w:val="000657C7"/>
    <w:rsid w:val="000657DE"/>
    <w:rsid w:val="000657DF"/>
    <w:rsid w:val="00065835"/>
    <w:rsid w:val="0006585B"/>
    <w:rsid w:val="00065892"/>
    <w:rsid w:val="0006589A"/>
    <w:rsid w:val="000658B5"/>
    <w:rsid w:val="000658BA"/>
    <w:rsid w:val="000658BD"/>
    <w:rsid w:val="0006592B"/>
    <w:rsid w:val="00065935"/>
    <w:rsid w:val="0006594D"/>
    <w:rsid w:val="0006594E"/>
    <w:rsid w:val="00065960"/>
    <w:rsid w:val="00065973"/>
    <w:rsid w:val="0006597B"/>
    <w:rsid w:val="00065989"/>
    <w:rsid w:val="0006599D"/>
    <w:rsid w:val="000659C7"/>
    <w:rsid w:val="00065A02"/>
    <w:rsid w:val="00065A13"/>
    <w:rsid w:val="00065A1D"/>
    <w:rsid w:val="00065A4F"/>
    <w:rsid w:val="00065A61"/>
    <w:rsid w:val="00065A7B"/>
    <w:rsid w:val="00065AA7"/>
    <w:rsid w:val="00065AE7"/>
    <w:rsid w:val="00065B54"/>
    <w:rsid w:val="00065B88"/>
    <w:rsid w:val="00065B9C"/>
    <w:rsid w:val="00065BD8"/>
    <w:rsid w:val="00065BE5"/>
    <w:rsid w:val="00065C33"/>
    <w:rsid w:val="00065C43"/>
    <w:rsid w:val="00065C82"/>
    <w:rsid w:val="00065CF4"/>
    <w:rsid w:val="00065D3A"/>
    <w:rsid w:val="00065D8C"/>
    <w:rsid w:val="00065DA5"/>
    <w:rsid w:val="00065DB0"/>
    <w:rsid w:val="00065DBD"/>
    <w:rsid w:val="00065E07"/>
    <w:rsid w:val="00065E18"/>
    <w:rsid w:val="00065E1C"/>
    <w:rsid w:val="00065E1E"/>
    <w:rsid w:val="00065E2C"/>
    <w:rsid w:val="00065E2E"/>
    <w:rsid w:val="00065F10"/>
    <w:rsid w:val="00065F2F"/>
    <w:rsid w:val="00065F3F"/>
    <w:rsid w:val="00065FFA"/>
    <w:rsid w:val="00066012"/>
    <w:rsid w:val="0006603F"/>
    <w:rsid w:val="0006605C"/>
    <w:rsid w:val="000660B1"/>
    <w:rsid w:val="000660B3"/>
    <w:rsid w:val="000660CC"/>
    <w:rsid w:val="000660F3"/>
    <w:rsid w:val="00066129"/>
    <w:rsid w:val="000661D1"/>
    <w:rsid w:val="00066233"/>
    <w:rsid w:val="0006624B"/>
    <w:rsid w:val="0006625A"/>
    <w:rsid w:val="000662B7"/>
    <w:rsid w:val="000662C7"/>
    <w:rsid w:val="000662D8"/>
    <w:rsid w:val="000662EE"/>
    <w:rsid w:val="000662FC"/>
    <w:rsid w:val="00066308"/>
    <w:rsid w:val="0006630D"/>
    <w:rsid w:val="00066351"/>
    <w:rsid w:val="0006637A"/>
    <w:rsid w:val="000663E6"/>
    <w:rsid w:val="000663F1"/>
    <w:rsid w:val="0006644F"/>
    <w:rsid w:val="0006645B"/>
    <w:rsid w:val="000664C9"/>
    <w:rsid w:val="000664D0"/>
    <w:rsid w:val="000664EC"/>
    <w:rsid w:val="00066560"/>
    <w:rsid w:val="000665CA"/>
    <w:rsid w:val="000665F0"/>
    <w:rsid w:val="00066614"/>
    <w:rsid w:val="00066627"/>
    <w:rsid w:val="0006663D"/>
    <w:rsid w:val="000666EE"/>
    <w:rsid w:val="0006670C"/>
    <w:rsid w:val="00066767"/>
    <w:rsid w:val="000667B2"/>
    <w:rsid w:val="000667C2"/>
    <w:rsid w:val="000667CD"/>
    <w:rsid w:val="000667E1"/>
    <w:rsid w:val="0006680E"/>
    <w:rsid w:val="000668A4"/>
    <w:rsid w:val="000668AA"/>
    <w:rsid w:val="000668AF"/>
    <w:rsid w:val="000668CC"/>
    <w:rsid w:val="000668E6"/>
    <w:rsid w:val="0006691D"/>
    <w:rsid w:val="0006695D"/>
    <w:rsid w:val="0006697C"/>
    <w:rsid w:val="00066984"/>
    <w:rsid w:val="0006699B"/>
    <w:rsid w:val="000669D9"/>
    <w:rsid w:val="000669DD"/>
    <w:rsid w:val="00066AA0"/>
    <w:rsid w:val="00066AA6"/>
    <w:rsid w:val="00066AB1"/>
    <w:rsid w:val="00066AFB"/>
    <w:rsid w:val="00066B26"/>
    <w:rsid w:val="00066B54"/>
    <w:rsid w:val="00066B72"/>
    <w:rsid w:val="00066B7E"/>
    <w:rsid w:val="00066B80"/>
    <w:rsid w:val="00066B8E"/>
    <w:rsid w:val="00066BB0"/>
    <w:rsid w:val="00066BB8"/>
    <w:rsid w:val="00066BF8"/>
    <w:rsid w:val="00066C05"/>
    <w:rsid w:val="00066C07"/>
    <w:rsid w:val="00066C14"/>
    <w:rsid w:val="00066C26"/>
    <w:rsid w:val="00066C4B"/>
    <w:rsid w:val="00066C5C"/>
    <w:rsid w:val="00066C6F"/>
    <w:rsid w:val="00066CB2"/>
    <w:rsid w:val="00066CE3"/>
    <w:rsid w:val="00066D0C"/>
    <w:rsid w:val="00066D42"/>
    <w:rsid w:val="00066D4C"/>
    <w:rsid w:val="00066DB8"/>
    <w:rsid w:val="00066DC7"/>
    <w:rsid w:val="00066DE8"/>
    <w:rsid w:val="00066E12"/>
    <w:rsid w:val="00066E13"/>
    <w:rsid w:val="00066E54"/>
    <w:rsid w:val="00066E74"/>
    <w:rsid w:val="00066EBC"/>
    <w:rsid w:val="00066EE8"/>
    <w:rsid w:val="00066EEC"/>
    <w:rsid w:val="00066EF2"/>
    <w:rsid w:val="00066F0C"/>
    <w:rsid w:val="00066F36"/>
    <w:rsid w:val="00066F50"/>
    <w:rsid w:val="00066FA3"/>
    <w:rsid w:val="00066FAF"/>
    <w:rsid w:val="00067015"/>
    <w:rsid w:val="00067022"/>
    <w:rsid w:val="00067032"/>
    <w:rsid w:val="0006703A"/>
    <w:rsid w:val="00067053"/>
    <w:rsid w:val="0006705B"/>
    <w:rsid w:val="00067081"/>
    <w:rsid w:val="000670BB"/>
    <w:rsid w:val="000670C1"/>
    <w:rsid w:val="000670D5"/>
    <w:rsid w:val="000670E4"/>
    <w:rsid w:val="00067131"/>
    <w:rsid w:val="0006713A"/>
    <w:rsid w:val="00067151"/>
    <w:rsid w:val="00067152"/>
    <w:rsid w:val="0006715B"/>
    <w:rsid w:val="0006719C"/>
    <w:rsid w:val="000671A0"/>
    <w:rsid w:val="000671BB"/>
    <w:rsid w:val="000671C0"/>
    <w:rsid w:val="000671DA"/>
    <w:rsid w:val="000671FD"/>
    <w:rsid w:val="00067209"/>
    <w:rsid w:val="0006720A"/>
    <w:rsid w:val="00067212"/>
    <w:rsid w:val="0006723D"/>
    <w:rsid w:val="0006727F"/>
    <w:rsid w:val="0006728A"/>
    <w:rsid w:val="0006729C"/>
    <w:rsid w:val="0006729D"/>
    <w:rsid w:val="000672EC"/>
    <w:rsid w:val="000672F7"/>
    <w:rsid w:val="00067302"/>
    <w:rsid w:val="00067326"/>
    <w:rsid w:val="0006736E"/>
    <w:rsid w:val="00067385"/>
    <w:rsid w:val="000673A0"/>
    <w:rsid w:val="000673A2"/>
    <w:rsid w:val="000673CC"/>
    <w:rsid w:val="000673F1"/>
    <w:rsid w:val="00067458"/>
    <w:rsid w:val="000674CB"/>
    <w:rsid w:val="000674E1"/>
    <w:rsid w:val="00067573"/>
    <w:rsid w:val="000675B3"/>
    <w:rsid w:val="000675ED"/>
    <w:rsid w:val="00067610"/>
    <w:rsid w:val="000676A2"/>
    <w:rsid w:val="000676C6"/>
    <w:rsid w:val="000676FD"/>
    <w:rsid w:val="0006777E"/>
    <w:rsid w:val="000677A5"/>
    <w:rsid w:val="000677F9"/>
    <w:rsid w:val="0006783E"/>
    <w:rsid w:val="00067865"/>
    <w:rsid w:val="00067878"/>
    <w:rsid w:val="0006787A"/>
    <w:rsid w:val="00067880"/>
    <w:rsid w:val="000678A0"/>
    <w:rsid w:val="000678DC"/>
    <w:rsid w:val="00067921"/>
    <w:rsid w:val="0006794B"/>
    <w:rsid w:val="000679BE"/>
    <w:rsid w:val="000679C0"/>
    <w:rsid w:val="00067A19"/>
    <w:rsid w:val="00067A2A"/>
    <w:rsid w:val="00067A4F"/>
    <w:rsid w:val="00067A79"/>
    <w:rsid w:val="00067A9C"/>
    <w:rsid w:val="00067ADE"/>
    <w:rsid w:val="00067AFE"/>
    <w:rsid w:val="00067BA8"/>
    <w:rsid w:val="00067BE9"/>
    <w:rsid w:val="00067C16"/>
    <w:rsid w:val="00067C40"/>
    <w:rsid w:val="00067C48"/>
    <w:rsid w:val="00067C5D"/>
    <w:rsid w:val="00067C62"/>
    <w:rsid w:val="00067C8A"/>
    <w:rsid w:val="00067CE7"/>
    <w:rsid w:val="00067CFE"/>
    <w:rsid w:val="00067D04"/>
    <w:rsid w:val="00067D08"/>
    <w:rsid w:val="00067D43"/>
    <w:rsid w:val="00067D4F"/>
    <w:rsid w:val="00067DE9"/>
    <w:rsid w:val="00067DF5"/>
    <w:rsid w:val="00067E36"/>
    <w:rsid w:val="00067E56"/>
    <w:rsid w:val="00067E77"/>
    <w:rsid w:val="00067ED4"/>
    <w:rsid w:val="00067EFC"/>
    <w:rsid w:val="00067F37"/>
    <w:rsid w:val="00067F6E"/>
    <w:rsid w:val="00067F7F"/>
    <w:rsid w:val="00067FFE"/>
    <w:rsid w:val="0007006E"/>
    <w:rsid w:val="00070092"/>
    <w:rsid w:val="00070097"/>
    <w:rsid w:val="000700A2"/>
    <w:rsid w:val="000700B6"/>
    <w:rsid w:val="000700D0"/>
    <w:rsid w:val="000700D3"/>
    <w:rsid w:val="000700F1"/>
    <w:rsid w:val="000700F4"/>
    <w:rsid w:val="00070138"/>
    <w:rsid w:val="00070153"/>
    <w:rsid w:val="00070175"/>
    <w:rsid w:val="000701AB"/>
    <w:rsid w:val="000701D6"/>
    <w:rsid w:val="000701DA"/>
    <w:rsid w:val="00070200"/>
    <w:rsid w:val="0007021F"/>
    <w:rsid w:val="00070235"/>
    <w:rsid w:val="00070295"/>
    <w:rsid w:val="000702FF"/>
    <w:rsid w:val="00070302"/>
    <w:rsid w:val="0007030D"/>
    <w:rsid w:val="0007035F"/>
    <w:rsid w:val="00070375"/>
    <w:rsid w:val="0007038B"/>
    <w:rsid w:val="000703A4"/>
    <w:rsid w:val="000703B4"/>
    <w:rsid w:val="000703DE"/>
    <w:rsid w:val="00070435"/>
    <w:rsid w:val="0007046A"/>
    <w:rsid w:val="00070495"/>
    <w:rsid w:val="000704B9"/>
    <w:rsid w:val="000704E0"/>
    <w:rsid w:val="000704EF"/>
    <w:rsid w:val="000705AA"/>
    <w:rsid w:val="000705B7"/>
    <w:rsid w:val="000705D5"/>
    <w:rsid w:val="000705EA"/>
    <w:rsid w:val="00070642"/>
    <w:rsid w:val="0007065E"/>
    <w:rsid w:val="000706A1"/>
    <w:rsid w:val="00070706"/>
    <w:rsid w:val="00070708"/>
    <w:rsid w:val="00070780"/>
    <w:rsid w:val="000707B7"/>
    <w:rsid w:val="000707D9"/>
    <w:rsid w:val="000707DC"/>
    <w:rsid w:val="000707E3"/>
    <w:rsid w:val="000707F7"/>
    <w:rsid w:val="00070867"/>
    <w:rsid w:val="00070894"/>
    <w:rsid w:val="000708A7"/>
    <w:rsid w:val="000708D9"/>
    <w:rsid w:val="0007092F"/>
    <w:rsid w:val="00070940"/>
    <w:rsid w:val="000709AF"/>
    <w:rsid w:val="000709DF"/>
    <w:rsid w:val="000709EE"/>
    <w:rsid w:val="00070A03"/>
    <w:rsid w:val="00070A61"/>
    <w:rsid w:val="00070A69"/>
    <w:rsid w:val="00070A6C"/>
    <w:rsid w:val="00070A9E"/>
    <w:rsid w:val="00070AA0"/>
    <w:rsid w:val="00070ACF"/>
    <w:rsid w:val="00070AED"/>
    <w:rsid w:val="00070AF3"/>
    <w:rsid w:val="00070B44"/>
    <w:rsid w:val="00070B89"/>
    <w:rsid w:val="00070B95"/>
    <w:rsid w:val="00070B96"/>
    <w:rsid w:val="00070B9F"/>
    <w:rsid w:val="00070BB3"/>
    <w:rsid w:val="00070BD6"/>
    <w:rsid w:val="00070C4B"/>
    <w:rsid w:val="00070C81"/>
    <w:rsid w:val="00070CA2"/>
    <w:rsid w:val="00070CA9"/>
    <w:rsid w:val="00070CE9"/>
    <w:rsid w:val="00070D09"/>
    <w:rsid w:val="00070D8B"/>
    <w:rsid w:val="00070DA6"/>
    <w:rsid w:val="00070DB7"/>
    <w:rsid w:val="00070DBB"/>
    <w:rsid w:val="00070DFE"/>
    <w:rsid w:val="00070E48"/>
    <w:rsid w:val="00070EA6"/>
    <w:rsid w:val="00070EE1"/>
    <w:rsid w:val="00070EF2"/>
    <w:rsid w:val="00070EFA"/>
    <w:rsid w:val="00070F0A"/>
    <w:rsid w:val="00070F11"/>
    <w:rsid w:val="00070F24"/>
    <w:rsid w:val="00070F25"/>
    <w:rsid w:val="00070F3D"/>
    <w:rsid w:val="00070F3F"/>
    <w:rsid w:val="00070F44"/>
    <w:rsid w:val="00070F6B"/>
    <w:rsid w:val="00070F95"/>
    <w:rsid w:val="00071056"/>
    <w:rsid w:val="0007105C"/>
    <w:rsid w:val="00071061"/>
    <w:rsid w:val="00071064"/>
    <w:rsid w:val="000710AD"/>
    <w:rsid w:val="000710B7"/>
    <w:rsid w:val="000710DD"/>
    <w:rsid w:val="000710E5"/>
    <w:rsid w:val="000710EF"/>
    <w:rsid w:val="0007111B"/>
    <w:rsid w:val="00071133"/>
    <w:rsid w:val="00071135"/>
    <w:rsid w:val="00071147"/>
    <w:rsid w:val="00071162"/>
    <w:rsid w:val="000711AF"/>
    <w:rsid w:val="000711C0"/>
    <w:rsid w:val="000711DB"/>
    <w:rsid w:val="000711E8"/>
    <w:rsid w:val="00071219"/>
    <w:rsid w:val="00071248"/>
    <w:rsid w:val="00071257"/>
    <w:rsid w:val="00071267"/>
    <w:rsid w:val="00071295"/>
    <w:rsid w:val="000712AA"/>
    <w:rsid w:val="000712CA"/>
    <w:rsid w:val="000712D7"/>
    <w:rsid w:val="000712DE"/>
    <w:rsid w:val="0007131D"/>
    <w:rsid w:val="00071355"/>
    <w:rsid w:val="00071358"/>
    <w:rsid w:val="00071364"/>
    <w:rsid w:val="0007136B"/>
    <w:rsid w:val="0007137B"/>
    <w:rsid w:val="00071380"/>
    <w:rsid w:val="000713BC"/>
    <w:rsid w:val="000713ED"/>
    <w:rsid w:val="0007140B"/>
    <w:rsid w:val="0007142F"/>
    <w:rsid w:val="0007147C"/>
    <w:rsid w:val="000714A0"/>
    <w:rsid w:val="000714A2"/>
    <w:rsid w:val="000714FF"/>
    <w:rsid w:val="0007152D"/>
    <w:rsid w:val="00071530"/>
    <w:rsid w:val="00071538"/>
    <w:rsid w:val="00071544"/>
    <w:rsid w:val="0007154C"/>
    <w:rsid w:val="00071582"/>
    <w:rsid w:val="000715A6"/>
    <w:rsid w:val="000715B8"/>
    <w:rsid w:val="000715BC"/>
    <w:rsid w:val="000715D9"/>
    <w:rsid w:val="00071608"/>
    <w:rsid w:val="0007160D"/>
    <w:rsid w:val="00071635"/>
    <w:rsid w:val="00071639"/>
    <w:rsid w:val="00071674"/>
    <w:rsid w:val="00071684"/>
    <w:rsid w:val="00071694"/>
    <w:rsid w:val="00071697"/>
    <w:rsid w:val="000716D1"/>
    <w:rsid w:val="000716E0"/>
    <w:rsid w:val="00071723"/>
    <w:rsid w:val="0007172F"/>
    <w:rsid w:val="00071742"/>
    <w:rsid w:val="00071759"/>
    <w:rsid w:val="0007178C"/>
    <w:rsid w:val="000717B1"/>
    <w:rsid w:val="0007184B"/>
    <w:rsid w:val="0007186D"/>
    <w:rsid w:val="0007187D"/>
    <w:rsid w:val="00071885"/>
    <w:rsid w:val="0007189A"/>
    <w:rsid w:val="0007189B"/>
    <w:rsid w:val="0007189E"/>
    <w:rsid w:val="000718F1"/>
    <w:rsid w:val="0007196E"/>
    <w:rsid w:val="00071995"/>
    <w:rsid w:val="0007199E"/>
    <w:rsid w:val="000719E3"/>
    <w:rsid w:val="000719EB"/>
    <w:rsid w:val="000719ED"/>
    <w:rsid w:val="000719F6"/>
    <w:rsid w:val="00071A0B"/>
    <w:rsid w:val="00071A2B"/>
    <w:rsid w:val="00071A38"/>
    <w:rsid w:val="00071A50"/>
    <w:rsid w:val="00071AC5"/>
    <w:rsid w:val="00071AEB"/>
    <w:rsid w:val="00071B18"/>
    <w:rsid w:val="00071B70"/>
    <w:rsid w:val="00071BE7"/>
    <w:rsid w:val="00071C3B"/>
    <w:rsid w:val="00071C9E"/>
    <w:rsid w:val="00071CF5"/>
    <w:rsid w:val="00071D02"/>
    <w:rsid w:val="00071D16"/>
    <w:rsid w:val="00071D56"/>
    <w:rsid w:val="00071DBD"/>
    <w:rsid w:val="00071DFD"/>
    <w:rsid w:val="00071E1D"/>
    <w:rsid w:val="00071E3E"/>
    <w:rsid w:val="00071E40"/>
    <w:rsid w:val="00071E80"/>
    <w:rsid w:val="00071EE1"/>
    <w:rsid w:val="00071EF4"/>
    <w:rsid w:val="00071F3D"/>
    <w:rsid w:val="00071F4E"/>
    <w:rsid w:val="00071F95"/>
    <w:rsid w:val="00071FA3"/>
    <w:rsid w:val="00071FB5"/>
    <w:rsid w:val="00071FB6"/>
    <w:rsid w:val="0007200A"/>
    <w:rsid w:val="00072014"/>
    <w:rsid w:val="00072019"/>
    <w:rsid w:val="00072027"/>
    <w:rsid w:val="00072029"/>
    <w:rsid w:val="0007203C"/>
    <w:rsid w:val="00072070"/>
    <w:rsid w:val="00072097"/>
    <w:rsid w:val="0007209F"/>
    <w:rsid w:val="0007217D"/>
    <w:rsid w:val="0007218B"/>
    <w:rsid w:val="000721CA"/>
    <w:rsid w:val="000721E1"/>
    <w:rsid w:val="000721F8"/>
    <w:rsid w:val="00072207"/>
    <w:rsid w:val="00072236"/>
    <w:rsid w:val="0007226B"/>
    <w:rsid w:val="00072282"/>
    <w:rsid w:val="000722B0"/>
    <w:rsid w:val="000722DB"/>
    <w:rsid w:val="000722EB"/>
    <w:rsid w:val="000722FE"/>
    <w:rsid w:val="00072340"/>
    <w:rsid w:val="00072357"/>
    <w:rsid w:val="00072365"/>
    <w:rsid w:val="00072367"/>
    <w:rsid w:val="000723CE"/>
    <w:rsid w:val="00072404"/>
    <w:rsid w:val="0007244E"/>
    <w:rsid w:val="00072465"/>
    <w:rsid w:val="00072472"/>
    <w:rsid w:val="00072476"/>
    <w:rsid w:val="00072481"/>
    <w:rsid w:val="000724F0"/>
    <w:rsid w:val="0007254F"/>
    <w:rsid w:val="00072556"/>
    <w:rsid w:val="000725D1"/>
    <w:rsid w:val="000725EF"/>
    <w:rsid w:val="000725FA"/>
    <w:rsid w:val="000725FC"/>
    <w:rsid w:val="00072630"/>
    <w:rsid w:val="00072636"/>
    <w:rsid w:val="00072643"/>
    <w:rsid w:val="00072657"/>
    <w:rsid w:val="000726C9"/>
    <w:rsid w:val="000726D3"/>
    <w:rsid w:val="000726FB"/>
    <w:rsid w:val="0007276E"/>
    <w:rsid w:val="00072790"/>
    <w:rsid w:val="000727CA"/>
    <w:rsid w:val="000727EB"/>
    <w:rsid w:val="000727F9"/>
    <w:rsid w:val="00072822"/>
    <w:rsid w:val="00072845"/>
    <w:rsid w:val="00072851"/>
    <w:rsid w:val="00072866"/>
    <w:rsid w:val="00072872"/>
    <w:rsid w:val="00072880"/>
    <w:rsid w:val="000728A1"/>
    <w:rsid w:val="000728A8"/>
    <w:rsid w:val="000728C1"/>
    <w:rsid w:val="000728DC"/>
    <w:rsid w:val="000728DD"/>
    <w:rsid w:val="000728E0"/>
    <w:rsid w:val="00072904"/>
    <w:rsid w:val="00072913"/>
    <w:rsid w:val="0007291E"/>
    <w:rsid w:val="00072939"/>
    <w:rsid w:val="00072954"/>
    <w:rsid w:val="00072957"/>
    <w:rsid w:val="00072974"/>
    <w:rsid w:val="00072976"/>
    <w:rsid w:val="00072977"/>
    <w:rsid w:val="0007299B"/>
    <w:rsid w:val="000729AE"/>
    <w:rsid w:val="000729C4"/>
    <w:rsid w:val="00072A66"/>
    <w:rsid w:val="00072A83"/>
    <w:rsid w:val="00072A96"/>
    <w:rsid w:val="00072ABC"/>
    <w:rsid w:val="00072ACF"/>
    <w:rsid w:val="00072B2E"/>
    <w:rsid w:val="00072B35"/>
    <w:rsid w:val="00072BA0"/>
    <w:rsid w:val="00072BA9"/>
    <w:rsid w:val="00072BAC"/>
    <w:rsid w:val="00072C5D"/>
    <w:rsid w:val="00072C63"/>
    <w:rsid w:val="00072DC0"/>
    <w:rsid w:val="00072DCE"/>
    <w:rsid w:val="00072DF3"/>
    <w:rsid w:val="00072E04"/>
    <w:rsid w:val="00072E22"/>
    <w:rsid w:val="00072E5F"/>
    <w:rsid w:val="00072E68"/>
    <w:rsid w:val="00072EA8"/>
    <w:rsid w:val="00072EB4"/>
    <w:rsid w:val="00072ED3"/>
    <w:rsid w:val="00072EDA"/>
    <w:rsid w:val="00072F37"/>
    <w:rsid w:val="00072F3D"/>
    <w:rsid w:val="00072F45"/>
    <w:rsid w:val="00072F4E"/>
    <w:rsid w:val="00072F69"/>
    <w:rsid w:val="00072F7E"/>
    <w:rsid w:val="00072FAF"/>
    <w:rsid w:val="00072FBC"/>
    <w:rsid w:val="00072FC9"/>
    <w:rsid w:val="00072FDB"/>
    <w:rsid w:val="00072FE8"/>
    <w:rsid w:val="00072FF9"/>
    <w:rsid w:val="00073043"/>
    <w:rsid w:val="00073044"/>
    <w:rsid w:val="00073081"/>
    <w:rsid w:val="000730ED"/>
    <w:rsid w:val="0007319B"/>
    <w:rsid w:val="000731C0"/>
    <w:rsid w:val="000731C8"/>
    <w:rsid w:val="000731CC"/>
    <w:rsid w:val="00073239"/>
    <w:rsid w:val="00073253"/>
    <w:rsid w:val="00073263"/>
    <w:rsid w:val="00073284"/>
    <w:rsid w:val="0007336C"/>
    <w:rsid w:val="00073372"/>
    <w:rsid w:val="00073380"/>
    <w:rsid w:val="0007341A"/>
    <w:rsid w:val="00073426"/>
    <w:rsid w:val="0007347B"/>
    <w:rsid w:val="000734A8"/>
    <w:rsid w:val="000734BD"/>
    <w:rsid w:val="000734D5"/>
    <w:rsid w:val="000734DB"/>
    <w:rsid w:val="000734DE"/>
    <w:rsid w:val="000734EC"/>
    <w:rsid w:val="0007350F"/>
    <w:rsid w:val="00073534"/>
    <w:rsid w:val="00073539"/>
    <w:rsid w:val="0007355D"/>
    <w:rsid w:val="000735A8"/>
    <w:rsid w:val="000735BC"/>
    <w:rsid w:val="000735C9"/>
    <w:rsid w:val="000735DD"/>
    <w:rsid w:val="0007363B"/>
    <w:rsid w:val="0007365B"/>
    <w:rsid w:val="00073675"/>
    <w:rsid w:val="0007367D"/>
    <w:rsid w:val="00073688"/>
    <w:rsid w:val="00073699"/>
    <w:rsid w:val="000736D4"/>
    <w:rsid w:val="000736EB"/>
    <w:rsid w:val="00073708"/>
    <w:rsid w:val="00073730"/>
    <w:rsid w:val="00073749"/>
    <w:rsid w:val="0007375B"/>
    <w:rsid w:val="00073772"/>
    <w:rsid w:val="000737A2"/>
    <w:rsid w:val="000737FB"/>
    <w:rsid w:val="0007381A"/>
    <w:rsid w:val="00073822"/>
    <w:rsid w:val="0007382A"/>
    <w:rsid w:val="0007383B"/>
    <w:rsid w:val="00073853"/>
    <w:rsid w:val="000738A4"/>
    <w:rsid w:val="000738F2"/>
    <w:rsid w:val="00073901"/>
    <w:rsid w:val="00073939"/>
    <w:rsid w:val="00073964"/>
    <w:rsid w:val="00073975"/>
    <w:rsid w:val="000739D4"/>
    <w:rsid w:val="000739E2"/>
    <w:rsid w:val="00073A2E"/>
    <w:rsid w:val="00073A40"/>
    <w:rsid w:val="00073A66"/>
    <w:rsid w:val="00073A7A"/>
    <w:rsid w:val="00073AD8"/>
    <w:rsid w:val="00073AEB"/>
    <w:rsid w:val="00073B14"/>
    <w:rsid w:val="00073B6D"/>
    <w:rsid w:val="00073BA0"/>
    <w:rsid w:val="00073BB9"/>
    <w:rsid w:val="00073BDC"/>
    <w:rsid w:val="00073BE0"/>
    <w:rsid w:val="00073BFF"/>
    <w:rsid w:val="00073C1A"/>
    <w:rsid w:val="00073C31"/>
    <w:rsid w:val="00073C72"/>
    <w:rsid w:val="00073C77"/>
    <w:rsid w:val="00073CCE"/>
    <w:rsid w:val="00073CD4"/>
    <w:rsid w:val="00073CF6"/>
    <w:rsid w:val="00073D0E"/>
    <w:rsid w:val="00073D4C"/>
    <w:rsid w:val="00073D7D"/>
    <w:rsid w:val="00073DA1"/>
    <w:rsid w:val="00073DCF"/>
    <w:rsid w:val="00073DE4"/>
    <w:rsid w:val="00073DEB"/>
    <w:rsid w:val="00073E05"/>
    <w:rsid w:val="00073E3A"/>
    <w:rsid w:val="00073E4B"/>
    <w:rsid w:val="00073E6E"/>
    <w:rsid w:val="00073E73"/>
    <w:rsid w:val="00073EA6"/>
    <w:rsid w:val="00073EB9"/>
    <w:rsid w:val="00073EFC"/>
    <w:rsid w:val="00073F1F"/>
    <w:rsid w:val="00073F52"/>
    <w:rsid w:val="00073F6A"/>
    <w:rsid w:val="00073F81"/>
    <w:rsid w:val="00073F86"/>
    <w:rsid w:val="0007400C"/>
    <w:rsid w:val="0007400E"/>
    <w:rsid w:val="00074055"/>
    <w:rsid w:val="00074058"/>
    <w:rsid w:val="00074066"/>
    <w:rsid w:val="000740CF"/>
    <w:rsid w:val="000740F3"/>
    <w:rsid w:val="0007410F"/>
    <w:rsid w:val="0007413D"/>
    <w:rsid w:val="000741BD"/>
    <w:rsid w:val="000741FB"/>
    <w:rsid w:val="00074237"/>
    <w:rsid w:val="00074264"/>
    <w:rsid w:val="000742B3"/>
    <w:rsid w:val="000742B7"/>
    <w:rsid w:val="000742BE"/>
    <w:rsid w:val="000742D1"/>
    <w:rsid w:val="000742DE"/>
    <w:rsid w:val="000742E8"/>
    <w:rsid w:val="000742EA"/>
    <w:rsid w:val="00074311"/>
    <w:rsid w:val="0007436B"/>
    <w:rsid w:val="0007436C"/>
    <w:rsid w:val="00074370"/>
    <w:rsid w:val="000743EA"/>
    <w:rsid w:val="0007441C"/>
    <w:rsid w:val="00074441"/>
    <w:rsid w:val="00074464"/>
    <w:rsid w:val="00074476"/>
    <w:rsid w:val="00074482"/>
    <w:rsid w:val="0007449B"/>
    <w:rsid w:val="0007449F"/>
    <w:rsid w:val="000744EC"/>
    <w:rsid w:val="00074505"/>
    <w:rsid w:val="00074512"/>
    <w:rsid w:val="00074587"/>
    <w:rsid w:val="000745A9"/>
    <w:rsid w:val="000745BA"/>
    <w:rsid w:val="00074608"/>
    <w:rsid w:val="00074641"/>
    <w:rsid w:val="00074673"/>
    <w:rsid w:val="00074675"/>
    <w:rsid w:val="00074690"/>
    <w:rsid w:val="0007476C"/>
    <w:rsid w:val="000747BF"/>
    <w:rsid w:val="000747D5"/>
    <w:rsid w:val="000747DF"/>
    <w:rsid w:val="00074823"/>
    <w:rsid w:val="00074865"/>
    <w:rsid w:val="00074885"/>
    <w:rsid w:val="000748B5"/>
    <w:rsid w:val="000748F0"/>
    <w:rsid w:val="000748F9"/>
    <w:rsid w:val="00074916"/>
    <w:rsid w:val="0007491E"/>
    <w:rsid w:val="0007493D"/>
    <w:rsid w:val="00074944"/>
    <w:rsid w:val="000749BA"/>
    <w:rsid w:val="000749C9"/>
    <w:rsid w:val="000749CE"/>
    <w:rsid w:val="000749D9"/>
    <w:rsid w:val="00074A0A"/>
    <w:rsid w:val="00074A0F"/>
    <w:rsid w:val="00074A10"/>
    <w:rsid w:val="00074A27"/>
    <w:rsid w:val="00074A35"/>
    <w:rsid w:val="00074A78"/>
    <w:rsid w:val="00074A79"/>
    <w:rsid w:val="00074A8F"/>
    <w:rsid w:val="00074A9B"/>
    <w:rsid w:val="00074B42"/>
    <w:rsid w:val="00074BBE"/>
    <w:rsid w:val="00074C0F"/>
    <w:rsid w:val="00074C32"/>
    <w:rsid w:val="00074C5C"/>
    <w:rsid w:val="00074CD3"/>
    <w:rsid w:val="00074D19"/>
    <w:rsid w:val="00074D3A"/>
    <w:rsid w:val="00074D47"/>
    <w:rsid w:val="00074D6A"/>
    <w:rsid w:val="00074D6F"/>
    <w:rsid w:val="00074DC5"/>
    <w:rsid w:val="00074DCF"/>
    <w:rsid w:val="00074E05"/>
    <w:rsid w:val="00074E07"/>
    <w:rsid w:val="00074E1C"/>
    <w:rsid w:val="00074E4E"/>
    <w:rsid w:val="00074E8D"/>
    <w:rsid w:val="00074EC8"/>
    <w:rsid w:val="00074ED7"/>
    <w:rsid w:val="00074F50"/>
    <w:rsid w:val="00074F55"/>
    <w:rsid w:val="00074F57"/>
    <w:rsid w:val="00074F59"/>
    <w:rsid w:val="00074F6A"/>
    <w:rsid w:val="00074F76"/>
    <w:rsid w:val="00074FDF"/>
    <w:rsid w:val="00074FF7"/>
    <w:rsid w:val="00075012"/>
    <w:rsid w:val="0007503B"/>
    <w:rsid w:val="00075040"/>
    <w:rsid w:val="00075055"/>
    <w:rsid w:val="0007505A"/>
    <w:rsid w:val="00075088"/>
    <w:rsid w:val="000750BD"/>
    <w:rsid w:val="000750C5"/>
    <w:rsid w:val="0007510F"/>
    <w:rsid w:val="0007512A"/>
    <w:rsid w:val="0007513C"/>
    <w:rsid w:val="0007513E"/>
    <w:rsid w:val="00075154"/>
    <w:rsid w:val="0007515B"/>
    <w:rsid w:val="0007519D"/>
    <w:rsid w:val="00075290"/>
    <w:rsid w:val="000752AC"/>
    <w:rsid w:val="000752E3"/>
    <w:rsid w:val="000752F8"/>
    <w:rsid w:val="000752FE"/>
    <w:rsid w:val="00075353"/>
    <w:rsid w:val="00075375"/>
    <w:rsid w:val="0007538B"/>
    <w:rsid w:val="000753AF"/>
    <w:rsid w:val="000753CF"/>
    <w:rsid w:val="000753F4"/>
    <w:rsid w:val="00075434"/>
    <w:rsid w:val="00075445"/>
    <w:rsid w:val="00075458"/>
    <w:rsid w:val="000754B0"/>
    <w:rsid w:val="000754C0"/>
    <w:rsid w:val="000754DA"/>
    <w:rsid w:val="0007551C"/>
    <w:rsid w:val="00075530"/>
    <w:rsid w:val="0007555F"/>
    <w:rsid w:val="0007557A"/>
    <w:rsid w:val="0007559E"/>
    <w:rsid w:val="000755AF"/>
    <w:rsid w:val="000755EF"/>
    <w:rsid w:val="000755FF"/>
    <w:rsid w:val="0007564B"/>
    <w:rsid w:val="0007564D"/>
    <w:rsid w:val="0007564F"/>
    <w:rsid w:val="00075664"/>
    <w:rsid w:val="00075682"/>
    <w:rsid w:val="000756B8"/>
    <w:rsid w:val="000756C6"/>
    <w:rsid w:val="0007570D"/>
    <w:rsid w:val="00075738"/>
    <w:rsid w:val="0007576A"/>
    <w:rsid w:val="00075782"/>
    <w:rsid w:val="000757BC"/>
    <w:rsid w:val="000757C6"/>
    <w:rsid w:val="0007581A"/>
    <w:rsid w:val="00075867"/>
    <w:rsid w:val="0007587E"/>
    <w:rsid w:val="000758B5"/>
    <w:rsid w:val="000758CD"/>
    <w:rsid w:val="00075912"/>
    <w:rsid w:val="0007596F"/>
    <w:rsid w:val="00075979"/>
    <w:rsid w:val="0007598C"/>
    <w:rsid w:val="000759C0"/>
    <w:rsid w:val="000759D0"/>
    <w:rsid w:val="000759D2"/>
    <w:rsid w:val="00075A3D"/>
    <w:rsid w:val="00075A6E"/>
    <w:rsid w:val="00075ACF"/>
    <w:rsid w:val="00075AEC"/>
    <w:rsid w:val="00075AF0"/>
    <w:rsid w:val="00075B11"/>
    <w:rsid w:val="00075B27"/>
    <w:rsid w:val="00075B3A"/>
    <w:rsid w:val="00075B3E"/>
    <w:rsid w:val="00075B66"/>
    <w:rsid w:val="00075B9A"/>
    <w:rsid w:val="00075BBA"/>
    <w:rsid w:val="00075BEE"/>
    <w:rsid w:val="00075BF6"/>
    <w:rsid w:val="00075C15"/>
    <w:rsid w:val="00075C1F"/>
    <w:rsid w:val="00075C67"/>
    <w:rsid w:val="00075C74"/>
    <w:rsid w:val="00075CE1"/>
    <w:rsid w:val="00075CF9"/>
    <w:rsid w:val="00075D29"/>
    <w:rsid w:val="00075D53"/>
    <w:rsid w:val="00075D5C"/>
    <w:rsid w:val="00075D63"/>
    <w:rsid w:val="00075DC2"/>
    <w:rsid w:val="00075E6C"/>
    <w:rsid w:val="00075E89"/>
    <w:rsid w:val="00075EBB"/>
    <w:rsid w:val="00075EE8"/>
    <w:rsid w:val="00075F03"/>
    <w:rsid w:val="00075F13"/>
    <w:rsid w:val="00075F28"/>
    <w:rsid w:val="00075F4C"/>
    <w:rsid w:val="00075FE4"/>
    <w:rsid w:val="00075FE8"/>
    <w:rsid w:val="00076032"/>
    <w:rsid w:val="00076040"/>
    <w:rsid w:val="00076043"/>
    <w:rsid w:val="000760B5"/>
    <w:rsid w:val="000760E7"/>
    <w:rsid w:val="000760F8"/>
    <w:rsid w:val="00076156"/>
    <w:rsid w:val="0007617B"/>
    <w:rsid w:val="000761E2"/>
    <w:rsid w:val="00076213"/>
    <w:rsid w:val="0007621B"/>
    <w:rsid w:val="00076237"/>
    <w:rsid w:val="00076252"/>
    <w:rsid w:val="0007625B"/>
    <w:rsid w:val="0007627E"/>
    <w:rsid w:val="000762A0"/>
    <w:rsid w:val="000762CE"/>
    <w:rsid w:val="000762D2"/>
    <w:rsid w:val="00076334"/>
    <w:rsid w:val="0007635E"/>
    <w:rsid w:val="00076366"/>
    <w:rsid w:val="00076392"/>
    <w:rsid w:val="0007639E"/>
    <w:rsid w:val="000763A7"/>
    <w:rsid w:val="000763B4"/>
    <w:rsid w:val="000763F4"/>
    <w:rsid w:val="0007643C"/>
    <w:rsid w:val="000764FD"/>
    <w:rsid w:val="0007651F"/>
    <w:rsid w:val="00076536"/>
    <w:rsid w:val="0007656C"/>
    <w:rsid w:val="000765BA"/>
    <w:rsid w:val="000765C2"/>
    <w:rsid w:val="00076607"/>
    <w:rsid w:val="00076647"/>
    <w:rsid w:val="000766B5"/>
    <w:rsid w:val="000766BC"/>
    <w:rsid w:val="000766E2"/>
    <w:rsid w:val="0007672A"/>
    <w:rsid w:val="00076737"/>
    <w:rsid w:val="00076741"/>
    <w:rsid w:val="000767AE"/>
    <w:rsid w:val="000767ED"/>
    <w:rsid w:val="0007685D"/>
    <w:rsid w:val="000768B0"/>
    <w:rsid w:val="000768C5"/>
    <w:rsid w:val="000768F8"/>
    <w:rsid w:val="0007690B"/>
    <w:rsid w:val="0007694F"/>
    <w:rsid w:val="00076961"/>
    <w:rsid w:val="0007697D"/>
    <w:rsid w:val="00076990"/>
    <w:rsid w:val="000769F8"/>
    <w:rsid w:val="00076A2F"/>
    <w:rsid w:val="00076A30"/>
    <w:rsid w:val="00076A31"/>
    <w:rsid w:val="00076A64"/>
    <w:rsid w:val="00076A94"/>
    <w:rsid w:val="00076A9D"/>
    <w:rsid w:val="00076AAF"/>
    <w:rsid w:val="00076B06"/>
    <w:rsid w:val="00076B22"/>
    <w:rsid w:val="00076B4F"/>
    <w:rsid w:val="00076B58"/>
    <w:rsid w:val="00076B67"/>
    <w:rsid w:val="00076B6B"/>
    <w:rsid w:val="00076BAA"/>
    <w:rsid w:val="00076C01"/>
    <w:rsid w:val="00076C80"/>
    <w:rsid w:val="00076C93"/>
    <w:rsid w:val="00076D02"/>
    <w:rsid w:val="00076D22"/>
    <w:rsid w:val="00076D41"/>
    <w:rsid w:val="00076D81"/>
    <w:rsid w:val="00076D92"/>
    <w:rsid w:val="00076DD1"/>
    <w:rsid w:val="00076DD2"/>
    <w:rsid w:val="00076E08"/>
    <w:rsid w:val="00076E2F"/>
    <w:rsid w:val="00076E46"/>
    <w:rsid w:val="00076E97"/>
    <w:rsid w:val="00076EB0"/>
    <w:rsid w:val="00076F0F"/>
    <w:rsid w:val="00076F1B"/>
    <w:rsid w:val="00076F33"/>
    <w:rsid w:val="00076F6F"/>
    <w:rsid w:val="00076F90"/>
    <w:rsid w:val="00076FDF"/>
    <w:rsid w:val="00076FE2"/>
    <w:rsid w:val="00076FF9"/>
    <w:rsid w:val="00076FFD"/>
    <w:rsid w:val="0007703F"/>
    <w:rsid w:val="00077044"/>
    <w:rsid w:val="0007708D"/>
    <w:rsid w:val="00077099"/>
    <w:rsid w:val="0007709D"/>
    <w:rsid w:val="000770A1"/>
    <w:rsid w:val="000770D6"/>
    <w:rsid w:val="000770F6"/>
    <w:rsid w:val="0007716D"/>
    <w:rsid w:val="000771A0"/>
    <w:rsid w:val="000771B1"/>
    <w:rsid w:val="000771C7"/>
    <w:rsid w:val="0007720B"/>
    <w:rsid w:val="00077216"/>
    <w:rsid w:val="00077226"/>
    <w:rsid w:val="00077241"/>
    <w:rsid w:val="00077242"/>
    <w:rsid w:val="0007725D"/>
    <w:rsid w:val="00077294"/>
    <w:rsid w:val="000772AF"/>
    <w:rsid w:val="000772D2"/>
    <w:rsid w:val="000772DB"/>
    <w:rsid w:val="000772F5"/>
    <w:rsid w:val="00077353"/>
    <w:rsid w:val="000773AD"/>
    <w:rsid w:val="000773D2"/>
    <w:rsid w:val="000773E1"/>
    <w:rsid w:val="00077425"/>
    <w:rsid w:val="00077428"/>
    <w:rsid w:val="0007743E"/>
    <w:rsid w:val="00077446"/>
    <w:rsid w:val="00077455"/>
    <w:rsid w:val="00077494"/>
    <w:rsid w:val="000774AA"/>
    <w:rsid w:val="00077537"/>
    <w:rsid w:val="00077571"/>
    <w:rsid w:val="00077579"/>
    <w:rsid w:val="000775C1"/>
    <w:rsid w:val="000775D8"/>
    <w:rsid w:val="000775EE"/>
    <w:rsid w:val="00077632"/>
    <w:rsid w:val="00077648"/>
    <w:rsid w:val="00077679"/>
    <w:rsid w:val="000776A4"/>
    <w:rsid w:val="000776FE"/>
    <w:rsid w:val="00077744"/>
    <w:rsid w:val="00077762"/>
    <w:rsid w:val="0007777D"/>
    <w:rsid w:val="0007777F"/>
    <w:rsid w:val="000777F7"/>
    <w:rsid w:val="0007780D"/>
    <w:rsid w:val="000778A5"/>
    <w:rsid w:val="000778A7"/>
    <w:rsid w:val="000778AA"/>
    <w:rsid w:val="000778D8"/>
    <w:rsid w:val="0007791F"/>
    <w:rsid w:val="00077989"/>
    <w:rsid w:val="00077A2C"/>
    <w:rsid w:val="00077A2E"/>
    <w:rsid w:val="00077A83"/>
    <w:rsid w:val="00077AB1"/>
    <w:rsid w:val="00077ABB"/>
    <w:rsid w:val="00077AC1"/>
    <w:rsid w:val="00077AF6"/>
    <w:rsid w:val="00077AFC"/>
    <w:rsid w:val="00077B55"/>
    <w:rsid w:val="00077B56"/>
    <w:rsid w:val="00077B58"/>
    <w:rsid w:val="00077B90"/>
    <w:rsid w:val="00077B91"/>
    <w:rsid w:val="00077B97"/>
    <w:rsid w:val="00077B9B"/>
    <w:rsid w:val="00077C0F"/>
    <w:rsid w:val="00077C41"/>
    <w:rsid w:val="00077C80"/>
    <w:rsid w:val="00077C9B"/>
    <w:rsid w:val="00077CA4"/>
    <w:rsid w:val="00077CA7"/>
    <w:rsid w:val="00077CD6"/>
    <w:rsid w:val="00077D2B"/>
    <w:rsid w:val="00077D4E"/>
    <w:rsid w:val="00077D69"/>
    <w:rsid w:val="00077D74"/>
    <w:rsid w:val="00077DF5"/>
    <w:rsid w:val="00077E14"/>
    <w:rsid w:val="00077E44"/>
    <w:rsid w:val="00077E47"/>
    <w:rsid w:val="00077E95"/>
    <w:rsid w:val="00077E9A"/>
    <w:rsid w:val="00077EB1"/>
    <w:rsid w:val="00077EBD"/>
    <w:rsid w:val="00077ED1"/>
    <w:rsid w:val="00077EE3"/>
    <w:rsid w:val="00077EFE"/>
    <w:rsid w:val="00077F1E"/>
    <w:rsid w:val="00077F35"/>
    <w:rsid w:val="00080000"/>
    <w:rsid w:val="0008000C"/>
    <w:rsid w:val="0008005C"/>
    <w:rsid w:val="0008007B"/>
    <w:rsid w:val="00080083"/>
    <w:rsid w:val="000800E3"/>
    <w:rsid w:val="000800F0"/>
    <w:rsid w:val="000800FC"/>
    <w:rsid w:val="0008010A"/>
    <w:rsid w:val="00080112"/>
    <w:rsid w:val="0008013D"/>
    <w:rsid w:val="0008013E"/>
    <w:rsid w:val="0008015B"/>
    <w:rsid w:val="00080196"/>
    <w:rsid w:val="000801A7"/>
    <w:rsid w:val="000801D6"/>
    <w:rsid w:val="000801E4"/>
    <w:rsid w:val="00080211"/>
    <w:rsid w:val="00080233"/>
    <w:rsid w:val="00080249"/>
    <w:rsid w:val="00080287"/>
    <w:rsid w:val="0008028C"/>
    <w:rsid w:val="000802A4"/>
    <w:rsid w:val="000802B0"/>
    <w:rsid w:val="000802DB"/>
    <w:rsid w:val="0008030D"/>
    <w:rsid w:val="00080312"/>
    <w:rsid w:val="00080313"/>
    <w:rsid w:val="00080337"/>
    <w:rsid w:val="00080380"/>
    <w:rsid w:val="0008043A"/>
    <w:rsid w:val="00080455"/>
    <w:rsid w:val="00080479"/>
    <w:rsid w:val="0008048F"/>
    <w:rsid w:val="000804B8"/>
    <w:rsid w:val="000804F9"/>
    <w:rsid w:val="00080554"/>
    <w:rsid w:val="0008056D"/>
    <w:rsid w:val="0008057D"/>
    <w:rsid w:val="0008058B"/>
    <w:rsid w:val="0008058C"/>
    <w:rsid w:val="000805B8"/>
    <w:rsid w:val="000805C1"/>
    <w:rsid w:val="000805EA"/>
    <w:rsid w:val="000805F1"/>
    <w:rsid w:val="00080636"/>
    <w:rsid w:val="00080647"/>
    <w:rsid w:val="0008065A"/>
    <w:rsid w:val="00080709"/>
    <w:rsid w:val="0008071E"/>
    <w:rsid w:val="00080738"/>
    <w:rsid w:val="0008073E"/>
    <w:rsid w:val="00080758"/>
    <w:rsid w:val="00080784"/>
    <w:rsid w:val="00080816"/>
    <w:rsid w:val="0008085D"/>
    <w:rsid w:val="00080879"/>
    <w:rsid w:val="00080887"/>
    <w:rsid w:val="0008088A"/>
    <w:rsid w:val="0008088C"/>
    <w:rsid w:val="0008088E"/>
    <w:rsid w:val="00080898"/>
    <w:rsid w:val="000808AF"/>
    <w:rsid w:val="000808C8"/>
    <w:rsid w:val="000808DF"/>
    <w:rsid w:val="0008091D"/>
    <w:rsid w:val="000809E0"/>
    <w:rsid w:val="000809EC"/>
    <w:rsid w:val="00080A1E"/>
    <w:rsid w:val="00080A68"/>
    <w:rsid w:val="00080A8A"/>
    <w:rsid w:val="00080ACB"/>
    <w:rsid w:val="00080ACD"/>
    <w:rsid w:val="00080AF5"/>
    <w:rsid w:val="00080AFB"/>
    <w:rsid w:val="00080B17"/>
    <w:rsid w:val="00080B43"/>
    <w:rsid w:val="00080B6C"/>
    <w:rsid w:val="00080BAE"/>
    <w:rsid w:val="00080BBF"/>
    <w:rsid w:val="00080BC9"/>
    <w:rsid w:val="00080BD8"/>
    <w:rsid w:val="00080BF4"/>
    <w:rsid w:val="00080C27"/>
    <w:rsid w:val="00080C39"/>
    <w:rsid w:val="00080CC5"/>
    <w:rsid w:val="00080CE0"/>
    <w:rsid w:val="00080D35"/>
    <w:rsid w:val="00080D82"/>
    <w:rsid w:val="00080D86"/>
    <w:rsid w:val="00080D99"/>
    <w:rsid w:val="00080DA0"/>
    <w:rsid w:val="00080DA4"/>
    <w:rsid w:val="00080DBA"/>
    <w:rsid w:val="00080DD2"/>
    <w:rsid w:val="00080E02"/>
    <w:rsid w:val="00080E1E"/>
    <w:rsid w:val="00080E49"/>
    <w:rsid w:val="00080E5E"/>
    <w:rsid w:val="00080E70"/>
    <w:rsid w:val="00080EBA"/>
    <w:rsid w:val="00080EDF"/>
    <w:rsid w:val="00080F25"/>
    <w:rsid w:val="00080F40"/>
    <w:rsid w:val="00080F52"/>
    <w:rsid w:val="00080F5B"/>
    <w:rsid w:val="00080F87"/>
    <w:rsid w:val="00080FA8"/>
    <w:rsid w:val="00081058"/>
    <w:rsid w:val="000810FE"/>
    <w:rsid w:val="00081152"/>
    <w:rsid w:val="000811B9"/>
    <w:rsid w:val="000811D3"/>
    <w:rsid w:val="000811DC"/>
    <w:rsid w:val="000811DD"/>
    <w:rsid w:val="000811F5"/>
    <w:rsid w:val="00081213"/>
    <w:rsid w:val="0008121B"/>
    <w:rsid w:val="0008124A"/>
    <w:rsid w:val="00081255"/>
    <w:rsid w:val="0008126D"/>
    <w:rsid w:val="0008126E"/>
    <w:rsid w:val="0008129C"/>
    <w:rsid w:val="000812B7"/>
    <w:rsid w:val="000812C7"/>
    <w:rsid w:val="000812D9"/>
    <w:rsid w:val="000812DE"/>
    <w:rsid w:val="000812ED"/>
    <w:rsid w:val="00081307"/>
    <w:rsid w:val="00081312"/>
    <w:rsid w:val="00081313"/>
    <w:rsid w:val="00081314"/>
    <w:rsid w:val="0008132A"/>
    <w:rsid w:val="0008133E"/>
    <w:rsid w:val="0008136B"/>
    <w:rsid w:val="0008137D"/>
    <w:rsid w:val="000813AB"/>
    <w:rsid w:val="000813BB"/>
    <w:rsid w:val="0008140C"/>
    <w:rsid w:val="00081427"/>
    <w:rsid w:val="000814B4"/>
    <w:rsid w:val="000814C6"/>
    <w:rsid w:val="00081502"/>
    <w:rsid w:val="0008152F"/>
    <w:rsid w:val="0008154F"/>
    <w:rsid w:val="00081576"/>
    <w:rsid w:val="0008158A"/>
    <w:rsid w:val="00081598"/>
    <w:rsid w:val="000815A7"/>
    <w:rsid w:val="0008166F"/>
    <w:rsid w:val="000816A8"/>
    <w:rsid w:val="000816B5"/>
    <w:rsid w:val="000816E3"/>
    <w:rsid w:val="000816F5"/>
    <w:rsid w:val="000816FB"/>
    <w:rsid w:val="0008170E"/>
    <w:rsid w:val="0008172D"/>
    <w:rsid w:val="00081755"/>
    <w:rsid w:val="00081758"/>
    <w:rsid w:val="0008176C"/>
    <w:rsid w:val="0008182E"/>
    <w:rsid w:val="00081832"/>
    <w:rsid w:val="0008184B"/>
    <w:rsid w:val="00081879"/>
    <w:rsid w:val="000818D1"/>
    <w:rsid w:val="000818DA"/>
    <w:rsid w:val="00081964"/>
    <w:rsid w:val="00081980"/>
    <w:rsid w:val="000819B9"/>
    <w:rsid w:val="000819BE"/>
    <w:rsid w:val="000819C8"/>
    <w:rsid w:val="00081A1D"/>
    <w:rsid w:val="00081A2C"/>
    <w:rsid w:val="00081A62"/>
    <w:rsid w:val="00081A78"/>
    <w:rsid w:val="00081A8D"/>
    <w:rsid w:val="00081A91"/>
    <w:rsid w:val="00081AF7"/>
    <w:rsid w:val="00081B2B"/>
    <w:rsid w:val="00081B69"/>
    <w:rsid w:val="00081B6B"/>
    <w:rsid w:val="00081B90"/>
    <w:rsid w:val="00081BA1"/>
    <w:rsid w:val="00081BBF"/>
    <w:rsid w:val="00081BC8"/>
    <w:rsid w:val="00081BCA"/>
    <w:rsid w:val="00081BD1"/>
    <w:rsid w:val="00081C1E"/>
    <w:rsid w:val="00081C55"/>
    <w:rsid w:val="00081C93"/>
    <w:rsid w:val="00081CB5"/>
    <w:rsid w:val="00081CE9"/>
    <w:rsid w:val="00081D18"/>
    <w:rsid w:val="00081D24"/>
    <w:rsid w:val="00081D26"/>
    <w:rsid w:val="00081D28"/>
    <w:rsid w:val="00081DB9"/>
    <w:rsid w:val="00081DC6"/>
    <w:rsid w:val="00081DE2"/>
    <w:rsid w:val="00081DFA"/>
    <w:rsid w:val="00081E0C"/>
    <w:rsid w:val="00081E64"/>
    <w:rsid w:val="00081E7A"/>
    <w:rsid w:val="00081E8B"/>
    <w:rsid w:val="00081EAA"/>
    <w:rsid w:val="00081F5C"/>
    <w:rsid w:val="00081FA0"/>
    <w:rsid w:val="00081FA7"/>
    <w:rsid w:val="00081FFF"/>
    <w:rsid w:val="0008200F"/>
    <w:rsid w:val="00082013"/>
    <w:rsid w:val="00082023"/>
    <w:rsid w:val="0008204D"/>
    <w:rsid w:val="0008207B"/>
    <w:rsid w:val="00082086"/>
    <w:rsid w:val="00082095"/>
    <w:rsid w:val="000820CF"/>
    <w:rsid w:val="00082137"/>
    <w:rsid w:val="00082164"/>
    <w:rsid w:val="0008218D"/>
    <w:rsid w:val="000821F1"/>
    <w:rsid w:val="0008227F"/>
    <w:rsid w:val="000822B6"/>
    <w:rsid w:val="000822CA"/>
    <w:rsid w:val="00082304"/>
    <w:rsid w:val="00082318"/>
    <w:rsid w:val="00082364"/>
    <w:rsid w:val="0008239B"/>
    <w:rsid w:val="000823D3"/>
    <w:rsid w:val="000823E7"/>
    <w:rsid w:val="000823E8"/>
    <w:rsid w:val="000823F5"/>
    <w:rsid w:val="0008240F"/>
    <w:rsid w:val="00082424"/>
    <w:rsid w:val="0008243B"/>
    <w:rsid w:val="0008244F"/>
    <w:rsid w:val="000824F6"/>
    <w:rsid w:val="00082572"/>
    <w:rsid w:val="00082577"/>
    <w:rsid w:val="00082601"/>
    <w:rsid w:val="0008261D"/>
    <w:rsid w:val="0008261F"/>
    <w:rsid w:val="00082640"/>
    <w:rsid w:val="00082641"/>
    <w:rsid w:val="00082647"/>
    <w:rsid w:val="00082681"/>
    <w:rsid w:val="000826A9"/>
    <w:rsid w:val="000826F7"/>
    <w:rsid w:val="0008275E"/>
    <w:rsid w:val="00082764"/>
    <w:rsid w:val="000827AF"/>
    <w:rsid w:val="000827B0"/>
    <w:rsid w:val="000827B5"/>
    <w:rsid w:val="0008281E"/>
    <w:rsid w:val="0008285C"/>
    <w:rsid w:val="0008287A"/>
    <w:rsid w:val="00082899"/>
    <w:rsid w:val="000828C3"/>
    <w:rsid w:val="0008290D"/>
    <w:rsid w:val="0008293F"/>
    <w:rsid w:val="000829C7"/>
    <w:rsid w:val="000829FB"/>
    <w:rsid w:val="00082A01"/>
    <w:rsid w:val="00082A5D"/>
    <w:rsid w:val="00082A84"/>
    <w:rsid w:val="00082AD4"/>
    <w:rsid w:val="00082B12"/>
    <w:rsid w:val="00082B16"/>
    <w:rsid w:val="00082B4B"/>
    <w:rsid w:val="00082B69"/>
    <w:rsid w:val="00082B76"/>
    <w:rsid w:val="00082B88"/>
    <w:rsid w:val="00082BA3"/>
    <w:rsid w:val="00082BB2"/>
    <w:rsid w:val="00082BDD"/>
    <w:rsid w:val="00082C2C"/>
    <w:rsid w:val="00082C3E"/>
    <w:rsid w:val="00082C54"/>
    <w:rsid w:val="00082C8B"/>
    <w:rsid w:val="00082CA8"/>
    <w:rsid w:val="00082CBF"/>
    <w:rsid w:val="00082CD1"/>
    <w:rsid w:val="00082CD8"/>
    <w:rsid w:val="00082CE2"/>
    <w:rsid w:val="00082D06"/>
    <w:rsid w:val="00082D4B"/>
    <w:rsid w:val="00082D7B"/>
    <w:rsid w:val="00082DDB"/>
    <w:rsid w:val="00082DEC"/>
    <w:rsid w:val="00082E0B"/>
    <w:rsid w:val="00082E0E"/>
    <w:rsid w:val="00082E61"/>
    <w:rsid w:val="00082EA0"/>
    <w:rsid w:val="00082ED5"/>
    <w:rsid w:val="00082F0F"/>
    <w:rsid w:val="00082F21"/>
    <w:rsid w:val="00082F45"/>
    <w:rsid w:val="00082F47"/>
    <w:rsid w:val="00082F72"/>
    <w:rsid w:val="00082FC0"/>
    <w:rsid w:val="00082FCE"/>
    <w:rsid w:val="00082FDB"/>
    <w:rsid w:val="00083050"/>
    <w:rsid w:val="00083067"/>
    <w:rsid w:val="0008308A"/>
    <w:rsid w:val="000830C6"/>
    <w:rsid w:val="00083149"/>
    <w:rsid w:val="00083184"/>
    <w:rsid w:val="000831A6"/>
    <w:rsid w:val="000831D9"/>
    <w:rsid w:val="0008326B"/>
    <w:rsid w:val="0008326F"/>
    <w:rsid w:val="000832BC"/>
    <w:rsid w:val="00083309"/>
    <w:rsid w:val="00083331"/>
    <w:rsid w:val="00083346"/>
    <w:rsid w:val="00083370"/>
    <w:rsid w:val="000833A1"/>
    <w:rsid w:val="000833B7"/>
    <w:rsid w:val="000833D7"/>
    <w:rsid w:val="000833EC"/>
    <w:rsid w:val="0008340B"/>
    <w:rsid w:val="00083458"/>
    <w:rsid w:val="00083496"/>
    <w:rsid w:val="000834C4"/>
    <w:rsid w:val="000834D4"/>
    <w:rsid w:val="0008354E"/>
    <w:rsid w:val="00083564"/>
    <w:rsid w:val="00083572"/>
    <w:rsid w:val="0008359F"/>
    <w:rsid w:val="000835B3"/>
    <w:rsid w:val="000835B6"/>
    <w:rsid w:val="000835BB"/>
    <w:rsid w:val="000835D1"/>
    <w:rsid w:val="000835D9"/>
    <w:rsid w:val="000835F4"/>
    <w:rsid w:val="0008361F"/>
    <w:rsid w:val="00083650"/>
    <w:rsid w:val="0008368C"/>
    <w:rsid w:val="000836CA"/>
    <w:rsid w:val="000836F2"/>
    <w:rsid w:val="00083704"/>
    <w:rsid w:val="000837CA"/>
    <w:rsid w:val="000837D8"/>
    <w:rsid w:val="000837DB"/>
    <w:rsid w:val="00083811"/>
    <w:rsid w:val="00083841"/>
    <w:rsid w:val="0008387B"/>
    <w:rsid w:val="000838A7"/>
    <w:rsid w:val="000838D4"/>
    <w:rsid w:val="000838EC"/>
    <w:rsid w:val="0008391C"/>
    <w:rsid w:val="00083920"/>
    <w:rsid w:val="00083923"/>
    <w:rsid w:val="00083975"/>
    <w:rsid w:val="00083984"/>
    <w:rsid w:val="0008398C"/>
    <w:rsid w:val="000839A4"/>
    <w:rsid w:val="000839BE"/>
    <w:rsid w:val="000839D0"/>
    <w:rsid w:val="000839D4"/>
    <w:rsid w:val="000839D7"/>
    <w:rsid w:val="000839E0"/>
    <w:rsid w:val="00083A0F"/>
    <w:rsid w:val="00083A2A"/>
    <w:rsid w:val="00083A60"/>
    <w:rsid w:val="00083A7A"/>
    <w:rsid w:val="00083A81"/>
    <w:rsid w:val="00083AD4"/>
    <w:rsid w:val="00083AD8"/>
    <w:rsid w:val="00083AE2"/>
    <w:rsid w:val="00083AEB"/>
    <w:rsid w:val="00083B0F"/>
    <w:rsid w:val="00083B5C"/>
    <w:rsid w:val="00083B94"/>
    <w:rsid w:val="00083BB3"/>
    <w:rsid w:val="00083BE5"/>
    <w:rsid w:val="00083BE9"/>
    <w:rsid w:val="00083C1D"/>
    <w:rsid w:val="00083C1E"/>
    <w:rsid w:val="00083C23"/>
    <w:rsid w:val="00083C51"/>
    <w:rsid w:val="00083C68"/>
    <w:rsid w:val="00083C6A"/>
    <w:rsid w:val="00083C87"/>
    <w:rsid w:val="00083CD5"/>
    <w:rsid w:val="00083CDD"/>
    <w:rsid w:val="00083CF8"/>
    <w:rsid w:val="00083D68"/>
    <w:rsid w:val="00083D7E"/>
    <w:rsid w:val="00083D83"/>
    <w:rsid w:val="00083D8E"/>
    <w:rsid w:val="00083DA5"/>
    <w:rsid w:val="00083DEC"/>
    <w:rsid w:val="00083E02"/>
    <w:rsid w:val="00083E0D"/>
    <w:rsid w:val="00083E1B"/>
    <w:rsid w:val="00083E35"/>
    <w:rsid w:val="00083E77"/>
    <w:rsid w:val="00083E97"/>
    <w:rsid w:val="00083E9E"/>
    <w:rsid w:val="00083F01"/>
    <w:rsid w:val="00083F26"/>
    <w:rsid w:val="00083F39"/>
    <w:rsid w:val="00083F5C"/>
    <w:rsid w:val="00083F98"/>
    <w:rsid w:val="00083F9A"/>
    <w:rsid w:val="00083FEB"/>
    <w:rsid w:val="00084018"/>
    <w:rsid w:val="0008401A"/>
    <w:rsid w:val="00084030"/>
    <w:rsid w:val="0008403C"/>
    <w:rsid w:val="0008404F"/>
    <w:rsid w:val="0008407D"/>
    <w:rsid w:val="00084112"/>
    <w:rsid w:val="00084134"/>
    <w:rsid w:val="00084135"/>
    <w:rsid w:val="000841E7"/>
    <w:rsid w:val="000841FB"/>
    <w:rsid w:val="00084215"/>
    <w:rsid w:val="0008422D"/>
    <w:rsid w:val="0008426F"/>
    <w:rsid w:val="0008427A"/>
    <w:rsid w:val="0008428A"/>
    <w:rsid w:val="000842D1"/>
    <w:rsid w:val="000842E2"/>
    <w:rsid w:val="0008431B"/>
    <w:rsid w:val="0008434F"/>
    <w:rsid w:val="00084357"/>
    <w:rsid w:val="00084378"/>
    <w:rsid w:val="00084380"/>
    <w:rsid w:val="00084390"/>
    <w:rsid w:val="000843D8"/>
    <w:rsid w:val="00084497"/>
    <w:rsid w:val="000844CC"/>
    <w:rsid w:val="000844D1"/>
    <w:rsid w:val="000844DB"/>
    <w:rsid w:val="000844E2"/>
    <w:rsid w:val="0008453C"/>
    <w:rsid w:val="00084561"/>
    <w:rsid w:val="000845F8"/>
    <w:rsid w:val="00084653"/>
    <w:rsid w:val="00084656"/>
    <w:rsid w:val="00084673"/>
    <w:rsid w:val="000846C1"/>
    <w:rsid w:val="000846DC"/>
    <w:rsid w:val="000846F2"/>
    <w:rsid w:val="0008471A"/>
    <w:rsid w:val="00084742"/>
    <w:rsid w:val="00084769"/>
    <w:rsid w:val="000847A4"/>
    <w:rsid w:val="000847C4"/>
    <w:rsid w:val="000847CF"/>
    <w:rsid w:val="000847DF"/>
    <w:rsid w:val="00084807"/>
    <w:rsid w:val="00084810"/>
    <w:rsid w:val="0008481F"/>
    <w:rsid w:val="0008483E"/>
    <w:rsid w:val="00084859"/>
    <w:rsid w:val="00084882"/>
    <w:rsid w:val="000848C7"/>
    <w:rsid w:val="000848F5"/>
    <w:rsid w:val="0008490B"/>
    <w:rsid w:val="00084910"/>
    <w:rsid w:val="0008492A"/>
    <w:rsid w:val="00084963"/>
    <w:rsid w:val="00084966"/>
    <w:rsid w:val="00084978"/>
    <w:rsid w:val="00084980"/>
    <w:rsid w:val="000849D7"/>
    <w:rsid w:val="000849E3"/>
    <w:rsid w:val="000849E4"/>
    <w:rsid w:val="00084A0C"/>
    <w:rsid w:val="00084A3D"/>
    <w:rsid w:val="00084A64"/>
    <w:rsid w:val="00084A77"/>
    <w:rsid w:val="00084A79"/>
    <w:rsid w:val="00084A85"/>
    <w:rsid w:val="00084A8D"/>
    <w:rsid w:val="00084AD1"/>
    <w:rsid w:val="00084AE3"/>
    <w:rsid w:val="00084B24"/>
    <w:rsid w:val="00084B30"/>
    <w:rsid w:val="00084B3E"/>
    <w:rsid w:val="00084B6B"/>
    <w:rsid w:val="00084B77"/>
    <w:rsid w:val="00084B7E"/>
    <w:rsid w:val="00084B9E"/>
    <w:rsid w:val="00084BBC"/>
    <w:rsid w:val="00084BD8"/>
    <w:rsid w:val="00084BE2"/>
    <w:rsid w:val="00084BF3"/>
    <w:rsid w:val="00084BF7"/>
    <w:rsid w:val="00084C0A"/>
    <w:rsid w:val="00084C0F"/>
    <w:rsid w:val="00084C3F"/>
    <w:rsid w:val="00084C49"/>
    <w:rsid w:val="00084C6D"/>
    <w:rsid w:val="00084CF5"/>
    <w:rsid w:val="00084D0E"/>
    <w:rsid w:val="00084D22"/>
    <w:rsid w:val="00084D73"/>
    <w:rsid w:val="00084D88"/>
    <w:rsid w:val="00084D90"/>
    <w:rsid w:val="00084D93"/>
    <w:rsid w:val="00084DEB"/>
    <w:rsid w:val="00084EB4"/>
    <w:rsid w:val="00084ECA"/>
    <w:rsid w:val="00084ED5"/>
    <w:rsid w:val="00084EEE"/>
    <w:rsid w:val="00084F1D"/>
    <w:rsid w:val="00084F57"/>
    <w:rsid w:val="00084F5D"/>
    <w:rsid w:val="00084F69"/>
    <w:rsid w:val="00084F90"/>
    <w:rsid w:val="00084FA8"/>
    <w:rsid w:val="00084FD5"/>
    <w:rsid w:val="00084FD6"/>
    <w:rsid w:val="00084FEA"/>
    <w:rsid w:val="00084FF9"/>
    <w:rsid w:val="00085005"/>
    <w:rsid w:val="00085020"/>
    <w:rsid w:val="00085038"/>
    <w:rsid w:val="0008503A"/>
    <w:rsid w:val="00085078"/>
    <w:rsid w:val="000850B2"/>
    <w:rsid w:val="000850C6"/>
    <w:rsid w:val="0008510D"/>
    <w:rsid w:val="00085158"/>
    <w:rsid w:val="0008515E"/>
    <w:rsid w:val="0008517F"/>
    <w:rsid w:val="00085181"/>
    <w:rsid w:val="00085183"/>
    <w:rsid w:val="00085206"/>
    <w:rsid w:val="00085214"/>
    <w:rsid w:val="00085229"/>
    <w:rsid w:val="00085234"/>
    <w:rsid w:val="00085236"/>
    <w:rsid w:val="00085249"/>
    <w:rsid w:val="00085255"/>
    <w:rsid w:val="000852B4"/>
    <w:rsid w:val="00085311"/>
    <w:rsid w:val="00085319"/>
    <w:rsid w:val="00085346"/>
    <w:rsid w:val="0008534E"/>
    <w:rsid w:val="00085362"/>
    <w:rsid w:val="00085368"/>
    <w:rsid w:val="00085372"/>
    <w:rsid w:val="0008539C"/>
    <w:rsid w:val="000853B8"/>
    <w:rsid w:val="00085425"/>
    <w:rsid w:val="00085452"/>
    <w:rsid w:val="000854A5"/>
    <w:rsid w:val="000854DF"/>
    <w:rsid w:val="000854EA"/>
    <w:rsid w:val="00085604"/>
    <w:rsid w:val="00085634"/>
    <w:rsid w:val="00085657"/>
    <w:rsid w:val="000856AC"/>
    <w:rsid w:val="000856C0"/>
    <w:rsid w:val="000856FB"/>
    <w:rsid w:val="000856FD"/>
    <w:rsid w:val="00085709"/>
    <w:rsid w:val="0008571A"/>
    <w:rsid w:val="00085741"/>
    <w:rsid w:val="00085773"/>
    <w:rsid w:val="00085786"/>
    <w:rsid w:val="000857A3"/>
    <w:rsid w:val="000857B6"/>
    <w:rsid w:val="000857BB"/>
    <w:rsid w:val="000857E2"/>
    <w:rsid w:val="000857E4"/>
    <w:rsid w:val="00085810"/>
    <w:rsid w:val="00085842"/>
    <w:rsid w:val="0008588B"/>
    <w:rsid w:val="000858C7"/>
    <w:rsid w:val="000858D0"/>
    <w:rsid w:val="000858F3"/>
    <w:rsid w:val="00085904"/>
    <w:rsid w:val="0008593D"/>
    <w:rsid w:val="0008595B"/>
    <w:rsid w:val="00085965"/>
    <w:rsid w:val="000859D5"/>
    <w:rsid w:val="000859EA"/>
    <w:rsid w:val="000859F4"/>
    <w:rsid w:val="00085A2D"/>
    <w:rsid w:val="00085A2F"/>
    <w:rsid w:val="00085A58"/>
    <w:rsid w:val="00085A9C"/>
    <w:rsid w:val="00085AA6"/>
    <w:rsid w:val="00085AA7"/>
    <w:rsid w:val="00085AE3"/>
    <w:rsid w:val="00085AF0"/>
    <w:rsid w:val="00085B09"/>
    <w:rsid w:val="00085B2B"/>
    <w:rsid w:val="00085B6F"/>
    <w:rsid w:val="00085BA4"/>
    <w:rsid w:val="00085BC6"/>
    <w:rsid w:val="00085BCA"/>
    <w:rsid w:val="00085BDF"/>
    <w:rsid w:val="00085C04"/>
    <w:rsid w:val="00085C35"/>
    <w:rsid w:val="00085C90"/>
    <w:rsid w:val="00085C93"/>
    <w:rsid w:val="00085CE7"/>
    <w:rsid w:val="00085D11"/>
    <w:rsid w:val="00085D2E"/>
    <w:rsid w:val="00085D32"/>
    <w:rsid w:val="00085D9C"/>
    <w:rsid w:val="00085DA6"/>
    <w:rsid w:val="00085DE3"/>
    <w:rsid w:val="00085DF0"/>
    <w:rsid w:val="00085DF8"/>
    <w:rsid w:val="00085DF9"/>
    <w:rsid w:val="00085E46"/>
    <w:rsid w:val="00085E6E"/>
    <w:rsid w:val="00085E72"/>
    <w:rsid w:val="00085E7C"/>
    <w:rsid w:val="00085E92"/>
    <w:rsid w:val="00085E9D"/>
    <w:rsid w:val="00085EA8"/>
    <w:rsid w:val="00085EB4"/>
    <w:rsid w:val="00085EBE"/>
    <w:rsid w:val="00085ED9"/>
    <w:rsid w:val="00085EEA"/>
    <w:rsid w:val="00085EF7"/>
    <w:rsid w:val="00085EFE"/>
    <w:rsid w:val="00085F11"/>
    <w:rsid w:val="00085F3C"/>
    <w:rsid w:val="00085F5C"/>
    <w:rsid w:val="00085F62"/>
    <w:rsid w:val="00085F66"/>
    <w:rsid w:val="00085F84"/>
    <w:rsid w:val="00085F94"/>
    <w:rsid w:val="00085FAD"/>
    <w:rsid w:val="00085FDE"/>
    <w:rsid w:val="00086054"/>
    <w:rsid w:val="00086077"/>
    <w:rsid w:val="000860A1"/>
    <w:rsid w:val="000860F9"/>
    <w:rsid w:val="000860FD"/>
    <w:rsid w:val="0008613F"/>
    <w:rsid w:val="00086196"/>
    <w:rsid w:val="00086199"/>
    <w:rsid w:val="000861A5"/>
    <w:rsid w:val="000861D8"/>
    <w:rsid w:val="00086201"/>
    <w:rsid w:val="00086203"/>
    <w:rsid w:val="0008622B"/>
    <w:rsid w:val="00086283"/>
    <w:rsid w:val="000862EA"/>
    <w:rsid w:val="00086321"/>
    <w:rsid w:val="00086372"/>
    <w:rsid w:val="00086384"/>
    <w:rsid w:val="000863E2"/>
    <w:rsid w:val="0008640B"/>
    <w:rsid w:val="0008641F"/>
    <w:rsid w:val="00086465"/>
    <w:rsid w:val="000864BE"/>
    <w:rsid w:val="00086515"/>
    <w:rsid w:val="00086553"/>
    <w:rsid w:val="00086573"/>
    <w:rsid w:val="0008658C"/>
    <w:rsid w:val="000865A1"/>
    <w:rsid w:val="0008664C"/>
    <w:rsid w:val="0008665C"/>
    <w:rsid w:val="00086662"/>
    <w:rsid w:val="0008667A"/>
    <w:rsid w:val="00086691"/>
    <w:rsid w:val="000866A3"/>
    <w:rsid w:val="000866DC"/>
    <w:rsid w:val="000866E7"/>
    <w:rsid w:val="00086708"/>
    <w:rsid w:val="0008670F"/>
    <w:rsid w:val="0008671C"/>
    <w:rsid w:val="00086731"/>
    <w:rsid w:val="00086754"/>
    <w:rsid w:val="000867B2"/>
    <w:rsid w:val="000867CA"/>
    <w:rsid w:val="000867E6"/>
    <w:rsid w:val="00086800"/>
    <w:rsid w:val="0008683F"/>
    <w:rsid w:val="00086852"/>
    <w:rsid w:val="00086867"/>
    <w:rsid w:val="0008688F"/>
    <w:rsid w:val="00086896"/>
    <w:rsid w:val="000868B8"/>
    <w:rsid w:val="000868D3"/>
    <w:rsid w:val="000868DC"/>
    <w:rsid w:val="000868DF"/>
    <w:rsid w:val="0008691C"/>
    <w:rsid w:val="0008691E"/>
    <w:rsid w:val="00086939"/>
    <w:rsid w:val="0008693B"/>
    <w:rsid w:val="0008694D"/>
    <w:rsid w:val="00086965"/>
    <w:rsid w:val="000869AD"/>
    <w:rsid w:val="000869D3"/>
    <w:rsid w:val="00086A25"/>
    <w:rsid w:val="00086A37"/>
    <w:rsid w:val="00086A5D"/>
    <w:rsid w:val="00086A87"/>
    <w:rsid w:val="00086A98"/>
    <w:rsid w:val="00086AA6"/>
    <w:rsid w:val="00086AAB"/>
    <w:rsid w:val="00086AB3"/>
    <w:rsid w:val="00086AF1"/>
    <w:rsid w:val="00086B06"/>
    <w:rsid w:val="00086B16"/>
    <w:rsid w:val="00086B25"/>
    <w:rsid w:val="00086B2E"/>
    <w:rsid w:val="00086B43"/>
    <w:rsid w:val="00086BB4"/>
    <w:rsid w:val="00086C28"/>
    <w:rsid w:val="00086C87"/>
    <w:rsid w:val="00086C9C"/>
    <w:rsid w:val="00086CF0"/>
    <w:rsid w:val="00086CFE"/>
    <w:rsid w:val="00086D33"/>
    <w:rsid w:val="00086D37"/>
    <w:rsid w:val="00086D5B"/>
    <w:rsid w:val="00086DAF"/>
    <w:rsid w:val="00086DCC"/>
    <w:rsid w:val="00086E10"/>
    <w:rsid w:val="00086E81"/>
    <w:rsid w:val="00086E98"/>
    <w:rsid w:val="00086EE4"/>
    <w:rsid w:val="00086F13"/>
    <w:rsid w:val="00086F19"/>
    <w:rsid w:val="00086F28"/>
    <w:rsid w:val="00086F51"/>
    <w:rsid w:val="00086F67"/>
    <w:rsid w:val="00086F9E"/>
    <w:rsid w:val="00086FBD"/>
    <w:rsid w:val="00087035"/>
    <w:rsid w:val="00087036"/>
    <w:rsid w:val="0008706F"/>
    <w:rsid w:val="00087093"/>
    <w:rsid w:val="000870DC"/>
    <w:rsid w:val="00087119"/>
    <w:rsid w:val="00087129"/>
    <w:rsid w:val="000871AA"/>
    <w:rsid w:val="000871D8"/>
    <w:rsid w:val="00087215"/>
    <w:rsid w:val="0008721C"/>
    <w:rsid w:val="00087238"/>
    <w:rsid w:val="0008724F"/>
    <w:rsid w:val="00087273"/>
    <w:rsid w:val="00087286"/>
    <w:rsid w:val="000872CD"/>
    <w:rsid w:val="000872D4"/>
    <w:rsid w:val="000872F0"/>
    <w:rsid w:val="00087317"/>
    <w:rsid w:val="00087338"/>
    <w:rsid w:val="0008733B"/>
    <w:rsid w:val="0008735F"/>
    <w:rsid w:val="000873DF"/>
    <w:rsid w:val="000873EB"/>
    <w:rsid w:val="00087458"/>
    <w:rsid w:val="00087464"/>
    <w:rsid w:val="00087498"/>
    <w:rsid w:val="000874AD"/>
    <w:rsid w:val="000874EC"/>
    <w:rsid w:val="000874F8"/>
    <w:rsid w:val="00087551"/>
    <w:rsid w:val="00087568"/>
    <w:rsid w:val="000875BF"/>
    <w:rsid w:val="000875CB"/>
    <w:rsid w:val="000875DA"/>
    <w:rsid w:val="0008760C"/>
    <w:rsid w:val="00087662"/>
    <w:rsid w:val="00087668"/>
    <w:rsid w:val="00087670"/>
    <w:rsid w:val="000876C1"/>
    <w:rsid w:val="000876DB"/>
    <w:rsid w:val="000876DF"/>
    <w:rsid w:val="00087767"/>
    <w:rsid w:val="0008776F"/>
    <w:rsid w:val="0008777C"/>
    <w:rsid w:val="00087791"/>
    <w:rsid w:val="0008785F"/>
    <w:rsid w:val="0008786A"/>
    <w:rsid w:val="00087881"/>
    <w:rsid w:val="000878A4"/>
    <w:rsid w:val="000878A8"/>
    <w:rsid w:val="00087920"/>
    <w:rsid w:val="00087992"/>
    <w:rsid w:val="000879C5"/>
    <w:rsid w:val="00087A31"/>
    <w:rsid w:val="00087A34"/>
    <w:rsid w:val="00087A36"/>
    <w:rsid w:val="00087A6A"/>
    <w:rsid w:val="00087ACF"/>
    <w:rsid w:val="00087AD3"/>
    <w:rsid w:val="00087B06"/>
    <w:rsid w:val="00087B89"/>
    <w:rsid w:val="00087BAA"/>
    <w:rsid w:val="00087C49"/>
    <w:rsid w:val="00087C58"/>
    <w:rsid w:val="00087C72"/>
    <w:rsid w:val="00087C8D"/>
    <w:rsid w:val="00087CC2"/>
    <w:rsid w:val="00087CDD"/>
    <w:rsid w:val="00087CDE"/>
    <w:rsid w:val="00087CE0"/>
    <w:rsid w:val="00087CE2"/>
    <w:rsid w:val="00087CE4"/>
    <w:rsid w:val="00087D26"/>
    <w:rsid w:val="00087D29"/>
    <w:rsid w:val="00087D39"/>
    <w:rsid w:val="00087D69"/>
    <w:rsid w:val="00087D72"/>
    <w:rsid w:val="00087DAC"/>
    <w:rsid w:val="00087DB3"/>
    <w:rsid w:val="00087DDA"/>
    <w:rsid w:val="00087DF2"/>
    <w:rsid w:val="00087E0D"/>
    <w:rsid w:val="00087E19"/>
    <w:rsid w:val="00087E34"/>
    <w:rsid w:val="00087E6B"/>
    <w:rsid w:val="00087E77"/>
    <w:rsid w:val="00087EB7"/>
    <w:rsid w:val="00087EBE"/>
    <w:rsid w:val="00087ED6"/>
    <w:rsid w:val="00087EEE"/>
    <w:rsid w:val="00087EF2"/>
    <w:rsid w:val="00087F02"/>
    <w:rsid w:val="00087F60"/>
    <w:rsid w:val="00087F9C"/>
    <w:rsid w:val="00087FD9"/>
    <w:rsid w:val="00090009"/>
    <w:rsid w:val="000900A8"/>
    <w:rsid w:val="000900C4"/>
    <w:rsid w:val="000900EB"/>
    <w:rsid w:val="00090133"/>
    <w:rsid w:val="000901D2"/>
    <w:rsid w:val="00090227"/>
    <w:rsid w:val="0009022D"/>
    <w:rsid w:val="0009023E"/>
    <w:rsid w:val="000902AA"/>
    <w:rsid w:val="000902BD"/>
    <w:rsid w:val="000902C8"/>
    <w:rsid w:val="0009035A"/>
    <w:rsid w:val="000903E2"/>
    <w:rsid w:val="000903E6"/>
    <w:rsid w:val="0009046F"/>
    <w:rsid w:val="00090471"/>
    <w:rsid w:val="000904D9"/>
    <w:rsid w:val="00090508"/>
    <w:rsid w:val="00090527"/>
    <w:rsid w:val="0009055C"/>
    <w:rsid w:val="00090561"/>
    <w:rsid w:val="000905AF"/>
    <w:rsid w:val="000905E2"/>
    <w:rsid w:val="00090656"/>
    <w:rsid w:val="00090664"/>
    <w:rsid w:val="0009067B"/>
    <w:rsid w:val="00090688"/>
    <w:rsid w:val="000906E9"/>
    <w:rsid w:val="000906EA"/>
    <w:rsid w:val="000906EE"/>
    <w:rsid w:val="000906FD"/>
    <w:rsid w:val="00090737"/>
    <w:rsid w:val="00090747"/>
    <w:rsid w:val="00090790"/>
    <w:rsid w:val="000907CB"/>
    <w:rsid w:val="000907DE"/>
    <w:rsid w:val="000907E5"/>
    <w:rsid w:val="000907E8"/>
    <w:rsid w:val="00090846"/>
    <w:rsid w:val="00090861"/>
    <w:rsid w:val="000908FB"/>
    <w:rsid w:val="00090918"/>
    <w:rsid w:val="00090928"/>
    <w:rsid w:val="00090970"/>
    <w:rsid w:val="00090971"/>
    <w:rsid w:val="00090994"/>
    <w:rsid w:val="000909C7"/>
    <w:rsid w:val="000909ED"/>
    <w:rsid w:val="00090A09"/>
    <w:rsid w:val="00090A93"/>
    <w:rsid w:val="00090ACF"/>
    <w:rsid w:val="00090AD3"/>
    <w:rsid w:val="00090B15"/>
    <w:rsid w:val="00090B20"/>
    <w:rsid w:val="00090B8E"/>
    <w:rsid w:val="00090BA7"/>
    <w:rsid w:val="00090BC7"/>
    <w:rsid w:val="00090BD8"/>
    <w:rsid w:val="00090BE9"/>
    <w:rsid w:val="00090C34"/>
    <w:rsid w:val="00090C4A"/>
    <w:rsid w:val="00090C50"/>
    <w:rsid w:val="00090CC0"/>
    <w:rsid w:val="00090CED"/>
    <w:rsid w:val="00090CF6"/>
    <w:rsid w:val="00090CFF"/>
    <w:rsid w:val="00090D08"/>
    <w:rsid w:val="00090DA9"/>
    <w:rsid w:val="00090DB5"/>
    <w:rsid w:val="00090DD7"/>
    <w:rsid w:val="00090DDD"/>
    <w:rsid w:val="00090DEF"/>
    <w:rsid w:val="00090E06"/>
    <w:rsid w:val="00090E50"/>
    <w:rsid w:val="00090E80"/>
    <w:rsid w:val="00090E9F"/>
    <w:rsid w:val="00090EA4"/>
    <w:rsid w:val="00090EC4"/>
    <w:rsid w:val="00090F16"/>
    <w:rsid w:val="00090F31"/>
    <w:rsid w:val="00090F51"/>
    <w:rsid w:val="00090F61"/>
    <w:rsid w:val="00090F64"/>
    <w:rsid w:val="00090F82"/>
    <w:rsid w:val="00090F84"/>
    <w:rsid w:val="00090FB7"/>
    <w:rsid w:val="00090FD7"/>
    <w:rsid w:val="0009102F"/>
    <w:rsid w:val="0009107E"/>
    <w:rsid w:val="00091095"/>
    <w:rsid w:val="000910F9"/>
    <w:rsid w:val="00091136"/>
    <w:rsid w:val="0009114D"/>
    <w:rsid w:val="00091161"/>
    <w:rsid w:val="00091175"/>
    <w:rsid w:val="00091178"/>
    <w:rsid w:val="0009117B"/>
    <w:rsid w:val="000911B4"/>
    <w:rsid w:val="000911BB"/>
    <w:rsid w:val="000911CC"/>
    <w:rsid w:val="000911F8"/>
    <w:rsid w:val="00091218"/>
    <w:rsid w:val="00091248"/>
    <w:rsid w:val="0009126C"/>
    <w:rsid w:val="000912C5"/>
    <w:rsid w:val="000912DB"/>
    <w:rsid w:val="00091357"/>
    <w:rsid w:val="000913CB"/>
    <w:rsid w:val="000913CD"/>
    <w:rsid w:val="000913D9"/>
    <w:rsid w:val="000913F4"/>
    <w:rsid w:val="0009145F"/>
    <w:rsid w:val="0009146E"/>
    <w:rsid w:val="00091483"/>
    <w:rsid w:val="00091486"/>
    <w:rsid w:val="0009148E"/>
    <w:rsid w:val="00091498"/>
    <w:rsid w:val="000914C8"/>
    <w:rsid w:val="00091535"/>
    <w:rsid w:val="0009153A"/>
    <w:rsid w:val="0009153E"/>
    <w:rsid w:val="00091545"/>
    <w:rsid w:val="00091575"/>
    <w:rsid w:val="00091587"/>
    <w:rsid w:val="0009159D"/>
    <w:rsid w:val="0009161A"/>
    <w:rsid w:val="00091661"/>
    <w:rsid w:val="00091675"/>
    <w:rsid w:val="0009167D"/>
    <w:rsid w:val="0009169A"/>
    <w:rsid w:val="000916AB"/>
    <w:rsid w:val="0009176E"/>
    <w:rsid w:val="000917D7"/>
    <w:rsid w:val="000917D8"/>
    <w:rsid w:val="0009182A"/>
    <w:rsid w:val="00091839"/>
    <w:rsid w:val="00091875"/>
    <w:rsid w:val="000918E2"/>
    <w:rsid w:val="00091900"/>
    <w:rsid w:val="00091935"/>
    <w:rsid w:val="0009198F"/>
    <w:rsid w:val="00091998"/>
    <w:rsid w:val="000919AA"/>
    <w:rsid w:val="000919EC"/>
    <w:rsid w:val="000919FA"/>
    <w:rsid w:val="00091A0B"/>
    <w:rsid w:val="00091A28"/>
    <w:rsid w:val="00091A98"/>
    <w:rsid w:val="00091AA6"/>
    <w:rsid w:val="00091ABB"/>
    <w:rsid w:val="00091AD0"/>
    <w:rsid w:val="00091AD1"/>
    <w:rsid w:val="00091B17"/>
    <w:rsid w:val="00091B4D"/>
    <w:rsid w:val="00091B84"/>
    <w:rsid w:val="00091BC2"/>
    <w:rsid w:val="00091BEB"/>
    <w:rsid w:val="00091BFD"/>
    <w:rsid w:val="00091C38"/>
    <w:rsid w:val="00091CFB"/>
    <w:rsid w:val="00091D85"/>
    <w:rsid w:val="00091DB2"/>
    <w:rsid w:val="00091E24"/>
    <w:rsid w:val="00091E2B"/>
    <w:rsid w:val="00091E66"/>
    <w:rsid w:val="00091E72"/>
    <w:rsid w:val="00091E82"/>
    <w:rsid w:val="00091E84"/>
    <w:rsid w:val="00091F0B"/>
    <w:rsid w:val="00091F2F"/>
    <w:rsid w:val="00091F60"/>
    <w:rsid w:val="00091F64"/>
    <w:rsid w:val="00091FA8"/>
    <w:rsid w:val="00091FA9"/>
    <w:rsid w:val="00091FC3"/>
    <w:rsid w:val="00091FFE"/>
    <w:rsid w:val="00092029"/>
    <w:rsid w:val="0009203B"/>
    <w:rsid w:val="00092048"/>
    <w:rsid w:val="00092057"/>
    <w:rsid w:val="0009207F"/>
    <w:rsid w:val="00092095"/>
    <w:rsid w:val="000920B1"/>
    <w:rsid w:val="000920E9"/>
    <w:rsid w:val="00092104"/>
    <w:rsid w:val="00092150"/>
    <w:rsid w:val="00092157"/>
    <w:rsid w:val="00092174"/>
    <w:rsid w:val="00092189"/>
    <w:rsid w:val="0009218D"/>
    <w:rsid w:val="000921A2"/>
    <w:rsid w:val="0009220A"/>
    <w:rsid w:val="0009221B"/>
    <w:rsid w:val="0009224C"/>
    <w:rsid w:val="0009226C"/>
    <w:rsid w:val="00092291"/>
    <w:rsid w:val="0009232D"/>
    <w:rsid w:val="0009237A"/>
    <w:rsid w:val="000923E0"/>
    <w:rsid w:val="00092444"/>
    <w:rsid w:val="0009246A"/>
    <w:rsid w:val="00092475"/>
    <w:rsid w:val="00092481"/>
    <w:rsid w:val="00092497"/>
    <w:rsid w:val="00092498"/>
    <w:rsid w:val="000924B3"/>
    <w:rsid w:val="00092513"/>
    <w:rsid w:val="00092535"/>
    <w:rsid w:val="0009253C"/>
    <w:rsid w:val="0009253E"/>
    <w:rsid w:val="0009255F"/>
    <w:rsid w:val="00092570"/>
    <w:rsid w:val="00092596"/>
    <w:rsid w:val="00092597"/>
    <w:rsid w:val="000925F6"/>
    <w:rsid w:val="0009269F"/>
    <w:rsid w:val="000926C8"/>
    <w:rsid w:val="000926FE"/>
    <w:rsid w:val="00092739"/>
    <w:rsid w:val="00092762"/>
    <w:rsid w:val="0009276E"/>
    <w:rsid w:val="0009279C"/>
    <w:rsid w:val="000927B3"/>
    <w:rsid w:val="000927C8"/>
    <w:rsid w:val="000927D5"/>
    <w:rsid w:val="000927EE"/>
    <w:rsid w:val="000927FE"/>
    <w:rsid w:val="00092806"/>
    <w:rsid w:val="00092827"/>
    <w:rsid w:val="00092833"/>
    <w:rsid w:val="00092834"/>
    <w:rsid w:val="0009283D"/>
    <w:rsid w:val="00092872"/>
    <w:rsid w:val="0009288C"/>
    <w:rsid w:val="000928EC"/>
    <w:rsid w:val="000928FD"/>
    <w:rsid w:val="00092910"/>
    <w:rsid w:val="0009294D"/>
    <w:rsid w:val="0009296E"/>
    <w:rsid w:val="00092980"/>
    <w:rsid w:val="00092A02"/>
    <w:rsid w:val="00092A39"/>
    <w:rsid w:val="00092A59"/>
    <w:rsid w:val="00092A82"/>
    <w:rsid w:val="00092AD9"/>
    <w:rsid w:val="00092ADB"/>
    <w:rsid w:val="00092B1B"/>
    <w:rsid w:val="00092B60"/>
    <w:rsid w:val="00092B76"/>
    <w:rsid w:val="00092B7D"/>
    <w:rsid w:val="00092BB7"/>
    <w:rsid w:val="00092BC3"/>
    <w:rsid w:val="00092C0B"/>
    <w:rsid w:val="00092C26"/>
    <w:rsid w:val="00092C2F"/>
    <w:rsid w:val="00092CA4"/>
    <w:rsid w:val="00092CAE"/>
    <w:rsid w:val="00092CC4"/>
    <w:rsid w:val="00092D12"/>
    <w:rsid w:val="00092D60"/>
    <w:rsid w:val="00092D78"/>
    <w:rsid w:val="00092E61"/>
    <w:rsid w:val="00092E70"/>
    <w:rsid w:val="00092E9C"/>
    <w:rsid w:val="00092ECF"/>
    <w:rsid w:val="00092EDA"/>
    <w:rsid w:val="00092EE0"/>
    <w:rsid w:val="00092F49"/>
    <w:rsid w:val="00092F56"/>
    <w:rsid w:val="00092F78"/>
    <w:rsid w:val="00092FC0"/>
    <w:rsid w:val="00092FD1"/>
    <w:rsid w:val="00092FE6"/>
    <w:rsid w:val="0009302C"/>
    <w:rsid w:val="00093043"/>
    <w:rsid w:val="00093077"/>
    <w:rsid w:val="000930B8"/>
    <w:rsid w:val="000930D9"/>
    <w:rsid w:val="0009311C"/>
    <w:rsid w:val="00093165"/>
    <w:rsid w:val="00093170"/>
    <w:rsid w:val="00093187"/>
    <w:rsid w:val="00093193"/>
    <w:rsid w:val="000931AA"/>
    <w:rsid w:val="00093224"/>
    <w:rsid w:val="00093270"/>
    <w:rsid w:val="00093286"/>
    <w:rsid w:val="000932C1"/>
    <w:rsid w:val="000932C8"/>
    <w:rsid w:val="000932F2"/>
    <w:rsid w:val="000932FF"/>
    <w:rsid w:val="00093317"/>
    <w:rsid w:val="0009337E"/>
    <w:rsid w:val="000933A1"/>
    <w:rsid w:val="000933E3"/>
    <w:rsid w:val="00093405"/>
    <w:rsid w:val="0009341B"/>
    <w:rsid w:val="0009345E"/>
    <w:rsid w:val="000934B4"/>
    <w:rsid w:val="000934D5"/>
    <w:rsid w:val="00093538"/>
    <w:rsid w:val="00093591"/>
    <w:rsid w:val="000935A8"/>
    <w:rsid w:val="000935EB"/>
    <w:rsid w:val="000935FE"/>
    <w:rsid w:val="00093619"/>
    <w:rsid w:val="0009363B"/>
    <w:rsid w:val="0009363E"/>
    <w:rsid w:val="00093675"/>
    <w:rsid w:val="000936BB"/>
    <w:rsid w:val="000936F0"/>
    <w:rsid w:val="00093743"/>
    <w:rsid w:val="00093748"/>
    <w:rsid w:val="00093754"/>
    <w:rsid w:val="00093761"/>
    <w:rsid w:val="0009376E"/>
    <w:rsid w:val="00093772"/>
    <w:rsid w:val="000937B3"/>
    <w:rsid w:val="000937F1"/>
    <w:rsid w:val="0009384B"/>
    <w:rsid w:val="0009386C"/>
    <w:rsid w:val="000938A6"/>
    <w:rsid w:val="000938C6"/>
    <w:rsid w:val="000938F4"/>
    <w:rsid w:val="00093916"/>
    <w:rsid w:val="0009391A"/>
    <w:rsid w:val="0009392B"/>
    <w:rsid w:val="00093930"/>
    <w:rsid w:val="00093955"/>
    <w:rsid w:val="000939B5"/>
    <w:rsid w:val="000939F6"/>
    <w:rsid w:val="00093A1B"/>
    <w:rsid w:val="00093A45"/>
    <w:rsid w:val="00093A49"/>
    <w:rsid w:val="00093A55"/>
    <w:rsid w:val="00093AA5"/>
    <w:rsid w:val="00093AB8"/>
    <w:rsid w:val="00093B2A"/>
    <w:rsid w:val="00093B33"/>
    <w:rsid w:val="00093B68"/>
    <w:rsid w:val="00093B9C"/>
    <w:rsid w:val="00093BB3"/>
    <w:rsid w:val="00093BCD"/>
    <w:rsid w:val="00093C29"/>
    <w:rsid w:val="00093C4C"/>
    <w:rsid w:val="00093C59"/>
    <w:rsid w:val="00093C5C"/>
    <w:rsid w:val="00093C6D"/>
    <w:rsid w:val="00093C86"/>
    <w:rsid w:val="00093CA3"/>
    <w:rsid w:val="00093CD6"/>
    <w:rsid w:val="00093CFA"/>
    <w:rsid w:val="00093D27"/>
    <w:rsid w:val="00093D3A"/>
    <w:rsid w:val="00093DB2"/>
    <w:rsid w:val="00093DDF"/>
    <w:rsid w:val="00093E02"/>
    <w:rsid w:val="00093E5F"/>
    <w:rsid w:val="00093E6A"/>
    <w:rsid w:val="00093F53"/>
    <w:rsid w:val="00093F90"/>
    <w:rsid w:val="00093FDA"/>
    <w:rsid w:val="00093FEB"/>
    <w:rsid w:val="0009400D"/>
    <w:rsid w:val="00094010"/>
    <w:rsid w:val="00094046"/>
    <w:rsid w:val="0009406D"/>
    <w:rsid w:val="00094077"/>
    <w:rsid w:val="00094086"/>
    <w:rsid w:val="000940D0"/>
    <w:rsid w:val="00094115"/>
    <w:rsid w:val="00094118"/>
    <w:rsid w:val="00094132"/>
    <w:rsid w:val="0009413A"/>
    <w:rsid w:val="000941A1"/>
    <w:rsid w:val="000941FC"/>
    <w:rsid w:val="000942DA"/>
    <w:rsid w:val="0009431B"/>
    <w:rsid w:val="0009433A"/>
    <w:rsid w:val="00094353"/>
    <w:rsid w:val="00094374"/>
    <w:rsid w:val="000943B1"/>
    <w:rsid w:val="000943F4"/>
    <w:rsid w:val="00094415"/>
    <w:rsid w:val="00094430"/>
    <w:rsid w:val="00094437"/>
    <w:rsid w:val="00094452"/>
    <w:rsid w:val="0009445F"/>
    <w:rsid w:val="000944B9"/>
    <w:rsid w:val="000944D8"/>
    <w:rsid w:val="000944E2"/>
    <w:rsid w:val="000944E4"/>
    <w:rsid w:val="00094539"/>
    <w:rsid w:val="00094559"/>
    <w:rsid w:val="00094563"/>
    <w:rsid w:val="0009456B"/>
    <w:rsid w:val="000945A3"/>
    <w:rsid w:val="000945F2"/>
    <w:rsid w:val="0009462A"/>
    <w:rsid w:val="0009463F"/>
    <w:rsid w:val="0009464A"/>
    <w:rsid w:val="00094692"/>
    <w:rsid w:val="000946A9"/>
    <w:rsid w:val="000946B6"/>
    <w:rsid w:val="000946C9"/>
    <w:rsid w:val="000946D6"/>
    <w:rsid w:val="000946E8"/>
    <w:rsid w:val="00094709"/>
    <w:rsid w:val="0009473D"/>
    <w:rsid w:val="00094748"/>
    <w:rsid w:val="0009474A"/>
    <w:rsid w:val="0009475F"/>
    <w:rsid w:val="0009476A"/>
    <w:rsid w:val="0009477C"/>
    <w:rsid w:val="000947A9"/>
    <w:rsid w:val="000947C8"/>
    <w:rsid w:val="00094924"/>
    <w:rsid w:val="0009493B"/>
    <w:rsid w:val="00094949"/>
    <w:rsid w:val="0009496C"/>
    <w:rsid w:val="0009497F"/>
    <w:rsid w:val="00094982"/>
    <w:rsid w:val="00094993"/>
    <w:rsid w:val="000949B9"/>
    <w:rsid w:val="000949E0"/>
    <w:rsid w:val="000949E4"/>
    <w:rsid w:val="000949F1"/>
    <w:rsid w:val="00094A18"/>
    <w:rsid w:val="00094A1A"/>
    <w:rsid w:val="00094A26"/>
    <w:rsid w:val="00094A5A"/>
    <w:rsid w:val="00094A72"/>
    <w:rsid w:val="00094B61"/>
    <w:rsid w:val="00094B89"/>
    <w:rsid w:val="00094B8E"/>
    <w:rsid w:val="00094BC4"/>
    <w:rsid w:val="00094BD7"/>
    <w:rsid w:val="00094C54"/>
    <w:rsid w:val="00094C6E"/>
    <w:rsid w:val="00094CC4"/>
    <w:rsid w:val="00094CD1"/>
    <w:rsid w:val="00094CFF"/>
    <w:rsid w:val="00094D6A"/>
    <w:rsid w:val="00094DAB"/>
    <w:rsid w:val="00094DD5"/>
    <w:rsid w:val="00094DF1"/>
    <w:rsid w:val="00094DF8"/>
    <w:rsid w:val="00094E01"/>
    <w:rsid w:val="00094E79"/>
    <w:rsid w:val="00094E85"/>
    <w:rsid w:val="00094E88"/>
    <w:rsid w:val="00094E8C"/>
    <w:rsid w:val="00094E90"/>
    <w:rsid w:val="00094F0B"/>
    <w:rsid w:val="00094F1D"/>
    <w:rsid w:val="00094F46"/>
    <w:rsid w:val="00094F56"/>
    <w:rsid w:val="00094F7E"/>
    <w:rsid w:val="00094F8A"/>
    <w:rsid w:val="00094F8C"/>
    <w:rsid w:val="00094F98"/>
    <w:rsid w:val="00094FD4"/>
    <w:rsid w:val="00094FDB"/>
    <w:rsid w:val="00094FF7"/>
    <w:rsid w:val="0009500A"/>
    <w:rsid w:val="0009501D"/>
    <w:rsid w:val="00095020"/>
    <w:rsid w:val="00095033"/>
    <w:rsid w:val="00095062"/>
    <w:rsid w:val="0009506F"/>
    <w:rsid w:val="0009509F"/>
    <w:rsid w:val="0009512B"/>
    <w:rsid w:val="00095131"/>
    <w:rsid w:val="00095132"/>
    <w:rsid w:val="00095154"/>
    <w:rsid w:val="00095161"/>
    <w:rsid w:val="00095179"/>
    <w:rsid w:val="000951B8"/>
    <w:rsid w:val="000951B9"/>
    <w:rsid w:val="0009520E"/>
    <w:rsid w:val="00095217"/>
    <w:rsid w:val="0009523C"/>
    <w:rsid w:val="00095258"/>
    <w:rsid w:val="00095265"/>
    <w:rsid w:val="0009527C"/>
    <w:rsid w:val="00095286"/>
    <w:rsid w:val="000952CC"/>
    <w:rsid w:val="000952E7"/>
    <w:rsid w:val="00095301"/>
    <w:rsid w:val="00095318"/>
    <w:rsid w:val="00095325"/>
    <w:rsid w:val="0009536A"/>
    <w:rsid w:val="0009538B"/>
    <w:rsid w:val="00095398"/>
    <w:rsid w:val="000953A1"/>
    <w:rsid w:val="000953F2"/>
    <w:rsid w:val="00095400"/>
    <w:rsid w:val="00095412"/>
    <w:rsid w:val="00095414"/>
    <w:rsid w:val="0009543C"/>
    <w:rsid w:val="0009543E"/>
    <w:rsid w:val="00095478"/>
    <w:rsid w:val="0009547A"/>
    <w:rsid w:val="0009548B"/>
    <w:rsid w:val="0009548E"/>
    <w:rsid w:val="000954DA"/>
    <w:rsid w:val="000954E4"/>
    <w:rsid w:val="000954E6"/>
    <w:rsid w:val="00095501"/>
    <w:rsid w:val="0009553B"/>
    <w:rsid w:val="00095573"/>
    <w:rsid w:val="000955E9"/>
    <w:rsid w:val="0009564B"/>
    <w:rsid w:val="00095664"/>
    <w:rsid w:val="00095667"/>
    <w:rsid w:val="000956B3"/>
    <w:rsid w:val="000956B5"/>
    <w:rsid w:val="00095708"/>
    <w:rsid w:val="00095733"/>
    <w:rsid w:val="0009574A"/>
    <w:rsid w:val="00095756"/>
    <w:rsid w:val="00095792"/>
    <w:rsid w:val="000957A3"/>
    <w:rsid w:val="000957B8"/>
    <w:rsid w:val="000957C0"/>
    <w:rsid w:val="00095807"/>
    <w:rsid w:val="00095814"/>
    <w:rsid w:val="0009583B"/>
    <w:rsid w:val="0009585B"/>
    <w:rsid w:val="0009585C"/>
    <w:rsid w:val="00095882"/>
    <w:rsid w:val="000958A6"/>
    <w:rsid w:val="00095929"/>
    <w:rsid w:val="00095942"/>
    <w:rsid w:val="0009594E"/>
    <w:rsid w:val="000959A3"/>
    <w:rsid w:val="000959D4"/>
    <w:rsid w:val="000959DF"/>
    <w:rsid w:val="000959E8"/>
    <w:rsid w:val="00095A09"/>
    <w:rsid w:val="00095A19"/>
    <w:rsid w:val="00095A23"/>
    <w:rsid w:val="00095A26"/>
    <w:rsid w:val="00095A2A"/>
    <w:rsid w:val="00095A44"/>
    <w:rsid w:val="00095A86"/>
    <w:rsid w:val="00095A9F"/>
    <w:rsid w:val="00095AC6"/>
    <w:rsid w:val="00095B01"/>
    <w:rsid w:val="00095B09"/>
    <w:rsid w:val="00095B1A"/>
    <w:rsid w:val="00095B39"/>
    <w:rsid w:val="00095B4E"/>
    <w:rsid w:val="00095BA8"/>
    <w:rsid w:val="00095BC0"/>
    <w:rsid w:val="00095C27"/>
    <w:rsid w:val="00095C33"/>
    <w:rsid w:val="00095C51"/>
    <w:rsid w:val="00095C59"/>
    <w:rsid w:val="00095C8E"/>
    <w:rsid w:val="00095CB0"/>
    <w:rsid w:val="00095CC5"/>
    <w:rsid w:val="00095D1F"/>
    <w:rsid w:val="00095D3E"/>
    <w:rsid w:val="00095D3F"/>
    <w:rsid w:val="00095D43"/>
    <w:rsid w:val="00095D5A"/>
    <w:rsid w:val="00095D5F"/>
    <w:rsid w:val="00095DA0"/>
    <w:rsid w:val="00095DA5"/>
    <w:rsid w:val="00095DC2"/>
    <w:rsid w:val="00095DF5"/>
    <w:rsid w:val="00095E38"/>
    <w:rsid w:val="00095E81"/>
    <w:rsid w:val="00095E88"/>
    <w:rsid w:val="00095EAA"/>
    <w:rsid w:val="00095EDE"/>
    <w:rsid w:val="00095EE1"/>
    <w:rsid w:val="00095F5D"/>
    <w:rsid w:val="00095F6A"/>
    <w:rsid w:val="00095F72"/>
    <w:rsid w:val="00095F79"/>
    <w:rsid w:val="00095F7A"/>
    <w:rsid w:val="00095FE2"/>
    <w:rsid w:val="00096029"/>
    <w:rsid w:val="00096033"/>
    <w:rsid w:val="0009603F"/>
    <w:rsid w:val="00096048"/>
    <w:rsid w:val="0009606C"/>
    <w:rsid w:val="000960C7"/>
    <w:rsid w:val="000960D7"/>
    <w:rsid w:val="000960DC"/>
    <w:rsid w:val="00096152"/>
    <w:rsid w:val="000961A1"/>
    <w:rsid w:val="000961B3"/>
    <w:rsid w:val="000961D2"/>
    <w:rsid w:val="000961D8"/>
    <w:rsid w:val="000961FB"/>
    <w:rsid w:val="000961FD"/>
    <w:rsid w:val="00096211"/>
    <w:rsid w:val="00096225"/>
    <w:rsid w:val="00096226"/>
    <w:rsid w:val="00096254"/>
    <w:rsid w:val="00096256"/>
    <w:rsid w:val="0009625A"/>
    <w:rsid w:val="000962CD"/>
    <w:rsid w:val="000963A2"/>
    <w:rsid w:val="000963D8"/>
    <w:rsid w:val="000963DB"/>
    <w:rsid w:val="000963FD"/>
    <w:rsid w:val="00096408"/>
    <w:rsid w:val="00096414"/>
    <w:rsid w:val="00096428"/>
    <w:rsid w:val="0009642C"/>
    <w:rsid w:val="0009643D"/>
    <w:rsid w:val="00096472"/>
    <w:rsid w:val="0009648F"/>
    <w:rsid w:val="00096495"/>
    <w:rsid w:val="000964A0"/>
    <w:rsid w:val="000964B4"/>
    <w:rsid w:val="000964FA"/>
    <w:rsid w:val="0009650F"/>
    <w:rsid w:val="0009651C"/>
    <w:rsid w:val="00096528"/>
    <w:rsid w:val="00096545"/>
    <w:rsid w:val="00096555"/>
    <w:rsid w:val="00096562"/>
    <w:rsid w:val="00096578"/>
    <w:rsid w:val="0009659A"/>
    <w:rsid w:val="000965A8"/>
    <w:rsid w:val="000965AE"/>
    <w:rsid w:val="000965CB"/>
    <w:rsid w:val="00096634"/>
    <w:rsid w:val="00096641"/>
    <w:rsid w:val="0009664F"/>
    <w:rsid w:val="00096650"/>
    <w:rsid w:val="00096659"/>
    <w:rsid w:val="00096660"/>
    <w:rsid w:val="000966F0"/>
    <w:rsid w:val="000967DA"/>
    <w:rsid w:val="000967EB"/>
    <w:rsid w:val="0009680D"/>
    <w:rsid w:val="00096821"/>
    <w:rsid w:val="0009683D"/>
    <w:rsid w:val="0009687B"/>
    <w:rsid w:val="00096890"/>
    <w:rsid w:val="000968B5"/>
    <w:rsid w:val="000968F0"/>
    <w:rsid w:val="0009691E"/>
    <w:rsid w:val="0009693A"/>
    <w:rsid w:val="0009694E"/>
    <w:rsid w:val="0009696E"/>
    <w:rsid w:val="0009697E"/>
    <w:rsid w:val="00096983"/>
    <w:rsid w:val="000969AE"/>
    <w:rsid w:val="000969B0"/>
    <w:rsid w:val="00096A70"/>
    <w:rsid w:val="00096AA4"/>
    <w:rsid w:val="00096AD4"/>
    <w:rsid w:val="00096AE8"/>
    <w:rsid w:val="00096AF4"/>
    <w:rsid w:val="00096B2E"/>
    <w:rsid w:val="00096B3D"/>
    <w:rsid w:val="00096B4D"/>
    <w:rsid w:val="00096BA6"/>
    <w:rsid w:val="00096C59"/>
    <w:rsid w:val="00096CA9"/>
    <w:rsid w:val="00096CF9"/>
    <w:rsid w:val="00096D0D"/>
    <w:rsid w:val="00096D54"/>
    <w:rsid w:val="00096D5C"/>
    <w:rsid w:val="00096D68"/>
    <w:rsid w:val="00096D7E"/>
    <w:rsid w:val="00096D8D"/>
    <w:rsid w:val="00096E05"/>
    <w:rsid w:val="00096E08"/>
    <w:rsid w:val="00096E0E"/>
    <w:rsid w:val="00096E26"/>
    <w:rsid w:val="00096E33"/>
    <w:rsid w:val="00096E35"/>
    <w:rsid w:val="00096EAA"/>
    <w:rsid w:val="00096EB2"/>
    <w:rsid w:val="00096ED9"/>
    <w:rsid w:val="00096EEA"/>
    <w:rsid w:val="00096EF2"/>
    <w:rsid w:val="00096F0E"/>
    <w:rsid w:val="00096F13"/>
    <w:rsid w:val="00096F32"/>
    <w:rsid w:val="00096F43"/>
    <w:rsid w:val="00096F61"/>
    <w:rsid w:val="00096F63"/>
    <w:rsid w:val="00096F7A"/>
    <w:rsid w:val="00096FBE"/>
    <w:rsid w:val="00096FED"/>
    <w:rsid w:val="00096FFF"/>
    <w:rsid w:val="00097003"/>
    <w:rsid w:val="00097021"/>
    <w:rsid w:val="0009703A"/>
    <w:rsid w:val="00097082"/>
    <w:rsid w:val="00097085"/>
    <w:rsid w:val="0009709A"/>
    <w:rsid w:val="00097129"/>
    <w:rsid w:val="00097149"/>
    <w:rsid w:val="00097196"/>
    <w:rsid w:val="000971AD"/>
    <w:rsid w:val="000971E7"/>
    <w:rsid w:val="000971E9"/>
    <w:rsid w:val="000971F1"/>
    <w:rsid w:val="000971F3"/>
    <w:rsid w:val="00097218"/>
    <w:rsid w:val="0009721D"/>
    <w:rsid w:val="00097239"/>
    <w:rsid w:val="00097272"/>
    <w:rsid w:val="00097276"/>
    <w:rsid w:val="000972DE"/>
    <w:rsid w:val="0009730A"/>
    <w:rsid w:val="00097321"/>
    <w:rsid w:val="00097322"/>
    <w:rsid w:val="00097342"/>
    <w:rsid w:val="0009734E"/>
    <w:rsid w:val="0009738C"/>
    <w:rsid w:val="00097394"/>
    <w:rsid w:val="000973BC"/>
    <w:rsid w:val="000973ED"/>
    <w:rsid w:val="000974AF"/>
    <w:rsid w:val="000974BA"/>
    <w:rsid w:val="000974C7"/>
    <w:rsid w:val="0009756B"/>
    <w:rsid w:val="000975BC"/>
    <w:rsid w:val="000975DD"/>
    <w:rsid w:val="000975DE"/>
    <w:rsid w:val="0009762A"/>
    <w:rsid w:val="00097639"/>
    <w:rsid w:val="0009764E"/>
    <w:rsid w:val="00097652"/>
    <w:rsid w:val="00097680"/>
    <w:rsid w:val="000976A5"/>
    <w:rsid w:val="000976B9"/>
    <w:rsid w:val="000976C3"/>
    <w:rsid w:val="0009770F"/>
    <w:rsid w:val="00097725"/>
    <w:rsid w:val="00097777"/>
    <w:rsid w:val="00097778"/>
    <w:rsid w:val="0009779D"/>
    <w:rsid w:val="0009779F"/>
    <w:rsid w:val="000977D7"/>
    <w:rsid w:val="0009782A"/>
    <w:rsid w:val="000978B0"/>
    <w:rsid w:val="000978C5"/>
    <w:rsid w:val="000978CA"/>
    <w:rsid w:val="000978CF"/>
    <w:rsid w:val="00097928"/>
    <w:rsid w:val="00097937"/>
    <w:rsid w:val="000979E2"/>
    <w:rsid w:val="00097A81"/>
    <w:rsid w:val="00097ACB"/>
    <w:rsid w:val="00097ADF"/>
    <w:rsid w:val="00097AEC"/>
    <w:rsid w:val="00097B17"/>
    <w:rsid w:val="00097B22"/>
    <w:rsid w:val="00097B34"/>
    <w:rsid w:val="00097B53"/>
    <w:rsid w:val="00097B92"/>
    <w:rsid w:val="00097BAB"/>
    <w:rsid w:val="00097BE4"/>
    <w:rsid w:val="00097C35"/>
    <w:rsid w:val="00097C49"/>
    <w:rsid w:val="00097CA7"/>
    <w:rsid w:val="00097CC2"/>
    <w:rsid w:val="00097CC9"/>
    <w:rsid w:val="00097CD2"/>
    <w:rsid w:val="00097CDB"/>
    <w:rsid w:val="00097CFB"/>
    <w:rsid w:val="00097D0C"/>
    <w:rsid w:val="00097D32"/>
    <w:rsid w:val="00097DE4"/>
    <w:rsid w:val="00097DEB"/>
    <w:rsid w:val="00097E1E"/>
    <w:rsid w:val="00097E27"/>
    <w:rsid w:val="00097EAC"/>
    <w:rsid w:val="00097EBE"/>
    <w:rsid w:val="00097F6D"/>
    <w:rsid w:val="00097FCB"/>
    <w:rsid w:val="00097FE2"/>
    <w:rsid w:val="00097FE4"/>
    <w:rsid w:val="00097FF0"/>
    <w:rsid w:val="00097FF1"/>
    <w:rsid w:val="000A0013"/>
    <w:rsid w:val="000A006F"/>
    <w:rsid w:val="000A00E4"/>
    <w:rsid w:val="000A012F"/>
    <w:rsid w:val="000A0144"/>
    <w:rsid w:val="000A0178"/>
    <w:rsid w:val="000A0187"/>
    <w:rsid w:val="000A0195"/>
    <w:rsid w:val="000A019E"/>
    <w:rsid w:val="000A01EE"/>
    <w:rsid w:val="000A021B"/>
    <w:rsid w:val="000A0220"/>
    <w:rsid w:val="000A0228"/>
    <w:rsid w:val="000A022F"/>
    <w:rsid w:val="000A0277"/>
    <w:rsid w:val="000A0298"/>
    <w:rsid w:val="000A032B"/>
    <w:rsid w:val="000A0364"/>
    <w:rsid w:val="000A037B"/>
    <w:rsid w:val="000A039B"/>
    <w:rsid w:val="000A03B9"/>
    <w:rsid w:val="000A03FC"/>
    <w:rsid w:val="000A0405"/>
    <w:rsid w:val="000A042F"/>
    <w:rsid w:val="000A0435"/>
    <w:rsid w:val="000A044B"/>
    <w:rsid w:val="000A0485"/>
    <w:rsid w:val="000A049E"/>
    <w:rsid w:val="000A04D9"/>
    <w:rsid w:val="000A04EF"/>
    <w:rsid w:val="000A04F4"/>
    <w:rsid w:val="000A051B"/>
    <w:rsid w:val="000A0555"/>
    <w:rsid w:val="000A057E"/>
    <w:rsid w:val="000A05A5"/>
    <w:rsid w:val="000A05BA"/>
    <w:rsid w:val="000A05E1"/>
    <w:rsid w:val="000A05ED"/>
    <w:rsid w:val="000A05F8"/>
    <w:rsid w:val="000A0630"/>
    <w:rsid w:val="000A0641"/>
    <w:rsid w:val="000A0648"/>
    <w:rsid w:val="000A0680"/>
    <w:rsid w:val="000A0690"/>
    <w:rsid w:val="000A069F"/>
    <w:rsid w:val="000A06AA"/>
    <w:rsid w:val="000A06AB"/>
    <w:rsid w:val="000A06B1"/>
    <w:rsid w:val="000A06BE"/>
    <w:rsid w:val="000A078C"/>
    <w:rsid w:val="000A078D"/>
    <w:rsid w:val="000A07AC"/>
    <w:rsid w:val="000A07B3"/>
    <w:rsid w:val="000A07B5"/>
    <w:rsid w:val="000A07BC"/>
    <w:rsid w:val="000A07E3"/>
    <w:rsid w:val="000A07E7"/>
    <w:rsid w:val="000A0830"/>
    <w:rsid w:val="000A0858"/>
    <w:rsid w:val="000A08D5"/>
    <w:rsid w:val="000A08DE"/>
    <w:rsid w:val="000A0956"/>
    <w:rsid w:val="000A095E"/>
    <w:rsid w:val="000A0964"/>
    <w:rsid w:val="000A097D"/>
    <w:rsid w:val="000A098D"/>
    <w:rsid w:val="000A0A24"/>
    <w:rsid w:val="000A0A30"/>
    <w:rsid w:val="000A0AFD"/>
    <w:rsid w:val="000A0B02"/>
    <w:rsid w:val="000A0B0C"/>
    <w:rsid w:val="000A0B13"/>
    <w:rsid w:val="000A0B28"/>
    <w:rsid w:val="000A0B34"/>
    <w:rsid w:val="000A0B4A"/>
    <w:rsid w:val="000A0B5C"/>
    <w:rsid w:val="000A0B64"/>
    <w:rsid w:val="000A0BA0"/>
    <w:rsid w:val="000A0BC6"/>
    <w:rsid w:val="000A0BD7"/>
    <w:rsid w:val="000A0C2A"/>
    <w:rsid w:val="000A0C57"/>
    <w:rsid w:val="000A0C73"/>
    <w:rsid w:val="000A0C79"/>
    <w:rsid w:val="000A0CD9"/>
    <w:rsid w:val="000A0CFB"/>
    <w:rsid w:val="000A0D03"/>
    <w:rsid w:val="000A0D29"/>
    <w:rsid w:val="000A0D3C"/>
    <w:rsid w:val="000A0D59"/>
    <w:rsid w:val="000A0D90"/>
    <w:rsid w:val="000A0D94"/>
    <w:rsid w:val="000A0DD6"/>
    <w:rsid w:val="000A0E10"/>
    <w:rsid w:val="000A0E22"/>
    <w:rsid w:val="000A0ECE"/>
    <w:rsid w:val="000A0ED8"/>
    <w:rsid w:val="000A0EFF"/>
    <w:rsid w:val="000A0F27"/>
    <w:rsid w:val="000A0F77"/>
    <w:rsid w:val="000A0FC4"/>
    <w:rsid w:val="000A1014"/>
    <w:rsid w:val="000A1049"/>
    <w:rsid w:val="000A105C"/>
    <w:rsid w:val="000A107E"/>
    <w:rsid w:val="000A108D"/>
    <w:rsid w:val="000A10A5"/>
    <w:rsid w:val="000A10B6"/>
    <w:rsid w:val="000A10FB"/>
    <w:rsid w:val="000A1141"/>
    <w:rsid w:val="000A1170"/>
    <w:rsid w:val="000A11AC"/>
    <w:rsid w:val="000A11DA"/>
    <w:rsid w:val="000A11DF"/>
    <w:rsid w:val="000A11E9"/>
    <w:rsid w:val="000A1222"/>
    <w:rsid w:val="000A122B"/>
    <w:rsid w:val="000A1298"/>
    <w:rsid w:val="000A1302"/>
    <w:rsid w:val="000A135D"/>
    <w:rsid w:val="000A13A9"/>
    <w:rsid w:val="000A13B3"/>
    <w:rsid w:val="000A13B6"/>
    <w:rsid w:val="000A13C4"/>
    <w:rsid w:val="000A13C9"/>
    <w:rsid w:val="000A13D5"/>
    <w:rsid w:val="000A140C"/>
    <w:rsid w:val="000A141F"/>
    <w:rsid w:val="000A1454"/>
    <w:rsid w:val="000A1463"/>
    <w:rsid w:val="000A1480"/>
    <w:rsid w:val="000A154E"/>
    <w:rsid w:val="000A15D6"/>
    <w:rsid w:val="000A15DB"/>
    <w:rsid w:val="000A1612"/>
    <w:rsid w:val="000A1621"/>
    <w:rsid w:val="000A1623"/>
    <w:rsid w:val="000A164C"/>
    <w:rsid w:val="000A1683"/>
    <w:rsid w:val="000A16B3"/>
    <w:rsid w:val="000A16C7"/>
    <w:rsid w:val="000A16E3"/>
    <w:rsid w:val="000A1731"/>
    <w:rsid w:val="000A1740"/>
    <w:rsid w:val="000A1763"/>
    <w:rsid w:val="000A17D8"/>
    <w:rsid w:val="000A17FA"/>
    <w:rsid w:val="000A1817"/>
    <w:rsid w:val="000A18D5"/>
    <w:rsid w:val="000A1903"/>
    <w:rsid w:val="000A1934"/>
    <w:rsid w:val="000A195F"/>
    <w:rsid w:val="000A1962"/>
    <w:rsid w:val="000A1976"/>
    <w:rsid w:val="000A199A"/>
    <w:rsid w:val="000A19A6"/>
    <w:rsid w:val="000A1A38"/>
    <w:rsid w:val="000A1A8D"/>
    <w:rsid w:val="000A1B1B"/>
    <w:rsid w:val="000A1B1D"/>
    <w:rsid w:val="000A1B2A"/>
    <w:rsid w:val="000A1B4A"/>
    <w:rsid w:val="000A1B5E"/>
    <w:rsid w:val="000A1BE5"/>
    <w:rsid w:val="000A1C0E"/>
    <w:rsid w:val="000A1C12"/>
    <w:rsid w:val="000A1C25"/>
    <w:rsid w:val="000A1C49"/>
    <w:rsid w:val="000A1C53"/>
    <w:rsid w:val="000A1C75"/>
    <w:rsid w:val="000A1C78"/>
    <w:rsid w:val="000A1C86"/>
    <w:rsid w:val="000A1CE2"/>
    <w:rsid w:val="000A1DF2"/>
    <w:rsid w:val="000A1E0E"/>
    <w:rsid w:val="000A1E24"/>
    <w:rsid w:val="000A1E31"/>
    <w:rsid w:val="000A1E35"/>
    <w:rsid w:val="000A1E3C"/>
    <w:rsid w:val="000A1E4C"/>
    <w:rsid w:val="000A1E90"/>
    <w:rsid w:val="000A1E93"/>
    <w:rsid w:val="000A1E94"/>
    <w:rsid w:val="000A1EDC"/>
    <w:rsid w:val="000A1EE3"/>
    <w:rsid w:val="000A1F79"/>
    <w:rsid w:val="000A1FA9"/>
    <w:rsid w:val="000A1FC0"/>
    <w:rsid w:val="000A1FED"/>
    <w:rsid w:val="000A1FEF"/>
    <w:rsid w:val="000A1FF8"/>
    <w:rsid w:val="000A202D"/>
    <w:rsid w:val="000A2038"/>
    <w:rsid w:val="000A2048"/>
    <w:rsid w:val="000A2054"/>
    <w:rsid w:val="000A209B"/>
    <w:rsid w:val="000A20AB"/>
    <w:rsid w:val="000A20DC"/>
    <w:rsid w:val="000A20EF"/>
    <w:rsid w:val="000A212F"/>
    <w:rsid w:val="000A21A0"/>
    <w:rsid w:val="000A21AD"/>
    <w:rsid w:val="000A2258"/>
    <w:rsid w:val="000A2262"/>
    <w:rsid w:val="000A228C"/>
    <w:rsid w:val="000A22BC"/>
    <w:rsid w:val="000A22C4"/>
    <w:rsid w:val="000A22DF"/>
    <w:rsid w:val="000A22E0"/>
    <w:rsid w:val="000A22EB"/>
    <w:rsid w:val="000A2340"/>
    <w:rsid w:val="000A23A7"/>
    <w:rsid w:val="000A23E8"/>
    <w:rsid w:val="000A23EA"/>
    <w:rsid w:val="000A2403"/>
    <w:rsid w:val="000A2445"/>
    <w:rsid w:val="000A246D"/>
    <w:rsid w:val="000A24B0"/>
    <w:rsid w:val="000A24BE"/>
    <w:rsid w:val="000A2551"/>
    <w:rsid w:val="000A256A"/>
    <w:rsid w:val="000A258F"/>
    <w:rsid w:val="000A25B9"/>
    <w:rsid w:val="000A25DD"/>
    <w:rsid w:val="000A25EC"/>
    <w:rsid w:val="000A2620"/>
    <w:rsid w:val="000A262D"/>
    <w:rsid w:val="000A2686"/>
    <w:rsid w:val="000A26EE"/>
    <w:rsid w:val="000A270C"/>
    <w:rsid w:val="000A2714"/>
    <w:rsid w:val="000A2786"/>
    <w:rsid w:val="000A279A"/>
    <w:rsid w:val="000A27C0"/>
    <w:rsid w:val="000A27E1"/>
    <w:rsid w:val="000A284B"/>
    <w:rsid w:val="000A284C"/>
    <w:rsid w:val="000A2854"/>
    <w:rsid w:val="000A2865"/>
    <w:rsid w:val="000A2867"/>
    <w:rsid w:val="000A288B"/>
    <w:rsid w:val="000A289E"/>
    <w:rsid w:val="000A28B3"/>
    <w:rsid w:val="000A28F4"/>
    <w:rsid w:val="000A290A"/>
    <w:rsid w:val="000A2958"/>
    <w:rsid w:val="000A2998"/>
    <w:rsid w:val="000A299E"/>
    <w:rsid w:val="000A29C9"/>
    <w:rsid w:val="000A29DD"/>
    <w:rsid w:val="000A29EE"/>
    <w:rsid w:val="000A2A08"/>
    <w:rsid w:val="000A2A10"/>
    <w:rsid w:val="000A2A13"/>
    <w:rsid w:val="000A2A2D"/>
    <w:rsid w:val="000A2A92"/>
    <w:rsid w:val="000A2A93"/>
    <w:rsid w:val="000A2AB2"/>
    <w:rsid w:val="000A2ABB"/>
    <w:rsid w:val="000A2B05"/>
    <w:rsid w:val="000A2B0A"/>
    <w:rsid w:val="000A2B1E"/>
    <w:rsid w:val="000A2B3C"/>
    <w:rsid w:val="000A2B5A"/>
    <w:rsid w:val="000A2BBD"/>
    <w:rsid w:val="000A2BC2"/>
    <w:rsid w:val="000A2BCD"/>
    <w:rsid w:val="000A2BE2"/>
    <w:rsid w:val="000A2BE7"/>
    <w:rsid w:val="000A2BEA"/>
    <w:rsid w:val="000A2C02"/>
    <w:rsid w:val="000A2C18"/>
    <w:rsid w:val="000A2C27"/>
    <w:rsid w:val="000A2C2D"/>
    <w:rsid w:val="000A2C3E"/>
    <w:rsid w:val="000A2C45"/>
    <w:rsid w:val="000A2C6D"/>
    <w:rsid w:val="000A2C8F"/>
    <w:rsid w:val="000A2CC8"/>
    <w:rsid w:val="000A2CDD"/>
    <w:rsid w:val="000A2D07"/>
    <w:rsid w:val="000A2D1B"/>
    <w:rsid w:val="000A2D3D"/>
    <w:rsid w:val="000A2D4C"/>
    <w:rsid w:val="000A2E1C"/>
    <w:rsid w:val="000A2E4C"/>
    <w:rsid w:val="000A2E61"/>
    <w:rsid w:val="000A2E66"/>
    <w:rsid w:val="000A2EA5"/>
    <w:rsid w:val="000A2ECD"/>
    <w:rsid w:val="000A2ECE"/>
    <w:rsid w:val="000A2ED9"/>
    <w:rsid w:val="000A2EF6"/>
    <w:rsid w:val="000A2EF7"/>
    <w:rsid w:val="000A2F1D"/>
    <w:rsid w:val="000A2F4F"/>
    <w:rsid w:val="000A2F6B"/>
    <w:rsid w:val="000A2F8E"/>
    <w:rsid w:val="000A2FD9"/>
    <w:rsid w:val="000A3083"/>
    <w:rsid w:val="000A3097"/>
    <w:rsid w:val="000A30A3"/>
    <w:rsid w:val="000A30AC"/>
    <w:rsid w:val="000A30B7"/>
    <w:rsid w:val="000A30B8"/>
    <w:rsid w:val="000A30BF"/>
    <w:rsid w:val="000A30E0"/>
    <w:rsid w:val="000A30F4"/>
    <w:rsid w:val="000A310E"/>
    <w:rsid w:val="000A310F"/>
    <w:rsid w:val="000A319D"/>
    <w:rsid w:val="000A31DB"/>
    <w:rsid w:val="000A322D"/>
    <w:rsid w:val="000A3241"/>
    <w:rsid w:val="000A32A7"/>
    <w:rsid w:val="000A32B6"/>
    <w:rsid w:val="000A32DA"/>
    <w:rsid w:val="000A330F"/>
    <w:rsid w:val="000A3341"/>
    <w:rsid w:val="000A336E"/>
    <w:rsid w:val="000A3378"/>
    <w:rsid w:val="000A33AF"/>
    <w:rsid w:val="000A33CC"/>
    <w:rsid w:val="000A33E2"/>
    <w:rsid w:val="000A33ED"/>
    <w:rsid w:val="000A3439"/>
    <w:rsid w:val="000A3449"/>
    <w:rsid w:val="000A34EA"/>
    <w:rsid w:val="000A3504"/>
    <w:rsid w:val="000A3574"/>
    <w:rsid w:val="000A35AB"/>
    <w:rsid w:val="000A35B7"/>
    <w:rsid w:val="000A35C5"/>
    <w:rsid w:val="000A35E3"/>
    <w:rsid w:val="000A35E6"/>
    <w:rsid w:val="000A3600"/>
    <w:rsid w:val="000A3698"/>
    <w:rsid w:val="000A369A"/>
    <w:rsid w:val="000A36AB"/>
    <w:rsid w:val="000A36ED"/>
    <w:rsid w:val="000A3718"/>
    <w:rsid w:val="000A372B"/>
    <w:rsid w:val="000A375D"/>
    <w:rsid w:val="000A3770"/>
    <w:rsid w:val="000A3792"/>
    <w:rsid w:val="000A37B0"/>
    <w:rsid w:val="000A37DD"/>
    <w:rsid w:val="000A3829"/>
    <w:rsid w:val="000A3840"/>
    <w:rsid w:val="000A385E"/>
    <w:rsid w:val="000A38A0"/>
    <w:rsid w:val="000A38B7"/>
    <w:rsid w:val="000A3974"/>
    <w:rsid w:val="000A39A1"/>
    <w:rsid w:val="000A39D0"/>
    <w:rsid w:val="000A39F2"/>
    <w:rsid w:val="000A39FB"/>
    <w:rsid w:val="000A3A38"/>
    <w:rsid w:val="000A3A53"/>
    <w:rsid w:val="000A3A72"/>
    <w:rsid w:val="000A3AA0"/>
    <w:rsid w:val="000A3B15"/>
    <w:rsid w:val="000A3B19"/>
    <w:rsid w:val="000A3B21"/>
    <w:rsid w:val="000A3B27"/>
    <w:rsid w:val="000A3B45"/>
    <w:rsid w:val="000A3B5A"/>
    <w:rsid w:val="000A3B68"/>
    <w:rsid w:val="000A3B6B"/>
    <w:rsid w:val="000A3BB6"/>
    <w:rsid w:val="000A3BFE"/>
    <w:rsid w:val="000A3C01"/>
    <w:rsid w:val="000A3C0B"/>
    <w:rsid w:val="000A3C0D"/>
    <w:rsid w:val="000A3C2F"/>
    <w:rsid w:val="000A3C41"/>
    <w:rsid w:val="000A3C49"/>
    <w:rsid w:val="000A3C80"/>
    <w:rsid w:val="000A3C91"/>
    <w:rsid w:val="000A3C93"/>
    <w:rsid w:val="000A3C94"/>
    <w:rsid w:val="000A3CA8"/>
    <w:rsid w:val="000A3CAC"/>
    <w:rsid w:val="000A3D3A"/>
    <w:rsid w:val="000A3D50"/>
    <w:rsid w:val="000A3D5A"/>
    <w:rsid w:val="000A3D69"/>
    <w:rsid w:val="000A3DA9"/>
    <w:rsid w:val="000A3DB0"/>
    <w:rsid w:val="000A3DC2"/>
    <w:rsid w:val="000A3DD6"/>
    <w:rsid w:val="000A3DFD"/>
    <w:rsid w:val="000A3E0F"/>
    <w:rsid w:val="000A3E15"/>
    <w:rsid w:val="000A3E26"/>
    <w:rsid w:val="000A3E8C"/>
    <w:rsid w:val="000A3F17"/>
    <w:rsid w:val="000A3F21"/>
    <w:rsid w:val="000A3F78"/>
    <w:rsid w:val="000A3F95"/>
    <w:rsid w:val="000A3F9F"/>
    <w:rsid w:val="000A3FA3"/>
    <w:rsid w:val="000A3FE4"/>
    <w:rsid w:val="000A4042"/>
    <w:rsid w:val="000A404D"/>
    <w:rsid w:val="000A4095"/>
    <w:rsid w:val="000A409A"/>
    <w:rsid w:val="000A40B5"/>
    <w:rsid w:val="000A40B9"/>
    <w:rsid w:val="000A40FB"/>
    <w:rsid w:val="000A410E"/>
    <w:rsid w:val="000A410F"/>
    <w:rsid w:val="000A4133"/>
    <w:rsid w:val="000A4135"/>
    <w:rsid w:val="000A4136"/>
    <w:rsid w:val="000A4141"/>
    <w:rsid w:val="000A4180"/>
    <w:rsid w:val="000A41A7"/>
    <w:rsid w:val="000A41EE"/>
    <w:rsid w:val="000A4249"/>
    <w:rsid w:val="000A4283"/>
    <w:rsid w:val="000A42C0"/>
    <w:rsid w:val="000A431D"/>
    <w:rsid w:val="000A4339"/>
    <w:rsid w:val="000A4366"/>
    <w:rsid w:val="000A436D"/>
    <w:rsid w:val="000A43C7"/>
    <w:rsid w:val="000A43D3"/>
    <w:rsid w:val="000A441B"/>
    <w:rsid w:val="000A443B"/>
    <w:rsid w:val="000A4469"/>
    <w:rsid w:val="000A4472"/>
    <w:rsid w:val="000A4483"/>
    <w:rsid w:val="000A44AC"/>
    <w:rsid w:val="000A44B9"/>
    <w:rsid w:val="000A44BA"/>
    <w:rsid w:val="000A44CA"/>
    <w:rsid w:val="000A44D4"/>
    <w:rsid w:val="000A44EC"/>
    <w:rsid w:val="000A453D"/>
    <w:rsid w:val="000A458A"/>
    <w:rsid w:val="000A4593"/>
    <w:rsid w:val="000A4597"/>
    <w:rsid w:val="000A459C"/>
    <w:rsid w:val="000A45AB"/>
    <w:rsid w:val="000A45B0"/>
    <w:rsid w:val="000A4668"/>
    <w:rsid w:val="000A467A"/>
    <w:rsid w:val="000A46AA"/>
    <w:rsid w:val="000A46DA"/>
    <w:rsid w:val="000A473B"/>
    <w:rsid w:val="000A474B"/>
    <w:rsid w:val="000A476E"/>
    <w:rsid w:val="000A47C1"/>
    <w:rsid w:val="000A47F3"/>
    <w:rsid w:val="000A4890"/>
    <w:rsid w:val="000A48AE"/>
    <w:rsid w:val="000A491F"/>
    <w:rsid w:val="000A4922"/>
    <w:rsid w:val="000A492B"/>
    <w:rsid w:val="000A4941"/>
    <w:rsid w:val="000A4964"/>
    <w:rsid w:val="000A499E"/>
    <w:rsid w:val="000A49F1"/>
    <w:rsid w:val="000A4A48"/>
    <w:rsid w:val="000A4A91"/>
    <w:rsid w:val="000A4AD6"/>
    <w:rsid w:val="000A4B10"/>
    <w:rsid w:val="000A4B26"/>
    <w:rsid w:val="000A4B3C"/>
    <w:rsid w:val="000A4C72"/>
    <w:rsid w:val="000A4C79"/>
    <w:rsid w:val="000A4CA0"/>
    <w:rsid w:val="000A4CCB"/>
    <w:rsid w:val="000A4CE8"/>
    <w:rsid w:val="000A4D25"/>
    <w:rsid w:val="000A4D35"/>
    <w:rsid w:val="000A4D3D"/>
    <w:rsid w:val="000A4D4B"/>
    <w:rsid w:val="000A4D80"/>
    <w:rsid w:val="000A4D9F"/>
    <w:rsid w:val="000A4DB7"/>
    <w:rsid w:val="000A4DBB"/>
    <w:rsid w:val="000A4DCD"/>
    <w:rsid w:val="000A4DDA"/>
    <w:rsid w:val="000A4E2E"/>
    <w:rsid w:val="000A4E32"/>
    <w:rsid w:val="000A4E79"/>
    <w:rsid w:val="000A4ED9"/>
    <w:rsid w:val="000A4F31"/>
    <w:rsid w:val="000A4F4F"/>
    <w:rsid w:val="000A500A"/>
    <w:rsid w:val="000A5028"/>
    <w:rsid w:val="000A503B"/>
    <w:rsid w:val="000A5059"/>
    <w:rsid w:val="000A5073"/>
    <w:rsid w:val="000A5093"/>
    <w:rsid w:val="000A510D"/>
    <w:rsid w:val="000A5125"/>
    <w:rsid w:val="000A519C"/>
    <w:rsid w:val="000A51B8"/>
    <w:rsid w:val="000A51C6"/>
    <w:rsid w:val="000A5277"/>
    <w:rsid w:val="000A528D"/>
    <w:rsid w:val="000A52A0"/>
    <w:rsid w:val="000A52FD"/>
    <w:rsid w:val="000A530D"/>
    <w:rsid w:val="000A535D"/>
    <w:rsid w:val="000A53EE"/>
    <w:rsid w:val="000A5440"/>
    <w:rsid w:val="000A544D"/>
    <w:rsid w:val="000A54CB"/>
    <w:rsid w:val="000A55B1"/>
    <w:rsid w:val="000A55B6"/>
    <w:rsid w:val="000A55C0"/>
    <w:rsid w:val="000A55EE"/>
    <w:rsid w:val="000A560B"/>
    <w:rsid w:val="000A562D"/>
    <w:rsid w:val="000A5673"/>
    <w:rsid w:val="000A56AC"/>
    <w:rsid w:val="000A56EB"/>
    <w:rsid w:val="000A5743"/>
    <w:rsid w:val="000A57B4"/>
    <w:rsid w:val="000A57BE"/>
    <w:rsid w:val="000A57D0"/>
    <w:rsid w:val="000A57D5"/>
    <w:rsid w:val="000A580E"/>
    <w:rsid w:val="000A5810"/>
    <w:rsid w:val="000A5851"/>
    <w:rsid w:val="000A585E"/>
    <w:rsid w:val="000A5887"/>
    <w:rsid w:val="000A58EF"/>
    <w:rsid w:val="000A5946"/>
    <w:rsid w:val="000A5962"/>
    <w:rsid w:val="000A5966"/>
    <w:rsid w:val="000A5984"/>
    <w:rsid w:val="000A5993"/>
    <w:rsid w:val="000A59A3"/>
    <w:rsid w:val="000A59CB"/>
    <w:rsid w:val="000A59FD"/>
    <w:rsid w:val="000A5A69"/>
    <w:rsid w:val="000A5A92"/>
    <w:rsid w:val="000A5AA1"/>
    <w:rsid w:val="000A5AB6"/>
    <w:rsid w:val="000A5AFC"/>
    <w:rsid w:val="000A5B23"/>
    <w:rsid w:val="000A5B5D"/>
    <w:rsid w:val="000A5B6A"/>
    <w:rsid w:val="000A5B7D"/>
    <w:rsid w:val="000A5B9C"/>
    <w:rsid w:val="000A5BA8"/>
    <w:rsid w:val="000A5BB7"/>
    <w:rsid w:val="000A5BCC"/>
    <w:rsid w:val="000A5BE8"/>
    <w:rsid w:val="000A5BF1"/>
    <w:rsid w:val="000A5C0C"/>
    <w:rsid w:val="000A5C17"/>
    <w:rsid w:val="000A5C6F"/>
    <w:rsid w:val="000A5C8A"/>
    <w:rsid w:val="000A5C92"/>
    <w:rsid w:val="000A5CB0"/>
    <w:rsid w:val="000A5CCF"/>
    <w:rsid w:val="000A5CF4"/>
    <w:rsid w:val="000A5D00"/>
    <w:rsid w:val="000A5D04"/>
    <w:rsid w:val="000A5D0C"/>
    <w:rsid w:val="000A5D24"/>
    <w:rsid w:val="000A5DB4"/>
    <w:rsid w:val="000A5DBC"/>
    <w:rsid w:val="000A5DD0"/>
    <w:rsid w:val="000A5DE5"/>
    <w:rsid w:val="000A5E01"/>
    <w:rsid w:val="000A5E2C"/>
    <w:rsid w:val="000A5E2F"/>
    <w:rsid w:val="000A5E78"/>
    <w:rsid w:val="000A5E9D"/>
    <w:rsid w:val="000A5EC6"/>
    <w:rsid w:val="000A5ED8"/>
    <w:rsid w:val="000A5F11"/>
    <w:rsid w:val="000A5F2E"/>
    <w:rsid w:val="000A5F40"/>
    <w:rsid w:val="000A5F52"/>
    <w:rsid w:val="000A5F6C"/>
    <w:rsid w:val="000A5F7F"/>
    <w:rsid w:val="000A5FA6"/>
    <w:rsid w:val="000A5FB5"/>
    <w:rsid w:val="000A5FCF"/>
    <w:rsid w:val="000A6014"/>
    <w:rsid w:val="000A602B"/>
    <w:rsid w:val="000A604B"/>
    <w:rsid w:val="000A6121"/>
    <w:rsid w:val="000A613E"/>
    <w:rsid w:val="000A613F"/>
    <w:rsid w:val="000A615C"/>
    <w:rsid w:val="000A616F"/>
    <w:rsid w:val="000A6176"/>
    <w:rsid w:val="000A618E"/>
    <w:rsid w:val="000A621E"/>
    <w:rsid w:val="000A6220"/>
    <w:rsid w:val="000A6229"/>
    <w:rsid w:val="000A624A"/>
    <w:rsid w:val="000A6280"/>
    <w:rsid w:val="000A62D7"/>
    <w:rsid w:val="000A62E9"/>
    <w:rsid w:val="000A6327"/>
    <w:rsid w:val="000A6385"/>
    <w:rsid w:val="000A63C4"/>
    <w:rsid w:val="000A63EE"/>
    <w:rsid w:val="000A63F2"/>
    <w:rsid w:val="000A6417"/>
    <w:rsid w:val="000A6441"/>
    <w:rsid w:val="000A64B8"/>
    <w:rsid w:val="000A64DD"/>
    <w:rsid w:val="000A6514"/>
    <w:rsid w:val="000A6555"/>
    <w:rsid w:val="000A658B"/>
    <w:rsid w:val="000A658F"/>
    <w:rsid w:val="000A6593"/>
    <w:rsid w:val="000A6594"/>
    <w:rsid w:val="000A65AE"/>
    <w:rsid w:val="000A65DA"/>
    <w:rsid w:val="000A6660"/>
    <w:rsid w:val="000A66A4"/>
    <w:rsid w:val="000A66AB"/>
    <w:rsid w:val="000A66B9"/>
    <w:rsid w:val="000A672B"/>
    <w:rsid w:val="000A6738"/>
    <w:rsid w:val="000A6753"/>
    <w:rsid w:val="000A67CC"/>
    <w:rsid w:val="000A6867"/>
    <w:rsid w:val="000A6876"/>
    <w:rsid w:val="000A68A0"/>
    <w:rsid w:val="000A68CA"/>
    <w:rsid w:val="000A68D3"/>
    <w:rsid w:val="000A68E3"/>
    <w:rsid w:val="000A68EA"/>
    <w:rsid w:val="000A691C"/>
    <w:rsid w:val="000A69F7"/>
    <w:rsid w:val="000A6A2A"/>
    <w:rsid w:val="000A6A62"/>
    <w:rsid w:val="000A6A65"/>
    <w:rsid w:val="000A6A6F"/>
    <w:rsid w:val="000A6A7B"/>
    <w:rsid w:val="000A6A7C"/>
    <w:rsid w:val="000A6B3A"/>
    <w:rsid w:val="000A6B5C"/>
    <w:rsid w:val="000A6B8E"/>
    <w:rsid w:val="000A6BB2"/>
    <w:rsid w:val="000A6C0F"/>
    <w:rsid w:val="000A6C10"/>
    <w:rsid w:val="000A6C16"/>
    <w:rsid w:val="000A6C1C"/>
    <w:rsid w:val="000A6C3A"/>
    <w:rsid w:val="000A6C3B"/>
    <w:rsid w:val="000A6C62"/>
    <w:rsid w:val="000A6C9D"/>
    <w:rsid w:val="000A6CC3"/>
    <w:rsid w:val="000A6CF4"/>
    <w:rsid w:val="000A6CFF"/>
    <w:rsid w:val="000A6D1C"/>
    <w:rsid w:val="000A6D4B"/>
    <w:rsid w:val="000A6D4E"/>
    <w:rsid w:val="000A6D9A"/>
    <w:rsid w:val="000A6DC9"/>
    <w:rsid w:val="000A6DEC"/>
    <w:rsid w:val="000A6E1B"/>
    <w:rsid w:val="000A6E3C"/>
    <w:rsid w:val="000A6E73"/>
    <w:rsid w:val="000A6E7E"/>
    <w:rsid w:val="000A6E97"/>
    <w:rsid w:val="000A6EC7"/>
    <w:rsid w:val="000A6ECD"/>
    <w:rsid w:val="000A6EE7"/>
    <w:rsid w:val="000A6EEF"/>
    <w:rsid w:val="000A6EFD"/>
    <w:rsid w:val="000A6F13"/>
    <w:rsid w:val="000A6FB3"/>
    <w:rsid w:val="000A6FD8"/>
    <w:rsid w:val="000A7005"/>
    <w:rsid w:val="000A7061"/>
    <w:rsid w:val="000A7082"/>
    <w:rsid w:val="000A70E9"/>
    <w:rsid w:val="000A7125"/>
    <w:rsid w:val="000A7136"/>
    <w:rsid w:val="000A71D4"/>
    <w:rsid w:val="000A71E0"/>
    <w:rsid w:val="000A71EE"/>
    <w:rsid w:val="000A7210"/>
    <w:rsid w:val="000A721B"/>
    <w:rsid w:val="000A7272"/>
    <w:rsid w:val="000A72CD"/>
    <w:rsid w:val="000A72DC"/>
    <w:rsid w:val="000A72E4"/>
    <w:rsid w:val="000A7304"/>
    <w:rsid w:val="000A7320"/>
    <w:rsid w:val="000A7345"/>
    <w:rsid w:val="000A7355"/>
    <w:rsid w:val="000A73BB"/>
    <w:rsid w:val="000A73DC"/>
    <w:rsid w:val="000A7489"/>
    <w:rsid w:val="000A74A1"/>
    <w:rsid w:val="000A74FA"/>
    <w:rsid w:val="000A7508"/>
    <w:rsid w:val="000A7519"/>
    <w:rsid w:val="000A7526"/>
    <w:rsid w:val="000A7534"/>
    <w:rsid w:val="000A754F"/>
    <w:rsid w:val="000A7590"/>
    <w:rsid w:val="000A759A"/>
    <w:rsid w:val="000A7672"/>
    <w:rsid w:val="000A76B8"/>
    <w:rsid w:val="000A76C4"/>
    <w:rsid w:val="000A76DE"/>
    <w:rsid w:val="000A7750"/>
    <w:rsid w:val="000A7753"/>
    <w:rsid w:val="000A778F"/>
    <w:rsid w:val="000A788E"/>
    <w:rsid w:val="000A78B2"/>
    <w:rsid w:val="000A78C0"/>
    <w:rsid w:val="000A78DE"/>
    <w:rsid w:val="000A78E1"/>
    <w:rsid w:val="000A78E4"/>
    <w:rsid w:val="000A7925"/>
    <w:rsid w:val="000A793D"/>
    <w:rsid w:val="000A7979"/>
    <w:rsid w:val="000A79FC"/>
    <w:rsid w:val="000A7A50"/>
    <w:rsid w:val="000A7A6C"/>
    <w:rsid w:val="000A7A80"/>
    <w:rsid w:val="000A7A89"/>
    <w:rsid w:val="000A7AB1"/>
    <w:rsid w:val="000A7AF0"/>
    <w:rsid w:val="000A7B26"/>
    <w:rsid w:val="000A7B33"/>
    <w:rsid w:val="000A7B88"/>
    <w:rsid w:val="000A7B94"/>
    <w:rsid w:val="000A7BBE"/>
    <w:rsid w:val="000A7BE0"/>
    <w:rsid w:val="000A7C62"/>
    <w:rsid w:val="000A7CC3"/>
    <w:rsid w:val="000A7D61"/>
    <w:rsid w:val="000A7D9F"/>
    <w:rsid w:val="000A7DA1"/>
    <w:rsid w:val="000A7DEC"/>
    <w:rsid w:val="000A7E25"/>
    <w:rsid w:val="000A7E4F"/>
    <w:rsid w:val="000A7E80"/>
    <w:rsid w:val="000A7EDC"/>
    <w:rsid w:val="000A7EE2"/>
    <w:rsid w:val="000A7F4E"/>
    <w:rsid w:val="000A7FA0"/>
    <w:rsid w:val="000A7FAB"/>
    <w:rsid w:val="000A7FF0"/>
    <w:rsid w:val="000B0027"/>
    <w:rsid w:val="000B006D"/>
    <w:rsid w:val="000B008D"/>
    <w:rsid w:val="000B00AA"/>
    <w:rsid w:val="000B00E2"/>
    <w:rsid w:val="000B0113"/>
    <w:rsid w:val="000B0116"/>
    <w:rsid w:val="000B011C"/>
    <w:rsid w:val="000B0132"/>
    <w:rsid w:val="000B0137"/>
    <w:rsid w:val="000B0194"/>
    <w:rsid w:val="000B01CF"/>
    <w:rsid w:val="000B01D5"/>
    <w:rsid w:val="000B0223"/>
    <w:rsid w:val="000B0227"/>
    <w:rsid w:val="000B025B"/>
    <w:rsid w:val="000B02AF"/>
    <w:rsid w:val="000B02D5"/>
    <w:rsid w:val="000B02FC"/>
    <w:rsid w:val="000B0314"/>
    <w:rsid w:val="000B0329"/>
    <w:rsid w:val="000B033E"/>
    <w:rsid w:val="000B0367"/>
    <w:rsid w:val="000B038C"/>
    <w:rsid w:val="000B03BD"/>
    <w:rsid w:val="000B03D0"/>
    <w:rsid w:val="000B042F"/>
    <w:rsid w:val="000B0432"/>
    <w:rsid w:val="000B0446"/>
    <w:rsid w:val="000B0463"/>
    <w:rsid w:val="000B0599"/>
    <w:rsid w:val="000B059C"/>
    <w:rsid w:val="000B05B3"/>
    <w:rsid w:val="000B05CB"/>
    <w:rsid w:val="000B061E"/>
    <w:rsid w:val="000B0631"/>
    <w:rsid w:val="000B063C"/>
    <w:rsid w:val="000B0658"/>
    <w:rsid w:val="000B065B"/>
    <w:rsid w:val="000B06EA"/>
    <w:rsid w:val="000B072B"/>
    <w:rsid w:val="000B0759"/>
    <w:rsid w:val="000B07B4"/>
    <w:rsid w:val="000B07C7"/>
    <w:rsid w:val="000B07CA"/>
    <w:rsid w:val="000B07FD"/>
    <w:rsid w:val="000B0804"/>
    <w:rsid w:val="000B081A"/>
    <w:rsid w:val="000B0833"/>
    <w:rsid w:val="000B086D"/>
    <w:rsid w:val="000B0897"/>
    <w:rsid w:val="000B08C2"/>
    <w:rsid w:val="000B08CF"/>
    <w:rsid w:val="000B0923"/>
    <w:rsid w:val="000B0940"/>
    <w:rsid w:val="000B0954"/>
    <w:rsid w:val="000B098F"/>
    <w:rsid w:val="000B09B4"/>
    <w:rsid w:val="000B09D2"/>
    <w:rsid w:val="000B0A13"/>
    <w:rsid w:val="000B0A53"/>
    <w:rsid w:val="000B0A6A"/>
    <w:rsid w:val="000B0A81"/>
    <w:rsid w:val="000B0A8A"/>
    <w:rsid w:val="000B0A8C"/>
    <w:rsid w:val="000B0A90"/>
    <w:rsid w:val="000B0A98"/>
    <w:rsid w:val="000B0AA7"/>
    <w:rsid w:val="000B0AE7"/>
    <w:rsid w:val="000B0AFE"/>
    <w:rsid w:val="000B0B07"/>
    <w:rsid w:val="000B0B13"/>
    <w:rsid w:val="000B0B47"/>
    <w:rsid w:val="000B0B50"/>
    <w:rsid w:val="000B0B74"/>
    <w:rsid w:val="000B0B78"/>
    <w:rsid w:val="000B0B8A"/>
    <w:rsid w:val="000B0B8F"/>
    <w:rsid w:val="000B0BD3"/>
    <w:rsid w:val="000B0BE5"/>
    <w:rsid w:val="000B0BEB"/>
    <w:rsid w:val="000B0C01"/>
    <w:rsid w:val="000B0C61"/>
    <w:rsid w:val="000B0C81"/>
    <w:rsid w:val="000B0C88"/>
    <w:rsid w:val="000B0D05"/>
    <w:rsid w:val="000B0D07"/>
    <w:rsid w:val="000B0D27"/>
    <w:rsid w:val="000B0D72"/>
    <w:rsid w:val="000B0DA6"/>
    <w:rsid w:val="000B0DAC"/>
    <w:rsid w:val="000B0DB7"/>
    <w:rsid w:val="000B0DE1"/>
    <w:rsid w:val="000B0DFC"/>
    <w:rsid w:val="000B0E02"/>
    <w:rsid w:val="000B0E11"/>
    <w:rsid w:val="000B0E34"/>
    <w:rsid w:val="000B0E8E"/>
    <w:rsid w:val="000B0F26"/>
    <w:rsid w:val="000B0F32"/>
    <w:rsid w:val="000B0F58"/>
    <w:rsid w:val="000B0F72"/>
    <w:rsid w:val="000B0F7C"/>
    <w:rsid w:val="000B0F8C"/>
    <w:rsid w:val="000B0FA8"/>
    <w:rsid w:val="000B0FD2"/>
    <w:rsid w:val="000B0FDB"/>
    <w:rsid w:val="000B0FF8"/>
    <w:rsid w:val="000B101C"/>
    <w:rsid w:val="000B10B5"/>
    <w:rsid w:val="000B10B7"/>
    <w:rsid w:val="000B10D3"/>
    <w:rsid w:val="000B1104"/>
    <w:rsid w:val="000B110D"/>
    <w:rsid w:val="000B112D"/>
    <w:rsid w:val="000B114F"/>
    <w:rsid w:val="000B1160"/>
    <w:rsid w:val="000B11BD"/>
    <w:rsid w:val="000B11BE"/>
    <w:rsid w:val="000B11D0"/>
    <w:rsid w:val="000B1242"/>
    <w:rsid w:val="000B124E"/>
    <w:rsid w:val="000B1279"/>
    <w:rsid w:val="000B128F"/>
    <w:rsid w:val="000B12A1"/>
    <w:rsid w:val="000B12C9"/>
    <w:rsid w:val="000B12EC"/>
    <w:rsid w:val="000B1319"/>
    <w:rsid w:val="000B1324"/>
    <w:rsid w:val="000B1328"/>
    <w:rsid w:val="000B1352"/>
    <w:rsid w:val="000B135E"/>
    <w:rsid w:val="000B136F"/>
    <w:rsid w:val="000B1382"/>
    <w:rsid w:val="000B13A7"/>
    <w:rsid w:val="000B13F2"/>
    <w:rsid w:val="000B1442"/>
    <w:rsid w:val="000B1459"/>
    <w:rsid w:val="000B1471"/>
    <w:rsid w:val="000B1487"/>
    <w:rsid w:val="000B14AF"/>
    <w:rsid w:val="000B14B6"/>
    <w:rsid w:val="000B153C"/>
    <w:rsid w:val="000B1587"/>
    <w:rsid w:val="000B15B7"/>
    <w:rsid w:val="000B163A"/>
    <w:rsid w:val="000B1648"/>
    <w:rsid w:val="000B169D"/>
    <w:rsid w:val="000B16DE"/>
    <w:rsid w:val="000B16E0"/>
    <w:rsid w:val="000B1730"/>
    <w:rsid w:val="000B1740"/>
    <w:rsid w:val="000B1759"/>
    <w:rsid w:val="000B1794"/>
    <w:rsid w:val="000B17B4"/>
    <w:rsid w:val="000B17CC"/>
    <w:rsid w:val="000B17F3"/>
    <w:rsid w:val="000B1825"/>
    <w:rsid w:val="000B189C"/>
    <w:rsid w:val="000B18CC"/>
    <w:rsid w:val="000B1907"/>
    <w:rsid w:val="000B197B"/>
    <w:rsid w:val="000B1A3F"/>
    <w:rsid w:val="000B1AF1"/>
    <w:rsid w:val="000B1B4A"/>
    <w:rsid w:val="000B1B82"/>
    <w:rsid w:val="000B1BA4"/>
    <w:rsid w:val="000B1BAA"/>
    <w:rsid w:val="000B1BF5"/>
    <w:rsid w:val="000B1C03"/>
    <w:rsid w:val="000B1C26"/>
    <w:rsid w:val="000B1C27"/>
    <w:rsid w:val="000B1CAA"/>
    <w:rsid w:val="000B1D01"/>
    <w:rsid w:val="000B1D3F"/>
    <w:rsid w:val="000B1D4B"/>
    <w:rsid w:val="000B1D7E"/>
    <w:rsid w:val="000B1E01"/>
    <w:rsid w:val="000B1E10"/>
    <w:rsid w:val="000B1E49"/>
    <w:rsid w:val="000B1E51"/>
    <w:rsid w:val="000B1E6F"/>
    <w:rsid w:val="000B1E7E"/>
    <w:rsid w:val="000B1EC3"/>
    <w:rsid w:val="000B1ECE"/>
    <w:rsid w:val="000B1EE4"/>
    <w:rsid w:val="000B1EEA"/>
    <w:rsid w:val="000B1EEB"/>
    <w:rsid w:val="000B1F02"/>
    <w:rsid w:val="000B1F0C"/>
    <w:rsid w:val="000B1F6A"/>
    <w:rsid w:val="000B1F77"/>
    <w:rsid w:val="000B1F8D"/>
    <w:rsid w:val="000B1F94"/>
    <w:rsid w:val="000B201A"/>
    <w:rsid w:val="000B2085"/>
    <w:rsid w:val="000B20A0"/>
    <w:rsid w:val="000B20BF"/>
    <w:rsid w:val="000B20C2"/>
    <w:rsid w:val="000B2122"/>
    <w:rsid w:val="000B216C"/>
    <w:rsid w:val="000B2173"/>
    <w:rsid w:val="000B2181"/>
    <w:rsid w:val="000B21AF"/>
    <w:rsid w:val="000B221F"/>
    <w:rsid w:val="000B2222"/>
    <w:rsid w:val="000B222E"/>
    <w:rsid w:val="000B2271"/>
    <w:rsid w:val="000B2289"/>
    <w:rsid w:val="000B22C5"/>
    <w:rsid w:val="000B2316"/>
    <w:rsid w:val="000B2321"/>
    <w:rsid w:val="000B2329"/>
    <w:rsid w:val="000B2346"/>
    <w:rsid w:val="000B235D"/>
    <w:rsid w:val="000B2367"/>
    <w:rsid w:val="000B2395"/>
    <w:rsid w:val="000B23B7"/>
    <w:rsid w:val="000B23F4"/>
    <w:rsid w:val="000B23FB"/>
    <w:rsid w:val="000B2400"/>
    <w:rsid w:val="000B2418"/>
    <w:rsid w:val="000B242F"/>
    <w:rsid w:val="000B2436"/>
    <w:rsid w:val="000B244F"/>
    <w:rsid w:val="000B2462"/>
    <w:rsid w:val="000B2495"/>
    <w:rsid w:val="000B24E8"/>
    <w:rsid w:val="000B251C"/>
    <w:rsid w:val="000B2539"/>
    <w:rsid w:val="000B253F"/>
    <w:rsid w:val="000B254E"/>
    <w:rsid w:val="000B255E"/>
    <w:rsid w:val="000B256E"/>
    <w:rsid w:val="000B25B5"/>
    <w:rsid w:val="000B25E5"/>
    <w:rsid w:val="000B25E7"/>
    <w:rsid w:val="000B25FE"/>
    <w:rsid w:val="000B2684"/>
    <w:rsid w:val="000B2698"/>
    <w:rsid w:val="000B269E"/>
    <w:rsid w:val="000B2705"/>
    <w:rsid w:val="000B2711"/>
    <w:rsid w:val="000B2713"/>
    <w:rsid w:val="000B275D"/>
    <w:rsid w:val="000B2760"/>
    <w:rsid w:val="000B2764"/>
    <w:rsid w:val="000B277A"/>
    <w:rsid w:val="000B27AE"/>
    <w:rsid w:val="000B27B6"/>
    <w:rsid w:val="000B27E9"/>
    <w:rsid w:val="000B27F0"/>
    <w:rsid w:val="000B281D"/>
    <w:rsid w:val="000B2846"/>
    <w:rsid w:val="000B284D"/>
    <w:rsid w:val="000B28B9"/>
    <w:rsid w:val="000B28C9"/>
    <w:rsid w:val="000B2930"/>
    <w:rsid w:val="000B2954"/>
    <w:rsid w:val="000B29AA"/>
    <w:rsid w:val="000B2A05"/>
    <w:rsid w:val="000B2A0C"/>
    <w:rsid w:val="000B2A19"/>
    <w:rsid w:val="000B2A23"/>
    <w:rsid w:val="000B2A3C"/>
    <w:rsid w:val="000B2A93"/>
    <w:rsid w:val="000B2AA4"/>
    <w:rsid w:val="000B2AA9"/>
    <w:rsid w:val="000B2B1A"/>
    <w:rsid w:val="000B2B24"/>
    <w:rsid w:val="000B2B29"/>
    <w:rsid w:val="000B2B5D"/>
    <w:rsid w:val="000B2B87"/>
    <w:rsid w:val="000B2B88"/>
    <w:rsid w:val="000B2B9B"/>
    <w:rsid w:val="000B2BBC"/>
    <w:rsid w:val="000B2BC0"/>
    <w:rsid w:val="000B2C15"/>
    <w:rsid w:val="000B2C17"/>
    <w:rsid w:val="000B2CA5"/>
    <w:rsid w:val="000B2CAA"/>
    <w:rsid w:val="000B2CB6"/>
    <w:rsid w:val="000B2CED"/>
    <w:rsid w:val="000B2D06"/>
    <w:rsid w:val="000B2D1E"/>
    <w:rsid w:val="000B2D4B"/>
    <w:rsid w:val="000B2D4E"/>
    <w:rsid w:val="000B2D5A"/>
    <w:rsid w:val="000B2D89"/>
    <w:rsid w:val="000B2DB1"/>
    <w:rsid w:val="000B2DCC"/>
    <w:rsid w:val="000B2DD4"/>
    <w:rsid w:val="000B2DFD"/>
    <w:rsid w:val="000B2E85"/>
    <w:rsid w:val="000B2F01"/>
    <w:rsid w:val="000B2F28"/>
    <w:rsid w:val="000B2F3B"/>
    <w:rsid w:val="000B2F50"/>
    <w:rsid w:val="000B2F51"/>
    <w:rsid w:val="000B2F6E"/>
    <w:rsid w:val="000B2F70"/>
    <w:rsid w:val="000B2F7F"/>
    <w:rsid w:val="000B2F86"/>
    <w:rsid w:val="000B2FDF"/>
    <w:rsid w:val="000B2FE1"/>
    <w:rsid w:val="000B3039"/>
    <w:rsid w:val="000B304E"/>
    <w:rsid w:val="000B3079"/>
    <w:rsid w:val="000B3082"/>
    <w:rsid w:val="000B3089"/>
    <w:rsid w:val="000B3110"/>
    <w:rsid w:val="000B317C"/>
    <w:rsid w:val="000B31BC"/>
    <w:rsid w:val="000B31D9"/>
    <w:rsid w:val="000B3220"/>
    <w:rsid w:val="000B323B"/>
    <w:rsid w:val="000B3253"/>
    <w:rsid w:val="000B3269"/>
    <w:rsid w:val="000B32AC"/>
    <w:rsid w:val="000B32AF"/>
    <w:rsid w:val="000B32F4"/>
    <w:rsid w:val="000B3309"/>
    <w:rsid w:val="000B3351"/>
    <w:rsid w:val="000B3355"/>
    <w:rsid w:val="000B3371"/>
    <w:rsid w:val="000B3383"/>
    <w:rsid w:val="000B338C"/>
    <w:rsid w:val="000B33C7"/>
    <w:rsid w:val="000B33CD"/>
    <w:rsid w:val="000B33E4"/>
    <w:rsid w:val="000B33FF"/>
    <w:rsid w:val="000B3405"/>
    <w:rsid w:val="000B3409"/>
    <w:rsid w:val="000B3412"/>
    <w:rsid w:val="000B342C"/>
    <w:rsid w:val="000B3447"/>
    <w:rsid w:val="000B3474"/>
    <w:rsid w:val="000B34B6"/>
    <w:rsid w:val="000B34BF"/>
    <w:rsid w:val="000B34CA"/>
    <w:rsid w:val="000B34F0"/>
    <w:rsid w:val="000B3505"/>
    <w:rsid w:val="000B356E"/>
    <w:rsid w:val="000B3611"/>
    <w:rsid w:val="000B365A"/>
    <w:rsid w:val="000B369B"/>
    <w:rsid w:val="000B36D7"/>
    <w:rsid w:val="000B36DB"/>
    <w:rsid w:val="000B375C"/>
    <w:rsid w:val="000B3771"/>
    <w:rsid w:val="000B3796"/>
    <w:rsid w:val="000B37D8"/>
    <w:rsid w:val="000B3803"/>
    <w:rsid w:val="000B3821"/>
    <w:rsid w:val="000B383F"/>
    <w:rsid w:val="000B3873"/>
    <w:rsid w:val="000B3876"/>
    <w:rsid w:val="000B3886"/>
    <w:rsid w:val="000B38A3"/>
    <w:rsid w:val="000B38B7"/>
    <w:rsid w:val="000B38FD"/>
    <w:rsid w:val="000B3916"/>
    <w:rsid w:val="000B3924"/>
    <w:rsid w:val="000B393F"/>
    <w:rsid w:val="000B3940"/>
    <w:rsid w:val="000B3953"/>
    <w:rsid w:val="000B396E"/>
    <w:rsid w:val="000B3976"/>
    <w:rsid w:val="000B39A1"/>
    <w:rsid w:val="000B39D6"/>
    <w:rsid w:val="000B39FB"/>
    <w:rsid w:val="000B3A03"/>
    <w:rsid w:val="000B3A5E"/>
    <w:rsid w:val="000B3A78"/>
    <w:rsid w:val="000B3A7D"/>
    <w:rsid w:val="000B3A84"/>
    <w:rsid w:val="000B3A96"/>
    <w:rsid w:val="000B3AAE"/>
    <w:rsid w:val="000B3AC7"/>
    <w:rsid w:val="000B3B05"/>
    <w:rsid w:val="000B3B29"/>
    <w:rsid w:val="000B3B2E"/>
    <w:rsid w:val="000B3BED"/>
    <w:rsid w:val="000B3C5E"/>
    <w:rsid w:val="000B3C65"/>
    <w:rsid w:val="000B3C71"/>
    <w:rsid w:val="000B3C75"/>
    <w:rsid w:val="000B3C8F"/>
    <w:rsid w:val="000B3CA3"/>
    <w:rsid w:val="000B3CA8"/>
    <w:rsid w:val="000B3CEC"/>
    <w:rsid w:val="000B3D4F"/>
    <w:rsid w:val="000B3D59"/>
    <w:rsid w:val="000B3DA7"/>
    <w:rsid w:val="000B3E3B"/>
    <w:rsid w:val="000B3E7C"/>
    <w:rsid w:val="000B3E89"/>
    <w:rsid w:val="000B3E93"/>
    <w:rsid w:val="000B3F2A"/>
    <w:rsid w:val="000B3F65"/>
    <w:rsid w:val="000B3F94"/>
    <w:rsid w:val="000B3FA9"/>
    <w:rsid w:val="000B3FC7"/>
    <w:rsid w:val="000B3FCA"/>
    <w:rsid w:val="000B3FD6"/>
    <w:rsid w:val="000B3FEF"/>
    <w:rsid w:val="000B408A"/>
    <w:rsid w:val="000B40C2"/>
    <w:rsid w:val="000B40C7"/>
    <w:rsid w:val="000B411C"/>
    <w:rsid w:val="000B4136"/>
    <w:rsid w:val="000B4152"/>
    <w:rsid w:val="000B4164"/>
    <w:rsid w:val="000B4194"/>
    <w:rsid w:val="000B41A7"/>
    <w:rsid w:val="000B41B0"/>
    <w:rsid w:val="000B41FA"/>
    <w:rsid w:val="000B4200"/>
    <w:rsid w:val="000B4211"/>
    <w:rsid w:val="000B429A"/>
    <w:rsid w:val="000B430B"/>
    <w:rsid w:val="000B437A"/>
    <w:rsid w:val="000B43B8"/>
    <w:rsid w:val="000B43C5"/>
    <w:rsid w:val="000B43D9"/>
    <w:rsid w:val="000B43E6"/>
    <w:rsid w:val="000B43F8"/>
    <w:rsid w:val="000B4406"/>
    <w:rsid w:val="000B4410"/>
    <w:rsid w:val="000B4419"/>
    <w:rsid w:val="000B441B"/>
    <w:rsid w:val="000B443E"/>
    <w:rsid w:val="000B444B"/>
    <w:rsid w:val="000B4458"/>
    <w:rsid w:val="000B4467"/>
    <w:rsid w:val="000B446B"/>
    <w:rsid w:val="000B4473"/>
    <w:rsid w:val="000B4498"/>
    <w:rsid w:val="000B449B"/>
    <w:rsid w:val="000B44A4"/>
    <w:rsid w:val="000B4515"/>
    <w:rsid w:val="000B4538"/>
    <w:rsid w:val="000B453F"/>
    <w:rsid w:val="000B4546"/>
    <w:rsid w:val="000B4558"/>
    <w:rsid w:val="000B45BC"/>
    <w:rsid w:val="000B45F1"/>
    <w:rsid w:val="000B45FA"/>
    <w:rsid w:val="000B4639"/>
    <w:rsid w:val="000B465B"/>
    <w:rsid w:val="000B46BC"/>
    <w:rsid w:val="000B46E5"/>
    <w:rsid w:val="000B4707"/>
    <w:rsid w:val="000B4772"/>
    <w:rsid w:val="000B477A"/>
    <w:rsid w:val="000B479A"/>
    <w:rsid w:val="000B47BB"/>
    <w:rsid w:val="000B47CE"/>
    <w:rsid w:val="000B4806"/>
    <w:rsid w:val="000B4822"/>
    <w:rsid w:val="000B482A"/>
    <w:rsid w:val="000B483B"/>
    <w:rsid w:val="000B488A"/>
    <w:rsid w:val="000B48B4"/>
    <w:rsid w:val="000B48BB"/>
    <w:rsid w:val="000B48E4"/>
    <w:rsid w:val="000B4902"/>
    <w:rsid w:val="000B4914"/>
    <w:rsid w:val="000B4939"/>
    <w:rsid w:val="000B493C"/>
    <w:rsid w:val="000B4944"/>
    <w:rsid w:val="000B4970"/>
    <w:rsid w:val="000B4977"/>
    <w:rsid w:val="000B498A"/>
    <w:rsid w:val="000B498E"/>
    <w:rsid w:val="000B498F"/>
    <w:rsid w:val="000B49BE"/>
    <w:rsid w:val="000B4A19"/>
    <w:rsid w:val="000B4A78"/>
    <w:rsid w:val="000B4A81"/>
    <w:rsid w:val="000B4A8D"/>
    <w:rsid w:val="000B4A8E"/>
    <w:rsid w:val="000B4ADB"/>
    <w:rsid w:val="000B4B06"/>
    <w:rsid w:val="000B4B4B"/>
    <w:rsid w:val="000B4B78"/>
    <w:rsid w:val="000B4B7B"/>
    <w:rsid w:val="000B4BB3"/>
    <w:rsid w:val="000B4BB4"/>
    <w:rsid w:val="000B4C0B"/>
    <w:rsid w:val="000B4C4C"/>
    <w:rsid w:val="000B4C51"/>
    <w:rsid w:val="000B4C5B"/>
    <w:rsid w:val="000B4CE4"/>
    <w:rsid w:val="000B4D24"/>
    <w:rsid w:val="000B4D70"/>
    <w:rsid w:val="000B4D97"/>
    <w:rsid w:val="000B4DB4"/>
    <w:rsid w:val="000B4DB5"/>
    <w:rsid w:val="000B4DEB"/>
    <w:rsid w:val="000B4DF2"/>
    <w:rsid w:val="000B4E0D"/>
    <w:rsid w:val="000B4E16"/>
    <w:rsid w:val="000B4E2E"/>
    <w:rsid w:val="000B4E3C"/>
    <w:rsid w:val="000B4EE5"/>
    <w:rsid w:val="000B4EF7"/>
    <w:rsid w:val="000B4F06"/>
    <w:rsid w:val="000B4F4C"/>
    <w:rsid w:val="000B4F50"/>
    <w:rsid w:val="000B4F68"/>
    <w:rsid w:val="000B4F6D"/>
    <w:rsid w:val="000B4F87"/>
    <w:rsid w:val="000B4FEC"/>
    <w:rsid w:val="000B5010"/>
    <w:rsid w:val="000B501D"/>
    <w:rsid w:val="000B5030"/>
    <w:rsid w:val="000B5046"/>
    <w:rsid w:val="000B5070"/>
    <w:rsid w:val="000B509F"/>
    <w:rsid w:val="000B50E5"/>
    <w:rsid w:val="000B5109"/>
    <w:rsid w:val="000B5120"/>
    <w:rsid w:val="000B5154"/>
    <w:rsid w:val="000B518A"/>
    <w:rsid w:val="000B51AD"/>
    <w:rsid w:val="000B51D4"/>
    <w:rsid w:val="000B527B"/>
    <w:rsid w:val="000B52D2"/>
    <w:rsid w:val="000B52EB"/>
    <w:rsid w:val="000B5321"/>
    <w:rsid w:val="000B5335"/>
    <w:rsid w:val="000B5355"/>
    <w:rsid w:val="000B53AA"/>
    <w:rsid w:val="000B53C1"/>
    <w:rsid w:val="000B5405"/>
    <w:rsid w:val="000B542A"/>
    <w:rsid w:val="000B542C"/>
    <w:rsid w:val="000B5441"/>
    <w:rsid w:val="000B5466"/>
    <w:rsid w:val="000B5481"/>
    <w:rsid w:val="000B54DE"/>
    <w:rsid w:val="000B54F1"/>
    <w:rsid w:val="000B5528"/>
    <w:rsid w:val="000B5535"/>
    <w:rsid w:val="000B5557"/>
    <w:rsid w:val="000B5571"/>
    <w:rsid w:val="000B559F"/>
    <w:rsid w:val="000B55C1"/>
    <w:rsid w:val="000B55F9"/>
    <w:rsid w:val="000B564B"/>
    <w:rsid w:val="000B5656"/>
    <w:rsid w:val="000B5686"/>
    <w:rsid w:val="000B56CE"/>
    <w:rsid w:val="000B56E5"/>
    <w:rsid w:val="000B5707"/>
    <w:rsid w:val="000B5714"/>
    <w:rsid w:val="000B5717"/>
    <w:rsid w:val="000B5722"/>
    <w:rsid w:val="000B5724"/>
    <w:rsid w:val="000B573C"/>
    <w:rsid w:val="000B5758"/>
    <w:rsid w:val="000B579B"/>
    <w:rsid w:val="000B5868"/>
    <w:rsid w:val="000B58A8"/>
    <w:rsid w:val="000B58B8"/>
    <w:rsid w:val="000B58D8"/>
    <w:rsid w:val="000B58F6"/>
    <w:rsid w:val="000B58FD"/>
    <w:rsid w:val="000B590E"/>
    <w:rsid w:val="000B5923"/>
    <w:rsid w:val="000B5928"/>
    <w:rsid w:val="000B5967"/>
    <w:rsid w:val="000B5979"/>
    <w:rsid w:val="000B59A7"/>
    <w:rsid w:val="000B59AD"/>
    <w:rsid w:val="000B5A21"/>
    <w:rsid w:val="000B5A3F"/>
    <w:rsid w:val="000B5A50"/>
    <w:rsid w:val="000B5A71"/>
    <w:rsid w:val="000B5AE3"/>
    <w:rsid w:val="000B5AFB"/>
    <w:rsid w:val="000B5B53"/>
    <w:rsid w:val="000B5B84"/>
    <w:rsid w:val="000B5B99"/>
    <w:rsid w:val="000B5BAB"/>
    <w:rsid w:val="000B5BBE"/>
    <w:rsid w:val="000B5BC7"/>
    <w:rsid w:val="000B5BD4"/>
    <w:rsid w:val="000B5BE3"/>
    <w:rsid w:val="000B5BE8"/>
    <w:rsid w:val="000B5C17"/>
    <w:rsid w:val="000B5C31"/>
    <w:rsid w:val="000B5C3A"/>
    <w:rsid w:val="000B5C4E"/>
    <w:rsid w:val="000B5C60"/>
    <w:rsid w:val="000B5CB4"/>
    <w:rsid w:val="000B5CE0"/>
    <w:rsid w:val="000B5CEF"/>
    <w:rsid w:val="000B5D03"/>
    <w:rsid w:val="000B5D57"/>
    <w:rsid w:val="000B5D5B"/>
    <w:rsid w:val="000B5D5D"/>
    <w:rsid w:val="000B5D9C"/>
    <w:rsid w:val="000B5DEE"/>
    <w:rsid w:val="000B5E05"/>
    <w:rsid w:val="000B5E45"/>
    <w:rsid w:val="000B5E67"/>
    <w:rsid w:val="000B5EB0"/>
    <w:rsid w:val="000B5ED5"/>
    <w:rsid w:val="000B5ED6"/>
    <w:rsid w:val="000B5EF4"/>
    <w:rsid w:val="000B5F09"/>
    <w:rsid w:val="000B5F2B"/>
    <w:rsid w:val="000B5F38"/>
    <w:rsid w:val="000B5F40"/>
    <w:rsid w:val="000B5F68"/>
    <w:rsid w:val="000B5F8A"/>
    <w:rsid w:val="000B5FBB"/>
    <w:rsid w:val="000B5FDF"/>
    <w:rsid w:val="000B6002"/>
    <w:rsid w:val="000B6007"/>
    <w:rsid w:val="000B600B"/>
    <w:rsid w:val="000B6025"/>
    <w:rsid w:val="000B6046"/>
    <w:rsid w:val="000B6057"/>
    <w:rsid w:val="000B60BA"/>
    <w:rsid w:val="000B60D2"/>
    <w:rsid w:val="000B6107"/>
    <w:rsid w:val="000B6116"/>
    <w:rsid w:val="000B611D"/>
    <w:rsid w:val="000B6151"/>
    <w:rsid w:val="000B6159"/>
    <w:rsid w:val="000B617B"/>
    <w:rsid w:val="000B61A6"/>
    <w:rsid w:val="000B61BF"/>
    <w:rsid w:val="000B61D4"/>
    <w:rsid w:val="000B6211"/>
    <w:rsid w:val="000B624C"/>
    <w:rsid w:val="000B6270"/>
    <w:rsid w:val="000B62E9"/>
    <w:rsid w:val="000B62FF"/>
    <w:rsid w:val="000B6317"/>
    <w:rsid w:val="000B631A"/>
    <w:rsid w:val="000B6326"/>
    <w:rsid w:val="000B6351"/>
    <w:rsid w:val="000B636B"/>
    <w:rsid w:val="000B6388"/>
    <w:rsid w:val="000B63C6"/>
    <w:rsid w:val="000B63D2"/>
    <w:rsid w:val="000B63D4"/>
    <w:rsid w:val="000B63E5"/>
    <w:rsid w:val="000B640D"/>
    <w:rsid w:val="000B640E"/>
    <w:rsid w:val="000B641C"/>
    <w:rsid w:val="000B643F"/>
    <w:rsid w:val="000B6471"/>
    <w:rsid w:val="000B647B"/>
    <w:rsid w:val="000B6485"/>
    <w:rsid w:val="000B64A2"/>
    <w:rsid w:val="000B64C5"/>
    <w:rsid w:val="000B64DE"/>
    <w:rsid w:val="000B651B"/>
    <w:rsid w:val="000B6529"/>
    <w:rsid w:val="000B6534"/>
    <w:rsid w:val="000B6566"/>
    <w:rsid w:val="000B65A7"/>
    <w:rsid w:val="000B65C2"/>
    <w:rsid w:val="000B6627"/>
    <w:rsid w:val="000B6664"/>
    <w:rsid w:val="000B6686"/>
    <w:rsid w:val="000B66AD"/>
    <w:rsid w:val="000B66AF"/>
    <w:rsid w:val="000B66B0"/>
    <w:rsid w:val="000B66BD"/>
    <w:rsid w:val="000B6738"/>
    <w:rsid w:val="000B675E"/>
    <w:rsid w:val="000B6770"/>
    <w:rsid w:val="000B679A"/>
    <w:rsid w:val="000B67D7"/>
    <w:rsid w:val="000B67DD"/>
    <w:rsid w:val="000B67DF"/>
    <w:rsid w:val="000B67E9"/>
    <w:rsid w:val="000B67F4"/>
    <w:rsid w:val="000B67FF"/>
    <w:rsid w:val="000B6817"/>
    <w:rsid w:val="000B6850"/>
    <w:rsid w:val="000B6854"/>
    <w:rsid w:val="000B6865"/>
    <w:rsid w:val="000B6867"/>
    <w:rsid w:val="000B68AD"/>
    <w:rsid w:val="000B68B2"/>
    <w:rsid w:val="000B68ED"/>
    <w:rsid w:val="000B68F3"/>
    <w:rsid w:val="000B691E"/>
    <w:rsid w:val="000B69CB"/>
    <w:rsid w:val="000B6A04"/>
    <w:rsid w:val="000B6A98"/>
    <w:rsid w:val="000B6AB7"/>
    <w:rsid w:val="000B6AD3"/>
    <w:rsid w:val="000B6AF6"/>
    <w:rsid w:val="000B6BD7"/>
    <w:rsid w:val="000B6BF5"/>
    <w:rsid w:val="000B6C10"/>
    <w:rsid w:val="000B6C20"/>
    <w:rsid w:val="000B6C25"/>
    <w:rsid w:val="000B6C27"/>
    <w:rsid w:val="000B6CD9"/>
    <w:rsid w:val="000B6CDB"/>
    <w:rsid w:val="000B6D33"/>
    <w:rsid w:val="000B6D7E"/>
    <w:rsid w:val="000B6D90"/>
    <w:rsid w:val="000B6DE7"/>
    <w:rsid w:val="000B6E8D"/>
    <w:rsid w:val="000B6E94"/>
    <w:rsid w:val="000B6EA3"/>
    <w:rsid w:val="000B6EB3"/>
    <w:rsid w:val="000B6ED6"/>
    <w:rsid w:val="000B6EFE"/>
    <w:rsid w:val="000B6FB9"/>
    <w:rsid w:val="000B6FC3"/>
    <w:rsid w:val="000B6FE8"/>
    <w:rsid w:val="000B7002"/>
    <w:rsid w:val="000B700F"/>
    <w:rsid w:val="000B706B"/>
    <w:rsid w:val="000B70C7"/>
    <w:rsid w:val="000B70DA"/>
    <w:rsid w:val="000B7137"/>
    <w:rsid w:val="000B7140"/>
    <w:rsid w:val="000B716E"/>
    <w:rsid w:val="000B71EF"/>
    <w:rsid w:val="000B7256"/>
    <w:rsid w:val="000B72B7"/>
    <w:rsid w:val="000B72C2"/>
    <w:rsid w:val="000B72C9"/>
    <w:rsid w:val="000B7336"/>
    <w:rsid w:val="000B734D"/>
    <w:rsid w:val="000B7374"/>
    <w:rsid w:val="000B7392"/>
    <w:rsid w:val="000B73A1"/>
    <w:rsid w:val="000B73D7"/>
    <w:rsid w:val="000B73E6"/>
    <w:rsid w:val="000B73F5"/>
    <w:rsid w:val="000B73F6"/>
    <w:rsid w:val="000B7428"/>
    <w:rsid w:val="000B7440"/>
    <w:rsid w:val="000B748D"/>
    <w:rsid w:val="000B748E"/>
    <w:rsid w:val="000B7497"/>
    <w:rsid w:val="000B749A"/>
    <w:rsid w:val="000B74C7"/>
    <w:rsid w:val="000B74DB"/>
    <w:rsid w:val="000B74F3"/>
    <w:rsid w:val="000B74F5"/>
    <w:rsid w:val="000B7512"/>
    <w:rsid w:val="000B751A"/>
    <w:rsid w:val="000B7526"/>
    <w:rsid w:val="000B7545"/>
    <w:rsid w:val="000B754E"/>
    <w:rsid w:val="000B7568"/>
    <w:rsid w:val="000B7591"/>
    <w:rsid w:val="000B75DE"/>
    <w:rsid w:val="000B765A"/>
    <w:rsid w:val="000B7707"/>
    <w:rsid w:val="000B7732"/>
    <w:rsid w:val="000B7780"/>
    <w:rsid w:val="000B7785"/>
    <w:rsid w:val="000B77C4"/>
    <w:rsid w:val="000B77D7"/>
    <w:rsid w:val="000B77F7"/>
    <w:rsid w:val="000B787C"/>
    <w:rsid w:val="000B78A4"/>
    <w:rsid w:val="000B78B7"/>
    <w:rsid w:val="000B78BB"/>
    <w:rsid w:val="000B78C5"/>
    <w:rsid w:val="000B7924"/>
    <w:rsid w:val="000B79AD"/>
    <w:rsid w:val="000B7A45"/>
    <w:rsid w:val="000B7A5A"/>
    <w:rsid w:val="000B7AC9"/>
    <w:rsid w:val="000B7AE0"/>
    <w:rsid w:val="000B7AE3"/>
    <w:rsid w:val="000B7AE8"/>
    <w:rsid w:val="000B7B15"/>
    <w:rsid w:val="000B7B29"/>
    <w:rsid w:val="000B7B69"/>
    <w:rsid w:val="000B7B8B"/>
    <w:rsid w:val="000B7BD0"/>
    <w:rsid w:val="000B7BE9"/>
    <w:rsid w:val="000B7C00"/>
    <w:rsid w:val="000B7C1A"/>
    <w:rsid w:val="000B7C2F"/>
    <w:rsid w:val="000B7C55"/>
    <w:rsid w:val="000B7C60"/>
    <w:rsid w:val="000B7CA6"/>
    <w:rsid w:val="000B7CB0"/>
    <w:rsid w:val="000B7CD0"/>
    <w:rsid w:val="000B7D18"/>
    <w:rsid w:val="000B7D59"/>
    <w:rsid w:val="000B7D5C"/>
    <w:rsid w:val="000B7D73"/>
    <w:rsid w:val="000B7D80"/>
    <w:rsid w:val="000B7DA7"/>
    <w:rsid w:val="000B7DC2"/>
    <w:rsid w:val="000B7DE0"/>
    <w:rsid w:val="000B7DE1"/>
    <w:rsid w:val="000B7E0D"/>
    <w:rsid w:val="000B7E30"/>
    <w:rsid w:val="000B7E65"/>
    <w:rsid w:val="000B7E7A"/>
    <w:rsid w:val="000B7E7E"/>
    <w:rsid w:val="000B7E94"/>
    <w:rsid w:val="000B7E98"/>
    <w:rsid w:val="000B7EBA"/>
    <w:rsid w:val="000B7EEC"/>
    <w:rsid w:val="000B7F2C"/>
    <w:rsid w:val="000B7F3D"/>
    <w:rsid w:val="000B7F46"/>
    <w:rsid w:val="000B7F6B"/>
    <w:rsid w:val="000B7F79"/>
    <w:rsid w:val="000B7FB7"/>
    <w:rsid w:val="000B7FF5"/>
    <w:rsid w:val="000C0025"/>
    <w:rsid w:val="000C002A"/>
    <w:rsid w:val="000C0078"/>
    <w:rsid w:val="000C00B0"/>
    <w:rsid w:val="000C00F7"/>
    <w:rsid w:val="000C013C"/>
    <w:rsid w:val="000C0147"/>
    <w:rsid w:val="000C01BE"/>
    <w:rsid w:val="000C01DC"/>
    <w:rsid w:val="000C01FF"/>
    <w:rsid w:val="000C022D"/>
    <w:rsid w:val="000C02B3"/>
    <w:rsid w:val="000C02E1"/>
    <w:rsid w:val="000C02E2"/>
    <w:rsid w:val="000C030B"/>
    <w:rsid w:val="000C0345"/>
    <w:rsid w:val="000C0364"/>
    <w:rsid w:val="000C039A"/>
    <w:rsid w:val="000C03AA"/>
    <w:rsid w:val="000C03AB"/>
    <w:rsid w:val="000C0408"/>
    <w:rsid w:val="000C041C"/>
    <w:rsid w:val="000C0445"/>
    <w:rsid w:val="000C0465"/>
    <w:rsid w:val="000C046E"/>
    <w:rsid w:val="000C04D9"/>
    <w:rsid w:val="000C04E1"/>
    <w:rsid w:val="000C04F2"/>
    <w:rsid w:val="000C050A"/>
    <w:rsid w:val="000C0517"/>
    <w:rsid w:val="000C0525"/>
    <w:rsid w:val="000C0586"/>
    <w:rsid w:val="000C05A2"/>
    <w:rsid w:val="000C05B0"/>
    <w:rsid w:val="000C05C1"/>
    <w:rsid w:val="000C060D"/>
    <w:rsid w:val="000C060E"/>
    <w:rsid w:val="000C064A"/>
    <w:rsid w:val="000C066F"/>
    <w:rsid w:val="000C0680"/>
    <w:rsid w:val="000C06D4"/>
    <w:rsid w:val="000C06D6"/>
    <w:rsid w:val="000C0706"/>
    <w:rsid w:val="000C0714"/>
    <w:rsid w:val="000C0727"/>
    <w:rsid w:val="000C072F"/>
    <w:rsid w:val="000C076F"/>
    <w:rsid w:val="000C0827"/>
    <w:rsid w:val="000C0845"/>
    <w:rsid w:val="000C0850"/>
    <w:rsid w:val="000C0851"/>
    <w:rsid w:val="000C08E7"/>
    <w:rsid w:val="000C093F"/>
    <w:rsid w:val="000C09A2"/>
    <w:rsid w:val="000C09AF"/>
    <w:rsid w:val="000C09F1"/>
    <w:rsid w:val="000C09F2"/>
    <w:rsid w:val="000C0A0D"/>
    <w:rsid w:val="000C0A4C"/>
    <w:rsid w:val="000C0AF9"/>
    <w:rsid w:val="000C0B3E"/>
    <w:rsid w:val="000C0B55"/>
    <w:rsid w:val="000C0B7D"/>
    <w:rsid w:val="000C0BE6"/>
    <w:rsid w:val="000C0BF9"/>
    <w:rsid w:val="000C0C60"/>
    <w:rsid w:val="000C0C95"/>
    <w:rsid w:val="000C0CA9"/>
    <w:rsid w:val="000C0CC6"/>
    <w:rsid w:val="000C0CCC"/>
    <w:rsid w:val="000C0CCF"/>
    <w:rsid w:val="000C0D12"/>
    <w:rsid w:val="000C0D21"/>
    <w:rsid w:val="000C0D5B"/>
    <w:rsid w:val="000C0DC1"/>
    <w:rsid w:val="000C0DD1"/>
    <w:rsid w:val="000C0DDA"/>
    <w:rsid w:val="000C0DEC"/>
    <w:rsid w:val="000C0DFA"/>
    <w:rsid w:val="000C0E76"/>
    <w:rsid w:val="000C0EB5"/>
    <w:rsid w:val="000C0EF8"/>
    <w:rsid w:val="000C0F0E"/>
    <w:rsid w:val="000C0F0F"/>
    <w:rsid w:val="000C0FBF"/>
    <w:rsid w:val="000C0FC6"/>
    <w:rsid w:val="000C1048"/>
    <w:rsid w:val="000C108A"/>
    <w:rsid w:val="000C10C4"/>
    <w:rsid w:val="000C10C9"/>
    <w:rsid w:val="000C10CD"/>
    <w:rsid w:val="000C10D8"/>
    <w:rsid w:val="000C10DE"/>
    <w:rsid w:val="000C1117"/>
    <w:rsid w:val="000C111C"/>
    <w:rsid w:val="000C115E"/>
    <w:rsid w:val="000C1192"/>
    <w:rsid w:val="000C11B1"/>
    <w:rsid w:val="000C11CB"/>
    <w:rsid w:val="000C11EE"/>
    <w:rsid w:val="000C11EF"/>
    <w:rsid w:val="000C11F2"/>
    <w:rsid w:val="000C1261"/>
    <w:rsid w:val="000C1281"/>
    <w:rsid w:val="000C1296"/>
    <w:rsid w:val="000C12A8"/>
    <w:rsid w:val="000C12C7"/>
    <w:rsid w:val="000C12D8"/>
    <w:rsid w:val="000C1300"/>
    <w:rsid w:val="000C132A"/>
    <w:rsid w:val="000C1346"/>
    <w:rsid w:val="000C136B"/>
    <w:rsid w:val="000C138A"/>
    <w:rsid w:val="000C138F"/>
    <w:rsid w:val="000C13D3"/>
    <w:rsid w:val="000C13D9"/>
    <w:rsid w:val="000C13F0"/>
    <w:rsid w:val="000C13F9"/>
    <w:rsid w:val="000C1407"/>
    <w:rsid w:val="000C140A"/>
    <w:rsid w:val="000C1451"/>
    <w:rsid w:val="000C145A"/>
    <w:rsid w:val="000C1466"/>
    <w:rsid w:val="000C1479"/>
    <w:rsid w:val="000C14B0"/>
    <w:rsid w:val="000C14C5"/>
    <w:rsid w:val="000C1522"/>
    <w:rsid w:val="000C1527"/>
    <w:rsid w:val="000C1532"/>
    <w:rsid w:val="000C157D"/>
    <w:rsid w:val="000C15EF"/>
    <w:rsid w:val="000C15F3"/>
    <w:rsid w:val="000C15F7"/>
    <w:rsid w:val="000C160B"/>
    <w:rsid w:val="000C1646"/>
    <w:rsid w:val="000C164B"/>
    <w:rsid w:val="000C165D"/>
    <w:rsid w:val="000C1667"/>
    <w:rsid w:val="000C1671"/>
    <w:rsid w:val="000C16B8"/>
    <w:rsid w:val="000C16E2"/>
    <w:rsid w:val="000C16FE"/>
    <w:rsid w:val="000C1743"/>
    <w:rsid w:val="000C174C"/>
    <w:rsid w:val="000C1760"/>
    <w:rsid w:val="000C1774"/>
    <w:rsid w:val="000C1782"/>
    <w:rsid w:val="000C1798"/>
    <w:rsid w:val="000C179E"/>
    <w:rsid w:val="000C17D8"/>
    <w:rsid w:val="000C1848"/>
    <w:rsid w:val="000C189B"/>
    <w:rsid w:val="000C18D0"/>
    <w:rsid w:val="000C18EE"/>
    <w:rsid w:val="000C1910"/>
    <w:rsid w:val="000C192C"/>
    <w:rsid w:val="000C1944"/>
    <w:rsid w:val="000C195E"/>
    <w:rsid w:val="000C1982"/>
    <w:rsid w:val="000C19A2"/>
    <w:rsid w:val="000C19B7"/>
    <w:rsid w:val="000C19DA"/>
    <w:rsid w:val="000C19E2"/>
    <w:rsid w:val="000C19FB"/>
    <w:rsid w:val="000C1A13"/>
    <w:rsid w:val="000C1A18"/>
    <w:rsid w:val="000C1A99"/>
    <w:rsid w:val="000C1AAA"/>
    <w:rsid w:val="000C1B0A"/>
    <w:rsid w:val="000C1B1F"/>
    <w:rsid w:val="000C1BBB"/>
    <w:rsid w:val="000C1C19"/>
    <w:rsid w:val="000C1CDA"/>
    <w:rsid w:val="000C1D6C"/>
    <w:rsid w:val="000C1DD0"/>
    <w:rsid w:val="000C1DDB"/>
    <w:rsid w:val="000C1DE2"/>
    <w:rsid w:val="000C1DF1"/>
    <w:rsid w:val="000C1E01"/>
    <w:rsid w:val="000C1E03"/>
    <w:rsid w:val="000C1E1E"/>
    <w:rsid w:val="000C1E8D"/>
    <w:rsid w:val="000C1EB4"/>
    <w:rsid w:val="000C1EB9"/>
    <w:rsid w:val="000C1EE4"/>
    <w:rsid w:val="000C1F32"/>
    <w:rsid w:val="000C1F35"/>
    <w:rsid w:val="000C1F56"/>
    <w:rsid w:val="000C1F83"/>
    <w:rsid w:val="000C1F8A"/>
    <w:rsid w:val="000C1F98"/>
    <w:rsid w:val="000C1F99"/>
    <w:rsid w:val="000C1FB4"/>
    <w:rsid w:val="000C1FDC"/>
    <w:rsid w:val="000C1FFC"/>
    <w:rsid w:val="000C2003"/>
    <w:rsid w:val="000C2021"/>
    <w:rsid w:val="000C2031"/>
    <w:rsid w:val="000C208B"/>
    <w:rsid w:val="000C209F"/>
    <w:rsid w:val="000C20BF"/>
    <w:rsid w:val="000C20EC"/>
    <w:rsid w:val="000C211E"/>
    <w:rsid w:val="000C2164"/>
    <w:rsid w:val="000C2176"/>
    <w:rsid w:val="000C2180"/>
    <w:rsid w:val="000C2193"/>
    <w:rsid w:val="000C21D1"/>
    <w:rsid w:val="000C21E0"/>
    <w:rsid w:val="000C21F7"/>
    <w:rsid w:val="000C2230"/>
    <w:rsid w:val="000C2260"/>
    <w:rsid w:val="000C2269"/>
    <w:rsid w:val="000C229F"/>
    <w:rsid w:val="000C22D1"/>
    <w:rsid w:val="000C22D4"/>
    <w:rsid w:val="000C22F0"/>
    <w:rsid w:val="000C2315"/>
    <w:rsid w:val="000C233C"/>
    <w:rsid w:val="000C237A"/>
    <w:rsid w:val="000C23D3"/>
    <w:rsid w:val="000C23D9"/>
    <w:rsid w:val="000C244C"/>
    <w:rsid w:val="000C249B"/>
    <w:rsid w:val="000C24AD"/>
    <w:rsid w:val="000C24B5"/>
    <w:rsid w:val="000C24BD"/>
    <w:rsid w:val="000C24FC"/>
    <w:rsid w:val="000C25B1"/>
    <w:rsid w:val="000C25BE"/>
    <w:rsid w:val="000C25C3"/>
    <w:rsid w:val="000C25CF"/>
    <w:rsid w:val="000C25ED"/>
    <w:rsid w:val="000C25EF"/>
    <w:rsid w:val="000C260F"/>
    <w:rsid w:val="000C2642"/>
    <w:rsid w:val="000C268A"/>
    <w:rsid w:val="000C26A7"/>
    <w:rsid w:val="000C26B8"/>
    <w:rsid w:val="000C26C8"/>
    <w:rsid w:val="000C26EA"/>
    <w:rsid w:val="000C26EC"/>
    <w:rsid w:val="000C2728"/>
    <w:rsid w:val="000C2730"/>
    <w:rsid w:val="000C2746"/>
    <w:rsid w:val="000C276F"/>
    <w:rsid w:val="000C27A1"/>
    <w:rsid w:val="000C27AD"/>
    <w:rsid w:val="000C27D3"/>
    <w:rsid w:val="000C27FA"/>
    <w:rsid w:val="000C27FE"/>
    <w:rsid w:val="000C280C"/>
    <w:rsid w:val="000C2822"/>
    <w:rsid w:val="000C2823"/>
    <w:rsid w:val="000C2856"/>
    <w:rsid w:val="000C2879"/>
    <w:rsid w:val="000C287A"/>
    <w:rsid w:val="000C288A"/>
    <w:rsid w:val="000C28C4"/>
    <w:rsid w:val="000C28E8"/>
    <w:rsid w:val="000C2909"/>
    <w:rsid w:val="000C297A"/>
    <w:rsid w:val="000C298D"/>
    <w:rsid w:val="000C29C8"/>
    <w:rsid w:val="000C29F2"/>
    <w:rsid w:val="000C29F7"/>
    <w:rsid w:val="000C2A24"/>
    <w:rsid w:val="000C2B05"/>
    <w:rsid w:val="000C2B09"/>
    <w:rsid w:val="000C2B35"/>
    <w:rsid w:val="000C2B39"/>
    <w:rsid w:val="000C2B3D"/>
    <w:rsid w:val="000C2B8B"/>
    <w:rsid w:val="000C2BCD"/>
    <w:rsid w:val="000C2BE1"/>
    <w:rsid w:val="000C2C11"/>
    <w:rsid w:val="000C2C52"/>
    <w:rsid w:val="000C2C69"/>
    <w:rsid w:val="000C2C6C"/>
    <w:rsid w:val="000C2C83"/>
    <w:rsid w:val="000C2C8D"/>
    <w:rsid w:val="000C2CB8"/>
    <w:rsid w:val="000C2CC0"/>
    <w:rsid w:val="000C2CD5"/>
    <w:rsid w:val="000C2CEB"/>
    <w:rsid w:val="000C2D1C"/>
    <w:rsid w:val="000C2D22"/>
    <w:rsid w:val="000C2D60"/>
    <w:rsid w:val="000C2DA5"/>
    <w:rsid w:val="000C2DB2"/>
    <w:rsid w:val="000C2DE0"/>
    <w:rsid w:val="000C2E29"/>
    <w:rsid w:val="000C2E2D"/>
    <w:rsid w:val="000C2E5A"/>
    <w:rsid w:val="000C2E6F"/>
    <w:rsid w:val="000C2E70"/>
    <w:rsid w:val="000C2EA6"/>
    <w:rsid w:val="000C2EAF"/>
    <w:rsid w:val="000C2F21"/>
    <w:rsid w:val="000C2F7E"/>
    <w:rsid w:val="000C2F96"/>
    <w:rsid w:val="000C2FB5"/>
    <w:rsid w:val="000C2FC2"/>
    <w:rsid w:val="000C2FC3"/>
    <w:rsid w:val="000C2FF2"/>
    <w:rsid w:val="000C3032"/>
    <w:rsid w:val="000C3080"/>
    <w:rsid w:val="000C3097"/>
    <w:rsid w:val="000C30AA"/>
    <w:rsid w:val="000C30AC"/>
    <w:rsid w:val="000C30C7"/>
    <w:rsid w:val="000C30DA"/>
    <w:rsid w:val="000C30E0"/>
    <w:rsid w:val="000C30E2"/>
    <w:rsid w:val="000C30EE"/>
    <w:rsid w:val="000C311F"/>
    <w:rsid w:val="000C3154"/>
    <w:rsid w:val="000C319A"/>
    <w:rsid w:val="000C31E1"/>
    <w:rsid w:val="000C3217"/>
    <w:rsid w:val="000C322F"/>
    <w:rsid w:val="000C323D"/>
    <w:rsid w:val="000C3251"/>
    <w:rsid w:val="000C3277"/>
    <w:rsid w:val="000C3285"/>
    <w:rsid w:val="000C3290"/>
    <w:rsid w:val="000C3295"/>
    <w:rsid w:val="000C32B6"/>
    <w:rsid w:val="000C32BD"/>
    <w:rsid w:val="000C32FD"/>
    <w:rsid w:val="000C330E"/>
    <w:rsid w:val="000C3314"/>
    <w:rsid w:val="000C331C"/>
    <w:rsid w:val="000C3326"/>
    <w:rsid w:val="000C33B2"/>
    <w:rsid w:val="000C33B6"/>
    <w:rsid w:val="000C33CF"/>
    <w:rsid w:val="000C341B"/>
    <w:rsid w:val="000C3445"/>
    <w:rsid w:val="000C34A0"/>
    <w:rsid w:val="000C34A2"/>
    <w:rsid w:val="000C34B2"/>
    <w:rsid w:val="000C34CA"/>
    <w:rsid w:val="000C34D3"/>
    <w:rsid w:val="000C34E9"/>
    <w:rsid w:val="000C34ED"/>
    <w:rsid w:val="000C3511"/>
    <w:rsid w:val="000C3544"/>
    <w:rsid w:val="000C3559"/>
    <w:rsid w:val="000C3563"/>
    <w:rsid w:val="000C35BD"/>
    <w:rsid w:val="000C35C1"/>
    <w:rsid w:val="000C35CF"/>
    <w:rsid w:val="000C35D0"/>
    <w:rsid w:val="000C35D2"/>
    <w:rsid w:val="000C369E"/>
    <w:rsid w:val="000C36BE"/>
    <w:rsid w:val="000C36F6"/>
    <w:rsid w:val="000C373D"/>
    <w:rsid w:val="000C3784"/>
    <w:rsid w:val="000C3786"/>
    <w:rsid w:val="000C378D"/>
    <w:rsid w:val="000C37B6"/>
    <w:rsid w:val="000C37C0"/>
    <w:rsid w:val="000C3831"/>
    <w:rsid w:val="000C38D9"/>
    <w:rsid w:val="000C3902"/>
    <w:rsid w:val="000C3915"/>
    <w:rsid w:val="000C3945"/>
    <w:rsid w:val="000C3946"/>
    <w:rsid w:val="000C395D"/>
    <w:rsid w:val="000C3984"/>
    <w:rsid w:val="000C39D8"/>
    <w:rsid w:val="000C39E8"/>
    <w:rsid w:val="000C3A16"/>
    <w:rsid w:val="000C3A99"/>
    <w:rsid w:val="000C3AEC"/>
    <w:rsid w:val="000C3AFD"/>
    <w:rsid w:val="000C3B0A"/>
    <w:rsid w:val="000C3B6E"/>
    <w:rsid w:val="000C3B6F"/>
    <w:rsid w:val="000C3BC3"/>
    <w:rsid w:val="000C3BD3"/>
    <w:rsid w:val="000C3BD8"/>
    <w:rsid w:val="000C3C66"/>
    <w:rsid w:val="000C3C79"/>
    <w:rsid w:val="000C3C86"/>
    <w:rsid w:val="000C3CC9"/>
    <w:rsid w:val="000C3CD9"/>
    <w:rsid w:val="000C3CE1"/>
    <w:rsid w:val="000C3D12"/>
    <w:rsid w:val="000C3D3B"/>
    <w:rsid w:val="000C3DC6"/>
    <w:rsid w:val="000C3DC8"/>
    <w:rsid w:val="000C3DE3"/>
    <w:rsid w:val="000C3DE8"/>
    <w:rsid w:val="000C3E35"/>
    <w:rsid w:val="000C3E3F"/>
    <w:rsid w:val="000C3E61"/>
    <w:rsid w:val="000C3E9C"/>
    <w:rsid w:val="000C3EC6"/>
    <w:rsid w:val="000C3F0E"/>
    <w:rsid w:val="000C3F33"/>
    <w:rsid w:val="000C3F43"/>
    <w:rsid w:val="000C3F7F"/>
    <w:rsid w:val="000C3FA1"/>
    <w:rsid w:val="000C3FE6"/>
    <w:rsid w:val="000C3FF7"/>
    <w:rsid w:val="000C4019"/>
    <w:rsid w:val="000C4038"/>
    <w:rsid w:val="000C4053"/>
    <w:rsid w:val="000C4060"/>
    <w:rsid w:val="000C40A3"/>
    <w:rsid w:val="000C413F"/>
    <w:rsid w:val="000C4176"/>
    <w:rsid w:val="000C418A"/>
    <w:rsid w:val="000C418B"/>
    <w:rsid w:val="000C4199"/>
    <w:rsid w:val="000C41BD"/>
    <w:rsid w:val="000C41C6"/>
    <w:rsid w:val="000C41E7"/>
    <w:rsid w:val="000C420A"/>
    <w:rsid w:val="000C4233"/>
    <w:rsid w:val="000C425E"/>
    <w:rsid w:val="000C4270"/>
    <w:rsid w:val="000C42BF"/>
    <w:rsid w:val="000C42C8"/>
    <w:rsid w:val="000C42DF"/>
    <w:rsid w:val="000C42ED"/>
    <w:rsid w:val="000C42F5"/>
    <w:rsid w:val="000C4302"/>
    <w:rsid w:val="000C4315"/>
    <w:rsid w:val="000C433A"/>
    <w:rsid w:val="000C4364"/>
    <w:rsid w:val="000C436E"/>
    <w:rsid w:val="000C439B"/>
    <w:rsid w:val="000C442B"/>
    <w:rsid w:val="000C442F"/>
    <w:rsid w:val="000C443A"/>
    <w:rsid w:val="000C444B"/>
    <w:rsid w:val="000C444E"/>
    <w:rsid w:val="000C4486"/>
    <w:rsid w:val="000C4494"/>
    <w:rsid w:val="000C44A7"/>
    <w:rsid w:val="000C44C9"/>
    <w:rsid w:val="000C44DB"/>
    <w:rsid w:val="000C4535"/>
    <w:rsid w:val="000C454C"/>
    <w:rsid w:val="000C4557"/>
    <w:rsid w:val="000C455F"/>
    <w:rsid w:val="000C456F"/>
    <w:rsid w:val="000C45A5"/>
    <w:rsid w:val="000C45D2"/>
    <w:rsid w:val="000C4600"/>
    <w:rsid w:val="000C4617"/>
    <w:rsid w:val="000C461F"/>
    <w:rsid w:val="000C467F"/>
    <w:rsid w:val="000C4695"/>
    <w:rsid w:val="000C46B0"/>
    <w:rsid w:val="000C46CB"/>
    <w:rsid w:val="000C4706"/>
    <w:rsid w:val="000C4767"/>
    <w:rsid w:val="000C478B"/>
    <w:rsid w:val="000C47A5"/>
    <w:rsid w:val="000C47B4"/>
    <w:rsid w:val="000C47D0"/>
    <w:rsid w:val="000C47F2"/>
    <w:rsid w:val="000C480E"/>
    <w:rsid w:val="000C482D"/>
    <w:rsid w:val="000C486D"/>
    <w:rsid w:val="000C488E"/>
    <w:rsid w:val="000C48CF"/>
    <w:rsid w:val="000C48EB"/>
    <w:rsid w:val="000C496C"/>
    <w:rsid w:val="000C4988"/>
    <w:rsid w:val="000C49BB"/>
    <w:rsid w:val="000C49E2"/>
    <w:rsid w:val="000C4A08"/>
    <w:rsid w:val="000C4A24"/>
    <w:rsid w:val="000C4A3B"/>
    <w:rsid w:val="000C4A58"/>
    <w:rsid w:val="000C4A6F"/>
    <w:rsid w:val="000C4A8F"/>
    <w:rsid w:val="000C4AE7"/>
    <w:rsid w:val="000C4AF8"/>
    <w:rsid w:val="000C4B31"/>
    <w:rsid w:val="000C4B48"/>
    <w:rsid w:val="000C4B6B"/>
    <w:rsid w:val="000C4B9A"/>
    <w:rsid w:val="000C4BA1"/>
    <w:rsid w:val="000C4BFD"/>
    <w:rsid w:val="000C4C06"/>
    <w:rsid w:val="000C4C23"/>
    <w:rsid w:val="000C4C25"/>
    <w:rsid w:val="000C4C78"/>
    <w:rsid w:val="000C4C82"/>
    <w:rsid w:val="000C4C98"/>
    <w:rsid w:val="000C4CBC"/>
    <w:rsid w:val="000C4CEC"/>
    <w:rsid w:val="000C4E16"/>
    <w:rsid w:val="000C4E8F"/>
    <w:rsid w:val="000C4E94"/>
    <w:rsid w:val="000C4EB1"/>
    <w:rsid w:val="000C4EC9"/>
    <w:rsid w:val="000C4EF9"/>
    <w:rsid w:val="000C4F07"/>
    <w:rsid w:val="000C4F08"/>
    <w:rsid w:val="000C4F37"/>
    <w:rsid w:val="000C4F66"/>
    <w:rsid w:val="000C4FA6"/>
    <w:rsid w:val="000C4FB6"/>
    <w:rsid w:val="000C4FE9"/>
    <w:rsid w:val="000C500C"/>
    <w:rsid w:val="000C505D"/>
    <w:rsid w:val="000C5075"/>
    <w:rsid w:val="000C508D"/>
    <w:rsid w:val="000C50C3"/>
    <w:rsid w:val="000C50E1"/>
    <w:rsid w:val="000C510D"/>
    <w:rsid w:val="000C5140"/>
    <w:rsid w:val="000C5158"/>
    <w:rsid w:val="000C515F"/>
    <w:rsid w:val="000C5163"/>
    <w:rsid w:val="000C516C"/>
    <w:rsid w:val="000C5171"/>
    <w:rsid w:val="000C517C"/>
    <w:rsid w:val="000C520E"/>
    <w:rsid w:val="000C522E"/>
    <w:rsid w:val="000C5289"/>
    <w:rsid w:val="000C52BF"/>
    <w:rsid w:val="000C52CF"/>
    <w:rsid w:val="000C534B"/>
    <w:rsid w:val="000C535D"/>
    <w:rsid w:val="000C5382"/>
    <w:rsid w:val="000C538C"/>
    <w:rsid w:val="000C539C"/>
    <w:rsid w:val="000C53E9"/>
    <w:rsid w:val="000C5424"/>
    <w:rsid w:val="000C5445"/>
    <w:rsid w:val="000C5479"/>
    <w:rsid w:val="000C54AE"/>
    <w:rsid w:val="000C54D5"/>
    <w:rsid w:val="000C54E7"/>
    <w:rsid w:val="000C54FB"/>
    <w:rsid w:val="000C551D"/>
    <w:rsid w:val="000C55C5"/>
    <w:rsid w:val="000C5607"/>
    <w:rsid w:val="000C5643"/>
    <w:rsid w:val="000C56AB"/>
    <w:rsid w:val="000C56D7"/>
    <w:rsid w:val="000C5734"/>
    <w:rsid w:val="000C5737"/>
    <w:rsid w:val="000C573B"/>
    <w:rsid w:val="000C575E"/>
    <w:rsid w:val="000C5774"/>
    <w:rsid w:val="000C57CC"/>
    <w:rsid w:val="000C57F7"/>
    <w:rsid w:val="000C581B"/>
    <w:rsid w:val="000C5836"/>
    <w:rsid w:val="000C5865"/>
    <w:rsid w:val="000C58D4"/>
    <w:rsid w:val="000C5922"/>
    <w:rsid w:val="000C599A"/>
    <w:rsid w:val="000C59B7"/>
    <w:rsid w:val="000C59DF"/>
    <w:rsid w:val="000C59E9"/>
    <w:rsid w:val="000C5A06"/>
    <w:rsid w:val="000C5A24"/>
    <w:rsid w:val="000C5A6D"/>
    <w:rsid w:val="000C5A98"/>
    <w:rsid w:val="000C5AA7"/>
    <w:rsid w:val="000C5AAA"/>
    <w:rsid w:val="000C5AB1"/>
    <w:rsid w:val="000C5B13"/>
    <w:rsid w:val="000C5B2D"/>
    <w:rsid w:val="000C5B3D"/>
    <w:rsid w:val="000C5B8A"/>
    <w:rsid w:val="000C5C37"/>
    <w:rsid w:val="000C5C85"/>
    <w:rsid w:val="000C5CCF"/>
    <w:rsid w:val="000C5D0E"/>
    <w:rsid w:val="000C5D29"/>
    <w:rsid w:val="000C5D9D"/>
    <w:rsid w:val="000C5DC6"/>
    <w:rsid w:val="000C5DDD"/>
    <w:rsid w:val="000C5DF8"/>
    <w:rsid w:val="000C5E59"/>
    <w:rsid w:val="000C5E5E"/>
    <w:rsid w:val="000C5E6C"/>
    <w:rsid w:val="000C5EBF"/>
    <w:rsid w:val="000C5F55"/>
    <w:rsid w:val="000C5FDC"/>
    <w:rsid w:val="000C5FE0"/>
    <w:rsid w:val="000C6003"/>
    <w:rsid w:val="000C606A"/>
    <w:rsid w:val="000C606D"/>
    <w:rsid w:val="000C60A4"/>
    <w:rsid w:val="000C60AD"/>
    <w:rsid w:val="000C60D2"/>
    <w:rsid w:val="000C6143"/>
    <w:rsid w:val="000C6153"/>
    <w:rsid w:val="000C6164"/>
    <w:rsid w:val="000C6195"/>
    <w:rsid w:val="000C61B1"/>
    <w:rsid w:val="000C61E9"/>
    <w:rsid w:val="000C61F2"/>
    <w:rsid w:val="000C61F7"/>
    <w:rsid w:val="000C6234"/>
    <w:rsid w:val="000C632F"/>
    <w:rsid w:val="000C6347"/>
    <w:rsid w:val="000C6356"/>
    <w:rsid w:val="000C6363"/>
    <w:rsid w:val="000C63AA"/>
    <w:rsid w:val="000C63CD"/>
    <w:rsid w:val="000C63E7"/>
    <w:rsid w:val="000C6421"/>
    <w:rsid w:val="000C6424"/>
    <w:rsid w:val="000C6442"/>
    <w:rsid w:val="000C6443"/>
    <w:rsid w:val="000C6452"/>
    <w:rsid w:val="000C6462"/>
    <w:rsid w:val="000C64B4"/>
    <w:rsid w:val="000C64B6"/>
    <w:rsid w:val="000C64BD"/>
    <w:rsid w:val="000C64C4"/>
    <w:rsid w:val="000C64D3"/>
    <w:rsid w:val="000C64D4"/>
    <w:rsid w:val="000C6502"/>
    <w:rsid w:val="000C650D"/>
    <w:rsid w:val="000C65A0"/>
    <w:rsid w:val="000C6606"/>
    <w:rsid w:val="000C661A"/>
    <w:rsid w:val="000C662E"/>
    <w:rsid w:val="000C663C"/>
    <w:rsid w:val="000C6651"/>
    <w:rsid w:val="000C666C"/>
    <w:rsid w:val="000C66FA"/>
    <w:rsid w:val="000C6720"/>
    <w:rsid w:val="000C6739"/>
    <w:rsid w:val="000C677B"/>
    <w:rsid w:val="000C67C7"/>
    <w:rsid w:val="000C6820"/>
    <w:rsid w:val="000C6877"/>
    <w:rsid w:val="000C6887"/>
    <w:rsid w:val="000C68FD"/>
    <w:rsid w:val="000C690E"/>
    <w:rsid w:val="000C6952"/>
    <w:rsid w:val="000C6963"/>
    <w:rsid w:val="000C69A8"/>
    <w:rsid w:val="000C6A00"/>
    <w:rsid w:val="000C6A1A"/>
    <w:rsid w:val="000C6AA9"/>
    <w:rsid w:val="000C6B3B"/>
    <w:rsid w:val="000C6B98"/>
    <w:rsid w:val="000C6C16"/>
    <w:rsid w:val="000C6C22"/>
    <w:rsid w:val="000C6C4A"/>
    <w:rsid w:val="000C6CB4"/>
    <w:rsid w:val="000C6CCC"/>
    <w:rsid w:val="000C6CDD"/>
    <w:rsid w:val="000C6D0C"/>
    <w:rsid w:val="000C6D37"/>
    <w:rsid w:val="000C6D87"/>
    <w:rsid w:val="000C6DC8"/>
    <w:rsid w:val="000C6E01"/>
    <w:rsid w:val="000C6E08"/>
    <w:rsid w:val="000C6E37"/>
    <w:rsid w:val="000C6E4C"/>
    <w:rsid w:val="000C6E8B"/>
    <w:rsid w:val="000C6F4A"/>
    <w:rsid w:val="000C6F61"/>
    <w:rsid w:val="000C6F70"/>
    <w:rsid w:val="000C6F92"/>
    <w:rsid w:val="000C6FC3"/>
    <w:rsid w:val="000C6FCC"/>
    <w:rsid w:val="000C6FF9"/>
    <w:rsid w:val="000C7003"/>
    <w:rsid w:val="000C7010"/>
    <w:rsid w:val="000C702D"/>
    <w:rsid w:val="000C7055"/>
    <w:rsid w:val="000C706C"/>
    <w:rsid w:val="000C708F"/>
    <w:rsid w:val="000C70AF"/>
    <w:rsid w:val="000C70BA"/>
    <w:rsid w:val="000C7125"/>
    <w:rsid w:val="000C7131"/>
    <w:rsid w:val="000C7142"/>
    <w:rsid w:val="000C7199"/>
    <w:rsid w:val="000C71B6"/>
    <w:rsid w:val="000C71CD"/>
    <w:rsid w:val="000C7201"/>
    <w:rsid w:val="000C721B"/>
    <w:rsid w:val="000C7286"/>
    <w:rsid w:val="000C72A0"/>
    <w:rsid w:val="000C72E9"/>
    <w:rsid w:val="000C731E"/>
    <w:rsid w:val="000C7325"/>
    <w:rsid w:val="000C7331"/>
    <w:rsid w:val="000C7337"/>
    <w:rsid w:val="000C735F"/>
    <w:rsid w:val="000C7363"/>
    <w:rsid w:val="000C7380"/>
    <w:rsid w:val="000C7387"/>
    <w:rsid w:val="000C7395"/>
    <w:rsid w:val="000C739F"/>
    <w:rsid w:val="000C73A2"/>
    <w:rsid w:val="000C73A6"/>
    <w:rsid w:val="000C73AF"/>
    <w:rsid w:val="000C7412"/>
    <w:rsid w:val="000C74A8"/>
    <w:rsid w:val="000C74B9"/>
    <w:rsid w:val="000C74BA"/>
    <w:rsid w:val="000C74BC"/>
    <w:rsid w:val="000C759A"/>
    <w:rsid w:val="000C7608"/>
    <w:rsid w:val="000C7648"/>
    <w:rsid w:val="000C766D"/>
    <w:rsid w:val="000C767E"/>
    <w:rsid w:val="000C76CA"/>
    <w:rsid w:val="000C76CB"/>
    <w:rsid w:val="000C76F2"/>
    <w:rsid w:val="000C770A"/>
    <w:rsid w:val="000C7717"/>
    <w:rsid w:val="000C772B"/>
    <w:rsid w:val="000C7811"/>
    <w:rsid w:val="000C7830"/>
    <w:rsid w:val="000C7838"/>
    <w:rsid w:val="000C785A"/>
    <w:rsid w:val="000C785C"/>
    <w:rsid w:val="000C7863"/>
    <w:rsid w:val="000C786C"/>
    <w:rsid w:val="000C788B"/>
    <w:rsid w:val="000C78C6"/>
    <w:rsid w:val="000C7910"/>
    <w:rsid w:val="000C794A"/>
    <w:rsid w:val="000C7967"/>
    <w:rsid w:val="000C7A03"/>
    <w:rsid w:val="000C7A4D"/>
    <w:rsid w:val="000C7A56"/>
    <w:rsid w:val="000C7A6C"/>
    <w:rsid w:val="000C7A6F"/>
    <w:rsid w:val="000C7A71"/>
    <w:rsid w:val="000C7A78"/>
    <w:rsid w:val="000C7A87"/>
    <w:rsid w:val="000C7A99"/>
    <w:rsid w:val="000C7B40"/>
    <w:rsid w:val="000C7B8F"/>
    <w:rsid w:val="000C7BA5"/>
    <w:rsid w:val="000C7BBA"/>
    <w:rsid w:val="000C7BEF"/>
    <w:rsid w:val="000C7C09"/>
    <w:rsid w:val="000C7C24"/>
    <w:rsid w:val="000C7C2B"/>
    <w:rsid w:val="000C7CEF"/>
    <w:rsid w:val="000C7CF8"/>
    <w:rsid w:val="000C7D15"/>
    <w:rsid w:val="000C7D59"/>
    <w:rsid w:val="000C7DAB"/>
    <w:rsid w:val="000C7DCA"/>
    <w:rsid w:val="000C7DEC"/>
    <w:rsid w:val="000C7E11"/>
    <w:rsid w:val="000C7E37"/>
    <w:rsid w:val="000C7E72"/>
    <w:rsid w:val="000C7E83"/>
    <w:rsid w:val="000C7E95"/>
    <w:rsid w:val="000C7EA7"/>
    <w:rsid w:val="000C7EDC"/>
    <w:rsid w:val="000C7F26"/>
    <w:rsid w:val="000C7F3A"/>
    <w:rsid w:val="000C7F5E"/>
    <w:rsid w:val="000C7F9F"/>
    <w:rsid w:val="000C7FA6"/>
    <w:rsid w:val="000C7FC4"/>
    <w:rsid w:val="000C7FC7"/>
    <w:rsid w:val="000C7FD2"/>
    <w:rsid w:val="000C7FF0"/>
    <w:rsid w:val="000D004A"/>
    <w:rsid w:val="000D0053"/>
    <w:rsid w:val="000D0082"/>
    <w:rsid w:val="000D0099"/>
    <w:rsid w:val="000D00C1"/>
    <w:rsid w:val="000D010D"/>
    <w:rsid w:val="000D0169"/>
    <w:rsid w:val="000D0184"/>
    <w:rsid w:val="000D019A"/>
    <w:rsid w:val="000D019D"/>
    <w:rsid w:val="000D01A0"/>
    <w:rsid w:val="000D01A4"/>
    <w:rsid w:val="000D01A7"/>
    <w:rsid w:val="000D01AF"/>
    <w:rsid w:val="000D01BB"/>
    <w:rsid w:val="000D01BC"/>
    <w:rsid w:val="000D01D3"/>
    <w:rsid w:val="000D0204"/>
    <w:rsid w:val="000D022B"/>
    <w:rsid w:val="000D027D"/>
    <w:rsid w:val="000D0285"/>
    <w:rsid w:val="000D0289"/>
    <w:rsid w:val="000D0290"/>
    <w:rsid w:val="000D02AD"/>
    <w:rsid w:val="000D0311"/>
    <w:rsid w:val="000D033B"/>
    <w:rsid w:val="000D033F"/>
    <w:rsid w:val="000D034D"/>
    <w:rsid w:val="000D0380"/>
    <w:rsid w:val="000D038C"/>
    <w:rsid w:val="000D0393"/>
    <w:rsid w:val="000D03AD"/>
    <w:rsid w:val="000D03D7"/>
    <w:rsid w:val="000D040D"/>
    <w:rsid w:val="000D041F"/>
    <w:rsid w:val="000D0439"/>
    <w:rsid w:val="000D049B"/>
    <w:rsid w:val="000D04C4"/>
    <w:rsid w:val="000D04E3"/>
    <w:rsid w:val="000D050C"/>
    <w:rsid w:val="000D053C"/>
    <w:rsid w:val="000D05BF"/>
    <w:rsid w:val="000D05CD"/>
    <w:rsid w:val="000D05F4"/>
    <w:rsid w:val="000D0628"/>
    <w:rsid w:val="000D0648"/>
    <w:rsid w:val="000D0652"/>
    <w:rsid w:val="000D065A"/>
    <w:rsid w:val="000D0660"/>
    <w:rsid w:val="000D06BC"/>
    <w:rsid w:val="000D073B"/>
    <w:rsid w:val="000D0757"/>
    <w:rsid w:val="000D0760"/>
    <w:rsid w:val="000D0769"/>
    <w:rsid w:val="000D0795"/>
    <w:rsid w:val="000D07CA"/>
    <w:rsid w:val="000D07FF"/>
    <w:rsid w:val="000D0800"/>
    <w:rsid w:val="000D0815"/>
    <w:rsid w:val="000D0830"/>
    <w:rsid w:val="000D083F"/>
    <w:rsid w:val="000D085F"/>
    <w:rsid w:val="000D0865"/>
    <w:rsid w:val="000D0874"/>
    <w:rsid w:val="000D08C3"/>
    <w:rsid w:val="000D0947"/>
    <w:rsid w:val="000D0958"/>
    <w:rsid w:val="000D096E"/>
    <w:rsid w:val="000D097D"/>
    <w:rsid w:val="000D0A0B"/>
    <w:rsid w:val="000D0A27"/>
    <w:rsid w:val="000D0A46"/>
    <w:rsid w:val="000D0A9C"/>
    <w:rsid w:val="000D0B0A"/>
    <w:rsid w:val="000D0B54"/>
    <w:rsid w:val="000D0BA5"/>
    <w:rsid w:val="000D0BB7"/>
    <w:rsid w:val="000D0BBA"/>
    <w:rsid w:val="000D0BC3"/>
    <w:rsid w:val="000D0BD1"/>
    <w:rsid w:val="000D0BDD"/>
    <w:rsid w:val="000D0BEE"/>
    <w:rsid w:val="000D0C0A"/>
    <w:rsid w:val="000D0C1B"/>
    <w:rsid w:val="000D0C3F"/>
    <w:rsid w:val="000D0C51"/>
    <w:rsid w:val="000D0C62"/>
    <w:rsid w:val="000D0C70"/>
    <w:rsid w:val="000D0CA2"/>
    <w:rsid w:val="000D0CBE"/>
    <w:rsid w:val="000D0CCC"/>
    <w:rsid w:val="000D0D0B"/>
    <w:rsid w:val="000D0D62"/>
    <w:rsid w:val="000D0D75"/>
    <w:rsid w:val="000D0D8E"/>
    <w:rsid w:val="000D0D95"/>
    <w:rsid w:val="000D0DEB"/>
    <w:rsid w:val="000D0EE2"/>
    <w:rsid w:val="000D0F5F"/>
    <w:rsid w:val="000D0FA8"/>
    <w:rsid w:val="000D0FC2"/>
    <w:rsid w:val="000D0FE5"/>
    <w:rsid w:val="000D1033"/>
    <w:rsid w:val="000D1052"/>
    <w:rsid w:val="000D1090"/>
    <w:rsid w:val="000D109F"/>
    <w:rsid w:val="000D10FF"/>
    <w:rsid w:val="000D1140"/>
    <w:rsid w:val="000D115F"/>
    <w:rsid w:val="000D1163"/>
    <w:rsid w:val="000D1168"/>
    <w:rsid w:val="000D11AA"/>
    <w:rsid w:val="000D11C2"/>
    <w:rsid w:val="000D11CB"/>
    <w:rsid w:val="000D11ED"/>
    <w:rsid w:val="000D11F9"/>
    <w:rsid w:val="000D1223"/>
    <w:rsid w:val="000D122C"/>
    <w:rsid w:val="000D1235"/>
    <w:rsid w:val="000D1259"/>
    <w:rsid w:val="000D127C"/>
    <w:rsid w:val="000D12CC"/>
    <w:rsid w:val="000D12F9"/>
    <w:rsid w:val="000D1316"/>
    <w:rsid w:val="000D1336"/>
    <w:rsid w:val="000D133B"/>
    <w:rsid w:val="000D135E"/>
    <w:rsid w:val="000D13B9"/>
    <w:rsid w:val="000D13D2"/>
    <w:rsid w:val="000D1445"/>
    <w:rsid w:val="000D149F"/>
    <w:rsid w:val="000D14C3"/>
    <w:rsid w:val="000D14E6"/>
    <w:rsid w:val="000D14F8"/>
    <w:rsid w:val="000D14FA"/>
    <w:rsid w:val="000D157E"/>
    <w:rsid w:val="000D15B8"/>
    <w:rsid w:val="000D1646"/>
    <w:rsid w:val="000D16E9"/>
    <w:rsid w:val="000D16F0"/>
    <w:rsid w:val="000D1703"/>
    <w:rsid w:val="000D1726"/>
    <w:rsid w:val="000D174F"/>
    <w:rsid w:val="000D1777"/>
    <w:rsid w:val="000D177A"/>
    <w:rsid w:val="000D17CB"/>
    <w:rsid w:val="000D17FD"/>
    <w:rsid w:val="000D180A"/>
    <w:rsid w:val="000D181B"/>
    <w:rsid w:val="000D1834"/>
    <w:rsid w:val="000D1863"/>
    <w:rsid w:val="000D18F5"/>
    <w:rsid w:val="000D1907"/>
    <w:rsid w:val="000D1938"/>
    <w:rsid w:val="000D1958"/>
    <w:rsid w:val="000D19B1"/>
    <w:rsid w:val="000D1A1C"/>
    <w:rsid w:val="000D1A27"/>
    <w:rsid w:val="000D1A41"/>
    <w:rsid w:val="000D1A47"/>
    <w:rsid w:val="000D1A5A"/>
    <w:rsid w:val="000D1A99"/>
    <w:rsid w:val="000D1AA5"/>
    <w:rsid w:val="000D1AE6"/>
    <w:rsid w:val="000D1B02"/>
    <w:rsid w:val="000D1B0C"/>
    <w:rsid w:val="000D1B4A"/>
    <w:rsid w:val="000D1B66"/>
    <w:rsid w:val="000D1B8D"/>
    <w:rsid w:val="000D1BC8"/>
    <w:rsid w:val="000D1C09"/>
    <w:rsid w:val="000D1C52"/>
    <w:rsid w:val="000D1C59"/>
    <w:rsid w:val="000D1CB4"/>
    <w:rsid w:val="000D1CB7"/>
    <w:rsid w:val="000D1CDB"/>
    <w:rsid w:val="000D1CFC"/>
    <w:rsid w:val="000D1D06"/>
    <w:rsid w:val="000D1D07"/>
    <w:rsid w:val="000D1D3F"/>
    <w:rsid w:val="000D1D50"/>
    <w:rsid w:val="000D1DD1"/>
    <w:rsid w:val="000D1E45"/>
    <w:rsid w:val="000D1E6B"/>
    <w:rsid w:val="000D1E9B"/>
    <w:rsid w:val="000D1EB0"/>
    <w:rsid w:val="000D1F18"/>
    <w:rsid w:val="000D1F42"/>
    <w:rsid w:val="000D1F92"/>
    <w:rsid w:val="000D1FB0"/>
    <w:rsid w:val="000D1FF7"/>
    <w:rsid w:val="000D200B"/>
    <w:rsid w:val="000D201B"/>
    <w:rsid w:val="000D2032"/>
    <w:rsid w:val="000D2060"/>
    <w:rsid w:val="000D207F"/>
    <w:rsid w:val="000D2083"/>
    <w:rsid w:val="000D208D"/>
    <w:rsid w:val="000D2094"/>
    <w:rsid w:val="000D20BB"/>
    <w:rsid w:val="000D20C9"/>
    <w:rsid w:val="000D20EC"/>
    <w:rsid w:val="000D20FB"/>
    <w:rsid w:val="000D2144"/>
    <w:rsid w:val="000D214B"/>
    <w:rsid w:val="000D219B"/>
    <w:rsid w:val="000D21A6"/>
    <w:rsid w:val="000D21B4"/>
    <w:rsid w:val="000D21EF"/>
    <w:rsid w:val="000D2229"/>
    <w:rsid w:val="000D2233"/>
    <w:rsid w:val="000D228F"/>
    <w:rsid w:val="000D22A8"/>
    <w:rsid w:val="000D22C6"/>
    <w:rsid w:val="000D2380"/>
    <w:rsid w:val="000D239A"/>
    <w:rsid w:val="000D23B4"/>
    <w:rsid w:val="000D2400"/>
    <w:rsid w:val="000D2417"/>
    <w:rsid w:val="000D248E"/>
    <w:rsid w:val="000D2499"/>
    <w:rsid w:val="000D253D"/>
    <w:rsid w:val="000D2545"/>
    <w:rsid w:val="000D2573"/>
    <w:rsid w:val="000D2589"/>
    <w:rsid w:val="000D25FC"/>
    <w:rsid w:val="000D260F"/>
    <w:rsid w:val="000D262E"/>
    <w:rsid w:val="000D2646"/>
    <w:rsid w:val="000D269B"/>
    <w:rsid w:val="000D26CD"/>
    <w:rsid w:val="000D26DD"/>
    <w:rsid w:val="000D271E"/>
    <w:rsid w:val="000D2732"/>
    <w:rsid w:val="000D2736"/>
    <w:rsid w:val="000D2752"/>
    <w:rsid w:val="000D2762"/>
    <w:rsid w:val="000D2791"/>
    <w:rsid w:val="000D2794"/>
    <w:rsid w:val="000D27C0"/>
    <w:rsid w:val="000D27D1"/>
    <w:rsid w:val="000D27FE"/>
    <w:rsid w:val="000D2810"/>
    <w:rsid w:val="000D2831"/>
    <w:rsid w:val="000D285E"/>
    <w:rsid w:val="000D28DF"/>
    <w:rsid w:val="000D2931"/>
    <w:rsid w:val="000D2943"/>
    <w:rsid w:val="000D299D"/>
    <w:rsid w:val="000D29CB"/>
    <w:rsid w:val="000D2A74"/>
    <w:rsid w:val="000D2AA3"/>
    <w:rsid w:val="000D2AD1"/>
    <w:rsid w:val="000D2B2B"/>
    <w:rsid w:val="000D2B3E"/>
    <w:rsid w:val="000D2B40"/>
    <w:rsid w:val="000D2B47"/>
    <w:rsid w:val="000D2B5E"/>
    <w:rsid w:val="000D2B96"/>
    <w:rsid w:val="000D2BA9"/>
    <w:rsid w:val="000D2BC7"/>
    <w:rsid w:val="000D2C01"/>
    <w:rsid w:val="000D2C44"/>
    <w:rsid w:val="000D2C68"/>
    <w:rsid w:val="000D2D1E"/>
    <w:rsid w:val="000D2D54"/>
    <w:rsid w:val="000D2DB1"/>
    <w:rsid w:val="000D2DB2"/>
    <w:rsid w:val="000D2DD7"/>
    <w:rsid w:val="000D2DDC"/>
    <w:rsid w:val="000D2DE4"/>
    <w:rsid w:val="000D2E00"/>
    <w:rsid w:val="000D2E29"/>
    <w:rsid w:val="000D2E53"/>
    <w:rsid w:val="000D2EBB"/>
    <w:rsid w:val="000D2EBE"/>
    <w:rsid w:val="000D2EC2"/>
    <w:rsid w:val="000D2EC9"/>
    <w:rsid w:val="000D2EFA"/>
    <w:rsid w:val="000D2F10"/>
    <w:rsid w:val="000D2F34"/>
    <w:rsid w:val="000D2F8C"/>
    <w:rsid w:val="000D2FAE"/>
    <w:rsid w:val="000D2FCD"/>
    <w:rsid w:val="000D2FE2"/>
    <w:rsid w:val="000D2FE9"/>
    <w:rsid w:val="000D300F"/>
    <w:rsid w:val="000D3043"/>
    <w:rsid w:val="000D3077"/>
    <w:rsid w:val="000D30A4"/>
    <w:rsid w:val="000D30C7"/>
    <w:rsid w:val="000D30F4"/>
    <w:rsid w:val="000D3128"/>
    <w:rsid w:val="000D313B"/>
    <w:rsid w:val="000D3156"/>
    <w:rsid w:val="000D3177"/>
    <w:rsid w:val="000D3178"/>
    <w:rsid w:val="000D31DA"/>
    <w:rsid w:val="000D31EB"/>
    <w:rsid w:val="000D31F6"/>
    <w:rsid w:val="000D31F8"/>
    <w:rsid w:val="000D321B"/>
    <w:rsid w:val="000D323F"/>
    <w:rsid w:val="000D3270"/>
    <w:rsid w:val="000D327E"/>
    <w:rsid w:val="000D32B8"/>
    <w:rsid w:val="000D3302"/>
    <w:rsid w:val="000D3311"/>
    <w:rsid w:val="000D3324"/>
    <w:rsid w:val="000D332F"/>
    <w:rsid w:val="000D3349"/>
    <w:rsid w:val="000D3373"/>
    <w:rsid w:val="000D337B"/>
    <w:rsid w:val="000D337D"/>
    <w:rsid w:val="000D33F6"/>
    <w:rsid w:val="000D3400"/>
    <w:rsid w:val="000D3404"/>
    <w:rsid w:val="000D3427"/>
    <w:rsid w:val="000D3436"/>
    <w:rsid w:val="000D348D"/>
    <w:rsid w:val="000D34A9"/>
    <w:rsid w:val="000D34B7"/>
    <w:rsid w:val="000D3500"/>
    <w:rsid w:val="000D3509"/>
    <w:rsid w:val="000D353E"/>
    <w:rsid w:val="000D354E"/>
    <w:rsid w:val="000D35F8"/>
    <w:rsid w:val="000D3653"/>
    <w:rsid w:val="000D36B2"/>
    <w:rsid w:val="000D3756"/>
    <w:rsid w:val="000D3768"/>
    <w:rsid w:val="000D3776"/>
    <w:rsid w:val="000D377C"/>
    <w:rsid w:val="000D3781"/>
    <w:rsid w:val="000D3787"/>
    <w:rsid w:val="000D37A8"/>
    <w:rsid w:val="000D380C"/>
    <w:rsid w:val="000D3844"/>
    <w:rsid w:val="000D3899"/>
    <w:rsid w:val="000D38A5"/>
    <w:rsid w:val="000D38AC"/>
    <w:rsid w:val="000D38E9"/>
    <w:rsid w:val="000D391C"/>
    <w:rsid w:val="000D3923"/>
    <w:rsid w:val="000D3928"/>
    <w:rsid w:val="000D393C"/>
    <w:rsid w:val="000D396D"/>
    <w:rsid w:val="000D39C3"/>
    <w:rsid w:val="000D39F7"/>
    <w:rsid w:val="000D3A37"/>
    <w:rsid w:val="000D3A5A"/>
    <w:rsid w:val="000D3AC9"/>
    <w:rsid w:val="000D3ACA"/>
    <w:rsid w:val="000D3AD2"/>
    <w:rsid w:val="000D3AED"/>
    <w:rsid w:val="000D3B07"/>
    <w:rsid w:val="000D3B43"/>
    <w:rsid w:val="000D3B64"/>
    <w:rsid w:val="000D3BF2"/>
    <w:rsid w:val="000D3C16"/>
    <w:rsid w:val="000D3C29"/>
    <w:rsid w:val="000D3C6E"/>
    <w:rsid w:val="000D3C73"/>
    <w:rsid w:val="000D3C91"/>
    <w:rsid w:val="000D3CA9"/>
    <w:rsid w:val="000D3CBD"/>
    <w:rsid w:val="000D3CE6"/>
    <w:rsid w:val="000D3D46"/>
    <w:rsid w:val="000D3D4F"/>
    <w:rsid w:val="000D3D6E"/>
    <w:rsid w:val="000D3D91"/>
    <w:rsid w:val="000D3DB1"/>
    <w:rsid w:val="000D3DF8"/>
    <w:rsid w:val="000D3E38"/>
    <w:rsid w:val="000D3E50"/>
    <w:rsid w:val="000D3E52"/>
    <w:rsid w:val="000D3E78"/>
    <w:rsid w:val="000D3EB7"/>
    <w:rsid w:val="000D3EBA"/>
    <w:rsid w:val="000D3F3E"/>
    <w:rsid w:val="000D3F6D"/>
    <w:rsid w:val="000D3F90"/>
    <w:rsid w:val="000D400C"/>
    <w:rsid w:val="000D4016"/>
    <w:rsid w:val="000D409D"/>
    <w:rsid w:val="000D40B6"/>
    <w:rsid w:val="000D40CF"/>
    <w:rsid w:val="000D4147"/>
    <w:rsid w:val="000D4175"/>
    <w:rsid w:val="000D4179"/>
    <w:rsid w:val="000D417D"/>
    <w:rsid w:val="000D419C"/>
    <w:rsid w:val="000D41CA"/>
    <w:rsid w:val="000D4206"/>
    <w:rsid w:val="000D4212"/>
    <w:rsid w:val="000D4236"/>
    <w:rsid w:val="000D424C"/>
    <w:rsid w:val="000D4256"/>
    <w:rsid w:val="000D426E"/>
    <w:rsid w:val="000D427E"/>
    <w:rsid w:val="000D4297"/>
    <w:rsid w:val="000D42A4"/>
    <w:rsid w:val="000D42BE"/>
    <w:rsid w:val="000D432B"/>
    <w:rsid w:val="000D4387"/>
    <w:rsid w:val="000D43E6"/>
    <w:rsid w:val="000D43EB"/>
    <w:rsid w:val="000D43FC"/>
    <w:rsid w:val="000D4416"/>
    <w:rsid w:val="000D444D"/>
    <w:rsid w:val="000D4450"/>
    <w:rsid w:val="000D446D"/>
    <w:rsid w:val="000D4476"/>
    <w:rsid w:val="000D44CD"/>
    <w:rsid w:val="000D4509"/>
    <w:rsid w:val="000D452F"/>
    <w:rsid w:val="000D460E"/>
    <w:rsid w:val="000D4690"/>
    <w:rsid w:val="000D473C"/>
    <w:rsid w:val="000D4808"/>
    <w:rsid w:val="000D4897"/>
    <w:rsid w:val="000D48A2"/>
    <w:rsid w:val="000D48DA"/>
    <w:rsid w:val="000D48E1"/>
    <w:rsid w:val="000D48E5"/>
    <w:rsid w:val="000D4913"/>
    <w:rsid w:val="000D4992"/>
    <w:rsid w:val="000D4995"/>
    <w:rsid w:val="000D49EF"/>
    <w:rsid w:val="000D4A29"/>
    <w:rsid w:val="000D4A64"/>
    <w:rsid w:val="000D4ACA"/>
    <w:rsid w:val="000D4AEA"/>
    <w:rsid w:val="000D4AFE"/>
    <w:rsid w:val="000D4B04"/>
    <w:rsid w:val="000D4B16"/>
    <w:rsid w:val="000D4BB6"/>
    <w:rsid w:val="000D4BC0"/>
    <w:rsid w:val="000D4C14"/>
    <w:rsid w:val="000D4C99"/>
    <w:rsid w:val="000D4CA6"/>
    <w:rsid w:val="000D4CD0"/>
    <w:rsid w:val="000D4CDB"/>
    <w:rsid w:val="000D4CED"/>
    <w:rsid w:val="000D4CEE"/>
    <w:rsid w:val="000D4D14"/>
    <w:rsid w:val="000D4D21"/>
    <w:rsid w:val="000D4D4E"/>
    <w:rsid w:val="000D4DE2"/>
    <w:rsid w:val="000D4E13"/>
    <w:rsid w:val="000D4E23"/>
    <w:rsid w:val="000D4E6E"/>
    <w:rsid w:val="000D4E89"/>
    <w:rsid w:val="000D4F08"/>
    <w:rsid w:val="000D4F34"/>
    <w:rsid w:val="000D4F4E"/>
    <w:rsid w:val="000D4F51"/>
    <w:rsid w:val="000D4F69"/>
    <w:rsid w:val="000D4F7C"/>
    <w:rsid w:val="000D4F87"/>
    <w:rsid w:val="000D4FF2"/>
    <w:rsid w:val="000D5006"/>
    <w:rsid w:val="000D5009"/>
    <w:rsid w:val="000D5018"/>
    <w:rsid w:val="000D503E"/>
    <w:rsid w:val="000D506B"/>
    <w:rsid w:val="000D5071"/>
    <w:rsid w:val="000D50BD"/>
    <w:rsid w:val="000D512D"/>
    <w:rsid w:val="000D517B"/>
    <w:rsid w:val="000D51F7"/>
    <w:rsid w:val="000D523F"/>
    <w:rsid w:val="000D5266"/>
    <w:rsid w:val="000D5290"/>
    <w:rsid w:val="000D52A1"/>
    <w:rsid w:val="000D52BD"/>
    <w:rsid w:val="000D52DD"/>
    <w:rsid w:val="000D52DF"/>
    <w:rsid w:val="000D531E"/>
    <w:rsid w:val="000D536A"/>
    <w:rsid w:val="000D5371"/>
    <w:rsid w:val="000D5372"/>
    <w:rsid w:val="000D537D"/>
    <w:rsid w:val="000D53C1"/>
    <w:rsid w:val="000D53E9"/>
    <w:rsid w:val="000D53EF"/>
    <w:rsid w:val="000D5420"/>
    <w:rsid w:val="000D5468"/>
    <w:rsid w:val="000D54DF"/>
    <w:rsid w:val="000D5523"/>
    <w:rsid w:val="000D5534"/>
    <w:rsid w:val="000D558A"/>
    <w:rsid w:val="000D5593"/>
    <w:rsid w:val="000D55A6"/>
    <w:rsid w:val="000D55A7"/>
    <w:rsid w:val="000D55B4"/>
    <w:rsid w:val="000D55C5"/>
    <w:rsid w:val="000D5659"/>
    <w:rsid w:val="000D566E"/>
    <w:rsid w:val="000D56A4"/>
    <w:rsid w:val="000D56C8"/>
    <w:rsid w:val="000D56D1"/>
    <w:rsid w:val="000D56D3"/>
    <w:rsid w:val="000D56F3"/>
    <w:rsid w:val="000D5744"/>
    <w:rsid w:val="000D574D"/>
    <w:rsid w:val="000D5761"/>
    <w:rsid w:val="000D57D3"/>
    <w:rsid w:val="000D57D7"/>
    <w:rsid w:val="000D580D"/>
    <w:rsid w:val="000D5839"/>
    <w:rsid w:val="000D5848"/>
    <w:rsid w:val="000D585B"/>
    <w:rsid w:val="000D586F"/>
    <w:rsid w:val="000D5870"/>
    <w:rsid w:val="000D5891"/>
    <w:rsid w:val="000D58B2"/>
    <w:rsid w:val="000D58E2"/>
    <w:rsid w:val="000D5962"/>
    <w:rsid w:val="000D599A"/>
    <w:rsid w:val="000D59A7"/>
    <w:rsid w:val="000D59C2"/>
    <w:rsid w:val="000D59D9"/>
    <w:rsid w:val="000D5A15"/>
    <w:rsid w:val="000D5A74"/>
    <w:rsid w:val="000D5A7E"/>
    <w:rsid w:val="000D5A9F"/>
    <w:rsid w:val="000D5AD2"/>
    <w:rsid w:val="000D5AE2"/>
    <w:rsid w:val="000D5AE8"/>
    <w:rsid w:val="000D5AFF"/>
    <w:rsid w:val="000D5B01"/>
    <w:rsid w:val="000D5B49"/>
    <w:rsid w:val="000D5B58"/>
    <w:rsid w:val="000D5B71"/>
    <w:rsid w:val="000D5BAF"/>
    <w:rsid w:val="000D5BFB"/>
    <w:rsid w:val="000D5C3A"/>
    <w:rsid w:val="000D5C40"/>
    <w:rsid w:val="000D5CA0"/>
    <w:rsid w:val="000D5CA4"/>
    <w:rsid w:val="000D5D06"/>
    <w:rsid w:val="000D5D07"/>
    <w:rsid w:val="000D5D2D"/>
    <w:rsid w:val="000D5D4A"/>
    <w:rsid w:val="000D5D5D"/>
    <w:rsid w:val="000D5D60"/>
    <w:rsid w:val="000D5D93"/>
    <w:rsid w:val="000D5DC2"/>
    <w:rsid w:val="000D5E56"/>
    <w:rsid w:val="000D5E89"/>
    <w:rsid w:val="000D5EB3"/>
    <w:rsid w:val="000D5F09"/>
    <w:rsid w:val="000D5F36"/>
    <w:rsid w:val="000D5F45"/>
    <w:rsid w:val="000D5F51"/>
    <w:rsid w:val="000D5F9B"/>
    <w:rsid w:val="000D6003"/>
    <w:rsid w:val="000D6013"/>
    <w:rsid w:val="000D605A"/>
    <w:rsid w:val="000D60BE"/>
    <w:rsid w:val="000D60DB"/>
    <w:rsid w:val="000D6101"/>
    <w:rsid w:val="000D613D"/>
    <w:rsid w:val="000D61AD"/>
    <w:rsid w:val="000D61E7"/>
    <w:rsid w:val="000D6230"/>
    <w:rsid w:val="000D6253"/>
    <w:rsid w:val="000D625C"/>
    <w:rsid w:val="000D6284"/>
    <w:rsid w:val="000D62DA"/>
    <w:rsid w:val="000D62E7"/>
    <w:rsid w:val="000D62F6"/>
    <w:rsid w:val="000D6306"/>
    <w:rsid w:val="000D632B"/>
    <w:rsid w:val="000D638F"/>
    <w:rsid w:val="000D63C9"/>
    <w:rsid w:val="000D63CD"/>
    <w:rsid w:val="000D63CF"/>
    <w:rsid w:val="000D6417"/>
    <w:rsid w:val="000D6418"/>
    <w:rsid w:val="000D642C"/>
    <w:rsid w:val="000D64AA"/>
    <w:rsid w:val="000D64E8"/>
    <w:rsid w:val="000D6501"/>
    <w:rsid w:val="000D657F"/>
    <w:rsid w:val="000D6582"/>
    <w:rsid w:val="000D65F5"/>
    <w:rsid w:val="000D6617"/>
    <w:rsid w:val="000D661F"/>
    <w:rsid w:val="000D6648"/>
    <w:rsid w:val="000D66AB"/>
    <w:rsid w:val="000D66DF"/>
    <w:rsid w:val="000D6704"/>
    <w:rsid w:val="000D670B"/>
    <w:rsid w:val="000D6775"/>
    <w:rsid w:val="000D6778"/>
    <w:rsid w:val="000D677C"/>
    <w:rsid w:val="000D67A4"/>
    <w:rsid w:val="000D67E0"/>
    <w:rsid w:val="000D681D"/>
    <w:rsid w:val="000D6883"/>
    <w:rsid w:val="000D6894"/>
    <w:rsid w:val="000D689F"/>
    <w:rsid w:val="000D68AA"/>
    <w:rsid w:val="000D68B5"/>
    <w:rsid w:val="000D6927"/>
    <w:rsid w:val="000D692C"/>
    <w:rsid w:val="000D6953"/>
    <w:rsid w:val="000D695A"/>
    <w:rsid w:val="000D6965"/>
    <w:rsid w:val="000D69B6"/>
    <w:rsid w:val="000D69C9"/>
    <w:rsid w:val="000D69ED"/>
    <w:rsid w:val="000D6A33"/>
    <w:rsid w:val="000D6A99"/>
    <w:rsid w:val="000D6AB4"/>
    <w:rsid w:val="000D6AFB"/>
    <w:rsid w:val="000D6B10"/>
    <w:rsid w:val="000D6B18"/>
    <w:rsid w:val="000D6B30"/>
    <w:rsid w:val="000D6B3A"/>
    <w:rsid w:val="000D6B54"/>
    <w:rsid w:val="000D6B77"/>
    <w:rsid w:val="000D6BF5"/>
    <w:rsid w:val="000D6C0C"/>
    <w:rsid w:val="000D6C48"/>
    <w:rsid w:val="000D6CE5"/>
    <w:rsid w:val="000D6D15"/>
    <w:rsid w:val="000D6D1F"/>
    <w:rsid w:val="000D6D70"/>
    <w:rsid w:val="000D6DA7"/>
    <w:rsid w:val="000D6DBC"/>
    <w:rsid w:val="000D6DD7"/>
    <w:rsid w:val="000D6E25"/>
    <w:rsid w:val="000D6E6A"/>
    <w:rsid w:val="000D6EA6"/>
    <w:rsid w:val="000D6F75"/>
    <w:rsid w:val="000D6FAE"/>
    <w:rsid w:val="000D6FF9"/>
    <w:rsid w:val="000D7027"/>
    <w:rsid w:val="000D7045"/>
    <w:rsid w:val="000D7092"/>
    <w:rsid w:val="000D7095"/>
    <w:rsid w:val="000D70CB"/>
    <w:rsid w:val="000D70D7"/>
    <w:rsid w:val="000D70FA"/>
    <w:rsid w:val="000D713A"/>
    <w:rsid w:val="000D7145"/>
    <w:rsid w:val="000D7155"/>
    <w:rsid w:val="000D71B4"/>
    <w:rsid w:val="000D71E8"/>
    <w:rsid w:val="000D71F2"/>
    <w:rsid w:val="000D7204"/>
    <w:rsid w:val="000D721C"/>
    <w:rsid w:val="000D7229"/>
    <w:rsid w:val="000D727A"/>
    <w:rsid w:val="000D72A1"/>
    <w:rsid w:val="000D72F7"/>
    <w:rsid w:val="000D7310"/>
    <w:rsid w:val="000D733E"/>
    <w:rsid w:val="000D735B"/>
    <w:rsid w:val="000D737F"/>
    <w:rsid w:val="000D73E0"/>
    <w:rsid w:val="000D7463"/>
    <w:rsid w:val="000D747C"/>
    <w:rsid w:val="000D747E"/>
    <w:rsid w:val="000D74CC"/>
    <w:rsid w:val="000D74F3"/>
    <w:rsid w:val="000D7504"/>
    <w:rsid w:val="000D7525"/>
    <w:rsid w:val="000D7569"/>
    <w:rsid w:val="000D761B"/>
    <w:rsid w:val="000D762D"/>
    <w:rsid w:val="000D7685"/>
    <w:rsid w:val="000D76CF"/>
    <w:rsid w:val="000D76D2"/>
    <w:rsid w:val="000D76D3"/>
    <w:rsid w:val="000D7770"/>
    <w:rsid w:val="000D779D"/>
    <w:rsid w:val="000D779E"/>
    <w:rsid w:val="000D77B2"/>
    <w:rsid w:val="000D77CC"/>
    <w:rsid w:val="000D7839"/>
    <w:rsid w:val="000D7851"/>
    <w:rsid w:val="000D7912"/>
    <w:rsid w:val="000D793B"/>
    <w:rsid w:val="000D7956"/>
    <w:rsid w:val="000D7961"/>
    <w:rsid w:val="000D7963"/>
    <w:rsid w:val="000D797B"/>
    <w:rsid w:val="000D7991"/>
    <w:rsid w:val="000D79D0"/>
    <w:rsid w:val="000D79DC"/>
    <w:rsid w:val="000D79FC"/>
    <w:rsid w:val="000D7A05"/>
    <w:rsid w:val="000D7A3A"/>
    <w:rsid w:val="000D7A48"/>
    <w:rsid w:val="000D7A51"/>
    <w:rsid w:val="000D7A55"/>
    <w:rsid w:val="000D7A7F"/>
    <w:rsid w:val="000D7AA1"/>
    <w:rsid w:val="000D7AAD"/>
    <w:rsid w:val="000D7AB6"/>
    <w:rsid w:val="000D7ABE"/>
    <w:rsid w:val="000D7ACD"/>
    <w:rsid w:val="000D7AE6"/>
    <w:rsid w:val="000D7B73"/>
    <w:rsid w:val="000D7BF2"/>
    <w:rsid w:val="000D7C04"/>
    <w:rsid w:val="000D7C11"/>
    <w:rsid w:val="000D7C13"/>
    <w:rsid w:val="000D7C2A"/>
    <w:rsid w:val="000D7C8B"/>
    <w:rsid w:val="000D7CA9"/>
    <w:rsid w:val="000D7CE3"/>
    <w:rsid w:val="000D7D45"/>
    <w:rsid w:val="000D7D6B"/>
    <w:rsid w:val="000D7D97"/>
    <w:rsid w:val="000D7DC0"/>
    <w:rsid w:val="000D7DE0"/>
    <w:rsid w:val="000D7DE2"/>
    <w:rsid w:val="000D7EA9"/>
    <w:rsid w:val="000D7ED5"/>
    <w:rsid w:val="000D7F4F"/>
    <w:rsid w:val="000D7F54"/>
    <w:rsid w:val="000D7F9B"/>
    <w:rsid w:val="000D7FA0"/>
    <w:rsid w:val="000D7FB0"/>
    <w:rsid w:val="000D7FEF"/>
    <w:rsid w:val="000E0018"/>
    <w:rsid w:val="000E0036"/>
    <w:rsid w:val="000E0088"/>
    <w:rsid w:val="000E008D"/>
    <w:rsid w:val="000E00AF"/>
    <w:rsid w:val="000E00D9"/>
    <w:rsid w:val="000E00DB"/>
    <w:rsid w:val="000E00DC"/>
    <w:rsid w:val="000E00ED"/>
    <w:rsid w:val="000E0127"/>
    <w:rsid w:val="000E013A"/>
    <w:rsid w:val="000E013F"/>
    <w:rsid w:val="000E0177"/>
    <w:rsid w:val="000E01B9"/>
    <w:rsid w:val="000E01D4"/>
    <w:rsid w:val="000E01FB"/>
    <w:rsid w:val="000E0202"/>
    <w:rsid w:val="000E0235"/>
    <w:rsid w:val="000E0238"/>
    <w:rsid w:val="000E02B8"/>
    <w:rsid w:val="000E02C3"/>
    <w:rsid w:val="000E02C8"/>
    <w:rsid w:val="000E02D4"/>
    <w:rsid w:val="000E030A"/>
    <w:rsid w:val="000E032C"/>
    <w:rsid w:val="000E0337"/>
    <w:rsid w:val="000E0340"/>
    <w:rsid w:val="000E035A"/>
    <w:rsid w:val="000E0379"/>
    <w:rsid w:val="000E0384"/>
    <w:rsid w:val="000E038F"/>
    <w:rsid w:val="000E039B"/>
    <w:rsid w:val="000E03A9"/>
    <w:rsid w:val="000E03CF"/>
    <w:rsid w:val="000E0411"/>
    <w:rsid w:val="000E041C"/>
    <w:rsid w:val="000E0459"/>
    <w:rsid w:val="000E0474"/>
    <w:rsid w:val="000E04AD"/>
    <w:rsid w:val="000E04B9"/>
    <w:rsid w:val="000E04C1"/>
    <w:rsid w:val="000E0507"/>
    <w:rsid w:val="000E0509"/>
    <w:rsid w:val="000E057C"/>
    <w:rsid w:val="000E0589"/>
    <w:rsid w:val="000E058F"/>
    <w:rsid w:val="000E05A3"/>
    <w:rsid w:val="000E05AF"/>
    <w:rsid w:val="000E05D6"/>
    <w:rsid w:val="000E0606"/>
    <w:rsid w:val="000E0607"/>
    <w:rsid w:val="000E0653"/>
    <w:rsid w:val="000E06AE"/>
    <w:rsid w:val="000E06C5"/>
    <w:rsid w:val="000E06D0"/>
    <w:rsid w:val="000E06D8"/>
    <w:rsid w:val="000E06FC"/>
    <w:rsid w:val="000E070B"/>
    <w:rsid w:val="000E0719"/>
    <w:rsid w:val="000E074C"/>
    <w:rsid w:val="000E0789"/>
    <w:rsid w:val="000E07B9"/>
    <w:rsid w:val="000E07C6"/>
    <w:rsid w:val="000E07D8"/>
    <w:rsid w:val="000E07EC"/>
    <w:rsid w:val="000E07F2"/>
    <w:rsid w:val="000E07FA"/>
    <w:rsid w:val="000E0814"/>
    <w:rsid w:val="000E0824"/>
    <w:rsid w:val="000E0868"/>
    <w:rsid w:val="000E0871"/>
    <w:rsid w:val="000E087D"/>
    <w:rsid w:val="000E08D1"/>
    <w:rsid w:val="000E08D6"/>
    <w:rsid w:val="000E091F"/>
    <w:rsid w:val="000E092C"/>
    <w:rsid w:val="000E0946"/>
    <w:rsid w:val="000E0964"/>
    <w:rsid w:val="000E0A21"/>
    <w:rsid w:val="000E0A3B"/>
    <w:rsid w:val="000E0A4D"/>
    <w:rsid w:val="000E0A55"/>
    <w:rsid w:val="000E0A84"/>
    <w:rsid w:val="000E0A88"/>
    <w:rsid w:val="000E0A90"/>
    <w:rsid w:val="000E0A94"/>
    <w:rsid w:val="000E0AAA"/>
    <w:rsid w:val="000E0AC2"/>
    <w:rsid w:val="000E0AC7"/>
    <w:rsid w:val="000E0B2F"/>
    <w:rsid w:val="000E0B96"/>
    <w:rsid w:val="000E0BB4"/>
    <w:rsid w:val="000E0BD4"/>
    <w:rsid w:val="000E0C1B"/>
    <w:rsid w:val="000E0CC4"/>
    <w:rsid w:val="000E0CC9"/>
    <w:rsid w:val="000E0CE2"/>
    <w:rsid w:val="000E0CF8"/>
    <w:rsid w:val="000E0CFA"/>
    <w:rsid w:val="000E0D2F"/>
    <w:rsid w:val="000E0D85"/>
    <w:rsid w:val="000E0D8E"/>
    <w:rsid w:val="000E0D8F"/>
    <w:rsid w:val="000E0DC5"/>
    <w:rsid w:val="000E0DC9"/>
    <w:rsid w:val="000E0DD1"/>
    <w:rsid w:val="000E0E01"/>
    <w:rsid w:val="000E0E07"/>
    <w:rsid w:val="000E0E19"/>
    <w:rsid w:val="000E0E49"/>
    <w:rsid w:val="000E0E63"/>
    <w:rsid w:val="000E0EE6"/>
    <w:rsid w:val="000E0EED"/>
    <w:rsid w:val="000E0F3D"/>
    <w:rsid w:val="000E0FD0"/>
    <w:rsid w:val="000E10BD"/>
    <w:rsid w:val="000E10D9"/>
    <w:rsid w:val="000E10F8"/>
    <w:rsid w:val="000E114F"/>
    <w:rsid w:val="000E117B"/>
    <w:rsid w:val="000E1187"/>
    <w:rsid w:val="000E11F9"/>
    <w:rsid w:val="000E124E"/>
    <w:rsid w:val="000E1256"/>
    <w:rsid w:val="000E126D"/>
    <w:rsid w:val="000E129A"/>
    <w:rsid w:val="000E12C0"/>
    <w:rsid w:val="000E12D0"/>
    <w:rsid w:val="000E12FE"/>
    <w:rsid w:val="000E1375"/>
    <w:rsid w:val="000E138A"/>
    <w:rsid w:val="000E13B4"/>
    <w:rsid w:val="000E13DF"/>
    <w:rsid w:val="000E13EA"/>
    <w:rsid w:val="000E1427"/>
    <w:rsid w:val="000E1439"/>
    <w:rsid w:val="000E1455"/>
    <w:rsid w:val="000E14AF"/>
    <w:rsid w:val="000E14E0"/>
    <w:rsid w:val="000E14E7"/>
    <w:rsid w:val="000E154C"/>
    <w:rsid w:val="000E156B"/>
    <w:rsid w:val="000E1594"/>
    <w:rsid w:val="000E15CC"/>
    <w:rsid w:val="000E1662"/>
    <w:rsid w:val="000E1666"/>
    <w:rsid w:val="000E16B2"/>
    <w:rsid w:val="000E16BD"/>
    <w:rsid w:val="000E16BE"/>
    <w:rsid w:val="000E16CC"/>
    <w:rsid w:val="000E16FE"/>
    <w:rsid w:val="000E187C"/>
    <w:rsid w:val="000E18A3"/>
    <w:rsid w:val="000E18B8"/>
    <w:rsid w:val="000E18DA"/>
    <w:rsid w:val="000E18F9"/>
    <w:rsid w:val="000E1952"/>
    <w:rsid w:val="000E198A"/>
    <w:rsid w:val="000E1A01"/>
    <w:rsid w:val="000E1A1C"/>
    <w:rsid w:val="000E1A2A"/>
    <w:rsid w:val="000E1A43"/>
    <w:rsid w:val="000E1A7F"/>
    <w:rsid w:val="000E1A87"/>
    <w:rsid w:val="000E1B05"/>
    <w:rsid w:val="000E1B96"/>
    <w:rsid w:val="000E1BD9"/>
    <w:rsid w:val="000E1BF0"/>
    <w:rsid w:val="000E1BF7"/>
    <w:rsid w:val="000E1C15"/>
    <w:rsid w:val="000E1C16"/>
    <w:rsid w:val="000E1C20"/>
    <w:rsid w:val="000E1C23"/>
    <w:rsid w:val="000E1C37"/>
    <w:rsid w:val="000E1C84"/>
    <w:rsid w:val="000E1C8B"/>
    <w:rsid w:val="000E1C98"/>
    <w:rsid w:val="000E1D44"/>
    <w:rsid w:val="000E1D72"/>
    <w:rsid w:val="000E1D80"/>
    <w:rsid w:val="000E1D81"/>
    <w:rsid w:val="000E1D95"/>
    <w:rsid w:val="000E1E3A"/>
    <w:rsid w:val="000E1E53"/>
    <w:rsid w:val="000E1EC0"/>
    <w:rsid w:val="000E1EE4"/>
    <w:rsid w:val="000E1EEF"/>
    <w:rsid w:val="000E1F00"/>
    <w:rsid w:val="000E1F0C"/>
    <w:rsid w:val="000E1F19"/>
    <w:rsid w:val="000E1F1A"/>
    <w:rsid w:val="000E1F1F"/>
    <w:rsid w:val="000E1F2A"/>
    <w:rsid w:val="000E1F38"/>
    <w:rsid w:val="000E1F61"/>
    <w:rsid w:val="000E1F6B"/>
    <w:rsid w:val="000E1F6F"/>
    <w:rsid w:val="000E1FBB"/>
    <w:rsid w:val="000E1FDC"/>
    <w:rsid w:val="000E2006"/>
    <w:rsid w:val="000E204A"/>
    <w:rsid w:val="000E204E"/>
    <w:rsid w:val="000E206F"/>
    <w:rsid w:val="000E2071"/>
    <w:rsid w:val="000E20A1"/>
    <w:rsid w:val="000E20ED"/>
    <w:rsid w:val="000E20FF"/>
    <w:rsid w:val="000E2106"/>
    <w:rsid w:val="000E2132"/>
    <w:rsid w:val="000E215B"/>
    <w:rsid w:val="000E2165"/>
    <w:rsid w:val="000E21A7"/>
    <w:rsid w:val="000E21AD"/>
    <w:rsid w:val="000E21B6"/>
    <w:rsid w:val="000E21CE"/>
    <w:rsid w:val="000E21F3"/>
    <w:rsid w:val="000E2225"/>
    <w:rsid w:val="000E2237"/>
    <w:rsid w:val="000E2251"/>
    <w:rsid w:val="000E229E"/>
    <w:rsid w:val="000E22B7"/>
    <w:rsid w:val="000E22C4"/>
    <w:rsid w:val="000E22D2"/>
    <w:rsid w:val="000E22F6"/>
    <w:rsid w:val="000E2306"/>
    <w:rsid w:val="000E2332"/>
    <w:rsid w:val="000E23CD"/>
    <w:rsid w:val="000E23D5"/>
    <w:rsid w:val="000E23F1"/>
    <w:rsid w:val="000E2423"/>
    <w:rsid w:val="000E242D"/>
    <w:rsid w:val="000E246D"/>
    <w:rsid w:val="000E246E"/>
    <w:rsid w:val="000E2492"/>
    <w:rsid w:val="000E24F1"/>
    <w:rsid w:val="000E2517"/>
    <w:rsid w:val="000E2522"/>
    <w:rsid w:val="000E2569"/>
    <w:rsid w:val="000E259B"/>
    <w:rsid w:val="000E25C7"/>
    <w:rsid w:val="000E25E4"/>
    <w:rsid w:val="000E2603"/>
    <w:rsid w:val="000E2616"/>
    <w:rsid w:val="000E264D"/>
    <w:rsid w:val="000E2660"/>
    <w:rsid w:val="000E26A0"/>
    <w:rsid w:val="000E26C7"/>
    <w:rsid w:val="000E26DF"/>
    <w:rsid w:val="000E26E3"/>
    <w:rsid w:val="000E26FE"/>
    <w:rsid w:val="000E2715"/>
    <w:rsid w:val="000E2746"/>
    <w:rsid w:val="000E2758"/>
    <w:rsid w:val="000E279C"/>
    <w:rsid w:val="000E27B8"/>
    <w:rsid w:val="000E27C8"/>
    <w:rsid w:val="000E27F8"/>
    <w:rsid w:val="000E283D"/>
    <w:rsid w:val="000E283F"/>
    <w:rsid w:val="000E284E"/>
    <w:rsid w:val="000E2881"/>
    <w:rsid w:val="000E289D"/>
    <w:rsid w:val="000E28A6"/>
    <w:rsid w:val="000E28B7"/>
    <w:rsid w:val="000E28BB"/>
    <w:rsid w:val="000E28CF"/>
    <w:rsid w:val="000E28E7"/>
    <w:rsid w:val="000E2905"/>
    <w:rsid w:val="000E2933"/>
    <w:rsid w:val="000E297A"/>
    <w:rsid w:val="000E29A7"/>
    <w:rsid w:val="000E29ED"/>
    <w:rsid w:val="000E2A06"/>
    <w:rsid w:val="000E2A1C"/>
    <w:rsid w:val="000E2A49"/>
    <w:rsid w:val="000E2ACC"/>
    <w:rsid w:val="000E2ADC"/>
    <w:rsid w:val="000E2AEB"/>
    <w:rsid w:val="000E2AEE"/>
    <w:rsid w:val="000E2AF8"/>
    <w:rsid w:val="000E2B1C"/>
    <w:rsid w:val="000E2B20"/>
    <w:rsid w:val="000E2B36"/>
    <w:rsid w:val="000E2B55"/>
    <w:rsid w:val="000E2B5C"/>
    <w:rsid w:val="000E2B6B"/>
    <w:rsid w:val="000E2B7E"/>
    <w:rsid w:val="000E2BB5"/>
    <w:rsid w:val="000E2BBF"/>
    <w:rsid w:val="000E2BC0"/>
    <w:rsid w:val="000E2BF0"/>
    <w:rsid w:val="000E2C1E"/>
    <w:rsid w:val="000E2C73"/>
    <w:rsid w:val="000E2C78"/>
    <w:rsid w:val="000E2C84"/>
    <w:rsid w:val="000E2CAC"/>
    <w:rsid w:val="000E2CF2"/>
    <w:rsid w:val="000E2CFE"/>
    <w:rsid w:val="000E2D2F"/>
    <w:rsid w:val="000E2D42"/>
    <w:rsid w:val="000E2D43"/>
    <w:rsid w:val="000E2D45"/>
    <w:rsid w:val="000E2D96"/>
    <w:rsid w:val="000E2DC1"/>
    <w:rsid w:val="000E2DEF"/>
    <w:rsid w:val="000E2E0F"/>
    <w:rsid w:val="000E2E22"/>
    <w:rsid w:val="000E2E3A"/>
    <w:rsid w:val="000E2E44"/>
    <w:rsid w:val="000E2E7B"/>
    <w:rsid w:val="000E2E9F"/>
    <w:rsid w:val="000E2EC6"/>
    <w:rsid w:val="000E2F05"/>
    <w:rsid w:val="000E2F06"/>
    <w:rsid w:val="000E2F13"/>
    <w:rsid w:val="000E2F44"/>
    <w:rsid w:val="000E2F54"/>
    <w:rsid w:val="000E2F66"/>
    <w:rsid w:val="000E2FCF"/>
    <w:rsid w:val="000E2FDD"/>
    <w:rsid w:val="000E2FEC"/>
    <w:rsid w:val="000E2FF1"/>
    <w:rsid w:val="000E2FFA"/>
    <w:rsid w:val="000E3010"/>
    <w:rsid w:val="000E3030"/>
    <w:rsid w:val="000E3039"/>
    <w:rsid w:val="000E306A"/>
    <w:rsid w:val="000E3086"/>
    <w:rsid w:val="000E3104"/>
    <w:rsid w:val="000E3126"/>
    <w:rsid w:val="000E3137"/>
    <w:rsid w:val="000E319D"/>
    <w:rsid w:val="000E31C2"/>
    <w:rsid w:val="000E31E5"/>
    <w:rsid w:val="000E31E6"/>
    <w:rsid w:val="000E3204"/>
    <w:rsid w:val="000E3237"/>
    <w:rsid w:val="000E325C"/>
    <w:rsid w:val="000E3265"/>
    <w:rsid w:val="000E327B"/>
    <w:rsid w:val="000E32BF"/>
    <w:rsid w:val="000E3308"/>
    <w:rsid w:val="000E3340"/>
    <w:rsid w:val="000E334D"/>
    <w:rsid w:val="000E3359"/>
    <w:rsid w:val="000E3364"/>
    <w:rsid w:val="000E33C9"/>
    <w:rsid w:val="000E3402"/>
    <w:rsid w:val="000E340B"/>
    <w:rsid w:val="000E3441"/>
    <w:rsid w:val="000E34D9"/>
    <w:rsid w:val="000E3502"/>
    <w:rsid w:val="000E3504"/>
    <w:rsid w:val="000E3530"/>
    <w:rsid w:val="000E353C"/>
    <w:rsid w:val="000E358B"/>
    <w:rsid w:val="000E3593"/>
    <w:rsid w:val="000E35B5"/>
    <w:rsid w:val="000E35FE"/>
    <w:rsid w:val="000E365D"/>
    <w:rsid w:val="000E368F"/>
    <w:rsid w:val="000E36AE"/>
    <w:rsid w:val="000E36DB"/>
    <w:rsid w:val="000E3710"/>
    <w:rsid w:val="000E3725"/>
    <w:rsid w:val="000E3753"/>
    <w:rsid w:val="000E375C"/>
    <w:rsid w:val="000E377B"/>
    <w:rsid w:val="000E37C0"/>
    <w:rsid w:val="000E37CF"/>
    <w:rsid w:val="000E382B"/>
    <w:rsid w:val="000E382C"/>
    <w:rsid w:val="000E386B"/>
    <w:rsid w:val="000E38A0"/>
    <w:rsid w:val="000E38A4"/>
    <w:rsid w:val="000E38B4"/>
    <w:rsid w:val="000E38CA"/>
    <w:rsid w:val="000E38D0"/>
    <w:rsid w:val="000E3923"/>
    <w:rsid w:val="000E3942"/>
    <w:rsid w:val="000E39E8"/>
    <w:rsid w:val="000E39EF"/>
    <w:rsid w:val="000E3A0C"/>
    <w:rsid w:val="000E3A2D"/>
    <w:rsid w:val="000E3A31"/>
    <w:rsid w:val="000E3A3B"/>
    <w:rsid w:val="000E3A4A"/>
    <w:rsid w:val="000E3A4B"/>
    <w:rsid w:val="000E3A59"/>
    <w:rsid w:val="000E3A6C"/>
    <w:rsid w:val="000E3A90"/>
    <w:rsid w:val="000E3AD0"/>
    <w:rsid w:val="000E3ADC"/>
    <w:rsid w:val="000E3AF3"/>
    <w:rsid w:val="000E3AFA"/>
    <w:rsid w:val="000E3B1E"/>
    <w:rsid w:val="000E3B20"/>
    <w:rsid w:val="000E3B32"/>
    <w:rsid w:val="000E3B64"/>
    <w:rsid w:val="000E3BA6"/>
    <w:rsid w:val="000E3BD7"/>
    <w:rsid w:val="000E3C1F"/>
    <w:rsid w:val="000E3C89"/>
    <w:rsid w:val="000E3C90"/>
    <w:rsid w:val="000E3CBF"/>
    <w:rsid w:val="000E3CDF"/>
    <w:rsid w:val="000E3CE8"/>
    <w:rsid w:val="000E3D0D"/>
    <w:rsid w:val="000E3DB7"/>
    <w:rsid w:val="000E3DEE"/>
    <w:rsid w:val="000E3E19"/>
    <w:rsid w:val="000E3E2F"/>
    <w:rsid w:val="000E3E3A"/>
    <w:rsid w:val="000E3E53"/>
    <w:rsid w:val="000E3E68"/>
    <w:rsid w:val="000E3ED0"/>
    <w:rsid w:val="000E3ED4"/>
    <w:rsid w:val="000E3ED9"/>
    <w:rsid w:val="000E3F7C"/>
    <w:rsid w:val="000E3FB5"/>
    <w:rsid w:val="000E3FFB"/>
    <w:rsid w:val="000E401B"/>
    <w:rsid w:val="000E401E"/>
    <w:rsid w:val="000E408D"/>
    <w:rsid w:val="000E40A6"/>
    <w:rsid w:val="000E411B"/>
    <w:rsid w:val="000E4122"/>
    <w:rsid w:val="000E4126"/>
    <w:rsid w:val="000E4129"/>
    <w:rsid w:val="000E413E"/>
    <w:rsid w:val="000E414F"/>
    <w:rsid w:val="000E4196"/>
    <w:rsid w:val="000E41A7"/>
    <w:rsid w:val="000E41B7"/>
    <w:rsid w:val="000E41F2"/>
    <w:rsid w:val="000E41F5"/>
    <w:rsid w:val="000E41F6"/>
    <w:rsid w:val="000E422C"/>
    <w:rsid w:val="000E4241"/>
    <w:rsid w:val="000E4291"/>
    <w:rsid w:val="000E430A"/>
    <w:rsid w:val="000E432A"/>
    <w:rsid w:val="000E439D"/>
    <w:rsid w:val="000E43AB"/>
    <w:rsid w:val="000E4400"/>
    <w:rsid w:val="000E4424"/>
    <w:rsid w:val="000E443F"/>
    <w:rsid w:val="000E4463"/>
    <w:rsid w:val="000E4480"/>
    <w:rsid w:val="000E44B1"/>
    <w:rsid w:val="000E44E7"/>
    <w:rsid w:val="000E4520"/>
    <w:rsid w:val="000E4524"/>
    <w:rsid w:val="000E4548"/>
    <w:rsid w:val="000E458F"/>
    <w:rsid w:val="000E45A7"/>
    <w:rsid w:val="000E45AC"/>
    <w:rsid w:val="000E45E8"/>
    <w:rsid w:val="000E4609"/>
    <w:rsid w:val="000E460A"/>
    <w:rsid w:val="000E4617"/>
    <w:rsid w:val="000E4653"/>
    <w:rsid w:val="000E46BC"/>
    <w:rsid w:val="000E4791"/>
    <w:rsid w:val="000E47B4"/>
    <w:rsid w:val="000E47D6"/>
    <w:rsid w:val="000E47FA"/>
    <w:rsid w:val="000E4814"/>
    <w:rsid w:val="000E484C"/>
    <w:rsid w:val="000E4897"/>
    <w:rsid w:val="000E48ED"/>
    <w:rsid w:val="000E4945"/>
    <w:rsid w:val="000E4962"/>
    <w:rsid w:val="000E49BB"/>
    <w:rsid w:val="000E49BC"/>
    <w:rsid w:val="000E49E7"/>
    <w:rsid w:val="000E49FC"/>
    <w:rsid w:val="000E4A20"/>
    <w:rsid w:val="000E4A23"/>
    <w:rsid w:val="000E4A25"/>
    <w:rsid w:val="000E4A27"/>
    <w:rsid w:val="000E4A4C"/>
    <w:rsid w:val="000E4A7F"/>
    <w:rsid w:val="000E4A88"/>
    <w:rsid w:val="000E4AE9"/>
    <w:rsid w:val="000E4AF7"/>
    <w:rsid w:val="000E4B30"/>
    <w:rsid w:val="000E4B35"/>
    <w:rsid w:val="000E4B38"/>
    <w:rsid w:val="000E4B42"/>
    <w:rsid w:val="000E4BA5"/>
    <w:rsid w:val="000E4BBA"/>
    <w:rsid w:val="000E4C0C"/>
    <w:rsid w:val="000E4C4B"/>
    <w:rsid w:val="000E4C51"/>
    <w:rsid w:val="000E4C6C"/>
    <w:rsid w:val="000E4C8A"/>
    <w:rsid w:val="000E4C90"/>
    <w:rsid w:val="000E4C91"/>
    <w:rsid w:val="000E4CAE"/>
    <w:rsid w:val="000E4CC2"/>
    <w:rsid w:val="000E4CCB"/>
    <w:rsid w:val="000E4CD7"/>
    <w:rsid w:val="000E4D09"/>
    <w:rsid w:val="000E4D22"/>
    <w:rsid w:val="000E4D45"/>
    <w:rsid w:val="000E4D77"/>
    <w:rsid w:val="000E4DBA"/>
    <w:rsid w:val="000E4DC2"/>
    <w:rsid w:val="000E4DCA"/>
    <w:rsid w:val="000E4DDC"/>
    <w:rsid w:val="000E4E34"/>
    <w:rsid w:val="000E4E4D"/>
    <w:rsid w:val="000E4E62"/>
    <w:rsid w:val="000E4E67"/>
    <w:rsid w:val="000E4E8C"/>
    <w:rsid w:val="000E4ECD"/>
    <w:rsid w:val="000E4EEE"/>
    <w:rsid w:val="000E4F5C"/>
    <w:rsid w:val="000E4F61"/>
    <w:rsid w:val="000E4F79"/>
    <w:rsid w:val="000E4F8A"/>
    <w:rsid w:val="000E4FA3"/>
    <w:rsid w:val="000E4FBF"/>
    <w:rsid w:val="000E4FE7"/>
    <w:rsid w:val="000E4FF3"/>
    <w:rsid w:val="000E5039"/>
    <w:rsid w:val="000E5057"/>
    <w:rsid w:val="000E5094"/>
    <w:rsid w:val="000E50D8"/>
    <w:rsid w:val="000E5134"/>
    <w:rsid w:val="000E51AE"/>
    <w:rsid w:val="000E51B6"/>
    <w:rsid w:val="000E5200"/>
    <w:rsid w:val="000E520C"/>
    <w:rsid w:val="000E5210"/>
    <w:rsid w:val="000E5215"/>
    <w:rsid w:val="000E5227"/>
    <w:rsid w:val="000E522F"/>
    <w:rsid w:val="000E5249"/>
    <w:rsid w:val="000E524D"/>
    <w:rsid w:val="000E526C"/>
    <w:rsid w:val="000E5277"/>
    <w:rsid w:val="000E529E"/>
    <w:rsid w:val="000E52A8"/>
    <w:rsid w:val="000E52A9"/>
    <w:rsid w:val="000E52B4"/>
    <w:rsid w:val="000E52C6"/>
    <w:rsid w:val="000E52E9"/>
    <w:rsid w:val="000E533F"/>
    <w:rsid w:val="000E5370"/>
    <w:rsid w:val="000E5373"/>
    <w:rsid w:val="000E5382"/>
    <w:rsid w:val="000E53A0"/>
    <w:rsid w:val="000E53D3"/>
    <w:rsid w:val="000E53F1"/>
    <w:rsid w:val="000E544E"/>
    <w:rsid w:val="000E549E"/>
    <w:rsid w:val="000E54AC"/>
    <w:rsid w:val="000E54BB"/>
    <w:rsid w:val="000E54DB"/>
    <w:rsid w:val="000E54E9"/>
    <w:rsid w:val="000E5506"/>
    <w:rsid w:val="000E556E"/>
    <w:rsid w:val="000E55C8"/>
    <w:rsid w:val="000E55F5"/>
    <w:rsid w:val="000E5622"/>
    <w:rsid w:val="000E5627"/>
    <w:rsid w:val="000E5632"/>
    <w:rsid w:val="000E563D"/>
    <w:rsid w:val="000E5670"/>
    <w:rsid w:val="000E5682"/>
    <w:rsid w:val="000E5696"/>
    <w:rsid w:val="000E56D0"/>
    <w:rsid w:val="000E56E6"/>
    <w:rsid w:val="000E56F7"/>
    <w:rsid w:val="000E5719"/>
    <w:rsid w:val="000E5724"/>
    <w:rsid w:val="000E572A"/>
    <w:rsid w:val="000E5755"/>
    <w:rsid w:val="000E575A"/>
    <w:rsid w:val="000E576A"/>
    <w:rsid w:val="000E5785"/>
    <w:rsid w:val="000E57E0"/>
    <w:rsid w:val="000E582B"/>
    <w:rsid w:val="000E5849"/>
    <w:rsid w:val="000E585D"/>
    <w:rsid w:val="000E5862"/>
    <w:rsid w:val="000E588B"/>
    <w:rsid w:val="000E588F"/>
    <w:rsid w:val="000E58B1"/>
    <w:rsid w:val="000E58B3"/>
    <w:rsid w:val="000E5955"/>
    <w:rsid w:val="000E5960"/>
    <w:rsid w:val="000E5970"/>
    <w:rsid w:val="000E59A0"/>
    <w:rsid w:val="000E59DF"/>
    <w:rsid w:val="000E5A09"/>
    <w:rsid w:val="000E5A5A"/>
    <w:rsid w:val="000E5A61"/>
    <w:rsid w:val="000E5A67"/>
    <w:rsid w:val="000E5A73"/>
    <w:rsid w:val="000E5A89"/>
    <w:rsid w:val="000E5A8D"/>
    <w:rsid w:val="000E5AAE"/>
    <w:rsid w:val="000E5AB0"/>
    <w:rsid w:val="000E5B0E"/>
    <w:rsid w:val="000E5B55"/>
    <w:rsid w:val="000E5B69"/>
    <w:rsid w:val="000E5BE1"/>
    <w:rsid w:val="000E5C0F"/>
    <w:rsid w:val="000E5C1A"/>
    <w:rsid w:val="000E5C66"/>
    <w:rsid w:val="000E5C74"/>
    <w:rsid w:val="000E5C77"/>
    <w:rsid w:val="000E5C8B"/>
    <w:rsid w:val="000E5CC0"/>
    <w:rsid w:val="000E5CF8"/>
    <w:rsid w:val="000E5D38"/>
    <w:rsid w:val="000E5D90"/>
    <w:rsid w:val="000E5D92"/>
    <w:rsid w:val="000E5DB5"/>
    <w:rsid w:val="000E5DC0"/>
    <w:rsid w:val="000E5DD9"/>
    <w:rsid w:val="000E5E2D"/>
    <w:rsid w:val="000E5E35"/>
    <w:rsid w:val="000E5E7A"/>
    <w:rsid w:val="000E5E92"/>
    <w:rsid w:val="000E5E93"/>
    <w:rsid w:val="000E5EA1"/>
    <w:rsid w:val="000E5EBB"/>
    <w:rsid w:val="000E5F50"/>
    <w:rsid w:val="000E5F63"/>
    <w:rsid w:val="000E5FA7"/>
    <w:rsid w:val="000E5FC3"/>
    <w:rsid w:val="000E5FCB"/>
    <w:rsid w:val="000E5FCF"/>
    <w:rsid w:val="000E5FDF"/>
    <w:rsid w:val="000E5FF8"/>
    <w:rsid w:val="000E5FFA"/>
    <w:rsid w:val="000E6006"/>
    <w:rsid w:val="000E6069"/>
    <w:rsid w:val="000E607B"/>
    <w:rsid w:val="000E60A4"/>
    <w:rsid w:val="000E60BB"/>
    <w:rsid w:val="000E60E4"/>
    <w:rsid w:val="000E60FE"/>
    <w:rsid w:val="000E6103"/>
    <w:rsid w:val="000E610D"/>
    <w:rsid w:val="000E61B8"/>
    <w:rsid w:val="000E61D5"/>
    <w:rsid w:val="000E622F"/>
    <w:rsid w:val="000E6294"/>
    <w:rsid w:val="000E62A6"/>
    <w:rsid w:val="000E62AE"/>
    <w:rsid w:val="000E62C4"/>
    <w:rsid w:val="000E6300"/>
    <w:rsid w:val="000E630E"/>
    <w:rsid w:val="000E637B"/>
    <w:rsid w:val="000E637D"/>
    <w:rsid w:val="000E63A9"/>
    <w:rsid w:val="000E63AE"/>
    <w:rsid w:val="000E63E6"/>
    <w:rsid w:val="000E6441"/>
    <w:rsid w:val="000E6453"/>
    <w:rsid w:val="000E6464"/>
    <w:rsid w:val="000E64B0"/>
    <w:rsid w:val="000E64B7"/>
    <w:rsid w:val="000E64D7"/>
    <w:rsid w:val="000E6535"/>
    <w:rsid w:val="000E6568"/>
    <w:rsid w:val="000E65B6"/>
    <w:rsid w:val="000E660B"/>
    <w:rsid w:val="000E6647"/>
    <w:rsid w:val="000E6653"/>
    <w:rsid w:val="000E666F"/>
    <w:rsid w:val="000E6671"/>
    <w:rsid w:val="000E6676"/>
    <w:rsid w:val="000E66A2"/>
    <w:rsid w:val="000E6704"/>
    <w:rsid w:val="000E6729"/>
    <w:rsid w:val="000E6766"/>
    <w:rsid w:val="000E67A0"/>
    <w:rsid w:val="000E67B8"/>
    <w:rsid w:val="000E67F3"/>
    <w:rsid w:val="000E6825"/>
    <w:rsid w:val="000E6851"/>
    <w:rsid w:val="000E6861"/>
    <w:rsid w:val="000E68C8"/>
    <w:rsid w:val="000E68FB"/>
    <w:rsid w:val="000E6900"/>
    <w:rsid w:val="000E692C"/>
    <w:rsid w:val="000E6980"/>
    <w:rsid w:val="000E69D8"/>
    <w:rsid w:val="000E69F0"/>
    <w:rsid w:val="000E69FE"/>
    <w:rsid w:val="000E6A10"/>
    <w:rsid w:val="000E6A41"/>
    <w:rsid w:val="000E6A70"/>
    <w:rsid w:val="000E6A73"/>
    <w:rsid w:val="000E6A82"/>
    <w:rsid w:val="000E6A90"/>
    <w:rsid w:val="000E6A9C"/>
    <w:rsid w:val="000E6ABC"/>
    <w:rsid w:val="000E6AE4"/>
    <w:rsid w:val="000E6B3A"/>
    <w:rsid w:val="000E6B4D"/>
    <w:rsid w:val="000E6B56"/>
    <w:rsid w:val="000E6B59"/>
    <w:rsid w:val="000E6B60"/>
    <w:rsid w:val="000E6B78"/>
    <w:rsid w:val="000E6B7B"/>
    <w:rsid w:val="000E6B84"/>
    <w:rsid w:val="000E6BE0"/>
    <w:rsid w:val="000E6C64"/>
    <w:rsid w:val="000E6C7F"/>
    <w:rsid w:val="000E6CB5"/>
    <w:rsid w:val="000E6CCB"/>
    <w:rsid w:val="000E6CFD"/>
    <w:rsid w:val="000E6D3D"/>
    <w:rsid w:val="000E6D45"/>
    <w:rsid w:val="000E6D6C"/>
    <w:rsid w:val="000E6D7A"/>
    <w:rsid w:val="000E6D80"/>
    <w:rsid w:val="000E6DAD"/>
    <w:rsid w:val="000E6DC8"/>
    <w:rsid w:val="000E6DDE"/>
    <w:rsid w:val="000E6E27"/>
    <w:rsid w:val="000E6E36"/>
    <w:rsid w:val="000E6E83"/>
    <w:rsid w:val="000E6E84"/>
    <w:rsid w:val="000E6EA0"/>
    <w:rsid w:val="000E6ECB"/>
    <w:rsid w:val="000E6EDC"/>
    <w:rsid w:val="000E6F0D"/>
    <w:rsid w:val="000E6F53"/>
    <w:rsid w:val="000E6F84"/>
    <w:rsid w:val="000E6FC3"/>
    <w:rsid w:val="000E6FC5"/>
    <w:rsid w:val="000E6FC6"/>
    <w:rsid w:val="000E704B"/>
    <w:rsid w:val="000E7053"/>
    <w:rsid w:val="000E705E"/>
    <w:rsid w:val="000E706A"/>
    <w:rsid w:val="000E7078"/>
    <w:rsid w:val="000E7080"/>
    <w:rsid w:val="000E711A"/>
    <w:rsid w:val="000E7142"/>
    <w:rsid w:val="000E716C"/>
    <w:rsid w:val="000E71CC"/>
    <w:rsid w:val="000E71DE"/>
    <w:rsid w:val="000E721A"/>
    <w:rsid w:val="000E7222"/>
    <w:rsid w:val="000E724A"/>
    <w:rsid w:val="000E724C"/>
    <w:rsid w:val="000E7253"/>
    <w:rsid w:val="000E7256"/>
    <w:rsid w:val="000E733E"/>
    <w:rsid w:val="000E7357"/>
    <w:rsid w:val="000E73E1"/>
    <w:rsid w:val="000E7453"/>
    <w:rsid w:val="000E7481"/>
    <w:rsid w:val="000E74B1"/>
    <w:rsid w:val="000E74CA"/>
    <w:rsid w:val="000E74D8"/>
    <w:rsid w:val="000E74FC"/>
    <w:rsid w:val="000E74FD"/>
    <w:rsid w:val="000E751E"/>
    <w:rsid w:val="000E7577"/>
    <w:rsid w:val="000E759C"/>
    <w:rsid w:val="000E75A2"/>
    <w:rsid w:val="000E75A7"/>
    <w:rsid w:val="000E75D3"/>
    <w:rsid w:val="000E760F"/>
    <w:rsid w:val="000E761F"/>
    <w:rsid w:val="000E7633"/>
    <w:rsid w:val="000E7644"/>
    <w:rsid w:val="000E7647"/>
    <w:rsid w:val="000E7660"/>
    <w:rsid w:val="000E766B"/>
    <w:rsid w:val="000E766F"/>
    <w:rsid w:val="000E7677"/>
    <w:rsid w:val="000E7683"/>
    <w:rsid w:val="000E7697"/>
    <w:rsid w:val="000E76C6"/>
    <w:rsid w:val="000E772F"/>
    <w:rsid w:val="000E7784"/>
    <w:rsid w:val="000E77B7"/>
    <w:rsid w:val="000E7800"/>
    <w:rsid w:val="000E7822"/>
    <w:rsid w:val="000E7845"/>
    <w:rsid w:val="000E7875"/>
    <w:rsid w:val="000E78AB"/>
    <w:rsid w:val="000E78B0"/>
    <w:rsid w:val="000E78CB"/>
    <w:rsid w:val="000E78DB"/>
    <w:rsid w:val="000E78F3"/>
    <w:rsid w:val="000E78FE"/>
    <w:rsid w:val="000E7936"/>
    <w:rsid w:val="000E7937"/>
    <w:rsid w:val="000E794F"/>
    <w:rsid w:val="000E7961"/>
    <w:rsid w:val="000E7972"/>
    <w:rsid w:val="000E797C"/>
    <w:rsid w:val="000E7A4E"/>
    <w:rsid w:val="000E7A66"/>
    <w:rsid w:val="000E7A6A"/>
    <w:rsid w:val="000E7AA7"/>
    <w:rsid w:val="000E7AC4"/>
    <w:rsid w:val="000E7B2F"/>
    <w:rsid w:val="000E7B63"/>
    <w:rsid w:val="000E7B7B"/>
    <w:rsid w:val="000E7BF8"/>
    <w:rsid w:val="000E7C19"/>
    <w:rsid w:val="000E7C1B"/>
    <w:rsid w:val="000E7C4C"/>
    <w:rsid w:val="000E7C51"/>
    <w:rsid w:val="000E7C9B"/>
    <w:rsid w:val="000E7CAF"/>
    <w:rsid w:val="000E7CB7"/>
    <w:rsid w:val="000E7CC7"/>
    <w:rsid w:val="000E7CE7"/>
    <w:rsid w:val="000E7D0A"/>
    <w:rsid w:val="000E7D4A"/>
    <w:rsid w:val="000E7D6F"/>
    <w:rsid w:val="000E7D7D"/>
    <w:rsid w:val="000E7D81"/>
    <w:rsid w:val="000E7D89"/>
    <w:rsid w:val="000E7D90"/>
    <w:rsid w:val="000E7D97"/>
    <w:rsid w:val="000E7DD8"/>
    <w:rsid w:val="000E7E1A"/>
    <w:rsid w:val="000E7E62"/>
    <w:rsid w:val="000E7E70"/>
    <w:rsid w:val="000E7E74"/>
    <w:rsid w:val="000E7EBC"/>
    <w:rsid w:val="000E7ECE"/>
    <w:rsid w:val="000E7EE2"/>
    <w:rsid w:val="000E7F03"/>
    <w:rsid w:val="000E7F08"/>
    <w:rsid w:val="000E7F28"/>
    <w:rsid w:val="000E7F51"/>
    <w:rsid w:val="000E7FA9"/>
    <w:rsid w:val="000E7FC6"/>
    <w:rsid w:val="000F007B"/>
    <w:rsid w:val="000F009A"/>
    <w:rsid w:val="000F00AB"/>
    <w:rsid w:val="000F00DE"/>
    <w:rsid w:val="000F00E4"/>
    <w:rsid w:val="000F00EB"/>
    <w:rsid w:val="000F013E"/>
    <w:rsid w:val="000F0142"/>
    <w:rsid w:val="000F0175"/>
    <w:rsid w:val="000F0199"/>
    <w:rsid w:val="000F01C2"/>
    <w:rsid w:val="000F01FD"/>
    <w:rsid w:val="000F020A"/>
    <w:rsid w:val="000F0299"/>
    <w:rsid w:val="000F02A1"/>
    <w:rsid w:val="000F02BA"/>
    <w:rsid w:val="000F0301"/>
    <w:rsid w:val="000F0312"/>
    <w:rsid w:val="000F0316"/>
    <w:rsid w:val="000F0331"/>
    <w:rsid w:val="000F035B"/>
    <w:rsid w:val="000F0368"/>
    <w:rsid w:val="000F0391"/>
    <w:rsid w:val="000F0396"/>
    <w:rsid w:val="000F03A7"/>
    <w:rsid w:val="000F0404"/>
    <w:rsid w:val="000F042F"/>
    <w:rsid w:val="000F047C"/>
    <w:rsid w:val="000F047F"/>
    <w:rsid w:val="000F0483"/>
    <w:rsid w:val="000F0489"/>
    <w:rsid w:val="000F049D"/>
    <w:rsid w:val="000F04C7"/>
    <w:rsid w:val="000F04C8"/>
    <w:rsid w:val="000F04CE"/>
    <w:rsid w:val="000F04E7"/>
    <w:rsid w:val="000F0502"/>
    <w:rsid w:val="000F053D"/>
    <w:rsid w:val="000F057B"/>
    <w:rsid w:val="000F05DF"/>
    <w:rsid w:val="000F05F2"/>
    <w:rsid w:val="000F0604"/>
    <w:rsid w:val="000F0628"/>
    <w:rsid w:val="000F0642"/>
    <w:rsid w:val="000F0660"/>
    <w:rsid w:val="000F0674"/>
    <w:rsid w:val="000F0699"/>
    <w:rsid w:val="000F06AB"/>
    <w:rsid w:val="000F06BB"/>
    <w:rsid w:val="000F075F"/>
    <w:rsid w:val="000F07C4"/>
    <w:rsid w:val="000F07CB"/>
    <w:rsid w:val="000F07EE"/>
    <w:rsid w:val="000F07EF"/>
    <w:rsid w:val="000F080D"/>
    <w:rsid w:val="000F08FE"/>
    <w:rsid w:val="000F0924"/>
    <w:rsid w:val="000F0928"/>
    <w:rsid w:val="000F0942"/>
    <w:rsid w:val="000F095A"/>
    <w:rsid w:val="000F097F"/>
    <w:rsid w:val="000F0985"/>
    <w:rsid w:val="000F0997"/>
    <w:rsid w:val="000F09C6"/>
    <w:rsid w:val="000F0A12"/>
    <w:rsid w:val="000F0A15"/>
    <w:rsid w:val="000F0A29"/>
    <w:rsid w:val="000F0A54"/>
    <w:rsid w:val="000F0A5A"/>
    <w:rsid w:val="000F0ABA"/>
    <w:rsid w:val="000F0B1D"/>
    <w:rsid w:val="000F0B38"/>
    <w:rsid w:val="000F0B4E"/>
    <w:rsid w:val="000F0B61"/>
    <w:rsid w:val="000F0B6D"/>
    <w:rsid w:val="000F0BCB"/>
    <w:rsid w:val="000F0BD8"/>
    <w:rsid w:val="000F0BE2"/>
    <w:rsid w:val="000F0C12"/>
    <w:rsid w:val="000F0C51"/>
    <w:rsid w:val="000F0C58"/>
    <w:rsid w:val="000F0C60"/>
    <w:rsid w:val="000F0C87"/>
    <w:rsid w:val="000F0CBE"/>
    <w:rsid w:val="000F0CC2"/>
    <w:rsid w:val="000F0CC3"/>
    <w:rsid w:val="000F0CC7"/>
    <w:rsid w:val="000F0CC9"/>
    <w:rsid w:val="000F0CF1"/>
    <w:rsid w:val="000F0D42"/>
    <w:rsid w:val="000F0D72"/>
    <w:rsid w:val="000F0D85"/>
    <w:rsid w:val="000F0DAA"/>
    <w:rsid w:val="000F0DE9"/>
    <w:rsid w:val="000F0E05"/>
    <w:rsid w:val="000F0E1C"/>
    <w:rsid w:val="000F0E2D"/>
    <w:rsid w:val="000F0E5E"/>
    <w:rsid w:val="000F0EB5"/>
    <w:rsid w:val="000F0EDB"/>
    <w:rsid w:val="000F0F13"/>
    <w:rsid w:val="000F0F4A"/>
    <w:rsid w:val="000F0F52"/>
    <w:rsid w:val="000F0F82"/>
    <w:rsid w:val="000F0F8C"/>
    <w:rsid w:val="000F0FD6"/>
    <w:rsid w:val="000F0FF2"/>
    <w:rsid w:val="000F0FF7"/>
    <w:rsid w:val="000F102A"/>
    <w:rsid w:val="000F10BB"/>
    <w:rsid w:val="000F110B"/>
    <w:rsid w:val="000F110F"/>
    <w:rsid w:val="000F1113"/>
    <w:rsid w:val="000F115B"/>
    <w:rsid w:val="000F1176"/>
    <w:rsid w:val="000F11B6"/>
    <w:rsid w:val="000F1247"/>
    <w:rsid w:val="000F1287"/>
    <w:rsid w:val="000F12E2"/>
    <w:rsid w:val="000F130C"/>
    <w:rsid w:val="000F136B"/>
    <w:rsid w:val="000F137A"/>
    <w:rsid w:val="000F13B6"/>
    <w:rsid w:val="000F13F2"/>
    <w:rsid w:val="000F13FE"/>
    <w:rsid w:val="000F1405"/>
    <w:rsid w:val="000F1432"/>
    <w:rsid w:val="000F1492"/>
    <w:rsid w:val="000F14AD"/>
    <w:rsid w:val="000F14B5"/>
    <w:rsid w:val="000F14E9"/>
    <w:rsid w:val="000F14EF"/>
    <w:rsid w:val="000F14F0"/>
    <w:rsid w:val="000F14F5"/>
    <w:rsid w:val="000F14FF"/>
    <w:rsid w:val="000F156F"/>
    <w:rsid w:val="000F1580"/>
    <w:rsid w:val="000F158C"/>
    <w:rsid w:val="000F15B7"/>
    <w:rsid w:val="000F15E8"/>
    <w:rsid w:val="000F1600"/>
    <w:rsid w:val="000F1601"/>
    <w:rsid w:val="000F1633"/>
    <w:rsid w:val="000F164D"/>
    <w:rsid w:val="000F1674"/>
    <w:rsid w:val="000F1688"/>
    <w:rsid w:val="000F1695"/>
    <w:rsid w:val="000F16BA"/>
    <w:rsid w:val="000F16D9"/>
    <w:rsid w:val="000F16FA"/>
    <w:rsid w:val="000F1720"/>
    <w:rsid w:val="000F1722"/>
    <w:rsid w:val="000F172F"/>
    <w:rsid w:val="000F1732"/>
    <w:rsid w:val="000F174F"/>
    <w:rsid w:val="000F17AA"/>
    <w:rsid w:val="000F17D0"/>
    <w:rsid w:val="000F17E1"/>
    <w:rsid w:val="000F17E7"/>
    <w:rsid w:val="000F17EF"/>
    <w:rsid w:val="000F180C"/>
    <w:rsid w:val="000F184E"/>
    <w:rsid w:val="000F1861"/>
    <w:rsid w:val="000F186B"/>
    <w:rsid w:val="000F1899"/>
    <w:rsid w:val="000F18B2"/>
    <w:rsid w:val="000F18D1"/>
    <w:rsid w:val="000F1915"/>
    <w:rsid w:val="000F192E"/>
    <w:rsid w:val="000F1934"/>
    <w:rsid w:val="000F1935"/>
    <w:rsid w:val="000F1973"/>
    <w:rsid w:val="000F197A"/>
    <w:rsid w:val="000F1985"/>
    <w:rsid w:val="000F198A"/>
    <w:rsid w:val="000F19BE"/>
    <w:rsid w:val="000F19C7"/>
    <w:rsid w:val="000F19FC"/>
    <w:rsid w:val="000F1A6A"/>
    <w:rsid w:val="000F1AA3"/>
    <w:rsid w:val="000F1ABA"/>
    <w:rsid w:val="000F1AD0"/>
    <w:rsid w:val="000F1B2B"/>
    <w:rsid w:val="000F1B47"/>
    <w:rsid w:val="000F1B53"/>
    <w:rsid w:val="000F1B75"/>
    <w:rsid w:val="000F1B79"/>
    <w:rsid w:val="000F1B8F"/>
    <w:rsid w:val="000F1B9E"/>
    <w:rsid w:val="000F1BA7"/>
    <w:rsid w:val="000F1C09"/>
    <w:rsid w:val="000F1C3A"/>
    <w:rsid w:val="000F1C3D"/>
    <w:rsid w:val="000F1C80"/>
    <w:rsid w:val="000F1C9F"/>
    <w:rsid w:val="000F1CA2"/>
    <w:rsid w:val="000F1CAD"/>
    <w:rsid w:val="000F1D22"/>
    <w:rsid w:val="000F1D99"/>
    <w:rsid w:val="000F1DB6"/>
    <w:rsid w:val="000F1DBF"/>
    <w:rsid w:val="000F1DC5"/>
    <w:rsid w:val="000F1DE2"/>
    <w:rsid w:val="000F1E0D"/>
    <w:rsid w:val="000F1E83"/>
    <w:rsid w:val="000F1E97"/>
    <w:rsid w:val="000F1E9B"/>
    <w:rsid w:val="000F1EA1"/>
    <w:rsid w:val="000F1EC5"/>
    <w:rsid w:val="000F1EEB"/>
    <w:rsid w:val="000F1F13"/>
    <w:rsid w:val="000F1F18"/>
    <w:rsid w:val="000F1F1D"/>
    <w:rsid w:val="000F1F40"/>
    <w:rsid w:val="000F1F42"/>
    <w:rsid w:val="000F1F49"/>
    <w:rsid w:val="000F1FCE"/>
    <w:rsid w:val="000F1FFF"/>
    <w:rsid w:val="000F2041"/>
    <w:rsid w:val="000F204B"/>
    <w:rsid w:val="000F209E"/>
    <w:rsid w:val="000F213E"/>
    <w:rsid w:val="000F217F"/>
    <w:rsid w:val="000F2218"/>
    <w:rsid w:val="000F223C"/>
    <w:rsid w:val="000F224B"/>
    <w:rsid w:val="000F2261"/>
    <w:rsid w:val="000F227B"/>
    <w:rsid w:val="000F228F"/>
    <w:rsid w:val="000F22D1"/>
    <w:rsid w:val="000F231B"/>
    <w:rsid w:val="000F2327"/>
    <w:rsid w:val="000F2332"/>
    <w:rsid w:val="000F2351"/>
    <w:rsid w:val="000F2365"/>
    <w:rsid w:val="000F237B"/>
    <w:rsid w:val="000F239D"/>
    <w:rsid w:val="000F23B9"/>
    <w:rsid w:val="000F23CA"/>
    <w:rsid w:val="000F23D0"/>
    <w:rsid w:val="000F2425"/>
    <w:rsid w:val="000F2443"/>
    <w:rsid w:val="000F24BB"/>
    <w:rsid w:val="000F24E6"/>
    <w:rsid w:val="000F2541"/>
    <w:rsid w:val="000F2568"/>
    <w:rsid w:val="000F2581"/>
    <w:rsid w:val="000F2616"/>
    <w:rsid w:val="000F262C"/>
    <w:rsid w:val="000F2638"/>
    <w:rsid w:val="000F265A"/>
    <w:rsid w:val="000F269F"/>
    <w:rsid w:val="000F26AB"/>
    <w:rsid w:val="000F26B8"/>
    <w:rsid w:val="000F26CB"/>
    <w:rsid w:val="000F26E9"/>
    <w:rsid w:val="000F26EC"/>
    <w:rsid w:val="000F2706"/>
    <w:rsid w:val="000F2717"/>
    <w:rsid w:val="000F2723"/>
    <w:rsid w:val="000F2728"/>
    <w:rsid w:val="000F2754"/>
    <w:rsid w:val="000F275E"/>
    <w:rsid w:val="000F2772"/>
    <w:rsid w:val="000F2777"/>
    <w:rsid w:val="000F2783"/>
    <w:rsid w:val="000F27AD"/>
    <w:rsid w:val="000F281A"/>
    <w:rsid w:val="000F281C"/>
    <w:rsid w:val="000F2829"/>
    <w:rsid w:val="000F2885"/>
    <w:rsid w:val="000F2895"/>
    <w:rsid w:val="000F28AD"/>
    <w:rsid w:val="000F28EB"/>
    <w:rsid w:val="000F2970"/>
    <w:rsid w:val="000F2982"/>
    <w:rsid w:val="000F2994"/>
    <w:rsid w:val="000F29B6"/>
    <w:rsid w:val="000F29C3"/>
    <w:rsid w:val="000F29CD"/>
    <w:rsid w:val="000F2A03"/>
    <w:rsid w:val="000F2A48"/>
    <w:rsid w:val="000F2AB8"/>
    <w:rsid w:val="000F2AC2"/>
    <w:rsid w:val="000F2B03"/>
    <w:rsid w:val="000F2B10"/>
    <w:rsid w:val="000F2B1A"/>
    <w:rsid w:val="000F2B50"/>
    <w:rsid w:val="000F2B65"/>
    <w:rsid w:val="000F2B68"/>
    <w:rsid w:val="000F2BB1"/>
    <w:rsid w:val="000F2BC6"/>
    <w:rsid w:val="000F2BF4"/>
    <w:rsid w:val="000F2C1D"/>
    <w:rsid w:val="000F2C2A"/>
    <w:rsid w:val="000F2C85"/>
    <w:rsid w:val="000F2C98"/>
    <w:rsid w:val="000F2C9C"/>
    <w:rsid w:val="000F2D48"/>
    <w:rsid w:val="000F2D57"/>
    <w:rsid w:val="000F2DE6"/>
    <w:rsid w:val="000F2E56"/>
    <w:rsid w:val="000F2E89"/>
    <w:rsid w:val="000F2EBE"/>
    <w:rsid w:val="000F2EBF"/>
    <w:rsid w:val="000F2EF8"/>
    <w:rsid w:val="000F2F2E"/>
    <w:rsid w:val="000F2F54"/>
    <w:rsid w:val="000F2F9D"/>
    <w:rsid w:val="000F2FB1"/>
    <w:rsid w:val="000F300A"/>
    <w:rsid w:val="000F301B"/>
    <w:rsid w:val="000F3038"/>
    <w:rsid w:val="000F303C"/>
    <w:rsid w:val="000F3058"/>
    <w:rsid w:val="000F3059"/>
    <w:rsid w:val="000F3066"/>
    <w:rsid w:val="000F3086"/>
    <w:rsid w:val="000F30AA"/>
    <w:rsid w:val="000F30F4"/>
    <w:rsid w:val="000F30F5"/>
    <w:rsid w:val="000F311E"/>
    <w:rsid w:val="000F3135"/>
    <w:rsid w:val="000F315E"/>
    <w:rsid w:val="000F3193"/>
    <w:rsid w:val="000F3198"/>
    <w:rsid w:val="000F31D4"/>
    <w:rsid w:val="000F31DE"/>
    <w:rsid w:val="000F31E7"/>
    <w:rsid w:val="000F3252"/>
    <w:rsid w:val="000F328A"/>
    <w:rsid w:val="000F32B5"/>
    <w:rsid w:val="000F32C1"/>
    <w:rsid w:val="000F32EC"/>
    <w:rsid w:val="000F334E"/>
    <w:rsid w:val="000F337A"/>
    <w:rsid w:val="000F338F"/>
    <w:rsid w:val="000F33C4"/>
    <w:rsid w:val="000F3406"/>
    <w:rsid w:val="000F3425"/>
    <w:rsid w:val="000F347B"/>
    <w:rsid w:val="000F353D"/>
    <w:rsid w:val="000F354B"/>
    <w:rsid w:val="000F3593"/>
    <w:rsid w:val="000F35C4"/>
    <w:rsid w:val="000F35C8"/>
    <w:rsid w:val="000F35F7"/>
    <w:rsid w:val="000F3627"/>
    <w:rsid w:val="000F3696"/>
    <w:rsid w:val="000F36A7"/>
    <w:rsid w:val="000F36C3"/>
    <w:rsid w:val="000F36D1"/>
    <w:rsid w:val="000F36E6"/>
    <w:rsid w:val="000F36FA"/>
    <w:rsid w:val="000F3757"/>
    <w:rsid w:val="000F37A6"/>
    <w:rsid w:val="000F37B1"/>
    <w:rsid w:val="000F37B7"/>
    <w:rsid w:val="000F37C8"/>
    <w:rsid w:val="000F37CD"/>
    <w:rsid w:val="000F3832"/>
    <w:rsid w:val="000F383A"/>
    <w:rsid w:val="000F38D8"/>
    <w:rsid w:val="000F391B"/>
    <w:rsid w:val="000F3925"/>
    <w:rsid w:val="000F393F"/>
    <w:rsid w:val="000F3962"/>
    <w:rsid w:val="000F3972"/>
    <w:rsid w:val="000F39B3"/>
    <w:rsid w:val="000F39D7"/>
    <w:rsid w:val="000F39DB"/>
    <w:rsid w:val="000F39E9"/>
    <w:rsid w:val="000F39FA"/>
    <w:rsid w:val="000F3A2E"/>
    <w:rsid w:val="000F3A2F"/>
    <w:rsid w:val="000F3A6F"/>
    <w:rsid w:val="000F3A97"/>
    <w:rsid w:val="000F3AB0"/>
    <w:rsid w:val="000F3ADD"/>
    <w:rsid w:val="000F3ADF"/>
    <w:rsid w:val="000F3AED"/>
    <w:rsid w:val="000F3B0D"/>
    <w:rsid w:val="000F3B20"/>
    <w:rsid w:val="000F3B9F"/>
    <w:rsid w:val="000F3BBA"/>
    <w:rsid w:val="000F3C10"/>
    <w:rsid w:val="000F3C2D"/>
    <w:rsid w:val="000F3C3E"/>
    <w:rsid w:val="000F3C8B"/>
    <w:rsid w:val="000F3CA1"/>
    <w:rsid w:val="000F3CB9"/>
    <w:rsid w:val="000F3CD4"/>
    <w:rsid w:val="000F3CE9"/>
    <w:rsid w:val="000F3D0C"/>
    <w:rsid w:val="000F3D13"/>
    <w:rsid w:val="000F3D2D"/>
    <w:rsid w:val="000F3D7B"/>
    <w:rsid w:val="000F3D84"/>
    <w:rsid w:val="000F3D89"/>
    <w:rsid w:val="000F3DEA"/>
    <w:rsid w:val="000F3E0D"/>
    <w:rsid w:val="000F3E59"/>
    <w:rsid w:val="000F3EAF"/>
    <w:rsid w:val="000F3EB9"/>
    <w:rsid w:val="000F3F11"/>
    <w:rsid w:val="000F3F24"/>
    <w:rsid w:val="000F3F4A"/>
    <w:rsid w:val="000F3F86"/>
    <w:rsid w:val="000F3F8B"/>
    <w:rsid w:val="000F3F8C"/>
    <w:rsid w:val="000F3FF8"/>
    <w:rsid w:val="000F4030"/>
    <w:rsid w:val="000F40D0"/>
    <w:rsid w:val="000F40E1"/>
    <w:rsid w:val="000F40F8"/>
    <w:rsid w:val="000F4138"/>
    <w:rsid w:val="000F417B"/>
    <w:rsid w:val="000F417C"/>
    <w:rsid w:val="000F4189"/>
    <w:rsid w:val="000F419F"/>
    <w:rsid w:val="000F41B4"/>
    <w:rsid w:val="000F4244"/>
    <w:rsid w:val="000F4249"/>
    <w:rsid w:val="000F4257"/>
    <w:rsid w:val="000F4294"/>
    <w:rsid w:val="000F42C2"/>
    <w:rsid w:val="000F42EB"/>
    <w:rsid w:val="000F436B"/>
    <w:rsid w:val="000F4382"/>
    <w:rsid w:val="000F43CE"/>
    <w:rsid w:val="000F43F5"/>
    <w:rsid w:val="000F447A"/>
    <w:rsid w:val="000F44C6"/>
    <w:rsid w:val="000F44F7"/>
    <w:rsid w:val="000F4506"/>
    <w:rsid w:val="000F450C"/>
    <w:rsid w:val="000F4545"/>
    <w:rsid w:val="000F4563"/>
    <w:rsid w:val="000F457E"/>
    <w:rsid w:val="000F458C"/>
    <w:rsid w:val="000F4608"/>
    <w:rsid w:val="000F4632"/>
    <w:rsid w:val="000F4633"/>
    <w:rsid w:val="000F4635"/>
    <w:rsid w:val="000F4656"/>
    <w:rsid w:val="000F4658"/>
    <w:rsid w:val="000F466A"/>
    <w:rsid w:val="000F4670"/>
    <w:rsid w:val="000F4673"/>
    <w:rsid w:val="000F46C8"/>
    <w:rsid w:val="000F476B"/>
    <w:rsid w:val="000F47B6"/>
    <w:rsid w:val="000F4938"/>
    <w:rsid w:val="000F4941"/>
    <w:rsid w:val="000F49CF"/>
    <w:rsid w:val="000F4A1B"/>
    <w:rsid w:val="000F4A1C"/>
    <w:rsid w:val="000F4A28"/>
    <w:rsid w:val="000F4A34"/>
    <w:rsid w:val="000F4A44"/>
    <w:rsid w:val="000F4A7D"/>
    <w:rsid w:val="000F4AB2"/>
    <w:rsid w:val="000F4ABF"/>
    <w:rsid w:val="000F4ADB"/>
    <w:rsid w:val="000F4AE2"/>
    <w:rsid w:val="000F4AE4"/>
    <w:rsid w:val="000F4B17"/>
    <w:rsid w:val="000F4B26"/>
    <w:rsid w:val="000F4B88"/>
    <w:rsid w:val="000F4B9F"/>
    <w:rsid w:val="000F4BFD"/>
    <w:rsid w:val="000F4C06"/>
    <w:rsid w:val="000F4C12"/>
    <w:rsid w:val="000F4C73"/>
    <w:rsid w:val="000F4C9A"/>
    <w:rsid w:val="000F4CA4"/>
    <w:rsid w:val="000F4CCE"/>
    <w:rsid w:val="000F4CD3"/>
    <w:rsid w:val="000F4CD8"/>
    <w:rsid w:val="000F4CE6"/>
    <w:rsid w:val="000F4D19"/>
    <w:rsid w:val="000F4D67"/>
    <w:rsid w:val="000F4D9A"/>
    <w:rsid w:val="000F4D9F"/>
    <w:rsid w:val="000F4DD0"/>
    <w:rsid w:val="000F4DF4"/>
    <w:rsid w:val="000F4DF8"/>
    <w:rsid w:val="000F4E04"/>
    <w:rsid w:val="000F4E0E"/>
    <w:rsid w:val="000F4E57"/>
    <w:rsid w:val="000F4E73"/>
    <w:rsid w:val="000F4F08"/>
    <w:rsid w:val="000F4F2E"/>
    <w:rsid w:val="000F4F3B"/>
    <w:rsid w:val="000F4F4A"/>
    <w:rsid w:val="000F4F91"/>
    <w:rsid w:val="000F4FA0"/>
    <w:rsid w:val="000F4FFD"/>
    <w:rsid w:val="000F500B"/>
    <w:rsid w:val="000F506F"/>
    <w:rsid w:val="000F50C7"/>
    <w:rsid w:val="000F50CC"/>
    <w:rsid w:val="000F50D0"/>
    <w:rsid w:val="000F50DD"/>
    <w:rsid w:val="000F50F5"/>
    <w:rsid w:val="000F5100"/>
    <w:rsid w:val="000F5113"/>
    <w:rsid w:val="000F511E"/>
    <w:rsid w:val="000F5127"/>
    <w:rsid w:val="000F5154"/>
    <w:rsid w:val="000F515A"/>
    <w:rsid w:val="000F515C"/>
    <w:rsid w:val="000F5161"/>
    <w:rsid w:val="000F5179"/>
    <w:rsid w:val="000F51D1"/>
    <w:rsid w:val="000F51FA"/>
    <w:rsid w:val="000F520D"/>
    <w:rsid w:val="000F5236"/>
    <w:rsid w:val="000F523D"/>
    <w:rsid w:val="000F5251"/>
    <w:rsid w:val="000F525C"/>
    <w:rsid w:val="000F5271"/>
    <w:rsid w:val="000F52D5"/>
    <w:rsid w:val="000F5373"/>
    <w:rsid w:val="000F5393"/>
    <w:rsid w:val="000F543C"/>
    <w:rsid w:val="000F5453"/>
    <w:rsid w:val="000F545B"/>
    <w:rsid w:val="000F545D"/>
    <w:rsid w:val="000F54B0"/>
    <w:rsid w:val="000F54F9"/>
    <w:rsid w:val="000F552C"/>
    <w:rsid w:val="000F556D"/>
    <w:rsid w:val="000F5580"/>
    <w:rsid w:val="000F560B"/>
    <w:rsid w:val="000F569E"/>
    <w:rsid w:val="000F56BB"/>
    <w:rsid w:val="000F56CE"/>
    <w:rsid w:val="000F56D7"/>
    <w:rsid w:val="000F56D9"/>
    <w:rsid w:val="000F56FB"/>
    <w:rsid w:val="000F570A"/>
    <w:rsid w:val="000F572B"/>
    <w:rsid w:val="000F5736"/>
    <w:rsid w:val="000F576B"/>
    <w:rsid w:val="000F577B"/>
    <w:rsid w:val="000F5796"/>
    <w:rsid w:val="000F579E"/>
    <w:rsid w:val="000F57B1"/>
    <w:rsid w:val="000F57CB"/>
    <w:rsid w:val="000F5851"/>
    <w:rsid w:val="000F5867"/>
    <w:rsid w:val="000F5869"/>
    <w:rsid w:val="000F587F"/>
    <w:rsid w:val="000F58A6"/>
    <w:rsid w:val="000F58A8"/>
    <w:rsid w:val="000F58B1"/>
    <w:rsid w:val="000F58BE"/>
    <w:rsid w:val="000F58FE"/>
    <w:rsid w:val="000F5904"/>
    <w:rsid w:val="000F593A"/>
    <w:rsid w:val="000F5941"/>
    <w:rsid w:val="000F5957"/>
    <w:rsid w:val="000F5988"/>
    <w:rsid w:val="000F5A00"/>
    <w:rsid w:val="000F5A42"/>
    <w:rsid w:val="000F5A4A"/>
    <w:rsid w:val="000F5A53"/>
    <w:rsid w:val="000F5A75"/>
    <w:rsid w:val="000F5A92"/>
    <w:rsid w:val="000F5ACC"/>
    <w:rsid w:val="000F5B30"/>
    <w:rsid w:val="000F5B49"/>
    <w:rsid w:val="000F5B7A"/>
    <w:rsid w:val="000F5BA3"/>
    <w:rsid w:val="000F5BD4"/>
    <w:rsid w:val="000F5BD7"/>
    <w:rsid w:val="000F5BF0"/>
    <w:rsid w:val="000F5C1E"/>
    <w:rsid w:val="000F5C86"/>
    <w:rsid w:val="000F5CF8"/>
    <w:rsid w:val="000F5CF9"/>
    <w:rsid w:val="000F5D00"/>
    <w:rsid w:val="000F5D21"/>
    <w:rsid w:val="000F5D3C"/>
    <w:rsid w:val="000F5D7B"/>
    <w:rsid w:val="000F5DBE"/>
    <w:rsid w:val="000F5E3D"/>
    <w:rsid w:val="000F5E4F"/>
    <w:rsid w:val="000F5E80"/>
    <w:rsid w:val="000F5EDE"/>
    <w:rsid w:val="000F5F06"/>
    <w:rsid w:val="000F5F2D"/>
    <w:rsid w:val="000F5F4A"/>
    <w:rsid w:val="000F5F63"/>
    <w:rsid w:val="000F5F66"/>
    <w:rsid w:val="000F5F6A"/>
    <w:rsid w:val="000F5F88"/>
    <w:rsid w:val="000F5F8D"/>
    <w:rsid w:val="000F5F95"/>
    <w:rsid w:val="000F5FE8"/>
    <w:rsid w:val="000F5FF2"/>
    <w:rsid w:val="000F603B"/>
    <w:rsid w:val="000F6075"/>
    <w:rsid w:val="000F60EA"/>
    <w:rsid w:val="000F6108"/>
    <w:rsid w:val="000F612E"/>
    <w:rsid w:val="000F615B"/>
    <w:rsid w:val="000F6197"/>
    <w:rsid w:val="000F61A6"/>
    <w:rsid w:val="000F61D5"/>
    <w:rsid w:val="000F6216"/>
    <w:rsid w:val="000F6228"/>
    <w:rsid w:val="000F627F"/>
    <w:rsid w:val="000F6294"/>
    <w:rsid w:val="000F629E"/>
    <w:rsid w:val="000F62D2"/>
    <w:rsid w:val="000F62DE"/>
    <w:rsid w:val="000F62E1"/>
    <w:rsid w:val="000F62FC"/>
    <w:rsid w:val="000F6309"/>
    <w:rsid w:val="000F6354"/>
    <w:rsid w:val="000F6361"/>
    <w:rsid w:val="000F63CA"/>
    <w:rsid w:val="000F6413"/>
    <w:rsid w:val="000F644E"/>
    <w:rsid w:val="000F6484"/>
    <w:rsid w:val="000F648C"/>
    <w:rsid w:val="000F6490"/>
    <w:rsid w:val="000F64AA"/>
    <w:rsid w:val="000F64B5"/>
    <w:rsid w:val="000F64BA"/>
    <w:rsid w:val="000F64C0"/>
    <w:rsid w:val="000F64C2"/>
    <w:rsid w:val="000F6506"/>
    <w:rsid w:val="000F651C"/>
    <w:rsid w:val="000F654E"/>
    <w:rsid w:val="000F6554"/>
    <w:rsid w:val="000F6560"/>
    <w:rsid w:val="000F657B"/>
    <w:rsid w:val="000F65DF"/>
    <w:rsid w:val="000F65F1"/>
    <w:rsid w:val="000F6632"/>
    <w:rsid w:val="000F6637"/>
    <w:rsid w:val="000F6644"/>
    <w:rsid w:val="000F6682"/>
    <w:rsid w:val="000F66ED"/>
    <w:rsid w:val="000F66EE"/>
    <w:rsid w:val="000F670B"/>
    <w:rsid w:val="000F6729"/>
    <w:rsid w:val="000F674C"/>
    <w:rsid w:val="000F67CA"/>
    <w:rsid w:val="000F67F4"/>
    <w:rsid w:val="000F683A"/>
    <w:rsid w:val="000F6853"/>
    <w:rsid w:val="000F68D1"/>
    <w:rsid w:val="000F68D7"/>
    <w:rsid w:val="000F68F2"/>
    <w:rsid w:val="000F690C"/>
    <w:rsid w:val="000F691A"/>
    <w:rsid w:val="000F6925"/>
    <w:rsid w:val="000F6938"/>
    <w:rsid w:val="000F6974"/>
    <w:rsid w:val="000F6994"/>
    <w:rsid w:val="000F699C"/>
    <w:rsid w:val="000F69B8"/>
    <w:rsid w:val="000F69BD"/>
    <w:rsid w:val="000F6A0B"/>
    <w:rsid w:val="000F6A0D"/>
    <w:rsid w:val="000F6A57"/>
    <w:rsid w:val="000F6A68"/>
    <w:rsid w:val="000F6AB9"/>
    <w:rsid w:val="000F6AD6"/>
    <w:rsid w:val="000F6ADB"/>
    <w:rsid w:val="000F6AED"/>
    <w:rsid w:val="000F6B2C"/>
    <w:rsid w:val="000F6B34"/>
    <w:rsid w:val="000F6B88"/>
    <w:rsid w:val="000F6C00"/>
    <w:rsid w:val="000F6C0B"/>
    <w:rsid w:val="000F6C2C"/>
    <w:rsid w:val="000F6C5A"/>
    <w:rsid w:val="000F6C6B"/>
    <w:rsid w:val="000F6C82"/>
    <w:rsid w:val="000F6C99"/>
    <w:rsid w:val="000F6C9D"/>
    <w:rsid w:val="000F6CA0"/>
    <w:rsid w:val="000F6CC4"/>
    <w:rsid w:val="000F6CCF"/>
    <w:rsid w:val="000F6CEF"/>
    <w:rsid w:val="000F6CF3"/>
    <w:rsid w:val="000F6D59"/>
    <w:rsid w:val="000F6D61"/>
    <w:rsid w:val="000F6D96"/>
    <w:rsid w:val="000F6DCB"/>
    <w:rsid w:val="000F6DE1"/>
    <w:rsid w:val="000F6E32"/>
    <w:rsid w:val="000F6E35"/>
    <w:rsid w:val="000F6E5E"/>
    <w:rsid w:val="000F6E6B"/>
    <w:rsid w:val="000F6E96"/>
    <w:rsid w:val="000F6EA3"/>
    <w:rsid w:val="000F6EEF"/>
    <w:rsid w:val="000F6F37"/>
    <w:rsid w:val="000F6F74"/>
    <w:rsid w:val="000F6F7E"/>
    <w:rsid w:val="000F6FA6"/>
    <w:rsid w:val="000F6FAD"/>
    <w:rsid w:val="000F6FB7"/>
    <w:rsid w:val="000F6FE9"/>
    <w:rsid w:val="000F7015"/>
    <w:rsid w:val="000F703F"/>
    <w:rsid w:val="000F707F"/>
    <w:rsid w:val="000F7095"/>
    <w:rsid w:val="000F7168"/>
    <w:rsid w:val="000F71CF"/>
    <w:rsid w:val="000F723D"/>
    <w:rsid w:val="000F723F"/>
    <w:rsid w:val="000F7279"/>
    <w:rsid w:val="000F7292"/>
    <w:rsid w:val="000F72B7"/>
    <w:rsid w:val="000F72C4"/>
    <w:rsid w:val="000F72CB"/>
    <w:rsid w:val="000F72E1"/>
    <w:rsid w:val="000F7352"/>
    <w:rsid w:val="000F73E2"/>
    <w:rsid w:val="000F73E6"/>
    <w:rsid w:val="000F743C"/>
    <w:rsid w:val="000F7455"/>
    <w:rsid w:val="000F745B"/>
    <w:rsid w:val="000F745E"/>
    <w:rsid w:val="000F746F"/>
    <w:rsid w:val="000F7475"/>
    <w:rsid w:val="000F747F"/>
    <w:rsid w:val="000F7492"/>
    <w:rsid w:val="000F74E2"/>
    <w:rsid w:val="000F753B"/>
    <w:rsid w:val="000F754B"/>
    <w:rsid w:val="000F7591"/>
    <w:rsid w:val="000F75A5"/>
    <w:rsid w:val="000F75B4"/>
    <w:rsid w:val="000F75B5"/>
    <w:rsid w:val="000F75E8"/>
    <w:rsid w:val="000F7610"/>
    <w:rsid w:val="000F7611"/>
    <w:rsid w:val="000F7634"/>
    <w:rsid w:val="000F7699"/>
    <w:rsid w:val="000F7714"/>
    <w:rsid w:val="000F7749"/>
    <w:rsid w:val="000F7776"/>
    <w:rsid w:val="000F7784"/>
    <w:rsid w:val="000F77F3"/>
    <w:rsid w:val="000F784E"/>
    <w:rsid w:val="000F786B"/>
    <w:rsid w:val="000F78C4"/>
    <w:rsid w:val="000F78CA"/>
    <w:rsid w:val="000F78E0"/>
    <w:rsid w:val="000F796D"/>
    <w:rsid w:val="000F798E"/>
    <w:rsid w:val="000F7A1A"/>
    <w:rsid w:val="000F7A33"/>
    <w:rsid w:val="000F7A36"/>
    <w:rsid w:val="000F7A6D"/>
    <w:rsid w:val="000F7A7C"/>
    <w:rsid w:val="000F7A8C"/>
    <w:rsid w:val="000F7ABF"/>
    <w:rsid w:val="000F7B06"/>
    <w:rsid w:val="000F7B52"/>
    <w:rsid w:val="000F7BD4"/>
    <w:rsid w:val="000F7C18"/>
    <w:rsid w:val="000F7C2C"/>
    <w:rsid w:val="000F7C70"/>
    <w:rsid w:val="000F7D88"/>
    <w:rsid w:val="000F7DA6"/>
    <w:rsid w:val="000F7DC4"/>
    <w:rsid w:val="000F7DD5"/>
    <w:rsid w:val="000F7DD6"/>
    <w:rsid w:val="000F7DF3"/>
    <w:rsid w:val="000F7E0A"/>
    <w:rsid w:val="000F7E23"/>
    <w:rsid w:val="000F7E9D"/>
    <w:rsid w:val="000F7F04"/>
    <w:rsid w:val="000F7F8F"/>
    <w:rsid w:val="000F7FE3"/>
    <w:rsid w:val="000F7FF1"/>
    <w:rsid w:val="000F7FF5"/>
    <w:rsid w:val="00100034"/>
    <w:rsid w:val="00100045"/>
    <w:rsid w:val="00100050"/>
    <w:rsid w:val="00100087"/>
    <w:rsid w:val="001000D5"/>
    <w:rsid w:val="001000E8"/>
    <w:rsid w:val="00100113"/>
    <w:rsid w:val="00100155"/>
    <w:rsid w:val="00100170"/>
    <w:rsid w:val="001001CF"/>
    <w:rsid w:val="001001DC"/>
    <w:rsid w:val="0010021B"/>
    <w:rsid w:val="00100250"/>
    <w:rsid w:val="0010025F"/>
    <w:rsid w:val="00100293"/>
    <w:rsid w:val="00100319"/>
    <w:rsid w:val="00100328"/>
    <w:rsid w:val="0010033B"/>
    <w:rsid w:val="0010037C"/>
    <w:rsid w:val="001003D0"/>
    <w:rsid w:val="0010041E"/>
    <w:rsid w:val="0010046F"/>
    <w:rsid w:val="001004B1"/>
    <w:rsid w:val="001004C4"/>
    <w:rsid w:val="001004CE"/>
    <w:rsid w:val="001004FC"/>
    <w:rsid w:val="00100545"/>
    <w:rsid w:val="001005AB"/>
    <w:rsid w:val="001005FE"/>
    <w:rsid w:val="00100624"/>
    <w:rsid w:val="00100628"/>
    <w:rsid w:val="00100661"/>
    <w:rsid w:val="0010066E"/>
    <w:rsid w:val="0010068C"/>
    <w:rsid w:val="001006C6"/>
    <w:rsid w:val="00100708"/>
    <w:rsid w:val="00100714"/>
    <w:rsid w:val="0010071A"/>
    <w:rsid w:val="00100728"/>
    <w:rsid w:val="00100737"/>
    <w:rsid w:val="0010073B"/>
    <w:rsid w:val="0010078B"/>
    <w:rsid w:val="001007ED"/>
    <w:rsid w:val="001008E4"/>
    <w:rsid w:val="00100932"/>
    <w:rsid w:val="0010098E"/>
    <w:rsid w:val="001009C8"/>
    <w:rsid w:val="001009FC"/>
    <w:rsid w:val="00100A2C"/>
    <w:rsid w:val="00100A8E"/>
    <w:rsid w:val="00100AB3"/>
    <w:rsid w:val="00100AF1"/>
    <w:rsid w:val="00100AFC"/>
    <w:rsid w:val="00100B4A"/>
    <w:rsid w:val="00100B70"/>
    <w:rsid w:val="00100BA1"/>
    <w:rsid w:val="00100BB3"/>
    <w:rsid w:val="00100BE7"/>
    <w:rsid w:val="00100BF6"/>
    <w:rsid w:val="00100BF9"/>
    <w:rsid w:val="00100BFA"/>
    <w:rsid w:val="00100C24"/>
    <w:rsid w:val="00100C8B"/>
    <w:rsid w:val="00100CC9"/>
    <w:rsid w:val="00100D07"/>
    <w:rsid w:val="00100D23"/>
    <w:rsid w:val="00100D47"/>
    <w:rsid w:val="00100D55"/>
    <w:rsid w:val="00100D5F"/>
    <w:rsid w:val="00100D7F"/>
    <w:rsid w:val="00100E16"/>
    <w:rsid w:val="00100E23"/>
    <w:rsid w:val="00100E26"/>
    <w:rsid w:val="00100EC8"/>
    <w:rsid w:val="00100EE0"/>
    <w:rsid w:val="00100EF7"/>
    <w:rsid w:val="00100F23"/>
    <w:rsid w:val="00100F5A"/>
    <w:rsid w:val="00100F76"/>
    <w:rsid w:val="00100F80"/>
    <w:rsid w:val="00100FA6"/>
    <w:rsid w:val="00100FBE"/>
    <w:rsid w:val="00100FD7"/>
    <w:rsid w:val="00100FE3"/>
    <w:rsid w:val="00100FF4"/>
    <w:rsid w:val="0010100E"/>
    <w:rsid w:val="00101018"/>
    <w:rsid w:val="0010102A"/>
    <w:rsid w:val="00101051"/>
    <w:rsid w:val="00101053"/>
    <w:rsid w:val="00101054"/>
    <w:rsid w:val="001010A0"/>
    <w:rsid w:val="00101118"/>
    <w:rsid w:val="0010112D"/>
    <w:rsid w:val="00101148"/>
    <w:rsid w:val="00101154"/>
    <w:rsid w:val="00101176"/>
    <w:rsid w:val="001011BF"/>
    <w:rsid w:val="001011F3"/>
    <w:rsid w:val="0010121C"/>
    <w:rsid w:val="00101249"/>
    <w:rsid w:val="00101291"/>
    <w:rsid w:val="0010129D"/>
    <w:rsid w:val="001012A3"/>
    <w:rsid w:val="001012CB"/>
    <w:rsid w:val="001012E1"/>
    <w:rsid w:val="001012FA"/>
    <w:rsid w:val="00101349"/>
    <w:rsid w:val="00101355"/>
    <w:rsid w:val="0010140F"/>
    <w:rsid w:val="0010141C"/>
    <w:rsid w:val="0010142B"/>
    <w:rsid w:val="00101445"/>
    <w:rsid w:val="0010145A"/>
    <w:rsid w:val="001014A9"/>
    <w:rsid w:val="00101524"/>
    <w:rsid w:val="0010155C"/>
    <w:rsid w:val="00101575"/>
    <w:rsid w:val="00101580"/>
    <w:rsid w:val="001015A5"/>
    <w:rsid w:val="001015E0"/>
    <w:rsid w:val="00101634"/>
    <w:rsid w:val="0010163D"/>
    <w:rsid w:val="001016B9"/>
    <w:rsid w:val="00101700"/>
    <w:rsid w:val="00101713"/>
    <w:rsid w:val="00101742"/>
    <w:rsid w:val="00101791"/>
    <w:rsid w:val="001017A3"/>
    <w:rsid w:val="001017A4"/>
    <w:rsid w:val="001017E0"/>
    <w:rsid w:val="0010181B"/>
    <w:rsid w:val="001018A0"/>
    <w:rsid w:val="001018CE"/>
    <w:rsid w:val="001018E7"/>
    <w:rsid w:val="001018E8"/>
    <w:rsid w:val="00101947"/>
    <w:rsid w:val="00101997"/>
    <w:rsid w:val="001019C3"/>
    <w:rsid w:val="001019D4"/>
    <w:rsid w:val="001019F1"/>
    <w:rsid w:val="001019F5"/>
    <w:rsid w:val="00101A17"/>
    <w:rsid w:val="00101A26"/>
    <w:rsid w:val="00101A58"/>
    <w:rsid w:val="00101A68"/>
    <w:rsid w:val="00101A6A"/>
    <w:rsid w:val="00101AE3"/>
    <w:rsid w:val="00101AEE"/>
    <w:rsid w:val="00101B39"/>
    <w:rsid w:val="00101B48"/>
    <w:rsid w:val="00101B6E"/>
    <w:rsid w:val="00101B88"/>
    <w:rsid w:val="00101B91"/>
    <w:rsid w:val="00101B95"/>
    <w:rsid w:val="00101BAE"/>
    <w:rsid w:val="00101BB6"/>
    <w:rsid w:val="00101BC3"/>
    <w:rsid w:val="00101BDD"/>
    <w:rsid w:val="00101BE9"/>
    <w:rsid w:val="00101BEA"/>
    <w:rsid w:val="00101BEC"/>
    <w:rsid w:val="00101C8B"/>
    <w:rsid w:val="00101CB1"/>
    <w:rsid w:val="00101CE0"/>
    <w:rsid w:val="00101CEC"/>
    <w:rsid w:val="00101D28"/>
    <w:rsid w:val="00101D45"/>
    <w:rsid w:val="00101D8F"/>
    <w:rsid w:val="00101DA5"/>
    <w:rsid w:val="00101DBD"/>
    <w:rsid w:val="00101E27"/>
    <w:rsid w:val="00101E31"/>
    <w:rsid w:val="00101E39"/>
    <w:rsid w:val="00101E40"/>
    <w:rsid w:val="00101E64"/>
    <w:rsid w:val="00101EA5"/>
    <w:rsid w:val="00101ED0"/>
    <w:rsid w:val="00101ED3"/>
    <w:rsid w:val="00101EF1"/>
    <w:rsid w:val="00101EFA"/>
    <w:rsid w:val="00101F0B"/>
    <w:rsid w:val="00101F8C"/>
    <w:rsid w:val="00101FC5"/>
    <w:rsid w:val="00101FEF"/>
    <w:rsid w:val="00101FFA"/>
    <w:rsid w:val="00101FFE"/>
    <w:rsid w:val="00102025"/>
    <w:rsid w:val="00102032"/>
    <w:rsid w:val="00102039"/>
    <w:rsid w:val="00102097"/>
    <w:rsid w:val="001020B7"/>
    <w:rsid w:val="001020E2"/>
    <w:rsid w:val="0010216B"/>
    <w:rsid w:val="001021AA"/>
    <w:rsid w:val="001021AF"/>
    <w:rsid w:val="001021DE"/>
    <w:rsid w:val="001021F3"/>
    <w:rsid w:val="00102254"/>
    <w:rsid w:val="0010225A"/>
    <w:rsid w:val="0010229D"/>
    <w:rsid w:val="001022AF"/>
    <w:rsid w:val="001022DE"/>
    <w:rsid w:val="001022E7"/>
    <w:rsid w:val="00102303"/>
    <w:rsid w:val="0010230C"/>
    <w:rsid w:val="00102332"/>
    <w:rsid w:val="00102357"/>
    <w:rsid w:val="0010236E"/>
    <w:rsid w:val="00102381"/>
    <w:rsid w:val="001023CB"/>
    <w:rsid w:val="001023DC"/>
    <w:rsid w:val="001023DE"/>
    <w:rsid w:val="00102424"/>
    <w:rsid w:val="00102447"/>
    <w:rsid w:val="0010245E"/>
    <w:rsid w:val="00102491"/>
    <w:rsid w:val="001024AF"/>
    <w:rsid w:val="001024B5"/>
    <w:rsid w:val="001024C0"/>
    <w:rsid w:val="001024D4"/>
    <w:rsid w:val="0010250E"/>
    <w:rsid w:val="00102510"/>
    <w:rsid w:val="00102519"/>
    <w:rsid w:val="00102526"/>
    <w:rsid w:val="00102557"/>
    <w:rsid w:val="00102567"/>
    <w:rsid w:val="00102578"/>
    <w:rsid w:val="00102593"/>
    <w:rsid w:val="001025B1"/>
    <w:rsid w:val="001025CA"/>
    <w:rsid w:val="001025E2"/>
    <w:rsid w:val="00102626"/>
    <w:rsid w:val="0010264D"/>
    <w:rsid w:val="00102654"/>
    <w:rsid w:val="001027D8"/>
    <w:rsid w:val="00102854"/>
    <w:rsid w:val="001028AD"/>
    <w:rsid w:val="001028AE"/>
    <w:rsid w:val="001028AF"/>
    <w:rsid w:val="001028CF"/>
    <w:rsid w:val="001028D0"/>
    <w:rsid w:val="00102904"/>
    <w:rsid w:val="00102940"/>
    <w:rsid w:val="00102960"/>
    <w:rsid w:val="001029A6"/>
    <w:rsid w:val="00102A1C"/>
    <w:rsid w:val="00102A6C"/>
    <w:rsid w:val="00102A8C"/>
    <w:rsid w:val="00102A9A"/>
    <w:rsid w:val="00102B17"/>
    <w:rsid w:val="00102B4C"/>
    <w:rsid w:val="00102B6E"/>
    <w:rsid w:val="00102BBD"/>
    <w:rsid w:val="00102BD1"/>
    <w:rsid w:val="00102BDA"/>
    <w:rsid w:val="00102BE7"/>
    <w:rsid w:val="00102C02"/>
    <w:rsid w:val="00102C47"/>
    <w:rsid w:val="00102C53"/>
    <w:rsid w:val="00102C7B"/>
    <w:rsid w:val="00102C99"/>
    <w:rsid w:val="00102CAF"/>
    <w:rsid w:val="00102CB4"/>
    <w:rsid w:val="00102CCD"/>
    <w:rsid w:val="00102D10"/>
    <w:rsid w:val="00102D53"/>
    <w:rsid w:val="00102D78"/>
    <w:rsid w:val="00102DE2"/>
    <w:rsid w:val="00102DF1"/>
    <w:rsid w:val="00102E23"/>
    <w:rsid w:val="00102E36"/>
    <w:rsid w:val="00102E37"/>
    <w:rsid w:val="00102E6F"/>
    <w:rsid w:val="00102E87"/>
    <w:rsid w:val="00102EB6"/>
    <w:rsid w:val="00102F01"/>
    <w:rsid w:val="00102F05"/>
    <w:rsid w:val="00102F1F"/>
    <w:rsid w:val="00102F34"/>
    <w:rsid w:val="00102F35"/>
    <w:rsid w:val="00102F6B"/>
    <w:rsid w:val="00102FB3"/>
    <w:rsid w:val="0010302D"/>
    <w:rsid w:val="00103039"/>
    <w:rsid w:val="00103044"/>
    <w:rsid w:val="0010305E"/>
    <w:rsid w:val="00103060"/>
    <w:rsid w:val="00103070"/>
    <w:rsid w:val="00103081"/>
    <w:rsid w:val="001030AE"/>
    <w:rsid w:val="001030D8"/>
    <w:rsid w:val="001030E6"/>
    <w:rsid w:val="001030FD"/>
    <w:rsid w:val="0010310B"/>
    <w:rsid w:val="00103139"/>
    <w:rsid w:val="00103157"/>
    <w:rsid w:val="00103184"/>
    <w:rsid w:val="0010319C"/>
    <w:rsid w:val="00103257"/>
    <w:rsid w:val="001032DC"/>
    <w:rsid w:val="001032F0"/>
    <w:rsid w:val="00103335"/>
    <w:rsid w:val="001033BD"/>
    <w:rsid w:val="001033C2"/>
    <w:rsid w:val="001033CF"/>
    <w:rsid w:val="0010340D"/>
    <w:rsid w:val="00103422"/>
    <w:rsid w:val="00103423"/>
    <w:rsid w:val="0010348E"/>
    <w:rsid w:val="001034E3"/>
    <w:rsid w:val="0010352E"/>
    <w:rsid w:val="001035BD"/>
    <w:rsid w:val="001035F3"/>
    <w:rsid w:val="0010360F"/>
    <w:rsid w:val="00103629"/>
    <w:rsid w:val="0010369B"/>
    <w:rsid w:val="001036A2"/>
    <w:rsid w:val="001036E8"/>
    <w:rsid w:val="001036EB"/>
    <w:rsid w:val="00103721"/>
    <w:rsid w:val="0010375B"/>
    <w:rsid w:val="0010376A"/>
    <w:rsid w:val="0010379B"/>
    <w:rsid w:val="001037BE"/>
    <w:rsid w:val="001037BF"/>
    <w:rsid w:val="001037F0"/>
    <w:rsid w:val="00103808"/>
    <w:rsid w:val="00103820"/>
    <w:rsid w:val="00103823"/>
    <w:rsid w:val="00103833"/>
    <w:rsid w:val="00103852"/>
    <w:rsid w:val="0010387B"/>
    <w:rsid w:val="00103885"/>
    <w:rsid w:val="00103895"/>
    <w:rsid w:val="001038F4"/>
    <w:rsid w:val="0010391E"/>
    <w:rsid w:val="00103934"/>
    <w:rsid w:val="00103975"/>
    <w:rsid w:val="001039DC"/>
    <w:rsid w:val="00103A1F"/>
    <w:rsid w:val="00103A3E"/>
    <w:rsid w:val="00103A73"/>
    <w:rsid w:val="00103A8E"/>
    <w:rsid w:val="00103B2B"/>
    <w:rsid w:val="00103B43"/>
    <w:rsid w:val="00103B74"/>
    <w:rsid w:val="00103B7D"/>
    <w:rsid w:val="00103C1B"/>
    <w:rsid w:val="00103C58"/>
    <w:rsid w:val="00103C93"/>
    <w:rsid w:val="00103D62"/>
    <w:rsid w:val="00103D64"/>
    <w:rsid w:val="00103D7D"/>
    <w:rsid w:val="00103D80"/>
    <w:rsid w:val="00103DB9"/>
    <w:rsid w:val="00103DD7"/>
    <w:rsid w:val="00103DE6"/>
    <w:rsid w:val="00103E81"/>
    <w:rsid w:val="00103E94"/>
    <w:rsid w:val="00103EA7"/>
    <w:rsid w:val="00103EAE"/>
    <w:rsid w:val="00103EB2"/>
    <w:rsid w:val="00103F2D"/>
    <w:rsid w:val="00103F2F"/>
    <w:rsid w:val="00103F30"/>
    <w:rsid w:val="00103F5F"/>
    <w:rsid w:val="00103F7D"/>
    <w:rsid w:val="00103FA1"/>
    <w:rsid w:val="00103FCF"/>
    <w:rsid w:val="00103FF6"/>
    <w:rsid w:val="00104035"/>
    <w:rsid w:val="001040B2"/>
    <w:rsid w:val="001040CA"/>
    <w:rsid w:val="00104105"/>
    <w:rsid w:val="00104112"/>
    <w:rsid w:val="00104117"/>
    <w:rsid w:val="00104140"/>
    <w:rsid w:val="0010418B"/>
    <w:rsid w:val="001041A2"/>
    <w:rsid w:val="001041AA"/>
    <w:rsid w:val="00104212"/>
    <w:rsid w:val="00104215"/>
    <w:rsid w:val="00104249"/>
    <w:rsid w:val="0010424C"/>
    <w:rsid w:val="00104255"/>
    <w:rsid w:val="0010429F"/>
    <w:rsid w:val="001042B4"/>
    <w:rsid w:val="0010434E"/>
    <w:rsid w:val="00104361"/>
    <w:rsid w:val="00104368"/>
    <w:rsid w:val="0010438D"/>
    <w:rsid w:val="001043B3"/>
    <w:rsid w:val="001043CE"/>
    <w:rsid w:val="001043D0"/>
    <w:rsid w:val="001043DB"/>
    <w:rsid w:val="001043DF"/>
    <w:rsid w:val="0010442F"/>
    <w:rsid w:val="00104441"/>
    <w:rsid w:val="00104459"/>
    <w:rsid w:val="0010446B"/>
    <w:rsid w:val="0010447D"/>
    <w:rsid w:val="00104485"/>
    <w:rsid w:val="001044B7"/>
    <w:rsid w:val="001044BD"/>
    <w:rsid w:val="001044CE"/>
    <w:rsid w:val="001044DC"/>
    <w:rsid w:val="0010450A"/>
    <w:rsid w:val="0010454B"/>
    <w:rsid w:val="00104575"/>
    <w:rsid w:val="001045F5"/>
    <w:rsid w:val="00104613"/>
    <w:rsid w:val="00104638"/>
    <w:rsid w:val="0010464C"/>
    <w:rsid w:val="00104658"/>
    <w:rsid w:val="0010466B"/>
    <w:rsid w:val="0010471D"/>
    <w:rsid w:val="0010471E"/>
    <w:rsid w:val="00104792"/>
    <w:rsid w:val="001047A2"/>
    <w:rsid w:val="001047C7"/>
    <w:rsid w:val="001047FD"/>
    <w:rsid w:val="00104801"/>
    <w:rsid w:val="00104831"/>
    <w:rsid w:val="00104855"/>
    <w:rsid w:val="001048FE"/>
    <w:rsid w:val="0010494F"/>
    <w:rsid w:val="00104968"/>
    <w:rsid w:val="0010497D"/>
    <w:rsid w:val="00104982"/>
    <w:rsid w:val="0010498C"/>
    <w:rsid w:val="001049E0"/>
    <w:rsid w:val="00104A07"/>
    <w:rsid w:val="00104A4F"/>
    <w:rsid w:val="00104A63"/>
    <w:rsid w:val="00104A69"/>
    <w:rsid w:val="00104A87"/>
    <w:rsid w:val="00104A8A"/>
    <w:rsid w:val="00104AA7"/>
    <w:rsid w:val="00104AE2"/>
    <w:rsid w:val="00104B0F"/>
    <w:rsid w:val="00104B22"/>
    <w:rsid w:val="00104B24"/>
    <w:rsid w:val="00104B5C"/>
    <w:rsid w:val="00104B6F"/>
    <w:rsid w:val="00104B8B"/>
    <w:rsid w:val="00104B97"/>
    <w:rsid w:val="00104BBB"/>
    <w:rsid w:val="00104BE5"/>
    <w:rsid w:val="00104C32"/>
    <w:rsid w:val="00104C3C"/>
    <w:rsid w:val="00104C57"/>
    <w:rsid w:val="00104C75"/>
    <w:rsid w:val="00104C76"/>
    <w:rsid w:val="00104D1A"/>
    <w:rsid w:val="00104D57"/>
    <w:rsid w:val="00104D65"/>
    <w:rsid w:val="00104DCD"/>
    <w:rsid w:val="00104DEA"/>
    <w:rsid w:val="00104E10"/>
    <w:rsid w:val="00104E32"/>
    <w:rsid w:val="00104E61"/>
    <w:rsid w:val="00104E7D"/>
    <w:rsid w:val="00104E8A"/>
    <w:rsid w:val="00104E94"/>
    <w:rsid w:val="00104EA9"/>
    <w:rsid w:val="00104EE9"/>
    <w:rsid w:val="00104EFF"/>
    <w:rsid w:val="00104F04"/>
    <w:rsid w:val="00104F0B"/>
    <w:rsid w:val="00104F2D"/>
    <w:rsid w:val="00104F35"/>
    <w:rsid w:val="00104F79"/>
    <w:rsid w:val="00104FA0"/>
    <w:rsid w:val="00104FB4"/>
    <w:rsid w:val="00104FBE"/>
    <w:rsid w:val="00104FF4"/>
    <w:rsid w:val="00105024"/>
    <w:rsid w:val="0010505B"/>
    <w:rsid w:val="00105069"/>
    <w:rsid w:val="001050E3"/>
    <w:rsid w:val="001050F6"/>
    <w:rsid w:val="00105177"/>
    <w:rsid w:val="001051B7"/>
    <w:rsid w:val="001051E6"/>
    <w:rsid w:val="00105219"/>
    <w:rsid w:val="00105220"/>
    <w:rsid w:val="00105230"/>
    <w:rsid w:val="00105250"/>
    <w:rsid w:val="00105299"/>
    <w:rsid w:val="001052A6"/>
    <w:rsid w:val="00105329"/>
    <w:rsid w:val="00105343"/>
    <w:rsid w:val="00105383"/>
    <w:rsid w:val="001053EB"/>
    <w:rsid w:val="00105404"/>
    <w:rsid w:val="00105431"/>
    <w:rsid w:val="0010544A"/>
    <w:rsid w:val="0010546D"/>
    <w:rsid w:val="001054DB"/>
    <w:rsid w:val="001054E0"/>
    <w:rsid w:val="001054EC"/>
    <w:rsid w:val="001054FA"/>
    <w:rsid w:val="001054FB"/>
    <w:rsid w:val="00105502"/>
    <w:rsid w:val="0010552D"/>
    <w:rsid w:val="00105534"/>
    <w:rsid w:val="00105562"/>
    <w:rsid w:val="00105586"/>
    <w:rsid w:val="00105588"/>
    <w:rsid w:val="001055BB"/>
    <w:rsid w:val="001055DD"/>
    <w:rsid w:val="0010561E"/>
    <w:rsid w:val="00105635"/>
    <w:rsid w:val="00105670"/>
    <w:rsid w:val="00105671"/>
    <w:rsid w:val="00105676"/>
    <w:rsid w:val="001056BC"/>
    <w:rsid w:val="001056D8"/>
    <w:rsid w:val="0010576E"/>
    <w:rsid w:val="001057ED"/>
    <w:rsid w:val="0010580D"/>
    <w:rsid w:val="0010583E"/>
    <w:rsid w:val="00105855"/>
    <w:rsid w:val="00105864"/>
    <w:rsid w:val="00105896"/>
    <w:rsid w:val="0010589A"/>
    <w:rsid w:val="001058C7"/>
    <w:rsid w:val="00105905"/>
    <w:rsid w:val="00105911"/>
    <w:rsid w:val="00105917"/>
    <w:rsid w:val="00105962"/>
    <w:rsid w:val="0010596B"/>
    <w:rsid w:val="00105995"/>
    <w:rsid w:val="001059AA"/>
    <w:rsid w:val="00105A1F"/>
    <w:rsid w:val="00105A3A"/>
    <w:rsid w:val="00105A3F"/>
    <w:rsid w:val="00105A41"/>
    <w:rsid w:val="00105A57"/>
    <w:rsid w:val="00105A7E"/>
    <w:rsid w:val="00105AEB"/>
    <w:rsid w:val="00105AFF"/>
    <w:rsid w:val="00105B20"/>
    <w:rsid w:val="00105B37"/>
    <w:rsid w:val="00105B5E"/>
    <w:rsid w:val="00105BD7"/>
    <w:rsid w:val="00105BED"/>
    <w:rsid w:val="00105BFD"/>
    <w:rsid w:val="00105C04"/>
    <w:rsid w:val="00105C10"/>
    <w:rsid w:val="00105C13"/>
    <w:rsid w:val="00105C67"/>
    <w:rsid w:val="00105C86"/>
    <w:rsid w:val="00105CDA"/>
    <w:rsid w:val="00105CE4"/>
    <w:rsid w:val="00105CF5"/>
    <w:rsid w:val="00105D18"/>
    <w:rsid w:val="00105D30"/>
    <w:rsid w:val="00105D56"/>
    <w:rsid w:val="00105D95"/>
    <w:rsid w:val="00105DA7"/>
    <w:rsid w:val="00105DCE"/>
    <w:rsid w:val="00105DE6"/>
    <w:rsid w:val="00105DFD"/>
    <w:rsid w:val="00105E1E"/>
    <w:rsid w:val="00105EB6"/>
    <w:rsid w:val="00105EB9"/>
    <w:rsid w:val="00105ED4"/>
    <w:rsid w:val="00105F7D"/>
    <w:rsid w:val="00105F8A"/>
    <w:rsid w:val="00105FAB"/>
    <w:rsid w:val="0010603B"/>
    <w:rsid w:val="001060AD"/>
    <w:rsid w:val="001060E8"/>
    <w:rsid w:val="001060F1"/>
    <w:rsid w:val="00106120"/>
    <w:rsid w:val="0010617B"/>
    <w:rsid w:val="001061A3"/>
    <w:rsid w:val="001061B1"/>
    <w:rsid w:val="001061B4"/>
    <w:rsid w:val="001061B7"/>
    <w:rsid w:val="001061CE"/>
    <w:rsid w:val="001061D5"/>
    <w:rsid w:val="00106240"/>
    <w:rsid w:val="00106244"/>
    <w:rsid w:val="00106286"/>
    <w:rsid w:val="001062E7"/>
    <w:rsid w:val="001062FF"/>
    <w:rsid w:val="0010632F"/>
    <w:rsid w:val="00106335"/>
    <w:rsid w:val="00106376"/>
    <w:rsid w:val="00106378"/>
    <w:rsid w:val="00106388"/>
    <w:rsid w:val="001063A4"/>
    <w:rsid w:val="001063A8"/>
    <w:rsid w:val="001063D9"/>
    <w:rsid w:val="001064B0"/>
    <w:rsid w:val="001064BB"/>
    <w:rsid w:val="001064C0"/>
    <w:rsid w:val="001064E5"/>
    <w:rsid w:val="00106503"/>
    <w:rsid w:val="00106511"/>
    <w:rsid w:val="00106522"/>
    <w:rsid w:val="0010653B"/>
    <w:rsid w:val="00106564"/>
    <w:rsid w:val="0010659D"/>
    <w:rsid w:val="001065C3"/>
    <w:rsid w:val="001065C4"/>
    <w:rsid w:val="0010668B"/>
    <w:rsid w:val="001066A4"/>
    <w:rsid w:val="001066BA"/>
    <w:rsid w:val="001066EA"/>
    <w:rsid w:val="001066EF"/>
    <w:rsid w:val="001066FB"/>
    <w:rsid w:val="001066FE"/>
    <w:rsid w:val="00106709"/>
    <w:rsid w:val="00106753"/>
    <w:rsid w:val="0010677D"/>
    <w:rsid w:val="00106784"/>
    <w:rsid w:val="00106797"/>
    <w:rsid w:val="001067C5"/>
    <w:rsid w:val="001068A3"/>
    <w:rsid w:val="001068AB"/>
    <w:rsid w:val="001068AD"/>
    <w:rsid w:val="001068BA"/>
    <w:rsid w:val="001068DD"/>
    <w:rsid w:val="00106910"/>
    <w:rsid w:val="00106937"/>
    <w:rsid w:val="0010693E"/>
    <w:rsid w:val="0010695D"/>
    <w:rsid w:val="00106973"/>
    <w:rsid w:val="001069A6"/>
    <w:rsid w:val="00106A2B"/>
    <w:rsid w:val="00106A3D"/>
    <w:rsid w:val="00106A4E"/>
    <w:rsid w:val="00106A68"/>
    <w:rsid w:val="00106A69"/>
    <w:rsid w:val="00106A7D"/>
    <w:rsid w:val="00106A80"/>
    <w:rsid w:val="00106ABD"/>
    <w:rsid w:val="00106AE1"/>
    <w:rsid w:val="00106B03"/>
    <w:rsid w:val="00106B0C"/>
    <w:rsid w:val="00106B1C"/>
    <w:rsid w:val="00106B34"/>
    <w:rsid w:val="00106BAF"/>
    <w:rsid w:val="00106BB5"/>
    <w:rsid w:val="00106BD4"/>
    <w:rsid w:val="00106BF5"/>
    <w:rsid w:val="00106C66"/>
    <w:rsid w:val="00106CB7"/>
    <w:rsid w:val="00106CCE"/>
    <w:rsid w:val="00106CD1"/>
    <w:rsid w:val="00106CD5"/>
    <w:rsid w:val="00106CF7"/>
    <w:rsid w:val="00106D7D"/>
    <w:rsid w:val="00106D8F"/>
    <w:rsid w:val="00106DC5"/>
    <w:rsid w:val="00106E01"/>
    <w:rsid w:val="00106E03"/>
    <w:rsid w:val="00106E8C"/>
    <w:rsid w:val="00106EC6"/>
    <w:rsid w:val="00106EDD"/>
    <w:rsid w:val="00106F12"/>
    <w:rsid w:val="00106F1A"/>
    <w:rsid w:val="00106F41"/>
    <w:rsid w:val="00106F52"/>
    <w:rsid w:val="00106F56"/>
    <w:rsid w:val="00106F74"/>
    <w:rsid w:val="00106F8E"/>
    <w:rsid w:val="00106FC5"/>
    <w:rsid w:val="00106FC9"/>
    <w:rsid w:val="00106FCB"/>
    <w:rsid w:val="00106FD0"/>
    <w:rsid w:val="00106FF8"/>
    <w:rsid w:val="00106FFB"/>
    <w:rsid w:val="00107040"/>
    <w:rsid w:val="00107076"/>
    <w:rsid w:val="00107081"/>
    <w:rsid w:val="001070A8"/>
    <w:rsid w:val="001070C4"/>
    <w:rsid w:val="0010710F"/>
    <w:rsid w:val="00107113"/>
    <w:rsid w:val="0010711D"/>
    <w:rsid w:val="00107120"/>
    <w:rsid w:val="00107138"/>
    <w:rsid w:val="0010714A"/>
    <w:rsid w:val="00107157"/>
    <w:rsid w:val="00107192"/>
    <w:rsid w:val="001071AF"/>
    <w:rsid w:val="001071FC"/>
    <w:rsid w:val="00107273"/>
    <w:rsid w:val="00107290"/>
    <w:rsid w:val="001072E3"/>
    <w:rsid w:val="001072EB"/>
    <w:rsid w:val="001072F3"/>
    <w:rsid w:val="001072F8"/>
    <w:rsid w:val="00107308"/>
    <w:rsid w:val="00107310"/>
    <w:rsid w:val="00107314"/>
    <w:rsid w:val="0010731B"/>
    <w:rsid w:val="0010733A"/>
    <w:rsid w:val="00107376"/>
    <w:rsid w:val="001073A2"/>
    <w:rsid w:val="001073F5"/>
    <w:rsid w:val="00107431"/>
    <w:rsid w:val="0010748C"/>
    <w:rsid w:val="001074C1"/>
    <w:rsid w:val="0010750C"/>
    <w:rsid w:val="00107549"/>
    <w:rsid w:val="00107563"/>
    <w:rsid w:val="0010757B"/>
    <w:rsid w:val="0010759A"/>
    <w:rsid w:val="0010760F"/>
    <w:rsid w:val="00107612"/>
    <w:rsid w:val="00107629"/>
    <w:rsid w:val="00107664"/>
    <w:rsid w:val="001076B9"/>
    <w:rsid w:val="00107709"/>
    <w:rsid w:val="0010770A"/>
    <w:rsid w:val="00107734"/>
    <w:rsid w:val="00107735"/>
    <w:rsid w:val="0010776C"/>
    <w:rsid w:val="0010779E"/>
    <w:rsid w:val="001077DD"/>
    <w:rsid w:val="00107832"/>
    <w:rsid w:val="00107840"/>
    <w:rsid w:val="00107861"/>
    <w:rsid w:val="00107875"/>
    <w:rsid w:val="00107887"/>
    <w:rsid w:val="001078B2"/>
    <w:rsid w:val="001078CE"/>
    <w:rsid w:val="001078EE"/>
    <w:rsid w:val="00107945"/>
    <w:rsid w:val="00107954"/>
    <w:rsid w:val="00107985"/>
    <w:rsid w:val="00107991"/>
    <w:rsid w:val="001079FE"/>
    <w:rsid w:val="00107A05"/>
    <w:rsid w:val="00107A1B"/>
    <w:rsid w:val="00107A21"/>
    <w:rsid w:val="00107A3F"/>
    <w:rsid w:val="00107A42"/>
    <w:rsid w:val="00107A86"/>
    <w:rsid w:val="00107AAB"/>
    <w:rsid w:val="00107ACD"/>
    <w:rsid w:val="00107AF8"/>
    <w:rsid w:val="00107B28"/>
    <w:rsid w:val="00107B52"/>
    <w:rsid w:val="00107B7C"/>
    <w:rsid w:val="00107B7F"/>
    <w:rsid w:val="00107B8B"/>
    <w:rsid w:val="00107B8C"/>
    <w:rsid w:val="00107BA1"/>
    <w:rsid w:val="00107BA5"/>
    <w:rsid w:val="00107BCE"/>
    <w:rsid w:val="00107C15"/>
    <w:rsid w:val="00107C18"/>
    <w:rsid w:val="00107C1F"/>
    <w:rsid w:val="00107C37"/>
    <w:rsid w:val="00107C39"/>
    <w:rsid w:val="00107C47"/>
    <w:rsid w:val="00107C74"/>
    <w:rsid w:val="00107C7E"/>
    <w:rsid w:val="00107CAE"/>
    <w:rsid w:val="00107D1B"/>
    <w:rsid w:val="00107D1F"/>
    <w:rsid w:val="00107D49"/>
    <w:rsid w:val="00107D5A"/>
    <w:rsid w:val="00107D5E"/>
    <w:rsid w:val="00107D8C"/>
    <w:rsid w:val="00107DBB"/>
    <w:rsid w:val="00107DDA"/>
    <w:rsid w:val="00107DEA"/>
    <w:rsid w:val="00107E19"/>
    <w:rsid w:val="00107E4A"/>
    <w:rsid w:val="00107E54"/>
    <w:rsid w:val="00107E57"/>
    <w:rsid w:val="00107E8B"/>
    <w:rsid w:val="00107EAB"/>
    <w:rsid w:val="00107EAC"/>
    <w:rsid w:val="00107EBC"/>
    <w:rsid w:val="00107ECA"/>
    <w:rsid w:val="00107EF3"/>
    <w:rsid w:val="00107EFC"/>
    <w:rsid w:val="00107F0B"/>
    <w:rsid w:val="00107F34"/>
    <w:rsid w:val="00107F7F"/>
    <w:rsid w:val="00107F87"/>
    <w:rsid w:val="00107FAE"/>
    <w:rsid w:val="00107FC4"/>
    <w:rsid w:val="00110056"/>
    <w:rsid w:val="00110067"/>
    <w:rsid w:val="00110074"/>
    <w:rsid w:val="001100E5"/>
    <w:rsid w:val="00110142"/>
    <w:rsid w:val="0011014B"/>
    <w:rsid w:val="001101AE"/>
    <w:rsid w:val="001101D8"/>
    <w:rsid w:val="001101EF"/>
    <w:rsid w:val="00110221"/>
    <w:rsid w:val="00110281"/>
    <w:rsid w:val="0011028B"/>
    <w:rsid w:val="00110299"/>
    <w:rsid w:val="001102A5"/>
    <w:rsid w:val="001102C0"/>
    <w:rsid w:val="001102CA"/>
    <w:rsid w:val="001102FA"/>
    <w:rsid w:val="0011032C"/>
    <w:rsid w:val="0011033E"/>
    <w:rsid w:val="00110355"/>
    <w:rsid w:val="00110369"/>
    <w:rsid w:val="001103C6"/>
    <w:rsid w:val="001103EB"/>
    <w:rsid w:val="00110419"/>
    <w:rsid w:val="0011049E"/>
    <w:rsid w:val="001104BC"/>
    <w:rsid w:val="001104F7"/>
    <w:rsid w:val="00110526"/>
    <w:rsid w:val="0011052F"/>
    <w:rsid w:val="001105D6"/>
    <w:rsid w:val="001105FF"/>
    <w:rsid w:val="00110634"/>
    <w:rsid w:val="0011063B"/>
    <w:rsid w:val="00110659"/>
    <w:rsid w:val="0011065C"/>
    <w:rsid w:val="00110681"/>
    <w:rsid w:val="00110686"/>
    <w:rsid w:val="001106AD"/>
    <w:rsid w:val="001106C2"/>
    <w:rsid w:val="001106C7"/>
    <w:rsid w:val="001106D4"/>
    <w:rsid w:val="00110719"/>
    <w:rsid w:val="00110782"/>
    <w:rsid w:val="0011079E"/>
    <w:rsid w:val="001107AC"/>
    <w:rsid w:val="00110803"/>
    <w:rsid w:val="00110833"/>
    <w:rsid w:val="0011083C"/>
    <w:rsid w:val="00110863"/>
    <w:rsid w:val="00110895"/>
    <w:rsid w:val="001108D1"/>
    <w:rsid w:val="001108D5"/>
    <w:rsid w:val="001108DE"/>
    <w:rsid w:val="00110909"/>
    <w:rsid w:val="0011093B"/>
    <w:rsid w:val="00110943"/>
    <w:rsid w:val="0011099F"/>
    <w:rsid w:val="001109A0"/>
    <w:rsid w:val="001109D9"/>
    <w:rsid w:val="00110A0E"/>
    <w:rsid w:val="00110A9A"/>
    <w:rsid w:val="00110AA4"/>
    <w:rsid w:val="00110ABB"/>
    <w:rsid w:val="00110AE6"/>
    <w:rsid w:val="00110B03"/>
    <w:rsid w:val="00110B0E"/>
    <w:rsid w:val="00110B3F"/>
    <w:rsid w:val="00110BBC"/>
    <w:rsid w:val="00110CA9"/>
    <w:rsid w:val="00110CAE"/>
    <w:rsid w:val="00110CE5"/>
    <w:rsid w:val="00110CF6"/>
    <w:rsid w:val="00110D09"/>
    <w:rsid w:val="00110D0A"/>
    <w:rsid w:val="00110D4E"/>
    <w:rsid w:val="00110E1A"/>
    <w:rsid w:val="00110E67"/>
    <w:rsid w:val="00110E82"/>
    <w:rsid w:val="00110E91"/>
    <w:rsid w:val="00110EA4"/>
    <w:rsid w:val="00110F18"/>
    <w:rsid w:val="00110F35"/>
    <w:rsid w:val="00110F40"/>
    <w:rsid w:val="00110F99"/>
    <w:rsid w:val="00110FA6"/>
    <w:rsid w:val="00110FA9"/>
    <w:rsid w:val="00110FEC"/>
    <w:rsid w:val="0011110F"/>
    <w:rsid w:val="001111B7"/>
    <w:rsid w:val="001111BA"/>
    <w:rsid w:val="001111C9"/>
    <w:rsid w:val="00111201"/>
    <w:rsid w:val="0011125B"/>
    <w:rsid w:val="00111275"/>
    <w:rsid w:val="00111277"/>
    <w:rsid w:val="001112A2"/>
    <w:rsid w:val="001112BE"/>
    <w:rsid w:val="001112CE"/>
    <w:rsid w:val="001112D1"/>
    <w:rsid w:val="001112F2"/>
    <w:rsid w:val="00111309"/>
    <w:rsid w:val="00111331"/>
    <w:rsid w:val="00111354"/>
    <w:rsid w:val="00111365"/>
    <w:rsid w:val="00111409"/>
    <w:rsid w:val="0011145D"/>
    <w:rsid w:val="00111479"/>
    <w:rsid w:val="001114B4"/>
    <w:rsid w:val="001114FD"/>
    <w:rsid w:val="00111572"/>
    <w:rsid w:val="00111578"/>
    <w:rsid w:val="00111594"/>
    <w:rsid w:val="001115BA"/>
    <w:rsid w:val="001115BC"/>
    <w:rsid w:val="001115C2"/>
    <w:rsid w:val="001115E0"/>
    <w:rsid w:val="0011166B"/>
    <w:rsid w:val="001116AB"/>
    <w:rsid w:val="001116D8"/>
    <w:rsid w:val="001116DF"/>
    <w:rsid w:val="001116EB"/>
    <w:rsid w:val="00111719"/>
    <w:rsid w:val="00111748"/>
    <w:rsid w:val="00111757"/>
    <w:rsid w:val="00111772"/>
    <w:rsid w:val="0011178A"/>
    <w:rsid w:val="001117A3"/>
    <w:rsid w:val="001117BD"/>
    <w:rsid w:val="00111814"/>
    <w:rsid w:val="00111833"/>
    <w:rsid w:val="00111880"/>
    <w:rsid w:val="00111897"/>
    <w:rsid w:val="00111899"/>
    <w:rsid w:val="001118DD"/>
    <w:rsid w:val="00111904"/>
    <w:rsid w:val="0011190B"/>
    <w:rsid w:val="0011190D"/>
    <w:rsid w:val="001119C3"/>
    <w:rsid w:val="001119EF"/>
    <w:rsid w:val="00111A1E"/>
    <w:rsid w:val="00111A61"/>
    <w:rsid w:val="00111ABD"/>
    <w:rsid w:val="00111ADC"/>
    <w:rsid w:val="00111ADD"/>
    <w:rsid w:val="00111AE9"/>
    <w:rsid w:val="00111B1F"/>
    <w:rsid w:val="00111B3B"/>
    <w:rsid w:val="00111B50"/>
    <w:rsid w:val="00111B56"/>
    <w:rsid w:val="00111B7B"/>
    <w:rsid w:val="00111B8F"/>
    <w:rsid w:val="00111BB5"/>
    <w:rsid w:val="00111BDF"/>
    <w:rsid w:val="00111BEA"/>
    <w:rsid w:val="00111BF7"/>
    <w:rsid w:val="00111C60"/>
    <w:rsid w:val="00111C66"/>
    <w:rsid w:val="00111C95"/>
    <w:rsid w:val="00111CA4"/>
    <w:rsid w:val="00111CC5"/>
    <w:rsid w:val="00111CEE"/>
    <w:rsid w:val="00111CF7"/>
    <w:rsid w:val="00111CFB"/>
    <w:rsid w:val="00111D0F"/>
    <w:rsid w:val="00111D20"/>
    <w:rsid w:val="00111D29"/>
    <w:rsid w:val="00111D77"/>
    <w:rsid w:val="00111D83"/>
    <w:rsid w:val="00111D8B"/>
    <w:rsid w:val="00111D8E"/>
    <w:rsid w:val="00111DB9"/>
    <w:rsid w:val="00111DEA"/>
    <w:rsid w:val="00111DED"/>
    <w:rsid w:val="00111DF5"/>
    <w:rsid w:val="00111E0E"/>
    <w:rsid w:val="00111F18"/>
    <w:rsid w:val="00111F23"/>
    <w:rsid w:val="00111F60"/>
    <w:rsid w:val="00111F70"/>
    <w:rsid w:val="00111FB4"/>
    <w:rsid w:val="00111FC6"/>
    <w:rsid w:val="00111FCF"/>
    <w:rsid w:val="00111FF2"/>
    <w:rsid w:val="00112002"/>
    <w:rsid w:val="00112003"/>
    <w:rsid w:val="0011202A"/>
    <w:rsid w:val="00112047"/>
    <w:rsid w:val="001120AE"/>
    <w:rsid w:val="001120DA"/>
    <w:rsid w:val="001120FD"/>
    <w:rsid w:val="0011212D"/>
    <w:rsid w:val="00112157"/>
    <w:rsid w:val="00112179"/>
    <w:rsid w:val="001121A6"/>
    <w:rsid w:val="001121C3"/>
    <w:rsid w:val="00112226"/>
    <w:rsid w:val="00112282"/>
    <w:rsid w:val="00112283"/>
    <w:rsid w:val="00112285"/>
    <w:rsid w:val="001122A5"/>
    <w:rsid w:val="001122C1"/>
    <w:rsid w:val="001122D1"/>
    <w:rsid w:val="0011232E"/>
    <w:rsid w:val="00112336"/>
    <w:rsid w:val="00112368"/>
    <w:rsid w:val="00112375"/>
    <w:rsid w:val="001123B9"/>
    <w:rsid w:val="001123D9"/>
    <w:rsid w:val="001123FA"/>
    <w:rsid w:val="00112402"/>
    <w:rsid w:val="0011242D"/>
    <w:rsid w:val="00112448"/>
    <w:rsid w:val="001124F4"/>
    <w:rsid w:val="00112562"/>
    <w:rsid w:val="0011257F"/>
    <w:rsid w:val="001125B8"/>
    <w:rsid w:val="001125DA"/>
    <w:rsid w:val="001125E8"/>
    <w:rsid w:val="001125F6"/>
    <w:rsid w:val="00112632"/>
    <w:rsid w:val="001126B3"/>
    <w:rsid w:val="001126D2"/>
    <w:rsid w:val="001126DB"/>
    <w:rsid w:val="0011270E"/>
    <w:rsid w:val="00112726"/>
    <w:rsid w:val="001127C4"/>
    <w:rsid w:val="001127C7"/>
    <w:rsid w:val="00112824"/>
    <w:rsid w:val="00112831"/>
    <w:rsid w:val="00112848"/>
    <w:rsid w:val="001128A5"/>
    <w:rsid w:val="001128C1"/>
    <w:rsid w:val="001128DC"/>
    <w:rsid w:val="001128EC"/>
    <w:rsid w:val="00112924"/>
    <w:rsid w:val="0011292D"/>
    <w:rsid w:val="00112947"/>
    <w:rsid w:val="0011294C"/>
    <w:rsid w:val="00112961"/>
    <w:rsid w:val="00112967"/>
    <w:rsid w:val="00112985"/>
    <w:rsid w:val="001129CF"/>
    <w:rsid w:val="001129EC"/>
    <w:rsid w:val="00112A0B"/>
    <w:rsid w:val="00112A0F"/>
    <w:rsid w:val="00112A15"/>
    <w:rsid w:val="00112A22"/>
    <w:rsid w:val="00112A33"/>
    <w:rsid w:val="00112A3E"/>
    <w:rsid w:val="00112A4E"/>
    <w:rsid w:val="00112A5A"/>
    <w:rsid w:val="00112A92"/>
    <w:rsid w:val="00112AB8"/>
    <w:rsid w:val="00112ACD"/>
    <w:rsid w:val="00112AD5"/>
    <w:rsid w:val="00112AFF"/>
    <w:rsid w:val="00112B0B"/>
    <w:rsid w:val="00112B4E"/>
    <w:rsid w:val="00112B5C"/>
    <w:rsid w:val="00112B90"/>
    <w:rsid w:val="00112BBC"/>
    <w:rsid w:val="00112BD2"/>
    <w:rsid w:val="00112BE2"/>
    <w:rsid w:val="00112BE3"/>
    <w:rsid w:val="00112C57"/>
    <w:rsid w:val="00112CC0"/>
    <w:rsid w:val="00112D01"/>
    <w:rsid w:val="00112D1E"/>
    <w:rsid w:val="00112D55"/>
    <w:rsid w:val="00112D5E"/>
    <w:rsid w:val="00112D8E"/>
    <w:rsid w:val="00112DAE"/>
    <w:rsid w:val="00112DB5"/>
    <w:rsid w:val="00112DC2"/>
    <w:rsid w:val="00112E55"/>
    <w:rsid w:val="00112EA8"/>
    <w:rsid w:val="00112EE5"/>
    <w:rsid w:val="00112FD8"/>
    <w:rsid w:val="00112FDE"/>
    <w:rsid w:val="00113025"/>
    <w:rsid w:val="00113041"/>
    <w:rsid w:val="00113055"/>
    <w:rsid w:val="00113076"/>
    <w:rsid w:val="0011308A"/>
    <w:rsid w:val="001130A5"/>
    <w:rsid w:val="001130F6"/>
    <w:rsid w:val="00113194"/>
    <w:rsid w:val="001131C7"/>
    <w:rsid w:val="00113262"/>
    <w:rsid w:val="00113298"/>
    <w:rsid w:val="001132E0"/>
    <w:rsid w:val="001132F8"/>
    <w:rsid w:val="0011330F"/>
    <w:rsid w:val="00113339"/>
    <w:rsid w:val="00113346"/>
    <w:rsid w:val="00113358"/>
    <w:rsid w:val="001133CE"/>
    <w:rsid w:val="001133ED"/>
    <w:rsid w:val="001133F1"/>
    <w:rsid w:val="0011341D"/>
    <w:rsid w:val="00113430"/>
    <w:rsid w:val="00113435"/>
    <w:rsid w:val="00113471"/>
    <w:rsid w:val="001134CE"/>
    <w:rsid w:val="001134D9"/>
    <w:rsid w:val="001134E2"/>
    <w:rsid w:val="00113501"/>
    <w:rsid w:val="0011350B"/>
    <w:rsid w:val="00113511"/>
    <w:rsid w:val="00113524"/>
    <w:rsid w:val="00113527"/>
    <w:rsid w:val="00113547"/>
    <w:rsid w:val="001135DC"/>
    <w:rsid w:val="001135E9"/>
    <w:rsid w:val="00113629"/>
    <w:rsid w:val="00113633"/>
    <w:rsid w:val="00113666"/>
    <w:rsid w:val="00113685"/>
    <w:rsid w:val="00113690"/>
    <w:rsid w:val="001136AE"/>
    <w:rsid w:val="00113739"/>
    <w:rsid w:val="0011373A"/>
    <w:rsid w:val="0011373F"/>
    <w:rsid w:val="001137CA"/>
    <w:rsid w:val="001137D9"/>
    <w:rsid w:val="001137F1"/>
    <w:rsid w:val="0011380B"/>
    <w:rsid w:val="0011384D"/>
    <w:rsid w:val="001138B9"/>
    <w:rsid w:val="001138BE"/>
    <w:rsid w:val="00113907"/>
    <w:rsid w:val="00113909"/>
    <w:rsid w:val="0011397C"/>
    <w:rsid w:val="0011397D"/>
    <w:rsid w:val="0011399A"/>
    <w:rsid w:val="001139B2"/>
    <w:rsid w:val="001139B7"/>
    <w:rsid w:val="001139EC"/>
    <w:rsid w:val="001139F5"/>
    <w:rsid w:val="00113A4F"/>
    <w:rsid w:val="00113A54"/>
    <w:rsid w:val="00113A9B"/>
    <w:rsid w:val="00113AC6"/>
    <w:rsid w:val="00113B6F"/>
    <w:rsid w:val="00113B7D"/>
    <w:rsid w:val="00113B84"/>
    <w:rsid w:val="00113BC9"/>
    <w:rsid w:val="00113BCA"/>
    <w:rsid w:val="00113BE4"/>
    <w:rsid w:val="00113BF0"/>
    <w:rsid w:val="00113C06"/>
    <w:rsid w:val="00113C11"/>
    <w:rsid w:val="00113C18"/>
    <w:rsid w:val="00113C29"/>
    <w:rsid w:val="00113C70"/>
    <w:rsid w:val="00113C7E"/>
    <w:rsid w:val="00113C9E"/>
    <w:rsid w:val="00113CC2"/>
    <w:rsid w:val="00113CC5"/>
    <w:rsid w:val="00113CF6"/>
    <w:rsid w:val="00113D09"/>
    <w:rsid w:val="00113D11"/>
    <w:rsid w:val="00113D3E"/>
    <w:rsid w:val="00113D60"/>
    <w:rsid w:val="00113D64"/>
    <w:rsid w:val="00113D7D"/>
    <w:rsid w:val="00113DDA"/>
    <w:rsid w:val="00113E3F"/>
    <w:rsid w:val="00113E69"/>
    <w:rsid w:val="00113E78"/>
    <w:rsid w:val="00113EA0"/>
    <w:rsid w:val="00113EE8"/>
    <w:rsid w:val="00113EF0"/>
    <w:rsid w:val="00113EF5"/>
    <w:rsid w:val="00113F11"/>
    <w:rsid w:val="00113F1F"/>
    <w:rsid w:val="00113F3F"/>
    <w:rsid w:val="00113FD2"/>
    <w:rsid w:val="00113FDE"/>
    <w:rsid w:val="00113FE3"/>
    <w:rsid w:val="00113FE7"/>
    <w:rsid w:val="00114018"/>
    <w:rsid w:val="00114029"/>
    <w:rsid w:val="001140B6"/>
    <w:rsid w:val="001140EB"/>
    <w:rsid w:val="001140FD"/>
    <w:rsid w:val="00114108"/>
    <w:rsid w:val="00114143"/>
    <w:rsid w:val="00114156"/>
    <w:rsid w:val="00114177"/>
    <w:rsid w:val="0011417D"/>
    <w:rsid w:val="00114209"/>
    <w:rsid w:val="0011421C"/>
    <w:rsid w:val="0011425B"/>
    <w:rsid w:val="001142BB"/>
    <w:rsid w:val="001142D2"/>
    <w:rsid w:val="001142DE"/>
    <w:rsid w:val="0011431F"/>
    <w:rsid w:val="0011432B"/>
    <w:rsid w:val="0011433C"/>
    <w:rsid w:val="00114344"/>
    <w:rsid w:val="00114386"/>
    <w:rsid w:val="001143D8"/>
    <w:rsid w:val="001143F2"/>
    <w:rsid w:val="0011440B"/>
    <w:rsid w:val="001144B4"/>
    <w:rsid w:val="001144D7"/>
    <w:rsid w:val="001144F3"/>
    <w:rsid w:val="001144FC"/>
    <w:rsid w:val="00114502"/>
    <w:rsid w:val="0011453D"/>
    <w:rsid w:val="0011453E"/>
    <w:rsid w:val="00114549"/>
    <w:rsid w:val="00114551"/>
    <w:rsid w:val="001145A4"/>
    <w:rsid w:val="00114640"/>
    <w:rsid w:val="00114652"/>
    <w:rsid w:val="00114684"/>
    <w:rsid w:val="00114685"/>
    <w:rsid w:val="001146BB"/>
    <w:rsid w:val="001146DB"/>
    <w:rsid w:val="001146EB"/>
    <w:rsid w:val="0011473A"/>
    <w:rsid w:val="00114741"/>
    <w:rsid w:val="0011478F"/>
    <w:rsid w:val="001147A3"/>
    <w:rsid w:val="001147CB"/>
    <w:rsid w:val="001147D2"/>
    <w:rsid w:val="001147EB"/>
    <w:rsid w:val="00114812"/>
    <w:rsid w:val="00114815"/>
    <w:rsid w:val="00114817"/>
    <w:rsid w:val="00114818"/>
    <w:rsid w:val="0011481C"/>
    <w:rsid w:val="00114847"/>
    <w:rsid w:val="0011484D"/>
    <w:rsid w:val="00114854"/>
    <w:rsid w:val="00114863"/>
    <w:rsid w:val="00114875"/>
    <w:rsid w:val="00114878"/>
    <w:rsid w:val="001148A8"/>
    <w:rsid w:val="00114902"/>
    <w:rsid w:val="00114909"/>
    <w:rsid w:val="0011491C"/>
    <w:rsid w:val="00114988"/>
    <w:rsid w:val="0011498C"/>
    <w:rsid w:val="001149A5"/>
    <w:rsid w:val="001149BA"/>
    <w:rsid w:val="001149CE"/>
    <w:rsid w:val="001149E4"/>
    <w:rsid w:val="001149E7"/>
    <w:rsid w:val="00114A29"/>
    <w:rsid w:val="00114AE2"/>
    <w:rsid w:val="00114AE7"/>
    <w:rsid w:val="00114AF3"/>
    <w:rsid w:val="00114B2A"/>
    <w:rsid w:val="00114B58"/>
    <w:rsid w:val="00114BA0"/>
    <w:rsid w:val="00114BC4"/>
    <w:rsid w:val="00114BD4"/>
    <w:rsid w:val="00114BEC"/>
    <w:rsid w:val="00114C0C"/>
    <w:rsid w:val="00114C38"/>
    <w:rsid w:val="00114C70"/>
    <w:rsid w:val="00114C7B"/>
    <w:rsid w:val="00114C94"/>
    <w:rsid w:val="00114CCF"/>
    <w:rsid w:val="00114CEA"/>
    <w:rsid w:val="00114CFA"/>
    <w:rsid w:val="00114D69"/>
    <w:rsid w:val="00114DB8"/>
    <w:rsid w:val="00114E18"/>
    <w:rsid w:val="00114E2F"/>
    <w:rsid w:val="00114E4E"/>
    <w:rsid w:val="00114E72"/>
    <w:rsid w:val="00114E7D"/>
    <w:rsid w:val="00114E98"/>
    <w:rsid w:val="00114EE0"/>
    <w:rsid w:val="00114EED"/>
    <w:rsid w:val="00114F43"/>
    <w:rsid w:val="00114F72"/>
    <w:rsid w:val="00114FC9"/>
    <w:rsid w:val="00114FD7"/>
    <w:rsid w:val="00114FF5"/>
    <w:rsid w:val="0011503E"/>
    <w:rsid w:val="00115054"/>
    <w:rsid w:val="001150A3"/>
    <w:rsid w:val="001150B3"/>
    <w:rsid w:val="0011510B"/>
    <w:rsid w:val="00115129"/>
    <w:rsid w:val="0011513A"/>
    <w:rsid w:val="0011515A"/>
    <w:rsid w:val="0011518E"/>
    <w:rsid w:val="001151BD"/>
    <w:rsid w:val="0011524F"/>
    <w:rsid w:val="00115266"/>
    <w:rsid w:val="0011526B"/>
    <w:rsid w:val="00115278"/>
    <w:rsid w:val="001152AB"/>
    <w:rsid w:val="001152BA"/>
    <w:rsid w:val="001152CF"/>
    <w:rsid w:val="001152E9"/>
    <w:rsid w:val="001152EA"/>
    <w:rsid w:val="001152FA"/>
    <w:rsid w:val="0011533C"/>
    <w:rsid w:val="00115361"/>
    <w:rsid w:val="0011536E"/>
    <w:rsid w:val="0011537F"/>
    <w:rsid w:val="001153A9"/>
    <w:rsid w:val="00115426"/>
    <w:rsid w:val="00115447"/>
    <w:rsid w:val="00115448"/>
    <w:rsid w:val="00115450"/>
    <w:rsid w:val="001154B2"/>
    <w:rsid w:val="001154CC"/>
    <w:rsid w:val="00115529"/>
    <w:rsid w:val="00115563"/>
    <w:rsid w:val="0011557B"/>
    <w:rsid w:val="00115585"/>
    <w:rsid w:val="001155AA"/>
    <w:rsid w:val="001155CA"/>
    <w:rsid w:val="001155E6"/>
    <w:rsid w:val="001155F4"/>
    <w:rsid w:val="00115684"/>
    <w:rsid w:val="001156D7"/>
    <w:rsid w:val="001157B4"/>
    <w:rsid w:val="001157FF"/>
    <w:rsid w:val="0011581A"/>
    <w:rsid w:val="0011581E"/>
    <w:rsid w:val="00115827"/>
    <w:rsid w:val="00115879"/>
    <w:rsid w:val="0011589E"/>
    <w:rsid w:val="001158B6"/>
    <w:rsid w:val="001158D8"/>
    <w:rsid w:val="001158E7"/>
    <w:rsid w:val="001158F4"/>
    <w:rsid w:val="00115912"/>
    <w:rsid w:val="00115947"/>
    <w:rsid w:val="0011595A"/>
    <w:rsid w:val="001159A6"/>
    <w:rsid w:val="001159FF"/>
    <w:rsid w:val="00115A89"/>
    <w:rsid w:val="00115A92"/>
    <w:rsid w:val="00115AB6"/>
    <w:rsid w:val="00115AC8"/>
    <w:rsid w:val="00115AD6"/>
    <w:rsid w:val="00115B0E"/>
    <w:rsid w:val="00115B1A"/>
    <w:rsid w:val="00115B2C"/>
    <w:rsid w:val="00115B42"/>
    <w:rsid w:val="00115B63"/>
    <w:rsid w:val="00115BDE"/>
    <w:rsid w:val="00115BE4"/>
    <w:rsid w:val="00115C1B"/>
    <w:rsid w:val="00115C22"/>
    <w:rsid w:val="00115C43"/>
    <w:rsid w:val="00115C5E"/>
    <w:rsid w:val="00115CA5"/>
    <w:rsid w:val="00115CEA"/>
    <w:rsid w:val="00115D21"/>
    <w:rsid w:val="00115D34"/>
    <w:rsid w:val="00115D7E"/>
    <w:rsid w:val="00115D8A"/>
    <w:rsid w:val="00115DB5"/>
    <w:rsid w:val="00115DCD"/>
    <w:rsid w:val="00115DD4"/>
    <w:rsid w:val="00115E44"/>
    <w:rsid w:val="00115E4C"/>
    <w:rsid w:val="00115E7C"/>
    <w:rsid w:val="00115E87"/>
    <w:rsid w:val="00115E97"/>
    <w:rsid w:val="00115ED6"/>
    <w:rsid w:val="00115ED7"/>
    <w:rsid w:val="00115EDA"/>
    <w:rsid w:val="00115F05"/>
    <w:rsid w:val="00115F12"/>
    <w:rsid w:val="00115F37"/>
    <w:rsid w:val="00115F44"/>
    <w:rsid w:val="00115F53"/>
    <w:rsid w:val="00115F7A"/>
    <w:rsid w:val="00115FCB"/>
    <w:rsid w:val="00115FD8"/>
    <w:rsid w:val="00115FD9"/>
    <w:rsid w:val="0011604B"/>
    <w:rsid w:val="00116084"/>
    <w:rsid w:val="001160D3"/>
    <w:rsid w:val="001160D5"/>
    <w:rsid w:val="00116123"/>
    <w:rsid w:val="001161BC"/>
    <w:rsid w:val="00116243"/>
    <w:rsid w:val="00116253"/>
    <w:rsid w:val="00116274"/>
    <w:rsid w:val="001162C4"/>
    <w:rsid w:val="001162CA"/>
    <w:rsid w:val="00116354"/>
    <w:rsid w:val="001163D1"/>
    <w:rsid w:val="001163F8"/>
    <w:rsid w:val="00116435"/>
    <w:rsid w:val="0011644A"/>
    <w:rsid w:val="0011644E"/>
    <w:rsid w:val="00116483"/>
    <w:rsid w:val="00116490"/>
    <w:rsid w:val="001164DD"/>
    <w:rsid w:val="001164F0"/>
    <w:rsid w:val="00116509"/>
    <w:rsid w:val="00116539"/>
    <w:rsid w:val="00116543"/>
    <w:rsid w:val="001165A8"/>
    <w:rsid w:val="001165AF"/>
    <w:rsid w:val="00116676"/>
    <w:rsid w:val="001166D7"/>
    <w:rsid w:val="00116707"/>
    <w:rsid w:val="00116779"/>
    <w:rsid w:val="001167B3"/>
    <w:rsid w:val="001167CB"/>
    <w:rsid w:val="001167D7"/>
    <w:rsid w:val="00116810"/>
    <w:rsid w:val="00116888"/>
    <w:rsid w:val="001168A5"/>
    <w:rsid w:val="001168D5"/>
    <w:rsid w:val="001168EA"/>
    <w:rsid w:val="001168F4"/>
    <w:rsid w:val="00116913"/>
    <w:rsid w:val="00116927"/>
    <w:rsid w:val="00116931"/>
    <w:rsid w:val="00116976"/>
    <w:rsid w:val="00116A36"/>
    <w:rsid w:val="00116A66"/>
    <w:rsid w:val="00116A7A"/>
    <w:rsid w:val="00116A97"/>
    <w:rsid w:val="00116B4D"/>
    <w:rsid w:val="00116B9A"/>
    <w:rsid w:val="00116C10"/>
    <w:rsid w:val="00116C17"/>
    <w:rsid w:val="00116C5D"/>
    <w:rsid w:val="00116CCA"/>
    <w:rsid w:val="00116CE4"/>
    <w:rsid w:val="00116CF6"/>
    <w:rsid w:val="00116D23"/>
    <w:rsid w:val="00116D2D"/>
    <w:rsid w:val="00116D96"/>
    <w:rsid w:val="00116E03"/>
    <w:rsid w:val="00116E42"/>
    <w:rsid w:val="00116EBA"/>
    <w:rsid w:val="00116ED5"/>
    <w:rsid w:val="00116EDC"/>
    <w:rsid w:val="00116EFC"/>
    <w:rsid w:val="00116F7B"/>
    <w:rsid w:val="00116FB8"/>
    <w:rsid w:val="00116FD7"/>
    <w:rsid w:val="00117001"/>
    <w:rsid w:val="0011700E"/>
    <w:rsid w:val="00117064"/>
    <w:rsid w:val="001170AF"/>
    <w:rsid w:val="00117103"/>
    <w:rsid w:val="00117122"/>
    <w:rsid w:val="00117125"/>
    <w:rsid w:val="00117172"/>
    <w:rsid w:val="00117174"/>
    <w:rsid w:val="00117190"/>
    <w:rsid w:val="001171A5"/>
    <w:rsid w:val="00117222"/>
    <w:rsid w:val="0011723C"/>
    <w:rsid w:val="0011723F"/>
    <w:rsid w:val="0011725C"/>
    <w:rsid w:val="00117260"/>
    <w:rsid w:val="00117270"/>
    <w:rsid w:val="001172A0"/>
    <w:rsid w:val="0011730F"/>
    <w:rsid w:val="0011731F"/>
    <w:rsid w:val="0011733B"/>
    <w:rsid w:val="00117369"/>
    <w:rsid w:val="00117384"/>
    <w:rsid w:val="0011738C"/>
    <w:rsid w:val="00117391"/>
    <w:rsid w:val="001173F2"/>
    <w:rsid w:val="001173F5"/>
    <w:rsid w:val="00117423"/>
    <w:rsid w:val="00117432"/>
    <w:rsid w:val="0011744F"/>
    <w:rsid w:val="0011749B"/>
    <w:rsid w:val="001174B9"/>
    <w:rsid w:val="001174CC"/>
    <w:rsid w:val="001174E4"/>
    <w:rsid w:val="00117526"/>
    <w:rsid w:val="0011753B"/>
    <w:rsid w:val="0011754A"/>
    <w:rsid w:val="001175F7"/>
    <w:rsid w:val="00117605"/>
    <w:rsid w:val="00117610"/>
    <w:rsid w:val="00117619"/>
    <w:rsid w:val="00117644"/>
    <w:rsid w:val="0011766B"/>
    <w:rsid w:val="0011769A"/>
    <w:rsid w:val="001176A2"/>
    <w:rsid w:val="001176B6"/>
    <w:rsid w:val="001176ED"/>
    <w:rsid w:val="001176F2"/>
    <w:rsid w:val="00117709"/>
    <w:rsid w:val="00117718"/>
    <w:rsid w:val="0011774A"/>
    <w:rsid w:val="0011775E"/>
    <w:rsid w:val="0011775F"/>
    <w:rsid w:val="00117766"/>
    <w:rsid w:val="001177D8"/>
    <w:rsid w:val="00117804"/>
    <w:rsid w:val="00117820"/>
    <w:rsid w:val="00117853"/>
    <w:rsid w:val="00117877"/>
    <w:rsid w:val="0011787B"/>
    <w:rsid w:val="001178B8"/>
    <w:rsid w:val="001178D4"/>
    <w:rsid w:val="001178E7"/>
    <w:rsid w:val="001178F0"/>
    <w:rsid w:val="00117918"/>
    <w:rsid w:val="0011794B"/>
    <w:rsid w:val="00117978"/>
    <w:rsid w:val="0011799B"/>
    <w:rsid w:val="001179F2"/>
    <w:rsid w:val="00117A1D"/>
    <w:rsid w:val="00117A57"/>
    <w:rsid w:val="00117A58"/>
    <w:rsid w:val="00117A81"/>
    <w:rsid w:val="00117B1F"/>
    <w:rsid w:val="00117B51"/>
    <w:rsid w:val="00117B7A"/>
    <w:rsid w:val="00117BE0"/>
    <w:rsid w:val="00117BE4"/>
    <w:rsid w:val="00117BE8"/>
    <w:rsid w:val="00117BF8"/>
    <w:rsid w:val="00117C0D"/>
    <w:rsid w:val="00117C1A"/>
    <w:rsid w:val="00117C1D"/>
    <w:rsid w:val="00117C26"/>
    <w:rsid w:val="00117C5F"/>
    <w:rsid w:val="00117C64"/>
    <w:rsid w:val="00117C7E"/>
    <w:rsid w:val="00117CCA"/>
    <w:rsid w:val="00117D00"/>
    <w:rsid w:val="00117D02"/>
    <w:rsid w:val="00117D4F"/>
    <w:rsid w:val="00117D8F"/>
    <w:rsid w:val="00117DA9"/>
    <w:rsid w:val="00117DB1"/>
    <w:rsid w:val="00117DC8"/>
    <w:rsid w:val="00117DE4"/>
    <w:rsid w:val="00117E3E"/>
    <w:rsid w:val="00117E51"/>
    <w:rsid w:val="00117E57"/>
    <w:rsid w:val="00117E5A"/>
    <w:rsid w:val="00117E69"/>
    <w:rsid w:val="00117E74"/>
    <w:rsid w:val="00117E7B"/>
    <w:rsid w:val="00117E94"/>
    <w:rsid w:val="00117EB0"/>
    <w:rsid w:val="00117EB1"/>
    <w:rsid w:val="00117EC2"/>
    <w:rsid w:val="00117ED0"/>
    <w:rsid w:val="00117EF2"/>
    <w:rsid w:val="00117F50"/>
    <w:rsid w:val="00117F6A"/>
    <w:rsid w:val="00117FC6"/>
    <w:rsid w:val="00117FD4"/>
    <w:rsid w:val="0012001C"/>
    <w:rsid w:val="00120032"/>
    <w:rsid w:val="0012004A"/>
    <w:rsid w:val="00120096"/>
    <w:rsid w:val="001200D6"/>
    <w:rsid w:val="001200E2"/>
    <w:rsid w:val="001200E9"/>
    <w:rsid w:val="0012014E"/>
    <w:rsid w:val="0012016A"/>
    <w:rsid w:val="0012016B"/>
    <w:rsid w:val="001201DA"/>
    <w:rsid w:val="00120225"/>
    <w:rsid w:val="00120226"/>
    <w:rsid w:val="00120245"/>
    <w:rsid w:val="001202AE"/>
    <w:rsid w:val="001202DB"/>
    <w:rsid w:val="001202F4"/>
    <w:rsid w:val="00120342"/>
    <w:rsid w:val="00120352"/>
    <w:rsid w:val="00120399"/>
    <w:rsid w:val="001203AB"/>
    <w:rsid w:val="001203C0"/>
    <w:rsid w:val="001203C2"/>
    <w:rsid w:val="001203CE"/>
    <w:rsid w:val="0012040B"/>
    <w:rsid w:val="0012040C"/>
    <w:rsid w:val="00120430"/>
    <w:rsid w:val="00120477"/>
    <w:rsid w:val="00120520"/>
    <w:rsid w:val="00120545"/>
    <w:rsid w:val="00120572"/>
    <w:rsid w:val="0012058B"/>
    <w:rsid w:val="001205CC"/>
    <w:rsid w:val="001205D2"/>
    <w:rsid w:val="001205E8"/>
    <w:rsid w:val="001205F7"/>
    <w:rsid w:val="00120721"/>
    <w:rsid w:val="00120788"/>
    <w:rsid w:val="001207BC"/>
    <w:rsid w:val="001207C7"/>
    <w:rsid w:val="001207E9"/>
    <w:rsid w:val="001207F1"/>
    <w:rsid w:val="001207F7"/>
    <w:rsid w:val="0012080C"/>
    <w:rsid w:val="00120833"/>
    <w:rsid w:val="0012088F"/>
    <w:rsid w:val="001208C3"/>
    <w:rsid w:val="001208C4"/>
    <w:rsid w:val="001208D0"/>
    <w:rsid w:val="0012090D"/>
    <w:rsid w:val="00120937"/>
    <w:rsid w:val="00120965"/>
    <w:rsid w:val="001209B0"/>
    <w:rsid w:val="001209BC"/>
    <w:rsid w:val="001209C8"/>
    <w:rsid w:val="00120A1F"/>
    <w:rsid w:val="00120AAB"/>
    <w:rsid w:val="00120B06"/>
    <w:rsid w:val="00120B0F"/>
    <w:rsid w:val="00120B12"/>
    <w:rsid w:val="00120B49"/>
    <w:rsid w:val="00120B86"/>
    <w:rsid w:val="00120BE0"/>
    <w:rsid w:val="00120BE4"/>
    <w:rsid w:val="00120C16"/>
    <w:rsid w:val="00120C21"/>
    <w:rsid w:val="00120C23"/>
    <w:rsid w:val="00120C4C"/>
    <w:rsid w:val="00120C83"/>
    <w:rsid w:val="00120CA6"/>
    <w:rsid w:val="00120CB9"/>
    <w:rsid w:val="00120CBF"/>
    <w:rsid w:val="00120CD9"/>
    <w:rsid w:val="00120D02"/>
    <w:rsid w:val="00120D0A"/>
    <w:rsid w:val="00120D1E"/>
    <w:rsid w:val="00120D47"/>
    <w:rsid w:val="00120DB8"/>
    <w:rsid w:val="00120E22"/>
    <w:rsid w:val="00120E5E"/>
    <w:rsid w:val="00120E6B"/>
    <w:rsid w:val="00120E79"/>
    <w:rsid w:val="00120EAE"/>
    <w:rsid w:val="00120EB5"/>
    <w:rsid w:val="00120EEF"/>
    <w:rsid w:val="00120F4E"/>
    <w:rsid w:val="00120F67"/>
    <w:rsid w:val="00120F99"/>
    <w:rsid w:val="00120F9E"/>
    <w:rsid w:val="00120FD8"/>
    <w:rsid w:val="00120FDA"/>
    <w:rsid w:val="00120FED"/>
    <w:rsid w:val="00121001"/>
    <w:rsid w:val="001210DC"/>
    <w:rsid w:val="00121152"/>
    <w:rsid w:val="00121167"/>
    <w:rsid w:val="001211C8"/>
    <w:rsid w:val="001211E6"/>
    <w:rsid w:val="00121204"/>
    <w:rsid w:val="00121233"/>
    <w:rsid w:val="0012124E"/>
    <w:rsid w:val="00121268"/>
    <w:rsid w:val="00121298"/>
    <w:rsid w:val="001212A7"/>
    <w:rsid w:val="001212E4"/>
    <w:rsid w:val="0012130B"/>
    <w:rsid w:val="00121372"/>
    <w:rsid w:val="001213EF"/>
    <w:rsid w:val="001213F5"/>
    <w:rsid w:val="00121415"/>
    <w:rsid w:val="00121423"/>
    <w:rsid w:val="00121453"/>
    <w:rsid w:val="0012145A"/>
    <w:rsid w:val="00121467"/>
    <w:rsid w:val="0012146E"/>
    <w:rsid w:val="00121471"/>
    <w:rsid w:val="001214AE"/>
    <w:rsid w:val="001214B0"/>
    <w:rsid w:val="001214C7"/>
    <w:rsid w:val="001214D5"/>
    <w:rsid w:val="00121513"/>
    <w:rsid w:val="00121534"/>
    <w:rsid w:val="00121535"/>
    <w:rsid w:val="00121582"/>
    <w:rsid w:val="00121592"/>
    <w:rsid w:val="001215C7"/>
    <w:rsid w:val="001215EA"/>
    <w:rsid w:val="0012162B"/>
    <w:rsid w:val="00121684"/>
    <w:rsid w:val="00121694"/>
    <w:rsid w:val="00121695"/>
    <w:rsid w:val="001216BD"/>
    <w:rsid w:val="001216EB"/>
    <w:rsid w:val="001216F1"/>
    <w:rsid w:val="00121711"/>
    <w:rsid w:val="00121720"/>
    <w:rsid w:val="00121749"/>
    <w:rsid w:val="0012174F"/>
    <w:rsid w:val="001217ED"/>
    <w:rsid w:val="00121802"/>
    <w:rsid w:val="0012181B"/>
    <w:rsid w:val="0012185E"/>
    <w:rsid w:val="00121892"/>
    <w:rsid w:val="001218AA"/>
    <w:rsid w:val="001218D6"/>
    <w:rsid w:val="001218DB"/>
    <w:rsid w:val="001218F4"/>
    <w:rsid w:val="00121937"/>
    <w:rsid w:val="0012193F"/>
    <w:rsid w:val="00121945"/>
    <w:rsid w:val="00121952"/>
    <w:rsid w:val="00121972"/>
    <w:rsid w:val="00121989"/>
    <w:rsid w:val="001219B3"/>
    <w:rsid w:val="001219D7"/>
    <w:rsid w:val="00121A06"/>
    <w:rsid w:val="00121A1A"/>
    <w:rsid w:val="00121A1D"/>
    <w:rsid w:val="00121A30"/>
    <w:rsid w:val="00121A43"/>
    <w:rsid w:val="00121A67"/>
    <w:rsid w:val="00121A86"/>
    <w:rsid w:val="00121A87"/>
    <w:rsid w:val="00121AA6"/>
    <w:rsid w:val="00121AAA"/>
    <w:rsid w:val="00121AAC"/>
    <w:rsid w:val="00121AC4"/>
    <w:rsid w:val="00121ADC"/>
    <w:rsid w:val="00121B01"/>
    <w:rsid w:val="00121B0D"/>
    <w:rsid w:val="00121B45"/>
    <w:rsid w:val="00121B50"/>
    <w:rsid w:val="00121B77"/>
    <w:rsid w:val="00121B7B"/>
    <w:rsid w:val="00121B84"/>
    <w:rsid w:val="00121B96"/>
    <w:rsid w:val="00121B97"/>
    <w:rsid w:val="00121C24"/>
    <w:rsid w:val="00121C46"/>
    <w:rsid w:val="00121C77"/>
    <w:rsid w:val="00121C7B"/>
    <w:rsid w:val="00121C82"/>
    <w:rsid w:val="00121D55"/>
    <w:rsid w:val="00121D86"/>
    <w:rsid w:val="00121DEC"/>
    <w:rsid w:val="00121DF5"/>
    <w:rsid w:val="00121E07"/>
    <w:rsid w:val="00121E14"/>
    <w:rsid w:val="00121E22"/>
    <w:rsid w:val="00121E82"/>
    <w:rsid w:val="00121ED0"/>
    <w:rsid w:val="00121EDC"/>
    <w:rsid w:val="00121F45"/>
    <w:rsid w:val="00121F4B"/>
    <w:rsid w:val="00121F88"/>
    <w:rsid w:val="00121F8E"/>
    <w:rsid w:val="00121FFD"/>
    <w:rsid w:val="00122006"/>
    <w:rsid w:val="0012201D"/>
    <w:rsid w:val="0012205A"/>
    <w:rsid w:val="001220AA"/>
    <w:rsid w:val="001220BA"/>
    <w:rsid w:val="001220F5"/>
    <w:rsid w:val="001220F9"/>
    <w:rsid w:val="00122133"/>
    <w:rsid w:val="0012213B"/>
    <w:rsid w:val="0012213E"/>
    <w:rsid w:val="0012216A"/>
    <w:rsid w:val="001221E8"/>
    <w:rsid w:val="00122231"/>
    <w:rsid w:val="00122239"/>
    <w:rsid w:val="0012225E"/>
    <w:rsid w:val="0012228E"/>
    <w:rsid w:val="00122295"/>
    <w:rsid w:val="001222BC"/>
    <w:rsid w:val="001222C1"/>
    <w:rsid w:val="001222C8"/>
    <w:rsid w:val="00122309"/>
    <w:rsid w:val="00122322"/>
    <w:rsid w:val="0012233B"/>
    <w:rsid w:val="001223D3"/>
    <w:rsid w:val="001223EA"/>
    <w:rsid w:val="0012243D"/>
    <w:rsid w:val="00122443"/>
    <w:rsid w:val="001224A6"/>
    <w:rsid w:val="001224C3"/>
    <w:rsid w:val="001224D4"/>
    <w:rsid w:val="001224D9"/>
    <w:rsid w:val="001224F6"/>
    <w:rsid w:val="00122572"/>
    <w:rsid w:val="00122592"/>
    <w:rsid w:val="001225FD"/>
    <w:rsid w:val="0012263C"/>
    <w:rsid w:val="00122656"/>
    <w:rsid w:val="00122673"/>
    <w:rsid w:val="00122680"/>
    <w:rsid w:val="001226AD"/>
    <w:rsid w:val="001226D0"/>
    <w:rsid w:val="001226DB"/>
    <w:rsid w:val="0012276C"/>
    <w:rsid w:val="001227B2"/>
    <w:rsid w:val="001227B8"/>
    <w:rsid w:val="001227F0"/>
    <w:rsid w:val="001227F4"/>
    <w:rsid w:val="00122803"/>
    <w:rsid w:val="00122813"/>
    <w:rsid w:val="00122817"/>
    <w:rsid w:val="00122819"/>
    <w:rsid w:val="001228A5"/>
    <w:rsid w:val="001228A8"/>
    <w:rsid w:val="001228C3"/>
    <w:rsid w:val="001228DF"/>
    <w:rsid w:val="001228FA"/>
    <w:rsid w:val="00122915"/>
    <w:rsid w:val="00122971"/>
    <w:rsid w:val="0012297B"/>
    <w:rsid w:val="001229D9"/>
    <w:rsid w:val="00122A40"/>
    <w:rsid w:val="00122A55"/>
    <w:rsid w:val="00122A72"/>
    <w:rsid w:val="00122A7A"/>
    <w:rsid w:val="00122A8B"/>
    <w:rsid w:val="00122AAA"/>
    <w:rsid w:val="00122AC8"/>
    <w:rsid w:val="00122ADA"/>
    <w:rsid w:val="00122B16"/>
    <w:rsid w:val="00122B30"/>
    <w:rsid w:val="00122B4A"/>
    <w:rsid w:val="00122BA2"/>
    <w:rsid w:val="00122C2A"/>
    <w:rsid w:val="00122C85"/>
    <w:rsid w:val="00122CBE"/>
    <w:rsid w:val="00122CF5"/>
    <w:rsid w:val="00122CF6"/>
    <w:rsid w:val="00122D1A"/>
    <w:rsid w:val="00122D36"/>
    <w:rsid w:val="00122D7E"/>
    <w:rsid w:val="00122DCA"/>
    <w:rsid w:val="00122DE7"/>
    <w:rsid w:val="00122E00"/>
    <w:rsid w:val="00122E1E"/>
    <w:rsid w:val="00122E75"/>
    <w:rsid w:val="00122EE2"/>
    <w:rsid w:val="00122F0D"/>
    <w:rsid w:val="00122F32"/>
    <w:rsid w:val="00122F48"/>
    <w:rsid w:val="00122F5F"/>
    <w:rsid w:val="00122F60"/>
    <w:rsid w:val="00122F7E"/>
    <w:rsid w:val="00122FD0"/>
    <w:rsid w:val="00122FEE"/>
    <w:rsid w:val="00122FFA"/>
    <w:rsid w:val="00122FFC"/>
    <w:rsid w:val="0012302A"/>
    <w:rsid w:val="0012304B"/>
    <w:rsid w:val="00123064"/>
    <w:rsid w:val="001230A3"/>
    <w:rsid w:val="001230E1"/>
    <w:rsid w:val="001230F7"/>
    <w:rsid w:val="0012310C"/>
    <w:rsid w:val="00123146"/>
    <w:rsid w:val="00123214"/>
    <w:rsid w:val="00123222"/>
    <w:rsid w:val="00123223"/>
    <w:rsid w:val="001232A5"/>
    <w:rsid w:val="0012330A"/>
    <w:rsid w:val="00123325"/>
    <w:rsid w:val="0012338D"/>
    <w:rsid w:val="001233CA"/>
    <w:rsid w:val="001233E7"/>
    <w:rsid w:val="001233F5"/>
    <w:rsid w:val="00123405"/>
    <w:rsid w:val="00123409"/>
    <w:rsid w:val="0012341C"/>
    <w:rsid w:val="00123458"/>
    <w:rsid w:val="00123464"/>
    <w:rsid w:val="00123488"/>
    <w:rsid w:val="001234AD"/>
    <w:rsid w:val="001234F7"/>
    <w:rsid w:val="0012353A"/>
    <w:rsid w:val="00123547"/>
    <w:rsid w:val="00123558"/>
    <w:rsid w:val="00123569"/>
    <w:rsid w:val="0012356B"/>
    <w:rsid w:val="00123574"/>
    <w:rsid w:val="001235EF"/>
    <w:rsid w:val="00123632"/>
    <w:rsid w:val="00123649"/>
    <w:rsid w:val="001236E3"/>
    <w:rsid w:val="001236E8"/>
    <w:rsid w:val="00123717"/>
    <w:rsid w:val="00123763"/>
    <w:rsid w:val="0012379F"/>
    <w:rsid w:val="001237D2"/>
    <w:rsid w:val="001237D7"/>
    <w:rsid w:val="00123815"/>
    <w:rsid w:val="0012382F"/>
    <w:rsid w:val="001238A3"/>
    <w:rsid w:val="001238D5"/>
    <w:rsid w:val="001238EA"/>
    <w:rsid w:val="00123939"/>
    <w:rsid w:val="0012393F"/>
    <w:rsid w:val="00123979"/>
    <w:rsid w:val="001239C2"/>
    <w:rsid w:val="001239DE"/>
    <w:rsid w:val="001239ED"/>
    <w:rsid w:val="00123A0C"/>
    <w:rsid w:val="00123A14"/>
    <w:rsid w:val="00123A1D"/>
    <w:rsid w:val="00123AD0"/>
    <w:rsid w:val="00123AE7"/>
    <w:rsid w:val="00123B02"/>
    <w:rsid w:val="00123B1D"/>
    <w:rsid w:val="00123B3B"/>
    <w:rsid w:val="00123B46"/>
    <w:rsid w:val="00123B53"/>
    <w:rsid w:val="00123B85"/>
    <w:rsid w:val="00123B9D"/>
    <w:rsid w:val="00123C06"/>
    <w:rsid w:val="00123C23"/>
    <w:rsid w:val="00123C2B"/>
    <w:rsid w:val="00123C99"/>
    <w:rsid w:val="00123CA5"/>
    <w:rsid w:val="00123CCC"/>
    <w:rsid w:val="00123CEF"/>
    <w:rsid w:val="00123D0E"/>
    <w:rsid w:val="00123D71"/>
    <w:rsid w:val="00123D7B"/>
    <w:rsid w:val="00123DB4"/>
    <w:rsid w:val="00123DC8"/>
    <w:rsid w:val="00123E03"/>
    <w:rsid w:val="00123E34"/>
    <w:rsid w:val="00123E56"/>
    <w:rsid w:val="00123E6B"/>
    <w:rsid w:val="00123E8B"/>
    <w:rsid w:val="00123EC5"/>
    <w:rsid w:val="00123F0F"/>
    <w:rsid w:val="00123F17"/>
    <w:rsid w:val="00123F61"/>
    <w:rsid w:val="00123F83"/>
    <w:rsid w:val="00123F89"/>
    <w:rsid w:val="00123FDE"/>
    <w:rsid w:val="00123FFE"/>
    <w:rsid w:val="00124056"/>
    <w:rsid w:val="00124065"/>
    <w:rsid w:val="0012408A"/>
    <w:rsid w:val="0012409B"/>
    <w:rsid w:val="0012409C"/>
    <w:rsid w:val="00124146"/>
    <w:rsid w:val="00124175"/>
    <w:rsid w:val="0012417C"/>
    <w:rsid w:val="00124187"/>
    <w:rsid w:val="00124192"/>
    <w:rsid w:val="0012419B"/>
    <w:rsid w:val="001241D9"/>
    <w:rsid w:val="00124242"/>
    <w:rsid w:val="00124274"/>
    <w:rsid w:val="00124299"/>
    <w:rsid w:val="00124320"/>
    <w:rsid w:val="00124321"/>
    <w:rsid w:val="0012433F"/>
    <w:rsid w:val="00124344"/>
    <w:rsid w:val="00124345"/>
    <w:rsid w:val="0012435C"/>
    <w:rsid w:val="00124380"/>
    <w:rsid w:val="0012438B"/>
    <w:rsid w:val="0012438F"/>
    <w:rsid w:val="001243A2"/>
    <w:rsid w:val="001243BA"/>
    <w:rsid w:val="001243CC"/>
    <w:rsid w:val="001243E6"/>
    <w:rsid w:val="001243F0"/>
    <w:rsid w:val="001243F2"/>
    <w:rsid w:val="0012440A"/>
    <w:rsid w:val="00124412"/>
    <w:rsid w:val="0012446E"/>
    <w:rsid w:val="00124485"/>
    <w:rsid w:val="0012448A"/>
    <w:rsid w:val="0012448F"/>
    <w:rsid w:val="00124493"/>
    <w:rsid w:val="001244A5"/>
    <w:rsid w:val="001244B7"/>
    <w:rsid w:val="00124507"/>
    <w:rsid w:val="00124528"/>
    <w:rsid w:val="00124529"/>
    <w:rsid w:val="0012452B"/>
    <w:rsid w:val="001245C7"/>
    <w:rsid w:val="001245E8"/>
    <w:rsid w:val="00124611"/>
    <w:rsid w:val="00124641"/>
    <w:rsid w:val="00124649"/>
    <w:rsid w:val="00124650"/>
    <w:rsid w:val="00124675"/>
    <w:rsid w:val="00124676"/>
    <w:rsid w:val="00124696"/>
    <w:rsid w:val="00124699"/>
    <w:rsid w:val="001246AC"/>
    <w:rsid w:val="001246D7"/>
    <w:rsid w:val="001246D8"/>
    <w:rsid w:val="001246F0"/>
    <w:rsid w:val="001246FB"/>
    <w:rsid w:val="00124705"/>
    <w:rsid w:val="00124754"/>
    <w:rsid w:val="001247A1"/>
    <w:rsid w:val="0012483B"/>
    <w:rsid w:val="00124864"/>
    <w:rsid w:val="00124867"/>
    <w:rsid w:val="0012487A"/>
    <w:rsid w:val="00124880"/>
    <w:rsid w:val="00124899"/>
    <w:rsid w:val="001248B3"/>
    <w:rsid w:val="001248EE"/>
    <w:rsid w:val="001248FA"/>
    <w:rsid w:val="00124943"/>
    <w:rsid w:val="00124948"/>
    <w:rsid w:val="0012494C"/>
    <w:rsid w:val="0012495C"/>
    <w:rsid w:val="0012497C"/>
    <w:rsid w:val="0012499D"/>
    <w:rsid w:val="00124A22"/>
    <w:rsid w:val="00124A29"/>
    <w:rsid w:val="00124A49"/>
    <w:rsid w:val="00124A5C"/>
    <w:rsid w:val="00124AE8"/>
    <w:rsid w:val="00124AFF"/>
    <w:rsid w:val="00124B12"/>
    <w:rsid w:val="00124B18"/>
    <w:rsid w:val="00124B38"/>
    <w:rsid w:val="00124B42"/>
    <w:rsid w:val="00124B6D"/>
    <w:rsid w:val="00124B9A"/>
    <w:rsid w:val="00124BA0"/>
    <w:rsid w:val="00124BD7"/>
    <w:rsid w:val="00124C17"/>
    <w:rsid w:val="00124C28"/>
    <w:rsid w:val="00124CEC"/>
    <w:rsid w:val="00124CF3"/>
    <w:rsid w:val="00124CF7"/>
    <w:rsid w:val="00124D6F"/>
    <w:rsid w:val="00124DB1"/>
    <w:rsid w:val="00124DB8"/>
    <w:rsid w:val="00124DBD"/>
    <w:rsid w:val="00124DD3"/>
    <w:rsid w:val="00124DD6"/>
    <w:rsid w:val="00124E1F"/>
    <w:rsid w:val="00124E3C"/>
    <w:rsid w:val="00124E3D"/>
    <w:rsid w:val="00124E94"/>
    <w:rsid w:val="00124EB9"/>
    <w:rsid w:val="00124F12"/>
    <w:rsid w:val="00124F6F"/>
    <w:rsid w:val="00124F7C"/>
    <w:rsid w:val="00124F7F"/>
    <w:rsid w:val="00124F96"/>
    <w:rsid w:val="00124FBF"/>
    <w:rsid w:val="00125018"/>
    <w:rsid w:val="0012502F"/>
    <w:rsid w:val="00125033"/>
    <w:rsid w:val="00125070"/>
    <w:rsid w:val="00125080"/>
    <w:rsid w:val="001250DA"/>
    <w:rsid w:val="001250F5"/>
    <w:rsid w:val="001250FC"/>
    <w:rsid w:val="00125111"/>
    <w:rsid w:val="00125125"/>
    <w:rsid w:val="00125130"/>
    <w:rsid w:val="0012515B"/>
    <w:rsid w:val="0012517B"/>
    <w:rsid w:val="001251A3"/>
    <w:rsid w:val="001251AF"/>
    <w:rsid w:val="001251D6"/>
    <w:rsid w:val="00125237"/>
    <w:rsid w:val="00125271"/>
    <w:rsid w:val="0012535E"/>
    <w:rsid w:val="00125372"/>
    <w:rsid w:val="00125390"/>
    <w:rsid w:val="001253A9"/>
    <w:rsid w:val="0012541E"/>
    <w:rsid w:val="00125457"/>
    <w:rsid w:val="001254AC"/>
    <w:rsid w:val="001254CB"/>
    <w:rsid w:val="001254E7"/>
    <w:rsid w:val="0012553E"/>
    <w:rsid w:val="00125540"/>
    <w:rsid w:val="00125546"/>
    <w:rsid w:val="00125551"/>
    <w:rsid w:val="0012556A"/>
    <w:rsid w:val="00125583"/>
    <w:rsid w:val="0012559D"/>
    <w:rsid w:val="001255BC"/>
    <w:rsid w:val="001255FF"/>
    <w:rsid w:val="00125626"/>
    <w:rsid w:val="0012562B"/>
    <w:rsid w:val="00125670"/>
    <w:rsid w:val="0012567A"/>
    <w:rsid w:val="001256AB"/>
    <w:rsid w:val="001256D8"/>
    <w:rsid w:val="001256FB"/>
    <w:rsid w:val="00125733"/>
    <w:rsid w:val="0012579D"/>
    <w:rsid w:val="001257F0"/>
    <w:rsid w:val="0012581B"/>
    <w:rsid w:val="00125825"/>
    <w:rsid w:val="0012584C"/>
    <w:rsid w:val="00125873"/>
    <w:rsid w:val="00125874"/>
    <w:rsid w:val="0012588D"/>
    <w:rsid w:val="001258BE"/>
    <w:rsid w:val="001258C0"/>
    <w:rsid w:val="0012590A"/>
    <w:rsid w:val="00125946"/>
    <w:rsid w:val="00125953"/>
    <w:rsid w:val="0012596B"/>
    <w:rsid w:val="0012597E"/>
    <w:rsid w:val="001259C8"/>
    <w:rsid w:val="001259CD"/>
    <w:rsid w:val="00125A25"/>
    <w:rsid w:val="00125A2B"/>
    <w:rsid w:val="00125A4B"/>
    <w:rsid w:val="00125A5B"/>
    <w:rsid w:val="00125A7B"/>
    <w:rsid w:val="00125ABC"/>
    <w:rsid w:val="00125AEE"/>
    <w:rsid w:val="00125AF2"/>
    <w:rsid w:val="00125BC9"/>
    <w:rsid w:val="00125BE4"/>
    <w:rsid w:val="00125BE7"/>
    <w:rsid w:val="00125BFC"/>
    <w:rsid w:val="00125C1E"/>
    <w:rsid w:val="00125C51"/>
    <w:rsid w:val="00125C83"/>
    <w:rsid w:val="00125CE8"/>
    <w:rsid w:val="00125CEF"/>
    <w:rsid w:val="00125D13"/>
    <w:rsid w:val="00125D93"/>
    <w:rsid w:val="00125DBB"/>
    <w:rsid w:val="00125DE4"/>
    <w:rsid w:val="00125E60"/>
    <w:rsid w:val="00125EF2"/>
    <w:rsid w:val="00125F68"/>
    <w:rsid w:val="00125F8A"/>
    <w:rsid w:val="00125F99"/>
    <w:rsid w:val="00125FA6"/>
    <w:rsid w:val="00125FB7"/>
    <w:rsid w:val="00125FB9"/>
    <w:rsid w:val="00125FCD"/>
    <w:rsid w:val="00125FD2"/>
    <w:rsid w:val="00125FEA"/>
    <w:rsid w:val="00125FEC"/>
    <w:rsid w:val="0012602A"/>
    <w:rsid w:val="00126057"/>
    <w:rsid w:val="00126083"/>
    <w:rsid w:val="001260A7"/>
    <w:rsid w:val="001260B7"/>
    <w:rsid w:val="001260B9"/>
    <w:rsid w:val="001260D6"/>
    <w:rsid w:val="001260F6"/>
    <w:rsid w:val="00126143"/>
    <w:rsid w:val="0012614A"/>
    <w:rsid w:val="00126153"/>
    <w:rsid w:val="00126189"/>
    <w:rsid w:val="001261B0"/>
    <w:rsid w:val="001261DE"/>
    <w:rsid w:val="00126202"/>
    <w:rsid w:val="00126279"/>
    <w:rsid w:val="0012628C"/>
    <w:rsid w:val="00126294"/>
    <w:rsid w:val="001262A4"/>
    <w:rsid w:val="001262FF"/>
    <w:rsid w:val="0012630B"/>
    <w:rsid w:val="0012630D"/>
    <w:rsid w:val="0012630F"/>
    <w:rsid w:val="0012631C"/>
    <w:rsid w:val="00126341"/>
    <w:rsid w:val="0012635D"/>
    <w:rsid w:val="00126380"/>
    <w:rsid w:val="00126396"/>
    <w:rsid w:val="001263C0"/>
    <w:rsid w:val="001263D1"/>
    <w:rsid w:val="001263F0"/>
    <w:rsid w:val="00126439"/>
    <w:rsid w:val="00126454"/>
    <w:rsid w:val="001264CC"/>
    <w:rsid w:val="001264D0"/>
    <w:rsid w:val="001264F3"/>
    <w:rsid w:val="001264FE"/>
    <w:rsid w:val="00126502"/>
    <w:rsid w:val="0012651E"/>
    <w:rsid w:val="00126525"/>
    <w:rsid w:val="00126526"/>
    <w:rsid w:val="00126557"/>
    <w:rsid w:val="001265AF"/>
    <w:rsid w:val="0012661F"/>
    <w:rsid w:val="0012663E"/>
    <w:rsid w:val="00126654"/>
    <w:rsid w:val="00126692"/>
    <w:rsid w:val="001266A5"/>
    <w:rsid w:val="001266C1"/>
    <w:rsid w:val="001266C2"/>
    <w:rsid w:val="0012670C"/>
    <w:rsid w:val="00126717"/>
    <w:rsid w:val="0012673D"/>
    <w:rsid w:val="0012674D"/>
    <w:rsid w:val="0012675F"/>
    <w:rsid w:val="0012678B"/>
    <w:rsid w:val="0012678D"/>
    <w:rsid w:val="001267BE"/>
    <w:rsid w:val="001267D4"/>
    <w:rsid w:val="0012681C"/>
    <w:rsid w:val="00126839"/>
    <w:rsid w:val="0012684D"/>
    <w:rsid w:val="0012684F"/>
    <w:rsid w:val="0012689D"/>
    <w:rsid w:val="001268DD"/>
    <w:rsid w:val="00126900"/>
    <w:rsid w:val="00126965"/>
    <w:rsid w:val="0012697C"/>
    <w:rsid w:val="00126981"/>
    <w:rsid w:val="001269CE"/>
    <w:rsid w:val="001269DE"/>
    <w:rsid w:val="001269E1"/>
    <w:rsid w:val="001269F9"/>
    <w:rsid w:val="00126A08"/>
    <w:rsid w:val="00126A3A"/>
    <w:rsid w:val="00126A51"/>
    <w:rsid w:val="00126A79"/>
    <w:rsid w:val="00126A83"/>
    <w:rsid w:val="00126A9B"/>
    <w:rsid w:val="00126AFE"/>
    <w:rsid w:val="00126B51"/>
    <w:rsid w:val="00126B96"/>
    <w:rsid w:val="00126BF3"/>
    <w:rsid w:val="00126C06"/>
    <w:rsid w:val="00126C13"/>
    <w:rsid w:val="00126C20"/>
    <w:rsid w:val="00126C8D"/>
    <w:rsid w:val="00126C95"/>
    <w:rsid w:val="00126CCE"/>
    <w:rsid w:val="00126D01"/>
    <w:rsid w:val="00126D05"/>
    <w:rsid w:val="00126D11"/>
    <w:rsid w:val="00126D21"/>
    <w:rsid w:val="00126D2E"/>
    <w:rsid w:val="00126D36"/>
    <w:rsid w:val="00126D5F"/>
    <w:rsid w:val="00126D6B"/>
    <w:rsid w:val="00126D6E"/>
    <w:rsid w:val="00126DAC"/>
    <w:rsid w:val="00126DBF"/>
    <w:rsid w:val="00126DC9"/>
    <w:rsid w:val="00126DDB"/>
    <w:rsid w:val="00126E07"/>
    <w:rsid w:val="00126E15"/>
    <w:rsid w:val="00126E60"/>
    <w:rsid w:val="00126E7C"/>
    <w:rsid w:val="00126E8A"/>
    <w:rsid w:val="00126EBE"/>
    <w:rsid w:val="00126F37"/>
    <w:rsid w:val="00126F41"/>
    <w:rsid w:val="00126F4D"/>
    <w:rsid w:val="0012705D"/>
    <w:rsid w:val="001270A9"/>
    <w:rsid w:val="001270C8"/>
    <w:rsid w:val="0012710F"/>
    <w:rsid w:val="00127128"/>
    <w:rsid w:val="00127159"/>
    <w:rsid w:val="0012715A"/>
    <w:rsid w:val="0012718B"/>
    <w:rsid w:val="00127195"/>
    <w:rsid w:val="001271CF"/>
    <w:rsid w:val="001271D7"/>
    <w:rsid w:val="001271E9"/>
    <w:rsid w:val="0012720D"/>
    <w:rsid w:val="00127222"/>
    <w:rsid w:val="001272BC"/>
    <w:rsid w:val="001272BD"/>
    <w:rsid w:val="001272F0"/>
    <w:rsid w:val="0012730F"/>
    <w:rsid w:val="0012731E"/>
    <w:rsid w:val="0012738B"/>
    <w:rsid w:val="001273AE"/>
    <w:rsid w:val="001273C2"/>
    <w:rsid w:val="00127415"/>
    <w:rsid w:val="00127417"/>
    <w:rsid w:val="00127420"/>
    <w:rsid w:val="001274F3"/>
    <w:rsid w:val="0012750A"/>
    <w:rsid w:val="00127542"/>
    <w:rsid w:val="00127549"/>
    <w:rsid w:val="00127580"/>
    <w:rsid w:val="001275FD"/>
    <w:rsid w:val="00127613"/>
    <w:rsid w:val="0012761C"/>
    <w:rsid w:val="00127636"/>
    <w:rsid w:val="0012766C"/>
    <w:rsid w:val="001276B1"/>
    <w:rsid w:val="001276FC"/>
    <w:rsid w:val="00127728"/>
    <w:rsid w:val="00127729"/>
    <w:rsid w:val="0012778E"/>
    <w:rsid w:val="0012779B"/>
    <w:rsid w:val="0012779E"/>
    <w:rsid w:val="001277B5"/>
    <w:rsid w:val="001277D9"/>
    <w:rsid w:val="001277E8"/>
    <w:rsid w:val="001277E9"/>
    <w:rsid w:val="001277F2"/>
    <w:rsid w:val="001277F3"/>
    <w:rsid w:val="0012780B"/>
    <w:rsid w:val="00127810"/>
    <w:rsid w:val="00127856"/>
    <w:rsid w:val="00127862"/>
    <w:rsid w:val="00127872"/>
    <w:rsid w:val="00127876"/>
    <w:rsid w:val="00127888"/>
    <w:rsid w:val="0012788E"/>
    <w:rsid w:val="001278B0"/>
    <w:rsid w:val="00127900"/>
    <w:rsid w:val="00127927"/>
    <w:rsid w:val="0012793D"/>
    <w:rsid w:val="00127947"/>
    <w:rsid w:val="00127956"/>
    <w:rsid w:val="001279A0"/>
    <w:rsid w:val="001279A6"/>
    <w:rsid w:val="001279C3"/>
    <w:rsid w:val="001279D7"/>
    <w:rsid w:val="001279DA"/>
    <w:rsid w:val="001279DD"/>
    <w:rsid w:val="001279F2"/>
    <w:rsid w:val="00127A0F"/>
    <w:rsid w:val="00127A2E"/>
    <w:rsid w:val="00127A32"/>
    <w:rsid w:val="00127A6F"/>
    <w:rsid w:val="00127A95"/>
    <w:rsid w:val="00127ACA"/>
    <w:rsid w:val="00127AE3"/>
    <w:rsid w:val="00127B19"/>
    <w:rsid w:val="00127B60"/>
    <w:rsid w:val="00127BD9"/>
    <w:rsid w:val="00127BFB"/>
    <w:rsid w:val="00127C78"/>
    <w:rsid w:val="00127C7A"/>
    <w:rsid w:val="00127C8F"/>
    <w:rsid w:val="00127C98"/>
    <w:rsid w:val="00127CA5"/>
    <w:rsid w:val="00127CB3"/>
    <w:rsid w:val="00127CE4"/>
    <w:rsid w:val="00127CFD"/>
    <w:rsid w:val="00127D14"/>
    <w:rsid w:val="00127D6B"/>
    <w:rsid w:val="00127D7B"/>
    <w:rsid w:val="00127D8D"/>
    <w:rsid w:val="00127DC6"/>
    <w:rsid w:val="00127DD9"/>
    <w:rsid w:val="00127DDE"/>
    <w:rsid w:val="00127E06"/>
    <w:rsid w:val="00127E2A"/>
    <w:rsid w:val="00127E58"/>
    <w:rsid w:val="00127E63"/>
    <w:rsid w:val="00127E67"/>
    <w:rsid w:val="00127E9D"/>
    <w:rsid w:val="00127F42"/>
    <w:rsid w:val="00127F5F"/>
    <w:rsid w:val="00127F68"/>
    <w:rsid w:val="00127F9C"/>
    <w:rsid w:val="00127FAA"/>
    <w:rsid w:val="00127FD6"/>
    <w:rsid w:val="00127FD9"/>
    <w:rsid w:val="0013001A"/>
    <w:rsid w:val="0013001B"/>
    <w:rsid w:val="0013003D"/>
    <w:rsid w:val="0013003E"/>
    <w:rsid w:val="00130069"/>
    <w:rsid w:val="00130088"/>
    <w:rsid w:val="001300C6"/>
    <w:rsid w:val="001300DD"/>
    <w:rsid w:val="001300E6"/>
    <w:rsid w:val="001300F8"/>
    <w:rsid w:val="00130161"/>
    <w:rsid w:val="0013017B"/>
    <w:rsid w:val="00130205"/>
    <w:rsid w:val="0013020E"/>
    <w:rsid w:val="0013022F"/>
    <w:rsid w:val="00130235"/>
    <w:rsid w:val="00130237"/>
    <w:rsid w:val="00130270"/>
    <w:rsid w:val="0013027D"/>
    <w:rsid w:val="001302C9"/>
    <w:rsid w:val="0013031C"/>
    <w:rsid w:val="00130328"/>
    <w:rsid w:val="00130348"/>
    <w:rsid w:val="00130391"/>
    <w:rsid w:val="0013039C"/>
    <w:rsid w:val="001303A4"/>
    <w:rsid w:val="001303D4"/>
    <w:rsid w:val="001303D5"/>
    <w:rsid w:val="00130419"/>
    <w:rsid w:val="0013042D"/>
    <w:rsid w:val="0013046B"/>
    <w:rsid w:val="00130489"/>
    <w:rsid w:val="00130501"/>
    <w:rsid w:val="00130550"/>
    <w:rsid w:val="00130566"/>
    <w:rsid w:val="0013058E"/>
    <w:rsid w:val="001305AD"/>
    <w:rsid w:val="001305B4"/>
    <w:rsid w:val="0013066C"/>
    <w:rsid w:val="0013066D"/>
    <w:rsid w:val="00130674"/>
    <w:rsid w:val="001306A2"/>
    <w:rsid w:val="00130728"/>
    <w:rsid w:val="00130732"/>
    <w:rsid w:val="0013077F"/>
    <w:rsid w:val="001307C1"/>
    <w:rsid w:val="001307E2"/>
    <w:rsid w:val="00130833"/>
    <w:rsid w:val="001308B7"/>
    <w:rsid w:val="001308CF"/>
    <w:rsid w:val="0013091E"/>
    <w:rsid w:val="0013092D"/>
    <w:rsid w:val="00130963"/>
    <w:rsid w:val="0013097E"/>
    <w:rsid w:val="001309EC"/>
    <w:rsid w:val="00130A25"/>
    <w:rsid w:val="00130A36"/>
    <w:rsid w:val="00130A68"/>
    <w:rsid w:val="00130A74"/>
    <w:rsid w:val="00130AD4"/>
    <w:rsid w:val="00130AFE"/>
    <w:rsid w:val="00130B29"/>
    <w:rsid w:val="00130B2A"/>
    <w:rsid w:val="00130B3C"/>
    <w:rsid w:val="00130B7A"/>
    <w:rsid w:val="00130B81"/>
    <w:rsid w:val="00130BBB"/>
    <w:rsid w:val="00130BE0"/>
    <w:rsid w:val="00130BF0"/>
    <w:rsid w:val="00130C19"/>
    <w:rsid w:val="00130C44"/>
    <w:rsid w:val="00130C5C"/>
    <w:rsid w:val="00130C62"/>
    <w:rsid w:val="00130C7F"/>
    <w:rsid w:val="00130CBD"/>
    <w:rsid w:val="00130CC8"/>
    <w:rsid w:val="00130CFD"/>
    <w:rsid w:val="00130D5B"/>
    <w:rsid w:val="00130D62"/>
    <w:rsid w:val="00130D7C"/>
    <w:rsid w:val="00130D91"/>
    <w:rsid w:val="00130DB5"/>
    <w:rsid w:val="00130DD0"/>
    <w:rsid w:val="00130DD4"/>
    <w:rsid w:val="00130E30"/>
    <w:rsid w:val="00130E68"/>
    <w:rsid w:val="00130EA0"/>
    <w:rsid w:val="00130EC0"/>
    <w:rsid w:val="00130EDA"/>
    <w:rsid w:val="00130EF6"/>
    <w:rsid w:val="00130F09"/>
    <w:rsid w:val="00130F68"/>
    <w:rsid w:val="00130F90"/>
    <w:rsid w:val="00130FA0"/>
    <w:rsid w:val="00130FB8"/>
    <w:rsid w:val="00130FD5"/>
    <w:rsid w:val="00130FE4"/>
    <w:rsid w:val="0013101E"/>
    <w:rsid w:val="00131058"/>
    <w:rsid w:val="001310CF"/>
    <w:rsid w:val="001310DF"/>
    <w:rsid w:val="00131113"/>
    <w:rsid w:val="0013115A"/>
    <w:rsid w:val="00131170"/>
    <w:rsid w:val="001311E9"/>
    <w:rsid w:val="00131215"/>
    <w:rsid w:val="00131255"/>
    <w:rsid w:val="001312A0"/>
    <w:rsid w:val="001312D2"/>
    <w:rsid w:val="001312F6"/>
    <w:rsid w:val="0013132C"/>
    <w:rsid w:val="00131377"/>
    <w:rsid w:val="001313C0"/>
    <w:rsid w:val="001313D4"/>
    <w:rsid w:val="001313F4"/>
    <w:rsid w:val="001313F6"/>
    <w:rsid w:val="001313FB"/>
    <w:rsid w:val="00131426"/>
    <w:rsid w:val="00131452"/>
    <w:rsid w:val="00131492"/>
    <w:rsid w:val="001314A4"/>
    <w:rsid w:val="001314AB"/>
    <w:rsid w:val="001314B8"/>
    <w:rsid w:val="001314D7"/>
    <w:rsid w:val="0013150D"/>
    <w:rsid w:val="00131540"/>
    <w:rsid w:val="0013155B"/>
    <w:rsid w:val="00131578"/>
    <w:rsid w:val="00131583"/>
    <w:rsid w:val="001315A1"/>
    <w:rsid w:val="001315C9"/>
    <w:rsid w:val="00131604"/>
    <w:rsid w:val="00131609"/>
    <w:rsid w:val="00131645"/>
    <w:rsid w:val="00131648"/>
    <w:rsid w:val="0013169A"/>
    <w:rsid w:val="001316E3"/>
    <w:rsid w:val="00131748"/>
    <w:rsid w:val="0013174E"/>
    <w:rsid w:val="001317CD"/>
    <w:rsid w:val="001317F5"/>
    <w:rsid w:val="00131824"/>
    <w:rsid w:val="00131876"/>
    <w:rsid w:val="001318C6"/>
    <w:rsid w:val="001318FF"/>
    <w:rsid w:val="00131924"/>
    <w:rsid w:val="00131930"/>
    <w:rsid w:val="00131947"/>
    <w:rsid w:val="00131987"/>
    <w:rsid w:val="0013199D"/>
    <w:rsid w:val="001319C0"/>
    <w:rsid w:val="001319D5"/>
    <w:rsid w:val="00131A0D"/>
    <w:rsid w:val="00131A48"/>
    <w:rsid w:val="00131A55"/>
    <w:rsid w:val="00131A5E"/>
    <w:rsid w:val="00131A71"/>
    <w:rsid w:val="00131AC1"/>
    <w:rsid w:val="00131ACA"/>
    <w:rsid w:val="00131B2B"/>
    <w:rsid w:val="00131B65"/>
    <w:rsid w:val="00131B7A"/>
    <w:rsid w:val="00131BBF"/>
    <w:rsid w:val="00131BC8"/>
    <w:rsid w:val="00131C8B"/>
    <w:rsid w:val="00131CB0"/>
    <w:rsid w:val="00131CD1"/>
    <w:rsid w:val="00131D00"/>
    <w:rsid w:val="00131D48"/>
    <w:rsid w:val="00131D83"/>
    <w:rsid w:val="00131D91"/>
    <w:rsid w:val="00131D97"/>
    <w:rsid w:val="00131DC2"/>
    <w:rsid w:val="00131DC7"/>
    <w:rsid w:val="00131DE2"/>
    <w:rsid w:val="00131DEC"/>
    <w:rsid w:val="00131E0C"/>
    <w:rsid w:val="00131E14"/>
    <w:rsid w:val="00131E9B"/>
    <w:rsid w:val="00131ECF"/>
    <w:rsid w:val="00131F15"/>
    <w:rsid w:val="00131F44"/>
    <w:rsid w:val="00131F51"/>
    <w:rsid w:val="00131F61"/>
    <w:rsid w:val="00131F73"/>
    <w:rsid w:val="00131F9A"/>
    <w:rsid w:val="00131FBD"/>
    <w:rsid w:val="00131FD5"/>
    <w:rsid w:val="00132044"/>
    <w:rsid w:val="00132056"/>
    <w:rsid w:val="00132060"/>
    <w:rsid w:val="00132066"/>
    <w:rsid w:val="00132090"/>
    <w:rsid w:val="001320D3"/>
    <w:rsid w:val="00132135"/>
    <w:rsid w:val="00132165"/>
    <w:rsid w:val="00132177"/>
    <w:rsid w:val="001321C8"/>
    <w:rsid w:val="0013220D"/>
    <w:rsid w:val="00132220"/>
    <w:rsid w:val="0013226D"/>
    <w:rsid w:val="00132310"/>
    <w:rsid w:val="00132317"/>
    <w:rsid w:val="00132336"/>
    <w:rsid w:val="0013233D"/>
    <w:rsid w:val="00132352"/>
    <w:rsid w:val="001323A2"/>
    <w:rsid w:val="001323D3"/>
    <w:rsid w:val="001323D6"/>
    <w:rsid w:val="001323F6"/>
    <w:rsid w:val="0013241D"/>
    <w:rsid w:val="0013241E"/>
    <w:rsid w:val="0013242B"/>
    <w:rsid w:val="0013242C"/>
    <w:rsid w:val="0013245A"/>
    <w:rsid w:val="00132478"/>
    <w:rsid w:val="001324C4"/>
    <w:rsid w:val="001324DA"/>
    <w:rsid w:val="00132505"/>
    <w:rsid w:val="00132523"/>
    <w:rsid w:val="00132567"/>
    <w:rsid w:val="0013256C"/>
    <w:rsid w:val="0013258F"/>
    <w:rsid w:val="00132608"/>
    <w:rsid w:val="0013260B"/>
    <w:rsid w:val="0013264B"/>
    <w:rsid w:val="0013269C"/>
    <w:rsid w:val="001326E0"/>
    <w:rsid w:val="001326E8"/>
    <w:rsid w:val="001326F5"/>
    <w:rsid w:val="00132706"/>
    <w:rsid w:val="0013270A"/>
    <w:rsid w:val="00132733"/>
    <w:rsid w:val="00132763"/>
    <w:rsid w:val="0013277F"/>
    <w:rsid w:val="00132794"/>
    <w:rsid w:val="001327AC"/>
    <w:rsid w:val="001327BD"/>
    <w:rsid w:val="001327C0"/>
    <w:rsid w:val="001327C4"/>
    <w:rsid w:val="00132849"/>
    <w:rsid w:val="0013284D"/>
    <w:rsid w:val="00132891"/>
    <w:rsid w:val="001328C2"/>
    <w:rsid w:val="001328F3"/>
    <w:rsid w:val="00132917"/>
    <w:rsid w:val="0013292C"/>
    <w:rsid w:val="00132963"/>
    <w:rsid w:val="00132964"/>
    <w:rsid w:val="0013296C"/>
    <w:rsid w:val="001329A8"/>
    <w:rsid w:val="001329B8"/>
    <w:rsid w:val="001329BD"/>
    <w:rsid w:val="001329BE"/>
    <w:rsid w:val="00132A07"/>
    <w:rsid w:val="00132A18"/>
    <w:rsid w:val="00132A32"/>
    <w:rsid w:val="00132A6A"/>
    <w:rsid w:val="00132A7D"/>
    <w:rsid w:val="00132AD9"/>
    <w:rsid w:val="00132B0D"/>
    <w:rsid w:val="00132B51"/>
    <w:rsid w:val="00132C02"/>
    <w:rsid w:val="00132C39"/>
    <w:rsid w:val="00132C44"/>
    <w:rsid w:val="00132C99"/>
    <w:rsid w:val="00132D17"/>
    <w:rsid w:val="00132D3A"/>
    <w:rsid w:val="00132D92"/>
    <w:rsid w:val="00132DA6"/>
    <w:rsid w:val="00132DEA"/>
    <w:rsid w:val="00132DFB"/>
    <w:rsid w:val="00132E06"/>
    <w:rsid w:val="00132E6B"/>
    <w:rsid w:val="00132EAD"/>
    <w:rsid w:val="00132ED8"/>
    <w:rsid w:val="00132EEB"/>
    <w:rsid w:val="00132F0C"/>
    <w:rsid w:val="00132F47"/>
    <w:rsid w:val="00132F5C"/>
    <w:rsid w:val="00132FB2"/>
    <w:rsid w:val="00132FD4"/>
    <w:rsid w:val="0013300B"/>
    <w:rsid w:val="00133064"/>
    <w:rsid w:val="00133078"/>
    <w:rsid w:val="0013307E"/>
    <w:rsid w:val="0013308A"/>
    <w:rsid w:val="0013309E"/>
    <w:rsid w:val="00133150"/>
    <w:rsid w:val="00133153"/>
    <w:rsid w:val="00133158"/>
    <w:rsid w:val="00133164"/>
    <w:rsid w:val="00133177"/>
    <w:rsid w:val="0013318F"/>
    <w:rsid w:val="00133193"/>
    <w:rsid w:val="0013319B"/>
    <w:rsid w:val="001331EF"/>
    <w:rsid w:val="0013320D"/>
    <w:rsid w:val="00133210"/>
    <w:rsid w:val="00133215"/>
    <w:rsid w:val="00133223"/>
    <w:rsid w:val="00133225"/>
    <w:rsid w:val="00133231"/>
    <w:rsid w:val="00133263"/>
    <w:rsid w:val="00133292"/>
    <w:rsid w:val="001332B7"/>
    <w:rsid w:val="001332E5"/>
    <w:rsid w:val="0013331F"/>
    <w:rsid w:val="0013332C"/>
    <w:rsid w:val="00133339"/>
    <w:rsid w:val="00133340"/>
    <w:rsid w:val="0013334D"/>
    <w:rsid w:val="00133373"/>
    <w:rsid w:val="00133375"/>
    <w:rsid w:val="00133380"/>
    <w:rsid w:val="001333A3"/>
    <w:rsid w:val="001333B6"/>
    <w:rsid w:val="001333BF"/>
    <w:rsid w:val="00133416"/>
    <w:rsid w:val="00133444"/>
    <w:rsid w:val="0013346E"/>
    <w:rsid w:val="001334AE"/>
    <w:rsid w:val="0013354A"/>
    <w:rsid w:val="0013354C"/>
    <w:rsid w:val="001335A1"/>
    <w:rsid w:val="001335C7"/>
    <w:rsid w:val="001335CF"/>
    <w:rsid w:val="00133612"/>
    <w:rsid w:val="00133642"/>
    <w:rsid w:val="0013366B"/>
    <w:rsid w:val="0013366D"/>
    <w:rsid w:val="001336BD"/>
    <w:rsid w:val="001336D9"/>
    <w:rsid w:val="00133724"/>
    <w:rsid w:val="00133728"/>
    <w:rsid w:val="0013373F"/>
    <w:rsid w:val="0013374D"/>
    <w:rsid w:val="00133759"/>
    <w:rsid w:val="0013378B"/>
    <w:rsid w:val="001337CB"/>
    <w:rsid w:val="001337E5"/>
    <w:rsid w:val="00133805"/>
    <w:rsid w:val="00133867"/>
    <w:rsid w:val="00133881"/>
    <w:rsid w:val="00133884"/>
    <w:rsid w:val="001338A2"/>
    <w:rsid w:val="0013391A"/>
    <w:rsid w:val="00133946"/>
    <w:rsid w:val="00133979"/>
    <w:rsid w:val="0013397B"/>
    <w:rsid w:val="00133994"/>
    <w:rsid w:val="001339C3"/>
    <w:rsid w:val="001339C4"/>
    <w:rsid w:val="001339CD"/>
    <w:rsid w:val="001339DC"/>
    <w:rsid w:val="00133A21"/>
    <w:rsid w:val="00133A40"/>
    <w:rsid w:val="00133A8A"/>
    <w:rsid w:val="00133AC2"/>
    <w:rsid w:val="00133AEA"/>
    <w:rsid w:val="00133B32"/>
    <w:rsid w:val="00133B41"/>
    <w:rsid w:val="00133B57"/>
    <w:rsid w:val="00133B5E"/>
    <w:rsid w:val="00133B90"/>
    <w:rsid w:val="00133BBF"/>
    <w:rsid w:val="00133BFC"/>
    <w:rsid w:val="00133C3D"/>
    <w:rsid w:val="00133C3E"/>
    <w:rsid w:val="00133C4E"/>
    <w:rsid w:val="00133CA1"/>
    <w:rsid w:val="00133CC0"/>
    <w:rsid w:val="00133CF5"/>
    <w:rsid w:val="00133D18"/>
    <w:rsid w:val="00133D87"/>
    <w:rsid w:val="00133D91"/>
    <w:rsid w:val="00133D99"/>
    <w:rsid w:val="00133DA2"/>
    <w:rsid w:val="00133DB3"/>
    <w:rsid w:val="00133DEA"/>
    <w:rsid w:val="00133E2A"/>
    <w:rsid w:val="00133E4C"/>
    <w:rsid w:val="00133EB6"/>
    <w:rsid w:val="00133ED7"/>
    <w:rsid w:val="00133EF8"/>
    <w:rsid w:val="00133F31"/>
    <w:rsid w:val="00133F50"/>
    <w:rsid w:val="00133F72"/>
    <w:rsid w:val="00133F9D"/>
    <w:rsid w:val="00134028"/>
    <w:rsid w:val="0013402C"/>
    <w:rsid w:val="00134043"/>
    <w:rsid w:val="0013404F"/>
    <w:rsid w:val="00134052"/>
    <w:rsid w:val="001340B6"/>
    <w:rsid w:val="001340C4"/>
    <w:rsid w:val="00134107"/>
    <w:rsid w:val="00134109"/>
    <w:rsid w:val="00134141"/>
    <w:rsid w:val="00134184"/>
    <w:rsid w:val="001341A1"/>
    <w:rsid w:val="001341A2"/>
    <w:rsid w:val="001341CE"/>
    <w:rsid w:val="001341D0"/>
    <w:rsid w:val="001342F9"/>
    <w:rsid w:val="00134314"/>
    <w:rsid w:val="0013434F"/>
    <w:rsid w:val="001343E9"/>
    <w:rsid w:val="00134432"/>
    <w:rsid w:val="00134462"/>
    <w:rsid w:val="00134469"/>
    <w:rsid w:val="00134485"/>
    <w:rsid w:val="001344A0"/>
    <w:rsid w:val="001344F7"/>
    <w:rsid w:val="00134516"/>
    <w:rsid w:val="0013457A"/>
    <w:rsid w:val="001345BC"/>
    <w:rsid w:val="001345CD"/>
    <w:rsid w:val="001345D9"/>
    <w:rsid w:val="0013462D"/>
    <w:rsid w:val="0013464C"/>
    <w:rsid w:val="0013467B"/>
    <w:rsid w:val="001346B1"/>
    <w:rsid w:val="001346BE"/>
    <w:rsid w:val="001346E6"/>
    <w:rsid w:val="00134719"/>
    <w:rsid w:val="0013472D"/>
    <w:rsid w:val="00134778"/>
    <w:rsid w:val="0013478D"/>
    <w:rsid w:val="0013479D"/>
    <w:rsid w:val="001347AD"/>
    <w:rsid w:val="00134803"/>
    <w:rsid w:val="0013480F"/>
    <w:rsid w:val="0013481B"/>
    <w:rsid w:val="001348AA"/>
    <w:rsid w:val="001348E3"/>
    <w:rsid w:val="0013491A"/>
    <w:rsid w:val="0013491D"/>
    <w:rsid w:val="00134972"/>
    <w:rsid w:val="001349D5"/>
    <w:rsid w:val="001349D9"/>
    <w:rsid w:val="00134A7C"/>
    <w:rsid w:val="00134AC8"/>
    <w:rsid w:val="00134AFB"/>
    <w:rsid w:val="00134B04"/>
    <w:rsid w:val="00134B24"/>
    <w:rsid w:val="00134B33"/>
    <w:rsid w:val="00134B8F"/>
    <w:rsid w:val="00134BDA"/>
    <w:rsid w:val="00134C86"/>
    <w:rsid w:val="00134C8B"/>
    <w:rsid w:val="00134CA1"/>
    <w:rsid w:val="00134CCF"/>
    <w:rsid w:val="00134D1E"/>
    <w:rsid w:val="00134D22"/>
    <w:rsid w:val="00134D35"/>
    <w:rsid w:val="00134D3D"/>
    <w:rsid w:val="00134D8A"/>
    <w:rsid w:val="00134D90"/>
    <w:rsid w:val="00134DA4"/>
    <w:rsid w:val="00134E89"/>
    <w:rsid w:val="00134E92"/>
    <w:rsid w:val="00134E99"/>
    <w:rsid w:val="00134EFD"/>
    <w:rsid w:val="00134F5F"/>
    <w:rsid w:val="00134F69"/>
    <w:rsid w:val="00134FD0"/>
    <w:rsid w:val="00134FD3"/>
    <w:rsid w:val="00135009"/>
    <w:rsid w:val="0013501B"/>
    <w:rsid w:val="00135029"/>
    <w:rsid w:val="0013504A"/>
    <w:rsid w:val="00135050"/>
    <w:rsid w:val="0013506B"/>
    <w:rsid w:val="00135084"/>
    <w:rsid w:val="00135136"/>
    <w:rsid w:val="00135141"/>
    <w:rsid w:val="00135146"/>
    <w:rsid w:val="0013516A"/>
    <w:rsid w:val="00135175"/>
    <w:rsid w:val="00135187"/>
    <w:rsid w:val="001351FD"/>
    <w:rsid w:val="00135242"/>
    <w:rsid w:val="0013524E"/>
    <w:rsid w:val="00135268"/>
    <w:rsid w:val="001352BB"/>
    <w:rsid w:val="001352F6"/>
    <w:rsid w:val="00135309"/>
    <w:rsid w:val="0013530F"/>
    <w:rsid w:val="00135327"/>
    <w:rsid w:val="00135391"/>
    <w:rsid w:val="001353BC"/>
    <w:rsid w:val="001353DE"/>
    <w:rsid w:val="00135410"/>
    <w:rsid w:val="00135433"/>
    <w:rsid w:val="0013543C"/>
    <w:rsid w:val="00135446"/>
    <w:rsid w:val="00135464"/>
    <w:rsid w:val="00135483"/>
    <w:rsid w:val="0013549F"/>
    <w:rsid w:val="001354C3"/>
    <w:rsid w:val="001354D5"/>
    <w:rsid w:val="001354E7"/>
    <w:rsid w:val="001354EF"/>
    <w:rsid w:val="0013555F"/>
    <w:rsid w:val="0013558B"/>
    <w:rsid w:val="0013558E"/>
    <w:rsid w:val="001355D0"/>
    <w:rsid w:val="00135605"/>
    <w:rsid w:val="00135615"/>
    <w:rsid w:val="00135644"/>
    <w:rsid w:val="0013564A"/>
    <w:rsid w:val="0013564D"/>
    <w:rsid w:val="00135665"/>
    <w:rsid w:val="001356BA"/>
    <w:rsid w:val="001356BF"/>
    <w:rsid w:val="001356CC"/>
    <w:rsid w:val="001356DD"/>
    <w:rsid w:val="00135701"/>
    <w:rsid w:val="00135711"/>
    <w:rsid w:val="00135720"/>
    <w:rsid w:val="00135747"/>
    <w:rsid w:val="00135794"/>
    <w:rsid w:val="00135798"/>
    <w:rsid w:val="001357AE"/>
    <w:rsid w:val="001357C8"/>
    <w:rsid w:val="001357F7"/>
    <w:rsid w:val="00135800"/>
    <w:rsid w:val="00135833"/>
    <w:rsid w:val="00135892"/>
    <w:rsid w:val="001358AF"/>
    <w:rsid w:val="001358F7"/>
    <w:rsid w:val="00135946"/>
    <w:rsid w:val="0013595C"/>
    <w:rsid w:val="00135980"/>
    <w:rsid w:val="001359A1"/>
    <w:rsid w:val="001359A6"/>
    <w:rsid w:val="001359D1"/>
    <w:rsid w:val="001359D6"/>
    <w:rsid w:val="00135A4D"/>
    <w:rsid w:val="00135A54"/>
    <w:rsid w:val="00135A86"/>
    <w:rsid w:val="00135A8C"/>
    <w:rsid w:val="00135A8F"/>
    <w:rsid w:val="00135A96"/>
    <w:rsid w:val="00135ABA"/>
    <w:rsid w:val="00135AC0"/>
    <w:rsid w:val="00135B25"/>
    <w:rsid w:val="00135B5C"/>
    <w:rsid w:val="00135B60"/>
    <w:rsid w:val="00135B9F"/>
    <w:rsid w:val="00135BA4"/>
    <w:rsid w:val="00135BB1"/>
    <w:rsid w:val="00135BB4"/>
    <w:rsid w:val="00135BF5"/>
    <w:rsid w:val="00135C22"/>
    <w:rsid w:val="00135C29"/>
    <w:rsid w:val="00135C30"/>
    <w:rsid w:val="00135C46"/>
    <w:rsid w:val="00135C87"/>
    <w:rsid w:val="00135CD8"/>
    <w:rsid w:val="00135CFF"/>
    <w:rsid w:val="00135D27"/>
    <w:rsid w:val="00135D3F"/>
    <w:rsid w:val="00135DB0"/>
    <w:rsid w:val="00135DB1"/>
    <w:rsid w:val="00135DB8"/>
    <w:rsid w:val="00135DBB"/>
    <w:rsid w:val="00135DD5"/>
    <w:rsid w:val="00135E37"/>
    <w:rsid w:val="00135E3A"/>
    <w:rsid w:val="00135E5F"/>
    <w:rsid w:val="00135E62"/>
    <w:rsid w:val="00135ECF"/>
    <w:rsid w:val="00135EF0"/>
    <w:rsid w:val="00135EFD"/>
    <w:rsid w:val="00135F40"/>
    <w:rsid w:val="00135F62"/>
    <w:rsid w:val="00135FA7"/>
    <w:rsid w:val="00136055"/>
    <w:rsid w:val="0013606A"/>
    <w:rsid w:val="0013609E"/>
    <w:rsid w:val="001360A2"/>
    <w:rsid w:val="001360C4"/>
    <w:rsid w:val="001360D3"/>
    <w:rsid w:val="00136107"/>
    <w:rsid w:val="0013615F"/>
    <w:rsid w:val="00136193"/>
    <w:rsid w:val="001361B1"/>
    <w:rsid w:val="001361B9"/>
    <w:rsid w:val="001361C3"/>
    <w:rsid w:val="0013628D"/>
    <w:rsid w:val="001362C8"/>
    <w:rsid w:val="001362D5"/>
    <w:rsid w:val="001362DE"/>
    <w:rsid w:val="001362EB"/>
    <w:rsid w:val="0013630C"/>
    <w:rsid w:val="00136333"/>
    <w:rsid w:val="00136339"/>
    <w:rsid w:val="001363A5"/>
    <w:rsid w:val="001363BF"/>
    <w:rsid w:val="00136414"/>
    <w:rsid w:val="00136445"/>
    <w:rsid w:val="00136456"/>
    <w:rsid w:val="001364AA"/>
    <w:rsid w:val="001364CE"/>
    <w:rsid w:val="001364DB"/>
    <w:rsid w:val="001364DC"/>
    <w:rsid w:val="001364E8"/>
    <w:rsid w:val="00136517"/>
    <w:rsid w:val="00136588"/>
    <w:rsid w:val="00136599"/>
    <w:rsid w:val="0013659B"/>
    <w:rsid w:val="001365A1"/>
    <w:rsid w:val="001365C5"/>
    <w:rsid w:val="001365CA"/>
    <w:rsid w:val="001365ED"/>
    <w:rsid w:val="001365F1"/>
    <w:rsid w:val="00136627"/>
    <w:rsid w:val="00136663"/>
    <w:rsid w:val="00136677"/>
    <w:rsid w:val="00136686"/>
    <w:rsid w:val="00136692"/>
    <w:rsid w:val="001366A6"/>
    <w:rsid w:val="001366F8"/>
    <w:rsid w:val="00136757"/>
    <w:rsid w:val="00136759"/>
    <w:rsid w:val="00136784"/>
    <w:rsid w:val="001367AE"/>
    <w:rsid w:val="001367B1"/>
    <w:rsid w:val="001367EF"/>
    <w:rsid w:val="001367F0"/>
    <w:rsid w:val="001368C4"/>
    <w:rsid w:val="0013695A"/>
    <w:rsid w:val="0013696A"/>
    <w:rsid w:val="0013697F"/>
    <w:rsid w:val="001369B2"/>
    <w:rsid w:val="001369BD"/>
    <w:rsid w:val="001369C2"/>
    <w:rsid w:val="001369E3"/>
    <w:rsid w:val="001369FE"/>
    <w:rsid w:val="00136A42"/>
    <w:rsid w:val="00136A87"/>
    <w:rsid w:val="00136A96"/>
    <w:rsid w:val="00136A9B"/>
    <w:rsid w:val="00136ADE"/>
    <w:rsid w:val="00136B09"/>
    <w:rsid w:val="00136B62"/>
    <w:rsid w:val="00136B73"/>
    <w:rsid w:val="00136BF7"/>
    <w:rsid w:val="00136C10"/>
    <w:rsid w:val="00136C68"/>
    <w:rsid w:val="00136C87"/>
    <w:rsid w:val="00136CA4"/>
    <w:rsid w:val="00136CC4"/>
    <w:rsid w:val="00136D2C"/>
    <w:rsid w:val="00136D3D"/>
    <w:rsid w:val="00136D50"/>
    <w:rsid w:val="00136D62"/>
    <w:rsid w:val="00136D82"/>
    <w:rsid w:val="00136DD8"/>
    <w:rsid w:val="00136E1C"/>
    <w:rsid w:val="00136E1D"/>
    <w:rsid w:val="00136E22"/>
    <w:rsid w:val="00136E27"/>
    <w:rsid w:val="00136E6F"/>
    <w:rsid w:val="00136E78"/>
    <w:rsid w:val="00136E85"/>
    <w:rsid w:val="00136EBC"/>
    <w:rsid w:val="00136EE0"/>
    <w:rsid w:val="00136EE7"/>
    <w:rsid w:val="00136F21"/>
    <w:rsid w:val="00136F3A"/>
    <w:rsid w:val="00136F4F"/>
    <w:rsid w:val="00136F81"/>
    <w:rsid w:val="00136FDD"/>
    <w:rsid w:val="00137032"/>
    <w:rsid w:val="00137048"/>
    <w:rsid w:val="001370B0"/>
    <w:rsid w:val="001370BF"/>
    <w:rsid w:val="00137156"/>
    <w:rsid w:val="0013716F"/>
    <w:rsid w:val="0013717C"/>
    <w:rsid w:val="0013717E"/>
    <w:rsid w:val="001371BB"/>
    <w:rsid w:val="001371CC"/>
    <w:rsid w:val="00137228"/>
    <w:rsid w:val="00137271"/>
    <w:rsid w:val="00137275"/>
    <w:rsid w:val="00137291"/>
    <w:rsid w:val="00137313"/>
    <w:rsid w:val="00137340"/>
    <w:rsid w:val="0013737E"/>
    <w:rsid w:val="00137393"/>
    <w:rsid w:val="0013739F"/>
    <w:rsid w:val="001373A1"/>
    <w:rsid w:val="001373C8"/>
    <w:rsid w:val="001373FE"/>
    <w:rsid w:val="00137431"/>
    <w:rsid w:val="0013746C"/>
    <w:rsid w:val="00137488"/>
    <w:rsid w:val="0013748C"/>
    <w:rsid w:val="0013749F"/>
    <w:rsid w:val="001374CC"/>
    <w:rsid w:val="0013754A"/>
    <w:rsid w:val="0013756B"/>
    <w:rsid w:val="00137584"/>
    <w:rsid w:val="001375C6"/>
    <w:rsid w:val="001375E4"/>
    <w:rsid w:val="00137637"/>
    <w:rsid w:val="0013767D"/>
    <w:rsid w:val="001376AD"/>
    <w:rsid w:val="001376B4"/>
    <w:rsid w:val="001376FD"/>
    <w:rsid w:val="00137720"/>
    <w:rsid w:val="00137722"/>
    <w:rsid w:val="00137740"/>
    <w:rsid w:val="00137751"/>
    <w:rsid w:val="00137763"/>
    <w:rsid w:val="001377A4"/>
    <w:rsid w:val="001377AC"/>
    <w:rsid w:val="001377B0"/>
    <w:rsid w:val="001377B1"/>
    <w:rsid w:val="001377E5"/>
    <w:rsid w:val="0013784F"/>
    <w:rsid w:val="00137853"/>
    <w:rsid w:val="001378C1"/>
    <w:rsid w:val="001378F9"/>
    <w:rsid w:val="00137948"/>
    <w:rsid w:val="0013794E"/>
    <w:rsid w:val="00137962"/>
    <w:rsid w:val="00137963"/>
    <w:rsid w:val="0013799F"/>
    <w:rsid w:val="001379AD"/>
    <w:rsid w:val="001379D8"/>
    <w:rsid w:val="00137A08"/>
    <w:rsid w:val="00137A29"/>
    <w:rsid w:val="00137A31"/>
    <w:rsid w:val="00137A34"/>
    <w:rsid w:val="00137A40"/>
    <w:rsid w:val="00137A58"/>
    <w:rsid w:val="00137A91"/>
    <w:rsid w:val="00137ACB"/>
    <w:rsid w:val="00137ADE"/>
    <w:rsid w:val="00137BA2"/>
    <w:rsid w:val="00137BB6"/>
    <w:rsid w:val="00137BBF"/>
    <w:rsid w:val="00137C0F"/>
    <w:rsid w:val="00137C1B"/>
    <w:rsid w:val="00137C2D"/>
    <w:rsid w:val="00137C33"/>
    <w:rsid w:val="00137C43"/>
    <w:rsid w:val="00137C4E"/>
    <w:rsid w:val="00137C8C"/>
    <w:rsid w:val="00137CF4"/>
    <w:rsid w:val="00137D0C"/>
    <w:rsid w:val="00137D1A"/>
    <w:rsid w:val="00137D1E"/>
    <w:rsid w:val="00137D39"/>
    <w:rsid w:val="00137D50"/>
    <w:rsid w:val="00137D78"/>
    <w:rsid w:val="00137D94"/>
    <w:rsid w:val="00137D9F"/>
    <w:rsid w:val="00137DED"/>
    <w:rsid w:val="00137DF8"/>
    <w:rsid w:val="00137E17"/>
    <w:rsid w:val="00137E38"/>
    <w:rsid w:val="00137E58"/>
    <w:rsid w:val="00137E76"/>
    <w:rsid w:val="00137EA9"/>
    <w:rsid w:val="00137EC3"/>
    <w:rsid w:val="00137EE9"/>
    <w:rsid w:val="00137F51"/>
    <w:rsid w:val="00137F59"/>
    <w:rsid w:val="00137F99"/>
    <w:rsid w:val="00137FBD"/>
    <w:rsid w:val="00137FE0"/>
    <w:rsid w:val="00140004"/>
    <w:rsid w:val="00140025"/>
    <w:rsid w:val="00140065"/>
    <w:rsid w:val="001400BD"/>
    <w:rsid w:val="001400C3"/>
    <w:rsid w:val="001400CD"/>
    <w:rsid w:val="001400DA"/>
    <w:rsid w:val="001400F3"/>
    <w:rsid w:val="0014014B"/>
    <w:rsid w:val="00140163"/>
    <w:rsid w:val="00140186"/>
    <w:rsid w:val="001401AC"/>
    <w:rsid w:val="001401C1"/>
    <w:rsid w:val="001401C4"/>
    <w:rsid w:val="00140205"/>
    <w:rsid w:val="00140206"/>
    <w:rsid w:val="00140254"/>
    <w:rsid w:val="00140293"/>
    <w:rsid w:val="00140306"/>
    <w:rsid w:val="00140310"/>
    <w:rsid w:val="00140319"/>
    <w:rsid w:val="00140345"/>
    <w:rsid w:val="00140346"/>
    <w:rsid w:val="0014035F"/>
    <w:rsid w:val="00140399"/>
    <w:rsid w:val="001403B7"/>
    <w:rsid w:val="001403CA"/>
    <w:rsid w:val="001403E5"/>
    <w:rsid w:val="001403EA"/>
    <w:rsid w:val="001403F3"/>
    <w:rsid w:val="001403FA"/>
    <w:rsid w:val="00140474"/>
    <w:rsid w:val="00140492"/>
    <w:rsid w:val="001404B6"/>
    <w:rsid w:val="001404C5"/>
    <w:rsid w:val="001404F5"/>
    <w:rsid w:val="001404F9"/>
    <w:rsid w:val="0014055A"/>
    <w:rsid w:val="0014056B"/>
    <w:rsid w:val="001405AA"/>
    <w:rsid w:val="001405AF"/>
    <w:rsid w:val="00140606"/>
    <w:rsid w:val="0014063D"/>
    <w:rsid w:val="0014065C"/>
    <w:rsid w:val="0014067C"/>
    <w:rsid w:val="001406A6"/>
    <w:rsid w:val="0014070C"/>
    <w:rsid w:val="00140826"/>
    <w:rsid w:val="00140833"/>
    <w:rsid w:val="0014087B"/>
    <w:rsid w:val="001408A9"/>
    <w:rsid w:val="00140909"/>
    <w:rsid w:val="00140969"/>
    <w:rsid w:val="0014096C"/>
    <w:rsid w:val="00140977"/>
    <w:rsid w:val="001409B5"/>
    <w:rsid w:val="001409BA"/>
    <w:rsid w:val="001409DC"/>
    <w:rsid w:val="00140A5F"/>
    <w:rsid w:val="00140A6E"/>
    <w:rsid w:val="00140A6F"/>
    <w:rsid w:val="00140A77"/>
    <w:rsid w:val="00140AE2"/>
    <w:rsid w:val="00140AE9"/>
    <w:rsid w:val="00140B5D"/>
    <w:rsid w:val="00140BC8"/>
    <w:rsid w:val="00140BE7"/>
    <w:rsid w:val="00140C0C"/>
    <w:rsid w:val="00140C25"/>
    <w:rsid w:val="00140C3D"/>
    <w:rsid w:val="00140C41"/>
    <w:rsid w:val="00140C49"/>
    <w:rsid w:val="00140C86"/>
    <w:rsid w:val="00140CA4"/>
    <w:rsid w:val="00140CB0"/>
    <w:rsid w:val="00140CCC"/>
    <w:rsid w:val="00140D07"/>
    <w:rsid w:val="00140D0D"/>
    <w:rsid w:val="00140D1D"/>
    <w:rsid w:val="00140D43"/>
    <w:rsid w:val="00140D7D"/>
    <w:rsid w:val="00140D84"/>
    <w:rsid w:val="00140D86"/>
    <w:rsid w:val="00140D91"/>
    <w:rsid w:val="00140DA5"/>
    <w:rsid w:val="00140DB3"/>
    <w:rsid w:val="00140DC7"/>
    <w:rsid w:val="00140DE2"/>
    <w:rsid w:val="00140EA1"/>
    <w:rsid w:val="00140EAD"/>
    <w:rsid w:val="00140EE0"/>
    <w:rsid w:val="00140F3A"/>
    <w:rsid w:val="00140F94"/>
    <w:rsid w:val="00140FB3"/>
    <w:rsid w:val="00140FBF"/>
    <w:rsid w:val="00140FD2"/>
    <w:rsid w:val="00140FD3"/>
    <w:rsid w:val="00141029"/>
    <w:rsid w:val="0014102D"/>
    <w:rsid w:val="0014105B"/>
    <w:rsid w:val="0014106E"/>
    <w:rsid w:val="00141082"/>
    <w:rsid w:val="001410A5"/>
    <w:rsid w:val="001410E1"/>
    <w:rsid w:val="001410EE"/>
    <w:rsid w:val="001410F5"/>
    <w:rsid w:val="0014112E"/>
    <w:rsid w:val="001411AA"/>
    <w:rsid w:val="001411C8"/>
    <w:rsid w:val="00141209"/>
    <w:rsid w:val="0014120F"/>
    <w:rsid w:val="0014121F"/>
    <w:rsid w:val="00141227"/>
    <w:rsid w:val="00141263"/>
    <w:rsid w:val="001412AE"/>
    <w:rsid w:val="001412AF"/>
    <w:rsid w:val="001412B4"/>
    <w:rsid w:val="001412B9"/>
    <w:rsid w:val="001412D5"/>
    <w:rsid w:val="001412F4"/>
    <w:rsid w:val="00141356"/>
    <w:rsid w:val="001413B2"/>
    <w:rsid w:val="001413DE"/>
    <w:rsid w:val="001413EC"/>
    <w:rsid w:val="001413FD"/>
    <w:rsid w:val="0014143D"/>
    <w:rsid w:val="0014143E"/>
    <w:rsid w:val="0014143F"/>
    <w:rsid w:val="00141441"/>
    <w:rsid w:val="00141462"/>
    <w:rsid w:val="00141494"/>
    <w:rsid w:val="001414A9"/>
    <w:rsid w:val="001414BA"/>
    <w:rsid w:val="001414CF"/>
    <w:rsid w:val="001414F9"/>
    <w:rsid w:val="00141518"/>
    <w:rsid w:val="0014153D"/>
    <w:rsid w:val="00141552"/>
    <w:rsid w:val="00141590"/>
    <w:rsid w:val="00141599"/>
    <w:rsid w:val="001415AD"/>
    <w:rsid w:val="001415EB"/>
    <w:rsid w:val="0014164B"/>
    <w:rsid w:val="001416D0"/>
    <w:rsid w:val="001416E6"/>
    <w:rsid w:val="001416F4"/>
    <w:rsid w:val="00141711"/>
    <w:rsid w:val="00141722"/>
    <w:rsid w:val="0014175A"/>
    <w:rsid w:val="00141763"/>
    <w:rsid w:val="0014178E"/>
    <w:rsid w:val="001417A3"/>
    <w:rsid w:val="001417A9"/>
    <w:rsid w:val="001417C9"/>
    <w:rsid w:val="001417CB"/>
    <w:rsid w:val="001417D7"/>
    <w:rsid w:val="00141805"/>
    <w:rsid w:val="0014184B"/>
    <w:rsid w:val="00141853"/>
    <w:rsid w:val="00141868"/>
    <w:rsid w:val="00141869"/>
    <w:rsid w:val="0014188A"/>
    <w:rsid w:val="001418A7"/>
    <w:rsid w:val="001418A9"/>
    <w:rsid w:val="00141909"/>
    <w:rsid w:val="00141952"/>
    <w:rsid w:val="00141958"/>
    <w:rsid w:val="0014195B"/>
    <w:rsid w:val="00141970"/>
    <w:rsid w:val="0014197B"/>
    <w:rsid w:val="0014198A"/>
    <w:rsid w:val="00141991"/>
    <w:rsid w:val="001419D6"/>
    <w:rsid w:val="001419DD"/>
    <w:rsid w:val="001419EA"/>
    <w:rsid w:val="00141A06"/>
    <w:rsid w:val="00141A0B"/>
    <w:rsid w:val="00141A3B"/>
    <w:rsid w:val="00141A82"/>
    <w:rsid w:val="00141A85"/>
    <w:rsid w:val="00141AC3"/>
    <w:rsid w:val="00141AD3"/>
    <w:rsid w:val="00141AE9"/>
    <w:rsid w:val="00141AEF"/>
    <w:rsid w:val="00141B39"/>
    <w:rsid w:val="00141B69"/>
    <w:rsid w:val="00141BE6"/>
    <w:rsid w:val="00141BF2"/>
    <w:rsid w:val="00141C50"/>
    <w:rsid w:val="00141CA7"/>
    <w:rsid w:val="00141CB7"/>
    <w:rsid w:val="00141CD8"/>
    <w:rsid w:val="00141CE0"/>
    <w:rsid w:val="00141D0A"/>
    <w:rsid w:val="00141D3E"/>
    <w:rsid w:val="00141D4C"/>
    <w:rsid w:val="00141D51"/>
    <w:rsid w:val="00141D52"/>
    <w:rsid w:val="00141D88"/>
    <w:rsid w:val="00141DFD"/>
    <w:rsid w:val="00141E22"/>
    <w:rsid w:val="00141E31"/>
    <w:rsid w:val="00141E4E"/>
    <w:rsid w:val="00141E51"/>
    <w:rsid w:val="00141E6D"/>
    <w:rsid w:val="00141E98"/>
    <w:rsid w:val="00141EFD"/>
    <w:rsid w:val="00141F0D"/>
    <w:rsid w:val="00141F15"/>
    <w:rsid w:val="00141F33"/>
    <w:rsid w:val="00141F4B"/>
    <w:rsid w:val="00141F88"/>
    <w:rsid w:val="00141FB0"/>
    <w:rsid w:val="00141FC3"/>
    <w:rsid w:val="00141FCA"/>
    <w:rsid w:val="00142082"/>
    <w:rsid w:val="001420B5"/>
    <w:rsid w:val="0014211C"/>
    <w:rsid w:val="00142152"/>
    <w:rsid w:val="00142153"/>
    <w:rsid w:val="001421CD"/>
    <w:rsid w:val="001421FB"/>
    <w:rsid w:val="0014221D"/>
    <w:rsid w:val="0014224B"/>
    <w:rsid w:val="001422BC"/>
    <w:rsid w:val="001422CD"/>
    <w:rsid w:val="001422F3"/>
    <w:rsid w:val="00142313"/>
    <w:rsid w:val="0014231B"/>
    <w:rsid w:val="00142320"/>
    <w:rsid w:val="00142328"/>
    <w:rsid w:val="001423E2"/>
    <w:rsid w:val="00142404"/>
    <w:rsid w:val="00142415"/>
    <w:rsid w:val="00142426"/>
    <w:rsid w:val="00142461"/>
    <w:rsid w:val="0014246F"/>
    <w:rsid w:val="001424B5"/>
    <w:rsid w:val="001424DF"/>
    <w:rsid w:val="001424EC"/>
    <w:rsid w:val="00142509"/>
    <w:rsid w:val="0014258B"/>
    <w:rsid w:val="001425C5"/>
    <w:rsid w:val="001425EB"/>
    <w:rsid w:val="001425FE"/>
    <w:rsid w:val="00142612"/>
    <w:rsid w:val="00142630"/>
    <w:rsid w:val="0014267E"/>
    <w:rsid w:val="001426BD"/>
    <w:rsid w:val="001426D6"/>
    <w:rsid w:val="00142733"/>
    <w:rsid w:val="00142749"/>
    <w:rsid w:val="0014276D"/>
    <w:rsid w:val="001427D6"/>
    <w:rsid w:val="001427E3"/>
    <w:rsid w:val="00142830"/>
    <w:rsid w:val="00142857"/>
    <w:rsid w:val="0014286C"/>
    <w:rsid w:val="001428A2"/>
    <w:rsid w:val="001428E5"/>
    <w:rsid w:val="0014290D"/>
    <w:rsid w:val="0014295F"/>
    <w:rsid w:val="00142982"/>
    <w:rsid w:val="00142986"/>
    <w:rsid w:val="001429C8"/>
    <w:rsid w:val="001429E8"/>
    <w:rsid w:val="00142A0C"/>
    <w:rsid w:val="00142A0E"/>
    <w:rsid w:val="00142A19"/>
    <w:rsid w:val="00142A27"/>
    <w:rsid w:val="00142A3B"/>
    <w:rsid w:val="00142A4B"/>
    <w:rsid w:val="00142A54"/>
    <w:rsid w:val="00142A89"/>
    <w:rsid w:val="00142AB8"/>
    <w:rsid w:val="00142AC6"/>
    <w:rsid w:val="00142AD6"/>
    <w:rsid w:val="00142B6C"/>
    <w:rsid w:val="00142B7D"/>
    <w:rsid w:val="00142B7E"/>
    <w:rsid w:val="00142B8C"/>
    <w:rsid w:val="00142BCF"/>
    <w:rsid w:val="00142BFF"/>
    <w:rsid w:val="00142C06"/>
    <w:rsid w:val="00142C2F"/>
    <w:rsid w:val="00142C76"/>
    <w:rsid w:val="00142CB3"/>
    <w:rsid w:val="00142CD7"/>
    <w:rsid w:val="00142D14"/>
    <w:rsid w:val="00142D17"/>
    <w:rsid w:val="00142D1F"/>
    <w:rsid w:val="00142D3B"/>
    <w:rsid w:val="00142D52"/>
    <w:rsid w:val="00142D76"/>
    <w:rsid w:val="00142D81"/>
    <w:rsid w:val="00142DA2"/>
    <w:rsid w:val="00142DA8"/>
    <w:rsid w:val="00142E2F"/>
    <w:rsid w:val="00142E53"/>
    <w:rsid w:val="00142EAF"/>
    <w:rsid w:val="00142EBE"/>
    <w:rsid w:val="00142EDB"/>
    <w:rsid w:val="00142EDE"/>
    <w:rsid w:val="00142EE2"/>
    <w:rsid w:val="00142F23"/>
    <w:rsid w:val="00142F45"/>
    <w:rsid w:val="00142F51"/>
    <w:rsid w:val="00142FB1"/>
    <w:rsid w:val="00142FB2"/>
    <w:rsid w:val="00142FC3"/>
    <w:rsid w:val="00142FCB"/>
    <w:rsid w:val="00142FE4"/>
    <w:rsid w:val="0014302B"/>
    <w:rsid w:val="00143035"/>
    <w:rsid w:val="00143036"/>
    <w:rsid w:val="0014305D"/>
    <w:rsid w:val="0014306B"/>
    <w:rsid w:val="00143088"/>
    <w:rsid w:val="001430A1"/>
    <w:rsid w:val="001430BE"/>
    <w:rsid w:val="001430DB"/>
    <w:rsid w:val="001430ED"/>
    <w:rsid w:val="001430EF"/>
    <w:rsid w:val="001430FD"/>
    <w:rsid w:val="00143101"/>
    <w:rsid w:val="00143127"/>
    <w:rsid w:val="00143134"/>
    <w:rsid w:val="0014313D"/>
    <w:rsid w:val="00143180"/>
    <w:rsid w:val="0014318B"/>
    <w:rsid w:val="001431F6"/>
    <w:rsid w:val="001432E6"/>
    <w:rsid w:val="001432F8"/>
    <w:rsid w:val="00143305"/>
    <w:rsid w:val="00143326"/>
    <w:rsid w:val="0014338B"/>
    <w:rsid w:val="001433D6"/>
    <w:rsid w:val="001433E2"/>
    <w:rsid w:val="0014343F"/>
    <w:rsid w:val="00143441"/>
    <w:rsid w:val="00143463"/>
    <w:rsid w:val="0014346F"/>
    <w:rsid w:val="001434AD"/>
    <w:rsid w:val="001434B6"/>
    <w:rsid w:val="00143514"/>
    <w:rsid w:val="00143535"/>
    <w:rsid w:val="00143552"/>
    <w:rsid w:val="0014356E"/>
    <w:rsid w:val="001435B3"/>
    <w:rsid w:val="001435CB"/>
    <w:rsid w:val="001435EC"/>
    <w:rsid w:val="00143631"/>
    <w:rsid w:val="00143634"/>
    <w:rsid w:val="00143645"/>
    <w:rsid w:val="0014364A"/>
    <w:rsid w:val="00143699"/>
    <w:rsid w:val="001436BA"/>
    <w:rsid w:val="001436DE"/>
    <w:rsid w:val="001436F8"/>
    <w:rsid w:val="001436FB"/>
    <w:rsid w:val="0014370A"/>
    <w:rsid w:val="0014370B"/>
    <w:rsid w:val="0014370C"/>
    <w:rsid w:val="0014372A"/>
    <w:rsid w:val="00143733"/>
    <w:rsid w:val="0014373F"/>
    <w:rsid w:val="0014376C"/>
    <w:rsid w:val="0014376D"/>
    <w:rsid w:val="001437E6"/>
    <w:rsid w:val="00143803"/>
    <w:rsid w:val="00143814"/>
    <w:rsid w:val="0014381E"/>
    <w:rsid w:val="0014382E"/>
    <w:rsid w:val="0014385E"/>
    <w:rsid w:val="001438A7"/>
    <w:rsid w:val="001438E2"/>
    <w:rsid w:val="00143938"/>
    <w:rsid w:val="00143952"/>
    <w:rsid w:val="0014395F"/>
    <w:rsid w:val="00143965"/>
    <w:rsid w:val="001439B5"/>
    <w:rsid w:val="001439CC"/>
    <w:rsid w:val="001439D4"/>
    <w:rsid w:val="001439DD"/>
    <w:rsid w:val="001439FD"/>
    <w:rsid w:val="00143A07"/>
    <w:rsid w:val="00143A21"/>
    <w:rsid w:val="00143A74"/>
    <w:rsid w:val="00143A89"/>
    <w:rsid w:val="00143AA9"/>
    <w:rsid w:val="00143AB6"/>
    <w:rsid w:val="00143AC1"/>
    <w:rsid w:val="00143AC8"/>
    <w:rsid w:val="00143AD8"/>
    <w:rsid w:val="00143AF7"/>
    <w:rsid w:val="00143AF9"/>
    <w:rsid w:val="00143B66"/>
    <w:rsid w:val="00143B6F"/>
    <w:rsid w:val="00143B83"/>
    <w:rsid w:val="00143BA6"/>
    <w:rsid w:val="00143BAD"/>
    <w:rsid w:val="00143BB4"/>
    <w:rsid w:val="00143BB7"/>
    <w:rsid w:val="00143BD1"/>
    <w:rsid w:val="00143BF9"/>
    <w:rsid w:val="00143C09"/>
    <w:rsid w:val="00143C38"/>
    <w:rsid w:val="00143C3A"/>
    <w:rsid w:val="00143C40"/>
    <w:rsid w:val="00143C85"/>
    <w:rsid w:val="00143D0C"/>
    <w:rsid w:val="00143D2A"/>
    <w:rsid w:val="00143D40"/>
    <w:rsid w:val="00143D47"/>
    <w:rsid w:val="00143DB0"/>
    <w:rsid w:val="00143DDB"/>
    <w:rsid w:val="00143DEA"/>
    <w:rsid w:val="00143DF7"/>
    <w:rsid w:val="00143E04"/>
    <w:rsid w:val="00143E64"/>
    <w:rsid w:val="00143EBE"/>
    <w:rsid w:val="00143EE9"/>
    <w:rsid w:val="00143EF1"/>
    <w:rsid w:val="00143F2E"/>
    <w:rsid w:val="00143F39"/>
    <w:rsid w:val="00143F65"/>
    <w:rsid w:val="00143FA1"/>
    <w:rsid w:val="00143FE6"/>
    <w:rsid w:val="00144035"/>
    <w:rsid w:val="00144080"/>
    <w:rsid w:val="001440B8"/>
    <w:rsid w:val="001440DB"/>
    <w:rsid w:val="001440E5"/>
    <w:rsid w:val="00144110"/>
    <w:rsid w:val="001441A0"/>
    <w:rsid w:val="001441D9"/>
    <w:rsid w:val="001441E7"/>
    <w:rsid w:val="001441EB"/>
    <w:rsid w:val="00144212"/>
    <w:rsid w:val="00144284"/>
    <w:rsid w:val="001442E6"/>
    <w:rsid w:val="001442F2"/>
    <w:rsid w:val="00144311"/>
    <w:rsid w:val="00144320"/>
    <w:rsid w:val="00144388"/>
    <w:rsid w:val="00144391"/>
    <w:rsid w:val="00144470"/>
    <w:rsid w:val="0014447C"/>
    <w:rsid w:val="001444C6"/>
    <w:rsid w:val="00144533"/>
    <w:rsid w:val="0014453A"/>
    <w:rsid w:val="0014453D"/>
    <w:rsid w:val="00144541"/>
    <w:rsid w:val="0014455C"/>
    <w:rsid w:val="0014457B"/>
    <w:rsid w:val="001445A8"/>
    <w:rsid w:val="001445AF"/>
    <w:rsid w:val="00144614"/>
    <w:rsid w:val="00144617"/>
    <w:rsid w:val="00144630"/>
    <w:rsid w:val="00144635"/>
    <w:rsid w:val="0014466A"/>
    <w:rsid w:val="001446E4"/>
    <w:rsid w:val="0014472D"/>
    <w:rsid w:val="00144767"/>
    <w:rsid w:val="001447AB"/>
    <w:rsid w:val="001447BC"/>
    <w:rsid w:val="001447C4"/>
    <w:rsid w:val="001447C9"/>
    <w:rsid w:val="001447E0"/>
    <w:rsid w:val="00144875"/>
    <w:rsid w:val="0014487C"/>
    <w:rsid w:val="001448AA"/>
    <w:rsid w:val="001448B9"/>
    <w:rsid w:val="001448BE"/>
    <w:rsid w:val="00144914"/>
    <w:rsid w:val="00144925"/>
    <w:rsid w:val="00144956"/>
    <w:rsid w:val="001449C4"/>
    <w:rsid w:val="00144A0E"/>
    <w:rsid w:val="00144A29"/>
    <w:rsid w:val="00144A6D"/>
    <w:rsid w:val="00144AAE"/>
    <w:rsid w:val="00144ADB"/>
    <w:rsid w:val="00144B25"/>
    <w:rsid w:val="00144B30"/>
    <w:rsid w:val="00144B3A"/>
    <w:rsid w:val="00144BB0"/>
    <w:rsid w:val="00144BDD"/>
    <w:rsid w:val="00144BDE"/>
    <w:rsid w:val="00144BE9"/>
    <w:rsid w:val="00144BFB"/>
    <w:rsid w:val="00144BFD"/>
    <w:rsid w:val="00144C28"/>
    <w:rsid w:val="00144C2F"/>
    <w:rsid w:val="00144C78"/>
    <w:rsid w:val="00144C7A"/>
    <w:rsid w:val="00144C87"/>
    <w:rsid w:val="00144CC3"/>
    <w:rsid w:val="00144CF1"/>
    <w:rsid w:val="00144D17"/>
    <w:rsid w:val="00144D22"/>
    <w:rsid w:val="00144DB2"/>
    <w:rsid w:val="00144DD7"/>
    <w:rsid w:val="00144DE2"/>
    <w:rsid w:val="00144E04"/>
    <w:rsid w:val="00144E16"/>
    <w:rsid w:val="00144E33"/>
    <w:rsid w:val="00144E86"/>
    <w:rsid w:val="00144E9E"/>
    <w:rsid w:val="00144EBD"/>
    <w:rsid w:val="00144F25"/>
    <w:rsid w:val="00144FAF"/>
    <w:rsid w:val="00144FF2"/>
    <w:rsid w:val="00144FFE"/>
    <w:rsid w:val="00145007"/>
    <w:rsid w:val="0014508F"/>
    <w:rsid w:val="001450E3"/>
    <w:rsid w:val="0014516C"/>
    <w:rsid w:val="0014519B"/>
    <w:rsid w:val="001451E3"/>
    <w:rsid w:val="00145260"/>
    <w:rsid w:val="00145271"/>
    <w:rsid w:val="0014529A"/>
    <w:rsid w:val="0014529C"/>
    <w:rsid w:val="0014534B"/>
    <w:rsid w:val="0014537D"/>
    <w:rsid w:val="0014538F"/>
    <w:rsid w:val="001453F3"/>
    <w:rsid w:val="001453F5"/>
    <w:rsid w:val="00145404"/>
    <w:rsid w:val="00145420"/>
    <w:rsid w:val="00145447"/>
    <w:rsid w:val="00145459"/>
    <w:rsid w:val="00145461"/>
    <w:rsid w:val="00145468"/>
    <w:rsid w:val="001454C0"/>
    <w:rsid w:val="001454CD"/>
    <w:rsid w:val="001454CE"/>
    <w:rsid w:val="001454D9"/>
    <w:rsid w:val="00145506"/>
    <w:rsid w:val="00145563"/>
    <w:rsid w:val="00145573"/>
    <w:rsid w:val="0014558E"/>
    <w:rsid w:val="001455AD"/>
    <w:rsid w:val="001455D8"/>
    <w:rsid w:val="00145624"/>
    <w:rsid w:val="00145636"/>
    <w:rsid w:val="0014568F"/>
    <w:rsid w:val="001456A6"/>
    <w:rsid w:val="001456B7"/>
    <w:rsid w:val="001456D6"/>
    <w:rsid w:val="00145711"/>
    <w:rsid w:val="0014571D"/>
    <w:rsid w:val="00145727"/>
    <w:rsid w:val="0014574B"/>
    <w:rsid w:val="00145770"/>
    <w:rsid w:val="00145790"/>
    <w:rsid w:val="001457C5"/>
    <w:rsid w:val="00145877"/>
    <w:rsid w:val="00145891"/>
    <w:rsid w:val="001458A7"/>
    <w:rsid w:val="001458B5"/>
    <w:rsid w:val="00145933"/>
    <w:rsid w:val="0014594E"/>
    <w:rsid w:val="0014597D"/>
    <w:rsid w:val="001459BD"/>
    <w:rsid w:val="001459C1"/>
    <w:rsid w:val="001459D5"/>
    <w:rsid w:val="001459EE"/>
    <w:rsid w:val="001459EF"/>
    <w:rsid w:val="00145A6E"/>
    <w:rsid w:val="00145A6F"/>
    <w:rsid w:val="00145A86"/>
    <w:rsid w:val="00145AA3"/>
    <w:rsid w:val="00145AB5"/>
    <w:rsid w:val="00145B08"/>
    <w:rsid w:val="00145B4B"/>
    <w:rsid w:val="00145B5E"/>
    <w:rsid w:val="00145B60"/>
    <w:rsid w:val="00145B6D"/>
    <w:rsid w:val="00145B84"/>
    <w:rsid w:val="00145BB6"/>
    <w:rsid w:val="00145C09"/>
    <w:rsid w:val="00145C12"/>
    <w:rsid w:val="00145C28"/>
    <w:rsid w:val="00145C37"/>
    <w:rsid w:val="00145C44"/>
    <w:rsid w:val="00145C5A"/>
    <w:rsid w:val="00145C6A"/>
    <w:rsid w:val="00145C84"/>
    <w:rsid w:val="00145CC7"/>
    <w:rsid w:val="00145D3B"/>
    <w:rsid w:val="00145D57"/>
    <w:rsid w:val="00145DAF"/>
    <w:rsid w:val="00145E1A"/>
    <w:rsid w:val="00145E3A"/>
    <w:rsid w:val="00145E48"/>
    <w:rsid w:val="00145E5C"/>
    <w:rsid w:val="00145E69"/>
    <w:rsid w:val="00145EB3"/>
    <w:rsid w:val="00145EC9"/>
    <w:rsid w:val="00145EFB"/>
    <w:rsid w:val="00145F8B"/>
    <w:rsid w:val="00145FA4"/>
    <w:rsid w:val="00145FC9"/>
    <w:rsid w:val="00145FDA"/>
    <w:rsid w:val="00145FEB"/>
    <w:rsid w:val="00146010"/>
    <w:rsid w:val="0014602F"/>
    <w:rsid w:val="00146044"/>
    <w:rsid w:val="00146053"/>
    <w:rsid w:val="00146056"/>
    <w:rsid w:val="00146057"/>
    <w:rsid w:val="0014606B"/>
    <w:rsid w:val="00146083"/>
    <w:rsid w:val="0014608C"/>
    <w:rsid w:val="0014609A"/>
    <w:rsid w:val="001460BA"/>
    <w:rsid w:val="001460EE"/>
    <w:rsid w:val="001460F0"/>
    <w:rsid w:val="00146103"/>
    <w:rsid w:val="0014610D"/>
    <w:rsid w:val="00146167"/>
    <w:rsid w:val="001461B1"/>
    <w:rsid w:val="001461CD"/>
    <w:rsid w:val="001461E2"/>
    <w:rsid w:val="001462B8"/>
    <w:rsid w:val="00146306"/>
    <w:rsid w:val="00146319"/>
    <w:rsid w:val="00146368"/>
    <w:rsid w:val="00146383"/>
    <w:rsid w:val="001463C2"/>
    <w:rsid w:val="00146434"/>
    <w:rsid w:val="001464AF"/>
    <w:rsid w:val="001464B2"/>
    <w:rsid w:val="001464BC"/>
    <w:rsid w:val="001464C2"/>
    <w:rsid w:val="001464DC"/>
    <w:rsid w:val="00146505"/>
    <w:rsid w:val="00146522"/>
    <w:rsid w:val="00146553"/>
    <w:rsid w:val="0014656A"/>
    <w:rsid w:val="001465CA"/>
    <w:rsid w:val="00146654"/>
    <w:rsid w:val="0014667A"/>
    <w:rsid w:val="001466F8"/>
    <w:rsid w:val="0014670C"/>
    <w:rsid w:val="0014672C"/>
    <w:rsid w:val="00146744"/>
    <w:rsid w:val="0014681A"/>
    <w:rsid w:val="0014686D"/>
    <w:rsid w:val="00146919"/>
    <w:rsid w:val="00146924"/>
    <w:rsid w:val="00146934"/>
    <w:rsid w:val="00146974"/>
    <w:rsid w:val="001469D0"/>
    <w:rsid w:val="001469E1"/>
    <w:rsid w:val="001469E4"/>
    <w:rsid w:val="00146A07"/>
    <w:rsid w:val="00146A0E"/>
    <w:rsid w:val="00146A1F"/>
    <w:rsid w:val="00146A2E"/>
    <w:rsid w:val="00146A5C"/>
    <w:rsid w:val="00146A67"/>
    <w:rsid w:val="00146A6A"/>
    <w:rsid w:val="00146AA1"/>
    <w:rsid w:val="00146AB3"/>
    <w:rsid w:val="00146AE9"/>
    <w:rsid w:val="00146B97"/>
    <w:rsid w:val="00146BE1"/>
    <w:rsid w:val="00146CE0"/>
    <w:rsid w:val="00146CF9"/>
    <w:rsid w:val="00146CFA"/>
    <w:rsid w:val="00146D4B"/>
    <w:rsid w:val="00146D56"/>
    <w:rsid w:val="00146D6A"/>
    <w:rsid w:val="00146D6E"/>
    <w:rsid w:val="00146D75"/>
    <w:rsid w:val="00146D8E"/>
    <w:rsid w:val="00146DB1"/>
    <w:rsid w:val="00146DF5"/>
    <w:rsid w:val="00146E14"/>
    <w:rsid w:val="00146E3B"/>
    <w:rsid w:val="00146E52"/>
    <w:rsid w:val="00146E5A"/>
    <w:rsid w:val="00146E92"/>
    <w:rsid w:val="00146EC3"/>
    <w:rsid w:val="00146EF6"/>
    <w:rsid w:val="00146F28"/>
    <w:rsid w:val="00146F3C"/>
    <w:rsid w:val="00146F4B"/>
    <w:rsid w:val="00146F61"/>
    <w:rsid w:val="00146F82"/>
    <w:rsid w:val="00146F8C"/>
    <w:rsid w:val="00146F9A"/>
    <w:rsid w:val="00146FB6"/>
    <w:rsid w:val="00146FD3"/>
    <w:rsid w:val="00146FFD"/>
    <w:rsid w:val="00147047"/>
    <w:rsid w:val="00147049"/>
    <w:rsid w:val="00147066"/>
    <w:rsid w:val="00147080"/>
    <w:rsid w:val="0014708A"/>
    <w:rsid w:val="001470C0"/>
    <w:rsid w:val="00147110"/>
    <w:rsid w:val="0014712C"/>
    <w:rsid w:val="0014712E"/>
    <w:rsid w:val="00147138"/>
    <w:rsid w:val="00147171"/>
    <w:rsid w:val="001471B4"/>
    <w:rsid w:val="001471DF"/>
    <w:rsid w:val="001471E7"/>
    <w:rsid w:val="00147210"/>
    <w:rsid w:val="00147263"/>
    <w:rsid w:val="001472BE"/>
    <w:rsid w:val="0014730F"/>
    <w:rsid w:val="00147332"/>
    <w:rsid w:val="00147395"/>
    <w:rsid w:val="00147398"/>
    <w:rsid w:val="001473C7"/>
    <w:rsid w:val="001473D2"/>
    <w:rsid w:val="001473ED"/>
    <w:rsid w:val="001473F7"/>
    <w:rsid w:val="0014742C"/>
    <w:rsid w:val="0014745F"/>
    <w:rsid w:val="00147470"/>
    <w:rsid w:val="00147485"/>
    <w:rsid w:val="0014748D"/>
    <w:rsid w:val="001474E1"/>
    <w:rsid w:val="00147536"/>
    <w:rsid w:val="0014754F"/>
    <w:rsid w:val="00147586"/>
    <w:rsid w:val="001475A1"/>
    <w:rsid w:val="001475D2"/>
    <w:rsid w:val="001475E4"/>
    <w:rsid w:val="001475ED"/>
    <w:rsid w:val="0014761A"/>
    <w:rsid w:val="0014763C"/>
    <w:rsid w:val="0014765D"/>
    <w:rsid w:val="0014767D"/>
    <w:rsid w:val="00147688"/>
    <w:rsid w:val="00147697"/>
    <w:rsid w:val="0014769D"/>
    <w:rsid w:val="0014770C"/>
    <w:rsid w:val="00147719"/>
    <w:rsid w:val="0014771B"/>
    <w:rsid w:val="00147735"/>
    <w:rsid w:val="00147774"/>
    <w:rsid w:val="0014777A"/>
    <w:rsid w:val="00147787"/>
    <w:rsid w:val="001477BB"/>
    <w:rsid w:val="001477BE"/>
    <w:rsid w:val="001477DD"/>
    <w:rsid w:val="0014781A"/>
    <w:rsid w:val="00147891"/>
    <w:rsid w:val="0014789B"/>
    <w:rsid w:val="0014789D"/>
    <w:rsid w:val="001478E5"/>
    <w:rsid w:val="001478FB"/>
    <w:rsid w:val="00147919"/>
    <w:rsid w:val="0014791F"/>
    <w:rsid w:val="00147920"/>
    <w:rsid w:val="00147926"/>
    <w:rsid w:val="0014792F"/>
    <w:rsid w:val="001479C2"/>
    <w:rsid w:val="001479FD"/>
    <w:rsid w:val="00147A30"/>
    <w:rsid w:val="00147A3C"/>
    <w:rsid w:val="00147A89"/>
    <w:rsid w:val="00147A8B"/>
    <w:rsid w:val="00147A8D"/>
    <w:rsid w:val="00147A8E"/>
    <w:rsid w:val="00147A91"/>
    <w:rsid w:val="00147AAC"/>
    <w:rsid w:val="00147AB4"/>
    <w:rsid w:val="00147AB9"/>
    <w:rsid w:val="00147AD8"/>
    <w:rsid w:val="00147B21"/>
    <w:rsid w:val="00147B26"/>
    <w:rsid w:val="00147B42"/>
    <w:rsid w:val="00147BF8"/>
    <w:rsid w:val="00147C39"/>
    <w:rsid w:val="00147C4C"/>
    <w:rsid w:val="00147C67"/>
    <w:rsid w:val="00147C7D"/>
    <w:rsid w:val="00147CD1"/>
    <w:rsid w:val="00147CFE"/>
    <w:rsid w:val="00147D0C"/>
    <w:rsid w:val="00147D2B"/>
    <w:rsid w:val="00147D47"/>
    <w:rsid w:val="00147D49"/>
    <w:rsid w:val="00147D6E"/>
    <w:rsid w:val="00147D77"/>
    <w:rsid w:val="00147D7B"/>
    <w:rsid w:val="00147D7D"/>
    <w:rsid w:val="00147E18"/>
    <w:rsid w:val="00147E1C"/>
    <w:rsid w:val="00147E44"/>
    <w:rsid w:val="00147E4B"/>
    <w:rsid w:val="00147E60"/>
    <w:rsid w:val="00147E9B"/>
    <w:rsid w:val="00147E9F"/>
    <w:rsid w:val="00147EA4"/>
    <w:rsid w:val="00147EBB"/>
    <w:rsid w:val="00147EE5"/>
    <w:rsid w:val="00147F28"/>
    <w:rsid w:val="00147F2D"/>
    <w:rsid w:val="00147F3E"/>
    <w:rsid w:val="00147F3F"/>
    <w:rsid w:val="00147FD2"/>
    <w:rsid w:val="00147FDE"/>
    <w:rsid w:val="00147FEA"/>
    <w:rsid w:val="0015000C"/>
    <w:rsid w:val="0015000F"/>
    <w:rsid w:val="00150016"/>
    <w:rsid w:val="00150020"/>
    <w:rsid w:val="0015007E"/>
    <w:rsid w:val="0015008A"/>
    <w:rsid w:val="001500A8"/>
    <w:rsid w:val="001500E1"/>
    <w:rsid w:val="001500E7"/>
    <w:rsid w:val="0015011F"/>
    <w:rsid w:val="0015017B"/>
    <w:rsid w:val="001501D4"/>
    <w:rsid w:val="001501E5"/>
    <w:rsid w:val="001501ED"/>
    <w:rsid w:val="0015021B"/>
    <w:rsid w:val="00150272"/>
    <w:rsid w:val="00150275"/>
    <w:rsid w:val="001502B0"/>
    <w:rsid w:val="001502C4"/>
    <w:rsid w:val="001502FC"/>
    <w:rsid w:val="00150327"/>
    <w:rsid w:val="00150345"/>
    <w:rsid w:val="001503D5"/>
    <w:rsid w:val="00150411"/>
    <w:rsid w:val="00150428"/>
    <w:rsid w:val="0015045A"/>
    <w:rsid w:val="001504A9"/>
    <w:rsid w:val="001504AD"/>
    <w:rsid w:val="001504CE"/>
    <w:rsid w:val="001504E3"/>
    <w:rsid w:val="00150527"/>
    <w:rsid w:val="00150561"/>
    <w:rsid w:val="001505A3"/>
    <w:rsid w:val="001505AA"/>
    <w:rsid w:val="001505EF"/>
    <w:rsid w:val="0015063B"/>
    <w:rsid w:val="001506A2"/>
    <w:rsid w:val="001506A9"/>
    <w:rsid w:val="001506B3"/>
    <w:rsid w:val="001506E6"/>
    <w:rsid w:val="0015071F"/>
    <w:rsid w:val="00150774"/>
    <w:rsid w:val="00150788"/>
    <w:rsid w:val="001507D0"/>
    <w:rsid w:val="00150805"/>
    <w:rsid w:val="00150836"/>
    <w:rsid w:val="00150842"/>
    <w:rsid w:val="001508C9"/>
    <w:rsid w:val="001508F2"/>
    <w:rsid w:val="001508FC"/>
    <w:rsid w:val="00150919"/>
    <w:rsid w:val="001509C5"/>
    <w:rsid w:val="001509FB"/>
    <w:rsid w:val="00150A22"/>
    <w:rsid w:val="00150A28"/>
    <w:rsid w:val="00150A3E"/>
    <w:rsid w:val="00150A6F"/>
    <w:rsid w:val="00150A83"/>
    <w:rsid w:val="00150A9A"/>
    <w:rsid w:val="00150A9E"/>
    <w:rsid w:val="00150ABE"/>
    <w:rsid w:val="00150ADB"/>
    <w:rsid w:val="00150B14"/>
    <w:rsid w:val="00150B1D"/>
    <w:rsid w:val="00150B5E"/>
    <w:rsid w:val="00150B6E"/>
    <w:rsid w:val="00150B82"/>
    <w:rsid w:val="00150BAE"/>
    <w:rsid w:val="00150BBD"/>
    <w:rsid w:val="00150BC1"/>
    <w:rsid w:val="00150BC2"/>
    <w:rsid w:val="00150BD5"/>
    <w:rsid w:val="00150C0C"/>
    <w:rsid w:val="00150C17"/>
    <w:rsid w:val="00150C2D"/>
    <w:rsid w:val="00150C60"/>
    <w:rsid w:val="00150CC5"/>
    <w:rsid w:val="00150CE1"/>
    <w:rsid w:val="00150D5B"/>
    <w:rsid w:val="00150D5F"/>
    <w:rsid w:val="00150DC3"/>
    <w:rsid w:val="00150DC8"/>
    <w:rsid w:val="00150DE6"/>
    <w:rsid w:val="00150E05"/>
    <w:rsid w:val="00150E13"/>
    <w:rsid w:val="00150E24"/>
    <w:rsid w:val="00150E3C"/>
    <w:rsid w:val="00150E5D"/>
    <w:rsid w:val="00150E60"/>
    <w:rsid w:val="00150EA1"/>
    <w:rsid w:val="00150ED9"/>
    <w:rsid w:val="00150EDF"/>
    <w:rsid w:val="00150EEA"/>
    <w:rsid w:val="00150F1B"/>
    <w:rsid w:val="00150F26"/>
    <w:rsid w:val="00150F65"/>
    <w:rsid w:val="00150F7B"/>
    <w:rsid w:val="00150FB2"/>
    <w:rsid w:val="00150FD2"/>
    <w:rsid w:val="00150FEE"/>
    <w:rsid w:val="00151017"/>
    <w:rsid w:val="0015108E"/>
    <w:rsid w:val="0015109F"/>
    <w:rsid w:val="00151120"/>
    <w:rsid w:val="00151196"/>
    <w:rsid w:val="00151197"/>
    <w:rsid w:val="001511A0"/>
    <w:rsid w:val="001511C6"/>
    <w:rsid w:val="001511F5"/>
    <w:rsid w:val="001511FC"/>
    <w:rsid w:val="0015120F"/>
    <w:rsid w:val="00151231"/>
    <w:rsid w:val="00151249"/>
    <w:rsid w:val="00151285"/>
    <w:rsid w:val="00151298"/>
    <w:rsid w:val="001512C6"/>
    <w:rsid w:val="001512D4"/>
    <w:rsid w:val="001512DC"/>
    <w:rsid w:val="001513B5"/>
    <w:rsid w:val="001513D5"/>
    <w:rsid w:val="001513DC"/>
    <w:rsid w:val="001513F3"/>
    <w:rsid w:val="001513FC"/>
    <w:rsid w:val="0015140D"/>
    <w:rsid w:val="00151433"/>
    <w:rsid w:val="00151438"/>
    <w:rsid w:val="0015143C"/>
    <w:rsid w:val="00151457"/>
    <w:rsid w:val="00151467"/>
    <w:rsid w:val="0015147C"/>
    <w:rsid w:val="001514A0"/>
    <w:rsid w:val="001514D0"/>
    <w:rsid w:val="00151500"/>
    <w:rsid w:val="0015151E"/>
    <w:rsid w:val="0015151F"/>
    <w:rsid w:val="00151522"/>
    <w:rsid w:val="0015152E"/>
    <w:rsid w:val="00151556"/>
    <w:rsid w:val="00151594"/>
    <w:rsid w:val="001515D6"/>
    <w:rsid w:val="001515E9"/>
    <w:rsid w:val="001515EC"/>
    <w:rsid w:val="00151602"/>
    <w:rsid w:val="0015163F"/>
    <w:rsid w:val="001516D5"/>
    <w:rsid w:val="001516E9"/>
    <w:rsid w:val="00151733"/>
    <w:rsid w:val="00151774"/>
    <w:rsid w:val="00151791"/>
    <w:rsid w:val="0015179A"/>
    <w:rsid w:val="00151806"/>
    <w:rsid w:val="00151857"/>
    <w:rsid w:val="00151899"/>
    <w:rsid w:val="001518C9"/>
    <w:rsid w:val="001518D0"/>
    <w:rsid w:val="001518F2"/>
    <w:rsid w:val="00151908"/>
    <w:rsid w:val="0015193D"/>
    <w:rsid w:val="00151957"/>
    <w:rsid w:val="00151992"/>
    <w:rsid w:val="0015199A"/>
    <w:rsid w:val="001519C7"/>
    <w:rsid w:val="001519DE"/>
    <w:rsid w:val="001519ED"/>
    <w:rsid w:val="00151A02"/>
    <w:rsid w:val="00151A85"/>
    <w:rsid w:val="00151A87"/>
    <w:rsid w:val="00151A8B"/>
    <w:rsid w:val="00151AB2"/>
    <w:rsid w:val="00151AF8"/>
    <w:rsid w:val="00151B25"/>
    <w:rsid w:val="00151B26"/>
    <w:rsid w:val="00151B29"/>
    <w:rsid w:val="00151B63"/>
    <w:rsid w:val="00151C50"/>
    <w:rsid w:val="00151C64"/>
    <w:rsid w:val="00151CAF"/>
    <w:rsid w:val="00151CD0"/>
    <w:rsid w:val="00151D00"/>
    <w:rsid w:val="00151D1F"/>
    <w:rsid w:val="00151D27"/>
    <w:rsid w:val="00151D44"/>
    <w:rsid w:val="00151D63"/>
    <w:rsid w:val="00151D94"/>
    <w:rsid w:val="00151DB4"/>
    <w:rsid w:val="00151DB8"/>
    <w:rsid w:val="00151DFD"/>
    <w:rsid w:val="00151E25"/>
    <w:rsid w:val="00151E59"/>
    <w:rsid w:val="00151E63"/>
    <w:rsid w:val="00151E69"/>
    <w:rsid w:val="00151EAF"/>
    <w:rsid w:val="00151EFA"/>
    <w:rsid w:val="00151F09"/>
    <w:rsid w:val="00151F37"/>
    <w:rsid w:val="00151F3C"/>
    <w:rsid w:val="0015201C"/>
    <w:rsid w:val="00152039"/>
    <w:rsid w:val="0015205D"/>
    <w:rsid w:val="00152061"/>
    <w:rsid w:val="00152075"/>
    <w:rsid w:val="001520B7"/>
    <w:rsid w:val="001520DE"/>
    <w:rsid w:val="00152182"/>
    <w:rsid w:val="00152192"/>
    <w:rsid w:val="001521C8"/>
    <w:rsid w:val="001521CD"/>
    <w:rsid w:val="001521DA"/>
    <w:rsid w:val="001521E3"/>
    <w:rsid w:val="00152232"/>
    <w:rsid w:val="00152242"/>
    <w:rsid w:val="0015229F"/>
    <w:rsid w:val="001522B5"/>
    <w:rsid w:val="001522B7"/>
    <w:rsid w:val="001522BB"/>
    <w:rsid w:val="001522D6"/>
    <w:rsid w:val="00152330"/>
    <w:rsid w:val="00152339"/>
    <w:rsid w:val="0015233B"/>
    <w:rsid w:val="00152366"/>
    <w:rsid w:val="0015237D"/>
    <w:rsid w:val="00152380"/>
    <w:rsid w:val="001523AD"/>
    <w:rsid w:val="001523CB"/>
    <w:rsid w:val="001523CC"/>
    <w:rsid w:val="001523E0"/>
    <w:rsid w:val="001523FC"/>
    <w:rsid w:val="00152421"/>
    <w:rsid w:val="0015247F"/>
    <w:rsid w:val="0015249B"/>
    <w:rsid w:val="001524BC"/>
    <w:rsid w:val="001524CB"/>
    <w:rsid w:val="00152514"/>
    <w:rsid w:val="0015251C"/>
    <w:rsid w:val="0015252A"/>
    <w:rsid w:val="00152553"/>
    <w:rsid w:val="001525CC"/>
    <w:rsid w:val="001525FF"/>
    <w:rsid w:val="00152622"/>
    <w:rsid w:val="00152635"/>
    <w:rsid w:val="0015263C"/>
    <w:rsid w:val="00152659"/>
    <w:rsid w:val="0015269D"/>
    <w:rsid w:val="001526E7"/>
    <w:rsid w:val="00152779"/>
    <w:rsid w:val="0015277E"/>
    <w:rsid w:val="00152782"/>
    <w:rsid w:val="00152793"/>
    <w:rsid w:val="00152796"/>
    <w:rsid w:val="001527C9"/>
    <w:rsid w:val="00152849"/>
    <w:rsid w:val="0015284A"/>
    <w:rsid w:val="0015285A"/>
    <w:rsid w:val="001528AB"/>
    <w:rsid w:val="001528B4"/>
    <w:rsid w:val="001528C4"/>
    <w:rsid w:val="001528D7"/>
    <w:rsid w:val="00152903"/>
    <w:rsid w:val="00152944"/>
    <w:rsid w:val="00152956"/>
    <w:rsid w:val="0015295D"/>
    <w:rsid w:val="0015297A"/>
    <w:rsid w:val="0015298B"/>
    <w:rsid w:val="001529AB"/>
    <w:rsid w:val="001529BD"/>
    <w:rsid w:val="001529C1"/>
    <w:rsid w:val="001529D1"/>
    <w:rsid w:val="001529D7"/>
    <w:rsid w:val="00152A04"/>
    <w:rsid w:val="00152A15"/>
    <w:rsid w:val="00152A78"/>
    <w:rsid w:val="00152A85"/>
    <w:rsid w:val="00152A9C"/>
    <w:rsid w:val="00152AF6"/>
    <w:rsid w:val="00152AF7"/>
    <w:rsid w:val="00152B42"/>
    <w:rsid w:val="00152B50"/>
    <w:rsid w:val="00152B7D"/>
    <w:rsid w:val="00152B7F"/>
    <w:rsid w:val="00152B96"/>
    <w:rsid w:val="00152BE4"/>
    <w:rsid w:val="00152C0D"/>
    <w:rsid w:val="00152C26"/>
    <w:rsid w:val="00152C54"/>
    <w:rsid w:val="00152C85"/>
    <w:rsid w:val="00152C8C"/>
    <w:rsid w:val="00152C96"/>
    <w:rsid w:val="00152C97"/>
    <w:rsid w:val="00152CA9"/>
    <w:rsid w:val="00152CAD"/>
    <w:rsid w:val="00152CD9"/>
    <w:rsid w:val="00152D19"/>
    <w:rsid w:val="00152D29"/>
    <w:rsid w:val="00152D5C"/>
    <w:rsid w:val="00152DF0"/>
    <w:rsid w:val="00152E1B"/>
    <w:rsid w:val="00152E48"/>
    <w:rsid w:val="00152E78"/>
    <w:rsid w:val="00152EBB"/>
    <w:rsid w:val="00152EC2"/>
    <w:rsid w:val="00152EF3"/>
    <w:rsid w:val="00152EFA"/>
    <w:rsid w:val="00152EFB"/>
    <w:rsid w:val="00152F28"/>
    <w:rsid w:val="00152F2C"/>
    <w:rsid w:val="00152F63"/>
    <w:rsid w:val="00152F93"/>
    <w:rsid w:val="00152FCD"/>
    <w:rsid w:val="00152FDE"/>
    <w:rsid w:val="00152FE3"/>
    <w:rsid w:val="00152FEA"/>
    <w:rsid w:val="00152FF7"/>
    <w:rsid w:val="00153077"/>
    <w:rsid w:val="001530BC"/>
    <w:rsid w:val="001530E6"/>
    <w:rsid w:val="0015311F"/>
    <w:rsid w:val="0015314D"/>
    <w:rsid w:val="00153182"/>
    <w:rsid w:val="001531B7"/>
    <w:rsid w:val="001531BE"/>
    <w:rsid w:val="001531C1"/>
    <w:rsid w:val="001531F2"/>
    <w:rsid w:val="00153240"/>
    <w:rsid w:val="0015324D"/>
    <w:rsid w:val="00153263"/>
    <w:rsid w:val="001532CB"/>
    <w:rsid w:val="00153303"/>
    <w:rsid w:val="00153305"/>
    <w:rsid w:val="0015336A"/>
    <w:rsid w:val="001533CF"/>
    <w:rsid w:val="0015340E"/>
    <w:rsid w:val="00153411"/>
    <w:rsid w:val="0015341A"/>
    <w:rsid w:val="001534BC"/>
    <w:rsid w:val="001534D0"/>
    <w:rsid w:val="001534F0"/>
    <w:rsid w:val="001534FA"/>
    <w:rsid w:val="0015351F"/>
    <w:rsid w:val="0015357D"/>
    <w:rsid w:val="001535A2"/>
    <w:rsid w:val="00153602"/>
    <w:rsid w:val="00153685"/>
    <w:rsid w:val="001536BC"/>
    <w:rsid w:val="00153716"/>
    <w:rsid w:val="00153728"/>
    <w:rsid w:val="00153768"/>
    <w:rsid w:val="00153791"/>
    <w:rsid w:val="001537B4"/>
    <w:rsid w:val="001537C5"/>
    <w:rsid w:val="00153821"/>
    <w:rsid w:val="00153877"/>
    <w:rsid w:val="00153878"/>
    <w:rsid w:val="00153880"/>
    <w:rsid w:val="0015388A"/>
    <w:rsid w:val="001538AF"/>
    <w:rsid w:val="001538D2"/>
    <w:rsid w:val="001538E5"/>
    <w:rsid w:val="001538ED"/>
    <w:rsid w:val="001538FA"/>
    <w:rsid w:val="00153943"/>
    <w:rsid w:val="0015395F"/>
    <w:rsid w:val="00153962"/>
    <w:rsid w:val="0015398F"/>
    <w:rsid w:val="00153998"/>
    <w:rsid w:val="001539AF"/>
    <w:rsid w:val="001539DB"/>
    <w:rsid w:val="00153A3A"/>
    <w:rsid w:val="00153A58"/>
    <w:rsid w:val="00153A6A"/>
    <w:rsid w:val="00153A6F"/>
    <w:rsid w:val="00153A7A"/>
    <w:rsid w:val="00153A8F"/>
    <w:rsid w:val="00153AA4"/>
    <w:rsid w:val="00153AFA"/>
    <w:rsid w:val="00153B0A"/>
    <w:rsid w:val="00153B5E"/>
    <w:rsid w:val="00153B66"/>
    <w:rsid w:val="00153B6D"/>
    <w:rsid w:val="00153BA0"/>
    <w:rsid w:val="00153BEB"/>
    <w:rsid w:val="00153C18"/>
    <w:rsid w:val="00153C1B"/>
    <w:rsid w:val="00153C1E"/>
    <w:rsid w:val="00153C39"/>
    <w:rsid w:val="00153CF3"/>
    <w:rsid w:val="00153CF9"/>
    <w:rsid w:val="00153D1B"/>
    <w:rsid w:val="00153D1D"/>
    <w:rsid w:val="00153D37"/>
    <w:rsid w:val="00153D3D"/>
    <w:rsid w:val="00153D87"/>
    <w:rsid w:val="00153D91"/>
    <w:rsid w:val="00153DCA"/>
    <w:rsid w:val="00153DDA"/>
    <w:rsid w:val="00153DFA"/>
    <w:rsid w:val="00153E56"/>
    <w:rsid w:val="00153E5E"/>
    <w:rsid w:val="00153E65"/>
    <w:rsid w:val="00153E6D"/>
    <w:rsid w:val="00153E7E"/>
    <w:rsid w:val="00153E8F"/>
    <w:rsid w:val="00153EA0"/>
    <w:rsid w:val="00153EA2"/>
    <w:rsid w:val="00153EA6"/>
    <w:rsid w:val="00153EE4"/>
    <w:rsid w:val="00153F16"/>
    <w:rsid w:val="00153F23"/>
    <w:rsid w:val="00153F32"/>
    <w:rsid w:val="00153F53"/>
    <w:rsid w:val="00153F61"/>
    <w:rsid w:val="00153F7D"/>
    <w:rsid w:val="00153FB3"/>
    <w:rsid w:val="0015401C"/>
    <w:rsid w:val="0015401F"/>
    <w:rsid w:val="0015402F"/>
    <w:rsid w:val="001540BE"/>
    <w:rsid w:val="001540C5"/>
    <w:rsid w:val="00154110"/>
    <w:rsid w:val="001541D0"/>
    <w:rsid w:val="00154228"/>
    <w:rsid w:val="00154244"/>
    <w:rsid w:val="0015426E"/>
    <w:rsid w:val="001542A3"/>
    <w:rsid w:val="001542AB"/>
    <w:rsid w:val="001542C8"/>
    <w:rsid w:val="001542DF"/>
    <w:rsid w:val="001542E3"/>
    <w:rsid w:val="001542F4"/>
    <w:rsid w:val="00154316"/>
    <w:rsid w:val="0015431B"/>
    <w:rsid w:val="0015432E"/>
    <w:rsid w:val="0015436C"/>
    <w:rsid w:val="00154383"/>
    <w:rsid w:val="001543AB"/>
    <w:rsid w:val="00154400"/>
    <w:rsid w:val="00154435"/>
    <w:rsid w:val="00154475"/>
    <w:rsid w:val="0015449C"/>
    <w:rsid w:val="001544AF"/>
    <w:rsid w:val="00154507"/>
    <w:rsid w:val="00154511"/>
    <w:rsid w:val="0015452D"/>
    <w:rsid w:val="0015452F"/>
    <w:rsid w:val="00154557"/>
    <w:rsid w:val="0015458A"/>
    <w:rsid w:val="001545AF"/>
    <w:rsid w:val="00154606"/>
    <w:rsid w:val="0015464F"/>
    <w:rsid w:val="00154656"/>
    <w:rsid w:val="00154661"/>
    <w:rsid w:val="00154668"/>
    <w:rsid w:val="00154690"/>
    <w:rsid w:val="001546BF"/>
    <w:rsid w:val="001546EF"/>
    <w:rsid w:val="00154752"/>
    <w:rsid w:val="00154776"/>
    <w:rsid w:val="001547A7"/>
    <w:rsid w:val="0015483E"/>
    <w:rsid w:val="00154842"/>
    <w:rsid w:val="00154868"/>
    <w:rsid w:val="001548E3"/>
    <w:rsid w:val="0015494B"/>
    <w:rsid w:val="0015496E"/>
    <w:rsid w:val="001549CE"/>
    <w:rsid w:val="001549E8"/>
    <w:rsid w:val="00154A7C"/>
    <w:rsid w:val="00154AAB"/>
    <w:rsid w:val="00154AB1"/>
    <w:rsid w:val="00154ABE"/>
    <w:rsid w:val="00154AD5"/>
    <w:rsid w:val="00154B2C"/>
    <w:rsid w:val="00154B3D"/>
    <w:rsid w:val="00154B6B"/>
    <w:rsid w:val="00154B75"/>
    <w:rsid w:val="00154B80"/>
    <w:rsid w:val="00154BBC"/>
    <w:rsid w:val="00154BD4"/>
    <w:rsid w:val="00154BE3"/>
    <w:rsid w:val="00154C8C"/>
    <w:rsid w:val="00154C91"/>
    <w:rsid w:val="00154CBA"/>
    <w:rsid w:val="00154CCA"/>
    <w:rsid w:val="00154CCD"/>
    <w:rsid w:val="00154CF3"/>
    <w:rsid w:val="00154D01"/>
    <w:rsid w:val="00154D7E"/>
    <w:rsid w:val="00154D8E"/>
    <w:rsid w:val="00154DBD"/>
    <w:rsid w:val="00154DC3"/>
    <w:rsid w:val="00154DCF"/>
    <w:rsid w:val="00154E77"/>
    <w:rsid w:val="00154E85"/>
    <w:rsid w:val="00154EEC"/>
    <w:rsid w:val="00154F1E"/>
    <w:rsid w:val="00154F2F"/>
    <w:rsid w:val="00154F56"/>
    <w:rsid w:val="00154FE8"/>
    <w:rsid w:val="0015500F"/>
    <w:rsid w:val="00155054"/>
    <w:rsid w:val="0015505C"/>
    <w:rsid w:val="00155087"/>
    <w:rsid w:val="001550FE"/>
    <w:rsid w:val="00155113"/>
    <w:rsid w:val="00155123"/>
    <w:rsid w:val="00155140"/>
    <w:rsid w:val="00155146"/>
    <w:rsid w:val="00155155"/>
    <w:rsid w:val="00155169"/>
    <w:rsid w:val="00155180"/>
    <w:rsid w:val="00155181"/>
    <w:rsid w:val="00155188"/>
    <w:rsid w:val="001551B3"/>
    <w:rsid w:val="00155210"/>
    <w:rsid w:val="00155218"/>
    <w:rsid w:val="0015521E"/>
    <w:rsid w:val="00155241"/>
    <w:rsid w:val="00155281"/>
    <w:rsid w:val="00155282"/>
    <w:rsid w:val="0015528E"/>
    <w:rsid w:val="00155290"/>
    <w:rsid w:val="001552A9"/>
    <w:rsid w:val="001552C0"/>
    <w:rsid w:val="001552E4"/>
    <w:rsid w:val="0015530B"/>
    <w:rsid w:val="0015534E"/>
    <w:rsid w:val="0015535F"/>
    <w:rsid w:val="00155394"/>
    <w:rsid w:val="0015539F"/>
    <w:rsid w:val="00155442"/>
    <w:rsid w:val="0015546F"/>
    <w:rsid w:val="0015549D"/>
    <w:rsid w:val="001554E1"/>
    <w:rsid w:val="001554EC"/>
    <w:rsid w:val="00155525"/>
    <w:rsid w:val="00155529"/>
    <w:rsid w:val="00155559"/>
    <w:rsid w:val="00155577"/>
    <w:rsid w:val="00155587"/>
    <w:rsid w:val="0015558D"/>
    <w:rsid w:val="001555AB"/>
    <w:rsid w:val="001555BA"/>
    <w:rsid w:val="001555C2"/>
    <w:rsid w:val="00155622"/>
    <w:rsid w:val="0015568B"/>
    <w:rsid w:val="0015569F"/>
    <w:rsid w:val="001556C5"/>
    <w:rsid w:val="001556E5"/>
    <w:rsid w:val="00155740"/>
    <w:rsid w:val="00155744"/>
    <w:rsid w:val="00155769"/>
    <w:rsid w:val="00155782"/>
    <w:rsid w:val="00155794"/>
    <w:rsid w:val="001557DC"/>
    <w:rsid w:val="001557E8"/>
    <w:rsid w:val="0015580A"/>
    <w:rsid w:val="00155862"/>
    <w:rsid w:val="00155898"/>
    <w:rsid w:val="0015590C"/>
    <w:rsid w:val="00155912"/>
    <w:rsid w:val="00155918"/>
    <w:rsid w:val="00155948"/>
    <w:rsid w:val="00155957"/>
    <w:rsid w:val="0015595E"/>
    <w:rsid w:val="001559AC"/>
    <w:rsid w:val="00155A22"/>
    <w:rsid w:val="00155A4C"/>
    <w:rsid w:val="00155AB3"/>
    <w:rsid w:val="00155ADF"/>
    <w:rsid w:val="00155B49"/>
    <w:rsid w:val="00155B60"/>
    <w:rsid w:val="00155B8A"/>
    <w:rsid w:val="00155B8D"/>
    <w:rsid w:val="00155B9D"/>
    <w:rsid w:val="00155BA8"/>
    <w:rsid w:val="00155BF2"/>
    <w:rsid w:val="00155C3E"/>
    <w:rsid w:val="00155C5D"/>
    <w:rsid w:val="00155C8B"/>
    <w:rsid w:val="00155C9A"/>
    <w:rsid w:val="00155C9F"/>
    <w:rsid w:val="00155CA3"/>
    <w:rsid w:val="00155CB0"/>
    <w:rsid w:val="00155CC2"/>
    <w:rsid w:val="00155CE1"/>
    <w:rsid w:val="00155CF4"/>
    <w:rsid w:val="00155CFE"/>
    <w:rsid w:val="00155D03"/>
    <w:rsid w:val="00155D34"/>
    <w:rsid w:val="00155D7F"/>
    <w:rsid w:val="00155D92"/>
    <w:rsid w:val="00155DCD"/>
    <w:rsid w:val="00155DD5"/>
    <w:rsid w:val="00155DEE"/>
    <w:rsid w:val="00155E2C"/>
    <w:rsid w:val="00155E3B"/>
    <w:rsid w:val="00155E79"/>
    <w:rsid w:val="00155ECD"/>
    <w:rsid w:val="00155EE9"/>
    <w:rsid w:val="00155F1E"/>
    <w:rsid w:val="00155F36"/>
    <w:rsid w:val="00155F39"/>
    <w:rsid w:val="00155F8E"/>
    <w:rsid w:val="00155F91"/>
    <w:rsid w:val="00155F9E"/>
    <w:rsid w:val="0015601E"/>
    <w:rsid w:val="00156079"/>
    <w:rsid w:val="001560A9"/>
    <w:rsid w:val="001560B5"/>
    <w:rsid w:val="001560CF"/>
    <w:rsid w:val="001560D4"/>
    <w:rsid w:val="001560E3"/>
    <w:rsid w:val="001560F7"/>
    <w:rsid w:val="00156190"/>
    <w:rsid w:val="001561AD"/>
    <w:rsid w:val="001561E4"/>
    <w:rsid w:val="00156247"/>
    <w:rsid w:val="00156251"/>
    <w:rsid w:val="00156278"/>
    <w:rsid w:val="00156291"/>
    <w:rsid w:val="001562E7"/>
    <w:rsid w:val="00156322"/>
    <w:rsid w:val="0015633B"/>
    <w:rsid w:val="0015634A"/>
    <w:rsid w:val="00156376"/>
    <w:rsid w:val="001563B2"/>
    <w:rsid w:val="00156406"/>
    <w:rsid w:val="0015640E"/>
    <w:rsid w:val="0015642B"/>
    <w:rsid w:val="0015648F"/>
    <w:rsid w:val="0015649D"/>
    <w:rsid w:val="0015650A"/>
    <w:rsid w:val="0015650C"/>
    <w:rsid w:val="0015650D"/>
    <w:rsid w:val="0015650E"/>
    <w:rsid w:val="0015653D"/>
    <w:rsid w:val="001565AD"/>
    <w:rsid w:val="001565BF"/>
    <w:rsid w:val="001565D9"/>
    <w:rsid w:val="001565FE"/>
    <w:rsid w:val="0015662D"/>
    <w:rsid w:val="00156641"/>
    <w:rsid w:val="0015664F"/>
    <w:rsid w:val="00156687"/>
    <w:rsid w:val="0015668D"/>
    <w:rsid w:val="00156694"/>
    <w:rsid w:val="0015669A"/>
    <w:rsid w:val="001566BD"/>
    <w:rsid w:val="001566E8"/>
    <w:rsid w:val="001566EB"/>
    <w:rsid w:val="00156734"/>
    <w:rsid w:val="00156794"/>
    <w:rsid w:val="00156797"/>
    <w:rsid w:val="001567A0"/>
    <w:rsid w:val="001567CC"/>
    <w:rsid w:val="00156817"/>
    <w:rsid w:val="00156818"/>
    <w:rsid w:val="0015684C"/>
    <w:rsid w:val="00156878"/>
    <w:rsid w:val="001568AA"/>
    <w:rsid w:val="001568C5"/>
    <w:rsid w:val="00156961"/>
    <w:rsid w:val="00156987"/>
    <w:rsid w:val="001569A8"/>
    <w:rsid w:val="00156A09"/>
    <w:rsid w:val="00156A0E"/>
    <w:rsid w:val="00156A2D"/>
    <w:rsid w:val="00156A3B"/>
    <w:rsid w:val="00156A44"/>
    <w:rsid w:val="00156A48"/>
    <w:rsid w:val="00156A7B"/>
    <w:rsid w:val="00156AA2"/>
    <w:rsid w:val="00156AC6"/>
    <w:rsid w:val="00156AC7"/>
    <w:rsid w:val="00156B00"/>
    <w:rsid w:val="00156B40"/>
    <w:rsid w:val="00156B8D"/>
    <w:rsid w:val="00156B9F"/>
    <w:rsid w:val="00156BB7"/>
    <w:rsid w:val="00156C05"/>
    <w:rsid w:val="00156C91"/>
    <w:rsid w:val="00156CB2"/>
    <w:rsid w:val="00156CD5"/>
    <w:rsid w:val="00156CDF"/>
    <w:rsid w:val="00156CF8"/>
    <w:rsid w:val="00156D59"/>
    <w:rsid w:val="00156D6F"/>
    <w:rsid w:val="00156DBF"/>
    <w:rsid w:val="00156DC0"/>
    <w:rsid w:val="00156DD6"/>
    <w:rsid w:val="00156DDF"/>
    <w:rsid w:val="00156E14"/>
    <w:rsid w:val="00156E1D"/>
    <w:rsid w:val="00156E23"/>
    <w:rsid w:val="00156E50"/>
    <w:rsid w:val="00156E51"/>
    <w:rsid w:val="00156E67"/>
    <w:rsid w:val="00156E94"/>
    <w:rsid w:val="00156EB2"/>
    <w:rsid w:val="00156EBC"/>
    <w:rsid w:val="00156EDF"/>
    <w:rsid w:val="00156EED"/>
    <w:rsid w:val="00156EF9"/>
    <w:rsid w:val="00156F01"/>
    <w:rsid w:val="00156F2C"/>
    <w:rsid w:val="00156F2E"/>
    <w:rsid w:val="00156F43"/>
    <w:rsid w:val="00156F63"/>
    <w:rsid w:val="00156FFD"/>
    <w:rsid w:val="00157019"/>
    <w:rsid w:val="0015701A"/>
    <w:rsid w:val="00157031"/>
    <w:rsid w:val="00157046"/>
    <w:rsid w:val="00157064"/>
    <w:rsid w:val="0015706C"/>
    <w:rsid w:val="0015707A"/>
    <w:rsid w:val="001570A1"/>
    <w:rsid w:val="001570BE"/>
    <w:rsid w:val="0015710A"/>
    <w:rsid w:val="0015710B"/>
    <w:rsid w:val="0015710F"/>
    <w:rsid w:val="00157139"/>
    <w:rsid w:val="00157140"/>
    <w:rsid w:val="00157156"/>
    <w:rsid w:val="00157165"/>
    <w:rsid w:val="0015716E"/>
    <w:rsid w:val="001571BB"/>
    <w:rsid w:val="001571C2"/>
    <w:rsid w:val="001571EC"/>
    <w:rsid w:val="001571F5"/>
    <w:rsid w:val="00157204"/>
    <w:rsid w:val="0015723B"/>
    <w:rsid w:val="00157271"/>
    <w:rsid w:val="00157280"/>
    <w:rsid w:val="00157291"/>
    <w:rsid w:val="00157296"/>
    <w:rsid w:val="0015729C"/>
    <w:rsid w:val="0015729D"/>
    <w:rsid w:val="00157319"/>
    <w:rsid w:val="00157321"/>
    <w:rsid w:val="0015734F"/>
    <w:rsid w:val="001573D3"/>
    <w:rsid w:val="00157400"/>
    <w:rsid w:val="0015741F"/>
    <w:rsid w:val="00157426"/>
    <w:rsid w:val="00157432"/>
    <w:rsid w:val="0015743A"/>
    <w:rsid w:val="00157453"/>
    <w:rsid w:val="001574B6"/>
    <w:rsid w:val="001574FB"/>
    <w:rsid w:val="00157500"/>
    <w:rsid w:val="00157501"/>
    <w:rsid w:val="00157510"/>
    <w:rsid w:val="0015752C"/>
    <w:rsid w:val="0015754C"/>
    <w:rsid w:val="00157564"/>
    <w:rsid w:val="00157598"/>
    <w:rsid w:val="001575E2"/>
    <w:rsid w:val="001575E5"/>
    <w:rsid w:val="001575FE"/>
    <w:rsid w:val="00157600"/>
    <w:rsid w:val="00157603"/>
    <w:rsid w:val="00157613"/>
    <w:rsid w:val="00157656"/>
    <w:rsid w:val="00157670"/>
    <w:rsid w:val="00157682"/>
    <w:rsid w:val="001576CF"/>
    <w:rsid w:val="00157713"/>
    <w:rsid w:val="00157714"/>
    <w:rsid w:val="00157717"/>
    <w:rsid w:val="0015776C"/>
    <w:rsid w:val="0015776E"/>
    <w:rsid w:val="001577A1"/>
    <w:rsid w:val="001577B8"/>
    <w:rsid w:val="001577D1"/>
    <w:rsid w:val="001577E2"/>
    <w:rsid w:val="001577F7"/>
    <w:rsid w:val="00157804"/>
    <w:rsid w:val="00157810"/>
    <w:rsid w:val="0015781D"/>
    <w:rsid w:val="00157873"/>
    <w:rsid w:val="001578A0"/>
    <w:rsid w:val="001578D5"/>
    <w:rsid w:val="001578E7"/>
    <w:rsid w:val="001578F0"/>
    <w:rsid w:val="001578F7"/>
    <w:rsid w:val="00157902"/>
    <w:rsid w:val="00157962"/>
    <w:rsid w:val="00157973"/>
    <w:rsid w:val="00157977"/>
    <w:rsid w:val="0015799A"/>
    <w:rsid w:val="001579C1"/>
    <w:rsid w:val="001579CB"/>
    <w:rsid w:val="001579CD"/>
    <w:rsid w:val="00157A07"/>
    <w:rsid w:val="00157A39"/>
    <w:rsid w:val="00157A42"/>
    <w:rsid w:val="00157A6B"/>
    <w:rsid w:val="00157A7E"/>
    <w:rsid w:val="00157A9B"/>
    <w:rsid w:val="00157AB8"/>
    <w:rsid w:val="00157AED"/>
    <w:rsid w:val="00157B26"/>
    <w:rsid w:val="00157B36"/>
    <w:rsid w:val="00157B81"/>
    <w:rsid w:val="00157B8A"/>
    <w:rsid w:val="00157B9D"/>
    <w:rsid w:val="00157C22"/>
    <w:rsid w:val="00157C52"/>
    <w:rsid w:val="00157C8A"/>
    <w:rsid w:val="00157CB5"/>
    <w:rsid w:val="00157CCA"/>
    <w:rsid w:val="00157CF5"/>
    <w:rsid w:val="00157D28"/>
    <w:rsid w:val="00157D6B"/>
    <w:rsid w:val="00157DAC"/>
    <w:rsid w:val="00157DB8"/>
    <w:rsid w:val="00157DB9"/>
    <w:rsid w:val="00157DBF"/>
    <w:rsid w:val="00157DC0"/>
    <w:rsid w:val="00157DCB"/>
    <w:rsid w:val="00157DD1"/>
    <w:rsid w:val="00157DD9"/>
    <w:rsid w:val="00157DDF"/>
    <w:rsid w:val="00157DED"/>
    <w:rsid w:val="00157DFE"/>
    <w:rsid w:val="00157E31"/>
    <w:rsid w:val="00157E5D"/>
    <w:rsid w:val="00157EA2"/>
    <w:rsid w:val="00157EB1"/>
    <w:rsid w:val="00157EC0"/>
    <w:rsid w:val="00157ECB"/>
    <w:rsid w:val="00157EE0"/>
    <w:rsid w:val="00157EE5"/>
    <w:rsid w:val="00157F35"/>
    <w:rsid w:val="00157F7D"/>
    <w:rsid w:val="00157F8D"/>
    <w:rsid w:val="00157FF2"/>
    <w:rsid w:val="0016000B"/>
    <w:rsid w:val="0016000E"/>
    <w:rsid w:val="00160012"/>
    <w:rsid w:val="0016005C"/>
    <w:rsid w:val="00160066"/>
    <w:rsid w:val="001600AB"/>
    <w:rsid w:val="001600B3"/>
    <w:rsid w:val="001600FD"/>
    <w:rsid w:val="0016010D"/>
    <w:rsid w:val="00160149"/>
    <w:rsid w:val="0016017B"/>
    <w:rsid w:val="001601EC"/>
    <w:rsid w:val="001601FF"/>
    <w:rsid w:val="00160255"/>
    <w:rsid w:val="0016028E"/>
    <w:rsid w:val="0016029D"/>
    <w:rsid w:val="001602A8"/>
    <w:rsid w:val="001602E5"/>
    <w:rsid w:val="001602EA"/>
    <w:rsid w:val="00160316"/>
    <w:rsid w:val="001603E4"/>
    <w:rsid w:val="001603E9"/>
    <w:rsid w:val="00160451"/>
    <w:rsid w:val="0016047D"/>
    <w:rsid w:val="001604B1"/>
    <w:rsid w:val="0016056F"/>
    <w:rsid w:val="0016057D"/>
    <w:rsid w:val="001605DD"/>
    <w:rsid w:val="001605F9"/>
    <w:rsid w:val="00160654"/>
    <w:rsid w:val="001606D9"/>
    <w:rsid w:val="001606E0"/>
    <w:rsid w:val="00160719"/>
    <w:rsid w:val="0016071E"/>
    <w:rsid w:val="00160721"/>
    <w:rsid w:val="00160725"/>
    <w:rsid w:val="00160739"/>
    <w:rsid w:val="00160741"/>
    <w:rsid w:val="00160745"/>
    <w:rsid w:val="0016078A"/>
    <w:rsid w:val="001607B1"/>
    <w:rsid w:val="001607D9"/>
    <w:rsid w:val="0016081B"/>
    <w:rsid w:val="00160821"/>
    <w:rsid w:val="00160849"/>
    <w:rsid w:val="00160865"/>
    <w:rsid w:val="0016087D"/>
    <w:rsid w:val="0016088B"/>
    <w:rsid w:val="0016088D"/>
    <w:rsid w:val="001608A9"/>
    <w:rsid w:val="001608B1"/>
    <w:rsid w:val="001608C6"/>
    <w:rsid w:val="001608FE"/>
    <w:rsid w:val="0016092F"/>
    <w:rsid w:val="0016094D"/>
    <w:rsid w:val="00160980"/>
    <w:rsid w:val="0016099C"/>
    <w:rsid w:val="001609DB"/>
    <w:rsid w:val="00160A00"/>
    <w:rsid w:val="00160A2F"/>
    <w:rsid w:val="00160A3D"/>
    <w:rsid w:val="00160A52"/>
    <w:rsid w:val="00160A67"/>
    <w:rsid w:val="00160A7B"/>
    <w:rsid w:val="00160AD0"/>
    <w:rsid w:val="00160AE8"/>
    <w:rsid w:val="00160B12"/>
    <w:rsid w:val="00160B72"/>
    <w:rsid w:val="00160C61"/>
    <w:rsid w:val="00160C9D"/>
    <w:rsid w:val="00160CFB"/>
    <w:rsid w:val="00160D21"/>
    <w:rsid w:val="00160D48"/>
    <w:rsid w:val="00160D54"/>
    <w:rsid w:val="00160D57"/>
    <w:rsid w:val="00160DAC"/>
    <w:rsid w:val="00160DB6"/>
    <w:rsid w:val="00160E0C"/>
    <w:rsid w:val="00160E11"/>
    <w:rsid w:val="00160E40"/>
    <w:rsid w:val="00160E6C"/>
    <w:rsid w:val="00160E77"/>
    <w:rsid w:val="00160EE5"/>
    <w:rsid w:val="00160F04"/>
    <w:rsid w:val="00160F0D"/>
    <w:rsid w:val="00160FA0"/>
    <w:rsid w:val="00160FDB"/>
    <w:rsid w:val="00160FEF"/>
    <w:rsid w:val="0016100C"/>
    <w:rsid w:val="0016102F"/>
    <w:rsid w:val="00161041"/>
    <w:rsid w:val="00161086"/>
    <w:rsid w:val="001610AD"/>
    <w:rsid w:val="001610E1"/>
    <w:rsid w:val="001610EF"/>
    <w:rsid w:val="00161131"/>
    <w:rsid w:val="00161135"/>
    <w:rsid w:val="00161146"/>
    <w:rsid w:val="00161160"/>
    <w:rsid w:val="001611C7"/>
    <w:rsid w:val="001611E6"/>
    <w:rsid w:val="001611EE"/>
    <w:rsid w:val="001611F4"/>
    <w:rsid w:val="00161202"/>
    <w:rsid w:val="0016122D"/>
    <w:rsid w:val="00161243"/>
    <w:rsid w:val="00161246"/>
    <w:rsid w:val="0016126C"/>
    <w:rsid w:val="00161291"/>
    <w:rsid w:val="001612F4"/>
    <w:rsid w:val="0016135D"/>
    <w:rsid w:val="00161398"/>
    <w:rsid w:val="001613C4"/>
    <w:rsid w:val="001613C6"/>
    <w:rsid w:val="001613F8"/>
    <w:rsid w:val="0016140E"/>
    <w:rsid w:val="00161416"/>
    <w:rsid w:val="0016143C"/>
    <w:rsid w:val="0016143E"/>
    <w:rsid w:val="001614A5"/>
    <w:rsid w:val="001614DF"/>
    <w:rsid w:val="001614EB"/>
    <w:rsid w:val="0016151E"/>
    <w:rsid w:val="001615A1"/>
    <w:rsid w:val="001615C7"/>
    <w:rsid w:val="001615D0"/>
    <w:rsid w:val="00161601"/>
    <w:rsid w:val="00161631"/>
    <w:rsid w:val="0016166B"/>
    <w:rsid w:val="00161678"/>
    <w:rsid w:val="001616B5"/>
    <w:rsid w:val="001616BA"/>
    <w:rsid w:val="001616DC"/>
    <w:rsid w:val="00161719"/>
    <w:rsid w:val="00161732"/>
    <w:rsid w:val="00161753"/>
    <w:rsid w:val="00161764"/>
    <w:rsid w:val="001617B0"/>
    <w:rsid w:val="001617F5"/>
    <w:rsid w:val="00161811"/>
    <w:rsid w:val="0016184E"/>
    <w:rsid w:val="00161879"/>
    <w:rsid w:val="001618B4"/>
    <w:rsid w:val="001618D7"/>
    <w:rsid w:val="001618E6"/>
    <w:rsid w:val="001618EC"/>
    <w:rsid w:val="00161906"/>
    <w:rsid w:val="0016191C"/>
    <w:rsid w:val="00161926"/>
    <w:rsid w:val="00161927"/>
    <w:rsid w:val="00161958"/>
    <w:rsid w:val="00161965"/>
    <w:rsid w:val="0016198D"/>
    <w:rsid w:val="00161992"/>
    <w:rsid w:val="0016199A"/>
    <w:rsid w:val="001619A8"/>
    <w:rsid w:val="001619B1"/>
    <w:rsid w:val="001619C2"/>
    <w:rsid w:val="001619D7"/>
    <w:rsid w:val="001619FC"/>
    <w:rsid w:val="001619FF"/>
    <w:rsid w:val="00161A06"/>
    <w:rsid w:val="00161A19"/>
    <w:rsid w:val="00161A4A"/>
    <w:rsid w:val="00161A7C"/>
    <w:rsid w:val="00161AB4"/>
    <w:rsid w:val="00161AE6"/>
    <w:rsid w:val="00161B30"/>
    <w:rsid w:val="00161B51"/>
    <w:rsid w:val="00161B68"/>
    <w:rsid w:val="00161C36"/>
    <w:rsid w:val="00161C3D"/>
    <w:rsid w:val="00161C74"/>
    <w:rsid w:val="00161CD9"/>
    <w:rsid w:val="00161CDC"/>
    <w:rsid w:val="00161D0D"/>
    <w:rsid w:val="00161D36"/>
    <w:rsid w:val="00161D83"/>
    <w:rsid w:val="00161E0A"/>
    <w:rsid w:val="00161F16"/>
    <w:rsid w:val="00161F20"/>
    <w:rsid w:val="00161F2B"/>
    <w:rsid w:val="00161FA7"/>
    <w:rsid w:val="0016200A"/>
    <w:rsid w:val="0016206B"/>
    <w:rsid w:val="00162094"/>
    <w:rsid w:val="001620E3"/>
    <w:rsid w:val="001620E9"/>
    <w:rsid w:val="001620FE"/>
    <w:rsid w:val="00162151"/>
    <w:rsid w:val="00162174"/>
    <w:rsid w:val="0016217B"/>
    <w:rsid w:val="001621BA"/>
    <w:rsid w:val="001621C1"/>
    <w:rsid w:val="00162217"/>
    <w:rsid w:val="00162218"/>
    <w:rsid w:val="00162226"/>
    <w:rsid w:val="0016224C"/>
    <w:rsid w:val="00162259"/>
    <w:rsid w:val="00162296"/>
    <w:rsid w:val="001622B5"/>
    <w:rsid w:val="001622BF"/>
    <w:rsid w:val="001622C1"/>
    <w:rsid w:val="0016232D"/>
    <w:rsid w:val="00162335"/>
    <w:rsid w:val="0016236A"/>
    <w:rsid w:val="001623DE"/>
    <w:rsid w:val="00162430"/>
    <w:rsid w:val="0016245C"/>
    <w:rsid w:val="001624A5"/>
    <w:rsid w:val="001624B4"/>
    <w:rsid w:val="001624F2"/>
    <w:rsid w:val="0016252B"/>
    <w:rsid w:val="00162538"/>
    <w:rsid w:val="00162541"/>
    <w:rsid w:val="00162566"/>
    <w:rsid w:val="00162588"/>
    <w:rsid w:val="001625B1"/>
    <w:rsid w:val="001625C6"/>
    <w:rsid w:val="001625DC"/>
    <w:rsid w:val="001625E7"/>
    <w:rsid w:val="001625F3"/>
    <w:rsid w:val="0016261B"/>
    <w:rsid w:val="00162635"/>
    <w:rsid w:val="00162638"/>
    <w:rsid w:val="00162647"/>
    <w:rsid w:val="001626B9"/>
    <w:rsid w:val="001626D1"/>
    <w:rsid w:val="001626E9"/>
    <w:rsid w:val="00162719"/>
    <w:rsid w:val="0016272B"/>
    <w:rsid w:val="0016279A"/>
    <w:rsid w:val="0016281A"/>
    <w:rsid w:val="0016287A"/>
    <w:rsid w:val="001628F8"/>
    <w:rsid w:val="001628FF"/>
    <w:rsid w:val="00162901"/>
    <w:rsid w:val="0016291C"/>
    <w:rsid w:val="00162935"/>
    <w:rsid w:val="0016295B"/>
    <w:rsid w:val="0016296B"/>
    <w:rsid w:val="00162991"/>
    <w:rsid w:val="001629BE"/>
    <w:rsid w:val="001629D9"/>
    <w:rsid w:val="00162A29"/>
    <w:rsid w:val="00162A35"/>
    <w:rsid w:val="00162A44"/>
    <w:rsid w:val="00162A62"/>
    <w:rsid w:val="00162A9C"/>
    <w:rsid w:val="00162AA9"/>
    <w:rsid w:val="00162ADF"/>
    <w:rsid w:val="00162B08"/>
    <w:rsid w:val="00162B16"/>
    <w:rsid w:val="00162B5A"/>
    <w:rsid w:val="00162B85"/>
    <w:rsid w:val="00162BA1"/>
    <w:rsid w:val="00162BAA"/>
    <w:rsid w:val="00162C26"/>
    <w:rsid w:val="00162C49"/>
    <w:rsid w:val="00162C5C"/>
    <w:rsid w:val="00162C7C"/>
    <w:rsid w:val="00162CBE"/>
    <w:rsid w:val="00162CC5"/>
    <w:rsid w:val="00162CC7"/>
    <w:rsid w:val="00162CDD"/>
    <w:rsid w:val="00162CE0"/>
    <w:rsid w:val="00162CED"/>
    <w:rsid w:val="00162CF0"/>
    <w:rsid w:val="00162D24"/>
    <w:rsid w:val="00162D2E"/>
    <w:rsid w:val="00162D41"/>
    <w:rsid w:val="00162DB1"/>
    <w:rsid w:val="00162DE9"/>
    <w:rsid w:val="00162E36"/>
    <w:rsid w:val="00162E58"/>
    <w:rsid w:val="00162E65"/>
    <w:rsid w:val="00162E6F"/>
    <w:rsid w:val="00162E81"/>
    <w:rsid w:val="00162E8D"/>
    <w:rsid w:val="00162E90"/>
    <w:rsid w:val="00162E96"/>
    <w:rsid w:val="00162ED2"/>
    <w:rsid w:val="00162ED5"/>
    <w:rsid w:val="00162EDA"/>
    <w:rsid w:val="00162F05"/>
    <w:rsid w:val="00162F0B"/>
    <w:rsid w:val="00162F4A"/>
    <w:rsid w:val="00162F51"/>
    <w:rsid w:val="00162F8C"/>
    <w:rsid w:val="00162FA0"/>
    <w:rsid w:val="00162FA3"/>
    <w:rsid w:val="00162FA7"/>
    <w:rsid w:val="00163001"/>
    <w:rsid w:val="00163042"/>
    <w:rsid w:val="0016304B"/>
    <w:rsid w:val="0016306A"/>
    <w:rsid w:val="0016306E"/>
    <w:rsid w:val="0016308A"/>
    <w:rsid w:val="00163098"/>
    <w:rsid w:val="001630DC"/>
    <w:rsid w:val="0016311B"/>
    <w:rsid w:val="00163169"/>
    <w:rsid w:val="001631E5"/>
    <w:rsid w:val="001631F9"/>
    <w:rsid w:val="0016323A"/>
    <w:rsid w:val="00163276"/>
    <w:rsid w:val="0016327B"/>
    <w:rsid w:val="00163305"/>
    <w:rsid w:val="00163317"/>
    <w:rsid w:val="00163318"/>
    <w:rsid w:val="00163327"/>
    <w:rsid w:val="00163372"/>
    <w:rsid w:val="0016337E"/>
    <w:rsid w:val="001633B1"/>
    <w:rsid w:val="00163468"/>
    <w:rsid w:val="0016349D"/>
    <w:rsid w:val="001634D2"/>
    <w:rsid w:val="00163501"/>
    <w:rsid w:val="00163504"/>
    <w:rsid w:val="0016354B"/>
    <w:rsid w:val="00163576"/>
    <w:rsid w:val="00163589"/>
    <w:rsid w:val="0016359B"/>
    <w:rsid w:val="001635A0"/>
    <w:rsid w:val="00163607"/>
    <w:rsid w:val="00163648"/>
    <w:rsid w:val="0016364C"/>
    <w:rsid w:val="00163656"/>
    <w:rsid w:val="0016365D"/>
    <w:rsid w:val="001636A4"/>
    <w:rsid w:val="001636C4"/>
    <w:rsid w:val="0016371A"/>
    <w:rsid w:val="00163739"/>
    <w:rsid w:val="0016374F"/>
    <w:rsid w:val="001637C6"/>
    <w:rsid w:val="001637F6"/>
    <w:rsid w:val="00163849"/>
    <w:rsid w:val="00163859"/>
    <w:rsid w:val="00163954"/>
    <w:rsid w:val="00163965"/>
    <w:rsid w:val="0016398E"/>
    <w:rsid w:val="001639DD"/>
    <w:rsid w:val="00163A32"/>
    <w:rsid w:val="00163A40"/>
    <w:rsid w:val="00163A86"/>
    <w:rsid w:val="00163A8E"/>
    <w:rsid w:val="00163A9D"/>
    <w:rsid w:val="00163AD5"/>
    <w:rsid w:val="00163AF7"/>
    <w:rsid w:val="00163B21"/>
    <w:rsid w:val="00163B63"/>
    <w:rsid w:val="00163B91"/>
    <w:rsid w:val="00163BDA"/>
    <w:rsid w:val="00163BE7"/>
    <w:rsid w:val="00163C6A"/>
    <w:rsid w:val="00163CB0"/>
    <w:rsid w:val="00163CC6"/>
    <w:rsid w:val="00163D03"/>
    <w:rsid w:val="00163D9A"/>
    <w:rsid w:val="00163DA9"/>
    <w:rsid w:val="00163DB2"/>
    <w:rsid w:val="00163DD9"/>
    <w:rsid w:val="00163DE1"/>
    <w:rsid w:val="00163DEB"/>
    <w:rsid w:val="00163DED"/>
    <w:rsid w:val="00163E3E"/>
    <w:rsid w:val="00163E45"/>
    <w:rsid w:val="00163E58"/>
    <w:rsid w:val="00163E5F"/>
    <w:rsid w:val="00163E7E"/>
    <w:rsid w:val="00163E91"/>
    <w:rsid w:val="00163EEA"/>
    <w:rsid w:val="00163EFF"/>
    <w:rsid w:val="00163FA5"/>
    <w:rsid w:val="00163FAF"/>
    <w:rsid w:val="00163FCA"/>
    <w:rsid w:val="00163FEF"/>
    <w:rsid w:val="00164014"/>
    <w:rsid w:val="00164028"/>
    <w:rsid w:val="001640AB"/>
    <w:rsid w:val="001640BA"/>
    <w:rsid w:val="001640D6"/>
    <w:rsid w:val="00164143"/>
    <w:rsid w:val="0016418C"/>
    <w:rsid w:val="001641C3"/>
    <w:rsid w:val="001641CE"/>
    <w:rsid w:val="001641F7"/>
    <w:rsid w:val="001641F9"/>
    <w:rsid w:val="0016425F"/>
    <w:rsid w:val="00164274"/>
    <w:rsid w:val="001642B9"/>
    <w:rsid w:val="001642BB"/>
    <w:rsid w:val="001642C9"/>
    <w:rsid w:val="001642D5"/>
    <w:rsid w:val="001643C1"/>
    <w:rsid w:val="001643E5"/>
    <w:rsid w:val="001643F8"/>
    <w:rsid w:val="0016440E"/>
    <w:rsid w:val="0016441F"/>
    <w:rsid w:val="00164426"/>
    <w:rsid w:val="0016442C"/>
    <w:rsid w:val="00164450"/>
    <w:rsid w:val="00164463"/>
    <w:rsid w:val="00164481"/>
    <w:rsid w:val="001644C5"/>
    <w:rsid w:val="001644C9"/>
    <w:rsid w:val="0016450F"/>
    <w:rsid w:val="0016452B"/>
    <w:rsid w:val="00164574"/>
    <w:rsid w:val="0016457B"/>
    <w:rsid w:val="001645A0"/>
    <w:rsid w:val="001645AD"/>
    <w:rsid w:val="00164608"/>
    <w:rsid w:val="0016462A"/>
    <w:rsid w:val="001646BA"/>
    <w:rsid w:val="001646C5"/>
    <w:rsid w:val="001646E2"/>
    <w:rsid w:val="00164710"/>
    <w:rsid w:val="00164725"/>
    <w:rsid w:val="00164749"/>
    <w:rsid w:val="00164773"/>
    <w:rsid w:val="0016478A"/>
    <w:rsid w:val="001647AE"/>
    <w:rsid w:val="001647B9"/>
    <w:rsid w:val="001647C3"/>
    <w:rsid w:val="001647C6"/>
    <w:rsid w:val="001647D0"/>
    <w:rsid w:val="001647FA"/>
    <w:rsid w:val="00164822"/>
    <w:rsid w:val="00164841"/>
    <w:rsid w:val="00164851"/>
    <w:rsid w:val="00164885"/>
    <w:rsid w:val="0016489B"/>
    <w:rsid w:val="001648E5"/>
    <w:rsid w:val="00164903"/>
    <w:rsid w:val="0016496C"/>
    <w:rsid w:val="00164985"/>
    <w:rsid w:val="0016499D"/>
    <w:rsid w:val="00164A06"/>
    <w:rsid w:val="00164A2C"/>
    <w:rsid w:val="00164AB2"/>
    <w:rsid w:val="00164AD1"/>
    <w:rsid w:val="00164AF3"/>
    <w:rsid w:val="00164AF8"/>
    <w:rsid w:val="00164B0B"/>
    <w:rsid w:val="00164B2C"/>
    <w:rsid w:val="00164B6C"/>
    <w:rsid w:val="00164B85"/>
    <w:rsid w:val="00164BB2"/>
    <w:rsid w:val="00164BBC"/>
    <w:rsid w:val="00164BF8"/>
    <w:rsid w:val="00164BFB"/>
    <w:rsid w:val="00164BFE"/>
    <w:rsid w:val="00164C17"/>
    <w:rsid w:val="00164C1B"/>
    <w:rsid w:val="00164C3A"/>
    <w:rsid w:val="00164C4F"/>
    <w:rsid w:val="00164C56"/>
    <w:rsid w:val="00164C57"/>
    <w:rsid w:val="00164C69"/>
    <w:rsid w:val="00164C78"/>
    <w:rsid w:val="00164C8E"/>
    <w:rsid w:val="00164D01"/>
    <w:rsid w:val="00164D0B"/>
    <w:rsid w:val="00164D5D"/>
    <w:rsid w:val="00164D9A"/>
    <w:rsid w:val="00164DAC"/>
    <w:rsid w:val="00164DD3"/>
    <w:rsid w:val="00164DDE"/>
    <w:rsid w:val="00164E08"/>
    <w:rsid w:val="00164E5D"/>
    <w:rsid w:val="00164E6F"/>
    <w:rsid w:val="00164E79"/>
    <w:rsid w:val="00164E84"/>
    <w:rsid w:val="00164F28"/>
    <w:rsid w:val="00164F45"/>
    <w:rsid w:val="00164FC1"/>
    <w:rsid w:val="00164FDA"/>
    <w:rsid w:val="00165017"/>
    <w:rsid w:val="00165036"/>
    <w:rsid w:val="0016505A"/>
    <w:rsid w:val="0016509C"/>
    <w:rsid w:val="001650D9"/>
    <w:rsid w:val="001650FD"/>
    <w:rsid w:val="00165131"/>
    <w:rsid w:val="001651B3"/>
    <w:rsid w:val="001651DA"/>
    <w:rsid w:val="0016526C"/>
    <w:rsid w:val="0016529E"/>
    <w:rsid w:val="001652AC"/>
    <w:rsid w:val="001652AF"/>
    <w:rsid w:val="001652DC"/>
    <w:rsid w:val="001652E4"/>
    <w:rsid w:val="00165301"/>
    <w:rsid w:val="00165304"/>
    <w:rsid w:val="0016531A"/>
    <w:rsid w:val="00165335"/>
    <w:rsid w:val="00165367"/>
    <w:rsid w:val="00165376"/>
    <w:rsid w:val="001653CC"/>
    <w:rsid w:val="0016542E"/>
    <w:rsid w:val="0016544D"/>
    <w:rsid w:val="00165495"/>
    <w:rsid w:val="001654A0"/>
    <w:rsid w:val="00165525"/>
    <w:rsid w:val="0016553C"/>
    <w:rsid w:val="0016556B"/>
    <w:rsid w:val="001655B3"/>
    <w:rsid w:val="001655C6"/>
    <w:rsid w:val="001655CD"/>
    <w:rsid w:val="001655D8"/>
    <w:rsid w:val="001655DD"/>
    <w:rsid w:val="001655E4"/>
    <w:rsid w:val="0016560E"/>
    <w:rsid w:val="0016562C"/>
    <w:rsid w:val="0016564E"/>
    <w:rsid w:val="00165662"/>
    <w:rsid w:val="00165670"/>
    <w:rsid w:val="0016567E"/>
    <w:rsid w:val="001656B5"/>
    <w:rsid w:val="001656FF"/>
    <w:rsid w:val="0016571D"/>
    <w:rsid w:val="00165720"/>
    <w:rsid w:val="00165740"/>
    <w:rsid w:val="00165780"/>
    <w:rsid w:val="001657B0"/>
    <w:rsid w:val="001657E3"/>
    <w:rsid w:val="001657F3"/>
    <w:rsid w:val="0016582C"/>
    <w:rsid w:val="00165842"/>
    <w:rsid w:val="0016584C"/>
    <w:rsid w:val="00165853"/>
    <w:rsid w:val="0016586E"/>
    <w:rsid w:val="00165883"/>
    <w:rsid w:val="00165887"/>
    <w:rsid w:val="001658B2"/>
    <w:rsid w:val="001658C3"/>
    <w:rsid w:val="001658ED"/>
    <w:rsid w:val="001658EF"/>
    <w:rsid w:val="001658FD"/>
    <w:rsid w:val="00165950"/>
    <w:rsid w:val="0016596C"/>
    <w:rsid w:val="0016597D"/>
    <w:rsid w:val="0016598D"/>
    <w:rsid w:val="00165997"/>
    <w:rsid w:val="001659A3"/>
    <w:rsid w:val="00165A35"/>
    <w:rsid w:val="00165A62"/>
    <w:rsid w:val="00165A8F"/>
    <w:rsid w:val="00165AC1"/>
    <w:rsid w:val="00165B21"/>
    <w:rsid w:val="00165B59"/>
    <w:rsid w:val="00165BBD"/>
    <w:rsid w:val="00165BD3"/>
    <w:rsid w:val="00165BD9"/>
    <w:rsid w:val="00165BE6"/>
    <w:rsid w:val="00165C08"/>
    <w:rsid w:val="00165C46"/>
    <w:rsid w:val="00165C83"/>
    <w:rsid w:val="00165CB0"/>
    <w:rsid w:val="00165CE0"/>
    <w:rsid w:val="00165CE9"/>
    <w:rsid w:val="00165CF6"/>
    <w:rsid w:val="00165D3D"/>
    <w:rsid w:val="00165DE1"/>
    <w:rsid w:val="00165E1C"/>
    <w:rsid w:val="00165E32"/>
    <w:rsid w:val="00165EA8"/>
    <w:rsid w:val="00165ED0"/>
    <w:rsid w:val="00165ED5"/>
    <w:rsid w:val="00165F0B"/>
    <w:rsid w:val="00165F49"/>
    <w:rsid w:val="00165FF3"/>
    <w:rsid w:val="00166044"/>
    <w:rsid w:val="0016607F"/>
    <w:rsid w:val="0016609A"/>
    <w:rsid w:val="0016609F"/>
    <w:rsid w:val="001660D4"/>
    <w:rsid w:val="001660E1"/>
    <w:rsid w:val="00166138"/>
    <w:rsid w:val="00166170"/>
    <w:rsid w:val="00166188"/>
    <w:rsid w:val="00166189"/>
    <w:rsid w:val="0016618E"/>
    <w:rsid w:val="001661A9"/>
    <w:rsid w:val="001661E5"/>
    <w:rsid w:val="0016621D"/>
    <w:rsid w:val="0016623E"/>
    <w:rsid w:val="00166264"/>
    <w:rsid w:val="00166278"/>
    <w:rsid w:val="0016627E"/>
    <w:rsid w:val="001662A1"/>
    <w:rsid w:val="001662C5"/>
    <w:rsid w:val="001662D9"/>
    <w:rsid w:val="001662E0"/>
    <w:rsid w:val="00166322"/>
    <w:rsid w:val="00166344"/>
    <w:rsid w:val="001663B3"/>
    <w:rsid w:val="001663D2"/>
    <w:rsid w:val="001663EE"/>
    <w:rsid w:val="00166416"/>
    <w:rsid w:val="0016641D"/>
    <w:rsid w:val="00166435"/>
    <w:rsid w:val="001664AF"/>
    <w:rsid w:val="001664D9"/>
    <w:rsid w:val="001664ED"/>
    <w:rsid w:val="00166582"/>
    <w:rsid w:val="0016659B"/>
    <w:rsid w:val="001665A1"/>
    <w:rsid w:val="00166604"/>
    <w:rsid w:val="00166614"/>
    <w:rsid w:val="0016669F"/>
    <w:rsid w:val="001666AB"/>
    <w:rsid w:val="001666DE"/>
    <w:rsid w:val="001666E2"/>
    <w:rsid w:val="001666E5"/>
    <w:rsid w:val="001666E9"/>
    <w:rsid w:val="0016670C"/>
    <w:rsid w:val="0016671A"/>
    <w:rsid w:val="0016673B"/>
    <w:rsid w:val="001667B6"/>
    <w:rsid w:val="00166814"/>
    <w:rsid w:val="0016683D"/>
    <w:rsid w:val="00166875"/>
    <w:rsid w:val="0016688E"/>
    <w:rsid w:val="001668A8"/>
    <w:rsid w:val="001668C4"/>
    <w:rsid w:val="001668FE"/>
    <w:rsid w:val="0016690C"/>
    <w:rsid w:val="0016696E"/>
    <w:rsid w:val="00166976"/>
    <w:rsid w:val="00166983"/>
    <w:rsid w:val="001669A4"/>
    <w:rsid w:val="001669AC"/>
    <w:rsid w:val="001669C9"/>
    <w:rsid w:val="001669FB"/>
    <w:rsid w:val="00166A0E"/>
    <w:rsid w:val="00166A42"/>
    <w:rsid w:val="00166AA4"/>
    <w:rsid w:val="00166AA5"/>
    <w:rsid w:val="00166AB3"/>
    <w:rsid w:val="00166AD3"/>
    <w:rsid w:val="00166AF9"/>
    <w:rsid w:val="00166B1B"/>
    <w:rsid w:val="00166B20"/>
    <w:rsid w:val="00166B41"/>
    <w:rsid w:val="00166B4E"/>
    <w:rsid w:val="00166B8E"/>
    <w:rsid w:val="00166C0D"/>
    <w:rsid w:val="00166C61"/>
    <w:rsid w:val="00166C68"/>
    <w:rsid w:val="00166C97"/>
    <w:rsid w:val="00166CC5"/>
    <w:rsid w:val="00166D26"/>
    <w:rsid w:val="00166D2B"/>
    <w:rsid w:val="00166D6B"/>
    <w:rsid w:val="00166DB7"/>
    <w:rsid w:val="00166E07"/>
    <w:rsid w:val="00166E0D"/>
    <w:rsid w:val="00166E18"/>
    <w:rsid w:val="00166E8E"/>
    <w:rsid w:val="00166EA8"/>
    <w:rsid w:val="00166EBC"/>
    <w:rsid w:val="00166ECE"/>
    <w:rsid w:val="00166F33"/>
    <w:rsid w:val="00166F3D"/>
    <w:rsid w:val="00166F4D"/>
    <w:rsid w:val="00166F61"/>
    <w:rsid w:val="00166F90"/>
    <w:rsid w:val="00166F92"/>
    <w:rsid w:val="00166FA0"/>
    <w:rsid w:val="00166FEF"/>
    <w:rsid w:val="00167014"/>
    <w:rsid w:val="00167044"/>
    <w:rsid w:val="0016704D"/>
    <w:rsid w:val="001670AC"/>
    <w:rsid w:val="001670BA"/>
    <w:rsid w:val="001670C1"/>
    <w:rsid w:val="0016710A"/>
    <w:rsid w:val="0016710D"/>
    <w:rsid w:val="00167115"/>
    <w:rsid w:val="00167120"/>
    <w:rsid w:val="00167143"/>
    <w:rsid w:val="0016715A"/>
    <w:rsid w:val="001671DF"/>
    <w:rsid w:val="0016726B"/>
    <w:rsid w:val="00167284"/>
    <w:rsid w:val="00167291"/>
    <w:rsid w:val="00167294"/>
    <w:rsid w:val="001672C3"/>
    <w:rsid w:val="00167304"/>
    <w:rsid w:val="00167343"/>
    <w:rsid w:val="00167372"/>
    <w:rsid w:val="00167376"/>
    <w:rsid w:val="001673B8"/>
    <w:rsid w:val="001673CD"/>
    <w:rsid w:val="001673E2"/>
    <w:rsid w:val="0016744A"/>
    <w:rsid w:val="00167482"/>
    <w:rsid w:val="00167496"/>
    <w:rsid w:val="001674AA"/>
    <w:rsid w:val="001674BA"/>
    <w:rsid w:val="001674D2"/>
    <w:rsid w:val="001674D6"/>
    <w:rsid w:val="0016751E"/>
    <w:rsid w:val="00167537"/>
    <w:rsid w:val="00167545"/>
    <w:rsid w:val="0016756E"/>
    <w:rsid w:val="00167587"/>
    <w:rsid w:val="001675B7"/>
    <w:rsid w:val="00167601"/>
    <w:rsid w:val="00167652"/>
    <w:rsid w:val="0016770A"/>
    <w:rsid w:val="0016771E"/>
    <w:rsid w:val="00167733"/>
    <w:rsid w:val="00167793"/>
    <w:rsid w:val="001677A7"/>
    <w:rsid w:val="001677C5"/>
    <w:rsid w:val="001677D7"/>
    <w:rsid w:val="001677DE"/>
    <w:rsid w:val="001677E1"/>
    <w:rsid w:val="00167848"/>
    <w:rsid w:val="00167856"/>
    <w:rsid w:val="0016786E"/>
    <w:rsid w:val="001678A3"/>
    <w:rsid w:val="001678D1"/>
    <w:rsid w:val="001678DB"/>
    <w:rsid w:val="001678DF"/>
    <w:rsid w:val="0016792B"/>
    <w:rsid w:val="0016797C"/>
    <w:rsid w:val="0016798A"/>
    <w:rsid w:val="001679BE"/>
    <w:rsid w:val="001679DA"/>
    <w:rsid w:val="001679DD"/>
    <w:rsid w:val="00167A08"/>
    <w:rsid w:val="00167A25"/>
    <w:rsid w:val="00167A3D"/>
    <w:rsid w:val="00167A59"/>
    <w:rsid w:val="00167A75"/>
    <w:rsid w:val="00167A93"/>
    <w:rsid w:val="00167AA4"/>
    <w:rsid w:val="00167ADB"/>
    <w:rsid w:val="00167B12"/>
    <w:rsid w:val="00167B1F"/>
    <w:rsid w:val="00167BD1"/>
    <w:rsid w:val="00167C23"/>
    <w:rsid w:val="00167C4D"/>
    <w:rsid w:val="00167C4F"/>
    <w:rsid w:val="00167C6D"/>
    <w:rsid w:val="00167CA2"/>
    <w:rsid w:val="00167CBD"/>
    <w:rsid w:val="00167D4D"/>
    <w:rsid w:val="00167D8F"/>
    <w:rsid w:val="00167DB9"/>
    <w:rsid w:val="00167E0C"/>
    <w:rsid w:val="00167E21"/>
    <w:rsid w:val="00167E60"/>
    <w:rsid w:val="00167E71"/>
    <w:rsid w:val="00167E87"/>
    <w:rsid w:val="00167ED7"/>
    <w:rsid w:val="00170001"/>
    <w:rsid w:val="0017003C"/>
    <w:rsid w:val="00170067"/>
    <w:rsid w:val="00170075"/>
    <w:rsid w:val="00170095"/>
    <w:rsid w:val="001700A8"/>
    <w:rsid w:val="001700CC"/>
    <w:rsid w:val="001700D6"/>
    <w:rsid w:val="00170159"/>
    <w:rsid w:val="00170178"/>
    <w:rsid w:val="00170207"/>
    <w:rsid w:val="00170213"/>
    <w:rsid w:val="0017021B"/>
    <w:rsid w:val="00170223"/>
    <w:rsid w:val="00170259"/>
    <w:rsid w:val="001702AB"/>
    <w:rsid w:val="001702C5"/>
    <w:rsid w:val="00170318"/>
    <w:rsid w:val="00170324"/>
    <w:rsid w:val="00170391"/>
    <w:rsid w:val="001703AA"/>
    <w:rsid w:val="001703C4"/>
    <w:rsid w:val="001703FF"/>
    <w:rsid w:val="00170427"/>
    <w:rsid w:val="0017042B"/>
    <w:rsid w:val="00170445"/>
    <w:rsid w:val="00170457"/>
    <w:rsid w:val="0017045E"/>
    <w:rsid w:val="0017048A"/>
    <w:rsid w:val="001704B6"/>
    <w:rsid w:val="001704C4"/>
    <w:rsid w:val="001704CA"/>
    <w:rsid w:val="0017056A"/>
    <w:rsid w:val="00170586"/>
    <w:rsid w:val="001705BE"/>
    <w:rsid w:val="001705E7"/>
    <w:rsid w:val="001705EC"/>
    <w:rsid w:val="00170612"/>
    <w:rsid w:val="00170613"/>
    <w:rsid w:val="00170646"/>
    <w:rsid w:val="0017066D"/>
    <w:rsid w:val="001706B2"/>
    <w:rsid w:val="001706B8"/>
    <w:rsid w:val="001706C3"/>
    <w:rsid w:val="001706F9"/>
    <w:rsid w:val="00170707"/>
    <w:rsid w:val="00170729"/>
    <w:rsid w:val="00170738"/>
    <w:rsid w:val="00170752"/>
    <w:rsid w:val="00170755"/>
    <w:rsid w:val="0017075B"/>
    <w:rsid w:val="00170792"/>
    <w:rsid w:val="0017079A"/>
    <w:rsid w:val="001707B4"/>
    <w:rsid w:val="00170803"/>
    <w:rsid w:val="00170825"/>
    <w:rsid w:val="0017084E"/>
    <w:rsid w:val="00170857"/>
    <w:rsid w:val="00170894"/>
    <w:rsid w:val="00170932"/>
    <w:rsid w:val="0017096D"/>
    <w:rsid w:val="00170973"/>
    <w:rsid w:val="0017097F"/>
    <w:rsid w:val="00170985"/>
    <w:rsid w:val="001709A5"/>
    <w:rsid w:val="001709C6"/>
    <w:rsid w:val="001709E1"/>
    <w:rsid w:val="00170A22"/>
    <w:rsid w:val="00170A3D"/>
    <w:rsid w:val="00170A44"/>
    <w:rsid w:val="00170A61"/>
    <w:rsid w:val="00170ABB"/>
    <w:rsid w:val="00170B09"/>
    <w:rsid w:val="00170B42"/>
    <w:rsid w:val="00170B4C"/>
    <w:rsid w:val="00170B56"/>
    <w:rsid w:val="00170B83"/>
    <w:rsid w:val="00170BB6"/>
    <w:rsid w:val="00170C02"/>
    <w:rsid w:val="00170C26"/>
    <w:rsid w:val="00170C76"/>
    <w:rsid w:val="00170C86"/>
    <w:rsid w:val="00170C9A"/>
    <w:rsid w:val="00170CB6"/>
    <w:rsid w:val="00170CBB"/>
    <w:rsid w:val="00170CC8"/>
    <w:rsid w:val="00170CDD"/>
    <w:rsid w:val="00170D2C"/>
    <w:rsid w:val="00170D5B"/>
    <w:rsid w:val="00170D5F"/>
    <w:rsid w:val="00170D62"/>
    <w:rsid w:val="00170D90"/>
    <w:rsid w:val="00170DBE"/>
    <w:rsid w:val="00170DC6"/>
    <w:rsid w:val="00170DC7"/>
    <w:rsid w:val="00170DDA"/>
    <w:rsid w:val="00170DFB"/>
    <w:rsid w:val="00170E02"/>
    <w:rsid w:val="00170EB6"/>
    <w:rsid w:val="00170EC4"/>
    <w:rsid w:val="00170ECE"/>
    <w:rsid w:val="00170ED9"/>
    <w:rsid w:val="00170EE0"/>
    <w:rsid w:val="00170F1A"/>
    <w:rsid w:val="00170F27"/>
    <w:rsid w:val="00170F49"/>
    <w:rsid w:val="00170FDC"/>
    <w:rsid w:val="00170FF6"/>
    <w:rsid w:val="00170FFB"/>
    <w:rsid w:val="0017103C"/>
    <w:rsid w:val="0017109B"/>
    <w:rsid w:val="001710A4"/>
    <w:rsid w:val="0017115B"/>
    <w:rsid w:val="00171234"/>
    <w:rsid w:val="0017125D"/>
    <w:rsid w:val="00171276"/>
    <w:rsid w:val="00171282"/>
    <w:rsid w:val="001712C2"/>
    <w:rsid w:val="001712C8"/>
    <w:rsid w:val="00171319"/>
    <w:rsid w:val="00171366"/>
    <w:rsid w:val="00171394"/>
    <w:rsid w:val="001713BA"/>
    <w:rsid w:val="001713D1"/>
    <w:rsid w:val="001713DC"/>
    <w:rsid w:val="001713E1"/>
    <w:rsid w:val="001713F5"/>
    <w:rsid w:val="001713F7"/>
    <w:rsid w:val="00171406"/>
    <w:rsid w:val="00171407"/>
    <w:rsid w:val="0017142F"/>
    <w:rsid w:val="00171435"/>
    <w:rsid w:val="00171460"/>
    <w:rsid w:val="0017146F"/>
    <w:rsid w:val="001714B6"/>
    <w:rsid w:val="001714DB"/>
    <w:rsid w:val="00171529"/>
    <w:rsid w:val="00171541"/>
    <w:rsid w:val="00171560"/>
    <w:rsid w:val="00171572"/>
    <w:rsid w:val="0017157B"/>
    <w:rsid w:val="0017159A"/>
    <w:rsid w:val="001715BA"/>
    <w:rsid w:val="001715FC"/>
    <w:rsid w:val="00171619"/>
    <w:rsid w:val="0017168D"/>
    <w:rsid w:val="001716BA"/>
    <w:rsid w:val="001716D7"/>
    <w:rsid w:val="00171712"/>
    <w:rsid w:val="00171745"/>
    <w:rsid w:val="0017174B"/>
    <w:rsid w:val="00171768"/>
    <w:rsid w:val="0017176D"/>
    <w:rsid w:val="00171783"/>
    <w:rsid w:val="0017182F"/>
    <w:rsid w:val="001718E5"/>
    <w:rsid w:val="00171909"/>
    <w:rsid w:val="0017190B"/>
    <w:rsid w:val="00171974"/>
    <w:rsid w:val="001719AF"/>
    <w:rsid w:val="001719B7"/>
    <w:rsid w:val="001719DA"/>
    <w:rsid w:val="001719F0"/>
    <w:rsid w:val="001719FB"/>
    <w:rsid w:val="00171B16"/>
    <w:rsid w:val="00171B23"/>
    <w:rsid w:val="00171B3D"/>
    <w:rsid w:val="00171B4A"/>
    <w:rsid w:val="00171B6F"/>
    <w:rsid w:val="00171BDB"/>
    <w:rsid w:val="00171C27"/>
    <w:rsid w:val="00171CA1"/>
    <w:rsid w:val="00171CBF"/>
    <w:rsid w:val="00171CCA"/>
    <w:rsid w:val="00171CCC"/>
    <w:rsid w:val="00171D04"/>
    <w:rsid w:val="00171D0A"/>
    <w:rsid w:val="00171D26"/>
    <w:rsid w:val="00171D65"/>
    <w:rsid w:val="00171D6E"/>
    <w:rsid w:val="00171D8C"/>
    <w:rsid w:val="00171D8E"/>
    <w:rsid w:val="00171D91"/>
    <w:rsid w:val="00171DAC"/>
    <w:rsid w:val="00171DE8"/>
    <w:rsid w:val="00171DE9"/>
    <w:rsid w:val="00171E2A"/>
    <w:rsid w:val="00171E45"/>
    <w:rsid w:val="00171EAA"/>
    <w:rsid w:val="00171EE7"/>
    <w:rsid w:val="00171F17"/>
    <w:rsid w:val="00171F1F"/>
    <w:rsid w:val="00171F4C"/>
    <w:rsid w:val="00171F5E"/>
    <w:rsid w:val="00171F7D"/>
    <w:rsid w:val="00171F9D"/>
    <w:rsid w:val="00171FA8"/>
    <w:rsid w:val="00171FC8"/>
    <w:rsid w:val="00171FDE"/>
    <w:rsid w:val="0017202B"/>
    <w:rsid w:val="0017209E"/>
    <w:rsid w:val="001720DF"/>
    <w:rsid w:val="00172149"/>
    <w:rsid w:val="0017216D"/>
    <w:rsid w:val="00172170"/>
    <w:rsid w:val="00172199"/>
    <w:rsid w:val="001721B5"/>
    <w:rsid w:val="001721B6"/>
    <w:rsid w:val="001722A5"/>
    <w:rsid w:val="001722EB"/>
    <w:rsid w:val="001723AE"/>
    <w:rsid w:val="001723E7"/>
    <w:rsid w:val="001723F4"/>
    <w:rsid w:val="0017241B"/>
    <w:rsid w:val="0017241D"/>
    <w:rsid w:val="00172480"/>
    <w:rsid w:val="001724A7"/>
    <w:rsid w:val="001724B7"/>
    <w:rsid w:val="001724D0"/>
    <w:rsid w:val="0017252E"/>
    <w:rsid w:val="00172575"/>
    <w:rsid w:val="001725AD"/>
    <w:rsid w:val="001725DC"/>
    <w:rsid w:val="001725DE"/>
    <w:rsid w:val="001725EC"/>
    <w:rsid w:val="00172628"/>
    <w:rsid w:val="00172673"/>
    <w:rsid w:val="0017267F"/>
    <w:rsid w:val="00172684"/>
    <w:rsid w:val="001726A6"/>
    <w:rsid w:val="00172788"/>
    <w:rsid w:val="001727AA"/>
    <w:rsid w:val="001727D1"/>
    <w:rsid w:val="001727F9"/>
    <w:rsid w:val="001727FD"/>
    <w:rsid w:val="00172810"/>
    <w:rsid w:val="00172818"/>
    <w:rsid w:val="0017284F"/>
    <w:rsid w:val="00172852"/>
    <w:rsid w:val="0017287F"/>
    <w:rsid w:val="00172887"/>
    <w:rsid w:val="00172896"/>
    <w:rsid w:val="001728E4"/>
    <w:rsid w:val="00172987"/>
    <w:rsid w:val="00172999"/>
    <w:rsid w:val="001729A4"/>
    <w:rsid w:val="001729D6"/>
    <w:rsid w:val="001729F4"/>
    <w:rsid w:val="00172A15"/>
    <w:rsid w:val="00172A1D"/>
    <w:rsid w:val="00172A2A"/>
    <w:rsid w:val="00172A57"/>
    <w:rsid w:val="00172A6B"/>
    <w:rsid w:val="00172A7C"/>
    <w:rsid w:val="00172A84"/>
    <w:rsid w:val="00172AFB"/>
    <w:rsid w:val="00172B12"/>
    <w:rsid w:val="00172B25"/>
    <w:rsid w:val="00172B77"/>
    <w:rsid w:val="00172BA2"/>
    <w:rsid w:val="00172BBC"/>
    <w:rsid w:val="00172BC4"/>
    <w:rsid w:val="00172C02"/>
    <w:rsid w:val="00172C5D"/>
    <w:rsid w:val="00172CCD"/>
    <w:rsid w:val="00172CFA"/>
    <w:rsid w:val="00172D0E"/>
    <w:rsid w:val="00172D19"/>
    <w:rsid w:val="00172D2E"/>
    <w:rsid w:val="00172D2F"/>
    <w:rsid w:val="00172D54"/>
    <w:rsid w:val="00172D5C"/>
    <w:rsid w:val="00172D60"/>
    <w:rsid w:val="00172D74"/>
    <w:rsid w:val="00172D95"/>
    <w:rsid w:val="00172DA9"/>
    <w:rsid w:val="00172DDC"/>
    <w:rsid w:val="00172E22"/>
    <w:rsid w:val="00172E2E"/>
    <w:rsid w:val="00172E4E"/>
    <w:rsid w:val="00172EA3"/>
    <w:rsid w:val="00172ECD"/>
    <w:rsid w:val="00172EED"/>
    <w:rsid w:val="00172F17"/>
    <w:rsid w:val="00172F55"/>
    <w:rsid w:val="00172FDC"/>
    <w:rsid w:val="00172FFB"/>
    <w:rsid w:val="00173009"/>
    <w:rsid w:val="00173013"/>
    <w:rsid w:val="00173015"/>
    <w:rsid w:val="00173036"/>
    <w:rsid w:val="00173051"/>
    <w:rsid w:val="00173079"/>
    <w:rsid w:val="001730BB"/>
    <w:rsid w:val="001730BE"/>
    <w:rsid w:val="001730C8"/>
    <w:rsid w:val="0017310C"/>
    <w:rsid w:val="00173178"/>
    <w:rsid w:val="00173185"/>
    <w:rsid w:val="001731D1"/>
    <w:rsid w:val="0017320B"/>
    <w:rsid w:val="00173246"/>
    <w:rsid w:val="00173254"/>
    <w:rsid w:val="00173282"/>
    <w:rsid w:val="00173290"/>
    <w:rsid w:val="001732C4"/>
    <w:rsid w:val="001732F5"/>
    <w:rsid w:val="00173303"/>
    <w:rsid w:val="00173329"/>
    <w:rsid w:val="0017333B"/>
    <w:rsid w:val="0017334C"/>
    <w:rsid w:val="00173363"/>
    <w:rsid w:val="00173369"/>
    <w:rsid w:val="0017338B"/>
    <w:rsid w:val="0017338C"/>
    <w:rsid w:val="001733B7"/>
    <w:rsid w:val="001733D1"/>
    <w:rsid w:val="001733E5"/>
    <w:rsid w:val="001733F7"/>
    <w:rsid w:val="00173426"/>
    <w:rsid w:val="00173459"/>
    <w:rsid w:val="001734C8"/>
    <w:rsid w:val="001734F4"/>
    <w:rsid w:val="00173509"/>
    <w:rsid w:val="0017350E"/>
    <w:rsid w:val="00173548"/>
    <w:rsid w:val="00173552"/>
    <w:rsid w:val="00173568"/>
    <w:rsid w:val="00173598"/>
    <w:rsid w:val="0017359A"/>
    <w:rsid w:val="001735F4"/>
    <w:rsid w:val="00173601"/>
    <w:rsid w:val="00173603"/>
    <w:rsid w:val="0017361B"/>
    <w:rsid w:val="0017364D"/>
    <w:rsid w:val="00173657"/>
    <w:rsid w:val="00173670"/>
    <w:rsid w:val="001736AD"/>
    <w:rsid w:val="0017372D"/>
    <w:rsid w:val="00173794"/>
    <w:rsid w:val="0017379F"/>
    <w:rsid w:val="001737D2"/>
    <w:rsid w:val="0017381C"/>
    <w:rsid w:val="0017382C"/>
    <w:rsid w:val="00173836"/>
    <w:rsid w:val="00173862"/>
    <w:rsid w:val="001738BA"/>
    <w:rsid w:val="001738BC"/>
    <w:rsid w:val="001738F5"/>
    <w:rsid w:val="00173909"/>
    <w:rsid w:val="0017393C"/>
    <w:rsid w:val="0017393E"/>
    <w:rsid w:val="0017394F"/>
    <w:rsid w:val="00173961"/>
    <w:rsid w:val="00173963"/>
    <w:rsid w:val="00173A0F"/>
    <w:rsid w:val="00173A29"/>
    <w:rsid w:val="00173AA0"/>
    <w:rsid w:val="00173AC6"/>
    <w:rsid w:val="00173AF1"/>
    <w:rsid w:val="00173AFE"/>
    <w:rsid w:val="00173B46"/>
    <w:rsid w:val="00173B5D"/>
    <w:rsid w:val="00173B66"/>
    <w:rsid w:val="00173B9E"/>
    <w:rsid w:val="00173BC8"/>
    <w:rsid w:val="00173BE2"/>
    <w:rsid w:val="00173C55"/>
    <w:rsid w:val="00173CA9"/>
    <w:rsid w:val="00173CAD"/>
    <w:rsid w:val="00173CC0"/>
    <w:rsid w:val="00173CDB"/>
    <w:rsid w:val="00173CEE"/>
    <w:rsid w:val="00173D3B"/>
    <w:rsid w:val="00173D5F"/>
    <w:rsid w:val="00173DCB"/>
    <w:rsid w:val="00173DCE"/>
    <w:rsid w:val="00173DDC"/>
    <w:rsid w:val="00173E1A"/>
    <w:rsid w:val="00173E22"/>
    <w:rsid w:val="00173E33"/>
    <w:rsid w:val="00173E3C"/>
    <w:rsid w:val="00173E3F"/>
    <w:rsid w:val="00173E90"/>
    <w:rsid w:val="00173EB1"/>
    <w:rsid w:val="00173EBA"/>
    <w:rsid w:val="00173ED3"/>
    <w:rsid w:val="00173ED9"/>
    <w:rsid w:val="00173EEC"/>
    <w:rsid w:val="00173F23"/>
    <w:rsid w:val="00173F31"/>
    <w:rsid w:val="00173F3C"/>
    <w:rsid w:val="00173F41"/>
    <w:rsid w:val="00173F6E"/>
    <w:rsid w:val="00173FE8"/>
    <w:rsid w:val="00173FF9"/>
    <w:rsid w:val="00174010"/>
    <w:rsid w:val="00174054"/>
    <w:rsid w:val="00174084"/>
    <w:rsid w:val="001740A2"/>
    <w:rsid w:val="001740A9"/>
    <w:rsid w:val="001740B4"/>
    <w:rsid w:val="001740BE"/>
    <w:rsid w:val="001740C7"/>
    <w:rsid w:val="0017410A"/>
    <w:rsid w:val="00174142"/>
    <w:rsid w:val="0017414B"/>
    <w:rsid w:val="0017416A"/>
    <w:rsid w:val="00174185"/>
    <w:rsid w:val="00174196"/>
    <w:rsid w:val="001741AB"/>
    <w:rsid w:val="001741C9"/>
    <w:rsid w:val="001741FF"/>
    <w:rsid w:val="00174231"/>
    <w:rsid w:val="00174257"/>
    <w:rsid w:val="0017425F"/>
    <w:rsid w:val="0017428E"/>
    <w:rsid w:val="001742DB"/>
    <w:rsid w:val="001742E9"/>
    <w:rsid w:val="001742F2"/>
    <w:rsid w:val="001742FB"/>
    <w:rsid w:val="00174313"/>
    <w:rsid w:val="0017435A"/>
    <w:rsid w:val="001743B1"/>
    <w:rsid w:val="001743D9"/>
    <w:rsid w:val="001743E1"/>
    <w:rsid w:val="001743E5"/>
    <w:rsid w:val="001743EE"/>
    <w:rsid w:val="0017441F"/>
    <w:rsid w:val="00174420"/>
    <w:rsid w:val="0017443B"/>
    <w:rsid w:val="0017445A"/>
    <w:rsid w:val="0017447C"/>
    <w:rsid w:val="00174484"/>
    <w:rsid w:val="0017449F"/>
    <w:rsid w:val="001744A9"/>
    <w:rsid w:val="001744AE"/>
    <w:rsid w:val="001744D3"/>
    <w:rsid w:val="001744F5"/>
    <w:rsid w:val="001744F8"/>
    <w:rsid w:val="00174513"/>
    <w:rsid w:val="0017452D"/>
    <w:rsid w:val="00174541"/>
    <w:rsid w:val="00174557"/>
    <w:rsid w:val="00174565"/>
    <w:rsid w:val="001745A6"/>
    <w:rsid w:val="001745E2"/>
    <w:rsid w:val="00174603"/>
    <w:rsid w:val="00174644"/>
    <w:rsid w:val="00174655"/>
    <w:rsid w:val="00174664"/>
    <w:rsid w:val="0017466C"/>
    <w:rsid w:val="001746A3"/>
    <w:rsid w:val="001746F1"/>
    <w:rsid w:val="001746F5"/>
    <w:rsid w:val="00174745"/>
    <w:rsid w:val="00174762"/>
    <w:rsid w:val="00174789"/>
    <w:rsid w:val="0017479C"/>
    <w:rsid w:val="001747D4"/>
    <w:rsid w:val="001747E0"/>
    <w:rsid w:val="001747F0"/>
    <w:rsid w:val="0017484C"/>
    <w:rsid w:val="0017488D"/>
    <w:rsid w:val="001748EA"/>
    <w:rsid w:val="00174910"/>
    <w:rsid w:val="00174941"/>
    <w:rsid w:val="0017496E"/>
    <w:rsid w:val="001749B4"/>
    <w:rsid w:val="001749B6"/>
    <w:rsid w:val="001749DB"/>
    <w:rsid w:val="001749F9"/>
    <w:rsid w:val="001749FA"/>
    <w:rsid w:val="001749FF"/>
    <w:rsid w:val="00174A12"/>
    <w:rsid w:val="00174A33"/>
    <w:rsid w:val="00174A67"/>
    <w:rsid w:val="00174ACA"/>
    <w:rsid w:val="00174B4B"/>
    <w:rsid w:val="00174B63"/>
    <w:rsid w:val="00174B8E"/>
    <w:rsid w:val="00174B9F"/>
    <w:rsid w:val="00174BB2"/>
    <w:rsid w:val="00174C72"/>
    <w:rsid w:val="00174CB9"/>
    <w:rsid w:val="00174D24"/>
    <w:rsid w:val="00174D31"/>
    <w:rsid w:val="00174D3F"/>
    <w:rsid w:val="00174D4A"/>
    <w:rsid w:val="00174D50"/>
    <w:rsid w:val="00174D67"/>
    <w:rsid w:val="00174D71"/>
    <w:rsid w:val="00174D73"/>
    <w:rsid w:val="00174D86"/>
    <w:rsid w:val="00174D9E"/>
    <w:rsid w:val="00174DDA"/>
    <w:rsid w:val="00174DDC"/>
    <w:rsid w:val="00174F05"/>
    <w:rsid w:val="00174F3A"/>
    <w:rsid w:val="00174F5C"/>
    <w:rsid w:val="00174F5D"/>
    <w:rsid w:val="00174F7A"/>
    <w:rsid w:val="00174F88"/>
    <w:rsid w:val="00174F90"/>
    <w:rsid w:val="00174FA7"/>
    <w:rsid w:val="00174FC1"/>
    <w:rsid w:val="00174FE5"/>
    <w:rsid w:val="00174FE6"/>
    <w:rsid w:val="00174FF1"/>
    <w:rsid w:val="00175006"/>
    <w:rsid w:val="00175024"/>
    <w:rsid w:val="00175054"/>
    <w:rsid w:val="0017505D"/>
    <w:rsid w:val="0017505F"/>
    <w:rsid w:val="00175065"/>
    <w:rsid w:val="00175073"/>
    <w:rsid w:val="0017509C"/>
    <w:rsid w:val="001750A3"/>
    <w:rsid w:val="001750FA"/>
    <w:rsid w:val="00175110"/>
    <w:rsid w:val="00175131"/>
    <w:rsid w:val="0017514E"/>
    <w:rsid w:val="00175168"/>
    <w:rsid w:val="00175174"/>
    <w:rsid w:val="001751D8"/>
    <w:rsid w:val="001751FD"/>
    <w:rsid w:val="00175211"/>
    <w:rsid w:val="0017523D"/>
    <w:rsid w:val="00175241"/>
    <w:rsid w:val="0017524D"/>
    <w:rsid w:val="0017524E"/>
    <w:rsid w:val="00175262"/>
    <w:rsid w:val="00175265"/>
    <w:rsid w:val="00175269"/>
    <w:rsid w:val="00175293"/>
    <w:rsid w:val="001752B9"/>
    <w:rsid w:val="001752C0"/>
    <w:rsid w:val="001752E7"/>
    <w:rsid w:val="00175331"/>
    <w:rsid w:val="00175342"/>
    <w:rsid w:val="00175362"/>
    <w:rsid w:val="00175369"/>
    <w:rsid w:val="0017536C"/>
    <w:rsid w:val="00175396"/>
    <w:rsid w:val="001753EC"/>
    <w:rsid w:val="0017547A"/>
    <w:rsid w:val="0017548C"/>
    <w:rsid w:val="001754E0"/>
    <w:rsid w:val="00175504"/>
    <w:rsid w:val="00175515"/>
    <w:rsid w:val="00175525"/>
    <w:rsid w:val="0017557A"/>
    <w:rsid w:val="001755D0"/>
    <w:rsid w:val="001755F2"/>
    <w:rsid w:val="001755FE"/>
    <w:rsid w:val="0017568B"/>
    <w:rsid w:val="001756A1"/>
    <w:rsid w:val="001756B9"/>
    <w:rsid w:val="001756BB"/>
    <w:rsid w:val="0017570D"/>
    <w:rsid w:val="00175775"/>
    <w:rsid w:val="001757A5"/>
    <w:rsid w:val="00175839"/>
    <w:rsid w:val="00175890"/>
    <w:rsid w:val="001758A6"/>
    <w:rsid w:val="00175971"/>
    <w:rsid w:val="00175998"/>
    <w:rsid w:val="001759D9"/>
    <w:rsid w:val="00175A2B"/>
    <w:rsid w:val="00175A3B"/>
    <w:rsid w:val="00175A8C"/>
    <w:rsid w:val="00175A95"/>
    <w:rsid w:val="00175AC3"/>
    <w:rsid w:val="00175AD2"/>
    <w:rsid w:val="00175ADD"/>
    <w:rsid w:val="00175AFA"/>
    <w:rsid w:val="00175B0C"/>
    <w:rsid w:val="00175B24"/>
    <w:rsid w:val="00175B55"/>
    <w:rsid w:val="00175B69"/>
    <w:rsid w:val="00175BB2"/>
    <w:rsid w:val="00175BB5"/>
    <w:rsid w:val="00175BBD"/>
    <w:rsid w:val="00175CCD"/>
    <w:rsid w:val="00175D00"/>
    <w:rsid w:val="00175D0E"/>
    <w:rsid w:val="00175D30"/>
    <w:rsid w:val="00175D6D"/>
    <w:rsid w:val="00175D77"/>
    <w:rsid w:val="00175D88"/>
    <w:rsid w:val="00175DAA"/>
    <w:rsid w:val="00175DB7"/>
    <w:rsid w:val="00175DC6"/>
    <w:rsid w:val="00175DDB"/>
    <w:rsid w:val="00175DDF"/>
    <w:rsid w:val="00175E19"/>
    <w:rsid w:val="00175E31"/>
    <w:rsid w:val="00175E69"/>
    <w:rsid w:val="00175E89"/>
    <w:rsid w:val="00175EB7"/>
    <w:rsid w:val="00175EC3"/>
    <w:rsid w:val="00175EC9"/>
    <w:rsid w:val="00175EE3"/>
    <w:rsid w:val="00175F07"/>
    <w:rsid w:val="00175F19"/>
    <w:rsid w:val="00175F5A"/>
    <w:rsid w:val="00175FAB"/>
    <w:rsid w:val="00176021"/>
    <w:rsid w:val="0017602A"/>
    <w:rsid w:val="00176067"/>
    <w:rsid w:val="0017607A"/>
    <w:rsid w:val="001760AF"/>
    <w:rsid w:val="001760B1"/>
    <w:rsid w:val="001760D0"/>
    <w:rsid w:val="001760FF"/>
    <w:rsid w:val="00176100"/>
    <w:rsid w:val="0017611B"/>
    <w:rsid w:val="00176127"/>
    <w:rsid w:val="0017614D"/>
    <w:rsid w:val="0017614E"/>
    <w:rsid w:val="00176154"/>
    <w:rsid w:val="00176159"/>
    <w:rsid w:val="00176179"/>
    <w:rsid w:val="00176180"/>
    <w:rsid w:val="0017618A"/>
    <w:rsid w:val="001761C8"/>
    <w:rsid w:val="001761CF"/>
    <w:rsid w:val="001761E5"/>
    <w:rsid w:val="001761F1"/>
    <w:rsid w:val="001761F6"/>
    <w:rsid w:val="0017621F"/>
    <w:rsid w:val="00176248"/>
    <w:rsid w:val="001762BE"/>
    <w:rsid w:val="0017631D"/>
    <w:rsid w:val="00176366"/>
    <w:rsid w:val="001763A5"/>
    <w:rsid w:val="001763C6"/>
    <w:rsid w:val="001763D3"/>
    <w:rsid w:val="001763DB"/>
    <w:rsid w:val="00176483"/>
    <w:rsid w:val="001764C2"/>
    <w:rsid w:val="001764D8"/>
    <w:rsid w:val="0017650D"/>
    <w:rsid w:val="00176559"/>
    <w:rsid w:val="0017655A"/>
    <w:rsid w:val="001765EB"/>
    <w:rsid w:val="00176626"/>
    <w:rsid w:val="0017664A"/>
    <w:rsid w:val="00176698"/>
    <w:rsid w:val="001766A5"/>
    <w:rsid w:val="001766BB"/>
    <w:rsid w:val="001766CB"/>
    <w:rsid w:val="001766F2"/>
    <w:rsid w:val="00176711"/>
    <w:rsid w:val="00176714"/>
    <w:rsid w:val="00176729"/>
    <w:rsid w:val="00176741"/>
    <w:rsid w:val="00176779"/>
    <w:rsid w:val="0017677E"/>
    <w:rsid w:val="001767BB"/>
    <w:rsid w:val="001767CC"/>
    <w:rsid w:val="001767F7"/>
    <w:rsid w:val="00176826"/>
    <w:rsid w:val="00176831"/>
    <w:rsid w:val="0017683D"/>
    <w:rsid w:val="00176874"/>
    <w:rsid w:val="0017687E"/>
    <w:rsid w:val="001768D3"/>
    <w:rsid w:val="001768DD"/>
    <w:rsid w:val="00176925"/>
    <w:rsid w:val="00176930"/>
    <w:rsid w:val="0017693A"/>
    <w:rsid w:val="0017695A"/>
    <w:rsid w:val="0017697C"/>
    <w:rsid w:val="001769AA"/>
    <w:rsid w:val="001769B8"/>
    <w:rsid w:val="001769C9"/>
    <w:rsid w:val="001769F0"/>
    <w:rsid w:val="00176A21"/>
    <w:rsid w:val="00176A2E"/>
    <w:rsid w:val="00176A55"/>
    <w:rsid w:val="00176A57"/>
    <w:rsid w:val="00176A65"/>
    <w:rsid w:val="00176A7E"/>
    <w:rsid w:val="00176A95"/>
    <w:rsid w:val="00176AC2"/>
    <w:rsid w:val="00176ACD"/>
    <w:rsid w:val="00176AF2"/>
    <w:rsid w:val="00176B23"/>
    <w:rsid w:val="00176B35"/>
    <w:rsid w:val="00176B65"/>
    <w:rsid w:val="00176B86"/>
    <w:rsid w:val="00176BCD"/>
    <w:rsid w:val="00176BD0"/>
    <w:rsid w:val="00176BEA"/>
    <w:rsid w:val="00176BED"/>
    <w:rsid w:val="00176C01"/>
    <w:rsid w:val="00176C10"/>
    <w:rsid w:val="00176C22"/>
    <w:rsid w:val="00176C3A"/>
    <w:rsid w:val="00176C4D"/>
    <w:rsid w:val="00176C6F"/>
    <w:rsid w:val="00176C90"/>
    <w:rsid w:val="00176C98"/>
    <w:rsid w:val="00176CED"/>
    <w:rsid w:val="00176CEF"/>
    <w:rsid w:val="00176D48"/>
    <w:rsid w:val="00176D80"/>
    <w:rsid w:val="00176DDF"/>
    <w:rsid w:val="00176DE8"/>
    <w:rsid w:val="00176E22"/>
    <w:rsid w:val="00176E25"/>
    <w:rsid w:val="00176E2D"/>
    <w:rsid w:val="00176EDF"/>
    <w:rsid w:val="00176EE5"/>
    <w:rsid w:val="00176F0E"/>
    <w:rsid w:val="00176F27"/>
    <w:rsid w:val="00176F39"/>
    <w:rsid w:val="00176F53"/>
    <w:rsid w:val="00176F68"/>
    <w:rsid w:val="00176F71"/>
    <w:rsid w:val="00176F8C"/>
    <w:rsid w:val="00176F8E"/>
    <w:rsid w:val="00176FF0"/>
    <w:rsid w:val="00176FF8"/>
    <w:rsid w:val="00177025"/>
    <w:rsid w:val="00177094"/>
    <w:rsid w:val="001770B0"/>
    <w:rsid w:val="001770C2"/>
    <w:rsid w:val="001770C7"/>
    <w:rsid w:val="0017714D"/>
    <w:rsid w:val="0017718A"/>
    <w:rsid w:val="0017723D"/>
    <w:rsid w:val="0017724C"/>
    <w:rsid w:val="00177252"/>
    <w:rsid w:val="0017725F"/>
    <w:rsid w:val="00177261"/>
    <w:rsid w:val="00177267"/>
    <w:rsid w:val="00177286"/>
    <w:rsid w:val="0017728D"/>
    <w:rsid w:val="001772AC"/>
    <w:rsid w:val="001772B7"/>
    <w:rsid w:val="001772D2"/>
    <w:rsid w:val="00177324"/>
    <w:rsid w:val="0017734C"/>
    <w:rsid w:val="00177356"/>
    <w:rsid w:val="00177367"/>
    <w:rsid w:val="001773AD"/>
    <w:rsid w:val="001773C5"/>
    <w:rsid w:val="0017742F"/>
    <w:rsid w:val="00177484"/>
    <w:rsid w:val="0017748C"/>
    <w:rsid w:val="0017748D"/>
    <w:rsid w:val="00177492"/>
    <w:rsid w:val="001774CB"/>
    <w:rsid w:val="001774CF"/>
    <w:rsid w:val="001774D6"/>
    <w:rsid w:val="0017752C"/>
    <w:rsid w:val="00177533"/>
    <w:rsid w:val="00177574"/>
    <w:rsid w:val="0017758C"/>
    <w:rsid w:val="00177598"/>
    <w:rsid w:val="001775A2"/>
    <w:rsid w:val="0017761B"/>
    <w:rsid w:val="0017765E"/>
    <w:rsid w:val="00177695"/>
    <w:rsid w:val="001776E7"/>
    <w:rsid w:val="001776FE"/>
    <w:rsid w:val="00177705"/>
    <w:rsid w:val="0017774E"/>
    <w:rsid w:val="00177751"/>
    <w:rsid w:val="00177758"/>
    <w:rsid w:val="0017775D"/>
    <w:rsid w:val="0017777C"/>
    <w:rsid w:val="00177783"/>
    <w:rsid w:val="001777D0"/>
    <w:rsid w:val="001777DB"/>
    <w:rsid w:val="001777EF"/>
    <w:rsid w:val="00177849"/>
    <w:rsid w:val="0017784A"/>
    <w:rsid w:val="0017784B"/>
    <w:rsid w:val="00177857"/>
    <w:rsid w:val="00177879"/>
    <w:rsid w:val="001778B0"/>
    <w:rsid w:val="001778D5"/>
    <w:rsid w:val="00177983"/>
    <w:rsid w:val="0017798C"/>
    <w:rsid w:val="001779C5"/>
    <w:rsid w:val="00177A69"/>
    <w:rsid w:val="00177A6A"/>
    <w:rsid w:val="00177A78"/>
    <w:rsid w:val="00177AB0"/>
    <w:rsid w:val="00177AB2"/>
    <w:rsid w:val="00177AB4"/>
    <w:rsid w:val="00177AE9"/>
    <w:rsid w:val="00177AEC"/>
    <w:rsid w:val="00177AF2"/>
    <w:rsid w:val="00177B00"/>
    <w:rsid w:val="00177B3D"/>
    <w:rsid w:val="00177B44"/>
    <w:rsid w:val="00177B54"/>
    <w:rsid w:val="00177B61"/>
    <w:rsid w:val="00177C26"/>
    <w:rsid w:val="00177C32"/>
    <w:rsid w:val="00177C35"/>
    <w:rsid w:val="00177C3A"/>
    <w:rsid w:val="00177C4F"/>
    <w:rsid w:val="00177C6E"/>
    <w:rsid w:val="00177C95"/>
    <w:rsid w:val="00177CAA"/>
    <w:rsid w:val="00177CC9"/>
    <w:rsid w:val="00177D0A"/>
    <w:rsid w:val="00177D24"/>
    <w:rsid w:val="00177D61"/>
    <w:rsid w:val="00177DA1"/>
    <w:rsid w:val="00177DC7"/>
    <w:rsid w:val="00177DD4"/>
    <w:rsid w:val="00177DE8"/>
    <w:rsid w:val="00177DF1"/>
    <w:rsid w:val="00177E31"/>
    <w:rsid w:val="00177E3B"/>
    <w:rsid w:val="00177E83"/>
    <w:rsid w:val="00177E8E"/>
    <w:rsid w:val="00177E96"/>
    <w:rsid w:val="00177E9C"/>
    <w:rsid w:val="00177EB8"/>
    <w:rsid w:val="00177EC9"/>
    <w:rsid w:val="00177EFB"/>
    <w:rsid w:val="00177F17"/>
    <w:rsid w:val="00177F45"/>
    <w:rsid w:val="00177F4B"/>
    <w:rsid w:val="00177F56"/>
    <w:rsid w:val="00177F92"/>
    <w:rsid w:val="00177F9B"/>
    <w:rsid w:val="00177FA8"/>
    <w:rsid w:val="00177FDE"/>
    <w:rsid w:val="00180075"/>
    <w:rsid w:val="0018008F"/>
    <w:rsid w:val="00180097"/>
    <w:rsid w:val="001800E3"/>
    <w:rsid w:val="001800FB"/>
    <w:rsid w:val="001801CE"/>
    <w:rsid w:val="001801E6"/>
    <w:rsid w:val="00180204"/>
    <w:rsid w:val="00180213"/>
    <w:rsid w:val="00180285"/>
    <w:rsid w:val="00180293"/>
    <w:rsid w:val="001802AD"/>
    <w:rsid w:val="0018030B"/>
    <w:rsid w:val="00180322"/>
    <w:rsid w:val="001803B4"/>
    <w:rsid w:val="001803CE"/>
    <w:rsid w:val="001803D3"/>
    <w:rsid w:val="001803E3"/>
    <w:rsid w:val="001803F0"/>
    <w:rsid w:val="00180426"/>
    <w:rsid w:val="0018046A"/>
    <w:rsid w:val="0018046E"/>
    <w:rsid w:val="0018047D"/>
    <w:rsid w:val="001804A3"/>
    <w:rsid w:val="001804B7"/>
    <w:rsid w:val="001804CE"/>
    <w:rsid w:val="001804E0"/>
    <w:rsid w:val="00180515"/>
    <w:rsid w:val="0018051C"/>
    <w:rsid w:val="0018053C"/>
    <w:rsid w:val="00180574"/>
    <w:rsid w:val="00180577"/>
    <w:rsid w:val="00180598"/>
    <w:rsid w:val="001805A5"/>
    <w:rsid w:val="001805B7"/>
    <w:rsid w:val="0018065B"/>
    <w:rsid w:val="00180692"/>
    <w:rsid w:val="0018069A"/>
    <w:rsid w:val="001806A7"/>
    <w:rsid w:val="001806CE"/>
    <w:rsid w:val="00180703"/>
    <w:rsid w:val="00180724"/>
    <w:rsid w:val="00180726"/>
    <w:rsid w:val="0018074C"/>
    <w:rsid w:val="00180752"/>
    <w:rsid w:val="00180777"/>
    <w:rsid w:val="00180781"/>
    <w:rsid w:val="00180792"/>
    <w:rsid w:val="001807AF"/>
    <w:rsid w:val="001807D6"/>
    <w:rsid w:val="001807EB"/>
    <w:rsid w:val="001807F5"/>
    <w:rsid w:val="00180801"/>
    <w:rsid w:val="00180885"/>
    <w:rsid w:val="00180906"/>
    <w:rsid w:val="00180935"/>
    <w:rsid w:val="0018094E"/>
    <w:rsid w:val="00180957"/>
    <w:rsid w:val="00180958"/>
    <w:rsid w:val="00180962"/>
    <w:rsid w:val="0018096F"/>
    <w:rsid w:val="001809B2"/>
    <w:rsid w:val="00180A83"/>
    <w:rsid w:val="00180A87"/>
    <w:rsid w:val="00180ABD"/>
    <w:rsid w:val="00180ACA"/>
    <w:rsid w:val="00180AD0"/>
    <w:rsid w:val="00180B3B"/>
    <w:rsid w:val="00180B4B"/>
    <w:rsid w:val="00180B63"/>
    <w:rsid w:val="00180B8F"/>
    <w:rsid w:val="00180BB8"/>
    <w:rsid w:val="00180BC0"/>
    <w:rsid w:val="00180BCE"/>
    <w:rsid w:val="00180BD7"/>
    <w:rsid w:val="00180BFF"/>
    <w:rsid w:val="00180C4E"/>
    <w:rsid w:val="00180C72"/>
    <w:rsid w:val="00180CBE"/>
    <w:rsid w:val="00180CCB"/>
    <w:rsid w:val="00180CD0"/>
    <w:rsid w:val="00180CEE"/>
    <w:rsid w:val="00180D34"/>
    <w:rsid w:val="00180D6C"/>
    <w:rsid w:val="00180D9B"/>
    <w:rsid w:val="00180DBE"/>
    <w:rsid w:val="00180DD0"/>
    <w:rsid w:val="00180E0A"/>
    <w:rsid w:val="00180E27"/>
    <w:rsid w:val="00180E59"/>
    <w:rsid w:val="00180EA9"/>
    <w:rsid w:val="00180F06"/>
    <w:rsid w:val="00180F72"/>
    <w:rsid w:val="00180F7B"/>
    <w:rsid w:val="00180F7F"/>
    <w:rsid w:val="00181044"/>
    <w:rsid w:val="0018107F"/>
    <w:rsid w:val="001810A0"/>
    <w:rsid w:val="001810B7"/>
    <w:rsid w:val="001810F5"/>
    <w:rsid w:val="0018111D"/>
    <w:rsid w:val="00181157"/>
    <w:rsid w:val="00181169"/>
    <w:rsid w:val="0018116B"/>
    <w:rsid w:val="00181181"/>
    <w:rsid w:val="001811E1"/>
    <w:rsid w:val="00181219"/>
    <w:rsid w:val="0018121D"/>
    <w:rsid w:val="00181296"/>
    <w:rsid w:val="001812AA"/>
    <w:rsid w:val="001812AD"/>
    <w:rsid w:val="001812B1"/>
    <w:rsid w:val="001812C3"/>
    <w:rsid w:val="001812C7"/>
    <w:rsid w:val="001812F0"/>
    <w:rsid w:val="001812FB"/>
    <w:rsid w:val="0018132E"/>
    <w:rsid w:val="0018133B"/>
    <w:rsid w:val="0018133C"/>
    <w:rsid w:val="0018137B"/>
    <w:rsid w:val="00181384"/>
    <w:rsid w:val="00181422"/>
    <w:rsid w:val="00181436"/>
    <w:rsid w:val="00181477"/>
    <w:rsid w:val="001814A2"/>
    <w:rsid w:val="001814EE"/>
    <w:rsid w:val="00181578"/>
    <w:rsid w:val="0018157C"/>
    <w:rsid w:val="001815B0"/>
    <w:rsid w:val="001815C0"/>
    <w:rsid w:val="001815DA"/>
    <w:rsid w:val="00181620"/>
    <w:rsid w:val="0018163B"/>
    <w:rsid w:val="00181700"/>
    <w:rsid w:val="00181716"/>
    <w:rsid w:val="00181722"/>
    <w:rsid w:val="00181744"/>
    <w:rsid w:val="0018174D"/>
    <w:rsid w:val="0018175C"/>
    <w:rsid w:val="00181777"/>
    <w:rsid w:val="001817A8"/>
    <w:rsid w:val="001817AE"/>
    <w:rsid w:val="001817B5"/>
    <w:rsid w:val="001817C1"/>
    <w:rsid w:val="001817CE"/>
    <w:rsid w:val="001817E6"/>
    <w:rsid w:val="0018184D"/>
    <w:rsid w:val="0018189C"/>
    <w:rsid w:val="001818B1"/>
    <w:rsid w:val="001818D7"/>
    <w:rsid w:val="00181929"/>
    <w:rsid w:val="0018193C"/>
    <w:rsid w:val="00181992"/>
    <w:rsid w:val="00181A0D"/>
    <w:rsid w:val="00181A62"/>
    <w:rsid w:val="00181A6A"/>
    <w:rsid w:val="00181A9C"/>
    <w:rsid w:val="00181AD6"/>
    <w:rsid w:val="00181AFC"/>
    <w:rsid w:val="00181B07"/>
    <w:rsid w:val="00181B33"/>
    <w:rsid w:val="00181B4C"/>
    <w:rsid w:val="00181B72"/>
    <w:rsid w:val="00181B99"/>
    <w:rsid w:val="00181C0C"/>
    <w:rsid w:val="00181C2C"/>
    <w:rsid w:val="00181CA4"/>
    <w:rsid w:val="00181CAC"/>
    <w:rsid w:val="00181CBE"/>
    <w:rsid w:val="00181CDA"/>
    <w:rsid w:val="00181CE9"/>
    <w:rsid w:val="00181CF8"/>
    <w:rsid w:val="00181D19"/>
    <w:rsid w:val="00181D3C"/>
    <w:rsid w:val="00181D69"/>
    <w:rsid w:val="00181D78"/>
    <w:rsid w:val="00181D7B"/>
    <w:rsid w:val="00181DAB"/>
    <w:rsid w:val="00181DAC"/>
    <w:rsid w:val="00181DC5"/>
    <w:rsid w:val="00181E03"/>
    <w:rsid w:val="00181E3E"/>
    <w:rsid w:val="00181EA3"/>
    <w:rsid w:val="00181EA9"/>
    <w:rsid w:val="00181EAB"/>
    <w:rsid w:val="00181EC0"/>
    <w:rsid w:val="00181F01"/>
    <w:rsid w:val="00181F04"/>
    <w:rsid w:val="00181F0B"/>
    <w:rsid w:val="00181F0C"/>
    <w:rsid w:val="00181F14"/>
    <w:rsid w:val="00181F19"/>
    <w:rsid w:val="00181F44"/>
    <w:rsid w:val="00181F8D"/>
    <w:rsid w:val="00181FA0"/>
    <w:rsid w:val="00181FA3"/>
    <w:rsid w:val="00181FA4"/>
    <w:rsid w:val="00182006"/>
    <w:rsid w:val="00182027"/>
    <w:rsid w:val="0018205E"/>
    <w:rsid w:val="0018209A"/>
    <w:rsid w:val="001820F9"/>
    <w:rsid w:val="001820FE"/>
    <w:rsid w:val="0018211F"/>
    <w:rsid w:val="00182129"/>
    <w:rsid w:val="00182147"/>
    <w:rsid w:val="0018215A"/>
    <w:rsid w:val="001821C0"/>
    <w:rsid w:val="001821C4"/>
    <w:rsid w:val="001821D2"/>
    <w:rsid w:val="00182232"/>
    <w:rsid w:val="00182234"/>
    <w:rsid w:val="00182262"/>
    <w:rsid w:val="00182272"/>
    <w:rsid w:val="001822BA"/>
    <w:rsid w:val="001822F0"/>
    <w:rsid w:val="00182323"/>
    <w:rsid w:val="00182334"/>
    <w:rsid w:val="00182341"/>
    <w:rsid w:val="0018235F"/>
    <w:rsid w:val="0018236C"/>
    <w:rsid w:val="0018238F"/>
    <w:rsid w:val="0018239A"/>
    <w:rsid w:val="001823BB"/>
    <w:rsid w:val="001823D1"/>
    <w:rsid w:val="0018243A"/>
    <w:rsid w:val="0018246A"/>
    <w:rsid w:val="0018248B"/>
    <w:rsid w:val="00182490"/>
    <w:rsid w:val="001824A5"/>
    <w:rsid w:val="001824FE"/>
    <w:rsid w:val="00182509"/>
    <w:rsid w:val="0018252A"/>
    <w:rsid w:val="0018254D"/>
    <w:rsid w:val="001825C5"/>
    <w:rsid w:val="00182628"/>
    <w:rsid w:val="0018262C"/>
    <w:rsid w:val="00182640"/>
    <w:rsid w:val="00182643"/>
    <w:rsid w:val="001826B2"/>
    <w:rsid w:val="001826C1"/>
    <w:rsid w:val="0018270E"/>
    <w:rsid w:val="00182754"/>
    <w:rsid w:val="0018277B"/>
    <w:rsid w:val="0018277C"/>
    <w:rsid w:val="0018277E"/>
    <w:rsid w:val="00182794"/>
    <w:rsid w:val="0018279C"/>
    <w:rsid w:val="001827A3"/>
    <w:rsid w:val="001827B0"/>
    <w:rsid w:val="001827D4"/>
    <w:rsid w:val="001827D9"/>
    <w:rsid w:val="0018284D"/>
    <w:rsid w:val="00182933"/>
    <w:rsid w:val="00182974"/>
    <w:rsid w:val="001829C6"/>
    <w:rsid w:val="00182A0E"/>
    <w:rsid w:val="00182A2D"/>
    <w:rsid w:val="00182A54"/>
    <w:rsid w:val="00182A6D"/>
    <w:rsid w:val="00182A73"/>
    <w:rsid w:val="00182A84"/>
    <w:rsid w:val="00182ABF"/>
    <w:rsid w:val="00182AC0"/>
    <w:rsid w:val="00182B04"/>
    <w:rsid w:val="00182B32"/>
    <w:rsid w:val="00182B97"/>
    <w:rsid w:val="00182BD4"/>
    <w:rsid w:val="00182BF0"/>
    <w:rsid w:val="00182C41"/>
    <w:rsid w:val="00182C42"/>
    <w:rsid w:val="00182C79"/>
    <w:rsid w:val="00182C89"/>
    <w:rsid w:val="00182C99"/>
    <w:rsid w:val="00182CCB"/>
    <w:rsid w:val="00182CCE"/>
    <w:rsid w:val="00182CED"/>
    <w:rsid w:val="00182D04"/>
    <w:rsid w:val="00182D17"/>
    <w:rsid w:val="00182D83"/>
    <w:rsid w:val="00182D97"/>
    <w:rsid w:val="00182DA9"/>
    <w:rsid w:val="00182DF2"/>
    <w:rsid w:val="00182E82"/>
    <w:rsid w:val="00182E87"/>
    <w:rsid w:val="00182E8F"/>
    <w:rsid w:val="00182ECA"/>
    <w:rsid w:val="00182EE4"/>
    <w:rsid w:val="00182EED"/>
    <w:rsid w:val="00182EFF"/>
    <w:rsid w:val="00182F24"/>
    <w:rsid w:val="00182F58"/>
    <w:rsid w:val="00182F5A"/>
    <w:rsid w:val="00182F7F"/>
    <w:rsid w:val="00183004"/>
    <w:rsid w:val="0018301F"/>
    <w:rsid w:val="0018305A"/>
    <w:rsid w:val="0018306E"/>
    <w:rsid w:val="00183098"/>
    <w:rsid w:val="001830AB"/>
    <w:rsid w:val="001830FA"/>
    <w:rsid w:val="00183139"/>
    <w:rsid w:val="0018314A"/>
    <w:rsid w:val="00183194"/>
    <w:rsid w:val="001831A1"/>
    <w:rsid w:val="001831EB"/>
    <w:rsid w:val="00183223"/>
    <w:rsid w:val="00183225"/>
    <w:rsid w:val="00183235"/>
    <w:rsid w:val="0018323D"/>
    <w:rsid w:val="0018324D"/>
    <w:rsid w:val="00183287"/>
    <w:rsid w:val="001832A7"/>
    <w:rsid w:val="001832C2"/>
    <w:rsid w:val="00183336"/>
    <w:rsid w:val="00183343"/>
    <w:rsid w:val="00183349"/>
    <w:rsid w:val="0018334E"/>
    <w:rsid w:val="00183358"/>
    <w:rsid w:val="0018337B"/>
    <w:rsid w:val="0018338B"/>
    <w:rsid w:val="001833BA"/>
    <w:rsid w:val="001833DA"/>
    <w:rsid w:val="001833F2"/>
    <w:rsid w:val="001833FC"/>
    <w:rsid w:val="0018341C"/>
    <w:rsid w:val="00183437"/>
    <w:rsid w:val="001834D1"/>
    <w:rsid w:val="00183523"/>
    <w:rsid w:val="0018352E"/>
    <w:rsid w:val="00183547"/>
    <w:rsid w:val="001835A9"/>
    <w:rsid w:val="001835B9"/>
    <w:rsid w:val="001835E2"/>
    <w:rsid w:val="001835FD"/>
    <w:rsid w:val="0018360D"/>
    <w:rsid w:val="00183626"/>
    <w:rsid w:val="00183629"/>
    <w:rsid w:val="00183633"/>
    <w:rsid w:val="00183647"/>
    <w:rsid w:val="0018365E"/>
    <w:rsid w:val="00183662"/>
    <w:rsid w:val="00183664"/>
    <w:rsid w:val="00183693"/>
    <w:rsid w:val="00183695"/>
    <w:rsid w:val="001836F6"/>
    <w:rsid w:val="0018371D"/>
    <w:rsid w:val="00183728"/>
    <w:rsid w:val="00183754"/>
    <w:rsid w:val="0018375D"/>
    <w:rsid w:val="00183773"/>
    <w:rsid w:val="00183775"/>
    <w:rsid w:val="001837A8"/>
    <w:rsid w:val="001837C5"/>
    <w:rsid w:val="00183875"/>
    <w:rsid w:val="00183884"/>
    <w:rsid w:val="0018390A"/>
    <w:rsid w:val="00183919"/>
    <w:rsid w:val="001839A9"/>
    <w:rsid w:val="001839E6"/>
    <w:rsid w:val="001839F6"/>
    <w:rsid w:val="00183A21"/>
    <w:rsid w:val="00183A3C"/>
    <w:rsid w:val="00183A49"/>
    <w:rsid w:val="00183A89"/>
    <w:rsid w:val="00183A9D"/>
    <w:rsid w:val="00183B09"/>
    <w:rsid w:val="00183B0A"/>
    <w:rsid w:val="00183B0D"/>
    <w:rsid w:val="00183B5B"/>
    <w:rsid w:val="00183B8B"/>
    <w:rsid w:val="00183B8D"/>
    <w:rsid w:val="00183BCA"/>
    <w:rsid w:val="00183BD5"/>
    <w:rsid w:val="00183BFE"/>
    <w:rsid w:val="00183C1F"/>
    <w:rsid w:val="00183C20"/>
    <w:rsid w:val="00183C33"/>
    <w:rsid w:val="00183C9A"/>
    <w:rsid w:val="00183CAC"/>
    <w:rsid w:val="00183CBD"/>
    <w:rsid w:val="00183D01"/>
    <w:rsid w:val="00183D17"/>
    <w:rsid w:val="00183D19"/>
    <w:rsid w:val="00183D28"/>
    <w:rsid w:val="00183D2C"/>
    <w:rsid w:val="00183E3D"/>
    <w:rsid w:val="00183E41"/>
    <w:rsid w:val="00183E92"/>
    <w:rsid w:val="00183ECD"/>
    <w:rsid w:val="00183EFB"/>
    <w:rsid w:val="00183F20"/>
    <w:rsid w:val="00183F24"/>
    <w:rsid w:val="00183F32"/>
    <w:rsid w:val="00183F36"/>
    <w:rsid w:val="00183F5A"/>
    <w:rsid w:val="00183F6B"/>
    <w:rsid w:val="00183F79"/>
    <w:rsid w:val="00183FA3"/>
    <w:rsid w:val="00183FAE"/>
    <w:rsid w:val="0018402D"/>
    <w:rsid w:val="0018405D"/>
    <w:rsid w:val="001840CB"/>
    <w:rsid w:val="001840DB"/>
    <w:rsid w:val="00184107"/>
    <w:rsid w:val="00184116"/>
    <w:rsid w:val="0018412E"/>
    <w:rsid w:val="00184168"/>
    <w:rsid w:val="00184177"/>
    <w:rsid w:val="0018418B"/>
    <w:rsid w:val="001841B4"/>
    <w:rsid w:val="00184207"/>
    <w:rsid w:val="00184222"/>
    <w:rsid w:val="00184224"/>
    <w:rsid w:val="00184281"/>
    <w:rsid w:val="001842CC"/>
    <w:rsid w:val="00184336"/>
    <w:rsid w:val="00184377"/>
    <w:rsid w:val="001843AA"/>
    <w:rsid w:val="001843B9"/>
    <w:rsid w:val="0018443F"/>
    <w:rsid w:val="00184442"/>
    <w:rsid w:val="001844A4"/>
    <w:rsid w:val="001844E1"/>
    <w:rsid w:val="00184599"/>
    <w:rsid w:val="001845C5"/>
    <w:rsid w:val="001845F8"/>
    <w:rsid w:val="001845FF"/>
    <w:rsid w:val="001846EF"/>
    <w:rsid w:val="001846F2"/>
    <w:rsid w:val="001846FF"/>
    <w:rsid w:val="00184712"/>
    <w:rsid w:val="00184744"/>
    <w:rsid w:val="0018476B"/>
    <w:rsid w:val="0018477F"/>
    <w:rsid w:val="00184782"/>
    <w:rsid w:val="00184783"/>
    <w:rsid w:val="00184786"/>
    <w:rsid w:val="0018479C"/>
    <w:rsid w:val="001847F1"/>
    <w:rsid w:val="00184801"/>
    <w:rsid w:val="00184835"/>
    <w:rsid w:val="0018483C"/>
    <w:rsid w:val="00184866"/>
    <w:rsid w:val="00184890"/>
    <w:rsid w:val="001848AA"/>
    <w:rsid w:val="001848AF"/>
    <w:rsid w:val="0018495B"/>
    <w:rsid w:val="0018495E"/>
    <w:rsid w:val="00184971"/>
    <w:rsid w:val="00184A46"/>
    <w:rsid w:val="00184A63"/>
    <w:rsid w:val="00184A70"/>
    <w:rsid w:val="00184A88"/>
    <w:rsid w:val="00184AD5"/>
    <w:rsid w:val="00184B04"/>
    <w:rsid w:val="00184BA7"/>
    <w:rsid w:val="00184BB9"/>
    <w:rsid w:val="00184BBE"/>
    <w:rsid w:val="00184BC1"/>
    <w:rsid w:val="00184BE6"/>
    <w:rsid w:val="00184BEF"/>
    <w:rsid w:val="00184BF3"/>
    <w:rsid w:val="00184BF4"/>
    <w:rsid w:val="00184C04"/>
    <w:rsid w:val="00184C31"/>
    <w:rsid w:val="00184CD0"/>
    <w:rsid w:val="00184CEB"/>
    <w:rsid w:val="00184D20"/>
    <w:rsid w:val="00184D45"/>
    <w:rsid w:val="00184DA4"/>
    <w:rsid w:val="00184DE1"/>
    <w:rsid w:val="00184E06"/>
    <w:rsid w:val="00184E43"/>
    <w:rsid w:val="00184E4B"/>
    <w:rsid w:val="00184E52"/>
    <w:rsid w:val="00184E56"/>
    <w:rsid w:val="00184E59"/>
    <w:rsid w:val="00184E66"/>
    <w:rsid w:val="00184E73"/>
    <w:rsid w:val="00184E97"/>
    <w:rsid w:val="00184EC8"/>
    <w:rsid w:val="00184ECC"/>
    <w:rsid w:val="00184F19"/>
    <w:rsid w:val="00184F1E"/>
    <w:rsid w:val="00184F4F"/>
    <w:rsid w:val="00184F67"/>
    <w:rsid w:val="00184F6C"/>
    <w:rsid w:val="00184F71"/>
    <w:rsid w:val="00184FB3"/>
    <w:rsid w:val="00184FD9"/>
    <w:rsid w:val="00184FDE"/>
    <w:rsid w:val="0018502C"/>
    <w:rsid w:val="00185060"/>
    <w:rsid w:val="0018508A"/>
    <w:rsid w:val="0018509A"/>
    <w:rsid w:val="001850B1"/>
    <w:rsid w:val="001850BA"/>
    <w:rsid w:val="001850C7"/>
    <w:rsid w:val="001850EE"/>
    <w:rsid w:val="001850EF"/>
    <w:rsid w:val="001850F9"/>
    <w:rsid w:val="00185174"/>
    <w:rsid w:val="0018517D"/>
    <w:rsid w:val="001851B6"/>
    <w:rsid w:val="00185288"/>
    <w:rsid w:val="001852C2"/>
    <w:rsid w:val="001852CC"/>
    <w:rsid w:val="001852E2"/>
    <w:rsid w:val="00185309"/>
    <w:rsid w:val="00185320"/>
    <w:rsid w:val="00185321"/>
    <w:rsid w:val="00185324"/>
    <w:rsid w:val="00185365"/>
    <w:rsid w:val="0018537B"/>
    <w:rsid w:val="001853B7"/>
    <w:rsid w:val="001853DD"/>
    <w:rsid w:val="001853F1"/>
    <w:rsid w:val="0018540C"/>
    <w:rsid w:val="00185436"/>
    <w:rsid w:val="0018543A"/>
    <w:rsid w:val="00185451"/>
    <w:rsid w:val="00185464"/>
    <w:rsid w:val="00185485"/>
    <w:rsid w:val="00185495"/>
    <w:rsid w:val="001854C0"/>
    <w:rsid w:val="0018550B"/>
    <w:rsid w:val="00185518"/>
    <w:rsid w:val="0018552A"/>
    <w:rsid w:val="00185564"/>
    <w:rsid w:val="00185608"/>
    <w:rsid w:val="0018566F"/>
    <w:rsid w:val="001856A1"/>
    <w:rsid w:val="001856EC"/>
    <w:rsid w:val="0018571C"/>
    <w:rsid w:val="00185738"/>
    <w:rsid w:val="001857B0"/>
    <w:rsid w:val="001857D7"/>
    <w:rsid w:val="001857E8"/>
    <w:rsid w:val="0018581E"/>
    <w:rsid w:val="00185864"/>
    <w:rsid w:val="001858A2"/>
    <w:rsid w:val="001858AC"/>
    <w:rsid w:val="00185910"/>
    <w:rsid w:val="00185931"/>
    <w:rsid w:val="001859B7"/>
    <w:rsid w:val="001859EC"/>
    <w:rsid w:val="001859F6"/>
    <w:rsid w:val="00185A37"/>
    <w:rsid w:val="00185A56"/>
    <w:rsid w:val="00185A87"/>
    <w:rsid w:val="00185AD9"/>
    <w:rsid w:val="00185AFF"/>
    <w:rsid w:val="00185B20"/>
    <w:rsid w:val="00185B3C"/>
    <w:rsid w:val="00185B67"/>
    <w:rsid w:val="00185B8D"/>
    <w:rsid w:val="00185BB6"/>
    <w:rsid w:val="00185BE0"/>
    <w:rsid w:val="00185BF1"/>
    <w:rsid w:val="00185C32"/>
    <w:rsid w:val="00185C35"/>
    <w:rsid w:val="00185C93"/>
    <w:rsid w:val="00185CB0"/>
    <w:rsid w:val="00185CB3"/>
    <w:rsid w:val="00185CF9"/>
    <w:rsid w:val="00185D77"/>
    <w:rsid w:val="00185D9F"/>
    <w:rsid w:val="00185DE3"/>
    <w:rsid w:val="00185E00"/>
    <w:rsid w:val="00185E01"/>
    <w:rsid w:val="00185E0E"/>
    <w:rsid w:val="00185E1E"/>
    <w:rsid w:val="00185E6D"/>
    <w:rsid w:val="00185E6F"/>
    <w:rsid w:val="00185EB0"/>
    <w:rsid w:val="00185EB5"/>
    <w:rsid w:val="00185EC5"/>
    <w:rsid w:val="00185EDD"/>
    <w:rsid w:val="00185EF6"/>
    <w:rsid w:val="00185F0F"/>
    <w:rsid w:val="00185F17"/>
    <w:rsid w:val="00185F2C"/>
    <w:rsid w:val="00185F8C"/>
    <w:rsid w:val="00185FB8"/>
    <w:rsid w:val="00185FD1"/>
    <w:rsid w:val="00186041"/>
    <w:rsid w:val="00186061"/>
    <w:rsid w:val="0018608C"/>
    <w:rsid w:val="001860AF"/>
    <w:rsid w:val="001860BC"/>
    <w:rsid w:val="001860DB"/>
    <w:rsid w:val="001860E0"/>
    <w:rsid w:val="001860E2"/>
    <w:rsid w:val="0018612C"/>
    <w:rsid w:val="00186135"/>
    <w:rsid w:val="0018615B"/>
    <w:rsid w:val="0018616C"/>
    <w:rsid w:val="00186198"/>
    <w:rsid w:val="001861A2"/>
    <w:rsid w:val="001861AD"/>
    <w:rsid w:val="001861B6"/>
    <w:rsid w:val="001861C3"/>
    <w:rsid w:val="001861D1"/>
    <w:rsid w:val="001861D5"/>
    <w:rsid w:val="00186245"/>
    <w:rsid w:val="00186262"/>
    <w:rsid w:val="00186281"/>
    <w:rsid w:val="00186299"/>
    <w:rsid w:val="00186326"/>
    <w:rsid w:val="00186349"/>
    <w:rsid w:val="001863AD"/>
    <w:rsid w:val="001863D9"/>
    <w:rsid w:val="0018644F"/>
    <w:rsid w:val="00186453"/>
    <w:rsid w:val="00186488"/>
    <w:rsid w:val="001864AA"/>
    <w:rsid w:val="001864DE"/>
    <w:rsid w:val="001864E9"/>
    <w:rsid w:val="00186530"/>
    <w:rsid w:val="00186543"/>
    <w:rsid w:val="00186545"/>
    <w:rsid w:val="001865B0"/>
    <w:rsid w:val="001865D6"/>
    <w:rsid w:val="00186625"/>
    <w:rsid w:val="00186647"/>
    <w:rsid w:val="001866EA"/>
    <w:rsid w:val="001866F1"/>
    <w:rsid w:val="001866F8"/>
    <w:rsid w:val="00186700"/>
    <w:rsid w:val="0018676C"/>
    <w:rsid w:val="001867FE"/>
    <w:rsid w:val="0018683F"/>
    <w:rsid w:val="00186879"/>
    <w:rsid w:val="0018687F"/>
    <w:rsid w:val="001868A8"/>
    <w:rsid w:val="001868AD"/>
    <w:rsid w:val="001868FA"/>
    <w:rsid w:val="001868FE"/>
    <w:rsid w:val="0018691A"/>
    <w:rsid w:val="0018692C"/>
    <w:rsid w:val="0018697F"/>
    <w:rsid w:val="0018699C"/>
    <w:rsid w:val="001869E0"/>
    <w:rsid w:val="001869FD"/>
    <w:rsid w:val="00186A22"/>
    <w:rsid w:val="00186A5D"/>
    <w:rsid w:val="00186A79"/>
    <w:rsid w:val="00186A93"/>
    <w:rsid w:val="00186B20"/>
    <w:rsid w:val="00186B22"/>
    <w:rsid w:val="00186B61"/>
    <w:rsid w:val="00186B97"/>
    <w:rsid w:val="00186BCE"/>
    <w:rsid w:val="00186BE8"/>
    <w:rsid w:val="00186BEC"/>
    <w:rsid w:val="00186BEE"/>
    <w:rsid w:val="00186C1C"/>
    <w:rsid w:val="00186C44"/>
    <w:rsid w:val="00186C4D"/>
    <w:rsid w:val="00186C76"/>
    <w:rsid w:val="00186CA4"/>
    <w:rsid w:val="00186CA8"/>
    <w:rsid w:val="00186CD0"/>
    <w:rsid w:val="00186D02"/>
    <w:rsid w:val="00186D20"/>
    <w:rsid w:val="00186D34"/>
    <w:rsid w:val="00186D4D"/>
    <w:rsid w:val="00186D6A"/>
    <w:rsid w:val="00186D97"/>
    <w:rsid w:val="00186DC0"/>
    <w:rsid w:val="00186DDE"/>
    <w:rsid w:val="00186E5A"/>
    <w:rsid w:val="00186E67"/>
    <w:rsid w:val="00186E87"/>
    <w:rsid w:val="00186E96"/>
    <w:rsid w:val="00186EA2"/>
    <w:rsid w:val="00186EBA"/>
    <w:rsid w:val="00186F04"/>
    <w:rsid w:val="00186F3D"/>
    <w:rsid w:val="00186F6D"/>
    <w:rsid w:val="00186F89"/>
    <w:rsid w:val="00186FA1"/>
    <w:rsid w:val="00186FD5"/>
    <w:rsid w:val="00187002"/>
    <w:rsid w:val="0018700E"/>
    <w:rsid w:val="0018701D"/>
    <w:rsid w:val="00187028"/>
    <w:rsid w:val="00187099"/>
    <w:rsid w:val="001870D3"/>
    <w:rsid w:val="001870F3"/>
    <w:rsid w:val="0018710E"/>
    <w:rsid w:val="0018716B"/>
    <w:rsid w:val="00187185"/>
    <w:rsid w:val="00187186"/>
    <w:rsid w:val="0018718F"/>
    <w:rsid w:val="001871CC"/>
    <w:rsid w:val="001871D3"/>
    <w:rsid w:val="001871E7"/>
    <w:rsid w:val="00187202"/>
    <w:rsid w:val="00187206"/>
    <w:rsid w:val="0018721A"/>
    <w:rsid w:val="0018723D"/>
    <w:rsid w:val="0018724C"/>
    <w:rsid w:val="0018728F"/>
    <w:rsid w:val="00187298"/>
    <w:rsid w:val="001872B7"/>
    <w:rsid w:val="001872D0"/>
    <w:rsid w:val="001872FE"/>
    <w:rsid w:val="00187319"/>
    <w:rsid w:val="00187391"/>
    <w:rsid w:val="0018739B"/>
    <w:rsid w:val="001873B3"/>
    <w:rsid w:val="001873D1"/>
    <w:rsid w:val="001873DD"/>
    <w:rsid w:val="001873F4"/>
    <w:rsid w:val="00187407"/>
    <w:rsid w:val="0018740C"/>
    <w:rsid w:val="00187419"/>
    <w:rsid w:val="00187437"/>
    <w:rsid w:val="00187457"/>
    <w:rsid w:val="001874DB"/>
    <w:rsid w:val="00187505"/>
    <w:rsid w:val="00187508"/>
    <w:rsid w:val="00187544"/>
    <w:rsid w:val="0018754E"/>
    <w:rsid w:val="00187560"/>
    <w:rsid w:val="00187565"/>
    <w:rsid w:val="0018757E"/>
    <w:rsid w:val="0018758D"/>
    <w:rsid w:val="001875A3"/>
    <w:rsid w:val="001875F1"/>
    <w:rsid w:val="00187615"/>
    <w:rsid w:val="0018762D"/>
    <w:rsid w:val="00187647"/>
    <w:rsid w:val="0018764E"/>
    <w:rsid w:val="00187682"/>
    <w:rsid w:val="00187694"/>
    <w:rsid w:val="001876AE"/>
    <w:rsid w:val="001876DF"/>
    <w:rsid w:val="0018771B"/>
    <w:rsid w:val="00187732"/>
    <w:rsid w:val="00187757"/>
    <w:rsid w:val="00187766"/>
    <w:rsid w:val="00187776"/>
    <w:rsid w:val="00187785"/>
    <w:rsid w:val="001877BB"/>
    <w:rsid w:val="001877F0"/>
    <w:rsid w:val="00187894"/>
    <w:rsid w:val="00187914"/>
    <w:rsid w:val="00187916"/>
    <w:rsid w:val="0018794D"/>
    <w:rsid w:val="00187960"/>
    <w:rsid w:val="00187971"/>
    <w:rsid w:val="001879A1"/>
    <w:rsid w:val="001879F6"/>
    <w:rsid w:val="00187A6A"/>
    <w:rsid w:val="00187A81"/>
    <w:rsid w:val="00187AC3"/>
    <w:rsid w:val="00187AC9"/>
    <w:rsid w:val="00187ACF"/>
    <w:rsid w:val="00187ADA"/>
    <w:rsid w:val="00187AE2"/>
    <w:rsid w:val="00187AF8"/>
    <w:rsid w:val="00187B5B"/>
    <w:rsid w:val="00187B61"/>
    <w:rsid w:val="00187B88"/>
    <w:rsid w:val="00187BAB"/>
    <w:rsid w:val="00187C19"/>
    <w:rsid w:val="00187C7B"/>
    <w:rsid w:val="00187C90"/>
    <w:rsid w:val="00187D1F"/>
    <w:rsid w:val="00187D43"/>
    <w:rsid w:val="00187D57"/>
    <w:rsid w:val="00187DD2"/>
    <w:rsid w:val="00187DD9"/>
    <w:rsid w:val="00187DEC"/>
    <w:rsid w:val="00187DF0"/>
    <w:rsid w:val="00187E9B"/>
    <w:rsid w:val="00187E9E"/>
    <w:rsid w:val="00187EB3"/>
    <w:rsid w:val="00187EBC"/>
    <w:rsid w:val="00187EC0"/>
    <w:rsid w:val="00187F20"/>
    <w:rsid w:val="00187F3A"/>
    <w:rsid w:val="00187F43"/>
    <w:rsid w:val="00187F64"/>
    <w:rsid w:val="00187FA7"/>
    <w:rsid w:val="00187FA9"/>
    <w:rsid w:val="00187FE8"/>
    <w:rsid w:val="0019000F"/>
    <w:rsid w:val="00190027"/>
    <w:rsid w:val="00190068"/>
    <w:rsid w:val="00190073"/>
    <w:rsid w:val="0019009B"/>
    <w:rsid w:val="001900A3"/>
    <w:rsid w:val="001900AC"/>
    <w:rsid w:val="001900C1"/>
    <w:rsid w:val="001900C8"/>
    <w:rsid w:val="001900C9"/>
    <w:rsid w:val="001900DC"/>
    <w:rsid w:val="001900F6"/>
    <w:rsid w:val="001900FA"/>
    <w:rsid w:val="001900FD"/>
    <w:rsid w:val="00190117"/>
    <w:rsid w:val="00190151"/>
    <w:rsid w:val="00190157"/>
    <w:rsid w:val="0019015A"/>
    <w:rsid w:val="00190182"/>
    <w:rsid w:val="0019019B"/>
    <w:rsid w:val="001901A2"/>
    <w:rsid w:val="001901B1"/>
    <w:rsid w:val="001901CD"/>
    <w:rsid w:val="001901D2"/>
    <w:rsid w:val="001901D9"/>
    <w:rsid w:val="001901E0"/>
    <w:rsid w:val="00190213"/>
    <w:rsid w:val="00190232"/>
    <w:rsid w:val="00190254"/>
    <w:rsid w:val="0019028B"/>
    <w:rsid w:val="001902B3"/>
    <w:rsid w:val="001902CB"/>
    <w:rsid w:val="001902CE"/>
    <w:rsid w:val="00190331"/>
    <w:rsid w:val="00190351"/>
    <w:rsid w:val="0019038D"/>
    <w:rsid w:val="00190395"/>
    <w:rsid w:val="001903E2"/>
    <w:rsid w:val="00190444"/>
    <w:rsid w:val="0019044E"/>
    <w:rsid w:val="00190459"/>
    <w:rsid w:val="00190486"/>
    <w:rsid w:val="001904CF"/>
    <w:rsid w:val="001904DE"/>
    <w:rsid w:val="00190579"/>
    <w:rsid w:val="0019059B"/>
    <w:rsid w:val="001905A1"/>
    <w:rsid w:val="001905B4"/>
    <w:rsid w:val="001905EB"/>
    <w:rsid w:val="001906A0"/>
    <w:rsid w:val="001906F6"/>
    <w:rsid w:val="00190703"/>
    <w:rsid w:val="0019070B"/>
    <w:rsid w:val="00190722"/>
    <w:rsid w:val="00190732"/>
    <w:rsid w:val="00190757"/>
    <w:rsid w:val="00190766"/>
    <w:rsid w:val="0019076F"/>
    <w:rsid w:val="0019078B"/>
    <w:rsid w:val="001907C2"/>
    <w:rsid w:val="001907CD"/>
    <w:rsid w:val="001907F4"/>
    <w:rsid w:val="00190825"/>
    <w:rsid w:val="00190836"/>
    <w:rsid w:val="00190870"/>
    <w:rsid w:val="00190877"/>
    <w:rsid w:val="00190889"/>
    <w:rsid w:val="001908BC"/>
    <w:rsid w:val="001908BE"/>
    <w:rsid w:val="001908C1"/>
    <w:rsid w:val="001908CA"/>
    <w:rsid w:val="001908E0"/>
    <w:rsid w:val="0019094C"/>
    <w:rsid w:val="001909E7"/>
    <w:rsid w:val="001909EB"/>
    <w:rsid w:val="001909F4"/>
    <w:rsid w:val="00190A45"/>
    <w:rsid w:val="00190A83"/>
    <w:rsid w:val="00190ABD"/>
    <w:rsid w:val="00190ADD"/>
    <w:rsid w:val="00190B1B"/>
    <w:rsid w:val="00190B4E"/>
    <w:rsid w:val="00190B5B"/>
    <w:rsid w:val="00190B71"/>
    <w:rsid w:val="00190B8D"/>
    <w:rsid w:val="00190B93"/>
    <w:rsid w:val="00190BA0"/>
    <w:rsid w:val="00190BBF"/>
    <w:rsid w:val="00190BE3"/>
    <w:rsid w:val="00190BFC"/>
    <w:rsid w:val="00190C00"/>
    <w:rsid w:val="00190C2C"/>
    <w:rsid w:val="00190C42"/>
    <w:rsid w:val="00190C5C"/>
    <w:rsid w:val="00190C65"/>
    <w:rsid w:val="00190C97"/>
    <w:rsid w:val="00190CBE"/>
    <w:rsid w:val="00190CCC"/>
    <w:rsid w:val="00190CCE"/>
    <w:rsid w:val="00190D10"/>
    <w:rsid w:val="00190D26"/>
    <w:rsid w:val="00190D56"/>
    <w:rsid w:val="00190D66"/>
    <w:rsid w:val="00190D9D"/>
    <w:rsid w:val="00190E18"/>
    <w:rsid w:val="00190E45"/>
    <w:rsid w:val="00190E56"/>
    <w:rsid w:val="00190E84"/>
    <w:rsid w:val="00190ED4"/>
    <w:rsid w:val="00190EDF"/>
    <w:rsid w:val="00190F32"/>
    <w:rsid w:val="00190FCF"/>
    <w:rsid w:val="00190FF5"/>
    <w:rsid w:val="00191007"/>
    <w:rsid w:val="0019102D"/>
    <w:rsid w:val="0019105F"/>
    <w:rsid w:val="00191069"/>
    <w:rsid w:val="00191099"/>
    <w:rsid w:val="001910EC"/>
    <w:rsid w:val="001910F9"/>
    <w:rsid w:val="001910FE"/>
    <w:rsid w:val="00191112"/>
    <w:rsid w:val="00191167"/>
    <w:rsid w:val="0019116A"/>
    <w:rsid w:val="00191187"/>
    <w:rsid w:val="0019118E"/>
    <w:rsid w:val="001911BA"/>
    <w:rsid w:val="001911D6"/>
    <w:rsid w:val="001911E9"/>
    <w:rsid w:val="00191214"/>
    <w:rsid w:val="00191223"/>
    <w:rsid w:val="001912C1"/>
    <w:rsid w:val="001912CE"/>
    <w:rsid w:val="001912DB"/>
    <w:rsid w:val="00191319"/>
    <w:rsid w:val="00191324"/>
    <w:rsid w:val="0019136D"/>
    <w:rsid w:val="0019139E"/>
    <w:rsid w:val="001913AD"/>
    <w:rsid w:val="001913C3"/>
    <w:rsid w:val="0019141D"/>
    <w:rsid w:val="00191429"/>
    <w:rsid w:val="00191436"/>
    <w:rsid w:val="0019143D"/>
    <w:rsid w:val="0019146C"/>
    <w:rsid w:val="0019148F"/>
    <w:rsid w:val="0019149F"/>
    <w:rsid w:val="001914D7"/>
    <w:rsid w:val="001914E4"/>
    <w:rsid w:val="001914F1"/>
    <w:rsid w:val="00191520"/>
    <w:rsid w:val="00191530"/>
    <w:rsid w:val="00191544"/>
    <w:rsid w:val="00191592"/>
    <w:rsid w:val="001915BE"/>
    <w:rsid w:val="001915CB"/>
    <w:rsid w:val="001915D5"/>
    <w:rsid w:val="001915D7"/>
    <w:rsid w:val="001915E4"/>
    <w:rsid w:val="001915F7"/>
    <w:rsid w:val="00191603"/>
    <w:rsid w:val="00191609"/>
    <w:rsid w:val="0019161B"/>
    <w:rsid w:val="00191670"/>
    <w:rsid w:val="00191686"/>
    <w:rsid w:val="0019169C"/>
    <w:rsid w:val="001916AD"/>
    <w:rsid w:val="001916B6"/>
    <w:rsid w:val="001916B8"/>
    <w:rsid w:val="001916C1"/>
    <w:rsid w:val="001916F4"/>
    <w:rsid w:val="00191756"/>
    <w:rsid w:val="00191774"/>
    <w:rsid w:val="00191781"/>
    <w:rsid w:val="00191788"/>
    <w:rsid w:val="001917A5"/>
    <w:rsid w:val="001917AF"/>
    <w:rsid w:val="00191806"/>
    <w:rsid w:val="00191829"/>
    <w:rsid w:val="001918BC"/>
    <w:rsid w:val="001918C7"/>
    <w:rsid w:val="001918D5"/>
    <w:rsid w:val="001918DC"/>
    <w:rsid w:val="0019194D"/>
    <w:rsid w:val="001919B7"/>
    <w:rsid w:val="00191A36"/>
    <w:rsid w:val="00191A56"/>
    <w:rsid w:val="00191A5B"/>
    <w:rsid w:val="00191A6C"/>
    <w:rsid w:val="00191A83"/>
    <w:rsid w:val="00191AA7"/>
    <w:rsid w:val="00191AAE"/>
    <w:rsid w:val="00191B38"/>
    <w:rsid w:val="00191B4E"/>
    <w:rsid w:val="00191B6A"/>
    <w:rsid w:val="00191B71"/>
    <w:rsid w:val="00191B7A"/>
    <w:rsid w:val="00191B97"/>
    <w:rsid w:val="00191BA8"/>
    <w:rsid w:val="00191BBD"/>
    <w:rsid w:val="00191BBF"/>
    <w:rsid w:val="00191BC1"/>
    <w:rsid w:val="00191C26"/>
    <w:rsid w:val="00191C5B"/>
    <w:rsid w:val="00191CD4"/>
    <w:rsid w:val="00191D57"/>
    <w:rsid w:val="00191D99"/>
    <w:rsid w:val="00191E32"/>
    <w:rsid w:val="00191E38"/>
    <w:rsid w:val="00191E3C"/>
    <w:rsid w:val="00191E6A"/>
    <w:rsid w:val="00191E85"/>
    <w:rsid w:val="00191E97"/>
    <w:rsid w:val="00191ED4"/>
    <w:rsid w:val="00191EF0"/>
    <w:rsid w:val="00191F62"/>
    <w:rsid w:val="00191F87"/>
    <w:rsid w:val="00191F8C"/>
    <w:rsid w:val="00192005"/>
    <w:rsid w:val="00192052"/>
    <w:rsid w:val="0019208C"/>
    <w:rsid w:val="001920A7"/>
    <w:rsid w:val="001920BE"/>
    <w:rsid w:val="001920DF"/>
    <w:rsid w:val="001920F1"/>
    <w:rsid w:val="00192193"/>
    <w:rsid w:val="001921FF"/>
    <w:rsid w:val="0019225E"/>
    <w:rsid w:val="00192260"/>
    <w:rsid w:val="001922EA"/>
    <w:rsid w:val="001922F7"/>
    <w:rsid w:val="0019230D"/>
    <w:rsid w:val="00192332"/>
    <w:rsid w:val="0019233E"/>
    <w:rsid w:val="00192346"/>
    <w:rsid w:val="001923DE"/>
    <w:rsid w:val="00192435"/>
    <w:rsid w:val="0019244F"/>
    <w:rsid w:val="00192497"/>
    <w:rsid w:val="001924B2"/>
    <w:rsid w:val="001924D6"/>
    <w:rsid w:val="001924DB"/>
    <w:rsid w:val="001924FE"/>
    <w:rsid w:val="00192501"/>
    <w:rsid w:val="00192503"/>
    <w:rsid w:val="0019253B"/>
    <w:rsid w:val="00192548"/>
    <w:rsid w:val="0019257A"/>
    <w:rsid w:val="001925B6"/>
    <w:rsid w:val="0019261F"/>
    <w:rsid w:val="0019267D"/>
    <w:rsid w:val="001926B8"/>
    <w:rsid w:val="001926CF"/>
    <w:rsid w:val="001926D1"/>
    <w:rsid w:val="001926D5"/>
    <w:rsid w:val="001926EF"/>
    <w:rsid w:val="00192708"/>
    <w:rsid w:val="0019273C"/>
    <w:rsid w:val="00192753"/>
    <w:rsid w:val="00192757"/>
    <w:rsid w:val="00192772"/>
    <w:rsid w:val="0019277E"/>
    <w:rsid w:val="001927AA"/>
    <w:rsid w:val="001927AF"/>
    <w:rsid w:val="001927B0"/>
    <w:rsid w:val="001927CB"/>
    <w:rsid w:val="001927DC"/>
    <w:rsid w:val="0019280E"/>
    <w:rsid w:val="0019284F"/>
    <w:rsid w:val="001928CC"/>
    <w:rsid w:val="001928EC"/>
    <w:rsid w:val="00192901"/>
    <w:rsid w:val="00192929"/>
    <w:rsid w:val="0019295D"/>
    <w:rsid w:val="001929C3"/>
    <w:rsid w:val="001929D9"/>
    <w:rsid w:val="00192A67"/>
    <w:rsid w:val="00192AA5"/>
    <w:rsid w:val="00192AB8"/>
    <w:rsid w:val="00192ABB"/>
    <w:rsid w:val="00192AFC"/>
    <w:rsid w:val="00192B02"/>
    <w:rsid w:val="00192B05"/>
    <w:rsid w:val="00192B2D"/>
    <w:rsid w:val="00192B5C"/>
    <w:rsid w:val="00192BE9"/>
    <w:rsid w:val="00192BEC"/>
    <w:rsid w:val="00192C0D"/>
    <w:rsid w:val="00192C6E"/>
    <w:rsid w:val="00192C7E"/>
    <w:rsid w:val="00192CC3"/>
    <w:rsid w:val="00192CE5"/>
    <w:rsid w:val="00192CFC"/>
    <w:rsid w:val="00192D0D"/>
    <w:rsid w:val="00192D29"/>
    <w:rsid w:val="00192D3A"/>
    <w:rsid w:val="00192D70"/>
    <w:rsid w:val="00192D8C"/>
    <w:rsid w:val="00192DB1"/>
    <w:rsid w:val="00192DF1"/>
    <w:rsid w:val="00192DF9"/>
    <w:rsid w:val="00192E15"/>
    <w:rsid w:val="00192E37"/>
    <w:rsid w:val="00192E5E"/>
    <w:rsid w:val="00192EA6"/>
    <w:rsid w:val="00192EE5"/>
    <w:rsid w:val="00192F09"/>
    <w:rsid w:val="00192F78"/>
    <w:rsid w:val="00192FC6"/>
    <w:rsid w:val="001930AF"/>
    <w:rsid w:val="001930B8"/>
    <w:rsid w:val="001930C9"/>
    <w:rsid w:val="001930E2"/>
    <w:rsid w:val="001931B5"/>
    <w:rsid w:val="001931E7"/>
    <w:rsid w:val="00193207"/>
    <w:rsid w:val="0019320E"/>
    <w:rsid w:val="00193214"/>
    <w:rsid w:val="00193245"/>
    <w:rsid w:val="00193250"/>
    <w:rsid w:val="0019326F"/>
    <w:rsid w:val="00193356"/>
    <w:rsid w:val="0019339C"/>
    <w:rsid w:val="001933A9"/>
    <w:rsid w:val="001933EF"/>
    <w:rsid w:val="001933FD"/>
    <w:rsid w:val="00193409"/>
    <w:rsid w:val="00193450"/>
    <w:rsid w:val="00193491"/>
    <w:rsid w:val="001934ED"/>
    <w:rsid w:val="00193502"/>
    <w:rsid w:val="00193527"/>
    <w:rsid w:val="0019357C"/>
    <w:rsid w:val="0019359C"/>
    <w:rsid w:val="001935D0"/>
    <w:rsid w:val="001935D2"/>
    <w:rsid w:val="001935DD"/>
    <w:rsid w:val="00193602"/>
    <w:rsid w:val="0019361A"/>
    <w:rsid w:val="0019365D"/>
    <w:rsid w:val="0019368E"/>
    <w:rsid w:val="001936A0"/>
    <w:rsid w:val="001936AC"/>
    <w:rsid w:val="001936C2"/>
    <w:rsid w:val="001936CC"/>
    <w:rsid w:val="00193733"/>
    <w:rsid w:val="00193750"/>
    <w:rsid w:val="00193758"/>
    <w:rsid w:val="00193762"/>
    <w:rsid w:val="00193770"/>
    <w:rsid w:val="00193789"/>
    <w:rsid w:val="001937A0"/>
    <w:rsid w:val="00193839"/>
    <w:rsid w:val="00193933"/>
    <w:rsid w:val="00193967"/>
    <w:rsid w:val="00193979"/>
    <w:rsid w:val="00193984"/>
    <w:rsid w:val="0019399B"/>
    <w:rsid w:val="001939B7"/>
    <w:rsid w:val="001939C7"/>
    <w:rsid w:val="00193A50"/>
    <w:rsid w:val="00193A97"/>
    <w:rsid w:val="00193AFA"/>
    <w:rsid w:val="00193B0D"/>
    <w:rsid w:val="00193B38"/>
    <w:rsid w:val="00193B41"/>
    <w:rsid w:val="00193B65"/>
    <w:rsid w:val="00193B6A"/>
    <w:rsid w:val="00193B9F"/>
    <w:rsid w:val="00193BC5"/>
    <w:rsid w:val="00193BE3"/>
    <w:rsid w:val="00193BEA"/>
    <w:rsid w:val="00193BFC"/>
    <w:rsid w:val="00193C30"/>
    <w:rsid w:val="00193C84"/>
    <w:rsid w:val="00193CA4"/>
    <w:rsid w:val="00193CEF"/>
    <w:rsid w:val="00193CF4"/>
    <w:rsid w:val="00193D09"/>
    <w:rsid w:val="00193D5B"/>
    <w:rsid w:val="00193D8C"/>
    <w:rsid w:val="00193DA2"/>
    <w:rsid w:val="00193DD6"/>
    <w:rsid w:val="00193E9A"/>
    <w:rsid w:val="00193EA8"/>
    <w:rsid w:val="00193EAB"/>
    <w:rsid w:val="00193ED9"/>
    <w:rsid w:val="00193F4A"/>
    <w:rsid w:val="00193F92"/>
    <w:rsid w:val="00193F93"/>
    <w:rsid w:val="00193F9B"/>
    <w:rsid w:val="00193FE2"/>
    <w:rsid w:val="00193FEF"/>
    <w:rsid w:val="00194000"/>
    <w:rsid w:val="00194009"/>
    <w:rsid w:val="00194061"/>
    <w:rsid w:val="00194095"/>
    <w:rsid w:val="001940AA"/>
    <w:rsid w:val="00194118"/>
    <w:rsid w:val="00194136"/>
    <w:rsid w:val="0019414F"/>
    <w:rsid w:val="00194158"/>
    <w:rsid w:val="00194172"/>
    <w:rsid w:val="00194176"/>
    <w:rsid w:val="001941B3"/>
    <w:rsid w:val="001941CC"/>
    <w:rsid w:val="001941DC"/>
    <w:rsid w:val="001941EC"/>
    <w:rsid w:val="001941F3"/>
    <w:rsid w:val="00194252"/>
    <w:rsid w:val="0019425C"/>
    <w:rsid w:val="00194289"/>
    <w:rsid w:val="001942A5"/>
    <w:rsid w:val="001942E7"/>
    <w:rsid w:val="00194325"/>
    <w:rsid w:val="00194356"/>
    <w:rsid w:val="0019435E"/>
    <w:rsid w:val="001943B5"/>
    <w:rsid w:val="001943C9"/>
    <w:rsid w:val="001943D7"/>
    <w:rsid w:val="00194418"/>
    <w:rsid w:val="0019442C"/>
    <w:rsid w:val="0019447D"/>
    <w:rsid w:val="00194495"/>
    <w:rsid w:val="001944D2"/>
    <w:rsid w:val="0019451E"/>
    <w:rsid w:val="00194539"/>
    <w:rsid w:val="00194540"/>
    <w:rsid w:val="0019454D"/>
    <w:rsid w:val="00194598"/>
    <w:rsid w:val="0019459D"/>
    <w:rsid w:val="001945DA"/>
    <w:rsid w:val="001945EE"/>
    <w:rsid w:val="0019464B"/>
    <w:rsid w:val="00194653"/>
    <w:rsid w:val="0019465D"/>
    <w:rsid w:val="00194668"/>
    <w:rsid w:val="00194677"/>
    <w:rsid w:val="0019467F"/>
    <w:rsid w:val="0019469A"/>
    <w:rsid w:val="001946F1"/>
    <w:rsid w:val="00194741"/>
    <w:rsid w:val="00194756"/>
    <w:rsid w:val="0019475A"/>
    <w:rsid w:val="0019477C"/>
    <w:rsid w:val="00194785"/>
    <w:rsid w:val="001947C4"/>
    <w:rsid w:val="001947D5"/>
    <w:rsid w:val="001947F8"/>
    <w:rsid w:val="00194822"/>
    <w:rsid w:val="00194852"/>
    <w:rsid w:val="00194882"/>
    <w:rsid w:val="00194887"/>
    <w:rsid w:val="0019489A"/>
    <w:rsid w:val="00194905"/>
    <w:rsid w:val="00194949"/>
    <w:rsid w:val="0019494D"/>
    <w:rsid w:val="0019495E"/>
    <w:rsid w:val="001949AC"/>
    <w:rsid w:val="001949B0"/>
    <w:rsid w:val="001949BE"/>
    <w:rsid w:val="00194A07"/>
    <w:rsid w:val="00194A5F"/>
    <w:rsid w:val="00194AB1"/>
    <w:rsid w:val="00194ABC"/>
    <w:rsid w:val="00194AFD"/>
    <w:rsid w:val="00194B32"/>
    <w:rsid w:val="00194B6A"/>
    <w:rsid w:val="00194B75"/>
    <w:rsid w:val="00194BB9"/>
    <w:rsid w:val="00194BC2"/>
    <w:rsid w:val="00194BD7"/>
    <w:rsid w:val="00194C3A"/>
    <w:rsid w:val="00194C7D"/>
    <w:rsid w:val="00194C95"/>
    <w:rsid w:val="00194D0C"/>
    <w:rsid w:val="00194D39"/>
    <w:rsid w:val="00194D45"/>
    <w:rsid w:val="00194D46"/>
    <w:rsid w:val="00194D5A"/>
    <w:rsid w:val="00194E30"/>
    <w:rsid w:val="00194EAF"/>
    <w:rsid w:val="00194F04"/>
    <w:rsid w:val="00194F0E"/>
    <w:rsid w:val="00194F16"/>
    <w:rsid w:val="00194F30"/>
    <w:rsid w:val="00194F3C"/>
    <w:rsid w:val="00194F68"/>
    <w:rsid w:val="00194F70"/>
    <w:rsid w:val="00194FAE"/>
    <w:rsid w:val="00194FB3"/>
    <w:rsid w:val="00194FF6"/>
    <w:rsid w:val="0019501C"/>
    <w:rsid w:val="00195021"/>
    <w:rsid w:val="00195026"/>
    <w:rsid w:val="0019503C"/>
    <w:rsid w:val="00195044"/>
    <w:rsid w:val="00195070"/>
    <w:rsid w:val="00195077"/>
    <w:rsid w:val="00195099"/>
    <w:rsid w:val="0019509C"/>
    <w:rsid w:val="001950BD"/>
    <w:rsid w:val="001950C7"/>
    <w:rsid w:val="0019511E"/>
    <w:rsid w:val="0019512A"/>
    <w:rsid w:val="00195135"/>
    <w:rsid w:val="00195150"/>
    <w:rsid w:val="00195168"/>
    <w:rsid w:val="00195244"/>
    <w:rsid w:val="0019524A"/>
    <w:rsid w:val="00195251"/>
    <w:rsid w:val="00195260"/>
    <w:rsid w:val="0019528E"/>
    <w:rsid w:val="001952A1"/>
    <w:rsid w:val="001952BB"/>
    <w:rsid w:val="001952E5"/>
    <w:rsid w:val="00195302"/>
    <w:rsid w:val="00195355"/>
    <w:rsid w:val="0019537A"/>
    <w:rsid w:val="00195394"/>
    <w:rsid w:val="00195406"/>
    <w:rsid w:val="0019542D"/>
    <w:rsid w:val="00195443"/>
    <w:rsid w:val="0019546E"/>
    <w:rsid w:val="001954C6"/>
    <w:rsid w:val="00195506"/>
    <w:rsid w:val="00195541"/>
    <w:rsid w:val="0019558C"/>
    <w:rsid w:val="001955A9"/>
    <w:rsid w:val="001955B8"/>
    <w:rsid w:val="001955C7"/>
    <w:rsid w:val="001955FB"/>
    <w:rsid w:val="00195626"/>
    <w:rsid w:val="0019562E"/>
    <w:rsid w:val="00195630"/>
    <w:rsid w:val="00195676"/>
    <w:rsid w:val="001956C1"/>
    <w:rsid w:val="001956DE"/>
    <w:rsid w:val="001956E1"/>
    <w:rsid w:val="001956F2"/>
    <w:rsid w:val="001956FA"/>
    <w:rsid w:val="00195706"/>
    <w:rsid w:val="00195713"/>
    <w:rsid w:val="00195766"/>
    <w:rsid w:val="00195767"/>
    <w:rsid w:val="0019579B"/>
    <w:rsid w:val="001957D7"/>
    <w:rsid w:val="001957EF"/>
    <w:rsid w:val="001957F5"/>
    <w:rsid w:val="001957FA"/>
    <w:rsid w:val="0019581C"/>
    <w:rsid w:val="0019589A"/>
    <w:rsid w:val="001958BE"/>
    <w:rsid w:val="001958D7"/>
    <w:rsid w:val="0019592A"/>
    <w:rsid w:val="0019599E"/>
    <w:rsid w:val="001959D1"/>
    <w:rsid w:val="001959E8"/>
    <w:rsid w:val="00195A04"/>
    <w:rsid w:val="00195A23"/>
    <w:rsid w:val="00195A35"/>
    <w:rsid w:val="00195A3A"/>
    <w:rsid w:val="00195A63"/>
    <w:rsid w:val="00195A9A"/>
    <w:rsid w:val="00195AEB"/>
    <w:rsid w:val="00195AFF"/>
    <w:rsid w:val="00195B07"/>
    <w:rsid w:val="00195B61"/>
    <w:rsid w:val="00195B9F"/>
    <w:rsid w:val="00195BC6"/>
    <w:rsid w:val="00195C04"/>
    <w:rsid w:val="00195C30"/>
    <w:rsid w:val="00195C5A"/>
    <w:rsid w:val="00195CA9"/>
    <w:rsid w:val="00195CD9"/>
    <w:rsid w:val="00195CE0"/>
    <w:rsid w:val="00195CE4"/>
    <w:rsid w:val="00195D09"/>
    <w:rsid w:val="00195D35"/>
    <w:rsid w:val="00195D59"/>
    <w:rsid w:val="00195D5D"/>
    <w:rsid w:val="00195D69"/>
    <w:rsid w:val="00195D90"/>
    <w:rsid w:val="00195DC3"/>
    <w:rsid w:val="00195E26"/>
    <w:rsid w:val="00195E56"/>
    <w:rsid w:val="00195EAF"/>
    <w:rsid w:val="00195EF1"/>
    <w:rsid w:val="00195EFD"/>
    <w:rsid w:val="00195F0D"/>
    <w:rsid w:val="00195F1D"/>
    <w:rsid w:val="00195F27"/>
    <w:rsid w:val="00195F34"/>
    <w:rsid w:val="00195F50"/>
    <w:rsid w:val="00195F78"/>
    <w:rsid w:val="00195FEE"/>
    <w:rsid w:val="00195FFD"/>
    <w:rsid w:val="00196017"/>
    <w:rsid w:val="00196038"/>
    <w:rsid w:val="00196060"/>
    <w:rsid w:val="00196062"/>
    <w:rsid w:val="00196106"/>
    <w:rsid w:val="0019610E"/>
    <w:rsid w:val="00196139"/>
    <w:rsid w:val="00196165"/>
    <w:rsid w:val="001961E8"/>
    <w:rsid w:val="001961FB"/>
    <w:rsid w:val="00196246"/>
    <w:rsid w:val="00196271"/>
    <w:rsid w:val="00196340"/>
    <w:rsid w:val="00196388"/>
    <w:rsid w:val="001963A1"/>
    <w:rsid w:val="001963AF"/>
    <w:rsid w:val="001963F4"/>
    <w:rsid w:val="001963FE"/>
    <w:rsid w:val="00196402"/>
    <w:rsid w:val="00196404"/>
    <w:rsid w:val="0019640A"/>
    <w:rsid w:val="00196491"/>
    <w:rsid w:val="001964D1"/>
    <w:rsid w:val="001964DA"/>
    <w:rsid w:val="0019656B"/>
    <w:rsid w:val="0019659B"/>
    <w:rsid w:val="001965E8"/>
    <w:rsid w:val="001965EC"/>
    <w:rsid w:val="00196600"/>
    <w:rsid w:val="0019660A"/>
    <w:rsid w:val="00196667"/>
    <w:rsid w:val="001966B6"/>
    <w:rsid w:val="001966F0"/>
    <w:rsid w:val="00196730"/>
    <w:rsid w:val="0019673E"/>
    <w:rsid w:val="001967F7"/>
    <w:rsid w:val="0019681B"/>
    <w:rsid w:val="00196828"/>
    <w:rsid w:val="00196841"/>
    <w:rsid w:val="00196842"/>
    <w:rsid w:val="00196856"/>
    <w:rsid w:val="00196867"/>
    <w:rsid w:val="001968B4"/>
    <w:rsid w:val="001968E9"/>
    <w:rsid w:val="0019692E"/>
    <w:rsid w:val="00196957"/>
    <w:rsid w:val="00196996"/>
    <w:rsid w:val="001969D5"/>
    <w:rsid w:val="001969E1"/>
    <w:rsid w:val="001969E9"/>
    <w:rsid w:val="00196A6C"/>
    <w:rsid w:val="00196A94"/>
    <w:rsid w:val="00196AAB"/>
    <w:rsid w:val="00196ADB"/>
    <w:rsid w:val="00196B2E"/>
    <w:rsid w:val="00196B32"/>
    <w:rsid w:val="00196B6E"/>
    <w:rsid w:val="00196B7F"/>
    <w:rsid w:val="00196BC8"/>
    <w:rsid w:val="00196C18"/>
    <w:rsid w:val="00196C21"/>
    <w:rsid w:val="00196C28"/>
    <w:rsid w:val="00196C33"/>
    <w:rsid w:val="00196C3E"/>
    <w:rsid w:val="00196C55"/>
    <w:rsid w:val="00196CDE"/>
    <w:rsid w:val="00196D01"/>
    <w:rsid w:val="00196D11"/>
    <w:rsid w:val="00196D27"/>
    <w:rsid w:val="00196DA6"/>
    <w:rsid w:val="00196DCE"/>
    <w:rsid w:val="00196DD4"/>
    <w:rsid w:val="00196DEB"/>
    <w:rsid w:val="00196DF0"/>
    <w:rsid w:val="00196E28"/>
    <w:rsid w:val="00196E32"/>
    <w:rsid w:val="00196E5A"/>
    <w:rsid w:val="00196E7B"/>
    <w:rsid w:val="00196E82"/>
    <w:rsid w:val="00196EB7"/>
    <w:rsid w:val="00196EBA"/>
    <w:rsid w:val="00196ECD"/>
    <w:rsid w:val="00196EF3"/>
    <w:rsid w:val="00196F44"/>
    <w:rsid w:val="00196F5C"/>
    <w:rsid w:val="00196F70"/>
    <w:rsid w:val="00196FBF"/>
    <w:rsid w:val="00197031"/>
    <w:rsid w:val="00197034"/>
    <w:rsid w:val="00197052"/>
    <w:rsid w:val="00197083"/>
    <w:rsid w:val="0019709C"/>
    <w:rsid w:val="001970B0"/>
    <w:rsid w:val="0019712B"/>
    <w:rsid w:val="00197136"/>
    <w:rsid w:val="0019714D"/>
    <w:rsid w:val="001971CB"/>
    <w:rsid w:val="001971F0"/>
    <w:rsid w:val="00197214"/>
    <w:rsid w:val="00197265"/>
    <w:rsid w:val="00197272"/>
    <w:rsid w:val="0019727A"/>
    <w:rsid w:val="00197286"/>
    <w:rsid w:val="00197292"/>
    <w:rsid w:val="001972D8"/>
    <w:rsid w:val="0019731A"/>
    <w:rsid w:val="00197327"/>
    <w:rsid w:val="00197382"/>
    <w:rsid w:val="0019739D"/>
    <w:rsid w:val="001973EA"/>
    <w:rsid w:val="00197420"/>
    <w:rsid w:val="00197463"/>
    <w:rsid w:val="00197515"/>
    <w:rsid w:val="00197520"/>
    <w:rsid w:val="00197524"/>
    <w:rsid w:val="00197529"/>
    <w:rsid w:val="00197532"/>
    <w:rsid w:val="0019755F"/>
    <w:rsid w:val="00197593"/>
    <w:rsid w:val="001975A8"/>
    <w:rsid w:val="001975B2"/>
    <w:rsid w:val="001975BF"/>
    <w:rsid w:val="00197601"/>
    <w:rsid w:val="00197624"/>
    <w:rsid w:val="00197640"/>
    <w:rsid w:val="001976AE"/>
    <w:rsid w:val="001976D1"/>
    <w:rsid w:val="00197721"/>
    <w:rsid w:val="0019775A"/>
    <w:rsid w:val="00197766"/>
    <w:rsid w:val="00197777"/>
    <w:rsid w:val="001977BD"/>
    <w:rsid w:val="001977E7"/>
    <w:rsid w:val="0019780A"/>
    <w:rsid w:val="0019781F"/>
    <w:rsid w:val="0019786D"/>
    <w:rsid w:val="001978C2"/>
    <w:rsid w:val="001978C4"/>
    <w:rsid w:val="001978CE"/>
    <w:rsid w:val="001978EE"/>
    <w:rsid w:val="001978F5"/>
    <w:rsid w:val="0019790A"/>
    <w:rsid w:val="00197983"/>
    <w:rsid w:val="00197A3A"/>
    <w:rsid w:val="00197A78"/>
    <w:rsid w:val="00197A83"/>
    <w:rsid w:val="00197ADC"/>
    <w:rsid w:val="00197AE6"/>
    <w:rsid w:val="00197B1A"/>
    <w:rsid w:val="00197B63"/>
    <w:rsid w:val="00197B77"/>
    <w:rsid w:val="00197BA3"/>
    <w:rsid w:val="00197BBA"/>
    <w:rsid w:val="00197BF4"/>
    <w:rsid w:val="00197C0C"/>
    <w:rsid w:val="00197C41"/>
    <w:rsid w:val="00197C8D"/>
    <w:rsid w:val="00197CA0"/>
    <w:rsid w:val="00197CE9"/>
    <w:rsid w:val="00197D85"/>
    <w:rsid w:val="00197DDE"/>
    <w:rsid w:val="00197E00"/>
    <w:rsid w:val="00197E55"/>
    <w:rsid w:val="00197E56"/>
    <w:rsid w:val="00197E98"/>
    <w:rsid w:val="00197ECB"/>
    <w:rsid w:val="00197ED9"/>
    <w:rsid w:val="00197EFE"/>
    <w:rsid w:val="00197F56"/>
    <w:rsid w:val="00197F7E"/>
    <w:rsid w:val="00197F93"/>
    <w:rsid w:val="00197FA5"/>
    <w:rsid w:val="00197FF5"/>
    <w:rsid w:val="00197FFE"/>
    <w:rsid w:val="001A000E"/>
    <w:rsid w:val="001A006F"/>
    <w:rsid w:val="001A0080"/>
    <w:rsid w:val="001A0084"/>
    <w:rsid w:val="001A009E"/>
    <w:rsid w:val="001A00B1"/>
    <w:rsid w:val="001A00B9"/>
    <w:rsid w:val="001A00C1"/>
    <w:rsid w:val="001A0101"/>
    <w:rsid w:val="001A0177"/>
    <w:rsid w:val="001A01C0"/>
    <w:rsid w:val="001A01D2"/>
    <w:rsid w:val="001A01DE"/>
    <w:rsid w:val="001A01E8"/>
    <w:rsid w:val="001A01F8"/>
    <w:rsid w:val="001A0238"/>
    <w:rsid w:val="001A0264"/>
    <w:rsid w:val="001A0273"/>
    <w:rsid w:val="001A0294"/>
    <w:rsid w:val="001A0298"/>
    <w:rsid w:val="001A02D6"/>
    <w:rsid w:val="001A02F8"/>
    <w:rsid w:val="001A02FF"/>
    <w:rsid w:val="001A0318"/>
    <w:rsid w:val="001A0323"/>
    <w:rsid w:val="001A0330"/>
    <w:rsid w:val="001A0336"/>
    <w:rsid w:val="001A033A"/>
    <w:rsid w:val="001A033B"/>
    <w:rsid w:val="001A0357"/>
    <w:rsid w:val="001A0358"/>
    <w:rsid w:val="001A0359"/>
    <w:rsid w:val="001A036A"/>
    <w:rsid w:val="001A037B"/>
    <w:rsid w:val="001A03F8"/>
    <w:rsid w:val="001A0400"/>
    <w:rsid w:val="001A041D"/>
    <w:rsid w:val="001A0432"/>
    <w:rsid w:val="001A0469"/>
    <w:rsid w:val="001A052D"/>
    <w:rsid w:val="001A0566"/>
    <w:rsid w:val="001A057A"/>
    <w:rsid w:val="001A0580"/>
    <w:rsid w:val="001A05A2"/>
    <w:rsid w:val="001A05CD"/>
    <w:rsid w:val="001A05F2"/>
    <w:rsid w:val="001A060D"/>
    <w:rsid w:val="001A0635"/>
    <w:rsid w:val="001A0658"/>
    <w:rsid w:val="001A06CC"/>
    <w:rsid w:val="001A071C"/>
    <w:rsid w:val="001A0751"/>
    <w:rsid w:val="001A0776"/>
    <w:rsid w:val="001A078C"/>
    <w:rsid w:val="001A0790"/>
    <w:rsid w:val="001A07E7"/>
    <w:rsid w:val="001A07FE"/>
    <w:rsid w:val="001A0854"/>
    <w:rsid w:val="001A0865"/>
    <w:rsid w:val="001A0879"/>
    <w:rsid w:val="001A093A"/>
    <w:rsid w:val="001A0955"/>
    <w:rsid w:val="001A0961"/>
    <w:rsid w:val="001A09BA"/>
    <w:rsid w:val="001A09C9"/>
    <w:rsid w:val="001A0A61"/>
    <w:rsid w:val="001A0AB6"/>
    <w:rsid w:val="001A0AD9"/>
    <w:rsid w:val="001A0BC7"/>
    <w:rsid w:val="001A0BF7"/>
    <w:rsid w:val="001A0C01"/>
    <w:rsid w:val="001A0C0F"/>
    <w:rsid w:val="001A0C3C"/>
    <w:rsid w:val="001A0C78"/>
    <w:rsid w:val="001A0C79"/>
    <w:rsid w:val="001A0C94"/>
    <w:rsid w:val="001A0CC0"/>
    <w:rsid w:val="001A0CE6"/>
    <w:rsid w:val="001A0CEE"/>
    <w:rsid w:val="001A0CF7"/>
    <w:rsid w:val="001A0D52"/>
    <w:rsid w:val="001A0D55"/>
    <w:rsid w:val="001A0DB6"/>
    <w:rsid w:val="001A0DB7"/>
    <w:rsid w:val="001A0DD3"/>
    <w:rsid w:val="001A0DDD"/>
    <w:rsid w:val="001A0DEA"/>
    <w:rsid w:val="001A0E04"/>
    <w:rsid w:val="001A0E1E"/>
    <w:rsid w:val="001A0E3D"/>
    <w:rsid w:val="001A0E75"/>
    <w:rsid w:val="001A0E93"/>
    <w:rsid w:val="001A0EA4"/>
    <w:rsid w:val="001A0EC7"/>
    <w:rsid w:val="001A0EF0"/>
    <w:rsid w:val="001A0F48"/>
    <w:rsid w:val="001A0F4B"/>
    <w:rsid w:val="001A0F4D"/>
    <w:rsid w:val="001A0FB3"/>
    <w:rsid w:val="001A0FE1"/>
    <w:rsid w:val="001A1010"/>
    <w:rsid w:val="001A1048"/>
    <w:rsid w:val="001A1093"/>
    <w:rsid w:val="001A109D"/>
    <w:rsid w:val="001A10B7"/>
    <w:rsid w:val="001A10D3"/>
    <w:rsid w:val="001A10D4"/>
    <w:rsid w:val="001A10E5"/>
    <w:rsid w:val="001A1102"/>
    <w:rsid w:val="001A110E"/>
    <w:rsid w:val="001A114B"/>
    <w:rsid w:val="001A1173"/>
    <w:rsid w:val="001A1183"/>
    <w:rsid w:val="001A11E8"/>
    <w:rsid w:val="001A122B"/>
    <w:rsid w:val="001A1246"/>
    <w:rsid w:val="001A1265"/>
    <w:rsid w:val="001A1275"/>
    <w:rsid w:val="001A128E"/>
    <w:rsid w:val="001A1292"/>
    <w:rsid w:val="001A12C3"/>
    <w:rsid w:val="001A12D0"/>
    <w:rsid w:val="001A12DA"/>
    <w:rsid w:val="001A12E1"/>
    <w:rsid w:val="001A130F"/>
    <w:rsid w:val="001A131C"/>
    <w:rsid w:val="001A131F"/>
    <w:rsid w:val="001A1364"/>
    <w:rsid w:val="001A13B0"/>
    <w:rsid w:val="001A13EA"/>
    <w:rsid w:val="001A13EE"/>
    <w:rsid w:val="001A1417"/>
    <w:rsid w:val="001A142A"/>
    <w:rsid w:val="001A144B"/>
    <w:rsid w:val="001A145A"/>
    <w:rsid w:val="001A146B"/>
    <w:rsid w:val="001A1496"/>
    <w:rsid w:val="001A149B"/>
    <w:rsid w:val="001A14AA"/>
    <w:rsid w:val="001A14DE"/>
    <w:rsid w:val="001A14DF"/>
    <w:rsid w:val="001A155A"/>
    <w:rsid w:val="001A1572"/>
    <w:rsid w:val="001A15B2"/>
    <w:rsid w:val="001A15D2"/>
    <w:rsid w:val="001A15D7"/>
    <w:rsid w:val="001A1600"/>
    <w:rsid w:val="001A1618"/>
    <w:rsid w:val="001A161A"/>
    <w:rsid w:val="001A1621"/>
    <w:rsid w:val="001A165D"/>
    <w:rsid w:val="001A16B7"/>
    <w:rsid w:val="001A16C0"/>
    <w:rsid w:val="001A16E7"/>
    <w:rsid w:val="001A1702"/>
    <w:rsid w:val="001A170E"/>
    <w:rsid w:val="001A1735"/>
    <w:rsid w:val="001A173B"/>
    <w:rsid w:val="001A175A"/>
    <w:rsid w:val="001A1768"/>
    <w:rsid w:val="001A176D"/>
    <w:rsid w:val="001A177B"/>
    <w:rsid w:val="001A17A8"/>
    <w:rsid w:val="001A17CE"/>
    <w:rsid w:val="001A17D6"/>
    <w:rsid w:val="001A17EC"/>
    <w:rsid w:val="001A17FE"/>
    <w:rsid w:val="001A1847"/>
    <w:rsid w:val="001A1865"/>
    <w:rsid w:val="001A187A"/>
    <w:rsid w:val="001A1919"/>
    <w:rsid w:val="001A1925"/>
    <w:rsid w:val="001A1966"/>
    <w:rsid w:val="001A1969"/>
    <w:rsid w:val="001A1992"/>
    <w:rsid w:val="001A1993"/>
    <w:rsid w:val="001A1997"/>
    <w:rsid w:val="001A19E8"/>
    <w:rsid w:val="001A1A15"/>
    <w:rsid w:val="001A1A1A"/>
    <w:rsid w:val="001A1A4C"/>
    <w:rsid w:val="001A1A6F"/>
    <w:rsid w:val="001A1A85"/>
    <w:rsid w:val="001A1A89"/>
    <w:rsid w:val="001A1AB3"/>
    <w:rsid w:val="001A1AB5"/>
    <w:rsid w:val="001A1AE2"/>
    <w:rsid w:val="001A1AE9"/>
    <w:rsid w:val="001A1AFE"/>
    <w:rsid w:val="001A1B4A"/>
    <w:rsid w:val="001A1BAE"/>
    <w:rsid w:val="001A1BBB"/>
    <w:rsid w:val="001A1BD9"/>
    <w:rsid w:val="001A1BF1"/>
    <w:rsid w:val="001A1BF3"/>
    <w:rsid w:val="001A1C16"/>
    <w:rsid w:val="001A1C1F"/>
    <w:rsid w:val="001A1C21"/>
    <w:rsid w:val="001A1C33"/>
    <w:rsid w:val="001A1C37"/>
    <w:rsid w:val="001A1C5E"/>
    <w:rsid w:val="001A1C9C"/>
    <w:rsid w:val="001A1CA1"/>
    <w:rsid w:val="001A1CB1"/>
    <w:rsid w:val="001A1CDF"/>
    <w:rsid w:val="001A1CE6"/>
    <w:rsid w:val="001A1CEF"/>
    <w:rsid w:val="001A1D1C"/>
    <w:rsid w:val="001A1D60"/>
    <w:rsid w:val="001A1D68"/>
    <w:rsid w:val="001A1D7D"/>
    <w:rsid w:val="001A1D90"/>
    <w:rsid w:val="001A1E13"/>
    <w:rsid w:val="001A1E2C"/>
    <w:rsid w:val="001A1E30"/>
    <w:rsid w:val="001A1E59"/>
    <w:rsid w:val="001A1E6D"/>
    <w:rsid w:val="001A1E72"/>
    <w:rsid w:val="001A1E80"/>
    <w:rsid w:val="001A1E90"/>
    <w:rsid w:val="001A1E99"/>
    <w:rsid w:val="001A1EA0"/>
    <w:rsid w:val="001A1EB1"/>
    <w:rsid w:val="001A1EE1"/>
    <w:rsid w:val="001A1F1C"/>
    <w:rsid w:val="001A1F59"/>
    <w:rsid w:val="001A1F67"/>
    <w:rsid w:val="001A1F85"/>
    <w:rsid w:val="001A1F8B"/>
    <w:rsid w:val="001A1FD5"/>
    <w:rsid w:val="001A1FDF"/>
    <w:rsid w:val="001A1FFD"/>
    <w:rsid w:val="001A204C"/>
    <w:rsid w:val="001A2070"/>
    <w:rsid w:val="001A20CB"/>
    <w:rsid w:val="001A2112"/>
    <w:rsid w:val="001A2139"/>
    <w:rsid w:val="001A2149"/>
    <w:rsid w:val="001A21DB"/>
    <w:rsid w:val="001A21DF"/>
    <w:rsid w:val="001A2200"/>
    <w:rsid w:val="001A2201"/>
    <w:rsid w:val="001A2218"/>
    <w:rsid w:val="001A2228"/>
    <w:rsid w:val="001A2260"/>
    <w:rsid w:val="001A22BE"/>
    <w:rsid w:val="001A22DE"/>
    <w:rsid w:val="001A22FB"/>
    <w:rsid w:val="001A2300"/>
    <w:rsid w:val="001A2322"/>
    <w:rsid w:val="001A235C"/>
    <w:rsid w:val="001A236F"/>
    <w:rsid w:val="001A2398"/>
    <w:rsid w:val="001A23B1"/>
    <w:rsid w:val="001A23D4"/>
    <w:rsid w:val="001A23DA"/>
    <w:rsid w:val="001A243E"/>
    <w:rsid w:val="001A2452"/>
    <w:rsid w:val="001A246D"/>
    <w:rsid w:val="001A24C2"/>
    <w:rsid w:val="001A24E5"/>
    <w:rsid w:val="001A24E9"/>
    <w:rsid w:val="001A250C"/>
    <w:rsid w:val="001A2570"/>
    <w:rsid w:val="001A258B"/>
    <w:rsid w:val="001A259F"/>
    <w:rsid w:val="001A25AE"/>
    <w:rsid w:val="001A25DC"/>
    <w:rsid w:val="001A25F2"/>
    <w:rsid w:val="001A2632"/>
    <w:rsid w:val="001A263B"/>
    <w:rsid w:val="001A2654"/>
    <w:rsid w:val="001A2660"/>
    <w:rsid w:val="001A26E3"/>
    <w:rsid w:val="001A2701"/>
    <w:rsid w:val="001A2717"/>
    <w:rsid w:val="001A277A"/>
    <w:rsid w:val="001A277D"/>
    <w:rsid w:val="001A27E0"/>
    <w:rsid w:val="001A2820"/>
    <w:rsid w:val="001A282F"/>
    <w:rsid w:val="001A2867"/>
    <w:rsid w:val="001A288E"/>
    <w:rsid w:val="001A28F2"/>
    <w:rsid w:val="001A2944"/>
    <w:rsid w:val="001A294A"/>
    <w:rsid w:val="001A295D"/>
    <w:rsid w:val="001A296A"/>
    <w:rsid w:val="001A2973"/>
    <w:rsid w:val="001A2996"/>
    <w:rsid w:val="001A29BC"/>
    <w:rsid w:val="001A2A10"/>
    <w:rsid w:val="001A2A3E"/>
    <w:rsid w:val="001A2A69"/>
    <w:rsid w:val="001A2A77"/>
    <w:rsid w:val="001A2AE0"/>
    <w:rsid w:val="001A2AFC"/>
    <w:rsid w:val="001A2B6E"/>
    <w:rsid w:val="001A2BA4"/>
    <w:rsid w:val="001A2BDF"/>
    <w:rsid w:val="001A2BE1"/>
    <w:rsid w:val="001A2C04"/>
    <w:rsid w:val="001A2C0A"/>
    <w:rsid w:val="001A2C31"/>
    <w:rsid w:val="001A2C52"/>
    <w:rsid w:val="001A2C7B"/>
    <w:rsid w:val="001A2CAA"/>
    <w:rsid w:val="001A2CD1"/>
    <w:rsid w:val="001A2CE9"/>
    <w:rsid w:val="001A2D1B"/>
    <w:rsid w:val="001A2D45"/>
    <w:rsid w:val="001A2D4A"/>
    <w:rsid w:val="001A2D8B"/>
    <w:rsid w:val="001A2DF3"/>
    <w:rsid w:val="001A2DF7"/>
    <w:rsid w:val="001A2E22"/>
    <w:rsid w:val="001A2E34"/>
    <w:rsid w:val="001A2E4E"/>
    <w:rsid w:val="001A2E56"/>
    <w:rsid w:val="001A2E99"/>
    <w:rsid w:val="001A2ED7"/>
    <w:rsid w:val="001A2EFE"/>
    <w:rsid w:val="001A2F19"/>
    <w:rsid w:val="001A2F3B"/>
    <w:rsid w:val="001A2F67"/>
    <w:rsid w:val="001A2FAB"/>
    <w:rsid w:val="001A2FB7"/>
    <w:rsid w:val="001A2FBF"/>
    <w:rsid w:val="001A3028"/>
    <w:rsid w:val="001A305D"/>
    <w:rsid w:val="001A30A9"/>
    <w:rsid w:val="001A30CD"/>
    <w:rsid w:val="001A30D0"/>
    <w:rsid w:val="001A3116"/>
    <w:rsid w:val="001A3151"/>
    <w:rsid w:val="001A3154"/>
    <w:rsid w:val="001A31EB"/>
    <w:rsid w:val="001A325D"/>
    <w:rsid w:val="001A326D"/>
    <w:rsid w:val="001A327F"/>
    <w:rsid w:val="001A3290"/>
    <w:rsid w:val="001A32AC"/>
    <w:rsid w:val="001A32B7"/>
    <w:rsid w:val="001A32E7"/>
    <w:rsid w:val="001A331B"/>
    <w:rsid w:val="001A3338"/>
    <w:rsid w:val="001A333B"/>
    <w:rsid w:val="001A335D"/>
    <w:rsid w:val="001A3373"/>
    <w:rsid w:val="001A3394"/>
    <w:rsid w:val="001A33A6"/>
    <w:rsid w:val="001A33AD"/>
    <w:rsid w:val="001A33E5"/>
    <w:rsid w:val="001A3416"/>
    <w:rsid w:val="001A3443"/>
    <w:rsid w:val="001A346E"/>
    <w:rsid w:val="001A349D"/>
    <w:rsid w:val="001A34A1"/>
    <w:rsid w:val="001A34D1"/>
    <w:rsid w:val="001A34DD"/>
    <w:rsid w:val="001A3517"/>
    <w:rsid w:val="001A35E2"/>
    <w:rsid w:val="001A3634"/>
    <w:rsid w:val="001A363F"/>
    <w:rsid w:val="001A364C"/>
    <w:rsid w:val="001A3666"/>
    <w:rsid w:val="001A3684"/>
    <w:rsid w:val="001A368E"/>
    <w:rsid w:val="001A36B2"/>
    <w:rsid w:val="001A36CD"/>
    <w:rsid w:val="001A36D2"/>
    <w:rsid w:val="001A36F4"/>
    <w:rsid w:val="001A3710"/>
    <w:rsid w:val="001A375F"/>
    <w:rsid w:val="001A3795"/>
    <w:rsid w:val="001A37E5"/>
    <w:rsid w:val="001A37EB"/>
    <w:rsid w:val="001A37FE"/>
    <w:rsid w:val="001A380B"/>
    <w:rsid w:val="001A3820"/>
    <w:rsid w:val="001A3853"/>
    <w:rsid w:val="001A388A"/>
    <w:rsid w:val="001A3964"/>
    <w:rsid w:val="001A396D"/>
    <w:rsid w:val="001A398A"/>
    <w:rsid w:val="001A3A1D"/>
    <w:rsid w:val="001A3A22"/>
    <w:rsid w:val="001A3A7D"/>
    <w:rsid w:val="001A3A80"/>
    <w:rsid w:val="001A3A8E"/>
    <w:rsid w:val="001A3AC5"/>
    <w:rsid w:val="001A3B20"/>
    <w:rsid w:val="001A3B40"/>
    <w:rsid w:val="001A3B6C"/>
    <w:rsid w:val="001A3B71"/>
    <w:rsid w:val="001A3B9B"/>
    <w:rsid w:val="001A3C1D"/>
    <w:rsid w:val="001A3C2F"/>
    <w:rsid w:val="001A3C30"/>
    <w:rsid w:val="001A3C4A"/>
    <w:rsid w:val="001A3C4E"/>
    <w:rsid w:val="001A3C55"/>
    <w:rsid w:val="001A3C87"/>
    <w:rsid w:val="001A3C9C"/>
    <w:rsid w:val="001A3CB1"/>
    <w:rsid w:val="001A3CBE"/>
    <w:rsid w:val="001A3CD7"/>
    <w:rsid w:val="001A3D20"/>
    <w:rsid w:val="001A3D7F"/>
    <w:rsid w:val="001A3D8E"/>
    <w:rsid w:val="001A3DBD"/>
    <w:rsid w:val="001A3E43"/>
    <w:rsid w:val="001A3E55"/>
    <w:rsid w:val="001A3E88"/>
    <w:rsid w:val="001A3EEE"/>
    <w:rsid w:val="001A3EFB"/>
    <w:rsid w:val="001A3F1D"/>
    <w:rsid w:val="001A3F2D"/>
    <w:rsid w:val="001A3F5E"/>
    <w:rsid w:val="001A3F80"/>
    <w:rsid w:val="001A3FB0"/>
    <w:rsid w:val="001A3FC1"/>
    <w:rsid w:val="001A4002"/>
    <w:rsid w:val="001A4018"/>
    <w:rsid w:val="001A402F"/>
    <w:rsid w:val="001A4041"/>
    <w:rsid w:val="001A4044"/>
    <w:rsid w:val="001A4049"/>
    <w:rsid w:val="001A405C"/>
    <w:rsid w:val="001A40BA"/>
    <w:rsid w:val="001A40EF"/>
    <w:rsid w:val="001A411C"/>
    <w:rsid w:val="001A4135"/>
    <w:rsid w:val="001A418C"/>
    <w:rsid w:val="001A418F"/>
    <w:rsid w:val="001A41C3"/>
    <w:rsid w:val="001A4248"/>
    <w:rsid w:val="001A425A"/>
    <w:rsid w:val="001A4277"/>
    <w:rsid w:val="001A42B5"/>
    <w:rsid w:val="001A4393"/>
    <w:rsid w:val="001A43D1"/>
    <w:rsid w:val="001A43FE"/>
    <w:rsid w:val="001A4404"/>
    <w:rsid w:val="001A4409"/>
    <w:rsid w:val="001A4441"/>
    <w:rsid w:val="001A4445"/>
    <w:rsid w:val="001A444C"/>
    <w:rsid w:val="001A44CF"/>
    <w:rsid w:val="001A4514"/>
    <w:rsid w:val="001A4528"/>
    <w:rsid w:val="001A453A"/>
    <w:rsid w:val="001A4566"/>
    <w:rsid w:val="001A45BE"/>
    <w:rsid w:val="001A45C3"/>
    <w:rsid w:val="001A45EA"/>
    <w:rsid w:val="001A4610"/>
    <w:rsid w:val="001A4622"/>
    <w:rsid w:val="001A4646"/>
    <w:rsid w:val="001A466A"/>
    <w:rsid w:val="001A46A3"/>
    <w:rsid w:val="001A46A6"/>
    <w:rsid w:val="001A46F5"/>
    <w:rsid w:val="001A4701"/>
    <w:rsid w:val="001A4717"/>
    <w:rsid w:val="001A4754"/>
    <w:rsid w:val="001A4779"/>
    <w:rsid w:val="001A477A"/>
    <w:rsid w:val="001A477D"/>
    <w:rsid w:val="001A47AF"/>
    <w:rsid w:val="001A4803"/>
    <w:rsid w:val="001A483A"/>
    <w:rsid w:val="001A483C"/>
    <w:rsid w:val="001A4840"/>
    <w:rsid w:val="001A4865"/>
    <w:rsid w:val="001A486F"/>
    <w:rsid w:val="001A4872"/>
    <w:rsid w:val="001A4881"/>
    <w:rsid w:val="001A48F0"/>
    <w:rsid w:val="001A4901"/>
    <w:rsid w:val="001A4938"/>
    <w:rsid w:val="001A494E"/>
    <w:rsid w:val="001A495C"/>
    <w:rsid w:val="001A4972"/>
    <w:rsid w:val="001A4985"/>
    <w:rsid w:val="001A49A9"/>
    <w:rsid w:val="001A49D6"/>
    <w:rsid w:val="001A4A01"/>
    <w:rsid w:val="001A4A09"/>
    <w:rsid w:val="001A4A5F"/>
    <w:rsid w:val="001A4A61"/>
    <w:rsid w:val="001A4A64"/>
    <w:rsid w:val="001A4A82"/>
    <w:rsid w:val="001A4A89"/>
    <w:rsid w:val="001A4A93"/>
    <w:rsid w:val="001A4AE0"/>
    <w:rsid w:val="001A4AEE"/>
    <w:rsid w:val="001A4B39"/>
    <w:rsid w:val="001A4B4B"/>
    <w:rsid w:val="001A4B58"/>
    <w:rsid w:val="001A4B62"/>
    <w:rsid w:val="001A4B71"/>
    <w:rsid w:val="001A4B88"/>
    <w:rsid w:val="001A4B8D"/>
    <w:rsid w:val="001A4B8F"/>
    <w:rsid w:val="001A4BA9"/>
    <w:rsid w:val="001A4BCE"/>
    <w:rsid w:val="001A4C3C"/>
    <w:rsid w:val="001A4C52"/>
    <w:rsid w:val="001A4C59"/>
    <w:rsid w:val="001A4C72"/>
    <w:rsid w:val="001A4CB0"/>
    <w:rsid w:val="001A4D2C"/>
    <w:rsid w:val="001A4D43"/>
    <w:rsid w:val="001A4D4E"/>
    <w:rsid w:val="001A4D55"/>
    <w:rsid w:val="001A4D84"/>
    <w:rsid w:val="001A4D88"/>
    <w:rsid w:val="001A4D93"/>
    <w:rsid w:val="001A4D9E"/>
    <w:rsid w:val="001A4DAA"/>
    <w:rsid w:val="001A4DF7"/>
    <w:rsid w:val="001A4E2A"/>
    <w:rsid w:val="001A4E4C"/>
    <w:rsid w:val="001A4E6E"/>
    <w:rsid w:val="001A4E9F"/>
    <w:rsid w:val="001A4EFC"/>
    <w:rsid w:val="001A4F05"/>
    <w:rsid w:val="001A4F36"/>
    <w:rsid w:val="001A4F57"/>
    <w:rsid w:val="001A4F76"/>
    <w:rsid w:val="001A4FCA"/>
    <w:rsid w:val="001A4FF4"/>
    <w:rsid w:val="001A5022"/>
    <w:rsid w:val="001A506C"/>
    <w:rsid w:val="001A5099"/>
    <w:rsid w:val="001A50A6"/>
    <w:rsid w:val="001A50C3"/>
    <w:rsid w:val="001A50E2"/>
    <w:rsid w:val="001A5127"/>
    <w:rsid w:val="001A5133"/>
    <w:rsid w:val="001A5193"/>
    <w:rsid w:val="001A51D7"/>
    <w:rsid w:val="001A51E5"/>
    <w:rsid w:val="001A51E7"/>
    <w:rsid w:val="001A51F0"/>
    <w:rsid w:val="001A51F2"/>
    <w:rsid w:val="001A5208"/>
    <w:rsid w:val="001A5231"/>
    <w:rsid w:val="001A5273"/>
    <w:rsid w:val="001A5288"/>
    <w:rsid w:val="001A5294"/>
    <w:rsid w:val="001A52A1"/>
    <w:rsid w:val="001A52F0"/>
    <w:rsid w:val="001A5308"/>
    <w:rsid w:val="001A5321"/>
    <w:rsid w:val="001A533D"/>
    <w:rsid w:val="001A5356"/>
    <w:rsid w:val="001A5358"/>
    <w:rsid w:val="001A5366"/>
    <w:rsid w:val="001A5376"/>
    <w:rsid w:val="001A5382"/>
    <w:rsid w:val="001A53CD"/>
    <w:rsid w:val="001A53F2"/>
    <w:rsid w:val="001A53F9"/>
    <w:rsid w:val="001A5407"/>
    <w:rsid w:val="001A542F"/>
    <w:rsid w:val="001A5436"/>
    <w:rsid w:val="001A5449"/>
    <w:rsid w:val="001A5456"/>
    <w:rsid w:val="001A5458"/>
    <w:rsid w:val="001A5471"/>
    <w:rsid w:val="001A54B5"/>
    <w:rsid w:val="001A550C"/>
    <w:rsid w:val="001A554F"/>
    <w:rsid w:val="001A5550"/>
    <w:rsid w:val="001A558A"/>
    <w:rsid w:val="001A55BA"/>
    <w:rsid w:val="001A55D7"/>
    <w:rsid w:val="001A55FC"/>
    <w:rsid w:val="001A5623"/>
    <w:rsid w:val="001A5630"/>
    <w:rsid w:val="001A56C7"/>
    <w:rsid w:val="001A56D3"/>
    <w:rsid w:val="001A5788"/>
    <w:rsid w:val="001A57A2"/>
    <w:rsid w:val="001A57F2"/>
    <w:rsid w:val="001A581F"/>
    <w:rsid w:val="001A5878"/>
    <w:rsid w:val="001A588F"/>
    <w:rsid w:val="001A58AE"/>
    <w:rsid w:val="001A58BE"/>
    <w:rsid w:val="001A58C6"/>
    <w:rsid w:val="001A592F"/>
    <w:rsid w:val="001A5939"/>
    <w:rsid w:val="001A595F"/>
    <w:rsid w:val="001A5960"/>
    <w:rsid w:val="001A5989"/>
    <w:rsid w:val="001A59D1"/>
    <w:rsid w:val="001A5A34"/>
    <w:rsid w:val="001A5A4D"/>
    <w:rsid w:val="001A5B34"/>
    <w:rsid w:val="001A5B84"/>
    <w:rsid w:val="001A5BAF"/>
    <w:rsid w:val="001A5BE1"/>
    <w:rsid w:val="001A5BE4"/>
    <w:rsid w:val="001A5BEB"/>
    <w:rsid w:val="001A5C0E"/>
    <w:rsid w:val="001A5C1A"/>
    <w:rsid w:val="001A5C38"/>
    <w:rsid w:val="001A5C6C"/>
    <w:rsid w:val="001A5C89"/>
    <w:rsid w:val="001A5CEC"/>
    <w:rsid w:val="001A5D28"/>
    <w:rsid w:val="001A5D6C"/>
    <w:rsid w:val="001A5D91"/>
    <w:rsid w:val="001A5D96"/>
    <w:rsid w:val="001A5DA6"/>
    <w:rsid w:val="001A5DC6"/>
    <w:rsid w:val="001A5DCB"/>
    <w:rsid w:val="001A5DF2"/>
    <w:rsid w:val="001A5DFA"/>
    <w:rsid w:val="001A5E42"/>
    <w:rsid w:val="001A5E93"/>
    <w:rsid w:val="001A5EC6"/>
    <w:rsid w:val="001A5EE2"/>
    <w:rsid w:val="001A5F08"/>
    <w:rsid w:val="001A5F0D"/>
    <w:rsid w:val="001A5F39"/>
    <w:rsid w:val="001A6029"/>
    <w:rsid w:val="001A6044"/>
    <w:rsid w:val="001A606B"/>
    <w:rsid w:val="001A6073"/>
    <w:rsid w:val="001A60B8"/>
    <w:rsid w:val="001A60D4"/>
    <w:rsid w:val="001A60D8"/>
    <w:rsid w:val="001A6134"/>
    <w:rsid w:val="001A6156"/>
    <w:rsid w:val="001A615C"/>
    <w:rsid w:val="001A6193"/>
    <w:rsid w:val="001A61A1"/>
    <w:rsid w:val="001A61F0"/>
    <w:rsid w:val="001A61F5"/>
    <w:rsid w:val="001A6219"/>
    <w:rsid w:val="001A6226"/>
    <w:rsid w:val="001A623E"/>
    <w:rsid w:val="001A6266"/>
    <w:rsid w:val="001A6292"/>
    <w:rsid w:val="001A6295"/>
    <w:rsid w:val="001A62A0"/>
    <w:rsid w:val="001A62B0"/>
    <w:rsid w:val="001A62B4"/>
    <w:rsid w:val="001A62DC"/>
    <w:rsid w:val="001A62EF"/>
    <w:rsid w:val="001A6320"/>
    <w:rsid w:val="001A6331"/>
    <w:rsid w:val="001A636E"/>
    <w:rsid w:val="001A6383"/>
    <w:rsid w:val="001A638B"/>
    <w:rsid w:val="001A63A8"/>
    <w:rsid w:val="001A63B7"/>
    <w:rsid w:val="001A63D6"/>
    <w:rsid w:val="001A63DB"/>
    <w:rsid w:val="001A63DD"/>
    <w:rsid w:val="001A63F2"/>
    <w:rsid w:val="001A641A"/>
    <w:rsid w:val="001A6429"/>
    <w:rsid w:val="001A6437"/>
    <w:rsid w:val="001A6467"/>
    <w:rsid w:val="001A6487"/>
    <w:rsid w:val="001A6492"/>
    <w:rsid w:val="001A649C"/>
    <w:rsid w:val="001A64BC"/>
    <w:rsid w:val="001A64BE"/>
    <w:rsid w:val="001A64D6"/>
    <w:rsid w:val="001A6528"/>
    <w:rsid w:val="001A6539"/>
    <w:rsid w:val="001A65E5"/>
    <w:rsid w:val="001A6614"/>
    <w:rsid w:val="001A6637"/>
    <w:rsid w:val="001A6664"/>
    <w:rsid w:val="001A666E"/>
    <w:rsid w:val="001A6686"/>
    <w:rsid w:val="001A66C8"/>
    <w:rsid w:val="001A66EF"/>
    <w:rsid w:val="001A670A"/>
    <w:rsid w:val="001A673E"/>
    <w:rsid w:val="001A6752"/>
    <w:rsid w:val="001A677C"/>
    <w:rsid w:val="001A679C"/>
    <w:rsid w:val="001A682B"/>
    <w:rsid w:val="001A6891"/>
    <w:rsid w:val="001A68B1"/>
    <w:rsid w:val="001A68D6"/>
    <w:rsid w:val="001A6901"/>
    <w:rsid w:val="001A6924"/>
    <w:rsid w:val="001A6975"/>
    <w:rsid w:val="001A6A04"/>
    <w:rsid w:val="001A6A12"/>
    <w:rsid w:val="001A6A54"/>
    <w:rsid w:val="001A6AEC"/>
    <w:rsid w:val="001A6B03"/>
    <w:rsid w:val="001A6B67"/>
    <w:rsid w:val="001A6B7B"/>
    <w:rsid w:val="001A6B7F"/>
    <w:rsid w:val="001A6B9A"/>
    <w:rsid w:val="001A6BA1"/>
    <w:rsid w:val="001A6BAB"/>
    <w:rsid w:val="001A6C2E"/>
    <w:rsid w:val="001A6C76"/>
    <w:rsid w:val="001A6C7A"/>
    <w:rsid w:val="001A6C91"/>
    <w:rsid w:val="001A6CD5"/>
    <w:rsid w:val="001A6CE3"/>
    <w:rsid w:val="001A6D08"/>
    <w:rsid w:val="001A6D2C"/>
    <w:rsid w:val="001A6D60"/>
    <w:rsid w:val="001A6D90"/>
    <w:rsid w:val="001A6DBB"/>
    <w:rsid w:val="001A6DC7"/>
    <w:rsid w:val="001A6DCE"/>
    <w:rsid w:val="001A6DEE"/>
    <w:rsid w:val="001A6DF1"/>
    <w:rsid w:val="001A6DF6"/>
    <w:rsid w:val="001A6E0A"/>
    <w:rsid w:val="001A6E2E"/>
    <w:rsid w:val="001A6E43"/>
    <w:rsid w:val="001A6E4F"/>
    <w:rsid w:val="001A6EBD"/>
    <w:rsid w:val="001A6ED0"/>
    <w:rsid w:val="001A6EF2"/>
    <w:rsid w:val="001A6EFB"/>
    <w:rsid w:val="001A6F17"/>
    <w:rsid w:val="001A6F1E"/>
    <w:rsid w:val="001A6F86"/>
    <w:rsid w:val="001A6FCD"/>
    <w:rsid w:val="001A6FD5"/>
    <w:rsid w:val="001A6FFB"/>
    <w:rsid w:val="001A7023"/>
    <w:rsid w:val="001A7064"/>
    <w:rsid w:val="001A7065"/>
    <w:rsid w:val="001A7068"/>
    <w:rsid w:val="001A7072"/>
    <w:rsid w:val="001A707B"/>
    <w:rsid w:val="001A70AF"/>
    <w:rsid w:val="001A7101"/>
    <w:rsid w:val="001A7141"/>
    <w:rsid w:val="001A7181"/>
    <w:rsid w:val="001A7186"/>
    <w:rsid w:val="001A71B7"/>
    <w:rsid w:val="001A71BA"/>
    <w:rsid w:val="001A71E1"/>
    <w:rsid w:val="001A71F5"/>
    <w:rsid w:val="001A71FC"/>
    <w:rsid w:val="001A7230"/>
    <w:rsid w:val="001A7233"/>
    <w:rsid w:val="001A723C"/>
    <w:rsid w:val="001A72AC"/>
    <w:rsid w:val="001A7307"/>
    <w:rsid w:val="001A736F"/>
    <w:rsid w:val="001A737B"/>
    <w:rsid w:val="001A73A2"/>
    <w:rsid w:val="001A73AE"/>
    <w:rsid w:val="001A7410"/>
    <w:rsid w:val="001A742E"/>
    <w:rsid w:val="001A7454"/>
    <w:rsid w:val="001A745B"/>
    <w:rsid w:val="001A746B"/>
    <w:rsid w:val="001A746E"/>
    <w:rsid w:val="001A74C4"/>
    <w:rsid w:val="001A74CB"/>
    <w:rsid w:val="001A74D5"/>
    <w:rsid w:val="001A74EA"/>
    <w:rsid w:val="001A74EB"/>
    <w:rsid w:val="001A750B"/>
    <w:rsid w:val="001A7546"/>
    <w:rsid w:val="001A7564"/>
    <w:rsid w:val="001A75DB"/>
    <w:rsid w:val="001A75E0"/>
    <w:rsid w:val="001A75EE"/>
    <w:rsid w:val="001A75F5"/>
    <w:rsid w:val="001A7623"/>
    <w:rsid w:val="001A7657"/>
    <w:rsid w:val="001A76CB"/>
    <w:rsid w:val="001A76EE"/>
    <w:rsid w:val="001A772C"/>
    <w:rsid w:val="001A7766"/>
    <w:rsid w:val="001A77DC"/>
    <w:rsid w:val="001A780C"/>
    <w:rsid w:val="001A7826"/>
    <w:rsid w:val="001A7837"/>
    <w:rsid w:val="001A7838"/>
    <w:rsid w:val="001A7861"/>
    <w:rsid w:val="001A78BE"/>
    <w:rsid w:val="001A78CB"/>
    <w:rsid w:val="001A7918"/>
    <w:rsid w:val="001A7931"/>
    <w:rsid w:val="001A7939"/>
    <w:rsid w:val="001A7948"/>
    <w:rsid w:val="001A79A5"/>
    <w:rsid w:val="001A79BC"/>
    <w:rsid w:val="001A79C9"/>
    <w:rsid w:val="001A7A1F"/>
    <w:rsid w:val="001A7A2A"/>
    <w:rsid w:val="001A7A57"/>
    <w:rsid w:val="001A7A8F"/>
    <w:rsid w:val="001A7A98"/>
    <w:rsid w:val="001A7AA0"/>
    <w:rsid w:val="001A7ADB"/>
    <w:rsid w:val="001A7B08"/>
    <w:rsid w:val="001A7B35"/>
    <w:rsid w:val="001A7B49"/>
    <w:rsid w:val="001A7B4C"/>
    <w:rsid w:val="001A7B4E"/>
    <w:rsid w:val="001A7B67"/>
    <w:rsid w:val="001A7B9F"/>
    <w:rsid w:val="001A7BA4"/>
    <w:rsid w:val="001A7BED"/>
    <w:rsid w:val="001A7BF0"/>
    <w:rsid w:val="001A7C0B"/>
    <w:rsid w:val="001A7C39"/>
    <w:rsid w:val="001A7C52"/>
    <w:rsid w:val="001A7C77"/>
    <w:rsid w:val="001A7C7C"/>
    <w:rsid w:val="001A7C90"/>
    <w:rsid w:val="001A7CAB"/>
    <w:rsid w:val="001A7CDA"/>
    <w:rsid w:val="001A7D10"/>
    <w:rsid w:val="001A7D19"/>
    <w:rsid w:val="001A7D33"/>
    <w:rsid w:val="001A7D66"/>
    <w:rsid w:val="001A7D6D"/>
    <w:rsid w:val="001A7DB0"/>
    <w:rsid w:val="001A7DC0"/>
    <w:rsid w:val="001A7DC2"/>
    <w:rsid w:val="001A7DC7"/>
    <w:rsid w:val="001A7DE5"/>
    <w:rsid w:val="001A7E1F"/>
    <w:rsid w:val="001A7E50"/>
    <w:rsid w:val="001A7E5F"/>
    <w:rsid w:val="001A7E97"/>
    <w:rsid w:val="001A7EF7"/>
    <w:rsid w:val="001A7EFC"/>
    <w:rsid w:val="001A7F5F"/>
    <w:rsid w:val="001A7F77"/>
    <w:rsid w:val="001A7F7B"/>
    <w:rsid w:val="001A7F84"/>
    <w:rsid w:val="001A7F86"/>
    <w:rsid w:val="001B0061"/>
    <w:rsid w:val="001B0072"/>
    <w:rsid w:val="001B0079"/>
    <w:rsid w:val="001B0096"/>
    <w:rsid w:val="001B0098"/>
    <w:rsid w:val="001B00BB"/>
    <w:rsid w:val="001B00DC"/>
    <w:rsid w:val="001B00E9"/>
    <w:rsid w:val="001B00ED"/>
    <w:rsid w:val="001B0129"/>
    <w:rsid w:val="001B015E"/>
    <w:rsid w:val="001B0162"/>
    <w:rsid w:val="001B0167"/>
    <w:rsid w:val="001B018F"/>
    <w:rsid w:val="001B01AE"/>
    <w:rsid w:val="001B0204"/>
    <w:rsid w:val="001B020C"/>
    <w:rsid w:val="001B028C"/>
    <w:rsid w:val="001B02A4"/>
    <w:rsid w:val="001B02FE"/>
    <w:rsid w:val="001B0348"/>
    <w:rsid w:val="001B0355"/>
    <w:rsid w:val="001B03A8"/>
    <w:rsid w:val="001B03EA"/>
    <w:rsid w:val="001B0435"/>
    <w:rsid w:val="001B0450"/>
    <w:rsid w:val="001B0472"/>
    <w:rsid w:val="001B0489"/>
    <w:rsid w:val="001B049F"/>
    <w:rsid w:val="001B04B9"/>
    <w:rsid w:val="001B04CA"/>
    <w:rsid w:val="001B04CB"/>
    <w:rsid w:val="001B04CC"/>
    <w:rsid w:val="001B04E9"/>
    <w:rsid w:val="001B04F3"/>
    <w:rsid w:val="001B0542"/>
    <w:rsid w:val="001B05C7"/>
    <w:rsid w:val="001B05F1"/>
    <w:rsid w:val="001B064C"/>
    <w:rsid w:val="001B0657"/>
    <w:rsid w:val="001B0659"/>
    <w:rsid w:val="001B0662"/>
    <w:rsid w:val="001B0697"/>
    <w:rsid w:val="001B06B4"/>
    <w:rsid w:val="001B06B9"/>
    <w:rsid w:val="001B06D9"/>
    <w:rsid w:val="001B06FB"/>
    <w:rsid w:val="001B0715"/>
    <w:rsid w:val="001B0735"/>
    <w:rsid w:val="001B0750"/>
    <w:rsid w:val="001B075A"/>
    <w:rsid w:val="001B0778"/>
    <w:rsid w:val="001B07A0"/>
    <w:rsid w:val="001B07AA"/>
    <w:rsid w:val="001B07E8"/>
    <w:rsid w:val="001B07F9"/>
    <w:rsid w:val="001B0818"/>
    <w:rsid w:val="001B084D"/>
    <w:rsid w:val="001B089A"/>
    <w:rsid w:val="001B08CE"/>
    <w:rsid w:val="001B08D6"/>
    <w:rsid w:val="001B08DB"/>
    <w:rsid w:val="001B08E2"/>
    <w:rsid w:val="001B090B"/>
    <w:rsid w:val="001B091B"/>
    <w:rsid w:val="001B093F"/>
    <w:rsid w:val="001B097C"/>
    <w:rsid w:val="001B099E"/>
    <w:rsid w:val="001B09A3"/>
    <w:rsid w:val="001B0A32"/>
    <w:rsid w:val="001B0A44"/>
    <w:rsid w:val="001B0A4B"/>
    <w:rsid w:val="001B0A4F"/>
    <w:rsid w:val="001B0A90"/>
    <w:rsid w:val="001B0ACB"/>
    <w:rsid w:val="001B0ACE"/>
    <w:rsid w:val="001B0B0E"/>
    <w:rsid w:val="001B0B10"/>
    <w:rsid w:val="001B0B8C"/>
    <w:rsid w:val="001B0BB8"/>
    <w:rsid w:val="001B0BCD"/>
    <w:rsid w:val="001B0BDD"/>
    <w:rsid w:val="001B0BE1"/>
    <w:rsid w:val="001B0BED"/>
    <w:rsid w:val="001B0C19"/>
    <w:rsid w:val="001B0C3A"/>
    <w:rsid w:val="001B0C91"/>
    <w:rsid w:val="001B0CDA"/>
    <w:rsid w:val="001B0CF3"/>
    <w:rsid w:val="001B0D0C"/>
    <w:rsid w:val="001B0D34"/>
    <w:rsid w:val="001B0D38"/>
    <w:rsid w:val="001B0D88"/>
    <w:rsid w:val="001B0DC1"/>
    <w:rsid w:val="001B0DDA"/>
    <w:rsid w:val="001B0DE7"/>
    <w:rsid w:val="001B0DF4"/>
    <w:rsid w:val="001B0DFC"/>
    <w:rsid w:val="001B0E0F"/>
    <w:rsid w:val="001B0E1C"/>
    <w:rsid w:val="001B0ED7"/>
    <w:rsid w:val="001B0ED9"/>
    <w:rsid w:val="001B0F6D"/>
    <w:rsid w:val="001B0F97"/>
    <w:rsid w:val="001B0F98"/>
    <w:rsid w:val="001B0FC5"/>
    <w:rsid w:val="001B1000"/>
    <w:rsid w:val="001B100D"/>
    <w:rsid w:val="001B1057"/>
    <w:rsid w:val="001B1066"/>
    <w:rsid w:val="001B107B"/>
    <w:rsid w:val="001B1096"/>
    <w:rsid w:val="001B10A4"/>
    <w:rsid w:val="001B10B4"/>
    <w:rsid w:val="001B10C1"/>
    <w:rsid w:val="001B10E3"/>
    <w:rsid w:val="001B10FE"/>
    <w:rsid w:val="001B110A"/>
    <w:rsid w:val="001B110E"/>
    <w:rsid w:val="001B111F"/>
    <w:rsid w:val="001B1130"/>
    <w:rsid w:val="001B115F"/>
    <w:rsid w:val="001B119E"/>
    <w:rsid w:val="001B11AC"/>
    <w:rsid w:val="001B11CD"/>
    <w:rsid w:val="001B11D9"/>
    <w:rsid w:val="001B11F3"/>
    <w:rsid w:val="001B1202"/>
    <w:rsid w:val="001B123A"/>
    <w:rsid w:val="001B123C"/>
    <w:rsid w:val="001B123D"/>
    <w:rsid w:val="001B1253"/>
    <w:rsid w:val="001B1295"/>
    <w:rsid w:val="001B12F1"/>
    <w:rsid w:val="001B1318"/>
    <w:rsid w:val="001B1385"/>
    <w:rsid w:val="001B13A7"/>
    <w:rsid w:val="001B13BB"/>
    <w:rsid w:val="001B13D8"/>
    <w:rsid w:val="001B13E1"/>
    <w:rsid w:val="001B144B"/>
    <w:rsid w:val="001B1464"/>
    <w:rsid w:val="001B146F"/>
    <w:rsid w:val="001B14A6"/>
    <w:rsid w:val="001B14BF"/>
    <w:rsid w:val="001B14D6"/>
    <w:rsid w:val="001B14DE"/>
    <w:rsid w:val="001B14E4"/>
    <w:rsid w:val="001B14FE"/>
    <w:rsid w:val="001B1535"/>
    <w:rsid w:val="001B159C"/>
    <w:rsid w:val="001B15A3"/>
    <w:rsid w:val="001B15AC"/>
    <w:rsid w:val="001B165F"/>
    <w:rsid w:val="001B1682"/>
    <w:rsid w:val="001B169E"/>
    <w:rsid w:val="001B16B9"/>
    <w:rsid w:val="001B16CB"/>
    <w:rsid w:val="001B170A"/>
    <w:rsid w:val="001B1715"/>
    <w:rsid w:val="001B171D"/>
    <w:rsid w:val="001B1761"/>
    <w:rsid w:val="001B1768"/>
    <w:rsid w:val="001B180E"/>
    <w:rsid w:val="001B1850"/>
    <w:rsid w:val="001B1875"/>
    <w:rsid w:val="001B1888"/>
    <w:rsid w:val="001B188B"/>
    <w:rsid w:val="001B18B7"/>
    <w:rsid w:val="001B1901"/>
    <w:rsid w:val="001B192F"/>
    <w:rsid w:val="001B1941"/>
    <w:rsid w:val="001B1958"/>
    <w:rsid w:val="001B19C7"/>
    <w:rsid w:val="001B19FC"/>
    <w:rsid w:val="001B1A49"/>
    <w:rsid w:val="001B1A6B"/>
    <w:rsid w:val="001B1A8B"/>
    <w:rsid w:val="001B1ABA"/>
    <w:rsid w:val="001B1AD1"/>
    <w:rsid w:val="001B1B15"/>
    <w:rsid w:val="001B1B1F"/>
    <w:rsid w:val="001B1B24"/>
    <w:rsid w:val="001B1B32"/>
    <w:rsid w:val="001B1B48"/>
    <w:rsid w:val="001B1B59"/>
    <w:rsid w:val="001B1BB5"/>
    <w:rsid w:val="001B1BB8"/>
    <w:rsid w:val="001B1BBA"/>
    <w:rsid w:val="001B1BE0"/>
    <w:rsid w:val="001B1C01"/>
    <w:rsid w:val="001B1C07"/>
    <w:rsid w:val="001B1C21"/>
    <w:rsid w:val="001B1C4D"/>
    <w:rsid w:val="001B1C52"/>
    <w:rsid w:val="001B1C59"/>
    <w:rsid w:val="001B1CB7"/>
    <w:rsid w:val="001B1D7E"/>
    <w:rsid w:val="001B1E26"/>
    <w:rsid w:val="001B1EAE"/>
    <w:rsid w:val="001B1EBE"/>
    <w:rsid w:val="001B1EC7"/>
    <w:rsid w:val="001B1ED9"/>
    <w:rsid w:val="001B1F29"/>
    <w:rsid w:val="001B1F71"/>
    <w:rsid w:val="001B1F7D"/>
    <w:rsid w:val="001B1F8B"/>
    <w:rsid w:val="001B1FBD"/>
    <w:rsid w:val="001B1FF3"/>
    <w:rsid w:val="001B207F"/>
    <w:rsid w:val="001B208D"/>
    <w:rsid w:val="001B20DD"/>
    <w:rsid w:val="001B2103"/>
    <w:rsid w:val="001B2127"/>
    <w:rsid w:val="001B212E"/>
    <w:rsid w:val="001B2184"/>
    <w:rsid w:val="001B21C3"/>
    <w:rsid w:val="001B21DF"/>
    <w:rsid w:val="001B228F"/>
    <w:rsid w:val="001B22A5"/>
    <w:rsid w:val="001B22D4"/>
    <w:rsid w:val="001B22EE"/>
    <w:rsid w:val="001B2314"/>
    <w:rsid w:val="001B2334"/>
    <w:rsid w:val="001B236F"/>
    <w:rsid w:val="001B238C"/>
    <w:rsid w:val="001B23DE"/>
    <w:rsid w:val="001B23E6"/>
    <w:rsid w:val="001B2490"/>
    <w:rsid w:val="001B24B7"/>
    <w:rsid w:val="001B24E7"/>
    <w:rsid w:val="001B2507"/>
    <w:rsid w:val="001B250B"/>
    <w:rsid w:val="001B2547"/>
    <w:rsid w:val="001B2560"/>
    <w:rsid w:val="001B2592"/>
    <w:rsid w:val="001B261A"/>
    <w:rsid w:val="001B2632"/>
    <w:rsid w:val="001B2664"/>
    <w:rsid w:val="001B26E0"/>
    <w:rsid w:val="001B26F9"/>
    <w:rsid w:val="001B26FC"/>
    <w:rsid w:val="001B275C"/>
    <w:rsid w:val="001B278C"/>
    <w:rsid w:val="001B2801"/>
    <w:rsid w:val="001B2813"/>
    <w:rsid w:val="001B282B"/>
    <w:rsid w:val="001B2844"/>
    <w:rsid w:val="001B285A"/>
    <w:rsid w:val="001B285F"/>
    <w:rsid w:val="001B2877"/>
    <w:rsid w:val="001B2969"/>
    <w:rsid w:val="001B296A"/>
    <w:rsid w:val="001B296B"/>
    <w:rsid w:val="001B296F"/>
    <w:rsid w:val="001B2979"/>
    <w:rsid w:val="001B29AE"/>
    <w:rsid w:val="001B29D7"/>
    <w:rsid w:val="001B29D9"/>
    <w:rsid w:val="001B2A04"/>
    <w:rsid w:val="001B2A0B"/>
    <w:rsid w:val="001B2A36"/>
    <w:rsid w:val="001B2A50"/>
    <w:rsid w:val="001B2A8C"/>
    <w:rsid w:val="001B2A8D"/>
    <w:rsid w:val="001B2A9F"/>
    <w:rsid w:val="001B2ACC"/>
    <w:rsid w:val="001B2AF5"/>
    <w:rsid w:val="001B2AFE"/>
    <w:rsid w:val="001B2B13"/>
    <w:rsid w:val="001B2B44"/>
    <w:rsid w:val="001B2B5B"/>
    <w:rsid w:val="001B2B7B"/>
    <w:rsid w:val="001B2BAD"/>
    <w:rsid w:val="001B2BCE"/>
    <w:rsid w:val="001B2BD6"/>
    <w:rsid w:val="001B2C37"/>
    <w:rsid w:val="001B2C65"/>
    <w:rsid w:val="001B2C75"/>
    <w:rsid w:val="001B2CCB"/>
    <w:rsid w:val="001B2CE5"/>
    <w:rsid w:val="001B2CEE"/>
    <w:rsid w:val="001B2D1D"/>
    <w:rsid w:val="001B2D30"/>
    <w:rsid w:val="001B2D32"/>
    <w:rsid w:val="001B2D60"/>
    <w:rsid w:val="001B2E42"/>
    <w:rsid w:val="001B2E78"/>
    <w:rsid w:val="001B2EC0"/>
    <w:rsid w:val="001B2EE1"/>
    <w:rsid w:val="001B2F20"/>
    <w:rsid w:val="001B2F50"/>
    <w:rsid w:val="001B2F6E"/>
    <w:rsid w:val="001B2FA9"/>
    <w:rsid w:val="001B2FDD"/>
    <w:rsid w:val="001B3023"/>
    <w:rsid w:val="001B305D"/>
    <w:rsid w:val="001B308C"/>
    <w:rsid w:val="001B30C1"/>
    <w:rsid w:val="001B30F5"/>
    <w:rsid w:val="001B3125"/>
    <w:rsid w:val="001B312B"/>
    <w:rsid w:val="001B317E"/>
    <w:rsid w:val="001B3189"/>
    <w:rsid w:val="001B31CB"/>
    <w:rsid w:val="001B31E6"/>
    <w:rsid w:val="001B320C"/>
    <w:rsid w:val="001B323C"/>
    <w:rsid w:val="001B3268"/>
    <w:rsid w:val="001B3278"/>
    <w:rsid w:val="001B32D7"/>
    <w:rsid w:val="001B32DA"/>
    <w:rsid w:val="001B3315"/>
    <w:rsid w:val="001B332A"/>
    <w:rsid w:val="001B332F"/>
    <w:rsid w:val="001B335E"/>
    <w:rsid w:val="001B33E4"/>
    <w:rsid w:val="001B33EA"/>
    <w:rsid w:val="001B33F7"/>
    <w:rsid w:val="001B3406"/>
    <w:rsid w:val="001B3448"/>
    <w:rsid w:val="001B3499"/>
    <w:rsid w:val="001B34AC"/>
    <w:rsid w:val="001B34DA"/>
    <w:rsid w:val="001B34FD"/>
    <w:rsid w:val="001B3508"/>
    <w:rsid w:val="001B351A"/>
    <w:rsid w:val="001B3552"/>
    <w:rsid w:val="001B3559"/>
    <w:rsid w:val="001B35B9"/>
    <w:rsid w:val="001B35D3"/>
    <w:rsid w:val="001B35D4"/>
    <w:rsid w:val="001B3607"/>
    <w:rsid w:val="001B3612"/>
    <w:rsid w:val="001B361E"/>
    <w:rsid w:val="001B361F"/>
    <w:rsid w:val="001B362E"/>
    <w:rsid w:val="001B3679"/>
    <w:rsid w:val="001B3680"/>
    <w:rsid w:val="001B369C"/>
    <w:rsid w:val="001B369D"/>
    <w:rsid w:val="001B36C6"/>
    <w:rsid w:val="001B36D8"/>
    <w:rsid w:val="001B36F5"/>
    <w:rsid w:val="001B3719"/>
    <w:rsid w:val="001B3725"/>
    <w:rsid w:val="001B3738"/>
    <w:rsid w:val="001B3753"/>
    <w:rsid w:val="001B379F"/>
    <w:rsid w:val="001B37E4"/>
    <w:rsid w:val="001B3887"/>
    <w:rsid w:val="001B38A9"/>
    <w:rsid w:val="001B38C3"/>
    <w:rsid w:val="001B38F6"/>
    <w:rsid w:val="001B3962"/>
    <w:rsid w:val="001B3969"/>
    <w:rsid w:val="001B39FE"/>
    <w:rsid w:val="001B3A1D"/>
    <w:rsid w:val="001B3A62"/>
    <w:rsid w:val="001B3A68"/>
    <w:rsid w:val="001B3A90"/>
    <w:rsid w:val="001B3A94"/>
    <w:rsid w:val="001B3B22"/>
    <w:rsid w:val="001B3B35"/>
    <w:rsid w:val="001B3B79"/>
    <w:rsid w:val="001B3BAE"/>
    <w:rsid w:val="001B3BCC"/>
    <w:rsid w:val="001B3C08"/>
    <w:rsid w:val="001B3C66"/>
    <w:rsid w:val="001B3CAB"/>
    <w:rsid w:val="001B3CF9"/>
    <w:rsid w:val="001B3D59"/>
    <w:rsid w:val="001B3D69"/>
    <w:rsid w:val="001B3D7A"/>
    <w:rsid w:val="001B3D83"/>
    <w:rsid w:val="001B3DBA"/>
    <w:rsid w:val="001B3E38"/>
    <w:rsid w:val="001B3E7E"/>
    <w:rsid w:val="001B3E9A"/>
    <w:rsid w:val="001B3EC6"/>
    <w:rsid w:val="001B3F09"/>
    <w:rsid w:val="001B3F0F"/>
    <w:rsid w:val="001B3F10"/>
    <w:rsid w:val="001B3F13"/>
    <w:rsid w:val="001B3F35"/>
    <w:rsid w:val="001B3FB3"/>
    <w:rsid w:val="001B3FF5"/>
    <w:rsid w:val="001B3FFE"/>
    <w:rsid w:val="001B4001"/>
    <w:rsid w:val="001B4032"/>
    <w:rsid w:val="001B405A"/>
    <w:rsid w:val="001B406C"/>
    <w:rsid w:val="001B40DC"/>
    <w:rsid w:val="001B40ED"/>
    <w:rsid w:val="001B40F2"/>
    <w:rsid w:val="001B4113"/>
    <w:rsid w:val="001B4158"/>
    <w:rsid w:val="001B419D"/>
    <w:rsid w:val="001B41A2"/>
    <w:rsid w:val="001B41A8"/>
    <w:rsid w:val="001B41AB"/>
    <w:rsid w:val="001B41F1"/>
    <w:rsid w:val="001B41FC"/>
    <w:rsid w:val="001B4203"/>
    <w:rsid w:val="001B4281"/>
    <w:rsid w:val="001B42D8"/>
    <w:rsid w:val="001B437C"/>
    <w:rsid w:val="001B4392"/>
    <w:rsid w:val="001B439E"/>
    <w:rsid w:val="001B43A4"/>
    <w:rsid w:val="001B43C2"/>
    <w:rsid w:val="001B43D1"/>
    <w:rsid w:val="001B4479"/>
    <w:rsid w:val="001B44A7"/>
    <w:rsid w:val="001B4509"/>
    <w:rsid w:val="001B457E"/>
    <w:rsid w:val="001B459B"/>
    <w:rsid w:val="001B4687"/>
    <w:rsid w:val="001B46A2"/>
    <w:rsid w:val="001B46AA"/>
    <w:rsid w:val="001B46AF"/>
    <w:rsid w:val="001B473A"/>
    <w:rsid w:val="001B4761"/>
    <w:rsid w:val="001B4766"/>
    <w:rsid w:val="001B4768"/>
    <w:rsid w:val="001B4794"/>
    <w:rsid w:val="001B479F"/>
    <w:rsid w:val="001B47E7"/>
    <w:rsid w:val="001B47FD"/>
    <w:rsid w:val="001B483E"/>
    <w:rsid w:val="001B4875"/>
    <w:rsid w:val="001B4896"/>
    <w:rsid w:val="001B489A"/>
    <w:rsid w:val="001B48BA"/>
    <w:rsid w:val="001B48BE"/>
    <w:rsid w:val="001B48C9"/>
    <w:rsid w:val="001B491F"/>
    <w:rsid w:val="001B4950"/>
    <w:rsid w:val="001B4955"/>
    <w:rsid w:val="001B4963"/>
    <w:rsid w:val="001B49B5"/>
    <w:rsid w:val="001B49E0"/>
    <w:rsid w:val="001B49FA"/>
    <w:rsid w:val="001B4A63"/>
    <w:rsid w:val="001B4AA7"/>
    <w:rsid w:val="001B4B39"/>
    <w:rsid w:val="001B4B4A"/>
    <w:rsid w:val="001B4B5A"/>
    <w:rsid w:val="001B4B66"/>
    <w:rsid w:val="001B4BCA"/>
    <w:rsid w:val="001B4BD4"/>
    <w:rsid w:val="001B4C27"/>
    <w:rsid w:val="001B4C3D"/>
    <w:rsid w:val="001B4CB6"/>
    <w:rsid w:val="001B4CD8"/>
    <w:rsid w:val="001B4D00"/>
    <w:rsid w:val="001B4D04"/>
    <w:rsid w:val="001B4D39"/>
    <w:rsid w:val="001B4D75"/>
    <w:rsid w:val="001B4D89"/>
    <w:rsid w:val="001B4DAD"/>
    <w:rsid w:val="001B4DB8"/>
    <w:rsid w:val="001B4DD1"/>
    <w:rsid w:val="001B4E53"/>
    <w:rsid w:val="001B4E6B"/>
    <w:rsid w:val="001B4E8D"/>
    <w:rsid w:val="001B4EB3"/>
    <w:rsid w:val="001B4F0D"/>
    <w:rsid w:val="001B4F57"/>
    <w:rsid w:val="001B4FA9"/>
    <w:rsid w:val="001B4FC1"/>
    <w:rsid w:val="001B4FCB"/>
    <w:rsid w:val="001B4FF1"/>
    <w:rsid w:val="001B500F"/>
    <w:rsid w:val="001B504C"/>
    <w:rsid w:val="001B5078"/>
    <w:rsid w:val="001B508C"/>
    <w:rsid w:val="001B509F"/>
    <w:rsid w:val="001B50A1"/>
    <w:rsid w:val="001B50B6"/>
    <w:rsid w:val="001B50BE"/>
    <w:rsid w:val="001B50DC"/>
    <w:rsid w:val="001B50FD"/>
    <w:rsid w:val="001B5172"/>
    <w:rsid w:val="001B5178"/>
    <w:rsid w:val="001B5182"/>
    <w:rsid w:val="001B51FD"/>
    <w:rsid w:val="001B51FE"/>
    <w:rsid w:val="001B5204"/>
    <w:rsid w:val="001B5227"/>
    <w:rsid w:val="001B5233"/>
    <w:rsid w:val="001B525A"/>
    <w:rsid w:val="001B527E"/>
    <w:rsid w:val="001B52F2"/>
    <w:rsid w:val="001B531B"/>
    <w:rsid w:val="001B532D"/>
    <w:rsid w:val="001B5346"/>
    <w:rsid w:val="001B534A"/>
    <w:rsid w:val="001B536A"/>
    <w:rsid w:val="001B5390"/>
    <w:rsid w:val="001B5396"/>
    <w:rsid w:val="001B53A5"/>
    <w:rsid w:val="001B53B7"/>
    <w:rsid w:val="001B53DA"/>
    <w:rsid w:val="001B540A"/>
    <w:rsid w:val="001B542A"/>
    <w:rsid w:val="001B5444"/>
    <w:rsid w:val="001B5470"/>
    <w:rsid w:val="001B54B8"/>
    <w:rsid w:val="001B54B9"/>
    <w:rsid w:val="001B5521"/>
    <w:rsid w:val="001B5526"/>
    <w:rsid w:val="001B5555"/>
    <w:rsid w:val="001B5575"/>
    <w:rsid w:val="001B558F"/>
    <w:rsid w:val="001B559D"/>
    <w:rsid w:val="001B55E4"/>
    <w:rsid w:val="001B55F5"/>
    <w:rsid w:val="001B5612"/>
    <w:rsid w:val="001B5621"/>
    <w:rsid w:val="001B564B"/>
    <w:rsid w:val="001B5660"/>
    <w:rsid w:val="001B5663"/>
    <w:rsid w:val="001B5676"/>
    <w:rsid w:val="001B567A"/>
    <w:rsid w:val="001B56E0"/>
    <w:rsid w:val="001B56E4"/>
    <w:rsid w:val="001B56E9"/>
    <w:rsid w:val="001B5700"/>
    <w:rsid w:val="001B5785"/>
    <w:rsid w:val="001B5795"/>
    <w:rsid w:val="001B5854"/>
    <w:rsid w:val="001B5883"/>
    <w:rsid w:val="001B589E"/>
    <w:rsid w:val="001B58A3"/>
    <w:rsid w:val="001B58A6"/>
    <w:rsid w:val="001B58A8"/>
    <w:rsid w:val="001B58B7"/>
    <w:rsid w:val="001B58B9"/>
    <w:rsid w:val="001B58DC"/>
    <w:rsid w:val="001B58E5"/>
    <w:rsid w:val="001B58E9"/>
    <w:rsid w:val="001B5912"/>
    <w:rsid w:val="001B5923"/>
    <w:rsid w:val="001B592F"/>
    <w:rsid w:val="001B5956"/>
    <w:rsid w:val="001B5998"/>
    <w:rsid w:val="001B5999"/>
    <w:rsid w:val="001B59BE"/>
    <w:rsid w:val="001B59CA"/>
    <w:rsid w:val="001B59D7"/>
    <w:rsid w:val="001B59DE"/>
    <w:rsid w:val="001B5A40"/>
    <w:rsid w:val="001B5A87"/>
    <w:rsid w:val="001B5AB3"/>
    <w:rsid w:val="001B5AC0"/>
    <w:rsid w:val="001B5ADD"/>
    <w:rsid w:val="001B5B04"/>
    <w:rsid w:val="001B5B12"/>
    <w:rsid w:val="001B5B13"/>
    <w:rsid w:val="001B5B48"/>
    <w:rsid w:val="001B5B4B"/>
    <w:rsid w:val="001B5B56"/>
    <w:rsid w:val="001B5BCC"/>
    <w:rsid w:val="001B5BE4"/>
    <w:rsid w:val="001B5BEC"/>
    <w:rsid w:val="001B5BF4"/>
    <w:rsid w:val="001B5BFA"/>
    <w:rsid w:val="001B5C0F"/>
    <w:rsid w:val="001B5C13"/>
    <w:rsid w:val="001B5C14"/>
    <w:rsid w:val="001B5C2D"/>
    <w:rsid w:val="001B5C3A"/>
    <w:rsid w:val="001B5C3D"/>
    <w:rsid w:val="001B5CC2"/>
    <w:rsid w:val="001B5CC7"/>
    <w:rsid w:val="001B5CCC"/>
    <w:rsid w:val="001B5CCD"/>
    <w:rsid w:val="001B5CD3"/>
    <w:rsid w:val="001B5CE5"/>
    <w:rsid w:val="001B5D32"/>
    <w:rsid w:val="001B5DFB"/>
    <w:rsid w:val="001B5E18"/>
    <w:rsid w:val="001B5E1E"/>
    <w:rsid w:val="001B5E3C"/>
    <w:rsid w:val="001B5E51"/>
    <w:rsid w:val="001B5E75"/>
    <w:rsid w:val="001B5EBC"/>
    <w:rsid w:val="001B5EC2"/>
    <w:rsid w:val="001B5ECF"/>
    <w:rsid w:val="001B5F89"/>
    <w:rsid w:val="001B5FE8"/>
    <w:rsid w:val="001B60B0"/>
    <w:rsid w:val="001B60C9"/>
    <w:rsid w:val="001B60CE"/>
    <w:rsid w:val="001B612D"/>
    <w:rsid w:val="001B6146"/>
    <w:rsid w:val="001B6186"/>
    <w:rsid w:val="001B61F1"/>
    <w:rsid w:val="001B61F7"/>
    <w:rsid w:val="001B622B"/>
    <w:rsid w:val="001B622D"/>
    <w:rsid w:val="001B626E"/>
    <w:rsid w:val="001B627A"/>
    <w:rsid w:val="001B62AA"/>
    <w:rsid w:val="001B62D1"/>
    <w:rsid w:val="001B62D7"/>
    <w:rsid w:val="001B62E6"/>
    <w:rsid w:val="001B62FE"/>
    <w:rsid w:val="001B6307"/>
    <w:rsid w:val="001B634D"/>
    <w:rsid w:val="001B636B"/>
    <w:rsid w:val="001B6376"/>
    <w:rsid w:val="001B63AD"/>
    <w:rsid w:val="001B63BC"/>
    <w:rsid w:val="001B63C4"/>
    <w:rsid w:val="001B63E3"/>
    <w:rsid w:val="001B6425"/>
    <w:rsid w:val="001B646C"/>
    <w:rsid w:val="001B6483"/>
    <w:rsid w:val="001B6496"/>
    <w:rsid w:val="001B649E"/>
    <w:rsid w:val="001B64C9"/>
    <w:rsid w:val="001B64FE"/>
    <w:rsid w:val="001B6511"/>
    <w:rsid w:val="001B6520"/>
    <w:rsid w:val="001B6535"/>
    <w:rsid w:val="001B6537"/>
    <w:rsid w:val="001B65EC"/>
    <w:rsid w:val="001B65F1"/>
    <w:rsid w:val="001B65F9"/>
    <w:rsid w:val="001B6601"/>
    <w:rsid w:val="001B663F"/>
    <w:rsid w:val="001B666D"/>
    <w:rsid w:val="001B670A"/>
    <w:rsid w:val="001B670C"/>
    <w:rsid w:val="001B6712"/>
    <w:rsid w:val="001B674B"/>
    <w:rsid w:val="001B6796"/>
    <w:rsid w:val="001B67BA"/>
    <w:rsid w:val="001B67C9"/>
    <w:rsid w:val="001B67CA"/>
    <w:rsid w:val="001B67EE"/>
    <w:rsid w:val="001B6858"/>
    <w:rsid w:val="001B685F"/>
    <w:rsid w:val="001B687D"/>
    <w:rsid w:val="001B68B0"/>
    <w:rsid w:val="001B68F4"/>
    <w:rsid w:val="001B695F"/>
    <w:rsid w:val="001B6A15"/>
    <w:rsid w:val="001B6A18"/>
    <w:rsid w:val="001B6A4A"/>
    <w:rsid w:val="001B6A50"/>
    <w:rsid w:val="001B6A55"/>
    <w:rsid w:val="001B6A96"/>
    <w:rsid w:val="001B6ACA"/>
    <w:rsid w:val="001B6AEA"/>
    <w:rsid w:val="001B6AF8"/>
    <w:rsid w:val="001B6B99"/>
    <w:rsid w:val="001B6BE2"/>
    <w:rsid w:val="001B6C24"/>
    <w:rsid w:val="001B6CA0"/>
    <w:rsid w:val="001B6D0F"/>
    <w:rsid w:val="001B6D4F"/>
    <w:rsid w:val="001B6D57"/>
    <w:rsid w:val="001B6D98"/>
    <w:rsid w:val="001B6D9E"/>
    <w:rsid w:val="001B6DD3"/>
    <w:rsid w:val="001B6DDC"/>
    <w:rsid w:val="001B6E48"/>
    <w:rsid w:val="001B6E89"/>
    <w:rsid w:val="001B6ECF"/>
    <w:rsid w:val="001B6EE6"/>
    <w:rsid w:val="001B6F03"/>
    <w:rsid w:val="001B6F3B"/>
    <w:rsid w:val="001B6F67"/>
    <w:rsid w:val="001B700A"/>
    <w:rsid w:val="001B706F"/>
    <w:rsid w:val="001B7071"/>
    <w:rsid w:val="001B70A8"/>
    <w:rsid w:val="001B710A"/>
    <w:rsid w:val="001B7121"/>
    <w:rsid w:val="001B7122"/>
    <w:rsid w:val="001B7134"/>
    <w:rsid w:val="001B7185"/>
    <w:rsid w:val="001B71AD"/>
    <w:rsid w:val="001B71AF"/>
    <w:rsid w:val="001B71B6"/>
    <w:rsid w:val="001B7249"/>
    <w:rsid w:val="001B7289"/>
    <w:rsid w:val="001B728A"/>
    <w:rsid w:val="001B72D5"/>
    <w:rsid w:val="001B734E"/>
    <w:rsid w:val="001B737D"/>
    <w:rsid w:val="001B7393"/>
    <w:rsid w:val="001B73A5"/>
    <w:rsid w:val="001B73B2"/>
    <w:rsid w:val="001B73E1"/>
    <w:rsid w:val="001B7437"/>
    <w:rsid w:val="001B74DD"/>
    <w:rsid w:val="001B74E1"/>
    <w:rsid w:val="001B74E4"/>
    <w:rsid w:val="001B74F7"/>
    <w:rsid w:val="001B7503"/>
    <w:rsid w:val="001B750B"/>
    <w:rsid w:val="001B7517"/>
    <w:rsid w:val="001B7555"/>
    <w:rsid w:val="001B756B"/>
    <w:rsid w:val="001B75A3"/>
    <w:rsid w:val="001B75E7"/>
    <w:rsid w:val="001B7613"/>
    <w:rsid w:val="001B761F"/>
    <w:rsid w:val="001B7621"/>
    <w:rsid w:val="001B7631"/>
    <w:rsid w:val="001B7636"/>
    <w:rsid w:val="001B763A"/>
    <w:rsid w:val="001B768C"/>
    <w:rsid w:val="001B7696"/>
    <w:rsid w:val="001B769F"/>
    <w:rsid w:val="001B76C1"/>
    <w:rsid w:val="001B76E1"/>
    <w:rsid w:val="001B770B"/>
    <w:rsid w:val="001B7764"/>
    <w:rsid w:val="001B777E"/>
    <w:rsid w:val="001B7780"/>
    <w:rsid w:val="001B77A1"/>
    <w:rsid w:val="001B77FF"/>
    <w:rsid w:val="001B78AC"/>
    <w:rsid w:val="001B7924"/>
    <w:rsid w:val="001B7926"/>
    <w:rsid w:val="001B794F"/>
    <w:rsid w:val="001B79CB"/>
    <w:rsid w:val="001B79D3"/>
    <w:rsid w:val="001B79FD"/>
    <w:rsid w:val="001B7A26"/>
    <w:rsid w:val="001B7A51"/>
    <w:rsid w:val="001B7A6F"/>
    <w:rsid w:val="001B7A97"/>
    <w:rsid w:val="001B7A9C"/>
    <w:rsid w:val="001B7AA3"/>
    <w:rsid w:val="001B7AA5"/>
    <w:rsid w:val="001B7AA7"/>
    <w:rsid w:val="001B7AE6"/>
    <w:rsid w:val="001B7B3A"/>
    <w:rsid w:val="001B7B40"/>
    <w:rsid w:val="001B7B5C"/>
    <w:rsid w:val="001B7B71"/>
    <w:rsid w:val="001B7C01"/>
    <w:rsid w:val="001B7C12"/>
    <w:rsid w:val="001B7C42"/>
    <w:rsid w:val="001B7C5B"/>
    <w:rsid w:val="001B7C62"/>
    <w:rsid w:val="001B7CC4"/>
    <w:rsid w:val="001B7CD4"/>
    <w:rsid w:val="001B7CE6"/>
    <w:rsid w:val="001B7D31"/>
    <w:rsid w:val="001B7D8A"/>
    <w:rsid w:val="001B7DB2"/>
    <w:rsid w:val="001B7DE8"/>
    <w:rsid w:val="001B7E4E"/>
    <w:rsid w:val="001B7E5D"/>
    <w:rsid w:val="001B7E7D"/>
    <w:rsid w:val="001B7E88"/>
    <w:rsid w:val="001B7ED4"/>
    <w:rsid w:val="001B7F28"/>
    <w:rsid w:val="001B7F45"/>
    <w:rsid w:val="001B7F6A"/>
    <w:rsid w:val="001B7FC3"/>
    <w:rsid w:val="001C000A"/>
    <w:rsid w:val="001C000D"/>
    <w:rsid w:val="001C001F"/>
    <w:rsid w:val="001C0086"/>
    <w:rsid w:val="001C00AB"/>
    <w:rsid w:val="001C00DB"/>
    <w:rsid w:val="001C0120"/>
    <w:rsid w:val="001C0121"/>
    <w:rsid w:val="001C01B0"/>
    <w:rsid w:val="001C01D9"/>
    <w:rsid w:val="001C01FF"/>
    <w:rsid w:val="001C0252"/>
    <w:rsid w:val="001C0257"/>
    <w:rsid w:val="001C0259"/>
    <w:rsid w:val="001C028C"/>
    <w:rsid w:val="001C02A3"/>
    <w:rsid w:val="001C02C9"/>
    <w:rsid w:val="001C02D4"/>
    <w:rsid w:val="001C02E1"/>
    <w:rsid w:val="001C0303"/>
    <w:rsid w:val="001C0309"/>
    <w:rsid w:val="001C0324"/>
    <w:rsid w:val="001C0326"/>
    <w:rsid w:val="001C0329"/>
    <w:rsid w:val="001C032C"/>
    <w:rsid w:val="001C0339"/>
    <w:rsid w:val="001C033B"/>
    <w:rsid w:val="001C0372"/>
    <w:rsid w:val="001C0373"/>
    <w:rsid w:val="001C039E"/>
    <w:rsid w:val="001C03CD"/>
    <w:rsid w:val="001C0411"/>
    <w:rsid w:val="001C0412"/>
    <w:rsid w:val="001C0415"/>
    <w:rsid w:val="001C0435"/>
    <w:rsid w:val="001C044D"/>
    <w:rsid w:val="001C04AE"/>
    <w:rsid w:val="001C0507"/>
    <w:rsid w:val="001C0543"/>
    <w:rsid w:val="001C05A7"/>
    <w:rsid w:val="001C05EB"/>
    <w:rsid w:val="001C0615"/>
    <w:rsid w:val="001C0629"/>
    <w:rsid w:val="001C062C"/>
    <w:rsid w:val="001C0669"/>
    <w:rsid w:val="001C06C2"/>
    <w:rsid w:val="001C06CE"/>
    <w:rsid w:val="001C071C"/>
    <w:rsid w:val="001C0721"/>
    <w:rsid w:val="001C078E"/>
    <w:rsid w:val="001C07CC"/>
    <w:rsid w:val="001C0843"/>
    <w:rsid w:val="001C08EE"/>
    <w:rsid w:val="001C090D"/>
    <w:rsid w:val="001C093C"/>
    <w:rsid w:val="001C094A"/>
    <w:rsid w:val="001C0963"/>
    <w:rsid w:val="001C096B"/>
    <w:rsid w:val="001C0973"/>
    <w:rsid w:val="001C098C"/>
    <w:rsid w:val="001C0998"/>
    <w:rsid w:val="001C0A1D"/>
    <w:rsid w:val="001C0A30"/>
    <w:rsid w:val="001C0A36"/>
    <w:rsid w:val="001C0A68"/>
    <w:rsid w:val="001C0AC7"/>
    <w:rsid w:val="001C0AFD"/>
    <w:rsid w:val="001C0B10"/>
    <w:rsid w:val="001C0B3A"/>
    <w:rsid w:val="001C0B63"/>
    <w:rsid w:val="001C0B66"/>
    <w:rsid w:val="001C0B9A"/>
    <w:rsid w:val="001C0BCD"/>
    <w:rsid w:val="001C0C18"/>
    <w:rsid w:val="001C0C40"/>
    <w:rsid w:val="001C0C62"/>
    <w:rsid w:val="001C0CAF"/>
    <w:rsid w:val="001C0CD1"/>
    <w:rsid w:val="001C0CDE"/>
    <w:rsid w:val="001C0D03"/>
    <w:rsid w:val="001C0D05"/>
    <w:rsid w:val="001C0D0C"/>
    <w:rsid w:val="001C0D42"/>
    <w:rsid w:val="001C0D63"/>
    <w:rsid w:val="001C0DFE"/>
    <w:rsid w:val="001C0E8A"/>
    <w:rsid w:val="001C0E96"/>
    <w:rsid w:val="001C0F25"/>
    <w:rsid w:val="001C0F36"/>
    <w:rsid w:val="001C0F54"/>
    <w:rsid w:val="001C0F8E"/>
    <w:rsid w:val="001C0FB8"/>
    <w:rsid w:val="001C0FEE"/>
    <w:rsid w:val="001C104F"/>
    <w:rsid w:val="001C106E"/>
    <w:rsid w:val="001C1091"/>
    <w:rsid w:val="001C10A4"/>
    <w:rsid w:val="001C10B1"/>
    <w:rsid w:val="001C10EC"/>
    <w:rsid w:val="001C10ED"/>
    <w:rsid w:val="001C10F8"/>
    <w:rsid w:val="001C1119"/>
    <w:rsid w:val="001C1122"/>
    <w:rsid w:val="001C115B"/>
    <w:rsid w:val="001C1171"/>
    <w:rsid w:val="001C1175"/>
    <w:rsid w:val="001C1176"/>
    <w:rsid w:val="001C11F8"/>
    <w:rsid w:val="001C1237"/>
    <w:rsid w:val="001C123E"/>
    <w:rsid w:val="001C1259"/>
    <w:rsid w:val="001C1283"/>
    <w:rsid w:val="001C12D9"/>
    <w:rsid w:val="001C12EE"/>
    <w:rsid w:val="001C131F"/>
    <w:rsid w:val="001C135C"/>
    <w:rsid w:val="001C1364"/>
    <w:rsid w:val="001C138A"/>
    <w:rsid w:val="001C13FF"/>
    <w:rsid w:val="001C1408"/>
    <w:rsid w:val="001C1426"/>
    <w:rsid w:val="001C14A1"/>
    <w:rsid w:val="001C14BE"/>
    <w:rsid w:val="001C14CD"/>
    <w:rsid w:val="001C14D0"/>
    <w:rsid w:val="001C14E6"/>
    <w:rsid w:val="001C1505"/>
    <w:rsid w:val="001C1539"/>
    <w:rsid w:val="001C155D"/>
    <w:rsid w:val="001C15C4"/>
    <w:rsid w:val="001C15F5"/>
    <w:rsid w:val="001C1648"/>
    <w:rsid w:val="001C1669"/>
    <w:rsid w:val="001C166D"/>
    <w:rsid w:val="001C1674"/>
    <w:rsid w:val="001C169B"/>
    <w:rsid w:val="001C16AA"/>
    <w:rsid w:val="001C16E7"/>
    <w:rsid w:val="001C16FF"/>
    <w:rsid w:val="001C173C"/>
    <w:rsid w:val="001C179A"/>
    <w:rsid w:val="001C17A7"/>
    <w:rsid w:val="001C17C2"/>
    <w:rsid w:val="001C17D1"/>
    <w:rsid w:val="001C1862"/>
    <w:rsid w:val="001C186E"/>
    <w:rsid w:val="001C189C"/>
    <w:rsid w:val="001C18B8"/>
    <w:rsid w:val="001C18BF"/>
    <w:rsid w:val="001C1922"/>
    <w:rsid w:val="001C1923"/>
    <w:rsid w:val="001C1927"/>
    <w:rsid w:val="001C1933"/>
    <w:rsid w:val="001C1974"/>
    <w:rsid w:val="001C1990"/>
    <w:rsid w:val="001C199A"/>
    <w:rsid w:val="001C19D4"/>
    <w:rsid w:val="001C19FD"/>
    <w:rsid w:val="001C1A71"/>
    <w:rsid w:val="001C1A72"/>
    <w:rsid w:val="001C1AA6"/>
    <w:rsid w:val="001C1ADC"/>
    <w:rsid w:val="001C1ADD"/>
    <w:rsid w:val="001C1B3B"/>
    <w:rsid w:val="001C1B69"/>
    <w:rsid w:val="001C1B6F"/>
    <w:rsid w:val="001C1BC1"/>
    <w:rsid w:val="001C1C0A"/>
    <w:rsid w:val="001C1C2D"/>
    <w:rsid w:val="001C1C31"/>
    <w:rsid w:val="001C1C5A"/>
    <w:rsid w:val="001C1C89"/>
    <w:rsid w:val="001C1C94"/>
    <w:rsid w:val="001C1CEB"/>
    <w:rsid w:val="001C1D35"/>
    <w:rsid w:val="001C1D7E"/>
    <w:rsid w:val="001C1DA9"/>
    <w:rsid w:val="001C1DB9"/>
    <w:rsid w:val="001C1E2A"/>
    <w:rsid w:val="001C1E3A"/>
    <w:rsid w:val="001C1E96"/>
    <w:rsid w:val="001C1EC1"/>
    <w:rsid w:val="001C1ECE"/>
    <w:rsid w:val="001C1F49"/>
    <w:rsid w:val="001C1F4F"/>
    <w:rsid w:val="001C1F61"/>
    <w:rsid w:val="001C1F6E"/>
    <w:rsid w:val="001C1F8A"/>
    <w:rsid w:val="001C1FA1"/>
    <w:rsid w:val="001C1FA4"/>
    <w:rsid w:val="001C1FA6"/>
    <w:rsid w:val="001C1FCF"/>
    <w:rsid w:val="001C2000"/>
    <w:rsid w:val="001C204A"/>
    <w:rsid w:val="001C2068"/>
    <w:rsid w:val="001C2083"/>
    <w:rsid w:val="001C2090"/>
    <w:rsid w:val="001C20AC"/>
    <w:rsid w:val="001C20C7"/>
    <w:rsid w:val="001C20C8"/>
    <w:rsid w:val="001C20D6"/>
    <w:rsid w:val="001C20DF"/>
    <w:rsid w:val="001C210A"/>
    <w:rsid w:val="001C2165"/>
    <w:rsid w:val="001C2167"/>
    <w:rsid w:val="001C21A4"/>
    <w:rsid w:val="001C21B2"/>
    <w:rsid w:val="001C21E0"/>
    <w:rsid w:val="001C2245"/>
    <w:rsid w:val="001C224F"/>
    <w:rsid w:val="001C2272"/>
    <w:rsid w:val="001C2283"/>
    <w:rsid w:val="001C22AE"/>
    <w:rsid w:val="001C2398"/>
    <w:rsid w:val="001C23B5"/>
    <w:rsid w:val="001C23CB"/>
    <w:rsid w:val="001C23CD"/>
    <w:rsid w:val="001C23CE"/>
    <w:rsid w:val="001C23FB"/>
    <w:rsid w:val="001C2416"/>
    <w:rsid w:val="001C2431"/>
    <w:rsid w:val="001C2461"/>
    <w:rsid w:val="001C24BF"/>
    <w:rsid w:val="001C24FA"/>
    <w:rsid w:val="001C251F"/>
    <w:rsid w:val="001C2550"/>
    <w:rsid w:val="001C256E"/>
    <w:rsid w:val="001C25B0"/>
    <w:rsid w:val="001C25BC"/>
    <w:rsid w:val="001C2634"/>
    <w:rsid w:val="001C2639"/>
    <w:rsid w:val="001C2683"/>
    <w:rsid w:val="001C268E"/>
    <w:rsid w:val="001C26B2"/>
    <w:rsid w:val="001C26BA"/>
    <w:rsid w:val="001C26CD"/>
    <w:rsid w:val="001C26FA"/>
    <w:rsid w:val="001C2713"/>
    <w:rsid w:val="001C2718"/>
    <w:rsid w:val="001C2733"/>
    <w:rsid w:val="001C2769"/>
    <w:rsid w:val="001C2790"/>
    <w:rsid w:val="001C279F"/>
    <w:rsid w:val="001C27CF"/>
    <w:rsid w:val="001C27E2"/>
    <w:rsid w:val="001C2813"/>
    <w:rsid w:val="001C2858"/>
    <w:rsid w:val="001C2869"/>
    <w:rsid w:val="001C2893"/>
    <w:rsid w:val="001C28B6"/>
    <w:rsid w:val="001C28F3"/>
    <w:rsid w:val="001C2915"/>
    <w:rsid w:val="001C291D"/>
    <w:rsid w:val="001C2925"/>
    <w:rsid w:val="001C296C"/>
    <w:rsid w:val="001C2975"/>
    <w:rsid w:val="001C29FC"/>
    <w:rsid w:val="001C2A13"/>
    <w:rsid w:val="001C2A30"/>
    <w:rsid w:val="001C2A6D"/>
    <w:rsid w:val="001C2A7E"/>
    <w:rsid w:val="001C2A7F"/>
    <w:rsid w:val="001C2A83"/>
    <w:rsid w:val="001C2A9D"/>
    <w:rsid w:val="001C2AAA"/>
    <w:rsid w:val="001C2ADF"/>
    <w:rsid w:val="001C2AED"/>
    <w:rsid w:val="001C2B1F"/>
    <w:rsid w:val="001C2B29"/>
    <w:rsid w:val="001C2B5A"/>
    <w:rsid w:val="001C2BBA"/>
    <w:rsid w:val="001C2C21"/>
    <w:rsid w:val="001C2C25"/>
    <w:rsid w:val="001C2C43"/>
    <w:rsid w:val="001C2C4A"/>
    <w:rsid w:val="001C2C88"/>
    <w:rsid w:val="001C2CC7"/>
    <w:rsid w:val="001C2D11"/>
    <w:rsid w:val="001C2D2A"/>
    <w:rsid w:val="001C2D44"/>
    <w:rsid w:val="001C2DB7"/>
    <w:rsid w:val="001C2E1C"/>
    <w:rsid w:val="001C2E2E"/>
    <w:rsid w:val="001C2E56"/>
    <w:rsid w:val="001C2E76"/>
    <w:rsid w:val="001C2E8C"/>
    <w:rsid w:val="001C2ECB"/>
    <w:rsid w:val="001C2F27"/>
    <w:rsid w:val="001C2F3D"/>
    <w:rsid w:val="001C2F4C"/>
    <w:rsid w:val="001C2F97"/>
    <w:rsid w:val="001C2FAB"/>
    <w:rsid w:val="001C305F"/>
    <w:rsid w:val="001C3067"/>
    <w:rsid w:val="001C3087"/>
    <w:rsid w:val="001C3092"/>
    <w:rsid w:val="001C309E"/>
    <w:rsid w:val="001C30D1"/>
    <w:rsid w:val="001C30F5"/>
    <w:rsid w:val="001C311C"/>
    <w:rsid w:val="001C3177"/>
    <w:rsid w:val="001C3178"/>
    <w:rsid w:val="001C31C4"/>
    <w:rsid w:val="001C3215"/>
    <w:rsid w:val="001C3217"/>
    <w:rsid w:val="001C3228"/>
    <w:rsid w:val="001C322E"/>
    <w:rsid w:val="001C3244"/>
    <w:rsid w:val="001C325E"/>
    <w:rsid w:val="001C3263"/>
    <w:rsid w:val="001C3265"/>
    <w:rsid w:val="001C326F"/>
    <w:rsid w:val="001C3287"/>
    <w:rsid w:val="001C3293"/>
    <w:rsid w:val="001C32CA"/>
    <w:rsid w:val="001C32D6"/>
    <w:rsid w:val="001C32FA"/>
    <w:rsid w:val="001C3301"/>
    <w:rsid w:val="001C3342"/>
    <w:rsid w:val="001C3346"/>
    <w:rsid w:val="001C3362"/>
    <w:rsid w:val="001C337D"/>
    <w:rsid w:val="001C339F"/>
    <w:rsid w:val="001C33BB"/>
    <w:rsid w:val="001C33FB"/>
    <w:rsid w:val="001C3452"/>
    <w:rsid w:val="001C3465"/>
    <w:rsid w:val="001C3472"/>
    <w:rsid w:val="001C349F"/>
    <w:rsid w:val="001C34E6"/>
    <w:rsid w:val="001C34EE"/>
    <w:rsid w:val="001C34F3"/>
    <w:rsid w:val="001C3505"/>
    <w:rsid w:val="001C3508"/>
    <w:rsid w:val="001C350F"/>
    <w:rsid w:val="001C3517"/>
    <w:rsid w:val="001C3555"/>
    <w:rsid w:val="001C358F"/>
    <w:rsid w:val="001C35DE"/>
    <w:rsid w:val="001C3619"/>
    <w:rsid w:val="001C3647"/>
    <w:rsid w:val="001C3665"/>
    <w:rsid w:val="001C3698"/>
    <w:rsid w:val="001C36B6"/>
    <w:rsid w:val="001C3701"/>
    <w:rsid w:val="001C3770"/>
    <w:rsid w:val="001C3814"/>
    <w:rsid w:val="001C3821"/>
    <w:rsid w:val="001C3829"/>
    <w:rsid w:val="001C386A"/>
    <w:rsid w:val="001C38C1"/>
    <w:rsid w:val="001C38DF"/>
    <w:rsid w:val="001C3902"/>
    <w:rsid w:val="001C3922"/>
    <w:rsid w:val="001C3932"/>
    <w:rsid w:val="001C3970"/>
    <w:rsid w:val="001C3986"/>
    <w:rsid w:val="001C39A4"/>
    <w:rsid w:val="001C39B8"/>
    <w:rsid w:val="001C39C8"/>
    <w:rsid w:val="001C3A31"/>
    <w:rsid w:val="001C3A84"/>
    <w:rsid w:val="001C3A8E"/>
    <w:rsid w:val="001C3B01"/>
    <w:rsid w:val="001C3B0F"/>
    <w:rsid w:val="001C3B1F"/>
    <w:rsid w:val="001C3B30"/>
    <w:rsid w:val="001C3B47"/>
    <w:rsid w:val="001C3B55"/>
    <w:rsid w:val="001C3B62"/>
    <w:rsid w:val="001C3B65"/>
    <w:rsid w:val="001C3B7B"/>
    <w:rsid w:val="001C3C3B"/>
    <w:rsid w:val="001C3CA6"/>
    <w:rsid w:val="001C3CAA"/>
    <w:rsid w:val="001C3CAD"/>
    <w:rsid w:val="001C3CC5"/>
    <w:rsid w:val="001C3CD1"/>
    <w:rsid w:val="001C3CF5"/>
    <w:rsid w:val="001C3D42"/>
    <w:rsid w:val="001C3D71"/>
    <w:rsid w:val="001C3D98"/>
    <w:rsid w:val="001C3D99"/>
    <w:rsid w:val="001C3DDB"/>
    <w:rsid w:val="001C3DF6"/>
    <w:rsid w:val="001C3DF8"/>
    <w:rsid w:val="001C3E05"/>
    <w:rsid w:val="001C3E1D"/>
    <w:rsid w:val="001C3E86"/>
    <w:rsid w:val="001C3F51"/>
    <w:rsid w:val="001C3F85"/>
    <w:rsid w:val="001C3F97"/>
    <w:rsid w:val="001C3FDD"/>
    <w:rsid w:val="001C3FEF"/>
    <w:rsid w:val="001C4022"/>
    <w:rsid w:val="001C4039"/>
    <w:rsid w:val="001C4051"/>
    <w:rsid w:val="001C40B6"/>
    <w:rsid w:val="001C40B8"/>
    <w:rsid w:val="001C40CB"/>
    <w:rsid w:val="001C40E0"/>
    <w:rsid w:val="001C412E"/>
    <w:rsid w:val="001C4153"/>
    <w:rsid w:val="001C4163"/>
    <w:rsid w:val="001C4177"/>
    <w:rsid w:val="001C41A2"/>
    <w:rsid w:val="001C4230"/>
    <w:rsid w:val="001C4256"/>
    <w:rsid w:val="001C428E"/>
    <w:rsid w:val="001C42AC"/>
    <w:rsid w:val="001C42FB"/>
    <w:rsid w:val="001C4302"/>
    <w:rsid w:val="001C4340"/>
    <w:rsid w:val="001C4371"/>
    <w:rsid w:val="001C4389"/>
    <w:rsid w:val="001C43AF"/>
    <w:rsid w:val="001C43BD"/>
    <w:rsid w:val="001C43CB"/>
    <w:rsid w:val="001C43CC"/>
    <w:rsid w:val="001C43D0"/>
    <w:rsid w:val="001C43F7"/>
    <w:rsid w:val="001C442C"/>
    <w:rsid w:val="001C4448"/>
    <w:rsid w:val="001C444B"/>
    <w:rsid w:val="001C445F"/>
    <w:rsid w:val="001C44FB"/>
    <w:rsid w:val="001C4509"/>
    <w:rsid w:val="001C4540"/>
    <w:rsid w:val="001C4558"/>
    <w:rsid w:val="001C4569"/>
    <w:rsid w:val="001C45CF"/>
    <w:rsid w:val="001C45D9"/>
    <w:rsid w:val="001C45E6"/>
    <w:rsid w:val="001C461F"/>
    <w:rsid w:val="001C465B"/>
    <w:rsid w:val="001C46C9"/>
    <w:rsid w:val="001C46EF"/>
    <w:rsid w:val="001C4724"/>
    <w:rsid w:val="001C4748"/>
    <w:rsid w:val="001C4792"/>
    <w:rsid w:val="001C47C7"/>
    <w:rsid w:val="001C47CB"/>
    <w:rsid w:val="001C47F6"/>
    <w:rsid w:val="001C4837"/>
    <w:rsid w:val="001C487B"/>
    <w:rsid w:val="001C48BD"/>
    <w:rsid w:val="001C48F6"/>
    <w:rsid w:val="001C4969"/>
    <w:rsid w:val="001C4975"/>
    <w:rsid w:val="001C4983"/>
    <w:rsid w:val="001C49A4"/>
    <w:rsid w:val="001C49CC"/>
    <w:rsid w:val="001C4A47"/>
    <w:rsid w:val="001C4A57"/>
    <w:rsid w:val="001C4A81"/>
    <w:rsid w:val="001C4AE7"/>
    <w:rsid w:val="001C4B13"/>
    <w:rsid w:val="001C4B53"/>
    <w:rsid w:val="001C4B59"/>
    <w:rsid w:val="001C4B78"/>
    <w:rsid w:val="001C4B84"/>
    <w:rsid w:val="001C4BD8"/>
    <w:rsid w:val="001C4BE8"/>
    <w:rsid w:val="001C4C2D"/>
    <w:rsid w:val="001C4C36"/>
    <w:rsid w:val="001C4C88"/>
    <w:rsid w:val="001C4C92"/>
    <w:rsid w:val="001C4C99"/>
    <w:rsid w:val="001C4C9E"/>
    <w:rsid w:val="001C4CB6"/>
    <w:rsid w:val="001C4CEC"/>
    <w:rsid w:val="001C4D26"/>
    <w:rsid w:val="001C4D95"/>
    <w:rsid w:val="001C4DCB"/>
    <w:rsid w:val="001C4DEA"/>
    <w:rsid w:val="001C4E1E"/>
    <w:rsid w:val="001C4E5F"/>
    <w:rsid w:val="001C4E66"/>
    <w:rsid w:val="001C4E80"/>
    <w:rsid w:val="001C4E82"/>
    <w:rsid w:val="001C4EB0"/>
    <w:rsid w:val="001C4EF3"/>
    <w:rsid w:val="001C4EFB"/>
    <w:rsid w:val="001C4F1D"/>
    <w:rsid w:val="001C4F26"/>
    <w:rsid w:val="001C4F85"/>
    <w:rsid w:val="001C4FB6"/>
    <w:rsid w:val="001C4FBC"/>
    <w:rsid w:val="001C4FE6"/>
    <w:rsid w:val="001C4FEB"/>
    <w:rsid w:val="001C4FF2"/>
    <w:rsid w:val="001C4FFF"/>
    <w:rsid w:val="001C500C"/>
    <w:rsid w:val="001C5029"/>
    <w:rsid w:val="001C5052"/>
    <w:rsid w:val="001C5082"/>
    <w:rsid w:val="001C5107"/>
    <w:rsid w:val="001C5129"/>
    <w:rsid w:val="001C519A"/>
    <w:rsid w:val="001C51AA"/>
    <w:rsid w:val="001C522B"/>
    <w:rsid w:val="001C5242"/>
    <w:rsid w:val="001C528F"/>
    <w:rsid w:val="001C5299"/>
    <w:rsid w:val="001C529C"/>
    <w:rsid w:val="001C52AE"/>
    <w:rsid w:val="001C52F4"/>
    <w:rsid w:val="001C5327"/>
    <w:rsid w:val="001C5353"/>
    <w:rsid w:val="001C535E"/>
    <w:rsid w:val="001C5415"/>
    <w:rsid w:val="001C541B"/>
    <w:rsid w:val="001C544F"/>
    <w:rsid w:val="001C54CF"/>
    <w:rsid w:val="001C5527"/>
    <w:rsid w:val="001C5543"/>
    <w:rsid w:val="001C554B"/>
    <w:rsid w:val="001C5586"/>
    <w:rsid w:val="001C55BA"/>
    <w:rsid w:val="001C56F6"/>
    <w:rsid w:val="001C5710"/>
    <w:rsid w:val="001C572A"/>
    <w:rsid w:val="001C5767"/>
    <w:rsid w:val="001C5796"/>
    <w:rsid w:val="001C5798"/>
    <w:rsid w:val="001C579A"/>
    <w:rsid w:val="001C579B"/>
    <w:rsid w:val="001C57F7"/>
    <w:rsid w:val="001C581C"/>
    <w:rsid w:val="001C584E"/>
    <w:rsid w:val="001C5899"/>
    <w:rsid w:val="001C58A2"/>
    <w:rsid w:val="001C590F"/>
    <w:rsid w:val="001C592E"/>
    <w:rsid w:val="001C5938"/>
    <w:rsid w:val="001C593C"/>
    <w:rsid w:val="001C5953"/>
    <w:rsid w:val="001C5975"/>
    <w:rsid w:val="001C5980"/>
    <w:rsid w:val="001C59CE"/>
    <w:rsid w:val="001C5A11"/>
    <w:rsid w:val="001C5A20"/>
    <w:rsid w:val="001C5A3E"/>
    <w:rsid w:val="001C5A41"/>
    <w:rsid w:val="001C5A43"/>
    <w:rsid w:val="001C5A64"/>
    <w:rsid w:val="001C5AA4"/>
    <w:rsid w:val="001C5AC6"/>
    <w:rsid w:val="001C5B0C"/>
    <w:rsid w:val="001C5B24"/>
    <w:rsid w:val="001C5B26"/>
    <w:rsid w:val="001C5B2B"/>
    <w:rsid w:val="001C5B2C"/>
    <w:rsid w:val="001C5B3C"/>
    <w:rsid w:val="001C5B41"/>
    <w:rsid w:val="001C5B50"/>
    <w:rsid w:val="001C5B77"/>
    <w:rsid w:val="001C5B81"/>
    <w:rsid w:val="001C5BE4"/>
    <w:rsid w:val="001C5BE5"/>
    <w:rsid w:val="001C5BE9"/>
    <w:rsid w:val="001C5C28"/>
    <w:rsid w:val="001C5CBC"/>
    <w:rsid w:val="001C5CC5"/>
    <w:rsid w:val="001C5CF7"/>
    <w:rsid w:val="001C5CFF"/>
    <w:rsid w:val="001C5D0A"/>
    <w:rsid w:val="001C5D16"/>
    <w:rsid w:val="001C5D49"/>
    <w:rsid w:val="001C5DC6"/>
    <w:rsid w:val="001C5DDE"/>
    <w:rsid w:val="001C5DEA"/>
    <w:rsid w:val="001C5DF3"/>
    <w:rsid w:val="001C5E21"/>
    <w:rsid w:val="001C5E37"/>
    <w:rsid w:val="001C5E9B"/>
    <w:rsid w:val="001C5EA0"/>
    <w:rsid w:val="001C5EF4"/>
    <w:rsid w:val="001C5F15"/>
    <w:rsid w:val="001C5F3F"/>
    <w:rsid w:val="001C5F64"/>
    <w:rsid w:val="001C5F8E"/>
    <w:rsid w:val="001C5FB7"/>
    <w:rsid w:val="001C6003"/>
    <w:rsid w:val="001C6011"/>
    <w:rsid w:val="001C6032"/>
    <w:rsid w:val="001C6048"/>
    <w:rsid w:val="001C6055"/>
    <w:rsid w:val="001C6056"/>
    <w:rsid w:val="001C60EE"/>
    <w:rsid w:val="001C614F"/>
    <w:rsid w:val="001C6161"/>
    <w:rsid w:val="001C6190"/>
    <w:rsid w:val="001C61D3"/>
    <w:rsid w:val="001C6223"/>
    <w:rsid w:val="001C6226"/>
    <w:rsid w:val="001C6237"/>
    <w:rsid w:val="001C627E"/>
    <w:rsid w:val="001C6297"/>
    <w:rsid w:val="001C62EB"/>
    <w:rsid w:val="001C62FC"/>
    <w:rsid w:val="001C6321"/>
    <w:rsid w:val="001C6328"/>
    <w:rsid w:val="001C6341"/>
    <w:rsid w:val="001C634F"/>
    <w:rsid w:val="001C6354"/>
    <w:rsid w:val="001C63DF"/>
    <w:rsid w:val="001C640D"/>
    <w:rsid w:val="001C6459"/>
    <w:rsid w:val="001C648A"/>
    <w:rsid w:val="001C64D6"/>
    <w:rsid w:val="001C6508"/>
    <w:rsid w:val="001C652F"/>
    <w:rsid w:val="001C657B"/>
    <w:rsid w:val="001C6581"/>
    <w:rsid w:val="001C65D6"/>
    <w:rsid w:val="001C65E7"/>
    <w:rsid w:val="001C65FC"/>
    <w:rsid w:val="001C6611"/>
    <w:rsid w:val="001C6624"/>
    <w:rsid w:val="001C662D"/>
    <w:rsid w:val="001C6634"/>
    <w:rsid w:val="001C664C"/>
    <w:rsid w:val="001C6696"/>
    <w:rsid w:val="001C66F3"/>
    <w:rsid w:val="001C675D"/>
    <w:rsid w:val="001C6777"/>
    <w:rsid w:val="001C6782"/>
    <w:rsid w:val="001C67DA"/>
    <w:rsid w:val="001C67FF"/>
    <w:rsid w:val="001C6847"/>
    <w:rsid w:val="001C68A8"/>
    <w:rsid w:val="001C68BB"/>
    <w:rsid w:val="001C68DF"/>
    <w:rsid w:val="001C695A"/>
    <w:rsid w:val="001C69A0"/>
    <w:rsid w:val="001C69B6"/>
    <w:rsid w:val="001C69C9"/>
    <w:rsid w:val="001C69F3"/>
    <w:rsid w:val="001C69FC"/>
    <w:rsid w:val="001C6A39"/>
    <w:rsid w:val="001C6A82"/>
    <w:rsid w:val="001C6AA2"/>
    <w:rsid w:val="001C6ADA"/>
    <w:rsid w:val="001C6ADF"/>
    <w:rsid w:val="001C6AE0"/>
    <w:rsid w:val="001C6AF9"/>
    <w:rsid w:val="001C6B0B"/>
    <w:rsid w:val="001C6B5D"/>
    <w:rsid w:val="001C6B80"/>
    <w:rsid w:val="001C6B9C"/>
    <w:rsid w:val="001C6BB5"/>
    <w:rsid w:val="001C6BC4"/>
    <w:rsid w:val="001C6BE4"/>
    <w:rsid w:val="001C6C1F"/>
    <w:rsid w:val="001C6C50"/>
    <w:rsid w:val="001C6C5E"/>
    <w:rsid w:val="001C6CB2"/>
    <w:rsid w:val="001C6CB8"/>
    <w:rsid w:val="001C6CBF"/>
    <w:rsid w:val="001C6CE8"/>
    <w:rsid w:val="001C6CF3"/>
    <w:rsid w:val="001C6CF8"/>
    <w:rsid w:val="001C6D23"/>
    <w:rsid w:val="001C6D27"/>
    <w:rsid w:val="001C6D35"/>
    <w:rsid w:val="001C6D36"/>
    <w:rsid w:val="001C6D65"/>
    <w:rsid w:val="001C6D77"/>
    <w:rsid w:val="001C6DAA"/>
    <w:rsid w:val="001C6DCB"/>
    <w:rsid w:val="001C6E15"/>
    <w:rsid w:val="001C6E38"/>
    <w:rsid w:val="001C6E47"/>
    <w:rsid w:val="001C6E99"/>
    <w:rsid w:val="001C6EAB"/>
    <w:rsid w:val="001C6EE7"/>
    <w:rsid w:val="001C6EF2"/>
    <w:rsid w:val="001C6F01"/>
    <w:rsid w:val="001C6F05"/>
    <w:rsid w:val="001C6F11"/>
    <w:rsid w:val="001C6F3D"/>
    <w:rsid w:val="001C6F41"/>
    <w:rsid w:val="001C6F4B"/>
    <w:rsid w:val="001C6FE2"/>
    <w:rsid w:val="001C6FED"/>
    <w:rsid w:val="001C700A"/>
    <w:rsid w:val="001C708D"/>
    <w:rsid w:val="001C70BE"/>
    <w:rsid w:val="001C7104"/>
    <w:rsid w:val="001C7120"/>
    <w:rsid w:val="001C7139"/>
    <w:rsid w:val="001C713C"/>
    <w:rsid w:val="001C7155"/>
    <w:rsid w:val="001C7167"/>
    <w:rsid w:val="001C7194"/>
    <w:rsid w:val="001C71BC"/>
    <w:rsid w:val="001C71FD"/>
    <w:rsid w:val="001C7220"/>
    <w:rsid w:val="001C729C"/>
    <w:rsid w:val="001C72BD"/>
    <w:rsid w:val="001C72D7"/>
    <w:rsid w:val="001C72EE"/>
    <w:rsid w:val="001C7330"/>
    <w:rsid w:val="001C7332"/>
    <w:rsid w:val="001C734D"/>
    <w:rsid w:val="001C7353"/>
    <w:rsid w:val="001C7370"/>
    <w:rsid w:val="001C739A"/>
    <w:rsid w:val="001C739E"/>
    <w:rsid w:val="001C73C4"/>
    <w:rsid w:val="001C741F"/>
    <w:rsid w:val="001C7434"/>
    <w:rsid w:val="001C743B"/>
    <w:rsid w:val="001C745C"/>
    <w:rsid w:val="001C747C"/>
    <w:rsid w:val="001C7484"/>
    <w:rsid w:val="001C74DD"/>
    <w:rsid w:val="001C74EF"/>
    <w:rsid w:val="001C7501"/>
    <w:rsid w:val="001C7505"/>
    <w:rsid w:val="001C751E"/>
    <w:rsid w:val="001C753D"/>
    <w:rsid w:val="001C7546"/>
    <w:rsid w:val="001C754C"/>
    <w:rsid w:val="001C755F"/>
    <w:rsid w:val="001C75C9"/>
    <w:rsid w:val="001C760A"/>
    <w:rsid w:val="001C761A"/>
    <w:rsid w:val="001C7655"/>
    <w:rsid w:val="001C7682"/>
    <w:rsid w:val="001C76BE"/>
    <w:rsid w:val="001C76E6"/>
    <w:rsid w:val="001C76F3"/>
    <w:rsid w:val="001C76FC"/>
    <w:rsid w:val="001C7707"/>
    <w:rsid w:val="001C7732"/>
    <w:rsid w:val="001C7734"/>
    <w:rsid w:val="001C77AB"/>
    <w:rsid w:val="001C77D3"/>
    <w:rsid w:val="001C77FD"/>
    <w:rsid w:val="001C7802"/>
    <w:rsid w:val="001C7806"/>
    <w:rsid w:val="001C7876"/>
    <w:rsid w:val="001C7894"/>
    <w:rsid w:val="001C7895"/>
    <w:rsid w:val="001C78A1"/>
    <w:rsid w:val="001C78B6"/>
    <w:rsid w:val="001C78C4"/>
    <w:rsid w:val="001C78D1"/>
    <w:rsid w:val="001C78D2"/>
    <w:rsid w:val="001C78FB"/>
    <w:rsid w:val="001C795A"/>
    <w:rsid w:val="001C799B"/>
    <w:rsid w:val="001C79BC"/>
    <w:rsid w:val="001C7A18"/>
    <w:rsid w:val="001C7A1E"/>
    <w:rsid w:val="001C7A21"/>
    <w:rsid w:val="001C7A2E"/>
    <w:rsid w:val="001C7AB8"/>
    <w:rsid w:val="001C7AD6"/>
    <w:rsid w:val="001C7B33"/>
    <w:rsid w:val="001C7B38"/>
    <w:rsid w:val="001C7B78"/>
    <w:rsid w:val="001C7B91"/>
    <w:rsid w:val="001C7B9F"/>
    <w:rsid w:val="001C7BA7"/>
    <w:rsid w:val="001C7BBD"/>
    <w:rsid w:val="001C7C34"/>
    <w:rsid w:val="001C7C90"/>
    <w:rsid w:val="001C7CE0"/>
    <w:rsid w:val="001C7CF9"/>
    <w:rsid w:val="001C7D28"/>
    <w:rsid w:val="001C7DB1"/>
    <w:rsid w:val="001C7DBF"/>
    <w:rsid w:val="001C7DC3"/>
    <w:rsid w:val="001C7DC4"/>
    <w:rsid w:val="001C7DF5"/>
    <w:rsid w:val="001C7DF9"/>
    <w:rsid w:val="001C7E52"/>
    <w:rsid w:val="001C7EA7"/>
    <w:rsid w:val="001C7F30"/>
    <w:rsid w:val="001C7F62"/>
    <w:rsid w:val="001C7F79"/>
    <w:rsid w:val="001C7F83"/>
    <w:rsid w:val="001C7F87"/>
    <w:rsid w:val="001C7FBC"/>
    <w:rsid w:val="001C7FC3"/>
    <w:rsid w:val="001C7FCF"/>
    <w:rsid w:val="001C7FF1"/>
    <w:rsid w:val="001D0008"/>
    <w:rsid w:val="001D0067"/>
    <w:rsid w:val="001D007C"/>
    <w:rsid w:val="001D00DA"/>
    <w:rsid w:val="001D0102"/>
    <w:rsid w:val="001D013C"/>
    <w:rsid w:val="001D016E"/>
    <w:rsid w:val="001D0185"/>
    <w:rsid w:val="001D0196"/>
    <w:rsid w:val="001D0200"/>
    <w:rsid w:val="001D020A"/>
    <w:rsid w:val="001D0233"/>
    <w:rsid w:val="001D0271"/>
    <w:rsid w:val="001D0293"/>
    <w:rsid w:val="001D02C3"/>
    <w:rsid w:val="001D02FC"/>
    <w:rsid w:val="001D0328"/>
    <w:rsid w:val="001D034E"/>
    <w:rsid w:val="001D036F"/>
    <w:rsid w:val="001D0387"/>
    <w:rsid w:val="001D039D"/>
    <w:rsid w:val="001D047B"/>
    <w:rsid w:val="001D047C"/>
    <w:rsid w:val="001D04B1"/>
    <w:rsid w:val="001D04CC"/>
    <w:rsid w:val="001D04FB"/>
    <w:rsid w:val="001D0524"/>
    <w:rsid w:val="001D0534"/>
    <w:rsid w:val="001D053E"/>
    <w:rsid w:val="001D0558"/>
    <w:rsid w:val="001D0560"/>
    <w:rsid w:val="001D0567"/>
    <w:rsid w:val="001D058C"/>
    <w:rsid w:val="001D0598"/>
    <w:rsid w:val="001D05A4"/>
    <w:rsid w:val="001D05A6"/>
    <w:rsid w:val="001D05ED"/>
    <w:rsid w:val="001D05EF"/>
    <w:rsid w:val="001D0606"/>
    <w:rsid w:val="001D060C"/>
    <w:rsid w:val="001D0626"/>
    <w:rsid w:val="001D0645"/>
    <w:rsid w:val="001D065B"/>
    <w:rsid w:val="001D06E6"/>
    <w:rsid w:val="001D06E8"/>
    <w:rsid w:val="001D073B"/>
    <w:rsid w:val="001D076F"/>
    <w:rsid w:val="001D078F"/>
    <w:rsid w:val="001D07C1"/>
    <w:rsid w:val="001D07C8"/>
    <w:rsid w:val="001D07CA"/>
    <w:rsid w:val="001D07EC"/>
    <w:rsid w:val="001D0822"/>
    <w:rsid w:val="001D0823"/>
    <w:rsid w:val="001D0849"/>
    <w:rsid w:val="001D08D6"/>
    <w:rsid w:val="001D08DC"/>
    <w:rsid w:val="001D08FE"/>
    <w:rsid w:val="001D090D"/>
    <w:rsid w:val="001D0918"/>
    <w:rsid w:val="001D0982"/>
    <w:rsid w:val="001D0A0F"/>
    <w:rsid w:val="001D0A3C"/>
    <w:rsid w:val="001D0A73"/>
    <w:rsid w:val="001D0AA3"/>
    <w:rsid w:val="001D0AB6"/>
    <w:rsid w:val="001D0AC7"/>
    <w:rsid w:val="001D0AE7"/>
    <w:rsid w:val="001D0AF0"/>
    <w:rsid w:val="001D0B04"/>
    <w:rsid w:val="001D0B05"/>
    <w:rsid w:val="001D0B27"/>
    <w:rsid w:val="001D0B53"/>
    <w:rsid w:val="001D0B60"/>
    <w:rsid w:val="001D0BBE"/>
    <w:rsid w:val="001D0BDD"/>
    <w:rsid w:val="001D0BF0"/>
    <w:rsid w:val="001D0C32"/>
    <w:rsid w:val="001D0C5F"/>
    <w:rsid w:val="001D0C68"/>
    <w:rsid w:val="001D0C95"/>
    <w:rsid w:val="001D0CFF"/>
    <w:rsid w:val="001D0D02"/>
    <w:rsid w:val="001D0D1E"/>
    <w:rsid w:val="001D0D40"/>
    <w:rsid w:val="001D0D44"/>
    <w:rsid w:val="001D0D8C"/>
    <w:rsid w:val="001D0DF2"/>
    <w:rsid w:val="001D0E12"/>
    <w:rsid w:val="001D0E33"/>
    <w:rsid w:val="001D0E62"/>
    <w:rsid w:val="001D0E81"/>
    <w:rsid w:val="001D0E9A"/>
    <w:rsid w:val="001D0EB3"/>
    <w:rsid w:val="001D0EBC"/>
    <w:rsid w:val="001D0EC8"/>
    <w:rsid w:val="001D0EDA"/>
    <w:rsid w:val="001D0EE0"/>
    <w:rsid w:val="001D0EF0"/>
    <w:rsid w:val="001D0EF2"/>
    <w:rsid w:val="001D0EFB"/>
    <w:rsid w:val="001D0F8A"/>
    <w:rsid w:val="001D0F9A"/>
    <w:rsid w:val="001D0FA7"/>
    <w:rsid w:val="001D1017"/>
    <w:rsid w:val="001D1053"/>
    <w:rsid w:val="001D1090"/>
    <w:rsid w:val="001D10EA"/>
    <w:rsid w:val="001D10FD"/>
    <w:rsid w:val="001D113B"/>
    <w:rsid w:val="001D1164"/>
    <w:rsid w:val="001D1186"/>
    <w:rsid w:val="001D1192"/>
    <w:rsid w:val="001D11AF"/>
    <w:rsid w:val="001D11E0"/>
    <w:rsid w:val="001D11EF"/>
    <w:rsid w:val="001D1214"/>
    <w:rsid w:val="001D121E"/>
    <w:rsid w:val="001D1268"/>
    <w:rsid w:val="001D12A0"/>
    <w:rsid w:val="001D1302"/>
    <w:rsid w:val="001D1332"/>
    <w:rsid w:val="001D1342"/>
    <w:rsid w:val="001D136A"/>
    <w:rsid w:val="001D1370"/>
    <w:rsid w:val="001D13B0"/>
    <w:rsid w:val="001D13F0"/>
    <w:rsid w:val="001D1411"/>
    <w:rsid w:val="001D1446"/>
    <w:rsid w:val="001D1472"/>
    <w:rsid w:val="001D148B"/>
    <w:rsid w:val="001D14A5"/>
    <w:rsid w:val="001D150E"/>
    <w:rsid w:val="001D1511"/>
    <w:rsid w:val="001D1520"/>
    <w:rsid w:val="001D1523"/>
    <w:rsid w:val="001D155D"/>
    <w:rsid w:val="001D1574"/>
    <w:rsid w:val="001D157A"/>
    <w:rsid w:val="001D1599"/>
    <w:rsid w:val="001D15AE"/>
    <w:rsid w:val="001D15B0"/>
    <w:rsid w:val="001D1655"/>
    <w:rsid w:val="001D16A9"/>
    <w:rsid w:val="001D16AB"/>
    <w:rsid w:val="001D16D7"/>
    <w:rsid w:val="001D16EC"/>
    <w:rsid w:val="001D16FD"/>
    <w:rsid w:val="001D170D"/>
    <w:rsid w:val="001D1731"/>
    <w:rsid w:val="001D1747"/>
    <w:rsid w:val="001D17F4"/>
    <w:rsid w:val="001D1834"/>
    <w:rsid w:val="001D185B"/>
    <w:rsid w:val="001D188E"/>
    <w:rsid w:val="001D18C8"/>
    <w:rsid w:val="001D192E"/>
    <w:rsid w:val="001D197B"/>
    <w:rsid w:val="001D199A"/>
    <w:rsid w:val="001D199B"/>
    <w:rsid w:val="001D1A1F"/>
    <w:rsid w:val="001D1A22"/>
    <w:rsid w:val="001D1A66"/>
    <w:rsid w:val="001D1A72"/>
    <w:rsid w:val="001D1A82"/>
    <w:rsid w:val="001D1A8A"/>
    <w:rsid w:val="001D1AFF"/>
    <w:rsid w:val="001D1B0E"/>
    <w:rsid w:val="001D1B33"/>
    <w:rsid w:val="001D1B8F"/>
    <w:rsid w:val="001D1B97"/>
    <w:rsid w:val="001D1BB5"/>
    <w:rsid w:val="001D1BB6"/>
    <w:rsid w:val="001D1BBE"/>
    <w:rsid w:val="001D1BC9"/>
    <w:rsid w:val="001D1BD8"/>
    <w:rsid w:val="001D1BE3"/>
    <w:rsid w:val="001D1C0B"/>
    <w:rsid w:val="001D1C6A"/>
    <w:rsid w:val="001D1C7B"/>
    <w:rsid w:val="001D1C86"/>
    <w:rsid w:val="001D1CFE"/>
    <w:rsid w:val="001D1D36"/>
    <w:rsid w:val="001D1D76"/>
    <w:rsid w:val="001D1D98"/>
    <w:rsid w:val="001D1E3A"/>
    <w:rsid w:val="001D1E5A"/>
    <w:rsid w:val="001D1E88"/>
    <w:rsid w:val="001D1E8E"/>
    <w:rsid w:val="001D1EDD"/>
    <w:rsid w:val="001D1F11"/>
    <w:rsid w:val="001D1F19"/>
    <w:rsid w:val="001D1F2F"/>
    <w:rsid w:val="001D1F43"/>
    <w:rsid w:val="001D1FC1"/>
    <w:rsid w:val="001D2011"/>
    <w:rsid w:val="001D201B"/>
    <w:rsid w:val="001D2082"/>
    <w:rsid w:val="001D208A"/>
    <w:rsid w:val="001D209C"/>
    <w:rsid w:val="001D20A3"/>
    <w:rsid w:val="001D20D7"/>
    <w:rsid w:val="001D2123"/>
    <w:rsid w:val="001D212E"/>
    <w:rsid w:val="001D213E"/>
    <w:rsid w:val="001D214A"/>
    <w:rsid w:val="001D2159"/>
    <w:rsid w:val="001D2174"/>
    <w:rsid w:val="001D218E"/>
    <w:rsid w:val="001D21A5"/>
    <w:rsid w:val="001D21AA"/>
    <w:rsid w:val="001D21C8"/>
    <w:rsid w:val="001D2214"/>
    <w:rsid w:val="001D226F"/>
    <w:rsid w:val="001D22AB"/>
    <w:rsid w:val="001D22B0"/>
    <w:rsid w:val="001D22B1"/>
    <w:rsid w:val="001D2304"/>
    <w:rsid w:val="001D2321"/>
    <w:rsid w:val="001D233D"/>
    <w:rsid w:val="001D23E3"/>
    <w:rsid w:val="001D23E5"/>
    <w:rsid w:val="001D2440"/>
    <w:rsid w:val="001D245A"/>
    <w:rsid w:val="001D24E4"/>
    <w:rsid w:val="001D2502"/>
    <w:rsid w:val="001D2555"/>
    <w:rsid w:val="001D255B"/>
    <w:rsid w:val="001D256A"/>
    <w:rsid w:val="001D25B8"/>
    <w:rsid w:val="001D25C6"/>
    <w:rsid w:val="001D25DB"/>
    <w:rsid w:val="001D2608"/>
    <w:rsid w:val="001D2635"/>
    <w:rsid w:val="001D268A"/>
    <w:rsid w:val="001D26E5"/>
    <w:rsid w:val="001D26EF"/>
    <w:rsid w:val="001D2767"/>
    <w:rsid w:val="001D277D"/>
    <w:rsid w:val="001D279E"/>
    <w:rsid w:val="001D27DA"/>
    <w:rsid w:val="001D281E"/>
    <w:rsid w:val="001D2832"/>
    <w:rsid w:val="001D2839"/>
    <w:rsid w:val="001D2881"/>
    <w:rsid w:val="001D28D0"/>
    <w:rsid w:val="001D28F8"/>
    <w:rsid w:val="001D28FE"/>
    <w:rsid w:val="001D29E2"/>
    <w:rsid w:val="001D2A36"/>
    <w:rsid w:val="001D2A4B"/>
    <w:rsid w:val="001D2A65"/>
    <w:rsid w:val="001D2A81"/>
    <w:rsid w:val="001D2A82"/>
    <w:rsid w:val="001D2A88"/>
    <w:rsid w:val="001D2AB0"/>
    <w:rsid w:val="001D2AB6"/>
    <w:rsid w:val="001D2B32"/>
    <w:rsid w:val="001D2B3D"/>
    <w:rsid w:val="001D2B3F"/>
    <w:rsid w:val="001D2BBA"/>
    <w:rsid w:val="001D2BCF"/>
    <w:rsid w:val="001D2BDF"/>
    <w:rsid w:val="001D2C29"/>
    <w:rsid w:val="001D2C3C"/>
    <w:rsid w:val="001D2C3D"/>
    <w:rsid w:val="001D2C53"/>
    <w:rsid w:val="001D2CA2"/>
    <w:rsid w:val="001D2CC2"/>
    <w:rsid w:val="001D2CF4"/>
    <w:rsid w:val="001D2D3D"/>
    <w:rsid w:val="001D2D4C"/>
    <w:rsid w:val="001D2D5D"/>
    <w:rsid w:val="001D2D7A"/>
    <w:rsid w:val="001D2DB2"/>
    <w:rsid w:val="001D2DB5"/>
    <w:rsid w:val="001D2DE7"/>
    <w:rsid w:val="001D2E06"/>
    <w:rsid w:val="001D2E37"/>
    <w:rsid w:val="001D2ED3"/>
    <w:rsid w:val="001D2EE4"/>
    <w:rsid w:val="001D2F1D"/>
    <w:rsid w:val="001D2F23"/>
    <w:rsid w:val="001D2F24"/>
    <w:rsid w:val="001D2F5D"/>
    <w:rsid w:val="001D2F60"/>
    <w:rsid w:val="001D2F76"/>
    <w:rsid w:val="001D2F7C"/>
    <w:rsid w:val="001D2F85"/>
    <w:rsid w:val="001D2FB8"/>
    <w:rsid w:val="001D3006"/>
    <w:rsid w:val="001D3008"/>
    <w:rsid w:val="001D3024"/>
    <w:rsid w:val="001D3026"/>
    <w:rsid w:val="001D30FE"/>
    <w:rsid w:val="001D3127"/>
    <w:rsid w:val="001D3149"/>
    <w:rsid w:val="001D3158"/>
    <w:rsid w:val="001D317B"/>
    <w:rsid w:val="001D31C1"/>
    <w:rsid w:val="001D31CD"/>
    <w:rsid w:val="001D3203"/>
    <w:rsid w:val="001D3204"/>
    <w:rsid w:val="001D320A"/>
    <w:rsid w:val="001D320C"/>
    <w:rsid w:val="001D322B"/>
    <w:rsid w:val="001D3234"/>
    <w:rsid w:val="001D324A"/>
    <w:rsid w:val="001D3266"/>
    <w:rsid w:val="001D32CF"/>
    <w:rsid w:val="001D32E2"/>
    <w:rsid w:val="001D32E9"/>
    <w:rsid w:val="001D3311"/>
    <w:rsid w:val="001D331D"/>
    <w:rsid w:val="001D3375"/>
    <w:rsid w:val="001D33AB"/>
    <w:rsid w:val="001D33B1"/>
    <w:rsid w:val="001D33BB"/>
    <w:rsid w:val="001D33E6"/>
    <w:rsid w:val="001D33F4"/>
    <w:rsid w:val="001D341D"/>
    <w:rsid w:val="001D344F"/>
    <w:rsid w:val="001D34A2"/>
    <w:rsid w:val="001D34A6"/>
    <w:rsid w:val="001D34A9"/>
    <w:rsid w:val="001D34B9"/>
    <w:rsid w:val="001D34D9"/>
    <w:rsid w:val="001D34E0"/>
    <w:rsid w:val="001D34F6"/>
    <w:rsid w:val="001D3519"/>
    <w:rsid w:val="001D3589"/>
    <w:rsid w:val="001D358A"/>
    <w:rsid w:val="001D358F"/>
    <w:rsid w:val="001D359B"/>
    <w:rsid w:val="001D35D6"/>
    <w:rsid w:val="001D36AE"/>
    <w:rsid w:val="001D36C6"/>
    <w:rsid w:val="001D36F5"/>
    <w:rsid w:val="001D3750"/>
    <w:rsid w:val="001D37B3"/>
    <w:rsid w:val="001D37C4"/>
    <w:rsid w:val="001D37C7"/>
    <w:rsid w:val="001D3805"/>
    <w:rsid w:val="001D3866"/>
    <w:rsid w:val="001D386D"/>
    <w:rsid w:val="001D386F"/>
    <w:rsid w:val="001D38C4"/>
    <w:rsid w:val="001D38D9"/>
    <w:rsid w:val="001D395D"/>
    <w:rsid w:val="001D39A8"/>
    <w:rsid w:val="001D39D1"/>
    <w:rsid w:val="001D39E6"/>
    <w:rsid w:val="001D3A21"/>
    <w:rsid w:val="001D3A34"/>
    <w:rsid w:val="001D3A65"/>
    <w:rsid w:val="001D3A76"/>
    <w:rsid w:val="001D3AB1"/>
    <w:rsid w:val="001D3ACE"/>
    <w:rsid w:val="001D3AFE"/>
    <w:rsid w:val="001D3B92"/>
    <w:rsid w:val="001D3BFD"/>
    <w:rsid w:val="001D3C0B"/>
    <w:rsid w:val="001D3C7E"/>
    <w:rsid w:val="001D3C94"/>
    <w:rsid w:val="001D3C9C"/>
    <w:rsid w:val="001D3CA5"/>
    <w:rsid w:val="001D3CF8"/>
    <w:rsid w:val="001D3CFD"/>
    <w:rsid w:val="001D3D5C"/>
    <w:rsid w:val="001D3D66"/>
    <w:rsid w:val="001D3D81"/>
    <w:rsid w:val="001D3D9C"/>
    <w:rsid w:val="001D3DD1"/>
    <w:rsid w:val="001D3DFA"/>
    <w:rsid w:val="001D3E09"/>
    <w:rsid w:val="001D3E45"/>
    <w:rsid w:val="001D3E4B"/>
    <w:rsid w:val="001D3E5B"/>
    <w:rsid w:val="001D3EE1"/>
    <w:rsid w:val="001D3F0E"/>
    <w:rsid w:val="001D3F10"/>
    <w:rsid w:val="001D3FF5"/>
    <w:rsid w:val="001D3FFF"/>
    <w:rsid w:val="001D4014"/>
    <w:rsid w:val="001D4046"/>
    <w:rsid w:val="001D4096"/>
    <w:rsid w:val="001D40BD"/>
    <w:rsid w:val="001D40D6"/>
    <w:rsid w:val="001D40FD"/>
    <w:rsid w:val="001D4137"/>
    <w:rsid w:val="001D4149"/>
    <w:rsid w:val="001D4155"/>
    <w:rsid w:val="001D4161"/>
    <w:rsid w:val="001D4185"/>
    <w:rsid w:val="001D4196"/>
    <w:rsid w:val="001D41BA"/>
    <w:rsid w:val="001D41CC"/>
    <w:rsid w:val="001D41DD"/>
    <w:rsid w:val="001D4239"/>
    <w:rsid w:val="001D4240"/>
    <w:rsid w:val="001D4250"/>
    <w:rsid w:val="001D4280"/>
    <w:rsid w:val="001D42B7"/>
    <w:rsid w:val="001D42F2"/>
    <w:rsid w:val="001D4318"/>
    <w:rsid w:val="001D4336"/>
    <w:rsid w:val="001D4351"/>
    <w:rsid w:val="001D439B"/>
    <w:rsid w:val="001D43B7"/>
    <w:rsid w:val="001D43BF"/>
    <w:rsid w:val="001D43D6"/>
    <w:rsid w:val="001D43E1"/>
    <w:rsid w:val="001D43E7"/>
    <w:rsid w:val="001D43E8"/>
    <w:rsid w:val="001D445A"/>
    <w:rsid w:val="001D44A3"/>
    <w:rsid w:val="001D44C7"/>
    <w:rsid w:val="001D44D1"/>
    <w:rsid w:val="001D44D6"/>
    <w:rsid w:val="001D44EE"/>
    <w:rsid w:val="001D44FB"/>
    <w:rsid w:val="001D453A"/>
    <w:rsid w:val="001D4581"/>
    <w:rsid w:val="001D4589"/>
    <w:rsid w:val="001D45AA"/>
    <w:rsid w:val="001D45AF"/>
    <w:rsid w:val="001D45DF"/>
    <w:rsid w:val="001D4615"/>
    <w:rsid w:val="001D4653"/>
    <w:rsid w:val="001D4672"/>
    <w:rsid w:val="001D4680"/>
    <w:rsid w:val="001D46D8"/>
    <w:rsid w:val="001D46F1"/>
    <w:rsid w:val="001D46F6"/>
    <w:rsid w:val="001D4728"/>
    <w:rsid w:val="001D473C"/>
    <w:rsid w:val="001D475A"/>
    <w:rsid w:val="001D480E"/>
    <w:rsid w:val="001D484E"/>
    <w:rsid w:val="001D4866"/>
    <w:rsid w:val="001D4877"/>
    <w:rsid w:val="001D489F"/>
    <w:rsid w:val="001D48A2"/>
    <w:rsid w:val="001D48A7"/>
    <w:rsid w:val="001D48C1"/>
    <w:rsid w:val="001D48D6"/>
    <w:rsid w:val="001D4936"/>
    <w:rsid w:val="001D4941"/>
    <w:rsid w:val="001D494E"/>
    <w:rsid w:val="001D4961"/>
    <w:rsid w:val="001D49A0"/>
    <w:rsid w:val="001D49B1"/>
    <w:rsid w:val="001D49D4"/>
    <w:rsid w:val="001D49DA"/>
    <w:rsid w:val="001D4A1D"/>
    <w:rsid w:val="001D4A2E"/>
    <w:rsid w:val="001D4A5B"/>
    <w:rsid w:val="001D4A73"/>
    <w:rsid w:val="001D4A9B"/>
    <w:rsid w:val="001D4B39"/>
    <w:rsid w:val="001D4B80"/>
    <w:rsid w:val="001D4BEE"/>
    <w:rsid w:val="001D4BFE"/>
    <w:rsid w:val="001D4C16"/>
    <w:rsid w:val="001D4C93"/>
    <w:rsid w:val="001D4CA3"/>
    <w:rsid w:val="001D4CCD"/>
    <w:rsid w:val="001D4CE9"/>
    <w:rsid w:val="001D4D00"/>
    <w:rsid w:val="001D4D1A"/>
    <w:rsid w:val="001D4DA6"/>
    <w:rsid w:val="001D4DAC"/>
    <w:rsid w:val="001D4DC1"/>
    <w:rsid w:val="001D4E01"/>
    <w:rsid w:val="001D4E32"/>
    <w:rsid w:val="001D4E49"/>
    <w:rsid w:val="001D4E57"/>
    <w:rsid w:val="001D4EA0"/>
    <w:rsid w:val="001D4ED3"/>
    <w:rsid w:val="001D4F50"/>
    <w:rsid w:val="001D4F67"/>
    <w:rsid w:val="001D4F76"/>
    <w:rsid w:val="001D4F9A"/>
    <w:rsid w:val="001D4FA4"/>
    <w:rsid w:val="001D4FA5"/>
    <w:rsid w:val="001D4FE4"/>
    <w:rsid w:val="001D5069"/>
    <w:rsid w:val="001D506F"/>
    <w:rsid w:val="001D50AA"/>
    <w:rsid w:val="001D50C3"/>
    <w:rsid w:val="001D50CD"/>
    <w:rsid w:val="001D50FB"/>
    <w:rsid w:val="001D5148"/>
    <w:rsid w:val="001D514C"/>
    <w:rsid w:val="001D5153"/>
    <w:rsid w:val="001D517A"/>
    <w:rsid w:val="001D51A2"/>
    <w:rsid w:val="001D51F5"/>
    <w:rsid w:val="001D5213"/>
    <w:rsid w:val="001D521D"/>
    <w:rsid w:val="001D524A"/>
    <w:rsid w:val="001D5276"/>
    <w:rsid w:val="001D5282"/>
    <w:rsid w:val="001D52C4"/>
    <w:rsid w:val="001D52D5"/>
    <w:rsid w:val="001D52E7"/>
    <w:rsid w:val="001D5301"/>
    <w:rsid w:val="001D5323"/>
    <w:rsid w:val="001D5339"/>
    <w:rsid w:val="001D5344"/>
    <w:rsid w:val="001D5396"/>
    <w:rsid w:val="001D53CD"/>
    <w:rsid w:val="001D53F9"/>
    <w:rsid w:val="001D5413"/>
    <w:rsid w:val="001D542E"/>
    <w:rsid w:val="001D543C"/>
    <w:rsid w:val="001D5453"/>
    <w:rsid w:val="001D5466"/>
    <w:rsid w:val="001D547A"/>
    <w:rsid w:val="001D549C"/>
    <w:rsid w:val="001D54C8"/>
    <w:rsid w:val="001D54E2"/>
    <w:rsid w:val="001D556D"/>
    <w:rsid w:val="001D55C8"/>
    <w:rsid w:val="001D55D7"/>
    <w:rsid w:val="001D561B"/>
    <w:rsid w:val="001D562B"/>
    <w:rsid w:val="001D564B"/>
    <w:rsid w:val="001D5666"/>
    <w:rsid w:val="001D567C"/>
    <w:rsid w:val="001D56A8"/>
    <w:rsid w:val="001D56AA"/>
    <w:rsid w:val="001D56B5"/>
    <w:rsid w:val="001D56D4"/>
    <w:rsid w:val="001D5709"/>
    <w:rsid w:val="001D5736"/>
    <w:rsid w:val="001D5740"/>
    <w:rsid w:val="001D574B"/>
    <w:rsid w:val="001D578C"/>
    <w:rsid w:val="001D57A5"/>
    <w:rsid w:val="001D57A6"/>
    <w:rsid w:val="001D57E2"/>
    <w:rsid w:val="001D5863"/>
    <w:rsid w:val="001D586A"/>
    <w:rsid w:val="001D586D"/>
    <w:rsid w:val="001D5882"/>
    <w:rsid w:val="001D588F"/>
    <w:rsid w:val="001D58B3"/>
    <w:rsid w:val="001D58CA"/>
    <w:rsid w:val="001D58DF"/>
    <w:rsid w:val="001D5902"/>
    <w:rsid w:val="001D595E"/>
    <w:rsid w:val="001D5985"/>
    <w:rsid w:val="001D59A0"/>
    <w:rsid w:val="001D59E6"/>
    <w:rsid w:val="001D5A30"/>
    <w:rsid w:val="001D5A46"/>
    <w:rsid w:val="001D5A4E"/>
    <w:rsid w:val="001D5A4F"/>
    <w:rsid w:val="001D5A82"/>
    <w:rsid w:val="001D5AA0"/>
    <w:rsid w:val="001D5AA5"/>
    <w:rsid w:val="001D5AAF"/>
    <w:rsid w:val="001D5AC5"/>
    <w:rsid w:val="001D5AF4"/>
    <w:rsid w:val="001D5B17"/>
    <w:rsid w:val="001D5B18"/>
    <w:rsid w:val="001D5B1A"/>
    <w:rsid w:val="001D5B3A"/>
    <w:rsid w:val="001D5B53"/>
    <w:rsid w:val="001D5B5F"/>
    <w:rsid w:val="001D5B73"/>
    <w:rsid w:val="001D5B80"/>
    <w:rsid w:val="001D5B86"/>
    <w:rsid w:val="001D5B8D"/>
    <w:rsid w:val="001D5B96"/>
    <w:rsid w:val="001D5BF2"/>
    <w:rsid w:val="001D5C19"/>
    <w:rsid w:val="001D5C56"/>
    <w:rsid w:val="001D5C77"/>
    <w:rsid w:val="001D5C84"/>
    <w:rsid w:val="001D5C87"/>
    <w:rsid w:val="001D5C95"/>
    <w:rsid w:val="001D5C96"/>
    <w:rsid w:val="001D5CA8"/>
    <w:rsid w:val="001D5CB9"/>
    <w:rsid w:val="001D5CD6"/>
    <w:rsid w:val="001D5CF1"/>
    <w:rsid w:val="001D5CF7"/>
    <w:rsid w:val="001D5D26"/>
    <w:rsid w:val="001D5D48"/>
    <w:rsid w:val="001D5D9A"/>
    <w:rsid w:val="001D5DCA"/>
    <w:rsid w:val="001D5DF1"/>
    <w:rsid w:val="001D5E29"/>
    <w:rsid w:val="001D5E51"/>
    <w:rsid w:val="001D5EA9"/>
    <w:rsid w:val="001D5F43"/>
    <w:rsid w:val="001D5F4F"/>
    <w:rsid w:val="001D5F51"/>
    <w:rsid w:val="001D5F52"/>
    <w:rsid w:val="001D5F57"/>
    <w:rsid w:val="001D5FA2"/>
    <w:rsid w:val="001D5FE1"/>
    <w:rsid w:val="001D5FE7"/>
    <w:rsid w:val="001D600F"/>
    <w:rsid w:val="001D601D"/>
    <w:rsid w:val="001D604F"/>
    <w:rsid w:val="001D6057"/>
    <w:rsid w:val="001D609E"/>
    <w:rsid w:val="001D60AE"/>
    <w:rsid w:val="001D60B0"/>
    <w:rsid w:val="001D60DA"/>
    <w:rsid w:val="001D6130"/>
    <w:rsid w:val="001D6147"/>
    <w:rsid w:val="001D6183"/>
    <w:rsid w:val="001D61AA"/>
    <w:rsid w:val="001D61E1"/>
    <w:rsid w:val="001D620E"/>
    <w:rsid w:val="001D6236"/>
    <w:rsid w:val="001D6250"/>
    <w:rsid w:val="001D627F"/>
    <w:rsid w:val="001D629F"/>
    <w:rsid w:val="001D62CA"/>
    <w:rsid w:val="001D6384"/>
    <w:rsid w:val="001D63A3"/>
    <w:rsid w:val="001D6432"/>
    <w:rsid w:val="001D647A"/>
    <w:rsid w:val="001D6490"/>
    <w:rsid w:val="001D6517"/>
    <w:rsid w:val="001D6521"/>
    <w:rsid w:val="001D6523"/>
    <w:rsid w:val="001D654E"/>
    <w:rsid w:val="001D6551"/>
    <w:rsid w:val="001D656A"/>
    <w:rsid w:val="001D658C"/>
    <w:rsid w:val="001D65A3"/>
    <w:rsid w:val="001D65A5"/>
    <w:rsid w:val="001D65C0"/>
    <w:rsid w:val="001D6605"/>
    <w:rsid w:val="001D6630"/>
    <w:rsid w:val="001D6636"/>
    <w:rsid w:val="001D663E"/>
    <w:rsid w:val="001D6683"/>
    <w:rsid w:val="001D66DB"/>
    <w:rsid w:val="001D66E8"/>
    <w:rsid w:val="001D66ED"/>
    <w:rsid w:val="001D6733"/>
    <w:rsid w:val="001D6777"/>
    <w:rsid w:val="001D677B"/>
    <w:rsid w:val="001D67B7"/>
    <w:rsid w:val="001D6854"/>
    <w:rsid w:val="001D686A"/>
    <w:rsid w:val="001D68C6"/>
    <w:rsid w:val="001D68E0"/>
    <w:rsid w:val="001D68FC"/>
    <w:rsid w:val="001D6906"/>
    <w:rsid w:val="001D6913"/>
    <w:rsid w:val="001D6919"/>
    <w:rsid w:val="001D692F"/>
    <w:rsid w:val="001D6A1C"/>
    <w:rsid w:val="001D6A2B"/>
    <w:rsid w:val="001D6A50"/>
    <w:rsid w:val="001D6A66"/>
    <w:rsid w:val="001D6A98"/>
    <w:rsid w:val="001D6AF4"/>
    <w:rsid w:val="001D6AF9"/>
    <w:rsid w:val="001D6B41"/>
    <w:rsid w:val="001D6B73"/>
    <w:rsid w:val="001D6BA1"/>
    <w:rsid w:val="001D6BFD"/>
    <w:rsid w:val="001D6C37"/>
    <w:rsid w:val="001D6C8B"/>
    <w:rsid w:val="001D6CB0"/>
    <w:rsid w:val="001D6CC4"/>
    <w:rsid w:val="001D6CF6"/>
    <w:rsid w:val="001D6D2A"/>
    <w:rsid w:val="001D6D74"/>
    <w:rsid w:val="001D6DCC"/>
    <w:rsid w:val="001D6DCE"/>
    <w:rsid w:val="001D6DF4"/>
    <w:rsid w:val="001D6E2C"/>
    <w:rsid w:val="001D6EC5"/>
    <w:rsid w:val="001D6EE8"/>
    <w:rsid w:val="001D6F20"/>
    <w:rsid w:val="001D6F7C"/>
    <w:rsid w:val="001D6FCB"/>
    <w:rsid w:val="001D6FE3"/>
    <w:rsid w:val="001D7031"/>
    <w:rsid w:val="001D7035"/>
    <w:rsid w:val="001D7073"/>
    <w:rsid w:val="001D70E5"/>
    <w:rsid w:val="001D70E9"/>
    <w:rsid w:val="001D70F1"/>
    <w:rsid w:val="001D70FF"/>
    <w:rsid w:val="001D7117"/>
    <w:rsid w:val="001D7135"/>
    <w:rsid w:val="001D7160"/>
    <w:rsid w:val="001D7162"/>
    <w:rsid w:val="001D71BE"/>
    <w:rsid w:val="001D7203"/>
    <w:rsid w:val="001D725B"/>
    <w:rsid w:val="001D725C"/>
    <w:rsid w:val="001D728F"/>
    <w:rsid w:val="001D7292"/>
    <w:rsid w:val="001D72A2"/>
    <w:rsid w:val="001D72E1"/>
    <w:rsid w:val="001D72F3"/>
    <w:rsid w:val="001D7305"/>
    <w:rsid w:val="001D7318"/>
    <w:rsid w:val="001D7319"/>
    <w:rsid w:val="001D7382"/>
    <w:rsid w:val="001D7391"/>
    <w:rsid w:val="001D739A"/>
    <w:rsid w:val="001D73AE"/>
    <w:rsid w:val="001D73EC"/>
    <w:rsid w:val="001D7400"/>
    <w:rsid w:val="001D742A"/>
    <w:rsid w:val="001D745B"/>
    <w:rsid w:val="001D7527"/>
    <w:rsid w:val="001D7537"/>
    <w:rsid w:val="001D7600"/>
    <w:rsid w:val="001D7609"/>
    <w:rsid w:val="001D7623"/>
    <w:rsid w:val="001D7655"/>
    <w:rsid w:val="001D766C"/>
    <w:rsid w:val="001D766F"/>
    <w:rsid w:val="001D76F3"/>
    <w:rsid w:val="001D7723"/>
    <w:rsid w:val="001D772E"/>
    <w:rsid w:val="001D7784"/>
    <w:rsid w:val="001D7794"/>
    <w:rsid w:val="001D779C"/>
    <w:rsid w:val="001D7814"/>
    <w:rsid w:val="001D7884"/>
    <w:rsid w:val="001D78C2"/>
    <w:rsid w:val="001D78D7"/>
    <w:rsid w:val="001D78E7"/>
    <w:rsid w:val="001D78F3"/>
    <w:rsid w:val="001D7925"/>
    <w:rsid w:val="001D7978"/>
    <w:rsid w:val="001D79C6"/>
    <w:rsid w:val="001D7A32"/>
    <w:rsid w:val="001D7AD0"/>
    <w:rsid w:val="001D7ADB"/>
    <w:rsid w:val="001D7B4E"/>
    <w:rsid w:val="001D7B7C"/>
    <w:rsid w:val="001D7BA7"/>
    <w:rsid w:val="001D7BDA"/>
    <w:rsid w:val="001D7BE9"/>
    <w:rsid w:val="001D7C2B"/>
    <w:rsid w:val="001D7C3A"/>
    <w:rsid w:val="001D7C5F"/>
    <w:rsid w:val="001D7C60"/>
    <w:rsid w:val="001D7C88"/>
    <w:rsid w:val="001D7CA2"/>
    <w:rsid w:val="001D7CAA"/>
    <w:rsid w:val="001D7CB3"/>
    <w:rsid w:val="001D7CF7"/>
    <w:rsid w:val="001D7CFE"/>
    <w:rsid w:val="001D7D09"/>
    <w:rsid w:val="001D7D66"/>
    <w:rsid w:val="001D7DC4"/>
    <w:rsid w:val="001D7DDB"/>
    <w:rsid w:val="001D7DEB"/>
    <w:rsid w:val="001D7E06"/>
    <w:rsid w:val="001D7E0A"/>
    <w:rsid w:val="001D7E31"/>
    <w:rsid w:val="001D7E3B"/>
    <w:rsid w:val="001D7EA0"/>
    <w:rsid w:val="001D7EC1"/>
    <w:rsid w:val="001D7ED7"/>
    <w:rsid w:val="001D7EDD"/>
    <w:rsid w:val="001D7EE2"/>
    <w:rsid w:val="001D7EFA"/>
    <w:rsid w:val="001D7F7D"/>
    <w:rsid w:val="001D7F8E"/>
    <w:rsid w:val="001D7F9C"/>
    <w:rsid w:val="001D7FA3"/>
    <w:rsid w:val="001D7FE9"/>
    <w:rsid w:val="001D7FF9"/>
    <w:rsid w:val="001E000C"/>
    <w:rsid w:val="001E0054"/>
    <w:rsid w:val="001E005A"/>
    <w:rsid w:val="001E00A4"/>
    <w:rsid w:val="001E00D7"/>
    <w:rsid w:val="001E00DB"/>
    <w:rsid w:val="001E00DE"/>
    <w:rsid w:val="001E00F0"/>
    <w:rsid w:val="001E011B"/>
    <w:rsid w:val="001E0124"/>
    <w:rsid w:val="001E014E"/>
    <w:rsid w:val="001E018D"/>
    <w:rsid w:val="001E018F"/>
    <w:rsid w:val="001E0192"/>
    <w:rsid w:val="001E01AE"/>
    <w:rsid w:val="001E01B4"/>
    <w:rsid w:val="001E01CB"/>
    <w:rsid w:val="001E0239"/>
    <w:rsid w:val="001E0277"/>
    <w:rsid w:val="001E028A"/>
    <w:rsid w:val="001E0291"/>
    <w:rsid w:val="001E0297"/>
    <w:rsid w:val="001E02B5"/>
    <w:rsid w:val="001E0300"/>
    <w:rsid w:val="001E0303"/>
    <w:rsid w:val="001E0347"/>
    <w:rsid w:val="001E0357"/>
    <w:rsid w:val="001E0359"/>
    <w:rsid w:val="001E03AA"/>
    <w:rsid w:val="001E03D0"/>
    <w:rsid w:val="001E03D4"/>
    <w:rsid w:val="001E03D9"/>
    <w:rsid w:val="001E0409"/>
    <w:rsid w:val="001E040D"/>
    <w:rsid w:val="001E0415"/>
    <w:rsid w:val="001E042A"/>
    <w:rsid w:val="001E047A"/>
    <w:rsid w:val="001E047D"/>
    <w:rsid w:val="001E0483"/>
    <w:rsid w:val="001E04BC"/>
    <w:rsid w:val="001E04ED"/>
    <w:rsid w:val="001E04EF"/>
    <w:rsid w:val="001E0526"/>
    <w:rsid w:val="001E0544"/>
    <w:rsid w:val="001E0561"/>
    <w:rsid w:val="001E0576"/>
    <w:rsid w:val="001E05C6"/>
    <w:rsid w:val="001E05F3"/>
    <w:rsid w:val="001E05FA"/>
    <w:rsid w:val="001E0605"/>
    <w:rsid w:val="001E061B"/>
    <w:rsid w:val="001E0628"/>
    <w:rsid w:val="001E064D"/>
    <w:rsid w:val="001E0654"/>
    <w:rsid w:val="001E0657"/>
    <w:rsid w:val="001E06A7"/>
    <w:rsid w:val="001E06B2"/>
    <w:rsid w:val="001E06F9"/>
    <w:rsid w:val="001E06FD"/>
    <w:rsid w:val="001E0715"/>
    <w:rsid w:val="001E0716"/>
    <w:rsid w:val="001E0766"/>
    <w:rsid w:val="001E0791"/>
    <w:rsid w:val="001E07C7"/>
    <w:rsid w:val="001E0858"/>
    <w:rsid w:val="001E0878"/>
    <w:rsid w:val="001E0894"/>
    <w:rsid w:val="001E08A6"/>
    <w:rsid w:val="001E08E2"/>
    <w:rsid w:val="001E08FB"/>
    <w:rsid w:val="001E094A"/>
    <w:rsid w:val="001E0954"/>
    <w:rsid w:val="001E09D5"/>
    <w:rsid w:val="001E0A35"/>
    <w:rsid w:val="001E0A7F"/>
    <w:rsid w:val="001E0A80"/>
    <w:rsid w:val="001E0AAE"/>
    <w:rsid w:val="001E0AF4"/>
    <w:rsid w:val="001E0B1E"/>
    <w:rsid w:val="001E0B89"/>
    <w:rsid w:val="001E0BB8"/>
    <w:rsid w:val="001E0C4B"/>
    <w:rsid w:val="001E0C55"/>
    <w:rsid w:val="001E0C8E"/>
    <w:rsid w:val="001E0C98"/>
    <w:rsid w:val="001E0CE6"/>
    <w:rsid w:val="001E0D09"/>
    <w:rsid w:val="001E0D7F"/>
    <w:rsid w:val="001E0D83"/>
    <w:rsid w:val="001E0DAD"/>
    <w:rsid w:val="001E0DEC"/>
    <w:rsid w:val="001E0E1C"/>
    <w:rsid w:val="001E0E21"/>
    <w:rsid w:val="001E0E3A"/>
    <w:rsid w:val="001E0E88"/>
    <w:rsid w:val="001E0E99"/>
    <w:rsid w:val="001E0EBC"/>
    <w:rsid w:val="001E0EEB"/>
    <w:rsid w:val="001E0F22"/>
    <w:rsid w:val="001E0F3B"/>
    <w:rsid w:val="001E0F4F"/>
    <w:rsid w:val="001E0F6A"/>
    <w:rsid w:val="001E0FC6"/>
    <w:rsid w:val="001E0FCA"/>
    <w:rsid w:val="001E0FCB"/>
    <w:rsid w:val="001E0FF4"/>
    <w:rsid w:val="001E1016"/>
    <w:rsid w:val="001E1058"/>
    <w:rsid w:val="001E109A"/>
    <w:rsid w:val="001E1113"/>
    <w:rsid w:val="001E112C"/>
    <w:rsid w:val="001E1142"/>
    <w:rsid w:val="001E117E"/>
    <w:rsid w:val="001E1193"/>
    <w:rsid w:val="001E119B"/>
    <w:rsid w:val="001E11DB"/>
    <w:rsid w:val="001E12BF"/>
    <w:rsid w:val="001E12EE"/>
    <w:rsid w:val="001E12FA"/>
    <w:rsid w:val="001E1314"/>
    <w:rsid w:val="001E132D"/>
    <w:rsid w:val="001E1339"/>
    <w:rsid w:val="001E1355"/>
    <w:rsid w:val="001E1373"/>
    <w:rsid w:val="001E13A1"/>
    <w:rsid w:val="001E13AC"/>
    <w:rsid w:val="001E13CE"/>
    <w:rsid w:val="001E13FF"/>
    <w:rsid w:val="001E142C"/>
    <w:rsid w:val="001E143D"/>
    <w:rsid w:val="001E145D"/>
    <w:rsid w:val="001E147E"/>
    <w:rsid w:val="001E14B1"/>
    <w:rsid w:val="001E14E3"/>
    <w:rsid w:val="001E157C"/>
    <w:rsid w:val="001E15AD"/>
    <w:rsid w:val="001E15CA"/>
    <w:rsid w:val="001E15DE"/>
    <w:rsid w:val="001E15F6"/>
    <w:rsid w:val="001E1629"/>
    <w:rsid w:val="001E166C"/>
    <w:rsid w:val="001E167F"/>
    <w:rsid w:val="001E1684"/>
    <w:rsid w:val="001E16CB"/>
    <w:rsid w:val="001E16D5"/>
    <w:rsid w:val="001E16F2"/>
    <w:rsid w:val="001E1710"/>
    <w:rsid w:val="001E175B"/>
    <w:rsid w:val="001E1772"/>
    <w:rsid w:val="001E17AF"/>
    <w:rsid w:val="001E17F4"/>
    <w:rsid w:val="001E17FE"/>
    <w:rsid w:val="001E186F"/>
    <w:rsid w:val="001E18DD"/>
    <w:rsid w:val="001E1909"/>
    <w:rsid w:val="001E193B"/>
    <w:rsid w:val="001E1940"/>
    <w:rsid w:val="001E1957"/>
    <w:rsid w:val="001E196E"/>
    <w:rsid w:val="001E1976"/>
    <w:rsid w:val="001E19B6"/>
    <w:rsid w:val="001E19E5"/>
    <w:rsid w:val="001E1A0F"/>
    <w:rsid w:val="001E1A22"/>
    <w:rsid w:val="001E1AA8"/>
    <w:rsid w:val="001E1AB3"/>
    <w:rsid w:val="001E1AD4"/>
    <w:rsid w:val="001E1AE4"/>
    <w:rsid w:val="001E1AE7"/>
    <w:rsid w:val="001E1AF3"/>
    <w:rsid w:val="001E1AFA"/>
    <w:rsid w:val="001E1B18"/>
    <w:rsid w:val="001E1B2B"/>
    <w:rsid w:val="001E1B92"/>
    <w:rsid w:val="001E1BCF"/>
    <w:rsid w:val="001E1BDE"/>
    <w:rsid w:val="001E1BF4"/>
    <w:rsid w:val="001E1BFA"/>
    <w:rsid w:val="001E1C54"/>
    <w:rsid w:val="001E1C5A"/>
    <w:rsid w:val="001E1C60"/>
    <w:rsid w:val="001E1C92"/>
    <w:rsid w:val="001E1C9A"/>
    <w:rsid w:val="001E1CDA"/>
    <w:rsid w:val="001E1CE2"/>
    <w:rsid w:val="001E1D0B"/>
    <w:rsid w:val="001E1D23"/>
    <w:rsid w:val="001E1D76"/>
    <w:rsid w:val="001E1D78"/>
    <w:rsid w:val="001E1D79"/>
    <w:rsid w:val="001E1DCE"/>
    <w:rsid w:val="001E1DD9"/>
    <w:rsid w:val="001E1E07"/>
    <w:rsid w:val="001E1E51"/>
    <w:rsid w:val="001E1E59"/>
    <w:rsid w:val="001E1EE9"/>
    <w:rsid w:val="001E1EFB"/>
    <w:rsid w:val="001E1EFD"/>
    <w:rsid w:val="001E1EFE"/>
    <w:rsid w:val="001E1F29"/>
    <w:rsid w:val="001E1F89"/>
    <w:rsid w:val="001E1FBE"/>
    <w:rsid w:val="001E2010"/>
    <w:rsid w:val="001E2013"/>
    <w:rsid w:val="001E2030"/>
    <w:rsid w:val="001E203F"/>
    <w:rsid w:val="001E2069"/>
    <w:rsid w:val="001E209D"/>
    <w:rsid w:val="001E20E2"/>
    <w:rsid w:val="001E20E9"/>
    <w:rsid w:val="001E2106"/>
    <w:rsid w:val="001E2113"/>
    <w:rsid w:val="001E213C"/>
    <w:rsid w:val="001E214F"/>
    <w:rsid w:val="001E2153"/>
    <w:rsid w:val="001E2181"/>
    <w:rsid w:val="001E218E"/>
    <w:rsid w:val="001E2196"/>
    <w:rsid w:val="001E21E7"/>
    <w:rsid w:val="001E2269"/>
    <w:rsid w:val="001E2273"/>
    <w:rsid w:val="001E2285"/>
    <w:rsid w:val="001E22C6"/>
    <w:rsid w:val="001E22DF"/>
    <w:rsid w:val="001E22E6"/>
    <w:rsid w:val="001E230D"/>
    <w:rsid w:val="001E2320"/>
    <w:rsid w:val="001E2351"/>
    <w:rsid w:val="001E236D"/>
    <w:rsid w:val="001E2398"/>
    <w:rsid w:val="001E23B8"/>
    <w:rsid w:val="001E23CE"/>
    <w:rsid w:val="001E23DB"/>
    <w:rsid w:val="001E2422"/>
    <w:rsid w:val="001E2450"/>
    <w:rsid w:val="001E245B"/>
    <w:rsid w:val="001E247C"/>
    <w:rsid w:val="001E247E"/>
    <w:rsid w:val="001E24B7"/>
    <w:rsid w:val="001E250B"/>
    <w:rsid w:val="001E251F"/>
    <w:rsid w:val="001E253A"/>
    <w:rsid w:val="001E2550"/>
    <w:rsid w:val="001E2579"/>
    <w:rsid w:val="001E2595"/>
    <w:rsid w:val="001E25B3"/>
    <w:rsid w:val="001E25E1"/>
    <w:rsid w:val="001E25EE"/>
    <w:rsid w:val="001E2632"/>
    <w:rsid w:val="001E2679"/>
    <w:rsid w:val="001E26DF"/>
    <w:rsid w:val="001E26EF"/>
    <w:rsid w:val="001E26F5"/>
    <w:rsid w:val="001E2705"/>
    <w:rsid w:val="001E270E"/>
    <w:rsid w:val="001E2733"/>
    <w:rsid w:val="001E275B"/>
    <w:rsid w:val="001E276D"/>
    <w:rsid w:val="001E276F"/>
    <w:rsid w:val="001E2775"/>
    <w:rsid w:val="001E277E"/>
    <w:rsid w:val="001E27A3"/>
    <w:rsid w:val="001E27B4"/>
    <w:rsid w:val="001E2808"/>
    <w:rsid w:val="001E282F"/>
    <w:rsid w:val="001E2848"/>
    <w:rsid w:val="001E2851"/>
    <w:rsid w:val="001E2863"/>
    <w:rsid w:val="001E288D"/>
    <w:rsid w:val="001E28FA"/>
    <w:rsid w:val="001E292F"/>
    <w:rsid w:val="001E294A"/>
    <w:rsid w:val="001E2992"/>
    <w:rsid w:val="001E29E1"/>
    <w:rsid w:val="001E29FB"/>
    <w:rsid w:val="001E2A0D"/>
    <w:rsid w:val="001E2A2D"/>
    <w:rsid w:val="001E2AB5"/>
    <w:rsid w:val="001E2ACA"/>
    <w:rsid w:val="001E2AD0"/>
    <w:rsid w:val="001E2AF6"/>
    <w:rsid w:val="001E2B09"/>
    <w:rsid w:val="001E2B11"/>
    <w:rsid w:val="001E2B6F"/>
    <w:rsid w:val="001E2B7F"/>
    <w:rsid w:val="001E2B88"/>
    <w:rsid w:val="001E2B91"/>
    <w:rsid w:val="001E2BB7"/>
    <w:rsid w:val="001E2C39"/>
    <w:rsid w:val="001E2C3B"/>
    <w:rsid w:val="001E2C59"/>
    <w:rsid w:val="001E2C70"/>
    <w:rsid w:val="001E2C84"/>
    <w:rsid w:val="001E2CB5"/>
    <w:rsid w:val="001E2CD3"/>
    <w:rsid w:val="001E2CF3"/>
    <w:rsid w:val="001E2D93"/>
    <w:rsid w:val="001E2D9B"/>
    <w:rsid w:val="001E2DA5"/>
    <w:rsid w:val="001E2DBD"/>
    <w:rsid w:val="001E2DDA"/>
    <w:rsid w:val="001E2DFA"/>
    <w:rsid w:val="001E2E2D"/>
    <w:rsid w:val="001E2E41"/>
    <w:rsid w:val="001E2E49"/>
    <w:rsid w:val="001E2E50"/>
    <w:rsid w:val="001E2E85"/>
    <w:rsid w:val="001E2E87"/>
    <w:rsid w:val="001E2EBC"/>
    <w:rsid w:val="001E2F1E"/>
    <w:rsid w:val="001E2F34"/>
    <w:rsid w:val="001E2F68"/>
    <w:rsid w:val="001E2F6A"/>
    <w:rsid w:val="001E2F88"/>
    <w:rsid w:val="001E3019"/>
    <w:rsid w:val="001E3023"/>
    <w:rsid w:val="001E3068"/>
    <w:rsid w:val="001E3093"/>
    <w:rsid w:val="001E30ED"/>
    <w:rsid w:val="001E310F"/>
    <w:rsid w:val="001E3146"/>
    <w:rsid w:val="001E314B"/>
    <w:rsid w:val="001E315A"/>
    <w:rsid w:val="001E3188"/>
    <w:rsid w:val="001E318A"/>
    <w:rsid w:val="001E31A0"/>
    <w:rsid w:val="001E31BD"/>
    <w:rsid w:val="001E31D5"/>
    <w:rsid w:val="001E324A"/>
    <w:rsid w:val="001E328D"/>
    <w:rsid w:val="001E32D2"/>
    <w:rsid w:val="001E332E"/>
    <w:rsid w:val="001E3342"/>
    <w:rsid w:val="001E3354"/>
    <w:rsid w:val="001E3381"/>
    <w:rsid w:val="001E339B"/>
    <w:rsid w:val="001E33A8"/>
    <w:rsid w:val="001E33B8"/>
    <w:rsid w:val="001E342A"/>
    <w:rsid w:val="001E3446"/>
    <w:rsid w:val="001E3458"/>
    <w:rsid w:val="001E34D9"/>
    <w:rsid w:val="001E34FC"/>
    <w:rsid w:val="001E3502"/>
    <w:rsid w:val="001E351B"/>
    <w:rsid w:val="001E355A"/>
    <w:rsid w:val="001E359E"/>
    <w:rsid w:val="001E35A9"/>
    <w:rsid w:val="001E35DF"/>
    <w:rsid w:val="001E3607"/>
    <w:rsid w:val="001E3612"/>
    <w:rsid w:val="001E361F"/>
    <w:rsid w:val="001E3669"/>
    <w:rsid w:val="001E36F2"/>
    <w:rsid w:val="001E3721"/>
    <w:rsid w:val="001E374F"/>
    <w:rsid w:val="001E3769"/>
    <w:rsid w:val="001E37A4"/>
    <w:rsid w:val="001E37A7"/>
    <w:rsid w:val="001E37DE"/>
    <w:rsid w:val="001E37ED"/>
    <w:rsid w:val="001E384F"/>
    <w:rsid w:val="001E3888"/>
    <w:rsid w:val="001E38DA"/>
    <w:rsid w:val="001E3956"/>
    <w:rsid w:val="001E39C2"/>
    <w:rsid w:val="001E3A23"/>
    <w:rsid w:val="001E3A59"/>
    <w:rsid w:val="001E3A9A"/>
    <w:rsid w:val="001E3AC5"/>
    <w:rsid w:val="001E3B18"/>
    <w:rsid w:val="001E3B54"/>
    <w:rsid w:val="001E3B60"/>
    <w:rsid w:val="001E3B6C"/>
    <w:rsid w:val="001E3B77"/>
    <w:rsid w:val="001E3BAC"/>
    <w:rsid w:val="001E3BB5"/>
    <w:rsid w:val="001E3BDB"/>
    <w:rsid w:val="001E3BE1"/>
    <w:rsid w:val="001E3C11"/>
    <w:rsid w:val="001E3C48"/>
    <w:rsid w:val="001E3CC8"/>
    <w:rsid w:val="001E3CDB"/>
    <w:rsid w:val="001E3CF1"/>
    <w:rsid w:val="001E3D1E"/>
    <w:rsid w:val="001E3D79"/>
    <w:rsid w:val="001E3D94"/>
    <w:rsid w:val="001E3DD8"/>
    <w:rsid w:val="001E3DDA"/>
    <w:rsid w:val="001E3E31"/>
    <w:rsid w:val="001E3E42"/>
    <w:rsid w:val="001E3E7D"/>
    <w:rsid w:val="001E3E94"/>
    <w:rsid w:val="001E3ED7"/>
    <w:rsid w:val="001E3F04"/>
    <w:rsid w:val="001E3F14"/>
    <w:rsid w:val="001E3F23"/>
    <w:rsid w:val="001E3F4F"/>
    <w:rsid w:val="001E3F60"/>
    <w:rsid w:val="001E3F6E"/>
    <w:rsid w:val="001E3F84"/>
    <w:rsid w:val="001E3F8E"/>
    <w:rsid w:val="001E3F9A"/>
    <w:rsid w:val="001E3FAC"/>
    <w:rsid w:val="001E3FBE"/>
    <w:rsid w:val="001E3FC3"/>
    <w:rsid w:val="001E3FD0"/>
    <w:rsid w:val="001E4059"/>
    <w:rsid w:val="001E410A"/>
    <w:rsid w:val="001E4148"/>
    <w:rsid w:val="001E4180"/>
    <w:rsid w:val="001E419B"/>
    <w:rsid w:val="001E41A3"/>
    <w:rsid w:val="001E420E"/>
    <w:rsid w:val="001E4228"/>
    <w:rsid w:val="001E422D"/>
    <w:rsid w:val="001E422E"/>
    <w:rsid w:val="001E425D"/>
    <w:rsid w:val="001E4265"/>
    <w:rsid w:val="001E4271"/>
    <w:rsid w:val="001E427E"/>
    <w:rsid w:val="001E42B6"/>
    <w:rsid w:val="001E42D1"/>
    <w:rsid w:val="001E42DE"/>
    <w:rsid w:val="001E42E1"/>
    <w:rsid w:val="001E434E"/>
    <w:rsid w:val="001E4395"/>
    <w:rsid w:val="001E43AA"/>
    <w:rsid w:val="001E43B1"/>
    <w:rsid w:val="001E43D6"/>
    <w:rsid w:val="001E4454"/>
    <w:rsid w:val="001E4479"/>
    <w:rsid w:val="001E44A2"/>
    <w:rsid w:val="001E44C6"/>
    <w:rsid w:val="001E44C9"/>
    <w:rsid w:val="001E44CD"/>
    <w:rsid w:val="001E44DB"/>
    <w:rsid w:val="001E44F0"/>
    <w:rsid w:val="001E44F5"/>
    <w:rsid w:val="001E451D"/>
    <w:rsid w:val="001E4526"/>
    <w:rsid w:val="001E4555"/>
    <w:rsid w:val="001E45ED"/>
    <w:rsid w:val="001E460E"/>
    <w:rsid w:val="001E4614"/>
    <w:rsid w:val="001E4688"/>
    <w:rsid w:val="001E46C0"/>
    <w:rsid w:val="001E46CA"/>
    <w:rsid w:val="001E4725"/>
    <w:rsid w:val="001E47E9"/>
    <w:rsid w:val="001E4804"/>
    <w:rsid w:val="001E4807"/>
    <w:rsid w:val="001E4865"/>
    <w:rsid w:val="001E490A"/>
    <w:rsid w:val="001E492D"/>
    <w:rsid w:val="001E4963"/>
    <w:rsid w:val="001E497D"/>
    <w:rsid w:val="001E49A9"/>
    <w:rsid w:val="001E49AE"/>
    <w:rsid w:val="001E49B8"/>
    <w:rsid w:val="001E49CC"/>
    <w:rsid w:val="001E4A00"/>
    <w:rsid w:val="001E4A14"/>
    <w:rsid w:val="001E4A1E"/>
    <w:rsid w:val="001E4A2A"/>
    <w:rsid w:val="001E4A6A"/>
    <w:rsid w:val="001E4A78"/>
    <w:rsid w:val="001E4A91"/>
    <w:rsid w:val="001E4AC7"/>
    <w:rsid w:val="001E4B01"/>
    <w:rsid w:val="001E4B0C"/>
    <w:rsid w:val="001E4B69"/>
    <w:rsid w:val="001E4B71"/>
    <w:rsid w:val="001E4B8D"/>
    <w:rsid w:val="001E4BAE"/>
    <w:rsid w:val="001E4BC2"/>
    <w:rsid w:val="001E4BCA"/>
    <w:rsid w:val="001E4C13"/>
    <w:rsid w:val="001E4C17"/>
    <w:rsid w:val="001E4C8D"/>
    <w:rsid w:val="001E4C92"/>
    <w:rsid w:val="001E4CDF"/>
    <w:rsid w:val="001E4D2B"/>
    <w:rsid w:val="001E4D95"/>
    <w:rsid w:val="001E4DDC"/>
    <w:rsid w:val="001E4E19"/>
    <w:rsid w:val="001E4E8B"/>
    <w:rsid w:val="001E4E9C"/>
    <w:rsid w:val="001E4EBA"/>
    <w:rsid w:val="001E4EDB"/>
    <w:rsid w:val="001E4EFE"/>
    <w:rsid w:val="001E4F51"/>
    <w:rsid w:val="001E4F5B"/>
    <w:rsid w:val="001E4F8A"/>
    <w:rsid w:val="001E4FAD"/>
    <w:rsid w:val="001E4FB3"/>
    <w:rsid w:val="001E4FDC"/>
    <w:rsid w:val="001E4FE7"/>
    <w:rsid w:val="001E4FEE"/>
    <w:rsid w:val="001E4FF5"/>
    <w:rsid w:val="001E4FFE"/>
    <w:rsid w:val="001E501B"/>
    <w:rsid w:val="001E502A"/>
    <w:rsid w:val="001E502C"/>
    <w:rsid w:val="001E5036"/>
    <w:rsid w:val="001E5067"/>
    <w:rsid w:val="001E5087"/>
    <w:rsid w:val="001E5098"/>
    <w:rsid w:val="001E509B"/>
    <w:rsid w:val="001E5107"/>
    <w:rsid w:val="001E5128"/>
    <w:rsid w:val="001E5133"/>
    <w:rsid w:val="001E5148"/>
    <w:rsid w:val="001E5152"/>
    <w:rsid w:val="001E5192"/>
    <w:rsid w:val="001E5193"/>
    <w:rsid w:val="001E51B6"/>
    <w:rsid w:val="001E51C7"/>
    <w:rsid w:val="001E51F9"/>
    <w:rsid w:val="001E5200"/>
    <w:rsid w:val="001E5235"/>
    <w:rsid w:val="001E5249"/>
    <w:rsid w:val="001E527E"/>
    <w:rsid w:val="001E52C4"/>
    <w:rsid w:val="001E52D1"/>
    <w:rsid w:val="001E52E8"/>
    <w:rsid w:val="001E530C"/>
    <w:rsid w:val="001E533F"/>
    <w:rsid w:val="001E534A"/>
    <w:rsid w:val="001E535C"/>
    <w:rsid w:val="001E535D"/>
    <w:rsid w:val="001E537D"/>
    <w:rsid w:val="001E53B1"/>
    <w:rsid w:val="001E53C3"/>
    <w:rsid w:val="001E53F1"/>
    <w:rsid w:val="001E53FA"/>
    <w:rsid w:val="001E54A3"/>
    <w:rsid w:val="001E54EE"/>
    <w:rsid w:val="001E5504"/>
    <w:rsid w:val="001E5572"/>
    <w:rsid w:val="001E5573"/>
    <w:rsid w:val="001E558A"/>
    <w:rsid w:val="001E5597"/>
    <w:rsid w:val="001E55BF"/>
    <w:rsid w:val="001E55DE"/>
    <w:rsid w:val="001E5661"/>
    <w:rsid w:val="001E56D0"/>
    <w:rsid w:val="001E5720"/>
    <w:rsid w:val="001E575A"/>
    <w:rsid w:val="001E57BA"/>
    <w:rsid w:val="001E57C6"/>
    <w:rsid w:val="001E57D6"/>
    <w:rsid w:val="001E57D7"/>
    <w:rsid w:val="001E57E9"/>
    <w:rsid w:val="001E5807"/>
    <w:rsid w:val="001E5854"/>
    <w:rsid w:val="001E5865"/>
    <w:rsid w:val="001E5876"/>
    <w:rsid w:val="001E5892"/>
    <w:rsid w:val="001E58AD"/>
    <w:rsid w:val="001E58E7"/>
    <w:rsid w:val="001E593F"/>
    <w:rsid w:val="001E597D"/>
    <w:rsid w:val="001E59D0"/>
    <w:rsid w:val="001E59D1"/>
    <w:rsid w:val="001E59EF"/>
    <w:rsid w:val="001E59F3"/>
    <w:rsid w:val="001E5A01"/>
    <w:rsid w:val="001E5B32"/>
    <w:rsid w:val="001E5B4C"/>
    <w:rsid w:val="001E5B58"/>
    <w:rsid w:val="001E5B86"/>
    <w:rsid w:val="001E5B8E"/>
    <w:rsid w:val="001E5BA1"/>
    <w:rsid w:val="001E5BDD"/>
    <w:rsid w:val="001E5C40"/>
    <w:rsid w:val="001E5C7D"/>
    <w:rsid w:val="001E5CA0"/>
    <w:rsid w:val="001E5CAD"/>
    <w:rsid w:val="001E5CE3"/>
    <w:rsid w:val="001E5D00"/>
    <w:rsid w:val="001E5D04"/>
    <w:rsid w:val="001E5D09"/>
    <w:rsid w:val="001E5DAA"/>
    <w:rsid w:val="001E5DB5"/>
    <w:rsid w:val="001E5DDB"/>
    <w:rsid w:val="001E5E15"/>
    <w:rsid w:val="001E5E24"/>
    <w:rsid w:val="001E5E35"/>
    <w:rsid w:val="001E5E3B"/>
    <w:rsid w:val="001E5E67"/>
    <w:rsid w:val="001E5EF9"/>
    <w:rsid w:val="001E5F1A"/>
    <w:rsid w:val="001E5F7A"/>
    <w:rsid w:val="001E5F9B"/>
    <w:rsid w:val="001E5FBA"/>
    <w:rsid w:val="001E5FDC"/>
    <w:rsid w:val="001E6036"/>
    <w:rsid w:val="001E6057"/>
    <w:rsid w:val="001E6063"/>
    <w:rsid w:val="001E6071"/>
    <w:rsid w:val="001E609B"/>
    <w:rsid w:val="001E609C"/>
    <w:rsid w:val="001E60A9"/>
    <w:rsid w:val="001E60C1"/>
    <w:rsid w:val="001E60C6"/>
    <w:rsid w:val="001E60DE"/>
    <w:rsid w:val="001E6118"/>
    <w:rsid w:val="001E6126"/>
    <w:rsid w:val="001E6154"/>
    <w:rsid w:val="001E6175"/>
    <w:rsid w:val="001E617B"/>
    <w:rsid w:val="001E617F"/>
    <w:rsid w:val="001E6189"/>
    <w:rsid w:val="001E618E"/>
    <w:rsid w:val="001E6195"/>
    <w:rsid w:val="001E61A2"/>
    <w:rsid w:val="001E61C4"/>
    <w:rsid w:val="001E61E8"/>
    <w:rsid w:val="001E61FF"/>
    <w:rsid w:val="001E6200"/>
    <w:rsid w:val="001E6233"/>
    <w:rsid w:val="001E6251"/>
    <w:rsid w:val="001E6291"/>
    <w:rsid w:val="001E62D4"/>
    <w:rsid w:val="001E6305"/>
    <w:rsid w:val="001E6316"/>
    <w:rsid w:val="001E6336"/>
    <w:rsid w:val="001E635E"/>
    <w:rsid w:val="001E6362"/>
    <w:rsid w:val="001E6371"/>
    <w:rsid w:val="001E6382"/>
    <w:rsid w:val="001E63C4"/>
    <w:rsid w:val="001E63D7"/>
    <w:rsid w:val="001E6443"/>
    <w:rsid w:val="001E6445"/>
    <w:rsid w:val="001E64B6"/>
    <w:rsid w:val="001E64C6"/>
    <w:rsid w:val="001E64E4"/>
    <w:rsid w:val="001E64EF"/>
    <w:rsid w:val="001E64F5"/>
    <w:rsid w:val="001E64FF"/>
    <w:rsid w:val="001E6500"/>
    <w:rsid w:val="001E650D"/>
    <w:rsid w:val="001E6518"/>
    <w:rsid w:val="001E651E"/>
    <w:rsid w:val="001E6520"/>
    <w:rsid w:val="001E6521"/>
    <w:rsid w:val="001E6568"/>
    <w:rsid w:val="001E6597"/>
    <w:rsid w:val="001E65D6"/>
    <w:rsid w:val="001E6613"/>
    <w:rsid w:val="001E6616"/>
    <w:rsid w:val="001E6665"/>
    <w:rsid w:val="001E6683"/>
    <w:rsid w:val="001E66E2"/>
    <w:rsid w:val="001E670C"/>
    <w:rsid w:val="001E6731"/>
    <w:rsid w:val="001E673F"/>
    <w:rsid w:val="001E674C"/>
    <w:rsid w:val="001E67CD"/>
    <w:rsid w:val="001E67E1"/>
    <w:rsid w:val="001E67F4"/>
    <w:rsid w:val="001E6806"/>
    <w:rsid w:val="001E680A"/>
    <w:rsid w:val="001E68A9"/>
    <w:rsid w:val="001E68AE"/>
    <w:rsid w:val="001E68E1"/>
    <w:rsid w:val="001E6926"/>
    <w:rsid w:val="001E6942"/>
    <w:rsid w:val="001E6950"/>
    <w:rsid w:val="001E695A"/>
    <w:rsid w:val="001E6AAC"/>
    <w:rsid w:val="001E6AB9"/>
    <w:rsid w:val="001E6B16"/>
    <w:rsid w:val="001E6B1D"/>
    <w:rsid w:val="001E6C0F"/>
    <w:rsid w:val="001E6C1E"/>
    <w:rsid w:val="001E6C5B"/>
    <w:rsid w:val="001E6C82"/>
    <w:rsid w:val="001E6C83"/>
    <w:rsid w:val="001E6C9A"/>
    <w:rsid w:val="001E6CB2"/>
    <w:rsid w:val="001E6CF6"/>
    <w:rsid w:val="001E6D3E"/>
    <w:rsid w:val="001E6D4A"/>
    <w:rsid w:val="001E6D8C"/>
    <w:rsid w:val="001E6D99"/>
    <w:rsid w:val="001E6DC1"/>
    <w:rsid w:val="001E6DE5"/>
    <w:rsid w:val="001E6DF1"/>
    <w:rsid w:val="001E6DF6"/>
    <w:rsid w:val="001E6DFC"/>
    <w:rsid w:val="001E6E19"/>
    <w:rsid w:val="001E6E25"/>
    <w:rsid w:val="001E6E3C"/>
    <w:rsid w:val="001E6E66"/>
    <w:rsid w:val="001E6E9D"/>
    <w:rsid w:val="001E6EBC"/>
    <w:rsid w:val="001E6EDD"/>
    <w:rsid w:val="001E6EE8"/>
    <w:rsid w:val="001E6EED"/>
    <w:rsid w:val="001E6F01"/>
    <w:rsid w:val="001E6F1E"/>
    <w:rsid w:val="001E6F2A"/>
    <w:rsid w:val="001E6F50"/>
    <w:rsid w:val="001E6F51"/>
    <w:rsid w:val="001E6F65"/>
    <w:rsid w:val="001E6F69"/>
    <w:rsid w:val="001E6F6A"/>
    <w:rsid w:val="001E6F98"/>
    <w:rsid w:val="001E6FAE"/>
    <w:rsid w:val="001E6FCF"/>
    <w:rsid w:val="001E6FFA"/>
    <w:rsid w:val="001E7028"/>
    <w:rsid w:val="001E7031"/>
    <w:rsid w:val="001E7093"/>
    <w:rsid w:val="001E709B"/>
    <w:rsid w:val="001E7105"/>
    <w:rsid w:val="001E7108"/>
    <w:rsid w:val="001E7138"/>
    <w:rsid w:val="001E7174"/>
    <w:rsid w:val="001E7193"/>
    <w:rsid w:val="001E724F"/>
    <w:rsid w:val="001E7277"/>
    <w:rsid w:val="001E72EE"/>
    <w:rsid w:val="001E7393"/>
    <w:rsid w:val="001E73C7"/>
    <w:rsid w:val="001E73D5"/>
    <w:rsid w:val="001E73E5"/>
    <w:rsid w:val="001E73FB"/>
    <w:rsid w:val="001E7402"/>
    <w:rsid w:val="001E7409"/>
    <w:rsid w:val="001E744B"/>
    <w:rsid w:val="001E7477"/>
    <w:rsid w:val="001E7486"/>
    <w:rsid w:val="001E7493"/>
    <w:rsid w:val="001E74AE"/>
    <w:rsid w:val="001E74CD"/>
    <w:rsid w:val="001E74DB"/>
    <w:rsid w:val="001E74E7"/>
    <w:rsid w:val="001E7544"/>
    <w:rsid w:val="001E7566"/>
    <w:rsid w:val="001E7585"/>
    <w:rsid w:val="001E75EC"/>
    <w:rsid w:val="001E7627"/>
    <w:rsid w:val="001E7652"/>
    <w:rsid w:val="001E7690"/>
    <w:rsid w:val="001E7702"/>
    <w:rsid w:val="001E770C"/>
    <w:rsid w:val="001E7721"/>
    <w:rsid w:val="001E7729"/>
    <w:rsid w:val="001E7739"/>
    <w:rsid w:val="001E7740"/>
    <w:rsid w:val="001E7747"/>
    <w:rsid w:val="001E776E"/>
    <w:rsid w:val="001E7770"/>
    <w:rsid w:val="001E7790"/>
    <w:rsid w:val="001E77C9"/>
    <w:rsid w:val="001E77CE"/>
    <w:rsid w:val="001E77E2"/>
    <w:rsid w:val="001E780C"/>
    <w:rsid w:val="001E787D"/>
    <w:rsid w:val="001E7882"/>
    <w:rsid w:val="001E78BF"/>
    <w:rsid w:val="001E7902"/>
    <w:rsid w:val="001E7907"/>
    <w:rsid w:val="001E7938"/>
    <w:rsid w:val="001E793C"/>
    <w:rsid w:val="001E7970"/>
    <w:rsid w:val="001E798D"/>
    <w:rsid w:val="001E79AA"/>
    <w:rsid w:val="001E79C7"/>
    <w:rsid w:val="001E79CC"/>
    <w:rsid w:val="001E79EC"/>
    <w:rsid w:val="001E7A30"/>
    <w:rsid w:val="001E7A42"/>
    <w:rsid w:val="001E7A46"/>
    <w:rsid w:val="001E7A5E"/>
    <w:rsid w:val="001E7A69"/>
    <w:rsid w:val="001E7A93"/>
    <w:rsid w:val="001E7AB9"/>
    <w:rsid w:val="001E7AE5"/>
    <w:rsid w:val="001E7AF4"/>
    <w:rsid w:val="001E7AFA"/>
    <w:rsid w:val="001E7B05"/>
    <w:rsid w:val="001E7B35"/>
    <w:rsid w:val="001E7B40"/>
    <w:rsid w:val="001E7B5A"/>
    <w:rsid w:val="001E7B8F"/>
    <w:rsid w:val="001E7BC8"/>
    <w:rsid w:val="001E7BF1"/>
    <w:rsid w:val="001E7C04"/>
    <w:rsid w:val="001E7C54"/>
    <w:rsid w:val="001E7C9F"/>
    <w:rsid w:val="001E7CA0"/>
    <w:rsid w:val="001E7CA5"/>
    <w:rsid w:val="001E7CCA"/>
    <w:rsid w:val="001E7CD8"/>
    <w:rsid w:val="001E7D1E"/>
    <w:rsid w:val="001E7D26"/>
    <w:rsid w:val="001E7D6A"/>
    <w:rsid w:val="001E7D92"/>
    <w:rsid w:val="001E7DAE"/>
    <w:rsid w:val="001E7DEB"/>
    <w:rsid w:val="001E7E23"/>
    <w:rsid w:val="001E7E25"/>
    <w:rsid w:val="001E7E9B"/>
    <w:rsid w:val="001E7EDE"/>
    <w:rsid w:val="001E7EF2"/>
    <w:rsid w:val="001E7F85"/>
    <w:rsid w:val="001E7FA0"/>
    <w:rsid w:val="001E7FAB"/>
    <w:rsid w:val="001E7FD0"/>
    <w:rsid w:val="001E7FF7"/>
    <w:rsid w:val="001E7FFB"/>
    <w:rsid w:val="001F003E"/>
    <w:rsid w:val="001F0058"/>
    <w:rsid w:val="001F005A"/>
    <w:rsid w:val="001F00A0"/>
    <w:rsid w:val="001F00D5"/>
    <w:rsid w:val="001F012E"/>
    <w:rsid w:val="001F0149"/>
    <w:rsid w:val="001F0150"/>
    <w:rsid w:val="001F017A"/>
    <w:rsid w:val="001F0182"/>
    <w:rsid w:val="001F01D4"/>
    <w:rsid w:val="001F0228"/>
    <w:rsid w:val="001F0231"/>
    <w:rsid w:val="001F023F"/>
    <w:rsid w:val="001F02B0"/>
    <w:rsid w:val="001F02CB"/>
    <w:rsid w:val="001F02D0"/>
    <w:rsid w:val="001F02D8"/>
    <w:rsid w:val="001F0310"/>
    <w:rsid w:val="001F036E"/>
    <w:rsid w:val="001F0373"/>
    <w:rsid w:val="001F0394"/>
    <w:rsid w:val="001F03A5"/>
    <w:rsid w:val="001F03FB"/>
    <w:rsid w:val="001F0445"/>
    <w:rsid w:val="001F04C8"/>
    <w:rsid w:val="001F04C9"/>
    <w:rsid w:val="001F04FC"/>
    <w:rsid w:val="001F0520"/>
    <w:rsid w:val="001F0529"/>
    <w:rsid w:val="001F0545"/>
    <w:rsid w:val="001F0597"/>
    <w:rsid w:val="001F05A2"/>
    <w:rsid w:val="001F05B7"/>
    <w:rsid w:val="001F05D9"/>
    <w:rsid w:val="001F05E1"/>
    <w:rsid w:val="001F0648"/>
    <w:rsid w:val="001F0652"/>
    <w:rsid w:val="001F06A9"/>
    <w:rsid w:val="001F06B1"/>
    <w:rsid w:val="001F06C2"/>
    <w:rsid w:val="001F0722"/>
    <w:rsid w:val="001F0723"/>
    <w:rsid w:val="001F0731"/>
    <w:rsid w:val="001F077F"/>
    <w:rsid w:val="001F079A"/>
    <w:rsid w:val="001F07FF"/>
    <w:rsid w:val="001F0808"/>
    <w:rsid w:val="001F0811"/>
    <w:rsid w:val="001F0829"/>
    <w:rsid w:val="001F0836"/>
    <w:rsid w:val="001F086C"/>
    <w:rsid w:val="001F0878"/>
    <w:rsid w:val="001F08F1"/>
    <w:rsid w:val="001F08FD"/>
    <w:rsid w:val="001F092F"/>
    <w:rsid w:val="001F0942"/>
    <w:rsid w:val="001F0945"/>
    <w:rsid w:val="001F0953"/>
    <w:rsid w:val="001F098C"/>
    <w:rsid w:val="001F09A7"/>
    <w:rsid w:val="001F09AB"/>
    <w:rsid w:val="001F09B6"/>
    <w:rsid w:val="001F09C2"/>
    <w:rsid w:val="001F09C3"/>
    <w:rsid w:val="001F0B12"/>
    <w:rsid w:val="001F0B14"/>
    <w:rsid w:val="001F0B15"/>
    <w:rsid w:val="001F0B38"/>
    <w:rsid w:val="001F0B41"/>
    <w:rsid w:val="001F0B47"/>
    <w:rsid w:val="001F0B61"/>
    <w:rsid w:val="001F0B92"/>
    <w:rsid w:val="001F0B94"/>
    <w:rsid w:val="001F0BCA"/>
    <w:rsid w:val="001F0C43"/>
    <w:rsid w:val="001F0C68"/>
    <w:rsid w:val="001F0C94"/>
    <w:rsid w:val="001F0CAE"/>
    <w:rsid w:val="001F0CCB"/>
    <w:rsid w:val="001F0CD4"/>
    <w:rsid w:val="001F0D04"/>
    <w:rsid w:val="001F0D05"/>
    <w:rsid w:val="001F0D34"/>
    <w:rsid w:val="001F0D66"/>
    <w:rsid w:val="001F0DA1"/>
    <w:rsid w:val="001F0DC9"/>
    <w:rsid w:val="001F0E38"/>
    <w:rsid w:val="001F0E39"/>
    <w:rsid w:val="001F0E54"/>
    <w:rsid w:val="001F0E69"/>
    <w:rsid w:val="001F0E79"/>
    <w:rsid w:val="001F0E7C"/>
    <w:rsid w:val="001F0E88"/>
    <w:rsid w:val="001F0EAF"/>
    <w:rsid w:val="001F0EE1"/>
    <w:rsid w:val="001F0EF4"/>
    <w:rsid w:val="001F0F05"/>
    <w:rsid w:val="001F0F09"/>
    <w:rsid w:val="001F0F24"/>
    <w:rsid w:val="001F0F70"/>
    <w:rsid w:val="001F0F7A"/>
    <w:rsid w:val="001F0F8B"/>
    <w:rsid w:val="001F1042"/>
    <w:rsid w:val="001F10B0"/>
    <w:rsid w:val="001F10EB"/>
    <w:rsid w:val="001F1104"/>
    <w:rsid w:val="001F1174"/>
    <w:rsid w:val="001F118B"/>
    <w:rsid w:val="001F11C6"/>
    <w:rsid w:val="001F11F8"/>
    <w:rsid w:val="001F120D"/>
    <w:rsid w:val="001F124C"/>
    <w:rsid w:val="001F1258"/>
    <w:rsid w:val="001F1287"/>
    <w:rsid w:val="001F1292"/>
    <w:rsid w:val="001F12BD"/>
    <w:rsid w:val="001F132D"/>
    <w:rsid w:val="001F1334"/>
    <w:rsid w:val="001F1336"/>
    <w:rsid w:val="001F1347"/>
    <w:rsid w:val="001F1380"/>
    <w:rsid w:val="001F1398"/>
    <w:rsid w:val="001F13A9"/>
    <w:rsid w:val="001F1406"/>
    <w:rsid w:val="001F1428"/>
    <w:rsid w:val="001F1435"/>
    <w:rsid w:val="001F1476"/>
    <w:rsid w:val="001F1480"/>
    <w:rsid w:val="001F1487"/>
    <w:rsid w:val="001F14CE"/>
    <w:rsid w:val="001F150F"/>
    <w:rsid w:val="001F152F"/>
    <w:rsid w:val="001F1530"/>
    <w:rsid w:val="001F1590"/>
    <w:rsid w:val="001F15CA"/>
    <w:rsid w:val="001F15F5"/>
    <w:rsid w:val="001F1603"/>
    <w:rsid w:val="001F160E"/>
    <w:rsid w:val="001F1620"/>
    <w:rsid w:val="001F165E"/>
    <w:rsid w:val="001F167D"/>
    <w:rsid w:val="001F16C9"/>
    <w:rsid w:val="001F1783"/>
    <w:rsid w:val="001F1806"/>
    <w:rsid w:val="001F1807"/>
    <w:rsid w:val="001F1815"/>
    <w:rsid w:val="001F1836"/>
    <w:rsid w:val="001F1880"/>
    <w:rsid w:val="001F1899"/>
    <w:rsid w:val="001F18B2"/>
    <w:rsid w:val="001F18B8"/>
    <w:rsid w:val="001F18B9"/>
    <w:rsid w:val="001F18F7"/>
    <w:rsid w:val="001F1918"/>
    <w:rsid w:val="001F1963"/>
    <w:rsid w:val="001F19B3"/>
    <w:rsid w:val="001F19BE"/>
    <w:rsid w:val="001F19FF"/>
    <w:rsid w:val="001F1A51"/>
    <w:rsid w:val="001F1ABC"/>
    <w:rsid w:val="001F1B14"/>
    <w:rsid w:val="001F1B63"/>
    <w:rsid w:val="001F1C23"/>
    <w:rsid w:val="001F1C54"/>
    <w:rsid w:val="001F1C79"/>
    <w:rsid w:val="001F1C93"/>
    <w:rsid w:val="001F1CF4"/>
    <w:rsid w:val="001F1DB2"/>
    <w:rsid w:val="001F1DBC"/>
    <w:rsid w:val="001F1DEF"/>
    <w:rsid w:val="001F1E01"/>
    <w:rsid w:val="001F1E04"/>
    <w:rsid w:val="001F1E50"/>
    <w:rsid w:val="001F1E65"/>
    <w:rsid w:val="001F1E67"/>
    <w:rsid w:val="001F1E82"/>
    <w:rsid w:val="001F1E9E"/>
    <w:rsid w:val="001F1EBB"/>
    <w:rsid w:val="001F1EEB"/>
    <w:rsid w:val="001F1F26"/>
    <w:rsid w:val="001F1F51"/>
    <w:rsid w:val="001F1F69"/>
    <w:rsid w:val="001F1F89"/>
    <w:rsid w:val="001F1F95"/>
    <w:rsid w:val="001F1FB3"/>
    <w:rsid w:val="001F1FC5"/>
    <w:rsid w:val="001F1FCD"/>
    <w:rsid w:val="001F1FD3"/>
    <w:rsid w:val="001F1FE5"/>
    <w:rsid w:val="001F2063"/>
    <w:rsid w:val="001F208B"/>
    <w:rsid w:val="001F2095"/>
    <w:rsid w:val="001F209B"/>
    <w:rsid w:val="001F209F"/>
    <w:rsid w:val="001F20CB"/>
    <w:rsid w:val="001F2123"/>
    <w:rsid w:val="001F2150"/>
    <w:rsid w:val="001F2177"/>
    <w:rsid w:val="001F21AC"/>
    <w:rsid w:val="001F21C3"/>
    <w:rsid w:val="001F21CE"/>
    <w:rsid w:val="001F21F3"/>
    <w:rsid w:val="001F2201"/>
    <w:rsid w:val="001F228B"/>
    <w:rsid w:val="001F2290"/>
    <w:rsid w:val="001F22B2"/>
    <w:rsid w:val="001F22C4"/>
    <w:rsid w:val="001F22D1"/>
    <w:rsid w:val="001F22EB"/>
    <w:rsid w:val="001F22F6"/>
    <w:rsid w:val="001F2326"/>
    <w:rsid w:val="001F234B"/>
    <w:rsid w:val="001F2355"/>
    <w:rsid w:val="001F23D6"/>
    <w:rsid w:val="001F23F1"/>
    <w:rsid w:val="001F2412"/>
    <w:rsid w:val="001F244F"/>
    <w:rsid w:val="001F245A"/>
    <w:rsid w:val="001F24D5"/>
    <w:rsid w:val="001F2527"/>
    <w:rsid w:val="001F2577"/>
    <w:rsid w:val="001F25AA"/>
    <w:rsid w:val="001F25ED"/>
    <w:rsid w:val="001F260A"/>
    <w:rsid w:val="001F262E"/>
    <w:rsid w:val="001F2654"/>
    <w:rsid w:val="001F265E"/>
    <w:rsid w:val="001F2670"/>
    <w:rsid w:val="001F26B4"/>
    <w:rsid w:val="001F26B8"/>
    <w:rsid w:val="001F26C7"/>
    <w:rsid w:val="001F272D"/>
    <w:rsid w:val="001F2765"/>
    <w:rsid w:val="001F27B6"/>
    <w:rsid w:val="001F27D0"/>
    <w:rsid w:val="001F27D7"/>
    <w:rsid w:val="001F2813"/>
    <w:rsid w:val="001F2836"/>
    <w:rsid w:val="001F286B"/>
    <w:rsid w:val="001F2886"/>
    <w:rsid w:val="001F2895"/>
    <w:rsid w:val="001F28AE"/>
    <w:rsid w:val="001F28B5"/>
    <w:rsid w:val="001F28BE"/>
    <w:rsid w:val="001F29C1"/>
    <w:rsid w:val="001F2A08"/>
    <w:rsid w:val="001F2A24"/>
    <w:rsid w:val="001F2A4D"/>
    <w:rsid w:val="001F2A8F"/>
    <w:rsid w:val="001F2AFA"/>
    <w:rsid w:val="001F2AFE"/>
    <w:rsid w:val="001F2B85"/>
    <w:rsid w:val="001F2B8C"/>
    <w:rsid w:val="001F2B94"/>
    <w:rsid w:val="001F2BD0"/>
    <w:rsid w:val="001F2C14"/>
    <w:rsid w:val="001F2C2D"/>
    <w:rsid w:val="001F2C77"/>
    <w:rsid w:val="001F2CA5"/>
    <w:rsid w:val="001F2CAD"/>
    <w:rsid w:val="001F2CAF"/>
    <w:rsid w:val="001F2CC6"/>
    <w:rsid w:val="001F2CE8"/>
    <w:rsid w:val="001F2D07"/>
    <w:rsid w:val="001F2D23"/>
    <w:rsid w:val="001F2D71"/>
    <w:rsid w:val="001F2D84"/>
    <w:rsid w:val="001F2DC2"/>
    <w:rsid w:val="001F2DCB"/>
    <w:rsid w:val="001F2DCD"/>
    <w:rsid w:val="001F2E24"/>
    <w:rsid w:val="001F2E3D"/>
    <w:rsid w:val="001F2ED5"/>
    <w:rsid w:val="001F2EDE"/>
    <w:rsid w:val="001F2F66"/>
    <w:rsid w:val="001F2F70"/>
    <w:rsid w:val="001F2F81"/>
    <w:rsid w:val="001F2FB4"/>
    <w:rsid w:val="001F2FD6"/>
    <w:rsid w:val="001F2FEA"/>
    <w:rsid w:val="001F2FF0"/>
    <w:rsid w:val="001F3016"/>
    <w:rsid w:val="001F3021"/>
    <w:rsid w:val="001F303B"/>
    <w:rsid w:val="001F307B"/>
    <w:rsid w:val="001F30C0"/>
    <w:rsid w:val="001F30C6"/>
    <w:rsid w:val="001F30E4"/>
    <w:rsid w:val="001F3121"/>
    <w:rsid w:val="001F315A"/>
    <w:rsid w:val="001F316C"/>
    <w:rsid w:val="001F31C7"/>
    <w:rsid w:val="001F321B"/>
    <w:rsid w:val="001F3252"/>
    <w:rsid w:val="001F32CC"/>
    <w:rsid w:val="001F32F1"/>
    <w:rsid w:val="001F3330"/>
    <w:rsid w:val="001F33D7"/>
    <w:rsid w:val="001F33D8"/>
    <w:rsid w:val="001F33EF"/>
    <w:rsid w:val="001F345E"/>
    <w:rsid w:val="001F346D"/>
    <w:rsid w:val="001F3470"/>
    <w:rsid w:val="001F347B"/>
    <w:rsid w:val="001F347E"/>
    <w:rsid w:val="001F3488"/>
    <w:rsid w:val="001F349E"/>
    <w:rsid w:val="001F34B0"/>
    <w:rsid w:val="001F34F1"/>
    <w:rsid w:val="001F34F5"/>
    <w:rsid w:val="001F3506"/>
    <w:rsid w:val="001F3520"/>
    <w:rsid w:val="001F3528"/>
    <w:rsid w:val="001F3542"/>
    <w:rsid w:val="001F3543"/>
    <w:rsid w:val="001F3599"/>
    <w:rsid w:val="001F359F"/>
    <w:rsid w:val="001F3608"/>
    <w:rsid w:val="001F3624"/>
    <w:rsid w:val="001F364B"/>
    <w:rsid w:val="001F364E"/>
    <w:rsid w:val="001F366C"/>
    <w:rsid w:val="001F3711"/>
    <w:rsid w:val="001F3715"/>
    <w:rsid w:val="001F376D"/>
    <w:rsid w:val="001F37F4"/>
    <w:rsid w:val="001F380F"/>
    <w:rsid w:val="001F381A"/>
    <w:rsid w:val="001F383D"/>
    <w:rsid w:val="001F3869"/>
    <w:rsid w:val="001F3886"/>
    <w:rsid w:val="001F38C1"/>
    <w:rsid w:val="001F3911"/>
    <w:rsid w:val="001F3918"/>
    <w:rsid w:val="001F394E"/>
    <w:rsid w:val="001F395E"/>
    <w:rsid w:val="001F398F"/>
    <w:rsid w:val="001F3994"/>
    <w:rsid w:val="001F39B5"/>
    <w:rsid w:val="001F39DC"/>
    <w:rsid w:val="001F39EE"/>
    <w:rsid w:val="001F39FE"/>
    <w:rsid w:val="001F3A2A"/>
    <w:rsid w:val="001F3AA2"/>
    <w:rsid w:val="001F3AA8"/>
    <w:rsid w:val="001F3AFD"/>
    <w:rsid w:val="001F3B1D"/>
    <w:rsid w:val="001F3B86"/>
    <w:rsid w:val="001F3BD3"/>
    <w:rsid w:val="001F3BD9"/>
    <w:rsid w:val="001F3BDB"/>
    <w:rsid w:val="001F3C31"/>
    <w:rsid w:val="001F3C71"/>
    <w:rsid w:val="001F3C90"/>
    <w:rsid w:val="001F3CAB"/>
    <w:rsid w:val="001F3CB8"/>
    <w:rsid w:val="001F3CD2"/>
    <w:rsid w:val="001F3CDC"/>
    <w:rsid w:val="001F3D63"/>
    <w:rsid w:val="001F3D9C"/>
    <w:rsid w:val="001F3DC5"/>
    <w:rsid w:val="001F3EAE"/>
    <w:rsid w:val="001F3EC2"/>
    <w:rsid w:val="001F3ED1"/>
    <w:rsid w:val="001F3EF7"/>
    <w:rsid w:val="001F3EFA"/>
    <w:rsid w:val="001F3F05"/>
    <w:rsid w:val="001F3F2D"/>
    <w:rsid w:val="001F3F4C"/>
    <w:rsid w:val="001F3F66"/>
    <w:rsid w:val="001F3F7D"/>
    <w:rsid w:val="001F3FB0"/>
    <w:rsid w:val="001F3FE2"/>
    <w:rsid w:val="001F3FF0"/>
    <w:rsid w:val="001F400A"/>
    <w:rsid w:val="001F402F"/>
    <w:rsid w:val="001F4035"/>
    <w:rsid w:val="001F404D"/>
    <w:rsid w:val="001F4062"/>
    <w:rsid w:val="001F4066"/>
    <w:rsid w:val="001F4067"/>
    <w:rsid w:val="001F406D"/>
    <w:rsid w:val="001F4071"/>
    <w:rsid w:val="001F4093"/>
    <w:rsid w:val="001F4097"/>
    <w:rsid w:val="001F40CB"/>
    <w:rsid w:val="001F40D1"/>
    <w:rsid w:val="001F4172"/>
    <w:rsid w:val="001F4199"/>
    <w:rsid w:val="001F41C0"/>
    <w:rsid w:val="001F41C1"/>
    <w:rsid w:val="001F41DE"/>
    <w:rsid w:val="001F41E2"/>
    <w:rsid w:val="001F41E4"/>
    <w:rsid w:val="001F41E6"/>
    <w:rsid w:val="001F41E9"/>
    <w:rsid w:val="001F41F6"/>
    <w:rsid w:val="001F4269"/>
    <w:rsid w:val="001F4276"/>
    <w:rsid w:val="001F428E"/>
    <w:rsid w:val="001F42BA"/>
    <w:rsid w:val="001F42C4"/>
    <w:rsid w:val="001F42E2"/>
    <w:rsid w:val="001F431F"/>
    <w:rsid w:val="001F432D"/>
    <w:rsid w:val="001F4337"/>
    <w:rsid w:val="001F4375"/>
    <w:rsid w:val="001F439F"/>
    <w:rsid w:val="001F43A0"/>
    <w:rsid w:val="001F43BC"/>
    <w:rsid w:val="001F43C4"/>
    <w:rsid w:val="001F4425"/>
    <w:rsid w:val="001F444E"/>
    <w:rsid w:val="001F44C9"/>
    <w:rsid w:val="001F44D8"/>
    <w:rsid w:val="001F44FD"/>
    <w:rsid w:val="001F4517"/>
    <w:rsid w:val="001F4545"/>
    <w:rsid w:val="001F4568"/>
    <w:rsid w:val="001F4580"/>
    <w:rsid w:val="001F459B"/>
    <w:rsid w:val="001F45AA"/>
    <w:rsid w:val="001F45BB"/>
    <w:rsid w:val="001F463F"/>
    <w:rsid w:val="001F464E"/>
    <w:rsid w:val="001F464F"/>
    <w:rsid w:val="001F4661"/>
    <w:rsid w:val="001F4683"/>
    <w:rsid w:val="001F4686"/>
    <w:rsid w:val="001F46A9"/>
    <w:rsid w:val="001F46EE"/>
    <w:rsid w:val="001F4718"/>
    <w:rsid w:val="001F4757"/>
    <w:rsid w:val="001F4774"/>
    <w:rsid w:val="001F4796"/>
    <w:rsid w:val="001F47AE"/>
    <w:rsid w:val="001F47AF"/>
    <w:rsid w:val="001F481B"/>
    <w:rsid w:val="001F4898"/>
    <w:rsid w:val="001F48C7"/>
    <w:rsid w:val="001F4911"/>
    <w:rsid w:val="001F49D7"/>
    <w:rsid w:val="001F49F1"/>
    <w:rsid w:val="001F49FF"/>
    <w:rsid w:val="001F4A20"/>
    <w:rsid w:val="001F4A21"/>
    <w:rsid w:val="001F4A2D"/>
    <w:rsid w:val="001F4A67"/>
    <w:rsid w:val="001F4A73"/>
    <w:rsid w:val="001F4A79"/>
    <w:rsid w:val="001F4A94"/>
    <w:rsid w:val="001F4AA7"/>
    <w:rsid w:val="001F4AC0"/>
    <w:rsid w:val="001F4B11"/>
    <w:rsid w:val="001F4B4D"/>
    <w:rsid w:val="001F4B57"/>
    <w:rsid w:val="001F4B6C"/>
    <w:rsid w:val="001F4B7C"/>
    <w:rsid w:val="001F4BAC"/>
    <w:rsid w:val="001F4C12"/>
    <w:rsid w:val="001F4C2E"/>
    <w:rsid w:val="001F4C7E"/>
    <w:rsid w:val="001F4CF0"/>
    <w:rsid w:val="001F4D13"/>
    <w:rsid w:val="001F4D1C"/>
    <w:rsid w:val="001F4D28"/>
    <w:rsid w:val="001F4D2B"/>
    <w:rsid w:val="001F4D32"/>
    <w:rsid w:val="001F4D36"/>
    <w:rsid w:val="001F4D56"/>
    <w:rsid w:val="001F4D78"/>
    <w:rsid w:val="001F4D7A"/>
    <w:rsid w:val="001F4D83"/>
    <w:rsid w:val="001F4D86"/>
    <w:rsid w:val="001F4D8A"/>
    <w:rsid w:val="001F4DA9"/>
    <w:rsid w:val="001F4DBA"/>
    <w:rsid w:val="001F4DE3"/>
    <w:rsid w:val="001F4E05"/>
    <w:rsid w:val="001F4E1D"/>
    <w:rsid w:val="001F4E33"/>
    <w:rsid w:val="001F4E40"/>
    <w:rsid w:val="001F4E42"/>
    <w:rsid w:val="001F4E44"/>
    <w:rsid w:val="001F4E54"/>
    <w:rsid w:val="001F4EB1"/>
    <w:rsid w:val="001F4F0A"/>
    <w:rsid w:val="001F4F0C"/>
    <w:rsid w:val="001F4FCB"/>
    <w:rsid w:val="001F4FD0"/>
    <w:rsid w:val="001F5004"/>
    <w:rsid w:val="001F5062"/>
    <w:rsid w:val="001F5083"/>
    <w:rsid w:val="001F5099"/>
    <w:rsid w:val="001F509F"/>
    <w:rsid w:val="001F50A1"/>
    <w:rsid w:val="001F50EE"/>
    <w:rsid w:val="001F50F5"/>
    <w:rsid w:val="001F5126"/>
    <w:rsid w:val="001F515E"/>
    <w:rsid w:val="001F5161"/>
    <w:rsid w:val="001F5195"/>
    <w:rsid w:val="001F520B"/>
    <w:rsid w:val="001F520C"/>
    <w:rsid w:val="001F5222"/>
    <w:rsid w:val="001F522D"/>
    <w:rsid w:val="001F5231"/>
    <w:rsid w:val="001F5295"/>
    <w:rsid w:val="001F52BB"/>
    <w:rsid w:val="001F52F2"/>
    <w:rsid w:val="001F5310"/>
    <w:rsid w:val="001F5365"/>
    <w:rsid w:val="001F5381"/>
    <w:rsid w:val="001F5391"/>
    <w:rsid w:val="001F53A2"/>
    <w:rsid w:val="001F53CB"/>
    <w:rsid w:val="001F53D2"/>
    <w:rsid w:val="001F5408"/>
    <w:rsid w:val="001F543E"/>
    <w:rsid w:val="001F54D9"/>
    <w:rsid w:val="001F54E1"/>
    <w:rsid w:val="001F54F8"/>
    <w:rsid w:val="001F5530"/>
    <w:rsid w:val="001F5549"/>
    <w:rsid w:val="001F5552"/>
    <w:rsid w:val="001F55AE"/>
    <w:rsid w:val="001F5600"/>
    <w:rsid w:val="001F5645"/>
    <w:rsid w:val="001F5656"/>
    <w:rsid w:val="001F5676"/>
    <w:rsid w:val="001F5696"/>
    <w:rsid w:val="001F56A6"/>
    <w:rsid w:val="001F56D8"/>
    <w:rsid w:val="001F56E8"/>
    <w:rsid w:val="001F5730"/>
    <w:rsid w:val="001F5741"/>
    <w:rsid w:val="001F5750"/>
    <w:rsid w:val="001F5755"/>
    <w:rsid w:val="001F5775"/>
    <w:rsid w:val="001F5786"/>
    <w:rsid w:val="001F57F3"/>
    <w:rsid w:val="001F5800"/>
    <w:rsid w:val="001F585B"/>
    <w:rsid w:val="001F5862"/>
    <w:rsid w:val="001F5869"/>
    <w:rsid w:val="001F5879"/>
    <w:rsid w:val="001F58AC"/>
    <w:rsid w:val="001F59CD"/>
    <w:rsid w:val="001F59E6"/>
    <w:rsid w:val="001F5A03"/>
    <w:rsid w:val="001F5A59"/>
    <w:rsid w:val="001F5A89"/>
    <w:rsid w:val="001F5ABD"/>
    <w:rsid w:val="001F5ACB"/>
    <w:rsid w:val="001F5AE5"/>
    <w:rsid w:val="001F5B02"/>
    <w:rsid w:val="001F5B53"/>
    <w:rsid w:val="001F5B74"/>
    <w:rsid w:val="001F5B77"/>
    <w:rsid w:val="001F5BB5"/>
    <w:rsid w:val="001F5C0E"/>
    <w:rsid w:val="001F5C45"/>
    <w:rsid w:val="001F5C4D"/>
    <w:rsid w:val="001F5C85"/>
    <w:rsid w:val="001F5CA5"/>
    <w:rsid w:val="001F5CC7"/>
    <w:rsid w:val="001F5CED"/>
    <w:rsid w:val="001F5CF6"/>
    <w:rsid w:val="001F5D4B"/>
    <w:rsid w:val="001F5D50"/>
    <w:rsid w:val="001F5D7B"/>
    <w:rsid w:val="001F5D7D"/>
    <w:rsid w:val="001F5DAD"/>
    <w:rsid w:val="001F5DE0"/>
    <w:rsid w:val="001F5E8D"/>
    <w:rsid w:val="001F5F06"/>
    <w:rsid w:val="001F5F0F"/>
    <w:rsid w:val="001F5F14"/>
    <w:rsid w:val="001F5F1B"/>
    <w:rsid w:val="001F5F58"/>
    <w:rsid w:val="001F5F6B"/>
    <w:rsid w:val="001F5F8D"/>
    <w:rsid w:val="001F6037"/>
    <w:rsid w:val="001F6051"/>
    <w:rsid w:val="001F6053"/>
    <w:rsid w:val="001F6070"/>
    <w:rsid w:val="001F6098"/>
    <w:rsid w:val="001F609B"/>
    <w:rsid w:val="001F60CA"/>
    <w:rsid w:val="001F60D7"/>
    <w:rsid w:val="001F60E6"/>
    <w:rsid w:val="001F6123"/>
    <w:rsid w:val="001F6143"/>
    <w:rsid w:val="001F616A"/>
    <w:rsid w:val="001F6190"/>
    <w:rsid w:val="001F619C"/>
    <w:rsid w:val="001F61D7"/>
    <w:rsid w:val="001F6248"/>
    <w:rsid w:val="001F626B"/>
    <w:rsid w:val="001F62A5"/>
    <w:rsid w:val="001F62FA"/>
    <w:rsid w:val="001F6305"/>
    <w:rsid w:val="001F637B"/>
    <w:rsid w:val="001F637D"/>
    <w:rsid w:val="001F6386"/>
    <w:rsid w:val="001F63F0"/>
    <w:rsid w:val="001F6436"/>
    <w:rsid w:val="001F6496"/>
    <w:rsid w:val="001F64AA"/>
    <w:rsid w:val="001F64B1"/>
    <w:rsid w:val="001F6513"/>
    <w:rsid w:val="001F652C"/>
    <w:rsid w:val="001F6568"/>
    <w:rsid w:val="001F6574"/>
    <w:rsid w:val="001F657C"/>
    <w:rsid w:val="001F65AD"/>
    <w:rsid w:val="001F6600"/>
    <w:rsid w:val="001F6632"/>
    <w:rsid w:val="001F668A"/>
    <w:rsid w:val="001F6697"/>
    <w:rsid w:val="001F66CC"/>
    <w:rsid w:val="001F6710"/>
    <w:rsid w:val="001F671F"/>
    <w:rsid w:val="001F674E"/>
    <w:rsid w:val="001F675D"/>
    <w:rsid w:val="001F676D"/>
    <w:rsid w:val="001F678E"/>
    <w:rsid w:val="001F679E"/>
    <w:rsid w:val="001F67A8"/>
    <w:rsid w:val="001F67CC"/>
    <w:rsid w:val="001F67D7"/>
    <w:rsid w:val="001F6808"/>
    <w:rsid w:val="001F68A9"/>
    <w:rsid w:val="001F68E9"/>
    <w:rsid w:val="001F68F9"/>
    <w:rsid w:val="001F6918"/>
    <w:rsid w:val="001F6942"/>
    <w:rsid w:val="001F6966"/>
    <w:rsid w:val="001F697B"/>
    <w:rsid w:val="001F697C"/>
    <w:rsid w:val="001F69BC"/>
    <w:rsid w:val="001F69F5"/>
    <w:rsid w:val="001F69FD"/>
    <w:rsid w:val="001F6A09"/>
    <w:rsid w:val="001F6A14"/>
    <w:rsid w:val="001F6A17"/>
    <w:rsid w:val="001F6A9A"/>
    <w:rsid w:val="001F6AA6"/>
    <w:rsid w:val="001F6AC5"/>
    <w:rsid w:val="001F6B25"/>
    <w:rsid w:val="001F6B47"/>
    <w:rsid w:val="001F6B68"/>
    <w:rsid w:val="001F6B69"/>
    <w:rsid w:val="001F6BE9"/>
    <w:rsid w:val="001F6BF2"/>
    <w:rsid w:val="001F6BFE"/>
    <w:rsid w:val="001F6C15"/>
    <w:rsid w:val="001F6C37"/>
    <w:rsid w:val="001F6C89"/>
    <w:rsid w:val="001F6C93"/>
    <w:rsid w:val="001F6C96"/>
    <w:rsid w:val="001F6CBE"/>
    <w:rsid w:val="001F6CF8"/>
    <w:rsid w:val="001F6D2F"/>
    <w:rsid w:val="001F6D50"/>
    <w:rsid w:val="001F6DD5"/>
    <w:rsid w:val="001F6DFF"/>
    <w:rsid w:val="001F6E7A"/>
    <w:rsid w:val="001F6E86"/>
    <w:rsid w:val="001F6EA0"/>
    <w:rsid w:val="001F6EB6"/>
    <w:rsid w:val="001F6ECA"/>
    <w:rsid w:val="001F6EE9"/>
    <w:rsid w:val="001F6EEC"/>
    <w:rsid w:val="001F6F16"/>
    <w:rsid w:val="001F6F18"/>
    <w:rsid w:val="001F6F25"/>
    <w:rsid w:val="001F6F2F"/>
    <w:rsid w:val="001F6F31"/>
    <w:rsid w:val="001F6F33"/>
    <w:rsid w:val="001F700B"/>
    <w:rsid w:val="001F700E"/>
    <w:rsid w:val="001F7031"/>
    <w:rsid w:val="001F7054"/>
    <w:rsid w:val="001F7084"/>
    <w:rsid w:val="001F70C4"/>
    <w:rsid w:val="001F70CB"/>
    <w:rsid w:val="001F7133"/>
    <w:rsid w:val="001F715B"/>
    <w:rsid w:val="001F719E"/>
    <w:rsid w:val="001F71C9"/>
    <w:rsid w:val="001F71DF"/>
    <w:rsid w:val="001F71E4"/>
    <w:rsid w:val="001F7211"/>
    <w:rsid w:val="001F7278"/>
    <w:rsid w:val="001F7297"/>
    <w:rsid w:val="001F72B0"/>
    <w:rsid w:val="001F72D0"/>
    <w:rsid w:val="001F7300"/>
    <w:rsid w:val="001F7347"/>
    <w:rsid w:val="001F7367"/>
    <w:rsid w:val="001F7395"/>
    <w:rsid w:val="001F73B5"/>
    <w:rsid w:val="001F73BB"/>
    <w:rsid w:val="001F73DC"/>
    <w:rsid w:val="001F73E0"/>
    <w:rsid w:val="001F73E7"/>
    <w:rsid w:val="001F7404"/>
    <w:rsid w:val="001F7452"/>
    <w:rsid w:val="001F74C1"/>
    <w:rsid w:val="001F74CE"/>
    <w:rsid w:val="001F74DF"/>
    <w:rsid w:val="001F7564"/>
    <w:rsid w:val="001F7572"/>
    <w:rsid w:val="001F7585"/>
    <w:rsid w:val="001F7586"/>
    <w:rsid w:val="001F7594"/>
    <w:rsid w:val="001F75DB"/>
    <w:rsid w:val="001F75FC"/>
    <w:rsid w:val="001F7608"/>
    <w:rsid w:val="001F7626"/>
    <w:rsid w:val="001F7640"/>
    <w:rsid w:val="001F7648"/>
    <w:rsid w:val="001F76C6"/>
    <w:rsid w:val="001F76C9"/>
    <w:rsid w:val="001F7710"/>
    <w:rsid w:val="001F7717"/>
    <w:rsid w:val="001F777F"/>
    <w:rsid w:val="001F77CB"/>
    <w:rsid w:val="001F77DD"/>
    <w:rsid w:val="001F77E2"/>
    <w:rsid w:val="001F7814"/>
    <w:rsid w:val="001F7834"/>
    <w:rsid w:val="001F783F"/>
    <w:rsid w:val="001F784B"/>
    <w:rsid w:val="001F7872"/>
    <w:rsid w:val="001F787B"/>
    <w:rsid w:val="001F787C"/>
    <w:rsid w:val="001F7887"/>
    <w:rsid w:val="001F7891"/>
    <w:rsid w:val="001F78A6"/>
    <w:rsid w:val="001F78DD"/>
    <w:rsid w:val="001F78E0"/>
    <w:rsid w:val="001F7938"/>
    <w:rsid w:val="001F7990"/>
    <w:rsid w:val="001F799E"/>
    <w:rsid w:val="001F79D7"/>
    <w:rsid w:val="001F7A2C"/>
    <w:rsid w:val="001F7A3E"/>
    <w:rsid w:val="001F7A5C"/>
    <w:rsid w:val="001F7A80"/>
    <w:rsid w:val="001F7AA3"/>
    <w:rsid w:val="001F7AC7"/>
    <w:rsid w:val="001F7B0C"/>
    <w:rsid w:val="001F7B17"/>
    <w:rsid w:val="001F7B19"/>
    <w:rsid w:val="001F7B34"/>
    <w:rsid w:val="001F7B82"/>
    <w:rsid w:val="001F7BF3"/>
    <w:rsid w:val="001F7C47"/>
    <w:rsid w:val="001F7C4A"/>
    <w:rsid w:val="001F7C63"/>
    <w:rsid w:val="001F7CBC"/>
    <w:rsid w:val="001F7CD1"/>
    <w:rsid w:val="001F7D01"/>
    <w:rsid w:val="001F7D27"/>
    <w:rsid w:val="001F7D7A"/>
    <w:rsid w:val="001F7E15"/>
    <w:rsid w:val="001F7E62"/>
    <w:rsid w:val="001F7EB0"/>
    <w:rsid w:val="001F7EBE"/>
    <w:rsid w:val="001F7ED5"/>
    <w:rsid w:val="001F7F2D"/>
    <w:rsid w:val="001F7F37"/>
    <w:rsid w:val="001F7F5B"/>
    <w:rsid w:val="001F7FA0"/>
    <w:rsid w:val="001F7FC2"/>
    <w:rsid w:val="001F7FF5"/>
    <w:rsid w:val="0020000B"/>
    <w:rsid w:val="00200025"/>
    <w:rsid w:val="0020004A"/>
    <w:rsid w:val="00200070"/>
    <w:rsid w:val="0020007D"/>
    <w:rsid w:val="00200094"/>
    <w:rsid w:val="002000C3"/>
    <w:rsid w:val="00200150"/>
    <w:rsid w:val="00200194"/>
    <w:rsid w:val="002001B7"/>
    <w:rsid w:val="002001FE"/>
    <w:rsid w:val="00200220"/>
    <w:rsid w:val="00200237"/>
    <w:rsid w:val="0020023D"/>
    <w:rsid w:val="00200258"/>
    <w:rsid w:val="00200278"/>
    <w:rsid w:val="00200288"/>
    <w:rsid w:val="002002A6"/>
    <w:rsid w:val="002002C3"/>
    <w:rsid w:val="002002E0"/>
    <w:rsid w:val="002002E5"/>
    <w:rsid w:val="002003CE"/>
    <w:rsid w:val="00200425"/>
    <w:rsid w:val="00200446"/>
    <w:rsid w:val="002004B7"/>
    <w:rsid w:val="002004ED"/>
    <w:rsid w:val="00200500"/>
    <w:rsid w:val="0020050C"/>
    <w:rsid w:val="0020051A"/>
    <w:rsid w:val="00200549"/>
    <w:rsid w:val="0020054E"/>
    <w:rsid w:val="0020056E"/>
    <w:rsid w:val="00200591"/>
    <w:rsid w:val="0020059A"/>
    <w:rsid w:val="002005BB"/>
    <w:rsid w:val="002005C9"/>
    <w:rsid w:val="002005DF"/>
    <w:rsid w:val="002005EE"/>
    <w:rsid w:val="0020060A"/>
    <w:rsid w:val="0020062F"/>
    <w:rsid w:val="00200635"/>
    <w:rsid w:val="00200647"/>
    <w:rsid w:val="002006FA"/>
    <w:rsid w:val="00200706"/>
    <w:rsid w:val="0020072F"/>
    <w:rsid w:val="0020074C"/>
    <w:rsid w:val="00200765"/>
    <w:rsid w:val="0020079E"/>
    <w:rsid w:val="002007D3"/>
    <w:rsid w:val="002007E2"/>
    <w:rsid w:val="002007EF"/>
    <w:rsid w:val="002007F4"/>
    <w:rsid w:val="002007F8"/>
    <w:rsid w:val="00200851"/>
    <w:rsid w:val="00200876"/>
    <w:rsid w:val="00200886"/>
    <w:rsid w:val="002008A9"/>
    <w:rsid w:val="00200909"/>
    <w:rsid w:val="00200936"/>
    <w:rsid w:val="0020098E"/>
    <w:rsid w:val="00200998"/>
    <w:rsid w:val="00200A78"/>
    <w:rsid w:val="00200A8D"/>
    <w:rsid w:val="00200ACD"/>
    <w:rsid w:val="00200B32"/>
    <w:rsid w:val="00200B79"/>
    <w:rsid w:val="00200BAC"/>
    <w:rsid w:val="00200BCE"/>
    <w:rsid w:val="00200C07"/>
    <w:rsid w:val="00200C1D"/>
    <w:rsid w:val="00200C2B"/>
    <w:rsid w:val="00200C3C"/>
    <w:rsid w:val="00200C42"/>
    <w:rsid w:val="00200C7D"/>
    <w:rsid w:val="00200CB5"/>
    <w:rsid w:val="00200D36"/>
    <w:rsid w:val="00200D50"/>
    <w:rsid w:val="00200D5A"/>
    <w:rsid w:val="00200D78"/>
    <w:rsid w:val="00200D80"/>
    <w:rsid w:val="00200DBD"/>
    <w:rsid w:val="00200E09"/>
    <w:rsid w:val="00200E73"/>
    <w:rsid w:val="00200E76"/>
    <w:rsid w:val="00200E86"/>
    <w:rsid w:val="00200EA9"/>
    <w:rsid w:val="00200EC4"/>
    <w:rsid w:val="00200ED6"/>
    <w:rsid w:val="00200EDC"/>
    <w:rsid w:val="00200F18"/>
    <w:rsid w:val="00200F84"/>
    <w:rsid w:val="00200FA9"/>
    <w:rsid w:val="00200FD8"/>
    <w:rsid w:val="00200FFB"/>
    <w:rsid w:val="00201067"/>
    <w:rsid w:val="002010EA"/>
    <w:rsid w:val="00201126"/>
    <w:rsid w:val="00201151"/>
    <w:rsid w:val="0020116F"/>
    <w:rsid w:val="00201176"/>
    <w:rsid w:val="00201188"/>
    <w:rsid w:val="002011E6"/>
    <w:rsid w:val="002011FF"/>
    <w:rsid w:val="00201201"/>
    <w:rsid w:val="00201250"/>
    <w:rsid w:val="00201251"/>
    <w:rsid w:val="00201260"/>
    <w:rsid w:val="00201264"/>
    <w:rsid w:val="00201297"/>
    <w:rsid w:val="002012AD"/>
    <w:rsid w:val="002012B6"/>
    <w:rsid w:val="002012C9"/>
    <w:rsid w:val="002012CD"/>
    <w:rsid w:val="0020134E"/>
    <w:rsid w:val="0020138C"/>
    <w:rsid w:val="0020138E"/>
    <w:rsid w:val="002013A5"/>
    <w:rsid w:val="002013A7"/>
    <w:rsid w:val="002013BD"/>
    <w:rsid w:val="0020141D"/>
    <w:rsid w:val="0020143B"/>
    <w:rsid w:val="002014B2"/>
    <w:rsid w:val="002014BB"/>
    <w:rsid w:val="002014C1"/>
    <w:rsid w:val="002014D7"/>
    <w:rsid w:val="002014F9"/>
    <w:rsid w:val="0020154E"/>
    <w:rsid w:val="00201554"/>
    <w:rsid w:val="002015EB"/>
    <w:rsid w:val="002015F0"/>
    <w:rsid w:val="00201605"/>
    <w:rsid w:val="0020161F"/>
    <w:rsid w:val="00201672"/>
    <w:rsid w:val="002016E6"/>
    <w:rsid w:val="00201702"/>
    <w:rsid w:val="00201703"/>
    <w:rsid w:val="0020171E"/>
    <w:rsid w:val="0020172F"/>
    <w:rsid w:val="00201738"/>
    <w:rsid w:val="00201766"/>
    <w:rsid w:val="0020177E"/>
    <w:rsid w:val="002017D9"/>
    <w:rsid w:val="002017DA"/>
    <w:rsid w:val="002017F5"/>
    <w:rsid w:val="0020186A"/>
    <w:rsid w:val="002018AC"/>
    <w:rsid w:val="002018CD"/>
    <w:rsid w:val="002018D4"/>
    <w:rsid w:val="00201904"/>
    <w:rsid w:val="002019BF"/>
    <w:rsid w:val="002019D7"/>
    <w:rsid w:val="002019E6"/>
    <w:rsid w:val="00201A49"/>
    <w:rsid w:val="00201A79"/>
    <w:rsid w:val="00201AA2"/>
    <w:rsid w:val="00201B1B"/>
    <w:rsid w:val="00201B1F"/>
    <w:rsid w:val="00201BA2"/>
    <w:rsid w:val="00201BBD"/>
    <w:rsid w:val="00201BE3"/>
    <w:rsid w:val="00201C11"/>
    <w:rsid w:val="00201C1D"/>
    <w:rsid w:val="00201C57"/>
    <w:rsid w:val="00201C6F"/>
    <w:rsid w:val="00201C88"/>
    <w:rsid w:val="00201CBC"/>
    <w:rsid w:val="00201CFC"/>
    <w:rsid w:val="00201D49"/>
    <w:rsid w:val="00201D7B"/>
    <w:rsid w:val="00201D8C"/>
    <w:rsid w:val="00201D91"/>
    <w:rsid w:val="00201DE4"/>
    <w:rsid w:val="00201DE5"/>
    <w:rsid w:val="00201DFC"/>
    <w:rsid w:val="00201E13"/>
    <w:rsid w:val="00201E41"/>
    <w:rsid w:val="00201E78"/>
    <w:rsid w:val="00201EAC"/>
    <w:rsid w:val="00201ECD"/>
    <w:rsid w:val="00201EF7"/>
    <w:rsid w:val="00201F0B"/>
    <w:rsid w:val="00201F26"/>
    <w:rsid w:val="00201F2A"/>
    <w:rsid w:val="00201F2B"/>
    <w:rsid w:val="00201F2C"/>
    <w:rsid w:val="00201F35"/>
    <w:rsid w:val="00201F36"/>
    <w:rsid w:val="00201F92"/>
    <w:rsid w:val="00201FA0"/>
    <w:rsid w:val="00201FB8"/>
    <w:rsid w:val="00201FC8"/>
    <w:rsid w:val="00201FCE"/>
    <w:rsid w:val="00201FFD"/>
    <w:rsid w:val="00202026"/>
    <w:rsid w:val="002020C5"/>
    <w:rsid w:val="0020213E"/>
    <w:rsid w:val="0020214B"/>
    <w:rsid w:val="00202159"/>
    <w:rsid w:val="00202189"/>
    <w:rsid w:val="0020218C"/>
    <w:rsid w:val="002021F3"/>
    <w:rsid w:val="00202219"/>
    <w:rsid w:val="00202242"/>
    <w:rsid w:val="00202246"/>
    <w:rsid w:val="0020225F"/>
    <w:rsid w:val="0020227A"/>
    <w:rsid w:val="0020228C"/>
    <w:rsid w:val="002022C1"/>
    <w:rsid w:val="00202313"/>
    <w:rsid w:val="00202365"/>
    <w:rsid w:val="00202369"/>
    <w:rsid w:val="00202375"/>
    <w:rsid w:val="002023C3"/>
    <w:rsid w:val="002023C4"/>
    <w:rsid w:val="002023D0"/>
    <w:rsid w:val="002023FA"/>
    <w:rsid w:val="002023FB"/>
    <w:rsid w:val="00202401"/>
    <w:rsid w:val="0020240D"/>
    <w:rsid w:val="00202412"/>
    <w:rsid w:val="00202422"/>
    <w:rsid w:val="0020242D"/>
    <w:rsid w:val="00202437"/>
    <w:rsid w:val="0020243B"/>
    <w:rsid w:val="00202494"/>
    <w:rsid w:val="002024B2"/>
    <w:rsid w:val="002024C1"/>
    <w:rsid w:val="0020252A"/>
    <w:rsid w:val="0020256F"/>
    <w:rsid w:val="0020257B"/>
    <w:rsid w:val="00202592"/>
    <w:rsid w:val="002025D5"/>
    <w:rsid w:val="0020261C"/>
    <w:rsid w:val="0020262B"/>
    <w:rsid w:val="0020264D"/>
    <w:rsid w:val="00202688"/>
    <w:rsid w:val="002026AE"/>
    <w:rsid w:val="002026C1"/>
    <w:rsid w:val="002026C7"/>
    <w:rsid w:val="002026D1"/>
    <w:rsid w:val="002026DE"/>
    <w:rsid w:val="00202745"/>
    <w:rsid w:val="00202780"/>
    <w:rsid w:val="002027AE"/>
    <w:rsid w:val="002027B8"/>
    <w:rsid w:val="002027D7"/>
    <w:rsid w:val="002027F0"/>
    <w:rsid w:val="002027F6"/>
    <w:rsid w:val="002027F9"/>
    <w:rsid w:val="00202828"/>
    <w:rsid w:val="0020284A"/>
    <w:rsid w:val="00202876"/>
    <w:rsid w:val="00202886"/>
    <w:rsid w:val="0020289E"/>
    <w:rsid w:val="002028C7"/>
    <w:rsid w:val="002028D0"/>
    <w:rsid w:val="002028F0"/>
    <w:rsid w:val="002028F7"/>
    <w:rsid w:val="002028FD"/>
    <w:rsid w:val="00202932"/>
    <w:rsid w:val="00202973"/>
    <w:rsid w:val="00202992"/>
    <w:rsid w:val="002029B0"/>
    <w:rsid w:val="002029B7"/>
    <w:rsid w:val="00202A1B"/>
    <w:rsid w:val="00202A8C"/>
    <w:rsid w:val="00202ADD"/>
    <w:rsid w:val="00202AE8"/>
    <w:rsid w:val="00202B5F"/>
    <w:rsid w:val="00202B6E"/>
    <w:rsid w:val="00202B7A"/>
    <w:rsid w:val="00202BA6"/>
    <w:rsid w:val="00202BE1"/>
    <w:rsid w:val="00202BE4"/>
    <w:rsid w:val="00202BF6"/>
    <w:rsid w:val="00202C65"/>
    <w:rsid w:val="00202CB4"/>
    <w:rsid w:val="00202CD8"/>
    <w:rsid w:val="00202D0E"/>
    <w:rsid w:val="00202D8B"/>
    <w:rsid w:val="00202D95"/>
    <w:rsid w:val="00202DB3"/>
    <w:rsid w:val="00202DD2"/>
    <w:rsid w:val="00202E84"/>
    <w:rsid w:val="00202E88"/>
    <w:rsid w:val="00202E9E"/>
    <w:rsid w:val="00202F18"/>
    <w:rsid w:val="00202F2E"/>
    <w:rsid w:val="00202F33"/>
    <w:rsid w:val="00202F7C"/>
    <w:rsid w:val="00202FAA"/>
    <w:rsid w:val="00202FB3"/>
    <w:rsid w:val="0020300D"/>
    <w:rsid w:val="0020304A"/>
    <w:rsid w:val="0020305A"/>
    <w:rsid w:val="00203073"/>
    <w:rsid w:val="00203098"/>
    <w:rsid w:val="002030C9"/>
    <w:rsid w:val="002030E4"/>
    <w:rsid w:val="002030F3"/>
    <w:rsid w:val="002030F4"/>
    <w:rsid w:val="002030FE"/>
    <w:rsid w:val="0020311E"/>
    <w:rsid w:val="00203151"/>
    <w:rsid w:val="00203162"/>
    <w:rsid w:val="002031A7"/>
    <w:rsid w:val="002031CB"/>
    <w:rsid w:val="002031D6"/>
    <w:rsid w:val="00203228"/>
    <w:rsid w:val="00203248"/>
    <w:rsid w:val="00203279"/>
    <w:rsid w:val="0020336E"/>
    <w:rsid w:val="00203372"/>
    <w:rsid w:val="0020338C"/>
    <w:rsid w:val="002033A0"/>
    <w:rsid w:val="002033CC"/>
    <w:rsid w:val="0020341A"/>
    <w:rsid w:val="0020341B"/>
    <w:rsid w:val="00203422"/>
    <w:rsid w:val="00203457"/>
    <w:rsid w:val="002034D8"/>
    <w:rsid w:val="002034F1"/>
    <w:rsid w:val="00203502"/>
    <w:rsid w:val="0020353F"/>
    <w:rsid w:val="00203564"/>
    <w:rsid w:val="0020358B"/>
    <w:rsid w:val="002035CF"/>
    <w:rsid w:val="002035DD"/>
    <w:rsid w:val="002035DF"/>
    <w:rsid w:val="002035F2"/>
    <w:rsid w:val="002035F8"/>
    <w:rsid w:val="00203606"/>
    <w:rsid w:val="0020360B"/>
    <w:rsid w:val="0020360F"/>
    <w:rsid w:val="00203616"/>
    <w:rsid w:val="00203628"/>
    <w:rsid w:val="00203668"/>
    <w:rsid w:val="00203685"/>
    <w:rsid w:val="00203688"/>
    <w:rsid w:val="002036BB"/>
    <w:rsid w:val="002036C8"/>
    <w:rsid w:val="002036D4"/>
    <w:rsid w:val="00203711"/>
    <w:rsid w:val="002037AC"/>
    <w:rsid w:val="002037CA"/>
    <w:rsid w:val="002037CB"/>
    <w:rsid w:val="002037D7"/>
    <w:rsid w:val="002037F0"/>
    <w:rsid w:val="0020381A"/>
    <w:rsid w:val="00203822"/>
    <w:rsid w:val="00203840"/>
    <w:rsid w:val="0020386F"/>
    <w:rsid w:val="00203888"/>
    <w:rsid w:val="002038E1"/>
    <w:rsid w:val="00203925"/>
    <w:rsid w:val="00203967"/>
    <w:rsid w:val="00203981"/>
    <w:rsid w:val="002039D3"/>
    <w:rsid w:val="002039E4"/>
    <w:rsid w:val="00203A0E"/>
    <w:rsid w:val="00203A23"/>
    <w:rsid w:val="00203A34"/>
    <w:rsid w:val="00203A66"/>
    <w:rsid w:val="00203A7E"/>
    <w:rsid w:val="00203AE4"/>
    <w:rsid w:val="00203B05"/>
    <w:rsid w:val="00203B58"/>
    <w:rsid w:val="00203B78"/>
    <w:rsid w:val="00203B99"/>
    <w:rsid w:val="00203B9D"/>
    <w:rsid w:val="00203BA0"/>
    <w:rsid w:val="00203BF1"/>
    <w:rsid w:val="00203C65"/>
    <w:rsid w:val="00203CA6"/>
    <w:rsid w:val="00203CE2"/>
    <w:rsid w:val="00203D42"/>
    <w:rsid w:val="00203D63"/>
    <w:rsid w:val="00203D95"/>
    <w:rsid w:val="00203DA4"/>
    <w:rsid w:val="00203DDA"/>
    <w:rsid w:val="00203DF3"/>
    <w:rsid w:val="00203DFB"/>
    <w:rsid w:val="00203E07"/>
    <w:rsid w:val="00203E13"/>
    <w:rsid w:val="00203E2F"/>
    <w:rsid w:val="00203E41"/>
    <w:rsid w:val="00203E46"/>
    <w:rsid w:val="00203E47"/>
    <w:rsid w:val="00203E8E"/>
    <w:rsid w:val="00203F06"/>
    <w:rsid w:val="00203F20"/>
    <w:rsid w:val="00203F3E"/>
    <w:rsid w:val="00203F4F"/>
    <w:rsid w:val="00203F6F"/>
    <w:rsid w:val="00203F78"/>
    <w:rsid w:val="00203F7B"/>
    <w:rsid w:val="00203F82"/>
    <w:rsid w:val="0020401E"/>
    <w:rsid w:val="00204024"/>
    <w:rsid w:val="00204062"/>
    <w:rsid w:val="0020407E"/>
    <w:rsid w:val="002040E7"/>
    <w:rsid w:val="002040FF"/>
    <w:rsid w:val="00204121"/>
    <w:rsid w:val="0020414A"/>
    <w:rsid w:val="00204154"/>
    <w:rsid w:val="00204182"/>
    <w:rsid w:val="0020418A"/>
    <w:rsid w:val="002041A7"/>
    <w:rsid w:val="002041CF"/>
    <w:rsid w:val="0020429A"/>
    <w:rsid w:val="00204358"/>
    <w:rsid w:val="00204378"/>
    <w:rsid w:val="002043AD"/>
    <w:rsid w:val="002043F3"/>
    <w:rsid w:val="00204416"/>
    <w:rsid w:val="0020443A"/>
    <w:rsid w:val="0020448B"/>
    <w:rsid w:val="002044D2"/>
    <w:rsid w:val="0020452E"/>
    <w:rsid w:val="00204551"/>
    <w:rsid w:val="0020455C"/>
    <w:rsid w:val="00204570"/>
    <w:rsid w:val="00204577"/>
    <w:rsid w:val="002045C8"/>
    <w:rsid w:val="00204662"/>
    <w:rsid w:val="0020467C"/>
    <w:rsid w:val="00204691"/>
    <w:rsid w:val="00204709"/>
    <w:rsid w:val="0020470F"/>
    <w:rsid w:val="00204718"/>
    <w:rsid w:val="0020473B"/>
    <w:rsid w:val="0020475B"/>
    <w:rsid w:val="002047BB"/>
    <w:rsid w:val="002047E6"/>
    <w:rsid w:val="00204800"/>
    <w:rsid w:val="00204819"/>
    <w:rsid w:val="00204840"/>
    <w:rsid w:val="00204846"/>
    <w:rsid w:val="0020488A"/>
    <w:rsid w:val="002048CE"/>
    <w:rsid w:val="00204972"/>
    <w:rsid w:val="002049C7"/>
    <w:rsid w:val="002049CC"/>
    <w:rsid w:val="002049D0"/>
    <w:rsid w:val="002049DB"/>
    <w:rsid w:val="002049EE"/>
    <w:rsid w:val="00204A4E"/>
    <w:rsid w:val="00204A58"/>
    <w:rsid w:val="00204A5E"/>
    <w:rsid w:val="00204A6D"/>
    <w:rsid w:val="00204AE7"/>
    <w:rsid w:val="00204AED"/>
    <w:rsid w:val="00204B35"/>
    <w:rsid w:val="00204B7D"/>
    <w:rsid w:val="00204BA0"/>
    <w:rsid w:val="00204BCF"/>
    <w:rsid w:val="00204BDE"/>
    <w:rsid w:val="00204BE0"/>
    <w:rsid w:val="00204BEA"/>
    <w:rsid w:val="00204BF0"/>
    <w:rsid w:val="00204C62"/>
    <w:rsid w:val="00204C64"/>
    <w:rsid w:val="00204C8B"/>
    <w:rsid w:val="00204CB1"/>
    <w:rsid w:val="00204CBE"/>
    <w:rsid w:val="00204CD2"/>
    <w:rsid w:val="00204D0E"/>
    <w:rsid w:val="00204D0F"/>
    <w:rsid w:val="00204D2D"/>
    <w:rsid w:val="00204D49"/>
    <w:rsid w:val="00204D60"/>
    <w:rsid w:val="00204D6D"/>
    <w:rsid w:val="00204D7A"/>
    <w:rsid w:val="00204D7D"/>
    <w:rsid w:val="00204DB9"/>
    <w:rsid w:val="00204E3D"/>
    <w:rsid w:val="00204E46"/>
    <w:rsid w:val="00204E62"/>
    <w:rsid w:val="00204E73"/>
    <w:rsid w:val="00204F3B"/>
    <w:rsid w:val="00204F81"/>
    <w:rsid w:val="00204F9F"/>
    <w:rsid w:val="00205003"/>
    <w:rsid w:val="00205016"/>
    <w:rsid w:val="0020501A"/>
    <w:rsid w:val="00205086"/>
    <w:rsid w:val="00205092"/>
    <w:rsid w:val="0020509B"/>
    <w:rsid w:val="002050B5"/>
    <w:rsid w:val="002050D2"/>
    <w:rsid w:val="0020511F"/>
    <w:rsid w:val="00205128"/>
    <w:rsid w:val="0020512F"/>
    <w:rsid w:val="0020516A"/>
    <w:rsid w:val="0020519B"/>
    <w:rsid w:val="002051AE"/>
    <w:rsid w:val="0020522E"/>
    <w:rsid w:val="00205265"/>
    <w:rsid w:val="00205280"/>
    <w:rsid w:val="00205297"/>
    <w:rsid w:val="002052BB"/>
    <w:rsid w:val="002052CF"/>
    <w:rsid w:val="002052DA"/>
    <w:rsid w:val="002052EB"/>
    <w:rsid w:val="002052F5"/>
    <w:rsid w:val="00205310"/>
    <w:rsid w:val="00205335"/>
    <w:rsid w:val="00205397"/>
    <w:rsid w:val="00205431"/>
    <w:rsid w:val="0020544A"/>
    <w:rsid w:val="00205495"/>
    <w:rsid w:val="00205497"/>
    <w:rsid w:val="002054BD"/>
    <w:rsid w:val="002054DF"/>
    <w:rsid w:val="0020554C"/>
    <w:rsid w:val="00205558"/>
    <w:rsid w:val="0020558E"/>
    <w:rsid w:val="002055A9"/>
    <w:rsid w:val="002055BD"/>
    <w:rsid w:val="002055D0"/>
    <w:rsid w:val="0020564B"/>
    <w:rsid w:val="00205656"/>
    <w:rsid w:val="0020566F"/>
    <w:rsid w:val="00205699"/>
    <w:rsid w:val="002056B8"/>
    <w:rsid w:val="002056D0"/>
    <w:rsid w:val="002056D7"/>
    <w:rsid w:val="00205738"/>
    <w:rsid w:val="00205766"/>
    <w:rsid w:val="00205783"/>
    <w:rsid w:val="002057B1"/>
    <w:rsid w:val="002057C2"/>
    <w:rsid w:val="002057C8"/>
    <w:rsid w:val="002057D2"/>
    <w:rsid w:val="002057F6"/>
    <w:rsid w:val="00205862"/>
    <w:rsid w:val="002058C8"/>
    <w:rsid w:val="002058E6"/>
    <w:rsid w:val="002058E7"/>
    <w:rsid w:val="002058FA"/>
    <w:rsid w:val="00205940"/>
    <w:rsid w:val="00205980"/>
    <w:rsid w:val="002059F8"/>
    <w:rsid w:val="00205A09"/>
    <w:rsid w:val="00205A36"/>
    <w:rsid w:val="00205A3A"/>
    <w:rsid w:val="00205A3B"/>
    <w:rsid w:val="00205A70"/>
    <w:rsid w:val="00205A73"/>
    <w:rsid w:val="00205AB4"/>
    <w:rsid w:val="00205AE1"/>
    <w:rsid w:val="00205AF1"/>
    <w:rsid w:val="00205B2E"/>
    <w:rsid w:val="00205B45"/>
    <w:rsid w:val="00205B87"/>
    <w:rsid w:val="00205BA2"/>
    <w:rsid w:val="00205BFE"/>
    <w:rsid w:val="00205C04"/>
    <w:rsid w:val="00205C51"/>
    <w:rsid w:val="00205CCE"/>
    <w:rsid w:val="00205D69"/>
    <w:rsid w:val="00205D73"/>
    <w:rsid w:val="00205D7D"/>
    <w:rsid w:val="00205E0D"/>
    <w:rsid w:val="00205E0F"/>
    <w:rsid w:val="00205E3E"/>
    <w:rsid w:val="00205E4F"/>
    <w:rsid w:val="00205E57"/>
    <w:rsid w:val="00205E62"/>
    <w:rsid w:val="00205E6D"/>
    <w:rsid w:val="00205EB3"/>
    <w:rsid w:val="00205EC8"/>
    <w:rsid w:val="00205EF7"/>
    <w:rsid w:val="00205F1B"/>
    <w:rsid w:val="00205F1C"/>
    <w:rsid w:val="00205F47"/>
    <w:rsid w:val="00205F6A"/>
    <w:rsid w:val="00205F98"/>
    <w:rsid w:val="00205F99"/>
    <w:rsid w:val="00205F9D"/>
    <w:rsid w:val="00205FC1"/>
    <w:rsid w:val="00205FCA"/>
    <w:rsid w:val="00205FF9"/>
    <w:rsid w:val="0020601F"/>
    <w:rsid w:val="00206027"/>
    <w:rsid w:val="00206035"/>
    <w:rsid w:val="00206042"/>
    <w:rsid w:val="002060A5"/>
    <w:rsid w:val="002060A7"/>
    <w:rsid w:val="002060B2"/>
    <w:rsid w:val="002060C2"/>
    <w:rsid w:val="002060F2"/>
    <w:rsid w:val="00206112"/>
    <w:rsid w:val="0020613D"/>
    <w:rsid w:val="00206161"/>
    <w:rsid w:val="00206173"/>
    <w:rsid w:val="002061C0"/>
    <w:rsid w:val="002061E8"/>
    <w:rsid w:val="002061EC"/>
    <w:rsid w:val="002061F6"/>
    <w:rsid w:val="0020621E"/>
    <w:rsid w:val="00206222"/>
    <w:rsid w:val="00206231"/>
    <w:rsid w:val="00206298"/>
    <w:rsid w:val="002062CE"/>
    <w:rsid w:val="002062D3"/>
    <w:rsid w:val="002062ED"/>
    <w:rsid w:val="0020631E"/>
    <w:rsid w:val="00206370"/>
    <w:rsid w:val="002063BD"/>
    <w:rsid w:val="002063D0"/>
    <w:rsid w:val="002063D2"/>
    <w:rsid w:val="00206430"/>
    <w:rsid w:val="00206437"/>
    <w:rsid w:val="00206466"/>
    <w:rsid w:val="00206483"/>
    <w:rsid w:val="002064AC"/>
    <w:rsid w:val="00206531"/>
    <w:rsid w:val="00206542"/>
    <w:rsid w:val="00206621"/>
    <w:rsid w:val="00206631"/>
    <w:rsid w:val="00206655"/>
    <w:rsid w:val="002066BB"/>
    <w:rsid w:val="002066C5"/>
    <w:rsid w:val="002066D4"/>
    <w:rsid w:val="002066DB"/>
    <w:rsid w:val="00206708"/>
    <w:rsid w:val="0020670F"/>
    <w:rsid w:val="0020675E"/>
    <w:rsid w:val="0020676D"/>
    <w:rsid w:val="002067C1"/>
    <w:rsid w:val="002067D7"/>
    <w:rsid w:val="002067DD"/>
    <w:rsid w:val="002067E6"/>
    <w:rsid w:val="002067F9"/>
    <w:rsid w:val="00206811"/>
    <w:rsid w:val="00206831"/>
    <w:rsid w:val="0020686A"/>
    <w:rsid w:val="0020687C"/>
    <w:rsid w:val="00206894"/>
    <w:rsid w:val="002068BA"/>
    <w:rsid w:val="002068F9"/>
    <w:rsid w:val="00206917"/>
    <w:rsid w:val="0020696E"/>
    <w:rsid w:val="00206994"/>
    <w:rsid w:val="002069BB"/>
    <w:rsid w:val="002069DC"/>
    <w:rsid w:val="00206A38"/>
    <w:rsid w:val="00206A9F"/>
    <w:rsid w:val="00206B50"/>
    <w:rsid w:val="00206B52"/>
    <w:rsid w:val="00206BA8"/>
    <w:rsid w:val="00206BC7"/>
    <w:rsid w:val="00206C1E"/>
    <w:rsid w:val="00206C5E"/>
    <w:rsid w:val="00206C72"/>
    <w:rsid w:val="00206C85"/>
    <w:rsid w:val="00206CB8"/>
    <w:rsid w:val="00206CC3"/>
    <w:rsid w:val="00206CD4"/>
    <w:rsid w:val="00206CD7"/>
    <w:rsid w:val="00206D00"/>
    <w:rsid w:val="00206D1A"/>
    <w:rsid w:val="00206D27"/>
    <w:rsid w:val="00206D31"/>
    <w:rsid w:val="00206DB5"/>
    <w:rsid w:val="00206DCD"/>
    <w:rsid w:val="00206DD9"/>
    <w:rsid w:val="00206E18"/>
    <w:rsid w:val="00206E25"/>
    <w:rsid w:val="00206EAA"/>
    <w:rsid w:val="00206F2C"/>
    <w:rsid w:val="00206F2F"/>
    <w:rsid w:val="00206F41"/>
    <w:rsid w:val="00206F6B"/>
    <w:rsid w:val="00206F6C"/>
    <w:rsid w:val="00206FB3"/>
    <w:rsid w:val="00207048"/>
    <w:rsid w:val="002070E5"/>
    <w:rsid w:val="00207130"/>
    <w:rsid w:val="00207146"/>
    <w:rsid w:val="00207180"/>
    <w:rsid w:val="002071B0"/>
    <w:rsid w:val="002071B9"/>
    <w:rsid w:val="00207237"/>
    <w:rsid w:val="0020724A"/>
    <w:rsid w:val="00207255"/>
    <w:rsid w:val="0020726A"/>
    <w:rsid w:val="00207289"/>
    <w:rsid w:val="0020730A"/>
    <w:rsid w:val="00207345"/>
    <w:rsid w:val="00207387"/>
    <w:rsid w:val="0020741D"/>
    <w:rsid w:val="00207478"/>
    <w:rsid w:val="00207509"/>
    <w:rsid w:val="00207514"/>
    <w:rsid w:val="00207528"/>
    <w:rsid w:val="0020753A"/>
    <w:rsid w:val="00207544"/>
    <w:rsid w:val="00207570"/>
    <w:rsid w:val="00207574"/>
    <w:rsid w:val="00207597"/>
    <w:rsid w:val="002075AF"/>
    <w:rsid w:val="002075BA"/>
    <w:rsid w:val="0020762E"/>
    <w:rsid w:val="00207655"/>
    <w:rsid w:val="0020769B"/>
    <w:rsid w:val="002076A5"/>
    <w:rsid w:val="002076AE"/>
    <w:rsid w:val="002076EB"/>
    <w:rsid w:val="0020770C"/>
    <w:rsid w:val="00207726"/>
    <w:rsid w:val="00207762"/>
    <w:rsid w:val="002077F7"/>
    <w:rsid w:val="002077FA"/>
    <w:rsid w:val="0020787B"/>
    <w:rsid w:val="00207891"/>
    <w:rsid w:val="002078EC"/>
    <w:rsid w:val="002078F4"/>
    <w:rsid w:val="002078FC"/>
    <w:rsid w:val="00207905"/>
    <w:rsid w:val="00207906"/>
    <w:rsid w:val="00207929"/>
    <w:rsid w:val="00207971"/>
    <w:rsid w:val="002079A7"/>
    <w:rsid w:val="002079CF"/>
    <w:rsid w:val="00207A07"/>
    <w:rsid w:val="00207A99"/>
    <w:rsid w:val="00207AEB"/>
    <w:rsid w:val="00207B4A"/>
    <w:rsid w:val="00207BB5"/>
    <w:rsid w:val="00207BB6"/>
    <w:rsid w:val="00207C00"/>
    <w:rsid w:val="00207C2F"/>
    <w:rsid w:val="00207CB5"/>
    <w:rsid w:val="00207CB8"/>
    <w:rsid w:val="00207CF8"/>
    <w:rsid w:val="00207D43"/>
    <w:rsid w:val="00207D4A"/>
    <w:rsid w:val="00207D5E"/>
    <w:rsid w:val="00207D77"/>
    <w:rsid w:val="00207DA7"/>
    <w:rsid w:val="00207E0C"/>
    <w:rsid w:val="00207E60"/>
    <w:rsid w:val="00207E79"/>
    <w:rsid w:val="00207E8C"/>
    <w:rsid w:val="00207F32"/>
    <w:rsid w:val="00207F51"/>
    <w:rsid w:val="00207F60"/>
    <w:rsid w:val="00207FA4"/>
    <w:rsid w:val="00207FB1"/>
    <w:rsid w:val="00207FB5"/>
    <w:rsid w:val="00207FD6"/>
    <w:rsid w:val="0021001A"/>
    <w:rsid w:val="00210032"/>
    <w:rsid w:val="00210041"/>
    <w:rsid w:val="0021008A"/>
    <w:rsid w:val="002100CC"/>
    <w:rsid w:val="00210101"/>
    <w:rsid w:val="00210128"/>
    <w:rsid w:val="00210156"/>
    <w:rsid w:val="00210190"/>
    <w:rsid w:val="00210198"/>
    <w:rsid w:val="002101AD"/>
    <w:rsid w:val="00210203"/>
    <w:rsid w:val="00210204"/>
    <w:rsid w:val="00210207"/>
    <w:rsid w:val="00210208"/>
    <w:rsid w:val="00210264"/>
    <w:rsid w:val="0021027C"/>
    <w:rsid w:val="0021035A"/>
    <w:rsid w:val="00210378"/>
    <w:rsid w:val="0021039F"/>
    <w:rsid w:val="002103A0"/>
    <w:rsid w:val="002103A1"/>
    <w:rsid w:val="002103C8"/>
    <w:rsid w:val="00210418"/>
    <w:rsid w:val="00210429"/>
    <w:rsid w:val="00210431"/>
    <w:rsid w:val="00210456"/>
    <w:rsid w:val="00210458"/>
    <w:rsid w:val="0021045D"/>
    <w:rsid w:val="00210480"/>
    <w:rsid w:val="002104DB"/>
    <w:rsid w:val="002104E8"/>
    <w:rsid w:val="0021052D"/>
    <w:rsid w:val="0021053D"/>
    <w:rsid w:val="00210560"/>
    <w:rsid w:val="00210566"/>
    <w:rsid w:val="0021057C"/>
    <w:rsid w:val="002105CF"/>
    <w:rsid w:val="00210623"/>
    <w:rsid w:val="002106AF"/>
    <w:rsid w:val="0021070A"/>
    <w:rsid w:val="00210720"/>
    <w:rsid w:val="00210728"/>
    <w:rsid w:val="00210740"/>
    <w:rsid w:val="0021074F"/>
    <w:rsid w:val="00210761"/>
    <w:rsid w:val="0021076F"/>
    <w:rsid w:val="00210772"/>
    <w:rsid w:val="0021079D"/>
    <w:rsid w:val="002107CC"/>
    <w:rsid w:val="002107D5"/>
    <w:rsid w:val="002107F2"/>
    <w:rsid w:val="002107F8"/>
    <w:rsid w:val="00210823"/>
    <w:rsid w:val="00210835"/>
    <w:rsid w:val="0021083A"/>
    <w:rsid w:val="0021083B"/>
    <w:rsid w:val="0021084D"/>
    <w:rsid w:val="0021085B"/>
    <w:rsid w:val="002108C6"/>
    <w:rsid w:val="002108D8"/>
    <w:rsid w:val="002108F2"/>
    <w:rsid w:val="00210904"/>
    <w:rsid w:val="00210948"/>
    <w:rsid w:val="00210981"/>
    <w:rsid w:val="00210984"/>
    <w:rsid w:val="002109C5"/>
    <w:rsid w:val="002109DB"/>
    <w:rsid w:val="00210A01"/>
    <w:rsid w:val="00210A1E"/>
    <w:rsid w:val="00210A52"/>
    <w:rsid w:val="00210A8A"/>
    <w:rsid w:val="00210A93"/>
    <w:rsid w:val="00210A97"/>
    <w:rsid w:val="00210AA4"/>
    <w:rsid w:val="00210AAA"/>
    <w:rsid w:val="00210B22"/>
    <w:rsid w:val="00210B5F"/>
    <w:rsid w:val="00210B7F"/>
    <w:rsid w:val="00210B95"/>
    <w:rsid w:val="00210BDA"/>
    <w:rsid w:val="00210BF2"/>
    <w:rsid w:val="00210BF7"/>
    <w:rsid w:val="00210C05"/>
    <w:rsid w:val="00210C2A"/>
    <w:rsid w:val="00210C41"/>
    <w:rsid w:val="00210C66"/>
    <w:rsid w:val="00210C7A"/>
    <w:rsid w:val="00210C7D"/>
    <w:rsid w:val="00210CD9"/>
    <w:rsid w:val="00210D82"/>
    <w:rsid w:val="00210DC9"/>
    <w:rsid w:val="00210DD2"/>
    <w:rsid w:val="00210DF9"/>
    <w:rsid w:val="00210E09"/>
    <w:rsid w:val="00210E35"/>
    <w:rsid w:val="00210EF3"/>
    <w:rsid w:val="00210F01"/>
    <w:rsid w:val="00210F24"/>
    <w:rsid w:val="00210F2A"/>
    <w:rsid w:val="00210F61"/>
    <w:rsid w:val="00211005"/>
    <w:rsid w:val="00211017"/>
    <w:rsid w:val="00211021"/>
    <w:rsid w:val="0021106E"/>
    <w:rsid w:val="00211078"/>
    <w:rsid w:val="002110AF"/>
    <w:rsid w:val="002110EC"/>
    <w:rsid w:val="00211118"/>
    <w:rsid w:val="00211134"/>
    <w:rsid w:val="00211137"/>
    <w:rsid w:val="002111F1"/>
    <w:rsid w:val="002111FB"/>
    <w:rsid w:val="0021120C"/>
    <w:rsid w:val="0021121A"/>
    <w:rsid w:val="00211259"/>
    <w:rsid w:val="0021126F"/>
    <w:rsid w:val="002112F5"/>
    <w:rsid w:val="0021130E"/>
    <w:rsid w:val="00211393"/>
    <w:rsid w:val="002113AC"/>
    <w:rsid w:val="002113CE"/>
    <w:rsid w:val="002113E9"/>
    <w:rsid w:val="002113FD"/>
    <w:rsid w:val="00211419"/>
    <w:rsid w:val="00211438"/>
    <w:rsid w:val="0021148B"/>
    <w:rsid w:val="002114A0"/>
    <w:rsid w:val="002114EE"/>
    <w:rsid w:val="0021158F"/>
    <w:rsid w:val="002115D7"/>
    <w:rsid w:val="002115DE"/>
    <w:rsid w:val="00211624"/>
    <w:rsid w:val="00211627"/>
    <w:rsid w:val="00211671"/>
    <w:rsid w:val="00211683"/>
    <w:rsid w:val="00211764"/>
    <w:rsid w:val="0021178C"/>
    <w:rsid w:val="002117A1"/>
    <w:rsid w:val="002117C0"/>
    <w:rsid w:val="002117ED"/>
    <w:rsid w:val="0021180B"/>
    <w:rsid w:val="0021182A"/>
    <w:rsid w:val="0021187B"/>
    <w:rsid w:val="0021188D"/>
    <w:rsid w:val="002118B8"/>
    <w:rsid w:val="002118DA"/>
    <w:rsid w:val="002118F5"/>
    <w:rsid w:val="00211936"/>
    <w:rsid w:val="00211945"/>
    <w:rsid w:val="0021198F"/>
    <w:rsid w:val="002119C6"/>
    <w:rsid w:val="002119E2"/>
    <w:rsid w:val="00211A13"/>
    <w:rsid w:val="00211A27"/>
    <w:rsid w:val="00211A3A"/>
    <w:rsid w:val="00211A43"/>
    <w:rsid w:val="00211A97"/>
    <w:rsid w:val="00211B29"/>
    <w:rsid w:val="00211B61"/>
    <w:rsid w:val="00211B6A"/>
    <w:rsid w:val="00211B71"/>
    <w:rsid w:val="00211B74"/>
    <w:rsid w:val="00211B88"/>
    <w:rsid w:val="00211B9B"/>
    <w:rsid w:val="00211C72"/>
    <w:rsid w:val="00211CCD"/>
    <w:rsid w:val="00211CD3"/>
    <w:rsid w:val="00211CD7"/>
    <w:rsid w:val="00211CE4"/>
    <w:rsid w:val="00211D29"/>
    <w:rsid w:val="00211DF9"/>
    <w:rsid w:val="00211E08"/>
    <w:rsid w:val="00211E22"/>
    <w:rsid w:val="00211E32"/>
    <w:rsid w:val="00211E5D"/>
    <w:rsid w:val="00211E65"/>
    <w:rsid w:val="00211E80"/>
    <w:rsid w:val="00211EED"/>
    <w:rsid w:val="00211F17"/>
    <w:rsid w:val="00211F27"/>
    <w:rsid w:val="00211F4D"/>
    <w:rsid w:val="00211F62"/>
    <w:rsid w:val="00211F7A"/>
    <w:rsid w:val="00211FAB"/>
    <w:rsid w:val="00211FBC"/>
    <w:rsid w:val="00211FDF"/>
    <w:rsid w:val="00211FF9"/>
    <w:rsid w:val="00212012"/>
    <w:rsid w:val="00212019"/>
    <w:rsid w:val="00212024"/>
    <w:rsid w:val="0021206D"/>
    <w:rsid w:val="002120A8"/>
    <w:rsid w:val="002120AE"/>
    <w:rsid w:val="002120E0"/>
    <w:rsid w:val="00212176"/>
    <w:rsid w:val="002121A8"/>
    <w:rsid w:val="00212215"/>
    <w:rsid w:val="00212240"/>
    <w:rsid w:val="00212289"/>
    <w:rsid w:val="002122CB"/>
    <w:rsid w:val="002122CD"/>
    <w:rsid w:val="002122D8"/>
    <w:rsid w:val="002122D9"/>
    <w:rsid w:val="00212389"/>
    <w:rsid w:val="002123AB"/>
    <w:rsid w:val="002123C1"/>
    <w:rsid w:val="00212402"/>
    <w:rsid w:val="0021243A"/>
    <w:rsid w:val="00212445"/>
    <w:rsid w:val="0021246A"/>
    <w:rsid w:val="0021249D"/>
    <w:rsid w:val="002124F9"/>
    <w:rsid w:val="00212544"/>
    <w:rsid w:val="00212552"/>
    <w:rsid w:val="0021255B"/>
    <w:rsid w:val="0021255E"/>
    <w:rsid w:val="0021258A"/>
    <w:rsid w:val="00212591"/>
    <w:rsid w:val="00212599"/>
    <w:rsid w:val="002125AA"/>
    <w:rsid w:val="002125C7"/>
    <w:rsid w:val="002125C9"/>
    <w:rsid w:val="002125CE"/>
    <w:rsid w:val="0021263B"/>
    <w:rsid w:val="0021264B"/>
    <w:rsid w:val="0021264E"/>
    <w:rsid w:val="00212671"/>
    <w:rsid w:val="0021267F"/>
    <w:rsid w:val="002126A1"/>
    <w:rsid w:val="00212768"/>
    <w:rsid w:val="002127A1"/>
    <w:rsid w:val="002127A9"/>
    <w:rsid w:val="002127B1"/>
    <w:rsid w:val="002127CF"/>
    <w:rsid w:val="002127E4"/>
    <w:rsid w:val="0021287B"/>
    <w:rsid w:val="0021289B"/>
    <w:rsid w:val="002128AF"/>
    <w:rsid w:val="002128B2"/>
    <w:rsid w:val="002128D0"/>
    <w:rsid w:val="00212900"/>
    <w:rsid w:val="0021294D"/>
    <w:rsid w:val="0021295F"/>
    <w:rsid w:val="00212986"/>
    <w:rsid w:val="002129AE"/>
    <w:rsid w:val="002129BF"/>
    <w:rsid w:val="002129D3"/>
    <w:rsid w:val="002129DA"/>
    <w:rsid w:val="002129E7"/>
    <w:rsid w:val="00212A71"/>
    <w:rsid w:val="00212A86"/>
    <w:rsid w:val="00212A87"/>
    <w:rsid w:val="00212A8D"/>
    <w:rsid w:val="00212A92"/>
    <w:rsid w:val="00212AC8"/>
    <w:rsid w:val="00212AFB"/>
    <w:rsid w:val="00212B47"/>
    <w:rsid w:val="00212B5C"/>
    <w:rsid w:val="00212B60"/>
    <w:rsid w:val="00212BA2"/>
    <w:rsid w:val="00212BD5"/>
    <w:rsid w:val="00212C27"/>
    <w:rsid w:val="00212C37"/>
    <w:rsid w:val="00212C90"/>
    <w:rsid w:val="00212CC9"/>
    <w:rsid w:val="00212CCD"/>
    <w:rsid w:val="00212D41"/>
    <w:rsid w:val="00212D9D"/>
    <w:rsid w:val="00212E30"/>
    <w:rsid w:val="00212E7F"/>
    <w:rsid w:val="00212E99"/>
    <w:rsid w:val="00212EB9"/>
    <w:rsid w:val="00212ECB"/>
    <w:rsid w:val="00212EE4"/>
    <w:rsid w:val="00212EF2"/>
    <w:rsid w:val="00212F06"/>
    <w:rsid w:val="00212F0F"/>
    <w:rsid w:val="00212F23"/>
    <w:rsid w:val="00212F51"/>
    <w:rsid w:val="00212FA9"/>
    <w:rsid w:val="00212FAA"/>
    <w:rsid w:val="00212FC4"/>
    <w:rsid w:val="00212FEC"/>
    <w:rsid w:val="00212FF6"/>
    <w:rsid w:val="00213019"/>
    <w:rsid w:val="00213053"/>
    <w:rsid w:val="002130A7"/>
    <w:rsid w:val="002130D6"/>
    <w:rsid w:val="00213105"/>
    <w:rsid w:val="0021311D"/>
    <w:rsid w:val="00213161"/>
    <w:rsid w:val="00213167"/>
    <w:rsid w:val="0021317D"/>
    <w:rsid w:val="002131BD"/>
    <w:rsid w:val="002131C1"/>
    <w:rsid w:val="002131F0"/>
    <w:rsid w:val="00213215"/>
    <w:rsid w:val="00213216"/>
    <w:rsid w:val="00213254"/>
    <w:rsid w:val="002132CF"/>
    <w:rsid w:val="00213300"/>
    <w:rsid w:val="00213302"/>
    <w:rsid w:val="0021331F"/>
    <w:rsid w:val="00213320"/>
    <w:rsid w:val="00213347"/>
    <w:rsid w:val="002133B2"/>
    <w:rsid w:val="0021341B"/>
    <w:rsid w:val="0021341F"/>
    <w:rsid w:val="0021342F"/>
    <w:rsid w:val="00213432"/>
    <w:rsid w:val="00213438"/>
    <w:rsid w:val="00213476"/>
    <w:rsid w:val="0021348B"/>
    <w:rsid w:val="002134C8"/>
    <w:rsid w:val="002134D2"/>
    <w:rsid w:val="00213531"/>
    <w:rsid w:val="0021353D"/>
    <w:rsid w:val="00213569"/>
    <w:rsid w:val="0021356E"/>
    <w:rsid w:val="00213583"/>
    <w:rsid w:val="00213589"/>
    <w:rsid w:val="002135AF"/>
    <w:rsid w:val="002135C4"/>
    <w:rsid w:val="002135D7"/>
    <w:rsid w:val="002135E3"/>
    <w:rsid w:val="002135F7"/>
    <w:rsid w:val="002135FD"/>
    <w:rsid w:val="0021360B"/>
    <w:rsid w:val="00213680"/>
    <w:rsid w:val="002136B0"/>
    <w:rsid w:val="002136B6"/>
    <w:rsid w:val="002136FA"/>
    <w:rsid w:val="00213737"/>
    <w:rsid w:val="002137AC"/>
    <w:rsid w:val="002137BC"/>
    <w:rsid w:val="002137FF"/>
    <w:rsid w:val="0021380B"/>
    <w:rsid w:val="00213815"/>
    <w:rsid w:val="00213824"/>
    <w:rsid w:val="00213851"/>
    <w:rsid w:val="00213860"/>
    <w:rsid w:val="00213881"/>
    <w:rsid w:val="0021389A"/>
    <w:rsid w:val="0021389B"/>
    <w:rsid w:val="002138A2"/>
    <w:rsid w:val="002138F9"/>
    <w:rsid w:val="002138FB"/>
    <w:rsid w:val="0021390C"/>
    <w:rsid w:val="00213918"/>
    <w:rsid w:val="00213930"/>
    <w:rsid w:val="00213960"/>
    <w:rsid w:val="00213976"/>
    <w:rsid w:val="002139D6"/>
    <w:rsid w:val="00213A1D"/>
    <w:rsid w:val="00213A28"/>
    <w:rsid w:val="00213A30"/>
    <w:rsid w:val="00213A69"/>
    <w:rsid w:val="00213A74"/>
    <w:rsid w:val="00213A90"/>
    <w:rsid w:val="00213ABF"/>
    <w:rsid w:val="00213AEF"/>
    <w:rsid w:val="00213B2B"/>
    <w:rsid w:val="00213B9D"/>
    <w:rsid w:val="00213BAB"/>
    <w:rsid w:val="00213BD0"/>
    <w:rsid w:val="00213BF7"/>
    <w:rsid w:val="00213BFD"/>
    <w:rsid w:val="00213C6F"/>
    <w:rsid w:val="00213C77"/>
    <w:rsid w:val="00213C7B"/>
    <w:rsid w:val="00213CD2"/>
    <w:rsid w:val="00213CD5"/>
    <w:rsid w:val="00213CE2"/>
    <w:rsid w:val="00213CE9"/>
    <w:rsid w:val="00213D0B"/>
    <w:rsid w:val="00213D2B"/>
    <w:rsid w:val="00213D42"/>
    <w:rsid w:val="00213D6A"/>
    <w:rsid w:val="00213D9D"/>
    <w:rsid w:val="00213E0C"/>
    <w:rsid w:val="00213ECF"/>
    <w:rsid w:val="00213F1E"/>
    <w:rsid w:val="00213F2C"/>
    <w:rsid w:val="00213F3A"/>
    <w:rsid w:val="00213F5A"/>
    <w:rsid w:val="00213F91"/>
    <w:rsid w:val="00213FA3"/>
    <w:rsid w:val="0021407A"/>
    <w:rsid w:val="002140B4"/>
    <w:rsid w:val="002140C1"/>
    <w:rsid w:val="002140E1"/>
    <w:rsid w:val="00214100"/>
    <w:rsid w:val="00214131"/>
    <w:rsid w:val="002141A5"/>
    <w:rsid w:val="002141BB"/>
    <w:rsid w:val="002141E9"/>
    <w:rsid w:val="002141F0"/>
    <w:rsid w:val="00214214"/>
    <w:rsid w:val="00214283"/>
    <w:rsid w:val="002142B8"/>
    <w:rsid w:val="00214334"/>
    <w:rsid w:val="0021435C"/>
    <w:rsid w:val="00214378"/>
    <w:rsid w:val="002143B1"/>
    <w:rsid w:val="002143B8"/>
    <w:rsid w:val="002143D2"/>
    <w:rsid w:val="00214403"/>
    <w:rsid w:val="0021440A"/>
    <w:rsid w:val="0021440F"/>
    <w:rsid w:val="002144EB"/>
    <w:rsid w:val="00214553"/>
    <w:rsid w:val="00214568"/>
    <w:rsid w:val="002145AA"/>
    <w:rsid w:val="002145C4"/>
    <w:rsid w:val="002145CF"/>
    <w:rsid w:val="002145F1"/>
    <w:rsid w:val="002145F2"/>
    <w:rsid w:val="002145F7"/>
    <w:rsid w:val="00214636"/>
    <w:rsid w:val="0021465A"/>
    <w:rsid w:val="002146C0"/>
    <w:rsid w:val="002146D5"/>
    <w:rsid w:val="002146DC"/>
    <w:rsid w:val="002146FE"/>
    <w:rsid w:val="00214707"/>
    <w:rsid w:val="00214757"/>
    <w:rsid w:val="00214758"/>
    <w:rsid w:val="0021476A"/>
    <w:rsid w:val="002147A3"/>
    <w:rsid w:val="002147A9"/>
    <w:rsid w:val="002147C3"/>
    <w:rsid w:val="002147CE"/>
    <w:rsid w:val="0021487B"/>
    <w:rsid w:val="002148A3"/>
    <w:rsid w:val="002148BC"/>
    <w:rsid w:val="002148E9"/>
    <w:rsid w:val="002148FB"/>
    <w:rsid w:val="0021492F"/>
    <w:rsid w:val="0021496F"/>
    <w:rsid w:val="0021499F"/>
    <w:rsid w:val="002149A8"/>
    <w:rsid w:val="002149AD"/>
    <w:rsid w:val="002149B7"/>
    <w:rsid w:val="002149DD"/>
    <w:rsid w:val="002149EE"/>
    <w:rsid w:val="00214A17"/>
    <w:rsid w:val="00214A2C"/>
    <w:rsid w:val="00214A98"/>
    <w:rsid w:val="00214AEA"/>
    <w:rsid w:val="00214B09"/>
    <w:rsid w:val="00214B1C"/>
    <w:rsid w:val="00214B4F"/>
    <w:rsid w:val="00214B5B"/>
    <w:rsid w:val="00214B71"/>
    <w:rsid w:val="00214B77"/>
    <w:rsid w:val="00214BA5"/>
    <w:rsid w:val="00214BF9"/>
    <w:rsid w:val="00214C02"/>
    <w:rsid w:val="00214C04"/>
    <w:rsid w:val="00214C26"/>
    <w:rsid w:val="00214C37"/>
    <w:rsid w:val="00214C3D"/>
    <w:rsid w:val="00214CA5"/>
    <w:rsid w:val="00214D13"/>
    <w:rsid w:val="00214D32"/>
    <w:rsid w:val="00214D66"/>
    <w:rsid w:val="00214D75"/>
    <w:rsid w:val="00214D79"/>
    <w:rsid w:val="00214D7F"/>
    <w:rsid w:val="00214DB4"/>
    <w:rsid w:val="00214DE7"/>
    <w:rsid w:val="00214E18"/>
    <w:rsid w:val="00214E64"/>
    <w:rsid w:val="00214E69"/>
    <w:rsid w:val="00214EE3"/>
    <w:rsid w:val="00214EFB"/>
    <w:rsid w:val="00214F71"/>
    <w:rsid w:val="00214F73"/>
    <w:rsid w:val="00214F75"/>
    <w:rsid w:val="00214F99"/>
    <w:rsid w:val="00214FB1"/>
    <w:rsid w:val="00214FBE"/>
    <w:rsid w:val="00214FED"/>
    <w:rsid w:val="00214FFA"/>
    <w:rsid w:val="00215058"/>
    <w:rsid w:val="00215088"/>
    <w:rsid w:val="00215095"/>
    <w:rsid w:val="002150A8"/>
    <w:rsid w:val="00215123"/>
    <w:rsid w:val="0021513D"/>
    <w:rsid w:val="00215185"/>
    <w:rsid w:val="0021519C"/>
    <w:rsid w:val="002151A5"/>
    <w:rsid w:val="002151C0"/>
    <w:rsid w:val="002151F4"/>
    <w:rsid w:val="002151F6"/>
    <w:rsid w:val="00215236"/>
    <w:rsid w:val="00215246"/>
    <w:rsid w:val="002152BB"/>
    <w:rsid w:val="002152C7"/>
    <w:rsid w:val="002153DB"/>
    <w:rsid w:val="002153E5"/>
    <w:rsid w:val="002153E7"/>
    <w:rsid w:val="00215439"/>
    <w:rsid w:val="0021543B"/>
    <w:rsid w:val="00215471"/>
    <w:rsid w:val="00215491"/>
    <w:rsid w:val="002154A3"/>
    <w:rsid w:val="002154E4"/>
    <w:rsid w:val="0021557C"/>
    <w:rsid w:val="0021558C"/>
    <w:rsid w:val="002155AE"/>
    <w:rsid w:val="00215601"/>
    <w:rsid w:val="0021567A"/>
    <w:rsid w:val="0021567D"/>
    <w:rsid w:val="0021569B"/>
    <w:rsid w:val="002156A7"/>
    <w:rsid w:val="002156CA"/>
    <w:rsid w:val="0021572C"/>
    <w:rsid w:val="00215750"/>
    <w:rsid w:val="00215769"/>
    <w:rsid w:val="002157A4"/>
    <w:rsid w:val="0021580A"/>
    <w:rsid w:val="0021580D"/>
    <w:rsid w:val="0021581A"/>
    <w:rsid w:val="002158B0"/>
    <w:rsid w:val="0021590C"/>
    <w:rsid w:val="00215910"/>
    <w:rsid w:val="00215915"/>
    <w:rsid w:val="00215950"/>
    <w:rsid w:val="00215994"/>
    <w:rsid w:val="002159A5"/>
    <w:rsid w:val="002159D5"/>
    <w:rsid w:val="002159EE"/>
    <w:rsid w:val="00215A3B"/>
    <w:rsid w:val="00215A41"/>
    <w:rsid w:val="00215A96"/>
    <w:rsid w:val="00215ABD"/>
    <w:rsid w:val="00215B17"/>
    <w:rsid w:val="00215B2D"/>
    <w:rsid w:val="00215B4D"/>
    <w:rsid w:val="00215B6E"/>
    <w:rsid w:val="00215B8F"/>
    <w:rsid w:val="00215B97"/>
    <w:rsid w:val="00215BA4"/>
    <w:rsid w:val="00215BA9"/>
    <w:rsid w:val="00215C29"/>
    <w:rsid w:val="00215C43"/>
    <w:rsid w:val="00215C9E"/>
    <w:rsid w:val="00215CAB"/>
    <w:rsid w:val="00215CC8"/>
    <w:rsid w:val="00215CCC"/>
    <w:rsid w:val="00215CDF"/>
    <w:rsid w:val="00215CFB"/>
    <w:rsid w:val="00215D56"/>
    <w:rsid w:val="00215DB2"/>
    <w:rsid w:val="00215DBF"/>
    <w:rsid w:val="00215DC5"/>
    <w:rsid w:val="00215DEF"/>
    <w:rsid w:val="00215E2D"/>
    <w:rsid w:val="00215E3D"/>
    <w:rsid w:val="00215E86"/>
    <w:rsid w:val="00215E9E"/>
    <w:rsid w:val="00215EAB"/>
    <w:rsid w:val="00215EEC"/>
    <w:rsid w:val="00215F43"/>
    <w:rsid w:val="00215FBA"/>
    <w:rsid w:val="00215FC4"/>
    <w:rsid w:val="00215FCA"/>
    <w:rsid w:val="00215FD9"/>
    <w:rsid w:val="0021603B"/>
    <w:rsid w:val="00216059"/>
    <w:rsid w:val="0021609C"/>
    <w:rsid w:val="0021609D"/>
    <w:rsid w:val="002160BE"/>
    <w:rsid w:val="002160C5"/>
    <w:rsid w:val="002160DD"/>
    <w:rsid w:val="002160E4"/>
    <w:rsid w:val="00216102"/>
    <w:rsid w:val="00216109"/>
    <w:rsid w:val="0021611E"/>
    <w:rsid w:val="00216121"/>
    <w:rsid w:val="0021612A"/>
    <w:rsid w:val="00216154"/>
    <w:rsid w:val="00216197"/>
    <w:rsid w:val="002161B3"/>
    <w:rsid w:val="002161C6"/>
    <w:rsid w:val="002161D1"/>
    <w:rsid w:val="0021620B"/>
    <w:rsid w:val="0021620E"/>
    <w:rsid w:val="00216214"/>
    <w:rsid w:val="00216251"/>
    <w:rsid w:val="00216259"/>
    <w:rsid w:val="0021625A"/>
    <w:rsid w:val="0021628A"/>
    <w:rsid w:val="00216299"/>
    <w:rsid w:val="0021632F"/>
    <w:rsid w:val="00216337"/>
    <w:rsid w:val="00216338"/>
    <w:rsid w:val="0021633F"/>
    <w:rsid w:val="0021637B"/>
    <w:rsid w:val="0021638C"/>
    <w:rsid w:val="00216395"/>
    <w:rsid w:val="002163C7"/>
    <w:rsid w:val="002163EC"/>
    <w:rsid w:val="0021643C"/>
    <w:rsid w:val="00216458"/>
    <w:rsid w:val="00216461"/>
    <w:rsid w:val="00216473"/>
    <w:rsid w:val="00216477"/>
    <w:rsid w:val="00216491"/>
    <w:rsid w:val="002164B1"/>
    <w:rsid w:val="002164C7"/>
    <w:rsid w:val="002164DB"/>
    <w:rsid w:val="002164FC"/>
    <w:rsid w:val="0021657F"/>
    <w:rsid w:val="002165BD"/>
    <w:rsid w:val="002165C8"/>
    <w:rsid w:val="002165DC"/>
    <w:rsid w:val="002165E2"/>
    <w:rsid w:val="00216610"/>
    <w:rsid w:val="00216635"/>
    <w:rsid w:val="00216679"/>
    <w:rsid w:val="00216703"/>
    <w:rsid w:val="0021671A"/>
    <w:rsid w:val="00216751"/>
    <w:rsid w:val="002167DA"/>
    <w:rsid w:val="002167E5"/>
    <w:rsid w:val="002167F8"/>
    <w:rsid w:val="00216823"/>
    <w:rsid w:val="0021682E"/>
    <w:rsid w:val="0021683A"/>
    <w:rsid w:val="00216858"/>
    <w:rsid w:val="0021686E"/>
    <w:rsid w:val="00216874"/>
    <w:rsid w:val="002168E1"/>
    <w:rsid w:val="002168F4"/>
    <w:rsid w:val="002168F5"/>
    <w:rsid w:val="00216913"/>
    <w:rsid w:val="00216937"/>
    <w:rsid w:val="00216938"/>
    <w:rsid w:val="00216962"/>
    <w:rsid w:val="0021696E"/>
    <w:rsid w:val="00216978"/>
    <w:rsid w:val="0021698F"/>
    <w:rsid w:val="002169CC"/>
    <w:rsid w:val="00216A60"/>
    <w:rsid w:val="00216AA2"/>
    <w:rsid w:val="00216B21"/>
    <w:rsid w:val="00216B35"/>
    <w:rsid w:val="00216B6F"/>
    <w:rsid w:val="00216BC8"/>
    <w:rsid w:val="00216C4E"/>
    <w:rsid w:val="00216C65"/>
    <w:rsid w:val="00216C8F"/>
    <w:rsid w:val="00216C9D"/>
    <w:rsid w:val="00216C9F"/>
    <w:rsid w:val="00216CE2"/>
    <w:rsid w:val="00216CE4"/>
    <w:rsid w:val="00216CFD"/>
    <w:rsid w:val="00216D85"/>
    <w:rsid w:val="00216D88"/>
    <w:rsid w:val="00216DE2"/>
    <w:rsid w:val="00216E0B"/>
    <w:rsid w:val="00216E20"/>
    <w:rsid w:val="00216E86"/>
    <w:rsid w:val="00216EB6"/>
    <w:rsid w:val="00216EE9"/>
    <w:rsid w:val="00216EF2"/>
    <w:rsid w:val="00216F06"/>
    <w:rsid w:val="00216F0E"/>
    <w:rsid w:val="00216F3C"/>
    <w:rsid w:val="00216F58"/>
    <w:rsid w:val="00216F6E"/>
    <w:rsid w:val="00216F72"/>
    <w:rsid w:val="00216FB1"/>
    <w:rsid w:val="00216FCE"/>
    <w:rsid w:val="00217016"/>
    <w:rsid w:val="00217027"/>
    <w:rsid w:val="0021706D"/>
    <w:rsid w:val="00217085"/>
    <w:rsid w:val="002170EF"/>
    <w:rsid w:val="00217134"/>
    <w:rsid w:val="0021715C"/>
    <w:rsid w:val="00217171"/>
    <w:rsid w:val="00217174"/>
    <w:rsid w:val="0021718C"/>
    <w:rsid w:val="00217195"/>
    <w:rsid w:val="002171DF"/>
    <w:rsid w:val="002171E5"/>
    <w:rsid w:val="00217201"/>
    <w:rsid w:val="00217209"/>
    <w:rsid w:val="00217219"/>
    <w:rsid w:val="00217255"/>
    <w:rsid w:val="00217263"/>
    <w:rsid w:val="0021727A"/>
    <w:rsid w:val="00217292"/>
    <w:rsid w:val="002172DC"/>
    <w:rsid w:val="00217347"/>
    <w:rsid w:val="0021737A"/>
    <w:rsid w:val="00217395"/>
    <w:rsid w:val="002173B1"/>
    <w:rsid w:val="002173BE"/>
    <w:rsid w:val="002173C4"/>
    <w:rsid w:val="002173CB"/>
    <w:rsid w:val="002173F8"/>
    <w:rsid w:val="0021742A"/>
    <w:rsid w:val="00217436"/>
    <w:rsid w:val="0021744F"/>
    <w:rsid w:val="0021745E"/>
    <w:rsid w:val="0021747A"/>
    <w:rsid w:val="0021748E"/>
    <w:rsid w:val="00217499"/>
    <w:rsid w:val="002174AD"/>
    <w:rsid w:val="002174BC"/>
    <w:rsid w:val="00217519"/>
    <w:rsid w:val="0021753F"/>
    <w:rsid w:val="00217558"/>
    <w:rsid w:val="0021755E"/>
    <w:rsid w:val="00217565"/>
    <w:rsid w:val="00217593"/>
    <w:rsid w:val="0021762A"/>
    <w:rsid w:val="0021762F"/>
    <w:rsid w:val="00217689"/>
    <w:rsid w:val="002176C3"/>
    <w:rsid w:val="002176D5"/>
    <w:rsid w:val="002176EE"/>
    <w:rsid w:val="0021774C"/>
    <w:rsid w:val="0021776D"/>
    <w:rsid w:val="002177D5"/>
    <w:rsid w:val="002177E3"/>
    <w:rsid w:val="00217811"/>
    <w:rsid w:val="0021784B"/>
    <w:rsid w:val="0021789B"/>
    <w:rsid w:val="002178CE"/>
    <w:rsid w:val="002178D4"/>
    <w:rsid w:val="00217904"/>
    <w:rsid w:val="002179B1"/>
    <w:rsid w:val="002179B3"/>
    <w:rsid w:val="002179F4"/>
    <w:rsid w:val="002179FB"/>
    <w:rsid w:val="00217A0E"/>
    <w:rsid w:val="00217A1B"/>
    <w:rsid w:val="00217A4C"/>
    <w:rsid w:val="00217A65"/>
    <w:rsid w:val="00217A85"/>
    <w:rsid w:val="00217A9B"/>
    <w:rsid w:val="00217ACE"/>
    <w:rsid w:val="00217AD5"/>
    <w:rsid w:val="00217AE0"/>
    <w:rsid w:val="00217AE9"/>
    <w:rsid w:val="00217AEE"/>
    <w:rsid w:val="00217B03"/>
    <w:rsid w:val="00217B3B"/>
    <w:rsid w:val="00217B64"/>
    <w:rsid w:val="00217B7B"/>
    <w:rsid w:val="00217B7F"/>
    <w:rsid w:val="00217B94"/>
    <w:rsid w:val="00217BBE"/>
    <w:rsid w:val="00217C32"/>
    <w:rsid w:val="00217C79"/>
    <w:rsid w:val="00217CDD"/>
    <w:rsid w:val="00217CEB"/>
    <w:rsid w:val="00217CFD"/>
    <w:rsid w:val="00217D1E"/>
    <w:rsid w:val="00217D84"/>
    <w:rsid w:val="00217DA8"/>
    <w:rsid w:val="00217DB2"/>
    <w:rsid w:val="00217DBD"/>
    <w:rsid w:val="00217DC5"/>
    <w:rsid w:val="00217E12"/>
    <w:rsid w:val="00217E48"/>
    <w:rsid w:val="00217E7B"/>
    <w:rsid w:val="00217EA0"/>
    <w:rsid w:val="00217F05"/>
    <w:rsid w:val="00217F2F"/>
    <w:rsid w:val="00217F60"/>
    <w:rsid w:val="00217F68"/>
    <w:rsid w:val="00217F6E"/>
    <w:rsid w:val="00217F96"/>
    <w:rsid w:val="00217FC9"/>
    <w:rsid w:val="00217FCF"/>
    <w:rsid w:val="00217FE6"/>
    <w:rsid w:val="00220020"/>
    <w:rsid w:val="00220080"/>
    <w:rsid w:val="00220087"/>
    <w:rsid w:val="00220097"/>
    <w:rsid w:val="002200A0"/>
    <w:rsid w:val="002200CE"/>
    <w:rsid w:val="002200DE"/>
    <w:rsid w:val="0022011D"/>
    <w:rsid w:val="0022011F"/>
    <w:rsid w:val="0022017D"/>
    <w:rsid w:val="00220188"/>
    <w:rsid w:val="00220199"/>
    <w:rsid w:val="002201F0"/>
    <w:rsid w:val="0022020F"/>
    <w:rsid w:val="00220240"/>
    <w:rsid w:val="0022024A"/>
    <w:rsid w:val="0022024F"/>
    <w:rsid w:val="00220275"/>
    <w:rsid w:val="00220280"/>
    <w:rsid w:val="00220285"/>
    <w:rsid w:val="002202A1"/>
    <w:rsid w:val="002202E1"/>
    <w:rsid w:val="00220350"/>
    <w:rsid w:val="0022035F"/>
    <w:rsid w:val="00220364"/>
    <w:rsid w:val="002203A7"/>
    <w:rsid w:val="002203AC"/>
    <w:rsid w:val="002203B6"/>
    <w:rsid w:val="002203CC"/>
    <w:rsid w:val="002203E2"/>
    <w:rsid w:val="002203FE"/>
    <w:rsid w:val="0022040C"/>
    <w:rsid w:val="0022041E"/>
    <w:rsid w:val="0022043C"/>
    <w:rsid w:val="0022044F"/>
    <w:rsid w:val="0022045A"/>
    <w:rsid w:val="00220471"/>
    <w:rsid w:val="00220472"/>
    <w:rsid w:val="002204A0"/>
    <w:rsid w:val="002204D7"/>
    <w:rsid w:val="002204EB"/>
    <w:rsid w:val="0022050C"/>
    <w:rsid w:val="00220530"/>
    <w:rsid w:val="00220545"/>
    <w:rsid w:val="00220581"/>
    <w:rsid w:val="002205C1"/>
    <w:rsid w:val="002205D9"/>
    <w:rsid w:val="0022065B"/>
    <w:rsid w:val="00220678"/>
    <w:rsid w:val="002206AB"/>
    <w:rsid w:val="002206E2"/>
    <w:rsid w:val="00220708"/>
    <w:rsid w:val="0022071C"/>
    <w:rsid w:val="0022071E"/>
    <w:rsid w:val="00220732"/>
    <w:rsid w:val="00220742"/>
    <w:rsid w:val="00220753"/>
    <w:rsid w:val="00220766"/>
    <w:rsid w:val="00220782"/>
    <w:rsid w:val="002207E0"/>
    <w:rsid w:val="0022084B"/>
    <w:rsid w:val="0022085D"/>
    <w:rsid w:val="0022085E"/>
    <w:rsid w:val="0022086A"/>
    <w:rsid w:val="00220874"/>
    <w:rsid w:val="00220891"/>
    <w:rsid w:val="002208EE"/>
    <w:rsid w:val="0022099C"/>
    <w:rsid w:val="002209BE"/>
    <w:rsid w:val="002209E7"/>
    <w:rsid w:val="002209FF"/>
    <w:rsid w:val="00220A07"/>
    <w:rsid w:val="00220A12"/>
    <w:rsid w:val="00220A19"/>
    <w:rsid w:val="00220A27"/>
    <w:rsid w:val="00220A5D"/>
    <w:rsid w:val="00220A7C"/>
    <w:rsid w:val="00220A97"/>
    <w:rsid w:val="00220A9C"/>
    <w:rsid w:val="00220AAC"/>
    <w:rsid w:val="00220AF0"/>
    <w:rsid w:val="00220B1B"/>
    <w:rsid w:val="00220B39"/>
    <w:rsid w:val="00220B5B"/>
    <w:rsid w:val="00220B69"/>
    <w:rsid w:val="00220B79"/>
    <w:rsid w:val="00220B82"/>
    <w:rsid w:val="00220B9A"/>
    <w:rsid w:val="00220B9C"/>
    <w:rsid w:val="00220BA0"/>
    <w:rsid w:val="00220BE4"/>
    <w:rsid w:val="00220BE6"/>
    <w:rsid w:val="00220C87"/>
    <w:rsid w:val="00220CFC"/>
    <w:rsid w:val="00220D11"/>
    <w:rsid w:val="00220D1C"/>
    <w:rsid w:val="00220D62"/>
    <w:rsid w:val="00220D9E"/>
    <w:rsid w:val="00220D9F"/>
    <w:rsid w:val="00220DBE"/>
    <w:rsid w:val="00220EBA"/>
    <w:rsid w:val="00220EC5"/>
    <w:rsid w:val="00220ECB"/>
    <w:rsid w:val="00220EEF"/>
    <w:rsid w:val="00220EF1"/>
    <w:rsid w:val="00220EFD"/>
    <w:rsid w:val="00220F65"/>
    <w:rsid w:val="00220F81"/>
    <w:rsid w:val="00220F8D"/>
    <w:rsid w:val="00220F90"/>
    <w:rsid w:val="00220F93"/>
    <w:rsid w:val="00220F96"/>
    <w:rsid w:val="00220FAF"/>
    <w:rsid w:val="00220FD3"/>
    <w:rsid w:val="00220FE7"/>
    <w:rsid w:val="0022102E"/>
    <w:rsid w:val="00221058"/>
    <w:rsid w:val="0022107B"/>
    <w:rsid w:val="00221092"/>
    <w:rsid w:val="002210C5"/>
    <w:rsid w:val="002210C6"/>
    <w:rsid w:val="002210D9"/>
    <w:rsid w:val="002210DE"/>
    <w:rsid w:val="002210E9"/>
    <w:rsid w:val="002210FC"/>
    <w:rsid w:val="00221132"/>
    <w:rsid w:val="00221137"/>
    <w:rsid w:val="0022115E"/>
    <w:rsid w:val="0022115F"/>
    <w:rsid w:val="0022118A"/>
    <w:rsid w:val="002211A2"/>
    <w:rsid w:val="002211A3"/>
    <w:rsid w:val="002211B1"/>
    <w:rsid w:val="002211F4"/>
    <w:rsid w:val="00221217"/>
    <w:rsid w:val="00221220"/>
    <w:rsid w:val="0022122B"/>
    <w:rsid w:val="0022127C"/>
    <w:rsid w:val="00221292"/>
    <w:rsid w:val="002212F7"/>
    <w:rsid w:val="0022130E"/>
    <w:rsid w:val="002213C7"/>
    <w:rsid w:val="002213C9"/>
    <w:rsid w:val="00221400"/>
    <w:rsid w:val="0022141B"/>
    <w:rsid w:val="00221427"/>
    <w:rsid w:val="0022148C"/>
    <w:rsid w:val="002214DE"/>
    <w:rsid w:val="002214EF"/>
    <w:rsid w:val="002214F4"/>
    <w:rsid w:val="00221522"/>
    <w:rsid w:val="0022152A"/>
    <w:rsid w:val="0022153D"/>
    <w:rsid w:val="0022153E"/>
    <w:rsid w:val="00221552"/>
    <w:rsid w:val="00221559"/>
    <w:rsid w:val="00221580"/>
    <w:rsid w:val="0022158A"/>
    <w:rsid w:val="00221604"/>
    <w:rsid w:val="00221617"/>
    <w:rsid w:val="0022165E"/>
    <w:rsid w:val="002216AA"/>
    <w:rsid w:val="00221707"/>
    <w:rsid w:val="00221774"/>
    <w:rsid w:val="002217D8"/>
    <w:rsid w:val="002217E6"/>
    <w:rsid w:val="0022180D"/>
    <w:rsid w:val="00221874"/>
    <w:rsid w:val="0022189A"/>
    <w:rsid w:val="002218A7"/>
    <w:rsid w:val="002218F6"/>
    <w:rsid w:val="0022190B"/>
    <w:rsid w:val="0022192C"/>
    <w:rsid w:val="0022194B"/>
    <w:rsid w:val="00221988"/>
    <w:rsid w:val="00221997"/>
    <w:rsid w:val="002219C7"/>
    <w:rsid w:val="002219CB"/>
    <w:rsid w:val="00221A02"/>
    <w:rsid w:val="00221A13"/>
    <w:rsid w:val="00221A21"/>
    <w:rsid w:val="00221A43"/>
    <w:rsid w:val="00221A84"/>
    <w:rsid w:val="00221A89"/>
    <w:rsid w:val="00221ACF"/>
    <w:rsid w:val="00221AE1"/>
    <w:rsid w:val="00221AE6"/>
    <w:rsid w:val="00221BB5"/>
    <w:rsid w:val="00221BDE"/>
    <w:rsid w:val="00221C15"/>
    <w:rsid w:val="00221C24"/>
    <w:rsid w:val="00221C57"/>
    <w:rsid w:val="00221C8C"/>
    <w:rsid w:val="00221CA7"/>
    <w:rsid w:val="00221CAF"/>
    <w:rsid w:val="00221CBB"/>
    <w:rsid w:val="00221CE1"/>
    <w:rsid w:val="00221D2A"/>
    <w:rsid w:val="00221D32"/>
    <w:rsid w:val="00221D35"/>
    <w:rsid w:val="00221D5D"/>
    <w:rsid w:val="00221D87"/>
    <w:rsid w:val="00221DD1"/>
    <w:rsid w:val="00221DDB"/>
    <w:rsid w:val="00221E00"/>
    <w:rsid w:val="00221E2F"/>
    <w:rsid w:val="00221E34"/>
    <w:rsid w:val="00221E44"/>
    <w:rsid w:val="00221E4E"/>
    <w:rsid w:val="00221E4F"/>
    <w:rsid w:val="00221E57"/>
    <w:rsid w:val="00221E68"/>
    <w:rsid w:val="00221E71"/>
    <w:rsid w:val="00221E83"/>
    <w:rsid w:val="00221EAE"/>
    <w:rsid w:val="00221EB6"/>
    <w:rsid w:val="00221EF3"/>
    <w:rsid w:val="00221F2C"/>
    <w:rsid w:val="00221F69"/>
    <w:rsid w:val="00221FA3"/>
    <w:rsid w:val="00221FD1"/>
    <w:rsid w:val="00222045"/>
    <w:rsid w:val="002220AF"/>
    <w:rsid w:val="002220C0"/>
    <w:rsid w:val="002220C9"/>
    <w:rsid w:val="002220F1"/>
    <w:rsid w:val="0022213E"/>
    <w:rsid w:val="00222150"/>
    <w:rsid w:val="0022219C"/>
    <w:rsid w:val="002221E4"/>
    <w:rsid w:val="002221EF"/>
    <w:rsid w:val="00222241"/>
    <w:rsid w:val="00222245"/>
    <w:rsid w:val="00222252"/>
    <w:rsid w:val="0022225D"/>
    <w:rsid w:val="0022228E"/>
    <w:rsid w:val="002222FB"/>
    <w:rsid w:val="00222300"/>
    <w:rsid w:val="0022232F"/>
    <w:rsid w:val="00222343"/>
    <w:rsid w:val="002223F4"/>
    <w:rsid w:val="002223F6"/>
    <w:rsid w:val="00222413"/>
    <w:rsid w:val="0022241D"/>
    <w:rsid w:val="00222453"/>
    <w:rsid w:val="002224C8"/>
    <w:rsid w:val="002224CD"/>
    <w:rsid w:val="002224E1"/>
    <w:rsid w:val="002224ED"/>
    <w:rsid w:val="002224F5"/>
    <w:rsid w:val="002224FA"/>
    <w:rsid w:val="00222509"/>
    <w:rsid w:val="00222511"/>
    <w:rsid w:val="00222516"/>
    <w:rsid w:val="0022251E"/>
    <w:rsid w:val="00222542"/>
    <w:rsid w:val="0022258A"/>
    <w:rsid w:val="0022259E"/>
    <w:rsid w:val="002225A5"/>
    <w:rsid w:val="002225C9"/>
    <w:rsid w:val="002225CD"/>
    <w:rsid w:val="002225FB"/>
    <w:rsid w:val="00222607"/>
    <w:rsid w:val="0022260B"/>
    <w:rsid w:val="00222619"/>
    <w:rsid w:val="00222625"/>
    <w:rsid w:val="0022263A"/>
    <w:rsid w:val="0022267A"/>
    <w:rsid w:val="002226B9"/>
    <w:rsid w:val="002226CB"/>
    <w:rsid w:val="002226F0"/>
    <w:rsid w:val="00222709"/>
    <w:rsid w:val="0022273C"/>
    <w:rsid w:val="0022275D"/>
    <w:rsid w:val="002227B5"/>
    <w:rsid w:val="002227C1"/>
    <w:rsid w:val="002227C4"/>
    <w:rsid w:val="002227EC"/>
    <w:rsid w:val="0022280D"/>
    <w:rsid w:val="00222826"/>
    <w:rsid w:val="0022283F"/>
    <w:rsid w:val="002228CC"/>
    <w:rsid w:val="002228E5"/>
    <w:rsid w:val="002228F7"/>
    <w:rsid w:val="002228F8"/>
    <w:rsid w:val="00222914"/>
    <w:rsid w:val="00222936"/>
    <w:rsid w:val="00222937"/>
    <w:rsid w:val="00222939"/>
    <w:rsid w:val="0022293F"/>
    <w:rsid w:val="00222957"/>
    <w:rsid w:val="00222961"/>
    <w:rsid w:val="00222978"/>
    <w:rsid w:val="002229CE"/>
    <w:rsid w:val="002229D6"/>
    <w:rsid w:val="00222A02"/>
    <w:rsid w:val="00222A2D"/>
    <w:rsid w:val="00222A3C"/>
    <w:rsid w:val="00222A56"/>
    <w:rsid w:val="00222A79"/>
    <w:rsid w:val="00222A7F"/>
    <w:rsid w:val="00222A83"/>
    <w:rsid w:val="00222AA0"/>
    <w:rsid w:val="00222AA1"/>
    <w:rsid w:val="00222ACA"/>
    <w:rsid w:val="00222AD4"/>
    <w:rsid w:val="00222ADD"/>
    <w:rsid w:val="00222AE4"/>
    <w:rsid w:val="00222B09"/>
    <w:rsid w:val="00222B20"/>
    <w:rsid w:val="00222B2A"/>
    <w:rsid w:val="00222B3B"/>
    <w:rsid w:val="00222B80"/>
    <w:rsid w:val="00222B8E"/>
    <w:rsid w:val="00222B9C"/>
    <w:rsid w:val="00222BAA"/>
    <w:rsid w:val="00222BD2"/>
    <w:rsid w:val="00222C4E"/>
    <w:rsid w:val="00222C4F"/>
    <w:rsid w:val="00222C61"/>
    <w:rsid w:val="00222C67"/>
    <w:rsid w:val="00222C68"/>
    <w:rsid w:val="00222C92"/>
    <w:rsid w:val="00222CB8"/>
    <w:rsid w:val="00222CD1"/>
    <w:rsid w:val="00222D17"/>
    <w:rsid w:val="00222D97"/>
    <w:rsid w:val="00222DB6"/>
    <w:rsid w:val="00222E05"/>
    <w:rsid w:val="00222E0E"/>
    <w:rsid w:val="00222E33"/>
    <w:rsid w:val="00222E51"/>
    <w:rsid w:val="00222E63"/>
    <w:rsid w:val="00222E67"/>
    <w:rsid w:val="00222E83"/>
    <w:rsid w:val="00222EA7"/>
    <w:rsid w:val="00222ECA"/>
    <w:rsid w:val="00222F44"/>
    <w:rsid w:val="00222F84"/>
    <w:rsid w:val="00222FC0"/>
    <w:rsid w:val="00222FE6"/>
    <w:rsid w:val="00222FF7"/>
    <w:rsid w:val="00222FFC"/>
    <w:rsid w:val="00223000"/>
    <w:rsid w:val="0022301D"/>
    <w:rsid w:val="002230A7"/>
    <w:rsid w:val="002230AA"/>
    <w:rsid w:val="002230C7"/>
    <w:rsid w:val="002230E3"/>
    <w:rsid w:val="002230EA"/>
    <w:rsid w:val="0022311D"/>
    <w:rsid w:val="0022313C"/>
    <w:rsid w:val="00223152"/>
    <w:rsid w:val="0022318F"/>
    <w:rsid w:val="002231A8"/>
    <w:rsid w:val="002231C4"/>
    <w:rsid w:val="002231D8"/>
    <w:rsid w:val="0022321A"/>
    <w:rsid w:val="00223226"/>
    <w:rsid w:val="00223239"/>
    <w:rsid w:val="0022325E"/>
    <w:rsid w:val="00223277"/>
    <w:rsid w:val="00223289"/>
    <w:rsid w:val="002232FE"/>
    <w:rsid w:val="0022330C"/>
    <w:rsid w:val="0022332F"/>
    <w:rsid w:val="0022335D"/>
    <w:rsid w:val="00223376"/>
    <w:rsid w:val="0022337A"/>
    <w:rsid w:val="0022338C"/>
    <w:rsid w:val="002233EC"/>
    <w:rsid w:val="0022343F"/>
    <w:rsid w:val="0022345F"/>
    <w:rsid w:val="002234A5"/>
    <w:rsid w:val="002234AD"/>
    <w:rsid w:val="002234BD"/>
    <w:rsid w:val="002234EF"/>
    <w:rsid w:val="002234FA"/>
    <w:rsid w:val="0022351E"/>
    <w:rsid w:val="0022352E"/>
    <w:rsid w:val="0022355B"/>
    <w:rsid w:val="0022356A"/>
    <w:rsid w:val="0022358E"/>
    <w:rsid w:val="0022359A"/>
    <w:rsid w:val="002235CD"/>
    <w:rsid w:val="002235EF"/>
    <w:rsid w:val="00223603"/>
    <w:rsid w:val="00223617"/>
    <w:rsid w:val="00223643"/>
    <w:rsid w:val="00223679"/>
    <w:rsid w:val="002236AA"/>
    <w:rsid w:val="002236B0"/>
    <w:rsid w:val="002236C6"/>
    <w:rsid w:val="002236DD"/>
    <w:rsid w:val="002237DE"/>
    <w:rsid w:val="002237F6"/>
    <w:rsid w:val="002237F8"/>
    <w:rsid w:val="00223815"/>
    <w:rsid w:val="0022383A"/>
    <w:rsid w:val="00223870"/>
    <w:rsid w:val="00223873"/>
    <w:rsid w:val="0022389A"/>
    <w:rsid w:val="002238FD"/>
    <w:rsid w:val="00223926"/>
    <w:rsid w:val="0022392C"/>
    <w:rsid w:val="00223945"/>
    <w:rsid w:val="002239BC"/>
    <w:rsid w:val="00223A62"/>
    <w:rsid w:val="00223A93"/>
    <w:rsid w:val="00223ACB"/>
    <w:rsid w:val="00223B40"/>
    <w:rsid w:val="00223B6A"/>
    <w:rsid w:val="00223B95"/>
    <w:rsid w:val="00223BB5"/>
    <w:rsid w:val="00223C23"/>
    <w:rsid w:val="00223C5A"/>
    <w:rsid w:val="00223C6A"/>
    <w:rsid w:val="00223C9D"/>
    <w:rsid w:val="00223D00"/>
    <w:rsid w:val="00223D8D"/>
    <w:rsid w:val="00223DB5"/>
    <w:rsid w:val="00223DBF"/>
    <w:rsid w:val="00223DCB"/>
    <w:rsid w:val="00223DD7"/>
    <w:rsid w:val="00223DE7"/>
    <w:rsid w:val="00223DEA"/>
    <w:rsid w:val="00223DF9"/>
    <w:rsid w:val="00223DFF"/>
    <w:rsid w:val="00223E54"/>
    <w:rsid w:val="00223E6E"/>
    <w:rsid w:val="00223E88"/>
    <w:rsid w:val="00223EEA"/>
    <w:rsid w:val="00223EFD"/>
    <w:rsid w:val="00223F21"/>
    <w:rsid w:val="00223F50"/>
    <w:rsid w:val="00223F66"/>
    <w:rsid w:val="00223F7B"/>
    <w:rsid w:val="00223F94"/>
    <w:rsid w:val="00223FE6"/>
    <w:rsid w:val="00224059"/>
    <w:rsid w:val="00224079"/>
    <w:rsid w:val="002240E2"/>
    <w:rsid w:val="002240F5"/>
    <w:rsid w:val="00224102"/>
    <w:rsid w:val="00224157"/>
    <w:rsid w:val="00224161"/>
    <w:rsid w:val="00224170"/>
    <w:rsid w:val="00224185"/>
    <w:rsid w:val="00224197"/>
    <w:rsid w:val="0022420C"/>
    <w:rsid w:val="00224247"/>
    <w:rsid w:val="00224268"/>
    <w:rsid w:val="00224281"/>
    <w:rsid w:val="00224289"/>
    <w:rsid w:val="00224297"/>
    <w:rsid w:val="002242A7"/>
    <w:rsid w:val="002242D5"/>
    <w:rsid w:val="002242E5"/>
    <w:rsid w:val="00224312"/>
    <w:rsid w:val="00224329"/>
    <w:rsid w:val="00224359"/>
    <w:rsid w:val="00224387"/>
    <w:rsid w:val="0022438B"/>
    <w:rsid w:val="002243BE"/>
    <w:rsid w:val="002243C4"/>
    <w:rsid w:val="0022447C"/>
    <w:rsid w:val="002244AA"/>
    <w:rsid w:val="002244E0"/>
    <w:rsid w:val="00224521"/>
    <w:rsid w:val="00224528"/>
    <w:rsid w:val="0022452D"/>
    <w:rsid w:val="0022452E"/>
    <w:rsid w:val="00224545"/>
    <w:rsid w:val="0022456F"/>
    <w:rsid w:val="0022457F"/>
    <w:rsid w:val="00224583"/>
    <w:rsid w:val="0022460F"/>
    <w:rsid w:val="0022468F"/>
    <w:rsid w:val="00224692"/>
    <w:rsid w:val="00224726"/>
    <w:rsid w:val="002247CA"/>
    <w:rsid w:val="00224829"/>
    <w:rsid w:val="0022483F"/>
    <w:rsid w:val="002248B6"/>
    <w:rsid w:val="00224908"/>
    <w:rsid w:val="0022494B"/>
    <w:rsid w:val="00224958"/>
    <w:rsid w:val="00224963"/>
    <w:rsid w:val="00224987"/>
    <w:rsid w:val="002249AA"/>
    <w:rsid w:val="002249D1"/>
    <w:rsid w:val="00224A08"/>
    <w:rsid w:val="00224A09"/>
    <w:rsid w:val="00224A1A"/>
    <w:rsid w:val="00224A3A"/>
    <w:rsid w:val="00224A70"/>
    <w:rsid w:val="00224A9E"/>
    <w:rsid w:val="00224AF2"/>
    <w:rsid w:val="00224B3F"/>
    <w:rsid w:val="00224B4D"/>
    <w:rsid w:val="00224B66"/>
    <w:rsid w:val="00224B6E"/>
    <w:rsid w:val="00224B91"/>
    <w:rsid w:val="00224BB4"/>
    <w:rsid w:val="00224C19"/>
    <w:rsid w:val="00224C2C"/>
    <w:rsid w:val="00224C7D"/>
    <w:rsid w:val="00224C9C"/>
    <w:rsid w:val="00224CA3"/>
    <w:rsid w:val="00224D3D"/>
    <w:rsid w:val="00224D7F"/>
    <w:rsid w:val="00224DE5"/>
    <w:rsid w:val="00224E40"/>
    <w:rsid w:val="00224E43"/>
    <w:rsid w:val="00224E6D"/>
    <w:rsid w:val="00224E76"/>
    <w:rsid w:val="00224E90"/>
    <w:rsid w:val="00224E9F"/>
    <w:rsid w:val="00224EB2"/>
    <w:rsid w:val="00224EE2"/>
    <w:rsid w:val="00224EF3"/>
    <w:rsid w:val="00224F1C"/>
    <w:rsid w:val="00224F25"/>
    <w:rsid w:val="00224F3A"/>
    <w:rsid w:val="00224F6A"/>
    <w:rsid w:val="00224F7C"/>
    <w:rsid w:val="00224FC5"/>
    <w:rsid w:val="0022502D"/>
    <w:rsid w:val="0022505E"/>
    <w:rsid w:val="0022506B"/>
    <w:rsid w:val="00225075"/>
    <w:rsid w:val="0022509A"/>
    <w:rsid w:val="002250AD"/>
    <w:rsid w:val="002250B5"/>
    <w:rsid w:val="002250D4"/>
    <w:rsid w:val="002250DA"/>
    <w:rsid w:val="0022514B"/>
    <w:rsid w:val="00225155"/>
    <w:rsid w:val="00225170"/>
    <w:rsid w:val="00225187"/>
    <w:rsid w:val="00225212"/>
    <w:rsid w:val="0022521A"/>
    <w:rsid w:val="00225251"/>
    <w:rsid w:val="002252AF"/>
    <w:rsid w:val="002252E9"/>
    <w:rsid w:val="0022531E"/>
    <w:rsid w:val="00225321"/>
    <w:rsid w:val="0022537C"/>
    <w:rsid w:val="0022537E"/>
    <w:rsid w:val="002253E9"/>
    <w:rsid w:val="00225419"/>
    <w:rsid w:val="002254A8"/>
    <w:rsid w:val="002254B3"/>
    <w:rsid w:val="0022550B"/>
    <w:rsid w:val="0022550F"/>
    <w:rsid w:val="0022551A"/>
    <w:rsid w:val="0022553B"/>
    <w:rsid w:val="00225552"/>
    <w:rsid w:val="002255F6"/>
    <w:rsid w:val="00225606"/>
    <w:rsid w:val="00225628"/>
    <w:rsid w:val="00225647"/>
    <w:rsid w:val="00225687"/>
    <w:rsid w:val="0022569F"/>
    <w:rsid w:val="002256C9"/>
    <w:rsid w:val="002256CA"/>
    <w:rsid w:val="002256DE"/>
    <w:rsid w:val="00225711"/>
    <w:rsid w:val="00225730"/>
    <w:rsid w:val="0022577A"/>
    <w:rsid w:val="0022578D"/>
    <w:rsid w:val="002257D6"/>
    <w:rsid w:val="0022581F"/>
    <w:rsid w:val="00225865"/>
    <w:rsid w:val="00225874"/>
    <w:rsid w:val="00225889"/>
    <w:rsid w:val="0022589D"/>
    <w:rsid w:val="002258CA"/>
    <w:rsid w:val="0022591E"/>
    <w:rsid w:val="0022594C"/>
    <w:rsid w:val="00225971"/>
    <w:rsid w:val="00225974"/>
    <w:rsid w:val="0022597C"/>
    <w:rsid w:val="00225986"/>
    <w:rsid w:val="002259ED"/>
    <w:rsid w:val="00225A03"/>
    <w:rsid w:val="00225A40"/>
    <w:rsid w:val="00225A43"/>
    <w:rsid w:val="00225A8F"/>
    <w:rsid w:val="00225A99"/>
    <w:rsid w:val="00225AB2"/>
    <w:rsid w:val="00225ADE"/>
    <w:rsid w:val="00225AEA"/>
    <w:rsid w:val="00225B09"/>
    <w:rsid w:val="00225B29"/>
    <w:rsid w:val="00225B74"/>
    <w:rsid w:val="00225B7D"/>
    <w:rsid w:val="00225B9D"/>
    <w:rsid w:val="00225BAB"/>
    <w:rsid w:val="00225BB4"/>
    <w:rsid w:val="00225BBA"/>
    <w:rsid w:val="00225BF3"/>
    <w:rsid w:val="00225C22"/>
    <w:rsid w:val="00225C32"/>
    <w:rsid w:val="00225C6C"/>
    <w:rsid w:val="00225C97"/>
    <w:rsid w:val="00225CA2"/>
    <w:rsid w:val="00225CAE"/>
    <w:rsid w:val="00225CE0"/>
    <w:rsid w:val="00225D03"/>
    <w:rsid w:val="00225D3C"/>
    <w:rsid w:val="00225D6A"/>
    <w:rsid w:val="00225D7D"/>
    <w:rsid w:val="00225DF1"/>
    <w:rsid w:val="00225E3B"/>
    <w:rsid w:val="00225E53"/>
    <w:rsid w:val="00225E5A"/>
    <w:rsid w:val="00225E62"/>
    <w:rsid w:val="00225E9A"/>
    <w:rsid w:val="00225EE3"/>
    <w:rsid w:val="00225F0F"/>
    <w:rsid w:val="00225F43"/>
    <w:rsid w:val="00225F5F"/>
    <w:rsid w:val="00225FC5"/>
    <w:rsid w:val="00225FCF"/>
    <w:rsid w:val="0022602B"/>
    <w:rsid w:val="0022602F"/>
    <w:rsid w:val="00226043"/>
    <w:rsid w:val="00226073"/>
    <w:rsid w:val="002260DE"/>
    <w:rsid w:val="002260F6"/>
    <w:rsid w:val="002261CE"/>
    <w:rsid w:val="002261F2"/>
    <w:rsid w:val="0022623C"/>
    <w:rsid w:val="00226256"/>
    <w:rsid w:val="00226271"/>
    <w:rsid w:val="00226283"/>
    <w:rsid w:val="00226287"/>
    <w:rsid w:val="002262EC"/>
    <w:rsid w:val="002262EF"/>
    <w:rsid w:val="002262FE"/>
    <w:rsid w:val="00226320"/>
    <w:rsid w:val="0022636A"/>
    <w:rsid w:val="002263B5"/>
    <w:rsid w:val="00226402"/>
    <w:rsid w:val="0022642A"/>
    <w:rsid w:val="00226464"/>
    <w:rsid w:val="00226474"/>
    <w:rsid w:val="0022647F"/>
    <w:rsid w:val="0022649E"/>
    <w:rsid w:val="002264B3"/>
    <w:rsid w:val="0022650F"/>
    <w:rsid w:val="00226560"/>
    <w:rsid w:val="00226580"/>
    <w:rsid w:val="00226599"/>
    <w:rsid w:val="002265AA"/>
    <w:rsid w:val="002265E1"/>
    <w:rsid w:val="0022663F"/>
    <w:rsid w:val="00226689"/>
    <w:rsid w:val="00226706"/>
    <w:rsid w:val="0022670B"/>
    <w:rsid w:val="00226767"/>
    <w:rsid w:val="0022677D"/>
    <w:rsid w:val="00226795"/>
    <w:rsid w:val="002267C1"/>
    <w:rsid w:val="002267E3"/>
    <w:rsid w:val="002267F7"/>
    <w:rsid w:val="00226820"/>
    <w:rsid w:val="0022682B"/>
    <w:rsid w:val="0022684F"/>
    <w:rsid w:val="0022685B"/>
    <w:rsid w:val="00226876"/>
    <w:rsid w:val="00226912"/>
    <w:rsid w:val="00226933"/>
    <w:rsid w:val="00226984"/>
    <w:rsid w:val="002269D0"/>
    <w:rsid w:val="002269D6"/>
    <w:rsid w:val="002269E0"/>
    <w:rsid w:val="00226A0A"/>
    <w:rsid w:val="00226A4F"/>
    <w:rsid w:val="00226A6A"/>
    <w:rsid w:val="00226A79"/>
    <w:rsid w:val="00226AA4"/>
    <w:rsid w:val="00226AC7"/>
    <w:rsid w:val="00226ACA"/>
    <w:rsid w:val="00226B14"/>
    <w:rsid w:val="00226B26"/>
    <w:rsid w:val="00226B38"/>
    <w:rsid w:val="00226B43"/>
    <w:rsid w:val="00226B55"/>
    <w:rsid w:val="00226B57"/>
    <w:rsid w:val="00226B6C"/>
    <w:rsid w:val="00226B9D"/>
    <w:rsid w:val="00226BC2"/>
    <w:rsid w:val="00226BD1"/>
    <w:rsid w:val="00226C07"/>
    <w:rsid w:val="00226C0A"/>
    <w:rsid w:val="00226C17"/>
    <w:rsid w:val="00226C8C"/>
    <w:rsid w:val="00226CC8"/>
    <w:rsid w:val="00226D40"/>
    <w:rsid w:val="00226D97"/>
    <w:rsid w:val="00226DA7"/>
    <w:rsid w:val="00226DB3"/>
    <w:rsid w:val="00226DB5"/>
    <w:rsid w:val="00226DC6"/>
    <w:rsid w:val="00226DD2"/>
    <w:rsid w:val="00226E86"/>
    <w:rsid w:val="00226F49"/>
    <w:rsid w:val="00226F8D"/>
    <w:rsid w:val="00226F8F"/>
    <w:rsid w:val="00226F96"/>
    <w:rsid w:val="00226F9E"/>
    <w:rsid w:val="00226FB4"/>
    <w:rsid w:val="00226FC4"/>
    <w:rsid w:val="00226FC6"/>
    <w:rsid w:val="00226FCC"/>
    <w:rsid w:val="00226FE4"/>
    <w:rsid w:val="00227029"/>
    <w:rsid w:val="00227035"/>
    <w:rsid w:val="00227040"/>
    <w:rsid w:val="00227064"/>
    <w:rsid w:val="00227078"/>
    <w:rsid w:val="00227079"/>
    <w:rsid w:val="00227080"/>
    <w:rsid w:val="002270CC"/>
    <w:rsid w:val="002270DD"/>
    <w:rsid w:val="002270E8"/>
    <w:rsid w:val="00227104"/>
    <w:rsid w:val="0022713E"/>
    <w:rsid w:val="0022718C"/>
    <w:rsid w:val="00227195"/>
    <w:rsid w:val="002271C0"/>
    <w:rsid w:val="002271EB"/>
    <w:rsid w:val="002271FC"/>
    <w:rsid w:val="0022721F"/>
    <w:rsid w:val="002272B9"/>
    <w:rsid w:val="002272C0"/>
    <w:rsid w:val="002272C1"/>
    <w:rsid w:val="002272EF"/>
    <w:rsid w:val="0022734D"/>
    <w:rsid w:val="00227365"/>
    <w:rsid w:val="002273BD"/>
    <w:rsid w:val="002273C2"/>
    <w:rsid w:val="002273D6"/>
    <w:rsid w:val="002273DA"/>
    <w:rsid w:val="002273F4"/>
    <w:rsid w:val="0022741F"/>
    <w:rsid w:val="00227423"/>
    <w:rsid w:val="0022742A"/>
    <w:rsid w:val="0022745F"/>
    <w:rsid w:val="00227473"/>
    <w:rsid w:val="00227477"/>
    <w:rsid w:val="0022748E"/>
    <w:rsid w:val="002274A4"/>
    <w:rsid w:val="002274DA"/>
    <w:rsid w:val="002274EA"/>
    <w:rsid w:val="00227517"/>
    <w:rsid w:val="0022759B"/>
    <w:rsid w:val="002275BA"/>
    <w:rsid w:val="002275BE"/>
    <w:rsid w:val="00227621"/>
    <w:rsid w:val="00227654"/>
    <w:rsid w:val="002276A1"/>
    <w:rsid w:val="00227712"/>
    <w:rsid w:val="00227734"/>
    <w:rsid w:val="00227765"/>
    <w:rsid w:val="00227771"/>
    <w:rsid w:val="002277E1"/>
    <w:rsid w:val="00227822"/>
    <w:rsid w:val="00227848"/>
    <w:rsid w:val="0022784C"/>
    <w:rsid w:val="00227855"/>
    <w:rsid w:val="00227864"/>
    <w:rsid w:val="0022786C"/>
    <w:rsid w:val="002278A7"/>
    <w:rsid w:val="002278AD"/>
    <w:rsid w:val="002278B3"/>
    <w:rsid w:val="002278CA"/>
    <w:rsid w:val="002278D2"/>
    <w:rsid w:val="002278EE"/>
    <w:rsid w:val="0022790D"/>
    <w:rsid w:val="00227912"/>
    <w:rsid w:val="002279B8"/>
    <w:rsid w:val="002279BA"/>
    <w:rsid w:val="002279BE"/>
    <w:rsid w:val="00227A49"/>
    <w:rsid w:val="00227A4B"/>
    <w:rsid w:val="00227A6F"/>
    <w:rsid w:val="00227A86"/>
    <w:rsid w:val="00227A93"/>
    <w:rsid w:val="00227A9B"/>
    <w:rsid w:val="00227AC8"/>
    <w:rsid w:val="00227ACB"/>
    <w:rsid w:val="00227AD5"/>
    <w:rsid w:val="00227AEA"/>
    <w:rsid w:val="00227AF0"/>
    <w:rsid w:val="00227AF2"/>
    <w:rsid w:val="00227AFC"/>
    <w:rsid w:val="00227B15"/>
    <w:rsid w:val="00227BD9"/>
    <w:rsid w:val="00227C28"/>
    <w:rsid w:val="00227C9F"/>
    <w:rsid w:val="00227CB0"/>
    <w:rsid w:val="00227CB5"/>
    <w:rsid w:val="00227D34"/>
    <w:rsid w:val="00227D5C"/>
    <w:rsid w:val="00227E14"/>
    <w:rsid w:val="00227E32"/>
    <w:rsid w:val="00227E39"/>
    <w:rsid w:val="00227E59"/>
    <w:rsid w:val="00227EA6"/>
    <w:rsid w:val="00227F0B"/>
    <w:rsid w:val="00227F40"/>
    <w:rsid w:val="00227F4E"/>
    <w:rsid w:val="00227F81"/>
    <w:rsid w:val="00227F8C"/>
    <w:rsid w:val="00227FF5"/>
    <w:rsid w:val="00230026"/>
    <w:rsid w:val="00230033"/>
    <w:rsid w:val="00230034"/>
    <w:rsid w:val="00230086"/>
    <w:rsid w:val="002300AE"/>
    <w:rsid w:val="002300F1"/>
    <w:rsid w:val="0023016C"/>
    <w:rsid w:val="00230188"/>
    <w:rsid w:val="002301AB"/>
    <w:rsid w:val="002301C5"/>
    <w:rsid w:val="002301D2"/>
    <w:rsid w:val="002301ED"/>
    <w:rsid w:val="0023020D"/>
    <w:rsid w:val="0023024C"/>
    <w:rsid w:val="0023027F"/>
    <w:rsid w:val="00230284"/>
    <w:rsid w:val="00230307"/>
    <w:rsid w:val="00230329"/>
    <w:rsid w:val="0023035D"/>
    <w:rsid w:val="0023036C"/>
    <w:rsid w:val="002303C5"/>
    <w:rsid w:val="002303DD"/>
    <w:rsid w:val="002303EA"/>
    <w:rsid w:val="0023040D"/>
    <w:rsid w:val="0023041A"/>
    <w:rsid w:val="00230431"/>
    <w:rsid w:val="0023044A"/>
    <w:rsid w:val="0023044F"/>
    <w:rsid w:val="0023045C"/>
    <w:rsid w:val="0023047E"/>
    <w:rsid w:val="0023048E"/>
    <w:rsid w:val="0023049B"/>
    <w:rsid w:val="002304DD"/>
    <w:rsid w:val="002304E0"/>
    <w:rsid w:val="002304EB"/>
    <w:rsid w:val="00230503"/>
    <w:rsid w:val="00230524"/>
    <w:rsid w:val="00230537"/>
    <w:rsid w:val="0023053B"/>
    <w:rsid w:val="0023053F"/>
    <w:rsid w:val="0023054B"/>
    <w:rsid w:val="00230601"/>
    <w:rsid w:val="0023068C"/>
    <w:rsid w:val="002306E3"/>
    <w:rsid w:val="00230712"/>
    <w:rsid w:val="00230725"/>
    <w:rsid w:val="00230744"/>
    <w:rsid w:val="0023074B"/>
    <w:rsid w:val="0023074E"/>
    <w:rsid w:val="00230754"/>
    <w:rsid w:val="00230759"/>
    <w:rsid w:val="002307AA"/>
    <w:rsid w:val="002307D3"/>
    <w:rsid w:val="00230813"/>
    <w:rsid w:val="0023083A"/>
    <w:rsid w:val="00230867"/>
    <w:rsid w:val="00230875"/>
    <w:rsid w:val="002308B9"/>
    <w:rsid w:val="002308BB"/>
    <w:rsid w:val="002308F2"/>
    <w:rsid w:val="00230925"/>
    <w:rsid w:val="0023092D"/>
    <w:rsid w:val="002309C2"/>
    <w:rsid w:val="002309D9"/>
    <w:rsid w:val="002309FE"/>
    <w:rsid w:val="00230A0F"/>
    <w:rsid w:val="00230A12"/>
    <w:rsid w:val="00230A2B"/>
    <w:rsid w:val="00230A6C"/>
    <w:rsid w:val="00230A72"/>
    <w:rsid w:val="00230A8C"/>
    <w:rsid w:val="00230A97"/>
    <w:rsid w:val="00230ABA"/>
    <w:rsid w:val="00230ADE"/>
    <w:rsid w:val="00230AE0"/>
    <w:rsid w:val="00230AF4"/>
    <w:rsid w:val="00230B2D"/>
    <w:rsid w:val="00230B34"/>
    <w:rsid w:val="00230B76"/>
    <w:rsid w:val="00230B89"/>
    <w:rsid w:val="00230B91"/>
    <w:rsid w:val="00230BCE"/>
    <w:rsid w:val="00230BEA"/>
    <w:rsid w:val="00230BEC"/>
    <w:rsid w:val="00230BF6"/>
    <w:rsid w:val="00230C10"/>
    <w:rsid w:val="00230C20"/>
    <w:rsid w:val="00230C2F"/>
    <w:rsid w:val="00230C38"/>
    <w:rsid w:val="00230CC9"/>
    <w:rsid w:val="00230CDB"/>
    <w:rsid w:val="00230D02"/>
    <w:rsid w:val="00230D10"/>
    <w:rsid w:val="00230D13"/>
    <w:rsid w:val="00230D42"/>
    <w:rsid w:val="00230D4F"/>
    <w:rsid w:val="00230D75"/>
    <w:rsid w:val="00230D80"/>
    <w:rsid w:val="00230DDA"/>
    <w:rsid w:val="00230E5F"/>
    <w:rsid w:val="00230EC8"/>
    <w:rsid w:val="00230F20"/>
    <w:rsid w:val="00230F2D"/>
    <w:rsid w:val="00230F46"/>
    <w:rsid w:val="00230F51"/>
    <w:rsid w:val="00230F6D"/>
    <w:rsid w:val="00230F84"/>
    <w:rsid w:val="00230F9D"/>
    <w:rsid w:val="00230FDA"/>
    <w:rsid w:val="00230FEE"/>
    <w:rsid w:val="00230FF2"/>
    <w:rsid w:val="00231030"/>
    <w:rsid w:val="00231038"/>
    <w:rsid w:val="00231054"/>
    <w:rsid w:val="0023105F"/>
    <w:rsid w:val="0023106F"/>
    <w:rsid w:val="0023109C"/>
    <w:rsid w:val="002310AD"/>
    <w:rsid w:val="002310BC"/>
    <w:rsid w:val="002310E2"/>
    <w:rsid w:val="00231123"/>
    <w:rsid w:val="00231170"/>
    <w:rsid w:val="0023118F"/>
    <w:rsid w:val="00231224"/>
    <w:rsid w:val="0023122C"/>
    <w:rsid w:val="002312C4"/>
    <w:rsid w:val="002312D6"/>
    <w:rsid w:val="002312DC"/>
    <w:rsid w:val="002312F3"/>
    <w:rsid w:val="00231300"/>
    <w:rsid w:val="0023130A"/>
    <w:rsid w:val="00231381"/>
    <w:rsid w:val="00231398"/>
    <w:rsid w:val="002313B3"/>
    <w:rsid w:val="002313B5"/>
    <w:rsid w:val="002313CF"/>
    <w:rsid w:val="002313DB"/>
    <w:rsid w:val="002313FA"/>
    <w:rsid w:val="00231407"/>
    <w:rsid w:val="00231450"/>
    <w:rsid w:val="002314B9"/>
    <w:rsid w:val="002314BF"/>
    <w:rsid w:val="00231515"/>
    <w:rsid w:val="00231523"/>
    <w:rsid w:val="00231527"/>
    <w:rsid w:val="00231528"/>
    <w:rsid w:val="00231573"/>
    <w:rsid w:val="00231576"/>
    <w:rsid w:val="002315E4"/>
    <w:rsid w:val="002315F3"/>
    <w:rsid w:val="00231606"/>
    <w:rsid w:val="0023168F"/>
    <w:rsid w:val="002316B3"/>
    <w:rsid w:val="002316C2"/>
    <w:rsid w:val="002316E9"/>
    <w:rsid w:val="00231740"/>
    <w:rsid w:val="0023174D"/>
    <w:rsid w:val="00231752"/>
    <w:rsid w:val="00231766"/>
    <w:rsid w:val="0023176F"/>
    <w:rsid w:val="002317A8"/>
    <w:rsid w:val="002317B4"/>
    <w:rsid w:val="0023182B"/>
    <w:rsid w:val="0023184C"/>
    <w:rsid w:val="00231857"/>
    <w:rsid w:val="002318DD"/>
    <w:rsid w:val="00231918"/>
    <w:rsid w:val="00231925"/>
    <w:rsid w:val="00231970"/>
    <w:rsid w:val="00231998"/>
    <w:rsid w:val="002319A5"/>
    <w:rsid w:val="00231AC1"/>
    <w:rsid w:val="00231B27"/>
    <w:rsid w:val="00231B57"/>
    <w:rsid w:val="00231B7C"/>
    <w:rsid w:val="00231BA8"/>
    <w:rsid w:val="00231BE1"/>
    <w:rsid w:val="00231BF1"/>
    <w:rsid w:val="00231C07"/>
    <w:rsid w:val="00231C1A"/>
    <w:rsid w:val="00231C52"/>
    <w:rsid w:val="00231C5E"/>
    <w:rsid w:val="00231C7C"/>
    <w:rsid w:val="00231C7E"/>
    <w:rsid w:val="00231C97"/>
    <w:rsid w:val="00231CA0"/>
    <w:rsid w:val="00231CDC"/>
    <w:rsid w:val="00231D1A"/>
    <w:rsid w:val="00231D1F"/>
    <w:rsid w:val="00231D71"/>
    <w:rsid w:val="00231D7A"/>
    <w:rsid w:val="00231DAD"/>
    <w:rsid w:val="00231DBB"/>
    <w:rsid w:val="00231E95"/>
    <w:rsid w:val="00231F12"/>
    <w:rsid w:val="00231F60"/>
    <w:rsid w:val="00231F63"/>
    <w:rsid w:val="00231F69"/>
    <w:rsid w:val="00231F79"/>
    <w:rsid w:val="00231FA1"/>
    <w:rsid w:val="00231FAE"/>
    <w:rsid w:val="00231FCB"/>
    <w:rsid w:val="00231FD1"/>
    <w:rsid w:val="00232041"/>
    <w:rsid w:val="0023204A"/>
    <w:rsid w:val="0023204B"/>
    <w:rsid w:val="0023206A"/>
    <w:rsid w:val="00232071"/>
    <w:rsid w:val="0023207E"/>
    <w:rsid w:val="00232086"/>
    <w:rsid w:val="002320B3"/>
    <w:rsid w:val="002320B9"/>
    <w:rsid w:val="00232119"/>
    <w:rsid w:val="00232120"/>
    <w:rsid w:val="00232127"/>
    <w:rsid w:val="0023212C"/>
    <w:rsid w:val="00232152"/>
    <w:rsid w:val="0023215C"/>
    <w:rsid w:val="00232180"/>
    <w:rsid w:val="00232184"/>
    <w:rsid w:val="00232192"/>
    <w:rsid w:val="0023219A"/>
    <w:rsid w:val="002321C6"/>
    <w:rsid w:val="002321C7"/>
    <w:rsid w:val="0023223F"/>
    <w:rsid w:val="0023225C"/>
    <w:rsid w:val="00232266"/>
    <w:rsid w:val="00232267"/>
    <w:rsid w:val="002322DD"/>
    <w:rsid w:val="00232380"/>
    <w:rsid w:val="002323D8"/>
    <w:rsid w:val="0023241F"/>
    <w:rsid w:val="00232428"/>
    <w:rsid w:val="0023242C"/>
    <w:rsid w:val="00232467"/>
    <w:rsid w:val="002324AD"/>
    <w:rsid w:val="002324C3"/>
    <w:rsid w:val="002324E8"/>
    <w:rsid w:val="00232530"/>
    <w:rsid w:val="00232571"/>
    <w:rsid w:val="00232580"/>
    <w:rsid w:val="0023259D"/>
    <w:rsid w:val="002325E9"/>
    <w:rsid w:val="00232613"/>
    <w:rsid w:val="00232614"/>
    <w:rsid w:val="00232632"/>
    <w:rsid w:val="00232636"/>
    <w:rsid w:val="00232674"/>
    <w:rsid w:val="00232682"/>
    <w:rsid w:val="002326A6"/>
    <w:rsid w:val="00232718"/>
    <w:rsid w:val="0023271C"/>
    <w:rsid w:val="0023272D"/>
    <w:rsid w:val="00232752"/>
    <w:rsid w:val="00232753"/>
    <w:rsid w:val="0023277C"/>
    <w:rsid w:val="0023279E"/>
    <w:rsid w:val="002327A1"/>
    <w:rsid w:val="002327CD"/>
    <w:rsid w:val="002327DF"/>
    <w:rsid w:val="00232807"/>
    <w:rsid w:val="00232814"/>
    <w:rsid w:val="00232817"/>
    <w:rsid w:val="00232818"/>
    <w:rsid w:val="00232880"/>
    <w:rsid w:val="002328E0"/>
    <w:rsid w:val="00232910"/>
    <w:rsid w:val="00232925"/>
    <w:rsid w:val="00232929"/>
    <w:rsid w:val="0023296B"/>
    <w:rsid w:val="0023297B"/>
    <w:rsid w:val="00232A26"/>
    <w:rsid w:val="00232A66"/>
    <w:rsid w:val="00232A6B"/>
    <w:rsid w:val="00232AA6"/>
    <w:rsid w:val="00232AB6"/>
    <w:rsid w:val="00232ABE"/>
    <w:rsid w:val="00232AC8"/>
    <w:rsid w:val="00232ACB"/>
    <w:rsid w:val="00232AF0"/>
    <w:rsid w:val="00232AF4"/>
    <w:rsid w:val="00232B05"/>
    <w:rsid w:val="00232B47"/>
    <w:rsid w:val="00232B58"/>
    <w:rsid w:val="00232B5F"/>
    <w:rsid w:val="00232BAE"/>
    <w:rsid w:val="00232BCD"/>
    <w:rsid w:val="00232BEE"/>
    <w:rsid w:val="00232C2C"/>
    <w:rsid w:val="00232C43"/>
    <w:rsid w:val="00232C77"/>
    <w:rsid w:val="00232C88"/>
    <w:rsid w:val="00232C98"/>
    <w:rsid w:val="00232CAC"/>
    <w:rsid w:val="00232D0D"/>
    <w:rsid w:val="00232D22"/>
    <w:rsid w:val="00232DE5"/>
    <w:rsid w:val="00232DF2"/>
    <w:rsid w:val="00232DFC"/>
    <w:rsid w:val="00232E42"/>
    <w:rsid w:val="00232E53"/>
    <w:rsid w:val="00232E8D"/>
    <w:rsid w:val="00232E8F"/>
    <w:rsid w:val="00232EB6"/>
    <w:rsid w:val="00232EC4"/>
    <w:rsid w:val="00232ED9"/>
    <w:rsid w:val="00232EE6"/>
    <w:rsid w:val="00232EFA"/>
    <w:rsid w:val="00232EFC"/>
    <w:rsid w:val="00232F23"/>
    <w:rsid w:val="00232F60"/>
    <w:rsid w:val="00232F99"/>
    <w:rsid w:val="00232F9F"/>
    <w:rsid w:val="00232FBE"/>
    <w:rsid w:val="00232FC7"/>
    <w:rsid w:val="00232FE1"/>
    <w:rsid w:val="00232FF6"/>
    <w:rsid w:val="0023300E"/>
    <w:rsid w:val="00233021"/>
    <w:rsid w:val="0023302A"/>
    <w:rsid w:val="0023303C"/>
    <w:rsid w:val="00233058"/>
    <w:rsid w:val="0023305B"/>
    <w:rsid w:val="0023307A"/>
    <w:rsid w:val="002330AC"/>
    <w:rsid w:val="002330FF"/>
    <w:rsid w:val="00233100"/>
    <w:rsid w:val="0023315A"/>
    <w:rsid w:val="002331AB"/>
    <w:rsid w:val="002331B7"/>
    <w:rsid w:val="002331E9"/>
    <w:rsid w:val="0023320F"/>
    <w:rsid w:val="00233211"/>
    <w:rsid w:val="00233217"/>
    <w:rsid w:val="0023325E"/>
    <w:rsid w:val="002332B4"/>
    <w:rsid w:val="002332C9"/>
    <w:rsid w:val="002332DE"/>
    <w:rsid w:val="002332F4"/>
    <w:rsid w:val="0023331C"/>
    <w:rsid w:val="00233345"/>
    <w:rsid w:val="00233354"/>
    <w:rsid w:val="002333FF"/>
    <w:rsid w:val="0023340A"/>
    <w:rsid w:val="00233419"/>
    <w:rsid w:val="00233423"/>
    <w:rsid w:val="00233484"/>
    <w:rsid w:val="002334B9"/>
    <w:rsid w:val="002334CD"/>
    <w:rsid w:val="002334E6"/>
    <w:rsid w:val="00233509"/>
    <w:rsid w:val="0023351B"/>
    <w:rsid w:val="00233524"/>
    <w:rsid w:val="0023354D"/>
    <w:rsid w:val="0023356C"/>
    <w:rsid w:val="00233578"/>
    <w:rsid w:val="00233579"/>
    <w:rsid w:val="002335F8"/>
    <w:rsid w:val="00233605"/>
    <w:rsid w:val="0023360B"/>
    <w:rsid w:val="0023365A"/>
    <w:rsid w:val="00233677"/>
    <w:rsid w:val="00233691"/>
    <w:rsid w:val="002336B8"/>
    <w:rsid w:val="002336CC"/>
    <w:rsid w:val="002336CF"/>
    <w:rsid w:val="002336EA"/>
    <w:rsid w:val="00233724"/>
    <w:rsid w:val="00233768"/>
    <w:rsid w:val="002337C3"/>
    <w:rsid w:val="002337CD"/>
    <w:rsid w:val="002337DC"/>
    <w:rsid w:val="0023380F"/>
    <w:rsid w:val="00233849"/>
    <w:rsid w:val="00233857"/>
    <w:rsid w:val="002338DE"/>
    <w:rsid w:val="0023390F"/>
    <w:rsid w:val="00233914"/>
    <w:rsid w:val="00233976"/>
    <w:rsid w:val="002339A2"/>
    <w:rsid w:val="002339EE"/>
    <w:rsid w:val="002339F5"/>
    <w:rsid w:val="00233A07"/>
    <w:rsid w:val="00233A14"/>
    <w:rsid w:val="00233A25"/>
    <w:rsid w:val="00233A2A"/>
    <w:rsid w:val="00233ABA"/>
    <w:rsid w:val="00233AEE"/>
    <w:rsid w:val="00233B19"/>
    <w:rsid w:val="00233B52"/>
    <w:rsid w:val="00233C0D"/>
    <w:rsid w:val="00233C55"/>
    <w:rsid w:val="00233C63"/>
    <w:rsid w:val="00233C95"/>
    <w:rsid w:val="00233CA5"/>
    <w:rsid w:val="00233CA9"/>
    <w:rsid w:val="00233CB9"/>
    <w:rsid w:val="00233CCA"/>
    <w:rsid w:val="00233CFC"/>
    <w:rsid w:val="00233D0B"/>
    <w:rsid w:val="00233D61"/>
    <w:rsid w:val="00233D67"/>
    <w:rsid w:val="00233D7A"/>
    <w:rsid w:val="00233DD5"/>
    <w:rsid w:val="00233DFA"/>
    <w:rsid w:val="00233E22"/>
    <w:rsid w:val="00233E4F"/>
    <w:rsid w:val="00233E50"/>
    <w:rsid w:val="00233E53"/>
    <w:rsid w:val="00233E69"/>
    <w:rsid w:val="00233E8D"/>
    <w:rsid w:val="00233EA1"/>
    <w:rsid w:val="00233EB4"/>
    <w:rsid w:val="00233F06"/>
    <w:rsid w:val="00233F3C"/>
    <w:rsid w:val="00233F73"/>
    <w:rsid w:val="00233F9B"/>
    <w:rsid w:val="00233FFA"/>
    <w:rsid w:val="0023400E"/>
    <w:rsid w:val="00234014"/>
    <w:rsid w:val="0023406F"/>
    <w:rsid w:val="0023409E"/>
    <w:rsid w:val="002340A0"/>
    <w:rsid w:val="00234106"/>
    <w:rsid w:val="00234123"/>
    <w:rsid w:val="0023412A"/>
    <w:rsid w:val="00234132"/>
    <w:rsid w:val="00234134"/>
    <w:rsid w:val="00234169"/>
    <w:rsid w:val="002341D0"/>
    <w:rsid w:val="002341FE"/>
    <w:rsid w:val="00234208"/>
    <w:rsid w:val="0023420B"/>
    <w:rsid w:val="002342D6"/>
    <w:rsid w:val="002342F7"/>
    <w:rsid w:val="00234314"/>
    <w:rsid w:val="00234342"/>
    <w:rsid w:val="0023434A"/>
    <w:rsid w:val="00234365"/>
    <w:rsid w:val="00234388"/>
    <w:rsid w:val="00234395"/>
    <w:rsid w:val="0023439F"/>
    <w:rsid w:val="002343B3"/>
    <w:rsid w:val="002343CC"/>
    <w:rsid w:val="00234454"/>
    <w:rsid w:val="00234475"/>
    <w:rsid w:val="0023448E"/>
    <w:rsid w:val="002344B2"/>
    <w:rsid w:val="002344C2"/>
    <w:rsid w:val="002344CF"/>
    <w:rsid w:val="002344D9"/>
    <w:rsid w:val="002344F6"/>
    <w:rsid w:val="00234529"/>
    <w:rsid w:val="0023458D"/>
    <w:rsid w:val="002345B7"/>
    <w:rsid w:val="0023460A"/>
    <w:rsid w:val="00234619"/>
    <w:rsid w:val="00234646"/>
    <w:rsid w:val="002346E0"/>
    <w:rsid w:val="002346F3"/>
    <w:rsid w:val="002347C9"/>
    <w:rsid w:val="002347CE"/>
    <w:rsid w:val="002347E2"/>
    <w:rsid w:val="002347FC"/>
    <w:rsid w:val="00234807"/>
    <w:rsid w:val="00234810"/>
    <w:rsid w:val="00234817"/>
    <w:rsid w:val="0023485B"/>
    <w:rsid w:val="00234873"/>
    <w:rsid w:val="00234876"/>
    <w:rsid w:val="00234882"/>
    <w:rsid w:val="0023488D"/>
    <w:rsid w:val="002348AD"/>
    <w:rsid w:val="002348D0"/>
    <w:rsid w:val="002348FC"/>
    <w:rsid w:val="00234928"/>
    <w:rsid w:val="0023494E"/>
    <w:rsid w:val="002349B5"/>
    <w:rsid w:val="002349C8"/>
    <w:rsid w:val="00234A12"/>
    <w:rsid w:val="00234A76"/>
    <w:rsid w:val="00234A98"/>
    <w:rsid w:val="00234ADF"/>
    <w:rsid w:val="00234AFC"/>
    <w:rsid w:val="00234B15"/>
    <w:rsid w:val="00234B1A"/>
    <w:rsid w:val="00234B9D"/>
    <w:rsid w:val="00234BCE"/>
    <w:rsid w:val="00234BD5"/>
    <w:rsid w:val="00234C0D"/>
    <w:rsid w:val="00234C1D"/>
    <w:rsid w:val="00234C89"/>
    <w:rsid w:val="00234CA2"/>
    <w:rsid w:val="00234CC9"/>
    <w:rsid w:val="00234CD7"/>
    <w:rsid w:val="00234CDF"/>
    <w:rsid w:val="00234CE3"/>
    <w:rsid w:val="00234CE4"/>
    <w:rsid w:val="00234D36"/>
    <w:rsid w:val="00234D4E"/>
    <w:rsid w:val="00234D91"/>
    <w:rsid w:val="00234DB3"/>
    <w:rsid w:val="00234DBB"/>
    <w:rsid w:val="00234DCB"/>
    <w:rsid w:val="00234DEA"/>
    <w:rsid w:val="00234DF6"/>
    <w:rsid w:val="00234E50"/>
    <w:rsid w:val="00234E55"/>
    <w:rsid w:val="00234E73"/>
    <w:rsid w:val="00234EA0"/>
    <w:rsid w:val="00234EA2"/>
    <w:rsid w:val="00234EAB"/>
    <w:rsid w:val="00234EBF"/>
    <w:rsid w:val="00234ED3"/>
    <w:rsid w:val="00234EE7"/>
    <w:rsid w:val="00234EEB"/>
    <w:rsid w:val="00234EFB"/>
    <w:rsid w:val="00234F1A"/>
    <w:rsid w:val="00234F37"/>
    <w:rsid w:val="00234F3B"/>
    <w:rsid w:val="00234F5C"/>
    <w:rsid w:val="00234F88"/>
    <w:rsid w:val="00234F9D"/>
    <w:rsid w:val="00234FCE"/>
    <w:rsid w:val="00235044"/>
    <w:rsid w:val="00235053"/>
    <w:rsid w:val="00235057"/>
    <w:rsid w:val="002350A9"/>
    <w:rsid w:val="002350AA"/>
    <w:rsid w:val="002350F4"/>
    <w:rsid w:val="0023512A"/>
    <w:rsid w:val="0023516D"/>
    <w:rsid w:val="0023518F"/>
    <w:rsid w:val="0023519E"/>
    <w:rsid w:val="002351C1"/>
    <w:rsid w:val="00235200"/>
    <w:rsid w:val="00235203"/>
    <w:rsid w:val="002352FB"/>
    <w:rsid w:val="00235383"/>
    <w:rsid w:val="00235457"/>
    <w:rsid w:val="00235476"/>
    <w:rsid w:val="0023547B"/>
    <w:rsid w:val="002354A4"/>
    <w:rsid w:val="002354B9"/>
    <w:rsid w:val="002354BA"/>
    <w:rsid w:val="002354C3"/>
    <w:rsid w:val="002354F7"/>
    <w:rsid w:val="00235504"/>
    <w:rsid w:val="00235551"/>
    <w:rsid w:val="00235560"/>
    <w:rsid w:val="00235584"/>
    <w:rsid w:val="00235635"/>
    <w:rsid w:val="00235639"/>
    <w:rsid w:val="00235665"/>
    <w:rsid w:val="00235680"/>
    <w:rsid w:val="002356B7"/>
    <w:rsid w:val="002356BB"/>
    <w:rsid w:val="002356C6"/>
    <w:rsid w:val="002356DC"/>
    <w:rsid w:val="00235771"/>
    <w:rsid w:val="00235781"/>
    <w:rsid w:val="0023578D"/>
    <w:rsid w:val="0023578F"/>
    <w:rsid w:val="00235798"/>
    <w:rsid w:val="002357A8"/>
    <w:rsid w:val="002357D2"/>
    <w:rsid w:val="002357F6"/>
    <w:rsid w:val="00235816"/>
    <w:rsid w:val="00235841"/>
    <w:rsid w:val="00235872"/>
    <w:rsid w:val="00235891"/>
    <w:rsid w:val="002358B0"/>
    <w:rsid w:val="002358F6"/>
    <w:rsid w:val="00235941"/>
    <w:rsid w:val="00235966"/>
    <w:rsid w:val="00235970"/>
    <w:rsid w:val="002359B5"/>
    <w:rsid w:val="002359C0"/>
    <w:rsid w:val="002359D9"/>
    <w:rsid w:val="002359E1"/>
    <w:rsid w:val="002359FE"/>
    <w:rsid w:val="00235A18"/>
    <w:rsid w:val="00235A90"/>
    <w:rsid w:val="00235ACD"/>
    <w:rsid w:val="00235B3D"/>
    <w:rsid w:val="00235B43"/>
    <w:rsid w:val="00235B4F"/>
    <w:rsid w:val="00235B87"/>
    <w:rsid w:val="00235C10"/>
    <w:rsid w:val="00235C2F"/>
    <w:rsid w:val="00235C36"/>
    <w:rsid w:val="00235C44"/>
    <w:rsid w:val="00235C57"/>
    <w:rsid w:val="00235C5A"/>
    <w:rsid w:val="00235C62"/>
    <w:rsid w:val="00235CC0"/>
    <w:rsid w:val="00235CD7"/>
    <w:rsid w:val="00235CE0"/>
    <w:rsid w:val="00235D13"/>
    <w:rsid w:val="00235D33"/>
    <w:rsid w:val="00235D4D"/>
    <w:rsid w:val="00235D5A"/>
    <w:rsid w:val="00235DA1"/>
    <w:rsid w:val="00235DFD"/>
    <w:rsid w:val="00235E60"/>
    <w:rsid w:val="00235E65"/>
    <w:rsid w:val="00235E73"/>
    <w:rsid w:val="00235E91"/>
    <w:rsid w:val="00235EA7"/>
    <w:rsid w:val="00235ED4"/>
    <w:rsid w:val="00235F28"/>
    <w:rsid w:val="00235FB8"/>
    <w:rsid w:val="00235FBE"/>
    <w:rsid w:val="00236008"/>
    <w:rsid w:val="00236017"/>
    <w:rsid w:val="00236035"/>
    <w:rsid w:val="00236057"/>
    <w:rsid w:val="002360BE"/>
    <w:rsid w:val="0023614A"/>
    <w:rsid w:val="0023614C"/>
    <w:rsid w:val="0023618B"/>
    <w:rsid w:val="002361E4"/>
    <w:rsid w:val="002361E8"/>
    <w:rsid w:val="002361E9"/>
    <w:rsid w:val="002361F8"/>
    <w:rsid w:val="00236222"/>
    <w:rsid w:val="00236224"/>
    <w:rsid w:val="00236239"/>
    <w:rsid w:val="00236258"/>
    <w:rsid w:val="00236274"/>
    <w:rsid w:val="002362BC"/>
    <w:rsid w:val="002362F0"/>
    <w:rsid w:val="00236333"/>
    <w:rsid w:val="0023633B"/>
    <w:rsid w:val="0023633F"/>
    <w:rsid w:val="00236342"/>
    <w:rsid w:val="0023636E"/>
    <w:rsid w:val="00236398"/>
    <w:rsid w:val="00236413"/>
    <w:rsid w:val="0023641A"/>
    <w:rsid w:val="00236433"/>
    <w:rsid w:val="00236471"/>
    <w:rsid w:val="002364C7"/>
    <w:rsid w:val="002364D1"/>
    <w:rsid w:val="00236565"/>
    <w:rsid w:val="00236583"/>
    <w:rsid w:val="002365C3"/>
    <w:rsid w:val="002365E8"/>
    <w:rsid w:val="002365F1"/>
    <w:rsid w:val="002365FE"/>
    <w:rsid w:val="00236647"/>
    <w:rsid w:val="00236665"/>
    <w:rsid w:val="002366FB"/>
    <w:rsid w:val="0023670C"/>
    <w:rsid w:val="00236746"/>
    <w:rsid w:val="00236780"/>
    <w:rsid w:val="002367D7"/>
    <w:rsid w:val="002367D8"/>
    <w:rsid w:val="00236815"/>
    <w:rsid w:val="00236816"/>
    <w:rsid w:val="00236827"/>
    <w:rsid w:val="00236850"/>
    <w:rsid w:val="00236859"/>
    <w:rsid w:val="0023686E"/>
    <w:rsid w:val="00236871"/>
    <w:rsid w:val="0023688A"/>
    <w:rsid w:val="00236897"/>
    <w:rsid w:val="00236908"/>
    <w:rsid w:val="00236963"/>
    <w:rsid w:val="002369B5"/>
    <w:rsid w:val="002369CA"/>
    <w:rsid w:val="002369E0"/>
    <w:rsid w:val="00236A23"/>
    <w:rsid w:val="00236A65"/>
    <w:rsid w:val="00236A6F"/>
    <w:rsid w:val="00236A8F"/>
    <w:rsid w:val="00236AAB"/>
    <w:rsid w:val="00236AFA"/>
    <w:rsid w:val="00236B0A"/>
    <w:rsid w:val="00236B33"/>
    <w:rsid w:val="00236B6A"/>
    <w:rsid w:val="00236B7A"/>
    <w:rsid w:val="00236BA7"/>
    <w:rsid w:val="00236BB3"/>
    <w:rsid w:val="00236BC1"/>
    <w:rsid w:val="00236C2B"/>
    <w:rsid w:val="00236C9E"/>
    <w:rsid w:val="00236CA0"/>
    <w:rsid w:val="00236CF7"/>
    <w:rsid w:val="00236D2B"/>
    <w:rsid w:val="00236D6E"/>
    <w:rsid w:val="00236D7E"/>
    <w:rsid w:val="00236D95"/>
    <w:rsid w:val="00236D9A"/>
    <w:rsid w:val="00236D9C"/>
    <w:rsid w:val="00236E16"/>
    <w:rsid w:val="00236E4F"/>
    <w:rsid w:val="00236E50"/>
    <w:rsid w:val="00236E8A"/>
    <w:rsid w:val="00236E97"/>
    <w:rsid w:val="00236EE5"/>
    <w:rsid w:val="00236EEB"/>
    <w:rsid w:val="00236F47"/>
    <w:rsid w:val="00236F74"/>
    <w:rsid w:val="00236FF5"/>
    <w:rsid w:val="00237096"/>
    <w:rsid w:val="002370BF"/>
    <w:rsid w:val="002370E1"/>
    <w:rsid w:val="0023710F"/>
    <w:rsid w:val="00237115"/>
    <w:rsid w:val="00237141"/>
    <w:rsid w:val="0023715D"/>
    <w:rsid w:val="0023717C"/>
    <w:rsid w:val="0023719A"/>
    <w:rsid w:val="002371B1"/>
    <w:rsid w:val="002371D1"/>
    <w:rsid w:val="002371E5"/>
    <w:rsid w:val="002371F0"/>
    <w:rsid w:val="00237238"/>
    <w:rsid w:val="00237241"/>
    <w:rsid w:val="00237253"/>
    <w:rsid w:val="00237286"/>
    <w:rsid w:val="002372AE"/>
    <w:rsid w:val="002372D9"/>
    <w:rsid w:val="002372E9"/>
    <w:rsid w:val="0023732E"/>
    <w:rsid w:val="0023735F"/>
    <w:rsid w:val="002373DE"/>
    <w:rsid w:val="00237426"/>
    <w:rsid w:val="00237477"/>
    <w:rsid w:val="0023747A"/>
    <w:rsid w:val="002374BE"/>
    <w:rsid w:val="002374EE"/>
    <w:rsid w:val="002374F9"/>
    <w:rsid w:val="0023750E"/>
    <w:rsid w:val="00237526"/>
    <w:rsid w:val="0023752D"/>
    <w:rsid w:val="00237552"/>
    <w:rsid w:val="00237555"/>
    <w:rsid w:val="0023758C"/>
    <w:rsid w:val="002375D1"/>
    <w:rsid w:val="002375EE"/>
    <w:rsid w:val="00237610"/>
    <w:rsid w:val="00237624"/>
    <w:rsid w:val="0023762F"/>
    <w:rsid w:val="00237658"/>
    <w:rsid w:val="002376C6"/>
    <w:rsid w:val="002376FF"/>
    <w:rsid w:val="00237719"/>
    <w:rsid w:val="00237730"/>
    <w:rsid w:val="0023773A"/>
    <w:rsid w:val="00237795"/>
    <w:rsid w:val="00237797"/>
    <w:rsid w:val="00237804"/>
    <w:rsid w:val="00237828"/>
    <w:rsid w:val="0023782D"/>
    <w:rsid w:val="00237837"/>
    <w:rsid w:val="00237872"/>
    <w:rsid w:val="002378B8"/>
    <w:rsid w:val="00237910"/>
    <w:rsid w:val="002379A8"/>
    <w:rsid w:val="002379D8"/>
    <w:rsid w:val="00237A40"/>
    <w:rsid w:val="00237A88"/>
    <w:rsid w:val="00237AC9"/>
    <w:rsid w:val="00237B5F"/>
    <w:rsid w:val="00237B76"/>
    <w:rsid w:val="00237B86"/>
    <w:rsid w:val="00237B87"/>
    <w:rsid w:val="00237B95"/>
    <w:rsid w:val="00237BAB"/>
    <w:rsid w:val="00237BE9"/>
    <w:rsid w:val="00237BEA"/>
    <w:rsid w:val="00237C19"/>
    <w:rsid w:val="00237C26"/>
    <w:rsid w:val="00237C7D"/>
    <w:rsid w:val="00237CF1"/>
    <w:rsid w:val="00237D07"/>
    <w:rsid w:val="00237D59"/>
    <w:rsid w:val="00237D5A"/>
    <w:rsid w:val="00237D6A"/>
    <w:rsid w:val="00237D6E"/>
    <w:rsid w:val="00237D6F"/>
    <w:rsid w:val="00237D70"/>
    <w:rsid w:val="00237D85"/>
    <w:rsid w:val="00237DA3"/>
    <w:rsid w:val="00237DE7"/>
    <w:rsid w:val="00237DF4"/>
    <w:rsid w:val="00237E2E"/>
    <w:rsid w:val="00237E62"/>
    <w:rsid w:val="00237EA5"/>
    <w:rsid w:val="00237F1D"/>
    <w:rsid w:val="00237F32"/>
    <w:rsid w:val="00237F4A"/>
    <w:rsid w:val="00237F9B"/>
    <w:rsid w:val="00237FA9"/>
    <w:rsid w:val="00240027"/>
    <w:rsid w:val="00240055"/>
    <w:rsid w:val="00240065"/>
    <w:rsid w:val="00240072"/>
    <w:rsid w:val="002400D6"/>
    <w:rsid w:val="0024013A"/>
    <w:rsid w:val="00240140"/>
    <w:rsid w:val="002401A3"/>
    <w:rsid w:val="002401B0"/>
    <w:rsid w:val="002401C8"/>
    <w:rsid w:val="00240215"/>
    <w:rsid w:val="00240217"/>
    <w:rsid w:val="0024025F"/>
    <w:rsid w:val="00240263"/>
    <w:rsid w:val="0024026A"/>
    <w:rsid w:val="00240288"/>
    <w:rsid w:val="00240298"/>
    <w:rsid w:val="002402E9"/>
    <w:rsid w:val="00240309"/>
    <w:rsid w:val="00240352"/>
    <w:rsid w:val="0024036E"/>
    <w:rsid w:val="00240387"/>
    <w:rsid w:val="0024039C"/>
    <w:rsid w:val="002403C5"/>
    <w:rsid w:val="002403FA"/>
    <w:rsid w:val="0024047A"/>
    <w:rsid w:val="0024047C"/>
    <w:rsid w:val="0024048D"/>
    <w:rsid w:val="002404A1"/>
    <w:rsid w:val="002404E8"/>
    <w:rsid w:val="002404F2"/>
    <w:rsid w:val="00240503"/>
    <w:rsid w:val="00240511"/>
    <w:rsid w:val="00240514"/>
    <w:rsid w:val="00240543"/>
    <w:rsid w:val="0024055C"/>
    <w:rsid w:val="0024058E"/>
    <w:rsid w:val="002405C3"/>
    <w:rsid w:val="002405F8"/>
    <w:rsid w:val="002406D9"/>
    <w:rsid w:val="002406ED"/>
    <w:rsid w:val="002406FA"/>
    <w:rsid w:val="00240787"/>
    <w:rsid w:val="0024079D"/>
    <w:rsid w:val="002407B7"/>
    <w:rsid w:val="002407C9"/>
    <w:rsid w:val="00240827"/>
    <w:rsid w:val="00240843"/>
    <w:rsid w:val="00240858"/>
    <w:rsid w:val="00240881"/>
    <w:rsid w:val="002408BB"/>
    <w:rsid w:val="00240933"/>
    <w:rsid w:val="00240970"/>
    <w:rsid w:val="00240987"/>
    <w:rsid w:val="002409C6"/>
    <w:rsid w:val="00240A00"/>
    <w:rsid w:val="00240A0A"/>
    <w:rsid w:val="00240A40"/>
    <w:rsid w:val="00240A4C"/>
    <w:rsid w:val="00240A84"/>
    <w:rsid w:val="00240A88"/>
    <w:rsid w:val="00240ADA"/>
    <w:rsid w:val="00240AE0"/>
    <w:rsid w:val="00240AF1"/>
    <w:rsid w:val="00240B36"/>
    <w:rsid w:val="00240B51"/>
    <w:rsid w:val="00240B67"/>
    <w:rsid w:val="00240B6D"/>
    <w:rsid w:val="00240B71"/>
    <w:rsid w:val="00240B87"/>
    <w:rsid w:val="00240BC0"/>
    <w:rsid w:val="00240BFE"/>
    <w:rsid w:val="00240C42"/>
    <w:rsid w:val="00240C7B"/>
    <w:rsid w:val="00240C83"/>
    <w:rsid w:val="00240C90"/>
    <w:rsid w:val="00240CCF"/>
    <w:rsid w:val="00240CD6"/>
    <w:rsid w:val="00240CEC"/>
    <w:rsid w:val="00240CFF"/>
    <w:rsid w:val="00240D14"/>
    <w:rsid w:val="00240D55"/>
    <w:rsid w:val="00240D7B"/>
    <w:rsid w:val="00240DB2"/>
    <w:rsid w:val="00240E11"/>
    <w:rsid w:val="00240E34"/>
    <w:rsid w:val="00240E57"/>
    <w:rsid w:val="00240EC3"/>
    <w:rsid w:val="00240EC4"/>
    <w:rsid w:val="00240ED5"/>
    <w:rsid w:val="00240F0B"/>
    <w:rsid w:val="00240F23"/>
    <w:rsid w:val="00240F2C"/>
    <w:rsid w:val="00240F43"/>
    <w:rsid w:val="00240F56"/>
    <w:rsid w:val="00240F6E"/>
    <w:rsid w:val="00240F96"/>
    <w:rsid w:val="00240FD8"/>
    <w:rsid w:val="00241001"/>
    <w:rsid w:val="00241062"/>
    <w:rsid w:val="00241075"/>
    <w:rsid w:val="00241083"/>
    <w:rsid w:val="002410ED"/>
    <w:rsid w:val="0024111F"/>
    <w:rsid w:val="00241120"/>
    <w:rsid w:val="00241150"/>
    <w:rsid w:val="002411B1"/>
    <w:rsid w:val="002411F1"/>
    <w:rsid w:val="0024121F"/>
    <w:rsid w:val="00241237"/>
    <w:rsid w:val="002412AB"/>
    <w:rsid w:val="002412D4"/>
    <w:rsid w:val="0024131E"/>
    <w:rsid w:val="00241339"/>
    <w:rsid w:val="00241341"/>
    <w:rsid w:val="0024135E"/>
    <w:rsid w:val="002413B9"/>
    <w:rsid w:val="00241453"/>
    <w:rsid w:val="00241472"/>
    <w:rsid w:val="00241478"/>
    <w:rsid w:val="00241488"/>
    <w:rsid w:val="0024148F"/>
    <w:rsid w:val="002414ED"/>
    <w:rsid w:val="0024156C"/>
    <w:rsid w:val="002415A6"/>
    <w:rsid w:val="002415E5"/>
    <w:rsid w:val="002415F3"/>
    <w:rsid w:val="0024168F"/>
    <w:rsid w:val="002416D7"/>
    <w:rsid w:val="002416DC"/>
    <w:rsid w:val="002417DC"/>
    <w:rsid w:val="00241816"/>
    <w:rsid w:val="00241863"/>
    <w:rsid w:val="002418B1"/>
    <w:rsid w:val="00241906"/>
    <w:rsid w:val="00241908"/>
    <w:rsid w:val="00241912"/>
    <w:rsid w:val="0024192D"/>
    <w:rsid w:val="00241937"/>
    <w:rsid w:val="00241943"/>
    <w:rsid w:val="0024195F"/>
    <w:rsid w:val="002419BD"/>
    <w:rsid w:val="002419D9"/>
    <w:rsid w:val="00241A11"/>
    <w:rsid w:val="00241A24"/>
    <w:rsid w:val="00241A29"/>
    <w:rsid w:val="00241A60"/>
    <w:rsid w:val="00241A83"/>
    <w:rsid w:val="00241A8B"/>
    <w:rsid w:val="00241AAA"/>
    <w:rsid w:val="00241ABC"/>
    <w:rsid w:val="00241B08"/>
    <w:rsid w:val="00241B12"/>
    <w:rsid w:val="00241B1B"/>
    <w:rsid w:val="00241B22"/>
    <w:rsid w:val="00241B2F"/>
    <w:rsid w:val="00241B37"/>
    <w:rsid w:val="00241B5C"/>
    <w:rsid w:val="00241B85"/>
    <w:rsid w:val="00241B8C"/>
    <w:rsid w:val="00241BB8"/>
    <w:rsid w:val="00241BCF"/>
    <w:rsid w:val="00241BE7"/>
    <w:rsid w:val="00241BFA"/>
    <w:rsid w:val="00241BFF"/>
    <w:rsid w:val="00241C11"/>
    <w:rsid w:val="00241C4B"/>
    <w:rsid w:val="00241C5C"/>
    <w:rsid w:val="00241CF8"/>
    <w:rsid w:val="00241D2D"/>
    <w:rsid w:val="00241D4D"/>
    <w:rsid w:val="00241D71"/>
    <w:rsid w:val="00241D77"/>
    <w:rsid w:val="00241D86"/>
    <w:rsid w:val="00241D92"/>
    <w:rsid w:val="00241D98"/>
    <w:rsid w:val="00241DC2"/>
    <w:rsid w:val="00241DEB"/>
    <w:rsid w:val="00241DFF"/>
    <w:rsid w:val="00241E43"/>
    <w:rsid w:val="00241E77"/>
    <w:rsid w:val="00241E9D"/>
    <w:rsid w:val="00241EAF"/>
    <w:rsid w:val="00241EC3"/>
    <w:rsid w:val="00241EC5"/>
    <w:rsid w:val="00241EDC"/>
    <w:rsid w:val="00241EFD"/>
    <w:rsid w:val="00241F01"/>
    <w:rsid w:val="00241F3D"/>
    <w:rsid w:val="00241F42"/>
    <w:rsid w:val="00241FD4"/>
    <w:rsid w:val="00241FF4"/>
    <w:rsid w:val="00242032"/>
    <w:rsid w:val="00242041"/>
    <w:rsid w:val="0024209A"/>
    <w:rsid w:val="0024209D"/>
    <w:rsid w:val="002420AE"/>
    <w:rsid w:val="002420DA"/>
    <w:rsid w:val="002420F6"/>
    <w:rsid w:val="0024217B"/>
    <w:rsid w:val="002421B4"/>
    <w:rsid w:val="002421C0"/>
    <w:rsid w:val="002421F2"/>
    <w:rsid w:val="002421FA"/>
    <w:rsid w:val="0024222F"/>
    <w:rsid w:val="002422C5"/>
    <w:rsid w:val="00242308"/>
    <w:rsid w:val="0024230C"/>
    <w:rsid w:val="0024232E"/>
    <w:rsid w:val="00242335"/>
    <w:rsid w:val="0024233C"/>
    <w:rsid w:val="00242358"/>
    <w:rsid w:val="0024237C"/>
    <w:rsid w:val="002423B7"/>
    <w:rsid w:val="00242427"/>
    <w:rsid w:val="0024245C"/>
    <w:rsid w:val="0024246A"/>
    <w:rsid w:val="00242499"/>
    <w:rsid w:val="002424AA"/>
    <w:rsid w:val="00242519"/>
    <w:rsid w:val="00242528"/>
    <w:rsid w:val="002425CC"/>
    <w:rsid w:val="00242627"/>
    <w:rsid w:val="00242638"/>
    <w:rsid w:val="0024263D"/>
    <w:rsid w:val="00242649"/>
    <w:rsid w:val="00242676"/>
    <w:rsid w:val="002426A8"/>
    <w:rsid w:val="00242710"/>
    <w:rsid w:val="0024274A"/>
    <w:rsid w:val="00242798"/>
    <w:rsid w:val="002427C3"/>
    <w:rsid w:val="002427F3"/>
    <w:rsid w:val="0024284D"/>
    <w:rsid w:val="0024284F"/>
    <w:rsid w:val="0024286C"/>
    <w:rsid w:val="00242894"/>
    <w:rsid w:val="002428A7"/>
    <w:rsid w:val="002428A9"/>
    <w:rsid w:val="002428DA"/>
    <w:rsid w:val="002428FD"/>
    <w:rsid w:val="00242902"/>
    <w:rsid w:val="00242983"/>
    <w:rsid w:val="002429B8"/>
    <w:rsid w:val="00242A2E"/>
    <w:rsid w:val="00242A48"/>
    <w:rsid w:val="00242A75"/>
    <w:rsid w:val="00242A89"/>
    <w:rsid w:val="00242ABC"/>
    <w:rsid w:val="00242B03"/>
    <w:rsid w:val="00242B12"/>
    <w:rsid w:val="00242B2F"/>
    <w:rsid w:val="00242B36"/>
    <w:rsid w:val="00242B4A"/>
    <w:rsid w:val="00242B7C"/>
    <w:rsid w:val="00242BA1"/>
    <w:rsid w:val="00242BCA"/>
    <w:rsid w:val="00242C3C"/>
    <w:rsid w:val="00242CB0"/>
    <w:rsid w:val="00242D17"/>
    <w:rsid w:val="00242D64"/>
    <w:rsid w:val="00242D71"/>
    <w:rsid w:val="00242D7F"/>
    <w:rsid w:val="00242DA7"/>
    <w:rsid w:val="00242DF7"/>
    <w:rsid w:val="00242E26"/>
    <w:rsid w:val="00242E32"/>
    <w:rsid w:val="00242E5D"/>
    <w:rsid w:val="00242E5E"/>
    <w:rsid w:val="00242E6F"/>
    <w:rsid w:val="00242EAB"/>
    <w:rsid w:val="00242EE0"/>
    <w:rsid w:val="00242F24"/>
    <w:rsid w:val="00242F4C"/>
    <w:rsid w:val="00242F77"/>
    <w:rsid w:val="00242F84"/>
    <w:rsid w:val="00242F89"/>
    <w:rsid w:val="00242FA4"/>
    <w:rsid w:val="00242FEF"/>
    <w:rsid w:val="00242FFE"/>
    <w:rsid w:val="00243001"/>
    <w:rsid w:val="00243044"/>
    <w:rsid w:val="0024304A"/>
    <w:rsid w:val="00243094"/>
    <w:rsid w:val="002430BA"/>
    <w:rsid w:val="002430E0"/>
    <w:rsid w:val="00243113"/>
    <w:rsid w:val="00243125"/>
    <w:rsid w:val="0024312B"/>
    <w:rsid w:val="00243134"/>
    <w:rsid w:val="00243146"/>
    <w:rsid w:val="00243193"/>
    <w:rsid w:val="0024319F"/>
    <w:rsid w:val="002431A0"/>
    <w:rsid w:val="002431CF"/>
    <w:rsid w:val="002431E2"/>
    <w:rsid w:val="0024321D"/>
    <w:rsid w:val="00243232"/>
    <w:rsid w:val="002432C8"/>
    <w:rsid w:val="002432D7"/>
    <w:rsid w:val="002432E1"/>
    <w:rsid w:val="00243317"/>
    <w:rsid w:val="0024331A"/>
    <w:rsid w:val="0024332D"/>
    <w:rsid w:val="00243335"/>
    <w:rsid w:val="00243360"/>
    <w:rsid w:val="00243388"/>
    <w:rsid w:val="002433C9"/>
    <w:rsid w:val="0024340D"/>
    <w:rsid w:val="0024343F"/>
    <w:rsid w:val="002434B3"/>
    <w:rsid w:val="002434D3"/>
    <w:rsid w:val="002434E4"/>
    <w:rsid w:val="00243507"/>
    <w:rsid w:val="0024351A"/>
    <w:rsid w:val="0024351C"/>
    <w:rsid w:val="00243566"/>
    <w:rsid w:val="00243568"/>
    <w:rsid w:val="00243575"/>
    <w:rsid w:val="002435FA"/>
    <w:rsid w:val="0024363F"/>
    <w:rsid w:val="00243656"/>
    <w:rsid w:val="00243673"/>
    <w:rsid w:val="002436E2"/>
    <w:rsid w:val="00243703"/>
    <w:rsid w:val="00243736"/>
    <w:rsid w:val="00243781"/>
    <w:rsid w:val="002437FF"/>
    <w:rsid w:val="0024380F"/>
    <w:rsid w:val="0024381A"/>
    <w:rsid w:val="00243864"/>
    <w:rsid w:val="002438BE"/>
    <w:rsid w:val="002438DC"/>
    <w:rsid w:val="002438F2"/>
    <w:rsid w:val="00243944"/>
    <w:rsid w:val="00243951"/>
    <w:rsid w:val="0024399A"/>
    <w:rsid w:val="002439A1"/>
    <w:rsid w:val="002439F5"/>
    <w:rsid w:val="00243A1D"/>
    <w:rsid w:val="00243A58"/>
    <w:rsid w:val="00243A85"/>
    <w:rsid w:val="00243AF9"/>
    <w:rsid w:val="00243B0B"/>
    <w:rsid w:val="00243B36"/>
    <w:rsid w:val="00243B38"/>
    <w:rsid w:val="00243B58"/>
    <w:rsid w:val="00243BAF"/>
    <w:rsid w:val="00243BB2"/>
    <w:rsid w:val="00243BDD"/>
    <w:rsid w:val="00243C23"/>
    <w:rsid w:val="00243C35"/>
    <w:rsid w:val="00243C60"/>
    <w:rsid w:val="00243C73"/>
    <w:rsid w:val="00243C85"/>
    <w:rsid w:val="00243C8B"/>
    <w:rsid w:val="00243CE1"/>
    <w:rsid w:val="00243CE4"/>
    <w:rsid w:val="00243CEC"/>
    <w:rsid w:val="00243CFC"/>
    <w:rsid w:val="00243D1C"/>
    <w:rsid w:val="00243D22"/>
    <w:rsid w:val="00243D7A"/>
    <w:rsid w:val="00243D83"/>
    <w:rsid w:val="00243DB5"/>
    <w:rsid w:val="00243DE4"/>
    <w:rsid w:val="00243DED"/>
    <w:rsid w:val="00243E08"/>
    <w:rsid w:val="00243E0A"/>
    <w:rsid w:val="00243E2E"/>
    <w:rsid w:val="00243E90"/>
    <w:rsid w:val="00243EB3"/>
    <w:rsid w:val="00243EE4"/>
    <w:rsid w:val="00243F06"/>
    <w:rsid w:val="00243F56"/>
    <w:rsid w:val="00243F6E"/>
    <w:rsid w:val="00243F80"/>
    <w:rsid w:val="00243F95"/>
    <w:rsid w:val="00243FE5"/>
    <w:rsid w:val="00243FF5"/>
    <w:rsid w:val="002440D1"/>
    <w:rsid w:val="00244115"/>
    <w:rsid w:val="00244128"/>
    <w:rsid w:val="00244135"/>
    <w:rsid w:val="00244157"/>
    <w:rsid w:val="002441AC"/>
    <w:rsid w:val="002441BC"/>
    <w:rsid w:val="00244207"/>
    <w:rsid w:val="00244236"/>
    <w:rsid w:val="00244269"/>
    <w:rsid w:val="002442C7"/>
    <w:rsid w:val="002442D5"/>
    <w:rsid w:val="00244316"/>
    <w:rsid w:val="00244364"/>
    <w:rsid w:val="002443A8"/>
    <w:rsid w:val="0024445D"/>
    <w:rsid w:val="00244470"/>
    <w:rsid w:val="002444AD"/>
    <w:rsid w:val="002444BE"/>
    <w:rsid w:val="002444CA"/>
    <w:rsid w:val="002444CB"/>
    <w:rsid w:val="002444D7"/>
    <w:rsid w:val="002444D9"/>
    <w:rsid w:val="002444FE"/>
    <w:rsid w:val="00244553"/>
    <w:rsid w:val="00244570"/>
    <w:rsid w:val="00244641"/>
    <w:rsid w:val="0024469A"/>
    <w:rsid w:val="002446EC"/>
    <w:rsid w:val="002446F0"/>
    <w:rsid w:val="0024473F"/>
    <w:rsid w:val="00244748"/>
    <w:rsid w:val="0024474E"/>
    <w:rsid w:val="00244790"/>
    <w:rsid w:val="002447BE"/>
    <w:rsid w:val="002447EF"/>
    <w:rsid w:val="0024484E"/>
    <w:rsid w:val="002448A1"/>
    <w:rsid w:val="0024491B"/>
    <w:rsid w:val="0024495D"/>
    <w:rsid w:val="0024497D"/>
    <w:rsid w:val="0024498E"/>
    <w:rsid w:val="002449A7"/>
    <w:rsid w:val="002449EE"/>
    <w:rsid w:val="00244A15"/>
    <w:rsid w:val="00244A9E"/>
    <w:rsid w:val="00244AD7"/>
    <w:rsid w:val="00244B91"/>
    <w:rsid w:val="00244B92"/>
    <w:rsid w:val="00244BBB"/>
    <w:rsid w:val="00244BED"/>
    <w:rsid w:val="00244C67"/>
    <w:rsid w:val="00244C82"/>
    <w:rsid w:val="00244C97"/>
    <w:rsid w:val="00244CA5"/>
    <w:rsid w:val="00244D13"/>
    <w:rsid w:val="00244D74"/>
    <w:rsid w:val="00244D7F"/>
    <w:rsid w:val="00244D8B"/>
    <w:rsid w:val="00244D8F"/>
    <w:rsid w:val="00244E01"/>
    <w:rsid w:val="00244E08"/>
    <w:rsid w:val="00244E51"/>
    <w:rsid w:val="00244E7E"/>
    <w:rsid w:val="00244E94"/>
    <w:rsid w:val="00244EA8"/>
    <w:rsid w:val="00244EC6"/>
    <w:rsid w:val="00244F18"/>
    <w:rsid w:val="00244F38"/>
    <w:rsid w:val="00244F8C"/>
    <w:rsid w:val="00244F9F"/>
    <w:rsid w:val="00244FB5"/>
    <w:rsid w:val="00244FCC"/>
    <w:rsid w:val="00244FD0"/>
    <w:rsid w:val="0024502A"/>
    <w:rsid w:val="00245085"/>
    <w:rsid w:val="00245090"/>
    <w:rsid w:val="00245129"/>
    <w:rsid w:val="00245147"/>
    <w:rsid w:val="002451C5"/>
    <w:rsid w:val="002451DF"/>
    <w:rsid w:val="002451E2"/>
    <w:rsid w:val="002451F8"/>
    <w:rsid w:val="002451FC"/>
    <w:rsid w:val="0024525A"/>
    <w:rsid w:val="0024525E"/>
    <w:rsid w:val="00245260"/>
    <w:rsid w:val="00245274"/>
    <w:rsid w:val="0024529B"/>
    <w:rsid w:val="002452F3"/>
    <w:rsid w:val="0024533C"/>
    <w:rsid w:val="00245376"/>
    <w:rsid w:val="00245399"/>
    <w:rsid w:val="002453A0"/>
    <w:rsid w:val="002453B3"/>
    <w:rsid w:val="002453C6"/>
    <w:rsid w:val="002453EF"/>
    <w:rsid w:val="002453F4"/>
    <w:rsid w:val="00245402"/>
    <w:rsid w:val="00245409"/>
    <w:rsid w:val="00245416"/>
    <w:rsid w:val="00245440"/>
    <w:rsid w:val="0024546A"/>
    <w:rsid w:val="002454C4"/>
    <w:rsid w:val="002454CD"/>
    <w:rsid w:val="00245508"/>
    <w:rsid w:val="0024550B"/>
    <w:rsid w:val="00245512"/>
    <w:rsid w:val="0024551C"/>
    <w:rsid w:val="0024553D"/>
    <w:rsid w:val="00245561"/>
    <w:rsid w:val="0024557F"/>
    <w:rsid w:val="00245581"/>
    <w:rsid w:val="0024559F"/>
    <w:rsid w:val="002455E3"/>
    <w:rsid w:val="00245618"/>
    <w:rsid w:val="00245625"/>
    <w:rsid w:val="00245634"/>
    <w:rsid w:val="0024563C"/>
    <w:rsid w:val="0024565D"/>
    <w:rsid w:val="00245693"/>
    <w:rsid w:val="002456A7"/>
    <w:rsid w:val="002456B4"/>
    <w:rsid w:val="002456E0"/>
    <w:rsid w:val="0024571A"/>
    <w:rsid w:val="0024574B"/>
    <w:rsid w:val="0024579A"/>
    <w:rsid w:val="002457B2"/>
    <w:rsid w:val="002457B5"/>
    <w:rsid w:val="002457BE"/>
    <w:rsid w:val="002457DD"/>
    <w:rsid w:val="002457E8"/>
    <w:rsid w:val="002457F0"/>
    <w:rsid w:val="00245800"/>
    <w:rsid w:val="00245816"/>
    <w:rsid w:val="00245868"/>
    <w:rsid w:val="0024587A"/>
    <w:rsid w:val="002458AB"/>
    <w:rsid w:val="002458E7"/>
    <w:rsid w:val="00245907"/>
    <w:rsid w:val="0024592C"/>
    <w:rsid w:val="0024593C"/>
    <w:rsid w:val="00245957"/>
    <w:rsid w:val="0024596D"/>
    <w:rsid w:val="00245976"/>
    <w:rsid w:val="002459C5"/>
    <w:rsid w:val="002459F4"/>
    <w:rsid w:val="002459FE"/>
    <w:rsid w:val="00245A16"/>
    <w:rsid w:val="00245A1D"/>
    <w:rsid w:val="00245A38"/>
    <w:rsid w:val="00245A4E"/>
    <w:rsid w:val="00245A86"/>
    <w:rsid w:val="00245ABA"/>
    <w:rsid w:val="00245AC2"/>
    <w:rsid w:val="00245ADD"/>
    <w:rsid w:val="00245AEC"/>
    <w:rsid w:val="00245B1C"/>
    <w:rsid w:val="00245B4C"/>
    <w:rsid w:val="00245B5A"/>
    <w:rsid w:val="00245B5B"/>
    <w:rsid w:val="00245B6D"/>
    <w:rsid w:val="00245B97"/>
    <w:rsid w:val="00245BBA"/>
    <w:rsid w:val="00245BD8"/>
    <w:rsid w:val="00245BDA"/>
    <w:rsid w:val="00245BEC"/>
    <w:rsid w:val="00245C1B"/>
    <w:rsid w:val="00245C78"/>
    <w:rsid w:val="00245CAF"/>
    <w:rsid w:val="00245CB8"/>
    <w:rsid w:val="00245CF3"/>
    <w:rsid w:val="00245D1E"/>
    <w:rsid w:val="00245D28"/>
    <w:rsid w:val="00245D45"/>
    <w:rsid w:val="00245D50"/>
    <w:rsid w:val="00245D8C"/>
    <w:rsid w:val="00245D9F"/>
    <w:rsid w:val="00245DA5"/>
    <w:rsid w:val="00245DAA"/>
    <w:rsid w:val="00245DF0"/>
    <w:rsid w:val="00245DF4"/>
    <w:rsid w:val="00245E4C"/>
    <w:rsid w:val="00245ED3"/>
    <w:rsid w:val="00245F47"/>
    <w:rsid w:val="00245F8F"/>
    <w:rsid w:val="00245FB8"/>
    <w:rsid w:val="0024602F"/>
    <w:rsid w:val="00246041"/>
    <w:rsid w:val="00246075"/>
    <w:rsid w:val="0024607E"/>
    <w:rsid w:val="002460E9"/>
    <w:rsid w:val="0024611B"/>
    <w:rsid w:val="0024612A"/>
    <w:rsid w:val="0024612E"/>
    <w:rsid w:val="00246192"/>
    <w:rsid w:val="00246196"/>
    <w:rsid w:val="002461BC"/>
    <w:rsid w:val="0024620E"/>
    <w:rsid w:val="00246221"/>
    <w:rsid w:val="00246237"/>
    <w:rsid w:val="00246251"/>
    <w:rsid w:val="00246256"/>
    <w:rsid w:val="002462B6"/>
    <w:rsid w:val="002462BB"/>
    <w:rsid w:val="00246320"/>
    <w:rsid w:val="00246335"/>
    <w:rsid w:val="0024638B"/>
    <w:rsid w:val="002463C9"/>
    <w:rsid w:val="00246410"/>
    <w:rsid w:val="0024644C"/>
    <w:rsid w:val="0024646E"/>
    <w:rsid w:val="00246475"/>
    <w:rsid w:val="002464D8"/>
    <w:rsid w:val="0024653F"/>
    <w:rsid w:val="0024656F"/>
    <w:rsid w:val="00246581"/>
    <w:rsid w:val="00246583"/>
    <w:rsid w:val="0024658E"/>
    <w:rsid w:val="002465A5"/>
    <w:rsid w:val="002465C8"/>
    <w:rsid w:val="002465C9"/>
    <w:rsid w:val="00246632"/>
    <w:rsid w:val="00246700"/>
    <w:rsid w:val="0024670F"/>
    <w:rsid w:val="00246728"/>
    <w:rsid w:val="0024676A"/>
    <w:rsid w:val="00246778"/>
    <w:rsid w:val="002467B7"/>
    <w:rsid w:val="002467BE"/>
    <w:rsid w:val="002467CA"/>
    <w:rsid w:val="002467FC"/>
    <w:rsid w:val="00246829"/>
    <w:rsid w:val="002468E2"/>
    <w:rsid w:val="002468EC"/>
    <w:rsid w:val="0024692B"/>
    <w:rsid w:val="0024694F"/>
    <w:rsid w:val="00246959"/>
    <w:rsid w:val="0024695C"/>
    <w:rsid w:val="0024696E"/>
    <w:rsid w:val="00246976"/>
    <w:rsid w:val="002469BB"/>
    <w:rsid w:val="002469D3"/>
    <w:rsid w:val="002469F3"/>
    <w:rsid w:val="002469F7"/>
    <w:rsid w:val="00246A02"/>
    <w:rsid w:val="00246A6A"/>
    <w:rsid w:val="00246A6E"/>
    <w:rsid w:val="00246A93"/>
    <w:rsid w:val="00246A9E"/>
    <w:rsid w:val="00246A9F"/>
    <w:rsid w:val="00246AD3"/>
    <w:rsid w:val="00246AF5"/>
    <w:rsid w:val="00246B06"/>
    <w:rsid w:val="00246B48"/>
    <w:rsid w:val="00246B5C"/>
    <w:rsid w:val="00246B7B"/>
    <w:rsid w:val="00246BB3"/>
    <w:rsid w:val="00246BBE"/>
    <w:rsid w:val="00246BE5"/>
    <w:rsid w:val="00246C0A"/>
    <w:rsid w:val="00246C2A"/>
    <w:rsid w:val="00246C37"/>
    <w:rsid w:val="00246C5E"/>
    <w:rsid w:val="00246C74"/>
    <w:rsid w:val="00246CA5"/>
    <w:rsid w:val="00246CCB"/>
    <w:rsid w:val="00246CE3"/>
    <w:rsid w:val="00246CED"/>
    <w:rsid w:val="00246D23"/>
    <w:rsid w:val="00246D34"/>
    <w:rsid w:val="00246D3C"/>
    <w:rsid w:val="00246D77"/>
    <w:rsid w:val="00246E55"/>
    <w:rsid w:val="00246E61"/>
    <w:rsid w:val="00246EDA"/>
    <w:rsid w:val="00246EDF"/>
    <w:rsid w:val="00246EF0"/>
    <w:rsid w:val="00246F00"/>
    <w:rsid w:val="00246F1D"/>
    <w:rsid w:val="00246F2F"/>
    <w:rsid w:val="00246F5A"/>
    <w:rsid w:val="00246FD5"/>
    <w:rsid w:val="00247001"/>
    <w:rsid w:val="0024702C"/>
    <w:rsid w:val="0024705A"/>
    <w:rsid w:val="00247116"/>
    <w:rsid w:val="00247152"/>
    <w:rsid w:val="00247187"/>
    <w:rsid w:val="002471BE"/>
    <w:rsid w:val="002471D4"/>
    <w:rsid w:val="0024723F"/>
    <w:rsid w:val="00247240"/>
    <w:rsid w:val="00247275"/>
    <w:rsid w:val="00247293"/>
    <w:rsid w:val="00247335"/>
    <w:rsid w:val="00247378"/>
    <w:rsid w:val="002473A0"/>
    <w:rsid w:val="002473C3"/>
    <w:rsid w:val="00247408"/>
    <w:rsid w:val="0024745F"/>
    <w:rsid w:val="00247473"/>
    <w:rsid w:val="002474A9"/>
    <w:rsid w:val="002474AA"/>
    <w:rsid w:val="002474C7"/>
    <w:rsid w:val="002474D9"/>
    <w:rsid w:val="002474F4"/>
    <w:rsid w:val="002474F9"/>
    <w:rsid w:val="0024750E"/>
    <w:rsid w:val="0024751B"/>
    <w:rsid w:val="00247529"/>
    <w:rsid w:val="0024755B"/>
    <w:rsid w:val="00247575"/>
    <w:rsid w:val="0024757D"/>
    <w:rsid w:val="00247590"/>
    <w:rsid w:val="002475B5"/>
    <w:rsid w:val="002475BA"/>
    <w:rsid w:val="002475C2"/>
    <w:rsid w:val="00247618"/>
    <w:rsid w:val="0024762E"/>
    <w:rsid w:val="002476A5"/>
    <w:rsid w:val="002476DB"/>
    <w:rsid w:val="002476EB"/>
    <w:rsid w:val="0024771B"/>
    <w:rsid w:val="0024777F"/>
    <w:rsid w:val="002477A8"/>
    <w:rsid w:val="002477E8"/>
    <w:rsid w:val="002477E9"/>
    <w:rsid w:val="00247825"/>
    <w:rsid w:val="00247845"/>
    <w:rsid w:val="002478BB"/>
    <w:rsid w:val="002478C1"/>
    <w:rsid w:val="002478E0"/>
    <w:rsid w:val="002478E6"/>
    <w:rsid w:val="002478ED"/>
    <w:rsid w:val="00247910"/>
    <w:rsid w:val="0024791F"/>
    <w:rsid w:val="0024793A"/>
    <w:rsid w:val="00247940"/>
    <w:rsid w:val="00247966"/>
    <w:rsid w:val="00247986"/>
    <w:rsid w:val="0024798B"/>
    <w:rsid w:val="002479AE"/>
    <w:rsid w:val="002479B7"/>
    <w:rsid w:val="002479F6"/>
    <w:rsid w:val="00247A0C"/>
    <w:rsid w:val="00247A24"/>
    <w:rsid w:val="00247A32"/>
    <w:rsid w:val="00247A74"/>
    <w:rsid w:val="00247A79"/>
    <w:rsid w:val="00247A8C"/>
    <w:rsid w:val="00247B27"/>
    <w:rsid w:val="00247B5B"/>
    <w:rsid w:val="00247B75"/>
    <w:rsid w:val="00247B7E"/>
    <w:rsid w:val="00247C17"/>
    <w:rsid w:val="00247C48"/>
    <w:rsid w:val="00247C76"/>
    <w:rsid w:val="00247D35"/>
    <w:rsid w:val="00247D44"/>
    <w:rsid w:val="00247D54"/>
    <w:rsid w:val="00247D57"/>
    <w:rsid w:val="00247DCD"/>
    <w:rsid w:val="00247DCF"/>
    <w:rsid w:val="00247DE5"/>
    <w:rsid w:val="00247DF3"/>
    <w:rsid w:val="00247E3C"/>
    <w:rsid w:val="00247E76"/>
    <w:rsid w:val="00247E7C"/>
    <w:rsid w:val="00247EAA"/>
    <w:rsid w:val="00247EDB"/>
    <w:rsid w:val="00247F0B"/>
    <w:rsid w:val="00247F10"/>
    <w:rsid w:val="00247F2A"/>
    <w:rsid w:val="00247F46"/>
    <w:rsid w:val="00247F47"/>
    <w:rsid w:val="00247F91"/>
    <w:rsid w:val="00247F95"/>
    <w:rsid w:val="00247FBA"/>
    <w:rsid w:val="00247FBC"/>
    <w:rsid w:val="00247FBF"/>
    <w:rsid w:val="00250044"/>
    <w:rsid w:val="00250046"/>
    <w:rsid w:val="0025009E"/>
    <w:rsid w:val="002500B8"/>
    <w:rsid w:val="002500B9"/>
    <w:rsid w:val="002500C9"/>
    <w:rsid w:val="00250144"/>
    <w:rsid w:val="00250182"/>
    <w:rsid w:val="002501B2"/>
    <w:rsid w:val="002501CA"/>
    <w:rsid w:val="002501D3"/>
    <w:rsid w:val="002501D9"/>
    <w:rsid w:val="002501E4"/>
    <w:rsid w:val="002501E7"/>
    <w:rsid w:val="00250247"/>
    <w:rsid w:val="00250248"/>
    <w:rsid w:val="00250264"/>
    <w:rsid w:val="002502B8"/>
    <w:rsid w:val="002502BE"/>
    <w:rsid w:val="002502D6"/>
    <w:rsid w:val="002502E5"/>
    <w:rsid w:val="002502EA"/>
    <w:rsid w:val="00250315"/>
    <w:rsid w:val="00250323"/>
    <w:rsid w:val="0025033E"/>
    <w:rsid w:val="00250342"/>
    <w:rsid w:val="0025034A"/>
    <w:rsid w:val="00250351"/>
    <w:rsid w:val="00250362"/>
    <w:rsid w:val="00250364"/>
    <w:rsid w:val="00250369"/>
    <w:rsid w:val="00250392"/>
    <w:rsid w:val="002503AC"/>
    <w:rsid w:val="002503C7"/>
    <w:rsid w:val="002503E1"/>
    <w:rsid w:val="002503E5"/>
    <w:rsid w:val="002503E6"/>
    <w:rsid w:val="002503F7"/>
    <w:rsid w:val="0025040D"/>
    <w:rsid w:val="00250447"/>
    <w:rsid w:val="00250465"/>
    <w:rsid w:val="00250467"/>
    <w:rsid w:val="00250491"/>
    <w:rsid w:val="0025049F"/>
    <w:rsid w:val="00250504"/>
    <w:rsid w:val="00250527"/>
    <w:rsid w:val="00250531"/>
    <w:rsid w:val="0025053F"/>
    <w:rsid w:val="0025056F"/>
    <w:rsid w:val="002505E0"/>
    <w:rsid w:val="002505FB"/>
    <w:rsid w:val="0025061B"/>
    <w:rsid w:val="00250675"/>
    <w:rsid w:val="0025067A"/>
    <w:rsid w:val="00250698"/>
    <w:rsid w:val="0025069C"/>
    <w:rsid w:val="002506D6"/>
    <w:rsid w:val="002506E7"/>
    <w:rsid w:val="00250711"/>
    <w:rsid w:val="00250715"/>
    <w:rsid w:val="0025071D"/>
    <w:rsid w:val="0025071E"/>
    <w:rsid w:val="00250731"/>
    <w:rsid w:val="0025075B"/>
    <w:rsid w:val="00250793"/>
    <w:rsid w:val="002507C6"/>
    <w:rsid w:val="002507CD"/>
    <w:rsid w:val="002507D7"/>
    <w:rsid w:val="002507DF"/>
    <w:rsid w:val="00250845"/>
    <w:rsid w:val="00250864"/>
    <w:rsid w:val="0025087C"/>
    <w:rsid w:val="002508A3"/>
    <w:rsid w:val="002508AF"/>
    <w:rsid w:val="002508D2"/>
    <w:rsid w:val="00250919"/>
    <w:rsid w:val="00250922"/>
    <w:rsid w:val="00250947"/>
    <w:rsid w:val="0025098A"/>
    <w:rsid w:val="002509A8"/>
    <w:rsid w:val="002509BF"/>
    <w:rsid w:val="002509D7"/>
    <w:rsid w:val="002509FA"/>
    <w:rsid w:val="00250A84"/>
    <w:rsid w:val="00250B14"/>
    <w:rsid w:val="00250B2E"/>
    <w:rsid w:val="00250B96"/>
    <w:rsid w:val="00250BCE"/>
    <w:rsid w:val="00250BF8"/>
    <w:rsid w:val="00250BFE"/>
    <w:rsid w:val="00250C21"/>
    <w:rsid w:val="00250C44"/>
    <w:rsid w:val="00250C49"/>
    <w:rsid w:val="00250CD8"/>
    <w:rsid w:val="00250D3C"/>
    <w:rsid w:val="00250DCC"/>
    <w:rsid w:val="00250DEB"/>
    <w:rsid w:val="00250E0E"/>
    <w:rsid w:val="00250E15"/>
    <w:rsid w:val="00250E2F"/>
    <w:rsid w:val="00250E5D"/>
    <w:rsid w:val="00250F0F"/>
    <w:rsid w:val="00250F17"/>
    <w:rsid w:val="00250F19"/>
    <w:rsid w:val="00250F30"/>
    <w:rsid w:val="00250F38"/>
    <w:rsid w:val="00250F69"/>
    <w:rsid w:val="00250F6E"/>
    <w:rsid w:val="00250F7F"/>
    <w:rsid w:val="00250F86"/>
    <w:rsid w:val="00250F90"/>
    <w:rsid w:val="00250F9C"/>
    <w:rsid w:val="00250F9D"/>
    <w:rsid w:val="00250FB3"/>
    <w:rsid w:val="00250FC4"/>
    <w:rsid w:val="00250FC6"/>
    <w:rsid w:val="00250FCA"/>
    <w:rsid w:val="00250FCB"/>
    <w:rsid w:val="00250FD9"/>
    <w:rsid w:val="00251003"/>
    <w:rsid w:val="0025100F"/>
    <w:rsid w:val="00251036"/>
    <w:rsid w:val="002510B8"/>
    <w:rsid w:val="0025110A"/>
    <w:rsid w:val="00251111"/>
    <w:rsid w:val="00251119"/>
    <w:rsid w:val="0025111C"/>
    <w:rsid w:val="0025116B"/>
    <w:rsid w:val="0025118F"/>
    <w:rsid w:val="002511B8"/>
    <w:rsid w:val="002511BE"/>
    <w:rsid w:val="002511D0"/>
    <w:rsid w:val="002511D1"/>
    <w:rsid w:val="002511D5"/>
    <w:rsid w:val="002511E1"/>
    <w:rsid w:val="00251234"/>
    <w:rsid w:val="00251239"/>
    <w:rsid w:val="00251281"/>
    <w:rsid w:val="002512A1"/>
    <w:rsid w:val="002512A3"/>
    <w:rsid w:val="002512B7"/>
    <w:rsid w:val="002512BF"/>
    <w:rsid w:val="002512C0"/>
    <w:rsid w:val="002512E7"/>
    <w:rsid w:val="002512FB"/>
    <w:rsid w:val="00251348"/>
    <w:rsid w:val="00251375"/>
    <w:rsid w:val="0025137D"/>
    <w:rsid w:val="002513FA"/>
    <w:rsid w:val="00251402"/>
    <w:rsid w:val="00251424"/>
    <w:rsid w:val="00251437"/>
    <w:rsid w:val="00251453"/>
    <w:rsid w:val="00251514"/>
    <w:rsid w:val="0025152A"/>
    <w:rsid w:val="0025153C"/>
    <w:rsid w:val="0025157B"/>
    <w:rsid w:val="00251582"/>
    <w:rsid w:val="002515BF"/>
    <w:rsid w:val="0025160B"/>
    <w:rsid w:val="00251648"/>
    <w:rsid w:val="002516A1"/>
    <w:rsid w:val="00251710"/>
    <w:rsid w:val="0025178B"/>
    <w:rsid w:val="0025179A"/>
    <w:rsid w:val="002517BC"/>
    <w:rsid w:val="00251851"/>
    <w:rsid w:val="0025188A"/>
    <w:rsid w:val="0025189E"/>
    <w:rsid w:val="002518B8"/>
    <w:rsid w:val="002518C7"/>
    <w:rsid w:val="0025191C"/>
    <w:rsid w:val="00251923"/>
    <w:rsid w:val="00251996"/>
    <w:rsid w:val="002519AD"/>
    <w:rsid w:val="002519E0"/>
    <w:rsid w:val="002519E9"/>
    <w:rsid w:val="002519F9"/>
    <w:rsid w:val="002519FA"/>
    <w:rsid w:val="00251A18"/>
    <w:rsid w:val="00251A35"/>
    <w:rsid w:val="00251A7F"/>
    <w:rsid w:val="00251ACC"/>
    <w:rsid w:val="00251B5F"/>
    <w:rsid w:val="00251B61"/>
    <w:rsid w:val="00251B69"/>
    <w:rsid w:val="00251B86"/>
    <w:rsid w:val="00251B8D"/>
    <w:rsid w:val="00251B9D"/>
    <w:rsid w:val="00251BA5"/>
    <w:rsid w:val="00251BB8"/>
    <w:rsid w:val="00251BC5"/>
    <w:rsid w:val="00251BC6"/>
    <w:rsid w:val="00251C35"/>
    <w:rsid w:val="00251C79"/>
    <w:rsid w:val="00251CB9"/>
    <w:rsid w:val="00251D66"/>
    <w:rsid w:val="00251D79"/>
    <w:rsid w:val="00251D88"/>
    <w:rsid w:val="00251D8B"/>
    <w:rsid w:val="00251DA8"/>
    <w:rsid w:val="00251DAA"/>
    <w:rsid w:val="00251DE9"/>
    <w:rsid w:val="00251DEC"/>
    <w:rsid w:val="00251E2B"/>
    <w:rsid w:val="00251E51"/>
    <w:rsid w:val="00251E8B"/>
    <w:rsid w:val="00251EAB"/>
    <w:rsid w:val="00251EB3"/>
    <w:rsid w:val="00251EFF"/>
    <w:rsid w:val="00251F02"/>
    <w:rsid w:val="00251F0C"/>
    <w:rsid w:val="00251F1C"/>
    <w:rsid w:val="00251F53"/>
    <w:rsid w:val="00251F87"/>
    <w:rsid w:val="00251FAD"/>
    <w:rsid w:val="00251FEB"/>
    <w:rsid w:val="00252020"/>
    <w:rsid w:val="00252058"/>
    <w:rsid w:val="00252067"/>
    <w:rsid w:val="0025208E"/>
    <w:rsid w:val="002520B3"/>
    <w:rsid w:val="002520B8"/>
    <w:rsid w:val="00252119"/>
    <w:rsid w:val="0025211A"/>
    <w:rsid w:val="0025214A"/>
    <w:rsid w:val="002521A6"/>
    <w:rsid w:val="002521C8"/>
    <w:rsid w:val="002521F9"/>
    <w:rsid w:val="0025225E"/>
    <w:rsid w:val="002522B1"/>
    <w:rsid w:val="002522CB"/>
    <w:rsid w:val="002522CC"/>
    <w:rsid w:val="002522FE"/>
    <w:rsid w:val="00252307"/>
    <w:rsid w:val="00252364"/>
    <w:rsid w:val="00252369"/>
    <w:rsid w:val="002523DA"/>
    <w:rsid w:val="0025244F"/>
    <w:rsid w:val="0025245D"/>
    <w:rsid w:val="00252488"/>
    <w:rsid w:val="002524B4"/>
    <w:rsid w:val="002524B6"/>
    <w:rsid w:val="002524E4"/>
    <w:rsid w:val="002524FE"/>
    <w:rsid w:val="00252572"/>
    <w:rsid w:val="00252595"/>
    <w:rsid w:val="0025259E"/>
    <w:rsid w:val="002525A6"/>
    <w:rsid w:val="002525BD"/>
    <w:rsid w:val="00252657"/>
    <w:rsid w:val="002526A1"/>
    <w:rsid w:val="002526B1"/>
    <w:rsid w:val="002526DE"/>
    <w:rsid w:val="002526DF"/>
    <w:rsid w:val="002526E0"/>
    <w:rsid w:val="002526FD"/>
    <w:rsid w:val="00252713"/>
    <w:rsid w:val="00252721"/>
    <w:rsid w:val="00252747"/>
    <w:rsid w:val="00252767"/>
    <w:rsid w:val="00252792"/>
    <w:rsid w:val="002527B3"/>
    <w:rsid w:val="002527B5"/>
    <w:rsid w:val="00252888"/>
    <w:rsid w:val="002528C7"/>
    <w:rsid w:val="002528ED"/>
    <w:rsid w:val="002529B3"/>
    <w:rsid w:val="002529D3"/>
    <w:rsid w:val="00252A1A"/>
    <w:rsid w:val="00252ABE"/>
    <w:rsid w:val="00252ADC"/>
    <w:rsid w:val="00252B04"/>
    <w:rsid w:val="00252B12"/>
    <w:rsid w:val="00252B32"/>
    <w:rsid w:val="00252B36"/>
    <w:rsid w:val="00252B46"/>
    <w:rsid w:val="00252BDC"/>
    <w:rsid w:val="00252BEA"/>
    <w:rsid w:val="00252C08"/>
    <w:rsid w:val="00252C27"/>
    <w:rsid w:val="00252C44"/>
    <w:rsid w:val="00252C5C"/>
    <w:rsid w:val="00252C71"/>
    <w:rsid w:val="00252C88"/>
    <w:rsid w:val="00252C97"/>
    <w:rsid w:val="00252CA5"/>
    <w:rsid w:val="00252CAA"/>
    <w:rsid w:val="00252CBC"/>
    <w:rsid w:val="00252D23"/>
    <w:rsid w:val="00252D64"/>
    <w:rsid w:val="00252D70"/>
    <w:rsid w:val="00252D7B"/>
    <w:rsid w:val="00252D8B"/>
    <w:rsid w:val="00252D90"/>
    <w:rsid w:val="00252DA6"/>
    <w:rsid w:val="00252DFE"/>
    <w:rsid w:val="00252E55"/>
    <w:rsid w:val="00252E77"/>
    <w:rsid w:val="00252E88"/>
    <w:rsid w:val="00252EBA"/>
    <w:rsid w:val="00252EEB"/>
    <w:rsid w:val="00252EF0"/>
    <w:rsid w:val="00252F2B"/>
    <w:rsid w:val="00252F35"/>
    <w:rsid w:val="00252F39"/>
    <w:rsid w:val="00252F53"/>
    <w:rsid w:val="00252F95"/>
    <w:rsid w:val="00252F9A"/>
    <w:rsid w:val="00252FF8"/>
    <w:rsid w:val="00253012"/>
    <w:rsid w:val="00253055"/>
    <w:rsid w:val="00253065"/>
    <w:rsid w:val="00253070"/>
    <w:rsid w:val="00253090"/>
    <w:rsid w:val="002530D1"/>
    <w:rsid w:val="002530D4"/>
    <w:rsid w:val="00253107"/>
    <w:rsid w:val="0025314E"/>
    <w:rsid w:val="00253198"/>
    <w:rsid w:val="0025319B"/>
    <w:rsid w:val="00253224"/>
    <w:rsid w:val="00253245"/>
    <w:rsid w:val="00253254"/>
    <w:rsid w:val="00253262"/>
    <w:rsid w:val="00253285"/>
    <w:rsid w:val="0025330F"/>
    <w:rsid w:val="00253362"/>
    <w:rsid w:val="00253395"/>
    <w:rsid w:val="0025339C"/>
    <w:rsid w:val="002533B4"/>
    <w:rsid w:val="00253419"/>
    <w:rsid w:val="0025342F"/>
    <w:rsid w:val="0025343B"/>
    <w:rsid w:val="0025344D"/>
    <w:rsid w:val="00253463"/>
    <w:rsid w:val="00253485"/>
    <w:rsid w:val="00253499"/>
    <w:rsid w:val="002534B8"/>
    <w:rsid w:val="002534C2"/>
    <w:rsid w:val="002534EF"/>
    <w:rsid w:val="00253563"/>
    <w:rsid w:val="0025358E"/>
    <w:rsid w:val="002535A0"/>
    <w:rsid w:val="002535B4"/>
    <w:rsid w:val="002535DD"/>
    <w:rsid w:val="00253657"/>
    <w:rsid w:val="002536A2"/>
    <w:rsid w:val="002536AF"/>
    <w:rsid w:val="002536B4"/>
    <w:rsid w:val="002536BC"/>
    <w:rsid w:val="00253718"/>
    <w:rsid w:val="00253742"/>
    <w:rsid w:val="0025376F"/>
    <w:rsid w:val="002537A7"/>
    <w:rsid w:val="002537E5"/>
    <w:rsid w:val="0025386D"/>
    <w:rsid w:val="002538C3"/>
    <w:rsid w:val="0025390B"/>
    <w:rsid w:val="00253914"/>
    <w:rsid w:val="00253919"/>
    <w:rsid w:val="0025392B"/>
    <w:rsid w:val="0025397F"/>
    <w:rsid w:val="00253986"/>
    <w:rsid w:val="00253998"/>
    <w:rsid w:val="002539BC"/>
    <w:rsid w:val="002539C6"/>
    <w:rsid w:val="002539DD"/>
    <w:rsid w:val="00253A2B"/>
    <w:rsid w:val="00253A34"/>
    <w:rsid w:val="00253A7E"/>
    <w:rsid w:val="00253A96"/>
    <w:rsid w:val="00253AA5"/>
    <w:rsid w:val="00253AED"/>
    <w:rsid w:val="00253AF7"/>
    <w:rsid w:val="00253B5A"/>
    <w:rsid w:val="00253B70"/>
    <w:rsid w:val="00253B98"/>
    <w:rsid w:val="00253BBE"/>
    <w:rsid w:val="00253C17"/>
    <w:rsid w:val="00253C4B"/>
    <w:rsid w:val="00253C63"/>
    <w:rsid w:val="00253C69"/>
    <w:rsid w:val="00253C92"/>
    <w:rsid w:val="00253CBA"/>
    <w:rsid w:val="00253CBB"/>
    <w:rsid w:val="00253CC4"/>
    <w:rsid w:val="00253CDD"/>
    <w:rsid w:val="00253CF9"/>
    <w:rsid w:val="00253D01"/>
    <w:rsid w:val="00253D0B"/>
    <w:rsid w:val="00253D0E"/>
    <w:rsid w:val="00253D41"/>
    <w:rsid w:val="00253D62"/>
    <w:rsid w:val="00253D70"/>
    <w:rsid w:val="00253DF3"/>
    <w:rsid w:val="00253E21"/>
    <w:rsid w:val="00253E5B"/>
    <w:rsid w:val="00253E7B"/>
    <w:rsid w:val="00253E87"/>
    <w:rsid w:val="00253EA8"/>
    <w:rsid w:val="00253EF4"/>
    <w:rsid w:val="00253F36"/>
    <w:rsid w:val="00253F71"/>
    <w:rsid w:val="00253F98"/>
    <w:rsid w:val="00253FF1"/>
    <w:rsid w:val="00254010"/>
    <w:rsid w:val="00254051"/>
    <w:rsid w:val="002540BF"/>
    <w:rsid w:val="002540C9"/>
    <w:rsid w:val="002540E4"/>
    <w:rsid w:val="00254115"/>
    <w:rsid w:val="0025413E"/>
    <w:rsid w:val="0025414A"/>
    <w:rsid w:val="00254187"/>
    <w:rsid w:val="002541A3"/>
    <w:rsid w:val="002541A9"/>
    <w:rsid w:val="002541BA"/>
    <w:rsid w:val="002541C1"/>
    <w:rsid w:val="002541C7"/>
    <w:rsid w:val="002541DF"/>
    <w:rsid w:val="00254296"/>
    <w:rsid w:val="00254299"/>
    <w:rsid w:val="002542A6"/>
    <w:rsid w:val="002542B9"/>
    <w:rsid w:val="00254310"/>
    <w:rsid w:val="0025438A"/>
    <w:rsid w:val="002543D1"/>
    <w:rsid w:val="002543FF"/>
    <w:rsid w:val="00254481"/>
    <w:rsid w:val="00254486"/>
    <w:rsid w:val="002544BA"/>
    <w:rsid w:val="00254507"/>
    <w:rsid w:val="0025450B"/>
    <w:rsid w:val="0025450D"/>
    <w:rsid w:val="0025452C"/>
    <w:rsid w:val="002545B0"/>
    <w:rsid w:val="002545D2"/>
    <w:rsid w:val="00254677"/>
    <w:rsid w:val="002546AE"/>
    <w:rsid w:val="002546D0"/>
    <w:rsid w:val="0025471B"/>
    <w:rsid w:val="00254732"/>
    <w:rsid w:val="00254760"/>
    <w:rsid w:val="00254769"/>
    <w:rsid w:val="0025477A"/>
    <w:rsid w:val="0025477D"/>
    <w:rsid w:val="002547A2"/>
    <w:rsid w:val="002547A3"/>
    <w:rsid w:val="002547BC"/>
    <w:rsid w:val="002547C2"/>
    <w:rsid w:val="002547DD"/>
    <w:rsid w:val="002547E3"/>
    <w:rsid w:val="00254836"/>
    <w:rsid w:val="00254848"/>
    <w:rsid w:val="00254854"/>
    <w:rsid w:val="002548C4"/>
    <w:rsid w:val="002548C9"/>
    <w:rsid w:val="002548EB"/>
    <w:rsid w:val="00254964"/>
    <w:rsid w:val="0025496A"/>
    <w:rsid w:val="0025499E"/>
    <w:rsid w:val="002549D1"/>
    <w:rsid w:val="002549DE"/>
    <w:rsid w:val="00254A10"/>
    <w:rsid w:val="00254A52"/>
    <w:rsid w:val="00254A60"/>
    <w:rsid w:val="00254A83"/>
    <w:rsid w:val="00254AF3"/>
    <w:rsid w:val="00254B11"/>
    <w:rsid w:val="00254B3D"/>
    <w:rsid w:val="00254B84"/>
    <w:rsid w:val="00254BA8"/>
    <w:rsid w:val="00254BB4"/>
    <w:rsid w:val="00254C11"/>
    <w:rsid w:val="00254C1F"/>
    <w:rsid w:val="00254C2D"/>
    <w:rsid w:val="00254C48"/>
    <w:rsid w:val="00254C6A"/>
    <w:rsid w:val="00254CA8"/>
    <w:rsid w:val="00254CC1"/>
    <w:rsid w:val="00254CC3"/>
    <w:rsid w:val="00254D06"/>
    <w:rsid w:val="00254D1C"/>
    <w:rsid w:val="00254D33"/>
    <w:rsid w:val="00254D3B"/>
    <w:rsid w:val="00254DC0"/>
    <w:rsid w:val="00254DC1"/>
    <w:rsid w:val="00254DD9"/>
    <w:rsid w:val="00254DEA"/>
    <w:rsid w:val="00254DF4"/>
    <w:rsid w:val="00254DFB"/>
    <w:rsid w:val="00254E0C"/>
    <w:rsid w:val="00254E1A"/>
    <w:rsid w:val="00254E2E"/>
    <w:rsid w:val="00254E43"/>
    <w:rsid w:val="00254E6D"/>
    <w:rsid w:val="00254E92"/>
    <w:rsid w:val="00254EC7"/>
    <w:rsid w:val="00254F07"/>
    <w:rsid w:val="00254F77"/>
    <w:rsid w:val="00254F88"/>
    <w:rsid w:val="00254F8A"/>
    <w:rsid w:val="00254FA0"/>
    <w:rsid w:val="00254FCA"/>
    <w:rsid w:val="00254FF5"/>
    <w:rsid w:val="00254FFA"/>
    <w:rsid w:val="00255008"/>
    <w:rsid w:val="0025504D"/>
    <w:rsid w:val="002550A7"/>
    <w:rsid w:val="002550AA"/>
    <w:rsid w:val="0025510A"/>
    <w:rsid w:val="00255117"/>
    <w:rsid w:val="0025511B"/>
    <w:rsid w:val="00255133"/>
    <w:rsid w:val="00255187"/>
    <w:rsid w:val="002551AE"/>
    <w:rsid w:val="00255255"/>
    <w:rsid w:val="002552C8"/>
    <w:rsid w:val="002552CB"/>
    <w:rsid w:val="002552D5"/>
    <w:rsid w:val="0025531D"/>
    <w:rsid w:val="0025531E"/>
    <w:rsid w:val="00255334"/>
    <w:rsid w:val="00255339"/>
    <w:rsid w:val="00255346"/>
    <w:rsid w:val="00255382"/>
    <w:rsid w:val="002553A6"/>
    <w:rsid w:val="002553AC"/>
    <w:rsid w:val="002553B9"/>
    <w:rsid w:val="002554E0"/>
    <w:rsid w:val="0025553D"/>
    <w:rsid w:val="002555AC"/>
    <w:rsid w:val="002555E4"/>
    <w:rsid w:val="00255655"/>
    <w:rsid w:val="00255683"/>
    <w:rsid w:val="0025569F"/>
    <w:rsid w:val="00255722"/>
    <w:rsid w:val="00255767"/>
    <w:rsid w:val="002557D6"/>
    <w:rsid w:val="0025580D"/>
    <w:rsid w:val="0025580F"/>
    <w:rsid w:val="00255815"/>
    <w:rsid w:val="0025583F"/>
    <w:rsid w:val="0025584B"/>
    <w:rsid w:val="00255858"/>
    <w:rsid w:val="002558A2"/>
    <w:rsid w:val="0025590D"/>
    <w:rsid w:val="0025590E"/>
    <w:rsid w:val="00255913"/>
    <w:rsid w:val="00255942"/>
    <w:rsid w:val="00255958"/>
    <w:rsid w:val="00255985"/>
    <w:rsid w:val="002559B4"/>
    <w:rsid w:val="002559E8"/>
    <w:rsid w:val="00255A2F"/>
    <w:rsid w:val="00255A32"/>
    <w:rsid w:val="00255A62"/>
    <w:rsid w:val="00255ADC"/>
    <w:rsid w:val="00255AE2"/>
    <w:rsid w:val="00255B16"/>
    <w:rsid w:val="00255B20"/>
    <w:rsid w:val="00255B41"/>
    <w:rsid w:val="00255B79"/>
    <w:rsid w:val="00255B7E"/>
    <w:rsid w:val="00255BE9"/>
    <w:rsid w:val="00255C11"/>
    <w:rsid w:val="00255C26"/>
    <w:rsid w:val="00255C5D"/>
    <w:rsid w:val="00255C7B"/>
    <w:rsid w:val="00255CAC"/>
    <w:rsid w:val="00255CBD"/>
    <w:rsid w:val="00255CF1"/>
    <w:rsid w:val="00255D06"/>
    <w:rsid w:val="00255D0D"/>
    <w:rsid w:val="00255D30"/>
    <w:rsid w:val="00255D50"/>
    <w:rsid w:val="00255D5B"/>
    <w:rsid w:val="00255D5F"/>
    <w:rsid w:val="00255D8A"/>
    <w:rsid w:val="00255DBD"/>
    <w:rsid w:val="00255DF8"/>
    <w:rsid w:val="00255E0F"/>
    <w:rsid w:val="00255E2A"/>
    <w:rsid w:val="00255E2C"/>
    <w:rsid w:val="00255E2F"/>
    <w:rsid w:val="00255E3B"/>
    <w:rsid w:val="00255E46"/>
    <w:rsid w:val="00255E77"/>
    <w:rsid w:val="00255E99"/>
    <w:rsid w:val="00255EB6"/>
    <w:rsid w:val="00255ED3"/>
    <w:rsid w:val="00255F01"/>
    <w:rsid w:val="00255F03"/>
    <w:rsid w:val="00255F8D"/>
    <w:rsid w:val="00255FAE"/>
    <w:rsid w:val="00255FFD"/>
    <w:rsid w:val="0025604D"/>
    <w:rsid w:val="00256083"/>
    <w:rsid w:val="002560EC"/>
    <w:rsid w:val="0025611A"/>
    <w:rsid w:val="00256125"/>
    <w:rsid w:val="0025616A"/>
    <w:rsid w:val="002561A9"/>
    <w:rsid w:val="002561AF"/>
    <w:rsid w:val="002561BE"/>
    <w:rsid w:val="002561D0"/>
    <w:rsid w:val="002561D5"/>
    <w:rsid w:val="00256226"/>
    <w:rsid w:val="00256292"/>
    <w:rsid w:val="002562C8"/>
    <w:rsid w:val="002562EB"/>
    <w:rsid w:val="00256300"/>
    <w:rsid w:val="00256333"/>
    <w:rsid w:val="0025638E"/>
    <w:rsid w:val="002563A4"/>
    <w:rsid w:val="002563AE"/>
    <w:rsid w:val="002563B7"/>
    <w:rsid w:val="002563F2"/>
    <w:rsid w:val="00256433"/>
    <w:rsid w:val="00256462"/>
    <w:rsid w:val="002564C9"/>
    <w:rsid w:val="002564EC"/>
    <w:rsid w:val="002564F9"/>
    <w:rsid w:val="00256554"/>
    <w:rsid w:val="00256561"/>
    <w:rsid w:val="00256576"/>
    <w:rsid w:val="002565AA"/>
    <w:rsid w:val="002565B7"/>
    <w:rsid w:val="002565CB"/>
    <w:rsid w:val="0025660B"/>
    <w:rsid w:val="00256632"/>
    <w:rsid w:val="00256655"/>
    <w:rsid w:val="002566A6"/>
    <w:rsid w:val="00256724"/>
    <w:rsid w:val="00256730"/>
    <w:rsid w:val="0025673E"/>
    <w:rsid w:val="00256745"/>
    <w:rsid w:val="00256747"/>
    <w:rsid w:val="00256778"/>
    <w:rsid w:val="00256780"/>
    <w:rsid w:val="00256788"/>
    <w:rsid w:val="002567B0"/>
    <w:rsid w:val="002567BE"/>
    <w:rsid w:val="002567F3"/>
    <w:rsid w:val="0025681E"/>
    <w:rsid w:val="00256844"/>
    <w:rsid w:val="00256847"/>
    <w:rsid w:val="00256853"/>
    <w:rsid w:val="0025685A"/>
    <w:rsid w:val="00256895"/>
    <w:rsid w:val="002568D5"/>
    <w:rsid w:val="00256905"/>
    <w:rsid w:val="0025690E"/>
    <w:rsid w:val="00256939"/>
    <w:rsid w:val="002569C5"/>
    <w:rsid w:val="00256A14"/>
    <w:rsid w:val="00256A34"/>
    <w:rsid w:val="00256A38"/>
    <w:rsid w:val="00256A7A"/>
    <w:rsid w:val="00256A80"/>
    <w:rsid w:val="00256A99"/>
    <w:rsid w:val="00256AF3"/>
    <w:rsid w:val="00256B79"/>
    <w:rsid w:val="00256B8C"/>
    <w:rsid w:val="00256BC8"/>
    <w:rsid w:val="00256BFD"/>
    <w:rsid w:val="00256C32"/>
    <w:rsid w:val="00256CCA"/>
    <w:rsid w:val="00256CFD"/>
    <w:rsid w:val="00256D17"/>
    <w:rsid w:val="00256D19"/>
    <w:rsid w:val="00256D4E"/>
    <w:rsid w:val="00256DE7"/>
    <w:rsid w:val="00256DF6"/>
    <w:rsid w:val="00256E2A"/>
    <w:rsid w:val="00256E93"/>
    <w:rsid w:val="00256ED5"/>
    <w:rsid w:val="00256EE1"/>
    <w:rsid w:val="00256EF6"/>
    <w:rsid w:val="00256F03"/>
    <w:rsid w:val="00256F2A"/>
    <w:rsid w:val="00256F3A"/>
    <w:rsid w:val="00256F43"/>
    <w:rsid w:val="00256FFA"/>
    <w:rsid w:val="0025700E"/>
    <w:rsid w:val="00257017"/>
    <w:rsid w:val="00257076"/>
    <w:rsid w:val="002570B4"/>
    <w:rsid w:val="002570F7"/>
    <w:rsid w:val="0025714C"/>
    <w:rsid w:val="00257168"/>
    <w:rsid w:val="00257178"/>
    <w:rsid w:val="002571BF"/>
    <w:rsid w:val="0025720B"/>
    <w:rsid w:val="0025720C"/>
    <w:rsid w:val="00257216"/>
    <w:rsid w:val="0025721C"/>
    <w:rsid w:val="00257243"/>
    <w:rsid w:val="00257268"/>
    <w:rsid w:val="00257283"/>
    <w:rsid w:val="002572A1"/>
    <w:rsid w:val="002572FD"/>
    <w:rsid w:val="002573D4"/>
    <w:rsid w:val="002573D6"/>
    <w:rsid w:val="002573E3"/>
    <w:rsid w:val="00257412"/>
    <w:rsid w:val="00257428"/>
    <w:rsid w:val="00257454"/>
    <w:rsid w:val="0025749E"/>
    <w:rsid w:val="002574AB"/>
    <w:rsid w:val="002574C4"/>
    <w:rsid w:val="002574D5"/>
    <w:rsid w:val="0025750F"/>
    <w:rsid w:val="00257550"/>
    <w:rsid w:val="0025755D"/>
    <w:rsid w:val="0025759A"/>
    <w:rsid w:val="002575B8"/>
    <w:rsid w:val="00257641"/>
    <w:rsid w:val="00257670"/>
    <w:rsid w:val="002576BA"/>
    <w:rsid w:val="002576C9"/>
    <w:rsid w:val="002576F3"/>
    <w:rsid w:val="00257736"/>
    <w:rsid w:val="0025773B"/>
    <w:rsid w:val="00257743"/>
    <w:rsid w:val="00257749"/>
    <w:rsid w:val="00257757"/>
    <w:rsid w:val="0025776C"/>
    <w:rsid w:val="00257779"/>
    <w:rsid w:val="0025777E"/>
    <w:rsid w:val="00257784"/>
    <w:rsid w:val="002577A4"/>
    <w:rsid w:val="002577C7"/>
    <w:rsid w:val="00257805"/>
    <w:rsid w:val="00257837"/>
    <w:rsid w:val="00257868"/>
    <w:rsid w:val="002578DC"/>
    <w:rsid w:val="002578F4"/>
    <w:rsid w:val="0025792A"/>
    <w:rsid w:val="00257933"/>
    <w:rsid w:val="00257943"/>
    <w:rsid w:val="0025795E"/>
    <w:rsid w:val="002579C0"/>
    <w:rsid w:val="002579C8"/>
    <w:rsid w:val="002579CB"/>
    <w:rsid w:val="002579CF"/>
    <w:rsid w:val="00257A19"/>
    <w:rsid w:val="00257A53"/>
    <w:rsid w:val="00257AD5"/>
    <w:rsid w:val="00257AF3"/>
    <w:rsid w:val="00257B02"/>
    <w:rsid w:val="00257B16"/>
    <w:rsid w:val="00257B7F"/>
    <w:rsid w:val="00257B81"/>
    <w:rsid w:val="00257B9B"/>
    <w:rsid w:val="00257C17"/>
    <w:rsid w:val="00257C52"/>
    <w:rsid w:val="00257C8C"/>
    <w:rsid w:val="00257CD5"/>
    <w:rsid w:val="00257D19"/>
    <w:rsid w:val="00257D22"/>
    <w:rsid w:val="00257D50"/>
    <w:rsid w:val="00257DB1"/>
    <w:rsid w:val="00257E56"/>
    <w:rsid w:val="00257E61"/>
    <w:rsid w:val="00257E8E"/>
    <w:rsid w:val="00257EAD"/>
    <w:rsid w:val="00257EAF"/>
    <w:rsid w:val="00257F38"/>
    <w:rsid w:val="00257F4F"/>
    <w:rsid w:val="00257F71"/>
    <w:rsid w:val="00257F76"/>
    <w:rsid w:val="00257F7D"/>
    <w:rsid w:val="00257F83"/>
    <w:rsid w:val="00257F9B"/>
    <w:rsid w:val="00257FA5"/>
    <w:rsid w:val="00257FEC"/>
    <w:rsid w:val="00257FF1"/>
    <w:rsid w:val="00260014"/>
    <w:rsid w:val="0026002D"/>
    <w:rsid w:val="00260040"/>
    <w:rsid w:val="00260048"/>
    <w:rsid w:val="00260056"/>
    <w:rsid w:val="00260070"/>
    <w:rsid w:val="00260082"/>
    <w:rsid w:val="00260087"/>
    <w:rsid w:val="002600B1"/>
    <w:rsid w:val="002600B4"/>
    <w:rsid w:val="002600D4"/>
    <w:rsid w:val="002600E6"/>
    <w:rsid w:val="002600EC"/>
    <w:rsid w:val="00260121"/>
    <w:rsid w:val="00260159"/>
    <w:rsid w:val="002601A4"/>
    <w:rsid w:val="002601F6"/>
    <w:rsid w:val="0026020E"/>
    <w:rsid w:val="0026021E"/>
    <w:rsid w:val="0026028A"/>
    <w:rsid w:val="0026028E"/>
    <w:rsid w:val="002602C0"/>
    <w:rsid w:val="002602D1"/>
    <w:rsid w:val="00260319"/>
    <w:rsid w:val="00260326"/>
    <w:rsid w:val="00260370"/>
    <w:rsid w:val="00260379"/>
    <w:rsid w:val="0026038C"/>
    <w:rsid w:val="0026039C"/>
    <w:rsid w:val="002603D0"/>
    <w:rsid w:val="00260403"/>
    <w:rsid w:val="00260411"/>
    <w:rsid w:val="0026043D"/>
    <w:rsid w:val="00260450"/>
    <w:rsid w:val="002604F4"/>
    <w:rsid w:val="00260590"/>
    <w:rsid w:val="002605C1"/>
    <w:rsid w:val="002605F4"/>
    <w:rsid w:val="002605F6"/>
    <w:rsid w:val="0026062E"/>
    <w:rsid w:val="002606B0"/>
    <w:rsid w:val="002606D0"/>
    <w:rsid w:val="002606D4"/>
    <w:rsid w:val="002606F1"/>
    <w:rsid w:val="00260734"/>
    <w:rsid w:val="0026073B"/>
    <w:rsid w:val="00260746"/>
    <w:rsid w:val="0026074C"/>
    <w:rsid w:val="002607B3"/>
    <w:rsid w:val="002607FD"/>
    <w:rsid w:val="00260824"/>
    <w:rsid w:val="00260849"/>
    <w:rsid w:val="0026084D"/>
    <w:rsid w:val="00260879"/>
    <w:rsid w:val="002608A0"/>
    <w:rsid w:val="00260906"/>
    <w:rsid w:val="0026090B"/>
    <w:rsid w:val="00260945"/>
    <w:rsid w:val="0026095D"/>
    <w:rsid w:val="0026098A"/>
    <w:rsid w:val="002609B4"/>
    <w:rsid w:val="00260A32"/>
    <w:rsid w:val="00260A63"/>
    <w:rsid w:val="00260AB0"/>
    <w:rsid w:val="00260B01"/>
    <w:rsid w:val="00260B4C"/>
    <w:rsid w:val="00260B7B"/>
    <w:rsid w:val="00260BC5"/>
    <w:rsid w:val="00260BC7"/>
    <w:rsid w:val="00260C44"/>
    <w:rsid w:val="00260C4F"/>
    <w:rsid w:val="00260C69"/>
    <w:rsid w:val="00260C75"/>
    <w:rsid w:val="00260CE8"/>
    <w:rsid w:val="00260D1A"/>
    <w:rsid w:val="00260D36"/>
    <w:rsid w:val="00260D44"/>
    <w:rsid w:val="00260D45"/>
    <w:rsid w:val="00260D6C"/>
    <w:rsid w:val="00260D9E"/>
    <w:rsid w:val="00260DBB"/>
    <w:rsid w:val="00260E05"/>
    <w:rsid w:val="00260E13"/>
    <w:rsid w:val="00260E46"/>
    <w:rsid w:val="00260E9B"/>
    <w:rsid w:val="00260EAE"/>
    <w:rsid w:val="00260ECD"/>
    <w:rsid w:val="00260F03"/>
    <w:rsid w:val="00260F0F"/>
    <w:rsid w:val="00260F39"/>
    <w:rsid w:val="00260F48"/>
    <w:rsid w:val="00260F68"/>
    <w:rsid w:val="00260F77"/>
    <w:rsid w:val="00260FC5"/>
    <w:rsid w:val="00261026"/>
    <w:rsid w:val="00261058"/>
    <w:rsid w:val="0026108E"/>
    <w:rsid w:val="0026109B"/>
    <w:rsid w:val="002610CC"/>
    <w:rsid w:val="002610EB"/>
    <w:rsid w:val="00261104"/>
    <w:rsid w:val="00261106"/>
    <w:rsid w:val="0026110C"/>
    <w:rsid w:val="00261163"/>
    <w:rsid w:val="0026116F"/>
    <w:rsid w:val="002611C4"/>
    <w:rsid w:val="002611CD"/>
    <w:rsid w:val="002611FC"/>
    <w:rsid w:val="00261209"/>
    <w:rsid w:val="00261228"/>
    <w:rsid w:val="00261244"/>
    <w:rsid w:val="0026126A"/>
    <w:rsid w:val="00261288"/>
    <w:rsid w:val="002612CA"/>
    <w:rsid w:val="002612F9"/>
    <w:rsid w:val="00261302"/>
    <w:rsid w:val="0026133B"/>
    <w:rsid w:val="00261354"/>
    <w:rsid w:val="00261365"/>
    <w:rsid w:val="0026138E"/>
    <w:rsid w:val="00261397"/>
    <w:rsid w:val="0026139C"/>
    <w:rsid w:val="002613C0"/>
    <w:rsid w:val="002613D8"/>
    <w:rsid w:val="002613EB"/>
    <w:rsid w:val="0026144C"/>
    <w:rsid w:val="0026146C"/>
    <w:rsid w:val="0026147F"/>
    <w:rsid w:val="00261480"/>
    <w:rsid w:val="002614BC"/>
    <w:rsid w:val="002614C3"/>
    <w:rsid w:val="002614E6"/>
    <w:rsid w:val="0026150C"/>
    <w:rsid w:val="0026152D"/>
    <w:rsid w:val="0026154D"/>
    <w:rsid w:val="0026157F"/>
    <w:rsid w:val="002615A4"/>
    <w:rsid w:val="002615B1"/>
    <w:rsid w:val="002615D7"/>
    <w:rsid w:val="0026162F"/>
    <w:rsid w:val="00261639"/>
    <w:rsid w:val="00261649"/>
    <w:rsid w:val="0026167F"/>
    <w:rsid w:val="0026168E"/>
    <w:rsid w:val="002616CD"/>
    <w:rsid w:val="002616EC"/>
    <w:rsid w:val="002616F2"/>
    <w:rsid w:val="002616FA"/>
    <w:rsid w:val="00261739"/>
    <w:rsid w:val="00261743"/>
    <w:rsid w:val="00261758"/>
    <w:rsid w:val="00261798"/>
    <w:rsid w:val="002617C1"/>
    <w:rsid w:val="00261844"/>
    <w:rsid w:val="0026185C"/>
    <w:rsid w:val="00261869"/>
    <w:rsid w:val="0026187F"/>
    <w:rsid w:val="00261886"/>
    <w:rsid w:val="00261899"/>
    <w:rsid w:val="0026189D"/>
    <w:rsid w:val="002618A8"/>
    <w:rsid w:val="002618BA"/>
    <w:rsid w:val="002618BB"/>
    <w:rsid w:val="002618C7"/>
    <w:rsid w:val="002618F2"/>
    <w:rsid w:val="00261922"/>
    <w:rsid w:val="0026194C"/>
    <w:rsid w:val="00261981"/>
    <w:rsid w:val="002619AB"/>
    <w:rsid w:val="002619D3"/>
    <w:rsid w:val="00261A58"/>
    <w:rsid w:val="00261A61"/>
    <w:rsid w:val="00261A9A"/>
    <w:rsid w:val="00261A9E"/>
    <w:rsid w:val="00261AAF"/>
    <w:rsid w:val="00261B06"/>
    <w:rsid w:val="00261B2E"/>
    <w:rsid w:val="00261B9B"/>
    <w:rsid w:val="00261BAA"/>
    <w:rsid w:val="00261BE4"/>
    <w:rsid w:val="00261BE7"/>
    <w:rsid w:val="00261BE9"/>
    <w:rsid w:val="00261C16"/>
    <w:rsid w:val="00261C1A"/>
    <w:rsid w:val="00261C70"/>
    <w:rsid w:val="00261C8F"/>
    <w:rsid w:val="00261C98"/>
    <w:rsid w:val="00261CBB"/>
    <w:rsid w:val="00261CD9"/>
    <w:rsid w:val="00261D4B"/>
    <w:rsid w:val="00261D6D"/>
    <w:rsid w:val="00261D9C"/>
    <w:rsid w:val="00261DDE"/>
    <w:rsid w:val="00261DEC"/>
    <w:rsid w:val="00261E01"/>
    <w:rsid w:val="00261E6A"/>
    <w:rsid w:val="00261E6C"/>
    <w:rsid w:val="00261E7E"/>
    <w:rsid w:val="00261E89"/>
    <w:rsid w:val="00261ED8"/>
    <w:rsid w:val="00261EE4"/>
    <w:rsid w:val="00261EE7"/>
    <w:rsid w:val="00261F36"/>
    <w:rsid w:val="00261F42"/>
    <w:rsid w:val="00261F7C"/>
    <w:rsid w:val="00261F92"/>
    <w:rsid w:val="00261F9E"/>
    <w:rsid w:val="00261FAD"/>
    <w:rsid w:val="00261FD8"/>
    <w:rsid w:val="00262033"/>
    <w:rsid w:val="0026204E"/>
    <w:rsid w:val="002620D3"/>
    <w:rsid w:val="002620DE"/>
    <w:rsid w:val="002620E1"/>
    <w:rsid w:val="0026212C"/>
    <w:rsid w:val="0026218A"/>
    <w:rsid w:val="00262205"/>
    <w:rsid w:val="0026221C"/>
    <w:rsid w:val="0026226A"/>
    <w:rsid w:val="00262283"/>
    <w:rsid w:val="002622B0"/>
    <w:rsid w:val="002622D3"/>
    <w:rsid w:val="002622F6"/>
    <w:rsid w:val="00262302"/>
    <w:rsid w:val="0026236A"/>
    <w:rsid w:val="00262396"/>
    <w:rsid w:val="002623BE"/>
    <w:rsid w:val="002623E8"/>
    <w:rsid w:val="00262426"/>
    <w:rsid w:val="0026242A"/>
    <w:rsid w:val="00262444"/>
    <w:rsid w:val="0026246C"/>
    <w:rsid w:val="0026246D"/>
    <w:rsid w:val="0026247D"/>
    <w:rsid w:val="002624C9"/>
    <w:rsid w:val="00262515"/>
    <w:rsid w:val="00262535"/>
    <w:rsid w:val="00262541"/>
    <w:rsid w:val="0026259A"/>
    <w:rsid w:val="002625BC"/>
    <w:rsid w:val="002625CA"/>
    <w:rsid w:val="002625D9"/>
    <w:rsid w:val="00262629"/>
    <w:rsid w:val="00262648"/>
    <w:rsid w:val="00262674"/>
    <w:rsid w:val="002626F3"/>
    <w:rsid w:val="002626F7"/>
    <w:rsid w:val="00262745"/>
    <w:rsid w:val="00262798"/>
    <w:rsid w:val="002627AA"/>
    <w:rsid w:val="002627B7"/>
    <w:rsid w:val="002627E8"/>
    <w:rsid w:val="002627EB"/>
    <w:rsid w:val="00262801"/>
    <w:rsid w:val="0026284A"/>
    <w:rsid w:val="00262866"/>
    <w:rsid w:val="002628C1"/>
    <w:rsid w:val="0026296F"/>
    <w:rsid w:val="002629E1"/>
    <w:rsid w:val="002629F9"/>
    <w:rsid w:val="00262A50"/>
    <w:rsid w:val="00262AC0"/>
    <w:rsid w:val="00262AF1"/>
    <w:rsid w:val="00262B00"/>
    <w:rsid w:val="00262B07"/>
    <w:rsid w:val="00262B09"/>
    <w:rsid w:val="00262B29"/>
    <w:rsid w:val="00262B3A"/>
    <w:rsid w:val="00262B3C"/>
    <w:rsid w:val="00262B62"/>
    <w:rsid w:val="00262B88"/>
    <w:rsid w:val="00262B89"/>
    <w:rsid w:val="00262B8A"/>
    <w:rsid w:val="00262BA8"/>
    <w:rsid w:val="00262BC8"/>
    <w:rsid w:val="00262BFD"/>
    <w:rsid w:val="00262C10"/>
    <w:rsid w:val="00262C1C"/>
    <w:rsid w:val="00262C68"/>
    <w:rsid w:val="00262CE6"/>
    <w:rsid w:val="00262CF8"/>
    <w:rsid w:val="00262D62"/>
    <w:rsid w:val="00262D86"/>
    <w:rsid w:val="00262D8A"/>
    <w:rsid w:val="00262DA3"/>
    <w:rsid w:val="00262DAC"/>
    <w:rsid w:val="00262E82"/>
    <w:rsid w:val="00262E9F"/>
    <w:rsid w:val="00262EA5"/>
    <w:rsid w:val="00262EBC"/>
    <w:rsid w:val="00262ED8"/>
    <w:rsid w:val="00262F41"/>
    <w:rsid w:val="00262F42"/>
    <w:rsid w:val="00262F85"/>
    <w:rsid w:val="00262F87"/>
    <w:rsid w:val="00262F88"/>
    <w:rsid w:val="00262FF7"/>
    <w:rsid w:val="0026303A"/>
    <w:rsid w:val="002630FD"/>
    <w:rsid w:val="0026312D"/>
    <w:rsid w:val="00263154"/>
    <w:rsid w:val="0026315B"/>
    <w:rsid w:val="00263169"/>
    <w:rsid w:val="002631A9"/>
    <w:rsid w:val="002631BC"/>
    <w:rsid w:val="00263214"/>
    <w:rsid w:val="0026322C"/>
    <w:rsid w:val="00263232"/>
    <w:rsid w:val="0026323B"/>
    <w:rsid w:val="0026323D"/>
    <w:rsid w:val="00263266"/>
    <w:rsid w:val="00263272"/>
    <w:rsid w:val="0026327C"/>
    <w:rsid w:val="002632AD"/>
    <w:rsid w:val="002632B1"/>
    <w:rsid w:val="002633BF"/>
    <w:rsid w:val="002633C1"/>
    <w:rsid w:val="00263421"/>
    <w:rsid w:val="00263442"/>
    <w:rsid w:val="0026344A"/>
    <w:rsid w:val="00263466"/>
    <w:rsid w:val="002634BC"/>
    <w:rsid w:val="002634F7"/>
    <w:rsid w:val="00263526"/>
    <w:rsid w:val="0026352B"/>
    <w:rsid w:val="0026352E"/>
    <w:rsid w:val="0026355A"/>
    <w:rsid w:val="00263578"/>
    <w:rsid w:val="00263581"/>
    <w:rsid w:val="002635D2"/>
    <w:rsid w:val="002635E0"/>
    <w:rsid w:val="002635FD"/>
    <w:rsid w:val="0026363B"/>
    <w:rsid w:val="00263667"/>
    <w:rsid w:val="00263672"/>
    <w:rsid w:val="00263679"/>
    <w:rsid w:val="002636A5"/>
    <w:rsid w:val="002636F7"/>
    <w:rsid w:val="0026371D"/>
    <w:rsid w:val="0026376C"/>
    <w:rsid w:val="002637AF"/>
    <w:rsid w:val="002637CA"/>
    <w:rsid w:val="002637FB"/>
    <w:rsid w:val="0026385C"/>
    <w:rsid w:val="0026386F"/>
    <w:rsid w:val="00263879"/>
    <w:rsid w:val="0026388B"/>
    <w:rsid w:val="00263904"/>
    <w:rsid w:val="00263953"/>
    <w:rsid w:val="00263958"/>
    <w:rsid w:val="002639CD"/>
    <w:rsid w:val="002639D6"/>
    <w:rsid w:val="002639DA"/>
    <w:rsid w:val="002639E5"/>
    <w:rsid w:val="002639EC"/>
    <w:rsid w:val="00263A12"/>
    <w:rsid w:val="00263A24"/>
    <w:rsid w:val="00263A38"/>
    <w:rsid w:val="00263A8A"/>
    <w:rsid w:val="00263A8B"/>
    <w:rsid w:val="00263AA8"/>
    <w:rsid w:val="00263AB4"/>
    <w:rsid w:val="00263AB8"/>
    <w:rsid w:val="00263B2A"/>
    <w:rsid w:val="00263B33"/>
    <w:rsid w:val="00263B3D"/>
    <w:rsid w:val="00263B49"/>
    <w:rsid w:val="00263B8C"/>
    <w:rsid w:val="00263C13"/>
    <w:rsid w:val="00263C5C"/>
    <w:rsid w:val="00263D7C"/>
    <w:rsid w:val="00263DBC"/>
    <w:rsid w:val="00263DCC"/>
    <w:rsid w:val="00263DEC"/>
    <w:rsid w:val="00263E0C"/>
    <w:rsid w:val="00263E56"/>
    <w:rsid w:val="00263E6A"/>
    <w:rsid w:val="00263E80"/>
    <w:rsid w:val="00263E97"/>
    <w:rsid w:val="00263EA0"/>
    <w:rsid w:val="00263ED7"/>
    <w:rsid w:val="00263ED8"/>
    <w:rsid w:val="00263EF6"/>
    <w:rsid w:val="00263F34"/>
    <w:rsid w:val="00263F3B"/>
    <w:rsid w:val="00263F5D"/>
    <w:rsid w:val="00263F8E"/>
    <w:rsid w:val="00264046"/>
    <w:rsid w:val="00264055"/>
    <w:rsid w:val="00264078"/>
    <w:rsid w:val="0026407D"/>
    <w:rsid w:val="002640FF"/>
    <w:rsid w:val="00264130"/>
    <w:rsid w:val="00264135"/>
    <w:rsid w:val="00264168"/>
    <w:rsid w:val="00264175"/>
    <w:rsid w:val="002641A4"/>
    <w:rsid w:val="002641BD"/>
    <w:rsid w:val="00264224"/>
    <w:rsid w:val="0026423D"/>
    <w:rsid w:val="0026423E"/>
    <w:rsid w:val="00264259"/>
    <w:rsid w:val="00264293"/>
    <w:rsid w:val="002642A2"/>
    <w:rsid w:val="002642EB"/>
    <w:rsid w:val="002642FF"/>
    <w:rsid w:val="0026430C"/>
    <w:rsid w:val="0026430E"/>
    <w:rsid w:val="00264310"/>
    <w:rsid w:val="00264326"/>
    <w:rsid w:val="00264329"/>
    <w:rsid w:val="00264350"/>
    <w:rsid w:val="00264369"/>
    <w:rsid w:val="00264387"/>
    <w:rsid w:val="0026439E"/>
    <w:rsid w:val="002643C8"/>
    <w:rsid w:val="002643E3"/>
    <w:rsid w:val="00264415"/>
    <w:rsid w:val="0026441E"/>
    <w:rsid w:val="0026449D"/>
    <w:rsid w:val="002644B6"/>
    <w:rsid w:val="002644D9"/>
    <w:rsid w:val="002644EE"/>
    <w:rsid w:val="0026454C"/>
    <w:rsid w:val="0026455E"/>
    <w:rsid w:val="0026459F"/>
    <w:rsid w:val="002645B5"/>
    <w:rsid w:val="002645BE"/>
    <w:rsid w:val="00264642"/>
    <w:rsid w:val="0026467E"/>
    <w:rsid w:val="002646B7"/>
    <w:rsid w:val="002646B9"/>
    <w:rsid w:val="002646BB"/>
    <w:rsid w:val="002646FE"/>
    <w:rsid w:val="00264726"/>
    <w:rsid w:val="00264739"/>
    <w:rsid w:val="0026473E"/>
    <w:rsid w:val="0026475D"/>
    <w:rsid w:val="00264782"/>
    <w:rsid w:val="00264788"/>
    <w:rsid w:val="002647A1"/>
    <w:rsid w:val="002647AD"/>
    <w:rsid w:val="002647FD"/>
    <w:rsid w:val="002647FE"/>
    <w:rsid w:val="0026482F"/>
    <w:rsid w:val="00264862"/>
    <w:rsid w:val="0026487D"/>
    <w:rsid w:val="00264891"/>
    <w:rsid w:val="002648BA"/>
    <w:rsid w:val="002648FE"/>
    <w:rsid w:val="00264913"/>
    <w:rsid w:val="00264952"/>
    <w:rsid w:val="00264956"/>
    <w:rsid w:val="00264975"/>
    <w:rsid w:val="002649A6"/>
    <w:rsid w:val="002649B0"/>
    <w:rsid w:val="002649D4"/>
    <w:rsid w:val="00264A09"/>
    <w:rsid w:val="00264A2C"/>
    <w:rsid w:val="00264A2F"/>
    <w:rsid w:val="00264AB5"/>
    <w:rsid w:val="00264B0D"/>
    <w:rsid w:val="00264B91"/>
    <w:rsid w:val="00264BAB"/>
    <w:rsid w:val="00264BCC"/>
    <w:rsid w:val="00264BE2"/>
    <w:rsid w:val="00264BEC"/>
    <w:rsid w:val="00264C54"/>
    <w:rsid w:val="00264C84"/>
    <w:rsid w:val="00264CE9"/>
    <w:rsid w:val="00264D0D"/>
    <w:rsid w:val="00264D5B"/>
    <w:rsid w:val="00264D6A"/>
    <w:rsid w:val="00264D96"/>
    <w:rsid w:val="00264DD3"/>
    <w:rsid w:val="00264DEE"/>
    <w:rsid w:val="00264E08"/>
    <w:rsid w:val="00264E26"/>
    <w:rsid w:val="00264E5B"/>
    <w:rsid w:val="00264E81"/>
    <w:rsid w:val="00264EBB"/>
    <w:rsid w:val="00264EDC"/>
    <w:rsid w:val="00264F28"/>
    <w:rsid w:val="00264F9D"/>
    <w:rsid w:val="00264FB6"/>
    <w:rsid w:val="00264FB7"/>
    <w:rsid w:val="00264FD8"/>
    <w:rsid w:val="00264FDC"/>
    <w:rsid w:val="00264FF3"/>
    <w:rsid w:val="00265039"/>
    <w:rsid w:val="00265050"/>
    <w:rsid w:val="0026509D"/>
    <w:rsid w:val="002650A1"/>
    <w:rsid w:val="002650E1"/>
    <w:rsid w:val="0026510D"/>
    <w:rsid w:val="00265117"/>
    <w:rsid w:val="00265125"/>
    <w:rsid w:val="00265129"/>
    <w:rsid w:val="0026512F"/>
    <w:rsid w:val="0026515F"/>
    <w:rsid w:val="00265168"/>
    <w:rsid w:val="00265188"/>
    <w:rsid w:val="002651AB"/>
    <w:rsid w:val="002651E1"/>
    <w:rsid w:val="00265225"/>
    <w:rsid w:val="00265278"/>
    <w:rsid w:val="00265286"/>
    <w:rsid w:val="002652D6"/>
    <w:rsid w:val="002652EB"/>
    <w:rsid w:val="00265353"/>
    <w:rsid w:val="00265390"/>
    <w:rsid w:val="002653B3"/>
    <w:rsid w:val="00265442"/>
    <w:rsid w:val="00265451"/>
    <w:rsid w:val="002654AD"/>
    <w:rsid w:val="002654B1"/>
    <w:rsid w:val="002654B5"/>
    <w:rsid w:val="002654BD"/>
    <w:rsid w:val="002654C7"/>
    <w:rsid w:val="002654CD"/>
    <w:rsid w:val="0026550D"/>
    <w:rsid w:val="0026552A"/>
    <w:rsid w:val="00265572"/>
    <w:rsid w:val="002655B7"/>
    <w:rsid w:val="002655D1"/>
    <w:rsid w:val="002655F0"/>
    <w:rsid w:val="002655FB"/>
    <w:rsid w:val="0026560F"/>
    <w:rsid w:val="00265637"/>
    <w:rsid w:val="0026564B"/>
    <w:rsid w:val="0026564E"/>
    <w:rsid w:val="00265682"/>
    <w:rsid w:val="00265684"/>
    <w:rsid w:val="0026569A"/>
    <w:rsid w:val="002656B7"/>
    <w:rsid w:val="002656D3"/>
    <w:rsid w:val="00265732"/>
    <w:rsid w:val="00265787"/>
    <w:rsid w:val="00265799"/>
    <w:rsid w:val="002657B9"/>
    <w:rsid w:val="002657BD"/>
    <w:rsid w:val="00265814"/>
    <w:rsid w:val="00265817"/>
    <w:rsid w:val="0026584E"/>
    <w:rsid w:val="00265878"/>
    <w:rsid w:val="0026587D"/>
    <w:rsid w:val="00265889"/>
    <w:rsid w:val="0026588C"/>
    <w:rsid w:val="002658AD"/>
    <w:rsid w:val="002658C9"/>
    <w:rsid w:val="002658F1"/>
    <w:rsid w:val="00265922"/>
    <w:rsid w:val="00265928"/>
    <w:rsid w:val="00265933"/>
    <w:rsid w:val="00265936"/>
    <w:rsid w:val="0026598F"/>
    <w:rsid w:val="002659C5"/>
    <w:rsid w:val="002659D0"/>
    <w:rsid w:val="00265A3D"/>
    <w:rsid w:val="00265A49"/>
    <w:rsid w:val="00265A5E"/>
    <w:rsid w:val="00265A71"/>
    <w:rsid w:val="00265A7B"/>
    <w:rsid w:val="00265AC0"/>
    <w:rsid w:val="00265AD6"/>
    <w:rsid w:val="00265AF4"/>
    <w:rsid w:val="00265B2E"/>
    <w:rsid w:val="00265B30"/>
    <w:rsid w:val="00265B40"/>
    <w:rsid w:val="00265B49"/>
    <w:rsid w:val="00265BA0"/>
    <w:rsid w:val="00265BB0"/>
    <w:rsid w:val="00265BD2"/>
    <w:rsid w:val="00265BD4"/>
    <w:rsid w:val="00265BDF"/>
    <w:rsid w:val="00265BF1"/>
    <w:rsid w:val="00265C72"/>
    <w:rsid w:val="00265CB0"/>
    <w:rsid w:val="00265CCE"/>
    <w:rsid w:val="00265CFA"/>
    <w:rsid w:val="00265D40"/>
    <w:rsid w:val="00265D5F"/>
    <w:rsid w:val="00265D7C"/>
    <w:rsid w:val="00265D95"/>
    <w:rsid w:val="00265D9B"/>
    <w:rsid w:val="00265DA1"/>
    <w:rsid w:val="00265DCC"/>
    <w:rsid w:val="00265E14"/>
    <w:rsid w:val="00265E33"/>
    <w:rsid w:val="00265E41"/>
    <w:rsid w:val="00265E5F"/>
    <w:rsid w:val="00265E76"/>
    <w:rsid w:val="00265EA2"/>
    <w:rsid w:val="00265EA3"/>
    <w:rsid w:val="00265EAE"/>
    <w:rsid w:val="00265F7E"/>
    <w:rsid w:val="00265F89"/>
    <w:rsid w:val="00265FBB"/>
    <w:rsid w:val="00265FDF"/>
    <w:rsid w:val="00265FF7"/>
    <w:rsid w:val="00266036"/>
    <w:rsid w:val="00266050"/>
    <w:rsid w:val="002660A8"/>
    <w:rsid w:val="002660AC"/>
    <w:rsid w:val="002660F1"/>
    <w:rsid w:val="0026616C"/>
    <w:rsid w:val="00266180"/>
    <w:rsid w:val="0026618E"/>
    <w:rsid w:val="002661AA"/>
    <w:rsid w:val="002661C0"/>
    <w:rsid w:val="002661F0"/>
    <w:rsid w:val="002661FF"/>
    <w:rsid w:val="002662A7"/>
    <w:rsid w:val="0026637A"/>
    <w:rsid w:val="002663A5"/>
    <w:rsid w:val="002663D0"/>
    <w:rsid w:val="002663DC"/>
    <w:rsid w:val="00266443"/>
    <w:rsid w:val="0026646E"/>
    <w:rsid w:val="002664B7"/>
    <w:rsid w:val="002664C0"/>
    <w:rsid w:val="002664D0"/>
    <w:rsid w:val="002664D6"/>
    <w:rsid w:val="002664EF"/>
    <w:rsid w:val="0026654A"/>
    <w:rsid w:val="0026654B"/>
    <w:rsid w:val="00266559"/>
    <w:rsid w:val="0026659F"/>
    <w:rsid w:val="002665C7"/>
    <w:rsid w:val="00266621"/>
    <w:rsid w:val="00266633"/>
    <w:rsid w:val="002666B6"/>
    <w:rsid w:val="002666F9"/>
    <w:rsid w:val="00266709"/>
    <w:rsid w:val="00266722"/>
    <w:rsid w:val="00266774"/>
    <w:rsid w:val="002667AD"/>
    <w:rsid w:val="002667EA"/>
    <w:rsid w:val="00266836"/>
    <w:rsid w:val="00266844"/>
    <w:rsid w:val="00266852"/>
    <w:rsid w:val="0026687C"/>
    <w:rsid w:val="0026688C"/>
    <w:rsid w:val="0026689A"/>
    <w:rsid w:val="002668A7"/>
    <w:rsid w:val="002668EE"/>
    <w:rsid w:val="00266928"/>
    <w:rsid w:val="00266959"/>
    <w:rsid w:val="002669AC"/>
    <w:rsid w:val="002669BD"/>
    <w:rsid w:val="00266A65"/>
    <w:rsid w:val="00266A6D"/>
    <w:rsid w:val="00266A9B"/>
    <w:rsid w:val="00266AA0"/>
    <w:rsid w:val="00266AC3"/>
    <w:rsid w:val="00266ACB"/>
    <w:rsid w:val="00266ADB"/>
    <w:rsid w:val="00266AEE"/>
    <w:rsid w:val="00266AEF"/>
    <w:rsid w:val="00266B05"/>
    <w:rsid w:val="00266B45"/>
    <w:rsid w:val="00266B54"/>
    <w:rsid w:val="00266BA4"/>
    <w:rsid w:val="00266BE7"/>
    <w:rsid w:val="00266BE9"/>
    <w:rsid w:val="00266BF6"/>
    <w:rsid w:val="00266BFF"/>
    <w:rsid w:val="00266C63"/>
    <w:rsid w:val="00266CA7"/>
    <w:rsid w:val="00266CCA"/>
    <w:rsid w:val="00266CE0"/>
    <w:rsid w:val="00266D0B"/>
    <w:rsid w:val="00266D52"/>
    <w:rsid w:val="00266D6C"/>
    <w:rsid w:val="00266DC9"/>
    <w:rsid w:val="00266DE3"/>
    <w:rsid w:val="00266DEF"/>
    <w:rsid w:val="00266E01"/>
    <w:rsid w:val="00266E0A"/>
    <w:rsid w:val="00266E2E"/>
    <w:rsid w:val="00266E34"/>
    <w:rsid w:val="00266E89"/>
    <w:rsid w:val="00266EB9"/>
    <w:rsid w:val="00266EC1"/>
    <w:rsid w:val="00266F16"/>
    <w:rsid w:val="00266F53"/>
    <w:rsid w:val="00266F54"/>
    <w:rsid w:val="00266F90"/>
    <w:rsid w:val="00266FA5"/>
    <w:rsid w:val="00266FB6"/>
    <w:rsid w:val="0026705C"/>
    <w:rsid w:val="002670CC"/>
    <w:rsid w:val="002670EB"/>
    <w:rsid w:val="002670F7"/>
    <w:rsid w:val="00267146"/>
    <w:rsid w:val="0026714D"/>
    <w:rsid w:val="0026716D"/>
    <w:rsid w:val="00267184"/>
    <w:rsid w:val="002671E7"/>
    <w:rsid w:val="00267261"/>
    <w:rsid w:val="0026727E"/>
    <w:rsid w:val="0026727F"/>
    <w:rsid w:val="00267294"/>
    <w:rsid w:val="002672AA"/>
    <w:rsid w:val="002672DF"/>
    <w:rsid w:val="002672F5"/>
    <w:rsid w:val="00267348"/>
    <w:rsid w:val="00267349"/>
    <w:rsid w:val="00267378"/>
    <w:rsid w:val="002673AA"/>
    <w:rsid w:val="002673C0"/>
    <w:rsid w:val="00267419"/>
    <w:rsid w:val="00267482"/>
    <w:rsid w:val="00267495"/>
    <w:rsid w:val="00267502"/>
    <w:rsid w:val="00267519"/>
    <w:rsid w:val="00267544"/>
    <w:rsid w:val="00267571"/>
    <w:rsid w:val="00267575"/>
    <w:rsid w:val="00267589"/>
    <w:rsid w:val="00267591"/>
    <w:rsid w:val="002675BC"/>
    <w:rsid w:val="00267625"/>
    <w:rsid w:val="00267698"/>
    <w:rsid w:val="00267699"/>
    <w:rsid w:val="002676D7"/>
    <w:rsid w:val="0026775C"/>
    <w:rsid w:val="00267774"/>
    <w:rsid w:val="002677C8"/>
    <w:rsid w:val="002677F2"/>
    <w:rsid w:val="00267806"/>
    <w:rsid w:val="0026781E"/>
    <w:rsid w:val="0026781F"/>
    <w:rsid w:val="0026784B"/>
    <w:rsid w:val="00267850"/>
    <w:rsid w:val="002678CB"/>
    <w:rsid w:val="002678F1"/>
    <w:rsid w:val="0026791C"/>
    <w:rsid w:val="0026791E"/>
    <w:rsid w:val="0026792D"/>
    <w:rsid w:val="0026793D"/>
    <w:rsid w:val="0026793F"/>
    <w:rsid w:val="0026796D"/>
    <w:rsid w:val="0026799D"/>
    <w:rsid w:val="002679D0"/>
    <w:rsid w:val="002679D8"/>
    <w:rsid w:val="002679EF"/>
    <w:rsid w:val="002679F6"/>
    <w:rsid w:val="002679F9"/>
    <w:rsid w:val="002679FC"/>
    <w:rsid w:val="00267A25"/>
    <w:rsid w:val="00267A3C"/>
    <w:rsid w:val="00267A40"/>
    <w:rsid w:val="00267A4E"/>
    <w:rsid w:val="00267A58"/>
    <w:rsid w:val="00267AD8"/>
    <w:rsid w:val="00267B32"/>
    <w:rsid w:val="00267B67"/>
    <w:rsid w:val="00267B6E"/>
    <w:rsid w:val="00267B89"/>
    <w:rsid w:val="00267BEF"/>
    <w:rsid w:val="00267C04"/>
    <w:rsid w:val="00267C21"/>
    <w:rsid w:val="00267C3D"/>
    <w:rsid w:val="00267C4F"/>
    <w:rsid w:val="00267C54"/>
    <w:rsid w:val="00267C91"/>
    <w:rsid w:val="00267C95"/>
    <w:rsid w:val="00267CC9"/>
    <w:rsid w:val="00267CEB"/>
    <w:rsid w:val="00267D0B"/>
    <w:rsid w:val="00267D65"/>
    <w:rsid w:val="00267D67"/>
    <w:rsid w:val="00267D8B"/>
    <w:rsid w:val="00267DC3"/>
    <w:rsid w:val="00267DD7"/>
    <w:rsid w:val="00267E41"/>
    <w:rsid w:val="00267E42"/>
    <w:rsid w:val="00267E93"/>
    <w:rsid w:val="00267EA2"/>
    <w:rsid w:val="00267EB1"/>
    <w:rsid w:val="00267EB2"/>
    <w:rsid w:val="00267EBC"/>
    <w:rsid w:val="00267EC8"/>
    <w:rsid w:val="00267EEE"/>
    <w:rsid w:val="00267F29"/>
    <w:rsid w:val="0027001A"/>
    <w:rsid w:val="00270081"/>
    <w:rsid w:val="0027009A"/>
    <w:rsid w:val="002700A4"/>
    <w:rsid w:val="002700A5"/>
    <w:rsid w:val="002700C2"/>
    <w:rsid w:val="002700D0"/>
    <w:rsid w:val="002700DB"/>
    <w:rsid w:val="002700EF"/>
    <w:rsid w:val="002700F9"/>
    <w:rsid w:val="00270112"/>
    <w:rsid w:val="002701BD"/>
    <w:rsid w:val="0027023C"/>
    <w:rsid w:val="002702A1"/>
    <w:rsid w:val="00270341"/>
    <w:rsid w:val="00270353"/>
    <w:rsid w:val="00270357"/>
    <w:rsid w:val="00270388"/>
    <w:rsid w:val="0027038C"/>
    <w:rsid w:val="002703E4"/>
    <w:rsid w:val="0027044C"/>
    <w:rsid w:val="00270478"/>
    <w:rsid w:val="00270492"/>
    <w:rsid w:val="002704B2"/>
    <w:rsid w:val="002704BE"/>
    <w:rsid w:val="002704D5"/>
    <w:rsid w:val="002704DD"/>
    <w:rsid w:val="00270502"/>
    <w:rsid w:val="00270506"/>
    <w:rsid w:val="0027050F"/>
    <w:rsid w:val="00270531"/>
    <w:rsid w:val="002705F7"/>
    <w:rsid w:val="00270626"/>
    <w:rsid w:val="00270634"/>
    <w:rsid w:val="00270651"/>
    <w:rsid w:val="00270657"/>
    <w:rsid w:val="002706A7"/>
    <w:rsid w:val="002706AF"/>
    <w:rsid w:val="002706BF"/>
    <w:rsid w:val="002706C4"/>
    <w:rsid w:val="002706E3"/>
    <w:rsid w:val="00270733"/>
    <w:rsid w:val="00270746"/>
    <w:rsid w:val="00270751"/>
    <w:rsid w:val="0027078E"/>
    <w:rsid w:val="002707AA"/>
    <w:rsid w:val="002707D9"/>
    <w:rsid w:val="002707E9"/>
    <w:rsid w:val="002707EA"/>
    <w:rsid w:val="00270813"/>
    <w:rsid w:val="00270842"/>
    <w:rsid w:val="0027085A"/>
    <w:rsid w:val="0027085F"/>
    <w:rsid w:val="00270874"/>
    <w:rsid w:val="002708A3"/>
    <w:rsid w:val="002708D6"/>
    <w:rsid w:val="00270940"/>
    <w:rsid w:val="00270987"/>
    <w:rsid w:val="002709E2"/>
    <w:rsid w:val="002709E8"/>
    <w:rsid w:val="002709F8"/>
    <w:rsid w:val="00270A24"/>
    <w:rsid w:val="00270A5D"/>
    <w:rsid w:val="00270ACB"/>
    <w:rsid w:val="00270AD8"/>
    <w:rsid w:val="00270B56"/>
    <w:rsid w:val="00270BB0"/>
    <w:rsid w:val="00270BCA"/>
    <w:rsid w:val="00270BD4"/>
    <w:rsid w:val="00270BEB"/>
    <w:rsid w:val="00270BF7"/>
    <w:rsid w:val="00270C34"/>
    <w:rsid w:val="00270C97"/>
    <w:rsid w:val="00270CAB"/>
    <w:rsid w:val="00270CE1"/>
    <w:rsid w:val="00270CE8"/>
    <w:rsid w:val="00270D0F"/>
    <w:rsid w:val="00270D43"/>
    <w:rsid w:val="00270D57"/>
    <w:rsid w:val="00270D8B"/>
    <w:rsid w:val="00270DB5"/>
    <w:rsid w:val="00270DC3"/>
    <w:rsid w:val="00270E0C"/>
    <w:rsid w:val="00270E2F"/>
    <w:rsid w:val="00270E4F"/>
    <w:rsid w:val="00270E95"/>
    <w:rsid w:val="00270EA4"/>
    <w:rsid w:val="00270EB0"/>
    <w:rsid w:val="00270ED5"/>
    <w:rsid w:val="00270ED6"/>
    <w:rsid w:val="00270EF9"/>
    <w:rsid w:val="00270F66"/>
    <w:rsid w:val="00270F69"/>
    <w:rsid w:val="00270F78"/>
    <w:rsid w:val="00270F79"/>
    <w:rsid w:val="00270FA8"/>
    <w:rsid w:val="00270FEA"/>
    <w:rsid w:val="00270FFE"/>
    <w:rsid w:val="0027109E"/>
    <w:rsid w:val="002710C5"/>
    <w:rsid w:val="0027110D"/>
    <w:rsid w:val="0027110F"/>
    <w:rsid w:val="00271158"/>
    <w:rsid w:val="0027116D"/>
    <w:rsid w:val="00271174"/>
    <w:rsid w:val="00271195"/>
    <w:rsid w:val="002711A7"/>
    <w:rsid w:val="002711C6"/>
    <w:rsid w:val="002711D7"/>
    <w:rsid w:val="00271261"/>
    <w:rsid w:val="00271278"/>
    <w:rsid w:val="00271285"/>
    <w:rsid w:val="002712BB"/>
    <w:rsid w:val="002712D7"/>
    <w:rsid w:val="002712F8"/>
    <w:rsid w:val="00271372"/>
    <w:rsid w:val="00271393"/>
    <w:rsid w:val="002713E4"/>
    <w:rsid w:val="0027140E"/>
    <w:rsid w:val="0027141A"/>
    <w:rsid w:val="00271421"/>
    <w:rsid w:val="00271466"/>
    <w:rsid w:val="002714B2"/>
    <w:rsid w:val="002714EA"/>
    <w:rsid w:val="002714F0"/>
    <w:rsid w:val="002714F2"/>
    <w:rsid w:val="00271503"/>
    <w:rsid w:val="00271505"/>
    <w:rsid w:val="00271558"/>
    <w:rsid w:val="00271595"/>
    <w:rsid w:val="002715C5"/>
    <w:rsid w:val="002715EA"/>
    <w:rsid w:val="0027161C"/>
    <w:rsid w:val="0027166C"/>
    <w:rsid w:val="00271674"/>
    <w:rsid w:val="002716B9"/>
    <w:rsid w:val="002716BE"/>
    <w:rsid w:val="0027172D"/>
    <w:rsid w:val="0027172E"/>
    <w:rsid w:val="002717E4"/>
    <w:rsid w:val="00271800"/>
    <w:rsid w:val="0027182A"/>
    <w:rsid w:val="0027182D"/>
    <w:rsid w:val="00271863"/>
    <w:rsid w:val="0027187A"/>
    <w:rsid w:val="0027187F"/>
    <w:rsid w:val="002718B0"/>
    <w:rsid w:val="002718CF"/>
    <w:rsid w:val="00271993"/>
    <w:rsid w:val="002719BD"/>
    <w:rsid w:val="002719C7"/>
    <w:rsid w:val="002719F1"/>
    <w:rsid w:val="00271A20"/>
    <w:rsid w:val="00271A41"/>
    <w:rsid w:val="00271A4C"/>
    <w:rsid w:val="00271A63"/>
    <w:rsid w:val="00271A6E"/>
    <w:rsid w:val="00271A79"/>
    <w:rsid w:val="00271A9F"/>
    <w:rsid w:val="00271AA5"/>
    <w:rsid w:val="00271B1E"/>
    <w:rsid w:val="00271B41"/>
    <w:rsid w:val="00271B75"/>
    <w:rsid w:val="00271B80"/>
    <w:rsid w:val="00271BA1"/>
    <w:rsid w:val="00271BC8"/>
    <w:rsid w:val="00271C21"/>
    <w:rsid w:val="00271CA6"/>
    <w:rsid w:val="00271D08"/>
    <w:rsid w:val="00271D0A"/>
    <w:rsid w:val="00271D19"/>
    <w:rsid w:val="00271D1C"/>
    <w:rsid w:val="00271D41"/>
    <w:rsid w:val="00271D4C"/>
    <w:rsid w:val="00271D56"/>
    <w:rsid w:val="00271D7B"/>
    <w:rsid w:val="00271D90"/>
    <w:rsid w:val="00271DE1"/>
    <w:rsid w:val="00271DF8"/>
    <w:rsid w:val="00271E07"/>
    <w:rsid w:val="00271E3C"/>
    <w:rsid w:val="00271E50"/>
    <w:rsid w:val="00271EA4"/>
    <w:rsid w:val="00271EAE"/>
    <w:rsid w:val="00271EBE"/>
    <w:rsid w:val="00271EC7"/>
    <w:rsid w:val="00271ED1"/>
    <w:rsid w:val="00271F16"/>
    <w:rsid w:val="00271FDC"/>
    <w:rsid w:val="00272037"/>
    <w:rsid w:val="0027203A"/>
    <w:rsid w:val="00272052"/>
    <w:rsid w:val="00272054"/>
    <w:rsid w:val="00272056"/>
    <w:rsid w:val="0027209D"/>
    <w:rsid w:val="002720C5"/>
    <w:rsid w:val="002720DF"/>
    <w:rsid w:val="00272101"/>
    <w:rsid w:val="00272117"/>
    <w:rsid w:val="00272134"/>
    <w:rsid w:val="00272164"/>
    <w:rsid w:val="0027216A"/>
    <w:rsid w:val="00272170"/>
    <w:rsid w:val="0027218F"/>
    <w:rsid w:val="002721F9"/>
    <w:rsid w:val="00272248"/>
    <w:rsid w:val="0027224E"/>
    <w:rsid w:val="00272270"/>
    <w:rsid w:val="00272279"/>
    <w:rsid w:val="00272280"/>
    <w:rsid w:val="00272293"/>
    <w:rsid w:val="002722C9"/>
    <w:rsid w:val="002722F5"/>
    <w:rsid w:val="002722FC"/>
    <w:rsid w:val="0027232E"/>
    <w:rsid w:val="00272330"/>
    <w:rsid w:val="0027237C"/>
    <w:rsid w:val="002723AF"/>
    <w:rsid w:val="002723D8"/>
    <w:rsid w:val="00272469"/>
    <w:rsid w:val="0027246D"/>
    <w:rsid w:val="00272476"/>
    <w:rsid w:val="002724A4"/>
    <w:rsid w:val="002724B7"/>
    <w:rsid w:val="002724DB"/>
    <w:rsid w:val="002724F7"/>
    <w:rsid w:val="002724FF"/>
    <w:rsid w:val="00272509"/>
    <w:rsid w:val="0027252D"/>
    <w:rsid w:val="00272541"/>
    <w:rsid w:val="00272580"/>
    <w:rsid w:val="002725A8"/>
    <w:rsid w:val="002725C0"/>
    <w:rsid w:val="002725C4"/>
    <w:rsid w:val="002725EA"/>
    <w:rsid w:val="002725F1"/>
    <w:rsid w:val="00272612"/>
    <w:rsid w:val="0027261E"/>
    <w:rsid w:val="00272637"/>
    <w:rsid w:val="00272645"/>
    <w:rsid w:val="0027269A"/>
    <w:rsid w:val="002726FC"/>
    <w:rsid w:val="00272731"/>
    <w:rsid w:val="002727B0"/>
    <w:rsid w:val="002727D6"/>
    <w:rsid w:val="00272828"/>
    <w:rsid w:val="00272829"/>
    <w:rsid w:val="00272847"/>
    <w:rsid w:val="00272849"/>
    <w:rsid w:val="00272883"/>
    <w:rsid w:val="00272889"/>
    <w:rsid w:val="002728B9"/>
    <w:rsid w:val="002728CE"/>
    <w:rsid w:val="002728E9"/>
    <w:rsid w:val="00272914"/>
    <w:rsid w:val="00272924"/>
    <w:rsid w:val="00272983"/>
    <w:rsid w:val="002729CC"/>
    <w:rsid w:val="00272A43"/>
    <w:rsid w:val="00272A93"/>
    <w:rsid w:val="00272A98"/>
    <w:rsid w:val="00272AA9"/>
    <w:rsid w:val="00272ACE"/>
    <w:rsid w:val="00272B40"/>
    <w:rsid w:val="00272B5E"/>
    <w:rsid w:val="00272B7D"/>
    <w:rsid w:val="00272B8F"/>
    <w:rsid w:val="00272BE5"/>
    <w:rsid w:val="00272BF9"/>
    <w:rsid w:val="00272C0D"/>
    <w:rsid w:val="00272C0E"/>
    <w:rsid w:val="00272C1D"/>
    <w:rsid w:val="00272C65"/>
    <w:rsid w:val="00272C66"/>
    <w:rsid w:val="00272CC1"/>
    <w:rsid w:val="00272CF9"/>
    <w:rsid w:val="00272CFC"/>
    <w:rsid w:val="00272D05"/>
    <w:rsid w:val="00272D20"/>
    <w:rsid w:val="00272D42"/>
    <w:rsid w:val="00272DBA"/>
    <w:rsid w:val="00272ED2"/>
    <w:rsid w:val="00272F28"/>
    <w:rsid w:val="00272F49"/>
    <w:rsid w:val="00272F6E"/>
    <w:rsid w:val="00272F8C"/>
    <w:rsid w:val="00272FB7"/>
    <w:rsid w:val="00272FEC"/>
    <w:rsid w:val="00273022"/>
    <w:rsid w:val="0027303B"/>
    <w:rsid w:val="00273046"/>
    <w:rsid w:val="00273080"/>
    <w:rsid w:val="0027309D"/>
    <w:rsid w:val="002730E9"/>
    <w:rsid w:val="002730FD"/>
    <w:rsid w:val="0027313B"/>
    <w:rsid w:val="00273141"/>
    <w:rsid w:val="00273177"/>
    <w:rsid w:val="00273189"/>
    <w:rsid w:val="0027318D"/>
    <w:rsid w:val="002731FE"/>
    <w:rsid w:val="00273216"/>
    <w:rsid w:val="00273230"/>
    <w:rsid w:val="0027327B"/>
    <w:rsid w:val="00273284"/>
    <w:rsid w:val="002732AA"/>
    <w:rsid w:val="0027332D"/>
    <w:rsid w:val="00273331"/>
    <w:rsid w:val="0027336E"/>
    <w:rsid w:val="00273385"/>
    <w:rsid w:val="00273389"/>
    <w:rsid w:val="002733CE"/>
    <w:rsid w:val="002733D0"/>
    <w:rsid w:val="002733E9"/>
    <w:rsid w:val="002733F1"/>
    <w:rsid w:val="00273458"/>
    <w:rsid w:val="0027345B"/>
    <w:rsid w:val="00273483"/>
    <w:rsid w:val="0027348C"/>
    <w:rsid w:val="0027349B"/>
    <w:rsid w:val="002734A7"/>
    <w:rsid w:val="002734C7"/>
    <w:rsid w:val="002734D4"/>
    <w:rsid w:val="002734E2"/>
    <w:rsid w:val="002734ED"/>
    <w:rsid w:val="0027351C"/>
    <w:rsid w:val="0027352A"/>
    <w:rsid w:val="00273539"/>
    <w:rsid w:val="00273585"/>
    <w:rsid w:val="00273594"/>
    <w:rsid w:val="002735D4"/>
    <w:rsid w:val="002735D7"/>
    <w:rsid w:val="002735DB"/>
    <w:rsid w:val="002735EC"/>
    <w:rsid w:val="002735F8"/>
    <w:rsid w:val="0027367F"/>
    <w:rsid w:val="002736D2"/>
    <w:rsid w:val="00273726"/>
    <w:rsid w:val="00273757"/>
    <w:rsid w:val="00273791"/>
    <w:rsid w:val="002737B5"/>
    <w:rsid w:val="002737D0"/>
    <w:rsid w:val="002737DB"/>
    <w:rsid w:val="0027382C"/>
    <w:rsid w:val="00273859"/>
    <w:rsid w:val="00273861"/>
    <w:rsid w:val="00273913"/>
    <w:rsid w:val="00273922"/>
    <w:rsid w:val="00273958"/>
    <w:rsid w:val="002739AA"/>
    <w:rsid w:val="002739AC"/>
    <w:rsid w:val="002739B1"/>
    <w:rsid w:val="002739E3"/>
    <w:rsid w:val="002739FF"/>
    <w:rsid w:val="00273A0B"/>
    <w:rsid w:val="00273A57"/>
    <w:rsid w:val="00273A6F"/>
    <w:rsid w:val="00273A8A"/>
    <w:rsid w:val="00273A8B"/>
    <w:rsid w:val="00273A8C"/>
    <w:rsid w:val="00273A95"/>
    <w:rsid w:val="00273AA2"/>
    <w:rsid w:val="00273B39"/>
    <w:rsid w:val="00273B73"/>
    <w:rsid w:val="00273BA3"/>
    <w:rsid w:val="00273BBA"/>
    <w:rsid w:val="00273BC0"/>
    <w:rsid w:val="00273C48"/>
    <w:rsid w:val="00273C80"/>
    <w:rsid w:val="00273C90"/>
    <w:rsid w:val="00273CF1"/>
    <w:rsid w:val="00273CF2"/>
    <w:rsid w:val="00273D19"/>
    <w:rsid w:val="00273D33"/>
    <w:rsid w:val="00273DFB"/>
    <w:rsid w:val="00273E0B"/>
    <w:rsid w:val="00273E21"/>
    <w:rsid w:val="00273E47"/>
    <w:rsid w:val="00273E51"/>
    <w:rsid w:val="00273E7C"/>
    <w:rsid w:val="00273EB2"/>
    <w:rsid w:val="00273EB6"/>
    <w:rsid w:val="00273ECD"/>
    <w:rsid w:val="00273F00"/>
    <w:rsid w:val="00273F37"/>
    <w:rsid w:val="00273F95"/>
    <w:rsid w:val="00273F9C"/>
    <w:rsid w:val="00273FA1"/>
    <w:rsid w:val="00273FB1"/>
    <w:rsid w:val="00274008"/>
    <w:rsid w:val="0027401C"/>
    <w:rsid w:val="0027403C"/>
    <w:rsid w:val="00274052"/>
    <w:rsid w:val="00274065"/>
    <w:rsid w:val="00274090"/>
    <w:rsid w:val="002740E2"/>
    <w:rsid w:val="00274105"/>
    <w:rsid w:val="0027411F"/>
    <w:rsid w:val="00274134"/>
    <w:rsid w:val="00274150"/>
    <w:rsid w:val="0027415B"/>
    <w:rsid w:val="002741D9"/>
    <w:rsid w:val="002741FD"/>
    <w:rsid w:val="002741FF"/>
    <w:rsid w:val="00274282"/>
    <w:rsid w:val="002742A9"/>
    <w:rsid w:val="002742D2"/>
    <w:rsid w:val="00274331"/>
    <w:rsid w:val="00274346"/>
    <w:rsid w:val="00274365"/>
    <w:rsid w:val="00274394"/>
    <w:rsid w:val="002743F8"/>
    <w:rsid w:val="00274433"/>
    <w:rsid w:val="0027443A"/>
    <w:rsid w:val="0027444F"/>
    <w:rsid w:val="00274499"/>
    <w:rsid w:val="002744CC"/>
    <w:rsid w:val="002744CF"/>
    <w:rsid w:val="002744D4"/>
    <w:rsid w:val="002744D5"/>
    <w:rsid w:val="00274547"/>
    <w:rsid w:val="00274578"/>
    <w:rsid w:val="002745C7"/>
    <w:rsid w:val="002745E4"/>
    <w:rsid w:val="0027463C"/>
    <w:rsid w:val="002746AA"/>
    <w:rsid w:val="002746DB"/>
    <w:rsid w:val="002746F7"/>
    <w:rsid w:val="0027475B"/>
    <w:rsid w:val="0027476A"/>
    <w:rsid w:val="0027479C"/>
    <w:rsid w:val="002747B9"/>
    <w:rsid w:val="002747D4"/>
    <w:rsid w:val="002747F2"/>
    <w:rsid w:val="00274828"/>
    <w:rsid w:val="00274841"/>
    <w:rsid w:val="00274866"/>
    <w:rsid w:val="002748B8"/>
    <w:rsid w:val="002748C3"/>
    <w:rsid w:val="00274939"/>
    <w:rsid w:val="002749C7"/>
    <w:rsid w:val="002749F3"/>
    <w:rsid w:val="00274A0D"/>
    <w:rsid w:val="00274A27"/>
    <w:rsid w:val="00274A42"/>
    <w:rsid w:val="00274A67"/>
    <w:rsid w:val="00274A85"/>
    <w:rsid w:val="00274A8F"/>
    <w:rsid w:val="00274A95"/>
    <w:rsid w:val="00274AAE"/>
    <w:rsid w:val="00274AE9"/>
    <w:rsid w:val="00274B00"/>
    <w:rsid w:val="00274B10"/>
    <w:rsid w:val="00274B1F"/>
    <w:rsid w:val="00274B2B"/>
    <w:rsid w:val="00274BE1"/>
    <w:rsid w:val="00274BF6"/>
    <w:rsid w:val="00274BFC"/>
    <w:rsid w:val="00274C23"/>
    <w:rsid w:val="00274C3B"/>
    <w:rsid w:val="00274C40"/>
    <w:rsid w:val="00274CA6"/>
    <w:rsid w:val="00274CA9"/>
    <w:rsid w:val="00274D7D"/>
    <w:rsid w:val="00274DD6"/>
    <w:rsid w:val="00274E67"/>
    <w:rsid w:val="00274E79"/>
    <w:rsid w:val="00274E91"/>
    <w:rsid w:val="00274E92"/>
    <w:rsid w:val="00274EAF"/>
    <w:rsid w:val="00274EC1"/>
    <w:rsid w:val="00274ECB"/>
    <w:rsid w:val="00274F01"/>
    <w:rsid w:val="00274F23"/>
    <w:rsid w:val="00274F32"/>
    <w:rsid w:val="00274F38"/>
    <w:rsid w:val="00274F39"/>
    <w:rsid w:val="00274F56"/>
    <w:rsid w:val="00274F89"/>
    <w:rsid w:val="00274FA1"/>
    <w:rsid w:val="00274FAE"/>
    <w:rsid w:val="00274FB6"/>
    <w:rsid w:val="00274FB9"/>
    <w:rsid w:val="0027501F"/>
    <w:rsid w:val="00275047"/>
    <w:rsid w:val="0027504A"/>
    <w:rsid w:val="00275054"/>
    <w:rsid w:val="00275083"/>
    <w:rsid w:val="002750B4"/>
    <w:rsid w:val="002750D5"/>
    <w:rsid w:val="002750D9"/>
    <w:rsid w:val="0027512E"/>
    <w:rsid w:val="00275171"/>
    <w:rsid w:val="0027517A"/>
    <w:rsid w:val="00275183"/>
    <w:rsid w:val="0027518C"/>
    <w:rsid w:val="002751A9"/>
    <w:rsid w:val="002751E0"/>
    <w:rsid w:val="0027521D"/>
    <w:rsid w:val="00275221"/>
    <w:rsid w:val="00275235"/>
    <w:rsid w:val="00275249"/>
    <w:rsid w:val="0027528F"/>
    <w:rsid w:val="00275292"/>
    <w:rsid w:val="002752A1"/>
    <w:rsid w:val="002752AF"/>
    <w:rsid w:val="002752E9"/>
    <w:rsid w:val="0027531B"/>
    <w:rsid w:val="00275356"/>
    <w:rsid w:val="002753A2"/>
    <w:rsid w:val="002753B0"/>
    <w:rsid w:val="00275446"/>
    <w:rsid w:val="0027544A"/>
    <w:rsid w:val="00275470"/>
    <w:rsid w:val="002754EC"/>
    <w:rsid w:val="00275514"/>
    <w:rsid w:val="00275570"/>
    <w:rsid w:val="0027558D"/>
    <w:rsid w:val="002755EF"/>
    <w:rsid w:val="00275619"/>
    <w:rsid w:val="00275646"/>
    <w:rsid w:val="0027565B"/>
    <w:rsid w:val="002756BB"/>
    <w:rsid w:val="002756C1"/>
    <w:rsid w:val="002756C8"/>
    <w:rsid w:val="0027573E"/>
    <w:rsid w:val="0027576B"/>
    <w:rsid w:val="0027579D"/>
    <w:rsid w:val="00275844"/>
    <w:rsid w:val="00275860"/>
    <w:rsid w:val="002758C1"/>
    <w:rsid w:val="0027593C"/>
    <w:rsid w:val="00275954"/>
    <w:rsid w:val="00275972"/>
    <w:rsid w:val="00275973"/>
    <w:rsid w:val="002759A5"/>
    <w:rsid w:val="002759C3"/>
    <w:rsid w:val="002759C6"/>
    <w:rsid w:val="002759CB"/>
    <w:rsid w:val="00275A4C"/>
    <w:rsid w:val="00275A58"/>
    <w:rsid w:val="00275A7D"/>
    <w:rsid w:val="00275A89"/>
    <w:rsid w:val="00275A98"/>
    <w:rsid w:val="00275AD8"/>
    <w:rsid w:val="00275AE2"/>
    <w:rsid w:val="00275AE9"/>
    <w:rsid w:val="00275AEB"/>
    <w:rsid w:val="00275B0D"/>
    <w:rsid w:val="00275B23"/>
    <w:rsid w:val="00275B38"/>
    <w:rsid w:val="00275B48"/>
    <w:rsid w:val="00275B55"/>
    <w:rsid w:val="00275BD0"/>
    <w:rsid w:val="00275BDC"/>
    <w:rsid w:val="00275BF7"/>
    <w:rsid w:val="00275C09"/>
    <w:rsid w:val="00275C1E"/>
    <w:rsid w:val="00275C83"/>
    <w:rsid w:val="00275C88"/>
    <w:rsid w:val="00275CC9"/>
    <w:rsid w:val="00275D14"/>
    <w:rsid w:val="00275D23"/>
    <w:rsid w:val="00275D75"/>
    <w:rsid w:val="00275D8C"/>
    <w:rsid w:val="00275DA2"/>
    <w:rsid w:val="00275DFD"/>
    <w:rsid w:val="00275E3A"/>
    <w:rsid w:val="00275E47"/>
    <w:rsid w:val="00275E50"/>
    <w:rsid w:val="00275EB3"/>
    <w:rsid w:val="00275EB8"/>
    <w:rsid w:val="00275EBC"/>
    <w:rsid w:val="00275ECC"/>
    <w:rsid w:val="00275EDD"/>
    <w:rsid w:val="00275EDE"/>
    <w:rsid w:val="00275F27"/>
    <w:rsid w:val="00275F4E"/>
    <w:rsid w:val="00275F6B"/>
    <w:rsid w:val="00275F92"/>
    <w:rsid w:val="0027600D"/>
    <w:rsid w:val="00276010"/>
    <w:rsid w:val="0027605B"/>
    <w:rsid w:val="00276088"/>
    <w:rsid w:val="002760D0"/>
    <w:rsid w:val="002760E1"/>
    <w:rsid w:val="002760E8"/>
    <w:rsid w:val="002760F4"/>
    <w:rsid w:val="002760FC"/>
    <w:rsid w:val="0027612F"/>
    <w:rsid w:val="0027614C"/>
    <w:rsid w:val="00276159"/>
    <w:rsid w:val="00276199"/>
    <w:rsid w:val="0027619C"/>
    <w:rsid w:val="002761B7"/>
    <w:rsid w:val="002761C8"/>
    <w:rsid w:val="002761D1"/>
    <w:rsid w:val="002761E4"/>
    <w:rsid w:val="0027624C"/>
    <w:rsid w:val="00276264"/>
    <w:rsid w:val="0027627C"/>
    <w:rsid w:val="0027627D"/>
    <w:rsid w:val="00276297"/>
    <w:rsid w:val="00276303"/>
    <w:rsid w:val="00276309"/>
    <w:rsid w:val="00276332"/>
    <w:rsid w:val="00276349"/>
    <w:rsid w:val="00276352"/>
    <w:rsid w:val="0027636A"/>
    <w:rsid w:val="0027636B"/>
    <w:rsid w:val="00276396"/>
    <w:rsid w:val="002763BE"/>
    <w:rsid w:val="00276437"/>
    <w:rsid w:val="00276442"/>
    <w:rsid w:val="00276474"/>
    <w:rsid w:val="00276484"/>
    <w:rsid w:val="002764F4"/>
    <w:rsid w:val="002764F8"/>
    <w:rsid w:val="0027658C"/>
    <w:rsid w:val="002765A3"/>
    <w:rsid w:val="002765AB"/>
    <w:rsid w:val="002765B9"/>
    <w:rsid w:val="002765BE"/>
    <w:rsid w:val="002765C4"/>
    <w:rsid w:val="00276610"/>
    <w:rsid w:val="00276659"/>
    <w:rsid w:val="0027665E"/>
    <w:rsid w:val="00276682"/>
    <w:rsid w:val="00276693"/>
    <w:rsid w:val="002766AC"/>
    <w:rsid w:val="002766CB"/>
    <w:rsid w:val="00276750"/>
    <w:rsid w:val="0027675A"/>
    <w:rsid w:val="0027675C"/>
    <w:rsid w:val="00276780"/>
    <w:rsid w:val="0027679A"/>
    <w:rsid w:val="002767C5"/>
    <w:rsid w:val="002767C9"/>
    <w:rsid w:val="002767DB"/>
    <w:rsid w:val="00276820"/>
    <w:rsid w:val="0027682C"/>
    <w:rsid w:val="0027683E"/>
    <w:rsid w:val="0027683F"/>
    <w:rsid w:val="00276858"/>
    <w:rsid w:val="00276865"/>
    <w:rsid w:val="0027687C"/>
    <w:rsid w:val="00276894"/>
    <w:rsid w:val="002768AD"/>
    <w:rsid w:val="002768F8"/>
    <w:rsid w:val="002768FE"/>
    <w:rsid w:val="0027695E"/>
    <w:rsid w:val="002769D6"/>
    <w:rsid w:val="002769E2"/>
    <w:rsid w:val="00276A59"/>
    <w:rsid w:val="00276ABB"/>
    <w:rsid w:val="00276ACC"/>
    <w:rsid w:val="00276ADA"/>
    <w:rsid w:val="00276AFB"/>
    <w:rsid w:val="00276B10"/>
    <w:rsid w:val="00276B26"/>
    <w:rsid w:val="00276B35"/>
    <w:rsid w:val="00276B96"/>
    <w:rsid w:val="00276BA7"/>
    <w:rsid w:val="00276BAF"/>
    <w:rsid w:val="00276BBD"/>
    <w:rsid w:val="00276BD9"/>
    <w:rsid w:val="00276C03"/>
    <w:rsid w:val="00276C4B"/>
    <w:rsid w:val="00276C5A"/>
    <w:rsid w:val="00276C9A"/>
    <w:rsid w:val="00276CA1"/>
    <w:rsid w:val="00276CBD"/>
    <w:rsid w:val="00276CCA"/>
    <w:rsid w:val="00276CF6"/>
    <w:rsid w:val="00276D22"/>
    <w:rsid w:val="00276D74"/>
    <w:rsid w:val="00276D8A"/>
    <w:rsid w:val="00276DF4"/>
    <w:rsid w:val="00276E10"/>
    <w:rsid w:val="00276E34"/>
    <w:rsid w:val="00276E4C"/>
    <w:rsid w:val="00276E53"/>
    <w:rsid w:val="00276E5C"/>
    <w:rsid w:val="00276E82"/>
    <w:rsid w:val="00276E87"/>
    <w:rsid w:val="00276ECD"/>
    <w:rsid w:val="00276EED"/>
    <w:rsid w:val="00276EF5"/>
    <w:rsid w:val="00276EF7"/>
    <w:rsid w:val="00276F05"/>
    <w:rsid w:val="00276F16"/>
    <w:rsid w:val="00276F1D"/>
    <w:rsid w:val="00276F28"/>
    <w:rsid w:val="00276F39"/>
    <w:rsid w:val="00276F5E"/>
    <w:rsid w:val="00276F94"/>
    <w:rsid w:val="00276FA3"/>
    <w:rsid w:val="00276FF1"/>
    <w:rsid w:val="00277044"/>
    <w:rsid w:val="00277046"/>
    <w:rsid w:val="002770BE"/>
    <w:rsid w:val="002770EE"/>
    <w:rsid w:val="0027710C"/>
    <w:rsid w:val="0027716F"/>
    <w:rsid w:val="0027718C"/>
    <w:rsid w:val="002771C1"/>
    <w:rsid w:val="002771E4"/>
    <w:rsid w:val="002771FF"/>
    <w:rsid w:val="00277210"/>
    <w:rsid w:val="00277249"/>
    <w:rsid w:val="00277267"/>
    <w:rsid w:val="00277283"/>
    <w:rsid w:val="00277284"/>
    <w:rsid w:val="00277299"/>
    <w:rsid w:val="0027729F"/>
    <w:rsid w:val="002772E3"/>
    <w:rsid w:val="002772F8"/>
    <w:rsid w:val="00277302"/>
    <w:rsid w:val="00277310"/>
    <w:rsid w:val="0027733B"/>
    <w:rsid w:val="00277349"/>
    <w:rsid w:val="0027734B"/>
    <w:rsid w:val="0027736E"/>
    <w:rsid w:val="00277382"/>
    <w:rsid w:val="00277390"/>
    <w:rsid w:val="002773D3"/>
    <w:rsid w:val="002773E3"/>
    <w:rsid w:val="00277428"/>
    <w:rsid w:val="00277451"/>
    <w:rsid w:val="0027748A"/>
    <w:rsid w:val="00277496"/>
    <w:rsid w:val="002774E7"/>
    <w:rsid w:val="00277520"/>
    <w:rsid w:val="00277536"/>
    <w:rsid w:val="00277539"/>
    <w:rsid w:val="00277569"/>
    <w:rsid w:val="0027756C"/>
    <w:rsid w:val="002775A8"/>
    <w:rsid w:val="002775E7"/>
    <w:rsid w:val="00277692"/>
    <w:rsid w:val="002776A8"/>
    <w:rsid w:val="002776E0"/>
    <w:rsid w:val="00277715"/>
    <w:rsid w:val="00277739"/>
    <w:rsid w:val="00277777"/>
    <w:rsid w:val="002777A3"/>
    <w:rsid w:val="002777A8"/>
    <w:rsid w:val="002777AB"/>
    <w:rsid w:val="002777B5"/>
    <w:rsid w:val="0027782F"/>
    <w:rsid w:val="0027784A"/>
    <w:rsid w:val="00277887"/>
    <w:rsid w:val="0027789B"/>
    <w:rsid w:val="002778A7"/>
    <w:rsid w:val="002778B8"/>
    <w:rsid w:val="002778CB"/>
    <w:rsid w:val="002778E9"/>
    <w:rsid w:val="002778FC"/>
    <w:rsid w:val="002778FF"/>
    <w:rsid w:val="00277900"/>
    <w:rsid w:val="0027791D"/>
    <w:rsid w:val="00277932"/>
    <w:rsid w:val="0027793B"/>
    <w:rsid w:val="002779CB"/>
    <w:rsid w:val="002779E4"/>
    <w:rsid w:val="00277A16"/>
    <w:rsid w:val="00277A47"/>
    <w:rsid w:val="00277A77"/>
    <w:rsid w:val="00277A79"/>
    <w:rsid w:val="00277AAB"/>
    <w:rsid w:val="00277AAE"/>
    <w:rsid w:val="00277ABE"/>
    <w:rsid w:val="00277AC5"/>
    <w:rsid w:val="00277ADD"/>
    <w:rsid w:val="00277AF8"/>
    <w:rsid w:val="00277B6A"/>
    <w:rsid w:val="00277B7A"/>
    <w:rsid w:val="00277BA8"/>
    <w:rsid w:val="00277BA9"/>
    <w:rsid w:val="00277BC2"/>
    <w:rsid w:val="00277C1C"/>
    <w:rsid w:val="00277CBC"/>
    <w:rsid w:val="00277CCE"/>
    <w:rsid w:val="00277CE9"/>
    <w:rsid w:val="00277D2A"/>
    <w:rsid w:val="00277D4A"/>
    <w:rsid w:val="00277D50"/>
    <w:rsid w:val="00277D51"/>
    <w:rsid w:val="00277D54"/>
    <w:rsid w:val="00277D61"/>
    <w:rsid w:val="00277D8B"/>
    <w:rsid w:val="00277D8E"/>
    <w:rsid w:val="00277D98"/>
    <w:rsid w:val="00277D99"/>
    <w:rsid w:val="00277DA1"/>
    <w:rsid w:val="00277DA9"/>
    <w:rsid w:val="00277DC1"/>
    <w:rsid w:val="00277DFA"/>
    <w:rsid w:val="00277E34"/>
    <w:rsid w:val="00277E3D"/>
    <w:rsid w:val="00277E42"/>
    <w:rsid w:val="00277E43"/>
    <w:rsid w:val="00277E75"/>
    <w:rsid w:val="00277E9D"/>
    <w:rsid w:val="00277EAD"/>
    <w:rsid w:val="00277EFA"/>
    <w:rsid w:val="00277F52"/>
    <w:rsid w:val="00277F6E"/>
    <w:rsid w:val="00277FD3"/>
    <w:rsid w:val="0028000F"/>
    <w:rsid w:val="00280036"/>
    <w:rsid w:val="00280046"/>
    <w:rsid w:val="00280065"/>
    <w:rsid w:val="0028006E"/>
    <w:rsid w:val="00280079"/>
    <w:rsid w:val="002800A3"/>
    <w:rsid w:val="002800D7"/>
    <w:rsid w:val="00280109"/>
    <w:rsid w:val="00280128"/>
    <w:rsid w:val="00280132"/>
    <w:rsid w:val="002801A1"/>
    <w:rsid w:val="002801C2"/>
    <w:rsid w:val="002801E3"/>
    <w:rsid w:val="002801F5"/>
    <w:rsid w:val="00280294"/>
    <w:rsid w:val="002802C5"/>
    <w:rsid w:val="002802CD"/>
    <w:rsid w:val="00280313"/>
    <w:rsid w:val="0028036C"/>
    <w:rsid w:val="00280382"/>
    <w:rsid w:val="00280386"/>
    <w:rsid w:val="00280439"/>
    <w:rsid w:val="0028043E"/>
    <w:rsid w:val="00280463"/>
    <w:rsid w:val="00280492"/>
    <w:rsid w:val="00280496"/>
    <w:rsid w:val="002804F4"/>
    <w:rsid w:val="00280526"/>
    <w:rsid w:val="0028054F"/>
    <w:rsid w:val="00280566"/>
    <w:rsid w:val="00280567"/>
    <w:rsid w:val="00280570"/>
    <w:rsid w:val="00280586"/>
    <w:rsid w:val="002805D0"/>
    <w:rsid w:val="0028060C"/>
    <w:rsid w:val="0028061C"/>
    <w:rsid w:val="00280636"/>
    <w:rsid w:val="00280644"/>
    <w:rsid w:val="0028065E"/>
    <w:rsid w:val="002806A8"/>
    <w:rsid w:val="002806AC"/>
    <w:rsid w:val="002806DE"/>
    <w:rsid w:val="0028071B"/>
    <w:rsid w:val="00280742"/>
    <w:rsid w:val="00280748"/>
    <w:rsid w:val="002807B9"/>
    <w:rsid w:val="002807E6"/>
    <w:rsid w:val="00280804"/>
    <w:rsid w:val="00280856"/>
    <w:rsid w:val="00280861"/>
    <w:rsid w:val="00280867"/>
    <w:rsid w:val="00280870"/>
    <w:rsid w:val="002808A1"/>
    <w:rsid w:val="002808C1"/>
    <w:rsid w:val="002808F6"/>
    <w:rsid w:val="00280918"/>
    <w:rsid w:val="0028091D"/>
    <w:rsid w:val="00280929"/>
    <w:rsid w:val="0028093C"/>
    <w:rsid w:val="00280951"/>
    <w:rsid w:val="0028097E"/>
    <w:rsid w:val="00280991"/>
    <w:rsid w:val="002809B7"/>
    <w:rsid w:val="002809C3"/>
    <w:rsid w:val="002809C4"/>
    <w:rsid w:val="00280A00"/>
    <w:rsid w:val="00280A62"/>
    <w:rsid w:val="00280AD0"/>
    <w:rsid w:val="00280AD5"/>
    <w:rsid w:val="00280AF4"/>
    <w:rsid w:val="00280B03"/>
    <w:rsid w:val="00280B1C"/>
    <w:rsid w:val="00280B53"/>
    <w:rsid w:val="00280B5A"/>
    <w:rsid w:val="00280B5D"/>
    <w:rsid w:val="00280BA1"/>
    <w:rsid w:val="00280BEA"/>
    <w:rsid w:val="00280BEF"/>
    <w:rsid w:val="00280BFB"/>
    <w:rsid w:val="00280C07"/>
    <w:rsid w:val="00280C22"/>
    <w:rsid w:val="00280C3D"/>
    <w:rsid w:val="00280C40"/>
    <w:rsid w:val="00280C42"/>
    <w:rsid w:val="00280C60"/>
    <w:rsid w:val="00280C9C"/>
    <w:rsid w:val="00280CA7"/>
    <w:rsid w:val="00280CDB"/>
    <w:rsid w:val="00280CEF"/>
    <w:rsid w:val="00280CF5"/>
    <w:rsid w:val="00280CFC"/>
    <w:rsid w:val="00280D1C"/>
    <w:rsid w:val="00280D54"/>
    <w:rsid w:val="00280DA8"/>
    <w:rsid w:val="00280DE2"/>
    <w:rsid w:val="00280DEB"/>
    <w:rsid w:val="00280DF8"/>
    <w:rsid w:val="00280E0A"/>
    <w:rsid w:val="00280E16"/>
    <w:rsid w:val="00280E2E"/>
    <w:rsid w:val="00280E41"/>
    <w:rsid w:val="00280E6A"/>
    <w:rsid w:val="00280EA1"/>
    <w:rsid w:val="00280EB8"/>
    <w:rsid w:val="00280EE7"/>
    <w:rsid w:val="00280F19"/>
    <w:rsid w:val="00280F22"/>
    <w:rsid w:val="00280F61"/>
    <w:rsid w:val="00280F70"/>
    <w:rsid w:val="00280FA4"/>
    <w:rsid w:val="00280FA7"/>
    <w:rsid w:val="00280FCF"/>
    <w:rsid w:val="00280FEF"/>
    <w:rsid w:val="00280FF9"/>
    <w:rsid w:val="00281067"/>
    <w:rsid w:val="00281083"/>
    <w:rsid w:val="002810A8"/>
    <w:rsid w:val="002810EE"/>
    <w:rsid w:val="00281108"/>
    <w:rsid w:val="00281165"/>
    <w:rsid w:val="00281166"/>
    <w:rsid w:val="002811AA"/>
    <w:rsid w:val="002811B1"/>
    <w:rsid w:val="002811B2"/>
    <w:rsid w:val="002811B9"/>
    <w:rsid w:val="002811CB"/>
    <w:rsid w:val="002811CC"/>
    <w:rsid w:val="002811D3"/>
    <w:rsid w:val="002811E1"/>
    <w:rsid w:val="002811FB"/>
    <w:rsid w:val="00281202"/>
    <w:rsid w:val="00281219"/>
    <w:rsid w:val="0028123D"/>
    <w:rsid w:val="00281246"/>
    <w:rsid w:val="00281272"/>
    <w:rsid w:val="0028127C"/>
    <w:rsid w:val="0028128B"/>
    <w:rsid w:val="002812AF"/>
    <w:rsid w:val="002812B7"/>
    <w:rsid w:val="002812FD"/>
    <w:rsid w:val="0028136B"/>
    <w:rsid w:val="002813AF"/>
    <w:rsid w:val="002813C4"/>
    <w:rsid w:val="002813C7"/>
    <w:rsid w:val="002813EB"/>
    <w:rsid w:val="00281404"/>
    <w:rsid w:val="0028140B"/>
    <w:rsid w:val="0028141C"/>
    <w:rsid w:val="00281425"/>
    <w:rsid w:val="00281437"/>
    <w:rsid w:val="0028143C"/>
    <w:rsid w:val="00281465"/>
    <w:rsid w:val="0028147A"/>
    <w:rsid w:val="00281489"/>
    <w:rsid w:val="0028148F"/>
    <w:rsid w:val="00281492"/>
    <w:rsid w:val="002814BD"/>
    <w:rsid w:val="002814FC"/>
    <w:rsid w:val="00281503"/>
    <w:rsid w:val="0028152B"/>
    <w:rsid w:val="0028158B"/>
    <w:rsid w:val="002815CA"/>
    <w:rsid w:val="002815D2"/>
    <w:rsid w:val="002815DC"/>
    <w:rsid w:val="0028163E"/>
    <w:rsid w:val="00281651"/>
    <w:rsid w:val="0028166A"/>
    <w:rsid w:val="002816D3"/>
    <w:rsid w:val="00281762"/>
    <w:rsid w:val="00281786"/>
    <w:rsid w:val="002817A2"/>
    <w:rsid w:val="0028182D"/>
    <w:rsid w:val="00281837"/>
    <w:rsid w:val="00281869"/>
    <w:rsid w:val="0028187A"/>
    <w:rsid w:val="00281884"/>
    <w:rsid w:val="002818A4"/>
    <w:rsid w:val="002818F4"/>
    <w:rsid w:val="002818FD"/>
    <w:rsid w:val="00281902"/>
    <w:rsid w:val="0028190B"/>
    <w:rsid w:val="00281920"/>
    <w:rsid w:val="00281961"/>
    <w:rsid w:val="002819B6"/>
    <w:rsid w:val="002819DB"/>
    <w:rsid w:val="002819E3"/>
    <w:rsid w:val="002819FB"/>
    <w:rsid w:val="00281A26"/>
    <w:rsid w:val="00281A34"/>
    <w:rsid w:val="00281A47"/>
    <w:rsid w:val="00281A70"/>
    <w:rsid w:val="00281A94"/>
    <w:rsid w:val="00281AD4"/>
    <w:rsid w:val="00281B0B"/>
    <w:rsid w:val="00281B24"/>
    <w:rsid w:val="00281B65"/>
    <w:rsid w:val="00281C62"/>
    <w:rsid w:val="00281C8D"/>
    <w:rsid w:val="00281C91"/>
    <w:rsid w:val="00281C9F"/>
    <w:rsid w:val="00281CE9"/>
    <w:rsid w:val="00281D1A"/>
    <w:rsid w:val="00281D31"/>
    <w:rsid w:val="00281D3D"/>
    <w:rsid w:val="00281D3F"/>
    <w:rsid w:val="00281D4B"/>
    <w:rsid w:val="00281D4E"/>
    <w:rsid w:val="00281D92"/>
    <w:rsid w:val="00281DA2"/>
    <w:rsid w:val="00281DB8"/>
    <w:rsid w:val="00281DF4"/>
    <w:rsid w:val="00281E15"/>
    <w:rsid w:val="00281E2B"/>
    <w:rsid w:val="00281E53"/>
    <w:rsid w:val="00281E62"/>
    <w:rsid w:val="00281EA3"/>
    <w:rsid w:val="00281EAB"/>
    <w:rsid w:val="00281EC1"/>
    <w:rsid w:val="00281ECD"/>
    <w:rsid w:val="00281EED"/>
    <w:rsid w:val="00281EFB"/>
    <w:rsid w:val="00281EFC"/>
    <w:rsid w:val="00281F0F"/>
    <w:rsid w:val="00281F25"/>
    <w:rsid w:val="00281F2C"/>
    <w:rsid w:val="00281F67"/>
    <w:rsid w:val="00281F96"/>
    <w:rsid w:val="00281FB6"/>
    <w:rsid w:val="00281FE4"/>
    <w:rsid w:val="00282022"/>
    <w:rsid w:val="0028202C"/>
    <w:rsid w:val="00282035"/>
    <w:rsid w:val="0028206D"/>
    <w:rsid w:val="0028207A"/>
    <w:rsid w:val="00282092"/>
    <w:rsid w:val="002820A5"/>
    <w:rsid w:val="002820BA"/>
    <w:rsid w:val="002820BB"/>
    <w:rsid w:val="002820C6"/>
    <w:rsid w:val="002820CD"/>
    <w:rsid w:val="002820F6"/>
    <w:rsid w:val="00282126"/>
    <w:rsid w:val="00282128"/>
    <w:rsid w:val="0028213A"/>
    <w:rsid w:val="0028213D"/>
    <w:rsid w:val="002821AC"/>
    <w:rsid w:val="002821AD"/>
    <w:rsid w:val="002821B1"/>
    <w:rsid w:val="002821B7"/>
    <w:rsid w:val="0028220D"/>
    <w:rsid w:val="0028226D"/>
    <w:rsid w:val="002822AC"/>
    <w:rsid w:val="002822AF"/>
    <w:rsid w:val="002822B1"/>
    <w:rsid w:val="002822CC"/>
    <w:rsid w:val="002822D2"/>
    <w:rsid w:val="00282359"/>
    <w:rsid w:val="00282396"/>
    <w:rsid w:val="002823AF"/>
    <w:rsid w:val="00282447"/>
    <w:rsid w:val="0028245C"/>
    <w:rsid w:val="00282471"/>
    <w:rsid w:val="002824CA"/>
    <w:rsid w:val="00282529"/>
    <w:rsid w:val="00282557"/>
    <w:rsid w:val="00282563"/>
    <w:rsid w:val="00282595"/>
    <w:rsid w:val="002825D2"/>
    <w:rsid w:val="00282621"/>
    <w:rsid w:val="00282640"/>
    <w:rsid w:val="00282643"/>
    <w:rsid w:val="002826B0"/>
    <w:rsid w:val="00282759"/>
    <w:rsid w:val="002827EC"/>
    <w:rsid w:val="00282802"/>
    <w:rsid w:val="00282819"/>
    <w:rsid w:val="0028281B"/>
    <w:rsid w:val="002828C7"/>
    <w:rsid w:val="002828E9"/>
    <w:rsid w:val="002828FD"/>
    <w:rsid w:val="00282903"/>
    <w:rsid w:val="00282904"/>
    <w:rsid w:val="00282932"/>
    <w:rsid w:val="00282A2E"/>
    <w:rsid w:val="00282A9F"/>
    <w:rsid w:val="00282AFA"/>
    <w:rsid w:val="00282B08"/>
    <w:rsid w:val="00282B2E"/>
    <w:rsid w:val="00282B57"/>
    <w:rsid w:val="00282BB6"/>
    <w:rsid w:val="00282BBD"/>
    <w:rsid w:val="00282BE3"/>
    <w:rsid w:val="00282C1F"/>
    <w:rsid w:val="00282C84"/>
    <w:rsid w:val="00282CAD"/>
    <w:rsid w:val="00282CCF"/>
    <w:rsid w:val="00282CE6"/>
    <w:rsid w:val="00282CFA"/>
    <w:rsid w:val="00282D1D"/>
    <w:rsid w:val="00282D27"/>
    <w:rsid w:val="00282D3A"/>
    <w:rsid w:val="00282D6B"/>
    <w:rsid w:val="00282D9A"/>
    <w:rsid w:val="00282DB4"/>
    <w:rsid w:val="00282DC6"/>
    <w:rsid w:val="00282DCB"/>
    <w:rsid w:val="00282E50"/>
    <w:rsid w:val="00282E79"/>
    <w:rsid w:val="00282E9B"/>
    <w:rsid w:val="00282EAE"/>
    <w:rsid w:val="00282EC5"/>
    <w:rsid w:val="00282ECA"/>
    <w:rsid w:val="00282EE8"/>
    <w:rsid w:val="00282F11"/>
    <w:rsid w:val="00282F32"/>
    <w:rsid w:val="00282F3E"/>
    <w:rsid w:val="00282F43"/>
    <w:rsid w:val="00282F71"/>
    <w:rsid w:val="00282F84"/>
    <w:rsid w:val="00282FE9"/>
    <w:rsid w:val="00282FF0"/>
    <w:rsid w:val="00283008"/>
    <w:rsid w:val="00283013"/>
    <w:rsid w:val="0028302D"/>
    <w:rsid w:val="0028306E"/>
    <w:rsid w:val="00283093"/>
    <w:rsid w:val="002830D2"/>
    <w:rsid w:val="0028315A"/>
    <w:rsid w:val="0028315D"/>
    <w:rsid w:val="0028315F"/>
    <w:rsid w:val="0028317F"/>
    <w:rsid w:val="00283181"/>
    <w:rsid w:val="002831B4"/>
    <w:rsid w:val="00283253"/>
    <w:rsid w:val="0028326E"/>
    <w:rsid w:val="00283278"/>
    <w:rsid w:val="0028328B"/>
    <w:rsid w:val="002832A1"/>
    <w:rsid w:val="00283306"/>
    <w:rsid w:val="0028337D"/>
    <w:rsid w:val="002833AA"/>
    <w:rsid w:val="002833EA"/>
    <w:rsid w:val="002833F7"/>
    <w:rsid w:val="002833FF"/>
    <w:rsid w:val="00283420"/>
    <w:rsid w:val="0028344D"/>
    <w:rsid w:val="00283484"/>
    <w:rsid w:val="002834CB"/>
    <w:rsid w:val="002834E5"/>
    <w:rsid w:val="002834FA"/>
    <w:rsid w:val="00283510"/>
    <w:rsid w:val="00283518"/>
    <w:rsid w:val="0028355C"/>
    <w:rsid w:val="00283588"/>
    <w:rsid w:val="002835F2"/>
    <w:rsid w:val="002835FE"/>
    <w:rsid w:val="0028361E"/>
    <w:rsid w:val="00283620"/>
    <w:rsid w:val="00283627"/>
    <w:rsid w:val="0028363C"/>
    <w:rsid w:val="00283654"/>
    <w:rsid w:val="00283658"/>
    <w:rsid w:val="0028365D"/>
    <w:rsid w:val="00283684"/>
    <w:rsid w:val="0028369D"/>
    <w:rsid w:val="002836B3"/>
    <w:rsid w:val="002836D2"/>
    <w:rsid w:val="00283713"/>
    <w:rsid w:val="0028371A"/>
    <w:rsid w:val="00283731"/>
    <w:rsid w:val="0028377E"/>
    <w:rsid w:val="002837C1"/>
    <w:rsid w:val="002837F8"/>
    <w:rsid w:val="0028380A"/>
    <w:rsid w:val="0028383C"/>
    <w:rsid w:val="00283847"/>
    <w:rsid w:val="00283896"/>
    <w:rsid w:val="002838F2"/>
    <w:rsid w:val="0028390E"/>
    <w:rsid w:val="00283939"/>
    <w:rsid w:val="00283959"/>
    <w:rsid w:val="00283968"/>
    <w:rsid w:val="00283983"/>
    <w:rsid w:val="0028398B"/>
    <w:rsid w:val="00283991"/>
    <w:rsid w:val="002839C5"/>
    <w:rsid w:val="00283A21"/>
    <w:rsid w:val="00283A3C"/>
    <w:rsid w:val="00283A41"/>
    <w:rsid w:val="00283A8E"/>
    <w:rsid w:val="00283AA5"/>
    <w:rsid w:val="00283AB8"/>
    <w:rsid w:val="00283B0B"/>
    <w:rsid w:val="00283B10"/>
    <w:rsid w:val="00283B11"/>
    <w:rsid w:val="00283B37"/>
    <w:rsid w:val="00283B3D"/>
    <w:rsid w:val="00283B80"/>
    <w:rsid w:val="00283B92"/>
    <w:rsid w:val="00283B9E"/>
    <w:rsid w:val="00283BB0"/>
    <w:rsid w:val="00283BF3"/>
    <w:rsid w:val="00283C28"/>
    <w:rsid w:val="00283C2A"/>
    <w:rsid w:val="00283CAA"/>
    <w:rsid w:val="00283CAC"/>
    <w:rsid w:val="00283CE7"/>
    <w:rsid w:val="00283DAF"/>
    <w:rsid w:val="00283DD0"/>
    <w:rsid w:val="00283DED"/>
    <w:rsid w:val="00283E3E"/>
    <w:rsid w:val="00283ED1"/>
    <w:rsid w:val="00283EDD"/>
    <w:rsid w:val="00283F21"/>
    <w:rsid w:val="00283FB8"/>
    <w:rsid w:val="0028400F"/>
    <w:rsid w:val="0028401B"/>
    <w:rsid w:val="0028405E"/>
    <w:rsid w:val="002840AD"/>
    <w:rsid w:val="002840B8"/>
    <w:rsid w:val="002840E1"/>
    <w:rsid w:val="00284146"/>
    <w:rsid w:val="0028415C"/>
    <w:rsid w:val="00284188"/>
    <w:rsid w:val="00284189"/>
    <w:rsid w:val="002841E5"/>
    <w:rsid w:val="002841EC"/>
    <w:rsid w:val="00284203"/>
    <w:rsid w:val="00284223"/>
    <w:rsid w:val="00284275"/>
    <w:rsid w:val="002842B1"/>
    <w:rsid w:val="002842B5"/>
    <w:rsid w:val="002842CF"/>
    <w:rsid w:val="002842D0"/>
    <w:rsid w:val="002842FA"/>
    <w:rsid w:val="00284309"/>
    <w:rsid w:val="0028436A"/>
    <w:rsid w:val="002843E9"/>
    <w:rsid w:val="002843FA"/>
    <w:rsid w:val="0028441D"/>
    <w:rsid w:val="00284482"/>
    <w:rsid w:val="00284508"/>
    <w:rsid w:val="00284536"/>
    <w:rsid w:val="0028455F"/>
    <w:rsid w:val="002845D8"/>
    <w:rsid w:val="00284633"/>
    <w:rsid w:val="00284650"/>
    <w:rsid w:val="0028468E"/>
    <w:rsid w:val="002846B7"/>
    <w:rsid w:val="002846BE"/>
    <w:rsid w:val="002846C7"/>
    <w:rsid w:val="002846FD"/>
    <w:rsid w:val="00284722"/>
    <w:rsid w:val="00284724"/>
    <w:rsid w:val="002847A9"/>
    <w:rsid w:val="002847BD"/>
    <w:rsid w:val="002847FE"/>
    <w:rsid w:val="00284867"/>
    <w:rsid w:val="00284903"/>
    <w:rsid w:val="00284936"/>
    <w:rsid w:val="0028495B"/>
    <w:rsid w:val="00284975"/>
    <w:rsid w:val="002849C5"/>
    <w:rsid w:val="00284A4C"/>
    <w:rsid w:val="00284A92"/>
    <w:rsid w:val="00284A9B"/>
    <w:rsid w:val="00284AB7"/>
    <w:rsid w:val="00284ABB"/>
    <w:rsid w:val="00284AC4"/>
    <w:rsid w:val="00284B51"/>
    <w:rsid w:val="00284B64"/>
    <w:rsid w:val="00284B7D"/>
    <w:rsid w:val="00284B81"/>
    <w:rsid w:val="00284B9A"/>
    <w:rsid w:val="00284B9E"/>
    <w:rsid w:val="00284BB9"/>
    <w:rsid w:val="00284BD2"/>
    <w:rsid w:val="00284BD7"/>
    <w:rsid w:val="00284BD9"/>
    <w:rsid w:val="00284C34"/>
    <w:rsid w:val="00284C3F"/>
    <w:rsid w:val="00284C5B"/>
    <w:rsid w:val="00284C86"/>
    <w:rsid w:val="00284C9F"/>
    <w:rsid w:val="00284CAD"/>
    <w:rsid w:val="00284CDE"/>
    <w:rsid w:val="00284D00"/>
    <w:rsid w:val="00284D31"/>
    <w:rsid w:val="00284D5C"/>
    <w:rsid w:val="00284D68"/>
    <w:rsid w:val="00284DA0"/>
    <w:rsid w:val="00284DB9"/>
    <w:rsid w:val="00284E0C"/>
    <w:rsid w:val="00284E10"/>
    <w:rsid w:val="00284E16"/>
    <w:rsid w:val="00284E19"/>
    <w:rsid w:val="00284E49"/>
    <w:rsid w:val="00284E56"/>
    <w:rsid w:val="00284E5C"/>
    <w:rsid w:val="00284E94"/>
    <w:rsid w:val="00284E95"/>
    <w:rsid w:val="00284EA5"/>
    <w:rsid w:val="00284ECB"/>
    <w:rsid w:val="00284EE5"/>
    <w:rsid w:val="00284F02"/>
    <w:rsid w:val="00284F2F"/>
    <w:rsid w:val="00284FB2"/>
    <w:rsid w:val="00284FBA"/>
    <w:rsid w:val="00284FF5"/>
    <w:rsid w:val="00284FFB"/>
    <w:rsid w:val="00285042"/>
    <w:rsid w:val="00285048"/>
    <w:rsid w:val="00285063"/>
    <w:rsid w:val="002850D8"/>
    <w:rsid w:val="002850DD"/>
    <w:rsid w:val="00285101"/>
    <w:rsid w:val="00285159"/>
    <w:rsid w:val="00285197"/>
    <w:rsid w:val="0028519B"/>
    <w:rsid w:val="0028519E"/>
    <w:rsid w:val="002851C7"/>
    <w:rsid w:val="0028520A"/>
    <w:rsid w:val="00285216"/>
    <w:rsid w:val="002852B9"/>
    <w:rsid w:val="00285303"/>
    <w:rsid w:val="00285360"/>
    <w:rsid w:val="0028539C"/>
    <w:rsid w:val="002853D9"/>
    <w:rsid w:val="00285450"/>
    <w:rsid w:val="0028545B"/>
    <w:rsid w:val="00285469"/>
    <w:rsid w:val="00285478"/>
    <w:rsid w:val="00285501"/>
    <w:rsid w:val="00285509"/>
    <w:rsid w:val="0028553C"/>
    <w:rsid w:val="00285562"/>
    <w:rsid w:val="0028556E"/>
    <w:rsid w:val="00285595"/>
    <w:rsid w:val="002855E7"/>
    <w:rsid w:val="00285644"/>
    <w:rsid w:val="00285652"/>
    <w:rsid w:val="0028566C"/>
    <w:rsid w:val="002856B0"/>
    <w:rsid w:val="002856B6"/>
    <w:rsid w:val="002856C5"/>
    <w:rsid w:val="002856E1"/>
    <w:rsid w:val="002856FE"/>
    <w:rsid w:val="00285715"/>
    <w:rsid w:val="0028571D"/>
    <w:rsid w:val="00285749"/>
    <w:rsid w:val="00285761"/>
    <w:rsid w:val="002857C8"/>
    <w:rsid w:val="002857D8"/>
    <w:rsid w:val="002857DD"/>
    <w:rsid w:val="002857ED"/>
    <w:rsid w:val="002857EF"/>
    <w:rsid w:val="00285801"/>
    <w:rsid w:val="00285829"/>
    <w:rsid w:val="00285856"/>
    <w:rsid w:val="0028589B"/>
    <w:rsid w:val="002858B4"/>
    <w:rsid w:val="002858BB"/>
    <w:rsid w:val="0028590F"/>
    <w:rsid w:val="0028592C"/>
    <w:rsid w:val="0028593B"/>
    <w:rsid w:val="0028595E"/>
    <w:rsid w:val="00285A1B"/>
    <w:rsid w:val="00285A1D"/>
    <w:rsid w:val="00285A2A"/>
    <w:rsid w:val="00285A80"/>
    <w:rsid w:val="00285A98"/>
    <w:rsid w:val="00285AB5"/>
    <w:rsid w:val="00285AF8"/>
    <w:rsid w:val="00285B06"/>
    <w:rsid w:val="00285B13"/>
    <w:rsid w:val="00285B1B"/>
    <w:rsid w:val="00285B3E"/>
    <w:rsid w:val="00285BA6"/>
    <w:rsid w:val="00285BC8"/>
    <w:rsid w:val="00285BDC"/>
    <w:rsid w:val="00285BE1"/>
    <w:rsid w:val="00285BF8"/>
    <w:rsid w:val="00285C12"/>
    <w:rsid w:val="00285C4A"/>
    <w:rsid w:val="00285C51"/>
    <w:rsid w:val="00285C57"/>
    <w:rsid w:val="00285C88"/>
    <w:rsid w:val="00285C8F"/>
    <w:rsid w:val="00285CEE"/>
    <w:rsid w:val="00285CF8"/>
    <w:rsid w:val="00285D02"/>
    <w:rsid w:val="00285D57"/>
    <w:rsid w:val="00285D8B"/>
    <w:rsid w:val="00285DB2"/>
    <w:rsid w:val="00285DDE"/>
    <w:rsid w:val="00285DF9"/>
    <w:rsid w:val="00285E2F"/>
    <w:rsid w:val="00285E34"/>
    <w:rsid w:val="00285E56"/>
    <w:rsid w:val="00285E83"/>
    <w:rsid w:val="00285EAB"/>
    <w:rsid w:val="00285EBA"/>
    <w:rsid w:val="00285EFB"/>
    <w:rsid w:val="00285F02"/>
    <w:rsid w:val="00285F23"/>
    <w:rsid w:val="00285F88"/>
    <w:rsid w:val="00285FB2"/>
    <w:rsid w:val="00285FB8"/>
    <w:rsid w:val="00285FC2"/>
    <w:rsid w:val="00285FE5"/>
    <w:rsid w:val="00285FFA"/>
    <w:rsid w:val="00286012"/>
    <w:rsid w:val="0028603B"/>
    <w:rsid w:val="00286077"/>
    <w:rsid w:val="00286078"/>
    <w:rsid w:val="002860DB"/>
    <w:rsid w:val="00286149"/>
    <w:rsid w:val="00286173"/>
    <w:rsid w:val="002861DE"/>
    <w:rsid w:val="00286270"/>
    <w:rsid w:val="00286298"/>
    <w:rsid w:val="0028629B"/>
    <w:rsid w:val="0028629C"/>
    <w:rsid w:val="002862DB"/>
    <w:rsid w:val="002862E7"/>
    <w:rsid w:val="0028636C"/>
    <w:rsid w:val="0028638D"/>
    <w:rsid w:val="002863DA"/>
    <w:rsid w:val="002863DB"/>
    <w:rsid w:val="002863DC"/>
    <w:rsid w:val="002864C1"/>
    <w:rsid w:val="002864CC"/>
    <w:rsid w:val="002864E1"/>
    <w:rsid w:val="002864F1"/>
    <w:rsid w:val="00286506"/>
    <w:rsid w:val="0028653E"/>
    <w:rsid w:val="00286547"/>
    <w:rsid w:val="0028656F"/>
    <w:rsid w:val="0028658D"/>
    <w:rsid w:val="002865A1"/>
    <w:rsid w:val="002865B5"/>
    <w:rsid w:val="002865C9"/>
    <w:rsid w:val="0028662C"/>
    <w:rsid w:val="00286632"/>
    <w:rsid w:val="0028664B"/>
    <w:rsid w:val="0028666E"/>
    <w:rsid w:val="0028668F"/>
    <w:rsid w:val="00286694"/>
    <w:rsid w:val="002866BF"/>
    <w:rsid w:val="002866DE"/>
    <w:rsid w:val="0028673E"/>
    <w:rsid w:val="00286757"/>
    <w:rsid w:val="00286778"/>
    <w:rsid w:val="0028677B"/>
    <w:rsid w:val="0028679B"/>
    <w:rsid w:val="0028679C"/>
    <w:rsid w:val="002867B1"/>
    <w:rsid w:val="002867C6"/>
    <w:rsid w:val="002867C9"/>
    <w:rsid w:val="002867EE"/>
    <w:rsid w:val="00286846"/>
    <w:rsid w:val="00286864"/>
    <w:rsid w:val="00286866"/>
    <w:rsid w:val="002868A7"/>
    <w:rsid w:val="002868CE"/>
    <w:rsid w:val="002868E5"/>
    <w:rsid w:val="002868EA"/>
    <w:rsid w:val="00286911"/>
    <w:rsid w:val="0028693C"/>
    <w:rsid w:val="00286960"/>
    <w:rsid w:val="00286969"/>
    <w:rsid w:val="0028696A"/>
    <w:rsid w:val="002869F5"/>
    <w:rsid w:val="00286A36"/>
    <w:rsid w:val="00286A40"/>
    <w:rsid w:val="00286A81"/>
    <w:rsid w:val="00286A92"/>
    <w:rsid w:val="00286A9E"/>
    <w:rsid w:val="00286AA9"/>
    <w:rsid w:val="00286B36"/>
    <w:rsid w:val="00286B40"/>
    <w:rsid w:val="00286B56"/>
    <w:rsid w:val="00286B5F"/>
    <w:rsid w:val="00286B68"/>
    <w:rsid w:val="00286B93"/>
    <w:rsid w:val="00286BC6"/>
    <w:rsid w:val="00286C82"/>
    <w:rsid w:val="00286C92"/>
    <w:rsid w:val="00286C98"/>
    <w:rsid w:val="00286CBA"/>
    <w:rsid w:val="00286CE7"/>
    <w:rsid w:val="00286D13"/>
    <w:rsid w:val="00286D35"/>
    <w:rsid w:val="00286D5B"/>
    <w:rsid w:val="00286D76"/>
    <w:rsid w:val="00286D8C"/>
    <w:rsid w:val="00286D95"/>
    <w:rsid w:val="00286DA7"/>
    <w:rsid w:val="00286F27"/>
    <w:rsid w:val="00286F33"/>
    <w:rsid w:val="00286F45"/>
    <w:rsid w:val="00286F4B"/>
    <w:rsid w:val="00286F6B"/>
    <w:rsid w:val="00286FF0"/>
    <w:rsid w:val="00287013"/>
    <w:rsid w:val="0028703B"/>
    <w:rsid w:val="00287050"/>
    <w:rsid w:val="00287052"/>
    <w:rsid w:val="0028707C"/>
    <w:rsid w:val="00287087"/>
    <w:rsid w:val="002870A9"/>
    <w:rsid w:val="002870C9"/>
    <w:rsid w:val="002870E2"/>
    <w:rsid w:val="0028712E"/>
    <w:rsid w:val="00287167"/>
    <w:rsid w:val="002871AB"/>
    <w:rsid w:val="002871B3"/>
    <w:rsid w:val="002871D7"/>
    <w:rsid w:val="00287227"/>
    <w:rsid w:val="0028722E"/>
    <w:rsid w:val="0028723B"/>
    <w:rsid w:val="00287254"/>
    <w:rsid w:val="0028726A"/>
    <w:rsid w:val="00287287"/>
    <w:rsid w:val="00287347"/>
    <w:rsid w:val="00287358"/>
    <w:rsid w:val="0028738B"/>
    <w:rsid w:val="002873D0"/>
    <w:rsid w:val="002873EA"/>
    <w:rsid w:val="00287452"/>
    <w:rsid w:val="0028747D"/>
    <w:rsid w:val="002874CD"/>
    <w:rsid w:val="00287508"/>
    <w:rsid w:val="0028752D"/>
    <w:rsid w:val="0028753C"/>
    <w:rsid w:val="00287562"/>
    <w:rsid w:val="00287599"/>
    <w:rsid w:val="002875B4"/>
    <w:rsid w:val="002875DE"/>
    <w:rsid w:val="0028760A"/>
    <w:rsid w:val="00287619"/>
    <w:rsid w:val="00287621"/>
    <w:rsid w:val="00287691"/>
    <w:rsid w:val="002876D0"/>
    <w:rsid w:val="002876DE"/>
    <w:rsid w:val="00287716"/>
    <w:rsid w:val="00287717"/>
    <w:rsid w:val="00287762"/>
    <w:rsid w:val="00287781"/>
    <w:rsid w:val="00287783"/>
    <w:rsid w:val="00287798"/>
    <w:rsid w:val="002877FE"/>
    <w:rsid w:val="0028780E"/>
    <w:rsid w:val="0028781D"/>
    <w:rsid w:val="00287854"/>
    <w:rsid w:val="00287860"/>
    <w:rsid w:val="00287866"/>
    <w:rsid w:val="002878EE"/>
    <w:rsid w:val="002878F3"/>
    <w:rsid w:val="002878FC"/>
    <w:rsid w:val="00287902"/>
    <w:rsid w:val="00287913"/>
    <w:rsid w:val="00287960"/>
    <w:rsid w:val="00287967"/>
    <w:rsid w:val="00287974"/>
    <w:rsid w:val="002879A1"/>
    <w:rsid w:val="00287A15"/>
    <w:rsid w:val="00287A3C"/>
    <w:rsid w:val="00287A8B"/>
    <w:rsid w:val="00287AA8"/>
    <w:rsid w:val="00287AAD"/>
    <w:rsid w:val="00287AB9"/>
    <w:rsid w:val="00287AC4"/>
    <w:rsid w:val="00287B34"/>
    <w:rsid w:val="00287B5B"/>
    <w:rsid w:val="00287BB0"/>
    <w:rsid w:val="00287BB4"/>
    <w:rsid w:val="00287BB6"/>
    <w:rsid w:val="00287BE8"/>
    <w:rsid w:val="00287C14"/>
    <w:rsid w:val="00287C1A"/>
    <w:rsid w:val="00287C34"/>
    <w:rsid w:val="00287C36"/>
    <w:rsid w:val="00287C75"/>
    <w:rsid w:val="00287C87"/>
    <w:rsid w:val="00287D08"/>
    <w:rsid w:val="00287D0B"/>
    <w:rsid w:val="00287D20"/>
    <w:rsid w:val="00287D22"/>
    <w:rsid w:val="00287D33"/>
    <w:rsid w:val="00287D43"/>
    <w:rsid w:val="00287DD0"/>
    <w:rsid w:val="00287DE5"/>
    <w:rsid w:val="00287E0A"/>
    <w:rsid w:val="00287E1A"/>
    <w:rsid w:val="00287EC8"/>
    <w:rsid w:val="00287ED5"/>
    <w:rsid w:val="00287F04"/>
    <w:rsid w:val="00287F36"/>
    <w:rsid w:val="00287F59"/>
    <w:rsid w:val="00287F78"/>
    <w:rsid w:val="00287F7A"/>
    <w:rsid w:val="00287F88"/>
    <w:rsid w:val="00287FF6"/>
    <w:rsid w:val="00290048"/>
    <w:rsid w:val="0029006F"/>
    <w:rsid w:val="002900A0"/>
    <w:rsid w:val="002900C5"/>
    <w:rsid w:val="002900E2"/>
    <w:rsid w:val="002900E7"/>
    <w:rsid w:val="002900EB"/>
    <w:rsid w:val="00290100"/>
    <w:rsid w:val="0029010C"/>
    <w:rsid w:val="0029011E"/>
    <w:rsid w:val="00290154"/>
    <w:rsid w:val="002901BE"/>
    <w:rsid w:val="002901C7"/>
    <w:rsid w:val="002901D9"/>
    <w:rsid w:val="0029021F"/>
    <w:rsid w:val="00290241"/>
    <w:rsid w:val="00290255"/>
    <w:rsid w:val="00290279"/>
    <w:rsid w:val="00290299"/>
    <w:rsid w:val="002902E8"/>
    <w:rsid w:val="00290300"/>
    <w:rsid w:val="00290307"/>
    <w:rsid w:val="00290324"/>
    <w:rsid w:val="00290327"/>
    <w:rsid w:val="00290378"/>
    <w:rsid w:val="00290384"/>
    <w:rsid w:val="002903EC"/>
    <w:rsid w:val="00290408"/>
    <w:rsid w:val="00290417"/>
    <w:rsid w:val="00290496"/>
    <w:rsid w:val="00290499"/>
    <w:rsid w:val="002904A6"/>
    <w:rsid w:val="002904B3"/>
    <w:rsid w:val="002904C3"/>
    <w:rsid w:val="002904CE"/>
    <w:rsid w:val="0029050D"/>
    <w:rsid w:val="0029054F"/>
    <w:rsid w:val="00290581"/>
    <w:rsid w:val="002905A1"/>
    <w:rsid w:val="002905C7"/>
    <w:rsid w:val="0029060E"/>
    <w:rsid w:val="00290612"/>
    <w:rsid w:val="00290633"/>
    <w:rsid w:val="00290649"/>
    <w:rsid w:val="0029068F"/>
    <w:rsid w:val="002906BC"/>
    <w:rsid w:val="002906DA"/>
    <w:rsid w:val="002906E9"/>
    <w:rsid w:val="0029073F"/>
    <w:rsid w:val="00290768"/>
    <w:rsid w:val="00290787"/>
    <w:rsid w:val="002907D9"/>
    <w:rsid w:val="002907F2"/>
    <w:rsid w:val="002907F6"/>
    <w:rsid w:val="0029081A"/>
    <w:rsid w:val="00290880"/>
    <w:rsid w:val="0029088F"/>
    <w:rsid w:val="00290894"/>
    <w:rsid w:val="0029089E"/>
    <w:rsid w:val="00290949"/>
    <w:rsid w:val="0029094C"/>
    <w:rsid w:val="002909D6"/>
    <w:rsid w:val="002909DF"/>
    <w:rsid w:val="00290A09"/>
    <w:rsid w:val="00290A17"/>
    <w:rsid w:val="00290ABB"/>
    <w:rsid w:val="00290B64"/>
    <w:rsid w:val="00290B7A"/>
    <w:rsid w:val="00290BBD"/>
    <w:rsid w:val="00290BE8"/>
    <w:rsid w:val="00290BF8"/>
    <w:rsid w:val="00290C31"/>
    <w:rsid w:val="00290C54"/>
    <w:rsid w:val="00290C6A"/>
    <w:rsid w:val="00290C8C"/>
    <w:rsid w:val="00290CA1"/>
    <w:rsid w:val="00290CB0"/>
    <w:rsid w:val="00290CB2"/>
    <w:rsid w:val="00290CC3"/>
    <w:rsid w:val="00290D1D"/>
    <w:rsid w:val="00290D5C"/>
    <w:rsid w:val="00290D95"/>
    <w:rsid w:val="00290DBB"/>
    <w:rsid w:val="00290DC1"/>
    <w:rsid w:val="00290DC6"/>
    <w:rsid w:val="00290DD3"/>
    <w:rsid w:val="00290E09"/>
    <w:rsid w:val="00290E36"/>
    <w:rsid w:val="00290E43"/>
    <w:rsid w:val="00290E51"/>
    <w:rsid w:val="00290E70"/>
    <w:rsid w:val="00290EBF"/>
    <w:rsid w:val="00290ED8"/>
    <w:rsid w:val="00290F64"/>
    <w:rsid w:val="00290F75"/>
    <w:rsid w:val="00290FB3"/>
    <w:rsid w:val="00290FC3"/>
    <w:rsid w:val="00290FF8"/>
    <w:rsid w:val="0029108E"/>
    <w:rsid w:val="002910A8"/>
    <w:rsid w:val="002910B1"/>
    <w:rsid w:val="002910CE"/>
    <w:rsid w:val="002910DE"/>
    <w:rsid w:val="002910EF"/>
    <w:rsid w:val="0029114F"/>
    <w:rsid w:val="0029115D"/>
    <w:rsid w:val="0029120D"/>
    <w:rsid w:val="0029121E"/>
    <w:rsid w:val="0029126C"/>
    <w:rsid w:val="0029127C"/>
    <w:rsid w:val="0029129E"/>
    <w:rsid w:val="0029133F"/>
    <w:rsid w:val="0029134F"/>
    <w:rsid w:val="00291374"/>
    <w:rsid w:val="00291386"/>
    <w:rsid w:val="002913B4"/>
    <w:rsid w:val="002913C1"/>
    <w:rsid w:val="002913CC"/>
    <w:rsid w:val="002913E4"/>
    <w:rsid w:val="00291425"/>
    <w:rsid w:val="0029144F"/>
    <w:rsid w:val="00291461"/>
    <w:rsid w:val="00291462"/>
    <w:rsid w:val="002914E8"/>
    <w:rsid w:val="0029150B"/>
    <w:rsid w:val="00291565"/>
    <w:rsid w:val="002915B9"/>
    <w:rsid w:val="002915D1"/>
    <w:rsid w:val="002915E9"/>
    <w:rsid w:val="0029160F"/>
    <w:rsid w:val="00291624"/>
    <w:rsid w:val="00291645"/>
    <w:rsid w:val="00291646"/>
    <w:rsid w:val="00291659"/>
    <w:rsid w:val="00291660"/>
    <w:rsid w:val="00291686"/>
    <w:rsid w:val="002916CB"/>
    <w:rsid w:val="002916CC"/>
    <w:rsid w:val="00291709"/>
    <w:rsid w:val="00291766"/>
    <w:rsid w:val="00291815"/>
    <w:rsid w:val="0029181F"/>
    <w:rsid w:val="00291841"/>
    <w:rsid w:val="0029185B"/>
    <w:rsid w:val="0029185D"/>
    <w:rsid w:val="00291895"/>
    <w:rsid w:val="0029189F"/>
    <w:rsid w:val="002918BE"/>
    <w:rsid w:val="002918D2"/>
    <w:rsid w:val="0029194E"/>
    <w:rsid w:val="002919E0"/>
    <w:rsid w:val="00291A36"/>
    <w:rsid w:val="00291A80"/>
    <w:rsid w:val="00291A97"/>
    <w:rsid w:val="00291A9B"/>
    <w:rsid w:val="00291AB1"/>
    <w:rsid w:val="00291ACB"/>
    <w:rsid w:val="00291ACF"/>
    <w:rsid w:val="00291AE4"/>
    <w:rsid w:val="00291BBF"/>
    <w:rsid w:val="00291BE2"/>
    <w:rsid w:val="00291CA3"/>
    <w:rsid w:val="00291CA9"/>
    <w:rsid w:val="00291CDD"/>
    <w:rsid w:val="00291CF1"/>
    <w:rsid w:val="00291D4E"/>
    <w:rsid w:val="00291D5C"/>
    <w:rsid w:val="00291D7B"/>
    <w:rsid w:val="00291D84"/>
    <w:rsid w:val="00291DC7"/>
    <w:rsid w:val="00291DD7"/>
    <w:rsid w:val="00291DFD"/>
    <w:rsid w:val="00291E26"/>
    <w:rsid w:val="00291E3B"/>
    <w:rsid w:val="00291E4A"/>
    <w:rsid w:val="00291E66"/>
    <w:rsid w:val="00291EF4"/>
    <w:rsid w:val="00291EF5"/>
    <w:rsid w:val="00291EFA"/>
    <w:rsid w:val="00291EFF"/>
    <w:rsid w:val="00291F39"/>
    <w:rsid w:val="00291FEC"/>
    <w:rsid w:val="00291FFF"/>
    <w:rsid w:val="00292020"/>
    <w:rsid w:val="00292022"/>
    <w:rsid w:val="00292077"/>
    <w:rsid w:val="00292083"/>
    <w:rsid w:val="00292099"/>
    <w:rsid w:val="0029209A"/>
    <w:rsid w:val="002920BA"/>
    <w:rsid w:val="002920EF"/>
    <w:rsid w:val="002920F7"/>
    <w:rsid w:val="00292116"/>
    <w:rsid w:val="00292125"/>
    <w:rsid w:val="0029212E"/>
    <w:rsid w:val="0029214E"/>
    <w:rsid w:val="002921C7"/>
    <w:rsid w:val="002921D9"/>
    <w:rsid w:val="00292216"/>
    <w:rsid w:val="00292220"/>
    <w:rsid w:val="00292261"/>
    <w:rsid w:val="002922CB"/>
    <w:rsid w:val="002922E5"/>
    <w:rsid w:val="002922EF"/>
    <w:rsid w:val="00292316"/>
    <w:rsid w:val="00292373"/>
    <w:rsid w:val="0029238D"/>
    <w:rsid w:val="002923E7"/>
    <w:rsid w:val="00292408"/>
    <w:rsid w:val="00292426"/>
    <w:rsid w:val="0029243B"/>
    <w:rsid w:val="00292441"/>
    <w:rsid w:val="002924A5"/>
    <w:rsid w:val="002924EF"/>
    <w:rsid w:val="002924F3"/>
    <w:rsid w:val="00292510"/>
    <w:rsid w:val="00292523"/>
    <w:rsid w:val="00292525"/>
    <w:rsid w:val="00292529"/>
    <w:rsid w:val="00292588"/>
    <w:rsid w:val="002925E8"/>
    <w:rsid w:val="002925EF"/>
    <w:rsid w:val="00292601"/>
    <w:rsid w:val="00292619"/>
    <w:rsid w:val="002926C2"/>
    <w:rsid w:val="002926D5"/>
    <w:rsid w:val="002926DC"/>
    <w:rsid w:val="002926F1"/>
    <w:rsid w:val="0029270B"/>
    <w:rsid w:val="00292711"/>
    <w:rsid w:val="00292721"/>
    <w:rsid w:val="0029274D"/>
    <w:rsid w:val="0029278D"/>
    <w:rsid w:val="002927D8"/>
    <w:rsid w:val="0029280B"/>
    <w:rsid w:val="00292819"/>
    <w:rsid w:val="0029281C"/>
    <w:rsid w:val="0029283B"/>
    <w:rsid w:val="00292893"/>
    <w:rsid w:val="002928B2"/>
    <w:rsid w:val="002928C0"/>
    <w:rsid w:val="002928F4"/>
    <w:rsid w:val="00292900"/>
    <w:rsid w:val="0029291B"/>
    <w:rsid w:val="0029291E"/>
    <w:rsid w:val="0029297B"/>
    <w:rsid w:val="0029297D"/>
    <w:rsid w:val="002929BD"/>
    <w:rsid w:val="002929EA"/>
    <w:rsid w:val="002929FE"/>
    <w:rsid w:val="00292A08"/>
    <w:rsid w:val="00292A3C"/>
    <w:rsid w:val="00292A51"/>
    <w:rsid w:val="00292A73"/>
    <w:rsid w:val="00292A9E"/>
    <w:rsid w:val="00292AB9"/>
    <w:rsid w:val="00292B04"/>
    <w:rsid w:val="00292B21"/>
    <w:rsid w:val="00292B2C"/>
    <w:rsid w:val="00292B54"/>
    <w:rsid w:val="00292B7A"/>
    <w:rsid w:val="00292BB0"/>
    <w:rsid w:val="00292BCA"/>
    <w:rsid w:val="00292BE6"/>
    <w:rsid w:val="00292BE7"/>
    <w:rsid w:val="00292C42"/>
    <w:rsid w:val="00292C5C"/>
    <w:rsid w:val="00292C6C"/>
    <w:rsid w:val="00292C89"/>
    <w:rsid w:val="00292CBB"/>
    <w:rsid w:val="00292CDC"/>
    <w:rsid w:val="00292D32"/>
    <w:rsid w:val="00292D5B"/>
    <w:rsid w:val="00292D85"/>
    <w:rsid w:val="00292D9D"/>
    <w:rsid w:val="00292DBD"/>
    <w:rsid w:val="00292DDF"/>
    <w:rsid w:val="00292E13"/>
    <w:rsid w:val="00292E39"/>
    <w:rsid w:val="00292E66"/>
    <w:rsid w:val="00292EB4"/>
    <w:rsid w:val="00292EDB"/>
    <w:rsid w:val="00292F0E"/>
    <w:rsid w:val="00292F0F"/>
    <w:rsid w:val="00292F14"/>
    <w:rsid w:val="00292F42"/>
    <w:rsid w:val="00292F5F"/>
    <w:rsid w:val="00292F86"/>
    <w:rsid w:val="00292FAC"/>
    <w:rsid w:val="00292FE0"/>
    <w:rsid w:val="00293076"/>
    <w:rsid w:val="002930D1"/>
    <w:rsid w:val="002930EF"/>
    <w:rsid w:val="0029310D"/>
    <w:rsid w:val="0029311F"/>
    <w:rsid w:val="00293121"/>
    <w:rsid w:val="00293131"/>
    <w:rsid w:val="00293147"/>
    <w:rsid w:val="00293149"/>
    <w:rsid w:val="0029314A"/>
    <w:rsid w:val="00293151"/>
    <w:rsid w:val="00293177"/>
    <w:rsid w:val="002931A3"/>
    <w:rsid w:val="002931BF"/>
    <w:rsid w:val="002931D2"/>
    <w:rsid w:val="002931FB"/>
    <w:rsid w:val="0029322E"/>
    <w:rsid w:val="0029330B"/>
    <w:rsid w:val="00293312"/>
    <w:rsid w:val="00293328"/>
    <w:rsid w:val="0029332B"/>
    <w:rsid w:val="00293370"/>
    <w:rsid w:val="0029337D"/>
    <w:rsid w:val="00293387"/>
    <w:rsid w:val="0029344E"/>
    <w:rsid w:val="00293453"/>
    <w:rsid w:val="00293455"/>
    <w:rsid w:val="0029346C"/>
    <w:rsid w:val="00293487"/>
    <w:rsid w:val="0029348C"/>
    <w:rsid w:val="0029349C"/>
    <w:rsid w:val="002934C6"/>
    <w:rsid w:val="002934D3"/>
    <w:rsid w:val="002934F7"/>
    <w:rsid w:val="00293570"/>
    <w:rsid w:val="0029357C"/>
    <w:rsid w:val="00293589"/>
    <w:rsid w:val="002935AE"/>
    <w:rsid w:val="002935AF"/>
    <w:rsid w:val="0029361E"/>
    <w:rsid w:val="00293628"/>
    <w:rsid w:val="0029367D"/>
    <w:rsid w:val="0029368B"/>
    <w:rsid w:val="002936C7"/>
    <w:rsid w:val="002936E8"/>
    <w:rsid w:val="00293703"/>
    <w:rsid w:val="00293793"/>
    <w:rsid w:val="002937B1"/>
    <w:rsid w:val="00293808"/>
    <w:rsid w:val="00293870"/>
    <w:rsid w:val="00293872"/>
    <w:rsid w:val="0029387F"/>
    <w:rsid w:val="00293884"/>
    <w:rsid w:val="00293888"/>
    <w:rsid w:val="0029388C"/>
    <w:rsid w:val="00293895"/>
    <w:rsid w:val="0029389D"/>
    <w:rsid w:val="002938E9"/>
    <w:rsid w:val="00293907"/>
    <w:rsid w:val="0029391B"/>
    <w:rsid w:val="00293991"/>
    <w:rsid w:val="002939A7"/>
    <w:rsid w:val="002939D3"/>
    <w:rsid w:val="002939DC"/>
    <w:rsid w:val="002939ED"/>
    <w:rsid w:val="00293A47"/>
    <w:rsid w:val="00293A53"/>
    <w:rsid w:val="00293A96"/>
    <w:rsid w:val="00293AA8"/>
    <w:rsid w:val="00293AE0"/>
    <w:rsid w:val="00293BB5"/>
    <w:rsid w:val="00293BD3"/>
    <w:rsid w:val="00293C41"/>
    <w:rsid w:val="00293C66"/>
    <w:rsid w:val="00293C86"/>
    <w:rsid w:val="00293C91"/>
    <w:rsid w:val="00293D28"/>
    <w:rsid w:val="00293D59"/>
    <w:rsid w:val="00293D7B"/>
    <w:rsid w:val="00293DCB"/>
    <w:rsid w:val="00293DE8"/>
    <w:rsid w:val="00293DEF"/>
    <w:rsid w:val="00293EB9"/>
    <w:rsid w:val="00293ED8"/>
    <w:rsid w:val="00293EE7"/>
    <w:rsid w:val="00293F49"/>
    <w:rsid w:val="00293F5C"/>
    <w:rsid w:val="00293F67"/>
    <w:rsid w:val="00293F77"/>
    <w:rsid w:val="00293F79"/>
    <w:rsid w:val="00293F87"/>
    <w:rsid w:val="00293FD7"/>
    <w:rsid w:val="00293FDD"/>
    <w:rsid w:val="00293FF8"/>
    <w:rsid w:val="00293FFB"/>
    <w:rsid w:val="00294018"/>
    <w:rsid w:val="0029401E"/>
    <w:rsid w:val="00294090"/>
    <w:rsid w:val="00294099"/>
    <w:rsid w:val="002940E7"/>
    <w:rsid w:val="00294101"/>
    <w:rsid w:val="0029413F"/>
    <w:rsid w:val="002941A6"/>
    <w:rsid w:val="002941A9"/>
    <w:rsid w:val="002941C7"/>
    <w:rsid w:val="002941ED"/>
    <w:rsid w:val="00294217"/>
    <w:rsid w:val="002942B8"/>
    <w:rsid w:val="002942CC"/>
    <w:rsid w:val="002942D3"/>
    <w:rsid w:val="002942E0"/>
    <w:rsid w:val="0029431E"/>
    <w:rsid w:val="00294321"/>
    <w:rsid w:val="00294324"/>
    <w:rsid w:val="0029435E"/>
    <w:rsid w:val="00294396"/>
    <w:rsid w:val="002943E0"/>
    <w:rsid w:val="0029443C"/>
    <w:rsid w:val="00294488"/>
    <w:rsid w:val="002944BD"/>
    <w:rsid w:val="002944D0"/>
    <w:rsid w:val="002944FD"/>
    <w:rsid w:val="0029454C"/>
    <w:rsid w:val="00294599"/>
    <w:rsid w:val="002945DC"/>
    <w:rsid w:val="002945EF"/>
    <w:rsid w:val="00294603"/>
    <w:rsid w:val="0029462F"/>
    <w:rsid w:val="0029464E"/>
    <w:rsid w:val="002946F8"/>
    <w:rsid w:val="00294700"/>
    <w:rsid w:val="0029471A"/>
    <w:rsid w:val="0029472E"/>
    <w:rsid w:val="00294734"/>
    <w:rsid w:val="0029477D"/>
    <w:rsid w:val="00294780"/>
    <w:rsid w:val="00294788"/>
    <w:rsid w:val="00294796"/>
    <w:rsid w:val="002947A5"/>
    <w:rsid w:val="002947B2"/>
    <w:rsid w:val="00294801"/>
    <w:rsid w:val="0029486E"/>
    <w:rsid w:val="0029487E"/>
    <w:rsid w:val="002948AC"/>
    <w:rsid w:val="002948DF"/>
    <w:rsid w:val="002948EC"/>
    <w:rsid w:val="002948FF"/>
    <w:rsid w:val="00294975"/>
    <w:rsid w:val="002949BE"/>
    <w:rsid w:val="002949CB"/>
    <w:rsid w:val="002949E1"/>
    <w:rsid w:val="002949F7"/>
    <w:rsid w:val="00294A7B"/>
    <w:rsid w:val="00294A82"/>
    <w:rsid w:val="00294AB1"/>
    <w:rsid w:val="00294AB6"/>
    <w:rsid w:val="00294AB9"/>
    <w:rsid w:val="00294AF1"/>
    <w:rsid w:val="00294C07"/>
    <w:rsid w:val="00294C35"/>
    <w:rsid w:val="00294C49"/>
    <w:rsid w:val="00294CE2"/>
    <w:rsid w:val="00294D12"/>
    <w:rsid w:val="00294D20"/>
    <w:rsid w:val="00294D7D"/>
    <w:rsid w:val="00294D86"/>
    <w:rsid w:val="00294D9F"/>
    <w:rsid w:val="00294DB1"/>
    <w:rsid w:val="00294DB9"/>
    <w:rsid w:val="00294DE9"/>
    <w:rsid w:val="00294DFD"/>
    <w:rsid w:val="00294E17"/>
    <w:rsid w:val="00294E6D"/>
    <w:rsid w:val="00294EC6"/>
    <w:rsid w:val="00294F10"/>
    <w:rsid w:val="00294F18"/>
    <w:rsid w:val="00294F35"/>
    <w:rsid w:val="00294F3E"/>
    <w:rsid w:val="00294F56"/>
    <w:rsid w:val="00294FA1"/>
    <w:rsid w:val="00294FE2"/>
    <w:rsid w:val="00295035"/>
    <w:rsid w:val="0029505A"/>
    <w:rsid w:val="0029506D"/>
    <w:rsid w:val="00295077"/>
    <w:rsid w:val="00295099"/>
    <w:rsid w:val="002950C5"/>
    <w:rsid w:val="002950D3"/>
    <w:rsid w:val="00295109"/>
    <w:rsid w:val="0029511A"/>
    <w:rsid w:val="00295123"/>
    <w:rsid w:val="0029512D"/>
    <w:rsid w:val="0029514E"/>
    <w:rsid w:val="0029517B"/>
    <w:rsid w:val="0029517F"/>
    <w:rsid w:val="002951A7"/>
    <w:rsid w:val="002951A9"/>
    <w:rsid w:val="002951C4"/>
    <w:rsid w:val="002951CE"/>
    <w:rsid w:val="002951D1"/>
    <w:rsid w:val="002951F4"/>
    <w:rsid w:val="00295215"/>
    <w:rsid w:val="00295235"/>
    <w:rsid w:val="00295241"/>
    <w:rsid w:val="0029524B"/>
    <w:rsid w:val="0029524C"/>
    <w:rsid w:val="00295253"/>
    <w:rsid w:val="002952B8"/>
    <w:rsid w:val="002952E4"/>
    <w:rsid w:val="0029532C"/>
    <w:rsid w:val="0029536B"/>
    <w:rsid w:val="0029538F"/>
    <w:rsid w:val="002953E0"/>
    <w:rsid w:val="002953E4"/>
    <w:rsid w:val="00295492"/>
    <w:rsid w:val="002954C6"/>
    <w:rsid w:val="00295510"/>
    <w:rsid w:val="00295521"/>
    <w:rsid w:val="0029553C"/>
    <w:rsid w:val="002955B9"/>
    <w:rsid w:val="002955C6"/>
    <w:rsid w:val="002955CA"/>
    <w:rsid w:val="002955DB"/>
    <w:rsid w:val="002955EA"/>
    <w:rsid w:val="00295665"/>
    <w:rsid w:val="0029568B"/>
    <w:rsid w:val="00295695"/>
    <w:rsid w:val="002956B9"/>
    <w:rsid w:val="002956D1"/>
    <w:rsid w:val="0029571C"/>
    <w:rsid w:val="00295736"/>
    <w:rsid w:val="00295776"/>
    <w:rsid w:val="002957BF"/>
    <w:rsid w:val="00295803"/>
    <w:rsid w:val="00295804"/>
    <w:rsid w:val="00295877"/>
    <w:rsid w:val="0029588D"/>
    <w:rsid w:val="002958A3"/>
    <w:rsid w:val="00295907"/>
    <w:rsid w:val="0029592C"/>
    <w:rsid w:val="00295934"/>
    <w:rsid w:val="00295974"/>
    <w:rsid w:val="002959BB"/>
    <w:rsid w:val="002959D9"/>
    <w:rsid w:val="002959E4"/>
    <w:rsid w:val="002959EC"/>
    <w:rsid w:val="00295A06"/>
    <w:rsid w:val="00295A35"/>
    <w:rsid w:val="00295A41"/>
    <w:rsid w:val="00295A45"/>
    <w:rsid w:val="00295A6A"/>
    <w:rsid w:val="00295A84"/>
    <w:rsid w:val="00295A9E"/>
    <w:rsid w:val="00295AA3"/>
    <w:rsid w:val="00295AA8"/>
    <w:rsid w:val="00295AB3"/>
    <w:rsid w:val="00295B37"/>
    <w:rsid w:val="00295B50"/>
    <w:rsid w:val="00295C9E"/>
    <w:rsid w:val="00295CD0"/>
    <w:rsid w:val="00295CF1"/>
    <w:rsid w:val="00295D00"/>
    <w:rsid w:val="00295D80"/>
    <w:rsid w:val="00295DA7"/>
    <w:rsid w:val="00295DB0"/>
    <w:rsid w:val="00295DC0"/>
    <w:rsid w:val="00295DDB"/>
    <w:rsid w:val="00295DF3"/>
    <w:rsid w:val="00295E39"/>
    <w:rsid w:val="00295E3D"/>
    <w:rsid w:val="00295E4B"/>
    <w:rsid w:val="00295E7A"/>
    <w:rsid w:val="00295E84"/>
    <w:rsid w:val="00295E87"/>
    <w:rsid w:val="00295EA0"/>
    <w:rsid w:val="00295ECE"/>
    <w:rsid w:val="00295EE9"/>
    <w:rsid w:val="00295EEF"/>
    <w:rsid w:val="00295EFE"/>
    <w:rsid w:val="00295F01"/>
    <w:rsid w:val="00295F19"/>
    <w:rsid w:val="00295F3C"/>
    <w:rsid w:val="00295F97"/>
    <w:rsid w:val="00295FDA"/>
    <w:rsid w:val="00296003"/>
    <w:rsid w:val="00296008"/>
    <w:rsid w:val="00296015"/>
    <w:rsid w:val="00296021"/>
    <w:rsid w:val="0029604A"/>
    <w:rsid w:val="00296051"/>
    <w:rsid w:val="00296076"/>
    <w:rsid w:val="002960B3"/>
    <w:rsid w:val="002960BC"/>
    <w:rsid w:val="002960FE"/>
    <w:rsid w:val="00296129"/>
    <w:rsid w:val="00296160"/>
    <w:rsid w:val="00296163"/>
    <w:rsid w:val="002961CC"/>
    <w:rsid w:val="002961E6"/>
    <w:rsid w:val="002961F6"/>
    <w:rsid w:val="002961F7"/>
    <w:rsid w:val="00296217"/>
    <w:rsid w:val="0029621D"/>
    <w:rsid w:val="00296277"/>
    <w:rsid w:val="00296294"/>
    <w:rsid w:val="002962DA"/>
    <w:rsid w:val="0029632C"/>
    <w:rsid w:val="00296334"/>
    <w:rsid w:val="00296398"/>
    <w:rsid w:val="002963A0"/>
    <w:rsid w:val="00296414"/>
    <w:rsid w:val="0029643E"/>
    <w:rsid w:val="0029644B"/>
    <w:rsid w:val="00296498"/>
    <w:rsid w:val="0029649D"/>
    <w:rsid w:val="002964FE"/>
    <w:rsid w:val="00296517"/>
    <w:rsid w:val="00296537"/>
    <w:rsid w:val="0029657E"/>
    <w:rsid w:val="002965FB"/>
    <w:rsid w:val="00296625"/>
    <w:rsid w:val="00296632"/>
    <w:rsid w:val="00296637"/>
    <w:rsid w:val="00296646"/>
    <w:rsid w:val="00296648"/>
    <w:rsid w:val="00296672"/>
    <w:rsid w:val="00296685"/>
    <w:rsid w:val="0029669C"/>
    <w:rsid w:val="002966A0"/>
    <w:rsid w:val="002966E6"/>
    <w:rsid w:val="002966F4"/>
    <w:rsid w:val="0029671A"/>
    <w:rsid w:val="00296746"/>
    <w:rsid w:val="0029675B"/>
    <w:rsid w:val="002967A3"/>
    <w:rsid w:val="002967C4"/>
    <w:rsid w:val="0029681E"/>
    <w:rsid w:val="00296842"/>
    <w:rsid w:val="00296880"/>
    <w:rsid w:val="0029689F"/>
    <w:rsid w:val="0029691D"/>
    <w:rsid w:val="0029692C"/>
    <w:rsid w:val="0029694F"/>
    <w:rsid w:val="00296991"/>
    <w:rsid w:val="002969AD"/>
    <w:rsid w:val="002969B8"/>
    <w:rsid w:val="002969C2"/>
    <w:rsid w:val="00296A46"/>
    <w:rsid w:val="00296AC0"/>
    <w:rsid w:val="00296ACA"/>
    <w:rsid w:val="00296AED"/>
    <w:rsid w:val="00296B40"/>
    <w:rsid w:val="00296B4D"/>
    <w:rsid w:val="00296B66"/>
    <w:rsid w:val="00296B8C"/>
    <w:rsid w:val="00296B8E"/>
    <w:rsid w:val="00296BB5"/>
    <w:rsid w:val="00296BF4"/>
    <w:rsid w:val="00296C4C"/>
    <w:rsid w:val="00296C8E"/>
    <w:rsid w:val="00296CC6"/>
    <w:rsid w:val="00296CCB"/>
    <w:rsid w:val="00296CDB"/>
    <w:rsid w:val="00296CF9"/>
    <w:rsid w:val="00296CFA"/>
    <w:rsid w:val="00296D0A"/>
    <w:rsid w:val="00296D1D"/>
    <w:rsid w:val="00296D2A"/>
    <w:rsid w:val="00296D43"/>
    <w:rsid w:val="00296D53"/>
    <w:rsid w:val="00296D55"/>
    <w:rsid w:val="00296D6A"/>
    <w:rsid w:val="00296D79"/>
    <w:rsid w:val="00296D81"/>
    <w:rsid w:val="00296DB7"/>
    <w:rsid w:val="00296DC7"/>
    <w:rsid w:val="00296DD0"/>
    <w:rsid w:val="00296E5F"/>
    <w:rsid w:val="00296E89"/>
    <w:rsid w:val="00296EC7"/>
    <w:rsid w:val="00296FA4"/>
    <w:rsid w:val="00296FB2"/>
    <w:rsid w:val="00296FE7"/>
    <w:rsid w:val="00297035"/>
    <w:rsid w:val="00297058"/>
    <w:rsid w:val="00297063"/>
    <w:rsid w:val="0029706F"/>
    <w:rsid w:val="002970A1"/>
    <w:rsid w:val="002970BF"/>
    <w:rsid w:val="002970D2"/>
    <w:rsid w:val="002970D7"/>
    <w:rsid w:val="00297139"/>
    <w:rsid w:val="00297174"/>
    <w:rsid w:val="0029717F"/>
    <w:rsid w:val="00297184"/>
    <w:rsid w:val="00297201"/>
    <w:rsid w:val="00297214"/>
    <w:rsid w:val="0029727A"/>
    <w:rsid w:val="002972A9"/>
    <w:rsid w:val="002972EE"/>
    <w:rsid w:val="00297344"/>
    <w:rsid w:val="0029734E"/>
    <w:rsid w:val="00297379"/>
    <w:rsid w:val="00297391"/>
    <w:rsid w:val="002973C7"/>
    <w:rsid w:val="002973D0"/>
    <w:rsid w:val="002973EF"/>
    <w:rsid w:val="0029740A"/>
    <w:rsid w:val="0029742D"/>
    <w:rsid w:val="0029742E"/>
    <w:rsid w:val="0029746D"/>
    <w:rsid w:val="0029748B"/>
    <w:rsid w:val="002974CB"/>
    <w:rsid w:val="002974EE"/>
    <w:rsid w:val="002974F5"/>
    <w:rsid w:val="0029750C"/>
    <w:rsid w:val="00297513"/>
    <w:rsid w:val="00297545"/>
    <w:rsid w:val="002975F2"/>
    <w:rsid w:val="002975F6"/>
    <w:rsid w:val="0029764A"/>
    <w:rsid w:val="00297652"/>
    <w:rsid w:val="0029767F"/>
    <w:rsid w:val="00297696"/>
    <w:rsid w:val="002976EC"/>
    <w:rsid w:val="00297737"/>
    <w:rsid w:val="00297752"/>
    <w:rsid w:val="00297766"/>
    <w:rsid w:val="0029777C"/>
    <w:rsid w:val="002977A3"/>
    <w:rsid w:val="002977CB"/>
    <w:rsid w:val="00297823"/>
    <w:rsid w:val="00297824"/>
    <w:rsid w:val="00297826"/>
    <w:rsid w:val="00297831"/>
    <w:rsid w:val="00297885"/>
    <w:rsid w:val="00297909"/>
    <w:rsid w:val="00297911"/>
    <w:rsid w:val="0029794C"/>
    <w:rsid w:val="00297970"/>
    <w:rsid w:val="00297979"/>
    <w:rsid w:val="00297982"/>
    <w:rsid w:val="00297A2B"/>
    <w:rsid w:val="00297A58"/>
    <w:rsid w:val="00297A60"/>
    <w:rsid w:val="00297AE3"/>
    <w:rsid w:val="00297B05"/>
    <w:rsid w:val="00297B15"/>
    <w:rsid w:val="00297B19"/>
    <w:rsid w:val="00297B83"/>
    <w:rsid w:val="00297B8B"/>
    <w:rsid w:val="00297BB9"/>
    <w:rsid w:val="00297C33"/>
    <w:rsid w:val="00297C61"/>
    <w:rsid w:val="00297C6F"/>
    <w:rsid w:val="00297C81"/>
    <w:rsid w:val="00297CB7"/>
    <w:rsid w:val="00297CD3"/>
    <w:rsid w:val="00297CD7"/>
    <w:rsid w:val="00297D02"/>
    <w:rsid w:val="00297DA1"/>
    <w:rsid w:val="00297E20"/>
    <w:rsid w:val="00297E38"/>
    <w:rsid w:val="00297E3A"/>
    <w:rsid w:val="00297E95"/>
    <w:rsid w:val="00297EB8"/>
    <w:rsid w:val="00297EDD"/>
    <w:rsid w:val="00297F35"/>
    <w:rsid w:val="002A0022"/>
    <w:rsid w:val="002A004D"/>
    <w:rsid w:val="002A0056"/>
    <w:rsid w:val="002A007F"/>
    <w:rsid w:val="002A00A4"/>
    <w:rsid w:val="002A00A7"/>
    <w:rsid w:val="002A00FE"/>
    <w:rsid w:val="002A0111"/>
    <w:rsid w:val="002A0153"/>
    <w:rsid w:val="002A0161"/>
    <w:rsid w:val="002A01AA"/>
    <w:rsid w:val="002A01B7"/>
    <w:rsid w:val="002A01E2"/>
    <w:rsid w:val="002A0247"/>
    <w:rsid w:val="002A025D"/>
    <w:rsid w:val="002A026C"/>
    <w:rsid w:val="002A02BB"/>
    <w:rsid w:val="002A0358"/>
    <w:rsid w:val="002A036B"/>
    <w:rsid w:val="002A03A0"/>
    <w:rsid w:val="002A03E6"/>
    <w:rsid w:val="002A0444"/>
    <w:rsid w:val="002A049D"/>
    <w:rsid w:val="002A04A6"/>
    <w:rsid w:val="002A04AB"/>
    <w:rsid w:val="002A04B3"/>
    <w:rsid w:val="002A04FD"/>
    <w:rsid w:val="002A0562"/>
    <w:rsid w:val="002A059D"/>
    <w:rsid w:val="002A05CB"/>
    <w:rsid w:val="002A0634"/>
    <w:rsid w:val="002A06A8"/>
    <w:rsid w:val="002A06D4"/>
    <w:rsid w:val="002A070E"/>
    <w:rsid w:val="002A0724"/>
    <w:rsid w:val="002A074B"/>
    <w:rsid w:val="002A074D"/>
    <w:rsid w:val="002A0757"/>
    <w:rsid w:val="002A0758"/>
    <w:rsid w:val="002A077A"/>
    <w:rsid w:val="002A07D4"/>
    <w:rsid w:val="002A07E3"/>
    <w:rsid w:val="002A0800"/>
    <w:rsid w:val="002A084A"/>
    <w:rsid w:val="002A08E3"/>
    <w:rsid w:val="002A08E8"/>
    <w:rsid w:val="002A0942"/>
    <w:rsid w:val="002A0977"/>
    <w:rsid w:val="002A0989"/>
    <w:rsid w:val="002A09B2"/>
    <w:rsid w:val="002A09B5"/>
    <w:rsid w:val="002A09C9"/>
    <w:rsid w:val="002A09E5"/>
    <w:rsid w:val="002A0A33"/>
    <w:rsid w:val="002A0A65"/>
    <w:rsid w:val="002A0A99"/>
    <w:rsid w:val="002A0AA6"/>
    <w:rsid w:val="002A0AAB"/>
    <w:rsid w:val="002A0AC3"/>
    <w:rsid w:val="002A0AE2"/>
    <w:rsid w:val="002A0AEB"/>
    <w:rsid w:val="002A0B06"/>
    <w:rsid w:val="002A0B2F"/>
    <w:rsid w:val="002A0B43"/>
    <w:rsid w:val="002A0B6A"/>
    <w:rsid w:val="002A0B6E"/>
    <w:rsid w:val="002A0BC6"/>
    <w:rsid w:val="002A0BE7"/>
    <w:rsid w:val="002A0BE8"/>
    <w:rsid w:val="002A0C17"/>
    <w:rsid w:val="002A0C21"/>
    <w:rsid w:val="002A0C28"/>
    <w:rsid w:val="002A0C4E"/>
    <w:rsid w:val="002A0C99"/>
    <w:rsid w:val="002A0CA0"/>
    <w:rsid w:val="002A0CBF"/>
    <w:rsid w:val="002A0D1C"/>
    <w:rsid w:val="002A0D55"/>
    <w:rsid w:val="002A0D5B"/>
    <w:rsid w:val="002A0DAD"/>
    <w:rsid w:val="002A0DD0"/>
    <w:rsid w:val="002A0DF5"/>
    <w:rsid w:val="002A0E09"/>
    <w:rsid w:val="002A0E32"/>
    <w:rsid w:val="002A0E37"/>
    <w:rsid w:val="002A0E52"/>
    <w:rsid w:val="002A0E60"/>
    <w:rsid w:val="002A0E6E"/>
    <w:rsid w:val="002A0E70"/>
    <w:rsid w:val="002A0E74"/>
    <w:rsid w:val="002A0EDA"/>
    <w:rsid w:val="002A0F66"/>
    <w:rsid w:val="002A0F76"/>
    <w:rsid w:val="002A1032"/>
    <w:rsid w:val="002A1066"/>
    <w:rsid w:val="002A1099"/>
    <w:rsid w:val="002A10B2"/>
    <w:rsid w:val="002A111F"/>
    <w:rsid w:val="002A112E"/>
    <w:rsid w:val="002A1161"/>
    <w:rsid w:val="002A119D"/>
    <w:rsid w:val="002A11AE"/>
    <w:rsid w:val="002A11B4"/>
    <w:rsid w:val="002A121E"/>
    <w:rsid w:val="002A1267"/>
    <w:rsid w:val="002A1295"/>
    <w:rsid w:val="002A12AF"/>
    <w:rsid w:val="002A12B9"/>
    <w:rsid w:val="002A12C1"/>
    <w:rsid w:val="002A12DC"/>
    <w:rsid w:val="002A1328"/>
    <w:rsid w:val="002A13BA"/>
    <w:rsid w:val="002A13C2"/>
    <w:rsid w:val="002A1428"/>
    <w:rsid w:val="002A1437"/>
    <w:rsid w:val="002A146D"/>
    <w:rsid w:val="002A14C9"/>
    <w:rsid w:val="002A14D4"/>
    <w:rsid w:val="002A1517"/>
    <w:rsid w:val="002A1522"/>
    <w:rsid w:val="002A15D8"/>
    <w:rsid w:val="002A15EF"/>
    <w:rsid w:val="002A160C"/>
    <w:rsid w:val="002A1616"/>
    <w:rsid w:val="002A161D"/>
    <w:rsid w:val="002A166A"/>
    <w:rsid w:val="002A16BB"/>
    <w:rsid w:val="002A16E7"/>
    <w:rsid w:val="002A16EF"/>
    <w:rsid w:val="002A1704"/>
    <w:rsid w:val="002A1732"/>
    <w:rsid w:val="002A1766"/>
    <w:rsid w:val="002A17ED"/>
    <w:rsid w:val="002A1807"/>
    <w:rsid w:val="002A1829"/>
    <w:rsid w:val="002A182A"/>
    <w:rsid w:val="002A1847"/>
    <w:rsid w:val="002A18C2"/>
    <w:rsid w:val="002A18C4"/>
    <w:rsid w:val="002A18D7"/>
    <w:rsid w:val="002A18DD"/>
    <w:rsid w:val="002A1927"/>
    <w:rsid w:val="002A19C1"/>
    <w:rsid w:val="002A1AC3"/>
    <w:rsid w:val="002A1AC8"/>
    <w:rsid w:val="002A1B17"/>
    <w:rsid w:val="002A1B44"/>
    <w:rsid w:val="002A1B66"/>
    <w:rsid w:val="002A1B6E"/>
    <w:rsid w:val="002A1B72"/>
    <w:rsid w:val="002A1B82"/>
    <w:rsid w:val="002A1BA6"/>
    <w:rsid w:val="002A1BFB"/>
    <w:rsid w:val="002A1C0C"/>
    <w:rsid w:val="002A1C0F"/>
    <w:rsid w:val="002A1C24"/>
    <w:rsid w:val="002A1C29"/>
    <w:rsid w:val="002A1C36"/>
    <w:rsid w:val="002A1C44"/>
    <w:rsid w:val="002A1C49"/>
    <w:rsid w:val="002A1C52"/>
    <w:rsid w:val="002A1CBC"/>
    <w:rsid w:val="002A1D00"/>
    <w:rsid w:val="002A1D44"/>
    <w:rsid w:val="002A1D73"/>
    <w:rsid w:val="002A1D7C"/>
    <w:rsid w:val="002A1D91"/>
    <w:rsid w:val="002A1DCE"/>
    <w:rsid w:val="002A1DE1"/>
    <w:rsid w:val="002A1DE7"/>
    <w:rsid w:val="002A1DFE"/>
    <w:rsid w:val="002A1E16"/>
    <w:rsid w:val="002A1E51"/>
    <w:rsid w:val="002A1E71"/>
    <w:rsid w:val="002A1E7E"/>
    <w:rsid w:val="002A1EB8"/>
    <w:rsid w:val="002A1ED8"/>
    <w:rsid w:val="002A1EFD"/>
    <w:rsid w:val="002A1F06"/>
    <w:rsid w:val="002A1F4C"/>
    <w:rsid w:val="002A1F7E"/>
    <w:rsid w:val="002A1FA8"/>
    <w:rsid w:val="002A1FB3"/>
    <w:rsid w:val="002A1FE2"/>
    <w:rsid w:val="002A1FED"/>
    <w:rsid w:val="002A1FF9"/>
    <w:rsid w:val="002A1FFF"/>
    <w:rsid w:val="002A2007"/>
    <w:rsid w:val="002A2012"/>
    <w:rsid w:val="002A2013"/>
    <w:rsid w:val="002A201E"/>
    <w:rsid w:val="002A2032"/>
    <w:rsid w:val="002A2060"/>
    <w:rsid w:val="002A2078"/>
    <w:rsid w:val="002A207B"/>
    <w:rsid w:val="002A20A9"/>
    <w:rsid w:val="002A20B4"/>
    <w:rsid w:val="002A213F"/>
    <w:rsid w:val="002A2159"/>
    <w:rsid w:val="002A22FD"/>
    <w:rsid w:val="002A2344"/>
    <w:rsid w:val="002A2386"/>
    <w:rsid w:val="002A23C9"/>
    <w:rsid w:val="002A23E0"/>
    <w:rsid w:val="002A240E"/>
    <w:rsid w:val="002A241E"/>
    <w:rsid w:val="002A2439"/>
    <w:rsid w:val="002A2443"/>
    <w:rsid w:val="002A2453"/>
    <w:rsid w:val="002A2486"/>
    <w:rsid w:val="002A2487"/>
    <w:rsid w:val="002A24B8"/>
    <w:rsid w:val="002A2514"/>
    <w:rsid w:val="002A2521"/>
    <w:rsid w:val="002A256F"/>
    <w:rsid w:val="002A2575"/>
    <w:rsid w:val="002A25BD"/>
    <w:rsid w:val="002A25E4"/>
    <w:rsid w:val="002A260C"/>
    <w:rsid w:val="002A263C"/>
    <w:rsid w:val="002A2645"/>
    <w:rsid w:val="002A2650"/>
    <w:rsid w:val="002A2658"/>
    <w:rsid w:val="002A267E"/>
    <w:rsid w:val="002A2697"/>
    <w:rsid w:val="002A26AD"/>
    <w:rsid w:val="002A2710"/>
    <w:rsid w:val="002A27C3"/>
    <w:rsid w:val="002A27C7"/>
    <w:rsid w:val="002A27C8"/>
    <w:rsid w:val="002A2827"/>
    <w:rsid w:val="002A282C"/>
    <w:rsid w:val="002A2843"/>
    <w:rsid w:val="002A2886"/>
    <w:rsid w:val="002A2887"/>
    <w:rsid w:val="002A28A9"/>
    <w:rsid w:val="002A28D7"/>
    <w:rsid w:val="002A2926"/>
    <w:rsid w:val="002A2928"/>
    <w:rsid w:val="002A2933"/>
    <w:rsid w:val="002A293C"/>
    <w:rsid w:val="002A294D"/>
    <w:rsid w:val="002A29BF"/>
    <w:rsid w:val="002A29C6"/>
    <w:rsid w:val="002A2A33"/>
    <w:rsid w:val="002A2A59"/>
    <w:rsid w:val="002A2A9D"/>
    <w:rsid w:val="002A2AC0"/>
    <w:rsid w:val="002A2ACC"/>
    <w:rsid w:val="002A2B03"/>
    <w:rsid w:val="002A2B3E"/>
    <w:rsid w:val="002A2B4E"/>
    <w:rsid w:val="002A2B79"/>
    <w:rsid w:val="002A2BC1"/>
    <w:rsid w:val="002A2BC6"/>
    <w:rsid w:val="002A2BF7"/>
    <w:rsid w:val="002A2CC0"/>
    <w:rsid w:val="002A2CC7"/>
    <w:rsid w:val="002A2CD6"/>
    <w:rsid w:val="002A2CE2"/>
    <w:rsid w:val="002A2D21"/>
    <w:rsid w:val="002A2D40"/>
    <w:rsid w:val="002A2D5C"/>
    <w:rsid w:val="002A2DC8"/>
    <w:rsid w:val="002A2E21"/>
    <w:rsid w:val="002A2E46"/>
    <w:rsid w:val="002A2E66"/>
    <w:rsid w:val="002A2E90"/>
    <w:rsid w:val="002A2E92"/>
    <w:rsid w:val="002A2EF7"/>
    <w:rsid w:val="002A2F07"/>
    <w:rsid w:val="002A2F50"/>
    <w:rsid w:val="002A2F54"/>
    <w:rsid w:val="002A2F88"/>
    <w:rsid w:val="002A2F9A"/>
    <w:rsid w:val="002A2FBB"/>
    <w:rsid w:val="002A2FBC"/>
    <w:rsid w:val="002A2FF7"/>
    <w:rsid w:val="002A3010"/>
    <w:rsid w:val="002A3054"/>
    <w:rsid w:val="002A3064"/>
    <w:rsid w:val="002A3082"/>
    <w:rsid w:val="002A30C3"/>
    <w:rsid w:val="002A31EF"/>
    <w:rsid w:val="002A3215"/>
    <w:rsid w:val="002A322A"/>
    <w:rsid w:val="002A3248"/>
    <w:rsid w:val="002A3262"/>
    <w:rsid w:val="002A3273"/>
    <w:rsid w:val="002A3298"/>
    <w:rsid w:val="002A329D"/>
    <w:rsid w:val="002A32B0"/>
    <w:rsid w:val="002A32C7"/>
    <w:rsid w:val="002A32DE"/>
    <w:rsid w:val="002A3308"/>
    <w:rsid w:val="002A3348"/>
    <w:rsid w:val="002A3375"/>
    <w:rsid w:val="002A33BE"/>
    <w:rsid w:val="002A33D6"/>
    <w:rsid w:val="002A3416"/>
    <w:rsid w:val="002A3436"/>
    <w:rsid w:val="002A344A"/>
    <w:rsid w:val="002A345B"/>
    <w:rsid w:val="002A3463"/>
    <w:rsid w:val="002A346F"/>
    <w:rsid w:val="002A3478"/>
    <w:rsid w:val="002A34A8"/>
    <w:rsid w:val="002A34B4"/>
    <w:rsid w:val="002A34BA"/>
    <w:rsid w:val="002A34C7"/>
    <w:rsid w:val="002A34D8"/>
    <w:rsid w:val="002A3520"/>
    <w:rsid w:val="002A3539"/>
    <w:rsid w:val="002A35A6"/>
    <w:rsid w:val="002A35AD"/>
    <w:rsid w:val="002A367F"/>
    <w:rsid w:val="002A3688"/>
    <w:rsid w:val="002A369A"/>
    <w:rsid w:val="002A36AD"/>
    <w:rsid w:val="002A36FD"/>
    <w:rsid w:val="002A371E"/>
    <w:rsid w:val="002A3734"/>
    <w:rsid w:val="002A373F"/>
    <w:rsid w:val="002A3755"/>
    <w:rsid w:val="002A3775"/>
    <w:rsid w:val="002A379C"/>
    <w:rsid w:val="002A37D5"/>
    <w:rsid w:val="002A37FC"/>
    <w:rsid w:val="002A3839"/>
    <w:rsid w:val="002A384B"/>
    <w:rsid w:val="002A38E5"/>
    <w:rsid w:val="002A3912"/>
    <w:rsid w:val="002A3931"/>
    <w:rsid w:val="002A394F"/>
    <w:rsid w:val="002A396A"/>
    <w:rsid w:val="002A3971"/>
    <w:rsid w:val="002A397E"/>
    <w:rsid w:val="002A399B"/>
    <w:rsid w:val="002A39BF"/>
    <w:rsid w:val="002A39CE"/>
    <w:rsid w:val="002A3A36"/>
    <w:rsid w:val="002A3A3A"/>
    <w:rsid w:val="002A3A46"/>
    <w:rsid w:val="002A3A50"/>
    <w:rsid w:val="002A3A5E"/>
    <w:rsid w:val="002A3A6B"/>
    <w:rsid w:val="002A3A8B"/>
    <w:rsid w:val="002A3AC3"/>
    <w:rsid w:val="002A3AD7"/>
    <w:rsid w:val="002A3B12"/>
    <w:rsid w:val="002A3B3B"/>
    <w:rsid w:val="002A3B46"/>
    <w:rsid w:val="002A3B65"/>
    <w:rsid w:val="002A3B8D"/>
    <w:rsid w:val="002A3BB1"/>
    <w:rsid w:val="002A3C1E"/>
    <w:rsid w:val="002A3C2B"/>
    <w:rsid w:val="002A3C31"/>
    <w:rsid w:val="002A3C3C"/>
    <w:rsid w:val="002A3C3F"/>
    <w:rsid w:val="002A3C6E"/>
    <w:rsid w:val="002A3C7A"/>
    <w:rsid w:val="002A3CAF"/>
    <w:rsid w:val="002A3CBA"/>
    <w:rsid w:val="002A3CD8"/>
    <w:rsid w:val="002A3D00"/>
    <w:rsid w:val="002A3D69"/>
    <w:rsid w:val="002A3E1C"/>
    <w:rsid w:val="002A3E34"/>
    <w:rsid w:val="002A3EE3"/>
    <w:rsid w:val="002A3F11"/>
    <w:rsid w:val="002A3F25"/>
    <w:rsid w:val="002A3FBB"/>
    <w:rsid w:val="002A3FD2"/>
    <w:rsid w:val="002A3FDA"/>
    <w:rsid w:val="002A4088"/>
    <w:rsid w:val="002A40B9"/>
    <w:rsid w:val="002A4146"/>
    <w:rsid w:val="002A4198"/>
    <w:rsid w:val="002A41C9"/>
    <w:rsid w:val="002A4228"/>
    <w:rsid w:val="002A4237"/>
    <w:rsid w:val="002A4286"/>
    <w:rsid w:val="002A4289"/>
    <w:rsid w:val="002A429D"/>
    <w:rsid w:val="002A42AA"/>
    <w:rsid w:val="002A436D"/>
    <w:rsid w:val="002A4396"/>
    <w:rsid w:val="002A4397"/>
    <w:rsid w:val="002A43C1"/>
    <w:rsid w:val="002A43C4"/>
    <w:rsid w:val="002A43E0"/>
    <w:rsid w:val="002A43E1"/>
    <w:rsid w:val="002A43F4"/>
    <w:rsid w:val="002A4425"/>
    <w:rsid w:val="002A4426"/>
    <w:rsid w:val="002A4427"/>
    <w:rsid w:val="002A4442"/>
    <w:rsid w:val="002A444B"/>
    <w:rsid w:val="002A447A"/>
    <w:rsid w:val="002A4491"/>
    <w:rsid w:val="002A4492"/>
    <w:rsid w:val="002A44AC"/>
    <w:rsid w:val="002A44C1"/>
    <w:rsid w:val="002A4518"/>
    <w:rsid w:val="002A45AA"/>
    <w:rsid w:val="002A45B3"/>
    <w:rsid w:val="002A45B4"/>
    <w:rsid w:val="002A45B7"/>
    <w:rsid w:val="002A45D2"/>
    <w:rsid w:val="002A4631"/>
    <w:rsid w:val="002A4654"/>
    <w:rsid w:val="002A4656"/>
    <w:rsid w:val="002A46DB"/>
    <w:rsid w:val="002A46E1"/>
    <w:rsid w:val="002A46F8"/>
    <w:rsid w:val="002A472E"/>
    <w:rsid w:val="002A475D"/>
    <w:rsid w:val="002A479F"/>
    <w:rsid w:val="002A47BA"/>
    <w:rsid w:val="002A47BC"/>
    <w:rsid w:val="002A47C7"/>
    <w:rsid w:val="002A4816"/>
    <w:rsid w:val="002A484D"/>
    <w:rsid w:val="002A4868"/>
    <w:rsid w:val="002A486F"/>
    <w:rsid w:val="002A48AE"/>
    <w:rsid w:val="002A48BB"/>
    <w:rsid w:val="002A48CD"/>
    <w:rsid w:val="002A4956"/>
    <w:rsid w:val="002A4962"/>
    <w:rsid w:val="002A4970"/>
    <w:rsid w:val="002A498F"/>
    <w:rsid w:val="002A49C4"/>
    <w:rsid w:val="002A4A5B"/>
    <w:rsid w:val="002A4A8A"/>
    <w:rsid w:val="002A4AFA"/>
    <w:rsid w:val="002A4B3B"/>
    <w:rsid w:val="002A4B4F"/>
    <w:rsid w:val="002A4B96"/>
    <w:rsid w:val="002A4C22"/>
    <w:rsid w:val="002A4C23"/>
    <w:rsid w:val="002A4C32"/>
    <w:rsid w:val="002A4C91"/>
    <w:rsid w:val="002A4C93"/>
    <w:rsid w:val="002A4CEB"/>
    <w:rsid w:val="002A4D00"/>
    <w:rsid w:val="002A4D1E"/>
    <w:rsid w:val="002A4D42"/>
    <w:rsid w:val="002A4DA3"/>
    <w:rsid w:val="002A4E14"/>
    <w:rsid w:val="002A4E48"/>
    <w:rsid w:val="002A4E53"/>
    <w:rsid w:val="002A4EA5"/>
    <w:rsid w:val="002A4EC5"/>
    <w:rsid w:val="002A4ECA"/>
    <w:rsid w:val="002A4FA0"/>
    <w:rsid w:val="002A4FED"/>
    <w:rsid w:val="002A4FFD"/>
    <w:rsid w:val="002A5008"/>
    <w:rsid w:val="002A504A"/>
    <w:rsid w:val="002A5069"/>
    <w:rsid w:val="002A507F"/>
    <w:rsid w:val="002A5088"/>
    <w:rsid w:val="002A50B1"/>
    <w:rsid w:val="002A50E5"/>
    <w:rsid w:val="002A510F"/>
    <w:rsid w:val="002A517F"/>
    <w:rsid w:val="002A52D9"/>
    <w:rsid w:val="002A52F5"/>
    <w:rsid w:val="002A5375"/>
    <w:rsid w:val="002A5389"/>
    <w:rsid w:val="002A53D2"/>
    <w:rsid w:val="002A53FE"/>
    <w:rsid w:val="002A5413"/>
    <w:rsid w:val="002A5443"/>
    <w:rsid w:val="002A545A"/>
    <w:rsid w:val="002A545F"/>
    <w:rsid w:val="002A5477"/>
    <w:rsid w:val="002A5487"/>
    <w:rsid w:val="002A5489"/>
    <w:rsid w:val="002A549C"/>
    <w:rsid w:val="002A549E"/>
    <w:rsid w:val="002A5508"/>
    <w:rsid w:val="002A5510"/>
    <w:rsid w:val="002A552F"/>
    <w:rsid w:val="002A5534"/>
    <w:rsid w:val="002A5560"/>
    <w:rsid w:val="002A55F2"/>
    <w:rsid w:val="002A55FC"/>
    <w:rsid w:val="002A564C"/>
    <w:rsid w:val="002A568A"/>
    <w:rsid w:val="002A56A2"/>
    <w:rsid w:val="002A56A6"/>
    <w:rsid w:val="002A56BE"/>
    <w:rsid w:val="002A56CD"/>
    <w:rsid w:val="002A56E8"/>
    <w:rsid w:val="002A5748"/>
    <w:rsid w:val="002A57A2"/>
    <w:rsid w:val="002A5831"/>
    <w:rsid w:val="002A58A8"/>
    <w:rsid w:val="002A58FF"/>
    <w:rsid w:val="002A5986"/>
    <w:rsid w:val="002A59B3"/>
    <w:rsid w:val="002A59DE"/>
    <w:rsid w:val="002A5A0B"/>
    <w:rsid w:val="002A5A3C"/>
    <w:rsid w:val="002A5A43"/>
    <w:rsid w:val="002A5A6F"/>
    <w:rsid w:val="002A5A73"/>
    <w:rsid w:val="002A5AF9"/>
    <w:rsid w:val="002A5AFA"/>
    <w:rsid w:val="002A5B51"/>
    <w:rsid w:val="002A5BA5"/>
    <w:rsid w:val="002A5BE8"/>
    <w:rsid w:val="002A5C16"/>
    <w:rsid w:val="002A5C34"/>
    <w:rsid w:val="002A5C36"/>
    <w:rsid w:val="002A5C62"/>
    <w:rsid w:val="002A5CAB"/>
    <w:rsid w:val="002A5D65"/>
    <w:rsid w:val="002A5D69"/>
    <w:rsid w:val="002A5D77"/>
    <w:rsid w:val="002A5D7E"/>
    <w:rsid w:val="002A5D84"/>
    <w:rsid w:val="002A5E1D"/>
    <w:rsid w:val="002A5E26"/>
    <w:rsid w:val="002A5E72"/>
    <w:rsid w:val="002A5E74"/>
    <w:rsid w:val="002A5E9F"/>
    <w:rsid w:val="002A5EB2"/>
    <w:rsid w:val="002A5F3F"/>
    <w:rsid w:val="002A5F67"/>
    <w:rsid w:val="002A5F9D"/>
    <w:rsid w:val="002A5FA1"/>
    <w:rsid w:val="002A5FAA"/>
    <w:rsid w:val="002A5FC1"/>
    <w:rsid w:val="002A5FE2"/>
    <w:rsid w:val="002A5FFB"/>
    <w:rsid w:val="002A6019"/>
    <w:rsid w:val="002A6045"/>
    <w:rsid w:val="002A6060"/>
    <w:rsid w:val="002A6073"/>
    <w:rsid w:val="002A60A7"/>
    <w:rsid w:val="002A60CF"/>
    <w:rsid w:val="002A60DD"/>
    <w:rsid w:val="002A60F3"/>
    <w:rsid w:val="002A612C"/>
    <w:rsid w:val="002A61D9"/>
    <w:rsid w:val="002A61EB"/>
    <w:rsid w:val="002A61FB"/>
    <w:rsid w:val="002A6237"/>
    <w:rsid w:val="002A623D"/>
    <w:rsid w:val="002A6242"/>
    <w:rsid w:val="002A6247"/>
    <w:rsid w:val="002A6273"/>
    <w:rsid w:val="002A62AB"/>
    <w:rsid w:val="002A62CC"/>
    <w:rsid w:val="002A6313"/>
    <w:rsid w:val="002A6314"/>
    <w:rsid w:val="002A6315"/>
    <w:rsid w:val="002A632F"/>
    <w:rsid w:val="002A6357"/>
    <w:rsid w:val="002A6364"/>
    <w:rsid w:val="002A637E"/>
    <w:rsid w:val="002A63BE"/>
    <w:rsid w:val="002A63CC"/>
    <w:rsid w:val="002A6445"/>
    <w:rsid w:val="002A6472"/>
    <w:rsid w:val="002A64F9"/>
    <w:rsid w:val="002A64FC"/>
    <w:rsid w:val="002A6528"/>
    <w:rsid w:val="002A6550"/>
    <w:rsid w:val="002A6588"/>
    <w:rsid w:val="002A65A2"/>
    <w:rsid w:val="002A65A4"/>
    <w:rsid w:val="002A65AE"/>
    <w:rsid w:val="002A65BD"/>
    <w:rsid w:val="002A65C4"/>
    <w:rsid w:val="002A65CB"/>
    <w:rsid w:val="002A65DF"/>
    <w:rsid w:val="002A65E2"/>
    <w:rsid w:val="002A65F4"/>
    <w:rsid w:val="002A661E"/>
    <w:rsid w:val="002A6628"/>
    <w:rsid w:val="002A667A"/>
    <w:rsid w:val="002A66A7"/>
    <w:rsid w:val="002A66A9"/>
    <w:rsid w:val="002A66AE"/>
    <w:rsid w:val="002A66D6"/>
    <w:rsid w:val="002A66FC"/>
    <w:rsid w:val="002A670E"/>
    <w:rsid w:val="002A6723"/>
    <w:rsid w:val="002A672D"/>
    <w:rsid w:val="002A676E"/>
    <w:rsid w:val="002A6796"/>
    <w:rsid w:val="002A679F"/>
    <w:rsid w:val="002A67B3"/>
    <w:rsid w:val="002A67BC"/>
    <w:rsid w:val="002A67BE"/>
    <w:rsid w:val="002A67F4"/>
    <w:rsid w:val="002A684B"/>
    <w:rsid w:val="002A6855"/>
    <w:rsid w:val="002A6873"/>
    <w:rsid w:val="002A689C"/>
    <w:rsid w:val="002A68BD"/>
    <w:rsid w:val="002A68E7"/>
    <w:rsid w:val="002A68EC"/>
    <w:rsid w:val="002A68F1"/>
    <w:rsid w:val="002A68FA"/>
    <w:rsid w:val="002A6907"/>
    <w:rsid w:val="002A699C"/>
    <w:rsid w:val="002A69E2"/>
    <w:rsid w:val="002A6A4A"/>
    <w:rsid w:val="002A6A4E"/>
    <w:rsid w:val="002A6A59"/>
    <w:rsid w:val="002A6AA0"/>
    <w:rsid w:val="002A6ABD"/>
    <w:rsid w:val="002A6AD2"/>
    <w:rsid w:val="002A6AF1"/>
    <w:rsid w:val="002A6AFA"/>
    <w:rsid w:val="002A6AFB"/>
    <w:rsid w:val="002A6AFF"/>
    <w:rsid w:val="002A6B44"/>
    <w:rsid w:val="002A6B47"/>
    <w:rsid w:val="002A6B9C"/>
    <w:rsid w:val="002A6BF5"/>
    <w:rsid w:val="002A6C5F"/>
    <w:rsid w:val="002A6C9D"/>
    <w:rsid w:val="002A6D84"/>
    <w:rsid w:val="002A6DAA"/>
    <w:rsid w:val="002A6DC3"/>
    <w:rsid w:val="002A6DCF"/>
    <w:rsid w:val="002A6DD4"/>
    <w:rsid w:val="002A6E1F"/>
    <w:rsid w:val="002A6E21"/>
    <w:rsid w:val="002A6E39"/>
    <w:rsid w:val="002A6E7C"/>
    <w:rsid w:val="002A6E7E"/>
    <w:rsid w:val="002A6E8B"/>
    <w:rsid w:val="002A6EE9"/>
    <w:rsid w:val="002A6EF4"/>
    <w:rsid w:val="002A6F0B"/>
    <w:rsid w:val="002A6F23"/>
    <w:rsid w:val="002A6F29"/>
    <w:rsid w:val="002A6F37"/>
    <w:rsid w:val="002A6F4B"/>
    <w:rsid w:val="002A7041"/>
    <w:rsid w:val="002A704C"/>
    <w:rsid w:val="002A705C"/>
    <w:rsid w:val="002A7077"/>
    <w:rsid w:val="002A708A"/>
    <w:rsid w:val="002A70AA"/>
    <w:rsid w:val="002A70C0"/>
    <w:rsid w:val="002A7110"/>
    <w:rsid w:val="002A7145"/>
    <w:rsid w:val="002A7222"/>
    <w:rsid w:val="002A7243"/>
    <w:rsid w:val="002A7247"/>
    <w:rsid w:val="002A725F"/>
    <w:rsid w:val="002A7295"/>
    <w:rsid w:val="002A72A3"/>
    <w:rsid w:val="002A72C6"/>
    <w:rsid w:val="002A72D3"/>
    <w:rsid w:val="002A733E"/>
    <w:rsid w:val="002A735C"/>
    <w:rsid w:val="002A737D"/>
    <w:rsid w:val="002A73D5"/>
    <w:rsid w:val="002A73DC"/>
    <w:rsid w:val="002A73F3"/>
    <w:rsid w:val="002A7416"/>
    <w:rsid w:val="002A7424"/>
    <w:rsid w:val="002A742B"/>
    <w:rsid w:val="002A7435"/>
    <w:rsid w:val="002A7443"/>
    <w:rsid w:val="002A7459"/>
    <w:rsid w:val="002A74AB"/>
    <w:rsid w:val="002A74D2"/>
    <w:rsid w:val="002A74FC"/>
    <w:rsid w:val="002A7508"/>
    <w:rsid w:val="002A7514"/>
    <w:rsid w:val="002A752C"/>
    <w:rsid w:val="002A7545"/>
    <w:rsid w:val="002A75C1"/>
    <w:rsid w:val="002A75C8"/>
    <w:rsid w:val="002A75D9"/>
    <w:rsid w:val="002A761A"/>
    <w:rsid w:val="002A7656"/>
    <w:rsid w:val="002A768D"/>
    <w:rsid w:val="002A7695"/>
    <w:rsid w:val="002A76C6"/>
    <w:rsid w:val="002A7702"/>
    <w:rsid w:val="002A771D"/>
    <w:rsid w:val="002A772C"/>
    <w:rsid w:val="002A7789"/>
    <w:rsid w:val="002A77F4"/>
    <w:rsid w:val="002A7800"/>
    <w:rsid w:val="002A780C"/>
    <w:rsid w:val="002A7852"/>
    <w:rsid w:val="002A786B"/>
    <w:rsid w:val="002A787D"/>
    <w:rsid w:val="002A7889"/>
    <w:rsid w:val="002A78A2"/>
    <w:rsid w:val="002A78FC"/>
    <w:rsid w:val="002A7923"/>
    <w:rsid w:val="002A7978"/>
    <w:rsid w:val="002A79C1"/>
    <w:rsid w:val="002A79D7"/>
    <w:rsid w:val="002A79DF"/>
    <w:rsid w:val="002A79E9"/>
    <w:rsid w:val="002A79F9"/>
    <w:rsid w:val="002A7A12"/>
    <w:rsid w:val="002A7A14"/>
    <w:rsid w:val="002A7A22"/>
    <w:rsid w:val="002A7A5D"/>
    <w:rsid w:val="002A7A5F"/>
    <w:rsid w:val="002A7A62"/>
    <w:rsid w:val="002A7A68"/>
    <w:rsid w:val="002A7A6F"/>
    <w:rsid w:val="002A7A83"/>
    <w:rsid w:val="002A7AB9"/>
    <w:rsid w:val="002A7ADA"/>
    <w:rsid w:val="002A7AE9"/>
    <w:rsid w:val="002A7B16"/>
    <w:rsid w:val="002A7B4E"/>
    <w:rsid w:val="002A7B63"/>
    <w:rsid w:val="002A7B68"/>
    <w:rsid w:val="002A7B9B"/>
    <w:rsid w:val="002A7BA6"/>
    <w:rsid w:val="002A7BB8"/>
    <w:rsid w:val="002A7C5C"/>
    <w:rsid w:val="002A7C6E"/>
    <w:rsid w:val="002A7C9A"/>
    <w:rsid w:val="002A7D2A"/>
    <w:rsid w:val="002A7D58"/>
    <w:rsid w:val="002A7DA8"/>
    <w:rsid w:val="002A7DC8"/>
    <w:rsid w:val="002A7E62"/>
    <w:rsid w:val="002A7ED8"/>
    <w:rsid w:val="002A7EFB"/>
    <w:rsid w:val="002A7F07"/>
    <w:rsid w:val="002A7F17"/>
    <w:rsid w:val="002A7F24"/>
    <w:rsid w:val="002A7F5E"/>
    <w:rsid w:val="002A7F7C"/>
    <w:rsid w:val="002A7F8A"/>
    <w:rsid w:val="002B0009"/>
    <w:rsid w:val="002B0039"/>
    <w:rsid w:val="002B0041"/>
    <w:rsid w:val="002B0047"/>
    <w:rsid w:val="002B0065"/>
    <w:rsid w:val="002B007F"/>
    <w:rsid w:val="002B00B4"/>
    <w:rsid w:val="002B00D0"/>
    <w:rsid w:val="002B010C"/>
    <w:rsid w:val="002B013C"/>
    <w:rsid w:val="002B017C"/>
    <w:rsid w:val="002B01A5"/>
    <w:rsid w:val="002B01CF"/>
    <w:rsid w:val="002B01E7"/>
    <w:rsid w:val="002B0240"/>
    <w:rsid w:val="002B0243"/>
    <w:rsid w:val="002B0258"/>
    <w:rsid w:val="002B027C"/>
    <w:rsid w:val="002B02D4"/>
    <w:rsid w:val="002B0376"/>
    <w:rsid w:val="002B0379"/>
    <w:rsid w:val="002B03C2"/>
    <w:rsid w:val="002B0402"/>
    <w:rsid w:val="002B0453"/>
    <w:rsid w:val="002B0454"/>
    <w:rsid w:val="002B0455"/>
    <w:rsid w:val="002B047E"/>
    <w:rsid w:val="002B0485"/>
    <w:rsid w:val="002B0518"/>
    <w:rsid w:val="002B0530"/>
    <w:rsid w:val="002B056A"/>
    <w:rsid w:val="002B0573"/>
    <w:rsid w:val="002B0592"/>
    <w:rsid w:val="002B059A"/>
    <w:rsid w:val="002B061E"/>
    <w:rsid w:val="002B0636"/>
    <w:rsid w:val="002B0667"/>
    <w:rsid w:val="002B0701"/>
    <w:rsid w:val="002B0785"/>
    <w:rsid w:val="002B0793"/>
    <w:rsid w:val="002B07AB"/>
    <w:rsid w:val="002B07C2"/>
    <w:rsid w:val="002B07CE"/>
    <w:rsid w:val="002B07EF"/>
    <w:rsid w:val="002B0804"/>
    <w:rsid w:val="002B082F"/>
    <w:rsid w:val="002B0883"/>
    <w:rsid w:val="002B08B3"/>
    <w:rsid w:val="002B08B7"/>
    <w:rsid w:val="002B08DB"/>
    <w:rsid w:val="002B08E9"/>
    <w:rsid w:val="002B093F"/>
    <w:rsid w:val="002B096B"/>
    <w:rsid w:val="002B096E"/>
    <w:rsid w:val="002B0982"/>
    <w:rsid w:val="002B09E8"/>
    <w:rsid w:val="002B0A3C"/>
    <w:rsid w:val="002B0A4D"/>
    <w:rsid w:val="002B0A58"/>
    <w:rsid w:val="002B0A5C"/>
    <w:rsid w:val="002B0A7D"/>
    <w:rsid w:val="002B0ABF"/>
    <w:rsid w:val="002B0B27"/>
    <w:rsid w:val="002B0B2D"/>
    <w:rsid w:val="002B0B46"/>
    <w:rsid w:val="002B0B6B"/>
    <w:rsid w:val="002B0BAE"/>
    <w:rsid w:val="002B0BC8"/>
    <w:rsid w:val="002B0BCA"/>
    <w:rsid w:val="002B0C01"/>
    <w:rsid w:val="002B0C83"/>
    <w:rsid w:val="002B0C97"/>
    <w:rsid w:val="002B0CCB"/>
    <w:rsid w:val="002B0CFF"/>
    <w:rsid w:val="002B0D15"/>
    <w:rsid w:val="002B0D1E"/>
    <w:rsid w:val="002B0D80"/>
    <w:rsid w:val="002B0D81"/>
    <w:rsid w:val="002B0E19"/>
    <w:rsid w:val="002B0E32"/>
    <w:rsid w:val="002B0E3A"/>
    <w:rsid w:val="002B0E3F"/>
    <w:rsid w:val="002B0E51"/>
    <w:rsid w:val="002B0E7C"/>
    <w:rsid w:val="002B0E8B"/>
    <w:rsid w:val="002B0ED5"/>
    <w:rsid w:val="002B0F39"/>
    <w:rsid w:val="002B0F58"/>
    <w:rsid w:val="002B0FAB"/>
    <w:rsid w:val="002B0FB0"/>
    <w:rsid w:val="002B0FFF"/>
    <w:rsid w:val="002B1057"/>
    <w:rsid w:val="002B1089"/>
    <w:rsid w:val="002B108D"/>
    <w:rsid w:val="002B10B1"/>
    <w:rsid w:val="002B10B9"/>
    <w:rsid w:val="002B10C1"/>
    <w:rsid w:val="002B10D9"/>
    <w:rsid w:val="002B10E6"/>
    <w:rsid w:val="002B111E"/>
    <w:rsid w:val="002B113F"/>
    <w:rsid w:val="002B114B"/>
    <w:rsid w:val="002B1191"/>
    <w:rsid w:val="002B122F"/>
    <w:rsid w:val="002B1230"/>
    <w:rsid w:val="002B12A9"/>
    <w:rsid w:val="002B12BE"/>
    <w:rsid w:val="002B12D2"/>
    <w:rsid w:val="002B12D6"/>
    <w:rsid w:val="002B12DA"/>
    <w:rsid w:val="002B12EC"/>
    <w:rsid w:val="002B1300"/>
    <w:rsid w:val="002B131F"/>
    <w:rsid w:val="002B132A"/>
    <w:rsid w:val="002B13D9"/>
    <w:rsid w:val="002B1418"/>
    <w:rsid w:val="002B1424"/>
    <w:rsid w:val="002B1430"/>
    <w:rsid w:val="002B1495"/>
    <w:rsid w:val="002B14DB"/>
    <w:rsid w:val="002B152B"/>
    <w:rsid w:val="002B1530"/>
    <w:rsid w:val="002B159E"/>
    <w:rsid w:val="002B15A3"/>
    <w:rsid w:val="002B15B6"/>
    <w:rsid w:val="002B15E0"/>
    <w:rsid w:val="002B15ED"/>
    <w:rsid w:val="002B1628"/>
    <w:rsid w:val="002B1680"/>
    <w:rsid w:val="002B16A7"/>
    <w:rsid w:val="002B1738"/>
    <w:rsid w:val="002B173B"/>
    <w:rsid w:val="002B1742"/>
    <w:rsid w:val="002B1750"/>
    <w:rsid w:val="002B175F"/>
    <w:rsid w:val="002B1781"/>
    <w:rsid w:val="002B17C1"/>
    <w:rsid w:val="002B17D7"/>
    <w:rsid w:val="002B1869"/>
    <w:rsid w:val="002B1890"/>
    <w:rsid w:val="002B1892"/>
    <w:rsid w:val="002B189E"/>
    <w:rsid w:val="002B18D1"/>
    <w:rsid w:val="002B1935"/>
    <w:rsid w:val="002B1952"/>
    <w:rsid w:val="002B1953"/>
    <w:rsid w:val="002B1973"/>
    <w:rsid w:val="002B1A26"/>
    <w:rsid w:val="002B1A2A"/>
    <w:rsid w:val="002B1A5D"/>
    <w:rsid w:val="002B1A66"/>
    <w:rsid w:val="002B1A6F"/>
    <w:rsid w:val="002B1A99"/>
    <w:rsid w:val="002B1AA4"/>
    <w:rsid w:val="002B1AC3"/>
    <w:rsid w:val="002B1ADC"/>
    <w:rsid w:val="002B1AE5"/>
    <w:rsid w:val="002B1AE6"/>
    <w:rsid w:val="002B1B38"/>
    <w:rsid w:val="002B1B68"/>
    <w:rsid w:val="002B1BDF"/>
    <w:rsid w:val="002B1BE4"/>
    <w:rsid w:val="002B1C09"/>
    <w:rsid w:val="002B1C11"/>
    <w:rsid w:val="002B1C6D"/>
    <w:rsid w:val="002B1C93"/>
    <w:rsid w:val="002B1C94"/>
    <w:rsid w:val="002B1C96"/>
    <w:rsid w:val="002B1CB7"/>
    <w:rsid w:val="002B1D2B"/>
    <w:rsid w:val="002B1D30"/>
    <w:rsid w:val="002B1D4D"/>
    <w:rsid w:val="002B1D5B"/>
    <w:rsid w:val="002B1D77"/>
    <w:rsid w:val="002B1D89"/>
    <w:rsid w:val="002B1DE2"/>
    <w:rsid w:val="002B1DF3"/>
    <w:rsid w:val="002B1E10"/>
    <w:rsid w:val="002B1E13"/>
    <w:rsid w:val="002B1E20"/>
    <w:rsid w:val="002B1E38"/>
    <w:rsid w:val="002B1ED5"/>
    <w:rsid w:val="002B1F1C"/>
    <w:rsid w:val="002B1F54"/>
    <w:rsid w:val="002B1FCE"/>
    <w:rsid w:val="002B1FD6"/>
    <w:rsid w:val="002B2041"/>
    <w:rsid w:val="002B2067"/>
    <w:rsid w:val="002B2083"/>
    <w:rsid w:val="002B2087"/>
    <w:rsid w:val="002B2097"/>
    <w:rsid w:val="002B209F"/>
    <w:rsid w:val="002B20BB"/>
    <w:rsid w:val="002B2110"/>
    <w:rsid w:val="002B2114"/>
    <w:rsid w:val="002B2122"/>
    <w:rsid w:val="002B2166"/>
    <w:rsid w:val="002B217E"/>
    <w:rsid w:val="002B21CA"/>
    <w:rsid w:val="002B21D0"/>
    <w:rsid w:val="002B21D9"/>
    <w:rsid w:val="002B2227"/>
    <w:rsid w:val="002B2245"/>
    <w:rsid w:val="002B226C"/>
    <w:rsid w:val="002B22BD"/>
    <w:rsid w:val="002B2307"/>
    <w:rsid w:val="002B2344"/>
    <w:rsid w:val="002B234E"/>
    <w:rsid w:val="002B2398"/>
    <w:rsid w:val="002B23A1"/>
    <w:rsid w:val="002B2452"/>
    <w:rsid w:val="002B245A"/>
    <w:rsid w:val="002B2466"/>
    <w:rsid w:val="002B2493"/>
    <w:rsid w:val="002B24D2"/>
    <w:rsid w:val="002B24D7"/>
    <w:rsid w:val="002B2517"/>
    <w:rsid w:val="002B251A"/>
    <w:rsid w:val="002B2549"/>
    <w:rsid w:val="002B255F"/>
    <w:rsid w:val="002B2585"/>
    <w:rsid w:val="002B259B"/>
    <w:rsid w:val="002B25C8"/>
    <w:rsid w:val="002B25ED"/>
    <w:rsid w:val="002B25FD"/>
    <w:rsid w:val="002B260E"/>
    <w:rsid w:val="002B2645"/>
    <w:rsid w:val="002B2665"/>
    <w:rsid w:val="002B26CC"/>
    <w:rsid w:val="002B2703"/>
    <w:rsid w:val="002B2738"/>
    <w:rsid w:val="002B2752"/>
    <w:rsid w:val="002B276C"/>
    <w:rsid w:val="002B27A7"/>
    <w:rsid w:val="002B27C8"/>
    <w:rsid w:val="002B27CF"/>
    <w:rsid w:val="002B27E9"/>
    <w:rsid w:val="002B27FE"/>
    <w:rsid w:val="002B2851"/>
    <w:rsid w:val="002B287B"/>
    <w:rsid w:val="002B289B"/>
    <w:rsid w:val="002B28B9"/>
    <w:rsid w:val="002B28CD"/>
    <w:rsid w:val="002B28EB"/>
    <w:rsid w:val="002B2936"/>
    <w:rsid w:val="002B29CC"/>
    <w:rsid w:val="002B2A26"/>
    <w:rsid w:val="002B2A4B"/>
    <w:rsid w:val="002B2A53"/>
    <w:rsid w:val="002B2A71"/>
    <w:rsid w:val="002B2A72"/>
    <w:rsid w:val="002B2A74"/>
    <w:rsid w:val="002B2A91"/>
    <w:rsid w:val="002B2AA9"/>
    <w:rsid w:val="002B2AC6"/>
    <w:rsid w:val="002B2AE6"/>
    <w:rsid w:val="002B2AF9"/>
    <w:rsid w:val="002B2B14"/>
    <w:rsid w:val="002B2B5C"/>
    <w:rsid w:val="002B2B6A"/>
    <w:rsid w:val="002B2B70"/>
    <w:rsid w:val="002B2B74"/>
    <w:rsid w:val="002B2B7D"/>
    <w:rsid w:val="002B2BAE"/>
    <w:rsid w:val="002B2BAF"/>
    <w:rsid w:val="002B2BDB"/>
    <w:rsid w:val="002B2C20"/>
    <w:rsid w:val="002B2C43"/>
    <w:rsid w:val="002B2C52"/>
    <w:rsid w:val="002B2C7B"/>
    <w:rsid w:val="002B2CAB"/>
    <w:rsid w:val="002B2D0A"/>
    <w:rsid w:val="002B2D60"/>
    <w:rsid w:val="002B2D6C"/>
    <w:rsid w:val="002B2D96"/>
    <w:rsid w:val="002B2D9F"/>
    <w:rsid w:val="002B2DC9"/>
    <w:rsid w:val="002B2E33"/>
    <w:rsid w:val="002B2E52"/>
    <w:rsid w:val="002B2E5D"/>
    <w:rsid w:val="002B2EB3"/>
    <w:rsid w:val="002B2EB7"/>
    <w:rsid w:val="002B2EDA"/>
    <w:rsid w:val="002B2EE3"/>
    <w:rsid w:val="002B2F00"/>
    <w:rsid w:val="002B2F1E"/>
    <w:rsid w:val="002B2F29"/>
    <w:rsid w:val="002B2F75"/>
    <w:rsid w:val="002B2F78"/>
    <w:rsid w:val="002B2F8F"/>
    <w:rsid w:val="002B3032"/>
    <w:rsid w:val="002B305E"/>
    <w:rsid w:val="002B30AD"/>
    <w:rsid w:val="002B30D3"/>
    <w:rsid w:val="002B30DA"/>
    <w:rsid w:val="002B30F5"/>
    <w:rsid w:val="002B30F6"/>
    <w:rsid w:val="002B3124"/>
    <w:rsid w:val="002B313D"/>
    <w:rsid w:val="002B3155"/>
    <w:rsid w:val="002B3160"/>
    <w:rsid w:val="002B3162"/>
    <w:rsid w:val="002B3176"/>
    <w:rsid w:val="002B31D2"/>
    <w:rsid w:val="002B3200"/>
    <w:rsid w:val="002B322E"/>
    <w:rsid w:val="002B3266"/>
    <w:rsid w:val="002B3268"/>
    <w:rsid w:val="002B326A"/>
    <w:rsid w:val="002B327E"/>
    <w:rsid w:val="002B32AA"/>
    <w:rsid w:val="002B32AC"/>
    <w:rsid w:val="002B32BB"/>
    <w:rsid w:val="002B32C7"/>
    <w:rsid w:val="002B32FA"/>
    <w:rsid w:val="002B3305"/>
    <w:rsid w:val="002B3330"/>
    <w:rsid w:val="002B3347"/>
    <w:rsid w:val="002B337D"/>
    <w:rsid w:val="002B3386"/>
    <w:rsid w:val="002B33FB"/>
    <w:rsid w:val="002B3428"/>
    <w:rsid w:val="002B3442"/>
    <w:rsid w:val="002B345D"/>
    <w:rsid w:val="002B346B"/>
    <w:rsid w:val="002B3480"/>
    <w:rsid w:val="002B3501"/>
    <w:rsid w:val="002B351B"/>
    <w:rsid w:val="002B353B"/>
    <w:rsid w:val="002B35F6"/>
    <w:rsid w:val="002B3655"/>
    <w:rsid w:val="002B3662"/>
    <w:rsid w:val="002B36AE"/>
    <w:rsid w:val="002B36B6"/>
    <w:rsid w:val="002B3705"/>
    <w:rsid w:val="002B3719"/>
    <w:rsid w:val="002B3741"/>
    <w:rsid w:val="002B3759"/>
    <w:rsid w:val="002B375C"/>
    <w:rsid w:val="002B3761"/>
    <w:rsid w:val="002B3795"/>
    <w:rsid w:val="002B37C4"/>
    <w:rsid w:val="002B37F3"/>
    <w:rsid w:val="002B382D"/>
    <w:rsid w:val="002B382E"/>
    <w:rsid w:val="002B3835"/>
    <w:rsid w:val="002B38C3"/>
    <w:rsid w:val="002B38E6"/>
    <w:rsid w:val="002B38F4"/>
    <w:rsid w:val="002B38F7"/>
    <w:rsid w:val="002B3913"/>
    <w:rsid w:val="002B395E"/>
    <w:rsid w:val="002B39E7"/>
    <w:rsid w:val="002B3A02"/>
    <w:rsid w:val="002B3A0D"/>
    <w:rsid w:val="002B3A42"/>
    <w:rsid w:val="002B3A5D"/>
    <w:rsid w:val="002B3A66"/>
    <w:rsid w:val="002B3AAC"/>
    <w:rsid w:val="002B3AB3"/>
    <w:rsid w:val="002B3AB8"/>
    <w:rsid w:val="002B3ABF"/>
    <w:rsid w:val="002B3AF0"/>
    <w:rsid w:val="002B3B03"/>
    <w:rsid w:val="002B3B1E"/>
    <w:rsid w:val="002B3B22"/>
    <w:rsid w:val="002B3B29"/>
    <w:rsid w:val="002B3B6E"/>
    <w:rsid w:val="002B3B73"/>
    <w:rsid w:val="002B3C16"/>
    <w:rsid w:val="002B3C48"/>
    <w:rsid w:val="002B3C5C"/>
    <w:rsid w:val="002B3C89"/>
    <w:rsid w:val="002B3CBE"/>
    <w:rsid w:val="002B3CC5"/>
    <w:rsid w:val="002B3CF1"/>
    <w:rsid w:val="002B3D0E"/>
    <w:rsid w:val="002B3D19"/>
    <w:rsid w:val="002B3D1E"/>
    <w:rsid w:val="002B3D23"/>
    <w:rsid w:val="002B3D5A"/>
    <w:rsid w:val="002B3D93"/>
    <w:rsid w:val="002B3DB4"/>
    <w:rsid w:val="002B3DB8"/>
    <w:rsid w:val="002B3DE3"/>
    <w:rsid w:val="002B3E12"/>
    <w:rsid w:val="002B3E18"/>
    <w:rsid w:val="002B3E50"/>
    <w:rsid w:val="002B3E52"/>
    <w:rsid w:val="002B3E5C"/>
    <w:rsid w:val="002B3E6B"/>
    <w:rsid w:val="002B3E6D"/>
    <w:rsid w:val="002B3E9C"/>
    <w:rsid w:val="002B3EFB"/>
    <w:rsid w:val="002B3F65"/>
    <w:rsid w:val="002B3F6F"/>
    <w:rsid w:val="002B4009"/>
    <w:rsid w:val="002B4052"/>
    <w:rsid w:val="002B406D"/>
    <w:rsid w:val="002B407B"/>
    <w:rsid w:val="002B409A"/>
    <w:rsid w:val="002B40CF"/>
    <w:rsid w:val="002B40F5"/>
    <w:rsid w:val="002B4110"/>
    <w:rsid w:val="002B4154"/>
    <w:rsid w:val="002B4164"/>
    <w:rsid w:val="002B418D"/>
    <w:rsid w:val="002B4192"/>
    <w:rsid w:val="002B419A"/>
    <w:rsid w:val="002B4266"/>
    <w:rsid w:val="002B4275"/>
    <w:rsid w:val="002B42A2"/>
    <w:rsid w:val="002B42D2"/>
    <w:rsid w:val="002B42E4"/>
    <w:rsid w:val="002B42EF"/>
    <w:rsid w:val="002B4314"/>
    <w:rsid w:val="002B437C"/>
    <w:rsid w:val="002B43D1"/>
    <w:rsid w:val="002B43EA"/>
    <w:rsid w:val="002B43F0"/>
    <w:rsid w:val="002B4437"/>
    <w:rsid w:val="002B4448"/>
    <w:rsid w:val="002B4499"/>
    <w:rsid w:val="002B4504"/>
    <w:rsid w:val="002B4514"/>
    <w:rsid w:val="002B4522"/>
    <w:rsid w:val="002B453C"/>
    <w:rsid w:val="002B453D"/>
    <w:rsid w:val="002B4541"/>
    <w:rsid w:val="002B4586"/>
    <w:rsid w:val="002B4614"/>
    <w:rsid w:val="002B461D"/>
    <w:rsid w:val="002B4659"/>
    <w:rsid w:val="002B4686"/>
    <w:rsid w:val="002B46BD"/>
    <w:rsid w:val="002B46C8"/>
    <w:rsid w:val="002B46F2"/>
    <w:rsid w:val="002B4718"/>
    <w:rsid w:val="002B4741"/>
    <w:rsid w:val="002B477A"/>
    <w:rsid w:val="002B477C"/>
    <w:rsid w:val="002B478B"/>
    <w:rsid w:val="002B478E"/>
    <w:rsid w:val="002B4795"/>
    <w:rsid w:val="002B47B5"/>
    <w:rsid w:val="002B47BE"/>
    <w:rsid w:val="002B4906"/>
    <w:rsid w:val="002B4918"/>
    <w:rsid w:val="002B4986"/>
    <w:rsid w:val="002B499C"/>
    <w:rsid w:val="002B49BB"/>
    <w:rsid w:val="002B49C2"/>
    <w:rsid w:val="002B49F8"/>
    <w:rsid w:val="002B4A2A"/>
    <w:rsid w:val="002B4A33"/>
    <w:rsid w:val="002B4A3C"/>
    <w:rsid w:val="002B4A43"/>
    <w:rsid w:val="002B4A4B"/>
    <w:rsid w:val="002B4A92"/>
    <w:rsid w:val="002B4AD9"/>
    <w:rsid w:val="002B4B70"/>
    <w:rsid w:val="002B4B78"/>
    <w:rsid w:val="002B4B88"/>
    <w:rsid w:val="002B4BAB"/>
    <w:rsid w:val="002B4BDE"/>
    <w:rsid w:val="002B4BFE"/>
    <w:rsid w:val="002B4C47"/>
    <w:rsid w:val="002B4C70"/>
    <w:rsid w:val="002B4CD1"/>
    <w:rsid w:val="002B4D19"/>
    <w:rsid w:val="002B4D84"/>
    <w:rsid w:val="002B4DA2"/>
    <w:rsid w:val="002B4DCC"/>
    <w:rsid w:val="002B4DDA"/>
    <w:rsid w:val="002B4DE6"/>
    <w:rsid w:val="002B4DF3"/>
    <w:rsid w:val="002B4E2F"/>
    <w:rsid w:val="002B4E4A"/>
    <w:rsid w:val="002B4E66"/>
    <w:rsid w:val="002B4E6F"/>
    <w:rsid w:val="002B4E7E"/>
    <w:rsid w:val="002B4ED9"/>
    <w:rsid w:val="002B4EDE"/>
    <w:rsid w:val="002B4EE0"/>
    <w:rsid w:val="002B4F12"/>
    <w:rsid w:val="002B4F1D"/>
    <w:rsid w:val="002B4FE3"/>
    <w:rsid w:val="002B5007"/>
    <w:rsid w:val="002B5009"/>
    <w:rsid w:val="002B5070"/>
    <w:rsid w:val="002B509C"/>
    <w:rsid w:val="002B50C7"/>
    <w:rsid w:val="002B5108"/>
    <w:rsid w:val="002B511A"/>
    <w:rsid w:val="002B51A8"/>
    <w:rsid w:val="002B51BC"/>
    <w:rsid w:val="002B51C8"/>
    <w:rsid w:val="002B51E3"/>
    <w:rsid w:val="002B51E8"/>
    <w:rsid w:val="002B520C"/>
    <w:rsid w:val="002B5217"/>
    <w:rsid w:val="002B521C"/>
    <w:rsid w:val="002B524D"/>
    <w:rsid w:val="002B52DB"/>
    <w:rsid w:val="002B52F2"/>
    <w:rsid w:val="002B5304"/>
    <w:rsid w:val="002B530C"/>
    <w:rsid w:val="002B5312"/>
    <w:rsid w:val="002B535C"/>
    <w:rsid w:val="002B5422"/>
    <w:rsid w:val="002B5430"/>
    <w:rsid w:val="002B5465"/>
    <w:rsid w:val="002B54AC"/>
    <w:rsid w:val="002B54AD"/>
    <w:rsid w:val="002B54DA"/>
    <w:rsid w:val="002B54DC"/>
    <w:rsid w:val="002B5526"/>
    <w:rsid w:val="002B553E"/>
    <w:rsid w:val="002B55A7"/>
    <w:rsid w:val="002B55E8"/>
    <w:rsid w:val="002B55FC"/>
    <w:rsid w:val="002B5627"/>
    <w:rsid w:val="002B5636"/>
    <w:rsid w:val="002B5692"/>
    <w:rsid w:val="002B56AC"/>
    <w:rsid w:val="002B5700"/>
    <w:rsid w:val="002B5727"/>
    <w:rsid w:val="002B5741"/>
    <w:rsid w:val="002B5749"/>
    <w:rsid w:val="002B5753"/>
    <w:rsid w:val="002B575E"/>
    <w:rsid w:val="002B5771"/>
    <w:rsid w:val="002B57B2"/>
    <w:rsid w:val="002B5853"/>
    <w:rsid w:val="002B5864"/>
    <w:rsid w:val="002B58FA"/>
    <w:rsid w:val="002B5921"/>
    <w:rsid w:val="002B5923"/>
    <w:rsid w:val="002B594D"/>
    <w:rsid w:val="002B5953"/>
    <w:rsid w:val="002B595C"/>
    <w:rsid w:val="002B5967"/>
    <w:rsid w:val="002B5970"/>
    <w:rsid w:val="002B598E"/>
    <w:rsid w:val="002B5998"/>
    <w:rsid w:val="002B59CE"/>
    <w:rsid w:val="002B59D7"/>
    <w:rsid w:val="002B59E0"/>
    <w:rsid w:val="002B5A18"/>
    <w:rsid w:val="002B5A23"/>
    <w:rsid w:val="002B5A4E"/>
    <w:rsid w:val="002B5A62"/>
    <w:rsid w:val="002B5A7A"/>
    <w:rsid w:val="002B5AD3"/>
    <w:rsid w:val="002B5B18"/>
    <w:rsid w:val="002B5B43"/>
    <w:rsid w:val="002B5B89"/>
    <w:rsid w:val="002B5BDC"/>
    <w:rsid w:val="002B5BFD"/>
    <w:rsid w:val="002B5C21"/>
    <w:rsid w:val="002B5C30"/>
    <w:rsid w:val="002B5C35"/>
    <w:rsid w:val="002B5C84"/>
    <w:rsid w:val="002B5CAF"/>
    <w:rsid w:val="002B5CB2"/>
    <w:rsid w:val="002B5CB7"/>
    <w:rsid w:val="002B5CC1"/>
    <w:rsid w:val="002B5CDB"/>
    <w:rsid w:val="002B5CDD"/>
    <w:rsid w:val="002B5D2E"/>
    <w:rsid w:val="002B5D45"/>
    <w:rsid w:val="002B5D7D"/>
    <w:rsid w:val="002B5D85"/>
    <w:rsid w:val="002B5D94"/>
    <w:rsid w:val="002B5DAC"/>
    <w:rsid w:val="002B5DD6"/>
    <w:rsid w:val="002B5E08"/>
    <w:rsid w:val="002B5E6C"/>
    <w:rsid w:val="002B5E81"/>
    <w:rsid w:val="002B5E87"/>
    <w:rsid w:val="002B5E8F"/>
    <w:rsid w:val="002B5F44"/>
    <w:rsid w:val="002B5F52"/>
    <w:rsid w:val="002B5F57"/>
    <w:rsid w:val="002B5F64"/>
    <w:rsid w:val="002B5F6B"/>
    <w:rsid w:val="002B5F6E"/>
    <w:rsid w:val="002B5F97"/>
    <w:rsid w:val="002B5FA7"/>
    <w:rsid w:val="002B5FD7"/>
    <w:rsid w:val="002B5FF4"/>
    <w:rsid w:val="002B6000"/>
    <w:rsid w:val="002B6084"/>
    <w:rsid w:val="002B609D"/>
    <w:rsid w:val="002B60D9"/>
    <w:rsid w:val="002B610F"/>
    <w:rsid w:val="002B6147"/>
    <w:rsid w:val="002B618A"/>
    <w:rsid w:val="002B61B0"/>
    <w:rsid w:val="002B61C1"/>
    <w:rsid w:val="002B61C7"/>
    <w:rsid w:val="002B61F1"/>
    <w:rsid w:val="002B6216"/>
    <w:rsid w:val="002B6228"/>
    <w:rsid w:val="002B627C"/>
    <w:rsid w:val="002B62A7"/>
    <w:rsid w:val="002B62B4"/>
    <w:rsid w:val="002B62FE"/>
    <w:rsid w:val="002B6314"/>
    <w:rsid w:val="002B6352"/>
    <w:rsid w:val="002B6405"/>
    <w:rsid w:val="002B640B"/>
    <w:rsid w:val="002B643F"/>
    <w:rsid w:val="002B64A8"/>
    <w:rsid w:val="002B64B3"/>
    <w:rsid w:val="002B64E6"/>
    <w:rsid w:val="002B6531"/>
    <w:rsid w:val="002B6539"/>
    <w:rsid w:val="002B6575"/>
    <w:rsid w:val="002B6580"/>
    <w:rsid w:val="002B658E"/>
    <w:rsid w:val="002B65E5"/>
    <w:rsid w:val="002B660F"/>
    <w:rsid w:val="002B6684"/>
    <w:rsid w:val="002B66B8"/>
    <w:rsid w:val="002B66DF"/>
    <w:rsid w:val="002B66E0"/>
    <w:rsid w:val="002B66E3"/>
    <w:rsid w:val="002B671F"/>
    <w:rsid w:val="002B6763"/>
    <w:rsid w:val="002B6792"/>
    <w:rsid w:val="002B67C1"/>
    <w:rsid w:val="002B67C5"/>
    <w:rsid w:val="002B67D4"/>
    <w:rsid w:val="002B67FB"/>
    <w:rsid w:val="002B6834"/>
    <w:rsid w:val="002B683B"/>
    <w:rsid w:val="002B68AB"/>
    <w:rsid w:val="002B69A8"/>
    <w:rsid w:val="002B69BC"/>
    <w:rsid w:val="002B69D6"/>
    <w:rsid w:val="002B6A13"/>
    <w:rsid w:val="002B6A2F"/>
    <w:rsid w:val="002B6A49"/>
    <w:rsid w:val="002B6A5F"/>
    <w:rsid w:val="002B6A6D"/>
    <w:rsid w:val="002B6A74"/>
    <w:rsid w:val="002B6A82"/>
    <w:rsid w:val="002B6AC4"/>
    <w:rsid w:val="002B6AD8"/>
    <w:rsid w:val="002B6AE3"/>
    <w:rsid w:val="002B6AF9"/>
    <w:rsid w:val="002B6B0B"/>
    <w:rsid w:val="002B6B85"/>
    <w:rsid w:val="002B6C21"/>
    <w:rsid w:val="002B6C4F"/>
    <w:rsid w:val="002B6C8A"/>
    <w:rsid w:val="002B6CAC"/>
    <w:rsid w:val="002B6CDE"/>
    <w:rsid w:val="002B6CEF"/>
    <w:rsid w:val="002B6D60"/>
    <w:rsid w:val="002B6D61"/>
    <w:rsid w:val="002B6DB4"/>
    <w:rsid w:val="002B6DBA"/>
    <w:rsid w:val="002B6DD2"/>
    <w:rsid w:val="002B6DEE"/>
    <w:rsid w:val="002B6E0F"/>
    <w:rsid w:val="002B6E1F"/>
    <w:rsid w:val="002B6E36"/>
    <w:rsid w:val="002B6E48"/>
    <w:rsid w:val="002B6E5E"/>
    <w:rsid w:val="002B6E7C"/>
    <w:rsid w:val="002B6E9F"/>
    <w:rsid w:val="002B6EA1"/>
    <w:rsid w:val="002B6F17"/>
    <w:rsid w:val="002B6F38"/>
    <w:rsid w:val="002B6F40"/>
    <w:rsid w:val="002B6F48"/>
    <w:rsid w:val="002B6F92"/>
    <w:rsid w:val="002B6FA8"/>
    <w:rsid w:val="002B6FCC"/>
    <w:rsid w:val="002B6FF5"/>
    <w:rsid w:val="002B7088"/>
    <w:rsid w:val="002B70A4"/>
    <w:rsid w:val="002B70CF"/>
    <w:rsid w:val="002B714F"/>
    <w:rsid w:val="002B7175"/>
    <w:rsid w:val="002B7180"/>
    <w:rsid w:val="002B7182"/>
    <w:rsid w:val="002B718A"/>
    <w:rsid w:val="002B71A9"/>
    <w:rsid w:val="002B71D2"/>
    <w:rsid w:val="002B71ED"/>
    <w:rsid w:val="002B71F5"/>
    <w:rsid w:val="002B7224"/>
    <w:rsid w:val="002B7243"/>
    <w:rsid w:val="002B7249"/>
    <w:rsid w:val="002B724A"/>
    <w:rsid w:val="002B72F4"/>
    <w:rsid w:val="002B7301"/>
    <w:rsid w:val="002B7315"/>
    <w:rsid w:val="002B734F"/>
    <w:rsid w:val="002B737A"/>
    <w:rsid w:val="002B739F"/>
    <w:rsid w:val="002B73BA"/>
    <w:rsid w:val="002B73C6"/>
    <w:rsid w:val="002B740A"/>
    <w:rsid w:val="002B745C"/>
    <w:rsid w:val="002B752E"/>
    <w:rsid w:val="002B754E"/>
    <w:rsid w:val="002B7594"/>
    <w:rsid w:val="002B7600"/>
    <w:rsid w:val="002B7606"/>
    <w:rsid w:val="002B7657"/>
    <w:rsid w:val="002B7695"/>
    <w:rsid w:val="002B76CE"/>
    <w:rsid w:val="002B76EB"/>
    <w:rsid w:val="002B76EE"/>
    <w:rsid w:val="002B7732"/>
    <w:rsid w:val="002B7751"/>
    <w:rsid w:val="002B7780"/>
    <w:rsid w:val="002B77D3"/>
    <w:rsid w:val="002B77E7"/>
    <w:rsid w:val="002B787D"/>
    <w:rsid w:val="002B7884"/>
    <w:rsid w:val="002B789B"/>
    <w:rsid w:val="002B789F"/>
    <w:rsid w:val="002B78B5"/>
    <w:rsid w:val="002B78D7"/>
    <w:rsid w:val="002B78FD"/>
    <w:rsid w:val="002B7913"/>
    <w:rsid w:val="002B7954"/>
    <w:rsid w:val="002B796E"/>
    <w:rsid w:val="002B7976"/>
    <w:rsid w:val="002B7978"/>
    <w:rsid w:val="002B79B0"/>
    <w:rsid w:val="002B79D6"/>
    <w:rsid w:val="002B79E9"/>
    <w:rsid w:val="002B7A0A"/>
    <w:rsid w:val="002B7A43"/>
    <w:rsid w:val="002B7AAB"/>
    <w:rsid w:val="002B7B0F"/>
    <w:rsid w:val="002B7B6F"/>
    <w:rsid w:val="002B7BBF"/>
    <w:rsid w:val="002B7C25"/>
    <w:rsid w:val="002B7C2A"/>
    <w:rsid w:val="002B7C84"/>
    <w:rsid w:val="002B7CA5"/>
    <w:rsid w:val="002B7CAF"/>
    <w:rsid w:val="002B7CEF"/>
    <w:rsid w:val="002B7CF0"/>
    <w:rsid w:val="002B7D74"/>
    <w:rsid w:val="002B7DA0"/>
    <w:rsid w:val="002B7DE4"/>
    <w:rsid w:val="002B7DF9"/>
    <w:rsid w:val="002B7E12"/>
    <w:rsid w:val="002B7E66"/>
    <w:rsid w:val="002B7E6F"/>
    <w:rsid w:val="002B7EA9"/>
    <w:rsid w:val="002B7EB6"/>
    <w:rsid w:val="002B7EBC"/>
    <w:rsid w:val="002B7EEA"/>
    <w:rsid w:val="002B7EF6"/>
    <w:rsid w:val="002B7F43"/>
    <w:rsid w:val="002B7F49"/>
    <w:rsid w:val="002B7FA2"/>
    <w:rsid w:val="002B7FA4"/>
    <w:rsid w:val="002B7FA7"/>
    <w:rsid w:val="002C0045"/>
    <w:rsid w:val="002C0105"/>
    <w:rsid w:val="002C011E"/>
    <w:rsid w:val="002C0163"/>
    <w:rsid w:val="002C0198"/>
    <w:rsid w:val="002C01CF"/>
    <w:rsid w:val="002C01DA"/>
    <w:rsid w:val="002C01E2"/>
    <w:rsid w:val="002C01E7"/>
    <w:rsid w:val="002C01EA"/>
    <w:rsid w:val="002C0243"/>
    <w:rsid w:val="002C0244"/>
    <w:rsid w:val="002C0257"/>
    <w:rsid w:val="002C0268"/>
    <w:rsid w:val="002C026F"/>
    <w:rsid w:val="002C028E"/>
    <w:rsid w:val="002C02A9"/>
    <w:rsid w:val="002C02B0"/>
    <w:rsid w:val="002C02B4"/>
    <w:rsid w:val="002C02C8"/>
    <w:rsid w:val="002C02D1"/>
    <w:rsid w:val="002C0307"/>
    <w:rsid w:val="002C0324"/>
    <w:rsid w:val="002C0332"/>
    <w:rsid w:val="002C0337"/>
    <w:rsid w:val="002C0338"/>
    <w:rsid w:val="002C0354"/>
    <w:rsid w:val="002C0359"/>
    <w:rsid w:val="002C036C"/>
    <w:rsid w:val="002C0374"/>
    <w:rsid w:val="002C03BE"/>
    <w:rsid w:val="002C03F0"/>
    <w:rsid w:val="002C0401"/>
    <w:rsid w:val="002C046D"/>
    <w:rsid w:val="002C0498"/>
    <w:rsid w:val="002C04AB"/>
    <w:rsid w:val="002C04C4"/>
    <w:rsid w:val="002C04C8"/>
    <w:rsid w:val="002C04FC"/>
    <w:rsid w:val="002C0505"/>
    <w:rsid w:val="002C0535"/>
    <w:rsid w:val="002C054C"/>
    <w:rsid w:val="002C0582"/>
    <w:rsid w:val="002C0583"/>
    <w:rsid w:val="002C0586"/>
    <w:rsid w:val="002C059D"/>
    <w:rsid w:val="002C05B7"/>
    <w:rsid w:val="002C05E3"/>
    <w:rsid w:val="002C0600"/>
    <w:rsid w:val="002C0618"/>
    <w:rsid w:val="002C0645"/>
    <w:rsid w:val="002C0652"/>
    <w:rsid w:val="002C066A"/>
    <w:rsid w:val="002C067B"/>
    <w:rsid w:val="002C0687"/>
    <w:rsid w:val="002C0689"/>
    <w:rsid w:val="002C0701"/>
    <w:rsid w:val="002C075E"/>
    <w:rsid w:val="002C079D"/>
    <w:rsid w:val="002C07A3"/>
    <w:rsid w:val="002C07B8"/>
    <w:rsid w:val="002C07CF"/>
    <w:rsid w:val="002C083C"/>
    <w:rsid w:val="002C087E"/>
    <w:rsid w:val="002C088D"/>
    <w:rsid w:val="002C0894"/>
    <w:rsid w:val="002C08AC"/>
    <w:rsid w:val="002C08C3"/>
    <w:rsid w:val="002C0902"/>
    <w:rsid w:val="002C0925"/>
    <w:rsid w:val="002C093B"/>
    <w:rsid w:val="002C0973"/>
    <w:rsid w:val="002C0977"/>
    <w:rsid w:val="002C0982"/>
    <w:rsid w:val="002C09E0"/>
    <w:rsid w:val="002C09EA"/>
    <w:rsid w:val="002C09F9"/>
    <w:rsid w:val="002C0A08"/>
    <w:rsid w:val="002C0A14"/>
    <w:rsid w:val="002C0A2E"/>
    <w:rsid w:val="002C0A69"/>
    <w:rsid w:val="002C0ABD"/>
    <w:rsid w:val="002C0AF2"/>
    <w:rsid w:val="002C0B20"/>
    <w:rsid w:val="002C0B39"/>
    <w:rsid w:val="002C0B48"/>
    <w:rsid w:val="002C0B78"/>
    <w:rsid w:val="002C0BAB"/>
    <w:rsid w:val="002C0BB5"/>
    <w:rsid w:val="002C0BB9"/>
    <w:rsid w:val="002C0BD8"/>
    <w:rsid w:val="002C0C05"/>
    <w:rsid w:val="002C0C20"/>
    <w:rsid w:val="002C0C65"/>
    <w:rsid w:val="002C0C8A"/>
    <w:rsid w:val="002C0C9F"/>
    <w:rsid w:val="002C0CA5"/>
    <w:rsid w:val="002C0CA6"/>
    <w:rsid w:val="002C0CAE"/>
    <w:rsid w:val="002C0CB8"/>
    <w:rsid w:val="002C0D22"/>
    <w:rsid w:val="002C0D4A"/>
    <w:rsid w:val="002C0D71"/>
    <w:rsid w:val="002C0DAB"/>
    <w:rsid w:val="002C0DC8"/>
    <w:rsid w:val="002C0DCB"/>
    <w:rsid w:val="002C0DE6"/>
    <w:rsid w:val="002C0E0A"/>
    <w:rsid w:val="002C0E2C"/>
    <w:rsid w:val="002C0E39"/>
    <w:rsid w:val="002C0E70"/>
    <w:rsid w:val="002C0E73"/>
    <w:rsid w:val="002C0EE4"/>
    <w:rsid w:val="002C0F58"/>
    <w:rsid w:val="002C0F8F"/>
    <w:rsid w:val="002C0FA5"/>
    <w:rsid w:val="002C0FFE"/>
    <w:rsid w:val="002C1045"/>
    <w:rsid w:val="002C105C"/>
    <w:rsid w:val="002C106D"/>
    <w:rsid w:val="002C107D"/>
    <w:rsid w:val="002C108F"/>
    <w:rsid w:val="002C10AE"/>
    <w:rsid w:val="002C1130"/>
    <w:rsid w:val="002C1148"/>
    <w:rsid w:val="002C114C"/>
    <w:rsid w:val="002C1164"/>
    <w:rsid w:val="002C1174"/>
    <w:rsid w:val="002C11A9"/>
    <w:rsid w:val="002C11BB"/>
    <w:rsid w:val="002C11E1"/>
    <w:rsid w:val="002C11F4"/>
    <w:rsid w:val="002C1200"/>
    <w:rsid w:val="002C1223"/>
    <w:rsid w:val="002C1233"/>
    <w:rsid w:val="002C129F"/>
    <w:rsid w:val="002C12A2"/>
    <w:rsid w:val="002C12C9"/>
    <w:rsid w:val="002C12E2"/>
    <w:rsid w:val="002C1333"/>
    <w:rsid w:val="002C1369"/>
    <w:rsid w:val="002C137A"/>
    <w:rsid w:val="002C13C7"/>
    <w:rsid w:val="002C13E8"/>
    <w:rsid w:val="002C142F"/>
    <w:rsid w:val="002C146A"/>
    <w:rsid w:val="002C1486"/>
    <w:rsid w:val="002C1496"/>
    <w:rsid w:val="002C1500"/>
    <w:rsid w:val="002C1512"/>
    <w:rsid w:val="002C1543"/>
    <w:rsid w:val="002C15A0"/>
    <w:rsid w:val="002C15B8"/>
    <w:rsid w:val="002C15BC"/>
    <w:rsid w:val="002C15C4"/>
    <w:rsid w:val="002C15C7"/>
    <w:rsid w:val="002C15E7"/>
    <w:rsid w:val="002C1650"/>
    <w:rsid w:val="002C167F"/>
    <w:rsid w:val="002C1692"/>
    <w:rsid w:val="002C16B6"/>
    <w:rsid w:val="002C1709"/>
    <w:rsid w:val="002C176D"/>
    <w:rsid w:val="002C1788"/>
    <w:rsid w:val="002C178D"/>
    <w:rsid w:val="002C1794"/>
    <w:rsid w:val="002C17A4"/>
    <w:rsid w:val="002C17F5"/>
    <w:rsid w:val="002C1829"/>
    <w:rsid w:val="002C182A"/>
    <w:rsid w:val="002C182C"/>
    <w:rsid w:val="002C1834"/>
    <w:rsid w:val="002C1871"/>
    <w:rsid w:val="002C187B"/>
    <w:rsid w:val="002C18DA"/>
    <w:rsid w:val="002C191C"/>
    <w:rsid w:val="002C1930"/>
    <w:rsid w:val="002C193F"/>
    <w:rsid w:val="002C19A3"/>
    <w:rsid w:val="002C19CE"/>
    <w:rsid w:val="002C1A27"/>
    <w:rsid w:val="002C1AFD"/>
    <w:rsid w:val="002C1AFE"/>
    <w:rsid w:val="002C1B00"/>
    <w:rsid w:val="002C1B12"/>
    <w:rsid w:val="002C1B3D"/>
    <w:rsid w:val="002C1B41"/>
    <w:rsid w:val="002C1B7E"/>
    <w:rsid w:val="002C1B85"/>
    <w:rsid w:val="002C1C14"/>
    <w:rsid w:val="002C1C6A"/>
    <w:rsid w:val="002C1CB3"/>
    <w:rsid w:val="002C1CC2"/>
    <w:rsid w:val="002C1D4B"/>
    <w:rsid w:val="002C1D83"/>
    <w:rsid w:val="002C1D8C"/>
    <w:rsid w:val="002C1DC2"/>
    <w:rsid w:val="002C1DEB"/>
    <w:rsid w:val="002C1DEE"/>
    <w:rsid w:val="002C1DEF"/>
    <w:rsid w:val="002C1E07"/>
    <w:rsid w:val="002C1E18"/>
    <w:rsid w:val="002C1E25"/>
    <w:rsid w:val="002C1E27"/>
    <w:rsid w:val="002C1E48"/>
    <w:rsid w:val="002C1E5A"/>
    <w:rsid w:val="002C1E5E"/>
    <w:rsid w:val="002C1E83"/>
    <w:rsid w:val="002C1E86"/>
    <w:rsid w:val="002C1EC7"/>
    <w:rsid w:val="002C1F23"/>
    <w:rsid w:val="002C1F2A"/>
    <w:rsid w:val="002C1F58"/>
    <w:rsid w:val="002C1FA6"/>
    <w:rsid w:val="002C1FCA"/>
    <w:rsid w:val="002C203A"/>
    <w:rsid w:val="002C2044"/>
    <w:rsid w:val="002C209B"/>
    <w:rsid w:val="002C20A3"/>
    <w:rsid w:val="002C20BE"/>
    <w:rsid w:val="002C20C1"/>
    <w:rsid w:val="002C20CA"/>
    <w:rsid w:val="002C2123"/>
    <w:rsid w:val="002C2138"/>
    <w:rsid w:val="002C2162"/>
    <w:rsid w:val="002C2173"/>
    <w:rsid w:val="002C21AB"/>
    <w:rsid w:val="002C21B2"/>
    <w:rsid w:val="002C21CC"/>
    <w:rsid w:val="002C220A"/>
    <w:rsid w:val="002C2234"/>
    <w:rsid w:val="002C22CB"/>
    <w:rsid w:val="002C22CD"/>
    <w:rsid w:val="002C22DC"/>
    <w:rsid w:val="002C22FB"/>
    <w:rsid w:val="002C2330"/>
    <w:rsid w:val="002C2342"/>
    <w:rsid w:val="002C235A"/>
    <w:rsid w:val="002C2361"/>
    <w:rsid w:val="002C239C"/>
    <w:rsid w:val="002C23A9"/>
    <w:rsid w:val="002C23CF"/>
    <w:rsid w:val="002C23E5"/>
    <w:rsid w:val="002C2411"/>
    <w:rsid w:val="002C2460"/>
    <w:rsid w:val="002C2484"/>
    <w:rsid w:val="002C2500"/>
    <w:rsid w:val="002C251A"/>
    <w:rsid w:val="002C252C"/>
    <w:rsid w:val="002C25C6"/>
    <w:rsid w:val="002C25D6"/>
    <w:rsid w:val="002C25EC"/>
    <w:rsid w:val="002C2601"/>
    <w:rsid w:val="002C2618"/>
    <w:rsid w:val="002C262A"/>
    <w:rsid w:val="002C2661"/>
    <w:rsid w:val="002C267B"/>
    <w:rsid w:val="002C26DF"/>
    <w:rsid w:val="002C26EC"/>
    <w:rsid w:val="002C26F3"/>
    <w:rsid w:val="002C2706"/>
    <w:rsid w:val="002C2750"/>
    <w:rsid w:val="002C275C"/>
    <w:rsid w:val="002C2775"/>
    <w:rsid w:val="002C2787"/>
    <w:rsid w:val="002C2795"/>
    <w:rsid w:val="002C27A4"/>
    <w:rsid w:val="002C27AE"/>
    <w:rsid w:val="002C27D1"/>
    <w:rsid w:val="002C27F3"/>
    <w:rsid w:val="002C2822"/>
    <w:rsid w:val="002C283C"/>
    <w:rsid w:val="002C286A"/>
    <w:rsid w:val="002C288A"/>
    <w:rsid w:val="002C28C4"/>
    <w:rsid w:val="002C28D7"/>
    <w:rsid w:val="002C28F7"/>
    <w:rsid w:val="002C2901"/>
    <w:rsid w:val="002C2934"/>
    <w:rsid w:val="002C2946"/>
    <w:rsid w:val="002C295D"/>
    <w:rsid w:val="002C29DE"/>
    <w:rsid w:val="002C29F2"/>
    <w:rsid w:val="002C29F3"/>
    <w:rsid w:val="002C29FB"/>
    <w:rsid w:val="002C2A38"/>
    <w:rsid w:val="002C2A3E"/>
    <w:rsid w:val="002C2A5C"/>
    <w:rsid w:val="002C2A5E"/>
    <w:rsid w:val="002C2A76"/>
    <w:rsid w:val="002C2A7B"/>
    <w:rsid w:val="002C2ACC"/>
    <w:rsid w:val="002C2AF1"/>
    <w:rsid w:val="002C2B0E"/>
    <w:rsid w:val="002C2B13"/>
    <w:rsid w:val="002C2B3E"/>
    <w:rsid w:val="002C2B47"/>
    <w:rsid w:val="002C2B5F"/>
    <w:rsid w:val="002C2BC1"/>
    <w:rsid w:val="002C2BC8"/>
    <w:rsid w:val="002C2BD2"/>
    <w:rsid w:val="002C2BF4"/>
    <w:rsid w:val="002C2BFA"/>
    <w:rsid w:val="002C2C38"/>
    <w:rsid w:val="002C2CA9"/>
    <w:rsid w:val="002C2CBB"/>
    <w:rsid w:val="002C2D0D"/>
    <w:rsid w:val="002C2D28"/>
    <w:rsid w:val="002C2D7A"/>
    <w:rsid w:val="002C2D8C"/>
    <w:rsid w:val="002C2DB2"/>
    <w:rsid w:val="002C2DCC"/>
    <w:rsid w:val="002C2DD4"/>
    <w:rsid w:val="002C2DDE"/>
    <w:rsid w:val="002C2DF7"/>
    <w:rsid w:val="002C2E0E"/>
    <w:rsid w:val="002C2E24"/>
    <w:rsid w:val="002C2E76"/>
    <w:rsid w:val="002C2E87"/>
    <w:rsid w:val="002C2EA7"/>
    <w:rsid w:val="002C2EFA"/>
    <w:rsid w:val="002C2F00"/>
    <w:rsid w:val="002C2F07"/>
    <w:rsid w:val="002C2F0D"/>
    <w:rsid w:val="002C2F11"/>
    <w:rsid w:val="002C2F69"/>
    <w:rsid w:val="002C2F7C"/>
    <w:rsid w:val="002C2F89"/>
    <w:rsid w:val="002C2FBC"/>
    <w:rsid w:val="002C2FCC"/>
    <w:rsid w:val="002C2FE9"/>
    <w:rsid w:val="002C3004"/>
    <w:rsid w:val="002C3028"/>
    <w:rsid w:val="002C307F"/>
    <w:rsid w:val="002C30EF"/>
    <w:rsid w:val="002C310D"/>
    <w:rsid w:val="002C3114"/>
    <w:rsid w:val="002C311C"/>
    <w:rsid w:val="002C311F"/>
    <w:rsid w:val="002C3141"/>
    <w:rsid w:val="002C31D3"/>
    <w:rsid w:val="002C322E"/>
    <w:rsid w:val="002C3258"/>
    <w:rsid w:val="002C325C"/>
    <w:rsid w:val="002C326B"/>
    <w:rsid w:val="002C32A1"/>
    <w:rsid w:val="002C32C1"/>
    <w:rsid w:val="002C32C2"/>
    <w:rsid w:val="002C32DF"/>
    <w:rsid w:val="002C331E"/>
    <w:rsid w:val="002C3354"/>
    <w:rsid w:val="002C3362"/>
    <w:rsid w:val="002C3386"/>
    <w:rsid w:val="002C33A4"/>
    <w:rsid w:val="002C33E3"/>
    <w:rsid w:val="002C3400"/>
    <w:rsid w:val="002C340F"/>
    <w:rsid w:val="002C3468"/>
    <w:rsid w:val="002C3476"/>
    <w:rsid w:val="002C34BF"/>
    <w:rsid w:val="002C34C8"/>
    <w:rsid w:val="002C34D5"/>
    <w:rsid w:val="002C34EE"/>
    <w:rsid w:val="002C34F7"/>
    <w:rsid w:val="002C3501"/>
    <w:rsid w:val="002C3507"/>
    <w:rsid w:val="002C354B"/>
    <w:rsid w:val="002C35AA"/>
    <w:rsid w:val="002C35AB"/>
    <w:rsid w:val="002C35BC"/>
    <w:rsid w:val="002C360B"/>
    <w:rsid w:val="002C366D"/>
    <w:rsid w:val="002C3711"/>
    <w:rsid w:val="002C373C"/>
    <w:rsid w:val="002C375C"/>
    <w:rsid w:val="002C375E"/>
    <w:rsid w:val="002C380F"/>
    <w:rsid w:val="002C3823"/>
    <w:rsid w:val="002C3832"/>
    <w:rsid w:val="002C388A"/>
    <w:rsid w:val="002C38DE"/>
    <w:rsid w:val="002C3960"/>
    <w:rsid w:val="002C3964"/>
    <w:rsid w:val="002C39A5"/>
    <w:rsid w:val="002C39BE"/>
    <w:rsid w:val="002C39CA"/>
    <w:rsid w:val="002C39F6"/>
    <w:rsid w:val="002C39F7"/>
    <w:rsid w:val="002C3A16"/>
    <w:rsid w:val="002C3A8C"/>
    <w:rsid w:val="002C3A96"/>
    <w:rsid w:val="002C3AC4"/>
    <w:rsid w:val="002C3ACE"/>
    <w:rsid w:val="002C3ADA"/>
    <w:rsid w:val="002C3AE3"/>
    <w:rsid w:val="002C3AF1"/>
    <w:rsid w:val="002C3B93"/>
    <w:rsid w:val="002C3BAE"/>
    <w:rsid w:val="002C3BDB"/>
    <w:rsid w:val="002C3BE6"/>
    <w:rsid w:val="002C3C3C"/>
    <w:rsid w:val="002C3C3D"/>
    <w:rsid w:val="002C3C4D"/>
    <w:rsid w:val="002C3CA0"/>
    <w:rsid w:val="002C3CB3"/>
    <w:rsid w:val="002C3CBD"/>
    <w:rsid w:val="002C3CCF"/>
    <w:rsid w:val="002C3CF2"/>
    <w:rsid w:val="002C3D24"/>
    <w:rsid w:val="002C3DA4"/>
    <w:rsid w:val="002C3DBD"/>
    <w:rsid w:val="002C3DC2"/>
    <w:rsid w:val="002C3E26"/>
    <w:rsid w:val="002C3E49"/>
    <w:rsid w:val="002C3E4A"/>
    <w:rsid w:val="002C3E4B"/>
    <w:rsid w:val="002C3E75"/>
    <w:rsid w:val="002C3E8C"/>
    <w:rsid w:val="002C3EF7"/>
    <w:rsid w:val="002C3F22"/>
    <w:rsid w:val="002C3F49"/>
    <w:rsid w:val="002C3F71"/>
    <w:rsid w:val="002C3F78"/>
    <w:rsid w:val="002C3FB7"/>
    <w:rsid w:val="002C3FF0"/>
    <w:rsid w:val="002C3FF7"/>
    <w:rsid w:val="002C3FF9"/>
    <w:rsid w:val="002C4002"/>
    <w:rsid w:val="002C4006"/>
    <w:rsid w:val="002C4016"/>
    <w:rsid w:val="002C401C"/>
    <w:rsid w:val="002C402B"/>
    <w:rsid w:val="002C4044"/>
    <w:rsid w:val="002C407E"/>
    <w:rsid w:val="002C40D0"/>
    <w:rsid w:val="002C40D1"/>
    <w:rsid w:val="002C40F5"/>
    <w:rsid w:val="002C417C"/>
    <w:rsid w:val="002C4189"/>
    <w:rsid w:val="002C41E8"/>
    <w:rsid w:val="002C420B"/>
    <w:rsid w:val="002C4238"/>
    <w:rsid w:val="002C42C0"/>
    <w:rsid w:val="002C42D4"/>
    <w:rsid w:val="002C42EE"/>
    <w:rsid w:val="002C4303"/>
    <w:rsid w:val="002C433B"/>
    <w:rsid w:val="002C4347"/>
    <w:rsid w:val="002C4350"/>
    <w:rsid w:val="002C4358"/>
    <w:rsid w:val="002C4361"/>
    <w:rsid w:val="002C4367"/>
    <w:rsid w:val="002C4421"/>
    <w:rsid w:val="002C443E"/>
    <w:rsid w:val="002C448D"/>
    <w:rsid w:val="002C4492"/>
    <w:rsid w:val="002C44B5"/>
    <w:rsid w:val="002C44CA"/>
    <w:rsid w:val="002C44E3"/>
    <w:rsid w:val="002C44F8"/>
    <w:rsid w:val="002C451A"/>
    <w:rsid w:val="002C455F"/>
    <w:rsid w:val="002C458F"/>
    <w:rsid w:val="002C45B9"/>
    <w:rsid w:val="002C45FC"/>
    <w:rsid w:val="002C4600"/>
    <w:rsid w:val="002C462F"/>
    <w:rsid w:val="002C46EE"/>
    <w:rsid w:val="002C46F1"/>
    <w:rsid w:val="002C4702"/>
    <w:rsid w:val="002C4739"/>
    <w:rsid w:val="002C478B"/>
    <w:rsid w:val="002C47B5"/>
    <w:rsid w:val="002C47D0"/>
    <w:rsid w:val="002C47F1"/>
    <w:rsid w:val="002C47F6"/>
    <w:rsid w:val="002C4837"/>
    <w:rsid w:val="002C4839"/>
    <w:rsid w:val="002C485A"/>
    <w:rsid w:val="002C4874"/>
    <w:rsid w:val="002C487D"/>
    <w:rsid w:val="002C4883"/>
    <w:rsid w:val="002C4893"/>
    <w:rsid w:val="002C489E"/>
    <w:rsid w:val="002C48F8"/>
    <w:rsid w:val="002C492E"/>
    <w:rsid w:val="002C4952"/>
    <w:rsid w:val="002C4994"/>
    <w:rsid w:val="002C49A5"/>
    <w:rsid w:val="002C49B2"/>
    <w:rsid w:val="002C49B3"/>
    <w:rsid w:val="002C49BF"/>
    <w:rsid w:val="002C4A18"/>
    <w:rsid w:val="002C4A2E"/>
    <w:rsid w:val="002C4A89"/>
    <w:rsid w:val="002C4AC2"/>
    <w:rsid w:val="002C4B2A"/>
    <w:rsid w:val="002C4B5E"/>
    <w:rsid w:val="002C4BA0"/>
    <w:rsid w:val="002C4BD4"/>
    <w:rsid w:val="002C4C1E"/>
    <w:rsid w:val="002C4C67"/>
    <w:rsid w:val="002C4C6F"/>
    <w:rsid w:val="002C4CB1"/>
    <w:rsid w:val="002C4D08"/>
    <w:rsid w:val="002C4D2A"/>
    <w:rsid w:val="002C4D45"/>
    <w:rsid w:val="002C4D50"/>
    <w:rsid w:val="002C4DCA"/>
    <w:rsid w:val="002C4DE7"/>
    <w:rsid w:val="002C4E38"/>
    <w:rsid w:val="002C4E52"/>
    <w:rsid w:val="002C4E5F"/>
    <w:rsid w:val="002C4E7C"/>
    <w:rsid w:val="002C4EBC"/>
    <w:rsid w:val="002C4EBD"/>
    <w:rsid w:val="002C4ED2"/>
    <w:rsid w:val="002C4F11"/>
    <w:rsid w:val="002C4F55"/>
    <w:rsid w:val="002C4F60"/>
    <w:rsid w:val="002C4F7C"/>
    <w:rsid w:val="002C4F9C"/>
    <w:rsid w:val="002C5022"/>
    <w:rsid w:val="002C5026"/>
    <w:rsid w:val="002C5086"/>
    <w:rsid w:val="002C50A3"/>
    <w:rsid w:val="002C50D4"/>
    <w:rsid w:val="002C5131"/>
    <w:rsid w:val="002C5157"/>
    <w:rsid w:val="002C51AF"/>
    <w:rsid w:val="002C51B4"/>
    <w:rsid w:val="002C51CB"/>
    <w:rsid w:val="002C51D0"/>
    <w:rsid w:val="002C5229"/>
    <w:rsid w:val="002C523B"/>
    <w:rsid w:val="002C52A0"/>
    <w:rsid w:val="002C52AF"/>
    <w:rsid w:val="002C52C1"/>
    <w:rsid w:val="002C52EB"/>
    <w:rsid w:val="002C5332"/>
    <w:rsid w:val="002C5336"/>
    <w:rsid w:val="002C5338"/>
    <w:rsid w:val="002C533D"/>
    <w:rsid w:val="002C5392"/>
    <w:rsid w:val="002C53E0"/>
    <w:rsid w:val="002C5422"/>
    <w:rsid w:val="002C542E"/>
    <w:rsid w:val="002C5491"/>
    <w:rsid w:val="002C5496"/>
    <w:rsid w:val="002C54D6"/>
    <w:rsid w:val="002C54D9"/>
    <w:rsid w:val="002C5516"/>
    <w:rsid w:val="002C551F"/>
    <w:rsid w:val="002C5548"/>
    <w:rsid w:val="002C55A9"/>
    <w:rsid w:val="002C5656"/>
    <w:rsid w:val="002C565C"/>
    <w:rsid w:val="002C56B3"/>
    <w:rsid w:val="002C56B8"/>
    <w:rsid w:val="002C56D0"/>
    <w:rsid w:val="002C56D4"/>
    <w:rsid w:val="002C56F9"/>
    <w:rsid w:val="002C5722"/>
    <w:rsid w:val="002C5738"/>
    <w:rsid w:val="002C573B"/>
    <w:rsid w:val="002C5755"/>
    <w:rsid w:val="002C57A3"/>
    <w:rsid w:val="002C57A4"/>
    <w:rsid w:val="002C57D5"/>
    <w:rsid w:val="002C57EB"/>
    <w:rsid w:val="002C57FE"/>
    <w:rsid w:val="002C585E"/>
    <w:rsid w:val="002C5870"/>
    <w:rsid w:val="002C5892"/>
    <w:rsid w:val="002C58F6"/>
    <w:rsid w:val="002C5908"/>
    <w:rsid w:val="002C590A"/>
    <w:rsid w:val="002C5946"/>
    <w:rsid w:val="002C5981"/>
    <w:rsid w:val="002C59B8"/>
    <w:rsid w:val="002C59B9"/>
    <w:rsid w:val="002C5A39"/>
    <w:rsid w:val="002C5B67"/>
    <w:rsid w:val="002C5BC1"/>
    <w:rsid w:val="002C5C16"/>
    <w:rsid w:val="002C5C4F"/>
    <w:rsid w:val="002C5C58"/>
    <w:rsid w:val="002C5C74"/>
    <w:rsid w:val="002C5C7B"/>
    <w:rsid w:val="002C5C7E"/>
    <w:rsid w:val="002C5C80"/>
    <w:rsid w:val="002C5C87"/>
    <w:rsid w:val="002C5C9D"/>
    <w:rsid w:val="002C5CBC"/>
    <w:rsid w:val="002C5D24"/>
    <w:rsid w:val="002C5D5E"/>
    <w:rsid w:val="002C5D87"/>
    <w:rsid w:val="002C5D8A"/>
    <w:rsid w:val="002C5D96"/>
    <w:rsid w:val="002C5DE5"/>
    <w:rsid w:val="002C5E12"/>
    <w:rsid w:val="002C5E38"/>
    <w:rsid w:val="002C5E3F"/>
    <w:rsid w:val="002C5E4D"/>
    <w:rsid w:val="002C5E9A"/>
    <w:rsid w:val="002C5EB0"/>
    <w:rsid w:val="002C5EEA"/>
    <w:rsid w:val="002C5EEE"/>
    <w:rsid w:val="002C5F50"/>
    <w:rsid w:val="002C5FD2"/>
    <w:rsid w:val="002C6007"/>
    <w:rsid w:val="002C607B"/>
    <w:rsid w:val="002C60A0"/>
    <w:rsid w:val="002C6132"/>
    <w:rsid w:val="002C613B"/>
    <w:rsid w:val="002C6171"/>
    <w:rsid w:val="002C617F"/>
    <w:rsid w:val="002C6183"/>
    <w:rsid w:val="002C61E7"/>
    <w:rsid w:val="002C6224"/>
    <w:rsid w:val="002C6249"/>
    <w:rsid w:val="002C62A0"/>
    <w:rsid w:val="002C62A6"/>
    <w:rsid w:val="002C62C2"/>
    <w:rsid w:val="002C6321"/>
    <w:rsid w:val="002C633A"/>
    <w:rsid w:val="002C635D"/>
    <w:rsid w:val="002C6374"/>
    <w:rsid w:val="002C6390"/>
    <w:rsid w:val="002C63C6"/>
    <w:rsid w:val="002C63C8"/>
    <w:rsid w:val="002C63DB"/>
    <w:rsid w:val="002C63FF"/>
    <w:rsid w:val="002C6407"/>
    <w:rsid w:val="002C6408"/>
    <w:rsid w:val="002C6429"/>
    <w:rsid w:val="002C6447"/>
    <w:rsid w:val="002C645E"/>
    <w:rsid w:val="002C6460"/>
    <w:rsid w:val="002C647A"/>
    <w:rsid w:val="002C64AB"/>
    <w:rsid w:val="002C64C1"/>
    <w:rsid w:val="002C64D6"/>
    <w:rsid w:val="002C654B"/>
    <w:rsid w:val="002C6555"/>
    <w:rsid w:val="002C6573"/>
    <w:rsid w:val="002C6591"/>
    <w:rsid w:val="002C659F"/>
    <w:rsid w:val="002C65B0"/>
    <w:rsid w:val="002C6616"/>
    <w:rsid w:val="002C662E"/>
    <w:rsid w:val="002C6645"/>
    <w:rsid w:val="002C6664"/>
    <w:rsid w:val="002C6674"/>
    <w:rsid w:val="002C66B6"/>
    <w:rsid w:val="002C6707"/>
    <w:rsid w:val="002C6765"/>
    <w:rsid w:val="002C678A"/>
    <w:rsid w:val="002C6793"/>
    <w:rsid w:val="002C67A0"/>
    <w:rsid w:val="002C67D5"/>
    <w:rsid w:val="002C67DE"/>
    <w:rsid w:val="002C680A"/>
    <w:rsid w:val="002C6870"/>
    <w:rsid w:val="002C687A"/>
    <w:rsid w:val="002C68C0"/>
    <w:rsid w:val="002C68C8"/>
    <w:rsid w:val="002C68D8"/>
    <w:rsid w:val="002C68DB"/>
    <w:rsid w:val="002C68F3"/>
    <w:rsid w:val="002C68FF"/>
    <w:rsid w:val="002C6909"/>
    <w:rsid w:val="002C6912"/>
    <w:rsid w:val="002C6937"/>
    <w:rsid w:val="002C6939"/>
    <w:rsid w:val="002C693D"/>
    <w:rsid w:val="002C69DF"/>
    <w:rsid w:val="002C6A0B"/>
    <w:rsid w:val="002C6A27"/>
    <w:rsid w:val="002C6A28"/>
    <w:rsid w:val="002C6A7F"/>
    <w:rsid w:val="002C6ADC"/>
    <w:rsid w:val="002C6AFF"/>
    <w:rsid w:val="002C6B34"/>
    <w:rsid w:val="002C6B80"/>
    <w:rsid w:val="002C6C22"/>
    <w:rsid w:val="002C6C2A"/>
    <w:rsid w:val="002C6C2D"/>
    <w:rsid w:val="002C6C5E"/>
    <w:rsid w:val="002C6C95"/>
    <w:rsid w:val="002C6C9F"/>
    <w:rsid w:val="002C6CC3"/>
    <w:rsid w:val="002C6DDE"/>
    <w:rsid w:val="002C6DEB"/>
    <w:rsid w:val="002C6E08"/>
    <w:rsid w:val="002C6E31"/>
    <w:rsid w:val="002C6E90"/>
    <w:rsid w:val="002C6EAB"/>
    <w:rsid w:val="002C6F0C"/>
    <w:rsid w:val="002C6F72"/>
    <w:rsid w:val="002C6F8A"/>
    <w:rsid w:val="002C6FE5"/>
    <w:rsid w:val="002C6FFA"/>
    <w:rsid w:val="002C7008"/>
    <w:rsid w:val="002C703B"/>
    <w:rsid w:val="002C704E"/>
    <w:rsid w:val="002C705A"/>
    <w:rsid w:val="002C70B6"/>
    <w:rsid w:val="002C70ED"/>
    <w:rsid w:val="002C711A"/>
    <w:rsid w:val="002C71ED"/>
    <w:rsid w:val="002C72F7"/>
    <w:rsid w:val="002C730A"/>
    <w:rsid w:val="002C7388"/>
    <w:rsid w:val="002C73D8"/>
    <w:rsid w:val="002C7424"/>
    <w:rsid w:val="002C7442"/>
    <w:rsid w:val="002C7485"/>
    <w:rsid w:val="002C7492"/>
    <w:rsid w:val="002C74C6"/>
    <w:rsid w:val="002C74CA"/>
    <w:rsid w:val="002C74D0"/>
    <w:rsid w:val="002C7510"/>
    <w:rsid w:val="002C7540"/>
    <w:rsid w:val="002C75AC"/>
    <w:rsid w:val="002C75AE"/>
    <w:rsid w:val="002C75AF"/>
    <w:rsid w:val="002C75B1"/>
    <w:rsid w:val="002C75DD"/>
    <w:rsid w:val="002C7601"/>
    <w:rsid w:val="002C765D"/>
    <w:rsid w:val="002C76B5"/>
    <w:rsid w:val="002C76BA"/>
    <w:rsid w:val="002C76BC"/>
    <w:rsid w:val="002C773B"/>
    <w:rsid w:val="002C7773"/>
    <w:rsid w:val="002C7781"/>
    <w:rsid w:val="002C77BF"/>
    <w:rsid w:val="002C7804"/>
    <w:rsid w:val="002C780A"/>
    <w:rsid w:val="002C7828"/>
    <w:rsid w:val="002C785B"/>
    <w:rsid w:val="002C788B"/>
    <w:rsid w:val="002C78AB"/>
    <w:rsid w:val="002C78FB"/>
    <w:rsid w:val="002C78FE"/>
    <w:rsid w:val="002C7907"/>
    <w:rsid w:val="002C7928"/>
    <w:rsid w:val="002C7961"/>
    <w:rsid w:val="002C79FF"/>
    <w:rsid w:val="002C7A0D"/>
    <w:rsid w:val="002C7A17"/>
    <w:rsid w:val="002C7A18"/>
    <w:rsid w:val="002C7A86"/>
    <w:rsid w:val="002C7A8F"/>
    <w:rsid w:val="002C7AB7"/>
    <w:rsid w:val="002C7ABB"/>
    <w:rsid w:val="002C7AC2"/>
    <w:rsid w:val="002C7AD7"/>
    <w:rsid w:val="002C7AE4"/>
    <w:rsid w:val="002C7AF1"/>
    <w:rsid w:val="002C7B7B"/>
    <w:rsid w:val="002C7BAC"/>
    <w:rsid w:val="002C7BCF"/>
    <w:rsid w:val="002C7BD6"/>
    <w:rsid w:val="002C7BF2"/>
    <w:rsid w:val="002C7C05"/>
    <w:rsid w:val="002C7C44"/>
    <w:rsid w:val="002C7C48"/>
    <w:rsid w:val="002C7C73"/>
    <w:rsid w:val="002C7CF2"/>
    <w:rsid w:val="002C7D02"/>
    <w:rsid w:val="002C7D08"/>
    <w:rsid w:val="002C7D3F"/>
    <w:rsid w:val="002C7D92"/>
    <w:rsid w:val="002C7D9B"/>
    <w:rsid w:val="002C7D9E"/>
    <w:rsid w:val="002C7DB1"/>
    <w:rsid w:val="002C7DEC"/>
    <w:rsid w:val="002C7DFC"/>
    <w:rsid w:val="002C7E1A"/>
    <w:rsid w:val="002C7E3D"/>
    <w:rsid w:val="002C7E91"/>
    <w:rsid w:val="002C7E9E"/>
    <w:rsid w:val="002C7EC4"/>
    <w:rsid w:val="002C7EF3"/>
    <w:rsid w:val="002C7F39"/>
    <w:rsid w:val="002C7F5D"/>
    <w:rsid w:val="002C7FC7"/>
    <w:rsid w:val="002C7FD5"/>
    <w:rsid w:val="002D0017"/>
    <w:rsid w:val="002D0042"/>
    <w:rsid w:val="002D004A"/>
    <w:rsid w:val="002D006E"/>
    <w:rsid w:val="002D0098"/>
    <w:rsid w:val="002D00A6"/>
    <w:rsid w:val="002D00C4"/>
    <w:rsid w:val="002D01AE"/>
    <w:rsid w:val="002D01D9"/>
    <w:rsid w:val="002D01E2"/>
    <w:rsid w:val="002D023E"/>
    <w:rsid w:val="002D0253"/>
    <w:rsid w:val="002D0274"/>
    <w:rsid w:val="002D0285"/>
    <w:rsid w:val="002D028E"/>
    <w:rsid w:val="002D02D5"/>
    <w:rsid w:val="002D0334"/>
    <w:rsid w:val="002D0354"/>
    <w:rsid w:val="002D037F"/>
    <w:rsid w:val="002D0399"/>
    <w:rsid w:val="002D0485"/>
    <w:rsid w:val="002D048A"/>
    <w:rsid w:val="002D04B2"/>
    <w:rsid w:val="002D04C3"/>
    <w:rsid w:val="002D05A0"/>
    <w:rsid w:val="002D05D1"/>
    <w:rsid w:val="002D067F"/>
    <w:rsid w:val="002D06CD"/>
    <w:rsid w:val="002D0722"/>
    <w:rsid w:val="002D0763"/>
    <w:rsid w:val="002D0798"/>
    <w:rsid w:val="002D079A"/>
    <w:rsid w:val="002D07C0"/>
    <w:rsid w:val="002D0853"/>
    <w:rsid w:val="002D085B"/>
    <w:rsid w:val="002D0861"/>
    <w:rsid w:val="002D0883"/>
    <w:rsid w:val="002D0893"/>
    <w:rsid w:val="002D089A"/>
    <w:rsid w:val="002D089D"/>
    <w:rsid w:val="002D08BC"/>
    <w:rsid w:val="002D08CC"/>
    <w:rsid w:val="002D08D8"/>
    <w:rsid w:val="002D0905"/>
    <w:rsid w:val="002D096E"/>
    <w:rsid w:val="002D098A"/>
    <w:rsid w:val="002D098E"/>
    <w:rsid w:val="002D09A5"/>
    <w:rsid w:val="002D09B8"/>
    <w:rsid w:val="002D09D8"/>
    <w:rsid w:val="002D0A5A"/>
    <w:rsid w:val="002D0A76"/>
    <w:rsid w:val="002D0AAA"/>
    <w:rsid w:val="002D0AE4"/>
    <w:rsid w:val="002D0B55"/>
    <w:rsid w:val="002D0B85"/>
    <w:rsid w:val="002D0B90"/>
    <w:rsid w:val="002D0BE4"/>
    <w:rsid w:val="002D0BE5"/>
    <w:rsid w:val="002D0CC5"/>
    <w:rsid w:val="002D0CCD"/>
    <w:rsid w:val="002D0CEB"/>
    <w:rsid w:val="002D0D2C"/>
    <w:rsid w:val="002D0D77"/>
    <w:rsid w:val="002D0D95"/>
    <w:rsid w:val="002D0E0D"/>
    <w:rsid w:val="002D0E27"/>
    <w:rsid w:val="002D0E6D"/>
    <w:rsid w:val="002D0F1B"/>
    <w:rsid w:val="002D0F32"/>
    <w:rsid w:val="002D0FAF"/>
    <w:rsid w:val="002D0FD9"/>
    <w:rsid w:val="002D0FDB"/>
    <w:rsid w:val="002D100D"/>
    <w:rsid w:val="002D100F"/>
    <w:rsid w:val="002D1062"/>
    <w:rsid w:val="002D1072"/>
    <w:rsid w:val="002D1084"/>
    <w:rsid w:val="002D1091"/>
    <w:rsid w:val="002D10AF"/>
    <w:rsid w:val="002D10B6"/>
    <w:rsid w:val="002D10E8"/>
    <w:rsid w:val="002D10E9"/>
    <w:rsid w:val="002D10F0"/>
    <w:rsid w:val="002D1155"/>
    <w:rsid w:val="002D117D"/>
    <w:rsid w:val="002D11A1"/>
    <w:rsid w:val="002D1215"/>
    <w:rsid w:val="002D121A"/>
    <w:rsid w:val="002D127C"/>
    <w:rsid w:val="002D1291"/>
    <w:rsid w:val="002D1321"/>
    <w:rsid w:val="002D139A"/>
    <w:rsid w:val="002D140A"/>
    <w:rsid w:val="002D146E"/>
    <w:rsid w:val="002D1473"/>
    <w:rsid w:val="002D1497"/>
    <w:rsid w:val="002D14A5"/>
    <w:rsid w:val="002D14AF"/>
    <w:rsid w:val="002D14E5"/>
    <w:rsid w:val="002D1515"/>
    <w:rsid w:val="002D1522"/>
    <w:rsid w:val="002D157F"/>
    <w:rsid w:val="002D15C8"/>
    <w:rsid w:val="002D15D5"/>
    <w:rsid w:val="002D15FB"/>
    <w:rsid w:val="002D1600"/>
    <w:rsid w:val="002D1621"/>
    <w:rsid w:val="002D163B"/>
    <w:rsid w:val="002D163C"/>
    <w:rsid w:val="002D163D"/>
    <w:rsid w:val="002D1647"/>
    <w:rsid w:val="002D164D"/>
    <w:rsid w:val="002D1659"/>
    <w:rsid w:val="002D167A"/>
    <w:rsid w:val="002D167B"/>
    <w:rsid w:val="002D1692"/>
    <w:rsid w:val="002D1697"/>
    <w:rsid w:val="002D16A0"/>
    <w:rsid w:val="002D16E8"/>
    <w:rsid w:val="002D1714"/>
    <w:rsid w:val="002D176E"/>
    <w:rsid w:val="002D1794"/>
    <w:rsid w:val="002D17BB"/>
    <w:rsid w:val="002D17C5"/>
    <w:rsid w:val="002D1823"/>
    <w:rsid w:val="002D1831"/>
    <w:rsid w:val="002D184C"/>
    <w:rsid w:val="002D1856"/>
    <w:rsid w:val="002D1869"/>
    <w:rsid w:val="002D18AD"/>
    <w:rsid w:val="002D18EA"/>
    <w:rsid w:val="002D1901"/>
    <w:rsid w:val="002D1903"/>
    <w:rsid w:val="002D1926"/>
    <w:rsid w:val="002D194C"/>
    <w:rsid w:val="002D1970"/>
    <w:rsid w:val="002D19C7"/>
    <w:rsid w:val="002D19CE"/>
    <w:rsid w:val="002D1A0A"/>
    <w:rsid w:val="002D1A2A"/>
    <w:rsid w:val="002D1A48"/>
    <w:rsid w:val="002D1ADE"/>
    <w:rsid w:val="002D1AE8"/>
    <w:rsid w:val="002D1B00"/>
    <w:rsid w:val="002D1B01"/>
    <w:rsid w:val="002D1B24"/>
    <w:rsid w:val="002D1B27"/>
    <w:rsid w:val="002D1BA5"/>
    <w:rsid w:val="002D1BD3"/>
    <w:rsid w:val="002D1C12"/>
    <w:rsid w:val="002D1C20"/>
    <w:rsid w:val="002D1CB2"/>
    <w:rsid w:val="002D1CB4"/>
    <w:rsid w:val="002D1CC6"/>
    <w:rsid w:val="002D1D5C"/>
    <w:rsid w:val="002D1E13"/>
    <w:rsid w:val="002D1E59"/>
    <w:rsid w:val="002D1E96"/>
    <w:rsid w:val="002D1EBC"/>
    <w:rsid w:val="002D1F4E"/>
    <w:rsid w:val="002D1F67"/>
    <w:rsid w:val="002D1F75"/>
    <w:rsid w:val="002D1F99"/>
    <w:rsid w:val="002D2003"/>
    <w:rsid w:val="002D2016"/>
    <w:rsid w:val="002D2056"/>
    <w:rsid w:val="002D205C"/>
    <w:rsid w:val="002D20AC"/>
    <w:rsid w:val="002D20B2"/>
    <w:rsid w:val="002D20BE"/>
    <w:rsid w:val="002D20E7"/>
    <w:rsid w:val="002D2134"/>
    <w:rsid w:val="002D214E"/>
    <w:rsid w:val="002D2174"/>
    <w:rsid w:val="002D219A"/>
    <w:rsid w:val="002D21C4"/>
    <w:rsid w:val="002D2207"/>
    <w:rsid w:val="002D2237"/>
    <w:rsid w:val="002D2297"/>
    <w:rsid w:val="002D22C4"/>
    <w:rsid w:val="002D2309"/>
    <w:rsid w:val="002D232B"/>
    <w:rsid w:val="002D2385"/>
    <w:rsid w:val="002D2391"/>
    <w:rsid w:val="002D23B9"/>
    <w:rsid w:val="002D23F2"/>
    <w:rsid w:val="002D240C"/>
    <w:rsid w:val="002D2422"/>
    <w:rsid w:val="002D246A"/>
    <w:rsid w:val="002D2482"/>
    <w:rsid w:val="002D2490"/>
    <w:rsid w:val="002D2491"/>
    <w:rsid w:val="002D24FC"/>
    <w:rsid w:val="002D2546"/>
    <w:rsid w:val="002D254B"/>
    <w:rsid w:val="002D2554"/>
    <w:rsid w:val="002D2588"/>
    <w:rsid w:val="002D25C0"/>
    <w:rsid w:val="002D25C6"/>
    <w:rsid w:val="002D2601"/>
    <w:rsid w:val="002D261B"/>
    <w:rsid w:val="002D2627"/>
    <w:rsid w:val="002D265B"/>
    <w:rsid w:val="002D2670"/>
    <w:rsid w:val="002D2680"/>
    <w:rsid w:val="002D2693"/>
    <w:rsid w:val="002D2695"/>
    <w:rsid w:val="002D26C6"/>
    <w:rsid w:val="002D26FF"/>
    <w:rsid w:val="002D2707"/>
    <w:rsid w:val="002D2719"/>
    <w:rsid w:val="002D2743"/>
    <w:rsid w:val="002D27AF"/>
    <w:rsid w:val="002D27CC"/>
    <w:rsid w:val="002D27CD"/>
    <w:rsid w:val="002D27DE"/>
    <w:rsid w:val="002D27EA"/>
    <w:rsid w:val="002D27F5"/>
    <w:rsid w:val="002D2804"/>
    <w:rsid w:val="002D280F"/>
    <w:rsid w:val="002D284C"/>
    <w:rsid w:val="002D2858"/>
    <w:rsid w:val="002D2863"/>
    <w:rsid w:val="002D2874"/>
    <w:rsid w:val="002D28C5"/>
    <w:rsid w:val="002D28CE"/>
    <w:rsid w:val="002D28DB"/>
    <w:rsid w:val="002D2922"/>
    <w:rsid w:val="002D294D"/>
    <w:rsid w:val="002D2954"/>
    <w:rsid w:val="002D2963"/>
    <w:rsid w:val="002D29C9"/>
    <w:rsid w:val="002D29CF"/>
    <w:rsid w:val="002D29F3"/>
    <w:rsid w:val="002D2A12"/>
    <w:rsid w:val="002D2A16"/>
    <w:rsid w:val="002D2A2E"/>
    <w:rsid w:val="002D2A41"/>
    <w:rsid w:val="002D2A4E"/>
    <w:rsid w:val="002D2A58"/>
    <w:rsid w:val="002D2A7D"/>
    <w:rsid w:val="002D2A85"/>
    <w:rsid w:val="002D2AC8"/>
    <w:rsid w:val="002D2AE0"/>
    <w:rsid w:val="002D2B4C"/>
    <w:rsid w:val="002D2B60"/>
    <w:rsid w:val="002D2B6A"/>
    <w:rsid w:val="002D2B89"/>
    <w:rsid w:val="002D2BBA"/>
    <w:rsid w:val="002D2BCE"/>
    <w:rsid w:val="002D2BDA"/>
    <w:rsid w:val="002D2BDC"/>
    <w:rsid w:val="002D2BE4"/>
    <w:rsid w:val="002D2C0A"/>
    <w:rsid w:val="002D2C4F"/>
    <w:rsid w:val="002D2C68"/>
    <w:rsid w:val="002D2CCB"/>
    <w:rsid w:val="002D2D09"/>
    <w:rsid w:val="002D2D0D"/>
    <w:rsid w:val="002D2D0F"/>
    <w:rsid w:val="002D2D1D"/>
    <w:rsid w:val="002D2D1E"/>
    <w:rsid w:val="002D2D22"/>
    <w:rsid w:val="002D2D80"/>
    <w:rsid w:val="002D2D8C"/>
    <w:rsid w:val="002D2DE9"/>
    <w:rsid w:val="002D2DFD"/>
    <w:rsid w:val="002D2E15"/>
    <w:rsid w:val="002D2E4E"/>
    <w:rsid w:val="002D2E67"/>
    <w:rsid w:val="002D2E85"/>
    <w:rsid w:val="002D2E92"/>
    <w:rsid w:val="002D2EFD"/>
    <w:rsid w:val="002D2F02"/>
    <w:rsid w:val="002D2F17"/>
    <w:rsid w:val="002D2F30"/>
    <w:rsid w:val="002D2F36"/>
    <w:rsid w:val="002D2F60"/>
    <w:rsid w:val="002D2F94"/>
    <w:rsid w:val="002D2FA3"/>
    <w:rsid w:val="002D2FAB"/>
    <w:rsid w:val="002D2FF1"/>
    <w:rsid w:val="002D3008"/>
    <w:rsid w:val="002D3025"/>
    <w:rsid w:val="002D30EF"/>
    <w:rsid w:val="002D3136"/>
    <w:rsid w:val="002D3160"/>
    <w:rsid w:val="002D319D"/>
    <w:rsid w:val="002D31D4"/>
    <w:rsid w:val="002D327B"/>
    <w:rsid w:val="002D328E"/>
    <w:rsid w:val="002D32AF"/>
    <w:rsid w:val="002D3305"/>
    <w:rsid w:val="002D3337"/>
    <w:rsid w:val="002D333D"/>
    <w:rsid w:val="002D334B"/>
    <w:rsid w:val="002D335F"/>
    <w:rsid w:val="002D337A"/>
    <w:rsid w:val="002D338B"/>
    <w:rsid w:val="002D3395"/>
    <w:rsid w:val="002D339E"/>
    <w:rsid w:val="002D33A2"/>
    <w:rsid w:val="002D33D8"/>
    <w:rsid w:val="002D3452"/>
    <w:rsid w:val="002D34B2"/>
    <w:rsid w:val="002D353F"/>
    <w:rsid w:val="002D3558"/>
    <w:rsid w:val="002D35A0"/>
    <w:rsid w:val="002D35A7"/>
    <w:rsid w:val="002D35EE"/>
    <w:rsid w:val="002D35FE"/>
    <w:rsid w:val="002D361C"/>
    <w:rsid w:val="002D363A"/>
    <w:rsid w:val="002D3669"/>
    <w:rsid w:val="002D36A9"/>
    <w:rsid w:val="002D36CD"/>
    <w:rsid w:val="002D36FE"/>
    <w:rsid w:val="002D370B"/>
    <w:rsid w:val="002D3745"/>
    <w:rsid w:val="002D375C"/>
    <w:rsid w:val="002D3778"/>
    <w:rsid w:val="002D3793"/>
    <w:rsid w:val="002D37D3"/>
    <w:rsid w:val="002D37FB"/>
    <w:rsid w:val="002D3808"/>
    <w:rsid w:val="002D383D"/>
    <w:rsid w:val="002D384E"/>
    <w:rsid w:val="002D3868"/>
    <w:rsid w:val="002D38C7"/>
    <w:rsid w:val="002D3918"/>
    <w:rsid w:val="002D393D"/>
    <w:rsid w:val="002D3993"/>
    <w:rsid w:val="002D39B2"/>
    <w:rsid w:val="002D39D5"/>
    <w:rsid w:val="002D39DF"/>
    <w:rsid w:val="002D3A0F"/>
    <w:rsid w:val="002D3A4D"/>
    <w:rsid w:val="002D3A4F"/>
    <w:rsid w:val="002D3A7A"/>
    <w:rsid w:val="002D3A91"/>
    <w:rsid w:val="002D3AEC"/>
    <w:rsid w:val="002D3AF0"/>
    <w:rsid w:val="002D3B01"/>
    <w:rsid w:val="002D3B31"/>
    <w:rsid w:val="002D3B47"/>
    <w:rsid w:val="002D3BCF"/>
    <w:rsid w:val="002D3BED"/>
    <w:rsid w:val="002D3BEE"/>
    <w:rsid w:val="002D3C1A"/>
    <w:rsid w:val="002D3C84"/>
    <w:rsid w:val="002D3CAA"/>
    <w:rsid w:val="002D3CBC"/>
    <w:rsid w:val="002D3CE3"/>
    <w:rsid w:val="002D3D50"/>
    <w:rsid w:val="002D3D53"/>
    <w:rsid w:val="002D3D56"/>
    <w:rsid w:val="002D3D5A"/>
    <w:rsid w:val="002D3DA8"/>
    <w:rsid w:val="002D3DBF"/>
    <w:rsid w:val="002D3DCD"/>
    <w:rsid w:val="002D3DD7"/>
    <w:rsid w:val="002D3E28"/>
    <w:rsid w:val="002D3E5C"/>
    <w:rsid w:val="002D3E74"/>
    <w:rsid w:val="002D3E97"/>
    <w:rsid w:val="002D3EAE"/>
    <w:rsid w:val="002D3EBB"/>
    <w:rsid w:val="002D3EF9"/>
    <w:rsid w:val="002D3F06"/>
    <w:rsid w:val="002D3F1D"/>
    <w:rsid w:val="002D3F22"/>
    <w:rsid w:val="002D3F29"/>
    <w:rsid w:val="002D3F9C"/>
    <w:rsid w:val="002D3FDE"/>
    <w:rsid w:val="002D3FFB"/>
    <w:rsid w:val="002D400B"/>
    <w:rsid w:val="002D4011"/>
    <w:rsid w:val="002D405C"/>
    <w:rsid w:val="002D4063"/>
    <w:rsid w:val="002D408A"/>
    <w:rsid w:val="002D409C"/>
    <w:rsid w:val="002D40AC"/>
    <w:rsid w:val="002D40B2"/>
    <w:rsid w:val="002D40B5"/>
    <w:rsid w:val="002D40C2"/>
    <w:rsid w:val="002D4154"/>
    <w:rsid w:val="002D4186"/>
    <w:rsid w:val="002D41A9"/>
    <w:rsid w:val="002D41CD"/>
    <w:rsid w:val="002D41DA"/>
    <w:rsid w:val="002D41F8"/>
    <w:rsid w:val="002D4209"/>
    <w:rsid w:val="002D4223"/>
    <w:rsid w:val="002D424F"/>
    <w:rsid w:val="002D4265"/>
    <w:rsid w:val="002D42BD"/>
    <w:rsid w:val="002D42C7"/>
    <w:rsid w:val="002D430C"/>
    <w:rsid w:val="002D4323"/>
    <w:rsid w:val="002D433A"/>
    <w:rsid w:val="002D434B"/>
    <w:rsid w:val="002D4357"/>
    <w:rsid w:val="002D4377"/>
    <w:rsid w:val="002D437A"/>
    <w:rsid w:val="002D43B9"/>
    <w:rsid w:val="002D43C8"/>
    <w:rsid w:val="002D4401"/>
    <w:rsid w:val="002D4461"/>
    <w:rsid w:val="002D44B1"/>
    <w:rsid w:val="002D44B4"/>
    <w:rsid w:val="002D44E3"/>
    <w:rsid w:val="002D44F0"/>
    <w:rsid w:val="002D44F2"/>
    <w:rsid w:val="002D44F7"/>
    <w:rsid w:val="002D4528"/>
    <w:rsid w:val="002D45BD"/>
    <w:rsid w:val="002D45E3"/>
    <w:rsid w:val="002D45F8"/>
    <w:rsid w:val="002D45FC"/>
    <w:rsid w:val="002D4603"/>
    <w:rsid w:val="002D463D"/>
    <w:rsid w:val="002D467E"/>
    <w:rsid w:val="002D4693"/>
    <w:rsid w:val="002D46EE"/>
    <w:rsid w:val="002D4714"/>
    <w:rsid w:val="002D4720"/>
    <w:rsid w:val="002D4741"/>
    <w:rsid w:val="002D4747"/>
    <w:rsid w:val="002D476C"/>
    <w:rsid w:val="002D4771"/>
    <w:rsid w:val="002D47EC"/>
    <w:rsid w:val="002D4810"/>
    <w:rsid w:val="002D481D"/>
    <w:rsid w:val="002D4820"/>
    <w:rsid w:val="002D4832"/>
    <w:rsid w:val="002D4833"/>
    <w:rsid w:val="002D483E"/>
    <w:rsid w:val="002D48A3"/>
    <w:rsid w:val="002D48B7"/>
    <w:rsid w:val="002D48CC"/>
    <w:rsid w:val="002D48F1"/>
    <w:rsid w:val="002D4998"/>
    <w:rsid w:val="002D49B3"/>
    <w:rsid w:val="002D49BC"/>
    <w:rsid w:val="002D49CE"/>
    <w:rsid w:val="002D49E3"/>
    <w:rsid w:val="002D49F1"/>
    <w:rsid w:val="002D49F9"/>
    <w:rsid w:val="002D4A3F"/>
    <w:rsid w:val="002D4A43"/>
    <w:rsid w:val="002D4A8B"/>
    <w:rsid w:val="002D4A9C"/>
    <w:rsid w:val="002D4ADD"/>
    <w:rsid w:val="002D4AE7"/>
    <w:rsid w:val="002D4B13"/>
    <w:rsid w:val="002D4B19"/>
    <w:rsid w:val="002D4B7B"/>
    <w:rsid w:val="002D4B80"/>
    <w:rsid w:val="002D4B93"/>
    <w:rsid w:val="002D4BCA"/>
    <w:rsid w:val="002D4BEC"/>
    <w:rsid w:val="002D4BF6"/>
    <w:rsid w:val="002D4C13"/>
    <w:rsid w:val="002D4C25"/>
    <w:rsid w:val="002D4C5C"/>
    <w:rsid w:val="002D4C61"/>
    <w:rsid w:val="002D4C92"/>
    <w:rsid w:val="002D4C9A"/>
    <w:rsid w:val="002D4CC8"/>
    <w:rsid w:val="002D4CCE"/>
    <w:rsid w:val="002D4CDA"/>
    <w:rsid w:val="002D4CDC"/>
    <w:rsid w:val="002D4D01"/>
    <w:rsid w:val="002D4D4A"/>
    <w:rsid w:val="002D4DB9"/>
    <w:rsid w:val="002D4DBA"/>
    <w:rsid w:val="002D4DC1"/>
    <w:rsid w:val="002D4DCC"/>
    <w:rsid w:val="002D4E02"/>
    <w:rsid w:val="002D4E55"/>
    <w:rsid w:val="002D4E56"/>
    <w:rsid w:val="002D4E5C"/>
    <w:rsid w:val="002D4E75"/>
    <w:rsid w:val="002D4E8D"/>
    <w:rsid w:val="002D4E91"/>
    <w:rsid w:val="002D4F47"/>
    <w:rsid w:val="002D4F57"/>
    <w:rsid w:val="002D4F70"/>
    <w:rsid w:val="002D4F76"/>
    <w:rsid w:val="002D4F89"/>
    <w:rsid w:val="002D4FB8"/>
    <w:rsid w:val="002D4FE0"/>
    <w:rsid w:val="002D4FE9"/>
    <w:rsid w:val="002D5010"/>
    <w:rsid w:val="002D5017"/>
    <w:rsid w:val="002D5036"/>
    <w:rsid w:val="002D5038"/>
    <w:rsid w:val="002D504D"/>
    <w:rsid w:val="002D5089"/>
    <w:rsid w:val="002D508E"/>
    <w:rsid w:val="002D5094"/>
    <w:rsid w:val="002D50D1"/>
    <w:rsid w:val="002D50E7"/>
    <w:rsid w:val="002D5130"/>
    <w:rsid w:val="002D5148"/>
    <w:rsid w:val="002D5151"/>
    <w:rsid w:val="002D516D"/>
    <w:rsid w:val="002D51A0"/>
    <w:rsid w:val="002D51A2"/>
    <w:rsid w:val="002D521E"/>
    <w:rsid w:val="002D524D"/>
    <w:rsid w:val="002D5259"/>
    <w:rsid w:val="002D529A"/>
    <w:rsid w:val="002D5311"/>
    <w:rsid w:val="002D5367"/>
    <w:rsid w:val="002D53B4"/>
    <w:rsid w:val="002D53BB"/>
    <w:rsid w:val="002D53FC"/>
    <w:rsid w:val="002D5401"/>
    <w:rsid w:val="002D5402"/>
    <w:rsid w:val="002D5409"/>
    <w:rsid w:val="002D5432"/>
    <w:rsid w:val="002D5446"/>
    <w:rsid w:val="002D5452"/>
    <w:rsid w:val="002D545E"/>
    <w:rsid w:val="002D5498"/>
    <w:rsid w:val="002D554E"/>
    <w:rsid w:val="002D559A"/>
    <w:rsid w:val="002D55EF"/>
    <w:rsid w:val="002D560A"/>
    <w:rsid w:val="002D5632"/>
    <w:rsid w:val="002D563D"/>
    <w:rsid w:val="002D5647"/>
    <w:rsid w:val="002D56AE"/>
    <w:rsid w:val="002D56AF"/>
    <w:rsid w:val="002D56E7"/>
    <w:rsid w:val="002D56E9"/>
    <w:rsid w:val="002D56F2"/>
    <w:rsid w:val="002D56FB"/>
    <w:rsid w:val="002D5725"/>
    <w:rsid w:val="002D5768"/>
    <w:rsid w:val="002D578C"/>
    <w:rsid w:val="002D57A9"/>
    <w:rsid w:val="002D57AA"/>
    <w:rsid w:val="002D57D4"/>
    <w:rsid w:val="002D5800"/>
    <w:rsid w:val="002D5803"/>
    <w:rsid w:val="002D5828"/>
    <w:rsid w:val="002D5869"/>
    <w:rsid w:val="002D586B"/>
    <w:rsid w:val="002D5872"/>
    <w:rsid w:val="002D5883"/>
    <w:rsid w:val="002D5897"/>
    <w:rsid w:val="002D58A3"/>
    <w:rsid w:val="002D58A8"/>
    <w:rsid w:val="002D58B3"/>
    <w:rsid w:val="002D58BD"/>
    <w:rsid w:val="002D58D3"/>
    <w:rsid w:val="002D598D"/>
    <w:rsid w:val="002D59A1"/>
    <w:rsid w:val="002D59CA"/>
    <w:rsid w:val="002D59E4"/>
    <w:rsid w:val="002D5A02"/>
    <w:rsid w:val="002D5A07"/>
    <w:rsid w:val="002D5A2A"/>
    <w:rsid w:val="002D5A2D"/>
    <w:rsid w:val="002D5A35"/>
    <w:rsid w:val="002D5A38"/>
    <w:rsid w:val="002D5A52"/>
    <w:rsid w:val="002D5AAA"/>
    <w:rsid w:val="002D5AF6"/>
    <w:rsid w:val="002D5B00"/>
    <w:rsid w:val="002D5B31"/>
    <w:rsid w:val="002D5B4C"/>
    <w:rsid w:val="002D5B56"/>
    <w:rsid w:val="002D5B58"/>
    <w:rsid w:val="002D5B8C"/>
    <w:rsid w:val="002D5BEE"/>
    <w:rsid w:val="002D5BFC"/>
    <w:rsid w:val="002D5C10"/>
    <w:rsid w:val="002D5C43"/>
    <w:rsid w:val="002D5C86"/>
    <w:rsid w:val="002D5C96"/>
    <w:rsid w:val="002D5CA6"/>
    <w:rsid w:val="002D5CBF"/>
    <w:rsid w:val="002D5CE3"/>
    <w:rsid w:val="002D5CFD"/>
    <w:rsid w:val="002D5D16"/>
    <w:rsid w:val="002D5D88"/>
    <w:rsid w:val="002D5DBA"/>
    <w:rsid w:val="002D5DDD"/>
    <w:rsid w:val="002D5DFE"/>
    <w:rsid w:val="002D5E25"/>
    <w:rsid w:val="002D5E3F"/>
    <w:rsid w:val="002D5E50"/>
    <w:rsid w:val="002D5E54"/>
    <w:rsid w:val="002D5E7A"/>
    <w:rsid w:val="002D5E8E"/>
    <w:rsid w:val="002D5EB0"/>
    <w:rsid w:val="002D5EE9"/>
    <w:rsid w:val="002D5F07"/>
    <w:rsid w:val="002D5F9C"/>
    <w:rsid w:val="002D5FA5"/>
    <w:rsid w:val="002D5FCC"/>
    <w:rsid w:val="002D6060"/>
    <w:rsid w:val="002D606E"/>
    <w:rsid w:val="002D607B"/>
    <w:rsid w:val="002D60BC"/>
    <w:rsid w:val="002D60BD"/>
    <w:rsid w:val="002D60F8"/>
    <w:rsid w:val="002D6113"/>
    <w:rsid w:val="002D6181"/>
    <w:rsid w:val="002D61D8"/>
    <w:rsid w:val="002D6250"/>
    <w:rsid w:val="002D6264"/>
    <w:rsid w:val="002D629F"/>
    <w:rsid w:val="002D62C3"/>
    <w:rsid w:val="002D6385"/>
    <w:rsid w:val="002D63AD"/>
    <w:rsid w:val="002D63D0"/>
    <w:rsid w:val="002D63D4"/>
    <w:rsid w:val="002D63E0"/>
    <w:rsid w:val="002D63F1"/>
    <w:rsid w:val="002D642D"/>
    <w:rsid w:val="002D6440"/>
    <w:rsid w:val="002D644B"/>
    <w:rsid w:val="002D644E"/>
    <w:rsid w:val="002D645F"/>
    <w:rsid w:val="002D6493"/>
    <w:rsid w:val="002D64B8"/>
    <w:rsid w:val="002D64C4"/>
    <w:rsid w:val="002D650F"/>
    <w:rsid w:val="002D6542"/>
    <w:rsid w:val="002D6557"/>
    <w:rsid w:val="002D6594"/>
    <w:rsid w:val="002D659E"/>
    <w:rsid w:val="002D65F7"/>
    <w:rsid w:val="002D6609"/>
    <w:rsid w:val="002D6630"/>
    <w:rsid w:val="002D667F"/>
    <w:rsid w:val="002D669B"/>
    <w:rsid w:val="002D677E"/>
    <w:rsid w:val="002D67A9"/>
    <w:rsid w:val="002D683A"/>
    <w:rsid w:val="002D685E"/>
    <w:rsid w:val="002D6861"/>
    <w:rsid w:val="002D6866"/>
    <w:rsid w:val="002D68DE"/>
    <w:rsid w:val="002D6933"/>
    <w:rsid w:val="002D6937"/>
    <w:rsid w:val="002D694D"/>
    <w:rsid w:val="002D69B9"/>
    <w:rsid w:val="002D69BD"/>
    <w:rsid w:val="002D69D7"/>
    <w:rsid w:val="002D6A28"/>
    <w:rsid w:val="002D6A6B"/>
    <w:rsid w:val="002D6A8E"/>
    <w:rsid w:val="002D6A93"/>
    <w:rsid w:val="002D6A94"/>
    <w:rsid w:val="002D6AB9"/>
    <w:rsid w:val="002D6AD5"/>
    <w:rsid w:val="002D6B0B"/>
    <w:rsid w:val="002D6B10"/>
    <w:rsid w:val="002D6B30"/>
    <w:rsid w:val="002D6B37"/>
    <w:rsid w:val="002D6B7F"/>
    <w:rsid w:val="002D6BC5"/>
    <w:rsid w:val="002D6BE8"/>
    <w:rsid w:val="002D6C0C"/>
    <w:rsid w:val="002D6C23"/>
    <w:rsid w:val="002D6C77"/>
    <w:rsid w:val="002D6C87"/>
    <w:rsid w:val="002D6CA4"/>
    <w:rsid w:val="002D6CA6"/>
    <w:rsid w:val="002D6CA8"/>
    <w:rsid w:val="002D6CAC"/>
    <w:rsid w:val="002D6D05"/>
    <w:rsid w:val="002D6D0F"/>
    <w:rsid w:val="002D6D71"/>
    <w:rsid w:val="002D6D76"/>
    <w:rsid w:val="002D6D96"/>
    <w:rsid w:val="002D6DA1"/>
    <w:rsid w:val="002D6DD8"/>
    <w:rsid w:val="002D6DEE"/>
    <w:rsid w:val="002D6E44"/>
    <w:rsid w:val="002D6E60"/>
    <w:rsid w:val="002D6E6B"/>
    <w:rsid w:val="002D6E87"/>
    <w:rsid w:val="002D6EC5"/>
    <w:rsid w:val="002D6ECA"/>
    <w:rsid w:val="002D6F4A"/>
    <w:rsid w:val="002D6F8F"/>
    <w:rsid w:val="002D6FDA"/>
    <w:rsid w:val="002D6FDD"/>
    <w:rsid w:val="002D6FE6"/>
    <w:rsid w:val="002D6FF5"/>
    <w:rsid w:val="002D7012"/>
    <w:rsid w:val="002D702F"/>
    <w:rsid w:val="002D7055"/>
    <w:rsid w:val="002D7067"/>
    <w:rsid w:val="002D706B"/>
    <w:rsid w:val="002D7085"/>
    <w:rsid w:val="002D709A"/>
    <w:rsid w:val="002D70A9"/>
    <w:rsid w:val="002D70AA"/>
    <w:rsid w:val="002D70CB"/>
    <w:rsid w:val="002D70E7"/>
    <w:rsid w:val="002D710D"/>
    <w:rsid w:val="002D712C"/>
    <w:rsid w:val="002D7148"/>
    <w:rsid w:val="002D714C"/>
    <w:rsid w:val="002D7163"/>
    <w:rsid w:val="002D7172"/>
    <w:rsid w:val="002D7188"/>
    <w:rsid w:val="002D7191"/>
    <w:rsid w:val="002D7192"/>
    <w:rsid w:val="002D7197"/>
    <w:rsid w:val="002D71E2"/>
    <w:rsid w:val="002D71F5"/>
    <w:rsid w:val="002D71FC"/>
    <w:rsid w:val="002D7212"/>
    <w:rsid w:val="002D7228"/>
    <w:rsid w:val="002D7272"/>
    <w:rsid w:val="002D727D"/>
    <w:rsid w:val="002D72A0"/>
    <w:rsid w:val="002D7347"/>
    <w:rsid w:val="002D7367"/>
    <w:rsid w:val="002D738A"/>
    <w:rsid w:val="002D73D1"/>
    <w:rsid w:val="002D74B6"/>
    <w:rsid w:val="002D74C0"/>
    <w:rsid w:val="002D74F0"/>
    <w:rsid w:val="002D7503"/>
    <w:rsid w:val="002D7509"/>
    <w:rsid w:val="002D751B"/>
    <w:rsid w:val="002D7524"/>
    <w:rsid w:val="002D7535"/>
    <w:rsid w:val="002D7578"/>
    <w:rsid w:val="002D757B"/>
    <w:rsid w:val="002D75EF"/>
    <w:rsid w:val="002D761C"/>
    <w:rsid w:val="002D7681"/>
    <w:rsid w:val="002D7696"/>
    <w:rsid w:val="002D76F1"/>
    <w:rsid w:val="002D7755"/>
    <w:rsid w:val="002D7785"/>
    <w:rsid w:val="002D778C"/>
    <w:rsid w:val="002D77A9"/>
    <w:rsid w:val="002D77AB"/>
    <w:rsid w:val="002D77B2"/>
    <w:rsid w:val="002D77C0"/>
    <w:rsid w:val="002D7812"/>
    <w:rsid w:val="002D783B"/>
    <w:rsid w:val="002D7848"/>
    <w:rsid w:val="002D7861"/>
    <w:rsid w:val="002D7868"/>
    <w:rsid w:val="002D786E"/>
    <w:rsid w:val="002D7876"/>
    <w:rsid w:val="002D78B9"/>
    <w:rsid w:val="002D79F4"/>
    <w:rsid w:val="002D7A22"/>
    <w:rsid w:val="002D7A5C"/>
    <w:rsid w:val="002D7AD9"/>
    <w:rsid w:val="002D7B1A"/>
    <w:rsid w:val="002D7BA8"/>
    <w:rsid w:val="002D7BAA"/>
    <w:rsid w:val="002D7BBE"/>
    <w:rsid w:val="002D7BDD"/>
    <w:rsid w:val="002D7C18"/>
    <w:rsid w:val="002D7C50"/>
    <w:rsid w:val="002D7CD0"/>
    <w:rsid w:val="002D7CDD"/>
    <w:rsid w:val="002D7CF2"/>
    <w:rsid w:val="002D7D00"/>
    <w:rsid w:val="002D7D05"/>
    <w:rsid w:val="002D7D42"/>
    <w:rsid w:val="002D7D95"/>
    <w:rsid w:val="002D7DB0"/>
    <w:rsid w:val="002D7DBB"/>
    <w:rsid w:val="002D7DC4"/>
    <w:rsid w:val="002D7E0E"/>
    <w:rsid w:val="002D7E1A"/>
    <w:rsid w:val="002D7E93"/>
    <w:rsid w:val="002D7EFE"/>
    <w:rsid w:val="002D7F08"/>
    <w:rsid w:val="002D7F31"/>
    <w:rsid w:val="002D7F70"/>
    <w:rsid w:val="002D7F74"/>
    <w:rsid w:val="002D7F8E"/>
    <w:rsid w:val="002D7FAA"/>
    <w:rsid w:val="002D7FB2"/>
    <w:rsid w:val="002D7FD3"/>
    <w:rsid w:val="002D7FE0"/>
    <w:rsid w:val="002E0015"/>
    <w:rsid w:val="002E001D"/>
    <w:rsid w:val="002E003C"/>
    <w:rsid w:val="002E0050"/>
    <w:rsid w:val="002E0093"/>
    <w:rsid w:val="002E00B2"/>
    <w:rsid w:val="002E00BB"/>
    <w:rsid w:val="002E00F8"/>
    <w:rsid w:val="002E0129"/>
    <w:rsid w:val="002E0135"/>
    <w:rsid w:val="002E014D"/>
    <w:rsid w:val="002E0171"/>
    <w:rsid w:val="002E01B1"/>
    <w:rsid w:val="002E01BD"/>
    <w:rsid w:val="002E01E5"/>
    <w:rsid w:val="002E0222"/>
    <w:rsid w:val="002E0236"/>
    <w:rsid w:val="002E0264"/>
    <w:rsid w:val="002E0268"/>
    <w:rsid w:val="002E02BA"/>
    <w:rsid w:val="002E02D0"/>
    <w:rsid w:val="002E02E1"/>
    <w:rsid w:val="002E02F8"/>
    <w:rsid w:val="002E0311"/>
    <w:rsid w:val="002E0333"/>
    <w:rsid w:val="002E0389"/>
    <w:rsid w:val="002E03B2"/>
    <w:rsid w:val="002E03C1"/>
    <w:rsid w:val="002E0456"/>
    <w:rsid w:val="002E04AB"/>
    <w:rsid w:val="002E04B4"/>
    <w:rsid w:val="002E04B5"/>
    <w:rsid w:val="002E04C4"/>
    <w:rsid w:val="002E04DA"/>
    <w:rsid w:val="002E04F2"/>
    <w:rsid w:val="002E0536"/>
    <w:rsid w:val="002E053D"/>
    <w:rsid w:val="002E053F"/>
    <w:rsid w:val="002E0549"/>
    <w:rsid w:val="002E055B"/>
    <w:rsid w:val="002E0561"/>
    <w:rsid w:val="002E0566"/>
    <w:rsid w:val="002E0569"/>
    <w:rsid w:val="002E05DE"/>
    <w:rsid w:val="002E05E1"/>
    <w:rsid w:val="002E05F2"/>
    <w:rsid w:val="002E0630"/>
    <w:rsid w:val="002E06A5"/>
    <w:rsid w:val="002E06AC"/>
    <w:rsid w:val="002E06DA"/>
    <w:rsid w:val="002E06DC"/>
    <w:rsid w:val="002E072B"/>
    <w:rsid w:val="002E076D"/>
    <w:rsid w:val="002E076E"/>
    <w:rsid w:val="002E07B7"/>
    <w:rsid w:val="002E07DF"/>
    <w:rsid w:val="002E07EE"/>
    <w:rsid w:val="002E07F7"/>
    <w:rsid w:val="002E0808"/>
    <w:rsid w:val="002E080E"/>
    <w:rsid w:val="002E0830"/>
    <w:rsid w:val="002E0833"/>
    <w:rsid w:val="002E0846"/>
    <w:rsid w:val="002E086F"/>
    <w:rsid w:val="002E0885"/>
    <w:rsid w:val="002E08AF"/>
    <w:rsid w:val="002E08B2"/>
    <w:rsid w:val="002E091C"/>
    <w:rsid w:val="002E0923"/>
    <w:rsid w:val="002E094B"/>
    <w:rsid w:val="002E0982"/>
    <w:rsid w:val="002E09B7"/>
    <w:rsid w:val="002E09B9"/>
    <w:rsid w:val="002E09CF"/>
    <w:rsid w:val="002E09D9"/>
    <w:rsid w:val="002E0A35"/>
    <w:rsid w:val="002E0A78"/>
    <w:rsid w:val="002E0A7B"/>
    <w:rsid w:val="002E0AA3"/>
    <w:rsid w:val="002E0AD7"/>
    <w:rsid w:val="002E0B0A"/>
    <w:rsid w:val="002E0B40"/>
    <w:rsid w:val="002E0B51"/>
    <w:rsid w:val="002E0B60"/>
    <w:rsid w:val="002E0B92"/>
    <w:rsid w:val="002E0BCD"/>
    <w:rsid w:val="002E0C1E"/>
    <w:rsid w:val="002E0C2A"/>
    <w:rsid w:val="002E0C39"/>
    <w:rsid w:val="002E0C50"/>
    <w:rsid w:val="002E0C53"/>
    <w:rsid w:val="002E0CB8"/>
    <w:rsid w:val="002E0CB9"/>
    <w:rsid w:val="002E0CBC"/>
    <w:rsid w:val="002E0D32"/>
    <w:rsid w:val="002E0DD2"/>
    <w:rsid w:val="002E0DD4"/>
    <w:rsid w:val="002E0DE1"/>
    <w:rsid w:val="002E0DE9"/>
    <w:rsid w:val="002E0DF8"/>
    <w:rsid w:val="002E0F32"/>
    <w:rsid w:val="002E0F4B"/>
    <w:rsid w:val="002E0F6A"/>
    <w:rsid w:val="002E0FD0"/>
    <w:rsid w:val="002E101C"/>
    <w:rsid w:val="002E102E"/>
    <w:rsid w:val="002E103D"/>
    <w:rsid w:val="002E1046"/>
    <w:rsid w:val="002E1055"/>
    <w:rsid w:val="002E105A"/>
    <w:rsid w:val="002E108C"/>
    <w:rsid w:val="002E10A3"/>
    <w:rsid w:val="002E1101"/>
    <w:rsid w:val="002E1189"/>
    <w:rsid w:val="002E1199"/>
    <w:rsid w:val="002E11BE"/>
    <w:rsid w:val="002E1218"/>
    <w:rsid w:val="002E1239"/>
    <w:rsid w:val="002E1244"/>
    <w:rsid w:val="002E125E"/>
    <w:rsid w:val="002E125F"/>
    <w:rsid w:val="002E1294"/>
    <w:rsid w:val="002E12C1"/>
    <w:rsid w:val="002E1344"/>
    <w:rsid w:val="002E1377"/>
    <w:rsid w:val="002E1396"/>
    <w:rsid w:val="002E1456"/>
    <w:rsid w:val="002E146B"/>
    <w:rsid w:val="002E1488"/>
    <w:rsid w:val="002E1496"/>
    <w:rsid w:val="002E149D"/>
    <w:rsid w:val="002E1538"/>
    <w:rsid w:val="002E1542"/>
    <w:rsid w:val="002E15D7"/>
    <w:rsid w:val="002E1627"/>
    <w:rsid w:val="002E1646"/>
    <w:rsid w:val="002E1669"/>
    <w:rsid w:val="002E1690"/>
    <w:rsid w:val="002E169C"/>
    <w:rsid w:val="002E16A1"/>
    <w:rsid w:val="002E16A3"/>
    <w:rsid w:val="002E16B0"/>
    <w:rsid w:val="002E16B5"/>
    <w:rsid w:val="002E16C5"/>
    <w:rsid w:val="002E16D7"/>
    <w:rsid w:val="002E16EF"/>
    <w:rsid w:val="002E170B"/>
    <w:rsid w:val="002E1758"/>
    <w:rsid w:val="002E175E"/>
    <w:rsid w:val="002E1764"/>
    <w:rsid w:val="002E1785"/>
    <w:rsid w:val="002E17AD"/>
    <w:rsid w:val="002E17B3"/>
    <w:rsid w:val="002E17BC"/>
    <w:rsid w:val="002E17D4"/>
    <w:rsid w:val="002E17D5"/>
    <w:rsid w:val="002E17E1"/>
    <w:rsid w:val="002E17E6"/>
    <w:rsid w:val="002E17F6"/>
    <w:rsid w:val="002E186D"/>
    <w:rsid w:val="002E192E"/>
    <w:rsid w:val="002E1992"/>
    <w:rsid w:val="002E19BE"/>
    <w:rsid w:val="002E19E7"/>
    <w:rsid w:val="002E1A1B"/>
    <w:rsid w:val="002E1A21"/>
    <w:rsid w:val="002E1A2F"/>
    <w:rsid w:val="002E1A40"/>
    <w:rsid w:val="002E1A75"/>
    <w:rsid w:val="002E1A96"/>
    <w:rsid w:val="002E1AC4"/>
    <w:rsid w:val="002E1AC8"/>
    <w:rsid w:val="002E1AEA"/>
    <w:rsid w:val="002E1B04"/>
    <w:rsid w:val="002E1B1A"/>
    <w:rsid w:val="002E1B90"/>
    <w:rsid w:val="002E1BA1"/>
    <w:rsid w:val="002E1BC5"/>
    <w:rsid w:val="002E1BF6"/>
    <w:rsid w:val="002E1C05"/>
    <w:rsid w:val="002E1C18"/>
    <w:rsid w:val="002E1C45"/>
    <w:rsid w:val="002E1C52"/>
    <w:rsid w:val="002E1C84"/>
    <w:rsid w:val="002E1C90"/>
    <w:rsid w:val="002E1CA0"/>
    <w:rsid w:val="002E1CA5"/>
    <w:rsid w:val="002E1CA6"/>
    <w:rsid w:val="002E1CCD"/>
    <w:rsid w:val="002E1CEA"/>
    <w:rsid w:val="002E1D76"/>
    <w:rsid w:val="002E1D8B"/>
    <w:rsid w:val="002E1DE6"/>
    <w:rsid w:val="002E1DFE"/>
    <w:rsid w:val="002E1E0B"/>
    <w:rsid w:val="002E1E3A"/>
    <w:rsid w:val="002E1E78"/>
    <w:rsid w:val="002E1E9F"/>
    <w:rsid w:val="002E1F0A"/>
    <w:rsid w:val="002E1F32"/>
    <w:rsid w:val="002E1F3F"/>
    <w:rsid w:val="002E1F50"/>
    <w:rsid w:val="002E1F57"/>
    <w:rsid w:val="002E1F79"/>
    <w:rsid w:val="002E1FAD"/>
    <w:rsid w:val="002E1FC2"/>
    <w:rsid w:val="002E2011"/>
    <w:rsid w:val="002E203C"/>
    <w:rsid w:val="002E2062"/>
    <w:rsid w:val="002E2093"/>
    <w:rsid w:val="002E2094"/>
    <w:rsid w:val="002E20A7"/>
    <w:rsid w:val="002E2113"/>
    <w:rsid w:val="002E2128"/>
    <w:rsid w:val="002E2158"/>
    <w:rsid w:val="002E215A"/>
    <w:rsid w:val="002E21F7"/>
    <w:rsid w:val="002E2206"/>
    <w:rsid w:val="002E2299"/>
    <w:rsid w:val="002E22A3"/>
    <w:rsid w:val="002E22AC"/>
    <w:rsid w:val="002E22D7"/>
    <w:rsid w:val="002E2360"/>
    <w:rsid w:val="002E23F6"/>
    <w:rsid w:val="002E2410"/>
    <w:rsid w:val="002E241D"/>
    <w:rsid w:val="002E241F"/>
    <w:rsid w:val="002E2456"/>
    <w:rsid w:val="002E24B7"/>
    <w:rsid w:val="002E24F0"/>
    <w:rsid w:val="002E2540"/>
    <w:rsid w:val="002E25BA"/>
    <w:rsid w:val="002E2646"/>
    <w:rsid w:val="002E264E"/>
    <w:rsid w:val="002E265E"/>
    <w:rsid w:val="002E268E"/>
    <w:rsid w:val="002E26B1"/>
    <w:rsid w:val="002E26F3"/>
    <w:rsid w:val="002E26FC"/>
    <w:rsid w:val="002E2710"/>
    <w:rsid w:val="002E273E"/>
    <w:rsid w:val="002E278F"/>
    <w:rsid w:val="002E27F7"/>
    <w:rsid w:val="002E27FD"/>
    <w:rsid w:val="002E2867"/>
    <w:rsid w:val="002E2877"/>
    <w:rsid w:val="002E289F"/>
    <w:rsid w:val="002E28B2"/>
    <w:rsid w:val="002E291D"/>
    <w:rsid w:val="002E292D"/>
    <w:rsid w:val="002E2986"/>
    <w:rsid w:val="002E29B5"/>
    <w:rsid w:val="002E29B8"/>
    <w:rsid w:val="002E29BF"/>
    <w:rsid w:val="002E29C5"/>
    <w:rsid w:val="002E2A3C"/>
    <w:rsid w:val="002E2AC7"/>
    <w:rsid w:val="002E2ADD"/>
    <w:rsid w:val="002E2B06"/>
    <w:rsid w:val="002E2B40"/>
    <w:rsid w:val="002E2B80"/>
    <w:rsid w:val="002E2B9A"/>
    <w:rsid w:val="002E2B9D"/>
    <w:rsid w:val="002E2CBD"/>
    <w:rsid w:val="002E2CFA"/>
    <w:rsid w:val="002E2D09"/>
    <w:rsid w:val="002E2D0E"/>
    <w:rsid w:val="002E2D56"/>
    <w:rsid w:val="002E2DD8"/>
    <w:rsid w:val="002E2E25"/>
    <w:rsid w:val="002E2E6D"/>
    <w:rsid w:val="002E2E75"/>
    <w:rsid w:val="002E2E79"/>
    <w:rsid w:val="002E2E7E"/>
    <w:rsid w:val="002E2EB1"/>
    <w:rsid w:val="002E2EDA"/>
    <w:rsid w:val="002E2F48"/>
    <w:rsid w:val="002E2F89"/>
    <w:rsid w:val="002E2F9B"/>
    <w:rsid w:val="002E2FBE"/>
    <w:rsid w:val="002E2FDA"/>
    <w:rsid w:val="002E3042"/>
    <w:rsid w:val="002E30A8"/>
    <w:rsid w:val="002E30CF"/>
    <w:rsid w:val="002E30EC"/>
    <w:rsid w:val="002E3129"/>
    <w:rsid w:val="002E31DC"/>
    <w:rsid w:val="002E31E0"/>
    <w:rsid w:val="002E3221"/>
    <w:rsid w:val="002E323D"/>
    <w:rsid w:val="002E32C1"/>
    <w:rsid w:val="002E32E1"/>
    <w:rsid w:val="002E3309"/>
    <w:rsid w:val="002E3338"/>
    <w:rsid w:val="002E3365"/>
    <w:rsid w:val="002E3380"/>
    <w:rsid w:val="002E338F"/>
    <w:rsid w:val="002E33A1"/>
    <w:rsid w:val="002E33EF"/>
    <w:rsid w:val="002E3417"/>
    <w:rsid w:val="002E342A"/>
    <w:rsid w:val="002E3432"/>
    <w:rsid w:val="002E3457"/>
    <w:rsid w:val="002E3477"/>
    <w:rsid w:val="002E34C6"/>
    <w:rsid w:val="002E352C"/>
    <w:rsid w:val="002E3573"/>
    <w:rsid w:val="002E359D"/>
    <w:rsid w:val="002E35C8"/>
    <w:rsid w:val="002E3607"/>
    <w:rsid w:val="002E361C"/>
    <w:rsid w:val="002E3623"/>
    <w:rsid w:val="002E3662"/>
    <w:rsid w:val="002E3694"/>
    <w:rsid w:val="002E369C"/>
    <w:rsid w:val="002E36A7"/>
    <w:rsid w:val="002E36AD"/>
    <w:rsid w:val="002E36BB"/>
    <w:rsid w:val="002E370B"/>
    <w:rsid w:val="002E3749"/>
    <w:rsid w:val="002E374C"/>
    <w:rsid w:val="002E3752"/>
    <w:rsid w:val="002E375E"/>
    <w:rsid w:val="002E37A5"/>
    <w:rsid w:val="002E37AC"/>
    <w:rsid w:val="002E37D5"/>
    <w:rsid w:val="002E37E9"/>
    <w:rsid w:val="002E37FF"/>
    <w:rsid w:val="002E3806"/>
    <w:rsid w:val="002E384F"/>
    <w:rsid w:val="002E3855"/>
    <w:rsid w:val="002E3864"/>
    <w:rsid w:val="002E3889"/>
    <w:rsid w:val="002E38A5"/>
    <w:rsid w:val="002E38A7"/>
    <w:rsid w:val="002E38BD"/>
    <w:rsid w:val="002E38C3"/>
    <w:rsid w:val="002E3931"/>
    <w:rsid w:val="002E396C"/>
    <w:rsid w:val="002E3970"/>
    <w:rsid w:val="002E3977"/>
    <w:rsid w:val="002E39C1"/>
    <w:rsid w:val="002E39E0"/>
    <w:rsid w:val="002E3A19"/>
    <w:rsid w:val="002E3A1C"/>
    <w:rsid w:val="002E3A43"/>
    <w:rsid w:val="002E3A53"/>
    <w:rsid w:val="002E3AD6"/>
    <w:rsid w:val="002E3AEB"/>
    <w:rsid w:val="002E3B0F"/>
    <w:rsid w:val="002E3B1E"/>
    <w:rsid w:val="002E3B68"/>
    <w:rsid w:val="002E3B70"/>
    <w:rsid w:val="002E3BA7"/>
    <w:rsid w:val="002E3BDC"/>
    <w:rsid w:val="002E3BEF"/>
    <w:rsid w:val="002E3C32"/>
    <w:rsid w:val="002E3C33"/>
    <w:rsid w:val="002E3C4A"/>
    <w:rsid w:val="002E3C75"/>
    <w:rsid w:val="002E3C7C"/>
    <w:rsid w:val="002E3CB3"/>
    <w:rsid w:val="002E3CBD"/>
    <w:rsid w:val="002E3CEF"/>
    <w:rsid w:val="002E3CF4"/>
    <w:rsid w:val="002E3CF9"/>
    <w:rsid w:val="002E3D15"/>
    <w:rsid w:val="002E3D9F"/>
    <w:rsid w:val="002E3DAE"/>
    <w:rsid w:val="002E3DDB"/>
    <w:rsid w:val="002E3DE7"/>
    <w:rsid w:val="002E3DF4"/>
    <w:rsid w:val="002E3E2D"/>
    <w:rsid w:val="002E3E57"/>
    <w:rsid w:val="002E3E5B"/>
    <w:rsid w:val="002E3EC2"/>
    <w:rsid w:val="002E3ED2"/>
    <w:rsid w:val="002E3EDF"/>
    <w:rsid w:val="002E3EF3"/>
    <w:rsid w:val="002E3EFA"/>
    <w:rsid w:val="002E3F3C"/>
    <w:rsid w:val="002E3F47"/>
    <w:rsid w:val="002E3F53"/>
    <w:rsid w:val="002E3F64"/>
    <w:rsid w:val="002E3F8A"/>
    <w:rsid w:val="002E3FDC"/>
    <w:rsid w:val="002E4017"/>
    <w:rsid w:val="002E401B"/>
    <w:rsid w:val="002E403D"/>
    <w:rsid w:val="002E4102"/>
    <w:rsid w:val="002E4113"/>
    <w:rsid w:val="002E4124"/>
    <w:rsid w:val="002E4194"/>
    <w:rsid w:val="002E41AC"/>
    <w:rsid w:val="002E41C1"/>
    <w:rsid w:val="002E41D2"/>
    <w:rsid w:val="002E41DA"/>
    <w:rsid w:val="002E4283"/>
    <w:rsid w:val="002E42D3"/>
    <w:rsid w:val="002E4302"/>
    <w:rsid w:val="002E437D"/>
    <w:rsid w:val="002E43AB"/>
    <w:rsid w:val="002E43FC"/>
    <w:rsid w:val="002E4407"/>
    <w:rsid w:val="002E4426"/>
    <w:rsid w:val="002E44B5"/>
    <w:rsid w:val="002E44B8"/>
    <w:rsid w:val="002E44BF"/>
    <w:rsid w:val="002E44C4"/>
    <w:rsid w:val="002E44DF"/>
    <w:rsid w:val="002E4517"/>
    <w:rsid w:val="002E454D"/>
    <w:rsid w:val="002E4583"/>
    <w:rsid w:val="002E45AB"/>
    <w:rsid w:val="002E45B1"/>
    <w:rsid w:val="002E465E"/>
    <w:rsid w:val="002E4669"/>
    <w:rsid w:val="002E46A4"/>
    <w:rsid w:val="002E46A8"/>
    <w:rsid w:val="002E46C6"/>
    <w:rsid w:val="002E46F9"/>
    <w:rsid w:val="002E4728"/>
    <w:rsid w:val="002E4734"/>
    <w:rsid w:val="002E4761"/>
    <w:rsid w:val="002E476B"/>
    <w:rsid w:val="002E4772"/>
    <w:rsid w:val="002E47E9"/>
    <w:rsid w:val="002E47EB"/>
    <w:rsid w:val="002E4812"/>
    <w:rsid w:val="002E483A"/>
    <w:rsid w:val="002E4863"/>
    <w:rsid w:val="002E4869"/>
    <w:rsid w:val="002E4872"/>
    <w:rsid w:val="002E48FC"/>
    <w:rsid w:val="002E4921"/>
    <w:rsid w:val="002E4923"/>
    <w:rsid w:val="002E494F"/>
    <w:rsid w:val="002E4976"/>
    <w:rsid w:val="002E497F"/>
    <w:rsid w:val="002E4A33"/>
    <w:rsid w:val="002E4A6E"/>
    <w:rsid w:val="002E4AAA"/>
    <w:rsid w:val="002E4ADB"/>
    <w:rsid w:val="002E4AFB"/>
    <w:rsid w:val="002E4AFC"/>
    <w:rsid w:val="002E4B33"/>
    <w:rsid w:val="002E4B51"/>
    <w:rsid w:val="002E4B5F"/>
    <w:rsid w:val="002E4C3F"/>
    <w:rsid w:val="002E4C72"/>
    <w:rsid w:val="002E4C83"/>
    <w:rsid w:val="002E4CAD"/>
    <w:rsid w:val="002E4CBB"/>
    <w:rsid w:val="002E4D1E"/>
    <w:rsid w:val="002E4D35"/>
    <w:rsid w:val="002E4D53"/>
    <w:rsid w:val="002E4D7A"/>
    <w:rsid w:val="002E4D99"/>
    <w:rsid w:val="002E4DB2"/>
    <w:rsid w:val="002E4DCF"/>
    <w:rsid w:val="002E4E0B"/>
    <w:rsid w:val="002E4E13"/>
    <w:rsid w:val="002E4E5A"/>
    <w:rsid w:val="002E4E5C"/>
    <w:rsid w:val="002E4E6C"/>
    <w:rsid w:val="002E4E8D"/>
    <w:rsid w:val="002E4EF7"/>
    <w:rsid w:val="002E4F20"/>
    <w:rsid w:val="002E4F41"/>
    <w:rsid w:val="002E4F68"/>
    <w:rsid w:val="002E4F6B"/>
    <w:rsid w:val="002E4FD0"/>
    <w:rsid w:val="002E4FD2"/>
    <w:rsid w:val="002E4FEC"/>
    <w:rsid w:val="002E4FF7"/>
    <w:rsid w:val="002E4FFE"/>
    <w:rsid w:val="002E5008"/>
    <w:rsid w:val="002E5010"/>
    <w:rsid w:val="002E5050"/>
    <w:rsid w:val="002E505B"/>
    <w:rsid w:val="002E5085"/>
    <w:rsid w:val="002E508C"/>
    <w:rsid w:val="002E50BC"/>
    <w:rsid w:val="002E50F9"/>
    <w:rsid w:val="002E5148"/>
    <w:rsid w:val="002E5164"/>
    <w:rsid w:val="002E5166"/>
    <w:rsid w:val="002E51B6"/>
    <w:rsid w:val="002E51BC"/>
    <w:rsid w:val="002E51CC"/>
    <w:rsid w:val="002E51EE"/>
    <w:rsid w:val="002E5217"/>
    <w:rsid w:val="002E521C"/>
    <w:rsid w:val="002E5230"/>
    <w:rsid w:val="002E524F"/>
    <w:rsid w:val="002E5336"/>
    <w:rsid w:val="002E536F"/>
    <w:rsid w:val="002E537F"/>
    <w:rsid w:val="002E53DE"/>
    <w:rsid w:val="002E53E6"/>
    <w:rsid w:val="002E5468"/>
    <w:rsid w:val="002E54A7"/>
    <w:rsid w:val="002E54DB"/>
    <w:rsid w:val="002E553E"/>
    <w:rsid w:val="002E554B"/>
    <w:rsid w:val="002E55A1"/>
    <w:rsid w:val="002E55C8"/>
    <w:rsid w:val="002E55E5"/>
    <w:rsid w:val="002E5601"/>
    <w:rsid w:val="002E5635"/>
    <w:rsid w:val="002E564B"/>
    <w:rsid w:val="002E5654"/>
    <w:rsid w:val="002E565B"/>
    <w:rsid w:val="002E5686"/>
    <w:rsid w:val="002E568E"/>
    <w:rsid w:val="002E56A4"/>
    <w:rsid w:val="002E56DC"/>
    <w:rsid w:val="002E572B"/>
    <w:rsid w:val="002E5748"/>
    <w:rsid w:val="002E5789"/>
    <w:rsid w:val="002E57E2"/>
    <w:rsid w:val="002E57F9"/>
    <w:rsid w:val="002E5855"/>
    <w:rsid w:val="002E5864"/>
    <w:rsid w:val="002E588F"/>
    <w:rsid w:val="002E5890"/>
    <w:rsid w:val="002E589D"/>
    <w:rsid w:val="002E58D5"/>
    <w:rsid w:val="002E5903"/>
    <w:rsid w:val="002E5914"/>
    <w:rsid w:val="002E59B0"/>
    <w:rsid w:val="002E59E1"/>
    <w:rsid w:val="002E59FB"/>
    <w:rsid w:val="002E5A22"/>
    <w:rsid w:val="002E5A53"/>
    <w:rsid w:val="002E5ABA"/>
    <w:rsid w:val="002E5B5F"/>
    <w:rsid w:val="002E5BA8"/>
    <w:rsid w:val="002E5BD1"/>
    <w:rsid w:val="002E5BE1"/>
    <w:rsid w:val="002E5BF2"/>
    <w:rsid w:val="002E5C2B"/>
    <w:rsid w:val="002E5C33"/>
    <w:rsid w:val="002E5C47"/>
    <w:rsid w:val="002E5C7B"/>
    <w:rsid w:val="002E5CFE"/>
    <w:rsid w:val="002E5D35"/>
    <w:rsid w:val="002E5D5B"/>
    <w:rsid w:val="002E5D5E"/>
    <w:rsid w:val="002E5DAC"/>
    <w:rsid w:val="002E5DC1"/>
    <w:rsid w:val="002E5DD7"/>
    <w:rsid w:val="002E5DE9"/>
    <w:rsid w:val="002E5E13"/>
    <w:rsid w:val="002E5E26"/>
    <w:rsid w:val="002E5E2E"/>
    <w:rsid w:val="002E5E37"/>
    <w:rsid w:val="002E5E66"/>
    <w:rsid w:val="002E5EA1"/>
    <w:rsid w:val="002E5EB3"/>
    <w:rsid w:val="002E5EE2"/>
    <w:rsid w:val="002E5F88"/>
    <w:rsid w:val="002E5FAD"/>
    <w:rsid w:val="002E601C"/>
    <w:rsid w:val="002E6065"/>
    <w:rsid w:val="002E60C5"/>
    <w:rsid w:val="002E6104"/>
    <w:rsid w:val="002E6120"/>
    <w:rsid w:val="002E6178"/>
    <w:rsid w:val="002E617A"/>
    <w:rsid w:val="002E61BF"/>
    <w:rsid w:val="002E61D4"/>
    <w:rsid w:val="002E6244"/>
    <w:rsid w:val="002E625C"/>
    <w:rsid w:val="002E6265"/>
    <w:rsid w:val="002E6270"/>
    <w:rsid w:val="002E6281"/>
    <w:rsid w:val="002E62D0"/>
    <w:rsid w:val="002E62D2"/>
    <w:rsid w:val="002E6332"/>
    <w:rsid w:val="002E6351"/>
    <w:rsid w:val="002E6398"/>
    <w:rsid w:val="002E639F"/>
    <w:rsid w:val="002E63AD"/>
    <w:rsid w:val="002E6402"/>
    <w:rsid w:val="002E640D"/>
    <w:rsid w:val="002E6481"/>
    <w:rsid w:val="002E649B"/>
    <w:rsid w:val="002E64DD"/>
    <w:rsid w:val="002E64E3"/>
    <w:rsid w:val="002E64EA"/>
    <w:rsid w:val="002E6518"/>
    <w:rsid w:val="002E654C"/>
    <w:rsid w:val="002E6551"/>
    <w:rsid w:val="002E6565"/>
    <w:rsid w:val="002E65C0"/>
    <w:rsid w:val="002E663B"/>
    <w:rsid w:val="002E664D"/>
    <w:rsid w:val="002E6658"/>
    <w:rsid w:val="002E669A"/>
    <w:rsid w:val="002E66A9"/>
    <w:rsid w:val="002E66D9"/>
    <w:rsid w:val="002E66E8"/>
    <w:rsid w:val="002E66E9"/>
    <w:rsid w:val="002E6716"/>
    <w:rsid w:val="002E6737"/>
    <w:rsid w:val="002E6776"/>
    <w:rsid w:val="002E67B5"/>
    <w:rsid w:val="002E6813"/>
    <w:rsid w:val="002E6871"/>
    <w:rsid w:val="002E68AF"/>
    <w:rsid w:val="002E6913"/>
    <w:rsid w:val="002E691B"/>
    <w:rsid w:val="002E6922"/>
    <w:rsid w:val="002E6982"/>
    <w:rsid w:val="002E699F"/>
    <w:rsid w:val="002E6A1D"/>
    <w:rsid w:val="002E6A1E"/>
    <w:rsid w:val="002E6A29"/>
    <w:rsid w:val="002E6A40"/>
    <w:rsid w:val="002E6A74"/>
    <w:rsid w:val="002E6A7A"/>
    <w:rsid w:val="002E6AAB"/>
    <w:rsid w:val="002E6AC8"/>
    <w:rsid w:val="002E6AF4"/>
    <w:rsid w:val="002E6B35"/>
    <w:rsid w:val="002E6B7F"/>
    <w:rsid w:val="002E6B98"/>
    <w:rsid w:val="002E6BD2"/>
    <w:rsid w:val="002E6BED"/>
    <w:rsid w:val="002E6C30"/>
    <w:rsid w:val="002E6C46"/>
    <w:rsid w:val="002E6C5F"/>
    <w:rsid w:val="002E6CAE"/>
    <w:rsid w:val="002E6CE3"/>
    <w:rsid w:val="002E6D08"/>
    <w:rsid w:val="002E6D0C"/>
    <w:rsid w:val="002E6D47"/>
    <w:rsid w:val="002E6D4B"/>
    <w:rsid w:val="002E6D54"/>
    <w:rsid w:val="002E6DCF"/>
    <w:rsid w:val="002E6DF2"/>
    <w:rsid w:val="002E6E24"/>
    <w:rsid w:val="002E6E3F"/>
    <w:rsid w:val="002E6EAC"/>
    <w:rsid w:val="002E6ECF"/>
    <w:rsid w:val="002E6F22"/>
    <w:rsid w:val="002E6F2C"/>
    <w:rsid w:val="002E6F39"/>
    <w:rsid w:val="002E6F46"/>
    <w:rsid w:val="002E6F5E"/>
    <w:rsid w:val="002E6F7A"/>
    <w:rsid w:val="002E6F9B"/>
    <w:rsid w:val="002E6FE1"/>
    <w:rsid w:val="002E7001"/>
    <w:rsid w:val="002E7012"/>
    <w:rsid w:val="002E703C"/>
    <w:rsid w:val="002E704E"/>
    <w:rsid w:val="002E7083"/>
    <w:rsid w:val="002E70AF"/>
    <w:rsid w:val="002E70B6"/>
    <w:rsid w:val="002E70BB"/>
    <w:rsid w:val="002E70E8"/>
    <w:rsid w:val="002E714E"/>
    <w:rsid w:val="002E7179"/>
    <w:rsid w:val="002E7191"/>
    <w:rsid w:val="002E71A8"/>
    <w:rsid w:val="002E71AA"/>
    <w:rsid w:val="002E71F1"/>
    <w:rsid w:val="002E7200"/>
    <w:rsid w:val="002E7212"/>
    <w:rsid w:val="002E721C"/>
    <w:rsid w:val="002E7225"/>
    <w:rsid w:val="002E7273"/>
    <w:rsid w:val="002E72B0"/>
    <w:rsid w:val="002E72B3"/>
    <w:rsid w:val="002E7314"/>
    <w:rsid w:val="002E7349"/>
    <w:rsid w:val="002E736A"/>
    <w:rsid w:val="002E738B"/>
    <w:rsid w:val="002E73AF"/>
    <w:rsid w:val="002E73FB"/>
    <w:rsid w:val="002E7405"/>
    <w:rsid w:val="002E7408"/>
    <w:rsid w:val="002E7415"/>
    <w:rsid w:val="002E741A"/>
    <w:rsid w:val="002E7422"/>
    <w:rsid w:val="002E743B"/>
    <w:rsid w:val="002E746D"/>
    <w:rsid w:val="002E7486"/>
    <w:rsid w:val="002E748E"/>
    <w:rsid w:val="002E74AE"/>
    <w:rsid w:val="002E74B0"/>
    <w:rsid w:val="002E74E9"/>
    <w:rsid w:val="002E74EE"/>
    <w:rsid w:val="002E74F3"/>
    <w:rsid w:val="002E7506"/>
    <w:rsid w:val="002E7520"/>
    <w:rsid w:val="002E7559"/>
    <w:rsid w:val="002E755A"/>
    <w:rsid w:val="002E75E0"/>
    <w:rsid w:val="002E7698"/>
    <w:rsid w:val="002E76CA"/>
    <w:rsid w:val="002E76D6"/>
    <w:rsid w:val="002E76EF"/>
    <w:rsid w:val="002E76F3"/>
    <w:rsid w:val="002E76FA"/>
    <w:rsid w:val="002E7720"/>
    <w:rsid w:val="002E77DA"/>
    <w:rsid w:val="002E77E4"/>
    <w:rsid w:val="002E77E5"/>
    <w:rsid w:val="002E77E9"/>
    <w:rsid w:val="002E7804"/>
    <w:rsid w:val="002E780A"/>
    <w:rsid w:val="002E7876"/>
    <w:rsid w:val="002E78DB"/>
    <w:rsid w:val="002E78E9"/>
    <w:rsid w:val="002E797E"/>
    <w:rsid w:val="002E7997"/>
    <w:rsid w:val="002E79A4"/>
    <w:rsid w:val="002E79A9"/>
    <w:rsid w:val="002E79E0"/>
    <w:rsid w:val="002E79E4"/>
    <w:rsid w:val="002E79E9"/>
    <w:rsid w:val="002E7A02"/>
    <w:rsid w:val="002E7A0E"/>
    <w:rsid w:val="002E7A74"/>
    <w:rsid w:val="002E7AE9"/>
    <w:rsid w:val="002E7AEB"/>
    <w:rsid w:val="002E7B3D"/>
    <w:rsid w:val="002E7BE6"/>
    <w:rsid w:val="002E7C12"/>
    <w:rsid w:val="002E7C3B"/>
    <w:rsid w:val="002E7C48"/>
    <w:rsid w:val="002E7C4D"/>
    <w:rsid w:val="002E7C71"/>
    <w:rsid w:val="002E7CA6"/>
    <w:rsid w:val="002E7CB4"/>
    <w:rsid w:val="002E7CC8"/>
    <w:rsid w:val="002E7CD6"/>
    <w:rsid w:val="002E7CFE"/>
    <w:rsid w:val="002E7E4A"/>
    <w:rsid w:val="002E7E5F"/>
    <w:rsid w:val="002E7E9B"/>
    <w:rsid w:val="002E7EAD"/>
    <w:rsid w:val="002E7ECE"/>
    <w:rsid w:val="002E7EF7"/>
    <w:rsid w:val="002E7F03"/>
    <w:rsid w:val="002E7F11"/>
    <w:rsid w:val="002E7F16"/>
    <w:rsid w:val="002E7F6E"/>
    <w:rsid w:val="002E7F79"/>
    <w:rsid w:val="002E7F9B"/>
    <w:rsid w:val="002E7FB2"/>
    <w:rsid w:val="002E7FD0"/>
    <w:rsid w:val="002E7FD8"/>
    <w:rsid w:val="002E7FE3"/>
    <w:rsid w:val="002E7FFB"/>
    <w:rsid w:val="002F0057"/>
    <w:rsid w:val="002F00D5"/>
    <w:rsid w:val="002F00F1"/>
    <w:rsid w:val="002F00F4"/>
    <w:rsid w:val="002F00F6"/>
    <w:rsid w:val="002F00F8"/>
    <w:rsid w:val="002F010D"/>
    <w:rsid w:val="002F0145"/>
    <w:rsid w:val="002F015D"/>
    <w:rsid w:val="002F0198"/>
    <w:rsid w:val="002F01AF"/>
    <w:rsid w:val="002F01FE"/>
    <w:rsid w:val="002F0201"/>
    <w:rsid w:val="002F0204"/>
    <w:rsid w:val="002F0225"/>
    <w:rsid w:val="002F0239"/>
    <w:rsid w:val="002F0255"/>
    <w:rsid w:val="002F0269"/>
    <w:rsid w:val="002F02E0"/>
    <w:rsid w:val="002F032B"/>
    <w:rsid w:val="002F03B5"/>
    <w:rsid w:val="002F03D6"/>
    <w:rsid w:val="002F042D"/>
    <w:rsid w:val="002F043F"/>
    <w:rsid w:val="002F044A"/>
    <w:rsid w:val="002F0450"/>
    <w:rsid w:val="002F04AD"/>
    <w:rsid w:val="002F04E3"/>
    <w:rsid w:val="002F050C"/>
    <w:rsid w:val="002F0571"/>
    <w:rsid w:val="002F0589"/>
    <w:rsid w:val="002F058D"/>
    <w:rsid w:val="002F05A0"/>
    <w:rsid w:val="002F05CB"/>
    <w:rsid w:val="002F0601"/>
    <w:rsid w:val="002F0614"/>
    <w:rsid w:val="002F0654"/>
    <w:rsid w:val="002F065E"/>
    <w:rsid w:val="002F06A2"/>
    <w:rsid w:val="002F06D8"/>
    <w:rsid w:val="002F06F3"/>
    <w:rsid w:val="002F071C"/>
    <w:rsid w:val="002F0735"/>
    <w:rsid w:val="002F074C"/>
    <w:rsid w:val="002F07B0"/>
    <w:rsid w:val="002F07BA"/>
    <w:rsid w:val="002F07E6"/>
    <w:rsid w:val="002F0806"/>
    <w:rsid w:val="002F0854"/>
    <w:rsid w:val="002F0864"/>
    <w:rsid w:val="002F0894"/>
    <w:rsid w:val="002F08CB"/>
    <w:rsid w:val="002F08DC"/>
    <w:rsid w:val="002F0964"/>
    <w:rsid w:val="002F09AE"/>
    <w:rsid w:val="002F09C0"/>
    <w:rsid w:val="002F09D8"/>
    <w:rsid w:val="002F09F8"/>
    <w:rsid w:val="002F0A46"/>
    <w:rsid w:val="002F0A4B"/>
    <w:rsid w:val="002F0A4E"/>
    <w:rsid w:val="002F0AB6"/>
    <w:rsid w:val="002F0AC5"/>
    <w:rsid w:val="002F0AE3"/>
    <w:rsid w:val="002F0AF1"/>
    <w:rsid w:val="002F0B46"/>
    <w:rsid w:val="002F0B5B"/>
    <w:rsid w:val="002F0B7A"/>
    <w:rsid w:val="002F0BC8"/>
    <w:rsid w:val="002F0BED"/>
    <w:rsid w:val="002F0C19"/>
    <w:rsid w:val="002F0C2E"/>
    <w:rsid w:val="002F0C4A"/>
    <w:rsid w:val="002F0C8F"/>
    <w:rsid w:val="002F0CA1"/>
    <w:rsid w:val="002F0CDD"/>
    <w:rsid w:val="002F0CF1"/>
    <w:rsid w:val="002F0CF4"/>
    <w:rsid w:val="002F0D00"/>
    <w:rsid w:val="002F0D42"/>
    <w:rsid w:val="002F0DAF"/>
    <w:rsid w:val="002F0DB6"/>
    <w:rsid w:val="002F0DC4"/>
    <w:rsid w:val="002F0E1A"/>
    <w:rsid w:val="002F0E3F"/>
    <w:rsid w:val="002F0ECA"/>
    <w:rsid w:val="002F0F26"/>
    <w:rsid w:val="002F0F52"/>
    <w:rsid w:val="002F0F87"/>
    <w:rsid w:val="002F0FA0"/>
    <w:rsid w:val="002F100F"/>
    <w:rsid w:val="002F1074"/>
    <w:rsid w:val="002F10B6"/>
    <w:rsid w:val="002F110A"/>
    <w:rsid w:val="002F111B"/>
    <w:rsid w:val="002F1147"/>
    <w:rsid w:val="002F1165"/>
    <w:rsid w:val="002F1190"/>
    <w:rsid w:val="002F1198"/>
    <w:rsid w:val="002F11AF"/>
    <w:rsid w:val="002F11C0"/>
    <w:rsid w:val="002F11EF"/>
    <w:rsid w:val="002F11F5"/>
    <w:rsid w:val="002F1201"/>
    <w:rsid w:val="002F1218"/>
    <w:rsid w:val="002F1275"/>
    <w:rsid w:val="002F1289"/>
    <w:rsid w:val="002F129E"/>
    <w:rsid w:val="002F12C0"/>
    <w:rsid w:val="002F130A"/>
    <w:rsid w:val="002F1315"/>
    <w:rsid w:val="002F1328"/>
    <w:rsid w:val="002F1352"/>
    <w:rsid w:val="002F135C"/>
    <w:rsid w:val="002F1380"/>
    <w:rsid w:val="002F139F"/>
    <w:rsid w:val="002F13A8"/>
    <w:rsid w:val="002F13C6"/>
    <w:rsid w:val="002F13C9"/>
    <w:rsid w:val="002F140E"/>
    <w:rsid w:val="002F1434"/>
    <w:rsid w:val="002F1454"/>
    <w:rsid w:val="002F14A5"/>
    <w:rsid w:val="002F154A"/>
    <w:rsid w:val="002F1570"/>
    <w:rsid w:val="002F1575"/>
    <w:rsid w:val="002F15BE"/>
    <w:rsid w:val="002F15EA"/>
    <w:rsid w:val="002F15FF"/>
    <w:rsid w:val="002F1634"/>
    <w:rsid w:val="002F1665"/>
    <w:rsid w:val="002F168B"/>
    <w:rsid w:val="002F16D9"/>
    <w:rsid w:val="002F173B"/>
    <w:rsid w:val="002F1768"/>
    <w:rsid w:val="002F1784"/>
    <w:rsid w:val="002F1785"/>
    <w:rsid w:val="002F178A"/>
    <w:rsid w:val="002F17D8"/>
    <w:rsid w:val="002F181A"/>
    <w:rsid w:val="002F1840"/>
    <w:rsid w:val="002F1857"/>
    <w:rsid w:val="002F185A"/>
    <w:rsid w:val="002F1877"/>
    <w:rsid w:val="002F18AB"/>
    <w:rsid w:val="002F18FE"/>
    <w:rsid w:val="002F1948"/>
    <w:rsid w:val="002F195D"/>
    <w:rsid w:val="002F197C"/>
    <w:rsid w:val="002F1A2E"/>
    <w:rsid w:val="002F1A32"/>
    <w:rsid w:val="002F1A90"/>
    <w:rsid w:val="002F1A9C"/>
    <w:rsid w:val="002F1ACD"/>
    <w:rsid w:val="002F1B0B"/>
    <w:rsid w:val="002F1B61"/>
    <w:rsid w:val="002F1B62"/>
    <w:rsid w:val="002F1B93"/>
    <w:rsid w:val="002F1B99"/>
    <w:rsid w:val="002F1BA1"/>
    <w:rsid w:val="002F1BB4"/>
    <w:rsid w:val="002F1BBF"/>
    <w:rsid w:val="002F1BD7"/>
    <w:rsid w:val="002F1BF4"/>
    <w:rsid w:val="002F1C1D"/>
    <w:rsid w:val="002F1C5C"/>
    <w:rsid w:val="002F1C7D"/>
    <w:rsid w:val="002F1C8D"/>
    <w:rsid w:val="002F1CD0"/>
    <w:rsid w:val="002F1CEA"/>
    <w:rsid w:val="002F1D09"/>
    <w:rsid w:val="002F1D3B"/>
    <w:rsid w:val="002F1D4A"/>
    <w:rsid w:val="002F1D8D"/>
    <w:rsid w:val="002F1DA3"/>
    <w:rsid w:val="002F1DB2"/>
    <w:rsid w:val="002F1DE4"/>
    <w:rsid w:val="002F1DF9"/>
    <w:rsid w:val="002F1E07"/>
    <w:rsid w:val="002F1E22"/>
    <w:rsid w:val="002F1E9E"/>
    <w:rsid w:val="002F1EA1"/>
    <w:rsid w:val="002F1F2E"/>
    <w:rsid w:val="002F1F34"/>
    <w:rsid w:val="002F1F3A"/>
    <w:rsid w:val="002F1F5E"/>
    <w:rsid w:val="002F1F68"/>
    <w:rsid w:val="002F1F8E"/>
    <w:rsid w:val="002F1F8F"/>
    <w:rsid w:val="002F1FB9"/>
    <w:rsid w:val="002F1FD4"/>
    <w:rsid w:val="002F1FDE"/>
    <w:rsid w:val="002F202A"/>
    <w:rsid w:val="002F203F"/>
    <w:rsid w:val="002F2086"/>
    <w:rsid w:val="002F208B"/>
    <w:rsid w:val="002F20AA"/>
    <w:rsid w:val="002F20D0"/>
    <w:rsid w:val="002F20EF"/>
    <w:rsid w:val="002F20F2"/>
    <w:rsid w:val="002F2107"/>
    <w:rsid w:val="002F211B"/>
    <w:rsid w:val="002F212B"/>
    <w:rsid w:val="002F2153"/>
    <w:rsid w:val="002F2165"/>
    <w:rsid w:val="002F2189"/>
    <w:rsid w:val="002F21A2"/>
    <w:rsid w:val="002F21A7"/>
    <w:rsid w:val="002F21C1"/>
    <w:rsid w:val="002F21C6"/>
    <w:rsid w:val="002F21DA"/>
    <w:rsid w:val="002F222D"/>
    <w:rsid w:val="002F223B"/>
    <w:rsid w:val="002F2242"/>
    <w:rsid w:val="002F224C"/>
    <w:rsid w:val="002F22DB"/>
    <w:rsid w:val="002F22DE"/>
    <w:rsid w:val="002F232A"/>
    <w:rsid w:val="002F233E"/>
    <w:rsid w:val="002F2362"/>
    <w:rsid w:val="002F236C"/>
    <w:rsid w:val="002F238D"/>
    <w:rsid w:val="002F239B"/>
    <w:rsid w:val="002F23BC"/>
    <w:rsid w:val="002F23F5"/>
    <w:rsid w:val="002F23FD"/>
    <w:rsid w:val="002F240D"/>
    <w:rsid w:val="002F24C0"/>
    <w:rsid w:val="002F24E4"/>
    <w:rsid w:val="002F2509"/>
    <w:rsid w:val="002F254D"/>
    <w:rsid w:val="002F25A8"/>
    <w:rsid w:val="002F25BD"/>
    <w:rsid w:val="002F2635"/>
    <w:rsid w:val="002F26C1"/>
    <w:rsid w:val="002F2733"/>
    <w:rsid w:val="002F27BE"/>
    <w:rsid w:val="002F28DA"/>
    <w:rsid w:val="002F28EF"/>
    <w:rsid w:val="002F28FD"/>
    <w:rsid w:val="002F2929"/>
    <w:rsid w:val="002F29B4"/>
    <w:rsid w:val="002F29CA"/>
    <w:rsid w:val="002F29E0"/>
    <w:rsid w:val="002F29E1"/>
    <w:rsid w:val="002F2A07"/>
    <w:rsid w:val="002F2A0D"/>
    <w:rsid w:val="002F2A1C"/>
    <w:rsid w:val="002F2A4E"/>
    <w:rsid w:val="002F2A52"/>
    <w:rsid w:val="002F2A65"/>
    <w:rsid w:val="002F2A9C"/>
    <w:rsid w:val="002F2AB7"/>
    <w:rsid w:val="002F2AC6"/>
    <w:rsid w:val="002F2AD5"/>
    <w:rsid w:val="002F2AE5"/>
    <w:rsid w:val="002F2AEC"/>
    <w:rsid w:val="002F2B0D"/>
    <w:rsid w:val="002F2B12"/>
    <w:rsid w:val="002F2B25"/>
    <w:rsid w:val="002F2B33"/>
    <w:rsid w:val="002F2B6F"/>
    <w:rsid w:val="002F2B75"/>
    <w:rsid w:val="002F2B91"/>
    <w:rsid w:val="002F2BB1"/>
    <w:rsid w:val="002F2BC9"/>
    <w:rsid w:val="002F2C09"/>
    <w:rsid w:val="002F2C32"/>
    <w:rsid w:val="002F2C37"/>
    <w:rsid w:val="002F2C5F"/>
    <w:rsid w:val="002F2CF9"/>
    <w:rsid w:val="002F2D0A"/>
    <w:rsid w:val="002F2D25"/>
    <w:rsid w:val="002F2D27"/>
    <w:rsid w:val="002F2D28"/>
    <w:rsid w:val="002F2D32"/>
    <w:rsid w:val="002F2D4A"/>
    <w:rsid w:val="002F2D50"/>
    <w:rsid w:val="002F2D80"/>
    <w:rsid w:val="002F2DE3"/>
    <w:rsid w:val="002F2EC1"/>
    <w:rsid w:val="002F2EED"/>
    <w:rsid w:val="002F2EF9"/>
    <w:rsid w:val="002F2F1B"/>
    <w:rsid w:val="002F2F22"/>
    <w:rsid w:val="002F2F5B"/>
    <w:rsid w:val="002F2FAF"/>
    <w:rsid w:val="002F2FD8"/>
    <w:rsid w:val="002F2FD9"/>
    <w:rsid w:val="002F2FDE"/>
    <w:rsid w:val="002F3013"/>
    <w:rsid w:val="002F3045"/>
    <w:rsid w:val="002F30A8"/>
    <w:rsid w:val="002F30C6"/>
    <w:rsid w:val="002F30DB"/>
    <w:rsid w:val="002F30E2"/>
    <w:rsid w:val="002F3111"/>
    <w:rsid w:val="002F31AB"/>
    <w:rsid w:val="002F31DD"/>
    <w:rsid w:val="002F31F6"/>
    <w:rsid w:val="002F3219"/>
    <w:rsid w:val="002F3276"/>
    <w:rsid w:val="002F3279"/>
    <w:rsid w:val="002F32A0"/>
    <w:rsid w:val="002F32A9"/>
    <w:rsid w:val="002F32BD"/>
    <w:rsid w:val="002F32C1"/>
    <w:rsid w:val="002F3337"/>
    <w:rsid w:val="002F3364"/>
    <w:rsid w:val="002F33A2"/>
    <w:rsid w:val="002F33B1"/>
    <w:rsid w:val="002F33B7"/>
    <w:rsid w:val="002F33F4"/>
    <w:rsid w:val="002F33FE"/>
    <w:rsid w:val="002F3458"/>
    <w:rsid w:val="002F3459"/>
    <w:rsid w:val="002F3474"/>
    <w:rsid w:val="002F34B9"/>
    <w:rsid w:val="002F34C3"/>
    <w:rsid w:val="002F34D0"/>
    <w:rsid w:val="002F34E6"/>
    <w:rsid w:val="002F3520"/>
    <w:rsid w:val="002F3547"/>
    <w:rsid w:val="002F354A"/>
    <w:rsid w:val="002F35A4"/>
    <w:rsid w:val="002F35DC"/>
    <w:rsid w:val="002F3620"/>
    <w:rsid w:val="002F3630"/>
    <w:rsid w:val="002F363F"/>
    <w:rsid w:val="002F3654"/>
    <w:rsid w:val="002F3656"/>
    <w:rsid w:val="002F3684"/>
    <w:rsid w:val="002F3698"/>
    <w:rsid w:val="002F36F5"/>
    <w:rsid w:val="002F3759"/>
    <w:rsid w:val="002F3761"/>
    <w:rsid w:val="002F377A"/>
    <w:rsid w:val="002F377F"/>
    <w:rsid w:val="002F37A6"/>
    <w:rsid w:val="002F37C1"/>
    <w:rsid w:val="002F3833"/>
    <w:rsid w:val="002F3834"/>
    <w:rsid w:val="002F3884"/>
    <w:rsid w:val="002F38B9"/>
    <w:rsid w:val="002F38D0"/>
    <w:rsid w:val="002F38D3"/>
    <w:rsid w:val="002F38DA"/>
    <w:rsid w:val="002F38DE"/>
    <w:rsid w:val="002F3903"/>
    <w:rsid w:val="002F397B"/>
    <w:rsid w:val="002F3980"/>
    <w:rsid w:val="002F39C6"/>
    <w:rsid w:val="002F39CE"/>
    <w:rsid w:val="002F39EA"/>
    <w:rsid w:val="002F3A4F"/>
    <w:rsid w:val="002F3A68"/>
    <w:rsid w:val="002F3A71"/>
    <w:rsid w:val="002F3A94"/>
    <w:rsid w:val="002F3AB4"/>
    <w:rsid w:val="002F3B04"/>
    <w:rsid w:val="002F3B39"/>
    <w:rsid w:val="002F3B8F"/>
    <w:rsid w:val="002F3BA3"/>
    <w:rsid w:val="002F3BF6"/>
    <w:rsid w:val="002F3C2E"/>
    <w:rsid w:val="002F3C30"/>
    <w:rsid w:val="002F3C65"/>
    <w:rsid w:val="002F3CD5"/>
    <w:rsid w:val="002F3DB4"/>
    <w:rsid w:val="002F3DCA"/>
    <w:rsid w:val="002F3E04"/>
    <w:rsid w:val="002F3E2D"/>
    <w:rsid w:val="002F3E5B"/>
    <w:rsid w:val="002F3E60"/>
    <w:rsid w:val="002F3E78"/>
    <w:rsid w:val="002F3E86"/>
    <w:rsid w:val="002F3EBE"/>
    <w:rsid w:val="002F3EC8"/>
    <w:rsid w:val="002F3EF5"/>
    <w:rsid w:val="002F3EF9"/>
    <w:rsid w:val="002F3F9B"/>
    <w:rsid w:val="002F3FD2"/>
    <w:rsid w:val="002F3FEA"/>
    <w:rsid w:val="002F3FED"/>
    <w:rsid w:val="002F3FF9"/>
    <w:rsid w:val="002F3FFF"/>
    <w:rsid w:val="002F404B"/>
    <w:rsid w:val="002F406D"/>
    <w:rsid w:val="002F407B"/>
    <w:rsid w:val="002F4093"/>
    <w:rsid w:val="002F40AC"/>
    <w:rsid w:val="002F40F4"/>
    <w:rsid w:val="002F40F9"/>
    <w:rsid w:val="002F4133"/>
    <w:rsid w:val="002F4166"/>
    <w:rsid w:val="002F41E1"/>
    <w:rsid w:val="002F42B3"/>
    <w:rsid w:val="002F4305"/>
    <w:rsid w:val="002F431B"/>
    <w:rsid w:val="002F433F"/>
    <w:rsid w:val="002F4359"/>
    <w:rsid w:val="002F4364"/>
    <w:rsid w:val="002F439A"/>
    <w:rsid w:val="002F43EF"/>
    <w:rsid w:val="002F4403"/>
    <w:rsid w:val="002F4477"/>
    <w:rsid w:val="002F4487"/>
    <w:rsid w:val="002F44B0"/>
    <w:rsid w:val="002F44CF"/>
    <w:rsid w:val="002F452A"/>
    <w:rsid w:val="002F456E"/>
    <w:rsid w:val="002F457B"/>
    <w:rsid w:val="002F4596"/>
    <w:rsid w:val="002F45C9"/>
    <w:rsid w:val="002F45F9"/>
    <w:rsid w:val="002F4662"/>
    <w:rsid w:val="002F468C"/>
    <w:rsid w:val="002F46D7"/>
    <w:rsid w:val="002F46DC"/>
    <w:rsid w:val="002F46EF"/>
    <w:rsid w:val="002F470B"/>
    <w:rsid w:val="002F4714"/>
    <w:rsid w:val="002F472C"/>
    <w:rsid w:val="002F4730"/>
    <w:rsid w:val="002F477F"/>
    <w:rsid w:val="002F47AE"/>
    <w:rsid w:val="002F47E7"/>
    <w:rsid w:val="002F47FF"/>
    <w:rsid w:val="002F4811"/>
    <w:rsid w:val="002F4853"/>
    <w:rsid w:val="002F4886"/>
    <w:rsid w:val="002F4952"/>
    <w:rsid w:val="002F496B"/>
    <w:rsid w:val="002F49BA"/>
    <w:rsid w:val="002F49C3"/>
    <w:rsid w:val="002F49DC"/>
    <w:rsid w:val="002F4A28"/>
    <w:rsid w:val="002F4A32"/>
    <w:rsid w:val="002F4A46"/>
    <w:rsid w:val="002F4A6A"/>
    <w:rsid w:val="002F4A7B"/>
    <w:rsid w:val="002F4A83"/>
    <w:rsid w:val="002F4A9E"/>
    <w:rsid w:val="002F4ACA"/>
    <w:rsid w:val="002F4B72"/>
    <w:rsid w:val="002F4BA2"/>
    <w:rsid w:val="002F4BB1"/>
    <w:rsid w:val="002F4C14"/>
    <w:rsid w:val="002F4C1C"/>
    <w:rsid w:val="002F4CBC"/>
    <w:rsid w:val="002F4D5C"/>
    <w:rsid w:val="002F4DA1"/>
    <w:rsid w:val="002F4DB3"/>
    <w:rsid w:val="002F4E31"/>
    <w:rsid w:val="002F4E64"/>
    <w:rsid w:val="002F4E91"/>
    <w:rsid w:val="002F4EE0"/>
    <w:rsid w:val="002F4F84"/>
    <w:rsid w:val="002F4FA5"/>
    <w:rsid w:val="002F4FB0"/>
    <w:rsid w:val="002F4FE9"/>
    <w:rsid w:val="002F5013"/>
    <w:rsid w:val="002F5072"/>
    <w:rsid w:val="002F50A4"/>
    <w:rsid w:val="002F50A7"/>
    <w:rsid w:val="002F50AC"/>
    <w:rsid w:val="002F50B7"/>
    <w:rsid w:val="002F50CC"/>
    <w:rsid w:val="002F50D8"/>
    <w:rsid w:val="002F5113"/>
    <w:rsid w:val="002F514B"/>
    <w:rsid w:val="002F514F"/>
    <w:rsid w:val="002F517C"/>
    <w:rsid w:val="002F5220"/>
    <w:rsid w:val="002F523F"/>
    <w:rsid w:val="002F5285"/>
    <w:rsid w:val="002F5291"/>
    <w:rsid w:val="002F5298"/>
    <w:rsid w:val="002F52B8"/>
    <w:rsid w:val="002F52C8"/>
    <w:rsid w:val="002F52D7"/>
    <w:rsid w:val="002F52E2"/>
    <w:rsid w:val="002F5300"/>
    <w:rsid w:val="002F5356"/>
    <w:rsid w:val="002F5368"/>
    <w:rsid w:val="002F53B5"/>
    <w:rsid w:val="002F5406"/>
    <w:rsid w:val="002F5431"/>
    <w:rsid w:val="002F5451"/>
    <w:rsid w:val="002F5470"/>
    <w:rsid w:val="002F547A"/>
    <w:rsid w:val="002F5481"/>
    <w:rsid w:val="002F5492"/>
    <w:rsid w:val="002F549B"/>
    <w:rsid w:val="002F54C1"/>
    <w:rsid w:val="002F54DC"/>
    <w:rsid w:val="002F54F2"/>
    <w:rsid w:val="002F54FE"/>
    <w:rsid w:val="002F5518"/>
    <w:rsid w:val="002F5520"/>
    <w:rsid w:val="002F55E0"/>
    <w:rsid w:val="002F5621"/>
    <w:rsid w:val="002F562E"/>
    <w:rsid w:val="002F5653"/>
    <w:rsid w:val="002F5698"/>
    <w:rsid w:val="002F569C"/>
    <w:rsid w:val="002F56F8"/>
    <w:rsid w:val="002F571C"/>
    <w:rsid w:val="002F575C"/>
    <w:rsid w:val="002F5765"/>
    <w:rsid w:val="002F57AE"/>
    <w:rsid w:val="002F57E0"/>
    <w:rsid w:val="002F57EE"/>
    <w:rsid w:val="002F583E"/>
    <w:rsid w:val="002F58B9"/>
    <w:rsid w:val="002F58DB"/>
    <w:rsid w:val="002F58FF"/>
    <w:rsid w:val="002F592E"/>
    <w:rsid w:val="002F5934"/>
    <w:rsid w:val="002F596B"/>
    <w:rsid w:val="002F5988"/>
    <w:rsid w:val="002F5994"/>
    <w:rsid w:val="002F599D"/>
    <w:rsid w:val="002F59A0"/>
    <w:rsid w:val="002F59AA"/>
    <w:rsid w:val="002F59CD"/>
    <w:rsid w:val="002F5A12"/>
    <w:rsid w:val="002F5A17"/>
    <w:rsid w:val="002F5A53"/>
    <w:rsid w:val="002F5A5A"/>
    <w:rsid w:val="002F5A76"/>
    <w:rsid w:val="002F5B94"/>
    <w:rsid w:val="002F5BBC"/>
    <w:rsid w:val="002F5BD3"/>
    <w:rsid w:val="002F5C2D"/>
    <w:rsid w:val="002F5C3B"/>
    <w:rsid w:val="002F5C5A"/>
    <w:rsid w:val="002F5CAD"/>
    <w:rsid w:val="002F5CC2"/>
    <w:rsid w:val="002F5D19"/>
    <w:rsid w:val="002F5D28"/>
    <w:rsid w:val="002F5D2E"/>
    <w:rsid w:val="002F5D60"/>
    <w:rsid w:val="002F5D85"/>
    <w:rsid w:val="002F5DBC"/>
    <w:rsid w:val="002F5DE7"/>
    <w:rsid w:val="002F5E03"/>
    <w:rsid w:val="002F5E08"/>
    <w:rsid w:val="002F5E0F"/>
    <w:rsid w:val="002F5E26"/>
    <w:rsid w:val="002F5E66"/>
    <w:rsid w:val="002F5E6D"/>
    <w:rsid w:val="002F5E9F"/>
    <w:rsid w:val="002F5F1C"/>
    <w:rsid w:val="002F5F45"/>
    <w:rsid w:val="002F5F49"/>
    <w:rsid w:val="002F5F7F"/>
    <w:rsid w:val="002F5FC0"/>
    <w:rsid w:val="002F5FC3"/>
    <w:rsid w:val="002F5FE2"/>
    <w:rsid w:val="002F5FE7"/>
    <w:rsid w:val="002F604A"/>
    <w:rsid w:val="002F605D"/>
    <w:rsid w:val="002F6061"/>
    <w:rsid w:val="002F60B2"/>
    <w:rsid w:val="002F612D"/>
    <w:rsid w:val="002F6146"/>
    <w:rsid w:val="002F6159"/>
    <w:rsid w:val="002F617A"/>
    <w:rsid w:val="002F61A5"/>
    <w:rsid w:val="002F61A6"/>
    <w:rsid w:val="002F61E4"/>
    <w:rsid w:val="002F620F"/>
    <w:rsid w:val="002F623A"/>
    <w:rsid w:val="002F6290"/>
    <w:rsid w:val="002F6295"/>
    <w:rsid w:val="002F62BC"/>
    <w:rsid w:val="002F62F5"/>
    <w:rsid w:val="002F62F7"/>
    <w:rsid w:val="002F6320"/>
    <w:rsid w:val="002F6337"/>
    <w:rsid w:val="002F6339"/>
    <w:rsid w:val="002F6348"/>
    <w:rsid w:val="002F636F"/>
    <w:rsid w:val="002F638D"/>
    <w:rsid w:val="002F6392"/>
    <w:rsid w:val="002F639C"/>
    <w:rsid w:val="002F63EA"/>
    <w:rsid w:val="002F63F6"/>
    <w:rsid w:val="002F640F"/>
    <w:rsid w:val="002F6411"/>
    <w:rsid w:val="002F641A"/>
    <w:rsid w:val="002F64F0"/>
    <w:rsid w:val="002F6563"/>
    <w:rsid w:val="002F659C"/>
    <w:rsid w:val="002F65BC"/>
    <w:rsid w:val="002F65FB"/>
    <w:rsid w:val="002F6612"/>
    <w:rsid w:val="002F6632"/>
    <w:rsid w:val="002F6649"/>
    <w:rsid w:val="002F6657"/>
    <w:rsid w:val="002F6688"/>
    <w:rsid w:val="002F66D9"/>
    <w:rsid w:val="002F66E2"/>
    <w:rsid w:val="002F6710"/>
    <w:rsid w:val="002F672E"/>
    <w:rsid w:val="002F6750"/>
    <w:rsid w:val="002F6759"/>
    <w:rsid w:val="002F6768"/>
    <w:rsid w:val="002F676E"/>
    <w:rsid w:val="002F6796"/>
    <w:rsid w:val="002F6797"/>
    <w:rsid w:val="002F67B4"/>
    <w:rsid w:val="002F67BE"/>
    <w:rsid w:val="002F67D6"/>
    <w:rsid w:val="002F67E2"/>
    <w:rsid w:val="002F6810"/>
    <w:rsid w:val="002F682B"/>
    <w:rsid w:val="002F6845"/>
    <w:rsid w:val="002F6854"/>
    <w:rsid w:val="002F6875"/>
    <w:rsid w:val="002F68A3"/>
    <w:rsid w:val="002F68C1"/>
    <w:rsid w:val="002F68F7"/>
    <w:rsid w:val="002F6904"/>
    <w:rsid w:val="002F6924"/>
    <w:rsid w:val="002F693F"/>
    <w:rsid w:val="002F69D0"/>
    <w:rsid w:val="002F69E7"/>
    <w:rsid w:val="002F6A11"/>
    <w:rsid w:val="002F6A95"/>
    <w:rsid w:val="002F6ADC"/>
    <w:rsid w:val="002F6B30"/>
    <w:rsid w:val="002F6B41"/>
    <w:rsid w:val="002F6B6E"/>
    <w:rsid w:val="002F6B8E"/>
    <w:rsid w:val="002F6BAD"/>
    <w:rsid w:val="002F6BC5"/>
    <w:rsid w:val="002F6C7D"/>
    <w:rsid w:val="002F6C82"/>
    <w:rsid w:val="002F6CBF"/>
    <w:rsid w:val="002F6CC8"/>
    <w:rsid w:val="002F6CD9"/>
    <w:rsid w:val="002F6CF5"/>
    <w:rsid w:val="002F6D55"/>
    <w:rsid w:val="002F6D5F"/>
    <w:rsid w:val="002F6D73"/>
    <w:rsid w:val="002F6D83"/>
    <w:rsid w:val="002F6D99"/>
    <w:rsid w:val="002F6D9A"/>
    <w:rsid w:val="002F6DC6"/>
    <w:rsid w:val="002F6DF2"/>
    <w:rsid w:val="002F6E27"/>
    <w:rsid w:val="002F6E51"/>
    <w:rsid w:val="002F6E82"/>
    <w:rsid w:val="002F6EAB"/>
    <w:rsid w:val="002F6EB6"/>
    <w:rsid w:val="002F6EF5"/>
    <w:rsid w:val="002F6F97"/>
    <w:rsid w:val="002F6FCC"/>
    <w:rsid w:val="002F6FE2"/>
    <w:rsid w:val="002F6FFD"/>
    <w:rsid w:val="002F7053"/>
    <w:rsid w:val="002F70C6"/>
    <w:rsid w:val="002F7130"/>
    <w:rsid w:val="002F714D"/>
    <w:rsid w:val="002F7195"/>
    <w:rsid w:val="002F719F"/>
    <w:rsid w:val="002F71A9"/>
    <w:rsid w:val="002F71EB"/>
    <w:rsid w:val="002F71F4"/>
    <w:rsid w:val="002F71FC"/>
    <w:rsid w:val="002F7256"/>
    <w:rsid w:val="002F72A1"/>
    <w:rsid w:val="002F72CC"/>
    <w:rsid w:val="002F72DE"/>
    <w:rsid w:val="002F735B"/>
    <w:rsid w:val="002F7368"/>
    <w:rsid w:val="002F73D7"/>
    <w:rsid w:val="002F73DF"/>
    <w:rsid w:val="002F7409"/>
    <w:rsid w:val="002F743F"/>
    <w:rsid w:val="002F7444"/>
    <w:rsid w:val="002F74AC"/>
    <w:rsid w:val="002F7522"/>
    <w:rsid w:val="002F752C"/>
    <w:rsid w:val="002F759A"/>
    <w:rsid w:val="002F75BE"/>
    <w:rsid w:val="002F75C3"/>
    <w:rsid w:val="002F75DD"/>
    <w:rsid w:val="002F75F7"/>
    <w:rsid w:val="002F7600"/>
    <w:rsid w:val="002F7601"/>
    <w:rsid w:val="002F762D"/>
    <w:rsid w:val="002F7637"/>
    <w:rsid w:val="002F763C"/>
    <w:rsid w:val="002F7642"/>
    <w:rsid w:val="002F7672"/>
    <w:rsid w:val="002F767B"/>
    <w:rsid w:val="002F76A1"/>
    <w:rsid w:val="002F7716"/>
    <w:rsid w:val="002F7745"/>
    <w:rsid w:val="002F777E"/>
    <w:rsid w:val="002F77C1"/>
    <w:rsid w:val="002F77D7"/>
    <w:rsid w:val="002F77FB"/>
    <w:rsid w:val="002F7816"/>
    <w:rsid w:val="002F781C"/>
    <w:rsid w:val="002F782A"/>
    <w:rsid w:val="002F7842"/>
    <w:rsid w:val="002F7853"/>
    <w:rsid w:val="002F7884"/>
    <w:rsid w:val="002F7892"/>
    <w:rsid w:val="002F78A9"/>
    <w:rsid w:val="002F78C2"/>
    <w:rsid w:val="002F794B"/>
    <w:rsid w:val="002F797E"/>
    <w:rsid w:val="002F7984"/>
    <w:rsid w:val="002F7A30"/>
    <w:rsid w:val="002F7A53"/>
    <w:rsid w:val="002F7A75"/>
    <w:rsid w:val="002F7A8E"/>
    <w:rsid w:val="002F7A9D"/>
    <w:rsid w:val="002F7AC6"/>
    <w:rsid w:val="002F7B05"/>
    <w:rsid w:val="002F7B17"/>
    <w:rsid w:val="002F7B7D"/>
    <w:rsid w:val="002F7BA0"/>
    <w:rsid w:val="002F7BC6"/>
    <w:rsid w:val="002F7C12"/>
    <w:rsid w:val="002F7C28"/>
    <w:rsid w:val="002F7C61"/>
    <w:rsid w:val="002F7C79"/>
    <w:rsid w:val="002F7C8A"/>
    <w:rsid w:val="002F7CD9"/>
    <w:rsid w:val="002F7CDC"/>
    <w:rsid w:val="002F7D54"/>
    <w:rsid w:val="002F7D6D"/>
    <w:rsid w:val="002F7D79"/>
    <w:rsid w:val="002F7DAF"/>
    <w:rsid w:val="002F7DBE"/>
    <w:rsid w:val="002F7E41"/>
    <w:rsid w:val="002F7E46"/>
    <w:rsid w:val="002F7E4B"/>
    <w:rsid w:val="002F7E61"/>
    <w:rsid w:val="002F7E71"/>
    <w:rsid w:val="002F7EDE"/>
    <w:rsid w:val="002F7EEE"/>
    <w:rsid w:val="002F7F1D"/>
    <w:rsid w:val="002F7F4D"/>
    <w:rsid w:val="002F7FD2"/>
    <w:rsid w:val="002F7FD7"/>
    <w:rsid w:val="002F7FFB"/>
    <w:rsid w:val="00300020"/>
    <w:rsid w:val="00300072"/>
    <w:rsid w:val="003000D8"/>
    <w:rsid w:val="003000DA"/>
    <w:rsid w:val="003000E7"/>
    <w:rsid w:val="003000F1"/>
    <w:rsid w:val="00300123"/>
    <w:rsid w:val="00300136"/>
    <w:rsid w:val="00300156"/>
    <w:rsid w:val="00300159"/>
    <w:rsid w:val="00300164"/>
    <w:rsid w:val="003001C9"/>
    <w:rsid w:val="003001D5"/>
    <w:rsid w:val="003001D7"/>
    <w:rsid w:val="0030021A"/>
    <w:rsid w:val="0030021D"/>
    <w:rsid w:val="003002EE"/>
    <w:rsid w:val="00300303"/>
    <w:rsid w:val="00300339"/>
    <w:rsid w:val="003003B0"/>
    <w:rsid w:val="00300421"/>
    <w:rsid w:val="00300428"/>
    <w:rsid w:val="0030044A"/>
    <w:rsid w:val="00300492"/>
    <w:rsid w:val="0030049C"/>
    <w:rsid w:val="003004A0"/>
    <w:rsid w:val="003004E2"/>
    <w:rsid w:val="003004F1"/>
    <w:rsid w:val="003005A8"/>
    <w:rsid w:val="003005B1"/>
    <w:rsid w:val="003005CD"/>
    <w:rsid w:val="0030062E"/>
    <w:rsid w:val="00300677"/>
    <w:rsid w:val="003006CF"/>
    <w:rsid w:val="0030071C"/>
    <w:rsid w:val="0030071E"/>
    <w:rsid w:val="00300768"/>
    <w:rsid w:val="0030077A"/>
    <w:rsid w:val="00300785"/>
    <w:rsid w:val="003007B2"/>
    <w:rsid w:val="003007BA"/>
    <w:rsid w:val="00300821"/>
    <w:rsid w:val="00300835"/>
    <w:rsid w:val="0030083A"/>
    <w:rsid w:val="0030086B"/>
    <w:rsid w:val="00300886"/>
    <w:rsid w:val="003008E9"/>
    <w:rsid w:val="00300900"/>
    <w:rsid w:val="00300933"/>
    <w:rsid w:val="0030096A"/>
    <w:rsid w:val="0030097A"/>
    <w:rsid w:val="00300981"/>
    <w:rsid w:val="003009BC"/>
    <w:rsid w:val="003009DB"/>
    <w:rsid w:val="003009DC"/>
    <w:rsid w:val="00300AA6"/>
    <w:rsid w:val="00300AF8"/>
    <w:rsid w:val="00300AFA"/>
    <w:rsid w:val="00300B13"/>
    <w:rsid w:val="00300B34"/>
    <w:rsid w:val="00300B66"/>
    <w:rsid w:val="00300B72"/>
    <w:rsid w:val="00300B87"/>
    <w:rsid w:val="00300BD4"/>
    <w:rsid w:val="00300BDA"/>
    <w:rsid w:val="00300C27"/>
    <w:rsid w:val="00300C8C"/>
    <w:rsid w:val="00300CA5"/>
    <w:rsid w:val="00300CB1"/>
    <w:rsid w:val="00300CCC"/>
    <w:rsid w:val="00300CE5"/>
    <w:rsid w:val="00300D0B"/>
    <w:rsid w:val="00300D61"/>
    <w:rsid w:val="00300D70"/>
    <w:rsid w:val="00300D7E"/>
    <w:rsid w:val="00300D9D"/>
    <w:rsid w:val="00300DA2"/>
    <w:rsid w:val="00300DD6"/>
    <w:rsid w:val="00300E10"/>
    <w:rsid w:val="00300E21"/>
    <w:rsid w:val="00300E55"/>
    <w:rsid w:val="00300E82"/>
    <w:rsid w:val="00300ED5"/>
    <w:rsid w:val="00300EE9"/>
    <w:rsid w:val="00300F18"/>
    <w:rsid w:val="00300F24"/>
    <w:rsid w:val="00300F43"/>
    <w:rsid w:val="00300F46"/>
    <w:rsid w:val="00300F76"/>
    <w:rsid w:val="00300FD6"/>
    <w:rsid w:val="00300FE3"/>
    <w:rsid w:val="00300FE9"/>
    <w:rsid w:val="00301017"/>
    <w:rsid w:val="00301018"/>
    <w:rsid w:val="00301036"/>
    <w:rsid w:val="003010B1"/>
    <w:rsid w:val="003010D6"/>
    <w:rsid w:val="00301103"/>
    <w:rsid w:val="00301118"/>
    <w:rsid w:val="0030112C"/>
    <w:rsid w:val="00301141"/>
    <w:rsid w:val="0030115B"/>
    <w:rsid w:val="00301169"/>
    <w:rsid w:val="00301188"/>
    <w:rsid w:val="003011FF"/>
    <w:rsid w:val="00301254"/>
    <w:rsid w:val="0030125E"/>
    <w:rsid w:val="00301277"/>
    <w:rsid w:val="0030128C"/>
    <w:rsid w:val="003012DB"/>
    <w:rsid w:val="003012DC"/>
    <w:rsid w:val="003012E5"/>
    <w:rsid w:val="00301309"/>
    <w:rsid w:val="0030134B"/>
    <w:rsid w:val="0030135A"/>
    <w:rsid w:val="00301369"/>
    <w:rsid w:val="0030136E"/>
    <w:rsid w:val="00301379"/>
    <w:rsid w:val="0030137F"/>
    <w:rsid w:val="0030139B"/>
    <w:rsid w:val="003013BC"/>
    <w:rsid w:val="003013E1"/>
    <w:rsid w:val="00301413"/>
    <w:rsid w:val="00301414"/>
    <w:rsid w:val="00301454"/>
    <w:rsid w:val="003014DD"/>
    <w:rsid w:val="00301504"/>
    <w:rsid w:val="0030150B"/>
    <w:rsid w:val="00301542"/>
    <w:rsid w:val="00301554"/>
    <w:rsid w:val="0030157D"/>
    <w:rsid w:val="003015CB"/>
    <w:rsid w:val="00301617"/>
    <w:rsid w:val="0030163A"/>
    <w:rsid w:val="00301647"/>
    <w:rsid w:val="0030166A"/>
    <w:rsid w:val="00301680"/>
    <w:rsid w:val="00301698"/>
    <w:rsid w:val="003016DF"/>
    <w:rsid w:val="003016F0"/>
    <w:rsid w:val="003016F1"/>
    <w:rsid w:val="003016FC"/>
    <w:rsid w:val="00301702"/>
    <w:rsid w:val="003017CB"/>
    <w:rsid w:val="003017CD"/>
    <w:rsid w:val="003017F9"/>
    <w:rsid w:val="003017FF"/>
    <w:rsid w:val="00301806"/>
    <w:rsid w:val="0030186B"/>
    <w:rsid w:val="003018B4"/>
    <w:rsid w:val="003018D7"/>
    <w:rsid w:val="003018F0"/>
    <w:rsid w:val="00301905"/>
    <w:rsid w:val="00301906"/>
    <w:rsid w:val="00301962"/>
    <w:rsid w:val="00301993"/>
    <w:rsid w:val="0030199C"/>
    <w:rsid w:val="003019CC"/>
    <w:rsid w:val="00301A26"/>
    <w:rsid w:val="00301A38"/>
    <w:rsid w:val="00301A7A"/>
    <w:rsid w:val="00301AB0"/>
    <w:rsid w:val="00301AD5"/>
    <w:rsid w:val="00301ADB"/>
    <w:rsid w:val="00301B75"/>
    <w:rsid w:val="00301BA8"/>
    <w:rsid w:val="00301C35"/>
    <w:rsid w:val="00301C3B"/>
    <w:rsid w:val="00301C43"/>
    <w:rsid w:val="00301C5C"/>
    <w:rsid w:val="00301C81"/>
    <w:rsid w:val="00301C91"/>
    <w:rsid w:val="00301CB5"/>
    <w:rsid w:val="00301D0B"/>
    <w:rsid w:val="00301D2A"/>
    <w:rsid w:val="00301D8C"/>
    <w:rsid w:val="00301DBB"/>
    <w:rsid w:val="00301E15"/>
    <w:rsid w:val="00301E26"/>
    <w:rsid w:val="00301E34"/>
    <w:rsid w:val="00301E3D"/>
    <w:rsid w:val="00301E7F"/>
    <w:rsid w:val="00301E88"/>
    <w:rsid w:val="00301EE0"/>
    <w:rsid w:val="00301EE8"/>
    <w:rsid w:val="00301EEF"/>
    <w:rsid w:val="00301F0A"/>
    <w:rsid w:val="00301F19"/>
    <w:rsid w:val="00301F1F"/>
    <w:rsid w:val="00301F40"/>
    <w:rsid w:val="00301F42"/>
    <w:rsid w:val="00301FAC"/>
    <w:rsid w:val="00301FCF"/>
    <w:rsid w:val="00302004"/>
    <w:rsid w:val="00302023"/>
    <w:rsid w:val="00302043"/>
    <w:rsid w:val="00302082"/>
    <w:rsid w:val="003020BD"/>
    <w:rsid w:val="003020C2"/>
    <w:rsid w:val="003020DB"/>
    <w:rsid w:val="003020EF"/>
    <w:rsid w:val="003020F1"/>
    <w:rsid w:val="0030210C"/>
    <w:rsid w:val="00302110"/>
    <w:rsid w:val="0030211B"/>
    <w:rsid w:val="0030211D"/>
    <w:rsid w:val="00302141"/>
    <w:rsid w:val="0030215F"/>
    <w:rsid w:val="003021DA"/>
    <w:rsid w:val="003021DF"/>
    <w:rsid w:val="00302204"/>
    <w:rsid w:val="00302228"/>
    <w:rsid w:val="0030224C"/>
    <w:rsid w:val="00302258"/>
    <w:rsid w:val="00302268"/>
    <w:rsid w:val="003022A5"/>
    <w:rsid w:val="0030232C"/>
    <w:rsid w:val="00302375"/>
    <w:rsid w:val="003023C4"/>
    <w:rsid w:val="0030240F"/>
    <w:rsid w:val="0030241D"/>
    <w:rsid w:val="0030245F"/>
    <w:rsid w:val="0030247C"/>
    <w:rsid w:val="00302498"/>
    <w:rsid w:val="003024A9"/>
    <w:rsid w:val="003024AD"/>
    <w:rsid w:val="003024E9"/>
    <w:rsid w:val="00302509"/>
    <w:rsid w:val="00302579"/>
    <w:rsid w:val="003025BA"/>
    <w:rsid w:val="00302640"/>
    <w:rsid w:val="00302653"/>
    <w:rsid w:val="00302685"/>
    <w:rsid w:val="003026ED"/>
    <w:rsid w:val="0030271C"/>
    <w:rsid w:val="00302791"/>
    <w:rsid w:val="003027B6"/>
    <w:rsid w:val="003027D0"/>
    <w:rsid w:val="00302826"/>
    <w:rsid w:val="00302828"/>
    <w:rsid w:val="0030283F"/>
    <w:rsid w:val="00302840"/>
    <w:rsid w:val="00302876"/>
    <w:rsid w:val="0030289F"/>
    <w:rsid w:val="003028C0"/>
    <w:rsid w:val="003028C2"/>
    <w:rsid w:val="003028CB"/>
    <w:rsid w:val="003028E7"/>
    <w:rsid w:val="003028F4"/>
    <w:rsid w:val="00302906"/>
    <w:rsid w:val="00302914"/>
    <w:rsid w:val="0030292E"/>
    <w:rsid w:val="0030294B"/>
    <w:rsid w:val="0030294C"/>
    <w:rsid w:val="00302961"/>
    <w:rsid w:val="00302967"/>
    <w:rsid w:val="0030296F"/>
    <w:rsid w:val="00302978"/>
    <w:rsid w:val="003029D4"/>
    <w:rsid w:val="003029F6"/>
    <w:rsid w:val="00302A04"/>
    <w:rsid w:val="00302A12"/>
    <w:rsid w:val="00302A65"/>
    <w:rsid w:val="00302A77"/>
    <w:rsid w:val="00302A8A"/>
    <w:rsid w:val="00302AA5"/>
    <w:rsid w:val="00302B34"/>
    <w:rsid w:val="00302B38"/>
    <w:rsid w:val="00302B43"/>
    <w:rsid w:val="00302B5E"/>
    <w:rsid w:val="00302B5F"/>
    <w:rsid w:val="00302B9F"/>
    <w:rsid w:val="00302BDB"/>
    <w:rsid w:val="00302C11"/>
    <w:rsid w:val="00302C31"/>
    <w:rsid w:val="00302C3E"/>
    <w:rsid w:val="00302C4B"/>
    <w:rsid w:val="00302C5B"/>
    <w:rsid w:val="00302C7B"/>
    <w:rsid w:val="00302C91"/>
    <w:rsid w:val="00302CAC"/>
    <w:rsid w:val="00302CDB"/>
    <w:rsid w:val="00302D18"/>
    <w:rsid w:val="00302D1D"/>
    <w:rsid w:val="00302D21"/>
    <w:rsid w:val="00302DD8"/>
    <w:rsid w:val="00302DEE"/>
    <w:rsid w:val="00302E54"/>
    <w:rsid w:val="00302E81"/>
    <w:rsid w:val="00302E82"/>
    <w:rsid w:val="00302E99"/>
    <w:rsid w:val="00302EC7"/>
    <w:rsid w:val="00302F60"/>
    <w:rsid w:val="00302F96"/>
    <w:rsid w:val="00302FA7"/>
    <w:rsid w:val="00303013"/>
    <w:rsid w:val="00303043"/>
    <w:rsid w:val="00303070"/>
    <w:rsid w:val="003030AD"/>
    <w:rsid w:val="003030B5"/>
    <w:rsid w:val="003030D2"/>
    <w:rsid w:val="003030EF"/>
    <w:rsid w:val="0030310D"/>
    <w:rsid w:val="00303122"/>
    <w:rsid w:val="00303126"/>
    <w:rsid w:val="00303164"/>
    <w:rsid w:val="00303175"/>
    <w:rsid w:val="0030318E"/>
    <w:rsid w:val="003031A0"/>
    <w:rsid w:val="003031FC"/>
    <w:rsid w:val="0030322A"/>
    <w:rsid w:val="0030323A"/>
    <w:rsid w:val="0030323C"/>
    <w:rsid w:val="00303258"/>
    <w:rsid w:val="00303266"/>
    <w:rsid w:val="003032F9"/>
    <w:rsid w:val="00303390"/>
    <w:rsid w:val="003033A9"/>
    <w:rsid w:val="00303415"/>
    <w:rsid w:val="0030344E"/>
    <w:rsid w:val="00303470"/>
    <w:rsid w:val="0030349D"/>
    <w:rsid w:val="003034AB"/>
    <w:rsid w:val="003034D1"/>
    <w:rsid w:val="003034F9"/>
    <w:rsid w:val="00303532"/>
    <w:rsid w:val="0030353A"/>
    <w:rsid w:val="0030362E"/>
    <w:rsid w:val="00303638"/>
    <w:rsid w:val="00303678"/>
    <w:rsid w:val="0030367A"/>
    <w:rsid w:val="003036BA"/>
    <w:rsid w:val="003036CA"/>
    <w:rsid w:val="003036F5"/>
    <w:rsid w:val="00303734"/>
    <w:rsid w:val="00303751"/>
    <w:rsid w:val="0030377D"/>
    <w:rsid w:val="00303796"/>
    <w:rsid w:val="003037AF"/>
    <w:rsid w:val="003037BA"/>
    <w:rsid w:val="00303838"/>
    <w:rsid w:val="0030385E"/>
    <w:rsid w:val="0030389A"/>
    <w:rsid w:val="003038B3"/>
    <w:rsid w:val="003038CA"/>
    <w:rsid w:val="0030391D"/>
    <w:rsid w:val="00303926"/>
    <w:rsid w:val="0030392E"/>
    <w:rsid w:val="00303987"/>
    <w:rsid w:val="003039B9"/>
    <w:rsid w:val="003039BB"/>
    <w:rsid w:val="003039C7"/>
    <w:rsid w:val="003039F2"/>
    <w:rsid w:val="00303A0A"/>
    <w:rsid w:val="00303A37"/>
    <w:rsid w:val="00303A3F"/>
    <w:rsid w:val="00303A74"/>
    <w:rsid w:val="00303A9A"/>
    <w:rsid w:val="00303AF2"/>
    <w:rsid w:val="00303B4C"/>
    <w:rsid w:val="00303B93"/>
    <w:rsid w:val="00303BDE"/>
    <w:rsid w:val="00303C87"/>
    <w:rsid w:val="00303C94"/>
    <w:rsid w:val="00303C99"/>
    <w:rsid w:val="00303CDF"/>
    <w:rsid w:val="00303DA7"/>
    <w:rsid w:val="00303DC8"/>
    <w:rsid w:val="00303DCE"/>
    <w:rsid w:val="00303DE6"/>
    <w:rsid w:val="00303DE9"/>
    <w:rsid w:val="00303E15"/>
    <w:rsid w:val="00303E4E"/>
    <w:rsid w:val="00303ECE"/>
    <w:rsid w:val="00303ED7"/>
    <w:rsid w:val="00303F26"/>
    <w:rsid w:val="00303F5D"/>
    <w:rsid w:val="00303FD6"/>
    <w:rsid w:val="00303FF8"/>
    <w:rsid w:val="00303FFE"/>
    <w:rsid w:val="00304009"/>
    <w:rsid w:val="0030403A"/>
    <w:rsid w:val="0030403B"/>
    <w:rsid w:val="00304040"/>
    <w:rsid w:val="00304062"/>
    <w:rsid w:val="003040AA"/>
    <w:rsid w:val="003040C0"/>
    <w:rsid w:val="003040C8"/>
    <w:rsid w:val="003040E0"/>
    <w:rsid w:val="0030410B"/>
    <w:rsid w:val="0030410C"/>
    <w:rsid w:val="00304114"/>
    <w:rsid w:val="00304149"/>
    <w:rsid w:val="003041C9"/>
    <w:rsid w:val="003041FE"/>
    <w:rsid w:val="00304216"/>
    <w:rsid w:val="0030423A"/>
    <w:rsid w:val="00304262"/>
    <w:rsid w:val="00304268"/>
    <w:rsid w:val="00304292"/>
    <w:rsid w:val="003042A1"/>
    <w:rsid w:val="003042E3"/>
    <w:rsid w:val="00304309"/>
    <w:rsid w:val="00304389"/>
    <w:rsid w:val="00304394"/>
    <w:rsid w:val="003043C5"/>
    <w:rsid w:val="003043CD"/>
    <w:rsid w:val="003043D5"/>
    <w:rsid w:val="003043FD"/>
    <w:rsid w:val="0030440A"/>
    <w:rsid w:val="0030449D"/>
    <w:rsid w:val="003044CB"/>
    <w:rsid w:val="003044D0"/>
    <w:rsid w:val="003044DF"/>
    <w:rsid w:val="003044EC"/>
    <w:rsid w:val="00304502"/>
    <w:rsid w:val="0030450B"/>
    <w:rsid w:val="00304529"/>
    <w:rsid w:val="0030452A"/>
    <w:rsid w:val="00304533"/>
    <w:rsid w:val="00304536"/>
    <w:rsid w:val="0030453B"/>
    <w:rsid w:val="00304551"/>
    <w:rsid w:val="0030457F"/>
    <w:rsid w:val="0030458B"/>
    <w:rsid w:val="003045D3"/>
    <w:rsid w:val="003045E5"/>
    <w:rsid w:val="003045FF"/>
    <w:rsid w:val="00304644"/>
    <w:rsid w:val="0030469A"/>
    <w:rsid w:val="003046D5"/>
    <w:rsid w:val="003046DA"/>
    <w:rsid w:val="003046ED"/>
    <w:rsid w:val="00304738"/>
    <w:rsid w:val="00304757"/>
    <w:rsid w:val="0030477B"/>
    <w:rsid w:val="0030478E"/>
    <w:rsid w:val="003047B3"/>
    <w:rsid w:val="003047BB"/>
    <w:rsid w:val="003047C4"/>
    <w:rsid w:val="00304802"/>
    <w:rsid w:val="00304838"/>
    <w:rsid w:val="0030483A"/>
    <w:rsid w:val="0030483F"/>
    <w:rsid w:val="00304849"/>
    <w:rsid w:val="0030484C"/>
    <w:rsid w:val="003048AC"/>
    <w:rsid w:val="003048BD"/>
    <w:rsid w:val="00304957"/>
    <w:rsid w:val="0030495B"/>
    <w:rsid w:val="0030495C"/>
    <w:rsid w:val="00304990"/>
    <w:rsid w:val="0030499C"/>
    <w:rsid w:val="00304A13"/>
    <w:rsid w:val="00304A36"/>
    <w:rsid w:val="00304A39"/>
    <w:rsid w:val="00304A44"/>
    <w:rsid w:val="00304A50"/>
    <w:rsid w:val="00304A59"/>
    <w:rsid w:val="00304A87"/>
    <w:rsid w:val="00304AF2"/>
    <w:rsid w:val="00304AFC"/>
    <w:rsid w:val="00304AFE"/>
    <w:rsid w:val="00304B07"/>
    <w:rsid w:val="00304B1C"/>
    <w:rsid w:val="00304B24"/>
    <w:rsid w:val="00304B27"/>
    <w:rsid w:val="00304B2F"/>
    <w:rsid w:val="00304B42"/>
    <w:rsid w:val="00304B75"/>
    <w:rsid w:val="00304BC2"/>
    <w:rsid w:val="00304BCD"/>
    <w:rsid w:val="00304BF2"/>
    <w:rsid w:val="00304C17"/>
    <w:rsid w:val="00304C20"/>
    <w:rsid w:val="00304C23"/>
    <w:rsid w:val="00304C6D"/>
    <w:rsid w:val="00304C6E"/>
    <w:rsid w:val="00304CE4"/>
    <w:rsid w:val="00304CE5"/>
    <w:rsid w:val="00304D19"/>
    <w:rsid w:val="00304D3A"/>
    <w:rsid w:val="00304D4D"/>
    <w:rsid w:val="00304D54"/>
    <w:rsid w:val="00304D61"/>
    <w:rsid w:val="00304E36"/>
    <w:rsid w:val="00304E64"/>
    <w:rsid w:val="00304E65"/>
    <w:rsid w:val="00304E79"/>
    <w:rsid w:val="00304E9E"/>
    <w:rsid w:val="00304EA2"/>
    <w:rsid w:val="00304EBB"/>
    <w:rsid w:val="00304F08"/>
    <w:rsid w:val="00304FD1"/>
    <w:rsid w:val="00304FFB"/>
    <w:rsid w:val="00305005"/>
    <w:rsid w:val="00305087"/>
    <w:rsid w:val="003050A5"/>
    <w:rsid w:val="003050B6"/>
    <w:rsid w:val="003050BC"/>
    <w:rsid w:val="00305141"/>
    <w:rsid w:val="00305161"/>
    <w:rsid w:val="0030518F"/>
    <w:rsid w:val="003051B6"/>
    <w:rsid w:val="003051C2"/>
    <w:rsid w:val="00305219"/>
    <w:rsid w:val="0030526B"/>
    <w:rsid w:val="00305284"/>
    <w:rsid w:val="0030528C"/>
    <w:rsid w:val="003052C8"/>
    <w:rsid w:val="0030530D"/>
    <w:rsid w:val="00305318"/>
    <w:rsid w:val="00305355"/>
    <w:rsid w:val="0030536B"/>
    <w:rsid w:val="0030537A"/>
    <w:rsid w:val="0030537B"/>
    <w:rsid w:val="0030537D"/>
    <w:rsid w:val="003053AA"/>
    <w:rsid w:val="003053BD"/>
    <w:rsid w:val="003053C8"/>
    <w:rsid w:val="00305422"/>
    <w:rsid w:val="00305426"/>
    <w:rsid w:val="0030543D"/>
    <w:rsid w:val="00305447"/>
    <w:rsid w:val="0030544A"/>
    <w:rsid w:val="0030547B"/>
    <w:rsid w:val="00305531"/>
    <w:rsid w:val="0030556A"/>
    <w:rsid w:val="00305588"/>
    <w:rsid w:val="0030558F"/>
    <w:rsid w:val="00305621"/>
    <w:rsid w:val="0030565A"/>
    <w:rsid w:val="00305698"/>
    <w:rsid w:val="0030569C"/>
    <w:rsid w:val="003056AC"/>
    <w:rsid w:val="003056DE"/>
    <w:rsid w:val="00305724"/>
    <w:rsid w:val="00305775"/>
    <w:rsid w:val="00305794"/>
    <w:rsid w:val="003057AE"/>
    <w:rsid w:val="003057B1"/>
    <w:rsid w:val="003057CA"/>
    <w:rsid w:val="003057EE"/>
    <w:rsid w:val="00305815"/>
    <w:rsid w:val="00305850"/>
    <w:rsid w:val="00305870"/>
    <w:rsid w:val="0030587E"/>
    <w:rsid w:val="00305897"/>
    <w:rsid w:val="003058B8"/>
    <w:rsid w:val="003058DD"/>
    <w:rsid w:val="0030590A"/>
    <w:rsid w:val="00305952"/>
    <w:rsid w:val="003059AD"/>
    <w:rsid w:val="00305A06"/>
    <w:rsid w:val="00305A19"/>
    <w:rsid w:val="00305A41"/>
    <w:rsid w:val="00305A8B"/>
    <w:rsid w:val="00305AC0"/>
    <w:rsid w:val="00305B45"/>
    <w:rsid w:val="00305B4C"/>
    <w:rsid w:val="00305B89"/>
    <w:rsid w:val="00305B8D"/>
    <w:rsid w:val="00305BA3"/>
    <w:rsid w:val="00305C30"/>
    <w:rsid w:val="00305C85"/>
    <w:rsid w:val="00305C86"/>
    <w:rsid w:val="00305C92"/>
    <w:rsid w:val="00305CC2"/>
    <w:rsid w:val="00305CD5"/>
    <w:rsid w:val="00305D08"/>
    <w:rsid w:val="00305D50"/>
    <w:rsid w:val="00305D5A"/>
    <w:rsid w:val="00305D5E"/>
    <w:rsid w:val="00305D80"/>
    <w:rsid w:val="00305D8B"/>
    <w:rsid w:val="00305DCB"/>
    <w:rsid w:val="00305DDE"/>
    <w:rsid w:val="00305DEA"/>
    <w:rsid w:val="00305E8B"/>
    <w:rsid w:val="00305EBD"/>
    <w:rsid w:val="00305EE4"/>
    <w:rsid w:val="00305EFC"/>
    <w:rsid w:val="00305F64"/>
    <w:rsid w:val="00305F9B"/>
    <w:rsid w:val="00305FB2"/>
    <w:rsid w:val="00305FD5"/>
    <w:rsid w:val="00305FD9"/>
    <w:rsid w:val="00305FEA"/>
    <w:rsid w:val="00305FFC"/>
    <w:rsid w:val="00306004"/>
    <w:rsid w:val="00306020"/>
    <w:rsid w:val="00306024"/>
    <w:rsid w:val="0030604D"/>
    <w:rsid w:val="00306065"/>
    <w:rsid w:val="0030608C"/>
    <w:rsid w:val="0030609F"/>
    <w:rsid w:val="003060BF"/>
    <w:rsid w:val="003060DF"/>
    <w:rsid w:val="003060F8"/>
    <w:rsid w:val="00306107"/>
    <w:rsid w:val="00306140"/>
    <w:rsid w:val="00306153"/>
    <w:rsid w:val="0030617F"/>
    <w:rsid w:val="003061AB"/>
    <w:rsid w:val="003061D3"/>
    <w:rsid w:val="003061D8"/>
    <w:rsid w:val="003061E3"/>
    <w:rsid w:val="003061E7"/>
    <w:rsid w:val="00306224"/>
    <w:rsid w:val="00306284"/>
    <w:rsid w:val="0030632A"/>
    <w:rsid w:val="0030634E"/>
    <w:rsid w:val="0030635A"/>
    <w:rsid w:val="00306370"/>
    <w:rsid w:val="003063D0"/>
    <w:rsid w:val="003063D2"/>
    <w:rsid w:val="0030641C"/>
    <w:rsid w:val="00306497"/>
    <w:rsid w:val="003064A1"/>
    <w:rsid w:val="003064AA"/>
    <w:rsid w:val="003064C0"/>
    <w:rsid w:val="003064F1"/>
    <w:rsid w:val="00306545"/>
    <w:rsid w:val="003065BC"/>
    <w:rsid w:val="003065CC"/>
    <w:rsid w:val="003065DA"/>
    <w:rsid w:val="003065DB"/>
    <w:rsid w:val="003065E1"/>
    <w:rsid w:val="00306608"/>
    <w:rsid w:val="00306631"/>
    <w:rsid w:val="00306642"/>
    <w:rsid w:val="003066B1"/>
    <w:rsid w:val="003066D1"/>
    <w:rsid w:val="003066E9"/>
    <w:rsid w:val="0030670E"/>
    <w:rsid w:val="00306744"/>
    <w:rsid w:val="00306751"/>
    <w:rsid w:val="00306775"/>
    <w:rsid w:val="0030678D"/>
    <w:rsid w:val="003067ED"/>
    <w:rsid w:val="0030682F"/>
    <w:rsid w:val="00306862"/>
    <w:rsid w:val="0030687A"/>
    <w:rsid w:val="0030688D"/>
    <w:rsid w:val="003068D4"/>
    <w:rsid w:val="00306914"/>
    <w:rsid w:val="00306928"/>
    <w:rsid w:val="00306946"/>
    <w:rsid w:val="003069DB"/>
    <w:rsid w:val="003069DC"/>
    <w:rsid w:val="00306A15"/>
    <w:rsid w:val="00306B04"/>
    <w:rsid w:val="00306B16"/>
    <w:rsid w:val="00306B44"/>
    <w:rsid w:val="00306B4E"/>
    <w:rsid w:val="00306BA6"/>
    <w:rsid w:val="00306BC0"/>
    <w:rsid w:val="00306BE1"/>
    <w:rsid w:val="00306BF1"/>
    <w:rsid w:val="00306C07"/>
    <w:rsid w:val="00306C38"/>
    <w:rsid w:val="00306C6B"/>
    <w:rsid w:val="00306CC2"/>
    <w:rsid w:val="00306D01"/>
    <w:rsid w:val="00306D20"/>
    <w:rsid w:val="00306D32"/>
    <w:rsid w:val="00306D3D"/>
    <w:rsid w:val="00306D4A"/>
    <w:rsid w:val="00306D57"/>
    <w:rsid w:val="00306D80"/>
    <w:rsid w:val="00306D9C"/>
    <w:rsid w:val="00306DBF"/>
    <w:rsid w:val="00306DC4"/>
    <w:rsid w:val="00306E03"/>
    <w:rsid w:val="00306E07"/>
    <w:rsid w:val="00306E08"/>
    <w:rsid w:val="00306E16"/>
    <w:rsid w:val="00306E47"/>
    <w:rsid w:val="00306E7C"/>
    <w:rsid w:val="00306E80"/>
    <w:rsid w:val="00306E90"/>
    <w:rsid w:val="00306EDC"/>
    <w:rsid w:val="00306F26"/>
    <w:rsid w:val="00306F53"/>
    <w:rsid w:val="00306FD4"/>
    <w:rsid w:val="00306FEB"/>
    <w:rsid w:val="0030701F"/>
    <w:rsid w:val="00307083"/>
    <w:rsid w:val="0030708C"/>
    <w:rsid w:val="0030709C"/>
    <w:rsid w:val="003070DD"/>
    <w:rsid w:val="003070F3"/>
    <w:rsid w:val="003070F6"/>
    <w:rsid w:val="0030712C"/>
    <w:rsid w:val="00307138"/>
    <w:rsid w:val="00307194"/>
    <w:rsid w:val="003071C5"/>
    <w:rsid w:val="003071D3"/>
    <w:rsid w:val="003071F3"/>
    <w:rsid w:val="003071F5"/>
    <w:rsid w:val="003071FA"/>
    <w:rsid w:val="00307201"/>
    <w:rsid w:val="0030724C"/>
    <w:rsid w:val="00307275"/>
    <w:rsid w:val="00307276"/>
    <w:rsid w:val="0030727A"/>
    <w:rsid w:val="003072A0"/>
    <w:rsid w:val="00307316"/>
    <w:rsid w:val="0030734B"/>
    <w:rsid w:val="0030737A"/>
    <w:rsid w:val="0030737F"/>
    <w:rsid w:val="003073B1"/>
    <w:rsid w:val="003073BB"/>
    <w:rsid w:val="00307406"/>
    <w:rsid w:val="0030740C"/>
    <w:rsid w:val="00307410"/>
    <w:rsid w:val="00307486"/>
    <w:rsid w:val="003074D7"/>
    <w:rsid w:val="003074FF"/>
    <w:rsid w:val="00307514"/>
    <w:rsid w:val="00307559"/>
    <w:rsid w:val="00307583"/>
    <w:rsid w:val="00307586"/>
    <w:rsid w:val="003075A9"/>
    <w:rsid w:val="003075FC"/>
    <w:rsid w:val="00307691"/>
    <w:rsid w:val="003076B3"/>
    <w:rsid w:val="00307748"/>
    <w:rsid w:val="0030774E"/>
    <w:rsid w:val="0030775C"/>
    <w:rsid w:val="003077BD"/>
    <w:rsid w:val="003077C4"/>
    <w:rsid w:val="003077C8"/>
    <w:rsid w:val="003077D6"/>
    <w:rsid w:val="00307803"/>
    <w:rsid w:val="00307810"/>
    <w:rsid w:val="0030782E"/>
    <w:rsid w:val="0030785D"/>
    <w:rsid w:val="0030786E"/>
    <w:rsid w:val="003078A6"/>
    <w:rsid w:val="003078C0"/>
    <w:rsid w:val="0030790E"/>
    <w:rsid w:val="0030791D"/>
    <w:rsid w:val="00307950"/>
    <w:rsid w:val="00307955"/>
    <w:rsid w:val="00307958"/>
    <w:rsid w:val="0030796E"/>
    <w:rsid w:val="0030796F"/>
    <w:rsid w:val="00307982"/>
    <w:rsid w:val="00307986"/>
    <w:rsid w:val="00307991"/>
    <w:rsid w:val="003079F2"/>
    <w:rsid w:val="00307A00"/>
    <w:rsid w:val="00307A35"/>
    <w:rsid w:val="00307A7B"/>
    <w:rsid w:val="00307AAE"/>
    <w:rsid w:val="00307ABF"/>
    <w:rsid w:val="00307ADF"/>
    <w:rsid w:val="00307B1B"/>
    <w:rsid w:val="00307B36"/>
    <w:rsid w:val="00307B4C"/>
    <w:rsid w:val="00307B59"/>
    <w:rsid w:val="00307B5B"/>
    <w:rsid w:val="00307B76"/>
    <w:rsid w:val="00307B7A"/>
    <w:rsid w:val="00307B8B"/>
    <w:rsid w:val="00307B9F"/>
    <w:rsid w:val="00307BAF"/>
    <w:rsid w:val="00307BEE"/>
    <w:rsid w:val="00307C04"/>
    <w:rsid w:val="00307C42"/>
    <w:rsid w:val="00307C49"/>
    <w:rsid w:val="00307C76"/>
    <w:rsid w:val="00307CA8"/>
    <w:rsid w:val="00307CED"/>
    <w:rsid w:val="00307D03"/>
    <w:rsid w:val="00307D57"/>
    <w:rsid w:val="00307D6D"/>
    <w:rsid w:val="00307D81"/>
    <w:rsid w:val="00307D94"/>
    <w:rsid w:val="00307DA1"/>
    <w:rsid w:val="00307DAB"/>
    <w:rsid w:val="00307DD5"/>
    <w:rsid w:val="00307DE8"/>
    <w:rsid w:val="00307E06"/>
    <w:rsid w:val="00307E10"/>
    <w:rsid w:val="00307E26"/>
    <w:rsid w:val="00307E55"/>
    <w:rsid w:val="00307E93"/>
    <w:rsid w:val="00307ED2"/>
    <w:rsid w:val="00307ED3"/>
    <w:rsid w:val="00307F71"/>
    <w:rsid w:val="00307F8D"/>
    <w:rsid w:val="00307FA6"/>
    <w:rsid w:val="00307FBA"/>
    <w:rsid w:val="00310014"/>
    <w:rsid w:val="00310028"/>
    <w:rsid w:val="00310036"/>
    <w:rsid w:val="00310062"/>
    <w:rsid w:val="003100D1"/>
    <w:rsid w:val="003100DF"/>
    <w:rsid w:val="0031011B"/>
    <w:rsid w:val="00310145"/>
    <w:rsid w:val="0031015F"/>
    <w:rsid w:val="00310196"/>
    <w:rsid w:val="00310202"/>
    <w:rsid w:val="00310270"/>
    <w:rsid w:val="003102BD"/>
    <w:rsid w:val="003102DB"/>
    <w:rsid w:val="0031031F"/>
    <w:rsid w:val="00310348"/>
    <w:rsid w:val="0031034B"/>
    <w:rsid w:val="003103E3"/>
    <w:rsid w:val="003103EB"/>
    <w:rsid w:val="003103EE"/>
    <w:rsid w:val="0031042D"/>
    <w:rsid w:val="003104B0"/>
    <w:rsid w:val="003104CD"/>
    <w:rsid w:val="003104E1"/>
    <w:rsid w:val="00310515"/>
    <w:rsid w:val="00310525"/>
    <w:rsid w:val="00310536"/>
    <w:rsid w:val="00310542"/>
    <w:rsid w:val="003105BC"/>
    <w:rsid w:val="003105C8"/>
    <w:rsid w:val="003105CC"/>
    <w:rsid w:val="003105D9"/>
    <w:rsid w:val="003105DB"/>
    <w:rsid w:val="00310632"/>
    <w:rsid w:val="0031068E"/>
    <w:rsid w:val="00310697"/>
    <w:rsid w:val="003106CF"/>
    <w:rsid w:val="003106E2"/>
    <w:rsid w:val="003106ED"/>
    <w:rsid w:val="00310701"/>
    <w:rsid w:val="00310703"/>
    <w:rsid w:val="003107A6"/>
    <w:rsid w:val="003107DA"/>
    <w:rsid w:val="003107EE"/>
    <w:rsid w:val="003107F0"/>
    <w:rsid w:val="003107FF"/>
    <w:rsid w:val="00310884"/>
    <w:rsid w:val="0031088C"/>
    <w:rsid w:val="003108CC"/>
    <w:rsid w:val="003108FC"/>
    <w:rsid w:val="003109AD"/>
    <w:rsid w:val="003109B1"/>
    <w:rsid w:val="003109B9"/>
    <w:rsid w:val="003109C2"/>
    <w:rsid w:val="003109D0"/>
    <w:rsid w:val="00310A66"/>
    <w:rsid w:val="00310ABE"/>
    <w:rsid w:val="00310AD7"/>
    <w:rsid w:val="00310B07"/>
    <w:rsid w:val="00310B29"/>
    <w:rsid w:val="00310B2F"/>
    <w:rsid w:val="00310B3F"/>
    <w:rsid w:val="00310B7C"/>
    <w:rsid w:val="00310BC7"/>
    <w:rsid w:val="00310BD4"/>
    <w:rsid w:val="00310C24"/>
    <w:rsid w:val="00310C2B"/>
    <w:rsid w:val="00310C37"/>
    <w:rsid w:val="00310C71"/>
    <w:rsid w:val="00310C83"/>
    <w:rsid w:val="00310C87"/>
    <w:rsid w:val="00310C8B"/>
    <w:rsid w:val="00310CC1"/>
    <w:rsid w:val="00310D01"/>
    <w:rsid w:val="00310D1E"/>
    <w:rsid w:val="00310D21"/>
    <w:rsid w:val="00310D3C"/>
    <w:rsid w:val="00310D57"/>
    <w:rsid w:val="00310D98"/>
    <w:rsid w:val="00310D9B"/>
    <w:rsid w:val="00310DAC"/>
    <w:rsid w:val="00310DBC"/>
    <w:rsid w:val="00310DC0"/>
    <w:rsid w:val="00310DF7"/>
    <w:rsid w:val="00310E23"/>
    <w:rsid w:val="00310E54"/>
    <w:rsid w:val="00310E8D"/>
    <w:rsid w:val="00310EAA"/>
    <w:rsid w:val="00310EE8"/>
    <w:rsid w:val="00310F0B"/>
    <w:rsid w:val="00310F4D"/>
    <w:rsid w:val="00310F80"/>
    <w:rsid w:val="00310FA0"/>
    <w:rsid w:val="00310FAC"/>
    <w:rsid w:val="00310FF3"/>
    <w:rsid w:val="00310FFD"/>
    <w:rsid w:val="00311063"/>
    <w:rsid w:val="00311096"/>
    <w:rsid w:val="003110B2"/>
    <w:rsid w:val="003110C2"/>
    <w:rsid w:val="00311124"/>
    <w:rsid w:val="00311148"/>
    <w:rsid w:val="00311150"/>
    <w:rsid w:val="00311164"/>
    <w:rsid w:val="0031116B"/>
    <w:rsid w:val="0031117B"/>
    <w:rsid w:val="00311194"/>
    <w:rsid w:val="0031124B"/>
    <w:rsid w:val="00311251"/>
    <w:rsid w:val="003112B2"/>
    <w:rsid w:val="00311304"/>
    <w:rsid w:val="0031131A"/>
    <w:rsid w:val="0031131B"/>
    <w:rsid w:val="00311335"/>
    <w:rsid w:val="0031133E"/>
    <w:rsid w:val="00311346"/>
    <w:rsid w:val="00311368"/>
    <w:rsid w:val="00311380"/>
    <w:rsid w:val="003113DC"/>
    <w:rsid w:val="003113E1"/>
    <w:rsid w:val="003113F2"/>
    <w:rsid w:val="003113F5"/>
    <w:rsid w:val="003113FB"/>
    <w:rsid w:val="0031140E"/>
    <w:rsid w:val="00311487"/>
    <w:rsid w:val="0031149B"/>
    <w:rsid w:val="003114B9"/>
    <w:rsid w:val="003114DD"/>
    <w:rsid w:val="003114DE"/>
    <w:rsid w:val="003114FF"/>
    <w:rsid w:val="0031151A"/>
    <w:rsid w:val="00311537"/>
    <w:rsid w:val="00311556"/>
    <w:rsid w:val="00311557"/>
    <w:rsid w:val="0031156B"/>
    <w:rsid w:val="003115E9"/>
    <w:rsid w:val="00311606"/>
    <w:rsid w:val="00311645"/>
    <w:rsid w:val="00311675"/>
    <w:rsid w:val="00311692"/>
    <w:rsid w:val="00311698"/>
    <w:rsid w:val="003116A9"/>
    <w:rsid w:val="003116F0"/>
    <w:rsid w:val="00311717"/>
    <w:rsid w:val="0031175A"/>
    <w:rsid w:val="003117B5"/>
    <w:rsid w:val="003117BC"/>
    <w:rsid w:val="003117E0"/>
    <w:rsid w:val="003117E9"/>
    <w:rsid w:val="003117F9"/>
    <w:rsid w:val="003117FE"/>
    <w:rsid w:val="0031187F"/>
    <w:rsid w:val="00311891"/>
    <w:rsid w:val="003118B1"/>
    <w:rsid w:val="00311969"/>
    <w:rsid w:val="00311972"/>
    <w:rsid w:val="003119B7"/>
    <w:rsid w:val="003119B9"/>
    <w:rsid w:val="003119CB"/>
    <w:rsid w:val="003119F0"/>
    <w:rsid w:val="003119FE"/>
    <w:rsid w:val="00311A18"/>
    <w:rsid w:val="00311A1D"/>
    <w:rsid w:val="00311ABA"/>
    <w:rsid w:val="00311B00"/>
    <w:rsid w:val="00311B13"/>
    <w:rsid w:val="00311B21"/>
    <w:rsid w:val="00311B23"/>
    <w:rsid w:val="00311B49"/>
    <w:rsid w:val="00311B58"/>
    <w:rsid w:val="00311B71"/>
    <w:rsid w:val="00311BE7"/>
    <w:rsid w:val="00311BF3"/>
    <w:rsid w:val="00311BF4"/>
    <w:rsid w:val="00311BF8"/>
    <w:rsid w:val="00311C34"/>
    <w:rsid w:val="00311C67"/>
    <w:rsid w:val="00311C6D"/>
    <w:rsid w:val="00311C71"/>
    <w:rsid w:val="00311CB8"/>
    <w:rsid w:val="00311CCF"/>
    <w:rsid w:val="00311D11"/>
    <w:rsid w:val="00311D34"/>
    <w:rsid w:val="00311D69"/>
    <w:rsid w:val="00311D83"/>
    <w:rsid w:val="00311D9F"/>
    <w:rsid w:val="00311DB3"/>
    <w:rsid w:val="00311DBB"/>
    <w:rsid w:val="00311DE5"/>
    <w:rsid w:val="00311E09"/>
    <w:rsid w:val="00311E26"/>
    <w:rsid w:val="00311E43"/>
    <w:rsid w:val="00311E7A"/>
    <w:rsid w:val="00311EE7"/>
    <w:rsid w:val="00311F03"/>
    <w:rsid w:val="00311F24"/>
    <w:rsid w:val="00311F71"/>
    <w:rsid w:val="00311F80"/>
    <w:rsid w:val="00311F9D"/>
    <w:rsid w:val="00311FD7"/>
    <w:rsid w:val="00311FF5"/>
    <w:rsid w:val="00312004"/>
    <w:rsid w:val="0031200B"/>
    <w:rsid w:val="003120B2"/>
    <w:rsid w:val="003120B7"/>
    <w:rsid w:val="003120C6"/>
    <w:rsid w:val="003120E6"/>
    <w:rsid w:val="003120EB"/>
    <w:rsid w:val="00312125"/>
    <w:rsid w:val="00312132"/>
    <w:rsid w:val="00312164"/>
    <w:rsid w:val="003121B3"/>
    <w:rsid w:val="003121B6"/>
    <w:rsid w:val="003121BA"/>
    <w:rsid w:val="003121C9"/>
    <w:rsid w:val="003121D5"/>
    <w:rsid w:val="00312207"/>
    <w:rsid w:val="0031228C"/>
    <w:rsid w:val="00312290"/>
    <w:rsid w:val="003123B9"/>
    <w:rsid w:val="003123BF"/>
    <w:rsid w:val="003123DA"/>
    <w:rsid w:val="003123E7"/>
    <w:rsid w:val="0031247D"/>
    <w:rsid w:val="003124DD"/>
    <w:rsid w:val="003124FE"/>
    <w:rsid w:val="0031252D"/>
    <w:rsid w:val="00312540"/>
    <w:rsid w:val="00312580"/>
    <w:rsid w:val="003125EF"/>
    <w:rsid w:val="00312644"/>
    <w:rsid w:val="00312650"/>
    <w:rsid w:val="0031266D"/>
    <w:rsid w:val="00312684"/>
    <w:rsid w:val="003126A3"/>
    <w:rsid w:val="003126E3"/>
    <w:rsid w:val="0031273A"/>
    <w:rsid w:val="00312780"/>
    <w:rsid w:val="00312813"/>
    <w:rsid w:val="0031281F"/>
    <w:rsid w:val="0031284D"/>
    <w:rsid w:val="0031286A"/>
    <w:rsid w:val="003128EB"/>
    <w:rsid w:val="003128EC"/>
    <w:rsid w:val="00312927"/>
    <w:rsid w:val="00312951"/>
    <w:rsid w:val="003129B2"/>
    <w:rsid w:val="00312A14"/>
    <w:rsid w:val="00312A3B"/>
    <w:rsid w:val="00312A6A"/>
    <w:rsid w:val="00312A79"/>
    <w:rsid w:val="00312A90"/>
    <w:rsid w:val="00312A9B"/>
    <w:rsid w:val="00312AC2"/>
    <w:rsid w:val="00312AE5"/>
    <w:rsid w:val="00312B1D"/>
    <w:rsid w:val="00312BBA"/>
    <w:rsid w:val="00312BF9"/>
    <w:rsid w:val="00312C26"/>
    <w:rsid w:val="00312C4D"/>
    <w:rsid w:val="00312C71"/>
    <w:rsid w:val="00312CA4"/>
    <w:rsid w:val="00312CCB"/>
    <w:rsid w:val="00312CCC"/>
    <w:rsid w:val="00312CD1"/>
    <w:rsid w:val="00312CD6"/>
    <w:rsid w:val="00312CED"/>
    <w:rsid w:val="00312D02"/>
    <w:rsid w:val="00312D4E"/>
    <w:rsid w:val="00312D64"/>
    <w:rsid w:val="00312D77"/>
    <w:rsid w:val="00312D8F"/>
    <w:rsid w:val="00312DA2"/>
    <w:rsid w:val="00312DAD"/>
    <w:rsid w:val="00312DC6"/>
    <w:rsid w:val="00312DE6"/>
    <w:rsid w:val="00312E1E"/>
    <w:rsid w:val="00312E90"/>
    <w:rsid w:val="00312EC6"/>
    <w:rsid w:val="00312F1D"/>
    <w:rsid w:val="00312F5A"/>
    <w:rsid w:val="00312F8A"/>
    <w:rsid w:val="00312FA3"/>
    <w:rsid w:val="00312FC1"/>
    <w:rsid w:val="00312FCB"/>
    <w:rsid w:val="0031300D"/>
    <w:rsid w:val="0031301C"/>
    <w:rsid w:val="0031305F"/>
    <w:rsid w:val="00313074"/>
    <w:rsid w:val="0031308E"/>
    <w:rsid w:val="003130C4"/>
    <w:rsid w:val="003130E6"/>
    <w:rsid w:val="003130EB"/>
    <w:rsid w:val="00313151"/>
    <w:rsid w:val="0031317D"/>
    <w:rsid w:val="003131A1"/>
    <w:rsid w:val="003131AB"/>
    <w:rsid w:val="003131F3"/>
    <w:rsid w:val="003131F8"/>
    <w:rsid w:val="00313224"/>
    <w:rsid w:val="00313234"/>
    <w:rsid w:val="00313285"/>
    <w:rsid w:val="00313292"/>
    <w:rsid w:val="003132F4"/>
    <w:rsid w:val="003132F6"/>
    <w:rsid w:val="0031335A"/>
    <w:rsid w:val="003133DD"/>
    <w:rsid w:val="00313425"/>
    <w:rsid w:val="0031343C"/>
    <w:rsid w:val="00313478"/>
    <w:rsid w:val="0031348F"/>
    <w:rsid w:val="00313496"/>
    <w:rsid w:val="003134B0"/>
    <w:rsid w:val="003134DD"/>
    <w:rsid w:val="003134EA"/>
    <w:rsid w:val="0031351B"/>
    <w:rsid w:val="00313528"/>
    <w:rsid w:val="00313532"/>
    <w:rsid w:val="00313535"/>
    <w:rsid w:val="0031354F"/>
    <w:rsid w:val="00313581"/>
    <w:rsid w:val="00313584"/>
    <w:rsid w:val="003135B6"/>
    <w:rsid w:val="003135CB"/>
    <w:rsid w:val="003135F2"/>
    <w:rsid w:val="003135FE"/>
    <w:rsid w:val="00313620"/>
    <w:rsid w:val="00313658"/>
    <w:rsid w:val="00313666"/>
    <w:rsid w:val="003136B2"/>
    <w:rsid w:val="0031372D"/>
    <w:rsid w:val="0031374C"/>
    <w:rsid w:val="0031377B"/>
    <w:rsid w:val="003137AA"/>
    <w:rsid w:val="003137BC"/>
    <w:rsid w:val="003137BD"/>
    <w:rsid w:val="003137F1"/>
    <w:rsid w:val="0031380F"/>
    <w:rsid w:val="00313817"/>
    <w:rsid w:val="0031381C"/>
    <w:rsid w:val="00313826"/>
    <w:rsid w:val="0031383A"/>
    <w:rsid w:val="00313878"/>
    <w:rsid w:val="003138A0"/>
    <w:rsid w:val="003138A2"/>
    <w:rsid w:val="003138AF"/>
    <w:rsid w:val="003138CD"/>
    <w:rsid w:val="003138FD"/>
    <w:rsid w:val="00313969"/>
    <w:rsid w:val="00313970"/>
    <w:rsid w:val="003139F3"/>
    <w:rsid w:val="00313A24"/>
    <w:rsid w:val="00313A27"/>
    <w:rsid w:val="00313A41"/>
    <w:rsid w:val="00313A52"/>
    <w:rsid w:val="00313A5F"/>
    <w:rsid w:val="00313AC2"/>
    <w:rsid w:val="00313AC9"/>
    <w:rsid w:val="00313B20"/>
    <w:rsid w:val="00313B44"/>
    <w:rsid w:val="00313B59"/>
    <w:rsid w:val="00313B88"/>
    <w:rsid w:val="00313BC3"/>
    <w:rsid w:val="00313C07"/>
    <w:rsid w:val="00313C99"/>
    <w:rsid w:val="00313CA2"/>
    <w:rsid w:val="00313CC0"/>
    <w:rsid w:val="00313D1E"/>
    <w:rsid w:val="00313D44"/>
    <w:rsid w:val="00313D8D"/>
    <w:rsid w:val="00313DB2"/>
    <w:rsid w:val="00313DBD"/>
    <w:rsid w:val="00313DE8"/>
    <w:rsid w:val="00313E5B"/>
    <w:rsid w:val="00313E89"/>
    <w:rsid w:val="00313E99"/>
    <w:rsid w:val="00313EA6"/>
    <w:rsid w:val="00313EE0"/>
    <w:rsid w:val="00313EE3"/>
    <w:rsid w:val="00313EF1"/>
    <w:rsid w:val="00313F23"/>
    <w:rsid w:val="00313F38"/>
    <w:rsid w:val="00313F3B"/>
    <w:rsid w:val="00313F66"/>
    <w:rsid w:val="00313F6C"/>
    <w:rsid w:val="00313F94"/>
    <w:rsid w:val="00313FBA"/>
    <w:rsid w:val="00313FD2"/>
    <w:rsid w:val="0031400A"/>
    <w:rsid w:val="0031405F"/>
    <w:rsid w:val="00314084"/>
    <w:rsid w:val="003140C5"/>
    <w:rsid w:val="003140C7"/>
    <w:rsid w:val="0031411A"/>
    <w:rsid w:val="00314151"/>
    <w:rsid w:val="0031417C"/>
    <w:rsid w:val="00314180"/>
    <w:rsid w:val="00314186"/>
    <w:rsid w:val="00314219"/>
    <w:rsid w:val="0031427F"/>
    <w:rsid w:val="00314281"/>
    <w:rsid w:val="00314283"/>
    <w:rsid w:val="00314296"/>
    <w:rsid w:val="00314298"/>
    <w:rsid w:val="003142D9"/>
    <w:rsid w:val="003142EB"/>
    <w:rsid w:val="003142F9"/>
    <w:rsid w:val="00314312"/>
    <w:rsid w:val="0031431B"/>
    <w:rsid w:val="00314328"/>
    <w:rsid w:val="00314357"/>
    <w:rsid w:val="0031436E"/>
    <w:rsid w:val="003143E9"/>
    <w:rsid w:val="00314453"/>
    <w:rsid w:val="00314454"/>
    <w:rsid w:val="0031445B"/>
    <w:rsid w:val="00314466"/>
    <w:rsid w:val="0031446A"/>
    <w:rsid w:val="00314487"/>
    <w:rsid w:val="0031448B"/>
    <w:rsid w:val="003144A7"/>
    <w:rsid w:val="003144B1"/>
    <w:rsid w:val="003144D8"/>
    <w:rsid w:val="00314535"/>
    <w:rsid w:val="0031453D"/>
    <w:rsid w:val="00314567"/>
    <w:rsid w:val="003145AB"/>
    <w:rsid w:val="003145DD"/>
    <w:rsid w:val="003145EB"/>
    <w:rsid w:val="00314635"/>
    <w:rsid w:val="00314702"/>
    <w:rsid w:val="00314761"/>
    <w:rsid w:val="00314786"/>
    <w:rsid w:val="003147B8"/>
    <w:rsid w:val="003147D2"/>
    <w:rsid w:val="003147D9"/>
    <w:rsid w:val="003147E0"/>
    <w:rsid w:val="00314805"/>
    <w:rsid w:val="0031481B"/>
    <w:rsid w:val="0031483B"/>
    <w:rsid w:val="003148A2"/>
    <w:rsid w:val="003148A3"/>
    <w:rsid w:val="003148A8"/>
    <w:rsid w:val="003148C3"/>
    <w:rsid w:val="00314910"/>
    <w:rsid w:val="00314911"/>
    <w:rsid w:val="0031491D"/>
    <w:rsid w:val="0031491E"/>
    <w:rsid w:val="0031495A"/>
    <w:rsid w:val="0031497A"/>
    <w:rsid w:val="00314A24"/>
    <w:rsid w:val="00314A27"/>
    <w:rsid w:val="00314A36"/>
    <w:rsid w:val="00314A3A"/>
    <w:rsid w:val="00314A76"/>
    <w:rsid w:val="00314A78"/>
    <w:rsid w:val="00314A89"/>
    <w:rsid w:val="00314AB3"/>
    <w:rsid w:val="00314B08"/>
    <w:rsid w:val="00314B4D"/>
    <w:rsid w:val="00314B53"/>
    <w:rsid w:val="00314B78"/>
    <w:rsid w:val="00314B81"/>
    <w:rsid w:val="00314BA9"/>
    <w:rsid w:val="00314BAE"/>
    <w:rsid w:val="00314BC5"/>
    <w:rsid w:val="00314BCF"/>
    <w:rsid w:val="00314BF9"/>
    <w:rsid w:val="00314C35"/>
    <w:rsid w:val="00314CA4"/>
    <w:rsid w:val="00314CD1"/>
    <w:rsid w:val="00314CD8"/>
    <w:rsid w:val="00314D50"/>
    <w:rsid w:val="00314D96"/>
    <w:rsid w:val="00314DB7"/>
    <w:rsid w:val="00314DE4"/>
    <w:rsid w:val="00314E17"/>
    <w:rsid w:val="00314E30"/>
    <w:rsid w:val="00314E45"/>
    <w:rsid w:val="00314E60"/>
    <w:rsid w:val="00314E83"/>
    <w:rsid w:val="00314EEB"/>
    <w:rsid w:val="00314F06"/>
    <w:rsid w:val="00314F2E"/>
    <w:rsid w:val="00314F65"/>
    <w:rsid w:val="00314F6C"/>
    <w:rsid w:val="00314F97"/>
    <w:rsid w:val="00314FC1"/>
    <w:rsid w:val="00314FD0"/>
    <w:rsid w:val="00315011"/>
    <w:rsid w:val="00315039"/>
    <w:rsid w:val="00315063"/>
    <w:rsid w:val="00315074"/>
    <w:rsid w:val="00315096"/>
    <w:rsid w:val="003150BC"/>
    <w:rsid w:val="003150C3"/>
    <w:rsid w:val="003150E5"/>
    <w:rsid w:val="003150EC"/>
    <w:rsid w:val="00315142"/>
    <w:rsid w:val="00315164"/>
    <w:rsid w:val="0031516C"/>
    <w:rsid w:val="00315204"/>
    <w:rsid w:val="00315211"/>
    <w:rsid w:val="00315218"/>
    <w:rsid w:val="0031521B"/>
    <w:rsid w:val="00315274"/>
    <w:rsid w:val="00315298"/>
    <w:rsid w:val="003152EB"/>
    <w:rsid w:val="00315344"/>
    <w:rsid w:val="00315348"/>
    <w:rsid w:val="0031535C"/>
    <w:rsid w:val="00315395"/>
    <w:rsid w:val="003153CD"/>
    <w:rsid w:val="00315460"/>
    <w:rsid w:val="00315465"/>
    <w:rsid w:val="0031546A"/>
    <w:rsid w:val="003154BC"/>
    <w:rsid w:val="003154E1"/>
    <w:rsid w:val="00315588"/>
    <w:rsid w:val="00315599"/>
    <w:rsid w:val="003155AD"/>
    <w:rsid w:val="003155CE"/>
    <w:rsid w:val="00315637"/>
    <w:rsid w:val="003156B7"/>
    <w:rsid w:val="003156BE"/>
    <w:rsid w:val="003156D1"/>
    <w:rsid w:val="003156ED"/>
    <w:rsid w:val="00315726"/>
    <w:rsid w:val="00315734"/>
    <w:rsid w:val="0031574D"/>
    <w:rsid w:val="0031575F"/>
    <w:rsid w:val="00315760"/>
    <w:rsid w:val="00315777"/>
    <w:rsid w:val="003157CB"/>
    <w:rsid w:val="00315800"/>
    <w:rsid w:val="00315833"/>
    <w:rsid w:val="0031588D"/>
    <w:rsid w:val="003158A6"/>
    <w:rsid w:val="003158BF"/>
    <w:rsid w:val="003158D8"/>
    <w:rsid w:val="003158EE"/>
    <w:rsid w:val="0031592B"/>
    <w:rsid w:val="0031593D"/>
    <w:rsid w:val="00315993"/>
    <w:rsid w:val="003159CD"/>
    <w:rsid w:val="003159DB"/>
    <w:rsid w:val="00315A14"/>
    <w:rsid w:val="00315A25"/>
    <w:rsid w:val="00315A58"/>
    <w:rsid w:val="00315A6B"/>
    <w:rsid w:val="00315AC6"/>
    <w:rsid w:val="00315ADE"/>
    <w:rsid w:val="00315B01"/>
    <w:rsid w:val="00315B29"/>
    <w:rsid w:val="00315B2B"/>
    <w:rsid w:val="00315B2F"/>
    <w:rsid w:val="00315B37"/>
    <w:rsid w:val="00315B46"/>
    <w:rsid w:val="00315C13"/>
    <w:rsid w:val="00315C68"/>
    <w:rsid w:val="00315C9A"/>
    <w:rsid w:val="00315CA6"/>
    <w:rsid w:val="00315CCF"/>
    <w:rsid w:val="00315CD4"/>
    <w:rsid w:val="00315CE8"/>
    <w:rsid w:val="00315CF3"/>
    <w:rsid w:val="00315D0E"/>
    <w:rsid w:val="00315D6E"/>
    <w:rsid w:val="00315DB3"/>
    <w:rsid w:val="00315DF6"/>
    <w:rsid w:val="00315E22"/>
    <w:rsid w:val="00315E65"/>
    <w:rsid w:val="00315EEE"/>
    <w:rsid w:val="00315EF4"/>
    <w:rsid w:val="00315F00"/>
    <w:rsid w:val="00315F2F"/>
    <w:rsid w:val="00315F69"/>
    <w:rsid w:val="00315F9C"/>
    <w:rsid w:val="00315FB3"/>
    <w:rsid w:val="00315FB7"/>
    <w:rsid w:val="00315FBA"/>
    <w:rsid w:val="00315FC4"/>
    <w:rsid w:val="00315FE3"/>
    <w:rsid w:val="0031602A"/>
    <w:rsid w:val="00316039"/>
    <w:rsid w:val="00316049"/>
    <w:rsid w:val="003160A7"/>
    <w:rsid w:val="00316119"/>
    <w:rsid w:val="00316121"/>
    <w:rsid w:val="00316186"/>
    <w:rsid w:val="0031618D"/>
    <w:rsid w:val="003161C9"/>
    <w:rsid w:val="003161D9"/>
    <w:rsid w:val="00316232"/>
    <w:rsid w:val="00316298"/>
    <w:rsid w:val="003162F9"/>
    <w:rsid w:val="00316350"/>
    <w:rsid w:val="00316353"/>
    <w:rsid w:val="00316384"/>
    <w:rsid w:val="003163C9"/>
    <w:rsid w:val="003163E4"/>
    <w:rsid w:val="003163EB"/>
    <w:rsid w:val="003163FB"/>
    <w:rsid w:val="0031640C"/>
    <w:rsid w:val="0031640F"/>
    <w:rsid w:val="0031645D"/>
    <w:rsid w:val="00316466"/>
    <w:rsid w:val="0031647C"/>
    <w:rsid w:val="00316483"/>
    <w:rsid w:val="003164DF"/>
    <w:rsid w:val="003164F8"/>
    <w:rsid w:val="00316580"/>
    <w:rsid w:val="00316599"/>
    <w:rsid w:val="003165C5"/>
    <w:rsid w:val="003165F1"/>
    <w:rsid w:val="003165F7"/>
    <w:rsid w:val="00316617"/>
    <w:rsid w:val="00316657"/>
    <w:rsid w:val="0031666B"/>
    <w:rsid w:val="00316678"/>
    <w:rsid w:val="0031667A"/>
    <w:rsid w:val="0031667B"/>
    <w:rsid w:val="00316690"/>
    <w:rsid w:val="003166B5"/>
    <w:rsid w:val="0031672D"/>
    <w:rsid w:val="00316746"/>
    <w:rsid w:val="00316749"/>
    <w:rsid w:val="00316751"/>
    <w:rsid w:val="0031677C"/>
    <w:rsid w:val="00316781"/>
    <w:rsid w:val="003167A9"/>
    <w:rsid w:val="003167C1"/>
    <w:rsid w:val="003167D3"/>
    <w:rsid w:val="003167D5"/>
    <w:rsid w:val="003167EF"/>
    <w:rsid w:val="0031681E"/>
    <w:rsid w:val="00316834"/>
    <w:rsid w:val="00316861"/>
    <w:rsid w:val="00316876"/>
    <w:rsid w:val="003168C8"/>
    <w:rsid w:val="003168D0"/>
    <w:rsid w:val="003168D7"/>
    <w:rsid w:val="00316902"/>
    <w:rsid w:val="0031690A"/>
    <w:rsid w:val="00316927"/>
    <w:rsid w:val="0031695A"/>
    <w:rsid w:val="00316968"/>
    <w:rsid w:val="0031698F"/>
    <w:rsid w:val="003169A2"/>
    <w:rsid w:val="00316A05"/>
    <w:rsid w:val="00316A49"/>
    <w:rsid w:val="00316A5A"/>
    <w:rsid w:val="00316A75"/>
    <w:rsid w:val="00316AB5"/>
    <w:rsid w:val="00316B3B"/>
    <w:rsid w:val="00316B3F"/>
    <w:rsid w:val="00316B41"/>
    <w:rsid w:val="00316B60"/>
    <w:rsid w:val="00316BDF"/>
    <w:rsid w:val="00316C33"/>
    <w:rsid w:val="00316CC7"/>
    <w:rsid w:val="00316CF4"/>
    <w:rsid w:val="00316D15"/>
    <w:rsid w:val="00316D21"/>
    <w:rsid w:val="00316D36"/>
    <w:rsid w:val="00316D7A"/>
    <w:rsid w:val="00316D7F"/>
    <w:rsid w:val="00316D8B"/>
    <w:rsid w:val="00316DC3"/>
    <w:rsid w:val="00316DD1"/>
    <w:rsid w:val="00316DFA"/>
    <w:rsid w:val="00316E01"/>
    <w:rsid w:val="00316E07"/>
    <w:rsid w:val="00316E29"/>
    <w:rsid w:val="00316E2E"/>
    <w:rsid w:val="00316ECA"/>
    <w:rsid w:val="00316F37"/>
    <w:rsid w:val="00316F71"/>
    <w:rsid w:val="00316FFD"/>
    <w:rsid w:val="00317016"/>
    <w:rsid w:val="00317047"/>
    <w:rsid w:val="00317052"/>
    <w:rsid w:val="00317074"/>
    <w:rsid w:val="003170ED"/>
    <w:rsid w:val="00317114"/>
    <w:rsid w:val="00317194"/>
    <w:rsid w:val="003171A0"/>
    <w:rsid w:val="003171B9"/>
    <w:rsid w:val="003171BE"/>
    <w:rsid w:val="003171D7"/>
    <w:rsid w:val="003171DB"/>
    <w:rsid w:val="0031725E"/>
    <w:rsid w:val="00317265"/>
    <w:rsid w:val="003172EC"/>
    <w:rsid w:val="003172FA"/>
    <w:rsid w:val="003172FD"/>
    <w:rsid w:val="0031732E"/>
    <w:rsid w:val="00317355"/>
    <w:rsid w:val="00317372"/>
    <w:rsid w:val="003173A0"/>
    <w:rsid w:val="003173F9"/>
    <w:rsid w:val="00317403"/>
    <w:rsid w:val="0031741F"/>
    <w:rsid w:val="00317422"/>
    <w:rsid w:val="00317426"/>
    <w:rsid w:val="00317435"/>
    <w:rsid w:val="0031746F"/>
    <w:rsid w:val="003174AF"/>
    <w:rsid w:val="003174B9"/>
    <w:rsid w:val="003174F7"/>
    <w:rsid w:val="003174FB"/>
    <w:rsid w:val="00317522"/>
    <w:rsid w:val="00317530"/>
    <w:rsid w:val="00317532"/>
    <w:rsid w:val="0031753C"/>
    <w:rsid w:val="0031754C"/>
    <w:rsid w:val="00317570"/>
    <w:rsid w:val="0031759D"/>
    <w:rsid w:val="003175D1"/>
    <w:rsid w:val="003175DF"/>
    <w:rsid w:val="0031762B"/>
    <w:rsid w:val="00317654"/>
    <w:rsid w:val="0031766B"/>
    <w:rsid w:val="003176B4"/>
    <w:rsid w:val="003176D2"/>
    <w:rsid w:val="003176E3"/>
    <w:rsid w:val="003176F7"/>
    <w:rsid w:val="00317702"/>
    <w:rsid w:val="003177C8"/>
    <w:rsid w:val="00317820"/>
    <w:rsid w:val="00317850"/>
    <w:rsid w:val="00317863"/>
    <w:rsid w:val="00317871"/>
    <w:rsid w:val="00317875"/>
    <w:rsid w:val="00317877"/>
    <w:rsid w:val="003178C8"/>
    <w:rsid w:val="0031795C"/>
    <w:rsid w:val="00317960"/>
    <w:rsid w:val="003179A0"/>
    <w:rsid w:val="003179C0"/>
    <w:rsid w:val="003179C3"/>
    <w:rsid w:val="003179C5"/>
    <w:rsid w:val="003179EA"/>
    <w:rsid w:val="00317A17"/>
    <w:rsid w:val="00317A5D"/>
    <w:rsid w:val="00317AAC"/>
    <w:rsid w:val="00317AF4"/>
    <w:rsid w:val="00317B03"/>
    <w:rsid w:val="00317B1A"/>
    <w:rsid w:val="00317B63"/>
    <w:rsid w:val="00317B64"/>
    <w:rsid w:val="00317B73"/>
    <w:rsid w:val="00317B99"/>
    <w:rsid w:val="00317BE4"/>
    <w:rsid w:val="00317BFE"/>
    <w:rsid w:val="00317C13"/>
    <w:rsid w:val="00317C24"/>
    <w:rsid w:val="00317C30"/>
    <w:rsid w:val="00317C81"/>
    <w:rsid w:val="00317CD2"/>
    <w:rsid w:val="00317CD7"/>
    <w:rsid w:val="00317CE4"/>
    <w:rsid w:val="00317DE7"/>
    <w:rsid w:val="00317E09"/>
    <w:rsid w:val="00317E13"/>
    <w:rsid w:val="00317E64"/>
    <w:rsid w:val="00317ED1"/>
    <w:rsid w:val="00317F45"/>
    <w:rsid w:val="00317F46"/>
    <w:rsid w:val="00317F86"/>
    <w:rsid w:val="00317F93"/>
    <w:rsid w:val="00317F9E"/>
    <w:rsid w:val="00317FA0"/>
    <w:rsid w:val="00317FBA"/>
    <w:rsid w:val="00317FBD"/>
    <w:rsid w:val="00317FF7"/>
    <w:rsid w:val="00317FFB"/>
    <w:rsid w:val="00320001"/>
    <w:rsid w:val="00320003"/>
    <w:rsid w:val="0032000A"/>
    <w:rsid w:val="00320029"/>
    <w:rsid w:val="00320078"/>
    <w:rsid w:val="0032008A"/>
    <w:rsid w:val="003200CB"/>
    <w:rsid w:val="003200E9"/>
    <w:rsid w:val="003201CA"/>
    <w:rsid w:val="003201CB"/>
    <w:rsid w:val="003201D0"/>
    <w:rsid w:val="003201DD"/>
    <w:rsid w:val="003201FA"/>
    <w:rsid w:val="00320209"/>
    <w:rsid w:val="00320226"/>
    <w:rsid w:val="00320253"/>
    <w:rsid w:val="00320265"/>
    <w:rsid w:val="00320270"/>
    <w:rsid w:val="00320293"/>
    <w:rsid w:val="00320295"/>
    <w:rsid w:val="003202D0"/>
    <w:rsid w:val="003202E5"/>
    <w:rsid w:val="003202EF"/>
    <w:rsid w:val="00320301"/>
    <w:rsid w:val="0032033B"/>
    <w:rsid w:val="00320357"/>
    <w:rsid w:val="0032035B"/>
    <w:rsid w:val="003203C2"/>
    <w:rsid w:val="003203CE"/>
    <w:rsid w:val="003204C4"/>
    <w:rsid w:val="003204EC"/>
    <w:rsid w:val="0032050D"/>
    <w:rsid w:val="0032051C"/>
    <w:rsid w:val="0032053C"/>
    <w:rsid w:val="00320579"/>
    <w:rsid w:val="003205A1"/>
    <w:rsid w:val="003205D9"/>
    <w:rsid w:val="003205DE"/>
    <w:rsid w:val="00320644"/>
    <w:rsid w:val="0032066F"/>
    <w:rsid w:val="00320681"/>
    <w:rsid w:val="0032069B"/>
    <w:rsid w:val="0032069D"/>
    <w:rsid w:val="003206B8"/>
    <w:rsid w:val="003206DB"/>
    <w:rsid w:val="003206E0"/>
    <w:rsid w:val="00320713"/>
    <w:rsid w:val="00320758"/>
    <w:rsid w:val="003207C1"/>
    <w:rsid w:val="00320810"/>
    <w:rsid w:val="0032083C"/>
    <w:rsid w:val="00320847"/>
    <w:rsid w:val="00320872"/>
    <w:rsid w:val="00320885"/>
    <w:rsid w:val="00320891"/>
    <w:rsid w:val="003208A8"/>
    <w:rsid w:val="003208DA"/>
    <w:rsid w:val="003208F7"/>
    <w:rsid w:val="00320903"/>
    <w:rsid w:val="0032096C"/>
    <w:rsid w:val="0032097A"/>
    <w:rsid w:val="00320A13"/>
    <w:rsid w:val="00320A79"/>
    <w:rsid w:val="00320A85"/>
    <w:rsid w:val="00320AC6"/>
    <w:rsid w:val="00320AFC"/>
    <w:rsid w:val="00320B01"/>
    <w:rsid w:val="00320B08"/>
    <w:rsid w:val="00320B25"/>
    <w:rsid w:val="00320B32"/>
    <w:rsid w:val="00320B53"/>
    <w:rsid w:val="00320B5E"/>
    <w:rsid w:val="00320B73"/>
    <w:rsid w:val="00320B7E"/>
    <w:rsid w:val="00320C11"/>
    <w:rsid w:val="00320C3B"/>
    <w:rsid w:val="00320C4C"/>
    <w:rsid w:val="00320C51"/>
    <w:rsid w:val="00320C66"/>
    <w:rsid w:val="00320C9B"/>
    <w:rsid w:val="00320CA8"/>
    <w:rsid w:val="00320CD5"/>
    <w:rsid w:val="00320CE5"/>
    <w:rsid w:val="00320D04"/>
    <w:rsid w:val="00320D28"/>
    <w:rsid w:val="00320D3E"/>
    <w:rsid w:val="00320D3F"/>
    <w:rsid w:val="00320D4B"/>
    <w:rsid w:val="00320DA0"/>
    <w:rsid w:val="00320E49"/>
    <w:rsid w:val="00320E5D"/>
    <w:rsid w:val="00320E9D"/>
    <w:rsid w:val="00320ED6"/>
    <w:rsid w:val="00320EE5"/>
    <w:rsid w:val="00320EE8"/>
    <w:rsid w:val="00320F1F"/>
    <w:rsid w:val="00320F37"/>
    <w:rsid w:val="00320F44"/>
    <w:rsid w:val="00320F5C"/>
    <w:rsid w:val="00320F5E"/>
    <w:rsid w:val="00320F65"/>
    <w:rsid w:val="00320F80"/>
    <w:rsid w:val="00320FD0"/>
    <w:rsid w:val="00321002"/>
    <w:rsid w:val="00321036"/>
    <w:rsid w:val="00321049"/>
    <w:rsid w:val="003210A9"/>
    <w:rsid w:val="003210E3"/>
    <w:rsid w:val="00321123"/>
    <w:rsid w:val="00321127"/>
    <w:rsid w:val="00321137"/>
    <w:rsid w:val="00321160"/>
    <w:rsid w:val="0032117E"/>
    <w:rsid w:val="003211A9"/>
    <w:rsid w:val="003211F9"/>
    <w:rsid w:val="003211FB"/>
    <w:rsid w:val="00321200"/>
    <w:rsid w:val="00321238"/>
    <w:rsid w:val="00321274"/>
    <w:rsid w:val="003212AD"/>
    <w:rsid w:val="003212DE"/>
    <w:rsid w:val="00321316"/>
    <w:rsid w:val="0032133B"/>
    <w:rsid w:val="0032135C"/>
    <w:rsid w:val="00321398"/>
    <w:rsid w:val="0032139B"/>
    <w:rsid w:val="003213B3"/>
    <w:rsid w:val="003213C2"/>
    <w:rsid w:val="003213C9"/>
    <w:rsid w:val="0032140D"/>
    <w:rsid w:val="00321428"/>
    <w:rsid w:val="0032142C"/>
    <w:rsid w:val="00321435"/>
    <w:rsid w:val="00321453"/>
    <w:rsid w:val="003214BB"/>
    <w:rsid w:val="00321501"/>
    <w:rsid w:val="00321509"/>
    <w:rsid w:val="0032154F"/>
    <w:rsid w:val="00321552"/>
    <w:rsid w:val="00321570"/>
    <w:rsid w:val="00321593"/>
    <w:rsid w:val="003215D2"/>
    <w:rsid w:val="00321620"/>
    <w:rsid w:val="003216BA"/>
    <w:rsid w:val="003216F2"/>
    <w:rsid w:val="00321711"/>
    <w:rsid w:val="00321729"/>
    <w:rsid w:val="0032172F"/>
    <w:rsid w:val="00321731"/>
    <w:rsid w:val="003217AF"/>
    <w:rsid w:val="003217F2"/>
    <w:rsid w:val="00321821"/>
    <w:rsid w:val="00321850"/>
    <w:rsid w:val="0032186A"/>
    <w:rsid w:val="00321871"/>
    <w:rsid w:val="003218A0"/>
    <w:rsid w:val="00321925"/>
    <w:rsid w:val="00321929"/>
    <w:rsid w:val="00321962"/>
    <w:rsid w:val="0032196B"/>
    <w:rsid w:val="00321973"/>
    <w:rsid w:val="0032198C"/>
    <w:rsid w:val="0032199E"/>
    <w:rsid w:val="003219AF"/>
    <w:rsid w:val="003219BB"/>
    <w:rsid w:val="003219C5"/>
    <w:rsid w:val="003219C6"/>
    <w:rsid w:val="00321A08"/>
    <w:rsid w:val="00321A23"/>
    <w:rsid w:val="00321A27"/>
    <w:rsid w:val="00321A73"/>
    <w:rsid w:val="00321A91"/>
    <w:rsid w:val="00321ABC"/>
    <w:rsid w:val="00321AE3"/>
    <w:rsid w:val="00321B37"/>
    <w:rsid w:val="00321B3D"/>
    <w:rsid w:val="00321BC0"/>
    <w:rsid w:val="00321BE7"/>
    <w:rsid w:val="00321BF2"/>
    <w:rsid w:val="00321CE5"/>
    <w:rsid w:val="00321CF4"/>
    <w:rsid w:val="00321D40"/>
    <w:rsid w:val="00321D49"/>
    <w:rsid w:val="00321D4B"/>
    <w:rsid w:val="00321D78"/>
    <w:rsid w:val="00321D82"/>
    <w:rsid w:val="00321D93"/>
    <w:rsid w:val="00321DE0"/>
    <w:rsid w:val="00321E16"/>
    <w:rsid w:val="00321E1C"/>
    <w:rsid w:val="00321E1D"/>
    <w:rsid w:val="00321E33"/>
    <w:rsid w:val="00321E68"/>
    <w:rsid w:val="00321E6F"/>
    <w:rsid w:val="00321EC4"/>
    <w:rsid w:val="00321F28"/>
    <w:rsid w:val="00321F6A"/>
    <w:rsid w:val="00321F7A"/>
    <w:rsid w:val="00321FAD"/>
    <w:rsid w:val="00321FB7"/>
    <w:rsid w:val="00321FC5"/>
    <w:rsid w:val="00321FCB"/>
    <w:rsid w:val="00321FCD"/>
    <w:rsid w:val="00321FE2"/>
    <w:rsid w:val="0032204B"/>
    <w:rsid w:val="0032205C"/>
    <w:rsid w:val="00322068"/>
    <w:rsid w:val="00322075"/>
    <w:rsid w:val="00322094"/>
    <w:rsid w:val="003220AE"/>
    <w:rsid w:val="003220DF"/>
    <w:rsid w:val="0032211A"/>
    <w:rsid w:val="0032213F"/>
    <w:rsid w:val="00322143"/>
    <w:rsid w:val="00322167"/>
    <w:rsid w:val="0032217D"/>
    <w:rsid w:val="00322195"/>
    <w:rsid w:val="0032220A"/>
    <w:rsid w:val="00322235"/>
    <w:rsid w:val="00322270"/>
    <w:rsid w:val="003222A1"/>
    <w:rsid w:val="003222B3"/>
    <w:rsid w:val="003222E5"/>
    <w:rsid w:val="003222E7"/>
    <w:rsid w:val="00322372"/>
    <w:rsid w:val="003223C3"/>
    <w:rsid w:val="003223CA"/>
    <w:rsid w:val="00322422"/>
    <w:rsid w:val="00322482"/>
    <w:rsid w:val="003224A1"/>
    <w:rsid w:val="003224C9"/>
    <w:rsid w:val="003224DF"/>
    <w:rsid w:val="003225B0"/>
    <w:rsid w:val="003225D4"/>
    <w:rsid w:val="003225DD"/>
    <w:rsid w:val="0032260A"/>
    <w:rsid w:val="00322627"/>
    <w:rsid w:val="0032263B"/>
    <w:rsid w:val="0032266B"/>
    <w:rsid w:val="0032266E"/>
    <w:rsid w:val="003226A8"/>
    <w:rsid w:val="003226E2"/>
    <w:rsid w:val="0032271D"/>
    <w:rsid w:val="00322731"/>
    <w:rsid w:val="0032276E"/>
    <w:rsid w:val="00322782"/>
    <w:rsid w:val="003227F4"/>
    <w:rsid w:val="0032281C"/>
    <w:rsid w:val="00322826"/>
    <w:rsid w:val="00322827"/>
    <w:rsid w:val="003228C4"/>
    <w:rsid w:val="00322903"/>
    <w:rsid w:val="0032296E"/>
    <w:rsid w:val="0032297E"/>
    <w:rsid w:val="0032299B"/>
    <w:rsid w:val="003229DF"/>
    <w:rsid w:val="003229FF"/>
    <w:rsid w:val="00322A01"/>
    <w:rsid w:val="00322A77"/>
    <w:rsid w:val="00322A83"/>
    <w:rsid w:val="00322AB3"/>
    <w:rsid w:val="00322AE9"/>
    <w:rsid w:val="00322B08"/>
    <w:rsid w:val="00322B0F"/>
    <w:rsid w:val="00322B63"/>
    <w:rsid w:val="00322B7D"/>
    <w:rsid w:val="00322BC8"/>
    <w:rsid w:val="00322BE9"/>
    <w:rsid w:val="00322BF4"/>
    <w:rsid w:val="00322C58"/>
    <w:rsid w:val="00322CDB"/>
    <w:rsid w:val="00322D0B"/>
    <w:rsid w:val="00322D12"/>
    <w:rsid w:val="00322D20"/>
    <w:rsid w:val="00322D3D"/>
    <w:rsid w:val="00322D51"/>
    <w:rsid w:val="00322D5B"/>
    <w:rsid w:val="00322D5E"/>
    <w:rsid w:val="00322D64"/>
    <w:rsid w:val="00322D91"/>
    <w:rsid w:val="00322D9E"/>
    <w:rsid w:val="00322DC5"/>
    <w:rsid w:val="00322DE2"/>
    <w:rsid w:val="00322E01"/>
    <w:rsid w:val="00322E7D"/>
    <w:rsid w:val="00322E92"/>
    <w:rsid w:val="00322EAC"/>
    <w:rsid w:val="00322F16"/>
    <w:rsid w:val="00322F34"/>
    <w:rsid w:val="00322FCC"/>
    <w:rsid w:val="00323041"/>
    <w:rsid w:val="00323044"/>
    <w:rsid w:val="0032305F"/>
    <w:rsid w:val="0032309A"/>
    <w:rsid w:val="003230F6"/>
    <w:rsid w:val="0032315B"/>
    <w:rsid w:val="0032316B"/>
    <w:rsid w:val="00323173"/>
    <w:rsid w:val="00323187"/>
    <w:rsid w:val="003231BD"/>
    <w:rsid w:val="003231CC"/>
    <w:rsid w:val="003231EA"/>
    <w:rsid w:val="0032320D"/>
    <w:rsid w:val="0032322E"/>
    <w:rsid w:val="00323244"/>
    <w:rsid w:val="0032324C"/>
    <w:rsid w:val="00323256"/>
    <w:rsid w:val="0032325D"/>
    <w:rsid w:val="00323282"/>
    <w:rsid w:val="003232AE"/>
    <w:rsid w:val="003232FE"/>
    <w:rsid w:val="0032331F"/>
    <w:rsid w:val="0032336D"/>
    <w:rsid w:val="00323392"/>
    <w:rsid w:val="003233AF"/>
    <w:rsid w:val="0032344E"/>
    <w:rsid w:val="003234E6"/>
    <w:rsid w:val="00323507"/>
    <w:rsid w:val="0032350C"/>
    <w:rsid w:val="0032351A"/>
    <w:rsid w:val="0032351B"/>
    <w:rsid w:val="00323521"/>
    <w:rsid w:val="00323571"/>
    <w:rsid w:val="00323573"/>
    <w:rsid w:val="00323594"/>
    <w:rsid w:val="003235B6"/>
    <w:rsid w:val="003235DD"/>
    <w:rsid w:val="0032361F"/>
    <w:rsid w:val="00323634"/>
    <w:rsid w:val="00323656"/>
    <w:rsid w:val="003236BD"/>
    <w:rsid w:val="003236D0"/>
    <w:rsid w:val="003236DA"/>
    <w:rsid w:val="003236FC"/>
    <w:rsid w:val="00323762"/>
    <w:rsid w:val="003237D4"/>
    <w:rsid w:val="00323849"/>
    <w:rsid w:val="00323864"/>
    <w:rsid w:val="00323870"/>
    <w:rsid w:val="0032387C"/>
    <w:rsid w:val="003238B0"/>
    <w:rsid w:val="00323907"/>
    <w:rsid w:val="00323953"/>
    <w:rsid w:val="00323992"/>
    <w:rsid w:val="00323995"/>
    <w:rsid w:val="00323A03"/>
    <w:rsid w:val="00323A19"/>
    <w:rsid w:val="00323AB6"/>
    <w:rsid w:val="00323AE1"/>
    <w:rsid w:val="00323B49"/>
    <w:rsid w:val="00323B5F"/>
    <w:rsid w:val="00323B73"/>
    <w:rsid w:val="00323B77"/>
    <w:rsid w:val="00323B7D"/>
    <w:rsid w:val="00323BDC"/>
    <w:rsid w:val="00323BF7"/>
    <w:rsid w:val="00323BFA"/>
    <w:rsid w:val="00323C48"/>
    <w:rsid w:val="00323C5E"/>
    <w:rsid w:val="00323C81"/>
    <w:rsid w:val="00323CAF"/>
    <w:rsid w:val="00323CB2"/>
    <w:rsid w:val="00323CBA"/>
    <w:rsid w:val="00323CEA"/>
    <w:rsid w:val="00323CF4"/>
    <w:rsid w:val="00323D50"/>
    <w:rsid w:val="00323D70"/>
    <w:rsid w:val="00323D7B"/>
    <w:rsid w:val="00323D80"/>
    <w:rsid w:val="00323DA3"/>
    <w:rsid w:val="00323DC2"/>
    <w:rsid w:val="00323DCA"/>
    <w:rsid w:val="00323DD1"/>
    <w:rsid w:val="00323E0E"/>
    <w:rsid w:val="00323E2D"/>
    <w:rsid w:val="00323E31"/>
    <w:rsid w:val="00323E80"/>
    <w:rsid w:val="00323ED1"/>
    <w:rsid w:val="00323EE4"/>
    <w:rsid w:val="00323F0C"/>
    <w:rsid w:val="00323F50"/>
    <w:rsid w:val="00323F94"/>
    <w:rsid w:val="00323F9A"/>
    <w:rsid w:val="00323FA1"/>
    <w:rsid w:val="00323FDE"/>
    <w:rsid w:val="00323FEE"/>
    <w:rsid w:val="00324053"/>
    <w:rsid w:val="0032405A"/>
    <w:rsid w:val="00324091"/>
    <w:rsid w:val="00324099"/>
    <w:rsid w:val="0032409D"/>
    <w:rsid w:val="003240B1"/>
    <w:rsid w:val="003240D4"/>
    <w:rsid w:val="003240F3"/>
    <w:rsid w:val="003240F5"/>
    <w:rsid w:val="003240FA"/>
    <w:rsid w:val="00324141"/>
    <w:rsid w:val="00324142"/>
    <w:rsid w:val="00324154"/>
    <w:rsid w:val="00324156"/>
    <w:rsid w:val="0032417D"/>
    <w:rsid w:val="00324191"/>
    <w:rsid w:val="003241D5"/>
    <w:rsid w:val="003241DC"/>
    <w:rsid w:val="003241FF"/>
    <w:rsid w:val="00324204"/>
    <w:rsid w:val="0032425D"/>
    <w:rsid w:val="0032429E"/>
    <w:rsid w:val="003242A3"/>
    <w:rsid w:val="003242C9"/>
    <w:rsid w:val="0032430C"/>
    <w:rsid w:val="00324317"/>
    <w:rsid w:val="00324325"/>
    <w:rsid w:val="0032432E"/>
    <w:rsid w:val="00324340"/>
    <w:rsid w:val="00324348"/>
    <w:rsid w:val="00324383"/>
    <w:rsid w:val="00324390"/>
    <w:rsid w:val="003243A1"/>
    <w:rsid w:val="003243BB"/>
    <w:rsid w:val="003243D0"/>
    <w:rsid w:val="003243EB"/>
    <w:rsid w:val="00324416"/>
    <w:rsid w:val="0032441F"/>
    <w:rsid w:val="0032442E"/>
    <w:rsid w:val="00324443"/>
    <w:rsid w:val="0032444C"/>
    <w:rsid w:val="00324451"/>
    <w:rsid w:val="00324471"/>
    <w:rsid w:val="0032448A"/>
    <w:rsid w:val="00324498"/>
    <w:rsid w:val="003244A3"/>
    <w:rsid w:val="003244CD"/>
    <w:rsid w:val="00324504"/>
    <w:rsid w:val="00324513"/>
    <w:rsid w:val="0032452C"/>
    <w:rsid w:val="0032453E"/>
    <w:rsid w:val="00324578"/>
    <w:rsid w:val="00324589"/>
    <w:rsid w:val="00324630"/>
    <w:rsid w:val="00324674"/>
    <w:rsid w:val="0032467D"/>
    <w:rsid w:val="003246FA"/>
    <w:rsid w:val="003246FC"/>
    <w:rsid w:val="00324715"/>
    <w:rsid w:val="00324736"/>
    <w:rsid w:val="00324742"/>
    <w:rsid w:val="00324754"/>
    <w:rsid w:val="003247B1"/>
    <w:rsid w:val="003247D0"/>
    <w:rsid w:val="003247D4"/>
    <w:rsid w:val="003247E3"/>
    <w:rsid w:val="003247EA"/>
    <w:rsid w:val="00324851"/>
    <w:rsid w:val="0032489C"/>
    <w:rsid w:val="003248AD"/>
    <w:rsid w:val="00324908"/>
    <w:rsid w:val="0032491C"/>
    <w:rsid w:val="00324929"/>
    <w:rsid w:val="00324931"/>
    <w:rsid w:val="003249A6"/>
    <w:rsid w:val="003249C1"/>
    <w:rsid w:val="003249CD"/>
    <w:rsid w:val="003249E7"/>
    <w:rsid w:val="00324A05"/>
    <w:rsid w:val="00324A1B"/>
    <w:rsid w:val="00324A2D"/>
    <w:rsid w:val="00324A35"/>
    <w:rsid w:val="00324A58"/>
    <w:rsid w:val="00324A8A"/>
    <w:rsid w:val="00324AA8"/>
    <w:rsid w:val="00324B06"/>
    <w:rsid w:val="00324B1E"/>
    <w:rsid w:val="00324B4F"/>
    <w:rsid w:val="00324B60"/>
    <w:rsid w:val="00324B70"/>
    <w:rsid w:val="00324B84"/>
    <w:rsid w:val="00324B90"/>
    <w:rsid w:val="00324B9B"/>
    <w:rsid w:val="00324BA2"/>
    <w:rsid w:val="00324BF6"/>
    <w:rsid w:val="00324C1F"/>
    <w:rsid w:val="00324C2B"/>
    <w:rsid w:val="00324C47"/>
    <w:rsid w:val="00324C56"/>
    <w:rsid w:val="00324C66"/>
    <w:rsid w:val="00324C76"/>
    <w:rsid w:val="00324C8E"/>
    <w:rsid w:val="00324CBD"/>
    <w:rsid w:val="00324CEE"/>
    <w:rsid w:val="00324D0C"/>
    <w:rsid w:val="00324D46"/>
    <w:rsid w:val="00324D71"/>
    <w:rsid w:val="00324DA4"/>
    <w:rsid w:val="00324DB3"/>
    <w:rsid w:val="00324DDF"/>
    <w:rsid w:val="00324E15"/>
    <w:rsid w:val="00324E31"/>
    <w:rsid w:val="00324E5C"/>
    <w:rsid w:val="00324E5D"/>
    <w:rsid w:val="00324EA3"/>
    <w:rsid w:val="00324EB3"/>
    <w:rsid w:val="00324ED0"/>
    <w:rsid w:val="00324EFA"/>
    <w:rsid w:val="00324F01"/>
    <w:rsid w:val="00324F1C"/>
    <w:rsid w:val="00324F7D"/>
    <w:rsid w:val="00324F85"/>
    <w:rsid w:val="00324FCA"/>
    <w:rsid w:val="00324FFB"/>
    <w:rsid w:val="00325045"/>
    <w:rsid w:val="00325066"/>
    <w:rsid w:val="00325097"/>
    <w:rsid w:val="0032511B"/>
    <w:rsid w:val="00325181"/>
    <w:rsid w:val="0032518E"/>
    <w:rsid w:val="003251B2"/>
    <w:rsid w:val="003251C7"/>
    <w:rsid w:val="003251C9"/>
    <w:rsid w:val="0032520E"/>
    <w:rsid w:val="00325228"/>
    <w:rsid w:val="00325278"/>
    <w:rsid w:val="003252A3"/>
    <w:rsid w:val="003252C8"/>
    <w:rsid w:val="003252DD"/>
    <w:rsid w:val="003252E8"/>
    <w:rsid w:val="003252FF"/>
    <w:rsid w:val="0032531F"/>
    <w:rsid w:val="0032532D"/>
    <w:rsid w:val="0032533E"/>
    <w:rsid w:val="00325348"/>
    <w:rsid w:val="00325367"/>
    <w:rsid w:val="003253B2"/>
    <w:rsid w:val="003253E2"/>
    <w:rsid w:val="003253F0"/>
    <w:rsid w:val="003253F3"/>
    <w:rsid w:val="0032540E"/>
    <w:rsid w:val="00325427"/>
    <w:rsid w:val="00325458"/>
    <w:rsid w:val="00325470"/>
    <w:rsid w:val="0032549C"/>
    <w:rsid w:val="003254D2"/>
    <w:rsid w:val="00325563"/>
    <w:rsid w:val="00325593"/>
    <w:rsid w:val="003255CC"/>
    <w:rsid w:val="003255F1"/>
    <w:rsid w:val="00325634"/>
    <w:rsid w:val="0032564D"/>
    <w:rsid w:val="00325669"/>
    <w:rsid w:val="00325680"/>
    <w:rsid w:val="00325697"/>
    <w:rsid w:val="003256EC"/>
    <w:rsid w:val="00325738"/>
    <w:rsid w:val="00325763"/>
    <w:rsid w:val="00325770"/>
    <w:rsid w:val="00325788"/>
    <w:rsid w:val="003257B8"/>
    <w:rsid w:val="003257E4"/>
    <w:rsid w:val="003257FB"/>
    <w:rsid w:val="003257FC"/>
    <w:rsid w:val="00325812"/>
    <w:rsid w:val="00325816"/>
    <w:rsid w:val="0032585E"/>
    <w:rsid w:val="00325866"/>
    <w:rsid w:val="003258B6"/>
    <w:rsid w:val="00325922"/>
    <w:rsid w:val="00325935"/>
    <w:rsid w:val="0032594F"/>
    <w:rsid w:val="00325973"/>
    <w:rsid w:val="00325988"/>
    <w:rsid w:val="0032598B"/>
    <w:rsid w:val="003259A8"/>
    <w:rsid w:val="003259CF"/>
    <w:rsid w:val="003259EA"/>
    <w:rsid w:val="00325A3F"/>
    <w:rsid w:val="00325A43"/>
    <w:rsid w:val="00325A4E"/>
    <w:rsid w:val="00325A86"/>
    <w:rsid w:val="00325A99"/>
    <w:rsid w:val="00325AB2"/>
    <w:rsid w:val="00325AD6"/>
    <w:rsid w:val="00325AF2"/>
    <w:rsid w:val="00325B10"/>
    <w:rsid w:val="00325B26"/>
    <w:rsid w:val="00325B7E"/>
    <w:rsid w:val="00325C37"/>
    <w:rsid w:val="00325C40"/>
    <w:rsid w:val="00325C51"/>
    <w:rsid w:val="00325C71"/>
    <w:rsid w:val="00325C7C"/>
    <w:rsid w:val="00325C8D"/>
    <w:rsid w:val="00325C90"/>
    <w:rsid w:val="00325CC8"/>
    <w:rsid w:val="00325D0E"/>
    <w:rsid w:val="00325D59"/>
    <w:rsid w:val="00325D61"/>
    <w:rsid w:val="00325D64"/>
    <w:rsid w:val="00325DC8"/>
    <w:rsid w:val="00325DFA"/>
    <w:rsid w:val="00325E23"/>
    <w:rsid w:val="00325E29"/>
    <w:rsid w:val="00325E61"/>
    <w:rsid w:val="00325E67"/>
    <w:rsid w:val="00325E77"/>
    <w:rsid w:val="00325EB2"/>
    <w:rsid w:val="00325EFF"/>
    <w:rsid w:val="00325F25"/>
    <w:rsid w:val="00325F2B"/>
    <w:rsid w:val="00325F2C"/>
    <w:rsid w:val="00325F32"/>
    <w:rsid w:val="00325F8A"/>
    <w:rsid w:val="00325F9A"/>
    <w:rsid w:val="0032602E"/>
    <w:rsid w:val="00326042"/>
    <w:rsid w:val="00326079"/>
    <w:rsid w:val="00326082"/>
    <w:rsid w:val="00326098"/>
    <w:rsid w:val="0032609C"/>
    <w:rsid w:val="003260BF"/>
    <w:rsid w:val="003260C0"/>
    <w:rsid w:val="003260D3"/>
    <w:rsid w:val="003260E0"/>
    <w:rsid w:val="00326127"/>
    <w:rsid w:val="00326171"/>
    <w:rsid w:val="00326209"/>
    <w:rsid w:val="0032621F"/>
    <w:rsid w:val="00326232"/>
    <w:rsid w:val="0032623B"/>
    <w:rsid w:val="0032623E"/>
    <w:rsid w:val="003262A3"/>
    <w:rsid w:val="003262DA"/>
    <w:rsid w:val="0032632F"/>
    <w:rsid w:val="00326336"/>
    <w:rsid w:val="0032633C"/>
    <w:rsid w:val="0032633E"/>
    <w:rsid w:val="00326378"/>
    <w:rsid w:val="003263C3"/>
    <w:rsid w:val="003263C9"/>
    <w:rsid w:val="003263DB"/>
    <w:rsid w:val="003263F9"/>
    <w:rsid w:val="00326401"/>
    <w:rsid w:val="0032643E"/>
    <w:rsid w:val="00326457"/>
    <w:rsid w:val="00326465"/>
    <w:rsid w:val="0032646A"/>
    <w:rsid w:val="00326475"/>
    <w:rsid w:val="003264B8"/>
    <w:rsid w:val="003264BB"/>
    <w:rsid w:val="003264C2"/>
    <w:rsid w:val="00326511"/>
    <w:rsid w:val="0032655C"/>
    <w:rsid w:val="00326578"/>
    <w:rsid w:val="00326592"/>
    <w:rsid w:val="003265DF"/>
    <w:rsid w:val="003265EB"/>
    <w:rsid w:val="003265EE"/>
    <w:rsid w:val="00326602"/>
    <w:rsid w:val="00326613"/>
    <w:rsid w:val="00326646"/>
    <w:rsid w:val="00326657"/>
    <w:rsid w:val="00326659"/>
    <w:rsid w:val="00326679"/>
    <w:rsid w:val="003266A3"/>
    <w:rsid w:val="003266EC"/>
    <w:rsid w:val="003266FF"/>
    <w:rsid w:val="00326715"/>
    <w:rsid w:val="00326725"/>
    <w:rsid w:val="00326750"/>
    <w:rsid w:val="0032675E"/>
    <w:rsid w:val="00326769"/>
    <w:rsid w:val="003267B0"/>
    <w:rsid w:val="003267C4"/>
    <w:rsid w:val="00326801"/>
    <w:rsid w:val="00326807"/>
    <w:rsid w:val="00326808"/>
    <w:rsid w:val="00326840"/>
    <w:rsid w:val="00326901"/>
    <w:rsid w:val="00326966"/>
    <w:rsid w:val="00326989"/>
    <w:rsid w:val="0032698D"/>
    <w:rsid w:val="00326992"/>
    <w:rsid w:val="00326A39"/>
    <w:rsid w:val="00326A60"/>
    <w:rsid w:val="00326A7B"/>
    <w:rsid w:val="00326A8A"/>
    <w:rsid w:val="00326A9B"/>
    <w:rsid w:val="00326ACF"/>
    <w:rsid w:val="00326ADF"/>
    <w:rsid w:val="00326AFF"/>
    <w:rsid w:val="00326B28"/>
    <w:rsid w:val="00326BBA"/>
    <w:rsid w:val="00326C07"/>
    <w:rsid w:val="00326C22"/>
    <w:rsid w:val="00326CA2"/>
    <w:rsid w:val="00326D30"/>
    <w:rsid w:val="00326D31"/>
    <w:rsid w:val="00326D61"/>
    <w:rsid w:val="00326DA3"/>
    <w:rsid w:val="00326DC5"/>
    <w:rsid w:val="00326DD0"/>
    <w:rsid w:val="00326DD4"/>
    <w:rsid w:val="00326DE8"/>
    <w:rsid w:val="00326E13"/>
    <w:rsid w:val="00326E3A"/>
    <w:rsid w:val="00326E54"/>
    <w:rsid w:val="00326E91"/>
    <w:rsid w:val="00326EF4"/>
    <w:rsid w:val="00326F12"/>
    <w:rsid w:val="00326F35"/>
    <w:rsid w:val="00326F64"/>
    <w:rsid w:val="00326F97"/>
    <w:rsid w:val="00326FF2"/>
    <w:rsid w:val="00326FF7"/>
    <w:rsid w:val="00327029"/>
    <w:rsid w:val="003270CF"/>
    <w:rsid w:val="003270D9"/>
    <w:rsid w:val="003270F9"/>
    <w:rsid w:val="00327106"/>
    <w:rsid w:val="00327132"/>
    <w:rsid w:val="0032713C"/>
    <w:rsid w:val="0032717B"/>
    <w:rsid w:val="003271AA"/>
    <w:rsid w:val="003271CD"/>
    <w:rsid w:val="003271E6"/>
    <w:rsid w:val="0032721B"/>
    <w:rsid w:val="00327256"/>
    <w:rsid w:val="003272BE"/>
    <w:rsid w:val="003272D9"/>
    <w:rsid w:val="003272E4"/>
    <w:rsid w:val="0032730B"/>
    <w:rsid w:val="0032736D"/>
    <w:rsid w:val="003273AC"/>
    <w:rsid w:val="003273E7"/>
    <w:rsid w:val="003273F9"/>
    <w:rsid w:val="00327429"/>
    <w:rsid w:val="0032742F"/>
    <w:rsid w:val="00327461"/>
    <w:rsid w:val="003274A8"/>
    <w:rsid w:val="003274C4"/>
    <w:rsid w:val="003274DA"/>
    <w:rsid w:val="0032754B"/>
    <w:rsid w:val="0032756D"/>
    <w:rsid w:val="00327587"/>
    <w:rsid w:val="003275D3"/>
    <w:rsid w:val="003275D7"/>
    <w:rsid w:val="003275FF"/>
    <w:rsid w:val="00327600"/>
    <w:rsid w:val="00327641"/>
    <w:rsid w:val="0032765A"/>
    <w:rsid w:val="0032766E"/>
    <w:rsid w:val="003276A5"/>
    <w:rsid w:val="003276CA"/>
    <w:rsid w:val="003276E8"/>
    <w:rsid w:val="003276EA"/>
    <w:rsid w:val="00327714"/>
    <w:rsid w:val="00327772"/>
    <w:rsid w:val="00327792"/>
    <w:rsid w:val="003277AB"/>
    <w:rsid w:val="003277BA"/>
    <w:rsid w:val="003277C4"/>
    <w:rsid w:val="003277EB"/>
    <w:rsid w:val="00327805"/>
    <w:rsid w:val="00327807"/>
    <w:rsid w:val="0032783B"/>
    <w:rsid w:val="00327842"/>
    <w:rsid w:val="00327895"/>
    <w:rsid w:val="00327896"/>
    <w:rsid w:val="003278C8"/>
    <w:rsid w:val="003278D8"/>
    <w:rsid w:val="003278E6"/>
    <w:rsid w:val="003278EA"/>
    <w:rsid w:val="00327929"/>
    <w:rsid w:val="003279D7"/>
    <w:rsid w:val="00327A0C"/>
    <w:rsid w:val="00327A17"/>
    <w:rsid w:val="00327A4B"/>
    <w:rsid w:val="00327A56"/>
    <w:rsid w:val="00327ABF"/>
    <w:rsid w:val="00327AF1"/>
    <w:rsid w:val="00327AF4"/>
    <w:rsid w:val="00327B31"/>
    <w:rsid w:val="00327B96"/>
    <w:rsid w:val="00327BFC"/>
    <w:rsid w:val="00327C2B"/>
    <w:rsid w:val="00327C41"/>
    <w:rsid w:val="00327C67"/>
    <w:rsid w:val="00327C8D"/>
    <w:rsid w:val="00327CB0"/>
    <w:rsid w:val="00327CC1"/>
    <w:rsid w:val="00327CF8"/>
    <w:rsid w:val="00327D15"/>
    <w:rsid w:val="00327D27"/>
    <w:rsid w:val="00327D84"/>
    <w:rsid w:val="00327D87"/>
    <w:rsid w:val="00327D91"/>
    <w:rsid w:val="00327E1B"/>
    <w:rsid w:val="00327E31"/>
    <w:rsid w:val="00327E7A"/>
    <w:rsid w:val="00327EC5"/>
    <w:rsid w:val="00327F1A"/>
    <w:rsid w:val="00327F34"/>
    <w:rsid w:val="00327F3D"/>
    <w:rsid w:val="00327F65"/>
    <w:rsid w:val="00327FB0"/>
    <w:rsid w:val="00327FF6"/>
    <w:rsid w:val="00330000"/>
    <w:rsid w:val="00330002"/>
    <w:rsid w:val="00330042"/>
    <w:rsid w:val="00330051"/>
    <w:rsid w:val="00330054"/>
    <w:rsid w:val="00330059"/>
    <w:rsid w:val="00330081"/>
    <w:rsid w:val="00330093"/>
    <w:rsid w:val="003300AD"/>
    <w:rsid w:val="003300C1"/>
    <w:rsid w:val="00330140"/>
    <w:rsid w:val="00330146"/>
    <w:rsid w:val="0033014F"/>
    <w:rsid w:val="00330168"/>
    <w:rsid w:val="00330174"/>
    <w:rsid w:val="0033018A"/>
    <w:rsid w:val="003301A9"/>
    <w:rsid w:val="00330234"/>
    <w:rsid w:val="00330299"/>
    <w:rsid w:val="003302DA"/>
    <w:rsid w:val="0033032B"/>
    <w:rsid w:val="0033037B"/>
    <w:rsid w:val="0033038E"/>
    <w:rsid w:val="00330394"/>
    <w:rsid w:val="003303B4"/>
    <w:rsid w:val="003303BD"/>
    <w:rsid w:val="003303D1"/>
    <w:rsid w:val="003303DA"/>
    <w:rsid w:val="003303FD"/>
    <w:rsid w:val="0033040E"/>
    <w:rsid w:val="00330448"/>
    <w:rsid w:val="00330457"/>
    <w:rsid w:val="00330543"/>
    <w:rsid w:val="00330548"/>
    <w:rsid w:val="00330549"/>
    <w:rsid w:val="0033056A"/>
    <w:rsid w:val="0033057C"/>
    <w:rsid w:val="0033058B"/>
    <w:rsid w:val="003305DE"/>
    <w:rsid w:val="003306F9"/>
    <w:rsid w:val="00330720"/>
    <w:rsid w:val="0033075F"/>
    <w:rsid w:val="00330772"/>
    <w:rsid w:val="00330777"/>
    <w:rsid w:val="003307F4"/>
    <w:rsid w:val="00330871"/>
    <w:rsid w:val="00330880"/>
    <w:rsid w:val="00330897"/>
    <w:rsid w:val="0033089C"/>
    <w:rsid w:val="003308B9"/>
    <w:rsid w:val="003308E1"/>
    <w:rsid w:val="003308EA"/>
    <w:rsid w:val="003308F6"/>
    <w:rsid w:val="00330911"/>
    <w:rsid w:val="0033091C"/>
    <w:rsid w:val="00330949"/>
    <w:rsid w:val="0033098B"/>
    <w:rsid w:val="003309C3"/>
    <w:rsid w:val="00330A13"/>
    <w:rsid w:val="00330A3B"/>
    <w:rsid w:val="00330A42"/>
    <w:rsid w:val="00330A88"/>
    <w:rsid w:val="00330AA0"/>
    <w:rsid w:val="00330AFB"/>
    <w:rsid w:val="00330B3F"/>
    <w:rsid w:val="00330B52"/>
    <w:rsid w:val="00330B60"/>
    <w:rsid w:val="00330B65"/>
    <w:rsid w:val="00330BAC"/>
    <w:rsid w:val="00330C00"/>
    <w:rsid w:val="00330C06"/>
    <w:rsid w:val="00330CB6"/>
    <w:rsid w:val="00330D0F"/>
    <w:rsid w:val="00330D15"/>
    <w:rsid w:val="00330D27"/>
    <w:rsid w:val="00330D2D"/>
    <w:rsid w:val="00330D38"/>
    <w:rsid w:val="00330D3E"/>
    <w:rsid w:val="00330D48"/>
    <w:rsid w:val="00330D92"/>
    <w:rsid w:val="00330D9F"/>
    <w:rsid w:val="00330DCB"/>
    <w:rsid w:val="00330DDC"/>
    <w:rsid w:val="00330DF6"/>
    <w:rsid w:val="00330E5D"/>
    <w:rsid w:val="00330E6E"/>
    <w:rsid w:val="00330E8F"/>
    <w:rsid w:val="00330EA0"/>
    <w:rsid w:val="00330EAE"/>
    <w:rsid w:val="00330EBD"/>
    <w:rsid w:val="00330EC3"/>
    <w:rsid w:val="00330EE4"/>
    <w:rsid w:val="00330EED"/>
    <w:rsid w:val="00330F05"/>
    <w:rsid w:val="00330F2C"/>
    <w:rsid w:val="00330F8B"/>
    <w:rsid w:val="00330FA2"/>
    <w:rsid w:val="00330FCC"/>
    <w:rsid w:val="00331001"/>
    <w:rsid w:val="00331069"/>
    <w:rsid w:val="0033106E"/>
    <w:rsid w:val="00331071"/>
    <w:rsid w:val="00331094"/>
    <w:rsid w:val="003310D1"/>
    <w:rsid w:val="003310F4"/>
    <w:rsid w:val="003310FB"/>
    <w:rsid w:val="003310FE"/>
    <w:rsid w:val="003311C5"/>
    <w:rsid w:val="003311CE"/>
    <w:rsid w:val="00331219"/>
    <w:rsid w:val="00331242"/>
    <w:rsid w:val="003312CF"/>
    <w:rsid w:val="003312D2"/>
    <w:rsid w:val="003312E8"/>
    <w:rsid w:val="0033135B"/>
    <w:rsid w:val="003313A2"/>
    <w:rsid w:val="003313D0"/>
    <w:rsid w:val="003313ED"/>
    <w:rsid w:val="003313F0"/>
    <w:rsid w:val="003313F2"/>
    <w:rsid w:val="003314BC"/>
    <w:rsid w:val="003314C5"/>
    <w:rsid w:val="003314C6"/>
    <w:rsid w:val="00331518"/>
    <w:rsid w:val="00331519"/>
    <w:rsid w:val="00331526"/>
    <w:rsid w:val="00331530"/>
    <w:rsid w:val="00331532"/>
    <w:rsid w:val="00331553"/>
    <w:rsid w:val="00331569"/>
    <w:rsid w:val="003315A0"/>
    <w:rsid w:val="003315A2"/>
    <w:rsid w:val="003315BE"/>
    <w:rsid w:val="003315DE"/>
    <w:rsid w:val="003315E3"/>
    <w:rsid w:val="0033166B"/>
    <w:rsid w:val="00331670"/>
    <w:rsid w:val="0033167C"/>
    <w:rsid w:val="00331681"/>
    <w:rsid w:val="00331694"/>
    <w:rsid w:val="003316A2"/>
    <w:rsid w:val="003316C8"/>
    <w:rsid w:val="003316F7"/>
    <w:rsid w:val="00331710"/>
    <w:rsid w:val="0033174C"/>
    <w:rsid w:val="00331792"/>
    <w:rsid w:val="003317A5"/>
    <w:rsid w:val="003317C6"/>
    <w:rsid w:val="003317FE"/>
    <w:rsid w:val="00331846"/>
    <w:rsid w:val="0033186D"/>
    <w:rsid w:val="0033187C"/>
    <w:rsid w:val="00331892"/>
    <w:rsid w:val="003318A7"/>
    <w:rsid w:val="003318D6"/>
    <w:rsid w:val="003318DE"/>
    <w:rsid w:val="003318F0"/>
    <w:rsid w:val="00331919"/>
    <w:rsid w:val="00331924"/>
    <w:rsid w:val="0033195F"/>
    <w:rsid w:val="00331960"/>
    <w:rsid w:val="00331985"/>
    <w:rsid w:val="00331997"/>
    <w:rsid w:val="003319A6"/>
    <w:rsid w:val="003319AD"/>
    <w:rsid w:val="003319D6"/>
    <w:rsid w:val="003319EC"/>
    <w:rsid w:val="00331A04"/>
    <w:rsid w:val="00331AEF"/>
    <w:rsid w:val="00331AF2"/>
    <w:rsid w:val="00331B43"/>
    <w:rsid w:val="00331B4A"/>
    <w:rsid w:val="00331B51"/>
    <w:rsid w:val="00331B8C"/>
    <w:rsid w:val="00331B8F"/>
    <w:rsid w:val="00331BA2"/>
    <w:rsid w:val="00331BEE"/>
    <w:rsid w:val="00331C42"/>
    <w:rsid w:val="00331D05"/>
    <w:rsid w:val="00331D5B"/>
    <w:rsid w:val="00331D5E"/>
    <w:rsid w:val="00331D7D"/>
    <w:rsid w:val="00331DA2"/>
    <w:rsid w:val="00331DB4"/>
    <w:rsid w:val="00331DB5"/>
    <w:rsid w:val="00331DD1"/>
    <w:rsid w:val="00331DEE"/>
    <w:rsid w:val="00331E32"/>
    <w:rsid w:val="00331E3A"/>
    <w:rsid w:val="00331E52"/>
    <w:rsid w:val="00331EA2"/>
    <w:rsid w:val="00331ECE"/>
    <w:rsid w:val="00331F05"/>
    <w:rsid w:val="00331F63"/>
    <w:rsid w:val="00331F69"/>
    <w:rsid w:val="00331F90"/>
    <w:rsid w:val="00331FE7"/>
    <w:rsid w:val="00331FEA"/>
    <w:rsid w:val="0033207C"/>
    <w:rsid w:val="0033207D"/>
    <w:rsid w:val="003320A6"/>
    <w:rsid w:val="003320AE"/>
    <w:rsid w:val="003320C8"/>
    <w:rsid w:val="003320EA"/>
    <w:rsid w:val="003320EE"/>
    <w:rsid w:val="0033210E"/>
    <w:rsid w:val="00332150"/>
    <w:rsid w:val="0033217C"/>
    <w:rsid w:val="00332197"/>
    <w:rsid w:val="003321C5"/>
    <w:rsid w:val="003321E0"/>
    <w:rsid w:val="00332203"/>
    <w:rsid w:val="00332210"/>
    <w:rsid w:val="00332224"/>
    <w:rsid w:val="00332226"/>
    <w:rsid w:val="00332257"/>
    <w:rsid w:val="00332275"/>
    <w:rsid w:val="003322A1"/>
    <w:rsid w:val="003322D7"/>
    <w:rsid w:val="0033230C"/>
    <w:rsid w:val="00332331"/>
    <w:rsid w:val="0033235B"/>
    <w:rsid w:val="0033236D"/>
    <w:rsid w:val="003323C8"/>
    <w:rsid w:val="00332430"/>
    <w:rsid w:val="00332432"/>
    <w:rsid w:val="0033244A"/>
    <w:rsid w:val="00332475"/>
    <w:rsid w:val="003324A9"/>
    <w:rsid w:val="003324C8"/>
    <w:rsid w:val="003324E1"/>
    <w:rsid w:val="00332524"/>
    <w:rsid w:val="00332576"/>
    <w:rsid w:val="0033257C"/>
    <w:rsid w:val="0033258F"/>
    <w:rsid w:val="003325A2"/>
    <w:rsid w:val="003325DC"/>
    <w:rsid w:val="0033263E"/>
    <w:rsid w:val="00332644"/>
    <w:rsid w:val="00332651"/>
    <w:rsid w:val="0033266C"/>
    <w:rsid w:val="00332684"/>
    <w:rsid w:val="00332694"/>
    <w:rsid w:val="003326B1"/>
    <w:rsid w:val="003326B2"/>
    <w:rsid w:val="003326BE"/>
    <w:rsid w:val="00332720"/>
    <w:rsid w:val="00332724"/>
    <w:rsid w:val="00332730"/>
    <w:rsid w:val="00332751"/>
    <w:rsid w:val="00332778"/>
    <w:rsid w:val="00332787"/>
    <w:rsid w:val="003327A6"/>
    <w:rsid w:val="003327FC"/>
    <w:rsid w:val="0033281C"/>
    <w:rsid w:val="0033287E"/>
    <w:rsid w:val="00332884"/>
    <w:rsid w:val="00332886"/>
    <w:rsid w:val="0033288F"/>
    <w:rsid w:val="0033289F"/>
    <w:rsid w:val="003328A9"/>
    <w:rsid w:val="003328D1"/>
    <w:rsid w:val="003328D3"/>
    <w:rsid w:val="003328DD"/>
    <w:rsid w:val="0033292F"/>
    <w:rsid w:val="00332980"/>
    <w:rsid w:val="003329E6"/>
    <w:rsid w:val="003329F6"/>
    <w:rsid w:val="00332A45"/>
    <w:rsid w:val="00332A8E"/>
    <w:rsid w:val="00332A93"/>
    <w:rsid w:val="00332B71"/>
    <w:rsid w:val="00332B73"/>
    <w:rsid w:val="00332B79"/>
    <w:rsid w:val="00332B7C"/>
    <w:rsid w:val="00332BA1"/>
    <w:rsid w:val="00332BE0"/>
    <w:rsid w:val="00332BEA"/>
    <w:rsid w:val="00332C1A"/>
    <w:rsid w:val="00332C32"/>
    <w:rsid w:val="00332C56"/>
    <w:rsid w:val="00332C73"/>
    <w:rsid w:val="00332C9A"/>
    <w:rsid w:val="00332CB8"/>
    <w:rsid w:val="00332CD6"/>
    <w:rsid w:val="00332CF4"/>
    <w:rsid w:val="00332D26"/>
    <w:rsid w:val="00332D2A"/>
    <w:rsid w:val="00332D31"/>
    <w:rsid w:val="00332D6A"/>
    <w:rsid w:val="00332D97"/>
    <w:rsid w:val="00332D9B"/>
    <w:rsid w:val="00332DEF"/>
    <w:rsid w:val="00332EB0"/>
    <w:rsid w:val="00332EBA"/>
    <w:rsid w:val="00332EBD"/>
    <w:rsid w:val="00332EEE"/>
    <w:rsid w:val="00332EF8"/>
    <w:rsid w:val="00332F33"/>
    <w:rsid w:val="00332F38"/>
    <w:rsid w:val="00332FDC"/>
    <w:rsid w:val="00333004"/>
    <w:rsid w:val="00333011"/>
    <w:rsid w:val="00333042"/>
    <w:rsid w:val="00333044"/>
    <w:rsid w:val="0033307C"/>
    <w:rsid w:val="00333094"/>
    <w:rsid w:val="003330E3"/>
    <w:rsid w:val="003331D1"/>
    <w:rsid w:val="003331DF"/>
    <w:rsid w:val="00333205"/>
    <w:rsid w:val="0033320B"/>
    <w:rsid w:val="00333211"/>
    <w:rsid w:val="0033321A"/>
    <w:rsid w:val="00333266"/>
    <w:rsid w:val="00333280"/>
    <w:rsid w:val="003332BD"/>
    <w:rsid w:val="003332D5"/>
    <w:rsid w:val="003332F5"/>
    <w:rsid w:val="00333376"/>
    <w:rsid w:val="00333412"/>
    <w:rsid w:val="0033341C"/>
    <w:rsid w:val="0033346B"/>
    <w:rsid w:val="00333490"/>
    <w:rsid w:val="003334A7"/>
    <w:rsid w:val="003334F7"/>
    <w:rsid w:val="0033351A"/>
    <w:rsid w:val="00333525"/>
    <w:rsid w:val="00333598"/>
    <w:rsid w:val="003335D1"/>
    <w:rsid w:val="003335E7"/>
    <w:rsid w:val="003335E8"/>
    <w:rsid w:val="00333636"/>
    <w:rsid w:val="0033363E"/>
    <w:rsid w:val="0033367C"/>
    <w:rsid w:val="003336D2"/>
    <w:rsid w:val="003336FC"/>
    <w:rsid w:val="00333761"/>
    <w:rsid w:val="00333772"/>
    <w:rsid w:val="00333784"/>
    <w:rsid w:val="003337AE"/>
    <w:rsid w:val="003337C3"/>
    <w:rsid w:val="003337CA"/>
    <w:rsid w:val="003337E3"/>
    <w:rsid w:val="003337FF"/>
    <w:rsid w:val="00333846"/>
    <w:rsid w:val="003338E1"/>
    <w:rsid w:val="0033390F"/>
    <w:rsid w:val="0033391E"/>
    <w:rsid w:val="00333930"/>
    <w:rsid w:val="00333938"/>
    <w:rsid w:val="0033394C"/>
    <w:rsid w:val="00333951"/>
    <w:rsid w:val="00333979"/>
    <w:rsid w:val="003339A4"/>
    <w:rsid w:val="003339FF"/>
    <w:rsid w:val="00333A02"/>
    <w:rsid w:val="00333A04"/>
    <w:rsid w:val="00333A37"/>
    <w:rsid w:val="00333A3D"/>
    <w:rsid w:val="00333A5A"/>
    <w:rsid w:val="00333A6F"/>
    <w:rsid w:val="00333A82"/>
    <w:rsid w:val="00333A87"/>
    <w:rsid w:val="00333ACF"/>
    <w:rsid w:val="00333B2C"/>
    <w:rsid w:val="00333B59"/>
    <w:rsid w:val="00333B60"/>
    <w:rsid w:val="00333B8C"/>
    <w:rsid w:val="00333B91"/>
    <w:rsid w:val="00333BAB"/>
    <w:rsid w:val="00333C01"/>
    <w:rsid w:val="00333C08"/>
    <w:rsid w:val="00333C31"/>
    <w:rsid w:val="00333CCE"/>
    <w:rsid w:val="00333D29"/>
    <w:rsid w:val="00333D43"/>
    <w:rsid w:val="00333D67"/>
    <w:rsid w:val="00333D9A"/>
    <w:rsid w:val="00333DCA"/>
    <w:rsid w:val="00333DD5"/>
    <w:rsid w:val="00333DEA"/>
    <w:rsid w:val="00333DED"/>
    <w:rsid w:val="00333E1C"/>
    <w:rsid w:val="00333E1E"/>
    <w:rsid w:val="00333E25"/>
    <w:rsid w:val="00333EA0"/>
    <w:rsid w:val="00333EC2"/>
    <w:rsid w:val="00333F0B"/>
    <w:rsid w:val="00333F17"/>
    <w:rsid w:val="00333F2D"/>
    <w:rsid w:val="00333F42"/>
    <w:rsid w:val="00333F53"/>
    <w:rsid w:val="00333F8D"/>
    <w:rsid w:val="00333FBD"/>
    <w:rsid w:val="00333FCF"/>
    <w:rsid w:val="00334011"/>
    <w:rsid w:val="003340B4"/>
    <w:rsid w:val="003340FC"/>
    <w:rsid w:val="00334114"/>
    <w:rsid w:val="00334175"/>
    <w:rsid w:val="00334181"/>
    <w:rsid w:val="003341A6"/>
    <w:rsid w:val="003341C1"/>
    <w:rsid w:val="003341DD"/>
    <w:rsid w:val="003341FE"/>
    <w:rsid w:val="00334257"/>
    <w:rsid w:val="00334264"/>
    <w:rsid w:val="0033429D"/>
    <w:rsid w:val="003342CD"/>
    <w:rsid w:val="003342E6"/>
    <w:rsid w:val="00334318"/>
    <w:rsid w:val="00334331"/>
    <w:rsid w:val="0033433C"/>
    <w:rsid w:val="00334374"/>
    <w:rsid w:val="00334387"/>
    <w:rsid w:val="003343CE"/>
    <w:rsid w:val="003343D9"/>
    <w:rsid w:val="00334438"/>
    <w:rsid w:val="00334470"/>
    <w:rsid w:val="003344C5"/>
    <w:rsid w:val="003344E5"/>
    <w:rsid w:val="0033451E"/>
    <w:rsid w:val="00334534"/>
    <w:rsid w:val="00334536"/>
    <w:rsid w:val="0033454D"/>
    <w:rsid w:val="00334559"/>
    <w:rsid w:val="003345DA"/>
    <w:rsid w:val="00334600"/>
    <w:rsid w:val="0033460E"/>
    <w:rsid w:val="00334616"/>
    <w:rsid w:val="00334683"/>
    <w:rsid w:val="003346D0"/>
    <w:rsid w:val="003346F7"/>
    <w:rsid w:val="00334751"/>
    <w:rsid w:val="0033477B"/>
    <w:rsid w:val="00334780"/>
    <w:rsid w:val="003347FB"/>
    <w:rsid w:val="0033480B"/>
    <w:rsid w:val="00334817"/>
    <w:rsid w:val="0033482E"/>
    <w:rsid w:val="00334846"/>
    <w:rsid w:val="0033486C"/>
    <w:rsid w:val="003348A0"/>
    <w:rsid w:val="0033491C"/>
    <w:rsid w:val="00334927"/>
    <w:rsid w:val="00334955"/>
    <w:rsid w:val="00334980"/>
    <w:rsid w:val="00334985"/>
    <w:rsid w:val="00334991"/>
    <w:rsid w:val="00334999"/>
    <w:rsid w:val="003349EC"/>
    <w:rsid w:val="00334A1B"/>
    <w:rsid w:val="00334A2A"/>
    <w:rsid w:val="00334A93"/>
    <w:rsid w:val="00334B3E"/>
    <w:rsid w:val="00334B5D"/>
    <w:rsid w:val="00334B90"/>
    <w:rsid w:val="00334BCB"/>
    <w:rsid w:val="00334C04"/>
    <w:rsid w:val="00334C30"/>
    <w:rsid w:val="00334C73"/>
    <w:rsid w:val="00334CB2"/>
    <w:rsid w:val="00334CC8"/>
    <w:rsid w:val="00334CFF"/>
    <w:rsid w:val="00334D32"/>
    <w:rsid w:val="00334D4F"/>
    <w:rsid w:val="00334D8C"/>
    <w:rsid w:val="00334DC9"/>
    <w:rsid w:val="00334DF9"/>
    <w:rsid w:val="00334E02"/>
    <w:rsid w:val="00334E3F"/>
    <w:rsid w:val="00334E5F"/>
    <w:rsid w:val="00334E64"/>
    <w:rsid w:val="00334E87"/>
    <w:rsid w:val="00334E8A"/>
    <w:rsid w:val="00334EAD"/>
    <w:rsid w:val="00334EB5"/>
    <w:rsid w:val="00334EEF"/>
    <w:rsid w:val="00334F79"/>
    <w:rsid w:val="00334F86"/>
    <w:rsid w:val="00334F8A"/>
    <w:rsid w:val="00334FE2"/>
    <w:rsid w:val="00335016"/>
    <w:rsid w:val="00335049"/>
    <w:rsid w:val="003350B7"/>
    <w:rsid w:val="00335102"/>
    <w:rsid w:val="00335178"/>
    <w:rsid w:val="0033517D"/>
    <w:rsid w:val="00335189"/>
    <w:rsid w:val="0033520B"/>
    <w:rsid w:val="00335231"/>
    <w:rsid w:val="0033527D"/>
    <w:rsid w:val="0033528D"/>
    <w:rsid w:val="0033529F"/>
    <w:rsid w:val="003352B6"/>
    <w:rsid w:val="003352F7"/>
    <w:rsid w:val="00335324"/>
    <w:rsid w:val="0033532E"/>
    <w:rsid w:val="0033538C"/>
    <w:rsid w:val="003353BC"/>
    <w:rsid w:val="003353EF"/>
    <w:rsid w:val="00335438"/>
    <w:rsid w:val="0033543B"/>
    <w:rsid w:val="00335446"/>
    <w:rsid w:val="00335450"/>
    <w:rsid w:val="00335468"/>
    <w:rsid w:val="0033547E"/>
    <w:rsid w:val="003354A2"/>
    <w:rsid w:val="003354A6"/>
    <w:rsid w:val="003354AE"/>
    <w:rsid w:val="003354C4"/>
    <w:rsid w:val="003354C8"/>
    <w:rsid w:val="0033556C"/>
    <w:rsid w:val="00335581"/>
    <w:rsid w:val="003355A4"/>
    <w:rsid w:val="003355B3"/>
    <w:rsid w:val="00335601"/>
    <w:rsid w:val="0033560C"/>
    <w:rsid w:val="00335641"/>
    <w:rsid w:val="00335651"/>
    <w:rsid w:val="00335654"/>
    <w:rsid w:val="00335656"/>
    <w:rsid w:val="0033577B"/>
    <w:rsid w:val="0033578D"/>
    <w:rsid w:val="003357B6"/>
    <w:rsid w:val="00335803"/>
    <w:rsid w:val="0033581A"/>
    <w:rsid w:val="0033587B"/>
    <w:rsid w:val="0033594A"/>
    <w:rsid w:val="00335956"/>
    <w:rsid w:val="00335987"/>
    <w:rsid w:val="0033598B"/>
    <w:rsid w:val="003359B1"/>
    <w:rsid w:val="003359B7"/>
    <w:rsid w:val="00335A0D"/>
    <w:rsid w:val="00335A2D"/>
    <w:rsid w:val="00335A46"/>
    <w:rsid w:val="00335A4C"/>
    <w:rsid w:val="00335A9D"/>
    <w:rsid w:val="00335AA4"/>
    <w:rsid w:val="00335AB7"/>
    <w:rsid w:val="00335B6C"/>
    <w:rsid w:val="00335B83"/>
    <w:rsid w:val="00335BA3"/>
    <w:rsid w:val="00335BBC"/>
    <w:rsid w:val="00335BDD"/>
    <w:rsid w:val="00335BEB"/>
    <w:rsid w:val="00335CAE"/>
    <w:rsid w:val="00335CC3"/>
    <w:rsid w:val="00335CDD"/>
    <w:rsid w:val="00335D05"/>
    <w:rsid w:val="00335D3E"/>
    <w:rsid w:val="00335D70"/>
    <w:rsid w:val="00335DB0"/>
    <w:rsid w:val="00335DB2"/>
    <w:rsid w:val="00335DBF"/>
    <w:rsid w:val="00335DC0"/>
    <w:rsid w:val="00335DE5"/>
    <w:rsid w:val="00335DE7"/>
    <w:rsid w:val="00335DEE"/>
    <w:rsid w:val="00335E24"/>
    <w:rsid w:val="00335E55"/>
    <w:rsid w:val="00335E65"/>
    <w:rsid w:val="00335EAB"/>
    <w:rsid w:val="00335EE0"/>
    <w:rsid w:val="00335EF3"/>
    <w:rsid w:val="00335F1C"/>
    <w:rsid w:val="00335F2D"/>
    <w:rsid w:val="00335F36"/>
    <w:rsid w:val="00335F3B"/>
    <w:rsid w:val="00335F3D"/>
    <w:rsid w:val="00335F5A"/>
    <w:rsid w:val="00335F99"/>
    <w:rsid w:val="00335FB4"/>
    <w:rsid w:val="00335FC0"/>
    <w:rsid w:val="00335FC2"/>
    <w:rsid w:val="00335FCA"/>
    <w:rsid w:val="00336026"/>
    <w:rsid w:val="003360C4"/>
    <w:rsid w:val="003360D0"/>
    <w:rsid w:val="0033610A"/>
    <w:rsid w:val="00336122"/>
    <w:rsid w:val="00336144"/>
    <w:rsid w:val="00336149"/>
    <w:rsid w:val="0033617B"/>
    <w:rsid w:val="003361FA"/>
    <w:rsid w:val="00336229"/>
    <w:rsid w:val="00336283"/>
    <w:rsid w:val="003362B9"/>
    <w:rsid w:val="00336329"/>
    <w:rsid w:val="0033634B"/>
    <w:rsid w:val="00336387"/>
    <w:rsid w:val="00336401"/>
    <w:rsid w:val="00336462"/>
    <w:rsid w:val="0033647C"/>
    <w:rsid w:val="0033648E"/>
    <w:rsid w:val="003364D7"/>
    <w:rsid w:val="003364E6"/>
    <w:rsid w:val="00336567"/>
    <w:rsid w:val="00336597"/>
    <w:rsid w:val="003365C2"/>
    <w:rsid w:val="003365D4"/>
    <w:rsid w:val="003366AB"/>
    <w:rsid w:val="003366C5"/>
    <w:rsid w:val="003366CC"/>
    <w:rsid w:val="003366D5"/>
    <w:rsid w:val="003366D9"/>
    <w:rsid w:val="003366E5"/>
    <w:rsid w:val="00336739"/>
    <w:rsid w:val="00336780"/>
    <w:rsid w:val="003367B8"/>
    <w:rsid w:val="003367DD"/>
    <w:rsid w:val="003367EB"/>
    <w:rsid w:val="003367F9"/>
    <w:rsid w:val="0033683B"/>
    <w:rsid w:val="00336847"/>
    <w:rsid w:val="00336869"/>
    <w:rsid w:val="00336883"/>
    <w:rsid w:val="003368D9"/>
    <w:rsid w:val="003368FB"/>
    <w:rsid w:val="00336906"/>
    <w:rsid w:val="0033695D"/>
    <w:rsid w:val="0033698A"/>
    <w:rsid w:val="00336991"/>
    <w:rsid w:val="003369AE"/>
    <w:rsid w:val="003369E0"/>
    <w:rsid w:val="00336A16"/>
    <w:rsid w:val="00336A2E"/>
    <w:rsid w:val="00336A65"/>
    <w:rsid w:val="00336AC2"/>
    <w:rsid w:val="00336AD9"/>
    <w:rsid w:val="00336B16"/>
    <w:rsid w:val="00336B1C"/>
    <w:rsid w:val="00336B28"/>
    <w:rsid w:val="00336B44"/>
    <w:rsid w:val="00336B62"/>
    <w:rsid w:val="00336B6D"/>
    <w:rsid w:val="00336B7F"/>
    <w:rsid w:val="00336B97"/>
    <w:rsid w:val="00336BBC"/>
    <w:rsid w:val="00336BFA"/>
    <w:rsid w:val="00336C21"/>
    <w:rsid w:val="00336C50"/>
    <w:rsid w:val="00336C74"/>
    <w:rsid w:val="00336CF3"/>
    <w:rsid w:val="00336CF6"/>
    <w:rsid w:val="00336D9E"/>
    <w:rsid w:val="00336DA3"/>
    <w:rsid w:val="00336DB5"/>
    <w:rsid w:val="00336DBA"/>
    <w:rsid w:val="00336DE4"/>
    <w:rsid w:val="00336DFD"/>
    <w:rsid w:val="00336E08"/>
    <w:rsid w:val="00336EBF"/>
    <w:rsid w:val="00336ED1"/>
    <w:rsid w:val="00336ED7"/>
    <w:rsid w:val="00336ED8"/>
    <w:rsid w:val="00336F15"/>
    <w:rsid w:val="00336F5E"/>
    <w:rsid w:val="00336FF3"/>
    <w:rsid w:val="00337005"/>
    <w:rsid w:val="0033700C"/>
    <w:rsid w:val="00337033"/>
    <w:rsid w:val="00337063"/>
    <w:rsid w:val="0033708B"/>
    <w:rsid w:val="003370BE"/>
    <w:rsid w:val="003370F4"/>
    <w:rsid w:val="003370F8"/>
    <w:rsid w:val="00337112"/>
    <w:rsid w:val="00337123"/>
    <w:rsid w:val="00337180"/>
    <w:rsid w:val="003371CF"/>
    <w:rsid w:val="00337206"/>
    <w:rsid w:val="0033722E"/>
    <w:rsid w:val="00337268"/>
    <w:rsid w:val="0033728C"/>
    <w:rsid w:val="003372D2"/>
    <w:rsid w:val="0033730C"/>
    <w:rsid w:val="00337315"/>
    <w:rsid w:val="00337316"/>
    <w:rsid w:val="0033732F"/>
    <w:rsid w:val="00337332"/>
    <w:rsid w:val="00337338"/>
    <w:rsid w:val="00337354"/>
    <w:rsid w:val="00337366"/>
    <w:rsid w:val="003373F8"/>
    <w:rsid w:val="0033741A"/>
    <w:rsid w:val="00337454"/>
    <w:rsid w:val="003374C9"/>
    <w:rsid w:val="0033750C"/>
    <w:rsid w:val="00337534"/>
    <w:rsid w:val="00337550"/>
    <w:rsid w:val="00337572"/>
    <w:rsid w:val="003375A0"/>
    <w:rsid w:val="003375BC"/>
    <w:rsid w:val="0033760F"/>
    <w:rsid w:val="0033762C"/>
    <w:rsid w:val="0033767D"/>
    <w:rsid w:val="00337682"/>
    <w:rsid w:val="003376E9"/>
    <w:rsid w:val="003376FC"/>
    <w:rsid w:val="00337731"/>
    <w:rsid w:val="0033776C"/>
    <w:rsid w:val="0033778B"/>
    <w:rsid w:val="0033780C"/>
    <w:rsid w:val="00337823"/>
    <w:rsid w:val="00337859"/>
    <w:rsid w:val="00337878"/>
    <w:rsid w:val="003378A6"/>
    <w:rsid w:val="003378BA"/>
    <w:rsid w:val="003378E6"/>
    <w:rsid w:val="003378EB"/>
    <w:rsid w:val="003378F0"/>
    <w:rsid w:val="00337903"/>
    <w:rsid w:val="00337919"/>
    <w:rsid w:val="0033791A"/>
    <w:rsid w:val="0033793C"/>
    <w:rsid w:val="00337946"/>
    <w:rsid w:val="00337958"/>
    <w:rsid w:val="003379C5"/>
    <w:rsid w:val="003379E2"/>
    <w:rsid w:val="00337A26"/>
    <w:rsid w:val="00337A5B"/>
    <w:rsid w:val="00337AA1"/>
    <w:rsid w:val="00337AEC"/>
    <w:rsid w:val="00337AF5"/>
    <w:rsid w:val="00337B14"/>
    <w:rsid w:val="00337BE8"/>
    <w:rsid w:val="00337C3A"/>
    <w:rsid w:val="00337C40"/>
    <w:rsid w:val="00337C5F"/>
    <w:rsid w:val="00337C67"/>
    <w:rsid w:val="00337C7A"/>
    <w:rsid w:val="00337CBC"/>
    <w:rsid w:val="00337CC0"/>
    <w:rsid w:val="00337CC2"/>
    <w:rsid w:val="00337CC5"/>
    <w:rsid w:val="00337CEC"/>
    <w:rsid w:val="00337D22"/>
    <w:rsid w:val="00337D34"/>
    <w:rsid w:val="00337D61"/>
    <w:rsid w:val="00337D89"/>
    <w:rsid w:val="00337E0D"/>
    <w:rsid w:val="00337E1A"/>
    <w:rsid w:val="00337E25"/>
    <w:rsid w:val="00337E2A"/>
    <w:rsid w:val="00337E3B"/>
    <w:rsid w:val="00337E4B"/>
    <w:rsid w:val="00337EAE"/>
    <w:rsid w:val="00337F31"/>
    <w:rsid w:val="00337F3F"/>
    <w:rsid w:val="00337F40"/>
    <w:rsid w:val="00337F77"/>
    <w:rsid w:val="00337FB7"/>
    <w:rsid w:val="00337FD7"/>
    <w:rsid w:val="00337FD9"/>
    <w:rsid w:val="00337FE2"/>
    <w:rsid w:val="00340017"/>
    <w:rsid w:val="0034001E"/>
    <w:rsid w:val="0034007F"/>
    <w:rsid w:val="00340096"/>
    <w:rsid w:val="003400D6"/>
    <w:rsid w:val="0034010A"/>
    <w:rsid w:val="00340114"/>
    <w:rsid w:val="0034013C"/>
    <w:rsid w:val="0034013F"/>
    <w:rsid w:val="00340175"/>
    <w:rsid w:val="003401A4"/>
    <w:rsid w:val="003401F9"/>
    <w:rsid w:val="0034020A"/>
    <w:rsid w:val="0034020C"/>
    <w:rsid w:val="0034025C"/>
    <w:rsid w:val="00340267"/>
    <w:rsid w:val="0034028B"/>
    <w:rsid w:val="003402B2"/>
    <w:rsid w:val="003402FE"/>
    <w:rsid w:val="00340327"/>
    <w:rsid w:val="0034033E"/>
    <w:rsid w:val="003403B5"/>
    <w:rsid w:val="003403C0"/>
    <w:rsid w:val="0034040E"/>
    <w:rsid w:val="0034041D"/>
    <w:rsid w:val="00340428"/>
    <w:rsid w:val="0034044E"/>
    <w:rsid w:val="00340451"/>
    <w:rsid w:val="003404FF"/>
    <w:rsid w:val="00340506"/>
    <w:rsid w:val="00340534"/>
    <w:rsid w:val="0034057B"/>
    <w:rsid w:val="00340598"/>
    <w:rsid w:val="003405B7"/>
    <w:rsid w:val="00340653"/>
    <w:rsid w:val="0034065D"/>
    <w:rsid w:val="003406B0"/>
    <w:rsid w:val="003406E8"/>
    <w:rsid w:val="003406F3"/>
    <w:rsid w:val="0034077B"/>
    <w:rsid w:val="00340782"/>
    <w:rsid w:val="00340794"/>
    <w:rsid w:val="003407A0"/>
    <w:rsid w:val="003407A7"/>
    <w:rsid w:val="003407D1"/>
    <w:rsid w:val="00340847"/>
    <w:rsid w:val="003408B8"/>
    <w:rsid w:val="003408BB"/>
    <w:rsid w:val="003408E2"/>
    <w:rsid w:val="0034099E"/>
    <w:rsid w:val="00340A73"/>
    <w:rsid w:val="00340A9E"/>
    <w:rsid w:val="00340AAC"/>
    <w:rsid w:val="00340AC1"/>
    <w:rsid w:val="00340ADD"/>
    <w:rsid w:val="00340AF4"/>
    <w:rsid w:val="00340B03"/>
    <w:rsid w:val="00340B0D"/>
    <w:rsid w:val="00340B14"/>
    <w:rsid w:val="00340B3B"/>
    <w:rsid w:val="00340B4C"/>
    <w:rsid w:val="00340BF8"/>
    <w:rsid w:val="00340BFB"/>
    <w:rsid w:val="00340C15"/>
    <w:rsid w:val="00340C18"/>
    <w:rsid w:val="00340C5D"/>
    <w:rsid w:val="00340C5E"/>
    <w:rsid w:val="00340C93"/>
    <w:rsid w:val="00340CBE"/>
    <w:rsid w:val="00340CC5"/>
    <w:rsid w:val="00340CE6"/>
    <w:rsid w:val="00340CF7"/>
    <w:rsid w:val="00340D03"/>
    <w:rsid w:val="00340D5A"/>
    <w:rsid w:val="00340E0F"/>
    <w:rsid w:val="00340E35"/>
    <w:rsid w:val="00340E36"/>
    <w:rsid w:val="00340E4A"/>
    <w:rsid w:val="00340E83"/>
    <w:rsid w:val="00340EBF"/>
    <w:rsid w:val="00340EC9"/>
    <w:rsid w:val="00340F72"/>
    <w:rsid w:val="00340F8A"/>
    <w:rsid w:val="00340FC1"/>
    <w:rsid w:val="00340FD3"/>
    <w:rsid w:val="00340FDC"/>
    <w:rsid w:val="00341058"/>
    <w:rsid w:val="003410E8"/>
    <w:rsid w:val="00341103"/>
    <w:rsid w:val="00341104"/>
    <w:rsid w:val="003411C1"/>
    <w:rsid w:val="003411D3"/>
    <w:rsid w:val="003411EE"/>
    <w:rsid w:val="0034123B"/>
    <w:rsid w:val="0034126E"/>
    <w:rsid w:val="00341279"/>
    <w:rsid w:val="00341283"/>
    <w:rsid w:val="003412B8"/>
    <w:rsid w:val="00341310"/>
    <w:rsid w:val="00341323"/>
    <w:rsid w:val="00341340"/>
    <w:rsid w:val="00341360"/>
    <w:rsid w:val="003413C3"/>
    <w:rsid w:val="003413D2"/>
    <w:rsid w:val="003413DA"/>
    <w:rsid w:val="003413ED"/>
    <w:rsid w:val="003413F5"/>
    <w:rsid w:val="00341405"/>
    <w:rsid w:val="0034140E"/>
    <w:rsid w:val="0034141F"/>
    <w:rsid w:val="0034147E"/>
    <w:rsid w:val="003414B7"/>
    <w:rsid w:val="003414C2"/>
    <w:rsid w:val="0034153A"/>
    <w:rsid w:val="003415A1"/>
    <w:rsid w:val="003415AC"/>
    <w:rsid w:val="003415B5"/>
    <w:rsid w:val="003415CB"/>
    <w:rsid w:val="003415D6"/>
    <w:rsid w:val="00341619"/>
    <w:rsid w:val="00341636"/>
    <w:rsid w:val="00341638"/>
    <w:rsid w:val="0034163F"/>
    <w:rsid w:val="0034164F"/>
    <w:rsid w:val="0034168A"/>
    <w:rsid w:val="00341697"/>
    <w:rsid w:val="0034172D"/>
    <w:rsid w:val="0034179C"/>
    <w:rsid w:val="003417B7"/>
    <w:rsid w:val="003417EE"/>
    <w:rsid w:val="003417FF"/>
    <w:rsid w:val="0034188B"/>
    <w:rsid w:val="00341895"/>
    <w:rsid w:val="0034189D"/>
    <w:rsid w:val="003418B7"/>
    <w:rsid w:val="003418BD"/>
    <w:rsid w:val="003418DD"/>
    <w:rsid w:val="003418ED"/>
    <w:rsid w:val="003418F1"/>
    <w:rsid w:val="00341950"/>
    <w:rsid w:val="00341991"/>
    <w:rsid w:val="003419AD"/>
    <w:rsid w:val="003419FF"/>
    <w:rsid w:val="00341A0C"/>
    <w:rsid w:val="00341A3A"/>
    <w:rsid w:val="00341A5F"/>
    <w:rsid w:val="00341A67"/>
    <w:rsid w:val="00341AF8"/>
    <w:rsid w:val="00341B04"/>
    <w:rsid w:val="00341B15"/>
    <w:rsid w:val="00341B18"/>
    <w:rsid w:val="00341B41"/>
    <w:rsid w:val="00341B80"/>
    <w:rsid w:val="00341B9B"/>
    <w:rsid w:val="00341BA0"/>
    <w:rsid w:val="00341BAD"/>
    <w:rsid w:val="00341BD8"/>
    <w:rsid w:val="00341BE3"/>
    <w:rsid w:val="00341C0F"/>
    <w:rsid w:val="00341C27"/>
    <w:rsid w:val="00341C55"/>
    <w:rsid w:val="00341C74"/>
    <w:rsid w:val="00341C9C"/>
    <w:rsid w:val="00341CA3"/>
    <w:rsid w:val="00341CFE"/>
    <w:rsid w:val="00341D09"/>
    <w:rsid w:val="00341D55"/>
    <w:rsid w:val="00341DC3"/>
    <w:rsid w:val="00341DCB"/>
    <w:rsid w:val="00341DD3"/>
    <w:rsid w:val="00341E1B"/>
    <w:rsid w:val="00341E67"/>
    <w:rsid w:val="00341E8B"/>
    <w:rsid w:val="00341ED9"/>
    <w:rsid w:val="00341EF4"/>
    <w:rsid w:val="00341F37"/>
    <w:rsid w:val="00341F3C"/>
    <w:rsid w:val="00341F6B"/>
    <w:rsid w:val="00341FA1"/>
    <w:rsid w:val="00341FA4"/>
    <w:rsid w:val="00341FAF"/>
    <w:rsid w:val="00341FE0"/>
    <w:rsid w:val="0034200F"/>
    <w:rsid w:val="0034203E"/>
    <w:rsid w:val="00342053"/>
    <w:rsid w:val="00342084"/>
    <w:rsid w:val="0034209B"/>
    <w:rsid w:val="003420DD"/>
    <w:rsid w:val="00342104"/>
    <w:rsid w:val="00342110"/>
    <w:rsid w:val="0034215A"/>
    <w:rsid w:val="0034215B"/>
    <w:rsid w:val="0034216B"/>
    <w:rsid w:val="003421AC"/>
    <w:rsid w:val="003421CB"/>
    <w:rsid w:val="003421D1"/>
    <w:rsid w:val="00342208"/>
    <w:rsid w:val="00342219"/>
    <w:rsid w:val="00342263"/>
    <w:rsid w:val="00342267"/>
    <w:rsid w:val="0034227B"/>
    <w:rsid w:val="0034228D"/>
    <w:rsid w:val="003422AE"/>
    <w:rsid w:val="003422EE"/>
    <w:rsid w:val="003422F1"/>
    <w:rsid w:val="003422FC"/>
    <w:rsid w:val="00342312"/>
    <w:rsid w:val="00342319"/>
    <w:rsid w:val="0034233F"/>
    <w:rsid w:val="0034235B"/>
    <w:rsid w:val="00342368"/>
    <w:rsid w:val="00342378"/>
    <w:rsid w:val="0034239C"/>
    <w:rsid w:val="003423D5"/>
    <w:rsid w:val="003423DF"/>
    <w:rsid w:val="003423E4"/>
    <w:rsid w:val="003423E9"/>
    <w:rsid w:val="00342416"/>
    <w:rsid w:val="00342444"/>
    <w:rsid w:val="003424B5"/>
    <w:rsid w:val="003424E3"/>
    <w:rsid w:val="00342527"/>
    <w:rsid w:val="00342546"/>
    <w:rsid w:val="00342557"/>
    <w:rsid w:val="00342569"/>
    <w:rsid w:val="003425CC"/>
    <w:rsid w:val="003425FB"/>
    <w:rsid w:val="00342671"/>
    <w:rsid w:val="0034269A"/>
    <w:rsid w:val="003426E9"/>
    <w:rsid w:val="00342758"/>
    <w:rsid w:val="0034275F"/>
    <w:rsid w:val="00342769"/>
    <w:rsid w:val="00342780"/>
    <w:rsid w:val="00342797"/>
    <w:rsid w:val="003427E7"/>
    <w:rsid w:val="003427FC"/>
    <w:rsid w:val="00342808"/>
    <w:rsid w:val="00342816"/>
    <w:rsid w:val="0034281C"/>
    <w:rsid w:val="00342851"/>
    <w:rsid w:val="0034286F"/>
    <w:rsid w:val="00342878"/>
    <w:rsid w:val="00342884"/>
    <w:rsid w:val="0034288C"/>
    <w:rsid w:val="00342898"/>
    <w:rsid w:val="003428A0"/>
    <w:rsid w:val="003428E7"/>
    <w:rsid w:val="00342900"/>
    <w:rsid w:val="00342914"/>
    <w:rsid w:val="00342932"/>
    <w:rsid w:val="00342936"/>
    <w:rsid w:val="00342958"/>
    <w:rsid w:val="00342991"/>
    <w:rsid w:val="003429DF"/>
    <w:rsid w:val="003429E3"/>
    <w:rsid w:val="00342A18"/>
    <w:rsid w:val="00342A3B"/>
    <w:rsid w:val="00342A52"/>
    <w:rsid w:val="00342A60"/>
    <w:rsid w:val="00342A8C"/>
    <w:rsid w:val="00342AA0"/>
    <w:rsid w:val="00342AA1"/>
    <w:rsid w:val="00342AB1"/>
    <w:rsid w:val="00342ABB"/>
    <w:rsid w:val="00342ABC"/>
    <w:rsid w:val="00342AD0"/>
    <w:rsid w:val="00342AD3"/>
    <w:rsid w:val="00342B13"/>
    <w:rsid w:val="00342B1B"/>
    <w:rsid w:val="00342B26"/>
    <w:rsid w:val="00342BAD"/>
    <w:rsid w:val="00342BF7"/>
    <w:rsid w:val="00342C0B"/>
    <w:rsid w:val="00342C2C"/>
    <w:rsid w:val="00342C98"/>
    <w:rsid w:val="00342CDF"/>
    <w:rsid w:val="00342CE2"/>
    <w:rsid w:val="00342CFE"/>
    <w:rsid w:val="00342D0C"/>
    <w:rsid w:val="00342D21"/>
    <w:rsid w:val="00342D45"/>
    <w:rsid w:val="00342D50"/>
    <w:rsid w:val="00342D56"/>
    <w:rsid w:val="00342D7D"/>
    <w:rsid w:val="00342D89"/>
    <w:rsid w:val="00342D95"/>
    <w:rsid w:val="00342D97"/>
    <w:rsid w:val="00342DF3"/>
    <w:rsid w:val="00342E0E"/>
    <w:rsid w:val="00342E76"/>
    <w:rsid w:val="00342E8C"/>
    <w:rsid w:val="00342E95"/>
    <w:rsid w:val="00342EB8"/>
    <w:rsid w:val="00342EC0"/>
    <w:rsid w:val="00342EF3"/>
    <w:rsid w:val="00342F20"/>
    <w:rsid w:val="00342F9D"/>
    <w:rsid w:val="00342FD8"/>
    <w:rsid w:val="00342FF0"/>
    <w:rsid w:val="0034301A"/>
    <w:rsid w:val="00343040"/>
    <w:rsid w:val="00343058"/>
    <w:rsid w:val="00343061"/>
    <w:rsid w:val="00343098"/>
    <w:rsid w:val="003430BA"/>
    <w:rsid w:val="003430CC"/>
    <w:rsid w:val="003430D1"/>
    <w:rsid w:val="003430DF"/>
    <w:rsid w:val="003430FB"/>
    <w:rsid w:val="00343134"/>
    <w:rsid w:val="00343137"/>
    <w:rsid w:val="00343139"/>
    <w:rsid w:val="00343146"/>
    <w:rsid w:val="00343184"/>
    <w:rsid w:val="0034319F"/>
    <w:rsid w:val="003431D5"/>
    <w:rsid w:val="003431F3"/>
    <w:rsid w:val="0034320D"/>
    <w:rsid w:val="0034324F"/>
    <w:rsid w:val="00343273"/>
    <w:rsid w:val="0034328C"/>
    <w:rsid w:val="003432FA"/>
    <w:rsid w:val="0034332C"/>
    <w:rsid w:val="00343336"/>
    <w:rsid w:val="00343359"/>
    <w:rsid w:val="003433A8"/>
    <w:rsid w:val="003433C1"/>
    <w:rsid w:val="003433E9"/>
    <w:rsid w:val="003433ED"/>
    <w:rsid w:val="0034342F"/>
    <w:rsid w:val="00343437"/>
    <w:rsid w:val="003434AB"/>
    <w:rsid w:val="003434DD"/>
    <w:rsid w:val="0034350E"/>
    <w:rsid w:val="0034351E"/>
    <w:rsid w:val="00343573"/>
    <w:rsid w:val="003435A9"/>
    <w:rsid w:val="003435D8"/>
    <w:rsid w:val="003435E2"/>
    <w:rsid w:val="003435FE"/>
    <w:rsid w:val="00343605"/>
    <w:rsid w:val="00343623"/>
    <w:rsid w:val="00343648"/>
    <w:rsid w:val="0034367B"/>
    <w:rsid w:val="003436FB"/>
    <w:rsid w:val="00343706"/>
    <w:rsid w:val="00343764"/>
    <w:rsid w:val="0034376E"/>
    <w:rsid w:val="00343772"/>
    <w:rsid w:val="0034377D"/>
    <w:rsid w:val="003437A6"/>
    <w:rsid w:val="003437EF"/>
    <w:rsid w:val="00343827"/>
    <w:rsid w:val="0034384B"/>
    <w:rsid w:val="00343851"/>
    <w:rsid w:val="003438F3"/>
    <w:rsid w:val="00343905"/>
    <w:rsid w:val="0034390F"/>
    <w:rsid w:val="0034391F"/>
    <w:rsid w:val="0034396B"/>
    <w:rsid w:val="00343985"/>
    <w:rsid w:val="00343995"/>
    <w:rsid w:val="0034399B"/>
    <w:rsid w:val="003439D6"/>
    <w:rsid w:val="003439F0"/>
    <w:rsid w:val="00343A1C"/>
    <w:rsid w:val="00343A60"/>
    <w:rsid w:val="00343A65"/>
    <w:rsid w:val="00343A99"/>
    <w:rsid w:val="00343AB9"/>
    <w:rsid w:val="00343AC0"/>
    <w:rsid w:val="00343B48"/>
    <w:rsid w:val="00343BE5"/>
    <w:rsid w:val="00343C40"/>
    <w:rsid w:val="00343C78"/>
    <w:rsid w:val="00343C7D"/>
    <w:rsid w:val="00343C92"/>
    <w:rsid w:val="00343CAA"/>
    <w:rsid w:val="00343CB7"/>
    <w:rsid w:val="00343CE5"/>
    <w:rsid w:val="00343D04"/>
    <w:rsid w:val="00343D08"/>
    <w:rsid w:val="00343D2A"/>
    <w:rsid w:val="00343D8B"/>
    <w:rsid w:val="00343D95"/>
    <w:rsid w:val="00343DC2"/>
    <w:rsid w:val="00343E04"/>
    <w:rsid w:val="00343E54"/>
    <w:rsid w:val="00343E7B"/>
    <w:rsid w:val="00343E9E"/>
    <w:rsid w:val="00343EB5"/>
    <w:rsid w:val="00343EFB"/>
    <w:rsid w:val="00343F26"/>
    <w:rsid w:val="00343F3C"/>
    <w:rsid w:val="00343F56"/>
    <w:rsid w:val="00343F5E"/>
    <w:rsid w:val="00343FC1"/>
    <w:rsid w:val="00343FFB"/>
    <w:rsid w:val="00344047"/>
    <w:rsid w:val="00344065"/>
    <w:rsid w:val="00344082"/>
    <w:rsid w:val="00344094"/>
    <w:rsid w:val="003440A3"/>
    <w:rsid w:val="00344149"/>
    <w:rsid w:val="00344172"/>
    <w:rsid w:val="00344183"/>
    <w:rsid w:val="003441AB"/>
    <w:rsid w:val="003441EF"/>
    <w:rsid w:val="00344228"/>
    <w:rsid w:val="0034425B"/>
    <w:rsid w:val="00344280"/>
    <w:rsid w:val="003442B7"/>
    <w:rsid w:val="00344323"/>
    <w:rsid w:val="0034439D"/>
    <w:rsid w:val="0034439E"/>
    <w:rsid w:val="003443C2"/>
    <w:rsid w:val="0034441B"/>
    <w:rsid w:val="00344480"/>
    <w:rsid w:val="003444C1"/>
    <w:rsid w:val="0034457C"/>
    <w:rsid w:val="00344583"/>
    <w:rsid w:val="003445A7"/>
    <w:rsid w:val="003445F1"/>
    <w:rsid w:val="00344600"/>
    <w:rsid w:val="00344603"/>
    <w:rsid w:val="00344627"/>
    <w:rsid w:val="0034463B"/>
    <w:rsid w:val="00344657"/>
    <w:rsid w:val="00344659"/>
    <w:rsid w:val="0034466C"/>
    <w:rsid w:val="00344671"/>
    <w:rsid w:val="00344680"/>
    <w:rsid w:val="003446A0"/>
    <w:rsid w:val="003446A2"/>
    <w:rsid w:val="003446D0"/>
    <w:rsid w:val="003446D1"/>
    <w:rsid w:val="00344725"/>
    <w:rsid w:val="00344729"/>
    <w:rsid w:val="0034475E"/>
    <w:rsid w:val="0034479B"/>
    <w:rsid w:val="003447F5"/>
    <w:rsid w:val="0034481D"/>
    <w:rsid w:val="00344869"/>
    <w:rsid w:val="00344879"/>
    <w:rsid w:val="003448D7"/>
    <w:rsid w:val="003448F2"/>
    <w:rsid w:val="00344903"/>
    <w:rsid w:val="00344934"/>
    <w:rsid w:val="0034494A"/>
    <w:rsid w:val="00344963"/>
    <w:rsid w:val="003449D4"/>
    <w:rsid w:val="003449ED"/>
    <w:rsid w:val="003449FA"/>
    <w:rsid w:val="00344A09"/>
    <w:rsid w:val="00344A0D"/>
    <w:rsid w:val="00344AA9"/>
    <w:rsid w:val="00344B0B"/>
    <w:rsid w:val="00344B30"/>
    <w:rsid w:val="00344C97"/>
    <w:rsid w:val="00344CA6"/>
    <w:rsid w:val="00344CA7"/>
    <w:rsid w:val="00344CEF"/>
    <w:rsid w:val="00344D0A"/>
    <w:rsid w:val="00344D40"/>
    <w:rsid w:val="00344D86"/>
    <w:rsid w:val="00344D88"/>
    <w:rsid w:val="00344DCC"/>
    <w:rsid w:val="00344E11"/>
    <w:rsid w:val="00344E3A"/>
    <w:rsid w:val="00344E61"/>
    <w:rsid w:val="00344F18"/>
    <w:rsid w:val="00344F3B"/>
    <w:rsid w:val="00344F51"/>
    <w:rsid w:val="00344F6A"/>
    <w:rsid w:val="00344F71"/>
    <w:rsid w:val="00344F77"/>
    <w:rsid w:val="00344FA8"/>
    <w:rsid w:val="00344FAD"/>
    <w:rsid w:val="00344FC8"/>
    <w:rsid w:val="00345012"/>
    <w:rsid w:val="00345017"/>
    <w:rsid w:val="00345029"/>
    <w:rsid w:val="0034504D"/>
    <w:rsid w:val="0034506D"/>
    <w:rsid w:val="00345072"/>
    <w:rsid w:val="00345087"/>
    <w:rsid w:val="00345096"/>
    <w:rsid w:val="003450A3"/>
    <w:rsid w:val="003450AA"/>
    <w:rsid w:val="003450CC"/>
    <w:rsid w:val="003450EF"/>
    <w:rsid w:val="003450F3"/>
    <w:rsid w:val="00345114"/>
    <w:rsid w:val="00345127"/>
    <w:rsid w:val="003451A6"/>
    <w:rsid w:val="003451BF"/>
    <w:rsid w:val="003451D3"/>
    <w:rsid w:val="00345233"/>
    <w:rsid w:val="0034524F"/>
    <w:rsid w:val="00345262"/>
    <w:rsid w:val="003452EA"/>
    <w:rsid w:val="003452F6"/>
    <w:rsid w:val="003452F9"/>
    <w:rsid w:val="00345342"/>
    <w:rsid w:val="00345366"/>
    <w:rsid w:val="00345367"/>
    <w:rsid w:val="00345372"/>
    <w:rsid w:val="0034537B"/>
    <w:rsid w:val="0034538E"/>
    <w:rsid w:val="003453EE"/>
    <w:rsid w:val="003453F4"/>
    <w:rsid w:val="00345430"/>
    <w:rsid w:val="00345451"/>
    <w:rsid w:val="0034547C"/>
    <w:rsid w:val="00345486"/>
    <w:rsid w:val="003454C6"/>
    <w:rsid w:val="0034551A"/>
    <w:rsid w:val="0034556F"/>
    <w:rsid w:val="00345576"/>
    <w:rsid w:val="00345585"/>
    <w:rsid w:val="0034559D"/>
    <w:rsid w:val="003455B3"/>
    <w:rsid w:val="003455FE"/>
    <w:rsid w:val="00345640"/>
    <w:rsid w:val="003456EA"/>
    <w:rsid w:val="003456F3"/>
    <w:rsid w:val="00345703"/>
    <w:rsid w:val="0034578C"/>
    <w:rsid w:val="00345828"/>
    <w:rsid w:val="003458CF"/>
    <w:rsid w:val="00345948"/>
    <w:rsid w:val="0034594F"/>
    <w:rsid w:val="00345964"/>
    <w:rsid w:val="003459D9"/>
    <w:rsid w:val="003459E4"/>
    <w:rsid w:val="00345A45"/>
    <w:rsid w:val="00345A60"/>
    <w:rsid w:val="00345B08"/>
    <w:rsid w:val="00345B2E"/>
    <w:rsid w:val="00345B3E"/>
    <w:rsid w:val="00345BAF"/>
    <w:rsid w:val="00345BB7"/>
    <w:rsid w:val="00345C13"/>
    <w:rsid w:val="00345C34"/>
    <w:rsid w:val="00345C85"/>
    <w:rsid w:val="00345C93"/>
    <w:rsid w:val="00345CAA"/>
    <w:rsid w:val="00345CEB"/>
    <w:rsid w:val="00345D0E"/>
    <w:rsid w:val="00345D57"/>
    <w:rsid w:val="00345D63"/>
    <w:rsid w:val="00345DAB"/>
    <w:rsid w:val="00345DAD"/>
    <w:rsid w:val="00345DD0"/>
    <w:rsid w:val="00345DD9"/>
    <w:rsid w:val="00345DE7"/>
    <w:rsid w:val="00345E28"/>
    <w:rsid w:val="00345E3B"/>
    <w:rsid w:val="00345E3F"/>
    <w:rsid w:val="00345E5D"/>
    <w:rsid w:val="00345E5E"/>
    <w:rsid w:val="00345E90"/>
    <w:rsid w:val="00345EC3"/>
    <w:rsid w:val="00345F21"/>
    <w:rsid w:val="00345F58"/>
    <w:rsid w:val="00345F6C"/>
    <w:rsid w:val="00345FE0"/>
    <w:rsid w:val="00346036"/>
    <w:rsid w:val="00346052"/>
    <w:rsid w:val="00346096"/>
    <w:rsid w:val="0034612E"/>
    <w:rsid w:val="00346134"/>
    <w:rsid w:val="00346157"/>
    <w:rsid w:val="00346160"/>
    <w:rsid w:val="003461CD"/>
    <w:rsid w:val="00346221"/>
    <w:rsid w:val="00346249"/>
    <w:rsid w:val="0034626A"/>
    <w:rsid w:val="003462A8"/>
    <w:rsid w:val="003462C6"/>
    <w:rsid w:val="00346333"/>
    <w:rsid w:val="0034636C"/>
    <w:rsid w:val="00346395"/>
    <w:rsid w:val="003463A4"/>
    <w:rsid w:val="00346475"/>
    <w:rsid w:val="003464A1"/>
    <w:rsid w:val="003464AB"/>
    <w:rsid w:val="003464C5"/>
    <w:rsid w:val="003464D6"/>
    <w:rsid w:val="003464F4"/>
    <w:rsid w:val="00346574"/>
    <w:rsid w:val="00346576"/>
    <w:rsid w:val="003465B9"/>
    <w:rsid w:val="003465C1"/>
    <w:rsid w:val="003465EA"/>
    <w:rsid w:val="00346653"/>
    <w:rsid w:val="003466DA"/>
    <w:rsid w:val="003466FF"/>
    <w:rsid w:val="0034671D"/>
    <w:rsid w:val="00346730"/>
    <w:rsid w:val="0034679C"/>
    <w:rsid w:val="003467A0"/>
    <w:rsid w:val="003467B6"/>
    <w:rsid w:val="00346858"/>
    <w:rsid w:val="00346875"/>
    <w:rsid w:val="003468BA"/>
    <w:rsid w:val="003468C5"/>
    <w:rsid w:val="003468EB"/>
    <w:rsid w:val="003468F0"/>
    <w:rsid w:val="00346945"/>
    <w:rsid w:val="00346958"/>
    <w:rsid w:val="00346960"/>
    <w:rsid w:val="00346975"/>
    <w:rsid w:val="00346991"/>
    <w:rsid w:val="003469A2"/>
    <w:rsid w:val="003469C5"/>
    <w:rsid w:val="003469D2"/>
    <w:rsid w:val="003469DB"/>
    <w:rsid w:val="003469F1"/>
    <w:rsid w:val="00346A03"/>
    <w:rsid w:val="00346A05"/>
    <w:rsid w:val="00346A3C"/>
    <w:rsid w:val="00346AB6"/>
    <w:rsid w:val="00346ACD"/>
    <w:rsid w:val="00346B10"/>
    <w:rsid w:val="00346B1F"/>
    <w:rsid w:val="00346B60"/>
    <w:rsid w:val="00346B69"/>
    <w:rsid w:val="00346B92"/>
    <w:rsid w:val="00346BA4"/>
    <w:rsid w:val="00346BA5"/>
    <w:rsid w:val="00346BD9"/>
    <w:rsid w:val="00346BF0"/>
    <w:rsid w:val="00346C03"/>
    <w:rsid w:val="00346C38"/>
    <w:rsid w:val="00346C51"/>
    <w:rsid w:val="00346C7F"/>
    <w:rsid w:val="00346CAC"/>
    <w:rsid w:val="00346CE6"/>
    <w:rsid w:val="00346CFE"/>
    <w:rsid w:val="00346D58"/>
    <w:rsid w:val="00346D66"/>
    <w:rsid w:val="00346D7A"/>
    <w:rsid w:val="00346D86"/>
    <w:rsid w:val="00346DF4"/>
    <w:rsid w:val="00346E12"/>
    <w:rsid w:val="00346E18"/>
    <w:rsid w:val="00346E54"/>
    <w:rsid w:val="00346EA5"/>
    <w:rsid w:val="00346EB8"/>
    <w:rsid w:val="00346ED2"/>
    <w:rsid w:val="00346F09"/>
    <w:rsid w:val="00346F55"/>
    <w:rsid w:val="00346F85"/>
    <w:rsid w:val="00346FC4"/>
    <w:rsid w:val="00346FDD"/>
    <w:rsid w:val="003470D9"/>
    <w:rsid w:val="003470F1"/>
    <w:rsid w:val="00347116"/>
    <w:rsid w:val="00347167"/>
    <w:rsid w:val="0034716A"/>
    <w:rsid w:val="003471BC"/>
    <w:rsid w:val="003471E3"/>
    <w:rsid w:val="003471FE"/>
    <w:rsid w:val="0034721B"/>
    <w:rsid w:val="0034722A"/>
    <w:rsid w:val="0034722B"/>
    <w:rsid w:val="0034724F"/>
    <w:rsid w:val="00347261"/>
    <w:rsid w:val="0034728D"/>
    <w:rsid w:val="00347292"/>
    <w:rsid w:val="00347325"/>
    <w:rsid w:val="0034736B"/>
    <w:rsid w:val="00347392"/>
    <w:rsid w:val="003473C3"/>
    <w:rsid w:val="003473E5"/>
    <w:rsid w:val="0034746E"/>
    <w:rsid w:val="0034748D"/>
    <w:rsid w:val="003474F7"/>
    <w:rsid w:val="0034751D"/>
    <w:rsid w:val="0034752B"/>
    <w:rsid w:val="00347539"/>
    <w:rsid w:val="00347597"/>
    <w:rsid w:val="003475CB"/>
    <w:rsid w:val="003476C6"/>
    <w:rsid w:val="003476EF"/>
    <w:rsid w:val="00347720"/>
    <w:rsid w:val="0034772E"/>
    <w:rsid w:val="00347775"/>
    <w:rsid w:val="0034777F"/>
    <w:rsid w:val="00347781"/>
    <w:rsid w:val="00347793"/>
    <w:rsid w:val="003477D0"/>
    <w:rsid w:val="003477F6"/>
    <w:rsid w:val="00347877"/>
    <w:rsid w:val="003478A9"/>
    <w:rsid w:val="00347942"/>
    <w:rsid w:val="0034794C"/>
    <w:rsid w:val="00347A37"/>
    <w:rsid w:val="00347A69"/>
    <w:rsid w:val="00347A93"/>
    <w:rsid w:val="00347B18"/>
    <w:rsid w:val="00347B9B"/>
    <w:rsid w:val="00347BC5"/>
    <w:rsid w:val="00347BFB"/>
    <w:rsid w:val="00347C1B"/>
    <w:rsid w:val="00347C47"/>
    <w:rsid w:val="00347C85"/>
    <w:rsid w:val="00347CC4"/>
    <w:rsid w:val="00347CEE"/>
    <w:rsid w:val="00347D04"/>
    <w:rsid w:val="00347D0F"/>
    <w:rsid w:val="00347D17"/>
    <w:rsid w:val="00347D6E"/>
    <w:rsid w:val="00347D83"/>
    <w:rsid w:val="00347D84"/>
    <w:rsid w:val="00347DF0"/>
    <w:rsid w:val="00347E12"/>
    <w:rsid w:val="00347E4B"/>
    <w:rsid w:val="00347E53"/>
    <w:rsid w:val="00347E5B"/>
    <w:rsid w:val="00347EFE"/>
    <w:rsid w:val="00347F09"/>
    <w:rsid w:val="00347F31"/>
    <w:rsid w:val="00347FB0"/>
    <w:rsid w:val="00347FD0"/>
    <w:rsid w:val="00347FF7"/>
    <w:rsid w:val="00350007"/>
    <w:rsid w:val="0035001A"/>
    <w:rsid w:val="00350033"/>
    <w:rsid w:val="00350038"/>
    <w:rsid w:val="00350041"/>
    <w:rsid w:val="00350049"/>
    <w:rsid w:val="00350072"/>
    <w:rsid w:val="00350073"/>
    <w:rsid w:val="0035008F"/>
    <w:rsid w:val="003500C9"/>
    <w:rsid w:val="003500F9"/>
    <w:rsid w:val="0035015E"/>
    <w:rsid w:val="00350172"/>
    <w:rsid w:val="0035017A"/>
    <w:rsid w:val="00350199"/>
    <w:rsid w:val="003501B0"/>
    <w:rsid w:val="003501BD"/>
    <w:rsid w:val="003501D6"/>
    <w:rsid w:val="003501E7"/>
    <w:rsid w:val="0035022A"/>
    <w:rsid w:val="00350233"/>
    <w:rsid w:val="0035023E"/>
    <w:rsid w:val="00350251"/>
    <w:rsid w:val="0035026F"/>
    <w:rsid w:val="003502D1"/>
    <w:rsid w:val="00350308"/>
    <w:rsid w:val="0035031F"/>
    <w:rsid w:val="00350345"/>
    <w:rsid w:val="00350388"/>
    <w:rsid w:val="00350398"/>
    <w:rsid w:val="003504CA"/>
    <w:rsid w:val="003504E5"/>
    <w:rsid w:val="003504FA"/>
    <w:rsid w:val="00350505"/>
    <w:rsid w:val="00350512"/>
    <w:rsid w:val="00350527"/>
    <w:rsid w:val="0035054C"/>
    <w:rsid w:val="0035056B"/>
    <w:rsid w:val="003505A6"/>
    <w:rsid w:val="003505CE"/>
    <w:rsid w:val="003505D9"/>
    <w:rsid w:val="003505F1"/>
    <w:rsid w:val="003505F6"/>
    <w:rsid w:val="0035064C"/>
    <w:rsid w:val="00350653"/>
    <w:rsid w:val="00350661"/>
    <w:rsid w:val="0035066A"/>
    <w:rsid w:val="00350681"/>
    <w:rsid w:val="0035068A"/>
    <w:rsid w:val="003506BD"/>
    <w:rsid w:val="003506C3"/>
    <w:rsid w:val="003506CE"/>
    <w:rsid w:val="003506FC"/>
    <w:rsid w:val="00350700"/>
    <w:rsid w:val="00350704"/>
    <w:rsid w:val="00350738"/>
    <w:rsid w:val="003507DD"/>
    <w:rsid w:val="0035083D"/>
    <w:rsid w:val="00350844"/>
    <w:rsid w:val="0035084A"/>
    <w:rsid w:val="00350884"/>
    <w:rsid w:val="00350892"/>
    <w:rsid w:val="003508D9"/>
    <w:rsid w:val="0035092C"/>
    <w:rsid w:val="0035094E"/>
    <w:rsid w:val="003509D1"/>
    <w:rsid w:val="00350A19"/>
    <w:rsid w:val="00350A68"/>
    <w:rsid w:val="00350A6A"/>
    <w:rsid w:val="00350A86"/>
    <w:rsid w:val="00350A9C"/>
    <w:rsid w:val="00350AAD"/>
    <w:rsid w:val="00350AEC"/>
    <w:rsid w:val="00350B38"/>
    <w:rsid w:val="00350B85"/>
    <w:rsid w:val="00350B8A"/>
    <w:rsid w:val="00350BC9"/>
    <w:rsid w:val="00350BCE"/>
    <w:rsid w:val="00350BFC"/>
    <w:rsid w:val="00350C00"/>
    <w:rsid w:val="00350C20"/>
    <w:rsid w:val="00350C31"/>
    <w:rsid w:val="00350C55"/>
    <w:rsid w:val="00350C69"/>
    <w:rsid w:val="00350C6E"/>
    <w:rsid w:val="00350C90"/>
    <w:rsid w:val="00350C9E"/>
    <w:rsid w:val="00350CA6"/>
    <w:rsid w:val="00350CB1"/>
    <w:rsid w:val="00350D01"/>
    <w:rsid w:val="00350D06"/>
    <w:rsid w:val="00350D07"/>
    <w:rsid w:val="00350D49"/>
    <w:rsid w:val="00350D85"/>
    <w:rsid w:val="00350D91"/>
    <w:rsid w:val="00350DA5"/>
    <w:rsid w:val="00350DAA"/>
    <w:rsid w:val="00350DE8"/>
    <w:rsid w:val="00350DF9"/>
    <w:rsid w:val="00350DFD"/>
    <w:rsid w:val="00350E07"/>
    <w:rsid w:val="00350E4C"/>
    <w:rsid w:val="00350E5F"/>
    <w:rsid w:val="00350E61"/>
    <w:rsid w:val="00350F1F"/>
    <w:rsid w:val="00350FD5"/>
    <w:rsid w:val="00350FF8"/>
    <w:rsid w:val="00350FFB"/>
    <w:rsid w:val="0035102B"/>
    <w:rsid w:val="0035102C"/>
    <w:rsid w:val="00351059"/>
    <w:rsid w:val="00351073"/>
    <w:rsid w:val="00351083"/>
    <w:rsid w:val="0035108D"/>
    <w:rsid w:val="003510A9"/>
    <w:rsid w:val="003510CE"/>
    <w:rsid w:val="003510D2"/>
    <w:rsid w:val="0035118C"/>
    <w:rsid w:val="00351225"/>
    <w:rsid w:val="0035122F"/>
    <w:rsid w:val="00351240"/>
    <w:rsid w:val="00351247"/>
    <w:rsid w:val="0035125C"/>
    <w:rsid w:val="00351275"/>
    <w:rsid w:val="00351298"/>
    <w:rsid w:val="003512A4"/>
    <w:rsid w:val="003512B5"/>
    <w:rsid w:val="003512BE"/>
    <w:rsid w:val="003512C1"/>
    <w:rsid w:val="003512D8"/>
    <w:rsid w:val="003512DA"/>
    <w:rsid w:val="003512E9"/>
    <w:rsid w:val="003512EB"/>
    <w:rsid w:val="003512FA"/>
    <w:rsid w:val="00351354"/>
    <w:rsid w:val="00351357"/>
    <w:rsid w:val="0035137E"/>
    <w:rsid w:val="00351387"/>
    <w:rsid w:val="003513C7"/>
    <w:rsid w:val="003513CD"/>
    <w:rsid w:val="003513D1"/>
    <w:rsid w:val="00351402"/>
    <w:rsid w:val="00351418"/>
    <w:rsid w:val="00351429"/>
    <w:rsid w:val="00351456"/>
    <w:rsid w:val="003514CF"/>
    <w:rsid w:val="003514F7"/>
    <w:rsid w:val="0035150F"/>
    <w:rsid w:val="0035166B"/>
    <w:rsid w:val="00351681"/>
    <w:rsid w:val="003516D1"/>
    <w:rsid w:val="003516E3"/>
    <w:rsid w:val="00351730"/>
    <w:rsid w:val="00351740"/>
    <w:rsid w:val="0035175D"/>
    <w:rsid w:val="0035176B"/>
    <w:rsid w:val="0035179F"/>
    <w:rsid w:val="003517CF"/>
    <w:rsid w:val="00351803"/>
    <w:rsid w:val="00351840"/>
    <w:rsid w:val="003518A2"/>
    <w:rsid w:val="003518A7"/>
    <w:rsid w:val="003518F4"/>
    <w:rsid w:val="003518F5"/>
    <w:rsid w:val="00351924"/>
    <w:rsid w:val="00351929"/>
    <w:rsid w:val="0035193E"/>
    <w:rsid w:val="00351942"/>
    <w:rsid w:val="0035198C"/>
    <w:rsid w:val="003519C9"/>
    <w:rsid w:val="00351A76"/>
    <w:rsid w:val="00351A7D"/>
    <w:rsid w:val="00351AAB"/>
    <w:rsid w:val="00351AB1"/>
    <w:rsid w:val="00351AD4"/>
    <w:rsid w:val="00351AE4"/>
    <w:rsid w:val="00351AF1"/>
    <w:rsid w:val="00351AF6"/>
    <w:rsid w:val="00351AF7"/>
    <w:rsid w:val="00351B50"/>
    <w:rsid w:val="00351B7E"/>
    <w:rsid w:val="00351BBD"/>
    <w:rsid w:val="00351BD1"/>
    <w:rsid w:val="00351C41"/>
    <w:rsid w:val="00351C76"/>
    <w:rsid w:val="00351C7B"/>
    <w:rsid w:val="00351CA0"/>
    <w:rsid w:val="00351CAB"/>
    <w:rsid w:val="00351CE7"/>
    <w:rsid w:val="00351CF3"/>
    <w:rsid w:val="00351CFD"/>
    <w:rsid w:val="00351DBA"/>
    <w:rsid w:val="00351DD6"/>
    <w:rsid w:val="00351E27"/>
    <w:rsid w:val="00351E2D"/>
    <w:rsid w:val="00351E3E"/>
    <w:rsid w:val="00351E42"/>
    <w:rsid w:val="00351E61"/>
    <w:rsid w:val="00351E98"/>
    <w:rsid w:val="00351EA5"/>
    <w:rsid w:val="00351ED3"/>
    <w:rsid w:val="00351EE8"/>
    <w:rsid w:val="00351EFA"/>
    <w:rsid w:val="00351EFE"/>
    <w:rsid w:val="00351F6A"/>
    <w:rsid w:val="00351F7D"/>
    <w:rsid w:val="00351FB8"/>
    <w:rsid w:val="00351FBD"/>
    <w:rsid w:val="00351FC7"/>
    <w:rsid w:val="00352001"/>
    <w:rsid w:val="00352023"/>
    <w:rsid w:val="0035204C"/>
    <w:rsid w:val="003520B0"/>
    <w:rsid w:val="003520C1"/>
    <w:rsid w:val="00352105"/>
    <w:rsid w:val="00352111"/>
    <w:rsid w:val="003521DA"/>
    <w:rsid w:val="003521F2"/>
    <w:rsid w:val="0035222E"/>
    <w:rsid w:val="00352245"/>
    <w:rsid w:val="00352254"/>
    <w:rsid w:val="003522B0"/>
    <w:rsid w:val="003522B8"/>
    <w:rsid w:val="003522BB"/>
    <w:rsid w:val="003522C6"/>
    <w:rsid w:val="003522DD"/>
    <w:rsid w:val="00352344"/>
    <w:rsid w:val="00352351"/>
    <w:rsid w:val="0035235F"/>
    <w:rsid w:val="0035237E"/>
    <w:rsid w:val="003523AF"/>
    <w:rsid w:val="003523C4"/>
    <w:rsid w:val="003523EA"/>
    <w:rsid w:val="003523EF"/>
    <w:rsid w:val="003523F0"/>
    <w:rsid w:val="0035241D"/>
    <w:rsid w:val="00352463"/>
    <w:rsid w:val="00352497"/>
    <w:rsid w:val="003524A4"/>
    <w:rsid w:val="003524C1"/>
    <w:rsid w:val="00352503"/>
    <w:rsid w:val="00352523"/>
    <w:rsid w:val="003525CB"/>
    <w:rsid w:val="003525F4"/>
    <w:rsid w:val="00352609"/>
    <w:rsid w:val="0035266C"/>
    <w:rsid w:val="00352678"/>
    <w:rsid w:val="0035267B"/>
    <w:rsid w:val="0035269A"/>
    <w:rsid w:val="003526FA"/>
    <w:rsid w:val="0035270C"/>
    <w:rsid w:val="00352713"/>
    <w:rsid w:val="00352714"/>
    <w:rsid w:val="0035271B"/>
    <w:rsid w:val="00352722"/>
    <w:rsid w:val="00352735"/>
    <w:rsid w:val="00352755"/>
    <w:rsid w:val="00352766"/>
    <w:rsid w:val="0035276E"/>
    <w:rsid w:val="003527EF"/>
    <w:rsid w:val="00352848"/>
    <w:rsid w:val="00352859"/>
    <w:rsid w:val="00352870"/>
    <w:rsid w:val="00352880"/>
    <w:rsid w:val="003528AC"/>
    <w:rsid w:val="003528B4"/>
    <w:rsid w:val="003528D1"/>
    <w:rsid w:val="00352933"/>
    <w:rsid w:val="00352937"/>
    <w:rsid w:val="0035294C"/>
    <w:rsid w:val="0035295E"/>
    <w:rsid w:val="00352A0E"/>
    <w:rsid w:val="00352A23"/>
    <w:rsid w:val="00352A2C"/>
    <w:rsid w:val="00352A2F"/>
    <w:rsid w:val="00352A30"/>
    <w:rsid w:val="00352AC6"/>
    <w:rsid w:val="00352ACB"/>
    <w:rsid w:val="00352ADA"/>
    <w:rsid w:val="00352B01"/>
    <w:rsid w:val="00352B3A"/>
    <w:rsid w:val="00352B45"/>
    <w:rsid w:val="00352B73"/>
    <w:rsid w:val="00352B9B"/>
    <w:rsid w:val="00352C1F"/>
    <w:rsid w:val="00352C56"/>
    <w:rsid w:val="00352C81"/>
    <w:rsid w:val="00352D13"/>
    <w:rsid w:val="00352D4A"/>
    <w:rsid w:val="00352D5A"/>
    <w:rsid w:val="00352D62"/>
    <w:rsid w:val="00352D6B"/>
    <w:rsid w:val="00352DA0"/>
    <w:rsid w:val="00352DB5"/>
    <w:rsid w:val="00352E2D"/>
    <w:rsid w:val="00352EC3"/>
    <w:rsid w:val="00352EDB"/>
    <w:rsid w:val="00352F78"/>
    <w:rsid w:val="00352F91"/>
    <w:rsid w:val="00352FBB"/>
    <w:rsid w:val="00352FEE"/>
    <w:rsid w:val="0035303D"/>
    <w:rsid w:val="0035304A"/>
    <w:rsid w:val="0035304D"/>
    <w:rsid w:val="0035306A"/>
    <w:rsid w:val="00353092"/>
    <w:rsid w:val="003530E3"/>
    <w:rsid w:val="00353100"/>
    <w:rsid w:val="00353131"/>
    <w:rsid w:val="00353132"/>
    <w:rsid w:val="00353199"/>
    <w:rsid w:val="003531C4"/>
    <w:rsid w:val="003531E9"/>
    <w:rsid w:val="003531F2"/>
    <w:rsid w:val="0035322A"/>
    <w:rsid w:val="00353248"/>
    <w:rsid w:val="00353252"/>
    <w:rsid w:val="00353266"/>
    <w:rsid w:val="0035326B"/>
    <w:rsid w:val="00353286"/>
    <w:rsid w:val="00353314"/>
    <w:rsid w:val="00353350"/>
    <w:rsid w:val="0035337D"/>
    <w:rsid w:val="003533BF"/>
    <w:rsid w:val="003533DF"/>
    <w:rsid w:val="003533ED"/>
    <w:rsid w:val="0035340C"/>
    <w:rsid w:val="0035346A"/>
    <w:rsid w:val="00353476"/>
    <w:rsid w:val="0035347B"/>
    <w:rsid w:val="00353491"/>
    <w:rsid w:val="003534A5"/>
    <w:rsid w:val="003534B3"/>
    <w:rsid w:val="00353518"/>
    <w:rsid w:val="0035354D"/>
    <w:rsid w:val="0035356B"/>
    <w:rsid w:val="0035357D"/>
    <w:rsid w:val="00353590"/>
    <w:rsid w:val="003535B4"/>
    <w:rsid w:val="00353606"/>
    <w:rsid w:val="00353607"/>
    <w:rsid w:val="0035360C"/>
    <w:rsid w:val="00353625"/>
    <w:rsid w:val="00353628"/>
    <w:rsid w:val="003536BE"/>
    <w:rsid w:val="003536F2"/>
    <w:rsid w:val="00353714"/>
    <w:rsid w:val="0035375B"/>
    <w:rsid w:val="0035379A"/>
    <w:rsid w:val="003537A2"/>
    <w:rsid w:val="003537DE"/>
    <w:rsid w:val="00353801"/>
    <w:rsid w:val="0035382E"/>
    <w:rsid w:val="00353832"/>
    <w:rsid w:val="0035386A"/>
    <w:rsid w:val="003538D3"/>
    <w:rsid w:val="0035390B"/>
    <w:rsid w:val="00353945"/>
    <w:rsid w:val="003539C8"/>
    <w:rsid w:val="00353A0E"/>
    <w:rsid w:val="00353A20"/>
    <w:rsid w:val="00353A77"/>
    <w:rsid w:val="00353AAC"/>
    <w:rsid w:val="00353AC5"/>
    <w:rsid w:val="00353B19"/>
    <w:rsid w:val="00353B1B"/>
    <w:rsid w:val="00353B2A"/>
    <w:rsid w:val="00353B3C"/>
    <w:rsid w:val="00353B5D"/>
    <w:rsid w:val="00353BAC"/>
    <w:rsid w:val="00353BC4"/>
    <w:rsid w:val="00353BD6"/>
    <w:rsid w:val="00353BF4"/>
    <w:rsid w:val="00353C06"/>
    <w:rsid w:val="00353C2C"/>
    <w:rsid w:val="00353C40"/>
    <w:rsid w:val="00353C96"/>
    <w:rsid w:val="00353CE1"/>
    <w:rsid w:val="00353CEE"/>
    <w:rsid w:val="00353CFF"/>
    <w:rsid w:val="00353D09"/>
    <w:rsid w:val="00353D15"/>
    <w:rsid w:val="00353D2F"/>
    <w:rsid w:val="00353D62"/>
    <w:rsid w:val="00353D63"/>
    <w:rsid w:val="00353D76"/>
    <w:rsid w:val="00353D9F"/>
    <w:rsid w:val="00353DA9"/>
    <w:rsid w:val="00353DE9"/>
    <w:rsid w:val="00353E16"/>
    <w:rsid w:val="00353E62"/>
    <w:rsid w:val="00353EDA"/>
    <w:rsid w:val="00353F0E"/>
    <w:rsid w:val="00353F0F"/>
    <w:rsid w:val="00353F1B"/>
    <w:rsid w:val="00353F36"/>
    <w:rsid w:val="00353F4C"/>
    <w:rsid w:val="00353F84"/>
    <w:rsid w:val="00353F8F"/>
    <w:rsid w:val="00353F92"/>
    <w:rsid w:val="00353FE7"/>
    <w:rsid w:val="00354025"/>
    <w:rsid w:val="00354059"/>
    <w:rsid w:val="00354060"/>
    <w:rsid w:val="00354091"/>
    <w:rsid w:val="003540D7"/>
    <w:rsid w:val="003540F2"/>
    <w:rsid w:val="00354107"/>
    <w:rsid w:val="00354115"/>
    <w:rsid w:val="00354126"/>
    <w:rsid w:val="0035414A"/>
    <w:rsid w:val="003541E3"/>
    <w:rsid w:val="003541EE"/>
    <w:rsid w:val="00354237"/>
    <w:rsid w:val="00354238"/>
    <w:rsid w:val="0035424F"/>
    <w:rsid w:val="0035425B"/>
    <w:rsid w:val="0035429C"/>
    <w:rsid w:val="003542AA"/>
    <w:rsid w:val="003542C3"/>
    <w:rsid w:val="003542CE"/>
    <w:rsid w:val="003542DF"/>
    <w:rsid w:val="00354363"/>
    <w:rsid w:val="00354383"/>
    <w:rsid w:val="003543A2"/>
    <w:rsid w:val="003543AB"/>
    <w:rsid w:val="003543B8"/>
    <w:rsid w:val="003543CB"/>
    <w:rsid w:val="003543CF"/>
    <w:rsid w:val="0035441F"/>
    <w:rsid w:val="00354434"/>
    <w:rsid w:val="00354435"/>
    <w:rsid w:val="0035448E"/>
    <w:rsid w:val="00354492"/>
    <w:rsid w:val="003544C1"/>
    <w:rsid w:val="0035450B"/>
    <w:rsid w:val="00354516"/>
    <w:rsid w:val="0035454A"/>
    <w:rsid w:val="0035455A"/>
    <w:rsid w:val="0035455D"/>
    <w:rsid w:val="00354574"/>
    <w:rsid w:val="00354582"/>
    <w:rsid w:val="00354590"/>
    <w:rsid w:val="00354596"/>
    <w:rsid w:val="003545A4"/>
    <w:rsid w:val="003545AB"/>
    <w:rsid w:val="003545D5"/>
    <w:rsid w:val="00354632"/>
    <w:rsid w:val="00354673"/>
    <w:rsid w:val="003546AF"/>
    <w:rsid w:val="0035471C"/>
    <w:rsid w:val="0035476C"/>
    <w:rsid w:val="003547AB"/>
    <w:rsid w:val="00354805"/>
    <w:rsid w:val="0035489A"/>
    <w:rsid w:val="003548AC"/>
    <w:rsid w:val="003548CB"/>
    <w:rsid w:val="0035491B"/>
    <w:rsid w:val="0035494A"/>
    <w:rsid w:val="00354965"/>
    <w:rsid w:val="00354977"/>
    <w:rsid w:val="003549D0"/>
    <w:rsid w:val="003549DA"/>
    <w:rsid w:val="00354A22"/>
    <w:rsid w:val="00354A28"/>
    <w:rsid w:val="00354A37"/>
    <w:rsid w:val="00354A49"/>
    <w:rsid w:val="00354A95"/>
    <w:rsid w:val="00354AB0"/>
    <w:rsid w:val="00354ABE"/>
    <w:rsid w:val="00354AC4"/>
    <w:rsid w:val="00354AE7"/>
    <w:rsid w:val="00354AE9"/>
    <w:rsid w:val="00354B35"/>
    <w:rsid w:val="00354BB6"/>
    <w:rsid w:val="00354BBA"/>
    <w:rsid w:val="00354BDA"/>
    <w:rsid w:val="00354C1C"/>
    <w:rsid w:val="00354C46"/>
    <w:rsid w:val="00354C56"/>
    <w:rsid w:val="00354C6E"/>
    <w:rsid w:val="00354C82"/>
    <w:rsid w:val="00354C89"/>
    <w:rsid w:val="00354C95"/>
    <w:rsid w:val="00354CA8"/>
    <w:rsid w:val="00354CB2"/>
    <w:rsid w:val="00354CC4"/>
    <w:rsid w:val="00354D18"/>
    <w:rsid w:val="00354D66"/>
    <w:rsid w:val="00354D78"/>
    <w:rsid w:val="00354D84"/>
    <w:rsid w:val="00354D85"/>
    <w:rsid w:val="00354DC3"/>
    <w:rsid w:val="00354DC8"/>
    <w:rsid w:val="00354DCA"/>
    <w:rsid w:val="00354E1C"/>
    <w:rsid w:val="00354E4B"/>
    <w:rsid w:val="00354E4C"/>
    <w:rsid w:val="00354E97"/>
    <w:rsid w:val="00354EA5"/>
    <w:rsid w:val="00354ECC"/>
    <w:rsid w:val="00354F07"/>
    <w:rsid w:val="00354F2B"/>
    <w:rsid w:val="00354F34"/>
    <w:rsid w:val="00354F46"/>
    <w:rsid w:val="00354FA6"/>
    <w:rsid w:val="00355049"/>
    <w:rsid w:val="00355060"/>
    <w:rsid w:val="00355065"/>
    <w:rsid w:val="0035507B"/>
    <w:rsid w:val="00355094"/>
    <w:rsid w:val="003550A3"/>
    <w:rsid w:val="003550F9"/>
    <w:rsid w:val="00355128"/>
    <w:rsid w:val="00355168"/>
    <w:rsid w:val="0035516B"/>
    <w:rsid w:val="00355171"/>
    <w:rsid w:val="0035518E"/>
    <w:rsid w:val="00355199"/>
    <w:rsid w:val="003551B5"/>
    <w:rsid w:val="003551C0"/>
    <w:rsid w:val="003551D8"/>
    <w:rsid w:val="003551F8"/>
    <w:rsid w:val="00355203"/>
    <w:rsid w:val="0035521A"/>
    <w:rsid w:val="0035523B"/>
    <w:rsid w:val="00355250"/>
    <w:rsid w:val="00355294"/>
    <w:rsid w:val="00355378"/>
    <w:rsid w:val="0035537D"/>
    <w:rsid w:val="00355396"/>
    <w:rsid w:val="003553B6"/>
    <w:rsid w:val="003553BB"/>
    <w:rsid w:val="003553C7"/>
    <w:rsid w:val="003553CE"/>
    <w:rsid w:val="0035542F"/>
    <w:rsid w:val="00355438"/>
    <w:rsid w:val="00355466"/>
    <w:rsid w:val="0035547B"/>
    <w:rsid w:val="003554AA"/>
    <w:rsid w:val="003554D2"/>
    <w:rsid w:val="00355511"/>
    <w:rsid w:val="00355573"/>
    <w:rsid w:val="0035559C"/>
    <w:rsid w:val="003555A5"/>
    <w:rsid w:val="003555CE"/>
    <w:rsid w:val="003555DD"/>
    <w:rsid w:val="0035563B"/>
    <w:rsid w:val="00355676"/>
    <w:rsid w:val="003556CE"/>
    <w:rsid w:val="00355708"/>
    <w:rsid w:val="00355716"/>
    <w:rsid w:val="00355732"/>
    <w:rsid w:val="0035576E"/>
    <w:rsid w:val="00355783"/>
    <w:rsid w:val="003557CE"/>
    <w:rsid w:val="00355806"/>
    <w:rsid w:val="00355866"/>
    <w:rsid w:val="0035588C"/>
    <w:rsid w:val="003558B2"/>
    <w:rsid w:val="003558BC"/>
    <w:rsid w:val="003558D2"/>
    <w:rsid w:val="003558E7"/>
    <w:rsid w:val="003558EB"/>
    <w:rsid w:val="00355933"/>
    <w:rsid w:val="003559B5"/>
    <w:rsid w:val="00355A1C"/>
    <w:rsid w:val="00355A1E"/>
    <w:rsid w:val="00355A35"/>
    <w:rsid w:val="00355A5F"/>
    <w:rsid w:val="00355A74"/>
    <w:rsid w:val="00355AEA"/>
    <w:rsid w:val="00355B57"/>
    <w:rsid w:val="00355BB0"/>
    <w:rsid w:val="00355BC4"/>
    <w:rsid w:val="00355BC9"/>
    <w:rsid w:val="00355BD3"/>
    <w:rsid w:val="00355C05"/>
    <w:rsid w:val="00355C28"/>
    <w:rsid w:val="00355CC5"/>
    <w:rsid w:val="00355D36"/>
    <w:rsid w:val="00355D38"/>
    <w:rsid w:val="00355D88"/>
    <w:rsid w:val="00355DC6"/>
    <w:rsid w:val="00355DFB"/>
    <w:rsid w:val="00355E63"/>
    <w:rsid w:val="00355E99"/>
    <w:rsid w:val="00355ED6"/>
    <w:rsid w:val="00355EFC"/>
    <w:rsid w:val="00355F58"/>
    <w:rsid w:val="00355F5E"/>
    <w:rsid w:val="00355F95"/>
    <w:rsid w:val="00355FFD"/>
    <w:rsid w:val="00356007"/>
    <w:rsid w:val="0035600B"/>
    <w:rsid w:val="0035600E"/>
    <w:rsid w:val="0035601E"/>
    <w:rsid w:val="00356081"/>
    <w:rsid w:val="003560B5"/>
    <w:rsid w:val="00356116"/>
    <w:rsid w:val="0035615C"/>
    <w:rsid w:val="00356181"/>
    <w:rsid w:val="003561A1"/>
    <w:rsid w:val="003561AC"/>
    <w:rsid w:val="003561AD"/>
    <w:rsid w:val="003561CE"/>
    <w:rsid w:val="003561F8"/>
    <w:rsid w:val="00356205"/>
    <w:rsid w:val="0035625B"/>
    <w:rsid w:val="003562A8"/>
    <w:rsid w:val="00356316"/>
    <w:rsid w:val="00356320"/>
    <w:rsid w:val="0035632E"/>
    <w:rsid w:val="00356340"/>
    <w:rsid w:val="0035635A"/>
    <w:rsid w:val="003563AC"/>
    <w:rsid w:val="00356423"/>
    <w:rsid w:val="00356425"/>
    <w:rsid w:val="00356439"/>
    <w:rsid w:val="00356463"/>
    <w:rsid w:val="00356491"/>
    <w:rsid w:val="003564B1"/>
    <w:rsid w:val="003564DB"/>
    <w:rsid w:val="003564F3"/>
    <w:rsid w:val="00356536"/>
    <w:rsid w:val="00356577"/>
    <w:rsid w:val="003565C9"/>
    <w:rsid w:val="00356613"/>
    <w:rsid w:val="00356620"/>
    <w:rsid w:val="0035662E"/>
    <w:rsid w:val="00356661"/>
    <w:rsid w:val="003566A5"/>
    <w:rsid w:val="00356730"/>
    <w:rsid w:val="00356732"/>
    <w:rsid w:val="00356740"/>
    <w:rsid w:val="0035676C"/>
    <w:rsid w:val="003567F1"/>
    <w:rsid w:val="0035683B"/>
    <w:rsid w:val="00356843"/>
    <w:rsid w:val="00356860"/>
    <w:rsid w:val="0035689A"/>
    <w:rsid w:val="003568EF"/>
    <w:rsid w:val="00356935"/>
    <w:rsid w:val="00356944"/>
    <w:rsid w:val="00356981"/>
    <w:rsid w:val="003569F5"/>
    <w:rsid w:val="003569FE"/>
    <w:rsid w:val="00356A19"/>
    <w:rsid w:val="00356A3B"/>
    <w:rsid w:val="00356A5C"/>
    <w:rsid w:val="00356A82"/>
    <w:rsid w:val="00356AC1"/>
    <w:rsid w:val="00356B23"/>
    <w:rsid w:val="00356B39"/>
    <w:rsid w:val="00356B75"/>
    <w:rsid w:val="00356B7D"/>
    <w:rsid w:val="00356BA5"/>
    <w:rsid w:val="00356BAB"/>
    <w:rsid w:val="00356C20"/>
    <w:rsid w:val="00356C3F"/>
    <w:rsid w:val="00356C63"/>
    <w:rsid w:val="00356CB1"/>
    <w:rsid w:val="00356CEE"/>
    <w:rsid w:val="00356CFF"/>
    <w:rsid w:val="00356D05"/>
    <w:rsid w:val="00356D0A"/>
    <w:rsid w:val="00356D1C"/>
    <w:rsid w:val="00356D84"/>
    <w:rsid w:val="00356D8D"/>
    <w:rsid w:val="00356D99"/>
    <w:rsid w:val="00356D9C"/>
    <w:rsid w:val="00356E15"/>
    <w:rsid w:val="00356E37"/>
    <w:rsid w:val="00356E45"/>
    <w:rsid w:val="00356E46"/>
    <w:rsid w:val="00356E5E"/>
    <w:rsid w:val="00356E62"/>
    <w:rsid w:val="00356E6E"/>
    <w:rsid w:val="00356E70"/>
    <w:rsid w:val="00356E77"/>
    <w:rsid w:val="00356E7D"/>
    <w:rsid w:val="00356E7E"/>
    <w:rsid w:val="00356F57"/>
    <w:rsid w:val="00356FA5"/>
    <w:rsid w:val="00356FC9"/>
    <w:rsid w:val="00356FD0"/>
    <w:rsid w:val="0035704B"/>
    <w:rsid w:val="00357063"/>
    <w:rsid w:val="00357072"/>
    <w:rsid w:val="00357073"/>
    <w:rsid w:val="00357079"/>
    <w:rsid w:val="003570B1"/>
    <w:rsid w:val="003570CF"/>
    <w:rsid w:val="003570D9"/>
    <w:rsid w:val="003570FF"/>
    <w:rsid w:val="0035710F"/>
    <w:rsid w:val="00357183"/>
    <w:rsid w:val="00357195"/>
    <w:rsid w:val="003571CD"/>
    <w:rsid w:val="003571D1"/>
    <w:rsid w:val="003571DF"/>
    <w:rsid w:val="003571E8"/>
    <w:rsid w:val="003571F6"/>
    <w:rsid w:val="00357234"/>
    <w:rsid w:val="00357235"/>
    <w:rsid w:val="00357236"/>
    <w:rsid w:val="0035726D"/>
    <w:rsid w:val="00357277"/>
    <w:rsid w:val="00357285"/>
    <w:rsid w:val="003572B6"/>
    <w:rsid w:val="003572BE"/>
    <w:rsid w:val="003572DF"/>
    <w:rsid w:val="003572ED"/>
    <w:rsid w:val="003572FE"/>
    <w:rsid w:val="00357328"/>
    <w:rsid w:val="0035734D"/>
    <w:rsid w:val="00357351"/>
    <w:rsid w:val="0035739C"/>
    <w:rsid w:val="00357426"/>
    <w:rsid w:val="0035743D"/>
    <w:rsid w:val="00357440"/>
    <w:rsid w:val="00357444"/>
    <w:rsid w:val="00357472"/>
    <w:rsid w:val="003574C2"/>
    <w:rsid w:val="003574EA"/>
    <w:rsid w:val="0035753D"/>
    <w:rsid w:val="0035757A"/>
    <w:rsid w:val="00357585"/>
    <w:rsid w:val="003575A3"/>
    <w:rsid w:val="003575B4"/>
    <w:rsid w:val="003575C3"/>
    <w:rsid w:val="003575E3"/>
    <w:rsid w:val="003575FD"/>
    <w:rsid w:val="00357665"/>
    <w:rsid w:val="00357672"/>
    <w:rsid w:val="0035768B"/>
    <w:rsid w:val="00357695"/>
    <w:rsid w:val="003576C0"/>
    <w:rsid w:val="003576C8"/>
    <w:rsid w:val="003576D0"/>
    <w:rsid w:val="00357714"/>
    <w:rsid w:val="00357715"/>
    <w:rsid w:val="00357757"/>
    <w:rsid w:val="00357780"/>
    <w:rsid w:val="003577AD"/>
    <w:rsid w:val="003577C9"/>
    <w:rsid w:val="0035781F"/>
    <w:rsid w:val="003578EB"/>
    <w:rsid w:val="003578F2"/>
    <w:rsid w:val="003578FB"/>
    <w:rsid w:val="0035791A"/>
    <w:rsid w:val="0035798E"/>
    <w:rsid w:val="003579A8"/>
    <w:rsid w:val="003579C0"/>
    <w:rsid w:val="003579D3"/>
    <w:rsid w:val="003579D8"/>
    <w:rsid w:val="00357AE8"/>
    <w:rsid w:val="00357AF7"/>
    <w:rsid w:val="00357B28"/>
    <w:rsid w:val="00357B6C"/>
    <w:rsid w:val="00357B89"/>
    <w:rsid w:val="00357BB3"/>
    <w:rsid w:val="00357BE2"/>
    <w:rsid w:val="00357BE5"/>
    <w:rsid w:val="00357BEF"/>
    <w:rsid w:val="00357C0C"/>
    <w:rsid w:val="00357C2E"/>
    <w:rsid w:val="00357D48"/>
    <w:rsid w:val="00357D7C"/>
    <w:rsid w:val="00357D7E"/>
    <w:rsid w:val="00357D89"/>
    <w:rsid w:val="00357D92"/>
    <w:rsid w:val="00357DE3"/>
    <w:rsid w:val="00357E04"/>
    <w:rsid w:val="00357E36"/>
    <w:rsid w:val="00357E7F"/>
    <w:rsid w:val="00357EA0"/>
    <w:rsid w:val="00357EA7"/>
    <w:rsid w:val="00357F14"/>
    <w:rsid w:val="00357F37"/>
    <w:rsid w:val="00357F3E"/>
    <w:rsid w:val="00357F56"/>
    <w:rsid w:val="00357FAE"/>
    <w:rsid w:val="00357FB3"/>
    <w:rsid w:val="00357FCB"/>
    <w:rsid w:val="00360029"/>
    <w:rsid w:val="00360062"/>
    <w:rsid w:val="00360095"/>
    <w:rsid w:val="003600A9"/>
    <w:rsid w:val="003600AD"/>
    <w:rsid w:val="003600C2"/>
    <w:rsid w:val="003600D4"/>
    <w:rsid w:val="003600E7"/>
    <w:rsid w:val="003600F4"/>
    <w:rsid w:val="0036010E"/>
    <w:rsid w:val="00360127"/>
    <w:rsid w:val="00360187"/>
    <w:rsid w:val="003601A8"/>
    <w:rsid w:val="003601AD"/>
    <w:rsid w:val="003601D8"/>
    <w:rsid w:val="003601E5"/>
    <w:rsid w:val="00360203"/>
    <w:rsid w:val="0036021C"/>
    <w:rsid w:val="0036022A"/>
    <w:rsid w:val="0036023A"/>
    <w:rsid w:val="00360244"/>
    <w:rsid w:val="00360254"/>
    <w:rsid w:val="0036026D"/>
    <w:rsid w:val="00360290"/>
    <w:rsid w:val="003602AB"/>
    <w:rsid w:val="003602AE"/>
    <w:rsid w:val="003602CF"/>
    <w:rsid w:val="003602E1"/>
    <w:rsid w:val="00360320"/>
    <w:rsid w:val="0036032E"/>
    <w:rsid w:val="0036035E"/>
    <w:rsid w:val="00360360"/>
    <w:rsid w:val="003603B2"/>
    <w:rsid w:val="00360404"/>
    <w:rsid w:val="0036040B"/>
    <w:rsid w:val="00360425"/>
    <w:rsid w:val="0036044F"/>
    <w:rsid w:val="003604C2"/>
    <w:rsid w:val="003604D4"/>
    <w:rsid w:val="00360522"/>
    <w:rsid w:val="00360531"/>
    <w:rsid w:val="00360540"/>
    <w:rsid w:val="0036054C"/>
    <w:rsid w:val="00360550"/>
    <w:rsid w:val="0036057E"/>
    <w:rsid w:val="003605C8"/>
    <w:rsid w:val="003605CE"/>
    <w:rsid w:val="003605DE"/>
    <w:rsid w:val="00360604"/>
    <w:rsid w:val="00360677"/>
    <w:rsid w:val="003606B4"/>
    <w:rsid w:val="003606DF"/>
    <w:rsid w:val="00360721"/>
    <w:rsid w:val="0036072C"/>
    <w:rsid w:val="00360730"/>
    <w:rsid w:val="00360735"/>
    <w:rsid w:val="00360754"/>
    <w:rsid w:val="00360770"/>
    <w:rsid w:val="00360797"/>
    <w:rsid w:val="003607B3"/>
    <w:rsid w:val="003607FB"/>
    <w:rsid w:val="00360800"/>
    <w:rsid w:val="00360885"/>
    <w:rsid w:val="003608D2"/>
    <w:rsid w:val="003608FA"/>
    <w:rsid w:val="003608FB"/>
    <w:rsid w:val="00360908"/>
    <w:rsid w:val="00360913"/>
    <w:rsid w:val="0036091F"/>
    <w:rsid w:val="0036094F"/>
    <w:rsid w:val="00360958"/>
    <w:rsid w:val="00360969"/>
    <w:rsid w:val="00360983"/>
    <w:rsid w:val="003609AC"/>
    <w:rsid w:val="00360A5D"/>
    <w:rsid w:val="00360A73"/>
    <w:rsid w:val="00360AA6"/>
    <w:rsid w:val="00360AC9"/>
    <w:rsid w:val="00360AF7"/>
    <w:rsid w:val="00360AFF"/>
    <w:rsid w:val="00360C1D"/>
    <w:rsid w:val="00360C60"/>
    <w:rsid w:val="00360C75"/>
    <w:rsid w:val="00360C8E"/>
    <w:rsid w:val="00360CA4"/>
    <w:rsid w:val="00360CA8"/>
    <w:rsid w:val="00360CC1"/>
    <w:rsid w:val="00360CC6"/>
    <w:rsid w:val="00360CDF"/>
    <w:rsid w:val="00360D30"/>
    <w:rsid w:val="00360D61"/>
    <w:rsid w:val="00360D7B"/>
    <w:rsid w:val="00360DD9"/>
    <w:rsid w:val="00360E19"/>
    <w:rsid w:val="00360E1C"/>
    <w:rsid w:val="00360E32"/>
    <w:rsid w:val="00360E3F"/>
    <w:rsid w:val="00360EA4"/>
    <w:rsid w:val="00360EB0"/>
    <w:rsid w:val="00360F3F"/>
    <w:rsid w:val="00360F9B"/>
    <w:rsid w:val="00360FB7"/>
    <w:rsid w:val="00360FC9"/>
    <w:rsid w:val="00361069"/>
    <w:rsid w:val="00361070"/>
    <w:rsid w:val="00361088"/>
    <w:rsid w:val="0036108B"/>
    <w:rsid w:val="00361090"/>
    <w:rsid w:val="003610B9"/>
    <w:rsid w:val="00361138"/>
    <w:rsid w:val="00361153"/>
    <w:rsid w:val="0036115A"/>
    <w:rsid w:val="00361173"/>
    <w:rsid w:val="0036120F"/>
    <w:rsid w:val="00361258"/>
    <w:rsid w:val="0036128E"/>
    <w:rsid w:val="003612BF"/>
    <w:rsid w:val="003612CC"/>
    <w:rsid w:val="003612EB"/>
    <w:rsid w:val="003612F7"/>
    <w:rsid w:val="0036130E"/>
    <w:rsid w:val="00361347"/>
    <w:rsid w:val="00361376"/>
    <w:rsid w:val="00361387"/>
    <w:rsid w:val="00361441"/>
    <w:rsid w:val="00361442"/>
    <w:rsid w:val="0036145B"/>
    <w:rsid w:val="003614AF"/>
    <w:rsid w:val="003614EF"/>
    <w:rsid w:val="00361554"/>
    <w:rsid w:val="00361582"/>
    <w:rsid w:val="0036159B"/>
    <w:rsid w:val="003615EE"/>
    <w:rsid w:val="00361677"/>
    <w:rsid w:val="003616DE"/>
    <w:rsid w:val="003616ED"/>
    <w:rsid w:val="003616F1"/>
    <w:rsid w:val="00361716"/>
    <w:rsid w:val="00361728"/>
    <w:rsid w:val="00361733"/>
    <w:rsid w:val="00361764"/>
    <w:rsid w:val="0036176A"/>
    <w:rsid w:val="0036179E"/>
    <w:rsid w:val="003617A3"/>
    <w:rsid w:val="00361807"/>
    <w:rsid w:val="00361822"/>
    <w:rsid w:val="003618DB"/>
    <w:rsid w:val="003618EF"/>
    <w:rsid w:val="003618F1"/>
    <w:rsid w:val="00361954"/>
    <w:rsid w:val="00361975"/>
    <w:rsid w:val="00361A01"/>
    <w:rsid w:val="00361A65"/>
    <w:rsid w:val="00361A99"/>
    <w:rsid w:val="00361AA2"/>
    <w:rsid w:val="00361AAB"/>
    <w:rsid w:val="00361B03"/>
    <w:rsid w:val="00361B32"/>
    <w:rsid w:val="00361B3A"/>
    <w:rsid w:val="00361B79"/>
    <w:rsid w:val="00361BA6"/>
    <w:rsid w:val="00361BDA"/>
    <w:rsid w:val="00361C29"/>
    <w:rsid w:val="00361C38"/>
    <w:rsid w:val="00361C42"/>
    <w:rsid w:val="00361C5C"/>
    <w:rsid w:val="00361C73"/>
    <w:rsid w:val="00361C98"/>
    <w:rsid w:val="00361CCD"/>
    <w:rsid w:val="00361CD7"/>
    <w:rsid w:val="00361CE8"/>
    <w:rsid w:val="00361CEF"/>
    <w:rsid w:val="00361D46"/>
    <w:rsid w:val="00361D6F"/>
    <w:rsid w:val="00361DC2"/>
    <w:rsid w:val="00361DCE"/>
    <w:rsid w:val="00361DDF"/>
    <w:rsid w:val="00361DE4"/>
    <w:rsid w:val="00361DF3"/>
    <w:rsid w:val="00361E32"/>
    <w:rsid w:val="00361E5A"/>
    <w:rsid w:val="00361E73"/>
    <w:rsid w:val="00361E77"/>
    <w:rsid w:val="00361ED3"/>
    <w:rsid w:val="00361EE5"/>
    <w:rsid w:val="00361EFF"/>
    <w:rsid w:val="00361F1A"/>
    <w:rsid w:val="00361F26"/>
    <w:rsid w:val="00361F2F"/>
    <w:rsid w:val="00361F6B"/>
    <w:rsid w:val="00361F70"/>
    <w:rsid w:val="00361F9A"/>
    <w:rsid w:val="00361FC0"/>
    <w:rsid w:val="00362099"/>
    <w:rsid w:val="003620B8"/>
    <w:rsid w:val="003620CF"/>
    <w:rsid w:val="003620F5"/>
    <w:rsid w:val="00362106"/>
    <w:rsid w:val="00362136"/>
    <w:rsid w:val="0036218C"/>
    <w:rsid w:val="0036218D"/>
    <w:rsid w:val="003621A7"/>
    <w:rsid w:val="0036220B"/>
    <w:rsid w:val="00362212"/>
    <w:rsid w:val="00362216"/>
    <w:rsid w:val="00362220"/>
    <w:rsid w:val="00362223"/>
    <w:rsid w:val="0036222A"/>
    <w:rsid w:val="00362238"/>
    <w:rsid w:val="0036224C"/>
    <w:rsid w:val="00362263"/>
    <w:rsid w:val="00362264"/>
    <w:rsid w:val="00362267"/>
    <w:rsid w:val="00362270"/>
    <w:rsid w:val="00362298"/>
    <w:rsid w:val="003622D5"/>
    <w:rsid w:val="003622F7"/>
    <w:rsid w:val="0036231B"/>
    <w:rsid w:val="00362326"/>
    <w:rsid w:val="0036233F"/>
    <w:rsid w:val="00362379"/>
    <w:rsid w:val="00362380"/>
    <w:rsid w:val="003623AD"/>
    <w:rsid w:val="003623BF"/>
    <w:rsid w:val="003623D1"/>
    <w:rsid w:val="003623E2"/>
    <w:rsid w:val="003623E7"/>
    <w:rsid w:val="003623EC"/>
    <w:rsid w:val="003623F4"/>
    <w:rsid w:val="0036243C"/>
    <w:rsid w:val="0036244D"/>
    <w:rsid w:val="00362458"/>
    <w:rsid w:val="0036247A"/>
    <w:rsid w:val="003624AC"/>
    <w:rsid w:val="003624C6"/>
    <w:rsid w:val="003624D9"/>
    <w:rsid w:val="003624E1"/>
    <w:rsid w:val="003624F0"/>
    <w:rsid w:val="0036251B"/>
    <w:rsid w:val="00362520"/>
    <w:rsid w:val="00362564"/>
    <w:rsid w:val="003625C6"/>
    <w:rsid w:val="003625F4"/>
    <w:rsid w:val="0036261C"/>
    <w:rsid w:val="0036264B"/>
    <w:rsid w:val="00362660"/>
    <w:rsid w:val="00362677"/>
    <w:rsid w:val="00362687"/>
    <w:rsid w:val="003626A1"/>
    <w:rsid w:val="003626EE"/>
    <w:rsid w:val="00362751"/>
    <w:rsid w:val="0036275D"/>
    <w:rsid w:val="00362768"/>
    <w:rsid w:val="003627B2"/>
    <w:rsid w:val="00362809"/>
    <w:rsid w:val="0036280C"/>
    <w:rsid w:val="0036282D"/>
    <w:rsid w:val="0036283C"/>
    <w:rsid w:val="00362845"/>
    <w:rsid w:val="0036286F"/>
    <w:rsid w:val="003628AF"/>
    <w:rsid w:val="003628C1"/>
    <w:rsid w:val="003628D3"/>
    <w:rsid w:val="003628E8"/>
    <w:rsid w:val="00362960"/>
    <w:rsid w:val="00362994"/>
    <w:rsid w:val="003629A8"/>
    <w:rsid w:val="003629FE"/>
    <w:rsid w:val="00362A49"/>
    <w:rsid w:val="00362A78"/>
    <w:rsid w:val="00362A82"/>
    <w:rsid w:val="00362A86"/>
    <w:rsid w:val="00362A93"/>
    <w:rsid w:val="00362ABA"/>
    <w:rsid w:val="00362B10"/>
    <w:rsid w:val="00362B63"/>
    <w:rsid w:val="00362B85"/>
    <w:rsid w:val="00362BA9"/>
    <w:rsid w:val="00362BB5"/>
    <w:rsid w:val="00362BBB"/>
    <w:rsid w:val="00362BE7"/>
    <w:rsid w:val="00362C15"/>
    <w:rsid w:val="00362C6F"/>
    <w:rsid w:val="00362C75"/>
    <w:rsid w:val="00362C84"/>
    <w:rsid w:val="00362CE3"/>
    <w:rsid w:val="00362CEF"/>
    <w:rsid w:val="00362CF8"/>
    <w:rsid w:val="00362D3A"/>
    <w:rsid w:val="00362D63"/>
    <w:rsid w:val="00362D68"/>
    <w:rsid w:val="00362DAE"/>
    <w:rsid w:val="00362DB5"/>
    <w:rsid w:val="00362DB7"/>
    <w:rsid w:val="00362E21"/>
    <w:rsid w:val="00362E6B"/>
    <w:rsid w:val="00362EB7"/>
    <w:rsid w:val="00362EDD"/>
    <w:rsid w:val="00362F05"/>
    <w:rsid w:val="00362F81"/>
    <w:rsid w:val="00362F93"/>
    <w:rsid w:val="00362FB5"/>
    <w:rsid w:val="00362FF6"/>
    <w:rsid w:val="00363021"/>
    <w:rsid w:val="0036303A"/>
    <w:rsid w:val="0036303B"/>
    <w:rsid w:val="0036304C"/>
    <w:rsid w:val="0036306D"/>
    <w:rsid w:val="00363080"/>
    <w:rsid w:val="003630C3"/>
    <w:rsid w:val="003630DC"/>
    <w:rsid w:val="003630E0"/>
    <w:rsid w:val="003630E1"/>
    <w:rsid w:val="003630FA"/>
    <w:rsid w:val="00363169"/>
    <w:rsid w:val="00363174"/>
    <w:rsid w:val="00363180"/>
    <w:rsid w:val="00363185"/>
    <w:rsid w:val="0036319A"/>
    <w:rsid w:val="003631C5"/>
    <w:rsid w:val="003631D6"/>
    <w:rsid w:val="003631F7"/>
    <w:rsid w:val="0036320B"/>
    <w:rsid w:val="0036323B"/>
    <w:rsid w:val="0036325E"/>
    <w:rsid w:val="00363290"/>
    <w:rsid w:val="003632AF"/>
    <w:rsid w:val="003632FC"/>
    <w:rsid w:val="00363321"/>
    <w:rsid w:val="00363361"/>
    <w:rsid w:val="0036336D"/>
    <w:rsid w:val="00363383"/>
    <w:rsid w:val="003633AF"/>
    <w:rsid w:val="003633B7"/>
    <w:rsid w:val="003633D9"/>
    <w:rsid w:val="003633DD"/>
    <w:rsid w:val="0036340D"/>
    <w:rsid w:val="0036344C"/>
    <w:rsid w:val="00363456"/>
    <w:rsid w:val="00363465"/>
    <w:rsid w:val="00363466"/>
    <w:rsid w:val="003634A6"/>
    <w:rsid w:val="003634CF"/>
    <w:rsid w:val="003634FF"/>
    <w:rsid w:val="00363558"/>
    <w:rsid w:val="0036355D"/>
    <w:rsid w:val="00363564"/>
    <w:rsid w:val="0036357B"/>
    <w:rsid w:val="003635B8"/>
    <w:rsid w:val="003635CB"/>
    <w:rsid w:val="003635D5"/>
    <w:rsid w:val="00363629"/>
    <w:rsid w:val="00363686"/>
    <w:rsid w:val="00363688"/>
    <w:rsid w:val="003636AB"/>
    <w:rsid w:val="003636B3"/>
    <w:rsid w:val="00363746"/>
    <w:rsid w:val="0036377E"/>
    <w:rsid w:val="003637A6"/>
    <w:rsid w:val="003637B6"/>
    <w:rsid w:val="00363837"/>
    <w:rsid w:val="0036384A"/>
    <w:rsid w:val="00363852"/>
    <w:rsid w:val="00363876"/>
    <w:rsid w:val="00363891"/>
    <w:rsid w:val="003638A5"/>
    <w:rsid w:val="003638AD"/>
    <w:rsid w:val="003638C6"/>
    <w:rsid w:val="00363955"/>
    <w:rsid w:val="00363985"/>
    <w:rsid w:val="003639A0"/>
    <w:rsid w:val="003639A4"/>
    <w:rsid w:val="003639B3"/>
    <w:rsid w:val="003639D9"/>
    <w:rsid w:val="00363A0E"/>
    <w:rsid w:val="00363A28"/>
    <w:rsid w:val="00363A32"/>
    <w:rsid w:val="00363A7A"/>
    <w:rsid w:val="00363AAB"/>
    <w:rsid w:val="00363AF5"/>
    <w:rsid w:val="00363B21"/>
    <w:rsid w:val="00363B36"/>
    <w:rsid w:val="00363B3D"/>
    <w:rsid w:val="00363B70"/>
    <w:rsid w:val="00363B84"/>
    <w:rsid w:val="00363BC0"/>
    <w:rsid w:val="00363BFF"/>
    <w:rsid w:val="00363C31"/>
    <w:rsid w:val="00363C69"/>
    <w:rsid w:val="00363C83"/>
    <w:rsid w:val="00363CAF"/>
    <w:rsid w:val="00363CCC"/>
    <w:rsid w:val="00363CED"/>
    <w:rsid w:val="00363CF5"/>
    <w:rsid w:val="00363D0F"/>
    <w:rsid w:val="00363DCB"/>
    <w:rsid w:val="00363DF8"/>
    <w:rsid w:val="00363E86"/>
    <w:rsid w:val="00363EB1"/>
    <w:rsid w:val="00363EBE"/>
    <w:rsid w:val="00363EF6"/>
    <w:rsid w:val="00363EF7"/>
    <w:rsid w:val="00363F18"/>
    <w:rsid w:val="00363F1A"/>
    <w:rsid w:val="00363F5F"/>
    <w:rsid w:val="00363FD9"/>
    <w:rsid w:val="00363FEA"/>
    <w:rsid w:val="00364013"/>
    <w:rsid w:val="00364055"/>
    <w:rsid w:val="0036406C"/>
    <w:rsid w:val="0036408E"/>
    <w:rsid w:val="0036409F"/>
    <w:rsid w:val="003640AF"/>
    <w:rsid w:val="003640B8"/>
    <w:rsid w:val="003640F2"/>
    <w:rsid w:val="00364128"/>
    <w:rsid w:val="00364136"/>
    <w:rsid w:val="0036415F"/>
    <w:rsid w:val="0036416C"/>
    <w:rsid w:val="003641DF"/>
    <w:rsid w:val="003641EE"/>
    <w:rsid w:val="003641F6"/>
    <w:rsid w:val="0036420F"/>
    <w:rsid w:val="0036421B"/>
    <w:rsid w:val="00364226"/>
    <w:rsid w:val="00364247"/>
    <w:rsid w:val="00364251"/>
    <w:rsid w:val="00364284"/>
    <w:rsid w:val="003642D4"/>
    <w:rsid w:val="003642EC"/>
    <w:rsid w:val="003642FF"/>
    <w:rsid w:val="00364303"/>
    <w:rsid w:val="00364309"/>
    <w:rsid w:val="0036430A"/>
    <w:rsid w:val="0036438D"/>
    <w:rsid w:val="00364390"/>
    <w:rsid w:val="003643B7"/>
    <w:rsid w:val="003643E0"/>
    <w:rsid w:val="003643FF"/>
    <w:rsid w:val="00364415"/>
    <w:rsid w:val="0036441E"/>
    <w:rsid w:val="00364426"/>
    <w:rsid w:val="00364486"/>
    <w:rsid w:val="003644A8"/>
    <w:rsid w:val="003644BA"/>
    <w:rsid w:val="003644D0"/>
    <w:rsid w:val="00364510"/>
    <w:rsid w:val="00364540"/>
    <w:rsid w:val="00364545"/>
    <w:rsid w:val="00364550"/>
    <w:rsid w:val="0036455E"/>
    <w:rsid w:val="003645A0"/>
    <w:rsid w:val="003645D2"/>
    <w:rsid w:val="00364650"/>
    <w:rsid w:val="0036468B"/>
    <w:rsid w:val="0036469B"/>
    <w:rsid w:val="0036471A"/>
    <w:rsid w:val="00364765"/>
    <w:rsid w:val="00364778"/>
    <w:rsid w:val="003647AA"/>
    <w:rsid w:val="003647B6"/>
    <w:rsid w:val="00364811"/>
    <w:rsid w:val="00364826"/>
    <w:rsid w:val="00364852"/>
    <w:rsid w:val="00364854"/>
    <w:rsid w:val="00364898"/>
    <w:rsid w:val="003648D1"/>
    <w:rsid w:val="003648D7"/>
    <w:rsid w:val="00364903"/>
    <w:rsid w:val="00364918"/>
    <w:rsid w:val="0036495E"/>
    <w:rsid w:val="00364966"/>
    <w:rsid w:val="003649A3"/>
    <w:rsid w:val="003649BE"/>
    <w:rsid w:val="003649D7"/>
    <w:rsid w:val="003649E4"/>
    <w:rsid w:val="00364A02"/>
    <w:rsid w:val="00364A2B"/>
    <w:rsid w:val="00364A53"/>
    <w:rsid w:val="00364A81"/>
    <w:rsid w:val="00364A8B"/>
    <w:rsid w:val="00364A91"/>
    <w:rsid w:val="00364AA7"/>
    <w:rsid w:val="00364C56"/>
    <w:rsid w:val="00364C58"/>
    <w:rsid w:val="00364C61"/>
    <w:rsid w:val="00364CC0"/>
    <w:rsid w:val="00364CC4"/>
    <w:rsid w:val="00364CF2"/>
    <w:rsid w:val="00364D11"/>
    <w:rsid w:val="00364D21"/>
    <w:rsid w:val="00364D30"/>
    <w:rsid w:val="00364D6D"/>
    <w:rsid w:val="00364D97"/>
    <w:rsid w:val="00364DC5"/>
    <w:rsid w:val="00364DDC"/>
    <w:rsid w:val="00364DE0"/>
    <w:rsid w:val="00364E3B"/>
    <w:rsid w:val="00364E46"/>
    <w:rsid w:val="00364E68"/>
    <w:rsid w:val="00364E73"/>
    <w:rsid w:val="00364EA7"/>
    <w:rsid w:val="00364EB0"/>
    <w:rsid w:val="00364EFE"/>
    <w:rsid w:val="00364F11"/>
    <w:rsid w:val="00364F21"/>
    <w:rsid w:val="00364F29"/>
    <w:rsid w:val="00364F5F"/>
    <w:rsid w:val="00364FCD"/>
    <w:rsid w:val="00364FD4"/>
    <w:rsid w:val="00365017"/>
    <w:rsid w:val="0036502B"/>
    <w:rsid w:val="00365034"/>
    <w:rsid w:val="00365043"/>
    <w:rsid w:val="0036505E"/>
    <w:rsid w:val="0036506B"/>
    <w:rsid w:val="00365084"/>
    <w:rsid w:val="00365095"/>
    <w:rsid w:val="00365098"/>
    <w:rsid w:val="003650D8"/>
    <w:rsid w:val="003650F0"/>
    <w:rsid w:val="00365109"/>
    <w:rsid w:val="0036511E"/>
    <w:rsid w:val="0036513E"/>
    <w:rsid w:val="0036514E"/>
    <w:rsid w:val="00365197"/>
    <w:rsid w:val="003651C4"/>
    <w:rsid w:val="003651FE"/>
    <w:rsid w:val="00365215"/>
    <w:rsid w:val="00365226"/>
    <w:rsid w:val="00365250"/>
    <w:rsid w:val="0036527E"/>
    <w:rsid w:val="0036529E"/>
    <w:rsid w:val="003652C9"/>
    <w:rsid w:val="003652DC"/>
    <w:rsid w:val="003652E9"/>
    <w:rsid w:val="0036531B"/>
    <w:rsid w:val="0036534F"/>
    <w:rsid w:val="0036535C"/>
    <w:rsid w:val="00365377"/>
    <w:rsid w:val="00365385"/>
    <w:rsid w:val="00365406"/>
    <w:rsid w:val="00365410"/>
    <w:rsid w:val="0036544C"/>
    <w:rsid w:val="003654A2"/>
    <w:rsid w:val="00365512"/>
    <w:rsid w:val="0036559A"/>
    <w:rsid w:val="003655B7"/>
    <w:rsid w:val="003655FB"/>
    <w:rsid w:val="0036560F"/>
    <w:rsid w:val="00365631"/>
    <w:rsid w:val="00365678"/>
    <w:rsid w:val="003656A0"/>
    <w:rsid w:val="003656C6"/>
    <w:rsid w:val="003656E0"/>
    <w:rsid w:val="003656F3"/>
    <w:rsid w:val="00365728"/>
    <w:rsid w:val="00365761"/>
    <w:rsid w:val="00365766"/>
    <w:rsid w:val="0036576E"/>
    <w:rsid w:val="0036577E"/>
    <w:rsid w:val="00365794"/>
    <w:rsid w:val="003657CB"/>
    <w:rsid w:val="003657DF"/>
    <w:rsid w:val="0036580A"/>
    <w:rsid w:val="0036580D"/>
    <w:rsid w:val="00365818"/>
    <w:rsid w:val="00365849"/>
    <w:rsid w:val="0036584D"/>
    <w:rsid w:val="003658CE"/>
    <w:rsid w:val="0036591A"/>
    <w:rsid w:val="0036595B"/>
    <w:rsid w:val="00365971"/>
    <w:rsid w:val="00365982"/>
    <w:rsid w:val="003659A8"/>
    <w:rsid w:val="003659DC"/>
    <w:rsid w:val="003659EC"/>
    <w:rsid w:val="00365A0E"/>
    <w:rsid w:val="00365A10"/>
    <w:rsid w:val="00365A1A"/>
    <w:rsid w:val="00365A26"/>
    <w:rsid w:val="00365A35"/>
    <w:rsid w:val="00365A44"/>
    <w:rsid w:val="00365AB1"/>
    <w:rsid w:val="00365AC4"/>
    <w:rsid w:val="00365ADE"/>
    <w:rsid w:val="00365AF8"/>
    <w:rsid w:val="00365B5F"/>
    <w:rsid w:val="00365C36"/>
    <w:rsid w:val="00365C74"/>
    <w:rsid w:val="00365C7E"/>
    <w:rsid w:val="00365C97"/>
    <w:rsid w:val="00365CCD"/>
    <w:rsid w:val="00365D07"/>
    <w:rsid w:val="00365D62"/>
    <w:rsid w:val="00365DA5"/>
    <w:rsid w:val="00365DCB"/>
    <w:rsid w:val="00365DCD"/>
    <w:rsid w:val="00365DE0"/>
    <w:rsid w:val="00365E00"/>
    <w:rsid w:val="00365E0D"/>
    <w:rsid w:val="00365E23"/>
    <w:rsid w:val="00365E29"/>
    <w:rsid w:val="00365E55"/>
    <w:rsid w:val="00365E62"/>
    <w:rsid w:val="00365E79"/>
    <w:rsid w:val="00365EB7"/>
    <w:rsid w:val="00365EB8"/>
    <w:rsid w:val="00365F0B"/>
    <w:rsid w:val="00365F5C"/>
    <w:rsid w:val="00365FA1"/>
    <w:rsid w:val="00365FC5"/>
    <w:rsid w:val="00365FFE"/>
    <w:rsid w:val="00366012"/>
    <w:rsid w:val="00366039"/>
    <w:rsid w:val="0036608D"/>
    <w:rsid w:val="00366094"/>
    <w:rsid w:val="0036609B"/>
    <w:rsid w:val="003660EB"/>
    <w:rsid w:val="003660ED"/>
    <w:rsid w:val="00366114"/>
    <w:rsid w:val="00366133"/>
    <w:rsid w:val="0036616B"/>
    <w:rsid w:val="003661C7"/>
    <w:rsid w:val="003661D0"/>
    <w:rsid w:val="003661D7"/>
    <w:rsid w:val="00366245"/>
    <w:rsid w:val="00366263"/>
    <w:rsid w:val="00366283"/>
    <w:rsid w:val="00366292"/>
    <w:rsid w:val="003662C1"/>
    <w:rsid w:val="003662CD"/>
    <w:rsid w:val="00366313"/>
    <w:rsid w:val="0036631B"/>
    <w:rsid w:val="00366326"/>
    <w:rsid w:val="0036632D"/>
    <w:rsid w:val="0036634A"/>
    <w:rsid w:val="0036638E"/>
    <w:rsid w:val="00366435"/>
    <w:rsid w:val="00366480"/>
    <w:rsid w:val="00366489"/>
    <w:rsid w:val="0036648B"/>
    <w:rsid w:val="00366497"/>
    <w:rsid w:val="0036649E"/>
    <w:rsid w:val="003664E6"/>
    <w:rsid w:val="00366511"/>
    <w:rsid w:val="00366527"/>
    <w:rsid w:val="00366592"/>
    <w:rsid w:val="00366593"/>
    <w:rsid w:val="003665A0"/>
    <w:rsid w:val="003665B6"/>
    <w:rsid w:val="003665B9"/>
    <w:rsid w:val="003665C7"/>
    <w:rsid w:val="003665DB"/>
    <w:rsid w:val="003665EB"/>
    <w:rsid w:val="00366608"/>
    <w:rsid w:val="00366647"/>
    <w:rsid w:val="0036665C"/>
    <w:rsid w:val="00366680"/>
    <w:rsid w:val="00366692"/>
    <w:rsid w:val="003666C5"/>
    <w:rsid w:val="003666DE"/>
    <w:rsid w:val="003666F2"/>
    <w:rsid w:val="00366731"/>
    <w:rsid w:val="0036673B"/>
    <w:rsid w:val="003667A7"/>
    <w:rsid w:val="003667CA"/>
    <w:rsid w:val="00366807"/>
    <w:rsid w:val="0036682D"/>
    <w:rsid w:val="00366834"/>
    <w:rsid w:val="00366835"/>
    <w:rsid w:val="0036684E"/>
    <w:rsid w:val="00366865"/>
    <w:rsid w:val="00366891"/>
    <w:rsid w:val="003668A7"/>
    <w:rsid w:val="003668B1"/>
    <w:rsid w:val="003668C1"/>
    <w:rsid w:val="003668DA"/>
    <w:rsid w:val="003668DC"/>
    <w:rsid w:val="003668F7"/>
    <w:rsid w:val="00366918"/>
    <w:rsid w:val="0036695C"/>
    <w:rsid w:val="00366960"/>
    <w:rsid w:val="00366967"/>
    <w:rsid w:val="0036699F"/>
    <w:rsid w:val="003669AF"/>
    <w:rsid w:val="003669C1"/>
    <w:rsid w:val="003669EC"/>
    <w:rsid w:val="00366A28"/>
    <w:rsid w:val="00366A2A"/>
    <w:rsid w:val="00366A56"/>
    <w:rsid w:val="00366A6D"/>
    <w:rsid w:val="00366A88"/>
    <w:rsid w:val="00366A8F"/>
    <w:rsid w:val="00366AC8"/>
    <w:rsid w:val="00366ACA"/>
    <w:rsid w:val="00366ACB"/>
    <w:rsid w:val="00366B1D"/>
    <w:rsid w:val="00366B5B"/>
    <w:rsid w:val="00366B80"/>
    <w:rsid w:val="00366BC5"/>
    <w:rsid w:val="00366BED"/>
    <w:rsid w:val="00366C06"/>
    <w:rsid w:val="00366C1D"/>
    <w:rsid w:val="00366C2B"/>
    <w:rsid w:val="00366C2D"/>
    <w:rsid w:val="00366C31"/>
    <w:rsid w:val="00366C38"/>
    <w:rsid w:val="00366C4E"/>
    <w:rsid w:val="00366CAC"/>
    <w:rsid w:val="00366CC4"/>
    <w:rsid w:val="00366CF4"/>
    <w:rsid w:val="00366D47"/>
    <w:rsid w:val="00366D4C"/>
    <w:rsid w:val="00366D7A"/>
    <w:rsid w:val="00366D84"/>
    <w:rsid w:val="00366D8B"/>
    <w:rsid w:val="00366DB9"/>
    <w:rsid w:val="00366DC0"/>
    <w:rsid w:val="00366DC3"/>
    <w:rsid w:val="00366E01"/>
    <w:rsid w:val="00366E66"/>
    <w:rsid w:val="00366ED2"/>
    <w:rsid w:val="00366ED6"/>
    <w:rsid w:val="00366F00"/>
    <w:rsid w:val="00366F1E"/>
    <w:rsid w:val="00366F25"/>
    <w:rsid w:val="00366F51"/>
    <w:rsid w:val="00366F53"/>
    <w:rsid w:val="00366F61"/>
    <w:rsid w:val="00366F6B"/>
    <w:rsid w:val="00366F7F"/>
    <w:rsid w:val="00366FB8"/>
    <w:rsid w:val="00366FE0"/>
    <w:rsid w:val="00366FFF"/>
    <w:rsid w:val="00367015"/>
    <w:rsid w:val="00367022"/>
    <w:rsid w:val="0036709D"/>
    <w:rsid w:val="003670AD"/>
    <w:rsid w:val="003670DC"/>
    <w:rsid w:val="003670FE"/>
    <w:rsid w:val="0036714C"/>
    <w:rsid w:val="00367190"/>
    <w:rsid w:val="003671AA"/>
    <w:rsid w:val="003671AC"/>
    <w:rsid w:val="003671F6"/>
    <w:rsid w:val="00367202"/>
    <w:rsid w:val="00367225"/>
    <w:rsid w:val="00367233"/>
    <w:rsid w:val="00367247"/>
    <w:rsid w:val="0036724A"/>
    <w:rsid w:val="00367281"/>
    <w:rsid w:val="00367299"/>
    <w:rsid w:val="0036737E"/>
    <w:rsid w:val="003673F2"/>
    <w:rsid w:val="00367403"/>
    <w:rsid w:val="0036744F"/>
    <w:rsid w:val="00367481"/>
    <w:rsid w:val="003674A1"/>
    <w:rsid w:val="003674BE"/>
    <w:rsid w:val="003674D5"/>
    <w:rsid w:val="003674DF"/>
    <w:rsid w:val="003674F5"/>
    <w:rsid w:val="00367518"/>
    <w:rsid w:val="0036751E"/>
    <w:rsid w:val="00367539"/>
    <w:rsid w:val="00367542"/>
    <w:rsid w:val="00367560"/>
    <w:rsid w:val="0036757C"/>
    <w:rsid w:val="003675B2"/>
    <w:rsid w:val="003675C4"/>
    <w:rsid w:val="003675DC"/>
    <w:rsid w:val="003675FC"/>
    <w:rsid w:val="00367600"/>
    <w:rsid w:val="00367648"/>
    <w:rsid w:val="0036765A"/>
    <w:rsid w:val="003676B7"/>
    <w:rsid w:val="0036771F"/>
    <w:rsid w:val="0036772F"/>
    <w:rsid w:val="00367734"/>
    <w:rsid w:val="0036775F"/>
    <w:rsid w:val="00367771"/>
    <w:rsid w:val="00367787"/>
    <w:rsid w:val="003677B1"/>
    <w:rsid w:val="003677DC"/>
    <w:rsid w:val="003677DE"/>
    <w:rsid w:val="003677EB"/>
    <w:rsid w:val="003677ED"/>
    <w:rsid w:val="003677F6"/>
    <w:rsid w:val="0036780B"/>
    <w:rsid w:val="0036782B"/>
    <w:rsid w:val="00367835"/>
    <w:rsid w:val="0036784F"/>
    <w:rsid w:val="00367902"/>
    <w:rsid w:val="0036794F"/>
    <w:rsid w:val="00367997"/>
    <w:rsid w:val="003679C0"/>
    <w:rsid w:val="00367A05"/>
    <w:rsid w:val="00367A25"/>
    <w:rsid w:val="00367A41"/>
    <w:rsid w:val="00367A63"/>
    <w:rsid w:val="00367A89"/>
    <w:rsid w:val="00367B1F"/>
    <w:rsid w:val="00367B3D"/>
    <w:rsid w:val="00367B58"/>
    <w:rsid w:val="00367B59"/>
    <w:rsid w:val="00367B60"/>
    <w:rsid w:val="00367B88"/>
    <w:rsid w:val="00367BBE"/>
    <w:rsid w:val="00367BCA"/>
    <w:rsid w:val="00367C13"/>
    <w:rsid w:val="00367C15"/>
    <w:rsid w:val="00367C2C"/>
    <w:rsid w:val="00367C42"/>
    <w:rsid w:val="00367C5B"/>
    <w:rsid w:val="00367C99"/>
    <w:rsid w:val="00367CCA"/>
    <w:rsid w:val="00367D1E"/>
    <w:rsid w:val="00367D80"/>
    <w:rsid w:val="00367DA7"/>
    <w:rsid w:val="00367DB0"/>
    <w:rsid w:val="00367DEB"/>
    <w:rsid w:val="00367DF5"/>
    <w:rsid w:val="00367DFD"/>
    <w:rsid w:val="00367DFE"/>
    <w:rsid w:val="00367E0B"/>
    <w:rsid w:val="00367E65"/>
    <w:rsid w:val="00367E6C"/>
    <w:rsid w:val="00367E85"/>
    <w:rsid w:val="00367E8A"/>
    <w:rsid w:val="00367EE4"/>
    <w:rsid w:val="00367F07"/>
    <w:rsid w:val="00367F23"/>
    <w:rsid w:val="00367F29"/>
    <w:rsid w:val="00367F4D"/>
    <w:rsid w:val="00367F50"/>
    <w:rsid w:val="00367F69"/>
    <w:rsid w:val="00367F9B"/>
    <w:rsid w:val="00367FED"/>
    <w:rsid w:val="00370009"/>
    <w:rsid w:val="0037000D"/>
    <w:rsid w:val="00370015"/>
    <w:rsid w:val="00370029"/>
    <w:rsid w:val="0037002E"/>
    <w:rsid w:val="00370051"/>
    <w:rsid w:val="0037009C"/>
    <w:rsid w:val="003700C9"/>
    <w:rsid w:val="003700D6"/>
    <w:rsid w:val="0037010F"/>
    <w:rsid w:val="00370154"/>
    <w:rsid w:val="0037016C"/>
    <w:rsid w:val="003701E1"/>
    <w:rsid w:val="003701FC"/>
    <w:rsid w:val="00370200"/>
    <w:rsid w:val="0037023E"/>
    <w:rsid w:val="00370296"/>
    <w:rsid w:val="003702C8"/>
    <w:rsid w:val="00370301"/>
    <w:rsid w:val="0037033A"/>
    <w:rsid w:val="0037033D"/>
    <w:rsid w:val="00370341"/>
    <w:rsid w:val="0037034F"/>
    <w:rsid w:val="0037044E"/>
    <w:rsid w:val="003704A4"/>
    <w:rsid w:val="003704D1"/>
    <w:rsid w:val="00370527"/>
    <w:rsid w:val="0037056A"/>
    <w:rsid w:val="00370575"/>
    <w:rsid w:val="0037067F"/>
    <w:rsid w:val="00370681"/>
    <w:rsid w:val="003706AF"/>
    <w:rsid w:val="003706ED"/>
    <w:rsid w:val="0037070C"/>
    <w:rsid w:val="0037071D"/>
    <w:rsid w:val="0037076A"/>
    <w:rsid w:val="00370784"/>
    <w:rsid w:val="003707AD"/>
    <w:rsid w:val="003707D4"/>
    <w:rsid w:val="003707E1"/>
    <w:rsid w:val="003707F4"/>
    <w:rsid w:val="00370867"/>
    <w:rsid w:val="0037087B"/>
    <w:rsid w:val="00370891"/>
    <w:rsid w:val="003708B6"/>
    <w:rsid w:val="003708F7"/>
    <w:rsid w:val="003708FE"/>
    <w:rsid w:val="0037090F"/>
    <w:rsid w:val="00370916"/>
    <w:rsid w:val="00370925"/>
    <w:rsid w:val="00370950"/>
    <w:rsid w:val="00370980"/>
    <w:rsid w:val="00370999"/>
    <w:rsid w:val="003709E4"/>
    <w:rsid w:val="00370A3E"/>
    <w:rsid w:val="00370A61"/>
    <w:rsid w:val="00370ACD"/>
    <w:rsid w:val="00370AD8"/>
    <w:rsid w:val="00370ADC"/>
    <w:rsid w:val="00370B50"/>
    <w:rsid w:val="00370BB6"/>
    <w:rsid w:val="00370BC8"/>
    <w:rsid w:val="00370BE2"/>
    <w:rsid w:val="00370BFC"/>
    <w:rsid w:val="00370C10"/>
    <w:rsid w:val="00370C12"/>
    <w:rsid w:val="00370C14"/>
    <w:rsid w:val="00370C25"/>
    <w:rsid w:val="00370C85"/>
    <w:rsid w:val="00370C9C"/>
    <w:rsid w:val="00370CDB"/>
    <w:rsid w:val="00370D3E"/>
    <w:rsid w:val="00370D74"/>
    <w:rsid w:val="00370D77"/>
    <w:rsid w:val="00370DCD"/>
    <w:rsid w:val="00370E2B"/>
    <w:rsid w:val="00370E30"/>
    <w:rsid w:val="00370E34"/>
    <w:rsid w:val="00370E5F"/>
    <w:rsid w:val="00370E72"/>
    <w:rsid w:val="00370E8A"/>
    <w:rsid w:val="00370EFE"/>
    <w:rsid w:val="00370F06"/>
    <w:rsid w:val="00370F10"/>
    <w:rsid w:val="00370F2B"/>
    <w:rsid w:val="00370F66"/>
    <w:rsid w:val="00370FFA"/>
    <w:rsid w:val="0037106A"/>
    <w:rsid w:val="0037109F"/>
    <w:rsid w:val="003710B9"/>
    <w:rsid w:val="003710CE"/>
    <w:rsid w:val="00371111"/>
    <w:rsid w:val="00371144"/>
    <w:rsid w:val="00371146"/>
    <w:rsid w:val="00371157"/>
    <w:rsid w:val="003711C6"/>
    <w:rsid w:val="00371232"/>
    <w:rsid w:val="0037128C"/>
    <w:rsid w:val="0037128F"/>
    <w:rsid w:val="0037129A"/>
    <w:rsid w:val="003712B9"/>
    <w:rsid w:val="00371355"/>
    <w:rsid w:val="00371359"/>
    <w:rsid w:val="003713AC"/>
    <w:rsid w:val="00371434"/>
    <w:rsid w:val="00371440"/>
    <w:rsid w:val="00371466"/>
    <w:rsid w:val="003714A8"/>
    <w:rsid w:val="003714DB"/>
    <w:rsid w:val="003714EC"/>
    <w:rsid w:val="00371533"/>
    <w:rsid w:val="0037155F"/>
    <w:rsid w:val="003715A7"/>
    <w:rsid w:val="003715C5"/>
    <w:rsid w:val="003715C7"/>
    <w:rsid w:val="003715D3"/>
    <w:rsid w:val="003715E3"/>
    <w:rsid w:val="003715E4"/>
    <w:rsid w:val="003715F2"/>
    <w:rsid w:val="00371605"/>
    <w:rsid w:val="00371613"/>
    <w:rsid w:val="00371653"/>
    <w:rsid w:val="00371685"/>
    <w:rsid w:val="003716C6"/>
    <w:rsid w:val="003716D5"/>
    <w:rsid w:val="003716DE"/>
    <w:rsid w:val="00371701"/>
    <w:rsid w:val="00371741"/>
    <w:rsid w:val="00371754"/>
    <w:rsid w:val="0037178F"/>
    <w:rsid w:val="003717DB"/>
    <w:rsid w:val="00371873"/>
    <w:rsid w:val="003718B2"/>
    <w:rsid w:val="003718FE"/>
    <w:rsid w:val="00371918"/>
    <w:rsid w:val="00371942"/>
    <w:rsid w:val="0037196C"/>
    <w:rsid w:val="00371A14"/>
    <w:rsid w:val="00371A39"/>
    <w:rsid w:val="00371A4E"/>
    <w:rsid w:val="00371A4F"/>
    <w:rsid w:val="00371A55"/>
    <w:rsid w:val="00371A63"/>
    <w:rsid w:val="00371A73"/>
    <w:rsid w:val="00371A9C"/>
    <w:rsid w:val="00371AA0"/>
    <w:rsid w:val="00371AF9"/>
    <w:rsid w:val="00371B30"/>
    <w:rsid w:val="00371B47"/>
    <w:rsid w:val="00371B54"/>
    <w:rsid w:val="00371B6F"/>
    <w:rsid w:val="00371BE5"/>
    <w:rsid w:val="00371C16"/>
    <w:rsid w:val="00371C33"/>
    <w:rsid w:val="00371C47"/>
    <w:rsid w:val="00371C8A"/>
    <w:rsid w:val="00371CB9"/>
    <w:rsid w:val="00371D39"/>
    <w:rsid w:val="00371D4C"/>
    <w:rsid w:val="00371D52"/>
    <w:rsid w:val="00371D82"/>
    <w:rsid w:val="00371DF2"/>
    <w:rsid w:val="00371E02"/>
    <w:rsid w:val="00371E08"/>
    <w:rsid w:val="00371E59"/>
    <w:rsid w:val="00371E6F"/>
    <w:rsid w:val="00371E7B"/>
    <w:rsid w:val="00371EA8"/>
    <w:rsid w:val="00371EE2"/>
    <w:rsid w:val="00371EEC"/>
    <w:rsid w:val="00371F01"/>
    <w:rsid w:val="00371F1A"/>
    <w:rsid w:val="00371F1B"/>
    <w:rsid w:val="00371F4A"/>
    <w:rsid w:val="00371F79"/>
    <w:rsid w:val="00371F97"/>
    <w:rsid w:val="00371F98"/>
    <w:rsid w:val="00371FF8"/>
    <w:rsid w:val="003720B0"/>
    <w:rsid w:val="003720BA"/>
    <w:rsid w:val="003720BD"/>
    <w:rsid w:val="003720CD"/>
    <w:rsid w:val="00372114"/>
    <w:rsid w:val="00372115"/>
    <w:rsid w:val="00372136"/>
    <w:rsid w:val="00372156"/>
    <w:rsid w:val="0037215F"/>
    <w:rsid w:val="003721C2"/>
    <w:rsid w:val="003721DD"/>
    <w:rsid w:val="00372231"/>
    <w:rsid w:val="0037225E"/>
    <w:rsid w:val="00372279"/>
    <w:rsid w:val="003722CE"/>
    <w:rsid w:val="00372310"/>
    <w:rsid w:val="00372314"/>
    <w:rsid w:val="0037232B"/>
    <w:rsid w:val="00372339"/>
    <w:rsid w:val="0037234C"/>
    <w:rsid w:val="003723B6"/>
    <w:rsid w:val="003723B9"/>
    <w:rsid w:val="003723C6"/>
    <w:rsid w:val="003723E9"/>
    <w:rsid w:val="003723EF"/>
    <w:rsid w:val="0037240D"/>
    <w:rsid w:val="00372417"/>
    <w:rsid w:val="00372458"/>
    <w:rsid w:val="00372483"/>
    <w:rsid w:val="00372499"/>
    <w:rsid w:val="003724A5"/>
    <w:rsid w:val="003724E1"/>
    <w:rsid w:val="003724E9"/>
    <w:rsid w:val="003725CB"/>
    <w:rsid w:val="003725DB"/>
    <w:rsid w:val="003725F1"/>
    <w:rsid w:val="0037264B"/>
    <w:rsid w:val="0037267C"/>
    <w:rsid w:val="00372689"/>
    <w:rsid w:val="003726B6"/>
    <w:rsid w:val="00372705"/>
    <w:rsid w:val="00372753"/>
    <w:rsid w:val="003727A6"/>
    <w:rsid w:val="003727AB"/>
    <w:rsid w:val="003727CD"/>
    <w:rsid w:val="003727D3"/>
    <w:rsid w:val="003727F1"/>
    <w:rsid w:val="00372801"/>
    <w:rsid w:val="00372822"/>
    <w:rsid w:val="00372838"/>
    <w:rsid w:val="0037283A"/>
    <w:rsid w:val="0037284B"/>
    <w:rsid w:val="0037284E"/>
    <w:rsid w:val="00372871"/>
    <w:rsid w:val="00372875"/>
    <w:rsid w:val="0037289C"/>
    <w:rsid w:val="003728A7"/>
    <w:rsid w:val="003728D7"/>
    <w:rsid w:val="003728F0"/>
    <w:rsid w:val="0037293A"/>
    <w:rsid w:val="00372963"/>
    <w:rsid w:val="003729B3"/>
    <w:rsid w:val="003729CF"/>
    <w:rsid w:val="003729E0"/>
    <w:rsid w:val="00372A51"/>
    <w:rsid w:val="00372AAA"/>
    <w:rsid w:val="00372AD2"/>
    <w:rsid w:val="00372AF2"/>
    <w:rsid w:val="00372B2D"/>
    <w:rsid w:val="00372B45"/>
    <w:rsid w:val="00372BC2"/>
    <w:rsid w:val="00372BF0"/>
    <w:rsid w:val="00372BF4"/>
    <w:rsid w:val="00372BFA"/>
    <w:rsid w:val="00372C04"/>
    <w:rsid w:val="00372C21"/>
    <w:rsid w:val="00372C32"/>
    <w:rsid w:val="00372C59"/>
    <w:rsid w:val="00372C5E"/>
    <w:rsid w:val="00372C81"/>
    <w:rsid w:val="00372C92"/>
    <w:rsid w:val="00372C94"/>
    <w:rsid w:val="00372CAD"/>
    <w:rsid w:val="00372D11"/>
    <w:rsid w:val="00372DA1"/>
    <w:rsid w:val="00372DAC"/>
    <w:rsid w:val="00372DC5"/>
    <w:rsid w:val="00372DC7"/>
    <w:rsid w:val="00372DD3"/>
    <w:rsid w:val="00372E1C"/>
    <w:rsid w:val="00372E37"/>
    <w:rsid w:val="00372E49"/>
    <w:rsid w:val="00372E57"/>
    <w:rsid w:val="00372EBA"/>
    <w:rsid w:val="00372ED7"/>
    <w:rsid w:val="00372EEB"/>
    <w:rsid w:val="00372EF0"/>
    <w:rsid w:val="00372F04"/>
    <w:rsid w:val="00372F64"/>
    <w:rsid w:val="00372F65"/>
    <w:rsid w:val="00372F8D"/>
    <w:rsid w:val="00372FD2"/>
    <w:rsid w:val="00373035"/>
    <w:rsid w:val="00373053"/>
    <w:rsid w:val="0037305B"/>
    <w:rsid w:val="00373082"/>
    <w:rsid w:val="00373085"/>
    <w:rsid w:val="003730A2"/>
    <w:rsid w:val="003730C6"/>
    <w:rsid w:val="003730FC"/>
    <w:rsid w:val="00373100"/>
    <w:rsid w:val="00373118"/>
    <w:rsid w:val="0037311C"/>
    <w:rsid w:val="00373122"/>
    <w:rsid w:val="003731AC"/>
    <w:rsid w:val="00373201"/>
    <w:rsid w:val="00373206"/>
    <w:rsid w:val="00373213"/>
    <w:rsid w:val="00373226"/>
    <w:rsid w:val="00373283"/>
    <w:rsid w:val="0037328B"/>
    <w:rsid w:val="003732AD"/>
    <w:rsid w:val="003732D4"/>
    <w:rsid w:val="0037331D"/>
    <w:rsid w:val="00373324"/>
    <w:rsid w:val="0037332A"/>
    <w:rsid w:val="00373361"/>
    <w:rsid w:val="0037336C"/>
    <w:rsid w:val="00373371"/>
    <w:rsid w:val="00373373"/>
    <w:rsid w:val="003733D4"/>
    <w:rsid w:val="003733D8"/>
    <w:rsid w:val="003733DD"/>
    <w:rsid w:val="003733F4"/>
    <w:rsid w:val="00373414"/>
    <w:rsid w:val="0037342A"/>
    <w:rsid w:val="00373448"/>
    <w:rsid w:val="00373468"/>
    <w:rsid w:val="0037346A"/>
    <w:rsid w:val="00373491"/>
    <w:rsid w:val="003734AB"/>
    <w:rsid w:val="003734F8"/>
    <w:rsid w:val="0037350C"/>
    <w:rsid w:val="00373533"/>
    <w:rsid w:val="0037354D"/>
    <w:rsid w:val="003735AE"/>
    <w:rsid w:val="003735D1"/>
    <w:rsid w:val="003735E4"/>
    <w:rsid w:val="003735EB"/>
    <w:rsid w:val="003735FE"/>
    <w:rsid w:val="0037360A"/>
    <w:rsid w:val="0037362A"/>
    <w:rsid w:val="00373676"/>
    <w:rsid w:val="003736A9"/>
    <w:rsid w:val="003736BB"/>
    <w:rsid w:val="003736CE"/>
    <w:rsid w:val="00373726"/>
    <w:rsid w:val="00373738"/>
    <w:rsid w:val="003737EA"/>
    <w:rsid w:val="003737EF"/>
    <w:rsid w:val="003737F2"/>
    <w:rsid w:val="00373809"/>
    <w:rsid w:val="00373812"/>
    <w:rsid w:val="00373821"/>
    <w:rsid w:val="0037388A"/>
    <w:rsid w:val="00373903"/>
    <w:rsid w:val="0037393D"/>
    <w:rsid w:val="00373991"/>
    <w:rsid w:val="003739B5"/>
    <w:rsid w:val="003739D9"/>
    <w:rsid w:val="003739F9"/>
    <w:rsid w:val="00373A06"/>
    <w:rsid w:val="00373A2C"/>
    <w:rsid w:val="00373A52"/>
    <w:rsid w:val="00373A59"/>
    <w:rsid w:val="00373AB1"/>
    <w:rsid w:val="00373ABD"/>
    <w:rsid w:val="00373AE5"/>
    <w:rsid w:val="00373B54"/>
    <w:rsid w:val="00373B7F"/>
    <w:rsid w:val="00373BA9"/>
    <w:rsid w:val="00373BCA"/>
    <w:rsid w:val="00373BCB"/>
    <w:rsid w:val="00373BD8"/>
    <w:rsid w:val="00373BDE"/>
    <w:rsid w:val="00373C0B"/>
    <w:rsid w:val="00373C24"/>
    <w:rsid w:val="00373C40"/>
    <w:rsid w:val="00373C4B"/>
    <w:rsid w:val="00373C63"/>
    <w:rsid w:val="00373C68"/>
    <w:rsid w:val="00373CCA"/>
    <w:rsid w:val="00373CD3"/>
    <w:rsid w:val="00373D1A"/>
    <w:rsid w:val="00373D50"/>
    <w:rsid w:val="00373D67"/>
    <w:rsid w:val="00373D77"/>
    <w:rsid w:val="00373D9D"/>
    <w:rsid w:val="00373E38"/>
    <w:rsid w:val="00373E46"/>
    <w:rsid w:val="00373EA9"/>
    <w:rsid w:val="00373ED0"/>
    <w:rsid w:val="00373EF7"/>
    <w:rsid w:val="00373F27"/>
    <w:rsid w:val="00373F59"/>
    <w:rsid w:val="00373F5B"/>
    <w:rsid w:val="00373F93"/>
    <w:rsid w:val="00373FB6"/>
    <w:rsid w:val="00373FE6"/>
    <w:rsid w:val="00373FF9"/>
    <w:rsid w:val="00374023"/>
    <w:rsid w:val="00374047"/>
    <w:rsid w:val="0037405D"/>
    <w:rsid w:val="0037409E"/>
    <w:rsid w:val="00374108"/>
    <w:rsid w:val="0037411B"/>
    <w:rsid w:val="00374130"/>
    <w:rsid w:val="0037416C"/>
    <w:rsid w:val="00374199"/>
    <w:rsid w:val="0037425A"/>
    <w:rsid w:val="003742CA"/>
    <w:rsid w:val="003742F2"/>
    <w:rsid w:val="00374305"/>
    <w:rsid w:val="0037430C"/>
    <w:rsid w:val="0037432A"/>
    <w:rsid w:val="00374360"/>
    <w:rsid w:val="00374362"/>
    <w:rsid w:val="0037436F"/>
    <w:rsid w:val="0037437F"/>
    <w:rsid w:val="003743B2"/>
    <w:rsid w:val="003743B6"/>
    <w:rsid w:val="003743EC"/>
    <w:rsid w:val="0037450E"/>
    <w:rsid w:val="0037453C"/>
    <w:rsid w:val="003745BA"/>
    <w:rsid w:val="003746BD"/>
    <w:rsid w:val="003746C8"/>
    <w:rsid w:val="003746F6"/>
    <w:rsid w:val="0037470C"/>
    <w:rsid w:val="00374742"/>
    <w:rsid w:val="0037475C"/>
    <w:rsid w:val="00374766"/>
    <w:rsid w:val="00374767"/>
    <w:rsid w:val="0037477A"/>
    <w:rsid w:val="00374784"/>
    <w:rsid w:val="00374789"/>
    <w:rsid w:val="00374801"/>
    <w:rsid w:val="00374818"/>
    <w:rsid w:val="00374825"/>
    <w:rsid w:val="0037483B"/>
    <w:rsid w:val="00374856"/>
    <w:rsid w:val="00374863"/>
    <w:rsid w:val="003748B6"/>
    <w:rsid w:val="003748B8"/>
    <w:rsid w:val="003748F2"/>
    <w:rsid w:val="0037491D"/>
    <w:rsid w:val="00374932"/>
    <w:rsid w:val="0037494A"/>
    <w:rsid w:val="003749A8"/>
    <w:rsid w:val="003749BB"/>
    <w:rsid w:val="003749D4"/>
    <w:rsid w:val="003749D8"/>
    <w:rsid w:val="00374A66"/>
    <w:rsid w:val="00374A70"/>
    <w:rsid w:val="00374ACE"/>
    <w:rsid w:val="00374AE0"/>
    <w:rsid w:val="00374AF6"/>
    <w:rsid w:val="00374B21"/>
    <w:rsid w:val="00374B51"/>
    <w:rsid w:val="00374B60"/>
    <w:rsid w:val="00374B70"/>
    <w:rsid w:val="00374B71"/>
    <w:rsid w:val="00374B93"/>
    <w:rsid w:val="00374BBD"/>
    <w:rsid w:val="00374C1E"/>
    <w:rsid w:val="00374C6B"/>
    <w:rsid w:val="00374CB1"/>
    <w:rsid w:val="00374CE7"/>
    <w:rsid w:val="00374D37"/>
    <w:rsid w:val="00374D49"/>
    <w:rsid w:val="00374D5C"/>
    <w:rsid w:val="00374D67"/>
    <w:rsid w:val="00374D8B"/>
    <w:rsid w:val="00374DC8"/>
    <w:rsid w:val="00374E04"/>
    <w:rsid w:val="00374E1A"/>
    <w:rsid w:val="00374E26"/>
    <w:rsid w:val="00374E4D"/>
    <w:rsid w:val="00374E6C"/>
    <w:rsid w:val="00374EAC"/>
    <w:rsid w:val="00374F31"/>
    <w:rsid w:val="00374F4A"/>
    <w:rsid w:val="00374FA5"/>
    <w:rsid w:val="00374FB9"/>
    <w:rsid w:val="00374FE8"/>
    <w:rsid w:val="00375015"/>
    <w:rsid w:val="00375016"/>
    <w:rsid w:val="0037506E"/>
    <w:rsid w:val="0037506F"/>
    <w:rsid w:val="003750B5"/>
    <w:rsid w:val="003750D1"/>
    <w:rsid w:val="003750F1"/>
    <w:rsid w:val="0037511A"/>
    <w:rsid w:val="0037512E"/>
    <w:rsid w:val="00375175"/>
    <w:rsid w:val="00375185"/>
    <w:rsid w:val="00375187"/>
    <w:rsid w:val="003751F0"/>
    <w:rsid w:val="003751F7"/>
    <w:rsid w:val="0037520E"/>
    <w:rsid w:val="00375217"/>
    <w:rsid w:val="00375246"/>
    <w:rsid w:val="00375272"/>
    <w:rsid w:val="003753B3"/>
    <w:rsid w:val="0037540D"/>
    <w:rsid w:val="00375436"/>
    <w:rsid w:val="0037549F"/>
    <w:rsid w:val="003754C6"/>
    <w:rsid w:val="003754F1"/>
    <w:rsid w:val="0037550C"/>
    <w:rsid w:val="00375556"/>
    <w:rsid w:val="003755C6"/>
    <w:rsid w:val="003755CC"/>
    <w:rsid w:val="003755D6"/>
    <w:rsid w:val="003755E1"/>
    <w:rsid w:val="00375663"/>
    <w:rsid w:val="0037569A"/>
    <w:rsid w:val="003756D9"/>
    <w:rsid w:val="003756DC"/>
    <w:rsid w:val="003756DF"/>
    <w:rsid w:val="003756F0"/>
    <w:rsid w:val="0037571F"/>
    <w:rsid w:val="00375734"/>
    <w:rsid w:val="00375789"/>
    <w:rsid w:val="003757C1"/>
    <w:rsid w:val="003757DE"/>
    <w:rsid w:val="003757FA"/>
    <w:rsid w:val="0037584C"/>
    <w:rsid w:val="003758AA"/>
    <w:rsid w:val="003758BB"/>
    <w:rsid w:val="003758EA"/>
    <w:rsid w:val="00375902"/>
    <w:rsid w:val="00375939"/>
    <w:rsid w:val="00375952"/>
    <w:rsid w:val="00375968"/>
    <w:rsid w:val="00375972"/>
    <w:rsid w:val="003759CB"/>
    <w:rsid w:val="003759D8"/>
    <w:rsid w:val="003759DC"/>
    <w:rsid w:val="00375A03"/>
    <w:rsid w:val="00375A35"/>
    <w:rsid w:val="00375A6D"/>
    <w:rsid w:val="00375A80"/>
    <w:rsid w:val="00375A91"/>
    <w:rsid w:val="00375AAA"/>
    <w:rsid w:val="00375AB6"/>
    <w:rsid w:val="00375AEB"/>
    <w:rsid w:val="00375B0F"/>
    <w:rsid w:val="00375B18"/>
    <w:rsid w:val="00375B19"/>
    <w:rsid w:val="00375B1A"/>
    <w:rsid w:val="00375B1E"/>
    <w:rsid w:val="00375B6B"/>
    <w:rsid w:val="00375B7D"/>
    <w:rsid w:val="00375BA6"/>
    <w:rsid w:val="00375BA8"/>
    <w:rsid w:val="00375C18"/>
    <w:rsid w:val="00375C2B"/>
    <w:rsid w:val="00375C58"/>
    <w:rsid w:val="00375C9C"/>
    <w:rsid w:val="00375CA6"/>
    <w:rsid w:val="00375CEF"/>
    <w:rsid w:val="00375D16"/>
    <w:rsid w:val="00375D43"/>
    <w:rsid w:val="00375D4F"/>
    <w:rsid w:val="00375D5D"/>
    <w:rsid w:val="00375D78"/>
    <w:rsid w:val="00375DBF"/>
    <w:rsid w:val="00375DE8"/>
    <w:rsid w:val="00375E07"/>
    <w:rsid w:val="00375E63"/>
    <w:rsid w:val="00375E82"/>
    <w:rsid w:val="00375E97"/>
    <w:rsid w:val="00375EF1"/>
    <w:rsid w:val="00375F15"/>
    <w:rsid w:val="00375F21"/>
    <w:rsid w:val="00375F7A"/>
    <w:rsid w:val="00375F9E"/>
    <w:rsid w:val="00375FAB"/>
    <w:rsid w:val="00376021"/>
    <w:rsid w:val="00376025"/>
    <w:rsid w:val="0037603D"/>
    <w:rsid w:val="00376094"/>
    <w:rsid w:val="003760D2"/>
    <w:rsid w:val="003760DB"/>
    <w:rsid w:val="003760DC"/>
    <w:rsid w:val="003760E5"/>
    <w:rsid w:val="00376127"/>
    <w:rsid w:val="00376130"/>
    <w:rsid w:val="00376162"/>
    <w:rsid w:val="003761FB"/>
    <w:rsid w:val="0037627A"/>
    <w:rsid w:val="00376283"/>
    <w:rsid w:val="0037629A"/>
    <w:rsid w:val="003762DC"/>
    <w:rsid w:val="003762DF"/>
    <w:rsid w:val="00376334"/>
    <w:rsid w:val="00376341"/>
    <w:rsid w:val="00376343"/>
    <w:rsid w:val="0037635E"/>
    <w:rsid w:val="003763A1"/>
    <w:rsid w:val="003763EA"/>
    <w:rsid w:val="00376423"/>
    <w:rsid w:val="0037643C"/>
    <w:rsid w:val="00376450"/>
    <w:rsid w:val="0037645A"/>
    <w:rsid w:val="0037647D"/>
    <w:rsid w:val="0037647F"/>
    <w:rsid w:val="0037649D"/>
    <w:rsid w:val="003764B6"/>
    <w:rsid w:val="003764CF"/>
    <w:rsid w:val="003764E8"/>
    <w:rsid w:val="003764F3"/>
    <w:rsid w:val="00376515"/>
    <w:rsid w:val="00376523"/>
    <w:rsid w:val="00376530"/>
    <w:rsid w:val="0037653C"/>
    <w:rsid w:val="0037654E"/>
    <w:rsid w:val="00376573"/>
    <w:rsid w:val="00376596"/>
    <w:rsid w:val="00376598"/>
    <w:rsid w:val="0037659C"/>
    <w:rsid w:val="003765F0"/>
    <w:rsid w:val="0037660A"/>
    <w:rsid w:val="00376623"/>
    <w:rsid w:val="00376632"/>
    <w:rsid w:val="00376661"/>
    <w:rsid w:val="003766B3"/>
    <w:rsid w:val="003766D1"/>
    <w:rsid w:val="0037670A"/>
    <w:rsid w:val="0037670D"/>
    <w:rsid w:val="003767C3"/>
    <w:rsid w:val="003767D4"/>
    <w:rsid w:val="003767EA"/>
    <w:rsid w:val="00376812"/>
    <w:rsid w:val="00376880"/>
    <w:rsid w:val="003768A3"/>
    <w:rsid w:val="003768AE"/>
    <w:rsid w:val="0037696B"/>
    <w:rsid w:val="00376972"/>
    <w:rsid w:val="00376982"/>
    <w:rsid w:val="003769B1"/>
    <w:rsid w:val="00376A3A"/>
    <w:rsid w:val="00376A62"/>
    <w:rsid w:val="00376A69"/>
    <w:rsid w:val="00376A80"/>
    <w:rsid w:val="00376A9A"/>
    <w:rsid w:val="00376AB2"/>
    <w:rsid w:val="00376AB4"/>
    <w:rsid w:val="00376AFE"/>
    <w:rsid w:val="00376B24"/>
    <w:rsid w:val="00376B86"/>
    <w:rsid w:val="00376B8A"/>
    <w:rsid w:val="00376B90"/>
    <w:rsid w:val="00376B96"/>
    <w:rsid w:val="00376BDE"/>
    <w:rsid w:val="00376BE8"/>
    <w:rsid w:val="00376BFA"/>
    <w:rsid w:val="00376C0D"/>
    <w:rsid w:val="00376C39"/>
    <w:rsid w:val="00376C43"/>
    <w:rsid w:val="00376C68"/>
    <w:rsid w:val="00376C8A"/>
    <w:rsid w:val="00376CCE"/>
    <w:rsid w:val="00376CD0"/>
    <w:rsid w:val="00376CD7"/>
    <w:rsid w:val="00376CEA"/>
    <w:rsid w:val="00376CF6"/>
    <w:rsid w:val="00376D35"/>
    <w:rsid w:val="00376D38"/>
    <w:rsid w:val="00376D6B"/>
    <w:rsid w:val="00376DAF"/>
    <w:rsid w:val="00376DBA"/>
    <w:rsid w:val="00376DD9"/>
    <w:rsid w:val="00376E2F"/>
    <w:rsid w:val="00376E3D"/>
    <w:rsid w:val="00376EBF"/>
    <w:rsid w:val="00376EC5"/>
    <w:rsid w:val="00376F31"/>
    <w:rsid w:val="00376F54"/>
    <w:rsid w:val="00376F68"/>
    <w:rsid w:val="00376F96"/>
    <w:rsid w:val="00377037"/>
    <w:rsid w:val="0037708C"/>
    <w:rsid w:val="0037709E"/>
    <w:rsid w:val="003770B1"/>
    <w:rsid w:val="003770E2"/>
    <w:rsid w:val="00377116"/>
    <w:rsid w:val="00377118"/>
    <w:rsid w:val="0037711C"/>
    <w:rsid w:val="00377140"/>
    <w:rsid w:val="00377161"/>
    <w:rsid w:val="0037719B"/>
    <w:rsid w:val="003771D0"/>
    <w:rsid w:val="003771FC"/>
    <w:rsid w:val="00377211"/>
    <w:rsid w:val="00377272"/>
    <w:rsid w:val="003772AF"/>
    <w:rsid w:val="003772BF"/>
    <w:rsid w:val="003772CE"/>
    <w:rsid w:val="003772F5"/>
    <w:rsid w:val="0037731E"/>
    <w:rsid w:val="0037733A"/>
    <w:rsid w:val="0037736B"/>
    <w:rsid w:val="0037736C"/>
    <w:rsid w:val="00377392"/>
    <w:rsid w:val="003773C0"/>
    <w:rsid w:val="003773C7"/>
    <w:rsid w:val="00377406"/>
    <w:rsid w:val="00377416"/>
    <w:rsid w:val="0037742E"/>
    <w:rsid w:val="0037743A"/>
    <w:rsid w:val="00377468"/>
    <w:rsid w:val="00377481"/>
    <w:rsid w:val="00377493"/>
    <w:rsid w:val="00377494"/>
    <w:rsid w:val="00377497"/>
    <w:rsid w:val="0037749A"/>
    <w:rsid w:val="003774B1"/>
    <w:rsid w:val="003774BB"/>
    <w:rsid w:val="003774F7"/>
    <w:rsid w:val="00377500"/>
    <w:rsid w:val="0037752F"/>
    <w:rsid w:val="003775BB"/>
    <w:rsid w:val="003775CA"/>
    <w:rsid w:val="003775F9"/>
    <w:rsid w:val="0037762C"/>
    <w:rsid w:val="00377678"/>
    <w:rsid w:val="0037768E"/>
    <w:rsid w:val="003776A1"/>
    <w:rsid w:val="003776B4"/>
    <w:rsid w:val="003776E8"/>
    <w:rsid w:val="00377744"/>
    <w:rsid w:val="0037776C"/>
    <w:rsid w:val="0037778F"/>
    <w:rsid w:val="0037779A"/>
    <w:rsid w:val="0037779B"/>
    <w:rsid w:val="0037779F"/>
    <w:rsid w:val="003777AA"/>
    <w:rsid w:val="003777B2"/>
    <w:rsid w:val="003777D3"/>
    <w:rsid w:val="003777ED"/>
    <w:rsid w:val="00377837"/>
    <w:rsid w:val="0037783F"/>
    <w:rsid w:val="00377879"/>
    <w:rsid w:val="00377894"/>
    <w:rsid w:val="0037790F"/>
    <w:rsid w:val="00377937"/>
    <w:rsid w:val="00377956"/>
    <w:rsid w:val="003779BE"/>
    <w:rsid w:val="003779C6"/>
    <w:rsid w:val="00377A9D"/>
    <w:rsid w:val="00377AD4"/>
    <w:rsid w:val="00377AEB"/>
    <w:rsid w:val="00377B25"/>
    <w:rsid w:val="00377B26"/>
    <w:rsid w:val="00377B3E"/>
    <w:rsid w:val="00377B4E"/>
    <w:rsid w:val="00377B56"/>
    <w:rsid w:val="00377B77"/>
    <w:rsid w:val="00377B82"/>
    <w:rsid w:val="00377BC2"/>
    <w:rsid w:val="00377BD1"/>
    <w:rsid w:val="00377C2C"/>
    <w:rsid w:val="00377C3A"/>
    <w:rsid w:val="00377C3F"/>
    <w:rsid w:val="00377C51"/>
    <w:rsid w:val="00377C54"/>
    <w:rsid w:val="00377C8A"/>
    <w:rsid w:val="00377C8C"/>
    <w:rsid w:val="00377C9F"/>
    <w:rsid w:val="00377CF4"/>
    <w:rsid w:val="00377D12"/>
    <w:rsid w:val="00377D33"/>
    <w:rsid w:val="00377D43"/>
    <w:rsid w:val="00377DB5"/>
    <w:rsid w:val="00377DEA"/>
    <w:rsid w:val="00377E29"/>
    <w:rsid w:val="00377E2C"/>
    <w:rsid w:val="00377E2E"/>
    <w:rsid w:val="00377E5D"/>
    <w:rsid w:val="00377E9A"/>
    <w:rsid w:val="00377EC7"/>
    <w:rsid w:val="00377EF1"/>
    <w:rsid w:val="00377EF6"/>
    <w:rsid w:val="00377F1D"/>
    <w:rsid w:val="00377F29"/>
    <w:rsid w:val="00377F62"/>
    <w:rsid w:val="00377F73"/>
    <w:rsid w:val="00377F80"/>
    <w:rsid w:val="00377F84"/>
    <w:rsid w:val="00377F96"/>
    <w:rsid w:val="00377F9B"/>
    <w:rsid w:val="00377FEF"/>
    <w:rsid w:val="0038000B"/>
    <w:rsid w:val="00380017"/>
    <w:rsid w:val="0038002E"/>
    <w:rsid w:val="0038003C"/>
    <w:rsid w:val="00380045"/>
    <w:rsid w:val="00380067"/>
    <w:rsid w:val="00380077"/>
    <w:rsid w:val="0038009A"/>
    <w:rsid w:val="003800B2"/>
    <w:rsid w:val="003800DA"/>
    <w:rsid w:val="003800DF"/>
    <w:rsid w:val="00380118"/>
    <w:rsid w:val="00380161"/>
    <w:rsid w:val="00380181"/>
    <w:rsid w:val="003801AE"/>
    <w:rsid w:val="003801B0"/>
    <w:rsid w:val="003801B6"/>
    <w:rsid w:val="003801BC"/>
    <w:rsid w:val="003801DC"/>
    <w:rsid w:val="00380213"/>
    <w:rsid w:val="0038025E"/>
    <w:rsid w:val="003802B7"/>
    <w:rsid w:val="003802E9"/>
    <w:rsid w:val="003802FE"/>
    <w:rsid w:val="00380348"/>
    <w:rsid w:val="0038039A"/>
    <w:rsid w:val="0038039E"/>
    <w:rsid w:val="003803CD"/>
    <w:rsid w:val="003803F6"/>
    <w:rsid w:val="0038040C"/>
    <w:rsid w:val="003804A3"/>
    <w:rsid w:val="003804AF"/>
    <w:rsid w:val="003804BA"/>
    <w:rsid w:val="003804E6"/>
    <w:rsid w:val="00380517"/>
    <w:rsid w:val="00380535"/>
    <w:rsid w:val="0038053D"/>
    <w:rsid w:val="00380541"/>
    <w:rsid w:val="00380545"/>
    <w:rsid w:val="00380589"/>
    <w:rsid w:val="00380595"/>
    <w:rsid w:val="003805A3"/>
    <w:rsid w:val="003805C6"/>
    <w:rsid w:val="003805E6"/>
    <w:rsid w:val="00380690"/>
    <w:rsid w:val="003806AA"/>
    <w:rsid w:val="003806C6"/>
    <w:rsid w:val="003806F1"/>
    <w:rsid w:val="0038070A"/>
    <w:rsid w:val="0038071A"/>
    <w:rsid w:val="00380725"/>
    <w:rsid w:val="0038073A"/>
    <w:rsid w:val="00380792"/>
    <w:rsid w:val="003807D8"/>
    <w:rsid w:val="003807F9"/>
    <w:rsid w:val="0038080E"/>
    <w:rsid w:val="00380846"/>
    <w:rsid w:val="0038084A"/>
    <w:rsid w:val="0038087E"/>
    <w:rsid w:val="003808F0"/>
    <w:rsid w:val="00380907"/>
    <w:rsid w:val="0038091C"/>
    <w:rsid w:val="00380964"/>
    <w:rsid w:val="0038099C"/>
    <w:rsid w:val="0038099E"/>
    <w:rsid w:val="003809C3"/>
    <w:rsid w:val="003809D3"/>
    <w:rsid w:val="003809E5"/>
    <w:rsid w:val="00380A18"/>
    <w:rsid w:val="00380A3F"/>
    <w:rsid w:val="00380A6B"/>
    <w:rsid w:val="00380AD5"/>
    <w:rsid w:val="00380B26"/>
    <w:rsid w:val="00380BAE"/>
    <w:rsid w:val="00380BB0"/>
    <w:rsid w:val="00380BD7"/>
    <w:rsid w:val="00380C01"/>
    <w:rsid w:val="00380C09"/>
    <w:rsid w:val="00380C6B"/>
    <w:rsid w:val="00380C7B"/>
    <w:rsid w:val="00380CA5"/>
    <w:rsid w:val="00380CD6"/>
    <w:rsid w:val="00380D13"/>
    <w:rsid w:val="00380D39"/>
    <w:rsid w:val="00380D5E"/>
    <w:rsid w:val="00380D68"/>
    <w:rsid w:val="00380D69"/>
    <w:rsid w:val="00380DE4"/>
    <w:rsid w:val="00380E2D"/>
    <w:rsid w:val="00380E45"/>
    <w:rsid w:val="00380E5C"/>
    <w:rsid w:val="00380E5F"/>
    <w:rsid w:val="00380EA1"/>
    <w:rsid w:val="00380EA6"/>
    <w:rsid w:val="00380EC1"/>
    <w:rsid w:val="00380ECD"/>
    <w:rsid w:val="00380EDB"/>
    <w:rsid w:val="00380EE0"/>
    <w:rsid w:val="00380F44"/>
    <w:rsid w:val="00380F9A"/>
    <w:rsid w:val="00380FBE"/>
    <w:rsid w:val="0038103C"/>
    <w:rsid w:val="0038107C"/>
    <w:rsid w:val="00381081"/>
    <w:rsid w:val="0038108E"/>
    <w:rsid w:val="00381094"/>
    <w:rsid w:val="003810A9"/>
    <w:rsid w:val="003810B5"/>
    <w:rsid w:val="0038110A"/>
    <w:rsid w:val="00381123"/>
    <w:rsid w:val="00381147"/>
    <w:rsid w:val="00381185"/>
    <w:rsid w:val="0038119C"/>
    <w:rsid w:val="003811D9"/>
    <w:rsid w:val="003811DB"/>
    <w:rsid w:val="003811E9"/>
    <w:rsid w:val="00381233"/>
    <w:rsid w:val="00381240"/>
    <w:rsid w:val="00381245"/>
    <w:rsid w:val="00381247"/>
    <w:rsid w:val="00381251"/>
    <w:rsid w:val="00381257"/>
    <w:rsid w:val="00381261"/>
    <w:rsid w:val="00381262"/>
    <w:rsid w:val="0038128E"/>
    <w:rsid w:val="003812CC"/>
    <w:rsid w:val="00381304"/>
    <w:rsid w:val="00381328"/>
    <w:rsid w:val="0038133F"/>
    <w:rsid w:val="00381345"/>
    <w:rsid w:val="0038135C"/>
    <w:rsid w:val="003813BB"/>
    <w:rsid w:val="003813F1"/>
    <w:rsid w:val="0038140E"/>
    <w:rsid w:val="0038143E"/>
    <w:rsid w:val="00381452"/>
    <w:rsid w:val="00381483"/>
    <w:rsid w:val="003814A2"/>
    <w:rsid w:val="003814C6"/>
    <w:rsid w:val="003814CF"/>
    <w:rsid w:val="003814FD"/>
    <w:rsid w:val="00381505"/>
    <w:rsid w:val="0038155A"/>
    <w:rsid w:val="00381584"/>
    <w:rsid w:val="003815AF"/>
    <w:rsid w:val="003815CC"/>
    <w:rsid w:val="00381616"/>
    <w:rsid w:val="00381618"/>
    <w:rsid w:val="00381645"/>
    <w:rsid w:val="0038167B"/>
    <w:rsid w:val="00381686"/>
    <w:rsid w:val="003816AD"/>
    <w:rsid w:val="003816EB"/>
    <w:rsid w:val="00381716"/>
    <w:rsid w:val="0038171E"/>
    <w:rsid w:val="00381737"/>
    <w:rsid w:val="0038173C"/>
    <w:rsid w:val="0038174F"/>
    <w:rsid w:val="00381813"/>
    <w:rsid w:val="00381819"/>
    <w:rsid w:val="00381834"/>
    <w:rsid w:val="00381843"/>
    <w:rsid w:val="00381858"/>
    <w:rsid w:val="0038186C"/>
    <w:rsid w:val="00381874"/>
    <w:rsid w:val="00381878"/>
    <w:rsid w:val="003818C2"/>
    <w:rsid w:val="003818D6"/>
    <w:rsid w:val="003818F4"/>
    <w:rsid w:val="0038190E"/>
    <w:rsid w:val="0038193E"/>
    <w:rsid w:val="0038196C"/>
    <w:rsid w:val="003819B4"/>
    <w:rsid w:val="003819E6"/>
    <w:rsid w:val="00381A11"/>
    <w:rsid w:val="00381A47"/>
    <w:rsid w:val="00381A84"/>
    <w:rsid w:val="00381AEA"/>
    <w:rsid w:val="00381B02"/>
    <w:rsid w:val="00381B75"/>
    <w:rsid w:val="00381B96"/>
    <w:rsid w:val="00381BC4"/>
    <w:rsid w:val="00381BFE"/>
    <w:rsid w:val="00381C01"/>
    <w:rsid w:val="00381C3F"/>
    <w:rsid w:val="00381C66"/>
    <w:rsid w:val="00381C69"/>
    <w:rsid w:val="00381C70"/>
    <w:rsid w:val="00381D6D"/>
    <w:rsid w:val="00381D8E"/>
    <w:rsid w:val="00381D9A"/>
    <w:rsid w:val="00381DB8"/>
    <w:rsid w:val="00381DDC"/>
    <w:rsid w:val="00381DFA"/>
    <w:rsid w:val="00381E10"/>
    <w:rsid w:val="00381E13"/>
    <w:rsid w:val="00381E40"/>
    <w:rsid w:val="00381E49"/>
    <w:rsid w:val="00381E67"/>
    <w:rsid w:val="00381E68"/>
    <w:rsid w:val="00381E71"/>
    <w:rsid w:val="00381E7D"/>
    <w:rsid w:val="00381EA9"/>
    <w:rsid w:val="00381F21"/>
    <w:rsid w:val="00381FF0"/>
    <w:rsid w:val="0038200E"/>
    <w:rsid w:val="00382028"/>
    <w:rsid w:val="00382061"/>
    <w:rsid w:val="00382075"/>
    <w:rsid w:val="00382076"/>
    <w:rsid w:val="00382080"/>
    <w:rsid w:val="003820AD"/>
    <w:rsid w:val="003820D5"/>
    <w:rsid w:val="003820F8"/>
    <w:rsid w:val="00382127"/>
    <w:rsid w:val="00382136"/>
    <w:rsid w:val="0038213B"/>
    <w:rsid w:val="00382144"/>
    <w:rsid w:val="0038215C"/>
    <w:rsid w:val="00382184"/>
    <w:rsid w:val="00382197"/>
    <w:rsid w:val="0038219E"/>
    <w:rsid w:val="003821CB"/>
    <w:rsid w:val="00382213"/>
    <w:rsid w:val="00382251"/>
    <w:rsid w:val="00382271"/>
    <w:rsid w:val="003822C2"/>
    <w:rsid w:val="0038238F"/>
    <w:rsid w:val="003823AF"/>
    <w:rsid w:val="003823B6"/>
    <w:rsid w:val="00382406"/>
    <w:rsid w:val="00382412"/>
    <w:rsid w:val="0038241E"/>
    <w:rsid w:val="0038242A"/>
    <w:rsid w:val="0038247E"/>
    <w:rsid w:val="003824A3"/>
    <w:rsid w:val="00382514"/>
    <w:rsid w:val="00382547"/>
    <w:rsid w:val="0038255C"/>
    <w:rsid w:val="003825C0"/>
    <w:rsid w:val="003825C2"/>
    <w:rsid w:val="003825FA"/>
    <w:rsid w:val="00382605"/>
    <w:rsid w:val="0038262D"/>
    <w:rsid w:val="00382640"/>
    <w:rsid w:val="00382694"/>
    <w:rsid w:val="003826B2"/>
    <w:rsid w:val="00382706"/>
    <w:rsid w:val="0038270E"/>
    <w:rsid w:val="00382715"/>
    <w:rsid w:val="0038275B"/>
    <w:rsid w:val="00382777"/>
    <w:rsid w:val="003827B7"/>
    <w:rsid w:val="003827D5"/>
    <w:rsid w:val="00382826"/>
    <w:rsid w:val="00382838"/>
    <w:rsid w:val="00382863"/>
    <w:rsid w:val="00382865"/>
    <w:rsid w:val="003828F6"/>
    <w:rsid w:val="00382905"/>
    <w:rsid w:val="0038290A"/>
    <w:rsid w:val="00382917"/>
    <w:rsid w:val="00382946"/>
    <w:rsid w:val="00382978"/>
    <w:rsid w:val="00382994"/>
    <w:rsid w:val="003829B5"/>
    <w:rsid w:val="003829B7"/>
    <w:rsid w:val="003829D1"/>
    <w:rsid w:val="003829FE"/>
    <w:rsid w:val="00382A1F"/>
    <w:rsid w:val="00382A24"/>
    <w:rsid w:val="00382A37"/>
    <w:rsid w:val="00382A52"/>
    <w:rsid w:val="00382A65"/>
    <w:rsid w:val="00382A6A"/>
    <w:rsid w:val="00382A81"/>
    <w:rsid w:val="00382ACC"/>
    <w:rsid w:val="00382B23"/>
    <w:rsid w:val="00382B3E"/>
    <w:rsid w:val="00382BBB"/>
    <w:rsid w:val="00382BE6"/>
    <w:rsid w:val="00382BFA"/>
    <w:rsid w:val="00382C3A"/>
    <w:rsid w:val="00382C46"/>
    <w:rsid w:val="00382C4E"/>
    <w:rsid w:val="00382C61"/>
    <w:rsid w:val="00382C75"/>
    <w:rsid w:val="00382CB3"/>
    <w:rsid w:val="00382CC4"/>
    <w:rsid w:val="00382CC8"/>
    <w:rsid w:val="00382D1C"/>
    <w:rsid w:val="00382D37"/>
    <w:rsid w:val="00382D51"/>
    <w:rsid w:val="00382D9C"/>
    <w:rsid w:val="00382DA6"/>
    <w:rsid w:val="00382DC0"/>
    <w:rsid w:val="00382DC7"/>
    <w:rsid w:val="00382DF8"/>
    <w:rsid w:val="00382F2F"/>
    <w:rsid w:val="00382F74"/>
    <w:rsid w:val="00382F8B"/>
    <w:rsid w:val="00382F99"/>
    <w:rsid w:val="00382FA9"/>
    <w:rsid w:val="00382FDA"/>
    <w:rsid w:val="00382FDC"/>
    <w:rsid w:val="00382FEC"/>
    <w:rsid w:val="00382FF3"/>
    <w:rsid w:val="00383031"/>
    <w:rsid w:val="0038305D"/>
    <w:rsid w:val="00383097"/>
    <w:rsid w:val="003830A1"/>
    <w:rsid w:val="003830AC"/>
    <w:rsid w:val="003830B1"/>
    <w:rsid w:val="003830C8"/>
    <w:rsid w:val="003830F7"/>
    <w:rsid w:val="00383153"/>
    <w:rsid w:val="0038317A"/>
    <w:rsid w:val="00383186"/>
    <w:rsid w:val="0038318D"/>
    <w:rsid w:val="003831D3"/>
    <w:rsid w:val="003831DA"/>
    <w:rsid w:val="003831DE"/>
    <w:rsid w:val="003831E4"/>
    <w:rsid w:val="003831E8"/>
    <w:rsid w:val="003831F3"/>
    <w:rsid w:val="00383220"/>
    <w:rsid w:val="00383236"/>
    <w:rsid w:val="0038325A"/>
    <w:rsid w:val="0038326A"/>
    <w:rsid w:val="00383278"/>
    <w:rsid w:val="00383286"/>
    <w:rsid w:val="00383301"/>
    <w:rsid w:val="003833E9"/>
    <w:rsid w:val="003833FE"/>
    <w:rsid w:val="00383404"/>
    <w:rsid w:val="00383408"/>
    <w:rsid w:val="00383409"/>
    <w:rsid w:val="0038340F"/>
    <w:rsid w:val="00383429"/>
    <w:rsid w:val="00383497"/>
    <w:rsid w:val="0038349F"/>
    <w:rsid w:val="003834AE"/>
    <w:rsid w:val="003834B8"/>
    <w:rsid w:val="00383579"/>
    <w:rsid w:val="003835C0"/>
    <w:rsid w:val="003835F5"/>
    <w:rsid w:val="00383610"/>
    <w:rsid w:val="00383637"/>
    <w:rsid w:val="0038364A"/>
    <w:rsid w:val="00383665"/>
    <w:rsid w:val="00383671"/>
    <w:rsid w:val="0038367A"/>
    <w:rsid w:val="00383681"/>
    <w:rsid w:val="003836B6"/>
    <w:rsid w:val="003836C4"/>
    <w:rsid w:val="003836F0"/>
    <w:rsid w:val="00383776"/>
    <w:rsid w:val="0038377C"/>
    <w:rsid w:val="003837A4"/>
    <w:rsid w:val="003837AD"/>
    <w:rsid w:val="003837AF"/>
    <w:rsid w:val="003837DD"/>
    <w:rsid w:val="00383853"/>
    <w:rsid w:val="00383859"/>
    <w:rsid w:val="003838B1"/>
    <w:rsid w:val="00383902"/>
    <w:rsid w:val="00383906"/>
    <w:rsid w:val="0038395F"/>
    <w:rsid w:val="0038398E"/>
    <w:rsid w:val="00383993"/>
    <w:rsid w:val="003839AD"/>
    <w:rsid w:val="00383A0D"/>
    <w:rsid w:val="00383A1F"/>
    <w:rsid w:val="00383A73"/>
    <w:rsid w:val="00383A79"/>
    <w:rsid w:val="00383A80"/>
    <w:rsid w:val="00383A91"/>
    <w:rsid w:val="00383ABB"/>
    <w:rsid w:val="00383B81"/>
    <w:rsid w:val="00383B9C"/>
    <w:rsid w:val="00383BBE"/>
    <w:rsid w:val="00383BE6"/>
    <w:rsid w:val="00383C13"/>
    <w:rsid w:val="00383C19"/>
    <w:rsid w:val="00383C68"/>
    <w:rsid w:val="00383CC1"/>
    <w:rsid w:val="00383E32"/>
    <w:rsid w:val="00383ED6"/>
    <w:rsid w:val="00383EE8"/>
    <w:rsid w:val="00383EF8"/>
    <w:rsid w:val="00383F14"/>
    <w:rsid w:val="00383F2B"/>
    <w:rsid w:val="00383F3F"/>
    <w:rsid w:val="00383F83"/>
    <w:rsid w:val="00383F99"/>
    <w:rsid w:val="0038402A"/>
    <w:rsid w:val="00384033"/>
    <w:rsid w:val="00384042"/>
    <w:rsid w:val="00384047"/>
    <w:rsid w:val="00384067"/>
    <w:rsid w:val="0038409B"/>
    <w:rsid w:val="003840C8"/>
    <w:rsid w:val="003840CA"/>
    <w:rsid w:val="00384112"/>
    <w:rsid w:val="00384149"/>
    <w:rsid w:val="00384152"/>
    <w:rsid w:val="00384162"/>
    <w:rsid w:val="0038416D"/>
    <w:rsid w:val="00384187"/>
    <w:rsid w:val="00384191"/>
    <w:rsid w:val="003841A1"/>
    <w:rsid w:val="003841A9"/>
    <w:rsid w:val="003841B0"/>
    <w:rsid w:val="003841BD"/>
    <w:rsid w:val="003841DD"/>
    <w:rsid w:val="003841E7"/>
    <w:rsid w:val="00384213"/>
    <w:rsid w:val="0038424E"/>
    <w:rsid w:val="00384267"/>
    <w:rsid w:val="00384270"/>
    <w:rsid w:val="003842CE"/>
    <w:rsid w:val="003842D6"/>
    <w:rsid w:val="003842DB"/>
    <w:rsid w:val="00384305"/>
    <w:rsid w:val="00384324"/>
    <w:rsid w:val="0038434F"/>
    <w:rsid w:val="00384396"/>
    <w:rsid w:val="003843C4"/>
    <w:rsid w:val="003843D3"/>
    <w:rsid w:val="003843FA"/>
    <w:rsid w:val="003843FD"/>
    <w:rsid w:val="00384429"/>
    <w:rsid w:val="00384496"/>
    <w:rsid w:val="0038451D"/>
    <w:rsid w:val="00384529"/>
    <w:rsid w:val="0038453C"/>
    <w:rsid w:val="00384552"/>
    <w:rsid w:val="0038456F"/>
    <w:rsid w:val="003845CF"/>
    <w:rsid w:val="0038461E"/>
    <w:rsid w:val="00384637"/>
    <w:rsid w:val="0038472B"/>
    <w:rsid w:val="00384734"/>
    <w:rsid w:val="0038473F"/>
    <w:rsid w:val="00384754"/>
    <w:rsid w:val="00384784"/>
    <w:rsid w:val="003847A0"/>
    <w:rsid w:val="003847D8"/>
    <w:rsid w:val="00384803"/>
    <w:rsid w:val="00384810"/>
    <w:rsid w:val="00384818"/>
    <w:rsid w:val="0038482B"/>
    <w:rsid w:val="00384865"/>
    <w:rsid w:val="00384884"/>
    <w:rsid w:val="003848BA"/>
    <w:rsid w:val="003848BF"/>
    <w:rsid w:val="003848FA"/>
    <w:rsid w:val="00384928"/>
    <w:rsid w:val="00384948"/>
    <w:rsid w:val="00384979"/>
    <w:rsid w:val="00384997"/>
    <w:rsid w:val="003849BB"/>
    <w:rsid w:val="003849DA"/>
    <w:rsid w:val="003849DD"/>
    <w:rsid w:val="00384A16"/>
    <w:rsid w:val="00384A4A"/>
    <w:rsid w:val="00384A94"/>
    <w:rsid w:val="00384AF1"/>
    <w:rsid w:val="00384B2C"/>
    <w:rsid w:val="00384B30"/>
    <w:rsid w:val="00384B4B"/>
    <w:rsid w:val="00384B8A"/>
    <w:rsid w:val="00384BA2"/>
    <w:rsid w:val="00384BAB"/>
    <w:rsid w:val="00384BC0"/>
    <w:rsid w:val="00384BFE"/>
    <w:rsid w:val="00384C15"/>
    <w:rsid w:val="00384C2F"/>
    <w:rsid w:val="00384C3B"/>
    <w:rsid w:val="00384C95"/>
    <w:rsid w:val="00384CA3"/>
    <w:rsid w:val="00384CFC"/>
    <w:rsid w:val="00384D04"/>
    <w:rsid w:val="00384D11"/>
    <w:rsid w:val="00384D52"/>
    <w:rsid w:val="00384D57"/>
    <w:rsid w:val="00384DB0"/>
    <w:rsid w:val="00384DC1"/>
    <w:rsid w:val="00384E48"/>
    <w:rsid w:val="00384E68"/>
    <w:rsid w:val="00384E94"/>
    <w:rsid w:val="00384EC4"/>
    <w:rsid w:val="00384F41"/>
    <w:rsid w:val="00384F71"/>
    <w:rsid w:val="00384F7B"/>
    <w:rsid w:val="00384F8B"/>
    <w:rsid w:val="00384F8D"/>
    <w:rsid w:val="00384FBD"/>
    <w:rsid w:val="00384FC1"/>
    <w:rsid w:val="00384FE0"/>
    <w:rsid w:val="00384FF3"/>
    <w:rsid w:val="00385005"/>
    <w:rsid w:val="00385010"/>
    <w:rsid w:val="00385059"/>
    <w:rsid w:val="0038508C"/>
    <w:rsid w:val="0038509F"/>
    <w:rsid w:val="00385112"/>
    <w:rsid w:val="00385159"/>
    <w:rsid w:val="003851C2"/>
    <w:rsid w:val="003851DD"/>
    <w:rsid w:val="003851F5"/>
    <w:rsid w:val="00385208"/>
    <w:rsid w:val="0038520F"/>
    <w:rsid w:val="00385218"/>
    <w:rsid w:val="00385223"/>
    <w:rsid w:val="00385237"/>
    <w:rsid w:val="00385248"/>
    <w:rsid w:val="00385262"/>
    <w:rsid w:val="00385276"/>
    <w:rsid w:val="0038528E"/>
    <w:rsid w:val="00385293"/>
    <w:rsid w:val="00385299"/>
    <w:rsid w:val="003852C4"/>
    <w:rsid w:val="003852E0"/>
    <w:rsid w:val="003852F2"/>
    <w:rsid w:val="0038532A"/>
    <w:rsid w:val="00385332"/>
    <w:rsid w:val="00385368"/>
    <w:rsid w:val="0038536E"/>
    <w:rsid w:val="0038539B"/>
    <w:rsid w:val="003853A7"/>
    <w:rsid w:val="003853D9"/>
    <w:rsid w:val="00385468"/>
    <w:rsid w:val="00385538"/>
    <w:rsid w:val="00385548"/>
    <w:rsid w:val="0038555A"/>
    <w:rsid w:val="00385563"/>
    <w:rsid w:val="00385578"/>
    <w:rsid w:val="00385592"/>
    <w:rsid w:val="0038560D"/>
    <w:rsid w:val="00385628"/>
    <w:rsid w:val="00385643"/>
    <w:rsid w:val="00385645"/>
    <w:rsid w:val="00385650"/>
    <w:rsid w:val="00385664"/>
    <w:rsid w:val="00385666"/>
    <w:rsid w:val="00385669"/>
    <w:rsid w:val="003856A4"/>
    <w:rsid w:val="003856B1"/>
    <w:rsid w:val="003856DE"/>
    <w:rsid w:val="0038573D"/>
    <w:rsid w:val="00385758"/>
    <w:rsid w:val="00385763"/>
    <w:rsid w:val="00385777"/>
    <w:rsid w:val="003857A4"/>
    <w:rsid w:val="003857EA"/>
    <w:rsid w:val="003857F9"/>
    <w:rsid w:val="00385805"/>
    <w:rsid w:val="00385812"/>
    <w:rsid w:val="003858A8"/>
    <w:rsid w:val="003858E0"/>
    <w:rsid w:val="003858E5"/>
    <w:rsid w:val="00385929"/>
    <w:rsid w:val="00385936"/>
    <w:rsid w:val="0038596C"/>
    <w:rsid w:val="00385993"/>
    <w:rsid w:val="00385994"/>
    <w:rsid w:val="003859A5"/>
    <w:rsid w:val="003859A8"/>
    <w:rsid w:val="00385A9B"/>
    <w:rsid w:val="00385AA3"/>
    <w:rsid w:val="00385B02"/>
    <w:rsid w:val="00385B22"/>
    <w:rsid w:val="00385B7C"/>
    <w:rsid w:val="00385B82"/>
    <w:rsid w:val="00385B8B"/>
    <w:rsid w:val="00385B91"/>
    <w:rsid w:val="00385B92"/>
    <w:rsid w:val="00385BB1"/>
    <w:rsid w:val="00385BCA"/>
    <w:rsid w:val="00385BCE"/>
    <w:rsid w:val="00385BD7"/>
    <w:rsid w:val="00385BFC"/>
    <w:rsid w:val="00385C39"/>
    <w:rsid w:val="00385CB8"/>
    <w:rsid w:val="00385CC7"/>
    <w:rsid w:val="00385CCB"/>
    <w:rsid w:val="00385CF2"/>
    <w:rsid w:val="00385D12"/>
    <w:rsid w:val="00385D45"/>
    <w:rsid w:val="00385D57"/>
    <w:rsid w:val="00385D65"/>
    <w:rsid w:val="00385DAA"/>
    <w:rsid w:val="00385DC3"/>
    <w:rsid w:val="00385DF4"/>
    <w:rsid w:val="00385E23"/>
    <w:rsid w:val="00385E50"/>
    <w:rsid w:val="00385E59"/>
    <w:rsid w:val="00385EA0"/>
    <w:rsid w:val="00385F33"/>
    <w:rsid w:val="00385F38"/>
    <w:rsid w:val="00385F48"/>
    <w:rsid w:val="00385F6D"/>
    <w:rsid w:val="00385F6F"/>
    <w:rsid w:val="00385F93"/>
    <w:rsid w:val="00385FB5"/>
    <w:rsid w:val="00386035"/>
    <w:rsid w:val="00386052"/>
    <w:rsid w:val="00386054"/>
    <w:rsid w:val="003860CD"/>
    <w:rsid w:val="003860D8"/>
    <w:rsid w:val="00386140"/>
    <w:rsid w:val="0038618A"/>
    <w:rsid w:val="0038619C"/>
    <w:rsid w:val="003861A5"/>
    <w:rsid w:val="003861C9"/>
    <w:rsid w:val="003861F0"/>
    <w:rsid w:val="003861FC"/>
    <w:rsid w:val="00386216"/>
    <w:rsid w:val="00386237"/>
    <w:rsid w:val="003862AD"/>
    <w:rsid w:val="00386315"/>
    <w:rsid w:val="00386321"/>
    <w:rsid w:val="00386359"/>
    <w:rsid w:val="0038637A"/>
    <w:rsid w:val="003863AA"/>
    <w:rsid w:val="003863CA"/>
    <w:rsid w:val="003863CE"/>
    <w:rsid w:val="003863F0"/>
    <w:rsid w:val="003863F5"/>
    <w:rsid w:val="00386426"/>
    <w:rsid w:val="00386442"/>
    <w:rsid w:val="00386446"/>
    <w:rsid w:val="0038645A"/>
    <w:rsid w:val="00386495"/>
    <w:rsid w:val="0038649C"/>
    <w:rsid w:val="003864B4"/>
    <w:rsid w:val="003864D3"/>
    <w:rsid w:val="00386508"/>
    <w:rsid w:val="00386566"/>
    <w:rsid w:val="0038658A"/>
    <w:rsid w:val="0038658C"/>
    <w:rsid w:val="003865A5"/>
    <w:rsid w:val="003865E1"/>
    <w:rsid w:val="00386607"/>
    <w:rsid w:val="0038663F"/>
    <w:rsid w:val="0038667A"/>
    <w:rsid w:val="003866C5"/>
    <w:rsid w:val="003866CF"/>
    <w:rsid w:val="003866DF"/>
    <w:rsid w:val="00386704"/>
    <w:rsid w:val="00386715"/>
    <w:rsid w:val="00386733"/>
    <w:rsid w:val="00386794"/>
    <w:rsid w:val="003867BA"/>
    <w:rsid w:val="003867CB"/>
    <w:rsid w:val="003867D4"/>
    <w:rsid w:val="003867E1"/>
    <w:rsid w:val="00386808"/>
    <w:rsid w:val="00386825"/>
    <w:rsid w:val="00386837"/>
    <w:rsid w:val="00386850"/>
    <w:rsid w:val="0038689C"/>
    <w:rsid w:val="003868E4"/>
    <w:rsid w:val="00386916"/>
    <w:rsid w:val="00386922"/>
    <w:rsid w:val="00386930"/>
    <w:rsid w:val="003869A5"/>
    <w:rsid w:val="003869A6"/>
    <w:rsid w:val="003869B1"/>
    <w:rsid w:val="003869D0"/>
    <w:rsid w:val="003869F4"/>
    <w:rsid w:val="00386A0F"/>
    <w:rsid w:val="00386A18"/>
    <w:rsid w:val="00386A44"/>
    <w:rsid w:val="00386A48"/>
    <w:rsid w:val="00386A61"/>
    <w:rsid w:val="00386AA5"/>
    <w:rsid w:val="00386AF4"/>
    <w:rsid w:val="00386B49"/>
    <w:rsid w:val="00386B73"/>
    <w:rsid w:val="00386B82"/>
    <w:rsid w:val="00386BE4"/>
    <w:rsid w:val="00386BEE"/>
    <w:rsid w:val="00386BFB"/>
    <w:rsid w:val="00386BFC"/>
    <w:rsid w:val="00386C3D"/>
    <w:rsid w:val="00386C5C"/>
    <w:rsid w:val="00386C78"/>
    <w:rsid w:val="00386C8A"/>
    <w:rsid w:val="00386C97"/>
    <w:rsid w:val="00386CC4"/>
    <w:rsid w:val="00386D3F"/>
    <w:rsid w:val="00386D83"/>
    <w:rsid w:val="00386DA8"/>
    <w:rsid w:val="00386DB8"/>
    <w:rsid w:val="00386DBE"/>
    <w:rsid w:val="00386DC2"/>
    <w:rsid w:val="00386DCB"/>
    <w:rsid w:val="00386E3E"/>
    <w:rsid w:val="00386E8D"/>
    <w:rsid w:val="00386EAF"/>
    <w:rsid w:val="00386EB5"/>
    <w:rsid w:val="00386EDF"/>
    <w:rsid w:val="00386EE8"/>
    <w:rsid w:val="00386F0C"/>
    <w:rsid w:val="00386F18"/>
    <w:rsid w:val="00386F47"/>
    <w:rsid w:val="00386F52"/>
    <w:rsid w:val="00386F8D"/>
    <w:rsid w:val="00386F95"/>
    <w:rsid w:val="00386FA2"/>
    <w:rsid w:val="00386FBC"/>
    <w:rsid w:val="00386FC9"/>
    <w:rsid w:val="00386FE8"/>
    <w:rsid w:val="00387044"/>
    <w:rsid w:val="00387064"/>
    <w:rsid w:val="0038708D"/>
    <w:rsid w:val="0038709B"/>
    <w:rsid w:val="003870A0"/>
    <w:rsid w:val="003870AB"/>
    <w:rsid w:val="003870B0"/>
    <w:rsid w:val="003870C7"/>
    <w:rsid w:val="003870D6"/>
    <w:rsid w:val="003870EA"/>
    <w:rsid w:val="003870F5"/>
    <w:rsid w:val="0038710F"/>
    <w:rsid w:val="00387137"/>
    <w:rsid w:val="0038715C"/>
    <w:rsid w:val="00387181"/>
    <w:rsid w:val="00387211"/>
    <w:rsid w:val="0038722C"/>
    <w:rsid w:val="00387232"/>
    <w:rsid w:val="0038723A"/>
    <w:rsid w:val="00387240"/>
    <w:rsid w:val="0038726F"/>
    <w:rsid w:val="00387271"/>
    <w:rsid w:val="0038727C"/>
    <w:rsid w:val="003872E8"/>
    <w:rsid w:val="0038730A"/>
    <w:rsid w:val="0038736D"/>
    <w:rsid w:val="0038737E"/>
    <w:rsid w:val="003873D1"/>
    <w:rsid w:val="003873EF"/>
    <w:rsid w:val="00387440"/>
    <w:rsid w:val="00387473"/>
    <w:rsid w:val="003874AB"/>
    <w:rsid w:val="003874AD"/>
    <w:rsid w:val="003874F7"/>
    <w:rsid w:val="0038753B"/>
    <w:rsid w:val="0038753D"/>
    <w:rsid w:val="0038756B"/>
    <w:rsid w:val="0038757D"/>
    <w:rsid w:val="003875B4"/>
    <w:rsid w:val="003875B7"/>
    <w:rsid w:val="003875BE"/>
    <w:rsid w:val="003875D6"/>
    <w:rsid w:val="003875EF"/>
    <w:rsid w:val="00387600"/>
    <w:rsid w:val="0038760A"/>
    <w:rsid w:val="00387640"/>
    <w:rsid w:val="00387671"/>
    <w:rsid w:val="00387676"/>
    <w:rsid w:val="00387685"/>
    <w:rsid w:val="0038769B"/>
    <w:rsid w:val="003876A0"/>
    <w:rsid w:val="003876A9"/>
    <w:rsid w:val="003876B0"/>
    <w:rsid w:val="003876BB"/>
    <w:rsid w:val="003876FC"/>
    <w:rsid w:val="0038774C"/>
    <w:rsid w:val="00387774"/>
    <w:rsid w:val="003877AC"/>
    <w:rsid w:val="003877C1"/>
    <w:rsid w:val="003877CB"/>
    <w:rsid w:val="003877F5"/>
    <w:rsid w:val="003877F6"/>
    <w:rsid w:val="00387819"/>
    <w:rsid w:val="0038786E"/>
    <w:rsid w:val="0038787B"/>
    <w:rsid w:val="00387898"/>
    <w:rsid w:val="003878BB"/>
    <w:rsid w:val="003878EA"/>
    <w:rsid w:val="003878F5"/>
    <w:rsid w:val="0038791F"/>
    <w:rsid w:val="00387931"/>
    <w:rsid w:val="0038793E"/>
    <w:rsid w:val="0038795A"/>
    <w:rsid w:val="0038795E"/>
    <w:rsid w:val="00387961"/>
    <w:rsid w:val="00387A0B"/>
    <w:rsid w:val="00387A21"/>
    <w:rsid w:val="00387A2A"/>
    <w:rsid w:val="00387A4C"/>
    <w:rsid w:val="00387A65"/>
    <w:rsid w:val="00387A6A"/>
    <w:rsid w:val="00387A74"/>
    <w:rsid w:val="00387A97"/>
    <w:rsid w:val="00387AA7"/>
    <w:rsid w:val="00387AE4"/>
    <w:rsid w:val="00387B7B"/>
    <w:rsid w:val="00387BD0"/>
    <w:rsid w:val="00387BDC"/>
    <w:rsid w:val="00387C08"/>
    <w:rsid w:val="00387C22"/>
    <w:rsid w:val="00387C2D"/>
    <w:rsid w:val="00387C67"/>
    <w:rsid w:val="00387C9E"/>
    <w:rsid w:val="00387CA0"/>
    <w:rsid w:val="00387CAB"/>
    <w:rsid w:val="00387CCB"/>
    <w:rsid w:val="00387CFE"/>
    <w:rsid w:val="00387D02"/>
    <w:rsid w:val="00387D26"/>
    <w:rsid w:val="00387D53"/>
    <w:rsid w:val="00387D5E"/>
    <w:rsid w:val="00387D88"/>
    <w:rsid w:val="00387D97"/>
    <w:rsid w:val="00387D9A"/>
    <w:rsid w:val="00387DAB"/>
    <w:rsid w:val="00387DB8"/>
    <w:rsid w:val="00387DBA"/>
    <w:rsid w:val="00387E28"/>
    <w:rsid w:val="00387E2B"/>
    <w:rsid w:val="00387E8D"/>
    <w:rsid w:val="00387EB5"/>
    <w:rsid w:val="00387EBD"/>
    <w:rsid w:val="00387EE2"/>
    <w:rsid w:val="00387EE7"/>
    <w:rsid w:val="00387F32"/>
    <w:rsid w:val="00387F35"/>
    <w:rsid w:val="00387F8F"/>
    <w:rsid w:val="00387FAB"/>
    <w:rsid w:val="00390030"/>
    <w:rsid w:val="0039005C"/>
    <w:rsid w:val="003900AC"/>
    <w:rsid w:val="003900C3"/>
    <w:rsid w:val="003900E0"/>
    <w:rsid w:val="003900E8"/>
    <w:rsid w:val="0039014D"/>
    <w:rsid w:val="00390153"/>
    <w:rsid w:val="00390169"/>
    <w:rsid w:val="003901C1"/>
    <w:rsid w:val="003901FB"/>
    <w:rsid w:val="00390216"/>
    <w:rsid w:val="0039023F"/>
    <w:rsid w:val="00390269"/>
    <w:rsid w:val="00390271"/>
    <w:rsid w:val="0039027E"/>
    <w:rsid w:val="00390281"/>
    <w:rsid w:val="00390293"/>
    <w:rsid w:val="0039029D"/>
    <w:rsid w:val="003902BC"/>
    <w:rsid w:val="003902C5"/>
    <w:rsid w:val="00390336"/>
    <w:rsid w:val="00390356"/>
    <w:rsid w:val="00390357"/>
    <w:rsid w:val="0039036C"/>
    <w:rsid w:val="003903C7"/>
    <w:rsid w:val="003903D8"/>
    <w:rsid w:val="00390459"/>
    <w:rsid w:val="0039045A"/>
    <w:rsid w:val="0039051E"/>
    <w:rsid w:val="00390576"/>
    <w:rsid w:val="003905E5"/>
    <w:rsid w:val="003905EF"/>
    <w:rsid w:val="003905F8"/>
    <w:rsid w:val="003905FB"/>
    <w:rsid w:val="0039063F"/>
    <w:rsid w:val="00390686"/>
    <w:rsid w:val="0039069D"/>
    <w:rsid w:val="003906A7"/>
    <w:rsid w:val="003906E1"/>
    <w:rsid w:val="003906F5"/>
    <w:rsid w:val="003906F9"/>
    <w:rsid w:val="00390722"/>
    <w:rsid w:val="00390738"/>
    <w:rsid w:val="0039074B"/>
    <w:rsid w:val="0039074F"/>
    <w:rsid w:val="00390782"/>
    <w:rsid w:val="003907AF"/>
    <w:rsid w:val="003907E7"/>
    <w:rsid w:val="0039081B"/>
    <w:rsid w:val="00390833"/>
    <w:rsid w:val="0039083F"/>
    <w:rsid w:val="00390851"/>
    <w:rsid w:val="00390861"/>
    <w:rsid w:val="0039086C"/>
    <w:rsid w:val="00390883"/>
    <w:rsid w:val="0039089F"/>
    <w:rsid w:val="003908A1"/>
    <w:rsid w:val="003908AF"/>
    <w:rsid w:val="003908BE"/>
    <w:rsid w:val="00390911"/>
    <w:rsid w:val="00390932"/>
    <w:rsid w:val="00390935"/>
    <w:rsid w:val="00390961"/>
    <w:rsid w:val="00390976"/>
    <w:rsid w:val="00390999"/>
    <w:rsid w:val="003909A5"/>
    <w:rsid w:val="003909D7"/>
    <w:rsid w:val="003909E8"/>
    <w:rsid w:val="003909EB"/>
    <w:rsid w:val="003909F6"/>
    <w:rsid w:val="00390A09"/>
    <w:rsid w:val="00390A0E"/>
    <w:rsid w:val="00390A68"/>
    <w:rsid w:val="00390A6A"/>
    <w:rsid w:val="00390AEE"/>
    <w:rsid w:val="00390AFE"/>
    <w:rsid w:val="00390B0F"/>
    <w:rsid w:val="00390B21"/>
    <w:rsid w:val="00390B41"/>
    <w:rsid w:val="00390B46"/>
    <w:rsid w:val="00390B74"/>
    <w:rsid w:val="00390BE9"/>
    <w:rsid w:val="00390C04"/>
    <w:rsid w:val="00390C09"/>
    <w:rsid w:val="00390C15"/>
    <w:rsid w:val="00390C19"/>
    <w:rsid w:val="00390C8E"/>
    <w:rsid w:val="00390C94"/>
    <w:rsid w:val="00390CD1"/>
    <w:rsid w:val="00390DAA"/>
    <w:rsid w:val="00390DC0"/>
    <w:rsid w:val="00390DED"/>
    <w:rsid w:val="00390E79"/>
    <w:rsid w:val="00390E8D"/>
    <w:rsid w:val="00390EDA"/>
    <w:rsid w:val="00390F0D"/>
    <w:rsid w:val="00390F35"/>
    <w:rsid w:val="00390FA4"/>
    <w:rsid w:val="00390FB7"/>
    <w:rsid w:val="00390FDF"/>
    <w:rsid w:val="0039101B"/>
    <w:rsid w:val="0039103C"/>
    <w:rsid w:val="00391056"/>
    <w:rsid w:val="00391058"/>
    <w:rsid w:val="0039106C"/>
    <w:rsid w:val="00391071"/>
    <w:rsid w:val="00391075"/>
    <w:rsid w:val="003910A5"/>
    <w:rsid w:val="003910F6"/>
    <w:rsid w:val="00391143"/>
    <w:rsid w:val="0039115C"/>
    <w:rsid w:val="00391166"/>
    <w:rsid w:val="003911B3"/>
    <w:rsid w:val="003911E6"/>
    <w:rsid w:val="00391225"/>
    <w:rsid w:val="0039122A"/>
    <w:rsid w:val="00391263"/>
    <w:rsid w:val="0039127E"/>
    <w:rsid w:val="00391289"/>
    <w:rsid w:val="0039128B"/>
    <w:rsid w:val="003912D1"/>
    <w:rsid w:val="003912DD"/>
    <w:rsid w:val="003912E9"/>
    <w:rsid w:val="003912FC"/>
    <w:rsid w:val="0039130B"/>
    <w:rsid w:val="00391316"/>
    <w:rsid w:val="00391326"/>
    <w:rsid w:val="0039133F"/>
    <w:rsid w:val="00391366"/>
    <w:rsid w:val="003913B7"/>
    <w:rsid w:val="003913BC"/>
    <w:rsid w:val="003913E3"/>
    <w:rsid w:val="00391401"/>
    <w:rsid w:val="0039140A"/>
    <w:rsid w:val="00391423"/>
    <w:rsid w:val="00391426"/>
    <w:rsid w:val="00391441"/>
    <w:rsid w:val="003914DF"/>
    <w:rsid w:val="003914F4"/>
    <w:rsid w:val="00391527"/>
    <w:rsid w:val="00391548"/>
    <w:rsid w:val="00391566"/>
    <w:rsid w:val="00391581"/>
    <w:rsid w:val="003915B4"/>
    <w:rsid w:val="003915E9"/>
    <w:rsid w:val="00391617"/>
    <w:rsid w:val="00391618"/>
    <w:rsid w:val="00391653"/>
    <w:rsid w:val="00391655"/>
    <w:rsid w:val="00391662"/>
    <w:rsid w:val="00391676"/>
    <w:rsid w:val="00391684"/>
    <w:rsid w:val="003916A9"/>
    <w:rsid w:val="003916FA"/>
    <w:rsid w:val="00391780"/>
    <w:rsid w:val="0039179E"/>
    <w:rsid w:val="003917A4"/>
    <w:rsid w:val="003917B3"/>
    <w:rsid w:val="003917B8"/>
    <w:rsid w:val="003917BB"/>
    <w:rsid w:val="003917C1"/>
    <w:rsid w:val="003917D0"/>
    <w:rsid w:val="003917D4"/>
    <w:rsid w:val="00391819"/>
    <w:rsid w:val="00391821"/>
    <w:rsid w:val="0039184A"/>
    <w:rsid w:val="0039186F"/>
    <w:rsid w:val="00391893"/>
    <w:rsid w:val="00391899"/>
    <w:rsid w:val="003918D0"/>
    <w:rsid w:val="003918E9"/>
    <w:rsid w:val="003918F5"/>
    <w:rsid w:val="00391904"/>
    <w:rsid w:val="0039193B"/>
    <w:rsid w:val="0039196F"/>
    <w:rsid w:val="00391992"/>
    <w:rsid w:val="0039199A"/>
    <w:rsid w:val="0039199D"/>
    <w:rsid w:val="003919F9"/>
    <w:rsid w:val="00391A0E"/>
    <w:rsid w:val="00391A1F"/>
    <w:rsid w:val="00391A2C"/>
    <w:rsid w:val="00391A35"/>
    <w:rsid w:val="00391A5B"/>
    <w:rsid w:val="00391B0B"/>
    <w:rsid w:val="00391B21"/>
    <w:rsid w:val="00391B2E"/>
    <w:rsid w:val="00391B57"/>
    <w:rsid w:val="00391B5C"/>
    <w:rsid w:val="00391B5F"/>
    <w:rsid w:val="00391BB2"/>
    <w:rsid w:val="00391BEB"/>
    <w:rsid w:val="00391BF8"/>
    <w:rsid w:val="00391C53"/>
    <w:rsid w:val="00391C61"/>
    <w:rsid w:val="00391C72"/>
    <w:rsid w:val="00391C89"/>
    <w:rsid w:val="00391CA0"/>
    <w:rsid w:val="00391D2D"/>
    <w:rsid w:val="00391D2E"/>
    <w:rsid w:val="00391D6A"/>
    <w:rsid w:val="00391DA0"/>
    <w:rsid w:val="00391DEE"/>
    <w:rsid w:val="00391E1C"/>
    <w:rsid w:val="00391E38"/>
    <w:rsid w:val="00391E4F"/>
    <w:rsid w:val="00391E83"/>
    <w:rsid w:val="00391E89"/>
    <w:rsid w:val="00391EC3"/>
    <w:rsid w:val="00391F1E"/>
    <w:rsid w:val="00391F29"/>
    <w:rsid w:val="00391F48"/>
    <w:rsid w:val="00391FC7"/>
    <w:rsid w:val="00392037"/>
    <w:rsid w:val="00392085"/>
    <w:rsid w:val="003920A0"/>
    <w:rsid w:val="003920A6"/>
    <w:rsid w:val="003920C5"/>
    <w:rsid w:val="003920D0"/>
    <w:rsid w:val="003920F2"/>
    <w:rsid w:val="0039212A"/>
    <w:rsid w:val="00392132"/>
    <w:rsid w:val="00392136"/>
    <w:rsid w:val="0039214C"/>
    <w:rsid w:val="00392179"/>
    <w:rsid w:val="00392188"/>
    <w:rsid w:val="003921CA"/>
    <w:rsid w:val="003921E4"/>
    <w:rsid w:val="00392203"/>
    <w:rsid w:val="003922B7"/>
    <w:rsid w:val="003922D8"/>
    <w:rsid w:val="003922E1"/>
    <w:rsid w:val="0039230D"/>
    <w:rsid w:val="0039232E"/>
    <w:rsid w:val="00392346"/>
    <w:rsid w:val="0039234F"/>
    <w:rsid w:val="003923BA"/>
    <w:rsid w:val="00392401"/>
    <w:rsid w:val="00392411"/>
    <w:rsid w:val="00392489"/>
    <w:rsid w:val="003924C4"/>
    <w:rsid w:val="003924C5"/>
    <w:rsid w:val="003924C9"/>
    <w:rsid w:val="003924DF"/>
    <w:rsid w:val="003924EB"/>
    <w:rsid w:val="0039250E"/>
    <w:rsid w:val="0039251E"/>
    <w:rsid w:val="00392529"/>
    <w:rsid w:val="00392542"/>
    <w:rsid w:val="003925BD"/>
    <w:rsid w:val="00392625"/>
    <w:rsid w:val="0039269F"/>
    <w:rsid w:val="003926C7"/>
    <w:rsid w:val="003926CF"/>
    <w:rsid w:val="003926EE"/>
    <w:rsid w:val="00392760"/>
    <w:rsid w:val="003927AD"/>
    <w:rsid w:val="003927C9"/>
    <w:rsid w:val="003927E6"/>
    <w:rsid w:val="003927FA"/>
    <w:rsid w:val="00392845"/>
    <w:rsid w:val="0039288A"/>
    <w:rsid w:val="0039289D"/>
    <w:rsid w:val="0039289E"/>
    <w:rsid w:val="003928B5"/>
    <w:rsid w:val="003928BF"/>
    <w:rsid w:val="003928D5"/>
    <w:rsid w:val="003928DB"/>
    <w:rsid w:val="003928F5"/>
    <w:rsid w:val="0039290E"/>
    <w:rsid w:val="0039292F"/>
    <w:rsid w:val="0039296A"/>
    <w:rsid w:val="003929A2"/>
    <w:rsid w:val="003929B3"/>
    <w:rsid w:val="003929CA"/>
    <w:rsid w:val="00392A32"/>
    <w:rsid w:val="00392A75"/>
    <w:rsid w:val="00392AC4"/>
    <w:rsid w:val="00392ACB"/>
    <w:rsid w:val="00392B05"/>
    <w:rsid w:val="00392B0B"/>
    <w:rsid w:val="00392B1B"/>
    <w:rsid w:val="00392B85"/>
    <w:rsid w:val="00392B87"/>
    <w:rsid w:val="00392C13"/>
    <w:rsid w:val="00392CF4"/>
    <w:rsid w:val="00392D1C"/>
    <w:rsid w:val="00392D1F"/>
    <w:rsid w:val="00392D47"/>
    <w:rsid w:val="00392D57"/>
    <w:rsid w:val="00392D5C"/>
    <w:rsid w:val="00392D9D"/>
    <w:rsid w:val="00392DBA"/>
    <w:rsid w:val="00392DE6"/>
    <w:rsid w:val="00392E0D"/>
    <w:rsid w:val="00392E40"/>
    <w:rsid w:val="00392E5F"/>
    <w:rsid w:val="00392E6A"/>
    <w:rsid w:val="00392E75"/>
    <w:rsid w:val="00392E84"/>
    <w:rsid w:val="00392F14"/>
    <w:rsid w:val="00392F36"/>
    <w:rsid w:val="00392F45"/>
    <w:rsid w:val="00392F98"/>
    <w:rsid w:val="00392FA1"/>
    <w:rsid w:val="00392FB3"/>
    <w:rsid w:val="00393094"/>
    <w:rsid w:val="003930A4"/>
    <w:rsid w:val="003930BC"/>
    <w:rsid w:val="003930C4"/>
    <w:rsid w:val="003930EA"/>
    <w:rsid w:val="00393137"/>
    <w:rsid w:val="0039316B"/>
    <w:rsid w:val="00393179"/>
    <w:rsid w:val="00393192"/>
    <w:rsid w:val="00393197"/>
    <w:rsid w:val="003931AC"/>
    <w:rsid w:val="003931E7"/>
    <w:rsid w:val="00393209"/>
    <w:rsid w:val="0039321E"/>
    <w:rsid w:val="0039323F"/>
    <w:rsid w:val="0039324D"/>
    <w:rsid w:val="00393268"/>
    <w:rsid w:val="003932A5"/>
    <w:rsid w:val="003932A8"/>
    <w:rsid w:val="003932C7"/>
    <w:rsid w:val="003932D0"/>
    <w:rsid w:val="00393307"/>
    <w:rsid w:val="00393317"/>
    <w:rsid w:val="00393322"/>
    <w:rsid w:val="00393344"/>
    <w:rsid w:val="00393378"/>
    <w:rsid w:val="0039339B"/>
    <w:rsid w:val="003933C6"/>
    <w:rsid w:val="003933EB"/>
    <w:rsid w:val="0039348F"/>
    <w:rsid w:val="003934CB"/>
    <w:rsid w:val="003934DD"/>
    <w:rsid w:val="003934F5"/>
    <w:rsid w:val="00393511"/>
    <w:rsid w:val="00393568"/>
    <w:rsid w:val="0039359B"/>
    <w:rsid w:val="003935CA"/>
    <w:rsid w:val="003935DA"/>
    <w:rsid w:val="003935FF"/>
    <w:rsid w:val="00393606"/>
    <w:rsid w:val="0039364E"/>
    <w:rsid w:val="00393655"/>
    <w:rsid w:val="00393669"/>
    <w:rsid w:val="00393694"/>
    <w:rsid w:val="0039372F"/>
    <w:rsid w:val="00393767"/>
    <w:rsid w:val="00393777"/>
    <w:rsid w:val="00393789"/>
    <w:rsid w:val="0039378C"/>
    <w:rsid w:val="003937D0"/>
    <w:rsid w:val="003937E6"/>
    <w:rsid w:val="003937FA"/>
    <w:rsid w:val="003937FD"/>
    <w:rsid w:val="00393840"/>
    <w:rsid w:val="0039386F"/>
    <w:rsid w:val="00393871"/>
    <w:rsid w:val="0039389A"/>
    <w:rsid w:val="003938CE"/>
    <w:rsid w:val="003938F2"/>
    <w:rsid w:val="00393902"/>
    <w:rsid w:val="00393950"/>
    <w:rsid w:val="00393962"/>
    <w:rsid w:val="00393991"/>
    <w:rsid w:val="0039399C"/>
    <w:rsid w:val="00393A0D"/>
    <w:rsid w:val="00393A34"/>
    <w:rsid w:val="00393A3A"/>
    <w:rsid w:val="00393A74"/>
    <w:rsid w:val="00393A77"/>
    <w:rsid w:val="00393A9C"/>
    <w:rsid w:val="00393AE5"/>
    <w:rsid w:val="00393AEA"/>
    <w:rsid w:val="00393B05"/>
    <w:rsid w:val="00393B06"/>
    <w:rsid w:val="00393B39"/>
    <w:rsid w:val="00393B7F"/>
    <w:rsid w:val="00393B9D"/>
    <w:rsid w:val="00393BA7"/>
    <w:rsid w:val="00393BFD"/>
    <w:rsid w:val="00393C14"/>
    <w:rsid w:val="00393C47"/>
    <w:rsid w:val="00393C65"/>
    <w:rsid w:val="00393CA6"/>
    <w:rsid w:val="00393CCC"/>
    <w:rsid w:val="00393CFD"/>
    <w:rsid w:val="00393D0D"/>
    <w:rsid w:val="00393D25"/>
    <w:rsid w:val="00393D52"/>
    <w:rsid w:val="00393D5D"/>
    <w:rsid w:val="00393D6E"/>
    <w:rsid w:val="00393D89"/>
    <w:rsid w:val="00393DB6"/>
    <w:rsid w:val="00393DC3"/>
    <w:rsid w:val="00393DF8"/>
    <w:rsid w:val="00393DFC"/>
    <w:rsid w:val="00393E0C"/>
    <w:rsid w:val="00393E1B"/>
    <w:rsid w:val="00393E1E"/>
    <w:rsid w:val="00393E34"/>
    <w:rsid w:val="00393E82"/>
    <w:rsid w:val="00393EC7"/>
    <w:rsid w:val="00393EFA"/>
    <w:rsid w:val="00393EFE"/>
    <w:rsid w:val="00393F3E"/>
    <w:rsid w:val="00393F6C"/>
    <w:rsid w:val="00393F71"/>
    <w:rsid w:val="00393F7A"/>
    <w:rsid w:val="00393F8A"/>
    <w:rsid w:val="00393F8C"/>
    <w:rsid w:val="00393F91"/>
    <w:rsid w:val="00394030"/>
    <w:rsid w:val="0039406C"/>
    <w:rsid w:val="0039408B"/>
    <w:rsid w:val="003940BA"/>
    <w:rsid w:val="003940EF"/>
    <w:rsid w:val="00394122"/>
    <w:rsid w:val="00394134"/>
    <w:rsid w:val="00394151"/>
    <w:rsid w:val="003941D1"/>
    <w:rsid w:val="003942F8"/>
    <w:rsid w:val="003942FF"/>
    <w:rsid w:val="00394325"/>
    <w:rsid w:val="00394360"/>
    <w:rsid w:val="0039436E"/>
    <w:rsid w:val="003943D3"/>
    <w:rsid w:val="0039449E"/>
    <w:rsid w:val="003944BF"/>
    <w:rsid w:val="003944CF"/>
    <w:rsid w:val="003944E2"/>
    <w:rsid w:val="003944FC"/>
    <w:rsid w:val="003944FF"/>
    <w:rsid w:val="00394539"/>
    <w:rsid w:val="00394542"/>
    <w:rsid w:val="0039456C"/>
    <w:rsid w:val="003945D1"/>
    <w:rsid w:val="00394601"/>
    <w:rsid w:val="0039461F"/>
    <w:rsid w:val="00394631"/>
    <w:rsid w:val="0039463C"/>
    <w:rsid w:val="0039464F"/>
    <w:rsid w:val="00394652"/>
    <w:rsid w:val="00394653"/>
    <w:rsid w:val="0039465D"/>
    <w:rsid w:val="003946AF"/>
    <w:rsid w:val="003946C9"/>
    <w:rsid w:val="00394716"/>
    <w:rsid w:val="00394720"/>
    <w:rsid w:val="00394724"/>
    <w:rsid w:val="00394754"/>
    <w:rsid w:val="00394771"/>
    <w:rsid w:val="003947D1"/>
    <w:rsid w:val="003947D7"/>
    <w:rsid w:val="0039480C"/>
    <w:rsid w:val="00394855"/>
    <w:rsid w:val="00394893"/>
    <w:rsid w:val="003948B0"/>
    <w:rsid w:val="003948D7"/>
    <w:rsid w:val="003948FB"/>
    <w:rsid w:val="0039493D"/>
    <w:rsid w:val="00394994"/>
    <w:rsid w:val="003949E9"/>
    <w:rsid w:val="00394A44"/>
    <w:rsid w:val="00394A55"/>
    <w:rsid w:val="00394AB2"/>
    <w:rsid w:val="00394ADA"/>
    <w:rsid w:val="00394AF6"/>
    <w:rsid w:val="00394AFE"/>
    <w:rsid w:val="00394B2A"/>
    <w:rsid w:val="00394B56"/>
    <w:rsid w:val="00394B91"/>
    <w:rsid w:val="00394BD2"/>
    <w:rsid w:val="00394BE0"/>
    <w:rsid w:val="00394BE9"/>
    <w:rsid w:val="00394C09"/>
    <w:rsid w:val="00394C14"/>
    <w:rsid w:val="00394C19"/>
    <w:rsid w:val="00394C2D"/>
    <w:rsid w:val="00394C56"/>
    <w:rsid w:val="00394C6B"/>
    <w:rsid w:val="00394C90"/>
    <w:rsid w:val="00394CA3"/>
    <w:rsid w:val="00394CDA"/>
    <w:rsid w:val="00394CDF"/>
    <w:rsid w:val="00394CE0"/>
    <w:rsid w:val="00394CF9"/>
    <w:rsid w:val="00394CFC"/>
    <w:rsid w:val="00394D0F"/>
    <w:rsid w:val="00394D3B"/>
    <w:rsid w:val="00394D53"/>
    <w:rsid w:val="00394DCB"/>
    <w:rsid w:val="00394E43"/>
    <w:rsid w:val="00394E62"/>
    <w:rsid w:val="00394E98"/>
    <w:rsid w:val="00394E9A"/>
    <w:rsid w:val="00394E9F"/>
    <w:rsid w:val="00394ECD"/>
    <w:rsid w:val="00394EE6"/>
    <w:rsid w:val="00394F04"/>
    <w:rsid w:val="00394F35"/>
    <w:rsid w:val="00394F65"/>
    <w:rsid w:val="00394F74"/>
    <w:rsid w:val="00394F9A"/>
    <w:rsid w:val="00394FA3"/>
    <w:rsid w:val="00394FC3"/>
    <w:rsid w:val="00394FD0"/>
    <w:rsid w:val="00395006"/>
    <w:rsid w:val="0039502F"/>
    <w:rsid w:val="00395038"/>
    <w:rsid w:val="0039508C"/>
    <w:rsid w:val="003950DD"/>
    <w:rsid w:val="00395122"/>
    <w:rsid w:val="0039515C"/>
    <w:rsid w:val="00395162"/>
    <w:rsid w:val="00395163"/>
    <w:rsid w:val="003951AD"/>
    <w:rsid w:val="003951E1"/>
    <w:rsid w:val="003951EF"/>
    <w:rsid w:val="003951F7"/>
    <w:rsid w:val="003951FA"/>
    <w:rsid w:val="0039522A"/>
    <w:rsid w:val="003952D7"/>
    <w:rsid w:val="00395399"/>
    <w:rsid w:val="003953CE"/>
    <w:rsid w:val="003953E6"/>
    <w:rsid w:val="00395434"/>
    <w:rsid w:val="0039543A"/>
    <w:rsid w:val="0039543E"/>
    <w:rsid w:val="00395444"/>
    <w:rsid w:val="00395457"/>
    <w:rsid w:val="003954F2"/>
    <w:rsid w:val="00395509"/>
    <w:rsid w:val="00395524"/>
    <w:rsid w:val="00395539"/>
    <w:rsid w:val="00395550"/>
    <w:rsid w:val="0039557A"/>
    <w:rsid w:val="003955BD"/>
    <w:rsid w:val="003955CE"/>
    <w:rsid w:val="003955E8"/>
    <w:rsid w:val="00395630"/>
    <w:rsid w:val="0039563E"/>
    <w:rsid w:val="0039564A"/>
    <w:rsid w:val="0039565F"/>
    <w:rsid w:val="003956F4"/>
    <w:rsid w:val="003956FB"/>
    <w:rsid w:val="0039570C"/>
    <w:rsid w:val="00395761"/>
    <w:rsid w:val="003957B7"/>
    <w:rsid w:val="003957C7"/>
    <w:rsid w:val="003957ED"/>
    <w:rsid w:val="00395811"/>
    <w:rsid w:val="00395850"/>
    <w:rsid w:val="0039585B"/>
    <w:rsid w:val="003958A5"/>
    <w:rsid w:val="003958F8"/>
    <w:rsid w:val="0039594E"/>
    <w:rsid w:val="00395973"/>
    <w:rsid w:val="0039597D"/>
    <w:rsid w:val="00395987"/>
    <w:rsid w:val="003959A8"/>
    <w:rsid w:val="003959CA"/>
    <w:rsid w:val="003959DD"/>
    <w:rsid w:val="00395A3E"/>
    <w:rsid w:val="00395A55"/>
    <w:rsid w:val="00395A5B"/>
    <w:rsid w:val="00395A67"/>
    <w:rsid w:val="00395AC5"/>
    <w:rsid w:val="00395AC8"/>
    <w:rsid w:val="00395AD8"/>
    <w:rsid w:val="00395B14"/>
    <w:rsid w:val="00395B59"/>
    <w:rsid w:val="00395B94"/>
    <w:rsid w:val="00395B95"/>
    <w:rsid w:val="00395BB3"/>
    <w:rsid w:val="00395BB8"/>
    <w:rsid w:val="00395C55"/>
    <w:rsid w:val="00395C5F"/>
    <w:rsid w:val="00395C96"/>
    <w:rsid w:val="00395C9D"/>
    <w:rsid w:val="00395CB9"/>
    <w:rsid w:val="00395CE2"/>
    <w:rsid w:val="00395CF2"/>
    <w:rsid w:val="00395D47"/>
    <w:rsid w:val="00395DA4"/>
    <w:rsid w:val="00395E89"/>
    <w:rsid w:val="00395E9B"/>
    <w:rsid w:val="00395EB8"/>
    <w:rsid w:val="00395F27"/>
    <w:rsid w:val="00395F44"/>
    <w:rsid w:val="00395F4D"/>
    <w:rsid w:val="00395FB0"/>
    <w:rsid w:val="00395FB5"/>
    <w:rsid w:val="00395FFA"/>
    <w:rsid w:val="0039600E"/>
    <w:rsid w:val="00396025"/>
    <w:rsid w:val="0039604C"/>
    <w:rsid w:val="00396052"/>
    <w:rsid w:val="00396067"/>
    <w:rsid w:val="003960A8"/>
    <w:rsid w:val="003960B4"/>
    <w:rsid w:val="00396105"/>
    <w:rsid w:val="00396135"/>
    <w:rsid w:val="0039615A"/>
    <w:rsid w:val="0039616D"/>
    <w:rsid w:val="0039617B"/>
    <w:rsid w:val="00396191"/>
    <w:rsid w:val="003961A4"/>
    <w:rsid w:val="003961C4"/>
    <w:rsid w:val="003961C9"/>
    <w:rsid w:val="003961D3"/>
    <w:rsid w:val="003961D6"/>
    <w:rsid w:val="003961DB"/>
    <w:rsid w:val="003961EB"/>
    <w:rsid w:val="00396213"/>
    <w:rsid w:val="0039624F"/>
    <w:rsid w:val="00396335"/>
    <w:rsid w:val="00396349"/>
    <w:rsid w:val="0039634B"/>
    <w:rsid w:val="0039634C"/>
    <w:rsid w:val="00396372"/>
    <w:rsid w:val="00396378"/>
    <w:rsid w:val="003963B2"/>
    <w:rsid w:val="003963E0"/>
    <w:rsid w:val="003963EA"/>
    <w:rsid w:val="00396407"/>
    <w:rsid w:val="00396409"/>
    <w:rsid w:val="0039640C"/>
    <w:rsid w:val="00396415"/>
    <w:rsid w:val="003964D8"/>
    <w:rsid w:val="003964E8"/>
    <w:rsid w:val="0039654C"/>
    <w:rsid w:val="00396585"/>
    <w:rsid w:val="003965C3"/>
    <w:rsid w:val="00396607"/>
    <w:rsid w:val="00396628"/>
    <w:rsid w:val="00396636"/>
    <w:rsid w:val="00396646"/>
    <w:rsid w:val="00396710"/>
    <w:rsid w:val="00396740"/>
    <w:rsid w:val="00396745"/>
    <w:rsid w:val="00396786"/>
    <w:rsid w:val="00396826"/>
    <w:rsid w:val="003968CF"/>
    <w:rsid w:val="003968E9"/>
    <w:rsid w:val="003968FB"/>
    <w:rsid w:val="00396921"/>
    <w:rsid w:val="00396938"/>
    <w:rsid w:val="00396963"/>
    <w:rsid w:val="00396970"/>
    <w:rsid w:val="00396980"/>
    <w:rsid w:val="00396997"/>
    <w:rsid w:val="003969A7"/>
    <w:rsid w:val="003969AD"/>
    <w:rsid w:val="003969D5"/>
    <w:rsid w:val="00396A1B"/>
    <w:rsid w:val="00396A4A"/>
    <w:rsid w:val="00396A7D"/>
    <w:rsid w:val="00396A83"/>
    <w:rsid w:val="00396AD7"/>
    <w:rsid w:val="00396AD8"/>
    <w:rsid w:val="00396AEE"/>
    <w:rsid w:val="00396B12"/>
    <w:rsid w:val="00396B1C"/>
    <w:rsid w:val="00396BCE"/>
    <w:rsid w:val="00396BF6"/>
    <w:rsid w:val="00396C84"/>
    <w:rsid w:val="00396C8B"/>
    <w:rsid w:val="00396CD6"/>
    <w:rsid w:val="00396DD2"/>
    <w:rsid w:val="00396E00"/>
    <w:rsid w:val="00396E05"/>
    <w:rsid w:val="00396E12"/>
    <w:rsid w:val="00396E2E"/>
    <w:rsid w:val="00396E58"/>
    <w:rsid w:val="00396E59"/>
    <w:rsid w:val="00396E71"/>
    <w:rsid w:val="00396F3F"/>
    <w:rsid w:val="00396FB3"/>
    <w:rsid w:val="00396FB5"/>
    <w:rsid w:val="00396FEF"/>
    <w:rsid w:val="0039701E"/>
    <w:rsid w:val="00397043"/>
    <w:rsid w:val="003970A5"/>
    <w:rsid w:val="003970B6"/>
    <w:rsid w:val="003970EB"/>
    <w:rsid w:val="00397148"/>
    <w:rsid w:val="0039716F"/>
    <w:rsid w:val="003971A0"/>
    <w:rsid w:val="003971A7"/>
    <w:rsid w:val="00397210"/>
    <w:rsid w:val="00397265"/>
    <w:rsid w:val="00397275"/>
    <w:rsid w:val="0039727B"/>
    <w:rsid w:val="0039727D"/>
    <w:rsid w:val="003972A0"/>
    <w:rsid w:val="0039733F"/>
    <w:rsid w:val="00397343"/>
    <w:rsid w:val="00397387"/>
    <w:rsid w:val="0039739A"/>
    <w:rsid w:val="00397402"/>
    <w:rsid w:val="0039740F"/>
    <w:rsid w:val="0039741B"/>
    <w:rsid w:val="0039743A"/>
    <w:rsid w:val="0039746C"/>
    <w:rsid w:val="00397476"/>
    <w:rsid w:val="0039749F"/>
    <w:rsid w:val="003974AC"/>
    <w:rsid w:val="003974B1"/>
    <w:rsid w:val="003974B3"/>
    <w:rsid w:val="003974DD"/>
    <w:rsid w:val="0039756C"/>
    <w:rsid w:val="00397578"/>
    <w:rsid w:val="0039757A"/>
    <w:rsid w:val="003975E6"/>
    <w:rsid w:val="003975ED"/>
    <w:rsid w:val="00397613"/>
    <w:rsid w:val="00397628"/>
    <w:rsid w:val="0039762C"/>
    <w:rsid w:val="00397667"/>
    <w:rsid w:val="00397677"/>
    <w:rsid w:val="00397688"/>
    <w:rsid w:val="0039768C"/>
    <w:rsid w:val="003976D5"/>
    <w:rsid w:val="00397702"/>
    <w:rsid w:val="00397731"/>
    <w:rsid w:val="00397737"/>
    <w:rsid w:val="003977BB"/>
    <w:rsid w:val="003977C3"/>
    <w:rsid w:val="003978D3"/>
    <w:rsid w:val="00397906"/>
    <w:rsid w:val="0039791C"/>
    <w:rsid w:val="00397923"/>
    <w:rsid w:val="00397941"/>
    <w:rsid w:val="00397942"/>
    <w:rsid w:val="0039798E"/>
    <w:rsid w:val="003979DD"/>
    <w:rsid w:val="00397A1F"/>
    <w:rsid w:val="00397A70"/>
    <w:rsid w:val="00397A7A"/>
    <w:rsid w:val="00397A9A"/>
    <w:rsid w:val="00397AAC"/>
    <w:rsid w:val="00397ACA"/>
    <w:rsid w:val="00397ADF"/>
    <w:rsid w:val="00397AFC"/>
    <w:rsid w:val="00397B25"/>
    <w:rsid w:val="00397B30"/>
    <w:rsid w:val="00397BA5"/>
    <w:rsid w:val="00397BE0"/>
    <w:rsid w:val="00397C06"/>
    <w:rsid w:val="00397C1F"/>
    <w:rsid w:val="00397C33"/>
    <w:rsid w:val="00397CE3"/>
    <w:rsid w:val="00397D25"/>
    <w:rsid w:val="00397D78"/>
    <w:rsid w:val="00397D79"/>
    <w:rsid w:val="00397D8D"/>
    <w:rsid w:val="00397DF5"/>
    <w:rsid w:val="00397E2F"/>
    <w:rsid w:val="00397E32"/>
    <w:rsid w:val="00397E46"/>
    <w:rsid w:val="00397E4D"/>
    <w:rsid w:val="00397E5D"/>
    <w:rsid w:val="00397F1E"/>
    <w:rsid w:val="00397F87"/>
    <w:rsid w:val="003A0016"/>
    <w:rsid w:val="003A002C"/>
    <w:rsid w:val="003A005B"/>
    <w:rsid w:val="003A006B"/>
    <w:rsid w:val="003A0070"/>
    <w:rsid w:val="003A00A0"/>
    <w:rsid w:val="003A00F5"/>
    <w:rsid w:val="003A0129"/>
    <w:rsid w:val="003A012A"/>
    <w:rsid w:val="003A016B"/>
    <w:rsid w:val="003A0192"/>
    <w:rsid w:val="003A01A9"/>
    <w:rsid w:val="003A0211"/>
    <w:rsid w:val="003A0227"/>
    <w:rsid w:val="003A023B"/>
    <w:rsid w:val="003A0246"/>
    <w:rsid w:val="003A0248"/>
    <w:rsid w:val="003A02DB"/>
    <w:rsid w:val="003A02E6"/>
    <w:rsid w:val="003A0318"/>
    <w:rsid w:val="003A034B"/>
    <w:rsid w:val="003A037C"/>
    <w:rsid w:val="003A03A1"/>
    <w:rsid w:val="003A03AC"/>
    <w:rsid w:val="003A03B3"/>
    <w:rsid w:val="003A03BB"/>
    <w:rsid w:val="003A03FB"/>
    <w:rsid w:val="003A041A"/>
    <w:rsid w:val="003A041D"/>
    <w:rsid w:val="003A0481"/>
    <w:rsid w:val="003A0483"/>
    <w:rsid w:val="003A04B1"/>
    <w:rsid w:val="003A050C"/>
    <w:rsid w:val="003A0538"/>
    <w:rsid w:val="003A056B"/>
    <w:rsid w:val="003A0584"/>
    <w:rsid w:val="003A05C8"/>
    <w:rsid w:val="003A05EA"/>
    <w:rsid w:val="003A05F5"/>
    <w:rsid w:val="003A060D"/>
    <w:rsid w:val="003A0619"/>
    <w:rsid w:val="003A068A"/>
    <w:rsid w:val="003A06EE"/>
    <w:rsid w:val="003A071B"/>
    <w:rsid w:val="003A07EA"/>
    <w:rsid w:val="003A07F6"/>
    <w:rsid w:val="003A0804"/>
    <w:rsid w:val="003A083A"/>
    <w:rsid w:val="003A083C"/>
    <w:rsid w:val="003A0858"/>
    <w:rsid w:val="003A089B"/>
    <w:rsid w:val="003A090A"/>
    <w:rsid w:val="003A096A"/>
    <w:rsid w:val="003A09C8"/>
    <w:rsid w:val="003A09D3"/>
    <w:rsid w:val="003A09E2"/>
    <w:rsid w:val="003A0A03"/>
    <w:rsid w:val="003A0A55"/>
    <w:rsid w:val="003A0A99"/>
    <w:rsid w:val="003A0A9A"/>
    <w:rsid w:val="003A0AF1"/>
    <w:rsid w:val="003A0B4E"/>
    <w:rsid w:val="003A0B89"/>
    <w:rsid w:val="003A0B9D"/>
    <w:rsid w:val="003A0BC2"/>
    <w:rsid w:val="003A0BE8"/>
    <w:rsid w:val="003A0C05"/>
    <w:rsid w:val="003A0CC0"/>
    <w:rsid w:val="003A0CC3"/>
    <w:rsid w:val="003A0D0E"/>
    <w:rsid w:val="003A0D4D"/>
    <w:rsid w:val="003A0D88"/>
    <w:rsid w:val="003A0DDC"/>
    <w:rsid w:val="003A0E21"/>
    <w:rsid w:val="003A0E69"/>
    <w:rsid w:val="003A0E7D"/>
    <w:rsid w:val="003A0E8B"/>
    <w:rsid w:val="003A0EA5"/>
    <w:rsid w:val="003A0EA8"/>
    <w:rsid w:val="003A0EC5"/>
    <w:rsid w:val="003A0EE6"/>
    <w:rsid w:val="003A0EEE"/>
    <w:rsid w:val="003A0F2D"/>
    <w:rsid w:val="003A0F39"/>
    <w:rsid w:val="003A0F3D"/>
    <w:rsid w:val="003A0F51"/>
    <w:rsid w:val="003A0F5E"/>
    <w:rsid w:val="003A0FB0"/>
    <w:rsid w:val="003A0FF3"/>
    <w:rsid w:val="003A103F"/>
    <w:rsid w:val="003A1042"/>
    <w:rsid w:val="003A1044"/>
    <w:rsid w:val="003A105F"/>
    <w:rsid w:val="003A10B6"/>
    <w:rsid w:val="003A112E"/>
    <w:rsid w:val="003A1156"/>
    <w:rsid w:val="003A1166"/>
    <w:rsid w:val="003A1187"/>
    <w:rsid w:val="003A1198"/>
    <w:rsid w:val="003A11D0"/>
    <w:rsid w:val="003A120F"/>
    <w:rsid w:val="003A1214"/>
    <w:rsid w:val="003A1234"/>
    <w:rsid w:val="003A1248"/>
    <w:rsid w:val="003A1254"/>
    <w:rsid w:val="003A1258"/>
    <w:rsid w:val="003A1260"/>
    <w:rsid w:val="003A12C0"/>
    <w:rsid w:val="003A12D2"/>
    <w:rsid w:val="003A130C"/>
    <w:rsid w:val="003A1314"/>
    <w:rsid w:val="003A1324"/>
    <w:rsid w:val="003A134F"/>
    <w:rsid w:val="003A135B"/>
    <w:rsid w:val="003A135C"/>
    <w:rsid w:val="003A136C"/>
    <w:rsid w:val="003A1389"/>
    <w:rsid w:val="003A1391"/>
    <w:rsid w:val="003A13F1"/>
    <w:rsid w:val="003A1418"/>
    <w:rsid w:val="003A141C"/>
    <w:rsid w:val="003A142D"/>
    <w:rsid w:val="003A142E"/>
    <w:rsid w:val="003A144D"/>
    <w:rsid w:val="003A144F"/>
    <w:rsid w:val="003A149F"/>
    <w:rsid w:val="003A14EA"/>
    <w:rsid w:val="003A152F"/>
    <w:rsid w:val="003A1547"/>
    <w:rsid w:val="003A15A5"/>
    <w:rsid w:val="003A15D5"/>
    <w:rsid w:val="003A16C5"/>
    <w:rsid w:val="003A16E4"/>
    <w:rsid w:val="003A16FD"/>
    <w:rsid w:val="003A173E"/>
    <w:rsid w:val="003A17D5"/>
    <w:rsid w:val="003A17E1"/>
    <w:rsid w:val="003A180B"/>
    <w:rsid w:val="003A1816"/>
    <w:rsid w:val="003A1857"/>
    <w:rsid w:val="003A185F"/>
    <w:rsid w:val="003A1897"/>
    <w:rsid w:val="003A18A4"/>
    <w:rsid w:val="003A18BB"/>
    <w:rsid w:val="003A1900"/>
    <w:rsid w:val="003A1978"/>
    <w:rsid w:val="003A198F"/>
    <w:rsid w:val="003A19AD"/>
    <w:rsid w:val="003A19B8"/>
    <w:rsid w:val="003A1A18"/>
    <w:rsid w:val="003A1A37"/>
    <w:rsid w:val="003A1A4A"/>
    <w:rsid w:val="003A1A4C"/>
    <w:rsid w:val="003A1A7B"/>
    <w:rsid w:val="003A1A8A"/>
    <w:rsid w:val="003A1ADB"/>
    <w:rsid w:val="003A1AFA"/>
    <w:rsid w:val="003A1B17"/>
    <w:rsid w:val="003A1B48"/>
    <w:rsid w:val="003A1B79"/>
    <w:rsid w:val="003A1BC1"/>
    <w:rsid w:val="003A1BC2"/>
    <w:rsid w:val="003A1BD7"/>
    <w:rsid w:val="003A1C19"/>
    <w:rsid w:val="003A1C4D"/>
    <w:rsid w:val="003A1C5A"/>
    <w:rsid w:val="003A1C60"/>
    <w:rsid w:val="003A1C72"/>
    <w:rsid w:val="003A1C86"/>
    <w:rsid w:val="003A1CA4"/>
    <w:rsid w:val="003A1CC2"/>
    <w:rsid w:val="003A1CFA"/>
    <w:rsid w:val="003A1D04"/>
    <w:rsid w:val="003A1D3B"/>
    <w:rsid w:val="003A1D5B"/>
    <w:rsid w:val="003A1D5E"/>
    <w:rsid w:val="003A1DA1"/>
    <w:rsid w:val="003A1DAC"/>
    <w:rsid w:val="003A1DBD"/>
    <w:rsid w:val="003A1DDF"/>
    <w:rsid w:val="003A1DFC"/>
    <w:rsid w:val="003A1E08"/>
    <w:rsid w:val="003A1E1A"/>
    <w:rsid w:val="003A1E41"/>
    <w:rsid w:val="003A1E5D"/>
    <w:rsid w:val="003A1EB9"/>
    <w:rsid w:val="003A1EEF"/>
    <w:rsid w:val="003A1EF6"/>
    <w:rsid w:val="003A1F17"/>
    <w:rsid w:val="003A1F23"/>
    <w:rsid w:val="003A1F8F"/>
    <w:rsid w:val="003A1FFA"/>
    <w:rsid w:val="003A203A"/>
    <w:rsid w:val="003A2077"/>
    <w:rsid w:val="003A2084"/>
    <w:rsid w:val="003A209A"/>
    <w:rsid w:val="003A20B3"/>
    <w:rsid w:val="003A2105"/>
    <w:rsid w:val="003A212F"/>
    <w:rsid w:val="003A2154"/>
    <w:rsid w:val="003A2164"/>
    <w:rsid w:val="003A2171"/>
    <w:rsid w:val="003A2176"/>
    <w:rsid w:val="003A21A4"/>
    <w:rsid w:val="003A21CD"/>
    <w:rsid w:val="003A21D6"/>
    <w:rsid w:val="003A2208"/>
    <w:rsid w:val="003A2238"/>
    <w:rsid w:val="003A2249"/>
    <w:rsid w:val="003A22B6"/>
    <w:rsid w:val="003A22CE"/>
    <w:rsid w:val="003A22CF"/>
    <w:rsid w:val="003A22EE"/>
    <w:rsid w:val="003A22F7"/>
    <w:rsid w:val="003A2324"/>
    <w:rsid w:val="003A2333"/>
    <w:rsid w:val="003A2366"/>
    <w:rsid w:val="003A2370"/>
    <w:rsid w:val="003A23AB"/>
    <w:rsid w:val="003A23D9"/>
    <w:rsid w:val="003A23E6"/>
    <w:rsid w:val="003A243E"/>
    <w:rsid w:val="003A2448"/>
    <w:rsid w:val="003A247A"/>
    <w:rsid w:val="003A24E0"/>
    <w:rsid w:val="003A2532"/>
    <w:rsid w:val="003A2542"/>
    <w:rsid w:val="003A2553"/>
    <w:rsid w:val="003A2581"/>
    <w:rsid w:val="003A2594"/>
    <w:rsid w:val="003A25AE"/>
    <w:rsid w:val="003A25B8"/>
    <w:rsid w:val="003A25D6"/>
    <w:rsid w:val="003A25EE"/>
    <w:rsid w:val="003A25FD"/>
    <w:rsid w:val="003A2655"/>
    <w:rsid w:val="003A268E"/>
    <w:rsid w:val="003A26B0"/>
    <w:rsid w:val="003A26D8"/>
    <w:rsid w:val="003A26DE"/>
    <w:rsid w:val="003A26F2"/>
    <w:rsid w:val="003A2705"/>
    <w:rsid w:val="003A270E"/>
    <w:rsid w:val="003A272C"/>
    <w:rsid w:val="003A275A"/>
    <w:rsid w:val="003A2765"/>
    <w:rsid w:val="003A2772"/>
    <w:rsid w:val="003A27D5"/>
    <w:rsid w:val="003A27E6"/>
    <w:rsid w:val="003A27E9"/>
    <w:rsid w:val="003A27ED"/>
    <w:rsid w:val="003A27F8"/>
    <w:rsid w:val="003A27FF"/>
    <w:rsid w:val="003A2801"/>
    <w:rsid w:val="003A283B"/>
    <w:rsid w:val="003A2843"/>
    <w:rsid w:val="003A284E"/>
    <w:rsid w:val="003A284F"/>
    <w:rsid w:val="003A2882"/>
    <w:rsid w:val="003A2893"/>
    <w:rsid w:val="003A2897"/>
    <w:rsid w:val="003A28A0"/>
    <w:rsid w:val="003A28B6"/>
    <w:rsid w:val="003A2969"/>
    <w:rsid w:val="003A2974"/>
    <w:rsid w:val="003A29BA"/>
    <w:rsid w:val="003A29C5"/>
    <w:rsid w:val="003A29C9"/>
    <w:rsid w:val="003A2A16"/>
    <w:rsid w:val="003A2A25"/>
    <w:rsid w:val="003A2A2C"/>
    <w:rsid w:val="003A2A32"/>
    <w:rsid w:val="003A2A4E"/>
    <w:rsid w:val="003A2AEE"/>
    <w:rsid w:val="003A2AF5"/>
    <w:rsid w:val="003A2B1A"/>
    <w:rsid w:val="003A2B2C"/>
    <w:rsid w:val="003A2B4D"/>
    <w:rsid w:val="003A2C0A"/>
    <w:rsid w:val="003A2C3F"/>
    <w:rsid w:val="003A2C4E"/>
    <w:rsid w:val="003A2C71"/>
    <w:rsid w:val="003A2C7A"/>
    <w:rsid w:val="003A2C81"/>
    <w:rsid w:val="003A2C98"/>
    <w:rsid w:val="003A2C9B"/>
    <w:rsid w:val="003A2CD3"/>
    <w:rsid w:val="003A2CD5"/>
    <w:rsid w:val="003A2CF0"/>
    <w:rsid w:val="003A2D2C"/>
    <w:rsid w:val="003A2D4F"/>
    <w:rsid w:val="003A2E37"/>
    <w:rsid w:val="003A2E43"/>
    <w:rsid w:val="003A2E49"/>
    <w:rsid w:val="003A2E92"/>
    <w:rsid w:val="003A2EA1"/>
    <w:rsid w:val="003A2EA2"/>
    <w:rsid w:val="003A2ED7"/>
    <w:rsid w:val="003A2F06"/>
    <w:rsid w:val="003A2F25"/>
    <w:rsid w:val="003A2F48"/>
    <w:rsid w:val="003A2F73"/>
    <w:rsid w:val="003A2F83"/>
    <w:rsid w:val="003A2FD7"/>
    <w:rsid w:val="003A3003"/>
    <w:rsid w:val="003A3045"/>
    <w:rsid w:val="003A30D3"/>
    <w:rsid w:val="003A30DF"/>
    <w:rsid w:val="003A3108"/>
    <w:rsid w:val="003A3119"/>
    <w:rsid w:val="003A315D"/>
    <w:rsid w:val="003A3184"/>
    <w:rsid w:val="003A3191"/>
    <w:rsid w:val="003A31B3"/>
    <w:rsid w:val="003A31B7"/>
    <w:rsid w:val="003A31EB"/>
    <w:rsid w:val="003A31ED"/>
    <w:rsid w:val="003A31FA"/>
    <w:rsid w:val="003A3222"/>
    <w:rsid w:val="003A3225"/>
    <w:rsid w:val="003A325E"/>
    <w:rsid w:val="003A3281"/>
    <w:rsid w:val="003A3294"/>
    <w:rsid w:val="003A32A4"/>
    <w:rsid w:val="003A32F8"/>
    <w:rsid w:val="003A331C"/>
    <w:rsid w:val="003A335F"/>
    <w:rsid w:val="003A3369"/>
    <w:rsid w:val="003A3392"/>
    <w:rsid w:val="003A33E1"/>
    <w:rsid w:val="003A3450"/>
    <w:rsid w:val="003A34A8"/>
    <w:rsid w:val="003A34B6"/>
    <w:rsid w:val="003A34B7"/>
    <w:rsid w:val="003A34E6"/>
    <w:rsid w:val="003A34F3"/>
    <w:rsid w:val="003A3517"/>
    <w:rsid w:val="003A3524"/>
    <w:rsid w:val="003A3540"/>
    <w:rsid w:val="003A3543"/>
    <w:rsid w:val="003A3557"/>
    <w:rsid w:val="003A355F"/>
    <w:rsid w:val="003A3578"/>
    <w:rsid w:val="003A3596"/>
    <w:rsid w:val="003A35A2"/>
    <w:rsid w:val="003A35B8"/>
    <w:rsid w:val="003A35D5"/>
    <w:rsid w:val="003A3610"/>
    <w:rsid w:val="003A361E"/>
    <w:rsid w:val="003A362A"/>
    <w:rsid w:val="003A3632"/>
    <w:rsid w:val="003A3642"/>
    <w:rsid w:val="003A3643"/>
    <w:rsid w:val="003A365D"/>
    <w:rsid w:val="003A3684"/>
    <w:rsid w:val="003A36BB"/>
    <w:rsid w:val="003A36D8"/>
    <w:rsid w:val="003A36ED"/>
    <w:rsid w:val="003A36F5"/>
    <w:rsid w:val="003A3716"/>
    <w:rsid w:val="003A371F"/>
    <w:rsid w:val="003A3744"/>
    <w:rsid w:val="003A378A"/>
    <w:rsid w:val="003A37D3"/>
    <w:rsid w:val="003A37FC"/>
    <w:rsid w:val="003A3831"/>
    <w:rsid w:val="003A383D"/>
    <w:rsid w:val="003A383E"/>
    <w:rsid w:val="003A386B"/>
    <w:rsid w:val="003A38A1"/>
    <w:rsid w:val="003A38F5"/>
    <w:rsid w:val="003A398A"/>
    <w:rsid w:val="003A39A4"/>
    <w:rsid w:val="003A39A9"/>
    <w:rsid w:val="003A39F8"/>
    <w:rsid w:val="003A3A02"/>
    <w:rsid w:val="003A3A2B"/>
    <w:rsid w:val="003A3A3F"/>
    <w:rsid w:val="003A3A57"/>
    <w:rsid w:val="003A3A83"/>
    <w:rsid w:val="003A3AA2"/>
    <w:rsid w:val="003A3AAF"/>
    <w:rsid w:val="003A3AC0"/>
    <w:rsid w:val="003A3AFF"/>
    <w:rsid w:val="003A3B14"/>
    <w:rsid w:val="003A3B4D"/>
    <w:rsid w:val="003A3B74"/>
    <w:rsid w:val="003A3B78"/>
    <w:rsid w:val="003A3B7B"/>
    <w:rsid w:val="003A3BA7"/>
    <w:rsid w:val="003A3BBF"/>
    <w:rsid w:val="003A3BED"/>
    <w:rsid w:val="003A3C2B"/>
    <w:rsid w:val="003A3C3F"/>
    <w:rsid w:val="003A3CC5"/>
    <w:rsid w:val="003A3CE7"/>
    <w:rsid w:val="003A3D13"/>
    <w:rsid w:val="003A3D94"/>
    <w:rsid w:val="003A3DEE"/>
    <w:rsid w:val="003A3DF6"/>
    <w:rsid w:val="003A3E1E"/>
    <w:rsid w:val="003A3E26"/>
    <w:rsid w:val="003A3E6B"/>
    <w:rsid w:val="003A3E75"/>
    <w:rsid w:val="003A3E95"/>
    <w:rsid w:val="003A3EC2"/>
    <w:rsid w:val="003A3EC9"/>
    <w:rsid w:val="003A3ECF"/>
    <w:rsid w:val="003A3ED7"/>
    <w:rsid w:val="003A3F15"/>
    <w:rsid w:val="003A3F45"/>
    <w:rsid w:val="003A3F50"/>
    <w:rsid w:val="003A3F59"/>
    <w:rsid w:val="003A3F73"/>
    <w:rsid w:val="003A3FBF"/>
    <w:rsid w:val="003A3FC7"/>
    <w:rsid w:val="003A3FD7"/>
    <w:rsid w:val="003A3FE8"/>
    <w:rsid w:val="003A400B"/>
    <w:rsid w:val="003A402D"/>
    <w:rsid w:val="003A403E"/>
    <w:rsid w:val="003A4047"/>
    <w:rsid w:val="003A404E"/>
    <w:rsid w:val="003A4099"/>
    <w:rsid w:val="003A40BA"/>
    <w:rsid w:val="003A40EC"/>
    <w:rsid w:val="003A4107"/>
    <w:rsid w:val="003A410F"/>
    <w:rsid w:val="003A4113"/>
    <w:rsid w:val="003A415E"/>
    <w:rsid w:val="003A41B5"/>
    <w:rsid w:val="003A41C6"/>
    <w:rsid w:val="003A41CF"/>
    <w:rsid w:val="003A41E8"/>
    <w:rsid w:val="003A4202"/>
    <w:rsid w:val="003A420C"/>
    <w:rsid w:val="003A429A"/>
    <w:rsid w:val="003A42AB"/>
    <w:rsid w:val="003A42CF"/>
    <w:rsid w:val="003A42EA"/>
    <w:rsid w:val="003A42FB"/>
    <w:rsid w:val="003A42FE"/>
    <w:rsid w:val="003A4368"/>
    <w:rsid w:val="003A43DE"/>
    <w:rsid w:val="003A443E"/>
    <w:rsid w:val="003A4459"/>
    <w:rsid w:val="003A446D"/>
    <w:rsid w:val="003A44B3"/>
    <w:rsid w:val="003A44B6"/>
    <w:rsid w:val="003A44C8"/>
    <w:rsid w:val="003A44E8"/>
    <w:rsid w:val="003A44F2"/>
    <w:rsid w:val="003A4513"/>
    <w:rsid w:val="003A451D"/>
    <w:rsid w:val="003A4530"/>
    <w:rsid w:val="003A454A"/>
    <w:rsid w:val="003A455D"/>
    <w:rsid w:val="003A4565"/>
    <w:rsid w:val="003A456C"/>
    <w:rsid w:val="003A4574"/>
    <w:rsid w:val="003A459C"/>
    <w:rsid w:val="003A45B9"/>
    <w:rsid w:val="003A4641"/>
    <w:rsid w:val="003A467D"/>
    <w:rsid w:val="003A468C"/>
    <w:rsid w:val="003A46C1"/>
    <w:rsid w:val="003A46CD"/>
    <w:rsid w:val="003A46DE"/>
    <w:rsid w:val="003A46F9"/>
    <w:rsid w:val="003A473D"/>
    <w:rsid w:val="003A4824"/>
    <w:rsid w:val="003A4854"/>
    <w:rsid w:val="003A485E"/>
    <w:rsid w:val="003A489E"/>
    <w:rsid w:val="003A490A"/>
    <w:rsid w:val="003A4918"/>
    <w:rsid w:val="003A492C"/>
    <w:rsid w:val="003A4930"/>
    <w:rsid w:val="003A493D"/>
    <w:rsid w:val="003A4961"/>
    <w:rsid w:val="003A49C0"/>
    <w:rsid w:val="003A49C2"/>
    <w:rsid w:val="003A49CB"/>
    <w:rsid w:val="003A49FA"/>
    <w:rsid w:val="003A4A49"/>
    <w:rsid w:val="003A4A7A"/>
    <w:rsid w:val="003A4A8B"/>
    <w:rsid w:val="003A4AA7"/>
    <w:rsid w:val="003A4AB2"/>
    <w:rsid w:val="003A4AC0"/>
    <w:rsid w:val="003A4AE5"/>
    <w:rsid w:val="003A4AF8"/>
    <w:rsid w:val="003A4B03"/>
    <w:rsid w:val="003A4B1B"/>
    <w:rsid w:val="003A4B3A"/>
    <w:rsid w:val="003A4B50"/>
    <w:rsid w:val="003A4B5C"/>
    <w:rsid w:val="003A4B6B"/>
    <w:rsid w:val="003A4B81"/>
    <w:rsid w:val="003A4B8C"/>
    <w:rsid w:val="003A4B8D"/>
    <w:rsid w:val="003A4BC9"/>
    <w:rsid w:val="003A4C15"/>
    <w:rsid w:val="003A4C26"/>
    <w:rsid w:val="003A4C60"/>
    <w:rsid w:val="003A4C8F"/>
    <w:rsid w:val="003A4CDD"/>
    <w:rsid w:val="003A4D0D"/>
    <w:rsid w:val="003A4D2E"/>
    <w:rsid w:val="003A4D5F"/>
    <w:rsid w:val="003A4D82"/>
    <w:rsid w:val="003A4DD5"/>
    <w:rsid w:val="003A4DFC"/>
    <w:rsid w:val="003A4E00"/>
    <w:rsid w:val="003A4E3F"/>
    <w:rsid w:val="003A4E5D"/>
    <w:rsid w:val="003A4E85"/>
    <w:rsid w:val="003A4EA3"/>
    <w:rsid w:val="003A4EA6"/>
    <w:rsid w:val="003A4EAE"/>
    <w:rsid w:val="003A4ED2"/>
    <w:rsid w:val="003A4ED8"/>
    <w:rsid w:val="003A4F33"/>
    <w:rsid w:val="003A4F57"/>
    <w:rsid w:val="003A4F65"/>
    <w:rsid w:val="003A4F81"/>
    <w:rsid w:val="003A5098"/>
    <w:rsid w:val="003A50E4"/>
    <w:rsid w:val="003A5102"/>
    <w:rsid w:val="003A510E"/>
    <w:rsid w:val="003A5153"/>
    <w:rsid w:val="003A517A"/>
    <w:rsid w:val="003A517B"/>
    <w:rsid w:val="003A518D"/>
    <w:rsid w:val="003A51AA"/>
    <w:rsid w:val="003A5254"/>
    <w:rsid w:val="003A5273"/>
    <w:rsid w:val="003A52A5"/>
    <w:rsid w:val="003A52A9"/>
    <w:rsid w:val="003A52AE"/>
    <w:rsid w:val="003A52C7"/>
    <w:rsid w:val="003A532B"/>
    <w:rsid w:val="003A538C"/>
    <w:rsid w:val="003A53B7"/>
    <w:rsid w:val="003A540B"/>
    <w:rsid w:val="003A5423"/>
    <w:rsid w:val="003A544B"/>
    <w:rsid w:val="003A54A4"/>
    <w:rsid w:val="003A54AC"/>
    <w:rsid w:val="003A54AD"/>
    <w:rsid w:val="003A54BF"/>
    <w:rsid w:val="003A54E3"/>
    <w:rsid w:val="003A550A"/>
    <w:rsid w:val="003A555B"/>
    <w:rsid w:val="003A5574"/>
    <w:rsid w:val="003A55CF"/>
    <w:rsid w:val="003A55F7"/>
    <w:rsid w:val="003A565A"/>
    <w:rsid w:val="003A5673"/>
    <w:rsid w:val="003A56CB"/>
    <w:rsid w:val="003A56E2"/>
    <w:rsid w:val="003A5704"/>
    <w:rsid w:val="003A5735"/>
    <w:rsid w:val="003A575F"/>
    <w:rsid w:val="003A576D"/>
    <w:rsid w:val="003A5774"/>
    <w:rsid w:val="003A57AB"/>
    <w:rsid w:val="003A57B1"/>
    <w:rsid w:val="003A57D6"/>
    <w:rsid w:val="003A5802"/>
    <w:rsid w:val="003A5811"/>
    <w:rsid w:val="003A5812"/>
    <w:rsid w:val="003A582D"/>
    <w:rsid w:val="003A5857"/>
    <w:rsid w:val="003A5880"/>
    <w:rsid w:val="003A5899"/>
    <w:rsid w:val="003A58AD"/>
    <w:rsid w:val="003A58FF"/>
    <w:rsid w:val="003A5980"/>
    <w:rsid w:val="003A59D8"/>
    <w:rsid w:val="003A59DA"/>
    <w:rsid w:val="003A59E6"/>
    <w:rsid w:val="003A59EC"/>
    <w:rsid w:val="003A5A04"/>
    <w:rsid w:val="003A5A0A"/>
    <w:rsid w:val="003A5A2E"/>
    <w:rsid w:val="003A5A49"/>
    <w:rsid w:val="003A5A68"/>
    <w:rsid w:val="003A5AC3"/>
    <w:rsid w:val="003A5ACB"/>
    <w:rsid w:val="003A5AF5"/>
    <w:rsid w:val="003A5B11"/>
    <w:rsid w:val="003A5B31"/>
    <w:rsid w:val="003A5B46"/>
    <w:rsid w:val="003A5B92"/>
    <w:rsid w:val="003A5BC8"/>
    <w:rsid w:val="003A5BDE"/>
    <w:rsid w:val="003A5C6A"/>
    <w:rsid w:val="003A5CB2"/>
    <w:rsid w:val="003A5CD8"/>
    <w:rsid w:val="003A5D11"/>
    <w:rsid w:val="003A5D1D"/>
    <w:rsid w:val="003A5D20"/>
    <w:rsid w:val="003A5D54"/>
    <w:rsid w:val="003A5D73"/>
    <w:rsid w:val="003A5DA9"/>
    <w:rsid w:val="003A5DEC"/>
    <w:rsid w:val="003A5E0C"/>
    <w:rsid w:val="003A5E26"/>
    <w:rsid w:val="003A5E9D"/>
    <w:rsid w:val="003A5EC8"/>
    <w:rsid w:val="003A5F0B"/>
    <w:rsid w:val="003A5F1E"/>
    <w:rsid w:val="003A5F39"/>
    <w:rsid w:val="003A5F57"/>
    <w:rsid w:val="003A5FAE"/>
    <w:rsid w:val="003A5FC1"/>
    <w:rsid w:val="003A6028"/>
    <w:rsid w:val="003A603C"/>
    <w:rsid w:val="003A6053"/>
    <w:rsid w:val="003A605F"/>
    <w:rsid w:val="003A606A"/>
    <w:rsid w:val="003A609E"/>
    <w:rsid w:val="003A60A1"/>
    <w:rsid w:val="003A60A9"/>
    <w:rsid w:val="003A60AA"/>
    <w:rsid w:val="003A60D2"/>
    <w:rsid w:val="003A60F7"/>
    <w:rsid w:val="003A6117"/>
    <w:rsid w:val="003A6175"/>
    <w:rsid w:val="003A6177"/>
    <w:rsid w:val="003A619A"/>
    <w:rsid w:val="003A61BD"/>
    <w:rsid w:val="003A61CB"/>
    <w:rsid w:val="003A61E8"/>
    <w:rsid w:val="003A6200"/>
    <w:rsid w:val="003A6202"/>
    <w:rsid w:val="003A6230"/>
    <w:rsid w:val="003A6250"/>
    <w:rsid w:val="003A625A"/>
    <w:rsid w:val="003A628F"/>
    <w:rsid w:val="003A62BD"/>
    <w:rsid w:val="003A62E6"/>
    <w:rsid w:val="003A62F2"/>
    <w:rsid w:val="003A6300"/>
    <w:rsid w:val="003A6319"/>
    <w:rsid w:val="003A632C"/>
    <w:rsid w:val="003A6333"/>
    <w:rsid w:val="003A6366"/>
    <w:rsid w:val="003A6390"/>
    <w:rsid w:val="003A63A3"/>
    <w:rsid w:val="003A63B2"/>
    <w:rsid w:val="003A63BB"/>
    <w:rsid w:val="003A63CD"/>
    <w:rsid w:val="003A63F5"/>
    <w:rsid w:val="003A642C"/>
    <w:rsid w:val="003A6454"/>
    <w:rsid w:val="003A6479"/>
    <w:rsid w:val="003A6480"/>
    <w:rsid w:val="003A6483"/>
    <w:rsid w:val="003A649C"/>
    <w:rsid w:val="003A64A8"/>
    <w:rsid w:val="003A64F1"/>
    <w:rsid w:val="003A650F"/>
    <w:rsid w:val="003A652C"/>
    <w:rsid w:val="003A6532"/>
    <w:rsid w:val="003A6540"/>
    <w:rsid w:val="003A657B"/>
    <w:rsid w:val="003A65CE"/>
    <w:rsid w:val="003A6601"/>
    <w:rsid w:val="003A6614"/>
    <w:rsid w:val="003A6621"/>
    <w:rsid w:val="003A667C"/>
    <w:rsid w:val="003A6689"/>
    <w:rsid w:val="003A6690"/>
    <w:rsid w:val="003A669D"/>
    <w:rsid w:val="003A671D"/>
    <w:rsid w:val="003A671F"/>
    <w:rsid w:val="003A672F"/>
    <w:rsid w:val="003A6769"/>
    <w:rsid w:val="003A67C5"/>
    <w:rsid w:val="003A67E2"/>
    <w:rsid w:val="003A6802"/>
    <w:rsid w:val="003A680D"/>
    <w:rsid w:val="003A681A"/>
    <w:rsid w:val="003A6820"/>
    <w:rsid w:val="003A6834"/>
    <w:rsid w:val="003A683F"/>
    <w:rsid w:val="003A6862"/>
    <w:rsid w:val="003A68C6"/>
    <w:rsid w:val="003A68EE"/>
    <w:rsid w:val="003A68F5"/>
    <w:rsid w:val="003A690B"/>
    <w:rsid w:val="003A6931"/>
    <w:rsid w:val="003A6979"/>
    <w:rsid w:val="003A69B1"/>
    <w:rsid w:val="003A69C2"/>
    <w:rsid w:val="003A69E3"/>
    <w:rsid w:val="003A69F4"/>
    <w:rsid w:val="003A6A5F"/>
    <w:rsid w:val="003A6A6D"/>
    <w:rsid w:val="003A6A8B"/>
    <w:rsid w:val="003A6A94"/>
    <w:rsid w:val="003A6ACB"/>
    <w:rsid w:val="003A6AEA"/>
    <w:rsid w:val="003A6AEB"/>
    <w:rsid w:val="003A6B17"/>
    <w:rsid w:val="003A6B5C"/>
    <w:rsid w:val="003A6B65"/>
    <w:rsid w:val="003A6B85"/>
    <w:rsid w:val="003A6BC1"/>
    <w:rsid w:val="003A6C22"/>
    <w:rsid w:val="003A6C38"/>
    <w:rsid w:val="003A6C48"/>
    <w:rsid w:val="003A6C4D"/>
    <w:rsid w:val="003A6C53"/>
    <w:rsid w:val="003A6C99"/>
    <w:rsid w:val="003A6CB6"/>
    <w:rsid w:val="003A6CC8"/>
    <w:rsid w:val="003A6D3D"/>
    <w:rsid w:val="003A6D77"/>
    <w:rsid w:val="003A6D79"/>
    <w:rsid w:val="003A6DA2"/>
    <w:rsid w:val="003A6DAA"/>
    <w:rsid w:val="003A6DB8"/>
    <w:rsid w:val="003A6DBD"/>
    <w:rsid w:val="003A6DD5"/>
    <w:rsid w:val="003A6E16"/>
    <w:rsid w:val="003A6E2F"/>
    <w:rsid w:val="003A6E4A"/>
    <w:rsid w:val="003A6E7B"/>
    <w:rsid w:val="003A6F0D"/>
    <w:rsid w:val="003A6F33"/>
    <w:rsid w:val="003A6F40"/>
    <w:rsid w:val="003A6F53"/>
    <w:rsid w:val="003A6F5C"/>
    <w:rsid w:val="003A6F60"/>
    <w:rsid w:val="003A6F92"/>
    <w:rsid w:val="003A6FC1"/>
    <w:rsid w:val="003A6FE3"/>
    <w:rsid w:val="003A6FE5"/>
    <w:rsid w:val="003A707A"/>
    <w:rsid w:val="003A707B"/>
    <w:rsid w:val="003A7089"/>
    <w:rsid w:val="003A7091"/>
    <w:rsid w:val="003A70C1"/>
    <w:rsid w:val="003A70E1"/>
    <w:rsid w:val="003A7115"/>
    <w:rsid w:val="003A7133"/>
    <w:rsid w:val="003A7145"/>
    <w:rsid w:val="003A7168"/>
    <w:rsid w:val="003A718E"/>
    <w:rsid w:val="003A7194"/>
    <w:rsid w:val="003A7199"/>
    <w:rsid w:val="003A719D"/>
    <w:rsid w:val="003A719E"/>
    <w:rsid w:val="003A7218"/>
    <w:rsid w:val="003A7283"/>
    <w:rsid w:val="003A72D0"/>
    <w:rsid w:val="003A7300"/>
    <w:rsid w:val="003A7359"/>
    <w:rsid w:val="003A7388"/>
    <w:rsid w:val="003A740B"/>
    <w:rsid w:val="003A7463"/>
    <w:rsid w:val="003A7479"/>
    <w:rsid w:val="003A7492"/>
    <w:rsid w:val="003A74FE"/>
    <w:rsid w:val="003A7515"/>
    <w:rsid w:val="003A752A"/>
    <w:rsid w:val="003A7534"/>
    <w:rsid w:val="003A7538"/>
    <w:rsid w:val="003A7564"/>
    <w:rsid w:val="003A7575"/>
    <w:rsid w:val="003A7580"/>
    <w:rsid w:val="003A758D"/>
    <w:rsid w:val="003A75B3"/>
    <w:rsid w:val="003A75B4"/>
    <w:rsid w:val="003A75F3"/>
    <w:rsid w:val="003A7614"/>
    <w:rsid w:val="003A7625"/>
    <w:rsid w:val="003A764D"/>
    <w:rsid w:val="003A7658"/>
    <w:rsid w:val="003A767D"/>
    <w:rsid w:val="003A76C0"/>
    <w:rsid w:val="003A7761"/>
    <w:rsid w:val="003A7791"/>
    <w:rsid w:val="003A77D3"/>
    <w:rsid w:val="003A77EA"/>
    <w:rsid w:val="003A7873"/>
    <w:rsid w:val="003A787A"/>
    <w:rsid w:val="003A78BD"/>
    <w:rsid w:val="003A78CD"/>
    <w:rsid w:val="003A791C"/>
    <w:rsid w:val="003A793B"/>
    <w:rsid w:val="003A795B"/>
    <w:rsid w:val="003A795C"/>
    <w:rsid w:val="003A7987"/>
    <w:rsid w:val="003A79F2"/>
    <w:rsid w:val="003A7A61"/>
    <w:rsid w:val="003A7A62"/>
    <w:rsid w:val="003A7A6F"/>
    <w:rsid w:val="003A7AAC"/>
    <w:rsid w:val="003A7AEE"/>
    <w:rsid w:val="003A7AF0"/>
    <w:rsid w:val="003A7B27"/>
    <w:rsid w:val="003A7B38"/>
    <w:rsid w:val="003A7B4E"/>
    <w:rsid w:val="003A7B57"/>
    <w:rsid w:val="003A7BC0"/>
    <w:rsid w:val="003A7BDE"/>
    <w:rsid w:val="003A7C10"/>
    <w:rsid w:val="003A7C33"/>
    <w:rsid w:val="003A7C60"/>
    <w:rsid w:val="003A7D04"/>
    <w:rsid w:val="003A7D49"/>
    <w:rsid w:val="003A7D5E"/>
    <w:rsid w:val="003A7D81"/>
    <w:rsid w:val="003A7D9C"/>
    <w:rsid w:val="003A7DA9"/>
    <w:rsid w:val="003A7DDC"/>
    <w:rsid w:val="003A7E19"/>
    <w:rsid w:val="003A7E3F"/>
    <w:rsid w:val="003A7E41"/>
    <w:rsid w:val="003A7E59"/>
    <w:rsid w:val="003A7EB2"/>
    <w:rsid w:val="003A7ECE"/>
    <w:rsid w:val="003A7EF8"/>
    <w:rsid w:val="003A7F3E"/>
    <w:rsid w:val="003A7F73"/>
    <w:rsid w:val="003A7FA8"/>
    <w:rsid w:val="003B0019"/>
    <w:rsid w:val="003B0022"/>
    <w:rsid w:val="003B003B"/>
    <w:rsid w:val="003B0065"/>
    <w:rsid w:val="003B0085"/>
    <w:rsid w:val="003B00C8"/>
    <w:rsid w:val="003B00DA"/>
    <w:rsid w:val="003B0108"/>
    <w:rsid w:val="003B012E"/>
    <w:rsid w:val="003B0137"/>
    <w:rsid w:val="003B014F"/>
    <w:rsid w:val="003B0180"/>
    <w:rsid w:val="003B0197"/>
    <w:rsid w:val="003B01D2"/>
    <w:rsid w:val="003B0221"/>
    <w:rsid w:val="003B0231"/>
    <w:rsid w:val="003B027C"/>
    <w:rsid w:val="003B02B3"/>
    <w:rsid w:val="003B02B7"/>
    <w:rsid w:val="003B031C"/>
    <w:rsid w:val="003B0374"/>
    <w:rsid w:val="003B039F"/>
    <w:rsid w:val="003B0410"/>
    <w:rsid w:val="003B047D"/>
    <w:rsid w:val="003B04B6"/>
    <w:rsid w:val="003B04C6"/>
    <w:rsid w:val="003B04DF"/>
    <w:rsid w:val="003B04E0"/>
    <w:rsid w:val="003B0516"/>
    <w:rsid w:val="003B0517"/>
    <w:rsid w:val="003B0530"/>
    <w:rsid w:val="003B057C"/>
    <w:rsid w:val="003B05B1"/>
    <w:rsid w:val="003B05DF"/>
    <w:rsid w:val="003B05FB"/>
    <w:rsid w:val="003B062F"/>
    <w:rsid w:val="003B066A"/>
    <w:rsid w:val="003B0686"/>
    <w:rsid w:val="003B069D"/>
    <w:rsid w:val="003B06F6"/>
    <w:rsid w:val="003B070C"/>
    <w:rsid w:val="003B0772"/>
    <w:rsid w:val="003B0794"/>
    <w:rsid w:val="003B07A8"/>
    <w:rsid w:val="003B07AA"/>
    <w:rsid w:val="003B07D7"/>
    <w:rsid w:val="003B0877"/>
    <w:rsid w:val="003B0879"/>
    <w:rsid w:val="003B089C"/>
    <w:rsid w:val="003B08E6"/>
    <w:rsid w:val="003B091C"/>
    <w:rsid w:val="003B0997"/>
    <w:rsid w:val="003B0999"/>
    <w:rsid w:val="003B09CA"/>
    <w:rsid w:val="003B09D0"/>
    <w:rsid w:val="003B09FA"/>
    <w:rsid w:val="003B0A5E"/>
    <w:rsid w:val="003B0A6F"/>
    <w:rsid w:val="003B0AB1"/>
    <w:rsid w:val="003B0AC4"/>
    <w:rsid w:val="003B0ACA"/>
    <w:rsid w:val="003B0AD0"/>
    <w:rsid w:val="003B0AD2"/>
    <w:rsid w:val="003B0B07"/>
    <w:rsid w:val="003B0B7C"/>
    <w:rsid w:val="003B0B8B"/>
    <w:rsid w:val="003B0BC2"/>
    <w:rsid w:val="003B0BD3"/>
    <w:rsid w:val="003B0BF7"/>
    <w:rsid w:val="003B0BFF"/>
    <w:rsid w:val="003B0C56"/>
    <w:rsid w:val="003B0C80"/>
    <w:rsid w:val="003B0CB5"/>
    <w:rsid w:val="003B0CD3"/>
    <w:rsid w:val="003B0CD9"/>
    <w:rsid w:val="003B0CDB"/>
    <w:rsid w:val="003B0CDD"/>
    <w:rsid w:val="003B0CEA"/>
    <w:rsid w:val="003B0CEB"/>
    <w:rsid w:val="003B0D07"/>
    <w:rsid w:val="003B0D17"/>
    <w:rsid w:val="003B0D25"/>
    <w:rsid w:val="003B0D89"/>
    <w:rsid w:val="003B0DB4"/>
    <w:rsid w:val="003B0E0C"/>
    <w:rsid w:val="003B0E79"/>
    <w:rsid w:val="003B0EC2"/>
    <w:rsid w:val="003B0F3B"/>
    <w:rsid w:val="003B0F47"/>
    <w:rsid w:val="003B0F59"/>
    <w:rsid w:val="003B0F6D"/>
    <w:rsid w:val="003B0F76"/>
    <w:rsid w:val="003B0F8B"/>
    <w:rsid w:val="003B0FAB"/>
    <w:rsid w:val="003B0FE2"/>
    <w:rsid w:val="003B1001"/>
    <w:rsid w:val="003B1019"/>
    <w:rsid w:val="003B104B"/>
    <w:rsid w:val="003B105B"/>
    <w:rsid w:val="003B1077"/>
    <w:rsid w:val="003B1080"/>
    <w:rsid w:val="003B10C8"/>
    <w:rsid w:val="003B10E1"/>
    <w:rsid w:val="003B10EC"/>
    <w:rsid w:val="003B1118"/>
    <w:rsid w:val="003B111B"/>
    <w:rsid w:val="003B113D"/>
    <w:rsid w:val="003B1160"/>
    <w:rsid w:val="003B116F"/>
    <w:rsid w:val="003B1186"/>
    <w:rsid w:val="003B1189"/>
    <w:rsid w:val="003B1199"/>
    <w:rsid w:val="003B11F6"/>
    <w:rsid w:val="003B120E"/>
    <w:rsid w:val="003B1275"/>
    <w:rsid w:val="003B1288"/>
    <w:rsid w:val="003B129F"/>
    <w:rsid w:val="003B1301"/>
    <w:rsid w:val="003B130B"/>
    <w:rsid w:val="003B1325"/>
    <w:rsid w:val="003B13A3"/>
    <w:rsid w:val="003B13AF"/>
    <w:rsid w:val="003B13BF"/>
    <w:rsid w:val="003B13C6"/>
    <w:rsid w:val="003B13CF"/>
    <w:rsid w:val="003B1444"/>
    <w:rsid w:val="003B144C"/>
    <w:rsid w:val="003B147D"/>
    <w:rsid w:val="003B14C2"/>
    <w:rsid w:val="003B150B"/>
    <w:rsid w:val="003B151C"/>
    <w:rsid w:val="003B156A"/>
    <w:rsid w:val="003B1579"/>
    <w:rsid w:val="003B1619"/>
    <w:rsid w:val="003B164F"/>
    <w:rsid w:val="003B1668"/>
    <w:rsid w:val="003B1670"/>
    <w:rsid w:val="003B1681"/>
    <w:rsid w:val="003B168E"/>
    <w:rsid w:val="003B16BD"/>
    <w:rsid w:val="003B16CE"/>
    <w:rsid w:val="003B16CF"/>
    <w:rsid w:val="003B16E1"/>
    <w:rsid w:val="003B1726"/>
    <w:rsid w:val="003B1729"/>
    <w:rsid w:val="003B1744"/>
    <w:rsid w:val="003B17A4"/>
    <w:rsid w:val="003B17B6"/>
    <w:rsid w:val="003B1806"/>
    <w:rsid w:val="003B1830"/>
    <w:rsid w:val="003B1857"/>
    <w:rsid w:val="003B1867"/>
    <w:rsid w:val="003B187D"/>
    <w:rsid w:val="003B18BD"/>
    <w:rsid w:val="003B18C6"/>
    <w:rsid w:val="003B1906"/>
    <w:rsid w:val="003B193A"/>
    <w:rsid w:val="003B197F"/>
    <w:rsid w:val="003B1998"/>
    <w:rsid w:val="003B19BF"/>
    <w:rsid w:val="003B19F9"/>
    <w:rsid w:val="003B1A01"/>
    <w:rsid w:val="003B1A54"/>
    <w:rsid w:val="003B1A5D"/>
    <w:rsid w:val="003B1A66"/>
    <w:rsid w:val="003B1A8D"/>
    <w:rsid w:val="003B1B38"/>
    <w:rsid w:val="003B1B41"/>
    <w:rsid w:val="003B1B6B"/>
    <w:rsid w:val="003B1BB2"/>
    <w:rsid w:val="003B1C44"/>
    <w:rsid w:val="003B1C89"/>
    <w:rsid w:val="003B1CF2"/>
    <w:rsid w:val="003B1D18"/>
    <w:rsid w:val="003B1D9F"/>
    <w:rsid w:val="003B1DB0"/>
    <w:rsid w:val="003B1DCA"/>
    <w:rsid w:val="003B1DD1"/>
    <w:rsid w:val="003B1DF6"/>
    <w:rsid w:val="003B1E5E"/>
    <w:rsid w:val="003B1E97"/>
    <w:rsid w:val="003B1EAF"/>
    <w:rsid w:val="003B1EB9"/>
    <w:rsid w:val="003B1ED2"/>
    <w:rsid w:val="003B1F08"/>
    <w:rsid w:val="003B1F3E"/>
    <w:rsid w:val="003B1F47"/>
    <w:rsid w:val="003B1F88"/>
    <w:rsid w:val="003B1FA5"/>
    <w:rsid w:val="003B1FBE"/>
    <w:rsid w:val="003B1FC2"/>
    <w:rsid w:val="003B1FD5"/>
    <w:rsid w:val="003B1FDE"/>
    <w:rsid w:val="003B1FFD"/>
    <w:rsid w:val="003B1FFE"/>
    <w:rsid w:val="003B2000"/>
    <w:rsid w:val="003B2022"/>
    <w:rsid w:val="003B2027"/>
    <w:rsid w:val="003B2067"/>
    <w:rsid w:val="003B2083"/>
    <w:rsid w:val="003B2088"/>
    <w:rsid w:val="003B20B4"/>
    <w:rsid w:val="003B20BD"/>
    <w:rsid w:val="003B20D4"/>
    <w:rsid w:val="003B2129"/>
    <w:rsid w:val="003B213F"/>
    <w:rsid w:val="003B214B"/>
    <w:rsid w:val="003B2164"/>
    <w:rsid w:val="003B218F"/>
    <w:rsid w:val="003B2196"/>
    <w:rsid w:val="003B21F2"/>
    <w:rsid w:val="003B220E"/>
    <w:rsid w:val="003B2228"/>
    <w:rsid w:val="003B2265"/>
    <w:rsid w:val="003B2280"/>
    <w:rsid w:val="003B22BA"/>
    <w:rsid w:val="003B22CC"/>
    <w:rsid w:val="003B22D9"/>
    <w:rsid w:val="003B22DA"/>
    <w:rsid w:val="003B22E9"/>
    <w:rsid w:val="003B234D"/>
    <w:rsid w:val="003B23A9"/>
    <w:rsid w:val="003B23DB"/>
    <w:rsid w:val="003B23DE"/>
    <w:rsid w:val="003B23EB"/>
    <w:rsid w:val="003B242D"/>
    <w:rsid w:val="003B2444"/>
    <w:rsid w:val="003B246C"/>
    <w:rsid w:val="003B24AD"/>
    <w:rsid w:val="003B24B8"/>
    <w:rsid w:val="003B24CC"/>
    <w:rsid w:val="003B2567"/>
    <w:rsid w:val="003B258C"/>
    <w:rsid w:val="003B2592"/>
    <w:rsid w:val="003B2599"/>
    <w:rsid w:val="003B260C"/>
    <w:rsid w:val="003B2625"/>
    <w:rsid w:val="003B2644"/>
    <w:rsid w:val="003B264D"/>
    <w:rsid w:val="003B265E"/>
    <w:rsid w:val="003B2696"/>
    <w:rsid w:val="003B269E"/>
    <w:rsid w:val="003B26AC"/>
    <w:rsid w:val="003B26AF"/>
    <w:rsid w:val="003B26D0"/>
    <w:rsid w:val="003B271E"/>
    <w:rsid w:val="003B2747"/>
    <w:rsid w:val="003B278B"/>
    <w:rsid w:val="003B279C"/>
    <w:rsid w:val="003B27D2"/>
    <w:rsid w:val="003B27EF"/>
    <w:rsid w:val="003B27FA"/>
    <w:rsid w:val="003B2809"/>
    <w:rsid w:val="003B2839"/>
    <w:rsid w:val="003B2888"/>
    <w:rsid w:val="003B28CC"/>
    <w:rsid w:val="003B28F2"/>
    <w:rsid w:val="003B2930"/>
    <w:rsid w:val="003B2936"/>
    <w:rsid w:val="003B2988"/>
    <w:rsid w:val="003B2990"/>
    <w:rsid w:val="003B29BB"/>
    <w:rsid w:val="003B2A24"/>
    <w:rsid w:val="003B2A40"/>
    <w:rsid w:val="003B2A45"/>
    <w:rsid w:val="003B2A4B"/>
    <w:rsid w:val="003B2A59"/>
    <w:rsid w:val="003B2A67"/>
    <w:rsid w:val="003B2ABA"/>
    <w:rsid w:val="003B2AC8"/>
    <w:rsid w:val="003B2ACF"/>
    <w:rsid w:val="003B2B0F"/>
    <w:rsid w:val="003B2B1A"/>
    <w:rsid w:val="003B2B2E"/>
    <w:rsid w:val="003B2BA4"/>
    <w:rsid w:val="003B2BC8"/>
    <w:rsid w:val="003B2C40"/>
    <w:rsid w:val="003B2C87"/>
    <w:rsid w:val="003B2C9E"/>
    <w:rsid w:val="003B2CC0"/>
    <w:rsid w:val="003B2D5F"/>
    <w:rsid w:val="003B2D98"/>
    <w:rsid w:val="003B2DB7"/>
    <w:rsid w:val="003B2E34"/>
    <w:rsid w:val="003B2E3F"/>
    <w:rsid w:val="003B2E4B"/>
    <w:rsid w:val="003B2E63"/>
    <w:rsid w:val="003B2E83"/>
    <w:rsid w:val="003B2EA2"/>
    <w:rsid w:val="003B2EA6"/>
    <w:rsid w:val="003B2EE6"/>
    <w:rsid w:val="003B2EE7"/>
    <w:rsid w:val="003B2F42"/>
    <w:rsid w:val="003B2F5C"/>
    <w:rsid w:val="003B2FE8"/>
    <w:rsid w:val="003B2FEA"/>
    <w:rsid w:val="003B3005"/>
    <w:rsid w:val="003B3059"/>
    <w:rsid w:val="003B3084"/>
    <w:rsid w:val="003B3096"/>
    <w:rsid w:val="003B30D2"/>
    <w:rsid w:val="003B310C"/>
    <w:rsid w:val="003B314B"/>
    <w:rsid w:val="003B316A"/>
    <w:rsid w:val="003B3170"/>
    <w:rsid w:val="003B31AB"/>
    <w:rsid w:val="003B321E"/>
    <w:rsid w:val="003B3270"/>
    <w:rsid w:val="003B3293"/>
    <w:rsid w:val="003B3295"/>
    <w:rsid w:val="003B32A4"/>
    <w:rsid w:val="003B32A9"/>
    <w:rsid w:val="003B32AF"/>
    <w:rsid w:val="003B32C8"/>
    <w:rsid w:val="003B32DE"/>
    <w:rsid w:val="003B330E"/>
    <w:rsid w:val="003B3319"/>
    <w:rsid w:val="003B331E"/>
    <w:rsid w:val="003B3368"/>
    <w:rsid w:val="003B3374"/>
    <w:rsid w:val="003B3379"/>
    <w:rsid w:val="003B339D"/>
    <w:rsid w:val="003B33AB"/>
    <w:rsid w:val="003B33DC"/>
    <w:rsid w:val="003B33E9"/>
    <w:rsid w:val="003B3421"/>
    <w:rsid w:val="003B3485"/>
    <w:rsid w:val="003B349E"/>
    <w:rsid w:val="003B34E5"/>
    <w:rsid w:val="003B34FB"/>
    <w:rsid w:val="003B350F"/>
    <w:rsid w:val="003B3576"/>
    <w:rsid w:val="003B35A1"/>
    <w:rsid w:val="003B35A5"/>
    <w:rsid w:val="003B35AA"/>
    <w:rsid w:val="003B35BA"/>
    <w:rsid w:val="003B35FA"/>
    <w:rsid w:val="003B3645"/>
    <w:rsid w:val="003B3648"/>
    <w:rsid w:val="003B3667"/>
    <w:rsid w:val="003B36A8"/>
    <w:rsid w:val="003B36D3"/>
    <w:rsid w:val="003B36D6"/>
    <w:rsid w:val="003B36EA"/>
    <w:rsid w:val="003B3700"/>
    <w:rsid w:val="003B3724"/>
    <w:rsid w:val="003B3729"/>
    <w:rsid w:val="003B3769"/>
    <w:rsid w:val="003B37A9"/>
    <w:rsid w:val="003B37BB"/>
    <w:rsid w:val="003B37F3"/>
    <w:rsid w:val="003B380C"/>
    <w:rsid w:val="003B3846"/>
    <w:rsid w:val="003B385B"/>
    <w:rsid w:val="003B3882"/>
    <w:rsid w:val="003B3896"/>
    <w:rsid w:val="003B38A0"/>
    <w:rsid w:val="003B38C4"/>
    <w:rsid w:val="003B38D5"/>
    <w:rsid w:val="003B38FE"/>
    <w:rsid w:val="003B390E"/>
    <w:rsid w:val="003B39AF"/>
    <w:rsid w:val="003B39CF"/>
    <w:rsid w:val="003B39D6"/>
    <w:rsid w:val="003B39D9"/>
    <w:rsid w:val="003B39DD"/>
    <w:rsid w:val="003B3A12"/>
    <w:rsid w:val="003B3A3B"/>
    <w:rsid w:val="003B3A78"/>
    <w:rsid w:val="003B3A7F"/>
    <w:rsid w:val="003B3AA3"/>
    <w:rsid w:val="003B3ADF"/>
    <w:rsid w:val="003B3AFE"/>
    <w:rsid w:val="003B3B02"/>
    <w:rsid w:val="003B3B05"/>
    <w:rsid w:val="003B3B3C"/>
    <w:rsid w:val="003B3B3D"/>
    <w:rsid w:val="003B3B8A"/>
    <w:rsid w:val="003B3BA4"/>
    <w:rsid w:val="003B3BD7"/>
    <w:rsid w:val="003B3C46"/>
    <w:rsid w:val="003B3C5E"/>
    <w:rsid w:val="003B3C6B"/>
    <w:rsid w:val="003B3C7A"/>
    <w:rsid w:val="003B3CA8"/>
    <w:rsid w:val="003B3CB0"/>
    <w:rsid w:val="003B3D17"/>
    <w:rsid w:val="003B3D98"/>
    <w:rsid w:val="003B3DB6"/>
    <w:rsid w:val="003B3E34"/>
    <w:rsid w:val="003B3E4D"/>
    <w:rsid w:val="003B3E7D"/>
    <w:rsid w:val="003B3EC3"/>
    <w:rsid w:val="003B3EED"/>
    <w:rsid w:val="003B3EF2"/>
    <w:rsid w:val="003B3F00"/>
    <w:rsid w:val="003B3F17"/>
    <w:rsid w:val="003B3F63"/>
    <w:rsid w:val="003B3FEB"/>
    <w:rsid w:val="003B405A"/>
    <w:rsid w:val="003B40E9"/>
    <w:rsid w:val="003B410D"/>
    <w:rsid w:val="003B4128"/>
    <w:rsid w:val="003B4139"/>
    <w:rsid w:val="003B4142"/>
    <w:rsid w:val="003B414B"/>
    <w:rsid w:val="003B4176"/>
    <w:rsid w:val="003B41F5"/>
    <w:rsid w:val="003B421B"/>
    <w:rsid w:val="003B423A"/>
    <w:rsid w:val="003B423B"/>
    <w:rsid w:val="003B4253"/>
    <w:rsid w:val="003B4275"/>
    <w:rsid w:val="003B42A7"/>
    <w:rsid w:val="003B42B0"/>
    <w:rsid w:val="003B42BF"/>
    <w:rsid w:val="003B433A"/>
    <w:rsid w:val="003B433E"/>
    <w:rsid w:val="003B43B1"/>
    <w:rsid w:val="003B43B4"/>
    <w:rsid w:val="003B442F"/>
    <w:rsid w:val="003B443C"/>
    <w:rsid w:val="003B448D"/>
    <w:rsid w:val="003B450A"/>
    <w:rsid w:val="003B4512"/>
    <w:rsid w:val="003B452D"/>
    <w:rsid w:val="003B4541"/>
    <w:rsid w:val="003B454A"/>
    <w:rsid w:val="003B4570"/>
    <w:rsid w:val="003B45E3"/>
    <w:rsid w:val="003B4651"/>
    <w:rsid w:val="003B4655"/>
    <w:rsid w:val="003B4676"/>
    <w:rsid w:val="003B4679"/>
    <w:rsid w:val="003B4689"/>
    <w:rsid w:val="003B4746"/>
    <w:rsid w:val="003B478B"/>
    <w:rsid w:val="003B4793"/>
    <w:rsid w:val="003B479F"/>
    <w:rsid w:val="003B47C2"/>
    <w:rsid w:val="003B4845"/>
    <w:rsid w:val="003B4847"/>
    <w:rsid w:val="003B4896"/>
    <w:rsid w:val="003B48BD"/>
    <w:rsid w:val="003B48D0"/>
    <w:rsid w:val="003B48D2"/>
    <w:rsid w:val="003B48EB"/>
    <w:rsid w:val="003B48F6"/>
    <w:rsid w:val="003B4908"/>
    <w:rsid w:val="003B493A"/>
    <w:rsid w:val="003B49AE"/>
    <w:rsid w:val="003B49C7"/>
    <w:rsid w:val="003B4A00"/>
    <w:rsid w:val="003B4A0A"/>
    <w:rsid w:val="003B4A1E"/>
    <w:rsid w:val="003B4A24"/>
    <w:rsid w:val="003B4A43"/>
    <w:rsid w:val="003B4A49"/>
    <w:rsid w:val="003B4A4D"/>
    <w:rsid w:val="003B4A8F"/>
    <w:rsid w:val="003B4ACA"/>
    <w:rsid w:val="003B4ACF"/>
    <w:rsid w:val="003B4AE9"/>
    <w:rsid w:val="003B4AFD"/>
    <w:rsid w:val="003B4B27"/>
    <w:rsid w:val="003B4BE9"/>
    <w:rsid w:val="003B4BF3"/>
    <w:rsid w:val="003B4C3E"/>
    <w:rsid w:val="003B4C48"/>
    <w:rsid w:val="003B4C88"/>
    <w:rsid w:val="003B4CBD"/>
    <w:rsid w:val="003B4CDB"/>
    <w:rsid w:val="003B4CE1"/>
    <w:rsid w:val="003B4D00"/>
    <w:rsid w:val="003B4D1D"/>
    <w:rsid w:val="003B4D34"/>
    <w:rsid w:val="003B4D73"/>
    <w:rsid w:val="003B4DC4"/>
    <w:rsid w:val="003B4DEA"/>
    <w:rsid w:val="003B4E3B"/>
    <w:rsid w:val="003B4E78"/>
    <w:rsid w:val="003B4E90"/>
    <w:rsid w:val="003B4F0E"/>
    <w:rsid w:val="003B4F96"/>
    <w:rsid w:val="003B4F9B"/>
    <w:rsid w:val="003B5006"/>
    <w:rsid w:val="003B5026"/>
    <w:rsid w:val="003B5028"/>
    <w:rsid w:val="003B5061"/>
    <w:rsid w:val="003B50E5"/>
    <w:rsid w:val="003B50E7"/>
    <w:rsid w:val="003B5105"/>
    <w:rsid w:val="003B515C"/>
    <w:rsid w:val="003B5162"/>
    <w:rsid w:val="003B51D5"/>
    <w:rsid w:val="003B5201"/>
    <w:rsid w:val="003B520F"/>
    <w:rsid w:val="003B5259"/>
    <w:rsid w:val="003B5290"/>
    <w:rsid w:val="003B52A0"/>
    <w:rsid w:val="003B52B7"/>
    <w:rsid w:val="003B52B9"/>
    <w:rsid w:val="003B52C2"/>
    <w:rsid w:val="003B52D7"/>
    <w:rsid w:val="003B52DD"/>
    <w:rsid w:val="003B5301"/>
    <w:rsid w:val="003B531D"/>
    <w:rsid w:val="003B5345"/>
    <w:rsid w:val="003B53A1"/>
    <w:rsid w:val="003B53D4"/>
    <w:rsid w:val="003B53E3"/>
    <w:rsid w:val="003B53ED"/>
    <w:rsid w:val="003B5409"/>
    <w:rsid w:val="003B543E"/>
    <w:rsid w:val="003B5496"/>
    <w:rsid w:val="003B5498"/>
    <w:rsid w:val="003B54AB"/>
    <w:rsid w:val="003B54B0"/>
    <w:rsid w:val="003B54E3"/>
    <w:rsid w:val="003B54EA"/>
    <w:rsid w:val="003B550F"/>
    <w:rsid w:val="003B5515"/>
    <w:rsid w:val="003B555A"/>
    <w:rsid w:val="003B5566"/>
    <w:rsid w:val="003B5575"/>
    <w:rsid w:val="003B557A"/>
    <w:rsid w:val="003B55DD"/>
    <w:rsid w:val="003B55FD"/>
    <w:rsid w:val="003B561E"/>
    <w:rsid w:val="003B5622"/>
    <w:rsid w:val="003B5670"/>
    <w:rsid w:val="003B5694"/>
    <w:rsid w:val="003B56A4"/>
    <w:rsid w:val="003B5726"/>
    <w:rsid w:val="003B575B"/>
    <w:rsid w:val="003B5762"/>
    <w:rsid w:val="003B5765"/>
    <w:rsid w:val="003B5789"/>
    <w:rsid w:val="003B57A4"/>
    <w:rsid w:val="003B57E7"/>
    <w:rsid w:val="003B57E8"/>
    <w:rsid w:val="003B5865"/>
    <w:rsid w:val="003B5885"/>
    <w:rsid w:val="003B58CD"/>
    <w:rsid w:val="003B58EA"/>
    <w:rsid w:val="003B594C"/>
    <w:rsid w:val="003B596C"/>
    <w:rsid w:val="003B5995"/>
    <w:rsid w:val="003B5A3B"/>
    <w:rsid w:val="003B5A3C"/>
    <w:rsid w:val="003B5A69"/>
    <w:rsid w:val="003B5AC0"/>
    <w:rsid w:val="003B5AED"/>
    <w:rsid w:val="003B5AF2"/>
    <w:rsid w:val="003B5AFC"/>
    <w:rsid w:val="003B5B0F"/>
    <w:rsid w:val="003B5B10"/>
    <w:rsid w:val="003B5B13"/>
    <w:rsid w:val="003B5B16"/>
    <w:rsid w:val="003B5B1E"/>
    <w:rsid w:val="003B5B31"/>
    <w:rsid w:val="003B5B40"/>
    <w:rsid w:val="003B5B4D"/>
    <w:rsid w:val="003B5B58"/>
    <w:rsid w:val="003B5B79"/>
    <w:rsid w:val="003B5B8B"/>
    <w:rsid w:val="003B5B98"/>
    <w:rsid w:val="003B5BC7"/>
    <w:rsid w:val="003B5BEC"/>
    <w:rsid w:val="003B5BF7"/>
    <w:rsid w:val="003B5C15"/>
    <w:rsid w:val="003B5C33"/>
    <w:rsid w:val="003B5C7E"/>
    <w:rsid w:val="003B5CC7"/>
    <w:rsid w:val="003B5CE0"/>
    <w:rsid w:val="003B5D30"/>
    <w:rsid w:val="003B5D68"/>
    <w:rsid w:val="003B5D6A"/>
    <w:rsid w:val="003B5D75"/>
    <w:rsid w:val="003B5D83"/>
    <w:rsid w:val="003B5DB8"/>
    <w:rsid w:val="003B5DD8"/>
    <w:rsid w:val="003B5DEE"/>
    <w:rsid w:val="003B5E24"/>
    <w:rsid w:val="003B5E28"/>
    <w:rsid w:val="003B5E79"/>
    <w:rsid w:val="003B5E85"/>
    <w:rsid w:val="003B5E8F"/>
    <w:rsid w:val="003B5EB0"/>
    <w:rsid w:val="003B5EC2"/>
    <w:rsid w:val="003B5ECC"/>
    <w:rsid w:val="003B5EE7"/>
    <w:rsid w:val="003B5F78"/>
    <w:rsid w:val="003B5FE0"/>
    <w:rsid w:val="003B5FEC"/>
    <w:rsid w:val="003B6009"/>
    <w:rsid w:val="003B6061"/>
    <w:rsid w:val="003B6067"/>
    <w:rsid w:val="003B609B"/>
    <w:rsid w:val="003B60B4"/>
    <w:rsid w:val="003B60C3"/>
    <w:rsid w:val="003B60D6"/>
    <w:rsid w:val="003B6100"/>
    <w:rsid w:val="003B6169"/>
    <w:rsid w:val="003B6195"/>
    <w:rsid w:val="003B6230"/>
    <w:rsid w:val="003B623A"/>
    <w:rsid w:val="003B623C"/>
    <w:rsid w:val="003B6253"/>
    <w:rsid w:val="003B626A"/>
    <w:rsid w:val="003B62B2"/>
    <w:rsid w:val="003B62CB"/>
    <w:rsid w:val="003B62DB"/>
    <w:rsid w:val="003B6332"/>
    <w:rsid w:val="003B6389"/>
    <w:rsid w:val="003B63D8"/>
    <w:rsid w:val="003B63E7"/>
    <w:rsid w:val="003B63FB"/>
    <w:rsid w:val="003B6438"/>
    <w:rsid w:val="003B6456"/>
    <w:rsid w:val="003B6469"/>
    <w:rsid w:val="003B6485"/>
    <w:rsid w:val="003B64AA"/>
    <w:rsid w:val="003B64BC"/>
    <w:rsid w:val="003B64CC"/>
    <w:rsid w:val="003B64DF"/>
    <w:rsid w:val="003B64E4"/>
    <w:rsid w:val="003B6531"/>
    <w:rsid w:val="003B6543"/>
    <w:rsid w:val="003B6553"/>
    <w:rsid w:val="003B6582"/>
    <w:rsid w:val="003B659D"/>
    <w:rsid w:val="003B65AA"/>
    <w:rsid w:val="003B65B5"/>
    <w:rsid w:val="003B65C5"/>
    <w:rsid w:val="003B663B"/>
    <w:rsid w:val="003B665C"/>
    <w:rsid w:val="003B6678"/>
    <w:rsid w:val="003B6698"/>
    <w:rsid w:val="003B66B8"/>
    <w:rsid w:val="003B66CA"/>
    <w:rsid w:val="003B66DC"/>
    <w:rsid w:val="003B6708"/>
    <w:rsid w:val="003B672A"/>
    <w:rsid w:val="003B6740"/>
    <w:rsid w:val="003B6743"/>
    <w:rsid w:val="003B675D"/>
    <w:rsid w:val="003B6774"/>
    <w:rsid w:val="003B677D"/>
    <w:rsid w:val="003B678C"/>
    <w:rsid w:val="003B67C2"/>
    <w:rsid w:val="003B67FD"/>
    <w:rsid w:val="003B680D"/>
    <w:rsid w:val="003B6810"/>
    <w:rsid w:val="003B6854"/>
    <w:rsid w:val="003B6887"/>
    <w:rsid w:val="003B68B7"/>
    <w:rsid w:val="003B68D2"/>
    <w:rsid w:val="003B6974"/>
    <w:rsid w:val="003B69E3"/>
    <w:rsid w:val="003B6A06"/>
    <w:rsid w:val="003B6A15"/>
    <w:rsid w:val="003B6A7F"/>
    <w:rsid w:val="003B6A86"/>
    <w:rsid w:val="003B6ACF"/>
    <w:rsid w:val="003B6B1B"/>
    <w:rsid w:val="003B6B5D"/>
    <w:rsid w:val="003B6B8C"/>
    <w:rsid w:val="003B6BCE"/>
    <w:rsid w:val="003B6BD7"/>
    <w:rsid w:val="003B6C1F"/>
    <w:rsid w:val="003B6C27"/>
    <w:rsid w:val="003B6C3F"/>
    <w:rsid w:val="003B6C75"/>
    <w:rsid w:val="003B6C93"/>
    <w:rsid w:val="003B6CA8"/>
    <w:rsid w:val="003B6CC7"/>
    <w:rsid w:val="003B6CCC"/>
    <w:rsid w:val="003B6D02"/>
    <w:rsid w:val="003B6D0A"/>
    <w:rsid w:val="003B6D12"/>
    <w:rsid w:val="003B6D42"/>
    <w:rsid w:val="003B6D44"/>
    <w:rsid w:val="003B6D56"/>
    <w:rsid w:val="003B6D5D"/>
    <w:rsid w:val="003B6D94"/>
    <w:rsid w:val="003B6D9B"/>
    <w:rsid w:val="003B6E0B"/>
    <w:rsid w:val="003B6E15"/>
    <w:rsid w:val="003B6E18"/>
    <w:rsid w:val="003B6E55"/>
    <w:rsid w:val="003B6E56"/>
    <w:rsid w:val="003B6EA1"/>
    <w:rsid w:val="003B6ECD"/>
    <w:rsid w:val="003B6EEC"/>
    <w:rsid w:val="003B6F39"/>
    <w:rsid w:val="003B6F45"/>
    <w:rsid w:val="003B6F84"/>
    <w:rsid w:val="003B6F87"/>
    <w:rsid w:val="003B6FB5"/>
    <w:rsid w:val="003B6FBD"/>
    <w:rsid w:val="003B6FCA"/>
    <w:rsid w:val="003B6FD0"/>
    <w:rsid w:val="003B6FE1"/>
    <w:rsid w:val="003B6FF5"/>
    <w:rsid w:val="003B707D"/>
    <w:rsid w:val="003B70C8"/>
    <w:rsid w:val="003B70CC"/>
    <w:rsid w:val="003B70D6"/>
    <w:rsid w:val="003B70F4"/>
    <w:rsid w:val="003B7111"/>
    <w:rsid w:val="003B711A"/>
    <w:rsid w:val="003B7189"/>
    <w:rsid w:val="003B71A1"/>
    <w:rsid w:val="003B71A8"/>
    <w:rsid w:val="003B71BF"/>
    <w:rsid w:val="003B71C1"/>
    <w:rsid w:val="003B71C2"/>
    <w:rsid w:val="003B7222"/>
    <w:rsid w:val="003B7281"/>
    <w:rsid w:val="003B72D8"/>
    <w:rsid w:val="003B72E1"/>
    <w:rsid w:val="003B7339"/>
    <w:rsid w:val="003B734A"/>
    <w:rsid w:val="003B7354"/>
    <w:rsid w:val="003B736A"/>
    <w:rsid w:val="003B7389"/>
    <w:rsid w:val="003B7398"/>
    <w:rsid w:val="003B73BD"/>
    <w:rsid w:val="003B73DE"/>
    <w:rsid w:val="003B73F7"/>
    <w:rsid w:val="003B7417"/>
    <w:rsid w:val="003B7427"/>
    <w:rsid w:val="003B742D"/>
    <w:rsid w:val="003B7463"/>
    <w:rsid w:val="003B74B2"/>
    <w:rsid w:val="003B74EA"/>
    <w:rsid w:val="003B754E"/>
    <w:rsid w:val="003B756E"/>
    <w:rsid w:val="003B759B"/>
    <w:rsid w:val="003B75E3"/>
    <w:rsid w:val="003B7605"/>
    <w:rsid w:val="003B767F"/>
    <w:rsid w:val="003B768D"/>
    <w:rsid w:val="003B76AB"/>
    <w:rsid w:val="003B76C4"/>
    <w:rsid w:val="003B76F6"/>
    <w:rsid w:val="003B773A"/>
    <w:rsid w:val="003B7797"/>
    <w:rsid w:val="003B779E"/>
    <w:rsid w:val="003B77B9"/>
    <w:rsid w:val="003B77BA"/>
    <w:rsid w:val="003B780F"/>
    <w:rsid w:val="003B784D"/>
    <w:rsid w:val="003B7872"/>
    <w:rsid w:val="003B787C"/>
    <w:rsid w:val="003B78CA"/>
    <w:rsid w:val="003B78F6"/>
    <w:rsid w:val="003B7916"/>
    <w:rsid w:val="003B7958"/>
    <w:rsid w:val="003B79AB"/>
    <w:rsid w:val="003B7A00"/>
    <w:rsid w:val="003B7A04"/>
    <w:rsid w:val="003B7A0F"/>
    <w:rsid w:val="003B7A18"/>
    <w:rsid w:val="003B7A44"/>
    <w:rsid w:val="003B7A57"/>
    <w:rsid w:val="003B7A63"/>
    <w:rsid w:val="003B7A73"/>
    <w:rsid w:val="003B7A7D"/>
    <w:rsid w:val="003B7AD0"/>
    <w:rsid w:val="003B7AE0"/>
    <w:rsid w:val="003B7AF1"/>
    <w:rsid w:val="003B7B10"/>
    <w:rsid w:val="003B7B4C"/>
    <w:rsid w:val="003B7B54"/>
    <w:rsid w:val="003B7B73"/>
    <w:rsid w:val="003B7B89"/>
    <w:rsid w:val="003B7B8F"/>
    <w:rsid w:val="003B7BD9"/>
    <w:rsid w:val="003B7C4E"/>
    <w:rsid w:val="003B7C80"/>
    <w:rsid w:val="003B7CC4"/>
    <w:rsid w:val="003B7CF6"/>
    <w:rsid w:val="003B7D3C"/>
    <w:rsid w:val="003B7D5C"/>
    <w:rsid w:val="003B7DBC"/>
    <w:rsid w:val="003B7DC6"/>
    <w:rsid w:val="003B7DE6"/>
    <w:rsid w:val="003B7E01"/>
    <w:rsid w:val="003B7E37"/>
    <w:rsid w:val="003B7E50"/>
    <w:rsid w:val="003B7E61"/>
    <w:rsid w:val="003B7E7C"/>
    <w:rsid w:val="003B7EAF"/>
    <w:rsid w:val="003B7EDA"/>
    <w:rsid w:val="003B7F0B"/>
    <w:rsid w:val="003B7F79"/>
    <w:rsid w:val="003B7F9C"/>
    <w:rsid w:val="003B7FA6"/>
    <w:rsid w:val="003B7FA8"/>
    <w:rsid w:val="003B7FE6"/>
    <w:rsid w:val="003B7FEE"/>
    <w:rsid w:val="003C0056"/>
    <w:rsid w:val="003C0070"/>
    <w:rsid w:val="003C0087"/>
    <w:rsid w:val="003C00DE"/>
    <w:rsid w:val="003C0107"/>
    <w:rsid w:val="003C017C"/>
    <w:rsid w:val="003C0197"/>
    <w:rsid w:val="003C01B2"/>
    <w:rsid w:val="003C0214"/>
    <w:rsid w:val="003C0222"/>
    <w:rsid w:val="003C02C8"/>
    <w:rsid w:val="003C02E7"/>
    <w:rsid w:val="003C0300"/>
    <w:rsid w:val="003C030D"/>
    <w:rsid w:val="003C0319"/>
    <w:rsid w:val="003C0327"/>
    <w:rsid w:val="003C036D"/>
    <w:rsid w:val="003C0371"/>
    <w:rsid w:val="003C03AD"/>
    <w:rsid w:val="003C03C4"/>
    <w:rsid w:val="003C03E1"/>
    <w:rsid w:val="003C03E2"/>
    <w:rsid w:val="003C0407"/>
    <w:rsid w:val="003C0428"/>
    <w:rsid w:val="003C044F"/>
    <w:rsid w:val="003C049C"/>
    <w:rsid w:val="003C04B5"/>
    <w:rsid w:val="003C04BA"/>
    <w:rsid w:val="003C04D5"/>
    <w:rsid w:val="003C04E8"/>
    <w:rsid w:val="003C0503"/>
    <w:rsid w:val="003C051A"/>
    <w:rsid w:val="003C0544"/>
    <w:rsid w:val="003C057F"/>
    <w:rsid w:val="003C0582"/>
    <w:rsid w:val="003C0591"/>
    <w:rsid w:val="003C0595"/>
    <w:rsid w:val="003C05F8"/>
    <w:rsid w:val="003C063F"/>
    <w:rsid w:val="003C0659"/>
    <w:rsid w:val="003C069A"/>
    <w:rsid w:val="003C069E"/>
    <w:rsid w:val="003C06B1"/>
    <w:rsid w:val="003C06EF"/>
    <w:rsid w:val="003C0703"/>
    <w:rsid w:val="003C072C"/>
    <w:rsid w:val="003C0761"/>
    <w:rsid w:val="003C07A7"/>
    <w:rsid w:val="003C07B3"/>
    <w:rsid w:val="003C07C6"/>
    <w:rsid w:val="003C07D0"/>
    <w:rsid w:val="003C07D9"/>
    <w:rsid w:val="003C082A"/>
    <w:rsid w:val="003C0862"/>
    <w:rsid w:val="003C0866"/>
    <w:rsid w:val="003C0895"/>
    <w:rsid w:val="003C08D6"/>
    <w:rsid w:val="003C08DA"/>
    <w:rsid w:val="003C08DB"/>
    <w:rsid w:val="003C08F6"/>
    <w:rsid w:val="003C090C"/>
    <w:rsid w:val="003C0964"/>
    <w:rsid w:val="003C098D"/>
    <w:rsid w:val="003C099C"/>
    <w:rsid w:val="003C09AA"/>
    <w:rsid w:val="003C09D6"/>
    <w:rsid w:val="003C09D7"/>
    <w:rsid w:val="003C0A42"/>
    <w:rsid w:val="003C0A45"/>
    <w:rsid w:val="003C0A61"/>
    <w:rsid w:val="003C0A6B"/>
    <w:rsid w:val="003C0A76"/>
    <w:rsid w:val="003C0A82"/>
    <w:rsid w:val="003C0A97"/>
    <w:rsid w:val="003C0A9C"/>
    <w:rsid w:val="003C0ABE"/>
    <w:rsid w:val="003C0ACF"/>
    <w:rsid w:val="003C0B12"/>
    <w:rsid w:val="003C0B26"/>
    <w:rsid w:val="003C0B44"/>
    <w:rsid w:val="003C0BE6"/>
    <w:rsid w:val="003C0C0E"/>
    <w:rsid w:val="003C0C10"/>
    <w:rsid w:val="003C0C37"/>
    <w:rsid w:val="003C0C3D"/>
    <w:rsid w:val="003C0C68"/>
    <w:rsid w:val="003C0C78"/>
    <w:rsid w:val="003C0C88"/>
    <w:rsid w:val="003C0CA1"/>
    <w:rsid w:val="003C0CA8"/>
    <w:rsid w:val="003C0D0D"/>
    <w:rsid w:val="003C0D22"/>
    <w:rsid w:val="003C0D44"/>
    <w:rsid w:val="003C0D55"/>
    <w:rsid w:val="003C0D72"/>
    <w:rsid w:val="003C0DB1"/>
    <w:rsid w:val="003C0DED"/>
    <w:rsid w:val="003C0DF3"/>
    <w:rsid w:val="003C0E52"/>
    <w:rsid w:val="003C0E5C"/>
    <w:rsid w:val="003C0E63"/>
    <w:rsid w:val="003C0E95"/>
    <w:rsid w:val="003C0ECD"/>
    <w:rsid w:val="003C0F3C"/>
    <w:rsid w:val="003C0F70"/>
    <w:rsid w:val="003C0FCE"/>
    <w:rsid w:val="003C1013"/>
    <w:rsid w:val="003C1023"/>
    <w:rsid w:val="003C105A"/>
    <w:rsid w:val="003C1067"/>
    <w:rsid w:val="003C1083"/>
    <w:rsid w:val="003C1086"/>
    <w:rsid w:val="003C1094"/>
    <w:rsid w:val="003C113C"/>
    <w:rsid w:val="003C115E"/>
    <w:rsid w:val="003C116F"/>
    <w:rsid w:val="003C1177"/>
    <w:rsid w:val="003C1198"/>
    <w:rsid w:val="003C119F"/>
    <w:rsid w:val="003C11B2"/>
    <w:rsid w:val="003C11DE"/>
    <w:rsid w:val="003C11E5"/>
    <w:rsid w:val="003C1246"/>
    <w:rsid w:val="003C1256"/>
    <w:rsid w:val="003C1299"/>
    <w:rsid w:val="003C12A3"/>
    <w:rsid w:val="003C12FE"/>
    <w:rsid w:val="003C1380"/>
    <w:rsid w:val="003C13BE"/>
    <w:rsid w:val="003C13C0"/>
    <w:rsid w:val="003C13C3"/>
    <w:rsid w:val="003C13EA"/>
    <w:rsid w:val="003C13FB"/>
    <w:rsid w:val="003C1427"/>
    <w:rsid w:val="003C1444"/>
    <w:rsid w:val="003C1466"/>
    <w:rsid w:val="003C1478"/>
    <w:rsid w:val="003C14DF"/>
    <w:rsid w:val="003C14F5"/>
    <w:rsid w:val="003C1500"/>
    <w:rsid w:val="003C150E"/>
    <w:rsid w:val="003C1524"/>
    <w:rsid w:val="003C153B"/>
    <w:rsid w:val="003C1628"/>
    <w:rsid w:val="003C1693"/>
    <w:rsid w:val="003C16B8"/>
    <w:rsid w:val="003C16E7"/>
    <w:rsid w:val="003C1715"/>
    <w:rsid w:val="003C1736"/>
    <w:rsid w:val="003C1742"/>
    <w:rsid w:val="003C176F"/>
    <w:rsid w:val="003C17A1"/>
    <w:rsid w:val="003C17A8"/>
    <w:rsid w:val="003C17AA"/>
    <w:rsid w:val="003C17AF"/>
    <w:rsid w:val="003C17B3"/>
    <w:rsid w:val="003C17E4"/>
    <w:rsid w:val="003C17F0"/>
    <w:rsid w:val="003C17FB"/>
    <w:rsid w:val="003C180C"/>
    <w:rsid w:val="003C181A"/>
    <w:rsid w:val="003C182B"/>
    <w:rsid w:val="003C1833"/>
    <w:rsid w:val="003C1837"/>
    <w:rsid w:val="003C1861"/>
    <w:rsid w:val="003C18CC"/>
    <w:rsid w:val="003C18D4"/>
    <w:rsid w:val="003C18ED"/>
    <w:rsid w:val="003C1903"/>
    <w:rsid w:val="003C190A"/>
    <w:rsid w:val="003C190E"/>
    <w:rsid w:val="003C197E"/>
    <w:rsid w:val="003C19E8"/>
    <w:rsid w:val="003C19FE"/>
    <w:rsid w:val="003C1A5D"/>
    <w:rsid w:val="003C1A61"/>
    <w:rsid w:val="003C1A82"/>
    <w:rsid w:val="003C1A84"/>
    <w:rsid w:val="003C1A98"/>
    <w:rsid w:val="003C1AA9"/>
    <w:rsid w:val="003C1AC1"/>
    <w:rsid w:val="003C1B3C"/>
    <w:rsid w:val="003C1B8E"/>
    <w:rsid w:val="003C1B97"/>
    <w:rsid w:val="003C1BA5"/>
    <w:rsid w:val="003C1BAB"/>
    <w:rsid w:val="003C1BB3"/>
    <w:rsid w:val="003C1BC9"/>
    <w:rsid w:val="003C1BE1"/>
    <w:rsid w:val="003C1BFA"/>
    <w:rsid w:val="003C1BFF"/>
    <w:rsid w:val="003C1C04"/>
    <w:rsid w:val="003C1C53"/>
    <w:rsid w:val="003C1C7D"/>
    <w:rsid w:val="003C1D0A"/>
    <w:rsid w:val="003C1D10"/>
    <w:rsid w:val="003C1D2C"/>
    <w:rsid w:val="003C1D37"/>
    <w:rsid w:val="003C1D70"/>
    <w:rsid w:val="003C1D90"/>
    <w:rsid w:val="003C1DCE"/>
    <w:rsid w:val="003C1E12"/>
    <w:rsid w:val="003C1E23"/>
    <w:rsid w:val="003C1E25"/>
    <w:rsid w:val="003C1E54"/>
    <w:rsid w:val="003C1E67"/>
    <w:rsid w:val="003C1E6C"/>
    <w:rsid w:val="003C1F13"/>
    <w:rsid w:val="003C1F1D"/>
    <w:rsid w:val="003C1F56"/>
    <w:rsid w:val="003C1F9C"/>
    <w:rsid w:val="003C1FCA"/>
    <w:rsid w:val="003C1FDE"/>
    <w:rsid w:val="003C1FE1"/>
    <w:rsid w:val="003C2018"/>
    <w:rsid w:val="003C2026"/>
    <w:rsid w:val="003C2054"/>
    <w:rsid w:val="003C2058"/>
    <w:rsid w:val="003C208A"/>
    <w:rsid w:val="003C209B"/>
    <w:rsid w:val="003C20C3"/>
    <w:rsid w:val="003C20F6"/>
    <w:rsid w:val="003C2122"/>
    <w:rsid w:val="003C21B3"/>
    <w:rsid w:val="003C21D9"/>
    <w:rsid w:val="003C220C"/>
    <w:rsid w:val="003C2220"/>
    <w:rsid w:val="003C225F"/>
    <w:rsid w:val="003C22BF"/>
    <w:rsid w:val="003C22E3"/>
    <w:rsid w:val="003C22E7"/>
    <w:rsid w:val="003C22F0"/>
    <w:rsid w:val="003C22FC"/>
    <w:rsid w:val="003C2351"/>
    <w:rsid w:val="003C2366"/>
    <w:rsid w:val="003C2378"/>
    <w:rsid w:val="003C23D0"/>
    <w:rsid w:val="003C23D8"/>
    <w:rsid w:val="003C23E8"/>
    <w:rsid w:val="003C2441"/>
    <w:rsid w:val="003C245A"/>
    <w:rsid w:val="003C2462"/>
    <w:rsid w:val="003C2469"/>
    <w:rsid w:val="003C2471"/>
    <w:rsid w:val="003C247A"/>
    <w:rsid w:val="003C24FE"/>
    <w:rsid w:val="003C254A"/>
    <w:rsid w:val="003C2572"/>
    <w:rsid w:val="003C257B"/>
    <w:rsid w:val="003C259E"/>
    <w:rsid w:val="003C25A2"/>
    <w:rsid w:val="003C25B8"/>
    <w:rsid w:val="003C25C5"/>
    <w:rsid w:val="003C25E4"/>
    <w:rsid w:val="003C25F9"/>
    <w:rsid w:val="003C261B"/>
    <w:rsid w:val="003C2622"/>
    <w:rsid w:val="003C2626"/>
    <w:rsid w:val="003C266F"/>
    <w:rsid w:val="003C268B"/>
    <w:rsid w:val="003C26ED"/>
    <w:rsid w:val="003C2733"/>
    <w:rsid w:val="003C2754"/>
    <w:rsid w:val="003C27BE"/>
    <w:rsid w:val="003C27CC"/>
    <w:rsid w:val="003C27F4"/>
    <w:rsid w:val="003C27FB"/>
    <w:rsid w:val="003C2809"/>
    <w:rsid w:val="003C2857"/>
    <w:rsid w:val="003C286C"/>
    <w:rsid w:val="003C28A0"/>
    <w:rsid w:val="003C28C7"/>
    <w:rsid w:val="003C2900"/>
    <w:rsid w:val="003C291A"/>
    <w:rsid w:val="003C2921"/>
    <w:rsid w:val="003C2986"/>
    <w:rsid w:val="003C29BD"/>
    <w:rsid w:val="003C29CD"/>
    <w:rsid w:val="003C29FF"/>
    <w:rsid w:val="003C2A05"/>
    <w:rsid w:val="003C2A10"/>
    <w:rsid w:val="003C2A1F"/>
    <w:rsid w:val="003C2A27"/>
    <w:rsid w:val="003C2A51"/>
    <w:rsid w:val="003C2A65"/>
    <w:rsid w:val="003C2A72"/>
    <w:rsid w:val="003C2AA3"/>
    <w:rsid w:val="003C2AD3"/>
    <w:rsid w:val="003C2AF0"/>
    <w:rsid w:val="003C2AF3"/>
    <w:rsid w:val="003C2BAD"/>
    <w:rsid w:val="003C2BB1"/>
    <w:rsid w:val="003C2BB6"/>
    <w:rsid w:val="003C2BEB"/>
    <w:rsid w:val="003C2BEE"/>
    <w:rsid w:val="003C2C1E"/>
    <w:rsid w:val="003C2C71"/>
    <w:rsid w:val="003C2C95"/>
    <w:rsid w:val="003C2CE5"/>
    <w:rsid w:val="003C2D08"/>
    <w:rsid w:val="003C2D0E"/>
    <w:rsid w:val="003C2D55"/>
    <w:rsid w:val="003C2D8F"/>
    <w:rsid w:val="003C2DA2"/>
    <w:rsid w:val="003C2DA6"/>
    <w:rsid w:val="003C2DAB"/>
    <w:rsid w:val="003C2DC9"/>
    <w:rsid w:val="003C2DCF"/>
    <w:rsid w:val="003C2DD8"/>
    <w:rsid w:val="003C2DEC"/>
    <w:rsid w:val="003C2DFF"/>
    <w:rsid w:val="003C2E12"/>
    <w:rsid w:val="003C2E52"/>
    <w:rsid w:val="003C2E8E"/>
    <w:rsid w:val="003C3001"/>
    <w:rsid w:val="003C3030"/>
    <w:rsid w:val="003C304A"/>
    <w:rsid w:val="003C3090"/>
    <w:rsid w:val="003C30BA"/>
    <w:rsid w:val="003C30C4"/>
    <w:rsid w:val="003C3121"/>
    <w:rsid w:val="003C312E"/>
    <w:rsid w:val="003C317E"/>
    <w:rsid w:val="003C31C1"/>
    <w:rsid w:val="003C31CC"/>
    <w:rsid w:val="003C31EE"/>
    <w:rsid w:val="003C320A"/>
    <w:rsid w:val="003C3241"/>
    <w:rsid w:val="003C324D"/>
    <w:rsid w:val="003C326E"/>
    <w:rsid w:val="003C32A9"/>
    <w:rsid w:val="003C32B5"/>
    <w:rsid w:val="003C32E6"/>
    <w:rsid w:val="003C32E7"/>
    <w:rsid w:val="003C32EF"/>
    <w:rsid w:val="003C3305"/>
    <w:rsid w:val="003C3328"/>
    <w:rsid w:val="003C335B"/>
    <w:rsid w:val="003C3384"/>
    <w:rsid w:val="003C3391"/>
    <w:rsid w:val="003C33CC"/>
    <w:rsid w:val="003C33E5"/>
    <w:rsid w:val="003C33E6"/>
    <w:rsid w:val="003C33ED"/>
    <w:rsid w:val="003C33FB"/>
    <w:rsid w:val="003C3412"/>
    <w:rsid w:val="003C3461"/>
    <w:rsid w:val="003C346C"/>
    <w:rsid w:val="003C3499"/>
    <w:rsid w:val="003C34AD"/>
    <w:rsid w:val="003C34F7"/>
    <w:rsid w:val="003C3538"/>
    <w:rsid w:val="003C3558"/>
    <w:rsid w:val="003C355A"/>
    <w:rsid w:val="003C3568"/>
    <w:rsid w:val="003C3588"/>
    <w:rsid w:val="003C35B7"/>
    <w:rsid w:val="003C35E6"/>
    <w:rsid w:val="003C3626"/>
    <w:rsid w:val="003C363D"/>
    <w:rsid w:val="003C3681"/>
    <w:rsid w:val="003C3690"/>
    <w:rsid w:val="003C36A5"/>
    <w:rsid w:val="003C36C0"/>
    <w:rsid w:val="003C371E"/>
    <w:rsid w:val="003C3722"/>
    <w:rsid w:val="003C372C"/>
    <w:rsid w:val="003C379C"/>
    <w:rsid w:val="003C3806"/>
    <w:rsid w:val="003C3821"/>
    <w:rsid w:val="003C3855"/>
    <w:rsid w:val="003C3869"/>
    <w:rsid w:val="003C387C"/>
    <w:rsid w:val="003C3893"/>
    <w:rsid w:val="003C38C9"/>
    <w:rsid w:val="003C38FE"/>
    <w:rsid w:val="003C392D"/>
    <w:rsid w:val="003C3970"/>
    <w:rsid w:val="003C3A1F"/>
    <w:rsid w:val="003C3A43"/>
    <w:rsid w:val="003C3A63"/>
    <w:rsid w:val="003C3A84"/>
    <w:rsid w:val="003C3ACA"/>
    <w:rsid w:val="003C3AF5"/>
    <w:rsid w:val="003C3B44"/>
    <w:rsid w:val="003C3B5B"/>
    <w:rsid w:val="003C3B81"/>
    <w:rsid w:val="003C3BA6"/>
    <w:rsid w:val="003C3C2B"/>
    <w:rsid w:val="003C3C33"/>
    <w:rsid w:val="003C3C8F"/>
    <w:rsid w:val="003C3D9A"/>
    <w:rsid w:val="003C3DA6"/>
    <w:rsid w:val="003C3DAD"/>
    <w:rsid w:val="003C3DB9"/>
    <w:rsid w:val="003C3E27"/>
    <w:rsid w:val="003C3E4C"/>
    <w:rsid w:val="003C3E5C"/>
    <w:rsid w:val="003C3E5E"/>
    <w:rsid w:val="003C3E66"/>
    <w:rsid w:val="003C3EA8"/>
    <w:rsid w:val="003C3EF7"/>
    <w:rsid w:val="003C3F02"/>
    <w:rsid w:val="003C3F28"/>
    <w:rsid w:val="003C3F60"/>
    <w:rsid w:val="003C3F6B"/>
    <w:rsid w:val="003C3F75"/>
    <w:rsid w:val="003C3FA3"/>
    <w:rsid w:val="003C3FAD"/>
    <w:rsid w:val="003C3FB4"/>
    <w:rsid w:val="003C3FD6"/>
    <w:rsid w:val="003C401D"/>
    <w:rsid w:val="003C406D"/>
    <w:rsid w:val="003C40B7"/>
    <w:rsid w:val="003C40D8"/>
    <w:rsid w:val="003C40EE"/>
    <w:rsid w:val="003C4104"/>
    <w:rsid w:val="003C411E"/>
    <w:rsid w:val="003C4123"/>
    <w:rsid w:val="003C4175"/>
    <w:rsid w:val="003C4196"/>
    <w:rsid w:val="003C41A0"/>
    <w:rsid w:val="003C41A5"/>
    <w:rsid w:val="003C41FA"/>
    <w:rsid w:val="003C422E"/>
    <w:rsid w:val="003C429F"/>
    <w:rsid w:val="003C42BB"/>
    <w:rsid w:val="003C42D0"/>
    <w:rsid w:val="003C4300"/>
    <w:rsid w:val="003C431A"/>
    <w:rsid w:val="003C4320"/>
    <w:rsid w:val="003C432B"/>
    <w:rsid w:val="003C437D"/>
    <w:rsid w:val="003C43AE"/>
    <w:rsid w:val="003C43D3"/>
    <w:rsid w:val="003C441C"/>
    <w:rsid w:val="003C4426"/>
    <w:rsid w:val="003C4435"/>
    <w:rsid w:val="003C443E"/>
    <w:rsid w:val="003C4445"/>
    <w:rsid w:val="003C4493"/>
    <w:rsid w:val="003C44A5"/>
    <w:rsid w:val="003C44DD"/>
    <w:rsid w:val="003C44E3"/>
    <w:rsid w:val="003C4522"/>
    <w:rsid w:val="003C453B"/>
    <w:rsid w:val="003C4546"/>
    <w:rsid w:val="003C4557"/>
    <w:rsid w:val="003C45CC"/>
    <w:rsid w:val="003C45D1"/>
    <w:rsid w:val="003C45D7"/>
    <w:rsid w:val="003C4611"/>
    <w:rsid w:val="003C4619"/>
    <w:rsid w:val="003C461E"/>
    <w:rsid w:val="003C462D"/>
    <w:rsid w:val="003C465F"/>
    <w:rsid w:val="003C46B7"/>
    <w:rsid w:val="003C46ED"/>
    <w:rsid w:val="003C46F5"/>
    <w:rsid w:val="003C471B"/>
    <w:rsid w:val="003C471C"/>
    <w:rsid w:val="003C471F"/>
    <w:rsid w:val="003C472B"/>
    <w:rsid w:val="003C4730"/>
    <w:rsid w:val="003C474D"/>
    <w:rsid w:val="003C47F7"/>
    <w:rsid w:val="003C4801"/>
    <w:rsid w:val="003C4815"/>
    <w:rsid w:val="003C4840"/>
    <w:rsid w:val="003C489D"/>
    <w:rsid w:val="003C48DB"/>
    <w:rsid w:val="003C491B"/>
    <w:rsid w:val="003C4925"/>
    <w:rsid w:val="003C4988"/>
    <w:rsid w:val="003C49C1"/>
    <w:rsid w:val="003C49EA"/>
    <w:rsid w:val="003C4A01"/>
    <w:rsid w:val="003C4AA1"/>
    <w:rsid w:val="003C4AA8"/>
    <w:rsid w:val="003C4AAB"/>
    <w:rsid w:val="003C4AAE"/>
    <w:rsid w:val="003C4AF2"/>
    <w:rsid w:val="003C4AFF"/>
    <w:rsid w:val="003C4B0A"/>
    <w:rsid w:val="003C4B42"/>
    <w:rsid w:val="003C4B63"/>
    <w:rsid w:val="003C4B82"/>
    <w:rsid w:val="003C4BF6"/>
    <w:rsid w:val="003C4C42"/>
    <w:rsid w:val="003C4C77"/>
    <w:rsid w:val="003C4CB3"/>
    <w:rsid w:val="003C4CBD"/>
    <w:rsid w:val="003C4CD8"/>
    <w:rsid w:val="003C4CFF"/>
    <w:rsid w:val="003C4D65"/>
    <w:rsid w:val="003C4D79"/>
    <w:rsid w:val="003C4D80"/>
    <w:rsid w:val="003C4DD2"/>
    <w:rsid w:val="003C4DFD"/>
    <w:rsid w:val="003C4E4F"/>
    <w:rsid w:val="003C4E57"/>
    <w:rsid w:val="003C4EBC"/>
    <w:rsid w:val="003C4ED4"/>
    <w:rsid w:val="003C4EFC"/>
    <w:rsid w:val="003C4F03"/>
    <w:rsid w:val="003C4F5B"/>
    <w:rsid w:val="003C4FA7"/>
    <w:rsid w:val="003C4FBD"/>
    <w:rsid w:val="003C4FD4"/>
    <w:rsid w:val="003C4FE9"/>
    <w:rsid w:val="003C4FF3"/>
    <w:rsid w:val="003C5028"/>
    <w:rsid w:val="003C502D"/>
    <w:rsid w:val="003C502E"/>
    <w:rsid w:val="003C5043"/>
    <w:rsid w:val="003C5083"/>
    <w:rsid w:val="003C5084"/>
    <w:rsid w:val="003C509D"/>
    <w:rsid w:val="003C5108"/>
    <w:rsid w:val="003C5180"/>
    <w:rsid w:val="003C5182"/>
    <w:rsid w:val="003C51B0"/>
    <w:rsid w:val="003C51DD"/>
    <w:rsid w:val="003C5282"/>
    <w:rsid w:val="003C5302"/>
    <w:rsid w:val="003C5375"/>
    <w:rsid w:val="003C5387"/>
    <w:rsid w:val="003C539D"/>
    <w:rsid w:val="003C545F"/>
    <w:rsid w:val="003C5476"/>
    <w:rsid w:val="003C54A5"/>
    <w:rsid w:val="003C54FD"/>
    <w:rsid w:val="003C5511"/>
    <w:rsid w:val="003C552C"/>
    <w:rsid w:val="003C556E"/>
    <w:rsid w:val="003C5628"/>
    <w:rsid w:val="003C5639"/>
    <w:rsid w:val="003C563F"/>
    <w:rsid w:val="003C5674"/>
    <w:rsid w:val="003C5677"/>
    <w:rsid w:val="003C568C"/>
    <w:rsid w:val="003C5692"/>
    <w:rsid w:val="003C571F"/>
    <w:rsid w:val="003C5742"/>
    <w:rsid w:val="003C576D"/>
    <w:rsid w:val="003C5772"/>
    <w:rsid w:val="003C5778"/>
    <w:rsid w:val="003C5791"/>
    <w:rsid w:val="003C5805"/>
    <w:rsid w:val="003C5842"/>
    <w:rsid w:val="003C5861"/>
    <w:rsid w:val="003C586E"/>
    <w:rsid w:val="003C58BB"/>
    <w:rsid w:val="003C58D6"/>
    <w:rsid w:val="003C58EB"/>
    <w:rsid w:val="003C5934"/>
    <w:rsid w:val="003C596E"/>
    <w:rsid w:val="003C5976"/>
    <w:rsid w:val="003C59B4"/>
    <w:rsid w:val="003C59D9"/>
    <w:rsid w:val="003C5A05"/>
    <w:rsid w:val="003C5A13"/>
    <w:rsid w:val="003C5A16"/>
    <w:rsid w:val="003C5A18"/>
    <w:rsid w:val="003C5A74"/>
    <w:rsid w:val="003C5AA1"/>
    <w:rsid w:val="003C5ACA"/>
    <w:rsid w:val="003C5B01"/>
    <w:rsid w:val="003C5B06"/>
    <w:rsid w:val="003C5B62"/>
    <w:rsid w:val="003C5B9F"/>
    <w:rsid w:val="003C5BC6"/>
    <w:rsid w:val="003C5BEF"/>
    <w:rsid w:val="003C5C14"/>
    <w:rsid w:val="003C5C26"/>
    <w:rsid w:val="003C5C47"/>
    <w:rsid w:val="003C5C55"/>
    <w:rsid w:val="003C5CAD"/>
    <w:rsid w:val="003C5CB4"/>
    <w:rsid w:val="003C5CC2"/>
    <w:rsid w:val="003C5D2C"/>
    <w:rsid w:val="003C5D96"/>
    <w:rsid w:val="003C5DA4"/>
    <w:rsid w:val="003C5DB1"/>
    <w:rsid w:val="003C5DB5"/>
    <w:rsid w:val="003C5EC1"/>
    <w:rsid w:val="003C5EF2"/>
    <w:rsid w:val="003C5F06"/>
    <w:rsid w:val="003C5F5E"/>
    <w:rsid w:val="003C5F97"/>
    <w:rsid w:val="003C5FB6"/>
    <w:rsid w:val="003C600F"/>
    <w:rsid w:val="003C601E"/>
    <w:rsid w:val="003C6090"/>
    <w:rsid w:val="003C6095"/>
    <w:rsid w:val="003C60AB"/>
    <w:rsid w:val="003C6113"/>
    <w:rsid w:val="003C617C"/>
    <w:rsid w:val="003C6182"/>
    <w:rsid w:val="003C61A7"/>
    <w:rsid w:val="003C61AD"/>
    <w:rsid w:val="003C61B2"/>
    <w:rsid w:val="003C61E0"/>
    <w:rsid w:val="003C6200"/>
    <w:rsid w:val="003C622B"/>
    <w:rsid w:val="003C625A"/>
    <w:rsid w:val="003C6273"/>
    <w:rsid w:val="003C627C"/>
    <w:rsid w:val="003C6286"/>
    <w:rsid w:val="003C62D7"/>
    <w:rsid w:val="003C6341"/>
    <w:rsid w:val="003C6371"/>
    <w:rsid w:val="003C6376"/>
    <w:rsid w:val="003C6390"/>
    <w:rsid w:val="003C63B6"/>
    <w:rsid w:val="003C649C"/>
    <w:rsid w:val="003C64D8"/>
    <w:rsid w:val="003C64F8"/>
    <w:rsid w:val="003C6534"/>
    <w:rsid w:val="003C658C"/>
    <w:rsid w:val="003C65BA"/>
    <w:rsid w:val="003C65BD"/>
    <w:rsid w:val="003C65F8"/>
    <w:rsid w:val="003C65FD"/>
    <w:rsid w:val="003C660A"/>
    <w:rsid w:val="003C665C"/>
    <w:rsid w:val="003C6698"/>
    <w:rsid w:val="003C66B0"/>
    <w:rsid w:val="003C66CE"/>
    <w:rsid w:val="003C66DD"/>
    <w:rsid w:val="003C6710"/>
    <w:rsid w:val="003C6722"/>
    <w:rsid w:val="003C675A"/>
    <w:rsid w:val="003C677D"/>
    <w:rsid w:val="003C67A4"/>
    <w:rsid w:val="003C67B6"/>
    <w:rsid w:val="003C682E"/>
    <w:rsid w:val="003C684A"/>
    <w:rsid w:val="003C6868"/>
    <w:rsid w:val="003C686D"/>
    <w:rsid w:val="003C68BA"/>
    <w:rsid w:val="003C68F5"/>
    <w:rsid w:val="003C6926"/>
    <w:rsid w:val="003C6960"/>
    <w:rsid w:val="003C6990"/>
    <w:rsid w:val="003C69CB"/>
    <w:rsid w:val="003C6A4B"/>
    <w:rsid w:val="003C6A69"/>
    <w:rsid w:val="003C6A73"/>
    <w:rsid w:val="003C6AA9"/>
    <w:rsid w:val="003C6ABF"/>
    <w:rsid w:val="003C6AC9"/>
    <w:rsid w:val="003C6ACE"/>
    <w:rsid w:val="003C6AE2"/>
    <w:rsid w:val="003C6AEC"/>
    <w:rsid w:val="003C6AF5"/>
    <w:rsid w:val="003C6B50"/>
    <w:rsid w:val="003C6B89"/>
    <w:rsid w:val="003C6B8F"/>
    <w:rsid w:val="003C6BA8"/>
    <w:rsid w:val="003C6BB0"/>
    <w:rsid w:val="003C6BCE"/>
    <w:rsid w:val="003C6BE1"/>
    <w:rsid w:val="003C6C0D"/>
    <w:rsid w:val="003C6C25"/>
    <w:rsid w:val="003C6CE0"/>
    <w:rsid w:val="003C6CEB"/>
    <w:rsid w:val="003C6D07"/>
    <w:rsid w:val="003C6D64"/>
    <w:rsid w:val="003C6D7D"/>
    <w:rsid w:val="003C6D86"/>
    <w:rsid w:val="003C6DA4"/>
    <w:rsid w:val="003C6DAF"/>
    <w:rsid w:val="003C6DDD"/>
    <w:rsid w:val="003C6DEE"/>
    <w:rsid w:val="003C6DF2"/>
    <w:rsid w:val="003C6E14"/>
    <w:rsid w:val="003C6E1F"/>
    <w:rsid w:val="003C6E6A"/>
    <w:rsid w:val="003C6E93"/>
    <w:rsid w:val="003C6EC3"/>
    <w:rsid w:val="003C6ED0"/>
    <w:rsid w:val="003C6ED4"/>
    <w:rsid w:val="003C6F33"/>
    <w:rsid w:val="003C6F52"/>
    <w:rsid w:val="003C6F88"/>
    <w:rsid w:val="003C7013"/>
    <w:rsid w:val="003C706F"/>
    <w:rsid w:val="003C708E"/>
    <w:rsid w:val="003C70F8"/>
    <w:rsid w:val="003C712D"/>
    <w:rsid w:val="003C7144"/>
    <w:rsid w:val="003C7167"/>
    <w:rsid w:val="003C717E"/>
    <w:rsid w:val="003C71B9"/>
    <w:rsid w:val="003C71CE"/>
    <w:rsid w:val="003C71EE"/>
    <w:rsid w:val="003C7202"/>
    <w:rsid w:val="003C7236"/>
    <w:rsid w:val="003C726D"/>
    <w:rsid w:val="003C7302"/>
    <w:rsid w:val="003C732E"/>
    <w:rsid w:val="003C7355"/>
    <w:rsid w:val="003C7389"/>
    <w:rsid w:val="003C73B9"/>
    <w:rsid w:val="003C73C2"/>
    <w:rsid w:val="003C73C6"/>
    <w:rsid w:val="003C7400"/>
    <w:rsid w:val="003C7401"/>
    <w:rsid w:val="003C7407"/>
    <w:rsid w:val="003C7414"/>
    <w:rsid w:val="003C7423"/>
    <w:rsid w:val="003C742A"/>
    <w:rsid w:val="003C7456"/>
    <w:rsid w:val="003C746B"/>
    <w:rsid w:val="003C7480"/>
    <w:rsid w:val="003C74D0"/>
    <w:rsid w:val="003C756C"/>
    <w:rsid w:val="003C7573"/>
    <w:rsid w:val="003C757B"/>
    <w:rsid w:val="003C7586"/>
    <w:rsid w:val="003C7592"/>
    <w:rsid w:val="003C75B8"/>
    <w:rsid w:val="003C75FD"/>
    <w:rsid w:val="003C7681"/>
    <w:rsid w:val="003C768C"/>
    <w:rsid w:val="003C76F0"/>
    <w:rsid w:val="003C772D"/>
    <w:rsid w:val="003C7744"/>
    <w:rsid w:val="003C7745"/>
    <w:rsid w:val="003C7766"/>
    <w:rsid w:val="003C7774"/>
    <w:rsid w:val="003C77CD"/>
    <w:rsid w:val="003C77D3"/>
    <w:rsid w:val="003C77D5"/>
    <w:rsid w:val="003C77F9"/>
    <w:rsid w:val="003C7842"/>
    <w:rsid w:val="003C7864"/>
    <w:rsid w:val="003C789B"/>
    <w:rsid w:val="003C78B0"/>
    <w:rsid w:val="003C78BA"/>
    <w:rsid w:val="003C78C6"/>
    <w:rsid w:val="003C79C0"/>
    <w:rsid w:val="003C79EB"/>
    <w:rsid w:val="003C7A2F"/>
    <w:rsid w:val="003C7A3B"/>
    <w:rsid w:val="003C7A69"/>
    <w:rsid w:val="003C7AA3"/>
    <w:rsid w:val="003C7AF5"/>
    <w:rsid w:val="003C7B92"/>
    <w:rsid w:val="003C7BDD"/>
    <w:rsid w:val="003C7BE1"/>
    <w:rsid w:val="003C7C08"/>
    <w:rsid w:val="003C7C0B"/>
    <w:rsid w:val="003C7C5C"/>
    <w:rsid w:val="003C7C6C"/>
    <w:rsid w:val="003C7CAE"/>
    <w:rsid w:val="003C7CC1"/>
    <w:rsid w:val="003C7CED"/>
    <w:rsid w:val="003C7CF1"/>
    <w:rsid w:val="003C7CF8"/>
    <w:rsid w:val="003C7D1D"/>
    <w:rsid w:val="003C7D28"/>
    <w:rsid w:val="003C7D2C"/>
    <w:rsid w:val="003C7D37"/>
    <w:rsid w:val="003C7D66"/>
    <w:rsid w:val="003C7DC4"/>
    <w:rsid w:val="003C7DD1"/>
    <w:rsid w:val="003C7E00"/>
    <w:rsid w:val="003C7E17"/>
    <w:rsid w:val="003C7E19"/>
    <w:rsid w:val="003C7E5C"/>
    <w:rsid w:val="003C7E6B"/>
    <w:rsid w:val="003C7EAA"/>
    <w:rsid w:val="003C7EE3"/>
    <w:rsid w:val="003C7F3B"/>
    <w:rsid w:val="003C7F49"/>
    <w:rsid w:val="003C7F65"/>
    <w:rsid w:val="003C7F68"/>
    <w:rsid w:val="003C7F83"/>
    <w:rsid w:val="003C7F8F"/>
    <w:rsid w:val="003C7FAC"/>
    <w:rsid w:val="003C7FF3"/>
    <w:rsid w:val="003C7FF7"/>
    <w:rsid w:val="003D0022"/>
    <w:rsid w:val="003D004D"/>
    <w:rsid w:val="003D0055"/>
    <w:rsid w:val="003D0088"/>
    <w:rsid w:val="003D00B7"/>
    <w:rsid w:val="003D00BC"/>
    <w:rsid w:val="003D00CC"/>
    <w:rsid w:val="003D0136"/>
    <w:rsid w:val="003D013B"/>
    <w:rsid w:val="003D017F"/>
    <w:rsid w:val="003D0182"/>
    <w:rsid w:val="003D01AC"/>
    <w:rsid w:val="003D01AF"/>
    <w:rsid w:val="003D01BA"/>
    <w:rsid w:val="003D01CA"/>
    <w:rsid w:val="003D0201"/>
    <w:rsid w:val="003D0257"/>
    <w:rsid w:val="003D02DA"/>
    <w:rsid w:val="003D0302"/>
    <w:rsid w:val="003D0315"/>
    <w:rsid w:val="003D031C"/>
    <w:rsid w:val="003D0323"/>
    <w:rsid w:val="003D037A"/>
    <w:rsid w:val="003D0386"/>
    <w:rsid w:val="003D03B3"/>
    <w:rsid w:val="003D03C5"/>
    <w:rsid w:val="003D03D1"/>
    <w:rsid w:val="003D0412"/>
    <w:rsid w:val="003D042C"/>
    <w:rsid w:val="003D0453"/>
    <w:rsid w:val="003D04A0"/>
    <w:rsid w:val="003D0512"/>
    <w:rsid w:val="003D057B"/>
    <w:rsid w:val="003D0585"/>
    <w:rsid w:val="003D05D1"/>
    <w:rsid w:val="003D060D"/>
    <w:rsid w:val="003D0611"/>
    <w:rsid w:val="003D064B"/>
    <w:rsid w:val="003D0656"/>
    <w:rsid w:val="003D065F"/>
    <w:rsid w:val="003D06D4"/>
    <w:rsid w:val="003D06EA"/>
    <w:rsid w:val="003D070B"/>
    <w:rsid w:val="003D073A"/>
    <w:rsid w:val="003D073F"/>
    <w:rsid w:val="003D075F"/>
    <w:rsid w:val="003D076F"/>
    <w:rsid w:val="003D078A"/>
    <w:rsid w:val="003D078D"/>
    <w:rsid w:val="003D07BF"/>
    <w:rsid w:val="003D07E1"/>
    <w:rsid w:val="003D0812"/>
    <w:rsid w:val="003D081A"/>
    <w:rsid w:val="003D0839"/>
    <w:rsid w:val="003D085F"/>
    <w:rsid w:val="003D0879"/>
    <w:rsid w:val="003D089F"/>
    <w:rsid w:val="003D08D9"/>
    <w:rsid w:val="003D08DF"/>
    <w:rsid w:val="003D08F7"/>
    <w:rsid w:val="003D08FD"/>
    <w:rsid w:val="003D0933"/>
    <w:rsid w:val="003D097E"/>
    <w:rsid w:val="003D09AC"/>
    <w:rsid w:val="003D09BE"/>
    <w:rsid w:val="003D0A2F"/>
    <w:rsid w:val="003D0AAA"/>
    <w:rsid w:val="003D0AD8"/>
    <w:rsid w:val="003D0AE5"/>
    <w:rsid w:val="003D0B01"/>
    <w:rsid w:val="003D0B4E"/>
    <w:rsid w:val="003D0B72"/>
    <w:rsid w:val="003D0B98"/>
    <w:rsid w:val="003D0BB8"/>
    <w:rsid w:val="003D0C05"/>
    <w:rsid w:val="003D0C2A"/>
    <w:rsid w:val="003D0C41"/>
    <w:rsid w:val="003D0C4F"/>
    <w:rsid w:val="003D0C54"/>
    <w:rsid w:val="003D0C58"/>
    <w:rsid w:val="003D0C68"/>
    <w:rsid w:val="003D0CE7"/>
    <w:rsid w:val="003D0D40"/>
    <w:rsid w:val="003D0D6E"/>
    <w:rsid w:val="003D0DB7"/>
    <w:rsid w:val="003D0DDA"/>
    <w:rsid w:val="003D0DE9"/>
    <w:rsid w:val="003D0E09"/>
    <w:rsid w:val="003D0E28"/>
    <w:rsid w:val="003D0E3B"/>
    <w:rsid w:val="003D0E42"/>
    <w:rsid w:val="003D0E58"/>
    <w:rsid w:val="003D0E8D"/>
    <w:rsid w:val="003D0E93"/>
    <w:rsid w:val="003D0E94"/>
    <w:rsid w:val="003D0ED0"/>
    <w:rsid w:val="003D0EEF"/>
    <w:rsid w:val="003D0F00"/>
    <w:rsid w:val="003D0F1A"/>
    <w:rsid w:val="003D0F3A"/>
    <w:rsid w:val="003D0F5A"/>
    <w:rsid w:val="003D0F5F"/>
    <w:rsid w:val="003D0F77"/>
    <w:rsid w:val="003D0F89"/>
    <w:rsid w:val="003D0F8F"/>
    <w:rsid w:val="003D0FD5"/>
    <w:rsid w:val="003D1022"/>
    <w:rsid w:val="003D104A"/>
    <w:rsid w:val="003D106A"/>
    <w:rsid w:val="003D108F"/>
    <w:rsid w:val="003D10E8"/>
    <w:rsid w:val="003D110F"/>
    <w:rsid w:val="003D119A"/>
    <w:rsid w:val="003D11CF"/>
    <w:rsid w:val="003D1262"/>
    <w:rsid w:val="003D12A7"/>
    <w:rsid w:val="003D12F2"/>
    <w:rsid w:val="003D1350"/>
    <w:rsid w:val="003D1356"/>
    <w:rsid w:val="003D1380"/>
    <w:rsid w:val="003D1391"/>
    <w:rsid w:val="003D13B2"/>
    <w:rsid w:val="003D13DE"/>
    <w:rsid w:val="003D13E8"/>
    <w:rsid w:val="003D1400"/>
    <w:rsid w:val="003D1434"/>
    <w:rsid w:val="003D1469"/>
    <w:rsid w:val="003D1556"/>
    <w:rsid w:val="003D1577"/>
    <w:rsid w:val="003D157F"/>
    <w:rsid w:val="003D15B1"/>
    <w:rsid w:val="003D15B6"/>
    <w:rsid w:val="003D15B9"/>
    <w:rsid w:val="003D15CF"/>
    <w:rsid w:val="003D160E"/>
    <w:rsid w:val="003D163B"/>
    <w:rsid w:val="003D164C"/>
    <w:rsid w:val="003D1697"/>
    <w:rsid w:val="003D16DF"/>
    <w:rsid w:val="003D16F9"/>
    <w:rsid w:val="003D16FA"/>
    <w:rsid w:val="003D1765"/>
    <w:rsid w:val="003D1789"/>
    <w:rsid w:val="003D17CE"/>
    <w:rsid w:val="003D17DB"/>
    <w:rsid w:val="003D1815"/>
    <w:rsid w:val="003D183F"/>
    <w:rsid w:val="003D1851"/>
    <w:rsid w:val="003D1852"/>
    <w:rsid w:val="003D185F"/>
    <w:rsid w:val="003D18B0"/>
    <w:rsid w:val="003D18C5"/>
    <w:rsid w:val="003D18D3"/>
    <w:rsid w:val="003D18D7"/>
    <w:rsid w:val="003D18E4"/>
    <w:rsid w:val="003D18ED"/>
    <w:rsid w:val="003D1901"/>
    <w:rsid w:val="003D1940"/>
    <w:rsid w:val="003D1968"/>
    <w:rsid w:val="003D19C8"/>
    <w:rsid w:val="003D1A2E"/>
    <w:rsid w:val="003D1A45"/>
    <w:rsid w:val="003D1AFB"/>
    <w:rsid w:val="003D1B22"/>
    <w:rsid w:val="003D1B32"/>
    <w:rsid w:val="003D1B6D"/>
    <w:rsid w:val="003D1B72"/>
    <w:rsid w:val="003D1B88"/>
    <w:rsid w:val="003D1BC7"/>
    <w:rsid w:val="003D1C2D"/>
    <w:rsid w:val="003D1C8F"/>
    <w:rsid w:val="003D1C97"/>
    <w:rsid w:val="003D1CC9"/>
    <w:rsid w:val="003D1D54"/>
    <w:rsid w:val="003D1D6D"/>
    <w:rsid w:val="003D1D7C"/>
    <w:rsid w:val="003D1D82"/>
    <w:rsid w:val="003D1DA3"/>
    <w:rsid w:val="003D1DED"/>
    <w:rsid w:val="003D1E37"/>
    <w:rsid w:val="003D1E42"/>
    <w:rsid w:val="003D1E47"/>
    <w:rsid w:val="003D1E8F"/>
    <w:rsid w:val="003D1E96"/>
    <w:rsid w:val="003D1EB3"/>
    <w:rsid w:val="003D1EC4"/>
    <w:rsid w:val="003D1EE4"/>
    <w:rsid w:val="003D1EF6"/>
    <w:rsid w:val="003D1F38"/>
    <w:rsid w:val="003D1F64"/>
    <w:rsid w:val="003D1F6C"/>
    <w:rsid w:val="003D1F6F"/>
    <w:rsid w:val="003D1F88"/>
    <w:rsid w:val="003D1FA4"/>
    <w:rsid w:val="003D1FB4"/>
    <w:rsid w:val="003D1FCD"/>
    <w:rsid w:val="003D2013"/>
    <w:rsid w:val="003D2025"/>
    <w:rsid w:val="003D2037"/>
    <w:rsid w:val="003D2078"/>
    <w:rsid w:val="003D208E"/>
    <w:rsid w:val="003D20BC"/>
    <w:rsid w:val="003D20D6"/>
    <w:rsid w:val="003D20D8"/>
    <w:rsid w:val="003D20EF"/>
    <w:rsid w:val="003D2106"/>
    <w:rsid w:val="003D210A"/>
    <w:rsid w:val="003D2122"/>
    <w:rsid w:val="003D2133"/>
    <w:rsid w:val="003D21C7"/>
    <w:rsid w:val="003D21E9"/>
    <w:rsid w:val="003D2253"/>
    <w:rsid w:val="003D225B"/>
    <w:rsid w:val="003D2272"/>
    <w:rsid w:val="003D22A6"/>
    <w:rsid w:val="003D22D5"/>
    <w:rsid w:val="003D22EC"/>
    <w:rsid w:val="003D22FC"/>
    <w:rsid w:val="003D2348"/>
    <w:rsid w:val="003D238C"/>
    <w:rsid w:val="003D23C9"/>
    <w:rsid w:val="003D243B"/>
    <w:rsid w:val="003D2464"/>
    <w:rsid w:val="003D2467"/>
    <w:rsid w:val="003D2491"/>
    <w:rsid w:val="003D24D5"/>
    <w:rsid w:val="003D24E9"/>
    <w:rsid w:val="003D24F5"/>
    <w:rsid w:val="003D24FE"/>
    <w:rsid w:val="003D2582"/>
    <w:rsid w:val="003D25B6"/>
    <w:rsid w:val="003D25D2"/>
    <w:rsid w:val="003D25EA"/>
    <w:rsid w:val="003D2612"/>
    <w:rsid w:val="003D268E"/>
    <w:rsid w:val="003D26B2"/>
    <w:rsid w:val="003D2709"/>
    <w:rsid w:val="003D270F"/>
    <w:rsid w:val="003D2721"/>
    <w:rsid w:val="003D274C"/>
    <w:rsid w:val="003D2759"/>
    <w:rsid w:val="003D2761"/>
    <w:rsid w:val="003D2765"/>
    <w:rsid w:val="003D2787"/>
    <w:rsid w:val="003D2793"/>
    <w:rsid w:val="003D27A1"/>
    <w:rsid w:val="003D27D6"/>
    <w:rsid w:val="003D27D7"/>
    <w:rsid w:val="003D27DA"/>
    <w:rsid w:val="003D284E"/>
    <w:rsid w:val="003D28B3"/>
    <w:rsid w:val="003D28C0"/>
    <w:rsid w:val="003D28D5"/>
    <w:rsid w:val="003D2920"/>
    <w:rsid w:val="003D2931"/>
    <w:rsid w:val="003D294B"/>
    <w:rsid w:val="003D2960"/>
    <w:rsid w:val="003D299E"/>
    <w:rsid w:val="003D2A54"/>
    <w:rsid w:val="003D2A80"/>
    <w:rsid w:val="003D2A96"/>
    <w:rsid w:val="003D2A9F"/>
    <w:rsid w:val="003D2AB3"/>
    <w:rsid w:val="003D2ADC"/>
    <w:rsid w:val="003D2AE7"/>
    <w:rsid w:val="003D2B0C"/>
    <w:rsid w:val="003D2B6F"/>
    <w:rsid w:val="003D2B76"/>
    <w:rsid w:val="003D2B7E"/>
    <w:rsid w:val="003D2C03"/>
    <w:rsid w:val="003D2C06"/>
    <w:rsid w:val="003D2C24"/>
    <w:rsid w:val="003D2C25"/>
    <w:rsid w:val="003D2C26"/>
    <w:rsid w:val="003D2C42"/>
    <w:rsid w:val="003D2C77"/>
    <w:rsid w:val="003D2CB0"/>
    <w:rsid w:val="003D2CB9"/>
    <w:rsid w:val="003D2CC2"/>
    <w:rsid w:val="003D2D41"/>
    <w:rsid w:val="003D2D96"/>
    <w:rsid w:val="003D2DAE"/>
    <w:rsid w:val="003D2E26"/>
    <w:rsid w:val="003D2E2C"/>
    <w:rsid w:val="003D2E41"/>
    <w:rsid w:val="003D2E4C"/>
    <w:rsid w:val="003D2E84"/>
    <w:rsid w:val="003D2E87"/>
    <w:rsid w:val="003D2ECA"/>
    <w:rsid w:val="003D2F44"/>
    <w:rsid w:val="003D2F72"/>
    <w:rsid w:val="003D2F79"/>
    <w:rsid w:val="003D2F8B"/>
    <w:rsid w:val="003D2FF0"/>
    <w:rsid w:val="003D2FF9"/>
    <w:rsid w:val="003D302E"/>
    <w:rsid w:val="003D307E"/>
    <w:rsid w:val="003D307F"/>
    <w:rsid w:val="003D3096"/>
    <w:rsid w:val="003D30AC"/>
    <w:rsid w:val="003D311A"/>
    <w:rsid w:val="003D3128"/>
    <w:rsid w:val="003D3152"/>
    <w:rsid w:val="003D3170"/>
    <w:rsid w:val="003D3176"/>
    <w:rsid w:val="003D3183"/>
    <w:rsid w:val="003D31C6"/>
    <w:rsid w:val="003D31EA"/>
    <w:rsid w:val="003D31FE"/>
    <w:rsid w:val="003D3219"/>
    <w:rsid w:val="003D3233"/>
    <w:rsid w:val="003D325D"/>
    <w:rsid w:val="003D32A1"/>
    <w:rsid w:val="003D3323"/>
    <w:rsid w:val="003D3353"/>
    <w:rsid w:val="003D335C"/>
    <w:rsid w:val="003D3395"/>
    <w:rsid w:val="003D33AA"/>
    <w:rsid w:val="003D33E9"/>
    <w:rsid w:val="003D3400"/>
    <w:rsid w:val="003D341D"/>
    <w:rsid w:val="003D3430"/>
    <w:rsid w:val="003D3483"/>
    <w:rsid w:val="003D34AB"/>
    <w:rsid w:val="003D34AE"/>
    <w:rsid w:val="003D34B9"/>
    <w:rsid w:val="003D34D5"/>
    <w:rsid w:val="003D3517"/>
    <w:rsid w:val="003D3539"/>
    <w:rsid w:val="003D3565"/>
    <w:rsid w:val="003D356B"/>
    <w:rsid w:val="003D3597"/>
    <w:rsid w:val="003D35AC"/>
    <w:rsid w:val="003D362F"/>
    <w:rsid w:val="003D365B"/>
    <w:rsid w:val="003D3664"/>
    <w:rsid w:val="003D366E"/>
    <w:rsid w:val="003D3670"/>
    <w:rsid w:val="003D3687"/>
    <w:rsid w:val="003D3692"/>
    <w:rsid w:val="003D3699"/>
    <w:rsid w:val="003D36AE"/>
    <w:rsid w:val="003D36C0"/>
    <w:rsid w:val="003D36D5"/>
    <w:rsid w:val="003D36F9"/>
    <w:rsid w:val="003D3720"/>
    <w:rsid w:val="003D3722"/>
    <w:rsid w:val="003D3732"/>
    <w:rsid w:val="003D3749"/>
    <w:rsid w:val="003D3794"/>
    <w:rsid w:val="003D3795"/>
    <w:rsid w:val="003D3796"/>
    <w:rsid w:val="003D37A6"/>
    <w:rsid w:val="003D381E"/>
    <w:rsid w:val="003D3854"/>
    <w:rsid w:val="003D385A"/>
    <w:rsid w:val="003D38A2"/>
    <w:rsid w:val="003D38C0"/>
    <w:rsid w:val="003D38D5"/>
    <w:rsid w:val="003D38D7"/>
    <w:rsid w:val="003D38FD"/>
    <w:rsid w:val="003D39D4"/>
    <w:rsid w:val="003D39D7"/>
    <w:rsid w:val="003D39E5"/>
    <w:rsid w:val="003D39FF"/>
    <w:rsid w:val="003D3A00"/>
    <w:rsid w:val="003D3A4D"/>
    <w:rsid w:val="003D3A53"/>
    <w:rsid w:val="003D3B0A"/>
    <w:rsid w:val="003D3B15"/>
    <w:rsid w:val="003D3B59"/>
    <w:rsid w:val="003D3B69"/>
    <w:rsid w:val="003D3B90"/>
    <w:rsid w:val="003D3BCD"/>
    <w:rsid w:val="003D3C16"/>
    <w:rsid w:val="003D3C39"/>
    <w:rsid w:val="003D3C6E"/>
    <w:rsid w:val="003D3C88"/>
    <w:rsid w:val="003D3C8D"/>
    <w:rsid w:val="003D3C99"/>
    <w:rsid w:val="003D3CB3"/>
    <w:rsid w:val="003D3CD0"/>
    <w:rsid w:val="003D3CE5"/>
    <w:rsid w:val="003D3D13"/>
    <w:rsid w:val="003D3D8F"/>
    <w:rsid w:val="003D3D98"/>
    <w:rsid w:val="003D3DAD"/>
    <w:rsid w:val="003D3DAF"/>
    <w:rsid w:val="003D3DC5"/>
    <w:rsid w:val="003D3DD1"/>
    <w:rsid w:val="003D3DE2"/>
    <w:rsid w:val="003D3DF3"/>
    <w:rsid w:val="003D3E2F"/>
    <w:rsid w:val="003D3E39"/>
    <w:rsid w:val="003D3E6E"/>
    <w:rsid w:val="003D3E7C"/>
    <w:rsid w:val="003D3EAF"/>
    <w:rsid w:val="003D3EE7"/>
    <w:rsid w:val="003D3F03"/>
    <w:rsid w:val="003D3F49"/>
    <w:rsid w:val="003D3F60"/>
    <w:rsid w:val="003D3F9E"/>
    <w:rsid w:val="003D3FB9"/>
    <w:rsid w:val="003D3FE6"/>
    <w:rsid w:val="003D4006"/>
    <w:rsid w:val="003D4010"/>
    <w:rsid w:val="003D4031"/>
    <w:rsid w:val="003D4042"/>
    <w:rsid w:val="003D4063"/>
    <w:rsid w:val="003D4083"/>
    <w:rsid w:val="003D40CB"/>
    <w:rsid w:val="003D40E0"/>
    <w:rsid w:val="003D4109"/>
    <w:rsid w:val="003D4112"/>
    <w:rsid w:val="003D411A"/>
    <w:rsid w:val="003D411F"/>
    <w:rsid w:val="003D412B"/>
    <w:rsid w:val="003D413D"/>
    <w:rsid w:val="003D4178"/>
    <w:rsid w:val="003D417C"/>
    <w:rsid w:val="003D41D3"/>
    <w:rsid w:val="003D41F6"/>
    <w:rsid w:val="003D420E"/>
    <w:rsid w:val="003D4221"/>
    <w:rsid w:val="003D4246"/>
    <w:rsid w:val="003D424A"/>
    <w:rsid w:val="003D427D"/>
    <w:rsid w:val="003D4292"/>
    <w:rsid w:val="003D42B0"/>
    <w:rsid w:val="003D42E0"/>
    <w:rsid w:val="003D430A"/>
    <w:rsid w:val="003D4377"/>
    <w:rsid w:val="003D4398"/>
    <w:rsid w:val="003D43AD"/>
    <w:rsid w:val="003D43E0"/>
    <w:rsid w:val="003D4408"/>
    <w:rsid w:val="003D443D"/>
    <w:rsid w:val="003D447D"/>
    <w:rsid w:val="003D44AC"/>
    <w:rsid w:val="003D44AE"/>
    <w:rsid w:val="003D44BC"/>
    <w:rsid w:val="003D44CB"/>
    <w:rsid w:val="003D44DA"/>
    <w:rsid w:val="003D4525"/>
    <w:rsid w:val="003D4526"/>
    <w:rsid w:val="003D4546"/>
    <w:rsid w:val="003D455B"/>
    <w:rsid w:val="003D4581"/>
    <w:rsid w:val="003D46A6"/>
    <w:rsid w:val="003D46CC"/>
    <w:rsid w:val="003D46FB"/>
    <w:rsid w:val="003D4729"/>
    <w:rsid w:val="003D473B"/>
    <w:rsid w:val="003D4743"/>
    <w:rsid w:val="003D4763"/>
    <w:rsid w:val="003D476A"/>
    <w:rsid w:val="003D477B"/>
    <w:rsid w:val="003D4796"/>
    <w:rsid w:val="003D47A3"/>
    <w:rsid w:val="003D47F7"/>
    <w:rsid w:val="003D4810"/>
    <w:rsid w:val="003D483F"/>
    <w:rsid w:val="003D4874"/>
    <w:rsid w:val="003D4884"/>
    <w:rsid w:val="003D4885"/>
    <w:rsid w:val="003D48BE"/>
    <w:rsid w:val="003D48F0"/>
    <w:rsid w:val="003D48FE"/>
    <w:rsid w:val="003D492F"/>
    <w:rsid w:val="003D4961"/>
    <w:rsid w:val="003D496E"/>
    <w:rsid w:val="003D497C"/>
    <w:rsid w:val="003D498A"/>
    <w:rsid w:val="003D498F"/>
    <w:rsid w:val="003D4995"/>
    <w:rsid w:val="003D49EB"/>
    <w:rsid w:val="003D4A2D"/>
    <w:rsid w:val="003D4A4A"/>
    <w:rsid w:val="003D4B5C"/>
    <w:rsid w:val="003D4B80"/>
    <w:rsid w:val="003D4C43"/>
    <w:rsid w:val="003D4C86"/>
    <w:rsid w:val="003D4CB3"/>
    <w:rsid w:val="003D4CCD"/>
    <w:rsid w:val="003D4CFA"/>
    <w:rsid w:val="003D4D41"/>
    <w:rsid w:val="003D4D4B"/>
    <w:rsid w:val="003D4D4D"/>
    <w:rsid w:val="003D4D77"/>
    <w:rsid w:val="003D4DED"/>
    <w:rsid w:val="003D4E05"/>
    <w:rsid w:val="003D4E07"/>
    <w:rsid w:val="003D4E6C"/>
    <w:rsid w:val="003D4ED9"/>
    <w:rsid w:val="003D4EF6"/>
    <w:rsid w:val="003D4F3F"/>
    <w:rsid w:val="003D4F55"/>
    <w:rsid w:val="003D4F5F"/>
    <w:rsid w:val="003D4F7F"/>
    <w:rsid w:val="003D4F9F"/>
    <w:rsid w:val="003D4FC2"/>
    <w:rsid w:val="003D501D"/>
    <w:rsid w:val="003D5073"/>
    <w:rsid w:val="003D5092"/>
    <w:rsid w:val="003D50AF"/>
    <w:rsid w:val="003D50F1"/>
    <w:rsid w:val="003D5105"/>
    <w:rsid w:val="003D5132"/>
    <w:rsid w:val="003D5171"/>
    <w:rsid w:val="003D519A"/>
    <w:rsid w:val="003D51A8"/>
    <w:rsid w:val="003D51B9"/>
    <w:rsid w:val="003D51CA"/>
    <w:rsid w:val="003D51F6"/>
    <w:rsid w:val="003D521C"/>
    <w:rsid w:val="003D5254"/>
    <w:rsid w:val="003D5281"/>
    <w:rsid w:val="003D5282"/>
    <w:rsid w:val="003D528B"/>
    <w:rsid w:val="003D52AB"/>
    <w:rsid w:val="003D52B9"/>
    <w:rsid w:val="003D52F8"/>
    <w:rsid w:val="003D52FD"/>
    <w:rsid w:val="003D53A2"/>
    <w:rsid w:val="003D53A4"/>
    <w:rsid w:val="003D5485"/>
    <w:rsid w:val="003D54F5"/>
    <w:rsid w:val="003D551B"/>
    <w:rsid w:val="003D5579"/>
    <w:rsid w:val="003D55A6"/>
    <w:rsid w:val="003D55B5"/>
    <w:rsid w:val="003D55CA"/>
    <w:rsid w:val="003D5615"/>
    <w:rsid w:val="003D5619"/>
    <w:rsid w:val="003D565B"/>
    <w:rsid w:val="003D569C"/>
    <w:rsid w:val="003D56CB"/>
    <w:rsid w:val="003D56D7"/>
    <w:rsid w:val="003D56ED"/>
    <w:rsid w:val="003D56F0"/>
    <w:rsid w:val="003D5741"/>
    <w:rsid w:val="003D575A"/>
    <w:rsid w:val="003D5762"/>
    <w:rsid w:val="003D57C3"/>
    <w:rsid w:val="003D57F5"/>
    <w:rsid w:val="003D57FF"/>
    <w:rsid w:val="003D581A"/>
    <w:rsid w:val="003D5839"/>
    <w:rsid w:val="003D588A"/>
    <w:rsid w:val="003D5895"/>
    <w:rsid w:val="003D589D"/>
    <w:rsid w:val="003D58CE"/>
    <w:rsid w:val="003D58F1"/>
    <w:rsid w:val="003D5935"/>
    <w:rsid w:val="003D5955"/>
    <w:rsid w:val="003D5956"/>
    <w:rsid w:val="003D5977"/>
    <w:rsid w:val="003D598F"/>
    <w:rsid w:val="003D5997"/>
    <w:rsid w:val="003D59C1"/>
    <w:rsid w:val="003D59D6"/>
    <w:rsid w:val="003D5A0A"/>
    <w:rsid w:val="003D5A78"/>
    <w:rsid w:val="003D5A83"/>
    <w:rsid w:val="003D5AFE"/>
    <w:rsid w:val="003D5B1F"/>
    <w:rsid w:val="003D5B53"/>
    <w:rsid w:val="003D5B61"/>
    <w:rsid w:val="003D5B78"/>
    <w:rsid w:val="003D5BA4"/>
    <w:rsid w:val="003D5BB2"/>
    <w:rsid w:val="003D5BE5"/>
    <w:rsid w:val="003D5C37"/>
    <w:rsid w:val="003D5C4E"/>
    <w:rsid w:val="003D5C6D"/>
    <w:rsid w:val="003D5C79"/>
    <w:rsid w:val="003D5C8F"/>
    <w:rsid w:val="003D5CB9"/>
    <w:rsid w:val="003D5CBD"/>
    <w:rsid w:val="003D5CD5"/>
    <w:rsid w:val="003D5D28"/>
    <w:rsid w:val="003D5D5D"/>
    <w:rsid w:val="003D5D99"/>
    <w:rsid w:val="003D5DC0"/>
    <w:rsid w:val="003D5E03"/>
    <w:rsid w:val="003D5E51"/>
    <w:rsid w:val="003D5E57"/>
    <w:rsid w:val="003D5E80"/>
    <w:rsid w:val="003D5E9B"/>
    <w:rsid w:val="003D5EC7"/>
    <w:rsid w:val="003D5EE5"/>
    <w:rsid w:val="003D5F11"/>
    <w:rsid w:val="003D5F39"/>
    <w:rsid w:val="003D5F3D"/>
    <w:rsid w:val="003D5F44"/>
    <w:rsid w:val="003D5F54"/>
    <w:rsid w:val="003D5F5E"/>
    <w:rsid w:val="003D5F76"/>
    <w:rsid w:val="003D5F8E"/>
    <w:rsid w:val="003D5F93"/>
    <w:rsid w:val="003D5F9D"/>
    <w:rsid w:val="003D6099"/>
    <w:rsid w:val="003D609F"/>
    <w:rsid w:val="003D60A8"/>
    <w:rsid w:val="003D60C4"/>
    <w:rsid w:val="003D60C7"/>
    <w:rsid w:val="003D6151"/>
    <w:rsid w:val="003D616B"/>
    <w:rsid w:val="003D61EA"/>
    <w:rsid w:val="003D61F1"/>
    <w:rsid w:val="003D61F7"/>
    <w:rsid w:val="003D6204"/>
    <w:rsid w:val="003D620E"/>
    <w:rsid w:val="003D622D"/>
    <w:rsid w:val="003D623E"/>
    <w:rsid w:val="003D6265"/>
    <w:rsid w:val="003D62A8"/>
    <w:rsid w:val="003D62AA"/>
    <w:rsid w:val="003D62EB"/>
    <w:rsid w:val="003D6311"/>
    <w:rsid w:val="003D6320"/>
    <w:rsid w:val="003D6355"/>
    <w:rsid w:val="003D6356"/>
    <w:rsid w:val="003D63F3"/>
    <w:rsid w:val="003D6409"/>
    <w:rsid w:val="003D640E"/>
    <w:rsid w:val="003D652E"/>
    <w:rsid w:val="003D654A"/>
    <w:rsid w:val="003D6572"/>
    <w:rsid w:val="003D65B1"/>
    <w:rsid w:val="003D6641"/>
    <w:rsid w:val="003D6702"/>
    <w:rsid w:val="003D67B7"/>
    <w:rsid w:val="003D680C"/>
    <w:rsid w:val="003D6845"/>
    <w:rsid w:val="003D6866"/>
    <w:rsid w:val="003D68B0"/>
    <w:rsid w:val="003D68DF"/>
    <w:rsid w:val="003D68EE"/>
    <w:rsid w:val="003D6933"/>
    <w:rsid w:val="003D693A"/>
    <w:rsid w:val="003D6994"/>
    <w:rsid w:val="003D699C"/>
    <w:rsid w:val="003D69FD"/>
    <w:rsid w:val="003D6A3D"/>
    <w:rsid w:val="003D6A43"/>
    <w:rsid w:val="003D6A72"/>
    <w:rsid w:val="003D6B0A"/>
    <w:rsid w:val="003D6B22"/>
    <w:rsid w:val="003D6B2F"/>
    <w:rsid w:val="003D6B44"/>
    <w:rsid w:val="003D6B52"/>
    <w:rsid w:val="003D6B77"/>
    <w:rsid w:val="003D6B78"/>
    <w:rsid w:val="003D6BD7"/>
    <w:rsid w:val="003D6BEF"/>
    <w:rsid w:val="003D6C35"/>
    <w:rsid w:val="003D6C4B"/>
    <w:rsid w:val="003D6C4C"/>
    <w:rsid w:val="003D6C58"/>
    <w:rsid w:val="003D6CA9"/>
    <w:rsid w:val="003D6CBD"/>
    <w:rsid w:val="003D6CCF"/>
    <w:rsid w:val="003D6D12"/>
    <w:rsid w:val="003D6D1F"/>
    <w:rsid w:val="003D6D43"/>
    <w:rsid w:val="003D6D93"/>
    <w:rsid w:val="003D6DA6"/>
    <w:rsid w:val="003D6E0F"/>
    <w:rsid w:val="003D6E67"/>
    <w:rsid w:val="003D6E7B"/>
    <w:rsid w:val="003D6E9C"/>
    <w:rsid w:val="003D6EAC"/>
    <w:rsid w:val="003D6EF8"/>
    <w:rsid w:val="003D6F41"/>
    <w:rsid w:val="003D6F46"/>
    <w:rsid w:val="003D6F4B"/>
    <w:rsid w:val="003D6F9A"/>
    <w:rsid w:val="003D6FDE"/>
    <w:rsid w:val="003D700A"/>
    <w:rsid w:val="003D7039"/>
    <w:rsid w:val="003D704B"/>
    <w:rsid w:val="003D709D"/>
    <w:rsid w:val="003D70AE"/>
    <w:rsid w:val="003D70F0"/>
    <w:rsid w:val="003D718C"/>
    <w:rsid w:val="003D719C"/>
    <w:rsid w:val="003D71B1"/>
    <w:rsid w:val="003D71BF"/>
    <w:rsid w:val="003D71CB"/>
    <w:rsid w:val="003D7200"/>
    <w:rsid w:val="003D7210"/>
    <w:rsid w:val="003D7220"/>
    <w:rsid w:val="003D722C"/>
    <w:rsid w:val="003D7258"/>
    <w:rsid w:val="003D726B"/>
    <w:rsid w:val="003D7287"/>
    <w:rsid w:val="003D72AE"/>
    <w:rsid w:val="003D7329"/>
    <w:rsid w:val="003D7364"/>
    <w:rsid w:val="003D73AC"/>
    <w:rsid w:val="003D740A"/>
    <w:rsid w:val="003D740E"/>
    <w:rsid w:val="003D741C"/>
    <w:rsid w:val="003D742A"/>
    <w:rsid w:val="003D7431"/>
    <w:rsid w:val="003D7484"/>
    <w:rsid w:val="003D7498"/>
    <w:rsid w:val="003D74DA"/>
    <w:rsid w:val="003D74EB"/>
    <w:rsid w:val="003D751E"/>
    <w:rsid w:val="003D7526"/>
    <w:rsid w:val="003D7545"/>
    <w:rsid w:val="003D75A6"/>
    <w:rsid w:val="003D75BB"/>
    <w:rsid w:val="003D75F7"/>
    <w:rsid w:val="003D75FF"/>
    <w:rsid w:val="003D7674"/>
    <w:rsid w:val="003D76BE"/>
    <w:rsid w:val="003D76E0"/>
    <w:rsid w:val="003D770C"/>
    <w:rsid w:val="003D7749"/>
    <w:rsid w:val="003D7774"/>
    <w:rsid w:val="003D777E"/>
    <w:rsid w:val="003D7799"/>
    <w:rsid w:val="003D779E"/>
    <w:rsid w:val="003D77BD"/>
    <w:rsid w:val="003D780C"/>
    <w:rsid w:val="003D7832"/>
    <w:rsid w:val="003D78BB"/>
    <w:rsid w:val="003D790B"/>
    <w:rsid w:val="003D79B4"/>
    <w:rsid w:val="003D79F3"/>
    <w:rsid w:val="003D7A09"/>
    <w:rsid w:val="003D7A83"/>
    <w:rsid w:val="003D7A9E"/>
    <w:rsid w:val="003D7ACC"/>
    <w:rsid w:val="003D7ACE"/>
    <w:rsid w:val="003D7B29"/>
    <w:rsid w:val="003D7B4B"/>
    <w:rsid w:val="003D7B5D"/>
    <w:rsid w:val="003D7B70"/>
    <w:rsid w:val="003D7B79"/>
    <w:rsid w:val="003D7B94"/>
    <w:rsid w:val="003D7B9D"/>
    <w:rsid w:val="003D7BA1"/>
    <w:rsid w:val="003D7BB9"/>
    <w:rsid w:val="003D7C17"/>
    <w:rsid w:val="003D7C1A"/>
    <w:rsid w:val="003D7C84"/>
    <w:rsid w:val="003D7C88"/>
    <w:rsid w:val="003D7CBA"/>
    <w:rsid w:val="003D7CF7"/>
    <w:rsid w:val="003D7D09"/>
    <w:rsid w:val="003D7D27"/>
    <w:rsid w:val="003D7D34"/>
    <w:rsid w:val="003D7D37"/>
    <w:rsid w:val="003D7D47"/>
    <w:rsid w:val="003D7DC3"/>
    <w:rsid w:val="003D7DC6"/>
    <w:rsid w:val="003D7DD1"/>
    <w:rsid w:val="003D7DF0"/>
    <w:rsid w:val="003D7DFB"/>
    <w:rsid w:val="003D7E11"/>
    <w:rsid w:val="003D7E96"/>
    <w:rsid w:val="003D7EAC"/>
    <w:rsid w:val="003D7F0F"/>
    <w:rsid w:val="003D7F42"/>
    <w:rsid w:val="003D7F63"/>
    <w:rsid w:val="003D7F8D"/>
    <w:rsid w:val="003D7F95"/>
    <w:rsid w:val="003D7FC3"/>
    <w:rsid w:val="003E0004"/>
    <w:rsid w:val="003E000D"/>
    <w:rsid w:val="003E005E"/>
    <w:rsid w:val="003E007A"/>
    <w:rsid w:val="003E0093"/>
    <w:rsid w:val="003E00A8"/>
    <w:rsid w:val="003E00C3"/>
    <w:rsid w:val="003E011D"/>
    <w:rsid w:val="003E012E"/>
    <w:rsid w:val="003E016B"/>
    <w:rsid w:val="003E020F"/>
    <w:rsid w:val="003E0240"/>
    <w:rsid w:val="003E0281"/>
    <w:rsid w:val="003E0283"/>
    <w:rsid w:val="003E029B"/>
    <w:rsid w:val="003E030D"/>
    <w:rsid w:val="003E0320"/>
    <w:rsid w:val="003E0341"/>
    <w:rsid w:val="003E0353"/>
    <w:rsid w:val="003E03AF"/>
    <w:rsid w:val="003E03BF"/>
    <w:rsid w:val="003E03C3"/>
    <w:rsid w:val="003E03CA"/>
    <w:rsid w:val="003E0425"/>
    <w:rsid w:val="003E0474"/>
    <w:rsid w:val="003E04B7"/>
    <w:rsid w:val="003E04E9"/>
    <w:rsid w:val="003E0517"/>
    <w:rsid w:val="003E053A"/>
    <w:rsid w:val="003E055E"/>
    <w:rsid w:val="003E05CF"/>
    <w:rsid w:val="003E05F3"/>
    <w:rsid w:val="003E05FD"/>
    <w:rsid w:val="003E0615"/>
    <w:rsid w:val="003E063D"/>
    <w:rsid w:val="003E065F"/>
    <w:rsid w:val="003E0665"/>
    <w:rsid w:val="003E0681"/>
    <w:rsid w:val="003E0690"/>
    <w:rsid w:val="003E0695"/>
    <w:rsid w:val="003E06E8"/>
    <w:rsid w:val="003E0706"/>
    <w:rsid w:val="003E0719"/>
    <w:rsid w:val="003E072D"/>
    <w:rsid w:val="003E0767"/>
    <w:rsid w:val="003E0781"/>
    <w:rsid w:val="003E0796"/>
    <w:rsid w:val="003E0799"/>
    <w:rsid w:val="003E07B6"/>
    <w:rsid w:val="003E07F1"/>
    <w:rsid w:val="003E0805"/>
    <w:rsid w:val="003E0883"/>
    <w:rsid w:val="003E0890"/>
    <w:rsid w:val="003E0891"/>
    <w:rsid w:val="003E08CC"/>
    <w:rsid w:val="003E08F1"/>
    <w:rsid w:val="003E08F6"/>
    <w:rsid w:val="003E0940"/>
    <w:rsid w:val="003E0984"/>
    <w:rsid w:val="003E0A21"/>
    <w:rsid w:val="003E0A25"/>
    <w:rsid w:val="003E0A2B"/>
    <w:rsid w:val="003E0A36"/>
    <w:rsid w:val="003E0A38"/>
    <w:rsid w:val="003E0A40"/>
    <w:rsid w:val="003E0A53"/>
    <w:rsid w:val="003E0A73"/>
    <w:rsid w:val="003E0A80"/>
    <w:rsid w:val="003E0A86"/>
    <w:rsid w:val="003E0AB4"/>
    <w:rsid w:val="003E0AC7"/>
    <w:rsid w:val="003E0AE0"/>
    <w:rsid w:val="003E0B08"/>
    <w:rsid w:val="003E0B0C"/>
    <w:rsid w:val="003E0B17"/>
    <w:rsid w:val="003E0B31"/>
    <w:rsid w:val="003E0B5B"/>
    <w:rsid w:val="003E0BCB"/>
    <w:rsid w:val="003E0BEA"/>
    <w:rsid w:val="003E0BFA"/>
    <w:rsid w:val="003E0C14"/>
    <w:rsid w:val="003E0C16"/>
    <w:rsid w:val="003E0C1C"/>
    <w:rsid w:val="003E0C55"/>
    <w:rsid w:val="003E0C56"/>
    <w:rsid w:val="003E0C70"/>
    <w:rsid w:val="003E0CBF"/>
    <w:rsid w:val="003E0CD4"/>
    <w:rsid w:val="003E0D1E"/>
    <w:rsid w:val="003E0D46"/>
    <w:rsid w:val="003E0D4A"/>
    <w:rsid w:val="003E0DF5"/>
    <w:rsid w:val="003E0DF8"/>
    <w:rsid w:val="003E0DF9"/>
    <w:rsid w:val="003E0E3A"/>
    <w:rsid w:val="003E0E65"/>
    <w:rsid w:val="003E0E73"/>
    <w:rsid w:val="003E0E79"/>
    <w:rsid w:val="003E0ED2"/>
    <w:rsid w:val="003E0F24"/>
    <w:rsid w:val="003E0F40"/>
    <w:rsid w:val="003E0F4F"/>
    <w:rsid w:val="003E0FED"/>
    <w:rsid w:val="003E0FF0"/>
    <w:rsid w:val="003E100D"/>
    <w:rsid w:val="003E100E"/>
    <w:rsid w:val="003E1014"/>
    <w:rsid w:val="003E1045"/>
    <w:rsid w:val="003E1083"/>
    <w:rsid w:val="003E10B6"/>
    <w:rsid w:val="003E10B9"/>
    <w:rsid w:val="003E10DA"/>
    <w:rsid w:val="003E110E"/>
    <w:rsid w:val="003E111C"/>
    <w:rsid w:val="003E11A6"/>
    <w:rsid w:val="003E11AD"/>
    <w:rsid w:val="003E1207"/>
    <w:rsid w:val="003E1211"/>
    <w:rsid w:val="003E1234"/>
    <w:rsid w:val="003E123F"/>
    <w:rsid w:val="003E1293"/>
    <w:rsid w:val="003E1296"/>
    <w:rsid w:val="003E12A8"/>
    <w:rsid w:val="003E12D6"/>
    <w:rsid w:val="003E12F9"/>
    <w:rsid w:val="003E137D"/>
    <w:rsid w:val="003E13AB"/>
    <w:rsid w:val="003E13D1"/>
    <w:rsid w:val="003E13E4"/>
    <w:rsid w:val="003E13FB"/>
    <w:rsid w:val="003E1450"/>
    <w:rsid w:val="003E146F"/>
    <w:rsid w:val="003E14A7"/>
    <w:rsid w:val="003E14EA"/>
    <w:rsid w:val="003E1529"/>
    <w:rsid w:val="003E1586"/>
    <w:rsid w:val="003E1587"/>
    <w:rsid w:val="003E1592"/>
    <w:rsid w:val="003E15BF"/>
    <w:rsid w:val="003E15D1"/>
    <w:rsid w:val="003E15ED"/>
    <w:rsid w:val="003E1604"/>
    <w:rsid w:val="003E1649"/>
    <w:rsid w:val="003E164F"/>
    <w:rsid w:val="003E166E"/>
    <w:rsid w:val="003E168D"/>
    <w:rsid w:val="003E16CB"/>
    <w:rsid w:val="003E1732"/>
    <w:rsid w:val="003E176D"/>
    <w:rsid w:val="003E178C"/>
    <w:rsid w:val="003E1791"/>
    <w:rsid w:val="003E179B"/>
    <w:rsid w:val="003E17AA"/>
    <w:rsid w:val="003E17B5"/>
    <w:rsid w:val="003E17CB"/>
    <w:rsid w:val="003E17E2"/>
    <w:rsid w:val="003E17E4"/>
    <w:rsid w:val="003E17FA"/>
    <w:rsid w:val="003E1805"/>
    <w:rsid w:val="003E183D"/>
    <w:rsid w:val="003E1858"/>
    <w:rsid w:val="003E1859"/>
    <w:rsid w:val="003E1871"/>
    <w:rsid w:val="003E1879"/>
    <w:rsid w:val="003E187D"/>
    <w:rsid w:val="003E18BB"/>
    <w:rsid w:val="003E18E8"/>
    <w:rsid w:val="003E1987"/>
    <w:rsid w:val="003E198C"/>
    <w:rsid w:val="003E19A7"/>
    <w:rsid w:val="003E19B8"/>
    <w:rsid w:val="003E1A15"/>
    <w:rsid w:val="003E1A50"/>
    <w:rsid w:val="003E1A58"/>
    <w:rsid w:val="003E1ACE"/>
    <w:rsid w:val="003E1B16"/>
    <w:rsid w:val="003E1B28"/>
    <w:rsid w:val="003E1B30"/>
    <w:rsid w:val="003E1B84"/>
    <w:rsid w:val="003E1B92"/>
    <w:rsid w:val="003E1BAA"/>
    <w:rsid w:val="003E1BC0"/>
    <w:rsid w:val="003E1BEC"/>
    <w:rsid w:val="003E1BF2"/>
    <w:rsid w:val="003E1BF3"/>
    <w:rsid w:val="003E1C40"/>
    <w:rsid w:val="003E1C8E"/>
    <w:rsid w:val="003E1CD5"/>
    <w:rsid w:val="003E1CF8"/>
    <w:rsid w:val="003E1D07"/>
    <w:rsid w:val="003E1D1E"/>
    <w:rsid w:val="003E1D74"/>
    <w:rsid w:val="003E1D8E"/>
    <w:rsid w:val="003E1D90"/>
    <w:rsid w:val="003E1DB0"/>
    <w:rsid w:val="003E1DC0"/>
    <w:rsid w:val="003E1E4E"/>
    <w:rsid w:val="003E1E58"/>
    <w:rsid w:val="003E1E59"/>
    <w:rsid w:val="003E1E5C"/>
    <w:rsid w:val="003E1EAF"/>
    <w:rsid w:val="003E1EBF"/>
    <w:rsid w:val="003E1EE8"/>
    <w:rsid w:val="003E1EE9"/>
    <w:rsid w:val="003E1F15"/>
    <w:rsid w:val="003E1F42"/>
    <w:rsid w:val="003E1F90"/>
    <w:rsid w:val="003E1FBB"/>
    <w:rsid w:val="003E201A"/>
    <w:rsid w:val="003E206C"/>
    <w:rsid w:val="003E2078"/>
    <w:rsid w:val="003E207D"/>
    <w:rsid w:val="003E20C4"/>
    <w:rsid w:val="003E20DA"/>
    <w:rsid w:val="003E2100"/>
    <w:rsid w:val="003E215F"/>
    <w:rsid w:val="003E218C"/>
    <w:rsid w:val="003E2195"/>
    <w:rsid w:val="003E21AA"/>
    <w:rsid w:val="003E21DA"/>
    <w:rsid w:val="003E21E8"/>
    <w:rsid w:val="003E21F7"/>
    <w:rsid w:val="003E227B"/>
    <w:rsid w:val="003E22A7"/>
    <w:rsid w:val="003E22B6"/>
    <w:rsid w:val="003E22C2"/>
    <w:rsid w:val="003E22DD"/>
    <w:rsid w:val="003E22EA"/>
    <w:rsid w:val="003E2318"/>
    <w:rsid w:val="003E2327"/>
    <w:rsid w:val="003E2346"/>
    <w:rsid w:val="003E2357"/>
    <w:rsid w:val="003E236F"/>
    <w:rsid w:val="003E2390"/>
    <w:rsid w:val="003E239A"/>
    <w:rsid w:val="003E2417"/>
    <w:rsid w:val="003E2437"/>
    <w:rsid w:val="003E2449"/>
    <w:rsid w:val="003E245C"/>
    <w:rsid w:val="003E2485"/>
    <w:rsid w:val="003E248B"/>
    <w:rsid w:val="003E2491"/>
    <w:rsid w:val="003E24A6"/>
    <w:rsid w:val="003E24EE"/>
    <w:rsid w:val="003E255D"/>
    <w:rsid w:val="003E2594"/>
    <w:rsid w:val="003E25E3"/>
    <w:rsid w:val="003E25F4"/>
    <w:rsid w:val="003E265E"/>
    <w:rsid w:val="003E2671"/>
    <w:rsid w:val="003E26C8"/>
    <w:rsid w:val="003E26EF"/>
    <w:rsid w:val="003E26FD"/>
    <w:rsid w:val="003E271F"/>
    <w:rsid w:val="003E2739"/>
    <w:rsid w:val="003E2771"/>
    <w:rsid w:val="003E2783"/>
    <w:rsid w:val="003E27E8"/>
    <w:rsid w:val="003E2807"/>
    <w:rsid w:val="003E2869"/>
    <w:rsid w:val="003E2874"/>
    <w:rsid w:val="003E2875"/>
    <w:rsid w:val="003E289A"/>
    <w:rsid w:val="003E28A1"/>
    <w:rsid w:val="003E28A8"/>
    <w:rsid w:val="003E28B2"/>
    <w:rsid w:val="003E290C"/>
    <w:rsid w:val="003E2919"/>
    <w:rsid w:val="003E291B"/>
    <w:rsid w:val="003E294A"/>
    <w:rsid w:val="003E29A8"/>
    <w:rsid w:val="003E29C7"/>
    <w:rsid w:val="003E29EB"/>
    <w:rsid w:val="003E2A76"/>
    <w:rsid w:val="003E2A84"/>
    <w:rsid w:val="003E2B18"/>
    <w:rsid w:val="003E2B1F"/>
    <w:rsid w:val="003E2B25"/>
    <w:rsid w:val="003E2B3F"/>
    <w:rsid w:val="003E2B6C"/>
    <w:rsid w:val="003E2B73"/>
    <w:rsid w:val="003E2B81"/>
    <w:rsid w:val="003E2BA2"/>
    <w:rsid w:val="003E2BA8"/>
    <w:rsid w:val="003E2BB5"/>
    <w:rsid w:val="003E2BC2"/>
    <w:rsid w:val="003E2BEC"/>
    <w:rsid w:val="003E2BFC"/>
    <w:rsid w:val="003E2CB7"/>
    <w:rsid w:val="003E2CBB"/>
    <w:rsid w:val="003E2D03"/>
    <w:rsid w:val="003E2D4A"/>
    <w:rsid w:val="003E2D83"/>
    <w:rsid w:val="003E2D8B"/>
    <w:rsid w:val="003E2D90"/>
    <w:rsid w:val="003E2D99"/>
    <w:rsid w:val="003E2DCD"/>
    <w:rsid w:val="003E2E28"/>
    <w:rsid w:val="003E2E2E"/>
    <w:rsid w:val="003E2E60"/>
    <w:rsid w:val="003E2E96"/>
    <w:rsid w:val="003E2EA5"/>
    <w:rsid w:val="003E2EA8"/>
    <w:rsid w:val="003E2EAF"/>
    <w:rsid w:val="003E2EB9"/>
    <w:rsid w:val="003E2EC1"/>
    <w:rsid w:val="003E2EC3"/>
    <w:rsid w:val="003E2ED0"/>
    <w:rsid w:val="003E2EE7"/>
    <w:rsid w:val="003E2F4E"/>
    <w:rsid w:val="003E2F80"/>
    <w:rsid w:val="003E2FAF"/>
    <w:rsid w:val="003E2FE3"/>
    <w:rsid w:val="003E2FE7"/>
    <w:rsid w:val="003E301D"/>
    <w:rsid w:val="003E3053"/>
    <w:rsid w:val="003E307E"/>
    <w:rsid w:val="003E30B5"/>
    <w:rsid w:val="003E30CE"/>
    <w:rsid w:val="003E30D7"/>
    <w:rsid w:val="003E3168"/>
    <w:rsid w:val="003E31A4"/>
    <w:rsid w:val="003E31AD"/>
    <w:rsid w:val="003E31D2"/>
    <w:rsid w:val="003E320C"/>
    <w:rsid w:val="003E3233"/>
    <w:rsid w:val="003E3240"/>
    <w:rsid w:val="003E32C8"/>
    <w:rsid w:val="003E32E1"/>
    <w:rsid w:val="003E32FC"/>
    <w:rsid w:val="003E3307"/>
    <w:rsid w:val="003E330E"/>
    <w:rsid w:val="003E3345"/>
    <w:rsid w:val="003E3390"/>
    <w:rsid w:val="003E3397"/>
    <w:rsid w:val="003E33B6"/>
    <w:rsid w:val="003E33B7"/>
    <w:rsid w:val="003E33F4"/>
    <w:rsid w:val="003E33FE"/>
    <w:rsid w:val="003E3439"/>
    <w:rsid w:val="003E3446"/>
    <w:rsid w:val="003E3463"/>
    <w:rsid w:val="003E346C"/>
    <w:rsid w:val="003E34B9"/>
    <w:rsid w:val="003E34ED"/>
    <w:rsid w:val="003E34F5"/>
    <w:rsid w:val="003E3512"/>
    <w:rsid w:val="003E353F"/>
    <w:rsid w:val="003E356E"/>
    <w:rsid w:val="003E35A3"/>
    <w:rsid w:val="003E35B4"/>
    <w:rsid w:val="003E35D1"/>
    <w:rsid w:val="003E35FF"/>
    <w:rsid w:val="003E3631"/>
    <w:rsid w:val="003E36EA"/>
    <w:rsid w:val="003E3716"/>
    <w:rsid w:val="003E3738"/>
    <w:rsid w:val="003E3748"/>
    <w:rsid w:val="003E374A"/>
    <w:rsid w:val="003E376E"/>
    <w:rsid w:val="003E377F"/>
    <w:rsid w:val="003E37B5"/>
    <w:rsid w:val="003E37C8"/>
    <w:rsid w:val="003E37D7"/>
    <w:rsid w:val="003E3869"/>
    <w:rsid w:val="003E3891"/>
    <w:rsid w:val="003E3898"/>
    <w:rsid w:val="003E38B5"/>
    <w:rsid w:val="003E38C6"/>
    <w:rsid w:val="003E38DF"/>
    <w:rsid w:val="003E3906"/>
    <w:rsid w:val="003E3909"/>
    <w:rsid w:val="003E3927"/>
    <w:rsid w:val="003E392B"/>
    <w:rsid w:val="003E3952"/>
    <w:rsid w:val="003E3963"/>
    <w:rsid w:val="003E3982"/>
    <w:rsid w:val="003E39B5"/>
    <w:rsid w:val="003E39DD"/>
    <w:rsid w:val="003E3A15"/>
    <w:rsid w:val="003E3A29"/>
    <w:rsid w:val="003E3A2E"/>
    <w:rsid w:val="003E3A3F"/>
    <w:rsid w:val="003E3A49"/>
    <w:rsid w:val="003E3A51"/>
    <w:rsid w:val="003E3A66"/>
    <w:rsid w:val="003E3AA9"/>
    <w:rsid w:val="003E3AC3"/>
    <w:rsid w:val="003E3AD4"/>
    <w:rsid w:val="003E3B06"/>
    <w:rsid w:val="003E3B08"/>
    <w:rsid w:val="003E3B0A"/>
    <w:rsid w:val="003E3B2C"/>
    <w:rsid w:val="003E3B42"/>
    <w:rsid w:val="003E3BB4"/>
    <w:rsid w:val="003E3BC1"/>
    <w:rsid w:val="003E3BE2"/>
    <w:rsid w:val="003E3C2D"/>
    <w:rsid w:val="003E3C79"/>
    <w:rsid w:val="003E3CA5"/>
    <w:rsid w:val="003E3CC2"/>
    <w:rsid w:val="003E3CCC"/>
    <w:rsid w:val="003E3D16"/>
    <w:rsid w:val="003E3D83"/>
    <w:rsid w:val="003E3DB8"/>
    <w:rsid w:val="003E3DC6"/>
    <w:rsid w:val="003E3DCB"/>
    <w:rsid w:val="003E3DDF"/>
    <w:rsid w:val="003E3DF1"/>
    <w:rsid w:val="003E3E02"/>
    <w:rsid w:val="003E3E83"/>
    <w:rsid w:val="003E3E96"/>
    <w:rsid w:val="003E3EB6"/>
    <w:rsid w:val="003E3EC9"/>
    <w:rsid w:val="003E3ED2"/>
    <w:rsid w:val="003E3ED8"/>
    <w:rsid w:val="003E3EF6"/>
    <w:rsid w:val="003E3F67"/>
    <w:rsid w:val="003E3F74"/>
    <w:rsid w:val="003E3FAE"/>
    <w:rsid w:val="003E4020"/>
    <w:rsid w:val="003E403F"/>
    <w:rsid w:val="003E404A"/>
    <w:rsid w:val="003E405F"/>
    <w:rsid w:val="003E40F1"/>
    <w:rsid w:val="003E4109"/>
    <w:rsid w:val="003E4119"/>
    <w:rsid w:val="003E415F"/>
    <w:rsid w:val="003E41DC"/>
    <w:rsid w:val="003E4226"/>
    <w:rsid w:val="003E4228"/>
    <w:rsid w:val="003E4254"/>
    <w:rsid w:val="003E4272"/>
    <w:rsid w:val="003E427F"/>
    <w:rsid w:val="003E429A"/>
    <w:rsid w:val="003E4348"/>
    <w:rsid w:val="003E437D"/>
    <w:rsid w:val="003E4386"/>
    <w:rsid w:val="003E43BA"/>
    <w:rsid w:val="003E43BF"/>
    <w:rsid w:val="003E43C8"/>
    <w:rsid w:val="003E4401"/>
    <w:rsid w:val="003E440B"/>
    <w:rsid w:val="003E4412"/>
    <w:rsid w:val="003E443C"/>
    <w:rsid w:val="003E447D"/>
    <w:rsid w:val="003E447F"/>
    <w:rsid w:val="003E449D"/>
    <w:rsid w:val="003E44A3"/>
    <w:rsid w:val="003E44AA"/>
    <w:rsid w:val="003E44B3"/>
    <w:rsid w:val="003E44BE"/>
    <w:rsid w:val="003E44CF"/>
    <w:rsid w:val="003E44D3"/>
    <w:rsid w:val="003E44EB"/>
    <w:rsid w:val="003E4504"/>
    <w:rsid w:val="003E4505"/>
    <w:rsid w:val="003E45C3"/>
    <w:rsid w:val="003E45D8"/>
    <w:rsid w:val="003E4606"/>
    <w:rsid w:val="003E4612"/>
    <w:rsid w:val="003E461B"/>
    <w:rsid w:val="003E462B"/>
    <w:rsid w:val="003E463C"/>
    <w:rsid w:val="003E463F"/>
    <w:rsid w:val="003E465F"/>
    <w:rsid w:val="003E4666"/>
    <w:rsid w:val="003E4670"/>
    <w:rsid w:val="003E46D2"/>
    <w:rsid w:val="003E46E1"/>
    <w:rsid w:val="003E46E9"/>
    <w:rsid w:val="003E4739"/>
    <w:rsid w:val="003E4755"/>
    <w:rsid w:val="003E4758"/>
    <w:rsid w:val="003E4768"/>
    <w:rsid w:val="003E478B"/>
    <w:rsid w:val="003E47F6"/>
    <w:rsid w:val="003E4806"/>
    <w:rsid w:val="003E4890"/>
    <w:rsid w:val="003E48BF"/>
    <w:rsid w:val="003E48C9"/>
    <w:rsid w:val="003E48F1"/>
    <w:rsid w:val="003E48FF"/>
    <w:rsid w:val="003E496E"/>
    <w:rsid w:val="003E497E"/>
    <w:rsid w:val="003E49A2"/>
    <w:rsid w:val="003E49B7"/>
    <w:rsid w:val="003E49F7"/>
    <w:rsid w:val="003E4A3C"/>
    <w:rsid w:val="003E4A66"/>
    <w:rsid w:val="003E4A6F"/>
    <w:rsid w:val="003E4ADA"/>
    <w:rsid w:val="003E4AE9"/>
    <w:rsid w:val="003E4AEE"/>
    <w:rsid w:val="003E4AF3"/>
    <w:rsid w:val="003E4B2D"/>
    <w:rsid w:val="003E4B30"/>
    <w:rsid w:val="003E4B3F"/>
    <w:rsid w:val="003E4B71"/>
    <w:rsid w:val="003E4B97"/>
    <w:rsid w:val="003E4BA3"/>
    <w:rsid w:val="003E4BB8"/>
    <w:rsid w:val="003E4BC8"/>
    <w:rsid w:val="003E4BDB"/>
    <w:rsid w:val="003E4C22"/>
    <w:rsid w:val="003E4C3C"/>
    <w:rsid w:val="003E4C47"/>
    <w:rsid w:val="003E4C65"/>
    <w:rsid w:val="003E4C87"/>
    <w:rsid w:val="003E4C90"/>
    <w:rsid w:val="003E4C9F"/>
    <w:rsid w:val="003E4CC5"/>
    <w:rsid w:val="003E4CD9"/>
    <w:rsid w:val="003E4CE1"/>
    <w:rsid w:val="003E4D47"/>
    <w:rsid w:val="003E4D52"/>
    <w:rsid w:val="003E4DF5"/>
    <w:rsid w:val="003E4E4D"/>
    <w:rsid w:val="003E4F35"/>
    <w:rsid w:val="003E4F3D"/>
    <w:rsid w:val="003E4F4F"/>
    <w:rsid w:val="003E4F71"/>
    <w:rsid w:val="003E4FAE"/>
    <w:rsid w:val="003E5086"/>
    <w:rsid w:val="003E50C9"/>
    <w:rsid w:val="003E50EB"/>
    <w:rsid w:val="003E5116"/>
    <w:rsid w:val="003E5124"/>
    <w:rsid w:val="003E5128"/>
    <w:rsid w:val="003E513A"/>
    <w:rsid w:val="003E5147"/>
    <w:rsid w:val="003E5177"/>
    <w:rsid w:val="003E5185"/>
    <w:rsid w:val="003E519E"/>
    <w:rsid w:val="003E51B7"/>
    <w:rsid w:val="003E51BA"/>
    <w:rsid w:val="003E51C5"/>
    <w:rsid w:val="003E51FA"/>
    <w:rsid w:val="003E522C"/>
    <w:rsid w:val="003E522E"/>
    <w:rsid w:val="003E5237"/>
    <w:rsid w:val="003E524A"/>
    <w:rsid w:val="003E5277"/>
    <w:rsid w:val="003E527F"/>
    <w:rsid w:val="003E52EE"/>
    <w:rsid w:val="003E5367"/>
    <w:rsid w:val="003E5387"/>
    <w:rsid w:val="003E5388"/>
    <w:rsid w:val="003E53CB"/>
    <w:rsid w:val="003E53D5"/>
    <w:rsid w:val="003E53E9"/>
    <w:rsid w:val="003E53F5"/>
    <w:rsid w:val="003E53FB"/>
    <w:rsid w:val="003E544D"/>
    <w:rsid w:val="003E5496"/>
    <w:rsid w:val="003E54FB"/>
    <w:rsid w:val="003E551F"/>
    <w:rsid w:val="003E5541"/>
    <w:rsid w:val="003E5544"/>
    <w:rsid w:val="003E5564"/>
    <w:rsid w:val="003E5575"/>
    <w:rsid w:val="003E55A3"/>
    <w:rsid w:val="003E55AA"/>
    <w:rsid w:val="003E56D2"/>
    <w:rsid w:val="003E5729"/>
    <w:rsid w:val="003E572A"/>
    <w:rsid w:val="003E573D"/>
    <w:rsid w:val="003E5753"/>
    <w:rsid w:val="003E5757"/>
    <w:rsid w:val="003E5778"/>
    <w:rsid w:val="003E578D"/>
    <w:rsid w:val="003E585F"/>
    <w:rsid w:val="003E589B"/>
    <w:rsid w:val="003E58CE"/>
    <w:rsid w:val="003E58DA"/>
    <w:rsid w:val="003E58E2"/>
    <w:rsid w:val="003E5900"/>
    <w:rsid w:val="003E5995"/>
    <w:rsid w:val="003E5A12"/>
    <w:rsid w:val="003E5A1D"/>
    <w:rsid w:val="003E5A56"/>
    <w:rsid w:val="003E5A57"/>
    <w:rsid w:val="003E5A6A"/>
    <w:rsid w:val="003E5AAF"/>
    <w:rsid w:val="003E5AC6"/>
    <w:rsid w:val="003E5B07"/>
    <w:rsid w:val="003E5B5D"/>
    <w:rsid w:val="003E5B98"/>
    <w:rsid w:val="003E5B99"/>
    <w:rsid w:val="003E5B9D"/>
    <w:rsid w:val="003E5BCF"/>
    <w:rsid w:val="003E5BD8"/>
    <w:rsid w:val="003E5C2C"/>
    <w:rsid w:val="003E5C41"/>
    <w:rsid w:val="003E5C5A"/>
    <w:rsid w:val="003E5C67"/>
    <w:rsid w:val="003E5CD6"/>
    <w:rsid w:val="003E5CDC"/>
    <w:rsid w:val="003E5D16"/>
    <w:rsid w:val="003E5D21"/>
    <w:rsid w:val="003E5D23"/>
    <w:rsid w:val="003E5D26"/>
    <w:rsid w:val="003E5D9C"/>
    <w:rsid w:val="003E5D9F"/>
    <w:rsid w:val="003E5DA5"/>
    <w:rsid w:val="003E5DB6"/>
    <w:rsid w:val="003E5DC6"/>
    <w:rsid w:val="003E5DC7"/>
    <w:rsid w:val="003E5DE6"/>
    <w:rsid w:val="003E5DE7"/>
    <w:rsid w:val="003E5E14"/>
    <w:rsid w:val="003E5E30"/>
    <w:rsid w:val="003E5E62"/>
    <w:rsid w:val="003E5E79"/>
    <w:rsid w:val="003E5E92"/>
    <w:rsid w:val="003E5EC5"/>
    <w:rsid w:val="003E5F27"/>
    <w:rsid w:val="003E5FC1"/>
    <w:rsid w:val="003E5FCF"/>
    <w:rsid w:val="003E5FD5"/>
    <w:rsid w:val="003E5FEF"/>
    <w:rsid w:val="003E603B"/>
    <w:rsid w:val="003E6066"/>
    <w:rsid w:val="003E6072"/>
    <w:rsid w:val="003E607F"/>
    <w:rsid w:val="003E6086"/>
    <w:rsid w:val="003E6099"/>
    <w:rsid w:val="003E60BB"/>
    <w:rsid w:val="003E60DB"/>
    <w:rsid w:val="003E611C"/>
    <w:rsid w:val="003E6136"/>
    <w:rsid w:val="003E6157"/>
    <w:rsid w:val="003E6186"/>
    <w:rsid w:val="003E61E5"/>
    <w:rsid w:val="003E61FB"/>
    <w:rsid w:val="003E6206"/>
    <w:rsid w:val="003E620C"/>
    <w:rsid w:val="003E6219"/>
    <w:rsid w:val="003E6273"/>
    <w:rsid w:val="003E627D"/>
    <w:rsid w:val="003E627F"/>
    <w:rsid w:val="003E62B2"/>
    <w:rsid w:val="003E62D2"/>
    <w:rsid w:val="003E62EA"/>
    <w:rsid w:val="003E62F5"/>
    <w:rsid w:val="003E62FC"/>
    <w:rsid w:val="003E6318"/>
    <w:rsid w:val="003E6325"/>
    <w:rsid w:val="003E6352"/>
    <w:rsid w:val="003E6374"/>
    <w:rsid w:val="003E6392"/>
    <w:rsid w:val="003E63D2"/>
    <w:rsid w:val="003E63ED"/>
    <w:rsid w:val="003E6467"/>
    <w:rsid w:val="003E6495"/>
    <w:rsid w:val="003E64AA"/>
    <w:rsid w:val="003E64B0"/>
    <w:rsid w:val="003E64B6"/>
    <w:rsid w:val="003E64CE"/>
    <w:rsid w:val="003E64F0"/>
    <w:rsid w:val="003E65C3"/>
    <w:rsid w:val="003E662F"/>
    <w:rsid w:val="003E663C"/>
    <w:rsid w:val="003E6693"/>
    <w:rsid w:val="003E66B7"/>
    <w:rsid w:val="003E66BC"/>
    <w:rsid w:val="003E66FB"/>
    <w:rsid w:val="003E66FF"/>
    <w:rsid w:val="003E670D"/>
    <w:rsid w:val="003E673A"/>
    <w:rsid w:val="003E6782"/>
    <w:rsid w:val="003E6789"/>
    <w:rsid w:val="003E6799"/>
    <w:rsid w:val="003E679D"/>
    <w:rsid w:val="003E67C7"/>
    <w:rsid w:val="003E67EC"/>
    <w:rsid w:val="003E67F3"/>
    <w:rsid w:val="003E6859"/>
    <w:rsid w:val="003E685C"/>
    <w:rsid w:val="003E68BD"/>
    <w:rsid w:val="003E6958"/>
    <w:rsid w:val="003E6976"/>
    <w:rsid w:val="003E69A2"/>
    <w:rsid w:val="003E69DA"/>
    <w:rsid w:val="003E6A1E"/>
    <w:rsid w:val="003E6A22"/>
    <w:rsid w:val="003E6A48"/>
    <w:rsid w:val="003E6AED"/>
    <w:rsid w:val="003E6B0B"/>
    <w:rsid w:val="003E6B4A"/>
    <w:rsid w:val="003E6B4C"/>
    <w:rsid w:val="003E6B98"/>
    <w:rsid w:val="003E6BB6"/>
    <w:rsid w:val="003E6BC0"/>
    <w:rsid w:val="003E6BD8"/>
    <w:rsid w:val="003E6C38"/>
    <w:rsid w:val="003E6C3A"/>
    <w:rsid w:val="003E6CAA"/>
    <w:rsid w:val="003E6CB6"/>
    <w:rsid w:val="003E6CC3"/>
    <w:rsid w:val="003E6CC5"/>
    <w:rsid w:val="003E6CE1"/>
    <w:rsid w:val="003E6D2D"/>
    <w:rsid w:val="003E6D45"/>
    <w:rsid w:val="003E6D80"/>
    <w:rsid w:val="003E6DA8"/>
    <w:rsid w:val="003E6DE9"/>
    <w:rsid w:val="003E6E43"/>
    <w:rsid w:val="003E6E68"/>
    <w:rsid w:val="003E6EA9"/>
    <w:rsid w:val="003E6F02"/>
    <w:rsid w:val="003E6F03"/>
    <w:rsid w:val="003E6F14"/>
    <w:rsid w:val="003E6F29"/>
    <w:rsid w:val="003E6F2B"/>
    <w:rsid w:val="003E6F55"/>
    <w:rsid w:val="003E6F5F"/>
    <w:rsid w:val="003E6F62"/>
    <w:rsid w:val="003E6FB4"/>
    <w:rsid w:val="003E702C"/>
    <w:rsid w:val="003E7043"/>
    <w:rsid w:val="003E7053"/>
    <w:rsid w:val="003E706A"/>
    <w:rsid w:val="003E707E"/>
    <w:rsid w:val="003E70DD"/>
    <w:rsid w:val="003E70E9"/>
    <w:rsid w:val="003E713D"/>
    <w:rsid w:val="003E714E"/>
    <w:rsid w:val="003E715E"/>
    <w:rsid w:val="003E715F"/>
    <w:rsid w:val="003E719D"/>
    <w:rsid w:val="003E71D3"/>
    <w:rsid w:val="003E71FC"/>
    <w:rsid w:val="003E7204"/>
    <w:rsid w:val="003E7210"/>
    <w:rsid w:val="003E7215"/>
    <w:rsid w:val="003E7239"/>
    <w:rsid w:val="003E724C"/>
    <w:rsid w:val="003E725D"/>
    <w:rsid w:val="003E7284"/>
    <w:rsid w:val="003E7297"/>
    <w:rsid w:val="003E72B8"/>
    <w:rsid w:val="003E72D4"/>
    <w:rsid w:val="003E72E0"/>
    <w:rsid w:val="003E730F"/>
    <w:rsid w:val="003E7311"/>
    <w:rsid w:val="003E7321"/>
    <w:rsid w:val="003E7351"/>
    <w:rsid w:val="003E739D"/>
    <w:rsid w:val="003E73A0"/>
    <w:rsid w:val="003E73A4"/>
    <w:rsid w:val="003E73AF"/>
    <w:rsid w:val="003E73B5"/>
    <w:rsid w:val="003E73FC"/>
    <w:rsid w:val="003E7425"/>
    <w:rsid w:val="003E7430"/>
    <w:rsid w:val="003E7492"/>
    <w:rsid w:val="003E74A0"/>
    <w:rsid w:val="003E74CF"/>
    <w:rsid w:val="003E74D4"/>
    <w:rsid w:val="003E74F7"/>
    <w:rsid w:val="003E7584"/>
    <w:rsid w:val="003E7615"/>
    <w:rsid w:val="003E7650"/>
    <w:rsid w:val="003E7652"/>
    <w:rsid w:val="003E7670"/>
    <w:rsid w:val="003E7687"/>
    <w:rsid w:val="003E76B7"/>
    <w:rsid w:val="003E7709"/>
    <w:rsid w:val="003E772E"/>
    <w:rsid w:val="003E77AF"/>
    <w:rsid w:val="003E77B0"/>
    <w:rsid w:val="003E77D3"/>
    <w:rsid w:val="003E77D9"/>
    <w:rsid w:val="003E77DB"/>
    <w:rsid w:val="003E77E0"/>
    <w:rsid w:val="003E7806"/>
    <w:rsid w:val="003E783A"/>
    <w:rsid w:val="003E7862"/>
    <w:rsid w:val="003E7899"/>
    <w:rsid w:val="003E78CC"/>
    <w:rsid w:val="003E78EE"/>
    <w:rsid w:val="003E78FE"/>
    <w:rsid w:val="003E7904"/>
    <w:rsid w:val="003E7907"/>
    <w:rsid w:val="003E7916"/>
    <w:rsid w:val="003E7939"/>
    <w:rsid w:val="003E795E"/>
    <w:rsid w:val="003E7964"/>
    <w:rsid w:val="003E798B"/>
    <w:rsid w:val="003E7A20"/>
    <w:rsid w:val="003E7A32"/>
    <w:rsid w:val="003E7A54"/>
    <w:rsid w:val="003E7A5A"/>
    <w:rsid w:val="003E7A75"/>
    <w:rsid w:val="003E7AA7"/>
    <w:rsid w:val="003E7AAD"/>
    <w:rsid w:val="003E7ABF"/>
    <w:rsid w:val="003E7AF9"/>
    <w:rsid w:val="003E7B13"/>
    <w:rsid w:val="003E7B18"/>
    <w:rsid w:val="003E7B83"/>
    <w:rsid w:val="003E7B99"/>
    <w:rsid w:val="003E7BF8"/>
    <w:rsid w:val="003E7C24"/>
    <w:rsid w:val="003E7C30"/>
    <w:rsid w:val="003E7C3C"/>
    <w:rsid w:val="003E7C60"/>
    <w:rsid w:val="003E7C7B"/>
    <w:rsid w:val="003E7CA3"/>
    <w:rsid w:val="003E7D05"/>
    <w:rsid w:val="003E7D1D"/>
    <w:rsid w:val="003E7DA9"/>
    <w:rsid w:val="003E7DBD"/>
    <w:rsid w:val="003E7DE9"/>
    <w:rsid w:val="003E7DEA"/>
    <w:rsid w:val="003E7E03"/>
    <w:rsid w:val="003E7E10"/>
    <w:rsid w:val="003E7E19"/>
    <w:rsid w:val="003E7E2F"/>
    <w:rsid w:val="003E7E42"/>
    <w:rsid w:val="003E7E9C"/>
    <w:rsid w:val="003E7EB2"/>
    <w:rsid w:val="003E7EC5"/>
    <w:rsid w:val="003E7ED6"/>
    <w:rsid w:val="003E7EDF"/>
    <w:rsid w:val="003E7EEA"/>
    <w:rsid w:val="003E7F33"/>
    <w:rsid w:val="003E7F6B"/>
    <w:rsid w:val="003E7F8C"/>
    <w:rsid w:val="003E7FA9"/>
    <w:rsid w:val="003E7FE1"/>
    <w:rsid w:val="003F000F"/>
    <w:rsid w:val="003F003C"/>
    <w:rsid w:val="003F007B"/>
    <w:rsid w:val="003F00B1"/>
    <w:rsid w:val="003F00B2"/>
    <w:rsid w:val="003F00F9"/>
    <w:rsid w:val="003F0127"/>
    <w:rsid w:val="003F0131"/>
    <w:rsid w:val="003F0148"/>
    <w:rsid w:val="003F0169"/>
    <w:rsid w:val="003F01A2"/>
    <w:rsid w:val="003F01D3"/>
    <w:rsid w:val="003F01F0"/>
    <w:rsid w:val="003F01F1"/>
    <w:rsid w:val="003F0232"/>
    <w:rsid w:val="003F0267"/>
    <w:rsid w:val="003F0268"/>
    <w:rsid w:val="003F028D"/>
    <w:rsid w:val="003F0298"/>
    <w:rsid w:val="003F02BF"/>
    <w:rsid w:val="003F02D6"/>
    <w:rsid w:val="003F0306"/>
    <w:rsid w:val="003F0389"/>
    <w:rsid w:val="003F03E4"/>
    <w:rsid w:val="003F0420"/>
    <w:rsid w:val="003F044C"/>
    <w:rsid w:val="003F047C"/>
    <w:rsid w:val="003F047F"/>
    <w:rsid w:val="003F04AD"/>
    <w:rsid w:val="003F04D0"/>
    <w:rsid w:val="003F04DA"/>
    <w:rsid w:val="003F04F7"/>
    <w:rsid w:val="003F04F8"/>
    <w:rsid w:val="003F0513"/>
    <w:rsid w:val="003F055B"/>
    <w:rsid w:val="003F05DE"/>
    <w:rsid w:val="003F0600"/>
    <w:rsid w:val="003F0601"/>
    <w:rsid w:val="003F0603"/>
    <w:rsid w:val="003F06A6"/>
    <w:rsid w:val="003F06D7"/>
    <w:rsid w:val="003F06DB"/>
    <w:rsid w:val="003F06E8"/>
    <w:rsid w:val="003F06F1"/>
    <w:rsid w:val="003F0712"/>
    <w:rsid w:val="003F0782"/>
    <w:rsid w:val="003F07B5"/>
    <w:rsid w:val="003F0865"/>
    <w:rsid w:val="003F0903"/>
    <w:rsid w:val="003F0912"/>
    <w:rsid w:val="003F0943"/>
    <w:rsid w:val="003F0953"/>
    <w:rsid w:val="003F097B"/>
    <w:rsid w:val="003F098A"/>
    <w:rsid w:val="003F09B9"/>
    <w:rsid w:val="003F09E9"/>
    <w:rsid w:val="003F09F9"/>
    <w:rsid w:val="003F0A91"/>
    <w:rsid w:val="003F0B45"/>
    <w:rsid w:val="003F0B73"/>
    <w:rsid w:val="003F0B7E"/>
    <w:rsid w:val="003F0B86"/>
    <w:rsid w:val="003F0BB2"/>
    <w:rsid w:val="003F0BC0"/>
    <w:rsid w:val="003F0BE5"/>
    <w:rsid w:val="003F0BFE"/>
    <w:rsid w:val="003F0C0A"/>
    <w:rsid w:val="003F0C4B"/>
    <w:rsid w:val="003F0C5C"/>
    <w:rsid w:val="003F0C66"/>
    <w:rsid w:val="003F0C7A"/>
    <w:rsid w:val="003F0C87"/>
    <w:rsid w:val="003F0C8C"/>
    <w:rsid w:val="003F0CAA"/>
    <w:rsid w:val="003F0CB8"/>
    <w:rsid w:val="003F0CB9"/>
    <w:rsid w:val="003F0CD5"/>
    <w:rsid w:val="003F0D5E"/>
    <w:rsid w:val="003F0D73"/>
    <w:rsid w:val="003F0D97"/>
    <w:rsid w:val="003F0DAA"/>
    <w:rsid w:val="003F0DD7"/>
    <w:rsid w:val="003F0DD8"/>
    <w:rsid w:val="003F0E02"/>
    <w:rsid w:val="003F0E1C"/>
    <w:rsid w:val="003F0E68"/>
    <w:rsid w:val="003F0E6A"/>
    <w:rsid w:val="003F0E7D"/>
    <w:rsid w:val="003F0EBC"/>
    <w:rsid w:val="003F0ED9"/>
    <w:rsid w:val="003F0F12"/>
    <w:rsid w:val="003F0F1B"/>
    <w:rsid w:val="003F0F39"/>
    <w:rsid w:val="003F0F81"/>
    <w:rsid w:val="003F0F9E"/>
    <w:rsid w:val="003F0FA1"/>
    <w:rsid w:val="003F0FA4"/>
    <w:rsid w:val="003F101D"/>
    <w:rsid w:val="003F102E"/>
    <w:rsid w:val="003F107D"/>
    <w:rsid w:val="003F10DD"/>
    <w:rsid w:val="003F10F8"/>
    <w:rsid w:val="003F114A"/>
    <w:rsid w:val="003F1175"/>
    <w:rsid w:val="003F11A3"/>
    <w:rsid w:val="003F11B5"/>
    <w:rsid w:val="003F11C2"/>
    <w:rsid w:val="003F1240"/>
    <w:rsid w:val="003F129E"/>
    <w:rsid w:val="003F136B"/>
    <w:rsid w:val="003F13DF"/>
    <w:rsid w:val="003F13EA"/>
    <w:rsid w:val="003F13EE"/>
    <w:rsid w:val="003F13F9"/>
    <w:rsid w:val="003F1485"/>
    <w:rsid w:val="003F14A9"/>
    <w:rsid w:val="003F14D2"/>
    <w:rsid w:val="003F1502"/>
    <w:rsid w:val="003F1532"/>
    <w:rsid w:val="003F1569"/>
    <w:rsid w:val="003F1658"/>
    <w:rsid w:val="003F165B"/>
    <w:rsid w:val="003F16BD"/>
    <w:rsid w:val="003F16E7"/>
    <w:rsid w:val="003F1703"/>
    <w:rsid w:val="003F17B5"/>
    <w:rsid w:val="003F17E4"/>
    <w:rsid w:val="003F17F2"/>
    <w:rsid w:val="003F17FE"/>
    <w:rsid w:val="003F1840"/>
    <w:rsid w:val="003F18D5"/>
    <w:rsid w:val="003F1915"/>
    <w:rsid w:val="003F194D"/>
    <w:rsid w:val="003F1951"/>
    <w:rsid w:val="003F1965"/>
    <w:rsid w:val="003F19B7"/>
    <w:rsid w:val="003F19BA"/>
    <w:rsid w:val="003F19CE"/>
    <w:rsid w:val="003F1A1D"/>
    <w:rsid w:val="003F1A26"/>
    <w:rsid w:val="003F1A2B"/>
    <w:rsid w:val="003F1A36"/>
    <w:rsid w:val="003F1A49"/>
    <w:rsid w:val="003F1A8D"/>
    <w:rsid w:val="003F1A93"/>
    <w:rsid w:val="003F1ACD"/>
    <w:rsid w:val="003F1AD3"/>
    <w:rsid w:val="003F1B6F"/>
    <w:rsid w:val="003F1BFC"/>
    <w:rsid w:val="003F1CA3"/>
    <w:rsid w:val="003F1CAE"/>
    <w:rsid w:val="003F1CBB"/>
    <w:rsid w:val="003F1CF0"/>
    <w:rsid w:val="003F1D3A"/>
    <w:rsid w:val="003F1D62"/>
    <w:rsid w:val="003F1D66"/>
    <w:rsid w:val="003F1D92"/>
    <w:rsid w:val="003F1D9D"/>
    <w:rsid w:val="003F1DBC"/>
    <w:rsid w:val="003F1DE1"/>
    <w:rsid w:val="003F1DF1"/>
    <w:rsid w:val="003F1DFB"/>
    <w:rsid w:val="003F1E0A"/>
    <w:rsid w:val="003F1E1C"/>
    <w:rsid w:val="003F1E38"/>
    <w:rsid w:val="003F1E3E"/>
    <w:rsid w:val="003F1E3F"/>
    <w:rsid w:val="003F1E42"/>
    <w:rsid w:val="003F1E72"/>
    <w:rsid w:val="003F1ED2"/>
    <w:rsid w:val="003F1F0F"/>
    <w:rsid w:val="003F1F2A"/>
    <w:rsid w:val="003F1F9F"/>
    <w:rsid w:val="003F1FAC"/>
    <w:rsid w:val="003F204E"/>
    <w:rsid w:val="003F2075"/>
    <w:rsid w:val="003F2076"/>
    <w:rsid w:val="003F2092"/>
    <w:rsid w:val="003F2096"/>
    <w:rsid w:val="003F20AD"/>
    <w:rsid w:val="003F20BA"/>
    <w:rsid w:val="003F20F8"/>
    <w:rsid w:val="003F2101"/>
    <w:rsid w:val="003F2105"/>
    <w:rsid w:val="003F2109"/>
    <w:rsid w:val="003F214A"/>
    <w:rsid w:val="003F2171"/>
    <w:rsid w:val="003F2175"/>
    <w:rsid w:val="003F217E"/>
    <w:rsid w:val="003F219F"/>
    <w:rsid w:val="003F21C4"/>
    <w:rsid w:val="003F21CE"/>
    <w:rsid w:val="003F2211"/>
    <w:rsid w:val="003F2267"/>
    <w:rsid w:val="003F228C"/>
    <w:rsid w:val="003F22D7"/>
    <w:rsid w:val="003F2311"/>
    <w:rsid w:val="003F2326"/>
    <w:rsid w:val="003F2348"/>
    <w:rsid w:val="003F23C2"/>
    <w:rsid w:val="003F242F"/>
    <w:rsid w:val="003F24A1"/>
    <w:rsid w:val="003F24CA"/>
    <w:rsid w:val="003F2519"/>
    <w:rsid w:val="003F2532"/>
    <w:rsid w:val="003F255D"/>
    <w:rsid w:val="003F2567"/>
    <w:rsid w:val="003F256E"/>
    <w:rsid w:val="003F257A"/>
    <w:rsid w:val="003F2582"/>
    <w:rsid w:val="003F2593"/>
    <w:rsid w:val="003F25BB"/>
    <w:rsid w:val="003F25C8"/>
    <w:rsid w:val="003F260B"/>
    <w:rsid w:val="003F2614"/>
    <w:rsid w:val="003F261D"/>
    <w:rsid w:val="003F2648"/>
    <w:rsid w:val="003F26BC"/>
    <w:rsid w:val="003F26EA"/>
    <w:rsid w:val="003F2730"/>
    <w:rsid w:val="003F273F"/>
    <w:rsid w:val="003F2740"/>
    <w:rsid w:val="003F2755"/>
    <w:rsid w:val="003F277C"/>
    <w:rsid w:val="003F277D"/>
    <w:rsid w:val="003F278C"/>
    <w:rsid w:val="003F27A9"/>
    <w:rsid w:val="003F27AB"/>
    <w:rsid w:val="003F27CE"/>
    <w:rsid w:val="003F27E4"/>
    <w:rsid w:val="003F27E6"/>
    <w:rsid w:val="003F27ED"/>
    <w:rsid w:val="003F2820"/>
    <w:rsid w:val="003F2833"/>
    <w:rsid w:val="003F2895"/>
    <w:rsid w:val="003F290A"/>
    <w:rsid w:val="003F2958"/>
    <w:rsid w:val="003F296C"/>
    <w:rsid w:val="003F2996"/>
    <w:rsid w:val="003F29BB"/>
    <w:rsid w:val="003F29D0"/>
    <w:rsid w:val="003F2A36"/>
    <w:rsid w:val="003F2A40"/>
    <w:rsid w:val="003F2A43"/>
    <w:rsid w:val="003F2A53"/>
    <w:rsid w:val="003F2AA9"/>
    <w:rsid w:val="003F2ABB"/>
    <w:rsid w:val="003F2B21"/>
    <w:rsid w:val="003F2B28"/>
    <w:rsid w:val="003F2B38"/>
    <w:rsid w:val="003F2B52"/>
    <w:rsid w:val="003F2B62"/>
    <w:rsid w:val="003F2BD6"/>
    <w:rsid w:val="003F2BE7"/>
    <w:rsid w:val="003F2BF4"/>
    <w:rsid w:val="003F2C05"/>
    <w:rsid w:val="003F2C28"/>
    <w:rsid w:val="003F2C2B"/>
    <w:rsid w:val="003F2C63"/>
    <w:rsid w:val="003F2CB3"/>
    <w:rsid w:val="003F2CEC"/>
    <w:rsid w:val="003F2D29"/>
    <w:rsid w:val="003F2D30"/>
    <w:rsid w:val="003F2D5B"/>
    <w:rsid w:val="003F2D5C"/>
    <w:rsid w:val="003F2D85"/>
    <w:rsid w:val="003F2D97"/>
    <w:rsid w:val="003F2DC1"/>
    <w:rsid w:val="003F2DDC"/>
    <w:rsid w:val="003F2E8A"/>
    <w:rsid w:val="003F2E8C"/>
    <w:rsid w:val="003F2F09"/>
    <w:rsid w:val="003F2F10"/>
    <w:rsid w:val="003F2F34"/>
    <w:rsid w:val="003F2F36"/>
    <w:rsid w:val="003F2FB1"/>
    <w:rsid w:val="003F2FCA"/>
    <w:rsid w:val="003F2FF9"/>
    <w:rsid w:val="003F3074"/>
    <w:rsid w:val="003F30D8"/>
    <w:rsid w:val="003F30E8"/>
    <w:rsid w:val="003F30F7"/>
    <w:rsid w:val="003F30FA"/>
    <w:rsid w:val="003F3132"/>
    <w:rsid w:val="003F313C"/>
    <w:rsid w:val="003F315E"/>
    <w:rsid w:val="003F3166"/>
    <w:rsid w:val="003F3192"/>
    <w:rsid w:val="003F3219"/>
    <w:rsid w:val="003F3281"/>
    <w:rsid w:val="003F3282"/>
    <w:rsid w:val="003F329D"/>
    <w:rsid w:val="003F32C6"/>
    <w:rsid w:val="003F32CE"/>
    <w:rsid w:val="003F32D3"/>
    <w:rsid w:val="003F3301"/>
    <w:rsid w:val="003F3359"/>
    <w:rsid w:val="003F3363"/>
    <w:rsid w:val="003F33F6"/>
    <w:rsid w:val="003F342A"/>
    <w:rsid w:val="003F3451"/>
    <w:rsid w:val="003F3483"/>
    <w:rsid w:val="003F34E6"/>
    <w:rsid w:val="003F34EF"/>
    <w:rsid w:val="003F351D"/>
    <w:rsid w:val="003F3547"/>
    <w:rsid w:val="003F3548"/>
    <w:rsid w:val="003F354F"/>
    <w:rsid w:val="003F357B"/>
    <w:rsid w:val="003F3583"/>
    <w:rsid w:val="003F3591"/>
    <w:rsid w:val="003F3598"/>
    <w:rsid w:val="003F35D6"/>
    <w:rsid w:val="003F35E7"/>
    <w:rsid w:val="003F35EB"/>
    <w:rsid w:val="003F364E"/>
    <w:rsid w:val="003F3653"/>
    <w:rsid w:val="003F36A9"/>
    <w:rsid w:val="003F36DF"/>
    <w:rsid w:val="003F370B"/>
    <w:rsid w:val="003F3714"/>
    <w:rsid w:val="003F37C3"/>
    <w:rsid w:val="003F3828"/>
    <w:rsid w:val="003F384C"/>
    <w:rsid w:val="003F3857"/>
    <w:rsid w:val="003F3888"/>
    <w:rsid w:val="003F38BC"/>
    <w:rsid w:val="003F38D3"/>
    <w:rsid w:val="003F38DF"/>
    <w:rsid w:val="003F3902"/>
    <w:rsid w:val="003F3907"/>
    <w:rsid w:val="003F393A"/>
    <w:rsid w:val="003F397D"/>
    <w:rsid w:val="003F39A3"/>
    <w:rsid w:val="003F39DD"/>
    <w:rsid w:val="003F39F3"/>
    <w:rsid w:val="003F3A08"/>
    <w:rsid w:val="003F3A0F"/>
    <w:rsid w:val="003F3A13"/>
    <w:rsid w:val="003F3A54"/>
    <w:rsid w:val="003F3A6B"/>
    <w:rsid w:val="003F3AB3"/>
    <w:rsid w:val="003F3AD7"/>
    <w:rsid w:val="003F3AF2"/>
    <w:rsid w:val="003F3B1D"/>
    <w:rsid w:val="003F3B4E"/>
    <w:rsid w:val="003F3B7A"/>
    <w:rsid w:val="003F3B8B"/>
    <w:rsid w:val="003F3B8C"/>
    <w:rsid w:val="003F3BA5"/>
    <w:rsid w:val="003F3BBD"/>
    <w:rsid w:val="003F3C1E"/>
    <w:rsid w:val="003F3C3F"/>
    <w:rsid w:val="003F3C44"/>
    <w:rsid w:val="003F3C5D"/>
    <w:rsid w:val="003F3C8F"/>
    <w:rsid w:val="003F3CB1"/>
    <w:rsid w:val="003F3CC9"/>
    <w:rsid w:val="003F3CCE"/>
    <w:rsid w:val="003F3CFF"/>
    <w:rsid w:val="003F3D02"/>
    <w:rsid w:val="003F3D70"/>
    <w:rsid w:val="003F3D92"/>
    <w:rsid w:val="003F3D97"/>
    <w:rsid w:val="003F3DDE"/>
    <w:rsid w:val="003F3E30"/>
    <w:rsid w:val="003F3E46"/>
    <w:rsid w:val="003F3E4F"/>
    <w:rsid w:val="003F3E69"/>
    <w:rsid w:val="003F3ED6"/>
    <w:rsid w:val="003F3EE0"/>
    <w:rsid w:val="003F3F5A"/>
    <w:rsid w:val="003F3F63"/>
    <w:rsid w:val="003F3F7D"/>
    <w:rsid w:val="003F3F92"/>
    <w:rsid w:val="003F3FEF"/>
    <w:rsid w:val="003F4015"/>
    <w:rsid w:val="003F4078"/>
    <w:rsid w:val="003F407D"/>
    <w:rsid w:val="003F4092"/>
    <w:rsid w:val="003F4094"/>
    <w:rsid w:val="003F4098"/>
    <w:rsid w:val="003F40B1"/>
    <w:rsid w:val="003F40DF"/>
    <w:rsid w:val="003F40F2"/>
    <w:rsid w:val="003F410F"/>
    <w:rsid w:val="003F4115"/>
    <w:rsid w:val="003F4118"/>
    <w:rsid w:val="003F411C"/>
    <w:rsid w:val="003F4173"/>
    <w:rsid w:val="003F41A1"/>
    <w:rsid w:val="003F41A3"/>
    <w:rsid w:val="003F41D8"/>
    <w:rsid w:val="003F420A"/>
    <w:rsid w:val="003F4224"/>
    <w:rsid w:val="003F423F"/>
    <w:rsid w:val="003F4243"/>
    <w:rsid w:val="003F4259"/>
    <w:rsid w:val="003F42BD"/>
    <w:rsid w:val="003F433B"/>
    <w:rsid w:val="003F4341"/>
    <w:rsid w:val="003F4347"/>
    <w:rsid w:val="003F4349"/>
    <w:rsid w:val="003F437B"/>
    <w:rsid w:val="003F43D1"/>
    <w:rsid w:val="003F4410"/>
    <w:rsid w:val="003F4478"/>
    <w:rsid w:val="003F44CB"/>
    <w:rsid w:val="003F4539"/>
    <w:rsid w:val="003F4572"/>
    <w:rsid w:val="003F45C1"/>
    <w:rsid w:val="003F45E1"/>
    <w:rsid w:val="003F45F3"/>
    <w:rsid w:val="003F460E"/>
    <w:rsid w:val="003F4619"/>
    <w:rsid w:val="003F463A"/>
    <w:rsid w:val="003F4644"/>
    <w:rsid w:val="003F4656"/>
    <w:rsid w:val="003F466B"/>
    <w:rsid w:val="003F466E"/>
    <w:rsid w:val="003F46BA"/>
    <w:rsid w:val="003F46C7"/>
    <w:rsid w:val="003F46ED"/>
    <w:rsid w:val="003F4715"/>
    <w:rsid w:val="003F4733"/>
    <w:rsid w:val="003F4738"/>
    <w:rsid w:val="003F4741"/>
    <w:rsid w:val="003F474F"/>
    <w:rsid w:val="003F47CB"/>
    <w:rsid w:val="003F4828"/>
    <w:rsid w:val="003F483D"/>
    <w:rsid w:val="003F4862"/>
    <w:rsid w:val="003F48AD"/>
    <w:rsid w:val="003F48B0"/>
    <w:rsid w:val="003F48E1"/>
    <w:rsid w:val="003F490F"/>
    <w:rsid w:val="003F494E"/>
    <w:rsid w:val="003F4992"/>
    <w:rsid w:val="003F49C5"/>
    <w:rsid w:val="003F49EE"/>
    <w:rsid w:val="003F4A0C"/>
    <w:rsid w:val="003F4A59"/>
    <w:rsid w:val="003F4A80"/>
    <w:rsid w:val="003F4A8A"/>
    <w:rsid w:val="003F4AA6"/>
    <w:rsid w:val="003F4AC6"/>
    <w:rsid w:val="003F4AE0"/>
    <w:rsid w:val="003F4AF2"/>
    <w:rsid w:val="003F4AF6"/>
    <w:rsid w:val="003F4B27"/>
    <w:rsid w:val="003F4B73"/>
    <w:rsid w:val="003F4BBD"/>
    <w:rsid w:val="003F4BC4"/>
    <w:rsid w:val="003F4BCE"/>
    <w:rsid w:val="003F4BD8"/>
    <w:rsid w:val="003F4BDB"/>
    <w:rsid w:val="003F4C31"/>
    <w:rsid w:val="003F4C50"/>
    <w:rsid w:val="003F4C52"/>
    <w:rsid w:val="003F4CA7"/>
    <w:rsid w:val="003F4CAC"/>
    <w:rsid w:val="003F4CBE"/>
    <w:rsid w:val="003F4CF5"/>
    <w:rsid w:val="003F4D03"/>
    <w:rsid w:val="003F4D08"/>
    <w:rsid w:val="003F4D24"/>
    <w:rsid w:val="003F4D37"/>
    <w:rsid w:val="003F4D6B"/>
    <w:rsid w:val="003F4D78"/>
    <w:rsid w:val="003F4D98"/>
    <w:rsid w:val="003F4DAB"/>
    <w:rsid w:val="003F4E39"/>
    <w:rsid w:val="003F4E3F"/>
    <w:rsid w:val="003F4E4A"/>
    <w:rsid w:val="003F4E80"/>
    <w:rsid w:val="003F4E9F"/>
    <w:rsid w:val="003F4ED0"/>
    <w:rsid w:val="003F4ED5"/>
    <w:rsid w:val="003F4F4F"/>
    <w:rsid w:val="003F4F70"/>
    <w:rsid w:val="003F4F99"/>
    <w:rsid w:val="003F4FC0"/>
    <w:rsid w:val="003F4FD8"/>
    <w:rsid w:val="003F5000"/>
    <w:rsid w:val="003F5035"/>
    <w:rsid w:val="003F505B"/>
    <w:rsid w:val="003F5090"/>
    <w:rsid w:val="003F50E9"/>
    <w:rsid w:val="003F50F2"/>
    <w:rsid w:val="003F5154"/>
    <w:rsid w:val="003F518A"/>
    <w:rsid w:val="003F519B"/>
    <w:rsid w:val="003F519E"/>
    <w:rsid w:val="003F51E6"/>
    <w:rsid w:val="003F5242"/>
    <w:rsid w:val="003F5272"/>
    <w:rsid w:val="003F5279"/>
    <w:rsid w:val="003F527B"/>
    <w:rsid w:val="003F52CF"/>
    <w:rsid w:val="003F5359"/>
    <w:rsid w:val="003F537E"/>
    <w:rsid w:val="003F5433"/>
    <w:rsid w:val="003F5442"/>
    <w:rsid w:val="003F5469"/>
    <w:rsid w:val="003F547E"/>
    <w:rsid w:val="003F5567"/>
    <w:rsid w:val="003F558F"/>
    <w:rsid w:val="003F5590"/>
    <w:rsid w:val="003F55C6"/>
    <w:rsid w:val="003F55D8"/>
    <w:rsid w:val="003F55E1"/>
    <w:rsid w:val="003F55E8"/>
    <w:rsid w:val="003F560E"/>
    <w:rsid w:val="003F561B"/>
    <w:rsid w:val="003F5639"/>
    <w:rsid w:val="003F5668"/>
    <w:rsid w:val="003F5708"/>
    <w:rsid w:val="003F5718"/>
    <w:rsid w:val="003F5775"/>
    <w:rsid w:val="003F5784"/>
    <w:rsid w:val="003F57E2"/>
    <w:rsid w:val="003F5863"/>
    <w:rsid w:val="003F587C"/>
    <w:rsid w:val="003F58A9"/>
    <w:rsid w:val="003F58C2"/>
    <w:rsid w:val="003F58DB"/>
    <w:rsid w:val="003F58E3"/>
    <w:rsid w:val="003F58F7"/>
    <w:rsid w:val="003F590F"/>
    <w:rsid w:val="003F5946"/>
    <w:rsid w:val="003F5947"/>
    <w:rsid w:val="003F597B"/>
    <w:rsid w:val="003F598A"/>
    <w:rsid w:val="003F59B4"/>
    <w:rsid w:val="003F5A20"/>
    <w:rsid w:val="003F5A50"/>
    <w:rsid w:val="003F5A94"/>
    <w:rsid w:val="003F5ACF"/>
    <w:rsid w:val="003F5ADD"/>
    <w:rsid w:val="003F5AF9"/>
    <w:rsid w:val="003F5B11"/>
    <w:rsid w:val="003F5B5C"/>
    <w:rsid w:val="003F5BA9"/>
    <w:rsid w:val="003F5C26"/>
    <w:rsid w:val="003F5C3E"/>
    <w:rsid w:val="003F5C48"/>
    <w:rsid w:val="003F5C5A"/>
    <w:rsid w:val="003F5C9E"/>
    <w:rsid w:val="003F5CA3"/>
    <w:rsid w:val="003F5CB7"/>
    <w:rsid w:val="003F5CDB"/>
    <w:rsid w:val="003F5CE5"/>
    <w:rsid w:val="003F5DD3"/>
    <w:rsid w:val="003F5E07"/>
    <w:rsid w:val="003F5E1B"/>
    <w:rsid w:val="003F5E65"/>
    <w:rsid w:val="003F5E95"/>
    <w:rsid w:val="003F5E99"/>
    <w:rsid w:val="003F5EA4"/>
    <w:rsid w:val="003F5EAF"/>
    <w:rsid w:val="003F5EB2"/>
    <w:rsid w:val="003F5F16"/>
    <w:rsid w:val="003F5F28"/>
    <w:rsid w:val="003F5F98"/>
    <w:rsid w:val="003F5FB8"/>
    <w:rsid w:val="003F5FCA"/>
    <w:rsid w:val="003F600C"/>
    <w:rsid w:val="003F6025"/>
    <w:rsid w:val="003F6042"/>
    <w:rsid w:val="003F6079"/>
    <w:rsid w:val="003F6084"/>
    <w:rsid w:val="003F608F"/>
    <w:rsid w:val="003F60A0"/>
    <w:rsid w:val="003F6127"/>
    <w:rsid w:val="003F6149"/>
    <w:rsid w:val="003F6152"/>
    <w:rsid w:val="003F615A"/>
    <w:rsid w:val="003F6228"/>
    <w:rsid w:val="003F625F"/>
    <w:rsid w:val="003F629D"/>
    <w:rsid w:val="003F62B4"/>
    <w:rsid w:val="003F631C"/>
    <w:rsid w:val="003F634C"/>
    <w:rsid w:val="003F6393"/>
    <w:rsid w:val="003F63E5"/>
    <w:rsid w:val="003F63EC"/>
    <w:rsid w:val="003F6422"/>
    <w:rsid w:val="003F6434"/>
    <w:rsid w:val="003F6483"/>
    <w:rsid w:val="003F6487"/>
    <w:rsid w:val="003F64EE"/>
    <w:rsid w:val="003F652A"/>
    <w:rsid w:val="003F6562"/>
    <w:rsid w:val="003F65C5"/>
    <w:rsid w:val="003F65C9"/>
    <w:rsid w:val="003F662A"/>
    <w:rsid w:val="003F6655"/>
    <w:rsid w:val="003F6658"/>
    <w:rsid w:val="003F66D6"/>
    <w:rsid w:val="003F66F7"/>
    <w:rsid w:val="003F6765"/>
    <w:rsid w:val="003F6796"/>
    <w:rsid w:val="003F67CC"/>
    <w:rsid w:val="003F67E9"/>
    <w:rsid w:val="003F684B"/>
    <w:rsid w:val="003F687E"/>
    <w:rsid w:val="003F6887"/>
    <w:rsid w:val="003F689A"/>
    <w:rsid w:val="003F68BB"/>
    <w:rsid w:val="003F6912"/>
    <w:rsid w:val="003F6931"/>
    <w:rsid w:val="003F695A"/>
    <w:rsid w:val="003F69AF"/>
    <w:rsid w:val="003F69E1"/>
    <w:rsid w:val="003F69F1"/>
    <w:rsid w:val="003F6A11"/>
    <w:rsid w:val="003F6A21"/>
    <w:rsid w:val="003F6A28"/>
    <w:rsid w:val="003F6AC0"/>
    <w:rsid w:val="003F6ACC"/>
    <w:rsid w:val="003F6ACD"/>
    <w:rsid w:val="003F6BC9"/>
    <w:rsid w:val="003F6C2B"/>
    <w:rsid w:val="003F6C44"/>
    <w:rsid w:val="003F6C4B"/>
    <w:rsid w:val="003F6C4C"/>
    <w:rsid w:val="003F6CCB"/>
    <w:rsid w:val="003F6CE9"/>
    <w:rsid w:val="003F6CF0"/>
    <w:rsid w:val="003F6D01"/>
    <w:rsid w:val="003F6D11"/>
    <w:rsid w:val="003F6D1E"/>
    <w:rsid w:val="003F6D4B"/>
    <w:rsid w:val="003F6D62"/>
    <w:rsid w:val="003F6D80"/>
    <w:rsid w:val="003F6DB0"/>
    <w:rsid w:val="003F6DB3"/>
    <w:rsid w:val="003F6DB8"/>
    <w:rsid w:val="003F6E03"/>
    <w:rsid w:val="003F6E14"/>
    <w:rsid w:val="003F6E61"/>
    <w:rsid w:val="003F6E7C"/>
    <w:rsid w:val="003F6E8C"/>
    <w:rsid w:val="003F6EA1"/>
    <w:rsid w:val="003F6EB6"/>
    <w:rsid w:val="003F6EC5"/>
    <w:rsid w:val="003F6F41"/>
    <w:rsid w:val="003F6F6D"/>
    <w:rsid w:val="003F6F7A"/>
    <w:rsid w:val="003F6F94"/>
    <w:rsid w:val="003F6FD9"/>
    <w:rsid w:val="003F703A"/>
    <w:rsid w:val="003F7052"/>
    <w:rsid w:val="003F7063"/>
    <w:rsid w:val="003F7095"/>
    <w:rsid w:val="003F712D"/>
    <w:rsid w:val="003F7139"/>
    <w:rsid w:val="003F7179"/>
    <w:rsid w:val="003F7182"/>
    <w:rsid w:val="003F71CE"/>
    <w:rsid w:val="003F71FE"/>
    <w:rsid w:val="003F7221"/>
    <w:rsid w:val="003F7244"/>
    <w:rsid w:val="003F727D"/>
    <w:rsid w:val="003F7286"/>
    <w:rsid w:val="003F7293"/>
    <w:rsid w:val="003F72E2"/>
    <w:rsid w:val="003F72E3"/>
    <w:rsid w:val="003F736C"/>
    <w:rsid w:val="003F7383"/>
    <w:rsid w:val="003F7392"/>
    <w:rsid w:val="003F73E2"/>
    <w:rsid w:val="003F7407"/>
    <w:rsid w:val="003F7408"/>
    <w:rsid w:val="003F7455"/>
    <w:rsid w:val="003F746D"/>
    <w:rsid w:val="003F746E"/>
    <w:rsid w:val="003F74ED"/>
    <w:rsid w:val="003F7500"/>
    <w:rsid w:val="003F7508"/>
    <w:rsid w:val="003F7554"/>
    <w:rsid w:val="003F7559"/>
    <w:rsid w:val="003F7582"/>
    <w:rsid w:val="003F75A1"/>
    <w:rsid w:val="003F75AB"/>
    <w:rsid w:val="003F7610"/>
    <w:rsid w:val="003F7686"/>
    <w:rsid w:val="003F76EF"/>
    <w:rsid w:val="003F7726"/>
    <w:rsid w:val="003F7753"/>
    <w:rsid w:val="003F778C"/>
    <w:rsid w:val="003F779E"/>
    <w:rsid w:val="003F77A3"/>
    <w:rsid w:val="003F77CC"/>
    <w:rsid w:val="003F77F6"/>
    <w:rsid w:val="003F782A"/>
    <w:rsid w:val="003F782E"/>
    <w:rsid w:val="003F7839"/>
    <w:rsid w:val="003F787D"/>
    <w:rsid w:val="003F7888"/>
    <w:rsid w:val="003F78C2"/>
    <w:rsid w:val="003F7930"/>
    <w:rsid w:val="003F793B"/>
    <w:rsid w:val="003F7994"/>
    <w:rsid w:val="003F79BE"/>
    <w:rsid w:val="003F79C1"/>
    <w:rsid w:val="003F7A1B"/>
    <w:rsid w:val="003F7A43"/>
    <w:rsid w:val="003F7A64"/>
    <w:rsid w:val="003F7A87"/>
    <w:rsid w:val="003F7AB8"/>
    <w:rsid w:val="003F7ACF"/>
    <w:rsid w:val="003F7AE1"/>
    <w:rsid w:val="003F7BA9"/>
    <w:rsid w:val="003F7BB6"/>
    <w:rsid w:val="003F7BC9"/>
    <w:rsid w:val="003F7BD4"/>
    <w:rsid w:val="003F7BE2"/>
    <w:rsid w:val="003F7C0A"/>
    <w:rsid w:val="003F7C2A"/>
    <w:rsid w:val="003F7C35"/>
    <w:rsid w:val="003F7C4D"/>
    <w:rsid w:val="003F7C6E"/>
    <w:rsid w:val="003F7C87"/>
    <w:rsid w:val="003F7CEA"/>
    <w:rsid w:val="003F7CED"/>
    <w:rsid w:val="003F7D70"/>
    <w:rsid w:val="003F7D71"/>
    <w:rsid w:val="003F7D74"/>
    <w:rsid w:val="003F7D7A"/>
    <w:rsid w:val="003F7D7D"/>
    <w:rsid w:val="003F7D86"/>
    <w:rsid w:val="003F7DEF"/>
    <w:rsid w:val="003F7E2C"/>
    <w:rsid w:val="003F7E57"/>
    <w:rsid w:val="003F7E83"/>
    <w:rsid w:val="003F7E85"/>
    <w:rsid w:val="003F7E9F"/>
    <w:rsid w:val="003F7EC1"/>
    <w:rsid w:val="003F7EE6"/>
    <w:rsid w:val="003F7EFB"/>
    <w:rsid w:val="003F7F00"/>
    <w:rsid w:val="003F7F14"/>
    <w:rsid w:val="003F7F1A"/>
    <w:rsid w:val="003F7F41"/>
    <w:rsid w:val="003F7F4A"/>
    <w:rsid w:val="003F7F73"/>
    <w:rsid w:val="003F7F81"/>
    <w:rsid w:val="003F7F91"/>
    <w:rsid w:val="003F7FC0"/>
    <w:rsid w:val="00400001"/>
    <w:rsid w:val="00400033"/>
    <w:rsid w:val="0040007C"/>
    <w:rsid w:val="0040007E"/>
    <w:rsid w:val="0040008C"/>
    <w:rsid w:val="004000A1"/>
    <w:rsid w:val="004000A8"/>
    <w:rsid w:val="004000B3"/>
    <w:rsid w:val="004000E9"/>
    <w:rsid w:val="00400121"/>
    <w:rsid w:val="00400146"/>
    <w:rsid w:val="004001D9"/>
    <w:rsid w:val="00400202"/>
    <w:rsid w:val="00400212"/>
    <w:rsid w:val="00400274"/>
    <w:rsid w:val="00400286"/>
    <w:rsid w:val="004002A5"/>
    <w:rsid w:val="004002B5"/>
    <w:rsid w:val="004002D5"/>
    <w:rsid w:val="004002F6"/>
    <w:rsid w:val="0040030F"/>
    <w:rsid w:val="0040033D"/>
    <w:rsid w:val="0040033F"/>
    <w:rsid w:val="00400354"/>
    <w:rsid w:val="00400372"/>
    <w:rsid w:val="004003C1"/>
    <w:rsid w:val="004003F5"/>
    <w:rsid w:val="00400406"/>
    <w:rsid w:val="00400427"/>
    <w:rsid w:val="00400438"/>
    <w:rsid w:val="0040045B"/>
    <w:rsid w:val="004004BB"/>
    <w:rsid w:val="0040050D"/>
    <w:rsid w:val="00400523"/>
    <w:rsid w:val="0040052E"/>
    <w:rsid w:val="00400530"/>
    <w:rsid w:val="00400579"/>
    <w:rsid w:val="00400596"/>
    <w:rsid w:val="0040059E"/>
    <w:rsid w:val="004005A6"/>
    <w:rsid w:val="004005C8"/>
    <w:rsid w:val="004005FA"/>
    <w:rsid w:val="00400660"/>
    <w:rsid w:val="004006AE"/>
    <w:rsid w:val="004006C8"/>
    <w:rsid w:val="004006FC"/>
    <w:rsid w:val="0040070E"/>
    <w:rsid w:val="00400711"/>
    <w:rsid w:val="00400739"/>
    <w:rsid w:val="00400757"/>
    <w:rsid w:val="0040076C"/>
    <w:rsid w:val="00400779"/>
    <w:rsid w:val="00400784"/>
    <w:rsid w:val="00400789"/>
    <w:rsid w:val="00400793"/>
    <w:rsid w:val="004007BA"/>
    <w:rsid w:val="004007BD"/>
    <w:rsid w:val="004007E2"/>
    <w:rsid w:val="00400814"/>
    <w:rsid w:val="00400843"/>
    <w:rsid w:val="00400881"/>
    <w:rsid w:val="0040089F"/>
    <w:rsid w:val="004008A9"/>
    <w:rsid w:val="004008E1"/>
    <w:rsid w:val="0040090A"/>
    <w:rsid w:val="0040091B"/>
    <w:rsid w:val="00400993"/>
    <w:rsid w:val="00400999"/>
    <w:rsid w:val="004009A4"/>
    <w:rsid w:val="004009B4"/>
    <w:rsid w:val="004009B5"/>
    <w:rsid w:val="004009D7"/>
    <w:rsid w:val="004009DB"/>
    <w:rsid w:val="00400A30"/>
    <w:rsid w:val="00400A32"/>
    <w:rsid w:val="00400A36"/>
    <w:rsid w:val="00400A89"/>
    <w:rsid w:val="00400ABB"/>
    <w:rsid w:val="00400ABE"/>
    <w:rsid w:val="00400AE1"/>
    <w:rsid w:val="00400AEE"/>
    <w:rsid w:val="00400B0C"/>
    <w:rsid w:val="00400B1F"/>
    <w:rsid w:val="00400B4E"/>
    <w:rsid w:val="00400B5C"/>
    <w:rsid w:val="00400B74"/>
    <w:rsid w:val="00400BE5"/>
    <w:rsid w:val="00400BF6"/>
    <w:rsid w:val="00400BFC"/>
    <w:rsid w:val="00400BFD"/>
    <w:rsid w:val="00400C23"/>
    <w:rsid w:val="00400C2D"/>
    <w:rsid w:val="00400C36"/>
    <w:rsid w:val="00400C3D"/>
    <w:rsid w:val="00400C44"/>
    <w:rsid w:val="00400C78"/>
    <w:rsid w:val="00400C95"/>
    <w:rsid w:val="00400C98"/>
    <w:rsid w:val="00400CA5"/>
    <w:rsid w:val="00400CC4"/>
    <w:rsid w:val="00400CDE"/>
    <w:rsid w:val="00400D00"/>
    <w:rsid w:val="00400D06"/>
    <w:rsid w:val="00400D31"/>
    <w:rsid w:val="00400D3F"/>
    <w:rsid w:val="00400D4F"/>
    <w:rsid w:val="00400D59"/>
    <w:rsid w:val="00400D76"/>
    <w:rsid w:val="00400D91"/>
    <w:rsid w:val="00400D94"/>
    <w:rsid w:val="00400D9A"/>
    <w:rsid w:val="00400DB9"/>
    <w:rsid w:val="00400DD2"/>
    <w:rsid w:val="00400E28"/>
    <w:rsid w:val="00400E88"/>
    <w:rsid w:val="00400ECB"/>
    <w:rsid w:val="00400F73"/>
    <w:rsid w:val="00400FB1"/>
    <w:rsid w:val="00400FE0"/>
    <w:rsid w:val="0040102B"/>
    <w:rsid w:val="00401037"/>
    <w:rsid w:val="00401079"/>
    <w:rsid w:val="004010D6"/>
    <w:rsid w:val="004010EA"/>
    <w:rsid w:val="004010FC"/>
    <w:rsid w:val="004010FF"/>
    <w:rsid w:val="00401106"/>
    <w:rsid w:val="0040110F"/>
    <w:rsid w:val="00401155"/>
    <w:rsid w:val="00401157"/>
    <w:rsid w:val="0040115D"/>
    <w:rsid w:val="004011BF"/>
    <w:rsid w:val="00401217"/>
    <w:rsid w:val="00401239"/>
    <w:rsid w:val="0040123B"/>
    <w:rsid w:val="0040123D"/>
    <w:rsid w:val="0040126F"/>
    <w:rsid w:val="00401292"/>
    <w:rsid w:val="0040129A"/>
    <w:rsid w:val="004012B4"/>
    <w:rsid w:val="004012D1"/>
    <w:rsid w:val="004012D2"/>
    <w:rsid w:val="004012DA"/>
    <w:rsid w:val="00401305"/>
    <w:rsid w:val="0040135E"/>
    <w:rsid w:val="0040138B"/>
    <w:rsid w:val="004013E5"/>
    <w:rsid w:val="00401420"/>
    <w:rsid w:val="00401425"/>
    <w:rsid w:val="00401447"/>
    <w:rsid w:val="0040145C"/>
    <w:rsid w:val="0040148E"/>
    <w:rsid w:val="004014AD"/>
    <w:rsid w:val="0040156C"/>
    <w:rsid w:val="00401587"/>
    <w:rsid w:val="0040158F"/>
    <w:rsid w:val="0040159D"/>
    <w:rsid w:val="004015D1"/>
    <w:rsid w:val="004015D2"/>
    <w:rsid w:val="004015D8"/>
    <w:rsid w:val="004015DE"/>
    <w:rsid w:val="00401644"/>
    <w:rsid w:val="0040164F"/>
    <w:rsid w:val="0040166C"/>
    <w:rsid w:val="0040168E"/>
    <w:rsid w:val="004016C6"/>
    <w:rsid w:val="0040174D"/>
    <w:rsid w:val="0040176C"/>
    <w:rsid w:val="0040178D"/>
    <w:rsid w:val="0040178E"/>
    <w:rsid w:val="00401796"/>
    <w:rsid w:val="004017AA"/>
    <w:rsid w:val="00401813"/>
    <w:rsid w:val="00401815"/>
    <w:rsid w:val="00401816"/>
    <w:rsid w:val="00401844"/>
    <w:rsid w:val="00401858"/>
    <w:rsid w:val="00401891"/>
    <w:rsid w:val="004018EA"/>
    <w:rsid w:val="004018FA"/>
    <w:rsid w:val="0040190D"/>
    <w:rsid w:val="00401925"/>
    <w:rsid w:val="00401929"/>
    <w:rsid w:val="00401973"/>
    <w:rsid w:val="00401983"/>
    <w:rsid w:val="004019EF"/>
    <w:rsid w:val="00401A23"/>
    <w:rsid w:val="00401A4C"/>
    <w:rsid w:val="00401A50"/>
    <w:rsid w:val="00401A51"/>
    <w:rsid w:val="00401A6F"/>
    <w:rsid w:val="00401A76"/>
    <w:rsid w:val="00401A7E"/>
    <w:rsid w:val="00401A84"/>
    <w:rsid w:val="00401A92"/>
    <w:rsid w:val="00401AA4"/>
    <w:rsid w:val="00401AA5"/>
    <w:rsid w:val="00401AB7"/>
    <w:rsid w:val="00401ABE"/>
    <w:rsid w:val="00401AE3"/>
    <w:rsid w:val="00401B0E"/>
    <w:rsid w:val="00401B16"/>
    <w:rsid w:val="00401B36"/>
    <w:rsid w:val="00401B38"/>
    <w:rsid w:val="00401B81"/>
    <w:rsid w:val="00401BAF"/>
    <w:rsid w:val="00401BDD"/>
    <w:rsid w:val="00401BEA"/>
    <w:rsid w:val="00401C44"/>
    <w:rsid w:val="00401C85"/>
    <w:rsid w:val="00401C89"/>
    <w:rsid w:val="00401CBF"/>
    <w:rsid w:val="00401CD9"/>
    <w:rsid w:val="00401CDA"/>
    <w:rsid w:val="00401D14"/>
    <w:rsid w:val="00401D5D"/>
    <w:rsid w:val="00401D9C"/>
    <w:rsid w:val="00401DA2"/>
    <w:rsid w:val="00401DA7"/>
    <w:rsid w:val="00401DD3"/>
    <w:rsid w:val="00401DEB"/>
    <w:rsid w:val="00401E18"/>
    <w:rsid w:val="00401E9C"/>
    <w:rsid w:val="00401EC0"/>
    <w:rsid w:val="00401EE6"/>
    <w:rsid w:val="00401EF0"/>
    <w:rsid w:val="00401F0C"/>
    <w:rsid w:val="00401F10"/>
    <w:rsid w:val="00401F85"/>
    <w:rsid w:val="00401FCC"/>
    <w:rsid w:val="00401FDB"/>
    <w:rsid w:val="00401FE7"/>
    <w:rsid w:val="0040202F"/>
    <w:rsid w:val="00402037"/>
    <w:rsid w:val="00402075"/>
    <w:rsid w:val="004020AE"/>
    <w:rsid w:val="004020B7"/>
    <w:rsid w:val="004020D4"/>
    <w:rsid w:val="004020D9"/>
    <w:rsid w:val="004020DA"/>
    <w:rsid w:val="004020DB"/>
    <w:rsid w:val="00402102"/>
    <w:rsid w:val="00402105"/>
    <w:rsid w:val="0040216F"/>
    <w:rsid w:val="0040217B"/>
    <w:rsid w:val="00402188"/>
    <w:rsid w:val="004021EE"/>
    <w:rsid w:val="0040223F"/>
    <w:rsid w:val="00402243"/>
    <w:rsid w:val="004022BD"/>
    <w:rsid w:val="004022D1"/>
    <w:rsid w:val="004022DB"/>
    <w:rsid w:val="004022F5"/>
    <w:rsid w:val="0040232E"/>
    <w:rsid w:val="00402371"/>
    <w:rsid w:val="004023D7"/>
    <w:rsid w:val="004023E5"/>
    <w:rsid w:val="004023FB"/>
    <w:rsid w:val="00402436"/>
    <w:rsid w:val="00402445"/>
    <w:rsid w:val="0040247B"/>
    <w:rsid w:val="004024B7"/>
    <w:rsid w:val="00402535"/>
    <w:rsid w:val="00402545"/>
    <w:rsid w:val="0040258C"/>
    <w:rsid w:val="00402598"/>
    <w:rsid w:val="004025A5"/>
    <w:rsid w:val="004025AD"/>
    <w:rsid w:val="004025C0"/>
    <w:rsid w:val="004025EF"/>
    <w:rsid w:val="0040261B"/>
    <w:rsid w:val="00402632"/>
    <w:rsid w:val="00402643"/>
    <w:rsid w:val="0040265C"/>
    <w:rsid w:val="00402664"/>
    <w:rsid w:val="00402684"/>
    <w:rsid w:val="00402697"/>
    <w:rsid w:val="004026CA"/>
    <w:rsid w:val="0040272D"/>
    <w:rsid w:val="0040274E"/>
    <w:rsid w:val="00402765"/>
    <w:rsid w:val="00402799"/>
    <w:rsid w:val="004027A0"/>
    <w:rsid w:val="004027FB"/>
    <w:rsid w:val="0040284A"/>
    <w:rsid w:val="00402893"/>
    <w:rsid w:val="004028A8"/>
    <w:rsid w:val="004028DC"/>
    <w:rsid w:val="004028FD"/>
    <w:rsid w:val="00402917"/>
    <w:rsid w:val="0040291C"/>
    <w:rsid w:val="0040292B"/>
    <w:rsid w:val="00402935"/>
    <w:rsid w:val="00402973"/>
    <w:rsid w:val="004029CB"/>
    <w:rsid w:val="00402A06"/>
    <w:rsid w:val="00402A0D"/>
    <w:rsid w:val="00402A4A"/>
    <w:rsid w:val="00402AD2"/>
    <w:rsid w:val="00402B0E"/>
    <w:rsid w:val="00402B18"/>
    <w:rsid w:val="00402B30"/>
    <w:rsid w:val="00402B66"/>
    <w:rsid w:val="00402B6F"/>
    <w:rsid w:val="00402C9C"/>
    <w:rsid w:val="00402CFB"/>
    <w:rsid w:val="00402D32"/>
    <w:rsid w:val="00402D44"/>
    <w:rsid w:val="00402DCD"/>
    <w:rsid w:val="00402DD9"/>
    <w:rsid w:val="00402DDB"/>
    <w:rsid w:val="00402E11"/>
    <w:rsid w:val="00402E17"/>
    <w:rsid w:val="00402E67"/>
    <w:rsid w:val="00402E6E"/>
    <w:rsid w:val="00402EA3"/>
    <w:rsid w:val="00402EA4"/>
    <w:rsid w:val="00402EBE"/>
    <w:rsid w:val="00402EC6"/>
    <w:rsid w:val="00402EC8"/>
    <w:rsid w:val="00402EDA"/>
    <w:rsid w:val="00402F00"/>
    <w:rsid w:val="00402F37"/>
    <w:rsid w:val="00402F5C"/>
    <w:rsid w:val="00402F6F"/>
    <w:rsid w:val="00402F84"/>
    <w:rsid w:val="00402FAA"/>
    <w:rsid w:val="00402FB6"/>
    <w:rsid w:val="00402FE4"/>
    <w:rsid w:val="00403075"/>
    <w:rsid w:val="004030B0"/>
    <w:rsid w:val="004030F2"/>
    <w:rsid w:val="004030FA"/>
    <w:rsid w:val="00403133"/>
    <w:rsid w:val="00403170"/>
    <w:rsid w:val="00403173"/>
    <w:rsid w:val="0040318B"/>
    <w:rsid w:val="004031BD"/>
    <w:rsid w:val="004031FD"/>
    <w:rsid w:val="0040322F"/>
    <w:rsid w:val="00403255"/>
    <w:rsid w:val="00403258"/>
    <w:rsid w:val="00403270"/>
    <w:rsid w:val="004032E0"/>
    <w:rsid w:val="0040331C"/>
    <w:rsid w:val="00403352"/>
    <w:rsid w:val="0040336A"/>
    <w:rsid w:val="0040336C"/>
    <w:rsid w:val="00403373"/>
    <w:rsid w:val="004033A1"/>
    <w:rsid w:val="004033BF"/>
    <w:rsid w:val="004033C1"/>
    <w:rsid w:val="0040340A"/>
    <w:rsid w:val="0040341F"/>
    <w:rsid w:val="0040344F"/>
    <w:rsid w:val="00403453"/>
    <w:rsid w:val="00403469"/>
    <w:rsid w:val="0040347F"/>
    <w:rsid w:val="004034B7"/>
    <w:rsid w:val="004034D9"/>
    <w:rsid w:val="004034EC"/>
    <w:rsid w:val="0040351D"/>
    <w:rsid w:val="004035C5"/>
    <w:rsid w:val="00403626"/>
    <w:rsid w:val="00403653"/>
    <w:rsid w:val="00403655"/>
    <w:rsid w:val="0040367F"/>
    <w:rsid w:val="00403692"/>
    <w:rsid w:val="004036AD"/>
    <w:rsid w:val="004036D3"/>
    <w:rsid w:val="004036DE"/>
    <w:rsid w:val="0040371D"/>
    <w:rsid w:val="0040372B"/>
    <w:rsid w:val="0040372F"/>
    <w:rsid w:val="0040373D"/>
    <w:rsid w:val="004037A7"/>
    <w:rsid w:val="004037E6"/>
    <w:rsid w:val="0040384C"/>
    <w:rsid w:val="0040385A"/>
    <w:rsid w:val="004038B9"/>
    <w:rsid w:val="004038C5"/>
    <w:rsid w:val="004038CA"/>
    <w:rsid w:val="004038FC"/>
    <w:rsid w:val="00403931"/>
    <w:rsid w:val="0040393B"/>
    <w:rsid w:val="00403941"/>
    <w:rsid w:val="0040394D"/>
    <w:rsid w:val="00403979"/>
    <w:rsid w:val="0040397F"/>
    <w:rsid w:val="0040399C"/>
    <w:rsid w:val="004039FF"/>
    <w:rsid w:val="00403A38"/>
    <w:rsid w:val="00403A5C"/>
    <w:rsid w:val="00403AF9"/>
    <w:rsid w:val="00403B7E"/>
    <w:rsid w:val="00403BA1"/>
    <w:rsid w:val="00403BC3"/>
    <w:rsid w:val="00403BF4"/>
    <w:rsid w:val="00403C28"/>
    <w:rsid w:val="00403CA9"/>
    <w:rsid w:val="00403CCC"/>
    <w:rsid w:val="00403D08"/>
    <w:rsid w:val="00403D3A"/>
    <w:rsid w:val="00403D40"/>
    <w:rsid w:val="00403DFF"/>
    <w:rsid w:val="00403E11"/>
    <w:rsid w:val="00403E15"/>
    <w:rsid w:val="00403E6B"/>
    <w:rsid w:val="00403EA4"/>
    <w:rsid w:val="00403EB1"/>
    <w:rsid w:val="00403EC7"/>
    <w:rsid w:val="00403ED6"/>
    <w:rsid w:val="00403F5E"/>
    <w:rsid w:val="00403F6E"/>
    <w:rsid w:val="00403FB3"/>
    <w:rsid w:val="0040400A"/>
    <w:rsid w:val="00404035"/>
    <w:rsid w:val="0040404B"/>
    <w:rsid w:val="0040406D"/>
    <w:rsid w:val="00404074"/>
    <w:rsid w:val="00404091"/>
    <w:rsid w:val="004040A7"/>
    <w:rsid w:val="004040EF"/>
    <w:rsid w:val="00404122"/>
    <w:rsid w:val="00404151"/>
    <w:rsid w:val="00404165"/>
    <w:rsid w:val="00404184"/>
    <w:rsid w:val="004041C3"/>
    <w:rsid w:val="004041D1"/>
    <w:rsid w:val="004041D9"/>
    <w:rsid w:val="0040422F"/>
    <w:rsid w:val="00404284"/>
    <w:rsid w:val="004042BE"/>
    <w:rsid w:val="004042D6"/>
    <w:rsid w:val="004042F5"/>
    <w:rsid w:val="004042F7"/>
    <w:rsid w:val="0040431F"/>
    <w:rsid w:val="0040432D"/>
    <w:rsid w:val="00404379"/>
    <w:rsid w:val="004043A6"/>
    <w:rsid w:val="004043A9"/>
    <w:rsid w:val="00404407"/>
    <w:rsid w:val="0040447C"/>
    <w:rsid w:val="0040447E"/>
    <w:rsid w:val="0040448E"/>
    <w:rsid w:val="00404497"/>
    <w:rsid w:val="004044DB"/>
    <w:rsid w:val="00404543"/>
    <w:rsid w:val="00404589"/>
    <w:rsid w:val="0040462F"/>
    <w:rsid w:val="0040469C"/>
    <w:rsid w:val="0040469E"/>
    <w:rsid w:val="004046B4"/>
    <w:rsid w:val="004046DE"/>
    <w:rsid w:val="004046F7"/>
    <w:rsid w:val="0040473C"/>
    <w:rsid w:val="00404763"/>
    <w:rsid w:val="00404789"/>
    <w:rsid w:val="0040479C"/>
    <w:rsid w:val="004047A2"/>
    <w:rsid w:val="004047A9"/>
    <w:rsid w:val="004047F5"/>
    <w:rsid w:val="00404816"/>
    <w:rsid w:val="0040486E"/>
    <w:rsid w:val="004048A0"/>
    <w:rsid w:val="004048D9"/>
    <w:rsid w:val="004048E7"/>
    <w:rsid w:val="004048E8"/>
    <w:rsid w:val="00404903"/>
    <w:rsid w:val="0040490A"/>
    <w:rsid w:val="00404932"/>
    <w:rsid w:val="00404955"/>
    <w:rsid w:val="00404962"/>
    <w:rsid w:val="004049B5"/>
    <w:rsid w:val="004049C4"/>
    <w:rsid w:val="004049EE"/>
    <w:rsid w:val="00404A02"/>
    <w:rsid w:val="00404A2C"/>
    <w:rsid w:val="00404A6B"/>
    <w:rsid w:val="00404A74"/>
    <w:rsid w:val="00404A8A"/>
    <w:rsid w:val="00404A99"/>
    <w:rsid w:val="00404AA7"/>
    <w:rsid w:val="00404AE9"/>
    <w:rsid w:val="00404B09"/>
    <w:rsid w:val="00404B45"/>
    <w:rsid w:val="00404B4E"/>
    <w:rsid w:val="00404BA5"/>
    <w:rsid w:val="00404BDB"/>
    <w:rsid w:val="00404BDC"/>
    <w:rsid w:val="00404BDE"/>
    <w:rsid w:val="00404BE9"/>
    <w:rsid w:val="00404BF2"/>
    <w:rsid w:val="00404C20"/>
    <w:rsid w:val="00404C25"/>
    <w:rsid w:val="00404C2B"/>
    <w:rsid w:val="00404C52"/>
    <w:rsid w:val="00404C69"/>
    <w:rsid w:val="00404C7C"/>
    <w:rsid w:val="00404C9B"/>
    <w:rsid w:val="00404CC2"/>
    <w:rsid w:val="00404D25"/>
    <w:rsid w:val="00404D26"/>
    <w:rsid w:val="00404D79"/>
    <w:rsid w:val="00404DB4"/>
    <w:rsid w:val="00404DDE"/>
    <w:rsid w:val="00404E1C"/>
    <w:rsid w:val="00404E4E"/>
    <w:rsid w:val="00404E75"/>
    <w:rsid w:val="00404ED6"/>
    <w:rsid w:val="00404F42"/>
    <w:rsid w:val="00404F5E"/>
    <w:rsid w:val="00404F84"/>
    <w:rsid w:val="00404FA3"/>
    <w:rsid w:val="00404FA8"/>
    <w:rsid w:val="00404FD9"/>
    <w:rsid w:val="00405005"/>
    <w:rsid w:val="00405058"/>
    <w:rsid w:val="004050BB"/>
    <w:rsid w:val="0040515B"/>
    <w:rsid w:val="004051D1"/>
    <w:rsid w:val="004051D9"/>
    <w:rsid w:val="004051DB"/>
    <w:rsid w:val="00405212"/>
    <w:rsid w:val="0040521D"/>
    <w:rsid w:val="00405236"/>
    <w:rsid w:val="00405241"/>
    <w:rsid w:val="004052CD"/>
    <w:rsid w:val="0040530E"/>
    <w:rsid w:val="0040533B"/>
    <w:rsid w:val="00405340"/>
    <w:rsid w:val="0040537D"/>
    <w:rsid w:val="00405390"/>
    <w:rsid w:val="004053A9"/>
    <w:rsid w:val="004053AF"/>
    <w:rsid w:val="004053DD"/>
    <w:rsid w:val="004053F8"/>
    <w:rsid w:val="0040540C"/>
    <w:rsid w:val="00405453"/>
    <w:rsid w:val="0040547B"/>
    <w:rsid w:val="00405481"/>
    <w:rsid w:val="004054BB"/>
    <w:rsid w:val="004054E8"/>
    <w:rsid w:val="004054ED"/>
    <w:rsid w:val="0040551E"/>
    <w:rsid w:val="00405550"/>
    <w:rsid w:val="004055A2"/>
    <w:rsid w:val="00405609"/>
    <w:rsid w:val="00405625"/>
    <w:rsid w:val="00405637"/>
    <w:rsid w:val="00405642"/>
    <w:rsid w:val="00405652"/>
    <w:rsid w:val="00405662"/>
    <w:rsid w:val="00405674"/>
    <w:rsid w:val="004056C1"/>
    <w:rsid w:val="004056C5"/>
    <w:rsid w:val="004056CA"/>
    <w:rsid w:val="0040575A"/>
    <w:rsid w:val="00405794"/>
    <w:rsid w:val="0040579A"/>
    <w:rsid w:val="004057C1"/>
    <w:rsid w:val="004057ED"/>
    <w:rsid w:val="00405820"/>
    <w:rsid w:val="00405878"/>
    <w:rsid w:val="0040588B"/>
    <w:rsid w:val="004058AF"/>
    <w:rsid w:val="004058BA"/>
    <w:rsid w:val="004058BD"/>
    <w:rsid w:val="004058EE"/>
    <w:rsid w:val="00405905"/>
    <w:rsid w:val="00405907"/>
    <w:rsid w:val="0040592C"/>
    <w:rsid w:val="00405953"/>
    <w:rsid w:val="0040599E"/>
    <w:rsid w:val="004059E6"/>
    <w:rsid w:val="004059EB"/>
    <w:rsid w:val="00405A32"/>
    <w:rsid w:val="00405A3B"/>
    <w:rsid w:val="00405A7A"/>
    <w:rsid w:val="00405A8E"/>
    <w:rsid w:val="00405AFA"/>
    <w:rsid w:val="00405B1A"/>
    <w:rsid w:val="00405BA8"/>
    <w:rsid w:val="00405BD5"/>
    <w:rsid w:val="00405C16"/>
    <w:rsid w:val="00405C60"/>
    <w:rsid w:val="00405C6B"/>
    <w:rsid w:val="00405C78"/>
    <w:rsid w:val="00405C83"/>
    <w:rsid w:val="00405CAE"/>
    <w:rsid w:val="00405CF5"/>
    <w:rsid w:val="00405D3E"/>
    <w:rsid w:val="00405D48"/>
    <w:rsid w:val="00405D7C"/>
    <w:rsid w:val="00405D88"/>
    <w:rsid w:val="00405DA7"/>
    <w:rsid w:val="00405DDD"/>
    <w:rsid w:val="00405DE4"/>
    <w:rsid w:val="00405E12"/>
    <w:rsid w:val="00405E6E"/>
    <w:rsid w:val="00405E83"/>
    <w:rsid w:val="00405EB8"/>
    <w:rsid w:val="00405F22"/>
    <w:rsid w:val="00405F47"/>
    <w:rsid w:val="00406000"/>
    <w:rsid w:val="00406061"/>
    <w:rsid w:val="00406064"/>
    <w:rsid w:val="00406099"/>
    <w:rsid w:val="004060B5"/>
    <w:rsid w:val="004060EF"/>
    <w:rsid w:val="0040610B"/>
    <w:rsid w:val="0040613A"/>
    <w:rsid w:val="0040614C"/>
    <w:rsid w:val="0040616A"/>
    <w:rsid w:val="004061D6"/>
    <w:rsid w:val="004061E2"/>
    <w:rsid w:val="0040628D"/>
    <w:rsid w:val="00406296"/>
    <w:rsid w:val="0040629F"/>
    <w:rsid w:val="004062A7"/>
    <w:rsid w:val="004062B8"/>
    <w:rsid w:val="004062D2"/>
    <w:rsid w:val="0040630A"/>
    <w:rsid w:val="0040630F"/>
    <w:rsid w:val="00406343"/>
    <w:rsid w:val="00406350"/>
    <w:rsid w:val="0040638B"/>
    <w:rsid w:val="00406395"/>
    <w:rsid w:val="0040640B"/>
    <w:rsid w:val="0040645F"/>
    <w:rsid w:val="00406461"/>
    <w:rsid w:val="0040647D"/>
    <w:rsid w:val="004064BE"/>
    <w:rsid w:val="004064F6"/>
    <w:rsid w:val="00406539"/>
    <w:rsid w:val="00406556"/>
    <w:rsid w:val="00406569"/>
    <w:rsid w:val="0040659F"/>
    <w:rsid w:val="00406643"/>
    <w:rsid w:val="0040665D"/>
    <w:rsid w:val="0040665F"/>
    <w:rsid w:val="00406662"/>
    <w:rsid w:val="0040667A"/>
    <w:rsid w:val="00406699"/>
    <w:rsid w:val="004066DA"/>
    <w:rsid w:val="004066EA"/>
    <w:rsid w:val="0040671E"/>
    <w:rsid w:val="00406766"/>
    <w:rsid w:val="0040678E"/>
    <w:rsid w:val="004067B7"/>
    <w:rsid w:val="004067C2"/>
    <w:rsid w:val="004067CF"/>
    <w:rsid w:val="004067DC"/>
    <w:rsid w:val="004067EA"/>
    <w:rsid w:val="004067F4"/>
    <w:rsid w:val="0040680F"/>
    <w:rsid w:val="0040681C"/>
    <w:rsid w:val="00406861"/>
    <w:rsid w:val="0040689D"/>
    <w:rsid w:val="004068AD"/>
    <w:rsid w:val="004068BB"/>
    <w:rsid w:val="004068C8"/>
    <w:rsid w:val="004068DD"/>
    <w:rsid w:val="00406903"/>
    <w:rsid w:val="00406930"/>
    <w:rsid w:val="0040693E"/>
    <w:rsid w:val="0040696A"/>
    <w:rsid w:val="004069A1"/>
    <w:rsid w:val="004069CA"/>
    <w:rsid w:val="004069FB"/>
    <w:rsid w:val="00406A0E"/>
    <w:rsid w:val="00406A3D"/>
    <w:rsid w:val="00406A4A"/>
    <w:rsid w:val="00406A51"/>
    <w:rsid w:val="00406A74"/>
    <w:rsid w:val="00406A7A"/>
    <w:rsid w:val="00406A8D"/>
    <w:rsid w:val="00406A9F"/>
    <w:rsid w:val="00406AAB"/>
    <w:rsid w:val="00406ABA"/>
    <w:rsid w:val="00406ADA"/>
    <w:rsid w:val="00406B0F"/>
    <w:rsid w:val="00406B3D"/>
    <w:rsid w:val="00406B4B"/>
    <w:rsid w:val="00406B6B"/>
    <w:rsid w:val="00406C5C"/>
    <w:rsid w:val="00406C65"/>
    <w:rsid w:val="00406CAA"/>
    <w:rsid w:val="00406CB0"/>
    <w:rsid w:val="00406CC3"/>
    <w:rsid w:val="00406D06"/>
    <w:rsid w:val="00406D1A"/>
    <w:rsid w:val="00406D79"/>
    <w:rsid w:val="00406D96"/>
    <w:rsid w:val="00406DBF"/>
    <w:rsid w:val="00406DD5"/>
    <w:rsid w:val="00406DE5"/>
    <w:rsid w:val="00406ECB"/>
    <w:rsid w:val="00406EEC"/>
    <w:rsid w:val="00406F0B"/>
    <w:rsid w:val="00406F2A"/>
    <w:rsid w:val="00406FB8"/>
    <w:rsid w:val="00406FBA"/>
    <w:rsid w:val="00407005"/>
    <w:rsid w:val="00407054"/>
    <w:rsid w:val="00407062"/>
    <w:rsid w:val="00407074"/>
    <w:rsid w:val="004070E6"/>
    <w:rsid w:val="004070EE"/>
    <w:rsid w:val="004070F6"/>
    <w:rsid w:val="0040710B"/>
    <w:rsid w:val="00407180"/>
    <w:rsid w:val="004071A6"/>
    <w:rsid w:val="004071B5"/>
    <w:rsid w:val="004071E3"/>
    <w:rsid w:val="00407206"/>
    <w:rsid w:val="0040721F"/>
    <w:rsid w:val="0040722F"/>
    <w:rsid w:val="004072B7"/>
    <w:rsid w:val="004072E0"/>
    <w:rsid w:val="004072ED"/>
    <w:rsid w:val="004072F8"/>
    <w:rsid w:val="0040731A"/>
    <w:rsid w:val="0040733E"/>
    <w:rsid w:val="004073AC"/>
    <w:rsid w:val="004073BC"/>
    <w:rsid w:val="004073D4"/>
    <w:rsid w:val="00407413"/>
    <w:rsid w:val="00407446"/>
    <w:rsid w:val="0040745C"/>
    <w:rsid w:val="00407467"/>
    <w:rsid w:val="0040747B"/>
    <w:rsid w:val="0040747F"/>
    <w:rsid w:val="004074AE"/>
    <w:rsid w:val="004074BA"/>
    <w:rsid w:val="004074ED"/>
    <w:rsid w:val="004074FB"/>
    <w:rsid w:val="00407522"/>
    <w:rsid w:val="00407573"/>
    <w:rsid w:val="0040757C"/>
    <w:rsid w:val="004075B4"/>
    <w:rsid w:val="004075CD"/>
    <w:rsid w:val="004075DE"/>
    <w:rsid w:val="0040760D"/>
    <w:rsid w:val="00407616"/>
    <w:rsid w:val="00407652"/>
    <w:rsid w:val="00407676"/>
    <w:rsid w:val="00407685"/>
    <w:rsid w:val="004076ED"/>
    <w:rsid w:val="00407727"/>
    <w:rsid w:val="0040772A"/>
    <w:rsid w:val="0040773E"/>
    <w:rsid w:val="00407791"/>
    <w:rsid w:val="004077AF"/>
    <w:rsid w:val="004077F1"/>
    <w:rsid w:val="00407830"/>
    <w:rsid w:val="00407835"/>
    <w:rsid w:val="00407839"/>
    <w:rsid w:val="004078A4"/>
    <w:rsid w:val="004078A9"/>
    <w:rsid w:val="00407914"/>
    <w:rsid w:val="0040792C"/>
    <w:rsid w:val="0040796E"/>
    <w:rsid w:val="00407977"/>
    <w:rsid w:val="00407985"/>
    <w:rsid w:val="0040799E"/>
    <w:rsid w:val="004079D9"/>
    <w:rsid w:val="00407A2D"/>
    <w:rsid w:val="00407A37"/>
    <w:rsid w:val="00407A38"/>
    <w:rsid w:val="00407A3B"/>
    <w:rsid w:val="00407A57"/>
    <w:rsid w:val="00407A90"/>
    <w:rsid w:val="00407AB1"/>
    <w:rsid w:val="00407B10"/>
    <w:rsid w:val="00407B20"/>
    <w:rsid w:val="00407B62"/>
    <w:rsid w:val="00407B66"/>
    <w:rsid w:val="00407B87"/>
    <w:rsid w:val="00407B8B"/>
    <w:rsid w:val="00407B9D"/>
    <w:rsid w:val="00407BF8"/>
    <w:rsid w:val="00407C58"/>
    <w:rsid w:val="00407C59"/>
    <w:rsid w:val="00407C9B"/>
    <w:rsid w:val="00407CA5"/>
    <w:rsid w:val="00407CB3"/>
    <w:rsid w:val="00407CB6"/>
    <w:rsid w:val="00407D07"/>
    <w:rsid w:val="00407D35"/>
    <w:rsid w:val="00407D5B"/>
    <w:rsid w:val="00407D72"/>
    <w:rsid w:val="00407DA6"/>
    <w:rsid w:val="00407E68"/>
    <w:rsid w:val="00407E86"/>
    <w:rsid w:val="00407EA2"/>
    <w:rsid w:val="00407EDC"/>
    <w:rsid w:val="00407EEE"/>
    <w:rsid w:val="00407EF2"/>
    <w:rsid w:val="00407EF4"/>
    <w:rsid w:val="00407EF9"/>
    <w:rsid w:val="00407F09"/>
    <w:rsid w:val="00407F30"/>
    <w:rsid w:val="00407F81"/>
    <w:rsid w:val="00407F9A"/>
    <w:rsid w:val="00410031"/>
    <w:rsid w:val="0041005E"/>
    <w:rsid w:val="00410070"/>
    <w:rsid w:val="00410088"/>
    <w:rsid w:val="004100B0"/>
    <w:rsid w:val="004100B7"/>
    <w:rsid w:val="004100BC"/>
    <w:rsid w:val="004100F1"/>
    <w:rsid w:val="004100F5"/>
    <w:rsid w:val="00410115"/>
    <w:rsid w:val="0041011A"/>
    <w:rsid w:val="00410134"/>
    <w:rsid w:val="0041019D"/>
    <w:rsid w:val="004101A0"/>
    <w:rsid w:val="004101C4"/>
    <w:rsid w:val="004101E2"/>
    <w:rsid w:val="004101F2"/>
    <w:rsid w:val="00410202"/>
    <w:rsid w:val="0041025C"/>
    <w:rsid w:val="0041025F"/>
    <w:rsid w:val="004102CD"/>
    <w:rsid w:val="004102CE"/>
    <w:rsid w:val="00410324"/>
    <w:rsid w:val="00410344"/>
    <w:rsid w:val="00410382"/>
    <w:rsid w:val="00410396"/>
    <w:rsid w:val="004103EA"/>
    <w:rsid w:val="00410437"/>
    <w:rsid w:val="00410455"/>
    <w:rsid w:val="00410466"/>
    <w:rsid w:val="004104A2"/>
    <w:rsid w:val="004104B9"/>
    <w:rsid w:val="004104D5"/>
    <w:rsid w:val="00410531"/>
    <w:rsid w:val="0041055F"/>
    <w:rsid w:val="0041057C"/>
    <w:rsid w:val="004105B7"/>
    <w:rsid w:val="004105C9"/>
    <w:rsid w:val="004105F1"/>
    <w:rsid w:val="004105F3"/>
    <w:rsid w:val="00410624"/>
    <w:rsid w:val="0041064A"/>
    <w:rsid w:val="004106C3"/>
    <w:rsid w:val="004106CB"/>
    <w:rsid w:val="004106F1"/>
    <w:rsid w:val="00410713"/>
    <w:rsid w:val="0041071F"/>
    <w:rsid w:val="00410763"/>
    <w:rsid w:val="00410772"/>
    <w:rsid w:val="00410784"/>
    <w:rsid w:val="004107DC"/>
    <w:rsid w:val="00410814"/>
    <w:rsid w:val="00410824"/>
    <w:rsid w:val="00410834"/>
    <w:rsid w:val="00410842"/>
    <w:rsid w:val="0041088A"/>
    <w:rsid w:val="00410891"/>
    <w:rsid w:val="004108A9"/>
    <w:rsid w:val="004108CB"/>
    <w:rsid w:val="004108DE"/>
    <w:rsid w:val="00410900"/>
    <w:rsid w:val="00410A05"/>
    <w:rsid w:val="00410A1E"/>
    <w:rsid w:val="00410A34"/>
    <w:rsid w:val="00410A67"/>
    <w:rsid w:val="00410A75"/>
    <w:rsid w:val="00410ADF"/>
    <w:rsid w:val="00410B06"/>
    <w:rsid w:val="00410B24"/>
    <w:rsid w:val="00410B42"/>
    <w:rsid w:val="00410B45"/>
    <w:rsid w:val="00410BBF"/>
    <w:rsid w:val="00410BDE"/>
    <w:rsid w:val="00410BFD"/>
    <w:rsid w:val="00410C19"/>
    <w:rsid w:val="00410C26"/>
    <w:rsid w:val="00410C43"/>
    <w:rsid w:val="00410C78"/>
    <w:rsid w:val="00410CD5"/>
    <w:rsid w:val="00410CD8"/>
    <w:rsid w:val="00410D21"/>
    <w:rsid w:val="00410D48"/>
    <w:rsid w:val="00410D6E"/>
    <w:rsid w:val="00410D73"/>
    <w:rsid w:val="00410D76"/>
    <w:rsid w:val="00410D86"/>
    <w:rsid w:val="00410D8E"/>
    <w:rsid w:val="00410D95"/>
    <w:rsid w:val="00410D96"/>
    <w:rsid w:val="00410DF3"/>
    <w:rsid w:val="00410E65"/>
    <w:rsid w:val="00410E7D"/>
    <w:rsid w:val="00410E97"/>
    <w:rsid w:val="00410EDA"/>
    <w:rsid w:val="00410EDE"/>
    <w:rsid w:val="00410EE8"/>
    <w:rsid w:val="00410EF8"/>
    <w:rsid w:val="00410F1A"/>
    <w:rsid w:val="00410F2F"/>
    <w:rsid w:val="00410F36"/>
    <w:rsid w:val="00410F37"/>
    <w:rsid w:val="00410F42"/>
    <w:rsid w:val="00410F68"/>
    <w:rsid w:val="00410F70"/>
    <w:rsid w:val="00410F7B"/>
    <w:rsid w:val="00410FC5"/>
    <w:rsid w:val="00410FDF"/>
    <w:rsid w:val="00410FFE"/>
    <w:rsid w:val="0041103C"/>
    <w:rsid w:val="00411047"/>
    <w:rsid w:val="0041104D"/>
    <w:rsid w:val="00411061"/>
    <w:rsid w:val="00411066"/>
    <w:rsid w:val="00411087"/>
    <w:rsid w:val="004110AA"/>
    <w:rsid w:val="004110E1"/>
    <w:rsid w:val="004110FA"/>
    <w:rsid w:val="00411101"/>
    <w:rsid w:val="0041112E"/>
    <w:rsid w:val="0041115B"/>
    <w:rsid w:val="004111C7"/>
    <w:rsid w:val="00411235"/>
    <w:rsid w:val="00411243"/>
    <w:rsid w:val="00411269"/>
    <w:rsid w:val="00411298"/>
    <w:rsid w:val="004112FD"/>
    <w:rsid w:val="0041130F"/>
    <w:rsid w:val="00411357"/>
    <w:rsid w:val="0041138E"/>
    <w:rsid w:val="004113DF"/>
    <w:rsid w:val="004113E0"/>
    <w:rsid w:val="004113E3"/>
    <w:rsid w:val="0041144B"/>
    <w:rsid w:val="00411453"/>
    <w:rsid w:val="0041146D"/>
    <w:rsid w:val="004114C7"/>
    <w:rsid w:val="00411534"/>
    <w:rsid w:val="00411535"/>
    <w:rsid w:val="00411547"/>
    <w:rsid w:val="00411557"/>
    <w:rsid w:val="0041155E"/>
    <w:rsid w:val="00411565"/>
    <w:rsid w:val="00411582"/>
    <w:rsid w:val="00411594"/>
    <w:rsid w:val="004115BB"/>
    <w:rsid w:val="004115C1"/>
    <w:rsid w:val="004115D6"/>
    <w:rsid w:val="0041162C"/>
    <w:rsid w:val="00411672"/>
    <w:rsid w:val="004116E9"/>
    <w:rsid w:val="00411752"/>
    <w:rsid w:val="0041175D"/>
    <w:rsid w:val="00411776"/>
    <w:rsid w:val="00411788"/>
    <w:rsid w:val="004117A1"/>
    <w:rsid w:val="0041181D"/>
    <w:rsid w:val="00411824"/>
    <w:rsid w:val="00411866"/>
    <w:rsid w:val="00411881"/>
    <w:rsid w:val="004118AF"/>
    <w:rsid w:val="00411911"/>
    <w:rsid w:val="00411916"/>
    <w:rsid w:val="0041197A"/>
    <w:rsid w:val="004119E5"/>
    <w:rsid w:val="00411A0F"/>
    <w:rsid w:val="00411A1D"/>
    <w:rsid w:val="00411A7B"/>
    <w:rsid w:val="00411A81"/>
    <w:rsid w:val="00411A93"/>
    <w:rsid w:val="00411AA9"/>
    <w:rsid w:val="00411B25"/>
    <w:rsid w:val="00411B40"/>
    <w:rsid w:val="00411B75"/>
    <w:rsid w:val="00411B84"/>
    <w:rsid w:val="00411B9C"/>
    <w:rsid w:val="00411BB7"/>
    <w:rsid w:val="00411BC7"/>
    <w:rsid w:val="00411C04"/>
    <w:rsid w:val="00411C0B"/>
    <w:rsid w:val="00411C0F"/>
    <w:rsid w:val="00411C21"/>
    <w:rsid w:val="00411C27"/>
    <w:rsid w:val="00411C31"/>
    <w:rsid w:val="00411C52"/>
    <w:rsid w:val="00411C5C"/>
    <w:rsid w:val="00411CBE"/>
    <w:rsid w:val="00411D29"/>
    <w:rsid w:val="00411D35"/>
    <w:rsid w:val="00411D95"/>
    <w:rsid w:val="00411DDF"/>
    <w:rsid w:val="00411DE0"/>
    <w:rsid w:val="00411E14"/>
    <w:rsid w:val="00411E26"/>
    <w:rsid w:val="00411E4B"/>
    <w:rsid w:val="00411E4F"/>
    <w:rsid w:val="00411E8C"/>
    <w:rsid w:val="00411EBF"/>
    <w:rsid w:val="00411F04"/>
    <w:rsid w:val="00411F19"/>
    <w:rsid w:val="00411F28"/>
    <w:rsid w:val="00411F53"/>
    <w:rsid w:val="00411F9E"/>
    <w:rsid w:val="00411FA5"/>
    <w:rsid w:val="00411FAC"/>
    <w:rsid w:val="00411FB1"/>
    <w:rsid w:val="00411FC8"/>
    <w:rsid w:val="00411FF4"/>
    <w:rsid w:val="0041206A"/>
    <w:rsid w:val="00412076"/>
    <w:rsid w:val="0041209F"/>
    <w:rsid w:val="004120BA"/>
    <w:rsid w:val="004120E6"/>
    <w:rsid w:val="0041210D"/>
    <w:rsid w:val="00412190"/>
    <w:rsid w:val="004121A0"/>
    <w:rsid w:val="004121A3"/>
    <w:rsid w:val="004121B7"/>
    <w:rsid w:val="004121EA"/>
    <w:rsid w:val="004121F3"/>
    <w:rsid w:val="00412278"/>
    <w:rsid w:val="004122A2"/>
    <w:rsid w:val="004122F3"/>
    <w:rsid w:val="00412355"/>
    <w:rsid w:val="00412390"/>
    <w:rsid w:val="004123A4"/>
    <w:rsid w:val="004123E9"/>
    <w:rsid w:val="004123EF"/>
    <w:rsid w:val="00412411"/>
    <w:rsid w:val="00412445"/>
    <w:rsid w:val="00412446"/>
    <w:rsid w:val="004124E0"/>
    <w:rsid w:val="00412500"/>
    <w:rsid w:val="00412558"/>
    <w:rsid w:val="0041256D"/>
    <w:rsid w:val="00412580"/>
    <w:rsid w:val="00412587"/>
    <w:rsid w:val="004125B1"/>
    <w:rsid w:val="004125E5"/>
    <w:rsid w:val="00412606"/>
    <w:rsid w:val="00412632"/>
    <w:rsid w:val="00412646"/>
    <w:rsid w:val="00412673"/>
    <w:rsid w:val="0041267D"/>
    <w:rsid w:val="004126D5"/>
    <w:rsid w:val="00412726"/>
    <w:rsid w:val="0041272C"/>
    <w:rsid w:val="0041276F"/>
    <w:rsid w:val="00412774"/>
    <w:rsid w:val="00412791"/>
    <w:rsid w:val="004127B8"/>
    <w:rsid w:val="004127CB"/>
    <w:rsid w:val="004127E7"/>
    <w:rsid w:val="004127EA"/>
    <w:rsid w:val="004127F4"/>
    <w:rsid w:val="004127F6"/>
    <w:rsid w:val="00412813"/>
    <w:rsid w:val="00412816"/>
    <w:rsid w:val="00412839"/>
    <w:rsid w:val="00412880"/>
    <w:rsid w:val="004128F0"/>
    <w:rsid w:val="00412911"/>
    <w:rsid w:val="0041291A"/>
    <w:rsid w:val="0041293B"/>
    <w:rsid w:val="00412946"/>
    <w:rsid w:val="00412982"/>
    <w:rsid w:val="00412986"/>
    <w:rsid w:val="004129A2"/>
    <w:rsid w:val="004129B0"/>
    <w:rsid w:val="004129CE"/>
    <w:rsid w:val="00412A50"/>
    <w:rsid w:val="00412A5E"/>
    <w:rsid w:val="00412A5F"/>
    <w:rsid w:val="00412A69"/>
    <w:rsid w:val="00412AAE"/>
    <w:rsid w:val="00412AD8"/>
    <w:rsid w:val="00412AE8"/>
    <w:rsid w:val="00412B32"/>
    <w:rsid w:val="00412B6C"/>
    <w:rsid w:val="00412B94"/>
    <w:rsid w:val="00412B9D"/>
    <w:rsid w:val="00412BE3"/>
    <w:rsid w:val="00412C01"/>
    <w:rsid w:val="00412C06"/>
    <w:rsid w:val="00412C18"/>
    <w:rsid w:val="00412C21"/>
    <w:rsid w:val="00412C40"/>
    <w:rsid w:val="00412C77"/>
    <w:rsid w:val="00412C88"/>
    <w:rsid w:val="00412C8C"/>
    <w:rsid w:val="00412CA6"/>
    <w:rsid w:val="00412CCD"/>
    <w:rsid w:val="00412D12"/>
    <w:rsid w:val="00412D2B"/>
    <w:rsid w:val="00412D50"/>
    <w:rsid w:val="00412D51"/>
    <w:rsid w:val="00412DC4"/>
    <w:rsid w:val="00412DC9"/>
    <w:rsid w:val="00412DDC"/>
    <w:rsid w:val="00412E4D"/>
    <w:rsid w:val="00412E57"/>
    <w:rsid w:val="00412E6C"/>
    <w:rsid w:val="00412ECC"/>
    <w:rsid w:val="00412F71"/>
    <w:rsid w:val="00412FA0"/>
    <w:rsid w:val="00412FAA"/>
    <w:rsid w:val="00412FB8"/>
    <w:rsid w:val="00412FBE"/>
    <w:rsid w:val="00412FCD"/>
    <w:rsid w:val="00413004"/>
    <w:rsid w:val="0041301F"/>
    <w:rsid w:val="0041302F"/>
    <w:rsid w:val="00413046"/>
    <w:rsid w:val="004130DB"/>
    <w:rsid w:val="004130F3"/>
    <w:rsid w:val="0041311A"/>
    <w:rsid w:val="00413157"/>
    <w:rsid w:val="0041317B"/>
    <w:rsid w:val="004131D0"/>
    <w:rsid w:val="004131FC"/>
    <w:rsid w:val="0041326E"/>
    <w:rsid w:val="00413274"/>
    <w:rsid w:val="00413291"/>
    <w:rsid w:val="004132D9"/>
    <w:rsid w:val="004132FA"/>
    <w:rsid w:val="0041330F"/>
    <w:rsid w:val="0041331A"/>
    <w:rsid w:val="00413335"/>
    <w:rsid w:val="00413354"/>
    <w:rsid w:val="00413364"/>
    <w:rsid w:val="004133BF"/>
    <w:rsid w:val="004133DF"/>
    <w:rsid w:val="004133E1"/>
    <w:rsid w:val="00413405"/>
    <w:rsid w:val="00413409"/>
    <w:rsid w:val="00413435"/>
    <w:rsid w:val="00413501"/>
    <w:rsid w:val="00413503"/>
    <w:rsid w:val="0041353F"/>
    <w:rsid w:val="00413598"/>
    <w:rsid w:val="004135AE"/>
    <w:rsid w:val="004135B6"/>
    <w:rsid w:val="00413629"/>
    <w:rsid w:val="0041367B"/>
    <w:rsid w:val="0041367F"/>
    <w:rsid w:val="004136E7"/>
    <w:rsid w:val="0041377C"/>
    <w:rsid w:val="004137A1"/>
    <w:rsid w:val="004137DA"/>
    <w:rsid w:val="0041382C"/>
    <w:rsid w:val="00413838"/>
    <w:rsid w:val="00413857"/>
    <w:rsid w:val="00413861"/>
    <w:rsid w:val="00413864"/>
    <w:rsid w:val="004138A8"/>
    <w:rsid w:val="004138B8"/>
    <w:rsid w:val="004138EC"/>
    <w:rsid w:val="00413911"/>
    <w:rsid w:val="0041394A"/>
    <w:rsid w:val="0041397E"/>
    <w:rsid w:val="00413988"/>
    <w:rsid w:val="00413989"/>
    <w:rsid w:val="004139AD"/>
    <w:rsid w:val="00413A17"/>
    <w:rsid w:val="00413A39"/>
    <w:rsid w:val="00413A5C"/>
    <w:rsid w:val="00413A78"/>
    <w:rsid w:val="00413A85"/>
    <w:rsid w:val="00413AC2"/>
    <w:rsid w:val="00413AD2"/>
    <w:rsid w:val="00413ADF"/>
    <w:rsid w:val="00413B0C"/>
    <w:rsid w:val="00413B25"/>
    <w:rsid w:val="00413B28"/>
    <w:rsid w:val="00413B3F"/>
    <w:rsid w:val="00413B4C"/>
    <w:rsid w:val="00413B55"/>
    <w:rsid w:val="00413B5D"/>
    <w:rsid w:val="00413B80"/>
    <w:rsid w:val="00413BC1"/>
    <w:rsid w:val="00413BC7"/>
    <w:rsid w:val="00413C23"/>
    <w:rsid w:val="00413C3C"/>
    <w:rsid w:val="00413C58"/>
    <w:rsid w:val="00413C82"/>
    <w:rsid w:val="00413CBB"/>
    <w:rsid w:val="00413CC2"/>
    <w:rsid w:val="00413CDB"/>
    <w:rsid w:val="00413D82"/>
    <w:rsid w:val="00413E4F"/>
    <w:rsid w:val="00413E57"/>
    <w:rsid w:val="00413E70"/>
    <w:rsid w:val="00413E8A"/>
    <w:rsid w:val="00413E92"/>
    <w:rsid w:val="00413E9A"/>
    <w:rsid w:val="00413EC5"/>
    <w:rsid w:val="00413ED3"/>
    <w:rsid w:val="00413ED9"/>
    <w:rsid w:val="00413F8B"/>
    <w:rsid w:val="00413FA3"/>
    <w:rsid w:val="00413FC9"/>
    <w:rsid w:val="00413FFD"/>
    <w:rsid w:val="00414045"/>
    <w:rsid w:val="0041406E"/>
    <w:rsid w:val="0041409A"/>
    <w:rsid w:val="004140E6"/>
    <w:rsid w:val="0041411F"/>
    <w:rsid w:val="0041412C"/>
    <w:rsid w:val="00414166"/>
    <w:rsid w:val="00414177"/>
    <w:rsid w:val="00414184"/>
    <w:rsid w:val="0041418A"/>
    <w:rsid w:val="00414195"/>
    <w:rsid w:val="004141B3"/>
    <w:rsid w:val="004141B7"/>
    <w:rsid w:val="004141C2"/>
    <w:rsid w:val="004141C5"/>
    <w:rsid w:val="004141E5"/>
    <w:rsid w:val="00414211"/>
    <w:rsid w:val="00414218"/>
    <w:rsid w:val="00414229"/>
    <w:rsid w:val="00414237"/>
    <w:rsid w:val="00414249"/>
    <w:rsid w:val="0041425E"/>
    <w:rsid w:val="0041427D"/>
    <w:rsid w:val="00414284"/>
    <w:rsid w:val="004142C9"/>
    <w:rsid w:val="004142E4"/>
    <w:rsid w:val="0041431D"/>
    <w:rsid w:val="0041431F"/>
    <w:rsid w:val="00414325"/>
    <w:rsid w:val="0041432E"/>
    <w:rsid w:val="00414336"/>
    <w:rsid w:val="00414383"/>
    <w:rsid w:val="004143A3"/>
    <w:rsid w:val="004143DF"/>
    <w:rsid w:val="004143E7"/>
    <w:rsid w:val="004143FA"/>
    <w:rsid w:val="00414439"/>
    <w:rsid w:val="0041445E"/>
    <w:rsid w:val="004144AC"/>
    <w:rsid w:val="004144B2"/>
    <w:rsid w:val="004144C3"/>
    <w:rsid w:val="004144C4"/>
    <w:rsid w:val="004144C7"/>
    <w:rsid w:val="004144D2"/>
    <w:rsid w:val="004144DB"/>
    <w:rsid w:val="004144DD"/>
    <w:rsid w:val="004144F9"/>
    <w:rsid w:val="00414574"/>
    <w:rsid w:val="004145BD"/>
    <w:rsid w:val="004145CE"/>
    <w:rsid w:val="004145DC"/>
    <w:rsid w:val="004145E3"/>
    <w:rsid w:val="00414637"/>
    <w:rsid w:val="004146A7"/>
    <w:rsid w:val="004146D1"/>
    <w:rsid w:val="004146D6"/>
    <w:rsid w:val="004146F8"/>
    <w:rsid w:val="0041474D"/>
    <w:rsid w:val="0041476D"/>
    <w:rsid w:val="004147A7"/>
    <w:rsid w:val="004147C2"/>
    <w:rsid w:val="004147EF"/>
    <w:rsid w:val="004147F8"/>
    <w:rsid w:val="00414837"/>
    <w:rsid w:val="00414847"/>
    <w:rsid w:val="00414848"/>
    <w:rsid w:val="004148CD"/>
    <w:rsid w:val="004148CE"/>
    <w:rsid w:val="004148D4"/>
    <w:rsid w:val="004148F1"/>
    <w:rsid w:val="004148F7"/>
    <w:rsid w:val="0041494F"/>
    <w:rsid w:val="00414981"/>
    <w:rsid w:val="004149C4"/>
    <w:rsid w:val="004149D8"/>
    <w:rsid w:val="004149F2"/>
    <w:rsid w:val="004149F8"/>
    <w:rsid w:val="00414A12"/>
    <w:rsid w:val="00414A17"/>
    <w:rsid w:val="00414A25"/>
    <w:rsid w:val="00414A2E"/>
    <w:rsid w:val="00414A6E"/>
    <w:rsid w:val="00414A98"/>
    <w:rsid w:val="00414A9E"/>
    <w:rsid w:val="00414ACB"/>
    <w:rsid w:val="00414ADD"/>
    <w:rsid w:val="00414B25"/>
    <w:rsid w:val="00414B91"/>
    <w:rsid w:val="00414C0D"/>
    <w:rsid w:val="00414C28"/>
    <w:rsid w:val="00414C6C"/>
    <w:rsid w:val="00414CA0"/>
    <w:rsid w:val="00414CA6"/>
    <w:rsid w:val="00414CF4"/>
    <w:rsid w:val="00414CF9"/>
    <w:rsid w:val="00414CFE"/>
    <w:rsid w:val="00414D4F"/>
    <w:rsid w:val="00414D55"/>
    <w:rsid w:val="00414DB8"/>
    <w:rsid w:val="00414DBE"/>
    <w:rsid w:val="00414DDB"/>
    <w:rsid w:val="00414E16"/>
    <w:rsid w:val="00414E9A"/>
    <w:rsid w:val="00414E9F"/>
    <w:rsid w:val="00414EB8"/>
    <w:rsid w:val="00414EE6"/>
    <w:rsid w:val="00414F33"/>
    <w:rsid w:val="00414F4D"/>
    <w:rsid w:val="00414F65"/>
    <w:rsid w:val="00414F70"/>
    <w:rsid w:val="00414FAA"/>
    <w:rsid w:val="00414FDB"/>
    <w:rsid w:val="00414FEB"/>
    <w:rsid w:val="00415000"/>
    <w:rsid w:val="0041500B"/>
    <w:rsid w:val="00415028"/>
    <w:rsid w:val="0041504B"/>
    <w:rsid w:val="00415053"/>
    <w:rsid w:val="00415054"/>
    <w:rsid w:val="00415062"/>
    <w:rsid w:val="0041506C"/>
    <w:rsid w:val="00415076"/>
    <w:rsid w:val="0041507C"/>
    <w:rsid w:val="00415089"/>
    <w:rsid w:val="004150C5"/>
    <w:rsid w:val="004150CE"/>
    <w:rsid w:val="004150F7"/>
    <w:rsid w:val="004150FE"/>
    <w:rsid w:val="0041510A"/>
    <w:rsid w:val="0041510E"/>
    <w:rsid w:val="0041511F"/>
    <w:rsid w:val="00415136"/>
    <w:rsid w:val="0041518A"/>
    <w:rsid w:val="004151A5"/>
    <w:rsid w:val="004151F2"/>
    <w:rsid w:val="00415216"/>
    <w:rsid w:val="0041523F"/>
    <w:rsid w:val="00415254"/>
    <w:rsid w:val="00415399"/>
    <w:rsid w:val="0041542B"/>
    <w:rsid w:val="0041545E"/>
    <w:rsid w:val="00415461"/>
    <w:rsid w:val="0041546A"/>
    <w:rsid w:val="00415491"/>
    <w:rsid w:val="004154B7"/>
    <w:rsid w:val="004154CA"/>
    <w:rsid w:val="00415558"/>
    <w:rsid w:val="00415567"/>
    <w:rsid w:val="004155AC"/>
    <w:rsid w:val="00415608"/>
    <w:rsid w:val="00415611"/>
    <w:rsid w:val="00415657"/>
    <w:rsid w:val="00415659"/>
    <w:rsid w:val="00415662"/>
    <w:rsid w:val="00415668"/>
    <w:rsid w:val="0041569D"/>
    <w:rsid w:val="004156A8"/>
    <w:rsid w:val="004156C1"/>
    <w:rsid w:val="004156DC"/>
    <w:rsid w:val="00415709"/>
    <w:rsid w:val="00415714"/>
    <w:rsid w:val="00415718"/>
    <w:rsid w:val="0041571B"/>
    <w:rsid w:val="00415790"/>
    <w:rsid w:val="004157A3"/>
    <w:rsid w:val="00415819"/>
    <w:rsid w:val="0041583A"/>
    <w:rsid w:val="0041585C"/>
    <w:rsid w:val="00415872"/>
    <w:rsid w:val="004158AD"/>
    <w:rsid w:val="00415948"/>
    <w:rsid w:val="004159AB"/>
    <w:rsid w:val="004159BF"/>
    <w:rsid w:val="00415A19"/>
    <w:rsid w:val="00415A64"/>
    <w:rsid w:val="00415A75"/>
    <w:rsid w:val="00415A89"/>
    <w:rsid w:val="00415A8B"/>
    <w:rsid w:val="00415ABB"/>
    <w:rsid w:val="00415AD8"/>
    <w:rsid w:val="00415B46"/>
    <w:rsid w:val="00415B5B"/>
    <w:rsid w:val="00415B63"/>
    <w:rsid w:val="00415B65"/>
    <w:rsid w:val="00415B67"/>
    <w:rsid w:val="00415B6D"/>
    <w:rsid w:val="00415B79"/>
    <w:rsid w:val="00415BB0"/>
    <w:rsid w:val="00415BB1"/>
    <w:rsid w:val="00415BCD"/>
    <w:rsid w:val="00415BD4"/>
    <w:rsid w:val="00415C09"/>
    <w:rsid w:val="00415C11"/>
    <w:rsid w:val="00415C40"/>
    <w:rsid w:val="00415CAC"/>
    <w:rsid w:val="00415CC8"/>
    <w:rsid w:val="00415D3F"/>
    <w:rsid w:val="00415DA7"/>
    <w:rsid w:val="00415DBB"/>
    <w:rsid w:val="00415DD2"/>
    <w:rsid w:val="00415DE2"/>
    <w:rsid w:val="00415E74"/>
    <w:rsid w:val="00415EA6"/>
    <w:rsid w:val="00415EDA"/>
    <w:rsid w:val="00415EF2"/>
    <w:rsid w:val="00415EFC"/>
    <w:rsid w:val="00415F3D"/>
    <w:rsid w:val="00415F5A"/>
    <w:rsid w:val="00415FB4"/>
    <w:rsid w:val="00415FC0"/>
    <w:rsid w:val="00415FCB"/>
    <w:rsid w:val="00415FCC"/>
    <w:rsid w:val="0041603D"/>
    <w:rsid w:val="0041605D"/>
    <w:rsid w:val="004160B1"/>
    <w:rsid w:val="004160C3"/>
    <w:rsid w:val="0041616F"/>
    <w:rsid w:val="0041627A"/>
    <w:rsid w:val="00416294"/>
    <w:rsid w:val="004162A0"/>
    <w:rsid w:val="004162AF"/>
    <w:rsid w:val="004162C7"/>
    <w:rsid w:val="004162CD"/>
    <w:rsid w:val="004162F0"/>
    <w:rsid w:val="00416319"/>
    <w:rsid w:val="0041632F"/>
    <w:rsid w:val="00416342"/>
    <w:rsid w:val="00416356"/>
    <w:rsid w:val="0041635A"/>
    <w:rsid w:val="004163A9"/>
    <w:rsid w:val="004163C4"/>
    <w:rsid w:val="004163F2"/>
    <w:rsid w:val="0041642F"/>
    <w:rsid w:val="0041649E"/>
    <w:rsid w:val="004164A0"/>
    <w:rsid w:val="004164BB"/>
    <w:rsid w:val="004164E2"/>
    <w:rsid w:val="004164FB"/>
    <w:rsid w:val="0041653A"/>
    <w:rsid w:val="0041654F"/>
    <w:rsid w:val="0041655B"/>
    <w:rsid w:val="0041655D"/>
    <w:rsid w:val="00416561"/>
    <w:rsid w:val="004165A7"/>
    <w:rsid w:val="004165B7"/>
    <w:rsid w:val="00416608"/>
    <w:rsid w:val="00416640"/>
    <w:rsid w:val="0041668F"/>
    <w:rsid w:val="004166B1"/>
    <w:rsid w:val="004166B2"/>
    <w:rsid w:val="004166CD"/>
    <w:rsid w:val="004166D3"/>
    <w:rsid w:val="004166DE"/>
    <w:rsid w:val="004166F6"/>
    <w:rsid w:val="0041670C"/>
    <w:rsid w:val="0041670F"/>
    <w:rsid w:val="0041677A"/>
    <w:rsid w:val="0041678A"/>
    <w:rsid w:val="004167C2"/>
    <w:rsid w:val="004167F7"/>
    <w:rsid w:val="0041680B"/>
    <w:rsid w:val="0041681B"/>
    <w:rsid w:val="0041682B"/>
    <w:rsid w:val="00416849"/>
    <w:rsid w:val="00416868"/>
    <w:rsid w:val="004168C7"/>
    <w:rsid w:val="004168DB"/>
    <w:rsid w:val="004168F9"/>
    <w:rsid w:val="0041694F"/>
    <w:rsid w:val="0041695B"/>
    <w:rsid w:val="00416969"/>
    <w:rsid w:val="0041696F"/>
    <w:rsid w:val="00416979"/>
    <w:rsid w:val="0041697F"/>
    <w:rsid w:val="004169E6"/>
    <w:rsid w:val="00416A01"/>
    <w:rsid w:val="00416A08"/>
    <w:rsid w:val="00416A1A"/>
    <w:rsid w:val="00416AD9"/>
    <w:rsid w:val="00416ADF"/>
    <w:rsid w:val="00416AF2"/>
    <w:rsid w:val="00416B24"/>
    <w:rsid w:val="00416B27"/>
    <w:rsid w:val="00416B63"/>
    <w:rsid w:val="00416B78"/>
    <w:rsid w:val="00416B87"/>
    <w:rsid w:val="00416BBA"/>
    <w:rsid w:val="00416C10"/>
    <w:rsid w:val="00416C14"/>
    <w:rsid w:val="00416C16"/>
    <w:rsid w:val="00416C4F"/>
    <w:rsid w:val="00416C8D"/>
    <w:rsid w:val="00416CB8"/>
    <w:rsid w:val="00416CBE"/>
    <w:rsid w:val="00416CC2"/>
    <w:rsid w:val="00416CD9"/>
    <w:rsid w:val="00416CEC"/>
    <w:rsid w:val="00416D02"/>
    <w:rsid w:val="00416D10"/>
    <w:rsid w:val="00416D27"/>
    <w:rsid w:val="00416D4B"/>
    <w:rsid w:val="00416D55"/>
    <w:rsid w:val="00416D6A"/>
    <w:rsid w:val="00416D75"/>
    <w:rsid w:val="00416D8D"/>
    <w:rsid w:val="00416DA6"/>
    <w:rsid w:val="00416DA8"/>
    <w:rsid w:val="00416DB0"/>
    <w:rsid w:val="00416DF9"/>
    <w:rsid w:val="00416E48"/>
    <w:rsid w:val="00416E96"/>
    <w:rsid w:val="00416EA9"/>
    <w:rsid w:val="00416EB1"/>
    <w:rsid w:val="00416ED6"/>
    <w:rsid w:val="00416F22"/>
    <w:rsid w:val="00416FB6"/>
    <w:rsid w:val="00416FD8"/>
    <w:rsid w:val="00416FF0"/>
    <w:rsid w:val="0041702C"/>
    <w:rsid w:val="00417072"/>
    <w:rsid w:val="0041707E"/>
    <w:rsid w:val="004170A2"/>
    <w:rsid w:val="004170B5"/>
    <w:rsid w:val="00417105"/>
    <w:rsid w:val="0041713B"/>
    <w:rsid w:val="004171A3"/>
    <w:rsid w:val="004171B8"/>
    <w:rsid w:val="004171C6"/>
    <w:rsid w:val="004171EE"/>
    <w:rsid w:val="00417206"/>
    <w:rsid w:val="00417231"/>
    <w:rsid w:val="0041728B"/>
    <w:rsid w:val="004172B6"/>
    <w:rsid w:val="004172F3"/>
    <w:rsid w:val="00417356"/>
    <w:rsid w:val="00417374"/>
    <w:rsid w:val="00417387"/>
    <w:rsid w:val="004173B1"/>
    <w:rsid w:val="004173F5"/>
    <w:rsid w:val="0041748D"/>
    <w:rsid w:val="004174AA"/>
    <w:rsid w:val="004174C3"/>
    <w:rsid w:val="0041752D"/>
    <w:rsid w:val="0041756D"/>
    <w:rsid w:val="00417578"/>
    <w:rsid w:val="004175B4"/>
    <w:rsid w:val="004175C1"/>
    <w:rsid w:val="004175E1"/>
    <w:rsid w:val="0041762D"/>
    <w:rsid w:val="00417650"/>
    <w:rsid w:val="00417697"/>
    <w:rsid w:val="004176B0"/>
    <w:rsid w:val="004176E3"/>
    <w:rsid w:val="0041771E"/>
    <w:rsid w:val="0041773E"/>
    <w:rsid w:val="00417743"/>
    <w:rsid w:val="0041778E"/>
    <w:rsid w:val="004177C6"/>
    <w:rsid w:val="004177F4"/>
    <w:rsid w:val="00417821"/>
    <w:rsid w:val="0041787D"/>
    <w:rsid w:val="004178A2"/>
    <w:rsid w:val="004178BE"/>
    <w:rsid w:val="00417954"/>
    <w:rsid w:val="004179D8"/>
    <w:rsid w:val="004179F5"/>
    <w:rsid w:val="00417A3A"/>
    <w:rsid w:val="00417AB0"/>
    <w:rsid w:val="00417AEB"/>
    <w:rsid w:val="00417AF2"/>
    <w:rsid w:val="00417AFD"/>
    <w:rsid w:val="00417B55"/>
    <w:rsid w:val="00417B5E"/>
    <w:rsid w:val="00417B83"/>
    <w:rsid w:val="00417B9E"/>
    <w:rsid w:val="00417BA5"/>
    <w:rsid w:val="00417BAE"/>
    <w:rsid w:val="00417BC9"/>
    <w:rsid w:val="00417BEF"/>
    <w:rsid w:val="00417BF9"/>
    <w:rsid w:val="00417C14"/>
    <w:rsid w:val="00417C17"/>
    <w:rsid w:val="00417C1E"/>
    <w:rsid w:val="00417CF9"/>
    <w:rsid w:val="00417D62"/>
    <w:rsid w:val="00417D9D"/>
    <w:rsid w:val="00417DE3"/>
    <w:rsid w:val="00417E01"/>
    <w:rsid w:val="00417E20"/>
    <w:rsid w:val="00417EDB"/>
    <w:rsid w:val="00417EEB"/>
    <w:rsid w:val="00417F0F"/>
    <w:rsid w:val="00417F23"/>
    <w:rsid w:val="00417F25"/>
    <w:rsid w:val="00417F34"/>
    <w:rsid w:val="00417F87"/>
    <w:rsid w:val="00417F89"/>
    <w:rsid w:val="00417F90"/>
    <w:rsid w:val="00417FA4"/>
    <w:rsid w:val="00417FDE"/>
    <w:rsid w:val="00417FFB"/>
    <w:rsid w:val="0042000C"/>
    <w:rsid w:val="00420047"/>
    <w:rsid w:val="00420049"/>
    <w:rsid w:val="00420063"/>
    <w:rsid w:val="00420068"/>
    <w:rsid w:val="0042006B"/>
    <w:rsid w:val="00420079"/>
    <w:rsid w:val="004200B3"/>
    <w:rsid w:val="004200B4"/>
    <w:rsid w:val="00420145"/>
    <w:rsid w:val="004201CB"/>
    <w:rsid w:val="0042020B"/>
    <w:rsid w:val="00420265"/>
    <w:rsid w:val="0042026E"/>
    <w:rsid w:val="00420292"/>
    <w:rsid w:val="00420297"/>
    <w:rsid w:val="0042029E"/>
    <w:rsid w:val="004202D8"/>
    <w:rsid w:val="004202D9"/>
    <w:rsid w:val="004202ED"/>
    <w:rsid w:val="004202F6"/>
    <w:rsid w:val="0042032A"/>
    <w:rsid w:val="00420345"/>
    <w:rsid w:val="0042036A"/>
    <w:rsid w:val="004203C3"/>
    <w:rsid w:val="004203C6"/>
    <w:rsid w:val="004203C9"/>
    <w:rsid w:val="004203DB"/>
    <w:rsid w:val="004203F2"/>
    <w:rsid w:val="004203F8"/>
    <w:rsid w:val="00420409"/>
    <w:rsid w:val="0042042A"/>
    <w:rsid w:val="00420439"/>
    <w:rsid w:val="0042043D"/>
    <w:rsid w:val="0042049C"/>
    <w:rsid w:val="004204DE"/>
    <w:rsid w:val="00420502"/>
    <w:rsid w:val="0042056C"/>
    <w:rsid w:val="0042057F"/>
    <w:rsid w:val="00420588"/>
    <w:rsid w:val="00420595"/>
    <w:rsid w:val="004205B6"/>
    <w:rsid w:val="004205DA"/>
    <w:rsid w:val="004205FD"/>
    <w:rsid w:val="00420656"/>
    <w:rsid w:val="0042068D"/>
    <w:rsid w:val="004206A2"/>
    <w:rsid w:val="004206A6"/>
    <w:rsid w:val="00420707"/>
    <w:rsid w:val="00420712"/>
    <w:rsid w:val="00420737"/>
    <w:rsid w:val="00420750"/>
    <w:rsid w:val="0042076A"/>
    <w:rsid w:val="00420786"/>
    <w:rsid w:val="004207AD"/>
    <w:rsid w:val="004207BC"/>
    <w:rsid w:val="004207FF"/>
    <w:rsid w:val="00420807"/>
    <w:rsid w:val="00420809"/>
    <w:rsid w:val="00420826"/>
    <w:rsid w:val="0042089B"/>
    <w:rsid w:val="004208BB"/>
    <w:rsid w:val="004208E8"/>
    <w:rsid w:val="004208F4"/>
    <w:rsid w:val="00420958"/>
    <w:rsid w:val="00420979"/>
    <w:rsid w:val="00420984"/>
    <w:rsid w:val="004209D0"/>
    <w:rsid w:val="004209E2"/>
    <w:rsid w:val="00420A6B"/>
    <w:rsid w:val="00420ADD"/>
    <w:rsid w:val="00420B15"/>
    <w:rsid w:val="00420B3C"/>
    <w:rsid w:val="00420B74"/>
    <w:rsid w:val="00420BF6"/>
    <w:rsid w:val="00420C20"/>
    <w:rsid w:val="00420C53"/>
    <w:rsid w:val="00420C7F"/>
    <w:rsid w:val="00420C80"/>
    <w:rsid w:val="00420CA7"/>
    <w:rsid w:val="00420CB8"/>
    <w:rsid w:val="00420CC6"/>
    <w:rsid w:val="00420D02"/>
    <w:rsid w:val="00420D19"/>
    <w:rsid w:val="00420D24"/>
    <w:rsid w:val="00420D45"/>
    <w:rsid w:val="00420D50"/>
    <w:rsid w:val="00420D58"/>
    <w:rsid w:val="00420D75"/>
    <w:rsid w:val="00420D88"/>
    <w:rsid w:val="00420D9A"/>
    <w:rsid w:val="00420DC1"/>
    <w:rsid w:val="00420DE9"/>
    <w:rsid w:val="00420DED"/>
    <w:rsid w:val="00420EBA"/>
    <w:rsid w:val="00420EC0"/>
    <w:rsid w:val="00420ED7"/>
    <w:rsid w:val="00420ED8"/>
    <w:rsid w:val="00420EEE"/>
    <w:rsid w:val="00420EF4"/>
    <w:rsid w:val="00420F35"/>
    <w:rsid w:val="00420F3C"/>
    <w:rsid w:val="00420F4D"/>
    <w:rsid w:val="00420F6D"/>
    <w:rsid w:val="00420F98"/>
    <w:rsid w:val="00420FB2"/>
    <w:rsid w:val="00420FE2"/>
    <w:rsid w:val="00420FFF"/>
    <w:rsid w:val="00421005"/>
    <w:rsid w:val="0042100B"/>
    <w:rsid w:val="0042101C"/>
    <w:rsid w:val="00421021"/>
    <w:rsid w:val="00421023"/>
    <w:rsid w:val="00421047"/>
    <w:rsid w:val="0042104F"/>
    <w:rsid w:val="004210E2"/>
    <w:rsid w:val="0042113E"/>
    <w:rsid w:val="004211AC"/>
    <w:rsid w:val="004211C3"/>
    <w:rsid w:val="004211C9"/>
    <w:rsid w:val="004211CD"/>
    <w:rsid w:val="00421208"/>
    <w:rsid w:val="0042120F"/>
    <w:rsid w:val="00421239"/>
    <w:rsid w:val="0042123F"/>
    <w:rsid w:val="00421245"/>
    <w:rsid w:val="004212B5"/>
    <w:rsid w:val="00421307"/>
    <w:rsid w:val="0042130E"/>
    <w:rsid w:val="00421311"/>
    <w:rsid w:val="0042134D"/>
    <w:rsid w:val="00421391"/>
    <w:rsid w:val="004213FF"/>
    <w:rsid w:val="0042141B"/>
    <w:rsid w:val="00421441"/>
    <w:rsid w:val="00421459"/>
    <w:rsid w:val="0042149E"/>
    <w:rsid w:val="004214C4"/>
    <w:rsid w:val="004214C6"/>
    <w:rsid w:val="004214C9"/>
    <w:rsid w:val="00421514"/>
    <w:rsid w:val="00421523"/>
    <w:rsid w:val="00421549"/>
    <w:rsid w:val="00421584"/>
    <w:rsid w:val="0042159C"/>
    <w:rsid w:val="004215A7"/>
    <w:rsid w:val="004215BC"/>
    <w:rsid w:val="004215C4"/>
    <w:rsid w:val="004215E2"/>
    <w:rsid w:val="004215EF"/>
    <w:rsid w:val="004215FF"/>
    <w:rsid w:val="00421602"/>
    <w:rsid w:val="0042160B"/>
    <w:rsid w:val="0042163A"/>
    <w:rsid w:val="00421655"/>
    <w:rsid w:val="00421661"/>
    <w:rsid w:val="00421683"/>
    <w:rsid w:val="00421699"/>
    <w:rsid w:val="004216B0"/>
    <w:rsid w:val="004216CA"/>
    <w:rsid w:val="004216E2"/>
    <w:rsid w:val="004216F5"/>
    <w:rsid w:val="00421719"/>
    <w:rsid w:val="0042174C"/>
    <w:rsid w:val="0042177B"/>
    <w:rsid w:val="00421781"/>
    <w:rsid w:val="0042179A"/>
    <w:rsid w:val="004217B0"/>
    <w:rsid w:val="004217D0"/>
    <w:rsid w:val="004217E4"/>
    <w:rsid w:val="004217F5"/>
    <w:rsid w:val="0042180B"/>
    <w:rsid w:val="0042180D"/>
    <w:rsid w:val="0042183A"/>
    <w:rsid w:val="004218C9"/>
    <w:rsid w:val="00421916"/>
    <w:rsid w:val="0042192C"/>
    <w:rsid w:val="00421948"/>
    <w:rsid w:val="00421973"/>
    <w:rsid w:val="00421976"/>
    <w:rsid w:val="00421985"/>
    <w:rsid w:val="004219E9"/>
    <w:rsid w:val="00421A27"/>
    <w:rsid w:val="00421A3B"/>
    <w:rsid w:val="00421A6A"/>
    <w:rsid w:val="00421A8F"/>
    <w:rsid w:val="00421A93"/>
    <w:rsid w:val="00421AE3"/>
    <w:rsid w:val="00421B16"/>
    <w:rsid w:val="00421B26"/>
    <w:rsid w:val="00421B46"/>
    <w:rsid w:val="00421B6F"/>
    <w:rsid w:val="00421B79"/>
    <w:rsid w:val="00421B8E"/>
    <w:rsid w:val="00421BB5"/>
    <w:rsid w:val="00421BBA"/>
    <w:rsid w:val="00421C00"/>
    <w:rsid w:val="00421C2B"/>
    <w:rsid w:val="00421C74"/>
    <w:rsid w:val="00421CA3"/>
    <w:rsid w:val="00421CB2"/>
    <w:rsid w:val="00421CBD"/>
    <w:rsid w:val="00421CD3"/>
    <w:rsid w:val="00421D76"/>
    <w:rsid w:val="00421D8D"/>
    <w:rsid w:val="00421DC1"/>
    <w:rsid w:val="00421E13"/>
    <w:rsid w:val="00421E29"/>
    <w:rsid w:val="00421E2C"/>
    <w:rsid w:val="00421E38"/>
    <w:rsid w:val="00421E57"/>
    <w:rsid w:val="00421E60"/>
    <w:rsid w:val="00421E64"/>
    <w:rsid w:val="00421E7F"/>
    <w:rsid w:val="00421E9A"/>
    <w:rsid w:val="00421E9C"/>
    <w:rsid w:val="00421EB5"/>
    <w:rsid w:val="00421EDC"/>
    <w:rsid w:val="00421EE5"/>
    <w:rsid w:val="00421EFE"/>
    <w:rsid w:val="00421F20"/>
    <w:rsid w:val="00421F38"/>
    <w:rsid w:val="00421F9A"/>
    <w:rsid w:val="00421FAB"/>
    <w:rsid w:val="00421FD0"/>
    <w:rsid w:val="00421FD2"/>
    <w:rsid w:val="00421FF8"/>
    <w:rsid w:val="00422009"/>
    <w:rsid w:val="00422035"/>
    <w:rsid w:val="00422057"/>
    <w:rsid w:val="0042209F"/>
    <w:rsid w:val="004220F8"/>
    <w:rsid w:val="0042210E"/>
    <w:rsid w:val="0042213F"/>
    <w:rsid w:val="00422145"/>
    <w:rsid w:val="004221C9"/>
    <w:rsid w:val="004221DB"/>
    <w:rsid w:val="004221DC"/>
    <w:rsid w:val="00422232"/>
    <w:rsid w:val="00422235"/>
    <w:rsid w:val="004222F9"/>
    <w:rsid w:val="0042230A"/>
    <w:rsid w:val="0042233A"/>
    <w:rsid w:val="0042234F"/>
    <w:rsid w:val="0042238A"/>
    <w:rsid w:val="004223A9"/>
    <w:rsid w:val="004223AC"/>
    <w:rsid w:val="004223C0"/>
    <w:rsid w:val="004223FB"/>
    <w:rsid w:val="00422410"/>
    <w:rsid w:val="0042241C"/>
    <w:rsid w:val="00422422"/>
    <w:rsid w:val="0042242F"/>
    <w:rsid w:val="00422445"/>
    <w:rsid w:val="00422457"/>
    <w:rsid w:val="004224AB"/>
    <w:rsid w:val="004224DC"/>
    <w:rsid w:val="004224E8"/>
    <w:rsid w:val="004224F7"/>
    <w:rsid w:val="00422518"/>
    <w:rsid w:val="00422525"/>
    <w:rsid w:val="0042255D"/>
    <w:rsid w:val="0042255E"/>
    <w:rsid w:val="00422560"/>
    <w:rsid w:val="00422561"/>
    <w:rsid w:val="00422582"/>
    <w:rsid w:val="004225F7"/>
    <w:rsid w:val="00422678"/>
    <w:rsid w:val="004226A4"/>
    <w:rsid w:val="004226B5"/>
    <w:rsid w:val="00422761"/>
    <w:rsid w:val="0042276F"/>
    <w:rsid w:val="0042277F"/>
    <w:rsid w:val="004227D1"/>
    <w:rsid w:val="004227D2"/>
    <w:rsid w:val="004227D8"/>
    <w:rsid w:val="004227E4"/>
    <w:rsid w:val="0042283B"/>
    <w:rsid w:val="0042286C"/>
    <w:rsid w:val="0042287C"/>
    <w:rsid w:val="0042289E"/>
    <w:rsid w:val="004228BF"/>
    <w:rsid w:val="004228FB"/>
    <w:rsid w:val="0042292C"/>
    <w:rsid w:val="00422933"/>
    <w:rsid w:val="00422985"/>
    <w:rsid w:val="0042298A"/>
    <w:rsid w:val="0042298F"/>
    <w:rsid w:val="004229BD"/>
    <w:rsid w:val="004229D6"/>
    <w:rsid w:val="004229F3"/>
    <w:rsid w:val="00422A7F"/>
    <w:rsid w:val="00422A96"/>
    <w:rsid w:val="00422AB6"/>
    <w:rsid w:val="00422AE2"/>
    <w:rsid w:val="00422AE8"/>
    <w:rsid w:val="00422B0C"/>
    <w:rsid w:val="00422B1B"/>
    <w:rsid w:val="00422B48"/>
    <w:rsid w:val="00422B62"/>
    <w:rsid w:val="00422B66"/>
    <w:rsid w:val="00422BB0"/>
    <w:rsid w:val="00422BD6"/>
    <w:rsid w:val="00422BED"/>
    <w:rsid w:val="00422BF5"/>
    <w:rsid w:val="00422C11"/>
    <w:rsid w:val="00422C29"/>
    <w:rsid w:val="00422C2C"/>
    <w:rsid w:val="00422CCD"/>
    <w:rsid w:val="00422CD3"/>
    <w:rsid w:val="00422D0E"/>
    <w:rsid w:val="00422D22"/>
    <w:rsid w:val="00422D69"/>
    <w:rsid w:val="00422D75"/>
    <w:rsid w:val="00422D7D"/>
    <w:rsid w:val="00422DCA"/>
    <w:rsid w:val="00422DE6"/>
    <w:rsid w:val="00422DFB"/>
    <w:rsid w:val="00422DFC"/>
    <w:rsid w:val="00422E24"/>
    <w:rsid w:val="00422E44"/>
    <w:rsid w:val="00422EC5"/>
    <w:rsid w:val="00422EE9"/>
    <w:rsid w:val="00422F11"/>
    <w:rsid w:val="00422F17"/>
    <w:rsid w:val="00422F38"/>
    <w:rsid w:val="00422F5F"/>
    <w:rsid w:val="00422F63"/>
    <w:rsid w:val="00422F82"/>
    <w:rsid w:val="00422FBD"/>
    <w:rsid w:val="00422FE0"/>
    <w:rsid w:val="0042300B"/>
    <w:rsid w:val="00423027"/>
    <w:rsid w:val="00423077"/>
    <w:rsid w:val="00423084"/>
    <w:rsid w:val="004230CB"/>
    <w:rsid w:val="004230CD"/>
    <w:rsid w:val="00423102"/>
    <w:rsid w:val="0042311D"/>
    <w:rsid w:val="00423163"/>
    <w:rsid w:val="004231B8"/>
    <w:rsid w:val="004231E3"/>
    <w:rsid w:val="004232D9"/>
    <w:rsid w:val="004233D3"/>
    <w:rsid w:val="004233F1"/>
    <w:rsid w:val="004233F5"/>
    <w:rsid w:val="00423414"/>
    <w:rsid w:val="0042344A"/>
    <w:rsid w:val="0042346D"/>
    <w:rsid w:val="0042346F"/>
    <w:rsid w:val="0042347C"/>
    <w:rsid w:val="004234C1"/>
    <w:rsid w:val="00423572"/>
    <w:rsid w:val="00423573"/>
    <w:rsid w:val="0042359C"/>
    <w:rsid w:val="004235F0"/>
    <w:rsid w:val="0042365E"/>
    <w:rsid w:val="00423668"/>
    <w:rsid w:val="0042366D"/>
    <w:rsid w:val="004236EA"/>
    <w:rsid w:val="00423704"/>
    <w:rsid w:val="00423728"/>
    <w:rsid w:val="0042374A"/>
    <w:rsid w:val="0042377C"/>
    <w:rsid w:val="004237C2"/>
    <w:rsid w:val="004237C6"/>
    <w:rsid w:val="0042384B"/>
    <w:rsid w:val="0042385C"/>
    <w:rsid w:val="00423898"/>
    <w:rsid w:val="004238A4"/>
    <w:rsid w:val="004238CB"/>
    <w:rsid w:val="004238D0"/>
    <w:rsid w:val="004238FD"/>
    <w:rsid w:val="00423921"/>
    <w:rsid w:val="00423933"/>
    <w:rsid w:val="004239A9"/>
    <w:rsid w:val="00423A0A"/>
    <w:rsid w:val="00423A3F"/>
    <w:rsid w:val="00423A7B"/>
    <w:rsid w:val="00423A85"/>
    <w:rsid w:val="00423AC2"/>
    <w:rsid w:val="00423B27"/>
    <w:rsid w:val="00423B35"/>
    <w:rsid w:val="00423B63"/>
    <w:rsid w:val="00423B66"/>
    <w:rsid w:val="00423B7F"/>
    <w:rsid w:val="00423B95"/>
    <w:rsid w:val="00423BC5"/>
    <w:rsid w:val="00423BEC"/>
    <w:rsid w:val="00423C13"/>
    <w:rsid w:val="00423C44"/>
    <w:rsid w:val="00423C4D"/>
    <w:rsid w:val="00423C5F"/>
    <w:rsid w:val="00423C71"/>
    <w:rsid w:val="00423C81"/>
    <w:rsid w:val="00423C89"/>
    <w:rsid w:val="00423CA8"/>
    <w:rsid w:val="00423D24"/>
    <w:rsid w:val="00423D33"/>
    <w:rsid w:val="00423D3D"/>
    <w:rsid w:val="00423D7E"/>
    <w:rsid w:val="00423D9C"/>
    <w:rsid w:val="00423D9D"/>
    <w:rsid w:val="00423DB2"/>
    <w:rsid w:val="00423DB8"/>
    <w:rsid w:val="00423E06"/>
    <w:rsid w:val="00423E44"/>
    <w:rsid w:val="00423E65"/>
    <w:rsid w:val="00423E6C"/>
    <w:rsid w:val="00423EA1"/>
    <w:rsid w:val="00423ED8"/>
    <w:rsid w:val="00423F3D"/>
    <w:rsid w:val="00423F88"/>
    <w:rsid w:val="00423FC0"/>
    <w:rsid w:val="00423FCD"/>
    <w:rsid w:val="00423FDB"/>
    <w:rsid w:val="00424017"/>
    <w:rsid w:val="00424057"/>
    <w:rsid w:val="0042406D"/>
    <w:rsid w:val="00424085"/>
    <w:rsid w:val="004240E2"/>
    <w:rsid w:val="004240FB"/>
    <w:rsid w:val="00424137"/>
    <w:rsid w:val="0042416C"/>
    <w:rsid w:val="004241A2"/>
    <w:rsid w:val="004241EF"/>
    <w:rsid w:val="00424204"/>
    <w:rsid w:val="00424247"/>
    <w:rsid w:val="0042427B"/>
    <w:rsid w:val="0042428D"/>
    <w:rsid w:val="004242C0"/>
    <w:rsid w:val="004242E7"/>
    <w:rsid w:val="004242FE"/>
    <w:rsid w:val="00424345"/>
    <w:rsid w:val="00424347"/>
    <w:rsid w:val="00424362"/>
    <w:rsid w:val="00424397"/>
    <w:rsid w:val="00424443"/>
    <w:rsid w:val="0042446F"/>
    <w:rsid w:val="0042449A"/>
    <w:rsid w:val="0042449B"/>
    <w:rsid w:val="00424502"/>
    <w:rsid w:val="0042451C"/>
    <w:rsid w:val="004245C0"/>
    <w:rsid w:val="00424618"/>
    <w:rsid w:val="00424627"/>
    <w:rsid w:val="00424646"/>
    <w:rsid w:val="00424649"/>
    <w:rsid w:val="00424684"/>
    <w:rsid w:val="004246A0"/>
    <w:rsid w:val="004246AE"/>
    <w:rsid w:val="004246B3"/>
    <w:rsid w:val="004246B9"/>
    <w:rsid w:val="004246F8"/>
    <w:rsid w:val="00424705"/>
    <w:rsid w:val="00424754"/>
    <w:rsid w:val="00424790"/>
    <w:rsid w:val="004247D0"/>
    <w:rsid w:val="004247D8"/>
    <w:rsid w:val="0042485E"/>
    <w:rsid w:val="0042488E"/>
    <w:rsid w:val="004248B3"/>
    <w:rsid w:val="004248D7"/>
    <w:rsid w:val="004248E1"/>
    <w:rsid w:val="004248F0"/>
    <w:rsid w:val="00424927"/>
    <w:rsid w:val="00424963"/>
    <w:rsid w:val="00424971"/>
    <w:rsid w:val="00424980"/>
    <w:rsid w:val="004249EB"/>
    <w:rsid w:val="00424A06"/>
    <w:rsid w:val="00424A42"/>
    <w:rsid w:val="00424A50"/>
    <w:rsid w:val="00424A8C"/>
    <w:rsid w:val="00424A8E"/>
    <w:rsid w:val="00424ACD"/>
    <w:rsid w:val="00424AFC"/>
    <w:rsid w:val="00424B08"/>
    <w:rsid w:val="00424B29"/>
    <w:rsid w:val="00424B41"/>
    <w:rsid w:val="00424B52"/>
    <w:rsid w:val="00424B5F"/>
    <w:rsid w:val="00424B91"/>
    <w:rsid w:val="00424BA7"/>
    <w:rsid w:val="00424BAC"/>
    <w:rsid w:val="00424BDE"/>
    <w:rsid w:val="00424BE9"/>
    <w:rsid w:val="00424BF1"/>
    <w:rsid w:val="00424BF8"/>
    <w:rsid w:val="00424C7E"/>
    <w:rsid w:val="00424C86"/>
    <w:rsid w:val="00424D1A"/>
    <w:rsid w:val="00424D1F"/>
    <w:rsid w:val="00424D20"/>
    <w:rsid w:val="00424D7E"/>
    <w:rsid w:val="00424DA1"/>
    <w:rsid w:val="00424DDA"/>
    <w:rsid w:val="00424DFD"/>
    <w:rsid w:val="00424E3A"/>
    <w:rsid w:val="00424F06"/>
    <w:rsid w:val="00424F0D"/>
    <w:rsid w:val="00424F67"/>
    <w:rsid w:val="00424F82"/>
    <w:rsid w:val="00424F85"/>
    <w:rsid w:val="00424FBA"/>
    <w:rsid w:val="00424FE3"/>
    <w:rsid w:val="0042500A"/>
    <w:rsid w:val="00425016"/>
    <w:rsid w:val="00425021"/>
    <w:rsid w:val="00425077"/>
    <w:rsid w:val="00425083"/>
    <w:rsid w:val="004250CF"/>
    <w:rsid w:val="004250FC"/>
    <w:rsid w:val="00425101"/>
    <w:rsid w:val="0042511C"/>
    <w:rsid w:val="0042512D"/>
    <w:rsid w:val="00425159"/>
    <w:rsid w:val="0042515C"/>
    <w:rsid w:val="00425161"/>
    <w:rsid w:val="0042516A"/>
    <w:rsid w:val="004251C6"/>
    <w:rsid w:val="0042521D"/>
    <w:rsid w:val="00425238"/>
    <w:rsid w:val="00425273"/>
    <w:rsid w:val="0042527E"/>
    <w:rsid w:val="0042528B"/>
    <w:rsid w:val="0042529A"/>
    <w:rsid w:val="004252A2"/>
    <w:rsid w:val="004252CE"/>
    <w:rsid w:val="004252E5"/>
    <w:rsid w:val="00425302"/>
    <w:rsid w:val="00425338"/>
    <w:rsid w:val="00425377"/>
    <w:rsid w:val="0042539B"/>
    <w:rsid w:val="004253BC"/>
    <w:rsid w:val="004253BD"/>
    <w:rsid w:val="004253CC"/>
    <w:rsid w:val="004253D0"/>
    <w:rsid w:val="00425421"/>
    <w:rsid w:val="00425466"/>
    <w:rsid w:val="0042547B"/>
    <w:rsid w:val="00425489"/>
    <w:rsid w:val="004254BF"/>
    <w:rsid w:val="004254F8"/>
    <w:rsid w:val="00425528"/>
    <w:rsid w:val="00425544"/>
    <w:rsid w:val="0042559C"/>
    <w:rsid w:val="004255B2"/>
    <w:rsid w:val="004255E5"/>
    <w:rsid w:val="00425613"/>
    <w:rsid w:val="00425631"/>
    <w:rsid w:val="00425639"/>
    <w:rsid w:val="00425641"/>
    <w:rsid w:val="00425644"/>
    <w:rsid w:val="00425690"/>
    <w:rsid w:val="0042569E"/>
    <w:rsid w:val="004256BA"/>
    <w:rsid w:val="004256DD"/>
    <w:rsid w:val="004256E5"/>
    <w:rsid w:val="004256E7"/>
    <w:rsid w:val="0042570B"/>
    <w:rsid w:val="0042572A"/>
    <w:rsid w:val="00425735"/>
    <w:rsid w:val="0042576F"/>
    <w:rsid w:val="00425781"/>
    <w:rsid w:val="004257F1"/>
    <w:rsid w:val="00425848"/>
    <w:rsid w:val="0042585B"/>
    <w:rsid w:val="00425860"/>
    <w:rsid w:val="004258BA"/>
    <w:rsid w:val="004258D2"/>
    <w:rsid w:val="004258FA"/>
    <w:rsid w:val="00425901"/>
    <w:rsid w:val="00425931"/>
    <w:rsid w:val="00425945"/>
    <w:rsid w:val="00425995"/>
    <w:rsid w:val="00425997"/>
    <w:rsid w:val="00425999"/>
    <w:rsid w:val="004259D2"/>
    <w:rsid w:val="00425A33"/>
    <w:rsid w:val="00425A53"/>
    <w:rsid w:val="00425A59"/>
    <w:rsid w:val="00425A7A"/>
    <w:rsid w:val="00425A7C"/>
    <w:rsid w:val="00425A81"/>
    <w:rsid w:val="00425ABF"/>
    <w:rsid w:val="00425ADB"/>
    <w:rsid w:val="00425B1F"/>
    <w:rsid w:val="00425B2A"/>
    <w:rsid w:val="00425B52"/>
    <w:rsid w:val="00425B5E"/>
    <w:rsid w:val="00425B6E"/>
    <w:rsid w:val="00425B88"/>
    <w:rsid w:val="00425BCB"/>
    <w:rsid w:val="00425BCE"/>
    <w:rsid w:val="00425BEA"/>
    <w:rsid w:val="00425C4A"/>
    <w:rsid w:val="00425CB0"/>
    <w:rsid w:val="00425CBC"/>
    <w:rsid w:val="00425D0E"/>
    <w:rsid w:val="00425E01"/>
    <w:rsid w:val="00425E53"/>
    <w:rsid w:val="00425E69"/>
    <w:rsid w:val="00425E6F"/>
    <w:rsid w:val="00425EBE"/>
    <w:rsid w:val="00425ECF"/>
    <w:rsid w:val="00425EF8"/>
    <w:rsid w:val="00425F48"/>
    <w:rsid w:val="00425FB5"/>
    <w:rsid w:val="00425FDA"/>
    <w:rsid w:val="00425FF5"/>
    <w:rsid w:val="0042603A"/>
    <w:rsid w:val="0042603C"/>
    <w:rsid w:val="00426045"/>
    <w:rsid w:val="00426055"/>
    <w:rsid w:val="004260C2"/>
    <w:rsid w:val="004260DA"/>
    <w:rsid w:val="00426121"/>
    <w:rsid w:val="00426122"/>
    <w:rsid w:val="0042612A"/>
    <w:rsid w:val="00426151"/>
    <w:rsid w:val="00426185"/>
    <w:rsid w:val="004261B6"/>
    <w:rsid w:val="004261C7"/>
    <w:rsid w:val="00426249"/>
    <w:rsid w:val="0042625C"/>
    <w:rsid w:val="00426265"/>
    <w:rsid w:val="004262A5"/>
    <w:rsid w:val="004262C2"/>
    <w:rsid w:val="00426307"/>
    <w:rsid w:val="00426322"/>
    <w:rsid w:val="0042634F"/>
    <w:rsid w:val="0042636B"/>
    <w:rsid w:val="0042637B"/>
    <w:rsid w:val="0042639F"/>
    <w:rsid w:val="004263AF"/>
    <w:rsid w:val="004263C8"/>
    <w:rsid w:val="004263E1"/>
    <w:rsid w:val="0042645D"/>
    <w:rsid w:val="00426471"/>
    <w:rsid w:val="00426479"/>
    <w:rsid w:val="0042647A"/>
    <w:rsid w:val="004264AC"/>
    <w:rsid w:val="00426509"/>
    <w:rsid w:val="0042653F"/>
    <w:rsid w:val="0042664B"/>
    <w:rsid w:val="00426651"/>
    <w:rsid w:val="0042665E"/>
    <w:rsid w:val="00426667"/>
    <w:rsid w:val="00426674"/>
    <w:rsid w:val="00426695"/>
    <w:rsid w:val="004266BF"/>
    <w:rsid w:val="004266C1"/>
    <w:rsid w:val="00426704"/>
    <w:rsid w:val="00426722"/>
    <w:rsid w:val="00426741"/>
    <w:rsid w:val="00426785"/>
    <w:rsid w:val="004267BC"/>
    <w:rsid w:val="004267ED"/>
    <w:rsid w:val="0042681D"/>
    <w:rsid w:val="00426831"/>
    <w:rsid w:val="00426858"/>
    <w:rsid w:val="004268B8"/>
    <w:rsid w:val="004268C3"/>
    <w:rsid w:val="004268DE"/>
    <w:rsid w:val="004268E2"/>
    <w:rsid w:val="004268FE"/>
    <w:rsid w:val="00426907"/>
    <w:rsid w:val="00426909"/>
    <w:rsid w:val="0042690A"/>
    <w:rsid w:val="00426917"/>
    <w:rsid w:val="00426918"/>
    <w:rsid w:val="00426975"/>
    <w:rsid w:val="00426979"/>
    <w:rsid w:val="004269DF"/>
    <w:rsid w:val="00426A11"/>
    <w:rsid w:val="00426A80"/>
    <w:rsid w:val="00426A96"/>
    <w:rsid w:val="00426AAC"/>
    <w:rsid w:val="00426AC4"/>
    <w:rsid w:val="00426ACC"/>
    <w:rsid w:val="00426ADF"/>
    <w:rsid w:val="00426AE3"/>
    <w:rsid w:val="00426B2F"/>
    <w:rsid w:val="00426B37"/>
    <w:rsid w:val="00426B48"/>
    <w:rsid w:val="00426B4B"/>
    <w:rsid w:val="00426B65"/>
    <w:rsid w:val="00426C3E"/>
    <w:rsid w:val="00426C61"/>
    <w:rsid w:val="00426C62"/>
    <w:rsid w:val="00426D06"/>
    <w:rsid w:val="00426D22"/>
    <w:rsid w:val="00426D45"/>
    <w:rsid w:val="00426D49"/>
    <w:rsid w:val="00426D6B"/>
    <w:rsid w:val="00426D7D"/>
    <w:rsid w:val="00426D80"/>
    <w:rsid w:val="00426D90"/>
    <w:rsid w:val="00426DC7"/>
    <w:rsid w:val="00426E5E"/>
    <w:rsid w:val="00426E61"/>
    <w:rsid w:val="00426E6B"/>
    <w:rsid w:val="00426EA4"/>
    <w:rsid w:val="00426EBD"/>
    <w:rsid w:val="00426ED7"/>
    <w:rsid w:val="00426EE6"/>
    <w:rsid w:val="00426EEF"/>
    <w:rsid w:val="00426EFB"/>
    <w:rsid w:val="00426F1F"/>
    <w:rsid w:val="00426F21"/>
    <w:rsid w:val="00426F28"/>
    <w:rsid w:val="00426F45"/>
    <w:rsid w:val="00426F57"/>
    <w:rsid w:val="00426F87"/>
    <w:rsid w:val="00426FA6"/>
    <w:rsid w:val="00426FBA"/>
    <w:rsid w:val="00426FD8"/>
    <w:rsid w:val="00426FD9"/>
    <w:rsid w:val="0042703B"/>
    <w:rsid w:val="00427040"/>
    <w:rsid w:val="00427047"/>
    <w:rsid w:val="0042709C"/>
    <w:rsid w:val="004270CA"/>
    <w:rsid w:val="004270EF"/>
    <w:rsid w:val="00427108"/>
    <w:rsid w:val="00427130"/>
    <w:rsid w:val="0042717F"/>
    <w:rsid w:val="004271BE"/>
    <w:rsid w:val="004271F5"/>
    <w:rsid w:val="00427201"/>
    <w:rsid w:val="00427292"/>
    <w:rsid w:val="0042729D"/>
    <w:rsid w:val="004272B7"/>
    <w:rsid w:val="004272C1"/>
    <w:rsid w:val="004272C4"/>
    <w:rsid w:val="004272F4"/>
    <w:rsid w:val="00427318"/>
    <w:rsid w:val="00427347"/>
    <w:rsid w:val="00427365"/>
    <w:rsid w:val="004273A9"/>
    <w:rsid w:val="004273BD"/>
    <w:rsid w:val="004273C3"/>
    <w:rsid w:val="004273DF"/>
    <w:rsid w:val="004273EE"/>
    <w:rsid w:val="00427413"/>
    <w:rsid w:val="00427436"/>
    <w:rsid w:val="00427465"/>
    <w:rsid w:val="0042747C"/>
    <w:rsid w:val="00427493"/>
    <w:rsid w:val="004274C6"/>
    <w:rsid w:val="004274D4"/>
    <w:rsid w:val="004274DA"/>
    <w:rsid w:val="0042750B"/>
    <w:rsid w:val="00427524"/>
    <w:rsid w:val="00427542"/>
    <w:rsid w:val="0042757D"/>
    <w:rsid w:val="00427590"/>
    <w:rsid w:val="004275BC"/>
    <w:rsid w:val="0042766E"/>
    <w:rsid w:val="00427672"/>
    <w:rsid w:val="00427686"/>
    <w:rsid w:val="00427722"/>
    <w:rsid w:val="004277C9"/>
    <w:rsid w:val="00427857"/>
    <w:rsid w:val="004278BC"/>
    <w:rsid w:val="004278C6"/>
    <w:rsid w:val="004278EF"/>
    <w:rsid w:val="00427909"/>
    <w:rsid w:val="00427950"/>
    <w:rsid w:val="00427960"/>
    <w:rsid w:val="0042798A"/>
    <w:rsid w:val="004279CB"/>
    <w:rsid w:val="004279D4"/>
    <w:rsid w:val="00427A08"/>
    <w:rsid w:val="00427A0A"/>
    <w:rsid w:val="00427A11"/>
    <w:rsid w:val="00427A1B"/>
    <w:rsid w:val="00427A24"/>
    <w:rsid w:val="00427A49"/>
    <w:rsid w:val="00427A71"/>
    <w:rsid w:val="00427A8D"/>
    <w:rsid w:val="00427A9B"/>
    <w:rsid w:val="00427AF3"/>
    <w:rsid w:val="00427B96"/>
    <w:rsid w:val="00427BA3"/>
    <w:rsid w:val="00427C53"/>
    <w:rsid w:val="00427C5A"/>
    <w:rsid w:val="00427C66"/>
    <w:rsid w:val="00427C6F"/>
    <w:rsid w:val="00427C78"/>
    <w:rsid w:val="00427C8B"/>
    <w:rsid w:val="00427C8C"/>
    <w:rsid w:val="00427CA4"/>
    <w:rsid w:val="00427CB2"/>
    <w:rsid w:val="00427CD1"/>
    <w:rsid w:val="00427D1C"/>
    <w:rsid w:val="00427D32"/>
    <w:rsid w:val="00427D33"/>
    <w:rsid w:val="00427D4F"/>
    <w:rsid w:val="00427D56"/>
    <w:rsid w:val="00427D7C"/>
    <w:rsid w:val="00427DA3"/>
    <w:rsid w:val="00427DC9"/>
    <w:rsid w:val="00427DCB"/>
    <w:rsid w:val="00427E8D"/>
    <w:rsid w:val="00427E8E"/>
    <w:rsid w:val="00427EB9"/>
    <w:rsid w:val="00427EBE"/>
    <w:rsid w:val="00427EE1"/>
    <w:rsid w:val="00427F14"/>
    <w:rsid w:val="00427F2B"/>
    <w:rsid w:val="00427F59"/>
    <w:rsid w:val="00427F71"/>
    <w:rsid w:val="00427F8B"/>
    <w:rsid w:val="00427F8E"/>
    <w:rsid w:val="00427F94"/>
    <w:rsid w:val="00427FA4"/>
    <w:rsid w:val="00427FB0"/>
    <w:rsid w:val="00427FEC"/>
    <w:rsid w:val="00427FF2"/>
    <w:rsid w:val="00427FFA"/>
    <w:rsid w:val="00430014"/>
    <w:rsid w:val="00430053"/>
    <w:rsid w:val="0043015A"/>
    <w:rsid w:val="0043015D"/>
    <w:rsid w:val="00430174"/>
    <w:rsid w:val="004301F5"/>
    <w:rsid w:val="0043020C"/>
    <w:rsid w:val="00430294"/>
    <w:rsid w:val="004302B3"/>
    <w:rsid w:val="004302B5"/>
    <w:rsid w:val="00430309"/>
    <w:rsid w:val="00430316"/>
    <w:rsid w:val="0043035D"/>
    <w:rsid w:val="00430373"/>
    <w:rsid w:val="004303B1"/>
    <w:rsid w:val="004303CA"/>
    <w:rsid w:val="004303F8"/>
    <w:rsid w:val="00430403"/>
    <w:rsid w:val="00430418"/>
    <w:rsid w:val="0043041A"/>
    <w:rsid w:val="0043041F"/>
    <w:rsid w:val="0043042E"/>
    <w:rsid w:val="00430432"/>
    <w:rsid w:val="0043044B"/>
    <w:rsid w:val="0043044E"/>
    <w:rsid w:val="0043046B"/>
    <w:rsid w:val="0043049B"/>
    <w:rsid w:val="004304A3"/>
    <w:rsid w:val="004304CE"/>
    <w:rsid w:val="004304D9"/>
    <w:rsid w:val="004304DB"/>
    <w:rsid w:val="004304F3"/>
    <w:rsid w:val="00430509"/>
    <w:rsid w:val="00430511"/>
    <w:rsid w:val="00430560"/>
    <w:rsid w:val="0043056F"/>
    <w:rsid w:val="00430642"/>
    <w:rsid w:val="0043064F"/>
    <w:rsid w:val="00430687"/>
    <w:rsid w:val="00430688"/>
    <w:rsid w:val="00430697"/>
    <w:rsid w:val="0043070E"/>
    <w:rsid w:val="00430714"/>
    <w:rsid w:val="00430761"/>
    <w:rsid w:val="00430773"/>
    <w:rsid w:val="004307B7"/>
    <w:rsid w:val="004307E9"/>
    <w:rsid w:val="004307F9"/>
    <w:rsid w:val="00430800"/>
    <w:rsid w:val="00430880"/>
    <w:rsid w:val="004308A9"/>
    <w:rsid w:val="004308C6"/>
    <w:rsid w:val="004308D0"/>
    <w:rsid w:val="004308F4"/>
    <w:rsid w:val="00430945"/>
    <w:rsid w:val="0043094B"/>
    <w:rsid w:val="00430987"/>
    <w:rsid w:val="00430997"/>
    <w:rsid w:val="004309A4"/>
    <w:rsid w:val="00430A20"/>
    <w:rsid w:val="00430A3D"/>
    <w:rsid w:val="00430A3E"/>
    <w:rsid w:val="00430A48"/>
    <w:rsid w:val="00430A52"/>
    <w:rsid w:val="00430A65"/>
    <w:rsid w:val="00430A66"/>
    <w:rsid w:val="00430AA2"/>
    <w:rsid w:val="00430ADD"/>
    <w:rsid w:val="00430B65"/>
    <w:rsid w:val="00430B85"/>
    <w:rsid w:val="00430B9E"/>
    <w:rsid w:val="00430BBB"/>
    <w:rsid w:val="00430BE5"/>
    <w:rsid w:val="00430BF0"/>
    <w:rsid w:val="00430BFE"/>
    <w:rsid w:val="00430C22"/>
    <w:rsid w:val="00430C56"/>
    <w:rsid w:val="00430C5A"/>
    <w:rsid w:val="00430C7F"/>
    <w:rsid w:val="00430C9F"/>
    <w:rsid w:val="00430CBF"/>
    <w:rsid w:val="00430CCC"/>
    <w:rsid w:val="00430D0A"/>
    <w:rsid w:val="00430D25"/>
    <w:rsid w:val="00430D51"/>
    <w:rsid w:val="00430D7E"/>
    <w:rsid w:val="00430DA0"/>
    <w:rsid w:val="00430DB4"/>
    <w:rsid w:val="00430DB7"/>
    <w:rsid w:val="00430DD6"/>
    <w:rsid w:val="00430DDF"/>
    <w:rsid w:val="00430DEA"/>
    <w:rsid w:val="00430DF6"/>
    <w:rsid w:val="00430E44"/>
    <w:rsid w:val="00430E53"/>
    <w:rsid w:val="00430E67"/>
    <w:rsid w:val="00430E76"/>
    <w:rsid w:val="00430EC4"/>
    <w:rsid w:val="00430EF1"/>
    <w:rsid w:val="00430F34"/>
    <w:rsid w:val="00430F37"/>
    <w:rsid w:val="00430F84"/>
    <w:rsid w:val="00430FA6"/>
    <w:rsid w:val="00430FDF"/>
    <w:rsid w:val="00430FEC"/>
    <w:rsid w:val="00431001"/>
    <w:rsid w:val="00431016"/>
    <w:rsid w:val="0043103C"/>
    <w:rsid w:val="0043103F"/>
    <w:rsid w:val="00431046"/>
    <w:rsid w:val="00431099"/>
    <w:rsid w:val="004310BE"/>
    <w:rsid w:val="004310C6"/>
    <w:rsid w:val="004310FB"/>
    <w:rsid w:val="0043111A"/>
    <w:rsid w:val="00431159"/>
    <w:rsid w:val="0043116D"/>
    <w:rsid w:val="0043117C"/>
    <w:rsid w:val="00431183"/>
    <w:rsid w:val="00431203"/>
    <w:rsid w:val="0043128B"/>
    <w:rsid w:val="004312B7"/>
    <w:rsid w:val="004312BD"/>
    <w:rsid w:val="004312C7"/>
    <w:rsid w:val="004312D4"/>
    <w:rsid w:val="00431300"/>
    <w:rsid w:val="0043130C"/>
    <w:rsid w:val="00431316"/>
    <w:rsid w:val="0043133F"/>
    <w:rsid w:val="00431368"/>
    <w:rsid w:val="0043136E"/>
    <w:rsid w:val="0043137A"/>
    <w:rsid w:val="00431387"/>
    <w:rsid w:val="0043138A"/>
    <w:rsid w:val="00431399"/>
    <w:rsid w:val="004313A9"/>
    <w:rsid w:val="004313B2"/>
    <w:rsid w:val="00431409"/>
    <w:rsid w:val="00431413"/>
    <w:rsid w:val="0043142A"/>
    <w:rsid w:val="00431447"/>
    <w:rsid w:val="00431487"/>
    <w:rsid w:val="00431495"/>
    <w:rsid w:val="004314DA"/>
    <w:rsid w:val="0043154D"/>
    <w:rsid w:val="0043160D"/>
    <w:rsid w:val="0043163F"/>
    <w:rsid w:val="00431687"/>
    <w:rsid w:val="004316B9"/>
    <w:rsid w:val="004316D3"/>
    <w:rsid w:val="0043171E"/>
    <w:rsid w:val="0043174F"/>
    <w:rsid w:val="004317DC"/>
    <w:rsid w:val="004317E2"/>
    <w:rsid w:val="004317F3"/>
    <w:rsid w:val="004317F8"/>
    <w:rsid w:val="00431810"/>
    <w:rsid w:val="00431833"/>
    <w:rsid w:val="0043190C"/>
    <w:rsid w:val="00431927"/>
    <w:rsid w:val="0043196F"/>
    <w:rsid w:val="004319F5"/>
    <w:rsid w:val="004319F8"/>
    <w:rsid w:val="00431A32"/>
    <w:rsid w:val="00431A44"/>
    <w:rsid w:val="00431A59"/>
    <w:rsid w:val="00431A60"/>
    <w:rsid w:val="00431AAF"/>
    <w:rsid w:val="00431ADB"/>
    <w:rsid w:val="00431AF7"/>
    <w:rsid w:val="00431B23"/>
    <w:rsid w:val="00431B4C"/>
    <w:rsid w:val="00431BA3"/>
    <w:rsid w:val="00431BA4"/>
    <w:rsid w:val="00431BAE"/>
    <w:rsid w:val="00431BBC"/>
    <w:rsid w:val="00431BC8"/>
    <w:rsid w:val="00431BD8"/>
    <w:rsid w:val="00431C09"/>
    <w:rsid w:val="00431C41"/>
    <w:rsid w:val="00431C45"/>
    <w:rsid w:val="00431CAD"/>
    <w:rsid w:val="00431CE1"/>
    <w:rsid w:val="00431CFC"/>
    <w:rsid w:val="00431D00"/>
    <w:rsid w:val="00431D95"/>
    <w:rsid w:val="00431DA0"/>
    <w:rsid w:val="00431DAC"/>
    <w:rsid w:val="00431DF7"/>
    <w:rsid w:val="00431DFA"/>
    <w:rsid w:val="00431E1B"/>
    <w:rsid w:val="00431E3A"/>
    <w:rsid w:val="00431E68"/>
    <w:rsid w:val="00431E7D"/>
    <w:rsid w:val="00431E9F"/>
    <w:rsid w:val="00431EA0"/>
    <w:rsid w:val="00431EA8"/>
    <w:rsid w:val="00431EB8"/>
    <w:rsid w:val="00431ECE"/>
    <w:rsid w:val="00431ED1"/>
    <w:rsid w:val="00431EF5"/>
    <w:rsid w:val="00431F14"/>
    <w:rsid w:val="00431F3B"/>
    <w:rsid w:val="00431F54"/>
    <w:rsid w:val="00431FB7"/>
    <w:rsid w:val="00431FF6"/>
    <w:rsid w:val="00432075"/>
    <w:rsid w:val="0043207E"/>
    <w:rsid w:val="004320AA"/>
    <w:rsid w:val="00432102"/>
    <w:rsid w:val="00432119"/>
    <w:rsid w:val="00432142"/>
    <w:rsid w:val="00432148"/>
    <w:rsid w:val="00432153"/>
    <w:rsid w:val="00432177"/>
    <w:rsid w:val="00432182"/>
    <w:rsid w:val="004321C3"/>
    <w:rsid w:val="004321D8"/>
    <w:rsid w:val="0043221C"/>
    <w:rsid w:val="0043222D"/>
    <w:rsid w:val="00432277"/>
    <w:rsid w:val="004322A2"/>
    <w:rsid w:val="00432312"/>
    <w:rsid w:val="0043232E"/>
    <w:rsid w:val="00432340"/>
    <w:rsid w:val="00432355"/>
    <w:rsid w:val="00432374"/>
    <w:rsid w:val="0043237E"/>
    <w:rsid w:val="0043238E"/>
    <w:rsid w:val="004323C8"/>
    <w:rsid w:val="0043242A"/>
    <w:rsid w:val="00432434"/>
    <w:rsid w:val="00432447"/>
    <w:rsid w:val="0043244C"/>
    <w:rsid w:val="00432452"/>
    <w:rsid w:val="00432462"/>
    <w:rsid w:val="00432464"/>
    <w:rsid w:val="0043246C"/>
    <w:rsid w:val="00432478"/>
    <w:rsid w:val="004324B9"/>
    <w:rsid w:val="00432534"/>
    <w:rsid w:val="00432579"/>
    <w:rsid w:val="00432583"/>
    <w:rsid w:val="004325B1"/>
    <w:rsid w:val="004325B2"/>
    <w:rsid w:val="004325E0"/>
    <w:rsid w:val="004325E6"/>
    <w:rsid w:val="00432627"/>
    <w:rsid w:val="00432643"/>
    <w:rsid w:val="00432679"/>
    <w:rsid w:val="0043267C"/>
    <w:rsid w:val="004326AB"/>
    <w:rsid w:val="004326B6"/>
    <w:rsid w:val="004326C2"/>
    <w:rsid w:val="004326F5"/>
    <w:rsid w:val="00432716"/>
    <w:rsid w:val="0043275C"/>
    <w:rsid w:val="0043276C"/>
    <w:rsid w:val="00432789"/>
    <w:rsid w:val="004327D3"/>
    <w:rsid w:val="0043282D"/>
    <w:rsid w:val="0043284F"/>
    <w:rsid w:val="0043285A"/>
    <w:rsid w:val="00432864"/>
    <w:rsid w:val="0043287F"/>
    <w:rsid w:val="0043288B"/>
    <w:rsid w:val="0043288C"/>
    <w:rsid w:val="004328F4"/>
    <w:rsid w:val="00432904"/>
    <w:rsid w:val="00432950"/>
    <w:rsid w:val="0043296C"/>
    <w:rsid w:val="004329C2"/>
    <w:rsid w:val="004329E7"/>
    <w:rsid w:val="004329F3"/>
    <w:rsid w:val="004329F9"/>
    <w:rsid w:val="00432A0A"/>
    <w:rsid w:val="00432A37"/>
    <w:rsid w:val="00432A7D"/>
    <w:rsid w:val="00432ADC"/>
    <w:rsid w:val="00432AE6"/>
    <w:rsid w:val="00432AF3"/>
    <w:rsid w:val="00432B65"/>
    <w:rsid w:val="00432BA6"/>
    <w:rsid w:val="00432BC4"/>
    <w:rsid w:val="00432BC8"/>
    <w:rsid w:val="00432BEB"/>
    <w:rsid w:val="00432C31"/>
    <w:rsid w:val="00432C56"/>
    <w:rsid w:val="00432C6F"/>
    <w:rsid w:val="00432C77"/>
    <w:rsid w:val="00432CD2"/>
    <w:rsid w:val="00432D2B"/>
    <w:rsid w:val="00432D3A"/>
    <w:rsid w:val="00432D98"/>
    <w:rsid w:val="00432DA3"/>
    <w:rsid w:val="00432DE2"/>
    <w:rsid w:val="00432DFB"/>
    <w:rsid w:val="00432E0A"/>
    <w:rsid w:val="00432E78"/>
    <w:rsid w:val="00432E7C"/>
    <w:rsid w:val="00432E84"/>
    <w:rsid w:val="00432E94"/>
    <w:rsid w:val="00432F0D"/>
    <w:rsid w:val="00432F55"/>
    <w:rsid w:val="00432FAE"/>
    <w:rsid w:val="00432FC8"/>
    <w:rsid w:val="00432FDC"/>
    <w:rsid w:val="00433026"/>
    <w:rsid w:val="0043307F"/>
    <w:rsid w:val="004330BA"/>
    <w:rsid w:val="004330EE"/>
    <w:rsid w:val="004330FA"/>
    <w:rsid w:val="00433130"/>
    <w:rsid w:val="00433147"/>
    <w:rsid w:val="00433151"/>
    <w:rsid w:val="0043315D"/>
    <w:rsid w:val="0043319C"/>
    <w:rsid w:val="004331C3"/>
    <w:rsid w:val="004331CB"/>
    <w:rsid w:val="004331D3"/>
    <w:rsid w:val="004331E6"/>
    <w:rsid w:val="00433214"/>
    <w:rsid w:val="00433216"/>
    <w:rsid w:val="0043324F"/>
    <w:rsid w:val="0043328D"/>
    <w:rsid w:val="004332BD"/>
    <w:rsid w:val="004332FF"/>
    <w:rsid w:val="0043333D"/>
    <w:rsid w:val="00433349"/>
    <w:rsid w:val="0043335E"/>
    <w:rsid w:val="00433377"/>
    <w:rsid w:val="004333D8"/>
    <w:rsid w:val="004333D9"/>
    <w:rsid w:val="0043340F"/>
    <w:rsid w:val="0043341F"/>
    <w:rsid w:val="00433427"/>
    <w:rsid w:val="00433485"/>
    <w:rsid w:val="00433497"/>
    <w:rsid w:val="004334BB"/>
    <w:rsid w:val="004334EE"/>
    <w:rsid w:val="004334F0"/>
    <w:rsid w:val="00433548"/>
    <w:rsid w:val="00433557"/>
    <w:rsid w:val="00433566"/>
    <w:rsid w:val="0043356A"/>
    <w:rsid w:val="00433577"/>
    <w:rsid w:val="004335A5"/>
    <w:rsid w:val="004335D9"/>
    <w:rsid w:val="004335ED"/>
    <w:rsid w:val="0043366B"/>
    <w:rsid w:val="0043366C"/>
    <w:rsid w:val="00433692"/>
    <w:rsid w:val="004336FC"/>
    <w:rsid w:val="00433726"/>
    <w:rsid w:val="00433731"/>
    <w:rsid w:val="00433734"/>
    <w:rsid w:val="0043376C"/>
    <w:rsid w:val="00433774"/>
    <w:rsid w:val="0043377A"/>
    <w:rsid w:val="004337B3"/>
    <w:rsid w:val="004337C3"/>
    <w:rsid w:val="004337DA"/>
    <w:rsid w:val="004337E2"/>
    <w:rsid w:val="00433829"/>
    <w:rsid w:val="00433848"/>
    <w:rsid w:val="00433852"/>
    <w:rsid w:val="00433867"/>
    <w:rsid w:val="0043387D"/>
    <w:rsid w:val="004338B3"/>
    <w:rsid w:val="004338C8"/>
    <w:rsid w:val="00433907"/>
    <w:rsid w:val="0043391C"/>
    <w:rsid w:val="0043391D"/>
    <w:rsid w:val="0043394D"/>
    <w:rsid w:val="0043395D"/>
    <w:rsid w:val="004339C7"/>
    <w:rsid w:val="004339E1"/>
    <w:rsid w:val="00433A0A"/>
    <w:rsid w:val="00433A21"/>
    <w:rsid w:val="00433A3F"/>
    <w:rsid w:val="00433AB9"/>
    <w:rsid w:val="00433AE0"/>
    <w:rsid w:val="00433AFB"/>
    <w:rsid w:val="00433B10"/>
    <w:rsid w:val="00433B4B"/>
    <w:rsid w:val="00433BBF"/>
    <w:rsid w:val="00433BC8"/>
    <w:rsid w:val="00433BE3"/>
    <w:rsid w:val="00433BFF"/>
    <w:rsid w:val="00433C14"/>
    <w:rsid w:val="00433C32"/>
    <w:rsid w:val="00433C38"/>
    <w:rsid w:val="00433C4C"/>
    <w:rsid w:val="00433C6A"/>
    <w:rsid w:val="00433C92"/>
    <w:rsid w:val="00433CF2"/>
    <w:rsid w:val="00433D0A"/>
    <w:rsid w:val="00433D2B"/>
    <w:rsid w:val="00433D31"/>
    <w:rsid w:val="00433D50"/>
    <w:rsid w:val="00433D57"/>
    <w:rsid w:val="00433DC3"/>
    <w:rsid w:val="00433DCD"/>
    <w:rsid w:val="00433DD0"/>
    <w:rsid w:val="00433E1F"/>
    <w:rsid w:val="00433E2B"/>
    <w:rsid w:val="00433E5C"/>
    <w:rsid w:val="00433E86"/>
    <w:rsid w:val="00433EA1"/>
    <w:rsid w:val="00433EF6"/>
    <w:rsid w:val="00433F1D"/>
    <w:rsid w:val="00433F7B"/>
    <w:rsid w:val="00433F92"/>
    <w:rsid w:val="00433FAB"/>
    <w:rsid w:val="00433FB6"/>
    <w:rsid w:val="00433FCB"/>
    <w:rsid w:val="00433FF9"/>
    <w:rsid w:val="00434028"/>
    <w:rsid w:val="00434031"/>
    <w:rsid w:val="00434055"/>
    <w:rsid w:val="0043407F"/>
    <w:rsid w:val="00434094"/>
    <w:rsid w:val="004340AB"/>
    <w:rsid w:val="004340B1"/>
    <w:rsid w:val="004340C3"/>
    <w:rsid w:val="004340DB"/>
    <w:rsid w:val="004340F4"/>
    <w:rsid w:val="0043411A"/>
    <w:rsid w:val="00434163"/>
    <w:rsid w:val="00434170"/>
    <w:rsid w:val="0043417C"/>
    <w:rsid w:val="004341BE"/>
    <w:rsid w:val="004341E1"/>
    <w:rsid w:val="004341F7"/>
    <w:rsid w:val="00434200"/>
    <w:rsid w:val="00434203"/>
    <w:rsid w:val="0043425D"/>
    <w:rsid w:val="004342D5"/>
    <w:rsid w:val="00434306"/>
    <w:rsid w:val="0043433B"/>
    <w:rsid w:val="00434370"/>
    <w:rsid w:val="00434372"/>
    <w:rsid w:val="0043438B"/>
    <w:rsid w:val="00434397"/>
    <w:rsid w:val="004343B2"/>
    <w:rsid w:val="004343D0"/>
    <w:rsid w:val="004343E0"/>
    <w:rsid w:val="0043441A"/>
    <w:rsid w:val="0043444E"/>
    <w:rsid w:val="00434454"/>
    <w:rsid w:val="00434460"/>
    <w:rsid w:val="00434461"/>
    <w:rsid w:val="0043451F"/>
    <w:rsid w:val="00434539"/>
    <w:rsid w:val="0043454B"/>
    <w:rsid w:val="00434565"/>
    <w:rsid w:val="004345A4"/>
    <w:rsid w:val="004345AC"/>
    <w:rsid w:val="004345DF"/>
    <w:rsid w:val="004345F7"/>
    <w:rsid w:val="00434600"/>
    <w:rsid w:val="00434665"/>
    <w:rsid w:val="0043466F"/>
    <w:rsid w:val="00434688"/>
    <w:rsid w:val="004346C7"/>
    <w:rsid w:val="00434728"/>
    <w:rsid w:val="00434733"/>
    <w:rsid w:val="00434736"/>
    <w:rsid w:val="00434780"/>
    <w:rsid w:val="00434787"/>
    <w:rsid w:val="004347C4"/>
    <w:rsid w:val="004348A8"/>
    <w:rsid w:val="004348CE"/>
    <w:rsid w:val="00434915"/>
    <w:rsid w:val="00434918"/>
    <w:rsid w:val="0043492D"/>
    <w:rsid w:val="00434966"/>
    <w:rsid w:val="004349B3"/>
    <w:rsid w:val="004349D6"/>
    <w:rsid w:val="004349EF"/>
    <w:rsid w:val="004349FB"/>
    <w:rsid w:val="00434A0D"/>
    <w:rsid w:val="00434A16"/>
    <w:rsid w:val="00434A27"/>
    <w:rsid w:val="00434A5E"/>
    <w:rsid w:val="00434A6C"/>
    <w:rsid w:val="00434A7A"/>
    <w:rsid w:val="00434ACA"/>
    <w:rsid w:val="00434AF7"/>
    <w:rsid w:val="00434B00"/>
    <w:rsid w:val="00434B13"/>
    <w:rsid w:val="00434B23"/>
    <w:rsid w:val="00434B37"/>
    <w:rsid w:val="00434B44"/>
    <w:rsid w:val="00434B48"/>
    <w:rsid w:val="00434B63"/>
    <w:rsid w:val="00434BB7"/>
    <w:rsid w:val="00434BCB"/>
    <w:rsid w:val="00434BCD"/>
    <w:rsid w:val="00434BE4"/>
    <w:rsid w:val="00434BF1"/>
    <w:rsid w:val="00434C17"/>
    <w:rsid w:val="00434C24"/>
    <w:rsid w:val="00434C3A"/>
    <w:rsid w:val="00434C46"/>
    <w:rsid w:val="00434C6F"/>
    <w:rsid w:val="00434CA9"/>
    <w:rsid w:val="00434CB6"/>
    <w:rsid w:val="00434CCA"/>
    <w:rsid w:val="00434CCD"/>
    <w:rsid w:val="00434CD6"/>
    <w:rsid w:val="00434CDF"/>
    <w:rsid w:val="00434D37"/>
    <w:rsid w:val="00434D3C"/>
    <w:rsid w:val="00434D44"/>
    <w:rsid w:val="00434D7B"/>
    <w:rsid w:val="00434DC5"/>
    <w:rsid w:val="00434DD4"/>
    <w:rsid w:val="00434DE7"/>
    <w:rsid w:val="00434E82"/>
    <w:rsid w:val="00434E87"/>
    <w:rsid w:val="00434EED"/>
    <w:rsid w:val="00434F05"/>
    <w:rsid w:val="00434F09"/>
    <w:rsid w:val="00434F22"/>
    <w:rsid w:val="00434F2D"/>
    <w:rsid w:val="00434F56"/>
    <w:rsid w:val="00434F5B"/>
    <w:rsid w:val="00434F73"/>
    <w:rsid w:val="00434F7E"/>
    <w:rsid w:val="00434FF4"/>
    <w:rsid w:val="00434FF5"/>
    <w:rsid w:val="0043509B"/>
    <w:rsid w:val="004350AB"/>
    <w:rsid w:val="004350E3"/>
    <w:rsid w:val="00435111"/>
    <w:rsid w:val="0043511D"/>
    <w:rsid w:val="0043513A"/>
    <w:rsid w:val="00435180"/>
    <w:rsid w:val="0043518B"/>
    <w:rsid w:val="0043519E"/>
    <w:rsid w:val="004351C1"/>
    <w:rsid w:val="004351CA"/>
    <w:rsid w:val="004351FD"/>
    <w:rsid w:val="00435242"/>
    <w:rsid w:val="0043524F"/>
    <w:rsid w:val="00435257"/>
    <w:rsid w:val="00435258"/>
    <w:rsid w:val="0043526F"/>
    <w:rsid w:val="004352B6"/>
    <w:rsid w:val="00435312"/>
    <w:rsid w:val="00435316"/>
    <w:rsid w:val="00435318"/>
    <w:rsid w:val="00435338"/>
    <w:rsid w:val="00435349"/>
    <w:rsid w:val="00435386"/>
    <w:rsid w:val="004353CF"/>
    <w:rsid w:val="004353FA"/>
    <w:rsid w:val="0043540A"/>
    <w:rsid w:val="00435411"/>
    <w:rsid w:val="00435439"/>
    <w:rsid w:val="00435451"/>
    <w:rsid w:val="004354A8"/>
    <w:rsid w:val="004354F0"/>
    <w:rsid w:val="00435584"/>
    <w:rsid w:val="004355E1"/>
    <w:rsid w:val="004355EA"/>
    <w:rsid w:val="004355F5"/>
    <w:rsid w:val="00435603"/>
    <w:rsid w:val="0043564D"/>
    <w:rsid w:val="00435767"/>
    <w:rsid w:val="004357D5"/>
    <w:rsid w:val="004357D9"/>
    <w:rsid w:val="004357DB"/>
    <w:rsid w:val="00435819"/>
    <w:rsid w:val="0043583A"/>
    <w:rsid w:val="00435860"/>
    <w:rsid w:val="00435870"/>
    <w:rsid w:val="004358A3"/>
    <w:rsid w:val="004358CC"/>
    <w:rsid w:val="0043593B"/>
    <w:rsid w:val="00435945"/>
    <w:rsid w:val="00435950"/>
    <w:rsid w:val="00435952"/>
    <w:rsid w:val="004359A8"/>
    <w:rsid w:val="004359B0"/>
    <w:rsid w:val="004359C1"/>
    <w:rsid w:val="004359C9"/>
    <w:rsid w:val="004359EB"/>
    <w:rsid w:val="00435A0E"/>
    <w:rsid w:val="00435AAA"/>
    <w:rsid w:val="00435AB7"/>
    <w:rsid w:val="00435ABA"/>
    <w:rsid w:val="00435AE4"/>
    <w:rsid w:val="00435B6A"/>
    <w:rsid w:val="00435BCF"/>
    <w:rsid w:val="00435BE9"/>
    <w:rsid w:val="00435C08"/>
    <w:rsid w:val="00435C73"/>
    <w:rsid w:val="00435C82"/>
    <w:rsid w:val="00435C86"/>
    <w:rsid w:val="00435CD9"/>
    <w:rsid w:val="00435CE8"/>
    <w:rsid w:val="00435D1C"/>
    <w:rsid w:val="00435D26"/>
    <w:rsid w:val="00435D28"/>
    <w:rsid w:val="00435D40"/>
    <w:rsid w:val="00435D53"/>
    <w:rsid w:val="00435D63"/>
    <w:rsid w:val="00435D6D"/>
    <w:rsid w:val="00435D83"/>
    <w:rsid w:val="00435DAC"/>
    <w:rsid w:val="00435DBD"/>
    <w:rsid w:val="00435DEB"/>
    <w:rsid w:val="00435E0D"/>
    <w:rsid w:val="00435E57"/>
    <w:rsid w:val="00435E85"/>
    <w:rsid w:val="00435E96"/>
    <w:rsid w:val="00435EB8"/>
    <w:rsid w:val="00435EC1"/>
    <w:rsid w:val="00435EFF"/>
    <w:rsid w:val="00435F32"/>
    <w:rsid w:val="00435F50"/>
    <w:rsid w:val="00435F5A"/>
    <w:rsid w:val="00435F5C"/>
    <w:rsid w:val="00435F62"/>
    <w:rsid w:val="00435F75"/>
    <w:rsid w:val="00435F8A"/>
    <w:rsid w:val="00435FED"/>
    <w:rsid w:val="00436001"/>
    <w:rsid w:val="00436030"/>
    <w:rsid w:val="0043607E"/>
    <w:rsid w:val="00436082"/>
    <w:rsid w:val="00436090"/>
    <w:rsid w:val="004360AE"/>
    <w:rsid w:val="004360B5"/>
    <w:rsid w:val="0043613C"/>
    <w:rsid w:val="00436153"/>
    <w:rsid w:val="00436168"/>
    <w:rsid w:val="00436170"/>
    <w:rsid w:val="00436175"/>
    <w:rsid w:val="0043619D"/>
    <w:rsid w:val="004361B9"/>
    <w:rsid w:val="004361D1"/>
    <w:rsid w:val="004361D8"/>
    <w:rsid w:val="004361F2"/>
    <w:rsid w:val="004361FF"/>
    <w:rsid w:val="00436211"/>
    <w:rsid w:val="0043623C"/>
    <w:rsid w:val="0043627B"/>
    <w:rsid w:val="0043628E"/>
    <w:rsid w:val="00436294"/>
    <w:rsid w:val="004362A0"/>
    <w:rsid w:val="004362AB"/>
    <w:rsid w:val="004362AD"/>
    <w:rsid w:val="004362B1"/>
    <w:rsid w:val="004362D6"/>
    <w:rsid w:val="004362E0"/>
    <w:rsid w:val="004362FD"/>
    <w:rsid w:val="00436325"/>
    <w:rsid w:val="00436351"/>
    <w:rsid w:val="00436370"/>
    <w:rsid w:val="00436380"/>
    <w:rsid w:val="0043639E"/>
    <w:rsid w:val="004363B3"/>
    <w:rsid w:val="004363D9"/>
    <w:rsid w:val="004363DD"/>
    <w:rsid w:val="00436412"/>
    <w:rsid w:val="0043641A"/>
    <w:rsid w:val="00436451"/>
    <w:rsid w:val="00436465"/>
    <w:rsid w:val="0043648D"/>
    <w:rsid w:val="004364C2"/>
    <w:rsid w:val="004364E0"/>
    <w:rsid w:val="00436598"/>
    <w:rsid w:val="004365AC"/>
    <w:rsid w:val="004365C5"/>
    <w:rsid w:val="00436601"/>
    <w:rsid w:val="00436602"/>
    <w:rsid w:val="00436639"/>
    <w:rsid w:val="00436640"/>
    <w:rsid w:val="0043665F"/>
    <w:rsid w:val="00436671"/>
    <w:rsid w:val="00436682"/>
    <w:rsid w:val="004366EC"/>
    <w:rsid w:val="0043674A"/>
    <w:rsid w:val="004367A0"/>
    <w:rsid w:val="004367A7"/>
    <w:rsid w:val="004367AE"/>
    <w:rsid w:val="004367B6"/>
    <w:rsid w:val="004367BD"/>
    <w:rsid w:val="004367C0"/>
    <w:rsid w:val="004367F0"/>
    <w:rsid w:val="00436804"/>
    <w:rsid w:val="0043680B"/>
    <w:rsid w:val="0043684B"/>
    <w:rsid w:val="004368A3"/>
    <w:rsid w:val="004368D3"/>
    <w:rsid w:val="004368E6"/>
    <w:rsid w:val="004368EF"/>
    <w:rsid w:val="004368F3"/>
    <w:rsid w:val="004368F9"/>
    <w:rsid w:val="0043699F"/>
    <w:rsid w:val="004369EB"/>
    <w:rsid w:val="00436A83"/>
    <w:rsid w:val="00436AF3"/>
    <w:rsid w:val="00436AFC"/>
    <w:rsid w:val="00436B04"/>
    <w:rsid w:val="00436B66"/>
    <w:rsid w:val="00436B77"/>
    <w:rsid w:val="00436B7B"/>
    <w:rsid w:val="00436BA4"/>
    <w:rsid w:val="00436BB5"/>
    <w:rsid w:val="00436D12"/>
    <w:rsid w:val="00436D2D"/>
    <w:rsid w:val="00436D3F"/>
    <w:rsid w:val="00436D4D"/>
    <w:rsid w:val="00436DB2"/>
    <w:rsid w:val="00436DCD"/>
    <w:rsid w:val="00436E3F"/>
    <w:rsid w:val="00436EC3"/>
    <w:rsid w:val="00436F2B"/>
    <w:rsid w:val="00436F35"/>
    <w:rsid w:val="00436F5B"/>
    <w:rsid w:val="00436F94"/>
    <w:rsid w:val="00436FA3"/>
    <w:rsid w:val="00436FA8"/>
    <w:rsid w:val="00436FF5"/>
    <w:rsid w:val="00437030"/>
    <w:rsid w:val="00437054"/>
    <w:rsid w:val="00437058"/>
    <w:rsid w:val="00437064"/>
    <w:rsid w:val="00437074"/>
    <w:rsid w:val="00437083"/>
    <w:rsid w:val="004370CB"/>
    <w:rsid w:val="004370E6"/>
    <w:rsid w:val="00437190"/>
    <w:rsid w:val="004371C9"/>
    <w:rsid w:val="004371F4"/>
    <w:rsid w:val="004371FF"/>
    <w:rsid w:val="0043721A"/>
    <w:rsid w:val="0043724F"/>
    <w:rsid w:val="00437251"/>
    <w:rsid w:val="0043727E"/>
    <w:rsid w:val="00437287"/>
    <w:rsid w:val="0043728E"/>
    <w:rsid w:val="004372C2"/>
    <w:rsid w:val="0043731E"/>
    <w:rsid w:val="0043732B"/>
    <w:rsid w:val="004373CA"/>
    <w:rsid w:val="004373CB"/>
    <w:rsid w:val="0043740C"/>
    <w:rsid w:val="0043742D"/>
    <w:rsid w:val="004374DD"/>
    <w:rsid w:val="00437504"/>
    <w:rsid w:val="00437507"/>
    <w:rsid w:val="00437508"/>
    <w:rsid w:val="0043750A"/>
    <w:rsid w:val="0043750E"/>
    <w:rsid w:val="0043752F"/>
    <w:rsid w:val="00437540"/>
    <w:rsid w:val="00437554"/>
    <w:rsid w:val="00437557"/>
    <w:rsid w:val="00437567"/>
    <w:rsid w:val="00437573"/>
    <w:rsid w:val="0043757D"/>
    <w:rsid w:val="00437584"/>
    <w:rsid w:val="00437594"/>
    <w:rsid w:val="004375CA"/>
    <w:rsid w:val="004375D6"/>
    <w:rsid w:val="004375D7"/>
    <w:rsid w:val="004375D8"/>
    <w:rsid w:val="004375E1"/>
    <w:rsid w:val="00437603"/>
    <w:rsid w:val="0043763A"/>
    <w:rsid w:val="00437647"/>
    <w:rsid w:val="0043764A"/>
    <w:rsid w:val="0043764C"/>
    <w:rsid w:val="00437660"/>
    <w:rsid w:val="00437668"/>
    <w:rsid w:val="0043767E"/>
    <w:rsid w:val="004376DF"/>
    <w:rsid w:val="004376F5"/>
    <w:rsid w:val="004376FA"/>
    <w:rsid w:val="00437738"/>
    <w:rsid w:val="00437773"/>
    <w:rsid w:val="004377CD"/>
    <w:rsid w:val="00437814"/>
    <w:rsid w:val="00437840"/>
    <w:rsid w:val="0043784D"/>
    <w:rsid w:val="00437885"/>
    <w:rsid w:val="004378D7"/>
    <w:rsid w:val="004378F2"/>
    <w:rsid w:val="00437942"/>
    <w:rsid w:val="00437948"/>
    <w:rsid w:val="00437955"/>
    <w:rsid w:val="0043795F"/>
    <w:rsid w:val="0043796D"/>
    <w:rsid w:val="00437979"/>
    <w:rsid w:val="0043798E"/>
    <w:rsid w:val="00437993"/>
    <w:rsid w:val="004379D5"/>
    <w:rsid w:val="00437A00"/>
    <w:rsid w:val="00437A27"/>
    <w:rsid w:val="00437A29"/>
    <w:rsid w:val="00437A3C"/>
    <w:rsid w:val="00437A41"/>
    <w:rsid w:val="00437A4E"/>
    <w:rsid w:val="00437A94"/>
    <w:rsid w:val="00437B8B"/>
    <w:rsid w:val="00437C0A"/>
    <w:rsid w:val="00437C45"/>
    <w:rsid w:val="00437C4D"/>
    <w:rsid w:val="00437C61"/>
    <w:rsid w:val="00437CDE"/>
    <w:rsid w:val="00437D08"/>
    <w:rsid w:val="00437D43"/>
    <w:rsid w:val="00437D65"/>
    <w:rsid w:val="00437D7E"/>
    <w:rsid w:val="00437DCF"/>
    <w:rsid w:val="00437E56"/>
    <w:rsid w:val="00437E58"/>
    <w:rsid w:val="00437E62"/>
    <w:rsid w:val="00437EA1"/>
    <w:rsid w:val="00437EA5"/>
    <w:rsid w:val="00437F4C"/>
    <w:rsid w:val="00437FB1"/>
    <w:rsid w:val="00437FBE"/>
    <w:rsid w:val="00437FC1"/>
    <w:rsid w:val="00437FE1"/>
    <w:rsid w:val="0044000D"/>
    <w:rsid w:val="00440026"/>
    <w:rsid w:val="0044002A"/>
    <w:rsid w:val="00440035"/>
    <w:rsid w:val="00440057"/>
    <w:rsid w:val="0044005C"/>
    <w:rsid w:val="004400BB"/>
    <w:rsid w:val="004400FD"/>
    <w:rsid w:val="00440103"/>
    <w:rsid w:val="00440105"/>
    <w:rsid w:val="00440137"/>
    <w:rsid w:val="00440153"/>
    <w:rsid w:val="0044015A"/>
    <w:rsid w:val="00440186"/>
    <w:rsid w:val="004401B9"/>
    <w:rsid w:val="004401C3"/>
    <w:rsid w:val="004401E4"/>
    <w:rsid w:val="00440213"/>
    <w:rsid w:val="00440287"/>
    <w:rsid w:val="004402E6"/>
    <w:rsid w:val="0044033E"/>
    <w:rsid w:val="0044037B"/>
    <w:rsid w:val="00440391"/>
    <w:rsid w:val="004403B6"/>
    <w:rsid w:val="004403BE"/>
    <w:rsid w:val="004403E2"/>
    <w:rsid w:val="004403E9"/>
    <w:rsid w:val="004403F4"/>
    <w:rsid w:val="0044040C"/>
    <w:rsid w:val="00440410"/>
    <w:rsid w:val="00440479"/>
    <w:rsid w:val="00440481"/>
    <w:rsid w:val="004404A0"/>
    <w:rsid w:val="004404B8"/>
    <w:rsid w:val="004404C9"/>
    <w:rsid w:val="004404F7"/>
    <w:rsid w:val="00440524"/>
    <w:rsid w:val="00440537"/>
    <w:rsid w:val="004405D8"/>
    <w:rsid w:val="004405DD"/>
    <w:rsid w:val="00440609"/>
    <w:rsid w:val="0044062B"/>
    <w:rsid w:val="00440639"/>
    <w:rsid w:val="0044065E"/>
    <w:rsid w:val="0044065F"/>
    <w:rsid w:val="00440661"/>
    <w:rsid w:val="00440682"/>
    <w:rsid w:val="00440697"/>
    <w:rsid w:val="004406C8"/>
    <w:rsid w:val="004406D7"/>
    <w:rsid w:val="004406E0"/>
    <w:rsid w:val="00440742"/>
    <w:rsid w:val="00440744"/>
    <w:rsid w:val="00440749"/>
    <w:rsid w:val="00440763"/>
    <w:rsid w:val="004407C0"/>
    <w:rsid w:val="004407F2"/>
    <w:rsid w:val="0044080D"/>
    <w:rsid w:val="00440832"/>
    <w:rsid w:val="0044087A"/>
    <w:rsid w:val="004408B0"/>
    <w:rsid w:val="004408C0"/>
    <w:rsid w:val="004408C2"/>
    <w:rsid w:val="004408C3"/>
    <w:rsid w:val="004408D2"/>
    <w:rsid w:val="0044090B"/>
    <w:rsid w:val="00440910"/>
    <w:rsid w:val="004409CF"/>
    <w:rsid w:val="004409FA"/>
    <w:rsid w:val="00440A4D"/>
    <w:rsid w:val="00440AA3"/>
    <w:rsid w:val="00440B5E"/>
    <w:rsid w:val="00440B88"/>
    <w:rsid w:val="00440BE6"/>
    <w:rsid w:val="00440BEB"/>
    <w:rsid w:val="00440C40"/>
    <w:rsid w:val="00440CA1"/>
    <w:rsid w:val="00440CA7"/>
    <w:rsid w:val="00440CEA"/>
    <w:rsid w:val="00440CFF"/>
    <w:rsid w:val="00440D0E"/>
    <w:rsid w:val="00440D1F"/>
    <w:rsid w:val="00440D51"/>
    <w:rsid w:val="00440D6E"/>
    <w:rsid w:val="00440D84"/>
    <w:rsid w:val="00440D85"/>
    <w:rsid w:val="00440DF9"/>
    <w:rsid w:val="00440E06"/>
    <w:rsid w:val="00440E1D"/>
    <w:rsid w:val="00440EAD"/>
    <w:rsid w:val="00440EB9"/>
    <w:rsid w:val="00440EE7"/>
    <w:rsid w:val="00440EF2"/>
    <w:rsid w:val="00440F06"/>
    <w:rsid w:val="00440F58"/>
    <w:rsid w:val="00440F6C"/>
    <w:rsid w:val="00440FCA"/>
    <w:rsid w:val="00441032"/>
    <w:rsid w:val="0044105B"/>
    <w:rsid w:val="00441083"/>
    <w:rsid w:val="00441099"/>
    <w:rsid w:val="0044109B"/>
    <w:rsid w:val="004410EA"/>
    <w:rsid w:val="004410F3"/>
    <w:rsid w:val="00441101"/>
    <w:rsid w:val="00441128"/>
    <w:rsid w:val="00441167"/>
    <w:rsid w:val="004411C8"/>
    <w:rsid w:val="004411F9"/>
    <w:rsid w:val="004411FE"/>
    <w:rsid w:val="0044121A"/>
    <w:rsid w:val="00441224"/>
    <w:rsid w:val="00441238"/>
    <w:rsid w:val="00441242"/>
    <w:rsid w:val="0044124F"/>
    <w:rsid w:val="00441250"/>
    <w:rsid w:val="004412A3"/>
    <w:rsid w:val="004412A8"/>
    <w:rsid w:val="004412C4"/>
    <w:rsid w:val="004412D9"/>
    <w:rsid w:val="00441313"/>
    <w:rsid w:val="00441364"/>
    <w:rsid w:val="0044136D"/>
    <w:rsid w:val="0044137D"/>
    <w:rsid w:val="00441398"/>
    <w:rsid w:val="004413F6"/>
    <w:rsid w:val="0044143E"/>
    <w:rsid w:val="0044147D"/>
    <w:rsid w:val="004414C8"/>
    <w:rsid w:val="004414E0"/>
    <w:rsid w:val="0044152F"/>
    <w:rsid w:val="00441548"/>
    <w:rsid w:val="00441551"/>
    <w:rsid w:val="00441552"/>
    <w:rsid w:val="0044155C"/>
    <w:rsid w:val="004415A8"/>
    <w:rsid w:val="004415BC"/>
    <w:rsid w:val="004415CA"/>
    <w:rsid w:val="004415D6"/>
    <w:rsid w:val="004415F0"/>
    <w:rsid w:val="004415F3"/>
    <w:rsid w:val="00441612"/>
    <w:rsid w:val="0044164A"/>
    <w:rsid w:val="004416A3"/>
    <w:rsid w:val="004416E6"/>
    <w:rsid w:val="00441706"/>
    <w:rsid w:val="0044172C"/>
    <w:rsid w:val="00441742"/>
    <w:rsid w:val="00441764"/>
    <w:rsid w:val="00441772"/>
    <w:rsid w:val="004417E2"/>
    <w:rsid w:val="004417FA"/>
    <w:rsid w:val="00441800"/>
    <w:rsid w:val="0044180B"/>
    <w:rsid w:val="00441813"/>
    <w:rsid w:val="0044185A"/>
    <w:rsid w:val="0044186B"/>
    <w:rsid w:val="00441896"/>
    <w:rsid w:val="004418B8"/>
    <w:rsid w:val="004418BA"/>
    <w:rsid w:val="004418DE"/>
    <w:rsid w:val="0044190C"/>
    <w:rsid w:val="00441912"/>
    <w:rsid w:val="0044191E"/>
    <w:rsid w:val="00441924"/>
    <w:rsid w:val="00441932"/>
    <w:rsid w:val="00441976"/>
    <w:rsid w:val="0044197A"/>
    <w:rsid w:val="00441995"/>
    <w:rsid w:val="004419A0"/>
    <w:rsid w:val="00441A19"/>
    <w:rsid w:val="00441A2C"/>
    <w:rsid w:val="00441A66"/>
    <w:rsid w:val="00441A69"/>
    <w:rsid w:val="00441A80"/>
    <w:rsid w:val="00441A94"/>
    <w:rsid w:val="00441AC0"/>
    <w:rsid w:val="00441ADE"/>
    <w:rsid w:val="00441AF0"/>
    <w:rsid w:val="00441B58"/>
    <w:rsid w:val="00441B8E"/>
    <w:rsid w:val="00441BA8"/>
    <w:rsid w:val="00441BB6"/>
    <w:rsid w:val="00441BEE"/>
    <w:rsid w:val="00441C3B"/>
    <w:rsid w:val="00441C88"/>
    <w:rsid w:val="00441C92"/>
    <w:rsid w:val="00441CBB"/>
    <w:rsid w:val="00441CF5"/>
    <w:rsid w:val="00441CFF"/>
    <w:rsid w:val="00441D04"/>
    <w:rsid w:val="00441D28"/>
    <w:rsid w:val="00441DA6"/>
    <w:rsid w:val="00441DD0"/>
    <w:rsid w:val="00441DDF"/>
    <w:rsid w:val="00441E92"/>
    <w:rsid w:val="00441EC2"/>
    <w:rsid w:val="00441F3B"/>
    <w:rsid w:val="00441F3E"/>
    <w:rsid w:val="00441F6C"/>
    <w:rsid w:val="00441F88"/>
    <w:rsid w:val="00441F8D"/>
    <w:rsid w:val="00441FC8"/>
    <w:rsid w:val="00441FE0"/>
    <w:rsid w:val="00441FF4"/>
    <w:rsid w:val="00441FF8"/>
    <w:rsid w:val="00442012"/>
    <w:rsid w:val="0044204B"/>
    <w:rsid w:val="004420A9"/>
    <w:rsid w:val="004420E5"/>
    <w:rsid w:val="0044211F"/>
    <w:rsid w:val="00442148"/>
    <w:rsid w:val="00442153"/>
    <w:rsid w:val="00442154"/>
    <w:rsid w:val="00442166"/>
    <w:rsid w:val="0044217B"/>
    <w:rsid w:val="004421AF"/>
    <w:rsid w:val="004421E8"/>
    <w:rsid w:val="0044221A"/>
    <w:rsid w:val="00442227"/>
    <w:rsid w:val="00442237"/>
    <w:rsid w:val="00442268"/>
    <w:rsid w:val="00442282"/>
    <w:rsid w:val="0044228F"/>
    <w:rsid w:val="004422B6"/>
    <w:rsid w:val="004422F0"/>
    <w:rsid w:val="00442331"/>
    <w:rsid w:val="00442343"/>
    <w:rsid w:val="0044236A"/>
    <w:rsid w:val="004423C1"/>
    <w:rsid w:val="004423D3"/>
    <w:rsid w:val="004423F0"/>
    <w:rsid w:val="0044241D"/>
    <w:rsid w:val="00442425"/>
    <w:rsid w:val="004424A4"/>
    <w:rsid w:val="004424A9"/>
    <w:rsid w:val="004424AE"/>
    <w:rsid w:val="004424D4"/>
    <w:rsid w:val="004424DC"/>
    <w:rsid w:val="004424DD"/>
    <w:rsid w:val="004424E0"/>
    <w:rsid w:val="00442501"/>
    <w:rsid w:val="00442515"/>
    <w:rsid w:val="00442540"/>
    <w:rsid w:val="0044254B"/>
    <w:rsid w:val="00442568"/>
    <w:rsid w:val="004425A1"/>
    <w:rsid w:val="004425AC"/>
    <w:rsid w:val="0044265E"/>
    <w:rsid w:val="004426B8"/>
    <w:rsid w:val="004426E4"/>
    <w:rsid w:val="00442703"/>
    <w:rsid w:val="00442718"/>
    <w:rsid w:val="0044271A"/>
    <w:rsid w:val="00442750"/>
    <w:rsid w:val="0044275B"/>
    <w:rsid w:val="00442798"/>
    <w:rsid w:val="004427A6"/>
    <w:rsid w:val="004427D1"/>
    <w:rsid w:val="00442877"/>
    <w:rsid w:val="004428BB"/>
    <w:rsid w:val="004428C7"/>
    <w:rsid w:val="004428D3"/>
    <w:rsid w:val="004428EC"/>
    <w:rsid w:val="00442908"/>
    <w:rsid w:val="00442931"/>
    <w:rsid w:val="0044296C"/>
    <w:rsid w:val="00442976"/>
    <w:rsid w:val="004429AD"/>
    <w:rsid w:val="004429BB"/>
    <w:rsid w:val="004429C9"/>
    <w:rsid w:val="004429D5"/>
    <w:rsid w:val="00442A2F"/>
    <w:rsid w:val="00442A58"/>
    <w:rsid w:val="00442A78"/>
    <w:rsid w:val="00442A7D"/>
    <w:rsid w:val="00442A97"/>
    <w:rsid w:val="00442A99"/>
    <w:rsid w:val="00442AA9"/>
    <w:rsid w:val="00442AB5"/>
    <w:rsid w:val="00442AC1"/>
    <w:rsid w:val="00442AED"/>
    <w:rsid w:val="00442B00"/>
    <w:rsid w:val="00442B05"/>
    <w:rsid w:val="00442B10"/>
    <w:rsid w:val="00442B13"/>
    <w:rsid w:val="00442B78"/>
    <w:rsid w:val="00442BE4"/>
    <w:rsid w:val="00442C01"/>
    <w:rsid w:val="00442C0B"/>
    <w:rsid w:val="00442C28"/>
    <w:rsid w:val="00442C3F"/>
    <w:rsid w:val="00442C49"/>
    <w:rsid w:val="00442C64"/>
    <w:rsid w:val="00442C98"/>
    <w:rsid w:val="00442C9D"/>
    <w:rsid w:val="00442CA8"/>
    <w:rsid w:val="00442CCD"/>
    <w:rsid w:val="00442CDD"/>
    <w:rsid w:val="00442D0D"/>
    <w:rsid w:val="00442D1B"/>
    <w:rsid w:val="00442D3A"/>
    <w:rsid w:val="00442D7D"/>
    <w:rsid w:val="00442D7E"/>
    <w:rsid w:val="00442D9B"/>
    <w:rsid w:val="00442DD2"/>
    <w:rsid w:val="00442E0B"/>
    <w:rsid w:val="00442E22"/>
    <w:rsid w:val="00442E5E"/>
    <w:rsid w:val="00442E65"/>
    <w:rsid w:val="00442E7F"/>
    <w:rsid w:val="00442E91"/>
    <w:rsid w:val="00442E93"/>
    <w:rsid w:val="00442EBD"/>
    <w:rsid w:val="00442F06"/>
    <w:rsid w:val="00442F2D"/>
    <w:rsid w:val="00442F36"/>
    <w:rsid w:val="00442F4D"/>
    <w:rsid w:val="00442F75"/>
    <w:rsid w:val="00442F9A"/>
    <w:rsid w:val="00442FB7"/>
    <w:rsid w:val="00443000"/>
    <w:rsid w:val="00443001"/>
    <w:rsid w:val="00443012"/>
    <w:rsid w:val="00443021"/>
    <w:rsid w:val="00443039"/>
    <w:rsid w:val="0044303F"/>
    <w:rsid w:val="00443058"/>
    <w:rsid w:val="00443062"/>
    <w:rsid w:val="004430C7"/>
    <w:rsid w:val="004430CD"/>
    <w:rsid w:val="004430F6"/>
    <w:rsid w:val="004430F8"/>
    <w:rsid w:val="00443168"/>
    <w:rsid w:val="004431A4"/>
    <w:rsid w:val="004431D4"/>
    <w:rsid w:val="004431E4"/>
    <w:rsid w:val="004431ED"/>
    <w:rsid w:val="004431F4"/>
    <w:rsid w:val="00443222"/>
    <w:rsid w:val="0044322C"/>
    <w:rsid w:val="00443271"/>
    <w:rsid w:val="00443285"/>
    <w:rsid w:val="004432C8"/>
    <w:rsid w:val="00443316"/>
    <w:rsid w:val="004433A9"/>
    <w:rsid w:val="00443408"/>
    <w:rsid w:val="00443440"/>
    <w:rsid w:val="004434DC"/>
    <w:rsid w:val="0044356E"/>
    <w:rsid w:val="0044357B"/>
    <w:rsid w:val="00443585"/>
    <w:rsid w:val="004435C8"/>
    <w:rsid w:val="004435E9"/>
    <w:rsid w:val="004435F1"/>
    <w:rsid w:val="004435F4"/>
    <w:rsid w:val="004435FB"/>
    <w:rsid w:val="0044364F"/>
    <w:rsid w:val="00443697"/>
    <w:rsid w:val="0044369A"/>
    <w:rsid w:val="004436A0"/>
    <w:rsid w:val="004436B9"/>
    <w:rsid w:val="00443707"/>
    <w:rsid w:val="0044372D"/>
    <w:rsid w:val="0044374B"/>
    <w:rsid w:val="00443753"/>
    <w:rsid w:val="0044375F"/>
    <w:rsid w:val="00443771"/>
    <w:rsid w:val="0044377B"/>
    <w:rsid w:val="004437DB"/>
    <w:rsid w:val="0044385F"/>
    <w:rsid w:val="00443870"/>
    <w:rsid w:val="00443895"/>
    <w:rsid w:val="004438F8"/>
    <w:rsid w:val="00443947"/>
    <w:rsid w:val="00443956"/>
    <w:rsid w:val="00443977"/>
    <w:rsid w:val="004439AA"/>
    <w:rsid w:val="004439DA"/>
    <w:rsid w:val="00443A52"/>
    <w:rsid w:val="00443A58"/>
    <w:rsid w:val="00443A7E"/>
    <w:rsid w:val="00443A8B"/>
    <w:rsid w:val="00443AC3"/>
    <w:rsid w:val="00443AF3"/>
    <w:rsid w:val="00443AF9"/>
    <w:rsid w:val="00443B04"/>
    <w:rsid w:val="00443B72"/>
    <w:rsid w:val="00443B79"/>
    <w:rsid w:val="00443B7D"/>
    <w:rsid w:val="00443B83"/>
    <w:rsid w:val="00443B88"/>
    <w:rsid w:val="00443BA5"/>
    <w:rsid w:val="00443BA7"/>
    <w:rsid w:val="00443BC1"/>
    <w:rsid w:val="00443BF4"/>
    <w:rsid w:val="00443C60"/>
    <w:rsid w:val="00443C8D"/>
    <w:rsid w:val="00443C93"/>
    <w:rsid w:val="00443CB5"/>
    <w:rsid w:val="00443CB6"/>
    <w:rsid w:val="00443CC3"/>
    <w:rsid w:val="00443CE6"/>
    <w:rsid w:val="00443CE7"/>
    <w:rsid w:val="00443D10"/>
    <w:rsid w:val="00443D3A"/>
    <w:rsid w:val="00443D45"/>
    <w:rsid w:val="00443D6E"/>
    <w:rsid w:val="00443D96"/>
    <w:rsid w:val="00443D98"/>
    <w:rsid w:val="00443DB1"/>
    <w:rsid w:val="00443DB6"/>
    <w:rsid w:val="00443DD6"/>
    <w:rsid w:val="00443DDE"/>
    <w:rsid w:val="00443E05"/>
    <w:rsid w:val="00443E3F"/>
    <w:rsid w:val="00443E5E"/>
    <w:rsid w:val="00443E6A"/>
    <w:rsid w:val="00443E71"/>
    <w:rsid w:val="00443EBB"/>
    <w:rsid w:val="00443ECF"/>
    <w:rsid w:val="00443F25"/>
    <w:rsid w:val="00443F51"/>
    <w:rsid w:val="00443F53"/>
    <w:rsid w:val="00443F71"/>
    <w:rsid w:val="00443F7D"/>
    <w:rsid w:val="00443FC4"/>
    <w:rsid w:val="00443FD1"/>
    <w:rsid w:val="00444003"/>
    <w:rsid w:val="0044401F"/>
    <w:rsid w:val="00444028"/>
    <w:rsid w:val="004440C2"/>
    <w:rsid w:val="004440CE"/>
    <w:rsid w:val="0044413C"/>
    <w:rsid w:val="0044413D"/>
    <w:rsid w:val="0044414D"/>
    <w:rsid w:val="004441BB"/>
    <w:rsid w:val="004441FE"/>
    <w:rsid w:val="00444219"/>
    <w:rsid w:val="0044421D"/>
    <w:rsid w:val="0044423F"/>
    <w:rsid w:val="0044425E"/>
    <w:rsid w:val="00444267"/>
    <w:rsid w:val="00444269"/>
    <w:rsid w:val="00444270"/>
    <w:rsid w:val="00444282"/>
    <w:rsid w:val="0044428E"/>
    <w:rsid w:val="00444290"/>
    <w:rsid w:val="004442A7"/>
    <w:rsid w:val="004442BF"/>
    <w:rsid w:val="004442D3"/>
    <w:rsid w:val="004442E9"/>
    <w:rsid w:val="00444309"/>
    <w:rsid w:val="0044432C"/>
    <w:rsid w:val="0044434E"/>
    <w:rsid w:val="0044435E"/>
    <w:rsid w:val="0044438D"/>
    <w:rsid w:val="004443D3"/>
    <w:rsid w:val="004443F7"/>
    <w:rsid w:val="00444408"/>
    <w:rsid w:val="00444426"/>
    <w:rsid w:val="0044443E"/>
    <w:rsid w:val="00444443"/>
    <w:rsid w:val="00444491"/>
    <w:rsid w:val="004444D3"/>
    <w:rsid w:val="00444510"/>
    <w:rsid w:val="00444514"/>
    <w:rsid w:val="0044452E"/>
    <w:rsid w:val="00444543"/>
    <w:rsid w:val="0044454B"/>
    <w:rsid w:val="004445B2"/>
    <w:rsid w:val="004445B3"/>
    <w:rsid w:val="004445C3"/>
    <w:rsid w:val="004445E4"/>
    <w:rsid w:val="00444623"/>
    <w:rsid w:val="0044466C"/>
    <w:rsid w:val="004446AE"/>
    <w:rsid w:val="004446CD"/>
    <w:rsid w:val="004446D4"/>
    <w:rsid w:val="004446D8"/>
    <w:rsid w:val="004446E1"/>
    <w:rsid w:val="004446EA"/>
    <w:rsid w:val="00444721"/>
    <w:rsid w:val="00444727"/>
    <w:rsid w:val="0044472E"/>
    <w:rsid w:val="00444739"/>
    <w:rsid w:val="004447E3"/>
    <w:rsid w:val="00444801"/>
    <w:rsid w:val="00444808"/>
    <w:rsid w:val="0044482A"/>
    <w:rsid w:val="00444887"/>
    <w:rsid w:val="00444898"/>
    <w:rsid w:val="004448DD"/>
    <w:rsid w:val="004448E4"/>
    <w:rsid w:val="0044490C"/>
    <w:rsid w:val="00444911"/>
    <w:rsid w:val="00444915"/>
    <w:rsid w:val="00444950"/>
    <w:rsid w:val="00444955"/>
    <w:rsid w:val="00444994"/>
    <w:rsid w:val="004449BC"/>
    <w:rsid w:val="004449D6"/>
    <w:rsid w:val="00444A07"/>
    <w:rsid w:val="00444A2D"/>
    <w:rsid w:val="00444A3F"/>
    <w:rsid w:val="00444A65"/>
    <w:rsid w:val="00444A6B"/>
    <w:rsid w:val="00444A77"/>
    <w:rsid w:val="00444AA5"/>
    <w:rsid w:val="00444AEE"/>
    <w:rsid w:val="00444B3A"/>
    <w:rsid w:val="00444B43"/>
    <w:rsid w:val="00444B53"/>
    <w:rsid w:val="00444B54"/>
    <w:rsid w:val="00444B5C"/>
    <w:rsid w:val="00444B9F"/>
    <w:rsid w:val="00444BA3"/>
    <w:rsid w:val="00444C22"/>
    <w:rsid w:val="00444C49"/>
    <w:rsid w:val="00444C52"/>
    <w:rsid w:val="00444C58"/>
    <w:rsid w:val="00444C88"/>
    <w:rsid w:val="00444CC5"/>
    <w:rsid w:val="00444CDE"/>
    <w:rsid w:val="00444D0F"/>
    <w:rsid w:val="00444D2E"/>
    <w:rsid w:val="00444D32"/>
    <w:rsid w:val="00444D8C"/>
    <w:rsid w:val="00444DE7"/>
    <w:rsid w:val="00444E23"/>
    <w:rsid w:val="00444E2E"/>
    <w:rsid w:val="00444E44"/>
    <w:rsid w:val="00444E66"/>
    <w:rsid w:val="00444E88"/>
    <w:rsid w:val="00444E94"/>
    <w:rsid w:val="00444E9B"/>
    <w:rsid w:val="00444ED3"/>
    <w:rsid w:val="00444EF7"/>
    <w:rsid w:val="00444F20"/>
    <w:rsid w:val="00444F67"/>
    <w:rsid w:val="00444F9E"/>
    <w:rsid w:val="00445022"/>
    <w:rsid w:val="00445031"/>
    <w:rsid w:val="0044504A"/>
    <w:rsid w:val="0044506E"/>
    <w:rsid w:val="00445073"/>
    <w:rsid w:val="00445118"/>
    <w:rsid w:val="0044512D"/>
    <w:rsid w:val="00445156"/>
    <w:rsid w:val="00445175"/>
    <w:rsid w:val="004451D5"/>
    <w:rsid w:val="00445258"/>
    <w:rsid w:val="00445269"/>
    <w:rsid w:val="00445276"/>
    <w:rsid w:val="00445282"/>
    <w:rsid w:val="004452B1"/>
    <w:rsid w:val="004452FD"/>
    <w:rsid w:val="00445301"/>
    <w:rsid w:val="00445326"/>
    <w:rsid w:val="00445338"/>
    <w:rsid w:val="00445379"/>
    <w:rsid w:val="004453AE"/>
    <w:rsid w:val="004453DE"/>
    <w:rsid w:val="00445457"/>
    <w:rsid w:val="00445462"/>
    <w:rsid w:val="004454BF"/>
    <w:rsid w:val="004454F6"/>
    <w:rsid w:val="004454FC"/>
    <w:rsid w:val="00445515"/>
    <w:rsid w:val="0044551B"/>
    <w:rsid w:val="00445542"/>
    <w:rsid w:val="00445573"/>
    <w:rsid w:val="00445577"/>
    <w:rsid w:val="00445580"/>
    <w:rsid w:val="00445585"/>
    <w:rsid w:val="004455C4"/>
    <w:rsid w:val="004455C9"/>
    <w:rsid w:val="004455EA"/>
    <w:rsid w:val="00445621"/>
    <w:rsid w:val="0044563B"/>
    <w:rsid w:val="0044573D"/>
    <w:rsid w:val="00445767"/>
    <w:rsid w:val="00445770"/>
    <w:rsid w:val="004457A6"/>
    <w:rsid w:val="004457B3"/>
    <w:rsid w:val="00445820"/>
    <w:rsid w:val="00445823"/>
    <w:rsid w:val="00445856"/>
    <w:rsid w:val="00445883"/>
    <w:rsid w:val="004458BB"/>
    <w:rsid w:val="0044590D"/>
    <w:rsid w:val="0044593C"/>
    <w:rsid w:val="004459B7"/>
    <w:rsid w:val="00445A14"/>
    <w:rsid w:val="00445A47"/>
    <w:rsid w:val="00445A6F"/>
    <w:rsid w:val="00445A7D"/>
    <w:rsid w:val="00445A84"/>
    <w:rsid w:val="00445A8F"/>
    <w:rsid w:val="00445A91"/>
    <w:rsid w:val="00445ACD"/>
    <w:rsid w:val="00445ADA"/>
    <w:rsid w:val="00445B05"/>
    <w:rsid w:val="00445B16"/>
    <w:rsid w:val="00445B94"/>
    <w:rsid w:val="00445BD7"/>
    <w:rsid w:val="00445BEB"/>
    <w:rsid w:val="00445C1A"/>
    <w:rsid w:val="00445C23"/>
    <w:rsid w:val="00445C24"/>
    <w:rsid w:val="00445C33"/>
    <w:rsid w:val="00445C35"/>
    <w:rsid w:val="00445C3E"/>
    <w:rsid w:val="00445C9D"/>
    <w:rsid w:val="00445C9E"/>
    <w:rsid w:val="00445D33"/>
    <w:rsid w:val="00445D6E"/>
    <w:rsid w:val="00445D7A"/>
    <w:rsid w:val="00445DAA"/>
    <w:rsid w:val="00445DC6"/>
    <w:rsid w:val="00445E10"/>
    <w:rsid w:val="00445E4D"/>
    <w:rsid w:val="00445E62"/>
    <w:rsid w:val="00445E78"/>
    <w:rsid w:val="00445E85"/>
    <w:rsid w:val="00445E86"/>
    <w:rsid w:val="00445E8C"/>
    <w:rsid w:val="00445E9C"/>
    <w:rsid w:val="00445ED1"/>
    <w:rsid w:val="00445EDB"/>
    <w:rsid w:val="00445EE9"/>
    <w:rsid w:val="00445F0B"/>
    <w:rsid w:val="00445F76"/>
    <w:rsid w:val="00445F7C"/>
    <w:rsid w:val="00445FA3"/>
    <w:rsid w:val="00445FBA"/>
    <w:rsid w:val="0044603B"/>
    <w:rsid w:val="00446041"/>
    <w:rsid w:val="004460A3"/>
    <w:rsid w:val="004460FA"/>
    <w:rsid w:val="00446105"/>
    <w:rsid w:val="0044615D"/>
    <w:rsid w:val="00446175"/>
    <w:rsid w:val="004461B0"/>
    <w:rsid w:val="004461FA"/>
    <w:rsid w:val="004461FE"/>
    <w:rsid w:val="00446219"/>
    <w:rsid w:val="00446224"/>
    <w:rsid w:val="00446228"/>
    <w:rsid w:val="00446247"/>
    <w:rsid w:val="00446296"/>
    <w:rsid w:val="004462B1"/>
    <w:rsid w:val="004462E8"/>
    <w:rsid w:val="00446302"/>
    <w:rsid w:val="0044632A"/>
    <w:rsid w:val="0044636C"/>
    <w:rsid w:val="0044636D"/>
    <w:rsid w:val="00446377"/>
    <w:rsid w:val="00446384"/>
    <w:rsid w:val="004463A4"/>
    <w:rsid w:val="004463BB"/>
    <w:rsid w:val="004463DA"/>
    <w:rsid w:val="004463DE"/>
    <w:rsid w:val="004463ED"/>
    <w:rsid w:val="0044641E"/>
    <w:rsid w:val="0044642B"/>
    <w:rsid w:val="0044643A"/>
    <w:rsid w:val="00446445"/>
    <w:rsid w:val="00446461"/>
    <w:rsid w:val="00446488"/>
    <w:rsid w:val="004464D7"/>
    <w:rsid w:val="00446513"/>
    <w:rsid w:val="00446515"/>
    <w:rsid w:val="00446525"/>
    <w:rsid w:val="00446551"/>
    <w:rsid w:val="00446568"/>
    <w:rsid w:val="00446586"/>
    <w:rsid w:val="004465A1"/>
    <w:rsid w:val="004465A4"/>
    <w:rsid w:val="004465D9"/>
    <w:rsid w:val="004465F8"/>
    <w:rsid w:val="0044662D"/>
    <w:rsid w:val="00446668"/>
    <w:rsid w:val="00446671"/>
    <w:rsid w:val="004466E3"/>
    <w:rsid w:val="004466F1"/>
    <w:rsid w:val="00446732"/>
    <w:rsid w:val="00446752"/>
    <w:rsid w:val="0044678A"/>
    <w:rsid w:val="004467BC"/>
    <w:rsid w:val="004467C1"/>
    <w:rsid w:val="00446800"/>
    <w:rsid w:val="0044687C"/>
    <w:rsid w:val="004468A7"/>
    <w:rsid w:val="00446962"/>
    <w:rsid w:val="00446981"/>
    <w:rsid w:val="0044699D"/>
    <w:rsid w:val="004469C4"/>
    <w:rsid w:val="00446A43"/>
    <w:rsid w:val="00446A4A"/>
    <w:rsid w:val="00446A5D"/>
    <w:rsid w:val="00446A88"/>
    <w:rsid w:val="00446AA4"/>
    <w:rsid w:val="00446AA6"/>
    <w:rsid w:val="00446ADA"/>
    <w:rsid w:val="00446B43"/>
    <w:rsid w:val="00446C17"/>
    <w:rsid w:val="00446C62"/>
    <w:rsid w:val="00446C7B"/>
    <w:rsid w:val="00446C87"/>
    <w:rsid w:val="00446C8B"/>
    <w:rsid w:val="00446C8E"/>
    <w:rsid w:val="00446CA0"/>
    <w:rsid w:val="00446CBA"/>
    <w:rsid w:val="00446D96"/>
    <w:rsid w:val="00446D98"/>
    <w:rsid w:val="00446DBF"/>
    <w:rsid w:val="00446DE6"/>
    <w:rsid w:val="00446E2B"/>
    <w:rsid w:val="00446E30"/>
    <w:rsid w:val="00446E6B"/>
    <w:rsid w:val="00446EA2"/>
    <w:rsid w:val="00446EBA"/>
    <w:rsid w:val="00446ECE"/>
    <w:rsid w:val="00446EF5"/>
    <w:rsid w:val="00446F28"/>
    <w:rsid w:val="00446F4E"/>
    <w:rsid w:val="00446F55"/>
    <w:rsid w:val="00446F5A"/>
    <w:rsid w:val="00446F69"/>
    <w:rsid w:val="00446FCA"/>
    <w:rsid w:val="00446FE8"/>
    <w:rsid w:val="00446FF2"/>
    <w:rsid w:val="00447007"/>
    <w:rsid w:val="00447042"/>
    <w:rsid w:val="0044708B"/>
    <w:rsid w:val="0044709E"/>
    <w:rsid w:val="004470C0"/>
    <w:rsid w:val="00447104"/>
    <w:rsid w:val="0044712A"/>
    <w:rsid w:val="00447134"/>
    <w:rsid w:val="004471A7"/>
    <w:rsid w:val="0044724D"/>
    <w:rsid w:val="004472BC"/>
    <w:rsid w:val="004472E8"/>
    <w:rsid w:val="004472EF"/>
    <w:rsid w:val="004472F7"/>
    <w:rsid w:val="00447316"/>
    <w:rsid w:val="0044735A"/>
    <w:rsid w:val="0044736B"/>
    <w:rsid w:val="00447396"/>
    <w:rsid w:val="004473BF"/>
    <w:rsid w:val="004473E0"/>
    <w:rsid w:val="0044740E"/>
    <w:rsid w:val="00447423"/>
    <w:rsid w:val="00447458"/>
    <w:rsid w:val="0044746C"/>
    <w:rsid w:val="00447480"/>
    <w:rsid w:val="00447481"/>
    <w:rsid w:val="00447485"/>
    <w:rsid w:val="00447488"/>
    <w:rsid w:val="004474BF"/>
    <w:rsid w:val="004474D6"/>
    <w:rsid w:val="004474ED"/>
    <w:rsid w:val="00447525"/>
    <w:rsid w:val="00447529"/>
    <w:rsid w:val="0044756E"/>
    <w:rsid w:val="0044757A"/>
    <w:rsid w:val="00447595"/>
    <w:rsid w:val="00447596"/>
    <w:rsid w:val="004475BD"/>
    <w:rsid w:val="0044761A"/>
    <w:rsid w:val="00447630"/>
    <w:rsid w:val="004476F5"/>
    <w:rsid w:val="004476FE"/>
    <w:rsid w:val="0044770B"/>
    <w:rsid w:val="00447730"/>
    <w:rsid w:val="0044774D"/>
    <w:rsid w:val="0044776D"/>
    <w:rsid w:val="0044779E"/>
    <w:rsid w:val="004477CF"/>
    <w:rsid w:val="00447859"/>
    <w:rsid w:val="0044786A"/>
    <w:rsid w:val="004478EE"/>
    <w:rsid w:val="004478F5"/>
    <w:rsid w:val="004478FC"/>
    <w:rsid w:val="00447921"/>
    <w:rsid w:val="00447951"/>
    <w:rsid w:val="00447975"/>
    <w:rsid w:val="00447A0A"/>
    <w:rsid w:val="00447A1D"/>
    <w:rsid w:val="00447A66"/>
    <w:rsid w:val="00447AAD"/>
    <w:rsid w:val="00447ABC"/>
    <w:rsid w:val="00447B19"/>
    <w:rsid w:val="00447B2B"/>
    <w:rsid w:val="00447B45"/>
    <w:rsid w:val="00447B50"/>
    <w:rsid w:val="00447B71"/>
    <w:rsid w:val="00447B9D"/>
    <w:rsid w:val="00447BA4"/>
    <w:rsid w:val="00447C1D"/>
    <w:rsid w:val="00447C6D"/>
    <w:rsid w:val="00447C88"/>
    <w:rsid w:val="00447C97"/>
    <w:rsid w:val="00447CA1"/>
    <w:rsid w:val="00447CCC"/>
    <w:rsid w:val="00447CCE"/>
    <w:rsid w:val="00447CE6"/>
    <w:rsid w:val="00447D11"/>
    <w:rsid w:val="00447D37"/>
    <w:rsid w:val="00447D59"/>
    <w:rsid w:val="00447DA0"/>
    <w:rsid w:val="00447DC2"/>
    <w:rsid w:val="00447DC7"/>
    <w:rsid w:val="00447DD7"/>
    <w:rsid w:val="00447DFE"/>
    <w:rsid w:val="00447E28"/>
    <w:rsid w:val="00447E2D"/>
    <w:rsid w:val="00447E73"/>
    <w:rsid w:val="00447ED0"/>
    <w:rsid w:val="00447F73"/>
    <w:rsid w:val="00447F7F"/>
    <w:rsid w:val="00447F82"/>
    <w:rsid w:val="00447FDB"/>
    <w:rsid w:val="00447FEB"/>
    <w:rsid w:val="00450027"/>
    <w:rsid w:val="0045002E"/>
    <w:rsid w:val="00450086"/>
    <w:rsid w:val="00450088"/>
    <w:rsid w:val="00450096"/>
    <w:rsid w:val="004500D3"/>
    <w:rsid w:val="004500F0"/>
    <w:rsid w:val="004500F4"/>
    <w:rsid w:val="00450136"/>
    <w:rsid w:val="00450168"/>
    <w:rsid w:val="004501B1"/>
    <w:rsid w:val="004501B2"/>
    <w:rsid w:val="004501CB"/>
    <w:rsid w:val="004501D5"/>
    <w:rsid w:val="004501D6"/>
    <w:rsid w:val="004501D8"/>
    <w:rsid w:val="004501EF"/>
    <w:rsid w:val="004502B5"/>
    <w:rsid w:val="00450332"/>
    <w:rsid w:val="004503E5"/>
    <w:rsid w:val="00450412"/>
    <w:rsid w:val="00450466"/>
    <w:rsid w:val="0045047A"/>
    <w:rsid w:val="00450498"/>
    <w:rsid w:val="004504AC"/>
    <w:rsid w:val="004504B6"/>
    <w:rsid w:val="004504E6"/>
    <w:rsid w:val="0045050F"/>
    <w:rsid w:val="00450514"/>
    <w:rsid w:val="0045051A"/>
    <w:rsid w:val="00450574"/>
    <w:rsid w:val="00450587"/>
    <w:rsid w:val="0045058C"/>
    <w:rsid w:val="004505A0"/>
    <w:rsid w:val="004505A8"/>
    <w:rsid w:val="004505C1"/>
    <w:rsid w:val="004505CB"/>
    <w:rsid w:val="004505D1"/>
    <w:rsid w:val="004505D9"/>
    <w:rsid w:val="004505F0"/>
    <w:rsid w:val="00450616"/>
    <w:rsid w:val="00450634"/>
    <w:rsid w:val="00450637"/>
    <w:rsid w:val="00450643"/>
    <w:rsid w:val="00450647"/>
    <w:rsid w:val="0045064C"/>
    <w:rsid w:val="00450694"/>
    <w:rsid w:val="004506A5"/>
    <w:rsid w:val="004506B0"/>
    <w:rsid w:val="004506BF"/>
    <w:rsid w:val="004506C7"/>
    <w:rsid w:val="004506D2"/>
    <w:rsid w:val="00450778"/>
    <w:rsid w:val="0045078A"/>
    <w:rsid w:val="0045078E"/>
    <w:rsid w:val="004507B9"/>
    <w:rsid w:val="004507DF"/>
    <w:rsid w:val="00450811"/>
    <w:rsid w:val="00450834"/>
    <w:rsid w:val="0045085A"/>
    <w:rsid w:val="0045086F"/>
    <w:rsid w:val="00450938"/>
    <w:rsid w:val="004509A9"/>
    <w:rsid w:val="004509C7"/>
    <w:rsid w:val="004509F0"/>
    <w:rsid w:val="00450A1D"/>
    <w:rsid w:val="00450A2B"/>
    <w:rsid w:val="00450A4A"/>
    <w:rsid w:val="00450A58"/>
    <w:rsid w:val="00450A78"/>
    <w:rsid w:val="00450AA3"/>
    <w:rsid w:val="00450ADE"/>
    <w:rsid w:val="00450AE7"/>
    <w:rsid w:val="00450AFB"/>
    <w:rsid w:val="00450B35"/>
    <w:rsid w:val="00450B42"/>
    <w:rsid w:val="00450B4B"/>
    <w:rsid w:val="00450B8F"/>
    <w:rsid w:val="00450BE7"/>
    <w:rsid w:val="00450C03"/>
    <w:rsid w:val="00450C0A"/>
    <w:rsid w:val="00450C19"/>
    <w:rsid w:val="00450C36"/>
    <w:rsid w:val="00450C81"/>
    <w:rsid w:val="00450C8B"/>
    <w:rsid w:val="00450C8D"/>
    <w:rsid w:val="00450C98"/>
    <w:rsid w:val="00450CAA"/>
    <w:rsid w:val="00450D0A"/>
    <w:rsid w:val="00450D21"/>
    <w:rsid w:val="00450D40"/>
    <w:rsid w:val="00450D8A"/>
    <w:rsid w:val="00450DB0"/>
    <w:rsid w:val="00450DCE"/>
    <w:rsid w:val="00450DF5"/>
    <w:rsid w:val="00450E20"/>
    <w:rsid w:val="00450E25"/>
    <w:rsid w:val="00450E4A"/>
    <w:rsid w:val="00450E4D"/>
    <w:rsid w:val="00450E5E"/>
    <w:rsid w:val="00450E98"/>
    <w:rsid w:val="00450E9D"/>
    <w:rsid w:val="00450EDA"/>
    <w:rsid w:val="00450EDC"/>
    <w:rsid w:val="00450EE3"/>
    <w:rsid w:val="00450F0C"/>
    <w:rsid w:val="00450F20"/>
    <w:rsid w:val="00450F31"/>
    <w:rsid w:val="00450F5B"/>
    <w:rsid w:val="00450F80"/>
    <w:rsid w:val="00450F84"/>
    <w:rsid w:val="00450F8A"/>
    <w:rsid w:val="00450F9D"/>
    <w:rsid w:val="00450FAE"/>
    <w:rsid w:val="00450FB2"/>
    <w:rsid w:val="00450FC5"/>
    <w:rsid w:val="00450FE3"/>
    <w:rsid w:val="00450FF8"/>
    <w:rsid w:val="00451015"/>
    <w:rsid w:val="00451080"/>
    <w:rsid w:val="004510DC"/>
    <w:rsid w:val="004510EB"/>
    <w:rsid w:val="00451144"/>
    <w:rsid w:val="0045114B"/>
    <w:rsid w:val="0045117A"/>
    <w:rsid w:val="00451189"/>
    <w:rsid w:val="00451194"/>
    <w:rsid w:val="00451226"/>
    <w:rsid w:val="00451253"/>
    <w:rsid w:val="00451255"/>
    <w:rsid w:val="00451261"/>
    <w:rsid w:val="00451266"/>
    <w:rsid w:val="00451267"/>
    <w:rsid w:val="0045126A"/>
    <w:rsid w:val="004512CD"/>
    <w:rsid w:val="004512E3"/>
    <w:rsid w:val="00451304"/>
    <w:rsid w:val="00451317"/>
    <w:rsid w:val="00451370"/>
    <w:rsid w:val="00451383"/>
    <w:rsid w:val="0045139B"/>
    <w:rsid w:val="004513AB"/>
    <w:rsid w:val="004513BE"/>
    <w:rsid w:val="004513CB"/>
    <w:rsid w:val="004513F0"/>
    <w:rsid w:val="00451439"/>
    <w:rsid w:val="00451450"/>
    <w:rsid w:val="00451457"/>
    <w:rsid w:val="0045149E"/>
    <w:rsid w:val="004514CB"/>
    <w:rsid w:val="004514F3"/>
    <w:rsid w:val="0045150B"/>
    <w:rsid w:val="00451536"/>
    <w:rsid w:val="00451558"/>
    <w:rsid w:val="004515A5"/>
    <w:rsid w:val="004515B0"/>
    <w:rsid w:val="004515C3"/>
    <w:rsid w:val="004515E0"/>
    <w:rsid w:val="00451642"/>
    <w:rsid w:val="0045164C"/>
    <w:rsid w:val="00451666"/>
    <w:rsid w:val="00451688"/>
    <w:rsid w:val="0045168E"/>
    <w:rsid w:val="00451696"/>
    <w:rsid w:val="004516A2"/>
    <w:rsid w:val="004516AA"/>
    <w:rsid w:val="004516DC"/>
    <w:rsid w:val="0045173B"/>
    <w:rsid w:val="00451759"/>
    <w:rsid w:val="00451798"/>
    <w:rsid w:val="004517C9"/>
    <w:rsid w:val="004517EB"/>
    <w:rsid w:val="00451836"/>
    <w:rsid w:val="00451859"/>
    <w:rsid w:val="00451874"/>
    <w:rsid w:val="00451880"/>
    <w:rsid w:val="004518A8"/>
    <w:rsid w:val="004518F9"/>
    <w:rsid w:val="00451964"/>
    <w:rsid w:val="00451983"/>
    <w:rsid w:val="004519E2"/>
    <w:rsid w:val="004519ED"/>
    <w:rsid w:val="00451A12"/>
    <w:rsid w:val="00451A3D"/>
    <w:rsid w:val="00451A4D"/>
    <w:rsid w:val="00451A57"/>
    <w:rsid w:val="00451A7C"/>
    <w:rsid w:val="00451B56"/>
    <w:rsid w:val="00451B72"/>
    <w:rsid w:val="00451C6C"/>
    <w:rsid w:val="00451C82"/>
    <w:rsid w:val="00451C8F"/>
    <w:rsid w:val="00451CE9"/>
    <w:rsid w:val="00451CFD"/>
    <w:rsid w:val="00451D28"/>
    <w:rsid w:val="00451D49"/>
    <w:rsid w:val="00451D69"/>
    <w:rsid w:val="00451D73"/>
    <w:rsid w:val="00451D7C"/>
    <w:rsid w:val="00451D9B"/>
    <w:rsid w:val="00451DA4"/>
    <w:rsid w:val="00451DFB"/>
    <w:rsid w:val="00451E0E"/>
    <w:rsid w:val="00451E14"/>
    <w:rsid w:val="00451E1D"/>
    <w:rsid w:val="00451E6B"/>
    <w:rsid w:val="00451E80"/>
    <w:rsid w:val="00451E87"/>
    <w:rsid w:val="00451E9D"/>
    <w:rsid w:val="00451EA0"/>
    <w:rsid w:val="00451F01"/>
    <w:rsid w:val="00451F70"/>
    <w:rsid w:val="00451F76"/>
    <w:rsid w:val="00451FB0"/>
    <w:rsid w:val="00451FD7"/>
    <w:rsid w:val="0045203E"/>
    <w:rsid w:val="00452043"/>
    <w:rsid w:val="00452049"/>
    <w:rsid w:val="0045214E"/>
    <w:rsid w:val="0045216A"/>
    <w:rsid w:val="0045219F"/>
    <w:rsid w:val="004521C6"/>
    <w:rsid w:val="00452206"/>
    <w:rsid w:val="00452214"/>
    <w:rsid w:val="00452220"/>
    <w:rsid w:val="00452237"/>
    <w:rsid w:val="0045223B"/>
    <w:rsid w:val="0045223E"/>
    <w:rsid w:val="00452270"/>
    <w:rsid w:val="00452282"/>
    <w:rsid w:val="00452287"/>
    <w:rsid w:val="0045229F"/>
    <w:rsid w:val="004522BC"/>
    <w:rsid w:val="004522DF"/>
    <w:rsid w:val="00452331"/>
    <w:rsid w:val="00452352"/>
    <w:rsid w:val="00452373"/>
    <w:rsid w:val="0045238C"/>
    <w:rsid w:val="004523C9"/>
    <w:rsid w:val="004523F5"/>
    <w:rsid w:val="00452403"/>
    <w:rsid w:val="00452439"/>
    <w:rsid w:val="00452448"/>
    <w:rsid w:val="00452469"/>
    <w:rsid w:val="00452491"/>
    <w:rsid w:val="004524EF"/>
    <w:rsid w:val="00452545"/>
    <w:rsid w:val="00452573"/>
    <w:rsid w:val="00452580"/>
    <w:rsid w:val="004525C5"/>
    <w:rsid w:val="004525C9"/>
    <w:rsid w:val="004525E0"/>
    <w:rsid w:val="0045262A"/>
    <w:rsid w:val="0045262D"/>
    <w:rsid w:val="0045269A"/>
    <w:rsid w:val="004526E2"/>
    <w:rsid w:val="00452714"/>
    <w:rsid w:val="00452747"/>
    <w:rsid w:val="0045274A"/>
    <w:rsid w:val="0045274E"/>
    <w:rsid w:val="00452764"/>
    <w:rsid w:val="0045278B"/>
    <w:rsid w:val="004527B0"/>
    <w:rsid w:val="004527D1"/>
    <w:rsid w:val="004527D4"/>
    <w:rsid w:val="004527EE"/>
    <w:rsid w:val="0045286A"/>
    <w:rsid w:val="0045288B"/>
    <w:rsid w:val="004528A6"/>
    <w:rsid w:val="004528A8"/>
    <w:rsid w:val="004528BF"/>
    <w:rsid w:val="004528C3"/>
    <w:rsid w:val="00452926"/>
    <w:rsid w:val="00452931"/>
    <w:rsid w:val="00452952"/>
    <w:rsid w:val="0045297A"/>
    <w:rsid w:val="004529A3"/>
    <w:rsid w:val="004529D1"/>
    <w:rsid w:val="004529D9"/>
    <w:rsid w:val="004529DE"/>
    <w:rsid w:val="00452A19"/>
    <w:rsid w:val="00452A3E"/>
    <w:rsid w:val="00452A42"/>
    <w:rsid w:val="00452A6A"/>
    <w:rsid w:val="00452A91"/>
    <w:rsid w:val="00452A96"/>
    <w:rsid w:val="00452AAA"/>
    <w:rsid w:val="00452AF2"/>
    <w:rsid w:val="00452B79"/>
    <w:rsid w:val="00452BDD"/>
    <w:rsid w:val="00452BEC"/>
    <w:rsid w:val="00452BF1"/>
    <w:rsid w:val="00452C24"/>
    <w:rsid w:val="00452C28"/>
    <w:rsid w:val="00452C3D"/>
    <w:rsid w:val="00452C6A"/>
    <w:rsid w:val="00452C86"/>
    <w:rsid w:val="00452CE1"/>
    <w:rsid w:val="00452CFF"/>
    <w:rsid w:val="00452D4F"/>
    <w:rsid w:val="00452D5C"/>
    <w:rsid w:val="00452D60"/>
    <w:rsid w:val="00452D67"/>
    <w:rsid w:val="00452D79"/>
    <w:rsid w:val="00452DA8"/>
    <w:rsid w:val="00452E0D"/>
    <w:rsid w:val="00452E28"/>
    <w:rsid w:val="00452E34"/>
    <w:rsid w:val="00452E3C"/>
    <w:rsid w:val="00452E47"/>
    <w:rsid w:val="00452E5A"/>
    <w:rsid w:val="00452E5E"/>
    <w:rsid w:val="00452E60"/>
    <w:rsid w:val="00452F13"/>
    <w:rsid w:val="00452F16"/>
    <w:rsid w:val="00452F50"/>
    <w:rsid w:val="00452F68"/>
    <w:rsid w:val="00452F79"/>
    <w:rsid w:val="00452F8C"/>
    <w:rsid w:val="00452F8E"/>
    <w:rsid w:val="00452F9B"/>
    <w:rsid w:val="00453038"/>
    <w:rsid w:val="00453049"/>
    <w:rsid w:val="0045307B"/>
    <w:rsid w:val="004530A4"/>
    <w:rsid w:val="004530BE"/>
    <w:rsid w:val="004530E6"/>
    <w:rsid w:val="004530F6"/>
    <w:rsid w:val="00453139"/>
    <w:rsid w:val="00453142"/>
    <w:rsid w:val="00453172"/>
    <w:rsid w:val="00453191"/>
    <w:rsid w:val="00453195"/>
    <w:rsid w:val="004531F7"/>
    <w:rsid w:val="00453217"/>
    <w:rsid w:val="0045326C"/>
    <w:rsid w:val="00453271"/>
    <w:rsid w:val="00453285"/>
    <w:rsid w:val="004532C9"/>
    <w:rsid w:val="004532D2"/>
    <w:rsid w:val="004532D4"/>
    <w:rsid w:val="004532DB"/>
    <w:rsid w:val="004532FA"/>
    <w:rsid w:val="00453313"/>
    <w:rsid w:val="00453332"/>
    <w:rsid w:val="0045338C"/>
    <w:rsid w:val="004533B7"/>
    <w:rsid w:val="004533CA"/>
    <w:rsid w:val="00453423"/>
    <w:rsid w:val="00453484"/>
    <w:rsid w:val="00453499"/>
    <w:rsid w:val="004534AD"/>
    <w:rsid w:val="004534C7"/>
    <w:rsid w:val="004534DA"/>
    <w:rsid w:val="004534F2"/>
    <w:rsid w:val="0045353D"/>
    <w:rsid w:val="00453559"/>
    <w:rsid w:val="0045356D"/>
    <w:rsid w:val="004535AD"/>
    <w:rsid w:val="004535B1"/>
    <w:rsid w:val="00453604"/>
    <w:rsid w:val="0045360D"/>
    <w:rsid w:val="0045361B"/>
    <w:rsid w:val="0045367E"/>
    <w:rsid w:val="0045368C"/>
    <w:rsid w:val="0045368F"/>
    <w:rsid w:val="004536AA"/>
    <w:rsid w:val="004536B3"/>
    <w:rsid w:val="004536B6"/>
    <w:rsid w:val="004536DC"/>
    <w:rsid w:val="004536F4"/>
    <w:rsid w:val="00453700"/>
    <w:rsid w:val="00453746"/>
    <w:rsid w:val="004537D2"/>
    <w:rsid w:val="00453805"/>
    <w:rsid w:val="00453806"/>
    <w:rsid w:val="00453824"/>
    <w:rsid w:val="00453845"/>
    <w:rsid w:val="004538BA"/>
    <w:rsid w:val="004538EB"/>
    <w:rsid w:val="00453962"/>
    <w:rsid w:val="004539B7"/>
    <w:rsid w:val="004539DD"/>
    <w:rsid w:val="004539F6"/>
    <w:rsid w:val="00453A06"/>
    <w:rsid w:val="00453AAC"/>
    <w:rsid w:val="00453AB7"/>
    <w:rsid w:val="00453AD2"/>
    <w:rsid w:val="00453AEE"/>
    <w:rsid w:val="00453B45"/>
    <w:rsid w:val="00453B70"/>
    <w:rsid w:val="00453B7F"/>
    <w:rsid w:val="00453B99"/>
    <w:rsid w:val="00453BB7"/>
    <w:rsid w:val="00453BEF"/>
    <w:rsid w:val="00453C10"/>
    <w:rsid w:val="00453C2E"/>
    <w:rsid w:val="00453C37"/>
    <w:rsid w:val="00453C51"/>
    <w:rsid w:val="00453C68"/>
    <w:rsid w:val="00453C86"/>
    <w:rsid w:val="00453C93"/>
    <w:rsid w:val="00453C97"/>
    <w:rsid w:val="00453CE2"/>
    <w:rsid w:val="00453CE5"/>
    <w:rsid w:val="00453CED"/>
    <w:rsid w:val="00453D06"/>
    <w:rsid w:val="00453D69"/>
    <w:rsid w:val="00453D85"/>
    <w:rsid w:val="00453D99"/>
    <w:rsid w:val="00453DED"/>
    <w:rsid w:val="00453E5F"/>
    <w:rsid w:val="00453E95"/>
    <w:rsid w:val="00453EDA"/>
    <w:rsid w:val="00453F1C"/>
    <w:rsid w:val="00453F3F"/>
    <w:rsid w:val="00453F6A"/>
    <w:rsid w:val="00453F8A"/>
    <w:rsid w:val="00453F99"/>
    <w:rsid w:val="00453F9D"/>
    <w:rsid w:val="00453FCB"/>
    <w:rsid w:val="00453FD3"/>
    <w:rsid w:val="00453FD9"/>
    <w:rsid w:val="00453FE1"/>
    <w:rsid w:val="00453FFA"/>
    <w:rsid w:val="0045401B"/>
    <w:rsid w:val="00454032"/>
    <w:rsid w:val="0045406E"/>
    <w:rsid w:val="004540C5"/>
    <w:rsid w:val="004540E4"/>
    <w:rsid w:val="004540F5"/>
    <w:rsid w:val="00454112"/>
    <w:rsid w:val="0045411A"/>
    <w:rsid w:val="00454129"/>
    <w:rsid w:val="0045414D"/>
    <w:rsid w:val="00454155"/>
    <w:rsid w:val="00454157"/>
    <w:rsid w:val="004541F5"/>
    <w:rsid w:val="00454218"/>
    <w:rsid w:val="00454225"/>
    <w:rsid w:val="00454250"/>
    <w:rsid w:val="004542FC"/>
    <w:rsid w:val="00454340"/>
    <w:rsid w:val="00454396"/>
    <w:rsid w:val="004543B0"/>
    <w:rsid w:val="004543CC"/>
    <w:rsid w:val="004543E1"/>
    <w:rsid w:val="004543E8"/>
    <w:rsid w:val="00454407"/>
    <w:rsid w:val="0045440D"/>
    <w:rsid w:val="00454425"/>
    <w:rsid w:val="00454426"/>
    <w:rsid w:val="00454443"/>
    <w:rsid w:val="00454449"/>
    <w:rsid w:val="0045444F"/>
    <w:rsid w:val="0045445C"/>
    <w:rsid w:val="0045447C"/>
    <w:rsid w:val="004544AB"/>
    <w:rsid w:val="004544CE"/>
    <w:rsid w:val="004544FD"/>
    <w:rsid w:val="0045450B"/>
    <w:rsid w:val="0045451F"/>
    <w:rsid w:val="00454563"/>
    <w:rsid w:val="00454588"/>
    <w:rsid w:val="0045459E"/>
    <w:rsid w:val="004545BD"/>
    <w:rsid w:val="004545C1"/>
    <w:rsid w:val="004545C4"/>
    <w:rsid w:val="004545E1"/>
    <w:rsid w:val="00454602"/>
    <w:rsid w:val="00454615"/>
    <w:rsid w:val="00454631"/>
    <w:rsid w:val="00454646"/>
    <w:rsid w:val="0045464A"/>
    <w:rsid w:val="0045465A"/>
    <w:rsid w:val="004546FE"/>
    <w:rsid w:val="0045476E"/>
    <w:rsid w:val="00454771"/>
    <w:rsid w:val="00454793"/>
    <w:rsid w:val="004547F7"/>
    <w:rsid w:val="00454883"/>
    <w:rsid w:val="00454889"/>
    <w:rsid w:val="00454897"/>
    <w:rsid w:val="004548B9"/>
    <w:rsid w:val="00454932"/>
    <w:rsid w:val="0045494A"/>
    <w:rsid w:val="0045496B"/>
    <w:rsid w:val="00454970"/>
    <w:rsid w:val="0045499A"/>
    <w:rsid w:val="004549AC"/>
    <w:rsid w:val="004549B2"/>
    <w:rsid w:val="004549D5"/>
    <w:rsid w:val="004549FA"/>
    <w:rsid w:val="00454A3E"/>
    <w:rsid w:val="00454A55"/>
    <w:rsid w:val="00454A99"/>
    <w:rsid w:val="00454AB5"/>
    <w:rsid w:val="00454B10"/>
    <w:rsid w:val="00454B19"/>
    <w:rsid w:val="00454B22"/>
    <w:rsid w:val="00454B40"/>
    <w:rsid w:val="00454B88"/>
    <w:rsid w:val="00454B9F"/>
    <w:rsid w:val="00454BA0"/>
    <w:rsid w:val="00454BC6"/>
    <w:rsid w:val="00454BD3"/>
    <w:rsid w:val="00454C13"/>
    <w:rsid w:val="00454C33"/>
    <w:rsid w:val="00454C40"/>
    <w:rsid w:val="00454C90"/>
    <w:rsid w:val="00454C93"/>
    <w:rsid w:val="00454CA4"/>
    <w:rsid w:val="00454CC7"/>
    <w:rsid w:val="00454CEB"/>
    <w:rsid w:val="00454CF9"/>
    <w:rsid w:val="00454D4F"/>
    <w:rsid w:val="00454D5A"/>
    <w:rsid w:val="00454DCA"/>
    <w:rsid w:val="00454E22"/>
    <w:rsid w:val="00454E26"/>
    <w:rsid w:val="00454E92"/>
    <w:rsid w:val="00454EAB"/>
    <w:rsid w:val="00454EB9"/>
    <w:rsid w:val="00454ECF"/>
    <w:rsid w:val="00454F02"/>
    <w:rsid w:val="00454F1D"/>
    <w:rsid w:val="00454F29"/>
    <w:rsid w:val="00454F83"/>
    <w:rsid w:val="00454FC9"/>
    <w:rsid w:val="00454FD9"/>
    <w:rsid w:val="00454FED"/>
    <w:rsid w:val="0045500E"/>
    <w:rsid w:val="00455031"/>
    <w:rsid w:val="00455069"/>
    <w:rsid w:val="004550B4"/>
    <w:rsid w:val="0045511F"/>
    <w:rsid w:val="00455152"/>
    <w:rsid w:val="0045515E"/>
    <w:rsid w:val="004551EE"/>
    <w:rsid w:val="0045520A"/>
    <w:rsid w:val="00455247"/>
    <w:rsid w:val="0045526F"/>
    <w:rsid w:val="0045527B"/>
    <w:rsid w:val="0045529E"/>
    <w:rsid w:val="004552A1"/>
    <w:rsid w:val="004552A9"/>
    <w:rsid w:val="004552AC"/>
    <w:rsid w:val="004552C8"/>
    <w:rsid w:val="004552CF"/>
    <w:rsid w:val="00455300"/>
    <w:rsid w:val="00455322"/>
    <w:rsid w:val="0045532D"/>
    <w:rsid w:val="00455376"/>
    <w:rsid w:val="004553A0"/>
    <w:rsid w:val="004553A4"/>
    <w:rsid w:val="004553E1"/>
    <w:rsid w:val="0045544C"/>
    <w:rsid w:val="004554F7"/>
    <w:rsid w:val="0045550A"/>
    <w:rsid w:val="00455523"/>
    <w:rsid w:val="00455539"/>
    <w:rsid w:val="00455567"/>
    <w:rsid w:val="00455594"/>
    <w:rsid w:val="004555EE"/>
    <w:rsid w:val="00455602"/>
    <w:rsid w:val="0045561A"/>
    <w:rsid w:val="00455644"/>
    <w:rsid w:val="00455672"/>
    <w:rsid w:val="00455698"/>
    <w:rsid w:val="004556DD"/>
    <w:rsid w:val="004556E4"/>
    <w:rsid w:val="004556ED"/>
    <w:rsid w:val="00455708"/>
    <w:rsid w:val="00455745"/>
    <w:rsid w:val="00455750"/>
    <w:rsid w:val="004557F0"/>
    <w:rsid w:val="004557F7"/>
    <w:rsid w:val="0045580F"/>
    <w:rsid w:val="0045581A"/>
    <w:rsid w:val="0045582B"/>
    <w:rsid w:val="0045586D"/>
    <w:rsid w:val="0045587A"/>
    <w:rsid w:val="00455880"/>
    <w:rsid w:val="004558CE"/>
    <w:rsid w:val="004558F0"/>
    <w:rsid w:val="004559B0"/>
    <w:rsid w:val="00455A1B"/>
    <w:rsid w:val="00455A62"/>
    <w:rsid w:val="00455A67"/>
    <w:rsid w:val="00455AE8"/>
    <w:rsid w:val="00455AF1"/>
    <w:rsid w:val="00455AF9"/>
    <w:rsid w:val="00455B23"/>
    <w:rsid w:val="00455B54"/>
    <w:rsid w:val="00455B83"/>
    <w:rsid w:val="00455B87"/>
    <w:rsid w:val="00455BD4"/>
    <w:rsid w:val="00455C0D"/>
    <w:rsid w:val="00455C79"/>
    <w:rsid w:val="00455C80"/>
    <w:rsid w:val="00455C97"/>
    <w:rsid w:val="00455CF8"/>
    <w:rsid w:val="00455D09"/>
    <w:rsid w:val="00455D1B"/>
    <w:rsid w:val="00455D1D"/>
    <w:rsid w:val="00455DA3"/>
    <w:rsid w:val="00455DCF"/>
    <w:rsid w:val="00455DE0"/>
    <w:rsid w:val="00455E28"/>
    <w:rsid w:val="00455E47"/>
    <w:rsid w:val="00455E6A"/>
    <w:rsid w:val="00455E76"/>
    <w:rsid w:val="00455EAC"/>
    <w:rsid w:val="00455ECD"/>
    <w:rsid w:val="00455EE4"/>
    <w:rsid w:val="00455F6E"/>
    <w:rsid w:val="00455F8C"/>
    <w:rsid w:val="00455FEC"/>
    <w:rsid w:val="00456000"/>
    <w:rsid w:val="00456004"/>
    <w:rsid w:val="00456059"/>
    <w:rsid w:val="00456062"/>
    <w:rsid w:val="00456070"/>
    <w:rsid w:val="00456079"/>
    <w:rsid w:val="0045607A"/>
    <w:rsid w:val="00456082"/>
    <w:rsid w:val="0045609B"/>
    <w:rsid w:val="004560A1"/>
    <w:rsid w:val="004560AF"/>
    <w:rsid w:val="004560FF"/>
    <w:rsid w:val="00456101"/>
    <w:rsid w:val="0045613F"/>
    <w:rsid w:val="0045619B"/>
    <w:rsid w:val="004561AE"/>
    <w:rsid w:val="004561F7"/>
    <w:rsid w:val="004561FC"/>
    <w:rsid w:val="00456229"/>
    <w:rsid w:val="0045629C"/>
    <w:rsid w:val="004562B5"/>
    <w:rsid w:val="004562BA"/>
    <w:rsid w:val="004562D0"/>
    <w:rsid w:val="004562DC"/>
    <w:rsid w:val="004563E4"/>
    <w:rsid w:val="004563EF"/>
    <w:rsid w:val="0045640F"/>
    <w:rsid w:val="00456422"/>
    <w:rsid w:val="00456434"/>
    <w:rsid w:val="00456462"/>
    <w:rsid w:val="00456485"/>
    <w:rsid w:val="00456516"/>
    <w:rsid w:val="00456540"/>
    <w:rsid w:val="004565C8"/>
    <w:rsid w:val="004565DB"/>
    <w:rsid w:val="00456641"/>
    <w:rsid w:val="00456658"/>
    <w:rsid w:val="004566A5"/>
    <w:rsid w:val="004566AF"/>
    <w:rsid w:val="004566B4"/>
    <w:rsid w:val="004566BC"/>
    <w:rsid w:val="00456701"/>
    <w:rsid w:val="00456716"/>
    <w:rsid w:val="00456718"/>
    <w:rsid w:val="00456734"/>
    <w:rsid w:val="0045674E"/>
    <w:rsid w:val="0045675A"/>
    <w:rsid w:val="00456772"/>
    <w:rsid w:val="00456813"/>
    <w:rsid w:val="0045685C"/>
    <w:rsid w:val="00456872"/>
    <w:rsid w:val="004568B1"/>
    <w:rsid w:val="004568E9"/>
    <w:rsid w:val="004568FD"/>
    <w:rsid w:val="00456904"/>
    <w:rsid w:val="00456928"/>
    <w:rsid w:val="00456937"/>
    <w:rsid w:val="00456942"/>
    <w:rsid w:val="004569D3"/>
    <w:rsid w:val="00456A3D"/>
    <w:rsid w:val="00456A66"/>
    <w:rsid w:val="00456AAB"/>
    <w:rsid w:val="00456AAE"/>
    <w:rsid w:val="00456AC4"/>
    <w:rsid w:val="00456AC5"/>
    <w:rsid w:val="00456AFE"/>
    <w:rsid w:val="00456AFF"/>
    <w:rsid w:val="00456BA3"/>
    <w:rsid w:val="00456BCB"/>
    <w:rsid w:val="00456BDE"/>
    <w:rsid w:val="00456CBB"/>
    <w:rsid w:val="00456CC1"/>
    <w:rsid w:val="00456D09"/>
    <w:rsid w:val="00456D52"/>
    <w:rsid w:val="00456D69"/>
    <w:rsid w:val="00456D93"/>
    <w:rsid w:val="00456DCC"/>
    <w:rsid w:val="00456E0A"/>
    <w:rsid w:val="00456E15"/>
    <w:rsid w:val="00456E19"/>
    <w:rsid w:val="00456E4F"/>
    <w:rsid w:val="00456E5B"/>
    <w:rsid w:val="00456E5F"/>
    <w:rsid w:val="00456E80"/>
    <w:rsid w:val="00456EF1"/>
    <w:rsid w:val="00456F13"/>
    <w:rsid w:val="00456F35"/>
    <w:rsid w:val="00456F41"/>
    <w:rsid w:val="00456F56"/>
    <w:rsid w:val="00456F67"/>
    <w:rsid w:val="00456F88"/>
    <w:rsid w:val="00456F8B"/>
    <w:rsid w:val="00456FA9"/>
    <w:rsid w:val="00456FB0"/>
    <w:rsid w:val="00457046"/>
    <w:rsid w:val="0045705E"/>
    <w:rsid w:val="00457089"/>
    <w:rsid w:val="00457091"/>
    <w:rsid w:val="0045709F"/>
    <w:rsid w:val="004570F4"/>
    <w:rsid w:val="00457100"/>
    <w:rsid w:val="0045712D"/>
    <w:rsid w:val="00457136"/>
    <w:rsid w:val="00457145"/>
    <w:rsid w:val="0045715B"/>
    <w:rsid w:val="00457165"/>
    <w:rsid w:val="00457168"/>
    <w:rsid w:val="0045716A"/>
    <w:rsid w:val="004571B8"/>
    <w:rsid w:val="004571E7"/>
    <w:rsid w:val="00457217"/>
    <w:rsid w:val="00457259"/>
    <w:rsid w:val="00457283"/>
    <w:rsid w:val="00457292"/>
    <w:rsid w:val="00457298"/>
    <w:rsid w:val="004572B4"/>
    <w:rsid w:val="004572B8"/>
    <w:rsid w:val="004572C3"/>
    <w:rsid w:val="0045731E"/>
    <w:rsid w:val="00457386"/>
    <w:rsid w:val="004573AC"/>
    <w:rsid w:val="00457401"/>
    <w:rsid w:val="0045743C"/>
    <w:rsid w:val="00457452"/>
    <w:rsid w:val="00457490"/>
    <w:rsid w:val="004574B0"/>
    <w:rsid w:val="004574F8"/>
    <w:rsid w:val="0045757D"/>
    <w:rsid w:val="0045758A"/>
    <w:rsid w:val="00457596"/>
    <w:rsid w:val="004575B0"/>
    <w:rsid w:val="004575D7"/>
    <w:rsid w:val="00457615"/>
    <w:rsid w:val="00457623"/>
    <w:rsid w:val="00457650"/>
    <w:rsid w:val="00457651"/>
    <w:rsid w:val="0045767A"/>
    <w:rsid w:val="004576EA"/>
    <w:rsid w:val="004576F2"/>
    <w:rsid w:val="004576FE"/>
    <w:rsid w:val="00457707"/>
    <w:rsid w:val="0045770D"/>
    <w:rsid w:val="00457737"/>
    <w:rsid w:val="0045773E"/>
    <w:rsid w:val="004577A0"/>
    <w:rsid w:val="004577A1"/>
    <w:rsid w:val="004577B5"/>
    <w:rsid w:val="004577C4"/>
    <w:rsid w:val="004577C7"/>
    <w:rsid w:val="004577E5"/>
    <w:rsid w:val="00457839"/>
    <w:rsid w:val="0045785B"/>
    <w:rsid w:val="0045788D"/>
    <w:rsid w:val="004578E1"/>
    <w:rsid w:val="004578FB"/>
    <w:rsid w:val="00457912"/>
    <w:rsid w:val="00457919"/>
    <w:rsid w:val="00457925"/>
    <w:rsid w:val="00457936"/>
    <w:rsid w:val="00457987"/>
    <w:rsid w:val="004579AC"/>
    <w:rsid w:val="004579D4"/>
    <w:rsid w:val="004579F6"/>
    <w:rsid w:val="004579FD"/>
    <w:rsid w:val="00457A19"/>
    <w:rsid w:val="00457A3B"/>
    <w:rsid w:val="00457A75"/>
    <w:rsid w:val="00457AC3"/>
    <w:rsid w:val="00457AE8"/>
    <w:rsid w:val="00457AEE"/>
    <w:rsid w:val="00457B0B"/>
    <w:rsid w:val="00457B18"/>
    <w:rsid w:val="00457B31"/>
    <w:rsid w:val="00457B4F"/>
    <w:rsid w:val="00457BA5"/>
    <w:rsid w:val="00457BC7"/>
    <w:rsid w:val="00457C10"/>
    <w:rsid w:val="00457C2C"/>
    <w:rsid w:val="00457CE2"/>
    <w:rsid w:val="00457CF3"/>
    <w:rsid w:val="00457D0C"/>
    <w:rsid w:val="00457D50"/>
    <w:rsid w:val="00457D65"/>
    <w:rsid w:val="00457D6C"/>
    <w:rsid w:val="00457D74"/>
    <w:rsid w:val="00457DB7"/>
    <w:rsid w:val="00457DD8"/>
    <w:rsid w:val="00457DDD"/>
    <w:rsid w:val="00457E0C"/>
    <w:rsid w:val="00457E8B"/>
    <w:rsid w:val="00457EBC"/>
    <w:rsid w:val="00457F3D"/>
    <w:rsid w:val="00457F52"/>
    <w:rsid w:val="00457F7D"/>
    <w:rsid w:val="00457F84"/>
    <w:rsid w:val="00457FA0"/>
    <w:rsid w:val="00457FA7"/>
    <w:rsid w:val="00457FB0"/>
    <w:rsid w:val="00457FED"/>
    <w:rsid w:val="00457FF1"/>
    <w:rsid w:val="00460008"/>
    <w:rsid w:val="00460018"/>
    <w:rsid w:val="0046002C"/>
    <w:rsid w:val="0046007F"/>
    <w:rsid w:val="004600E9"/>
    <w:rsid w:val="00460133"/>
    <w:rsid w:val="00460158"/>
    <w:rsid w:val="004601BF"/>
    <w:rsid w:val="00460213"/>
    <w:rsid w:val="0046022B"/>
    <w:rsid w:val="00460320"/>
    <w:rsid w:val="00460371"/>
    <w:rsid w:val="0046038E"/>
    <w:rsid w:val="004603E2"/>
    <w:rsid w:val="004603F2"/>
    <w:rsid w:val="00460408"/>
    <w:rsid w:val="00460469"/>
    <w:rsid w:val="0046047C"/>
    <w:rsid w:val="004604DC"/>
    <w:rsid w:val="00460573"/>
    <w:rsid w:val="004605A2"/>
    <w:rsid w:val="004605BC"/>
    <w:rsid w:val="004605D2"/>
    <w:rsid w:val="00460616"/>
    <w:rsid w:val="00460619"/>
    <w:rsid w:val="00460626"/>
    <w:rsid w:val="00460635"/>
    <w:rsid w:val="00460663"/>
    <w:rsid w:val="00460665"/>
    <w:rsid w:val="00460684"/>
    <w:rsid w:val="004606A2"/>
    <w:rsid w:val="0046072A"/>
    <w:rsid w:val="0046073E"/>
    <w:rsid w:val="00460746"/>
    <w:rsid w:val="00460770"/>
    <w:rsid w:val="0046077C"/>
    <w:rsid w:val="004607B2"/>
    <w:rsid w:val="004607FC"/>
    <w:rsid w:val="00460823"/>
    <w:rsid w:val="004608AA"/>
    <w:rsid w:val="004608BE"/>
    <w:rsid w:val="004608C5"/>
    <w:rsid w:val="00460917"/>
    <w:rsid w:val="00460942"/>
    <w:rsid w:val="00460963"/>
    <w:rsid w:val="0046096A"/>
    <w:rsid w:val="00460985"/>
    <w:rsid w:val="00460987"/>
    <w:rsid w:val="0046098D"/>
    <w:rsid w:val="00460A38"/>
    <w:rsid w:val="00460A5B"/>
    <w:rsid w:val="00460A6E"/>
    <w:rsid w:val="00460A73"/>
    <w:rsid w:val="00460AB9"/>
    <w:rsid w:val="00460B01"/>
    <w:rsid w:val="00460B5A"/>
    <w:rsid w:val="00460B74"/>
    <w:rsid w:val="00460B78"/>
    <w:rsid w:val="00460BC3"/>
    <w:rsid w:val="00460BE2"/>
    <w:rsid w:val="00460C21"/>
    <w:rsid w:val="00460C23"/>
    <w:rsid w:val="00460C81"/>
    <w:rsid w:val="00460C82"/>
    <w:rsid w:val="00460CEF"/>
    <w:rsid w:val="00460D1C"/>
    <w:rsid w:val="00460D5F"/>
    <w:rsid w:val="00460D68"/>
    <w:rsid w:val="00460D7F"/>
    <w:rsid w:val="00460D8D"/>
    <w:rsid w:val="00460DD8"/>
    <w:rsid w:val="00460EC7"/>
    <w:rsid w:val="00460ECD"/>
    <w:rsid w:val="00460EFE"/>
    <w:rsid w:val="00460F14"/>
    <w:rsid w:val="00460F15"/>
    <w:rsid w:val="00460F19"/>
    <w:rsid w:val="00460F1A"/>
    <w:rsid w:val="00460F29"/>
    <w:rsid w:val="00460F38"/>
    <w:rsid w:val="00460F4C"/>
    <w:rsid w:val="00460F5C"/>
    <w:rsid w:val="00460F67"/>
    <w:rsid w:val="00460F6A"/>
    <w:rsid w:val="00460FBC"/>
    <w:rsid w:val="00460FFC"/>
    <w:rsid w:val="00461006"/>
    <w:rsid w:val="0046109F"/>
    <w:rsid w:val="004610A6"/>
    <w:rsid w:val="004610CA"/>
    <w:rsid w:val="004610EA"/>
    <w:rsid w:val="004610FE"/>
    <w:rsid w:val="00461107"/>
    <w:rsid w:val="00461158"/>
    <w:rsid w:val="00461166"/>
    <w:rsid w:val="00461171"/>
    <w:rsid w:val="0046117A"/>
    <w:rsid w:val="00461184"/>
    <w:rsid w:val="0046119A"/>
    <w:rsid w:val="004611B4"/>
    <w:rsid w:val="004611DC"/>
    <w:rsid w:val="004611F0"/>
    <w:rsid w:val="0046120E"/>
    <w:rsid w:val="00461211"/>
    <w:rsid w:val="00461277"/>
    <w:rsid w:val="0046129C"/>
    <w:rsid w:val="004612BE"/>
    <w:rsid w:val="004612C0"/>
    <w:rsid w:val="004612F5"/>
    <w:rsid w:val="00461352"/>
    <w:rsid w:val="004613BE"/>
    <w:rsid w:val="004613E0"/>
    <w:rsid w:val="004613F4"/>
    <w:rsid w:val="0046141C"/>
    <w:rsid w:val="00461449"/>
    <w:rsid w:val="00461457"/>
    <w:rsid w:val="00461469"/>
    <w:rsid w:val="004614F3"/>
    <w:rsid w:val="004615ED"/>
    <w:rsid w:val="0046165A"/>
    <w:rsid w:val="00461670"/>
    <w:rsid w:val="004616C4"/>
    <w:rsid w:val="00461732"/>
    <w:rsid w:val="00461744"/>
    <w:rsid w:val="00461752"/>
    <w:rsid w:val="004617C3"/>
    <w:rsid w:val="004617C6"/>
    <w:rsid w:val="004617C9"/>
    <w:rsid w:val="004617CA"/>
    <w:rsid w:val="004617CB"/>
    <w:rsid w:val="00461803"/>
    <w:rsid w:val="00461864"/>
    <w:rsid w:val="004618AF"/>
    <w:rsid w:val="004618B4"/>
    <w:rsid w:val="004618D6"/>
    <w:rsid w:val="0046190A"/>
    <w:rsid w:val="00461931"/>
    <w:rsid w:val="00461999"/>
    <w:rsid w:val="004619A6"/>
    <w:rsid w:val="004619B1"/>
    <w:rsid w:val="004619BF"/>
    <w:rsid w:val="004619C5"/>
    <w:rsid w:val="004619EC"/>
    <w:rsid w:val="00461A7A"/>
    <w:rsid w:val="00461A9A"/>
    <w:rsid w:val="00461AA7"/>
    <w:rsid w:val="00461AE7"/>
    <w:rsid w:val="00461B03"/>
    <w:rsid w:val="00461B09"/>
    <w:rsid w:val="00461B22"/>
    <w:rsid w:val="00461B3B"/>
    <w:rsid w:val="00461B52"/>
    <w:rsid w:val="00461B67"/>
    <w:rsid w:val="00461BC8"/>
    <w:rsid w:val="00461C10"/>
    <w:rsid w:val="00461CB1"/>
    <w:rsid w:val="00461CBB"/>
    <w:rsid w:val="00461CE7"/>
    <w:rsid w:val="00461D5C"/>
    <w:rsid w:val="00461DAE"/>
    <w:rsid w:val="00461DBF"/>
    <w:rsid w:val="00461DD0"/>
    <w:rsid w:val="00461E0C"/>
    <w:rsid w:val="00461E4C"/>
    <w:rsid w:val="00461E53"/>
    <w:rsid w:val="00461E58"/>
    <w:rsid w:val="00461E6E"/>
    <w:rsid w:val="00461E76"/>
    <w:rsid w:val="00461EAD"/>
    <w:rsid w:val="00461EB8"/>
    <w:rsid w:val="00461EC9"/>
    <w:rsid w:val="00461F28"/>
    <w:rsid w:val="00461F52"/>
    <w:rsid w:val="00461FDA"/>
    <w:rsid w:val="00462005"/>
    <w:rsid w:val="00462015"/>
    <w:rsid w:val="00462018"/>
    <w:rsid w:val="00462038"/>
    <w:rsid w:val="0046204A"/>
    <w:rsid w:val="00462056"/>
    <w:rsid w:val="0046205E"/>
    <w:rsid w:val="00462062"/>
    <w:rsid w:val="0046208F"/>
    <w:rsid w:val="004620AE"/>
    <w:rsid w:val="004620E9"/>
    <w:rsid w:val="004620F4"/>
    <w:rsid w:val="0046210E"/>
    <w:rsid w:val="0046213C"/>
    <w:rsid w:val="00462162"/>
    <w:rsid w:val="00462171"/>
    <w:rsid w:val="004621B5"/>
    <w:rsid w:val="0046221B"/>
    <w:rsid w:val="00462245"/>
    <w:rsid w:val="004622BD"/>
    <w:rsid w:val="004622F4"/>
    <w:rsid w:val="00462313"/>
    <w:rsid w:val="0046234B"/>
    <w:rsid w:val="0046235C"/>
    <w:rsid w:val="00462371"/>
    <w:rsid w:val="004623E3"/>
    <w:rsid w:val="00462415"/>
    <w:rsid w:val="0046241F"/>
    <w:rsid w:val="00462442"/>
    <w:rsid w:val="004624EA"/>
    <w:rsid w:val="00462502"/>
    <w:rsid w:val="0046251C"/>
    <w:rsid w:val="00462593"/>
    <w:rsid w:val="004625B4"/>
    <w:rsid w:val="004625C8"/>
    <w:rsid w:val="004625E3"/>
    <w:rsid w:val="004625F9"/>
    <w:rsid w:val="00462620"/>
    <w:rsid w:val="0046265D"/>
    <w:rsid w:val="00462689"/>
    <w:rsid w:val="00462695"/>
    <w:rsid w:val="00462698"/>
    <w:rsid w:val="004626CF"/>
    <w:rsid w:val="0046271E"/>
    <w:rsid w:val="00462788"/>
    <w:rsid w:val="0046279B"/>
    <w:rsid w:val="004627AE"/>
    <w:rsid w:val="00462808"/>
    <w:rsid w:val="0046280D"/>
    <w:rsid w:val="00462812"/>
    <w:rsid w:val="00462874"/>
    <w:rsid w:val="00462887"/>
    <w:rsid w:val="0046289C"/>
    <w:rsid w:val="004628D1"/>
    <w:rsid w:val="004628E0"/>
    <w:rsid w:val="004628EA"/>
    <w:rsid w:val="00462948"/>
    <w:rsid w:val="0046296B"/>
    <w:rsid w:val="00462983"/>
    <w:rsid w:val="004629BB"/>
    <w:rsid w:val="00462A2F"/>
    <w:rsid w:val="00462A87"/>
    <w:rsid w:val="00462AA3"/>
    <w:rsid w:val="00462AB2"/>
    <w:rsid w:val="00462ABC"/>
    <w:rsid w:val="00462AD9"/>
    <w:rsid w:val="00462B48"/>
    <w:rsid w:val="00462B71"/>
    <w:rsid w:val="00462B73"/>
    <w:rsid w:val="00462BA4"/>
    <w:rsid w:val="00462BC7"/>
    <w:rsid w:val="00462BED"/>
    <w:rsid w:val="00462BF3"/>
    <w:rsid w:val="00462C24"/>
    <w:rsid w:val="00462C39"/>
    <w:rsid w:val="00462C3A"/>
    <w:rsid w:val="00462C3B"/>
    <w:rsid w:val="00462C53"/>
    <w:rsid w:val="00462C59"/>
    <w:rsid w:val="00462C89"/>
    <w:rsid w:val="00462CB7"/>
    <w:rsid w:val="00462D05"/>
    <w:rsid w:val="00462D1F"/>
    <w:rsid w:val="00462D21"/>
    <w:rsid w:val="00462D24"/>
    <w:rsid w:val="00462D6C"/>
    <w:rsid w:val="00462D7E"/>
    <w:rsid w:val="00462D9B"/>
    <w:rsid w:val="00462DF5"/>
    <w:rsid w:val="00462E1B"/>
    <w:rsid w:val="00462E73"/>
    <w:rsid w:val="00462E74"/>
    <w:rsid w:val="00462EA3"/>
    <w:rsid w:val="00462F1A"/>
    <w:rsid w:val="00462F28"/>
    <w:rsid w:val="00462F37"/>
    <w:rsid w:val="00462F60"/>
    <w:rsid w:val="00462FA6"/>
    <w:rsid w:val="00462FA8"/>
    <w:rsid w:val="00462FB5"/>
    <w:rsid w:val="00462FBE"/>
    <w:rsid w:val="00462FC7"/>
    <w:rsid w:val="00462FD0"/>
    <w:rsid w:val="0046302C"/>
    <w:rsid w:val="00463045"/>
    <w:rsid w:val="0046308E"/>
    <w:rsid w:val="004630E9"/>
    <w:rsid w:val="004630F4"/>
    <w:rsid w:val="0046310A"/>
    <w:rsid w:val="00463126"/>
    <w:rsid w:val="00463132"/>
    <w:rsid w:val="00463135"/>
    <w:rsid w:val="00463148"/>
    <w:rsid w:val="0046314B"/>
    <w:rsid w:val="0046316A"/>
    <w:rsid w:val="0046317F"/>
    <w:rsid w:val="00463184"/>
    <w:rsid w:val="004631B1"/>
    <w:rsid w:val="004631CF"/>
    <w:rsid w:val="00463232"/>
    <w:rsid w:val="0046323C"/>
    <w:rsid w:val="00463247"/>
    <w:rsid w:val="00463256"/>
    <w:rsid w:val="00463273"/>
    <w:rsid w:val="00463277"/>
    <w:rsid w:val="0046327A"/>
    <w:rsid w:val="00463286"/>
    <w:rsid w:val="004632BE"/>
    <w:rsid w:val="004632CF"/>
    <w:rsid w:val="004632D4"/>
    <w:rsid w:val="004632D7"/>
    <w:rsid w:val="00463304"/>
    <w:rsid w:val="0046331F"/>
    <w:rsid w:val="00463321"/>
    <w:rsid w:val="00463337"/>
    <w:rsid w:val="0046339A"/>
    <w:rsid w:val="004633C0"/>
    <w:rsid w:val="004633E5"/>
    <w:rsid w:val="0046340F"/>
    <w:rsid w:val="00463451"/>
    <w:rsid w:val="0046345F"/>
    <w:rsid w:val="00463492"/>
    <w:rsid w:val="004634A0"/>
    <w:rsid w:val="004634A9"/>
    <w:rsid w:val="004634C8"/>
    <w:rsid w:val="004634CD"/>
    <w:rsid w:val="004634DC"/>
    <w:rsid w:val="00463517"/>
    <w:rsid w:val="00463544"/>
    <w:rsid w:val="004635C1"/>
    <w:rsid w:val="00463624"/>
    <w:rsid w:val="00463644"/>
    <w:rsid w:val="00463675"/>
    <w:rsid w:val="00463685"/>
    <w:rsid w:val="00463695"/>
    <w:rsid w:val="004636C3"/>
    <w:rsid w:val="004636F0"/>
    <w:rsid w:val="004636F2"/>
    <w:rsid w:val="00463729"/>
    <w:rsid w:val="0046372C"/>
    <w:rsid w:val="00463740"/>
    <w:rsid w:val="00463762"/>
    <w:rsid w:val="004637C8"/>
    <w:rsid w:val="004637CE"/>
    <w:rsid w:val="004638CC"/>
    <w:rsid w:val="004638D1"/>
    <w:rsid w:val="004638E6"/>
    <w:rsid w:val="004638ED"/>
    <w:rsid w:val="004638F2"/>
    <w:rsid w:val="00463932"/>
    <w:rsid w:val="00463933"/>
    <w:rsid w:val="0046393C"/>
    <w:rsid w:val="00463941"/>
    <w:rsid w:val="0046395C"/>
    <w:rsid w:val="00463999"/>
    <w:rsid w:val="00463A1B"/>
    <w:rsid w:val="00463A2F"/>
    <w:rsid w:val="00463A4F"/>
    <w:rsid w:val="00463A53"/>
    <w:rsid w:val="00463A75"/>
    <w:rsid w:val="00463A92"/>
    <w:rsid w:val="00463ABE"/>
    <w:rsid w:val="00463ADC"/>
    <w:rsid w:val="00463B04"/>
    <w:rsid w:val="00463B2A"/>
    <w:rsid w:val="00463B4E"/>
    <w:rsid w:val="00463B76"/>
    <w:rsid w:val="00463B81"/>
    <w:rsid w:val="00463C03"/>
    <w:rsid w:val="00463C05"/>
    <w:rsid w:val="00463C08"/>
    <w:rsid w:val="00463C1C"/>
    <w:rsid w:val="00463C5D"/>
    <w:rsid w:val="00463C8E"/>
    <w:rsid w:val="00463CEA"/>
    <w:rsid w:val="00463CFA"/>
    <w:rsid w:val="00463D45"/>
    <w:rsid w:val="00463DAA"/>
    <w:rsid w:val="00463DC9"/>
    <w:rsid w:val="00463DD5"/>
    <w:rsid w:val="00463E43"/>
    <w:rsid w:val="00463E6C"/>
    <w:rsid w:val="00463E99"/>
    <w:rsid w:val="00463F02"/>
    <w:rsid w:val="00463F43"/>
    <w:rsid w:val="00463F46"/>
    <w:rsid w:val="00463F77"/>
    <w:rsid w:val="00463FB1"/>
    <w:rsid w:val="00464015"/>
    <w:rsid w:val="00464018"/>
    <w:rsid w:val="00464021"/>
    <w:rsid w:val="00464028"/>
    <w:rsid w:val="00464070"/>
    <w:rsid w:val="0046407D"/>
    <w:rsid w:val="0046408C"/>
    <w:rsid w:val="004640E5"/>
    <w:rsid w:val="00464123"/>
    <w:rsid w:val="00464158"/>
    <w:rsid w:val="004641C3"/>
    <w:rsid w:val="004641DC"/>
    <w:rsid w:val="004641E0"/>
    <w:rsid w:val="00464204"/>
    <w:rsid w:val="00464214"/>
    <w:rsid w:val="0046421F"/>
    <w:rsid w:val="00464277"/>
    <w:rsid w:val="0046427E"/>
    <w:rsid w:val="004642B8"/>
    <w:rsid w:val="004642BE"/>
    <w:rsid w:val="004642E0"/>
    <w:rsid w:val="004642E6"/>
    <w:rsid w:val="00464324"/>
    <w:rsid w:val="00464326"/>
    <w:rsid w:val="0046437E"/>
    <w:rsid w:val="004643B2"/>
    <w:rsid w:val="004643BF"/>
    <w:rsid w:val="004643EE"/>
    <w:rsid w:val="0046440C"/>
    <w:rsid w:val="0046444A"/>
    <w:rsid w:val="00464484"/>
    <w:rsid w:val="004644DC"/>
    <w:rsid w:val="00464501"/>
    <w:rsid w:val="00464518"/>
    <w:rsid w:val="0046455F"/>
    <w:rsid w:val="0046457E"/>
    <w:rsid w:val="004645F1"/>
    <w:rsid w:val="004645F5"/>
    <w:rsid w:val="004645F9"/>
    <w:rsid w:val="00464624"/>
    <w:rsid w:val="00464651"/>
    <w:rsid w:val="00464692"/>
    <w:rsid w:val="004646B8"/>
    <w:rsid w:val="004646CD"/>
    <w:rsid w:val="00464726"/>
    <w:rsid w:val="0046476C"/>
    <w:rsid w:val="00464794"/>
    <w:rsid w:val="004647DE"/>
    <w:rsid w:val="00464804"/>
    <w:rsid w:val="00464809"/>
    <w:rsid w:val="0046484D"/>
    <w:rsid w:val="0046485C"/>
    <w:rsid w:val="004648A7"/>
    <w:rsid w:val="004648BC"/>
    <w:rsid w:val="004648D4"/>
    <w:rsid w:val="004648E0"/>
    <w:rsid w:val="004648ED"/>
    <w:rsid w:val="004648F9"/>
    <w:rsid w:val="004648FF"/>
    <w:rsid w:val="0046492A"/>
    <w:rsid w:val="0046493A"/>
    <w:rsid w:val="00464956"/>
    <w:rsid w:val="0046497A"/>
    <w:rsid w:val="0046498A"/>
    <w:rsid w:val="00464992"/>
    <w:rsid w:val="004649A9"/>
    <w:rsid w:val="004649B6"/>
    <w:rsid w:val="004649FD"/>
    <w:rsid w:val="00464A0E"/>
    <w:rsid w:val="00464A27"/>
    <w:rsid w:val="00464A32"/>
    <w:rsid w:val="00464A35"/>
    <w:rsid w:val="00464A58"/>
    <w:rsid w:val="00464A65"/>
    <w:rsid w:val="00464A96"/>
    <w:rsid w:val="00464AA9"/>
    <w:rsid w:val="00464AB3"/>
    <w:rsid w:val="00464ADC"/>
    <w:rsid w:val="00464AE6"/>
    <w:rsid w:val="00464AFB"/>
    <w:rsid w:val="00464B02"/>
    <w:rsid w:val="00464B1F"/>
    <w:rsid w:val="00464B40"/>
    <w:rsid w:val="00464B43"/>
    <w:rsid w:val="00464B54"/>
    <w:rsid w:val="00464B7E"/>
    <w:rsid w:val="00464B8B"/>
    <w:rsid w:val="00464BCD"/>
    <w:rsid w:val="00464BDD"/>
    <w:rsid w:val="00464C19"/>
    <w:rsid w:val="00464C3F"/>
    <w:rsid w:val="00464C4F"/>
    <w:rsid w:val="00464C99"/>
    <w:rsid w:val="00464CDC"/>
    <w:rsid w:val="00464CFC"/>
    <w:rsid w:val="00464D16"/>
    <w:rsid w:val="00464D41"/>
    <w:rsid w:val="00464D46"/>
    <w:rsid w:val="00464D53"/>
    <w:rsid w:val="00464D6B"/>
    <w:rsid w:val="00464D9B"/>
    <w:rsid w:val="00464DA4"/>
    <w:rsid w:val="00464DCB"/>
    <w:rsid w:val="00464E13"/>
    <w:rsid w:val="00464E3D"/>
    <w:rsid w:val="00464E41"/>
    <w:rsid w:val="00464E56"/>
    <w:rsid w:val="00464E7D"/>
    <w:rsid w:val="00464E82"/>
    <w:rsid w:val="00464E8C"/>
    <w:rsid w:val="00464E8E"/>
    <w:rsid w:val="00464EBB"/>
    <w:rsid w:val="00464EF0"/>
    <w:rsid w:val="00464F33"/>
    <w:rsid w:val="00464F35"/>
    <w:rsid w:val="00464F50"/>
    <w:rsid w:val="00464F58"/>
    <w:rsid w:val="00464FA9"/>
    <w:rsid w:val="00464FBE"/>
    <w:rsid w:val="00464FDD"/>
    <w:rsid w:val="00464FFD"/>
    <w:rsid w:val="00465040"/>
    <w:rsid w:val="00465052"/>
    <w:rsid w:val="0046505F"/>
    <w:rsid w:val="0046506D"/>
    <w:rsid w:val="004650D0"/>
    <w:rsid w:val="004650DA"/>
    <w:rsid w:val="004650DD"/>
    <w:rsid w:val="00465121"/>
    <w:rsid w:val="00465144"/>
    <w:rsid w:val="00465153"/>
    <w:rsid w:val="00465166"/>
    <w:rsid w:val="00465175"/>
    <w:rsid w:val="0046517B"/>
    <w:rsid w:val="004651AC"/>
    <w:rsid w:val="00465242"/>
    <w:rsid w:val="00465278"/>
    <w:rsid w:val="0046527F"/>
    <w:rsid w:val="0046528B"/>
    <w:rsid w:val="0046529F"/>
    <w:rsid w:val="0046532E"/>
    <w:rsid w:val="0046533B"/>
    <w:rsid w:val="0046548F"/>
    <w:rsid w:val="004654B2"/>
    <w:rsid w:val="004654B8"/>
    <w:rsid w:val="004654E7"/>
    <w:rsid w:val="0046551B"/>
    <w:rsid w:val="00465553"/>
    <w:rsid w:val="0046556A"/>
    <w:rsid w:val="0046556D"/>
    <w:rsid w:val="00465599"/>
    <w:rsid w:val="004655B6"/>
    <w:rsid w:val="004655E6"/>
    <w:rsid w:val="00465609"/>
    <w:rsid w:val="00465633"/>
    <w:rsid w:val="00465663"/>
    <w:rsid w:val="004656B9"/>
    <w:rsid w:val="004656D8"/>
    <w:rsid w:val="004656FE"/>
    <w:rsid w:val="00465755"/>
    <w:rsid w:val="00465766"/>
    <w:rsid w:val="00465799"/>
    <w:rsid w:val="00465813"/>
    <w:rsid w:val="00465822"/>
    <w:rsid w:val="00465884"/>
    <w:rsid w:val="004658A9"/>
    <w:rsid w:val="004658B9"/>
    <w:rsid w:val="004658D7"/>
    <w:rsid w:val="00465902"/>
    <w:rsid w:val="0046590D"/>
    <w:rsid w:val="00465935"/>
    <w:rsid w:val="0046594A"/>
    <w:rsid w:val="0046594C"/>
    <w:rsid w:val="0046598C"/>
    <w:rsid w:val="004659E1"/>
    <w:rsid w:val="00465A0E"/>
    <w:rsid w:val="00465A32"/>
    <w:rsid w:val="00465A52"/>
    <w:rsid w:val="00465AB4"/>
    <w:rsid w:val="00465AC9"/>
    <w:rsid w:val="00465B0C"/>
    <w:rsid w:val="00465B3C"/>
    <w:rsid w:val="00465B4D"/>
    <w:rsid w:val="00465B6B"/>
    <w:rsid w:val="00465B86"/>
    <w:rsid w:val="00465B91"/>
    <w:rsid w:val="00465BA5"/>
    <w:rsid w:val="00465BBD"/>
    <w:rsid w:val="00465BC1"/>
    <w:rsid w:val="00465BE6"/>
    <w:rsid w:val="00465BEC"/>
    <w:rsid w:val="00465C1F"/>
    <w:rsid w:val="00465C33"/>
    <w:rsid w:val="00465C65"/>
    <w:rsid w:val="00465C6E"/>
    <w:rsid w:val="00465C9A"/>
    <w:rsid w:val="00465CA0"/>
    <w:rsid w:val="00465CD4"/>
    <w:rsid w:val="00465D34"/>
    <w:rsid w:val="00465D5D"/>
    <w:rsid w:val="00465D66"/>
    <w:rsid w:val="00465E41"/>
    <w:rsid w:val="00465EC2"/>
    <w:rsid w:val="00465ED8"/>
    <w:rsid w:val="00465EE9"/>
    <w:rsid w:val="00465EED"/>
    <w:rsid w:val="00465F50"/>
    <w:rsid w:val="00465F6D"/>
    <w:rsid w:val="00465F71"/>
    <w:rsid w:val="00465FBD"/>
    <w:rsid w:val="0046605D"/>
    <w:rsid w:val="00466093"/>
    <w:rsid w:val="00466096"/>
    <w:rsid w:val="004660A1"/>
    <w:rsid w:val="004660E0"/>
    <w:rsid w:val="004660EB"/>
    <w:rsid w:val="0046612A"/>
    <w:rsid w:val="00466142"/>
    <w:rsid w:val="0046615B"/>
    <w:rsid w:val="00466191"/>
    <w:rsid w:val="00466200"/>
    <w:rsid w:val="00466220"/>
    <w:rsid w:val="00466236"/>
    <w:rsid w:val="00466238"/>
    <w:rsid w:val="00466247"/>
    <w:rsid w:val="00466287"/>
    <w:rsid w:val="004662BE"/>
    <w:rsid w:val="004662D1"/>
    <w:rsid w:val="004662EB"/>
    <w:rsid w:val="0046632E"/>
    <w:rsid w:val="00466383"/>
    <w:rsid w:val="00466389"/>
    <w:rsid w:val="004663C6"/>
    <w:rsid w:val="004663CF"/>
    <w:rsid w:val="004663E8"/>
    <w:rsid w:val="004663F7"/>
    <w:rsid w:val="0046643E"/>
    <w:rsid w:val="0046647D"/>
    <w:rsid w:val="004664C1"/>
    <w:rsid w:val="004664FA"/>
    <w:rsid w:val="00466537"/>
    <w:rsid w:val="0046653F"/>
    <w:rsid w:val="00466596"/>
    <w:rsid w:val="004665B6"/>
    <w:rsid w:val="004665E1"/>
    <w:rsid w:val="004665E7"/>
    <w:rsid w:val="0046661E"/>
    <w:rsid w:val="00466644"/>
    <w:rsid w:val="0046665B"/>
    <w:rsid w:val="00466666"/>
    <w:rsid w:val="0046669C"/>
    <w:rsid w:val="004666AE"/>
    <w:rsid w:val="004666CC"/>
    <w:rsid w:val="00466769"/>
    <w:rsid w:val="00466785"/>
    <w:rsid w:val="004667A5"/>
    <w:rsid w:val="004667C1"/>
    <w:rsid w:val="004667CD"/>
    <w:rsid w:val="00466817"/>
    <w:rsid w:val="00466822"/>
    <w:rsid w:val="0046683D"/>
    <w:rsid w:val="00466845"/>
    <w:rsid w:val="00466852"/>
    <w:rsid w:val="0046686E"/>
    <w:rsid w:val="004668A2"/>
    <w:rsid w:val="004668D4"/>
    <w:rsid w:val="004668D5"/>
    <w:rsid w:val="004668FD"/>
    <w:rsid w:val="0046690A"/>
    <w:rsid w:val="00466913"/>
    <w:rsid w:val="004669B6"/>
    <w:rsid w:val="004669DD"/>
    <w:rsid w:val="00466A16"/>
    <w:rsid w:val="00466A68"/>
    <w:rsid w:val="00466A6D"/>
    <w:rsid w:val="00466A82"/>
    <w:rsid w:val="00466A90"/>
    <w:rsid w:val="00466A9A"/>
    <w:rsid w:val="00466AA6"/>
    <w:rsid w:val="00466AE8"/>
    <w:rsid w:val="00466B17"/>
    <w:rsid w:val="00466B46"/>
    <w:rsid w:val="00466BBD"/>
    <w:rsid w:val="00466C09"/>
    <w:rsid w:val="00466C4D"/>
    <w:rsid w:val="00466C55"/>
    <w:rsid w:val="00466C6F"/>
    <w:rsid w:val="00466C79"/>
    <w:rsid w:val="00466C83"/>
    <w:rsid w:val="00466C8D"/>
    <w:rsid w:val="00466C96"/>
    <w:rsid w:val="00466D23"/>
    <w:rsid w:val="00466D5D"/>
    <w:rsid w:val="00466D9C"/>
    <w:rsid w:val="00466DB8"/>
    <w:rsid w:val="00466DCB"/>
    <w:rsid w:val="00466DDD"/>
    <w:rsid w:val="00466DE0"/>
    <w:rsid w:val="00466DE3"/>
    <w:rsid w:val="00466DE5"/>
    <w:rsid w:val="00466E01"/>
    <w:rsid w:val="00466E41"/>
    <w:rsid w:val="00466EB7"/>
    <w:rsid w:val="00466F5F"/>
    <w:rsid w:val="00466FC4"/>
    <w:rsid w:val="00466FD1"/>
    <w:rsid w:val="00467023"/>
    <w:rsid w:val="004670AE"/>
    <w:rsid w:val="004670C8"/>
    <w:rsid w:val="004670E5"/>
    <w:rsid w:val="004670E9"/>
    <w:rsid w:val="0046715B"/>
    <w:rsid w:val="0046717F"/>
    <w:rsid w:val="00467198"/>
    <w:rsid w:val="0046719F"/>
    <w:rsid w:val="004671A7"/>
    <w:rsid w:val="004671A8"/>
    <w:rsid w:val="0046720A"/>
    <w:rsid w:val="0046729F"/>
    <w:rsid w:val="004672A7"/>
    <w:rsid w:val="004672B6"/>
    <w:rsid w:val="00467318"/>
    <w:rsid w:val="00467328"/>
    <w:rsid w:val="00467365"/>
    <w:rsid w:val="00467380"/>
    <w:rsid w:val="00467388"/>
    <w:rsid w:val="004673B8"/>
    <w:rsid w:val="004673D2"/>
    <w:rsid w:val="00467457"/>
    <w:rsid w:val="00467459"/>
    <w:rsid w:val="00467493"/>
    <w:rsid w:val="004674A0"/>
    <w:rsid w:val="004674C7"/>
    <w:rsid w:val="004674EB"/>
    <w:rsid w:val="004674F3"/>
    <w:rsid w:val="00467592"/>
    <w:rsid w:val="004675A4"/>
    <w:rsid w:val="004675C3"/>
    <w:rsid w:val="004675C4"/>
    <w:rsid w:val="004675CE"/>
    <w:rsid w:val="004675FB"/>
    <w:rsid w:val="00467673"/>
    <w:rsid w:val="0046768E"/>
    <w:rsid w:val="004676A8"/>
    <w:rsid w:val="004676D9"/>
    <w:rsid w:val="004676F4"/>
    <w:rsid w:val="004676F5"/>
    <w:rsid w:val="00467700"/>
    <w:rsid w:val="0046770A"/>
    <w:rsid w:val="0046776A"/>
    <w:rsid w:val="00467772"/>
    <w:rsid w:val="0046777A"/>
    <w:rsid w:val="004677DD"/>
    <w:rsid w:val="00467825"/>
    <w:rsid w:val="0046782F"/>
    <w:rsid w:val="0046785D"/>
    <w:rsid w:val="004678AE"/>
    <w:rsid w:val="004678F5"/>
    <w:rsid w:val="00467995"/>
    <w:rsid w:val="004679B1"/>
    <w:rsid w:val="004679C4"/>
    <w:rsid w:val="004679ED"/>
    <w:rsid w:val="00467A4E"/>
    <w:rsid w:val="00467A7E"/>
    <w:rsid w:val="00467A92"/>
    <w:rsid w:val="00467AC1"/>
    <w:rsid w:val="00467ADC"/>
    <w:rsid w:val="00467B12"/>
    <w:rsid w:val="00467B2F"/>
    <w:rsid w:val="00467B96"/>
    <w:rsid w:val="00467BCA"/>
    <w:rsid w:val="00467CCB"/>
    <w:rsid w:val="00467CE2"/>
    <w:rsid w:val="00467CE3"/>
    <w:rsid w:val="00467CF3"/>
    <w:rsid w:val="00467D35"/>
    <w:rsid w:val="00467D43"/>
    <w:rsid w:val="00467D70"/>
    <w:rsid w:val="00467D8E"/>
    <w:rsid w:val="00467D9E"/>
    <w:rsid w:val="00467DC3"/>
    <w:rsid w:val="00467DC6"/>
    <w:rsid w:val="00467E09"/>
    <w:rsid w:val="00467E65"/>
    <w:rsid w:val="00467E9F"/>
    <w:rsid w:val="00467EF3"/>
    <w:rsid w:val="00467F0E"/>
    <w:rsid w:val="00467F1E"/>
    <w:rsid w:val="00467F67"/>
    <w:rsid w:val="00467F82"/>
    <w:rsid w:val="00470000"/>
    <w:rsid w:val="00470008"/>
    <w:rsid w:val="00470039"/>
    <w:rsid w:val="0047004E"/>
    <w:rsid w:val="00470050"/>
    <w:rsid w:val="00470056"/>
    <w:rsid w:val="00470078"/>
    <w:rsid w:val="004700A0"/>
    <w:rsid w:val="004700CC"/>
    <w:rsid w:val="00470129"/>
    <w:rsid w:val="00470168"/>
    <w:rsid w:val="00470180"/>
    <w:rsid w:val="00470191"/>
    <w:rsid w:val="004701D5"/>
    <w:rsid w:val="00470207"/>
    <w:rsid w:val="0047025E"/>
    <w:rsid w:val="004702CB"/>
    <w:rsid w:val="004702D5"/>
    <w:rsid w:val="00470315"/>
    <w:rsid w:val="0047032E"/>
    <w:rsid w:val="00470385"/>
    <w:rsid w:val="004703AF"/>
    <w:rsid w:val="004703B3"/>
    <w:rsid w:val="004703D8"/>
    <w:rsid w:val="004703EB"/>
    <w:rsid w:val="00470427"/>
    <w:rsid w:val="004704A0"/>
    <w:rsid w:val="004704AE"/>
    <w:rsid w:val="004704CF"/>
    <w:rsid w:val="0047050B"/>
    <w:rsid w:val="00470518"/>
    <w:rsid w:val="0047051F"/>
    <w:rsid w:val="00470536"/>
    <w:rsid w:val="0047056D"/>
    <w:rsid w:val="004705ED"/>
    <w:rsid w:val="004705FA"/>
    <w:rsid w:val="00470611"/>
    <w:rsid w:val="00470618"/>
    <w:rsid w:val="0047062A"/>
    <w:rsid w:val="00470637"/>
    <w:rsid w:val="0047065F"/>
    <w:rsid w:val="0047066B"/>
    <w:rsid w:val="00470691"/>
    <w:rsid w:val="004706E5"/>
    <w:rsid w:val="004706EE"/>
    <w:rsid w:val="00470705"/>
    <w:rsid w:val="0047070A"/>
    <w:rsid w:val="0047070B"/>
    <w:rsid w:val="00470711"/>
    <w:rsid w:val="00470743"/>
    <w:rsid w:val="00470748"/>
    <w:rsid w:val="0047078C"/>
    <w:rsid w:val="0047078D"/>
    <w:rsid w:val="00470794"/>
    <w:rsid w:val="0047079F"/>
    <w:rsid w:val="004707C7"/>
    <w:rsid w:val="004708B7"/>
    <w:rsid w:val="004708BA"/>
    <w:rsid w:val="004708C5"/>
    <w:rsid w:val="004708EC"/>
    <w:rsid w:val="00470908"/>
    <w:rsid w:val="0047090D"/>
    <w:rsid w:val="00470924"/>
    <w:rsid w:val="00470948"/>
    <w:rsid w:val="004709A7"/>
    <w:rsid w:val="004709C8"/>
    <w:rsid w:val="004709EB"/>
    <w:rsid w:val="00470A1B"/>
    <w:rsid w:val="00470A1D"/>
    <w:rsid w:val="00470A30"/>
    <w:rsid w:val="00470A50"/>
    <w:rsid w:val="00470A6E"/>
    <w:rsid w:val="00470AA3"/>
    <w:rsid w:val="00470AE7"/>
    <w:rsid w:val="00470B06"/>
    <w:rsid w:val="00470B1F"/>
    <w:rsid w:val="00470BA1"/>
    <w:rsid w:val="00470BAD"/>
    <w:rsid w:val="00470BC2"/>
    <w:rsid w:val="00470BE1"/>
    <w:rsid w:val="00470C1F"/>
    <w:rsid w:val="00470C2C"/>
    <w:rsid w:val="00470C53"/>
    <w:rsid w:val="00470C7D"/>
    <w:rsid w:val="00470C93"/>
    <w:rsid w:val="00470CAB"/>
    <w:rsid w:val="00470D34"/>
    <w:rsid w:val="00470D8E"/>
    <w:rsid w:val="00470D90"/>
    <w:rsid w:val="00470DA5"/>
    <w:rsid w:val="00470DB4"/>
    <w:rsid w:val="00470DDE"/>
    <w:rsid w:val="00470E05"/>
    <w:rsid w:val="00470E89"/>
    <w:rsid w:val="00470EB9"/>
    <w:rsid w:val="00470EDD"/>
    <w:rsid w:val="00470F5A"/>
    <w:rsid w:val="00470F82"/>
    <w:rsid w:val="00470F96"/>
    <w:rsid w:val="00470F9C"/>
    <w:rsid w:val="00470FBF"/>
    <w:rsid w:val="00470FCC"/>
    <w:rsid w:val="00471015"/>
    <w:rsid w:val="00471018"/>
    <w:rsid w:val="00471053"/>
    <w:rsid w:val="00471060"/>
    <w:rsid w:val="00471064"/>
    <w:rsid w:val="0047107D"/>
    <w:rsid w:val="004710A4"/>
    <w:rsid w:val="00471115"/>
    <w:rsid w:val="0047111D"/>
    <w:rsid w:val="00471122"/>
    <w:rsid w:val="0047119E"/>
    <w:rsid w:val="004711FF"/>
    <w:rsid w:val="00471226"/>
    <w:rsid w:val="00471263"/>
    <w:rsid w:val="0047129E"/>
    <w:rsid w:val="004712B1"/>
    <w:rsid w:val="004712EE"/>
    <w:rsid w:val="004712FA"/>
    <w:rsid w:val="0047133F"/>
    <w:rsid w:val="00471367"/>
    <w:rsid w:val="0047136E"/>
    <w:rsid w:val="0047139B"/>
    <w:rsid w:val="004713FC"/>
    <w:rsid w:val="0047141B"/>
    <w:rsid w:val="0047146B"/>
    <w:rsid w:val="004714AE"/>
    <w:rsid w:val="004714D0"/>
    <w:rsid w:val="004714DB"/>
    <w:rsid w:val="004714FB"/>
    <w:rsid w:val="0047151A"/>
    <w:rsid w:val="0047152F"/>
    <w:rsid w:val="004715A4"/>
    <w:rsid w:val="004715BD"/>
    <w:rsid w:val="004715D3"/>
    <w:rsid w:val="004715DC"/>
    <w:rsid w:val="00471609"/>
    <w:rsid w:val="0047160D"/>
    <w:rsid w:val="0047168E"/>
    <w:rsid w:val="004716B7"/>
    <w:rsid w:val="004716D3"/>
    <w:rsid w:val="004716DF"/>
    <w:rsid w:val="004716FB"/>
    <w:rsid w:val="00471720"/>
    <w:rsid w:val="0047172F"/>
    <w:rsid w:val="00471734"/>
    <w:rsid w:val="00471796"/>
    <w:rsid w:val="00471845"/>
    <w:rsid w:val="0047184C"/>
    <w:rsid w:val="00471852"/>
    <w:rsid w:val="0047186E"/>
    <w:rsid w:val="0047187C"/>
    <w:rsid w:val="00471904"/>
    <w:rsid w:val="00471918"/>
    <w:rsid w:val="00471921"/>
    <w:rsid w:val="0047193B"/>
    <w:rsid w:val="00471946"/>
    <w:rsid w:val="0047195E"/>
    <w:rsid w:val="00471984"/>
    <w:rsid w:val="004719BA"/>
    <w:rsid w:val="004719C5"/>
    <w:rsid w:val="004719DE"/>
    <w:rsid w:val="004719F9"/>
    <w:rsid w:val="00471A04"/>
    <w:rsid w:val="00471A06"/>
    <w:rsid w:val="00471A10"/>
    <w:rsid w:val="00471A28"/>
    <w:rsid w:val="00471A38"/>
    <w:rsid w:val="00471A89"/>
    <w:rsid w:val="00471A9F"/>
    <w:rsid w:val="00471ADF"/>
    <w:rsid w:val="00471B31"/>
    <w:rsid w:val="00471B66"/>
    <w:rsid w:val="00471B76"/>
    <w:rsid w:val="00471BFF"/>
    <w:rsid w:val="00471C51"/>
    <w:rsid w:val="00471C54"/>
    <w:rsid w:val="00471C76"/>
    <w:rsid w:val="00471C98"/>
    <w:rsid w:val="00471CA6"/>
    <w:rsid w:val="00471D17"/>
    <w:rsid w:val="00471D1C"/>
    <w:rsid w:val="00471D31"/>
    <w:rsid w:val="00471D32"/>
    <w:rsid w:val="00471D4D"/>
    <w:rsid w:val="00471D79"/>
    <w:rsid w:val="00471DA5"/>
    <w:rsid w:val="00471DBA"/>
    <w:rsid w:val="00471DEC"/>
    <w:rsid w:val="00471E00"/>
    <w:rsid w:val="00471E02"/>
    <w:rsid w:val="00471E26"/>
    <w:rsid w:val="00471E34"/>
    <w:rsid w:val="00471E53"/>
    <w:rsid w:val="00471EF8"/>
    <w:rsid w:val="00471EFB"/>
    <w:rsid w:val="00471F16"/>
    <w:rsid w:val="00471F25"/>
    <w:rsid w:val="00471F9B"/>
    <w:rsid w:val="00471FAF"/>
    <w:rsid w:val="00471FF5"/>
    <w:rsid w:val="00472008"/>
    <w:rsid w:val="0047202D"/>
    <w:rsid w:val="00472059"/>
    <w:rsid w:val="0047206C"/>
    <w:rsid w:val="00472099"/>
    <w:rsid w:val="004720B5"/>
    <w:rsid w:val="004720B9"/>
    <w:rsid w:val="004720D9"/>
    <w:rsid w:val="004720F2"/>
    <w:rsid w:val="00472111"/>
    <w:rsid w:val="00472179"/>
    <w:rsid w:val="00472195"/>
    <w:rsid w:val="00472232"/>
    <w:rsid w:val="00472263"/>
    <w:rsid w:val="004722AF"/>
    <w:rsid w:val="004722B4"/>
    <w:rsid w:val="0047232A"/>
    <w:rsid w:val="0047232F"/>
    <w:rsid w:val="00472338"/>
    <w:rsid w:val="0047233D"/>
    <w:rsid w:val="00472360"/>
    <w:rsid w:val="00472377"/>
    <w:rsid w:val="004723A9"/>
    <w:rsid w:val="004723DA"/>
    <w:rsid w:val="004723FE"/>
    <w:rsid w:val="00472447"/>
    <w:rsid w:val="004724F6"/>
    <w:rsid w:val="0047252A"/>
    <w:rsid w:val="0047252E"/>
    <w:rsid w:val="00472543"/>
    <w:rsid w:val="00472558"/>
    <w:rsid w:val="00472579"/>
    <w:rsid w:val="004725AF"/>
    <w:rsid w:val="004725B4"/>
    <w:rsid w:val="004725C0"/>
    <w:rsid w:val="004725CC"/>
    <w:rsid w:val="004725DD"/>
    <w:rsid w:val="004725FB"/>
    <w:rsid w:val="00472624"/>
    <w:rsid w:val="00472628"/>
    <w:rsid w:val="00472661"/>
    <w:rsid w:val="004726CE"/>
    <w:rsid w:val="004726DB"/>
    <w:rsid w:val="004726E2"/>
    <w:rsid w:val="004726E7"/>
    <w:rsid w:val="00472713"/>
    <w:rsid w:val="0047274B"/>
    <w:rsid w:val="00472767"/>
    <w:rsid w:val="00472789"/>
    <w:rsid w:val="004727BC"/>
    <w:rsid w:val="004727D7"/>
    <w:rsid w:val="004727ED"/>
    <w:rsid w:val="00472813"/>
    <w:rsid w:val="00472819"/>
    <w:rsid w:val="0047284E"/>
    <w:rsid w:val="00472850"/>
    <w:rsid w:val="004728A8"/>
    <w:rsid w:val="004728BF"/>
    <w:rsid w:val="004728DE"/>
    <w:rsid w:val="00472937"/>
    <w:rsid w:val="00472974"/>
    <w:rsid w:val="00472987"/>
    <w:rsid w:val="0047299A"/>
    <w:rsid w:val="004729B3"/>
    <w:rsid w:val="004729F2"/>
    <w:rsid w:val="00472A09"/>
    <w:rsid w:val="00472A1F"/>
    <w:rsid w:val="00472A4D"/>
    <w:rsid w:val="00472A51"/>
    <w:rsid w:val="00472A7C"/>
    <w:rsid w:val="00472A95"/>
    <w:rsid w:val="00472AF2"/>
    <w:rsid w:val="00472B14"/>
    <w:rsid w:val="00472B70"/>
    <w:rsid w:val="00472BC7"/>
    <w:rsid w:val="00472BCB"/>
    <w:rsid w:val="00472BDD"/>
    <w:rsid w:val="00472C04"/>
    <w:rsid w:val="00472C2C"/>
    <w:rsid w:val="00472C54"/>
    <w:rsid w:val="00472C5A"/>
    <w:rsid w:val="00472C99"/>
    <w:rsid w:val="00472CAD"/>
    <w:rsid w:val="00472D0A"/>
    <w:rsid w:val="00472D14"/>
    <w:rsid w:val="00472D17"/>
    <w:rsid w:val="00472D42"/>
    <w:rsid w:val="00472D99"/>
    <w:rsid w:val="00472DA2"/>
    <w:rsid w:val="00472DA6"/>
    <w:rsid w:val="00472DB8"/>
    <w:rsid w:val="00472DE2"/>
    <w:rsid w:val="00472DE5"/>
    <w:rsid w:val="00472E44"/>
    <w:rsid w:val="00472E48"/>
    <w:rsid w:val="00472E9E"/>
    <w:rsid w:val="00472EE5"/>
    <w:rsid w:val="00472EF1"/>
    <w:rsid w:val="00472F13"/>
    <w:rsid w:val="00472F2B"/>
    <w:rsid w:val="00472FBD"/>
    <w:rsid w:val="00472FF0"/>
    <w:rsid w:val="0047301D"/>
    <w:rsid w:val="00473047"/>
    <w:rsid w:val="00473069"/>
    <w:rsid w:val="00473075"/>
    <w:rsid w:val="00473185"/>
    <w:rsid w:val="00473198"/>
    <w:rsid w:val="004731D3"/>
    <w:rsid w:val="004731D5"/>
    <w:rsid w:val="004731FE"/>
    <w:rsid w:val="00473251"/>
    <w:rsid w:val="00473271"/>
    <w:rsid w:val="00473290"/>
    <w:rsid w:val="00473294"/>
    <w:rsid w:val="004732AE"/>
    <w:rsid w:val="004732F7"/>
    <w:rsid w:val="0047333F"/>
    <w:rsid w:val="0047338D"/>
    <w:rsid w:val="004733B5"/>
    <w:rsid w:val="004733C3"/>
    <w:rsid w:val="004733D6"/>
    <w:rsid w:val="004733DB"/>
    <w:rsid w:val="004733DC"/>
    <w:rsid w:val="004733E1"/>
    <w:rsid w:val="004733F6"/>
    <w:rsid w:val="00473413"/>
    <w:rsid w:val="0047341F"/>
    <w:rsid w:val="00473466"/>
    <w:rsid w:val="00473477"/>
    <w:rsid w:val="00473498"/>
    <w:rsid w:val="004734A8"/>
    <w:rsid w:val="004734AC"/>
    <w:rsid w:val="004734C6"/>
    <w:rsid w:val="004734D2"/>
    <w:rsid w:val="004734E4"/>
    <w:rsid w:val="00473532"/>
    <w:rsid w:val="0047356D"/>
    <w:rsid w:val="00473604"/>
    <w:rsid w:val="0047360D"/>
    <w:rsid w:val="0047361B"/>
    <w:rsid w:val="00473622"/>
    <w:rsid w:val="00473628"/>
    <w:rsid w:val="00473638"/>
    <w:rsid w:val="00473667"/>
    <w:rsid w:val="0047366F"/>
    <w:rsid w:val="004736AD"/>
    <w:rsid w:val="004736AE"/>
    <w:rsid w:val="004736C2"/>
    <w:rsid w:val="004736D3"/>
    <w:rsid w:val="004736DA"/>
    <w:rsid w:val="004736E7"/>
    <w:rsid w:val="00473714"/>
    <w:rsid w:val="0047376C"/>
    <w:rsid w:val="0047377A"/>
    <w:rsid w:val="00473789"/>
    <w:rsid w:val="004737CA"/>
    <w:rsid w:val="004737D3"/>
    <w:rsid w:val="00473809"/>
    <w:rsid w:val="00473830"/>
    <w:rsid w:val="00473834"/>
    <w:rsid w:val="00473851"/>
    <w:rsid w:val="00473864"/>
    <w:rsid w:val="004738D1"/>
    <w:rsid w:val="004738FD"/>
    <w:rsid w:val="00473919"/>
    <w:rsid w:val="00473948"/>
    <w:rsid w:val="00473957"/>
    <w:rsid w:val="00473971"/>
    <w:rsid w:val="004739A7"/>
    <w:rsid w:val="004739CE"/>
    <w:rsid w:val="004739EA"/>
    <w:rsid w:val="00473AA1"/>
    <w:rsid w:val="00473AA3"/>
    <w:rsid w:val="00473AF0"/>
    <w:rsid w:val="00473B00"/>
    <w:rsid w:val="00473B0E"/>
    <w:rsid w:val="00473B1F"/>
    <w:rsid w:val="00473B2E"/>
    <w:rsid w:val="00473B67"/>
    <w:rsid w:val="00473B76"/>
    <w:rsid w:val="00473B82"/>
    <w:rsid w:val="00473B8B"/>
    <w:rsid w:val="00473B90"/>
    <w:rsid w:val="00473B91"/>
    <w:rsid w:val="00473B93"/>
    <w:rsid w:val="00473BED"/>
    <w:rsid w:val="00473C12"/>
    <w:rsid w:val="00473C2D"/>
    <w:rsid w:val="00473C37"/>
    <w:rsid w:val="00473CA7"/>
    <w:rsid w:val="00473CD3"/>
    <w:rsid w:val="00473D41"/>
    <w:rsid w:val="00473D45"/>
    <w:rsid w:val="00473DE3"/>
    <w:rsid w:val="00473DF7"/>
    <w:rsid w:val="00473E26"/>
    <w:rsid w:val="00473E3F"/>
    <w:rsid w:val="00473E4B"/>
    <w:rsid w:val="00473E86"/>
    <w:rsid w:val="00473F05"/>
    <w:rsid w:val="00473F06"/>
    <w:rsid w:val="00473F0A"/>
    <w:rsid w:val="00473F0B"/>
    <w:rsid w:val="00473F70"/>
    <w:rsid w:val="00473F78"/>
    <w:rsid w:val="00473FB5"/>
    <w:rsid w:val="00473FD3"/>
    <w:rsid w:val="00473FE0"/>
    <w:rsid w:val="00473FFA"/>
    <w:rsid w:val="00474006"/>
    <w:rsid w:val="00474018"/>
    <w:rsid w:val="0047405B"/>
    <w:rsid w:val="004740A7"/>
    <w:rsid w:val="004740AD"/>
    <w:rsid w:val="004740D7"/>
    <w:rsid w:val="004740EA"/>
    <w:rsid w:val="00474135"/>
    <w:rsid w:val="0047413F"/>
    <w:rsid w:val="00474144"/>
    <w:rsid w:val="00474156"/>
    <w:rsid w:val="004741A1"/>
    <w:rsid w:val="004741EA"/>
    <w:rsid w:val="004741FF"/>
    <w:rsid w:val="0047423C"/>
    <w:rsid w:val="0047423F"/>
    <w:rsid w:val="004742D9"/>
    <w:rsid w:val="00474312"/>
    <w:rsid w:val="00474318"/>
    <w:rsid w:val="0047435A"/>
    <w:rsid w:val="0047436E"/>
    <w:rsid w:val="00474382"/>
    <w:rsid w:val="004743EE"/>
    <w:rsid w:val="00474402"/>
    <w:rsid w:val="00474429"/>
    <w:rsid w:val="00474448"/>
    <w:rsid w:val="004744A4"/>
    <w:rsid w:val="004744EF"/>
    <w:rsid w:val="0047450C"/>
    <w:rsid w:val="0047452D"/>
    <w:rsid w:val="00474530"/>
    <w:rsid w:val="00474544"/>
    <w:rsid w:val="00474552"/>
    <w:rsid w:val="004745C0"/>
    <w:rsid w:val="004745C6"/>
    <w:rsid w:val="004745FD"/>
    <w:rsid w:val="00474634"/>
    <w:rsid w:val="00474651"/>
    <w:rsid w:val="00474671"/>
    <w:rsid w:val="00474676"/>
    <w:rsid w:val="0047468A"/>
    <w:rsid w:val="004746FF"/>
    <w:rsid w:val="00474745"/>
    <w:rsid w:val="0047474A"/>
    <w:rsid w:val="004747AA"/>
    <w:rsid w:val="0047485F"/>
    <w:rsid w:val="00474864"/>
    <w:rsid w:val="004748BC"/>
    <w:rsid w:val="004748BD"/>
    <w:rsid w:val="004748D9"/>
    <w:rsid w:val="004748E5"/>
    <w:rsid w:val="0047491D"/>
    <w:rsid w:val="00474924"/>
    <w:rsid w:val="0047492C"/>
    <w:rsid w:val="00474937"/>
    <w:rsid w:val="0047494D"/>
    <w:rsid w:val="0047497B"/>
    <w:rsid w:val="00474997"/>
    <w:rsid w:val="004749C1"/>
    <w:rsid w:val="004749D7"/>
    <w:rsid w:val="004749FB"/>
    <w:rsid w:val="00474A03"/>
    <w:rsid w:val="00474A0A"/>
    <w:rsid w:val="00474A39"/>
    <w:rsid w:val="00474A8E"/>
    <w:rsid w:val="00474AA1"/>
    <w:rsid w:val="00474AB4"/>
    <w:rsid w:val="00474AB7"/>
    <w:rsid w:val="00474AE5"/>
    <w:rsid w:val="00474AFD"/>
    <w:rsid w:val="00474B24"/>
    <w:rsid w:val="00474B86"/>
    <w:rsid w:val="00474B95"/>
    <w:rsid w:val="00474BA0"/>
    <w:rsid w:val="00474BFC"/>
    <w:rsid w:val="00474C0D"/>
    <w:rsid w:val="00474C17"/>
    <w:rsid w:val="00474C20"/>
    <w:rsid w:val="00474C54"/>
    <w:rsid w:val="00474C74"/>
    <w:rsid w:val="00474C8B"/>
    <w:rsid w:val="00474CBD"/>
    <w:rsid w:val="00474CF1"/>
    <w:rsid w:val="00474CF8"/>
    <w:rsid w:val="00474D14"/>
    <w:rsid w:val="00474D25"/>
    <w:rsid w:val="00474D33"/>
    <w:rsid w:val="00474D37"/>
    <w:rsid w:val="00474D41"/>
    <w:rsid w:val="00474D43"/>
    <w:rsid w:val="00474D7A"/>
    <w:rsid w:val="00474EDF"/>
    <w:rsid w:val="00474EE4"/>
    <w:rsid w:val="00474F3E"/>
    <w:rsid w:val="00474F42"/>
    <w:rsid w:val="00474F73"/>
    <w:rsid w:val="00474F77"/>
    <w:rsid w:val="00474F82"/>
    <w:rsid w:val="00474F92"/>
    <w:rsid w:val="00474F97"/>
    <w:rsid w:val="00474F98"/>
    <w:rsid w:val="00474F9D"/>
    <w:rsid w:val="00474FC0"/>
    <w:rsid w:val="00474FD2"/>
    <w:rsid w:val="00474FDF"/>
    <w:rsid w:val="00474FE4"/>
    <w:rsid w:val="00474FE7"/>
    <w:rsid w:val="0047501B"/>
    <w:rsid w:val="00475052"/>
    <w:rsid w:val="0047506C"/>
    <w:rsid w:val="00475074"/>
    <w:rsid w:val="00475087"/>
    <w:rsid w:val="004750B3"/>
    <w:rsid w:val="004750BE"/>
    <w:rsid w:val="004750DA"/>
    <w:rsid w:val="0047510F"/>
    <w:rsid w:val="00475139"/>
    <w:rsid w:val="00475179"/>
    <w:rsid w:val="0047517C"/>
    <w:rsid w:val="0047519D"/>
    <w:rsid w:val="004751A0"/>
    <w:rsid w:val="004751AB"/>
    <w:rsid w:val="004751CF"/>
    <w:rsid w:val="004751E0"/>
    <w:rsid w:val="004751F2"/>
    <w:rsid w:val="004751F8"/>
    <w:rsid w:val="00475221"/>
    <w:rsid w:val="00475289"/>
    <w:rsid w:val="004752B5"/>
    <w:rsid w:val="004752B7"/>
    <w:rsid w:val="004752DF"/>
    <w:rsid w:val="00475314"/>
    <w:rsid w:val="0047531F"/>
    <w:rsid w:val="00475341"/>
    <w:rsid w:val="00475353"/>
    <w:rsid w:val="00475389"/>
    <w:rsid w:val="0047538B"/>
    <w:rsid w:val="004753A5"/>
    <w:rsid w:val="004753E8"/>
    <w:rsid w:val="004753F4"/>
    <w:rsid w:val="004753F9"/>
    <w:rsid w:val="00475429"/>
    <w:rsid w:val="0047547C"/>
    <w:rsid w:val="0047553F"/>
    <w:rsid w:val="0047554C"/>
    <w:rsid w:val="00475563"/>
    <w:rsid w:val="00475599"/>
    <w:rsid w:val="004755A6"/>
    <w:rsid w:val="004755BE"/>
    <w:rsid w:val="004755CF"/>
    <w:rsid w:val="004755E6"/>
    <w:rsid w:val="00475632"/>
    <w:rsid w:val="00475661"/>
    <w:rsid w:val="0047566B"/>
    <w:rsid w:val="004756AD"/>
    <w:rsid w:val="004756D3"/>
    <w:rsid w:val="004756E3"/>
    <w:rsid w:val="00475705"/>
    <w:rsid w:val="0047570F"/>
    <w:rsid w:val="00475722"/>
    <w:rsid w:val="00475775"/>
    <w:rsid w:val="00475785"/>
    <w:rsid w:val="004757EE"/>
    <w:rsid w:val="0047581C"/>
    <w:rsid w:val="0047582E"/>
    <w:rsid w:val="00475848"/>
    <w:rsid w:val="0047584A"/>
    <w:rsid w:val="0047585A"/>
    <w:rsid w:val="00475898"/>
    <w:rsid w:val="004758A3"/>
    <w:rsid w:val="004758A5"/>
    <w:rsid w:val="004758AC"/>
    <w:rsid w:val="0047594E"/>
    <w:rsid w:val="0047595E"/>
    <w:rsid w:val="00475965"/>
    <w:rsid w:val="00475991"/>
    <w:rsid w:val="004759B9"/>
    <w:rsid w:val="004759E2"/>
    <w:rsid w:val="004759FD"/>
    <w:rsid w:val="00475A55"/>
    <w:rsid w:val="00475A78"/>
    <w:rsid w:val="00475A8D"/>
    <w:rsid w:val="00475A9E"/>
    <w:rsid w:val="00475B0F"/>
    <w:rsid w:val="00475B37"/>
    <w:rsid w:val="00475BC5"/>
    <w:rsid w:val="00475BE7"/>
    <w:rsid w:val="00475C3C"/>
    <w:rsid w:val="00475C8E"/>
    <w:rsid w:val="00475CB2"/>
    <w:rsid w:val="00475CC9"/>
    <w:rsid w:val="00475CCF"/>
    <w:rsid w:val="00475CDB"/>
    <w:rsid w:val="00475CF8"/>
    <w:rsid w:val="00475D03"/>
    <w:rsid w:val="00475D1F"/>
    <w:rsid w:val="00475D24"/>
    <w:rsid w:val="00475D39"/>
    <w:rsid w:val="00475D3C"/>
    <w:rsid w:val="00475D46"/>
    <w:rsid w:val="00475D68"/>
    <w:rsid w:val="00475D6E"/>
    <w:rsid w:val="00475DAD"/>
    <w:rsid w:val="00475DD3"/>
    <w:rsid w:val="00475E0E"/>
    <w:rsid w:val="00475E1E"/>
    <w:rsid w:val="00475E3B"/>
    <w:rsid w:val="00475E79"/>
    <w:rsid w:val="00475E91"/>
    <w:rsid w:val="00475EC2"/>
    <w:rsid w:val="00475ED1"/>
    <w:rsid w:val="00475EE3"/>
    <w:rsid w:val="00475F0D"/>
    <w:rsid w:val="00475F45"/>
    <w:rsid w:val="00475F73"/>
    <w:rsid w:val="00475FA0"/>
    <w:rsid w:val="00475FC8"/>
    <w:rsid w:val="00475FD7"/>
    <w:rsid w:val="00475FDE"/>
    <w:rsid w:val="00476034"/>
    <w:rsid w:val="0047604F"/>
    <w:rsid w:val="00476053"/>
    <w:rsid w:val="00476059"/>
    <w:rsid w:val="004760F1"/>
    <w:rsid w:val="00476150"/>
    <w:rsid w:val="0047618D"/>
    <w:rsid w:val="004761BD"/>
    <w:rsid w:val="004761C8"/>
    <w:rsid w:val="00476201"/>
    <w:rsid w:val="00476233"/>
    <w:rsid w:val="0047624B"/>
    <w:rsid w:val="00476324"/>
    <w:rsid w:val="00476343"/>
    <w:rsid w:val="004763CA"/>
    <w:rsid w:val="004763DE"/>
    <w:rsid w:val="00476445"/>
    <w:rsid w:val="00476453"/>
    <w:rsid w:val="00476495"/>
    <w:rsid w:val="004764C7"/>
    <w:rsid w:val="004764D5"/>
    <w:rsid w:val="004764FC"/>
    <w:rsid w:val="00476561"/>
    <w:rsid w:val="00476590"/>
    <w:rsid w:val="004765B9"/>
    <w:rsid w:val="004765C7"/>
    <w:rsid w:val="004765E3"/>
    <w:rsid w:val="00476615"/>
    <w:rsid w:val="00476616"/>
    <w:rsid w:val="0047663D"/>
    <w:rsid w:val="0047667C"/>
    <w:rsid w:val="0047668D"/>
    <w:rsid w:val="004766B5"/>
    <w:rsid w:val="0047672F"/>
    <w:rsid w:val="00476787"/>
    <w:rsid w:val="004767BA"/>
    <w:rsid w:val="004767BC"/>
    <w:rsid w:val="0047686D"/>
    <w:rsid w:val="004768B5"/>
    <w:rsid w:val="0047690B"/>
    <w:rsid w:val="00476942"/>
    <w:rsid w:val="00476947"/>
    <w:rsid w:val="00476960"/>
    <w:rsid w:val="00476967"/>
    <w:rsid w:val="004769F1"/>
    <w:rsid w:val="004769FA"/>
    <w:rsid w:val="00476A05"/>
    <w:rsid w:val="00476A08"/>
    <w:rsid w:val="00476A3F"/>
    <w:rsid w:val="00476A63"/>
    <w:rsid w:val="00476AA1"/>
    <w:rsid w:val="00476AAF"/>
    <w:rsid w:val="00476ADC"/>
    <w:rsid w:val="00476AE9"/>
    <w:rsid w:val="00476AFD"/>
    <w:rsid w:val="00476B09"/>
    <w:rsid w:val="00476B2A"/>
    <w:rsid w:val="00476B2C"/>
    <w:rsid w:val="00476B5A"/>
    <w:rsid w:val="00476BB6"/>
    <w:rsid w:val="00476BBA"/>
    <w:rsid w:val="00476BBF"/>
    <w:rsid w:val="00476BC8"/>
    <w:rsid w:val="00476BD8"/>
    <w:rsid w:val="00476BF4"/>
    <w:rsid w:val="00476C2C"/>
    <w:rsid w:val="00476C2D"/>
    <w:rsid w:val="00476C34"/>
    <w:rsid w:val="00476C50"/>
    <w:rsid w:val="00476C56"/>
    <w:rsid w:val="00476C61"/>
    <w:rsid w:val="00476C7E"/>
    <w:rsid w:val="00476C8C"/>
    <w:rsid w:val="00476C94"/>
    <w:rsid w:val="00476CA1"/>
    <w:rsid w:val="00476CBA"/>
    <w:rsid w:val="00476CCE"/>
    <w:rsid w:val="00476D35"/>
    <w:rsid w:val="00476D59"/>
    <w:rsid w:val="00476D8B"/>
    <w:rsid w:val="00476D8E"/>
    <w:rsid w:val="00476DF7"/>
    <w:rsid w:val="00476DFA"/>
    <w:rsid w:val="00476E3C"/>
    <w:rsid w:val="00476E49"/>
    <w:rsid w:val="00476E57"/>
    <w:rsid w:val="00476E5C"/>
    <w:rsid w:val="00476E82"/>
    <w:rsid w:val="00476EB7"/>
    <w:rsid w:val="00476EEE"/>
    <w:rsid w:val="00476F01"/>
    <w:rsid w:val="00476F0E"/>
    <w:rsid w:val="00476F0F"/>
    <w:rsid w:val="00476F52"/>
    <w:rsid w:val="00476F90"/>
    <w:rsid w:val="00476FAA"/>
    <w:rsid w:val="00476FCF"/>
    <w:rsid w:val="00476FF7"/>
    <w:rsid w:val="0047700A"/>
    <w:rsid w:val="00477014"/>
    <w:rsid w:val="00477032"/>
    <w:rsid w:val="00477035"/>
    <w:rsid w:val="00477048"/>
    <w:rsid w:val="0047708D"/>
    <w:rsid w:val="00477097"/>
    <w:rsid w:val="004770CA"/>
    <w:rsid w:val="004770EA"/>
    <w:rsid w:val="0047710D"/>
    <w:rsid w:val="0047710F"/>
    <w:rsid w:val="0047713C"/>
    <w:rsid w:val="0047716D"/>
    <w:rsid w:val="004771A8"/>
    <w:rsid w:val="004771DA"/>
    <w:rsid w:val="004771DB"/>
    <w:rsid w:val="004771DC"/>
    <w:rsid w:val="004771FB"/>
    <w:rsid w:val="0047720C"/>
    <w:rsid w:val="00477210"/>
    <w:rsid w:val="00477255"/>
    <w:rsid w:val="0047726B"/>
    <w:rsid w:val="0047728E"/>
    <w:rsid w:val="004772FE"/>
    <w:rsid w:val="00477305"/>
    <w:rsid w:val="0047731D"/>
    <w:rsid w:val="00477354"/>
    <w:rsid w:val="00477366"/>
    <w:rsid w:val="00477391"/>
    <w:rsid w:val="004773EE"/>
    <w:rsid w:val="004773F3"/>
    <w:rsid w:val="004773FC"/>
    <w:rsid w:val="0047740C"/>
    <w:rsid w:val="0047741F"/>
    <w:rsid w:val="00477434"/>
    <w:rsid w:val="00477438"/>
    <w:rsid w:val="0047744B"/>
    <w:rsid w:val="0047746C"/>
    <w:rsid w:val="004774C0"/>
    <w:rsid w:val="004774CA"/>
    <w:rsid w:val="004774DB"/>
    <w:rsid w:val="00477521"/>
    <w:rsid w:val="00477529"/>
    <w:rsid w:val="00477553"/>
    <w:rsid w:val="00477576"/>
    <w:rsid w:val="004775A7"/>
    <w:rsid w:val="0047760D"/>
    <w:rsid w:val="00477612"/>
    <w:rsid w:val="0047771B"/>
    <w:rsid w:val="004777C1"/>
    <w:rsid w:val="004777C4"/>
    <w:rsid w:val="004777D2"/>
    <w:rsid w:val="004777D3"/>
    <w:rsid w:val="00477818"/>
    <w:rsid w:val="004778CB"/>
    <w:rsid w:val="004778E3"/>
    <w:rsid w:val="004778E9"/>
    <w:rsid w:val="004778F0"/>
    <w:rsid w:val="0047790C"/>
    <w:rsid w:val="0047794D"/>
    <w:rsid w:val="00477979"/>
    <w:rsid w:val="00477982"/>
    <w:rsid w:val="004779B8"/>
    <w:rsid w:val="004779D0"/>
    <w:rsid w:val="004779E2"/>
    <w:rsid w:val="004779E5"/>
    <w:rsid w:val="00477A84"/>
    <w:rsid w:val="00477A8D"/>
    <w:rsid w:val="00477AD3"/>
    <w:rsid w:val="00477AF5"/>
    <w:rsid w:val="00477AF9"/>
    <w:rsid w:val="00477AFD"/>
    <w:rsid w:val="00477B15"/>
    <w:rsid w:val="00477B47"/>
    <w:rsid w:val="00477B89"/>
    <w:rsid w:val="00477BA1"/>
    <w:rsid w:val="00477BAF"/>
    <w:rsid w:val="00477BB4"/>
    <w:rsid w:val="00477C02"/>
    <w:rsid w:val="00477C0D"/>
    <w:rsid w:val="00477C22"/>
    <w:rsid w:val="00477C28"/>
    <w:rsid w:val="00477C2F"/>
    <w:rsid w:val="00477C37"/>
    <w:rsid w:val="00477C95"/>
    <w:rsid w:val="00477CEA"/>
    <w:rsid w:val="00477CF9"/>
    <w:rsid w:val="00477D0F"/>
    <w:rsid w:val="00477D89"/>
    <w:rsid w:val="00477D93"/>
    <w:rsid w:val="00477DA7"/>
    <w:rsid w:val="00477E12"/>
    <w:rsid w:val="00477E1E"/>
    <w:rsid w:val="00477E2C"/>
    <w:rsid w:val="00477E9E"/>
    <w:rsid w:val="00477ED1"/>
    <w:rsid w:val="00477EFE"/>
    <w:rsid w:val="00477F13"/>
    <w:rsid w:val="00477F23"/>
    <w:rsid w:val="00477F36"/>
    <w:rsid w:val="00480023"/>
    <w:rsid w:val="0048002F"/>
    <w:rsid w:val="00480031"/>
    <w:rsid w:val="00480052"/>
    <w:rsid w:val="0048006C"/>
    <w:rsid w:val="00480078"/>
    <w:rsid w:val="0048007B"/>
    <w:rsid w:val="00480080"/>
    <w:rsid w:val="004800A0"/>
    <w:rsid w:val="004800A1"/>
    <w:rsid w:val="004800AC"/>
    <w:rsid w:val="004800B7"/>
    <w:rsid w:val="004800CB"/>
    <w:rsid w:val="004800F3"/>
    <w:rsid w:val="00480129"/>
    <w:rsid w:val="00480156"/>
    <w:rsid w:val="004801B8"/>
    <w:rsid w:val="004801D9"/>
    <w:rsid w:val="004801FE"/>
    <w:rsid w:val="00480267"/>
    <w:rsid w:val="0048028A"/>
    <w:rsid w:val="0048028C"/>
    <w:rsid w:val="004802A9"/>
    <w:rsid w:val="004802B2"/>
    <w:rsid w:val="00480335"/>
    <w:rsid w:val="00480344"/>
    <w:rsid w:val="0048035B"/>
    <w:rsid w:val="0048036C"/>
    <w:rsid w:val="00480396"/>
    <w:rsid w:val="004803B7"/>
    <w:rsid w:val="004803B8"/>
    <w:rsid w:val="00480430"/>
    <w:rsid w:val="00480436"/>
    <w:rsid w:val="00480443"/>
    <w:rsid w:val="00480461"/>
    <w:rsid w:val="00480467"/>
    <w:rsid w:val="0048048A"/>
    <w:rsid w:val="004804A9"/>
    <w:rsid w:val="004804AC"/>
    <w:rsid w:val="004804C3"/>
    <w:rsid w:val="004804CF"/>
    <w:rsid w:val="0048050C"/>
    <w:rsid w:val="00480511"/>
    <w:rsid w:val="00480590"/>
    <w:rsid w:val="004805AF"/>
    <w:rsid w:val="004805BF"/>
    <w:rsid w:val="00480640"/>
    <w:rsid w:val="00480647"/>
    <w:rsid w:val="00480683"/>
    <w:rsid w:val="00480697"/>
    <w:rsid w:val="00480708"/>
    <w:rsid w:val="004807A3"/>
    <w:rsid w:val="004807A4"/>
    <w:rsid w:val="004807AC"/>
    <w:rsid w:val="004807FD"/>
    <w:rsid w:val="00480826"/>
    <w:rsid w:val="00480834"/>
    <w:rsid w:val="004808B0"/>
    <w:rsid w:val="004808F6"/>
    <w:rsid w:val="0048098C"/>
    <w:rsid w:val="004809AF"/>
    <w:rsid w:val="004809D4"/>
    <w:rsid w:val="004809FC"/>
    <w:rsid w:val="00480A31"/>
    <w:rsid w:val="00480A49"/>
    <w:rsid w:val="00480A54"/>
    <w:rsid w:val="00480A99"/>
    <w:rsid w:val="00480AAC"/>
    <w:rsid w:val="00480AFC"/>
    <w:rsid w:val="00480B21"/>
    <w:rsid w:val="00480B23"/>
    <w:rsid w:val="00480B24"/>
    <w:rsid w:val="00480B25"/>
    <w:rsid w:val="00480B6A"/>
    <w:rsid w:val="00480C04"/>
    <w:rsid w:val="00480C13"/>
    <w:rsid w:val="00480CAF"/>
    <w:rsid w:val="00480CD1"/>
    <w:rsid w:val="00480D05"/>
    <w:rsid w:val="00480D58"/>
    <w:rsid w:val="00480D5F"/>
    <w:rsid w:val="00480D63"/>
    <w:rsid w:val="00480D69"/>
    <w:rsid w:val="00480D9C"/>
    <w:rsid w:val="00480E42"/>
    <w:rsid w:val="00480E5D"/>
    <w:rsid w:val="00480E65"/>
    <w:rsid w:val="00480EB6"/>
    <w:rsid w:val="00480EE8"/>
    <w:rsid w:val="00480F0B"/>
    <w:rsid w:val="00480F0D"/>
    <w:rsid w:val="00480F16"/>
    <w:rsid w:val="00480F17"/>
    <w:rsid w:val="00480F27"/>
    <w:rsid w:val="00480FEC"/>
    <w:rsid w:val="00481003"/>
    <w:rsid w:val="0048101A"/>
    <w:rsid w:val="00481045"/>
    <w:rsid w:val="0048105E"/>
    <w:rsid w:val="00481086"/>
    <w:rsid w:val="0048113D"/>
    <w:rsid w:val="00481189"/>
    <w:rsid w:val="00481193"/>
    <w:rsid w:val="004811AB"/>
    <w:rsid w:val="004811BF"/>
    <w:rsid w:val="004811CE"/>
    <w:rsid w:val="004811E9"/>
    <w:rsid w:val="004811FA"/>
    <w:rsid w:val="00481222"/>
    <w:rsid w:val="00481226"/>
    <w:rsid w:val="00481256"/>
    <w:rsid w:val="0048126B"/>
    <w:rsid w:val="00481276"/>
    <w:rsid w:val="00481294"/>
    <w:rsid w:val="0048129A"/>
    <w:rsid w:val="004812EB"/>
    <w:rsid w:val="0048132B"/>
    <w:rsid w:val="00481337"/>
    <w:rsid w:val="0048137E"/>
    <w:rsid w:val="004813DC"/>
    <w:rsid w:val="004813ED"/>
    <w:rsid w:val="00481430"/>
    <w:rsid w:val="00481440"/>
    <w:rsid w:val="00481449"/>
    <w:rsid w:val="0048147F"/>
    <w:rsid w:val="00481487"/>
    <w:rsid w:val="004814B5"/>
    <w:rsid w:val="004814E8"/>
    <w:rsid w:val="004814FC"/>
    <w:rsid w:val="00481549"/>
    <w:rsid w:val="00481552"/>
    <w:rsid w:val="0048155C"/>
    <w:rsid w:val="0048156B"/>
    <w:rsid w:val="004815CF"/>
    <w:rsid w:val="0048166D"/>
    <w:rsid w:val="004816BC"/>
    <w:rsid w:val="004816D4"/>
    <w:rsid w:val="004816D9"/>
    <w:rsid w:val="004816F7"/>
    <w:rsid w:val="004816FB"/>
    <w:rsid w:val="004817A1"/>
    <w:rsid w:val="00481822"/>
    <w:rsid w:val="00481833"/>
    <w:rsid w:val="0048183C"/>
    <w:rsid w:val="004818D8"/>
    <w:rsid w:val="004818FC"/>
    <w:rsid w:val="00481912"/>
    <w:rsid w:val="00481913"/>
    <w:rsid w:val="0048191B"/>
    <w:rsid w:val="0048191D"/>
    <w:rsid w:val="00481952"/>
    <w:rsid w:val="004819C4"/>
    <w:rsid w:val="004819FE"/>
    <w:rsid w:val="00481A39"/>
    <w:rsid w:val="00481A46"/>
    <w:rsid w:val="00481A5B"/>
    <w:rsid w:val="00481A6A"/>
    <w:rsid w:val="00481A8E"/>
    <w:rsid w:val="00481B6F"/>
    <w:rsid w:val="00481B72"/>
    <w:rsid w:val="00481B84"/>
    <w:rsid w:val="00481B8F"/>
    <w:rsid w:val="00481BB7"/>
    <w:rsid w:val="00481BC5"/>
    <w:rsid w:val="00481BFF"/>
    <w:rsid w:val="00481C54"/>
    <w:rsid w:val="00481C67"/>
    <w:rsid w:val="00481CC3"/>
    <w:rsid w:val="00481CE3"/>
    <w:rsid w:val="00481D2A"/>
    <w:rsid w:val="00481D2F"/>
    <w:rsid w:val="00481D3D"/>
    <w:rsid w:val="00481D46"/>
    <w:rsid w:val="00481D76"/>
    <w:rsid w:val="00481DC6"/>
    <w:rsid w:val="00481E08"/>
    <w:rsid w:val="00481E61"/>
    <w:rsid w:val="00481E69"/>
    <w:rsid w:val="00481E83"/>
    <w:rsid w:val="00481E85"/>
    <w:rsid w:val="00481EF1"/>
    <w:rsid w:val="00481F35"/>
    <w:rsid w:val="00481F3C"/>
    <w:rsid w:val="00481F74"/>
    <w:rsid w:val="00481F7C"/>
    <w:rsid w:val="00481F7F"/>
    <w:rsid w:val="00481F9F"/>
    <w:rsid w:val="00481FB5"/>
    <w:rsid w:val="00481FC0"/>
    <w:rsid w:val="00481FC1"/>
    <w:rsid w:val="00481FDD"/>
    <w:rsid w:val="0048200F"/>
    <w:rsid w:val="00482017"/>
    <w:rsid w:val="00482077"/>
    <w:rsid w:val="00482081"/>
    <w:rsid w:val="00482098"/>
    <w:rsid w:val="0048209F"/>
    <w:rsid w:val="004820A3"/>
    <w:rsid w:val="004820A7"/>
    <w:rsid w:val="00482103"/>
    <w:rsid w:val="00482122"/>
    <w:rsid w:val="0048215D"/>
    <w:rsid w:val="00482169"/>
    <w:rsid w:val="0048216C"/>
    <w:rsid w:val="0048216E"/>
    <w:rsid w:val="004821D0"/>
    <w:rsid w:val="004821DB"/>
    <w:rsid w:val="0048220A"/>
    <w:rsid w:val="0048223E"/>
    <w:rsid w:val="00482245"/>
    <w:rsid w:val="004822B0"/>
    <w:rsid w:val="004822B2"/>
    <w:rsid w:val="004822F0"/>
    <w:rsid w:val="0048230A"/>
    <w:rsid w:val="00482327"/>
    <w:rsid w:val="00482343"/>
    <w:rsid w:val="0048234A"/>
    <w:rsid w:val="00482388"/>
    <w:rsid w:val="004823ED"/>
    <w:rsid w:val="004823F9"/>
    <w:rsid w:val="00482414"/>
    <w:rsid w:val="00482431"/>
    <w:rsid w:val="0048244E"/>
    <w:rsid w:val="0048245B"/>
    <w:rsid w:val="00482482"/>
    <w:rsid w:val="00482484"/>
    <w:rsid w:val="004824B6"/>
    <w:rsid w:val="00482516"/>
    <w:rsid w:val="0048252C"/>
    <w:rsid w:val="00482537"/>
    <w:rsid w:val="0048254C"/>
    <w:rsid w:val="00482628"/>
    <w:rsid w:val="0048263A"/>
    <w:rsid w:val="00482641"/>
    <w:rsid w:val="00482685"/>
    <w:rsid w:val="004826B3"/>
    <w:rsid w:val="004826D2"/>
    <w:rsid w:val="004826E2"/>
    <w:rsid w:val="00482715"/>
    <w:rsid w:val="00482735"/>
    <w:rsid w:val="00482797"/>
    <w:rsid w:val="00482829"/>
    <w:rsid w:val="00482873"/>
    <w:rsid w:val="0048288B"/>
    <w:rsid w:val="00482937"/>
    <w:rsid w:val="00482960"/>
    <w:rsid w:val="00482965"/>
    <w:rsid w:val="00482977"/>
    <w:rsid w:val="00482984"/>
    <w:rsid w:val="004829AA"/>
    <w:rsid w:val="004829AE"/>
    <w:rsid w:val="004829B3"/>
    <w:rsid w:val="004829C5"/>
    <w:rsid w:val="00482A00"/>
    <w:rsid w:val="00482A3E"/>
    <w:rsid w:val="00482A9B"/>
    <w:rsid w:val="00482AA5"/>
    <w:rsid w:val="00482AD4"/>
    <w:rsid w:val="00482AF5"/>
    <w:rsid w:val="00482B50"/>
    <w:rsid w:val="00482B64"/>
    <w:rsid w:val="00482BBE"/>
    <w:rsid w:val="00482C49"/>
    <w:rsid w:val="00482CA7"/>
    <w:rsid w:val="00482CAC"/>
    <w:rsid w:val="00482CC0"/>
    <w:rsid w:val="00482CE2"/>
    <w:rsid w:val="00482D14"/>
    <w:rsid w:val="00482D79"/>
    <w:rsid w:val="00482D98"/>
    <w:rsid w:val="00482DE1"/>
    <w:rsid w:val="00482DE8"/>
    <w:rsid w:val="00482DF3"/>
    <w:rsid w:val="00482DFE"/>
    <w:rsid w:val="00482E26"/>
    <w:rsid w:val="00482E30"/>
    <w:rsid w:val="00482E42"/>
    <w:rsid w:val="00482E9D"/>
    <w:rsid w:val="00482EA2"/>
    <w:rsid w:val="00482F18"/>
    <w:rsid w:val="00482F71"/>
    <w:rsid w:val="00482F7B"/>
    <w:rsid w:val="00482F89"/>
    <w:rsid w:val="00482FBD"/>
    <w:rsid w:val="00482FC2"/>
    <w:rsid w:val="00482FDE"/>
    <w:rsid w:val="0048305F"/>
    <w:rsid w:val="0048306E"/>
    <w:rsid w:val="00483095"/>
    <w:rsid w:val="0048309C"/>
    <w:rsid w:val="0048310E"/>
    <w:rsid w:val="00483116"/>
    <w:rsid w:val="00483120"/>
    <w:rsid w:val="004831B9"/>
    <w:rsid w:val="004831F8"/>
    <w:rsid w:val="004831FD"/>
    <w:rsid w:val="00483238"/>
    <w:rsid w:val="0048328C"/>
    <w:rsid w:val="00483311"/>
    <w:rsid w:val="00483326"/>
    <w:rsid w:val="00483396"/>
    <w:rsid w:val="00483430"/>
    <w:rsid w:val="0048347A"/>
    <w:rsid w:val="00483491"/>
    <w:rsid w:val="0048349F"/>
    <w:rsid w:val="004834D3"/>
    <w:rsid w:val="00483533"/>
    <w:rsid w:val="00483561"/>
    <w:rsid w:val="00483580"/>
    <w:rsid w:val="00483586"/>
    <w:rsid w:val="004835D5"/>
    <w:rsid w:val="004835E5"/>
    <w:rsid w:val="004835E9"/>
    <w:rsid w:val="004835F7"/>
    <w:rsid w:val="00483621"/>
    <w:rsid w:val="00483649"/>
    <w:rsid w:val="00483657"/>
    <w:rsid w:val="0048365A"/>
    <w:rsid w:val="0048366D"/>
    <w:rsid w:val="004836D4"/>
    <w:rsid w:val="0048370B"/>
    <w:rsid w:val="0048370E"/>
    <w:rsid w:val="0048371C"/>
    <w:rsid w:val="00483738"/>
    <w:rsid w:val="00483763"/>
    <w:rsid w:val="004837B5"/>
    <w:rsid w:val="004837FB"/>
    <w:rsid w:val="0048381A"/>
    <w:rsid w:val="0048382F"/>
    <w:rsid w:val="00483838"/>
    <w:rsid w:val="0048386F"/>
    <w:rsid w:val="004838BC"/>
    <w:rsid w:val="004838C3"/>
    <w:rsid w:val="004838CE"/>
    <w:rsid w:val="004838F4"/>
    <w:rsid w:val="00483907"/>
    <w:rsid w:val="00483917"/>
    <w:rsid w:val="00483962"/>
    <w:rsid w:val="004839B4"/>
    <w:rsid w:val="004839BE"/>
    <w:rsid w:val="004839CF"/>
    <w:rsid w:val="004839D8"/>
    <w:rsid w:val="004839DC"/>
    <w:rsid w:val="004839DF"/>
    <w:rsid w:val="00483A41"/>
    <w:rsid w:val="00483A6C"/>
    <w:rsid w:val="00483A78"/>
    <w:rsid w:val="00483A99"/>
    <w:rsid w:val="00483A9D"/>
    <w:rsid w:val="00483AB7"/>
    <w:rsid w:val="00483ACA"/>
    <w:rsid w:val="00483B40"/>
    <w:rsid w:val="00483B5A"/>
    <w:rsid w:val="00483B68"/>
    <w:rsid w:val="00483BA6"/>
    <w:rsid w:val="00483BE6"/>
    <w:rsid w:val="00483C1D"/>
    <w:rsid w:val="00483C23"/>
    <w:rsid w:val="00483C6B"/>
    <w:rsid w:val="00483CFE"/>
    <w:rsid w:val="00483DFA"/>
    <w:rsid w:val="00483E02"/>
    <w:rsid w:val="00483E10"/>
    <w:rsid w:val="00483E79"/>
    <w:rsid w:val="00483E83"/>
    <w:rsid w:val="00483E91"/>
    <w:rsid w:val="00483EA7"/>
    <w:rsid w:val="00483EB9"/>
    <w:rsid w:val="00483F23"/>
    <w:rsid w:val="00483F75"/>
    <w:rsid w:val="00483F77"/>
    <w:rsid w:val="00483F8C"/>
    <w:rsid w:val="00483F99"/>
    <w:rsid w:val="00483FB7"/>
    <w:rsid w:val="00483FBB"/>
    <w:rsid w:val="00483FDC"/>
    <w:rsid w:val="00484024"/>
    <w:rsid w:val="00484041"/>
    <w:rsid w:val="0048409A"/>
    <w:rsid w:val="004840AC"/>
    <w:rsid w:val="004840CD"/>
    <w:rsid w:val="00484104"/>
    <w:rsid w:val="0048414F"/>
    <w:rsid w:val="00484153"/>
    <w:rsid w:val="0048415E"/>
    <w:rsid w:val="00484213"/>
    <w:rsid w:val="0048422A"/>
    <w:rsid w:val="00484233"/>
    <w:rsid w:val="0048425F"/>
    <w:rsid w:val="00484283"/>
    <w:rsid w:val="004842AF"/>
    <w:rsid w:val="004842E9"/>
    <w:rsid w:val="004842F4"/>
    <w:rsid w:val="00484312"/>
    <w:rsid w:val="0048435A"/>
    <w:rsid w:val="00484392"/>
    <w:rsid w:val="00484441"/>
    <w:rsid w:val="0048445A"/>
    <w:rsid w:val="00484478"/>
    <w:rsid w:val="004844AB"/>
    <w:rsid w:val="00484520"/>
    <w:rsid w:val="00484529"/>
    <w:rsid w:val="00484535"/>
    <w:rsid w:val="0048453C"/>
    <w:rsid w:val="00484542"/>
    <w:rsid w:val="0048454F"/>
    <w:rsid w:val="00484560"/>
    <w:rsid w:val="00484571"/>
    <w:rsid w:val="00484578"/>
    <w:rsid w:val="004845A9"/>
    <w:rsid w:val="004845EF"/>
    <w:rsid w:val="004845F6"/>
    <w:rsid w:val="004845F8"/>
    <w:rsid w:val="004845FF"/>
    <w:rsid w:val="0048467C"/>
    <w:rsid w:val="004846A9"/>
    <w:rsid w:val="004846E7"/>
    <w:rsid w:val="00484717"/>
    <w:rsid w:val="0048477C"/>
    <w:rsid w:val="004847BF"/>
    <w:rsid w:val="004847DE"/>
    <w:rsid w:val="004847E6"/>
    <w:rsid w:val="0048484F"/>
    <w:rsid w:val="00484879"/>
    <w:rsid w:val="004848D7"/>
    <w:rsid w:val="004848FB"/>
    <w:rsid w:val="004848FE"/>
    <w:rsid w:val="0048497E"/>
    <w:rsid w:val="00484A0E"/>
    <w:rsid w:val="00484A18"/>
    <w:rsid w:val="00484A23"/>
    <w:rsid w:val="00484A57"/>
    <w:rsid w:val="00484A62"/>
    <w:rsid w:val="00484A71"/>
    <w:rsid w:val="00484ACD"/>
    <w:rsid w:val="00484AE4"/>
    <w:rsid w:val="00484AFB"/>
    <w:rsid w:val="00484B27"/>
    <w:rsid w:val="00484B36"/>
    <w:rsid w:val="00484B71"/>
    <w:rsid w:val="00484C05"/>
    <w:rsid w:val="00484C11"/>
    <w:rsid w:val="00484C28"/>
    <w:rsid w:val="00484C8F"/>
    <w:rsid w:val="00484D49"/>
    <w:rsid w:val="00484DA8"/>
    <w:rsid w:val="00484DB7"/>
    <w:rsid w:val="00484E05"/>
    <w:rsid w:val="00484E06"/>
    <w:rsid w:val="00484E26"/>
    <w:rsid w:val="00484E2E"/>
    <w:rsid w:val="00484E31"/>
    <w:rsid w:val="00484E61"/>
    <w:rsid w:val="00484EA6"/>
    <w:rsid w:val="00484EC9"/>
    <w:rsid w:val="00484EF5"/>
    <w:rsid w:val="00484F56"/>
    <w:rsid w:val="00484FAA"/>
    <w:rsid w:val="00484FE5"/>
    <w:rsid w:val="00485024"/>
    <w:rsid w:val="00485054"/>
    <w:rsid w:val="00485087"/>
    <w:rsid w:val="00485088"/>
    <w:rsid w:val="00485098"/>
    <w:rsid w:val="004850B1"/>
    <w:rsid w:val="004850D4"/>
    <w:rsid w:val="0048515D"/>
    <w:rsid w:val="00485187"/>
    <w:rsid w:val="0048519D"/>
    <w:rsid w:val="004851ED"/>
    <w:rsid w:val="0048523A"/>
    <w:rsid w:val="00485258"/>
    <w:rsid w:val="0048525E"/>
    <w:rsid w:val="00485287"/>
    <w:rsid w:val="004852D5"/>
    <w:rsid w:val="0048531E"/>
    <w:rsid w:val="0048537D"/>
    <w:rsid w:val="00485392"/>
    <w:rsid w:val="004853C6"/>
    <w:rsid w:val="004853F3"/>
    <w:rsid w:val="00485467"/>
    <w:rsid w:val="004854A2"/>
    <w:rsid w:val="004854BA"/>
    <w:rsid w:val="004854D6"/>
    <w:rsid w:val="004854E7"/>
    <w:rsid w:val="004854F5"/>
    <w:rsid w:val="004854F7"/>
    <w:rsid w:val="00485607"/>
    <w:rsid w:val="00485612"/>
    <w:rsid w:val="0048568B"/>
    <w:rsid w:val="004856FC"/>
    <w:rsid w:val="00485701"/>
    <w:rsid w:val="00485772"/>
    <w:rsid w:val="00485795"/>
    <w:rsid w:val="0048579A"/>
    <w:rsid w:val="004857CF"/>
    <w:rsid w:val="004857F8"/>
    <w:rsid w:val="00485860"/>
    <w:rsid w:val="00485869"/>
    <w:rsid w:val="00485875"/>
    <w:rsid w:val="004858AE"/>
    <w:rsid w:val="004858B4"/>
    <w:rsid w:val="004858C3"/>
    <w:rsid w:val="004858CB"/>
    <w:rsid w:val="004858DA"/>
    <w:rsid w:val="004858F8"/>
    <w:rsid w:val="00485929"/>
    <w:rsid w:val="00485989"/>
    <w:rsid w:val="004859A7"/>
    <w:rsid w:val="004859AF"/>
    <w:rsid w:val="004859BD"/>
    <w:rsid w:val="004859BF"/>
    <w:rsid w:val="004859C7"/>
    <w:rsid w:val="004859DB"/>
    <w:rsid w:val="004859E2"/>
    <w:rsid w:val="00485A00"/>
    <w:rsid w:val="00485A05"/>
    <w:rsid w:val="00485A0A"/>
    <w:rsid w:val="00485A71"/>
    <w:rsid w:val="00485AEE"/>
    <w:rsid w:val="00485AF5"/>
    <w:rsid w:val="00485B89"/>
    <w:rsid w:val="00485BB8"/>
    <w:rsid w:val="00485BED"/>
    <w:rsid w:val="00485BFD"/>
    <w:rsid w:val="00485C25"/>
    <w:rsid w:val="00485C4A"/>
    <w:rsid w:val="00485C6A"/>
    <w:rsid w:val="00485C7E"/>
    <w:rsid w:val="00485CA0"/>
    <w:rsid w:val="00485CB5"/>
    <w:rsid w:val="00485D12"/>
    <w:rsid w:val="00485D2B"/>
    <w:rsid w:val="00485D4D"/>
    <w:rsid w:val="00485D83"/>
    <w:rsid w:val="00485DC7"/>
    <w:rsid w:val="00485E2B"/>
    <w:rsid w:val="00485E2D"/>
    <w:rsid w:val="00485E52"/>
    <w:rsid w:val="00485E88"/>
    <w:rsid w:val="00485E95"/>
    <w:rsid w:val="00485EA9"/>
    <w:rsid w:val="00485EB9"/>
    <w:rsid w:val="00485F1B"/>
    <w:rsid w:val="00485F3C"/>
    <w:rsid w:val="00485F3F"/>
    <w:rsid w:val="00485F46"/>
    <w:rsid w:val="00485F52"/>
    <w:rsid w:val="00485F68"/>
    <w:rsid w:val="00485FCD"/>
    <w:rsid w:val="00485FE3"/>
    <w:rsid w:val="00486065"/>
    <w:rsid w:val="00486082"/>
    <w:rsid w:val="004860A2"/>
    <w:rsid w:val="004860B2"/>
    <w:rsid w:val="004860E2"/>
    <w:rsid w:val="004860E5"/>
    <w:rsid w:val="00486105"/>
    <w:rsid w:val="00486135"/>
    <w:rsid w:val="00486186"/>
    <w:rsid w:val="004861A6"/>
    <w:rsid w:val="004861B6"/>
    <w:rsid w:val="0048622B"/>
    <w:rsid w:val="00486278"/>
    <w:rsid w:val="0048628B"/>
    <w:rsid w:val="0048628E"/>
    <w:rsid w:val="00486293"/>
    <w:rsid w:val="004862A5"/>
    <w:rsid w:val="004863A4"/>
    <w:rsid w:val="004863BF"/>
    <w:rsid w:val="004863C6"/>
    <w:rsid w:val="0048640E"/>
    <w:rsid w:val="0048641A"/>
    <w:rsid w:val="0048641F"/>
    <w:rsid w:val="00486438"/>
    <w:rsid w:val="00486454"/>
    <w:rsid w:val="00486471"/>
    <w:rsid w:val="00486486"/>
    <w:rsid w:val="00486495"/>
    <w:rsid w:val="004864A2"/>
    <w:rsid w:val="004864AE"/>
    <w:rsid w:val="004864B9"/>
    <w:rsid w:val="004864BD"/>
    <w:rsid w:val="004864BF"/>
    <w:rsid w:val="004864C0"/>
    <w:rsid w:val="00486522"/>
    <w:rsid w:val="00486529"/>
    <w:rsid w:val="0048653C"/>
    <w:rsid w:val="00486555"/>
    <w:rsid w:val="0048655C"/>
    <w:rsid w:val="0048659F"/>
    <w:rsid w:val="004865BD"/>
    <w:rsid w:val="004865C7"/>
    <w:rsid w:val="004865ED"/>
    <w:rsid w:val="00486643"/>
    <w:rsid w:val="00486660"/>
    <w:rsid w:val="00486664"/>
    <w:rsid w:val="0048666D"/>
    <w:rsid w:val="00486671"/>
    <w:rsid w:val="00486689"/>
    <w:rsid w:val="00486698"/>
    <w:rsid w:val="004866DC"/>
    <w:rsid w:val="00486741"/>
    <w:rsid w:val="00486770"/>
    <w:rsid w:val="00486792"/>
    <w:rsid w:val="0048679C"/>
    <w:rsid w:val="004867A4"/>
    <w:rsid w:val="004867B2"/>
    <w:rsid w:val="004867F2"/>
    <w:rsid w:val="00486801"/>
    <w:rsid w:val="00486821"/>
    <w:rsid w:val="0048686B"/>
    <w:rsid w:val="00486895"/>
    <w:rsid w:val="004868B1"/>
    <w:rsid w:val="004868C4"/>
    <w:rsid w:val="004868CD"/>
    <w:rsid w:val="00486953"/>
    <w:rsid w:val="00486996"/>
    <w:rsid w:val="004869B2"/>
    <w:rsid w:val="004869C1"/>
    <w:rsid w:val="004869F2"/>
    <w:rsid w:val="004869F8"/>
    <w:rsid w:val="00486A23"/>
    <w:rsid w:val="00486A49"/>
    <w:rsid w:val="00486A66"/>
    <w:rsid w:val="00486ADA"/>
    <w:rsid w:val="00486B03"/>
    <w:rsid w:val="00486B06"/>
    <w:rsid w:val="00486B0C"/>
    <w:rsid w:val="00486B0E"/>
    <w:rsid w:val="00486B2D"/>
    <w:rsid w:val="00486B54"/>
    <w:rsid w:val="00486B64"/>
    <w:rsid w:val="00486B69"/>
    <w:rsid w:val="00486BBF"/>
    <w:rsid w:val="00486BF5"/>
    <w:rsid w:val="00486C0C"/>
    <w:rsid w:val="00486C55"/>
    <w:rsid w:val="00486CA1"/>
    <w:rsid w:val="00486CF1"/>
    <w:rsid w:val="00486D0E"/>
    <w:rsid w:val="00486D33"/>
    <w:rsid w:val="00486D59"/>
    <w:rsid w:val="00486D5A"/>
    <w:rsid w:val="00486D5C"/>
    <w:rsid w:val="00486D66"/>
    <w:rsid w:val="00486D93"/>
    <w:rsid w:val="00486D97"/>
    <w:rsid w:val="00486DB7"/>
    <w:rsid w:val="00486DD5"/>
    <w:rsid w:val="00486E09"/>
    <w:rsid w:val="00486E0D"/>
    <w:rsid w:val="00486E14"/>
    <w:rsid w:val="00486E23"/>
    <w:rsid w:val="00486E7B"/>
    <w:rsid w:val="00486EB2"/>
    <w:rsid w:val="00486F1D"/>
    <w:rsid w:val="00486F22"/>
    <w:rsid w:val="00486F39"/>
    <w:rsid w:val="00486F79"/>
    <w:rsid w:val="0048703B"/>
    <w:rsid w:val="00487083"/>
    <w:rsid w:val="004870BE"/>
    <w:rsid w:val="004870CC"/>
    <w:rsid w:val="004870E2"/>
    <w:rsid w:val="0048713A"/>
    <w:rsid w:val="0048716C"/>
    <w:rsid w:val="00487172"/>
    <w:rsid w:val="00487194"/>
    <w:rsid w:val="004871A9"/>
    <w:rsid w:val="004871AC"/>
    <w:rsid w:val="004871C3"/>
    <w:rsid w:val="004871CE"/>
    <w:rsid w:val="004871DB"/>
    <w:rsid w:val="004871FE"/>
    <w:rsid w:val="00487202"/>
    <w:rsid w:val="00487224"/>
    <w:rsid w:val="0048727A"/>
    <w:rsid w:val="0048727B"/>
    <w:rsid w:val="0048729E"/>
    <w:rsid w:val="00487344"/>
    <w:rsid w:val="0048737F"/>
    <w:rsid w:val="004873D0"/>
    <w:rsid w:val="0048744F"/>
    <w:rsid w:val="0048746D"/>
    <w:rsid w:val="00487471"/>
    <w:rsid w:val="004874B1"/>
    <w:rsid w:val="004874C7"/>
    <w:rsid w:val="0048752D"/>
    <w:rsid w:val="0048755B"/>
    <w:rsid w:val="0048755D"/>
    <w:rsid w:val="004875B7"/>
    <w:rsid w:val="004875C1"/>
    <w:rsid w:val="004875C7"/>
    <w:rsid w:val="004875ED"/>
    <w:rsid w:val="004875F8"/>
    <w:rsid w:val="00487604"/>
    <w:rsid w:val="0048760C"/>
    <w:rsid w:val="00487665"/>
    <w:rsid w:val="004876E3"/>
    <w:rsid w:val="004876E4"/>
    <w:rsid w:val="00487711"/>
    <w:rsid w:val="00487743"/>
    <w:rsid w:val="00487749"/>
    <w:rsid w:val="00487797"/>
    <w:rsid w:val="004877E2"/>
    <w:rsid w:val="00487808"/>
    <w:rsid w:val="00487821"/>
    <w:rsid w:val="00487826"/>
    <w:rsid w:val="00487852"/>
    <w:rsid w:val="00487865"/>
    <w:rsid w:val="004878B3"/>
    <w:rsid w:val="004878C6"/>
    <w:rsid w:val="004878EA"/>
    <w:rsid w:val="004879BA"/>
    <w:rsid w:val="004879BC"/>
    <w:rsid w:val="004879D4"/>
    <w:rsid w:val="004879E9"/>
    <w:rsid w:val="00487A21"/>
    <w:rsid w:val="00487A2A"/>
    <w:rsid w:val="00487A42"/>
    <w:rsid w:val="00487A50"/>
    <w:rsid w:val="00487A5C"/>
    <w:rsid w:val="00487A94"/>
    <w:rsid w:val="00487AAF"/>
    <w:rsid w:val="00487B47"/>
    <w:rsid w:val="00487BCB"/>
    <w:rsid w:val="00487C00"/>
    <w:rsid w:val="00487C02"/>
    <w:rsid w:val="00487C56"/>
    <w:rsid w:val="00487C5B"/>
    <w:rsid w:val="00487C94"/>
    <w:rsid w:val="00487CA9"/>
    <w:rsid w:val="00487CAD"/>
    <w:rsid w:val="00487CB9"/>
    <w:rsid w:val="00487CBF"/>
    <w:rsid w:val="00487CD0"/>
    <w:rsid w:val="00487CEE"/>
    <w:rsid w:val="00487CF9"/>
    <w:rsid w:val="00487D14"/>
    <w:rsid w:val="00487D1E"/>
    <w:rsid w:val="00487D2B"/>
    <w:rsid w:val="00487D61"/>
    <w:rsid w:val="00487D6D"/>
    <w:rsid w:val="00487D96"/>
    <w:rsid w:val="00487DF0"/>
    <w:rsid w:val="00487E15"/>
    <w:rsid w:val="00487E59"/>
    <w:rsid w:val="00487E8D"/>
    <w:rsid w:val="00487E98"/>
    <w:rsid w:val="00487EBD"/>
    <w:rsid w:val="00487EBE"/>
    <w:rsid w:val="00487EF9"/>
    <w:rsid w:val="00487F11"/>
    <w:rsid w:val="00487F1B"/>
    <w:rsid w:val="00487F50"/>
    <w:rsid w:val="00487F68"/>
    <w:rsid w:val="00487F77"/>
    <w:rsid w:val="00487FA6"/>
    <w:rsid w:val="00487FBD"/>
    <w:rsid w:val="00487FC3"/>
    <w:rsid w:val="00487FED"/>
    <w:rsid w:val="00490010"/>
    <w:rsid w:val="0049005D"/>
    <w:rsid w:val="0049005E"/>
    <w:rsid w:val="00490062"/>
    <w:rsid w:val="00490072"/>
    <w:rsid w:val="0049007A"/>
    <w:rsid w:val="0049008A"/>
    <w:rsid w:val="004900A2"/>
    <w:rsid w:val="004900D4"/>
    <w:rsid w:val="004900DD"/>
    <w:rsid w:val="00490171"/>
    <w:rsid w:val="004901DE"/>
    <w:rsid w:val="00490220"/>
    <w:rsid w:val="0049023B"/>
    <w:rsid w:val="0049023D"/>
    <w:rsid w:val="00490277"/>
    <w:rsid w:val="0049028D"/>
    <w:rsid w:val="004902B4"/>
    <w:rsid w:val="00490301"/>
    <w:rsid w:val="0049030C"/>
    <w:rsid w:val="0049031C"/>
    <w:rsid w:val="0049033E"/>
    <w:rsid w:val="00490353"/>
    <w:rsid w:val="00490360"/>
    <w:rsid w:val="0049036C"/>
    <w:rsid w:val="00490381"/>
    <w:rsid w:val="0049038A"/>
    <w:rsid w:val="004903A3"/>
    <w:rsid w:val="004903DB"/>
    <w:rsid w:val="004903EB"/>
    <w:rsid w:val="0049040C"/>
    <w:rsid w:val="00490412"/>
    <w:rsid w:val="00490425"/>
    <w:rsid w:val="0049042B"/>
    <w:rsid w:val="00490437"/>
    <w:rsid w:val="0049046C"/>
    <w:rsid w:val="00490486"/>
    <w:rsid w:val="0049048D"/>
    <w:rsid w:val="004904C2"/>
    <w:rsid w:val="00490509"/>
    <w:rsid w:val="0049052A"/>
    <w:rsid w:val="0049059D"/>
    <w:rsid w:val="004905A1"/>
    <w:rsid w:val="004905B7"/>
    <w:rsid w:val="004905D3"/>
    <w:rsid w:val="004905DC"/>
    <w:rsid w:val="004905E2"/>
    <w:rsid w:val="0049062B"/>
    <w:rsid w:val="00490665"/>
    <w:rsid w:val="00490669"/>
    <w:rsid w:val="00490675"/>
    <w:rsid w:val="00490691"/>
    <w:rsid w:val="004906A8"/>
    <w:rsid w:val="004906DF"/>
    <w:rsid w:val="004906F5"/>
    <w:rsid w:val="0049070B"/>
    <w:rsid w:val="0049072D"/>
    <w:rsid w:val="00490739"/>
    <w:rsid w:val="0049077C"/>
    <w:rsid w:val="0049079A"/>
    <w:rsid w:val="004907BC"/>
    <w:rsid w:val="004907F4"/>
    <w:rsid w:val="00490800"/>
    <w:rsid w:val="00490801"/>
    <w:rsid w:val="0049081D"/>
    <w:rsid w:val="00490850"/>
    <w:rsid w:val="00490865"/>
    <w:rsid w:val="0049087D"/>
    <w:rsid w:val="00490897"/>
    <w:rsid w:val="004908B9"/>
    <w:rsid w:val="004908EB"/>
    <w:rsid w:val="004908F2"/>
    <w:rsid w:val="00490900"/>
    <w:rsid w:val="00490902"/>
    <w:rsid w:val="00490915"/>
    <w:rsid w:val="00490953"/>
    <w:rsid w:val="00490954"/>
    <w:rsid w:val="00490986"/>
    <w:rsid w:val="00490990"/>
    <w:rsid w:val="004909AE"/>
    <w:rsid w:val="004909B9"/>
    <w:rsid w:val="004909C9"/>
    <w:rsid w:val="00490A03"/>
    <w:rsid w:val="00490A0A"/>
    <w:rsid w:val="00490A36"/>
    <w:rsid w:val="00490A5B"/>
    <w:rsid w:val="00490A6A"/>
    <w:rsid w:val="00490A8E"/>
    <w:rsid w:val="00490AD5"/>
    <w:rsid w:val="00490AF0"/>
    <w:rsid w:val="00490B1D"/>
    <w:rsid w:val="00490B39"/>
    <w:rsid w:val="00490B6E"/>
    <w:rsid w:val="00490B75"/>
    <w:rsid w:val="00490B7F"/>
    <w:rsid w:val="00490B87"/>
    <w:rsid w:val="00490B9A"/>
    <w:rsid w:val="00490BB5"/>
    <w:rsid w:val="00490BB6"/>
    <w:rsid w:val="00490BC0"/>
    <w:rsid w:val="00490BF0"/>
    <w:rsid w:val="00490C0F"/>
    <w:rsid w:val="00490CAE"/>
    <w:rsid w:val="00490CC4"/>
    <w:rsid w:val="00490D20"/>
    <w:rsid w:val="00490D3C"/>
    <w:rsid w:val="00490D55"/>
    <w:rsid w:val="00490D5D"/>
    <w:rsid w:val="00490D8E"/>
    <w:rsid w:val="00490DA0"/>
    <w:rsid w:val="00490DB4"/>
    <w:rsid w:val="00490DF1"/>
    <w:rsid w:val="00490E0E"/>
    <w:rsid w:val="00490E39"/>
    <w:rsid w:val="00490E78"/>
    <w:rsid w:val="00490EC4"/>
    <w:rsid w:val="00490F23"/>
    <w:rsid w:val="00490F42"/>
    <w:rsid w:val="00490F89"/>
    <w:rsid w:val="00490FB3"/>
    <w:rsid w:val="00490FB7"/>
    <w:rsid w:val="00490FBE"/>
    <w:rsid w:val="00491010"/>
    <w:rsid w:val="0049106E"/>
    <w:rsid w:val="00491075"/>
    <w:rsid w:val="004910B7"/>
    <w:rsid w:val="004910B8"/>
    <w:rsid w:val="004910C1"/>
    <w:rsid w:val="004910E5"/>
    <w:rsid w:val="00491102"/>
    <w:rsid w:val="00491135"/>
    <w:rsid w:val="00491137"/>
    <w:rsid w:val="0049117C"/>
    <w:rsid w:val="0049119A"/>
    <w:rsid w:val="00491219"/>
    <w:rsid w:val="0049126F"/>
    <w:rsid w:val="00491277"/>
    <w:rsid w:val="0049127A"/>
    <w:rsid w:val="004912B5"/>
    <w:rsid w:val="004912B8"/>
    <w:rsid w:val="004912CE"/>
    <w:rsid w:val="004912E4"/>
    <w:rsid w:val="00491311"/>
    <w:rsid w:val="00491355"/>
    <w:rsid w:val="0049135D"/>
    <w:rsid w:val="0049138E"/>
    <w:rsid w:val="00491395"/>
    <w:rsid w:val="004913DF"/>
    <w:rsid w:val="004913ED"/>
    <w:rsid w:val="00491416"/>
    <w:rsid w:val="00491422"/>
    <w:rsid w:val="0049143B"/>
    <w:rsid w:val="0049143D"/>
    <w:rsid w:val="0049149D"/>
    <w:rsid w:val="004914B9"/>
    <w:rsid w:val="004914BD"/>
    <w:rsid w:val="0049150A"/>
    <w:rsid w:val="00491547"/>
    <w:rsid w:val="00491577"/>
    <w:rsid w:val="004915AD"/>
    <w:rsid w:val="004915D0"/>
    <w:rsid w:val="004915FA"/>
    <w:rsid w:val="0049160E"/>
    <w:rsid w:val="00491642"/>
    <w:rsid w:val="00491649"/>
    <w:rsid w:val="00491670"/>
    <w:rsid w:val="00491690"/>
    <w:rsid w:val="004916E2"/>
    <w:rsid w:val="00491737"/>
    <w:rsid w:val="00491748"/>
    <w:rsid w:val="0049174B"/>
    <w:rsid w:val="0049175E"/>
    <w:rsid w:val="00491783"/>
    <w:rsid w:val="004917B4"/>
    <w:rsid w:val="004917C5"/>
    <w:rsid w:val="0049181F"/>
    <w:rsid w:val="00491825"/>
    <w:rsid w:val="00491830"/>
    <w:rsid w:val="00491832"/>
    <w:rsid w:val="0049183D"/>
    <w:rsid w:val="004918A3"/>
    <w:rsid w:val="004918E1"/>
    <w:rsid w:val="004918F6"/>
    <w:rsid w:val="0049199B"/>
    <w:rsid w:val="004919B0"/>
    <w:rsid w:val="00491A24"/>
    <w:rsid w:val="00491A4A"/>
    <w:rsid w:val="00491A94"/>
    <w:rsid w:val="00491AC7"/>
    <w:rsid w:val="00491ACE"/>
    <w:rsid w:val="00491AF4"/>
    <w:rsid w:val="00491B09"/>
    <w:rsid w:val="00491B2F"/>
    <w:rsid w:val="00491B44"/>
    <w:rsid w:val="00491B4B"/>
    <w:rsid w:val="00491B66"/>
    <w:rsid w:val="00491B87"/>
    <w:rsid w:val="00491B96"/>
    <w:rsid w:val="00491BB6"/>
    <w:rsid w:val="00491BC1"/>
    <w:rsid w:val="00491BC4"/>
    <w:rsid w:val="00491BD4"/>
    <w:rsid w:val="00491BF6"/>
    <w:rsid w:val="00491BF8"/>
    <w:rsid w:val="00491C18"/>
    <w:rsid w:val="00491C20"/>
    <w:rsid w:val="00491C2C"/>
    <w:rsid w:val="00491C42"/>
    <w:rsid w:val="00491CA4"/>
    <w:rsid w:val="00491CA9"/>
    <w:rsid w:val="00491CED"/>
    <w:rsid w:val="00491D09"/>
    <w:rsid w:val="00491D17"/>
    <w:rsid w:val="00491D18"/>
    <w:rsid w:val="00491D67"/>
    <w:rsid w:val="00491D8C"/>
    <w:rsid w:val="00491DE4"/>
    <w:rsid w:val="00491E2D"/>
    <w:rsid w:val="00491E36"/>
    <w:rsid w:val="00491E6A"/>
    <w:rsid w:val="00491EAA"/>
    <w:rsid w:val="00491F3F"/>
    <w:rsid w:val="00491F4E"/>
    <w:rsid w:val="00491F71"/>
    <w:rsid w:val="00491FAE"/>
    <w:rsid w:val="00491FEE"/>
    <w:rsid w:val="00492031"/>
    <w:rsid w:val="0049207D"/>
    <w:rsid w:val="0049208A"/>
    <w:rsid w:val="0049209D"/>
    <w:rsid w:val="004920A7"/>
    <w:rsid w:val="0049210E"/>
    <w:rsid w:val="0049212E"/>
    <w:rsid w:val="00492137"/>
    <w:rsid w:val="00492159"/>
    <w:rsid w:val="00492183"/>
    <w:rsid w:val="00492184"/>
    <w:rsid w:val="00492185"/>
    <w:rsid w:val="004921CF"/>
    <w:rsid w:val="004921EB"/>
    <w:rsid w:val="004921EF"/>
    <w:rsid w:val="0049225F"/>
    <w:rsid w:val="004922C0"/>
    <w:rsid w:val="004922E3"/>
    <w:rsid w:val="004922E8"/>
    <w:rsid w:val="004922F4"/>
    <w:rsid w:val="00492363"/>
    <w:rsid w:val="00492365"/>
    <w:rsid w:val="00492367"/>
    <w:rsid w:val="004923CE"/>
    <w:rsid w:val="004923DF"/>
    <w:rsid w:val="00492408"/>
    <w:rsid w:val="00492437"/>
    <w:rsid w:val="00492439"/>
    <w:rsid w:val="00492484"/>
    <w:rsid w:val="004924AC"/>
    <w:rsid w:val="004924C2"/>
    <w:rsid w:val="004924F9"/>
    <w:rsid w:val="004924FD"/>
    <w:rsid w:val="00492511"/>
    <w:rsid w:val="00492552"/>
    <w:rsid w:val="00492575"/>
    <w:rsid w:val="00492586"/>
    <w:rsid w:val="00492587"/>
    <w:rsid w:val="00492593"/>
    <w:rsid w:val="004925B3"/>
    <w:rsid w:val="004925C0"/>
    <w:rsid w:val="004925C6"/>
    <w:rsid w:val="00492606"/>
    <w:rsid w:val="00492613"/>
    <w:rsid w:val="00492625"/>
    <w:rsid w:val="00492646"/>
    <w:rsid w:val="00492647"/>
    <w:rsid w:val="0049266D"/>
    <w:rsid w:val="00492687"/>
    <w:rsid w:val="004926AA"/>
    <w:rsid w:val="004926BF"/>
    <w:rsid w:val="004926DC"/>
    <w:rsid w:val="004926EF"/>
    <w:rsid w:val="00492736"/>
    <w:rsid w:val="00492750"/>
    <w:rsid w:val="00492782"/>
    <w:rsid w:val="0049278F"/>
    <w:rsid w:val="00492795"/>
    <w:rsid w:val="004927AB"/>
    <w:rsid w:val="004927DC"/>
    <w:rsid w:val="0049281A"/>
    <w:rsid w:val="00492824"/>
    <w:rsid w:val="0049288F"/>
    <w:rsid w:val="00492898"/>
    <w:rsid w:val="004928A2"/>
    <w:rsid w:val="004928B8"/>
    <w:rsid w:val="004928C9"/>
    <w:rsid w:val="004928CB"/>
    <w:rsid w:val="004928CF"/>
    <w:rsid w:val="00492917"/>
    <w:rsid w:val="0049293B"/>
    <w:rsid w:val="0049294E"/>
    <w:rsid w:val="0049298F"/>
    <w:rsid w:val="00492A0F"/>
    <w:rsid w:val="00492A31"/>
    <w:rsid w:val="00492A36"/>
    <w:rsid w:val="00492A42"/>
    <w:rsid w:val="00492A4A"/>
    <w:rsid w:val="00492A82"/>
    <w:rsid w:val="00492AC1"/>
    <w:rsid w:val="00492ACE"/>
    <w:rsid w:val="00492AEB"/>
    <w:rsid w:val="00492B11"/>
    <w:rsid w:val="00492B43"/>
    <w:rsid w:val="00492B78"/>
    <w:rsid w:val="00492B7E"/>
    <w:rsid w:val="00492B88"/>
    <w:rsid w:val="00492BB5"/>
    <w:rsid w:val="00492BC9"/>
    <w:rsid w:val="00492BCD"/>
    <w:rsid w:val="00492BDB"/>
    <w:rsid w:val="00492BE1"/>
    <w:rsid w:val="00492C14"/>
    <w:rsid w:val="00492C38"/>
    <w:rsid w:val="00492C49"/>
    <w:rsid w:val="00492CDA"/>
    <w:rsid w:val="00492D17"/>
    <w:rsid w:val="00492D6B"/>
    <w:rsid w:val="00492D74"/>
    <w:rsid w:val="00492D7A"/>
    <w:rsid w:val="00492D9B"/>
    <w:rsid w:val="00492DA6"/>
    <w:rsid w:val="00492DA8"/>
    <w:rsid w:val="00492DAF"/>
    <w:rsid w:val="00492DE3"/>
    <w:rsid w:val="00492E6A"/>
    <w:rsid w:val="00492E84"/>
    <w:rsid w:val="00492E8A"/>
    <w:rsid w:val="00492EA6"/>
    <w:rsid w:val="00492EB5"/>
    <w:rsid w:val="00492EBD"/>
    <w:rsid w:val="00492EEC"/>
    <w:rsid w:val="00492F23"/>
    <w:rsid w:val="00492F3C"/>
    <w:rsid w:val="00492F98"/>
    <w:rsid w:val="00492FDB"/>
    <w:rsid w:val="00492FE9"/>
    <w:rsid w:val="00492FF6"/>
    <w:rsid w:val="0049300D"/>
    <w:rsid w:val="00493028"/>
    <w:rsid w:val="00493082"/>
    <w:rsid w:val="004930E1"/>
    <w:rsid w:val="004930E3"/>
    <w:rsid w:val="0049315B"/>
    <w:rsid w:val="00493168"/>
    <w:rsid w:val="00493183"/>
    <w:rsid w:val="00493185"/>
    <w:rsid w:val="00493198"/>
    <w:rsid w:val="0049319F"/>
    <w:rsid w:val="004931D1"/>
    <w:rsid w:val="004931E0"/>
    <w:rsid w:val="00493211"/>
    <w:rsid w:val="00493217"/>
    <w:rsid w:val="0049322B"/>
    <w:rsid w:val="004932ED"/>
    <w:rsid w:val="004932FE"/>
    <w:rsid w:val="00493304"/>
    <w:rsid w:val="0049330D"/>
    <w:rsid w:val="0049331C"/>
    <w:rsid w:val="0049339E"/>
    <w:rsid w:val="004933A7"/>
    <w:rsid w:val="004933C1"/>
    <w:rsid w:val="00493416"/>
    <w:rsid w:val="00493435"/>
    <w:rsid w:val="0049344F"/>
    <w:rsid w:val="0049347D"/>
    <w:rsid w:val="00493488"/>
    <w:rsid w:val="0049348E"/>
    <w:rsid w:val="0049349F"/>
    <w:rsid w:val="0049358D"/>
    <w:rsid w:val="00493595"/>
    <w:rsid w:val="0049363B"/>
    <w:rsid w:val="00493644"/>
    <w:rsid w:val="0049367A"/>
    <w:rsid w:val="00493682"/>
    <w:rsid w:val="0049369A"/>
    <w:rsid w:val="004936A2"/>
    <w:rsid w:val="004936DB"/>
    <w:rsid w:val="004936E3"/>
    <w:rsid w:val="004936EC"/>
    <w:rsid w:val="004937CF"/>
    <w:rsid w:val="004937DC"/>
    <w:rsid w:val="004937FC"/>
    <w:rsid w:val="00493803"/>
    <w:rsid w:val="0049381C"/>
    <w:rsid w:val="0049381D"/>
    <w:rsid w:val="00493844"/>
    <w:rsid w:val="00493880"/>
    <w:rsid w:val="004938A3"/>
    <w:rsid w:val="004938A7"/>
    <w:rsid w:val="00493900"/>
    <w:rsid w:val="00493912"/>
    <w:rsid w:val="00493966"/>
    <w:rsid w:val="0049397C"/>
    <w:rsid w:val="00493992"/>
    <w:rsid w:val="00493998"/>
    <w:rsid w:val="004939B0"/>
    <w:rsid w:val="004939B6"/>
    <w:rsid w:val="004939DB"/>
    <w:rsid w:val="00493A1F"/>
    <w:rsid w:val="00493A39"/>
    <w:rsid w:val="00493A7D"/>
    <w:rsid w:val="00493AC7"/>
    <w:rsid w:val="00493ACD"/>
    <w:rsid w:val="00493ADD"/>
    <w:rsid w:val="00493B07"/>
    <w:rsid w:val="00493B38"/>
    <w:rsid w:val="00493B4A"/>
    <w:rsid w:val="00493B60"/>
    <w:rsid w:val="00493B77"/>
    <w:rsid w:val="00493BC6"/>
    <w:rsid w:val="00493C0F"/>
    <w:rsid w:val="00493C63"/>
    <w:rsid w:val="00493C69"/>
    <w:rsid w:val="00493C8B"/>
    <w:rsid w:val="00493C91"/>
    <w:rsid w:val="00493CCA"/>
    <w:rsid w:val="00493CD5"/>
    <w:rsid w:val="00493CE7"/>
    <w:rsid w:val="00493D03"/>
    <w:rsid w:val="00493D2A"/>
    <w:rsid w:val="00493D44"/>
    <w:rsid w:val="00493D55"/>
    <w:rsid w:val="00493D6F"/>
    <w:rsid w:val="00493D87"/>
    <w:rsid w:val="00493D96"/>
    <w:rsid w:val="00493DA1"/>
    <w:rsid w:val="00493DB5"/>
    <w:rsid w:val="00493E0A"/>
    <w:rsid w:val="00493E0E"/>
    <w:rsid w:val="00493E52"/>
    <w:rsid w:val="00493E57"/>
    <w:rsid w:val="00493E66"/>
    <w:rsid w:val="00493EA7"/>
    <w:rsid w:val="00493F19"/>
    <w:rsid w:val="00493F5D"/>
    <w:rsid w:val="00493F75"/>
    <w:rsid w:val="00493F8E"/>
    <w:rsid w:val="00493F92"/>
    <w:rsid w:val="00493FED"/>
    <w:rsid w:val="00494007"/>
    <w:rsid w:val="00494023"/>
    <w:rsid w:val="00494028"/>
    <w:rsid w:val="00494032"/>
    <w:rsid w:val="00494066"/>
    <w:rsid w:val="004940A7"/>
    <w:rsid w:val="004940D1"/>
    <w:rsid w:val="004940DC"/>
    <w:rsid w:val="0049417B"/>
    <w:rsid w:val="004941C8"/>
    <w:rsid w:val="004941F5"/>
    <w:rsid w:val="00494233"/>
    <w:rsid w:val="00494239"/>
    <w:rsid w:val="004942DA"/>
    <w:rsid w:val="0049430E"/>
    <w:rsid w:val="0049435B"/>
    <w:rsid w:val="00494367"/>
    <w:rsid w:val="00494388"/>
    <w:rsid w:val="00494399"/>
    <w:rsid w:val="004943AC"/>
    <w:rsid w:val="004943B8"/>
    <w:rsid w:val="004943D3"/>
    <w:rsid w:val="00494418"/>
    <w:rsid w:val="0049441C"/>
    <w:rsid w:val="00494448"/>
    <w:rsid w:val="0049444E"/>
    <w:rsid w:val="00494450"/>
    <w:rsid w:val="0049445B"/>
    <w:rsid w:val="00494466"/>
    <w:rsid w:val="004944C3"/>
    <w:rsid w:val="00494549"/>
    <w:rsid w:val="00494566"/>
    <w:rsid w:val="0049457A"/>
    <w:rsid w:val="004945F2"/>
    <w:rsid w:val="00494603"/>
    <w:rsid w:val="00494640"/>
    <w:rsid w:val="00494650"/>
    <w:rsid w:val="00494676"/>
    <w:rsid w:val="00494677"/>
    <w:rsid w:val="00494697"/>
    <w:rsid w:val="004946FB"/>
    <w:rsid w:val="00494721"/>
    <w:rsid w:val="0049473D"/>
    <w:rsid w:val="0049474D"/>
    <w:rsid w:val="004947D5"/>
    <w:rsid w:val="004947E3"/>
    <w:rsid w:val="004947E9"/>
    <w:rsid w:val="004947EB"/>
    <w:rsid w:val="0049480A"/>
    <w:rsid w:val="00494843"/>
    <w:rsid w:val="00494898"/>
    <w:rsid w:val="004948B3"/>
    <w:rsid w:val="004948E4"/>
    <w:rsid w:val="004948ED"/>
    <w:rsid w:val="004948EF"/>
    <w:rsid w:val="004948F8"/>
    <w:rsid w:val="0049492A"/>
    <w:rsid w:val="0049497B"/>
    <w:rsid w:val="00494985"/>
    <w:rsid w:val="00494994"/>
    <w:rsid w:val="0049499D"/>
    <w:rsid w:val="00494A2E"/>
    <w:rsid w:val="00494A4A"/>
    <w:rsid w:val="00494A51"/>
    <w:rsid w:val="00494A53"/>
    <w:rsid w:val="00494AAA"/>
    <w:rsid w:val="00494AD2"/>
    <w:rsid w:val="00494B00"/>
    <w:rsid w:val="00494B10"/>
    <w:rsid w:val="00494B24"/>
    <w:rsid w:val="00494B9A"/>
    <w:rsid w:val="00494C0D"/>
    <w:rsid w:val="00494C1A"/>
    <w:rsid w:val="00494C50"/>
    <w:rsid w:val="00494C68"/>
    <w:rsid w:val="00494C84"/>
    <w:rsid w:val="00494CD0"/>
    <w:rsid w:val="00494CEB"/>
    <w:rsid w:val="00494DA8"/>
    <w:rsid w:val="00494DDE"/>
    <w:rsid w:val="00494DF0"/>
    <w:rsid w:val="00494E23"/>
    <w:rsid w:val="00494E58"/>
    <w:rsid w:val="00494E9F"/>
    <w:rsid w:val="00494EA1"/>
    <w:rsid w:val="00494EA8"/>
    <w:rsid w:val="00494EF6"/>
    <w:rsid w:val="00494F3B"/>
    <w:rsid w:val="00494F66"/>
    <w:rsid w:val="00494F6A"/>
    <w:rsid w:val="00494F72"/>
    <w:rsid w:val="00494FCD"/>
    <w:rsid w:val="00494FD1"/>
    <w:rsid w:val="00495027"/>
    <w:rsid w:val="00495029"/>
    <w:rsid w:val="00495073"/>
    <w:rsid w:val="00495097"/>
    <w:rsid w:val="004950F4"/>
    <w:rsid w:val="004950FF"/>
    <w:rsid w:val="00495137"/>
    <w:rsid w:val="004951B9"/>
    <w:rsid w:val="004951BA"/>
    <w:rsid w:val="004951D0"/>
    <w:rsid w:val="0049522F"/>
    <w:rsid w:val="0049528A"/>
    <w:rsid w:val="00495298"/>
    <w:rsid w:val="0049530A"/>
    <w:rsid w:val="00495327"/>
    <w:rsid w:val="004953A5"/>
    <w:rsid w:val="004953B5"/>
    <w:rsid w:val="004953D5"/>
    <w:rsid w:val="00495416"/>
    <w:rsid w:val="00495441"/>
    <w:rsid w:val="00495447"/>
    <w:rsid w:val="00495455"/>
    <w:rsid w:val="0049548F"/>
    <w:rsid w:val="004954AC"/>
    <w:rsid w:val="004954BB"/>
    <w:rsid w:val="004954D0"/>
    <w:rsid w:val="004954E5"/>
    <w:rsid w:val="00495509"/>
    <w:rsid w:val="00495512"/>
    <w:rsid w:val="00495528"/>
    <w:rsid w:val="0049553A"/>
    <w:rsid w:val="00495560"/>
    <w:rsid w:val="004955AE"/>
    <w:rsid w:val="004955D3"/>
    <w:rsid w:val="004955E2"/>
    <w:rsid w:val="0049560B"/>
    <w:rsid w:val="0049560D"/>
    <w:rsid w:val="0049563D"/>
    <w:rsid w:val="0049564A"/>
    <w:rsid w:val="00495650"/>
    <w:rsid w:val="00495656"/>
    <w:rsid w:val="00495661"/>
    <w:rsid w:val="00495689"/>
    <w:rsid w:val="0049568D"/>
    <w:rsid w:val="004956BB"/>
    <w:rsid w:val="004956C7"/>
    <w:rsid w:val="00495735"/>
    <w:rsid w:val="0049574C"/>
    <w:rsid w:val="00495781"/>
    <w:rsid w:val="00495801"/>
    <w:rsid w:val="00495852"/>
    <w:rsid w:val="00495892"/>
    <w:rsid w:val="00495909"/>
    <w:rsid w:val="0049593E"/>
    <w:rsid w:val="004959B3"/>
    <w:rsid w:val="004959E6"/>
    <w:rsid w:val="00495A00"/>
    <w:rsid w:val="00495A2F"/>
    <w:rsid w:val="00495A58"/>
    <w:rsid w:val="00495A5E"/>
    <w:rsid w:val="00495A8E"/>
    <w:rsid w:val="00495AD0"/>
    <w:rsid w:val="00495B00"/>
    <w:rsid w:val="00495B35"/>
    <w:rsid w:val="00495B40"/>
    <w:rsid w:val="00495B5B"/>
    <w:rsid w:val="00495B67"/>
    <w:rsid w:val="00495B94"/>
    <w:rsid w:val="00495BD7"/>
    <w:rsid w:val="00495BE9"/>
    <w:rsid w:val="00495C0D"/>
    <w:rsid w:val="00495C84"/>
    <w:rsid w:val="00495C87"/>
    <w:rsid w:val="00495CBA"/>
    <w:rsid w:val="00495CCA"/>
    <w:rsid w:val="00495CE6"/>
    <w:rsid w:val="00495D0B"/>
    <w:rsid w:val="00495D22"/>
    <w:rsid w:val="00495D3E"/>
    <w:rsid w:val="00495DA2"/>
    <w:rsid w:val="00495DD3"/>
    <w:rsid w:val="00495DE2"/>
    <w:rsid w:val="00495DF4"/>
    <w:rsid w:val="00495E13"/>
    <w:rsid w:val="00495E4D"/>
    <w:rsid w:val="00495E6B"/>
    <w:rsid w:val="00495E80"/>
    <w:rsid w:val="00495EAD"/>
    <w:rsid w:val="00495EC3"/>
    <w:rsid w:val="00495EE1"/>
    <w:rsid w:val="00495F0C"/>
    <w:rsid w:val="00495F65"/>
    <w:rsid w:val="00495F85"/>
    <w:rsid w:val="00495F8C"/>
    <w:rsid w:val="00495FBD"/>
    <w:rsid w:val="00496006"/>
    <w:rsid w:val="0049600E"/>
    <w:rsid w:val="0049602D"/>
    <w:rsid w:val="00496048"/>
    <w:rsid w:val="00496096"/>
    <w:rsid w:val="00496099"/>
    <w:rsid w:val="004960DC"/>
    <w:rsid w:val="0049613A"/>
    <w:rsid w:val="00496165"/>
    <w:rsid w:val="00496168"/>
    <w:rsid w:val="00496188"/>
    <w:rsid w:val="004961B6"/>
    <w:rsid w:val="004961C3"/>
    <w:rsid w:val="004961CF"/>
    <w:rsid w:val="004961D9"/>
    <w:rsid w:val="004961E8"/>
    <w:rsid w:val="0049625F"/>
    <w:rsid w:val="0049628F"/>
    <w:rsid w:val="004962D7"/>
    <w:rsid w:val="00496336"/>
    <w:rsid w:val="00496342"/>
    <w:rsid w:val="00496349"/>
    <w:rsid w:val="0049637D"/>
    <w:rsid w:val="00496387"/>
    <w:rsid w:val="004963CF"/>
    <w:rsid w:val="00496408"/>
    <w:rsid w:val="0049642D"/>
    <w:rsid w:val="00496441"/>
    <w:rsid w:val="0049645D"/>
    <w:rsid w:val="00496468"/>
    <w:rsid w:val="004964ED"/>
    <w:rsid w:val="0049651D"/>
    <w:rsid w:val="0049652F"/>
    <w:rsid w:val="0049653C"/>
    <w:rsid w:val="00496557"/>
    <w:rsid w:val="0049655A"/>
    <w:rsid w:val="00496561"/>
    <w:rsid w:val="00496576"/>
    <w:rsid w:val="0049659D"/>
    <w:rsid w:val="00496603"/>
    <w:rsid w:val="00496607"/>
    <w:rsid w:val="00496619"/>
    <w:rsid w:val="00496652"/>
    <w:rsid w:val="00496656"/>
    <w:rsid w:val="0049670F"/>
    <w:rsid w:val="00496714"/>
    <w:rsid w:val="0049671F"/>
    <w:rsid w:val="00496753"/>
    <w:rsid w:val="0049675D"/>
    <w:rsid w:val="00496773"/>
    <w:rsid w:val="004967A8"/>
    <w:rsid w:val="004967FF"/>
    <w:rsid w:val="00496810"/>
    <w:rsid w:val="0049682C"/>
    <w:rsid w:val="0049684F"/>
    <w:rsid w:val="0049689E"/>
    <w:rsid w:val="004968C0"/>
    <w:rsid w:val="004968E5"/>
    <w:rsid w:val="0049692B"/>
    <w:rsid w:val="00496946"/>
    <w:rsid w:val="0049696B"/>
    <w:rsid w:val="004969A5"/>
    <w:rsid w:val="004969E5"/>
    <w:rsid w:val="004969E8"/>
    <w:rsid w:val="004969F5"/>
    <w:rsid w:val="00496A43"/>
    <w:rsid w:val="00496A5E"/>
    <w:rsid w:val="00496A76"/>
    <w:rsid w:val="00496A9D"/>
    <w:rsid w:val="00496AC2"/>
    <w:rsid w:val="00496B27"/>
    <w:rsid w:val="00496B2D"/>
    <w:rsid w:val="00496C13"/>
    <w:rsid w:val="00496C50"/>
    <w:rsid w:val="00496C52"/>
    <w:rsid w:val="00496C55"/>
    <w:rsid w:val="00496C60"/>
    <w:rsid w:val="00496C73"/>
    <w:rsid w:val="00496C7A"/>
    <w:rsid w:val="00496C7D"/>
    <w:rsid w:val="00496CDE"/>
    <w:rsid w:val="00496CE8"/>
    <w:rsid w:val="00496CF3"/>
    <w:rsid w:val="00496D5D"/>
    <w:rsid w:val="00496DDD"/>
    <w:rsid w:val="00496E18"/>
    <w:rsid w:val="00496E19"/>
    <w:rsid w:val="00496E20"/>
    <w:rsid w:val="00496E4E"/>
    <w:rsid w:val="00496E7B"/>
    <w:rsid w:val="00496E8C"/>
    <w:rsid w:val="00496F56"/>
    <w:rsid w:val="00496FC5"/>
    <w:rsid w:val="00496FE3"/>
    <w:rsid w:val="00497017"/>
    <w:rsid w:val="0049702A"/>
    <w:rsid w:val="0049703C"/>
    <w:rsid w:val="00497093"/>
    <w:rsid w:val="0049711A"/>
    <w:rsid w:val="00497146"/>
    <w:rsid w:val="00497157"/>
    <w:rsid w:val="00497159"/>
    <w:rsid w:val="00497185"/>
    <w:rsid w:val="00497195"/>
    <w:rsid w:val="00497196"/>
    <w:rsid w:val="004971C5"/>
    <w:rsid w:val="004971D0"/>
    <w:rsid w:val="00497250"/>
    <w:rsid w:val="00497252"/>
    <w:rsid w:val="004972FB"/>
    <w:rsid w:val="00497325"/>
    <w:rsid w:val="0049732D"/>
    <w:rsid w:val="00497347"/>
    <w:rsid w:val="00497373"/>
    <w:rsid w:val="0049739B"/>
    <w:rsid w:val="004973D9"/>
    <w:rsid w:val="00497411"/>
    <w:rsid w:val="00497459"/>
    <w:rsid w:val="0049748F"/>
    <w:rsid w:val="00497538"/>
    <w:rsid w:val="0049755D"/>
    <w:rsid w:val="004975C9"/>
    <w:rsid w:val="00497610"/>
    <w:rsid w:val="00497666"/>
    <w:rsid w:val="0049767E"/>
    <w:rsid w:val="00497691"/>
    <w:rsid w:val="004976D3"/>
    <w:rsid w:val="004976D9"/>
    <w:rsid w:val="004976EC"/>
    <w:rsid w:val="0049778C"/>
    <w:rsid w:val="004977A5"/>
    <w:rsid w:val="004977B8"/>
    <w:rsid w:val="004977C4"/>
    <w:rsid w:val="004977CC"/>
    <w:rsid w:val="004977ED"/>
    <w:rsid w:val="00497831"/>
    <w:rsid w:val="00497836"/>
    <w:rsid w:val="00497863"/>
    <w:rsid w:val="0049787F"/>
    <w:rsid w:val="0049788B"/>
    <w:rsid w:val="004978D8"/>
    <w:rsid w:val="004978DB"/>
    <w:rsid w:val="004978E7"/>
    <w:rsid w:val="004978F9"/>
    <w:rsid w:val="00497953"/>
    <w:rsid w:val="00497999"/>
    <w:rsid w:val="004979A1"/>
    <w:rsid w:val="004979BD"/>
    <w:rsid w:val="00497A06"/>
    <w:rsid w:val="00497A28"/>
    <w:rsid w:val="00497A5E"/>
    <w:rsid w:val="00497A61"/>
    <w:rsid w:val="00497A6D"/>
    <w:rsid w:val="00497A8D"/>
    <w:rsid w:val="00497A9A"/>
    <w:rsid w:val="00497AC3"/>
    <w:rsid w:val="00497B05"/>
    <w:rsid w:val="00497B33"/>
    <w:rsid w:val="00497B56"/>
    <w:rsid w:val="00497B79"/>
    <w:rsid w:val="00497B97"/>
    <w:rsid w:val="00497B9F"/>
    <w:rsid w:val="00497BE0"/>
    <w:rsid w:val="00497C0B"/>
    <w:rsid w:val="00497C2B"/>
    <w:rsid w:val="00497C3C"/>
    <w:rsid w:val="00497C66"/>
    <w:rsid w:val="00497C8B"/>
    <w:rsid w:val="00497CAA"/>
    <w:rsid w:val="00497CF5"/>
    <w:rsid w:val="00497CFD"/>
    <w:rsid w:val="00497D61"/>
    <w:rsid w:val="00497D6B"/>
    <w:rsid w:val="00497D9A"/>
    <w:rsid w:val="00497DCC"/>
    <w:rsid w:val="00497E03"/>
    <w:rsid w:val="00497E22"/>
    <w:rsid w:val="00497E34"/>
    <w:rsid w:val="00497E48"/>
    <w:rsid w:val="00497E4E"/>
    <w:rsid w:val="00497E8F"/>
    <w:rsid w:val="00497EAD"/>
    <w:rsid w:val="00497ECF"/>
    <w:rsid w:val="00497F10"/>
    <w:rsid w:val="00497F92"/>
    <w:rsid w:val="00497F97"/>
    <w:rsid w:val="00497FEA"/>
    <w:rsid w:val="004A0036"/>
    <w:rsid w:val="004A0041"/>
    <w:rsid w:val="004A0061"/>
    <w:rsid w:val="004A008D"/>
    <w:rsid w:val="004A00C4"/>
    <w:rsid w:val="004A00EF"/>
    <w:rsid w:val="004A00FA"/>
    <w:rsid w:val="004A00FE"/>
    <w:rsid w:val="004A0119"/>
    <w:rsid w:val="004A012D"/>
    <w:rsid w:val="004A01AA"/>
    <w:rsid w:val="004A01D2"/>
    <w:rsid w:val="004A0278"/>
    <w:rsid w:val="004A02B9"/>
    <w:rsid w:val="004A02CE"/>
    <w:rsid w:val="004A02DC"/>
    <w:rsid w:val="004A0342"/>
    <w:rsid w:val="004A035E"/>
    <w:rsid w:val="004A036B"/>
    <w:rsid w:val="004A03A5"/>
    <w:rsid w:val="004A03A7"/>
    <w:rsid w:val="004A03EB"/>
    <w:rsid w:val="004A03FB"/>
    <w:rsid w:val="004A0419"/>
    <w:rsid w:val="004A0423"/>
    <w:rsid w:val="004A0429"/>
    <w:rsid w:val="004A0441"/>
    <w:rsid w:val="004A04B0"/>
    <w:rsid w:val="004A04BD"/>
    <w:rsid w:val="004A04BE"/>
    <w:rsid w:val="004A0520"/>
    <w:rsid w:val="004A055D"/>
    <w:rsid w:val="004A0567"/>
    <w:rsid w:val="004A0578"/>
    <w:rsid w:val="004A0588"/>
    <w:rsid w:val="004A059E"/>
    <w:rsid w:val="004A05B6"/>
    <w:rsid w:val="004A05B9"/>
    <w:rsid w:val="004A05CC"/>
    <w:rsid w:val="004A05D0"/>
    <w:rsid w:val="004A0600"/>
    <w:rsid w:val="004A060C"/>
    <w:rsid w:val="004A0648"/>
    <w:rsid w:val="004A068E"/>
    <w:rsid w:val="004A0694"/>
    <w:rsid w:val="004A069D"/>
    <w:rsid w:val="004A06A7"/>
    <w:rsid w:val="004A06C8"/>
    <w:rsid w:val="004A06CB"/>
    <w:rsid w:val="004A06CD"/>
    <w:rsid w:val="004A06FB"/>
    <w:rsid w:val="004A0789"/>
    <w:rsid w:val="004A078B"/>
    <w:rsid w:val="004A07A4"/>
    <w:rsid w:val="004A07B0"/>
    <w:rsid w:val="004A086B"/>
    <w:rsid w:val="004A0873"/>
    <w:rsid w:val="004A0874"/>
    <w:rsid w:val="004A08CD"/>
    <w:rsid w:val="004A0910"/>
    <w:rsid w:val="004A091A"/>
    <w:rsid w:val="004A0935"/>
    <w:rsid w:val="004A093F"/>
    <w:rsid w:val="004A095D"/>
    <w:rsid w:val="004A09E0"/>
    <w:rsid w:val="004A09FF"/>
    <w:rsid w:val="004A0A04"/>
    <w:rsid w:val="004A0A18"/>
    <w:rsid w:val="004A0A30"/>
    <w:rsid w:val="004A0A46"/>
    <w:rsid w:val="004A0A50"/>
    <w:rsid w:val="004A0AF9"/>
    <w:rsid w:val="004A0B19"/>
    <w:rsid w:val="004A0B39"/>
    <w:rsid w:val="004A0B74"/>
    <w:rsid w:val="004A0B7E"/>
    <w:rsid w:val="004A0BD0"/>
    <w:rsid w:val="004A0BD3"/>
    <w:rsid w:val="004A0BE5"/>
    <w:rsid w:val="004A0C0C"/>
    <w:rsid w:val="004A0C27"/>
    <w:rsid w:val="004A0C41"/>
    <w:rsid w:val="004A0C4E"/>
    <w:rsid w:val="004A0C60"/>
    <w:rsid w:val="004A0C6B"/>
    <w:rsid w:val="004A0C98"/>
    <w:rsid w:val="004A0CE6"/>
    <w:rsid w:val="004A0D00"/>
    <w:rsid w:val="004A0D10"/>
    <w:rsid w:val="004A0D38"/>
    <w:rsid w:val="004A0D5A"/>
    <w:rsid w:val="004A0D7F"/>
    <w:rsid w:val="004A0DD1"/>
    <w:rsid w:val="004A0DE2"/>
    <w:rsid w:val="004A0E1D"/>
    <w:rsid w:val="004A0E36"/>
    <w:rsid w:val="004A0E56"/>
    <w:rsid w:val="004A0E5C"/>
    <w:rsid w:val="004A0E60"/>
    <w:rsid w:val="004A0E6A"/>
    <w:rsid w:val="004A0E72"/>
    <w:rsid w:val="004A0E74"/>
    <w:rsid w:val="004A0E7C"/>
    <w:rsid w:val="004A0E81"/>
    <w:rsid w:val="004A0EC7"/>
    <w:rsid w:val="004A0ED4"/>
    <w:rsid w:val="004A0F0D"/>
    <w:rsid w:val="004A0F12"/>
    <w:rsid w:val="004A0F4E"/>
    <w:rsid w:val="004A0F6B"/>
    <w:rsid w:val="004A0FAD"/>
    <w:rsid w:val="004A0FC5"/>
    <w:rsid w:val="004A0FC6"/>
    <w:rsid w:val="004A100D"/>
    <w:rsid w:val="004A1014"/>
    <w:rsid w:val="004A1078"/>
    <w:rsid w:val="004A10A0"/>
    <w:rsid w:val="004A10A3"/>
    <w:rsid w:val="004A10BA"/>
    <w:rsid w:val="004A10C4"/>
    <w:rsid w:val="004A10CD"/>
    <w:rsid w:val="004A10D5"/>
    <w:rsid w:val="004A1110"/>
    <w:rsid w:val="004A111C"/>
    <w:rsid w:val="004A112F"/>
    <w:rsid w:val="004A114B"/>
    <w:rsid w:val="004A117A"/>
    <w:rsid w:val="004A1199"/>
    <w:rsid w:val="004A11BE"/>
    <w:rsid w:val="004A11C0"/>
    <w:rsid w:val="004A11FC"/>
    <w:rsid w:val="004A1219"/>
    <w:rsid w:val="004A1236"/>
    <w:rsid w:val="004A1242"/>
    <w:rsid w:val="004A1265"/>
    <w:rsid w:val="004A126E"/>
    <w:rsid w:val="004A127E"/>
    <w:rsid w:val="004A129F"/>
    <w:rsid w:val="004A12D8"/>
    <w:rsid w:val="004A12F1"/>
    <w:rsid w:val="004A12F6"/>
    <w:rsid w:val="004A1322"/>
    <w:rsid w:val="004A1350"/>
    <w:rsid w:val="004A138E"/>
    <w:rsid w:val="004A13A9"/>
    <w:rsid w:val="004A13C2"/>
    <w:rsid w:val="004A13F7"/>
    <w:rsid w:val="004A142A"/>
    <w:rsid w:val="004A143F"/>
    <w:rsid w:val="004A1450"/>
    <w:rsid w:val="004A1463"/>
    <w:rsid w:val="004A1474"/>
    <w:rsid w:val="004A1488"/>
    <w:rsid w:val="004A1498"/>
    <w:rsid w:val="004A149B"/>
    <w:rsid w:val="004A14AB"/>
    <w:rsid w:val="004A14E4"/>
    <w:rsid w:val="004A1505"/>
    <w:rsid w:val="004A151D"/>
    <w:rsid w:val="004A1543"/>
    <w:rsid w:val="004A156B"/>
    <w:rsid w:val="004A157C"/>
    <w:rsid w:val="004A15BB"/>
    <w:rsid w:val="004A15C4"/>
    <w:rsid w:val="004A15C8"/>
    <w:rsid w:val="004A15FE"/>
    <w:rsid w:val="004A1601"/>
    <w:rsid w:val="004A1619"/>
    <w:rsid w:val="004A1644"/>
    <w:rsid w:val="004A1690"/>
    <w:rsid w:val="004A169E"/>
    <w:rsid w:val="004A1705"/>
    <w:rsid w:val="004A1720"/>
    <w:rsid w:val="004A173E"/>
    <w:rsid w:val="004A1752"/>
    <w:rsid w:val="004A175A"/>
    <w:rsid w:val="004A1786"/>
    <w:rsid w:val="004A17F0"/>
    <w:rsid w:val="004A17F6"/>
    <w:rsid w:val="004A1806"/>
    <w:rsid w:val="004A1827"/>
    <w:rsid w:val="004A1833"/>
    <w:rsid w:val="004A1873"/>
    <w:rsid w:val="004A187A"/>
    <w:rsid w:val="004A18C6"/>
    <w:rsid w:val="004A191C"/>
    <w:rsid w:val="004A192B"/>
    <w:rsid w:val="004A1960"/>
    <w:rsid w:val="004A19D0"/>
    <w:rsid w:val="004A19F2"/>
    <w:rsid w:val="004A19FA"/>
    <w:rsid w:val="004A19FD"/>
    <w:rsid w:val="004A1A08"/>
    <w:rsid w:val="004A1A1B"/>
    <w:rsid w:val="004A1A26"/>
    <w:rsid w:val="004A1AB7"/>
    <w:rsid w:val="004A1ABC"/>
    <w:rsid w:val="004A1AC5"/>
    <w:rsid w:val="004A1AD3"/>
    <w:rsid w:val="004A1AF1"/>
    <w:rsid w:val="004A1B10"/>
    <w:rsid w:val="004A1B57"/>
    <w:rsid w:val="004A1B60"/>
    <w:rsid w:val="004A1B89"/>
    <w:rsid w:val="004A1B93"/>
    <w:rsid w:val="004A1BB3"/>
    <w:rsid w:val="004A1C70"/>
    <w:rsid w:val="004A1C78"/>
    <w:rsid w:val="004A1C9B"/>
    <w:rsid w:val="004A1CDC"/>
    <w:rsid w:val="004A1CE1"/>
    <w:rsid w:val="004A1CF3"/>
    <w:rsid w:val="004A1D19"/>
    <w:rsid w:val="004A1D5E"/>
    <w:rsid w:val="004A1D60"/>
    <w:rsid w:val="004A1DA0"/>
    <w:rsid w:val="004A1DC2"/>
    <w:rsid w:val="004A1F1B"/>
    <w:rsid w:val="004A1F2E"/>
    <w:rsid w:val="004A1F32"/>
    <w:rsid w:val="004A1F36"/>
    <w:rsid w:val="004A1F55"/>
    <w:rsid w:val="004A1F6C"/>
    <w:rsid w:val="004A1F89"/>
    <w:rsid w:val="004A1F99"/>
    <w:rsid w:val="004A1FAD"/>
    <w:rsid w:val="004A2002"/>
    <w:rsid w:val="004A2008"/>
    <w:rsid w:val="004A2046"/>
    <w:rsid w:val="004A204B"/>
    <w:rsid w:val="004A2077"/>
    <w:rsid w:val="004A2085"/>
    <w:rsid w:val="004A20C3"/>
    <w:rsid w:val="004A20DC"/>
    <w:rsid w:val="004A20FE"/>
    <w:rsid w:val="004A2122"/>
    <w:rsid w:val="004A217F"/>
    <w:rsid w:val="004A2184"/>
    <w:rsid w:val="004A21A6"/>
    <w:rsid w:val="004A21A7"/>
    <w:rsid w:val="004A21B3"/>
    <w:rsid w:val="004A21BF"/>
    <w:rsid w:val="004A21C5"/>
    <w:rsid w:val="004A2207"/>
    <w:rsid w:val="004A2215"/>
    <w:rsid w:val="004A2257"/>
    <w:rsid w:val="004A2275"/>
    <w:rsid w:val="004A227E"/>
    <w:rsid w:val="004A22F9"/>
    <w:rsid w:val="004A22FC"/>
    <w:rsid w:val="004A230D"/>
    <w:rsid w:val="004A2358"/>
    <w:rsid w:val="004A2366"/>
    <w:rsid w:val="004A23B0"/>
    <w:rsid w:val="004A23BA"/>
    <w:rsid w:val="004A23EF"/>
    <w:rsid w:val="004A241E"/>
    <w:rsid w:val="004A2428"/>
    <w:rsid w:val="004A2462"/>
    <w:rsid w:val="004A2464"/>
    <w:rsid w:val="004A24E5"/>
    <w:rsid w:val="004A2566"/>
    <w:rsid w:val="004A2570"/>
    <w:rsid w:val="004A2590"/>
    <w:rsid w:val="004A25D7"/>
    <w:rsid w:val="004A25EB"/>
    <w:rsid w:val="004A260E"/>
    <w:rsid w:val="004A2619"/>
    <w:rsid w:val="004A2666"/>
    <w:rsid w:val="004A266F"/>
    <w:rsid w:val="004A2701"/>
    <w:rsid w:val="004A2735"/>
    <w:rsid w:val="004A2740"/>
    <w:rsid w:val="004A27AC"/>
    <w:rsid w:val="004A27F3"/>
    <w:rsid w:val="004A282F"/>
    <w:rsid w:val="004A2832"/>
    <w:rsid w:val="004A2874"/>
    <w:rsid w:val="004A289E"/>
    <w:rsid w:val="004A28B6"/>
    <w:rsid w:val="004A293E"/>
    <w:rsid w:val="004A2965"/>
    <w:rsid w:val="004A2971"/>
    <w:rsid w:val="004A2979"/>
    <w:rsid w:val="004A29B9"/>
    <w:rsid w:val="004A29D9"/>
    <w:rsid w:val="004A2A24"/>
    <w:rsid w:val="004A2A54"/>
    <w:rsid w:val="004A2AC0"/>
    <w:rsid w:val="004A2ACF"/>
    <w:rsid w:val="004A2B2A"/>
    <w:rsid w:val="004A2B2C"/>
    <w:rsid w:val="004A2B58"/>
    <w:rsid w:val="004A2B5C"/>
    <w:rsid w:val="004A2B5F"/>
    <w:rsid w:val="004A2B85"/>
    <w:rsid w:val="004A2B86"/>
    <w:rsid w:val="004A2BBD"/>
    <w:rsid w:val="004A2C50"/>
    <w:rsid w:val="004A2C6B"/>
    <w:rsid w:val="004A2CB3"/>
    <w:rsid w:val="004A2CFD"/>
    <w:rsid w:val="004A2D1E"/>
    <w:rsid w:val="004A2D59"/>
    <w:rsid w:val="004A2DA6"/>
    <w:rsid w:val="004A2DAA"/>
    <w:rsid w:val="004A2DBD"/>
    <w:rsid w:val="004A2E00"/>
    <w:rsid w:val="004A2E1D"/>
    <w:rsid w:val="004A2E24"/>
    <w:rsid w:val="004A2E2E"/>
    <w:rsid w:val="004A2E73"/>
    <w:rsid w:val="004A2E93"/>
    <w:rsid w:val="004A2F1D"/>
    <w:rsid w:val="004A2F84"/>
    <w:rsid w:val="004A2F8D"/>
    <w:rsid w:val="004A2FB3"/>
    <w:rsid w:val="004A2FBE"/>
    <w:rsid w:val="004A3012"/>
    <w:rsid w:val="004A301B"/>
    <w:rsid w:val="004A3039"/>
    <w:rsid w:val="004A308B"/>
    <w:rsid w:val="004A308C"/>
    <w:rsid w:val="004A30B2"/>
    <w:rsid w:val="004A30D4"/>
    <w:rsid w:val="004A30E4"/>
    <w:rsid w:val="004A30FE"/>
    <w:rsid w:val="004A3155"/>
    <w:rsid w:val="004A3187"/>
    <w:rsid w:val="004A31A7"/>
    <w:rsid w:val="004A31E0"/>
    <w:rsid w:val="004A3203"/>
    <w:rsid w:val="004A3235"/>
    <w:rsid w:val="004A323B"/>
    <w:rsid w:val="004A323D"/>
    <w:rsid w:val="004A3247"/>
    <w:rsid w:val="004A3281"/>
    <w:rsid w:val="004A328A"/>
    <w:rsid w:val="004A32E1"/>
    <w:rsid w:val="004A32ED"/>
    <w:rsid w:val="004A3325"/>
    <w:rsid w:val="004A3329"/>
    <w:rsid w:val="004A3376"/>
    <w:rsid w:val="004A33A5"/>
    <w:rsid w:val="004A33AA"/>
    <w:rsid w:val="004A3409"/>
    <w:rsid w:val="004A3414"/>
    <w:rsid w:val="004A3426"/>
    <w:rsid w:val="004A3443"/>
    <w:rsid w:val="004A346F"/>
    <w:rsid w:val="004A34AB"/>
    <w:rsid w:val="004A34F7"/>
    <w:rsid w:val="004A3512"/>
    <w:rsid w:val="004A351F"/>
    <w:rsid w:val="004A3587"/>
    <w:rsid w:val="004A3590"/>
    <w:rsid w:val="004A35CB"/>
    <w:rsid w:val="004A35F5"/>
    <w:rsid w:val="004A3600"/>
    <w:rsid w:val="004A3608"/>
    <w:rsid w:val="004A3636"/>
    <w:rsid w:val="004A3688"/>
    <w:rsid w:val="004A36AE"/>
    <w:rsid w:val="004A36B1"/>
    <w:rsid w:val="004A36B6"/>
    <w:rsid w:val="004A3727"/>
    <w:rsid w:val="004A378B"/>
    <w:rsid w:val="004A37F6"/>
    <w:rsid w:val="004A3825"/>
    <w:rsid w:val="004A382B"/>
    <w:rsid w:val="004A3831"/>
    <w:rsid w:val="004A3889"/>
    <w:rsid w:val="004A38D8"/>
    <w:rsid w:val="004A393A"/>
    <w:rsid w:val="004A394C"/>
    <w:rsid w:val="004A3960"/>
    <w:rsid w:val="004A3989"/>
    <w:rsid w:val="004A39A0"/>
    <w:rsid w:val="004A39D2"/>
    <w:rsid w:val="004A3A5D"/>
    <w:rsid w:val="004A3A8C"/>
    <w:rsid w:val="004A3A9B"/>
    <w:rsid w:val="004A3AA2"/>
    <w:rsid w:val="004A3AAC"/>
    <w:rsid w:val="004A3ABA"/>
    <w:rsid w:val="004A3B03"/>
    <w:rsid w:val="004A3B0E"/>
    <w:rsid w:val="004A3B41"/>
    <w:rsid w:val="004A3B6E"/>
    <w:rsid w:val="004A3B79"/>
    <w:rsid w:val="004A3B94"/>
    <w:rsid w:val="004A3BA7"/>
    <w:rsid w:val="004A3BD8"/>
    <w:rsid w:val="004A3BEB"/>
    <w:rsid w:val="004A3BEE"/>
    <w:rsid w:val="004A3C1D"/>
    <w:rsid w:val="004A3C50"/>
    <w:rsid w:val="004A3C55"/>
    <w:rsid w:val="004A3C73"/>
    <w:rsid w:val="004A3C7D"/>
    <w:rsid w:val="004A3CA3"/>
    <w:rsid w:val="004A3CC1"/>
    <w:rsid w:val="004A3CC3"/>
    <w:rsid w:val="004A3D04"/>
    <w:rsid w:val="004A3D09"/>
    <w:rsid w:val="004A3D0D"/>
    <w:rsid w:val="004A3D34"/>
    <w:rsid w:val="004A3D78"/>
    <w:rsid w:val="004A3D91"/>
    <w:rsid w:val="004A3DB6"/>
    <w:rsid w:val="004A3DE5"/>
    <w:rsid w:val="004A3E04"/>
    <w:rsid w:val="004A3E3E"/>
    <w:rsid w:val="004A3EC3"/>
    <w:rsid w:val="004A3EE7"/>
    <w:rsid w:val="004A3F22"/>
    <w:rsid w:val="004A3F5B"/>
    <w:rsid w:val="004A3FBE"/>
    <w:rsid w:val="004A3FCD"/>
    <w:rsid w:val="004A403B"/>
    <w:rsid w:val="004A40DC"/>
    <w:rsid w:val="004A40DE"/>
    <w:rsid w:val="004A40E1"/>
    <w:rsid w:val="004A40F9"/>
    <w:rsid w:val="004A4112"/>
    <w:rsid w:val="004A4123"/>
    <w:rsid w:val="004A413F"/>
    <w:rsid w:val="004A4149"/>
    <w:rsid w:val="004A4166"/>
    <w:rsid w:val="004A417D"/>
    <w:rsid w:val="004A4185"/>
    <w:rsid w:val="004A41AA"/>
    <w:rsid w:val="004A4230"/>
    <w:rsid w:val="004A427B"/>
    <w:rsid w:val="004A4297"/>
    <w:rsid w:val="004A42D1"/>
    <w:rsid w:val="004A42F2"/>
    <w:rsid w:val="004A42F8"/>
    <w:rsid w:val="004A4324"/>
    <w:rsid w:val="004A432D"/>
    <w:rsid w:val="004A4340"/>
    <w:rsid w:val="004A434E"/>
    <w:rsid w:val="004A43A0"/>
    <w:rsid w:val="004A43B1"/>
    <w:rsid w:val="004A43C0"/>
    <w:rsid w:val="004A43D0"/>
    <w:rsid w:val="004A43DD"/>
    <w:rsid w:val="004A43ED"/>
    <w:rsid w:val="004A4495"/>
    <w:rsid w:val="004A451C"/>
    <w:rsid w:val="004A4572"/>
    <w:rsid w:val="004A4584"/>
    <w:rsid w:val="004A45A6"/>
    <w:rsid w:val="004A45E4"/>
    <w:rsid w:val="004A45FF"/>
    <w:rsid w:val="004A460F"/>
    <w:rsid w:val="004A4633"/>
    <w:rsid w:val="004A463D"/>
    <w:rsid w:val="004A465B"/>
    <w:rsid w:val="004A4698"/>
    <w:rsid w:val="004A46D0"/>
    <w:rsid w:val="004A46DB"/>
    <w:rsid w:val="004A46E3"/>
    <w:rsid w:val="004A46F2"/>
    <w:rsid w:val="004A46FE"/>
    <w:rsid w:val="004A4715"/>
    <w:rsid w:val="004A4792"/>
    <w:rsid w:val="004A47A2"/>
    <w:rsid w:val="004A47F0"/>
    <w:rsid w:val="004A484D"/>
    <w:rsid w:val="004A48CD"/>
    <w:rsid w:val="004A48D3"/>
    <w:rsid w:val="004A48ED"/>
    <w:rsid w:val="004A490A"/>
    <w:rsid w:val="004A4917"/>
    <w:rsid w:val="004A4928"/>
    <w:rsid w:val="004A4950"/>
    <w:rsid w:val="004A495B"/>
    <w:rsid w:val="004A4984"/>
    <w:rsid w:val="004A49E6"/>
    <w:rsid w:val="004A4A17"/>
    <w:rsid w:val="004A4A18"/>
    <w:rsid w:val="004A4A3B"/>
    <w:rsid w:val="004A4A46"/>
    <w:rsid w:val="004A4A55"/>
    <w:rsid w:val="004A4AFB"/>
    <w:rsid w:val="004A4B02"/>
    <w:rsid w:val="004A4B50"/>
    <w:rsid w:val="004A4BC4"/>
    <w:rsid w:val="004A4BE8"/>
    <w:rsid w:val="004A4C10"/>
    <w:rsid w:val="004A4C28"/>
    <w:rsid w:val="004A4C2C"/>
    <w:rsid w:val="004A4CAD"/>
    <w:rsid w:val="004A4CF9"/>
    <w:rsid w:val="004A4D14"/>
    <w:rsid w:val="004A4D39"/>
    <w:rsid w:val="004A4D3E"/>
    <w:rsid w:val="004A4D57"/>
    <w:rsid w:val="004A4D8B"/>
    <w:rsid w:val="004A4DD1"/>
    <w:rsid w:val="004A4E19"/>
    <w:rsid w:val="004A4E1C"/>
    <w:rsid w:val="004A4E1E"/>
    <w:rsid w:val="004A4E33"/>
    <w:rsid w:val="004A4E48"/>
    <w:rsid w:val="004A4E62"/>
    <w:rsid w:val="004A4EA9"/>
    <w:rsid w:val="004A4EB9"/>
    <w:rsid w:val="004A4EFA"/>
    <w:rsid w:val="004A4F3C"/>
    <w:rsid w:val="004A4F7F"/>
    <w:rsid w:val="004A4FC0"/>
    <w:rsid w:val="004A4FD2"/>
    <w:rsid w:val="004A4FF3"/>
    <w:rsid w:val="004A4FF6"/>
    <w:rsid w:val="004A500C"/>
    <w:rsid w:val="004A5011"/>
    <w:rsid w:val="004A5016"/>
    <w:rsid w:val="004A5021"/>
    <w:rsid w:val="004A5028"/>
    <w:rsid w:val="004A50F5"/>
    <w:rsid w:val="004A50FC"/>
    <w:rsid w:val="004A5105"/>
    <w:rsid w:val="004A5106"/>
    <w:rsid w:val="004A51A2"/>
    <w:rsid w:val="004A520D"/>
    <w:rsid w:val="004A5236"/>
    <w:rsid w:val="004A524F"/>
    <w:rsid w:val="004A5267"/>
    <w:rsid w:val="004A527A"/>
    <w:rsid w:val="004A528E"/>
    <w:rsid w:val="004A529D"/>
    <w:rsid w:val="004A52B6"/>
    <w:rsid w:val="004A52E4"/>
    <w:rsid w:val="004A534E"/>
    <w:rsid w:val="004A53A1"/>
    <w:rsid w:val="004A53A7"/>
    <w:rsid w:val="004A53E1"/>
    <w:rsid w:val="004A540F"/>
    <w:rsid w:val="004A5421"/>
    <w:rsid w:val="004A5424"/>
    <w:rsid w:val="004A545B"/>
    <w:rsid w:val="004A54F8"/>
    <w:rsid w:val="004A551F"/>
    <w:rsid w:val="004A5520"/>
    <w:rsid w:val="004A5523"/>
    <w:rsid w:val="004A5556"/>
    <w:rsid w:val="004A5594"/>
    <w:rsid w:val="004A55B7"/>
    <w:rsid w:val="004A55B9"/>
    <w:rsid w:val="004A5621"/>
    <w:rsid w:val="004A5623"/>
    <w:rsid w:val="004A563A"/>
    <w:rsid w:val="004A5772"/>
    <w:rsid w:val="004A57AC"/>
    <w:rsid w:val="004A57D3"/>
    <w:rsid w:val="004A57E1"/>
    <w:rsid w:val="004A57EB"/>
    <w:rsid w:val="004A57FB"/>
    <w:rsid w:val="004A5825"/>
    <w:rsid w:val="004A5830"/>
    <w:rsid w:val="004A5831"/>
    <w:rsid w:val="004A5843"/>
    <w:rsid w:val="004A5855"/>
    <w:rsid w:val="004A585B"/>
    <w:rsid w:val="004A5861"/>
    <w:rsid w:val="004A58B0"/>
    <w:rsid w:val="004A590A"/>
    <w:rsid w:val="004A5944"/>
    <w:rsid w:val="004A594C"/>
    <w:rsid w:val="004A594E"/>
    <w:rsid w:val="004A5952"/>
    <w:rsid w:val="004A5953"/>
    <w:rsid w:val="004A595A"/>
    <w:rsid w:val="004A5963"/>
    <w:rsid w:val="004A596F"/>
    <w:rsid w:val="004A597E"/>
    <w:rsid w:val="004A5997"/>
    <w:rsid w:val="004A599C"/>
    <w:rsid w:val="004A59A5"/>
    <w:rsid w:val="004A59C5"/>
    <w:rsid w:val="004A59E0"/>
    <w:rsid w:val="004A5A08"/>
    <w:rsid w:val="004A5A55"/>
    <w:rsid w:val="004A5A63"/>
    <w:rsid w:val="004A5A67"/>
    <w:rsid w:val="004A5A6A"/>
    <w:rsid w:val="004A5A7A"/>
    <w:rsid w:val="004A5ABE"/>
    <w:rsid w:val="004A5B34"/>
    <w:rsid w:val="004A5B36"/>
    <w:rsid w:val="004A5B45"/>
    <w:rsid w:val="004A5B5D"/>
    <w:rsid w:val="004A5B66"/>
    <w:rsid w:val="004A5BA7"/>
    <w:rsid w:val="004A5BE2"/>
    <w:rsid w:val="004A5BF3"/>
    <w:rsid w:val="004A5C14"/>
    <w:rsid w:val="004A5C17"/>
    <w:rsid w:val="004A5C25"/>
    <w:rsid w:val="004A5C52"/>
    <w:rsid w:val="004A5C64"/>
    <w:rsid w:val="004A5C66"/>
    <w:rsid w:val="004A5C69"/>
    <w:rsid w:val="004A5C74"/>
    <w:rsid w:val="004A5C88"/>
    <w:rsid w:val="004A5CC7"/>
    <w:rsid w:val="004A5CEF"/>
    <w:rsid w:val="004A5CF0"/>
    <w:rsid w:val="004A5D55"/>
    <w:rsid w:val="004A5D92"/>
    <w:rsid w:val="004A5DB7"/>
    <w:rsid w:val="004A5DCE"/>
    <w:rsid w:val="004A5DEB"/>
    <w:rsid w:val="004A5DF9"/>
    <w:rsid w:val="004A5E22"/>
    <w:rsid w:val="004A5E45"/>
    <w:rsid w:val="004A5E8E"/>
    <w:rsid w:val="004A5ECC"/>
    <w:rsid w:val="004A5EE7"/>
    <w:rsid w:val="004A5F2A"/>
    <w:rsid w:val="004A5F68"/>
    <w:rsid w:val="004A5F8E"/>
    <w:rsid w:val="004A5F9C"/>
    <w:rsid w:val="004A603D"/>
    <w:rsid w:val="004A6045"/>
    <w:rsid w:val="004A608B"/>
    <w:rsid w:val="004A60F6"/>
    <w:rsid w:val="004A6103"/>
    <w:rsid w:val="004A614D"/>
    <w:rsid w:val="004A6152"/>
    <w:rsid w:val="004A618F"/>
    <w:rsid w:val="004A61A2"/>
    <w:rsid w:val="004A61B7"/>
    <w:rsid w:val="004A61EC"/>
    <w:rsid w:val="004A61EF"/>
    <w:rsid w:val="004A620B"/>
    <w:rsid w:val="004A6227"/>
    <w:rsid w:val="004A623D"/>
    <w:rsid w:val="004A6260"/>
    <w:rsid w:val="004A6272"/>
    <w:rsid w:val="004A62B0"/>
    <w:rsid w:val="004A631D"/>
    <w:rsid w:val="004A6332"/>
    <w:rsid w:val="004A6337"/>
    <w:rsid w:val="004A6382"/>
    <w:rsid w:val="004A63A0"/>
    <w:rsid w:val="004A63AD"/>
    <w:rsid w:val="004A63FE"/>
    <w:rsid w:val="004A6443"/>
    <w:rsid w:val="004A649E"/>
    <w:rsid w:val="004A64B8"/>
    <w:rsid w:val="004A64C1"/>
    <w:rsid w:val="004A64E5"/>
    <w:rsid w:val="004A64E6"/>
    <w:rsid w:val="004A6529"/>
    <w:rsid w:val="004A6539"/>
    <w:rsid w:val="004A655A"/>
    <w:rsid w:val="004A65C2"/>
    <w:rsid w:val="004A65E5"/>
    <w:rsid w:val="004A65E8"/>
    <w:rsid w:val="004A65F3"/>
    <w:rsid w:val="004A661B"/>
    <w:rsid w:val="004A661F"/>
    <w:rsid w:val="004A663E"/>
    <w:rsid w:val="004A6669"/>
    <w:rsid w:val="004A672F"/>
    <w:rsid w:val="004A6772"/>
    <w:rsid w:val="004A678A"/>
    <w:rsid w:val="004A67A0"/>
    <w:rsid w:val="004A6821"/>
    <w:rsid w:val="004A6827"/>
    <w:rsid w:val="004A682C"/>
    <w:rsid w:val="004A6876"/>
    <w:rsid w:val="004A687B"/>
    <w:rsid w:val="004A687F"/>
    <w:rsid w:val="004A69AD"/>
    <w:rsid w:val="004A69D5"/>
    <w:rsid w:val="004A69DF"/>
    <w:rsid w:val="004A6A4E"/>
    <w:rsid w:val="004A6A87"/>
    <w:rsid w:val="004A6A93"/>
    <w:rsid w:val="004A6A97"/>
    <w:rsid w:val="004A6AB8"/>
    <w:rsid w:val="004A6AFE"/>
    <w:rsid w:val="004A6B5B"/>
    <w:rsid w:val="004A6B8E"/>
    <w:rsid w:val="004A6B9D"/>
    <w:rsid w:val="004A6BA4"/>
    <w:rsid w:val="004A6BB2"/>
    <w:rsid w:val="004A6BE9"/>
    <w:rsid w:val="004A6C13"/>
    <w:rsid w:val="004A6C25"/>
    <w:rsid w:val="004A6C28"/>
    <w:rsid w:val="004A6C57"/>
    <w:rsid w:val="004A6C74"/>
    <w:rsid w:val="004A6CAD"/>
    <w:rsid w:val="004A6CB6"/>
    <w:rsid w:val="004A6CCF"/>
    <w:rsid w:val="004A6CD7"/>
    <w:rsid w:val="004A6CDE"/>
    <w:rsid w:val="004A6CEF"/>
    <w:rsid w:val="004A6D67"/>
    <w:rsid w:val="004A6D76"/>
    <w:rsid w:val="004A6D98"/>
    <w:rsid w:val="004A6DCE"/>
    <w:rsid w:val="004A6DE9"/>
    <w:rsid w:val="004A6DEB"/>
    <w:rsid w:val="004A6DEC"/>
    <w:rsid w:val="004A6DF3"/>
    <w:rsid w:val="004A6E20"/>
    <w:rsid w:val="004A6E25"/>
    <w:rsid w:val="004A6E7B"/>
    <w:rsid w:val="004A6E81"/>
    <w:rsid w:val="004A6EAA"/>
    <w:rsid w:val="004A6ED7"/>
    <w:rsid w:val="004A6EE1"/>
    <w:rsid w:val="004A6F09"/>
    <w:rsid w:val="004A6F48"/>
    <w:rsid w:val="004A6F7D"/>
    <w:rsid w:val="004A6F96"/>
    <w:rsid w:val="004A6F98"/>
    <w:rsid w:val="004A6F9E"/>
    <w:rsid w:val="004A6FC6"/>
    <w:rsid w:val="004A6FCC"/>
    <w:rsid w:val="004A6FDB"/>
    <w:rsid w:val="004A6FF3"/>
    <w:rsid w:val="004A6FFF"/>
    <w:rsid w:val="004A7003"/>
    <w:rsid w:val="004A703E"/>
    <w:rsid w:val="004A7064"/>
    <w:rsid w:val="004A7075"/>
    <w:rsid w:val="004A70A6"/>
    <w:rsid w:val="004A70AB"/>
    <w:rsid w:val="004A70EC"/>
    <w:rsid w:val="004A7113"/>
    <w:rsid w:val="004A7132"/>
    <w:rsid w:val="004A7134"/>
    <w:rsid w:val="004A7151"/>
    <w:rsid w:val="004A7194"/>
    <w:rsid w:val="004A71A2"/>
    <w:rsid w:val="004A71F6"/>
    <w:rsid w:val="004A7206"/>
    <w:rsid w:val="004A721E"/>
    <w:rsid w:val="004A7242"/>
    <w:rsid w:val="004A7275"/>
    <w:rsid w:val="004A7282"/>
    <w:rsid w:val="004A7283"/>
    <w:rsid w:val="004A72D7"/>
    <w:rsid w:val="004A72E6"/>
    <w:rsid w:val="004A72E8"/>
    <w:rsid w:val="004A7325"/>
    <w:rsid w:val="004A7329"/>
    <w:rsid w:val="004A7378"/>
    <w:rsid w:val="004A73B9"/>
    <w:rsid w:val="004A73CA"/>
    <w:rsid w:val="004A73E9"/>
    <w:rsid w:val="004A73F9"/>
    <w:rsid w:val="004A7403"/>
    <w:rsid w:val="004A7427"/>
    <w:rsid w:val="004A742E"/>
    <w:rsid w:val="004A745E"/>
    <w:rsid w:val="004A7462"/>
    <w:rsid w:val="004A7489"/>
    <w:rsid w:val="004A748C"/>
    <w:rsid w:val="004A7496"/>
    <w:rsid w:val="004A7511"/>
    <w:rsid w:val="004A7577"/>
    <w:rsid w:val="004A759E"/>
    <w:rsid w:val="004A75D7"/>
    <w:rsid w:val="004A7619"/>
    <w:rsid w:val="004A7678"/>
    <w:rsid w:val="004A76BB"/>
    <w:rsid w:val="004A76BF"/>
    <w:rsid w:val="004A76F8"/>
    <w:rsid w:val="004A7758"/>
    <w:rsid w:val="004A775A"/>
    <w:rsid w:val="004A7760"/>
    <w:rsid w:val="004A7768"/>
    <w:rsid w:val="004A777A"/>
    <w:rsid w:val="004A77A2"/>
    <w:rsid w:val="004A77AD"/>
    <w:rsid w:val="004A77BC"/>
    <w:rsid w:val="004A77FA"/>
    <w:rsid w:val="004A780C"/>
    <w:rsid w:val="004A781D"/>
    <w:rsid w:val="004A782C"/>
    <w:rsid w:val="004A788D"/>
    <w:rsid w:val="004A7897"/>
    <w:rsid w:val="004A78DF"/>
    <w:rsid w:val="004A7905"/>
    <w:rsid w:val="004A790B"/>
    <w:rsid w:val="004A7942"/>
    <w:rsid w:val="004A7952"/>
    <w:rsid w:val="004A7967"/>
    <w:rsid w:val="004A796C"/>
    <w:rsid w:val="004A798C"/>
    <w:rsid w:val="004A7999"/>
    <w:rsid w:val="004A799D"/>
    <w:rsid w:val="004A79EB"/>
    <w:rsid w:val="004A7A0D"/>
    <w:rsid w:val="004A7A13"/>
    <w:rsid w:val="004A7A35"/>
    <w:rsid w:val="004A7A64"/>
    <w:rsid w:val="004A7A85"/>
    <w:rsid w:val="004A7AC9"/>
    <w:rsid w:val="004A7AD0"/>
    <w:rsid w:val="004A7AE4"/>
    <w:rsid w:val="004A7AF9"/>
    <w:rsid w:val="004A7BA5"/>
    <w:rsid w:val="004A7BB0"/>
    <w:rsid w:val="004A7C45"/>
    <w:rsid w:val="004A7C47"/>
    <w:rsid w:val="004A7C4E"/>
    <w:rsid w:val="004A7C54"/>
    <w:rsid w:val="004A7C7A"/>
    <w:rsid w:val="004A7CE7"/>
    <w:rsid w:val="004A7D26"/>
    <w:rsid w:val="004A7D73"/>
    <w:rsid w:val="004A7D7E"/>
    <w:rsid w:val="004A7D89"/>
    <w:rsid w:val="004A7DC0"/>
    <w:rsid w:val="004A7E03"/>
    <w:rsid w:val="004A7E10"/>
    <w:rsid w:val="004A7E17"/>
    <w:rsid w:val="004A7E52"/>
    <w:rsid w:val="004A7E58"/>
    <w:rsid w:val="004A7E72"/>
    <w:rsid w:val="004A7F48"/>
    <w:rsid w:val="004A7FF5"/>
    <w:rsid w:val="004B0036"/>
    <w:rsid w:val="004B0077"/>
    <w:rsid w:val="004B00CB"/>
    <w:rsid w:val="004B00F2"/>
    <w:rsid w:val="004B0117"/>
    <w:rsid w:val="004B0119"/>
    <w:rsid w:val="004B0135"/>
    <w:rsid w:val="004B0142"/>
    <w:rsid w:val="004B014D"/>
    <w:rsid w:val="004B0165"/>
    <w:rsid w:val="004B018C"/>
    <w:rsid w:val="004B0196"/>
    <w:rsid w:val="004B01F7"/>
    <w:rsid w:val="004B0211"/>
    <w:rsid w:val="004B0232"/>
    <w:rsid w:val="004B0257"/>
    <w:rsid w:val="004B02E3"/>
    <w:rsid w:val="004B02EF"/>
    <w:rsid w:val="004B02F5"/>
    <w:rsid w:val="004B0305"/>
    <w:rsid w:val="004B032F"/>
    <w:rsid w:val="004B0351"/>
    <w:rsid w:val="004B037E"/>
    <w:rsid w:val="004B0387"/>
    <w:rsid w:val="004B03CC"/>
    <w:rsid w:val="004B03E7"/>
    <w:rsid w:val="004B03F8"/>
    <w:rsid w:val="004B0450"/>
    <w:rsid w:val="004B0470"/>
    <w:rsid w:val="004B0479"/>
    <w:rsid w:val="004B0527"/>
    <w:rsid w:val="004B053A"/>
    <w:rsid w:val="004B053B"/>
    <w:rsid w:val="004B0563"/>
    <w:rsid w:val="004B057F"/>
    <w:rsid w:val="004B0586"/>
    <w:rsid w:val="004B05A6"/>
    <w:rsid w:val="004B05E6"/>
    <w:rsid w:val="004B0603"/>
    <w:rsid w:val="004B0628"/>
    <w:rsid w:val="004B0635"/>
    <w:rsid w:val="004B063C"/>
    <w:rsid w:val="004B063F"/>
    <w:rsid w:val="004B0640"/>
    <w:rsid w:val="004B065C"/>
    <w:rsid w:val="004B066D"/>
    <w:rsid w:val="004B0685"/>
    <w:rsid w:val="004B0691"/>
    <w:rsid w:val="004B0694"/>
    <w:rsid w:val="004B06C3"/>
    <w:rsid w:val="004B06C7"/>
    <w:rsid w:val="004B06C8"/>
    <w:rsid w:val="004B06D9"/>
    <w:rsid w:val="004B06E4"/>
    <w:rsid w:val="004B073E"/>
    <w:rsid w:val="004B0795"/>
    <w:rsid w:val="004B07E4"/>
    <w:rsid w:val="004B083D"/>
    <w:rsid w:val="004B084E"/>
    <w:rsid w:val="004B0868"/>
    <w:rsid w:val="004B0904"/>
    <w:rsid w:val="004B0907"/>
    <w:rsid w:val="004B091E"/>
    <w:rsid w:val="004B092B"/>
    <w:rsid w:val="004B0930"/>
    <w:rsid w:val="004B0937"/>
    <w:rsid w:val="004B094E"/>
    <w:rsid w:val="004B095D"/>
    <w:rsid w:val="004B095F"/>
    <w:rsid w:val="004B096F"/>
    <w:rsid w:val="004B0993"/>
    <w:rsid w:val="004B0997"/>
    <w:rsid w:val="004B09B5"/>
    <w:rsid w:val="004B09F2"/>
    <w:rsid w:val="004B0A05"/>
    <w:rsid w:val="004B0A32"/>
    <w:rsid w:val="004B0A36"/>
    <w:rsid w:val="004B0A57"/>
    <w:rsid w:val="004B0A7B"/>
    <w:rsid w:val="004B0A84"/>
    <w:rsid w:val="004B0A89"/>
    <w:rsid w:val="004B0AA6"/>
    <w:rsid w:val="004B0ABC"/>
    <w:rsid w:val="004B0AC1"/>
    <w:rsid w:val="004B0AD3"/>
    <w:rsid w:val="004B0ADB"/>
    <w:rsid w:val="004B0B42"/>
    <w:rsid w:val="004B0B67"/>
    <w:rsid w:val="004B0B95"/>
    <w:rsid w:val="004B0B9A"/>
    <w:rsid w:val="004B0BBE"/>
    <w:rsid w:val="004B0BC1"/>
    <w:rsid w:val="004B0BFE"/>
    <w:rsid w:val="004B0C0B"/>
    <w:rsid w:val="004B0C6C"/>
    <w:rsid w:val="004B0C74"/>
    <w:rsid w:val="004B0C78"/>
    <w:rsid w:val="004B0C7D"/>
    <w:rsid w:val="004B0CCF"/>
    <w:rsid w:val="004B0D69"/>
    <w:rsid w:val="004B0D6A"/>
    <w:rsid w:val="004B0DA3"/>
    <w:rsid w:val="004B0E28"/>
    <w:rsid w:val="004B0E55"/>
    <w:rsid w:val="004B0E68"/>
    <w:rsid w:val="004B0E93"/>
    <w:rsid w:val="004B0E95"/>
    <w:rsid w:val="004B0ECC"/>
    <w:rsid w:val="004B0ED4"/>
    <w:rsid w:val="004B0ED6"/>
    <w:rsid w:val="004B0F47"/>
    <w:rsid w:val="004B0F76"/>
    <w:rsid w:val="004B0FAE"/>
    <w:rsid w:val="004B0FC0"/>
    <w:rsid w:val="004B0FCC"/>
    <w:rsid w:val="004B0FF6"/>
    <w:rsid w:val="004B100B"/>
    <w:rsid w:val="004B1056"/>
    <w:rsid w:val="004B1072"/>
    <w:rsid w:val="004B10C7"/>
    <w:rsid w:val="004B10C9"/>
    <w:rsid w:val="004B10E2"/>
    <w:rsid w:val="004B10E4"/>
    <w:rsid w:val="004B10F2"/>
    <w:rsid w:val="004B110A"/>
    <w:rsid w:val="004B111D"/>
    <w:rsid w:val="004B1121"/>
    <w:rsid w:val="004B1123"/>
    <w:rsid w:val="004B1134"/>
    <w:rsid w:val="004B1136"/>
    <w:rsid w:val="004B115E"/>
    <w:rsid w:val="004B1195"/>
    <w:rsid w:val="004B119B"/>
    <w:rsid w:val="004B11C1"/>
    <w:rsid w:val="004B11D9"/>
    <w:rsid w:val="004B11E9"/>
    <w:rsid w:val="004B1245"/>
    <w:rsid w:val="004B129C"/>
    <w:rsid w:val="004B12CD"/>
    <w:rsid w:val="004B12D6"/>
    <w:rsid w:val="004B12D7"/>
    <w:rsid w:val="004B12E9"/>
    <w:rsid w:val="004B12F2"/>
    <w:rsid w:val="004B131A"/>
    <w:rsid w:val="004B133B"/>
    <w:rsid w:val="004B136F"/>
    <w:rsid w:val="004B1384"/>
    <w:rsid w:val="004B13CC"/>
    <w:rsid w:val="004B1401"/>
    <w:rsid w:val="004B1408"/>
    <w:rsid w:val="004B1472"/>
    <w:rsid w:val="004B1547"/>
    <w:rsid w:val="004B1568"/>
    <w:rsid w:val="004B156F"/>
    <w:rsid w:val="004B1614"/>
    <w:rsid w:val="004B163A"/>
    <w:rsid w:val="004B163F"/>
    <w:rsid w:val="004B165B"/>
    <w:rsid w:val="004B1673"/>
    <w:rsid w:val="004B1699"/>
    <w:rsid w:val="004B1753"/>
    <w:rsid w:val="004B175A"/>
    <w:rsid w:val="004B177B"/>
    <w:rsid w:val="004B17A8"/>
    <w:rsid w:val="004B17BD"/>
    <w:rsid w:val="004B17CA"/>
    <w:rsid w:val="004B17EA"/>
    <w:rsid w:val="004B17EE"/>
    <w:rsid w:val="004B17F4"/>
    <w:rsid w:val="004B1807"/>
    <w:rsid w:val="004B1828"/>
    <w:rsid w:val="004B1832"/>
    <w:rsid w:val="004B1863"/>
    <w:rsid w:val="004B188C"/>
    <w:rsid w:val="004B189D"/>
    <w:rsid w:val="004B18A9"/>
    <w:rsid w:val="004B18D5"/>
    <w:rsid w:val="004B190C"/>
    <w:rsid w:val="004B193E"/>
    <w:rsid w:val="004B194C"/>
    <w:rsid w:val="004B1964"/>
    <w:rsid w:val="004B1978"/>
    <w:rsid w:val="004B1996"/>
    <w:rsid w:val="004B19CA"/>
    <w:rsid w:val="004B19D4"/>
    <w:rsid w:val="004B19DC"/>
    <w:rsid w:val="004B19E4"/>
    <w:rsid w:val="004B19F5"/>
    <w:rsid w:val="004B1A17"/>
    <w:rsid w:val="004B1A26"/>
    <w:rsid w:val="004B1A3A"/>
    <w:rsid w:val="004B1A7F"/>
    <w:rsid w:val="004B1A8B"/>
    <w:rsid w:val="004B1A9F"/>
    <w:rsid w:val="004B1AAC"/>
    <w:rsid w:val="004B1AB5"/>
    <w:rsid w:val="004B1AE1"/>
    <w:rsid w:val="004B1B05"/>
    <w:rsid w:val="004B1B1F"/>
    <w:rsid w:val="004B1B30"/>
    <w:rsid w:val="004B1B31"/>
    <w:rsid w:val="004B1B4B"/>
    <w:rsid w:val="004B1B57"/>
    <w:rsid w:val="004B1BE5"/>
    <w:rsid w:val="004B1BE8"/>
    <w:rsid w:val="004B1C37"/>
    <w:rsid w:val="004B1C53"/>
    <w:rsid w:val="004B1CA7"/>
    <w:rsid w:val="004B1D0C"/>
    <w:rsid w:val="004B1D13"/>
    <w:rsid w:val="004B1D15"/>
    <w:rsid w:val="004B1D38"/>
    <w:rsid w:val="004B1D4C"/>
    <w:rsid w:val="004B1D82"/>
    <w:rsid w:val="004B1D89"/>
    <w:rsid w:val="004B1D97"/>
    <w:rsid w:val="004B1DA5"/>
    <w:rsid w:val="004B1DB8"/>
    <w:rsid w:val="004B1DCC"/>
    <w:rsid w:val="004B1DEB"/>
    <w:rsid w:val="004B1DF7"/>
    <w:rsid w:val="004B1E17"/>
    <w:rsid w:val="004B1E28"/>
    <w:rsid w:val="004B1E2E"/>
    <w:rsid w:val="004B1E31"/>
    <w:rsid w:val="004B1E51"/>
    <w:rsid w:val="004B1E5D"/>
    <w:rsid w:val="004B1E69"/>
    <w:rsid w:val="004B1E81"/>
    <w:rsid w:val="004B1EA0"/>
    <w:rsid w:val="004B1F04"/>
    <w:rsid w:val="004B1F18"/>
    <w:rsid w:val="004B1F34"/>
    <w:rsid w:val="004B1F45"/>
    <w:rsid w:val="004B1F46"/>
    <w:rsid w:val="004B1F4C"/>
    <w:rsid w:val="004B1F5A"/>
    <w:rsid w:val="004B1FAE"/>
    <w:rsid w:val="004B1FB3"/>
    <w:rsid w:val="004B203B"/>
    <w:rsid w:val="004B20AA"/>
    <w:rsid w:val="004B20DD"/>
    <w:rsid w:val="004B20F0"/>
    <w:rsid w:val="004B20F3"/>
    <w:rsid w:val="004B2136"/>
    <w:rsid w:val="004B2149"/>
    <w:rsid w:val="004B214F"/>
    <w:rsid w:val="004B21B9"/>
    <w:rsid w:val="004B22BE"/>
    <w:rsid w:val="004B232B"/>
    <w:rsid w:val="004B2332"/>
    <w:rsid w:val="004B2389"/>
    <w:rsid w:val="004B23DD"/>
    <w:rsid w:val="004B23F5"/>
    <w:rsid w:val="004B240E"/>
    <w:rsid w:val="004B241D"/>
    <w:rsid w:val="004B2464"/>
    <w:rsid w:val="004B2474"/>
    <w:rsid w:val="004B2478"/>
    <w:rsid w:val="004B24D3"/>
    <w:rsid w:val="004B255C"/>
    <w:rsid w:val="004B256F"/>
    <w:rsid w:val="004B2599"/>
    <w:rsid w:val="004B25C7"/>
    <w:rsid w:val="004B25D6"/>
    <w:rsid w:val="004B25FC"/>
    <w:rsid w:val="004B2619"/>
    <w:rsid w:val="004B2627"/>
    <w:rsid w:val="004B2651"/>
    <w:rsid w:val="004B265F"/>
    <w:rsid w:val="004B2661"/>
    <w:rsid w:val="004B2674"/>
    <w:rsid w:val="004B26A2"/>
    <w:rsid w:val="004B26A8"/>
    <w:rsid w:val="004B26B2"/>
    <w:rsid w:val="004B26B8"/>
    <w:rsid w:val="004B26DF"/>
    <w:rsid w:val="004B26E8"/>
    <w:rsid w:val="004B2727"/>
    <w:rsid w:val="004B275E"/>
    <w:rsid w:val="004B2774"/>
    <w:rsid w:val="004B27B4"/>
    <w:rsid w:val="004B27D5"/>
    <w:rsid w:val="004B2809"/>
    <w:rsid w:val="004B2818"/>
    <w:rsid w:val="004B2851"/>
    <w:rsid w:val="004B2871"/>
    <w:rsid w:val="004B287A"/>
    <w:rsid w:val="004B28A5"/>
    <w:rsid w:val="004B28A9"/>
    <w:rsid w:val="004B28AE"/>
    <w:rsid w:val="004B28B7"/>
    <w:rsid w:val="004B28BB"/>
    <w:rsid w:val="004B28D4"/>
    <w:rsid w:val="004B28DC"/>
    <w:rsid w:val="004B28DD"/>
    <w:rsid w:val="004B2908"/>
    <w:rsid w:val="004B2926"/>
    <w:rsid w:val="004B2932"/>
    <w:rsid w:val="004B296E"/>
    <w:rsid w:val="004B297E"/>
    <w:rsid w:val="004B299C"/>
    <w:rsid w:val="004B29DE"/>
    <w:rsid w:val="004B2A6C"/>
    <w:rsid w:val="004B2AA5"/>
    <w:rsid w:val="004B2AD9"/>
    <w:rsid w:val="004B2ADF"/>
    <w:rsid w:val="004B2B01"/>
    <w:rsid w:val="004B2B1C"/>
    <w:rsid w:val="004B2B42"/>
    <w:rsid w:val="004B2B4C"/>
    <w:rsid w:val="004B2B4F"/>
    <w:rsid w:val="004B2B9F"/>
    <w:rsid w:val="004B2BAC"/>
    <w:rsid w:val="004B2BBB"/>
    <w:rsid w:val="004B2BD0"/>
    <w:rsid w:val="004B2C2D"/>
    <w:rsid w:val="004B2C54"/>
    <w:rsid w:val="004B2C70"/>
    <w:rsid w:val="004B2C79"/>
    <w:rsid w:val="004B2C7A"/>
    <w:rsid w:val="004B2D15"/>
    <w:rsid w:val="004B2D21"/>
    <w:rsid w:val="004B2D39"/>
    <w:rsid w:val="004B2D3E"/>
    <w:rsid w:val="004B2D4C"/>
    <w:rsid w:val="004B2D52"/>
    <w:rsid w:val="004B2D53"/>
    <w:rsid w:val="004B2D64"/>
    <w:rsid w:val="004B2D6D"/>
    <w:rsid w:val="004B2DC1"/>
    <w:rsid w:val="004B2DC5"/>
    <w:rsid w:val="004B2DC7"/>
    <w:rsid w:val="004B2DD3"/>
    <w:rsid w:val="004B2E00"/>
    <w:rsid w:val="004B2E24"/>
    <w:rsid w:val="004B2E66"/>
    <w:rsid w:val="004B2E78"/>
    <w:rsid w:val="004B2E97"/>
    <w:rsid w:val="004B2E9A"/>
    <w:rsid w:val="004B2ECA"/>
    <w:rsid w:val="004B2F2F"/>
    <w:rsid w:val="004B2F40"/>
    <w:rsid w:val="004B2F86"/>
    <w:rsid w:val="004B2F92"/>
    <w:rsid w:val="004B2F9F"/>
    <w:rsid w:val="004B2FC5"/>
    <w:rsid w:val="004B300E"/>
    <w:rsid w:val="004B3076"/>
    <w:rsid w:val="004B30E7"/>
    <w:rsid w:val="004B30F4"/>
    <w:rsid w:val="004B310A"/>
    <w:rsid w:val="004B3164"/>
    <w:rsid w:val="004B31AE"/>
    <w:rsid w:val="004B31D5"/>
    <w:rsid w:val="004B31E5"/>
    <w:rsid w:val="004B31EB"/>
    <w:rsid w:val="004B3216"/>
    <w:rsid w:val="004B3222"/>
    <w:rsid w:val="004B3245"/>
    <w:rsid w:val="004B3255"/>
    <w:rsid w:val="004B3265"/>
    <w:rsid w:val="004B3295"/>
    <w:rsid w:val="004B32CF"/>
    <w:rsid w:val="004B32E2"/>
    <w:rsid w:val="004B32FE"/>
    <w:rsid w:val="004B331B"/>
    <w:rsid w:val="004B3342"/>
    <w:rsid w:val="004B3347"/>
    <w:rsid w:val="004B334A"/>
    <w:rsid w:val="004B3396"/>
    <w:rsid w:val="004B33DB"/>
    <w:rsid w:val="004B33FC"/>
    <w:rsid w:val="004B3458"/>
    <w:rsid w:val="004B3465"/>
    <w:rsid w:val="004B349A"/>
    <w:rsid w:val="004B34AB"/>
    <w:rsid w:val="004B34FA"/>
    <w:rsid w:val="004B3504"/>
    <w:rsid w:val="004B3516"/>
    <w:rsid w:val="004B353C"/>
    <w:rsid w:val="004B358C"/>
    <w:rsid w:val="004B35DF"/>
    <w:rsid w:val="004B3619"/>
    <w:rsid w:val="004B3623"/>
    <w:rsid w:val="004B362E"/>
    <w:rsid w:val="004B3646"/>
    <w:rsid w:val="004B370B"/>
    <w:rsid w:val="004B3718"/>
    <w:rsid w:val="004B3822"/>
    <w:rsid w:val="004B3824"/>
    <w:rsid w:val="004B386B"/>
    <w:rsid w:val="004B38CE"/>
    <w:rsid w:val="004B38D9"/>
    <w:rsid w:val="004B3908"/>
    <w:rsid w:val="004B3914"/>
    <w:rsid w:val="004B392B"/>
    <w:rsid w:val="004B3936"/>
    <w:rsid w:val="004B3969"/>
    <w:rsid w:val="004B3979"/>
    <w:rsid w:val="004B3A6A"/>
    <w:rsid w:val="004B3A93"/>
    <w:rsid w:val="004B3ABD"/>
    <w:rsid w:val="004B3AC5"/>
    <w:rsid w:val="004B3AD8"/>
    <w:rsid w:val="004B3B37"/>
    <w:rsid w:val="004B3BB9"/>
    <w:rsid w:val="004B3C48"/>
    <w:rsid w:val="004B3C4A"/>
    <w:rsid w:val="004B3C8E"/>
    <w:rsid w:val="004B3CA4"/>
    <w:rsid w:val="004B3CAF"/>
    <w:rsid w:val="004B3CE5"/>
    <w:rsid w:val="004B3D22"/>
    <w:rsid w:val="004B3D39"/>
    <w:rsid w:val="004B3D4A"/>
    <w:rsid w:val="004B3D67"/>
    <w:rsid w:val="004B3D6B"/>
    <w:rsid w:val="004B3DBF"/>
    <w:rsid w:val="004B3DCD"/>
    <w:rsid w:val="004B3E05"/>
    <w:rsid w:val="004B3E06"/>
    <w:rsid w:val="004B3E12"/>
    <w:rsid w:val="004B3E20"/>
    <w:rsid w:val="004B3E86"/>
    <w:rsid w:val="004B3EFE"/>
    <w:rsid w:val="004B3F17"/>
    <w:rsid w:val="004B3F2F"/>
    <w:rsid w:val="004B3F5F"/>
    <w:rsid w:val="004B3F90"/>
    <w:rsid w:val="004B3FA8"/>
    <w:rsid w:val="004B3FB8"/>
    <w:rsid w:val="004B3FCE"/>
    <w:rsid w:val="004B3FED"/>
    <w:rsid w:val="004B4030"/>
    <w:rsid w:val="004B408D"/>
    <w:rsid w:val="004B409E"/>
    <w:rsid w:val="004B40CF"/>
    <w:rsid w:val="004B411C"/>
    <w:rsid w:val="004B411E"/>
    <w:rsid w:val="004B4127"/>
    <w:rsid w:val="004B4131"/>
    <w:rsid w:val="004B416C"/>
    <w:rsid w:val="004B4172"/>
    <w:rsid w:val="004B41B8"/>
    <w:rsid w:val="004B41F0"/>
    <w:rsid w:val="004B420A"/>
    <w:rsid w:val="004B4248"/>
    <w:rsid w:val="004B4262"/>
    <w:rsid w:val="004B4275"/>
    <w:rsid w:val="004B42C9"/>
    <w:rsid w:val="004B42DF"/>
    <w:rsid w:val="004B42ED"/>
    <w:rsid w:val="004B4325"/>
    <w:rsid w:val="004B4332"/>
    <w:rsid w:val="004B4335"/>
    <w:rsid w:val="004B4363"/>
    <w:rsid w:val="004B4390"/>
    <w:rsid w:val="004B43C9"/>
    <w:rsid w:val="004B43F6"/>
    <w:rsid w:val="004B4407"/>
    <w:rsid w:val="004B440E"/>
    <w:rsid w:val="004B442F"/>
    <w:rsid w:val="004B443E"/>
    <w:rsid w:val="004B4454"/>
    <w:rsid w:val="004B4474"/>
    <w:rsid w:val="004B44DF"/>
    <w:rsid w:val="004B4531"/>
    <w:rsid w:val="004B4546"/>
    <w:rsid w:val="004B4567"/>
    <w:rsid w:val="004B45AB"/>
    <w:rsid w:val="004B464D"/>
    <w:rsid w:val="004B468C"/>
    <w:rsid w:val="004B46FB"/>
    <w:rsid w:val="004B473E"/>
    <w:rsid w:val="004B4777"/>
    <w:rsid w:val="004B47A9"/>
    <w:rsid w:val="004B47B3"/>
    <w:rsid w:val="004B481A"/>
    <w:rsid w:val="004B482E"/>
    <w:rsid w:val="004B48AF"/>
    <w:rsid w:val="004B48E2"/>
    <w:rsid w:val="004B4905"/>
    <w:rsid w:val="004B4909"/>
    <w:rsid w:val="004B4948"/>
    <w:rsid w:val="004B49DE"/>
    <w:rsid w:val="004B49F3"/>
    <w:rsid w:val="004B4A11"/>
    <w:rsid w:val="004B4A34"/>
    <w:rsid w:val="004B4A3E"/>
    <w:rsid w:val="004B4A42"/>
    <w:rsid w:val="004B4A69"/>
    <w:rsid w:val="004B4A9E"/>
    <w:rsid w:val="004B4AAF"/>
    <w:rsid w:val="004B4AC9"/>
    <w:rsid w:val="004B4AD3"/>
    <w:rsid w:val="004B4B19"/>
    <w:rsid w:val="004B4B2C"/>
    <w:rsid w:val="004B4B59"/>
    <w:rsid w:val="004B4B66"/>
    <w:rsid w:val="004B4B79"/>
    <w:rsid w:val="004B4BD7"/>
    <w:rsid w:val="004B4BE0"/>
    <w:rsid w:val="004B4C4B"/>
    <w:rsid w:val="004B4C57"/>
    <w:rsid w:val="004B4C67"/>
    <w:rsid w:val="004B4CB5"/>
    <w:rsid w:val="004B4CD1"/>
    <w:rsid w:val="004B4CF5"/>
    <w:rsid w:val="004B4D05"/>
    <w:rsid w:val="004B4D3C"/>
    <w:rsid w:val="004B4D6F"/>
    <w:rsid w:val="004B4D72"/>
    <w:rsid w:val="004B4D88"/>
    <w:rsid w:val="004B4E72"/>
    <w:rsid w:val="004B4E9E"/>
    <w:rsid w:val="004B4EF6"/>
    <w:rsid w:val="004B4F47"/>
    <w:rsid w:val="004B4F72"/>
    <w:rsid w:val="004B4FE3"/>
    <w:rsid w:val="004B4FF7"/>
    <w:rsid w:val="004B4FFD"/>
    <w:rsid w:val="004B5030"/>
    <w:rsid w:val="004B504F"/>
    <w:rsid w:val="004B5067"/>
    <w:rsid w:val="004B50AF"/>
    <w:rsid w:val="004B50E0"/>
    <w:rsid w:val="004B50FD"/>
    <w:rsid w:val="004B5154"/>
    <w:rsid w:val="004B5171"/>
    <w:rsid w:val="004B5176"/>
    <w:rsid w:val="004B517F"/>
    <w:rsid w:val="004B51AB"/>
    <w:rsid w:val="004B5205"/>
    <w:rsid w:val="004B5216"/>
    <w:rsid w:val="004B5289"/>
    <w:rsid w:val="004B528A"/>
    <w:rsid w:val="004B5319"/>
    <w:rsid w:val="004B531F"/>
    <w:rsid w:val="004B5320"/>
    <w:rsid w:val="004B5322"/>
    <w:rsid w:val="004B533B"/>
    <w:rsid w:val="004B53CF"/>
    <w:rsid w:val="004B53E3"/>
    <w:rsid w:val="004B53E4"/>
    <w:rsid w:val="004B5402"/>
    <w:rsid w:val="004B5405"/>
    <w:rsid w:val="004B543E"/>
    <w:rsid w:val="004B5454"/>
    <w:rsid w:val="004B545C"/>
    <w:rsid w:val="004B5482"/>
    <w:rsid w:val="004B54A4"/>
    <w:rsid w:val="004B54DA"/>
    <w:rsid w:val="004B54EF"/>
    <w:rsid w:val="004B5539"/>
    <w:rsid w:val="004B5541"/>
    <w:rsid w:val="004B5580"/>
    <w:rsid w:val="004B561F"/>
    <w:rsid w:val="004B563D"/>
    <w:rsid w:val="004B564E"/>
    <w:rsid w:val="004B566B"/>
    <w:rsid w:val="004B56A6"/>
    <w:rsid w:val="004B56AE"/>
    <w:rsid w:val="004B56C3"/>
    <w:rsid w:val="004B5712"/>
    <w:rsid w:val="004B573F"/>
    <w:rsid w:val="004B5789"/>
    <w:rsid w:val="004B57CD"/>
    <w:rsid w:val="004B57D9"/>
    <w:rsid w:val="004B587F"/>
    <w:rsid w:val="004B58E4"/>
    <w:rsid w:val="004B58EE"/>
    <w:rsid w:val="004B58F2"/>
    <w:rsid w:val="004B5919"/>
    <w:rsid w:val="004B594E"/>
    <w:rsid w:val="004B5957"/>
    <w:rsid w:val="004B596E"/>
    <w:rsid w:val="004B599D"/>
    <w:rsid w:val="004B59AC"/>
    <w:rsid w:val="004B59C4"/>
    <w:rsid w:val="004B59E2"/>
    <w:rsid w:val="004B59EF"/>
    <w:rsid w:val="004B5A50"/>
    <w:rsid w:val="004B5A91"/>
    <w:rsid w:val="004B5A94"/>
    <w:rsid w:val="004B5ABA"/>
    <w:rsid w:val="004B5AE9"/>
    <w:rsid w:val="004B5AF5"/>
    <w:rsid w:val="004B5B60"/>
    <w:rsid w:val="004B5B76"/>
    <w:rsid w:val="004B5B82"/>
    <w:rsid w:val="004B5B86"/>
    <w:rsid w:val="004B5B87"/>
    <w:rsid w:val="004B5BC7"/>
    <w:rsid w:val="004B5BC9"/>
    <w:rsid w:val="004B5BDE"/>
    <w:rsid w:val="004B5BE8"/>
    <w:rsid w:val="004B5BF3"/>
    <w:rsid w:val="004B5C26"/>
    <w:rsid w:val="004B5C31"/>
    <w:rsid w:val="004B5C94"/>
    <w:rsid w:val="004B5CA8"/>
    <w:rsid w:val="004B5CB0"/>
    <w:rsid w:val="004B5CF5"/>
    <w:rsid w:val="004B5D08"/>
    <w:rsid w:val="004B5D21"/>
    <w:rsid w:val="004B5D45"/>
    <w:rsid w:val="004B5D4F"/>
    <w:rsid w:val="004B5D5A"/>
    <w:rsid w:val="004B5D98"/>
    <w:rsid w:val="004B5DB4"/>
    <w:rsid w:val="004B5DD1"/>
    <w:rsid w:val="004B5E5D"/>
    <w:rsid w:val="004B5E94"/>
    <w:rsid w:val="004B5EC3"/>
    <w:rsid w:val="004B5F58"/>
    <w:rsid w:val="004B5F67"/>
    <w:rsid w:val="004B5FA9"/>
    <w:rsid w:val="004B60A7"/>
    <w:rsid w:val="004B60C0"/>
    <w:rsid w:val="004B60CB"/>
    <w:rsid w:val="004B60FA"/>
    <w:rsid w:val="004B612E"/>
    <w:rsid w:val="004B6147"/>
    <w:rsid w:val="004B614F"/>
    <w:rsid w:val="004B6152"/>
    <w:rsid w:val="004B618D"/>
    <w:rsid w:val="004B6218"/>
    <w:rsid w:val="004B625A"/>
    <w:rsid w:val="004B625B"/>
    <w:rsid w:val="004B6296"/>
    <w:rsid w:val="004B62B2"/>
    <w:rsid w:val="004B62CA"/>
    <w:rsid w:val="004B62DC"/>
    <w:rsid w:val="004B62E3"/>
    <w:rsid w:val="004B63AE"/>
    <w:rsid w:val="004B63B0"/>
    <w:rsid w:val="004B63E4"/>
    <w:rsid w:val="004B6421"/>
    <w:rsid w:val="004B6422"/>
    <w:rsid w:val="004B6436"/>
    <w:rsid w:val="004B6484"/>
    <w:rsid w:val="004B648D"/>
    <w:rsid w:val="004B648F"/>
    <w:rsid w:val="004B6491"/>
    <w:rsid w:val="004B64C2"/>
    <w:rsid w:val="004B64FA"/>
    <w:rsid w:val="004B6509"/>
    <w:rsid w:val="004B650D"/>
    <w:rsid w:val="004B6514"/>
    <w:rsid w:val="004B653D"/>
    <w:rsid w:val="004B655A"/>
    <w:rsid w:val="004B6566"/>
    <w:rsid w:val="004B6567"/>
    <w:rsid w:val="004B65BF"/>
    <w:rsid w:val="004B65F0"/>
    <w:rsid w:val="004B65FE"/>
    <w:rsid w:val="004B662A"/>
    <w:rsid w:val="004B665B"/>
    <w:rsid w:val="004B665E"/>
    <w:rsid w:val="004B6660"/>
    <w:rsid w:val="004B668A"/>
    <w:rsid w:val="004B66B5"/>
    <w:rsid w:val="004B66E7"/>
    <w:rsid w:val="004B66FA"/>
    <w:rsid w:val="004B6705"/>
    <w:rsid w:val="004B679E"/>
    <w:rsid w:val="004B67F8"/>
    <w:rsid w:val="004B6846"/>
    <w:rsid w:val="004B686D"/>
    <w:rsid w:val="004B6919"/>
    <w:rsid w:val="004B699B"/>
    <w:rsid w:val="004B69A0"/>
    <w:rsid w:val="004B69C3"/>
    <w:rsid w:val="004B6A59"/>
    <w:rsid w:val="004B6AE6"/>
    <w:rsid w:val="004B6AFE"/>
    <w:rsid w:val="004B6B02"/>
    <w:rsid w:val="004B6B41"/>
    <w:rsid w:val="004B6B87"/>
    <w:rsid w:val="004B6BCD"/>
    <w:rsid w:val="004B6BD1"/>
    <w:rsid w:val="004B6BF1"/>
    <w:rsid w:val="004B6BFA"/>
    <w:rsid w:val="004B6C01"/>
    <w:rsid w:val="004B6C06"/>
    <w:rsid w:val="004B6C3A"/>
    <w:rsid w:val="004B6C49"/>
    <w:rsid w:val="004B6C5A"/>
    <w:rsid w:val="004B6C78"/>
    <w:rsid w:val="004B6C93"/>
    <w:rsid w:val="004B6CBF"/>
    <w:rsid w:val="004B6CED"/>
    <w:rsid w:val="004B6D02"/>
    <w:rsid w:val="004B6D03"/>
    <w:rsid w:val="004B6D16"/>
    <w:rsid w:val="004B6D9B"/>
    <w:rsid w:val="004B6DBB"/>
    <w:rsid w:val="004B6DD4"/>
    <w:rsid w:val="004B6DD5"/>
    <w:rsid w:val="004B6E17"/>
    <w:rsid w:val="004B6E1A"/>
    <w:rsid w:val="004B6E37"/>
    <w:rsid w:val="004B6E5A"/>
    <w:rsid w:val="004B6E8D"/>
    <w:rsid w:val="004B6EDA"/>
    <w:rsid w:val="004B6F0B"/>
    <w:rsid w:val="004B6F6D"/>
    <w:rsid w:val="004B6FCC"/>
    <w:rsid w:val="004B6FE9"/>
    <w:rsid w:val="004B7007"/>
    <w:rsid w:val="004B7038"/>
    <w:rsid w:val="004B7039"/>
    <w:rsid w:val="004B703F"/>
    <w:rsid w:val="004B708C"/>
    <w:rsid w:val="004B70B1"/>
    <w:rsid w:val="004B70BB"/>
    <w:rsid w:val="004B70E0"/>
    <w:rsid w:val="004B70FC"/>
    <w:rsid w:val="004B7102"/>
    <w:rsid w:val="004B7153"/>
    <w:rsid w:val="004B716F"/>
    <w:rsid w:val="004B7170"/>
    <w:rsid w:val="004B717D"/>
    <w:rsid w:val="004B71A5"/>
    <w:rsid w:val="004B71C3"/>
    <w:rsid w:val="004B71CD"/>
    <w:rsid w:val="004B71D8"/>
    <w:rsid w:val="004B71EB"/>
    <w:rsid w:val="004B7207"/>
    <w:rsid w:val="004B724B"/>
    <w:rsid w:val="004B725C"/>
    <w:rsid w:val="004B7292"/>
    <w:rsid w:val="004B72AF"/>
    <w:rsid w:val="004B72DF"/>
    <w:rsid w:val="004B72E2"/>
    <w:rsid w:val="004B7309"/>
    <w:rsid w:val="004B730E"/>
    <w:rsid w:val="004B7371"/>
    <w:rsid w:val="004B7377"/>
    <w:rsid w:val="004B7389"/>
    <w:rsid w:val="004B7393"/>
    <w:rsid w:val="004B73A5"/>
    <w:rsid w:val="004B73AF"/>
    <w:rsid w:val="004B746D"/>
    <w:rsid w:val="004B746F"/>
    <w:rsid w:val="004B7472"/>
    <w:rsid w:val="004B7552"/>
    <w:rsid w:val="004B7563"/>
    <w:rsid w:val="004B7574"/>
    <w:rsid w:val="004B75CF"/>
    <w:rsid w:val="004B75EB"/>
    <w:rsid w:val="004B7609"/>
    <w:rsid w:val="004B761A"/>
    <w:rsid w:val="004B761B"/>
    <w:rsid w:val="004B764C"/>
    <w:rsid w:val="004B7676"/>
    <w:rsid w:val="004B769B"/>
    <w:rsid w:val="004B76A8"/>
    <w:rsid w:val="004B76DE"/>
    <w:rsid w:val="004B76F5"/>
    <w:rsid w:val="004B7700"/>
    <w:rsid w:val="004B7724"/>
    <w:rsid w:val="004B7762"/>
    <w:rsid w:val="004B7764"/>
    <w:rsid w:val="004B7772"/>
    <w:rsid w:val="004B77D2"/>
    <w:rsid w:val="004B7805"/>
    <w:rsid w:val="004B782C"/>
    <w:rsid w:val="004B783B"/>
    <w:rsid w:val="004B7840"/>
    <w:rsid w:val="004B7850"/>
    <w:rsid w:val="004B7868"/>
    <w:rsid w:val="004B78C4"/>
    <w:rsid w:val="004B78D0"/>
    <w:rsid w:val="004B78DE"/>
    <w:rsid w:val="004B78F8"/>
    <w:rsid w:val="004B7944"/>
    <w:rsid w:val="004B7983"/>
    <w:rsid w:val="004B79DF"/>
    <w:rsid w:val="004B79F0"/>
    <w:rsid w:val="004B7A07"/>
    <w:rsid w:val="004B7A52"/>
    <w:rsid w:val="004B7A5E"/>
    <w:rsid w:val="004B7A64"/>
    <w:rsid w:val="004B7AD8"/>
    <w:rsid w:val="004B7B2B"/>
    <w:rsid w:val="004B7B39"/>
    <w:rsid w:val="004B7B63"/>
    <w:rsid w:val="004B7C7B"/>
    <w:rsid w:val="004B7C8B"/>
    <w:rsid w:val="004B7CDD"/>
    <w:rsid w:val="004B7D57"/>
    <w:rsid w:val="004B7D65"/>
    <w:rsid w:val="004B7D97"/>
    <w:rsid w:val="004B7D9C"/>
    <w:rsid w:val="004B7D9D"/>
    <w:rsid w:val="004B7DB7"/>
    <w:rsid w:val="004B7DC1"/>
    <w:rsid w:val="004B7EBA"/>
    <w:rsid w:val="004B7EF6"/>
    <w:rsid w:val="004B7F19"/>
    <w:rsid w:val="004B7F34"/>
    <w:rsid w:val="004B7F4F"/>
    <w:rsid w:val="004B7F5F"/>
    <w:rsid w:val="004B7F74"/>
    <w:rsid w:val="004C000E"/>
    <w:rsid w:val="004C0034"/>
    <w:rsid w:val="004C0068"/>
    <w:rsid w:val="004C00EA"/>
    <w:rsid w:val="004C010D"/>
    <w:rsid w:val="004C016C"/>
    <w:rsid w:val="004C016F"/>
    <w:rsid w:val="004C0198"/>
    <w:rsid w:val="004C01A1"/>
    <w:rsid w:val="004C0209"/>
    <w:rsid w:val="004C022A"/>
    <w:rsid w:val="004C0237"/>
    <w:rsid w:val="004C024C"/>
    <w:rsid w:val="004C0258"/>
    <w:rsid w:val="004C0279"/>
    <w:rsid w:val="004C0286"/>
    <w:rsid w:val="004C02C5"/>
    <w:rsid w:val="004C02E5"/>
    <w:rsid w:val="004C02EC"/>
    <w:rsid w:val="004C0352"/>
    <w:rsid w:val="004C0384"/>
    <w:rsid w:val="004C038A"/>
    <w:rsid w:val="004C039A"/>
    <w:rsid w:val="004C03A0"/>
    <w:rsid w:val="004C03F7"/>
    <w:rsid w:val="004C0425"/>
    <w:rsid w:val="004C0463"/>
    <w:rsid w:val="004C0466"/>
    <w:rsid w:val="004C0495"/>
    <w:rsid w:val="004C04D9"/>
    <w:rsid w:val="004C04DA"/>
    <w:rsid w:val="004C04E1"/>
    <w:rsid w:val="004C0550"/>
    <w:rsid w:val="004C0599"/>
    <w:rsid w:val="004C05EC"/>
    <w:rsid w:val="004C05FD"/>
    <w:rsid w:val="004C0628"/>
    <w:rsid w:val="004C0630"/>
    <w:rsid w:val="004C063F"/>
    <w:rsid w:val="004C065E"/>
    <w:rsid w:val="004C065F"/>
    <w:rsid w:val="004C0676"/>
    <w:rsid w:val="004C06D0"/>
    <w:rsid w:val="004C06D5"/>
    <w:rsid w:val="004C06E9"/>
    <w:rsid w:val="004C076F"/>
    <w:rsid w:val="004C0793"/>
    <w:rsid w:val="004C07A3"/>
    <w:rsid w:val="004C07C2"/>
    <w:rsid w:val="004C084A"/>
    <w:rsid w:val="004C08A5"/>
    <w:rsid w:val="004C08AC"/>
    <w:rsid w:val="004C08CC"/>
    <w:rsid w:val="004C08D2"/>
    <w:rsid w:val="004C0974"/>
    <w:rsid w:val="004C0975"/>
    <w:rsid w:val="004C098D"/>
    <w:rsid w:val="004C09F4"/>
    <w:rsid w:val="004C0A11"/>
    <w:rsid w:val="004C0A2C"/>
    <w:rsid w:val="004C0A63"/>
    <w:rsid w:val="004C0A65"/>
    <w:rsid w:val="004C0A90"/>
    <w:rsid w:val="004C0A99"/>
    <w:rsid w:val="004C0B02"/>
    <w:rsid w:val="004C0B1F"/>
    <w:rsid w:val="004C0B23"/>
    <w:rsid w:val="004C0B44"/>
    <w:rsid w:val="004C0B4D"/>
    <w:rsid w:val="004C0B5C"/>
    <w:rsid w:val="004C0B5D"/>
    <w:rsid w:val="004C0B6B"/>
    <w:rsid w:val="004C0B77"/>
    <w:rsid w:val="004C0B8D"/>
    <w:rsid w:val="004C0B90"/>
    <w:rsid w:val="004C0B95"/>
    <w:rsid w:val="004C0BA2"/>
    <w:rsid w:val="004C0BCE"/>
    <w:rsid w:val="004C0BF6"/>
    <w:rsid w:val="004C0C00"/>
    <w:rsid w:val="004C0C15"/>
    <w:rsid w:val="004C0C29"/>
    <w:rsid w:val="004C0C37"/>
    <w:rsid w:val="004C0C3D"/>
    <w:rsid w:val="004C0C4F"/>
    <w:rsid w:val="004C0C8E"/>
    <w:rsid w:val="004C0CF7"/>
    <w:rsid w:val="004C0D4D"/>
    <w:rsid w:val="004C0D66"/>
    <w:rsid w:val="004C0DA4"/>
    <w:rsid w:val="004C0DB3"/>
    <w:rsid w:val="004C0DD4"/>
    <w:rsid w:val="004C0E0C"/>
    <w:rsid w:val="004C0E57"/>
    <w:rsid w:val="004C0E6A"/>
    <w:rsid w:val="004C0E9C"/>
    <w:rsid w:val="004C0EBE"/>
    <w:rsid w:val="004C0F31"/>
    <w:rsid w:val="004C0F77"/>
    <w:rsid w:val="004C0FAB"/>
    <w:rsid w:val="004C101D"/>
    <w:rsid w:val="004C103B"/>
    <w:rsid w:val="004C1054"/>
    <w:rsid w:val="004C106E"/>
    <w:rsid w:val="004C1076"/>
    <w:rsid w:val="004C1094"/>
    <w:rsid w:val="004C10BC"/>
    <w:rsid w:val="004C10C4"/>
    <w:rsid w:val="004C1101"/>
    <w:rsid w:val="004C110E"/>
    <w:rsid w:val="004C1189"/>
    <w:rsid w:val="004C1192"/>
    <w:rsid w:val="004C11A1"/>
    <w:rsid w:val="004C11A7"/>
    <w:rsid w:val="004C11A9"/>
    <w:rsid w:val="004C11BC"/>
    <w:rsid w:val="004C11DE"/>
    <w:rsid w:val="004C11ED"/>
    <w:rsid w:val="004C1211"/>
    <w:rsid w:val="004C1212"/>
    <w:rsid w:val="004C1222"/>
    <w:rsid w:val="004C122C"/>
    <w:rsid w:val="004C125D"/>
    <w:rsid w:val="004C1287"/>
    <w:rsid w:val="004C1291"/>
    <w:rsid w:val="004C12B5"/>
    <w:rsid w:val="004C1306"/>
    <w:rsid w:val="004C1311"/>
    <w:rsid w:val="004C1346"/>
    <w:rsid w:val="004C134F"/>
    <w:rsid w:val="004C1360"/>
    <w:rsid w:val="004C136C"/>
    <w:rsid w:val="004C140E"/>
    <w:rsid w:val="004C1482"/>
    <w:rsid w:val="004C1490"/>
    <w:rsid w:val="004C14E8"/>
    <w:rsid w:val="004C14EB"/>
    <w:rsid w:val="004C14F3"/>
    <w:rsid w:val="004C1544"/>
    <w:rsid w:val="004C15E8"/>
    <w:rsid w:val="004C1600"/>
    <w:rsid w:val="004C1627"/>
    <w:rsid w:val="004C166A"/>
    <w:rsid w:val="004C170A"/>
    <w:rsid w:val="004C1736"/>
    <w:rsid w:val="004C17C3"/>
    <w:rsid w:val="004C17CE"/>
    <w:rsid w:val="004C17DD"/>
    <w:rsid w:val="004C1802"/>
    <w:rsid w:val="004C1821"/>
    <w:rsid w:val="004C1848"/>
    <w:rsid w:val="004C184B"/>
    <w:rsid w:val="004C184F"/>
    <w:rsid w:val="004C1862"/>
    <w:rsid w:val="004C1874"/>
    <w:rsid w:val="004C18AF"/>
    <w:rsid w:val="004C18B1"/>
    <w:rsid w:val="004C18BB"/>
    <w:rsid w:val="004C18E4"/>
    <w:rsid w:val="004C192C"/>
    <w:rsid w:val="004C192D"/>
    <w:rsid w:val="004C1945"/>
    <w:rsid w:val="004C195F"/>
    <w:rsid w:val="004C1965"/>
    <w:rsid w:val="004C19B1"/>
    <w:rsid w:val="004C19B6"/>
    <w:rsid w:val="004C19C3"/>
    <w:rsid w:val="004C19ED"/>
    <w:rsid w:val="004C19F6"/>
    <w:rsid w:val="004C19F7"/>
    <w:rsid w:val="004C1A0E"/>
    <w:rsid w:val="004C1A1B"/>
    <w:rsid w:val="004C1A29"/>
    <w:rsid w:val="004C1A69"/>
    <w:rsid w:val="004C1A8A"/>
    <w:rsid w:val="004C1AA7"/>
    <w:rsid w:val="004C1B65"/>
    <w:rsid w:val="004C1B75"/>
    <w:rsid w:val="004C1BCF"/>
    <w:rsid w:val="004C1BD3"/>
    <w:rsid w:val="004C1BD9"/>
    <w:rsid w:val="004C1BDD"/>
    <w:rsid w:val="004C1BE3"/>
    <w:rsid w:val="004C1BF6"/>
    <w:rsid w:val="004C1C12"/>
    <w:rsid w:val="004C1C19"/>
    <w:rsid w:val="004C1C3D"/>
    <w:rsid w:val="004C1CD4"/>
    <w:rsid w:val="004C1CD6"/>
    <w:rsid w:val="004C1D33"/>
    <w:rsid w:val="004C1D4C"/>
    <w:rsid w:val="004C1D7A"/>
    <w:rsid w:val="004C1D89"/>
    <w:rsid w:val="004C1DE5"/>
    <w:rsid w:val="004C1E28"/>
    <w:rsid w:val="004C1E60"/>
    <w:rsid w:val="004C1E74"/>
    <w:rsid w:val="004C1E8E"/>
    <w:rsid w:val="004C1EAF"/>
    <w:rsid w:val="004C1EEF"/>
    <w:rsid w:val="004C1EF8"/>
    <w:rsid w:val="004C1F6A"/>
    <w:rsid w:val="004C1F6E"/>
    <w:rsid w:val="004C1F75"/>
    <w:rsid w:val="004C1F9E"/>
    <w:rsid w:val="004C2048"/>
    <w:rsid w:val="004C2054"/>
    <w:rsid w:val="004C2060"/>
    <w:rsid w:val="004C2085"/>
    <w:rsid w:val="004C2160"/>
    <w:rsid w:val="004C2165"/>
    <w:rsid w:val="004C216A"/>
    <w:rsid w:val="004C21E2"/>
    <w:rsid w:val="004C2204"/>
    <w:rsid w:val="004C2239"/>
    <w:rsid w:val="004C2240"/>
    <w:rsid w:val="004C2243"/>
    <w:rsid w:val="004C224F"/>
    <w:rsid w:val="004C2262"/>
    <w:rsid w:val="004C2273"/>
    <w:rsid w:val="004C22D6"/>
    <w:rsid w:val="004C22DC"/>
    <w:rsid w:val="004C2330"/>
    <w:rsid w:val="004C2346"/>
    <w:rsid w:val="004C23E0"/>
    <w:rsid w:val="004C243E"/>
    <w:rsid w:val="004C244C"/>
    <w:rsid w:val="004C2454"/>
    <w:rsid w:val="004C245E"/>
    <w:rsid w:val="004C24BA"/>
    <w:rsid w:val="004C24E5"/>
    <w:rsid w:val="004C253A"/>
    <w:rsid w:val="004C2551"/>
    <w:rsid w:val="004C258A"/>
    <w:rsid w:val="004C25B1"/>
    <w:rsid w:val="004C25B6"/>
    <w:rsid w:val="004C25EF"/>
    <w:rsid w:val="004C2626"/>
    <w:rsid w:val="004C266E"/>
    <w:rsid w:val="004C2678"/>
    <w:rsid w:val="004C26AB"/>
    <w:rsid w:val="004C26F8"/>
    <w:rsid w:val="004C274A"/>
    <w:rsid w:val="004C277F"/>
    <w:rsid w:val="004C2793"/>
    <w:rsid w:val="004C27B4"/>
    <w:rsid w:val="004C27E8"/>
    <w:rsid w:val="004C27F3"/>
    <w:rsid w:val="004C27FF"/>
    <w:rsid w:val="004C2809"/>
    <w:rsid w:val="004C2835"/>
    <w:rsid w:val="004C28A5"/>
    <w:rsid w:val="004C28B3"/>
    <w:rsid w:val="004C28B5"/>
    <w:rsid w:val="004C2904"/>
    <w:rsid w:val="004C293E"/>
    <w:rsid w:val="004C2992"/>
    <w:rsid w:val="004C29E8"/>
    <w:rsid w:val="004C29F4"/>
    <w:rsid w:val="004C2A1B"/>
    <w:rsid w:val="004C2A2C"/>
    <w:rsid w:val="004C2A58"/>
    <w:rsid w:val="004C2A6B"/>
    <w:rsid w:val="004C2ADA"/>
    <w:rsid w:val="004C2B30"/>
    <w:rsid w:val="004C2B65"/>
    <w:rsid w:val="004C2BC9"/>
    <w:rsid w:val="004C2BFE"/>
    <w:rsid w:val="004C2C17"/>
    <w:rsid w:val="004C2C38"/>
    <w:rsid w:val="004C2C6A"/>
    <w:rsid w:val="004C2CBC"/>
    <w:rsid w:val="004C2D11"/>
    <w:rsid w:val="004C2D42"/>
    <w:rsid w:val="004C2D77"/>
    <w:rsid w:val="004C2DF2"/>
    <w:rsid w:val="004C2E22"/>
    <w:rsid w:val="004C2E5B"/>
    <w:rsid w:val="004C2E60"/>
    <w:rsid w:val="004C2EB0"/>
    <w:rsid w:val="004C2ECA"/>
    <w:rsid w:val="004C2EE6"/>
    <w:rsid w:val="004C2F54"/>
    <w:rsid w:val="004C2FAE"/>
    <w:rsid w:val="004C2FB0"/>
    <w:rsid w:val="004C2FCB"/>
    <w:rsid w:val="004C2FDA"/>
    <w:rsid w:val="004C303B"/>
    <w:rsid w:val="004C3074"/>
    <w:rsid w:val="004C30BF"/>
    <w:rsid w:val="004C313E"/>
    <w:rsid w:val="004C3143"/>
    <w:rsid w:val="004C314E"/>
    <w:rsid w:val="004C3180"/>
    <w:rsid w:val="004C3199"/>
    <w:rsid w:val="004C319E"/>
    <w:rsid w:val="004C3200"/>
    <w:rsid w:val="004C3215"/>
    <w:rsid w:val="004C323F"/>
    <w:rsid w:val="004C325F"/>
    <w:rsid w:val="004C329C"/>
    <w:rsid w:val="004C329F"/>
    <w:rsid w:val="004C32C3"/>
    <w:rsid w:val="004C32C8"/>
    <w:rsid w:val="004C32F2"/>
    <w:rsid w:val="004C3310"/>
    <w:rsid w:val="004C3320"/>
    <w:rsid w:val="004C3330"/>
    <w:rsid w:val="004C3352"/>
    <w:rsid w:val="004C3365"/>
    <w:rsid w:val="004C337C"/>
    <w:rsid w:val="004C3382"/>
    <w:rsid w:val="004C3390"/>
    <w:rsid w:val="004C33A7"/>
    <w:rsid w:val="004C33A9"/>
    <w:rsid w:val="004C33CD"/>
    <w:rsid w:val="004C33DF"/>
    <w:rsid w:val="004C33EA"/>
    <w:rsid w:val="004C3424"/>
    <w:rsid w:val="004C3453"/>
    <w:rsid w:val="004C3470"/>
    <w:rsid w:val="004C3473"/>
    <w:rsid w:val="004C34B0"/>
    <w:rsid w:val="004C34D4"/>
    <w:rsid w:val="004C3510"/>
    <w:rsid w:val="004C3526"/>
    <w:rsid w:val="004C359C"/>
    <w:rsid w:val="004C35C0"/>
    <w:rsid w:val="004C35D0"/>
    <w:rsid w:val="004C35D5"/>
    <w:rsid w:val="004C35F9"/>
    <w:rsid w:val="004C3613"/>
    <w:rsid w:val="004C363A"/>
    <w:rsid w:val="004C364E"/>
    <w:rsid w:val="004C36C5"/>
    <w:rsid w:val="004C3725"/>
    <w:rsid w:val="004C3797"/>
    <w:rsid w:val="004C381E"/>
    <w:rsid w:val="004C382A"/>
    <w:rsid w:val="004C385F"/>
    <w:rsid w:val="004C389D"/>
    <w:rsid w:val="004C38B0"/>
    <w:rsid w:val="004C3902"/>
    <w:rsid w:val="004C390E"/>
    <w:rsid w:val="004C3942"/>
    <w:rsid w:val="004C397C"/>
    <w:rsid w:val="004C3981"/>
    <w:rsid w:val="004C39A1"/>
    <w:rsid w:val="004C39B7"/>
    <w:rsid w:val="004C39E6"/>
    <w:rsid w:val="004C39EF"/>
    <w:rsid w:val="004C39F0"/>
    <w:rsid w:val="004C3A8A"/>
    <w:rsid w:val="004C3AA3"/>
    <w:rsid w:val="004C3ACF"/>
    <w:rsid w:val="004C3ADC"/>
    <w:rsid w:val="004C3AF2"/>
    <w:rsid w:val="004C3B65"/>
    <w:rsid w:val="004C3B68"/>
    <w:rsid w:val="004C3B9C"/>
    <w:rsid w:val="004C3BDA"/>
    <w:rsid w:val="004C3C5E"/>
    <w:rsid w:val="004C3CD9"/>
    <w:rsid w:val="004C3CDD"/>
    <w:rsid w:val="004C3CF0"/>
    <w:rsid w:val="004C3CF2"/>
    <w:rsid w:val="004C3D0C"/>
    <w:rsid w:val="004C3D10"/>
    <w:rsid w:val="004C3D31"/>
    <w:rsid w:val="004C3D6C"/>
    <w:rsid w:val="004C3D6D"/>
    <w:rsid w:val="004C3D8D"/>
    <w:rsid w:val="004C3E01"/>
    <w:rsid w:val="004C3E39"/>
    <w:rsid w:val="004C3E3F"/>
    <w:rsid w:val="004C3E64"/>
    <w:rsid w:val="004C3E87"/>
    <w:rsid w:val="004C3E95"/>
    <w:rsid w:val="004C3E9A"/>
    <w:rsid w:val="004C3EA7"/>
    <w:rsid w:val="004C3EB6"/>
    <w:rsid w:val="004C3ED6"/>
    <w:rsid w:val="004C3EF2"/>
    <w:rsid w:val="004C3F7D"/>
    <w:rsid w:val="004C3F8A"/>
    <w:rsid w:val="004C401B"/>
    <w:rsid w:val="004C4069"/>
    <w:rsid w:val="004C406D"/>
    <w:rsid w:val="004C4078"/>
    <w:rsid w:val="004C4089"/>
    <w:rsid w:val="004C408E"/>
    <w:rsid w:val="004C40AC"/>
    <w:rsid w:val="004C4118"/>
    <w:rsid w:val="004C4129"/>
    <w:rsid w:val="004C4178"/>
    <w:rsid w:val="004C4191"/>
    <w:rsid w:val="004C41C2"/>
    <w:rsid w:val="004C41C3"/>
    <w:rsid w:val="004C41C8"/>
    <w:rsid w:val="004C41D6"/>
    <w:rsid w:val="004C41F0"/>
    <w:rsid w:val="004C41FC"/>
    <w:rsid w:val="004C420F"/>
    <w:rsid w:val="004C424A"/>
    <w:rsid w:val="004C427A"/>
    <w:rsid w:val="004C4290"/>
    <w:rsid w:val="004C4294"/>
    <w:rsid w:val="004C42C6"/>
    <w:rsid w:val="004C42DC"/>
    <w:rsid w:val="004C4354"/>
    <w:rsid w:val="004C4369"/>
    <w:rsid w:val="004C439C"/>
    <w:rsid w:val="004C43C9"/>
    <w:rsid w:val="004C43F4"/>
    <w:rsid w:val="004C4452"/>
    <w:rsid w:val="004C4469"/>
    <w:rsid w:val="004C447D"/>
    <w:rsid w:val="004C447E"/>
    <w:rsid w:val="004C448B"/>
    <w:rsid w:val="004C44E0"/>
    <w:rsid w:val="004C4503"/>
    <w:rsid w:val="004C453E"/>
    <w:rsid w:val="004C4564"/>
    <w:rsid w:val="004C4583"/>
    <w:rsid w:val="004C45A8"/>
    <w:rsid w:val="004C45BE"/>
    <w:rsid w:val="004C4614"/>
    <w:rsid w:val="004C4631"/>
    <w:rsid w:val="004C4682"/>
    <w:rsid w:val="004C46AD"/>
    <w:rsid w:val="004C4722"/>
    <w:rsid w:val="004C473F"/>
    <w:rsid w:val="004C4760"/>
    <w:rsid w:val="004C4762"/>
    <w:rsid w:val="004C476A"/>
    <w:rsid w:val="004C4795"/>
    <w:rsid w:val="004C47CB"/>
    <w:rsid w:val="004C47F9"/>
    <w:rsid w:val="004C4832"/>
    <w:rsid w:val="004C4834"/>
    <w:rsid w:val="004C4835"/>
    <w:rsid w:val="004C4843"/>
    <w:rsid w:val="004C487E"/>
    <w:rsid w:val="004C488D"/>
    <w:rsid w:val="004C48D4"/>
    <w:rsid w:val="004C4901"/>
    <w:rsid w:val="004C4905"/>
    <w:rsid w:val="004C4909"/>
    <w:rsid w:val="004C4924"/>
    <w:rsid w:val="004C4933"/>
    <w:rsid w:val="004C4949"/>
    <w:rsid w:val="004C4951"/>
    <w:rsid w:val="004C4966"/>
    <w:rsid w:val="004C4997"/>
    <w:rsid w:val="004C49F4"/>
    <w:rsid w:val="004C4A00"/>
    <w:rsid w:val="004C4A56"/>
    <w:rsid w:val="004C4A8F"/>
    <w:rsid w:val="004C4A96"/>
    <w:rsid w:val="004C4AA2"/>
    <w:rsid w:val="004C4AC4"/>
    <w:rsid w:val="004C4AF3"/>
    <w:rsid w:val="004C4B01"/>
    <w:rsid w:val="004C4B15"/>
    <w:rsid w:val="004C4B17"/>
    <w:rsid w:val="004C4B2C"/>
    <w:rsid w:val="004C4B36"/>
    <w:rsid w:val="004C4B38"/>
    <w:rsid w:val="004C4BB4"/>
    <w:rsid w:val="004C4BBB"/>
    <w:rsid w:val="004C4BCB"/>
    <w:rsid w:val="004C4C05"/>
    <w:rsid w:val="004C4C4A"/>
    <w:rsid w:val="004C4C86"/>
    <w:rsid w:val="004C4CC2"/>
    <w:rsid w:val="004C4CD9"/>
    <w:rsid w:val="004C4D15"/>
    <w:rsid w:val="004C4D3E"/>
    <w:rsid w:val="004C4D3F"/>
    <w:rsid w:val="004C4D62"/>
    <w:rsid w:val="004C4D65"/>
    <w:rsid w:val="004C4D88"/>
    <w:rsid w:val="004C4DAD"/>
    <w:rsid w:val="004C4DCB"/>
    <w:rsid w:val="004C4DF4"/>
    <w:rsid w:val="004C4E50"/>
    <w:rsid w:val="004C4E83"/>
    <w:rsid w:val="004C4EA4"/>
    <w:rsid w:val="004C4ED5"/>
    <w:rsid w:val="004C4ED7"/>
    <w:rsid w:val="004C4EEE"/>
    <w:rsid w:val="004C4F1F"/>
    <w:rsid w:val="004C4F37"/>
    <w:rsid w:val="004C4F57"/>
    <w:rsid w:val="004C4F6B"/>
    <w:rsid w:val="004C509C"/>
    <w:rsid w:val="004C509E"/>
    <w:rsid w:val="004C50A0"/>
    <w:rsid w:val="004C50B2"/>
    <w:rsid w:val="004C50DB"/>
    <w:rsid w:val="004C5147"/>
    <w:rsid w:val="004C517D"/>
    <w:rsid w:val="004C5198"/>
    <w:rsid w:val="004C5214"/>
    <w:rsid w:val="004C5240"/>
    <w:rsid w:val="004C5252"/>
    <w:rsid w:val="004C526C"/>
    <w:rsid w:val="004C5299"/>
    <w:rsid w:val="004C52DD"/>
    <w:rsid w:val="004C5318"/>
    <w:rsid w:val="004C536A"/>
    <w:rsid w:val="004C53AC"/>
    <w:rsid w:val="004C53B0"/>
    <w:rsid w:val="004C53BF"/>
    <w:rsid w:val="004C53DC"/>
    <w:rsid w:val="004C5429"/>
    <w:rsid w:val="004C5475"/>
    <w:rsid w:val="004C5495"/>
    <w:rsid w:val="004C54BA"/>
    <w:rsid w:val="004C54C0"/>
    <w:rsid w:val="004C54C4"/>
    <w:rsid w:val="004C54E5"/>
    <w:rsid w:val="004C555D"/>
    <w:rsid w:val="004C5567"/>
    <w:rsid w:val="004C556F"/>
    <w:rsid w:val="004C5571"/>
    <w:rsid w:val="004C55A8"/>
    <w:rsid w:val="004C55B6"/>
    <w:rsid w:val="004C55C5"/>
    <w:rsid w:val="004C55D7"/>
    <w:rsid w:val="004C55DD"/>
    <w:rsid w:val="004C55DE"/>
    <w:rsid w:val="004C55F5"/>
    <w:rsid w:val="004C5633"/>
    <w:rsid w:val="004C5687"/>
    <w:rsid w:val="004C5709"/>
    <w:rsid w:val="004C5717"/>
    <w:rsid w:val="004C5757"/>
    <w:rsid w:val="004C5764"/>
    <w:rsid w:val="004C5796"/>
    <w:rsid w:val="004C57C2"/>
    <w:rsid w:val="004C57EB"/>
    <w:rsid w:val="004C57F7"/>
    <w:rsid w:val="004C5805"/>
    <w:rsid w:val="004C581A"/>
    <w:rsid w:val="004C5830"/>
    <w:rsid w:val="004C5849"/>
    <w:rsid w:val="004C5856"/>
    <w:rsid w:val="004C5862"/>
    <w:rsid w:val="004C5881"/>
    <w:rsid w:val="004C58F8"/>
    <w:rsid w:val="004C5900"/>
    <w:rsid w:val="004C5948"/>
    <w:rsid w:val="004C5973"/>
    <w:rsid w:val="004C5975"/>
    <w:rsid w:val="004C59F2"/>
    <w:rsid w:val="004C5A26"/>
    <w:rsid w:val="004C5A2B"/>
    <w:rsid w:val="004C5A2C"/>
    <w:rsid w:val="004C5A30"/>
    <w:rsid w:val="004C5A53"/>
    <w:rsid w:val="004C5A9A"/>
    <w:rsid w:val="004C5AB7"/>
    <w:rsid w:val="004C5AC1"/>
    <w:rsid w:val="004C5ACD"/>
    <w:rsid w:val="004C5B19"/>
    <w:rsid w:val="004C5B61"/>
    <w:rsid w:val="004C5BAE"/>
    <w:rsid w:val="004C5BD0"/>
    <w:rsid w:val="004C5BD7"/>
    <w:rsid w:val="004C5C15"/>
    <w:rsid w:val="004C5C4A"/>
    <w:rsid w:val="004C5C7E"/>
    <w:rsid w:val="004C5CB3"/>
    <w:rsid w:val="004C5CD6"/>
    <w:rsid w:val="004C5D0F"/>
    <w:rsid w:val="004C5D24"/>
    <w:rsid w:val="004C5D3E"/>
    <w:rsid w:val="004C5D4A"/>
    <w:rsid w:val="004C5D68"/>
    <w:rsid w:val="004C5D7E"/>
    <w:rsid w:val="004C5DBD"/>
    <w:rsid w:val="004C5DFD"/>
    <w:rsid w:val="004C5DFE"/>
    <w:rsid w:val="004C5E81"/>
    <w:rsid w:val="004C5E87"/>
    <w:rsid w:val="004C5EA5"/>
    <w:rsid w:val="004C5F23"/>
    <w:rsid w:val="004C5F72"/>
    <w:rsid w:val="004C5FE0"/>
    <w:rsid w:val="004C5FE5"/>
    <w:rsid w:val="004C5FF1"/>
    <w:rsid w:val="004C5FF9"/>
    <w:rsid w:val="004C5FFE"/>
    <w:rsid w:val="004C6002"/>
    <w:rsid w:val="004C6006"/>
    <w:rsid w:val="004C602D"/>
    <w:rsid w:val="004C6060"/>
    <w:rsid w:val="004C6081"/>
    <w:rsid w:val="004C60F8"/>
    <w:rsid w:val="004C6127"/>
    <w:rsid w:val="004C6131"/>
    <w:rsid w:val="004C614B"/>
    <w:rsid w:val="004C6172"/>
    <w:rsid w:val="004C61A3"/>
    <w:rsid w:val="004C61CA"/>
    <w:rsid w:val="004C61F3"/>
    <w:rsid w:val="004C6229"/>
    <w:rsid w:val="004C6254"/>
    <w:rsid w:val="004C626E"/>
    <w:rsid w:val="004C62A1"/>
    <w:rsid w:val="004C62C7"/>
    <w:rsid w:val="004C62D5"/>
    <w:rsid w:val="004C62E3"/>
    <w:rsid w:val="004C6307"/>
    <w:rsid w:val="004C635F"/>
    <w:rsid w:val="004C6398"/>
    <w:rsid w:val="004C63B0"/>
    <w:rsid w:val="004C63D5"/>
    <w:rsid w:val="004C63F2"/>
    <w:rsid w:val="004C63F7"/>
    <w:rsid w:val="004C63FF"/>
    <w:rsid w:val="004C6471"/>
    <w:rsid w:val="004C6490"/>
    <w:rsid w:val="004C649E"/>
    <w:rsid w:val="004C64C4"/>
    <w:rsid w:val="004C6506"/>
    <w:rsid w:val="004C6536"/>
    <w:rsid w:val="004C653C"/>
    <w:rsid w:val="004C653F"/>
    <w:rsid w:val="004C6541"/>
    <w:rsid w:val="004C6544"/>
    <w:rsid w:val="004C6565"/>
    <w:rsid w:val="004C6567"/>
    <w:rsid w:val="004C65DF"/>
    <w:rsid w:val="004C65F1"/>
    <w:rsid w:val="004C65F3"/>
    <w:rsid w:val="004C6637"/>
    <w:rsid w:val="004C663D"/>
    <w:rsid w:val="004C666C"/>
    <w:rsid w:val="004C66A5"/>
    <w:rsid w:val="004C66C6"/>
    <w:rsid w:val="004C6716"/>
    <w:rsid w:val="004C672D"/>
    <w:rsid w:val="004C6766"/>
    <w:rsid w:val="004C6768"/>
    <w:rsid w:val="004C6772"/>
    <w:rsid w:val="004C6777"/>
    <w:rsid w:val="004C67A7"/>
    <w:rsid w:val="004C67C4"/>
    <w:rsid w:val="004C67DA"/>
    <w:rsid w:val="004C67F2"/>
    <w:rsid w:val="004C6808"/>
    <w:rsid w:val="004C6811"/>
    <w:rsid w:val="004C6831"/>
    <w:rsid w:val="004C6900"/>
    <w:rsid w:val="004C6924"/>
    <w:rsid w:val="004C69A0"/>
    <w:rsid w:val="004C69D2"/>
    <w:rsid w:val="004C69FE"/>
    <w:rsid w:val="004C6A01"/>
    <w:rsid w:val="004C6A31"/>
    <w:rsid w:val="004C6AB9"/>
    <w:rsid w:val="004C6AD1"/>
    <w:rsid w:val="004C6AD7"/>
    <w:rsid w:val="004C6AE6"/>
    <w:rsid w:val="004C6B00"/>
    <w:rsid w:val="004C6B0F"/>
    <w:rsid w:val="004C6B64"/>
    <w:rsid w:val="004C6B92"/>
    <w:rsid w:val="004C6B9C"/>
    <w:rsid w:val="004C6BBB"/>
    <w:rsid w:val="004C6BC0"/>
    <w:rsid w:val="004C6C28"/>
    <w:rsid w:val="004C6C2B"/>
    <w:rsid w:val="004C6C3F"/>
    <w:rsid w:val="004C6C5E"/>
    <w:rsid w:val="004C6C87"/>
    <w:rsid w:val="004C6C98"/>
    <w:rsid w:val="004C6C9D"/>
    <w:rsid w:val="004C6CAB"/>
    <w:rsid w:val="004C6CBF"/>
    <w:rsid w:val="004C6D45"/>
    <w:rsid w:val="004C6D56"/>
    <w:rsid w:val="004C6D6C"/>
    <w:rsid w:val="004C6D7E"/>
    <w:rsid w:val="004C6D89"/>
    <w:rsid w:val="004C6DBE"/>
    <w:rsid w:val="004C6DC3"/>
    <w:rsid w:val="004C6DFE"/>
    <w:rsid w:val="004C6E02"/>
    <w:rsid w:val="004C6E0F"/>
    <w:rsid w:val="004C6E2D"/>
    <w:rsid w:val="004C6E4C"/>
    <w:rsid w:val="004C6EB6"/>
    <w:rsid w:val="004C6EDA"/>
    <w:rsid w:val="004C6F21"/>
    <w:rsid w:val="004C6F2B"/>
    <w:rsid w:val="004C6F3C"/>
    <w:rsid w:val="004C6F53"/>
    <w:rsid w:val="004C6F5C"/>
    <w:rsid w:val="004C6FA5"/>
    <w:rsid w:val="004C6FD8"/>
    <w:rsid w:val="004C6FEC"/>
    <w:rsid w:val="004C7012"/>
    <w:rsid w:val="004C7018"/>
    <w:rsid w:val="004C7052"/>
    <w:rsid w:val="004C707A"/>
    <w:rsid w:val="004C7091"/>
    <w:rsid w:val="004C70DA"/>
    <w:rsid w:val="004C7104"/>
    <w:rsid w:val="004C7123"/>
    <w:rsid w:val="004C7155"/>
    <w:rsid w:val="004C7172"/>
    <w:rsid w:val="004C7180"/>
    <w:rsid w:val="004C71C2"/>
    <w:rsid w:val="004C71E4"/>
    <w:rsid w:val="004C71F1"/>
    <w:rsid w:val="004C7275"/>
    <w:rsid w:val="004C728B"/>
    <w:rsid w:val="004C72D5"/>
    <w:rsid w:val="004C730D"/>
    <w:rsid w:val="004C7316"/>
    <w:rsid w:val="004C7345"/>
    <w:rsid w:val="004C73A0"/>
    <w:rsid w:val="004C73FF"/>
    <w:rsid w:val="004C7443"/>
    <w:rsid w:val="004C74BC"/>
    <w:rsid w:val="004C74DD"/>
    <w:rsid w:val="004C7538"/>
    <w:rsid w:val="004C755C"/>
    <w:rsid w:val="004C757B"/>
    <w:rsid w:val="004C757D"/>
    <w:rsid w:val="004C75E1"/>
    <w:rsid w:val="004C75F0"/>
    <w:rsid w:val="004C761F"/>
    <w:rsid w:val="004C763C"/>
    <w:rsid w:val="004C766E"/>
    <w:rsid w:val="004C7675"/>
    <w:rsid w:val="004C7678"/>
    <w:rsid w:val="004C768D"/>
    <w:rsid w:val="004C768E"/>
    <w:rsid w:val="004C76D3"/>
    <w:rsid w:val="004C76D7"/>
    <w:rsid w:val="004C772D"/>
    <w:rsid w:val="004C774A"/>
    <w:rsid w:val="004C778E"/>
    <w:rsid w:val="004C77A7"/>
    <w:rsid w:val="004C77AB"/>
    <w:rsid w:val="004C782B"/>
    <w:rsid w:val="004C785E"/>
    <w:rsid w:val="004C78B1"/>
    <w:rsid w:val="004C78B6"/>
    <w:rsid w:val="004C790D"/>
    <w:rsid w:val="004C7910"/>
    <w:rsid w:val="004C792C"/>
    <w:rsid w:val="004C794D"/>
    <w:rsid w:val="004C7971"/>
    <w:rsid w:val="004C79A6"/>
    <w:rsid w:val="004C79B3"/>
    <w:rsid w:val="004C79BE"/>
    <w:rsid w:val="004C79F0"/>
    <w:rsid w:val="004C7A0D"/>
    <w:rsid w:val="004C7A18"/>
    <w:rsid w:val="004C7A33"/>
    <w:rsid w:val="004C7A70"/>
    <w:rsid w:val="004C7AA9"/>
    <w:rsid w:val="004C7AF9"/>
    <w:rsid w:val="004C7B0E"/>
    <w:rsid w:val="004C7B54"/>
    <w:rsid w:val="004C7B5A"/>
    <w:rsid w:val="004C7B6B"/>
    <w:rsid w:val="004C7BC8"/>
    <w:rsid w:val="004C7BF8"/>
    <w:rsid w:val="004C7C33"/>
    <w:rsid w:val="004C7C96"/>
    <w:rsid w:val="004C7CC5"/>
    <w:rsid w:val="004C7CDB"/>
    <w:rsid w:val="004C7D0C"/>
    <w:rsid w:val="004C7D48"/>
    <w:rsid w:val="004C7D90"/>
    <w:rsid w:val="004C7DAE"/>
    <w:rsid w:val="004C7DFD"/>
    <w:rsid w:val="004C7E14"/>
    <w:rsid w:val="004C7E19"/>
    <w:rsid w:val="004C7E45"/>
    <w:rsid w:val="004C7E4E"/>
    <w:rsid w:val="004C7EAF"/>
    <w:rsid w:val="004C7EBC"/>
    <w:rsid w:val="004C7F00"/>
    <w:rsid w:val="004C7F0E"/>
    <w:rsid w:val="004C7F0F"/>
    <w:rsid w:val="004C7F1E"/>
    <w:rsid w:val="004C7F2A"/>
    <w:rsid w:val="004C7F5C"/>
    <w:rsid w:val="004C7F75"/>
    <w:rsid w:val="004C7F81"/>
    <w:rsid w:val="004C7F88"/>
    <w:rsid w:val="004C7F94"/>
    <w:rsid w:val="004C7FA1"/>
    <w:rsid w:val="004C7FEE"/>
    <w:rsid w:val="004C7FFC"/>
    <w:rsid w:val="004D003A"/>
    <w:rsid w:val="004D00BE"/>
    <w:rsid w:val="004D013C"/>
    <w:rsid w:val="004D0163"/>
    <w:rsid w:val="004D0195"/>
    <w:rsid w:val="004D0198"/>
    <w:rsid w:val="004D019B"/>
    <w:rsid w:val="004D019E"/>
    <w:rsid w:val="004D01F6"/>
    <w:rsid w:val="004D020C"/>
    <w:rsid w:val="004D021A"/>
    <w:rsid w:val="004D021C"/>
    <w:rsid w:val="004D0281"/>
    <w:rsid w:val="004D029A"/>
    <w:rsid w:val="004D02BD"/>
    <w:rsid w:val="004D032D"/>
    <w:rsid w:val="004D0343"/>
    <w:rsid w:val="004D034F"/>
    <w:rsid w:val="004D03AF"/>
    <w:rsid w:val="004D03C9"/>
    <w:rsid w:val="004D03CE"/>
    <w:rsid w:val="004D03D4"/>
    <w:rsid w:val="004D044C"/>
    <w:rsid w:val="004D0488"/>
    <w:rsid w:val="004D052B"/>
    <w:rsid w:val="004D053B"/>
    <w:rsid w:val="004D053D"/>
    <w:rsid w:val="004D055F"/>
    <w:rsid w:val="004D05B5"/>
    <w:rsid w:val="004D06BE"/>
    <w:rsid w:val="004D06C8"/>
    <w:rsid w:val="004D06E6"/>
    <w:rsid w:val="004D07E1"/>
    <w:rsid w:val="004D0820"/>
    <w:rsid w:val="004D0827"/>
    <w:rsid w:val="004D0841"/>
    <w:rsid w:val="004D086A"/>
    <w:rsid w:val="004D08B4"/>
    <w:rsid w:val="004D0922"/>
    <w:rsid w:val="004D098C"/>
    <w:rsid w:val="004D09B6"/>
    <w:rsid w:val="004D0A4C"/>
    <w:rsid w:val="004D0A67"/>
    <w:rsid w:val="004D0A6E"/>
    <w:rsid w:val="004D0A7C"/>
    <w:rsid w:val="004D0A84"/>
    <w:rsid w:val="004D0AA1"/>
    <w:rsid w:val="004D0AA3"/>
    <w:rsid w:val="004D0AAA"/>
    <w:rsid w:val="004D0AD5"/>
    <w:rsid w:val="004D0AEF"/>
    <w:rsid w:val="004D0AF0"/>
    <w:rsid w:val="004D0AF3"/>
    <w:rsid w:val="004D0AF8"/>
    <w:rsid w:val="004D0B2D"/>
    <w:rsid w:val="004D0B46"/>
    <w:rsid w:val="004D0B56"/>
    <w:rsid w:val="004D0B5A"/>
    <w:rsid w:val="004D0B5C"/>
    <w:rsid w:val="004D0BC8"/>
    <w:rsid w:val="004D0C26"/>
    <w:rsid w:val="004D0C4D"/>
    <w:rsid w:val="004D0C6B"/>
    <w:rsid w:val="004D0C9D"/>
    <w:rsid w:val="004D0CC6"/>
    <w:rsid w:val="004D0D49"/>
    <w:rsid w:val="004D0D57"/>
    <w:rsid w:val="004D0D78"/>
    <w:rsid w:val="004D0DBA"/>
    <w:rsid w:val="004D0DE6"/>
    <w:rsid w:val="004D0E65"/>
    <w:rsid w:val="004D0E72"/>
    <w:rsid w:val="004D0E98"/>
    <w:rsid w:val="004D0EB8"/>
    <w:rsid w:val="004D0F15"/>
    <w:rsid w:val="004D0F22"/>
    <w:rsid w:val="004D0F28"/>
    <w:rsid w:val="004D0F68"/>
    <w:rsid w:val="004D0F6A"/>
    <w:rsid w:val="004D0F89"/>
    <w:rsid w:val="004D0F93"/>
    <w:rsid w:val="004D0FAA"/>
    <w:rsid w:val="004D0FB2"/>
    <w:rsid w:val="004D0FE5"/>
    <w:rsid w:val="004D1014"/>
    <w:rsid w:val="004D103B"/>
    <w:rsid w:val="004D106B"/>
    <w:rsid w:val="004D1071"/>
    <w:rsid w:val="004D1094"/>
    <w:rsid w:val="004D10AA"/>
    <w:rsid w:val="004D10B8"/>
    <w:rsid w:val="004D10D1"/>
    <w:rsid w:val="004D10E7"/>
    <w:rsid w:val="004D110F"/>
    <w:rsid w:val="004D1116"/>
    <w:rsid w:val="004D113A"/>
    <w:rsid w:val="004D1142"/>
    <w:rsid w:val="004D1143"/>
    <w:rsid w:val="004D119D"/>
    <w:rsid w:val="004D11D5"/>
    <w:rsid w:val="004D1201"/>
    <w:rsid w:val="004D1217"/>
    <w:rsid w:val="004D121F"/>
    <w:rsid w:val="004D1229"/>
    <w:rsid w:val="004D1249"/>
    <w:rsid w:val="004D1298"/>
    <w:rsid w:val="004D12A4"/>
    <w:rsid w:val="004D12EE"/>
    <w:rsid w:val="004D1317"/>
    <w:rsid w:val="004D133B"/>
    <w:rsid w:val="004D134A"/>
    <w:rsid w:val="004D13D3"/>
    <w:rsid w:val="004D13E8"/>
    <w:rsid w:val="004D13FB"/>
    <w:rsid w:val="004D1402"/>
    <w:rsid w:val="004D1403"/>
    <w:rsid w:val="004D1407"/>
    <w:rsid w:val="004D1438"/>
    <w:rsid w:val="004D144D"/>
    <w:rsid w:val="004D14B8"/>
    <w:rsid w:val="004D14D2"/>
    <w:rsid w:val="004D14E6"/>
    <w:rsid w:val="004D14FA"/>
    <w:rsid w:val="004D150F"/>
    <w:rsid w:val="004D1518"/>
    <w:rsid w:val="004D1549"/>
    <w:rsid w:val="004D154C"/>
    <w:rsid w:val="004D155F"/>
    <w:rsid w:val="004D1588"/>
    <w:rsid w:val="004D15E1"/>
    <w:rsid w:val="004D1603"/>
    <w:rsid w:val="004D16B3"/>
    <w:rsid w:val="004D16D1"/>
    <w:rsid w:val="004D16D5"/>
    <w:rsid w:val="004D1716"/>
    <w:rsid w:val="004D1727"/>
    <w:rsid w:val="004D1728"/>
    <w:rsid w:val="004D172D"/>
    <w:rsid w:val="004D1782"/>
    <w:rsid w:val="004D17BE"/>
    <w:rsid w:val="004D1821"/>
    <w:rsid w:val="004D1826"/>
    <w:rsid w:val="004D1827"/>
    <w:rsid w:val="004D1828"/>
    <w:rsid w:val="004D1859"/>
    <w:rsid w:val="004D1873"/>
    <w:rsid w:val="004D18D5"/>
    <w:rsid w:val="004D18E7"/>
    <w:rsid w:val="004D1968"/>
    <w:rsid w:val="004D196E"/>
    <w:rsid w:val="004D198B"/>
    <w:rsid w:val="004D19FC"/>
    <w:rsid w:val="004D1A46"/>
    <w:rsid w:val="004D1A55"/>
    <w:rsid w:val="004D1A5A"/>
    <w:rsid w:val="004D1A5F"/>
    <w:rsid w:val="004D1A7F"/>
    <w:rsid w:val="004D1A87"/>
    <w:rsid w:val="004D1AA5"/>
    <w:rsid w:val="004D1AAA"/>
    <w:rsid w:val="004D1ADF"/>
    <w:rsid w:val="004D1AE4"/>
    <w:rsid w:val="004D1AFB"/>
    <w:rsid w:val="004D1B68"/>
    <w:rsid w:val="004D1BC5"/>
    <w:rsid w:val="004D1BD7"/>
    <w:rsid w:val="004D1BFA"/>
    <w:rsid w:val="004D1C25"/>
    <w:rsid w:val="004D1C5D"/>
    <w:rsid w:val="004D1D0C"/>
    <w:rsid w:val="004D1D64"/>
    <w:rsid w:val="004D1D77"/>
    <w:rsid w:val="004D1D8C"/>
    <w:rsid w:val="004D1DA4"/>
    <w:rsid w:val="004D1DD6"/>
    <w:rsid w:val="004D1DFE"/>
    <w:rsid w:val="004D1E15"/>
    <w:rsid w:val="004D1E1B"/>
    <w:rsid w:val="004D1E8F"/>
    <w:rsid w:val="004D1EA5"/>
    <w:rsid w:val="004D1EAE"/>
    <w:rsid w:val="004D1EFE"/>
    <w:rsid w:val="004D1F87"/>
    <w:rsid w:val="004D1F9B"/>
    <w:rsid w:val="004D1F9C"/>
    <w:rsid w:val="004D1FD7"/>
    <w:rsid w:val="004D20F0"/>
    <w:rsid w:val="004D20FE"/>
    <w:rsid w:val="004D214A"/>
    <w:rsid w:val="004D2188"/>
    <w:rsid w:val="004D21C0"/>
    <w:rsid w:val="004D21FB"/>
    <w:rsid w:val="004D2205"/>
    <w:rsid w:val="004D224D"/>
    <w:rsid w:val="004D2274"/>
    <w:rsid w:val="004D22A1"/>
    <w:rsid w:val="004D22BF"/>
    <w:rsid w:val="004D22C6"/>
    <w:rsid w:val="004D2315"/>
    <w:rsid w:val="004D233A"/>
    <w:rsid w:val="004D2346"/>
    <w:rsid w:val="004D236F"/>
    <w:rsid w:val="004D2380"/>
    <w:rsid w:val="004D2384"/>
    <w:rsid w:val="004D2389"/>
    <w:rsid w:val="004D239A"/>
    <w:rsid w:val="004D23CE"/>
    <w:rsid w:val="004D23D8"/>
    <w:rsid w:val="004D23D9"/>
    <w:rsid w:val="004D23F2"/>
    <w:rsid w:val="004D23FB"/>
    <w:rsid w:val="004D2433"/>
    <w:rsid w:val="004D243B"/>
    <w:rsid w:val="004D2454"/>
    <w:rsid w:val="004D24AD"/>
    <w:rsid w:val="004D24B2"/>
    <w:rsid w:val="004D24BF"/>
    <w:rsid w:val="004D24CA"/>
    <w:rsid w:val="004D24D8"/>
    <w:rsid w:val="004D24FA"/>
    <w:rsid w:val="004D250A"/>
    <w:rsid w:val="004D2527"/>
    <w:rsid w:val="004D253C"/>
    <w:rsid w:val="004D2552"/>
    <w:rsid w:val="004D2554"/>
    <w:rsid w:val="004D25A8"/>
    <w:rsid w:val="004D2648"/>
    <w:rsid w:val="004D266B"/>
    <w:rsid w:val="004D267A"/>
    <w:rsid w:val="004D2704"/>
    <w:rsid w:val="004D2721"/>
    <w:rsid w:val="004D2747"/>
    <w:rsid w:val="004D2759"/>
    <w:rsid w:val="004D2762"/>
    <w:rsid w:val="004D2772"/>
    <w:rsid w:val="004D279F"/>
    <w:rsid w:val="004D27B1"/>
    <w:rsid w:val="004D27F8"/>
    <w:rsid w:val="004D282F"/>
    <w:rsid w:val="004D283E"/>
    <w:rsid w:val="004D286F"/>
    <w:rsid w:val="004D2871"/>
    <w:rsid w:val="004D2937"/>
    <w:rsid w:val="004D2938"/>
    <w:rsid w:val="004D295E"/>
    <w:rsid w:val="004D2A26"/>
    <w:rsid w:val="004D2AA5"/>
    <w:rsid w:val="004D2AB9"/>
    <w:rsid w:val="004D2AD5"/>
    <w:rsid w:val="004D2B00"/>
    <w:rsid w:val="004D2B64"/>
    <w:rsid w:val="004D2BA9"/>
    <w:rsid w:val="004D2BE0"/>
    <w:rsid w:val="004D2BE7"/>
    <w:rsid w:val="004D2C0C"/>
    <w:rsid w:val="004D2C23"/>
    <w:rsid w:val="004D2C34"/>
    <w:rsid w:val="004D2C5A"/>
    <w:rsid w:val="004D2C69"/>
    <w:rsid w:val="004D2C99"/>
    <w:rsid w:val="004D2CE1"/>
    <w:rsid w:val="004D2CEC"/>
    <w:rsid w:val="004D2CF3"/>
    <w:rsid w:val="004D2D28"/>
    <w:rsid w:val="004D2D45"/>
    <w:rsid w:val="004D2D51"/>
    <w:rsid w:val="004D2D5F"/>
    <w:rsid w:val="004D2DBA"/>
    <w:rsid w:val="004D2E01"/>
    <w:rsid w:val="004D2E06"/>
    <w:rsid w:val="004D2E25"/>
    <w:rsid w:val="004D2E56"/>
    <w:rsid w:val="004D2E61"/>
    <w:rsid w:val="004D2E68"/>
    <w:rsid w:val="004D2E85"/>
    <w:rsid w:val="004D2E95"/>
    <w:rsid w:val="004D2EF7"/>
    <w:rsid w:val="004D2EFA"/>
    <w:rsid w:val="004D2F0E"/>
    <w:rsid w:val="004D2F2F"/>
    <w:rsid w:val="004D2F46"/>
    <w:rsid w:val="004D2F5A"/>
    <w:rsid w:val="004D2F6B"/>
    <w:rsid w:val="004D2F97"/>
    <w:rsid w:val="004D2F9C"/>
    <w:rsid w:val="004D2FA6"/>
    <w:rsid w:val="004D2FAD"/>
    <w:rsid w:val="004D2FB3"/>
    <w:rsid w:val="004D2FEE"/>
    <w:rsid w:val="004D3009"/>
    <w:rsid w:val="004D3052"/>
    <w:rsid w:val="004D306F"/>
    <w:rsid w:val="004D3075"/>
    <w:rsid w:val="004D3082"/>
    <w:rsid w:val="004D308D"/>
    <w:rsid w:val="004D3094"/>
    <w:rsid w:val="004D3095"/>
    <w:rsid w:val="004D30C6"/>
    <w:rsid w:val="004D30F3"/>
    <w:rsid w:val="004D3166"/>
    <w:rsid w:val="004D3176"/>
    <w:rsid w:val="004D318F"/>
    <w:rsid w:val="004D31C1"/>
    <w:rsid w:val="004D31DF"/>
    <w:rsid w:val="004D320A"/>
    <w:rsid w:val="004D322A"/>
    <w:rsid w:val="004D3284"/>
    <w:rsid w:val="004D3290"/>
    <w:rsid w:val="004D32AD"/>
    <w:rsid w:val="004D32BD"/>
    <w:rsid w:val="004D32C6"/>
    <w:rsid w:val="004D32F8"/>
    <w:rsid w:val="004D3343"/>
    <w:rsid w:val="004D334B"/>
    <w:rsid w:val="004D3352"/>
    <w:rsid w:val="004D336F"/>
    <w:rsid w:val="004D3379"/>
    <w:rsid w:val="004D3380"/>
    <w:rsid w:val="004D3388"/>
    <w:rsid w:val="004D33B7"/>
    <w:rsid w:val="004D33BC"/>
    <w:rsid w:val="004D33C3"/>
    <w:rsid w:val="004D33D5"/>
    <w:rsid w:val="004D33EB"/>
    <w:rsid w:val="004D343F"/>
    <w:rsid w:val="004D3445"/>
    <w:rsid w:val="004D345D"/>
    <w:rsid w:val="004D3467"/>
    <w:rsid w:val="004D34B0"/>
    <w:rsid w:val="004D34C1"/>
    <w:rsid w:val="004D34CA"/>
    <w:rsid w:val="004D34EB"/>
    <w:rsid w:val="004D34EC"/>
    <w:rsid w:val="004D3511"/>
    <w:rsid w:val="004D3516"/>
    <w:rsid w:val="004D351D"/>
    <w:rsid w:val="004D354A"/>
    <w:rsid w:val="004D3587"/>
    <w:rsid w:val="004D35AB"/>
    <w:rsid w:val="004D35C3"/>
    <w:rsid w:val="004D35D3"/>
    <w:rsid w:val="004D35DC"/>
    <w:rsid w:val="004D3604"/>
    <w:rsid w:val="004D3624"/>
    <w:rsid w:val="004D36B7"/>
    <w:rsid w:val="004D36C9"/>
    <w:rsid w:val="004D36D6"/>
    <w:rsid w:val="004D370C"/>
    <w:rsid w:val="004D375A"/>
    <w:rsid w:val="004D375B"/>
    <w:rsid w:val="004D3762"/>
    <w:rsid w:val="004D3770"/>
    <w:rsid w:val="004D37F0"/>
    <w:rsid w:val="004D386D"/>
    <w:rsid w:val="004D38A0"/>
    <w:rsid w:val="004D38AA"/>
    <w:rsid w:val="004D38B0"/>
    <w:rsid w:val="004D38DF"/>
    <w:rsid w:val="004D3919"/>
    <w:rsid w:val="004D3925"/>
    <w:rsid w:val="004D3931"/>
    <w:rsid w:val="004D3960"/>
    <w:rsid w:val="004D396A"/>
    <w:rsid w:val="004D39A3"/>
    <w:rsid w:val="004D39E9"/>
    <w:rsid w:val="004D3A27"/>
    <w:rsid w:val="004D3A29"/>
    <w:rsid w:val="004D3A4A"/>
    <w:rsid w:val="004D3A65"/>
    <w:rsid w:val="004D3A8C"/>
    <w:rsid w:val="004D3ACF"/>
    <w:rsid w:val="004D3ADE"/>
    <w:rsid w:val="004D3AE4"/>
    <w:rsid w:val="004D3C15"/>
    <w:rsid w:val="004D3C1F"/>
    <w:rsid w:val="004D3C44"/>
    <w:rsid w:val="004D3C8E"/>
    <w:rsid w:val="004D3D49"/>
    <w:rsid w:val="004D3DA4"/>
    <w:rsid w:val="004D3DBB"/>
    <w:rsid w:val="004D3DC1"/>
    <w:rsid w:val="004D3DF3"/>
    <w:rsid w:val="004D3E0C"/>
    <w:rsid w:val="004D3E59"/>
    <w:rsid w:val="004D3EB8"/>
    <w:rsid w:val="004D3ED4"/>
    <w:rsid w:val="004D3EE0"/>
    <w:rsid w:val="004D3F19"/>
    <w:rsid w:val="004D3F32"/>
    <w:rsid w:val="004D3F55"/>
    <w:rsid w:val="004D3F66"/>
    <w:rsid w:val="004D3F84"/>
    <w:rsid w:val="004D3FF1"/>
    <w:rsid w:val="004D401E"/>
    <w:rsid w:val="004D403B"/>
    <w:rsid w:val="004D4042"/>
    <w:rsid w:val="004D4058"/>
    <w:rsid w:val="004D40B5"/>
    <w:rsid w:val="004D410D"/>
    <w:rsid w:val="004D4145"/>
    <w:rsid w:val="004D4178"/>
    <w:rsid w:val="004D41E1"/>
    <w:rsid w:val="004D4258"/>
    <w:rsid w:val="004D4289"/>
    <w:rsid w:val="004D42B4"/>
    <w:rsid w:val="004D42C9"/>
    <w:rsid w:val="004D42D6"/>
    <w:rsid w:val="004D42E0"/>
    <w:rsid w:val="004D4395"/>
    <w:rsid w:val="004D43B9"/>
    <w:rsid w:val="004D43D5"/>
    <w:rsid w:val="004D4401"/>
    <w:rsid w:val="004D440E"/>
    <w:rsid w:val="004D4432"/>
    <w:rsid w:val="004D443A"/>
    <w:rsid w:val="004D4473"/>
    <w:rsid w:val="004D449F"/>
    <w:rsid w:val="004D44A7"/>
    <w:rsid w:val="004D44AE"/>
    <w:rsid w:val="004D44B8"/>
    <w:rsid w:val="004D44C1"/>
    <w:rsid w:val="004D44DB"/>
    <w:rsid w:val="004D4561"/>
    <w:rsid w:val="004D4588"/>
    <w:rsid w:val="004D45CB"/>
    <w:rsid w:val="004D45D4"/>
    <w:rsid w:val="004D45EB"/>
    <w:rsid w:val="004D45F1"/>
    <w:rsid w:val="004D463A"/>
    <w:rsid w:val="004D463C"/>
    <w:rsid w:val="004D4642"/>
    <w:rsid w:val="004D4648"/>
    <w:rsid w:val="004D4667"/>
    <w:rsid w:val="004D4688"/>
    <w:rsid w:val="004D46B2"/>
    <w:rsid w:val="004D46C3"/>
    <w:rsid w:val="004D46E3"/>
    <w:rsid w:val="004D46EF"/>
    <w:rsid w:val="004D4739"/>
    <w:rsid w:val="004D4769"/>
    <w:rsid w:val="004D479F"/>
    <w:rsid w:val="004D47CF"/>
    <w:rsid w:val="004D47E8"/>
    <w:rsid w:val="004D47EC"/>
    <w:rsid w:val="004D486E"/>
    <w:rsid w:val="004D488F"/>
    <w:rsid w:val="004D489A"/>
    <w:rsid w:val="004D48A4"/>
    <w:rsid w:val="004D48C9"/>
    <w:rsid w:val="004D4917"/>
    <w:rsid w:val="004D491F"/>
    <w:rsid w:val="004D4959"/>
    <w:rsid w:val="004D495F"/>
    <w:rsid w:val="004D4963"/>
    <w:rsid w:val="004D499A"/>
    <w:rsid w:val="004D49AD"/>
    <w:rsid w:val="004D49B8"/>
    <w:rsid w:val="004D49CB"/>
    <w:rsid w:val="004D4A2B"/>
    <w:rsid w:val="004D4A5C"/>
    <w:rsid w:val="004D4A7C"/>
    <w:rsid w:val="004D4A7F"/>
    <w:rsid w:val="004D4B3A"/>
    <w:rsid w:val="004D4B6B"/>
    <w:rsid w:val="004D4B6F"/>
    <w:rsid w:val="004D4BA0"/>
    <w:rsid w:val="004D4BF7"/>
    <w:rsid w:val="004D4C08"/>
    <w:rsid w:val="004D4C55"/>
    <w:rsid w:val="004D4C8A"/>
    <w:rsid w:val="004D4C9D"/>
    <w:rsid w:val="004D4CB4"/>
    <w:rsid w:val="004D4CD7"/>
    <w:rsid w:val="004D4D32"/>
    <w:rsid w:val="004D4D46"/>
    <w:rsid w:val="004D4D68"/>
    <w:rsid w:val="004D4D71"/>
    <w:rsid w:val="004D4DA0"/>
    <w:rsid w:val="004D4E29"/>
    <w:rsid w:val="004D4E3B"/>
    <w:rsid w:val="004D4E4F"/>
    <w:rsid w:val="004D4E60"/>
    <w:rsid w:val="004D4EF2"/>
    <w:rsid w:val="004D4EF5"/>
    <w:rsid w:val="004D4F38"/>
    <w:rsid w:val="004D4F4E"/>
    <w:rsid w:val="004D4FA7"/>
    <w:rsid w:val="004D4FB8"/>
    <w:rsid w:val="004D4FDE"/>
    <w:rsid w:val="004D4FF0"/>
    <w:rsid w:val="004D4FF1"/>
    <w:rsid w:val="004D4FF5"/>
    <w:rsid w:val="004D506D"/>
    <w:rsid w:val="004D507F"/>
    <w:rsid w:val="004D5085"/>
    <w:rsid w:val="004D5088"/>
    <w:rsid w:val="004D50A0"/>
    <w:rsid w:val="004D50AE"/>
    <w:rsid w:val="004D50C1"/>
    <w:rsid w:val="004D50DA"/>
    <w:rsid w:val="004D50EA"/>
    <w:rsid w:val="004D50FE"/>
    <w:rsid w:val="004D5112"/>
    <w:rsid w:val="004D5120"/>
    <w:rsid w:val="004D512D"/>
    <w:rsid w:val="004D514B"/>
    <w:rsid w:val="004D5161"/>
    <w:rsid w:val="004D5193"/>
    <w:rsid w:val="004D519F"/>
    <w:rsid w:val="004D51C7"/>
    <w:rsid w:val="004D51FA"/>
    <w:rsid w:val="004D5210"/>
    <w:rsid w:val="004D5272"/>
    <w:rsid w:val="004D5295"/>
    <w:rsid w:val="004D52A5"/>
    <w:rsid w:val="004D52B2"/>
    <w:rsid w:val="004D52DA"/>
    <w:rsid w:val="004D52DD"/>
    <w:rsid w:val="004D5359"/>
    <w:rsid w:val="004D5380"/>
    <w:rsid w:val="004D5394"/>
    <w:rsid w:val="004D53AB"/>
    <w:rsid w:val="004D53CD"/>
    <w:rsid w:val="004D544B"/>
    <w:rsid w:val="004D5470"/>
    <w:rsid w:val="004D54AC"/>
    <w:rsid w:val="004D54B4"/>
    <w:rsid w:val="004D54C3"/>
    <w:rsid w:val="004D5511"/>
    <w:rsid w:val="004D5529"/>
    <w:rsid w:val="004D5545"/>
    <w:rsid w:val="004D557A"/>
    <w:rsid w:val="004D557F"/>
    <w:rsid w:val="004D55CB"/>
    <w:rsid w:val="004D55EF"/>
    <w:rsid w:val="004D5618"/>
    <w:rsid w:val="004D564D"/>
    <w:rsid w:val="004D5669"/>
    <w:rsid w:val="004D5676"/>
    <w:rsid w:val="004D56BE"/>
    <w:rsid w:val="004D56E6"/>
    <w:rsid w:val="004D5702"/>
    <w:rsid w:val="004D57AE"/>
    <w:rsid w:val="004D57B5"/>
    <w:rsid w:val="004D582F"/>
    <w:rsid w:val="004D5833"/>
    <w:rsid w:val="004D5865"/>
    <w:rsid w:val="004D5898"/>
    <w:rsid w:val="004D58BF"/>
    <w:rsid w:val="004D58DD"/>
    <w:rsid w:val="004D5924"/>
    <w:rsid w:val="004D59BD"/>
    <w:rsid w:val="004D59E2"/>
    <w:rsid w:val="004D5A0E"/>
    <w:rsid w:val="004D5A1D"/>
    <w:rsid w:val="004D5A23"/>
    <w:rsid w:val="004D5A53"/>
    <w:rsid w:val="004D5B02"/>
    <w:rsid w:val="004D5B11"/>
    <w:rsid w:val="004D5B18"/>
    <w:rsid w:val="004D5B7F"/>
    <w:rsid w:val="004D5B81"/>
    <w:rsid w:val="004D5B8C"/>
    <w:rsid w:val="004D5BEE"/>
    <w:rsid w:val="004D5BFE"/>
    <w:rsid w:val="004D5C12"/>
    <w:rsid w:val="004D5C29"/>
    <w:rsid w:val="004D5C4F"/>
    <w:rsid w:val="004D5C58"/>
    <w:rsid w:val="004D5C66"/>
    <w:rsid w:val="004D5C80"/>
    <w:rsid w:val="004D5C90"/>
    <w:rsid w:val="004D5CBB"/>
    <w:rsid w:val="004D5CC6"/>
    <w:rsid w:val="004D5CD6"/>
    <w:rsid w:val="004D5CE5"/>
    <w:rsid w:val="004D5CEA"/>
    <w:rsid w:val="004D5D10"/>
    <w:rsid w:val="004D5D16"/>
    <w:rsid w:val="004D5D53"/>
    <w:rsid w:val="004D5D6C"/>
    <w:rsid w:val="004D5D6F"/>
    <w:rsid w:val="004D5D79"/>
    <w:rsid w:val="004D5D94"/>
    <w:rsid w:val="004D5DCE"/>
    <w:rsid w:val="004D5E35"/>
    <w:rsid w:val="004D5ED9"/>
    <w:rsid w:val="004D5EFA"/>
    <w:rsid w:val="004D5F13"/>
    <w:rsid w:val="004D5F25"/>
    <w:rsid w:val="004D5F56"/>
    <w:rsid w:val="004D5F6A"/>
    <w:rsid w:val="004D5FAB"/>
    <w:rsid w:val="004D5FBA"/>
    <w:rsid w:val="004D5FFF"/>
    <w:rsid w:val="004D6052"/>
    <w:rsid w:val="004D6062"/>
    <w:rsid w:val="004D606F"/>
    <w:rsid w:val="004D60B7"/>
    <w:rsid w:val="004D60BA"/>
    <w:rsid w:val="004D6140"/>
    <w:rsid w:val="004D6144"/>
    <w:rsid w:val="004D614D"/>
    <w:rsid w:val="004D6156"/>
    <w:rsid w:val="004D61AD"/>
    <w:rsid w:val="004D61D8"/>
    <w:rsid w:val="004D61FC"/>
    <w:rsid w:val="004D6209"/>
    <w:rsid w:val="004D620F"/>
    <w:rsid w:val="004D6212"/>
    <w:rsid w:val="004D628F"/>
    <w:rsid w:val="004D62A5"/>
    <w:rsid w:val="004D632C"/>
    <w:rsid w:val="004D632E"/>
    <w:rsid w:val="004D633A"/>
    <w:rsid w:val="004D63E4"/>
    <w:rsid w:val="004D6406"/>
    <w:rsid w:val="004D6407"/>
    <w:rsid w:val="004D6472"/>
    <w:rsid w:val="004D64AD"/>
    <w:rsid w:val="004D64DB"/>
    <w:rsid w:val="004D653D"/>
    <w:rsid w:val="004D6563"/>
    <w:rsid w:val="004D659B"/>
    <w:rsid w:val="004D6612"/>
    <w:rsid w:val="004D664B"/>
    <w:rsid w:val="004D6660"/>
    <w:rsid w:val="004D6676"/>
    <w:rsid w:val="004D6690"/>
    <w:rsid w:val="004D6745"/>
    <w:rsid w:val="004D674D"/>
    <w:rsid w:val="004D6759"/>
    <w:rsid w:val="004D67AC"/>
    <w:rsid w:val="004D67BC"/>
    <w:rsid w:val="004D6879"/>
    <w:rsid w:val="004D687C"/>
    <w:rsid w:val="004D68BC"/>
    <w:rsid w:val="004D68DD"/>
    <w:rsid w:val="004D68EE"/>
    <w:rsid w:val="004D6901"/>
    <w:rsid w:val="004D6977"/>
    <w:rsid w:val="004D6992"/>
    <w:rsid w:val="004D69A1"/>
    <w:rsid w:val="004D69A9"/>
    <w:rsid w:val="004D69D1"/>
    <w:rsid w:val="004D69F5"/>
    <w:rsid w:val="004D69FD"/>
    <w:rsid w:val="004D6A25"/>
    <w:rsid w:val="004D6A4F"/>
    <w:rsid w:val="004D6A71"/>
    <w:rsid w:val="004D6A77"/>
    <w:rsid w:val="004D6AC5"/>
    <w:rsid w:val="004D6AD6"/>
    <w:rsid w:val="004D6B4B"/>
    <w:rsid w:val="004D6B7C"/>
    <w:rsid w:val="004D6C08"/>
    <w:rsid w:val="004D6C83"/>
    <w:rsid w:val="004D6C9A"/>
    <w:rsid w:val="004D6CB0"/>
    <w:rsid w:val="004D6CEE"/>
    <w:rsid w:val="004D6D3A"/>
    <w:rsid w:val="004D6D3D"/>
    <w:rsid w:val="004D6D5F"/>
    <w:rsid w:val="004D6D63"/>
    <w:rsid w:val="004D6DB1"/>
    <w:rsid w:val="004D6DB4"/>
    <w:rsid w:val="004D6DDA"/>
    <w:rsid w:val="004D6DF4"/>
    <w:rsid w:val="004D6DFC"/>
    <w:rsid w:val="004D6E44"/>
    <w:rsid w:val="004D6E66"/>
    <w:rsid w:val="004D6EB4"/>
    <w:rsid w:val="004D6EEC"/>
    <w:rsid w:val="004D6F1E"/>
    <w:rsid w:val="004D6F4A"/>
    <w:rsid w:val="004D6F60"/>
    <w:rsid w:val="004D6F6A"/>
    <w:rsid w:val="004D6F6E"/>
    <w:rsid w:val="004D6F90"/>
    <w:rsid w:val="004D6F92"/>
    <w:rsid w:val="004D6FD4"/>
    <w:rsid w:val="004D6FD8"/>
    <w:rsid w:val="004D6FDE"/>
    <w:rsid w:val="004D6FE9"/>
    <w:rsid w:val="004D706D"/>
    <w:rsid w:val="004D7073"/>
    <w:rsid w:val="004D713B"/>
    <w:rsid w:val="004D715B"/>
    <w:rsid w:val="004D71BE"/>
    <w:rsid w:val="004D71F8"/>
    <w:rsid w:val="004D720E"/>
    <w:rsid w:val="004D724D"/>
    <w:rsid w:val="004D7292"/>
    <w:rsid w:val="004D7296"/>
    <w:rsid w:val="004D72B5"/>
    <w:rsid w:val="004D72D0"/>
    <w:rsid w:val="004D72DE"/>
    <w:rsid w:val="004D72E2"/>
    <w:rsid w:val="004D730B"/>
    <w:rsid w:val="004D7317"/>
    <w:rsid w:val="004D734E"/>
    <w:rsid w:val="004D73B2"/>
    <w:rsid w:val="004D73D2"/>
    <w:rsid w:val="004D740F"/>
    <w:rsid w:val="004D746F"/>
    <w:rsid w:val="004D747C"/>
    <w:rsid w:val="004D748B"/>
    <w:rsid w:val="004D74A4"/>
    <w:rsid w:val="004D7504"/>
    <w:rsid w:val="004D7541"/>
    <w:rsid w:val="004D754D"/>
    <w:rsid w:val="004D7584"/>
    <w:rsid w:val="004D758A"/>
    <w:rsid w:val="004D758E"/>
    <w:rsid w:val="004D75CE"/>
    <w:rsid w:val="004D7605"/>
    <w:rsid w:val="004D7682"/>
    <w:rsid w:val="004D76B1"/>
    <w:rsid w:val="004D76F8"/>
    <w:rsid w:val="004D7714"/>
    <w:rsid w:val="004D7744"/>
    <w:rsid w:val="004D776C"/>
    <w:rsid w:val="004D7779"/>
    <w:rsid w:val="004D7794"/>
    <w:rsid w:val="004D7798"/>
    <w:rsid w:val="004D77F8"/>
    <w:rsid w:val="004D77FC"/>
    <w:rsid w:val="004D7815"/>
    <w:rsid w:val="004D785C"/>
    <w:rsid w:val="004D7885"/>
    <w:rsid w:val="004D7893"/>
    <w:rsid w:val="004D78AB"/>
    <w:rsid w:val="004D78AD"/>
    <w:rsid w:val="004D78BB"/>
    <w:rsid w:val="004D792F"/>
    <w:rsid w:val="004D7939"/>
    <w:rsid w:val="004D7996"/>
    <w:rsid w:val="004D7AB0"/>
    <w:rsid w:val="004D7ABF"/>
    <w:rsid w:val="004D7B0D"/>
    <w:rsid w:val="004D7B17"/>
    <w:rsid w:val="004D7B2F"/>
    <w:rsid w:val="004D7B48"/>
    <w:rsid w:val="004D7B4C"/>
    <w:rsid w:val="004D7B50"/>
    <w:rsid w:val="004D7B66"/>
    <w:rsid w:val="004D7B72"/>
    <w:rsid w:val="004D7BE0"/>
    <w:rsid w:val="004D7BF3"/>
    <w:rsid w:val="004D7BF6"/>
    <w:rsid w:val="004D7C18"/>
    <w:rsid w:val="004D7C3F"/>
    <w:rsid w:val="004D7C93"/>
    <w:rsid w:val="004D7CA3"/>
    <w:rsid w:val="004D7CBD"/>
    <w:rsid w:val="004D7CDD"/>
    <w:rsid w:val="004D7CE5"/>
    <w:rsid w:val="004D7D11"/>
    <w:rsid w:val="004D7D30"/>
    <w:rsid w:val="004D7D5F"/>
    <w:rsid w:val="004D7D87"/>
    <w:rsid w:val="004D7DBC"/>
    <w:rsid w:val="004D7DDE"/>
    <w:rsid w:val="004D7DDF"/>
    <w:rsid w:val="004D7DF7"/>
    <w:rsid w:val="004D7E0C"/>
    <w:rsid w:val="004D7E10"/>
    <w:rsid w:val="004D7E24"/>
    <w:rsid w:val="004D7E38"/>
    <w:rsid w:val="004D7E56"/>
    <w:rsid w:val="004D7E7E"/>
    <w:rsid w:val="004D7E91"/>
    <w:rsid w:val="004D7E97"/>
    <w:rsid w:val="004D7EB8"/>
    <w:rsid w:val="004D7EFB"/>
    <w:rsid w:val="004D7EFF"/>
    <w:rsid w:val="004D7F13"/>
    <w:rsid w:val="004D7F21"/>
    <w:rsid w:val="004D7F66"/>
    <w:rsid w:val="004D7F6D"/>
    <w:rsid w:val="004D7FC7"/>
    <w:rsid w:val="004E0011"/>
    <w:rsid w:val="004E0019"/>
    <w:rsid w:val="004E0022"/>
    <w:rsid w:val="004E0063"/>
    <w:rsid w:val="004E0090"/>
    <w:rsid w:val="004E00AB"/>
    <w:rsid w:val="004E0103"/>
    <w:rsid w:val="004E0132"/>
    <w:rsid w:val="004E01A1"/>
    <w:rsid w:val="004E01BE"/>
    <w:rsid w:val="004E01F0"/>
    <w:rsid w:val="004E0209"/>
    <w:rsid w:val="004E0221"/>
    <w:rsid w:val="004E0265"/>
    <w:rsid w:val="004E02AE"/>
    <w:rsid w:val="004E02D9"/>
    <w:rsid w:val="004E02E9"/>
    <w:rsid w:val="004E02ED"/>
    <w:rsid w:val="004E0310"/>
    <w:rsid w:val="004E0316"/>
    <w:rsid w:val="004E0325"/>
    <w:rsid w:val="004E0348"/>
    <w:rsid w:val="004E034B"/>
    <w:rsid w:val="004E0357"/>
    <w:rsid w:val="004E035C"/>
    <w:rsid w:val="004E03A1"/>
    <w:rsid w:val="004E03DC"/>
    <w:rsid w:val="004E040E"/>
    <w:rsid w:val="004E0426"/>
    <w:rsid w:val="004E0458"/>
    <w:rsid w:val="004E0469"/>
    <w:rsid w:val="004E048C"/>
    <w:rsid w:val="004E04D4"/>
    <w:rsid w:val="004E04F5"/>
    <w:rsid w:val="004E0559"/>
    <w:rsid w:val="004E056C"/>
    <w:rsid w:val="004E0578"/>
    <w:rsid w:val="004E05AB"/>
    <w:rsid w:val="004E05B8"/>
    <w:rsid w:val="004E05E5"/>
    <w:rsid w:val="004E061B"/>
    <w:rsid w:val="004E066A"/>
    <w:rsid w:val="004E0705"/>
    <w:rsid w:val="004E077B"/>
    <w:rsid w:val="004E07B5"/>
    <w:rsid w:val="004E07BD"/>
    <w:rsid w:val="004E0807"/>
    <w:rsid w:val="004E0858"/>
    <w:rsid w:val="004E085C"/>
    <w:rsid w:val="004E0875"/>
    <w:rsid w:val="004E0884"/>
    <w:rsid w:val="004E088A"/>
    <w:rsid w:val="004E089A"/>
    <w:rsid w:val="004E08F9"/>
    <w:rsid w:val="004E0922"/>
    <w:rsid w:val="004E0923"/>
    <w:rsid w:val="004E093A"/>
    <w:rsid w:val="004E093D"/>
    <w:rsid w:val="004E0952"/>
    <w:rsid w:val="004E0989"/>
    <w:rsid w:val="004E0995"/>
    <w:rsid w:val="004E09B1"/>
    <w:rsid w:val="004E09F5"/>
    <w:rsid w:val="004E0A2E"/>
    <w:rsid w:val="004E0A36"/>
    <w:rsid w:val="004E0A6C"/>
    <w:rsid w:val="004E0A73"/>
    <w:rsid w:val="004E0ABB"/>
    <w:rsid w:val="004E0ABC"/>
    <w:rsid w:val="004E0AEA"/>
    <w:rsid w:val="004E0B07"/>
    <w:rsid w:val="004E0B3A"/>
    <w:rsid w:val="004E0B4D"/>
    <w:rsid w:val="004E0B64"/>
    <w:rsid w:val="004E0B9C"/>
    <w:rsid w:val="004E0BA5"/>
    <w:rsid w:val="004E0C53"/>
    <w:rsid w:val="004E0C86"/>
    <w:rsid w:val="004E0C8E"/>
    <w:rsid w:val="004E0C96"/>
    <w:rsid w:val="004E0CD3"/>
    <w:rsid w:val="004E0DA7"/>
    <w:rsid w:val="004E0DB3"/>
    <w:rsid w:val="004E0DB9"/>
    <w:rsid w:val="004E0E13"/>
    <w:rsid w:val="004E0E1F"/>
    <w:rsid w:val="004E0E21"/>
    <w:rsid w:val="004E0E3A"/>
    <w:rsid w:val="004E0E41"/>
    <w:rsid w:val="004E0E69"/>
    <w:rsid w:val="004E0EB3"/>
    <w:rsid w:val="004E0EBC"/>
    <w:rsid w:val="004E0ED2"/>
    <w:rsid w:val="004E0EF7"/>
    <w:rsid w:val="004E0EF8"/>
    <w:rsid w:val="004E0F1B"/>
    <w:rsid w:val="004E0FAD"/>
    <w:rsid w:val="004E0FB0"/>
    <w:rsid w:val="004E0FC6"/>
    <w:rsid w:val="004E1023"/>
    <w:rsid w:val="004E1026"/>
    <w:rsid w:val="004E106D"/>
    <w:rsid w:val="004E109F"/>
    <w:rsid w:val="004E10E6"/>
    <w:rsid w:val="004E1118"/>
    <w:rsid w:val="004E111B"/>
    <w:rsid w:val="004E113C"/>
    <w:rsid w:val="004E1153"/>
    <w:rsid w:val="004E115D"/>
    <w:rsid w:val="004E117E"/>
    <w:rsid w:val="004E11BD"/>
    <w:rsid w:val="004E11DC"/>
    <w:rsid w:val="004E1204"/>
    <w:rsid w:val="004E1245"/>
    <w:rsid w:val="004E1293"/>
    <w:rsid w:val="004E12A6"/>
    <w:rsid w:val="004E12AC"/>
    <w:rsid w:val="004E12B3"/>
    <w:rsid w:val="004E12B5"/>
    <w:rsid w:val="004E12B7"/>
    <w:rsid w:val="004E12F3"/>
    <w:rsid w:val="004E1338"/>
    <w:rsid w:val="004E139B"/>
    <w:rsid w:val="004E13A1"/>
    <w:rsid w:val="004E141A"/>
    <w:rsid w:val="004E1420"/>
    <w:rsid w:val="004E1427"/>
    <w:rsid w:val="004E145F"/>
    <w:rsid w:val="004E1463"/>
    <w:rsid w:val="004E1487"/>
    <w:rsid w:val="004E14C4"/>
    <w:rsid w:val="004E14F3"/>
    <w:rsid w:val="004E14F8"/>
    <w:rsid w:val="004E1516"/>
    <w:rsid w:val="004E1552"/>
    <w:rsid w:val="004E15D3"/>
    <w:rsid w:val="004E15DF"/>
    <w:rsid w:val="004E161C"/>
    <w:rsid w:val="004E1634"/>
    <w:rsid w:val="004E1671"/>
    <w:rsid w:val="004E1681"/>
    <w:rsid w:val="004E16A5"/>
    <w:rsid w:val="004E16CA"/>
    <w:rsid w:val="004E16EF"/>
    <w:rsid w:val="004E1701"/>
    <w:rsid w:val="004E1708"/>
    <w:rsid w:val="004E172E"/>
    <w:rsid w:val="004E174A"/>
    <w:rsid w:val="004E1767"/>
    <w:rsid w:val="004E1777"/>
    <w:rsid w:val="004E1799"/>
    <w:rsid w:val="004E17E7"/>
    <w:rsid w:val="004E18B1"/>
    <w:rsid w:val="004E18F0"/>
    <w:rsid w:val="004E18F2"/>
    <w:rsid w:val="004E1900"/>
    <w:rsid w:val="004E1930"/>
    <w:rsid w:val="004E1935"/>
    <w:rsid w:val="004E197F"/>
    <w:rsid w:val="004E1993"/>
    <w:rsid w:val="004E19AD"/>
    <w:rsid w:val="004E19C5"/>
    <w:rsid w:val="004E19C8"/>
    <w:rsid w:val="004E19E0"/>
    <w:rsid w:val="004E19E4"/>
    <w:rsid w:val="004E19FB"/>
    <w:rsid w:val="004E1A55"/>
    <w:rsid w:val="004E1A70"/>
    <w:rsid w:val="004E1A8E"/>
    <w:rsid w:val="004E1ABC"/>
    <w:rsid w:val="004E1AE8"/>
    <w:rsid w:val="004E1B58"/>
    <w:rsid w:val="004E1B83"/>
    <w:rsid w:val="004E1B99"/>
    <w:rsid w:val="004E1BAD"/>
    <w:rsid w:val="004E1BB2"/>
    <w:rsid w:val="004E1BF6"/>
    <w:rsid w:val="004E1C1F"/>
    <w:rsid w:val="004E1C76"/>
    <w:rsid w:val="004E1C8C"/>
    <w:rsid w:val="004E1CC6"/>
    <w:rsid w:val="004E1CC8"/>
    <w:rsid w:val="004E1CD7"/>
    <w:rsid w:val="004E1CD8"/>
    <w:rsid w:val="004E1D24"/>
    <w:rsid w:val="004E1D51"/>
    <w:rsid w:val="004E1D54"/>
    <w:rsid w:val="004E1D56"/>
    <w:rsid w:val="004E1D6E"/>
    <w:rsid w:val="004E1DB1"/>
    <w:rsid w:val="004E1DC2"/>
    <w:rsid w:val="004E1DF7"/>
    <w:rsid w:val="004E1E46"/>
    <w:rsid w:val="004E1EAF"/>
    <w:rsid w:val="004E1EC6"/>
    <w:rsid w:val="004E1F1A"/>
    <w:rsid w:val="004E1F22"/>
    <w:rsid w:val="004E1F4A"/>
    <w:rsid w:val="004E1F53"/>
    <w:rsid w:val="004E1F7D"/>
    <w:rsid w:val="004E1FA2"/>
    <w:rsid w:val="004E1FB6"/>
    <w:rsid w:val="004E1FCF"/>
    <w:rsid w:val="004E2057"/>
    <w:rsid w:val="004E2097"/>
    <w:rsid w:val="004E20A8"/>
    <w:rsid w:val="004E20C6"/>
    <w:rsid w:val="004E20FB"/>
    <w:rsid w:val="004E211B"/>
    <w:rsid w:val="004E211F"/>
    <w:rsid w:val="004E213B"/>
    <w:rsid w:val="004E217B"/>
    <w:rsid w:val="004E2186"/>
    <w:rsid w:val="004E21FD"/>
    <w:rsid w:val="004E2226"/>
    <w:rsid w:val="004E222C"/>
    <w:rsid w:val="004E2246"/>
    <w:rsid w:val="004E227E"/>
    <w:rsid w:val="004E229E"/>
    <w:rsid w:val="004E22CC"/>
    <w:rsid w:val="004E2327"/>
    <w:rsid w:val="004E235F"/>
    <w:rsid w:val="004E236C"/>
    <w:rsid w:val="004E2384"/>
    <w:rsid w:val="004E23CE"/>
    <w:rsid w:val="004E23DF"/>
    <w:rsid w:val="004E240E"/>
    <w:rsid w:val="004E245A"/>
    <w:rsid w:val="004E247C"/>
    <w:rsid w:val="004E2503"/>
    <w:rsid w:val="004E2552"/>
    <w:rsid w:val="004E255E"/>
    <w:rsid w:val="004E2600"/>
    <w:rsid w:val="004E2606"/>
    <w:rsid w:val="004E2617"/>
    <w:rsid w:val="004E2622"/>
    <w:rsid w:val="004E2667"/>
    <w:rsid w:val="004E2696"/>
    <w:rsid w:val="004E26A2"/>
    <w:rsid w:val="004E26D5"/>
    <w:rsid w:val="004E26F2"/>
    <w:rsid w:val="004E2725"/>
    <w:rsid w:val="004E2754"/>
    <w:rsid w:val="004E2764"/>
    <w:rsid w:val="004E2788"/>
    <w:rsid w:val="004E27A7"/>
    <w:rsid w:val="004E27AB"/>
    <w:rsid w:val="004E27C2"/>
    <w:rsid w:val="004E2809"/>
    <w:rsid w:val="004E281D"/>
    <w:rsid w:val="004E2821"/>
    <w:rsid w:val="004E282A"/>
    <w:rsid w:val="004E2858"/>
    <w:rsid w:val="004E286A"/>
    <w:rsid w:val="004E2881"/>
    <w:rsid w:val="004E28AC"/>
    <w:rsid w:val="004E28D5"/>
    <w:rsid w:val="004E28DC"/>
    <w:rsid w:val="004E28F5"/>
    <w:rsid w:val="004E2954"/>
    <w:rsid w:val="004E295A"/>
    <w:rsid w:val="004E2978"/>
    <w:rsid w:val="004E29A8"/>
    <w:rsid w:val="004E29C7"/>
    <w:rsid w:val="004E29E7"/>
    <w:rsid w:val="004E29EE"/>
    <w:rsid w:val="004E2A7E"/>
    <w:rsid w:val="004E2ABC"/>
    <w:rsid w:val="004E2ABF"/>
    <w:rsid w:val="004E2AE8"/>
    <w:rsid w:val="004E2B16"/>
    <w:rsid w:val="004E2B20"/>
    <w:rsid w:val="004E2B23"/>
    <w:rsid w:val="004E2B4E"/>
    <w:rsid w:val="004E2B8E"/>
    <w:rsid w:val="004E2C96"/>
    <w:rsid w:val="004E2CB5"/>
    <w:rsid w:val="004E2CB6"/>
    <w:rsid w:val="004E2CF5"/>
    <w:rsid w:val="004E2D32"/>
    <w:rsid w:val="004E2D82"/>
    <w:rsid w:val="004E2D85"/>
    <w:rsid w:val="004E2DA1"/>
    <w:rsid w:val="004E2DB6"/>
    <w:rsid w:val="004E2DCB"/>
    <w:rsid w:val="004E2DD7"/>
    <w:rsid w:val="004E2DFB"/>
    <w:rsid w:val="004E2E20"/>
    <w:rsid w:val="004E2E26"/>
    <w:rsid w:val="004E2E2E"/>
    <w:rsid w:val="004E2E39"/>
    <w:rsid w:val="004E2E3C"/>
    <w:rsid w:val="004E2E41"/>
    <w:rsid w:val="004E2E59"/>
    <w:rsid w:val="004E2E6D"/>
    <w:rsid w:val="004E2E8F"/>
    <w:rsid w:val="004E2EBA"/>
    <w:rsid w:val="004E2EF9"/>
    <w:rsid w:val="004E2F6B"/>
    <w:rsid w:val="004E2F90"/>
    <w:rsid w:val="004E2F93"/>
    <w:rsid w:val="004E2FC9"/>
    <w:rsid w:val="004E2FF9"/>
    <w:rsid w:val="004E3003"/>
    <w:rsid w:val="004E3062"/>
    <w:rsid w:val="004E30BC"/>
    <w:rsid w:val="004E3135"/>
    <w:rsid w:val="004E3170"/>
    <w:rsid w:val="004E319D"/>
    <w:rsid w:val="004E31C1"/>
    <w:rsid w:val="004E31DF"/>
    <w:rsid w:val="004E3204"/>
    <w:rsid w:val="004E323A"/>
    <w:rsid w:val="004E325A"/>
    <w:rsid w:val="004E325E"/>
    <w:rsid w:val="004E3294"/>
    <w:rsid w:val="004E32B7"/>
    <w:rsid w:val="004E32CA"/>
    <w:rsid w:val="004E330A"/>
    <w:rsid w:val="004E3317"/>
    <w:rsid w:val="004E3373"/>
    <w:rsid w:val="004E345E"/>
    <w:rsid w:val="004E3465"/>
    <w:rsid w:val="004E3489"/>
    <w:rsid w:val="004E3510"/>
    <w:rsid w:val="004E353C"/>
    <w:rsid w:val="004E358A"/>
    <w:rsid w:val="004E3595"/>
    <w:rsid w:val="004E35B4"/>
    <w:rsid w:val="004E35B9"/>
    <w:rsid w:val="004E35C9"/>
    <w:rsid w:val="004E35E7"/>
    <w:rsid w:val="004E3620"/>
    <w:rsid w:val="004E365E"/>
    <w:rsid w:val="004E367C"/>
    <w:rsid w:val="004E3686"/>
    <w:rsid w:val="004E36E2"/>
    <w:rsid w:val="004E36E8"/>
    <w:rsid w:val="004E3710"/>
    <w:rsid w:val="004E374D"/>
    <w:rsid w:val="004E379B"/>
    <w:rsid w:val="004E37AB"/>
    <w:rsid w:val="004E37BA"/>
    <w:rsid w:val="004E381C"/>
    <w:rsid w:val="004E38A9"/>
    <w:rsid w:val="004E38CE"/>
    <w:rsid w:val="004E3949"/>
    <w:rsid w:val="004E3954"/>
    <w:rsid w:val="004E399F"/>
    <w:rsid w:val="004E39CD"/>
    <w:rsid w:val="004E39D0"/>
    <w:rsid w:val="004E3A5F"/>
    <w:rsid w:val="004E3AFF"/>
    <w:rsid w:val="004E3B14"/>
    <w:rsid w:val="004E3B26"/>
    <w:rsid w:val="004E3B34"/>
    <w:rsid w:val="004E3B42"/>
    <w:rsid w:val="004E3B74"/>
    <w:rsid w:val="004E3BB1"/>
    <w:rsid w:val="004E3C59"/>
    <w:rsid w:val="004E3C78"/>
    <w:rsid w:val="004E3C9A"/>
    <w:rsid w:val="004E3CAB"/>
    <w:rsid w:val="004E3CB3"/>
    <w:rsid w:val="004E3CBD"/>
    <w:rsid w:val="004E3D48"/>
    <w:rsid w:val="004E3DCE"/>
    <w:rsid w:val="004E3DE4"/>
    <w:rsid w:val="004E3DEC"/>
    <w:rsid w:val="004E3E14"/>
    <w:rsid w:val="004E3E3A"/>
    <w:rsid w:val="004E3E3D"/>
    <w:rsid w:val="004E3E98"/>
    <w:rsid w:val="004E3E9C"/>
    <w:rsid w:val="004E3EA0"/>
    <w:rsid w:val="004E3F22"/>
    <w:rsid w:val="004E3F46"/>
    <w:rsid w:val="004E3F56"/>
    <w:rsid w:val="004E3F61"/>
    <w:rsid w:val="004E3F73"/>
    <w:rsid w:val="004E3F9D"/>
    <w:rsid w:val="004E3FA3"/>
    <w:rsid w:val="004E3FC7"/>
    <w:rsid w:val="004E3FC9"/>
    <w:rsid w:val="004E4001"/>
    <w:rsid w:val="004E401D"/>
    <w:rsid w:val="004E4032"/>
    <w:rsid w:val="004E4034"/>
    <w:rsid w:val="004E404F"/>
    <w:rsid w:val="004E4056"/>
    <w:rsid w:val="004E4079"/>
    <w:rsid w:val="004E4082"/>
    <w:rsid w:val="004E40AA"/>
    <w:rsid w:val="004E40C5"/>
    <w:rsid w:val="004E40D9"/>
    <w:rsid w:val="004E4148"/>
    <w:rsid w:val="004E4194"/>
    <w:rsid w:val="004E419C"/>
    <w:rsid w:val="004E41EE"/>
    <w:rsid w:val="004E41FC"/>
    <w:rsid w:val="004E41FF"/>
    <w:rsid w:val="004E420D"/>
    <w:rsid w:val="004E4230"/>
    <w:rsid w:val="004E4233"/>
    <w:rsid w:val="004E424D"/>
    <w:rsid w:val="004E42D2"/>
    <w:rsid w:val="004E4332"/>
    <w:rsid w:val="004E433A"/>
    <w:rsid w:val="004E435E"/>
    <w:rsid w:val="004E435F"/>
    <w:rsid w:val="004E4384"/>
    <w:rsid w:val="004E438B"/>
    <w:rsid w:val="004E438D"/>
    <w:rsid w:val="004E439A"/>
    <w:rsid w:val="004E43C8"/>
    <w:rsid w:val="004E443E"/>
    <w:rsid w:val="004E4466"/>
    <w:rsid w:val="004E4473"/>
    <w:rsid w:val="004E4481"/>
    <w:rsid w:val="004E455D"/>
    <w:rsid w:val="004E4583"/>
    <w:rsid w:val="004E4588"/>
    <w:rsid w:val="004E45A2"/>
    <w:rsid w:val="004E45A6"/>
    <w:rsid w:val="004E45AF"/>
    <w:rsid w:val="004E45BD"/>
    <w:rsid w:val="004E45C9"/>
    <w:rsid w:val="004E4619"/>
    <w:rsid w:val="004E461A"/>
    <w:rsid w:val="004E4654"/>
    <w:rsid w:val="004E4669"/>
    <w:rsid w:val="004E468C"/>
    <w:rsid w:val="004E469F"/>
    <w:rsid w:val="004E46A4"/>
    <w:rsid w:val="004E46DB"/>
    <w:rsid w:val="004E46DC"/>
    <w:rsid w:val="004E471E"/>
    <w:rsid w:val="004E4722"/>
    <w:rsid w:val="004E4725"/>
    <w:rsid w:val="004E4756"/>
    <w:rsid w:val="004E4766"/>
    <w:rsid w:val="004E478E"/>
    <w:rsid w:val="004E47DF"/>
    <w:rsid w:val="004E4800"/>
    <w:rsid w:val="004E480D"/>
    <w:rsid w:val="004E4810"/>
    <w:rsid w:val="004E4841"/>
    <w:rsid w:val="004E4845"/>
    <w:rsid w:val="004E4892"/>
    <w:rsid w:val="004E489A"/>
    <w:rsid w:val="004E48A3"/>
    <w:rsid w:val="004E48C0"/>
    <w:rsid w:val="004E48FC"/>
    <w:rsid w:val="004E49B3"/>
    <w:rsid w:val="004E49CF"/>
    <w:rsid w:val="004E4A17"/>
    <w:rsid w:val="004E4A1E"/>
    <w:rsid w:val="004E4A2C"/>
    <w:rsid w:val="004E4A30"/>
    <w:rsid w:val="004E4A49"/>
    <w:rsid w:val="004E4ACF"/>
    <w:rsid w:val="004E4AF3"/>
    <w:rsid w:val="004E4B02"/>
    <w:rsid w:val="004E4B18"/>
    <w:rsid w:val="004E4B21"/>
    <w:rsid w:val="004E4B30"/>
    <w:rsid w:val="004E4B4B"/>
    <w:rsid w:val="004E4B53"/>
    <w:rsid w:val="004E4B5B"/>
    <w:rsid w:val="004E4BB5"/>
    <w:rsid w:val="004E4C26"/>
    <w:rsid w:val="004E4C5A"/>
    <w:rsid w:val="004E4CC5"/>
    <w:rsid w:val="004E4D34"/>
    <w:rsid w:val="004E4D49"/>
    <w:rsid w:val="004E4D56"/>
    <w:rsid w:val="004E4DBC"/>
    <w:rsid w:val="004E4E30"/>
    <w:rsid w:val="004E4E33"/>
    <w:rsid w:val="004E4E49"/>
    <w:rsid w:val="004E4E6B"/>
    <w:rsid w:val="004E4E7A"/>
    <w:rsid w:val="004E4E95"/>
    <w:rsid w:val="004E4EA6"/>
    <w:rsid w:val="004E4EB8"/>
    <w:rsid w:val="004E4ECE"/>
    <w:rsid w:val="004E4EE0"/>
    <w:rsid w:val="004E4FA8"/>
    <w:rsid w:val="004E4FCB"/>
    <w:rsid w:val="004E5002"/>
    <w:rsid w:val="004E5011"/>
    <w:rsid w:val="004E5013"/>
    <w:rsid w:val="004E503D"/>
    <w:rsid w:val="004E5072"/>
    <w:rsid w:val="004E508B"/>
    <w:rsid w:val="004E50C2"/>
    <w:rsid w:val="004E510F"/>
    <w:rsid w:val="004E5113"/>
    <w:rsid w:val="004E515A"/>
    <w:rsid w:val="004E51A3"/>
    <w:rsid w:val="004E51B6"/>
    <w:rsid w:val="004E51B8"/>
    <w:rsid w:val="004E522A"/>
    <w:rsid w:val="004E5280"/>
    <w:rsid w:val="004E52A4"/>
    <w:rsid w:val="004E52D0"/>
    <w:rsid w:val="004E52DA"/>
    <w:rsid w:val="004E52F0"/>
    <w:rsid w:val="004E5315"/>
    <w:rsid w:val="004E532A"/>
    <w:rsid w:val="004E5334"/>
    <w:rsid w:val="004E5343"/>
    <w:rsid w:val="004E5354"/>
    <w:rsid w:val="004E53AC"/>
    <w:rsid w:val="004E53E6"/>
    <w:rsid w:val="004E53EA"/>
    <w:rsid w:val="004E53F0"/>
    <w:rsid w:val="004E5425"/>
    <w:rsid w:val="004E5476"/>
    <w:rsid w:val="004E54DF"/>
    <w:rsid w:val="004E54F2"/>
    <w:rsid w:val="004E5515"/>
    <w:rsid w:val="004E5526"/>
    <w:rsid w:val="004E552E"/>
    <w:rsid w:val="004E553E"/>
    <w:rsid w:val="004E5543"/>
    <w:rsid w:val="004E5571"/>
    <w:rsid w:val="004E5576"/>
    <w:rsid w:val="004E558B"/>
    <w:rsid w:val="004E55DA"/>
    <w:rsid w:val="004E5638"/>
    <w:rsid w:val="004E5642"/>
    <w:rsid w:val="004E5668"/>
    <w:rsid w:val="004E566C"/>
    <w:rsid w:val="004E56C1"/>
    <w:rsid w:val="004E56CE"/>
    <w:rsid w:val="004E570B"/>
    <w:rsid w:val="004E571F"/>
    <w:rsid w:val="004E572B"/>
    <w:rsid w:val="004E5745"/>
    <w:rsid w:val="004E5755"/>
    <w:rsid w:val="004E5778"/>
    <w:rsid w:val="004E5826"/>
    <w:rsid w:val="004E5834"/>
    <w:rsid w:val="004E58AF"/>
    <w:rsid w:val="004E58B5"/>
    <w:rsid w:val="004E58C0"/>
    <w:rsid w:val="004E58CE"/>
    <w:rsid w:val="004E5903"/>
    <w:rsid w:val="004E5907"/>
    <w:rsid w:val="004E596B"/>
    <w:rsid w:val="004E5976"/>
    <w:rsid w:val="004E5987"/>
    <w:rsid w:val="004E59A1"/>
    <w:rsid w:val="004E59F0"/>
    <w:rsid w:val="004E5A1A"/>
    <w:rsid w:val="004E5ABD"/>
    <w:rsid w:val="004E5AD9"/>
    <w:rsid w:val="004E5AE6"/>
    <w:rsid w:val="004E5B0C"/>
    <w:rsid w:val="004E5B2A"/>
    <w:rsid w:val="004E5B60"/>
    <w:rsid w:val="004E5B6B"/>
    <w:rsid w:val="004E5B81"/>
    <w:rsid w:val="004E5BF4"/>
    <w:rsid w:val="004E5BFB"/>
    <w:rsid w:val="004E5C0E"/>
    <w:rsid w:val="004E5C26"/>
    <w:rsid w:val="004E5C77"/>
    <w:rsid w:val="004E5C89"/>
    <w:rsid w:val="004E5CC8"/>
    <w:rsid w:val="004E5CCE"/>
    <w:rsid w:val="004E5D07"/>
    <w:rsid w:val="004E5D43"/>
    <w:rsid w:val="004E5D8E"/>
    <w:rsid w:val="004E5DD0"/>
    <w:rsid w:val="004E5DEB"/>
    <w:rsid w:val="004E5E03"/>
    <w:rsid w:val="004E5E83"/>
    <w:rsid w:val="004E5E84"/>
    <w:rsid w:val="004E5EBA"/>
    <w:rsid w:val="004E5F0F"/>
    <w:rsid w:val="004E5F24"/>
    <w:rsid w:val="004E5F2F"/>
    <w:rsid w:val="004E5F3A"/>
    <w:rsid w:val="004E5F6F"/>
    <w:rsid w:val="004E5F96"/>
    <w:rsid w:val="004E6075"/>
    <w:rsid w:val="004E60A0"/>
    <w:rsid w:val="004E60A2"/>
    <w:rsid w:val="004E60A7"/>
    <w:rsid w:val="004E60D4"/>
    <w:rsid w:val="004E6117"/>
    <w:rsid w:val="004E615C"/>
    <w:rsid w:val="004E6184"/>
    <w:rsid w:val="004E6209"/>
    <w:rsid w:val="004E6244"/>
    <w:rsid w:val="004E6246"/>
    <w:rsid w:val="004E6283"/>
    <w:rsid w:val="004E62C7"/>
    <w:rsid w:val="004E6312"/>
    <w:rsid w:val="004E6313"/>
    <w:rsid w:val="004E6339"/>
    <w:rsid w:val="004E638E"/>
    <w:rsid w:val="004E63B4"/>
    <w:rsid w:val="004E6422"/>
    <w:rsid w:val="004E6442"/>
    <w:rsid w:val="004E6448"/>
    <w:rsid w:val="004E6455"/>
    <w:rsid w:val="004E645B"/>
    <w:rsid w:val="004E6486"/>
    <w:rsid w:val="004E64DA"/>
    <w:rsid w:val="004E650A"/>
    <w:rsid w:val="004E6519"/>
    <w:rsid w:val="004E651E"/>
    <w:rsid w:val="004E654E"/>
    <w:rsid w:val="004E656C"/>
    <w:rsid w:val="004E6585"/>
    <w:rsid w:val="004E65BE"/>
    <w:rsid w:val="004E65FA"/>
    <w:rsid w:val="004E6622"/>
    <w:rsid w:val="004E6631"/>
    <w:rsid w:val="004E6645"/>
    <w:rsid w:val="004E66B9"/>
    <w:rsid w:val="004E66BD"/>
    <w:rsid w:val="004E66D4"/>
    <w:rsid w:val="004E66F8"/>
    <w:rsid w:val="004E6734"/>
    <w:rsid w:val="004E6786"/>
    <w:rsid w:val="004E67A0"/>
    <w:rsid w:val="004E67A4"/>
    <w:rsid w:val="004E67F0"/>
    <w:rsid w:val="004E6804"/>
    <w:rsid w:val="004E684D"/>
    <w:rsid w:val="004E686C"/>
    <w:rsid w:val="004E6881"/>
    <w:rsid w:val="004E689E"/>
    <w:rsid w:val="004E68A0"/>
    <w:rsid w:val="004E6908"/>
    <w:rsid w:val="004E692D"/>
    <w:rsid w:val="004E6938"/>
    <w:rsid w:val="004E69AD"/>
    <w:rsid w:val="004E69BA"/>
    <w:rsid w:val="004E6A02"/>
    <w:rsid w:val="004E6A2F"/>
    <w:rsid w:val="004E6A70"/>
    <w:rsid w:val="004E6A90"/>
    <w:rsid w:val="004E6AE6"/>
    <w:rsid w:val="004E6B51"/>
    <w:rsid w:val="004E6B78"/>
    <w:rsid w:val="004E6BBD"/>
    <w:rsid w:val="004E6BD0"/>
    <w:rsid w:val="004E6C09"/>
    <w:rsid w:val="004E6C2B"/>
    <w:rsid w:val="004E6C3A"/>
    <w:rsid w:val="004E6C9A"/>
    <w:rsid w:val="004E6CBD"/>
    <w:rsid w:val="004E6CCA"/>
    <w:rsid w:val="004E6CCD"/>
    <w:rsid w:val="004E6D3B"/>
    <w:rsid w:val="004E6D68"/>
    <w:rsid w:val="004E6D7E"/>
    <w:rsid w:val="004E6DC1"/>
    <w:rsid w:val="004E6EC6"/>
    <w:rsid w:val="004E6F08"/>
    <w:rsid w:val="004E6F10"/>
    <w:rsid w:val="004E6F43"/>
    <w:rsid w:val="004E6FBD"/>
    <w:rsid w:val="004E6FE2"/>
    <w:rsid w:val="004E7019"/>
    <w:rsid w:val="004E7025"/>
    <w:rsid w:val="004E7047"/>
    <w:rsid w:val="004E705A"/>
    <w:rsid w:val="004E709B"/>
    <w:rsid w:val="004E70D4"/>
    <w:rsid w:val="004E70ED"/>
    <w:rsid w:val="004E7111"/>
    <w:rsid w:val="004E711A"/>
    <w:rsid w:val="004E7135"/>
    <w:rsid w:val="004E714C"/>
    <w:rsid w:val="004E7172"/>
    <w:rsid w:val="004E71C4"/>
    <w:rsid w:val="004E71FC"/>
    <w:rsid w:val="004E721C"/>
    <w:rsid w:val="004E724A"/>
    <w:rsid w:val="004E724F"/>
    <w:rsid w:val="004E725F"/>
    <w:rsid w:val="004E7262"/>
    <w:rsid w:val="004E7277"/>
    <w:rsid w:val="004E7281"/>
    <w:rsid w:val="004E72C4"/>
    <w:rsid w:val="004E72C8"/>
    <w:rsid w:val="004E72E4"/>
    <w:rsid w:val="004E72F9"/>
    <w:rsid w:val="004E730A"/>
    <w:rsid w:val="004E7316"/>
    <w:rsid w:val="004E7335"/>
    <w:rsid w:val="004E736D"/>
    <w:rsid w:val="004E736F"/>
    <w:rsid w:val="004E7390"/>
    <w:rsid w:val="004E73A9"/>
    <w:rsid w:val="004E73AA"/>
    <w:rsid w:val="004E73C5"/>
    <w:rsid w:val="004E73DF"/>
    <w:rsid w:val="004E7431"/>
    <w:rsid w:val="004E7439"/>
    <w:rsid w:val="004E745C"/>
    <w:rsid w:val="004E7471"/>
    <w:rsid w:val="004E747F"/>
    <w:rsid w:val="004E74EE"/>
    <w:rsid w:val="004E7502"/>
    <w:rsid w:val="004E7549"/>
    <w:rsid w:val="004E7575"/>
    <w:rsid w:val="004E757D"/>
    <w:rsid w:val="004E75E0"/>
    <w:rsid w:val="004E7600"/>
    <w:rsid w:val="004E7604"/>
    <w:rsid w:val="004E7612"/>
    <w:rsid w:val="004E7616"/>
    <w:rsid w:val="004E769B"/>
    <w:rsid w:val="004E76D9"/>
    <w:rsid w:val="004E770B"/>
    <w:rsid w:val="004E773F"/>
    <w:rsid w:val="004E775E"/>
    <w:rsid w:val="004E77B8"/>
    <w:rsid w:val="004E77C6"/>
    <w:rsid w:val="004E77F1"/>
    <w:rsid w:val="004E77F9"/>
    <w:rsid w:val="004E7801"/>
    <w:rsid w:val="004E7818"/>
    <w:rsid w:val="004E781B"/>
    <w:rsid w:val="004E7820"/>
    <w:rsid w:val="004E78C5"/>
    <w:rsid w:val="004E78C8"/>
    <w:rsid w:val="004E78D6"/>
    <w:rsid w:val="004E78E3"/>
    <w:rsid w:val="004E7912"/>
    <w:rsid w:val="004E793B"/>
    <w:rsid w:val="004E794B"/>
    <w:rsid w:val="004E7985"/>
    <w:rsid w:val="004E79A0"/>
    <w:rsid w:val="004E79AF"/>
    <w:rsid w:val="004E79C6"/>
    <w:rsid w:val="004E79D3"/>
    <w:rsid w:val="004E79D6"/>
    <w:rsid w:val="004E79D7"/>
    <w:rsid w:val="004E7A4F"/>
    <w:rsid w:val="004E7A72"/>
    <w:rsid w:val="004E7AAB"/>
    <w:rsid w:val="004E7AB3"/>
    <w:rsid w:val="004E7AFF"/>
    <w:rsid w:val="004E7B23"/>
    <w:rsid w:val="004E7B5B"/>
    <w:rsid w:val="004E7B7C"/>
    <w:rsid w:val="004E7BBF"/>
    <w:rsid w:val="004E7BEA"/>
    <w:rsid w:val="004E7C0E"/>
    <w:rsid w:val="004E7C2B"/>
    <w:rsid w:val="004E7C5A"/>
    <w:rsid w:val="004E7C69"/>
    <w:rsid w:val="004E7C99"/>
    <w:rsid w:val="004E7CB5"/>
    <w:rsid w:val="004E7CBB"/>
    <w:rsid w:val="004E7CCC"/>
    <w:rsid w:val="004E7CE0"/>
    <w:rsid w:val="004E7D0C"/>
    <w:rsid w:val="004E7D72"/>
    <w:rsid w:val="004E7E23"/>
    <w:rsid w:val="004E7E35"/>
    <w:rsid w:val="004E7E48"/>
    <w:rsid w:val="004E7E84"/>
    <w:rsid w:val="004E7EBF"/>
    <w:rsid w:val="004E7EFB"/>
    <w:rsid w:val="004E7F26"/>
    <w:rsid w:val="004E7F79"/>
    <w:rsid w:val="004E7F82"/>
    <w:rsid w:val="004E7F83"/>
    <w:rsid w:val="004E7F96"/>
    <w:rsid w:val="004E7FB8"/>
    <w:rsid w:val="004E7FEF"/>
    <w:rsid w:val="004E7FF7"/>
    <w:rsid w:val="004F0002"/>
    <w:rsid w:val="004F000B"/>
    <w:rsid w:val="004F0015"/>
    <w:rsid w:val="004F0021"/>
    <w:rsid w:val="004F0025"/>
    <w:rsid w:val="004F0066"/>
    <w:rsid w:val="004F00A1"/>
    <w:rsid w:val="004F00A7"/>
    <w:rsid w:val="004F00B2"/>
    <w:rsid w:val="004F00FA"/>
    <w:rsid w:val="004F014D"/>
    <w:rsid w:val="004F017D"/>
    <w:rsid w:val="004F019E"/>
    <w:rsid w:val="004F0207"/>
    <w:rsid w:val="004F022D"/>
    <w:rsid w:val="004F0243"/>
    <w:rsid w:val="004F0265"/>
    <w:rsid w:val="004F02C7"/>
    <w:rsid w:val="004F02C8"/>
    <w:rsid w:val="004F02DF"/>
    <w:rsid w:val="004F0340"/>
    <w:rsid w:val="004F0342"/>
    <w:rsid w:val="004F035A"/>
    <w:rsid w:val="004F0399"/>
    <w:rsid w:val="004F03A1"/>
    <w:rsid w:val="004F03DB"/>
    <w:rsid w:val="004F043C"/>
    <w:rsid w:val="004F044C"/>
    <w:rsid w:val="004F0451"/>
    <w:rsid w:val="004F04C1"/>
    <w:rsid w:val="004F04F6"/>
    <w:rsid w:val="004F051D"/>
    <w:rsid w:val="004F052A"/>
    <w:rsid w:val="004F053D"/>
    <w:rsid w:val="004F0575"/>
    <w:rsid w:val="004F05A1"/>
    <w:rsid w:val="004F05B3"/>
    <w:rsid w:val="004F05BC"/>
    <w:rsid w:val="004F05DF"/>
    <w:rsid w:val="004F05F4"/>
    <w:rsid w:val="004F05FA"/>
    <w:rsid w:val="004F060A"/>
    <w:rsid w:val="004F06B2"/>
    <w:rsid w:val="004F06BA"/>
    <w:rsid w:val="004F06C5"/>
    <w:rsid w:val="004F06CB"/>
    <w:rsid w:val="004F06F9"/>
    <w:rsid w:val="004F0728"/>
    <w:rsid w:val="004F0756"/>
    <w:rsid w:val="004F0762"/>
    <w:rsid w:val="004F077D"/>
    <w:rsid w:val="004F07E0"/>
    <w:rsid w:val="004F080E"/>
    <w:rsid w:val="004F083F"/>
    <w:rsid w:val="004F0840"/>
    <w:rsid w:val="004F0846"/>
    <w:rsid w:val="004F085F"/>
    <w:rsid w:val="004F08B8"/>
    <w:rsid w:val="004F08CF"/>
    <w:rsid w:val="004F08DA"/>
    <w:rsid w:val="004F091F"/>
    <w:rsid w:val="004F0941"/>
    <w:rsid w:val="004F097B"/>
    <w:rsid w:val="004F0995"/>
    <w:rsid w:val="004F09A8"/>
    <w:rsid w:val="004F09F4"/>
    <w:rsid w:val="004F0A17"/>
    <w:rsid w:val="004F0A29"/>
    <w:rsid w:val="004F0A4C"/>
    <w:rsid w:val="004F0A6B"/>
    <w:rsid w:val="004F0A71"/>
    <w:rsid w:val="004F0A84"/>
    <w:rsid w:val="004F0A9F"/>
    <w:rsid w:val="004F0ACB"/>
    <w:rsid w:val="004F0ACC"/>
    <w:rsid w:val="004F0B18"/>
    <w:rsid w:val="004F0B33"/>
    <w:rsid w:val="004F0B47"/>
    <w:rsid w:val="004F0B6F"/>
    <w:rsid w:val="004F0C28"/>
    <w:rsid w:val="004F0C4E"/>
    <w:rsid w:val="004F0C58"/>
    <w:rsid w:val="004F0C6E"/>
    <w:rsid w:val="004F0C9B"/>
    <w:rsid w:val="004F0CFD"/>
    <w:rsid w:val="004F0D42"/>
    <w:rsid w:val="004F0D50"/>
    <w:rsid w:val="004F0D6B"/>
    <w:rsid w:val="004F0D77"/>
    <w:rsid w:val="004F0DA6"/>
    <w:rsid w:val="004F0DD0"/>
    <w:rsid w:val="004F0DEA"/>
    <w:rsid w:val="004F0E00"/>
    <w:rsid w:val="004F0E15"/>
    <w:rsid w:val="004F0E20"/>
    <w:rsid w:val="004F0E4C"/>
    <w:rsid w:val="004F0E60"/>
    <w:rsid w:val="004F0E80"/>
    <w:rsid w:val="004F0E8E"/>
    <w:rsid w:val="004F0E98"/>
    <w:rsid w:val="004F0ED1"/>
    <w:rsid w:val="004F0F31"/>
    <w:rsid w:val="004F0F52"/>
    <w:rsid w:val="004F0F6D"/>
    <w:rsid w:val="004F0F81"/>
    <w:rsid w:val="004F0F8E"/>
    <w:rsid w:val="004F0FA1"/>
    <w:rsid w:val="004F0FB1"/>
    <w:rsid w:val="004F0FB6"/>
    <w:rsid w:val="004F0FE0"/>
    <w:rsid w:val="004F0FF7"/>
    <w:rsid w:val="004F100E"/>
    <w:rsid w:val="004F103C"/>
    <w:rsid w:val="004F10AB"/>
    <w:rsid w:val="004F1102"/>
    <w:rsid w:val="004F1107"/>
    <w:rsid w:val="004F1133"/>
    <w:rsid w:val="004F1147"/>
    <w:rsid w:val="004F11BA"/>
    <w:rsid w:val="004F11D0"/>
    <w:rsid w:val="004F11DD"/>
    <w:rsid w:val="004F121F"/>
    <w:rsid w:val="004F1231"/>
    <w:rsid w:val="004F1236"/>
    <w:rsid w:val="004F123B"/>
    <w:rsid w:val="004F1259"/>
    <w:rsid w:val="004F1269"/>
    <w:rsid w:val="004F1295"/>
    <w:rsid w:val="004F12B3"/>
    <w:rsid w:val="004F12D0"/>
    <w:rsid w:val="004F12EC"/>
    <w:rsid w:val="004F1312"/>
    <w:rsid w:val="004F13B5"/>
    <w:rsid w:val="004F13BD"/>
    <w:rsid w:val="004F140D"/>
    <w:rsid w:val="004F1412"/>
    <w:rsid w:val="004F1413"/>
    <w:rsid w:val="004F1444"/>
    <w:rsid w:val="004F1447"/>
    <w:rsid w:val="004F148C"/>
    <w:rsid w:val="004F1518"/>
    <w:rsid w:val="004F154E"/>
    <w:rsid w:val="004F1581"/>
    <w:rsid w:val="004F15C6"/>
    <w:rsid w:val="004F15E9"/>
    <w:rsid w:val="004F15EE"/>
    <w:rsid w:val="004F15FE"/>
    <w:rsid w:val="004F15FF"/>
    <w:rsid w:val="004F1607"/>
    <w:rsid w:val="004F1618"/>
    <w:rsid w:val="004F1638"/>
    <w:rsid w:val="004F1650"/>
    <w:rsid w:val="004F165F"/>
    <w:rsid w:val="004F16AC"/>
    <w:rsid w:val="004F16EE"/>
    <w:rsid w:val="004F1709"/>
    <w:rsid w:val="004F172D"/>
    <w:rsid w:val="004F172E"/>
    <w:rsid w:val="004F173B"/>
    <w:rsid w:val="004F1744"/>
    <w:rsid w:val="004F174F"/>
    <w:rsid w:val="004F178A"/>
    <w:rsid w:val="004F17AF"/>
    <w:rsid w:val="004F17EF"/>
    <w:rsid w:val="004F183F"/>
    <w:rsid w:val="004F1846"/>
    <w:rsid w:val="004F1850"/>
    <w:rsid w:val="004F1861"/>
    <w:rsid w:val="004F18B6"/>
    <w:rsid w:val="004F18FB"/>
    <w:rsid w:val="004F1925"/>
    <w:rsid w:val="004F1942"/>
    <w:rsid w:val="004F1951"/>
    <w:rsid w:val="004F1956"/>
    <w:rsid w:val="004F19D7"/>
    <w:rsid w:val="004F19DD"/>
    <w:rsid w:val="004F19E9"/>
    <w:rsid w:val="004F19FB"/>
    <w:rsid w:val="004F1A6B"/>
    <w:rsid w:val="004F1A99"/>
    <w:rsid w:val="004F1A9F"/>
    <w:rsid w:val="004F1ABC"/>
    <w:rsid w:val="004F1B4B"/>
    <w:rsid w:val="004F1B5D"/>
    <w:rsid w:val="004F1B73"/>
    <w:rsid w:val="004F1B91"/>
    <w:rsid w:val="004F1C28"/>
    <w:rsid w:val="004F1C2C"/>
    <w:rsid w:val="004F1C2D"/>
    <w:rsid w:val="004F1C4C"/>
    <w:rsid w:val="004F1C5A"/>
    <w:rsid w:val="004F1C77"/>
    <w:rsid w:val="004F1C90"/>
    <w:rsid w:val="004F1CC8"/>
    <w:rsid w:val="004F1CFC"/>
    <w:rsid w:val="004F1D35"/>
    <w:rsid w:val="004F1D65"/>
    <w:rsid w:val="004F1D92"/>
    <w:rsid w:val="004F1DBD"/>
    <w:rsid w:val="004F1DD8"/>
    <w:rsid w:val="004F1DE0"/>
    <w:rsid w:val="004F1E2E"/>
    <w:rsid w:val="004F1E78"/>
    <w:rsid w:val="004F1EA7"/>
    <w:rsid w:val="004F1EA8"/>
    <w:rsid w:val="004F1EC9"/>
    <w:rsid w:val="004F1F50"/>
    <w:rsid w:val="004F1FDB"/>
    <w:rsid w:val="004F2054"/>
    <w:rsid w:val="004F20EE"/>
    <w:rsid w:val="004F2139"/>
    <w:rsid w:val="004F2145"/>
    <w:rsid w:val="004F2170"/>
    <w:rsid w:val="004F2176"/>
    <w:rsid w:val="004F217B"/>
    <w:rsid w:val="004F2192"/>
    <w:rsid w:val="004F21AF"/>
    <w:rsid w:val="004F21D7"/>
    <w:rsid w:val="004F2259"/>
    <w:rsid w:val="004F2270"/>
    <w:rsid w:val="004F2282"/>
    <w:rsid w:val="004F22A4"/>
    <w:rsid w:val="004F22B4"/>
    <w:rsid w:val="004F22DA"/>
    <w:rsid w:val="004F2304"/>
    <w:rsid w:val="004F2311"/>
    <w:rsid w:val="004F236D"/>
    <w:rsid w:val="004F236E"/>
    <w:rsid w:val="004F2387"/>
    <w:rsid w:val="004F239A"/>
    <w:rsid w:val="004F23CC"/>
    <w:rsid w:val="004F2418"/>
    <w:rsid w:val="004F2449"/>
    <w:rsid w:val="004F244C"/>
    <w:rsid w:val="004F2475"/>
    <w:rsid w:val="004F2488"/>
    <w:rsid w:val="004F24AD"/>
    <w:rsid w:val="004F24C4"/>
    <w:rsid w:val="004F24D6"/>
    <w:rsid w:val="004F2571"/>
    <w:rsid w:val="004F259F"/>
    <w:rsid w:val="004F25B6"/>
    <w:rsid w:val="004F25DB"/>
    <w:rsid w:val="004F260B"/>
    <w:rsid w:val="004F2616"/>
    <w:rsid w:val="004F2657"/>
    <w:rsid w:val="004F265B"/>
    <w:rsid w:val="004F2660"/>
    <w:rsid w:val="004F2687"/>
    <w:rsid w:val="004F26CC"/>
    <w:rsid w:val="004F26D6"/>
    <w:rsid w:val="004F26E9"/>
    <w:rsid w:val="004F270C"/>
    <w:rsid w:val="004F274D"/>
    <w:rsid w:val="004F2759"/>
    <w:rsid w:val="004F275A"/>
    <w:rsid w:val="004F2766"/>
    <w:rsid w:val="004F27C7"/>
    <w:rsid w:val="004F280B"/>
    <w:rsid w:val="004F281B"/>
    <w:rsid w:val="004F282D"/>
    <w:rsid w:val="004F2833"/>
    <w:rsid w:val="004F2856"/>
    <w:rsid w:val="004F2857"/>
    <w:rsid w:val="004F288A"/>
    <w:rsid w:val="004F28C6"/>
    <w:rsid w:val="004F28F2"/>
    <w:rsid w:val="004F298D"/>
    <w:rsid w:val="004F298E"/>
    <w:rsid w:val="004F299F"/>
    <w:rsid w:val="004F29A0"/>
    <w:rsid w:val="004F2A2A"/>
    <w:rsid w:val="004F2A62"/>
    <w:rsid w:val="004F2A78"/>
    <w:rsid w:val="004F2AB7"/>
    <w:rsid w:val="004F2AD0"/>
    <w:rsid w:val="004F2ADE"/>
    <w:rsid w:val="004F2AEE"/>
    <w:rsid w:val="004F2AF0"/>
    <w:rsid w:val="004F2B08"/>
    <w:rsid w:val="004F2B22"/>
    <w:rsid w:val="004F2B36"/>
    <w:rsid w:val="004F2B3F"/>
    <w:rsid w:val="004F2B57"/>
    <w:rsid w:val="004F2BBD"/>
    <w:rsid w:val="004F2BDD"/>
    <w:rsid w:val="004F2C0B"/>
    <w:rsid w:val="004F2C1E"/>
    <w:rsid w:val="004F2C98"/>
    <w:rsid w:val="004F2CAE"/>
    <w:rsid w:val="004F2CEF"/>
    <w:rsid w:val="004F2CFC"/>
    <w:rsid w:val="004F2D48"/>
    <w:rsid w:val="004F2D4C"/>
    <w:rsid w:val="004F2D78"/>
    <w:rsid w:val="004F2D7F"/>
    <w:rsid w:val="004F2DCB"/>
    <w:rsid w:val="004F2DCF"/>
    <w:rsid w:val="004F2E03"/>
    <w:rsid w:val="004F2E74"/>
    <w:rsid w:val="004F2E8E"/>
    <w:rsid w:val="004F2EBC"/>
    <w:rsid w:val="004F2F06"/>
    <w:rsid w:val="004F2F14"/>
    <w:rsid w:val="004F2F66"/>
    <w:rsid w:val="004F2F79"/>
    <w:rsid w:val="004F2F95"/>
    <w:rsid w:val="004F2FDB"/>
    <w:rsid w:val="004F2FE6"/>
    <w:rsid w:val="004F301E"/>
    <w:rsid w:val="004F304D"/>
    <w:rsid w:val="004F307F"/>
    <w:rsid w:val="004F3093"/>
    <w:rsid w:val="004F309E"/>
    <w:rsid w:val="004F30B3"/>
    <w:rsid w:val="004F30C8"/>
    <w:rsid w:val="004F3165"/>
    <w:rsid w:val="004F3177"/>
    <w:rsid w:val="004F31B6"/>
    <w:rsid w:val="004F31CF"/>
    <w:rsid w:val="004F31F3"/>
    <w:rsid w:val="004F3224"/>
    <w:rsid w:val="004F3233"/>
    <w:rsid w:val="004F32B7"/>
    <w:rsid w:val="004F3304"/>
    <w:rsid w:val="004F3317"/>
    <w:rsid w:val="004F33B6"/>
    <w:rsid w:val="004F33D9"/>
    <w:rsid w:val="004F3458"/>
    <w:rsid w:val="004F346A"/>
    <w:rsid w:val="004F346B"/>
    <w:rsid w:val="004F3491"/>
    <w:rsid w:val="004F34AE"/>
    <w:rsid w:val="004F3508"/>
    <w:rsid w:val="004F3529"/>
    <w:rsid w:val="004F352B"/>
    <w:rsid w:val="004F3575"/>
    <w:rsid w:val="004F35D4"/>
    <w:rsid w:val="004F3626"/>
    <w:rsid w:val="004F36A1"/>
    <w:rsid w:val="004F36B9"/>
    <w:rsid w:val="004F36E2"/>
    <w:rsid w:val="004F36FC"/>
    <w:rsid w:val="004F373F"/>
    <w:rsid w:val="004F376A"/>
    <w:rsid w:val="004F377D"/>
    <w:rsid w:val="004F3832"/>
    <w:rsid w:val="004F3854"/>
    <w:rsid w:val="004F386A"/>
    <w:rsid w:val="004F38B1"/>
    <w:rsid w:val="004F38F0"/>
    <w:rsid w:val="004F3948"/>
    <w:rsid w:val="004F3995"/>
    <w:rsid w:val="004F39A4"/>
    <w:rsid w:val="004F39D9"/>
    <w:rsid w:val="004F3A08"/>
    <w:rsid w:val="004F3A62"/>
    <w:rsid w:val="004F3A90"/>
    <w:rsid w:val="004F3AD8"/>
    <w:rsid w:val="004F3AF2"/>
    <w:rsid w:val="004F3B11"/>
    <w:rsid w:val="004F3B12"/>
    <w:rsid w:val="004F3B77"/>
    <w:rsid w:val="004F3B96"/>
    <w:rsid w:val="004F3C1D"/>
    <w:rsid w:val="004F3C43"/>
    <w:rsid w:val="004F3C50"/>
    <w:rsid w:val="004F3CB5"/>
    <w:rsid w:val="004F3CC3"/>
    <w:rsid w:val="004F3D06"/>
    <w:rsid w:val="004F3D1A"/>
    <w:rsid w:val="004F3D1C"/>
    <w:rsid w:val="004F3D30"/>
    <w:rsid w:val="004F3D45"/>
    <w:rsid w:val="004F3D54"/>
    <w:rsid w:val="004F3D93"/>
    <w:rsid w:val="004F3D94"/>
    <w:rsid w:val="004F3E72"/>
    <w:rsid w:val="004F3E78"/>
    <w:rsid w:val="004F3EB6"/>
    <w:rsid w:val="004F3F1E"/>
    <w:rsid w:val="004F3F4F"/>
    <w:rsid w:val="004F3F7A"/>
    <w:rsid w:val="004F3F83"/>
    <w:rsid w:val="004F3FBC"/>
    <w:rsid w:val="004F3FE9"/>
    <w:rsid w:val="004F4010"/>
    <w:rsid w:val="004F4058"/>
    <w:rsid w:val="004F4074"/>
    <w:rsid w:val="004F407F"/>
    <w:rsid w:val="004F40E5"/>
    <w:rsid w:val="004F4170"/>
    <w:rsid w:val="004F41B2"/>
    <w:rsid w:val="004F41D9"/>
    <w:rsid w:val="004F41E9"/>
    <w:rsid w:val="004F4263"/>
    <w:rsid w:val="004F4267"/>
    <w:rsid w:val="004F42C7"/>
    <w:rsid w:val="004F433F"/>
    <w:rsid w:val="004F4378"/>
    <w:rsid w:val="004F437A"/>
    <w:rsid w:val="004F437F"/>
    <w:rsid w:val="004F43EE"/>
    <w:rsid w:val="004F441F"/>
    <w:rsid w:val="004F4433"/>
    <w:rsid w:val="004F4460"/>
    <w:rsid w:val="004F44A4"/>
    <w:rsid w:val="004F44AE"/>
    <w:rsid w:val="004F44C2"/>
    <w:rsid w:val="004F44E3"/>
    <w:rsid w:val="004F44F9"/>
    <w:rsid w:val="004F4513"/>
    <w:rsid w:val="004F4549"/>
    <w:rsid w:val="004F456B"/>
    <w:rsid w:val="004F4570"/>
    <w:rsid w:val="004F457D"/>
    <w:rsid w:val="004F4591"/>
    <w:rsid w:val="004F45B4"/>
    <w:rsid w:val="004F4667"/>
    <w:rsid w:val="004F466F"/>
    <w:rsid w:val="004F4677"/>
    <w:rsid w:val="004F46BF"/>
    <w:rsid w:val="004F46E7"/>
    <w:rsid w:val="004F4757"/>
    <w:rsid w:val="004F4766"/>
    <w:rsid w:val="004F4775"/>
    <w:rsid w:val="004F47AB"/>
    <w:rsid w:val="004F47BD"/>
    <w:rsid w:val="004F47C9"/>
    <w:rsid w:val="004F47E1"/>
    <w:rsid w:val="004F47FF"/>
    <w:rsid w:val="004F4820"/>
    <w:rsid w:val="004F482A"/>
    <w:rsid w:val="004F487F"/>
    <w:rsid w:val="004F489C"/>
    <w:rsid w:val="004F4910"/>
    <w:rsid w:val="004F4917"/>
    <w:rsid w:val="004F4941"/>
    <w:rsid w:val="004F4951"/>
    <w:rsid w:val="004F49C6"/>
    <w:rsid w:val="004F4A29"/>
    <w:rsid w:val="004F4A47"/>
    <w:rsid w:val="004F4A48"/>
    <w:rsid w:val="004F4A71"/>
    <w:rsid w:val="004F4A78"/>
    <w:rsid w:val="004F4A80"/>
    <w:rsid w:val="004F4AA8"/>
    <w:rsid w:val="004F4AC6"/>
    <w:rsid w:val="004F4B12"/>
    <w:rsid w:val="004F4B37"/>
    <w:rsid w:val="004F4B6B"/>
    <w:rsid w:val="004F4BE3"/>
    <w:rsid w:val="004F4C31"/>
    <w:rsid w:val="004F4C33"/>
    <w:rsid w:val="004F4C42"/>
    <w:rsid w:val="004F4C66"/>
    <w:rsid w:val="004F4C6B"/>
    <w:rsid w:val="004F4C7B"/>
    <w:rsid w:val="004F4CC5"/>
    <w:rsid w:val="004F4CDA"/>
    <w:rsid w:val="004F4D21"/>
    <w:rsid w:val="004F4D24"/>
    <w:rsid w:val="004F4D2D"/>
    <w:rsid w:val="004F4D49"/>
    <w:rsid w:val="004F4D50"/>
    <w:rsid w:val="004F4D86"/>
    <w:rsid w:val="004F4DBA"/>
    <w:rsid w:val="004F4DC4"/>
    <w:rsid w:val="004F4DE2"/>
    <w:rsid w:val="004F4DEC"/>
    <w:rsid w:val="004F4E2C"/>
    <w:rsid w:val="004F4E2F"/>
    <w:rsid w:val="004F4E7E"/>
    <w:rsid w:val="004F4EAD"/>
    <w:rsid w:val="004F4EB1"/>
    <w:rsid w:val="004F4EB8"/>
    <w:rsid w:val="004F4EBE"/>
    <w:rsid w:val="004F4F1D"/>
    <w:rsid w:val="004F4F25"/>
    <w:rsid w:val="004F4F39"/>
    <w:rsid w:val="004F4F5F"/>
    <w:rsid w:val="004F4F69"/>
    <w:rsid w:val="004F4F9B"/>
    <w:rsid w:val="004F4FA5"/>
    <w:rsid w:val="004F4FCF"/>
    <w:rsid w:val="004F5018"/>
    <w:rsid w:val="004F50A5"/>
    <w:rsid w:val="004F50BC"/>
    <w:rsid w:val="004F510E"/>
    <w:rsid w:val="004F511B"/>
    <w:rsid w:val="004F5142"/>
    <w:rsid w:val="004F5153"/>
    <w:rsid w:val="004F5163"/>
    <w:rsid w:val="004F51B6"/>
    <w:rsid w:val="004F51B8"/>
    <w:rsid w:val="004F51CA"/>
    <w:rsid w:val="004F51F8"/>
    <w:rsid w:val="004F5215"/>
    <w:rsid w:val="004F5219"/>
    <w:rsid w:val="004F5227"/>
    <w:rsid w:val="004F524E"/>
    <w:rsid w:val="004F524F"/>
    <w:rsid w:val="004F52B3"/>
    <w:rsid w:val="004F52C9"/>
    <w:rsid w:val="004F52F5"/>
    <w:rsid w:val="004F532D"/>
    <w:rsid w:val="004F534B"/>
    <w:rsid w:val="004F536F"/>
    <w:rsid w:val="004F53E2"/>
    <w:rsid w:val="004F53F3"/>
    <w:rsid w:val="004F541C"/>
    <w:rsid w:val="004F543F"/>
    <w:rsid w:val="004F5453"/>
    <w:rsid w:val="004F549E"/>
    <w:rsid w:val="004F54C2"/>
    <w:rsid w:val="004F54CC"/>
    <w:rsid w:val="004F54D0"/>
    <w:rsid w:val="004F5506"/>
    <w:rsid w:val="004F5543"/>
    <w:rsid w:val="004F556D"/>
    <w:rsid w:val="004F55D1"/>
    <w:rsid w:val="004F55E5"/>
    <w:rsid w:val="004F55EB"/>
    <w:rsid w:val="004F5601"/>
    <w:rsid w:val="004F560C"/>
    <w:rsid w:val="004F560E"/>
    <w:rsid w:val="004F5625"/>
    <w:rsid w:val="004F5658"/>
    <w:rsid w:val="004F566B"/>
    <w:rsid w:val="004F566E"/>
    <w:rsid w:val="004F5696"/>
    <w:rsid w:val="004F56AF"/>
    <w:rsid w:val="004F56C9"/>
    <w:rsid w:val="004F56D7"/>
    <w:rsid w:val="004F56FB"/>
    <w:rsid w:val="004F5745"/>
    <w:rsid w:val="004F577C"/>
    <w:rsid w:val="004F579D"/>
    <w:rsid w:val="004F57F9"/>
    <w:rsid w:val="004F5800"/>
    <w:rsid w:val="004F584B"/>
    <w:rsid w:val="004F585D"/>
    <w:rsid w:val="004F5889"/>
    <w:rsid w:val="004F58C4"/>
    <w:rsid w:val="004F58DE"/>
    <w:rsid w:val="004F5915"/>
    <w:rsid w:val="004F5969"/>
    <w:rsid w:val="004F597A"/>
    <w:rsid w:val="004F599C"/>
    <w:rsid w:val="004F59B7"/>
    <w:rsid w:val="004F59C6"/>
    <w:rsid w:val="004F5A2C"/>
    <w:rsid w:val="004F5A55"/>
    <w:rsid w:val="004F5A87"/>
    <w:rsid w:val="004F5A9B"/>
    <w:rsid w:val="004F5AC2"/>
    <w:rsid w:val="004F5AE7"/>
    <w:rsid w:val="004F5B03"/>
    <w:rsid w:val="004F5B15"/>
    <w:rsid w:val="004F5B30"/>
    <w:rsid w:val="004F5B5F"/>
    <w:rsid w:val="004F5BCD"/>
    <w:rsid w:val="004F5C11"/>
    <w:rsid w:val="004F5C35"/>
    <w:rsid w:val="004F5C3D"/>
    <w:rsid w:val="004F5C53"/>
    <w:rsid w:val="004F5C54"/>
    <w:rsid w:val="004F5CA9"/>
    <w:rsid w:val="004F5CE0"/>
    <w:rsid w:val="004F5CFE"/>
    <w:rsid w:val="004F5D18"/>
    <w:rsid w:val="004F5D44"/>
    <w:rsid w:val="004F5D45"/>
    <w:rsid w:val="004F5D6E"/>
    <w:rsid w:val="004F5DC6"/>
    <w:rsid w:val="004F5E73"/>
    <w:rsid w:val="004F5E79"/>
    <w:rsid w:val="004F5EA3"/>
    <w:rsid w:val="004F5EB4"/>
    <w:rsid w:val="004F5F1E"/>
    <w:rsid w:val="004F5F43"/>
    <w:rsid w:val="004F5F44"/>
    <w:rsid w:val="004F5F8B"/>
    <w:rsid w:val="004F5F8D"/>
    <w:rsid w:val="004F5F9C"/>
    <w:rsid w:val="004F5FB6"/>
    <w:rsid w:val="004F5FC1"/>
    <w:rsid w:val="004F5FC5"/>
    <w:rsid w:val="004F6059"/>
    <w:rsid w:val="004F6062"/>
    <w:rsid w:val="004F6084"/>
    <w:rsid w:val="004F60CF"/>
    <w:rsid w:val="004F60D9"/>
    <w:rsid w:val="004F613E"/>
    <w:rsid w:val="004F614B"/>
    <w:rsid w:val="004F615E"/>
    <w:rsid w:val="004F617A"/>
    <w:rsid w:val="004F61BA"/>
    <w:rsid w:val="004F61BD"/>
    <w:rsid w:val="004F6209"/>
    <w:rsid w:val="004F6216"/>
    <w:rsid w:val="004F62E5"/>
    <w:rsid w:val="004F62E9"/>
    <w:rsid w:val="004F6330"/>
    <w:rsid w:val="004F6363"/>
    <w:rsid w:val="004F6373"/>
    <w:rsid w:val="004F639D"/>
    <w:rsid w:val="004F6403"/>
    <w:rsid w:val="004F643D"/>
    <w:rsid w:val="004F646C"/>
    <w:rsid w:val="004F648F"/>
    <w:rsid w:val="004F6511"/>
    <w:rsid w:val="004F6522"/>
    <w:rsid w:val="004F6551"/>
    <w:rsid w:val="004F6592"/>
    <w:rsid w:val="004F65A3"/>
    <w:rsid w:val="004F65C4"/>
    <w:rsid w:val="004F65E1"/>
    <w:rsid w:val="004F65F2"/>
    <w:rsid w:val="004F6618"/>
    <w:rsid w:val="004F668D"/>
    <w:rsid w:val="004F66C5"/>
    <w:rsid w:val="004F66C8"/>
    <w:rsid w:val="004F66F0"/>
    <w:rsid w:val="004F66F2"/>
    <w:rsid w:val="004F66F6"/>
    <w:rsid w:val="004F672F"/>
    <w:rsid w:val="004F6795"/>
    <w:rsid w:val="004F679D"/>
    <w:rsid w:val="004F6857"/>
    <w:rsid w:val="004F6865"/>
    <w:rsid w:val="004F6875"/>
    <w:rsid w:val="004F688F"/>
    <w:rsid w:val="004F6894"/>
    <w:rsid w:val="004F68AD"/>
    <w:rsid w:val="004F68FA"/>
    <w:rsid w:val="004F68FC"/>
    <w:rsid w:val="004F68FF"/>
    <w:rsid w:val="004F691F"/>
    <w:rsid w:val="004F6959"/>
    <w:rsid w:val="004F69D7"/>
    <w:rsid w:val="004F69DB"/>
    <w:rsid w:val="004F6A0E"/>
    <w:rsid w:val="004F6A18"/>
    <w:rsid w:val="004F6A27"/>
    <w:rsid w:val="004F6A79"/>
    <w:rsid w:val="004F6A97"/>
    <w:rsid w:val="004F6ABE"/>
    <w:rsid w:val="004F6AC3"/>
    <w:rsid w:val="004F6AF0"/>
    <w:rsid w:val="004F6B1E"/>
    <w:rsid w:val="004F6B86"/>
    <w:rsid w:val="004F6B95"/>
    <w:rsid w:val="004F6BCD"/>
    <w:rsid w:val="004F6BF1"/>
    <w:rsid w:val="004F6C04"/>
    <w:rsid w:val="004F6C60"/>
    <w:rsid w:val="004F6C92"/>
    <w:rsid w:val="004F6C98"/>
    <w:rsid w:val="004F6CCF"/>
    <w:rsid w:val="004F6D0D"/>
    <w:rsid w:val="004F6D43"/>
    <w:rsid w:val="004F6D72"/>
    <w:rsid w:val="004F6D76"/>
    <w:rsid w:val="004F6D91"/>
    <w:rsid w:val="004F6DD7"/>
    <w:rsid w:val="004F6E16"/>
    <w:rsid w:val="004F6E36"/>
    <w:rsid w:val="004F6E52"/>
    <w:rsid w:val="004F6EA9"/>
    <w:rsid w:val="004F6ECC"/>
    <w:rsid w:val="004F6F0A"/>
    <w:rsid w:val="004F6F23"/>
    <w:rsid w:val="004F6F31"/>
    <w:rsid w:val="004F6F42"/>
    <w:rsid w:val="004F6F65"/>
    <w:rsid w:val="004F6F6B"/>
    <w:rsid w:val="004F6F89"/>
    <w:rsid w:val="004F6F95"/>
    <w:rsid w:val="004F702C"/>
    <w:rsid w:val="004F702E"/>
    <w:rsid w:val="004F703E"/>
    <w:rsid w:val="004F709C"/>
    <w:rsid w:val="004F70D7"/>
    <w:rsid w:val="004F70E1"/>
    <w:rsid w:val="004F7148"/>
    <w:rsid w:val="004F714A"/>
    <w:rsid w:val="004F7164"/>
    <w:rsid w:val="004F7187"/>
    <w:rsid w:val="004F718F"/>
    <w:rsid w:val="004F71BE"/>
    <w:rsid w:val="004F71F3"/>
    <w:rsid w:val="004F71FD"/>
    <w:rsid w:val="004F722A"/>
    <w:rsid w:val="004F7244"/>
    <w:rsid w:val="004F724F"/>
    <w:rsid w:val="004F72AA"/>
    <w:rsid w:val="004F72AE"/>
    <w:rsid w:val="004F72BB"/>
    <w:rsid w:val="004F72BD"/>
    <w:rsid w:val="004F72F6"/>
    <w:rsid w:val="004F7318"/>
    <w:rsid w:val="004F7319"/>
    <w:rsid w:val="004F734D"/>
    <w:rsid w:val="004F736E"/>
    <w:rsid w:val="004F739C"/>
    <w:rsid w:val="004F73A5"/>
    <w:rsid w:val="004F73F6"/>
    <w:rsid w:val="004F7458"/>
    <w:rsid w:val="004F748F"/>
    <w:rsid w:val="004F74BE"/>
    <w:rsid w:val="004F74E4"/>
    <w:rsid w:val="004F74E6"/>
    <w:rsid w:val="004F7570"/>
    <w:rsid w:val="004F7573"/>
    <w:rsid w:val="004F757A"/>
    <w:rsid w:val="004F75B0"/>
    <w:rsid w:val="004F7617"/>
    <w:rsid w:val="004F7656"/>
    <w:rsid w:val="004F7660"/>
    <w:rsid w:val="004F7678"/>
    <w:rsid w:val="004F76A4"/>
    <w:rsid w:val="004F76AD"/>
    <w:rsid w:val="004F76CB"/>
    <w:rsid w:val="004F76EE"/>
    <w:rsid w:val="004F76F8"/>
    <w:rsid w:val="004F7725"/>
    <w:rsid w:val="004F7759"/>
    <w:rsid w:val="004F7821"/>
    <w:rsid w:val="004F7883"/>
    <w:rsid w:val="004F78BB"/>
    <w:rsid w:val="004F78CC"/>
    <w:rsid w:val="004F7919"/>
    <w:rsid w:val="004F7942"/>
    <w:rsid w:val="004F79B8"/>
    <w:rsid w:val="004F79FC"/>
    <w:rsid w:val="004F7A05"/>
    <w:rsid w:val="004F7AB6"/>
    <w:rsid w:val="004F7AC4"/>
    <w:rsid w:val="004F7ACB"/>
    <w:rsid w:val="004F7AE2"/>
    <w:rsid w:val="004F7AFD"/>
    <w:rsid w:val="004F7AFF"/>
    <w:rsid w:val="004F7B07"/>
    <w:rsid w:val="004F7B23"/>
    <w:rsid w:val="004F7B26"/>
    <w:rsid w:val="004F7B45"/>
    <w:rsid w:val="004F7BC8"/>
    <w:rsid w:val="004F7BD8"/>
    <w:rsid w:val="004F7C02"/>
    <w:rsid w:val="004F7C35"/>
    <w:rsid w:val="004F7C72"/>
    <w:rsid w:val="004F7CF6"/>
    <w:rsid w:val="004F7D25"/>
    <w:rsid w:val="004F7D77"/>
    <w:rsid w:val="004F7DA7"/>
    <w:rsid w:val="004F7E40"/>
    <w:rsid w:val="004F7E7B"/>
    <w:rsid w:val="004F7E9A"/>
    <w:rsid w:val="004F7ED1"/>
    <w:rsid w:val="004F7EE1"/>
    <w:rsid w:val="004F7EFC"/>
    <w:rsid w:val="004F7F05"/>
    <w:rsid w:val="004F7F19"/>
    <w:rsid w:val="004F7F4D"/>
    <w:rsid w:val="004F7F5D"/>
    <w:rsid w:val="004F7F63"/>
    <w:rsid w:val="004F7F69"/>
    <w:rsid w:val="004F7FB0"/>
    <w:rsid w:val="004F7FCF"/>
    <w:rsid w:val="004F7FD9"/>
    <w:rsid w:val="00500001"/>
    <w:rsid w:val="00500005"/>
    <w:rsid w:val="00500019"/>
    <w:rsid w:val="0050002D"/>
    <w:rsid w:val="00500085"/>
    <w:rsid w:val="005000A0"/>
    <w:rsid w:val="005000AA"/>
    <w:rsid w:val="005000B5"/>
    <w:rsid w:val="005000D3"/>
    <w:rsid w:val="005000E5"/>
    <w:rsid w:val="005000F1"/>
    <w:rsid w:val="00500105"/>
    <w:rsid w:val="0050011E"/>
    <w:rsid w:val="005001B1"/>
    <w:rsid w:val="005001C1"/>
    <w:rsid w:val="00500202"/>
    <w:rsid w:val="00500221"/>
    <w:rsid w:val="00500230"/>
    <w:rsid w:val="0050023A"/>
    <w:rsid w:val="0050024F"/>
    <w:rsid w:val="0050028C"/>
    <w:rsid w:val="005002A8"/>
    <w:rsid w:val="005002C7"/>
    <w:rsid w:val="005002D8"/>
    <w:rsid w:val="0050031B"/>
    <w:rsid w:val="00500347"/>
    <w:rsid w:val="005003B1"/>
    <w:rsid w:val="005003C0"/>
    <w:rsid w:val="005003DF"/>
    <w:rsid w:val="005003E1"/>
    <w:rsid w:val="005003E2"/>
    <w:rsid w:val="005003F2"/>
    <w:rsid w:val="00500433"/>
    <w:rsid w:val="00500443"/>
    <w:rsid w:val="00500517"/>
    <w:rsid w:val="0050052A"/>
    <w:rsid w:val="00500543"/>
    <w:rsid w:val="0050056C"/>
    <w:rsid w:val="00500570"/>
    <w:rsid w:val="005005CC"/>
    <w:rsid w:val="005005E5"/>
    <w:rsid w:val="005005F0"/>
    <w:rsid w:val="00500603"/>
    <w:rsid w:val="0050060E"/>
    <w:rsid w:val="0050066A"/>
    <w:rsid w:val="0050067D"/>
    <w:rsid w:val="00500691"/>
    <w:rsid w:val="00500693"/>
    <w:rsid w:val="005006AD"/>
    <w:rsid w:val="005006BA"/>
    <w:rsid w:val="005006C9"/>
    <w:rsid w:val="005006F2"/>
    <w:rsid w:val="005006F3"/>
    <w:rsid w:val="00500705"/>
    <w:rsid w:val="0050071A"/>
    <w:rsid w:val="005007C9"/>
    <w:rsid w:val="0050082E"/>
    <w:rsid w:val="00500860"/>
    <w:rsid w:val="00500883"/>
    <w:rsid w:val="005008B5"/>
    <w:rsid w:val="0050092C"/>
    <w:rsid w:val="00500980"/>
    <w:rsid w:val="00500982"/>
    <w:rsid w:val="005009BD"/>
    <w:rsid w:val="005009E2"/>
    <w:rsid w:val="00500A06"/>
    <w:rsid w:val="00500A3E"/>
    <w:rsid w:val="00500A81"/>
    <w:rsid w:val="00500A85"/>
    <w:rsid w:val="00500ADE"/>
    <w:rsid w:val="00500AF0"/>
    <w:rsid w:val="00500B50"/>
    <w:rsid w:val="00500B54"/>
    <w:rsid w:val="00500B7E"/>
    <w:rsid w:val="00500BCB"/>
    <w:rsid w:val="00500C4D"/>
    <w:rsid w:val="00500C70"/>
    <w:rsid w:val="00500CA7"/>
    <w:rsid w:val="00500CAC"/>
    <w:rsid w:val="00500CBD"/>
    <w:rsid w:val="00500CC1"/>
    <w:rsid w:val="00500CCE"/>
    <w:rsid w:val="00500D24"/>
    <w:rsid w:val="00500D41"/>
    <w:rsid w:val="00500D83"/>
    <w:rsid w:val="00500DB0"/>
    <w:rsid w:val="00500DE3"/>
    <w:rsid w:val="00500E0C"/>
    <w:rsid w:val="00500E37"/>
    <w:rsid w:val="00500E3D"/>
    <w:rsid w:val="00500E71"/>
    <w:rsid w:val="00500E7E"/>
    <w:rsid w:val="00500E84"/>
    <w:rsid w:val="00500E93"/>
    <w:rsid w:val="00500EAC"/>
    <w:rsid w:val="00500ECA"/>
    <w:rsid w:val="00500EF3"/>
    <w:rsid w:val="00500F1A"/>
    <w:rsid w:val="00500F24"/>
    <w:rsid w:val="00500F85"/>
    <w:rsid w:val="00500F88"/>
    <w:rsid w:val="00500F91"/>
    <w:rsid w:val="00500FAF"/>
    <w:rsid w:val="00500FCA"/>
    <w:rsid w:val="00500FD6"/>
    <w:rsid w:val="00500FFF"/>
    <w:rsid w:val="0050101D"/>
    <w:rsid w:val="0050103E"/>
    <w:rsid w:val="00501064"/>
    <w:rsid w:val="00501072"/>
    <w:rsid w:val="00501081"/>
    <w:rsid w:val="00501083"/>
    <w:rsid w:val="00501095"/>
    <w:rsid w:val="005010CD"/>
    <w:rsid w:val="0050111E"/>
    <w:rsid w:val="00501136"/>
    <w:rsid w:val="00501153"/>
    <w:rsid w:val="0050115F"/>
    <w:rsid w:val="0050119A"/>
    <w:rsid w:val="005011DE"/>
    <w:rsid w:val="005011ED"/>
    <w:rsid w:val="0050124D"/>
    <w:rsid w:val="0050125B"/>
    <w:rsid w:val="00501293"/>
    <w:rsid w:val="005012A3"/>
    <w:rsid w:val="0050130A"/>
    <w:rsid w:val="00501319"/>
    <w:rsid w:val="00501343"/>
    <w:rsid w:val="00501396"/>
    <w:rsid w:val="005013E5"/>
    <w:rsid w:val="00501462"/>
    <w:rsid w:val="0050146F"/>
    <w:rsid w:val="00501497"/>
    <w:rsid w:val="005014F7"/>
    <w:rsid w:val="00501575"/>
    <w:rsid w:val="005015A3"/>
    <w:rsid w:val="005015A6"/>
    <w:rsid w:val="005015BA"/>
    <w:rsid w:val="005015CF"/>
    <w:rsid w:val="005015D9"/>
    <w:rsid w:val="0050160C"/>
    <w:rsid w:val="0050160D"/>
    <w:rsid w:val="00501617"/>
    <w:rsid w:val="00501625"/>
    <w:rsid w:val="00501628"/>
    <w:rsid w:val="00501649"/>
    <w:rsid w:val="00501695"/>
    <w:rsid w:val="00501698"/>
    <w:rsid w:val="005016A0"/>
    <w:rsid w:val="005016B5"/>
    <w:rsid w:val="005016C4"/>
    <w:rsid w:val="005016C9"/>
    <w:rsid w:val="005016CD"/>
    <w:rsid w:val="005016D0"/>
    <w:rsid w:val="00501708"/>
    <w:rsid w:val="00501709"/>
    <w:rsid w:val="00501759"/>
    <w:rsid w:val="00501772"/>
    <w:rsid w:val="005017AD"/>
    <w:rsid w:val="005017C9"/>
    <w:rsid w:val="005017F2"/>
    <w:rsid w:val="005017FF"/>
    <w:rsid w:val="00501828"/>
    <w:rsid w:val="00501848"/>
    <w:rsid w:val="0050184C"/>
    <w:rsid w:val="00501897"/>
    <w:rsid w:val="0050189C"/>
    <w:rsid w:val="005018FD"/>
    <w:rsid w:val="00501927"/>
    <w:rsid w:val="00501946"/>
    <w:rsid w:val="0050194F"/>
    <w:rsid w:val="0050195C"/>
    <w:rsid w:val="00501A06"/>
    <w:rsid w:val="00501A25"/>
    <w:rsid w:val="00501A26"/>
    <w:rsid w:val="00501A48"/>
    <w:rsid w:val="00501A95"/>
    <w:rsid w:val="00501AA1"/>
    <w:rsid w:val="00501ABD"/>
    <w:rsid w:val="00501B07"/>
    <w:rsid w:val="00501B57"/>
    <w:rsid w:val="00501B9E"/>
    <w:rsid w:val="00501BA4"/>
    <w:rsid w:val="00501BD9"/>
    <w:rsid w:val="00501C3F"/>
    <w:rsid w:val="00501C64"/>
    <w:rsid w:val="00501CB4"/>
    <w:rsid w:val="00501CCC"/>
    <w:rsid w:val="00501D18"/>
    <w:rsid w:val="00501D24"/>
    <w:rsid w:val="00501D66"/>
    <w:rsid w:val="00501D6F"/>
    <w:rsid w:val="00501D97"/>
    <w:rsid w:val="00501DA8"/>
    <w:rsid w:val="00501DE2"/>
    <w:rsid w:val="00501DFB"/>
    <w:rsid w:val="00501DFC"/>
    <w:rsid w:val="00501E13"/>
    <w:rsid w:val="00501E49"/>
    <w:rsid w:val="00501E62"/>
    <w:rsid w:val="00501E71"/>
    <w:rsid w:val="00501E7E"/>
    <w:rsid w:val="00501EE8"/>
    <w:rsid w:val="00501F15"/>
    <w:rsid w:val="00501F28"/>
    <w:rsid w:val="00501F37"/>
    <w:rsid w:val="00501F52"/>
    <w:rsid w:val="00501F86"/>
    <w:rsid w:val="00501FD0"/>
    <w:rsid w:val="00501FD9"/>
    <w:rsid w:val="00501FE1"/>
    <w:rsid w:val="0050200C"/>
    <w:rsid w:val="00502011"/>
    <w:rsid w:val="0050204F"/>
    <w:rsid w:val="00502075"/>
    <w:rsid w:val="0050208A"/>
    <w:rsid w:val="0050208F"/>
    <w:rsid w:val="0050213A"/>
    <w:rsid w:val="0050219F"/>
    <w:rsid w:val="005021CA"/>
    <w:rsid w:val="005021FC"/>
    <w:rsid w:val="0050225B"/>
    <w:rsid w:val="00502289"/>
    <w:rsid w:val="005022AA"/>
    <w:rsid w:val="005022AE"/>
    <w:rsid w:val="005022E5"/>
    <w:rsid w:val="005022F6"/>
    <w:rsid w:val="00502325"/>
    <w:rsid w:val="0050238B"/>
    <w:rsid w:val="005023DD"/>
    <w:rsid w:val="00502407"/>
    <w:rsid w:val="0050240F"/>
    <w:rsid w:val="0050241D"/>
    <w:rsid w:val="00502420"/>
    <w:rsid w:val="005024C9"/>
    <w:rsid w:val="005024CD"/>
    <w:rsid w:val="005024D3"/>
    <w:rsid w:val="005024E3"/>
    <w:rsid w:val="005024E4"/>
    <w:rsid w:val="005024FB"/>
    <w:rsid w:val="00502506"/>
    <w:rsid w:val="00502522"/>
    <w:rsid w:val="0050252C"/>
    <w:rsid w:val="0050254E"/>
    <w:rsid w:val="00502559"/>
    <w:rsid w:val="0050258C"/>
    <w:rsid w:val="005025B0"/>
    <w:rsid w:val="005025E1"/>
    <w:rsid w:val="005025E6"/>
    <w:rsid w:val="005025FA"/>
    <w:rsid w:val="00502606"/>
    <w:rsid w:val="00502629"/>
    <w:rsid w:val="00502643"/>
    <w:rsid w:val="00502658"/>
    <w:rsid w:val="0050265B"/>
    <w:rsid w:val="0050265E"/>
    <w:rsid w:val="0050265F"/>
    <w:rsid w:val="00502672"/>
    <w:rsid w:val="00502688"/>
    <w:rsid w:val="005026D9"/>
    <w:rsid w:val="005026E3"/>
    <w:rsid w:val="005026E4"/>
    <w:rsid w:val="005026FA"/>
    <w:rsid w:val="00502761"/>
    <w:rsid w:val="00502790"/>
    <w:rsid w:val="005027A5"/>
    <w:rsid w:val="005027B2"/>
    <w:rsid w:val="005027C2"/>
    <w:rsid w:val="005027CC"/>
    <w:rsid w:val="005027D5"/>
    <w:rsid w:val="005027DC"/>
    <w:rsid w:val="005027F3"/>
    <w:rsid w:val="005027F6"/>
    <w:rsid w:val="00502804"/>
    <w:rsid w:val="00502895"/>
    <w:rsid w:val="005028A0"/>
    <w:rsid w:val="005028CA"/>
    <w:rsid w:val="005028D3"/>
    <w:rsid w:val="005028DC"/>
    <w:rsid w:val="005028E6"/>
    <w:rsid w:val="00502907"/>
    <w:rsid w:val="00502964"/>
    <w:rsid w:val="00502975"/>
    <w:rsid w:val="0050297B"/>
    <w:rsid w:val="0050298F"/>
    <w:rsid w:val="005029B7"/>
    <w:rsid w:val="005029D7"/>
    <w:rsid w:val="00502A3E"/>
    <w:rsid w:val="00502A50"/>
    <w:rsid w:val="00502A51"/>
    <w:rsid w:val="00502A6A"/>
    <w:rsid w:val="00502A7D"/>
    <w:rsid w:val="00502B1F"/>
    <w:rsid w:val="00502B4E"/>
    <w:rsid w:val="00502B78"/>
    <w:rsid w:val="00502B7A"/>
    <w:rsid w:val="00502BD8"/>
    <w:rsid w:val="00502BFD"/>
    <w:rsid w:val="00502C04"/>
    <w:rsid w:val="00502C4E"/>
    <w:rsid w:val="00502C6F"/>
    <w:rsid w:val="00502CB2"/>
    <w:rsid w:val="00502CBF"/>
    <w:rsid w:val="00502CC5"/>
    <w:rsid w:val="00502D08"/>
    <w:rsid w:val="00502D21"/>
    <w:rsid w:val="00502D44"/>
    <w:rsid w:val="00502D67"/>
    <w:rsid w:val="00502DF1"/>
    <w:rsid w:val="00502E6C"/>
    <w:rsid w:val="00502E7D"/>
    <w:rsid w:val="00502E80"/>
    <w:rsid w:val="00502ECD"/>
    <w:rsid w:val="00502ED8"/>
    <w:rsid w:val="00502EE8"/>
    <w:rsid w:val="00502EED"/>
    <w:rsid w:val="00502F23"/>
    <w:rsid w:val="00502F2F"/>
    <w:rsid w:val="00502F54"/>
    <w:rsid w:val="00502F60"/>
    <w:rsid w:val="00502F64"/>
    <w:rsid w:val="00502FDE"/>
    <w:rsid w:val="00502FE2"/>
    <w:rsid w:val="00502FF5"/>
    <w:rsid w:val="00502FF6"/>
    <w:rsid w:val="00503003"/>
    <w:rsid w:val="00503012"/>
    <w:rsid w:val="005030C8"/>
    <w:rsid w:val="00503115"/>
    <w:rsid w:val="00503134"/>
    <w:rsid w:val="0050317F"/>
    <w:rsid w:val="005031A2"/>
    <w:rsid w:val="005031A9"/>
    <w:rsid w:val="005031E5"/>
    <w:rsid w:val="0050322F"/>
    <w:rsid w:val="00503280"/>
    <w:rsid w:val="00503281"/>
    <w:rsid w:val="005032D9"/>
    <w:rsid w:val="005032E1"/>
    <w:rsid w:val="0050332C"/>
    <w:rsid w:val="00503333"/>
    <w:rsid w:val="0050333D"/>
    <w:rsid w:val="005033F0"/>
    <w:rsid w:val="005033F5"/>
    <w:rsid w:val="005033FB"/>
    <w:rsid w:val="00503406"/>
    <w:rsid w:val="0050340C"/>
    <w:rsid w:val="0050340E"/>
    <w:rsid w:val="00503453"/>
    <w:rsid w:val="00503470"/>
    <w:rsid w:val="00503478"/>
    <w:rsid w:val="00503482"/>
    <w:rsid w:val="00503486"/>
    <w:rsid w:val="005034D8"/>
    <w:rsid w:val="005034E6"/>
    <w:rsid w:val="005034EB"/>
    <w:rsid w:val="00503502"/>
    <w:rsid w:val="00503546"/>
    <w:rsid w:val="0050354F"/>
    <w:rsid w:val="005035DC"/>
    <w:rsid w:val="005035E3"/>
    <w:rsid w:val="00503608"/>
    <w:rsid w:val="00503614"/>
    <w:rsid w:val="00503628"/>
    <w:rsid w:val="0050366D"/>
    <w:rsid w:val="0050368B"/>
    <w:rsid w:val="005036CF"/>
    <w:rsid w:val="005036D5"/>
    <w:rsid w:val="00503730"/>
    <w:rsid w:val="0050376D"/>
    <w:rsid w:val="00503786"/>
    <w:rsid w:val="005037B4"/>
    <w:rsid w:val="005037D0"/>
    <w:rsid w:val="0050380F"/>
    <w:rsid w:val="00503826"/>
    <w:rsid w:val="00503831"/>
    <w:rsid w:val="00503839"/>
    <w:rsid w:val="0050385B"/>
    <w:rsid w:val="00503861"/>
    <w:rsid w:val="0050387B"/>
    <w:rsid w:val="00503880"/>
    <w:rsid w:val="005038EE"/>
    <w:rsid w:val="00503913"/>
    <w:rsid w:val="00503922"/>
    <w:rsid w:val="00503931"/>
    <w:rsid w:val="00503954"/>
    <w:rsid w:val="00503965"/>
    <w:rsid w:val="005039F5"/>
    <w:rsid w:val="00503A42"/>
    <w:rsid w:val="00503A5B"/>
    <w:rsid w:val="00503A60"/>
    <w:rsid w:val="00503A9E"/>
    <w:rsid w:val="00503ADB"/>
    <w:rsid w:val="00503B07"/>
    <w:rsid w:val="00503B28"/>
    <w:rsid w:val="00503BE8"/>
    <w:rsid w:val="00503C35"/>
    <w:rsid w:val="00503C55"/>
    <w:rsid w:val="00503C6A"/>
    <w:rsid w:val="00503C85"/>
    <w:rsid w:val="00503CA9"/>
    <w:rsid w:val="00503CBF"/>
    <w:rsid w:val="00503D02"/>
    <w:rsid w:val="00503D0D"/>
    <w:rsid w:val="00503D17"/>
    <w:rsid w:val="00503D2A"/>
    <w:rsid w:val="00503D3F"/>
    <w:rsid w:val="00503D4F"/>
    <w:rsid w:val="00503D56"/>
    <w:rsid w:val="00503DAC"/>
    <w:rsid w:val="00503DC4"/>
    <w:rsid w:val="00503E1C"/>
    <w:rsid w:val="00503E4E"/>
    <w:rsid w:val="00503E52"/>
    <w:rsid w:val="00503E66"/>
    <w:rsid w:val="00503E91"/>
    <w:rsid w:val="00503EF5"/>
    <w:rsid w:val="00503F07"/>
    <w:rsid w:val="00503F22"/>
    <w:rsid w:val="00503F43"/>
    <w:rsid w:val="00503F56"/>
    <w:rsid w:val="00503FE8"/>
    <w:rsid w:val="00504017"/>
    <w:rsid w:val="005040CF"/>
    <w:rsid w:val="005040D1"/>
    <w:rsid w:val="005040DE"/>
    <w:rsid w:val="005040E8"/>
    <w:rsid w:val="0050411C"/>
    <w:rsid w:val="00504172"/>
    <w:rsid w:val="005041AD"/>
    <w:rsid w:val="005041EC"/>
    <w:rsid w:val="00504216"/>
    <w:rsid w:val="00504246"/>
    <w:rsid w:val="00504270"/>
    <w:rsid w:val="0050428F"/>
    <w:rsid w:val="005042AB"/>
    <w:rsid w:val="00504301"/>
    <w:rsid w:val="00504307"/>
    <w:rsid w:val="0050431D"/>
    <w:rsid w:val="00504347"/>
    <w:rsid w:val="00504361"/>
    <w:rsid w:val="00504371"/>
    <w:rsid w:val="00504384"/>
    <w:rsid w:val="005043DA"/>
    <w:rsid w:val="005043DE"/>
    <w:rsid w:val="00504404"/>
    <w:rsid w:val="00504411"/>
    <w:rsid w:val="0050443F"/>
    <w:rsid w:val="00504488"/>
    <w:rsid w:val="005044CC"/>
    <w:rsid w:val="005044DF"/>
    <w:rsid w:val="00504527"/>
    <w:rsid w:val="0050457C"/>
    <w:rsid w:val="00504586"/>
    <w:rsid w:val="0050458D"/>
    <w:rsid w:val="005045B7"/>
    <w:rsid w:val="005045CD"/>
    <w:rsid w:val="005045FE"/>
    <w:rsid w:val="0050464B"/>
    <w:rsid w:val="00504659"/>
    <w:rsid w:val="005046A4"/>
    <w:rsid w:val="005046CE"/>
    <w:rsid w:val="005046D8"/>
    <w:rsid w:val="005046E1"/>
    <w:rsid w:val="005046F8"/>
    <w:rsid w:val="00504702"/>
    <w:rsid w:val="00504748"/>
    <w:rsid w:val="0050474F"/>
    <w:rsid w:val="005047DC"/>
    <w:rsid w:val="005047ED"/>
    <w:rsid w:val="0050483A"/>
    <w:rsid w:val="0050483B"/>
    <w:rsid w:val="0050487D"/>
    <w:rsid w:val="005048EB"/>
    <w:rsid w:val="00504909"/>
    <w:rsid w:val="00504919"/>
    <w:rsid w:val="0050498B"/>
    <w:rsid w:val="005049DC"/>
    <w:rsid w:val="005049DE"/>
    <w:rsid w:val="005049FC"/>
    <w:rsid w:val="00504A20"/>
    <w:rsid w:val="00504A4C"/>
    <w:rsid w:val="00504AB4"/>
    <w:rsid w:val="00504ACF"/>
    <w:rsid w:val="00504AE6"/>
    <w:rsid w:val="00504AF2"/>
    <w:rsid w:val="00504B0B"/>
    <w:rsid w:val="00504B0C"/>
    <w:rsid w:val="00504B58"/>
    <w:rsid w:val="00504BA6"/>
    <w:rsid w:val="00504C4B"/>
    <w:rsid w:val="00504C66"/>
    <w:rsid w:val="00504CDB"/>
    <w:rsid w:val="00504CEA"/>
    <w:rsid w:val="00504CF4"/>
    <w:rsid w:val="00504D0A"/>
    <w:rsid w:val="00504D0D"/>
    <w:rsid w:val="00504D21"/>
    <w:rsid w:val="00504D35"/>
    <w:rsid w:val="00504D49"/>
    <w:rsid w:val="00504D64"/>
    <w:rsid w:val="00504D6A"/>
    <w:rsid w:val="00504DA5"/>
    <w:rsid w:val="00504DAF"/>
    <w:rsid w:val="00504DBC"/>
    <w:rsid w:val="00504DC7"/>
    <w:rsid w:val="00504DCE"/>
    <w:rsid w:val="00504E1E"/>
    <w:rsid w:val="00504E34"/>
    <w:rsid w:val="00504E38"/>
    <w:rsid w:val="00504E3D"/>
    <w:rsid w:val="00504E67"/>
    <w:rsid w:val="00504F12"/>
    <w:rsid w:val="00504F31"/>
    <w:rsid w:val="00504F5A"/>
    <w:rsid w:val="00504F78"/>
    <w:rsid w:val="00504F7C"/>
    <w:rsid w:val="00504F8D"/>
    <w:rsid w:val="00504FCB"/>
    <w:rsid w:val="00504FED"/>
    <w:rsid w:val="00505008"/>
    <w:rsid w:val="00505012"/>
    <w:rsid w:val="00505025"/>
    <w:rsid w:val="0050502E"/>
    <w:rsid w:val="0050502F"/>
    <w:rsid w:val="0050508B"/>
    <w:rsid w:val="005050B6"/>
    <w:rsid w:val="005050D2"/>
    <w:rsid w:val="005050F3"/>
    <w:rsid w:val="005050FA"/>
    <w:rsid w:val="0050510B"/>
    <w:rsid w:val="00505144"/>
    <w:rsid w:val="0050518D"/>
    <w:rsid w:val="005051E5"/>
    <w:rsid w:val="00505210"/>
    <w:rsid w:val="0050521F"/>
    <w:rsid w:val="0050525D"/>
    <w:rsid w:val="00505277"/>
    <w:rsid w:val="0050528A"/>
    <w:rsid w:val="00505296"/>
    <w:rsid w:val="005052DD"/>
    <w:rsid w:val="00505366"/>
    <w:rsid w:val="0050538A"/>
    <w:rsid w:val="005053B1"/>
    <w:rsid w:val="005053C7"/>
    <w:rsid w:val="00505408"/>
    <w:rsid w:val="0050541D"/>
    <w:rsid w:val="0050543D"/>
    <w:rsid w:val="0050543E"/>
    <w:rsid w:val="00505477"/>
    <w:rsid w:val="005054BA"/>
    <w:rsid w:val="005054E1"/>
    <w:rsid w:val="00505557"/>
    <w:rsid w:val="00505558"/>
    <w:rsid w:val="00505589"/>
    <w:rsid w:val="00505593"/>
    <w:rsid w:val="00505598"/>
    <w:rsid w:val="005055A5"/>
    <w:rsid w:val="005055D6"/>
    <w:rsid w:val="005055ED"/>
    <w:rsid w:val="0050564C"/>
    <w:rsid w:val="00505656"/>
    <w:rsid w:val="005056DD"/>
    <w:rsid w:val="0050570C"/>
    <w:rsid w:val="0050570F"/>
    <w:rsid w:val="00505740"/>
    <w:rsid w:val="00505763"/>
    <w:rsid w:val="005057AA"/>
    <w:rsid w:val="005057CC"/>
    <w:rsid w:val="00505813"/>
    <w:rsid w:val="0050583B"/>
    <w:rsid w:val="0050585A"/>
    <w:rsid w:val="0050588D"/>
    <w:rsid w:val="005058A0"/>
    <w:rsid w:val="005058A7"/>
    <w:rsid w:val="005058FD"/>
    <w:rsid w:val="00505908"/>
    <w:rsid w:val="00505924"/>
    <w:rsid w:val="00505939"/>
    <w:rsid w:val="0050593D"/>
    <w:rsid w:val="00505943"/>
    <w:rsid w:val="005059AE"/>
    <w:rsid w:val="005059D6"/>
    <w:rsid w:val="005059F5"/>
    <w:rsid w:val="00505A30"/>
    <w:rsid w:val="00505A7C"/>
    <w:rsid w:val="00505A89"/>
    <w:rsid w:val="00505AA5"/>
    <w:rsid w:val="00505AD5"/>
    <w:rsid w:val="00505AE3"/>
    <w:rsid w:val="00505AED"/>
    <w:rsid w:val="00505B02"/>
    <w:rsid w:val="00505B21"/>
    <w:rsid w:val="00505B29"/>
    <w:rsid w:val="00505B4B"/>
    <w:rsid w:val="00505B4D"/>
    <w:rsid w:val="00505B4E"/>
    <w:rsid w:val="00505B6A"/>
    <w:rsid w:val="00505BD3"/>
    <w:rsid w:val="00505BF7"/>
    <w:rsid w:val="00505BF9"/>
    <w:rsid w:val="00505C03"/>
    <w:rsid w:val="00505C0D"/>
    <w:rsid w:val="00505C0E"/>
    <w:rsid w:val="00505C63"/>
    <w:rsid w:val="00505C74"/>
    <w:rsid w:val="00505C75"/>
    <w:rsid w:val="00505C77"/>
    <w:rsid w:val="00505CCA"/>
    <w:rsid w:val="00505CDC"/>
    <w:rsid w:val="00505CF5"/>
    <w:rsid w:val="00505D3E"/>
    <w:rsid w:val="00505D58"/>
    <w:rsid w:val="00505D68"/>
    <w:rsid w:val="00505D70"/>
    <w:rsid w:val="00505D9B"/>
    <w:rsid w:val="00505DC4"/>
    <w:rsid w:val="00505DCF"/>
    <w:rsid w:val="00505DFC"/>
    <w:rsid w:val="00505E33"/>
    <w:rsid w:val="00505E4F"/>
    <w:rsid w:val="00505E54"/>
    <w:rsid w:val="00505EA8"/>
    <w:rsid w:val="00505EFA"/>
    <w:rsid w:val="00505F08"/>
    <w:rsid w:val="00505F0F"/>
    <w:rsid w:val="00505F2B"/>
    <w:rsid w:val="00505F33"/>
    <w:rsid w:val="00505F3C"/>
    <w:rsid w:val="00505F41"/>
    <w:rsid w:val="00505F49"/>
    <w:rsid w:val="00505F62"/>
    <w:rsid w:val="00505F6A"/>
    <w:rsid w:val="00505F90"/>
    <w:rsid w:val="00505F93"/>
    <w:rsid w:val="00505F9B"/>
    <w:rsid w:val="00505F9E"/>
    <w:rsid w:val="00505FFA"/>
    <w:rsid w:val="00505FFC"/>
    <w:rsid w:val="00506061"/>
    <w:rsid w:val="00506067"/>
    <w:rsid w:val="00506118"/>
    <w:rsid w:val="00506153"/>
    <w:rsid w:val="00506158"/>
    <w:rsid w:val="00506195"/>
    <w:rsid w:val="005061C3"/>
    <w:rsid w:val="00506250"/>
    <w:rsid w:val="005062AC"/>
    <w:rsid w:val="005062C4"/>
    <w:rsid w:val="005062D2"/>
    <w:rsid w:val="005062E6"/>
    <w:rsid w:val="0050630C"/>
    <w:rsid w:val="00506325"/>
    <w:rsid w:val="00506351"/>
    <w:rsid w:val="00506377"/>
    <w:rsid w:val="00506390"/>
    <w:rsid w:val="005063B8"/>
    <w:rsid w:val="0050641B"/>
    <w:rsid w:val="0050643E"/>
    <w:rsid w:val="00506442"/>
    <w:rsid w:val="00506496"/>
    <w:rsid w:val="0050649B"/>
    <w:rsid w:val="0050649C"/>
    <w:rsid w:val="005064C5"/>
    <w:rsid w:val="0050655F"/>
    <w:rsid w:val="0050659F"/>
    <w:rsid w:val="005065D5"/>
    <w:rsid w:val="00506640"/>
    <w:rsid w:val="00506655"/>
    <w:rsid w:val="0050666C"/>
    <w:rsid w:val="00506686"/>
    <w:rsid w:val="005066D7"/>
    <w:rsid w:val="005066DC"/>
    <w:rsid w:val="00506722"/>
    <w:rsid w:val="00506780"/>
    <w:rsid w:val="0050678B"/>
    <w:rsid w:val="00506790"/>
    <w:rsid w:val="005067B9"/>
    <w:rsid w:val="005067D1"/>
    <w:rsid w:val="00506804"/>
    <w:rsid w:val="0050681A"/>
    <w:rsid w:val="00506821"/>
    <w:rsid w:val="00506835"/>
    <w:rsid w:val="0050683E"/>
    <w:rsid w:val="00506857"/>
    <w:rsid w:val="00506868"/>
    <w:rsid w:val="005068B6"/>
    <w:rsid w:val="005068CE"/>
    <w:rsid w:val="005068D5"/>
    <w:rsid w:val="00506917"/>
    <w:rsid w:val="00506929"/>
    <w:rsid w:val="0050695F"/>
    <w:rsid w:val="005069A1"/>
    <w:rsid w:val="005069CF"/>
    <w:rsid w:val="005069D9"/>
    <w:rsid w:val="00506A19"/>
    <w:rsid w:val="00506A2F"/>
    <w:rsid w:val="00506A4C"/>
    <w:rsid w:val="00506A55"/>
    <w:rsid w:val="00506A65"/>
    <w:rsid w:val="00506A96"/>
    <w:rsid w:val="00506AA8"/>
    <w:rsid w:val="00506AC6"/>
    <w:rsid w:val="00506AD1"/>
    <w:rsid w:val="00506AD9"/>
    <w:rsid w:val="00506AE4"/>
    <w:rsid w:val="00506B17"/>
    <w:rsid w:val="00506B6B"/>
    <w:rsid w:val="00506B6E"/>
    <w:rsid w:val="00506B84"/>
    <w:rsid w:val="00506BC9"/>
    <w:rsid w:val="00506BCA"/>
    <w:rsid w:val="00506BDB"/>
    <w:rsid w:val="00506BDD"/>
    <w:rsid w:val="00506BF3"/>
    <w:rsid w:val="00506C1F"/>
    <w:rsid w:val="00506C31"/>
    <w:rsid w:val="00506C57"/>
    <w:rsid w:val="00506C75"/>
    <w:rsid w:val="00506C87"/>
    <w:rsid w:val="00506C8E"/>
    <w:rsid w:val="00506C92"/>
    <w:rsid w:val="00506CA2"/>
    <w:rsid w:val="00506CAD"/>
    <w:rsid w:val="00506CF7"/>
    <w:rsid w:val="00506D3F"/>
    <w:rsid w:val="00506D87"/>
    <w:rsid w:val="00506DC4"/>
    <w:rsid w:val="00506DC7"/>
    <w:rsid w:val="00506DCA"/>
    <w:rsid w:val="00506E5B"/>
    <w:rsid w:val="00506E90"/>
    <w:rsid w:val="00506E91"/>
    <w:rsid w:val="00506E9C"/>
    <w:rsid w:val="00506F22"/>
    <w:rsid w:val="00506F37"/>
    <w:rsid w:val="00506F59"/>
    <w:rsid w:val="00506FB6"/>
    <w:rsid w:val="00506FE2"/>
    <w:rsid w:val="00506FE3"/>
    <w:rsid w:val="0050700F"/>
    <w:rsid w:val="00507010"/>
    <w:rsid w:val="00507047"/>
    <w:rsid w:val="00507061"/>
    <w:rsid w:val="00507063"/>
    <w:rsid w:val="00507080"/>
    <w:rsid w:val="00507097"/>
    <w:rsid w:val="005070A1"/>
    <w:rsid w:val="005070AA"/>
    <w:rsid w:val="005070CC"/>
    <w:rsid w:val="005070D1"/>
    <w:rsid w:val="005070E2"/>
    <w:rsid w:val="005070E9"/>
    <w:rsid w:val="00507104"/>
    <w:rsid w:val="00507111"/>
    <w:rsid w:val="00507156"/>
    <w:rsid w:val="00507163"/>
    <w:rsid w:val="0050717D"/>
    <w:rsid w:val="00507180"/>
    <w:rsid w:val="00507189"/>
    <w:rsid w:val="00507210"/>
    <w:rsid w:val="00507217"/>
    <w:rsid w:val="0050722A"/>
    <w:rsid w:val="0050722B"/>
    <w:rsid w:val="00507238"/>
    <w:rsid w:val="00507240"/>
    <w:rsid w:val="0050726B"/>
    <w:rsid w:val="005072AF"/>
    <w:rsid w:val="005072BB"/>
    <w:rsid w:val="005072D0"/>
    <w:rsid w:val="005072F4"/>
    <w:rsid w:val="005072FA"/>
    <w:rsid w:val="00507309"/>
    <w:rsid w:val="00507310"/>
    <w:rsid w:val="00507311"/>
    <w:rsid w:val="00507369"/>
    <w:rsid w:val="005073A0"/>
    <w:rsid w:val="005073A8"/>
    <w:rsid w:val="005073FF"/>
    <w:rsid w:val="00507414"/>
    <w:rsid w:val="00507479"/>
    <w:rsid w:val="0050748E"/>
    <w:rsid w:val="00507498"/>
    <w:rsid w:val="005074C2"/>
    <w:rsid w:val="005074CC"/>
    <w:rsid w:val="005074E0"/>
    <w:rsid w:val="005074EA"/>
    <w:rsid w:val="0050750C"/>
    <w:rsid w:val="0050759C"/>
    <w:rsid w:val="005075E7"/>
    <w:rsid w:val="005075EB"/>
    <w:rsid w:val="00507625"/>
    <w:rsid w:val="0050766B"/>
    <w:rsid w:val="00507677"/>
    <w:rsid w:val="005076D6"/>
    <w:rsid w:val="005076DD"/>
    <w:rsid w:val="0050773F"/>
    <w:rsid w:val="00507790"/>
    <w:rsid w:val="005077CE"/>
    <w:rsid w:val="005077D0"/>
    <w:rsid w:val="005077DA"/>
    <w:rsid w:val="005077DC"/>
    <w:rsid w:val="00507833"/>
    <w:rsid w:val="00507884"/>
    <w:rsid w:val="005078AC"/>
    <w:rsid w:val="005078D4"/>
    <w:rsid w:val="005078DE"/>
    <w:rsid w:val="0050790C"/>
    <w:rsid w:val="00507913"/>
    <w:rsid w:val="0050798D"/>
    <w:rsid w:val="00507990"/>
    <w:rsid w:val="00507997"/>
    <w:rsid w:val="0050799E"/>
    <w:rsid w:val="005079A4"/>
    <w:rsid w:val="005079C6"/>
    <w:rsid w:val="005079E0"/>
    <w:rsid w:val="005079E2"/>
    <w:rsid w:val="00507A3E"/>
    <w:rsid w:val="00507A4D"/>
    <w:rsid w:val="00507A6C"/>
    <w:rsid w:val="00507ABD"/>
    <w:rsid w:val="00507AC5"/>
    <w:rsid w:val="00507AFF"/>
    <w:rsid w:val="00507B10"/>
    <w:rsid w:val="00507B51"/>
    <w:rsid w:val="00507B53"/>
    <w:rsid w:val="00507BA9"/>
    <w:rsid w:val="00507C07"/>
    <w:rsid w:val="00507C31"/>
    <w:rsid w:val="00507C47"/>
    <w:rsid w:val="00507C6C"/>
    <w:rsid w:val="00507CC8"/>
    <w:rsid w:val="00507D12"/>
    <w:rsid w:val="00507D19"/>
    <w:rsid w:val="00507D35"/>
    <w:rsid w:val="00507D5A"/>
    <w:rsid w:val="00507D5C"/>
    <w:rsid w:val="00507D73"/>
    <w:rsid w:val="00507D83"/>
    <w:rsid w:val="00507D8D"/>
    <w:rsid w:val="00507DDC"/>
    <w:rsid w:val="00507DEA"/>
    <w:rsid w:val="00507DF7"/>
    <w:rsid w:val="00507E2F"/>
    <w:rsid w:val="00507E7D"/>
    <w:rsid w:val="00507EBC"/>
    <w:rsid w:val="00507EC1"/>
    <w:rsid w:val="00507ECF"/>
    <w:rsid w:val="00507F14"/>
    <w:rsid w:val="00507F33"/>
    <w:rsid w:val="00507F39"/>
    <w:rsid w:val="00507F58"/>
    <w:rsid w:val="00507FA4"/>
    <w:rsid w:val="0051003B"/>
    <w:rsid w:val="0051003D"/>
    <w:rsid w:val="00510047"/>
    <w:rsid w:val="0051004C"/>
    <w:rsid w:val="00510061"/>
    <w:rsid w:val="00510073"/>
    <w:rsid w:val="0051008B"/>
    <w:rsid w:val="005100C7"/>
    <w:rsid w:val="005100DF"/>
    <w:rsid w:val="005100FD"/>
    <w:rsid w:val="0051013C"/>
    <w:rsid w:val="0051017A"/>
    <w:rsid w:val="005101C6"/>
    <w:rsid w:val="00510248"/>
    <w:rsid w:val="0051027B"/>
    <w:rsid w:val="0051028C"/>
    <w:rsid w:val="00510296"/>
    <w:rsid w:val="005102A4"/>
    <w:rsid w:val="005102E5"/>
    <w:rsid w:val="0051032F"/>
    <w:rsid w:val="00510356"/>
    <w:rsid w:val="00510358"/>
    <w:rsid w:val="00510367"/>
    <w:rsid w:val="00510383"/>
    <w:rsid w:val="005103B1"/>
    <w:rsid w:val="005103C6"/>
    <w:rsid w:val="005103D7"/>
    <w:rsid w:val="00510436"/>
    <w:rsid w:val="005104A6"/>
    <w:rsid w:val="005104FB"/>
    <w:rsid w:val="0051054C"/>
    <w:rsid w:val="00510557"/>
    <w:rsid w:val="0051055E"/>
    <w:rsid w:val="00510563"/>
    <w:rsid w:val="00510625"/>
    <w:rsid w:val="005106E6"/>
    <w:rsid w:val="0051070A"/>
    <w:rsid w:val="00510716"/>
    <w:rsid w:val="00510721"/>
    <w:rsid w:val="0051079D"/>
    <w:rsid w:val="005107BB"/>
    <w:rsid w:val="005107DF"/>
    <w:rsid w:val="00510816"/>
    <w:rsid w:val="00510884"/>
    <w:rsid w:val="005108D3"/>
    <w:rsid w:val="005108E6"/>
    <w:rsid w:val="005108F8"/>
    <w:rsid w:val="00510959"/>
    <w:rsid w:val="0051095E"/>
    <w:rsid w:val="00510980"/>
    <w:rsid w:val="00510A92"/>
    <w:rsid w:val="00510A98"/>
    <w:rsid w:val="00510ABB"/>
    <w:rsid w:val="00510ABC"/>
    <w:rsid w:val="00510AF0"/>
    <w:rsid w:val="00510B06"/>
    <w:rsid w:val="00510B12"/>
    <w:rsid w:val="00510B39"/>
    <w:rsid w:val="00510B4B"/>
    <w:rsid w:val="00510B83"/>
    <w:rsid w:val="00510BFB"/>
    <w:rsid w:val="00510C12"/>
    <w:rsid w:val="00510C2F"/>
    <w:rsid w:val="00510C41"/>
    <w:rsid w:val="00510C8F"/>
    <w:rsid w:val="00510CAD"/>
    <w:rsid w:val="00510CB0"/>
    <w:rsid w:val="00510CCA"/>
    <w:rsid w:val="00510CEB"/>
    <w:rsid w:val="00510D04"/>
    <w:rsid w:val="00510D9E"/>
    <w:rsid w:val="00510DF0"/>
    <w:rsid w:val="00510DF1"/>
    <w:rsid w:val="00510DF8"/>
    <w:rsid w:val="00510E03"/>
    <w:rsid w:val="00510E1B"/>
    <w:rsid w:val="00510E20"/>
    <w:rsid w:val="00510E6A"/>
    <w:rsid w:val="00510E77"/>
    <w:rsid w:val="00510E79"/>
    <w:rsid w:val="00510E84"/>
    <w:rsid w:val="00510E8E"/>
    <w:rsid w:val="00510E92"/>
    <w:rsid w:val="00510EDB"/>
    <w:rsid w:val="00510EDD"/>
    <w:rsid w:val="00510F57"/>
    <w:rsid w:val="00510F94"/>
    <w:rsid w:val="00511087"/>
    <w:rsid w:val="00511089"/>
    <w:rsid w:val="00511094"/>
    <w:rsid w:val="005110AE"/>
    <w:rsid w:val="0051114C"/>
    <w:rsid w:val="005111A0"/>
    <w:rsid w:val="00511206"/>
    <w:rsid w:val="00511207"/>
    <w:rsid w:val="0051120D"/>
    <w:rsid w:val="00511215"/>
    <w:rsid w:val="00511223"/>
    <w:rsid w:val="00511265"/>
    <w:rsid w:val="0051127B"/>
    <w:rsid w:val="0051127C"/>
    <w:rsid w:val="005112B3"/>
    <w:rsid w:val="005112C1"/>
    <w:rsid w:val="005112C6"/>
    <w:rsid w:val="005112EF"/>
    <w:rsid w:val="0051130B"/>
    <w:rsid w:val="00511323"/>
    <w:rsid w:val="00511329"/>
    <w:rsid w:val="0051134D"/>
    <w:rsid w:val="00511355"/>
    <w:rsid w:val="0051137C"/>
    <w:rsid w:val="00511397"/>
    <w:rsid w:val="005113BA"/>
    <w:rsid w:val="005113D4"/>
    <w:rsid w:val="005113FF"/>
    <w:rsid w:val="0051142D"/>
    <w:rsid w:val="00511445"/>
    <w:rsid w:val="00511456"/>
    <w:rsid w:val="0051146A"/>
    <w:rsid w:val="00511476"/>
    <w:rsid w:val="00511482"/>
    <w:rsid w:val="005114F7"/>
    <w:rsid w:val="0051154B"/>
    <w:rsid w:val="005115A5"/>
    <w:rsid w:val="005115CD"/>
    <w:rsid w:val="005115FE"/>
    <w:rsid w:val="00511613"/>
    <w:rsid w:val="0051161B"/>
    <w:rsid w:val="00511638"/>
    <w:rsid w:val="0051165D"/>
    <w:rsid w:val="005116D6"/>
    <w:rsid w:val="005116DF"/>
    <w:rsid w:val="005116FD"/>
    <w:rsid w:val="00511745"/>
    <w:rsid w:val="0051175D"/>
    <w:rsid w:val="005117C1"/>
    <w:rsid w:val="005117C7"/>
    <w:rsid w:val="005117EB"/>
    <w:rsid w:val="00511825"/>
    <w:rsid w:val="00511826"/>
    <w:rsid w:val="00511839"/>
    <w:rsid w:val="00511842"/>
    <w:rsid w:val="00511846"/>
    <w:rsid w:val="005118B0"/>
    <w:rsid w:val="005118C2"/>
    <w:rsid w:val="005118F5"/>
    <w:rsid w:val="00511903"/>
    <w:rsid w:val="00511929"/>
    <w:rsid w:val="00511938"/>
    <w:rsid w:val="0051196F"/>
    <w:rsid w:val="0051198C"/>
    <w:rsid w:val="0051198F"/>
    <w:rsid w:val="005119F4"/>
    <w:rsid w:val="00511A2E"/>
    <w:rsid w:val="00511A53"/>
    <w:rsid w:val="00511B07"/>
    <w:rsid w:val="00511B2C"/>
    <w:rsid w:val="00511B4C"/>
    <w:rsid w:val="00511B83"/>
    <w:rsid w:val="00511B99"/>
    <w:rsid w:val="00511C02"/>
    <w:rsid w:val="00511C11"/>
    <w:rsid w:val="00511C39"/>
    <w:rsid w:val="00511C70"/>
    <w:rsid w:val="00511C7C"/>
    <w:rsid w:val="00511CB4"/>
    <w:rsid w:val="00511CC3"/>
    <w:rsid w:val="00511CE8"/>
    <w:rsid w:val="00511D02"/>
    <w:rsid w:val="00511D20"/>
    <w:rsid w:val="00511D3F"/>
    <w:rsid w:val="00511D4D"/>
    <w:rsid w:val="00511D71"/>
    <w:rsid w:val="00511DE2"/>
    <w:rsid w:val="00511DE6"/>
    <w:rsid w:val="00511E11"/>
    <w:rsid w:val="00511E67"/>
    <w:rsid w:val="00511F07"/>
    <w:rsid w:val="00511F54"/>
    <w:rsid w:val="00511FAD"/>
    <w:rsid w:val="00511FB2"/>
    <w:rsid w:val="00511FC2"/>
    <w:rsid w:val="00511FCB"/>
    <w:rsid w:val="00511FCE"/>
    <w:rsid w:val="00511FD1"/>
    <w:rsid w:val="00511FE9"/>
    <w:rsid w:val="0051207F"/>
    <w:rsid w:val="005120B4"/>
    <w:rsid w:val="005120B5"/>
    <w:rsid w:val="005120C7"/>
    <w:rsid w:val="005120D5"/>
    <w:rsid w:val="005120DE"/>
    <w:rsid w:val="005120E0"/>
    <w:rsid w:val="00512167"/>
    <w:rsid w:val="0051217F"/>
    <w:rsid w:val="005121B4"/>
    <w:rsid w:val="005121B5"/>
    <w:rsid w:val="005121D3"/>
    <w:rsid w:val="005121D5"/>
    <w:rsid w:val="0051220D"/>
    <w:rsid w:val="00512224"/>
    <w:rsid w:val="00512225"/>
    <w:rsid w:val="00512243"/>
    <w:rsid w:val="00512287"/>
    <w:rsid w:val="0051229F"/>
    <w:rsid w:val="005122AB"/>
    <w:rsid w:val="005122B2"/>
    <w:rsid w:val="005122E0"/>
    <w:rsid w:val="00512320"/>
    <w:rsid w:val="00512321"/>
    <w:rsid w:val="00512395"/>
    <w:rsid w:val="005123B3"/>
    <w:rsid w:val="0051241B"/>
    <w:rsid w:val="00512432"/>
    <w:rsid w:val="00512456"/>
    <w:rsid w:val="00512473"/>
    <w:rsid w:val="005124EB"/>
    <w:rsid w:val="00512511"/>
    <w:rsid w:val="0051252E"/>
    <w:rsid w:val="0051254A"/>
    <w:rsid w:val="005125D7"/>
    <w:rsid w:val="005125F7"/>
    <w:rsid w:val="0051261B"/>
    <w:rsid w:val="00512629"/>
    <w:rsid w:val="00512642"/>
    <w:rsid w:val="005126D8"/>
    <w:rsid w:val="005126E9"/>
    <w:rsid w:val="005126FB"/>
    <w:rsid w:val="0051271F"/>
    <w:rsid w:val="00512815"/>
    <w:rsid w:val="0051283D"/>
    <w:rsid w:val="0051286A"/>
    <w:rsid w:val="00512877"/>
    <w:rsid w:val="00512923"/>
    <w:rsid w:val="00512935"/>
    <w:rsid w:val="0051295F"/>
    <w:rsid w:val="00512984"/>
    <w:rsid w:val="0051299D"/>
    <w:rsid w:val="005129E9"/>
    <w:rsid w:val="005129ED"/>
    <w:rsid w:val="00512A1E"/>
    <w:rsid w:val="00512A5B"/>
    <w:rsid w:val="00512AB3"/>
    <w:rsid w:val="00512AB4"/>
    <w:rsid w:val="00512AE3"/>
    <w:rsid w:val="00512AEE"/>
    <w:rsid w:val="00512AF3"/>
    <w:rsid w:val="00512AFB"/>
    <w:rsid w:val="00512B2F"/>
    <w:rsid w:val="00512B33"/>
    <w:rsid w:val="00512B60"/>
    <w:rsid w:val="00512BC0"/>
    <w:rsid w:val="00512C49"/>
    <w:rsid w:val="00512C4A"/>
    <w:rsid w:val="00512C7B"/>
    <w:rsid w:val="00512C85"/>
    <w:rsid w:val="00512D04"/>
    <w:rsid w:val="00512D09"/>
    <w:rsid w:val="00512D22"/>
    <w:rsid w:val="00512D5C"/>
    <w:rsid w:val="00512D65"/>
    <w:rsid w:val="00512D6A"/>
    <w:rsid w:val="00512D8A"/>
    <w:rsid w:val="00512DBB"/>
    <w:rsid w:val="00512DFB"/>
    <w:rsid w:val="00512E2D"/>
    <w:rsid w:val="00512E3B"/>
    <w:rsid w:val="00512E53"/>
    <w:rsid w:val="00512EAC"/>
    <w:rsid w:val="00512EBA"/>
    <w:rsid w:val="00512EE7"/>
    <w:rsid w:val="00512EFF"/>
    <w:rsid w:val="00512F00"/>
    <w:rsid w:val="00512F52"/>
    <w:rsid w:val="00512F6B"/>
    <w:rsid w:val="00512F6D"/>
    <w:rsid w:val="00512F8E"/>
    <w:rsid w:val="00512FD9"/>
    <w:rsid w:val="0051300C"/>
    <w:rsid w:val="00513084"/>
    <w:rsid w:val="005130A9"/>
    <w:rsid w:val="005130B4"/>
    <w:rsid w:val="005130C0"/>
    <w:rsid w:val="00513121"/>
    <w:rsid w:val="0051313A"/>
    <w:rsid w:val="00513146"/>
    <w:rsid w:val="00513150"/>
    <w:rsid w:val="00513151"/>
    <w:rsid w:val="00513164"/>
    <w:rsid w:val="005131B4"/>
    <w:rsid w:val="005131E2"/>
    <w:rsid w:val="005131E3"/>
    <w:rsid w:val="005131EC"/>
    <w:rsid w:val="00513241"/>
    <w:rsid w:val="0051324B"/>
    <w:rsid w:val="00513260"/>
    <w:rsid w:val="0051327C"/>
    <w:rsid w:val="005132B4"/>
    <w:rsid w:val="00513305"/>
    <w:rsid w:val="00513342"/>
    <w:rsid w:val="00513374"/>
    <w:rsid w:val="005133B3"/>
    <w:rsid w:val="005133F5"/>
    <w:rsid w:val="005133F9"/>
    <w:rsid w:val="00513403"/>
    <w:rsid w:val="00513413"/>
    <w:rsid w:val="00513418"/>
    <w:rsid w:val="00513463"/>
    <w:rsid w:val="00513471"/>
    <w:rsid w:val="005134A5"/>
    <w:rsid w:val="005134C6"/>
    <w:rsid w:val="005134F6"/>
    <w:rsid w:val="00513522"/>
    <w:rsid w:val="00513542"/>
    <w:rsid w:val="005135A1"/>
    <w:rsid w:val="005135C2"/>
    <w:rsid w:val="005135D9"/>
    <w:rsid w:val="005135DB"/>
    <w:rsid w:val="005135EB"/>
    <w:rsid w:val="00513603"/>
    <w:rsid w:val="00513614"/>
    <w:rsid w:val="00513617"/>
    <w:rsid w:val="0051361B"/>
    <w:rsid w:val="0051361E"/>
    <w:rsid w:val="0051362E"/>
    <w:rsid w:val="00513644"/>
    <w:rsid w:val="0051368B"/>
    <w:rsid w:val="005136A1"/>
    <w:rsid w:val="005136C2"/>
    <w:rsid w:val="005136CB"/>
    <w:rsid w:val="0051372C"/>
    <w:rsid w:val="0051375C"/>
    <w:rsid w:val="00513771"/>
    <w:rsid w:val="00513788"/>
    <w:rsid w:val="005137CD"/>
    <w:rsid w:val="005137FB"/>
    <w:rsid w:val="00513825"/>
    <w:rsid w:val="00513845"/>
    <w:rsid w:val="005138A9"/>
    <w:rsid w:val="005138B6"/>
    <w:rsid w:val="0051396D"/>
    <w:rsid w:val="00513976"/>
    <w:rsid w:val="00513A31"/>
    <w:rsid w:val="00513A33"/>
    <w:rsid w:val="00513A70"/>
    <w:rsid w:val="00513A71"/>
    <w:rsid w:val="00513AFA"/>
    <w:rsid w:val="00513AFB"/>
    <w:rsid w:val="00513B10"/>
    <w:rsid w:val="00513B4D"/>
    <w:rsid w:val="00513B9B"/>
    <w:rsid w:val="00513BCB"/>
    <w:rsid w:val="00513BD1"/>
    <w:rsid w:val="00513BDE"/>
    <w:rsid w:val="00513C10"/>
    <w:rsid w:val="00513C46"/>
    <w:rsid w:val="00513C5D"/>
    <w:rsid w:val="00513C60"/>
    <w:rsid w:val="00513CEA"/>
    <w:rsid w:val="00513CEB"/>
    <w:rsid w:val="00513CED"/>
    <w:rsid w:val="00513D0C"/>
    <w:rsid w:val="00513D70"/>
    <w:rsid w:val="00513D7D"/>
    <w:rsid w:val="00513D89"/>
    <w:rsid w:val="00513D8B"/>
    <w:rsid w:val="00513DA9"/>
    <w:rsid w:val="00513DD2"/>
    <w:rsid w:val="00513E17"/>
    <w:rsid w:val="00513E81"/>
    <w:rsid w:val="00513EB4"/>
    <w:rsid w:val="00513EF8"/>
    <w:rsid w:val="00513F0E"/>
    <w:rsid w:val="00513F19"/>
    <w:rsid w:val="00513F50"/>
    <w:rsid w:val="00513F73"/>
    <w:rsid w:val="00513F96"/>
    <w:rsid w:val="00513FCD"/>
    <w:rsid w:val="00514024"/>
    <w:rsid w:val="00514066"/>
    <w:rsid w:val="00514086"/>
    <w:rsid w:val="00514090"/>
    <w:rsid w:val="005140A7"/>
    <w:rsid w:val="005140CF"/>
    <w:rsid w:val="005140EE"/>
    <w:rsid w:val="005140F9"/>
    <w:rsid w:val="005140FE"/>
    <w:rsid w:val="00514140"/>
    <w:rsid w:val="0051415F"/>
    <w:rsid w:val="005141F8"/>
    <w:rsid w:val="0051422F"/>
    <w:rsid w:val="00514239"/>
    <w:rsid w:val="00514273"/>
    <w:rsid w:val="00514282"/>
    <w:rsid w:val="0051429B"/>
    <w:rsid w:val="005142CA"/>
    <w:rsid w:val="005142FE"/>
    <w:rsid w:val="00514305"/>
    <w:rsid w:val="0051430D"/>
    <w:rsid w:val="00514333"/>
    <w:rsid w:val="00514371"/>
    <w:rsid w:val="00514394"/>
    <w:rsid w:val="00514397"/>
    <w:rsid w:val="0051439D"/>
    <w:rsid w:val="005143B1"/>
    <w:rsid w:val="005143D9"/>
    <w:rsid w:val="005143F8"/>
    <w:rsid w:val="0051440E"/>
    <w:rsid w:val="00514439"/>
    <w:rsid w:val="0051443E"/>
    <w:rsid w:val="00514468"/>
    <w:rsid w:val="0051448E"/>
    <w:rsid w:val="005144A1"/>
    <w:rsid w:val="005144A5"/>
    <w:rsid w:val="005144A6"/>
    <w:rsid w:val="005144E6"/>
    <w:rsid w:val="005144F6"/>
    <w:rsid w:val="005144FD"/>
    <w:rsid w:val="00514506"/>
    <w:rsid w:val="0051452B"/>
    <w:rsid w:val="00514549"/>
    <w:rsid w:val="00514552"/>
    <w:rsid w:val="0051455E"/>
    <w:rsid w:val="00514585"/>
    <w:rsid w:val="005145D6"/>
    <w:rsid w:val="005145E1"/>
    <w:rsid w:val="005145FE"/>
    <w:rsid w:val="0051460C"/>
    <w:rsid w:val="00514620"/>
    <w:rsid w:val="00514628"/>
    <w:rsid w:val="0051464F"/>
    <w:rsid w:val="00514668"/>
    <w:rsid w:val="00514677"/>
    <w:rsid w:val="005146B5"/>
    <w:rsid w:val="005146CA"/>
    <w:rsid w:val="005146DE"/>
    <w:rsid w:val="00514701"/>
    <w:rsid w:val="00514731"/>
    <w:rsid w:val="00514742"/>
    <w:rsid w:val="00514765"/>
    <w:rsid w:val="00514774"/>
    <w:rsid w:val="005147B2"/>
    <w:rsid w:val="005147C2"/>
    <w:rsid w:val="005147D0"/>
    <w:rsid w:val="005147E8"/>
    <w:rsid w:val="005147F0"/>
    <w:rsid w:val="00514842"/>
    <w:rsid w:val="00514852"/>
    <w:rsid w:val="00514878"/>
    <w:rsid w:val="0051489C"/>
    <w:rsid w:val="005148A8"/>
    <w:rsid w:val="005148CE"/>
    <w:rsid w:val="005148E6"/>
    <w:rsid w:val="005148F0"/>
    <w:rsid w:val="00514937"/>
    <w:rsid w:val="0051493C"/>
    <w:rsid w:val="0051494E"/>
    <w:rsid w:val="0051495D"/>
    <w:rsid w:val="005149D8"/>
    <w:rsid w:val="005149EE"/>
    <w:rsid w:val="00514A36"/>
    <w:rsid w:val="00514A3B"/>
    <w:rsid w:val="00514A4A"/>
    <w:rsid w:val="00514A78"/>
    <w:rsid w:val="00514A9B"/>
    <w:rsid w:val="00514AB8"/>
    <w:rsid w:val="00514AC0"/>
    <w:rsid w:val="00514ADC"/>
    <w:rsid w:val="00514ADE"/>
    <w:rsid w:val="00514B3F"/>
    <w:rsid w:val="00514B47"/>
    <w:rsid w:val="00514B51"/>
    <w:rsid w:val="00514B5A"/>
    <w:rsid w:val="00514BFF"/>
    <w:rsid w:val="00514C26"/>
    <w:rsid w:val="00514C2B"/>
    <w:rsid w:val="00514C47"/>
    <w:rsid w:val="00514C77"/>
    <w:rsid w:val="00514C7C"/>
    <w:rsid w:val="00514D16"/>
    <w:rsid w:val="00514D19"/>
    <w:rsid w:val="00514D64"/>
    <w:rsid w:val="00514D66"/>
    <w:rsid w:val="00514DA2"/>
    <w:rsid w:val="00514DAE"/>
    <w:rsid w:val="00514DD8"/>
    <w:rsid w:val="00514DE6"/>
    <w:rsid w:val="00514E06"/>
    <w:rsid w:val="00514E15"/>
    <w:rsid w:val="00514E26"/>
    <w:rsid w:val="00514E45"/>
    <w:rsid w:val="00514E81"/>
    <w:rsid w:val="00514EDA"/>
    <w:rsid w:val="00514F9C"/>
    <w:rsid w:val="00515009"/>
    <w:rsid w:val="00515011"/>
    <w:rsid w:val="0051504A"/>
    <w:rsid w:val="00515072"/>
    <w:rsid w:val="00515075"/>
    <w:rsid w:val="005150B7"/>
    <w:rsid w:val="005150C1"/>
    <w:rsid w:val="005150C4"/>
    <w:rsid w:val="005150F5"/>
    <w:rsid w:val="00515129"/>
    <w:rsid w:val="00515137"/>
    <w:rsid w:val="00515167"/>
    <w:rsid w:val="00515168"/>
    <w:rsid w:val="0051516E"/>
    <w:rsid w:val="00515188"/>
    <w:rsid w:val="00515209"/>
    <w:rsid w:val="0051520F"/>
    <w:rsid w:val="00515253"/>
    <w:rsid w:val="0051527D"/>
    <w:rsid w:val="005152F3"/>
    <w:rsid w:val="0051531F"/>
    <w:rsid w:val="0051534B"/>
    <w:rsid w:val="00515352"/>
    <w:rsid w:val="00515356"/>
    <w:rsid w:val="00515388"/>
    <w:rsid w:val="0051538E"/>
    <w:rsid w:val="005153A6"/>
    <w:rsid w:val="005153E4"/>
    <w:rsid w:val="005153F0"/>
    <w:rsid w:val="00515424"/>
    <w:rsid w:val="00515463"/>
    <w:rsid w:val="0051549C"/>
    <w:rsid w:val="0051552D"/>
    <w:rsid w:val="00515555"/>
    <w:rsid w:val="00515564"/>
    <w:rsid w:val="0051557A"/>
    <w:rsid w:val="00515587"/>
    <w:rsid w:val="0051558E"/>
    <w:rsid w:val="005155E1"/>
    <w:rsid w:val="005155FE"/>
    <w:rsid w:val="00515613"/>
    <w:rsid w:val="0051561A"/>
    <w:rsid w:val="00515645"/>
    <w:rsid w:val="00515662"/>
    <w:rsid w:val="0051568F"/>
    <w:rsid w:val="005156A3"/>
    <w:rsid w:val="005156B3"/>
    <w:rsid w:val="005156BA"/>
    <w:rsid w:val="005156E3"/>
    <w:rsid w:val="005156EA"/>
    <w:rsid w:val="005156F0"/>
    <w:rsid w:val="005156F7"/>
    <w:rsid w:val="005156FD"/>
    <w:rsid w:val="0051573B"/>
    <w:rsid w:val="00515791"/>
    <w:rsid w:val="005157AC"/>
    <w:rsid w:val="005157F5"/>
    <w:rsid w:val="0051583F"/>
    <w:rsid w:val="005158A5"/>
    <w:rsid w:val="005158E1"/>
    <w:rsid w:val="005158F7"/>
    <w:rsid w:val="00515902"/>
    <w:rsid w:val="00515928"/>
    <w:rsid w:val="0051595A"/>
    <w:rsid w:val="0051597A"/>
    <w:rsid w:val="00515996"/>
    <w:rsid w:val="00515997"/>
    <w:rsid w:val="005159B2"/>
    <w:rsid w:val="005159C7"/>
    <w:rsid w:val="005159F8"/>
    <w:rsid w:val="00515A23"/>
    <w:rsid w:val="00515A29"/>
    <w:rsid w:val="00515A49"/>
    <w:rsid w:val="00515A80"/>
    <w:rsid w:val="00515AA4"/>
    <w:rsid w:val="00515ADC"/>
    <w:rsid w:val="00515B30"/>
    <w:rsid w:val="00515B50"/>
    <w:rsid w:val="00515B62"/>
    <w:rsid w:val="00515B89"/>
    <w:rsid w:val="00515B93"/>
    <w:rsid w:val="00515BBD"/>
    <w:rsid w:val="00515BFA"/>
    <w:rsid w:val="00515C02"/>
    <w:rsid w:val="00515C18"/>
    <w:rsid w:val="00515C73"/>
    <w:rsid w:val="00515C8E"/>
    <w:rsid w:val="00515CA2"/>
    <w:rsid w:val="00515D08"/>
    <w:rsid w:val="00515D3A"/>
    <w:rsid w:val="00515D43"/>
    <w:rsid w:val="00515D45"/>
    <w:rsid w:val="00515D64"/>
    <w:rsid w:val="00515D7A"/>
    <w:rsid w:val="00515DE6"/>
    <w:rsid w:val="00515DE9"/>
    <w:rsid w:val="00515DED"/>
    <w:rsid w:val="00515E06"/>
    <w:rsid w:val="00515E28"/>
    <w:rsid w:val="00515E30"/>
    <w:rsid w:val="00515E71"/>
    <w:rsid w:val="00515E72"/>
    <w:rsid w:val="00515E77"/>
    <w:rsid w:val="00515E9A"/>
    <w:rsid w:val="00515EEC"/>
    <w:rsid w:val="00515F0D"/>
    <w:rsid w:val="00515F16"/>
    <w:rsid w:val="00515F1F"/>
    <w:rsid w:val="00515F47"/>
    <w:rsid w:val="00515FA2"/>
    <w:rsid w:val="00515FBA"/>
    <w:rsid w:val="00515FD3"/>
    <w:rsid w:val="0051601E"/>
    <w:rsid w:val="0051602F"/>
    <w:rsid w:val="0051604C"/>
    <w:rsid w:val="00516061"/>
    <w:rsid w:val="0051606A"/>
    <w:rsid w:val="005160E2"/>
    <w:rsid w:val="00516120"/>
    <w:rsid w:val="00516127"/>
    <w:rsid w:val="00516136"/>
    <w:rsid w:val="00516138"/>
    <w:rsid w:val="00516159"/>
    <w:rsid w:val="00516184"/>
    <w:rsid w:val="00516193"/>
    <w:rsid w:val="0051619E"/>
    <w:rsid w:val="005161A8"/>
    <w:rsid w:val="005161C9"/>
    <w:rsid w:val="005161DC"/>
    <w:rsid w:val="0051620C"/>
    <w:rsid w:val="0051623A"/>
    <w:rsid w:val="0051623E"/>
    <w:rsid w:val="0051626A"/>
    <w:rsid w:val="005162A5"/>
    <w:rsid w:val="005162AF"/>
    <w:rsid w:val="005162EF"/>
    <w:rsid w:val="00516334"/>
    <w:rsid w:val="00516354"/>
    <w:rsid w:val="0051635A"/>
    <w:rsid w:val="00516392"/>
    <w:rsid w:val="005163B6"/>
    <w:rsid w:val="005163EE"/>
    <w:rsid w:val="005163EF"/>
    <w:rsid w:val="0051644D"/>
    <w:rsid w:val="00516476"/>
    <w:rsid w:val="0051648B"/>
    <w:rsid w:val="0051649B"/>
    <w:rsid w:val="005164D4"/>
    <w:rsid w:val="005164D7"/>
    <w:rsid w:val="0051651E"/>
    <w:rsid w:val="00516575"/>
    <w:rsid w:val="00516578"/>
    <w:rsid w:val="00516581"/>
    <w:rsid w:val="005165A3"/>
    <w:rsid w:val="005165DC"/>
    <w:rsid w:val="00516636"/>
    <w:rsid w:val="00516649"/>
    <w:rsid w:val="00516675"/>
    <w:rsid w:val="005166BF"/>
    <w:rsid w:val="005166C0"/>
    <w:rsid w:val="005166CD"/>
    <w:rsid w:val="005166E3"/>
    <w:rsid w:val="00516705"/>
    <w:rsid w:val="0051672A"/>
    <w:rsid w:val="00516758"/>
    <w:rsid w:val="005167A3"/>
    <w:rsid w:val="00516836"/>
    <w:rsid w:val="00516839"/>
    <w:rsid w:val="00516843"/>
    <w:rsid w:val="00516859"/>
    <w:rsid w:val="0051687D"/>
    <w:rsid w:val="00516885"/>
    <w:rsid w:val="005168AC"/>
    <w:rsid w:val="005168D7"/>
    <w:rsid w:val="005168FF"/>
    <w:rsid w:val="00516901"/>
    <w:rsid w:val="005169B5"/>
    <w:rsid w:val="005169E9"/>
    <w:rsid w:val="005169FE"/>
    <w:rsid w:val="00516A04"/>
    <w:rsid w:val="00516A76"/>
    <w:rsid w:val="00516A7B"/>
    <w:rsid w:val="00516A9D"/>
    <w:rsid w:val="00516B3D"/>
    <w:rsid w:val="00516B43"/>
    <w:rsid w:val="00516B9A"/>
    <w:rsid w:val="00516B9D"/>
    <w:rsid w:val="00516BA6"/>
    <w:rsid w:val="00516BAB"/>
    <w:rsid w:val="00516BCC"/>
    <w:rsid w:val="00516C05"/>
    <w:rsid w:val="00516CF6"/>
    <w:rsid w:val="00516D1D"/>
    <w:rsid w:val="00516D32"/>
    <w:rsid w:val="00516D3B"/>
    <w:rsid w:val="00516D63"/>
    <w:rsid w:val="00516D82"/>
    <w:rsid w:val="00516DB1"/>
    <w:rsid w:val="00516DCE"/>
    <w:rsid w:val="00516DD8"/>
    <w:rsid w:val="00516E59"/>
    <w:rsid w:val="00516EB6"/>
    <w:rsid w:val="00516ED1"/>
    <w:rsid w:val="00516EFC"/>
    <w:rsid w:val="00516F07"/>
    <w:rsid w:val="00516FEA"/>
    <w:rsid w:val="00516FEC"/>
    <w:rsid w:val="00517002"/>
    <w:rsid w:val="0051700F"/>
    <w:rsid w:val="00517013"/>
    <w:rsid w:val="00517049"/>
    <w:rsid w:val="00517053"/>
    <w:rsid w:val="00517058"/>
    <w:rsid w:val="00517119"/>
    <w:rsid w:val="00517170"/>
    <w:rsid w:val="005171AF"/>
    <w:rsid w:val="005171BF"/>
    <w:rsid w:val="005171ED"/>
    <w:rsid w:val="0051723E"/>
    <w:rsid w:val="0051726C"/>
    <w:rsid w:val="005172D1"/>
    <w:rsid w:val="0051731B"/>
    <w:rsid w:val="00517338"/>
    <w:rsid w:val="00517359"/>
    <w:rsid w:val="0051735B"/>
    <w:rsid w:val="0051737D"/>
    <w:rsid w:val="0051737E"/>
    <w:rsid w:val="00517390"/>
    <w:rsid w:val="005173BF"/>
    <w:rsid w:val="005173C5"/>
    <w:rsid w:val="005173F5"/>
    <w:rsid w:val="00517412"/>
    <w:rsid w:val="0051741D"/>
    <w:rsid w:val="00517430"/>
    <w:rsid w:val="005174A1"/>
    <w:rsid w:val="005174B3"/>
    <w:rsid w:val="005174C2"/>
    <w:rsid w:val="005174F0"/>
    <w:rsid w:val="00517526"/>
    <w:rsid w:val="0051754D"/>
    <w:rsid w:val="0051754F"/>
    <w:rsid w:val="005175F0"/>
    <w:rsid w:val="005175FC"/>
    <w:rsid w:val="00517604"/>
    <w:rsid w:val="00517611"/>
    <w:rsid w:val="0051761B"/>
    <w:rsid w:val="00517621"/>
    <w:rsid w:val="00517622"/>
    <w:rsid w:val="00517629"/>
    <w:rsid w:val="00517630"/>
    <w:rsid w:val="0051764D"/>
    <w:rsid w:val="0051765B"/>
    <w:rsid w:val="00517675"/>
    <w:rsid w:val="00517690"/>
    <w:rsid w:val="005176A3"/>
    <w:rsid w:val="005176CE"/>
    <w:rsid w:val="005176F4"/>
    <w:rsid w:val="0051771D"/>
    <w:rsid w:val="0051771E"/>
    <w:rsid w:val="00517738"/>
    <w:rsid w:val="00517758"/>
    <w:rsid w:val="005177B0"/>
    <w:rsid w:val="005177C2"/>
    <w:rsid w:val="005177F9"/>
    <w:rsid w:val="00517807"/>
    <w:rsid w:val="00517826"/>
    <w:rsid w:val="00517828"/>
    <w:rsid w:val="00517836"/>
    <w:rsid w:val="005178B9"/>
    <w:rsid w:val="005178C5"/>
    <w:rsid w:val="005178FF"/>
    <w:rsid w:val="0051794C"/>
    <w:rsid w:val="005179C1"/>
    <w:rsid w:val="005179D8"/>
    <w:rsid w:val="005179F9"/>
    <w:rsid w:val="00517A32"/>
    <w:rsid w:val="00517AAC"/>
    <w:rsid w:val="00517AAF"/>
    <w:rsid w:val="00517AF0"/>
    <w:rsid w:val="00517B1A"/>
    <w:rsid w:val="00517B41"/>
    <w:rsid w:val="00517B47"/>
    <w:rsid w:val="00517B4D"/>
    <w:rsid w:val="00517B6F"/>
    <w:rsid w:val="00517B8C"/>
    <w:rsid w:val="00517B97"/>
    <w:rsid w:val="00517C0C"/>
    <w:rsid w:val="00517C13"/>
    <w:rsid w:val="00517C17"/>
    <w:rsid w:val="00517C2D"/>
    <w:rsid w:val="00517CB3"/>
    <w:rsid w:val="00517CBD"/>
    <w:rsid w:val="00517CF3"/>
    <w:rsid w:val="00517D02"/>
    <w:rsid w:val="00517D61"/>
    <w:rsid w:val="00517DFD"/>
    <w:rsid w:val="00517E04"/>
    <w:rsid w:val="00517E10"/>
    <w:rsid w:val="00517E46"/>
    <w:rsid w:val="00517E59"/>
    <w:rsid w:val="00517E8F"/>
    <w:rsid w:val="00517E9E"/>
    <w:rsid w:val="00517EB8"/>
    <w:rsid w:val="00517EE0"/>
    <w:rsid w:val="00517F04"/>
    <w:rsid w:val="00517F07"/>
    <w:rsid w:val="00517F10"/>
    <w:rsid w:val="00517F1A"/>
    <w:rsid w:val="00517F5F"/>
    <w:rsid w:val="00517F94"/>
    <w:rsid w:val="00517FC4"/>
    <w:rsid w:val="00520014"/>
    <w:rsid w:val="0052001C"/>
    <w:rsid w:val="00520042"/>
    <w:rsid w:val="0052004A"/>
    <w:rsid w:val="00520066"/>
    <w:rsid w:val="0052007A"/>
    <w:rsid w:val="00520092"/>
    <w:rsid w:val="005200CD"/>
    <w:rsid w:val="0052012E"/>
    <w:rsid w:val="00520134"/>
    <w:rsid w:val="0052013C"/>
    <w:rsid w:val="00520166"/>
    <w:rsid w:val="0052016C"/>
    <w:rsid w:val="005201B1"/>
    <w:rsid w:val="005201C8"/>
    <w:rsid w:val="005201CA"/>
    <w:rsid w:val="005201E2"/>
    <w:rsid w:val="00520230"/>
    <w:rsid w:val="0052023C"/>
    <w:rsid w:val="0052024D"/>
    <w:rsid w:val="0052026B"/>
    <w:rsid w:val="00520285"/>
    <w:rsid w:val="005202B4"/>
    <w:rsid w:val="005202C5"/>
    <w:rsid w:val="005202CD"/>
    <w:rsid w:val="00520363"/>
    <w:rsid w:val="005203B0"/>
    <w:rsid w:val="005203B2"/>
    <w:rsid w:val="005203B9"/>
    <w:rsid w:val="005203D2"/>
    <w:rsid w:val="00520402"/>
    <w:rsid w:val="0052045F"/>
    <w:rsid w:val="00520490"/>
    <w:rsid w:val="00520495"/>
    <w:rsid w:val="005204BD"/>
    <w:rsid w:val="005204DA"/>
    <w:rsid w:val="005204F7"/>
    <w:rsid w:val="005204FC"/>
    <w:rsid w:val="005204FF"/>
    <w:rsid w:val="00520574"/>
    <w:rsid w:val="005205D7"/>
    <w:rsid w:val="005206A1"/>
    <w:rsid w:val="005206AA"/>
    <w:rsid w:val="005206AE"/>
    <w:rsid w:val="00520709"/>
    <w:rsid w:val="0052076B"/>
    <w:rsid w:val="00520790"/>
    <w:rsid w:val="005207DB"/>
    <w:rsid w:val="005207EA"/>
    <w:rsid w:val="00520824"/>
    <w:rsid w:val="0052083F"/>
    <w:rsid w:val="005208A8"/>
    <w:rsid w:val="0052095E"/>
    <w:rsid w:val="00520962"/>
    <w:rsid w:val="0052099D"/>
    <w:rsid w:val="005209A6"/>
    <w:rsid w:val="005209A7"/>
    <w:rsid w:val="005209AD"/>
    <w:rsid w:val="005209B5"/>
    <w:rsid w:val="005209EE"/>
    <w:rsid w:val="005209F3"/>
    <w:rsid w:val="00520A54"/>
    <w:rsid w:val="00520A5A"/>
    <w:rsid w:val="00520A93"/>
    <w:rsid w:val="00520AB7"/>
    <w:rsid w:val="00520AC4"/>
    <w:rsid w:val="00520ACC"/>
    <w:rsid w:val="00520AE9"/>
    <w:rsid w:val="00520B05"/>
    <w:rsid w:val="00520B25"/>
    <w:rsid w:val="00520B2A"/>
    <w:rsid w:val="00520B36"/>
    <w:rsid w:val="00520B6C"/>
    <w:rsid w:val="00520B8B"/>
    <w:rsid w:val="00520BE6"/>
    <w:rsid w:val="00520CAB"/>
    <w:rsid w:val="00520CF2"/>
    <w:rsid w:val="00520D1C"/>
    <w:rsid w:val="00520D78"/>
    <w:rsid w:val="00520DCA"/>
    <w:rsid w:val="00520DE6"/>
    <w:rsid w:val="00520DF9"/>
    <w:rsid w:val="00520E0F"/>
    <w:rsid w:val="00520E61"/>
    <w:rsid w:val="00520E68"/>
    <w:rsid w:val="00520E95"/>
    <w:rsid w:val="00520EA9"/>
    <w:rsid w:val="00520EC4"/>
    <w:rsid w:val="00520ECE"/>
    <w:rsid w:val="00520EE1"/>
    <w:rsid w:val="00520EFD"/>
    <w:rsid w:val="00520EFF"/>
    <w:rsid w:val="00520F29"/>
    <w:rsid w:val="00520F51"/>
    <w:rsid w:val="00520FB4"/>
    <w:rsid w:val="00520FC5"/>
    <w:rsid w:val="00520FD4"/>
    <w:rsid w:val="00520FD5"/>
    <w:rsid w:val="00520FF2"/>
    <w:rsid w:val="0052100B"/>
    <w:rsid w:val="00521015"/>
    <w:rsid w:val="00521035"/>
    <w:rsid w:val="00521051"/>
    <w:rsid w:val="005210A8"/>
    <w:rsid w:val="005210CC"/>
    <w:rsid w:val="00521125"/>
    <w:rsid w:val="00521132"/>
    <w:rsid w:val="005211A7"/>
    <w:rsid w:val="005211A8"/>
    <w:rsid w:val="005211D6"/>
    <w:rsid w:val="005211F9"/>
    <w:rsid w:val="00521286"/>
    <w:rsid w:val="0052128A"/>
    <w:rsid w:val="005212C6"/>
    <w:rsid w:val="00521348"/>
    <w:rsid w:val="0052134B"/>
    <w:rsid w:val="00521360"/>
    <w:rsid w:val="00521392"/>
    <w:rsid w:val="005213BC"/>
    <w:rsid w:val="00521402"/>
    <w:rsid w:val="00521405"/>
    <w:rsid w:val="00521427"/>
    <w:rsid w:val="00521435"/>
    <w:rsid w:val="00521489"/>
    <w:rsid w:val="005214AC"/>
    <w:rsid w:val="005214CA"/>
    <w:rsid w:val="005214CF"/>
    <w:rsid w:val="005214D9"/>
    <w:rsid w:val="005214E3"/>
    <w:rsid w:val="0052158F"/>
    <w:rsid w:val="0052162E"/>
    <w:rsid w:val="005216D2"/>
    <w:rsid w:val="00521720"/>
    <w:rsid w:val="00521755"/>
    <w:rsid w:val="00521775"/>
    <w:rsid w:val="00521778"/>
    <w:rsid w:val="00521783"/>
    <w:rsid w:val="00521799"/>
    <w:rsid w:val="0052179C"/>
    <w:rsid w:val="0052179F"/>
    <w:rsid w:val="005217A6"/>
    <w:rsid w:val="005217B1"/>
    <w:rsid w:val="00521857"/>
    <w:rsid w:val="00521858"/>
    <w:rsid w:val="00521885"/>
    <w:rsid w:val="005218CA"/>
    <w:rsid w:val="00521967"/>
    <w:rsid w:val="00521975"/>
    <w:rsid w:val="005219A7"/>
    <w:rsid w:val="005219AC"/>
    <w:rsid w:val="005219AE"/>
    <w:rsid w:val="005219F6"/>
    <w:rsid w:val="00521A01"/>
    <w:rsid w:val="00521A30"/>
    <w:rsid w:val="00521A7E"/>
    <w:rsid w:val="00521AA7"/>
    <w:rsid w:val="00521AAC"/>
    <w:rsid w:val="00521B35"/>
    <w:rsid w:val="00521B4A"/>
    <w:rsid w:val="00521B63"/>
    <w:rsid w:val="00521B93"/>
    <w:rsid w:val="00521BBE"/>
    <w:rsid w:val="00521BC3"/>
    <w:rsid w:val="00521BD8"/>
    <w:rsid w:val="00521BE5"/>
    <w:rsid w:val="00521C09"/>
    <w:rsid w:val="00521C0E"/>
    <w:rsid w:val="00521C6E"/>
    <w:rsid w:val="00521CCA"/>
    <w:rsid w:val="00521CDA"/>
    <w:rsid w:val="00521D19"/>
    <w:rsid w:val="00521D35"/>
    <w:rsid w:val="00521D44"/>
    <w:rsid w:val="00521D66"/>
    <w:rsid w:val="00521D76"/>
    <w:rsid w:val="00521D9A"/>
    <w:rsid w:val="00521E13"/>
    <w:rsid w:val="00521E64"/>
    <w:rsid w:val="00521E66"/>
    <w:rsid w:val="00521E7E"/>
    <w:rsid w:val="00521E8E"/>
    <w:rsid w:val="00521EA5"/>
    <w:rsid w:val="00521EB2"/>
    <w:rsid w:val="00521EC5"/>
    <w:rsid w:val="00521ED4"/>
    <w:rsid w:val="00521EDE"/>
    <w:rsid w:val="00521EE4"/>
    <w:rsid w:val="00521F80"/>
    <w:rsid w:val="00521F8B"/>
    <w:rsid w:val="00522025"/>
    <w:rsid w:val="00522028"/>
    <w:rsid w:val="0052204D"/>
    <w:rsid w:val="00522053"/>
    <w:rsid w:val="0052205E"/>
    <w:rsid w:val="0052206D"/>
    <w:rsid w:val="005220C6"/>
    <w:rsid w:val="005220D3"/>
    <w:rsid w:val="005220EB"/>
    <w:rsid w:val="0052210A"/>
    <w:rsid w:val="00522139"/>
    <w:rsid w:val="005221B9"/>
    <w:rsid w:val="005221D8"/>
    <w:rsid w:val="005221E9"/>
    <w:rsid w:val="0052226A"/>
    <w:rsid w:val="00522272"/>
    <w:rsid w:val="005222A6"/>
    <w:rsid w:val="005222E1"/>
    <w:rsid w:val="005222E3"/>
    <w:rsid w:val="005222E4"/>
    <w:rsid w:val="00522321"/>
    <w:rsid w:val="00522331"/>
    <w:rsid w:val="00522393"/>
    <w:rsid w:val="005223C3"/>
    <w:rsid w:val="005223C8"/>
    <w:rsid w:val="005223E2"/>
    <w:rsid w:val="005223F5"/>
    <w:rsid w:val="00522423"/>
    <w:rsid w:val="00522479"/>
    <w:rsid w:val="00522488"/>
    <w:rsid w:val="00522496"/>
    <w:rsid w:val="005224B8"/>
    <w:rsid w:val="005224C2"/>
    <w:rsid w:val="005224C6"/>
    <w:rsid w:val="005224CF"/>
    <w:rsid w:val="005224E6"/>
    <w:rsid w:val="005224ED"/>
    <w:rsid w:val="005224FE"/>
    <w:rsid w:val="0052250F"/>
    <w:rsid w:val="0052251D"/>
    <w:rsid w:val="00522527"/>
    <w:rsid w:val="0052255E"/>
    <w:rsid w:val="00522576"/>
    <w:rsid w:val="0052257E"/>
    <w:rsid w:val="00522583"/>
    <w:rsid w:val="005225B1"/>
    <w:rsid w:val="005225CE"/>
    <w:rsid w:val="005225ED"/>
    <w:rsid w:val="00522622"/>
    <w:rsid w:val="0052263E"/>
    <w:rsid w:val="00522664"/>
    <w:rsid w:val="00522671"/>
    <w:rsid w:val="005226E5"/>
    <w:rsid w:val="0052275C"/>
    <w:rsid w:val="0052275D"/>
    <w:rsid w:val="0052279C"/>
    <w:rsid w:val="005227BC"/>
    <w:rsid w:val="005227D7"/>
    <w:rsid w:val="00522830"/>
    <w:rsid w:val="00522842"/>
    <w:rsid w:val="00522859"/>
    <w:rsid w:val="00522882"/>
    <w:rsid w:val="00522894"/>
    <w:rsid w:val="0052291B"/>
    <w:rsid w:val="00522925"/>
    <w:rsid w:val="005229AD"/>
    <w:rsid w:val="005229C4"/>
    <w:rsid w:val="005229D4"/>
    <w:rsid w:val="005229E2"/>
    <w:rsid w:val="00522A16"/>
    <w:rsid w:val="00522A37"/>
    <w:rsid w:val="00522A99"/>
    <w:rsid w:val="00522B0F"/>
    <w:rsid w:val="00522B11"/>
    <w:rsid w:val="00522B15"/>
    <w:rsid w:val="00522B53"/>
    <w:rsid w:val="00522B75"/>
    <w:rsid w:val="00522B83"/>
    <w:rsid w:val="00522BC0"/>
    <w:rsid w:val="00522C01"/>
    <w:rsid w:val="00522C35"/>
    <w:rsid w:val="00522C56"/>
    <w:rsid w:val="00522C63"/>
    <w:rsid w:val="00522CA8"/>
    <w:rsid w:val="00522CB7"/>
    <w:rsid w:val="00522CC8"/>
    <w:rsid w:val="00522D14"/>
    <w:rsid w:val="00522D41"/>
    <w:rsid w:val="00522D66"/>
    <w:rsid w:val="00522D77"/>
    <w:rsid w:val="00522D8A"/>
    <w:rsid w:val="00522D90"/>
    <w:rsid w:val="00522DC1"/>
    <w:rsid w:val="00522DC4"/>
    <w:rsid w:val="00522DE9"/>
    <w:rsid w:val="00522E11"/>
    <w:rsid w:val="00522E2F"/>
    <w:rsid w:val="00522E3A"/>
    <w:rsid w:val="00522E54"/>
    <w:rsid w:val="00522E89"/>
    <w:rsid w:val="00522F14"/>
    <w:rsid w:val="00522F5B"/>
    <w:rsid w:val="00522F8A"/>
    <w:rsid w:val="00522FF7"/>
    <w:rsid w:val="00522FFD"/>
    <w:rsid w:val="00522FFF"/>
    <w:rsid w:val="00523017"/>
    <w:rsid w:val="00523018"/>
    <w:rsid w:val="00523031"/>
    <w:rsid w:val="00523042"/>
    <w:rsid w:val="0052304E"/>
    <w:rsid w:val="00523071"/>
    <w:rsid w:val="005230AE"/>
    <w:rsid w:val="0052310B"/>
    <w:rsid w:val="00523114"/>
    <w:rsid w:val="00523157"/>
    <w:rsid w:val="00523189"/>
    <w:rsid w:val="00523192"/>
    <w:rsid w:val="00523196"/>
    <w:rsid w:val="005231B3"/>
    <w:rsid w:val="005231BD"/>
    <w:rsid w:val="005231EE"/>
    <w:rsid w:val="00523208"/>
    <w:rsid w:val="00523227"/>
    <w:rsid w:val="00523231"/>
    <w:rsid w:val="0052323E"/>
    <w:rsid w:val="00523240"/>
    <w:rsid w:val="005232A2"/>
    <w:rsid w:val="005232E2"/>
    <w:rsid w:val="0052331C"/>
    <w:rsid w:val="00523323"/>
    <w:rsid w:val="0052335C"/>
    <w:rsid w:val="0052336A"/>
    <w:rsid w:val="005233DA"/>
    <w:rsid w:val="005233EC"/>
    <w:rsid w:val="00523438"/>
    <w:rsid w:val="00523498"/>
    <w:rsid w:val="005234A4"/>
    <w:rsid w:val="005234BC"/>
    <w:rsid w:val="005234CD"/>
    <w:rsid w:val="005234FC"/>
    <w:rsid w:val="0052359F"/>
    <w:rsid w:val="00523628"/>
    <w:rsid w:val="00523631"/>
    <w:rsid w:val="00523674"/>
    <w:rsid w:val="005236A1"/>
    <w:rsid w:val="005236B2"/>
    <w:rsid w:val="005236C7"/>
    <w:rsid w:val="005236D0"/>
    <w:rsid w:val="005236D3"/>
    <w:rsid w:val="005236F7"/>
    <w:rsid w:val="0052374E"/>
    <w:rsid w:val="0052374F"/>
    <w:rsid w:val="00523791"/>
    <w:rsid w:val="00523798"/>
    <w:rsid w:val="0052379E"/>
    <w:rsid w:val="0052381C"/>
    <w:rsid w:val="00523822"/>
    <w:rsid w:val="00523865"/>
    <w:rsid w:val="00523890"/>
    <w:rsid w:val="005238BD"/>
    <w:rsid w:val="005238DA"/>
    <w:rsid w:val="005238E2"/>
    <w:rsid w:val="005239AF"/>
    <w:rsid w:val="00523A0B"/>
    <w:rsid w:val="00523A31"/>
    <w:rsid w:val="00523A3C"/>
    <w:rsid w:val="00523A71"/>
    <w:rsid w:val="00523A84"/>
    <w:rsid w:val="00523A91"/>
    <w:rsid w:val="00523AD2"/>
    <w:rsid w:val="00523B60"/>
    <w:rsid w:val="00523B94"/>
    <w:rsid w:val="00523B9F"/>
    <w:rsid w:val="00523BC5"/>
    <w:rsid w:val="00523C36"/>
    <w:rsid w:val="00523C57"/>
    <w:rsid w:val="00523C5A"/>
    <w:rsid w:val="00523C5B"/>
    <w:rsid w:val="00523C62"/>
    <w:rsid w:val="00523C8E"/>
    <w:rsid w:val="00523CCE"/>
    <w:rsid w:val="00523CD0"/>
    <w:rsid w:val="00523CEA"/>
    <w:rsid w:val="00523CF6"/>
    <w:rsid w:val="00523D12"/>
    <w:rsid w:val="00523D29"/>
    <w:rsid w:val="00523D40"/>
    <w:rsid w:val="00523D71"/>
    <w:rsid w:val="00523D72"/>
    <w:rsid w:val="00523D77"/>
    <w:rsid w:val="00523D7A"/>
    <w:rsid w:val="00523D7F"/>
    <w:rsid w:val="00523DAD"/>
    <w:rsid w:val="00523DD6"/>
    <w:rsid w:val="00523DD7"/>
    <w:rsid w:val="00523E0E"/>
    <w:rsid w:val="00523E1F"/>
    <w:rsid w:val="00523E74"/>
    <w:rsid w:val="00523EEC"/>
    <w:rsid w:val="00523EFF"/>
    <w:rsid w:val="00523F57"/>
    <w:rsid w:val="00523F89"/>
    <w:rsid w:val="00523FA0"/>
    <w:rsid w:val="00523FC5"/>
    <w:rsid w:val="00523FC7"/>
    <w:rsid w:val="00523FD4"/>
    <w:rsid w:val="00524007"/>
    <w:rsid w:val="00524038"/>
    <w:rsid w:val="0052403F"/>
    <w:rsid w:val="00524071"/>
    <w:rsid w:val="00524075"/>
    <w:rsid w:val="005240BC"/>
    <w:rsid w:val="005240D5"/>
    <w:rsid w:val="005240E2"/>
    <w:rsid w:val="00524101"/>
    <w:rsid w:val="00524122"/>
    <w:rsid w:val="00524130"/>
    <w:rsid w:val="00524142"/>
    <w:rsid w:val="00524148"/>
    <w:rsid w:val="00524161"/>
    <w:rsid w:val="00524193"/>
    <w:rsid w:val="005241D0"/>
    <w:rsid w:val="005241D5"/>
    <w:rsid w:val="005241D8"/>
    <w:rsid w:val="005241ED"/>
    <w:rsid w:val="005241F6"/>
    <w:rsid w:val="00524220"/>
    <w:rsid w:val="0052424B"/>
    <w:rsid w:val="005242A0"/>
    <w:rsid w:val="005242F4"/>
    <w:rsid w:val="0052431E"/>
    <w:rsid w:val="00524327"/>
    <w:rsid w:val="0052432E"/>
    <w:rsid w:val="0052434E"/>
    <w:rsid w:val="0052437B"/>
    <w:rsid w:val="005243F6"/>
    <w:rsid w:val="00524406"/>
    <w:rsid w:val="00524454"/>
    <w:rsid w:val="00524485"/>
    <w:rsid w:val="005244B9"/>
    <w:rsid w:val="005244C4"/>
    <w:rsid w:val="005244C7"/>
    <w:rsid w:val="005244F5"/>
    <w:rsid w:val="00524513"/>
    <w:rsid w:val="00524531"/>
    <w:rsid w:val="00524559"/>
    <w:rsid w:val="00524567"/>
    <w:rsid w:val="005245BA"/>
    <w:rsid w:val="005245C1"/>
    <w:rsid w:val="005245C2"/>
    <w:rsid w:val="005245D4"/>
    <w:rsid w:val="005245DF"/>
    <w:rsid w:val="00524614"/>
    <w:rsid w:val="00524620"/>
    <w:rsid w:val="00524638"/>
    <w:rsid w:val="00524646"/>
    <w:rsid w:val="005246AF"/>
    <w:rsid w:val="005246B8"/>
    <w:rsid w:val="005246BE"/>
    <w:rsid w:val="005246C4"/>
    <w:rsid w:val="005246CD"/>
    <w:rsid w:val="00524713"/>
    <w:rsid w:val="00524732"/>
    <w:rsid w:val="00524744"/>
    <w:rsid w:val="0052477E"/>
    <w:rsid w:val="00524876"/>
    <w:rsid w:val="00524885"/>
    <w:rsid w:val="0052489E"/>
    <w:rsid w:val="005248C0"/>
    <w:rsid w:val="005249A0"/>
    <w:rsid w:val="005249D7"/>
    <w:rsid w:val="005249FD"/>
    <w:rsid w:val="00524AFC"/>
    <w:rsid w:val="00524B6B"/>
    <w:rsid w:val="00524B6F"/>
    <w:rsid w:val="00524B97"/>
    <w:rsid w:val="00524BA8"/>
    <w:rsid w:val="00524BD1"/>
    <w:rsid w:val="00524BD4"/>
    <w:rsid w:val="00524BDD"/>
    <w:rsid w:val="00524C4C"/>
    <w:rsid w:val="00524C58"/>
    <w:rsid w:val="00524C74"/>
    <w:rsid w:val="00524C78"/>
    <w:rsid w:val="00524CA0"/>
    <w:rsid w:val="00524CA7"/>
    <w:rsid w:val="00524CC0"/>
    <w:rsid w:val="00524CDC"/>
    <w:rsid w:val="00524D32"/>
    <w:rsid w:val="00524D36"/>
    <w:rsid w:val="00524D4A"/>
    <w:rsid w:val="00524DA9"/>
    <w:rsid w:val="00524DE1"/>
    <w:rsid w:val="00524E20"/>
    <w:rsid w:val="00524E44"/>
    <w:rsid w:val="00524E4D"/>
    <w:rsid w:val="00524EAA"/>
    <w:rsid w:val="00524EBA"/>
    <w:rsid w:val="00524F28"/>
    <w:rsid w:val="00524F71"/>
    <w:rsid w:val="00524F74"/>
    <w:rsid w:val="00524F7A"/>
    <w:rsid w:val="00524F98"/>
    <w:rsid w:val="00524F9F"/>
    <w:rsid w:val="00524FAD"/>
    <w:rsid w:val="00524FB3"/>
    <w:rsid w:val="00524FC6"/>
    <w:rsid w:val="00524FD7"/>
    <w:rsid w:val="00524FEF"/>
    <w:rsid w:val="00525002"/>
    <w:rsid w:val="00525019"/>
    <w:rsid w:val="00525021"/>
    <w:rsid w:val="0052503B"/>
    <w:rsid w:val="0052504C"/>
    <w:rsid w:val="00525061"/>
    <w:rsid w:val="00525070"/>
    <w:rsid w:val="00525092"/>
    <w:rsid w:val="005250A2"/>
    <w:rsid w:val="0052514E"/>
    <w:rsid w:val="00525159"/>
    <w:rsid w:val="00525169"/>
    <w:rsid w:val="0052519E"/>
    <w:rsid w:val="005251B8"/>
    <w:rsid w:val="005251DB"/>
    <w:rsid w:val="005251F6"/>
    <w:rsid w:val="00525220"/>
    <w:rsid w:val="00525268"/>
    <w:rsid w:val="005252A2"/>
    <w:rsid w:val="005252D6"/>
    <w:rsid w:val="005252FB"/>
    <w:rsid w:val="00525300"/>
    <w:rsid w:val="00525385"/>
    <w:rsid w:val="0052538B"/>
    <w:rsid w:val="0052538D"/>
    <w:rsid w:val="005253AB"/>
    <w:rsid w:val="005253CD"/>
    <w:rsid w:val="005253FB"/>
    <w:rsid w:val="00525427"/>
    <w:rsid w:val="0052542F"/>
    <w:rsid w:val="00525478"/>
    <w:rsid w:val="00525492"/>
    <w:rsid w:val="0052549A"/>
    <w:rsid w:val="005254AE"/>
    <w:rsid w:val="005254B8"/>
    <w:rsid w:val="005254D3"/>
    <w:rsid w:val="005254E2"/>
    <w:rsid w:val="00525507"/>
    <w:rsid w:val="00525508"/>
    <w:rsid w:val="00525532"/>
    <w:rsid w:val="00525571"/>
    <w:rsid w:val="00525592"/>
    <w:rsid w:val="005255BE"/>
    <w:rsid w:val="00525601"/>
    <w:rsid w:val="0052566F"/>
    <w:rsid w:val="0052568B"/>
    <w:rsid w:val="005256CE"/>
    <w:rsid w:val="00525703"/>
    <w:rsid w:val="0052578C"/>
    <w:rsid w:val="00525792"/>
    <w:rsid w:val="005257EB"/>
    <w:rsid w:val="005257F3"/>
    <w:rsid w:val="00525832"/>
    <w:rsid w:val="00525885"/>
    <w:rsid w:val="00525892"/>
    <w:rsid w:val="005258AC"/>
    <w:rsid w:val="005258B3"/>
    <w:rsid w:val="005258E0"/>
    <w:rsid w:val="005258F2"/>
    <w:rsid w:val="00525912"/>
    <w:rsid w:val="00525914"/>
    <w:rsid w:val="0052594F"/>
    <w:rsid w:val="00525968"/>
    <w:rsid w:val="005259A3"/>
    <w:rsid w:val="005259C9"/>
    <w:rsid w:val="005259EA"/>
    <w:rsid w:val="00525A09"/>
    <w:rsid w:val="00525A26"/>
    <w:rsid w:val="00525A86"/>
    <w:rsid w:val="00525AB6"/>
    <w:rsid w:val="00525B07"/>
    <w:rsid w:val="00525B27"/>
    <w:rsid w:val="00525B34"/>
    <w:rsid w:val="00525B3D"/>
    <w:rsid w:val="00525B7E"/>
    <w:rsid w:val="00525C24"/>
    <w:rsid w:val="00525C52"/>
    <w:rsid w:val="00525C86"/>
    <w:rsid w:val="00525CAA"/>
    <w:rsid w:val="00525CD6"/>
    <w:rsid w:val="00525D22"/>
    <w:rsid w:val="00525D26"/>
    <w:rsid w:val="00525D3F"/>
    <w:rsid w:val="00525DD3"/>
    <w:rsid w:val="00525E00"/>
    <w:rsid w:val="00525E3A"/>
    <w:rsid w:val="00525EAF"/>
    <w:rsid w:val="00525EE6"/>
    <w:rsid w:val="00525EEC"/>
    <w:rsid w:val="00525EF5"/>
    <w:rsid w:val="00525EF6"/>
    <w:rsid w:val="00525F09"/>
    <w:rsid w:val="00525F24"/>
    <w:rsid w:val="00525F3C"/>
    <w:rsid w:val="00525F46"/>
    <w:rsid w:val="00525F75"/>
    <w:rsid w:val="00525F8B"/>
    <w:rsid w:val="00525FA0"/>
    <w:rsid w:val="00525FB0"/>
    <w:rsid w:val="00525FDC"/>
    <w:rsid w:val="00525FDD"/>
    <w:rsid w:val="00525FE2"/>
    <w:rsid w:val="00525FEF"/>
    <w:rsid w:val="00525FF8"/>
    <w:rsid w:val="00526004"/>
    <w:rsid w:val="0052600F"/>
    <w:rsid w:val="0052602E"/>
    <w:rsid w:val="00526031"/>
    <w:rsid w:val="00526032"/>
    <w:rsid w:val="0052608D"/>
    <w:rsid w:val="005260D1"/>
    <w:rsid w:val="005260D5"/>
    <w:rsid w:val="0052615B"/>
    <w:rsid w:val="00526179"/>
    <w:rsid w:val="0052617A"/>
    <w:rsid w:val="005261D8"/>
    <w:rsid w:val="005261DD"/>
    <w:rsid w:val="005261DE"/>
    <w:rsid w:val="005261E5"/>
    <w:rsid w:val="005261EB"/>
    <w:rsid w:val="00526214"/>
    <w:rsid w:val="00526268"/>
    <w:rsid w:val="00526319"/>
    <w:rsid w:val="0052634A"/>
    <w:rsid w:val="00526354"/>
    <w:rsid w:val="005263A4"/>
    <w:rsid w:val="005263B2"/>
    <w:rsid w:val="00526434"/>
    <w:rsid w:val="00526460"/>
    <w:rsid w:val="0052646F"/>
    <w:rsid w:val="00526471"/>
    <w:rsid w:val="00526492"/>
    <w:rsid w:val="00526493"/>
    <w:rsid w:val="005264F4"/>
    <w:rsid w:val="00526502"/>
    <w:rsid w:val="0052650F"/>
    <w:rsid w:val="00526513"/>
    <w:rsid w:val="0052654B"/>
    <w:rsid w:val="005265B8"/>
    <w:rsid w:val="005265BB"/>
    <w:rsid w:val="005265D9"/>
    <w:rsid w:val="005265E3"/>
    <w:rsid w:val="005265EB"/>
    <w:rsid w:val="005265F6"/>
    <w:rsid w:val="00526614"/>
    <w:rsid w:val="00526642"/>
    <w:rsid w:val="0052668B"/>
    <w:rsid w:val="005266A5"/>
    <w:rsid w:val="005266E5"/>
    <w:rsid w:val="00526731"/>
    <w:rsid w:val="00526764"/>
    <w:rsid w:val="0052676F"/>
    <w:rsid w:val="00526775"/>
    <w:rsid w:val="005267C3"/>
    <w:rsid w:val="005267DC"/>
    <w:rsid w:val="00526803"/>
    <w:rsid w:val="0052681D"/>
    <w:rsid w:val="0052685E"/>
    <w:rsid w:val="00526860"/>
    <w:rsid w:val="00526865"/>
    <w:rsid w:val="005268AA"/>
    <w:rsid w:val="005268B5"/>
    <w:rsid w:val="005268D3"/>
    <w:rsid w:val="005268ED"/>
    <w:rsid w:val="00526915"/>
    <w:rsid w:val="00526926"/>
    <w:rsid w:val="005269B2"/>
    <w:rsid w:val="005269B4"/>
    <w:rsid w:val="005269C2"/>
    <w:rsid w:val="005269C5"/>
    <w:rsid w:val="005269DF"/>
    <w:rsid w:val="00526A09"/>
    <w:rsid w:val="00526A16"/>
    <w:rsid w:val="00526A59"/>
    <w:rsid w:val="00526B05"/>
    <w:rsid w:val="00526B24"/>
    <w:rsid w:val="00526B6D"/>
    <w:rsid w:val="00526BCC"/>
    <w:rsid w:val="00526C5C"/>
    <w:rsid w:val="00526C7C"/>
    <w:rsid w:val="00526C83"/>
    <w:rsid w:val="00526CA9"/>
    <w:rsid w:val="00526D07"/>
    <w:rsid w:val="00526D17"/>
    <w:rsid w:val="00526D47"/>
    <w:rsid w:val="00526D69"/>
    <w:rsid w:val="00526D71"/>
    <w:rsid w:val="00526DB2"/>
    <w:rsid w:val="00526DBA"/>
    <w:rsid w:val="00526E0D"/>
    <w:rsid w:val="00526E3D"/>
    <w:rsid w:val="00526E42"/>
    <w:rsid w:val="00526E50"/>
    <w:rsid w:val="00526E6D"/>
    <w:rsid w:val="00526E83"/>
    <w:rsid w:val="00526E96"/>
    <w:rsid w:val="00526EA0"/>
    <w:rsid w:val="00526EBD"/>
    <w:rsid w:val="00526EF5"/>
    <w:rsid w:val="00526F28"/>
    <w:rsid w:val="00526F5C"/>
    <w:rsid w:val="00527015"/>
    <w:rsid w:val="0052705B"/>
    <w:rsid w:val="00527084"/>
    <w:rsid w:val="0052709C"/>
    <w:rsid w:val="005270A9"/>
    <w:rsid w:val="005270B8"/>
    <w:rsid w:val="005270DD"/>
    <w:rsid w:val="0052712D"/>
    <w:rsid w:val="00527133"/>
    <w:rsid w:val="0052719A"/>
    <w:rsid w:val="005271A7"/>
    <w:rsid w:val="005271AB"/>
    <w:rsid w:val="005271CE"/>
    <w:rsid w:val="00527244"/>
    <w:rsid w:val="0052726F"/>
    <w:rsid w:val="00527294"/>
    <w:rsid w:val="005272B0"/>
    <w:rsid w:val="005272D5"/>
    <w:rsid w:val="005272EF"/>
    <w:rsid w:val="0052731A"/>
    <w:rsid w:val="00527348"/>
    <w:rsid w:val="00527360"/>
    <w:rsid w:val="0052739A"/>
    <w:rsid w:val="005273AB"/>
    <w:rsid w:val="0052745F"/>
    <w:rsid w:val="00527470"/>
    <w:rsid w:val="0052748D"/>
    <w:rsid w:val="0052752F"/>
    <w:rsid w:val="00527537"/>
    <w:rsid w:val="0052758F"/>
    <w:rsid w:val="00527592"/>
    <w:rsid w:val="005275AE"/>
    <w:rsid w:val="005275C4"/>
    <w:rsid w:val="00527617"/>
    <w:rsid w:val="0052765F"/>
    <w:rsid w:val="00527663"/>
    <w:rsid w:val="00527677"/>
    <w:rsid w:val="005276C3"/>
    <w:rsid w:val="005276C6"/>
    <w:rsid w:val="0052771B"/>
    <w:rsid w:val="00527757"/>
    <w:rsid w:val="00527766"/>
    <w:rsid w:val="005277EE"/>
    <w:rsid w:val="00527813"/>
    <w:rsid w:val="00527839"/>
    <w:rsid w:val="0052783D"/>
    <w:rsid w:val="00527843"/>
    <w:rsid w:val="00527851"/>
    <w:rsid w:val="00527852"/>
    <w:rsid w:val="00527855"/>
    <w:rsid w:val="00527873"/>
    <w:rsid w:val="00527893"/>
    <w:rsid w:val="005278C2"/>
    <w:rsid w:val="005278E1"/>
    <w:rsid w:val="0052792A"/>
    <w:rsid w:val="00527977"/>
    <w:rsid w:val="005279A3"/>
    <w:rsid w:val="00527A28"/>
    <w:rsid w:val="00527A3D"/>
    <w:rsid w:val="00527A43"/>
    <w:rsid w:val="00527A59"/>
    <w:rsid w:val="00527AB7"/>
    <w:rsid w:val="00527B01"/>
    <w:rsid w:val="00527B49"/>
    <w:rsid w:val="00527B4C"/>
    <w:rsid w:val="00527B71"/>
    <w:rsid w:val="00527B89"/>
    <w:rsid w:val="00527B9C"/>
    <w:rsid w:val="00527BCB"/>
    <w:rsid w:val="00527BD3"/>
    <w:rsid w:val="00527BE2"/>
    <w:rsid w:val="00527BFE"/>
    <w:rsid w:val="00527C3B"/>
    <w:rsid w:val="00527C67"/>
    <w:rsid w:val="00527C7B"/>
    <w:rsid w:val="00527CCC"/>
    <w:rsid w:val="00527CF2"/>
    <w:rsid w:val="00527CF3"/>
    <w:rsid w:val="00527CF6"/>
    <w:rsid w:val="00527CF7"/>
    <w:rsid w:val="00527CFE"/>
    <w:rsid w:val="00527D27"/>
    <w:rsid w:val="00527D42"/>
    <w:rsid w:val="00527D4C"/>
    <w:rsid w:val="00527D6F"/>
    <w:rsid w:val="00527D72"/>
    <w:rsid w:val="00527D83"/>
    <w:rsid w:val="00527DFB"/>
    <w:rsid w:val="00527DFF"/>
    <w:rsid w:val="00527E0F"/>
    <w:rsid w:val="00527E5D"/>
    <w:rsid w:val="00527E81"/>
    <w:rsid w:val="00527EE4"/>
    <w:rsid w:val="00527F26"/>
    <w:rsid w:val="00527F27"/>
    <w:rsid w:val="00527F29"/>
    <w:rsid w:val="00527F48"/>
    <w:rsid w:val="00527F5F"/>
    <w:rsid w:val="00527FBC"/>
    <w:rsid w:val="00527FC1"/>
    <w:rsid w:val="00527FFB"/>
    <w:rsid w:val="00530009"/>
    <w:rsid w:val="00530032"/>
    <w:rsid w:val="0053007A"/>
    <w:rsid w:val="005300AE"/>
    <w:rsid w:val="005300CA"/>
    <w:rsid w:val="005300DA"/>
    <w:rsid w:val="005300DB"/>
    <w:rsid w:val="00530110"/>
    <w:rsid w:val="0053011E"/>
    <w:rsid w:val="0053015A"/>
    <w:rsid w:val="00530170"/>
    <w:rsid w:val="005301A6"/>
    <w:rsid w:val="0053020A"/>
    <w:rsid w:val="0053022E"/>
    <w:rsid w:val="00530233"/>
    <w:rsid w:val="0053023F"/>
    <w:rsid w:val="00530247"/>
    <w:rsid w:val="00530266"/>
    <w:rsid w:val="005302BA"/>
    <w:rsid w:val="005302C2"/>
    <w:rsid w:val="005302D1"/>
    <w:rsid w:val="005302DF"/>
    <w:rsid w:val="005302E0"/>
    <w:rsid w:val="00530301"/>
    <w:rsid w:val="00530306"/>
    <w:rsid w:val="0053031F"/>
    <w:rsid w:val="0053032F"/>
    <w:rsid w:val="0053035D"/>
    <w:rsid w:val="005303BD"/>
    <w:rsid w:val="00530407"/>
    <w:rsid w:val="0053041E"/>
    <w:rsid w:val="00530468"/>
    <w:rsid w:val="0053047C"/>
    <w:rsid w:val="00530487"/>
    <w:rsid w:val="005304C0"/>
    <w:rsid w:val="00530506"/>
    <w:rsid w:val="0053057C"/>
    <w:rsid w:val="005305BC"/>
    <w:rsid w:val="0053060E"/>
    <w:rsid w:val="00530653"/>
    <w:rsid w:val="00530657"/>
    <w:rsid w:val="0053065F"/>
    <w:rsid w:val="005306BA"/>
    <w:rsid w:val="005306CF"/>
    <w:rsid w:val="005306D9"/>
    <w:rsid w:val="0053072B"/>
    <w:rsid w:val="0053073B"/>
    <w:rsid w:val="00530776"/>
    <w:rsid w:val="005307B2"/>
    <w:rsid w:val="005307E1"/>
    <w:rsid w:val="005307F8"/>
    <w:rsid w:val="00530821"/>
    <w:rsid w:val="00530843"/>
    <w:rsid w:val="00530866"/>
    <w:rsid w:val="005308A5"/>
    <w:rsid w:val="005308BC"/>
    <w:rsid w:val="005308BD"/>
    <w:rsid w:val="005308F1"/>
    <w:rsid w:val="00530960"/>
    <w:rsid w:val="00530967"/>
    <w:rsid w:val="00530985"/>
    <w:rsid w:val="005309EF"/>
    <w:rsid w:val="00530A0B"/>
    <w:rsid w:val="00530A2C"/>
    <w:rsid w:val="00530A2D"/>
    <w:rsid w:val="00530A5E"/>
    <w:rsid w:val="00530ABD"/>
    <w:rsid w:val="00530AD4"/>
    <w:rsid w:val="00530AF8"/>
    <w:rsid w:val="00530B2B"/>
    <w:rsid w:val="00530B37"/>
    <w:rsid w:val="00530B3E"/>
    <w:rsid w:val="00530B45"/>
    <w:rsid w:val="00530B6F"/>
    <w:rsid w:val="00530B89"/>
    <w:rsid w:val="00530BB4"/>
    <w:rsid w:val="00530BC0"/>
    <w:rsid w:val="00530BCD"/>
    <w:rsid w:val="00530BDA"/>
    <w:rsid w:val="00530C12"/>
    <w:rsid w:val="00530C14"/>
    <w:rsid w:val="00530C2A"/>
    <w:rsid w:val="00530C7B"/>
    <w:rsid w:val="00530CA3"/>
    <w:rsid w:val="00530CEE"/>
    <w:rsid w:val="00530D0B"/>
    <w:rsid w:val="00530D5F"/>
    <w:rsid w:val="00530D67"/>
    <w:rsid w:val="00530D8F"/>
    <w:rsid w:val="00530DAF"/>
    <w:rsid w:val="00530E17"/>
    <w:rsid w:val="00530E50"/>
    <w:rsid w:val="00530E6F"/>
    <w:rsid w:val="00530E83"/>
    <w:rsid w:val="00530F0C"/>
    <w:rsid w:val="00530F0F"/>
    <w:rsid w:val="00530F13"/>
    <w:rsid w:val="00530F51"/>
    <w:rsid w:val="00530FA6"/>
    <w:rsid w:val="00531025"/>
    <w:rsid w:val="00531032"/>
    <w:rsid w:val="00531067"/>
    <w:rsid w:val="0053109D"/>
    <w:rsid w:val="005310AE"/>
    <w:rsid w:val="005310E5"/>
    <w:rsid w:val="0053110C"/>
    <w:rsid w:val="00531125"/>
    <w:rsid w:val="00531134"/>
    <w:rsid w:val="0053115B"/>
    <w:rsid w:val="0053115C"/>
    <w:rsid w:val="005311A6"/>
    <w:rsid w:val="00531224"/>
    <w:rsid w:val="00531271"/>
    <w:rsid w:val="005312A1"/>
    <w:rsid w:val="00531317"/>
    <w:rsid w:val="00531327"/>
    <w:rsid w:val="00531334"/>
    <w:rsid w:val="00531343"/>
    <w:rsid w:val="00531348"/>
    <w:rsid w:val="005313CF"/>
    <w:rsid w:val="00531407"/>
    <w:rsid w:val="0053141A"/>
    <w:rsid w:val="00531424"/>
    <w:rsid w:val="005314F1"/>
    <w:rsid w:val="0053150A"/>
    <w:rsid w:val="0053151A"/>
    <w:rsid w:val="0053155C"/>
    <w:rsid w:val="00531566"/>
    <w:rsid w:val="0053158D"/>
    <w:rsid w:val="005315AC"/>
    <w:rsid w:val="005315D7"/>
    <w:rsid w:val="005315DD"/>
    <w:rsid w:val="005315E9"/>
    <w:rsid w:val="005315FE"/>
    <w:rsid w:val="00531626"/>
    <w:rsid w:val="00531629"/>
    <w:rsid w:val="00531631"/>
    <w:rsid w:val="005316C4"/>
    <w:rsid w:val="00531704"/>
    <w:rsid w:val="00531731"/>
    <w:rsid w:val="00531792"/>
    <w:rsid w:val="005317BA"/>
    <w:rsid w:val="005317D1"/>
    <w:rsid w:val="005317E0"/>
    <w:rsid w:val="00531854"/>
    <w:rsid w:val="005318B1"/>
    <w:rsid w:val="005318F4"/>
    <w:rsid w:val="00531958"/>
    <w:rsid w:val="005319AF"/>
    <w:rsid w:val="005319E3"/>
    <w:rsid w:val="005319E4"/>
    <w:rsid w:val="00531A30"/>
    <w:rsid w:val="00531A44"/>
    <w:rsid w:val="00531A4B"/>
    <w:rsid w:val="00531A4C"/>
    <w:rsid w:val="00531A58"/>
    <w:rsid w:val="00531A67"/>
    <w:rsid w:val="00531A7F"/>
    <w:rsid w:val="00531A89"/>
    <w:rsid w:val="00531AE9"/>
    <w:rsid w:val="00531B7B"/>
    <w:rsid w:val="00531B8C"/>
    <w:rsid w:val="00531B94"/>
    <w:rsid w:val="00531BB6"/>
    <w:rsid w:val="00531BEE"/>
    <w:rsid w:val="00531C41"/>
    <w:rsid w:val="00531C4D"/>
    <w:rsid w:val="00531CC7"/>
    <w:rsid w:val="00531D6E"/>
    <w:rsid w:val="00531D6F"/>
    <w:rsid w:val="00531D7B"/>
    <w:rsid w:val="00531DA4"/>
    <w:rsid w:val="00531DBB"/>
    <w:rsid w:val="00531DD6"/>
    <w:rsid w:val="00531E18"/>
    <w:rsid w:val="00531E39"/>
    <w:rsid w:val="00531E6D"/>
    <w:rsid w:val="00531E7E"/>
    <w:rsid w:val="00531E9C"/>
    <w:rsid w:val="00531EB0"/>
    <w:rsid w:val="00531F2F"/>
    <w:rsid w:val="00531F4E"/>
    <w:rsid w:val="00531F7F"/>
    <w:rsid w:val="00531FBF"/>
    <w:rsid w:val="00531FEE"/>
    <w:rsid w:val="00531FF4"/>
    <w:rsid w:val="00532012"/>
    <w:rsid w:val="00532062"/>
    <w:rsid w:val="00532073"/>
    <w:rsid w:val="0053208C"/>
    <w:rsid w:val="005320C4"/>
    <w:rsid w:val="005320D0"/>
    <w:rsid w:val="005320D6"/>
    <w:rsid w:val="005320E9"/>
    <w:rsid w:val="005320FD"/>
    <w:rsid w:val="00532168"/>
    <w:rsid w:val="00532187"/>
    <w:rsid w:val="005321B0"/>
    <w:rsid w:val="005321E2"/>
    <w:rsid w:val="005321F0"/>
    <w:rsid w:val="005321FC"/>
    <w:rsid w:val="00532224"/>
    <w:rsid w:val="0053223C"/>
    <w:rsid w:val="00532257"/>
    <w:rsid w:val="005322B6"/>
    <w:rsid w:val="005322D7"/>
    <w:rsid w:val="005322EF"/>
    <w:rsid w:val="00532322"/>
    <w:rsid w:val="00532360"/>
    <w:rsid w:val="0053237D"/>
    <w:rsid w:val="00532398"/>
    <w:rsid w:val="0053239C"/>
    <w:rsid w:val="005323DB"/>
    <w:rsid w:val="00532403"/>
    <w:rsid w:val="0053249F"/>
    <w:rsid w:val="005324BE"/>
    <w:rsid w:val="005324D8"/>
    <w:rsid w:val="005324F1"/>
    <w:rsid w:val="00532505"/>
    <w:rsid w:val="00532510"/>
    <w:rsid w:val="00532551"/>
    <w:rsid w:val="00532555"/>
    <w:rsid w:val="00532572"/>
    <w:rsid w:val="00532580"/>
    <w:rsid w:val="00532586"/>
    <w:rsid w:val="005325B8"/>
    <w:rsid w:val="005325CB"/>
    <w:rsid w:val="00532619"/>
    <w:rsid w:val="00532653"/>
    <w:rsid w:val="005326AB"/>
    <w:rsid w:val="005326B4"/>
    <w:rsid w:val="005326CA"/>
    <w:rsid w:val="005326D5"/>
    <w:rsid w:val="005326DB"/>
    <w:rsid w:val="005326DD"/>
    <w:rsid w:val="005326E3"/>
    <w:rsid w:val="005326EE"/>
    <w:rsid w:val="00532707"/>
    <w:rsid w:val="00532770"/>
    <w:rsid w:val="00532777"/>
    <w:rsid w:val="005327B9"/>
    <w:rsid w:val="005327DA"/>
    <w:rsid w:val="00532839"/>
    <w:rsid w:val="00532886"/>
    <w:rsid w:val="00532898"/>
    <w:rsid w:val="005328A1"/>
    <w:rsid w:val="005328B2"/>
    <w:rsid w:val="005328F4"/>
    <w:rsid w:val="0053290F"/>
    <w:rsid w:val="00532954"/>
    <w:rsid w:val="00532966"/>
    <w:rsid w:val="0053296F"/>
    <w:rsid w:val="005329A3"/>
    <w:rsid w:val="005329CA"/>
    <w:rsid w:val="005329EB"/>
    <w:rsid w:val="00532A18"/>
    <w:rsid w:val="00532A2E"/>
    <w:rsid w:val="00532A6C"/>
    <w:rsid w:val="00532A9B"/>
    <w:rsid w:val="00532AA7"/>
    <w:rsid w:val="00532AE7"/>
    <w:rsid w:val="00532AF0"/>
    <w:rsid w:val="00532B05"/>
    <w:rsid w:val="00532B26"/>
    <w:rsid w:val="00532B65"/>
    <w:rsid w:val="00532B6E"/>
    <w:rsid w:val="00532B77"/>
    <w:rsid w:val="00532BAD"/>
    <w:rsid w:val="00532BC2"/>
    <w:rsid w:val="00532C04"/>
    <w:rsid w:val="00532C08"/>
    <w:rsid w:val="00532C1B"/>
    <w:rsid w:val="00532CDD"/>
    <w:rsid w:val="00532CFD"/>
    <w:rsid w:val="00532D01"/>
    <w:rsid w:val="00532D2D"/>
    <w:rsid w:val="00532D39"/>
    <w:rsid w:val="00532D99"/>
    <w:rsid w:val="00532DAD"/>
    <w:rsid w:val="00532DCC"/>
    <w:rsid w:val="00532E99"/>
    <w:rsid w:val="00532EF9"/>
    <w:rsid w:val="00532F18"/>
    <w:rsid w:val="00532F36"/>
    <w:rsid w:val="00532F45"/>
    <w:rsid w:val="0053303E"/>
    <w:rsid w:val="0053307C"/>
    <w:rsid w:val="00533096"/>
    <w:rsid w:val="00533097"/>
    <w:rsid w:val="005330C8"/>
    <w:rsid w:val="005330CA"/>
    <w:rsid w:val="005330EC"/>
    <w:rsid w:val="0053313F"/>
    <w:rsid w:val="00533192"/>
    <w:rsid w:val="005331DB"/>
    <w:rsid w:val="005331DE"/>
    <w:rsid w:val="005331EE"/>
    <w:rsid w:val="00533204"/>
    <w:rsid w:val="0053321E"/>
    <w:rsid w:val="0053324A"/>
    <w:rsid w:val="00533251"/>
    <w:rsid w:val="00533294"/>
    <w:rsid w:val="005332C0"/>
    <w:rsid w:val="005332E1"/>
    <w:rsid w:val="00533307"/>
    <w:rsid w:val="00533386"/>
    <w:rsid w:val="005333A8"/>
    <w:rsid w:val="005333E2"/>
    <w:rsid w:val="005333F0"/>
    <w:rsid w:val="0053340B"/>
    <w:rsid w:val="00533454"/>
    <w:rsid w:val="00533458"/>
    <w:rsid w:val="0053345C"/>
    <w:rsid w:val="00533473"/>
    <w:rsid w:val="005334C9"/>
    <w:rsid w:val="005334CB"/>
    <w:rsid w:val="005334F5"/>
    <w:rsid w:val="00533521"/>
    <w:rsid w:val="00533551"/>
    <w:rsid w:val="00533558"/>
    <w:rsid w:val="00533563"/>
    <w:rsid w:val="0053359D"/>
    <w:rsid w:val="005335F9"/>
    <w:rsid w:val="00533641"/>
    <w:rsid w:val="0053365C"/>
    <w:rsid w:val="0053366C"/>
    <w:rsid w:val="00533697"/>
    <w:rsid w:val="005336C8"/>
    <w:rsid w:val="00533710"/>
    <w:rsid w:val="00533795"/>
    <w:rsid w:val="005337C0"/>
    <w:rsid w:val="005337C3"/>
    <w:rsid w:val="005337DA"/>
    <w:rsid w:val="00533819"/>
    <w:rsid w:val="00533855"/>
    <w:rsid w:val="00533877"/>
    <w:rsid w:val="005338B7"/>
    <w:rsid w:val="00533905"/>
    <w:rsid w:val="00533965"/>
    <w:rsid w:val="0053396C"/>
    <w:rsid w:val="0053397C"/>
    <w:rsid w:val="00533983"/>
    <w:rsid w:val="00533991"/>
    <w:rsid w:val="00533998"/>
    <w:rsid w:val="005339D5"/>
    <w:rsid w:val="00533AE9"/>
    <w:rsid w:val="00533B7E"/>
    <w:rsid w:val="00533B85"/>
    <w:rsid w:val="00533BB8"/>
    <w:rsid w:val="00533BD5"/>
    <w:rsid w:val="00533BE2"/>
    <w:rsid w:val="00533C0A"/>
    <w:rsid w:val="00533C5D"/>
    <w:rsid w:val="00533C68"/>
    <w:rsid w:val="00533CC7"/>
    <w:rsid w:val="00533CCC"/>
    <w:rsid w:val="00533D08"/>
    <w:rsid w:val="00533D0A"/>
    <w:rsid w:val="00533D22"/>
    <w:rsid w:val="00533DAC"/>
    <w:rsid w:val="00533DD6"/>
    <w:rsid w:val="00533E0D"/>
    <w:rsid w:val="00533E16"/>
    <w:rsid w:val="00533E50"/>
    <w:rsid w:val="00533E91"/>
    <w:rsid w:val="00533EAD"/>
    <w:rsid w:val="00533F1B"/>
    <w:rsid w:val="00533F77"/>
    <w:rsid w:val="00533FAD"/>
    <w:rsid w:val="00533FE8"/>
    <w:rsid w:val="00533FEC"/>
    <w:rsid w:val="00534047"/>
    <w:rsid w:val="00534055"/>
    <w:rsid w:val="0053405E"/>
    <w:rsid w:val="0053407D"/>
    <w:rsid w:val="005340D2"/>
    <w:rsid w:val="00534138"/>
    <w:rsid w:val="0053413E"/>
    <w:rsid w:val="00534150"/>
    <w:rsid w:val="0053418E"/>
    <w:rsid w:val="00534195"/>
    <w:rsid w:val="005341BC"/>
    <w:rsid w:val="00534255"/>
    <w:rsid w:val="00534278"/>
    <w:rsid w:val="00534295"/>
    <w:rsid w:val="005342A6"/>
    <w:rsid w:val="005342E6"/>
    <w:rsid w:val="005342F6"/>
    <w:rsid w:val="005342F8"/>
    <w:rsid w:val="00534334"/>
    <w:rsid w:val="00534354"/>
    <w:rsid w:val="00534364"/>
    <w:rsid w:val="00534393"/>
    <w:rsid w:val="005343E0"/>
    <w:rsid w:val="005343F0"/>
    <w:rsid w:val="0053443B"/>
    <w:rsid w:val="0053446C"/>
    <w:rsid w:val="00534484"/>
    <w:rsid w:val="00534504"/>
    <w:rsid w:val="00534528"/>
    <w:rsid w:val="00534543"/>
    <w:rsid w:val="00534590"/>
    <w:rsid w:val="005345A1"/>
    <w:rsid w:val="005345A5"/>
    <w:rsid w:val="005345D3"/>
    <w:rsid w:val="005345EE"/>
    <w:rsid w:val="005345FC"/>
    <w:rsid w:val="00534632"/>
    <w:rsid w:val="00534671"/>
    <w:rsid w:val="0053469E"/>
    <w:rsid w:val="005346AD"/>
    <w:rsid w:val="005346BE"/>
    <w:rsid w:val="00534725"/>
    <w:rsid w:val="00534768"/>
    <w:rsid w:val="00534795"/>
    <w:rsid w:val="005347DE"/>
    <w:rsid w:val="0053480B"/>
    <w:rsid w:val="00534812"/>
    <w:rsid w:val="00534819"/>
    <w:rsid w:val="0053483C"/>
    <w:rsid w:val="00534840"/>
    <w:rsid w:val="00534856"/>
    <w:rsid w:val="0053486A"/>
    <w:rsid w:val="00534883"/>
    <w:rsid w:val="00534885"/>
    <w:rsid w:val="005348B9"/>
    <w:rsid w:val="005348C1"/>
    <w:rsid w:val="00534915"/>
    <w:rsid w:val="00534939"/>
    <w:rsid w:val="005349A2"/>
    <w:rsid w:val="005349EE"/>
    <w:rsid w:val="00534A38"/>
    <w:rsid w:val="00534A44"/>
    <w:rsid w:val="00534A48"/>
    <w:rsid w:val="00534A4E"/>
    <w:rsid w:val="00534A6C"/>
    <w:rsid w:val="00534A84"/>
    <w:rsid w:val="00534AA9"/>
    <w:rsid w:val="00534ACB"/>
    <w:rsid w:val="00534AD2"/>
    <w:rsid w:val="00534AD6"/>
    <w:rsid w:val="00534ADD"/>
    <w:rsid w:val="00534AF7"/>
    <w:rsid w:val="00534B2F"/>
    <w:rsid w:val="00534B96"/>
    <w:rsid w:val="00534B98"/>
    <w:rsid w:val="00534BCE"/>
    <w:rsid w:val="00534BEB"/>
    <w:rsid w:val="00534BF9"/>
    <w:rsid w:val="00534BFF"/>
    <w:rsid w:val="00534C45"/>
    <w:rsid w:val="00534C5E"/>
    <w:rsid w:val="00534C87"/>
    <w:rsid w:val="00534CA0"/>
    <w:rsid w:val="00534CA5"/>
    <w:rsid w:val="00534CF1"/>
    <w:rsid w:val="00534D0C"/>
    <w:rsid w:val="00534D0D"/>
    <w:rsid w:val="00534D14"/>
    <w:rsid w:val="00534D5A"/>
    <w:rsid w:val="00534D85"/>
    <w:rsid w:val="00534DFE"/>
    <w:rsid w:val="00534E1A"/>
    <w:rsid w:val="00534E1F"/>
    <w:rsid w:val="00534E89"/>
    <w:rsid w:val="00534EE8"/>
    <w:rsid w:val="00534F3C"/>
    <w:rsid w:val="00534F6D"/>
    <w:rsid w:val="00534F80"/>
    <w:rsid w:val="00534F8A"/>
    <w:rsid w:val="00534FAF"/>
    <w:rsid w:val="00534FB3"/>
    <w:rsid w:val="00534FC8"/>
    <w:rsid w:val="00534FF1"/>
    <w:rsid w:val="00535055"/>
    <w:rsid w:val="0053507F"/>
    <w:rsid w:val="00535083"/>
    <w:rsid w:val="00535096"/>
    <w:rsid w:val="005350A1"/>
    <w:rsid w:val="005350D8"/>
    <w:rsid w:val="00535146"/>
    <w:rsid w:val="00535148"/>
    <w:rsid w:val="00535174"/>
    <w:rsid w:val="005351A4"/>
    <w:rsid w:val="005351A9"/>
    <w:rsid w:val="005351B0"/>
    <w:rsid w:val="005351BA"/>
    <w:rsid w:val="005351CB"/>
    <w:rsid w:val="005351F5"/>
    <w:rsid w:val="00535212"/>
    <w:rsid w:val="0053522B"/>
    <w:rsid w:val="00535244"/>
    <w:rsid w:val="0053524E"/>
    <w:rsid w:val="00535285"/>
    <w:rsid w:val="0053529C"/>
    <w:rsid w:val="005352A2"/>
    <w:rsid w:val="005352B6"/>
    <w:rsid w:val="005352F3"/>
    <w:rsid w:val="00535306"/>
    <w:rsid w:val="00535337"/>
    <w:rsid w:val="005353CF"/>
    <w:rsid w:val="005353E1"/>
    <w:rsid w:val="0053540A"/>
    <w:rsid w:val="0053545D"/>
    <w:rsid w:val="00535466"/>
    <w:rsid w:val="0053548B"/>
    <w:rsid w:val="00535498"/>
    <w:rsid w:val="00535529"/>
    <w:rsid w:val="00535542"/>
    <w:rsid w:val="00535553"/>
    <w:rsid w:val="005355EE"/>
    <w:rsid w:val="00535603"/>
    <w:rsid w:val="00535636"/>
    <w:rsid w:val="00535649"/>
    <w:rsid w:val="0053567F"/>
    <w:rsid w:val="0053568B"/>
    <w:rsid w:val="0053579D"/>
    <w:rsid w:val="00535807"/>
    <w:rsid w:val="00535813"/>
    <w:rsid w:val="0053582C"/>
    <w:rsid w:val="0053583D"/>
    <w:rsid w:val="00535846"/>
    <w:rsid w:val="00535880"/>
    <w:rsid w:val="005358D0"/>
    <w:rsid w:val="005358D6"/>
    <w:rsid w:val="005358D8"/>
    <w:rsid w:val="005358F1"/>
    <w:rsid w:val="005358F4"/>
    <w:rsid w:val="005358F5"/>
    <w:rsid w:val="0053595E"/>
    <w:rsid w:val="0053599A"/>
    <w:rsid w:val="0053599F"/>
    <w:rsid w:val="005359AD"/>
    <w:rsid w:val="005359B1"/>
    <w:rsid w:val="005359E5"/>
    <w:rsid w:val="005359F7"/>
    <w:rsid w:val="005359FF"/>
    <w:rsid w:val="00535A0B"/>
    <w:rsid w:val="00535A84"/>
    <w:rsid w:val="00535AE2"/>
    <w:rsid w:val="00535AE4"/>
    <w:rsid w:val="00535AF1"/>
    <w:rsid w:val="00535B4C"/>
    <w:rsid w:val="00535B7F"/>
    <w:rsid w:val="00535B85"/>
    <w:rsid w:val="00535B9D"/>
    <w:rsid w:val="00535BA2"/>
    <w:rsid w:val="00535BA3"/>
    <w:rsid w:val="00535BAC"/>
    <w:rsid w:val="00535BC2"/>
    <w:rsid w:val="00535BC6"/>
    <w:rsid w:val="00535BF8"/>
    <w:rsid w:val="00535BFD"/>
    <w:rsid w:val="00535C4D"/>
    <w:rsid w:val="00535C6C"/>
    <w:rsid w:val="00535C93"/>
    <w:rsid w:val="00535C9C"/>
    <w:rsid w:val="00535CAA"/>
    <w:rsid w:val="00535CCF"/>
    <w:rsid w:val="00535CEB"/>
    <w:rsid w:val="00535CF3"/>
    <w:rsid w:val="00535CFC"/>
    <w:rsid w:val="00535D7D"/>
    <w:rsid w:val="00535DBD"/>
    <w:rsid w:val="00535E64"/>
    <w:rsid w:val="00535E71"/>
    <w:rsid w:val="00535E88"/>
    <w:rsid w:val="00535EB6"/>
    <w:rsid w:val="00535ED3"/>
    <w:rsid w:val="00535ED5"/>
    <w:rsid w:val="00535F5E"/>
    <w:rsid w:val="00535F5F"/>
    <w:rsid w:val="00535FAB"/>
    <w:rsid w:val="00535FAF"/>
    <w:rsid w:val="00535FBC"/>
    <w:rsid w:val="00535FEB"/>
    <w:rsid w:val="00536034"/>
    <w:rsid w:val="00536039"/>
    <w:rsid w:val="00536074"/>
    <w:rsid w:val="00536086"/>
    <w:rsid w:val="005360A7"/>
    <w:rsid w:val="005360AA"/>
    <w:rsid w:val="005360BF"/>
    <w:rsid w:val="005360CB"/>
    <w:rsid w:val="005360CF"/>
    <w:rsid w:val="005360F0"/>
    <w:rsid w:val="00536110"/>
    <w:rsid w:val="0053611B"/>
    <w:rsid w:val="0053612D"/>
    <w:rsid w:val="005361FE"/>
    <w:rsid w:val="00536250"/>
    <w:rsid w:val="005362F8"/>
    <w:rsid w:val="00536302"/>
    <w:rsid w:val="00536357"/>
    <w:rsid w:val="00536359"/>
    <w:rsid w:val="00536371"/>
    <w:rsid w:val="00536395"/>
    <w:rsid w:val="005363CD"/>
    <w:rsid w:val="005363E2"/>
    <w:rsid w:val="0053641A"/>
    <w:rsid w:val="0053645B"/>
    <w:rsid w:val="00536463"/>
    <w:rsid w:val="005364C8"/>
    <w:rsid w:val="00536529"/>
    <w:rsid w:val="00536552"/>
    <w:rsid w:val="00536575"/>
    <w:rsid w:val="00536624"/>
    <w:rsid w:val="00536661"/>
    <w:rsid w:val="00536663"/>
    <w:rsid w:val="00536732"/>
    <w:rsid w:val="0053674D"/>
    <w:rsid w:val="0053677E"/>
    <w:rsid w:val="00536783"/>
    <w:rsid w:val="005367C6"/>
    <w:rsid w:val="005367CA"/>
    <w:rsid w:val="005367D4"/>
    <w:rsid w:val="005367F5"/>
    <w:rsid w:val="0053680E"/>
    <w:rsid w:val="0053686D"/>
    <w:rsid w:val="0053688A"/>
    <w:rsid w:val="005368C8"/>
    <w:rsid w:val="00536957"/>
    <w:rsid w:val="00536958"/>
    <w:rsid w:val="0053697A"/>
    <w:rsid w:val="00536997"/>
    <w:rsid w:val="0053699F"/>
    <w:rsid w:val="005369CE"/>
    <w:rsid w:val="005369D4"/>
    <w:rsid w:val="005369E5"/>
    <w:rsid w:val="00536A04"/>
    <w:rsid w:val="00536A59"/>
    <w:rsid w:val="00536A83"/>
    <w:rsid w:val="00536ACB"/>
    <w:rsid w:val="00536B51"/>
    <w:rsid w:val="00536B65"/>
    <w:rsid w:val="00536BCE"/>
    <w:rsid w:val="00536BE4"/>
    <w:rsid w:val="00536BE7"/>
    <w:rsid w:val="00536BF9"/>
    <w:rsid w:val="00536C5B"/>
    <w:rsid w:val="00536C6C"/>
    <w:rsid w:val="00536C8F"/>
    <w:rsid w:val="00536CA2"/>
    <w:rsid w:val="00536CC6"/>
    <w:rsid w:val="00536CF9"/>
    <w:rsid w:val="00536D14"/>
    <w:rsid w:val="00536D40"/>
    <w:rsid w:val="00536DB2"/>
    <w:rsid w:val="00536E01"/>
    <w:rsid w:val="00536E44"/>
    <w:rsid w:val="00536E82"/>
    <w:rsid w:val="00536EA3"/>
    <w:rsid w:val="00536ED3"/>
    <w:rsid w:val="00536F07"/>
    <w:rsid w:val="00536F16"/>
    <w:rsid w:val="00536F1A"/>
    <w:rsid w:val="00536F24"/>
    <w:rsid w:val="00536F32"/>
    <w:rsid w:val="00536F3C"/>
    <w:rsid w:val="00536F94"/>
    <w:rsid w:val="00536FB8"/>
    <w:rsid w:val="00536FDD"/>
    <w:rsid w:val="00537000"/>
    <w:rsid w:val="00537070"/>
    <w:rsid w:val="005370E1"/>
    <w:rsid w:val="005370F2"/>
    <w:rsid w:val="0053711D"/>
    <w:rsid w:val="00537179"/>
    <w:rsid w:val="00537184"/>
    <w:rsid w:val="00537186"/>
    <w:rsid w:val="005371AB"/>
    <w:rsid w:val="005371AF"/>
    <w:rsid w:val="0053726D"/>
    <w:rsid w:val="005372C0"/>
    <w:rsid w:val="005372D4"/>
    <w:rsid w:val="005372E7"/>
    <w:rsid w:val="005372EB"/>
    <w:rsid w:val="00537322"/>
    <w:rsid w:val="0053732C"/>
    <w:rsid w:val="0053734E"/>
    <w:rsid w:val="0053735A"/>
    <w:rsid w:val="005373C8"/>
    <w:rsid w:val="0053740C"/>
    <w:rsid w:val="0053742D"/>
    <w:rsid w:val="0053743D"/>
    <w:rsid w:val="00537535"/>
    <w:rsid w:val="00537550"/>
    <w:rsid w:val="0053756B"/>
    <w:rsid w:val="0053756C"/>
    <w:rsid w:val="0053758D"/>
    <w:rsid w:val="00537590"/>
    <w:rsid w:val="00537591"/>
    <w:rsid w:val="005375E6"/>
    <w:rsid w:val="00537620"/>
    <w:rsid w:val="00537669"/>
    <w:rsid w:val="0053769D"/>
    <w:rsid w:val="005376D3"/>
    <w:rsid w:val="00537766"/>
    <w:rsid w:val="00537778"/>
    <w:rsid w:val="005377B2"/>
    <w:rsid w:val="005377C0"/>
    <w:rsid w:val="005377F0"/>
    <w:rsid w:val="0053780B"/>
    <w:rsid w:val="00537816"/>
    <w:rsid w:val="0053781D"/>
    <w:rsid w:val="0053782A"/>
    <w:rsid w:val="00537854"/>
    <w:rsid w:val="00537872"/>
    <w:rsid w:val="00537884"/>
    <w:rsid w:val="00537891"/>
    <w:rsid w:val="005378C6"/>
    <w:rsid w:val="005378CA"/>
    <w:rsid w:val="005378F8"/>
    <w:rsid w:val="005378FE"/>
    <w:rsid w:val="00537970"/>
    <w:rsid w:val="0053799F"/>
    <w:rsid w:val="005379CB"/>
    <w:rsid w:val="005379EB"/>
    <w:rsid w:val="00537A10"/>
    <w:rsid w:val="00537A2E"/>
    <w:rsid w:val="00537A45"/>
    <w:rsid w:val="00537A6D"/>
    <w:rsid w:val="00537A71"/>
    <w:rsid w:val="00537AC6"/>
    <w:rsid w:val="00537ACE"/>
    <w:rsid w:val="00537AEA"/>
    <w:rsid w:val="00537AF7"/>
    <w:rsid w:val="00537AFC"/>
    <w:rsid w:val="00537B91"/>
    <w:rsid w:val="00537BA0"/>
    <w:rsid w:val="00537BA8"/>
    <w:rsid w:val="00537BB1"/>
    <w:rsid w:val="00537BFA"/>
    <w:rsid w:val="00537C21"/>
    <w:rsid w:val="00537C31"/>
    <w:rsid w:val="00537C71"/>
    <w:rsid w:val="00537C8E"/>
    <w:rsid w:val="00537CA9"/>
    <w:rsid w:val="00537D60"/>
    <w:rsid w:val="00537D70"/>
    <w:rsid w:val="00537D98"/>
    <w:rsid w:val="00537D9F"/>
    <w:rsid w:val="00537DD2"/>
    <w:rsid w:val="00537DF5"/>
    <w:rsid w:val="00537DFD"/>
    <w:rsid w:val="00537E45"/>
    <w:rsid w:val="00537E74"/>
    <w:rsid w:val="00537E7B"/>
    <w:rsid w:val="00537EDD"/>
    <w:rsid w:val="00537EF5"/>
    <w:rsid w:val="00537F08"/>
    <w:rsid w:val="00537F11"/>
    <w:rsid w:val="00537F22"/>
    <w:rsid w:val="00537F6D"/>
    <w:rsid w:val="00537F8B"/>
    <w:rsid w:val="00537F8F"/>
    <w:rsid w:val="00537FB8"/>
    <w:rsid w:val="00537FE5"/>
    <w:rsid w:val="00540025"/>
    <w:rsid w:val="00540039"/>
    <w:rsid w:val="00540046"/>
    <w:rsid w:val="00540048"/>
    <w:rsid w:val="00540087"/>
    <w:rsid w:val="00540092"/>
    <w:rsid w:val="005400F9"/>
    <w:rsid w:val="0054010E"/>
    <w:rsid w:val="0054015B"/>
    <w:rsid w:val="005401A1"/>
    <w:rsid w:val="005401BE"/>
    <w:rsid w:val="00540206"/>
    <w:rsid w:val="00540211"/>
    <w:rsid w:val="00540283"/>
    <w:rsid w:val="0054030F"/>
    <w:rsid w:val="00540314"/>
    <w:rsid w:val="0054039A"/>
    <w:rsid w:val="005403B7"/>
    <w:rsid w:val="005403C4"/>
    <w:rsid w:val="005403CC"/>
    <w:rsid w:val="00540406"/>
    <w:rsid w:val="0054042B"/>
    <w:rsid w:val="0054043C"/>
    <w:rsid w:val="0054044C"/>
    <w:rsid w:val="005404F6"/>
    <w:rsid w:val="005404FC"/>
    <w:rsid w:val="0054056F"/>
    <w:rsid w:val="00540579"/>
    <w:rsid w:val="005405AA"/>
    <w:rsid w:val="005405C2"/>
    <w:rsid w:val="005405D6"/>
    <w:rsid w:val="005405F0"/>
    <w:rsid w:val="00540607"/>
    <w:rsid w:val="00540632"/>
    <w:rsid w:val="0054068D"/>
    <w:rsid w:val="00540761"/>
    <w:rsid w:val="005407C6"/>
    <w:rsid w:val="0054083B"/>
    <w:rsid w:val="00540894"/>
    <w:rsid w:val="0054089B"/>
    <w:rsid w:val="005408DB"/>
    <w:rsid w:val="005408DD"/>
    <w:rsid w:val="005408EE"/>
    <w:rsid w:val="005408FC"/>
    <w:rsid w:val="00540906"/>
    <w:rsid w:val="00540909"/>
    <w:rsid w:val="00540966"/>
    <w:rsid w:val="0054096B"/>
    <w:rsid w:val="00540989"/>
    <w:rsid w:val="0054099D"/>
    <w:rsid w:val="005409A2"/>
    <w:rsid w:val="005409A5"/>
    <w:rsid w:val="00540A21"/>
    <w:rsid w:val="00540A3A"/>
    <w:rsid w:val="00540A4E"/>
    <w:rsid w:val="00540A63"/>
    <w:rsid w:val="00540A67"/>
    <w:rsid w:val="00540A98"/>
    <w:rsid w:val="00540A9C"/>
    <w:rsid w:val="00540A9F"/>
    <w:rsid w:val="00540AD8"/>
    <w:rsid w:val="00540AF5"/>
    <w:rsid w:val="00540B22"/>
    <w:rsid w:val="00540B4C"/>
    <w:rsid w:val="00540B64"/>
    <w:rsid w:val="00540B84"/>
    <w:rsid w:val="00540BD5"/>
    <w:rsid w:val="00540BF8"/>
    <w:rsid w:val="00540C07"/>
    <w:rsid w:val="00540C38"/>
    <w:rsid w:val="00540C49"/>
    <w:rsid w:val="00540C4F"/>
    <w:rsid w:val="00540C55"/>
    <w:rsid w:val="00540C63"/>
    <w:rsid w:val="00540C7E"/>
    <w:rsid w:val="00540C96"/>
    <w:rsid w:val="00540D0F"/>
    <w:rsid w:val="00540D15"/>
    <w:rsid w:val="00540D4A"/>
    <w:rsid w:val="00540D76"/>
    <w:rsid w:val="00540D8D"/>
    <w:rsid w:val="00540D96"/>
    <w:rsid w:val="00540DA1"/>
    <w:rsid w:val="00540DB9"/>
    <w:rsid w:val="00540DDE"/>
    <w:rsid w:val="00540DEF"/>
    <w:rsid w:val="00540E19"/>
    <w:rsid w:val="00540E55"/>
    <w:rsid w:val="00540E76"/>
    <w:rsid w:val="00540E9F"/>
    <w:rsid w:val="00540EA8"/>
    <w:rsid w:val="00540EEE"/>
    <w:rsid w:val="00540F2C"/>
    <w:rsid w:val="00540F42"/>
    <w:rsid w:val="00540F5F"/>
    <w:rsid w:val="00540F61"/>
    <w:rsid w:val="00540F7C"/>
    <w:rsid w:val="00540F82"/>
    <w:rsid w:val="00540FE4"/>
    <w:rsid w:val="00540FF9"/>
    <w:rsid w:val="00540FFB"/>
    <w:rsid w:val="00541048"/>
    <w:rsid w:val="0054106E"/>
    <w:rsid w:val="005410AB"/>
    <w:rsid w:val="0054114B"/>
    <w:rsid w:val="0054114E"/>
    <w:rsid w:val="00541171"/>
    <w:rsid w:val="00541194"/>
    <w:rsid w:val="005411D3"/>
    <w:rsid w:val="005411DC"/>
    <w:rsid w:val="005411E1"/>
    <w:rsid w:val="005411E7"/>
    <w:rsid w:val="005411FF"/>
    <w:rsid w:val="0054120E"/>
    <w:rsid w:val="00541215"/>
    <w:rsid w:val="0054121B"/>
    <w:rsid w:val="00541224"/>
    <w:rsid w:val="0054122F"/>
    <w:rsid w:val="00541243"/>
    <w:rsid w:val="00541260"/>
    <w:rsid w:val="0054126C"/>
    <w:rsid w:val="00541294"/>
    <w:rsid w:val="0054129E"/>
    <w:rsid w:val="005412A2"/>
    <w:rsid w:val="005412B5"/>
    <w:rsid w:val="005412DD"/>
    <w:rsid w:val="0054131E"/>
    <w:rsid w:val="0054133B"/>
    <w:rsid w:val="00541384"/>
    <w:rsid w:val="005413AC"/>
    <w:rsid w:val="005413B0"/>
    <w:rsid w:val="0054142F"/>
    <w:rsid w:val="00541491"/>
    <w:rsid w:val="005414AF"/>
    <w:rsid w:val="005414D3"/>
    <w:rsid w:val="0054151A"/>
    <w:rsid w:val="00541533"/>
    <w:rsid w:val="0054156B"/>
    <w:rsid w:val="005415B3"/>
    <w:rsid w:val="005415FA"/>
    <w:rsid w:val="005416BB"/>
    <w:rsid w:val="005416CE"/>
    <w:rsid w:val="0054171D"/>
    <w:rsid w:val="0054173C"/>
    <w:rsid w:val="00541755"/>
    <w:rsid w:val="00541759"/>
    <w:rsid w:val="0054177A"/>
    <w:rsid w:val="0054178A"/>
    <w:rsid w:val="005417EC"/>
    <w:rsid w:val="0054180A"/>
    <w:rsid w:val="0054181F"/>
    <w:rsid w:val="00541886"/>
    <w:rsid w:val="0054189C"/>
    <w:rsid w:val="005418A7"/>
    <w:rsid w:val="005418C2"/>
    <w:rsid w:val="005418CD"/>
    <w:rsid w:val="005418D1"/>
    <w:rsid w:val="005418D5"/>
    <w:rsid w:val="00541901"/>
    <w:rsid w:val="0054191E"/>
    <w:rsid w:val="00541945"/>
    <w:rsid w:val="00541960"/>
    <w:rsid w:val="005419DF"/>
    <w:rsid w:val="00541A05"/>
    <w:rsid w:val="00541A1B"/>
    <w:rsid w:val="00541A74"/>
    <w:rsid w:val="00541A7B"/>
    <w:rsid w:val="00541A8D"/>
    <w:rsid w:val="00541AB0"/>
    <w:rsid w:val="00541AB1"/>
    <w:rsid w:val="00541AC0"/>
    <w:rsid w:val="00541B3F"/>
    <w:rsid w:val="00541B7E"/>
    <w:rsid w:val="00541B95"/>
    <w:rsid w:val="00541B98"/>
    <w:rsid w:val="00541B99"/>
    <w:rsid w:val="00541C12"/>
    <w:rsid w:val="00541C16"/>
    <w:rsid w:val="00541C25"/>
    <w:rsid w:val="00541C91"/>
    <w:rsid w:val="00541C95"/>
    <w:rsid w:val="00541CCD"/>
    <w:rsid w:val="00541D11"/>
    <w:rsid w:val="00541D3E"/>
    <w:rsid w:val="00541D4F"/>
    <w:rsid w:val="00541D69"/>
    <w:rsid w:val="00541D72"/>
    <w:rsid w:val="00541E57"/>
    <w:rsid w:val="00541E7D"/>
    <w:rsid w:val="00541E8E"/>
    <w:rsid w:val="00541EAE"/>
    <w:rsid w:val="00541EDF"/>
    <w:rsid w:val="00541F0E"/>
    <w:rsid w:val="00541F36"/>
    <w:rsid w:val="00541F3C"/>
    <w:rsid w:val="00541F95"/>
    <w:rsid w:val="00541F9D"/>
    <w:rsid w:val="00541FCE"/>
    <w:rsid w:val="00542052"/>
    <w:rsid w:val="0054205D"/>
    <w:rsid w:val="0054206A"/>
    <w:rsid w:val="005420C3"/>
    <w:rsid w:val="005420FC"/>
    <w:rsid w:val="0054216B"/>
    <w:rsid w:val="0054217D"/>
    <w:rsid w:val="0054218B"/>
    <w:rsid w:val="005421B4"/>
    <w:rsid w:val="005421E8"/>
    <w:rsid w:val="005421FD"/>
    <w:rsid w:val="005421FF"/>
    <w:rsid w:val="0054223A"/>
    <w:rsid w:val="00542245"/>
    <w:rsid w:val="00542253"/>
    <w:rsid w:val="00542268"/>
    <w:rsid w:val="0054227D"/>
    <w:rsid w:val="0054229A"/>
    <w:rsid w:val="005422AD"/>
    <w:rsid w:val="005422B1"/>
    <w:rsid w:val="00542386"/>
    <w:rsid w:val="0054238E"/>
    <w:rsid w:val="00542404"/>
    <w:rsid w:val="0054241C"/>
    <w:rsid w:val="00542441"/>
    <w:rsid w:val="0054244A"/>
    <w:rsid w:val="0054249C"/>
    <w:rsid w:val="005424C2"/>
    <w:rsid w:val="005424E4"/>
    <w:rsid w:val="005424EE"/>
    <w:rsid w:val="00542505"/>
    <w:rsid w:val="00542543"/>
    <w:rsid w:val="00542546"/>
    <w:rsid w:val="00542558"/>
    <w:rsid w:val="0054255E"/>
    <w:rsid w:val="005425A4"/>
    <w:rsid w:val="005425AB"/>
    <w:rsid w:val="005425EF"/>
    <w:rsid w:val="00542619"/>
    <w:rsid w:val="00542671"/>
    <w:rsid w:val="00542675"/>
    <w:rsid w:val="0054267D"/>
    <w:rsid w:val="005426D1"/>
    <w:rsid w:val="005426F1"/>
    <w:rsid w:val="0054273D"/>
    <w:rsid w:val="00542779"/>
    <w:rsid w:val="0054277F"/>
    <w:rsid w:val="005427B2"/>
    <w:rsid w:val="005427BD"/>
    <w:rsid w:val="005427C6"/>
    <w:rsid w:val="005427F2"/>
    <w:rsid w:val="005428CC"/>
    <w:rsid w:val="00542906"/>
    <w:rsid w:val="0054292A"/>
    <w:rsid w:val="00542948"/>
    <w:rsid w:val="005429E2"/>
    <w:rsid w:val="00542A32"/>
    <w:rsid w:val="00542A43"/>
    <w:rsid w:val="00542A83"/>
    <w:rsid w:val="00542A88"/>
    <w:rsid w:val="00542A91"/>
    <w:rsid w:val="00542A99"/>
    <w:rsid w:val="00542AC4"/>
    <w:rsid w:val="00542ACA"/>
    <w:rsid w:val="00542AD7"/>
    <w:rsid w:val="00542ADE"/>
    <w:rsid w:val="00542B4C"/>
    <w:rsid w:val="00542B6C"/>
    <w:rsid w:val="00542B7A"/>
    <w:rsid w:val="00542BA0"/>
    <w:rsid w:val="00542BF6"/>
    <w:rsid w:val="00542C1A"/>
    <w:rsid w:val="00542C38"/>
    <w:rsid w:val="00542C4F"/>
    <w:rsid w:val="00542CA2"/>
    <w:rsid w:val="00542D1C"/>
    <w:rsid w:val="00542D21"/>
    <w:rsid w:val="00542D26"/>
    <w:rsid w:val="00542D2F"/>
    <w:rsid w:val="00542D41"/>
    <w:rsid w:val="00542D51"/>
    <w:rsid w:val="00542D5D"/>
    <w:rsid w:val="00542D65"/>
    <w:rsid w:val="00542DAC"/>
    <w:rsid w:val="00542DC3"/>
    <w:rsid w:val="00542DD3"/>
    <w:rsid w:val="00542E2E"/>
    <w:rsid w:val="00542E3B"/>
    <w:rsid w:val="00542E3E"/>
    <w:rsid w:val="00542E40"/>
    <w:rsid w:val="00542E60"/>
    <w:rsid w:val="00542E74"/>
    <w:rsid w:val="00542E7C"/>
    <w:rsid w:val="00542E8F"/>
    <w:rsid w:val="00542E92"/>
    <w:rsid w:val="00542F15"/>
    <w:rsid w:val="00542F23"/>
    <w:rsid w:val="00542F36"/>
    <w:rsid w:val="00542F5A"/>
    <w:rsid w:val="00542F63"/>
    <w:rsid w:val="00543010"/>
    <w:rsid w:val="00543022"/>
    <w:rsid w:val="00543036"/>
    <w:rsid w:val="0054304E"/>
    <w:rsid w:val="00543069"/>
    <w:rsid w:val="005430E4"/>
    <w:rsid w:val="005430FB"/>
    <w:rsid w:val="00543156"/>
    <w:rsid w:val="00543159"/>
    <w:rsid w:val="00543166"/>
    <w:rsid w:val="005431AA"/>
    <w:rsid w:val="005431BD"/>
    <w:rsid w:val="00543254"/>
    <w:rsid w:val="00543294"/>
    <w:rsid w:val="0054329E"/>
    <w:rsid w:val="005432BE"/>
    <w:rsid w:val="005432F7"/>
    <w:rsid w:val="00543315"/>
    <w:rsid w:val="00543317"/>
    <w:rsid w:val="00543322"/>
    <w:rsid w:val="00543345"/>
    <w:rsid w:val="0054334C"/>
    <w:rsid w:val="00543378"/>
    <w:rsid w:val="005433D5"/>
    <w:rsid w:val="00543402"/>
    <w:rsid w:val="00543440"/>
    <w:rsid w:val="005434DC"/>
    <w:rsid w:val="005434FB"/>
    <w:rsid w:val="0054351B"/>
    <w:rsid w:val="00543531"/>
    <w:rsid w:val="0054356D"/>
    <w:rsid w:val="0054363F"/>
    <w:rsid w:val="0054367B"/>
    <w:rsid w:val="00543695"/>
    <w:rsid w:val="0054369E"/>
    <w:rsid w:val="005436B8"/>
    <w:rsid w:val="005436D4"/>
    <w:rsid w:val="0054373C"/>
    <w:rsid w:val="005437C3"/>
    <w:rsid w:val="00543813"/>
    <w:rsid w:val="0054381B"/>
    <w:rsid w:val="00543886"/>
    <w:rsid w:val="005438EA"/>
    <w:rsid w:val="0054390A"/>
    <w:rsid w:val="0054392D"/>
    <w:rsid w:val="00543930"/>
    <w:rsid w:val="0054395B"/>
    <w:rsid w:val="00543977"/>
    <w:rsid w:val="00543987"/>
    <w:rsid w:val="0054398C"/>
    <w:rsid w:val="005439C2"/>
    <w:rsid w:val="00543A40"/>
    <w:rsid w:val="00543A41"/>
    <w:rsid w:val="00543AB0"/>
    <w:rsid w:val="00543AB3"/>
    <w:rsid w:val="00543AD9"/>
    <w:rsid w:val="00543B05"/>
    <w:rsid w:val="00543B08"/>
    <w:rsid w:val="00543B2B"/>
    <w:rsid w:val="00543B2C"/>
    <w:rsid w:val="00543B52"/>
    <w:rsid w:val="00543B8E"/>
    <w:rsid w:val="00543BA2"/>
    <w:rsid w:val="00543BAE"/>
    <w:rsid w:val="00543BFF"/>
    <w:rsid w:val="00543C11"/>
    <w:rsid w:val="00543C14"/>
    <w:rsid w:val="00543CC5"/>
    <w:rsid w:val="00543D08"/>
    <w:rsid w:val="00543D0D"/>
    <w:rsid w:val="00543D5F"/>
    <w:rsid w:val="00543D64"/>
    <w:rsid w:val="00543DCB"/>
    <w:rsid w:val="00543E12"/>
    <w:rsid w:val="00543E4C"/>
    <w:rsid w:val="00543E5C"/>
    <w:rsid w:val="00543E7E"/>
    <w:rsid w:val="00543EB5"/>
    <w:rsid w:val="00543EF0"/>
    <w:rsid w:val="00543EFE"/>
    <w:rsid w:val="00543F1F"/>
    <w:rsid w:val="00543F3E"/>
    <w:rsid w:val="00543F50"/>
    <w:rsid w:val="00543F51"/>
    <w:rsid w:val="00543F6B"/>
    <w:rsid w:val="00543FF4"/>
    <w:rsid w:val="00544043"/>
    <w:rsid w:val="0054404E"/>
    <w:rsid w:val="00544056"/>
    <w:rsid w:val="0054406D"/>
    <w:rsid w:val="0054409B"/>
    <w:rsid w:val="0054409C"/>
    <w:rsid w:val="00544137"/>
    <w:rsid w:val="00544161"/>
    <w:rsid w:val="005441A2"/>
    <w:rsid w:val="005441CE"/>
    <w:rsid w:val="005441FA"/>
    <w:rsid w:val="00544206"/>
    <w:rsid w:val="00544214"/>
    <w:rsid w:val="00544243"/>
    <w:rsid w:val="00544252"/>
    <w:rsid w:val="00544282"/>
    <w:rsid w:val="00544297"/>
    <w:rsid w:val="00544327"/>
    <w:rsid w:val="00544370"/>
    <w:rsid w:val="0054438F"/>
    <w:rsid w:val="005443C7"/>
    <w:rsid w:val="005443D2"/>
    <w:rsid w:val="00544409"/>
    <w:rsid w:val="00544412"/>
    <w:rsid w:val="00544417"/>
    <w:rsid w:val="0054444C"/>
    <w:rsid w:val="00544477"/>
    <w:rsid w:val="00544478"/>
    <w:rsid w:val="0054449F"/>
    <w:rsid w:val="005444C7"/>
    <w:rsid w:val="005444E9"/>
    <w:rsid w:val="0054450C"/>
    <w:rsid w:val="0054451F"/>
    <w:rsid w:val="0054452A"/>
    <w:rsid w:val="0054453C"/>
    <w:rsid w:val="0054456B"/>
    <w:rsid w:val="00544571"/>
    <w:rsid w:val="0054459A"/>
    <w:rsid w:val="005445AA"/>
    <w:rsid w:val="00544620"/>
    <w:rsid w:val="00544641"/>
    <w:rsid w:val="00544644"/>
    <w:rsid w:val="0054465F"/>
    <w:rsid w:val="005446AE"/>
    <w:rsid w:val="005446C4"/>
    <w:rsid w:val="005446DE"/>
    <w:rsid w:val="00544722"/>
    <w:rsid w:val="00544756"/>
    <w:rsid w:val="00544769"/>
    <w:rsid w:val="00544782"/>
    <w:rsid w:val="005447AB"/>
    <w:rsid w:val="005447D5"/>
    <w:rsid w:val="005447FF"/>
    <w:rsid w:val="00544827"/>
    <w:rsid w:val="0054484F"/>
    <w:rsid w:val="0054486D"/>
    <w:rsid w:val="00544888"/>
    <w:rsid w:val="00544889"/>
    <w:rsid w:val="005448A0"/>
    <w:rsid w:val="005448F8"/>
    <w:rsid w:val="005449DA"/>
    <w:rsid w:val="00544A5A"/>
    <w:rsid w:val="00544A69"/>
    <w:rsid w:val="00544A9C"/>
    <w:rsid w:val="00544AEB"/>
    <w:rsid w:val="00544B1F"/>
    <w:rsid w:val="00544B5A"/>
    <w:rsid w:val="00544BA1"/>
    <w:rsid w:val="00544C41"/>
    <w:rsid w:val="00544C50"/>
    <w:rsid w:val="00544C55"/>
    <w:rsid w:val="00544C68"/>
    <w:rsid w:val="00544C7D"/>
    <w:rsid w:val="00544CA3"/>
    <w:rsid w:val="00544CE7"/>
    <w:rsid w:val="00544D12"/>
    <w:rsid w:val="00544D1F"/>
    <w:rsid w:val="00544D34"/>
    <w:rsid w:val="00544D4C"/>
    <w:rsid w:val="00544D5A"/>
    <w:rsid w:val="00544D66"/>
    <w:rsid w:val="00544D6E"/>
    <w:rsid w:val="00544D7D"/>
    <w:rsid w:val="00544DAF"/>
    <w:rsid w:val="00544DE0"/>
    <w:rsid w:val="00544DE1"/>
    <w:rsid w:val="00544E34"/>
    <w:rsid w:val="00544E47"/>
    <w:rsid w:val="00544E8A"/>
    <w:rsid w:val="00544EAA"/>
    <w:rsid w:val="00544EB6"/>
    <w:rsid w:val="00544EC0"/>
    <w:rsid w:val="00544EDA"/>
    <w:rsid w:val="00544EE1"/>
    <w:rsid w:val="00544EE7"/>
    <w:rsid w:val="00544EF7"/>
    <w:rsid w:val="00544EF9"/>
    <w:rsid w:val="00544F46"/>
    <w:rsid w:val="00544F74"/>
    <w:rsid w:val="00544F7C"/>
    <w:rsid w:val="00544F84"/>
    <w:rsid w:val="00544F91"/>
    <w:rsid w:val="00545029"/>
    <w:rsid w:val="0054502D"/>
    <w:rsid w:val="00545039"/>
    <w:rsid w:val="0054503D"/>
    <w:rsid w:val="005450F6"/>
    <w:rsid w:val="00545103"/>
    <w:rsid w:val="0054512C"/>
    <w:rsid w:val="0054513C"/>
    <w:rsid w:val="0054513D"/>
    <w:rsid w:val="0054514F"/>
    <w:rsid w:val="0054517C"/>
    <w:rsid w:val="005451D5"/>
    <w:rsid w:val="005451E3"/>
    <w:rsid w:val="0054523E"/>
    <w:rsid w:val="005452E6"/>
    <w:rsid w:val="005452F4"/>
    <w:rsid w:val="005452F5"/>
    <w:rsid w:val="005452FC"/>
    <w:rsid w:val="005452FF"/>
    <w:rsid w:val="005453A1"/>
    <w:rsid w:val="005453B0"/>
    <w:rsid w:val="005453BA"/>
    <w:rsid w:val="005453C0"/>
    <w:rsid w:val="0054543A"/>
    <w:rsid w:val="00545444"/>
    <w:rsid w:val="00545459"/>
    <w:rsid w:val="00545478"/>
    <w:rsid w:val="005454C9"/>
    <w:rsid w:val="005454CB"/>
    <w:rsid w:val="005454DE"/>
    <w:rsid w:val="0054553B"/>
    <w:rsid w:val="0054553F"/>
    <w:rsid w:val="00545572"/>
    <w:rsid w:val="00545588"/>
    <w:rsid w:val="00545590"/>
    <w:rsid w:val="0054559F"/>
    <w:rsid w:val="00545610"/>
    <w:rsid w:val="00545672"/>
    <w:rsid w:val="00545681"/>
    <w:rsid w:val="0054569C"/>
    <w:rsid w:val="005456A0"/>
    <w:rsid w:val="005456B3"/>
    <w:rsid w:val="00545754"/>
    <w:rsid w:val="00545786"/>
    <w:rsid w:val="005457AB"/>
    <w:rsid w:val="0054583B"/>
    <w:rsid w:val="00545845"/>
    <w:rsid w:val="00545864"/>
    <w:rsid w:val="00545876"/>
    <w:rsid w:val="0054589B"/>
    <w:rsid w:val="005458AA"/>
    <w:rsid w:val="005458AB"/>
    <w:rsid w:val="005458AE"/>
    <w:rsid w:val="005458BA"/>
    <w:rsid w:val="005458D9"/>
    <w:rsid w:val="005458E8"/>
    <w:rsid w:val="00545906"/>
    <w:rsid w:val="0054595B"/>
    <w:rsid w:val="005459A1"/>
    <w:rsid w:val="005459A4"/>
    <w:rsid w:val="005459BD"/>
    <w:rsid w:val="00545A10"/>
    <w:rsid w:val="00545A22"/>
    <w:rsid w:val="00545A84"/>
    <w:rsid w:val="00545AD1"/>
    <w:rsid w:val="00545AEF"/>
    <w:rsid w:val="00545B0E"/>
    <w:rsid w:val="00545B55"/>
    <w:rsid w:val="00545BD0"/>
    <w:rsid w:val="00545BF0"/>
    <w:rsid w:val="00545C0A"/>
    <w:rsid w:val="00545C23"/>
    <w:rsid w:val="00545C99"/>
    <w:rsid w:val="00545C9B"/>
    <w:rsid w:val="00545CE0"/>
    <w:rsid w:val="00545CFF"/>
    <w:rsid w:val="00545D13"/>
    <w:rsid w:val="00545D49"/>
    <w:rsid w:val="00545D4E"/>
    <w:rsid w:val="00545D59"/>
    <w:rsid w:val="00545DB2"/>
    <w:rsid w:val="00545DBE"/>
    <w:rsid w:val="00545E20"/>
    <w:rsid w:val="00545E7B"/>
    <w:rsid w:val="00545EAB"/>
    <w:rsid w:val="00545ECC"/>
    <w:rsid w:val="00545ED9"/>
    <w:rsid w:val="00545EE4"/>
    <w:rsid w:val="00545EE9"/>
    <w:rsid w:val="00545EEB"/>
    <w:rsid w:val="00545EF1"/>
    <w:rsid w:val="00545EF7"/>
    <w:rsid w:val="00545F09"/>
    <w:rsid w:val="00545F5F"/>
    <w:rsid w:val="00545FC2"/>
    <w:rsid w:val="00545FCE"/>
    <w:rsid w:val="00545FFE"/>
    <w:rsid w:val="00546009"/>
    <w:rsid w:val="00546010"/>
    <w:rsid w:val="0054601E"/>
    <w:rsid w:val="00546036"/>
    <w:rsid w:val="00546040"/>
    <w:rsid w:val="00546058"/>
    <w:rsid w:val="0054606B"/>
    <w:rsid w:val="0054607D"/>
    <w:rsid w:val="005460BD"/>
    <w:rsid w:val="00546129"/>
    <w:rsid w:val="0054612B"/>
    <w:rsid w:val="0054613C"/>
    <w:rsid w:val="0054615D"/>
    <w:rsid w:val="0054616A"/>
    <w:rsid w:val="005461A6"/>
    <w:rsid w:val="005461EB"/>
    <w:rsid w:val="005461FE"/>
    <w:rsid w:val="00546205"/>
    <w:rsid w:val="0054621D"/>
    <w:rsid w:val="0054626D"/>
    <w:rsid w:val="0054629E"/>
    <w:rsid w:val="005462B0"/>
    <w:rsid w:val="005462B3"/>
    <w:rsid w:val="005462B4"/>
    <w:rsid w:val="005462DC"/>
    <w:rsid w:val="0054634F"/>
    <w:rsid w:val="00546355"/>
    <w:rsid w:val="0054636C"/>
    <w:rsid w:val="00546396"/>
    <w:rsid w:val="005463B2"/>
    <w:rsid w:val="005463E5"/>
    <w:rsid w:val="005463FC"/>
    <w:rsid w:val="00546441"/>
    <w:rsid w:val="0054645F"/>
    <w:rsid w:val="0054646D"/>
    <w:rsid w:val="00546477"/>
    <w:rsid w:val="0054647A"/>
    <w:rsid w:val="0054649E"/>
    <w:rsid w:val="00546500"/>
    <w:rsid w:val="00546537"/>
    <w:rsid w:val="0054656D"/>
    <w:rsid w:val="005465D4"/>
    <w:rsid w:val="005465E7"/>
    <w:rsid w:val="0054665C"/>
    <w:rsid w:val="005466CC"/>
    <w:rsid w:val="005466E4"/>
    <w:rsid w:val="00546728"/>
    <w:rsid w:val="00546746"/>
    <w:rsid w:val="0054675B"/>
    <w:rsid w:val="0054676C"/>
    <w:rsid w:val="005467BD"/>
    <w:rsid w:val="005467D0"/>
    <w:rsid w:val="005467F8"/>
    <w:rsid w:val="00546809"/>
    <w:rsid w:val="00546825"/>
    <w:rsid w:val="00546855"/>
    <w:rsid w:val="0054688C"/>
    <w:rsid w:val="005468A2"/>
    <w:rsid w:val="005468B8"/>
    <w:rsid w:val="005468BA"/>
    <w:rsid w:val="00546903"/>
    <w:rsid w:val="00546914"/>
    <w:rsid w:val="0054691E"/>
    <w:rsid w:val="00546973"/>
    <w:rsid w:val="005469B9"/>
    <w:rsid w:val="005469F5"/>
    <w:rsid w:val="00546A0C"/>
    <w:rsid w:val="00546A0D"/>
    <w:rsid w:val="00546A14"/>
    <w:rsid w:val="00546A1B"/>
    <w:rsid w:val="00546A33"/>
    <w:rsid w:val="00546A3A"/>
    <w:rsid w:val="00546A6C"/>
    <w:rsid w:val="00546AC7"/>
    <w:rsid w:val="00546ACD"/>
    <w:rsid w:val="00546AD9"/>
    <w:rsid w:val="00546AEF"/>
    <w:rsid w:val="00546B1A"/>
    <w:rsid w:val="00546B1C"/>
    <w:rsid w:val="00546BBA"/>
    <w:rsid w:val="00546BC5"/>
    <w:rsid w:val="00546BCD"/>
    <w:rsid w:val="00546BFA"/>
    <w:rsid w:val="00546C28"/>
    <w:rsid w:val="00546C6A"/>
    <w:rsid w:val="00546C6C"/>
    <w:rsid w:val="00546C9C"/>
    <w:rsid w:val="00546C9F"/>
    <w:rsid w:val="00546CB8"/>
    <w:rsid w:val="00546CBC"/>
    <w:rsid w:val="00546CE9"/>
    <w:rsid w:val="00546D02"/>
    <w:rsid w:val="00546D20"/>
    <w:rsid w:val="00546D65"/>
    <w:rsid w:val="00546DBE"/>
    <w:rsid w:val="00546E24"/>
    <w:rsid w:val="00546E29"/>
    <w:rsid w:val="00546E2E"/>
    <w:rsid w:val="00546E4D"/>
    <w:rsid w:val="00546E54"/>
    <w:rsid w:val="00546E94"/>
    <w:rsid w:val="00546EBF"/>
    <w:rsid w:val="00546EFA"/>
    <w:rsid w:val="00546F24"/>
    <w:rsid w:val="00546F45"/>
    <w:rsid w:val="00546F7E"/>
    <w:rsid w:val="00546FBA"/>
    <w:rsid w:val="00546FDB"/>
    <w:rsid w:val="0054701E"/>
    <w:rsid w:val="0054702E"/>
    <w:rsid w:val="0054705E"/>
    <w:rsid w:val="005470CE"/>
    <w:rsid w:val="005470F1"/>
    <w:rsid w:val="005470F2"/>
    <w:rsid w:val="00547107"/>
    <w:rsid w:val="0054712B"/>
    <w:rsid w:val="0054722A"/>
    <w:rsid w:val="0054725F"/>
    <w:rsid w:val="005472A2"/>
    <w:rsid w:val="005472D7"/>
    <w:rsid w:val="00547306"/>
    <w:rsid w:val="00547388"/>
    <w:rsid w:val="00547397"/>
    <w:rsid w:val="005473FC"/>
    <w:rsid w:val="0054741D"/>
    <w:rsid w:val="00547424"/>
    <w:rsid w:val="00547440"/>
    <w:rsid w:val="00547458"/>
    <w:rsid w:val="005474A3"/>
    <w:rsid w:val="005474E8"/>
    <w:rsid w:val="00547520"/>
    <w:rsid w:val="0054756F"/>
    <w:rsid w:val="005475F9"/>
    <w:rsid w:val="00547612"/>
    <w:rsid w:val="00547661"/>
    <w:rsid w:val="005476BC"/>
    <w:rsid w:val="005476EE"/>
    <w:rsid w:val="00547700"/>
    <w:rsid w:val="00547708"/>
    <w:rsid w:val="0054770B"/>
    <w:rsid w:val="00547770"/>
    <w:rsid w:val="00547776"/>
    <w:rsid w:val="005477AD"/>
    <w:rsid w:val="005477BC"/>
    <w:rsid w:val="00547800"/>
    <w:rsid w:val="00547876"/>
    <w:rsid w:val="005478A5"/>
    <w:rsid w:val="005478AE"/>
    <w:rsid w:val="005478D9"/>
    <w:rsid w:val="0054790B"/>
    <w:rsid w:val="00547928"/>
    <w:rsid w:val="00547962"/>
    <w:rsid w:val="00547A04"/>
    <w:rsid w:val="00547A20"/>
    <w:rsid w:val="00547A76"/>
    <w:rsid w:val="00547AF1"/>
    <w:rsid w:val="00547AF3"/>
    <w:rsid w:val="00547AF5"/>
    <w:rsid w:val="00547AF6"/>
    <w:rsid w:val="00547B15"/>
    <w:rsid w:val="00547B32"/>
    <w:rsid w:val="00547B6C"/>
    <w:rsid w:val="00547B9B"/>
    <w:rsid w:val="00547BE0"/>
    <w:rsid w:val="00547C43"/>
    <w:rsid w:val="00547C5D"/>
    <w:rsid w:val="00547C69"/>
    <w:rsid w:val="00547C70"/>
    <w:rsid w:val="00547C82"/>
    <w:rsid w:val="00547CA4"/>
    <w:rsid w:val="00547CA7"/>
    <w:rsid w:val="00547CBA"/>
    <w:rsid w:val="00547CEF"/>
    <w:rsid w:val="00547CF9"/>
    <w:rsid w:val="00547D02"/>
    <w:rsid w:val="00547D22"/>
    <w:rsid w:val="00547D25"/>
    <w:rsid w:val="00547D5A"/>
    <w:rsid w:val="00547D5F"/>
    <w:rsid w:val="00547D87"/>
    <w:rsid w:val="00547D9D"/>
    <w:rsid w:val="00547DC4"/>
    <w:rsid w:val="00547DCD"/>
    <w:rsid w:val="00547DDA"/>
    <w:rsid w:val="00547E7A"/>
    <w:rsid w:val="00547EC9"/>
    <w:rsid w:val="00547EDB"/>
    <w:rsid w:val="00547EF0"/>
    <w:rsid w:val="00547EFA"/>
    <w:rsid w:val="00547F48"/>
    <w:rsid w:val="00547F83"/>
    <w:rsid w:val="00547F84"/>
    <w:rsid w:val="0055000B"/>
    <w:rsid w:val="0055005E"/>
    <w:rsid w:val="00550067"/>
    <w:rsid w:val="00550082"/>
    <w:rsid w:val="00550099"/>
    <w:rsid w:val="005500AF"/>
    <w:rsid w:val="005500B8"/>
    <w:rsid w:val="00550103"/>
    <w:rsid w:val="00550104"/>
    <w:rsid w:val="00550131"/>
    <w:rsid w:val="00550141"/>
    <w:rsid w:val="00550165"/>
    <w:rsid w:val="00550168"/>
    <w:rsid w:val="00550185"/>
    <w:rsid w:val="00550187"/>
    <w:rsid w:val="005501A4"/>
    <w:rsid w:val="005501D0"/>
    <w:rsid w:val="0055021A"/>
    <w:rsid w:val="0055025A"/>
    <w:rsid w:val="00550266"/>
    <w:rsid w:val="0055026E"/>
    <w:rsid w:val="0055028B"/>
    <w:rsid w:val="0055029E"/>
    <w:rsid w:val="005502AF"/>
    <w:rsid w:val="005502B8"/>
    <w:rsid w:val="005502CE"/>
    <w:rsid w:val="005502DD"/>
    <w:rsid w:val="005502F7"/>
    <w:rsid w:val="00550310"/>
    <w:rsid w:val="0055031E"/>
    <w:rsid w:val="00550326"/>
    <w:rsid w:val="00550393"/>
    <w:rsid w:val="00550399"/>
    <w:rsid w:val="0055039D"/>
    <w:rsid w:val="005503B5"/>
    <w:rsid w:val="00550435"/>
    <w:rsid w:val="0055044D"/>
    <w:rsid w:val="005504B8"/>
    <w:rsid w:val="00550504"/>
    <w:rsid w:val="0055050B"/>
    <w:rsid w:val="00550510"/>
    <w:rsid w:val="00550535"/>
    <w:rsid w:val="0055058E"/>
    <w:rsid w:val="005505B9"/>
    <w:rsid w:val="005505C0"/>
    <w:rsid w:val="005505DD"/>
    <w:rsid w:val="005505EB"/>
    <w:rsid w:val="00550631"/>
    <w:rsid w:val="00550668"/>
    <w:rsid w:val="00550680"/>
    <w:rsid w:val="005506A3"/>
    <w:rsid w:val="005506A9"/>
    <w:rsid w:val="005506AA"/>
    <w:rsid w:val="005506E8"/>
    <w:rsid w:val="005506F3"/>
    <w:rsid w:val="00550700"/>
    <w:rsid w:val="00550702"/>
    <w:rsid w:val="00550714"/>
    <w:rsid w:val="00550730"/>
    <w:rsid w:val="00550756"/>
    <w:rsid w:val="00550780"/>
    <w:rsid w:val="00550789"/>
    <w:rsid w:val="0055078C"/>
    <w:rsid w:val="005507AC"/>
    <w:rsid w:val="005507C1"/>
    <w:rsid w:val="005507C6"/>
    <w:rsid w:val="005507F0"/>
    <w:rsid w:val="005507F5"/>
    <w:rsid w:val="00550849"/>
    <w:rsid w:val="0055084D"/>
    <w:rsid w:val="0055087F"/>
    <w:rsid w:val="00550881"/>
    <w:rsid w:val="00550894"/>
    <w:rsid w:val="00550895"/>
    <w:rsid w:val="005508CF"/>
    <w:rsid w:val="00550912"/>
    <w:rsid w:val="0055095E"/>
    <w:rsid w:val="0055097F"/>
    <w:rsid w:val="005509F2"/>
    <w:rsid w:val="00550A21"/>
    <w:rsid w:val="00550A23"/>
    <w:rsid w:val="00550A57"/>
    <w:rsid w:val="00550A61"/>
    <w:rsid w:val="00550A90"/>
    <w:rsid w:val="00550B34"/>
    <w:rsid w:val="00550B35"/>
    <w:rsid w:val="00550B82"/>
    <w:rsid w:val="00550B98"/>
    <w:rsid w:val="00550BDB"/>
    <w:rsid w:val="00550C01"/>
    <w:rsid w:val="00550C4A"/>
    <w:rsid w:val="00550C53"/>
    <w:rsid w:val="00550CBD"/>
    <w:rsid w:val="00550CC2"/>
    <w:rsid w:val="00550CF0"/>
    <w:rsid w:val="00550D25"/>
    <w:rsid w:val="00550D34"/>
    <w:rsid w:val="00550D7E"/>
    <w:rsid w:val="00550DA6"/>
    <w:rsid w:val="00550DE6"/>
    <w:rsid w:val="00550E15"/>
    <w:rsid w:val="00550E3B"/>
    <w:rsid w:val="00550E67"/>
    <w:rsid w:val="00550E6F"/>
    <w:rsid w:val="00550E82"/>
    <w:rsid w:val="00550EA2"/>
    <w:rsid w:val="00550F55"/>
    <w:rsid w:val="00550F99"/>
    <w:rsid w:val="00550FAE"/>
    <w:rsid w:val="00550FB6"/>
    <w:rsid w:val="00550FD7"/>
    <w:rsid w:val="00550FF8"/>
    <w:rsid w:val="00550FFB"/>
    <w:rsid w:val="00551003"/>
    <w:rsid w:val="00551037"/>
    <w:rsid w:val="00551072"/>
    <w:rsid w:val="00551097"/>
    <w:rsid w:val="00551099"/>
    <w:rsid w:val="005510B2"/>
    <w:rsid w:val="0055111B"/>
    <w:rsid w:val="0055113C"/>
    <w:rsid w:val="00551166"/>
    <w:rsid w:val="005511A9"/>
    <w:rsid w:val="005511B9"/>
    <w:rsid w:val="005511D0"/>
    <w:rsid w:val="005511D4"/>
    <w:rsid w:val="0055122A"/>
    <w:rsid w:val="00551243"/>
    <w:rsid w:val="00551278"/>
    <w:rsid w:val="00551285"/>
    <w:rsid w:val="00551311"/>
    <w:rsid w:val="00551376"/>
    <w:rsid w:val="005513BE"/>
    <w:rsid w:val="005513C7"/>
    <w:rsid w:val="00551426"/>
    <w:rsid w:val="0055146D"/>
    <w:rsid w:val="0055146E"/>
    <w:rsid w:val="0055148B"/>
    <w:rsid w:val="0055149F"/>
    <w:rsid w:val="005514E5"/>
    <w:rsid w:val="005514F6"/>
    <w:rsid w:val="00551517"/>
    <w:rsid w:val="00551532"/>
    <w:rsid w:val="00551554"/>
    <w:rsid w:val="00551575"/>
    <w:rsid w:val="00551594"/>
    <w:rsid w:val="005515AB"/>
    <w:rsid w:val="005515AF"/>
    <w:rsid w:val="005515B7"/>
    <w:rsid w:val="005515BA"/>
    <w:rsid w:val="005515E7"/>
    <w:rsid w:val="0055160A"/>
    <w:rsid w:val="00551612"/>
    <w:rsid w:val="0055162E"/>
    <w:rsid w:val="00551633"/>
    <w:rsid w:val="00551649"/>
    <w:rsid w:val="00551683"/>
    <w:rsid w:val="005516B1"/>
    <w:rsid w:val="005516CB"/>
    <w:rsid w:val="00551768"/>
    <w:rsid w:val="0055178B"/>
    <w:rsid w:val="00551791"/>
    <w:rsid w:val="005517BE"/>
    <w:rsid w:val="0055180A"/>
    <w:rsid w:val="00551824"/>
    <w:rsid w:val="0055183B"/>
    <w:rsid w:val="00551862"/>
    <w:rsid w:val="00551894"/>
    <w:rsid w:val="005518BA"/>
    <w:rsid w:val="005518BC"/>
    <w:rsid w:val="005518C8"/>
    <w:rsid w:val="005518E0"/>
    <w:rsid w:val="005518EF"/>
    <w:rsid w:val="005518F4"/>
    <w:rsid w:val="00551919"/>
    <w:rsid w:val="0055194C"/>
    <w:rsid w:val="00551971"/>
    <w:rsid w:val="0055199C"/>
    <w:rsid w:val="005519A3"/>
    <w:rsid w:val="005519D1"/>
    <w:rsid w:val="005519D2"/>
    <w:rsid w:val="005519D4"/>
    <w:rsid w:val="00551A9B"/>
    <w:rsid w:val="00551B68"/>
    <w:rsid w:val="00551B6E"/>
    <w:rsid w:val="00551BB5"/>
    <w:rsid w:val="00551BC5"/>
    <w:rsid w:val="00551BE2"/>
    <w:rsid w:val="00551BED"/>
    <w:rsid w:val="00551BFB"/>
    <w:rsid w:val="00551C37"/>
    <w:rsid w:val="00551C46"/>
    <w:rsid w:val="00551C48"/>
    <w:rsid w:val="00551C55"/>
    <w:rsid w:val="00551C7B"/>
    <w:rsid w:val="00551C95"/>
    <w:rsid w:val="00551C9C"/>
    <w:rsid w:val="00551CD6"/>
    <w:rsid w:val="00551D08"/>
    <w:rsid w:val="00551D14"/>
    <w:rsid w:val="00551D1D"/>
    <w:rsid w:val="00551D2D"/>
    <w:rsid w:val="00551D3D"/>
    <w:rsid w:val="00551D3E"/>
    <w:rsid w:val="00551D4D"/>
    <w:rsid w:val="00551D5B"/>
    <w:rsid w:val="00551D5D"/>
    <w:rsid w:val="00551D5E"/>
    <w:rsid w:val="00551D82"/>
    <w:rsid w:val="00551DD8"/>
    <w:rsid w:val="00551DE3"/>
    <w:rsid w:val="00551DEA"/>
    <w:rsid w:val="00551DEB"/>
    <w:rsid w:val="00551DF3"/>
    <w:rsid w:val="00551EA2"/>
    <w:rsid w:val="00551EB4"/>
    <w:rsid w:val="00551EBD"/>
    <w:rsid w:val="00551EF4"/>
    <w:rsid w:val="00551F4A"/>
    <w:rsid w:val="00551F9B"/>
    <w:rsid w:val="00551F9C"/>
    <w:rsid w:val="00551F9E"/>
    <w:rsid w:val="00551FB4"/>
    <w:rsid w:val="00551FB6"/>
    <w:rsid w:val="00551FD8"/>
    <w:rsid w:val="005520A3"/>
    <w:rsid w:val="005521AD"/>
    <w:rsid w:val="005521C5"/>
    <w:rsid w:val="005521CF"/>
    <w:rsid w:val="005521F9"/>
    <w:rsid w:val="00552258"/>
    <w:rsid w:val="00552269"/>
    <w:rsid w:val="0055226D"/>
    <w:rsid w:val="005522E2"/>
    <w:rsid w:val="0055230E"/>
    <w:rsid w:val="0055231C"/>
    <w:rsid w:val="0055231D"/>
    <w:rsid w:val="0055234B"/>
    <w:rsid w:val="005523D5"/>
    <w:rsid w:val="00552407"/>
    <w:rsid w:val="00552431"/>
    <w:rsid w:val="0055244A"/>
    <w:rsid w:val="0055244B"/>
    <w:rsid w:val="00552476"/>
    <w:rsid w:val="0055249D"/>
    <w:rsid w:val="005524C2"/>
    <w:rsid w:val="0055255E"/>
    <w:rsid w:val="00552572"/>
    <w:rsid w:val="00552586"/>
    <w:rsid w:val="0055258D"/>
    <w:rsid w:val="00552592"/>
    <w:rsid w:val="005525B4"/>
    <w:rsid w:val="005525DD"/>
    <w:rsid w:val="005525E3"/>
    <w:rsid w:val="005525F1"/>
    <w:rsid w:val="005525F2"/>
    <w:rsid w:val="0055264D"/>
    <w:rsid w:val="00552655"/>
    <w:rsid w:val="00552662"/>
    <w:rsid w:val="005526AA"/>
    <w:rsid w:val="005526B8"/>
    <w:rsid w:val="005526C6"/>
    <w:rsid w:val="00552728"/>
    <w:rsid w:val="00552735"/>
    <w:rsid w:val="00552750"/>
    <w:rsid w:val="00552756"/>
    <w:rsid w:val="00552780"/>
    <w:rsid w:val="00552783"/>
    <w:rsid w:val="005527A2"/>
    <w:rsid w:val="005527BA"/>
    <w:rsid w:val="00552800"/>
    <w:rsid w:val="0055283F"/>
    <w:rsid w:val="00552859"/>
    <w:rsid w:val="0055287C"/>
    <w:rsid w:val="005528BB"/>
    <w:rsid w:val="005528F3"/>
    <w:rsid w:val="00552941"/>
    <w:rsid w:val="005529D6"/>
    <w:rsid w:val="005529ED"/>
    <w:rsid w:val="00552A01"/>
    <w:rsid w:val="00552A13"/>
    <w:rsid w:val="00552A58"/>
    <w:rsid w:val="00552A5A"/>
    <w:rsid w:val="00552A81"/>
    <w:rsid w:val="00552ADC"/>
    <w:rsid w:val="00552AFC"/>
    <w:rsid w:val="00552B22"/>
    <w:rsid w:val="00552B3D"/>
    <w:rsid w:val="00552BC0"/>
    <w:rsid w:val="00552C2C"/>
    <w:rsid w:val="00552C3C"/>
    <w:rsid w:val="00552C46"/>
    <w:rsid w:val="00552C8E"/>
    <w:rsid w:val="00552CA1"/>
    <w:rsid w:val="00552CE6"/>
    <w:rsid w:val="00552CF1"/>
    <w:rsid w:val="00552D01"/>
    <w:rsid w:val="00552D51"/>
    <w:rsid w:val="00552D71"/>
    <w:rsid w:val="00552D77"/>
    <w:rsid w:val="00552D8F"/>
    <w:rsid w:val="00552DA7"/>
    <w:rsid w:val="00552DF9"/>
    <w:rsid w:val="00552E03"/>
    <w:rsid w:val="00552E5C"/>
    <w:rsid w:val="00552E76"/>
    <w:rsid w:val="00552E77"/>
    <w:rsid w:val="00552E8A"/>
    <w:rsid w:val="00552E8F"/>
    <w:rsid w:val="00552E9C"/>
    <w:rsid w:val="00552EE4"/>
    <w:rsid w:val="00552EF8"/>
    <w:rsid w:val="00552F9B"/>
    <w:rsid w:val="00552FBF"/>
    <w:rsid w:val="00552FCE"/>
    <w:rsid w:val="00553015"/>
    <w:rsid w:val="0055301D"/>
    <w:rsid w:val="0055303F"/>
    <w:rsid w:val="005530B6"/>
    <w:rsid w:val="005530B9"/>
    <w:rsid w:val="005530CE"/>
    <w:rsid w:val="005530D4"/>
    <w:rsid w:val="005530EA"/>
    <w:rsid w:val="005530F4"/>
    <w:rsid w:val="00553128"/>
    <w:rsid w:val="00553148"/>
    <w:rsid w:val="00553193"/>
    <w:rsid w:val="005531B0"/>
    <w:rsid w:val="005531B1"/>
    <w:rsid w:val="005531CF"/>
    <w:rsid w:val="005531D7"/>
    <w:rsid w:val="005531E4"/>
    <w:rsid w:val="005531EA"/>
    <w:rsid w:val="005531ED"/>
    <w:rsid w:val="0055321C"/>
    <w:rsid w:val="00553233"/>
    <w:rsid w:val="0055323E"/>
    <w:rsid w:val="005532D5"/>
    <w:rsid w:val="00553330"/>
    <w:rsid w:val="00553344"/>
    <w:rsid w:val="0055335D"/>
    <w:rsid w:val="00553378"/>
    <w:rsid w:val="005533AC"/>
    <w:rsid w:val="005533AF"/>
    <w:rsid w:val="005533D6"/>
    <w:rsid w:val="005533F0"/>
    <w:rsid w:val="00553425"/>
    <w:rsid w:val="0055344B"/>
    <w:rsid w:val="0055344E"/>
    <w:rsid w:val="0055346E"/>
    <w:rsid w:val="00553472"/>
    <w:rsid w:val="005534AA"/>
    <w:rsid w:val="005534B6"/>
    <w:rsid w:val="005534E6"/>
    <w:rsid w:val="00553542"/>
    <w:rsid w:val="0055355E"/>
    <w:rsid w:val="00553565"/>
    <w:rsid w:val="0055357F"/>
    <w:rsid w:val="005535C0"/>
    <w:rsid w:val="005535CF"/>
    <w:rsid w:val="0055362A"/>
    <w:rsid w:val="00553659"/>
    <w:rsid w:val="0055366A"/>
    <w:rsid w:val="005536BF"/>
    <w:rsid w:val="005536ED"/>
    <w:rsid w:val="00553720"/>
    <w:rsid w:val="00553735"/>
    <w:rsid w:val="00553795"/>
    <w:rsid w:val="0055379E"/>
    <w:rsid w:val="005537C2"/>
    <w:rsid w:val="005537EF"/>
    <w:rsid w:val="0055380A"/>
    <w:rsid w:val="00553835"/>
    <w:rsid w:val="00553839"/>
    <w:rsid w:val="0055388D"/>
    <w:rsid w:val="005538D0"/>
    <w:rsid w:val="005538E9"/>
    <w:rsid w:val="00553925"/>
    <w:rsid w:val="00553927"/>
    <w:rsid w:val="0055397C"/>
    <w:rsid w:val="0055398D"/>
    <w:rsid w:val="0055399F"/>
    <w:rsid w:val="005539A2"/>
    <w:rsid w:val="005539EE"/>
    <w:rsid w:val="005539F3"/>
    <w:rsid w:val="00553A2A"/>
    <w:rsid w:val="00553A36"/>
    <w:rsid w:val="00553A40"/>
    <w:rsid w:val="00553A71"/>
    <w:rsid w:val="00553B02"/>
    <w:rsid w:val="00553B03"/>
    <w:rsid w:val="00553B5E"/>
    <w:rsid w:val="00553B6E"/>
    <w:rsid w:val="00553B7B"/>
    <w:rsid w:val="00553BBF"/>
    <w:rsid w:val="00553C6B"/>
    <w:rsid w:val="00553CE4"/>
    <w:rsid w:val="00553D2A"/>
    <w:rsid w:val="00553D8A"/>
    <w:rsid w:val="00553DAB"/>
    <w:rsid w:val="00553DB1"/>
    <w:rsid w:val="00553DBF"/>
    <w:rsid w:val="00553DE3"/>
    <w:rsid w:val="00553E46"/>
    <w:rsid w:val="00553E79"/>
    <w:rsid w:val="00553E8D"/>
    <w:rsid w:val="00553E8E"/>
    <w:rsid w:val="00553EC5"/>
    <w:rsid w:val="00553EC6"/>
    <w:rsid w:val="00553EF1"/>
    <w:rsid w:val="00553F08"/>
    <w:rsid w:val="00553F16"/>
    <w:rsid w:val="00553F34"/>
    <w:rsid w:val="00553FAF"/>
    <w:rsid w:val="00553FC3"/>
    <w:rsid w:val="00553FDE"/>
    <w:rsid w:val="00553FED"/>
    <w:rsid w:val="00553FF4"/>
    <w:rsid w:val="00554004"/>
    <w:rsid w:val="005540A9"/>
    <w:rsid w:val="005540C3"/>
    <w:rsid w:val="005540D0"/>
    <w:rsid w:val="005540DC"/>
    <w:rsid w:val="0055410F"/>
    <w:rsid w:val="00554120"/>
    <w:rsid w:val="00554123"/>
    <w:rsid w:val="0055416E"/>
    <w:rsid w:val="005541C8"/>
    <w:rsid w:val="005541D9"/>
    <w:rsid w:val="005541E3"/>
    <w:rsid w:val="005541F6"/>
    <w:rsid w:val="00554215"/>
    <w:rsid w:val="0055422D"/>
    <w:rsid w:val="00554244"/>
    <w:rsid w:val="0055424A"/>
    <w:rsid w:val="00554270"/>
    <w:rsid w:val="00554274"/>
    <w:rsid w:val="00554292"/>
    <w:rsid w:val="00554294"/>
    <w:rsid w:val="005542AD"/>
    <w:rsid w:val="005542F8"/>
    <w:rsid w:val="0055430A"/>
    <w:rsid w:val="00554333"/>
    <w:rsid w:val="00554347"/>
    <w:rsid w:val="00554365"/>
    <w:rsid w:val="0055436A"/>
    <w:rsid w:val="0055437A"/>
    <w:rsid w:val="00554410"/>
    <w:rsid w:val="00554415"/>
    <w:rsid w:val="0055442C"/>
    <w:rsid w:val="005544D1"/>
    <w:rsid w:val="0055453A"/>
    <w:rsid w:val="00554549"/>
    <w:rsid w:val="00554554"/>
    <w:rsid w:val="005545BA"/>
    <w:rsid w:val="00554608"/>
    <w:rsid w:val="00554635"/>
    <w:rsid w:val="00554636"/>
    <w:rsid w:val="00554638"/>
    <w:rsid w:val="00554644"/>
    <w:rsid w:val="0055466D"/>
    <w:rsid w:val="00554689"/>
    <w:rsid w:val="005546B8"/>
    <w:rsid w:val="00554748"/>
    <w:rsid w:val="0055474C"/>
    <w:rsid w:val="00554768"/>
    <w:rsid w:val="005547C2"/>
    <w:rsid w:val="005547C3"/>
    <w:rsid w:val="005547D7"/>
    <w:rsid w:val="005547EE"/>
    <w:rsid w:val="005547FB"/>
    <w:rsid w:val="00554819"/>
    <w:rsid w:val="0055487B"/>
    <w:rsid w:val="0055494B"/>
    <w:rsid w:val="0055498F"/>
    <w:rsid w:val="00554999"/>
    <w:rsid w:val="0055499B"/>
    <w:rsid w:val="005549C0"/>
    <w:rsid w:val="005549D8"/>
    <w:rsid w:val="00554A07"/>
    <w:rsid w:val="00554A17"/>
    <w:rsid w:val="00554A21"/>
    <w:rsid w:val="00554A30"/>
    <w:rsid w:val="00554A36"/>
    <w:rsid w:val="00554A49"/>
    <w:rsid w:val="00554A52"/>
    <w:rsid w:val="00554A7B"/>
    <w:rsid w:val="00554AAA"/>
    <w:rsid w:val="00554AB9"/>
    <w:rsid w:val="00554ADB"/>
    <w:rsid w:val="00554B28"/>
    <w:rsid w:val="00554B55"/>
    <w:rsid w:val="00554B59"/>
    <w:rsid w:val="00554B5E"/>
    <w:rsid w:val="00554B79"/>
    <w:rsid w:val="00554B88"/>
    <w:rsid w:val="00554B9D"/>
    <w:rsid w:val="00554B9F"/>
    <w:rsid w:val="00554BB4"/>
    <w:rsid w:val="00554BC0"/>
    <w:rsid w:val="00554BF7"/>
    <w:rsid w:val="00554C4E"/>
    <w:rsid w:val="00554C4F"/>
    <w:rsid w:val="00554C8A"/>
    <w:rsid w:val="00554C92"/>
    <w:rsid w:val="00554C9B"/>
    <w:rsid w:val="00554CEF"/>
    <w:rsid w:val="00554D0D"/>
    <w:rsid w:val="00554D11"/>
    <w:rsid w:val="00554D21"/>
    <w:rsid w:val="00554D4B"/>
    <w:rsid w:val="00554D57"/>
    <w:rsid w:val="00554E41"/>
    <w:rsid w:val="00554E5F"/>
    <w:rsid w:val="00554E60"/>
    <w:rsid w:val="00554E76"/>
    <w:rsid w:val="00554EBB"/>
    <w:rsid w:val="00554EEF"/>
    <w:rsid w:val="00554F0B"/>
    <w:rsid w:val="00554F14"/>
    <w:rsid w:val="00554F15"/>
    <w:rsid w:val="00554F1C"/>
    <w:rsid w:val="00554F2A"/>
    <w:rsid w:val="00554F5F"/>
    <w:rsid w:val="00554F84"/>
    <w:rsid w:val="00554F92"/>
    <w:rsid w:val="00554F9E"/>
    <w:rsid w:val="00554FBA"/>
    <w:rsid w:val="00554FE9"/>
    <w:rsid w:val="00555036"/>
    <w:rsid w:val="00555037"/>
    <w:rsid w:val="0055505B"/>
    <w:rsid w:val="00555077"/>
    <w:rsid w:val="0055508B"/>
    <w:rsid w:val="005550A2"/>
    <w:rsid w:val="005550A8"/>
    <w:rsid w:val="005550CF"/>
    <w:rsid w:val="0055513F"/>
    <w:rsid w:val="0055516A"/>
    <w:rsid w:val="005551B9"/>
    <w:rsid w:val="0055520B"/>
    <w:rsid w:val="00555219"/>
    <w:rsid w:val="00555229"/>
    <w:rsid w:val="005552BE"/>
    <w:rsid w:val="005552F6"/>
    <w:rsid w:val="0055533C"/>
    <w:rsid w:val="0055534A"/>
    <w:rsid w:val="00555360"/>
    <w:rsid w:val="0055537B"/>
    <w:rsid w:val="00555386"/>
    <w:rsid w:val="00555389"/>
    <w:rsid w:val="0055542F"/>
    <w:rsid w:val="00555460"/>
    <w:rsid w:val="00555467"/>
    <w:rsid w:val="00555476"/>
    <w:rsid w:val="0055549B"/>
    <w:rsid w:val="005554A1"/>
    <w:rsid w:val="00555537"/>
    <w:rsid w:val="0055558C"/>
    <w:rsid w:val="00555591"/>
    <w:rsid w:val="00555595"/>
    <w:rsid w:val="00555625"/>
    <w:rsid w:val="0055562B"/>
    <w:rsid w:val="00555633"/>
    <w:rsid w:val="00555648"/>
    <w:rsid w:val="00555693"/>
    <w:rsid w:val="005556D1"/>
    <w:rsid w:val="005556F3"/>
    <w:rsid w:val="00555712"/>
    <w:rsid w:val="00555773"/>
    <w:rsid w:val="00555787"/>
    <w:rsid w:val="005557AF"/>
    <w:rsid w:val="005557CE"/>
    <w:rsid w:val="0055586F"/>
    <w:rsid w:val="005558D6"/>
    <w:rsid w:val="005558DB"/>
    <w:rsid w:val="0055591F"/>
    <w:rsid w:val="00555927"/>
    <w:rsid w:val="0055592F"/>
    <w:rsid w:val="005559C4"/>
    <w:rsid w:val="00555A12"/>
    <w:rsid w:val="00555A26"/>
    <w:rsid w:val="00555A29"/>
    <w:rsid w:val="00555A75"/>
    <w:rsid w:val="00555A92"/>
    <w:rsid w:val="00555AB5"/>
    <w:rsid w:val="00555AB8"/>
    <w:rsid w:val="00555B01"/>
    <w:rsid w:val="00555B05"/>
    <w:rsid w:val="00555B1E"/>
    <w:rsid w:val="00555B3F"/>
    <w:rsid w:val="00555B65"/>
    <w:rsid w:val="00555B73"/>
    <w:rsid w:val="00555BDA"/>
    <w:rsid w:val="00555C22"/>
    <w:rsid w:val="00555C33"/>
    <w:rsid w:val="00555C70"/>
    <w:rsid w:val="00555C73"/>
    <w:rsid w:val="00555C8B"/>
    <w:rsid w:val="00555C9F"/>
    <w:rsid w:val="00555CAD"/>
    <w:rsid w:val="00555CBA"/>
    <w:rsid w:val="00555CC1"/>
    <w:rsid w:val="00555CC3"/>
    <w:rsid w:val="00555D0A"/>
    <w:rsid w:val="00555D4F"/>
    <w:rsid w:val="00555D6F"/>
    <w:rsid w:val="00555D8D"/>
    <w:rsid w:val="00555DCE"/>
    <w:rsid w:val="00555DF8"/>
    <w:rsid w:val="00555E31"/>
    <w:rsid w:val="00555E3F"/>
    <w:rsid w:val="00555E98"/>
    <w:rsid w:val="00555EA4"/>
    <w:rsid w:val="00555F33"/>
    <w:rsid w:val="00555F3A"/>
    <w:rsid w:val="00555F62"/>
    <w:rsid w:val="00555FD9"/>
    <w:rsid w:val="0055602A"/>
    <w:rsid w:val="00556036"/>
    <w:rsid w:val="0055603E"/>
    <w:rsid w:val="00556089"/>
    <w:rsid w:val="00556095"/>
    <w:rsid w:val="005560A4"/>
    <w:rsid w:val="005560A7"/>
    <w:rsid w:val="00556142"/>
    <w:rsid w:val="0055615E"/>
    <w:rsid w:val="00556163"/>
    <w:rsid w:val="00556166"/>
    <w:rsid w:val="0055618B"/>
    <w:rsid w:val="005561C9"/>
    <w:rsid w:val="005561FC"/>
    <w:rsid w:val="005561FF"/>
    <w:rsid w:val="00556231"/>
    <w:rsid w:val="0055623E"/>
    <w:rsid w:val="0055624E"/>
    <w:rsid w:val="00556273"/>
    <w:rsid w:val="00556280"/>
    <w:rsid w:val="0055628B"/>
    <w:rsid w:val="005562B3"/>
    <w:rsid w:val="005562CC"/>
    <w:rsid w:val="005562CE"/>
    <w:rsid w:val="00556364"/>
    <w:rsid w:val="00556399"/>
    <w:rsid w:val="005563EA"/>
    <w:rsid w:val="005563EF"/>
    <w:rsid w:val="00556404"/>
    <w:rsid w:val="00556412"/>
    <w:rsid w:val="00556421"/>
    <w:rsid w:val="00556429"/>
    <w:rsid w:val="0055644F"/>
    <w:rsid w:val="00556460"/>
    <w:rsid w:val="00556491"/>
    <w:rsid w:val="005564D1"/>
    <w:rsid w:val="005564E9"/>
    <w:rsid w:val="005564FA"/>
    <w:rsid w:val="00556501"/>
    <w:rsid w:val="00556502"/>
    <w:rsid w:val="0055651D"/>
    <w:rsid w:val="0055655D"/>
    <w:rsid w:val="0055655F"/>
    <w:rsid w:val="00556563"/>
    <w:rsid w:val="005565A4"/>
    <w:rsid w:val="005565A6"/>
    <w:rsid w:val="005565D7"/>
    <w:rsid w:val="005565F9"/>
    <w:rsid w:val="00556608"/>
    <w:rsid w:val="0055660F"/>
    <w:rsid w:val="00556640"/>
    <w:rsid w:val="0055664E"/>
    <w:rsid w:val="00556665"/>
    <w:rsid w:val="0055669B"/>
    <w:rsid w:val="005566B2"/>
    <w:rsid w:val="005566BE"/>
    <w:rsid w:val="005566CC"/>
    <w:rsid w:val="00556707"/>
    <w:rsid w:val="0055673E"/>
    <w:rsid w:val="00556743"/>
    <w:rsid w:val="00556777"/>
    <w:rsid w:val="00556791"/>
    <w:rsid w:val="005567A4"/>
    <w:rsid w:val="005567EC"/>
    <w:rsid w:val="005567FA"/>
    <w:rsid w:val="00556816"/>
    <w:rsid w:val="00556846"/>
    <w:rsid w:val="0055684E"/>
    <w:rsid w:val="00556866"/>
    <w:rsid w:val="0055686D"/>
    <w:rsid w:val="0055687E"/>
    <w:rsid w:val="005568A2"/>
    <w:rsid w:val="005568AD"/>
    <w:rsid w:val="005568B5"/>
    <w:rsid w:val="005568D3"/>
    <w:rsid w:val="005568D6"/>
    <w:rsid w:val="005568F7"/>
    <w:rsid w:val="00556942"/>
    <w:rsid w:val="00556981"/>
    <w:rsid w:val="0055699A"/>
    <w:rsid w:val="0055699E"/>
    <w:rsid w:val="005569B5"/>
    <w:rsid w:val="00556A54"/>
    <w:rsid w:val="00556AB4"/>
    <w:rsid w:val="00556B04"/>
    <w:rsid w:val="00556B45"/>
    <w:rsid w:val="00556B93"/>
    <w:rsid w:val="00556B97"/>
    <w:rsid w:val="00556C0D"/>
    <w:rsid w:val="00556C0F"/>
    <w:rsid w:val="00556C2E"/>
    <w:rsid w:val="00556C7E"/>
    <w:rsid w:val="00556C81"/>
    <w:rsid w:val="00556CBE"/>
    <w:rsid w:val="00556CD6"/>
    <w:rsid w:val="00556CFE"/>
    <w:rsid w:val="00556D0C"/>
    <w:rsid w:val="00556D19"/>
    <w:rsid w:val="00556D2B"/>
    <w:rsid w:val="00556D53"/>
    <w:rsid w:val="00556D5F"/>
    <w:rsid w:val="00556D90"/>
    <w:rsid w:val="00556D9C"/>
    <w:rsid w:val="00556DAB"/>
    <w:rsid w:val="00556DAF"/>
    <w:rsid w:val="00556E2A"/>
    <w:rsid w:val="00556E2F"/>
    <w:rsid w:val="00556E71"/>
    <w:rsid w:val="00556EA2"/>
    <w:rsid w:val="00556F0E"/>
    <w:rsid w:val="00556F2A"/>
    <w:rsid w:val="00556F3C"/>
    <w:rsid w:val="00556F5A"/>
    <w:rsid w:val="00556F86"/>
    <w:rsid w:val="00556FB0"/>
    <w:rsid w:val="00556FB2"/>
    <w:rsid w:val="00556FB4"/>
    <w:rsid w:val="00556FD2"/>
    <w:rsid w:val="00556FE5"/>
    <w:rsid w:val="00557040"/>
    <w:rsid w:val="0055704A"/>
    <w:rsid w:val="005570A0"/>
    <w:rsid w:val="005570EB"/>
    <w:rsid w:val="005570F1"/>
    <w:rsid w:val="0055713A"/>
    <w:rsid w:val="00557162"/>
    <w:rsid w:val="00557169"/>
    <w:rsid w:val="005571AA"/>
    <w:rsid w:val="00557212"/>
    <w:rsid w:val="00557258"/>
    <w:rsid w:val="005572BC"/>
    <w:rsid w:val="005572BF"/>
    <w:rsid w:val="005572C0"/>
    <w:rsid w:val="005572DB"/>
    <w:rsid w:val="005572ED"/>
    <w:rsid w:val="0055732B"/>
    <w:rsid w:val="00557348"/>
    <w:rsid w:val="00557370"/>
    <w:rsid w:val="00557395"/>
    <w:rsid w:val="005573EF"/>
    <w:rsid w:val="0055740A"/>
    <w:rsid w:val="00557418"/>
    <w:rsid w:val="00557448"/>
    <w:rsid w:val="00557458"/>
    <w:rsid w:val="005574B8"/>
    <w:rsid w:val="005574CB"/>
    <w:rsid w:val="00557528"/>
    <w:rsid w:val="0055757A"/>
    <w:rsid w:val="0055758D"/>
    <w:rsid w:val="0055759E"/>
    <w:rsid w:val="005575A0"/>
    <w:rsid w:val="005575A7"/>
    <w:rsid w:val="005575DB"/>
    <w:rsid w:val="005575DF"/>
    <w:rsid w:val="005575E6"/>
    <w:rsid w:val="005575F2"/>
    <w:rsid w:val="00557600"/>
    <w:rsid w:val="0055764D"/>
    <w:rsid w:val="00557663"/>
    <w:rsid w:val="00557669"/>
    <w:rsid w:val="005576A9"/>
    <w:rsid w:val="005576C2"/>
    <w:rsid w:val="005576EF"/>
    <w:rsid w:val="00557724"/>
    <w:rsid w:val="00557781"/>
    <w:rsid w:val="005577C5"/>
    <w:rsid w:val="005577DF"/>
    <w:rsid w:val="005577EF"/>
    <w:rsid w:val="0055780D"/>
    <w:rsid w:val="0055789F"/>
    <w:rsid w:val="005578A5"/>
    <w:rsid w:val="005578D3"/>
    <w:rsid w:val="005578FE"/>
    <w:rsid w:val="00557902"/>
    <w:rsid w:val="00557975"/>
    <w:rsid w:val="00557978"/>
    <w:rsid w:val="00557983"/>
    <w:rsid w:val="0055799A"/>
    <w:rsid w:val="005579B4"/>
    <w:rsid w:val="005579C0"/>
    <w:rsid w:val="005579FB"/>
    <w:rsid w:val="00557A19"/>
    <w:rsid w:val="00557A9C"/>
    <w:rsid w:val="00557AB0"/>
    <w:rsid w:val="00557AC8"/>
    <w:rsid w:val="00557AEB"/>
    <w:rsid w:val="00557B25"/>
    <w:rsid w:val="00557B65"/>
    <w:rsid w:val="00557B96"/>
    <w:rsid w:val="00557BBA"/>
    <w:rsid w:val="00557BD4"/>
    <w:rsid w:val="00557BE3"/>
    <w:rsid w:val="00557BF5"/>
    <w:rsid w:val="00557C47"/>
    <w:rsid w:val="00557C4F"/>
    <w:rsid w:val="00557C6A"/>
    <w:rsid w:val="00557C98"/>
    <w:rsid w:val="00557CA9"/>
    <w:rsid w:val="00557CBF"/>
    <w:rsid w:val="00557CDB"/>
    <w:rsid w:val="00557CE4"/>
    <w:rsid w:val="00557D07"/>
    <w:rsid w:val="00557D9E"/>
    <w:rsid w:val="00557DA5"/>
    <w:rsid w:val="00557DB3"/>
    <w:rsid w:val="00557DD3"/>
    <w:rsid w:val="00557DF1"/>
    <w:rsid w:val="00557E05"/>
    <w:rsid w:val="00557E2E"/>
    <w:rsid w:val="00557E8E"/>
    <w:rsid w:val="00557EAE"/>
    <w:rsid w:val="00557EBD"/>
    <w:rsid w:val="00557F01"/>
    <w:rsid w:val="00557F13"/>
    <w:rsid w:val="00557F34"/>
    <w:rsid w:val="00557F54"/>
    <w:rsid w:val="00557F60"/>
    <w:rsid w:val="00557FAE"/>
    <w:rsid w:val="00560003"/>
    <w:rsid w:val="00560022"/>
    <w:rsid w:val="0056002F"/>
    <w:rsid w:val="00560036"/>
    <w:rsid w:val="00560038"/>
    <w:rsid w:val="00560042"/>
    <w:rsid w:val="005600D4"/>
    <w:rsid w:val="005600F9"/>
    <w:rsid w:val="0056017D"/>
    <w:rsid w:val="0056018F"/>
    <w:rsid w:val="005601A8"/>
    <w:rsid w:val="005601DF"/>
    <w:rsid w:val="005601E7"/>
    <w:rsid w:val="0056020B"/>
    <w:rsid w:val="0056020C"/>
    <w:rsid w:val="00560244"/>
    <w:rsid w:val="0056026C"/>
    <w:rsid w:val="00560276"/>
    <w:rsid w:val="005602D6"/>
    <w:rsid w:val="0056032C"/>
    <w:rsid w:val="00560358"/>
    <w:rsid w:val="0056039B"/>
    <w:rsid w:val="005603D0"/>
    <w:rsid w:val="005603F0"/>
    <w:rsid w:val="005603FF"/>
    <w:rsid w:val="00560421"/>
    <w:rsid w:val="0056046A"/>
    <w:rsid w:val="00560477"/>
    <w:rsid w:val="00560488"/>
    <w:rsid w:val="0056048B"/>
    <w:rsid w:val="005604EE"/>
    <w:rsid w:val="00560504"/>
    <w:rsid w:val="00560511"/>
    <w:rsid w:val="0056055D"/>
    <w:rsid w:val="00560565"/>
    <w:rsid w:val="005605EB"/>
    <w:rsid w:val="005605F8"/>
    <w:rsid w:val="00560618"/>
    <w:rsid w:val="0056062A"/>
    <w:rsid w:val="0056066C"/>
    <w:rsid w:val="005606AA"/>
    <w:rsid w:val="005606FF"/>
    <w:rsid w:val="0056070D"/>
    <w:rsid w:val="00560749"/>
    <w:rsid w:val="0056074F"/>
    <w:rsid w:val="0056077F"/>
    <w:rsid w:val="005607A2"/>
    <w:rsid w:val="005607BD"/>
    <w:rsid w:val="00560814"/>
    <w:rsid w:val="005608B6"/>
    <w:rsid w:val="00560947"/>
    <w:rsid w:val="00560957"/>
    <w:rsid w:val="00560961"/>
    <w:rsid w:val="00560968"/>
    <w:rsid w:val="0056096B"/>
    <w:rsid w:val="00560997"/>
    <w:rsid w:val="00560A08"/>
    <w:rsid w:val="00560A48"/>
    <w:rsid w:val="00560AA9"/>
    <w:rsid w:val="00560AAE"/>
    <w:rsid w:val="00560ACD"/>
    <w:rsid w:val="00560AEB"/>
    <w:rsid w:val="00560AFA"/>
    <w:rsid w:val="00560B0A"/>
    <w:rsid w:val="00560B4C"/>
    <w:rsid w:val="00560BA3"/>
    <w:rsid w:val="00560BF6"/>
    <w:rsid w:val="00560C49"/>
    <w:rsid w:val="00560C4A"/>
    <w:rsid w:val="00560C7A"/>
    <w:rsid w:val="00560C7B"/>
    <w:rsid w:val="00560C9B"/>
    <w:rsid w:val="00560CA3"/>
    <w:rsid w:val="00560CBA"/>
    <w:rsid w:val="00560CE6"/>
    <w:rsid w:val="00560CF0"/>
    <w:rsid w:val="00560D08"/>
    <w:rsid w:val="00560D67"/>
    <w:rsid w:val="00560D7A"/>
    <w:rsid w:val="00560D94"/>
    <w:rsid w:val="00560DC7"/>
    <w:rsid w:val="00560DD8"/>
    <w:rsid w:val="00560DF4"/>
    <w:rsid w:val="00560E00"/>
    <w:rsid w:val="00560E3D"/>
    <w:rsid w:val="00560E68"/>
    <w:rsid w:val="00560EA5"/>
    <w:rsid w:val="00560ECE"/>
    <w:rsid w:val="00560EE2"/>
    <w:rsid w:val="00560F4B"/>
    <w:rsid w:val="00560F55"/>
    <w:rsid w:val="00560F59"/>
    <w:rsid w:val="00560F80"/>
    <w:rsid w:val="00560F87"/>
    <w:rsid w:val="00560F8D"/>
    <w:rsid w:val="00560F8E"/>
    <w:rsid w:val="00560FE1"/>
    <w:rsid w:val="00561003"/>
    <w:rsid w:val="00561038"/>
    <w:rsid w:val="0056104D"/>
    <w:rsid w:val="00561050"/>
    <w:rsid w:val="0056107E"/>
    <w:rsid w:val="0056108C"/>
    <w:rsid w:val="005611AB"/>
    <w:rsid w:val="005611B3"/>
    <w:rsid w:val="005611C1"/>
    <w:rsid w:val="005611C4"/>
    <w:rsid w:val="005611E0"/>
    <w:rsid w:val="0056124A"/>
    <w:rsid w:val="0056126D"/>
    <w:rsid w:val="005612A4"/>
    <w:rsid w:val="005612BF"/>
    <w:rsid w:val="005612C8"/>
    <w:rsid w:val="00561314"/>
    <w:rsid w:val="0056131C"/>
    <w:rsid w:val="0056133E"/>
    <w:rsid w:val="0056137A"/>
    <w:rsid w:val="00561390"/>
    <w:rsid w:val="005613CE"/>
    <w:rsid w:val="005613CF"/>
    <w:rsid w:val="005613F2"/>
    <w:rsid w:val="0056147F"/>
    <w:rsid w:val="005614A8"/>
    <w:rsid w:val="005614BF"/>
    <w:rsid w:val="005614EF"/>
    <w:rsid w:val="00561513"/>
    <w:rsid w:val="00561540"/>
    <w:rsid w:val="005615AB"/>
    <w:rsid w:val="005615BE"/>
    <w:rsid w:val="005615C1"/>
    <w:rsid w:val="00561636"/>
    <w:rsid w:val="00561651"/>
    <w:rsid w:val="005616A9"/>
    <w:rsid w:val="005616AE"/>
    <w:rsid w:val="005616DE"/>
    <w:rsid w:val="0056171D"/>
    <w:rsid w:val="00561747"/>
    <w:rsid w:val="00561751"/>
    <w:rsid w:val="0056176B"/>
    <w:rsid w:val="00561779"/>
    <w:rsid w:val="0056179B"/>
    <w:rsid w:val="005617A5"/>
    <w:rsid w:val="005617E1"/>
    <w:rsid w:val="005617F8"/>
    <w:rsid w:val="00561820"/>
    <w:rsid w:val="00561851"/>
    <w:rsid w:val="0056188D"/>
    <w:rsid w:val="005618C9"/>
    <w:rsid w:val="005618EF"/>
    <w:rsid w:val="00561909"/>
    <w:rsid w:val="00561999"/>
    <w:rsid w:val="005619A6"/>
    <w:rsid w:val="005619CA"/>
    <w:rsid w:val="005619CE"/>
    <w:rsid w:val="005619E8"/>
    <w:rsid w:val="00561A1A"/>
    <w:rsid w:val="00561A33"/>
    <w:rsid w:val="00561A37"/>
    <w:rsid w:val="00561A7B"/>
    <w:rsid w:val="00561A84"/>
    <w:rsid w:val="00561A97"/>
    <w:rsid w:val="00561A99"/>
    <w:rsid w:val="00561AAF"/>
    <w:rsid w:val="00561ACB"/>
    <w:rsid w:val="00561AD6"/>
    <w:rsid w:val="00561AEF"/>
    <w:rsid w:val="00561AF7"/>
    <w:rsid w:val="00561BDB"/>
    <w:rsid w:val="00561BEC"/>
    <w:rsid w:val="00561C54"/>
    <w:rsid w:val="00561C58"/>
    <w:rsid w:val="00561C77"/>
    <w:rsid w:val="00561C8D"/>
    <w:rsid w:val="00561C95"/>
    <w:rsid w:val="00561CCE"/>
    <w:rsid w:val="00561D48"/>
    <w:rsid w:val="00561D8D"/>
    <w:rsid w:val="00561E3F"/>
    <w:rsid w:val="00561E4A"/>
    <w:rsid w:val="00561E79"/>
    <w:rsid w:val="00561E7B"/>
    <w:rsid w:val="00561E7D"/>
    <w:rsid w:val="00561E86"/>
    <w:rsid w:val="00561E89"/>
    <w:rsid w:val="00561EA3"/>
    <w:rsid w:val="00561EF1"/>
    <w:rsid w:val="00561F06"/>
    <w:rsid w:val="00561F31"/>
    <w:rsid w:val="00561F32"/>
    <w:rsid w:val="00561F75"/>
    <w:rsid w:val="00561FC0"/>
    <w:rsid w:val="00561FCF"/>
    <w:rsid w:val="00562007"/>
    <w:rsid w:val="0056200B"/>
    <w:rsid w:val="00562035"/>
    <w:rsid w:val="0056204A"/>
    <w:rsid w:val="0056204E"/>
    <w:rsid w:val="00562062"/>
    <w:rsid w:val="0056207E"/>
    <w:rsid w:val="0056208D"/>
    <w:rsid w:val="0056209C"/>
    <w:rsid w:val="0056209F"/>
    <w:rsid w:val="005620A7"/>
    <w:rsid w:val="005620D4"/>
    <w:rsid w:val="005620DA"/>
    <w:rsid w:val="005620F6"/>
    <w:rsid w:val="00562104"/>
    <w:rsid w:val="00562175"/>
    <w:rsid w:val="00562185"/>
    <w:rsid w:val="005621C9"/>
    <w:rsid w:val="005621D1"/>
    <w:rsid w:val="005621DF"/>
    <w:rsid w:val="005621F2"/>
    <w:rsid w:val="005621F7"/>
    <w:rsid w:val="00562235"/>
    <w:rsid w:val="0056225B"/>
    <w:rsid w:val="005622E5"/>
    <w:rsid w:val="0056232D"/>
    <w:rsid w:val="00562369"/>
    <w:rsid w:val="0056239E"/>
    <w:rsid w:val="005623FB"/>
    <w:rsid w:val="0056240A"/>
    <w:rsid w:val="0056246C"/>
    <w:rsid w:val="00562476"/>
    <w:rsid w:val="0056248C"/>
    <w:rsid w:val="005624B6"/>
    <w:rsid w:val="0056252A"/>
    <w:rsid w:val="00562566"/>
    <w:rsid w:val="00562583"/>
    <w:rsid w:val="005625A7"/>
    <w:rsid w:val="005625C4"/>
    <w:rsid w:val="005625E5"/>
    <w:rsid w:val="00562613"/>
    <w:rsid w:val="0056263B"/>
    <w:rsid w:val="00562672"/>
    <w:rsid w:val="005626BD"/>
    <w:rsid w:val="00562763"/>
    <w:rsid w:val="0056277C"/>
    <w:rsid w:val="00562784"/>
    <w:rsid w:val="00562795"/>
    <w:rsid w:val="005627DA"/>
    <w:rsid w:val="00562816"/>
    <w:rsid w:val="00562820"/>
    <w:rsid w:val="0056282B"/>
    <w:rsid w:val="00562835"/>
    <w:rsid w:val="0056286C"/>
    <w:rsid w:val="0056286E"/>
    <w:rsid w:val="00562897"/>
    <w:rsid w:val="005628C8"/>
    <w:rsid w:val="005628FA"/>
    <w:rsid w:val="00562909"/>
    <w:rsid w:val="00562912"/>
    <w:rsid w:val="0056295F"/>
    <w:rsid w:val="0056298A"/>
    <w:rsid w:val="0056298D"/>
    <w:rsid w:val="005629B2"/>
    <w:rsid w:val="00562A03"/>
    <w:rsid w:val="00562A06"/>
    <w:rsid w:val="00562A1F"/>
    <w:rsid w:val="00562A5D"/>
    <w:rsid w:val="00562A5E"/>
    <w:rsid w:val="00562A70"/>
    <w:rsid w:val="00562A7D"/>
    <w:rsid w:val="00562A9D"/>
    <w:rsid w:val="00562ACA"/>
    <w:rsid w:val="00562ADF"/>
    <w:rsid w:val="00562B39"/>
    <w:rsid w:val="00562B69"/>
    <w:rsid w:val="00562BB1"/>
    <w:rsid w:val="00562BB6"/>
    <w:rsid w:val="00562BCB"/>
    <w:rsid w:val="00562C07"/>
    <w:rsid w:val="00562C16"/>
    <w:rsid w:val="00562C61"/>
    <w:rsid w:val="00562C8F"/>
    <w:rsid w:val="00562C95"/>
    <w:rsid w:val="00562C9A"/>
    <w:rsid w:val="00562CAE"/>
    <w:rsid w:val="00562D00"/>
    <w:rsid w:val="00562D1C"/>
    <w:rsid w:val="00562D8B"/>
    <w:rsid w:val="00562D8C"/>
    <w:rsid w:val="00562D8D"/>
    <w:rsid w:val="00562D8F"/>
    <w:rsid w:val="00562DBA"/>
    <w:rsid w:val="00562DDA"/>
    <w:rsid w:val="00562E21"/>
    <w:rsid w:val="00562E26"/>
    <w:rsid w:val="00562E3B"/>
    <w:rsid w:val="00562E66"/>
    <w:rsid w:val="00562EAA"/>
    <w:rsid w:val="00562EAF"/>
    <w:rsid w:val="00562EC4"/>
    <w:rsid w:val="00562EC7"/>
    <w:rsid w:val="00562ECA"/>
    <w:rsid w:val="00562F13"/>
    <w:rsid w:val="00562F7D"/>
    <w:rsid w:val="00562FC7"/>
    <w:rsid w:val="00562FDC"/>
    <w:rsid w:val="00563006"/>
    <w:rsid w:val="0056301F"/>
    <w:rsid w:val="00563030"/>
    <w:rsid w:val="00563054"/>
    <w:rsid w:val="005630D3"/>
    <w:rsid w:val="005630F0"/>
    <w:rsid w:val="005630F5"/>
    <w:rsid w:val="0056311B"/>
    <w:rsid w:val="0056314F"/>
    <w:rsid w:val="00563156"/>
    <w:rsid w:val="00563160"/>
    <w:rsid w:val="0056318F"/>
    <w:rsid w:val="005631A1"/>
    <w:rsid w:val="005631BD"/>
    <w:rsid w:val="005631D0"/>
    <w:rsid w:val="0056324E"/>
    <w:rsid w:val="00563254"/>
    <w:rsid w:val="00563285"/>
    <w:rsid w:val="005632E4"/>
    <w:rsid w:val="00563318"/>
    <w:rsid w:val="0056334F"/>
    <w:rsid w:val="005633F5"/>
    <w:rsid w:val="005634BE"/>
    <w:rsid w:val="0056350C"/>
    <w:rsid w:val="0056353E"/>
    <w:rsid w:val="00563554"/>
    <w:rsid w:val="00563564"/>
    <w:rsid w:val="005635F8"/>
    <w:rsid w:val="00563607"/>
    <w:rsid w:val="00563621"/>
    <w:rsid w:val="0056362E"/>
    <w:rsid w:val="00563630"/>
    <w:rsid w:val="00563642"/>
    <w:rsid w:val="0056365F"/>
    <w:rsid w:val="00563670"/>
    <w:rsid w:val="005636AD"/>
    <w:rsid w:val="005636F7"/>
    <w:rsid w:val="0056370D"/>
    <w:rsid w:val="00563756"/>
    <w:rsid w:val="00563767"/>
    <w:rsid w:val="00563785"/>
    <w:rsid w:val="00563795"/>
    <w:rsid w:val="005637C9"/>
    <w:rsid w:val="00563802"/>
    <w:rsid w:val="00563803"/>
    <w:rsid w:val="00563828"/>
    <w:rsid w:val="00563852"/>
    <w:rsid w:val="0056389E"/>
    <w:rsid w:val="005638C2"/>
    <w:rsid w:val="005638C9"/>
    <w:rsid w:val="005638D5"/>
    <w:rsid w:val="005638F6"/>
    <w:rsid w:val="00563925"/>
    <w:rsid w:val="00563941"/>
    <w:rsid w:val="00563967"/>
    <w:rsid w:val="00563979"/>
    <w:rsid w:val="00563988"/>
    <w:rsid w:val="005639C3"/>
    <w:rsid w:val="005639C8"/>
    <w:rsid w:val="005639CD"/>
    <w:rsid w:val="005639DA"/>
    <w:rsid w:val="00563A13"/>
    <w:rsid w:val="00563A26"/>
    <w:rsid w:val="00563A6C"/>
    <w:rsid w:val="00563AAA"/>
    <w:rsid w:val="00563AF7"/>
    <w:rsid w:val="00563B7D"/>
    <w:rsid w:val="00563BE9"/>
    <w:rsid w:val="00563BEA"/>
    <w:rsid w:val="00563C00"/>
    <w:rsid w:val="00563C1F"/>
    <w:rsid w:val="00563C40"/>
    <w:rsid w:val="00563C53"/>
    <w:rsid w:val="00563C6D"/>
    <w:rsid w:val="00563C78"/>
    <w:rsid w:val="00563C9E"/>
    <w:rsid w:val="00563CC8"/>
    <w:rsid w:val="00563CE2"/>
    <w:rsid w:val="00563CFF"/>
    <w:rsid w:val="00563D67"/>
    <w:rsid w:val="00563D71"/>
    <w:rsid w:val="00563D7C"/>
    <w:rsid w:val="00563D88"/>
    <w:rsid w:val="00563DD6"/>
    <w:rsid w:val="00563E0E"/>
    <w:rsid w:val="00563E95"/>
    <w:rsid w:val="00563ED2"/>
    <w:rsid w:val="00563EFF"/>
    <w:rsid w:val="00563F1C"/>
    <w:rsid w:val="00563F81"/>
    <w:rsid w:val="00563F88"/>
    <w:rsid w:val="00563F91"/>
    <w:rsid w:val="00563F9D"/>
    <w:rsid w:val="00563FA5"/>
    <w:rsid w:val="00563FB5"/>
    <w:rsid w:val="00563FDA"/>
    <w:rsid w:val="00563FE5"/>
    <w:rsid w:val="00563FF0"/>
    <w:rsid w:val="00563FF9"/>
    <w:rsid w:val="00563FFE"/>
    <w:rsid w:val="00564005"/>
    <w:rsid w:val="00564023"/>
    <w:rsid w:val="0056403A"/>
    <w:rsid w:val="0056406D"/>
    <w:rsid w:val="00564075"/>
    <w:rsid w:val="0056409C"/>
    <w:rsid w:val="005640BE"/>
    <w:rsid w:val="00564118"/>
    <w:rsid w:val="0056411D"/>
    <w:rsid w:val="00564169"/>
    <w:rsid w:val="0056420E"/>
    <w:rsid w:val="0056423B"/>
    <w:rsid w:val="0056425F"/>
    <w:rsid w:val="00564285"/>
    <w:rsid w:val="00564288"/>
    <w:rsid w:val="005642A0"/>
    <w:rsid w:val="00564315"/>
    <w:rsid w:val="00564362"/>
    <w:rsid w:val="005643A3"/>
    <w:rsid w:val="005643C9"/>
    <w:rsid w:val="0056441A"/>
    <w:rsid w:val="00564464"/>
    <w:rsid w:val="0056447B"/>
    <w:rsid w:val="0056447E"/>
    <w:rsid w:val="005644B9"/>
    <w:rsid w:val="00564518"/>
    <w:rsid w:val="00564536"/>
    <w:rsid w:val="00564560"/>
    <w:rsid w:val="00564571"/>
    <w:rsid w:val="00564584"/>
    <w:rsid w:val="00564599"/>
    <w:rsid w:val="005645AF"/>
    <w:rsid w:val="0056463A"/>
    <w:rsid w:val="0056469C"/>
    <w:rsid w:val="005646A9"/>
    <w:rsid w:val="005646B9"/>
    <w:rsid w:val="00564719"/>
    <w:rsid w:val="00564745"/>
    <w:rsid w:val="00564778"/>
    <w:rsid w:val="005647BE"/>
    <w:rsid w:val="005647C3"/>
    <w:rsid w:val="005647DD"/>
    <w:rsid w:val="00564802"/>
    <w:rsid w:val="00564803"/>
    <w:rsid w:val="0056480F"/>
    <w:rsid w:val="00564825"/>
    <w:rsid w:val="0056487B"/>
    <w:rsid w:val="005648A8"/>
    <w:rsid w:val="00564911"/>
    <w:rsid w:val="00564919"/>
    <w:rsid w:val="00564962"/>
    <w:rsid w:val="00564967"/>
    <w:rsid w:val="005649C7"/>
    <w:rsid w:val="005649D3"/>
    <w:rsid w:val="005649E7"/>
    <w:rsid w:val="005649F4"/>
    <w:rsid w:val="00564A27"/>
    <w:rsid w:val="00564A3E"/>
    <w:rsid w:val="00564A47"/>
    <w:rsid w:val="00564A5E"/>
    <w:rsid w:val="00564A70"/>
    <w:rsid w:val="00564A89"/>
    <w:rsid w:val="00564AD2"/>
    <w:rsid w:val="00564AFF"/>
    <w:rsid w:val="00564B1B"/>
    <w:rsid w:val="00564B77"/>
    <w:rsid w:val="00564BB2"/>
    <w:rsid w:val="00564BBE"/>
    <w:rsid w:val="00564BC8"/>
    <w:rsid w:val="00564BCE"/>
    <w:rsid w:val="00564BF6"/>
    <w:rsid w:val="00564BF8"/>
    <w:rsid w:val="00564C0D"/>
    <w:rsid w:val="00564C58"/>
    <w:rsid w:val="00564C6A"/>
    <w:rsid w:val="00564C9F"/>
    <w:rsid w:val="00564CC6"/>
    <w:rsid w:val="00564D19"/>
    <w:rsid w:val="00564D51"/>
    <w:rsid w:val="00564D52"/>
    <w:rsid w:val="00564E1A"/>
    <w:rsid w:val="00564E28"/>
    <w:rsid w:val="00564E2A"/>
    <w:rsid w:val="00564E47"/>
    <w:rsid w:val="00564E54"/>
    <w:rsid w:val="00564E6B"/>
    <w:rsid w:val="00564EDE"/>
    <w:rsid w:val="00564EE6"/>
    <w:rsid w:val="00564F21"/>
    <w:rsid w:val="00564F27"/>
    <w:rsid w:val="00564F2E"/>
    <w:rsid w:val="00564F5E"/>
    <w:rsid w:val="00564FB9"/>
    <w:rsid w:val="0056501F"/>
    <w:rsid w:val="0056502A"/>
    <w:rsid w:val="0056503F"/>
    <w:rsid w:val="0056511B"/>
    <w:rsid w:val="0056515C"/>
    <w:rsid w:val="00565161"/>
    <w:rsid w:val="0056519F"/>
    <w:rsid w:val="005651CB"/>
    <w:rsid w:val="005651D2"/>
    <w:rsid w:val="005651D7"/>
    <w:rsid w:val="005651DA"/>
    <w:rsid w:val="005651E4"/>
    <w:rsid w:val="00565206"/>
    <w:rsid w:val="00565224"/>
    <w:rsid w:val="00565259"/>
    <w:rsid w:val="005652A0"/>
    <w:rsid w:val="005652BA"/>
    <w:rsid w:val="00565303"/>
    <w:rsid w:val="00565305"/>
    <w:rsid w:val="0056530E"/>
    <w:rsid w:val="00565324"/>
    <w:rsid w:val="00565326"/>
    <w:rsid w:val="00565337"/>
    <w:rsid w:val="0056533A"/>
    <w:rsid w:val="0056534E"/>
    <w:rsid w:val="00565356"/>
    <w:rsid w:val="00565361"/>
    <w:rsid w:val="00565364"/>
    <w:rsid w:val="00565379"/>
    <w:rsid w:val="005653E8"/>
    <w:rsid w:val="005653ED"/>
    <w:rsid w:val="005653F9"/>
    <w:rsid w:val="0056541A"/>
    <w:rsid w:val="0056542A"/>
    <w:rsid w:val="00565438"/>
    <w:rsid w:val="00565439"/>
    <w:rsid w:val="00565450"/>
    <w:rsid w:val="005654E0"/>
    <w:rsid w:val="00565514"/>
    <w:rsid w:val="00565520"/>
    <w:rsid w:val="0056552C"/>
    <w:rsid w:val="00565544"/>
    <w:rsid w:val="00565574"/>
    <w:rsid w:val="00565594"/>
    <w:rsid w:val="005655D4"/>
    <w:rsid w:val="00565609"/>
    <w:rsid w:val="00565631"/>
    <w:rsid w:val="0056565D"/>
    <w:rsid w:val="0056567F"/>
    <w:rsid w:val="00565696"/>
    <w:rsid w:val="0056569F"/>
    <w:rsid w:val="005656A1"/>
    <w:rsid w:val="005656A8"/>
    <w:rsid w:val="005656CE"/>
    <w:rsid w:val="005656D2"/>
    <w:rsid w:val="005656F0"/>
    <w:rsid w:val="0056574E"/>
    <w:rsid w:val="00565777"/>
    <w:rsid w:val="0056579E"/>
    <w:rsid w:val="005657BA"/>
    <w:rsid w:val="005657C3"/>
    <w:rsid w:val="005657D7"/>
    <w:rsid w:val="00565819"/>
    <w:rsid w:val="00565847"/>
    <w:rsid w:val="00565856"/>
    <w:rsid w:val="00565874"/>
    <w:rsid w:val="0056587F"/>
    <w:rsid w:val="00565887"/>
    <w:rsid w:val="005658A9"/>
    <w:rsid w:val="005658C3"/>
    <w:rsid w:val="0056592D"/>
    <w:rsid w:val="0056593D"/>
    <w:rsid w:val="0056596D"/>
    <w:rsid w:val="0056598E"/>
    <w:rsid w:val="00565997"/>
    <w:rsid w:val="005659B1"/>
    <w:rsid w:val="00565A53"/>
    <w:rsid w:val="00565A92"/>
    <w:rsid w:val="00565AD0"/>
    <w:rsid w:val="00565AFF"/>
    <w:rsid w:val="00565B00"/>
    <w:rsid w:val="00565B07"/>
    <w:rsid w:val="00565B21"/>
    <w:rsid w:val="00565B84"/>
    <w:rsid w:val="00565B93"/>
    <w:rsid w:val="00565BB9"/>
    <w:rsid w:val="00565C04"/>
    <w:rsid w:val="00565C5B"/>
    <w:rsid w:val="00565C5C"/>
    <w:rsid w:val="00565C5D"/>
    <w:rsid w:val="00565C6E"/>
    <w:rsid w:val="00565C95"/>
    <w:rsid w:val="00565CB3"/>
    <w:rsid w:val="00565CBA"/>
    <w:rsid w:val="00565D20"/>
    <w:rsid w:val="00565D57"/>
    <w:rsid w:val="00565D7A"/>
    <w:rsid w:val="00565D80"/>
    <w:rsid w:val="00565D85"/>
    <w:rsid w:val="00565DAC"/>
    <w:rsid w:val="00565DC8"/>
    <w:rsid w:val="00565DFF"/>
    <w:rsid w:val="00565E0A"/>
    <w:rsid w:val="00565E34"/>
    <w:rsid w:val="00565E68"/>
    <w:rsid w:val="00565E7A"/>
    <w:rsid w:val="00565E96"/>
    <w:rsid w:val="00565EA1"/>
    <w:rsid w:val="00565EE4"/>
    <w:rsid w:val="00565F2B"/>
    <w:rsid w:val="00565F34"/>
    <w:rsid w:val="00565F49"/>
    <w:rsid w:val="00565FB7"/>
    <w:rsid w:val="00566025"/>
    <w:rsid w:val="00566082"/>
    <w:rsid w:val="0056609E"/>
    <w:rsid w:val="005660B2"/>
    <w:rsid w:val="005660B6"/>
    <w:rsid w:val="005660BF"/>
    <w:rsid w:val="005660C2"/>
    <w:rsid w:val="005660C3"/>
    <w:rsid w:val="005660FB"/>
    <w:rsid w:val="00566111"/>
    <w:rsid w:val="0056618F"/>
    <w:rsid w:val="005661CC"/>
    <w:rsid w:val="005661DF"/>
    <w:rsid w:val="00566247"/>
    <w:rsid w:val="0056625D"/>
    <w:rsid w:val="00566268"/>
    <w:rsid w:val="00566280"/>
    <w:rsid w:val="005662BB"/>
    <w:rsid w:val="005662BD"/>
    <w:rsid w:val="005662D6"/>
    <w:rsid w:val="005662DF"/>
    <w:rsid w:val="005662EC"/>
    <w:rsid w:val="005662F9"/>
    <w:rsid w:val="0056630B"/>
    <w:rsid w:val="00566349"/>
    <w:rsid w:val="0056635E"/>
    <w:rsid w:val="00566380"/>
    <w:rsid w:val="005663D3"/>
    <w:rsid w:val="005663D4"/>
    <w:rsid w:val="0056641A"/>
    <w:rsid w:val="00566420"/>
    <w:rsid w:val="005664BB"/>
    <w:rsid w:val="005664E9"/>
    <w:rsid w:val="0056651E"/>
    <w:rsid w:val="00566546"/>
    <w:rsid w:val="00566581"/>
    <w:rsid w:val="005665A9"/>
    <w:rsid w:val="005665C7"/>
    <w:rsid w:val="005665DA"/>
    <w:rsid w:val="005665FA"/>
    <w:rsid w:val="00566624"/>
    <w:rsid w:val="0056662E"/>
    <w:rsid w:val="00566637"/>
    <w:rsid w:val="00566673"/>
    <w:rsid w:val="005666A1"/>
    <w:rsid w:val="005666AC"/>
    <w:rsid w:val="005666E0"/>
    <w:rsid w:val="00566711"/>
    <w:rsid w:val="00566726"/>
    <w:rsid w:val="0056677C"/>
    <w:rsid w:val="005667B6"/>
    <w:rsid w:val="005667E8"/>
    <w:rsid w:val="00566848"/>
    <w:rsid w:val="00566854"/>
    <w:rsid w:val="005668D5"/>
    <w:rsid w:val="0056692C"/>
    <w:rsid w:val="00566943"/>
    <w:rsid w:val="00566968"/>
    <w:rsid w:val="00566973"/>
    <w:rsid w:val="00566A0F"/>
    <w:rsid w:val="00566A1B"/>
    <w:rsid w:val="00566A36"/>
    <w:rsid w:val="00566A3D"/>
    <w:rsid w:val="00566A3E"/>
    <w:rsid w:val="00566A54"/>
    <w:rsid w:val="00566AAD"/>
    <w:rsid w:val="00566AF2"/>
    <w:rsid w:val="00566B0B"/>
    <w:rsid w:val="00566B24"/>
    <w:rsid w:val="00566B2C"/>
    <w:rsid w:val="00566B32"/>
    <w:rsid w:val="00566B7A"/>
    <w:rsid w:val="00566BAA"/>
    <w:rsid w:val="00566BB2"/>
    <w:rsid w:val="00566BB5"/>
    <w:rsid w:val="00566BC6"/>
    <w:rsid w:val="00566BEC"/>
    <w:rsid w:val="00566C69"/>
    <w:rsid w:val="00566C83"/>
    <w:rsid w:val="00566CAD"/>
    <w:rsid w:val="00566CB4"/>
    <w:rsid w:val="00566CCB"/>
    <w:rsid w:val="00566CEE"/>
    <w:rsid w:val="00566D25"/>
    <w:rsid w:val="00566D68"/>
    <w:rsid w:val="00566D6C"/>
    <w:rsid w:val="00566D6F"/>
    <w:rsid w:val="00566D9A"/>
    <w:rsid w:val="00566DBC"/>
    <w:rsid w:val="00566DC9"/>
    <w:rsid w:val="00566DD5"/>
    <w:rsid w:val="00566E13"/>
    <w:rsid w:val="00566E45"/>
    <w:rsid w:val="00566E4B"/>
    <w:rsid w:val="00566E7D"/>
    <w:rsid w:val="00566E91"/>
    <w:rsid w:val="00566E9C"/>
    <w:rsid w:val="00566EC6"/>
    <w:rsid w:val="00566F1B"/>
    <w:rsid w:val="00566F22"/>
    <w:rsid w:val="00566F4B"/>
    <w:rsid w:val="00566F58"/>
    <w:rsid w:val="00566F75"/>
    <w:rsid w:val="00566F94"/>
    <w:rsid w:val="00566FCD"/>
    <w:rsid w:val="00566FE9"/>
    <w:rsid w:val="00566FF6"/>
    <w:rsid w:val="00566FFE"/>
    <w:rsid w:val="00567027"/>
    <w:rsid w:val="00567041"/>
    <w:rsid w:val="00567066"/>
    <w:rsid w:val="00567071"/>
    <w:rsid w:val="00567088"/>
    <w:rsid w:val="0056708A"/>
    <w:rsid w:val="00567090"/>
    <w:rsid w:val="005670B3"/>
    <w:rsid w:val="0056711D"/>
    <w:rsid w:val="0056717C"/>
    <w:rsid w:val="0056718D"/>
    <w:rsid w:val="0056718F"/>
    <w:rsid w:val="005671C2"/>
    <w:rsid w:val="005671C5"/>
    <w:rsid w:val="0056720D"/>
    <w:rsid w:val="0056722D"/>
    <w:rsid w:val="0056726F"/>
    <w:rsid w:val="005672A9"/>
    <w:rsid w:val="005672C9"/>
    <w:rsid w:val="005672CA"/>
    <w:rsid w:val="005672F0"/>
    <w:rsid w:val="00567305"/>
    <w:rsid w:val="0056730A"/>
    <w:rsid w:val="0056730F"/>
    <w:rsid w:val="0056731B"/>
    <w:rsid w:val="00567330"/>
    <w:rsid w:val="00567332"/>
    <w:rsid w:val="0056738F"/>
    <w:rsid w:val="005673AF"/>
    <w:rsid w:val="005673CF"/>
    <w:rsid w:val="005673D3"/>
    <w:rsid w:val="00567409"/>
    <w:rsid w:val="00567446"/>
    <w:rsid w:val="0056744A"/>
    <w:rsid w:val="00567457"/>
    <w:rsid w:val="005674A1"/>
    <w:rsid w:val="00567503"/>
    <w:rsid w:val="00567514"/>
    <w:rsid w:val="00567590"/>
    <w:rsid w:val="005675AA"/>
    <w:rsid w:val="005675CB"/>
    <w:rsid w:val="005675CD"/>
    <w:rsid w:val="005675D5"/>
    <w:rsid w:val="00567686"/>
    <w:rsid w:val="005676A0"/>
    <w:rsid w:val="005676BA"/>
    <w:rsid w:val="005676C3"/>
    <w:rsid w:val="005676E3"/>
    <w:rsid w:val="005676F4"/>
    <w:rsid w:val="005676F8"/>
    <w:rsid w:val="005676FD"/>
    <w:rsid w:val="00567701"/>
    <w:rsid w:val="00567705"/>
    <w:rsid w:val="00567714"/>
    <w:rsid w:val="00567725"/>
    <w:rsid w:val="0056772E"/>
    <w:rsid w:val="00567733"/>
    <w:rsid w:val="00567748"/>
    <w:rsid w:val="0056774F"/>
    <w:rsid w:val="0056777A"/>
    <w:rsid w:val="00567789"/>
    <w:rsid w:val="005677D6"/>
    <w:rsid w:val="005677F2"/>
    <w:rsid w:val="005677FC"/>
    <w:rsid w:val="00567823"/>
    <w:rsid w:val="00567825"/>
    <w:rsid w:val="0056782D"/>
    <w:rsid w:val="00567858"/>
    <w:rsid w:val="00567861"/>
    <w:rsid w:val="00567866"/>
    <w:rsid w:val="005678A1"/>
    <w:rsid w:val="00567973"/>
    <w:rsid w:val="005679AA"/>
    <w:rsid w:val="005679DA"/>
    <w:rsid w:val="005679EE"/>
    <w:rsid w:val="005679F6"/>
    <w:rsid w:val="00567A18"/>
    <w:rsid w:val="00567A4C"/>
    <w:rsid w:val="00567A78"/>
    <w:rsid w:val="00567AA6"/>
    <w:rsid w:val="00567ADE"/>
    <w:rsid w:val="00567AE1"/>
    <w:rsid w:val="00567B20"/>
    <w:rsid w:val="00567B36"/>
    <w:rsid w:val="00567BED"/>
    <w:rsid w:val="00567BF0"/>
    <w:rsid w:val="00567C04"/>
    <w:rsid w:val="00567C49"/>
    <w:rsid w:val="00567C4F"/>
    <w:rsid w:val="00567C8C"/>
    <w:rsid w:val="00567CBE"/>
    <w:rsid w:val="00567D4F"/>
    <w:rsid w:val="00567D9A"/>
    <w:rsid w:val="00567DB3"/>
    <w:rsid w:val="00567DE0"/>
    <w:rsid w:val="00567DE2"/>
    <w:rsid w:val="00567E0C"/>
    <w:rsid w:val="00567E28"/>
    <w:rsid w:val="00567E78"/>
    <w:rsid w:val="00567ED1"/>
    <w:rsid w:val="00567F56"/>
    <w:rsid w:val="00567F76"/>
    <w:rsid w:val="00567FDA"/>
    <w:rsid w:val="0057001E"/>
    <w:rsid w:val="0057005B"/>
    <w:rsid w:val="0057006A"/>
    <w:rsid w:val="005700A1"/>
    <w:rsid w:val="005700C8"/>
    <w:rsid w:val="00570190"/>
    <w:rsid w:val="00570221"/>
    <w:rsid w:val="00570235"/>
    <w:rsid w:val="00570238"/>
    <w:rsid w:val="00570239"/>
    <w:rsid w:val="0057023B"/>
    <w:rsid w:val="005702A0"/>
    <w:rsid w:val="005702A3"/>
    <w:rsid w:val="005702B7"/>
    <w:rsid w:val="005702C6"/>
    <w:rsid w:val="005702DB"/>
    <w:rsid w:val="005702EE"/>
    <w:rsid w:val="0057031D"/>
    <w:rsid w:val="00570331"/>
    <w:rsid w:val="00570387"/>
    <w:rsid w:val="005703A3"/>
    <w:rsid w:val="005703F4"/>
    <w:rsid w:val="00570420"/>
    <w:rsid w:val="0057042E"/>
    <w:rsid w:val="00570431"/>
    <w:rsid w:val="005704AD"/>
    <w:rsid w:val="005704E4"/>
    <w:rsid w:val="005704EC"/>
    <w:rsid w:val="00570510"/>
    <w:rsid w:val="00570518"/>
    <w:rsid w:val="00570572"/>
    <w:rsid w:val="00570599"/>
    <w:rsid w:val="005705CC"/>
    <w:rsid w:val="005705F0"/>
    <w:rsid w:val="0057060C"/>
    <w:rsid w:val="0057063E"/>
    <w:rsid w:val="0057068D"/>
    <w:rsid w:val="00570709"/>
    <w:rsid w:val="0057070B"/>
    <w:rsid w:val="0057070F"/>
    <w:rsid w:val="00570767"/>
    <w:rsid w:val="00570784"/>
    <w:rsid w:val="00570786"/>
    <w:rsid w:val="005707C0"/>
    <w:rsid w:val="0057082C"/>
    <w:rsid w:val="0057083E"/>
    <w:rsid w:val="00570879"/>
    <w:rsid w:val="005708CE"/>
    <w:rsid w:val="00570902"/>
    <w:rsid w:val="00570923"/>
    <w:rsid w:val="00570966"/>
    <w:rsid w:val="00570973"/>
    <w:rsid w:val="005709B4"/>
    <w:rsid w:val="005709C8"/>
    <w:rsid w:val="005709E9"/>
    <w:rsid w:val="00570A0A"/>
    <w:rsid w:val="00570A19"/>
    <w:rsid w:val="00570A2F"/>
    <w:rsid w:val="00570A74"/>
    <w:rsid w:val="00570A99"/>
    <w:rsid w:val="00570ACE"/>
    <w:rsid w:val="00570AEA"/>
    <w:rsid w:val="00570B1F"/>
    <w:rsid w:val="00570B2C"/>
    <w:rsid w:val="00570BE7"/>
    <w:rsid w:val="00570C30"/>
    <w:rsid w:val="00570C58"/>
    <w:rsid w:val="00570C5A"/>
    <w:rsid w:val="00570C88"/>
    <w:rsid w:val="00570C94"/>
    <w:rsid w:val="00570CB0"/>
    <w:rsid w:val="00570CEF"/>
    <w:rsid w:val="00570D39"/>
    <w:rsid w:val="00570D3F"/>
    <w:rsid w:val="00570DE9"/>
    <w:rsid w:val="00570EA9"/>
    <w:rsid w:val="00570ECA"/>
    <w:rsid w:val="00570ED7"/>
    <w:rsid w:val="00570EF3"/>
    <w:rsid w:val="00570F0C"/>
    <w:rsid w:val="00570F3E"/>
    <w:rsid w:val="00570F4A"/>
    <w:rsid w:val="00570FB7"/>
    <w:rsid w:val="00570FD7"/>
    <w:rsid w:val="00570FD9"/>
    <w:rsid w:val="00571005"/>
    <w:rsid w:val="00571018"/>
    <w:rsid w:val="00571034"/>
    <w:rsid w:val="00571041"/>
    <w:rsid w:val="00571056"/>
    <w:rsid w:val="0057108D"/>
    <w:rsid w:val="005710FB"/>
    <w:rsid w:val="00571105"/>
    <w:rsid w:val="00571108"/>
    <w:rsid w:val="0057113E"/>
    <w:rsid w:val="00571168"/>
    <w:rsid w:val="00571191"/>
    <w:rsid w:val="005711A7"/>
    <w:rsid w:val="005711B4"/>
    <w:rsid w:val="005711FA"/>
    <w:rsid w:val="00571201"/>
    <w:rsid w:val="00571209"/>
    <w:rsid w:val="00571228"/>
    <w:rsid w:val="00571230"/>
    <w:rsid w:val="00571236"/>
    <w:rsid w:val="00571272"/>
    <w:rsid w:val="00571273"/>
    <w:rsid w:val="0057127E"/>
    <w:rsid w:val="005712CC"/>
    <w:rsid w:val="005712DD"/>
    <w:rsid w:val="0057133E"/>
    <w:rsid w:val="0057135F"/>
    <w:rsid w:val="00571396"/>
    <w:rsid w:val="0057139E"/>
    <w:rsid w:val="005713EE"/>
    <w:rsid w:val="005713F2"/>
    <w:rsid w:val="00571412"/>
    <w:rsid w:val="00571418"/>
    <w:rsid w:val="0057141B"/>
    <w:rsid w:val="00571462"/>
    <w:rsid w:val="00571469"/>
    <w:rsid w:val="005714DA"/>
    <w:rsid w:val="005714F5"/>
    <w:rsid w:val="00571505"/>
    <w:rsid w:val="0057151F"/>
    <w:rsid w:val="0057158B"/>
    <w:rsid w:val="005715A4"/>
    <w:rsid w:val="005715C7"/>
    <w:rsid w:val="00571617"/>
    <w:rsid w:val="005716A9"/>
    <w:rsid w:val="005716CF"/>
    <w:rsid w:val="005716DB"/>
    <w:rsid w:val="0057170A"/>
    <w:rsid w:val="00571727"/>
    <w:rsid w:val="0057173A"/>
    <w:rsid w:val="0057175A"/>
    <w:rsid w:val="00571767"/>
    <w:rsid w:val="00571771"/>
    <w:rsid w:val="00571799"/>
    <w:rsid w:val="005717D6"/>
    <w:rsid w:val="005717E4"/>
    <w:rsid w:val="0057185D"/>
    <w:rsid w:val="0057185E"/>
    <w:rsid w:val="00571863"/>
    <w:rsid w:val="00571876"/>
    <w:rsid w:val="005718C8"/>
    <w:rsid w:val="00571924"/>
    <w:rsid w:val="0057199C"/>
    <w:rsid w:val="0057199E"/>
    <w:rsid w:val="005719EF"/>
    <w:rsid w:val="005719F4"/>
    <w:rsid w:val="00571A0B"/>
    <w:rsid w:val="00571A32"/>
    <w:rsid w:val="00571A34"/>
    <w:rsid w:val="00571A3C"/>
    <w:rsid w:val="00571A44"/>
    <w:rsid w:val="00571A48"/>
    <w:rsid w:val="00571A4B"/>
    <w:rsid w:val="00571A4D"/>
    <w:rsid w:val="00571A59"/>
    <w:rsid w:val="00571A67"/>
    <w:rsid w:val="00571A6F"/>
    <w:rsid w:val="00571A85"/>
    <w:rsid w:val="00571A94"/>
    <w:rsid w:val="00571B34"/>
    <w:rsid w:val="00571B59"/>
    <w:rsid w:val="00571B67"/>
    <w:rsid w:val="00571B9F"/>
    <w:rsid w:val="00571BD1"/>
    <w:rsid w:val="00571C15"/>
    <w:rsid w:val="00571C21"/>
    <w:rsid w:val="00571CAF"/>
    <w:rsid w:val="00571CB4"/>
    <w:rsid w:val="00571D24"/>
    <w:rsid w:val="00571D76"/>
    <w:rsid w:val="00571D93"/>
    <w:rsid w:val="00571DC0"/>
    <w:rsid w:val="00571DE7"/>
    <w:rsid w:val="00571E2E"/>
    <w:rsid w:val="00571E41"/>
    <w:rsid w:val="00571E77"/>
    <w:rsid w:val="00571F0D"/>
    <w:rsid w:val="00571F8D"/>
    <w:rsid w:val="00571FFA"/>
    <w:rsid w:val="0057200F"/>
    <w:rsid w:val="00572017"/>
    <w:rsid w:val="00572086"/>
    <w:rsid w:val="00572087"/>
    <w:rsid w:val="0057208F"/>
    <w:rsid w:val="0057209F"/>
    <w:rsid w:val="005720A7"/>
    <w:rsid w:val="005720F2"/>
    <w:rsid w:val="00572106"/>
    <w:rsid w:val="00572195"/>
    <w:rsid w:val="005721D6"/>
    <w:rsid w:val="005721D8"/>
    <w:rsid w:val="005721F3"/>
    <w:rsid w:val="00572219"/>
    <w:rsid w:val="00572244"/>
    <w:rsid w:val="005722E1"/>
    <w:rsid w:val="00572306"/>
    <w:rsid w:val="00572316"/>
    <w:rsid w:val="0057234D"/>
    <w:rsid w:val="00572367"/>
    <w:rsid w:val="0057236C"/>
    <w:rsid w:val="005723FC"/>
    <w:rsid w:val="00572468"/>
    <w:rsid w:val="005724DB"/>
    <w:rsid w:val="0057250E"/>
    <w:rsid w:val="00572516"/>
    <w:rsid w:val="00572520"/>
    <w:rsid w:val="0057253A"/>
    <w:rsid w:val="0057253F"/>
    <w:rsid w:val="00572583"/>
    <w:rsid w:val="005725A6"/>
    <w:rsid w:val="005725B8"/>
    <w:rsid w:val="005725C2"/>
    <w:rsid w:val="0057260B"/>
    <w:rsid w:val="0057262C"/>
    <w:rsid w:val="0057264C"/>
    <w:rsid w:val="00572663"/>
    <w:rsid w:val="00572665"/>
    <w:rsid w:val="005726D2"/>
    <w:rsid w:val="005726EF"/>
    <w:rsid w:val="00572776"/>
    <w:rsid w:val="00572778"/>
    <w:rsid w:val="005727AD"/>
    <w:rsid w:val="005727C3"/>
    <w:rsid w:val="0057280C"/>
    <w:rsid w:val="0057280D"/>
    <w:rsid w:val="005728BD"/>
    <w:rsid w:val="005728E6"/>
    <w:rsid w:val="0057292D"/>
    <w:rsid w:val="00572933"/>
    <w:rsid w:val="00572942"/>
    <w:rsid w:val="0057298A"/>
    <w:rsid w:val="00572991"/>
    <w:rsid w:val="005729FC"/>
    <w:rsid w:val="00572A01"/>
    <w:rsid w:val="00572A19"/>
    <w:rsid w:val="00572A50"/>
    <w:rsid w:val="00572A83"/>
    <w:rsid w:val="00572A9A"/>
    <w:rsid w:val="00572AAE"/>
    <w:rsid w:val="00572ABA"/>
    <w:rsid w:val="00572B43"/>
    <w:rsid w:val="00572B76"/>
    <w:rsid w:val="00572B79"/>
    <w:rsid w:val="00572B9E"/>
    <w:rsid w:val="00572C14"/>
    <w:rsid w:val="00572C47"/>
    <w:rsid w:val="00572C63"/>
    <w:rsid w:val="00572C76"/>
    <w:rsid w:val="00572CC9"/>
    <w:rsid w:val="00572CCC"/>
    <w:rsid w:val="00572CDC"/>
    <w:rsid w:val="00572CF3"/>
    <w:rsid w:val="00572CFB"/>
    <w:rsid w:val="00572DA5"/>
    <w:rsid w:val="00572DC9"/>
    <w:rsid w:val="00572E01"/>
    <w:rsid w:val="00572E04"/>
    <w:rsid w:val="00572E33"/>
    <w:rsid w:val="00572F14"/>
    <w:rsid w:val="00572F39"/>
    <w:rsid w:val="00572FBE"/>
    <w:rsid w:val="00572FEF"/>
    <w:rsid w:val="00572FF7"/>
    <w:rsid w:val="00573003"/>
    <w:rsid w:val="00573004"/>
    <w:rsid w:val="00573017"/>
    <w:rsid w:val="0057302D"/>
    <w:rsid w:val="00573047"/>
    <w:rsid w:val="00573055"/>
    <w:rsid w:val="00573056"/>
    <w:rsid w:val="0057308C"/>
    <w:rsid w:val="005730AA"/>
    <w:rsid w:val="005730C6"/>
    <w:rsid w:val="005730D4"/>
    <w:rsid w:val="00573104"/>
    <w:rsid w:val="00573107"/>
    <w:rsid w:val="0057311A"/>
    <w:rsid w:val="00573134"/>
    <w:rsid w:val="0057314E"/>
    <w:rsid w:val="005731AF"/>
    <w:rsid w:val="005731DA"/>
    <w:rsid w:val="00573211"/>
    <w:rsid w:val="00573228"/>
    <w:rsid w:val="00573260"/>
    <w:rsid w:val="00573276"/>
    <w:rsid w:val="005732D5"/>
    <w:rsid w:val="005732DC"/>
    <w:rsid w:val="005732EB"/>
    <w:rsid w:val="0057331B"/>
    <w:rsid w:val="00573329"/>
    <w:rsid w:val="0057333F"/>
    <w:rsid w:val="00573372"/>
    <w:rsid w:val="00573394"/>
    <w:rsid w:val="005733DC"/>
    <w:rsid w:val="0057340C"/>
    <w:rsid w:val="00573436"/>
    <w:rsid w:val="0057347D"/>
    <w:rsid w:val="0057347F"/>
    <w:rsid w:val="0057352A"/>
    <w:rsid w:val="0057355F"/>
    <w:rsid w:val="00573564"/>
    <w:rsid w:val="0057357A"/>
    <w:rsid w:val="005735A8"/>
    <w:rsid w:val="00573616"/>
    <w:rsid w:val="00573644"/>
    <w:rsid w:val="0057364D"/>
    <w:rsid w:val="0057365F"/>
    <w:rsid w:val="00573668"/>
    <w:rsid w:val="00573691"/>
    <w:rsid w:val="005736A0"/>
    <w:rsid w:val="005736D3"/>
    <w:rsid w:val="00573731"/>
    <w:rsid w:val="00573762"/>
    <w:rsid w:val="0057376C"/>
    <w:rsid w:val="00573770"/>
    <w:rsid w:val="005737D2"/>
    <w:rsid w:val="005737D6"/>
    <w:rsid w:val="0057380F"/>
    <w:rsid w:val="00573818"/>
    <w:rsid w:val="00573873"/>
    <w:rsid w:val="005738A1"/>
    <w:rsid w:val="0057390A"/>
    <w:rsid w:val="00573913"/>
    <w:rsid w:val="00573929"/>
    <w:rsid w:val="0057399E"/>
    <w:rsid w:val="005739B8"/>
    <w:rsid w:val="00573A7A"/>
    <w:rsid w:val="00573AA6"/>
    <w:rsid w:val="00573AAA"/>
    <w:rsid w:val="00573AAB"/>
    <w:rsid w:val="00573AC7"/>
    <w:rsid w:val="00573ADD"/>
    <w:rsid w:val="00573B16"/>
    <w:rsid w:val="00573B2B"/>
    <w:rsid w:val="00573B34"/>
    <w:rsid w:val="00573B50"/>
    <w:rsid w:val="00573B84"/>
    <w:rsid w:val="00573B8B"/>
    <w:rsid w:val="00573BA5"/>
    <w:rsid w:val="00573C0C"/>
    <w:rsid w:val="00573C14"/>
    <w:rsid w:val="00573C1C"/>
    <w:rsid w:val="00573C26"/>
    <w:rsid w:val="00573C59"/>
    <w:rsid w:val="00573CF7"/>
    <w:rsid w:val="00573D0C"/>
    <w:rsid w:val="00573D0E"/>
    <w:rsid w:val="00573D18"/>
    <w:rsid w:val="00573D7C"/>
    <w:rsid w:val="00573D8A"/>
    <w:rsid w:val="00573D98"/>
    <w:rsid w:val="00573DD2"/>
    <w:rsid w:val="00573E6D"/>
    <w:rsid w:val="00573E7E"/>
    <w:rsid w:val="00573E87"/>
    <w:rsid w:val="00573EBA"/>
    <w:rsid w:val="00573EE5"/>
    <w:rsid w:val="00573F09"/>
    <w:rsid w:val="00573F11"/>
    <w:rsid w:val="00573F28"/>
    <w:rsid w:val="00573F30"/>
    <w:rsid w:val="00573F42"/>
    <w:rsid w:val="00573F76"/>
    <w:rsid w:val="00573FB4"/>
    <w:rsid w:val="00573FC8"/>
    <w:rsid w:val="00573FCC"/>
    <w:rsid w:val="00573FDC"/>
    <w:rsid w:val="00573FDD"/>
    <w:rsid w:val="0057401B"/>
    <w:rsid w:val="0057402F"/>
    <w:rsid w:val="00574053"/>
    <w:rsid w:val="0057405B"/>
    <w:rsid w:val="0057405F"/>
    <w:rsid w:val="0057408C"/>
    <w:rsid w:val="0057413C"/>
    <w:rsid w:val="00574145"/>
    <w:rsid w:val="00574177"/>
    <w:rsid w:val="0057417A"/>
    <w:rsid w:val="005741BB"/>
    <w:rsid w:val="005741CC"/>
    <w:rsid w:val="005741ED"/>
    <w:rsid w:val="005741EF"/>
    <w:rsid w:val="00574219"/>
    <w:rsid w:val="00574233"/>
    <w:rsid w:val="00574245"/>
    <w:rsid w:val="0057426C"/>
    <w:rsid w:val="005742AE"/>
    <w:rsid w:val="005742F8"/>
    <w:rsid w:val="00574356"/>
    <w:rsid w:val="0057435F"/>
    <w:rsid w:val="005743A2"/>
    <w:rsid w:val="005743BD"/>
    <w:rsid w:val="005743FB"/>
    <w:rsid w:val="00574403"/>
    <w:rsid w:val="00574423"/>
    <w:rsid w:val="0057444E"/>
    <w:rsid w:val="00574458"/>
    <w:rsid w:val="005744C5"/>
    <w:rsid w:val="00574507"/>
    <w:rsid w:val="00574524"/>
    <w:rsid w:val="0057455E"/>
    <w:rsid w:val="00574581"/>
    <w:rsid w:val="0057458F"/>
    <w:rsid w:val="005745E6"/>
    <w:rsid w:val="00574631"/>
    <w:rsid w:val="00574646"/>
    <w:rsid w:val="00574662"/>
    <w:rsid w:val="00574681"/>
    <w:rsid w:val="0057468B"/>
    <w:rsid w:val="005746CE"/>
    <w:rsid w:val="00574709"/>
    <w:rsid w:val="0057476A"/>
    <w:rsid w:val="00574785"/>
    <w:rsid w:val="0057479D"/>
    <w:rsid w:val="0057479E"/>
    <w:rsid w:val="005747B2"/>
    <w:rsid w:val="005747C0"/>
    <w:rsid w:val="005747DE"/>
    <w:rsid w:val="005747E8"/>
    <w:rsid w:val="00574800"/>
    <w:rsid w:val="0057480C"/>
    <w:rsid w:val="00574833"/>
    <w:rsid w:val="00574835"/>
    <w:rsid w:val="0057483E"/>
    <w:rsid w:val="00574861"/>
    <w:rsid w:val="0057488A"/>
    <w:rsid w:val="0057489C"/>
    <w:rsid w:val="005748A9"/>
    <w:rsid w:val="005748C2"/>
    <w:rsid w:val="00574946"/>
    <w:rsid w:val="00574959"/>
    <w:rsid w:val="0057495F"/>
    <w:rsid w:val="00574968"/>
    <w:rsid w:val="00574976"/>
    <w:rsid w:val="005749A7"/>
    <w:rsid w:val="005749B2"/>
    <w:rsid w:val="005749BD"/>
    <w:rsid w:val="005749C0"/>
    <w:rsid w:val="005749E4"/>
    <w:rsid w:val="00574A36"/>
    <w:rsid w:val="00574A41"/>
    <w:rsid w:val="00574A42"/>
    <w:rsid w:val="00574A7C"/>
    <w:rsid w:val="00574A81"/>
    <w:rsid w:val="00574ABC"/>
    <w:rsid w:val="00574B15"/>
    <w:rsid w:val="00574B3A"/>
    <w:rsid w:val="00574C60"/>
    <w:rsid w:val="00574C9D"/>
    <w:rsid w:val="00574CBF"/>
    <w:rsid w:val="00574DE3"/>
    <w:rsid w:val="00574E44"/>
    <w:rsid w:val="00574E45"/>
    <w:rsid w:val="00574E67"/>
    <w:rsid w:val="00574E8C"/>
    <w:rsid w:val="00574EE7"/>
    <w:rsid w:val="00574EF7"/>
    <w:rsid w:val="00574F5C"/>
    <w:rsid w:val="00574F9F"/>
    <w:rsid w:val="00574FAA"/>
    <w:rsid w:val="00574FAE"/>
    <w:rsid w:val="00574FB9"/>
    <w:rsid w:val="00575004"/>
    <w:rsid w:val="0057503C"/>
    <w:rsid w:val="00575041"/>
    <w:rsid w:val="00575054"/>
    <w:rsid w:val="0057505D"/>
    <w:rsid w:val="0057506D"/>
    <w:rsid w:val="00575084"/>
    <w:rsid w:val="00575088"/>
    <w:rsid w:val="005750A0"/>
    <w:rsid w:val="005750AA"/>
    <w:rsid w:val="005750CD"/>
    <w:rsid w:val="00575126"/>
    <w:rsid w:val="00575139"/>
    <w:rsid w:val="00575154"/>
    <w:rsid w:val="00575158"/>
    <w:rsid w:val="005751E3"/>
    <w:rsid w:val="005751ED"/>
    <w:rsid w:val="00575210"/>
    <w:rsid w:val="0057521B"/>
    <w:rsid w:val="00575274"/>
    <w:rsid w:val="00575293"/>
    <w:rsid w:val="005752DD"/>
    <w:rsid w:val="00575324"/>
    <w:rsid w:val="00575367"/>
    <w:rsid w:val="0057537F"/>
    <w:rsid w:val="005753AE"/>
    <w:rsid w:val="005753B5"/>
    <w:rsid w:val="005753C5"/>
    <w:rsid w:val="005753F7"/>
    <w:rsid w:val="005753FC"/>
    <w:rsid w:val="00575457"/>
    <w:rsid w:val="00575488"/>
    <w:rsid w:val="0057549B"/>
    <w:rsid w:val="005754AA"/>
    <w:rsid w:val="005754B6"/>
    <w:rsid w:val="00575511"/>
    <w:rsid w:val="00575520"/>
    <w:rsid w:val="00575531"/>
    <w:rsid w:val="00575556"/>
    <w:rsid w:val="005755E9"/>
    <w:rsid w:val="00575617"/>
    <w:rsid w:val="00575645"/>
    <w:rsid w:val="00575646"/>
    <w:rsid w:val="0057568C"/>
    <w:rsid w:val="005756C2"/>
    <w:rsid w:val="005756CC"/>
    <w:rsid w:val="005756E7"/>
    <w:rsid w:val="00575733"/>
    <w:rsid w:val="00575734"/>
    <w:rsid w:val="0057578B"/>
    <w:rsid w:val="00575794"/>
    <w:rsid w:val="005757A0"/>
    <w:rsid w:val="005757D4"/>
    <w:rsid w:val="005757F5"/>
    <w:rsid w:val="005757FB"/>
    <w:rsid w:val="00575855"/>
    <w:rsid w:val="00575875"/>
    <w:rsid w:val="005758AF"/>
    <w:rsid w:val="005758DC"/>
    <w:rsid w:val="005758DE"/>
    <w:rsid w:val="00575930"/>
    <w:rsid w:val="00575944"/>
    <w:rsid w:val="0057599A"/>
    <w:rsid w:val="005759A2"/>
    <w:rsid w:val="00575A13"/>
    <w:rsid w:val="00575A4C"/>
    <w:rsid w:val="00575A4D"/>
    <w:rsid w:val="00575A6E"/>
    <w:rsid w:val="00575A70"/>
    <w:rsid w:val="00575A71"/>
    <w:rsid w:val="00575AD8"/>
    <w:rsid w:val="00575AF1"/>
    <w:rsid w:val="00575AF7"/>
    <w:rsid w:val="00575AFB"/>
    <w:rsid w:val="00575AFF"/>
    <w:rsid w:val="00575B2D"/>
    <w:rsid w:val="00575B2E"/>
    <w:rsid w:val="00575B36"/>
    <w:rsid w:val="00575B53"/>
    <w:rsid w:val="00575BC2"/>
    <w:rsid w:val="00575BDF"/>
    <w:rsid w:val="00575BFC"/>
    <w:rsid w:val="00575C09"/>
    <w:rsid w:val="00575C3D"/>
    <w:rsid w:val="00575C44"/>
    <w:rsid w:val="00575C51"/>
    <w:rsid w:val="00575CB6"/>
    <w:rsid w:val="00575CE0"/>
    <w:rsid w:val="00575CE9"/>
    <w:rsid w:val="00575D26"/>
    <w:rsid w:val="00575D33"/>
    <w:rsid w:val="00575D5E"/>
    <w:rsid w:val="00575D60"/>
    <w:rsid w:val="00575D64"/>
    <w:rsid w:val="00575D89"/>
    <w:rsid w:val="00575E18"/>
    <w:rsid w:val="00575E57"/>
    <w:rsid w:val="00575E6C"/>
    <w:rsid w:val="00575E8C"/>
    <w:rsid w:val="00575EDA"/>
    <w:rsid w:val="00575EE8"/>
    <w:rsid w:val="00575EEE"/>
    <w:rsid w:val="00575EFC"/>
    <w:rsid w:val="00575F9E"/>
    <w:rsid w:val="00575FE5"/>
    <w:rsid w:val="00575FEA"/>
    <w:rsid w:val="0057601B"/>
    <w:rsid w:val="0057602B"/>
    <w:rsid w:val="00576034"/>
    <w:rsid w:val="00576078"/>
    <w:rsid w:val="005760AE"/>
    <w:rsid w:val="00576101"/>
    <w:rsid w:val="0057613D"/>
    <w:rsid w:val="0057614A"/>
    <w:rsid w:val="0057616A"/>
    <w:rsid w:val="005761CC"/>
    <w:rsid w:val="00576221"/>
    <w:rsid w:val="00576265"/>
    <w:rsid w:val="00576296"/>
    <w:rsid w:val="0057629F"/>
    <w:rsid w:val="005762A8"/>
    <w:rsid w:val="005762B2"/>
    <w:rsid w:val="005762EC"/>
    <w:rsid w:val="00576361"/>
    <w:rsid w:val="00576393"/>
    <w:rsid w:val="0057639E"/>
    <w:rsid w:val="00576468"/>
    <w:rsid w:val="005764B1"/>
    <w:rsid w:val="005764C5"/>
    <w:rsid w:val="005764ED"/>
    <w:rsid w:val="005764F9"/>
    <w:rsid w:val="00576526"/>
    <w:rsid w:val="00576572"/>
    <w:rsid w:val="005765A2"/>
    <w:rsid w:val="005765B3"/>
    <w:rsid w:val="005765C2"/>
    <w:rsid w:val="005765C3"/>
    <w:rsid w:val="005765C9"/>
    <w:rsid w:val="005765F3"/>
    <w:rsid w:val="005765FA"/>
    <w:rsid w:val="00576618"/>
    <w:rsid w:val="00576639"/>
    <w:rsid w:val="00576661"/>
    <w:rsid w:val="0057669E"/>
    <w:rsid w:val="0057670A"/>
    <w:rsid w:val="00576720"/>
    <w:rsid w:val="00576747"/>
    <w:rsid w:val="00576756"/>
    <w:rsid w:val="00576802"/>
    <w:rsid w:val="00576845"/>
    <w:rsid w:val="0057685E"/>
    <w:rsid w:val="0057688E"/>
    <w:rsid w:val="0057689B"/>
    <w:rsid w:val="005768AA"/>
    <w:rsid w:val="005768B5"/>
    <w:rsid w:val="005768E7"/>
    <w:rsid w:val="00576912"/>
    <w:rsid w:val="0057695E"/>
    <w:rsid w:val="005769D9"/>
    <w:rsid w:val="00576A0A"/>
    <w:rsid w:val="00576A40"/>
    <w:rsid w:val="00576A7F"/>
    <w:rsid w:val="00576AE1"/>
    <w:rsid w:val="00576AEA"/>
    <w:rsid w:val="00576AEB"/>
    <w:rsid w:val="00576B11"/>
    <w:rsid w:val="00576B2D"/>
    <w:rsid w:val="00576B90"/>
    <w:rsid w:val="00576BBC"/>
    <w:rsid w:val="00576C24"/>
    <w:rsid w:val="00576C40"/>
    <w:rsid w:val="00576C6A"/>
    <w:rsid w:val="00576C6F"/>
    <w:rsid w:val="00576C8D"/>
    <w:rsid w:val="00576CC3"/>
    <w:rsid w:val="00576CD4"/>
    <w:rsid w:val="00576CFA"/>
    <w:rsid w:val="00576D4D"/>
    <w:rsid w:val="00576D61"/>
    <w:rsid w:val="00576D8A"/>
    <w:rsid w:val="00576D8B"/>
    <w:rsid w:val="00576D95"/>
    <w:rsid w:val="00576DFD"/>
    <w:rsid w:val="00576E23"/>
    <w:rsid w:val="00576E35"/>
    <w:rsid w:val="00576E5C"/>
    <w:rsid w:val="00576E7D"/>
    <w:rsid w:val="00576E83"/>
    <w:rsid w:val="00576E96"/>
    <w:rsid w:val="00576EA3"/>
    <w:rsid w:val="00576EDD"/>
    <w:rsid w:val="00576EE3"/>
    <w:rsid w:val="00576F1E"/>
    <w:rsid w:val="00576F3E"/>
    <w:rsid w:val="00576F4C"/>
    <w:rsid w:val="00576F59"/>
    <w:rsid w:val="00576FDF"/>
    <w:rsid w:val="00576FE9"/>
    <w:rsid w:val="00576FEA"/>
    <w:rsid w:val="0057703C"/>
    <w:rsid w:val="00577076"/>
    <w:rsid w:val="005770E9"/>
    <w:rsid w:val="005770FF"/>
    <w:rsid w:val="00577129"/>
    <w:rsid w:val="0057715E"/>
    <w:rsid w:val="005771B9"/>
    <w:rsid w:val="005771BE"/>
    <w:rsid w:val="005771DE"/>
    <w:rsid w:val="00577216"/>
    <w:rsid w:val="00577224"/>
    <w:rsid w:val="00577249"/>
    <w:rsid w:val="0057726F"/>
    <w:rsid w:val="00577276"/>
    <w:rsid w:val="005772A3"/>
    <w:rsid w:val="005772A4"/>
    <w:rsid w:val="005772F7"/>
    <w:rsid w:val="00577305"/>
    <w:rsid w:val="00577317"/>
    <w:rsid w:val="0057735A"/>
    <w:rsid w:val="00577384"/>
    <w:rsid w:val="00577396"/>
    <w:rsid w:val="005773F2"/>
    <w:rsid w:val="00577405"/>
    <w:rsid w:val="00577411"/>
    <w:rsid w:val="0057745D"/>
    <w:rsid w:val="00577462"/>
    <w:rsid w:val="00577485"/>
    <w:rsid w:val="005774F9"/>
    <w:rsid w:val="0057754B"/>
    <w:rsid w:val="0057754E"/>
    <w:rsid w:val="00577594"/>
    <w:rsid w:val="0057759F"/>
    <w:rsid w:val="005775A1"/>
    <w:rsid w:val="005775A9"/>
    <w:rsid w:val="005775AA"/>
    <w:rsid w:val="005775B2"/>
    <w:rsid w:val="005775D9"/>
    <w:rsid w:val="00577616"/>
    <w:rsid w:val="0057763C"/>
    <w:rsid w:val="0057764B"/>
    <w:rsid w:val="0057764C"/>
    <w:rsid w:val="0057767A"/>
    <w:rsid w:val="0057767D"/>
    <w:rsid w:val="00577688"/>
    <w:rsid w:val="00577694"/>
    <w:rsid w:val="00577697"/>
    <w:rsid w:val="005776AE"/>
    <w:rsid w:val="005776C7"/>
    <w:rsid w:val="005776C9"/>
    <w:rsid w:val="00577769"/>
    <w:rsid w:val="0057779A"/>
    <w:rsid w:val="005777AC"/>
    <w:rsid w:val="005777B4"/>
    <w:rsid w:val="00577807"/>
    <w:rsid w:val="00577812"/>
    <w:rsid w:val="00577840"/>
    <w:rsid w:val="00577864"/>
    <w:rsid w:val="00577881"/>
    <w:rsid w:val="005778D1"/>
    <w:rsid w:val="005778D2"/>
    <w:rsid w:val="0057792A"/>
    <w:rsid w:val="0057792B"/>
    <w:rsid w:val="0057793D"/>
    <w:rsid w:val="0057795C"/>
    <w:rsid w:val="00577960"/>
    <w:rsid w:val="00577961"/>
    <w:rsid w:val="00577988"/>
    <w:rsid w:val="00577995"/>
    <w:rsid w:val="005779B6"/>
    <w:rsid w:val="00577A74"/>
    <w:rsid w:val="00577ABE"/>
    <w:rsid w:val="00577AC2"/>
    <w:rsid w:val="00577ADC"/>
    <w:rsid w:val="00577B00"/>
    <w:rsid w:val="00577B3B"/>
    <w:rsid w:val="00577B3C"/>
    <w:rsid w:val="00577B4F"/>
    <w:rsid w:val="00577B88"/>
    <w:rsid w:val="00577C3F"/>
    <w:rsid w:val="00577C5C"/>
    <w:rsid w:val="00577C93"/>
    <w:rsid w:val="00577CB9"/>
    <w:rsid w:val="00577D4F"/>
    <w:rsid w:val="00577D8E"/>
    <w:rsid w:val="00577DA4"/>
    <w:rsid w:val="00577DC3"/>
    <w:rsid w:val="00577DC5"/>
    <w:rsid w:val="00577DC8"/>
    <w:rsid w:val="00577DEF"/>
    <w:rsid w:val="00577DFE"/>
    <w:rsid w:val="00577E18"/>
    <w:rsid w:val="00577E1F"/>
    <w:rsid w:val="00577E53"/>
    <w:rsid w:val="00577E97"/>
    <w:rsid w:val="00577EAB"/>
    <w:rsid w:val="00577EBD"/>
    <w:rsid w:val="00577ECC"/>
    <w:rsid w:val="00577EF9"/>
    <w:rsid w:val="00577EFC"/>
    <w:rsid w:val="00577F15"/>
    <w:rsid w:val="00577F19"/>
    <w:rsid w:val="00577F27"/>
    <w:rsid w:val="00577F34"/>
    <w:rsid w:val="00577F3A"/>
    <w:rsid w:val="00577F6F"/>
    <w:rsid w:val="00577FA0"/>
    <w:rsid w:val="00577FCB"/>
    <w:rsid w:val="00580017"/>
    <w:rsid w:val="0058001F"/>
    <w:rsid w:val="00580030"/>
    <w:rsid w:val="00580031"/>
    <w:rsid w:val="00580044"/>
    <w:rsid w:val="00580045"/>
    <w:rsid w:val="00580053"/>
    <w:rsid w:val="0058005F"/>
    <w:rsid w:val="005800BE"/>
    <w:rsid w:val="005800CF"/>
    <w:rsid w:val="005800E5"/>
    <w:rsid w:val="00580116"/>
    <w:rsid w:val="0058011B"/>
    <w:rsid w:val="0058018E"/>
    <w:rsid w:val="00580192"/>
    <w:rsid w:val="00580196"/>
    <w:rsid w:val="005801A2"/>
    <w:rsid w:val="005801AA"/>
    <w:rsid w:val="005801CC"/>
    <w:rsid w:val="0058021A"/>
    <w:rsid w:val="00580267"/>
    <w:rsid w:val="005802E8"/>
    <w:rsid w:val="00580314"/>
    <w:rsid w:val="0058031F"/>
    <w:rsid w:val="00580348"/>
    <w:rsid w:val="00580366"/>
    <w:rsid w:val="0058039E"/>
    <w:rsid w:val="005803DB"/>
    <w:rsid w:val="00580455"/>
    <w:rsid w:val="00580458"/>
    <w:rsid w:val="005804B8"/>
    <w:rsid w:val="005804DA"/>
    <w:rsid w:val="00580518"/>
    <w:rsid w:val="00580532"/>
    <w:rsid w:val="00580539"/>
    <w:rsid w:val="0058055E"/>
    <w:rsid w:val="00580586"/>
    <w:rsid w:val="00580606"/>
    <w:rsid w:val="00580636"/>
    <w:rsid w:val="00580652"/>
    <w:rsid w:val="00580697"/>
    <w:rsid w:val="00580699"/>
    <w:rsid w:val="0058069A"/>
    <w:rsid w:val="005806B2"/>
    <w:rsid w:val="005806DD"/>
    <w:rsid w:val="00580702"/>
    <w:rsid w:val="00580752"/>
    <w:rsid w:val="00580761"/>
    <w:rsid w:val="00580781"/>
    <w:rsid w:val="00580785"/>
    <w:rsid w:val="005807BA"/>
    <w:rsid w:val="00580873"/>
    <w:rsid w:val="0058087B"/>
    <w:rsid w:val="0058088E"/>
    <w:rsid w:val="005808D5"/>
    <w:rsid w:val="0058093E"/>
    <w:rsid w:val="00580948"/>
    <w:rsid w:val="0058096F"/>
    <w:rsid w:val="005809A3"/>
    <w:rsid w:val="005809C3"/>
    <w:rsid w:val="005809C9"/>
    <w:rsid w:val="005809EE"/>
    <w:rsid w:val="005809FA"/>
    <w:rsid w:val="00580A4F"/>
    <w:rsid w:val="00580ABF"/>
    <w:rsid w:val="00580ACE"/>
    <w:rsid w:val="00580AF3"/>
    <w:rsid w:val="00580B40"/>
    <w:rsid w:val="00580B95"/>
    <w:rsid w:val="00580BA8"/>
    <w:rsid w:val="00580BE0"/>
    <w:rsid w:val="00580C62"/>
    <w:rsid w:val="00580CBD"/>
    <w:rsid w:val="00580D29"/>
    <w:rsid w:val="00580D4E"/>
    <w:rsid w:val="00580DC8"/>
    <w:rsid w:val="00580DD5"/>
    <w:rsid w:val="00580DF4"/>
    <w:rsid w:val="00580E04"/>
    <w:rsid w:val="00580E5F"/>
    <w:rsid w:val="00580E92"/>
    <w:rsid w:val="00580E95"/>
    <w:rsid w:val="00580EB0"/>
    <w:rsid w:val="00580EC5"/>
    <w:rsid w:val="00580F2E"/>
    <w:rsid w:val="00580F5F"/>
    <w:rsid w:val="00580FBB"/>
    <w:rsid w:val="00580FBF"/>
    <w:rsid w:val="00580FD3"/>
    <w:rsid w:val="00580FD4"/>
    <w:rsid w:val="00580FD8"/>
    <w:rsid w:val="00580FE3"/>
    <w:rsid w:val="00580FF6"/>
    <w:rsid w:val="0058101F"/>
    <w:rsid w:val="0058103D"/>
    <w:rsid w:val="00581078"/>
    <w:rsid w:val="0058108E"/>
    <w:rsid w:val="005810CC"/>
    <w:rsid w:val="005810E3"/>
    <w:rsid w:val="00581176"/>
    <w:rsid w:val="005811AC"/>
    <w:rsid w:val="005811FA"/>
    <w:rsid w:val="00581200"/>
    <w:rsid w:val="0058123F"/>
    <w:rsid w:val="00581249"/>
    <w:rsid w:val="00581282"/>
    <w:rsid w:val="0058129D"/>
    <w:rsid w:val="005812A0"/>
    <w:rsid w:val="005812A3"/>
    <w:rsid w:val="005812EB"/>
    <w:rsid w:val="005812F8"/>
    <w:rsid w:val="0058131C"/>
    <w:rsid w:val="00581343"/>
    <w:rsid w:val="00581350"/>
    <w:rsid w:val="0058135C"/>
    <w:rsid w:val="00581399"/>
    <w:rsid w:val="005813B7"/>
    <w:rsid w:val="005813BC"/>
    <w:rsid w:val="005813F9"/>
    <w:rsid w:val="00581406"/>
    <w:rsid w:val="00581415"/>
    <w:rsid w:val="00581417"/>
    <w:rsid w:val="005814F3"/>
    <w:rsid w:val="005814F6"/>
    <w:rsid w:val="00581531"/>
    <w:rsid w:val="00581544"/>
    <w:rsid w:val="00581553"/>
    <w:rsid w:val="00581562"/>
    <w:rsid w:val="005815A6"/>
    <w:rsid w:val="005815AF"/>
    <w:rsid w:val="005815D3"/>
    <w:rsid w:val="0058160E"/>
    <w:rsid w:val="00581638"/>
    <w:rsid w:val="0058166A"/>
    <w:rsid w:val="00581693"/>
    <w:rsid w:val="005816A7"/>
    <w:rsid w:val="005816BE"/>
    <w:rsid w:val="005816CE"/>
    <w:rsid w:val="005816CF"/>
    <w:rsid w:val="005816D0"/>
    <w:rsid w:val="005816D7"/>
    <w:rsid w:val="005816F2"/>
    <w:rsid w:val="0058170D"/>
    <w:rsid w:val="0058172B"/>
    <w:rsid w:val="00581739"/>
    <w:rsid w:val="0058174D"/>
    <w:rsid w:val="005817D7"/>
    <w:rsid w:val="005817DC"/>
    <w:rsid w:val="00581801"/>
    <w:rsid w:val="00581841"/>
    <w:rsid w:val="00581844"/>
    <w:rsid w:val="00581870"/>
    <w:rsid w:val="00581882"/>
    <w:rsid w:val="0058188C"/>
    <w:rsid w:val="00581890"/>
    <w:rsid w:val="005818D3"/>
    <w:rsid w:val="005818E5"/>
    <w:rsid w:val="005818F4"/>
    <w:rsid w:val="005818FE"/>
    <w:rsid w:val="00581958"/>
    <w:rsid w:val="00581970"/>
    <w:rsid w:val="00581974"/>
    <w:rsid w:val="005819B0"/>
    <w:rsid w:val="005819B6"/>
    <w:rsid w:val="005819FE"/>
    <w:rsid w:val="00581A27"/>
    <w:rsid w:val="00581A92"/>
    <w:rsid w:val="00581AB8"/>
    <w:rsid w:val="00581B3A"/>
    <w:rsid w:val="00581B5C"/>
    <w:rsid w:val="00581B6D"/>
    <w:rsid w:val="00581BB2"/>
    <w:rsid w:val="00581BF2"/>
    <w:rsid w:val="00581C2C"/>
    <w:rsid w:val="00581C2D"/>
    <w:rsid w:val="00581C4C"/>
    <w:rsid w:val="00581C6D"/>
    <w:rsid w:val="00581CC4"/>
    <w:rsid w:val="00581CC6"/>
    <w:rsid w:val="00581CCC"/>
    <w:rsid w:val="00581CFC"/>
    <w:rsid w:val="00581D29"/>
    <w:rsid w:val="00581D43"/>
    <w:rsid w:val="00581DB7"/>
    <w:rsid w:val="00581DF0"/>
    <w:rsid w:val="00581DFD"/>
    <w:rsid w:val="00581E4B"/>
    <w:rsid w:val="00581E5B"/>
    <w:rsid w:val="00581E87"/>
    <w:rsid w:val="00581EE7"/>
    <w:rsid w:val="00581F3E"/>
    <w:rsid w:val="00581FEA"/>
    <w:rsid w:val="0058207E"/>
    <w:rsid w:val="00582089"/>
    <w:rsid w:val="005820A3"/>
    <w:rsid w:val="005820A4"/>
    <w:rsid w:val="005820B6"/>
    <w:rsid w:val="005820D6"/>
    <w:rsid w:val="005820EB"/>
    <w:rsid w:val="0058211D"/>
    <w:rsid w:val="00582149"/>
    <w:rsid w:val="0058214A"/>
    <w:rsid w:val="0058219B"/>
    <w:rsid w:val="0058219F"/>
    <w:rsid w:val="005821B2"/>
    <w:rsid w:val="005821D6"/>
    <w:rsid w:val="005821E1"/>
    <w:rsid w:val="00582209"/>
    <w:rsid w:val="00582221"/>
    <w:rsid w:val="0058224D"/>
    <w:rsid w:val="00582282"/>
    <w:rsid w:val="005822C7"/>
    <w:rsid w:val="005822E1"/>
    <w:rsid w:val="005822E2"/>
    <w:rsid w:val="005822E6"/>
    <w:rsid w:val="0058230C"/>
    <w:rsid w:val="00582358"/>
    <w:rsid w:val="0058235B"/>
    <w:rsid w:val="00582367"/>
    <w:rsid w:val="00582380"/>
    <w:rsid w:val="00582398"/>
    <w:rsid w:val="005823A3"/>
    <w:rsid w:val="005823D7"/>
    <w:rsid w:val="005823E8"/>
    <w:rsid w:val="005823FA"/>
    <w:rsid w:val="005823FB"/>
    <w:rsid w:val="00582401"/>
    <w:rsid w:val="0058247B"/>
    <w:rsid w:val="0058247F"/>
    <w:rsid w:val="00582484"/>
    <w:rsid w:val="00582499"/>
    <w:rsid w:val="005824AD"/>
    <w:rsid w:val="005824C3"/>
    <w:rsid w:val="005824D1"/>
    <w:rsid w:val="005824D5"/>
    <w:rsid w:val="005824F4"/>
    <w:rsid w:val="00582561"/>
    <w:rsid w:val="00582566"/>
    <w:rsid w:val="005825A0"/>
    <w:rsid w:val="005825F3"/>
    <w:rsid w:val="00582628"/>
    <w:rsid w:val="0058263D"/>
    <w:rsid w:val="005826B5"/>
    <w:rsid w:val="005826C0"/>
    <w:rsid w:val="0058270A"/>
    <w:rsid w:val="0058273C"/>
    <w:rsid w:val="00582740"/>
    <w:rsid w:val="00582785"/>
    <w:rsid w:val="00582787"/>
    <w:rsid w:val="0058279C"/>
    <w:rsid w:val="005827A7"/>
    <w:rsid w:val="005827E9"/>
    <w:rsid w:val="0058286D"/>
    <w:rsid w:val="005828B6"/>
    <w:rsid w:val="005828C2"/>
    <w:rsid w:val="0058290F"/>
    <w:rsid w:val="00582923"/>
    <w:rsid w:val="0058293D"/>
    <w:rsid w:val="00582942"/>
    <w:rsid w:val="0058294C"/>
    <w:rsid w:val="005829AD"/>
    <w:rsid w:val="00582A4F"/>
    <w:rsid w:val="00582A7F"/>
    <w:rsid w:val="00582A8D"/>
    <w:rsid w:val="00582A9D"/>
    <w:rsid w:val="00582AC1"/>
    <w:rsid w:val="00582ACF"/>
    <w:rsid w:val="00582AFD"/>
    <w:rsid w:val="00582B0E"/>
    <w:rsid w:val="00582B6E"/>
    <w:rsid w:val="00582BB0"/>
    <w:rsid w:val="00582BCB"/>
    <w:rsid w:val="00582BF5"/>
    <w:rsid w:val="00582C06"/>
    <w:rsid w:val="00582C6D"/>
    <w:rsid w:val="00582C9F"/>
    <w:rsid w:val="00582D18"/>
    <w:rsid w:val="00582D3F"/>
    <w:rsid w:val="00582D46"/>
    <w:rsid w:val="00582D5E"/>
    <w:rsid w:val="00582D63"/>
    <w:rsid w:val="00582D7B"/>
    <w:rsid w:val="00582D89"/>
    <w:rsid w:val="00582DBC"/>
    <w:rsid w:val="00582E00"/>
    <w:rsid w:val="00582E6D"/>
    <w:rsid w:val="00582E84"/>
    <w:rsid w:val="00582E9D"/>
    <w:rsid w:val="00582EAB"/>
    <w:rsid w:val="00582EBE"/>
    <w:rsid w:val="00582ED6"/>
    <w:rsid w:val="00582F04"/>
    <w:rsid w:val="00582F13"/>
    <w:rsid w:val="00582F68"/>
    <w:rsid w:val="00582FA9"/>
    <w:rsid w:val="00582FAD"/>
    <w:rsid w:val="00582FDC"/>
    <w:rsid w:val="0058304B"/>
    <w:rsid w:val="00583070"/>
    <w:rsid w:val="00583097"/>
    <w:rsid w:val="005830AF"/>
    <w:rsid w:val="005830F0"/>
    <w:rsid w:val="005830F4"/>
    <w:rsid w:val="00583134"/>
    <w:rsid w:val="00583149"/>
    <w:rsid w:val="0058319D"/>
    <w:rsid w:val="005831D8"/>
    <w:rsid w:val="005831EA"/>
    <w:rsid w:val="0058320E"/>
    <w:rsid w:val="00583213"/>
    <w:rsid w:val="00583252"/>
    <w:rsid w:val="00583263"/>
    <w:rsid w:val="0058329B"/>
    <w:rsid w:val="005832E5"/>
    <w:rsid w:val="00583342"/>
    <w:rsid w:val="00583356"/>
    <w:rsid w:val="00583384"/>
    <w:rsid w:val="005833B2"/>
    <w:rsid w:val="005833EA"/>
    <w:rsid w:val="005833F4"/>
    <w:rsid w:val="005833F7"/>
    <w:rsid w:val="00583431"/>
    <w:rsid w:val="00583440"/>
    <w:rsid w:val="00583459"/>
    <w:rsid w:val="00583470"/>
    <w:rsid w:val="0058348E"/>
    <w:rsid w:val="00583498"/>
    <w:rsid w:val="005834A2"/>
    <w:rsid w:val="005834AB"/>
    <w:rsid w:val="005834B1"/>
    <w:rsid w:val="00583501"/>
    <w:rsid w:val="0058350C"/>
    <w:rsid w:val="0058358F"/>
    <w:rsid w:val="005835B5"/>
    <w:rsid w:val="0058360C"/>
    <w:rsid w:val="00583615"/>
    <w:rsid w:val="00583642"/>
    <w:rsid w:val="00583649"/>
    <w:rsid w:val="0058366B"/>
    <w:rsid w:val="00583677"/>
    <w:rsid w:val="005836F1"/>
    <w:rsid w:val="0058371B"/>
    <w:rsid w:val="00583741"/>
    <w:rsid w:val="00583774"/>
    <w:rsid w:val="0058377E"/>
    <w:rsid w:val="00583780"/>
    <w:rsid w:val="005837A9"/>
    <w:rsid w:val="005837FC"/>
    <w:rsid w:val="00583806"/>
    <w:rsid w:val="00583811"/>
    <w:rsid w:val="00583867"/>
    <w:rsid w:val="0058386F"/>
    <w:rsid w:val="00583887"/>
    <w:rsid w:val="0058389A"/>
    <w:rsid w:val="005838F2"/>
    <w:rsid w:val="00583937"/>
    <w:rsid w:val="00583939"/>
    <w:rsid w:val="00583941"/>
    <w:rsid w:val="00583972"/>
    <w:rsid w:val="00583978"/>
    <w:rsid w:val="005839AA"/>
    <w:rsid w:val="00583A2E"/>
    <w:rsid w:val="00583A42"/>
    <w:rsid w:val="00583AB0"/>
    <w:rsid w:val="00583AC4"/>
    <w:rsid w:val="00583ADC"/>
    <w:rsid w:val="00583AF5"/>
    <w:rsid w:val="00583B2D"/>
    <w:rsid w:val="00583B80"/>
    <w:rsid w:val="00583BAD"/>
    <w:rsid w:val="00583C00"/>
    <w:rsid w:val="00583C15"/>
    <w:rsid w:val="00583C8A"/>
    <w:rsid w:val="00583D2E"/>
    <w:rsid w:val="00583D62"/>
    <w:rsid w:val="00583DEB"/>
    <w:rsid w:val="00583DEF"/>
    <w:rsid w:val="00583E2F"/>
    <w:rsid w:val="00583E36"/>
    <w:rsid w:val="00583E88"/>
    <w:rsid w:val="00583FD0"/>
    <w:rsid w:val="00584047"/>
    <w:rsid w:val="00584057"/>
    <w:rsid w:val="00584059"/>
    <w:rsid w:val="005840A5"/>
    <w:rsid w:val="005840C0"/>
    <w:rsid w:val="00584105"/>
    <w:rsid w:val="0058410D"/>
    <w:rsid w:val="00584159"/>
    <w:rsid w:val="00584171"/>
    <w:rsid w:val="00584178"/>
    <w:rsid w:val="005841A4"/>
    <w:rsid w:val="005841B5"/>
    <w:rsid w:val="0058424F"/>
    <w:rsid w:val="00584264"/>
    <w:rsid w:val="005842E1"/>
    <w:rsid w:val="005842E3"/>
    <w:rsid w:val="0058430C"/>
    <w:rsid w:val="0058430E"/>
    <w:rsid w:val="00584315"/>
    <w:rsid w:val="00584326"/>
    <w:rsid w:val="005843C7"/>
    <w:rsid w:val="005843D3"/>
    <w:rsid w:val="00584402"/>
    <w:rsid w:val="00584481"/>
    <w:rsid w:val="00584493"/>
    <w:rsid w:val="00584497"/>
    <w:rsid w:val="005844E8"/>
    <w:rsid w:val="00584534"/>
    <w:rsid w:val="0058454A"/>
    <w:rsid w:val="0058456F"/>
    <w:rsid w:val="005845B0"/>
    <w:rsid w:val="005845E1"/>
    <w:rsid w:val="005845FF"/>
    <w:rsid w:val="00584645"/>
    <w:rsid w:val="00584658"/>
    <w:rsid w:val="005846A9"/>
    <w:rsid w:val="005846AF"/>
    <w:rsid w:val="005846F9"/>
    <w:rsid w:val="00584705"/>
    <w:rsid w:val="00584711"/>
    <w:rsid w:val="00584756"/>
    <w:rsid w:val="00584757"/>
    <w:rsid w:val="00584789"/>
    <w:rsid w:val="005847AE"/>
    <w:rsid w:val="005847B5"/>
    <w:rsid w:val="005847CB"/>
    <w:rsid w:val="0058481E"/>
    <w:rsid w:val="00584823"/>
    <w:rsid w:val="00584844"/>
    <w:rsid w:val="00584893"/>
    <w:rsid w:val="005848AD"/>
    <w:rsid w:val="005848B5"/>
    <w:rsid w:val="005848B9"/>
    <w:rsid w:val="005848CC"/>
    <w:rsid w:val="005848F0"/>
    <w:rsid w:val="005848F7"/>
    <w:rsid w:val="0058499A"/>
    <w:rsid w:val="005849C8"/>
    <w:rsid w:val="005849FF"/>
    <w:rsid w:val="00584A5D"/>
    <w:rsid w:val="00584A6A"/>
    <w:rsid w:val="00584A76"/>
    <w:rsid w:val="00584A97"/>
    <w:rsid w:val="00584A9A"/>
    <w:rsid w:val="00584AA2"/>
    <w:rsid w:val="00584AB3"/>
    <w:rsid w:val="00584AB9"/>
    <w:rsid w:val="00584AE3"/>
    <w:rsid w:val="00584BA0"/>
    <w:rsid w:val="00584BA3"/>
    <w:rsid w:val="00584BDA"/>
    <w:rsid w:val="00584BE4"/>
    <w:rsid w:val="00584C23"/>
    <w:rsid w:val="00584C3E"/>
    <w:rsid w:val="00584CAF"/>
    <w:rsid w:val="00584CB4"/>
    <w:rsid w:val="00584D1F"/>
    <w:rsid w:val="00584D34"/>
    <w:rsid w:val="00584D39"/>
    <w:rsid w:val="00584D6E"/>
    <w:rsid w:val="00584D82"/>
    <w:rsid w:val="00584D94"/>
    <w:rsid w:val="00584E22"/>
    <w:rsid w:val="00584E4D"/>
    <w:rsid w:val="00584E4F"/>
    <w:rsid w:val="00584EA8"/>
    <w:rsid w:val="00584EB1"/>
    <w:rsid w:val="00584EC7"/>
    <w:rsid w:val="00584EEC"/>
    <w:rsid w:val="00584F0F"/>
    <w:rsid w:val="00584F13"/>
    <w:rsid w:val="00584F42"/>
    <w:rsid w:val="00584F56"/>
    <w:rsid w:val="00584F9F"/>
    <w:rsid w:val="00585003"/>
    <w:rsid w:val="00585006"/>
    <w:rsid w:val="00585012"/>
    <w:rsid w:val="0058502C"/>
    <w:rsid w:val="00585040"/>
    <w:rsid w:val="00585073"/>
    <w:rsid w:val="0058509A"/>
    <w:rsid w:val="005850AE"/>
    <w:rsid w:val="0058510C"/>
    <w:rsid w:val="00585148"/>
    <w:rsid w:val="00585168"/>
    <w:rsid w:val="0058518B"/>
    <w:rsid w:val="00585199"/>
    <w:rsid w:val="005851D6"/>
    <w:rsid w:val="005851DB"/>
    <w:rsid w:val="00585232"/>
    <w:rsid w:val="0058523D"/>
    <w:rsid w:val="005852A5"/>
    <w:rsid w:val="005852C9"/>
    <w:rsid w:val="005852DD"/>
    <w:rsid w:val="005852F7"/>
    <w:rsid w:val="00585313"/>
    <w:rsid w:val="00585322"/>
    <w:rsid w:val="00585337"/>
    <w:rsid w:val="0058536A"/>
    <w:rsid w:val="005853E7"/>
    <w:rsid w:val="005853E9"/>
    <w:rsid w:val="005853FA"/>
    <w:rsid w:val="0058540D"/>
    <w:rsid w:val="00585421"/>
    <w:rsid w:val="0058542A"/>
    <w:rsid w:val="00585472"/>
    <w:rsid w:val="00585488"/>
    <w:rsid w:val="00585492"/>
    <w:rsid w:val="005854AD"/>
    <w:rsid w:val="005854CD"/>
    <w:rsid w:val="005854D5"/>
    <w:rsid w:val="005854E3"/>
    <w:rsid w:val="00585501"/>
    <w:rsid w:val="00585514"/>
    <w:rsid w:val="00585523"/>
    <w:rsid w:val="00585532"/>
    <w:rsid w:val="00585548"/>
    <w:rsid w:val="00585557"/>
    <w:rsid w:val="00585566"/>
    <w:rsid w:val="00585586"/>
    <w:rsid w:val="005855CF"/>
    <w:rsid w:val="005855FF"/>
    <w:rsid w:val="00585642"/>
    <w:rsid w:val="0058568F"/>
    <w:rsid w:val="005856B6"/>
    <w:rsid w:val="005856F4"/>
    <w:rsid w:val="00585723"/>
    <w:rsid w:val="00585728"/>
    <w:rsid w:val="005857E9"/>
    <w:rsid w:val="00585812"/>
    <w:rsid w:val="00585817"/>
    <w:rsid w:val="00585821"/>
    <w:rsid w:val="00585847"/>
    <w:rsid w:val="005858BA"/>
    <w:rsid w:val="005858C7"/>
    <w:rsid w:val="00585955"/>
    <w:rsid w:val="00585957"/>
    <w:rsid w:val="00585989"/>
    <w:rsid w:val="00585991"/>
    <w:rsid w:val="005859B0"/>
    <w:rsid w:val="005859C0"/>
    <w:rsid w:val="005859C5"/>
    <w:rsid w:val="005859CE"/>
    <w:rsid w:val="005859E8"/>
    <w:rsid w:val="00585AD6"/>
    <w:rsid w:val="00585B05"/>
    <w:rsid w:val="00585B50"/>
    <w:rsid w:val="00585B7C"/>
    <w:rsid w:val="00585B96"/>
    <w:rsid w:val="00585BA9"/>
    <w:rsid w:val="00585BC1"/>
    <w:rsid w:val="00585C24"/>
    <w:rsid w:val="00585C25"/>
    <w:rsid w:val="00585C28"/>
    <w:rsid w:val="00585C52"/>
    <w:rsid w:val="00585C6A"/>
    <w:rsid w:val="00585C81"/>
    <w:rsid w:val="00585C86"/>
    <w:rsid w:val="00585CA0"/>
    <w:rsid w:val="00585D04"/>
    <w:rsid w:val="00585D52"/>
    <w:rsid w:val="00585D56"/>
    <w:rsid w:val="00585D77"/>
    <w:rsid w:val="00585DA5"/>
    <w:rsid w:val="00585DDA"/>
    <w:rsid w:val="00585DE4"/>
    <w:rsid w:val="00585DE6"/>
    <w:rsid w:val="00585DF4"/>
    <w:rsid w:val="00585DF5"/>
    <w:rsid w:val="00585DF9"/>
    <w:rsid w:val="00585DFC"/>
    <w:rsid w:val="00585E10"/>
    <w:rsid w:val="00585E20"/>
    <w:rsid w:val="00585E46"/>
    <w:rsid w:val="00585ED2"/>
    <w:rsid w:val="00585F6B"/>
    <w:rsid w:val="00585FA4"/>
    <w:rsid w:val="00586052"/>
    <w:rsid w:val="00586076"/>
    <w:rsid w:val="0058608F"/>
    <w:rsid w:val="005860D6"/>
    <w:rsid w:val="0058614F"/>
    <w:rsid w:val="00586156"/>
    <w:rsid w:val="00586160"/>
    <w:rsid w:val="0058623C"/>
    <w:rsid w:val="00586245"/>
    <w:rsid w:val="0058628E"/>
    <w:rsid w:val="00586296"/>
    <w:rsid w:val="0058629E"/>
    <w:rsid w:val="005862A4"/>
    <w:rsid w:val="005862B4"/>
    <w:rsid w:val="005862D2"/>
    <w:rsid w:val="005862DE"/>
    <w:rsid w:val="0058631D"/>
    <w:rsid w:val="00586366"/>
    <w:rsid w:val="00586368"/>
    <w:rsid w:val="0058636F"/>
    <w:rsid w:val="00586379"/>
    <w:rsid w:val="00586383"/>
    <w:rsid w:val="005863BF"/>
    <w:rsid w:val="005864AD"/>
    <w:rsid w:val="005864B4"/>
    <w:rsid w:val="0058652E"/>
    <w:rsid w:val="00586574"/>
    <w:rsid w:val="00586587"/>
    <w:rsid w:val="005865BE"/>
    <w:rsid w:val="005865D2"/>
    <w:rsid w:val="005865FA"/>
    <w:rsid w:val="00586616"/>
    <w:rsid w:val="0058662E"/>
    <w:rsid w:val="00586669"/>
    <w:rsid w:val="0058666D"/>
    <w:rsid w:val="00586676"/>
    <w:rsid w:val="00586684"/>
    <w:rsid w:val="005866C2"/>
    <w:rsid w:val="005866EF"/>
    <w:rsid w:val="0058673C"/>
    <w:rsid w:val="00586744"/>
    <w:rsid w:val="005867A2"/>
    <w:rsid w:val="005867A8"/>
    <w:rsid w:val="005867CB"/>
    <w:rsid w:val="005867E1"/>
    <w:rsid w:val="005867F1"/>
    <w:rsid w:val="005867F6"/>
    <w:rsid w:val="00586816"/>
    <w:rsid w:val="00586822"/>
    <w:rsid w:val="0058684B"/>
    <w:rsid w:val="005868BC"/>
    <w:rsid w:val="005868E9"/>
    <w:rsid w:val="005868EC"/>
    <w:rsid w:val="00586906"/>
    <w:rsid w:val="00586913"/>
    <w:rsid w:val="0058692C"/>
    <w:rsid w:val="00586933"/>
    <w:rsid w:val="0058697C"/>
    <w:rsid w:val="005869A8"/>
    <w:rsid w:val="005869AA"/>
    <w:rsid w:val="005869BA"/>
    <w:rsid w:val="00586A06"/>
    <w:rsid w:val="00586A1C"/>
    <w:rsid w:val="00586A6E"/>
    <w:rsid w:val="00586A7A"/>
    <w:rsid w:val="00586A93"/>
    <w:rsid w:val="00586A9C"/>
    <w:rsid w:val="00586AB6"/>
    <w:rsid w:val="00586ABE"/>
    <w:rsid w:val="00586B46"/>
    <w:rsid w:val="00586B61"/>
    <w:rsid w:val="00586B6F"/>
    <w:rsid w:val="00586B8D"/>
    <w:rsid w:val="00586BAD"/>
    <w:rsid w:val="00586BBA"/>
    <w:rsid w:val="00586BE1"/>
    <w:rsid w:val="00586BEB"/>
    <w:rsid w:val="00586BEF"/>
    <w:rsid w:val="00586C19"/>
    <w:rsid w:val="00586C6E"/>
    <w:rsid w:val="00586CC0"/>
    <w:rsid w:val="00586CFC"/>
    <w:rsid w:val="00586D0B"/>
    <w:rsid w:val="00586E04"/>
    <w:rsid w:val="00586E1F"/>
    <w:rsid w:val="00586E8B"/>
    <w:rsid w:val="00586EE7"/>
    <w:rsid w:val="00586F18"/>
    <w:rsid w:val="00586F2C"/>
    <w:rsid w:val="00586F34"/>
    <w:rsid w:val="00586F38"/>
    <w:rsid w:val="00586F4C"/>
    <w:rsid w:val="00586F60"/>
    <w:rsid w:val="00586F8E"/>
    <w:rsid w:val="00586FA1"/>
    <w:rsid w:val="00586FFB"/>
    <w:rsid w:val="0058701C"/>
    <w:rsid w:val="0058704D"/>
    <w:rsid w:val="0058705A"/>
    <w:rsid w:val="00587076"/>
    <w:rsid w:val="0058709E"/>
    <w:rsid w:val="005870AC"/>
    <w:rsid w:val="0058718F"/>
    <w:rsid w:val="00587190"/>
    <w:rsid w:val="0058719F"/>
    <w:rsid w:val="005871C1"/>
    <w:rsid w:val="005871D0"/>
    <w:rsid w:val="0058722A"/>
    <w:rsid w:val="00587283"/>
    <w:rsid w:val="005872CC"/>
    <w:rsid w:val="005872FA"/>
    <w:rsid w:val="0058730F"/>
    <w:rsid w:val="00587348"/>
    <w:rsid w:val="0058735C"/>
    <w:rsid w:val="00587375"/>
    <w:rsid w:val="00587401"/>
    <w:rsid w:val="00587456"/>
    <w:rsid w:val="00587492"/>
    <w:rsid w:val="005874AA"/>
    <w:rsid w:val="005874F2"/>
    <w:rsid w:val="0058750C"/>
    <w:rsid w:val="00587515"/>
    <w:rsid w:val="00587516"/>
    <w:rsid w:val="00587533"/>
    <w:rsid w:val="00587555"/>
    <w:rsid w:val="00587585"/>
    <w:rsid w:val="0058763B"/>
    <w:rsid w:val="0058768E"/>
    <w:rsid w:val="0058771E"/>
    <w:rsid w:val="00587722"/>
    <w:rsid w:val="0058777B"/>
    <w:rsid w:val="005877B7"/>
    <w:rsid w:val="005877C4"/>
    <w:rsid w:val="005877C5"/>
    <w:rsid w:val="005877DC"/>
    <w:rsid w:val="00587806"/>
    <w:rsid w:val="00587854"/>
    <w:rsid w:val="00587858"/>
    <w:rsid w:val="0058788C"/>
    <w:rsid w:val="005878EB"/>
    <w:rsid w:val="00587925"/>
    <w:rsid w:val="0058792A"/>
    <w:rsid w:val="0058792B"/>
    <w:rsid w:val="00587959"/>
    <w:rsid w:val="0058796F"/>
    <w:rsid w:val="00587994"/>
    <w:rsid w:val="0058799E"/>
    <w:rsid w:val="005879C2"/>
    <w:rsid w:val="00587A09"/>
    <w:rsid w:val="00587A20"/>
    <w:rsid w:val="00587A47"/>
    <w:rsid w:val="00587A5D"/>
    <w:rsid w:val="00587A92"/>
    <w:rsid w:val="00587B3F"/>
    <w:rsid w:val="00587B73"/>
    <w:rsid w:val="00587BAC"/>
    <w:rsid w:val="00587BCE"/>
    <w:rsid w:val="00587BD1"/>
    <w:rsid w:val="00587C77"/>
    <w:rsid w:val="00587CAB"/>
    <w:rsid w:val="00587D63"/>
    <w:rsid w:val="00587D6E"/>
    <w:rsid w:val="00587D7E"/>
    <w:rsid w:val="00587D85"/>
    <w:rsid w:val="00587DCA"/>
    <w:rsid w:val="00587DD8"/>
    <w:rsid w:val="00587DE8"/>
    <w:rsid w:val="00587E05"/>
    <w:rsid w:val="00587E41"/>
    <w:rsid w:val="00587E4D"/>
    <w:rsid w:val="00587E6B"/>
    <w:rsid w:val="00587EA6"/>
    <w:rsid w:val="00587F07"/>
    <w:rsid w:val="00587F3C"/>
    <w:rsid w:val="00587F85"/>
    <w:rsid w:val="00587F95"/>
    <w:rsid w:val="00587FA7"/>
    <w:rsid w:val="00587FAB"/>
    <w:rsid w:val="00587FAE"/>
    <w:rsid w:val="00590005"/>
    <w:rsid w:val="0059002B"/>
    <w:rsid w:val="00590078"/>
    <w:rsid w:val="005900AA"/>
    <w:rsid w:val="005900CD"/>
    <w:rsid w:val="005900DF"/>
    <w:rsid w:val="005900EC"/>
    <w:rsid w:val="005900F5"/>
    <w:rsid w:val="0059010D"/>
    <w:rsid w:val="00590134"/>
    <w:rsid w:val="0059017A"/>
    <w:rsid w:val="00590221"/>
    <w:rsid w:val="0059022E"/>
    <w:rsid w:val="00590234"/>
    <w:rsid w:val="00590275"/>
    <w:rsid w:val="00590276"/>
    <w:rsid w:val="00590286"/>
    <w:rsid w:val="005902AB"/>
    <w:rsid w:val="005902B9"/>
    <w:rsid w:val="0059031F"/>
    <w:rsid w:val="00590323"/>
    <w:rsid w:val="0059035B"/>
    <w:rsid w:val="00590370"/>
    <w:rsid w:val="00590383"/>
    <w:rsid w:val="005903B4"/>
    <w:rsid w:val="005903CF"/>
    <w:rsid w:val="005903DC"/>
    <w:rsid w:val="005903EE"/>
    <w:rsid w:val="0059048B"/>
    <w:rsid w:val="0059050A"/>
    <w:rsid w:val="0059056B"/>
    <w:rsid w:val="0059057F"/>
    <w:rsid w:val="005905F3"/>
    <w:rsid w:val="0059062C"/>
    <w:rsid w:val="0059062E"/>
    <w:rsid w:val="0059064F"/>
    <w:rsid w:val="00590669"/>
    <w:rsid w:val="00590688"/>
    <w:rsid w:val="0059068C"/>
    <w:rsid w:val="005906E6"/>
    <w:rsid w:val="0059072E"/>
    <w:rsid w:val="00590778"/>
    <w:rsid w:val="005907AD"/>
    <w:rsid w:val="005907BF"/>
    <w:rsid w:val="00590801"/>
    <w:rsid w:val="00590815"/>
    <w:rsid w:val="00590823"/>
    <w:rsid w:val="0059085C"/>
    <w:rsid w:val="0059087C"/>
    <w:rsid w:val="0059087D"/>
    <w:rsid w:val="005908A0"/>
    <w:rsid w:val="0059092A"/>
    <w:rsid w:val="00590934"/>
    <w:rsid w:val="0059096E"/>
    <w:rsid w:val="0059098D"/>
    <w:rsid w:val="005909B7"/>
    <w:rsid w:val="005909BF"/>
    <w:rsid w:val="00590A0B"/>
    <w:rsid w:val="00590A24"/>
    <w:rsid w:val="00590A26"/>
    <w:rsid w:val="00590A29"/>
    <w:rsid w:val="00590A43"/>
    <w:rsid w:val="00590A70"/>
    <w:rsid w:val="00590A79"/>
    <w:rsid w:val="00590A7E"/>
    <w:rsid w:val="00590A89"/>
    <w:rsid w:val="00590AB7"/>
    <w:rsid w:val="00590ADC"/>
    <w:rsid w:val="00590AFC"/>
    <w:rsid w:val="00590B3F"/>
    <w:rsid w:val="00590B7E"/>
    <w:rsid w:val="00590BAA"/>
    <w:rsid w:val="00590C43"/>
    <w:rsid w:val="00590C57"/>
    <w:rsid w:val="00590CC0"/>
    <w:rsid w:val="00590CFA"/>
    <w:rsid w:val="00590D07"/>
    <w:rsid w:val="00590D2C"/>
    <w:rsid w:val="00590D82"/>
    <w:rsid w:val="00590DB3"/>
    <w:rsid w:val="00590DC1"/>
    <w:rsid w:val="00590DCB"/>
    <w:rsid w:val="00590DE1"/>
    <w:rsid w:val="00590DE2"/>
    <w:rsid w:val="00590E0B"/>
    <w:rsid w:val="00590E1B"/>
    <w:rsid w:val="00590E64"/>
    <w:rsid w:val="00590E71"/>
    <w:rsid w:val="00590EF3"/>
    <w:rsid w:val="00590F01"/>
    <w:rsid w:val="00590F3F"/>
    <w:rsid w:val="00590F45"/>
    <w:rsid w:val="00590F82"/>
    <w:rsid w:val="00590F8B"/>
    <w:rsid w:val="00590FAC"/>
    <w:rsid w:val="00590FF7"/>
    <w:rsid w:val="00591017"/>
    <w:rsid w:val="00591031"/>
    <w:rsid w:val="0059106A"/>
    <w:rsid w:val="0059106E"/>
    <w:rsid w:val="00591090"/>
    <w:rsid w:val="0059109A"/>
    <w:rsid w:val="005910F8"/>
    <w:rsid w:val="00591108"/>
    <w:rsid w:val="00591146"/>
    <w:rsid w:val="00591154"/>
    <w:rsid w:val="005911EC"/>
    <w:rsid w:val="005911FC"/>
    <w:rsid w:val="00591214"/>
    <w:rsid w:val="00591270"/>
    <w:rsid w:val="005912DD"/>
    <w:rsid w:val="00591300"/>
    <w:rsid w:val="00591330"/>
    <w:rsid w:val="00591335"/>
    <w:rsid w:val="00591343"/>
    <w:rsid w:val="00591347"/>
    <w:rsid w:val="005913AA"/>
    <w:rsid w:val="005913C8"/>
    <w:rsid w:val="005913DF"/>
    <w:rsid w:val="00591411"/>
    <w:rsid w:val="00591420"/>
    <w:rsid w:val="0059142B"/>
    <w:rsid w:val="0059142E"/>
    <w:rsid w:val="00591473"/>
    <w:rsid w:val="0059148F"/>
    <w:rsid w:val="005914B9"/>
    <w:rsid w:val="005914CA"/>
    <w:rsid w:val="00591538"/>
    <w:rsid w:val="00591594"/>
    <w:rsid w:val="005915E1"/>
    <w:rsid w:val="00591617"/>
    <w:rsid w:val="0059163E"/>
    <w:rsid w:val="00591667"/>
    <w:rsid w:val="00591690"/>
    <w:rsid w:val="00591697"/>
    <w:rsid w:val="005916BB"/>
    <w:rsid w:val="005916CD"/>
    <w:rsid w:val="00591780"/>
    <w:rsid w:val="005917E9"/>
    <w:rsid w:val="00591801"/>
    <w:rsid w:val="0059180E"/>
    <w:rsid w:val="00591833"/>
    <w:rsid w:val="00591858"/>
    <w:rsid w:val="00591864"/>
    <w:rsid w:val="00591890"/>
    <w:rsid w:val="005918C8"/>
    <w:rsid w:val="00591936"/>
    <w:rsid w:val="00591955"/>
    <w:rsid w:val="00591986"/>
    <w:rsid w:val="005919B9"/>
    <w:rsid w:val="005919E8"/>
    <w:rsid w:val="005919F7"/>
    <w:rsid w:val="00591A29"/>
    <w:rsid w:val="00591A3A"/>
    <w:rsid w:val="00591A51"/>
    <w:rsid w:val="00591A65"/>
    <w:rsid w:val="00591AC6"/>
    <w:rsid w:val="00591B1A"/>
    <w:rsid w:val="00591B3F"/>
    <w:rsid w:val="00591BC4"/>
    <w:rsid w:val="00591BCB"/>
    <w:rsid w:val="00591BD8"/>
    <w:rsid w:val="00591BDE"/>
    <w:rsid w:val="00591C4D"/>
    <w:rsid w:val="00591C5B"/>
    <w:rsid w:val="00591C96"/>
    <w:rsid w:val="00591CA4"/>
    <w:rsid w:val="00591D18"/>
    <w:rsid w:val="00591D77"/>
    <w:rsid w:val="00591DE8"/>
    <w:rsid w:val="00591E04"/>
    <w:rsid w:val="00591E1A"/>
    <w:rsid w:val="00591E2F"/>
    <w:rsid w:val="00591E4F"/>
    <w:rsid w:val="00591E6D"/>
    <w:rsid w:val="00591EBD"/>
    <w:rsid w:val="00591ECB"/>
    <w:rsid w:val="00591EDB"/>
    <w:rsid w:val="00591EF9"/>
    <w:rsid w:val="00591F10"/>
    <w:rsid w:val="00591F29"/>
    <w:rsid w:val="00591F3F"/>
    <w:rsid w:val="00591F93"/>
    <w:rsid w:val="00591F94"/>
    <w:rsid w:val="00591FA9"/>
    <w:rsid w:val="00591FD6"/>
    <w:rsid w:val="0059205C"/>
    <w:rsid w:val="00592077"/>
    <w:rsid w:val="00592078"/>
    <w:rsid w:val="00592088"/>
    <w:rsid w:val="0059208C"/>
    <w:rsid w:val="005920B1"/>
    <w:rsid w:val="005920D2"/>
    <w:rsid w:val="00592111"/>
    <w:rsid w:val="00592117"/>
    <w:rsid w:val="0059211A"/>
    <w:rsid w:val="0059211F"/>
    <w:rsid w:val="00592158"/>
    <w:rsid w:val="0059219A"/>
    <w:rsid w:val="005921B4"/>
    <w:rsid w:val="005921B6"/>
    <w:rsid w:val="005921C5"/>
    <w:rsid w:val="005921C8"/>
    <w:rsid w:val="00592204"/>
    <w:rsid w:val="00592206"/>
    <w:rsid w:val="00592219"/>
    <w:rsid w:val="00592222"/>
    <w:rsid w:val="0059223B"/>
    <w:rsid w:val="00592240"/>
    <w:rsid w:val="00592290"/>
    <w:rsid w:val="00592302"/>
    <w:rsid w:val="00592331"/>
    <w:rsid w:val="00592340"/>
    <w:rsid w:val="00592359"/>
    <w:rsid w:val="00592383"/>
    <w:rsid w:val="0059239E"/>
    <w:rsid w:val="005923DD"/>
    <w:rsid w:val="005923FA"/>
    <w:rsid w:val="00592474"/>
    <w:rsid w:val="00592486"/>
    <w:rsid w:val="0059248D"/>
    <w:rsid w:val="005924CC"/>
    <w:rsid w:val="005924D4"/>
    <w:rsid w:val="005924FC"/>
    <w:rsid w:val="0059250B"/>
    <w:rsid w:val="00592525"/>
    <w:rsid w:val="00592531"/>
    <w:rsid w:val="0059254A"/>
    <w:rsid w:val="00592564"/>
    <w:rsid w:val="0059258C"/>
    <w:rsid w:val="005925D9"/>
    <w:rsid w:val="005925DE"/>
    <w:rsid w:val="00592671"/>
    <w:rsid w:val="00592679"/>
    <w:rsid w:val="005926DE"/>
    <w:rsid w:val="005926FC"/>
    <w:rsid w:val="00592723"/>
    <w:rsid w:val="00592754"/>
    <w:rsid w:val="0059278B"/>
    <w:rsid w:val="005927C2"/>
    <w:rsid w:val="00592813"/>
    <w:rsid w:val="00592822"/>
    <w:rsid w:val="00592848"/>
    <w:rsid w:val="0059284B"/>
    <w:rsid w:val="00592873"/>
    <w:rsid w:val="00592896"/>
    <w:rsid w:val="005928D8"/>
    <w:rsid w:val="005928E7"/>
    <w:rsid w:val="00592939"/>
    <w:rsid w:val="00592954"/>
    <w:rsid w:val="0059295F"/>
    <w:rsid w:val="0059297D"/>
    <w:rsid w:val="005929C0"/>
    <w:rsid w:val="005929F4"/>
    <w:rsid w:val="00592A7C"/>
    <w:rsid w:val="00592A7F"/>
    <w:rsid w:val="00592A8A"/>
    <w:rsid w:val="00592A97"/>
    <w:rsid w:val="00592AA6"/>
    <w:rsid w:val="00592AAD"/>
    <w:rsid w:val="00592B0C"/>
    <w:rsid w:val="00592B33"/>
    <w:rsid w:val="00592B7B"/>
    <w:rsid w:val="00592B9C"/>
    <w:rsid w:val="00592BA5"/>
    <w:rsid w:val="00592BC9"/>
    <w:rsid w:val="00592BDA"/>
    <w:rsid w:val="00592BF8"/>
    <w:rsid w:val="00592C2C"/>
    <w:rsid w:val="00592C42"/>
    <w:rsid w:val="00592C9E"/>
    <w:rsid w:val="00592CA9"/>
    <w:rsid w:val="00592CBF"/>
    <w:rsid w:val="00592CD2"/>
    <w:rsid w:val="00592CDA"/>
    <w:rsid w:val="00592CE6"/>
    <w:rsid w:val="00592CEE"/>
    <w:rsid w:val="00592D03"/>
    <w:rsid w:val="00592D78"/>
    <w:rsid w:val="00592D79"/>
    <w:rsid w:val="00592D80"/>
    <w:rsid w:val="00592D92"/>
    <w:rsid w:val="00592D96"/>
    <w:rsid w:val="00592DD3"/>
    <w:rsid w:val="00592DD7"/>
    <w:rsid w:val="00592E02"/>
    <w:rsid w:val="00592E06"/>
    <w:rsid w:val="00592E20"/>
    <w:rsid w:val="00592E58"/>
    <w:rsid w:val="00592E9D"/>
    <w:rsid w:val="00592EE5"/>
    <w:rsid w:val="00592EF1"/>
    <w:rsid w:val="00592EFB"/>
    <w:rsid w:val="00592F32"/>
    <w:rsid w:val="00592F9D"/>
    <w:rsid w:val="00592FB1"/>
    <w:rsid w:val="00592FE6"/>
    <w:rsid w:val="0059300E"/>
    <w:rsid w:val="00593071"/>
    <w:rsid w:val="0059309B"/>
    <w:rsid w:val="005930C1"/>
    <w:rsid w:val="005930C6"/>
    <w:rsid w:val="00593100"/>
    <w:rsid w:val="00593113"/>
    <w:rsid w:val="00593116"/>
    <w:rsid w:val="0059311B"/>
    <w:rsid w:val="0059312A"/>
    <w:rsid w:val="005931E0"/>
    <w:rsid w:val="005931EF"/>
    <w:rsid w:val="00593229"/>
    <w:rsid w:val="0059322F"/>
    <w:rsid w:val="005932A4"/>
    <w:rsid w:val="005932A9"/>
    <w:rsid w:val="005932E7"/>
    <w:rsid w:val="005932FA"/>
    <w:rsid w:val="00593360"/>
    <w:rsid w:val="005933CF"/>
    <w:rsid w:val="005933EB"/>
    <w:rsid w:val="00593416"/>
    <w:rsid w:val="00593430"/>
    <w:rsid w:val="0059346A"/>
    <w:rsid w:val="005934DB"/>
    <w:rsid w:val="00593510"/>
    <w:rsid w:val="00593511"/>
    <w:rsid w:val="00593594"/>
    <w:rsid w:val="005935B6"/>
    <w:rsid w:val="00593641"/>
    <w:rsid w:val="00593647"/>
    <w:rsid w:val="00593685"/>
    <w:rsid w:val="005936D7"/>
    <w:rsid w:val="005936E7"/>
    <w:rsid w:val="0059372A"/>
    <w:rsid w:val="00593739"/>
    <w:rsid w:val="00593778"/>
    <w:rsid w:val="005937FB"/>
    <w:rsid w:val="00593832"/>
    <w:rsid w:val="0059384E"/>
    <w:rsid w:val="00593852"/>
    <w:rsid w:val="005938D5"/>
    <w:rsid w:val="005938F7"/>
    <w:rsid w:val="00593929"/>
    <w:rsid w:val="0059392E"/>
    <w:rsid w:val="00593957"/>
    <w:rsid w:val="00593962"/>
    <w:rsid w:val="00593990"/>
    <w:rsid w:val="005939AF"/>
    <w:rsid w:val="005939FC"/>
    <w:rsid w:val="00593A00"/>
    <w:rsid w:val="00593A67"/>
    <w:rsid w:val="00593AFF"/>
    <w:rsid w:val="00593B12"/>
    <w:rsid w:val="00593B76"/>
    <w:rsid w:val="00593BAB"/>
    <w:rsid w:val="00593BC0"/>
    <w:rsid w:val="00593BC1"/>
    <w:rsid w:val="00593BCF"/>
    <w:rsid w:val="00593C1D"/>
    <w:rsid w:val="00593C38"/>
    <w:rsid w:val="00593C40"/>
    <w:rsid w:val="00593C5A"/>
    <w:rsid w:val="00593C82"/>
    <w:rsid w:val="00593D08"/>
    <w:rsid w:val="00593D23"/>
    <w:rsid w:val="00593D43"/>
    <w:rsid w:val="00593D45"/>
    <w:rsid w:val="00593D85"/>
    <w:rsid w:val="00593DB5"/>
    <w:rsid w:val="00593E0C"/>
    <w:rsid w:val="00593E3E"/>
    <w:rsid w:val="00593E3F"/>
    <w:rsid w:val="00593E81"/>
    <w:rsid w:val="00593EAE"/>
    <w:rsid w:val="00593ECC"/>
    <w:rsid w:val="00593EE9"/>
    <w:rsid w:val="00593EF6"/>
    <w:rsid w:val="00593FCB"/>
    <w:rsid w:val="00593FEA"/>
    <w:rsid w:val="00594004"/>
    <w:rsid w:val="0059405A"/>
    <w:rsid w:val="00594080"/>
    <w:rsid w:val="0059409C"/>
    <w:rsid w:val="005940A9"/>
    <w:rsid w:val="005940CD"/>
    <w:rsid w:val="005940E4"/>
    <w:rsid w:val="00594152"/>
    <w:rsid w:val="005941BE"/>
    <w:rsid w:val="005941C6"/>
    <w:rsid w:val="005941CE"/>
    <w:rsid w:val="00594219"/>
    <w:rsid w:val="0059427E"/>
    <w:rsid w:val="005942E0"/>
    <w:rsid w:val="005942F9"/>
    <w:rsid w:val="00594361"/>
    <w:rsid w:val="00594367"/>
    <w:rsid w:val="00594371"/>
    <w:rsid w:val="005943BC"/>
    <w:rsid w:val="005943D7"/>
    <w:rsid w:val="005943F7"/>
    <w:rsid w:val="0059443A"/>
    <w:rsid w:val="0059446C"/>
    <w:rsid w:val="005944A8"/>
    <w:rsid w:val="005944A9"/>
    <w:rsid w:val="005944BF"/>
    <w:rsid w:val="005944CE"/>
    <w:rsid w:val="005944D7"/>
    <w:rsid w:val="005944F6"/>
    <w:rsid w:val="00594521"/>
    <w:rsid w:val="00594531"/>
    <w:rsid w:val="00594543"/>
    <w:rsid w:val="00594596"/>
    <w:rsid w:val="0059459A"/>
    <w:rsid w:val="005945B4"/>
    <w:rsid w:val="005945C0"/>
    <w:rsid w:val="005945CE"/>
    <w:rsid w:val="005945FD"/>
    <w:rsid w:val="00594657"/>
    <w:rsid w:val="00594660"/>
    <w:rsid w:val="00594686"/>
    <w:rsid w:val="00594694"/>
    <w:rsid w:val="00594695"/>
    <w:rsid w:val="005946C3"/>
    <w:rsid w:val="0059470D"/>
    <w:rsid w:val="00594725"/>
    <w:rsid w:val="0059473D"/>
    <w:rsid w:val="00594775"/>
    <w:rsid w:val="00594786"/>
    <w:rsid w:val="005947AF"/>
    <w:rsid w:val="005947CD"/>
    <w:rsid w:val="00594800"/>
    <w:rsid w:val="0059481F"/>
    <w:rsid w:val="0059482F"/>
    <w:rsid w:val="00594830"/>
    <w:rsid w:val="0059483F"/>
    <w:rsid w:val="0059488D"/>
    <w:rsid w:val="005948CD"/>
    <w:rsid w:val="005948DA"/>
    <w:rsid w:val="005948F1"/>
    <w:rsid w:val="005948F6"/>
    <w:rsid w:val="00594921"/>
    <w:rsid w:val="005949EB"/>
    <w:rsid w:val="00594A1A"/>
    <w:rsid w:val="00594A69"/>
    <w:rsid w:val="00594AAD"/>
    <w:rsid w:val="00594B0F"/>
    <w:rsid w:val="00594B90"/>
    <w:rsid w:val="00594B91"/>
    <w:rsid w:val="00594BE9"/>
    <w:rsid w:val="00594C1E"/>
    <w:rsid w:val="00594C9C"/>
    <w:rsid w:val="00594D06"/>
    <w:rsid w:val="00594D1A"/>
    <w:rsid w:val="00594D59"/>
    <w:rsid w:val="00594D86"/>
    <w:rsid w:val="00594DCB"/>
    <w:rsid w:val="00594DCF"/>
    <w:rsid w:val="00594DFB"/>
    <w:rsid w:val="00594E30"/>
    <w:rsid w:val="00594E7A"/>
    <w:rsid w:val="00594E85"/>
    <w:rsid w:val="00594EAE"/>
    <w:rsid w:val="00594EE0"/>
    <w:rsid w:val="00594EFB"/>
    <w:rsid w:val="00594F10"/>
    <w:rsid w:val="00594F3F"/>
    <w:rsid w:val="00594F42"/>
    <w:rsid w:val="00594F45"/>
    <w:rsid w:val="00594F64"/>
    <w:rsid w:val="00594F93"/>
    <w:rsid w:val="00594F9D"/>
    <w:rsid w:val="00594FA6"/>
    <w:rsid w:val="00594FC7"/>
    <w:rsid w:val="00595035"/>
    <w:rsid w:val="0059506D"/>
    <w:rsid w:val="00595078"/>
    <w:rsid w:val="00595089"/>
    <w:rsid w:val="005950A6"/>
    <w:rsid w:val="00595116"/>
    <w:rsid w:val="00595124"/>
    <w:rsid w:val="00595139"/>
    <w:rsid w:val="00595182"/>
    <w:rsid w:val="00595192"/>
    <w:rsid w:val="005951A3"/>
    <w:rsid w:val="005951A9"/>
    <w:rsid w:val="005951D3"/>
    <w:rsid w:val="005951FA"/>
    <w:rsid w:val="00595219"/>
    <w:rsid w:val="0059526C"/>
    <w:rsid w:val="0059527C"/>
    <w:rsid w:val="005952C1"/>
    <w:rsid w:val="005952CC"/>
    <w:rsid w:val="005952D9"/>
    <w:rsid w:val="00595307"/>
    <w:rsid w:val="00595308"/>
    <w:rsid w:val="0059530E"/>
    <w:rsid w:val="00595358"/>
    <w:rsid w:val="00595369"/>
    <w:rsid w:val="00595390"/>
    <w:rsid w:val="005953BC"/>
    <w:rsid w:val="005953D6"/>
    <w:rsid w:val="005953FC"/>
    <w:rsid w:val="00595431"/>
    <w:rsid w:val="00595466"/>
    <w:rsid w:val="0059546D"/>
    <w:rsid w:val="0059549C"/>
    <w:rsid w:val="005954AB"/>
    <w:rsid w:val="005954D9"/>
    <w:rsid w:val="005954E0"/>
    <w:rsid w:val="0059550C"/>
    <w:rsid w:val="0059552C"/>
    <w:rsid w:val="0059553B"/>
    <w:rsid w:val="0059559B"/>
    <w:rsid w:val="005955D7"/>
    <w:rsid w:val="005955F4"/>
    <w:rsid w:val="005955FD"/>
    <w:rsid w:val="00595639"/>
    <w:rsid w:val="00595650"/>
    <w:rsid w:val="0059567F"/>
    <w:rsid w:val="005956A7"/>
    <w:rsid w:val="005956AA"/>
    <w:rsid w:val="005956C5"/>
    <w:rsid w:val="00595745"/>
    <w:rsid w:val="00595757"/>
    <w:rsid w:val="0059575D"/>
    <w:rsid w:val="0059578A"/>
    <w:rsid w:val="00595790"/>
    <w:rsid w:val="005957D3"/>
    <w:rsid w:val="00595803"/>
    <w:rsid w:val="0059581A"/>
    <w:rsid w:val="00595835"/>
    <w:rsid w:val="005958CC"/>
    <w:rsid w:val="00595939"/>
    <w:rsid w:val="00595940"/>
    <w:rsid w:val="00595953"/>
    <w:rsid w:val="005959A0"/>
    <w:rsid w:val="005959B4"/>
    <w:rsid w:val="005959BC"/>
    <w:rsid w:val="005959D6"/>
    <w:rsid w:val="00595A11"/>
    <w:rsid w:val="00595A22"/>
    <w:rsid w:val="00595A50"/>
    <w:rsid w:val="00595A65"/>
    <w:rsid w:val="00595A92"/>
    <w:rsid w:val="00595A94"/>
    <w:rsid w:val="00595AEC"/>
    <w:rsid w:val="00595B21"/>
    <w:rsid w:val="00595B28"/>
    <w:rsid w:val="00595B2B"/>
    <w:rsid w:val="00595B4C"/>
    <w:rsid w:val="00595B62"/>
    <w:rsid w:val="00595B8B"/>
    <w:rsid w:val="00595B9A"/>
    <w:rsid w:val="00595BD3"/>
    <w:rsid w:val="00595BEE"/>
    <w:rsid w:val="00595C14"/>
    <w:rsid w:val="00595C85"/>
    <w:rsid w:val="00595C87"/>
    <w:rsid w:val="00595C8C"/>
    <w:rsid w:val="00595CCC"/>
    <w:rsid w:val="00595CD4"/>
    <w:rsid w:val="00595D4F"/>
    <w:rsid w:val="00595D52"/>
    <w:rsid w:val="00595DB5"/>
    <w:rsid w:val="00595DCA"/>
    <w:rsid w:val="00595DCC"/>
    <w:rsid w:val="00595E04"/>
    <w:rsid w:val="00595E2F"/>
    <w:rsid w:val="00595E4E"/>
    <w:rsid w:val="00595E6C"/>
    <w:rsid w:val="00595E93"/>
    <w:rsid w:val="00595E94"/>
    <w:rsid w:val="00595E9B"/>
    <w:rsid w:val="00595F00"/>
    <w:rsid w:val="00595F29"/>
    <w:rsid w:val="00595F39"/>
    <w:rsid w:val="00595F6F"/>
    <w:rsid w:val="00595F90"/>
    <w:rsid w:val="00595FA9"/>
    <w:rsid w:val="0059605D"/>
    <w:rsid w:val="005960BC"/>
    <w:rsid w:val="005960C8"/>
    <w:rsid w:val="005960C9"/>
    <w:rsid w:val="00596134"/>
    <w:rsid w:val="0059614B"/>
    <w:rsid w:val="00596191"/>
    <w:rsid w:val="005961AA"/>
    <w:rsid w:val="005961B1"/>
    <w:rsid w:val="005961FD"/>
    <w:rsid w:val="0059620D"/>
    <w:rsid w:val="00596218"/>
    <w:rsid w:val="0059624A"/>
    <w:rsid w:val="005962BC"/>
    <w:rsid w:val="005962CC"/>
    <w:rsid w:val="0059634D"/>
    <w:rsid w:val="00596352"/>
    <w:rsid w:val="00596370"/>
    <w:rsid w:val="0059638E"/>
    <w:rsid w:val="00596392"/>
    <w:rsid w:val="005963B2"/>
    <w:rsid w:val="005963BE"/>
    <w:rsid w:val="00596416"/>
    <w:rsid w:val="0059642F"/>
    <w:rsid w:val="00596439"/>
    <w:rsid w:val="00596451"/>
    <w:rsid w:val="00596462"/>
    <w:rsid w:val="00596463"/>
    <w:rsid w:val="00596484"/>
    <w:rsid w:val="005964C9"/>
    <w:rsid w:val="00596553"/>
    <w:rsid w:val="00596556"/>
    <w:rsid w:val="0059662A"/>
    <w:rsid w:val="0059664D"/>
    <w:rsid w:val="0059665F"/>
    <w:rsid w:val="00596679"/>
    <w:rsid w:val="0059667F"/>
    <w:rsid w:val="00596693"/>
    <w:rsid w:val="005966D0"/>
    <w:rsid w:val="005966D3"/>
    <w:rsid w:val="005966D5"/>
    <w:rsid w:val="005966E4"/>
    <w:rsid w:val="00596702"/>
    <w:rsid w:val="0059671A"/>
    <w:rsid w:val="0059671D"/>
    <w:rsid w:val="00596728"/>
    <w:rsid w:val="00596759"/>
    <w:rsid w:val="0059678F"/>
    <w:rsid w:val="005967C8"/>
    <w:rsid w:val="005967D7"/>
    <w:rsid w:val="005967F1"/>
    <w:rsid w:val="005967F7"/>
    <w:rsid w:val="00596804"/>
    <w:rsid w:val="00596836"/>
    <w:rsid w:val="0059683C"/>
    <w:rsid w:val="00596857"/>
    <w:rsid w:val="005968AD"/>
    <w:rsid w:val="00596950"/>
    <w:rsid w:val="0059696E"/>
    <w:rsid w:val="00596989"/>
    <w:rsid w:val="0059698F"/>
    <w:rsid w:val="005969B9"/>
    <w:rsid w:val="005969C3"/>
    <w:rsid w:val="005969CD"/>
    <w:rsid w:val="005969F9"/>
    <w:rsid w:val="00596A1A"/>
    <w:rsid w:val="00596A1B"/>
    <w:rsid w:val="00596A52"/>
    <w:rsid w:val="00596A96"/>
    <w:rsid w:val="00596AA7"/>
    <w:rsid w:val="00596ADD"/>
    <w:rsid w:val="00596B06"/>
    <w:rsid w:val="00596B0C"/>
    <w:rsid w:val="00596B42"/>
    <w:rsid w:val="00596BE5"/>
    <w:rsid w:val="00596C17"/>
    <w:rsid w:val="00596C32"/>
    <w:rsid w:val="00596C4B"/>
    <w:rsid w:val="00596C4C"/>
    <w:rsid w:val="00596C8F"/>
    <w:rsid w:val="00596CB2"/>
    <w:rsid w:val="00596CBE"/>
    <w:rsid w:val="00596CC3"/>
    <w:rsid w:val="00596CD4"/>
    <w:rsid w:val="00596D40"/>
    <w:rsid w:val="00596D61"/>
    <w:rsid w:val="00596DC4"/>
    <w:rsid w:val="00596DD0"/>
    <w:rsid w:val="00596E51"/>
    <w:rsid w:val="00596E85"/>
    <w:rsid w:val="00596EB7"/>
    <w:rsid w:val="00596EE8"/>
    <w:rsid w:val="00596EFE"/>
    <w:rsid w:val="00596F01"/>
    <w:rsid w:val="00596F19"/>
    <w:rsid w:val="00596F34"/>
    <w:rsid w:val="00596F41"/>
    <w:rsid w:val="00596F5A"/>
    <w:rsid w:val="00596F62"/>
    <w:rsid w:val="00596F80"/>
    <w:rsid w:val="00596FB5"/>
    <w:rsid w:val="00596FEF"/>
    <w:rsid w:val="0059700C"/>
    <w:rsid w:val="0059707C"/>
    <w:rsid w:val="00597088"/>
    <w:rsid w:val="00597092"/>
    <w:rsid w:val="005970C7"/>
    <w:rsid w:val="005970ED"/>
    <w:rsid w:val="0059710C"/>
    <w:rsid w:val="00597151"/>
    <w:rsid w:val="00597161"/>
    <w:rsid w:val="00597162"/>
    <w:rsid w:val="00597173"/>
    <w:rsid w:val="00597175"/>
    <w:rsid w:val="0059717C"/>
    <w:rsid w:val="0059718A"/>
    <w:rsid w:val="005971DA"/>
    <w:rsid w:val="005971E3"/>
    <w:rsid w:val="00597240"/>
    <w:rsid w:val="00597253"/>
    <w:rsid w:val="00597287"/>
    <w:rsid w:val="00597291"/>
    <w:rsid w:val="005972A8"/>
    <w:rsid w:val="005972F9"/>
    <w:rsid w:val="00597300"/>
    <w:rsid w:val="00597308"/>
    <w:rsid w:val="0059730A"/>
    <w:rsid w:val="0059736D"/>
    <w:rsid w:val="00597378"/>
    <w:rsid w:val="0059737F"/>
    <w:rsid w:val="0059738A"/>
    <w:rsid w:val="00597397"/>
    <w:rsid w:val="005973A5"/>
    <w:rsid w:val="005973AA"/>
    <w:rsid w:val="005973F5"/>
    <w:rsid w:val="00597427"/>
    <w:rsid w:val="00597447"/>
    <w:rsid w:val="00597459"/>
    <w:rsid w:val="0059745C"/>
    <w:rsid w:val="005974A8"/>
    <w:rsid w:val="005974AB"/>
    <w:rsid w:val="005974F8"/>
    <w:rsid w:val="00597531"/>
    <w:rsid w:val="00597539"/>
    <w:rsid w:val="0059758A"/>
    <w:rsid w:val="00597590"/>
    <w:rsid w:val="005975B0"/>
    <w:rsid w:val="005975E5"/>
    <w:rsid w:val="005975E6"/>
    <w:rsid w:val="005975F2"/>
    <w:rsid w:val="00597621"/>
    <w:rsid w:val="00597626"/>
    <w:rsid w:val="0059764A"/>
    <w:rsid w:val="00597659"/>
    <w:rsid w:val="0059766B"/>
    <w:rsid w:val="00597672"/>
    <w:rsid w:val="0059767B"/>
    <w:rsid w:val="0059768A"/>
    <w:rsid w:val="005976C5"/>
    <w:rsid w:val="00597715"/>
    <w:rsid w:val="00597741"/>
    <w:rsid w:val="00597747"/>
    <w:rsid w:val="00597748"/>
    <w:rsid w:val="00597755"/>
    <w:rsid w:val="00597773"/>
    <w:rsid w:val="00597782"/>
    <w:rsid w:val="0059778E"/>
    <w:rsid w:val="005977D9"/>
    <w:rsid w:val="005977F1"/>
    <w:rsid w:val="005977FF"/>
    <w:rsid w:val="00597810"/>
    <w:rsid w:val="0059782F"/>
    <w:rsid w:val="00597833"/>
    <w:rsid w:val="00597864"/>
    <w:rsid w:val="00597876"/>
    <w:rsid w:val="00597880"/>
    <w:rsid w:val="0059788D"/>
    <w:rsid w:val="0059789A"/>
    <w:rsid w:val="0059789B"/>
    <w:rsid w:val="0059789D"/>
    <w:rsid w:val="005978CD"/>
    <w:rsid w:val="00597908"/>
    <w:rsid w:val="00597928"/>
    <w:rsid w:val="00597967"/>
    <w:rsid w:val="00597970"/>
    <w:rsid w:val="00597A06"/>
    <w:rsid w:val="00597A38"/>
    <w:rsid w:val="00597A42"/>
    <w:rsid w:val="00597A75"/>
    <w:rsid w:val="00597A9C"/>
    <w:rsid w:val="00597AC0"/>
    <w:rsid w:val="00597ACF"/>
    <w:rsid w:val="00597B59"/>
    <w:rsid w:val="00597BCB"/>
    <w:rsid w:val="00597C6C"/>
    <w:rsid w:val="00597C82"/>
    <w:rsid w:val="00597CA6"/>
    <w:rsid w:val="00597CBB"/>
    <w:rsid w:val="00597D05"/>
    <w:rsid w:val="00597D11"/>
    <w:rsid w:val="00597D51"/>
    <w:rsid w:val="00597D6B"/>
    <w:rsid w:val="00597D79"/>
    <w:rsid w:val="00597DEF"/>
    <w:rsid w:val="00597DF7"/>
    <w:rsid w:val="00597E47"/>
    <w:rsid w:val="00597E5A"/>
    <w:rsid w:val="00597E5F"/>
    <w:rsid w:val="00597E67"/>
    <w:rsid w:val="00597E96"/>
    <w:rsid w:val="00597F2A"/>
    <w:rsid w:val="00597F2C"/>
    <w:rsid w:val="00597F2F"/>
    <w:rsid w:val="00597FD6"/>
    <w:rsid w:val="005A001B"/>
    <w:rsid w:val="005A002F"/>
    <w:rsid w:val="005A003A"/>
    <w:rsid w:val="005A007E"/>
    <w:rsid w:val="005A009D"/>
    <w:rsid w:val="005A00BE"/>
    <w:rsid w:val="005A00EA"/>
    <w:rsid w:val="005A00EC"/>
    <w:rsid w:val="005A0111"/>
    <w:rsid w:val="005A0118"/>
    <w:rsid w:val="005A012D"/>
    <w:rsid w:val="005A018A"/>
    <w:rsid w:val="005A0196"/>
    <w:rsid w:val="005A01AB"/>
    <w:rsid w:val="005A0256"/>
    <w:rsid w:val="005A0270"/>
    <w:rsid w:val="005A0295"/>
    <w:rsid w:val="005A02A3"/>
    <w:rsid w:val="005A02BD"/>
    <w:rsid w:val="005A02C7"/>
    <w:rsid w:val="005A02ED"/>
    <w:rsid w:val="005A02F3"/>
    <w:rsid w:val="005A0343"/>
    <w:rsid w:val="005A0362"/>
    <w:rsid w:val="005A03CC"/>
    <w:rsid w:val="005A0460"/>
    <w:rsid w:val="005A048C"/>
    <w:rsid w:val="005A0490"/>
    <w:rsid w:val="005A04C7"/>
    <w:rsid w:val="005A04D1"/>
    <w:rsid w:val="005A04D6"/>
    <w:rsid w:val="005A04E1"/>
    <w:rsid w:val="005A04FC"/>
    <w:rsid w:val="005A050B"/>
    <w:rsid w:val="005A050D"/>
    <w:rsid w:val="005A0546"/>
    <w:rsid w:val="005A0569"/>
    <w:rsid w:val="005A0570"/>
    <w:rsid w:val="005A0587"/>
    <w:rsid w:val="005A05CD"/>
    <w:rsid w:val="005A05EC"/>
    <w:rsid w:val="005A05EF"/>
    <w:rsid w:val="005A0623"/>
    <w:rsid w:val="005A0663"/>
    <w:rsid w:val="005A0680"/>
    <w:rsid w:val="005A0691"/>
    <w:rsid w:val="005A0695"/>
    <w:rsid w:val="005A0722"/>
    <w:rsid w:val="005A075A"/>
    <w:rsid w:val="005A0768"/>
    <w:rsid w:val="005A07C4"/>
    <w:rsid w:val="005A07E5"/>
    <w:rsid w:val="005A0802"/>
    <w:rsid w:val="005A081F"/>
    <w:rsid w:val="005A0850"/>
    <w:rsid w:val="005A0851"/>
    <w:rsid w:val="005A0859"/>
    <w:rsid w:val="005A0865"/>
    <w:rsid w:val="005A08C6"/>
    <w:rsid w:val="005A0913"/>
    <w:rsid w:val="005A094A"/>
    <w:rsid w:val="005A095C"/>
    <w:rsid w:val="005A0998"/>
    <w:rsid w:val="005A09AD"/>
    <w:rsid w:val="005A09CC"/>
    <w:rsid w:val="005A09CF"/>
    <w:rsid w:val="005A09EB"/>
    <w:rsid w:val="005A09F2"/>
    <w:rsid w:val="005A0A10"/>
    <w:rsid w:val="005A0A46"/>
    <w:rsid w:val="005A0A53"/>
    <w:rsid w:val="005A0A6B"/>
    <w:rsid w:val="005A0A89"/>
    <w:rsid w:val="005A0A90"/>
    <w:rsid w:val="005A0A97"/>
    <w:rsid w:val="005A0AA8"/>
    <w:rsid w:val="005A0AC7"/>
    <w:rsid w:val="005A0AF7"/>
    <w:rsid w:val="005A0BB6"/>
    <w:rsid w:val="005A0C09"/>
    <w:rsid w:val="005A0C20"/>
    <w:rsid w:val="005A0C7D"/>
    <w:rsid w:val="005A0CDB"/>
    <w:rsid w:val="005A0D15"/>
    <w:rsid w:val="005A0D71"/>
    <w:rsid w:val="005A0D93"/>
    <w:rsid w:val="005A0DA4"/>
    <w:rsid w:val="005A0DC5"/>
    <w:rsid w:val="005A0E1D"/>
    <w:rsid w:val="005A0E41"/>
    <w:rsid w:val="005A0E64"/>
    <w:rsid w:val="005A0E9D"/>
    <w:rsid w:val="005A0EA9"/>
    <w:rsid w:val="005A0EAD"/>
    <w:rsid w:val="005A0EE6"/>
    <w:rsid w:val="005A0F23"/>
    <w:rsid w:val="005A0F39"/>
    <w:rsid w:val="005A0F55"/>
    <w:rsid w:val="005A0FD8"/>
    <w:rsid w:val="005A1004"/>
    <w:rsid w:val="005A1013"/>
    <w:rsid w:val="005A1072"/>
    <w:rsid w:val="005A10CE"/>
    <w:rsid w:val="005A1104"/>
    <w:rsid w:val="005A1109"/>
    <w:rsid w:val="005A110F"/>
    <w:rsid w:val="005A1134"/>
    <w:rsid w:val="005A1157"/>
    <w:rsid w:val="005A115A"/>
    <w:rsid w:val="005A117B"/>
    <w:rsid w:val="005A117D"/>
    <w:rsid w:val="005A1187"/>
    <w:rsid w:val="005A11B2"/>
    <w:rsid w:val="005A11C1"/>
    <w:rsid w:val="005A11DF"/>
    <w:rsid w:val="005A1202"/>
    <w:rsid w:val="005A1203"/>
    <w:rsid w:val="005A1217"/>
    <w:rsid w:val="005A125A"/>
    <w:rsid w:val="005A126D"/>
    <w:rsid w:val="005A12C5"/>
    <w:rsid w:val="005A12C9"/>
    <w:rsid w:val="005A12D6"/>
    <w:rsid w:val="005A12E9"/>
    <w:rsid w:val="005A12F6"/>
    <w:rsid w:val="005A1303"/>
    <w:rsid w:val="005A130B"/>
    <w:rsid w:val="005A132F"/>
    <w:rsid w:val="005A133A"/>
    <w:rsid w:val="005A135C"/>
    <w:rsid w:val="005A1362"/>
    <w:rsid w:val="005A139B"/>
    <w:rsid w:val="005A13CA"/>
    <w:rsid w:val="005A13D3"/>
    <w:rsid w:val="005A1417"/>
    <w:rsid w:val="005A141E"/>
    <w:rsid w:val="005A145B"/>
    <w:rsid w:val="005A1461"/>
    <w:rsid w:val="005A14BA"/>
    <w:rsid w:val="005A14D3"/>
    <w:rsid w:val="005A14E2"/>
    <w:rsid w:val="005A14E3"/>
    <w:rsid w:val="005A14F5"/>
    <w:rsid w:val="005A1543"/>
    <w:rsid w:val="005A15BA"/>
    <w:rsid w:val="005A15C8"/>
    <w:rsid w:val="005A161C"/>
    <w:rsid w:val="005A161F"/>
    <w:rsid w:val="005A1638"/>
    <w:rsid w:val="005A16D3"/>
    <w:rsid w:val="005A16F2"/>
    <w:rsid w:val="005A16F3"/>
    <w:rsid w:val="005A1717"/>
    <w:rsid w:val="005A1722"/>
    <w:rsid w:val="005A1725"/>
    <w:rsid w:val="005A1727"/>
    <w:rsid w:val="005A177B"/>
    <w:rsid w:val="005A17A0"/>
    <w:rsid w:val="005A17BB"/>
    <w:rsid w:val="005A17DC"/>
    <w:rsid w:val="005A17FF"/>
    <w:rsid w:val="005A184D"/>
    <w:rsid w:val="005A187C"/>
    <w:rsid w:val="005A18D5"/>
    <w:rsid w:val="005A18DF"/>
    <w:rsid w:val="005A1926"/>
    <w:rsid w:val="005A1929"/>
    <w:rsid w:val="005A1953"/>
    <w:rsid w:val="005A197D"/>
    <w:rsid w:val="005A19BE"/>
    <w:rsid w:val="005A19C1"/>
    <w:rsid w:val="005A19D7"/>
    <w:rsid w:val="005A1A48"/>
    <w:rsid w:val="005A1A7B"/>
    <w:rsid w:val="005A1AE0"/>
    <w:rsid w:val="005A1AFA"/>
    <w:rsid w:val="005A1B3D"/>
    <w:rsid w:val="005A1B58"/>
    <w:rsid w:val="005A1B72"/>
    <w:rsid w:val="005A1B7F"/>
    <w:rsid w:val="005A1BB5"/>
    <w:rsid w:val="005A1C18"/>
    <w:rsid w:val="005A1C2C"/>
    <w:rsid w:val="005A1C73"/>
    <w:rsid w:val="005A1C9D"/>
    <w:rsid w:val="005A1CD4"/>
    <w:rsid w:val="005A1CF4"/>
    <w:rsid w:val="005A1CF9"/>
    <w:rsid w:val="005A1D00"/>
    <w:rsid w:val="005A1D4A"/>
    <w:rsid w:val="005A1DC6"/>
    <w:rsid w:val="005A1DC7"/>
    <w:rsid w:val="005A1DCE"/>
    <w:rsid w:val="005A1DE4"/>
    <w:rsid w:val="005A1E53"/>
    <w:rsid w:val="005A1E64"/>
    <w:rsid w:val="005A1E98"/>
    <w:rsid w:val="005A1EB4"/>
    <w:rsid w:val="005A1EF2"/>
    <w:rsid w:val="005A1F00"/>
    <w:rsid w:val="005A1F07"/>
    <w:rsid w:val="005A1F46"/>
    <w:rsid w:val="005A1F88"/>
    <w:rsid w:val="005A1F98"/>
    <w:rsid w:val="005A1F9F"/>
    <w:rsid w:val="005A1FB2"/>
    <w:rsid w:val="005A1FCF"/>
    <w:rsid w:val="005A1FFC"/>
    <w:rsid w:val="005A201F"/>
    <w:rsid w:val="005A217C"/>
    <w:rsid w:val="005A21A4"/>
    <w:rsid w:val="005A21B0"/>
    <w:rsid w:val="005A21BE"/>
    <w:rsid w:val="005A21D3"/>
    <w:rsid w:val="005A21F5"/>
    <w:rsid w:val="005A2215"/>
    <w:rsid w:val="005A2248"/>
    <w:rsid w:val="005A22C9"/>
    <w:rsid w:val="005A22E9"/>
    <w:rsid w:val="005A22F9"/>
    <w:rsid w:val="005A2312"/>
    <w:rsid w:val="005A2314"/>
    <w:rsid w:val="005A231F"/>
    <w:rsid w:val="005A2367"/>
    <w:rsid w:val="005A238D"/>
    <w:rsid w:val="005A23B8"/>
    <w:rsid w:val="005A23CE"/>
    <w:rsid w:val="005A23CF"/>
    <w:rsid w:val="005A23E2"/>
    <w:rsid w:val="005A240A"/>
    <w:rsid w:val="005A241B"/>
    <w:rsid w:val="005A2438"/>
    <w:rsid w:val="005A2444"/>
    <w:rsid w:val="005A249B"/>
    <w:rsid w:val="005A24A8"/>
    <w:rsid w:val="005A24C2"/>
    <w:rsid w:val="005A24ED"/>
    <w:rsid w:val="005A24F3"/>
    <w:rsid w:val="005A2525"/>
    <w:rsid w:val="005A255A"/>
    <w:rsid w:val="005A2561"/>
    <w:rsid w:val="005A2582"/>
    <w:rsid w:val="005A2592"/>
    <w:rsid w:val="005A25A3"/>
    <w:rsid w:val="005A25AF"/>
    <w:rsid w:val="005A25FD"/>
    <w:rsid w:val="005A2627"/>
    <w:rsid w:val="005A2633"/>
    <w:rsid w:val="005A2642"/>
    <w:rsid w:val="005A265A"/>
    <w:rsid w:val="005A2668"/>
    <w:rsid w:val="005A2677"/>
    <w:rsid w:val="005A269C"/>
    <w:rsid w:val="005A26D2"/>
    <w:rsid w:val="005A2702"/>
    <w:rsid w:val="005A2721"/>
    <w:rsid w:val="005A2740"/>
    <w:rsid w:val="005A2773"/>
    <w:rsid w:val="005A279C"/>
    <w:rsid w:val="005A27AA"/>
    <w:rsid w:val="005A27E4"/>
    <w:rsid w:val="005A2803"/>
    <w:rsid w:val="005A2810"/>
    <w:rsid w:val="005A2816"/>
    <w:rsid w:val="005A284B"/>
    <w:rsid w:val="005A2851"/>
    <w:rsid w:val="005A2865"/>
    <w:rsid w:val="005A2878"/>
    <w:rsid w:val="005A2881"/>
    <w:rsid w:val="005A289E"/>
    <w:rsid w:val="005A28AC"/>
    <w:rsid w:val="005A28BF"/>
    <w:rsid w:val="005A28C8"/>
    <w:rsid w:val="005A28D3"/>
    <w:rsid w:val="005A28E4"/>
    <w:rsid w:val="005A2943"/>
    <w:rsid w:val="005A2954"/>
    <w:rsid w:val="005A296F"/>
    <w:rsid w:val="005A2975"/>
    <w:rsid w:val="005A297E"/>
    <w:rsid w:val="005A2991"/>
    <w:rsid w:val="005A2994"/>
    <w:rsid w:val="005A2999"/>
    <w:rsid w:val="005A29A8"/>
    <w:rsid w:val="005A29C0"/>
    <w:rsid w:val="005A29F1"/>
    <w:rsid w:val="005A2A18"/>
    <w:rsid w:val="005A2A64"/>
    <w:rsid w:val="005A2A95"/>
    <w:rsid w:val="005A2B09"/>
    <w:rsid w:val="005A2B2A"/>
    <w:rsid w:val="005A2B75"/>
    <w:rsid w:val="005A2BE2"/>
    <w:rsid w:val="005A2C81"/>
    <w:rsid w:val="005A2C8F"/>
    <w:rsid w:val="005A2CA0"/>
    <w:rsid w:val="005A2CE1"/>
    <w:rsid w:val="005A2CF3"/>
    <w:rsid w:val="005A2D18"/>
    <w:rsid w:val="005A2D8F"/>
    <w:rsid w:val="005A2DA3"/>
    <w:rsid w:val="005A2DCF"/>
    <w:rsid w:val="005A2DD9"/>
    <w:rsid w:val="005A2DE9"/>
    <w:rsid w:val="005A2DF2"/>
    <w:rsid w:val="005A2DF3"/>
    <w:rsid w:val="005A2E77"/>
    <w:rsid w:val="005A2E82"/>
    <w:rsid w:val="005A2E8E"/>
    <w:rsid w:val="005A2ED7"/>
    <w:rsid w:val="005A2F32"/>
    <w:rsid w:val="005A2F6F"/>
    <w:rsid w:val="005A2FC2"/>
    <w:rsid w:val="005A300C"/>
    <w:rsid w:val="005A302F"/>
    <w:rsid w:val="005A3059"/>
    <w:rsid w:val="005A305E"/>
    <w:rsid w:val="005A3068"/>
    <w:rsid w:val="005A306F"/>
    <w:rsid w:val="005A3076"/>
    <w:rsid w:val="005A307C"/>
    <w:rsid w:val="005A30B1"/>
    <w:rsid w:val="005A30C2"/>
    <w:rsid w:val="005A30C9"/>
    <w:rsid w:val="005A30CF"/>
    <w:rsid w:val="005A3147"/>
    <w:rsid w:val="005A317E"/>
    <w:rsid w:val="005A31D1"/>
    <w:rsid w:val="005A31D4"/>
    <w:rsid w:val="005A31D6"/>
    <w:rsid w:val="005A31E5"/>
    <w:rsid w:val="005A324B"/>
    <w:rsid w:val="005A32E9"/>
    <w:rsid w:val="005A32EB"/>
    <w:rsid w:val="005A32F8"/>
    <w:rsid w:val="005A3306"/>
    <w:rsid w:val="005A3336"/>
    <w:rsid w:val="005A33D5"/>
    <w:rsid w:val="005A33E9"/>
    <w:rsid w:val="005A33ED"/>
    <w:rsid w:val="005A3410"/>
    <w:rsid w:val="005A343A"/>
    <w:rsid w:val="005A3440"/>
    <w:rsid w:val="005A3448"/>
    <w:rsid w:val="005A3467"/>
    <w:rsid w:val="005A34C6"/>
    <w:rsid w:val="005A34D5"/>
    <w:rsid w:val="005A34F9"/>
    <w:rsid w:val="005A3512"/>
    <w:rsid w:val="005A35A2"/>
    <w:rsid w:val="005A35AD"/>
    <w:rsid w:val="005A35C3"/>
    <w:rsid w:val="005A35D8"/>
    <w:rsid w:val="005A3627"/>
    <w:rsid w:val="005A3639"/>
    <w:rsid w:val="005A3646"/>
    <w:rsid w:val="005A36D5"/>
    <w:rsid w:val="005A36DE"/>
    <w:rsid w:val="005A3710"/>
    <w:rsid w:val="005A3729"/>
    <w:rsid w:val="005A3732"/>
    <w:rsid w:val="005A3740"/>
    <w:rsid w:val="005A376A"/>
    <w:rsid w:val="005A3790"/>
    <w:rsid w:val="005A37C6"/>
    <w:rsid w:val="005A387A"/>
    <w:rsid w:val="005A388B"/>
    <w:rsid w:val="005A38D2"/>
    <w:rsid w:val="005A38D5"/>
    <w:rsid w:val="005A3900"/>
    <w:rsid w:val="005A390A"/>
    <w:rsid w:val="005A3937"/>
    <w:rsid w:val="005A3953"/>
    <w:rsid w:val="005A3968"/>
    <w:rsid w:val="005A396F"/>
    <w:rsid w:val="005A39DE"/>
    <w:rsid w:val="005A39E6"/>
    <w:rsid w:val="005A39EA"/>
    <w:rsid w:val="005A3A0C"/>
    <w:rsid w:val="005A3A34"/>
    <w:rsid w:val="005A3A3D"/>
    <w:rsid w:val="005A3A95"/>
    <w:rsid w:val="005A3B30"/>
    <w:rsid w:val="005A3B34"/>
    <w:rsid w:val="005A3B51"/>
    <w:rsid w:val="005A3B53"/>
    <w:rsid w:val="005A3B65"/>
    <w:rsid w:val="005A3B8C"/>
    <w:rsid w:val="005A3BAB"/>
    <w:rsid w:val="005A3BB2"/>
    <w:rsid w:val="005A3BCD"/>
    <w:rsid w:val="005A3BCE"/>
    <w:rsid w:val="005A3BF0"/>
    <w:rsid w:val="005A3C02"/>
    <w:rsid w:val="005A3C08"/>
    <w:rsid w:val="005A3C15"/>
    <w:rsid w:val="005A3C1D"/>
    <w:rsid w:val="005A3C22"/>
    <w:rsid w:val="005A3C32"/>
    <w:rsid w:val="005A3C3A"/>
    <w:rsid w:val="005A3C53"/>
    <w:rsid w:val="005A3C59"/>
    <w:rsid w:val="005A3C8A"/>
    <w:rsid w:val="005A3C98"/>
    <w:rsid w:val="005A3CCC"/>
    <w:rsid w:val="005A3CDC"/>
    <w:rsid w:val="005A3CE9"/>
    <w:rsid w:val="005A3D16"/>
    <w:rsid w:val="005A3D1D"/>
    <w:rsid w:val="005A3D22"/>
    <w:rsid w:val="005A3D4E"/>
    <w:rsid w:val="005A3D83"/>
    <w:rsid w:val="005A3D87"/>
    <w:rsid w:val="005A3DC5"/>
    <w:rsid w:val="005A3E0C"/>
    <w:rsid w:val="005A3E27"/>
    <w:rsid w:val="005A3E2F"/>
    <w:rsid w:val="005A3E38"/>
    <w:rsid w:val="005A3E46"/>
    <w:rsid w:val="005A3E59"/>
    <w:rsid w:val="005A3E8F"/>
    <w:rsid w:val="005A3EFF"/>
    <w:rsid w:val="005A3F2A"/>
    <w:rsid w:val="005A3F4C"/>
    <w:rsid w:val="005A3F65"/>
    <w:rsid w:val="005A3F6B"/>
    <w:rsid w:val="005A3F79"/>
    <w:rsid w:val="005A3FA7"/>
    <w:rsid w:val="005A3FBF"/>
    <w:rsid w:val="005A3FD2"/>
    <w:rsid w:val="005A3FE1"/>
    <w:rsid w:val="005A3FE6"/>
    <w:rsid w:val="005A403F"/>
    <w:rsid w:val="005A406B"/>
    <w:rsid w:val="005A4074"/>
    <w:rsid w:val="005A4085"/>
    <w:rsid w:val="005A408C"/>
    <w:rsid w:val="005A40E4"/>
    <w:rsid w:val="005A40E6"/>
    <w:rsid w:val="005A40FC"/>
    <w:rsid w:val="005A4149"/>
    <w:rsid w:val="005A414E"/>
    <w:rsid w:val="005A415A"/>
    <w:rsid w:val="005A41B3"/>
    <w:rsid w:val="005A420E"/>
    <w:rsid w:val="005A4236"/>
    <w:rsid w:val="005A4257"/>
    <w:rsid w:val="005A42B0"/>
    <w:rsid w:val="005A42CB"/>
    <w:rsid w:val="005A42E5"/>
    <w:rsid w:val="005A42FA"/>
    <w:rsid w:val="005A42FE"/>
    <w:rsid w:val="005A4322"/>
    <w:rsid w:val="005A4338"/>
    <w:rsid w:val="005A437E"/>
    <w:rsid w:val="005A43A9"/>
    <w:rsid w:val="005A43CD"/>
    <w:rsid w:val="005A4420"/>
    <w:rsid w:val="005A445C"/>
    <w:rsid w:val="005A4461"/>
    <w:rsid w:val="005A449F"/>
    <w:rsid w:val="005A44B1"/>
    <w:rsid w:val="005A44C1"/>
    <w:rsid w:val="005A44DF"/>
    <w:rsid w:val="005A44E9"/>
    <w:rsid w:val="005A453E"/>
    <w:rsid w:val="005A4545"/>
    <w:rsid w:val="005A456B"/>
    <w:rsid w:val="005A4572"/>
    <w:rsid w:val="005A4587"/>
    <w:rsid w:val="005A458C"/>
    <w:rsid w:val="005A45BB"/>
    <w:rsid w:val="005A45E4"/>
    <w:rsid w:val="005A4613"/>
    <w:rsid w:val="005A4631"/>
    <w:rsid w:val="005A4640"/>
    <w:rsid w:val="005A4686"/>
    <w:rsid w:val="005A46BA"/>
    <w:rsid w:val="005A46E4"/>
    <w:rsid w:val="005A46E7"/>
    <w:rsid w:val="005A46F4"/>
    <w:rsid w:val="005A4751"/>
    <w:rsid w:val="005A4754"/>
    <w:rsid w:val="005A4756"/>
    <w:rsid w:val="005A478C"/>
    <w:rsid w:val="005A479A"/>
    <w:rsid w:val="005A484D"/>
    <w:rsid w:val="005A4864"/>
    <w:rsid w:val="005A487C"/>
    <w:rsid w:val="005A488C"/>
    <w:rsid w:val="005A48A6"/>
    <w:rsid w:val="005A492E"/>
    <w:rsid w:val="005A4976"/>
    <w:rsid w:val="005A49B2"/>
    <w:rsid w:val="005A49DA"/>
    <w:rsid w:val="005A49FD"/>
    <w:rsid w:val="005A4A13"/>
    <w:rsid w:val="005A4A22"/>
    <w:rsid w:val="005A4A29"/>
    <w:rsid w:val="005A4A7D"/>
    <w:rsid w:val="005A4AE5"/>
    <w:rsid w:val="005A4B0F"/>
    <w:rsid w:val="005A4B17"/>
    <w:rsid w:val="005A4B5F"/>
    <w:rsid w:val="005A4B65"/>
    <w:rsid w:val="005A4B89"/>
    <w:rsid w:val="005A4BAF"/>
    <w:rsid w:val="005A4BBF"/>
    <w:rsid w:val="005A4BDC"/>
    <w:rsid w:val="005A4BEF"/>
    <w:rsid w:val="005A4C11"/>
    <w:rsid w:val="005A4C34"/>
    <w:rsid w:val="005A4C48"/>
    <w:rsid w:val="005A4CBC"/>
    <w:rsid w:val="005A4CD4"/>
    <w:rsid w:val="005A4CEF"/>
    <w:rsid w:val="005A4D22"/>
    <w:rsid w:val="005A4D34"/>
    <w:rsid w:val="005A4D35"/>
    <w:rsid w:val="005A4D41"/>
    <w:rsid w:val="005A4D51"/>
    <w:rsid w:val="005A4DAB"/>
    <w:rsid w:val="005A4DAC"/>
    <w:rsid w:val="005A4DD4"/>
    <w:rsid w:val="005A4DD8"/>
    <w:rsid w:val="005A4E65"/>
    <w:rsid w:val="005A4EC3"/>
    <w:rsid w:val="005A4ED8"/>
    <w:rsid w:val="005A4F08"/>
    <w:rsid w:val="005A4F1F"/>
    <w:rsid w:val="005A4F52"/>
    <w:rsid w:val="005A4F83"/>
    <w:rsid w:val="005A4FE9"/>
    <w:rsid w:val="005A5008"/>
    <w:rsid w:val="005A5014"/>
    <w:rsid w:val="005A5041"/>
    <w:rsid w:val="005A5057"/>
    <w:rsid w:val="005A5090"/>
    <w:rsid w:val="005A50A0"/>
    <w:rsid w:val="005A50D4"/>
    <w:rsid w:val="005A50E9"/>
    <w:rsid w:val="005A5109"/>
    <w:rsid w:val="005A516E"/>
    <w:rsid w:val="005A518F"/>
    <w:rsid w:val="005A5192"/>
    <w:rsid w:val="005A51B7"/>
    <w:rsid w:val="005A51D4"/>
    <w:rsid w:val="005A51EF"/>
    <w:rsid w:val="005A51FE"/>
    <w:rsid w:val="005A5234"/>
    <w:rsid w:val="005A5245"/>
    <w:rsid w:val="005A5285"/>
    <w:rsid w:val="005A5310"/>
    <w:rsid w:val="005A5365"/>
    <w:rsid w:val="005A536A"/>
    <w:rsid w:val="005A5391"/>
    <w:rsid w:val="005A539E"/>
    <w:rsid w:val="005A540C"/>
    <w:rsid w:val="005A5449"/>
    <w:rsid w:val="005A5473"/>
    <w:rsid w:val="005A54A6"/>
    <w:rsid w:val="005A54EF"/>
    <w:rsid w:val="005A551D"/>
    <w:rsid w:val="005A5536"/>
    <w:rsid w:val="005A5541"/>
    <w:rsid w:val="005A555D"/>
    <w:rsid w:val="005A5581"/>
    <w:rsid w:val="005A55B8"/>
    <w:rsid w:val="005A55C4"/>
    <w:rsid w:val="005A5604"/>
    <w:rsid w:val="005A562E"/>
    <w:rsid w:val="005A5658"/>
    <w:rsid w:val="005A56A0"/>
    <w:rsid w:val="005A56B7"/>
    <w:rsid w:val="005A5706"/>
    <w:rsid w:val="005A57CC"/>
    <w:rsid w:val="005A5803"/>
    <w:rsid w:val="005A5815"/>
    <w:rsid w:val="005A581A"/>
    <w:rsid w:val="005A5820"/>
    <w:rsid w:val="005A5833"/>
    <w:rsid w:val="005A58B2"/>
    <w:rsid w:val="005A58D6"/>
    <w:rsid w:val="005A58FD"/>
    <w:rsid w:val="005A5914"/>
    <w:rsid w:val="005A5945"/>
    <w:rsid w:val="005A5958"/>
    <w:rsid w:val="005A5963"/>
    <w:rsid w:val="005A598C"/>
    <w:rsid w:val="005A59AE"/>
    <w:rsid w:val="005A59D1"/>
    <w:rsid w:val="005A59E1"/>
    <w:rsid w:val="005A59ED"/>
    <w:rsid w:val="005A5A3B"/>
    <w:rsid w:val="005A5A72"/>
    <w:rsid w:val="005A5AFA"/>
    <w:rsid w:val="005A5B73"/>
    <w:rsid w:val="005A5B7D"/>
    <w:rsid w:val="005A5BB7"/>
    <w:rsid w:val="005A5BBD"/>
    <w:rsid w:val="005A5BF6"/>
    <w:rsid w:val="005A5C40"/>
    <w:rsid w:val="005A5C59"/>
    <w:rsid w:val="005A5C69"/>
    <w:rsid w:val="005A5CCB"/>
    <w:rsid w:val="005A5CE8"/>
    <w:rsid w:val="005A5D02"/>
    <w:rsid w:val="005A5D08"/>
    <w:rsid w:val="005A5D53"/>
    <w:rsid w:val="005A5D59"/>
    <w:rsid w:val="005A5D99"/>
    <w:rsid w:val="005A5DA7"/>
    <w:rsid w:val="005A5DCF"/>
    <w:rsid w:val="005A5E24"/>
    <w:rsid w:val="005A5E25"/>
    <w:rsid w:val="005A5E46"/>
    <w:rsid w:val="005A5ED2"/>
    <w:rsid w:val="005A5ED4"/>
    <w:rsid w:val="005A5EED"/>
    <w:rsid w:val="005A5F18"/>
    <w:rsid w:val="005A5F1B"/>
    <w:rsid w:val="005A5F2C"/>
    <w:rsid w:val="005A5FA8"/>
    <w:rsid w:val="005A6034"/>
    <w:rsid w:val="005A6037"/>
    <w:rsid w:val="005A60D2"/>
    <w:rsid w:val="005A60F3"/>
    <w:rsid w:val="005A6128"/>
    <w:rsid w:val="005A6167"/>
    <w:rsid w:val="005A61A9"/>
    <w:rsid w:val="005A61AD"/>
    <w:rsid w:val="005A61B9"/>
    <w:rsid w:val="005A61CF"/>
    <w:rsid w:val="005A61D5"/>
    <w:rsid w:val="005A6208"/>
    <w:rsid w:val="005A6213"/>
    <w:rsid w:val="005A621B"/>
    <w:rsid w:val="005A628F"/>
    <w:rsid w:val="005A6293"/>
    <w:rsid w:val="005A62AB"/>
    <w:rsid w:val="005A62E2"/>
    <w:rsid w:val="005A6302"/>
    <w:rsid w:val="005A6356"/>
    <w:rsid w:val="005A636A"/>
    <w:rsid w:val="005A636E"/>
    <w:rsid w:val="005A63C4"/>
    <w:rsid w:val="005A63CB"/>
    <w:rsid w:val="005A6498"/>
    <w:rsid w:val="005A64BE"/>
    <w:rsid w:val="005A64C4"/>
    <w:rsid w:val="005A64E3"/>
    <w:rsid w:val="005A6544"/>
    <w:rsid w:val="005A654E"/>
    <w:rsid w:val="005A6569"/>
    <w:rsid w:val="005A65C2"/>
    <w:rsid w:val="005A6641"/>
    <w:rsid w:val="005A6671"/>
    <w:rsid w:val="005A6681"/>
    <w:rsid w:val="005A6689"/>
    <w:rsid w:val="005A669A"/>
    <w:rsid w:val="005A6728"/>
    <w:rsid w:val="005A674C"/>
    <w:rsid w:val="005A6769"/>
    <w:rsid w:val="005A6770"/>
    <w:rsid w:val="005A6779"/>
    <w:rsid w:val="005A677E"/>
    <w:rsid w:val="005A6781"/>
    <w:rsid w:val="005A678B"/>
    <w:rsid w:val="005A679F"/>
    <w:rsid w:val="005A6836"/>
    <w:rsid w:val="005A6877"/>
    <w:rsid w:val="005A68F6"/>
    <w:rsid w:val="005A692A"/>
    <w:rsid w:val="005A692F"/>
    <w:rsid w:val="005A693B"/>
    <w:rsid w:val="005A6944"/>
    <w:rsid w:val="005A694C"/>
    <w:rsid w:val="005A699F"/>
    <w:rsid w:val="005A69BF"/>
    <w:rsid w:val="005A6A22"/>
    <w:rsid w:val="005A6A50"/>
    <w:rsid w:val="005A6A57"/>
    <w:rsid w:val="005A6A9F"/>
    <w:rsid w:val="005A6AA0"/>
    <w:rsid w:val="005A6ACD"/>
    <w:rsid w:val="005A6AE6"/>
    <w:rsid w:val="005A6AF4"/>
    <w:rsid w:val="005A6B37"/>
    <w:rsid w:val="005A6B51"/>
    <w:rsid w:val="005A6B85"/>
    <w:rsid w:val="005A6B93"/>
    <w:rsid w:val="005A6BC3"/>
    <w:rsid w:val="005A6BD0"/>
    <w:rsid w:val="005A6C2C"/>
    <w:rsid w:val="005A6C3F"/>
    <w:rsid w:val="005A6C6D"/>
    <w:rsid w:val="005A6C84"/>
    <w:rsid w:val="005A6C88"/>
    <w:rsid w:val="005A6C93"/>
    <w:rsid w:val="005A6CB2"/>
    <w:rsid w:val="005A6CB7"/>
    <w:rsid w:val="005A6CF7"/>
    <w:rsid w:val="005A6D54"/>
    <w:rsid w:val="005A6D70"/>
    <w:rsid w:val="005A6DC6"/>
    <w:rsid w:val="005A6DEE"/>
    <w:rsid w:val="005A6E15"/>
    <w:rsid w:val="005A6E20"/>
    <w:rsid w:val="005A6E54"/>
    <w:rsid w:val="005A6E67"/>
    <w:rsid w:val="005A6E7F"/>
    <w:rsid w:val="005A6E99"/>
    <w:rsid w:val="005A6EAA"/>
    <w:rsid w:val="005A6EB3"/>
    <w:rsid w:val="005A6ECE"/>
    <w:rsid w:val="005A6EE4"/>
    <w:rsid w:val="005A6F05"/>
    <w:rsid w:val="005A6F12"/>
    <w:rsid w:val="005A6F3B"/>
    <w:rsid w:val="005A6F87"/>
    <w:rsid w:val="005A6FEA"/>
    <w:rsid w:val="005A701D"/>
    <w:rsid w:val="005A7073"/>
    <w:rsid w:val="005A70A8"/>
    <w:rsid w:val="005A70B8"/>
    <w:rsid w:val="005A70E3"/>
    <w:rsid w:val="005A70F6"/>
    <w:rsid w:val="005A7104"/>
    <w:rsid w:val="005A716E"/>
    <w:rsid w:val="005A7170"/>
    <w:rsid w:val="005A71A9"/>
    <w:rsid w:val="005A71AF"/>
    <w:rsid w:val="005A71B5"/>
    <w:rsid w:val="005A71FF"/>
    <w:rsid w:val="005A720C"/>
    <w:rsid w:val="005A721A"/>
    <w:rsid w:val="005A72DE"/>
    <w:rsid w:val="005A730E"/>
    <w:rsid w:val="005A731D"/>
    <w:rsid w:val="005A7387"/>
    <w:rsid w:val="005A741E"/>
    <w:rsid w:val="005A7487"/>
    <w:rsid w:val="005A74C6"/>
    <w:rsid w:val="005A74DE"/>
    <w:rsid w:val="005A74E8"/>
    <w:rsid w:val="005A74EB"/>
    <w:rsid w:val="005A74F7"/>
    <w:rsid w:val="005A7540"/>
    <w:rsid w:val="005A7543"/>
    <w:rsid w:val="005A755B"/>
    <w:rsid w:val="005A75D6"/>
    <w:rsid w:val="005A75F4"/>
    <w:rsid w:val="005A760D"/>
    <w:rsid w:val="005A7639"/>
    <w:rsid w:val="005A7656"/>
    <w:rsid w:val="005A7667"/>
    <w:rsid w:val="005A767C"/>
    <w:rsid w:val="005A768A"/>
    <w:rsid w:val="005A76C0"/>
    <w:rsid w:val="005A76F5"/>
    <w:rsid w:val="005A771B"/>
    <w:rsid w:val="005A77BB"/>
    <w:rsid w:val="005A77C3"/>
    <w:rsid w:val="005A77C4"/>
    <w:rsid w:val="005A77F2"/>
    <w:rsid w:val="005A781D"/>
    <w:rsid w:val="005A781F"/>
    <w:rsid w:val="005A787C"/>
    <w:rsid w:val="005A787F"/>
    <w:rsid w:val="005A789F"/>
    <w:rsid w:val="005A78B0"/>
    <w:rsid w:val="005A78F4"/>
    <w:rsid w:val="005A7941"/>
    <w:rsid w:val="005A795F"/>
    <w:rsid w:val="005A7968"/>
    <w:rsid w:val="005A7972"/>
    <w:rsid w:val="005A79EB"/>
    <w:rsid w:val="005A7A08"/>
    <w:rsid w:val="005A7A09"/>
    <w:rsid w:val="005A7A78"/>
    <w:rsid w:val="005A7A9C"/>
    <w:rsid w:val="005A7A9D"/>
    <w:rsid w:val="005A7AB0"/>
    <w:rsid w:val="005A7AB8"/>
    <w:rsid w:val="005A7AC7"/>
    <w:rsid w:val="005A7ADF"/>
    <w:rsid w:val="005A7AEA"/>
    <w:rsid w:val="005A7AEF"/>
    <w:rsid w:val="005A7B64"/>
    <w:rsid w:val="005A7BC7"/>
    <w:rsid w:val="005A7BE2"/>
    <w:rsid w:val="005A7C1E"/>
    <w:rsid w:val="005A7C40"/>
    <w:rsid w:val="005A7C9C"/>
    <w:rsid w:val="005A7CE7"/>
    <w:rsid w:val="005A7D65"/>
    <w:rsid w:val="005A7D7D"/>
    <w:rsid w:val="005A7DCB"/>
    <w:rsid w:val="005A7E0B"/>
    <w:rsid w:val="005A7E1D"/>
    <w:rsid w:val="005A7E1F"/>
    <w:rsid w:val="005A7E37"/>
    <w:rsid w:val="005A7EE3"/>
    <w:rsid w:val="005A7EE5"/>
    <w:rsid w:val="005A7F37"/>
    <w:rsid w:val="005A7F69"/>
    <w:rsid w:val="005A7F74"/>
    <w:rsid w:val="005A7FB9"/>
    <w:rsid w:val="005A7FDA"/>
    <w:rsid w:val="005A7FF8"/>
    <w:rsid w:val="005B0016"/>
    <w:rsid w:val="005B002D"/>
    <w:rsid w:val="005B011B"/>
    <w:rsid w:val="005B0122"/>
    <w:rsid w:val="005B0150"/>
    <w:rsid w:val="005B017D"/>
    <w:rsid w:val="005B0188"/>
    <w:rsid w:val="005B01D0"/>
    <w:rsid w:val="005B01DC"/>
    <w:rsid w:val="005B0230"/>
    <w:rsid w:val="005B0240"/>
    <w:rsid w:val="005B02A5"/>
    <w:rsid w:val="005B02B4"/>
    <w:rsid w:val="005B0332"/>
    <w:rsid w:val="005B0333"/>
    <w:rsid w:val="005B03C8"/>
    <w:rsid w:val="005B03D4"/>
    <w:rsid w:val="005B0442"/>
    <w:rsid w:val="005B044A"/>
    <w:rsid w:val="005B048E"/>
    <w:rsid w:val="005B049A"/>
    <w:rsid w:val="005B0519"/>
    <w:rsid w:val="005B0545"/>
    <w:rsid w:val="005B0555"/>
    <w:rsid w:val="005B057C"/>
    <w:rsid w:val="005B0619"/>
    <w:rsid w:val="005B062F"/>
    <w:rsid w:val="005B0632"/>
    <w:rsid w:val="005B063A"/>
    <w:rsid w:val="005B064C"/>
    <w:rsid w:val="005B069E"/>
    <w:rsid w:val="005B06BE"/>
    <w:rsid w:val="005B06E2"/>
    <w:rsid w:val="005B06EA"/>
    <w:rsid w:val="005B06F0"/>
    <w:rsid w:val="005B06F5"/>
    <w:rsid w:val="005B0702"/>
    <w:rsid w:val="005B0711"/>
    <w:rsid w:val="005B0733"/>
    <w:rsid w:val="005B0735"/>
    <w:rsid w:val="005B0747"/>
    <w:rsid w:val="005B0762"/>
    <w:rsid w:val="005B07BC"/>
    <w:rsid w:val="005B07CC"/>
    <w:rsid w:val="005B07D2"/>
    <w:rsid w:val="005B07E2"/>
    <w:rsid w:val="005B07FF"/>
    <w:rsid w:val="005B083A"/>
    <w:rsid w:val="005B084F"/>
    <w:rsid w:val="005B0896"/>
    <w:rsid w:val="005B08FE"/>
    <w:rsid w:val="005B0909"/>
    <w:rsid w:val="005B0926"/>
    <w:rsid w:val="005B0943"/>
    <w:rsid w:val="005B0977"/>
    <w:rsid w:val="005B0987"/>
    <w:rsid w:val="005B0999"/>
    <w:rsid w:val="005B09B9"/>
    <w:rsid w:val="005B0A06"/>
    <w:rsid w:val="005B0A0D"/>
    <w:rsid w:val="005B0A49"/>
    <w:rsid w:val="005B0A64"/>
    <w:rsid w:val="005B0A93"/>
    <w:rsid w:val="005B0AE3"/>
    <w:rsid w:val="005B0AED"/>
    <w:rsid w:val="005B0AEE"/>
    <w:rsid w:val="005B0AFD"/>
    <w:rsid w:val="005B0B01"/>
    <w:rsid w:val="005B0B06"/>
    <w:rsid w:val="005B0B0A"/>
    <w:rsid w:val="005B0B5B"/>
    <w:rsid w:val="005B0BC6"/>
    <w:rsid w:val="005B0BD7"/>
    <w:rsid w:val="005B0BE7"/>
    <w:rsid w:val="005B0BF3"/>
    <w:rsid w:val="005B0C23"/>
    <w:rsid w:val="005B0C24"/>
    <w:rsid w:val="005B0C5A"/>
    <w:rsid w:val="005B0C64"/>
    <w:rsid w:val="005B0C78"/>
    <w:rsid w:val="005B0CA8"/>
    <w:rsid w:val="005B0CE7"/>
    <w:rsid w:val="005B0D2E"/>
    <w:rsid w:val="005B0D51"/>
    <w:rsid w:val="005B0D6F"/>
    <w:rsid w:val="005B0E12"/>
    <w:rsid w:val="005B0E24"/>
    <w:rsid w:val="005B0E51"/>
    <w:rsid w:val="005B0E9C"/>
    <w:rsid w:val="005B0EDB"/>
    <w:rsid w:val="005B0EEB"/>
    <w:rsid w:val="005B0EF8"/>
    <w:rsid w:val="005B0FDD"/>
    <w:rsid w:val="005B0FDE"/>
    <w:rsid w:val="005B0FEC"/>
    <w:rsid w:val="005B1056"/>
    <w:rsid w:val="005B10F0"/>
    <w:rsid w:val="005B10F5"/>
    <w:rsid w:val="005B110B"/>
    <w:rsid w:val="005B1117"/>
    <w:rsid w:val="005B11F0"/>
    <w:rsid w:val="005B1256"/>
    <w:rsid w:val="005B1266"/>
    <w:rsid w:val="005B128B"/>
    <w:rsid w:val="005B12A3"/>
    <w:rsid w:val="005B1362"/>
    <w:rsid w:val="005B1374"/>
    <w:rsid w:val="005B139C"/>
    <w:rsid w:val="005B13B2"/>
    <w:rsid w:val="005B13C5"/>
    <w:rsid w:val="005B13CF"/>
    <w:rsid w:val="005B13F7"/>
    <w:rsid w:val="005B142B"/>
    <w:rsid w:val="005B1458"/>
    <w:rsid w:val="005B1461"/>
    <w:rsid w:val="005B1467"/>
    <w:rsid w:val="005B1481"/>
    <w:rsid w:val="005B1495"/>
    <w:rsid w:val="005B14B0"/>
    <w:rsid w:val="005B14BC"/>
    <w:rsid w:val="005B14C0"/>
    <w:rsid w:val="005B14E6"/>
    <w:rsid w:val="005B14FA"/>
    <w:rsid w:val="005B153F"/>
    <w:rsid w:val="005B1550"/>
    <w:rsid w:val="005B156F"/>
    <w:rsid w:val="005B1588"/>
    <w:rsid w:val="005B15A7"/>
    <w:rsid w:val="005B15E0"/>
    <w:rsid w:val="005B15F5"/>
    <w:rsid w:val="005B1614"/>
    <w:rsid w:val="005B1677"/>
    <w:rsid w:val="005B1679"/>
    <w:rsid w:val="005B1688"/>
    <w:rsid w:val="005B168C"/>
    <w:rsid w:val="005B16C2"/>
    <w:rsid w:val="005B16D2"/>
    <w:rsid w:val="005B16DD"/>
    <w:rsid w:val="005B16EA"/>
    <w:rsid w:val="005B1734"/>
    <w:rsid w:val="005B1750"/>
    <w:rsid w:val="005B17EB"/>
    <w:rsid w:val="005B182C"/>
    <w:rsid w:val="005B1835"/>
    <w:rsid w:val="005B183D"/>
    <w:rsid w:val="005B184C"/>
    <w:rsid w:val="005B187F"/>
    <w:rsid w:val="005B18D3"/>
    <w:rsid w:val="005B1939"/>
    <w:rsid w:val="005B195D"/>
    <w:rsid w:val="005B197D"/>
    <w:rsid w:val="005B1982"/>
    <w:rsid w:val="005B19B3"/>
    <w:rsid w:val="005B19BE"/>
    <w:rsid w:val="005B19D7"/>
    <w:rsid w:val="005B1A0C"/>
    <w:rsid w:val="005B1A10"/>
    <w:rsid w:val="005B1A2C"/>
    <w:rsid w:val="005B1A36"/>
    <w:rsid w:val="005B1A3B"/>
    <w:rsid w:val="005B1A8E"/>
    <w:rsid w:val="005B1A8F"/>
    <w:rsid w:val="005B1A90"/>
    <w:rsid w:val="005B1A9B"/>
    <w:rsid w:val="005B1AE2"/>
    <w:rsid w:val="005B1AE5"/>
    <w:rsid w:val="005B1B26"/>
    <w:rsid w:val="005B1B42"/>
    <w:rsid w:val="005B1B55"/>
    <w:rsid w:val="005B1B65"/>
    <w:rsid w:val="005B1B8F"/>
    <w:rsid w:val="005B1B94"/>
    <w:rsid w:val="005B1BBA"/>
    <w:rsid w:val="005B1BD9"/>
    <w:rsid w:val="005B1C09"/>
    <w:rsid w:val="005B1C10"/>
    <w:rsid w:val="005B1C13"/>
    <w:rsid w:val="005B1C26"/>
    <w:rsid w:val="005B1C32"/>
    <w:rsid w:val="005B1C3A"/>
    <w:rsid w:val="005B1C6C"/>
    <w:rsid w:val="005B1CB7"/>
    <w:rsid w:val="005B1D26"/>
    <w:rsid w:val="005B1D37"/>
    <w:rsid w:val="005B1D58"/>
    <w:rsid w:val="005B1D7E"/>
    <w:rsid w:val="005B1D8F"/>
    <w:rsid w:val="005B1D9C"/>
    <w:rsid w:val="005B1DF2"/>
    <w:rsid w:val="005B1E01"/>
    <w:rsid w:val="005B1E13"/>
    <w:rsid w:val="005B1E19"/>
    <w:rsid w:val="005B1E68"/>
    <w:rsid w:val="005B1E6F"/>
    <w:rsid w:val="005B1E91"/>
    <w:rsid w:val="005B1ECC"/>
    <w:rsid w:val="005B1EEA"/>
    <w:rsid w:val="005B1EFB"/>
    <w:rsid w:val="005B1F0E"/>
    <w:rsid w:val="005B1F15"/>
    <w:rsid w:val="005B1F1F"/>
    <w:rsid w:val="005B1F25"/>
    <w:rsid w:val="005B1F81"/>
    <w:rsid w:val="005B1FA3"/>
    <w:rsid w:val="005B1FE7"/>
    <w:rsid w:val="005B2037"/>
    <w:rsid w:val="005B2046"/>
    <w:rsid w:val="005B205F"/>
    <w:rsid w:val="005B206E"/>
    <w:rsid w:val="005B20A2"/>
    <w:rsid w:val="005B20AC"/>
    <w:rsid w:val="005B20ED"/>
    <w:rsid w:val="005B20F3"/>
    <w:rsid w:val="005B2103"/>
    <w:rsid w:val="005B211F"/>
    <w:rsid w:val="005B21E0"/>
    <w:rsid w:val="005B2212"/>
    <w:rsid w:val="005B222F"/>
    <w:rsid w:val="005B223A"/>
    <w:rsid w:val="005B225B"/>
    <w:rsid w:val="005B227A"/>
    <w:rsid w:val="005B22AE"/>
    <w:rsid w:val="005B22C2"/>
    <w:rsid w:val="005B22ED"/>
    <w:rsid w:val="005B2306"/>
    <w:rsid w:val="005B2309"/>
    <w:rsid w:val="005B230E"/>
    <w:rsid w:val="005B2350"/>
    <w:rsid w:val="005B2353"/>
    <w:rsid w:val="005B2383"/>
    <w:rsid w:val="005B23DA"/>
    <w:rsid w:val="005B23E0"/>
    <w:rsid w:val="005B23EB"/>
    <w:rsid w:val="005B23FD"/>
    <w:rsid w:val="005B241E"/>
    <w:rsid w:val="005B2427"/>
    <w:rsid w:val="005B2457"/>
    <w:rsid w:val="005B247E"/>
    <w:rsid w:val="005B24BD"/>
    <w:rsid w:val="005B24DA"/>
    <w:rsid w:val="005B24E9"/>
    <w:rsid w:val="005B2583"/>
    <w:rsid w:val="005B25BD"/>
    <w:rsid w:val="005B25D5"/>
    <w:rsid w:val="005B2623"/>
    <w:rsid w:val="005B2632"/>
    <w:rsid w:val="005B2635"/>
    <w:rsid w:val="005B264B"/>
    <w:rsid w:val="005B2704"/>
    <w:rsid w:val="005B276F"/>
    <w:rsid w:val="005B2791"/>
    <w:rsid w:val="005B27EF"/>
    <w:rsid w:val="005B27FA"/>
    <w:rsid w:val="005B2804"/>
    <w:rsid w:val="005B2805"/>
    <w:rsid w:val="005B282D"/>
    <w:rsid w:val="005B2831"/>
    <w:rsid w:val="005B288F"/>
    <w:rsid w:val="005B28B2"/>
    <w:rsid w:val="005B28B4"/>
    <w:rsid w:val="005B28DD"/>
    <w:rsid w:val="005B28F6"/>
    <w:rsid w:val="005B2909"/>
    <w:rsid w:val="005B2918"/>
    <w:rsid w:val="005B293B"/>
    <w:rsid w:val="005B2964"/>
    <w:rsid w:val="005B298B"/>
    <w:rsid w:val="005B299D"/>
    <w:rsid w:val="005B29CD"/>
    <w:rsid w:val="005B29E5"/>
    <w:rsid w:val="005B29E9"/>
    <w:rsid w:val="005B29FA"/>
    <w:rsid w:val="005B2A07"/>
    <w:rsid w:val="005B2A1F"/>
    <w:rsid w:val="005B2A56"/>
    <w:rsid w:val="005B2A74"/>
    <w:rsid w:val="005B2A79"/>
    <w:rsid w:val="005B2A9E"/>
    <w:rsid w:val="005B2B00"/>
    <w:rsid w:val="005B2B36"/>
    <w:rsid w:val="005B2B3A"/>
    <w:rsid w:val="005B2B53"/>
    <w:rsid w:val="005B2B7D"/>
    <w:rsid w:val="005B2BDB"/>
    <w:rsid w:val="005B2BE9"/>
    <w:rsid w:val="005B2BFA"/>
    <w:rsid w:val="005B2C11"/>
    <w:rsid w:val="005B2C16"/>
    <w:rsid w:val="005B2C19"/>
    <w:rsid w:val="005B2C77"/>
    <w:rsid w:val="005B2C83"/>
    <w:rsid w:val="005B2DA9"/>
    <w:rsid w:val="005B2DD7"/>
    <w:rsid w:val="005B2DD9"/>
    <w:rsid w:val="005B2E02"/>
    <w:rsid w:val="005B2E19"/>
    <w:rsid w:val="005B2E49"/>
    <w:rsid w:val="005B2E4F"/>
    <w:rsid w:val="005B2E71"/>
    <w:rsid w:val="005B2EAA"/>
    <w:rsid w:val="005B2EAC"/>
    <w:rsid w:val="005B2ECA"/>
    <w:rsid w:val="005B2ED5"/>
    <w:rsid w:val="005B2F08"/>
    <w:rsid w:val="005B2F32"/>
    <w:rsid w:val="005B2F3F"/>
    <w:rsid w:val="005B2FB1"/>
    <w:rsid w:val="005B2FC5"/>
    <w:rsid w:val="005B2FCD"/>
    <w:rsid w:val="005B304B"/>
    <w:rsid w:val="005B3059"/>
    <w:rsid w:val="005B3073"/>
    <w:rsid w:val="005B308D"/>
    <w:rsid w:val="005B309F"/>
    <w:rsid w:val="005B314E"/>
    <w:rsid w:val="005B3198"/>
    <w:rsid w:val="005B31D1"/>
    <w:rsid w:val="005B31E4"/>
    <w:rsid w:val="005B31EE"/>
    <w:rsid w:val="005B3209"/>
    <w:rsid w:val="005B3275"/>
    <w:rsid w:val="005B327F"/>
    <w:rsid w:val="005B32EB"/>
    <w:rsid w:val="005B334D"/>
    <w:rsid w:val="005B33BD"/>
    <w:rsid w:val="005B3434"/>
    <w:rsid w:val="005B346C"/>
    <w:rsid w:val="005B347A"/>
    <w:rsid w:val="005B3575"/>
    <w:rsid w:val="005B3587"/>
    <w:rsid w:val="005B35AD"/>
    <w:rsid w:val="005B35E0"/>
    <w:rsid w:val="005B360F"/>
    <w:rsid w:val="005B36D1"/>
    <w:rsid w:val="005B36FE"/>
    <w:rsid w:val="005B3731"/>
    <w:rsid w:val="005B3781"/>
    <w:rsid w:val="005B37DB"/>
    <w:rsid w:val="005B381D"/>
    <w:rsid w:val="005B3838"/>
    <w:rsid w:val="005B383B"/>
    <w:rsid w:val="005B3844"/>
    <w:rsid w:val="005B3857"/>
    <w:rsid w:val="005B386C"/>
    <w:rsid w:val="005B3889"/>
    <w:rsid w:val="005B3894"/>
    <w:rsid w:val="005B393F"/>
    <w:rsid w:val="005B399C"/>
    <w:rsid w:val="005B39B2"/>
    <w:rsid w:val="005B39C0"/>
    <w:rsid w:val="005B39C1"/>
    <w:rsid w:val="005B3A00"/>
    <w:rsid w:val="005B3A10"/>
    <w:rsid w:val="005B3A18"/>
    <w:rsid w:val="005B3A32"/>
    <w:rsid w:val="005B3A61"/>
    <w:rsid w:val="005B3AEC"/>
    <w:rsid w:val="005B3AF1"/>
    <w:rsid w:val="005B3B07"/>
    <w:rsid w:val="005B3B19"/>
    <w:rsid w:val="005B3B1D"/>
    <w:rsid w:val="005B3B22"/>
    <w:rsid w:val="005B3B75"/>
    <w:rsid w:val="005B3B87"/>
    <w:rsid w:val="005B3BD4"/>
    <w:rsid w:val="005B3BED"/>
    <w:rsid w:val="005B3BF0"/>
    <w:rsid w:val="005B3BFC"/>
    <w:rsid w:val="005B3C04"/>
    <w:rsid w:val="005B3C0B"/>
    <w:rsid w:val="005B3C35"/>
    <w:rsid w:val="005B3C3F"/>
    <w:rsid w:val="005B3C4D"/>
    <w:rsid w:val="005B3C61"/>
    <w:rsid w:val="005B3C6A"/>
    <w:rsid w:val="005B3CB3"/>
    <w:rsid w:val="005B3CC3"/>
    <w:rsid w:val="005B3CCB"/>
    <w:rsid w:val="005B3CFE"/>
    <w:rsid w:val="005B3D11"/>
    <w:rsid w:val="005B3D40"/>
    <w:rsid w:val="005B3D5F"/>
    <w:rsid w:val="005B3D78"/>
    <w:rsid w:val="005B3D7C"/>
    <w:rsid w:val="005B3DC7"/>
    <w:rsid w:val="005B3DD4"/>
    <w:rsid w:val="005B3DF5"/>
    <w:rsid w:val="005B3E43"/>
    <w:rsid w:val="005B3E44"/>
    <w:rsid w:val="005B3E69"/>
    <w:rsid w:val="005B3E95"/>
    <w:rsid w:val="005B3EE8"/>
    <w:rsid w:val="005B3F20"/>
    <w:rsid w:val="005B3FA1"/>
    <w:rsid w:val="005B3FAC"/>
    <w:rsid w:val="005B3FE4"/>
    <w:rsid w:val="005B3FFD"/>
    <w:rsid w:val="005B406E"/>
    <w:rsid w:val="005B409E"/>
    <w:rsid w:val="005B40B5"/>
    <w:rsid w:val="005B40C4"/>
    <w:rsid w:val="005B40EF"/>
    <w:rsid w:val="005B4117"/>
    <w:rsid w:val="005B4160"/>
    <w:rsid w:val="005B4168"/>
    <w:rsid w:val="005B4173"/>
    <w:rsid w:val="005B418D"/>
    <w:rsid w:val="005B41C8"/>
    <w:rsid w:val="005B41DB"/>
    <w:rsid w:val="005B4214"/>
    <w:rsid w:val="005B422C"/>
    <w:rsid w:val="005B4264"/>
    <w:rsid w:val="005B4269"/>
    <w:rsid w:val="005B427F"/>
    <w:rsid w:val="005B42DA"/>
    <w:rsid w:val="005B42F6"/>
    <w:rsid w:val="005B4308"/>
    <w:rsid w:val="005B430C"/>
    <w:rsid w:val="005B4342"/>
    <w:rsid w:val="005B434E"/>
    <w:rsid w:val="005B436A"/>
    <w:rsid w:val="005B4386"/>
    <w:rsid w:val="005B4437"/>
    <w:rsid w:val="005B44A4"/>
    <w:rsid w:val="005B44B8"/>
    <w:rsid w:val="005B44BE"/>
    <w:rsid w:val="005B44EB"/>
    <w:rsid w:val="005B4512"/>
    <w:rsid w:val="005B4517"/>
    <w:rsid w:val="005B4539"/>
    <w:rsid w:val="005B453E"/>
    <w:rsid w:val="005B4545"/>
    <w:rsid w:val="005B456E"/>
    <w:rsid w:val="005B4601"/>
    <w:rsid w:val="005B461F"/>
    <w:rsid w:val="005B4630"/>
    <w:rsid w:val="005B46AC"/>
    <w:rsid w:val="005B46E8"/>
    <w:rsid w:val="005B46EF"/>
    <w:rsid w:val="005B46FE"/>
    <w:rsid w:val="005B470B"/>
    <w:rsid w:val="005B4740"/>
    <w:rsid w:val="005B4758"/>
    <w:rsid w:val="005B47AC"/>
    <w:rsid w:val="005B47BF"/>
    <w:rsid w:val="005B47CB"/>
    <w:rsid w:val="005B4811"/>
    <w:rsid w:val="005B4843"/>
    <w:rsid w:val="005B4877"/>
    <w:rsid w:val="005B48B8"/>
    <w:rsid w:val="005B48D4"/>
    <w:rsid w:val="005B4930"/>
    <w:rsid w:val="005B4960"/>
    <w:rsid w:val="005B496B"/>
    <w:rsid w:val="005B4972"/>
    <w:rsid w:val="005B49A6"/>
    <w:rsid w:val="005B49C1"/>
    <w:rsid w:val="005B49D3"/>
    <w:rsid w:val="005B4A3B"/>
    <w:rsid w:val="005B4AD9"/>
    <w:rsid w:val="005B4AF9"/>
    <w:rsid w:val="005B4AFB"/>
    <w:rsid w:val="005B4AFC"/>
    <w:rsid w:val="005B4AFE"/>
    <w:rsid w:val="005B4B17"/>
    <w:rsid w:val="005B4B20"/>
    <w:rsid w:val="005B4B36"/>
    <w:rsid w:val="005B4B91"/>
    <w:rsid w:val="005B4BC6"/>
    <w:rsid w:val="005B4BC7"/>
    <w:rsid w:val="005B4BCA"/>
    <w:rsid w:val="005B4BD2"/>
    <w:rsid w:val="005B4BD4"/>
    <w:rsid w:val="005B4BD5"/>
    <w:rsid w:val="005B4BE9"/>
    <w:rsid w:val="005B4C52"/>
    <w:rsid w:val="005B4C7D"/>
    <w:rsid w:val="005B4C9B"/>
    <w:rsid w:val="005B4C9C"/>
    <w:rsid w:val="005B4CB8"/>
    <w:rsid w:val="005B4CD8"/>
    <w:rsid w:val="005B4CF4"/>
    <w:rsid w:val="005B4D95"/>
    <w:rsid w:val="005B4DA0"/>
    <w:rsid w:val="005B4DB9"/>
    <w:rsid w:val="005B4DCF"/>
    <w:rsid w:val="005B4DDB"/>
    <w:rsid w:val="005B4DEC"/>
    <w:rsid w:val="005B4DFC"/>
    <w:rsid w:val="005B4E09"/>
    <w:rsid w:val="005B4E16"/>
    <w:rsid w:val="005B4E7F"/>
    <w:rsid w:val="005B4E81"/>
    <w:rsid w:val="005B4E88"/>
    <w:rsid w:val="005B4E92"/>
    <w:rsid w:val="005B4EF4"/>
    <w:rsid w:val="005B4F05"/>
    <w:rsid w:val="005B4F17"/>
    <w:rsid w:val="005B4FA5"/>
    <w:rsid w:val="005B4FA7"/>
    <w:rsid w:val="005B5004"/>
    <w:rsid w:val="005B5024"/>
    <w:rsid w:val="005B5077"/>
    <w:rsid w:val="005B508B"/>
    <w:rsid w:val="005B50C4"/>
    <w:rsid w:val="005B50DB"/>
    <w:rsid w:val="005B50FE"/>
    <w:rsid w:val="005B5122"/>
    <w:rsid w:val="005B5172"/>
    <w:rsid w:val="005B51C9"/>
    <w:rsid w:val="005B522E"/>
    <w:rsid w:val="005B522F"/>
    <w:rsid w:val="005B524B"/>
    <w:rsid w:val="005B524D"/>
    <w:rsid w:val="005B525F"/>
    <w:rsid w:val="005B5264"/>
    <w:rsid w:val="005B526D"/>
    <w:rsid w:val="005B5295"/>
    <w:rsid w:val="005B529B"/>
    <w:rsid w:val="005B52C3"/>
    <w:rsid w:val="005B5310"/>
    <w:rsid w:val="005B5328"/>
    <w:rsid w:val="005B5363"/>
    <w:rsid w:val="005B5374"/>
    <w:rsid w:val="005B53BE"/>
    <w:rsid w:val="005B53C5"/>
    <w:rsid w:val="005B53D9"/>
    <w:rsid w:val="005B5419"/>
    <w:rsid w:val="005B542A"/>
    <w:rsid w:val="005B542D"/>
    <w:rsid w:val="005B5440"/>
    <w:rsid w:val="005B544A"/>
    <w:rsid w:val="005B5450"/>
    <w:rsid w:val="005B5459"/>
    <w:rsid w:val="005B54BC"/>
    <w:rsid w:val="005B54D9"/>
    <w:rsid w:val="005B54EA"/>
    <w:rsid w:val="005B54EE"/>
    <w:rsid w:val="005B5518"/>
    <w:rsid w:val="005B5561"/>
    <w:rsid w:val="005B55A9"/>
    <w:rsid w:val="005B55E6"/>
    <w:rsid w:val="005B55EA"/>
    <w:rsid w:val="005B5602"/>
    <w:rsid w:val="005B5613"/>
    <w:rsid w:val="005B565D"/>
    <w:rsid w:val="005B5670"/>
    <w:rsid w:val="005B56DE"/>
    <w:rsid w:val="005B5787"/>
    <w:rsid w:val="005B580B"/>
    <w:rsid w:val="005B586B"/>
    <w:rsid w:val="005B5942"/>
    <w:rsid w:val="005B5970"/>
    <w:rsid w:val="005B59D3"/>
    <w:rsid w:val="005B59DA"/>
    <w:rsid w:val="005B59E6"/>
    <w:rsid w:val="005B5A11"/>
    <w:rsid w:val="005B5A2E"/>
    <w:rsid w:val="005B5A3A"/>
    <w:rsid w:val="005B5AD7"/>
    <w:rsid w:val="005B5B08"/>
    <w:rsid w:val="005B5B38"/>
    <w:rsid w:val="005B5B72"/>
    <w:rsid w:val="005B5B84"/>
    <w:rsid w:val="005B5B8E"/>
    <w:rsid w:val="005B5BD2"/>
    <w:rsid w:val="005B5C00"/>
    <w:rsid w:val="005B5C09"/>
    <w:rsid w:val="005B5C29"/>
    <w:rsid w:val="005B5C30"/>
    <w:rsid w:val="005B5C70"/>
    <w:rsid w:val="005B5C81"/>
    <w:rsid w:val="005B5C97"/>
    <w:rsid w:val="005B5CC0"/>
    <w:rsid w:val="005B5CF4"/>
    <w:rsid w:val="005B5CFA"/>
    <w:rsid w:val="005B5D08"/>
    <w:rsid w:val="005B5D60"/>
    <w:rsid w:val="005B5D98"/>
    <w:rsid w:val="005B5DD4"/>
    <w:rsid w:val="005B5DED"/>
    <w:rsid w:val="005B5DEE"/>
    <w:rsid w:val="005B5DF1"/>
    <w:rsid w:val="005B5E5C"/>
    <w:rsid w:val="005B5E61"/>
    <w:rsid w:val="005B5E6D"/>
    <w:rsid w:val="005B5E94"/>
    <w:rsid w:val="005B5F17"/>
    <w:rsid w:val="005B5F40"/>
    <w:rsid w:val="005B5F4B"/>
    <w:rsid w:val="005B5F4D"/>
    <w:rsid w:val="005B5F53"/>
    <w:rsid w:val="005B5F70"/>
    <w:rsid w:val="005B5F7A"/>
    <w:rsid w:val="005B5F8D"/>
    <w:rsid w:val="005B5F92"/>
    <w:rsid w:val="005B5FE1"/>
    <w:rsid w:val="005B5FE4"/>
    <w:rsid w:val="005B6001"/>
    <w:rsid w:val="005B6066"/>
    <w:rsid w:val="005B607E"/>
    <w:rsid w:val="005B60A9"/>
    <w:rsid w:val="005B60E4"/>
    <w:rsid w:val="005B6146"/>
    <w:rsid w:val="005B6158"/>
    <w:rsid w:val="005B615E"/>
    <w:rsid w:val="005B61D7"/>
    <w:rsid w:val="005B61F4"/>
    <w:rsid w:val="005B6274"/>
    <w:rsid w:val="005B629B"/>
    <w:rsid w:val="005B62F6"/>
    <w:rsid w:val="005B632C"/>
    <w:rsid w:val="005B63AA"/>
    <w:rsid w:val="005B63B2"/>
    <w:rsid w:val="005B6471"/>
    <w:rsid w:val="005B6476"/>
    <w:rsid w:val="005B6501"/>
    <w:rsid w:val="005B6514"/>
    <w:rsid w:val="005B654A"/>
    <w:rsid w:val="005B654E"/>
    <w:rsid w:val="005B6553"/>
    <w:rsid w:val="005B6584"/>
    <w:rsid w:val="005B659D"/>
    <w:rsid w:val="005B65B2"/>
    <w:rsid w:val="005B662E"/>
    <w:rsid w:val="005B663B"/>
    <w:rsid w:val="005B663C"/>
    <w:rsid w:val="005B6649"/>
    <w:rsid w:val="005B6650"/>
    <w:rsid w:val="005B667B"/>
    <w:rsid w:val="005B6684"/>
    <w:rsid w:val="005B6697"/>
    <w:rsid w:val="005B6699"/>
    <w:rsid w:val="005B66A9"/>
    <w:rsid w:val="005B66BD"/>
    <w:rsid w:val="005B66C0"/>
    <w:rsid w:val="005B6778"/>
    <w:rsid w:val="005B67B7"/>
    <w:rsid w:val="005B67D5"/>
    <w:rsid w:val="005B6816"/>
    <w:rsid w:val="005B6852"/>
    <w:rsid w:val="005B68A5"/>
    <w:rsid w:val="005B68B2"/>
    <w:rsid w:val="005B691C"/>
    <w:rsid w:val="005B6940"/>
    <w:rsid w:val="005B6947"/>
    <w:rsid w:val="005B69D9"/>
    <w:rsid w:val="005B6A19"/>
    <w:rsid w:val="005B6ABF"/>
    <w:rsid w:val="005B6ACB"/>
    <w:rsid w:val="005B6AD1"/>
    <w:rsid w:val="005B6B42"/>
    <w:rsid w:val="005B6B72"/>
    <w:rsid w:val="005B6B81"/>
    <w:rsid w:val="005B6B9B"/>
    <w:rsid w:val="005B6BCC"/>
    <w:rsid w:val="005B6BF4"/>
    <w:rsid w:val="005B6C02"/>
    <w:rsid w:val="005B6C34"/>
    <w:rsid w:val="005B6C44"/>
    <w:rsid w:val="005B6C6A"/>
    <w:rsid w:val="005B6CDC"/>
    <w:rsid w:val="005B6D2C"/>
    <w:rsid w:val="005B6D83"/>
    <w:rsid w:val="005B6DCD"/>
    <w:rsid w:val="005B6E1D"/>
    <w:rsid w:val="005B6E3A"/>
    <w:rsid w:val="005B6E78"/>
    <w:rsid w:val="005B6E90"/>
    <w:rsid w:val="005B6EC7"/>
    <w:rsid w:val="005B6EDC"/>
    <w:rsid w:val="005B6EFB"/>
    <w:rsid w:val="005B6F07"/>
    <w:rsid w:val="005B6F49"/>
    <w:rsid w:val="005B6F4B"/>
    <w:rsid w:val="005B6F55"/>
    <w:rsid w:val="005B6FC4"/>
    <w:rsid w:val="005B6FC6"/>
    <w:rsid w:val="005B6FDC"/>
    <w:rsid w:val="005B7053"/>
    <w:rsid w:val="005B7054"/>
    <w:rsid w:val="005B7085"/>
    <w:rsid w:val="005B70C0"/>
    <w:rsid w:val="005B70F0"/>
    <w:rsid w:val="005B7107"/>
    <w:rsid w:val="005B7197"/>
    <w:rsid w:val="005B71EF"/>
    <w:rsid w:val="005B7211"/>
    <w:rsid w:val="005B722B"/>
    <w:rsid w:val="005B7251"/>
    <w:rsid w:val="005B7289"/>
    <w:rsid w:val="005B72A7"/>
    <w:rsid w:val="005B72A8"/>
    <w:rsid w:val="005B72B8"/>
    <w:rsid w:val="005B72DE"/>
    <w:rsid w:val="005B72E2"/>
    <w:rsid w:val="005B72E7"/>
    <w:rsid w:val="005B7308"/>
    <w:rsid w:val="005B7310"/>
    <w:rsid w:val="005B7369"/>
    <w:rsid w:val="005B7399"/>
    <w:rsid w:val="005B73E9"/>
    <w:rsid w:val="005B7424"/>
    <w:rsid w:val="005B742B"/>
    <w:rsid w:val="005B742D"/>
    <w:rsid w:val="005B749E"/>
    <w:rsid w:val="005B74D3"/>
    <w:rsid w:val="005B7523"/>
    <w:rsid w:val="005B7541"/>
    <w:rsid w:val="005B7542"/>
    <w:rsid w:val="005B7573"/>
    <w:rsid w:val="005B7585"/>
    <w:rsid w:val="005B7595"/>
    <w:rsid w:val="005B75B0"/>
    <w:rsid w:val="005B75BF"/>
    <w:rsid w:val="005B75D7"/>
    <w:rsid w:val="005B75F7"/>
    <w:rsid w:val="005B7623"/>
    <w:rsid w:val="005B7631"/>
    <w:rsid w:val="005B764A"/>
    <w:rsid w:val="005B76DF"/>
    <w:rsid w:val="005B76E7"/>
    <w:rsid w:val="005B7701"/>
    <w:rsid w:val="005B770F"/>
    <w:rsid w:val="005B7721"/>
    <w:rsid w:val="005B7730"/>
    <w:rsid w:val="005B774D"/>
    <w:rsid w:val="005B7764"/>
    <w:rsid w:val="005B7793"/>
    <w:rsid w:val="005B77BC"/>
    <w:rsid w:val="005B7840"/>
    <w:rsid w:val="005B7867"/>
    <w:rsid w:val="005B7884"/>
    <w:rsid w:val="005B78D2"/>
    <w:rsid w:val="005B78F5"/>
    <w:rsid w:val="005B7917"/>
    <w:rsid w:val="005B791A"/>
    <w:rsid w:val="005B7937"/>
    <w:rsid w:val="005B7976"/>
    <w:rsid w:val="005B79A0"/>
    <w:rsid w:val="005B79B4"/>
    <w:rsid w:val="005B7A4E"/>
    <w:rsid w:val="005B7A82"/>
    <w:rsid w:val="005B7ADA"/>
    <w:rsid w:val="005B7AE0"/>
    <w:rsid w:val="005B7B28"/>
    <w:rsid w:val="005B7B35"/>
    <w:rsid w:val="005B7B42"/>
    <w:rsid w:val="005B7B45"/>
    <w:rsid w:val="005B7B6F"/>
    <w:rsid w:val="005B7C0F"/>
    <w:rsid w:val="005B7C13"/>
    <w:rsid w:val="005B7C30"/>
    <w:rsid w:val="005B7C35"/>
    <w:rsid w:val="005B7C47"/>
    <w:rsid w:val="005B7C5B"/>
    <w:rsid w:val="005B7C62"/>
    <w:rsid w:val="005B7C90"/>
    <w:rsid w:val="005B7C93"/>
    <w:rsid w:val="005B7CC5"/>
    <w:rsid w:val="005B7CE6"/>
    <w:rsid w:val="005B7D46"/>
    <w:rsid w:val="005B7D59"/>
    <w:rsid w:val="005B7D8D"/>
    <w:rsid w:val="005B7DB6"/>
    <w:rsid w:val="005B7DD6"/>
    <w:rsid w:val="005B7DF3"/>
    <w:rsid w:val="005B7E20"/>
    <w:rsid w:val="005B7E61"/>
    <w:rsid w:val="005B7E83"/>
    <w:rsid w:val="005B7F4B"/>
    <w:rsid w:val="005B7F5F"/>
    <w:rsid w:val="005B7F7A"/>
    <w:rsid w:val="005B7F8E"/>
    <w:rsid w:val="005B7FB1"/>
    <w:rsid w:val="005B7FC2"/>
    <w:rsid w:val="005B7FED"/>
    <w:rsid w:val="005C0004"/>
    <w:rsid w:val="005C0024"/>
    <w:rsid w:val="005C0029"/>
    <w:rsid w:val="005C0052"/>
    <w:rsid w:val="005C006A"/>
    <w:rsid w:val="005C007E"/>
    <w:rsid w:val="005C00CA"/>
    <w:rsid w:val="005C0116"/>
    <w:rsid w:val="005C013A"/>
    <w:rsid w:val="005C0160"/>
    <w:rsid w:val="005C0184"/>
    <w:rsid w:val="005C019C"/>
    <w:rsid w:val="005C01A8"/>
    <w:rsid w:val="005C01B4"/>
    <w:rsid w:val="005C01F1"/>
    <w:rsid w:val="005C01F4"/>
    <w:rsid w:val="005C01FA"/>
    <w:rsid w:val="005C0218"/>
    <w:rsid w:val="005C0232"/>
    <w:rsid w:val="005C024C"/>
    <w:rsid w:val="005C0253"/>
    <w:rsid w:val="005C0263"/>
    <w:rsid w:val="005C0268"/>
    <w:rsid w:val="005C02A2"/>
    <w:rsid w:val="005C02AE"/>
    <w:rsid w:val="005C02C1"/>
    <w:rsid w:val="005C02D6"/>
    <w:rsid w:val="005C0309"/>
    <w:rsid w:val="005C0337"/>
    <w:rsid w:val="005C0338"/>
    <w:rsid w:val="005C033E"/>
    <w:rsid w:val="005C0341"/>
    <w:rsid w:val="005C036A"/>
    <w:rsid w:val="005C0389"/>
    <w:rsid w:val="005C03C6"/>
    <w:rsid w:val="005C03F0"/>
    <w:rsid w:val="005C0431"/>
    <w:rsid w:val="005C0460"/>
    <w:rsid w:val="005C04AC"/>
    <w:rsid w:val="005C04BD"/>
    <w:rsid w:val="005C04D5"/>
    <w:rsid w:val="005C04FE"/>
    <w:rsid w:val="005C051F"/>
    <w:rsid w:val="005C054F"/>
    <w:rsid w:val="005C0566"/>
    <w:rsid w:val="005C0583"/>
    <w:rsid w:val="005C05AB"/>
    <w:rsid w:val="005C05E0"/>
    <w:rsid w:val="005C0607"/>
    <w:rsid w:val="005C062B"/>
    <w:rsid w:val="005C062D"/>
    <w:rsid w:val="005C0671"/>
    <w:rsid w:val="005C0677"/>
    <w:rsid w:val="005C0691"/>
    <w:rsid w:val="005C06A7"/>
    <w:rsid w:val="005C06AF"/>
    <w:rsid w:val="005C06C9"/>
    <w:rsid w:val="005C0721"/>
    <w:rsid w:val="005C0726"/>
    <w:rsid w:val="005C0804"/>
    <w:rsid w:val="005C080F"/>
    <w:rsid w:val="005C0813"/>
    <w:rsid w:val="005C0834"/>
    <w:rsid w:val="005C083B"/>
    <w:rsid w:val="005C0850"/>
    <w:rsid w:val="005C08B9"/>
    <w:rsid w:val="005C08E3"/>
    <w:rsid w:val="005C0956"/>
    <w:rsid w:val="005C0974"/>
    <w:rsid w:val="005C0976"/>
    <w:rsid w:val="005C09DA"/>
    <w:rsid w:val="005C09FA"/>
    <w:rsid w:val="005C09FF"/>
    <w:rsid w:val="005C0A02"/>
    <w:rsid w:val="005C0A1C"/>
    <w:rsid w:val="005C0A31"/>
    <w:rsid w:val="005C0A38"/>
    <w:rsid w:val="005C0A63"/>
    <w:rsid w:val="005C0ADA"/>
    <w:rsid w:val="005C0AFA"/>
    <w:rsid w:val="005C0B17"/>
    <w:rsid w:val="005C0B1C"/>
    <w:rsid w:val="005C0B3C"/>
    <w:rsid w:val="005C0B4A"/>
    <w:rsid w:val="005C0B58"/>
    <w:rsid w:val="005C0B74"/>
    <w:rsid w:val="005C0BF4"/>
    <w:rsid w:val="005C0BFA"/>
    <w:rsid w:val="005C0C06"/>
    <w:rsid w:val="005C0C0A"/>
    <w:rsid w:val="005C0C2A"/>
    <w:rsid w:val="005C0C55"/>
    <w:rsid w:val="005C0C76"/>
    <w:rsid w:val="005C0C7B"/>
    <w:rsid w:val="005C0C85"/>
    <w:rsid w:val="005C0CBA"/>
    <w:rsid w:val="005C0CC5"/>
    <w:rsid w:val="005C0CF1"/>
    <w:rsid w:val="005C0CFE"/>
    <w:rsid w:val="005C0D12"/>
    <w:rsid w:val="005C0D2D"/>
    <w:rsid w:val="005C0DAA"/>
    <w:rsid w:val="005C0DBE"/>
    <w:rsid w:val="005C0E26"/>
    <w:rsid w:val="005C0E38"/>
    <w:rsid w:val="005C0E96"/>
    <w:rsid w:val="005C0EAC"/>
    <w:rsid w:val="005C0EAE"/>
    <w:rsid w:val="005C0EEA"/>
    <w:rsid w:val="005C0F52"/>
    <w:rsid w:val="005C0F77"/>
    <w:rsid w:val="005C0F92"/>
    <w:rsid w:val="005C1019"/>
    <w:rsid w:val="005C101C"/>
    <w:rsid w:val="005C1059"/>
    <w:rsid w:val="005C107C"/>
    <w:rsid w:val="005C10A7"/>
    <w:rsid w:val="005C10D9"/>
    <w:rsid w:val="005C1123"/>
    <w:rsid w:val="005C11B7"/>
    <w:rsid w:val="005C11C3"/>
    <w:rsid w:val="005C120A"/>
    <w:rsid w:val="005C129C"/>
    <w:rsid w:val="005C12D5"/>
    <w:rsid w:val="005C12E1"/>
    <w:rsid w:val="005C12FA"/>
    <w:rsid w:val="005C12FB"/>
    <w:rsid w:val="005C1301"/>
    <w:rsid w:val="005C134D"/>
    <w:rsid w:val="005C134E"/>
    <w:rsid w:val="005C1354"/>
    <w:rsid w:val="005C1396"/>
    <w:rsid w:val="005C139F"/>
    <w:rsid w:val="005C13A1"/>
    <w:rsid w:val="005C13A5"/>
    <w:rsid w:val="005C13A9"/>
    <w:rsid w:val="005C13D4"/>
    <w:rsid w:val="005C13F9"/>
    <w:rsid w:val="005C147C"/>
    <w:rsid w:val="005C149B"/>
    <w:rsid w:val="005C1554"/>
    <w:rsid w:val="005C1584"/>
    <w:rsid w:val="005C1587"/>
    <w:rsid w:val="005C15AC"/>
    <w:rsid w:val="005C15BE"/>
    <w:rsid w:val="005C15C9"/>
    <w:rsid w:val="005C15D6"/>
    <w:rsid w:val="005C15D7"/>
    <w:rsid w:val="005C15EB"/>
    <w:rsid w:val="005C163D"/>
    <w:rsid w:val="005C1661"/>
    <w:rsid w:val="005C1667"/>
    <w:rsid w:val="005C1682"/>
    <w:rsid w:val="005C16DC"/>
    <w:rsid w:val="005C16FD"/>
    <w:rsid w:val="005C1744"/>
    <w:rsid w:val="005C1745"/>
    <w:rsid w:val="005C1750"/>
    <w:rsid w:val="005C1784"/>
    <w:rsid w:val="005C1840"/>
    <w:rsid w:val="005C1861"/>
    <w:rsid w:val="005C18EB"/>
    <w:rsid w:val="005C18F6"/>
    <w:rsid w:val="005C1938"/>
    <w:rsid w:val="005C1941"/>
    <w:rsid w:val="005C194F"/>
    <w:rsid w:val="005C197C"/>
    <w:rsid w:val="005C1996"/>
    <w:rsid w:val="005C199C"/>
    <w:rsid w:val="005C1A2D"/>
    <w:rsid w:val="005C1AAF"/>
    <w:rsid w:val="005C1ABB"/>
    <w:rsid w:val="005C1AC3"/>
    <w:rsid w:val="005C1AC5"/>
    <w:rsid w:val="005C1B02"/>
    <w:rsid w:val="005C1B62"/>
    <w:rsid w:val="005C1BD3"/>
    <w:rsid w:val="005C1BD7"/>
    <w:rsid w:val="005C1BE7"/>
    <w:rsid w:val="005C1C17"/>
    <w:rsid w:val="005C1C2B"/>
    <w:rsid w:val="005C1C37"/>
    <w:rsid w:val="005C1C5A"/>
    <w:rsid w:val="005C1C5C"/>
    <w:rsid w:val="005C1CAC"/>
    <w:rsid w:val="005C1CE4"/>
    <w:rsid w:val="005C1CF3"/>
    <w:rsid w:val="005C1CFE"/>
    <w:rsid w:val="005C1D01"/>
    <w:rsid w:val="005C1D11"/>
    <w:rsid w:val="005C1D45"/>
    <w:rsid w:val="005C1D72"/>
    <w:rsid w:val="005C1D7B"/>
    <w:rsid w:val="005C1D81"/>
    <w:rsid w:val="005C1D94"/>
    <w:rsid w:val="005C1DB6"/>
    <w:rsid w:val="005C1DC9"/>
    <w:rsid w:val="005C1DF8"/>
    <w:rsid w:val="005C1DFE"/>
    <w:rsid w:val="005C1E46"/>
    <w:rsid w:val="005C1E8A"/>
    <w:rsid w:val="005C1E95"/>
    <w:rsid w:val="005C1EC2"/>
    <w:rsid w:val="005C1EE4"/>
    <w:rsid w:val="005C1EFA"/>
    <w:rsid w:val="005C1F0F"/>
    <w:rsid w:val="005C1F6A"/>
    <w:rsid w:val="005C1F8E"/>
    <w:rsid w:val="005C1F9D"/>
    <w:rsid w:val="005C1FAA"/>
    <w:rsid w:val="005C1FE8"/>
    <w:rsid w:val="005C2013"/>
    <w:rsid w:val="005C203D"/>
    <w:rsid w:val="005C2065"/>
    <w:rsid w:val="005C206E"/>
    <w:rsid w:val="005C208C"/>
    <w:rsid w:val="005C208E"/>
    <w:rsid w:val="005C2094"/>
    <w:rsid w:val="005C20BC"/>
    <w:rsid w:val="005C215D"/>
    <w:rsid w:val="005C216B"/>
    <w:rsid w:val="005C2181"/>
    <w:rsid w:val="005C219E"/>
    <w:rsid w:val="005C21A4"/>
    <w:rsid w:val="005C21F2"/>
    <w:rsid w:val="005C21F9"/>
    <w:rsid w:val="005C224C"/>
    <w:rsid w:val="005C225B"/>
    <w:rsid w:val="005C2278"/>
    <w:rsid w:val="005C2294"/>
    <w:rsid w:val="005C22E3"/>
    <w:rsid w:val="005C239C"/>
    <w:rsid w:val="005C23A9"/>
    <w:rsid w:val="005C23CF"/>
    <w:rsid w:val="005C240D"/>
    <w:rsid w:val="005C2410"/>
    <w:rsid w:val="005C2461"/>
    <w:rsid w:val="005C251C"/>
    <w:rsid w:val="005C2530"/>
    <w:rsid w:val="005C255A"/>
    <w:rsid w:val="005C257F"/>
    <w:rsid w:val="005C2588"/>
    <w:rsid w:val="005C259E"/>
    <w:rsid w:val="005C25E7"/>
    <w:rsid w:val="005C2621"/>
    <w:rsid w:val="005C2696"/>
    <w:rsid w:val="005C26C8"/>
    <w:rsid w:val="005C26CB"/>
    <w:rsid w:val="005C26CC"/>
    <w:rsid w:val="005C26EA"/>
    <w:rsid w:val="005C26EC"/>
    <w:rsid w:val="005C2716"/>
    <w:rsid w:val="005C272A"/>
    <w:rsid w:val="005C273F"/>
    <w:rsid w:val="005C274C"/>
    <w:rsid w:val="005C277D"/>
    <w:rsid w:val="005C27FE"/>
    <w:rsid w:val="005C2829"/>
    <w:rsid w:val="005C2851"/>
    <w:rsid w:val="005C2856"/>
    <w:rsid w:val="005C285D"/>
    <w:rsid w:val="005C2886"/>
    <w:rsid w:val="005C28B0"/>
    <w:rsid w:val="005C2901"/>
    <w:rsid w:val="005C2909"/>
    <w:rsid w:val="005C2923"/>
    <w:rsid w:val="005C2958"/>
    <w:rsid w:val="005C29DA"/>
    <w:rsid w:val="005C29EA"/>
    <w:rsid w:val="005C29EF"/>
    <w:rsid w:val="005C2A38"/>
    <w:rsid w:val="005C2A68"/>
    <w:rsid w:val="005C2A6E"/>
    <w:rsid w:val="005C2A9D"/>
    <w:rsid w:val="005C2AC9"/>
    <w:rsid w:val="005C2AD5"/>
    <w:rsid w:val="005C2AE5"/>
    <w:rsid w:val="005C2AFA"/>
    <w:rsid w:val="005C2B30"/>
    <w:rsid w:val="005C2B33"/>
    <w:rsid w:val="005C2B6A"/>
    <w:rsid w:val="005C2BD3"/>
    <w:rsid w:val="005C2BDD"/>
    <w:rsid w:val="005C2BEB"/>
    <w:rsid w:val="005C2C13"/>
    <w:rsid w:val="005C2C67"/>
    <w:rsid w:val="005C2C6B"/>
    <w:rsid w:val="005C2C92"/>
    <w:rsid w:val="005C2CAB"/>
    <w:rsid w:val="005C2CE4"/>
    <w:rsid w:val="005C2CE8"/>
    <w:rsid w:val="005C2D05"/>
    <w:rsid w:val="005C2DDA"/>
    <w:rsid w:val="005C2E2D"/>
    <w:rsid w:val="005C2E58"/>
    <w:rsid w:val="005C2E91"/>
    <w:rsid w:val="005C2F6E"/>
    <w:rsid w:val="005C2F96"/>
    <w:rsid w:val="005C2FCF"/>
    <w:rsid w:val="005C2FD0"/>
    <w:rsid w:val="005C2FE5"/>
    <w:rsid w:val="005C2FF1"/>
    <w:rsid w:val="005C3008"/>
    <w:rsid w:val="005C300C"/>
    <w:rsid w:val="005C3020"/>
    <w:rsid w:val="005C3046"/>
    <w:rsid w:val="005C3050"/>
    <w:rsid w:val="005C3069"/>
    <w:rsid w:val="005C30A9"/>
    <w:rsid w:val="005C30B2"/>
    <w:rsid w:val="005C30C7"/>
    <w:rsid w:val="005C30D3"/>
    <w:rsid w:val="005C3104"/>
    <w:rsid w:val="005C3126"/>
    <w:rsid w:val="005C316A"/>
    <w:rsid w:val="005C3187"/>
    <w:rsid w:val="005C319A"/>
    <w:rsid w:val="005C31D1"/>
    <w:rsid w:val="005C31ED"/>
    <w:rsid w:val="005C31EE"/>
    <w:rsid w:val="005C31F0"/>
    <w:rsid w:val="005C31F5"/>
    <w:rsid w:val="005C3204"/>
    <w:rsid w:val="005C321C"/>
    <w:rsid w:val="005C3224"/>
    <w:rsid w:val="005C3226"/>
    <w:rsid w:val="005C32C2"/>
    <w:rsid w:val="005C331E"/>
    <w:rsid w:val="005C3337"/>
    <w:rsid w:val="005C3345"/>
    <w:rsid w:val="005C3361"/>
    <w:rsid w:val="005C336B"/>
    <w:rsid w:val="005C33B8"/>
    <w:rsid w:val="005C3434"/>
    <w:rsid w:val="005C343D"/>
    <w:rsid w:val="005C3440"/>
    <w:rsid w:val="005C3457"/>
    <w:rsid w:val="005C3466"/>
    <w:rsid w:val="005C347E"/>
    <w:rsid w:val="005C349F"/>
    <w:rsid w:val="005C34A5"/>
    <w:rsid w:val="005C34BE"/>
    <w:rsid w:val="005C34DE"/>
    <w:rsid w:val="005C34FD"/>
    <w:rsid w:val="005C3501"/>
    <w:rsid w:val="005C3544"/>
    <w:rsid w:val="005C3549"/>
    <w:rsid w:val="005C3550"/>
    <w:rsid w:val="005C3581"/>
    <w:rsid w:val="005C35BD"/>
    <w:rsid w:val="005C35D1"/>
    <w:rsid w:val="005C3603"/>
    <w:rsid w:val="005C3655"/>
    <w:rsid w:val="005C3656"/>
    <w:rsid w:val="005C368A"/>
    <w:rsid w:val="005C368E"/>
    <w:rsid w:val="005C369A"/>
    <w:rsid w:val="005C36A1"/>
    <w:rsid w:val="005C36E1"/>
    <w:rsid w:val="005C36E6"/>
    <w:rsid w:val="005C36F8"/>
    <w:rsid w:val="005C3730"/>
    <w:rsid w:val="005C375B"/>
    <w:rsid w:val="005C3764"/>
    <w:rsid w:val="005C377C"/>
    <w:rsid w:val="005C3798"/>
    <w:rsid w:val="005C3829"/>
    <w:rsid w:val="005C382D"/>
    <w:rsid w:val="005C382F"/>
    <w:rsid w:val="005C38C2"/>
    <w:rsid w:val="005C38F7"/>
    <w:rsid w:val="005C3956"/>
    <w:rsid w:val="005C3971"/>
    <w:rsid w:val="005C398D"/>
    <w:rsid w:val="005C399D"/>
    <w:rsid w:val="005C39AE"/>
    <w:rsid w:val="005C39BB"/>
    <w:rsid w:val="005C39FE"/>
    <w:rsid w:val="005C3A5D"/>
    <w:rsid w:val="005C3A74"/>
    <w:rsid w:val="005C3A90"/>
    <w:rsid w:val="005C3A9D"/>
    <w:rsid w:val="005C3A9F"/>
    <w:rsid w:val="005C3AAC"/>
    <w:rsid w:val="005C3ACA"/>
    <w:rsid w:val="005C3AEB"/>
    <w:rsid w:val="005C3B07"/>
    <w:rsid w:val="005C3B0B"/>
    <w:rsid w:val="005C3B47"/>
    <w:rsid w:val="005C3B81"/>
    <w:rsid w:val="005C3BC2"/>
    <w:rsid w:val="005C3BD1"/>
    <w:rsid w:val="005C3C21"/>
    <w:rsid w:val="005C3C2A"/>
    <w:rsid w:val="005C3CA7"/>
    <w:rsid w:val="005C3CAA"/>
    <w:rsid w:val="005C3CDF"/>
    <w:rsid w:val="005C3CE8"/>
    <w:rsid w:val="005C3D63"/>
    <w:rsid w:val="005C3DC1"/>
    <w:rsid w:val="005C3E2F"/>
    <w:rsid w:val="005C3E31"/>
    <w:rsid w:val="005C3E63"/>
    <w:rsid w:val="005C3E66"/>
    <w:rsid w:val="005C3EAF"/>
    <w:rsid w:val="005C3EC1"/>
    <w:rsid w:val="005C3F25"/>
    <w:rsid w:val="005C3FF6"/>
    <w:rsid w:val="005C402A"/>
    <w:rsid w:val="005C403B"/>
    <w:rsid w:val="005C4048"/>
    <w:rsid w:val="005C404D"/>
    <w:rsid w:val="005C4080"/>
    <w:rsid w:val="005C40B4"/>
    <w:rsid w:val="005C40B7"/>
    <w:rsid w:val="005C41F5"/>
    <w:rsid w:val="005C4249"/>
    <w:rsid w:val="005C428F"/>
    <w:rsid w:val="005C42A0"/>
    <w:rsid w:val="005C42AE"/>
    <w:rsid w:val="005C42E4"/>
    <w:rsid w:val="005C430A"/>
    <w:rsid w:val="005C431A"/>
    <w:rsid w:val="005C434C"/>
    <w:rsid w:val="005C4367"/>
    <w:rsid w:val="005C436E"/>
    <w:rsid w:val="005C43A4"/>
    <w:rsid w:val="005C43A6"/>
    <w:rsid w:val="005C43AA"/>
    <w:rsid w:val="005C43C2"/>
    <w:rsid w:val="005C43D0"/>
    <w:rsid w:val="005C442D"/>
    <w:rsid w:val="005C44CD"/>
    <w:rsid w:val="005C44D1"/>
    <w:rsid w:val="005C4505"/>
    <w:rsid w:val="005C457A"/>
    <w:rsid w:val="005C459C"/>
    <w:rsid w:val="005C45E0"/>
    <w:rsid w:val="005C45ED"/>
    <w:rsid w:val="005C45F3"/>
    <w:rsid w:val="005C45F5"/>
    <w:rsid w:val="005C4604"/>
    <w:rsid w:val="005C460D"/>
    <w:rsid w:val="005C460E"/>
    <w:rsid w:val="005C4617"/>
    <w:rsid w:val="005C465C"/>
    <w:rsid w:val="005C4698"/>
    <w:rsid w:val="005C46D2"/>
    <w:rsid w:val="005C46ED"/>
    <w:rsid w:val="005C470E"/>
    <w:rsid w:val="005C4730"/>
    <w:rsid w:val="005C4740"/>
    <w:rsid w:val="005C475A"/>
    <w:rsid w:val="005C478E"/>
    <w:rsid w:val="005C4816"/>
    <w:rsid w:val="005C48BB"/>
    <w:rsid w:val="005C4905"/>
    <w:rsid w:val="005C4918"/>
    <w:rsid w:val="005C4937"/>
    <w:rsid w:val="005C4984"/>
    <w:rsid w:val="005C49C3"/>
    <w:rsid w:val="005C4A0A"/>
    <w:rsid w:val="005C4A34"/>
    <w:rsid w:val="005C4B06"/>
    <w:rsid w:val="005C4B1B"/>
    <w:rsid w:val="005C4B40"/>
    <w:rsid w:val="005C4B4D"/>
    <w:rsid w:val="005C4B5B"/>
    <w:rsid w:val="005C4B80"/>
    <w:rsid w:val="005C4BD1"/>
    <w:rsid w:val="005C4BFC"/>
    <w:rsid w:val="005C4BFD"/>
    <w:rsid w:val="005C4C02"/>
    <w:rsid w:val="005C4C16"/>
    <w:rsid w:val="005C4C17"/>
    <w:rsid w:val="005C4C1A"/>
    <w:rsid w:val="005C4C5C"/>
    <w:rsid w:val="005C4C7A"/>
    <w:rsid w:val="005C4CCB"/>
    <w:rsid w:val="005C4CCF"/>
    <w:rsid w:val="005C4D28"/>
    <w:rsid w:val="005C4D98"/>
    <w:rsid w:val="005C4DCB"/>
    <w:rsid w:val="005C4EF2"/>
    <w:rsid w:val="005C4F3B"/>
    <w:rsid w:val="005C4F65"/>
    <w:rsid w:val="005C4FC2"/>
    <w:rsid w:val="005C4FD5"/>
    <w:rsid w:val="005C4FFA"/>
    <w:rsid w:val="005C5037"/>
    <w:rsid w:val="005C504F"/>
    <w:rsid w:val="005C5082"/>
    <w:rsid w:val="005C508E"/>
    <w:rsid w:val="005C50A1"/>
    <w:rsid w:val="005C50A6"/>
    <w:rsid w:val="005C50F8"/>
    <w:rsid w:val="005C5108"/>
    <w:rsid w:val="005C5116"/>
    <w:rsid w:val="005C51B7"/>
    <w:rsid w:val="005C51D0"/>
    <w:rsid w:val="005C5220"/>
    <w:rsid w:val="005C522E"/>
    <w:rsid w:val="005C5272"/>
    <w:rsid w:val="005C5282"/>
    <w:rsid w:val="005C528F"/>
    <w:rsid w:val="005C5298"/>
    <w:rsid w:val="005C529A"/>
    <w:rsid w:val="005C52A4"/>
    <w:rsid w:val="005C52C4"/>
    <w:rsid w:val="005C52E6"/>
    <w:rsid w:val="005C52FA"/>
    <w:rsid w:val="005C5333"/>
    <w:rsid w:val="005C533A"/>
    <w:rsid w:val="005C5369"/>
    <w:rsid w:val="005C537D"/>
    <w:rsid w:val="005C5388"/>
    <w:rsid w:val="005C53F5"/>
    <w:rsid w:val="005C5429"/>
    <w:rsid w:val="005C5453"/>
    <w:rsid w:val="005C5483"/>
    <w:rsid w:val="005C54A4"/>
    <w:rsid w:val="005C54C8"/>
    <w:rsid w:val="005C54CF"/>
    <w:rsid w:val="005C54D4"/>
    <w:rsid w:val="005C5504"/>
    <w:rsid w:val="005C5514"/>
    <w:rsid w:val="005C5596"/>
    <w:rsid w:val="005C559B"/>
    <w:rsid w:val="005C5658"/>
    <w:rsid w:val="005C566A"/>
    <w:rsid w:val="005C574B"/>
    <w:rsid w:val="005C5759"/>
    <w:rsid w:val="005C5765"/>
    <w:rsid w:val="005C57BA"/>
    <w:rsid w:val="005C57CF"/>
    <w:rsid w:val="005C57E7"/>
    <w:rsid w:val="005C57F5"/>
    <w:rsid w:val="005C5802"/>
    <w:rsid w:val="005C5867"/>
    <w:rsid w:val="005C586D"/>
    <w:rsid w:val="005C58AF"/>
    <w:rsid w:val="005C58B9"/>
    <w:rsid w:val="005C5907"/>
    <w:rsid w:val="005C5918"/>
    <w:rsid w:val="005C592C"/>
    <w:rsid w:val="005C5984"/>
    <w:rsid w:val="005C5998"/>
    <w:rsid w:val="005C59B8"/>
    <w:rsid w:val="005C59C7"/>
    <w:rsid w:val="005C5A10"/>
    <w:rsid w:val="005C5A44"/>
    <w:rsid w:val="005C5ABB"/>
    <w:rsid w:val="005C5AD6"/>
    <w:rsid w:val="005C5B55"/>
    <w:rsid w:val="005C5BA6"/>
    <w:rsid w:val="005C5C26"/>
    <w:rsid w:val="005C5C42"/>
    <w:rsid w:val="005C5C65"/>
    <w:rsid w:val="005C5C66"/>
    <w:rsid w:val="005C5C6A"/>
    <w:rsid w:val="005C5C77"/>
    <w:rsid w:val="005C5C8C"/>
    <w:rsid w:val="005C5CC0"/>
    <w:rsid w:val="005C5CCA"/>
    <w:rsid w:val="005C5CE2"/>
    <w:rsid w:val="005C5D24"/>
    <w:rsid w:val="005C5D55"/>
    <w:rsid w:val="005C5D58"/>
    <w:rsid w:val="005C5D5D"/>
    <w:rsid w:val="005C5DC4"/>
    <w:rsid w:val="005C5DEF"/>
    <w:rsid w:val="005C5E0A"/>
    <w:rsid w:val="005C5E2F"/>
    <w:rsid w:val="005C5E51"/>
    <w:rsid w:val="005C5E57"/>
    <w:rsid w:val="005C5E88"/>
    <w:rsid w:val="005C5E8C"/>
    <w:rsid w:val="005C5E8F"/>
    <w:rsid w:val="005C5EBE"/>
    <w:rsid w:val="005C5ED4"/>
    <w:rsid w:val="005C5EEC"/>
    <w:rsid w:val="005C5EFD"/>
    <w:rsid w:val="005C5F2C"/>
    <w:rsid w:val="005C5F61"/>
    <w:rsid w:val="005C5F74"/>
    <w:rsid w:val="005C5F8B"/>
    <w:rsid w:val="005C5FB8"/>
    <w:rsid w:val="005C5FC3"/>
    <w:rsid w:val="005C6034"/>
    <w:rsid w:val="005C6060"/>
    <w:rsid w:val="005C607D"/>
    <w:rsid w:val="005C6081"/>
    <w:rsid w:val="005C609A"/>
    <w:rsid w:val="005C60B2"/>
    <w:rsid w:val="005C610C"/>
    <w:rsid w:val="005C612D"/>
    <w:rsid w:val="005C613D"/>
    <w:rsid w:val="005C6140"/>
    <w:rsid w:val="005C6149"/>
    <w:rsid w:val="005C615C"/>
    <w:rsid w:val="005C61B2"/>
    <w:rsid w:val="005C61B4"/>
    <w:rsid w:val="005C61B6"/>
    <w:rsid w:val="005C61D7"/>
    <w:rsid w:val="005C61F1"/>
    <w:rsid w:val="005C6201"/>
    <w:rsid w:val="005C6204"/>
    <w:rsid w:val="005C624F"/>
    <w:rsid w:val="005C6268"/>
    <w:rsid w:val="005C6270"/>
    <w:rsid w:val="005C6273"/>
    <w:rsid w:val="005C6319"/>
    <w:rsid w:val="005C634C"/>
    <w:rsid w:val="005C635C"/>
    <w:rsid w:val="005C638E"/>
    <w:rsid w:val="005C638F"/>
    <w:rsid w:val="005C63CF"/>
    <w:rsid w:val="005C63E4"/>
    <w:rsid w:val="005C63F1"/>
    <w:rsid w:val="005C6424"/>
    <w:rsid w:val="005C6432"/>
    <w:rsid w:val="005C6455"/>
    <w:rsid w:val="005C646C"/>
    <w:rsid w:val="005C647C"/>
    <w:rsid w:val="005C64A8"/>
    <w:rsid w:val="005C64F2"/>
    <w:rsid w:val="005C64F3"/>
    <w:rsid w:val="005C6577"/>
    <w:rsid w:val="005C65A3"/>
    <w:rsid w:val="005C65B5"/>
    <w:rsid w:val="005C65C6"/>
    <w:rsid w:val="005C6653"/>
    <w:rsid w:val="005C6654"/>
    <w:rsid w:val="005C6655"/>
    <w:rsid w:val="005C6687"/>
    <w:rsid w:val="005C66A5"/>
    <w:rsid w:val="005C66F0"/>
    <w:rsid w:val="005C6737"/>
    <w:rsid w:val="005C6740"/>
    <w:rsid w:val="005C6756"/>
    <w:rsid w:val="005C6767"/>
    <w:rsid w:val="005C67C5"/>
    <w:rsid w:val="005C67FB"/>
    <w:rsid w:val="005C6806"/>
    <w:rsid w:val="005C681D"/>
    <w:rsid w:val="005C682D"/>
    <w:rsid w:val="005C684D"/>
    <w:rsid w:val="005C6885"/>
    <w:rsid w:val="005C691C"/>
    <w:rsid w:val="005C694F"/>
    <w:rsid w:val="005C697A"/>
    <w:rsid w:val="005C69A4"/>
    <w:rsid w:val="005C69FD"/>
    <w:rsid w:val="005C6A34"/>
    <w:rsid w:val="005C6A55"/>
    <w:rsid w:val="005C6A6F"/>
    <w:rsid w:val="005C6A7F"/>
    <w:rsid w:val="005C6A88"/>
    <w:rsid w:val="005C6A8E"/>
    <w:rsid w:val="005C6AFD"/>
    <w:rsid w:val="005C6B0C"/>
    <w:rsid w:val="005C6B52"/>
    <w:rsid w:val="005C6B66"/>
    <w:rsid w:val="005C6BE2"/>
    <w:rsid w:val="005C6C17"/>
    <w:rsid w:val="005C6C27"/>
    <w:rsid w:val="005C6C5F"/>
    <w:rsid w:val="005C6C65"/>
    <w:rsid w:val="005C6C6F"/>
    <w:rsid w:val="005C6C84"/>
    <w:rsid w:val="005C6CC7"/>
    <w:rsid w:val="005C6D0D"/>
    <w:rsid w:val="005C6D13"/>
    <w:rsid w:val="005C6D32"/>
    <w:rsid w:val="005C6D3C"/>
    <w:rsid w:val="005C6D65"/>
    <w:rsid w:val="005C6DB5"/>
    <w:rsid w:val="005C6DC7"/>
    <w:rsid w:val="005C6E03"/>
    <w:rsid w:val="005C6E42"/>
    <w:rsid w:val="005C6E61"/>
    <w:rsid w:val="005C6E8B"/>
    <w:rsid w:val="005C6E8D"/>
    <w:rsid w:val="005C6E9C"/>
    <w:rsid w:val="005C6EAF"/>
    <w:rsid w:val="005C6ED0"/>
    <w:rsid w:val="005C6F4F"/>
    <w:rsid w:val="005C6F50"/>
    <w:rsid w:val="005C6F8A"/>
    <w:rsid w:val="005C6F95"/>
    <w:rsid w:val="005C6FB8"/>
    <w:rsid w:val="005C6FBF"/>
    <w:rsid w:val="005C6FC8"/>
    <w:rsid w:val="005C6FCB"/>
    <w:rsid w:val="005C7006"/>
    <w:rsid w:val="005C7027"/>
    <w:rsid w:val="005C7031"/>
    <w:rsid w:val="005C703A"/>
    <w:rsid w:val="005C7059"/>
    <w:rsid w:val="005C70AE"/>
    <w:rsid w:val="005C70C9"/>
    <w:rsid w:val="005C70F5"/>
    <w:rsid w:val="005C7124"/>
    <w:rsid w:val="005C717B"/>
    <w:rsid w:val="005C71AE"/>
    <w:rsid w:val="005C71D3"/>
    <w:rsid w:val="005C71F5"/>
    <w:rsid w:val="005C7209"/>
    <w:rsid w:val="005C7261"/>
    <w:rsid w:val="005C7263"/>
    <w:rsid w:val="005C7284"/>
    <w:rsid w:val="005C7297"/>
    <w:rsid w:val="005C72BD"/>
    <w:rsid w:val="005C72DC"/>
    <w:rsid w:val="005C72E9"/>
    <w:rsid w:val="005C734D"/>
    <w:rsid w:val="005C7385"/>
    <w:rsid w:val="005C739C"/>
    <w:rsid w:val="005C73E1"/>
    <w:rsid w:val="005C7411"/>
    <w:rsid w:val="005C7430"/>
    <w:rsid w:val="005C7436"/>
    <w:rsid w:val="005C743A"/>
    <w:rsid w:val="005C747F"/>
    <w:rsid w:val="005C74A0"/>
    <w:rsid w:val="005C74A4"/>
    <w:rsid w:val="005C74B3"/>
    <w:rsid w:val="005C74FC"/>
    <w:rsid w:val="005C752A"/>
    <w:rsid w:val="005C758C"/>
    <w:rsid w:val="005C75F3"/>
    <w:rsid w:val="005C75FA"/>
    <w:rsid w:val="005C7632"/>
    <w:rsid w:val="005C7681"/>
    <w:rsid w:val="005C76B6"/>
    <w:rsid w:val="005C76DF"/>
    <w:rsid w:val="005C76F3"/>
    <w:rsid w:val="005C76F7"/>
    <w:rsid w:val="005C770B"/>
    <w:rsid w:val="005C7742"/>
    <w:rsid w:val="005C776B"/>
    <w:rsid w:val="005C778D"/>
    <w:rsid w:val="005C778F"/>
    <w:rsid w:val="005C781A"/>
    <w:rsid w:val="005C7827"/>
    <w:rsid w:val="005C782A"/>
    <w:rsid w:val="005C782F"/>
    <w:rsid w:val="005C7869"/>
    <w:rsid w:val="005C789C"/>
    <w:rsid w:val="005C78E3"/>
    <w:rsid w:val="005C78EC"/>
    <w:rsid w:val="005C7944"/>
    <w:rsid w:val="005C7987"/>
    <w:rsid w:val="005C798B"/>
    <w:rsid w:val="005C79BB"/>
    <w:rsid w:val="005C79C8"/>
    <w:rsid w:val="005C79C9"/>
    <w:rsid w:val="005C79D0"/>
    <w:rsid w:val="005C79F9"/>
    <w:rsid w:val="005C7A27"/>
    <w:rsid w:val="005C7A28"/>
    <w:rsid w:val="005C7A30"/>
    <w:rsid w:val="005C7A55"/>
    <w:rsid w:val="005C7A63"/>
    <w:rsid w:val="005C7A8F"/>
    <w:rsid w:val="005C7AAC"/>
    <w:rsid w:val="005C7AC5"/>
    <w:rsid w:val="005C7B2B"/>
    <w:rsid w:val="005C7BCB"/>
    <w:rsid w:val="005C7BCF"/>
    <w:rsid w:val="005C7BE6"/>
    <w:rsid w:val="005C7BF1"/>
    <w:rsid w:val="005C7C07"/>
    <w:rsid w:val="005C7C34"/>
    <w:rsid w:val="005C7C65"/>
    <w:rsid w:val="005C7C76"/>
    <w:rsid w:val="005C7C92"/>
    <w:rsid w:val="005C7CD5"/>
    <w:rsid w:val="005C7CFB"/>
    <w:rsid w:val="005C7D06"/>
    <w:rsid w:val="005C7D13"/>
    <w:rsid w:val="005C7D1A"/>
    <w:rsid w:val="005C7D44"/>
    <w:rsid w:val="005C7D85"/>
    <w:rsid w:val="005C7D9E"/>
    <w:rsid w:val="005C7DBF"/>
    <w:rsid w:val="005C7DE1"/>
    <w:rsid w:val="005C7E2A"/>
    <w:rsid w:val="005C7E31"/>
    <w:rsid w:val="005C7E36"/>
    <w:rsid w:val="005C7E4F"/>
    <w:rsid w:val="005C7E6E"/>
    <w:rsid w:val="005C7E71"/>
    <w:rsid w:val="005C7EA4"/>
    <w:rsid w:val="005C7EDA"/>
    <w:rsid w:val="005C7EDC"/>
    <w:rsid w:val="005C7EE9"/>
    <w:rsid w:val="005C7EEB"/>
    <w:rsid w:val="005C7F35"/>
    <w:rsid w:val="005C7F47"/>
    <w:rsid w:val="005C7F5F"/>
    <w:rsid w:val="005C7FAC"/>
    <w:rsid w:val="005C7FB7"/>
    <w:rsid w:val="005C7FCB"/>
    <w:rsid w:val="005C7FDB"/>
    <w:rsid w:val="005D0093"/>
    <w:rsid w:val="005D016C"/>
    <w:rsid w:val="005D0172"/>
    <w:rsid w:val="005D017D"/>
    <w:rsid w:val="005D01A2"/>
    <w:rsid w:val="005D01C3"/>
    <w:rsid w:val="005D01C4"/>
    <w:rsid w:val="005D0206"/>
    <w:rsid w:val="005D0224"/>
    <w:rsid w:val="005D022C"/>
    <w:rsid w:val="005D0252"/>
    <w:rsid w:val="005D028E"/>
    <w:rsid w:val="005D0299"/>
    <w:rsid w:val="005D0324"/>
    <w:rsid w:val="005D0333"/>
    <w:rsid w:val="005D033C"/>
    <w:rsid w:val="005D0344"/>
    <w:rsid w:val="005D0346"/>
    <w:rsid w:val="005D0354"/>
    <w:rsid w:val="005D036B"/>
    <w:rsid w:val="005D039C"/>
    <w:rsid w:val="005D03C2"/>
    <w:rsid w:val="005D03C9"/>
    <w:rsid w:val="005D03DA"/>
    <w:rsid w:val="005D03E6"/>
    <w:rsid w:val="005D0427"/>
    <w:rsid w:val="005D044E"/>
    <w:rsid w:val="005D044F"/>
    <w:rsid w:val="005D046D"/>
    <w:rsid w:val="005D0475"/>
    <w:rsid w:val="005D0478"/>
    <w:rsid w:val="005D04A5"/>
    <w:rsid w:val="005D04BD"/>
    <w:rsid w:val="005D0523"/>
    <w:rsid w:val="005D05BE"/>
    <w:rsid w:val="005D05D2"/>
    <w:rsid w:val="005D0642"/>
    <w:rsid w:val="005D06A3"/>
    <w:rsid w:val="005D071C"/>
    <w:rsid w:val="005D0748"/>
    <w:rsid w:val="005D078B"/>
    <w:rsid w:val="005D079A"/>
    <w:rsid w:val="005D07BB"/>
    <w:rsid w:val="005D07FF"/>
    <w:rsid w:val="005D0801"/>
    <w:rsid w:val="005D0866"/>
    <w:rsid w:val="005D0872"/>
    <w:rsid w:val="005D08A7"/>
    <w:rsid w:val="005D08BA"/>
    <w:rsid w:val="005D08C1"/>
    <w:rsid w:val="005D08D2"/>
    <w:rsid w:val="005D08D4"/>
    <w:rsid w:val="005D08D7"/>
    <w:rsid w:val="005D0913"/>
    <w:rsid w:val="005D092D"/>
    <w:rsid w:val="005D0937"/>
    <w:rsid w:val="005D0939"/>
    <w:rsid w:val="005D094E"/>
    <w:rsid w:val="005D0956"/>
    <w:rsid w:val="005D096A"/>
    <w:rsid w:val="005D09DB"/>
    <w:rsid w:val="005D09E9"/>
    <w:rsid w:val="005D0A02"/>
    <w:rsid w:val="005D0A2B"/>
    <w:rsid w:val="005D0A50"/>
    <w:rsid w:val="005D0A7A"/>
    <w:rsid w:val="005D0AA9"/>
    <w:rsid w:val="005D0AB6"/>
    <w:rsid w:val="005D0B19"/>
    <w:rsid w:val="005D0B1E"/>
    <w:rsid w:val="005D0B76"/>
    <w:rsid w:val="005D0B77"/>
    <w:rsid w:val="005D0B78"/>
    <w:rsid w:val="005D0B79"/>
    <w:rsid w:val="005D0B88"/>
    <w:rsid w:val="005D0BA0"/>
    <w:rsid w:val="005D0BAE"/>
    <w:rsid w:val="005D0BC0"/>
    <w:rsid w:val="005D0C04"/>
    <w:rsid w:val="005D0C08"/>
    <w:rsid w:val="005D0C0A"/>
    <w:rsid w:val="005D0C1E"/>
    <w:rsid w:val="005D0C28"/>
    <w:rsid w:val="005D0C43"/>
    <w:rsid w:val="005D0C7F"/>
    <w:rsid w:val="005D0C9E"/>
    <w:rsid w:val="005D0CB0"/>
    <w:rsid w:val="005D0CB6"/>
    <w:rsid w:val="005D0CEC"/>
    <w:rsid w:val="005D0CF8"/>
    <w:rsid w:val="005D0D16"/>
    <w:rsid w:val="005D0D44"/>
    <w:rsid w:val="005D0D8E"/>
    <w:rsid w:val="005D0DB7"/>
    <w:rsid w:val="005D0DE6"/>
    <w:rsid w:val="005D0E0C"/>
    <w:rsid w:val="005D0E56"/>
    <w:rsid w:val="005D0E7E"/>
    <w:rsid w:val="005D0ED6"/>
    <w:rsid w:val="005D0F14"/>
    <w:rsid w:val="005D0F28"/>
    <w:rsid w:val="005D0F80"/>
    <w:rsid w:val="005D0F81"/>
    <w:rsid w:val="005D0F83"/>
    <w:rsid w:val="005D0F90"/>
    <w:rsid w:val="005D0FCE"/>
    <w:rsid w:val="005D1011"/>
    <w:rsid w:val="005D1036"/>
    <w:rsid w:val="005D10C7"/>
    <w:rsid w:val="005D10EC"/>
    <w:rsid w:val="005D1156"/>
    <w:rsid w:val="005D115E"/>
    <w:rsid w:val="005D1175"/>
    <w:rsid w:val="005D11BA"/>
    <w:rsid w:val="005D11D1"/>
    <w:rsid w:val="005D11E2"/>
    <w:rsid w:val="005D1232"/>
    <w:rsid w:val="005D125B"/>
    <w:rsid w:val="005D127E"/>
    <w:rsid w:val="005D1377"/>
    <w:rsid w:val="005D137F"/>
    <w:rsid w:val="005D139B"/>
    <w:rsid w:val="005D13EB"/>
    <w:rsid w:val="005D13FC"/>
    <w:rsid w:val="005D1404"/>
    <w:rsid w:val="005D146E"/>
    <w:rsid w:val="005D147D"/>
    <w:rsid w:val="005D148D"/>
    <w:rsid w:val="005D14CB"/>
    <w:rsid w:val="005D14F5"/>
    <w:rsid w:val="005D150A"/>
    <w:rsid w:val="005D1533"/>
    <w:rsid w:val="005D154C"/>
    <w:rsid w:val="005D1560"/>
    <w:rsid w:val="005D15AD"/>
    <w:rsid w:val="005D15AF"/>
    <w:rsid w:val="005D15DA"/>
    <w:rsid w:val="005D1663"/>
    <w:rsid w:val="005D1687"/>
    <w:rsid w:val="005D16AC"/>
    <w:rsid w:val="005D16FA"/>
    <w:rsid w:val="005D1701"/>
    <w:rsid w:val="005D1729"/>
    <w:rsid w:val="005D1790"/>
    <w:rsid w:val="005D1794"/>
    <w:rsid w:val="005D1796"/>
    <w:rsid w:val="005D17BB"/>
    <w:rsid w:val="005D17C0"/>
    <w:rsid w:val="005D17DE"/>
    <w:rsid w:val="005D17F9"/>
    <w:rsid w:val="005D1811"/>
    <w:rsid w:val="005D1842"/>
    <w:rsid w:val="005D1867"/>
    <w:rsid w:val="005D186C"/>
    <w:rsid w:val="005D18C2"/>
    <w:rsid w:val="005D18D7"/>
    <w:rsid w:val="005D1905"/>
    <w:rsid w:val="005D1911"/>
    <w:rsid w:val="005D191A"/>
    <w:rsid w:val="005D198D"/>
    <w:rsid w:val="005D19C2"/>
    <w:rsid w:val="005D19CC"/>
    <w:rsid w:val="005D19D4"/>
    <w:rsid w:val="005D1A00"/>
    <w:rsid w:val="005D1A10"/>
    <w:rsid w:val="005D1A32"/>
    <w:rsid w:val="005D1A3D"/>
    <w:rsid w:val="005D1A50"/>
    <w:rsid w:val="005D1A5D"/>
    <w:rsid w:val="005D1A89"/>
    <w:rsid w:val="005D1AA3"/>
    <w:rsid w:val="005D1ACE"/>
    <w:rsid w:val="005D1ADE"/>
    <w:rsid w:val="005D1AEF"/>
    <w:rsid w:val="005D1B12"/>
    <w:rsid w:val="005D1B47"/>
    <w:rsid w:val="005D1B7D"/>
    <w:rsid w:val="005D1BBA"/>
    <w:rsid w:val="005D1BC0"/>
    <w:rsid w:val="005D1BC3"/>
    <w:rsid w:val="005D1C1D"/>
    <w:rsid w:val="005D1C83"/>
    <w:rsid w:val="005D1CB0"/>
    <w:rsid w:val="005D1CF3"/>
    <w:rsid w:val="005D1D04"/>
    <w:rsid w:val="005D1D0F"/>
    <w:rsid w:val="005D1D22"/>
    <w:rsid w:val="005D1D29"/>
    <w:rsid w:val="005D1D66"/>
    <w:rsid w:val="005D1DC5"/>
    <w:rsid w:val="005D1DD2"/>
    <w:rsid w:val="005D1E41"/>
    <w:rsid w:val="005D1E4B"/>
    <w:rsid w:val="005D1E5F"/>
    <w:rsid w:val="005D1E89"/>
    <w:rsid w:val="005D1E90"/>
    <w:rsid w:val="005D1EAA"/>
    <w:rsid w:val="005D1F12"/>
    <w:rsid w:val="005D1F45"/>
    <w:rsid w:val="005D1F6F"/>
    <w:rsid w:val="005D1F89"/>
    <w:rsid w:val="005D1F8D"/>
    <w:rsid w:val="005D1FA1"/>
    <w:rsid w:val="005D1FB5"/>
    <w:rsid w:val="005D1FBA"/>
    <w:rsid w:val="005D1FCE"/>
    <w:rsid w:val="005D203E"/>
    <w:rsid w:val="005D2043"/>
    <w:rsid w:val="005D2077"/>
    <w:rsid w:val="005D20C3"/>
    <w:rsid w:val="005D20C7"/>
    <w:rsid w:val="005D20D0"/>
    <w:rsid w:val="005D20DF"/>
    <w:rsid w:val="005D2195"/>
    <w:rsid w:val="005D220F"/>
    <w:rsid w:val="005D2212"/>
    <w:rsid w:val="005D228B"/>
    <w:rsid w:val="005D22BD"/>
    <w:rsid w:val="005D22FE"/>
    <w:rsid w:val="005D231A"/>
    <w:rsid w:val="005D2333"/>
    <w:rsid w:val="005D2343"/>
    <w:rsid w:val="005D234F"/>
    <w:rsid w:val="005D2359"/>
    <w:rsid w:val="005D240E"/>
    <w:rsid w:val="005D2416"/>
    <w:rsid w:val="005D24A5"/>
    <w:rsid w:val="005D2544"/>
    <w:rsid w:val="005D25FB"/>
    <w:rsid w:val="005D2628"/>
    <w:rsid w:val="005D2661"/>
    <w:rsid w:val="005D2688"/>
    <w:rsid w:val="005D2694"/>
    <w:rsid w:val="005D26BF"/>
    <w:rsid w:val="005D26D8"/>
    <w:rsid w:val="005D26E6"/>
    <w:rsid w:val="005D26F8"/>
    <w:rsid w:val="005D2713"/>
    <w:rsid w:val="005D275C"/>
    <w:rsid w:val="005D277E"/>
    <w:rsid w:val="005D27A6"/>
    <w:rsid w:val="005D27D1"/>
    <w:rsid w:val="005D27DC"/>
    <w:rsid w:val="005D27F1"/>
    <w:rsid w:val="005D2834"/>
    <w:rsid w:val="005D284B"/>
    <w:rsid w:val="005D284F"/>
    <w:rsid w:val="005D2852"/>
    <w:rsid w:val="005D28FE"/>
    <w:rsid w:val="005D2902"/>
    <w:rsid w:val="005D290D"/>
    <w:rsid w:val="005D2928"/>
    <w:rsid w:val="005D2947"/>
    <w:rsid w:val="005D2974"/>
    <w:rsid w:val="005D298A"/>
    <w:rsid w:val="005D2991"/>
    <w:rsid w:val="005D2992"/>
    <w:rsid w:val="005D2994"/>
    <w:rsid w:val="005D29B2"/>
    <w:rsid w:val="005D29E5"/>
    <w:rsid w:val="005D2A19"/>
    <w:rsid w:val="005D2A43"/>
    <w:rsid w:val="005D2A5D"/>
    <w:rsid w:val="005D2A7A"/>
    <w:rsid w:val="005D2AB9"/>
    <w:rsid w:val="005D2AC2"/>
    <w:rsid w:val="005D2AC7"/>
    <w:rsid w:val="005D2B06"/>
    <w:rsid w:val="005D2B1E"/>
    <w:rsid w:val="005D2B62"/>
    <w:rsid w:val="005D2BFF"/>
    <w:rsid w:val="005D2C02"/>
    <w:rsid w:val="005D2C17"/>
    <w:rsid w:val="005D2C30"/>
    <w:rsid w:val="005D2C47"/>
    <w:rsid w:val="005D2C4F"/>
    <w:rsid w:val="005D2C66"/>
    <w:rsid w:val="005D2C7F"/>
    <w:rsid w:val="005D2C95"/>
    <w:rsid w:val="005D2D2A"/>
    <w:rsid w:val="005D2D8B"/>
    <w:rsid w:val="005D2DA0"/>
    <w:rsid w:val="005D2DD2"/>
    <w:rsid w:val="005D2E4F"/>
    <w:rsid w:val="005D2E71"/>
    <w:rsid w:val="005D2E7B"/>
    <w:rsid w:val="005D2EE7"/>
    <w:rsid w:val="005D2F04"/>
    <w:rsid w:val="005D2F21"/>
    <w:rsid w:val="005D2F26"/>
    <w:rsid w:val="005D2F29"/>
    <w:rsid w:val="005D2F34"/>
    <w:rsid w:val="005D2F3C"/>
    <w:rsid w:val="005D2F81"/>
    <w:rsid w:val="005D2FF5"/>
    <w:rsid w:val="005D2FFD"/>
    <w:rsid w:val="005D3004"/>
    <w:rsid w:val="005D3015"/>
    <w:rsid w:val="005D3031"/>
    <w:rsid w:val="005D3045"/>
    <w:rsid w:val="005D307E"/>
    <w:rsid w:val="005D3089"/>
    <w:rsid w:val="005D3134"/>
    <w:rsid w:val="005D314B"/>
    <w:rsid w:val="005D3182"/>
    <w:rsid w:val="005D31D4"/>
    <w:rsid w:val="005D3210"/>
    <w:rsid w:val="005D3226"/>
    <w:rsid w:val="005D3257"/>
    <w:rsid w:val="005D325B"/>
    <w:rsid w:val="005D3272"/>
    <w:rsid w:val="005D32B2"/>
    <w:rsid w:val="005D32B4"/>
    <w:rsid w:val="005D334F"/>
    <w:rsid w:val="005D33B5"/>
    <w:rsid w:val="005D33B8"/>
    <w:rsid w:val="005D33FA"/>
    <w:rsid w:val="005D345E"/>
    <w:rsid w:val="005D346A"/>
    <w:rsid w:val="005D34AA"/>
    <w:rsid w:val="005D34B4"/>
    <w:rsid w:val="005D34D9"/>
    <w:rsid w:val="005D3510"/>
    <w:rsid w:val="005D3529"/>
    <w:rsid w:val="005D3558"/>
    <w:rsid w:val="005D3572"/>
    <w:rsid w:val="005D35FE"/>
    <w:rsid w:val="005D362F"/>
    <w:rsid w:val="005D3678"/>
    <w:rsid w:val="005D36C5"/>
    <w:rsid w:val="005D36D2"/>
    <w:rsid w:val="005D3722"/>
    <w:rsid w:val="005D3724"/>
    <w:rsid w:val="005D3734"/>
    <w:rsid w:val="005D3762"/>
    <w:rsid w:val="005D3774"/>
    <w:rsid w:val="005D37C1"/>
    <w:rsid w:val="005D37C3"/>
    <w:rsid w:val="005D37EF"/>
    <w:rsid w:val="005D384B"/>
    <w:rsid w:val="005D385C"/>
    <w:rsid w:val="005D388F"/>
    <w:rsid w:val="005D38A0"/>
    <w:rsid w:val="005D38B9"/>
    <w:rsid w:val="005D38E9"/>
    <w:rsid w:val="005D38FF"/>
    <w:rsid w:val="005D3901"/>
    <w:rsid w:val="005D3930"/>
    <w:rsid w:val="005D3966"/>
    <w:rsid w:val="005D397E"/>
    <w:rsid w:val="005D39BC"/>
    <w:rsid w:val="005D39CA"/>
    <w:rsid w:val="005D3A37"/>
    <w:rsid w:val="005D3A4E"/>
    <w:rsid w:val="005D3A8B"/>
    <w:rsid w:val="005D3B3D"/>
    <w:rsid w:val="005D3B5C"/>
    <w:rsid w:val="005D3BAC"/>
    <w:rsid w:val="005D3BC0"/>
    <w:rsid w:val="005D3BEA"/>
    <w:rsid w:val="005D3C07"/>
    <w:rsid w:val="005D3C1C"/>
    <w:rsid w:val="005D3C4E"/>
    <w:rsid w:val="005D3C91"/>
    <w:rsid w:val="005D3C96"/>
    <w:rsid w:val="005D3CE3"/>
    <w:rsid w:val="005D3D41"/>
    <w:rsid w:val="005D3D4F"/>
    <w:rsid w:val="005D3D62"/>
    <w:rsid w:val="005D3D96"/>
    <w:rsid w:val="005D3DB8"/>
    <w:rsid w:val="005D3E44"/>
    <w:rsid w:val="005D3E49"/>
    <w:rsid w:val="005D3E5E"/>
    <w:rsid w:val="005D3E84"/>
    <w:rsid w:val="005D3EF3"/>
    <w:rsid w:val="005D3EF8"/>
    <w:rsid w:val="005D3F07"/>
    <w:rsid w:val="005D3F39"/>
    <w:rsid w:val="005D3F41"/>
    <w:rsid w:val="005D3F5A"/>
    <w:rsid w:val="005D3FAF"/>
    <w:rsid w:val="005D3FB6"/>
    <w:rsid w:val="005D3FB9"/>
    <w:rsid w:val="005D4044"/>
    <w:rsid w:val="005D4058"/>
    <w:rsid w:val="005D4091"/>
    <w:rsid w:val="005D40E0"/>
    <w:rsid w:val="005D40E3"/>
    <w:rsid w:val="005D40EB"/>
    <w:rsid w:val="005D40EC"/>
    <w:rsid w:val="005D40FA"/>
    <w:rsid w:val="005D4138"/>
    <w:rsid w:val="005D4160"/>
    <w:rsid w:val="005D41CA"/>
    <w:rsid w:val="005D41E6"/>
    <w:rsid w:val="005D420D"/>
    <w:rsid w:val="005D4219"/>
    <w:rsid w:val="005D4275"/>
    <w:rsid w:val="005D42CB"/>
    <w:rsid w:val="005D431F"/>
    <w:rsid w:val="005D4366"/>
    <w:rsid w:val="005D436C"/>
    <w:rsid w:val="005D4397"/>
    <w:rsid w:val="005D43CE"/>
    <w:rsid w:val="005D4403"/>
    <w:rsid w:val="005D4429"/>
    <w:rsid w:val="005D4498"/>
    <w:rsid w:val="005D44AC"/>
    <w:rsid w:val="005D4571"/>
    <w:rsid w:val="005D45A4"/>
    <w:rsid w:val="005D45B5"/>
    <w:rsid w:val="005D45BF"/>
    <w:rsid w:val="005D45C1"/>
    <w:rsid w:val="005D4627"/>
    <w:rsid w:val="005D469F"/>
    <w:rsid w:val="005D46BF"/>
    <w:rsid w:val="005D46E7"/>
    <w:rsid w:val="005D46F4"/>
    <w:rsid w:val="005D4741"/>
    <w:rsid w:val="005D474D"/>
    <w:rsid w:val="005D4768"/>
    <w:rsid w:val="005D47E1"/>
    <w:rsid w:val="005D47E2"/>
    <w:rsid w:val="005D47EA"/>
    <w:rsid w:val="005D47EC"/>
    <w:rsid w:val="005D480A"/>
    <w:rsid w:val="005D4826"/>
    <w:rsid w:val="005D485B"/>
    <w:rsid w:val="005D486A"/>
    <w:rsid w:val="005D4886"/>
    <w:rsid w:val="005D48B5"/>
    <w:rsid w:val="005D4914"/>
    <w:rsid w:val="005D4955"/>
    <w:rsid w:val="005D496C"/>
    <w:rsid w:val="005D4976"/>
    <w:rsid w:val="005D4988"/>
    <w:rsid w:val="005D4989"/>
    <w:rsid w:val="005D49CE"/>
    <w:rsid w:val="005D4A94"/>
    <w:rsid w:val="005D4AB1"/>
    <w:rsid w:val="005D4AD9"/>
    <w:rsid w:val="005D4ADC"/>
    <w:rsid w:val="005D4AE0"/>
    <w:rsid w:val="005D4B16"/>
    <w:rsid w:val="005D4B80"/>
    <w:rsid w:val="005D4B83"/>
    <w:rsid w:val="005D4B93"/>
    <w:rsid w:val="005D4BD7"/>
    <w:rsid w:val="005D4C12"/>
    <w:rsid w:val="005D4C19"/>
    <w:rsid w:val="005D4C46"/>
    <w:rsid w:val="005D4C70"/>
    <w:rsid w:val="005D4C93"/>
    <w:rsid w:val="005D4CAF"/>
    <w:rsid w:val="005D4CC6"/>
    <w:rsid w:val="005D4D1C"/>
    <w:rsid w:val="005D4D27"/>
    <w:rsid w:val="005D4D44"/>
    <w:rsid w:val="005D4D53"/>
    <w:rsid w:val="005D4D60"/>
    <w:rsid w:val="005D4D8E"/>
    <w:rsid w:val="005D4D94"/>
    <w:rsid w:val="005D4DA9"/>
    <w:rsid w:val="005D4DC5"/>
    <w:rsid w:val="005D4DCF"/>
    <w:rsid w:val="005D4DD8"/>
    <w:rsid w:val="005D4DDA"/>
    <w:rsid w:val="005D4E2B"/>
    <w:rsid w:val="005D4E2D"/>
    <w:rsid w:val="005D4E82"/>
    <w:rsid w:val="005D4E94"/>
    <w:rsid w:val="005D4EED"/>
    <w:rsid w:val="005D4F4E"/>
    <w:rsid w:val="005D4F6C"/>
    <w:rsid w:val="005D4F91"/>
    <w:rsid w:val="005D4F92"/>
    <w:rsid w:val="005D4FA9"/>
    <w:rsid w:val="005D4FB9"/>
    <w:rsid w:val="005D4FD5"/>
    <w:rsid w:val="005D500C"/>
    <w:rsid w:val="005D504D"/>
    <w:rsid w:val="005D5079"/>
    <w:rsid w:val="005D50E8"/>
    <w:rsid w:val="005D5100"/>
    <w:rsid w:val="005D5105"/>
    <w:rsid w:val="005D512A"/>
    <w:rsid w:val="005D5160"/>
    <w:rsid w:val="005D5196"/>
    <w:rsid w:val="005D51C8"/>
    <w:rsid w:val="005D51CF"/>
    <w:rsid w:val="005D51F3"/>
    <w:rsid w:val="005D51F6"/>
    <w:rsid w:val="005D51F9"/>
    <w:rsid w:val="005D51FE"/>
    <w:rsid w:val="005D5213"/>
    <w:rsid w:val="005D521A"/>
    <w:rsid w:val="005D5221"/>
    <w:rsid w:val="005D523C"/>
    <w:rsid w:val="005D523D"/>
    <w:rsid w:val="005D5266"/>
    <w:rsid w:val="005D52A6"/>
    <w:rsid w:val="005D52BF"/>
    <w:rsid w:val="005D52C8"/>
    <w:rsid w:val="005D52E7"/>
    <w:rsid w:val="005D530B"/>
    <w:rsid w:val="005D530E"/>
    <w:rsid w:val="005D5342"/>
    <w:rsid w:val="005D536E"/>
    <w:rsid w:val="005D5375"/>
    <w:rsid w:val="005D5378"/>
    <w:rsid w:val="005D53B3"/>
    <w:rsid w:val="005D53C4"/>
    <w:rsid w:val="005D540F"/>
    <w:rsid w:val="005D546D"/>
    <w:rsid w:val="005D54F8"/>
    <w:rsid w:val="005D5512"/>
    <w:rsid w:val="005D5523"/>
    <w:rsid w:val="005D5543"/>
    <w:rsid w:val="005D5583"/>
    <w:rsid w:val="005D558D"/>
    <w:rsid w:val="005D55A9"/>
    <w:rsid w:val="005D55B4"/>
    <w:rsid w:val="005D55D6"/>
    <w:rsid w:val="005D55E4"/>
    <w:rsid w:val="005D563B"/>
    <w:rsid w:val="005D564A"/>
    <w:rsid w:val="005D564B"/>
    <w:rsid w:val="005D5696"/>
    <w:rsid w:val="005D56A7"/>
    <w:rsid w:val="005D56FB"/>
    <w:rsid w:val="005D575F"/>
    <w:rsid w:val="005D57A3"/>
    <w:rsid w:val="005D5801"/>
    <w:rsid w:val="005D580D"/>
    <w:rsid w:val="005D5810"/>
    <w:rsid w:val="005D5813"/>
    <w:rsid w:val="005D5829"/>
    <w:rsid w:val="005D5836"/>
    <w:rsid w:val="005D5885"/>
    <w:rsid w:val="005D58CD"/>
    <w:rsid w:val="005D58E1"/>
    <w:rsid w:val="005D58F4"/>
    <w:rsid w:val="005D58FD"/>
    <w:rsid w:val="005D5912"/>
    <w:rsid w:val="005D5952"/>
    <w:rsid w:val="005D595B"/>
    <w:rsid w:val="005D5976"/>
    <w:rsid w:val="005D59A9"/>
    <w:rsid w:val="005D59B0"/>
    <w:rsid w:val="005D59CC"/>
    <w:rsid w:val="005D59D2"/>
    <w:rsid w:val="005D5A29"/>
    <w:rsid w:val="005D5A2B"/>
    <w:rsid w:val="005D5A33"/>
    <w:rsid w:val="005D5A4E"/>
    <w:rsid w:val="005D5A68"/>
    <w:rsid w:val="005D5AB9"/>
    <w:rsid w:val="005D5AD2"/>
    <w:rsid w:val="005D5B00"/>
    <w:rsid w:val="005D5B26"/>
    <w:rsid w:val="005D5B35"/>
    <w:rsid w:val="005D5B3F"/>
    <w:rsid w:val="005D5B41"/>
    <w:rsid w:val="005D5B58"/>
    <w:rsid w:val="005D5B6E"/>
    <w:rsid w:val="005D5B76"/>
    <w:rsid w:val="005D5BB4"/>
    <w:rsid w:val="005D5BBF"/>
    <w:rsid w:val="005D5BE8"/>
    <w:rsid w:val="005D5BE9"/>
    <w:rsid w:val="005D5C2E"/>
    <w:rsid w:val="005D5C36"/>
    <w:rsid w:val="005D5C44"/>
    <w:rsid w:val="005D5C63"/>
    <w:rsid w:val="005D5C9D"/>
    <w:rsid w:val="005D5CDC"/>
    <w:rsid w:val="005D5D46"/>
    <w:rsid w:val="005D5D52"/>
    <w:rsid w:val="005D5D85"/>
    <w:rsid w:val="005D5DE0"/>
    <w:rsid w:val="005D5E88"/>
    <w:rsid w:val="005D5E9E"/>
    <w:rsid w:val="005D5EF8"/>
    <w:rsid w:val="005D5F05"/>
    <w:rsid w:val="005D5F2D"/>
    <w:rsid w:val="005D5FC3"/>
    <w:rsid w:val="005D5FC8"/>
    <w:rsid w:val="005D5FD9"/>
    <w:rsid w:val="005D5FFB"/>
    <w:rsid w:val="005D5FFE"/>
    <w:rsid w:val="005D6004"/>
    <w:rsid w:val="005D6009"/>
    <w:rsid w:val="005D601C"/>
    <w:rsid w:val="005D6066"/>
    <w:rsid w:val="005D60AE"/>
    <w:rsid w:val="005D60B5"/>
    <w:rsid w:val="005D6111"/>
    <w:rsid w:val="005D614A"/>
    <w:rsid w:val="005D6171"/>
    <w:rsid w:val="005D61B3"/>
    <w:rsid w:val="005D61D8"/>
    <w:rsid w:val="005D61F2"/>
    <w:rsid w:val="005D6279"/>
    <w:rsid w:val="005D62B5"/>
    <w:rsid w:val="005D62F4"/>
    <w:rsid w:val="005D6367"/>
    <w:rsid w:val="005D6403"/>
    <w:rsid w:val="005D6414"/>
    <w:rsid w:val="005D649E"/>
    <w:rsid w:val="005D64D1"/>
    <w:rsid w:val="005D6548"/>
    <w:rsid w:val="005D655B"/>
    <w:rsid w:val="005D6575"/>
    <w:rsid w:val="005D65C2"/>
    <w:rsid w:val="005D65EB"/>
    <w:rsid w:val="005D6600"/>
    <w:rsid w:val="005D6603"/>
    <w:rsid w:val="005D6629"/>
    <w:rsid w:val="005D6630"/>
    <w:rsid w:val="005D667F"/>
    <w:rsid w:val="005D6717"/>
    <w:rsid w:val="005D6740"/>
    <w:rsid w:val="005D6745"/>
    <w:rsid w:val="005D6797"/>
    <w:rsid w:val="005D67AA"/>
    <w:rsid w:val="005D67CA"/>
    <w:rsid w:val="005D67FE"/>
    <w:rsid w:val="005D682C"/>
    <w:rsid w:val="005D68C2"/>
    <w:rsid w:val="005D68CF"/>
    <w:rsid w:val="005D6943"/>
    <w:rsid w:val="005D6995"/>
    <w:rsid w:val="005D699A"/>
    <w:rsid w:val="005D69A7"/>
    <w:rsid w:val="005D69C2"/>
    <w:rsid w:val="005D69D7"/>
    <w:rsid w:val="005D6A03"/>
    <w:rsid w:val="005D6A25"/>
    <w:rsid w:val="005D6A62"/>
    <w:rsid w:val="005D6A80"/>
    <w:rsid w:val="005D6A84"/>
    <w:rsid w:val="005D6A8E"/>
    <w:rsid w:val="005D6ABB"/>
    <w:rsid w:val="005D6AF4"/>
    <w:rsid w:val="005D6B46"/>
    <w:rsid w:val="005D6B6E"/>
    <w:rsid w:val="005D6B7D"/>
    <w:rsid w:val="005D6B9F"/>
    <w:rsid w:val="005D6BA2"/>
    <w:rsid w:val="005D6BD6"/>
    <w:rsid w:val="005D6C04"/>
    <w:rsid w:val="005D6C68"/>
    <w:rsid w:val="005D6C79"/>
    <w:rsid w:val="005D6CB5"/>
    <w:rsid w:val="005D6D16"/>
    <w:rsid w:val="005D6D25"/>
    <w:rsid w:val="005D6D70"/>
    <w:rsid w:val="005D6D98"/>
    <w:rsid w:val="005D6DAD"/>
    <w:rsid w:val="005D6E24"/>
    <w:rsid w:val="005D6E2A"/>
    <w:rsid w:val="005D6E2D"/>
    <w:rsid w:val="005D6E31"/>
    <w:rsid w:val="005D6E43"/>
    <w:rsid w:val="005D6E58"/>
    <w:rsid w:val="005D6EBA"/>
    <w:rsid w:val="005D6EDF"/>
    <w:rsid w:val="005D6EFA"/>
    <w:rsid w:val="005D6F04"/>
    <w:rsid w:val="005D6F2A"/>
    <w:rsid w:val="005D6F34"/>
    <w:rsid w:val="005D6F4D"/>
    <w:rsid w:val="005D705F"/>
    <w:rsid w:val="005D70DD"/>
    <w:rsid w:val="005D70F1"/>
    <w:rsid w:val="005D7107"/>
    <w:rsid w:val="005D7144"/>
    <w:rsid w:val="005D7174"/>
    <w:rsid w:val="005D7195"/>
    <w:rsid w:val="005D71AC"/>
    <w:rsid w:val="005D71CB"/>
    <w:rsid w:val="005D71ED"/>
    <w:rsid w:val="005D71EE"/>
    <w:rsid w:val="005D7208"/>
    <w:rsid w:val="005D723A"/>
    <w:rsid w:val="005D726B"/>
    <w:rsid w:val="005D72F0"/>
    <w:rsid w:val="005D7303"/>
    <w:rsid w:val="005D735D"/>
    <w:rsid w:val="005D7387"/>
    <w:rsid w:val="005D73B8"/>
    <w:rsid w:val="005D743F"/>
    <w:rsid w:val="005D7468"/>
    <w:rsid w:val="005D7492"/>
    <w:rsid w:val="005D74AF"/>
    <w:rsid w:val="005D74B5"/>
    <w:rsid w:val="005D74BD"/>
    <w:rsid w:val="005D74EB"/>
    <w:rsid w:val="005D755E"/>
    <w:rsid w:val="005D75B9"/>
    <w:rsid w:val="005D75D7"/>
    <w:rsid w:val="005D760C"/>
    <w:rsid w:val="005D7617"/>
    <w:rsid w:val="005D761E"/>
    <w:rsid w:val="005D7627"/>
    <w:rsid w:val="005D7629"/>
    <w:rsid w:val="005D7647"/>
    <w:rsid w:val="005D7699"/>
    <w:rsid w:val="005D7701"/>
    <w:rsid w:val="005D770A"/>
    <w:rsid w:val="005D772B"/>
    <w:rsid w:val="005D7770"/>
    <w:rsid w:val="005D77D4"/>
    <w:rsid w:val="005D7812"/>
    <w:rsid w:val="005D782A"/>
    <w:rsid w:val="005D7841"/>
    <w:rsid w:val="005D7845"/>
    <w:rsid w:val="005D7856"/>
    <w:rsid w:val="005D7884"/>
    <w:rsid w:val="005D78E3"/>
    <w:rsid w:val="005D7940"/>
    <w:rsid w:val="005D7958"/>
    <w:rsid w:val="005D795E"/>
    <w:rsid w:val="005D7966"/>
    <w:rsid w:val="005D7967"/>
    <w:rsid w:val="005D7978"/>
    <w:rsid w:val="005D797A"/>
    <w:rsid w:val="005D79BA"/>
    <w:rsid w:val="005D79C2"/>
    <w:rsid w:val="005D7A3D"/>
    <w:rsid w:val="005D7A5F"/>
    <w:rsid w:val="005D7AE7"/>
    <w:rsid w:val="005D7B12"/>
    <w:rsid w:val="005D7B19"/>
    <w:rsid w:val="005D7B5B"/>
    <w:rsid w:val="005D7B79"/>
    <w:rsid w:val="005D7BDD"/>
    <w:rsid w:val="005D7C09"/>
    <w:rsid w:val="005D7C0E"/>
    <w:rsid w:val="005D7C22"/>
    <w:rsid w:val="005D7C47"/>
    <w:rsid w:val="005D7C50"/>
    <w:rsid w:val="005D7C70"/>
    <w:rsid w:val="005D7C91"/>
    <w:rsid w:val="005D7CC3"/>
    <w:rsid w:val="005D7CE5"/>
    <w:rsid w:val="005D7D58"/>
    <w:rsid w:val="005D7D8D"/>
    <w:rsid w:val="005D7DBE"/>
    <w:rsid w:val="005D7DE9"/>
    <w:rsid w:val="005D7E02"/>
    <w:rsid w:val="005D7E4D"/>
    <w:rsid w:val="005D7E77"/>
    <w:rsid w:val="005D7EB6"/>
    <w:rsid w:val="005D7EBC"/>
    <w:rsid w:val="005D7EF8"/>
    <w:rsid w:val="005D7F02"/>
    <w:rsid w:val="005D7F98"/>
    <w:rsid w:val="005D7F9E"/>
    <w:rsid w:val="005D7FA2"/>
    <w:rsid w:val="005D7FE3"/>
    <w:rsid w:val="005D7FE6"/>
    <w:rsid w:val="005E004C"/>
    <w:rsid w:val="005E005A"/>
    <w:rsid w:val="005E0061"/>
    <w:rsid w:val="005E0086"/>
    <w:rsid w:val="005E00A7"/>
    <w:rsid w:val="005E00B5"/>
    <w:rsid w:val="005E00B7"/>
    <w:rsid w:val="005E0100"/>
    <w:rsid w:val="005E014E"/>
    <w:rsid w:val="005E01D0"/>
    <w:rsid w:val="005E01E8"/>
    <w:rsid w:val="005E0289"/>
    <w:rsid w:val="005E02B4"/>
    <w:rsid w:val="005E02F1"/>
    <w:rsid w:val="005E02F8"/>
    <w:rsid w:val="005E033F"/>
    <w:rsid w:val="005E0341"/>
    <w:rsid w:val="005E0372"/>
    <w:rsid w:val="005E0407"/>
    <w:rsid w:val="005E040E"/>
    <w:rsid w:val="005E0490"/>
    <w:rsid w:val="005E04A8"/>
    <w:rsid w:val="005E04D7"/>
    <w:rsid w:val="005E04DB"/>
    <w:rsid w:val="005E04FD"/>
    <w:rsid w:val="005E0545"/>
    <w:rsid w:val="005E0577"/>
    <w:rsid w:val="005E05CC"/>
    <w:rsid w:val="005E0615"/>
    <w:rsid w:val="005E0661"/>
    <w:rsid w:val="005E069C"/>
    <w:rsid w:val="005E06B4"/>
    <w:rsid w:val="005E06CF"/>
    <w:rsid w:val="005E06D6"/>
    <w:rsid w:val="005E0722"/>
    <w:rsid w:val="005E075B"/>
    <w:rsid w:val="005E07F3"/>
    <w:rsid w:val="005E0804"/>
    <w:rsid w:val="005E080B"/>
    <w:rsid w:val="005E0820"/>
    <w:rsid w:val="005E0850"/>
    <w:rsid w:val="005E086C"/>
    <w:rsid w:val="005E08C1"/>
    <w:rsid w:val="005E08C3"/>
    <w:rsid w:val="005E08C7"/>
    <w:rsid w:val="005E0930"/>
    <w:rsid w:val="005E0949"/>
    <w:rsid w:val="005E0993"/>
    <w:rsid w:val="005E09AC"/>
    <w:rsid w:val="005E09CC"/>
    <w:rsid w:val="005E0A09"/>
    <w:rsid w:val="005E0A2D"/>
    <w:rsid w:val="005E0A6B"/>
    <w:rsid w:val="005E0A87"/>
    <w:rsid w:val="005E0AC6"/>
    <w:rsid w:val="005E0AF4"/>
    <w:rsid w:val="005E0AF6"/>
    <w:rsid w:val="005E0B2E"/>
    <w:rsid w:val="005E0B79"/>
    <w:rsid w:val="005E0B87"/>
    <w:rsid w:val="005E0BD2"/>
    <w:rsid w:val="005E0BE4"/>
    <w:rsid w:val="005E0C2E"/>
    <w:rsid w:val="005E0C40"/>
    <w:rsid w:val="005E0C90"/>
    <w:rsid w:val="005E0CC1"/>
    <w:rsid w:val="005E0CCB"/>
    <w:rsid w:val="005E0CED"/>
    <w:rsid w:val="005E0D08"/>
    <w:rsid w:val="005E0D5C"/>
    <w:rsid w:val="005E0D5E"/>
    <w:rsid w:val="005E0D8B"/>
    <w:rsid w:val="005E0E7F"/>
    <w:rsid w:val="005E0ED5"/>
    <w:rsid w:val="005E0ED6"/>
    <w:rsid w:val="005E0EF0"/>
    <w:rsid w:val="005E0EF7"/>
    <w:rsid w:val="005E0EFF"/>
    <w:rsid w:val="005E0F1A"/>
    <w:rsid w:val="005E0F89"/>
    <w:rsid w:val="005E0FA5"/>
    <w:rsid w:val="005E0FC2"/>
    <w:rsid w:val="005E1003"/>
    <w:rsid w:val="005E1008"/>
    <w:rsid w:val="005E1021"/>
    <w:rsid w:val="005E103B"/>
    <w:rsid w:val="005E109A"/>
    <w:rsid w:val="005E10CA"/>
    <w:rsid w:val="005E1104"/>
    <w:rsid w:val="005E1175"/>
    <w:rsid w:val="005E11B1"/>
    <w:rsid w:val="005E11B9"/>
    <w:rsid w:val="005E11C6"/>
    <w:rsid w:val="005E11CB"/>
    <w:rsid w:val="005E11CD"/>
    <w:rsid w:val="005E11D8"/>
    <w:rsid w:val="005E1208"/>
    <w:rsid w:val="005E1220"/>
    <w:rsid w:val="005E1253"/>
    <w:rsid w:val="005E126F"/>
    <w:rsid w:val="005E127A"/>
    <w:rsid w:val="005E127F"/>
    <w:rsid w:val="005E12DD"/>
    <w:rsid w:val="005E12E6"/>
    <w:rsid w:val="005E1326"/>
    <w:rsid w:val="005E1355"/>
    <w:rsid w:val="005E135F"/>
    <w:rsid w:val="005E1369"/>
    <w:rsid w:val="005E1392"/>
    <w:rsid w:val="005E13C3"/>
    <w:rsid w:val="005E1406"/>
    <w:rsid w:val="005E144A"/>
    <w:rsid w:val="005E1472"/>
    <w:rsid w:val="005E1478"/>
    <w:rsid w:val="005E14A0"/>
    <w:rsid w:val="005E14DA"/>
    <w:rsid w:val="005E14F7"/>
    <w:rsid w:val="005E1528"/>
    <w:rsid w:val="005E1557"/>
    <w:rsid w:val="005E1641"/>
    <w:rsid w:val="005E16A0"/>
    <w:rsid w:val="005E16C2"/>
    <w:rsid w:val="005E16DC"/>
    <w:rsid w:val="005E16DF"/>
    <w:rsid w:val="005E16E2"/>
    <w:rsid w:val="005E1713"/>
    <w:rsid w:val="005E171F"/>
    <w:rsid w:val="005E1778"/>
    <w:rsid w:val="005E178D"/>
    <w:rsid w:val="005E1799"/>
    <w:rsid w:val="005E179D"/>
    <w:rsid w:val="005E17D6"/>
    <w:rsid w:val="005E1842"/>
    <w:rsid w:val="005E1851"/>
    <w:rsid w:val="005E1855"/>
    <w:rsid w:val="005E189D"/>
    <w:rsid w:val="005E18F0"/>
    <w:rsid w:val="005E1906"/>
    <w:rsid w:val="005E195B"/>
    <w:rsid w:val="005E196C"/>
    <w:rsid w:val="005E19AE"/>
    <w:rsid w:val="005E19E8"/>
    <w:rsid w:val="005E1A16"/>
    <w:rsid w:val="005E1A4D"/>
    <w:rsid w:val="005E1A65"/>
    <w:rsid w:val="005E1A99"/>
    <w:rsid w:val="005E1AB1"/>
    <w:rsid w:val="005E1AB8"/>
    <w:rsid w:val="005E1ACE"/>
    <w:rsid w:val="005E1AE2"/>
    <w:rsid w:val="005E1B4E"/>
    <w:rsid w:val="005E1B52"/>
    <w:rsid w:val="005E1B6D"/>
    <w:rsid w:val="005E1C05"/>
    <w:rsid w:val="005E1C13"/>
    <w:rsid w:val="005E1C24"/>
    <w:rsid w:val="005E1C65"/>
    <w:rsid w:val="005E1C99"/>
    <w:rsid w:val="005E1CFD"/>
    <w:rsid w:val="005E1D90"/>
    <w:rsid w:val="005E1D97"/>
    <w:rsid w:val="005E1DBF"/>
    <w:rsid w:val="005E1E30"/>
    <w:rsid w:val="005E1E88"/>
    <w:rsid w:val="005E1E89"/>
    <w:rsid w:val="005E1EA9"/>
    <w:rsid w:val="005E1ED3"/>
    <w:rsid w:val="005E1EF0"/>
    <w:rsid w:val="005E1F07"/>
    <w:rsid w:val="005E1F6E"/>
    <w:rsid w:val="005E1FF5"/>
    <w:rsid w:val="005E2007"/>
    <w:rsid w:val="005E204A"/>
    <w:rsid w:val="005E204E"/>
    <w:rsid w:val="005E2077"/>
    <w:rsid w:val="005E217C"/>
    <w:rsid w:val="005E21AF"/>
    <w:rsid w:val="005E21FB"/>
    <w:rsid w:val="005E2216"/>
    <w:rsid w:val="005E2239"/>
    <w:rsid w:val="005E2251"/>
    <w:rsid w:val="005E2262"/>
    <w:rsid w:val="005E2265"/>
    <w:rsid w:val="005E2277"/>
    <w:rsid w:val="005E22CB"/>
    <w:rsid w:val="005E22D0"/>
    <w:rsid w:val="005E230E"/>
    <w:rsid w:val="005E2389"/>
    <w:rsid w:val="005E2390"/>
    <w:rsid w:val="005E23F1"/>
    <w:rsid w:val="005E2419"/>
    <w:rsid w:val="005E2471"/>
    <w:rsid w:val="005E248F"/>
    <w:rsid w:val="005E249C"/>
    <w:rsid w:val="005E24DF"/>
    <w:rsid w:val="005E254F"/>
    <w:rsid w:val="005E2551"/>
    <w:rsid w:val="005E256A"/>
    <w:rsid w:val="005E257D"/>
    <w:rsid w:val="005E2593"/>
    <w:rsid w:val="005E259D"/>
    <w:rsid w:val="005E25AA"/>
    <w:rsid w:val="005E2612"/>
    <w:rsid w:val="005E2689"/>
    <w:rsid w:val="005E26AC"/>
    <w:rsid w:val="005E26FF"/>
    <w:rsid w:val="005E272C"/>
    <w:rsid w:val="005E2742"/>
    <w:rsid w:val="005E274D"/>
    <w:rsid w:val="005E2763"/>
    <w:rsid w:val="005E2768"/>
    <w:rsid w:val="005E2785"/>
    <w:rsid w:val="005E27DC"/>
    <w:rsid w:val="005E27EB"/>
    <w:rsid w:val="005E27FB"/>
    <w:rsid w:val="005E2854"/>
    <w:rsid w:val="005E28C3"/>
    <w:rsid w:val="005E28E7"/>
    <w:rsid w:val="005E2905"/>
    <w:rsid w:val="005E2926"/>
    <w:rsid w:val="005E2943"/>
    <w:rsid w:val="005E294D"/>
    <w:rsid w:val="005E2962"/>
    <w:rsid w:val="005E2983"/>
    <w:rsid w:val="005E29A7"/>
    <w:rsid w:val="005E29A8"/>
    <w:rsid w:val="005E29CB"/>
    <w:rsid w:val="005E29DC"/>
    <w:rsid w:val="005E2A10"/>
    <w:rsid w:val="005E2A16"/>
    <w:rsid w:val="005E2A54"/>
    <w:rsid w:val="005E2A68"/>
    <w:rsid w:val="005E2AA2"/>
    <w:rsid w:val="005E2ADC"/>
    <w:rsid w:val="005E2B62"/>
    <w:rsid w:val="005E2B8C"/>
    <w:rsid w:val="005E2B9D"/>
    <w:rsid w:val="005E2BB2"/>
    <w:rsid w:val="005E2BB5"/>
    <w:rsid w:val="005E2BDE"/>
    <w:rsid w:val="005E2BE8"/>
    <w:rsid w:val="005E2C16"/>
    <w:rsid w:val="005E2C43"/>
    <w:rsid w:val="005E2C59"/>
    <w:rsid w:val="005E2CC0"/>
    <w:rsid w:val="005E2D02"/>
    <w:rsid w:val="005E2D0E"/>
    <w:rsid w:val="005E2D7B"/>
    <w:rsid w:val="005E2D81"/>
    <w:rsid w:val="005E2D98"/>
    <w:rsid w:val="005E2D9B"/>
    <w:rsid w:val="005E2DE2"/>
    <w:rsid w:val="005E2DE6"/>
    <w:rsid w:val="005E2E1C"/>
    <w:rsid w:val="005E2E21"/>
    <w:rsid w:val="005E2E95"/>
    <w:rsid w:val="005E2EB5"/>
    <w:rsid w:val="005E2EE0"/>
    <w:rsid w:val="005E2F10"/>
    <w:rsid w:val="005E2F15"/>
    <w:rsid w:val="005E2F33"/>
    <w:rsid w:val="005E2F3A"/>
    <w:rsid w:val="005E2FC7"/>
    <w:rsid w:val="005E2FDB"/>
    <w:rsid w:val="005E2FF7"/>
    <w:rsid w:val="005E2FF8"/>
    <w:rsid w:val="005E2FFB"/>
    <w:rsid w:val="005E300F"/>
    <w:rsid w:val="005E3039"/>
    <w:rsid w:val="005E3045"/>
    <w:rsid w:val="005E3068"/>
    <w:rsid w:val="005E307B"/>
    <w:rsid w:val="005E30CA"/>
    <w:rsid w:val="005E3112"/>
    <w:rsid w:val="005E3126"/>
    <w:rsid w:val="005E3136"/>
    <w:rsid w:val="005E314A"/>
    <w:rsid w:val="005E3152"/>
    <w:rsid w:val="005E316B"/>
    <w:rsid w:val="005E3180"/>
    <w:rsid w:val="005E318B"/>
    <w:rsid w:val="005E318F"/>
    <w:rsid w:val="005E31B1"/>
    <w:rsid w:val="005E31CB"/>
    <w:rsid w:val="005E31F7"/>
    <w:rsid w:val="005E321E"/>
    <w:rsid w:val="005E3238"/>
    <w:rsid w:val="005E32C4"/>
    <w:rsid w:val="005E3304"/>
    <w:rsid w:val="005E3362"/>
    <w:rsid w:val="005E336C"/>
    <w:rsid w:val="005E33A5"/>
    <w:rsid w:val="005E33C1"/>
    <w:rsid w:val="005E341C"/>
    <w:rsid w:val="005E341F"/>
    <w:rsid w:val="005E3426"/>
    <w:rsid w:val="005E3433"/>
    <w:rsid w:val="005E3465"/>
    <w:rsid w:val="005E34B5"/>
    <w:rsid w:val="005E34DD"/>
    <w:rsid w:val="005E34E9"/>
    <w:rsid w:val="005E34EC"/>
    <w:rsid w:val="005E34EF"/>
    <w:rsid w:val="005E34FB"/>
    <w:rsid w:val="005E3518"/>
    <w:rsid w:val="005E352B"/>
    <w:rsid w:val="005E3539"/>
    <w:rsid w:val="005E3548"/>
    <w:rsid w:val="005E355A"/>
    <w:rsid w:val="005E35B5"/>
    <w:rsid w:val="005E35DF"/>
    <w:rsid w:val="005E363B"/>
    <w:rsid w:val="005E3664"/>
    <w:rsid w:val="005E36B8"/>
    <w:rsid w:val="005E36F1"/>
    <w:rsid w:val="005E3743"/>
    <w:rsid w:val="005E3755"/>
    <w:rsid w:val="005E3757"/>
    <w:rsid w:val="005E37B5"/>
    <w:rsid w:val="005E37E9"/>
    <w:rsid w:val="005E37F7"/>
    <w:rsid w:val="005E380A"/>
    <w:rsid w:val="005E3836"/>
    <w:rsid w:val="005E389A"/>
    <w:rsid w:val="005E38B8"/>
    <w:rsid w:val="005E38CF"/>
    <w:rsid w:val="005E38F9"/>
    <w:rsid w:val="005E3948"/>
    <w:rsid w:val="005E394D"/>
    <w:rsid w:val="005E3956"/>
    <w:rsid w:val="005E3993"/>
    <w:rsid w:val="005E3998"/>
    <w:rsid w:val="005E39AD"/>
    <w:rsid w:val="005E39B7"/>
    <w:rsid w:val="005E39D5"/>
    <w:rsid w:val="005E3A49"/>
    <w:rsid w:val="005E3A6F"/>
    <w:rsid w:val="005E3A81"/>
    <w:rsid w:val="005E3AED"/>
    <w:rsid w:val="005E3B46"/>
    <w:rsid w:val="005E3C28"/>
    <w:rsid w:val="005E3C88"/>
    <w:rsid w:val="005E3CA7"/>
    <w:rsid w:val="005E3CAF"/>
    <w:rsid w:val="005E3CC7"/>
    <w:rsid w:val="005E3CDB"/>
    <w:rsid w:val="005E3CDF"/>
    <w:rsid w:val="005E3CEE"/>
    <w:rsid w:val="005E3CF5"/>
    <w:rsid w:val="005E3D05"/>
    <w:rsid w:val="005E3D25"/>
    <w:rsid w:val="005E3D32"/>
    <w:rsid w:val="005E3D5D"/>
    <w:rsid w:val="005E3D76"/>
    <w:rsid w:val="005E3D99"/>
    <w:rsid w:val="005E3DA6"/>
    <w:rsid w:val="005E3DD8"/>
    <w:rsid w:val="005E3DEE"/>
    <w:rsid w:val="005E3DF0"/>
    <w:rsid w:val="005E3DF8"/>
    <w:rsid w:val="005E3E1E"/>
    <w:rsid w:val="005E3E3B"/>
    <w:rsid w:val="005E3E52"/>
    <w:rsid w:val="005E3EA5"/>
    <w:rsid w:val="005E3EDA"/>
    <w:rsid w:val="005E3F17"/>
    <w:rsid w:val="005E3F3C"/>
    <w:rsid w:val="005E3F7D"/>
    <w:rsid w:val="005E3F83"/>
    <w:rsid w:val="005E3FC4"/>
    <w:rsid w:val="005E3FCD"/>
    <w:rsid w:val="005E3FF8"/>
    <w:rsid w:val="005E3FFB"/>
    <w:rsid w:val="005E4044"/>
    <w:rsid w:val="005E405F"/>
    <w:rsid w:val="005E409C"/>
    <w:rsid w:val="005E40B1"/>
    <w:rsid w:val="005E40CD"/>
    <w:rsid w:val="005E40FA"/>
    <w:rsid w:val="005E4135"/>
    <w:rsid w:val="005E4151"/>
    <w:rsid w:val="005E4165"/>
    <w:rsid w:val="005E4171"/>
    <w:rsid w:val="005E41F2"/>
    <w:rsid w:val="005E4208"/>
    <w:rsid w:val="005E4216"/>
    <w:rsid w:val="005E4231"/>
    <w:rsid w:val="005E4261"/>
    <w:rsid w:val="005E42D2"/>
    <w:rsid w:val="005E42D3"/>
    <w:rsid w:val="005E42D6"/>
    <w:rsid w:val="005E42E1"/>
    <w:rsid w:val="005E42FE"/>
    <w:rsid w:val="005E4353"/>
    <w:rsid w:val="005E4358"/>
    <w:rsid w:val="005E437F"/>
    <w:rsid w:val="005E43BA"/>
    <w:rsid w:val="005E43FF"/>
    <w:rsid w:val="005E4417"/>
    <w:rsid w:val="005E441E"/>
    <w:rsid w:val="005E4433"/>
    <w:rsid w:val="005E444D"/>
    <w:rsid w:val="005E4475"/>
    <w:rsid w:val="005E448B"/>
    <w:rsid w:val="005E449C"/>
    <w:rsid w:val="005E44B8"/>
    <w:rsid w:val="005E44C5"/>
    <w:rsid w:val="005E44D0"/>
    <w:rsid w:val="005E44F6"/>
    <w:rsid w:val="005E4536"/>
    <w:rsid w:val="005E455B"/>
    <w:rsid w:val="005E456B"/>
    <w:rsid w:val="005E4595"/>
    <w:rsid w:val="005E45C0"/>
    <w:rsid w:val="005E45D2"/>
    <w:rsid w:val="005E45D8"/>
    <w:rsid w:val="005E45FA"/>
    <w:rsid w:val="005E4664"/>
    <w:rsid w:val="005E4670"/>
    <w:rsid w:val="005E46C1"/>
    <w:rsid w:val="005E46EC"/>
    <w:rsid w:val="005E4743"/>
    <w:rsid w:val="005E474D"/>
    <w:rsid w:val="005E4778"/>
    <w:rsid w:val="005E47B0"/>
    <w:rsid w:val="005E47F6"/>
    <w:rsid w:val="005E480B"/>
    <w:rsid w:val="005E482D"/>
    <w:rsid w:val="005E486C"/>
    <w:rsid w:val="005E4873"/>
    <w:rsid w:val="005E4886"/>
    <w:rsid w:val="005E489C"/>
    <w:rsid w:val="005E48A1"/>
    <w:rsid w:val="005E48BC"/>
    <w:rsid w:val="005E48D0"/>
    <w:rsid w:val="005E4917"/>
    <w:rsid w:val="005E4970"/>
    <w:rsid w:val="005E4999"/>
    <w:rsid w:val="005E49DC"/>
    <w:rsid w:val="005E49E9"/>
    <w:rsid w:val="005E4A52"/>
    <w:rsid w:val="005E4A87"/>
    <w:rsid w:val="005E4AB3"/>
    <w:rsid w:val="005E4ABE"/>
    <w:rsid w:val="005E4ACF"/>
    <w:rsid w:val="005E4AFB"/>
    <w:rsid w:val="005E4B06"/>
    <w:rsid w:val="005E4B2B"/>
    <w:rsid w:val="005E4B80"/>
    <w:rsid w:val="005E4BB7"/>
    <w:rsid w:val="005E4BE3"/>
    <w:rsid w:val="005E4BE4"/>
    <w:rsid w:val="005E4BF2"/>
    <w:rsid w:val="005E4C17"/>
    <w:rsid w:val="005E4C42"/>
    <w:rsid w:val="005E4C61"/>
    <w:rsid w:val="005E4C66"/>
    <w:rsid w:val="005E4CFB"/>
    <w:rsid w:val="005E4D03"/>
    <w:rsid w:val="005E4D55"/>
    <w:rsid w:val="005E4D56"/>
    <w:rsid w:val="005E4DAE"/>
    <w:rsid w:val="005E4DB7"/>
    <w:rsid w:val="005E4E14"/>
    <w:rsid w:val="005E4E40"/>
    <w:rsid w:val="005E4E64"/>
    <w:rsid w:val="005E4E6B"/>
    <w:rsid w:val="005E4E95"/>
    <w:rsid w:val="005E4EBB"/>
    <w:rsid w:val="005E4ED4"/>
    <w:rsid w:val="005E4F3E"/>
    <w:rsid w:val="005E4F4F"/>
    <w:rsid w:val="005E4FFF"/>
    <w:rsid w:val="005E500B"/>
    <w:rsid w:val="005E501A"/>
    <w:rsid w:val="005E501E"/>
    <w:rsid w:val="005E5060"/>
    <w:rsid w:val="005E5077"/>
    <w:rsid w:val="005E50A7"/>
    <w:rsid w:val="005E5128"/>
    <w:rsid w:val="005E5141"/>
    <w:rsid w:val="005E514B"/>
    <w:rsid w:val="005E5166"/>
    <w:rsid w:val="005E518C"/>
    <w:rsid w:val="005E51AA"/>
    <w:rsid w:val="005E51B7"/>
    <w:rsid w:val="005E520A"/>
    <w:rsid w:val="005E5213"/>
    <w:rsid w:val="005E5220"/>
    <w:rsid w:val="005E522D"/>
    <w:rsid w:val="005E5235"/>
    <w:rsid w:val="005E527E"/>
    <w:rsid w:val="005E5291"/>
    <w:rsid w:val="005E52D5"/>
    <w:rsid w:val="005E5304"/>
    <w:rsid w:val="005E5315"/>
    <w:rsid w:val="005E531A"/>
    <w:rsid w:val="005E536F"/>
    <w:rsid w:val="005E537D"/>
    <w:rsid w:val="005E53C5"/>
    <w:rsid w:val="005E5418"/>
    <w:rsid w:val="005E5422"/>
    <w:rsid w:val="005E5432"/>
    <w:rsid w:val="005E5438"/>
    <w:rsid w:val="005E544F"/>
    <w:rsid w:val="005E545D"/>
    <w:rsid w:val="005E546C"/>
    <w:rsid w:val="005E5470"/>
    <w:rsid w:val="005E547A"/>
    <w:rsid w:val="005E54DB"/>
    <w:rsid w:val="005E5504"/>
    <w:rsid w:val="005E5539"/>
    <w:rsid w:val="005E5557"/>
    <w:rsid w:val="005E55BD"/>
    <w:rsid w:val="005E55CD"/>
    <w:rsid w:val="005E55E7"/>
    <w:rsid w:val="005E5610"/>
    <w:rsid w:val="005E5634"/>
    <w:rsid w:val="005E56E2"/>
    <w:rsid w:val="005E5746"/>
    <w:rsid w:val="005E576A"/>
    <w:rsid w:val="005E5780"/>
    <w:rsid w:val="005E5782"/>
    <w:rsid w:val="005E579D"/>
    <w:rsid w:val="005E57B0"/>
    <w:rsid w:val="005E57BE"/>
    <w:rsid w:val="005E57FA"/>
    <w:rsid w:val="005E5859"/>
    <w:rsid w:val="005E58A6"/>
    <w:rsid w:val="005E58D3"/>
    <w:rsid w:val="005E58D7"/>
    <w:rsid w:val="005E590E"/>
    <w:rsid w:val="005E592B"/>
    <w:rsid w:val="005E5950"/>
    <w:rsid w:val="005E598C"/>
    <w:rsid w:val="005E59BE"/>
    <w:rsid w:val="005E59C1"/>
    <w:rsid w:val="005E59EA"/>
    <w:rsid w:val="005E5A53"/>
    <w:rsid w:val="005E5A91"/>
    <w:rsid w:val="005E5AA9"/>
    <w:rsid w:val="005E5ADD"/>
    <w:rsid w:val="005E5C03"/>
    <w:rsid w:val="005E5C55"/>
    <w:rsid w:val="005E5C6B"/>
    <w:rsid w:val="005E5C8E"/>
    <w:rsid w:val="005E5CA2"/>
    <w:rsid w:val="005E5CB2"/>
    <w:rsid w:val="005E5CCF"/>
    <w:rsid w:val="005E5CF5"/>
    <w:rsid w:val="005E5D60"/>
    <w:rsid w:val="005E5DA9"/>
    <w:rsid w:val="005E5DAB"/>
    <w:rsid w:val="005E5E31"/>
    <w:rsid w:val="005E5E55"/>
    <w:rsid w:val="005E5E57"/>
    <w:rsid w:val="005E5E6B"/>
    <w:rsid w:val="005E5E7A"/>
    <w:rsid w:val="005E5E85"/>
    <w:rsid w:val="005E5E8A"/>
    <w:rsid w:val="005E5EB2"/>
    <w:rsid w:val="005E5EB7"/>
    <w:rsid w:val="005E5F04"/>
    <w:rsid w:val="005E5F20"/>
    <w:rsid w:val="005E5F70"/>
    <w:rsid w:val="005E5F87"/>
    <w:rsid w:val="005E5F96"/>
    <w:rsid w:val="005E5FC3"/>
    <w:rsid w:val="005E5FDD"/>
    <w:rsid w:val="005E5FE9"/>
    <w:rsid w:val="005E5FEF"/>
    <w:rsid w:val="005E6006"/>
    <w:rsid w:val="005E603C"/>
    <w:rsid w:val="005E6069"/>
    <w:rsid w:val="005E6089"/>
    <w:rsid w:val="005E6092"/>
    <w:rsid w:val="005E60A7"/>
    <w:rsid w:val="005E60E1"/>
    <w:rsid w:val="005E6137"/>
    <w:rsid w:val="005E615F"/>
    <w:rsid w:val="005E6192"/>
    <w:rsid w:val="005E61BC"/>
    <w:rsid w:val="005E6235"/>
    <w:rsid w:val="005E6254"/>
    <w:rsid w:val="005E6274"/>
    <w:rsid w:val="005E62C7"/>
    <w:rsid w:val="005E6304"/>
    <w:rsid w:val="005E633E"/>
    <w:rsid w:val="005E634F"/>
    <w:rsid w:val="005E6362"/>
    <w:rsid w:val="005E63E4"/>
    <w:rsid w:val="005E63F1"/>
    <w:rsid w:val="005E63F5"/>
    <w:rsid w:val="005E63FB"/>
    <w:rsid w:val="005E6402"/>
    <w:rsid w:val="005E6415"/>
    <w:rsid w:val="005E644D"/>
    <w:rsid w:val="005E64BF"/>
    <w:rsid w:val="005E64C4"/>
    <w:rsid w:val="005E651C"/>
    <w:rsid w:val="005E6525"/>
    <w:rsid w:val="005E652C"/>
    <w:rsid w:val="005E6555"/>
    <w:rsid w:val="005E6560"/>
    <w:rsid w:val="005E656F"/>
    <w:rsid w:val="005E659A"/>
    <w:rsid w:val="005E65F2"/>
    <w:rsid w:val="005E65FC"/>
    <w:rsid w:val="005E6686"/>
    <w:rsid w:val="005E66C4"/>
    <w:rsid w:val="005E66D3"/>
    <w:rsid w:val="005E66FB"/>
    <w:rsid w:val="005E6736"/>
    <w:rsid w:val="005E677B"/>
    <w:rsid w:val="005E67F3"/>
    <w:rsid w:val="005E67F8"/>
    <w:rsid w:val="005E6836"/>
    <w:rsid w:val="005E68AD"/>
    <w:rsid w:val="005E68EC"/>
    <w:rsid w:val="005E694B"/>
    <w:rsid w:val="005E6974"/>
    <w:rsid w:val="005E69C2"/>
    <w:rsid w:val="005E69E9"/>
    <w:rsid w:val="005E6A05"/>
    <w:rsid w:val="005E6A49"/>
    <w:rsid w:val="005E6A89"/>
    <w:rsid w:val="005E6AA1"/>
    <w:rsid w:val="005E6ACC"/>
    <w:rsid w:val="005E6B7C"/>
    <w:rsid w:val="005E6B92"/>
    <w:rsid w:val="005E6BB8"/>
    <w:rsid w:val="005E6C23"/>
    <w:rsid w:val="005E6C35"/>
    <w:rsid w:val="005E6C3D"/>
    <w:rsid w:val="005E6C91"/>
    <w:rsid w:val="005E6CAF"/>
    <w:rsid w:val="005E6CCB"/>
    <w:rsid w:val="005E6CEF"/>
    <w:rsid w:val="005E6D7D"/>
    <w:rsid w:val="005E6D80"/>
    <w:rsid w:val="005E6DF8"/>
    <w:rsid w:val="005E6DFA"/>
    <w:rsid w:val="005E6E11"/>
    <w:rsid w:val="005E6E24"/>
    <w:rsid w:val="005E6EA6"/>
    <w:rsid w:val="005E6EAF"/>
    <w:rsid w:val="005E6ECD"/>
    <w:rsid w:val="005E6F15"/>
    <w:rsid w:val="005E6F3F"/>
    <w:rsid w:val="005E6F45"/>
    <w:rsid w:val="005E6F6E"/>
    <w:rsid w:val="005E6F88"/>
    <w:rsid w:val="005E7037"/>
    <w:rsid w:val="005E706F"/>
    <w:rsid w:val="005E70A5"/>
    <w:rsid w:val="005E70CF"/>
    <w:rsid w:val="005E70DA"/>
    <w:rsid w:val="005E7102"/>
    <w:rsid w:val="005E7130"/>
    <w:rsid w:val="005E71A0"/>
    <w:rsid w:val="005E71DC"/>
    <w:rsid w:val="005E71EF"/>
    <w:rsid w:val="005E7205"/>
    <w:rsid w:val="005E720B"/>
    <w:rsid w:val="005E721C"/>
    <w:rsid w:val="005E72E7"/>
    <w:rsid w:val="005E7318"/>
    <w:rsid w:val="005E7349"/>
    <w:rsid w:val="005E735D"/>
    <w:rsid w:val="005E73EC"/>
    <w:rsid w:val="005E73F0"/>
    <w:rsid w:val="005E7408"/>
    <w:rsid w:val="005E744B"/>
    <w:rsid w:val="005E747B"/>
    <w:rsid w:val="005E74E5"/>
    <w:rsid w:val="005E7504"/>
    <w:rsid w:val="005E7506"/>
    <w:rsid w:val="005E750A"/>
    <w:rsid w:val="005E7541"/>
    <w:rsid w:val="005E7587"/>
    <w:rsid w:val="005E758C"/>
    <w:rsid w:val="005E75FA"/>
    <w:rsid w:val="005E760D"/>
    <w:rsid w:val="005E761C"/>
    <w:rsid w:val="005E7638"/>
    <w:rsid w:val="005E763D"/>
    <w:rsid w:val="005E76B2"/>
    <w:rsid w:val="005E76F2"/>
    <w:rsid w:val="005E772C"/>
    <w:rsid w:val="005E773A"/>
    <w:rsid w:val="005E776D"/>
    <w:rsid w:val="005E777C"/>
    <w:rsid w:val="005E77ED"/>
    <w:rsid w:val="005E782A"/>
    <w:rsid w:val="005E788D"/>
    <w:rsid w:val="005E78AF"/>
    <w:rsid w:val="005E78D5"/>
    <w:rsid w:val="005E78EC"/>
    <w:rsid w:val="005E793B"/>
    <w:rsid w:val="005E79C2"/>
    <w:rsid w:val="005E79EB"/>
    <w:rsid w:val="005E7A05"/>
    <w:rsid w:val="005E7A0F"/>
    <w:rsid w:val="005E7A1A"/>
    <w:rsid w:val="005E7A6E"/>
    <w:rsid w:val="005E7A7A"/>
    <w:rsid w:val="005E7A92"/>
    <w:rsid w:val="005E7A98"/>
    <w:rsid w:val="005E7AD9"/>
    <w:rsid w:val="005E7AE4"/>
    <w:rsid w:val="005E7B26"/>
    <w:rsid w:val="005E7B3E"/>
    <w:rsid w:val="005E7B51"/>
    <w:rsid w:val="005E7BD9"/>
    <w:rsid w:val="005E7C1C"/>
    <w:rsid w:val="005E7C2A"/>
    <w:rsid w:val="005E7C50"/>
    <w:rsid w:val="005E7C66"/>
    <w:rsid w:val="005E7CC6"/>
    <w:rsid w:val="005E7CDD"/>
    <w:rsid w:val="005E7CE6"/>
    <w:rsid w:val="005E7CE9"/>
    <w:rsid w:val="005E7CFB"/>
    <w:rsid w:val="005E7D14"/>
    <w:rsid w:val="005E7D20"/>
    <w:rsid w:val="005E7DAB"/>
    <w:rsid w:val="005E7DB9"/>
    <w:rsid w:val="005E7E10"/>
    <w:rsid w:val="005E7E2D"/>
    <w:rsid w:val="005E7E41"/>
    <w:rsid w:val="005E7E4D"/>
    <w:rsid w:val="005E7E95"/>
    <w:rsid w:val="005E7E9A"/>
    <w:rsid w:val="005E7EB9"/>
    <w:rsid w:val="005E7EBC"/>
    <w:rsid w:val="005E7EFD"/>
    <w:rsid w:val="005E7EFF"/>
    <w:rsid w:val="005E7F33"/>
    <w:rsid w:val="005E7F5E"/>
    <w:rsid w:val="005E7F73"/>
    <w:rsid w:val="005E7F95"/>
    <w:rsid w:val="005E7FDE"/>
    <w:rsid w:val="005F001F"/>
    <w:rsid w:val="005F0043"/>
    <w:rsid w:val="005F0060"/>
    <w:rsid w:val="005F0062"/>
    <w:rsid w:val="005F00CE"/>
    <w:rsid w:val="005F00EF"/>
    <w:rsid w:val="005F00F9"/>
    <w:rsid w:val="005F010A"/>
    <w:rsid w:val="005F0156"/>
    <w:rsid w:val="005F0180"/>
    <w:rsid w:val="005F01B8"/>
    <w:rsid w:val="005F01BF"/>
    <w:rsid w:val="005F01D6"/>
    <w:rsid w:val="005F01F2"/>
    <w:rsid w:val="005F0221"/>
    <w:rsid w:val="005F02F5"/>
    <w:rsid w:val="005F0300"/>
    <w:rsid w:val="005F030C"/>
    <w:rsid w:val="005F033C"/>
    <w:rsid w:val="005F034D"/>
    <w:rsid w:val="005F035A"/>
    <w:rsid w:val="005F035E"/>
    <w:rsid w:val="005F03AA"/>
    <w:rsid w:val="005F03C4"/>
    <w:rsid w:val="005F03CA"/>
    <w:rsid w:val="005F049E"/>
    <w:rsid w:val="005F04B6"/>
    <w:rsid w:val="005F0506"/>
    <w:rsid w:val="005F054C"/>
    <w:rsid w:val="005F0576"/>
    <w:rsid w:val="005F05DA"/>
    <w:rsid w:val="005F0628"/>
    <w:rsid w:val="005F062E"/>
    <w:rsid w:val="005F0639"/>
    <w:rsid w:val="005F063B"/>
    <w:rsid w:val="005F0649"/>
    <w:rsid w:val="005F0657"/>
    <w:rsid w:val="005F06A0"/>
    <w:rsid w:val="005F06A2"/>
    <w:rsid w:val="005F06B2"/>
    <w:rsid w:val="005F06DA"/>
    <w:rsid w:val="005F0739"/>
    <w:rsid w:val="005F079E"/>
    <w:rsid w:val="005F07B9"/>
    <w:rsid w:val="005F0801"/>
    <w:rsid w:val="005F087F"/>
    <w:rsid w:val="005F08AB"/>
    <w:rsid w:val="005F08DB"/>
    <w:rsid w:val="005F08FA"/>
    <w:rsid w:val="005F090A"/>
    <w:rsid w:val="005F0928"/>
    <w:rsid w:val="005F0A29"/>
    <w:rsid w:val="005F0A39"/>
    <w:rsid w:val="005F0A42"/>
    <w:rsid w:val="005F0A5B"/>
    <w:rsid w:val="005F0A7B"/>
    <w:rsid w:val="005F0A89"/>
    <w:rsid w:val="005F0A90"/>
    <w:rsid w:val="005F0AC0"/>
    <w:rsid w:val="005F0AD1"/>
    <w:rsid w:val="005F0AE4"/>
    <w:rsid w:val="005F0B02"/>
    <w:rsid w:val="005F0B4D"/>
    <w:rsid w:val="005F0B65"/>
    <w:rsid w:val="005F0B77"/>
    <w:rsid w:val="005F0BA1"/>
    <w:rsid w:val="005F0BF4"/>
    <w:rsid w:val="005F0C77"/>
    <w:rsid w:val="005F0C9B"/>
    <w:rsid w:val="005F0CA0"/>
    <w:rsid w:val="005F0CB6"/>
    <w:rsid w:val="005F0D01"/>
    <w:rsid w:val="005F0D1F"/>
    <w:rsid w:val="005F0D3A"/>
    <w:rsid w:val="005F0D9C"/>
    <w:rsid w:val="005F0DBB"/>
    <w:rsid w:val="005F0DF2"/>
    <w:rsid w:val="005F0E32"/>
    <w:rsid w:val="005F0E5C"/>
    <w:rsid w:val="005F0E7A"/>
    <w:rsid w:val="005F0E82"/>
    <w:rsid w:val="005F0EF9"/>
    <w:rsid w:val="005F0F13"/>
    <w:rsid w:val="005F0F1C"/>
    <w:rsid w:val="005F0F24"/>
    <w:rsid w:val="005F0F8A"/>
    <w:rsid w:val="005F0F8F"/>
    <w:rsid w:val="005F0FA5"/>
    <w:rsid w:val="005F0FA6"/>
    <w:rsid w:val="005F0FDF"/>
    <w:rsid w:val="005F0FE9"/>
    <w:rsid w:val="005F0FFB"/>
    <w:rsid w:val="005F100B"/>
    <w:rsid w:val="005F1084"/>
    <w:rsid w:val="005F10BF"/>
    <w:rsid w:val="005F10F8"/>
    <w:rsid w:val="005F10FB"/>
    <w:rsid w:val="005F10FF"/>
    <w:rsid w:val="005F1166"/>
    <w:rsid w:val="005F1173"/>
    <w:rsid w:val="005F1178"/>
    <w:rsid w:val="005F11BE"/>
    <w:rsid w:val="005F11C8"/>
    <w:rsid w:val="005F1201"/>
    <w:rsid w:val="005F120E"/>
    <w:rsid w:val="005F123A"/>
    <w:rsid w:val="005F1245"/>
    <w:rsid w:val="005F126E"/>
    <w:rsid w:val="005F129E"/>
    <w:rsid w:val="005F12A3"/>
    <w:rsid w:val="005F12A4"/>
    <w:rsid w:val="005F12BA"/>
    <w:rsid w:val="005F1321"/>
    <w:rsid w:val="005F1323"/>
    <w:rsid w:val="005F1328"/>
    <w:rsid w:val="005F1398"/>
    <w:rsid w:val="005F13A8"/>
    <w:rsid w:val="005F13EB"/>
    <w:rsid w:val="005F1420"/>
    <w:rsid w:val="005F1421"/>
    <w:rsid w:val="005F1433"/>
    <w:rsid w:val="005F145F"/>
    <w:rsid w:val="005F14AB"/>
    <w:rsid w:val="005F14BD"/>
    <w:rsid w:val="005F14E4"/>
    <w:rsid w:val="005F1538"/>
    <w:rsid w:val="005F156E"/>
    <w:rsid w:val="005F1578"/>
    <w:rsid w:val="005F15A9"/>
    <w:rsid w:val="005F1605"/>
    <w:rsid w:val="005F1616"/>
    <w:rsid w:val="005F1626"/>
    <w:rsid w:val="005F16F6"/>
    <w:rsid w:val="005F170A"/>
    <w:rsid w:val="005F1789"/>
    <w:rsid w:val="005F1792"/>
    <w:rsid w:val="005F17B7"/>
    <w:rsid w:val="005F17B8"/>
    <w:rsid w:val="005F17C3"/>
    <w:rsid w:val="005F17D1"/>
    <w:rsid w:val="005F17EC"/>
    <w:rsid w:val="005F17EE"/>
    <w:rsid w:val="005F1875"/>
    <w:rsid w:val="005F187E"/>
    <w:rsid w:val="005F1918"/>
    <w:rsid w:val="005F197C"/>
    <w:rsid w:val="005F19E9"/>
    <w:rsid w:val="005F1A09"/>
    <w:rsid w:val="005F1A13"/>
    <w:rsid w:val="005F1A47"/>
    <w:rsid w:val="005F1A5D"/>
    <w:rsid w:val="005F1A72"/>
    <w:rsid w:val="005F1A88"/>
    <w:rsid w:val="005F1AB7"/>
    <w:rsid w:val="005F1AD1"/>
    <w:rsid w:val="005F1B33"/>
    <w:rsid w:val="005F1B34"/>
    <w:rsid w:val="005F1B55"/>
    <w:rsid w:val="005F1B6C"/>
    <w:rsid w:val="005F1BBA"/>
    <w:rsid w:val="005F1BC6"/>
    <w:rsid w:val="005F1C18"/>
    <w:rsid w:val="005F1C26"/>
    <w:rsid w:val="005F1C46"/>
    <w:rsid w:val="005F1C8E"/>
    <w:rsid w:val="005F1D32"/>
    <w:rsid w:val="005F1D54"/>
    <w:rsid w:val="005F1D6D"/>
    <w:rsid w:val="005F1D86"/>
    <w:rsid w:val="005F1DF3"/>
    <w:rsid w:val="005F1EA0"/>
    <w:rsid w:val="005F1EC8"/>
    <w:rsid w:val="005F1F41"/>
    <w:rsid w:val="005F1F94"/>
    <w:rsid w:val="005F1F98"/>
    <w:rsid w:val="005F1FB1"/>
    <w:rsid w:val="005F1FD9"/>
    <w:rsid w:val="005F204A"/>
    <w:rsid w:val="005F204B"/>
    <w:rsid w:val="005F2071"/>
    <w:rsid w:val="005F2079"/>
    <w:rsid w:val="005F2083"/>
    <w:rsid w:val="005F2084"/>
    <w:rsid w:val="005F20A5"/>
    <w:rsid w:val="005F20C6"/>
    <w:rsid w:val="005F20FD"/>
    <w:rsid w:val="005F2150"/>
    <w:rsid w:val="005F2157"/>
    <w:rsid w:val="005F21CB"/>
    <w:rsid w:val="005F21E3"/>
    <w:rsid w:val="005F21FE"/>
    <w:rsid w:val="005F2246"/>
    <w:rsid w:val="005F2249"/>
    <w:rsid w:val="005F2290"/>
    <w:rsid w:val="005F233D"/>
    <w:rsid w:val="005F233F"/>
    <w:rsid w:val="005F23FD"/>
    <w:rsid w:val="005F2402"/>
    <w:rsid w:val="005F240B"/>
    <w:rsid w:val="005F2415"/>
    <w:rsid w:val="005F243E"/>
    <w:rsid w:val="005F2445"/>
    <w:rsid w:val="005F2449"/>
    <w:rsid w:val="005F24BE"/>
    <w:rsid w:val="005F24FA"/>
    <w:rsid w:val="005F2505"/>
    <w:rsid w:val="005F2525"/>
    <w:rsid w:val="005F257B"/>
    <w:rsid w:val="005F2587"/>
    <w:rsid w:val="005F2591"/>
    <w:rsid w:val="005F25A5"/>
    <w:rsid w:val="005F25F4"/>
    <w:rsid w:val="005F261E"/>
    <w:rsid w:val="005F2650"/>
    <w:rsid w:val="005F26A1"/>
    <w:rsid w:val="005F2721"/>
    <w:rsid w:val="005F277D"/>
    <w:rsid w:val="005F278C"/>
    <w:rsid w:val="005F27A5"/>
    <w:rsid w:val="005F2889"/>
    <w:rsid w:val="005F28D5"/>
    <w:rsid w:val="005F2923"/>
    <w:rsid w:val="005F2938"/>
    <w:rsid w:val="005F2943"/>
    <w:rsid w:val="005F29B4"/>
    <w:rsid w:val="005F29FB"/>
    <w:rsid w:val="005F2A14"/>
    <w:rsid w:val="005F2A1D"/>
    <w:rsid w:val="005F2A53"/>
    <w:rsid w:val="005F2A5C"/>
    <w:rsid w:val="005F2A8D"/>
    <w:rsid w:val="005F2A8E"/>
    <w:rsid w:val="005F2A8F"/>
    <w:rsid w:val="005F2A92"/>
    <w:rsid w:val="005F2AA3"/>
    <w:rsid w:val="005F2AB4"/>
    <w:rsid w:val="005F2ADC"/>
    <w:rsid w:val="005F2AE3"/>
    <w:rsid w:val="005F2B03"/>
    <w:rsid w:val="005F2B50"/>
    <w:rsid w:val="005F2B78"/>
    <w:rsid w:val="005F2BC4"/>
    <w:rsid w:val="005F2BF7"/>
    <w:rsid w:val="005F2C34"/>
    <w:rsid w:val="005F2C3B"/>
    <w:rsid w:val="005F2C55"/>
    <w:rsid w:val="005F2C5F"/>
    <w:rsid w:val="005F2C72"/>
    <w:rsid w:val="005F2C7C"/>
    <w:rsid w:val="005F2CEC"/>
    <w:rsid w:val="005F2D02"/>
    <w:rsid w:val="005F2D23"/>
    <w:rsid w:val="005F2D36"/>
    <w:rsid w:val="005F2D39"/>
    <w:rsid w:val="005F2D3F"/>
    <w:rsid w:val="005F2D88"/>
    <w:rsid w:val="005F2E25"/>
    <w:rsid w:val="005F2E5F"/>
    <w:rsid w:val="005F2EC2"/>
    <w:rsid w:val="005F2EDA"/>
    <w:rsid w:val="005F2EDF"/>
    <w:rsid w:val="005F2EEF"/>
    <w:rsid w:val="005F2F07"/>
    <w:rsid w:val="005F2F2A"/>
    <w:rsid w:val="005F2F3B"/>
    <w:rsid w:val="005F2F5D"/>
    <w:rsid w:val="005F2F80"/>
    <w:rsid w:val="005F2F94"/>
    <w:rsid w:val="005F2FA6"/>
    <w:rsid w:val="005F2FB0"/>
    <w:rsid w:val="005F3004"/>
    <w:rsid w:val="005F302C"/>
    <w:rsid w:val="005F3035"/>
    <w:rsid w:val="005F3039"/>
    <w:rsid w:val="005F3046"/>
    <w:rsid w:val="005F30D2"/>
    <w:rsid w:val="005F314C"/>
    <w:rsid w:val="005F3156"/>
    <w:rsid w:val="005F31CF"/>
    <w:rsid w:val="005F31D9"/>
    <w:rsid w:val="005F3209"/>
    <w:rsid w:val="005F3222"/>
    <w:rsid w:val="005F3240"/>
    <w:rsid w:val="005F3245"/>
    <w:rsid w:val="005F3279"/>
    <w:rsid w:val="005F32B2"/>
    <w:rsid w:val="005F32DE"/>
    <w:rsid w:val="005F32F1"/>
    <w:rsid w:val="005F32F5"/>
    <w:rsid w:val="005F3338"/>
    <w:rsid w:val="005F333B"/>
    <w:rsid w:val="005F3366"/>
    <w:rsid w:val="005F33ED"/>
    <w:rsid w:val="005F3404"/>
    <w:rsid w:val="005F3416"/>
    <w:rsid w:val="005F3428"/>
    <w:rsid w:val="005F3446"/>
    <w:rsid w:val="005F3476"/>
    <w:rsid w:val="005F34A4"/>
    <w:rsid w:val="005F34A9"/>
    <w:rsid w:val="005F350C"/>
    <w:rsid w:val="005F352C"/>
    <w:rsid w:val="005F352E"/>
    <w:rsid w:val="005F3542"/>
    <w:rsid w:val="005F358E"/>
    <w:rsid w:val="005F3619"/>
    <w:rsid w:val="005F365A"/>
    <w:rsid w:val="005F3671"/>
    <w:rsid w:val="005F36DB"/>
    <w:rsid w:val="005F36E2"/>
    <w:rsid w:val="005F36FF"/>
    <w:rsid w:val="005F3724"/>
    <w:rsid w:val="005F376C"/>
    <w:rsid w:val="005F3799"/>
    <w:rsid w:val="005F379E"/>
    <w:rsid w:val="005F37D8"/>
    <w:rsid w:val="005F3815"/>
    <w:rsid w:val="005F3834"/>
    <w:rsid w:val="005F3845"/>
    <w:rsid w:val="005F3847"/>
    <w:rsid w:val="005F386E"/>
    <w:rsid w:val="005F38B4"/>
    <w:rsid w:val="005F38C9"/>
    <w:rsid w:val="005F38CC"/>
    <w:rsid w:val="005F390A"/>
    <w:rsid w:val="005F3949"/>
    <w:rsid w:val="005F395A"/>
    <w:rsid w:val="005F3974"/>
    <w:rsid w:val="005F3987"/>
    <w:rsid w:val="005F39B6"/>
    <w:rsid w:val="005F39CD"/>
    <w:rsid w:val="005F3A34"/>
    <w:rsid w:val="005F3A3B"/>
    <w:rsid w:val="005F3A46"/>
    <w:rsid w:val="005F3A59"/>
    <w:rsid w:val="005F3A9B"/>
    <w:rsid w:val="005F3AA4"/>
    <w:rsid w:val="005F3AC8"/>
    <w:rsid w:val="005F3ACD"/>
    <w:rsid w:val="005F3B1E"/>
    <w:rsid w:val="005F3B32"/>
    <w:rsid w:val="005F3B35"/>
    <w:rsid w:val="005F3B74"/>
    <w:rsid w:val="005F3B92"/>
    <w:rsid w:val="005F3B94"/>
    <w:rsid w:val="005F3BE9"/>
    <w:rsid w:val="005F3C62"/>
    <w:rsid w:val="005F3C65"/>
    <w:rsid w:val="005F3C84"/>
    <w:rsid w:val="005F3C9C"/>
    <w:rsid w:val="005F3C9D"/>
    <w:rsid w:val="005F3CA3"/>
    <w:rsid w:val="005F3CD9"/>
    <w:rsid w:val="005F3CFD"/>
    <w:rsid w:val="005F3D05"/>
    <w:rsid w:val="005F3D53"/>
    <w:rsid w:val="005F3D58"/>
    <w:rsid w:val="005F3D66"/>
    <w:rsid w:val="005F3DAC"/>
    <w:rsid w:val="005F3DB5"/>
    <w:rsid w:val="005F3DCB"/>
    <w:rsid w:val="005F3DD1"/>
    <w:rsid w:val="005F3E34"/>
    <w:rsid w:val="005F3EB7"/>
    <w:rsid w:val="005F3EC9"/>
    <w:rsid w:val="005F3ED4"/>
    <w:rsid w:val="005F3ED6"/>
    <w:rsid w:val="005F3F09"/>
    <w:rsid w:val="005F3F1D"/>
    <w:rsid w:val="005F3F3C"/>
    <w:rsid w:val="005F3F47"/>
    <w:rsid w:val="005F3F4F"/>
    <w:rsid w:val="005F3F82"/>
    <w:rsid w:val="005F3F8A"/>
    <w:rsid w:val="005F3FD0"/>
    <w:rsid w:val="005F3FD9"/>
    <w:rsid w:val="005F3FFE"/>
    <w:rsid w:val="005F400E"/>
    <w:rsid w:val="005F4016"/>
    <w:rsid w:val="005F407F"/>
    <w:rsid w:val="005F40A0"/>
    <w:rsid w:val="005F40C9"/>
    <w:rsid w:val="005F40CB"/>
    <w:rsid w:val="005F4125"/>
    <w:rsid w:val="005F4148"/>
    <w:rsid w:val="005F4167"/>
    <w:rsid w:val="005F41B1"/>
    <w:rsid w:val="005F41B9"/>
    <w:rsid w:val="005F41ED"/>
    <w:rsid w:val="005F424F"/>
    <w:rsid w:val="005F4293"/>
    <w:rsid w:val="005F4296"/>
    <w:rsid w:val="005F42F4"/>
    <w:rsid w:val="005F4318"/>
    <w:rsid w:val="005F432B"/>
    <w:rsid w:val="005F434E"/>
    <w:rsid w:val="005F4396"/>
    <w:rsid w:val="005F43A6"/>
    <w:rsid w:val="005F43CA"/>
    <w:rsid w:val="005F43CF"/>
    <w:rsid w:val="005F43E6"/>
    <w:rsid w:val="005F4445"/>
    <w:rsid w:val="005F447F"/>
    <w:rsid w:val="005F4482"/>
    <w:rsid w:val="005F44A5"/>
    <w:rsid w:val="005F44B3"/>
    <w:rsid w:val="005F44E9"/>
    <w:rsid w:val="005F4511"/>
    <w:rsid w:val="005F451A"/>
    <w:rsid w:val="005F451D"/>
    <w:rsid w:val="005F452A"/>
    <w:rsid w:val="005F452B"/>
    <w:rsid w:val="005F4567"/>
    <w:rsid w:val="005F4568"/>
    <w:rsid w:val="005F4583"/>
    <w:rsid w:val="005F458C"/>
    <w:rsid w:val="005F45B4"/>
    <w:rsid w:val="005F4608"/>
    <w:rsid w:val="005F4659"/>
    <w:rsid w:val="005F4668"/>
    <w:rsid w:val="005F467D"/>
    <w:rsid w:val="005F4689"/>
    <w:rsid w:val="005F46AB"/>
    <w:rsid w:val="005F4708"/>
    <w:rsid w:val="005F4748"/>
    <w:rsid w:val="005F4754"/>
    <w:rsid w:val="005F4757"/>
    <w:rsid w:val="005F479A"/>
    <w:rsid w:val="005F47A2"/>
    <w:rsid w:val="005F47F2"/>
    <w:rsid w:val="005F47FC"/>
    <w:rsid w:val="005F4805"/>
    <w:rsid w:val="005F4859"/>
    <w:rsid w:val="005F4869"/>
    <w:rsid w:val="005F4876"/>
    <w:rsid w:val="005F487E"/>
    <w:rsid w:val="005F4892"/>
    <w:rsid w:val="005F48AD"/>
    <w:rsid w:val="005F48B9"/>
    <w:rsid w:val="005F48D8"/>
    <w:rsid w:val="005F48E7"/>
    <w:rsid w:val="005F4907"/>
    <w:rsid w:val="005F493C"/>
    <w:rsid w:val="005F4968"/>
    <w:rsid w:val="005F49B2"/>
    <w:rsid w:val="005F49BF"/>
    <w:rsid w:val="005F49C9"/>
    <w:rsid w:val="005F49E5"/>
    <w:rsid w:val="005F4A46"/>
    <w:rsid w:val="005F4A8E"/>
    <w:rsid w:val="005F4A96"/>
    <w:rsid w:val="005F4AC2"/>
    <w:rsid w:val="005F4B11"/>
    <w:rsid w:val="005F4BA6"/>
    <w:rsid w:val="005F4BD2"/>
    <w:rsid w:val="005F4C02"/>
    <w:rsid w:val="005F4CC3"/>
    <w:rsid w:val="005F4CC4"/>
    <w:rsid w:val="005F4CC7"/>
    <w:rsid w:val="005F4CCA"/>
    <w:rsid w:val="005F4CCB"/>
    <w:rsid w:val="005F4CDE"/>
    <w:rsid w:val="005F4D08"/>
    <w:rsid w:val="005F4D2F"/>
    <w:rsid w:val="005F4D71"/>
    <w:rsid w:val="005F4D87"/>
    <w:rsid w:val="005F4D8D"/>
    <w:rsid w:val="005F4D91"/>
    <w:rsid w:val="005F4DAD"/>
    <w:rsid w:val="005F4DD1"/>
    <w:rsid w:val="005F4DDA"/>
    <w:rsid w:val="005F4DE6"/>
    <w:rsid w:val="005F4DEE"/>
    <w:rsid w:val="005F4E36"/>
    <w:rsid w:val="005F4E99"/>
    <w:rsid w:val="005F4ED7"/>
    <w:rsid w:val="005F4EE2"/>
    <w:rsid w:val="005F4EF0"/>
    <w:rsid w:val="005F4F0A"/>
    <w:rsid w:val="005F4F3B"/>
    <w:rsid w:val="005F4F6F"/>
    <w:rsid w:val="005F4F82"/>
    <w:rsid w:val="005F4FC1"/>
    <w:rsid w:val="005F4FF2"/>
    <w:rsid w:val="005F4FF8"/>
    <w:rsid w:val="005F4FFE"/>
    <w:rsid w:val="005F501A"/>
    <w:rsid w:val="005F5031"/>
    <w:rsid w:val="005F5039"/>
    <w:rsid w:val="005F5042"/>
    <w:rsid w:val="005F505D"/>
    <w:rsid w:val="005F5093"/>
    <w:rsid w:val="005F50B0"/>
    <w:rsid w:val="005F50B1"/>
    <w:rsid w:val="005F50BF"/>
    <w:rsid w:val="005F50DA"/>
    <w:rsid w:val="005F513A"/>
    <w:rsid w:val="005F5141"/>
    <w:rsid w:val="005F5153"/>
    <w:rsid w:val="005F5189"/>
    <w:rsid w:val="005F5194"/>
    <w:rsid w:val="005F51BC"/>
    <w:rsid w:val="005F51E8"/>
    <w:rsid w:val="005F5239"/>
    <w:rsid w:val="005F525D"/>
    <w:rsid w:val="005F526B"/>
    <w:rsid w:val="005F527B"/>
    <w:rsid w:val="005F528F"/>
    <w:rsid w:val="005F52B9"/>
    <w:rsid w:val="005F52F1"/>
    <w:rsid w:val="005F5347"/>
    <w:rsid w:val="005F535B"/>
    <w:rsid w:val="005F5378"/>
    <w:rsid w:val="005F53B8"/>
    <w:rsid w:val="005F53D8"/>
    <w:rsid w:val="005F5435"/>
    <w:rsid w:val="005F5488"/>
    <w:rsid w:val="005F54C5"/>
    <w:rsid w:val="005F54FB"/>
    <w:rsid w:val="005F5505"/>
    <w:rsid w:val="005F5507"/>
    <w:rsid w:val="005F5519"/>
    <w:rsid w:val="005F5526"/>
    <w:rsid w:val="005F554C"/>
    <w:rsid w:val="005F555F"/>
    <w:rsid w:val="005F55C7"/>
    <w:rsid w:val="005F55D6"/>
    <w:rsid w:val="005F5622"/>
    <w:rsid w:val="005F5633"/>
    <w:rsid w:val="005F5679"/>
    <w:rsid w:val="005F5685"/>
    <w:rsid w:val="005F56AB"/>
    <w:rsid w:val="005F56D3"/>
    <w:rsid w:val="005F56EE"/>
    <w:rsid w:val="005F56FC"/>
    <w:rsid w:val="005F570A"/>
    <w:rsid w:val="005F571E"/>
    <w:rsid w:val="005F5724"/>
    <w:rsid w:val="005F573D"/>
    <w:rsid w:val="005F57A7"/>
    <w:rsid w:val="005F57AE"/>
    <w:rsid w:val="005F57BF"/>
    <w:rsid w:val="005F57DA"/>
    <w:rsid w:val="005F57DE"/>
    <w:rsid w:val="005F57F2"/>
    <w:rsid w:val="005F5848"/>
    <w:rsid w:val="005F5885"/>
    <w:rsid w:val="005F58AB"/>
    <w:rsid w:val="005F58CD"/>
    <w:rsid w:val="005F58EE"/>
    <w:rsid w:val="005F5918"/>
    <w:rsid w:val="005F5926"/>
    <w:rsid w:val="005F5951"/>
    <w:rsid w:val="005F5975"/>
    <w:rsid w:val="005F59AD"/>
    <w:rsid w:val="005F59D7"/>
    <w:rsid w:val="005F59DC"/>
    <w:rsid w:val="005F5A3B"/>
    <w:rsid w:val="005F5A4E"/>
    <w:rsid w:val="005F5A55"/>
    <w:rsid w:val="005F5A85"/>
    <w:rsid w:val="005F5AC2"/>
    <w:rsid w:val="005F5ACC"/>
    <w:rsid w:val="005F5AD6"/>
    <w:rsid w:val="005F5ADA"/>
    <w:rsid w:val="005F5B2A"/>
    <w:rsid w:val="005F5B47"/>
    <w:rsid w:val="005F5BBA"/>
    <w:rsid w:val="005F5BEA"/>
    <w:rsid w:val="005F5C18"/>
    <w:rsid w:val="005F5C1D"/>
    <w:rsid w:val="005F5C26"/>
    <w:rsid w:val="005F5C37"/>
    <w:rsid w:val="005F5C6A"/>
    <w:rsid w:val="005F5C79"/>
    <w:rsid w:val="005F5C81"/>
    <w:rsid w:val="005F5C86"/>
    <w:rsid w:val="005F5CA3"/>
    <w:rsid w:val="005F5CBD"/>
    <w:rsid w:val="005F5CE6"/>
    <w:rsid w:val="005F5D9C"/>
    <w:rsid w:val="005F5DCC"/>
    <w:rsid w:val="005F5DD0"/>
    <w:rsid w:val="005F5E0E"/>
    <w:rsid w:val="005F5E19"/>
    <w:rsid w:val="005F5E95"/>
    <w:rsid w:val="005F5EA7"/>
    <w:rsid w:val="005F5EC6"/>
    <w:rsid w:val="005F5EC9"/>
    <w:rsid w:val="005F5ED1"/>
    <w:rsid w:val="005F5EE3"/>
    <w:rsid w:val="005F5EF7"/>
    <w:rsid w:val="005F5F00"/>
    <w:rsid w:val="005F5F52"/>
    <w:rsid w:val="005F5F92"/>
    <w:rsid w:val="005F5FC5"/>
    <w:rsid w:val="005F5FEF"/>
    <w:rsid w:val="005F604E"/>
    <w:rsid w:val="005F6053"/>
    <w:rsid w:val="005F6092"/>
    <w:rsid w:val="005F60BF"/>
    <w:rsid w:val="005F60CD"/>
    <w:rsid w:val="005F60D5"/>
    <w:rsid w:val="005F60F3"/>
    <w:rsid w:val="005F6125"/>
    <w:rsid w:val="005F6129"/>
    <w:rsid w:val="005F6133"/>
    <w:rsid w:val="005F6177"/>
    <w:rsid w:val="005F618F"/>
    <w:rsid w:val="005F61C1"/>
    <w:rsid w:val="005F61C9"/>
    <w:rsid w:val="005F61CA"/>
    <w:rsid w:val="005F61F1"/>
    <w:rsid w:val="005F61FA"/>
    <w:rsid w:val="005F6251"/>
    <w:rsid w:val="005F6257"/>
    <w:rsid w:val="005F6272"/>
    <w:rsid w:val="005F6274"/>
    <w:rsid w:val="005F6286"/>
    <w:rsid w:val="005F62C6"/>
    <w:rsid w:val="005F62C9"/>
    <w:rsid w:val="005F62D6"/>
    <w:rsid w:val="005F62FA"/>
    <w:rsid w:val="005F630D"/>
    <w:rsid w:val="005F634A"/>
    <w:rsid w:val="005F638A"/>
    <w:rsid w:val="005F63EA"/>
    <w:rsid w:val="005F6437"/>
    <w:rsid w:val="005F6438"/>
    <w:rsid w:val="005F6449"/>
    <w:rsid w:val="005F646D"/>
    <w:rsid w:val="005F6493"/>
    <w:rsid w:val="005F64D4"/>
    <w:rsid w:val="005F653D"/>
    <w:rsid w:val="005F655D"/>
    <w:rsid w:val="005F656E"/>
    <w:rsid w:val="005F657F"/>
    <w:rsid w:val="005F659B"/>
    <w:rsid w:val="005F65A8"/>
    <w:rsid w:val="005F65B4"/>
    <w:rsid w:val="005F65D5"/>
    <w:rsid w:val="005F665D"/>
    <w:rsid w:val="005F6666"/>
    <w:rsid w:val="005F6681"/>
    <w:rsid w:val="005F668E"/>
    <w:rsid w:val="005F66EE"/>
    <w:rsid w:val="005F66F0"/>
    <w:rsid w:val="005F6736"/>
    <w:rsid w:val="005F6737"/>
    <w:rsid w:val="005F675C"/>
    <w:rsid w:val="005F678F"/>
    <w:rsid w:val="005F6792"/>
    <w:rsid w:val="005F67BD"/>
    <w:rsid w:val="005F67DB"/>
    <w:rsid w:val="005F67EF"/>
    <w:rsid w:val="005F6838"/>
    <w:rsid w:val="005F686B"/>
    <w:rsid w:val="005F691F"/>
    <w:rsid w:val="005F692C"/>
    <w:rsid w:val="005F6963"/>
    <w:rsid w:val="005F6971"/>
    <w:rsid w:val="005F6978"/>
    <w:rsid w:val="005F69A2"/>
    <w:rsid w:val="005F69B0"/>
    <w:rsid w:val="005F69EE"/>
    <w:rsid w:val="005F6A0E"/>
    <w:rsid w:val="005F6A24"/>
    <w:rsid w:val="005F6A69"/>
    <w:rsid w:val="005F6A70"/>
    <w:rsid w:val="005F6A74"/>
    <w:rsid w:val="005F6AC2"/>
    <w:rsid w:val="005F6AD9"/>
    <w:rsid w:val="005F6B1C"/>
    <w:rsid w:val="005F6B58"/>
    <w:rsid w:val="005F6B5E"/>
    <w:rsid w:val="005F6BC2"/>
    <w:rsid w:val="005F6BD1"/>
    <w:rsid w:val="005F6BDA"/>
    <w:rsid w:val="005F6BE0"/>
    <w:rsid w:val="005F6C17"/>
    <w:rsid w:val="005F6C3B"/>
    <w:rsid w:val="005F6C41"/>
    <w:rsid w:val="005F6C87"/>
    <w:rsid w:val="005F6C94"/>
    <w:rsid w:val="005F6CB0"/>
    <w:rsid w:val="005F6CC3"/>
    <w:rsid w:val="005F6CF3"/>
    <w:rsid w:val="005F6D08"/>
    <w:rsid w:val="005F6D37"/>
    <w:rsid w:val="005F6D4F"/>
    <w:rsid w:val="005F6D78"/>
    <w:rsid w:val="005F6D90"/>
    <w:rsid w:val="005F6DA9"/>
    <w:rsid w:val="005F6DCE"/>
    <w:rsid w:val="005F6DE2"/>
    <w:rsid w:val="005F6DFB"/>
    <w:rsid w:val="005F6E85"/>
    <w:rsid w:val="005F6E9A"/>
    <w:rsid w:val="005F6EDA"/>
    <w:rsid w:val="005F6F4A"/>
    <w:rsid w:val="005F6F4C"/>
    <w:rsid w:val="005F6F86"/>
    <w:rsid w:val="005F6F98"/>
    <w:rsid w:val="005F6FAE"/>
    <w:rsid w:val="005F7033"/>
    <w:rsid w:val="005F704C"/>
    <w:rsid w:val="005F7080"/>
    <w:rsid w:val="005F70EE"/>
    <w:rsid w:val="005F7104"/>
    <w:rsid w:val="005F710E"/>
    <w:rsid w:val="005F713A"/>
    <w:rsid w:val="005F715A"/>
    <w:rsid w:val="005F715B"/>
    <w:rsid w:val="005F717C"/>
    <w:rsid w:val="005F719B"/>
    <w:rsid w:val="005F71C1"/>
    <w:rsid w:val="005F71EB"/>
    <w:rsid w:val="005F7200"/>
    <w:rsid w:val="005F721A"/>
    <w:rsid w:val="005F722A"/>
    <w:rsid w:val="005F726F"/>
    <w:rsid w:val="005F7287"/>
    <w:rsid w:val="005F72AA"/>
    <w:rsid w:val="005F72D4"/>
    <w:rsid w:val="005F732C"/>
    <w:rsid w:val="005F733F"/>
    <w:rsid w:val="005F73B4"/>
    <w:rsid w:val="005F740B"/>
    <w:rsid w:val="005F7422"/>
    <w:rsid w:val="005F743D"/>
    <w:rsid w:val="005F7441"/>
    <w:rsid w:val="005F7470"/>
    <w:rsid w:val="005F74C4"/>
    <w:rsid w:val="005F74CF"/>
    <w:rsid w:val="005F7523"/>
    <w:rsid w:val="005F752F"/>
    <w:rsid w:val="005F759D"/>
    <w:rsid w:val="005F762A"/>
    <w:rsid w:val="005F762D"/>
    <w:rsid w:val="005F7686"/>
    <w:rsid w:val="005F769D"/>
    <w:rsid w:val="005F76AF"/>
    <w:rsid w:val="005F76C9"/>
    <w:rsid w:val="005F7715"/>
    <w:rsid w:val="005F777E"/>
    <w:rsid w:val="005F77A6"/>
    <w:rsid w:val="005F77D4"/>
    <w:rsid w:val="005F77DE"/>
    <w:rsid w:val="005F77E9"/>
    <w:rsid w:val="005F7829"/>
    <w:rsid w:val="005F782B"/>
    <w:rsid w:val="005F786C"/>
    <w:rsid w:val="005F7871"/>
    <w:rsid w:val="005F787C"/>
    <w:rsid w:val="005F78BC"/>
    <w:rsid w:val="005F78D2"/>
    <w:rsid w:val="005F78D6"/>
    <w:rsid w:val="005F78EE"/>
    <w:rsid w:val="005F790A"/>
    <w:rsid w:val="005F790F"/>
    <w:rsid w:val="005F7911"/>
    <w:rsid w:val="005F7927"/>
    <w:rsid w:val="005F7929"/>
    <w:rsid w:val="005F796D"/>
    <w:rsid w:val="005F7977"/>
    <w:rsid w:val="005F79F3"/>
    <w:rsid w:val="005F7A29"/>
    <w:rsid w:val="005F7A2A"/>
    <w:rsid w:val="005F7A3E"/>
    <w:rsid w:val="005F7A4B"/>
    <w:rsid w:val="005F7A63"/>
    <w:rsid w:val="005F7A6D"/>
    <w:rsid w:val="005F7AC8"/>
    <w:rsid w:val="005F7ADC"/>
    <w:rsid w:val="005F7B03"/>
    <w:rsid w:val="005F7B14"/>
    <w:rsid w:val="005F7B68"/>
    <w:rsid w:val="005F7BA3"/>
    <w:rsid w:val="005F7BD1"/>
    <w:rsid w:val="005F7C3C"/>
    <w:rsid w:val="005F7C4B"/>
    <w:rsid w:val="005F7CBD"/>
    <w:rsid w:val="005F7CCE"/>
    <w:rsid w:val="005F7CE6"/>
    <w:rsid w:val="005F7D1B"/>
    <w:rsid w:val="005F7D1C"/>
    <w:rsid w:val="005F7D22"/>
    <w:rsid w:val="005F7D41"/>
    <w:rsid w:val="005F7D4C"/>
    <w:rsid w:val="005F7D7D"/>
    <w:rsid w:val="005F7DCE"/>
    <w:rsid w:val="005F7DD5"/>
    <w:rsid w:val="005F7DD7"/>
    <w:rsid w:val="005F7E0A"/>
    <w:rsid w:val="005F7E51"/>
    <w:rsid w:val="005F7E63"/>
    <w:rsid w:val="005F7E73"/>
    <w:rsid w:val="005F7E9D"/>
    <w:rsid w:val="005F7EB5"/>
    <w:rsid w:val="005F7ECE"/>
    <w:rsid w:val="005F7ED8"/>
    <w:rsid w:val="005F7EE0"/>
    <w:rsid w:val="005F7F2A"/>
    <w:rsid w:val="005F7F9B"/>
    <w:rsid w:val="00600015"/>
    <w:rsid w:val="00600045"/>
    <w:rsid w:val="00600081"/>
    <w:rsid w:val="006000DE"/>
    <w:rsid w:val="00600108"/>
    <w:rsid w:val="006001A5"/>
    <w:rsid w:val="006001BA"/>
    <w:rsid w:val="006001D4"/>
    <w:rsid w:val="006001E9"/>
    <w:rsid w:val="006001F1"/>
    <w:rsid w:val="0060021A"/>
    <w:rsid w:val="00600285"/>
    <w:rsid w:val="0060028B"/>
    <w:rsid w:val="00600291"/>
    <w:rsid w:val="006002A2"/>
    <w:rsid w:val="006002A9"/>
    <w:rsid w:val="006002AB"/>
    <w:rsid w:val="0060030B"/>
    <w:rsid w:val="0060031C"/>
    <w:rsid w:val="00600364"/>
    <w:rsid w:val="0060036A"/>
    <w:rsid w:val="006003A0"/>
    <w:rsid w:val="00600401"/>
    <w:rsid w:val="0060040E"/>
    <w:rsid w:val="00600486"/>
    <w:rsid w:val="006004C0"/>
    <w:rsid w:val="006004C9"/>
    <w:rsid w:val="006004D0"/>
    <w:rsid w:val="00600501"/>
    <w:rsid w:val="0060053B"/>
    <w:rsid w:val="00600584"/>
    <w:rsid w:val="006005C7"/>
    <w:rsid w:val="006005E5"/>
    <w:rsid w:val="006005F3"/>
    <w:rsid w:val="00600654"/>
    <w:rsid w:val="00600671"/>
    <w:rsid w:val="0060068C"/>
    <w:rsid w:val="006006FE"/>
    <w:rsid w:val="00600712"/>
    <w:rsid w:val="00600786"/>
    <w:rsid w:val="0060078C"/>
    <w:rsid w:val="006007DF"/>
    <w:rsid w:val="006007E6"/>
    <w:rsid w:val="006007FB"/>
    <w:rsid w:val="006007FC"/>
    <w:rsid w:val="006007FF"/>
    <w:rsid w:val="00600806"/>
    <w:rsid w:val="0060082D"/>
    <w:rsid w:val="006008A1"/>
    <w:rsid w:val="006008B5"/>
    <w:rsid w:val="00600962"/>
    <w:rsid w:val="00600966"/>
    <w:rsid w:val="00600999"/>
    <w:rsid w:val="00600A96"/>
    <w:rsid w:val="00600AB7"/>
    <w:rsid w:val="00600AFC"/>
    <w:rsid w:val="00600B78"/>
    <w:rsid w:val="00600CAC"/>
    <w:rsid w:val="00600CE7"/>
    <w:rsid w:val="00600CEC"/>
    <w:rsid w:val="00600D25"/>
    <w:rsid w:val="00600D34"/>
    <w:rsid w:val="00600D47"/>
    <w:rsid w:val="00600DC9"/>
    <w:rsid w:val="00600DEF"/>
    <w:rsid w:val="00600DF5"/>
    <w:rsid w:val="00600EAF"/>
    <w:rsid w:val="00600EB0"/>
    <w:rsid w:val="0060100C"/>
    <w:rsid w:val="00601010"/>
    <w:rsid w:val="00601013"/>
    <w:rsid w:val="0060105B"/>
    <w:rsid w:val="006010F4"/>
    <w:rsid w:val="0060113A"/>
    <w:rsid w:val="00601150"/>
    <w:rsid w:val="00601172"/>
    <w:rsid w:val="00601187"/>
    <w:rsid w:val="00601191"/>
    <w:rsid w:val="006011D2"/>
    <w:rsid w:val="006011D8"/>
    <w:rsid w:val="00601206"/>
    <w:rsid w:val="0060121A"/>
    <w:rsid w:val="0060122A"/>
    <w:rsid w:val="00601242"/>
    <w:rsid w:val="00601251"/>
    <w:rsid w:val="00601258"/>
    <w:rsid w:val="0060125D"/>
    <w:rsid w:val="00601266"/>
    <w:rsid w:val="00601292"/>
    <w:rsid w:val="006012B7"/>
    <w:rsid w:val="0060133D"/>
    <w:rsid w:val="00601361"/>
    <w:rsid w:val="00601395"/>
    <w:rsid w:val="006013CF"/>
    <w:rsid w:val="00601431"/>
    <w:rsid w:val="0060144C"/>
    <w:rsid w:val="006014DD"/>
    <w:rsid w:val="0060150C"/>
    <w:rsid w:val="0060154B"/>
    <w:rsid w:val="0060157E"/>
    <w:rsid w:val="0060159E"/>
    <w:rsid w:val="006015AD"/>
    <w:rsid w:val="006015C7"/>
    <w:rsid w:val="006015DD"/>
    <w:rsid w:val="00601619"/>
    <w:rsid w:val="00601638"/>
    <w:rsid w:val="0060163C"/>
    <w:rsid w:val="0060164E"/>
    <w:rsid w:val="00601653"/>
    <w:rsid w:val="00601692"/>
    <w:rsid w:val="006016C6"/>
    <w:rsid w:val="006016DA"/>
    <w:rsid w:val="006016E4"/>
    <w:rsid w:val="00601726"/>
    <w:rsid w:val="00601729"/>
    <w:rsid w:val="0060172B"/>
    <w:rsid w:val="00601792"/>
    <w:rsid w:val="006017B7"/>
    <w:rsid w:val="006017EA"/>
    <w:rsid w:val="006017F0"/>
    <w:rsid w:val="006017FC"/>
    <w:rsid w:val="00601803"/>
    <w:rsid w:val="00601812"/>
    <w:rsid w:val="00601844"/>
    <w:rsid w:val="0060184E"/>
    <w:rsid w:val="00601867"/>
    <w:rsid w:val="00601872"/>
    <w:rsid w:val="0060187A"/>
    <w:rsid w:val="00601880"/>
    <w:rsid w:val="006018B0"/>
    <w:rsid w:val="006018BD"/>
    <w:rsid w:val="0060198D"/>
    <w:rsid w:val="0060199E"/>
    <w:rsid w:val="006019A4"/>
    <w:rsid w:val="006019C3"/>
    <w:rsid w:val="006019DD"/>
    <w:rsid w:val="00601A0C"/>
    <w:rsid w:val="00601A1C"/>
    <w:rsid w:val="00601A3E"/>
    <w:rsid w:val="00601A45"/>
    <w:rsid w:val="00601A5D"/>
    <w:rsid w:val="00601A5F"/>
    <w:rsid w:val="00601A93"/>
    <w:rsid w:val="00601AAB"/>
    <w:rsid w:val="00601B2F"/>
    <w:rsid w:val="00601B4E"/>
    <w:rsid w:val="00601B87"/>
    <w:rsid w:val="00601C1D"/>
    <w:rsid w:val="00601C36"/>
    <w:rsid w:val="00601C4B"/>
    <w:rsid w:val="00601C67"/>
    <w:rsid w:val="00601D4D"/>
    <w:rsid w:val="00601D52"/>
    <w:rsid w:val="00601D98"/>
    <w:rsid w:val="00601DD8"/>
    <w:rsid w:val="00601DDD"/>
    <w:rsid w:val="00601DFE"/>
    <w:rsid w:val="00601E2B"/>
    <w:rsid w:val="00601E67"/>
    <w:rsid w:val="00601EA3"/>
    <w:rsid w:val="00601EA7"/>
    <w:rsid w:val="00601EBD"/>
    <w:rsid w:val="00601F30"/>
    <w:rsid w:val="00601F39"/>
    <w:rsid w:val="00601F3B"/>
    <w:rsid w:val="00602014"/>
    <w:rsid w:val="006020F1"/>
    <w:rsid w:val="006020F2"/>
    <w:rsid w:val="0060210C"/>
    <w:rsid w:val="00602129"/>
    <w:rsid w:val="0060212B"/>
    <w:rsid w:val="00602138"/>
    <w:rsid w:val="00602154"/>
    <w:rsid w:val="00602186"/>
    <w:rsid w:val="0060219B"/>
    <w:rsid w:val="006021DE"/>
    <w:rsid w:val="00602240"/>
    <w:rsid w:val="00602264"/>
    <w:rsid w:val="0060226F"/>
    <w:rsid w:val="00602298"/>
    <w:rsid w:val="006022CD"/>
    <w:rsid w:val="006022DE"/>
    <w:rsid w:val="006022E5"/>
    <w:rsid w:val="00602305"/>
    <w:rsid w:val="00602321"/>
    <w:rsid w:val="0060234E"/>
    <w:rsid w:val="00602376"/>
    <w:rsid w:val="006023A3"/>
    <w:rsid w:val="006023AC"/>
    <w:rsid w:val="006023AD"/>
    <w:rsid w:val="006023C8"/>
    <w:rsid w:val="006023F3"/>
    <w:rsid w:val="00602460"/>
    <w:rsid w:val="00602466"/>
    <w:rsid w:val="0060246F"/>
    <w:rsid w:val="006024AB"/>
    <w:rsid w:val="006024C3"/>
    <w:rsid w:val="006024C4"/>
    <w:rsid w:val="006024CC"/>
    <w:rsid w:val="006024E7"/>
    <w:rsid w:val="006024F8"/>
    <w:rsid w:val="00602502"/>
    <w:rsid w:val="006025BA"/>
    <w:rsid w:val="00602679"/>
    <w:rsid w:val="006026D0"/>
    <w:rsid w:val="006026D9"/>
    <w:rsid w:val="006026E5"/>
    <w:rsid w:val="006026E9"/>
    <w:rsid w:val="0060272F"/>
    <w:rsid w:val="00602752"/>
    <w:rsid w:val="006027BD"/>
    <w:rsid w:val="006027C5"/>
    <w:rsid w:val="00602812"/>
    <w:rsid w:val="00602823"/>
    <w:rsid w:val="00602852"/>
    <w:rsid w:val="00602896"/>
    <w:rsid w:val="006028D6"/>
    <w:rsid w:val="006028E9"/>
    <w:rsid w:val="0060296F"/>
    <w:rsid w:val="006029A1"/>
    <w:rsid w:val="006029B5"/>
    <w:rsid w:val="006029C5"/>
    <w:rsid w:val="00602A20"/>
    <w:rsid w:val="00602A51"/>
    <w:rsid w:val="00602A63"/>
    <w:rsid w:val="00602AB0"/>
    <w:rsid w:val="00602ABD"/>
    <w:rsid w:val="00602AF2"/>
    <w:rsid w:val="00602B3A"/>
    <w:rsid w:val="00602B9F"/>
    <w:rsid w:val="00602BA6"/>
    <w:rsid w:val="00602BBE"/>
    <w:rsid w:val="00602C09"/>
    <w:rsid w:val="00602C8A"/>
    <w:rsid w:val="00602D03"/>
    <w:rsid w:val="00602D0B"/>
    <w:rsid w:val="00602D12"/>
    <w:rsid w:val="00602D20"/>
    <w:rsid w:val="00602D82"/>
    <w:rsid w:val="00602D98"/>
    <w:rsid w:val="00602DCB"/>
    <w:rsid w:val="00602DD9"/>
    <w:rsid w:val="00602E33"/>
    <w:rsid w:val="00602E70"/>
    <w:rsid w:val="00602E9B"/>
    <w:rsid w:val="00602EA6"/>
    <w:rsid w:val="00602ED5"/>
    <w:rsid w:val="00602ED6"/>
    <w:rsid w:val="00602EDE"/>
    <w:rsid w:val="00602EF9"/>
    <w:rsid w:val="00602FFD"/>
    <w:rsid w:val="00603007"/>
    <w:rsid w:val="00603019"/>
    <w:rsid w:val="00603039"/>
    <w:rsid w:val="0060306C"/>
    <w:rsid w:val="00603080"/>
    <w:rsid w:val="0060308E"/>
    <w:rsid w:val="0060309B"/>
    <w:rsid w:val="006030E3"/>
    <w:rsid w:val="006030EF"/>
    <w:rsid w:val="00603155"/>
    <w:rsid w:val="0060317E"/>
    <w:rsid w:val="0060318A"/>
    <w:rsid w:val="00603192"/>
    <w:rsid w:val="0060319D"/>
    <w:rsid w:val="006031C9"/>
    <w:rsid w:val="0060324A"/>
    <w:rsid w:val="0060324C"/>
    <w:rsid w:val="00603287"/>
    <w:rsid w:val="006032B6"/>
    <w:rsid w:val="006032CA"/>
    <w:rsid w:val="006032FC"/>
    <w:rsid w:val="0060333A"/>
    <w:rsid w:val="0060335A"/>
    <w:rsid w:val="00603386"/>
    <w:rsid w:val="00603396"/>
    <w:rsid w:val="006033B1"/>
    <w:rsid w:val="006033C6"/>
    <w:rsid w:val="006033D6"/>
    <w:rsid w:val="006033DF"/>
    <w:rsid w:val="006033F6"/>
    <w:rsid w:val="00603400"/>
    <w:rsid w:val="00603409"/>
    <w:rsid w:val="00603414"/>
    <w:rsid w:val="00603454"/>
    <w:rsid w:val="00603481"/>
    <w:rsid w:val="006034A2"/>
    <w:rsid w:val="006034C0"/>
    <w:rsid w:val="006034EA"/>
    <w:rsid w:val="006034FA"/>
    <w:rsid w:val="0060352A"/>
    <w:rsid w:val="00603560"/>
    <w:rsid w:val="0060357E"/>
    <w:rsid w:val="00603581"/>
    <w:rsid w:val="006035C3"/>
    <w:rsid w:val="006035C5"/>
    <w:rsid w:val="00603604"/>
    <w:rsid w:val="0060362C"/>
    <w:rsid w:val="00603643"/>
    <w:rsid w:val="00603644"/>
    <w:rsid w:val="00603674"/>
    <w:rsid w:val="00603697"/>
    <w:rsid w:val="006036D2"/>
    <w:rsid w:val="00603720"/>
    <w:rsid w:val="00603760"/>
    <w:rsid w:val="006037F7"/>
    <w:rsid w:val="0060388A"/>
    <w:rsid w:val="0060388D"/>
    <w:rsid w:val="00603898"/>
    <w:rsid w:val="0060389C"/>
    <w:rsid w:val="006038D7"/>
    <w:rsid w:val="006038DB"/>
    <w:rsid w:val="00603921"/>
    <w:rsid w:val="00603933"/>
    <w:rsid w:val="00603934"/>
    <w:rsid w:val="00603939"/>
    <w:rsid w:val="00603984"/>
    <w:rsid w:val="006039C6"/>
    <w:rsid w:val="006039F9"/>
    <w:rsid w:val="00603A38"/>
    <w:rsid w:val="00603A6A"/>
    <w:rsid w:val="00603AD2"/>
    <w:rsid w:val="00603AEE"/>
    <w:rsid w:val="00603AF2"/>
    <w:rsid w:val="00603AFB"/>
    <w:rsid w:val="00603B3F"/>
    <w:rsid w:val="00603B5F"/>
    <w:rsid w:val="00603B91"/>
    <w:rsid w:val="00603BA5"/>
    <w:rsid w:val="00603BBB"/>
    <w:rsid w:val="00603C08"/>
    <w:rsid w:val="00603C15"/>
    <w:rsid w:val="00603C1F"/>
    <w:rsid w:val="00603C4C"/>
    <w:rsid w:val="00603C63"/>
    <w:rsid w:val="00603C70"/>
    <w:rsid w:val="00603CA9"/>
    <w:rsid w:val="00603CAE"/>
    <w:rsid w:val="00603CEA"/>
    <w:rsid w:val="00603D4E"/>
    <w:rsid w:val="00603D7A"/>
    <w:rsid w:val="00603DA0"/>
    <w:rsid w:val="00603DB0"/>
    <w:rsid w:val="00603DB5"/>
    <w:rsid w:val="00603DBB"/>
    <w:rsid w:val="00603DBE"/>
    <w:rsid w:val="00603DE7"/>
    <w:rsid w:val="00603E84"/>
    <w:rsid w:val="00603E98"/>
    <w:rsid w:val="00603EC4"/>
    <w:rsid w:val="00603EF2"/>
    <w:rsid w:val="00603F0C"/>
    <w:rsid w:val="00603F7D"/>
    <w:rsid w:val="00603F83"/>
    <w:rsid w:val="00603F98"/>
    <w:rsid w:val="00603F9C"/>
    <w:rsid w:val="00603FB3"/>
    <w:rsid w:val="00603FB7"/>
    <w:rsid w:val="00603FC6"/>
    <w:rsid w:val="00603FCB"/>
    <w:rsid w:val="0060401C"/>
    <w:rsid w:val="0060402A"/>
    <w:rsid w:val="006040F3"/>
    <w:rsid w:val="0060411E"/>
    <w:rsid w:val="0060412B"/>
    <w:rsid w:val="0060413B"/>
    <w:rsid w:val="0060413F"/>
    <w:rsid w:val="00604187"/>
    <w:rsid w:val="006041B4"/>
    <w:rsid w:val="00604213"/>
    <w:rsid w:val="0060422B"/>
    <w:rsid w:val="0060425B"/>
    <w:rsid w:val="00604296"/>
    <w:rsid w:val="00604302"/>
    <w:rsid w:val="00604303"/>
    <w:rsid w:val="0060433E"/>
    <w:rsid w:val="00604370"/>
    <w:rsid w:val="00604396"/>
    <w:rsid w:val="006043B3"/>
    <w:rsid w:val="006043CF"/>
    <w:rsid w:val="006043D6"/>
    <w:rsid w:val="006043DA"/>
    <w:rsid w:val="00604405"/>
    <w:rsid w:val="0060440D"/>
    <w:rsid w:val="00604463"/>
    <w:rsid w:val="006044F7"/>
    <w:rsid w:val="006044FD"/>
    <w:rsid w:val="0060450A"/>
    <w:rsid w:val="00604543"/>
    <w:rsid w:val="0060457E"/>
    <w:rsid w:val="0060458B"/>
    <w:rsid w:val="00604597"/>
    <w:rsid w:val="006045BC"/>
    <w:rsid w:val="006045D5"/>
    <w:rsid w:val="006045D7"/>
    <w:rsid w:val="006045E3"/>
    <w:rsid w:val="00604619"/>
    <w:rsid w:val="00604632"/>
    <w:rsid w:val="006046BB"/>
    <w:rsid w:val="006046DE"/>
    <w:rsid w:val="006046EE"/>
    <w:rsid w:val="0060471F"/>
    <w:rsid w:val="0060475C"/>
    <w:rsid w:val="0060479D"/>
    <w:rsid w:val="006047B9"/>
    <w:rsid w:val="0060481E"/>
    <w:rsid w:val="0060485F"/>
    <w:rsid w:val="006048A2"/>
    <w:rsid w:val="006048ED"/>
    <w:rsid w:val="0060492B"/>
    <w:rsid w:val="00604934"/>
    <w:rsid w:val="00604969"/>
    <w:rsid w:val="00604974"/>
    <w:rsid w:val="0060498B"/>
    <w:rsid w:val="006049A9"/>
    <w:rsid w:val="006049C4"/>
    <w:rsid w:val="006049D2"/>
    <w:rsid w:val="006049E3"/>
    <w:rsid w:val="006049E7"/>
    <w:rsid w:val="006049F7"/>
    <w:rsid w:val="00604A6E"/>
    <w:rsid w:val="00604A9D"/>
    <w:rsid w:val="00604A9F"/>
    <w:rsid w:val="00604B5B"/>
    <w:rsid w:val="00604B75"/>
    <w:rsid w:val="00604BDD"/>
    <w:rsid w:val="00604C12"/>
    <w:rsid w:val="00604CA3"/>
    <w:rsid w:val="00604CAD"/>
    <w:rsid w:val="00604CD5"/>
    <w:rsid w:val="00604CF3"/>
    <w:rsid w:val="00604CF5"/>
    <w:rsid w:val="00604D26"/>
    <w:rsid w:val="00604D2F"/>
    <w:rsid w:val="00604D94"/>
    <w:rsid w:val="00604DE7"/>
    <w:rsid w:val="00604E05"/>
    <w:rsid w:val="00604E1E"/>
    <w:rsid w:val="00604E42"/>
    <w:rsid w:val="00604E58"/>
    <w:rsid w:val="00604E5C"/>
    <w:rsid w:val="00604E78"/>
    <w:rsid w:val="00604E87"/>
    <w:rsid w:val="00604EBD"/>
    <w:rsid w:val="00604F11"/>
    <w:rsid w:val="00604F22"/>
    <w:rsid w:val="00604F2C"/>
    <w:rsid w:val="00604F41"/>
    <w:rsid w:val="00604F4F"/>
    <w:rsid w:val="00604F86"/>
    <w:rsid w:val="00604F9A"/>
    <w:rsid w:val="00604FF6"/>
    <w:rsid w:val="00604FFA"/>
    <w:rsid w:val="00605006"/>
    <w:rsid w:val="00605009"/>
    <w:rsid w:val="0060503C"/>
    <w:rsid w:val="00605041"/>
    <w:rsid w:val="00605046"/>
    <w:rsid w:val="006050AE"/>
    <w:rsid w:val="006050B2"/>
    <w:rsid w:val="006050C9"/>
    <w:rsid w:val="006050EA"/>
    <w:rsid w:val="0060511C"/>
    <w:rsid w:val="00605148"/>
    <w:rsid w:val="0060515A"/>
    <w:rsid w:val="00605189"/>
    <w:rsid w:val="00605194"/>
    <w:rsid w:val="0060519B"/>
    <w:rsid w:val="006051AC"/>
    <w:rsid w:val="006051C3"/>
    <w:rsid w:val="006051D7"/>
    <w:rsid w:val="006051F5"/>
    <w:rsid w:val="00605202"/>
    <w:rsid w:val="00605209"/>
    <w:rsid w:val="0060523B"/>
    <w:rsid w:val="00605245"/>
    <w:rsid w:val="006052C7"/>
    <w:rsid w:val="006052D7"/>
    <w:rsid w:val="006052D9"/>
    <w:rsid w:val="006052E3"/>
    <w:rsid w:val="006052E5"/>
    <w:rsid w:val="006052F2"/>
    <w:rsid w:val="006052FB"/>
    <w:rsid w:val="00605301"/>
    <w:rsid w:val="0060535A"/>
    <w:rsid w:val="0060535E"/>
    <w:rsid w:val="00605395"/>
    <w:rsid w:val="0060539D"/>
    <w:rsid w:val="006053D0"/>
    <w:rsid w:val="00605422"/>
    <w:rsid w:val="006054A6"/>
    <w:rsid w:val="006054B9"/>
    <w:rsid w:val="006054EB"/>
    <w:rsid w:val="006054EC"/>
    <w:rsid w:val="00605518"/>
    <w:rsid w:val="00605547"/>
    <w:rsid w:val="00605562"/>
    <w:rsid w:val="0060556F"/>
    <w:rsid w:val="00605595"/>
    <w:rsid w:val="006055B4"/>
    <w:rsid w:val="006055CD"/>
    <w:rsid w:val="00605608"/>
    <w:rsid w:val="0060560D"/>
    <w:rsid w:val="00605619"/>
    <w:rsid w:val="00605625"/>
    <w:rsid w:val="00605687"/>
    <w:rsid w:val="0060568D"/>
    <w:rsid w:val="006056E7"/>
    <w:rsid w:val="006056EC"/>
    <w:rsid w:val="0060570F"/>
    <w:rsid w:val="0060571A"/>
    <w:rsid w:val="0060571D"/>
    <w:rsid w:val="0060574E"/>
    <w:rsid w:val="006057EF"/>
    <w:rsid w:val="006057F0"/>
    <w:rsid w:val="006057F5"/>
    <w:rsid w:val="0060580D"/>
    <w:rsid w:val="00605813"/>
    <w:rsid w:val="00605895"/>
    <w:rsid w:val="006058BA"/>
    <w:rsid w:val="00605908"/>
    <w:rsid w:val="00605912"/>
    <w:rsid w:val="0060593E"/>
    <w:rsid w:val="00605940"/>
    <w:rsid w:val="00605943"/>
    <w:rsid w:val="00605966"/>
    <w:rsid w:val="00605A1E"/>
    <w:rsid w:val="00605ABF"/>
    <w:rsid w:val="00605ACC"/>
    <w:rsid w:val="00605AFA"/>
    <w:rsid w:val="00605B1D"/>
    <w:rsid w:val="00605B32"/>
    <w:rsid w:val="00605B95"/>
    <w:rsid w:val="00605B9C"/>
    <w:rsid w:val="00605BBD"/>
    <w:rsid w:val="00605BD6"/>
    <w:rsid w:val="00605C09"/>
    <w:rsid w:val="00605C0A"/>
    <w:rsid w:val="00605CCD"/>
    <w:rsid w:val="00605D65"/>
    <w:rsid w:val="00605D67"/>
    <w:rsid w:val="00605D87"/>
    <w:rsid w:val="00605D97"/>
    <w:rsid w:val="00605DEB"/>
    <w:rsid w:val="00605DF6"/>
    <w:rsid w:val="00605E0C"/>
    <w:rsid w:val="00605E11"/>
    <w:rsid w:val="00605E25"/>
    <w:rsid w:val="00605E27"/>
    <w:rsid w:val="00605E4B"/>
    <w:rsid w:val="00605E83"/>
    <w:rsid w:val="00605EB4"/>
    <w:rsid w:val="00605F38"/>
    <w:rsid w:val="00605F3F"/>
    <w:rsid w:val="00605F83"/>
    <w:rsid w:val="0060600D"/>
    <w:rsid w:val="0060605A"/>
    <w:rsid w:val="006060BE"/>
    <w:rsid w:val="006060CD"/>
    <w:rsid w:val="006060D6"/>
    <w:rsid w:val="006060E1"/>
    <w:rsid w:val="006060F5"/>
    <w:rsid w:val="006060F7"/>
    <w:rsid w:val="00606128"/>
    <w:rsid w:val="0060612C"/>
    <w:rsid w:val="00606149"/>
    <w:rsid w:val="0060617D"/>
    <w:rsid w:val="0060619D"/>
    <w:rsid w:val="006061AF"/>
    <w:rsid w:val="006061B2"/>
    <w:rsid w:val="006061B7"/>
    <w:rsid w:val="006061E3"/>
    <w:rsid w:val="00606209"/>
    <w:rsid w:val="00606218"/>
    <w:rsid w:val="00606235"/>
    <w:rsid w:val="00606238"/>
    <w:rsid w:val="00606239"/>
    <w:rsid w:val="0060627E"/>
    <w:rsid w:val="00606281"/>
    <w:rsid w:val="00606296"/>
    <w:rsid w:val="006062A4"/>
    <w:rsid w:val="006062A8"/>
    <w:rsid w:val="006062D8"/>
    <w:rsid w:val="00606302"/>
    <w:rsid w:val="00606332"/>
    <w:rsid w:val="00606346"/>
    <w:rsid w:val="00606380"/>
    <w:rsid w:val="00606381"/>
    <w:rsid w:val="00606395"/>
    <w:rsid w:val="006063F5"/>
    <w:rsid w:val="00606412"/>
    <w:rsid w:val="00606444"/>
    <w:rsid w:val="00606458"/>
    <w:rsid w:val="0060646C"/>
    <w:rsid w:val="0060651F"/>
    <w:rsid w:val="00606535"/>
    <w:rsid w:val="00606556"/>
    <w:rsid w:val="006065C0"/>
    <w:rsid w:val="006065DF"/>
    <w:rsid w:val="0060663E"/>
    <w:rsid w:val="00606656"/>
    <w:rsid w:val="0060670A"/>
    <w:rsid w:val="00606715"/>
    <w:rsid w:val="0060672D"/>
    <w:rsid w:val="0060674D"/>
    <w:rsid w:val="00606763"/>
    <w:rsid w:val="00606766"/>
    <w:rsid w:val="00606777"/>
    <w:rsid w:val="00606783"/>
    <w:rsid w:val="006067C3"/>
    <w:rsid w:val="006067C9"/>
    <w:rsid w:val="006067CE"/>
    <w:rsid w:val="00606821"/>
    <w:rsid w:val="00606837"/>
    <w:rsid w:val="0060686F"/>
    <w:rsid w:val="00606886"/>
    <w:rsid w:val="006068EE"/>
    <w:rsid w:val="00606938"/>
    <w:rsid w:val="0060696C"/>
    <w:rsid w:val="00606972"/>
    <w:rsid w:val="00606995"/>
    <w:rsid w:val="006069A9"/>
    <w:rsid w:val="006069D8"/>
    <w:rsid w:val="006069E4"/>
    <w:rsid w:val="006069EB"/>
    <w:rsid w:val="00606A16"/>
    <w:rsid w:val="00606A60"/>
    <w:rsid w:val="00606A6E"/>
    <w:rsid w:val="00606A80"/>
    <w:rsid w:val="00606A8F"/>
    <w:rsid w:val="00606AA6"/>
    <w:rsid w:val="00606AAE"/>
    <w:rsid w:val="00606AB3"/>
    <w:rsid w:val="00606B3F"/>
    <w:rsid w:val="00606B54"/>
    <w:rsid w:val="00606BB1"/>
    <w:rsid w:val="00606BCD"/>
    <w:rsid w:val="00606C07"/>
    <w:rsid w:val="00606C51"/>
    <w:rsid w:val="00606C5B"/>
    <w:rsid w:val="00606C66"/>
    <w:rsid w:val="00606CDD"/>
    <w:rsid w:val="00606CF9"/>
    <w:rsid w:val="00606CFA"/>
    <w:rsid w:val="00606D3C"/>
    <w:rsid w:val="00606D4B"/>
    <w:rsid w:val="00606D76"/>
    <w:rsid w:val="00606DFC"/>
    <w:rsid w:val="00606DFD"/>
    <w:rsid w:val="00606E6C"/>
    <w:rsid w:val="00606E98"/>
    <w:rsid w:val="00606EB8"/>
    <w:rsid w:val="00606EF5"/>
    <w:rsid w:val="00606F10"/>
    <w:rsid w:val="00606F12"/>
    <w:rsid w:val="00606F9C"/>
    <w:rsid w:val="00606FBA"/>
    <w:rsid w:val="00606FE2"/>
    <w:rsid w:val="0060701E"/>
    <w:rsid w:val="0060704B"/>
    <w:rsid w:val="00607082"/>
    <w:rsid w:val="0060708A"/>
    <w:rsid w:val="0060708F"/>
    <w:rsid w:val="006070A7"/>
    <w:rsid w:val="006070D8"/>
    <w:rsid w:val="006070E4"/>
    <w:rsid w:val="00607116"/>
    <w:rsid w:val="00607143"/>
    <w:rsid w:val="00607183"/>
    <w:rsid w:val="00607191"/>
    <w:rsid w:val="006071C6"/>
    <w:rsid w:val="006071D2"/>
    <w:rsid w:val="006071FB"/>
    <w:rsid w:val="0060721B"/>
    <w:rsid w:val="00607221"/>
    <w:rsid w:val="0060723F"/>
    <w:rsid w:val="00607243"/>
    <w:rsid w:val="00607261"/>
    <w:rsid w:val="00607267"/>
    <w:rsid w:val="00607273"/>
    <w:rsid w:val="0060729B"/>
    <w:rsid w:val="006072B9"/>
    <w:rsid w:val="006072C2"/>
    <w:rsid w:val="0060730E"/>
    <w:rsid w:val="0060732D"/>
    <w:rsid w:val="00607331"/>
    <w:rsid w:val="00607372"/>
    <w:rsid w:val="00607374"/>
    <w:rsid w:val="0060737A"/>
    <w:rsid w:val="006073A9"/>
    <w:rsid w:val="006073B2"/>
    <w:rsid w:val="00607403"/>
    <w:rsid w:val="00607429"/>
    <w:rsid w:val="0060742F"/>
    <w:rsid w:val="00607436"/>
    <w:rsid w:val="00607481"/>
    <w:rsid w:val="006074A2"/>
    <w:rsid w:val="006074B3"/>
    <w:rsid w:val="006074B9"/>
    <w:rsid w:val="006074CA"/>
    <w:rsid w:val="006074F8"/>
    <w:rsid w:val="0060753E"/>
    <w:rsid w:val="00607590"/>
    <w:rsid w:val="006075AD"/>
    <w:rsid w:val="006075B5"/>
    <w:rsid w:val="006075EE"/>
    <w:rsid w:val="00607679"/>
    <w:rsid w:val="006076BC"/>
    <w:rsid w:val="006076F8"/>
    <w:rsid w:val="00607710"/>
    <w:rsid w:val="0060773C"/>
    <w:rsid w:val="00607799"/>
    <w:rsid w:val="006077AA"/>
    <w:rsid w:val="006077AE"/>
    <w:rsid w:val="006077CE"/>
    <w:rsid w:val="006077D1"/>
    <w:rsid w:val="006077EF"/>
    <w:rsid w:val="00607889"/>
    <w:rsid w:val="006078A1"/>
    <w:rsid w:val="006078EC"/>
    <w:rsid w:val="006078ED"/>
    <w:rsid w:val="00607906"/>
    <w:rsid w:val="0060792A"/>
    <w:rsid w:val="00607980"/>
    <w:rsid w:val="00607986"/>
    <w:rsid w:val="006079AA"/>
    <w:rsid w:val="00607A00"/>
    <w:rsid w:val="00607A02"/>
    <w:rsid w:val="00607A10"/>
    <w:rsid w:val="00607A11"/>
    <w:rsid w:val="00607A35"/>
    <w:rsid w:val="00607A7E"/>
    <w:rsid w:val="00607A9E"/>
    <w:rsid w:val="00607AB5"/>
    <w:rsid w:val="00607B76"/>
    <w:rsid w:val="00607B7A"/>
    <w:rsid w:val="00607B91"/>
    <w:rsid w:val="00607BA3"/>
    <w:rsid w:val="00607BBC"/>
    <w:rsid w:val="00607BC5"/>
    <w:rsid w:val="00607BD9"/>
    <w:rsid w:val="00607BF5"/>
    <w:rsid w:val="00607CF6"/>
    <w:rsid w:val="00607D0A"/>
    <w:rsid w:val="00607D26"/>
    <w:rsid w:val="00607D2F"/>
    <w:rsid w:val="00607D68"/>
    <w:rsid w:val="00607D6C"/>
    <w:rsid w:val="00607D71"/>
    <w:rsid w:val="00607D8D"/>
    <w:rsid w:val="00607D94"/>
    <w:rsid w:val="00607D97"/>
    <w:rsid w:val="00607D9A"/>
    <w:rsid w:val="00607D9B"/>
    <w:rsid w:val="00607DAF"/>
    <w:rsid w:val="00607DBF"/>
    <w:rsid w:val="00607E01"/>
    <w:rsid w:val="00607EF6"/>
    <w:rsid w:val="00607F06"/>
    <w:rsid w:val="00607F13"/>
    <w:rsid w:val="00607F54"/>
    <w:rsid w:val="00607F6C"/>
    <w:rsid w:val="00607F7F"/>
    <w:rsid w:val="00607F91"/>
    <w:rsid w:val="00607FBF"/>
    <w:rsid w:val="00607FF1"/>
    <w:rsid w:val="00610010"/>
    <w:rsid w:val="00610059"/>
    <w:rsid w:val="0061005E"/>
    <w:rsid w:val="00610070"/>
    <w:rsid w:val="006100A4"/>
    <w:rsid w:val="006100BE"/>
    <w:rsid w:val="006100E7"/>
    <w:rsid w:val="006100FF"/>
    <w:rsid w:val="00610151"/>
    <w:rsid w:val="00610158"/>
    <w:rsid w:val="0061017B"/>
    <w:rsid w:val="00610182"/>
    <w:rsid w:val="00610185"/>
    <w:rsid w:val="0061019C"/>
    <w:rsid w:val="006101CB"/>
    <w:rsid w:val="006101CC"/>
    <w:rsid w:val="006101DA"/>
    <w:rsid w:val="00610261"/>
    <w:rsid w:val="00610273"/>
    <w:rsid w:val="00610290"/>
    <w:rsid w:val="006102F2"/>
    <w:rsid w:val="00610306"/>
    <w:rsid w:val="00610327"/>
    <w:rsid w:val="00610382"/>
    <w:rsid w:val="006103DB"/>
    <w:rsid w:val="006103E7"/>
    <w:rsid w:val="0061040F"/>
    <w:rsid w:val="0061041B"/>
    <w:rsid w:val="0061042A"/>
    <w:rsid w:val="0061042E"/>
    <w:rsid w:val="00610441"/>
    <w:rsid w:val="006104C0"/>
    <w:rsid w:val="006104D2"/>
    <w:rsid w:val="006104E1"/>
    <w:rsid w:val="006104FD"/>
    <w:rsid w:val="0061051C"/>
    <w:rsid w:val="0061052D"/>
    <w:rsid w:val="00610553"/>
    <w:rsid w:val="0061057D"/>
    <w:rsid w:val="006105A6"/>
    <w:rsid w:val="006105C8"/>
    <w:rsid w:val="006105FC"/>
    <w:rsid w:val="00610614"/>
    <w:rsid w:val="00610616"/>
    <w:rsid w:val="00610672"/>
    <w:rsid w:val="0061069D"/>
    <w:rsid w:val="006106DE"/>
    <w:rsid w:val="006106FF"/>
    <w:rsid w:val="00610702"/>
    <w:rsid w:val="0061071D"/>
    <w:rsid w:val="00610746"/>
    <w:rsid w:val="00610777"/>
    <w:rsid w:val="00610792"/>
    <w:rsid w:val="006107FF"/>
    <w:rsid w:val="00610874"/>
    <w:rsid w:val="00610888"/>
    <w:rsid w:val="006108BE"/>
    <w:rsid w:val="006108ED"/>
    <w:rsid w:val="0061090B"/>
    <w:rsid w:val="00610910"/>
    <w:rsid w:val="0061092A"/>
    <w:rsid w:val="00610954"/>
    <w:rsid w:val="0061097D"/>
    <w:rsid w:val="006109C2"/>
    <w:rsid w:val="006109C7"/>
    <w:rsid w:val="00610A0A"/>
    <w:rsid w:val="00610A0E"/>
    <w:rsid w:val="00610A50"/>
    <w:rsid w:val="00610A52"/>
    <w:rsid w:val="00610AD1"/>
    <w:rsid w:val="00610B10"/>
    <w:rsid w:val="00610B4B"/>
    <w:rsid w:val="00610B81"/>
    <w:rsid w:val="00610B8D"/>
    <w:rsid w:val="00610BE3"/>
    <w:rsid w:val="00610BEC"/>
    <w:rsid w:val="00610BF7"/>
    <w:rsid w:val="00610C25"/>
    <w:rsid w:val="00610C36"/>
    <w:rsid w:val="00610C4F"/>
    <w:rsid w:val="00610C64"/>
    <w:rsid w:val="00610C78"/>
    <w:rsid w:val="00610CA5"/>
    <w:rsid w:val="00610CC4"/>
    <w:rsid w:val="00610CC6"/>
    <w:rsid w:val="00610CF0"/>
    <w:rsid w:val="00610D17"/>
    <w:rsid w:val="00610D2A"/>
    <w:rsid w:val="00610D43"/>
    <w:rsid w:val="00610D97"/>
    <w:rsid w:val="00610D99"/>
    <w:rsid w:val="00610DB6"/>
    <w:rsid w:val="00610DD7"/>
    <w:rsid w:val="00610E02"/>
    <w:rsid w:val="00610E2C"/>
    <w:rsid w:val="00610E5C"/>
    <w:rsid w:val="00610E6D"/>
    <w:rsid w:val="00610E8F"/>
    <w:rsid w:val="00610EC1"/>
    <w:rsid w:val="00610ED6"/>
    <w:rsid w:val="00610EDA"/>
    <w:rsid w:val="00610EE9"/>
    <w:rsid w:val="00610EFC"/>
    <w:rsid w:val="00610F39"/>
    <w:rsid w:val="00610F62"/>
    <w:rsid w:val="00610F65"/>
    <w:rsid w:val="00610F95"/>
    <w:rsid w:val="00610FA6"/>
    <w:rsid w:val="00610FE6"/>
    <w:rsid w:val="00610FE9"/>
    <w:rsid w:val="00610FEA"/>
    <w:rsid w:val="00611038"/>
    <w:rsid w:val="0061106D"/>
    <w:rsid w:val="006110B2"/>
    <w:rsid w:val="006110E9"/>
    <w:rsid w:val="006110EA"/>
    <w:rsid w:val="0061111B"/>
    <w:rsid w:val="00611144"/>
    <w:rsid w:val="0061115B"/>
    <w:rsid w:val="006111DF"/>
    <w:rsid w:val="006111F8"/>
    <w:rsid w:val="00611291"/>
    <w:rsid w:val="00611294"/>
    <w:rsid w:val="0061129B"/>
    <w:rsid w:val="006112B2"/>
    <w:rsid w:val="00611368"/>
    <w:rsid w:val="00611381"/>
    <w:rsid w:val="006113C2"/>
    <w:rsid w:val="006113CD"/>
    <w:rsid w:val="006113F7"/>
    <w:rsid w:val="006113F8"/>
    <w:rsid w:val="00611438"/>
    <w:rsid w:val="0061144F"/>
    <w:rsid w:val="00611459"/>
    <w:rsid w:val="00611464"/>
    <w:rsid w:val="0061146B"/>
    <w:rsid w:val="0061146D"/>
    <w:rsid w:val="00611488"/>
    <w:rsid w:val="0061149E"/>
    <w:rsid w:val="006114A2"/>
    <w:rsid w:val="006114A6"/>
    <w:rsid w:val="006114AA"/>
    <w:rsid w:val="006114C7"/>
    <w:rsid w:val="00611542"/>
    <w:rsid w:val="00611564"/>
    <w:rsid w:val="0061159D"/>
    <w:rsid w:val="0061159E"/>
    <w:rsid w:val="006115A2"/>
    <w:rsid w:val="006115D3"/>
    <w:rsid w:val="00611607"/>
    <w:rsid w:val="0061160C"/>
    <w:rsid w:val="00611631"/>
    <w:rsid w:val="00611654"/>
    <w:rsid w:val="006116A0"/>
    <w:rsid w:val="006116BB"/>
    <w:rsid w:val="006116E0"/>
    <w:rsid w:val="0061170E"/>
    <w:rsid w:val="00611741"/>
    <w:rsid w:val="00611743"/>
    <w:rsid w:val="00611783"/>
    <w:rsid w:val="006117DA"/>
    <w:rsid w:val="006117E9"/>
    <w:rsid w:val="00611839"/>
    <w:rsid w:val="00611857"/>
    <w:rsid w:val="00611892"/>
    <w:rsid w:val="006118B9"/>
    <w:rsid w:val="006118C8"/>
    <w:rsid w:val="006118CF"/>
    <w:rsid w:val="006118E4"/>
    <w:rsid w:val="0061190A"/>
    <w:rsid w:val="00611926"/>
    <w:rsid w:val="006119AD"/>
    <w:rsid w:val="006119E5"/>
    <w:rsid w:val="00611A6D"/>
    <w:rsid w:val="00611A92"/>
    <w:rsid w:val="00611AD9"/>
    <w:rsid w:val="00611ADB"/>
    <w:rsid w:val="00611B1B"/>
    <w:rsid w:val="00611B29"/>
    <w:rsid w:val="00611B4B"/>
    <w:rsid w:val="00611B52"/>
    <w:rsid w:val="00611B7F"/>
    <w:rsid w:val="00611B86"/>
    <w:rsid w:val="00611BA0"/>
    <w:rsid w:val="00611BA9"/>
    <w:rsid w:val="00611BCC"/>
    <w:rsid w:val="00611BDB"/>
    <w:rsid w:val="00611C2F"/>
    <w:rsid w:val="00611C38"/>
    <w:rsid w:val="00611C3B"/>
    <w:rsid w:val="00611C4A"/>
    <w:rsid w:val="00611CAA"/>
    <w:rsid w:val="00611CB9"/>
    <w:rsid w:val="00611CE6"/>
    <w:rsid w:val="00611D05"/>
    <w:rsid w:val="00611D5B"/>
    <w:rsid w:val="00611D6D"/>
    <w:rsid w:val="00611DED"/>
    <w:rsid w:val="00611EC8"/>
    <w:rsid w:val="00611EE6"/>
    <w:rsid w:val="00611EF2"/>
    <w:rsid w:val="00611FB3"/>
    <w:rsid w:val="00611FC1"/>
    <w:rsid w:val="00612060"/>
    <w:rsid w:val="0061206B"/>
    <w:rsid w:val="00612071"/>
    <w:rsid w:val="0061208C"/>
    <w:rsid w:val="006120D2"/>
    <w:rsid w:val="006120D4"/>
    <w:rsid w:val="00612101"/>
    <w:rsid w:val="00612121"/>
    <w:rsid w:val="00612167"/>
    <w:rsid w:val="00612175"/>
    <w:rsid w:val="006121CB"/>
    <w:rsid w:val="006121D8"/>
    <w:rsid w:val="00612225"/>
    <w:rsid w:val="0061223D"/>
    <w:rsid w:val="006122A5"/>
    <w:rsid w:val="006122CE"/>
    <w:rsid w:val="0061232F"/>
    <w:rsid w:val="00612347"/>
    <w:rsid w:val="0061236B"/>
    <w:rsid w:val="00612379"/>
    <w:rsid w:val="00612389"/>
    <w:rsid w:val="006123C1"/>
    <w:rsid w:val="006123E2"/>
    <w:rsid w:val="00612420"/>
    <w:rsid w:val="0061242F"/>
    <w:rsid w:val="00612436"/>
    <w:rsid w:val="00612441"/>
    <w:rsid w:val="006124B8"/>
    <w:rsid w:val="006124EC"/>
    <w:rsid w:val="00612525"/>
    <w:rsid w:val="00612554"/>
    <w:rsid w:val="0061255E"/>
    <w:rsid w:val="0061256F"/>
    <w:rsid w:val="006125E0"/>
    <w:rsid w:val="0061260D"/>
    <w:rsid w:val="0061262F"/>
    <w:rsid w:val="0061265C"/>
    <w:rsid w:val="00612689"/>
    <w:rsid w:val="00612690"/>
    <w:rsid w:val="0061269F"/>
    <w:rsid w:val="006126B3"/>
    <w:rsid w:val="006126B9"/>
    <w:rsid w:val="0061271E"/>
    <w:rsid w:val="00612726"/>
    <w:rsid w:val="00612728"/>
    <w:rsid w:val="0061272E"/>
    <w:rsid w:val="00612752"/>
    <w:rsid w:val="00612761"/>
    <w:rsid w:val="00612764"/>
    <w:rsid w:val="00612789"/>
    <w:rsid w:val="0061279F"/>
    <w:rsid w:val="006127BD"/>
    <w:rsid w:val="006127CB"/>
    <w:rsid w:val="006127E7"/>
    <w:rsid w:val="0061285A"/>
    <w:rsid w:val="00612878"/>
    <w:rsid w:val="006128A2"/>
    <w:rsid w:val="006128AA"/>
    <w:rsid w:val="006128D3"/>
    <w:rsid w:val="0061298C"/>
    <w:rsid w:val="0061298D"/>
    <w:rsid w:val="006129FE"/>
    <w:rsid w:val="00612B0D"/>
    <w:rsid w:val="00612B16"/>
    <w:rsid w:val="00612B7A"/>
    <w:rsid w:val="00612B86"/>
    <w:rsid w:val="00612BCE"/>
    <w:rsid w:val="00612BD0"/>
    <w:rsid w:val="00612BE9"/>
    <w:rsid w:val="00612BF8"/>
    <w:rsid w:val="00612C0C"/>
    <w:rsid w:val="00612C13"/>
    <w:rsid w:val="00612C20"/>
    <w:rsid w:val="00612C42"/>
    <w:rsid w:val="00612C65"/>
    <w:rsid w:val="00612D11"/>
    <w:rsid w:val="00612D30"/>
    <w:rsid w:val="00612D55"/>
    <w:rsid w:val="00612D6B"/>
    <w:rsid w:val="00612DC1"/>
    <w:rsid w:val="00612DFE"/>
    <w:rsid w:val="00612E02"/>
    <w:rsid w:val="00612E6C"/>
    <w:rsid w:val="00612E9E"/>
    <w:rsid w:val="00612ECB"/>
    <w:rsid w:val="00612F37"/>
    <w:rsid w:val="00612F38"/>
    <w:rsid w:val="00612FA1"/>
    <w:rsid w:val="00612FA7"/>
    <w:rsid w:val="00612FB2"/>
    <w:rsid w:val="00612FF1"/>
    <w:rsid w:val="0061306E"/>
    <w:rsid w:val="006130AA"/>
    <w:rsid w:val="006130D8"/>
    <w:rsid w:val="006130E7"/>
    <w:rsid w:val="0061312D"/>
    <w:rsid w:val="0061313C"/>
    <w:rsid w:val="00613162"/>
    <w:rsid w:val="00613167"/>
    <w:rsid w:val="0061316A"/>
    <w:rsid w:val="00613177"/>
    <w:rsid w:val="006131A3"/>
    <w:rsid w:val="006131C0"/>
    <w:rsid w:val="006131CB"/>
    <w:rsid w:val="006131E0"/>
    <w:rsid w:val="006131F9"/>
    <w:rsid w:val="0061321B"/>
    <w:rsid w:val="00613222"/>
    <w:rsid w:val="00613224"/>
    <w:rsid w:val="00613229"/>
    <w:rsid w:val="00613247"/>
    <w:rsid w:val="00613270"/>
    <w:rsid w:val="0061327C"/>
    <w:rsid w:val="0061327E"/>
    <w:rsid w:val="006132CF"/>
    <w:rsid w:val="00613310"/>
    <w:rsid w:val="0061332B"/>
    <w:rsid w:val="00613351"/>
    <w:rsid w:val="00613379"/>
    <w:rsid w:val="00613390"/>
    <w:rsid w:val="006133ED"/>
    <w:rsid w:val="006133EF"/>
    <w:rsid w:val="006133FD"/>
    <w:rsid w:val="0061344C"/>
    <w:rsid w:val="00613462"/>
    <w:rsid w:val="00613472"/>
    <w:rsid w:val="0061348E"/>
    <w:rsid w:val="006134B3"/>
    <w:rsid w:val="006134BB"/>
    <w:rsid w:val="006134DB"/>
    <w:rsid w:val="006134DC"/>
    <w:rsid w:val="00613531"/>
    <w:rsid w:val="00613536"/>
    <w:rsid w:val="00613597"/>
    <w:rsid w:val="006135CA"/>
    <w:rsid w:val="00613616"/>
    <w:rsid w:val="00613632"/>
    <w:rsid w:val="00613645"/>
    <w:rsid w:val="0061365F"/>
    <w:rsid w:val="006136A4"/>
    <w:rsid w:val="00613709"/>
    <w:rsid w:val="0061371B"/>
    <w:rsid w:val="00613724"/>
    <w:rsid w:val="006137B3"/>
    <w:rsid w:val="006137C4"/>
    <w:rsid w:val="00613801"/>
    <w:rsid w:val="00613835"/>
    <w:rsid w:val="0061383B"/>
    <w:rsid w:val="00613841"/>
    <w:rsid w:val="00613877"/>
    <w:rsid w:val="00613878"/>
    <w:rsid w:val="00613897"/>
    <w:rsid w:val="006138B4"/>
    <w:rsid w:val="006138BD"/>
    <w:rsid w:val="006138F7"/>
    <w:rsid w:val="00613902"/>
    <w:rsid w:val="0061393F"/>
    <w:rsid w:val="0061397F"/>
    <w:rsid w:val="0061398B"/>
    <w:rsid w:val="006139AE"/>
    <w:rsid w:val="006139B2"/>
    <w:rsid w:val="006139C3"/>
    <w:rsid w:val="006139CA"/>
    <w:rsid w:val="006139F2"/>
    <w:rsid w:val="00613A38"/>
    <w:rsid w:val="00613A45"/>
    <w:rsid w:val="00613A55"/>
    <w:rsid w:val="00613A5A"/>
    <w:rsid w:val="00613AB5"/>
    <w:rsid w:val="00613ABA"/>
    <w:rsid w:val="00613AC1"/>
    <w:rsid w:val="00613AC4"/>
    <w:rsid w:val="00613ADE"/>
    <w:rsid w:val="00613AE7"/>
    <w:rsid w:val="00613B79"/>
    <w:rsid w:val="00613B7A"/>
    <w:rsid w:val="00613B8E"/>
    <w:rsid w:val="00613BAA"/>
    <w:rsid w:val="00613BDC"/>
    <w:rsid w:val="00613BE2"/>
    <w:rsid w:val="00613BFC"/>
    <w:rsid w:val="00613C30"/>
    <w:rsid w:val="00613C3C"/>
    <w:rsid w:val="00613C76"/>
    <w:rsid w:val="00613C78"/>
    <w:rsid w:val="00613C84"/>
    <w:rsid w:val="00613C88"/>
    <w:rsid w:val="00613CAF"/>
    <w:rsid w:val="00613CDE"/>
    <w:rsid w:val="00613D00"/>
    <w:rsid w:val="00613D1E"/>
    <w:rsid w:val="00613D2F"/>
    <w:rsid w:val="00613D4E"/>
    <w:rsid w:val="00613D65"/>
    <w:rsid w:val="00613D7F"/>
    <w:rsid w:val="00613D9C"/>
    <w:rsid w:val="00613DA2"/>
    <w:rsid w:val="00613DEE"/>
    <w:rsid w:val="00613E1D"/>
    <w:rsid w:val="00613E50"/>
    <w:rsid w:val="00613E66"/>
    <w:rsid w:val="00613E84"/>
    <w:rsid w:val="00613E96"/>
    <w:rsid w:val="00613EAF"/>
    <w:rsid w:val="00613EBC"/>
    <w:rsid w:val="00613EC2"/>
    <w:rsid w:val="00613ED7"/>
    <w:rsid w:val="00613EF2"/>
    <w:rsid w:val="00613F33"/>
    <w:rsid w:val="00613F4F"/>
    <w:rsid w:val="00613F58"/>
    <w:rsid w:val="00613F8A"/>
    <w:rsid w:val="00613FE5"/>
    <w:rsid w:val="00613FEF"/>
    <w:rsid w:val="00613FF9"/>
    <w:rsid w:val="0061401F"/>
    <w:rsid w:val="0061402F"/>
    <w:rsid w:val="0061406E"/>
    <w:rsid w:val="00614099"/>
    <w:rsid w:val="006140A9"/>
    <w:rsid w:val="006140C4"/>
    <w:rsid w:val="006140D9"/>
    <w:rsid w:val="006140E1"/>
    <w:rsid w:val="006140E9"/>
    <w:rsid w:val="00614105"/>
    <w:rsid w:val="0061412D"/>
    <w:rsid w:val="00614133"/>
    <w:rsid w:val="00614152"/>
    <w:rsid w:val="00614208"/>
    <w:rsid w:val="0061423D"/>
    <w:rsid w:val="00614265"/>
    <w:rsid w:val="006142BC"/>
    <w:rsid w:val="00614303"/>
    <w:rsid w:val="0061430D"/>
    <w:rsid w:val="00614328"/>
    <w:rsid w:val="00614342"/>
    <w:rsid w:val="00614355"/>
    <w:rsid w:val="0061435B"/>
    <w:rsid w:val="00614369"/>
    <w:rsid w:val="00614375"/>
    <w:rsid w:val="00614386"/>
    <w:rsid w:val="00614391"/>
    <w:rsid w:val="006143B7"/>
    <w:rsid w:val="006143DC"/>
    <w:rsid w:val="00614429"/>
    <w:rsid w:val="0061442D"/>
    <w:rsid w:val="0061443B"/>
    <w:rsid w:val="00614442"/>
    <w:rsid w:val="00614450"/>
    <w:rsid w:val="0061448C"/>
    <w:rsid w:val="006144CA"/>
    <w:rsid w:val="006144F8"/>
    <w:rsid w:val="0061450C"/>
    <w:rsid w:val="0061453B"/>
    <w:rsid w:val="00614550"/>
    <w:rsid w:val="0061455C"/>
    <w:rsid w:val="006145AE"/>
    <w:rsid w:val="0061460D"/>
    <w:rsid w:val="0061465C"/>
    <w:rsid w:val="0061467D"/>
    <w:rsid w:val="00614695"/>
    <w:rsid w:val="006146FD"/>
    <w:rsid w:val="0061470F"/>
    <w:rsid w:val="0061475C"/>
    <w:rsid w:val="006147B8"/>
    <w:rsid w:val="006147BB"/>
    <w:rsid w:val="00614811"/>
    <w:rsid w:val="006148A2"/>
    <w:rsid w:val="006148AC"/>
    <w:rsid w:val="006148B4"/>
    <w:rsid w:val="006148D2"/>
    <w:rsid w:val="00614927"/>
    <w:rsid w:val="0061494C"/>
    <w:rsid w:val="00614951"/>
    <w:rsid w:val="0061496F"/>
    <w:rsid w:val="0061497E"/>
    <w:rsid w:val="00614989"/>
    <w:rsid w:val="006149D7"/>
    <w:rsid w:val="006149DF"/>
    <w:rsid w:val="006149F9"/>
    <w:rsid w:val="006149FA"/>
    <w:rsid w:val="00614A07"/>
    <w:rsid w:val="00614A0B"/>
    <w:rsid w:val="00614A13"/>
    <w:rsid w:val="00614A3B"/>
    <w:rsid w:val="00614A3C"/>
    <w:rsid w:val="00614A3D"/>
    <w:rsid w:val="00614ADD"/>
    <w:rsid w:val="00614B5A"/>
    <w:rsid w:val="00614B78"/>
    <w:rsid w:val="00614B7B"/>
    <w:rsid w:val="00614B88"/>
    <w:rsid w:val="00614BBF"/>
    <w:rsid w:val="00614BC2"/>
    <w:rsid w:val="00614BD2"/>
    <w:rsid w:val="00614C15"/>
    <w:rsid w:val="00614C2B"/>
    <w:rsid w:val="00614C33"/>
    <w:rsid w:val="00614C3A"/>
    <w:rsid w:val="00614C47"/>
    <w:rsid w:val="00614CA1"/>
    <w:rsid w:val="00614CAA"/>
    <w:rsid w:val="00614CBA"/>
    <w:rsid w:val="00614CBB"/>
    <w:rsid w:val="00614CDA"/>
    <w:rsid w:val="00614D2B"/>
    <w:rsid w:val="00614D68"/>
    <w:rsid w:val="00614DBC"/>
    <w:rsid w:val="00614DC2"/>
    <w:rsid w:val="00614DF0"/>
    <w:rsid w:val="00614E03"/>
    <w:rsid w:val="00614E54"/>
    <w:rsid w:val="00614E71"/>
    <w:rsid w:val="00614E8D"/>
    <w:rsid w:val="00614E9E"/>
    <w:rsid w:val="00614EDC"/>
    <w:rsid w:val="00614EE0"/>
    <w:rsid w:val="00614F0C"/>
    <w:rsid w:val="00614F22"/>
    <w:rsid w:val="00614F2C"/>
    <w:rsid w:val="00614F45"/>
    <w:rsid w:val="00614F66"/>
    <w:rsid w:val="00614F82"/>
    <w:rsid w:val="00614F8A"/>
    <w:rsid w:val="00614F98"/>
    <w:rsid w:val="00614FBB"/>
    <w:rsid w:val="00614FBF"/>
    <w:rsid w:val="00614FC8"/>
    <w:rsid w:val="00614FEB"/>
    <w:rsid w:val="0061500A"/>
    <w:rsid w:val="0061500B"/>
    <w:rsid w:val="0061500D"/>
    <w:rsid w:val="00615010"/>
    <w:rsid w:val="00615019"/>
    <w:rsid w:val="00615022"/>
    <w:rsid w:val="00615030"/>
    <w:rsid w:val="00615035"/>
    <w:rsid w:val="0061503F"/>
    <w:rsid w:val="006150D0"/>
    <w:rsid w:val="0061512F"/>
    <w:rsid w:val="00615144"/>
    <w:rsid w:val="00615164"/>
    <w:rsid w:val="0061516E"/>
    <w:rsid w:val="00615179"/>
    <w:rsid w:val="0061517E"/>
    <w:rsid w:val="00615189"/>
    <w:rsid w:val="006151BC"/>
    <w:rsid w:val="006151C8"/>
    <w:rsid w:val="006151E0"/>
    <w:rsid w:val="006151F4"/>
    <w:rsid w:val="0061529C"/>
    <w:rsid w:val="006152A4"/>
    <w:rsid w:val="00615322"/>
    <w:rsid w:val="0061534E"/>
    <w:rsid w:val="006153CD"/>
    <w:rsid w:val="006153D9"/>
    <w:rsid w:val="006153DF"/>
    <w:rsid w:val="00615460"/>
    <w:rsid w:val="006154A9"/>
    <w:rsid w:val="006154B8"/>
    <w:rsid w:val="006154C8"/>
    <w:rsid w:val="0061551E"/>
    <w:rsid w:val="006155AF"/>
    <w:rsid w:val="006155CD"/>
    <w:rsid w:val="006155E8"/>
    <w:rsid w:val="006155F7"/>
    <w:rsid w:val="0061566B"/>
    <w:rsid w:val="0061567D"/>
    <w:rsid w:val="00615695"/>
    <w:rsid w:val="006156D7"/>
    <w:rsid w:val="006156E0"/>
    <w:rsid w:val="006156EB"/>
    <w:rsid w:val="00615709"/>
    <w:rsid w:val="0061571E"/>
    <w:rsid w:val="00615736"/>
    <w:rsid w:val="00615747"/>
    <w:rsid w:val="00615773"/>
    <w:rsid w:val="0061577A"/>
    <w:rsid w:val="00615799"/>
    <w:rsid w:val="006157B5"/>
    <w:rsid w:val="006157BF"/>
    <w:rsid w:val="006157F5"/>
    <w:rsid w:val="0061581A"/>
    <w:rsid w:val="0061589B"/>
    <w:rsid w:val="006158D7"/>
    <w:rsid w:val="0061594D"/>
    <w:rsid w:val="00615951"/>
    <w:rsid w:val="0061598D"/>
    <w:rsid w:val="006159C3"/>
    <w:rsid w:val="00615A09"/>
    <w:rsid w:val="00615A47"/>
    <w:rsid w:val="00615A7A"/>
    <w:rsid w:val="00615A89"/>
    <w:rsid w:val="00615AE1"/>
    <w:rsid w:val="00615AFB"/>
    <w:rsid w:val="00615B38"/>
    <w:rsid w:val="00615B41"/>
    <w:rsid w:val="00615B60"/>
    <w:rsid w:val="00615B81"/>
    <w:rsid w:val="00615B98"/>
    <w:rsid w:val="00615BA3"/>
    <w:rsid w:val="00615BB7"/>
    <w:rsid w:val="00615BBF"/>
    <w:rsid w:val="00615BC3"/>
    <w:rsid w:val="00615BE5"/>
    <w:rsid w:val="00615C24"/>
    <w:rsid w:val="00615C37"/>
    <w:rsid w:val="00615C49"/>
    <w:rsid w:val="00615C8B"/>
    <w:rsid w:val="00615CAA"/>
    <w:rsid w:val="00615CAB"/>
    <w:rsid w:val="00615CDC"/>
    <w:rsid w:val="00615CE1"/>
    <w:rsid w:val="00615D34"/>
    <w:rsid w:val="00615D61"/>
    <w:rsid w:val="00615D79"/>
    <w:rsid w:val="00615DAE"/>
    <w:rsid w:val="00615DB0"/>
    <w:rsid w:val="00615DC9"/>
    <w:rsid w:val="00615DD9"/>
    <w:rsid w:val="00615DDC"/>
    <w:rsid w:val="00615DEC"/>
    <w:rsid w:val="00615E0C"/>
    <w:rsid w:val="00615E2A"/>
    <w:rsid w:val="00615E61"/>
    <w:rsid w:val="00615E71"/>
    <w:rsid w:val="00615EB0"/>
    <w:rsid w:val="00615EC1"/>
    <w:rsid w:val="00615EF6"/>
    <w:rsid w:val="00615F03"/>
    <w:rsid w:val="00615F19"/>
    <w:rsid w:val="00615FB8"/>
    <w:rsid w:val="00616000"/>
    <w:rsid w:val="0061600B"/>
    <w:rsid w:val="00616015"/>
    <w:rsid w:val="0061601D"/>
    <w:rsid w:val="00616060"/>
    <w:rsid w:val="00616078"/>
    <w:rsid w:val="00616096"/>
    <w:rsid w:val="006160AF"/>
    <w:rsid w:val="006160E4"/>
    <w:rsid w:val="006160EF"/>
    <w:rsid w:val="0061611E"/>
    <w:rsid w:val="00616172"/>
    <w:rsid w:val="00616184"/>
    <w:rsid w:val="00616197"/>
    <w:rsid w:val="006161A1"/>
    <w:rsid w:val="006161C4"/>
    <w:rsid w:val="006161CA"/>
    <w:rsid w:val="00616254"/>
    <w:rsid w:val="00616256"/>
    <w:rsid w:val="006162A8"/>
    <w:rsid w:val="006162A9"/>
    <w:rsid w:val="006162FB"/>
    <w:rsid w:val="00616337"/>
    <w:rsid w:val="00616346"/>
    <w:rsid w:val="00616347"/>
    <w:rsid w:val="00616386"/>
    <w:rsid w:val="006163AB"/>
    <w:rsid w:val="006163C5"/>
    <w:rsid w:val="006163D5"/>
    <w:rsid w:val="006163D8"/>
    <w:rsid w:val="006163E1"/>
    <w:rsid w:val="006163F2"/>
    <w:rsid w:val="0061642B"/>
    <w:rsid w:val="00616450"/>
    <w:rsid w:val="00616476"/>
    <w:rsid w:val="00616496"/>
    <w:rsid w:val="006164AF"/>
    <w:rsid w:val="0061659F"/>
    <w:rsid w:val="006165CA"/>
    <w:rsid w:val="006165CE"/>
    <w:rsid w:val="006165F0"/>
    <w:rsid w:val="0061660E"/>
    <w:rsid w:val="00616645"/>
    <w:rsid w:val="00616691"/>
    <w:rsid w:val="006166A3"/>
    <w:rsid w:val="006166F4"/>
    <w:rsid w:val="00616710"/>
    <w:rsid w:val="0061672A"/>
    <w:rsid w:val="00616778"/>
    <w:rsid w:val="00616787"/>
    <w:rsid w:val="006167B9"/>
    <w:rsid w:val="006167CD"/>
    <w:rsid w:val="006167ED"/>
    <w:rsid w:val="00616813"/>
    <w:rsid w:val="00616829"/>
    <w:rsid w:val="0061682B"/>
    <w:rsid w:val="00616847"/>
    <w:rsid w:val="0061687B"/>
    <w:rsid w:val="006168B0"/>
    <w:rsid w:val="006168DB"/>
    <w:rsid w:val="006168E6"/>
    <w:rsid w:val="006168F2"/>
    <w:rsid w:val="00616903"/>
    <w:rsid w:val="0061694B"/>
    <w:rsid w:val="00616976"/>
    <w:rsid w:val="00616995"/>
    <w:rsid w:val="006169E9"/>
    <w:rsid w:val="00616A00"/>
    <w:rsid w:val="00616A9A"/>
    <w:rsid w:val="00616AD3"/>
    <w:rsid w:val="00616AE6"/>
    <w:rsid w:val="00616AEF"/>
    <w:rsid w:val="00616B04"/>
    <w:rsid w:val="00616B1F"/>
    <w:rsid w:val="00616B31"/>
    <w:rsid w:val="00616B79"/>
    <w:rsid w:val="00616B7C"/>
    <w:rsid w:val="00616BBE"/>
    <w:rsid w:val="00616BC7"/>
    <w:rsid w:val="00616BD7"/>
    <w:rsid w:val="00616BF5"/>
    <w:rsid w:val="00616C0C"/>
    <w:rsid w:val="00616C78"/>
    <w:rsid w:val="00616CAB"/>
    <w:rsid w:val="00616CBF"/>
    <w:rsid w:val="00616D49"/>
    <w:rsid w:val="00616D66"/>
    <w:rsid w:val="00616D68"/>
    <w:rsid w:val="00616D85"/>
    <w:rsid w:val="00616D9F"/>
    <w:rsid w:val="00616DCC"/>
    <w:rsid w:val="00616DE0"/>
    <w:rsid w:val="00616DE6"/>
    <w:rsid w:val="00616DFC"/>
    <w:rsid w:val="00616E34"/>
    <w:rsid w:val="00616E43"/>
    <w:rsid w:val="00616EAC"/>
    <w:rsid w:val="00616F28"/>
    <w:rsid w:val="00616F6C"/>
    <w:rsid w:val="00616F97"/>
    <w:rsid w:val="00616FB3"/>
    <w:rsid w:val="00616FE8"/>
    <w:rsid w:val="00616FFD"/>
    <w:rsid w:val="00617002"/>
    <w:rsid w:val="00617053"/>
    <w:rsid w:val="00617071"/>
    <w:rsid w:val="00617100"/>
    <w:rsid w:val="00617115"/>
    <w:rsid w:val="0061711B"/>
    <w:rsid w:val="00617142"/>
    <w:rsid w:val="0061717D"/>
    <w:rsid w:val="00617194"/>
    <w:rsid w:val="006171BC"/>
    <w:rsid w:val="0061720D"/>
    <w:rsid w:val="0061729C"/>
    <w:rsid w:val="006172D5"/>
    <w:rsid w:val="00617305"/>
    <w:rsid w:val="00617306"/>
    <w:rsid w:val="0061730C"/>
    <w:rsid w:val="00617338"/>
    <w:rsid w:val="00617385"/>
    <w:rsid w:val="00617424"/>
    <w:rsid w:val="00617443"/>
    <w:rsid w:val="0061745D"/>
    <w:rsid w:val="0061746F"/>
    <w:rsid w:val="00617480"/>
    <w:rsid w:val="0061749F"/>
    <w:rsid w:val="006174A2"/>
    <w:rsid w:val="006174CC"/>
    <w:rsid w:val="00617524"/>
    <w:rsid w:val="00617525"/>
    <w:rsid w:val="00617527"/>
    <w:rsid w:val="00617547"/>
    <w:rsid w:val="0061757E"/>
    <w:rsid w:val="0061758B"/>
    <w:rsid w:val="006175AF"/>
    <w:rsid w:val="006175B9"/>
    <w:rsid w:val="006175BB"/>
    <w:rsid w:val="006175C7"/>
    <w:rsid w:val="006175E4"/>
    <w:rsid w:val="00617628"/>
    <w:rsid w:val="00617654"/>
    <w:rsid w:val="0061771C"/>
    <w:rsid w:val="00617780"/>
    <w:rsid w:val="006177B2"/>
    <w:rsid w:val="0061780B"/>
    <w:rsid w:val="0061780E"/>
    <w:rsid w:val="00617864"/>
    <w:rsid w:val="00617869"/>
    <w:rsid w:val="00617891"/>
    <w:rsid w:val="0061789C"/>
    <w:rsid w:val="006178B3"/>
    <w:rsid w:val="006178B8"/>
    <w:rsid w:val="006178D2"/>
    <w:rsid w:val="006178EB"/>
    <w:rsid w:val="006178F2"/>
    <w:rsid w:val="006178F5"/>
    <w:rsid w:val="006179AA"/>
    <w:rsid w:val="006179CA"/>
    <w:rsid w:val="006179E9"/>
    <w:rsid w:val="00617A02"/>
    <w:rsid w:val="00617A14"/>
    <w:rsid w:val="00617AB8"/>
    <w:rsid w:val="00617B80"/>
    <w:rsid w:val="00617B87"/>
    <w:rsid w:val="00617BAD"/>
    <w:rsid w:val="00617BD2"/>
    <w:rsid w:val="00617C60"/>
    <w:rsid w:val="00617C7B"/>
    <w:rsid w:val="00617C83"/>
    <w:rsid w:val="00617C89"/>
    <w:rsid w:val="00617CE0"/>
    <w:rsid w:val="00617CF9"/>
    <w:rsid w:val="00617E23"/>
    <w:rsid w:val="00617E3C"/>
    <w:rsid w:val="00617E44"/>
    <w:rsid w:val="00617E76"/>
    <w:rsid w:val="00617EDF"/>
    <w:rsid w:val="00617FBC"/>
    <w:rsid w:val="00617FCC"/>
    <w:rsid w:val="00620058"/>
    <w:rsid w:val="0062005B"/>
    <w:rsid w:val="0062006E"/>
    <w:rsid w:val="0062007C"/>
    <w:rsid w:val="006200BD"/>
    <w:rsid w:val="006200DE"/>
    <w:rsid w:val="006200EE"/>
    <w:rsid w:val="00620120"/>
    <w:rsid w:val="0062016A"/>
    <w:rsid w:val="00620180"/>
    <w:rsid w:val="00620184"/>
    <w:rsid w:val="006201DB"/>
    <w:rsid w:val="006201DE"/>
    <w:rsid w:val="0062022A"/>
    <w:rsid w:val="0062022D"/>
    <w:rsid w:val="00620270"/>
    <w:rsid w:val="0062028C"/>
    <w:rsid w:val="006202EF"/>
    <w:rsid w:val="00620301"/>
    <w:rsid w:val="00620333"/>
    <w:rsid w:val="0062039E"/>
    <w:rsid w:val="006203B7"/>
    <w:rsid w:val="006203E4"/>
    <w:rsid w:val="0062040A"/>
    <w:rsid w:val="0062041F"/>
    <w:rsid w:val="00620445"/>
    <w:rsid w:val="0062045E"/>
    <w:rsid w:val="00620490"/>
    <w:rsid w:val="006204B0"/>
    <w:rsid w:val="006204CB"/>
    <w:rsid w:val="00620526"/>
    <w:rsid w:val="0062055A"/>
    <w:rsid w:val="0062056D"/>
    <w:rsid w:val="006205C8"/>
    <w:rsid w:val="006205CC"/>
    <w:rsid w:val="006205F1"/>
    <w:rsid w:val="006205FE"/>
    <w:rsid w:val="00620617"/>
    <w:rsid w:val="006206D5"/>
    <w:rsid w:val="006206FA"/>
    <w:rsid w:val="00620703"/>
    <w:rsid w:val="00620755"/>
    <w:rsid w:val="00620760"/>
    <w:rsid w:val="00620797"/>
    <w:rsid w:val="00620799"/>
    <w:rsid w:val="006207AE"/>
    <w:rsid w:val="006207B2"/>
    <w:rsid w:val="006207C5"/>
    <w:rsid w:val="00620875"/>
    <w:rsid w:val="0062088E"/>
    <w:rsid w:val="0062091E"/>
    <w:rsid w:val="0062096E"/>
    <w:rsid w:val="006209A1"/>
    <w:rsid w:val="006209F5"/>
    <w:rsid w:val="00620A2E"/>
    <w:rsid w:val="00620A50"/>
    <w:rsid w:val="00620AA9"/>
    <w:rsid w:val="00620AB2"/>
    <w:rsid w:val="00620B10"/>
    <w:rsid w:val="00620B19"/>
    <w:rsid w:val="00620B3C"/>
    <w:rsid w:val="00620B43"/>
    <w:rsid w:val="00620B60"/>
    <w:rsid w:val="00620B69"/>
    <w:rsid w:val="00620B6D"/>
    <w:rsid w:val="00620B99"/>
    <w:rsid w:val="00620B9E"/>
    <w:rsid w:val="00620BA1"/>
    <w:rsid w:val="00620BA9"/>
    <w:rsid w:val="00620BC9"/>
    <w:rsid w:val="00620BCF"/>
    <w:rsid w:val="00620BD7"/>
    <w:rsid w:val="00620BE3"/>
    <w:rsid w:val="00620BF9"/>
    <w:rsid w:val="00620C04"/>
    <w:rsid w:val="00620C19"/>
    <w:rsid w:val="00620C75"/>
    <w:rsid w:val="00620C9D"/>
    <w:rsid w:val="00620CA7"/>
    <w:rsid w:val="00620CBB"/>
    <w:rsid w:val="00620CEB"/>
    <w:rsid w:val="00620CF8"/>
    <w:rsid w:val="00620CFD"/>
    <w:rsid w:val="00620D01"/>
    <w:rsid w:val="00620D06"/>
    <w:rsid w:val="00620D61"/>
    <w:rsid w:val="00620D7B"/>
    <w:rsid w:val="00620DBF"/>
    <w:rsid w:val="00620DEC"/>
    <w:rsid w:val="00620E02"/>
    <w:rsid w:val="00620E13"/>
    <w:rsid w:val="00620E16"/>
    <w:rsid w:val="00620E5F"/>
    <w:rsid w:val="00620E6B"/>
    <w:rsid w:val="00620E97"/>
    <w:rsid w:val="00620EB7"/>
    <w:rsid w:val="00620EBA"/>
    <w:rsid w:val="00620ED8"/>
    <w:rsid w:val="00620EE4"/>
    <w:rsid w:val="00620EFF"/>
    <w:rsid w:val="00620F2B"/>
    <w:rsid w:val="00620F47"/>
    <w:rsid w:val="00620F72"/>
    <w:rsid w:val="00620F94"/>
    <w:rsid w:val="00620FE1"/>
    <w:rsid w:val="00620FF9"/>
    <w:rsid w:val="00621003"/>
    <w:rsid w:val="00621034"/>
    <w:rsid w:val="00621046"/>
    <w:rsid w:val="006210C2"/>
    <w:rsid w:val="0062111D"/>
    <w:rsid w:val="006211CA"/>
    <w:rsid w:val="006211EA"/>
    <w:rsid w:val="006211F3"/>
    <w:rsid w:val="00621247"/>
    <w:rsid w:val="0062125A"/>
    <w:rsid w:val="00621271"/>
    <w:rsid w:val="006212B0"/>
    <w:rsid w:val="006212C1"/>
    <w:rsid w:val="006212DA"/>
    <w:rsid w:val="006212E8"/>
    <w:rsid w:val="00621389"/>
    <w:rsid w:val="0062138C"/>
    <w:rsid w:val="006213F1"/>
    <w:rsid w:val="00621412"/>
    <w:rsid w:val="00621417"/>
    <w:rsid w:val="0062145D"/>
    <w:rsid w:val="00621492"/>
    <w:rsid w:val="0062150A"/>
    <w:rsid w:val="00621522"/>
    <w:rsid w:val="0062152C"/>
    <w:rsid w:val="00621557"/>
    <w:rsid w:val="0062156C"/>
    <w:rsid w:val="006215A3"/>
    <w:rsid w:val="006215D3"/>
    <w:rsid w:val="00621641"/>
    <w:rsid w:val="0062165A"/>
    <w:rsid w:val="00621660"/>
    <w:rsid w:val="00621681"/>
    <w:rsid w:val="0062169E"/>
    <w:rsid w:val="006216A2"/>
    <w:rsid w:val="006216D3"/>
    <w:rsid w:val="006216E8"/>
    <w:rsid w:val="0062174A"/>
    <w:rsid w:val="0062174B"/>
    <w:rsid w:val="00621778"/>
    <w:rsid w:val="00621784"/>
    <w:rsid w:val="00621793"/>
    <w:rsid w:val="006217AD"/>
    <w:rsid w:val="006217C9"/>
    <w:rsid w:val="006217CC"/>
    <w:rsid w:val="006217E0"/>
    <w:rsid w:val="006217EB"/>
    <w:rsid w:val="0062180D"/>
    <w:rsid w:val="0062185C"/>
    <w:rsid w:val="0062186E"/>
    <w:rsid w:val="00621879"/>
    <w:rsid w:val="00621892"/>
    <w:rsid w:val="00621896"/>
    <w:rsid w:val="006218AB"/>
    <w:rsid w:val="006218F4"/>
    <w:rsid w:val="00621918"/>
    <w:rsid w:val="00621972"/>
    <w:rsid w:val="0062198E"/>
    <w:rsid w:val="006219AC"/>
    <w:rsid w:val="006219C1"/>
    <w:rsid w:val="006219C4"/>
    <w:rsid w:val="006219DA"/>
    <w:rsid w:val="00621A10"/>
    <w:rsid w:val="00621A2A"/>
    <w:rsid w:val="00621A41"/>
    <w:rsid w:val="00621A43"/>
    <w:rsid w:val="00621A70"/>
    <w:rsid w:val="00621AA3"/>
    <w:rsid w:val="00621B26"/>
    <w:rsid w:val="00621B34"/>
    <w:rsid w:val="00621B45"/>
    <w:rsid w:val="00621B4C"/>
    <w:rsid w:val="00621B5F"/>
    <w:rsid w:val="00621B80"/>
    <w:rsid w:val="00621B84"/>
    <w:rsid w:val="00621B97"/>
    <w:rsid w:val="00621B9C"/>
    <w:rsid w:val="00621BC4"/>
    <w:rsid w:val="00621BF8"/>
    <w:rsid w:val="00621C61"/>
    <w:rsid w:val="00621C80"/>
    <w:rsid w:val="00621CAC"/>
    <w:rsid w:val="00621CB2"/>
    <w:rsid w:val="00621CCB"/>
    <w:rsid w:val="00621CF6"/>
    <w:rsid w:val="00621D2A"/>
    <w:rsid w:val="00621D5E"/>
    <w:rsid w:val="00621D79"/>
    <w:rsid w:val="00621D98"/>
    <w:rsid w:val="00621DBE"/>
    <w:rsid w:val="00621DCF"/>
    <w:rsid w:val="00621DDD"/>
    <w:rsid w:val="00621DE7"/>
    <w:rsid w:val="00621DEB"/>
    <w:rsid w:val="00621E5F"/>
    <w:rsid w:val="00621E62"/>
    <w:rsid w:val="00621ECD"/>
    <w:rsid w:val="00621EEC"/>
    <w:rsid w:val="00621EF9"/>
    <w:rsid w:val="00621F1E"/>
    <w:rsid w:val="00621F30"/>
    <w:rsid w:val="00621F53"/>
    <w:rsid w:val="00621FB9"/>
    <w:rsid w:val="00621FE4"/>
    <w:rsid w:val="0062202D"/>
    <w:rsid w:val="0062204A"/>
    <w:rsid w:val="00622060"/>
    <w:rsid w:val="00622074"/>
    <w:rsid w:val="00622098"/>
    <w:rsid w:val="006220C5"/>
    <w:rsid w:val="006220EF"/>
    <w:rsid w:val="006220F4"/>
    <w:rsid w:val="0062215A"/>
    <w:rsid w:val="006221B2"/>
    <w:rsid w:val="006221BB"/>
    <w:rsid w:val="00622205"/>
    <w:rsid w:val="0062220B"/>
    <w:rsid w:val="0062221F"/>
    <w:rsid w:val="00622233"/>
    <w:rsid w:val="0062225D"/>
    <w:rsid w:val="00622296"/>
    <w:rsid w:val="006222B7"/>
    <w:rsid w:val="006222CD"/>
    <w:rsid w:val="006222F2"/>
    <w:rsid w:val="00622300"/>
    <w:rsid w:val="00622314"/>
    <w:rsid w:val="0062233A"/>
    <w:rsid w:val="00622340"/>
    <w:rsid w:val="00622358"/>
    <w:rsid w:val="00622385"/>
    <w:rsid w:val="006223C0"/>
    <w:rsid w:val="006223DE"/>
    <w:rsid w:val="006223F2"/>
    <w:rsid w:val="00622425"/>
    <w:rsid w:val="00622431"/>
    <w:rsid w:val="0062243F"/>
    <w:rsid w:val="00622468"/>
    <w:rsid w:val="00622473"/>
    <w:rsid w:val="00622479"/>
    <w:rsid w:val="006224C9"/>
    <w:rsid w:val="006224F2"/>
    <w:rsid w:val="00622516"/>
    <w:rsid w:val="0062253D"/>
    <w:rsid w:val="00622562"/>
    <w:rsid w:val="0062258D"/>
    <w:rsid w:val="0062260F"/>
    <w:rsid w:val="00622656"/>
    <w:rsid w:val="0062269C"/>
    <w:rsid w:val="0062269F"/>
    <w:rsid w:val="006226A6"/>
    <w:rsid w:val="006226B2"/>
    <w:rsid w:val="00622742"/>
    <w:rsid w:val="00622768"/>
    <w:rsid w:val="006227B9"/>
    <w:rsid w:val="006227CA"/>
    <w:rsid w:val="0062280F"/>
    <w:rsid w:val="0062281F"/>
    <w:rsid w:val="00622829"/>
    <w:rsid w:val="0062286D"/>
    <w:rsid w:val="00622894"/>
    <w:rsid w:val="006228C3"/>
    <w:rsid w:val="006228E2"/>
    <w:rsid w:val="00622939"/>
    <w:rsid w:val="006229B7"/>
    <w:rsid w:val="006229E8"/>
    <w:rsid w:val="006229F2"/>
    <w:rsid w:val="00622A0B"/>
    <w:rsid w:val="00622A26"/>
    <w:rsid w:val="00622A93"/>
    <w:rsid w:val="00622AA2"/>
    <w:rsid w:val="00622AA5"/>
    <w:rsid w:val="00622B14"/>
    <w:rsid w:val="00622B38"/>
    <w:rsid w:val="00622B46"/>
    <w:rsid w:val="00622B5F"/>
    <w:rsid w:val="00622B6F"/>
    <w:rsid w:val="00622B73"/>
    <w:rsid w:val="00622B7C"/>
    <w:rsid w:val="00622B8A"/>
    <w:rsid w:val="00622BAA"/>
    <w:rsid w:val="00622BB4"/>
    <w:rsid w:val="00622BE1"/>
    <w:rsid w:val="00622BE5"/>
    <w:rsid w:val="00622C79"/>
    <w:rsid w:val="00622CE4"/>
    <w:rsid w:val="00622D02"/>
    <w:rsid w:val="00622D23"/>
    <w:rsid w:val="00622D38"/>
    <w:rsid w:val="00622D6A"/>
    <w:rsid w:val="00622D71"/>
    <w:rsid w:val="00622D9C"/>
    <w:rsid w:val="00622DC2"/>
    <w:rsid w:val="00622E4A"/>
    <w:rsid w:val="00622E59"/>
    <w:rsid w:val="00622E6B"/>
    <w:rsid w:val="00622E8B"/>
    <w:rsid w:val="00622E97"/>
    <w:rsid w:val="00622EAA"/>
    <w:rsid w:val="00622EC4"/>
    <w:rsid w:val="00622ECB"/>
    <w:rsid w:val="00622F0C"/>
    <w:rsid w:val="00622F2F"/>
    <w:rsid w:val="00622F41"/>
    <w:rsid w:val="00622F5F"/>
    <w:rsid w:val="00622F7C"/>
    <w:rsid w:val="00622F7D"/>
    <w:rsid w:val="00622F87"/>
    <w:rsid w:val="00622F97"/>
    <w:rsid w:val="00622FC1"/>
    <w:rsid w:val="00622FE4"/>
    <w:rsid w:val="00622FFF"/>
    <w:rsid w:val="00623039"/>
    <w:rsid w:val="0062303B"/>
    <w:rsid w:val="0062303E"/>
    <w:rsid w:val="006230CA"/>
    <w:rsid w:val="0062310A"/>
    <w:rsid w:val="00623171"/>
    <w:rsid w:val="00623259"/>
    <w:rsid w:val="00623273"/>
    <w:rsid w:val="00623299"/>
    <w:rsid w:val="006232B9"/>
    <w:rsid w:val="006232CB"/>
    <w:rsid w:val="00623301"/>
    <w:rsid w:val="00623323"/>
    <w:rsid w:val="00623341"/>
    <w:rsid w:val="00623366"/>
    <w:rsid w:val="0062337E"/>
    <w:rsid w:val="00623381"/>
    <w:rsid w:val="006233AF"/>
    <w:rsid w:val="00623416"/>
    <w:rsid w:val="0062341F"/>
    <w:rsid w:val="00623464"/>
    <w:rsid w:val="00623486"/>
    <w:rsid w:val="00623491"/>
    <w:rsid w:val="0062349A"/>
    <w:rsid w:val="006234C6"/>
    <w:rsid w:val="006234DD"/>
    <w:rsid w:val="006234E7"/>
    <w:rsid w:val="006234E8"/>
    <w:rsid w:val="0062350D"/>
    <w:rsid w:val="00623531"/>
    <w:rsid w:val="00623538"/>
    <w:rsid w:val="00623553"/>
    <w:rsid w:val="006235A8"/>
    <w:rsid w:val="006235BD"/>
    <w:rsid w:val="0062362E"/>
    <w:rsid w:val="0062364B"/>
    <w:rsid w:val="00623672"/>
    <w:rsid w:val="0062367F"/>
    <w:rsid w:val="006236DF"/>
    <w:rsid w:val="006236E7"/>
    <w:rsid w:val="006236E9"/>
    <w:rsid w:val="006236F9"/>
    <w:rsid w:val="00623701"/>
    <w:rsid w:val="00623728"/>
    <w:rsid w:val="0062372A"/>
    <w:rsid w:val="00623758"/>
    <w:rsid w:val="0062377E"/>
    <w:rsid w:val="00623785"/>
    <w:rsid w:val="00623788"/>
    <w:rsid w:val="006237CE"/>
    <w:rsid w:val="006237DE"/>
    <w:rsid w:val="00623858"/>
    <w:rsid w:val="00623885"/>
    <w:rsid w:val="0062389A"/>
    <w:rsid w:val="006238C4"/>
    <w:rsid w:val="006238D5"/>
    <w:rsid w:val="0062390B"/>
    <w:rsid w:val="00623919"/>
    <w:rsid w:val="00623945"/>
    <w:rsid w:val="00623949"/>
    <w:rsid w:val="006239A7"/>
    <w:rsid w:val="006239B1"/>
    <w:rsid w:val="006239B7"/>
    <w:rsid w:val="006239CB"/>
    <w:rsid w:val="006239E3"/>
    <w:rsid w:val="006239F1"/>
    <w:rsid w:val="00623B45"/>
    <w:rsid w:val="00623BB4"/>
    <w:rsid w:val="00623BBE"/>
    <w:rsid w:val="00623BE0"/>
    <w:rsid w:val="00623BE4"/>
    <w:rsid w:val="00623BF0"/>
    <w:rsid w:val="00623CDD"/>
    <w:rsid w:val="00623CE4"/>
    <w:rsid w:val="00623D30"/>
    <w:rsid w:val="00623D7E"/>
    <w:rsid w:val="00623DC7"/>
    <w:rsid w:val="00623DCC"/>
    <w:rsid w:val="00623DD1"/>
    <w:rsid w:val="00623E00"/>
    <w:rsid w:val="00623E1D"/>
    <w:rsid w:val="00623E79"/>
    <w:rsid w:val="00623E9C"/>
    <w:rsid w:val="00623EAD"/>
    <w:rsid w:val="00623EDD"/>
    <w:rsid w:val="00623F32"/>
    <w:rsid w:val="00623F59"/>
    <w:rsid w:val="00623F6D"/>
    <w:rsid w:val="00623F81"/>
    <w:rsid w:val="00623FA0"/>
    <w:rsid w:val="00623FBE"/>
    <w:rsid w:val="00624042"/>
    <w:rsid w:val="00624081"/>
    <w:rsid w:val="006240AE"/>
    <w:rsid w:val="006240E0"/>
    <w:rsid w:val="006240F5"/>
    <w:rsid w:val="00624114"/>
    <w:rsid w:val="00624124"/>
    <w:rsid w:val="00624158"/>
    <w:rsid w:val="0062416F"/>
    <w:rsid w:val="00624186"/>
    <w:rsid w:val="00624189"/>
    <w:rsid w:val="006241A0"/>
    <w:rsid w:val="006241D4"/>
    <w:rsid w:val="006241E7"/>
    <w:rsid w:val="00624202"/>
    <w:rsid w:val="0062422B"/>
    <w:rsid w:val="0062423E"/>
    <w:rsid w:val="00624293"/>
    <w:rsid w:val="00624298"/>
    <w:rsid w:val="006242A4"/>
    <w:rsid w:val="006242CE"/>
    <w:rsid w:val="006242E0"/>
    <w:rsid w:val="00624333"/>
    <w:rsid w:val="00624335"/>
    <w:rsid w:val="0062438E"/>
    <w:rsid w:val="00624395"/>
    <w:rsid w:val="006243A1"/>
    <w:rsid w:val="006243C2"/>
    <w:rsid w:val="006243CF"/>
    <w:rsid w:val="006243E6"/>
    <w:rsid w:val="00624432"/>
    <w:rsid w:val="00624441"/>
    <w:rsid w:val="00624479"/>
    <w:rsid w:val="00624481"/>
    <w:rsid w:val="0062448D"/>
    <w:rsid w:val="006244F8"/>
    <w:rsid w:val="0062451B"/>
    <w:rsid w:val="00624551"/>
    <w:rsid w:val="0062459D"/>
    <w:rsid w:val="006245C5"/>
    <w:rsid w:val="0062461A"/>
    <w:rsid w:val="0062466D"/>
    <w:rsid w:val="00624677"/>
    <w:rsid w:val="00624691"/>
    <w:rsid w:val="006246CB"/>
    <w:rsid w:val="006246D0"/>
    <w:rsid w:val="006246E8"/>
    <w:rsid w:val="006246F8"/>
    <w:rsid w:val="0062470F"/>
    <w:rsid w:val="00624714"/>
    <w:rsid w:val="00624717"/>
    <w:rsid w:val="00624740"/>
    <w:rsid w:val="00624757"/>
    <w:rsid w:val="0062475F"/>
    <w:rsid w:val="00624765"/>
    <w:rsid w:val="006247AB"/>
    <w:rsid w:val="006247ED"/>
    <w:rsid w:val="00624853"/>
    <w:rsid w:val="0062499B"/>
    <w:rsid w:val="0062499E"/>
    <w:rsid w:val="006249C0"/>
    <w:rsid w:val="006249FC"/>
    <w:rsid w:val="00624A5B"/>
    <w:rsid w:val="00624A67"/>
    <w:rsid w:val="00624AAC"/>
    <w:rsid w:val="00624AB4"/>
    <w:rsid w:val="00624ABC"/>
    <w:rsid w:val="00624AF4"/>
    <w:rsid w:val="00624BAD"/>
    <w:rsid w:val="00624C24"/>
    <w:rsid w:val="00624C2E"/>
    <w:rsid w:val="00624C7A"/>
    <w:rsid w:val="00624C8C"/>
    <w:rsid w:val="00624CB1"/>
    <w:rsid w:val="00624CE2"/>
    <w:rsid w:val="00624CFD"/>
    <w:rsid w:val="00624D0D"/>
    <w:rsid w:val="00624D19"/>
    <w:rsid w:val="00624D1D"/>
    <w:rsid w:val="00624D2D"/>
    <w:rsid w:val="00624D4A"/>
    <w:rsid w:val="00624D51"/>
    <w:rsid w:val="00624D5E"/>
    <w:rsid w:val="00624D7E"/>
    <w:rsid w:val="00624D9F"/>
    <w:rsid w:val="00624DC8"/>
    <w:rsid w:val="00624DDA"/>
    <w:rsid w:val="00624DFF"/>
    <w:rsid w:val="00624E1A"/>
    <w:rsid w:val="00624E43"/>
    <w:rsid w:val="00624E60"/>
    <w:rsid w:val="00624EAD"/>
    <w:rsid w:val="00624EC0"/>
    <w:rsid w:val="00624F1D"/>
    <w:rsid w:val="00624F4E"/>
    <w:rsid w:val="00624F81"/>
    <w:rsid w:val="00624F92"/>
    <w:rsid w:val="00624F94"/>
    <w:rsid w:val="00624FF3"/>
    <w:rsid w:val="00625006"/>
    <w:rsid w:val="0062506D"/>
    <w:rsid w:val="006250A4"/>
    <w:rsid w:val="00625170"/>
    <w:rsid w:val="00625190"/>
    <w:rsid w:val="006251A7"/>
    <w:rsid w:val="006251CA"/>
    <w:rsid w:val="00625254"/>
    <w:rsid w:val="00625257"/>
    <w:rsid w:val="00625297"/>
    <w:rsid w:val="006252C4"/>
    <w:rsid w:val="00625303"/>
    <w:rsid w:val="00625331"/>
    <w:rsid w:val="006253A9"/>
    <w:rsid w:val="006253BC"/>
    <w:rsid w:val="006253E6"/>
    <w:rsid w:val="006253E7"/>
    <w:rsid w:val="00625439"/>
    <w:rsid w:val="00625442"/>
    <w:rsid w:val="0062547C"/>
    <w:rsid w:val="006254E1"/>
    <w:rsid w:val="006254EB"/>
    <w:rsid w:val="006254F0"/>
    <w:rsid w:val="00625534"/>
    <w:rsid w:val="0062553B"/>
    <w:rsid w:val="00625559"/>
    <w:rsid w:val="006255B6"/>
    <w:rsid w:val="006255DD"/>
    <w:rsid w:val="006255E9"/>
    <w:rsid w:val="0062563D"/>
    <w:rsid w:val="00625646"/>
    <w:rsid w:val="00625680"/>
    <w:rsid w:val="006256A7"/>
    <w:rsid w:val="00625703"/>
    <w:rsid w:val="00625734"/>
    <w:rsid w:val="0062573C"/>
    <w:rsid w:val="00625744"/>
    <w:rsid w:val="00625752"/>
    <w:rsid w:val="00625774"/>
    <w:rsid w:val="006257A4"/>
    <w:rsid w:val="00625829"/>
    <w:rsid w:val="00625845"/>
    <w:rsid w:val="00625876"/>
    <w:rsid w:val="0062587D"/>
    <w:rsid w:val="0062588D"/>
    <w:rsid w:val="00625895"/>
    <w:rsid w:val="006258A2"/>
    <w:rsid w:val="006258B0"/>
    <w:rsid w:val="006258D1"/>
    <w:rsid w:val="006258DB"/>
    <w:rsid w:val="006258EC"/>
    <w:rsid w:val="0062593E"/>
    <w:rsid w:val="00625952"/>
    <w:rsid w:val="00625961"/>
    <w:rsid w:val="00625964"/>
    <w:rsid w:val="00625968"/>
    <w:rsid w:val="00625A0A"/>
    <w:rsid w:val="00625A2B"/>
    <w:rsid w:val="00625AB6"/>
    <w:rsid w:val="00625B30"/>
    <w:rsid w:val="00625B7E"/>
    <w:rsid w:val="00625BB9"/>
    <w:rsid w:val="00625BC9"/>
    <w:rsid w:val="00625BD0"/>
    <w:rsid w:val="00625C51"/>
    <w:rsid w:val="00625C53"/>
    <w:rsid w:val="00625C85"/>
    <w:rsid w:val="00625CA3"/>
    <w:rsid w:val="00625CA4"/>
    <w:rsid w:val="00625D00"/>
    <w:rsid w:val="00625D12"/>
    <w:rsid w:val="00625D19"/>
    <w:rsid w:val="00625D43"/>
    <w:rsid w:val="00625D45"/>
    <w:rsid w:val="00625D47"/>
    <w:rsid w:val="00625D65"/>
    <w:rsid w:val="00625D94"/>
    <w:rsid w:val="00625DC9"/>
    <w:rsid w:val="00625DE7"/>
    <w:rsid w:val="00625E3D"/>
    <w:rsid w:val="00625E4A"/>
    <w:rsid w:val="00625E72"/>
    <w:rsid w:val="00625E97"/>
    <w:rsid w:val="00625EB3"/>
    <w:rsid w:val="00625EE2"/>
    <w:rsid w:val="00625EEE"/>
    <w:rsid w:val="00625EF9"/>
    <w:rsid w:val="00625F2E"/>
    <w:rsid w:val="00625F70"/>
    <w:rsid w:val="00625F72"/>
    <w:rsid w:val="00625FD8"/>
    <w:rsid w:val="00625FD9"/>
    <w:rsid w:val="00626007"/>
    <w:rsid w:val="00626009"/>
    <w:rsid w:val="0062600F"/>
    <w:rsid w:val="00626032"/>
    <w:rsid w:val="00626043"/>
    <w:rsid w:val="006260D4"/>
    <w:rsid w:val="00626149"/>
    <w:rsid w:val="0062614B"/>
    <w:rsid w:val="00626197"/>
    <w:rsid w:val="006261D2"/>
    <w:rsid w:val="006261F2"/>
    <w:rsid w:val="0062620F"/>
    <w:rsid w:val="00626240"/>
    <w:rsid w:val="00626311"/>
    <w:rsid w:val="0062634E"/>
    <w:rsid w:val="00626359"/>
    <w:rsid w:val="00626398"/>
    <w:rsid w:val="00626399"/>
    <w:rsid w:val="006263B3"/>
    <w:rsid w:val="006263B7"/>
    <w:rsid w:val="006263EB"/>
    <w:rsid w:val="00626421"/>
    <w:rsid w:val="00626423"/>
    <w:rsid w:val="00626430"/>
    <w:rsid w:val="0062645B"/>
    <w:rsid w:val="006264B7"/>
    <w:rsid w:val="006264C5"/>
    <w:rsid w:val="0062653F"/>
    <w:rsid w:val="00626559"/>
    <w:rsid w:val="0062659D"/>
    <w:rsid w:val="006265D3"/>
    <w:rsid w:val="006265F0"/>
    <w:rsid w:val="00626605"/>
    <w:rsid w:val="00626606"/>
    <w:rsid w:val="00626657"/>
    <w:rsid w:val="00626696"/>
    <w:rsid w:val="00626698"/>
    <w:rsid w:val="006266AB"/>
    <w:rsid w:val="006266CE"/>
    <w:rsid w:val="0062670F"/>
    <w:rsid w:val="0062672B"/>
    <w:rsid w:val="0062678C"/>
    <w:rsid w:val="006267AC"/>
    <w:rsid w:val="006267C8"/>
    <w:rsid w:val="006267CD"/>
    <w:rsid w:val="00626869"/>
    <w:rsid w:val="0062687A"/>
    <w:rsid w:val="006268B7"/>
    <w:rsid w:val="006268C6"/>
    <w:rsid w:val="00626913"/>
    <w:rsid w:val="0062692F"/>
    <w:rsid w:val="00626952"/>
    <w:rsid w:val="0062695F"/>
    <w:rsid w:val="0062697D"/>
    <w:rsid w:val="00626983"/>
    <w:rsid w:val="006269C8"/>
    <w:rsid w:val="00626A54"/>
    <w:rsid w:val="00626A72"/>
    <w:rsid w:val="00626A94"/>
    <w:rsid w:val="00626A9E"/>
    <w:rsid w:val="00626AAD"/>
    <w:rsid w:val="00626AD3"/>
    <w:rsid w:val="00626ADB"/>
    <w:rsid w:val="00626B08"/>
    <w:rsid w:val="00626B49"/>
    <w:rsid w:val="00626B57"/>
    <w:rsid w:val="00626BC3"/>
    <w:rsid w:val="00626BE9"/>
    <w:rsid w:val="00626BFC"/>
    <w:rsid w:val="00626C98"/>
    <w:rsid w:val="00626CC2"/>
    <w:rsid w:val="00626CE1"/>
    <w:rsid w:val="00626D1B"/>
    <w:rsid w:val="00626D7F"/>
    <w:rsid w:val="00626D94"/>
    <w:rsid w:val="00626DBB"/>
    <w:rsid w:val="00626DE3"/>
    <w:rsid w:val="00626DFC"/>
    <w:rsid w:val="00626DFE"/>
    <w:rsid w:val="00626E03"/>
    <w:rsid w:val="00626E1C"/>
    <w:rsid w:val="00626E33"/>
    <w:rsid w:val="00626E35"/>
    <w:rsid w:val="00626E58"/>
    <w:rsid w:val="00626E64"/>
    <w:rsid w:val="00626E8B"/>
    <w:rsid w:val="00626EBE"/>
    <w:rsid w:val="00626F13"/>
    <w:rsid w:val="00626F15"/>
    <w:rsid w:val="00626F23"/>
    <w:rsid w:val="00626F43"/>
    <w:rsid w:val="00626F4C"/>
    <w:rsid w:val="00626F8C"/>
    <w:rsid w:val="00626F8D"/>
    <w:rsid w:val="00626F91"/>
    <w:rsid w:val="00626FE2"/>
    <w:rsid w:val="00626FFB"/>
    <w:rsid w:val="0062700C"/>
    <w:rsid w:val="00627012"/>
    <w:rsid w:val="0062704E"/>
    <w:rsid w:val="00627085"/>
    <w:rsid w:val="00627086"/>
    <w:rsid w:val="00627093"/>
    <w:rsid w:val="006270C8"/>
    <w:rsid w:val="006270CE"/>
    <w:rsid w:val="006270CF"/>
    <w:rsid w:val="006270D8"/>
    <w:rsid w:val="00627107"/>
    <w:rsid w:val="00627114"/>
    <w:rsid w:val="00627131"/>
    <w:rsid w:val="00627169"/>
    <w:rsid w:val="006271A1"/>
    <w:rsid w:val="006271FF"/>
    <w:rsid w:val="00627218"/>
    <w:rsid w:val="00627241"/>
    <w:rsid w:val="00627284"/>
    <w:rsid w:val="0062728B"/>
    <w:rsid w:val="0062728D"/>
    <w:rsid w:val="006272C1"/>
    <w:rsid w:val="00627356"/>
    <w:rsid w:val="0062736E"/>
    <w:rsid w:val="0062739E"/>
    <w:rsid w:val="006273B1"/>
    <w:rsid w:val="006273B6"/>
    <w:rsid w:val="006273EA"/>
    <w:rsid w:val="006273FA"/>
    <w:rsid w:val="0062740C"/>
    <w:rsid w:val="00627410"/>
    <w:rsid w:val="0062745A"/>
    <w:rsid w:val="00627477"/>
    <w:rsid w:val="006274E2"/>
    <w:rsid w:val="006274E3"/>
    <w:rsid w:val="00627533"/>
    <w:rsid w:val="00627537"/>
    <w:rsid w:val="00627581"/>
    <w:rsid w:val="00627592"/>
    <w:rsid w:val="006275A4"/>
    <w:rsid w:val="006275BA"/>
    <w:rsid w:val="006275C1"/>
    <w:rsid w:val="00627632"/>
    <w:rsid w:val="0062773E"/>
    <w:rsid w:val="00627795"/>
    <w:rsid w:val="006277A4"/>
    <w:rsid w:val="006277FF"/>
    <w:rsid w:val="00627801"/>
    <w:rsid w:val="00627809"/>
    <w:rsid w:val="00627815"/>
    <w:rsid w:val="0062781A"/>
    <w:rsid w:val="00627821"/>
    <w:rsid w:val="0062782F"/>
    <w:rsid w:val="0062787F"/>
    <w:rsid w:val="0062788D"/>
    <w:rsid w:val="0062789A"/>
    <w:rsid w:val="006278A4"/>
    <w:rsid w:val="006278AF"/>
    <w:rsid w:val="006278BF"/>
    <w:rsid w:val="006278DB"/>
    <w:rsid w:val="00627913"/>
    <w:rsid w:val="00627967"/>
    <w:rsid w:val="0062796C"/>
    <w:rsid w:val="0062798B"/>
    <w:rsid w:val="00627994"/>
    <w:rsid w:val="006279A3"/>
    <w:rsid w:val="006279F5"/>
    <w:rsid w:val="00627A3B"/>
    <w:rsid w:val="00627A52"/>
    <w:rsid w:val="00627AC4"/>
    <w:rsid w:val="00627B02"/>
    <w:rsid w:val="00627B0E"/>
    <w:rsid w:val="00627B20"/>
    <w:rsid w:val="00627B43"/>
    <w:rsid w:val="00627B74"/>
    <w:rsid w:val="00627B9A"/>
    <w:rsid w:val="00627BA5"/>
    <w:rsid w:val="00627C47"/>
    <w:rsid w:val="00627CE5"/>
    <w:rsid w:val="00627D07"/>
    <w:rsid w:val="00627D11"/>
    <w:rsid w:val="00627DA6"/>
    <w:rsid w:val="00627DD6"/>
    <w:rsid w:val="00627DEC"/>
    <w:rsid w:val="00627DFE"/>
    <w:rsid w:val="00627E01"/>
    <w:rsid w:val="00627E05"/>
    <w:rsid w:val="00627E0D"/>
    <w:rsid w:val="00627E56"/>
    <w:rsid w:val="00627E5B"/>
    <w:rsid w:val="00627E6C"/>
    <w:rsid w:val="00627E6E"/>
    <w:rsid w:val="00627EC1"/>
    <w:rsid w:val="00627EC6"/>
    <w:rsid w:val="00627ED3"/>
    <w:rsid w:val="00627F8F"/>
    <w:rsid w:val="00630021"/>
    <w:rsid w:val="00630023"/>
    <w:rsid w:val="0063005F"/>
    <w:rsid w:val="006300DB"/>
    <w:rsid w:val="006300EA"/>
    <w:rsid w:val="0063010A"/>
    <w:rsid w:val="00630129"/>
    <w:rsid w:val="00630152"/>
    <w:rsid w:val="0063016D"/>
    <w:rsid w:val="006301C2"/>
    <w:rsid w:val="006301D5"/>
    <w:rsid w:val="00630241"/>
    <w:rsid w:val="00630256"/>
    <w:rsid w:val="00630270"/>
    <w:rsid w:val="00630296"/>
    <w:rsid w:val="006302A8"/>
    <w:rsid w:val="006302B9"/>
    <w:rsid w:val="006302D6"/>
    <w:rsid w:val="006302F6"/>
    <w:rsid w:val="00630308"/>
    <w:rsid w:val="0063031D"/>
    <w:rsid w:val="00630372"/>
    <w:rsid w:val="00630380"/>
    <w:rsid w:val="0063039B"/>
    <w:rsid w:val="006303B3"/>
    <w:rsid w:val="006303BA"/>
    <w:rsid w:val="006303BB"/>
    <w:rsid w:val="006304AA"/>
    <w:rsid w:val="006304AB"/>
    <w:rsid w:val="006304B5"/>
    <w:rsid w:val="006304D6"/>
    <w:rsid w:val="00630515"/>
    <w:rsid w:val="00630524"/>
    <w:rsid w:val="0063054C"/>
    <w:rsid w:val="00630553"/>
    <w:rsid w:val="006305B4"/>
    <w:rsid w:val="006305C1"/>
    <w:rsid w:val="006305F6"/>
    <w:rsid w:val="00630618"/>
    <w:rsid w:val="00630621"/>
    <w:rsid w:val="0063065D"/>
    <w:rsid w:val="00630673"/>
    <w:rsid w:val="00630687"/>
    <w:rsid w:val="006306A0"/>
    <w:rsid w:val="006306CA"/>
    <w:rsid w:val="0063075C"/>
    <w:rsid w:val="0063077A"/>
    <w:rsid w:val="00630793"/>
    <w:rsid w:val="006307B1"/>
    <w:rsid w:val="006307CA"/>
    <w:rsid w:val="006307F0"/>
    <w:rsid w:val="00630814"/>
    <w:rsid w:val="0063081D"/>
    <w:rsid w:val="0063086E"/>
    <w:rsid w:val="00630876"/>
    <w:rsid w:val="00630924"/>
    <w:rsid w:val="00630959"/>
    <w:rsid w:val="0063096A"/>
    <w:rsid w:val="0063096F"/>
    <w:rsid w:val="00630977"/>
    <w:rsid w:val="0063097A"/>
    <w:rsid w:val="00630990"/>
    <w:rsid w:val="006309D3"/>
    <w:rsid w:val="006309E1"/>
    <w:rsid w:val="00630A03"/>
    <w:rsid w:val="00630A1F"/>
    <w:rsid w:val="00630A22"/>
    <w:rsid w:val="00630A52"/>
    <w:rsid w:val="00630A5D"/>
    <w:rsid w:val="00630A76"/>
    <w:rsid w:val="00630AEB"/>
    <w:rsid w:val="00630B04"/>
    <w:rsid w:val="00630B27"/>
    <w:rsid w:val="00630B49"/>
    <w:rsid w:val="00630B84"/>
    <w:rsid w:val="00630B87"/>
    <w:rsid w:val="00630B8C"/>
    <w:rsid w:val="00630B93"/>
    <w:rsid w:val="00630BA9"/>
    <w:rsid w:val="00630BBD"/>
    <w:rsid w:val="00630BD9"/>
    <w:rsid w:val="00630C20"/>
    <w:rsid w:val="00630C26"/>
    <w:rsid w:val="00630C55"/>
    <w:rsid w:val="00630CBC"/>
    <w:rsid w:val="00630D92"/>
    <w:rsid w:val="00630DBE"/>
    <w:rsid w:val="00630E32"/>
    <w:rsid w:val="00630E62"/>
    <w:rsid w:val="00630E78"/>
    <w:rsid w:val="00630EBD"/>
    <w:rsid w:val="00630EEA"/>
    <w:rsid w:val="00630F08"/>
    <w:rsid w:val="00630F5A"/>
    <w:rsid w:val="00630F67"/>
    <w:rsid w:val="00630F69"/>
    <w:rsid w:val="00630F7E"/>
    <w:rsid w:val="00630F93"/>
    <w:rsid w:val="00630FBB"/>
    <w:rsid w:val="0063101A"/>
    <w:rsid w:val="0063105F"/>
    <w:rsid w:val="006310F4"/>
    <w:rsid w:val="006311D8"/>
    <w:rsid w:val="006311E5"/>
    <w:rsid w:val="006311E9"/>
    <w:rsid w:val="00631218"/>
    <w:rsid w:val="00631234"/>
    <w:rsid w:val="00631254"/>
    <w:rsid w:val="006312A3"/>
    <w:rsid w:val="006312DF"/>
    <w:rsid w:val="0063134A"/>
    <w:rsid w:val="00631384"/>
    <w:rsid w:val="006313A7"/>
    <w:rsid w:val="006313AF"/>
    <w:rsid w:val="006313CD"/>
    <w:rsid w:val="006313EA"/>
    <w:rsid w:val="0063140C"/>
    <w:rsid w:val="0063145E"/>
    <w:rsid w:val="0063146C"/>
    <w:rsid w:val="0063146E"/>
    <w:rsid w:val="006314A8"/>
    <w:rsid w:val="006314C7"/>
    <w:rsid w:val="006314ED"/>
    <w:rsid w:val="0063150B"/>
    <w:rsid w:val="00631568"/>
    <w:rsid w:val="00631597"/>
    <w:rsid w:val="006315F6"/>
    <w:rsid w:val="00631650"/>
    <w:rsid w:val="0063168D"/>
    <w:rsid w:val="00631690"/>
    <w:rsid w:val="006316CB"/>
    <w:rsid w:val="0063170D"/>
    <w:rsid w:val="006317C9"/>
    <w:rsid w:val="006317E8"/>
    <w:rsid w:val="006317EE"/>
    <w:rsid w:val="006317FE"/>
    <w:rsid w:val="0063181A"/>
    <w:rsid w:val="0063182D"/>
    <w:rsid w:val="00631841"/>
    <w:rsid w:val="00631870"/>
    <w:rsid w:val="006318AE"/>
    <w:rsid w:val="006318AF"/>
    <w:rsid w:val="006318D2"/>
    <w:rsid w:val="006318D9"/>
    <w:rsid w:val="006318EB"/>
    <w:rsid w:val="006318FD"/>
    <w:rsid w:val="0063191C"/>
    <w:rsid w:val="00631924"/>
    <w:rsid w:val="00631938"/>
    <w:rsid w:val="00631954"/>
    <w:rsid w:val="006319FA"/>
    <w:rsid w:val="00631A39"/>
    <w:rsid w:val="00631A58"/>
    <w:rsid w:val="00631A86"/>
    <w:rsid w:val="00631AD8"/>
    <w:rsid w:val="00631ADF"/>
    <w:rsid w:val="00631B28"/>
    <w:rsid w:val="00631BA3"/>
    <w:rsid w:val="00631BBB"/>
    <w:rsid w:val="00631BE9"/>
    <w:rsid w:val="00631BED"/>
    <w:rsid w:val="00631BF4"/>
    <w:rsid w:val="00631C83"/>
    <w:rsid w:val="00631C9F"/>
    <w:rsid w:val="00631CC4"/>
    <w:rsid w:val="00631D19"/>
    <w:rsid w:val="00631DAF"/>
    <w:rsid w:val="00631DB1"/>
    <w:rsid w:val="00631DBA"/>
    <w:rsid w:val="00631DFB"/>
    <w:rsid w:val="00631E13"/>
    <w:rsid w:val="00631E7F"/>
    <w:rsid w:val="00631E84"/>
    <w:rsid w:val="00631EA8"/>
    <w:rsid w:val="00631F25"/>
    <w:rsid w:val="00631F4D"/>
    <w:rsid w:val="00631FC5"/>
    <w:rsid w:val="00632014"/>
    <w:rsid w:val="00632018"/>
    <w:rsid w:val="00632037"/>
    <w:rsid w:val="00632097"/>
    <w:rsid w:val="00632146"/>
    <w:rsid w:val="0063219B"/>
    <w:rsid w:val="006321AF"/>
    <w:rsid w:val="006321B4"/>
    <w:rsid w:val="006321D1"/>
    <w:rsid w:val="00632210"/>
    <w:rsid w:val="00632227"/>
    <w:rsid w:val="0063223B"/>
    <w:rsid w:val="00632246"/>
    <w:rsid w:val="006322A8"/>
    <w:rsid w:val="006322BB"/>
    <w:rsid w:val="006322D8"/>
    <w:rsid w:val="00632322"/>
    <w:rsid w:val="00632332"/>
    <w:rsid w:val="00632351"/>
    <w:rsid w:val="00632370"/>
    <w:rsid w:val="006323CC"/>
    <w:rsid w:val="006323FF"/>
    <w:rsid w:val="00632410"/>
    <w:rsid w:val="00632438"/>
    <w:rsid w:val="0063247D"/>
    <w:rsid w:val="0063251F"/>
    <w:rsid w:val="00632537"/>
    <w:rsid w:val="00632562"/>
    <w:rsid w:val="0063256E"/>
    <w:rsid w:val="00632592"/>
    <w:rsid w:val="0063259D"/>
    <w:rsid w:val="006325B2"/>
    <w:rsid w:val="006325B4"/>
    <w:rsid w:val="006325F3"/>
    <w:rsid w:val="0063262C"/>
    <w:rsid w:val="00632652"/>
    <w:rsid w:val="00632655"/>
    <w:rsid w:val="006326A3"/>
    <w:rsid w:val="006326D0"/>
    <w:rsid w:val="006326FF"/>
    <w:rsid w:val="00632849"/>
    <w:rsid w:val="0063285D"/>
    <w:rsid w:val="00632896"/>
    <w:rsid w:val="006328CF"/>
    <w:rsid w:val="006328DF"/>
    <w:rsid w:val="00632905"/>
    <w:rsid w:val="00632911"/>
    <w:rsid w:val="0063291E"/>
    <w:rsid w:val="00632938"/>
    <w:rsid w:val="0063294A"/>
    <w:rsid w:val="0063295A"/>
    <w:rsid w:val="00632992"/>
    <w:rsid w:val="006329C1"/>
    <w:rsid w:val="006329C7"/>
    <w:rsid w:val="00632A08"/>
    <w:rsid w:val="00632A30"/>
    <w:rsid w:val="00632A4F"/>
    <w:rsid w:val="00632A5E"/>
    <w:rsid w:val="00632A76"/>
    <w:rsid w:val="00632A86"/>
    <w:rsid w:val="00632AEB"/>
    <w:rsid w:val="00632AF0"/>
    <w:rsid w:val="00632B0E"/>
    <w:rsid w:val="00632B21"/>
    <w:rsid w:val="00632B56"/>
    <w:rsid w:val="00632B77"/>
    <w:rsid w:val="00632BA3"/>
    <w:rsid w:val="00632BC0"/>
    <w:rsid w:val="00632BE1"/>
    <w:rsid w:val="00632C01"/>
    <w:rsid w:val="00632C08"/>
    <w:rsid w:val="00632C1E"/>
    <w:rsid w:val="00632C68"/>
    <w:rsid w:val="00632CC1"/>
    <w:rsid w:val="00632CFD"/>
    <w:rsid w:val="00632D48"/>
    <w:rsid w:val="00632D5E"/>
    <w:rsid w:val="00632D65"/>
    <w:rsid w:val="00632D66"/>
    <w:rsid w:val="00632DE8"/>
    <w:rsid w:val="00632E0E"/>
    <w:rsid w:val="00632E23"/>
    <w:rsid w:val="00632E30"/>
    <w:rsid w:val="00632EA4"/>
    <w:rsid w:val="00632EBC"/>
    <w:rsid w:val="00632F56"/>
    <w:rsid w:val="00632F90"/>
    <w:rsid w:val="00632F9F"/>
    <w:rsid w:val="00632FA4"/>
    <w:rsid w:val="00632FB2"/>
    <w:rsid w:val="00632FF2"/>
    <w:rsid w:val="0063303A"/>
    <w:rsid w:val="00633079"/>
    <w:rsid w:val="0063307D"/>
    <w:rsid w:val="00633089"/>
    <w:rsid w:val="006330B6"/>
    <w:rsid w:val="006330CC"/>
    <w:rsid w:val="006330D0"/>
    <w:rsid w:val="006330D8"/>
    <w:rsid w:val="006330E0"/>
    <w:rsid w:val="006330F4"/>
    <w:rsid w:val="00633115"/>
    <w:rsid w:val="00633139"/>
    <w:rsid w:val="0063313E"/>
    <w:rsid w:val="006331F1"/>
    <w:rsid w:val="006331F4"/>
    <w:rsid w:val="00633207"/>
    <w:rsid w:val="0063320D"/>
    <w:rsid w:val="00633243"/>
    <w:rsid w:val="00633290"/>
    <w:rsid w:val="006332D4"/>
    <w:rsid w:val="0063331D"/>
    <w:rsid w:val="00633358"/>
    <w:rsid w:val="0063337E"/>
    <w:rsid w:val="00633385"/>
    <w:rsid w:val="00633392"/>
    <w:rsid w:val="0063343E"/>
    <w:rsid w:val="00633444"/>
    <w:rsid w:val="0063345F"/>
    <w:rsid w:val="0063346F"/>
    <w:rsid w:val="00633484"/>
    <w:rsid w:val="00633496"/>
    <w:rsid w:val="006334B7"/>
    <w:rsid w:val="0063350E"/>
    <w:rsid w:val="0063354D"/>
    <w:rsid w:val="006335BA"/>
    <w:rsid w:val="006335CC"/>
    <w:rsid w:val="006335DB"/>
    <w:rsid w:val="006335F8"/>
    <w:rsid w:val="00633655"/>
    <w:rsid w:val="006336F0"/>
    <w:rsid w:val="0063370A"/>
    <w:rsid w:val="0063372E"/>
    <w:rsid w:val="00633771"/>
    <w:rsid w:val="0063378D"/>
    <w:rsid w:val="0063379A"/>
    <w:rsid w:val="006337D5"/>
    <w:rsid w:val="006337DF"/>
    <w:rsid w:val="006337F5"/>
    <w:rsid w:val="0063381A"/>
    <w:rsid w:val="0063383F"/>
    <w:rsid w:val="00633869"/>
    <w:rsid w:val="00633882"/>
    <w:rsid w:val="00633899"/>
    <w:rsid w:val="006338CE"/>
    <w:rsid w:val="00633906"/>
    <w:rsid w:val="0063395F"/>
    <w:rsid w:val="006339DF"/>
    <w:rsid w:val="00633A12"/>
    <w:rsid w:val="00633A68"/>
    <w:rsid w:val="00633A98"/>
    <w:rsid w:val="00633A9B"/>
    <w:rsid w:val="00633B21"/>
    <w:rsid w:val="00633B3D"/>
    <w:rsid w:val="00633B6A"/>
    <w:rsid w:val="00633B82"/>
    <w:rsid w:val="00633BDA"/>
    <w:rsid w:val="00633BE6"/>
    <w:rsid w:val="00633BE8"/>
    <w:rsid w:val="00633BF6"/>
    <w:rsid w:val="00633C48"/>
    <w:rsid w:val="00633C82"/>
    <w:rsid w:val="00633CA1"/>
    <w:rsid w:val="00633CA2"/>
    <w:rsid w:val="00633CF5"/>
    <w:rsid w:val="00633D15"/>
    <w:rsid w:val="00633D33"/>
    <w:rsid w:val="00633D59"/>
    <w:rsid w:val="00633D6E"/>
    <w:rsid w:val="00633D72"/>
    <w:rsid w:val="00633D9A"/>
    <w:rsid w:val="00633DD9"/>
    <w:rsid w:val="00633DE2"/>
    <w:rsid w:val="00633E23"/>
    <w:rsid w:val="00633E31"/>
    <w:rsid w:val="00633E79"/>
    <w:rsid w:val="00633E7A"/>
    <w:rsid w:val="00633ED4"/>
    <w:rsid w:val="00633EEF"/>
    <w:rsid w:val="00633F04"/>
    <w:rsid w:val="00633F27"/>
    <w:rsid w:val="00633F80"/>
    <w:rsid w:val="00633FBB"/>
    <w:rsid w:val="00633FC6"/>
    <w:rsid w:val="00633FFD"/>
    <w:rsid w:val="00634007"/>
    <w:rsid w:val="0063400F"/>
    <w:rsid w:val="0063404D"/>
    <w:rsid w:val="0063404E"/>
    <w:rsid w:val="006340DD"/>
    <w:rsid w:val="006340E1"/>
    <w:rsid w:val="006340E6"/>
    <w:rsid w:val="006340EF"/>
    <w:rsid w:val="00634108"/>
    <w:rsid w:val="00634144"/>
    <w:rsid w:val="0063417A"/>
    <w:rsid w:val="006341C8"/>
    <w:rsid w:val="006341E1"/>
    <w:rsid w:val="00634216"/>
    <w:rsid w:val="00634235"/>
    <w:rsid w:val="0063425B"/>
    <w:rsid w:val="00634273"/>
    <w:rsid w:val="00634285"/>
    <w:rsid w:val="00634289"/>
    <w:rsid w:val="0063429D"/>
    <w:rsid w:val="006342AD"/>
    <w:rsid w:val="006342B7"/>
    <w:rsid w:val="006342F8"/>
    <w:rsid w:val="0063431C"/>
    <w:rsid w:val="0063433C"/>
    <w:rsid w:val="0063438A"/>
    <w:rsid w:val="006343A3"/>
    <w:rsid w:val="006343AE"/>
    <w:rsid w:val="006343C4"/>
    <w:rsid w:val="006343C7"/>
    <w:rsid w:val="006343E4"/>
    <w:rsid w:val="00634411"/>
    <w:rsid w:val="0063442B"/>
    <w:rsid w:val="00634460"/>
    <w:rsid w:val="006344AD"/>
    <w:rsid w:val="006344C0"/>
    <w:rsid w:val="006344FD"/>
    <w:rsid w:val="00634515"/>
    <w:rsid w:val="00634528"/>
    <w:rsid w:val="0063457A"/>
    <w:rsid w:val="006345A6"/>
    <w:rsid w:val="006345AF"/>
    <w:rsid w:val="006345EA"/>
    <w:rsid w:val="006345F7"/>
    <w:rsid w:val="00634618"/>
    <w:rsid w:val="00634646"/>
    <w:rsid w:val="00634665"/>
    <w:rsid w:val="00634691"/>
    <w:rsid w:val="006346CE"/>
    <w:rsid w:val="006346ED"/>
    <w:rsid w:val="00634768"/>
    <w:rsid w:val="0063476C"/>
    <w:rsid w:val="00634788"/>
    <w:rsid w:val="0063479A"/>
    <w:rsid w:val="006347A8"/>
    <w:rsid w:val="006347E5"/>
    <w:rsid w:val="006347F1"/>
    <w:rsid w:val="00634812"/>
    <w:rsid w:val="00634821"/>
    <w:rsid w:val="00634864"/>
    <w:rsid w:val="0063488F"/>
    <w:rsid w:val="00634891"/>
    <w:rsid w:val="006348DD"/>
    <w:rsid w:val="006348F4"/>
    <w:rsid w:val="00634943"/>
    <w:rsid w:val="00634956"/>
    <w:rsid w:val="00634957"/>
    <w:rsid w:val="00634961"/>
    <w:rsid w:val="00634966"/>
    <w:rsid w:val="00634995"/>
    <w:rsid w:val="006349E7"/>
    <w:rsid w:val="00634A48"/>
    <w:rsid w:val="00634A8E"/>
    <w:rsid w:val="00634AB7"/>
    <w:rsid w:val="00634AC4"/>
    <w:rsid w:val="00634ADA"/>
    <w:rsid w:val="00634AE9"/>
    <w:rsid w:val="00634B18"/>
    <w:rsid w:val="00634B2C"/>
    <w:rsid w:val="00634B36"/>
    <w:rsid w:val="00634B61"/>
    <w:rsid w:val="00634B70"/>
    <w:rsid w:val="00634BCC"/>
    <w:rsid w:val="00634C52"/>
    <w:rsid w:val="00634C5F"/>
    <w:rsid w:val="00634C95"/>
    <w:rsid w:val="00634C96"/>
    <w:rsid w:val="00634CA3"/>
    <w:rsid w:val="00634CC6"/>
    <w:rsid w:val="00634CF6"/>
    <w:rsid w:val="00634D65"/>
    <w:rsid w:val="00634D66"/>
    <w:rsid w:val="00634D93"/>
    <w:rsid w:val="00634DAB"/>
    <w:rsid w:val="00634DF8"/>
    <w:rsid w:val="00634E35"/>
    <w:rsid w:val="00634E59"/>
    <w:rsid w:val="00634E5E"/>
    <w:rsid w:val="00634E60"/>
    <w:rsid w:val="00634E83"/>
    <w:rsid w:val="00634ECF"/>
    <w:rsid w:val="00634F17"/>
    <w:rsid w:val="00634F7A"/>
    <w:rsid w:val="00634F7B"/>
    <w:rsid w:val="00634F7C"/>
    <w:rsid w:val="00634F9D"/>
    <w:rsid w:val="0063500E"/>
    <w:rsid w:val="00635036"/>
    <w:rsid w:val="0063503C"/>
    <w:rsid w:val="0063504C"/>
    <w:rsid w:val="0063504D"/>
    <w:rsid w:val="00635052"/>
    <w:rsid w:val="0063512B"/>
    <w:rsid w:val="00635197"/>
    <w:rsid w:val="006351D5"/>
    <w:rsid w:val="00635208"/>
    <w:rsid w:val="0063521B"/>
    <w:rsid w:val="0063526F"/>
    <w:rsid w:val="00635286"/>
    <w:rsid w:val="006352C7"/>
    <w:rsid w:val="006352EB"/>
    <w:rsid w:val="00635318"/>
    <w:rsid w:val="00635331"/>
    <w:rsid w:val="0063536B"/>
    <w:rsid w:val="00635370"/>
    <w:rsid w:val="00635385"/>
    <w:rsid w:val="0063539C"/>
    <w:rsid w:val="006353C8"/>
    <w:rsid w:val="006353F2"/>
    <w:rsid w:val="00635484"/>
    <w:rsid w:val="006354D1"/>
    <w:rsid w:val="006354D4"/>
    <w:rsid w:val="00635536"/>
    <w:rsid w:val="0063555F"/>
    <w:rsid w:val="00635597"/>
    <w:rsid w:val="006355C7"/>
    <w:rsid w:val="006355EB"/>
    <w:rsid w:val="006355FD"/>
    <w:rsid w:val="006355FE"/>
    <w:rsid w:val="00635609"/>
    <w:rsid w:val="00635641"/>
    <w:rsid w:val="00635645"/>
    <w:rsid w:val="006356AD"/>
    <w:rsid w:val="006356CF"/>
    <w:rsid w:val="006356D4"/>
    <w:rsid w:val="00635707"/>
    <w:rsid w:val="0063570D"/>
    <w:rsid w:val="0063571F"/>
    <w:rsid w:val="00635733"/>
    <w:rsid w:val="00635788"/>
    <w:rsid w:val="006357A7"/>
    <w:rsid w:val="006357AB"/>
    <w:rsid w:val="006357D0"/>
    <w:rsid w:val="00635820"/>
    <w:rsid w:val="006358A9"/>
    <w:rsid w:val="006358B3"/>
    <w:rsid w:val="006358EB"/>
    <w:rsid w:val="0063590E"/>
    <w:rsid w:val="00635945"/>
    <w:rsid w:val="00635971"/>
    <w:rsid w:val="00635983"/>
    <w:rsid w:val="006359E3"/>
    <w:rsid w:val="006359ED"/>
    <w:rsid w:val="00635A39"/>
    <w:rsid w:val="00635AA4"/>
    <w:rsid w:val="00635AF7"/>
    <w:rsid w:val="00635B23"/>
    <w:rsid w:val="00635B38"/>
    <w:rsid w:val="00635B64"/>
    <w:rsid w:val="00635B6D"/>
    <w:rsid w:val="00635B7A"/>
    <w:rsid w:val="00635B7B"/>
    <w:rsid w:val="00635B7D"/>
    <w:rsid w:val="00635B83"/>
    <w:rsid w:val="00635B85"/>
    <w:rsid w:val="00635BB3"/>
    <w:rsid w:val="00635BE3"/>
    <w:rsid w:val="00635C0F"/>
    <w:rsid w:val="00635C16"/>
    <w:rsid w:val="00635C21"/>
    <w:rsid w:val="00635C2E"/>
    <w:rsid w:val="00635C3C"/>
    <w:rsid w:val="00635C5B"/>
    <w:rsid w:val="00635C7D"/>
    <w:rsid w:val="00635C99"/>
    <w:rsid w:val="00635C9D"/>
    <w:rsid w:val="00635C9F"/>
    <w:rsid w:val="00635CB5"/>
    <w:rsid w:val="00635CFC"/>
    <w:rsid w:val="00635D1F"/>
    <w:rsid w:val="00635D3B"/>
    <w:rsid w:val="00635D85"/>
    <w:rsid w:val="00635DBA"/>
    <w:rsid w:val="00635DF4"/>
    <w:rsid w:val="00635E3C"/>
    <w:rsid w:val="00635E8F"/>
    <w:rsid w:val="00635EA8"/>
    <w:rsid w:val="00635EB2"/>
    <w:rsid w:val="00635EBA"/>
    <w:rsid w:val="00635EC4"/>
    <w:rsid w:val="00635EC8"/>
    <w:rsid w:val="00635EDD"/>
    <w:rsid w:val="00635EE0"/>
    <w:rsid w:val="00635EE9"/>
    <w:rsid w:val="00635F05"/>
    <w:rsid w:val="00635F0C"/>
    <w:rsid w:val="00635F85"/>
    <w:rsid w:val="00635F98"/>
    <w:rsid w:val="00635FA3"/>
    <w:rsid w:val="00636028"/>
    <w:rsid w:val="00636035"/>
    <w:rsid w:val="00636056"/>
    <w:rsid w:val="006360C3"/>
    <w:rsid w:val="006360DE"/>
    <w:rsid w:val="006360DF"/>
    <w:rsid w:val="0063611F"/>
    <w:rsid w:val="0063618D"/>
    <w:rsid w:val="006361A1"/>
    <w:rsid w:val="006361B8"/>
    <w:rsid w:val="006361E8"/>
    <w:rsid w:val="00636221"/>
    <w:rsid w:val="0063628F"/>
    <w:rsid w:val="00636296"/>
    <w:rsid w:val="006362BB"/>
    <w:rsid w:val="006362C0"/>
    <w:rsid w:val="006362CF"/>
    <w:rsid w:val="006362F6"/>
    <w:rsid w:val="0063630C"/>
    <w:rsid w:val="00636397"/>
    <w:rsid w:val="006363D1"/>
    <w:rsid w:val="006363D8"/>
    <w:rsid w:val="00636410"/>
    <w:rsid w:val="006364AC"/>
    <w:rsid w:val="006364B9"/>
    <w:rsid w:val="00636518"/>
    <w:rsid w:val="00636531"/>
    <w:rsid w:val="00636546"/>
    <w:rsid w:val="00636557"/>
    <w:rsid w:val="00636560"/>
    <w:rsid w:val="006365B0"/>
    <w:rsid w:val="006365F5"/>
    <w:rsid w:val="00636608"/>
    <w:rsid w:val="0063661B"/>
    <w:rsid w:val="00636649"/>
    <w:rsid w:val="0063669D"/>
    <w:rsid w:val="006366BD"/>
    <w:rsid w:val="006366C6"/>
    <w:rsid w:val="00636756"/>
    <w:rsid w:val="00636759"/>
    <w:rsid w:val="006367B9"/>
    <w:rsid w:val="006367C9"/>
    <w:rsid w:val="006367D3"/>
    <w:rsid w:val="006367EE"/>
    <w:rsid w:val="006367F5"/>
    <w:rsid w:val="00636849"/>
    <w:rsid w:val="00636856"/>
    <w:rsid w:val="00636863"/>
    <w:rsid w:val="006368B2"/>
    <w:rsid w:val="006368BA"/>
    <w:rsid w:val="006368C2"/>
    <w:rsid w:val="006368F5"/>
    <w:rsid w:val="00636992"/>
    <w:rsid w:val="006369FE"/>
    <w:rsid w:val="00636A03"/>
    <w:rsid w:val="00636A13"/>
    <w:rsid w:val="00636A2F"/>
    <w:rsid w:val="00636AA6"/>
    <w:rsid w:val="00636AB2"/>
    <w:rsid w:val="00636AC1"/>
    <w:rsid w:val="00636B0D"/>
    <w:rsid w:val="00636B20"/>
    <w:rsid w:val="00636B72"/>
    <w:rsid w:val="00636BAC"/>
    <w:rsid w:val="00636BC9"/>
    <w:rsid w:val="00636BFA"/>
    <w:rsid w:val="00636C18"/>
    <w:rsid w:val="00636C24"/>
    <w:rsid w:val="00636C2E"/>
    <w:rsid w:val="00636C69"/>
    <w:rsid w:val="00636C6F"/>
    <w:rsid w:val="00636C88"/>
    <w:rsid w:val="00636CAF"/>
    <w:rsid w:val="00636CD2"/>
    <w:rsid w:val="00636D0A"/>
    <w:rsid w:val="00636D3D"/>
    <w:rsid w:val="00636D77"/>
    <w:rsid w:val="00636D8A"/>
    <w:rsid w:val="00636DA5"/>
    <w:rsid w:val="00636DAC"/>
    <w:rsid w:val="00636DC8"/>
    <w:rsid w:val="00636DF6"/>
    <w:rsid w:val="00636E71"/>
    <w:rsid w:val="00636E72"/>
    <w:rsid w:val="00636E93"/>
    <w:rsid w:val="00636EA2"/>
    <w:rsid w:val="00636EE3"/>
    <w:rsid w:val="00636F1F"/>
    <w:rsid w:val="00636F5D"/>
    <w:rsid w:val="00636F92"/>
    <w:rsid w:val="00636FB2"/>
    <w:rsid w:val="00636FE1"/>
    <w:rsid w:val="00637067"/>
    <w:rsid w:val="0063706F"/>
    <w:rsid w:val="00637092"/>
    <w:rsid w:val="00637095"/>
    <w:rsid w:val="006370B2"/>
    <w:rsid w:val="006370CC"/>
    <w:rsid w:val="006370D2"/>
    <w:rsid w:val="006370F6"/>
    <w:rsid w:val="0063710B"/>
    <w:rsid w:val="00637154"/>
    <w:rsid w:val="006371C8"/>
    <w:rsid w:val="006371CC"/>
    <w:rsid w:val="0063723C"/>
    <w:rsid w:val="00637246"/>
    <w:rsid w:val="0063728E"/>
    <w:rsid w:val="0063729C"/>
    <w:rsid w:val="006372BB"/>
    <w:rsid w:val="006372DD"/>
    <w:rsid w:val="006372DF"/>
    <w:rsid w:val="006372F5"/>
    <w:rsid w:val="00637332"/>
    <w:rsid w:val="0063734E"/>
    <w:rsid w:val="0063734F"/>
    <w:rsid w:val="006373B2"/>
    <w:rsid w:val="006373DC"/>
    <w:rsid w:val="0063740B"/>
    <w:rsid w:val="00637425"/>
    <w:rsid w:val="00637439"/>
    <w:rsid w:val="0063743F"/>
    <w:rsid w:val="00637447"/>
    <w:rsid w:val="00637469"/>
    <w:rsid w:val="006374A6"/>
    <w:rsid w:val="006374C4"/>
    <w:rsid w:val="006374DE"/>
    <w:rsid w:val="006374E6"/>
    <w:rsid w:val="006374E7"/>
    <w:rsid w:val="0063753D"/>
    <w:rsid w:val="00637560"/>
    <w:rsid w:val="0063758F"/>
    <w:rsid w:val="006375BB"/>
    <w:rsid w:val="006375FD"/>
    <w:rsid w:val="0063761B"/>
    <w:rsid w:val="00637636"/>
    <w:rsid w:val="0063766C"/>
    <w:rsid w:val="0063768F"/>
    <w:rsid w:val="006376BC"/>
    <w:rsid w:val="006376E6"/>
    <w:rsid w:val="006376E9"/>
    <w:rsid w:val="006376EB"/>
    <w:rsid w:val="0063771E"/>
    <w:rsid w:val="00637747"/>
    <w:rsid w:val="00637759"/>
    <w:rsid w:val="0063775B"/>
    <w:rsid w:val="00637771"/>
    <w:rsid w:val="0063777F"/>
    <w:rsid w:val="00637798"/>
    <w:rsid w:val="006377AE"/>
    <w:rsid w:val="006377E8"/>
    <w:rsid w:val="006377F2"/>
    <w:rsid w:val="0063784E"/>
    <w:rsid w:val="00637896"/>
    <w:rsid w:val="006378E1"/>
    <w:rsid w:val="006378EA"/>
    <w:rsid w:val="00637901"/>
    <w:rsid w:val="00637954"/>
    <w:rsid w:val="00637959"/>
    <w:rsid w:val="00637972"/>
    <w:rsid w:val="006379B0"/>
    <w:rsid w:val="006379B3"/>
    <w:rsid w:val="006379DD"/>
    <w:rsid w:val="006379EC"/>
    <w:rsid w:val="00637A04"/>
    <w:rsid w:val="00637A0B"/>
    <w:rsid w:val="00637A2E"/>
    <w:rsid w:val="00637A38"/>
    <w:rsid w:val="00637A63"/>
    <w:rsid w:val="00637A6D"/>
    <w:rsid w:val="00637A74"/>
    <w:rsid w:val="00637A75"/>
    <w:rsid w:val="00637ADC"/>
    <w:rsid w:val="00637AE2"/>
    <w:rsid w:val="00637B3C"/>
    <w:rsid w:val="00637BA0"/>
    <w:rsid w:val="00637BBA"/>
    <w:rsid w:val="00637BBE"/>
    <w:rsid w:val="00637BDF"/>
    <w:rsid w:val="00637BE7"/>
    <w:rsid w:val="00637BF6"/>
    <w:rsid w:val="00637BF9"/>
    <w:rsid w:val="00637C8A"/>
    <w:rsid w:val="00637CB6"/>
    <w:rsid w:val="00637CDF"/>
    <w:rsid w:val="00637CF0"/>
    <w:rsid w:val="00637DA1"/>
    <w:rsid w:val="00637DBD"/>
    <w:rsid w:val="00637DE1"/>
    <w:rsid w:val="00637E05"/>
    <w:rsid w:val="00637E0A"/>
    <w:rsid w:val="00637E2D"/>
    <w:rsid w:val="00637E44"/>
    <w:rsid w:val="00637E5B"/>
    <w:rsid w:val="00637EB8"/>
    <w:rsid w:val="00637EBD"/>
    <w:rsid w:val="00637EF8"/>
    <w:rsid w:val="00637EFC"/>
    <w:rsid w:val="00637F3D"/>
    <w:rsid w:val="00637F79"/>
    <w:rsid w:val="00637FA3"/>
    <w:rsid w:val="00637FD6"/>
    <w:rsid w:val="00637FDD"/>
    <w:rsid w:val="00640015"/>
    <w:rsid w:val="0064002C"/>
    <w:rsid w:val="00640031"/>
    <w:rsid w:val="0064004A"/>
    <w:rsid w:val="0064005C"/>
    <w:rsid w:val="0064006D"/>
    <w:rsid w:val="00640094"/>
    <w:rsid w:val="006400AC"/>
    <w:rsid w:val="006400C6"/>
    <w:rsid w:val="0064013C"/>
    <w:rsid w:val="00640168"/>
    <w:rsid w:val="006401BA"/>
    <w:rsid w:val="006401BF"/>
    <w:rsid w:val="0064022A"/>
    <w:rsid w:val="006402A8"/>
    <w:rsid w:val="006402BD"/>
    <w:rsid w:val="006402CD"/>
    <w:rsid w:val="0064030F"/>
    <w:rsid w:val="006403B9"/>
    <w:rsid w:val="006403BB"/>
    <w:rsid w:val="0064045D"/>
    <w:rsid w:val="00640472"/>
    <w:rsid w:val="00640479"/>
    <w:rsid w:val="00640482"/>
    <w:rsid w:val="00640491"/>
    <w:rsid w:val="006404FD"/>
    <w:rsid w:val="00640504"/>
    <w:rsid w:val="00640528"/>
    <w:rsid w:val="00640541"/>
    <w:rsid w:val="00640575"/>
    <w:rsid w:val="00640579"/>
    <w:rsid w:val="006405EB"/>
    <w:rsid w:val="00640692"/>
    <w:rsid w:val="0064069E"/>
    <w:rsid w:val="006406B6"/>
    <w:rsid w:val="006406E4"/>
    <w:rsid w:val="006406EA"/>
    <w:rsid w:val="006406F6"/>
    <w:rsid w:val="00640736"/>
    <w:rsid w:val="00640742"/>
    <w:rsid w:val="006407BE"/>
    <w:rsid w:val="006407DC"/>
    <w:rsid w:val="006407F8"/>
    <w:rsid w:val="0064081D"/>
    <w:rsid w:val="00640865"/>
    <w:rsid w:val="006408A3"/>
    <w:rsid w:val="006408B2"/>
    <w:rsid w:val="006408CE"/>
    <w:rsid w:val="006408DE"/>
    <w:rsid w:val="00640908"/>
    <w:rsid w:val="0064090A"/>
    <w:rsid w:val="0064090C"/>
    <w:rsid w:val="0064095F"/>
    <w:rsid w:val="0064096B"/>
    <w:rsid w:val="00640970"/>
    <w:rsid w:val="006409AF"/>
    <w:rsid w:val="006409B4"/>
    <w:rsid w:val="006409BB"/>
    <w:rsid w:val="006409C3"/>
    <w:rsid w:val="006409D5"/>
    <w:rsid w:val="00640A15"/>
    <w:rsid w:val="00640A1C"/>
    <w:rsid w:val="00640A67"/>
    <w:rsid w:val="00640A8B"/>
    <w:rsid w:val="00640A93"/>
    <w:rsid w:val="00640AA0"/>
    <w:rsid w:val="00640AC4"/>
    <w:rsid w:val="00640AD2"/>
    <w:rsid w:val="00640B14"/>
    <w:rsid w:val="00640B23"/>
    <w:rsid w:val="00640B30"/>
    <w:rsid w:val="00640B8A"/>
    <w:rsid w:val="00640BA5"/>
    <w:rsid w:val="00640C2F"/>
    <w:rsid w:val="00640C3D"/>
    <w:rsid w:val="00640C4A"/>
    <w:rsid w:val="00640C68"/>
    <w:rsid w:val="00640C6E"/>
    <w:rsid w:val="00640C9C"/>
    <w:rsid w:val="00640CB0"/>
    <w:rsid w:val="00640CB1"/>
    <w:rsid w:val="00640CE3"/>
    <w:rsid w:val="00640D1F"/>
    <w:rsid w:val="00640D2E"/>
    <w:rsid w:val="00640D6C"/>
    <w:rsid w:val="00640DF7"/>
    <w:rsid w:val="00640E51"/>
    <w:rsid w:val="00640E7D"/>
    <w:rsid w:val="00640EB9"/>
    <w:rsid w:val="00640F30"/>
    <w:rsid w:val="00640F4C"/>
    <w:rsid w:val="00640F6A"/>
    <w:rsid w:val="00640F99"/>
    <w:rsid w:val="00640FAE"/>
    <w:rsid w:val="0064100E"/>
    <w:rsid w:val="00641051"/>
    <w:rsid w:val="00641059"/>
    <w:rsid w:val="00641081"/>
    <w:rsid w:val="00641094"/>
    <w:rsid w:val="006410BA"/>
    <w:rsid w:val="006410BC"/>
    <w:rsid w:val="006410D0"/>
    <w:rsid w:val="006410DD"/>
    <w:rsid w:val="006410E4"/>
    <w:rsid w:val="006410F7"/>
    <w:rsid w:val="00641108"/>
    <w:rsid w:val="0064111C"/>
    <w:rsid w:val="0064111F"/>
    <w:rsid w:val="00641128"/>
    <w:rsid w:val="00641147"/>
    <w:rsid w:val="0064119B"/>
    <w:rsid w:val="00641215"/>
    <w:rsid w:val="0064122F"/>
    <w:rsid w:val="006412FE"/>
    <w:rsid w:val="00641319"/>
    <w:rsid w:val="00641372"/>
    <w:rsid w:val="006413A1"/>
    <w:rsid w:val="006413BE"/>
    <w:rsid w:val="006413C3"/>
    <w:rsid w:val="006413C9"/>
    <w:rsid w:val="006413DB"/>
    <w:rsid w:val="006413F9"/>
    <w:rsid w:val="00641412"/>
    <w:rsid w:val="0064142C"/>
    <w:rsid w:val="00641446"/>
    <w:rsid w:val="00641448"/>
    <w:rsid w:val="0064145A"/>
    <w:rsid w:val="00641475"/>
    <w:rsid w:val="00641486"/>
    <w:rsid w:val="006414E1"/>
    <w:rsid w:val="006414F1"/>
    <w:rsid w:val="00641537"/>
    <w:rsid w:val="00641547"/>
    <w:rsid w:val="00641577"/>
    <w:rsid w:val="00641578"/>
    <w:rsid w:val="00641582"/>
    <w:rsid w:val="0064158C"/>
    <w:rsid w:val="006415AB"/>
    <w:rsid w:val="006415D4"/>
    <w:rsid w:val="006415D9"/>
    <w:rsid w:val="00641625"/>
    <w:rsid w:val="00641664"/>
    <w:rsid w:val="0064168C"/>
    <w:rsid w:val="006416D7"/>
    <w:rsid w:val="006416ED"/>
    <w:rsid w:val="006416EE"/>
    <w:rsid w:val="006416F9"/>
    <w:rsid w:val="006416FA"/>
    <w:rsid w:val="00641717"/>
    <w:rsid w:val="0064171C"/>
    <w:rsid w:val="00641736"/>
    <w:rsid w:val="00641738"/>
    <w:rsid w:val="006417A7"/>
    <w:rsid w:val="006417AE"/>
    <w:rsid w:val="006417D7"/>
    <w:rsid w:val="006417DE"/>
    <w:rsid w:val="0064183C"/>
    <w:rsid w:val="00641871"/>
    <w:rsid w:val="006418BD"/>
    <w:rsid w:val="006418CC"/>
    <w:rsid w:val="006418EC"/>
    <w:rsid w:val="006418F7"/>
    <w:rsid w:val="006418F9"/>
    <w:rsid w:val="0064193F"/>
    <w:rsid w:val="00641955"/>
    <w:rsid w:val="00641989"/>
    <w:rsid w:val="0064199E"/>
    <w:rsid w:val="006419F5"/>
    <w:rsid w:val="00641A23"/>
    <w:rsid w:val="00641A73"/>
    <w:rsid w:val="00641A82"/>
    <w:rsid w:val="00641A8F"/>
    <w:rsid w:val="00641AF8"/>
    <w:rsid w:val="00641AF9"/>
    <w:rsid w:val="00641B23"/>
    <w:rsid w:val="00641B36"/>
    <w:rsid w:val="00641B3F"/>
    <w:rsid w:val="00641B7E"/>
    <w:rsid w:val="00641B85"/>
    <w:rsid w:val="00641BA2"/>
    <w:rsid w:val="00641BA3"/>
    <w:rsid w:val="00641BBA"/>
    <w:rsid w:val="00641BC3"/>
    <w:rsid w:val="00641BD2"/>
    <w:rsid w:val="00641BDB"/>
    <w:rsid w:val="00641C89"/>
    <w:rsid w:val="00641CAA"/>
    <w:rsid w:val="00641CB3"/>
    <w:rsid w:val="00641CFE"/>
    <w:rsid w:val="00641D1D"/>
    <w:rsid w:val="00641D91"/>
    <w:rsid w:val="00641DA4"/>
    <w:rsid w:val="00641DD6"/>
    <w:rsid w:val="00641DD8"/>
    <w:rsid w:val="00641E39"/>
    <w:rsid w:val="00641E4A"/>
    <w:rsid w:val="00641EA4"/>
    <w:rsid w:val="00641EB0"/>
    <w:rsid w:val="00641EB6"/>
    <w:rsid w:val="00641EDA"/>
    <w:rsid w:val="00641F25"/>
    <w:rsid w:val="00641F27"/>
    <w:rsid w:val="00641F51"/>
    <w:rsid w:val="00641F94"/>
    <w:rsid w:val="00641FA2"/>
    <w:rsid w:val="00641FA5"/>
    <w:rsid w:val="00641FB4"/>
    <w:rsid w:val="00641FBF"/>
    <w:rsid w:val="00641FF3"/>
    <w:rsid w:val="00642013"/>
    <w:rsid w:val="0064202A"/>
    <w:rsid w:val="0064202C"/>
    <w:rsid w:val="00642070"/>
    <w:rsid w:val="00642096"/>
    <w:rsid w:val="006420A7"/>
    <w:rsid w:val="006420A8"/>
    <w:rsid w:val="006420F3"/>
    <w:rsid w:val="0064210D"/>
    <w:rsid w:val="00642175"/>
    <w:rsid w:val="006421AF"/>
    <w:rsid w:val="006421B9"/>
    <w:rsid w:val="006421C9"/>
    <w:rsid w:val="006421DA"/>
    <w:rsid w:val="00642269"/>
    <w:rsid w:val="00642292"/>
    <w:rsid w:val="00642297"/>
    <w:rsid w:val="006422E5"/>
    <w:rsid w:val="006422E7"/>
    <w:rsid w:val="006422EC"/>
    <w:rsid w:val="00642361"/>
    <w:rsid w:val="00642386"/>
    <w:rsid w:val="006423A0"/>
    <w:rsid w:val="006423D8"/>
    <w:rsid w:val="006423DF"/>
    <w:rsid w:val="006423E8"/>
    <w:rsid w:val="006423F5"/>
    <w:rsid w:val="00642449"/>
    <w:rsid w:val="0064245F"/>
    <w:rsid w:val="0064246C"/>
    <w:rsid w:val="00642496"/>
    <w:rsid w:val="006424BE"/>
    <w:rsid w:val="006424C8"/>
    <w:rsid w:val="006424D5"/>
    <w:rsid w:val="006424EA"/>
    <w:rsid w:val="00642516"/>
    <w:rsid w:val="00642523"/>
    <w:rsid w:val="00642540"/>
    <w:rsid w:val="0064254E"/>
    <w:rsid w:val="006425B0"/>
    <w:rsid w:val="006425BE"/>
    <w:rsid w:val="006425C1"/>
    <w:rsid w:val="006425C5"/>
    <w:rsid w:val="0064260D"/>
    <w:rsid w:val="0064261A"/>
    <w:rsid w:val="00642655"/>
    <w:rsid w:val="00642667"/>
    <w:rsid w:val="006426AA"/>
    <w:rsid w:val="006426B9"/>
    <w:rsid w:val="006426C6"/>
    <w:rsid w:val="006426D6"/>
    <w:rsid w:val="0064270A"/>
    <w:rsid w:val="0064273C"/>
    <w:rsid w:val="00642758"/>
    <w:rsid w:val="00642764"/>
    <w:rsid w:val="006427A6"/>
    <w:rsid w:val="0064280C"/>
    <w:rsid w:val="00642824"/>
    <w:rsid w:val="00642889"/>
    <w:rsid w:val="00642891"/>
    <w:rsid w:val="006428A7"/>
    <w:rsid w:val="006428BC"/>
    <w:rsid w:val="006428D5"/>
    <w:rsid w:val="006428DF"/>
    <w:rsid w:val="006428E4"/>
    <w:rsid w:val="006428ED"/>
    <w:rsid w:val="00642904"/>
    <w:rsid w:val="0064290B"/>
    <w:rsid w:val="0064292B"/>
    <w:rsid w:val="00642954"/>
    <w:rsid w:val="0064296A"/>
    <w:rsid w:val="00642986"/>
    <w:rsid w:val="00642998"/>
    <w:rsid w:val="006429D3"/>
    <w:rsid w:val="00642A29"/>
    <w:rsid w:val="00642A4B"/>
    <w:rsid w:val="00642A51"/>
    <w:rsid w:val="00642A7F"/>
    <w:rsid w:val="00642A9D"/>
    <w:rsid w:val="00642AC5"/>
    <w:rsid w:val="00642AC9"/>
    <w:rsid w:val="00642AF0"/>
    <w:rsid w:val="00642B09"/>
    <w:rsid w:val="00642B35"/>
    <w:rsid w:val="00642B6C"/>
    <w:rsid w:val="00642B7B"/>
    <w:rsid w:val="00642B8C"/>
    <w:rsid w:val="00642BA3"/>
    <w:rsid w:val="00642BF8"/>
    <w:rsid w:val="00642C0C"/>
    <w:rsid w:val="00642C1E"/>
    <w:rsid w:val="00642C41"/>
    <w:rsid w:val="00642C62"/>
    <w:rsid w:val="00642C7F"/>
    <w:rsid w:val="00642CB4"/>
    <w:rsid w:val="00642CD5"/>
    <w:rsid w:val="00642D10"/>
    <w:rsid w:val="00642D30"/>
    <w:rsid w:val="00642D47"/>
    <w:rsid w:val="00642D58"/>
    <w:rsid w:val="00642D60"/>
    <w:rsid w:val="00642D80"/>
    <w:rsid w:val="00642D92"/>
    <w:rsid w:val="00642DB2"/>
    <w:rsid w:val="00642DB3"/>
    <w:rsid w:val="00642DE8"/>
    <w:rsid w:val="00642DEF"/>
    <w:rsid w:val="00642E3E"/>
    <w:rsid w:val="00642E59"/>
    <w:rsid w:val="00642E69"/>
    <w:rsid w:val="00642EBA"/>
    <w:rsid w:val="00642EDA"/>
    <w:rsid w:val="00642F0B"/>
    <w:rsid w:val="00642F30"/>
    <w:rsid w:val="00642F37"/>
    <w:rsid w:val="00642F53"/>
    <w:rsid w:val="00643019"/>
    <w:rsid w:val="0064301A"/>
    <w:rsid w:val="00643030"/>
    <w:rsid w:val="00643041"/>
    <w:rsid w:val="00643043"/>
    <w:rsid w:val="0064304A"/>
    <w:rsid w:val="00643067"/>
    <w:rsid w:val="00643088"/>
    <w:rsid w:val="006430A5"/>
    <w:rsid w:val="00643106"/>
    <w:rsid w:val="0064310E"/>
    <w:rsid w:val="0064312A"/>
    <w:rsid w:val="006431B4"/>
    <w:rsid w:val="006431C7"/>
    <w:rsid w:val="006431E3"/>
    <w:rsid w:val="006431F6"/>
    <w:rsid w:val="0064324B"/>
    <w:rsid w:val="006432B6"/>
    <w:rsid w:val="006432CB"/>
    <w:rsid w:val="006432E7"/>
    <w:rsid w:val="00643303"/>
    <w:rsid w:val="0064331B"/>
    <w:rsid w:val="00643344"/>
    <w:rsid w:val="0064337A"/>
    <w:rsid w:val="00643388"/>
    <w:rsid w:val="0064346F"/>
    <w:rsid w:val="006434C6"/>
    <w:rsid w:val="006434CE"/>
    <w:rsid w:val="006434DD"/>
    <w:rsid w:val="0064352E"/>
    <w:rsid w:val="00643589"/>
    <w:rsid w:val="00643593"/>
    <w:rsid w:val="006435AA"/>
    <w:rsid w:val="006435B1"/>
    <w:rsid w:val="0064360C"/>
    <w:rsid w:val="00643619"/>
    <w:rsid w:val="00643638"/>
    <w:rsid w:val="0064366D"/>
    <w:rsid w:val="0064368B"/>
    <w:rsid w:val="00643696"/>
    <w:rsid w:val="00643715"/>
    <w:rsid w:val="0064372B"/>
    <w:rsid w:val="00643736"/>
    <w:rsid w:val="0064373F"/>
    <w:rsid w:val="0064377F"/>
    <w:rsid w:val="00643790"/>
    <w:rsid w:val="0064379D"/>
    <w:rsid w:val="006437D4"/>
    <w:rsid w:val="006437ED"/>
    <w:rsid w:val="006437F1"/>
    <w:rsid w:val="00643800"/>
    <w:rsid w:val="0064381D"/>
    <w:rsid w:val="00643835"/>
    <w:rsid w:val="0064383C"/>
    <w:rsid w:val="00643868"/>
    <w:rsid w:val="006438DA"/>
    <w:rsid w:val="0064393D"/>
    <w:rsid w:val="00643955"/>
    <w:rsid w:val="00643962"/>
    <w:rsid w:val="0064397D"/>
    <w:rsid w:val="00643996"/>
    <w:rsid w:val="006439C2"/>
    <w:rsid w:val="006439FD"/>
    <w:rsid w:val="00643A1F"/>
    <w:rsid w:val="00643A32"/>
    <w:rsid w:val="00643A3A"/>
    <w:rsid w:val="00643AC0"/>
    <w:rsid w:val="00643B1B"/>
    <w:rsid w:val="00643B33"/>
    <w:rsid w:val="00643B58"/>
    <w:rsid w:val="00643B93"/>
    <w:rsid w:val="00643BA2"/>
    <w:rsid w:val="00643BCF"/>
    <w:rsid w:val="00643C16"/>
    <w:rsid w:val="00643C76"/>
    <w:rsid w:val="00643C81"/>
    <w:rsid w:val="00643C88"/>
    <w:rsid w:val="00643CA5"/>
    <w:rsid w:val="00643CA6"/>
    <w:rsid w:val="00643CD4"/>
    <w:rsid w:val="00643D3D"/>
    <w:rsid w:val="00643D56"/>
    <w:rsid w:val="00643D58"/>
    <w:rsid w:val="00643D76"/>
    <w:rsid w:val="00643D8E"/>
    <w:rsid w:val="00643D97"/>
    <w:rsid w:val="00643E0A"/>
    <w:rsid w:val="00643E42"/>
    <w:rsid w:val="00643E63"/>
    <w:rsid w:val="00643E7B"/>
    <w:rsid w:val="00643EA0"/>
    <w:rsid w:val="00643F1E"/>
    <w:rsid w:val="00643F42"/>
    <w:rsid w:val="00643F47"/>
    <w:rsid w:val="00643F6D"/>
    <w:rsid w:val="00643F80"/>
    <w:rsid w:val="00643FD1"/>
    <w:rsid w:val="00644009"/>
    <w:rsid w:val="00644012"/>
    <w:rsid w:val="00644057"/>
    <w:rsid w:val="006440A5"/>
    <w:rsid w:val="006440BD"/>
    <w:rsid w:val="006440F0"/>
    <w:rsid w:val="00644144"/>
    <w:rsid w:val="00644198"/>
    <w:rsid w:val="006441B3"/>
    <w:rsid w:val="006441C4"/>
    <w:rsid w:val="006441D7"/>
    <w:rsid w:val="00644291"/>
    <w:rsid w:val="006442BD"/>
    <w:rsid w:val="006442C1"/>
    <w:rsid w:val="006442C9"/>
    <w:rsid w:val="0064430C"/>
    <w:rsid w:val="00644356"/>
    <w:rsid w:val="00644389"/>
    <w:rsid w:val="006443CF"/>
    <w:rsid w:val="0064449C"/>
    <w:rsid w:val="006444A4"/>
    <w:rsid w:val="006444CC"/>
    <w:rsid w:val="006444F9"/>
    <w:rsid w:val="00644527"/>
    <w:rsid w:val="00644544"/>
    <w:rsid w:val="00644555"/>
    <w:rsid w:val="0064455C"/>
    <w:rsid w:val="006445C0"/>
    <w:rsid w:val="006445C9"/>
    <w:rsid w:val="006445D2"/>
    <w:rsid w:val="0064462C"/>
    <w:rsid w:val="006446AE"/>
    <w:rsid w:val="00644706"/>
    <w:rsid w:val="00644751"/>
    <w:rsid w:val="0064479F"/>
    <w:rsid w:val="006447B1"/>
    <w:rsid w:val="0064481B"/>
    <w:rsid w:val="00644838"/>
    <w:rsid w:val="00644849"/>
    <w:rsid w:val="0064485E"/>
    <w:rsid w:val="00644872"/>
    <w:rsid w:val="0064487D"/>
    <w:rsid w:val="006448D5"/>
    <w:rsid w:val="006448D7"/>
    <w:rsid w:val="0064490D"/>
    <w:rsid w:val="00644917"/>
    <w:rsid w:val="00644926"/>
    <w:rsid w:val="00644951"/>
    <w:rsid w:val="0064499E"/>
    <w:rsid w:val="006449C6"/>
    <w:rsid w:val="006449E1"/>
    <w:rsid w:val="006449EA"/>
    <w:rsid w:val="006449FB"/>
    <w:rsid w:val="00644A0B"/>
    <w:rsid w:val="00644A39"/>
    <w:rsid w:val="00644A69"/>
    <w:rsid w:val="00644AA5"/>
    <w:rsid w:val="00644B4E"/>
    <w:rsid w:val="00644B61"/>
    <w:rsid w:val="00644B73"/>
    <w:rsid w:val="00644B74"/>
    <w:rsid w:val="00644B7A"/>
    <w:rsid w:val="00644B81"/>
    <w:rsid w:val="00644BAE"/>
    <w:rsid w:val="00644C09"/>
    <w:rsid w:val="00644C47"/>
    <w:rsid w:val="00644C4E"/>
    <w:rsid w:val="00644C93"/>
    <w:rsid w:val="00644D02"/>
    <w:rsid w:val="00644D22"/>
    <w:rsid w:val="00644D2D"/>
    <w:rsid w:val="00644D4B"/>
    <w:rsid w:val="00644DA6"/>
    <w:rsid w:val="00644DB7"/>
    <w:rsid w:val="00644DD5"/>
    <w:rsid w:val="00644E6E"/>
    <w:rsid w:val="00644E8D"/>
    <w:rsid w:val="00644EA7"/>
    <w:rsid w:val="00644EDB"/>
    <w:rsid w:val="00644EE7"/>
    <w:rsid w:val="00644F06"/>
    <w:rsid w:val="00644F21"/>
    <w:rsid w:val="00644F3C"/>
    <w:rsid w:val="00644F53"/>
    <w:rsid w:val="00644F5D"/>
    <w:rsid w:val="00644F74"/>
    <w:rsid w:val="00644F8B"/>
    <w:rsid w:val="00644FBA"/>
    <w:rsid w:val="00644FBE"/>
    <w:rsid w:val="00644FCA"/>
    <w:rsid w:val="00644FCD"/>
    <w:rsid w:val="00644FF4"/>
    <w:rsid w:val="00645010"/>
    <w:rsid w:val="0064505A"/>
    <w:rsid w:val="00645076"/>
    <w:rsid w:val="006450AC"/>
    <w:rsid w:val="006450B9"/>
    <w:rsid w:val="006450BA"/>
    <w:rsid w:val="0064510D"/>
    <w:rsid w:val="0064515D"/>
    <w:rsid w:val="006451B8"/>
    <w:rsid w:val="006451ED"/>
    <w:rsid w:val="00645270"/>
    <w:rsid w:val="006452A4"/>
    <w:rsid w:val="006452AE"/>
    <w:rsid w:val="006452C2"/>
    <w:rsid w:val="0064530A"/>
    <w:rsid w:val="0064531E"/>
    <w:rsid w:val="00645333"/>
    <w:rsid w:val="0064534C"/>
    <w:rsid w:val="0064536D"/>
    <w:rsid w:val="0064538A"/>
    <w:rsid w:val="006453CE"/>
    <w:rsid w:val="006453DC"/>
    <w:rsid w:val="006453EC"/>
    <w:rsid w:val="00645402"/>
    <w:rsid w:val="0064542A"/>
    <w:rsid w:val="00645434"/>
    <w:rsid w:val="0064544D"/>
    <w:rsid w:val="00645458"/>
    <w:rsid w:val="0064546A"/>
    <w:rsid w:val="006454BB"/>
    <w:rsid w:val="006454C5"/>
    <w:rsid w:val="006454DB"/>
    <w:rsid w:val="006454E0"/>
    <w:rsid w:val="00645515"/>
    <w:rsid w:val="0064551D"/>
    <w:rsid w:val="00645552"/>
    <w:rsid w:val="00645578"/>
    <w:rsid w:val="006455A4"/>
    <w:rsid w:val="006455C0"/>
    <w:rsid w:val="0064560E"/>
    <w:rsid w:val="00645623"/>
    <w:rsid w:val="0064565A"/>
    <w:rsid w:val="0064565D"/>
    <w:rsid w:val="00645663"/>
    <w:rsid w:val="006456A4"/>
    <w:rsid w:val="006456F3"/>
    <w:rsid w:val="00645754"/>
    <w:rsid w:val="00645793"/>
    <w:rsid w:val="006457D5"/>
    <w:rsid w:val="006457FB"/>
    <w:rsid w:val="006457FC"/>
    <w:rsid w:val="00645812"/>
    <w:rsid w:val="00645821"/>
    <w:rsid w:val="0064586E"/>
    <w:rsid w:val="0064587E"/>
    <w:rsid w:val="0064588C"/>
    <w:rsid w:val="006458AB"/>
    <w:rsid w:val="00645913"/>
    <w:rsid w:val="00645914"/>
    <w:rsid w:val="00645927"/>
    <w:rsid w:val="0064598E"/>
    <w:rsid w:val="0064599A"/>
    <w:rsid w:val="006459AD"/>
    <w:rsid w:val="006459CD"/>
    <w:rsid w:val="006459D0"/>
    <w:rsid w:val="006459DE"/>
    <w:rsid w:val="00645A1C"/>
    <w:rsid w:val="00645A45"/>
    <w:rsid w:val="00645A56"/>
    <w:rsid w:val="00645A70"/>
    <w:rsid w:val="00645AA9"/>
    <w:rsid w:val="00645ADB"/>
    <w:rsid w:val="00645ADF"/>
    <w:rsid w:val="00645AE1"/>
    <w:rsid w:val="00645B01"/>
    <w:rsid w:val="00645B4A"/>
    <w:rsid w:val="00645B53"/>
    <w:rsid w:val="00645C38"/>
    <w:rsid w:val="00645C42"/>
    <w:rsid w:val="00645C49"/>
    <w:rsid w:val="00645C68"/>
    <w:rsid w:val="00645C7B"/>
    <w:rsid w:val="00645C9B"/>
    <w:rsid w:val="00645CB3"/>
    <w:rsid w:val="00645D06"/>
    <w:rsid w:val="00645D2B"/>
    <w:rsid w:val="00645D66"/>
    <w:rsid w:val="00645D69"/>
    <w:rsid w:val="00645D75"/>
    <w:rsid w:val="00645D7E"/>
    <w:rsid w:val="00645D8F"/>
    <w:rsid w:val="00645DAE"/>
    <w:rsid w:val="00645DC1"/>
    <w:rsid w:val="00645DED"/>
    <w:rsid w:val="00645E20"/>
    <w:rsid w:val="00645E2E"/>
    <w:rsid w:val="00645E3C"/>
    <w:rsid w:val="00645E4E"/>
    <w:rsid w:val="00645E59"/>
    <w:rsid w:val="00645E68"/>
    <w:rsid w:val="00645EA7"/>
    <w:rsid w:val="00645EBD"/>
    <w:rsid w:val="00645F44"/>
    <w:rsid w:val="00645F49"/>
    <w:rsid w:val="00645F8E"/>
    <w:rsid w:val="00645F91"/>
    <w:rsid w:val="00645FAF"/>
    <w:rsid w:val="00645FCF"/>
    <w:rsid w:val="00645FDA"/>
    <w:rsid w:val="00645FE2"/>
    <w:rsid w:val="00646022"/>
    <w:rsid w:val="00646085"/>
    <w:rsid w:val="006460B1"/>
    <w:rsid w:val="006460C6"/>
    <w:rsid w:val="006460D1"/>
    <w:rsid w:val="006460FA"/>
    <w:rsid w:val="00646139"/>
    <w:rsid w:val="00646186"/>
    <w:rsid w:val="006461B0"/>
    <w:rsid w:val="006461B6"/>
    <w:rsid w:val="006462A5"/>
    <w:rsid w:val="006462DC"/>
    <w:rsid w:val="006462DF"/>
    <w:rsid w:val="006462E1"/>
    <w:rsid w:val="00646307"/>
    <w:rsid w:val="0064630D"/>
    <w:rsid w:val="0064631E"/>
    <w:rsid w:val="00646334"/>
    <w:rsid w:val="00646358"/>
    <w:rsid w:val="006463E9"/>
    <w:rsid w:val="006463F7"/>
    <w:rsid w:val="0064643C"/>
    <w:rsid w:val="00646469"/>
    <w:rsid w:val="0064646D"/>
    <w:rsid w:val="006464A5"/>
    <w:rsid w:val="006464C5"/>
    <w:rsid w:val="00646501"/>
    <w:rsid w:val="00646506"/>
    <w:rsid w:val="0064657D"/>
    <w:rsid w:val="006465EF"/>
    <w:rsid w:val="00646615"/>
    <w:rsid w:val="00646693"/>
    <w:rsid w:val="006466A7"/>
    <w:rsid w:val="0064670D"/>
    <w:rsid w:val="00646715"/>
    <w:rsid w:val="0064673E"/>
    <w:rsid w:val="0064675E"/>
    <w:rsid w:val="00646794"/>
    <w:rsid w:val="006467B3"/>
    <w:rsid w:val="006467C0"/>
    <w:rsid w:val="006467DC"/>
    <w:rsid w:val="006467E1"/>
    <w:rsid w:val="006467F9"/>
    <w:rsid w:val="00646832"/>
    <w:rsid w:val="00646845"/>
    <w:rsid w:val="0064685A"/>
    <w:rsid w:val="0064688B"/>
    <w:rsid w:val="0064688F"/>
    <w:rsid w:val="006468BC"/>
    <w:rsid w:val="006468D4"/>
    <w:rsid w:val="006468E1"/>
    <w:rsid w:val="006468F3"/>
    <w:rsid w:val="0064692A"/>
    <w:rsid w:val="00646934"/>
    <w:rsid w:val="00646943"/>
    <w:rsid w:val="00646994"/>
    <w:rsid w:val="006469A1"/>
    <w:rsid w:val="00646A16"/>
    <w:rsid w:val="00646A7E"/>
    <w:rsid w:val="00646AD3"/>
    <w:rsid w:val="00646B1E"/>
    <w:rsid w:val="00646B2D"/>
    <w:rsid w:val="00646B46"/>
    <w:rsid w:val="00646BA3"/>
    <w:rsid w:val="00646BD3"/>
    <w:rsid w:val="00646BD6"/>
    <w:rsid w:val="00646BD9"/>
    <w:rsid w:val="00646C16"/>
    <w:rsid w:val="00646C18"/>
    <w:rsid w:val="00646C51"/>
    <w:rsid w:val="00646C6B"/>
    <w:rsid w:val="00646CA6"/>
    <w:rsid w:val="00646CAA"/>
    <w:rsid w:val="00646CC0"/>
    <w:rsid w:val="00646D12"/>
    <w:rsid w:val="00646D1C"/>
    <w:rsid w:val="00646D1D"/>
    <w:rsid w:val="00646D58"/>
    <w:rsid w:val="00646D59"/>
    <w:rsid w:val="00646D78"/>
    <w:rsid w:val="00646D91"/>
    <w:rsid w:val="00646DC8"/>
    <w:rsid w:val="00646DD2"/>
    <w:rsid w:val="00646E0E"/>
    <w:rsid w:val="00646E1D"/>
    <w:rsid w:val="00646E49"/>
    <w:rsid w:val="00646E4E"/>
    <w:rsid w:val="00646E74"/>
    <w:rsid w:val="00646E89"/>
    <w:rsid w:val="00646EB6"/>
    <w:rsid w:val="00646EB8"/>
    <w:rsid w:val="00646F1D"/>
    <w:rsid w:val="00646F38"/>
    <w:rsid w:val="00646F63"/>
    <w:rsid w:val="00646F6A"/>
    <w:rsid w:val="00646F8B"/>
    <w:rsid w:val="00647026"/>
    <w:rsid w:val="0064708E"/>
    <w:rsid w:val="006470BB"/>
    <w:rsid w:val="006470C1"/>
    <w:rsid w:val="006470C7"/>
    <w:rsid w:val="00647135"/>
    <w:rsid w:val="0064713B"/>
    <w:rsid w:val="0064714D"/>
    <w:rsid w:val="00647166"/>
    <w:rsid w:val="00647174"/>
    <w:rsid w:val="00647191"/>
    <w:rsid w:val="0064719A"/>
    <w:rsid w:val="006471CD"/>
    <w:rsid w:val="006471E3"/>
    <w:rsid w:val="00647229"/>
    <w:rsid w:val="00647240"/>
    <w:rsid w:val="0064724E"/>
    <w:rsid w:val="00647286"/>
    <w:rsid w:val="006472CB"/>
    <w:rsid w:val="006472CC"/>
    <w:rsid w:val="006473AF"/>
    <w:rsid w:val="006473CC"/>
    <w:rsid w:val="006473CD"/>
    <w:rsid w:val="006473CE"/>
    <w:rsid w:val="00647465"/>
    <w:rsid w:val="0064746F"/>
    <w:rsid w:val="00647473"/>
    <w:rsid w:val="00647480"/>
    <w:rsid w:val="00647482"/>
    <w:rsid w:val="00647528"/>
    <w:rsid w:val="006475C7"/>
    <w:rsid w:val="00647600"/>
    <w:rsid w:val="00647617"/>
    <w:rsid w:val="00647626"/>
    <w:rsid w:val="00647627"/>
    <w:rsid w:val="0064764D"/>
    <w:rsid w:val="0064765D"/>
    <w:rsid w:val="0064765F"/>
    <w:rsid w:val="00647665"/>
    <w:rsid w:val="00647673"/>
    <w:rsid w:val="00647683"/>
    <w:rsid w:val="00647684"/>
    <w:rsid w:val="006476A7"/>
    <w:rsid w:val="006476EA"/>
    <w:rsid w:val="00647743"/>
    <w:rsid w:val="0064778D"/>
    <w:rsid w:val="0064779C"/>
    <w:rsid w:val="006477F0"/>
    <w:rsid w:val="00647807"/>
    <w:rsid w:val="0064783D"/>
    <w:rsid w:val="00647873"/>
    <w:rsid w:val="0064787E"/>
    <w:rsid w:val="00647885"/>
    <w:rsid w:val="00647894"/>
    <w:rsid w:val="006478A6"/>
    <w:rsid w:val="006478B4"/>
    <w:rsid w:val="006478BF"/>
    <w:rsid w:val="0064795A"/>
    <w:rsid w:val="0064796D"/>
    <w:rsid w:val="0064798A"/>
    <w:rsid w:val="006479A8"/>
    <w:rsid w:val="006479AB"/>
    <w:rsid w:val="006479FD"/>
    <w:rsid w:val="00647A3F"/>
    <w:rsid w:val="00647A45"/>
    <w:rsid w:val="00647A87"/>
    <w:rsid w:val="00647A8A"/>
    <w:rsid w:val="00647A8F"/>
    <w:rsid w:val="00647A97"/>
    <w:rsid w:val="00647AE8"/>
    <w:rsid w:val="00647B05"/>
    <w:rsid w:val="00647BB3"/>
    <w:rsid w:val="00647BB9"/>
    <w:rsid w:val="00647BBE"/>
    <w:rsid w:val="00647BC4"/>
    <w:rsid w:val="00647C29"/>
    <w:rsid w:val="00647C88"/>
    <w:rsid w:val="00647CB6"/>
    <w:rsid w:val="00647CF7"/>
    <w:rsid w:val="00647D21"/>
    <w:rsid w:val="00647D52"/>
    <w:rsid w:val="00647D6C"/>
    <w:rsid w:val="00647D6D"/>
    <w:rsid w:val="00647D76"/>
    <w:rsid w:val="00647D8A"/>
    <w:rsid w:val="00647D93"/>
    <w:rsid w:val="00647DD0"/>
    <w:rsid w:val="00647DDB"/>
    <w:rsid w:val="00647E11"/>
    <w:rsid w:val="00647E19"/>
    <w:rsid w:val="00647E5A"/>
    <w:rsid w:val="00647E8C"/>
    <w:rsid w:val="00647F39"/>
    <w:rsid w:val="00647F43"/>
    <w:rsid w:val="00647F58"/>
    <w:rsid w:val="00647F65"/>
    <w:rsid w:val="00647F67"/>
    <w:rsid w:val="00647FA2"/>
    <w:rsid w:val="00647FE4"/>
    <w:rsid w:val="0065000A"/>
    <w:rsid w:val="00650051"/>
    <w:rsid w:val="0065005A"/>
    <w:rsid w:val="006500D3"/>
    <w:rsid w:val="006500DC"/>
    <w:rsid w:val="006500FD"/>
    <w:rsid w:val="00650193"/>
    <w:rsid w:val="006501B6"/>
    <w:rsid w:val="006501EF"/>
    <w:rsid w:val="0065022D"/>
    <w:rsid w:val="00650249"/>
    <w:rsid w:val="0065027B"/>
    <w:rsid w:val="006502D7"/>
    <w:rsid w:val="006502D8"/>
    <w:rsid w:val="006502EC"/>
    <w:rsid w:val="0065031F"/>
    <w:rsid w:val="00650320"/>
    <w:rsid w:val="00650360"/>
    <w:rsid w:val="00650369"/>
    <w:rsid w:val="006503AC"/>
    <w:rsid w:val="006503DE"/>
    <w:rsid w:val="006503E0"/>
    <w:rsid w:val="00650408"/>
    <w:rsid w:val="00650412"/>
    <w:rsid w:val="00650430"/>
    <w:rsid w:val="0065045C"/>
    <w:rsid w:val="00650464"/>
    <w:rsid w:val="00650487"/>
    <w:rsid w:val="0065049F"/>
    <w:rsid w:val="006504B2"/>
    <w:rsid w:val="006504D8"/>
    <w:rsid w:val="0065052A"/>
    <w:rsid w:val="00650534"/>
    <w:rsid w:val="006505C3"/>
    <w:rsid w:val="006505C6"/>
    <w:rsid w:val="0065064B"/>
    <w:rsid w:val="0065066C"/>
    <w:rsid w:val="00650687"/>
    <w:rsid w:val="0065068D"/>
    <w:rsid w:val="006506B4"/>
    <w:rsid w:val="006506B8"/>
    <w:rsid w:val="006506ED"/>
    <w:rsid w:val="006506EE"/>
    <w:rsid w:val="00650703"/>
    <w:rsid w:val="00650711"/>
    <w:rsid w:val="00650731"/>
    <w:rsid w:val="00650765"/>
    <w:rsid w:val="00650796"/>
    <w:rsid w:val="006507AD"/>
    <w:rsid w:val="006507D5"/>
    <w:rsid w:val="006507FD"/>
    <w:rsid w:val="0065082B"/>
    <w:rsid w:val="00650833"/>
    <w:rsid w:val="00650854"/>
    <w:rsid w:val="00650877"/>
    <w:rsid w:val="006508C7"/>
    <w:rsid w:val="006508D5"/>
    <w:rsid w:val="006508F4"/>
    <w:rsid w:val="006508F9"/>
    <w:rsid w:val="0065092C"/>
    <w:rsid w:val="0065093A"/>
    <w:rsid w:val="00650957"/>
    <w:rsid w:val="00650970"/>
    <w:rsid w:val="0065097C"/>
    <w:rsid w:val="00650987"/>
    <w:rsid w:val="006509AE"/>
    <w:rsid w:val="00650A2E"/>
    <w:rsid w:val="00650A56"/>
    <w:rsid w:val="00650A79"/>
    <w:rsid w:val="00650B14"/>
    <w:rsid w:val="00650B2E"/>
    <w:rsid w:val="00650B34"/>
    <w:rsid w:val="00650BC8"/>
    <w:rsid w:val="00650BE6"/>
    <w:rsid w:val="00650BEF"/>
    <w:rsid w:val="00650BF3"/>
    <w:rsid w:val="00650C15"/>
    <w:rsid w:val="00650C24"/>
    <w:rsid w:val="00650C50"/>
    <w:rsid w:val="00650C5E"/>
    <w:rsid w:val="00650C71"/>
    <w:rsid w:val="00650C92"/>
    <w:rsid w:val="00650CE5"/>
    <w:rsid w:val="00650CFF"/>
    <w:rsid w:val="00650D2C"/>
    <w:rsid w:val="00650D4B"/>
    <w:rsid w:val="00650DCB"/>
    <w:rsid w:val="00650DE7"/>
    <w:rsid w:val="00650EB7"/>
    <w:rsid w:val="00650EC4"/>
    <w:rsid w:val="00650EF0"/>
    <w:rsid w:val="00650F04"/>
    <w:rsid w:val="00650F15"/>
    <w:rsid w:val="00650F19"/>
    <w:rsid w:val="00650F49"/>
    <w:rsid w:val="00650F4D"/>
    <w:rsid w:val="00650F72"/>
    <w:rsid w:val="00650FF1"/>
    <w:rsid w:val="00650FF4"/>
    <w:rsid w:val="00651003"/>
    <w:rsid w:val="00651053"/>
    <w:rsid w:val="00651093"/>
    <w:rsid w:val="00651129"/>
    <w:rsid w:val="00651192"/>
    <w:rsid w:val="006511AB"/>
    <w:rsid w:val="006511BD"/>
    <w:rsid w:val="006511CE"/>
    <w:rsid w:val="0065120B"/>
    <w:rsid w:val="00651214"/>
    <w:rsid w:val="00651231"/>
    <w:rsid w:val="00651236"/>
    <w:rsid w:val="00651271"/>
    <w:rsid w:val="0065127F"/>
    <w:rsid w:val="006512AC"/>
    <w:rsid w:val="006512CA"/>
    <w:rsid w:val="0065132C"/>
    <w:rsid w:val="00651363"/>
    <w:rsid w:val="00651392"/>
    <w:rsid w:val="00651430"/>
    <w:rsid w:val="00651480"/>
    <w:rsid w:val="00651482"/>
    <w:rsid w:val="00651483"/>
    <w:rsid w:val="00651496"/>
    <w:rsid w:val="00651498"/>
    <w:rsid w:val="006514C5"/>
    <w:rsid w:val="006514C9"/>
    <w:rsid w:val="006514CD"/>
    <w:rsid w:val="006514DD"/>
    <w:rsid w:val="006514E1"/>
    <w:rsid w:val="006514F0"/>
    <w:rsid w:val="0065151D"/>
    <w:rsid w:val="00651537"/>
    <w:rsid w:val="00651559"/>
    <w:rsid w:val="006515B4"/>
    <w:rsid w:val="006515B7"/>
    <w:rsid w:val="006515B8"/>
    <w:rsid w:val="006515D5"/>
    <w:rsid w:val="006515FA"/>
    <w:rsid w:val="00651650"/>
    <w:rsid w:val="00651653"/>
    <w:rsid w:val="00651660"/>
    <w:rsid w:val="0065167D"/>
    <w:rsid w:val="00651684"/>
    <w:rsid w:val="006516C4"/>
    <w:rsid w:val="006516C5"/>
    <w:rsid w:val="00651766"/>
    <w:rsid w:val="006517AB"/>
    <w:rsid w:val="006517B9"/>
    <w:rsid w:val="006517E3"/>
    <w:rsid w:val="00651816"/>
    <w:rsid w:val="00651829"/>
    <w:rsid w:val="0065188B"/>
    <w:rsid w:val="0065188C"/>
    <w:rsid w:val="00651898"/>
    <w:rsid w:val="006518AD"/>
    <w:rsid w:val="006518AF"/>
    <w:rsid w:val="006518CE"/>
    <w:rsid w:val="006518E6"/>
    <w:rsid w:val="006518EC"/>
    <w:rsid w:val="00651924"/>
    <w:rsid w:val="00651930"/>
    <w:rsid w:val="00651976"/>
    <w:rsid w:val="0065198B"/>
    <w:rsid w:val="0065198E"/>
    <w:rsid w:val="00651991"/>
    <w:rsid w:val="006519F5"/>
    <w:rsid w:val="00651A17"/>
    <w:rsid w:val="00651A75"/>
    <w:rsid w:val="00651A7A"/>
    <w:rsid w:val="00651A99"/>
    <w:rsid w:val="00651AE2"/>
    <w:rsid w:val="00651B01"/>
    <w:rsid w:val="00651B24"/>
    <w:rsid w:val="00651B6E"/>
    <w:rsid w:val="00651C2B"/>
    <w:rsid w:val="00651C40"/>
    <w:rsid w:val="00651CD1"/>
    <w:rsid w:val="00651CD9"/>
    <w:rsid w:val="00651D40"/>
    <w:rsid w:val="00651D5B"/>
    <w:rsid w:val="00651D7B"/>
    <w:rsid w:val="00651D86"/>
    <w:rsid w:val="00651D9C"/>
    <w:rsid w:val="00651DC0"/>
    <w:rsid w:val="00651DE6"/>
    <w:rsid w:val="00651DE9"/>
    <w:rsid w:val="00651E48"/>
    <w:rsid w:val="00651EC8"/>
    <w:rsid w:val="00651EE4"/>
    <w:rsid w:val="00651F79"/>
    <w:rsid w:val="00651F9D"/>
    <w:rsid w:val="00651FE5"/>
    <w:rsid w:val="00651FFE"/>
    <w:rsid w:val="0065201A"/>
    <w:rsid w:val="00652032"/>
    <w:rsid w:val="0065203C"/>
    <w:rsid w:val="00652054"/>
    <w:rsid w:val="0065205B"/>
    <w:rsid w:val="00652065"/>
    <w:rsid w:val="00652091"/>
    <w:rsid w:val="006520EC"/>
    <w:rsid w:val="00652103"/>
    <w:rsid w:val="0065214C"/>
    <w:rsid w:val="0065216D"/>
    <w:rsid w:val="00652290"/>
    <w:rsid w:val="006522BA"/>
    <w:rsid w:val="006522EC"/>
    <w:rsid w:val="00652352"/>
    <w:rsid w:val="00652364"/>
    <w:rsid w:val="00652365"/>
    <w:rsid w:val="00652369"/>
    <w:rsid w:val="0065239B"/>
    <w:rsid w:val="006523A1"/>
    <w:rsid w:val="006523AC"/>
    <w:rsid w:val="006523BD"/>
    <w:rsid w:val="006523ED"/>
    <w:rsid w:val="006523FA"/>
    <w:rsid w:val="00652432"/>
    <w:rsid w:val="00652438"/>
    <w:rsid w:val="006524E5"/>
    <w:rsid w:val="00652509"/>
    <w:rsid w:val="0065254A"/>
    <w:rsid w:val="00652563"/>
    <w:rsid w:val="00652568"/>
    <w:rsid w:val="00652569"/>
    <w:rsid w:val="0065257C"/>
    <w:rsid w:val="006525A2"/>
    <w:rsid w:val="006525D3"/>
    <w:rsid w:val="0065261C"/>
    <w:rsid w:val="0065263C"/>
    <w:rsid w:val="006526F3"/>
    <w:rsid w:val="00652761"/>
    <w:rsid w:val="00652767"/>
    <w:rsid w:val="006527A6"/>
    <w:rsid w:val="006527AD"/>
    <w:rsid w:val="006527D0"/>
    <w:rsid w:val="00652837"/>
    <w:rsid w:val="00652841"/>
    <w:rsid w:val="00652849"/>
    <w:rsid w:val="00652853"/>
    <w:rsid w:val="006528AE"/>
    <w:rsid w:val="006528B1"/>
    <w:rsid w:val="006528BF"/>
    <w:rsid w:val="006528C0"/>
    <w:rsid w:val="006528CF"/>
    <w:rsid w:val="006528F3"/>
    <w:rsid w:val="0065291B"/>
    <w:rsid w:val="00652965"/>
    <w:rsid w:val="0065297B"/>
    <w:rsid w:val="00652986"/>
    <w:rsid w:val="006529F1"/>
    <w:rsid w:val="00652A13"/>
    <w:rsid w:val="00652A2F"/>
    <w:rsid w:val="00652A34"/>
    <w:rsid w:val="00652A64"/>
    <w:rsid w:val="00652A6D"/>
    <w:rsid w:val="00652AC7"/>
    <w:rsid w:val="00652ADE"/>
    <w:rsid w:val="00652AF7"/>
    <w:rsid w:val="00652B10"/>
    <w:rsid w:val="00652B2F"/>
    <w:rsid w:val="00652B37"/>
    <w:rsid w:val="00652B5D"/>
    <w:rsid w:val="00652B78"/>
    <w:rsid w:val="00652B9B"/>
    <w:rsid w:val="00652BCA"/>
    <w:rsid w:val="00652C09"/>
    <w:rsid w:val="00652C3E"/>
    <w:rsid w:val="00652C4F"/>
    <w:rsid w:val="00652C88"/>
    <w:rsid w:val="00652CAB"/>
    <w:rsid w:val="00652D01"/>
    <w:rsid w:val="00652D06"/>
    <w:rsid w:val="00652D0F"/>
    <w:rsid w:val="00652D2F"/>
    <w:rsid w:val="00652D35"/>
    <w:rsid w:val="00652D7F"/>
    <w:rsid w:val="00652D9D"/>
    <w:rsid w:val="00652DA8"/>
    <w:rsid w:val="00652DCB"/>
    <w:rsid w:val="00652E71"/>
    <w:rsid w:val="00652E90"/>
    <w:rsid w:val="00652E9C"/>
    <w:rsid w:val="00652EC6"/>
    <w:rsid w:val="00652EDE"/>
    <w:rsid w:val="00652EF6"/>
    <w:rsid w:val="00652F00"/>
    <w:rsid w:val="00652F41"/>
    <w:rsid w:val="00653016"/>
    <w:rsid w:val="0065301A"/>
    <w:rsid w:val="0065304B"/>
    <w:rsid w:val="0065307E"/>
    <w:rsid w:val="0065308C"/>
    <w:rsid w:val="006530C4"/>
    <w:rsid w:val="006530D1"/>
    <w:rsid w:val="006530E9"/>
    <w:rsid w:val="006530FB"/>
    <w:rsid w:val="0065310B"/>
    <w:rsid w:val="00653121"/>
    <w:rsid w:val="0065316B"/>
    <w:rsid w:val="006531A2"/>
    <w:rsid w:val="006531B6"/>
    <w:rsid w:val="006531E4"/>
    <w:rsid w:val="006531FC"/>
    <w:rsid w:val="0065324F"/>
    <w:rsid w:val="0065328D"/>
    <w:rsid w:val="006532B9"/>
    <w:rsid w:val="006532CF"/>
    <w:rsid w:val="006532D7"/>
    <w:rsid w:val="006532F1"/>
    <w:rsid w:val="006532F7"/>
    <w:rsid w:val="00653350"/>
    <w:rsid w:val="00653352"/>
    <w:rsid w:val="0065335C"/>
    <w:rsid w:val="0065336A"/>
    <w:rsid w:val="00653372"/>
    <w:rsid w:val="0065338B"/>
    <w:rsid w:val="006533BE"/>
    <w:rsid w:val="006533C6"/>
    <w:rsid w:val="00653406"/>
    <w:rsid w:val="0065342F"/>
    <w:rsid w:val="0065344B"/>
    <w:rsid w:val="00653451"/>
    <w:rsid w:val="0065348E"/>
    <w:rsid w:val="006534AD"/>
    <w:rsid w:val="00653503"/>
    <w:rsid w:val="0065354B"/>
    <w:rsid w:val="00653571"/>
    <w:rsid w:val="00653583"/>
    <w:rsid w:val="006535E9"/>
    <w:rsid w:val="00653633"/>
    <w:rsid w:val="00653744"/>
    <w:rsid w:val="0065378F"/>
    <w:rsid w:val="006537D9"/>
    <w:rsid w:val="006537DF"/>
    <w:rsid w:val="0065381D"/>
    <w:rsid w:val="00653830"/>
    <w:rsid w:val="0065383C"/>
    <w:rsid w:val="00653845"/>
    <w:rsid w:val="00653852"/>
    <w:rsid w:val="00653873"/>
    <w:rsid w:val="00653881"/>
    <w:rsid w:val="0065388B"/>
    <w:rsid w:val="006538AE"/>
    <w:rsid w:val="006538BC"/>
    <w:rsid w:val="006538D0"/>
    <w:rsid w:val="00653921"/>
    <w:rsid w:val="00653927"/>
    <w:rsid w:val="0065394C"/>
    <w:rsid w:val="00653966"/>
    <w:rsid w:val="0065396B"/>
    <w:rsid w:val="0065398A"/>
    <w:rsid w:val="0065398F"/>
    <w:rsid w:val="006539D2"/>
    <w:rsid w:val="006539DF"/>
    <w:rsid w:val="00653A0D"/>
    <w:rsid w:val="00653A59"/>
    <w:rsid w:val="00653A62"/>
    <w:rsid w:val="00653A74"/>
    <w:rsid w:val="00653A9B"/>
    <w:rsid w:val="00653AB7"/>
    <w:rsid w:val="00653B0E"/>
    <w:rsid w:val="00653B11"/>
    <w:rsid w:val="00653B15"/>
    <w:rsid w:val="00653B1B"/>
    <w:rsid w:val="00653B2F"/>
    <w:rsid w:val="00653B73"/>
    <w:rsid w:val="00653C07"/>
    <w:rsid w:val="00653C2A"/>
    <w:rsid w:val="00653C7A"/>
    <w:rsid w:val="00653C8F"/>
    <w:rsid w:val="00653C9C"/>
    <w:rsid w:val="00653CAF"/>
    <w:rsid w:val="00653CC2"/>
    <w:rsid w:val="00653D4D"/>
    <w:rsid w:val="00653DB5"/>
    <w:rsid w:val="00653DED"/>
    <w:rsid w:val="00653E00"/>
    <w:rsid w:val="00653F01"/>
    <w:rsid w:val="00653F07"/>
    <w:rsid w:val="00653F76"/>
    <w:rsid w:val="00654008"/>
    <w:rsid w:val="00654037"/>
    <w:rsid w:val="00654045"/>
    <w:rsid w:val="00654075"/>
    <w:rsid w:val="00654090"/>
    <w:rsid w:val="00654196"/>
    <w:rsid w:val="006541B0"/>
    <w:rsid w:val="006541EE"/>
    <w:rsid w:val="00654217"/>
    <w:rsid w:val="00654265"/>
    <w:rsid w:val="00654296"/>
    <w:rsid w:val="006542DB"/>
    <w:rsid w:val="006542E2"/>
    <w:rsid w:val="0065433C"/>
    <w:rsid w:val="006543BF"/>
    <w:rsid w:val="00654421"/>
    <w:rsid w:val="0065444A"/>
    <w:rsid w:val="0065448C"/>
    <w:rsid w:val="006544BF"/>
    <w:rsid w:val="00654583"/>
    <w:rsid w:val="0065459B"/>
    <w:rsid w:val="006545B2"/>
    <w:rsid w:val="006545BA"/>
    <w:rsid w:val="006545BD"/>
    <w:rsid w:val="00654607"/>
    <w:rsid w:val="00654627"/>
    <w:rsid w:val="0065464F"/>
    <w:rsid w:val="00654685"/>
    <w:rsid w:val="006546A5"/>
    <w:rsid w:val="006546A7"/>
    <w:rsid w:val="006546B3"/>
    <w:rsid w:val="006546F9"/>
    <w:rsid w:val="0065471A"/>
    <w:rsid w:val="00654732"/>
    <w:rsid w:val="00654743"/>
    <w:rsid w:val="006547C0"/>
    <w:rsid w:val="006547E5"/>
    <w:rsid w:val="006547F7"/>
    <w:rsid w:val="0065480E"/>
    <w:rsid w:val="0065486D"/>
    <w:rsid w:val="006548C6"/>
    <w:rsid w:val="006548CE"/>
    <w:rsid w:val="00654919"/>
    <w:rsid w:val="006549C5"/>
    <w:rsid w:val="006549F9"/>
    <w:rsid w:val="00654A80"/>
    <w:rsid w:val="00654A84"/>
    <w:rsid w:val="00654A93"/>
    <w:rsid w:val="00654AB3"/>
    <w:rsid w:val="00654AC1"/>
    <w:rsid w:val="00654AC9"/>
    <w:rsid w:val="00654ACE"/>
    <w:rsid w:val="00654AEF"/>
    <w:rsid w:val="00654B13"/>
    <w:rsid w:val="00654B20"/>
    <w:rsid w:val="00654B36"/>
    <w:rsid w:val="00654B77"/>
    <w:rsid w:val="00654BC6"/>
    <w:rsid w:val="00654BE1"/>
    <w:rsid w:val="00654BF4"/>
    <w:rsid w:val="00654C13"/>
    <w:rsid w:val="00654C4D"/>
    <w:rsid w:val="00654C5B"/>
    <w:rsid w:val="00654C5F"/>
    <w:rsid w:val="00654C60"/>
    <w:rsid w:val="00654C7F"/>
    <w:rsid w:val="00654CC9"/>
    <w:rsid w:val="00654CEB"/>
    <w:rsid w:val="00654CFF"/>
    <w:rsid w:val="00654D0D"/>
    <w:rsid w:val="00654D10"/>
    <w:rsid w:val="00654D3A"/>
    <w:rsid w:val="00654D42"/>
    <w:rsid w:val="00654D67"/>
    <w:rsid w:val="00654DFB"/>
    <w:rsid w:val="00654E03"/>
    <w:rsid w:val="00654E41"/>
    <w:rsid w:val="00654E66"/>
    <w:rsid w:val="00654E6E"/>
    <w:rsid w:val="00654E8B"/>
    <w:rsid w:val="00654E9B"/>
    <w:rsid w:val="00654F02"/>
    <w:rsid w:val="00654F13"/>
    <w:rsid w:val="00654F56"/>
    <w:rsid w:val="00654F73"/>
    <w:rsid w:val="00654F9C"/>
    <w:rsid w:val="00654FE9"/>
    <w:rsid w:val="00654FF3"/>
    <w:rsid w:val="00654FFA"/>
    <w:rsid w:val="00655031"/>
    <w:rsid w:val="00655071"/>
    <w:rsid w:val="006550A2"/>
    <w:rsid w:val="006550A3"/>
    <w:rsid w:val="006550FC"/>
    <w:rsid w:val="00655102"/>
    <w:rsid w:val="00655124"/>
    <w:rsid w:val="00655159"/>
    <w:rsid w:val="00655160"/>
    <w:rsid w:val="006551A5"/>
    <w:rsid w:val="006551F2"/>
    <w:rsid w:val="00655208"/>
    <w:rsid w:val="00655260"/>
    <w:rsid w:val="00655279"/>
    <w:rsid w:val="006552BD"/>
    <w:rsid w:val="006552E1"/>
    <w:rsid w:val="0065530E"/>
    <w:rsid w:val="00655332"/>
    <w:rsid w:val="0065537A"/>
    <w:rsid w:val="006553C8"/>
    <w:rsid w:val="0065544F"/>
    <w:rsid w:val="00655467"/>
    <w:rsid w:val="00655494"/>
    <w:rsid w:val="006554BA"/>
    <w:rsid w:val="006554F5"/>
    <w:rsid w:val="0065551F"/>
    <w:rsid w:val="0065553A"/>
    <w:rsid w:val="006555A9"/>
    <w:rsid w:val="006555B1"/>
    <w:rsid w:val="0065561E"/>
    <w:rsid w:val="0065562F"/>
    <w:rsid w:val="00655657"/>
    <w:rsid w:val="0065569E"/>
    <w:rsid w:val="006556D0"/>
    <w:rsid w:val="00655759"/>
    <w:rsid w:val="0065579F"/>
    <w:rsid w:val="006557A6"/>
    <w:rsid w:val="006557D2"/>
    <w:rsid w:val="006557E9"/>
    <w:rsid w:val="00655801"/>
    <w:rsid w:val="0065581B"/>
    <w:rsid w:val="00655835"/>
    <w:rsid w:val="0065584A"/>
    <w:rsid w:val="00655881"/>
    <w:rsid w:val="00655922"/>
    <w:rsid w:val="00655936"/>
    <w:rsid w:val="00655953"/>
    <w:rsid w:val="0065595D"/>
    <w:rsid w:val="00655961"/>
    <w:rsid w:val="00655989"/>
    <w:rsid w:val="00655991"/>
    <w:rsid w:val="00655998"/>
    <w:rsid w:val="006559A4"/>
    <w:rsid w:val="006559C4"/>
    <w:rsid w:val="00655A7A"/>
    <w:rsid w:val="00655AA0"/>
    <w:rsid w:val="00655ACA"/>
    <w:rsid w:val="00655B0F"/>
    <w:rsid w:val="00655B1B"/>
    <w:rsid w:val="00655B23"/>
    <w:rsid w:val="00655B25"/>
    <w:rsid w:val="00655B7F"/>
    <w:rsid w:val="00655BAF"/>
    <w:rsid w:val="00655BDE"/>
    <w:rsid w:val="00655C2B"/>
    <w:rsid w:val="00655C3B"/>
    <w:rsid w:val="00655C7D"/>
    <w:rsid w:val="00655C9A"/>
    <w:rsid w:val="00655CCB"/>
    <w:rsid w:val="00655CF3"/>
    <w:rsid w:val="00655DAF"/>
    <w:rsid w:val="00655DB5"/>
    <w:rsid w:val="00655DD5"/>
    <w:rsid w:val="00655DE9"/>
    <w:rsid w:val="00655DF1"/>
    <w:rsid w:val="00655DF7"/>
    <w:rsid w:val="00655E19"/>
    <w:rsid w:val="00655EC0"/>
    <w:rsid w:val="00655F14"/>
    <w:rsid w:val="00655F2A"/>
    <w:rsid w:val="00655F5F"/>
    <w:rsid w:val="00655F9C"/>
    <w:rsid w:val="00655FF3"/>
    <w:rsid w:val="00655FFA"/>
    <w:rsid w:val="00656001"/>
    <w:rsid w:val="00656077"/>
    <w:rsid w:val="00656082"/>
    <w:rsid w:val="006560A1"/>
    <w:rsid w:val="006560A5"/>
    <w:rsid w:val="006560AE"/>
    <w:rsid w:val="006560E1"/>
    <w:rsid w:val="0065610F"/>
    <w:rsid w:val="00656112"/>
    <w:rsid w:val="0065616C"/>
    <w:rsid w:val="00656182"/>
    <w:rsid w:val="00656187"/>
    <w:rsid w:val="006561DC"/>
    <w:rsid w:val="006561F9"/>
    <w:rsid w:val="00656275"/>
    <w:rsid w:val="006562AA"/>
    <w:rsid w:val="006562EB"/>
    <w:rsid w:val="006562FC"/>
    <w:rsid w:val="00656316"/>
    <w:rsid w:val="00656332"/>
    <w:rsid w:val="00656395"/>
    <w:rsid w:val="006563A4"/>
    <w:rsid w:val="006563AC"/>
    <w:rsid w:val="006563AD"/>
    <w:rsid w:val="006563BF"/>
    <w:rsid w:val="006563CD"/>
    <w:rsid w:val="006563E8"/>
    <w:rsid w:val="0065649A"/>
    <w:rsid w:val="006564BE"/>
    <w:rsid w:val="006564D3"/>
    <w:rsid w:val="0065650B"/>
    <w:rsid w:val="00656525"/>
    <w:rsid w:val="0065655B"/>
    <w:rsid w:val="00656577"/>
    <w:rsid w:val="0065658E"/>
    <w:rsid w:val="006565A9"/>
    <w:rsid w:val="006565B1"/>
    <w:rsid w:val="00656677"/>
    <w:rsid w:val="00656691"/>
    <w:rsid w:val="006566E1"/>
    <w:rsid w:val="0065676A"/>
    <w:rsid w:val="00656778"/>
    <w:rsid w:val="00656793"/>
    <w:rsid w:val="006567B8"/>
    <w:rsid w:val="006567D7"/>
    <w:rsid w:val="006567E0"/>
    <w:rsid w:val="006567EE"/>
    <w:rsid w:val="006567FC"/>
    <w:rsid w:val="00656849"/>
    <w:rsid w:val="00656855"/>
    <w:rsid w:val="00656856"/>
    <w:rsid w:val="00656870"/>
    <w:rsid w:val="006568AA"/>
    <w:rsid w:val="006568C9"/>
    <w:rsid w:val="00656939"/>
    <w:rsid w:val="00656951"/>
    <w:rsid w:val="00656955"/>
    <w:rsid w:val="00656A1F"/>
    <w:rsid w:val="00656A9B"/>
    <w:rsid w:val="00656A9D"/>
    <w:rsid w:val="00656AAE"/>
    <w:rsid w:val="00656ADE"/>
    <w:rsid w:val="00656AF8"/>
    <w:rsid w:val="00656B40"/>
    <w:rsid w:val="00656B64"/>
    <w:rsid w:val="00656B89"/>
    <w:rsid w:val="00656BED"/>
    <w:rsid w:val="00656C65"/>
    <w:rsid w:val="00656C89"/>
    <w:rsid w:val="00656C9C"/>
    <w:rsid w:val="00656CBD"/>
    <w:rsid w:val="00656CCE"/>
    <w:rsid w:val="00656D00"/>
    <w:rsid w:val="00656D1B"/>
    <w:rsid w:val="00656D2E"/>
    <w:rsid w:val="00656D3C"/>
    <w:rsid w:val="00656D85"/>
    <w:rsid w:val="00656D8E"/>
    <w:rsid w:val="00656DD5"/>
    <w:rsid w:val="00656E04"/>
    <w:rsid w:val="00656E35"/>
    <w:rsid w:val="00656E4E"/>
    <w:rsid w:val="00656EAB"/>
    <w:rsid w:val="00656ED7"/>
    <w:rsid w:val="00656EFA"/>
    <w:rsid w:val="00656F4C"/>
    <w:rsid w:val="00656F93"/>
    <w:rsid w:val="00656FA7"/>
    <w:rsid w:val="00657021"/>
    <w:rsid w:val="00657040"/>
    <w:rsid w:val="0065706E"/>
    <w:rsid w:val="006570A0"/>
    <w:rsid w:val="006570AD"/>
    <w:rsid w:val="0065710E"/>
    <w:rsid w:val="00657145"/>
    <w:rsid w:val="0065719B"/>
    <w:rsid w:val="006571A2"/>
    <w:rsid w:val="006571AB"/>
    <w:rsid w:val="006571BF"/>
    <w:rsid w:val="0065720B"/>
    <w:rsid w:val="0065720F"/>
    <w:rsid w:val="00657268"/>
    <w:rsid w:val="00657289"/>
    <w:rsid w:val="006572B0"/>
    <w:rsid w:val="00657323"/>
    <w:rsid w:val="0065734D"/>
    <w:rsid w:val="00657360"/>
    <w:rsid w:val="00657364"/>
    <w:rsid w:val="00657388"/>
    <w:rsid w:val="006573F7"/>
    <w:rsid w:val="00657401"/>
    <w:rsid w:val="00657422"/>
    <w:rsid w:val="00657425"/>
    <w:rsid w:val="006574A2"/>
    <w:rsid w:val="006574C1"/>
    <w:rsid w:val="006574DC"/>
    <w:rsid w:val="006574E6"/>
    <w:rsid w:val="006574F6"/>
    <w:rsid w:val="00657500"/>
    <w:rsid w:val="00657539"/>
    <w:rsid w:val="00657541"/>
    <w:rsid w:val="00657558"/>
    <w:rsid w:val="006575ED"/>
    <w:rsid w:val="00657601"/>
    <w:rsid w:val="00657637"/>
    <w:rsid w:val="0065764B"/>
    <w:rsid w:val="00657652"/>
    <w:rsid w:val="00657682"/>
    <w:rsid w:val="006576A0"/>
    <w:rsid w:val="006576AA"/>
    <w:rsid w:val="006576B5"/>
    <w:rsid w:val="006576CF"/>
    <w:rsid w:val="006576EC"/>
    <w:rsid w:val="006576F9"/>
    <w:rsid w:val="00657773"/>
    <w:rsid w:val="00657774"/>
    <w:rsid w:val="00657794"/>
    <w:rsid w:val="006577D2"/>
    <w:rsid w:val="006577ED"/>
    <w:rsid w:val="006577EE"/>
    <w:rsid w:val="00657801"/>
    <w:rsid w:val="006578E7"/>
    <w:rsid w:val="00657939"/>
    <w:rsid w:val="0065796F"/>
    <w:rsid w:val="006579B0"/>
    <w:rsid w:val="00657A14"/>
    <w:rsid w:val="00657A1E"/>
    <w:rsid w:val="00657A45"/>
    <w:rsid w:val="00657AB0"/>
    <w:rsid w:val="00657AFE"/>
    <w:rsid w:val="00657B7B"/>
    <w:rsid w:val="00657BC7"/>
    <w:rsid w:val="00657BCE"/>
    <w:rsid w:val="00657BD6"/>
    <w:rsid w:val="00657BEE"/>
    <w:rsid w:val="00657C62"/>
    <w:rsid w:val="00657C6F"/>
    <w:rsid w:val="00657C88"/>
    <w:rsid w:val="00657CAB"/>
    <w:rsid w:val="00657CD6"/>
    <w:rsid w:val="00657CEB"/>
    <w:rsid w:val="00657D18"/>
    <w:rsid w:val="00657D32"/>
    <w:rsid w:val="00657D78"/>
    <w:rsid w:val="00657D8E"/>
    <w:rsid w:val="00657DC6"/>
    <w:rsid w:val="00657DF7"/>
    <w:rsid w:val="00657E23"/>
    <w:rsid w:val="00657E3C"/>
    <w:rsid w:val="00657E64"/>
    <w:rsid w:val="00657E6C"/>
    <w:rsid w:val="00657ED4"/>
    <w:rsid w:val="00657EDF"/>
    <w:rsid w:val="00657F05"/>
    <w:rsid w:val="00657F45"/>
    <w:rsid w:val="00657F74"/>
    <w:rsid w:val="00657F92"/>
    <w:rsid w:val="00657FAB"/>
    <w:rsid w:val="00657FC2"/>
    <w:rsid w:val="00657FCE"/>
    <w:rsid w:val="00657FD8"/>
    <w:rsid w:val="00660085"/>
    <w:rsid w:val="006600D4"/>
    <w:rsid w:val="00660150"/>
    <w:rsid w:val="00660169"/>
    <w:rsid w:val="006601BF"/>
    <w:rsid w:val="006601C9"/>
    <w:rsid w:val="006601D6"/>
    <w:rsid w:val="00660243"/>
    <w:rsid w:val="00660276"/>
    <w:rsid w:val="00660282"/>
    <w:rsid w:val="006602A2"/>
    <w:rsid w:val="006602B4"/>
    <w:rsid w:val="006602B6"/>
    <w:rsid w:val="00660351"/>
    <w:rsid w:val="006603B4"/>
    <w:rsid w:val="006603BB"/>
    <w:rsid w:val="006603F8"/>
    <w:rsid w:val="0066043E"/>
    <w:rsid w:val="00660461"/>
    <w:rsid w:val="0066046E"/>
    <w:rsid w:val="0066047F"/>
    <w:rsid w:val="0066049B"/>
    <w:rsid w:val="0066049E"/>
    <w:rsid w:val="006604B1"/>
    <w:rsid w:val="006604F2"/>
    <w:rsid w:val="00660514"/>
    <w:rsid w:val="00660516"/>
    <w:rsid w:val="00660520"/>
    <w:rsid w:val="00660527"/>
    <w:rsid w:val="00660549"/>
    <w:rsid w:val="0066059B"/>
    <w:rsid w:val="006605BE"/>
    <w:rsid w:val="006605F9"/>
    <w:rsid w:val="00660643"/>
    <w:rsid w:val="006606BF"/>
    <w:rsid w:val="00660707"/>
    <w:rsid w:val="0066070F"/>
    <w:rsid w:val="00660735"/>
    <w:rsid w:val="00660771"/>
    <w:rsid w:val="00660779"/>
    <w:rsid w:val="0066077D"/>
    <w:rsid w:val="006607CC"/>
    <w:rsid w:val="0066080D"/>
    <w:rsid w:val="00660815"/>
    <w:rsid w:val="00660836"/>
    <w:rsid w:val="0066083B"/>
    <w:rsid w:val="0066084B"/>
    <w:rsid w:val="0066086A"/>
    <w:rsid w:val="00660883"/>
    <w:rsid w:val="0066089A"/>
    <w:rsid w:val="006608E2"/>
    <w:rsid w:val="0066090B"/>
    <w:rsid w:val="00660921"/>
    <w:rsid w:val="00660998"/>
    <w:rsid w:val="006609D0"/>
    <w:rsid w:val="006609DA"/>
    <w:rsid w:val="00660A00"/>
    <w:rsid w:val="00660A30"/>
    <w:rsid w:val="00660A58"/>
    <w:rsid w:val="00660A73"/>
    <w:rsid w:val="00660A87"/>
    <w:rsid w:val="00660A8C"/>
    <w:rsid w:val="00660AAE"/>
    <w:rsid w:val="00660B01"/>
    <w:rsid w:val="00660B45"/>
    <w:rsid w:val="00660B6A"/>
    <w:rsid w:val="00660B77"/>
    <w:rsid w:val="00660BAD"/>
    <w:rsid w:val="00660C15"/>
    <w:rsid w:val="00660C33"/>
    <w:rsid w:val="00660C55"/>
    <w:rsid w:val="00660CBA"/>
    <w:rsid w:val="00660CE2"/>
    <w:rsid w:val="00660CE5"/>
    <w:rsid w:val="00660D0E"/>
    <w:rsid w:val="00660D32"/>
    <w:rsid w:val="00660D35"/>
    <w:rsid w:val="00660D49"/>
    <w:rsid w:val="00660D4B"/>
    <w:rsid w:val="00660D50"/>
    <w:rsid w:val="00660D74"/>
    <w:rsid w:val="00660E09"/>
    <w:rsid w:val="00660E34"/>
    <w:rsid w:val="00660E3D"/>
    <w:rsid w:val="00660EB8"/>
    <w:rsid w:val="00660EEA"/>
    <w:rsid w:val="00660F0F"/>
    <w:rsid w:val="00660F16"/>
    <w:rsid w:val="00660F65"/>
    <w:rsid w:val="00660F9B"/>
    <w:rsid w:val="00660FD4"/>
    <w:rsid w:val="00661038"/>
    <w:rsid w:val="0066109A"/>
    <w:rsid w:val="006610A0"/>
    <w:rsid w:val="006610E7"/>
    <w:rsid w:val="00661167"/>
    <w:rsid w:val="006611B6"/>
    <w:rsid w:val="006611DB"/>
    <w:rsid w:val="00661204"/>
    <w:rsid w:val="0066120F"/>
    <w:rsid w:val="006612D1"/>
    <w:rsid w:val="00661325"/>
    <w:rsid w:val="0066137D"/>
    <w:rsid w:val="006613C4"/>
    <w:rsid w:val="006613D8"/>
    <w:rsid w:val="006613EE"/>
    <w:rsid w:val="00661435"/>
    <w:rsid w:val="00661495"/>
    <w:rsid w:val="006614D5"/>
    <w:rsid w:val="006614D7"/>
    <w:rsid w:val="00661538"/>
    <w:rsid w:val="0066155E"/>
    <w:rsid w:val="00661578"/>
    <w:rsid w:val="006615C1"/>
    <w:rsid w:val="006615DC"/>
    <w:rsid w:val="006615E2"/>
    <w:rsid w:val="006615F1"/>
    <w:rsid w:val="00661634"/>
    <w:rsid w:val="0066165D"/>
    <w:rsid w:val="0066166A"/>
    <w:rsid w:val="00661670"/>
    <w:rsid w:val="006616EA"/>
    <w:rsid w:val="0066171C"/>
    <w:rsid w:val="00661721"/>
    <w:rsid w:val="00661726"/>
    <w:rsid w:val="0066172B"/>
    <w:rsid w:val="0066172C"/>
    <w:rsid w:val="00661763"/>
    <w:rsid w:val="0066176A"/>
    <w:rsid w:val="0066177E"/>
    <w:rsid w:val="006617B7"/>
    <w:rsid w:val="006617D4"/>
    <w:rsid w:val="006617E7"/>
    <w:rsid w:val="00661803"/>
    <w:rsid w:val="0066181D"/>
    <w:rsid w:val="00661865"/>
    <w:rsid w:val="00661866"/>
    <w:rsid w:val="0066189D"/>
    <w:rsid w:val="006618F8"/>
    <w:rsid w:val="00661929"/>
    <w:rsid w:val="00661951"/>
    <w:rsid w:val="0066196F"/>
    <w:rsid w:val="006619B0"/>
    <w:rsid w:val="006619EE"/>
    <w:rsid w:val="00661A20"/>
    <w:rsid w:val="00661A3C"/>
    <w:rsid w:val="00661A4A"/>
    <w:rsid w:val="00661A65"/>
    <w:rsid w:val="00661AC8"/>
    <w:rsid w:val="00661B88"/>
    <w:rsid w:val="00661B89"/>
    <w:rsid w:val="00661B9B"/>
    <w:rsid w:val="00661CAA"/>
    <w:rsid w:val="00661D17"/>
    <w:rsid w:val="00661D2F"/>
    <w:rsid w:val="00661D46"/>
    <w:rsid w:val="00661D4F"/>
    <w:rsid w:val="00661D5A"/>
    <w:rsid w:val="00661D68"/>
    <w:rsid w:val="00661D77"/>
    <w:rsid w:val="00661DA5"/>
    <w:rsid w:val="00661DAA"/>
    <w:rsid w:val="00661DAC"/>
    <w:rsid w:val="00661DF6"/>
    <w:rsid w:val="00661E01"/>
    <w:rsid w:val="00661E27"/>
    <w:rsid w:val="00661E38"/>
    <w:rsid w:val="00661E40"/>
    <w:rsid w:val="00661E77"/>
    <w:rsid w:val="00661EF7"/>
    <w:rsid w:val="00661F16"/>
    <w:rsid w:val="00661F17"/>
    <w:rsid w:val="00661F3C"/>
    <w:rsid w:val="00661F50"/>
    <w:rsid w:val="00661F6F"/>
    <w:rsid w:val="00661F8E"/>
    <w:rsid w:val="00661FA2"/>
    <w:rsid w:val="00661FF8"/>
    <w:rsid w:val="00662025"/>
    <w:rsid w:val="0066202A"/>
    <w:rsid w:val="00662030"/>
    <w:rsid w:val="00662059"/>
    <w:rsid w:val="006620B0"/>
    <w:rsid w:val="00662112"/>
    <w:rsid w:val="006621EB"/>
    <w:rsid w:val="00662223"/>
    <w:rsid w:val="0066222C"/>
    <w:rsid w:val="0066222D"/>
    <w:rsid w:val="0066223F"/>
    <w:rsid w:val="0066225B"/>
    <w:rsid w:val="006622A2"/>
    <w:rsid w:val="006622D0"/>
    <w:rsid w:val="006622D4"/>
    <w:rsid w:val="00662326"/>
    <w:rsid w:val="0066238A"/>
    <w:rsid w:val="0066241E"/>
    <w:rsid w:val="00662430"/>
    <w:rsid w:val="00662444"/>
    <w:rsid w:val="0066247B"/>
    <w:rsid w:val="00662498"/>
    <w:rsid w:val="0066249E"/>
    <w:rsid w:val="006624FD"/>
    <w:rsid w:val="00662535"/>
    <w:rsid w:val="0066255D"/>
    <w:rsid w:val="00662568"/>
    <w:rsid w:val="00662575"/>
    <w:rsid w:val="00662578"/>
    <w:rsid w:val="0066258D"/>
    <w:rsid w:val="006625CE"/>
    <w:rsid w:val="006625F6"/>
    <w:rsid w:val="0066260C"/>
    <w:rsid w:val="00662626"/>
    <w:rsid w:val="00662646"/>
    <w:rsid w:val="00662651"/>
    <w:rsid w:val="00662656"/>
    <w:rsid w:val="006626D8"/>
    <w:rsid w:val="006626FD"/>
    <w:rsid w:val="00662717"/>
    <w:rsid w:val="00662740"/>
    <w:rsid w:val="00662753"/>
    <w:rsid w:val="00662786"/>
    <w:rsid w:val="006627B4"/>
    <w:rsid w:val="00662821"/>
    <w:rsid w:val="00662823"/>
    <w:rsid w:val="00662831"/>
    <w:rsid w:val="0066285A"/>
    <w:rsid w:val="00662896"/>
    <w:rsid w:val="006628BA"/>
    <w:rsid w:val="006628E5"/>
    <w:rsid w:val="0066290F"/>
    <w:rsid w:val="00662924"/>
    <w:rsid w:val="00662928"/>
    <w:rsid w:val="00662938"/>
    <w:rsid w:val="0066293F"/>
    <w:rsid w:val="00662953"/>
    <w:rsid w:val="00662977"/>
    <w:rsid w:val="0066297E"/>
    <w:rsid w:val="006629D9"/>
    <w:rsid w:val="006629E9"/>
    <w:rsid w:val="00662A34"/>
    <w:rsid w:val="00662A50"/>
    <w:rsid w:val="00662A8C"/>
    <w:rsid w:val="00662AA8"/>
    <w:rsid w:val="00662ABF"/>
    <w:rsid w:val="00662B04"/>
    <w:rsid w:val="00662B09"/>
    <w:rsid w:val="00662B0D"/>
    <w:rsid w:val="00662B62"/>
    <w:rsid w:val="00662B69"/>
    <w:rsid w:val="00662B94"/>
    <w:rsid w:val="00662C25"/>
    <w:rsid w:val="00662C2D"/>
    <w:rsid w:val="00662C7C"/>
    <w:rsid w:val="00662CD1"/>
    <w:rsid w:val="00662D34"/>
    <w:rsid w:val="00662D5D"/>
    <w:rsid w:val="00662D8A"/>
    <w:rsid w:val="00662DB3"/>
    <w:rsid w:val="00662DBC"/>
    <w:rsid w:val="00662E18"/>
    <w:rsid w:val="00662E22"/>
    <w:rsid w:val="00662E29"/>
    <w:rsid w:val="00662E76"/>
    <w:rsid w:val="00662E8F"/>
    <w:rsid w:val="00662ED7"/>
    <w:rsid w:val="00662EDA"/>
    <w:rsid w:val="00662EE8"/>
    <w:rsid w:val="00662EFC"/>
    <w:rsid w:val="00662F28"/>
    <w:rsid w:val="00662F8B"/>
    <w:rsid w:val="00662FE0"/>
    <w:rsid w:val="00662FEF"/>
    <w:rsid w:val="00662FFF"/>
    <w:rsid w:val="00663030"/>
    <w:rsid w:val="00663045"/>
    <w:rsid w:val="0066304B"/>
    <w:rsid w:val="00663050"/>
    <w:rsid w:val="00663066"/>
    <w:rsid w:val="00663069"/>
    <w:rsid w:val="00663092"/>
    <w:rsid w:val="00663095"/>
    <w:rsid w:val="006630AE"/>
    <w:rsid w:val="006630AF"/>
    <w:rsid w:val="006630F7"/>
    <w:rsid w:val="0066312F"/>
    <w:rsid w:val="00663161"/>
    <w:rsid w:val="00663162"/>
    <w:rsid w:val="0066318F"/>
    <w:rsid w:val="00663194"/>
    <w:rsid w:val="006631A8"/>
    <w:rsid w:val="006631B1"/>
    <w:rsid w:val="006631D0"/>
    <w:rsid w:val="006631F8"/>
    <w:rsid w:val="00663208"/>
    <w:rsid w:val="00663216"/>
    <w:rsid w:val="0066322C"/>
    <w:rsid w:val="00663260"/>
    <w:rsid w:val="00663263"/>
    <w:rsid w:val="00663279"/>
    <w:rsid w:val="006632EF"/>
    <w:rsid w:val="00663303"/>
    <w:rsid w:val="00663377"/>
    <w:rsid w:val="006633B1"/>
    <w:rsid w:val="006633C7"/>
    <w:rsid w:val="00663441"/>
    <w:rsid w:val="00663443"/>
    <w:rsid w:val="0066344D"/>
    <w:rsid w:val="0066346F"/>
    <w:rsid w:val="0066347C"/>
    <w:rsid w:val="00663494"/>
    <w:rsid w:val="006634AB"/>
    <w:rsid w:val="006634F6"/>
    <w:rsid w:val="00663528"/>
    <w:rsid w:val="0066352C"/>
    <w:rsid w:val="006635D9"/>
    <w:rsid w:val="006635E1"/>
    <w:rsid w:val="006635F4"/>
    <w:rsid w:val="00663638"/>
    <w:rsid w:val="0066363B"/>
    <w:rsid w:val="006636AB"/>
    <w:rsid w:val="006636D4"/>
    <w:rsid w:val="006636DA"/>
    <w:rsid w:val="0066370A"/>
    <w:rsid w:val="0066375C"/>
    <w:rsid w:val="00663776"/>
    <w:rsid w:val="00663788"/>
    <w:rsid w:val="006637A9"/>
    <w:rsid w:val="006637AF"/>
    <w:rsid w:val="006637B7"/>
    <w:rsid w:val="006637D2"/>
    <w:rsid w:val="0066382B"/>
    <w:rsid w:val="00663869"/>
    <w:rsid w:val="00663896"/>
    <w:rsid w:val="006638D8"/>
    <w:rsid w:val="006638DC"/>
    <w:rsid w:val="006638E9"/>
    <w:rsid w:val="006638F4"/>
    <w:rsid w:val="006638F6"/>
    <w:rsid w:val="00663946"/>
    <w:rsid w:val="0066395C"/>
    <w:rsid w:val="00663973"/>
    <w:rsid w:val="006639CA"/>
    <w:rsid w:val="006639D0"/>
    <w:rsid w:val="006639E2"/>
    <w:rsid w:val="006639E9"/>
    <w:rsid w:val="006639F2"/>
    <w:rsid w:val="00663A36"/>
    <w:rsid w:val="00663A4C"/>
    <w:rsid w:val="00663A62"/>
    <w:rsid w:val="00663A76"/>
    <w:rsid w:val="00663AA7"/>
    <w:rsid w:val="00663B19"/>
    <w:rsid w:val="00663B53"/>
    <w:rsid w:val="00663B64"/>
    <w:rsid w:val="00663B88"/>
    <w:rsid w:val="00663BD8"/>
    <w:rsid w:val="00663C55"/>
    <w:rsid w:val="00663C79"/>
    <w:rsid w:val="00663C99"/>
    <w:rsid w:val="00663CD0"/>
    <w:rsid w:val="00663D28"/>
    <w:rsid w:val="00663DA0"/>
    <w:rsid w:val="00663DB0"/>
    <w:rsid w:val="00663DB6"/>
    <w:rsid w:val="00663DD5"/>
    <w:rsid w:val="00663E1F"/>
    <w:rsid w:val="00663E2E"/>
    <w:rsid w:val="00663E60"/>
    <w:rsid w:val="00663E7A"/>
    <w:rsid w:val="00663EE5"/>
    <w:rsid w:val="00663F11"/>
    <w:rsid w:val="00663F99"/>
    <w:rsid w:val="00663FBC"/>
    <w:rsid w:val="00663FCD"/>
    <w:rsid w:val="00663FFC"/>
    <w:rsid w:val="0066400C"/>
    <w:rsid w:val="00664013"/>
    <w:rsid w:val="0066405E"/>
    <w:rsid w:val="00664082"/>
    <w:rsid w:val="00664094"/>
    <w:rsid w:val="006640D5"/>
    <w:rsid w:val="006640DE"/>
    <w:rsid w:val="006640E3"/>
    <w:rsid w:val="006640FB"/>
    <w:rsid w:val="0066412F"/>
    <w:rsid w:val="0066419C"/>
    <w:rsid w:val="006641CD"/>
    <w:rsid w:val="0066421C"/>
    <w:rsid w:val="0066427E"/>
    <w:rsid w:val="006642B4"/>
    <w:rsid w:val="006642B6"/>
    <w:rsid w:val="006642CD"/>
    <w:rsid w:val="006642FD"/>
    <w:rsid w:val="0066430F"/>
    <w:rsid w:val="00664326"/>
    <w:rsid w:val="00664362"/>
    <w:rsid w:val="00664365"/>
    <w:rsid w:val="00664394"/>
    <w:rsid w:val="006643CF"/>
    <w:rsid w:val="00664403"/>
    <w:rsid w:val="00664407"/>
    <w:rsid w:val="00664432"/>
    <w:rsid w:val="0066447D"/>
    <w:rsid w:val="0066449B"/>
    <w:rsid w:val="006644EB"/>
    <w:rsid w:val="0066450A"/>
    <w:rsid w:val="00664514"/>
    <w:rsid w:val="00664554"/>
    <w:rsid w:val="006645A5"/>
    <w:rsid w:val="006645B0"/>
    <w:rsid w:val="006645D3"/>
    <w:rsid w:val="006645D4"/>
    <w:rsid w:val="006645FA"/>
    <w:rsid w:val="00664622"/>
    <w:rsid w:val="00664624"/>
    <w:rsid w:val="00664628"/>
    <w:rsid w:val="0066463F"/>
    <w:rsid w:val="00664659"/>
    <w:rsid w:val="0066466B"/>
    <w:rsid w:val="00664681"/>
    <w:rsid w:val="00664690"/>
    <w:rsid w:val="006646A5"/>
    <w:rsid w:val="006646EF"/>
    <w:rsid w:val="006646FB"/>
    <w:rsid w:val="00664710"/>
    <w:rsid w:val="0066471C"/>
    <w:rsid w:val="00664796"/>
    <w:rsid w:val="006647CC"/>
    <w:rsid w:val="0066480A"/>
    <w:rsid w:val="0066480B"/>
    <w:rsid w:val="0066485B"/>
    <w:rsid w:val="00664893"/>
    <w:rsid w:val="006648CC"/>
    <w:rsid w:val="006648D9"/>
    <w:rsid w:val="00664928"/>
    <w:rsid w:val="0066493E"/>
    <w:rsid w:val="00664948"/>
    <w:rsid w:val="00664970"/>
    <w:rsid w:val="00664978"/>
    <w:rsid w:val="006649E2"/>
    <w:rsid w:val="00664A32"/>
    <w:rsid w:val="00664A77"/>
    <w:rsid w:val="00664A80"/>
    <w:rsid w:val="00664AA4"/>
    <w:rsid w:val="00664AC3"/>
    <w:rsid w:val="00664AD7"/>
    <w:rsid w:val="00664AE1"/>
    <w:rsid w:val="00664AF3"/>
    <w:rsid w:val="00664B18"/>
    <w:rsid w:val="00664B27"/>
    <w:rsid w:val="00664B90"/>
    <w:rsid w:val="00664BB0"/>
    <w:rsid w:val="00664BB6"/>
    <w:rsid w:val="00664BD7"/>
    <w:rsid w:val="00664C39"/>
    <w:rsid w:val="00664C5D"/>
    <w:rsid w:val="00664C96"/>
    <w:rsid w:val="00664CD4"/>
    <w:rsid w:val="00664CF2"/>
    <w:rsid w:val="00664D33"/>
    <w:rsid w:val="00664D6A"/>
    <w:rsid w:val="00664DB4"/>
    <w:rsid w:val="00664DBA"/>
    <w:rsid w:val="00664E28"/>
    <w:rsid w:val="00664E73"/>
    <w:rsid w:val="00664E8F"/>
    <w:rsid w:val="00664E90"/>
    <w:rsid w:val="00664F36"/>
    <w:rsid w:val="00664F4A"/>
    <w:rsid w:val="00664F8E"/>
    <w:rsid w:val="00664F9B"/>
    <w:rsid w:val="0066501B"/>
    <w:rsid w:val="00665077"/>
    <w:rsid w:val="0066507C"/>
    <w:rsid w:val="00665085"/>
    <w:rsid w:val="00665098"/>
    <w:rsid w:val="006650B1"/>
    <w:rsid w:val="006650B6"/>
    <w:rsid w:val="006650BF"/>
    <w:rsid w:val="006650D5"/>
    <w:rsid w:val="00665107"/>
    <w:rsid w:val="00665127"/>
    <w:rsid w:val="0066516F"/>
    <w:rsid w:val="00665182"/>
    <w:rsid w:val="006651A1"/>
    <w:rsid w:val="006651A5"/>
    <w:rsid w:val="00665200"/>
    <w:rsid w:val="0066522B"/>
    <w:rsid w:val="00665254"/>
    <w:rsid w:val="0066525B"/>
    <w:rsid w:val="00665277"/>
    <w:rsid w:val="00665295"/>
    <w:rsid w:val="00665298"/>
    <w:rsid w:val="006652D8"/>
    <w:rsid w:val="0066530C"/>
    <w:rsid w:val="0066531A"/>
    <w:rsid w:val="00665329"/>
    <w:rsid w:val="00665389"/>
    <w:rsid w:val="006653C2"/>
    <w:rsid w:val="006653FB"/>
    <w:rsid w:val="00665475"/>
    <w:rsid w:val="00665477"/>
    <w:rsid w:val="00665482"/>
    <w:rsid w:val="006654A2"/>
    <w:rsid w:val="0066551F"/>
    <w:rsid w:val="00665525"/>
    <w:rsid w:val="0066556F"/>
    <w:rsid w:val="00665581"/>
    <w:rsid w:val="006655C8"/>
    <w:rsid w:val="00665678"/>
    <w:rsid w:val="006656A2"/>
    <w:rsid w:val="006656B7"/>
    <w:rsid w:val="006656E9"/>
    <w:rsid w:val="00665700"/>
    <w:rsid w:val="00665721"/>
    <w:rsid w:val="00665745"/>
    <w:rsid w:val="006657C1"/>
    <w:rsid w:val="006657E1"/>
    <w:rsid w:val="006657F1"/>
    <w:rsid w:val="006657F4"/>
    <w:rsid w:val="006657F5"/>
    <w:rsid w:val="006658DF"/>
    <w:rsid w:val="006658F6"/>
    <w:rsid w:val="00665900"/>
    <w:rsid w:val="0066594D"/>
    <w:rsid w:val="00665961"/>
    <w:rsid w:val="006659FD"/>
    <w:rsid w:val="00665A0A"/>
    <w:rsid w:val="00665A17"/>
    <w:rsid w:val="00665A3E"/>
    <w:rsid w:val="00665A62"/>
    <w:rsid w:val="00665AFA"/>
    <w:rsid w:val="00665B2C"/>
    <w:rsid w:val="00665B2E"/>
    <w:rsid w:val="00665B46"/>
    <w:rsid w:val="00665B47"/>
    <w:rsid w:val="00665B66"/>
    <w:rsid w:val="00665B74"/>
    <w:rsid w:val="00665B7E"/>
    <w:rsid w:val="00665BCC"/>
    <w:rsid w:val="00665BE7"/>
    <w:rsid w:val="00665C03"/>
    <w:rsid w:val="00665C1C"/>
    <w:rsid w:val="00665C4D"/>
    <w:rsid w:val="00665C54"/>
    <w:rsid w:val="00665C86"/>
    <w:rsid w:val="00665CB8"/>
    <w:rsid w:val="00665CE2"/>
    <w:rsid w:val="00665D06"/>
    <w:rsid w:val="00665D3E"/>
    <w:rsid w:val="00665D48"/>
    <w:rsid w:val="00665D54"/>
    <w:rsid w:val="00665DA0"/>
    <w:rsid w:val="00665DD1"/>
    <w:rsid w:val="00665DD9"/>
    <w:rsid w:val="00665E07"/>
    <w:rsid w:val="00665E42"/>
    <w:rsid w:val="00665E5E"/>
    <w:rsid w:val="00665E88"/>
    <w:rsid w:val="00665E8F"/>
    <w:rsid w:val="00665EBC"/>
    <w:rsid w:val="00665EF2"/>
    <w:rsid w:val="00665F16"/>
    <w:rsid w:val="00665F1B"/>
    <w:rsid w:val="00665F24"/>
    <w:rsid w:val="00665F2B"/>
    <w:rsid w:val="00665F4A"/>
    <w:rsid w:val="00665F5A"/>
    <w:rsid w:val="00665F6E"/>
    <w:rsid w:val="00665FF5"/>
    <w:rsid w:val="00666008"/>
    <w:rsid w:val="0066602A"/>
    <w:rsid w:val="00666030"/>
    <w:rsid w:val="0066603D"/>
    <w:rsid w:val="00666051"/>
    <w:rsid w:val="00666068"/>
    <w:rsid w:val="0066607E"/>
    <w:rsid w:val="006660A1"/>
    <w:rsid w:val="006660A7"/>
    <w:rsid w:val="00666129"/>
    <w:rsid w:val="0066614C"/>
    <w:rsid w:val="0066615C"/>
    <w:rsid w:val="006661CF"/>
    <w:rsid w:val="006661D5"/>
    <w:rsid w:val="00666200"/>
    <w:rsid w:val="0066620A"/>
    <w:rsid w:val="00666211"/>
    <w:rsid w:val="0066622D"/>
    <w:rsid w:val="0066623F"/>
    <w:rsid w:val="0066624F"/>
    <w:rsid w:val="00666253"/>
    <w:rsid w:val="0066626B"/>
    <w:rsid w:val="00666296"/>
    <w:rsid w:val="006662A3"/>
    <w:rsid w:val="006662B7"/>
    <w:rsid w:val="006662B8"/>
    <w:rsid w:val="006662C7"/>
    <w:rsid w:val="006662D6"/>
    <w:rsid w:val="006662F4"/>
    <w:rsid w:val="006662F5"/>
    <w:rsid w:val="00666351"/>
    <w:rsid w:val="0066635F"/>
    <w:rsid w:val="0066636E"/>
    <w:rsid w:val="0066637D"/>
    <w:rsid w:val="0066637E"/>
    <w:rsid w:val="006663F6"/>
    <w:rsid w:val="0066640F"/>
    <w:rsid w:val="00666416"/>
    <w:rsid w:val="00666439"/>
    <w:rsid w:val="0066645A"/>
    <w:rsid w:val="0066645D"/>
    <w:rsid w:val="00666489"/>
    <w:rsid w:val="0066648D"/>
    <w:rsid w:val="0066648F"/>
    <w:rsid w:val="006664E2"/>
    <w:rsid w:val="006664E7"/>
    <w:rsid w:val="006664EC"/>
    <w:rsid w:val="00666545"/>
    <w:rsid w:val="00666556"/>
    <w:rsid w:val="006665A4"/>
    <w:rsid w:val="006665C2"/>
    <w:rsid w:val="006665E1"/>
    <w:rsid w:val="0066661F"/>
    <w:rsid w:val="0066662A"/>
    <w:rsid w:val="006666A9"/>
    <w:rsid w:val="006666B5"/>
    <w:rsid w:val="006666BA"/>
    <w:rsid w:val="006666C9"/>
    <w:rsid w:val="006666F4"/>
    <w:rsid w:val="00666708"/>
    <w:rsid w:val="0066671D"/>
    <w:rsid w:val="00666726"/>
    <w:rsid w:val="0066673A"/>
    <w:rsid w:val="0066673D"/>
    <w:rsid w:val="00666741"/>
    <w:rsid w:val="00666745"/>
    <w:rsid w:val="00666779"/>
    <w:rsid w:val="00666866"/>
    <w:rsid w:val="006668BB"/>
    <w:rsid w:val="006668C9"/>
    <w:rsid w:val="006668F7"/>
    <w:rsid w:val="00666953"/>
    <w:rsid w:val="00666972"/>
    <w:rsid w:val="006669C0"/>
    <w:rsid w:val="006669D1"/>
    <w:rsid w:val="006669F3"/>
    <w:rsid w:val="00666A02"/>
    <w:rsid w:val="00666A16"/>
    <w:rsid w:val="00666A3F"/>
    <w:rsid w:val="00666A88"/>
    <w:rsid w:val="00666AA5"/>
    <w:rsid w:val="00666AAC"/>
    <w:rsid w:val="00666AE2"/>
    <w:rsid w:val="00666B5C"/>
    <w:rsid w:val="00666B77"/>
    <w:rsid w:val="00666B81"/>
    <w:rsid w:val="00666B9F"/>
    <w:rsid w:val="00666BB3"/>
    <w:rsid w:val="00666BD7"/>
    <w:rsid w:val="00666C0E"/>
    <w:rsid w:val="00666C13"/>
    <w:rsid w:val="00666C20"/>
    <w:rsid w:val="00666C2B"/>
    <w:rsid w:val="00666C2C"/>
    <w:rsid w:val="00666C31"/>
    <w:rsid w:val="00666C48"/>
    <w:rsid w:val="00666C71"/>
    <w:rsid w:val="00666C78"/>
    <w:rsid w:val="00666C7C"/>
    <w:rsid w:val="00666D20"/>
    <w:rsid w:val="00666D4C"/>
    <w:rsid w:val="00666D5D"/>
    <w:rsid w:val="00666D68"/>
    <w:rsid w:val="00666DEC"/>
    <w:rsid w:val="00666E50"/>
    <w:rsid w:val="00666E57"/>
    <w:rsid w:val="00666E7D"/>
    <w:rsid w:val="00666F22"/>
    <w:rsid w:val="00666F7A"/>
    <w:rsid w:val="00666FCC"/>
    <w:rsid w:val="00666FCD"/>
    <w:rsid w:val="0066700B"/>
    <w:rsid w:val="00667020"/>
    <w:rsid w:val="00667059"/>
    <w:rsid w:val="0066705C"/>
    <w:rsid w:val="00667065"/>
    <w:rsid w:val="00667073"/>
    <w:rsid w:val="006670CB"/>
    <w:rsid w:val="00667100"/>
    <w:rsid w:val="0066712D"/>
    <w:rsid w:val="00667145"/>
    <w:rsid w:val="0066716D"/>
    <w:rsid w:val="0066716E"/>
    <w:rsid w:val="0066717E"/>
    <w:rsid w:val="006671A7"/>
    <w:rsid w:val="006671AF"/>
    <w:rsid w:val="006671B5"/>
    <w:rsid w:val="006671CB"/>
    <w:rsid w:val="00667207"/>
    <w:rsid w:val="00667216"/>
    <w:rsid w:val="00667219"/>
    <w:rsid w:val="0066721D"/>
    <w:rsid w:val="0066723B"/>
    <w:rsid w:val="00667245"/>
    <w:rsid w:val="00667246"/>
    <w:rsid w:val="00667283"/>
    <w:rsid w:val="006672B0"/>
    <w:rsid w:val="006672C3"/>
    <w:rsid w:val="0066730B"/>
    <w:rsid w:val="00667332"/>
    <w:rsid w:val="00667371"/>
    <w:rsid w:val="00667399"/>
    <w:rsid w:val="006673A5"/>
    <w:rsid w:val="006673D5"/>
    <w:rsid w:val="006673E9"/>
    <w:rsid w:val="0066740B"/>
    <w:rsid w:val="0066741A"/>
    <w:rsid w:val="0066744A"/>
    <w:rsid w:val="00667450"/>
    <w:rsid w:val="0066749E"/>
    <w:rsid w:val="006674D7"/>
    <w:rsid w:val="00667501"/>
    <w:rsid w:val="006675A1"/>
    <w:rsid w:val="00667652"/>
    <w:rsid w:val="00667675"/>
    <w:rsid w:val="006676B6"/>
    <w:rsid w:val="006676C3"/>
    <w:rsid w:val="00667738"/>
    <w:rsid w:val="00667785"/>
    <w:rsid w:val="0066778B"/>
    <w:rsid w:val="006677D1"/>
    <w:rsid w:val="0066781E"/>
    <w:rsid w:val="00667832"/>
    <w:rsid w:val="0066784D"/>
    <w:rsid w:val="00667851"/>
    <w:rsid w:val="00667856"/>
    <w:rsid w:val="0066785E"/>
    <w:rsid w:val="00667877"/>
    <w:rsid w:val="0066789D"/>
    <w:rsid w:val="006678B2"/>
    <w:rsid w:val="006678B9"/>
    <w:rsid w:val="006678CE"/>
    <w:rsid w:val="00667944"/>
    <w:rsid w:val="0066799C"/>
    <w:rsid w:val="006679C8"/>
    <w:rsid w:val="006679D8"/>
    <w:rsid w:val="00667A41"/>
    <w:rsid w:val="00667A6F"/>
    <w:rsid w:val="00667AE1"/>
    <w:rsid w:val="00667AE7"/>
    <w:rsid w:val="00667B22"/>
    <w:rsid w:val="00667B46"/>
    <w:rsid w:val="00667B7B"/>
    <w:rsid w:val="00667BC4"/>
    <w:rsid w:val="00667BCA"/>
    <w:rsid w:val="00667BD1"/>
    <w:rsid w:val="00667BE1"/>
    <w:rsid w:val="00667BE3"/>
    <w:rsid w:val="00667BF8"/>
    <w:rsid w:val="00667C54"/>
    <w:rsid w:val="00667CB8"/>
    <w:rsid w:val="00667CE5"/>
    <w:rsid w:val="00667CED"/>
    <w:rsid w:val="00667D47"/>
    <w:rsid w:val="00667D4E"/>
    <w:rsid w:val="00667D74"/>
    <w:rsid w:val="00667D80"/>
    <w:rsid w:val="00667DAC"/>
    <w:rsid w:val="00667DB3"/>
    <w:rsid w:val="00667DBD"/>
    <w:rsid w:val="00667E27"/>
    <w:rsid w:val="00667E2D"/>
    <w:rsid w:val="00667E5B"/>
    <w:rsid w:val="00667E88"/>
    <w:rsid w:val="00667ECC"/>
    <w:rsid w:val="00667F6E"/>
    <w:rsid w:val="00667FCD"/>
    <w:rsid w:val="00667FDA"/>
    <w:rsid w:val="00670038"/>
    <w:rsid w:val="0067003E"/>
    <w:rsid w:val="0067003F"/>
    <w:rsid w:val="00670073"/>
    <w:rsid w:val="00670081"/>
    <w:rsid w:val="0067008A"/>
    <w:rsid w:val="00670091"/>
    <w:rsid w:val="006700E1"/>
    <w:rsid w:val="00670104"/>
    <w:rsid w:val="00670142"/>
    <w:rsid w:val="00670169"/>
    <w:rsid w:val="00670177"/>
    <w:rsid w:val="006701A3"/>
    <w:rsid w:val="006701AA"/>
    <w:rsid w:val="006701F8"/>
    <w:rsid w:val="006701FB"/>
    <w:rsid w:val="0067024C"/>
    <w:rsid w:val="00670278"/>
    <w:rsid w:val="00670280"/>
    <w:rsid w:val="00670287"/>
    <w:rsid w:val="006702A2"/>
    <w:rsid w:val="006702A3"/>
    <w:rsid w:val="006702BC"/>
    <w:rsid w:val="006702D7"/>
    <w:rsid w:val="006702EA"/>
    <w:rsid w:val="00670318"/>
    <w:rsid w:val="0067032C"/>
    <w:rsid w:val="0067037B"/>
    <w:rsid w:val="006703B2"/>
    <w:rsid w:val="006703C4"/>
    <w:rsid w:val="00670409"/>
    <w:rsid w:val="0067046F"/>
    <w:rsid w:val="0067048A"/>
    <w:rsid w:val="006704EA"/>
    <w:rsid w:val="006704EE"/>
    <w:rsid w:val="00670510"/>
    <w:rsid w:val="00670519"/>
    <w:rsid w:val="00670547"/>
    <w:rsid w:val="00670582"/>
    <w:rsid w:val="00670593"/>
    <w:rsid w:val="00670614"/>
    <w:rsid w:val="0067063F"/>
    <w:rsid w:val="0067068F"/>
    <w:rsid w:val="00670691"/>
    <w:rsid w:val="006706A5"/>
    <w:rsid w:val="006706B0"/>
    <w:rsid w:val="006706EA"/>
    <w:rsid w:val="006706EE"/>
    <w:rsid w:val="00670714"/>
    <w:rsid w:val="00670727"/>
    <w:rsid w:val="00670740"/>
    <w:rsid w:val="0067075D"/>
    <w:rsid w:val="00670762"/>
    <w:rsid w:val="0067078A"/>
    <w:rsid w:val="006707A2"/>
    <w:rsid w:val="006707C3"/>
    <w:rsid w:val="0067081E"/>
    <w:rsid w:val="00670844"/>
    <w:rsid w:val="0067086A"/>
    <w:rsid w:val="00670878"/>
    <w:rsid w:val="00670888"/>
    <w:rsid w:val="006708D7"/>
    <w:rsid w:val="006708EC"/>
    <w:rsid w:val="00670916"/>
    <w:rsid w:val="00670935"/>
    <w:rsid w:val="00670953"/>
    <w:rsid w:val="0067097D"/>
    <w:rsid w:val="0067097E"/>
    <w:rsid w:val="00670981"/>
    <w:rsid w:val="0067098C"/>
    <w:rsid w:val="006709AE"/>
    <w:rsid w:val="006709B3"/>
    <w:rsid w:val="006709DB"/>
    <w:rsid w:val="00670A69"/>
    <w:rsid w:val="00670A7B"/>
    <w:rsid w:val="00670A87"/>
    <w:rsid w:val="00670A91"/>
    <w:rsid w:val="00670AC9"/>
    <w:rsid w:val="00670B41"/>
    <w:rsid w:val="00670B4C"/>
    <w:rsid w:val="00670B4D"/>
    <w:rsid w:val="00670BB7"/>
    <w:rsid w:val="00670BC5"/>
    <w:rsid w:val="00670BCF"/>
    <w:rsid w:val="00670BDC"/>
    <w:rsid w:val="00670BEC"/>
    <w:rsid w:val="00670C00"/>
    <w:rsid w:val="00670C1C"/>
    <w:rsid w:val="00670C45"/>
    <w:rsid w:val="00670C4E"/>
    <w:rsid w:val="00670C71"/>
    <w:rsid w:val="00670C72"/>
    <w:rsid w:val="00670CCC"/>
    <w:rsid w:val="00670CE0"/>
    <w:rsid w:val="00670CF6"/>
    <w:rsid w:val="00670D07"/>
    <w:rsid w:val="00670D0B"/>
    <w:rsid w:val="00670D1A"/>
    <w:rsid w:val="00670D1B"/>
    <w:rsid w:val="00670D1E"/>
    <w:rsid w:val="00670D23"/>
    <w:rsid w:val="00670D29"/>
    <w:rsid w:val="00670D74"/>
    <w:rsid w:val="00670DA9"/>
    <w:rsid w:val="00670DCA"/>
    <w:rsid w:val="00670E55"/>
    <w:rsid w:val="00670E5C"/>
    <w:rsid w:val="00670E88"/>
    <w:rsid w:val="00670E8F"/>
    <w:rsid w:val="00670EC0"/>
    <w:rsid w:val="00670EC4"/>
    <w:rsid w:val="00670EF3"/>
    <w:rsid w:val="00670F0A"/>
    <w:rsid w:val="00670F53"/>
    <w:rsid w:val="00670FAB"/>
    <w:rsid w:val="00670FAE"/>
    <w:rsid w:val="00670FE9"/>
    <w:rsid w:val="00670FF4"/>
    <w:rsid w:val="006710FF"/>
    <w:rsid w:val="00671101"/>
    <w:rsid w:val="00671137"/>
    <w:rsid w:val="00671147"/>
    <w:rsid w:val="0067117B"/>
    <w:rsid w:val="006711D3"/>
    <w:rsid w:val="00671217"/>
    <w:rsid w:val="0067123B"/>
    <w:rsid w:val="0067128D"/>
    <w:rsid w:val="006712E1"/>
    <w:rsid w:val="006712E3"/>
    <w:rsid w:val="00671354"/>
    <w:rsid w:val="006713A6"/>
    <w:rsid w:val="006713E4"/>
    <w:rsid w:val="00671469"/>
    <w:rsid w:val="00671470"/>
    <w:rsid w:val="00671472"/>
    <w:rsid w:val="0067147D"/>
    <w:rsid w:val="006714F0"/>
    <w:rsid w:val="00671503"/>
    <w:rsid w:val="00671581"/>
    <w:rsid w:val="006715BD"/>
    <w:rsid w:val="006715C5"/>
    <w:rsid w:val="006715C7"/>
    <w:rsid w:val="006715F0"/>
    <w:rsid w:val="00671623"/>
    <w:rsid w:val="00671636"/>
    <w:rsid w:val="0067164F"/>
    <w:rsid w:val="00671681"/>
    <w:rsid w:val="006716FF"/>
    <w:rsid w:val="00671704"/>
    <w:rsid w:val="00671707"/>
    <w:rsid w:val="00671750"/>
    <w:rsid w:val="0067175B"/>
    <w:rsid w:val="006717F0"/>
    <w:rsid w:val="00671832"/>
    <w:rsid w:val="00671876"/>
    <w:rsid w:val="00671885"/>
    <w:rsid w:val="0067189B"/>
    <w:rsid w:val="0067189E"/>
    <w:rsid w:val="006718A8"/>
    <w:rsid w:val="006718CF"/>
    <w:rsid w:val="006718F5"/>
    <w:rsid w:val="00671929"/>
    <w:rsid w:val="00671941"/>
    <w:rsid w:val="0067195D"/>
    <w:rsid w:val="00671992"/>
    <w:rsid w:val="006719A3"/>
    <w:rsid w:val="006719A9"/>
    <w:rsid w:val="006719C0"/>
    <w:rsid w:val="00671A1B"/>
    <w:rsid w:val="00671A81"/>
    <w:rsid w:val="00671A86"/>
    <w:rsid w:val="00671AC2"/>
    <w:rsid w:val="00671AC5"/>
    <w:rsid w:val="00671AE5"/>
    <w:rsid w:val="00671AE6"/>
    <w:rsid w:val="00671AF0"/>
    <w:rsid w:val="00671B22"/>
    <w:rsid w:val="00671B2A"/>
    <w:rsid w:val="00671B85"/>
    <w:rsid w:val="00671B92"/>
    <w:rsid w:val="00671BED"/>
    <w:rsid w:val="00671BEF"/>
    <w:rsid w:val="00671BF1"/>
    <w:rsid w:val="00671BFB"/>
    <w:rsid w:val="00671C0E"/>
    <w:rsid w:val="00671C2E"/>
    <w:rsid w:val="00671C43"/>
    <w:rsid w:val="00671C46"/>
    <w:rsid w:val="00671C72"/>
    <w:rsid w:val="00671C80"/>
    <w:rsid w:val="00671C8B"/>
    <w:rsid w:val="00671C8F"/>
    <w:rsid w:val="00671C9E"/>
    <w:rsid w:val="00671CB2"/>
    <w:rsid w:val="00671CEA"/>
    <w:rsid w:val="00671CEF"/>
    <w:rsid w:val="00671CF0"/>
    <w:rsid w:val="00671D16"/>
    <w:rsid w:val="00671D81"/>
    <w:rsid w:val="00671D92"/>
    <w:rsid w:val="00671DA3"/>
    <w:rsid w:val="00671DB1"/>
    <w:rsid w:val="00671DBD"/>
    <w:rsid w:val="00671DD4"/>
    <w:rsid w:val="00671E60"/>
    <w:rsid w:val="00671E72"/>
    <w:rsid w:val="00671E76"/>
    <w:rsid w:val="00671EBA"/>
    <w:rsid w:val="00671EC1"/>
    <w:rsid w:val="00671ECF"/>
    <w:rsid w:val="00671EF0"/>
    <w:rsid w:val="00671F2F"/>
    <w:rsid w:val="00671F39"/>
    <w:rsid w:val="00671F5C"/>
    <w:rsid w:val="00671F5D"/>
    <w:rsid w:val="00671F81"/>
    <w:rsid w:val="00671F93"/>
    <w:rsid w:val="00671FBE"/>
    <w:rsid w:val="00671FE8"/>
    <w:rsid w:val="0067203E"/>
    <w:rsid w:val="0067204C"/>
    <w:rsid w:val="0067205D"/>
    <w:rsid w:val="00672099"/>
    <w:rsid w:val="006720DB"/>
    <w:rsid w:val="006720EB"/>
    <w:rsid w:val="006720F9"/>
    <w:rsid w:val="00672101"/>
    <w:rsid w:val="0067211B"/>
    <w:rsid w:val="0067211E"/>
    <w:rsid w:val="00672126"/>
    <w:rsid w:val="0067213F"/>
    <w:rsid w:val="00672162"/>
    <w:rsid w:val="00672177"/>
    <w:rsid w:val="0067217B"/>
    <w:rsid w:val="00672186"/>
    <w:rsid w:val="006721BC"/>
    <w:rsid w:val="006721CC"/>
    <w:rsid w:val="006721ED"/>
    <w:rsid w:val="0067220E"/>
    <w:rsid w:val="00672221"/>
    <w:rsid w:val="0067224F"/>
    <w:rsid w:val="0067225D"/>
    <w:rsid w:val="0067227D"/>
    <w:rsid w:val="006722A7"/>
    <w:rsid w:val="006722DF"/>
    <w:rsid w:val="006722E3"/>
    <w:rsid w:val="006722ED"/>
    <w:rsid w:val="00672314"/>
    <w:rsid w:val="00672344"/>
    <w:rsid w:val="00672350"/>
    <w:rsid w:val="00672351"/>
    <w:rsid w:val="0067236E"/>
    <w:rsid w:val="006723B2"/>
    <w:rsid w:val="006723C3"/>
    <w:rsid w:val="006723D7"/>
    <w:rsid w:val="006723F1"/>
    <w:rsid w:val="00672406"/>
    <w:rsid w:val="00672409"/>
    <w:rsid w:val="0067240A"/>
    <w:rsid w:val="0067242F"/>
    <w:rsid w:val="00672431"/>
    <w:rsid w:val="00672439"/>
    <w:rsid w:val="0067245F"/>
    <w:rsid w:val="006724D1"/>
    <w:rsid w:val="006724E5"/>
    <w:rsid w:val="006724FB"/>
    <w:rsid w:val="006725A0"/>
    <w:rsid w:val="006725AE"/>
    <w:rsid w:val="006725BA"/>
    <w:rsid w:val="006725EA"/>
    <w:rsid w:val="006725FC"/>
    <w:rsid w:val="00672608"/>
    <w:rsid w:val="00672611"/>
    <w:rsid w:val="0067264A"/>
    <w:rsid w:val="0067264D"/>
    <w:rsid w:val="00672661"/>
    <w:rsid w:val="00672688"/>
    <w:rsid w:val="00672714"/>
    <w:rsid w:val="0067275C"/>
    <w:rsid w:val="00672785"/>
    <w:rsid w:val="00672794"/>
    <w:rsid w:val="006727F9"/>
    <w:rsid w:val="00672806"/>
    <w:rsid w:val="0067280F"/>
    <w:rsid w:val="00672852"/>
    <w:rsid w:val="006728DA"/>
    <w:rsid w:val="006728E9"/>
    <w:rsid w:val="006728EF"/>
    <w:rsid w:val="00672936"/>
    <w:rsid w:val="00672976"/>
    <w:rsid w:val="006729B4"/>
    <w:rsid w:val="00672A3D"/>
    <w:rsid w:val="00672A69"/>
    <w:rsid w:val="00672A7B"/>
    <w:rsid w:val="00672A96"/>
    <w:rsid w:val="00672A98"/>
    <w:rsid w:val="00672AD6"/>
    <w:rsid w:val="00672AF7"/>
    <w:rsid w:val="00672B27"/>
    <w:rsid w:val="00672B8B"/>
    <w:rsid w:val="00672B8F"/>
    <w:rsid w:val="00672BC9"/>
    <w:rsid w:val="00672BCD"/>
    <w:rsid w:val="00672BD6"/>
    <w:rsid w:val="00672BE7"/>
    <w:rsid w:val="00672BF8"/>
    <w:rsid w:val="00672C82"/>
    <w:rsid w:val="00672CA5"/>
    <w:rsid w:val="00672CDA"/>
    <w:rsid w:val="00672D22"/>
    <w:rsid w:val="00672D38"/>
    <w:rsid w:val="00672D46"/>
    <w:rsid w:val="00672D5F"/>
    <w:rsid w:val="00672D62"/>
    <w:rsid w:val="00672D92"/>
    <w:rsid w:val="00672DB3"/>
    <w:rsid w:val="00672E04"/>
    <w:rsid w:val="00672E05"/>
    <w:rsid w:val="00672E1B"/>
    <w:rsid w:val="00672E56"/>
    <w:rsid w:val="00672E99"/>
    <w:rsid w:val="00672F02"/>
    <w:rsid w:val="00672F0B"/>
    <w:rsid w:val="0067301B"/>
    <w:rsid w:val="00673036"/>
    <w:rsid w:val="0067304D"/>
    <w:rsid w:val="00673051"/>
    <w:rsid w:val="0067306F"/>
    <w:rsid w:val="00673078"/>
    <w:rsid w:val="006730FA"/>
    <w:rsid w:val="00673102"/>
    <w:rsid w:val="0067311B"/>
    <w:rsid w:val="00673169"/>
    <w:rsid w:val="006731ED"/>
    <w:rsid w:val="00673239"/>
    <w:rsid w:val="00673282"/>
    <w:rsid w:val="00673297"/>
    <w:rsid w:val="00673298"/>
    <w:rsid w:val="006732C7"/>
    <w:rsid w:val="006732CD"/>
    <w:rsid w:val="006732DA"/>
    <w:rsid w:val="00673389"/>
    <w:rsid w:val="006733B8"/>
    <w:rsid w:val="006733D8"/>
    <w:rsid w:val="00673417"/>
    <w:rsid w:val="0067344F"/>
    <w:rsid w:val="00673457"/>
    <w:rsid w:val="0067346E"/>
    <w:rsid w:val="00673490"/>
    <w:rsid w:val="0067350E"/>
    <w:rsid w:val="00673513"/>
    <w:rsid w:val="00673525"/>
    <w:rsid w:val="00673553"/>
    <w:rsid w:val="00673562"/>
    <w:rsid w:val="00673597"/>
    <w:rsid w:val="006735A9"/>
    <w:rsid w:val="006735B6"/>
    <w:rsid w:val="006735CC"/>
    <w:rsid w:val="00673681"/>
    <w:rsid w:val="006736BF"/>
    <w:rsid w:val="006736DF"/>
    <w:rsid w:val="00673719"/>
    <w:rsid w:val="0067371D"/>
    <w:rsid w:val="00673731"/>
    <w:rsid w:val="0067375B"/>
    <w:rsid w:val="0067375E"/>
    <w:rsid w:val="0067376D"/>
    <w:rsid w:val="0067377B"/>
    <w:rsid w:val="006737E0"/>
    <w:rsid w:val="006737FC"/>
    <w:rsid w:val="0067380A"/>
    <w:rsid w:val="00673833"/>
    <w:rsid w:val="0067383C"/>
    <w:rsid w:val="00673842"/>
    <w:rsid w:val="00673854"/>
    <w:rsid w:val="00673898"/>
    <w:rsid w:val="006738AC"/>
    <w:rsid w:val="006738C1"/>
    <w:rsid w:val="0067390E"/>
    <w:rsid w:val="00673942"/>
    <w:rsid w:val="0067394A"/>
    <w:rsid w:val="0067396F"/>
    <w:rsid w:val="00673971"/>
    <w:rsid w:val="006739A9"/>
    <w:rsid w:val="006739D1"/>
    <w:rsid w:val="006739DF"/>
    <w:rsid w:val="006739FF"/>
    <w:rsid w:val="00673A5C"/>
    <w:rsid w:val="00673ADD"/>
    <w:rsid w:val="00673B2A"/>
    <w:rsid w:val="00673B9A"/>
    <w:rsid w:val="00673BFF"/>
    <w:rsid w:val="00673C1B"/>
    <w:rsid w:val="00673C2D"/>
    <w:rsid w:val="00673C4A"/>
    <w:rsid w:val="00673C76"/>
    <w:rsid w:val="00673C84"/>
    <w:rsid w:val="00673C8D"/>
    <w:rsid w:val="00673C9F"/>
    <w:rsid w:val="00673CA1"/>
    <w:rsid w:val="00673CC6"/>
    <w:rsid w:val="00673CC7"/>
    <w:rsid w:val="00673CEE"/>
    <w:rsid w:val="00673CF9"/>
    <w:rsid w:val="00673D4B"/>
    <w:rsid w:val="00673DA9"/>
    <w:rsid w:val="00673DD7"/>
    <w:rsid w:val="00673DE0"/>
    <w:rsid w:val="00673DEF"/>
    <w:rsid w:val="00673E03"/>
    <w:rsid w:val="00673E09"/>
    <w:rsid w:val="00673E19"/>
    <w:rsid w:val="00673E30"/>
    <w:rsid w:val="00673E33"/>
    <w:rsid w:val="00673E3C"/>
    <w:rsid w:val="00673E48"/>
    <w:rsid w:val="00673E6B"/>
    <w:rsid w:val="00673E80"/>
    <w:rsid w:val="00673EBE"/>
    <w:rsid w:val="00673ED2"/>
    <w:rsid w:val="00673F57"/>
    <w:rsid w:val="00673FB7"/>
    <w:rsid w:val="006740D3"/>
    <w:rsid w:val="00674156"/>
    <w:rsid w:val="00674170"/>
    <w:rsid w:val="00674186"/>
    <w:rsid w:val="0067419E"/>
    <w:rsid w:val="006741B5"/>
    <w:rsid w:val="006741DB"/>
    <w:rsid w:val="006741E6"/>
    <w:rsid w:val="006741FB"/>
    <w:rsid w:val="00674217"/>
    <w:rsid w:val="0067423F"/>
    <w:rsid w:val="0067424F"/>
    <w:rsid w:val="00674291"/>
    <w:rsid w:val="006742BB"/>
    <w:rsid w:val="006742E1"/>
    <w:rsid w:val="0067436C"/>
    <w:rsid w:val="0067438E"/>
    <w:rsid w:val="006743DA"/>
    <w:rsid w:val="006743DF"/>
    <w:rsid w:val="00674431"/>
    <w:rsid w:val="00674447"/>
    <w:rsid w:val="00674471"/>
    <w:rsid w:val="006744A6"/>
    <w:rsid w:val="006744AD"/>
    <w:rsid w:val="006744B3"/>
    <w:rsid w:val="006744CD"/>
    <w:rsid w:val="006744E4"/>
    <w:rsid w:val="006744E9"/>
    <w:rsid w:val="00674509"/>
    <w:rsid w:val="00674517"/>
    <w:rsid w:val="00674529"/>
    <w:rsid w:val="00674538"/>
    <w:rsid w:val="006745C9"/>
    <w:rsid w:val="006745F7"/>
    <w:rsid w:val="00674602"/>
    <w:rsid w:val="0067460C"/>
    <w:rsid w:val="00674664"/>
    <w:rsid w:val="00674687"/>
    <w:rsid w:val="00674689"/>
    <w:rsid w:val="00674691"/>
    <w:rsid w:val="00674693"/>
    <w:rsid w:val="00674697"/>
    <w:rsid w:val="00674698"/>
    <w:rsid w:val="006746A6"/>
    <w:rsid w:val="006746B8"/>
    <w:rsid w:val="006746C2"/>
    <w:rsid w:val="006746DC"/>
    <w:rsid w:val="0067470C"/>
    <w:rsid w:val="006747B5"/>
    <w:rsid w:val="006747FC"/>
    <w:rsid w:val="00674830"/>
    <w:rsid w:val="0067484F"/>
    <w:rsid w:val="00674854"/>
    <w:rsid w:val="00674872"/>
    <w:rsid w:val="00674897"/>
    <w:rsid w:val="0067489B"/>
    <w:rsid w:val="006748B5"/>
    <w:rsid w:val="006748C2"/>
    <w:rsid w:val="006748E5"/>
    <w:rsid w:val="00674907"/>
    <w:rsid w:val="0067490D"/>
    <w:rsid w:val="0067494C"/>
    <w:rsid w:val="00674951"/>
    <w:rsid w:val="0067496C"/>
    <w:rsid w:val="00674997"/>
    <w:rsid w:val="0067499E"/>
    <w:rsid w:val="006749B5"/>
    <w:rsid w:val="00674A03"/>
    <w:rsid w:val="00674A0A"/>
    <w:rsid w:val="00674A18"/>
    <w:rsid w:val="00674A1D"/>
    <w:rsid w:val="00674A3A"/>
    <w:rsid w:val="00674A4F"/>
    <w:rsid w:val="00674A8C"/>
    <w:rsid w:val="00674AA1"/>
    <w:rsid w:val="00674AAA"/>
    <w:rsid w:val="00674AB3"/>
    <w:rsid w:val="00674AF4"/>
    <w:rsid w:val="00674B2A"/>
    <w:rsid w:val="00674BC5"/>
    <w:rsid w:val="00674BC8"/>
    <w:rsid w:val="00674C00"/>
    <w:rsid w:val="00674C17"/>
    <w:rsid w:val="00674C94"/>
    <w:rsid w:val="00674CAB"/>
    <w:rsid w:val="00674CC8"/>
    <w:rsid w:val="00674CF0"/>
    <w:rsid w:val="00674D3F"/>
    <w:rsid w:val="00674D45"/>
    <w:rsid w:val="00674D4F"/>
    <w:rsid w:val="00674D52"/>
    <w:rsid w:val="00674D54"/>
    <w:rsid w:val="00674D88"/>
    <w:rsid w:val="00674D94"/>
    <w:rsid w:val="00674D96"/>
    <w:rsid w:val="00674DA1"/>
    <w:rsid w:val="00674DB3"/>
    <w:rsid w:val="00674DD7"/>
    <w:rsid w:val="00674DD9"/>
    <w:rsid w:val="00674DDF"/>
    <w:rsid w:val="00674DE3"/>
    <w:rsid w:val="00674E1E"/>
    <w:rsid w:val="00674E28"/>
    <w:rsid w:val="00674E41"/>
    <w:rsid w:val="00674E54"/>
    <w:rsid w:val="00674E5C"/>
    <w:rsid w:val="00674E6B"/>
    <w:rsid w:val="00674EA6"/>
    <w:rsid w:val="00674F15"/>
    <w:rsid w:val="00674F17"/>
    <w:rsid w:val="00674F33"/>
    <w:rsid w:val="00674F54"/>
    <w:rsid w:val="00674F66"/>
    <w:rsid w:val="00674F73"/>
    <w:rsid w:val="00674F9C"/>
    <w:rsid w:val="00674F9E"/>
    <w:rsid w:val="00674FCA"/>
    <w:rsid w:val="00674FCD"/>
    <w:rsid w:val="00674FD2"/>
    <w:rsid w:val="00675008"/>
    <w:rsid w:val="0067500D"/>
    <w:rsid w:val="0067501A"/>
    <w:rsid w:val="006750BF"/>
    <w:rsid w:val="006750E7"/>
    <w:rsid w:val="006750F1"/>
    <w:rsid w:val="00675117"/>
    <w:rsid w:val="00675118"/>
    <w:rsid w:val="00675143"/>
    <w:rsid w:val="00675165"/>
    <w:rsid w:val="00675173"/>
    <w:rsid w:val="00675189"/>
    <w:rsid w:val="0067519D"/>
    <w:rsid w:val="006751A4"/>
    <w:rsid w:val="006751E0"/>
    <w:rsid w:val="006751EA"/>
    <w:rsid w:val="0067521E"/>
    <w:rsid w:val="00675226"/>
    <w:rsid w:val="00675290"/>
    <w:rsid w:val="0067529B"/>
    <w:rsid w:val="006752C3"/>
    <w:rsid w:val="006752DE"/>
    <w:rsid w:val="006752E2"/>
    <w:rsid w:val="006752EC"/>
    <w:rsid w:val="006752F8"/>
    <w:rsid w:val="00675307"/>
    <w:rsid w:val="00675336"/>
    <w:rsid w:val="0067534B"/>
    <w:rsid w:val="0067535C"/>
    <w:rsid w:val="006753F9"/>
    <w:rsid w:val="00675412"/>
    <w:rsid w:val="00675415"/>
    <w:rsid w:val="00675438"/>
    <w:rsid w:val="0067543D"/>
    <w:rsid w:val="00675443"/>
    <w:rsid w:val="0067544D"/>
    <w:rsid w:val="00675455"/>
    <w:rsid w:val="006754B9"/>
    <w:rsid w:val="006754D4"/>
    <w:rsid w:val="00675514"/>
    <w:rsid w:val="00675565"/>
    <w:rsid w:val="0067556A"/>
    <w:rsid w:val="006755BC"/>
    <w:rsid w:val="006755DF"/>
    <w:rsid w:val="00675601"/>
    <w:rsid w:val="006756AC"/>
    <w:rsid w:val="006756DE"/>
    <w:rsid w:val="00675703"/>
    <w:rsid w:val="006757CD"/>
    <w:rsid w:val="0067587B"/>
    <w:rsid w:val="006758FE"/>
    <w:rsid w:val="00675925"/>
    <w:rsid w:val="00675973"/>
    <w:rsid w:val="00675989"/>
    <w:rsid w:val="006759CD"/>
    <w:rsid w:val="006759D3"/>
    <w:rsid w:val="006759DF"/>
    <w:rsid w:val="006759EA"/>
    <w:rsid w:val="00675A00"/>
    <w:rsid w:val="00675A27"/>
    <w:rsid w:val="00675A30"/>
    <w:rsid w:val="00675A41"/>
    <w:rsid w:val="00675A6B"/>
    <w:rsid w:val="00675A6F"/>
    <w:rsid w:val="00675A84"/>
    <w:rsid w:val="00675AAD"/>
    <w:rsid w:val="00675AC0"/>
    <w:rsid w:val="00675AC6"/>
    <w:rsid w:val="00675AEF"/>
    <w:rsid w:val="00675B16"/>
    <w:rsid w:val="00675B32"/>
    <w:rsid w:val="00675B53"/>
    <w:rsid w:val="00675B61"/>
    <w:rsid w:val="00675BD7"/>
    <w:rsid w:val="00675BEE"/>
    <w:rsid w:val="00675C00"/>
    <w:rsid w:val="00675C78"/>
    <w:rsid w:val="00675C8B"/>
    <w:rsid w:val="00675CD3"/>
    <w:rsid w:val="00675D0C"/>
    <w:rsid w:val="00675D2C"/>
    <w:rsid w:val="00675D49"/>
    <w:rsid w:val="00675D57"/>
    <w:rsid w:val="00675D5F"/>
    <w:rsid w:val="00675DF3"/>
    <w:rsid w:val="00675E09"/>
    <w:rsid w:val="00675E0D"/>
    <w:rsid w:val="00675E2A"/>
    <w:rsid w:val="00675E4B"/>
    <w:rsid w:val="00675E6B"/>
    <w:rsid w:val="00675E9E"/>
    <w:rsid w:val="00675EB1"/>
    <w:rsid w:val="00675EC0"/>
    <w:rsid w:val="00675EC9"/>
    <w:rsid w:val="00675F28"/>
    <w:rsid w:val="00675F6C"/>
    <w:rsid w:val="00675F73"/>
    <w:rsid w:val="00675FBB"/>
    <w:rsid w:val="00675FFF"/>
    <w:rsid w:val="00676050"/>
    <w:rsid w:val="006760B7"/>
    <w:rsid w:val="006760E4"/>
    <w:rsid w:val="0067610D"/>
    <w:rsid w:val="00676133"/>
    <w:rsid w:val="0067614E"/>
    <w:rsid w:val="006761E3"/>
    <w:rsid w:val="0067621D"/>
    <w:rsid w:val="00676232"/>
    <w:rsid w:val="00676252"/>
    <w:rsid w:val="006762A5"/>
    <w:rsid w:val="006762DE"/>
    <w:rsid w:val="006762E0"/>
    <w:rsid w:val="00676343"/>
    <w:rsid w:val="00676355"/>
    <w:rsid w:val="0067638F"/>
    <w:rsid w:val="006763A0"/>
    <w:rsid w:val="006763A8"/>
    <w:rsid w:val="006763D0"/>
    <w:rsid w:val="006763E3"/>
    <w:rsid w:val="00676486"/>
    <w:rsid w:val="00676488"/>
    <w:rsid w:val="00676496"/>
    <w:rsid w:val="006764A0"/>
    <w:rsid w:val="006764CF"/>
    <w:rsid w:val="006764F0"/>
    <w:rsid w:val="006764F1"/>
    <w:rsid w:val="006764F7"/>
    <w:rsid w:val="00676508"/>
    <w:rsid w:val="0067651A"/>
    <w:rsid w:val="00676524"/>
    <w:rsid w:val="00676557"/>
    <w:rsid w:val="00676574"/>
    <w:rsid w:val="0067658D"/>
    <w:rsid w:val="00676599"/>
    <w:rsid w:val="006765AC"/>
    <w:rsid w:val="006765BF"/>
    <w:rsid w:val="006765CD"/>
    <w:rsid w:val="006765CE"/>
    <w:rsid w:val="006765D9"/>
    <w:rsid w:val="006765EE"/>
    <w:rsid w:val="00676618"/>
    <w:rsid w:val="00676633"/>
    <w:rsid w:val="0067664F"/>
    <w:rsid w:val="0067666C"/>
    <w:rsid w:val="00676678"/>
    <w:rsid w:val="00676682"/>
    <w:rsid w:val="00676688"/>
    <w:rsid w:val="0067669D"/>
    <w:rsid w:val="006766A9"/>
    <w:rsid w:val="006766CB"/>
    <w:rsid w:val="006766F8"/>
    <w:rsid w:val="00676703"/>
    <w:rsid w:val="0067672F"/>
    <w:rsid w:val="00676731"/>
    <w:rsid w:val="00676755"/>
    <w:rsid w:val="00676765"/>
    <w:rsid w:val="006767B6"/>
    <w:rsid w:val="006767C6"/>
    <w:rsid w:val="006767EA"/>
    <w:rsid w:val="006767FF"/>
    <w:rsid w:val="00676890"/>
    <w:rsid w:val="006768AB"/>
    <w:rsid w:val="006768DD"/>
    <w:rsid w:val="00676956"/>
    <w:rsid w:val="00676963"/>
    <w:rsid w:val="00676985"/>
    <w:rsid w:val="00676996"/>
    <w:rsid w:val="006769A2"/>
    <w:rsid w:val="006769B5"/>
    <w:rsid w:val="006769B7"/>
    <w:rsid w:val="006769E8"/>
    <w:rsid w:val="00676A2B"/>
    <w:rsid w:val="00676A59"/>
    <w:rsid w:val="00676A63"/>
    <w:rsid w:val="00676A73"/>
    <w:rsid w:val="00676A76"/>
    <w:rsid w:val="00676AAD"/>
    <w:rsid w:val="00676AD7"/>
    <w:rsid w:val="00676B2F"/>
    <w:rsid w:val="00676B50"/>
    <w:rsid w:val="00676B7D"/>
    <w:rsid w:val="00676B83"/>
    <w:rsid w:val="00676B94"/>
    <w:rsid w:val="00676BA4"/>
    <w:rsid w:val="00676BC2"/>
    <w:rsid w:val="00676BC6"/>
    <w:rsid w:val="00676BC8"/>
    <w:rsid w:val="00676BEE"/>
    <w:rsid w:val="00676BF4"/>
    <w:rsid w:val="00676C37"/>
    <w:rsid w:val="00676C54"/>
    <w:rsid w:val="00676C95"/>
    <w:rsid w:val="00676CA0"/>
    <w:rsid w:val="00676CD3"/>
    <w:rsid w:val="00676CE7"/>
    <w:rsid w:val="00676D65"/>
    <w:rsid w:val="00676DB2"/>
    <w:rsid w:val="00676DDA"/>
    <w:rsid w:val="00676E34"/>
    <w:rsid w:val="00676E51"/>
    <w:rsid w:val="00676E67"/>
    <w:rsid w:val="00676EDB"/>
    <w:rsid w:val="00676EE5"/>
    <w:rsid w:val="00676F58"/>
    <w:rsid w:val="00676F82"/>
    <w:rsid w:val="00676F8D"/>
    <w:rsid w:val="00676FAB"/>
    <w:rsid w:val="00676FF9"/>
    <w:rsid w:val="00676FFB"/>
    <w:rsid w:val="00677018"/>
    <w:rsid w:val="00677032"/>
    <w:rsid w:val="00677038"/>
    <w:rsid w:val="00677039"/>
    <w:rsid w:val="00677042"/>
    <w:rsid w:val="006770D1"/>
    <w:rsid w:val="006770DE"/>
    <w:rsid w:val="0067716D"/>
    <w:rsid w:val="0067719D"/>
    <w:rsid w:val="006771A9"/>
    <w:rsid w:val="006771DD"/>
    <w:rsid w:val="006771F5"/>
    <w:rsid w:val="00677214"/>
    <w:rsid w:val="0067721E"/>
    <w:rsid w:val="00677237"/>
    <w:rsid w:val="0067727F"/>
    <w:rsid w:val="006772C3"/>
    <w:rsid w:val="006772EC"/>
    <w:rsid w:val="006772FB"/>
    <w:rsid w:val="00677363"/>
    <w:rsid w:val="0067737E"/>
    <w:rsid w:val="00677390"/>
    <w:rsid w:val="006773C8"/>
    <w:rsid w:val="006773D3"/>
    <w:rsid w:val="006773F5"/>
    <w:rsid w:val="006773FB"/>
    <w:rsid w:val="00677409"/>
    <w:rsid w:val="0067741A"/>
    <w:rsid w:val="00677430"/>
    <w:rsid w:val="00677478"/>
    <w:rsid w:val="00677484"/>
    <w:rsid w:val="006774B6"/>
    <w:rsid w:val="006774E7"/>
    <w:rsid w:val="00677516"/>
    <w:rsid w:val="0067752E"/>
    <w:rsid w:val="00677538"/>
    <w:rsid w:val="00677545"/>
    <w:rsid w:val="006775B9"/>
    <w:rsid w:val="006775BD"/>
    <w:rsid w:val="00677640"/>
    <w:rsid w:val="0067765E"/>
    <w:rsid w:val="0067765F"/>
    <w:rsid w:val="0067766B"/>
    <w:rsid w:val="00677673"/>
    <w:rsid w:val="00677689"/>
    <w:rsid w:val="0067768E"/>
    <w:rsid w:val="006776AD"/>
    <w:rsid w:val="006776CB"/>
    <w:rsid w:val="006776E1"/>
    <w:rsid w:val="006776EA"/>
    <w:rsid w:val="00677700"/>
    <w:rsid w:val="00677702"/>
    <w:rsid w:val="00677743"/>
    <w:rsid w:val="00677766"/>
    <w:rsid w:val="0067776C"/>
    <w:rsid w:val="0067778A"/>
    <w:rsid w:val="006777BB"/>
    <w:rsid w:val="006777D7"/>
    <w:rsid w:val="006777EE"/>
    <w:rsid w:val="006777FA"/>
    <w:rsid w:val="0067781A"/>
    <w:rsid w:val="0067782D"/>
    <w:rsid w:val="0067782F"/>
    <w:rsid w:val="00677897"/>
    <w:rsid w:val="006778A9"/>
    <w:rsid w:val="006778AD"/>
    <w:rsid w:val="00677904"/>
    <w:rsid w:val="0067791A"/>
    <w:rsid w:val="00677920"/>
    <w:rsid w:val="00677924"/>
    <w:rsid w:val="0067797E"/>
    <w:rsid w:val="006779D9"/>
    <w:rsid w:val="006779FE"/>
    <w:rsid w:val="00677A22"/>
    <w:rsid w:val="00677A4F"/>
    <w:rsid w:val="00677AA6"/>
    <w:rsid w:val="00677AC0"/>
    <w:rsid w:val="00677ADD"/>
    <w:rsid w:val="00677B60"/>
    <w:rsid w:val="00677B68"/>
    <w:rsid w:val="00677BAC"/>
    <w:rsid w:val="00677BF7"/>
    <w:rsid w:val="00677BFA"/>
    <w:rsid w:val="00677C03"/>
    <w:rsid w:val="00677C11"/>
    <w:rsid w:val="00677C6D"/>
    <w:rsid w:val="00677C75"/>
    <w:rsid w:val="00677C96"/>
    <w:rsid w:val="00677CB4"/>
    <w:rsid w:val="00677CE8"/>
    <w:rsid w:val="00677D45"/>
    <w:rsid w:val="00677D4D"/>
    <w:rsid w:val="00677D5E"/>
    <w:rsid w:val="00677D7A"/>
    <w:rsid w:val="00677D7D"/>
    <w:rsid w:val="00677D80"/>
    <w:rsid w:val="00677DDD"/>
    <w:rsid w:val="00677E52"/>
    <w:rsid w:val="00677E72"/>
    <w:rsid w:val="00677E7C"/>
    <w:rsid w:val="00677EBC"/>
    <w:rsid w:val="00677F02"/>
    <w:rsid w:val="00677F16"/>
    <w:rsid w:val="00677F37"/>
    <w:rsid w:val="00677F5E"/>
    <w:rsid w:val="00677FA7"/>
    <w:rsid w:val="00677FB0"/>
    <w:rsid w:val="00677FBA"/>
    <w:rsid w:val="00677FBE"/>
    <w:rsid w:val="00677FD2"/>
    <w:rsid w:val="00680045"/>
    <w:rsid w:val="0068004C"/>
    <w:rsid w:val="0068006E"/>
    <w:rsid w:val="00680076"/>
    <w:rsid w:val="0068008B"/>
    <w:rsid w:val="006800CE"/>
    <w:rsid w:val="006800D3"/>
    <w:rsid w:val="006800DE"/>
    <w:rsid w:val="006800ED"/>
    <w:rsid w:val="006800F5"/>
    <w:rsid w:val="0068011A"/>
    <w:rsid w:val="0068011D"/>
    <w:rsid w:val="00680166"/>
    <w:rsid w:val="00680177"/>
    <w:rsid w:val="00680193"/>
    <w:rsid w:val="00680199"/>
    <w:rsid w:val="0068020E"/>
    <w:rsid w:val="0068021F"/>
    <w:rsid w:val="00680275"/>
    <w:rsid w:val="00680278"/>
    <w:rsid w:val="00680294"/>
    <w:rsid w:val="006802A3"/>
    <w:rsid w:val="006802B8"/>
    <w:rsid w:val="006802BA"/>
    <w:rsid w:val="006802C7"/>
    <w:rsid w:val="00680306"/>
    <w:rsid w:val="00680311"/>
    <w:rsid w:val="0068031A"/>
    <w:rsid w:val="0068031F"/>
    <w:rsid w:val="0068033E"/>
    <w:rsid w:val="00680358"/>
    <w:rsid w:val="00680368"/>
    <w:rsid w:val="00680380"/>
    <w:rsid w:val="00680393"/>
    <w:rsid w:val="00680399"/>
    <w:rsid w:val="006803BA"/>
    <w:rsid w:val="006803C1"/>
    <w:rsid w:val="006803C3"/>
    <w:rsid w:val="006803E1"/>
    <w:rsid w:val="006803E2"/>
    <w:rsid w:val="006803E7"/>
    <w:rsid w:val="006803EE"/>
    <w:rsid w:val="0068042F"/>
    <w:rsid w:val="00680477"/>
    <w:rsid w:val="00680495"/>
    <w:rsid w:val="006804B4"/>
    <w:rsid w:val="006804CB"/>
    <w:rsid w:val="0068052A"/>
    <w:rsid w:val="00680578"/>
    <w:rsid w:val="0068057B"/>
    <w:rsid w:val="006805DE"/>
    <w:rsid w:val="006805F4"/>
    <w:rsid w:val="0068063A"/>
    <w:rsid w:val="0068063C"/>
    <w:rsid w:val="00680647"/>
    <w:rsid w:val="00680682"/>
    <w:rsid w:val="006806E7"/>
    <w:rsid w:val="006806EC"/>
    <w:rsid w:val="00680729"/>
    <w:rsid w:val="00680846"/>
    <w:rsid w:val="0068085C"/>
    <w:rsid w:val="006808A0"/>
    <w:rsid w:val="006808CD"/>
    <w:rsid w:val="006808F6"/>
    <w:rsid w:val="00680908"/>
    <w:rsid w:val="0068090E"/>
    <w:rsid w:val="00680910"/>
    <w:rsid w:val="00680964"/>
    <w:rsid w:val="00680A0E"/>
    <w:rsid w:val="00680A3D"/>
    <w:rsid w:val="00680AD0"/>
    <w:rsid w:val="00680AF9"/>
    <w:rsid w:val="00680B25"/>
    <w:rsid w:val="00680B41"/>
    <w:rsid w:val="00680B60"/>
    <w:rsid w:val="00680B6A"/>
    <w:rsid w:val="00680BA6"/>
    <w:rsid w:val="00680C05"/>
    <w:rsid w:val="00680C1D"/>
    <w:rsid w:val="00680C3A"/>
    <w:rsid w:val="00680C70"/>
    <w:rsid w:val="00680D08"/>
    <w:rsid w:val="00680D3D"/>
    <w:rsid w:val="00680D6C"/>
    <w:rsid w:val="00680D74"/>
    <w:rsid w:val="00680D8F"/>
    <w:rsid w:val="00680DC6"/>
    <w:rsid w:val="00680E12"/>
    <w:rsid w:val="00680E18"/>
    <w:rsid w:val="00680E27"/>
    <w:rsid w:val="00680E3E"/>
    <w:rsid w:val="00680E7C"/>
    <w:rsid w:val="00680E85"/>
    <w:rsid w:val="00680EA9"/>
    <w:rsid w:val="00680F21"/>
    <w:rsid w:val="00680F42"/>
    <w:rsid w:val="00680F49"/>
    <w:rsid w:val="00680F85"/>
    <w:rsid w:val="00680F94"/>
    <w:rsid w:val="00680F95"/>
    <w:rsid w:val="00680FAF"/>
    <w:rsid w:val="00681012"/>
    <w:rsid w:val="00681022"/>
    <w:rsid w:val="00681032"/>
    <w:rsid w:val="0068103A"/>
    <w:rsid w:val="00681062"/>
    <w:rsid w:val="0068108E"/>
    <w:rsid w:val="00681092"/>
    <w:rsid w:val="006810E5"/>
    <w:rsid w:val="006810F1"/>
    <w:rsid w:val="0068110D"/>
    <w:rsid w:val="00681116"/>
    <w:rsid w:val="00681127"/>
    <w:rsid w:val="0068114F"/>
    <w:rsid w:val="00681151"/>
    <w:rsid w:val="006811A5"/>
    <w:rsid w:val="006811CD"/>
    <w:rsid w:val="00681211"/>
    <w:rsid w:val="0068121C"/>
    <w:rsid w:val="0068122E"/>
    <w:rsid w:val="0068123C"/>
    <w:rsid w:val="00681265"/>
    <w:rsid w:val="006812B9"/>
    <w:rsid w:val="006812CF"/>
    <w:rsid w:val="006812D4"/>
    <w:rsid w:val="006812F2"/>
    <w:rsid w:val="006812FA"/>
    <w:rsid w:val="00681304"/>
    <w:rsid w:val="00681325"/>
    <w:rsid w:val="00681327"/>
    <w:rsid w:val="0068134E"/>
    <w:rsid w:val="0068134F"/>
    <w:rsid w:val="006813AB"/>
    <w:rsid w:val="006813B8"/>
    <w:rsid w:val="00681430"/>
    <w:rsid w:val="0068147B"/>
    <w:rsid w:val="0068148C"/>
    <w:rsid w:val="006814D7"/>
    <w:rsid w:val="006814F8"/>
    <w:rsid w:val="00681554"/>
    <w:rsid w:val="0068155C"/>
    <w:rsid w:val="00681561"/>
    <w:rsid w:val="00681572"/>
    <w:rsid w:val="0068159D"/>
    <w:rsid w:val="006815BD"/>
    <w:rsid w:val="0068164F"/>
    <w:rsid w:val="0068166C"/>
    <w:rsid w:val="00681694"/>
    <w:rsid w:val="006816FF"/>
    <w:rsid w:val="0068170C"/>
    <w:rsid w:val="00681737"/>
    <w:rsid w:val="00681742"/>
    <w:rsid w:val="0068177A"/>
    <w:rsid w:val="0068179B"/>
    <w:rsid w:val="006817DE"/>
    <w:rsid w:val="006817F4"/>
    <w:rsid w:val="00681805"/>
    <w:rsid w:val="00681842"/>
    <w:rsid w:val="00681871"/>
    <w:rsid w:val="00681884"/>
    <w:rsid w:val="0068188A"/>
    <w:rsid w:val="006818C1"/>
    <w:rsid w:val="006818DA"/>
    <w:rsid w:val="006818E2"/>
    <w:rsid w:val="006818F2"/>
    <w:rsid w:val="00681942"/>
    <w:rsid w:val="00681975"/>
    <w:rsid w:val="0068198A"/>
    <w:rsid w:val="006819EA"/>
    <w:rsid w:val="006819F8"/>
    <w:rsid w:val="006819FE"/>
    <w:rsid w:val="00681A0B"/>
    <w:rsid w:val="00681A21"/>
    <w:rsid w:val="00681AAE"/>
    <w:rsid w:val="00681AB9"/>
    <w:rsid w:val="00681AD1"/>
    <w:rsid w:val="00681B1C"/>
    <w:rsid w:val="00681B1F"/>
    <w:rsid w:val="00681B54"/>
    <w:rsid w:val="00681B65"/>
    <w:rsid w:val="00681B7C"/>
    <w:rsid w:val="00681BC9"/>
    <w:rsid w:val="00681BD2"/>
    <w:rsid w:val="00681BE1"/>
    <w:rsid w:val="00681BFC"/>
    <w:rsid w:val="00681C52"/>
    <w:rsid w:val="00681C54"/>
    <w:rsid w:val="00681CC4"/>
    <w:rsid w:val="00681CE1"/>
    <w:rsid w:val="00681D33"/>
    <w:rsid w:val="00681D8E"/>
    <w:rsid w:val="00681DBE"/>
    <w:rsid w:val="00681DCE"/>
    <w:rsid w:val="00681DFE"/>
    <w:rsid w:val="00681DFF"/>
    <w:rsid w:val="00681E26"/>
    <w:rsid w:val="00681E67"/>
    <w:rsid w:val="00681E79"/>
    <w:rsid w:val="00681E85"/>
    <w:rsid w:val="00681E87"/>
    <w:rsid w:val="00681EFB"/>
    <w:rsid w:val="00681F2B"/>
    <w:rsid w:val="00681F6F"/>
    <w:rsid w:val="00681F7C"/>
    <w:rsid w:val="00681FAA"/>
    <w:rsid w:val="00681FBA"/>
    <w:rsid w:val="00682042"/>
    <w:rsid w:val="0068204A"/>
    <w:rsid w:val="0068204E"/>
    <w:rsid w:val="00682093"/>
    <w:rsid w:val="006820BF"/>
    <w:rsid w:val="006820C1"/>
    <w:rsid w:val="006820C9"/>
    <w:rsid w:val="006820CF"/>
    <w:rsid w:val="006820DC"/>
    <w:rsid w:val="006820F4"/>
    <w:rsid w:val="006820F7"/>
    <w:rsid w:val="00682107"/>
    <w:rsid w:val="00682133"/>
    <w:rsid w:val="00682142"/>
    <w:rsid w:val="006821BC"/>
    <w:rsid w:val="006821C8"/>
    <w:rsid w:val="006821D2"/>
    <w:rsid w:val="006821FC"/>
    <w:rsid w:val="006821FD"/>
    <w:rsid w:val="00682205"/>
    <w:rsid w:val="00682257"/>
    <w:rsid w:val="006822BB"/>
    <w:rsid w:val="00682303"/>
    <w:rsid w:val="00682305"/>
    <w:rsid w:val="00682343"/>
    <w:rsid w:val="0068235F"/>
    <w:rsid w:val="00682375"/>
    <w:rsid w:val="0068237D"/>
    <w:rsid w:val="006823A7"/>
    <w:rsid w:val="006823C2"/>
    <w:rsid w:val="006823F7"/>
    <w:rsid w:val="00682406"/>
    <w:rsid w:val="0068240E"/>
    <w:rsid w:val="0068242B"/>
    <w:rsid w:val="00682444"/>
    <w:rsid w:val="00682493"/>
    <w:rsid w:val="006824B6"/>
    <w:rsid w:val="006824C2"/>
    <w:rsid w:val="006824C4"/>
    <w:rsid w:val="006824CE"/>
    <w:rsid w:val="006824D3"/>
    <w:rsid w:val="006824DC"/>
    <w:rsid w:val="006824EB"/>
    <w:rsid w:val="0068250F"/>
    <w:rsid w:val="00682536"/>
    <w:rsid w:val="0068256E"/>
    <w:rsid w:val="00682571"/>
    <w:rsid w:val="006825B9"/>
    <w:rsid w:val="0068260D"/>
    <w:rsid w:val="0068261C"/>
    <w:rsid w:val="0068265A"/>
    <w:rsid w:val="00682697"/>
    <w:rsid w:val="0068270B"/>
    <w:rsid w:val="00682732"/>
    <w:rsid w:val="0068273F"/>
    <w:rsid w:val="00682743"/>
    <w:rsid w:val="00682779"/>
    <w:rsid w:val="0068278B"/>
    <w:rsid w:val="006827A0"/>
    <w:rsid w:val="006827BE"/>
    <w:rsid w:val="006827F2"/>
    <w:rsid w:val="00682819"/>
    <w:rsid w:val="0068289C"/>
    <w:rsid w:val="006828BC"/>
    <w:rsid w:val="00682942"/>
    <w:rsid w:val="0068295F"/>
    <w:rsid w:val="00682963"/>
    <w:rsid w:val="00682998"/>
    <w:rsid w:val="0068299A"/>
    <w:rsid w:val="006829AE"/>
    <w:rsid w:val="006829E2"/>
    <w:rsid w:val="00682A0D"/>
    <w:rsid w:val="00682A41"/>
    <w:rsid w:val="00682A4B"/>
    <w:rsid w:val="00682A5B"/>
    <w:rsid w:val="00682A73"/>
    <w:rsid w:val="00682A93"/>
    <w:rsid w:val="00682A98"/>
    <w:rsid w:val="00682A9A"/>
    <w:rsid w:val="00682AA8"/>
    <w:rsid w:val="00682AAD"/>
    <w:rsid w:val="00682ACC"/>
    <w:rsid w:val="00682ACE"/>
    <w:rsid w:val="00682ADA"/>
    <w:rsid w:val="00682ADB"/>
    <w:rsid w:val="00682AE0"/>
    <w:rsid w:val="00682B24"/>
    <w:rsid w:val="00682B3C"/>
    <w:rsid w:val="00682B41"/>
    <w:rsid w:val="00682B46"/>
    <w:rsid w:val="00682B56"/>
    <w:rsid w:val="00682B57"/>
    <w:rsid w:val="00682BCB"/>
    <w:rsid w:val="00682BE0"/>
    <w:rsid w:val="00682BEE"/>
    <w:rsid w:val="00682C1D"/>
    <w:rsid w:val="00682C57"/>
    <w:rsid w:val="00682CDF"/>
    <w:rsid w:val="00682D7E"/>
    <w:rsid w:val="00682D98"/>
    <w:rsid w:val="00682DEB"/>
    <w:rsid w:val="00682DFB"/>
    <w:rsid w:val="00682E12"/>
    <w:rsid w:val="00682E92"/>
    <w:rsid w:val="00682EB1"/>
    <w:rsid w:val="00682ECC"/>
    <w:rsid w:val="00682EE4"/>
    <w:rsid w:val="00682F15"/>
    <w:rsid w:val="00682F24"/>
    <w:rsid w:val="00682F3A"/>
    <w:rsid w:val="00682F47"/>
    <w:rsid w:val="00682F57"/>
    <w:rsid w:val="00682F5B"/>
    <w:rsid w:val="00682F60"/>
    <w:rsid w:val="00682F7E"/>
    <w:rsid w:val="00682FB3"/>
    <w:rsid w:val="00682FE7"/>
    <w:rsid w:val="0068300F"/>
    <w:rsid w:val="0068301F"/>
    <w:rsid w:val="0068302E"/>
    <w:rsid w:val="0068303E"/>
    <w:rsid w:val="0068307B"/>
    <w:rsid w:val="0068307E"/>
    <w:rsid w:val="006830AE"/>
    <w:rsid w:val="006830BA"/>
    <w:rsid w:val="006830D9"/>
    <w:rsid w:val="006830E2"/>
    <w:rsid w:val="00683105"/>
    <w:rsid w:val="0068311A"/>
    <w:rsid w:val="0068312A"/>
    <w:rsid w:val="0068314E"/>
    <w:rsid w:val="00683159"/>
    <w:rsid w:val="006831D5"/>
    <w:rsid w:val="006831DA"/>
    <w:rsid w:val="006831FD"/>
    <w:rsid w:val="0068322F"/>
    <w:rsid w:val="0068323B"/>
    <w:rsid w:val="00683259"/>
    <w:rsid w:val="00683282"/>
    <w:rsid w:val="00683289"/>
    <w:rsid w:val="006832B3"/>
    <w:rsid w:val="006832C6"/>
    <w:rsid w:val="006832D0"/>
    <w:rsid w:val="006832E6"/>
    <w:rsid w:val="006832E8"/>
    <w:rsid w:val="006832F3"/>
    <w:rsid w:val="0068331A"/>
    <w:rsid w:val="00683335"/>
    <w:rsid w:val="00683360"/>
    <w:rsid w:val="006833BC"/>
    <w:rsid w:val="006833E4"/>
    <w:rsid w:val="0068343F"/>
    <w:rsid w:val="0068348D"/>
    <w:rsid w:val="00683499"/>
    <w:rsid w:val="006834B0"/>
    <w:rsid w:val="006834D0"/>
    <w:rsid w:val="006834D6"/>
    <w:rsid w:val="006834E7"/>
    <w:rsid w:val="006834F6"/>
    <w:rsid w:val="006834FC"/>
    <w:rsid w:val="00683529"/>
    <w:rsid w:val="00683530"/>
    <w:rsid w:val="0068355C"/>
    <w:rsid w:val="00683567"/>
    <w:rsid w:val="00683579"/>
    <w:rsid w:val="006835AB"/>
    <w:rsid w:val="006835B9"/>
    <w:rsid w:val="006835E6"/>
    <w:rsid w:val="00683638"/>
    <w:rsid w:val="0068365F"/>
    <w:rsid w:val="00683661"/>
    <w:rsid w:val="0068366A"/>
    <w:rsid w:val="0068368A"/>
    <w:rsid w:val="0068368B"/>
    <w:rsid w:val="0068368F"/>
    <w:rsid w:val="006836AC"/>
    <w:rsid w:val="006836C0"/>
    <w:rsid w:val="006836DE"/>
    <w:rsid w:val="0068370F"/>
    <w:rsid w:val="0068372C"/>
    <w:rsid w:val="0068373D"/>
    <w:rsid w:val="00683797"/>
    <w:rsid w:val="006837B6"/>
    <w:rsid w:val="006837BA"/>
    <w:rsid w:val="006837DC"/>
    <w:rsid w:val="00683819"/>
    <w:rsid w:val="0068381F"/>
    <w:rsid w:val="0068382F"/>
    <w:rsid w:val="00683832"/>
    <w:rsid w:val="0068388A"/>
    <w:rsid w:val="006838CD"/>
    <w:rsid w:val="006838CF"/>
    <w:rsid w:val="006838E9"/>
    <w:rsid w:val="0068392A"/>
    <w:rsid w:val="00683948"/>
    <w:rsid w:val="00683995"/>
    <w:rsid w:val="0068399F"/>
    <w:rsid w:val="006839EA"/>
    <w:rsid w:val="00683A2B"/>
    <w:rsid w:val="00683A77"/>
    <w:rsid w:val="00683AA4"/>
    <w:rsid w:val="00683B0B"/>
    <w:rsid w:val="00683B25"/>
    <w:rsid w:val="00683B47"/>
    <w:rsid w:val="00683B5D"/>
    <w:rsid w:val="00683B6B"/>
    <w:rsid w:val="00683B74"/>
    <w:rsid w:val="00683B86"/>
    <w:rsid w:val="00683B90"/>
    <w:rsid w:val="00683BA5"/>
    <w:rsid w:val="00683BE7"/>
    <w:rsid w:val="00683C20"/>
    <w:rsid w:val="00683C70"/>
    <w:rsid w:val="00683C8A"/>
    <w:rsid w:val="00683C92"/>
    <w:rsid w:val="00683CBC"/>
    <w:rsid w:val="00683CDD"/>
    <w:rsid w:val="00683CF6"/>
    <w:rsid w:val="00683D05"/>
    <w:rsid w:val="00683D09"/>
    <w:rsid w:val="00683D8E"/>
    <w:rsid w:val="00683D94"/>
    <w:rsid w:val="00683DB3"/>
    <w:rsid w:val="00683DE0"/>
    <w:rsid w:val="00683E1C"/>
    <w:rsid w:val="00683E4C"/>
    <w:rsid w:val="00683E97"/>
    <w:rsid w:val="00683ECA"/>
    <w:rsid w:val="00683EE7"/>
    <w:rsid w:val="00683F96"/>
    <w:rsid w:val="00683FC0"/>
    <w:rsid w:val="00683FD6"/>
    <w:rsid w:val="00683FDE"/>
    <w:rsid w:val="00684045"/>
    <w:rsid w:val="0068405C"/>
    <w:rsid w:val="00684066"/>
    <w:rsid w:val="0068407B"/>
    <w:rsid w:val="006840FB"/>
    <w:rsid w:val="006840FE"/>
    <w:rsid w:val="00684146"/>
    <w:rsid w:val="0068415C"/>
    <w:rsid w:val="006841E8"/>
    <w:rsid w:val="00684226"/>
    <w:rsid w:val="00684229"/>
    <w:rsid w:val="0068422F"/>
    <w:rsid w:val="0068425B"/>
    <w:rsid w:val="00684286"/>
    <w:rsid w:val="0068428F"/>
    <w:rsid w:val="006842A0"/>
    <w:rsid w:val="006842A1"/>
    <w:rsid w:val="006842D8"/>
    <w:rsid w:val="00684339"/>
    <w:rsid w:val="00684382"/>
    <w:rsid w:val="006843A5"/>
    <w:rsid w:val="006843A6"/>
    <w:rsid w:val="006843A7"/>
    <w:rsid w:val="006843CC"/>
    <w:rsid w:val="0068447B"/>
    <w:rsid w:val="006844C6"/>
    <w:rsid w:val="006844E3"/>
    <w:rsid w:val="006844F0"/>
    <w:rsid w:val="00684525"/>
    <w:rsid w:val="00684556"/>
    <w:rsid w:val="0068455F"/>
    <w:rsid w:val="00684568"/>
    <w:rsid w:val="0068458D"/>
    <w:rsid w:val="006845A4"/>
    <w:rsid w:val="006845D9"/>
    <w:rsid w:val="006845DE"/>
    <w:rsid w:val="00684622"/>
    <w:rsid w:val="00684650"/>
    <w:rsid w:val="00684669"/>
    <w:rsid w:val="006846B1"/>
    <w:rsid w:val="006846B6"/>
    <w:rsid w:val="00684741"/>
    <w:rsid w:val="00684746"/>
    <w:rsid w:val="00684763"/>
    <w:rsid w:val="0068477A"/>
    <w:rsid w:val="006847AE"/>
    <w:rsid w:val="006847B9"/>
    <w:rsid w:val="006847CE"/>
    <w:rsid w:val="006847E8"/>
    <w:rsid w:val="006848B4"/>
    <w:rsid w:val="006848E2"/>
    <w:rsid w:val="0068498E"/>
    <w:rsid w:val="006849B0"/>
    <w:rsid w:val="006849BA"/>
    <w:rsid w:val="00684A07"/>
    <w:rsid w:val="00684A46"/>
    <w:rsid w:val="00684A5B"/>
    <w:rsid w:val="00684A66"/>
    <w:rsid w:val="00684AA1"/>
    <w:rsid w:val="00684AA5"/>
    <w:rsid w:val="00684AC7"/>
    <w:rsid w:val="00684B1D"/>
    <w:rsid w:val="00684B2A"/>
    <w:rsid w:val="00684BA6"/>
    <w:rsid w:val="00684C20"/>
    <w:rsid w:val="00684C47"/>
    <w:rsid w:val="00684C4F"/>
    <w:rsid w:val="00684C96"/>
    <w:rsid w:val="00684C97"/>
    <w:rsid w:val="00684D18"/>
    <w:rsid w:val="00684DE9"/>
    <w:rsid w:val="00684E05"/>
    <w:rsid w:val="00684E0D"/>
    <w:rsid w:val="00684E76"/>
    <w:rsid w:val="00684E87"/>
    <w:rsid w:val="00684EC9"/>
    <w:rsid w:val="00684ED0"/>
    <w:rsid w:val="00684EF7"/>
    <w:rsid w:val="00684F18"/>
    <w:rsid w:val="00684F3D"/>
    <w:rsid w:val="00684F71"/>
    <w:rsid w:val="00684F79"/>
    <w:rsid w:val="00684F87"/>
    <w:rsid w:val="00684F95"/>
    <w:rsid w:val="00684F9D"/>
    <w:rsid w:val="00684FFE"/>
    <w:rsid w:val="0068501E"/>
    <w:rsid w:val="0068505A"/>
    <w:rsid w:val="00685061"/>
    <w:rsid w:val="00685079"/>
    <w:rsid w:val="00685089"/>
    <w:rsid w:val="006850AC"/>
    <w:rsid w:val="006850ED"/>
    <w:rsid w:val="00685115"/>
    <w:rsid w:val="0068513A"/>
    <w:rsid w:val="00685163"/>
    <w:rsid w:val="006851FA"/>
    <w:rsid w:val="00685239"/>
    <w:rsid w:val="0068527E"/>
    <w:rsid w:val="006852C4"/>
    <w:rsid w:val="006852EC"/>
    <w:rsid w:val="00685329"/>
    <w:rsid w:val="0068534D"/>
    <w:rsid w:val="0068535C"/>
    <w:rsid w:val="0068535D"/>
    <w:rsid w:val="0068536C"/>
    <w:rsid w:val="006853AF"/>
    <w:rsid w:val="006853B0"/>
    <w:rsid w:val="006853DD"/>
    <w:rsid w:val="006853F5"/>
    <w:rsid w:val="006853FC"/>
    <w:rsid w:val="00685400"/>
    <w:rsid w:val="00685405"/>
    <w:rsid w:val="0068542E"/>
    <w:rsid w:val="00685434"/>
    <w:rsid w:val="0068547E"/>
    <w:rsid w:val="006854A1"/>
    <w:rsid w:val="00685512"/>
    <w:rsid w:val="00685516"/>
    <w:rsid w:val="0068551C"/>
    <w:rsid w:val="00685524"/>
    <w:rsid w:val="0068556D"/>
    <w:rsid w:val="00685571"/>
    <w:rsid w:val="006855A1"/>
    <w:rsid w:val="006855FD"/>
    <w:rsid w:val="00685627"/>
    <w:rsid w:val="0068563F"/>
    <w:rsid w:val="00685673"/>
    <w:rsid w:val="0068569D"/>
    <w:rsid w:val="006856BF"/>
    <w:rsid w:val="006856D7"/>
    <w:rsid w:val="006856DB"/>
    <w:rsid w:val="006856FE"/>
    <w:rsid w:val="00685738"/>
    <w:rsid w:val="00685754"/>
    <w:rsid w:val="0068578A"/>
    <w:rsid w:val="006857C7"/>
    <w:rsid w:val="006857F5"/>
    <w:rsid w:val="00685855"/>
    <w:rsid w:val="00685859"/>
    <w:rsid w:val="0068585A"/>
    <w:rsid w:val="00685863"/>
    <w:rsid w:val="0068586E"/>
    <w:rsid w:val="006858CC"/>
    <w:rsid w:val="006858EB"/>
    <w:rsid w:val="006858F8"/>
    <w:rsid w:val="006858FC"/>
    <w:rsid w:val="006858FE"/>
    <w:rsid w:val="0068591C"/>
    <w:rsid w:val="0068592B"/>
    <w:rsid w:val="0068593A"/>
    <w:rsid w:val="00685944"/>
    <w:rsid w:val="00685945"/>
    <w:rsid w:val="00685956"/>
    <w:rsid w:val="0068595C"/>
    <w:rsid w:val="0068596D"/>
    <w:rsid w:val="0068598F"/>
    <w:rsid w:val="006859AB"/>
    <w:rsid w:val="006859C3"/>
    <w:rsid w:val="006859C4"/>
    <w:rsid w:val="006859FF"/>
    <w:rsid w:val="00685A3B"/>
    <w:rsid w:val="00685A94"/>
    <w:rsid w:val="00685ADA"/>
    <w:rsid w:val="00685AFC"/>
    <w:rsid w:val="00685B9F"/>
    <w:rsid w:val="00685BC1"/>
    <w:rsid w:val="00685BC6"/>
    <w:rsid w:val="00685C12"/>
    <w:rsid w:val="00685C5A"/>
    <w:rsid w:val="00685CBE"/>
    <w:rsid w:val="00685CD6"/>
    <w:rsid w:val="00685CD8"/>
    <w:rsid w:val="00685D28"/>
    <w:rsid w:val="00685D5E"/>
    <w:rsid w:val="00685DE6"/>
    <w:rsid w:val="00685DE8"/>
    <w:rsid w:val="00685DF8"/>
    <w:rsid w:val="00685E2F"/>
    <w:rsid w:val="00685E43"/>
    <w:rsid w:val="00685E46"/>
    <w:rsid w:val="00685E5B"/>
    <w:rsid w:val="00685EDA"/>
    <w:rsid w:val="00685EE3"/>
    <w:rsid w:val="00685EFE"/>
    <w:rsid w:val="00685F1C"/>
    <w:rsid w:val="00685F3E"/>
    <w:rsid w:val="00685F7A"/>
    <w:rsid w:val="00685F7B"/>
    <w:rsid w:val="00685F8E"/>
    <w:rsid w:val="00685FA3"/>
    <w:rsid w:val="00685FC3"/>
    <w:rsid w:val="00686008"/>
    <w:rsid w:val="00686016"/>
    <w:rsid w:val="0068602B"/>
    <w:rsid w:val="00686040"/>
    <w:rsid w:val="0068604E"/>
    <w:rsid w:val="006860A8"/>
    <w:rsid w:val="006860B3"/>
    <w:rsid w:val="006860E5"/>
    <w:rsid w:val="00686118"/>
    <w:rsid w:val="0068615A"/>
    <w:rsid w:val="00686174"/>
    <w:rsid w:val="00686179"/>
    <w:rsid w:val="0068617E"/>
    <w:rsid w:val="006861DE"/>
    <w:rsid w:val="00686215"/>
    <w:rsid w:val="006862D5"/>
    <w:rsid w:val="006862D6"/>
    <w:rsid w:val="0068633E"/>
    <w:rsid w:val="00686354"/>
    <w:rsid w:val="00686389"/>
    <w:rsid w:val="00686397"/>
    <w:rsid w:val="006863A7"/>
    <w:rsid w:val="006863BC"/>
    <w:rsid w:val="006863C8"/>
    <w:rsid w:val="006863D3"/>
    <w:rsid w:val="00686436"/>
    <w:rsid w:val="00686439"/>
    <w:rsid w:val="0068643C"/>
    <w:rsid w:val="00686448"/>
    <w:rsid w:val="0068645B"/>
    <w:rsid w:val="006864B9"/>
    <w:rsid w:val="00686506"/>
    <w:rsid w:val="006865A5"/>
    <w:rsid w:val="006865AF"/>
    <w:rsid w:val="006865CB"/>
    <w:rsid w:val="0068663D"/>
    <w:rsid w:val="00686660"/>
    <w:rsid w:val="006866A2"/>
    <w:rsid w:val="006866E1"/>
    <w:rsid w:val="006866F3"/>
    <w:rsid w:val="00686703"/>
    <w:rsid w:val="0068672E"/>
    <w:rsid w:val="00686788"/>
    <w:rsid w:val="006867EB"/>
    <w:rsid w:val="006867F5"/>
    <w:rsid w:val="00686826"/>
    <w:rsid w:val="00686872"/>
    <w:rsid w:val="006868C2"/>
    <w:rsid w:val="006868F2"/>
    <w:rsid w:val="006868F7"/>
    <w:rsid w:val="00686909"/>
    <w:rsid w:val="00686954"/>
    <w:rsid w:val="00686972"/>
    <w:rsid w:val="00686979"/>
    <w:rsid w:val="00686995"/>
    <w:rsid w:val="006869E0"/>
    <w:rsid w:val="006869FA"/>
    <w:rsid w:val="00686A13"/>
    <w:rsid w:val="00686A37"/>
    <w:rsid w:val="00686A41"/>
    <w:rsid w:val="00686A78"/>
    <w:rsid w:val="00686A8A"/>
    <w:rsid w:val="00686AC6"/>
    <w:rsid w:val="00686B22"/>
    <w:rsid w:val="00686B2D"/>
    <w:rsid w:val="00686B70"/>
    <w:rsid w:val="00686BBD"/>
    <w:rsid w:val="00686BF8"/>
    <w:rsid w:val="00686C1D"/>
    <w:rsid w:val="00686C31"/>
    <w:rsid w:val="00686C3A"/>
    <w:rsid w:val="00686CE7"/>
    <w:rsid w:val="00686D2A"/>
    <w:rsid w:val="00686D73"/>
    <w:rsid w:val="00686D75"/>
    <w:rsid w:val="00686D8C"/>
    <w:rsid w:val="00686DA8"/>
    <w:rsid w:val="00686DB1"/>
    <w:rsid w:val="00686DEF"/>
    <w:rsid w:val="00686DFC"/>
    <w:rsid w:val="00686E1A"/>
    <w:rsid w:val="00686E5F"/>
    <w:rsid w:val="00686E66"/>
    <w:rsid w:val="00686E75"/>
    <w:rsid w:val="00686EF0"/>
    <w:rsid w:val="00686F02"/>
    <w:rsid w:val="00686F6E"/>
    <w:rsid w:val="00686F76"/>
    <w:rsid w:val="00686FFE"/>
    <w:rsid w:val="0068705E"/>
    <w:rsid w:val="0068707C"/>
    <w:rsid w:val="00687096"/>
    <w:rsid w:val="006870AA"/>
    <w:rsid w:val="006870EB"/>
    <w:rsid w:val="006870FF"/>
    <w:rsid w:val="00687100"/>
    <w:rsid w:val="00687131"/>
    <w:rsid w:val="0068713D"/>
    <w:rsid w:val="00687147"/>
    <w:rsid w:val="00687160"/>
    <w:rsid w:val="006871AE"/>
    <w:rsid w:val="006871BD"/>
    <w:rsid w:val="0068721D"/>
    <w:rsid w:val="0068727B"/>
    <w:rsid w:val="006872AB"/>
    <w:rsid w:val="006872AC"/>
    <w:rsid w:val="006872F1"/>
    <w:rsid w:val="00687374"/>
    <w:rsid w:val="00687376"/>
    <w:rsid w:val="00687399"/>
    <w:rsid w:val="006873C5"/>
    <w:rsid w:val="00687408"/>
    <w:rsid w:val="0068740C"/>
    <w:rsid w:val="00687419"/>
    <w:rsid w:val="0068741A"/>
    <w:rsid w:val="00687431"/>
    <w:rsid w:val="0068743B"/>
    <w:rsid w:val="00687451"/>
    <w:rsid w:val="00687457"/>
    <w:rsid w:val="0068750C"/>
    <w:rsid w:val="00687525"/>
    <w:rsid w:val="0068754D"/>
    <w:rsid w:val="006875C3"/>
    <w:rsid w:val="006875ED"/>
    <w:rsid w:val="0068762E"/>
    <w:rsid w:val="0068764C"/>
    <w:rsid w:val="0068766E"/>
    <w:rsid w:val="006876BB"/>
    <w:rsid w:val="006876BC"/>
    <w:rsid w:val="006876E9"/>
    <w:rsid w:val="00687705"/>
    <w:rsid w:val="00687737"/>
    <w:rsid w:val="00687746"/>
    <w:rsid w:val="006877B4"/>
    <w:rsid w:val="006877B9"/>
    <w:rsid w:val="00687829"/>
    <w:rsid w:val="00687850"/>
    <w:rsid w:val="00687863"/>
    <w:rsid w:val="00687899"/>
    <w:rsid w:val="006878D1"/>
    <w:rsid w:val="00687940"/>
    <w:rsid w:val="006879B5"/>
    <w:rsid w:val="006879C1"/>
    <w:rsid w:val="006879CE"/>
    <w:rsid w:val="00687A48"/>
    <w:rsid w:val="00687A7B"/>
    <w:rsid w:val="00687AED"/>
    <w:rsid w:val="00687B18"/>
    <w:rsid w:val="00687B93"/>
    <w:rsid w:val="00687BCB"/>
    <w:rsid w:val="00687BEC"/>
    <w:rsid w:val="00687BF0"/>
    <w:rsid w:val="00687C09"/>
    <w:rsid w:val="00687C13"/>
    <w:rsid w:val="00687CB1"/>
    <w:rsid w:val="00687D23"/>
    <w:rsid w:val="00687D63"/>
    <w:rsid w:val="00687D8D"/>
    <w:rsid w:val="00687E39"/>
    <w:rsid w:val="00687E52"/>
    <w:rsid w:val="00687E64"/>
    <w:rsid w:val="00687E74"/>
    <w:rsid w:val="00687EA6"/>
    <w:rsid w:val="00687EB1"/>
    <w:rsid w:val="00687EB8"/>
    <w:rsid w:val="00687EBE"/>
    <w:rsid w:val="00687F72"/>
    <w:rsid w:val="00687F89"/>
    <w:rsid w:val="00687FC0"/>
    <w:rsid w:val="00687FC1"/>
    <w:rsid w:val="00687FCA"/>
    <w:rsid w:val="00687FDA"/>
    <w:rsid w:val="00687FE6"/>
    <w:rsid w:val="00687FF3"/>
    <w:rsid w:val="00690031"/>
    <w:rsid w:val="0069003E"/>
    <w:rsid w:val="0069006C"/>
    <w:rsid w:val="00690096"/>
    <w:rsid w:val="00690158"/>
    <w:rsid w:val="006901D0"/>
    <w:rsid w:val="0069022A"/>
    <w:rsid w:val="00690277"/>
    <w:rsid w:val="00690286"/>
    <w:rsid w:val="00690294"/>
    <w:rsid w:val="0069029A"/>
    <w:rsid w:val="006902CD"/>
    <w:rsid w:val="006902DB"/>
    <w:rsid w:val="006902E4"/>
    <w:rsid w:val="00690320"/>
    <w:rsid w:val="00690347"/>
    <w:rsid w:val="0069039E"/>
    <w:rsid w:val="00690422"/>
    <w:rsid w:val="00690440"/>
    <w:rsid w:val="00690461"/>
    <w:rsid w:val="00690470"/>
    <w:rsid w:val="006904C6"/>
    <w:rsid w:val="006904CD"/>
    <w:rsid w:val="00690511"/>
    <w:rsid w:val="00690534"/>
    <w:rsid w:val="0069053C"/>
    <w:rsid w:val="00690560"/>
    <w:rsid w:val="00690639"/>
    <w:rsid w:val="0069063D"/>
    <w:rsid w:val="0069063F"/>
    <w:rsid w:val="00690645"/>
    <w:rsid w:val="00690651"/>
    <w:rsid w:val="00690688"/>
    <w:rsid w:val="006906A9"/>
    <w:rsid w:val="006906D5"/>
    <w:rsid w:val="006906E9"/>
    <w:rsid w:val="0069070E"/>
    <w:rsid w:val="00690710"/>
    <w:rsid w:val="00690714"/>
    <w:rsid w:val="00690737"/>
    <w:rsid w:val="0069077E"/>
    <w:rsid w:val="006907CA"/>
    <w:rsid w:val="00690806"/>
    <w:rsid w:val="0069088E"/>
    <w:rsid w:val="006908A1"/>
    <w:rsid w:val="006908C1"/>
    <w:rsid w:val="006908E8"/>
    <w:rsid w:val="006908ED"/>
    <w:rsid w:val="006908FF"/>
    <w:rsid w:val="0069092E"/>
    <w:rsid w:val="00690974"/>
    <w:rsid w:val="006909FF"/>
    <w:rsid w:val="00690A04"/>
    <w:rsid w:val="00690A0D"/>
    <w:rsid w:val="00690A1E"/>
    <w:rsid w:val="00690A3B"/>
    <w:rsid w:val="00690A41"/>
    <w:rsid w:val="00690A76"/>
    <w:rsid w:val="00690AB1"/>
    <w:rsid w:val="00690AB4"/>
    <w:rsid w:val="00690ABE"/>
    <w:rsid w:val="00690AE1"/>
    <w:rsid w:val="00690B21"/>
    <w:rsid w:val="00690B5C"/>
    <w:rsid w:val="00690B6A"/>
    <w:rsid w:val="00690BAB"/>
    <w:rsid w:val="00690BBE"/>
    <w:rsid w:val="00690C35"/>
    <w:rsid w:val="00690C47"/>
    <w:rsid w:val="00690C8C"/>
    <w:rsid w:val="00690CA8"/>
    <w:rsid w:val="00690D3B"/>
    <w:rsid w:val="00690DA8"/>
    <w:rsid w:val="00690DC4"/>
    <w:rsid w:val="00690DD8"/>
    <w:rsid w:val="00690E36"/>
    <w:rsid w:val="00690E8B"/>
    <w:rsid w:val="00690EB9"/>
    <w:rsid w:val="00690EEE"/>
    <w:rsid w:val="00690F44"/>
    <w:rsid w:val="00690F53"/>
    <w:rsid w:val="00690F54"/>
    <w:rsid w:val="00690F7C"/>
    <w:rsid w:val="00690FA0"/>
    <w:rsid w:val="00690FA2"/>
    <w:rsid w:val="00690FE2"/>
    <w:rsid w:val="00690FF9"/>
    <w:rsid w:val="0069102E"/>
    <w:rsid w:val="006910AD"/>
    <w:rsid w:val="006910B3"/>
    <w:rsid w:val="006910C3"/>
    <w:rsid w:val="006910FA"/>
    <w:rsid w:val="00691155"/>
    <w:rsid w:val="006911AA"/>
    <w:rsid w:val="006911C8"/>
    <w:rsid w:val="006911D0"/>
    <w:rsid w:val="00691206"/>
    <w:rsid w:val="00691247"/>
    <w:rsid w:val="00691265"/>
    <w:rsid w:val="00691270"/>
    <w:rsid w:val="006912C1"/>
    <w:rsid w:val="006912F9"/>
    <w:rsid w:val="006913B0"/>
    <w:rsid w:val="00691446"/>
    <w:rsid w:val="00691455"/>
    <w:rsid w:val="00691487"/>
    <w:rsid w:val="0069148A"/>
    <w:rsid w:val="006914A9"/>
    <w:rsid w:val="006914D2"/>
    <w:rsid w:val="006914E7"/>
    <w:rsid w:val="006914FE"/>
    <w:rsid w:val="006914FF"/>
    <w:rsid w:val="00691500"/>
    <w:rsid w:val="00691503"/>
    <w:rsid w:val="00691548"/>
    <w:rsid w:val="0069154F"/>
    <w:rsid w:val="0069156D"/>
    <w:rsid w:val="00691578"/>
    <w:rsid w:val="00691584"/>
    <w:rsid w:val="006915AF"/>
    <w:rsid w:val="00691607"/>
    <w:rsid w:val="0069161D"/>
    <w:rsid w:val="0069162D"/>
    <w:rsid w:val="00691648"/>
    <w:rsid w:val="00691654"/>
    <w:rsid w:val="0069165C"/>
    <w:rsid w:val="00691666"/>
    <w:rsid w:val="0069166F"/>
    <w:rsid w:val="006916A3"/>
    <w:rsid w:val="006916B3"/>
    <w:rsid w:val="006916B4"/>
    <w:rsid w:val="00691736"/>
    <w:rsid w:val="00691894"/>
    <w:rsid w:val="006918A2"/>
    <w:rsid w:val="006918B7"/>
    <w:rsid w:val="006918FE"/>
    <w:rsid w:val="00691920"/>
    <w:rsid w:val="00691965"/>
    <w:rsid w:val="00691996"/>
    <w:rsid w:val="0069199D"/>
    <w:rsid w:val="00691A27"/>
    <w:rsid w:val="00691A43"/>
    <w:rsid w:val="00691A7A"/>
    <w:rsid w:val="00691AE5"/>
    <w:rsid w:val="00691B01"/>
    <w:rsid w:val="00691B23"/>
    <w:rsid w:val="00691B54"/>
    <w:rsid w:val="00691B68"/>
    <w:rsid w:val="00691B6F"/>
    <w:rsid w:val="00691B79"/>
    <w:rsid w:val="00691B9D"/>
    <w:rsid w:val="00691BDB"/>
    <w:rsid w:val="00691BF1"/>
    <w:rsid w:val="00691C1C"/>
    <w:rsid w:val="00691C33"/>
    <w:rsid w:val="00691C3B"/>
    <w:rsid w:val="00691C42"/>
    <w:rsid w:val="00691C8A"/>
    <w:rsid w:val="00691CFF"/>
    <w:rsid w:val="00691D19"/>
    <w:rsid w:val="00691D60"/>
    <w:rsid w:val="00691D62"/>
    <w:rsid w:val="00691D95"/>
    <w:rsid w:val="00691DC3"/>
    <w:rsid w:val="00691E3C"/>
    <w:rsid w:val="00691E3F"/>
    <w:rsid w:val="00691E46"/>
    <w:rsid w:val="00691E79"/>
    <w:rsid w:val="00691EB2"/>
    <w:rsid w:val="00691EC7"/>
    <w:rsid w:val="00691F3A"/>
    <w:rsid w:val="00691FA8"/>
    <w:rsid w:val="00691FA9"/>
    <w:rsid w:val="00691FCC"/>
    <w:rsid w:val="00691FD7"/>
    <w:rsid w:val="00692002"/>
    <w:rsid w:val="0069200D"/>
    <w:rsid w:val="00692019"/>
    <w:rsid w:val="00692087"/>
    <w:rsid w:val="00692093"/>
    <w:rsid w:val="0069209F"/>
    <w:rsid w:val="006920BA"/>
    <w:rsid w:val="006920E1"/>
    <w:rsid w:val="00692141"/>
    <w:rsid w:val="00692177"/>
    <w:rsid w:val="006921CA"/>
    <w:rsid w:val="00692255"/>
    <w:rsid w:val="006922B1"/>
    <w:rsid w:val="006922B3"/>
    <w:rsid w:val="006922BE"/>
    <w:rsid w:val="006922E0"/>
    <w:rsid w:val="00692302"/>
    <w:rsid w:val="00692343"/>
    <w:rsid w:val="0069236F"/>
    <w:rsid w:val="006923B9"/>
    <w:rsid w:val="006923E5"/>
    <w:rsid w:val="0069243E"/>
    <w:rsid w:val="0069244F"/>
    <w:rsid w:val="00692453"/>
    <w:rsid w:val="00692456"/>
    <w:rsid w:val="00692475"/>
    <w:rsid w:val="00692487"/>
    <w:rsid w:val="0069248F"/>
    <w:rsid w:val="006924AF"/>
    <w:rsid w:val="0069252D"/>
    <w:rsid w:val="00692530"/>
    <w:rsid w:val="0069256F"/>
    <w:rsid w:val="00692594"/>
    <w:rsid w:val="006925C2"/>
    <w:rsid w:val="006925EE"/>
    <w:rsid w:val="00692613"/>
    <w:rsid w:val="0069262B"/>
    <w:rsid w:val="00692662"/>
    <w:rsid w:val="0069269D"/>
    <w:rsid w:val="006926BA"/>
    <w:rsid w:val="00692702"/>
    <w:rsid w:val="00692718"/>
    <w:rsid w:val="00692730"/>
    <w:rsid w:val="00692731"/>
    <w:rsid w:val="00692740"/>
    <w:rsid w:val="00692759"/>
    <w:rsid w:val="00692780"/>
    <w:rsid w:val="00692788"/>
    <w:rsid w:val="006927C4"/>
    <w:rsid w:val="006927EF"/>
    <w:rsid w:val="0069281D"/>
    <w:rsid w:val="00692826"/>
    <w:rsid w:val="00692840"/>
    <w:rsid w:val="0069286F"/>
    <w:rsid w:val="00692901"/>
    <w:rsid w:val="00692922"/>
    <w:rsid w:val="00692948"/>
    <w:rsid w:val="00692A06"/>
    <w:rsid w:val="00692A16"/>
    <w:rsid w:val="00692A4D"/>
    <w:rsid w:val="00692A52"/>
    <w:rsid w:val="00692A59"/>
    <w:rsid w:val="00692A85"/>
    <w:rsid w:val="00692A90"/>
    <w:rsid w:val="00692AB5"/>
    <w:rsid w:val="00692AFB"/>
    <w:rsid w:val="00692B1F"/>
    <w:rsid w:val="00692B82"/>
    <w:rsid w:val="00692BE1"/>
    <w:rsid w:val="00692C0B"/>
    <w:rsid w:val="00692CA5"/>
    <w:rsid w:val="00692CA9"/>
    <w:rsid w:val="00692CE2"/>
    <w:rsid w:val="00692CF2"/>
    <w:rsid w:val="00692CF5"/>
    <w:rsid w:val="00692CF9"/>
    <w:rsid w:val="00692D05"/>
    <w:rsid w:val="00692D12"/>
    <w:rsid w:val="00692D2D"/>
    <w:rsid w:val="00692DA0"/>
    <w:rsid w:val="00692DF5"/>
    <w:rsid w:val="00692E1E"/>
    <w:rsid w:val="00692E62"/>
    <w:rsid w:val="00692E7D"/>
    <w:rsid w:val="00692E8D"/>
    <w:rsid w:val="00692ED8"/>
    <w:rsid w:val="00692F2E"/>
    <w:rsid w:val="00692F6C"/>
    <w:rsid w:val="00692FBC"/>
    <w:rsid w:val="00692FC2"/>
    <w:rsid w:val="00692FC4"/>
    <w:rsid w:val="00692FC9"/>
    <w:rsid w:val="00692FD3"/>
    <w:rsid w:val="00692FD5"/>
    <w:rsid w:val="0069301D"/>
    <w:rsid w:val="0069302E"/>
    <w:rsid w:val="00693065"/>
    <w:rsid w:val="0069308F"/>
    <w:rsid w:val="006930D1"/>
    <w:rsid w:val="006930FD"/>
    <w:rsid w:val="00693108"/>
    <w:rsid w:val="0069310E"/>
    <w:rsid w:val="00693117"/>
    <w:rsid w:val="00693128"/>
    <w:rsid w:val="00693172"/>
    <w:rsid w:val="006931E4"/>
    <w:rsid w:val="006931E9"/>
    <w:rsid w:val="006932A1"/>
    <w:rsid w:val="006932C7"/>
    <w:rsid w:val="006932F5"/>
    <w:rsid w:val="006932F9"/>
    <w:rsid w:val="0069331C"/>
    <w:rsid w:val="00693336"/>
    <w:rsid w:val="00693337"/>
    <w:rsid w:val="00693348"/>
    <w:rsid w:val="00693369"/>
    <w:rsid w:val="00693382"/>
    <w:rsid w:val="0069339D"/>
    <w:rsid w:val="006933C8"/>
    <w:rsid w:val="0069342B"/>
    <w:rsid w:val="0069343C"/>
    <w:rsid w:val="00693449"/>
    <w:rsid w:val="00693462"/>
    <w:rsid w:val="00693497"/>
    <w:rsid w:val="0069349B"/>
    <w:rsid w:val="0069349F"/>
    <w:rsid w:val="006934A1"/>
    <w:rsid w:val="006934C8"/>
    <w:rsid w:val="006934D2"/>
    <w:rsid w:val="00693504"/>
    <w:rsid w:val="0069351B"/>
    <w:rsid w:val="0069351E"/>
    <w:rsid w:val="00693554"/>
    <w:rsid w:val="00693565"/>
    <w:rsid w:val="00693584"/>
    <w:rsid w:val="006935B0"/>
    <w:rsid w:val="006935B1"/>
    <w:rsid w:val="006935E3"/>
    <w:rsid w:val="00693619"/>
    <w:rsid w:val="00693621"/>
    <w:rsid w:val="00693689"/>
    <w:rsid w:val="006936A1"/>
    <w:rsid w:val="006936C2"/>
    <w:rsid w:val="006936D8"/>
    <w:rsid w:val="006936E4"/>
    <w:rsid w:val="00693709"/>
    <w:rsid w:val="00693717"/>
    <w:rsid w:val="0069375F"/>
    <w:rsid w:val="00693797"/>
    <w:rsid w:val="006937E3"/>
    <w:rsid w:val="006937E4"/>
    <w:rsid w:val="00693831"/>
    <w:rsid w:val="00693844"/>
    <w:rsid w:val="006938D9"/>
    <w:rsid w:val="00693959"/>
    <w:rsid w:val="006939E5"/>
    <w:rsid w:val="006939FE"/>
    <w:rsid w:val="00693A1B"/>
    <w:rsid w:val="00693A9F"/>
    <w:rsid w:val="00693AD4"/>
    <w:rsid w:val="00693ADA"/>
    <w:rsid w:val="00693B0E"/>
    <w:rsid w:val="00693B45"/>
    <w:rsid w:val="00693B58"/>
    <w:rsid w:val="00693B92"/>
    <w:rsid w:val="00693BC5"/>
    <w:rsid w:val="00693BE4"/>
    <w:rsid w:val="00693BFD"/>
    <w:rsid w:val="00693C28"/>
    <w:rsid w:val="00693C9C"/>
    <w:rsid w:val="00693D31"/>
    <w:rsid w:val="00693D5E"/>
    <w:rsid w:val="00693D8A"/>
    <w:rsid w:val="00693D96"/>
    <w:rsid w:val="00693DD6"/>
    <w:rsid w:val="00693DFE"/>
    <w:rsid w:val="00693E15"/>
    <w:rsid w:val="00693E8A"/>
    <w:rsid w:val="00693E99"/>
    <w:rsid w:val="00693E9E"/>
    <w:rsid w:val="00693EE0"/>
    <w:rsid w:val="00693F03"/>
    <w:rsid w:val="00693F0E"/>
    <w:rsid w:val="00693F3A"/>
    <w:rsid w:val="00693F40"/>
    <w:rsid w:val="00693F73"/>
    <w:rsid w:val="00693F86"/>
    <w:rsid w:val="00693F8F"/>
    <w:rsid w:val="00693F95"/>
    <w:rsid w:val="00693FA0"/>
    <w:rsid w:val="00693FF7"/>
    <w:rsid w:val="00693FFD"/>
    <w:rsid w:val="0069407F"/>
    <w:rsid w:val="006940A8"/>
    <w:rsid w:val="006940BC"/>
    <w:rsid w:val="006940EB"/>
    <w:rsid w:val="00694124"/>
    <w:rsid w:val="0069415C"/>
    <w:rsid w:val="0069419A"/>
    <w:rsid w:val="006941A8"/>
    <w:rsid w:val="006941E5"/>
    <w:rsid w:val="006941EF"/>
    <w:rsid w:val="00694252"/>
    <w:rsid w:val="00694259"/>
    <w:rsid w:val="0069428C"/>
    <w:rsid w:val="006942A6"/>
    <w:rsid w:val="006942AB"/>
    <w:rsid w:val="006942B5"/>
    <w:rsid w:val="006942FF"/>
    <w:rsid w:val="00694310"/>
    <w:rsid w:val="0069434D"/>
    <w:rsid w:val="0069436B"/>
    <w:rsid w:val="006943FE"/>
    <w:rsid w:val="0069441B"/>
    <w:rsid w:val="0069442C"/>
    <w:rsid w:val="0069449D"/>
    <w:rsid w:val="006944B0"/>
    <w:rsid w:val="006944C3"/>
    <w:rsid w:val="006944D6"/>
    <w:rsid w:val="006944F5"/>
    <w:rsid w:val="00694518"/>
    <w:rsid w:val="00694584"/>
    <w:rsid w:val="00694596"/>
    <w:rsid w:val="00694605"/>
    <w:rsid w:val="00694606"/>
    <w:rsid w:val="0069465E"/>
    <w:rsid w:val="00694682"/>
    <w:rsid w:val="006946D5"/>
    <w:rsid w:val="00694722"/>
    <w:rsid w:val="0069472C"/>
    <w:rsid w:val="0069474C"/>
    <w:rsid w:val="00694754"/>
    <w:rsid w:val="00694792"/>
    <w:rsid w:val="0069479A"/>
    <w:rsid w:val="006947CF"/>
    <w:rsid w:val="00694866"/>
    <w:rsid w:val="00694869"/>
    <w:rsid w:val="006948C7"/>
    <w:rsid w:val="006948D8"/>
    <w:rsid w:val="006948EE"/>
    <w:rsid w:val="006948F6"/>
    <w:rsid w:val="0069494C"/>
    <w:rsid w:val="00694966"/>
    <w:rsid w:val="00694991"/>
    <w:rsid w:val="006949C2"/>
    <w:rsid w:val="00694A1F"/>
    <w:rsid w:val="00694A29"/>
    <w:rsid w:val="00694A78"/>
    <w:rsid w:val="00694A81"/>
    <w:rsid w:val="00694AED"/>
    <w:rsid w:val="00694AF3"/>
    <w:rsid w:val="00694B03"/>
    <w:rsid w:val="00694B10"/>
    <w:rsid w:val="00694B12"/>
    <w:rsid w:val="00694B33"/>
    <w:rsid w:val="00694B38"/>
    <w:rsid w:val="00694B3B"/>
    <w:rsid w:val="00694B6B"/>
    <w:rsid w:val="00694B86"/>
    <w:rsid w:val="00694B91"/>
    <w:rsid w:val="00694B9C"/>
    <w:rsid w:val="00694BF7"/>
    <w:rsid w:val="00694C0F"/>
    <w:rsid w:val="00694C14"/>
    <w:rsid w:val="00694C88"/>
    <w:rsid w:val="00694CA9"/>
    <w:rsid w:val="00694CBA"/>
    <w:rsid w:val="00694CCC"/>
    <w:rsid w:val="00694CE6"/>
    <w:rsid w:val="00694D60"/>
    <w:rsid w:val="00694D71"/>
    <w:rsid w:val="00694D7A"/>
    <w:rsid w:val="00694E27"/>
    <w:rsid w:val="00694E3E"/>
    <w:rsid w:val="00694EF9"/>
    <w:rsid w:val="00694F2A"/>
    <w:rsid w:val="00694F35"/>
    <w:rsid w:val="00694F4A"/>
    <w:rsid w:val="00694F81"/>
    <w:rsid w:val="00694F95"/>
    <w:rsid w:val="00694FD6"/>
    <w:rsid w:val="00694FFA"/>
    <w:rsid w:val="00694FFC"/>
    <w:rsid w:val="00695036"/>
    <w:rsid w:val="00695059"/>
    <w:rsid w:val="0069506A"/>
    <w:rsid w:val="006950DA"/>
    <w:rsid w:val="006950E5"/>
    <w:rsid w:val="006950E6"/>
    <w:rsid w:val="006950FC"/>
    <w:rsid w:val="00695100"/>
    <w:rsid w:val="00695128"/>
    <w:rsid w:val="0069514C"/>
    <w:rsid w:val="00695193"/>
    <w:rsid w:val="006951AF"/>
    <w:rsid w:val="006951D2"/>
    <w:rsid w:val="006951E6"/>
    <w:rsid w:val="0069520D"/>
    <w:rsid w:val="00695212"/>
    <w:rsid w:val="006952E8"/>
    <w:rsid w:val="006952F2"/>
    <w:rsid w:val="006952FB"/>
    <w:rsid w:val="00695306"/>
    <w:rsid w:val="00695333"/>
    <w:rsid w:val="00695345"/>
    <w:rsid w:val="0069539E"/>
    <w:rsid w:val="0069541C"/>
    <w:rsid w:val="00695436"/>
    <w:rsid w:val="00695438"/>
    <w:rsid w:val="00695451"/>
    <w:rsid w:val="00695466"/>
    <w:rsid w:val="0069547E"/>
    <w:rsid w:val="00695496"/>
    <w:rsid w:val="00695497"/>
    <w:rsid w:val="006954A2"/>
    <w:rsid w:val="006954B2"/>
    <w:rsid w:val="006954B8"/>
    <w:rsid w:val="006954E9"/>
    <w:rsid w:val="00695508"/>
    <w:rsid w:val="00695517"/>
    <w:rsid w:val="00695524"/>
    <w:rsid w:val="00695537"/>
    <w:rsid w:val="00695539"/>
    <w:rsid w:val="00695559"/>
    <w:rsid w:val="0069556C"/>
    <w:rsid w:val="0069556D"/>
    <w:rsid w:val="0069559D"/>
    <w:rsid w:val="006955DA"/>
    <w:rsid w:val="00695605"/>
    <w:rsid w:val="00695609"/>
    <w:rsid w:val="0069560D"/>
    <w:rsid w:val="00695612"/>
    <w:rsid w:val="00695618"/>
    <w:rsid w:val="0069566B"/>
    <w:rsid w:val="006956AE"/>
    <w:rsid w:val="006956F3"/>
    <w:rsid w:val="006956F8"/>
    <w:rsid w:val="00695714"/>
    <w:rsid w:val="00695715"/>
    <w:rsid w:val="0069572E"/>
    <w:rsid w:val="0069573E"/>
    <w:rsid w:val="00695747"/>
    <w:rsid w:val="006957D6"/>
    <w:rsid w:val="0069580D"/>
    <w:rsid w:val="0069581B"/>
    <w:rsid w:val="0069582A"/>
    <w:rsid w:val="00695832"/>
    <w:rsid w:val="00695856"/>
    <w:rsid w:val="00695866"/>
    <w:rsid w:val="00695876"/>
    <w:rsid w:val="0069587D"/>
    <w:rsid w:val="00695897"/>
    <w:rsid w:val="0069589F"/>
    <w:rsid w:val="006958B4"/>
    <w:rsid w:val="006958BA"/>
    <w:rsid w:val="00695902"/>
    <w:rsid w:val="00695915"/>
    <w:rsid w:val="0069591D"/>
    <w:rsid w:val="0069592A"/>
    <w:rsid w:val="00695958"/>
    <w:rsid w:val="00695971"/>
    <w:rsid w:val="006959D3"/>
    <w:rsid w:val="00695A26"/>
    <w:rsid w:val="00695A2C"/>
    <w:rsid w:val="00695A67"/>
    <w:rsid w:val="00695A98"/>
    <w:rsid w:val="00695AA2"/>
    <w:rsid w:val="00695AB7"/>
    <w:rsid w:val="00695AC4"/>
    <w:rsid w:val="00695B25"/>
    <w:rsid w:val="00695B4B"/>
    <w:rsid w:val="00695B66"/>
    <w:rsid w:val="00695B7D"/>
    <w:rsid w:val="00695B86"/>
    <w:rsid w:val="00695B95"/>
    <w:rsid w:val="00695B98"/>
    <w:rsid w:val="00695BCF"/>
    <w:rsid w:val="00695C2A"/>
    <w:rsid w:val="00695C36"/>
    <w:rsid w:val="00695C5C"/>
    <w:rsid w:val="00695D1B"/>
    <w:rsid w:val="00695D61"/>
    <w:rsid w:val="00695DD7"/>
    <w:rsid w:val="00695DE6"/>
    <w:rsid w:val="00695E3D"/>
    <w:rsid w:val="00695E47"/>
    <w:rsid w:val="00695E58"/>
    <w:rsid w:val="00695E8E"/>
    <w:rsid w:val="00695EC4"/>
    <w:rsid w:val="00695EDB"/>
    <w:rsid w:val="00695EDC"/>
    <w:rsid w:val="00695F15"/>
    <w:rsid w:val="00695F2A"/>
    <w:rsid w:val="00695F69"/>
    <w:rsid w:val="00695F97"/>
    <w:rsid w:val="00695FEF"/>
    <w:rsid w:val="00696000"/>
    <w:rsid w:val="0069607F"/>
    <w:rsid w:val="006960C9"/>
    <w:rsid w:val="006960CC"/>
    <w:rsid w:val="006960CF"/>
    <w:rsid w:val="006960D0"/>
    <w:rsid w:val="0069611A"/>
    <w:rsid w:val="0069614F"/>
    <w:rsid w:val="00696152"/>
    <w:rsid w:val="0069619F"/>
    <w:rsid w:val="006961A3"/>
    <w:rsid w:val="006961C5"/>
    <w:rsid w:val="006961FA"/>
    <w:rsid w:val="0069620C"/>
    <w:rsid w:val="00696227"/>
    <w:rsid w:val="0069627E"/>
    <w:rsid w:val="00696287"/>
    <w:rsid w:val="006962B7"/>
    <w:rsid w:val="006962CE"/>
    <w:rsid w:val="006962DF"/>
    <w:rsid w:val="006962FD"/>
    <w:rsid w:val="00696307"/>
    <w:rsid w:val="00696382"/>
    <w:rsid w:val="006963A4"/>
    <w:rsid w:val="006963D2"/>
    <w:rsid w:val="00696483"/>
    <w:rsid w:val="00696493"/>
    <w:rsid w:val="006964A0"/>
    <w:rsid w:val="006964AA"/>
    <w:rsid w:val="006964EF"/>
    <w:rsid w:val="0069652F"/>
    <w:rsid w:val="0069654E"/>
    <w:rsid w:val="006965F7"/>
    <w:rsid w:val="00696670"/>
    <w:rsid w:val="006966B0"/>
    <w:rsid w:val="006966CD"/>
    <w:rsid w:val="006966FA"/>
    <w:rsid w:val="0069671A"/>
    <w:rsid w:val="0069675D"/>
    <w:rsid w:val="00696762"/>
    <w:rsid w:val="006967AD"/>
    <w:rsid w:val="006967F8"/>
    <w:rsid w:val="00696832"/>
    <w:rsid w:val="00696872"/>
    <w:rsid w:val="006968B3"/>
    <w:rsid w:val="006968C4"/>
    <w:rsid w:val="006968D3"/>
    <w:rsid w:val="00696919"/>
    <w:rsid w:val="0069693C"/>
    <w:rsid w:val="006969E8"/>
    <w:rsid w:val="006969E9"/>
    <w:rsid w:val="00696A3C"/>
    <w:rsid w:val="00696A5E"/>
    <w:rsid w:val="00696A62"/>
    <w:rsid w:val="00696A6F"/>
    <w:rsid w:val="00696AB3"/>
    <w:rsid w:val="00696AEB"/>
    <w:rsid w:val="00696B25"/>
    <w:rsid w:val="00696B60"/>
    <w:rsid w:val="00696B61"/>
    <w:rsid w:val="00696B70"/>
    <w:rsid w:val="00696B72"/>
    <w:rsid w:val="00696BC9"/>
    <w:rsid w:val="00696C38"/>
    <w:rsid w:val="00696C52"/>
    <w:rsid w:val="00696C5F"/>
    <w:rsid w:val="00696C85"/>
    <w:rsid w:val="00696CA8"/>
    <w:rsid w:val="00696CBD"/>
    <w:rsid w:val="00696CC0"/>
    <w:rsid w:val="00696DBE"/>
    <w:rsid w:val="00696DD4"/>
    <w:rsid w:val="00696DE3"/>
    <w:rsid w:val="00696E14"/>
    <w:rsid w:val="00696E15"/>
    <w:rsid w:val="00696E19"/>
    <w:rsid w:val="00696EDA"/>
    <w:rsid w:val="00696EE8"/>
    <w:rsid w:val="00696EFA"/>
    <w:rsid w:val="00696F07"/>
    <w:rsid w:val="00696F4E"/>
    <w:rsid w:val="00696F5E"/>
    <w:rsid w:val="00696FAA"/>
    <w:rsid w:val="00696FC9"/>
    <w:rsid w:val="00697034"/>
    <w:rsid w:val="00697068"/>
    <w:rsid w:val="006970AD"/>
    <w:rsid w:val="00697113"/>
    <w:rsid w:val="0069713A"/>
    <w:rsid w:val="00697154"/>
    <w:rsid w:val="00697156"/>
    <w:rsid w:val="00697173"/>
    <w:rsid w:val="00697188"/>
    <w:rsid w:val="00697193"/>
    <w:rsid w:val="0069719E"/>
    <w:rsid w:val="006971CF"/>
    <w:rsid w:val="0069720C"/>
    <w:rsid w:val="00697220"/>
    <w:rsid w:val="0069724D"/>
    <w:rsid w:val="00697294"/>
    <w:rsid w:val="006972A5"/>
    <w:rsid w:val="006972BE"/>
    <w:rsid w:val="006972E2"/>
    <w:rsid w:val="006972E9"/>
    <w:rsid w:val="00697324"/>
    <w:rsid w:val="00697328"/>
    <w:rsid w:val="00697393"/>
    <w:rsid w:val="0069739A"/>
    <w:rsid w:val="006973A4"/>
    <w:rsid w:val="006973BC"/>
    <w:rsid w:val="006973E9"/>
    <w:rsid w:val="006973FF"/>
    <w:rsid w:val="00697413"/>
    <w:rsid w:val="0069742A"/>
    <w:rsid w:val="0069743A"/>
    <w:rsid w:val="006974C0"/>
    <w:rsid w:val="006974C1"/>
    <w:rsid w:val="006974CC"/>
    <w:rsid w:val="006974D2"/>
    <w:rsid w:val="006974E5"/>
    <w:rsid w:val="00697526"/>
    <w:rsid w:val="00697554"/>
    <w:rsid w:val="00697557"/>
    <w:rsid w:val="00697569"/>
    <w:rsid w:val="00697572"/>
    <w:rsid w:val="00697583"/>
    <w:rsid w:val="00697587"/>
    <w:rsid w:val="006975AC"/>
    <w:rsid w:val="006975C7"/>
    <w:rsid w:val="006975EE"/>
    <w:rsid w:val="006975FE"/>
    <w:rsid w:val="00697613"/>
    <w:rsid w:val="0069765B"/>
    <w:rsid w:val="0069769D"/>
    <w:rsid w:val="00697763"/>
    <w:rsid w:val="0069776E"/>
    <w:rsid w:val="00697776"/>
    <w:rsid w:val="006977B9"/>
    <w:rsid w:val="006977C4"/>
    <w:rsid w:val="00697835"/>
    <w:rsid w:val="0069785C"/>
    <w:rsid w:val="00697873"/>
    <w:rsid w:val="0069787F"/>
    <w:rsid w:val="00697883"/>
    <w:rsid w:val="00697896"/>
    <w:rsid w:val="006978C7"/>
    <w:rsid w:val="006978CF"/>
    <w:rsid w:val="006978D7"/>
    <w:rsid w:val="00697914"/>
    <w:rsid w:val="0069791F"/>
    <w:rsid w:val="0069792C"/>
    <w:rsid w:val="00697976"/>
    <w:rsid w:val="00697977"/>
    <w:rsid w:val="006979BC"/>
    <w:rsid w:val="006979C6"/>
    <w:rsid w:val="006979C7"/>
    <w:rsid w:val="006979C8"/>
    <w:rsid w:val="00697A04"/>
    <w:rsid w:val="00697A08"/>
    <w:rsid w:val="00697A0F"/>
    <w:rsid w:val="00697A68"/>
    <w:rsid w:val="00697A96"/>
    <w:rsid w:val="00697A9F"/>
    <w:rsid w:val="00697AA1"/>
    <w:rsid w:val="00697AAC"/>
    <w:rsid w:val="00697AB4"/>
    <w:rsid w:val="00697ADC"/>
    <w:rsid w:val="00697AF7"/>
    <w:rsid w:val="00697B71"/>
    <w:rsid w:val="00697BA3"/>
    <w:rsid w:val="00697BEF"/>
    <w:rsid w:val="00697C00"/>
    <w:rsid w:val="00697C13"/>
    <w:rsid w:val="00697C23"/>
    <w:rsid w:val="00697C72"/>
    <w:rsid w:val="00697CBD"/>
    <w:rsid w:val="00697D76"/>
    <w:rsid w:val="00697D8C"/>
    <w:rsid w:val="00697D90"/>
    <w:rsid w:val="00697D93"/>
    <w:rsid w:val="00697DAD"/>
    <w:rsid w:val="00697DFD"/>
    <w:rsid w:val="00697E07"/>
    <w:rsid w:val="00697E0E"/>
    <w:rsid w:val="00697E24"/>
    <w:rsid w:val="00697E93"/>
    <w:rsid w:val="00697EE9"/>
    <w:rsid w:val="00697EF3"/>
    <w:rsid w:val="00697F15"/>
    <w:rsid w:val="00697F28"/>
    <w:rsid w:val="00697F44"/>
    <w:rsid w:val="00697F7F"/>
    <w:rsid w:val="00697F81"/>
    <w:rsid w:val="00697FA9"/>
    <w:rsid w:val="00697FBD"/>
    <w:rsid w:val="00697FF6"/>
    <w:rsid w:val="00697FFD"/>
    <w:rsid w:val="006A004B"/>
    <w:rsid w:val="006A006B"/>
    <w:rsid w:val="006A0091"/>
    <w:rsid w:val="006A0096"/>
    <w:rsid w:val="006A00A6"/>
    <w:rsid w:val="006A00B1"/>
    <w:rsid w:val="006A00BA"/>
    <w:rsid w:val="006A00CD"/>
    <w:rsid w:val="006A00E7"/>
    <w:rsid w:val="006A019C"/>
    <w:rsid w:val="006A01B0"/>
    <w:rsid w:val="006A01BE"/>
    <w:rsid w:val="006A01C5"/>
    <w:rsid w:val="006A01FD"/>
    <w:rsid w:val="006A0228"/>
    <w:rsid w:val="006A022B"/>
    <w:rsid w:val="006A022F"/>
    <w:rsid w:val="006A025E"/>
    <w:rsid w:val="006A0269"/>
    <w:rsid w:val="006A0288"/>
    <w:rsid w:val="006A028D"/>
    <w:rsid w:val="006A028F"/>
    <w:rsid w:val="006A0313"/>
    <w:rsid w:val="006A031F"/>
    <w:rsid w:val="006A0327"/>
    <w:rsid w:val="006A0351"/>
    <w:rsid w:val="006A0360"/>
    <w:rsid w:val="006A0361"/>
    <w:rsid w:val="006A0372"/>
    <w:rsid w:val="006A0377"/>
    <w:rsid w:val="006A0389"/>
    <w:rsid w:val="006A03A1"/>
    <w:rsid w:val="006A03AB"/>
    <w:rsid w:val="006A03E9"/>
    <w:rsid w:val="006A03EE"/>
    <w:rsid w:val="006A0441"/>
    <w:rsid w:val="006A0482"/>
    <w:rsid w:val="006A04EE"/>
    <w:rsid w:val="006A04FB"/>
    <w:rsid w:val="006A04FE"/>
    <w:rsid w:val="006A050F"/>
    <w:rsid w:val="006A053A"/>
    <w:rsid w:val="006A0543"/>
    <w:rsid w:val="006A054B"/>
    <w:rsid w:val="006A0551"/>
    <w:rsid w:val="006A05B0"/>
    <w:rsid w:val="006A05BC"/>
    <w:rsid w:val="006A05EA"/>
    <w:rsid w:val="006A05F7"/>
    <w:rsid w:val="006A0601"/>
    <w:rsid w:val="006A070F"/>
    <w:rsid w:val="006A0734"/>
    <w:rsid w:val="006A0745"/>
    <w:rsid w:val="006A075A"/>
    <w:rsid w:val="006A07DB"/>
    <w:rsid w:val="006A0806"/>
    <w:rsid w:val="006A0875"/>
    <w:rsid w:val="006A0879"/>
    <w:rsid w:val="006A088D"/>
    <w:rsid w:val="006A0894"/>
    <w:rsid w:val="006A0897"/>
    <w:rsid w:val="006A08FA"/>
    <w:rsid w:val="006A0916"/>
    <w:rsid w:val="006A0963"/>
    <w:rsid w:val="006A09BB"/>
    <w:rsid w:val="006A09E0"/>
    <w:rsid w:val="006A0A25"/>
    <w:rsid w:val="006A0A52"/>
    <w:rsid w:val="006A0AEF"/>
    <w:rsid w:val="006A0AFA"/>
    <w:rsid w:val="006A0B26"/>
    <w:rsid w:val="006A0B4A"/>
    <w:rsid w:val="006A0B56"/>
    <w:rsid w:val="006A0B57"/>
    <w:rsid w:val="006A0B80"/>
    <w:rsid w:val="006A0B86"/>
    <w:rsid w:val="006A0B8B"/>
    <w:rsid w:val="006A0BB8"/>
    <w:rsid w:val="006A0BD8"/>
    <w:rsid w:val="006A0BF7"/>
    <w:rsid w:val="006A0C28"/>
    <w:rsid w:val="006A0C3F"/>
    <w:rsid w:val="006A0C54"/>
    <w:rsid w:val="006A0CBD"/>
    <w:rsid w:val="006A0CC8"/>
    <w:rsid w:val="006A0CFB"/>
    <w:rsid w:val="006A0D0F"/>
    <w:rsid w:val="006A0D28"/>
    <w:rsid w:val="006A0D3F"/>
    <w:rsid w:val="006A0D68"/>
    <w:rsid w:val="006A0D6F"/>
    <w:rsid w:val="006A0DAA"/>
    <w:rsid w:val="006A0DC1"/>
    <w:rsid w:val="006A0DD1"/>
    <w:rsid w:val="006A0E0A"/>
    <w:rsid w:val="006A0E16"/>
    <w:rsid w:val="006A0E1C"/>
    <w:rsid w:val="006A0E61"/>
    <w:rsid w:val="006A0E9C"/>
    <w:rsid w:val="006A0ECA"/>
    <w:rsid w:val="006A0EE3"/>
    <w:rsid w:val="006A0F05"/>
    <w:rsid w:val="006A0F59"/>
    <w:rsid w:val="006A0F5A"/>
    <w:rsid w:val="006A0F7B"/>
    <w:rsid w:val="006A0FAA"/>
    <w:rsid w:val="006A0FB1"/>
    <w:rsid w:val="006A0FC6"/>
    <w:rsid w:val="006A0FD6"/>
    <w:rsid w:val="006A0FDE"/>
    <w:rsid w:val="006A0FE3"/>
    <w:rsid w:val="006A1003"/>
    <w:rsid w:val="006A100A"/>
    <w:rsid w:val="006A1059"/>
    <w:rsid w:val="006A10B6"/>
    <w:rsid w:val="006A10EB"/>
    <w:rsid w:val="006A1122"/>
    <w:rsid w:val="006A1149"/>
    <w:rsid w:val="006A114A"/>
    <w:rsid w:val="006A11A9"/>
    <w:rsid w:val="006A11BD"/>
    <w:rsid w:val="006A1213"/>
    <w:rsid w:val="006A122F"/>
    <w:rsid w:val="006A12A6"/>
    <w:rsid w:val="006A12DB"/>
    <w:rsid w:val="006A12F9"/>
    <w:rsid w:val="006A1385"/>
    <w:rsid w:val="006A13B3"/>
    <w:rsid w:val="006A13BE"/>
    <w:rsid w:val="006A13D2"/>
    <w:rsid w:val="006A1402"/>
    <w:rsid w:val="006A142C"/>
    <w:rsid w:val="006A1440"/>
    <w:rsid w:val="006A144F"/>
    <w:rsid w:val="006A14B4"/>
    <w:rsid w:val="006A14C2"/>
    <w:rsid w:val="006A14C8"/>
    <w:rsid w:val="006A1514"/>
    <w:rsid w:val="006A157B"/>
    <w:rsid w:val="006A158E"/>
    <w:rsid w:val="006A1695"/>
    <w:rsid w:val="006A16AB"/>
    <w:rsid w:val="006A16B5"/>
    <w:rsid w:val="006A172B"/>
    <w:rsid w:val="006A1733"/>
    <w:rsid w:val="006A174E"/>
    <w:rsid w:val="006A1773"/>
    <w:rsid w:val="006A1797"/>
    <w:rsid w:val="006A17AF"/>
    <w:rsid w:val="006A17E6"/>
    <w:rsid w:val="006A17EA"/>
    <w:rsid w:val="006A17FC"/>
    <w:rsid w:val="006A1808"/>
    <w:rsid w:val="006A181A"/>
    <w:rsid w:val="006A183D"/>
    <w:rsid w:val="006A1856"/>
    <w:rsid w:val="006A1896"/>
    <w:rsid w:val="006A1897"/>
    <w:rsid w:val="006A18F3"/>
    <w:rsid w:val="006A1900"/>
    <w:rsid w:val="006A1986"/>
    <w:rsid w:val="006A199F"/>
    <w:rsid w:val="006A19CA"/>
    <w:rsid w:val="006A19D7"/>
    <w:rsid w:val="006A19EB"/>
    <w:rsid w:val="006A19F6"/>
    <w:rsid w:val="006A1A19"/>
    <w:rsid w:val="006A1A77"/>
    <w:rsid w:val="006A1A86"/>
    <w:rsid w:val="006A1B0A"/>
    <w:rsid w:val="006A1B17"/>
    <w:rsid w:val="006A1B54"/>
    <w:rsid w:val="006A1B55"/>
    <w:rsid w:val="006A1B59"/>
    <w:rsid w:val="006A1B69"/>
    <w:rsid w:val="006A1BA6"/>
    <w:rsid w:val="006A1BAE"/>
    <w:rsid w:val="006A1BB2"/>
    <w:rsid w:val="006A1BC9"/>
    <w:rsid w:val="006A1C44"/>
    <w:rsid w:val="006A1CAC"/>
    <w:rsid w:val="006A1CD6"/>
    <w:rsid w:val="006A1CE4"/>
    <w:rsid w:val="006A1D07"/>
    <w:rsid w:val="006A1D29"/>
    <w:rsid w:val="006A1D31"/>
    <w:rsid w:val="006A1D56"/>
    <w:rsid w:val="006A1D9F"/>
    <w:rsid w:val="006A1DB0"/>
    <w:rsid w:val="006A1DC3"/>
    <w:rsid w:val="006A1DEF"/>
    <w:rsid w:val="006A1E2D"/>
    <w:rsid w:val="006A1E8C"/>
    <w:rsid w:val="006A1E8D"/>
    <w:rsid w:val="006A1EC9"/>
    <w:rsid w:val="006A1EE8"/>
    <w:rsid w:val="006A1F21"/>
    <w:rsid w:val="006A1F26"/>
    <w:rsid w:val="006A1F29"/>
    <w:rsid w:val="006A1F5E"/>
    <w:rsid w:val="006A1FA2"/>
    <w:rsid w:val="006A1FA3"/>
    <w:rsid w:val="006A2023"/>
    <w:rsid w:val="006A202E"/>
    <w:rsid w:val="006A207F"/>
    <w:rsid w:val="006A2097"/>
    <w:rsid w:val="006A20B4"/>
    <w:rsid w:val="006A20F0"/>
    <w:rsid w:val="006A212D"/>
    <w:rsid w:val="006A2167"/>
    <w:rsid w:val="006A2180"/>
    <w:rsid w:val="006A21C4"/>
    <w:rsid w:val="006A21D0"/>
    <w:rsid w:val="006A21D2"/>
    <w:rsid w:val="006A220F"/>
    <w:rsid w:val="006A2238"/>
    <w:rsid w:val="006A227E"/>
    <w:rsid w:val="006A22F5"/>
    <w:rsid w:val="006A2314"/>
    <w:rsid w:val="006A231C"/>
    <w:rsid w:val="006A2336"/>
    <w:rsid w:val="006A235F"/>
    <w:rsid w:val="006A2374"/>
    <w:rsid w:val="006A2379"/>
    <w:rsid w:val="006A237E"/>
    <w:rsid w:val="006A23A7"/>
    <w:rsid w:val="006A2410"/>
    <w:rsid w:val="006A2445"/>
    <w:rsid w:val="006A248E"/>
    <w:rsid w:val="006A249E"/>
    <w:rsid w:val="006A24B1"/>
    <w:rsid w:val="006A24CA"/>
    <w:rsid w:val="006A24D6"/>
    <w:rsid w:val="006A24DF"/>
    <w:rsid w:val="006A2503"/>
    <w:rsid w:val="006A2582"/>
    <w:rsid w:val="006A25A7"/>
    <w:rsid w:val="006A25BE"/>
    <w:rsid w:val="006A26A8"/>
    <w:rsid w:val="006A26D6"/>
    <w:rsid w:val="006A26E3"/>
    <w:rsid w:val="006A26E8"/>
    <w:rsid w:val="006A26F1"/>
    <w:rsid w:val="006A2700"/>
    <w:rsid w:val="006A2708"/>
    <w:rsid w:val="006A270F"/>
    <w:rsid w:val="006A273E"/>
    <w:rsid w:val="006A2772"/>
    <w:rsid w:val="006A279E"/>
    <w:rsid w:val="006A27AB"/>
    <w:rsid w:val="006A27C8"/>
    <w:rsid w:val="006A27CA"/>
    <w:rsid w:val="006A2822"/>
    <w:rsid w:val="006A2840"/>
    <w:rsid w:val="006A2846"/>
    <w:rsid w:val="006A2872"/>
    <w:rsid w:val="006A2878"/>
    <w:rsid w:val="006A288B"/>
    <w:rsid w:val="006A28C0"/>
    <w:rsid w:val="006A28CD"/>
    <w:rsid w:val="006A28D8"/>
    <w:rsid w:val="006A28E3"/>
    <w:rsid w:val="006A2943"/>
    <w:rsid w:val="006A295C"/>
    <w:rsid w:val="006A297A"/>
    <w:rsid w:val="006A29A0"/>
    <w:rsid w:val="006A29BD"/>
    <w:rsid w:val="006A2AA1"/>
    <w:rsid w:val="006A2AC0"/>
    <w:rsid w:val="006A2AF3"/>
    <w:rsid w:val="006A2AF4"/>
    <w:rsid w:val="006A2B34"/>
    <w:rsid w:val="006A2B3A"/>
    <w:rsid w:val="006A2B9C"/>
    <w:rsid w:val="006A2BD9"/>
    <w:rsid w:val="006A2BEB"/>
    <w:rsid w:val="006A2C1E"/>
    <w:rsid w:val="006A2C21"/>
    <w:rsid w:val="006A2C39"/>
    <w:rsid w:val="006A2C56"/>
    <w:rsid w:val="006A2C83"/>
    <w:rsid w:val="006A2CA8"/>
    <w:rsid w:val="006A2CD0"/>
    <w:rsid w:val="006A2CE5"/>
    <w:rsid w:val="006A2D04"/>
    <w:rsid w:val="006A2D79"/>
    <w:rsid w:val="006A2D7D"/>
    <w:rsid w:val="006A2DD8"/>
    <w:rsid w:val="006A2E0D"/>
    <w:rsid w:val="006A2E14"/>
    <w:rsid w:val="006A2E25"/>
    <w:rsid w:val="006A2E35"/>
    <w:rsid w:val="006A2E64"/>
    <w:rsid w:val="006A2E71"/>
    <w:rsid w:val="006A2E79"/>
    <w:rsid w:val="006A2EB1"/>
    <w:rsid w:val="006A2EB4"/>
    <w:rsid w:val="006A2ED2"/>
    <w:rsid w:val="006A2EE8"/>
    <w:rsid w:val="006A2EFF"/>
    <w:rsid w:val="006A2F51"/>
    <w:rsid w:val="006A2F69"/>
    <w:rsid w:val="006A2F74"/>
    <w:rsid w:val="006A2FAD"/>
    <w:rsid w:val="006A304B"/>
    <w:rsid w:val="006A3065"/>
    <w:rsid w:val="006A309D"/>
    <w:rsid w:val="006A3196"/>
    <w:rsid w:val="006A3197"/>
    <w:rsid w:val="006A31A4"/>
    <w:rsid w:val="006A31CE"/>
    <w:rsid w:val="006A3239"/>
    <w:rsid w:val="006A3254"/>
    <w:rsid w:val="006A3299"/>
    <w:rsid w:val="006A32C7"/>
    <w:rsid w:val="006A32D6"/>
    <w:rsid w:val="006A32FD"/>
    <w:rsid w:val="006A32FE"/>
    <w:rsid w:val="006A330D"/>
    <w:rsid w:val="006A3332"/>
    <w:rsid w:val="006A333A"/>
    <w:rsid w:val="006A3375"/>
    <w:rsid w:val="006A338C"/>
    <w:rsid w:val="006A3393"/>
    <w:rsid w:val="006A33AC"/>
    <w:rsid w:val="006A33B3"/>
    <w:rsid w:val="006A33BE"/>
    <w:rsid w:val="006A33BF"/>
    <w:rsid w:val="006A33C6"/>
    <w:rsid w:val="006A3409"/>
    <w:rsid w:val="006A341D"/>
    <w:rsid w:val="006A346D"/>
    <w:rsid w:val="006A34A2"/>
    <w:rsid w:val="006A34D2"/>
    <w:rsid w:val="006A3538"/>
    <w:rsid w:val="006A353D"/>
    <w:rsid w:val="006A357C"/>
    <w:rsid w:val="006A35E6"/>
    <w:rsid w:val="006A3608"/>
    <w:rsid w:val="006A3633"/>
    <w:rsid w:val="006A3640"/>
    <w:rsid w:val="006A367F"/>
    <w:rsid w:val="006A3691"/>
    <w:rsid w:val="006A3697"/>
    <w:rsid w:val="006A369B"/>
    <w:rsid w:val="006A3707"/>
    <w:rsid w:val="006A3759"/>
    <w:rsid w:val="006A37F3"/>
    <w:rsid w:val="006A380D"/>
    <w:rsid w:val="006A3823"/>
    <w:rsid w:val="006A3857"/>
    <w:rsid w:val="006A3880"/>
    <w:rsid w:val="006A3887"/>
    <w:rsid w:val="006A38A6"/>
    <w:rsid w:val="006A38D3"/>
    <w:rsid w:val="006A38DC"/>
    <w:rsid w:val="006A38F4"/>
    <w:rsid w:val="006A395F"/>
    <w:rsid w:val="006A3981"/>
    <w:rsid w:val="006A3988"/>
    <w:rsid w:val="006A39A7"/>
    <w:rsid w:val="006A39DE"/>
    <w:rsid w:val="006A3A62"/>
    <w:rsid w:val="006A3A6C"/>
    <w:rsid w:val="006A3B11"/>
    <w:rsid w:val="006A3B12"/>
    <w:rsid w:val="006A3B15"/>
    <w:rsid w:val="006A3B1A"/>
    <w:rsid w:val="006A3B32"/>
    <w:rsid w:val="006A3B89"/>
    <w:rsid w:val="006A3BA0"/>
    <w:rsid w:val="006A3BB4"/>
    <w:rsid w:val="006A3BEB"/>
    <w:rsid w:val="006A3C10"/>
    <w:rsid w:val="006A3C9D"/>
    <w:rsid w:val="006A3CA9"/>
    <w:rsid w:val="006A3CD1"/>
    <w:rsid w:val="006A3CF9"/>
    <w:rsid w:val="006A3D47"/>
    <w:rsid w:val="006A3DAA"/>
    <w:rsid w:val="006A3DC7"/>
    <w:rsid w:val="006A3DFF"/>
    <w:rsid w:val="006A3E0C"/>
    <w:rsid w:val="006A3E46"/>
    <w:rsid w:val="006A3E8D"/>
    <w:rsid w:val="006A3EA3"/>
    <w:rsid w:val="006A3EBB"/>
    <w:rsid w:val="006A3ED9"/>
    <w:rsid w:val="006A3F17"/>
    <w:rsid w:val="006A3F26"/>
    <w:rsid w:val="006A3F5A"/>
    <w:rsid w:val="006A3F63"/>
    <w:rsid w:val="006A3FB3"/>
    <w:rsid w:val="006A4034"/>
    <w:rsid w:val="006A40BB"/>
    <w:rsid w:val="006A4164"/>
    <w:rsid w:val="006A416B"/>
    <w:rsid w:val="006A419E"/>
    <w:rsid w:val="006A41CC"/>
    <w:rsid w:val="006A41E0"/>
    <w:rsid w:val="006A41F4"/>
    <w:rsid w:val="006A41F9"/>
    <w:rsid w:val="006A423E"/>
    <w:rsid w:val="006A4284"/>
    <w:rsid w:val="006A4287"/>
    <w:rsid w:val="006A4295"/>
    <w:rsid w:val="006A4296"/>
    <w:rsid w:val="006A42DF"/>
    <w:rsid w:val="006A42EE"/>
    <w:rsid w:val="006A431D"/>
    <w:rsid w:val="006A4325"/>
    <w:rsid w:val="006A435E"/>
    <w:rsid w:val="006A4378"/>
    <w:rsid w:val="006A4391"/>
    <w:rsid w:val="006A43C9"/>
    <w:rsid w:val="006A43D8"/>
    <w:rsid w:val="006A43DA"/>
    <w:rsid w:val="006A43DD"/>
    <w:rsid w:val="006A43EB"/>
    <w:rsid w:val="006A446F"/>
    <w:rsid w:val="006A44C4"/>
    <w:rsid w:val="006A44E8"/>
    <w:rsid w:val="006A451C"/>
    <w:rsid w:val="006A4540"/>
    <w:rsid w:val="006A4543"/>
    <w:rsid w:val="006A4577"/>
    <w:rsid w:val="006A458B"/>
    <w:rsid w:val="006A45FC"/>
    <w:rsid w:val="006A4607"/>
    <w:rsid w:val="006A462E"/>
    <w:rsid w:val="006A4630"/>
    <w:rsid w:val="006A4651"/>
    <w:rsid w:val="006A4652"/>
    <w:rsid w:val="006A4656"/>
    <w:rsid w:val="006A467F"/>
    <w:rsid w:val="006A46A6"/>
    <w:rsid w:val="006A46A9"/>
    <w:rsid w:val="006A46CE"/>
    <w:rsid w:val="006A470E"/>
    <w:rsid w:val="006A4743"/>
    <w:rsid w:val="006A4745"/>
    <w:rsid w:val="006A4762"/>
    <w:rsid w:val="006A476A"/>
    <w:rsid w:val="006A47D6"/>
    <w:rsid w:val="006A47F4"/>
    <w:rsid w:val="006A4827"/>
    <w:rsid w:val="006A4838"/>
    <w:rsid w:val="006A4850"/>
    <w:rsid w:val="006A4864"/>
    <w:rsid w:val="006A4869"/>
    <w:rsid w:val="006A488B"/>
    <w:rsid w:val="006A48A6"/>
    <w:rsid w:val="006A48AA"/>
    <w:rsid w:val="006A4902"/>
    <w:rsid w:val="006A4945"/>
    <w:rsid w:val="006A4946"/>
    <w:rsid w:val="006A4947"/>
    <w:rsid w:val="006A4971"/>
    <w:rsid w:val="006A4975"/>
    <w:rsid w:val="006A49D2"/>
    <w:rsid w:val="006A4A25"/>
    <w:rsid w:val="006A4A7A"/>
    <w:rsid w:val="006A4AF1"/>
    <w:rsid w:val="006A4B2E"/>
    <w:rsid w:val="006A4B30"/>
    <w:rsid w:val="006A4B3D"/>
    <w:rsid w:val="006A4B6E"/>
    <w:rsid w:val="006A4B7A"/>
    <w:rsid w:val="006A4BAA"/>
    <w:rsid w:val="006A4BC3"/>
    <w:rsid w:val="006A4C30"/>
    <w:rsid w:val="006A4C4D"/>
    <w:rsid w:val="006A4C58"/>
    <w:rsid w:val="006A4C70"/>
    <w:rsid w:val="006A4C87"/>
    <w:rsid w:val="006A4CA2"/>
    <w:rsid w:val="006A4CD8"/>
    <w:rsid w:val="006A4CFF"/>
    <w:rsid w:val="006A4D18"/>
    <w:rsid w:val="006A4D91"/>
    <w:rsid w:val="006A4D95"/>
    <w:rsid w:val="006A4DA4"/>
    <w:rsid w:val="006A4DCD"/>
    <w:rsid w:val="006A4DD0"/>
    <w:rsid w:val="006A4DFE"/>
    <w:rsid w:val="006A4E0C"/>
    <w:rsid w:val="006A4E46"/>
    <w:rsid w:val="006A4E6F"/>
    <w:rsid w:val="006A4EC6"/>
    <w:rsid w:val="006A4EE2"/>
    <w:rsid w:val="006A4F1A"/>
    <w:rsid w:val="006A4F28"/>
    <w:rsid w:val="006A4F35"/>
    <w:rsid w:val="006A4F57"/>
    <w:rsid w:val="006A4F87"/>
    <w:rsid w:val="006A5026"/>
    <w:rsid w:val="006A5052"/>
    <w:rsid w:val="006A50FF"/>
    <w:rsid w:val="006A5100"/>
    <w:rsid w:val="006A5115"/>
    <w:rsid w:val="006A5139"/>
    <w:rsid w:val="006A5148"/>
    <w:rsid w:val="006A5153"/>
    <w:rsid w:val="006A516E"/>
    <w:rsid w:val="006A51F5"/>
    <w:rsid w:val="006A5223"/>
    <w:rsid w:val="006A5282"/>
    <w:rsid w:val="006A5294"/>
    <w:rsid w:val="006A52C2"/>
    <w:rsid w:val="006A52EB"/>
    <w:rsid w:val="006A533E"/>
    <w:rsid w:val="006A5359"/>
    <w:rsid w:val="006A5387"/>
    <w:rsid w:val="006A5399"/>
    <w:rsid w:val="006A53D5"/>
    <w:rsid w:val="006A53D7"/>
    <w:rsid w:val="006A53F2"/>
    <w:rsid w:val="006A5416"/>
    <w:rsid w:val="006A54AA"/>
    <w:rsid w:val="006A54B5"/>
    <w:rsid w:val="006A54D2"/>
    <w:rsid w:val="006A54FA"/>
    <w:rsid w:val="006A5564"/>
    <w:rsid w:val="006A5580"/>
    <w:rsid w:val="006A559C"/>
    <w:rsid w:val="006A559E"/>
    <w:rsid w:val="006A55F5"/>
    <w:rsid w:val="006A5628"/>
    <w:rsid w:val="006A562B"/>
    <w:rsid w:val="006A5664"/>
    <w:rsid w:val="006A5665"/>
    <w:rsid w:val="006A56B2"/>
    <w:rsid w:val="006A56C3"/>
    <w:rsid w:val="006A56E7"/>
    <w:rsid w:val="006A56EF"/>
    <w:rsid w:val="006A56FC"/>
    <w:rsid w:val="006A5709"/>
    <w:rsid w:val="006A5744"/>
    <w:rsid w:val="006A578A"/>
    <w:rsid w:val="006A5793"/>
    <w:rsid w:val="006A579A"/>
    <w:rsid w:val="006A5839"/>
    <w:rsid w:val="006A5851"/>
    <w:rsid w:val="006A5888"/>
    <w:rsid w:val="006A58F9"/>
    <w:rsid w:val="006A5907"/>
    <w:rsid w:val="006A594A"/>
    <w:rsid w:val="006A594C"/>
    <w:rsid w:val="006A597F"/>
    <w:rsid w:val="006A59CB"/>
    <w:rsid w:val="006A59D6"/>
    <w:rsid w:val="006A5A01"/>
    <w:rsid w:val="006A5A37"/>
    <w:rsid w:val="006A5A40"/>
    <w:rsid w:val="006A5AC1"/>
    <w:rsid w:val="006A5ADB"/>
    <w:rsid w:val="006A5ADD"/>
    <w:rsid w:val="006A5B17"/>
    <w:rsid w:val="006A5B3B"/>
    <w:rsid w:val="006A5B6D"/>
    <w:rsid w:val="006A5BDE"/>
    <w:rsid w:val="006A5C08"/>
    <w:rsid w:val="006A5C70"/>
    <w:rsid w:val="006A5CFB"/>
    <w:rsid w:val="006A5CFF"/>
    <w:rsid w:val="006A5D01"/>
    <w:rsid w:val="006A5D04"/>
    <w:rsid w:val="006A5D30"/>
    <w:rsid w:val="006A5D63"/>
    <w:rsid w:val="006A5D7E"/>
    <w:rsid w:val="006A5D89"/>
    <w:rsid w:val="006A5D8F"/>
    <w:rsid w:val="006A5D9A"/>
    <w:rsid w:val="006A5E1C"/>
    <w:rsid w:val="006A5E77"/>
    <w:rsid w:val="006A5F16"/>
    <w:rsid w:val="006A5F70"/>
    <w:rsid w:val="006A5FA1"/>
    <w:rsid w:val="006A5FBF"/>
    <w:rsid w:val="006A5FC1"/>
    <w:rsid w:val="006A6027"/>
    <w:rsid w:val="006A602C"/>
    <w:rsid w:val="006A604E"/>
    <w:rsid w:val="006A6059"/>
    <w:rsid w:val="006A607F"/>
    <w:rsid w:val="006A6094"/>
    <w:rsid w:val="006A60D5"/>
    <w:rsid w:val="006A60D7"/>
    <w:rsid w:val="006A60E6"/>
    <w:rsid w:val="006A60FB"/>
    <w:rsid w:val="006A6177"/>
    <w:rsid w:val="006A61A1"/>
    <w:rsid w:val="006A61F8"/>
    <w:rsid w:val="006A6218"/>
    <w:rsid w:val="006A6279"/>
    <w:rsid w:val="006A6280"/>
    <w:rsid w:val="006A628C"/>
    <w:rsid w:val="006A62FE"/>
    <w:rsid w:val="006A6346"/>
    <w:rsid w:val="006A6355"/>
    <w:rsid w:val="006A6384"/>
    <w:rsid w:val="006A63AC"/>
    <w:rsid w:val="006A63AD"/>
    <w:rsid w:val="006A63BC"/>
    <w:rsid w:val="006A6511"/>
    <w:rsid w:val="006A6529"/>
    <w:rsid w:val="006A6560"/>
    <w:rsid w:val="006A65D9"/>
    <w:rsid w:val="006A65FE"/>
    <w:rsid w:val="006A6605"/>
    <w:rsid w:val="006A6626"/>
    <w:rsid w:val="006A662B"/>
    <w:rsid w:val="006A6656"/>
    <w:rsid w:val="006A6662"/>
    <w:rsid w:val="006A6750"/>
    <w:rsid w:val="006A6760"/>
    <w:rsid w:val="006A6798"/>
    <w:rsid w:val="006A67E4"/>
    <w:rsid w:val="006A680D"/>
    <w:rsid w:val="006A6872"/>
    <w:rsid w:val="006A688F"/>
    <w:rsid w:val="006A68CA"/>
    <w:rsid w:val="006A6911"/>
    <w:rsid w:val="006A693D"/>
    <w:rsid w:val="006A6961"/>
    <w:rsid w:val="006A698A"/>
    <w:rsid w:val="006A69B3"/>
    <w:rsid w:val="006A69EA"/>
    <w:rsid w:val="006A6A37"/>
    <w:rsid w:val="006A6A41"/>
    <w:rsid w:val="006A6A72"/>
    <w:rsid w:val="006A6AD1"/>
    <w:rsid w:val="006A6B13"/>
    <w:rsid w:val="006A6B1E"/>
    <w:rsid w:val="006A6B4B"/>
    <w:rsid w:val="006A6B55"/>
    <w:rsid w:val="006A6B74"/>
    <w:rsid w:val="006A6B8F"/>
    <w:rsid w:val="006A6B9F"/>
    <w:rsid w:val="006A6BA8"/>
    <w:rsid w:val="006A6BC9"/>
    <w:rsid w:val="006A6BE5"/>
    <w:rsid w:val="006A6C17"/>
    <w:rsid w:val="006A6C20"/>
    <w:rsid w:val="006A6C31"/>
    <w:rsid w:val="006A6CAC"/>
    <w:rsid w:val="006A6CAE"/>
    <w:rsid w:val="006A6CCE"/>
    <w:rsid w:val="006A6D29"/>
    <w:rsid w:val="006A6D38"/>
    <w:rsid w:val="006A6DC4"/>
    <w:rsid w:val="006A6DFF"/>
    <w:rsid w:val="006A6E33"/>
    <w:rsid w:val="006A6E41"/>
    <w:rsid w:val="006A6E53"/>
    <w:rsid w:val="006A6E65"/>
    <w:rsid w:val="006A6E98"/>
    <w:rsid w:val="006A6EA3"/>
    <w:rsid w:val="006A6EA5"/>
    <w:rsid w:val="006A6EB6"/>
    <w:rsid w:val="006A6EE0"/>
    <w:rsid w:val="006A6EF8"/>
    <w:rsid w:val="006A6EFF"/>
    <w:rsid w:val="006A6F2B"/>
    <w:rsid w:val="006A6F30"/>
    <w:rsid w:val="006A6F3D"/>
    <w:rsid w:val="006A6F46"/>
    <w:rsid w:val="006A6F78"/>
    <w:rsid w:val="006A6F82"/>
    <w:rsid w:val="006A6F99"/>
    <w:rsid w:val="006A6FB5"/>
    <w:rsid w:val="006A6FBF"/>
    <w:rsid w:val="006A6FC6"/>
    <w:rsid w:val="006A6FE5"/>
    <w:rsid w:val="006A7000"/>
    <w:rsid w:val="006A703A"/>
    <w:rsid w:val="006A7060"/>
    <w:rsid w:val="006A70EB"/>
    <w:rsid w:val="006A70F1"/>
    <w:rsid w:val="006A7120"/>
    <w:rsid w:val="006A7182"/>
    <w:rsid w:val="006A71B9"/>
    <w:rsid w:val="006A71D1"/>
    <w:rsid w:val="006A71D2"/>
    <w:rsid w:val="006A71D6"/>
    <w:rsid w:val="006A7240"/>
    <w:rsid w:val="006A7242"/>
    <w:rsid w:val="006A725D"/>
    <w:rsid w:val="006A7267"/>
    <w:rsid w:val="006A7282"/>
    <w:rsid w:val="006A728F"/>
    <w:rsid w:val="006A72A2"/>
    <w:rsid w:val="006A72A5"/>
    <w:rsid w:val="006A72D5"/>
    <w:rsid w:val="006A730A"/>
    <w:rsid w:val="006A731D"/>
    <w:rsid w:val="006A7367"/>
    <w:rsid w:val="006A736E"/>
    <w:rsid w:val="006A73CE"/>
    <w:rsid w:val="006A7481"/>
    <w:rsid w:val="006A7493"/>
    <w:rsid w:val="006A74C5"/>
    <w:rsid w:val="006A74F6"/>
    <w:rsid w:val="006A7508"/>
    <w:rsid w:val="006A751F"/>
    <w:rsid w:val="006A752D"/>
    <w:rsid w:val="006A753C"/>
    <w:rsid w:val="006A7559"/>
    <w:rsid w:val="006A755E"/>
    <w:rsid w:val="006A7569"/>
    <w:rsid w:val="006A7572"/>
    <w:rsid w:val="006A7595"/>
    <w:rsid w:val="006A75B6"/>
    <w:rsid w:val="006A75D5"/>
    <w:rsid w:val="006A75E7"/>
    <w:rsid w:val="006A7623"/>
    <w:rsid w:val="006A7638"/>
    <w:rsid w:val="006A763A"/>
    <w:rsid w:val="006A7667"/>
    <w:rsid w:val="006A768B"/>
    <w:rsid w:val="006A7697"/>
    <w:rsid w:val="006A76A0"/>
    <w:rsid w:val="006A76D7"/>
    <w:rsid w:val="006A76FA"/>
    <w:rsid w:val="006A7719"/>
    <w:rsid w:val="006A7723"/>
    <w:rsid w:val="006A7724"/>
    <w:rsid w:val="006A772D"/>
    <w:rsid w:val="006A7755"/>
    <w:rsid w:val="006A776A"/>
    <w:rsid w:val="006A777D"/>
    <w:rsid w:val="006A7874"/>
    <w:rsid w:val="006A7884"/>
    <w:rsid w:val="006A78F9"/>
    <w:rsid w:val="006A790C"/>
    <w:rsid w:val="006A7919"/>
    <w:rsid w:val="006A7947"/>
    <w:rsid w:val="006A794A"/>
    <w:rsid w:val="006A7A24"/>
    <w:rsid w:val="006A7A5C"/>
    <w:rsid w:val="006A7A6D"/>
    <w:rsid w:val="006A7A76"/>
    <w:rsid w:val="006A7A7C"/>
    <w:rsid w:val="006A7A81"/>
    <w:rsid w:val="006A7A85"/>
    <w:rsid w:val="006A7AA1"/>
    <w:rsid w:val="006A7AAB"/>
    <w:rsid w:val="006A7AB3"/>
    <w:rsid w:val="006A7AC3"/>
    <w:rsid w:val="006A7AD4"/>
    <w:rsid w:val="006A7B44"/>
    <w:rsid w:val="006A7B88"/>
    <w:rsid w:val="006A7B90"/>
    <w:rsid w:val="006A7B94"/>
    <w:rsid w:val="006A7BAE"/>
    <w:rsid w:val="006A7BAF"/>
    <w:rsid w:val="006A7BE3"/>
    <w:rsid w:val="006A7BE4"/>
    <w:rsid w:val="006A7BE5"/>
    <w:rsid w:val="006A7BEB"/>
    <w:rsid w:val="006A7C07"/>
    <w:rsid w:val="006A7CC3"/>
    <w:rsid w:val="006A7D44"/>
    <w:rsid w:val="006A7D49"/>
    <w:rsid w:val="006A7D56"/>
    <w:rsid w:val="006A7DE4"/>
    <w:rsid w:val="006A7DF0"/>
    <w:rsid w:val="006A7DF6"/>
    <w:rsid w:val="006A7DFE"/>
    <w:rsid w:val="006A7E3D"/>
    <w:rsid w:val="006A7E50"/>
    <w:rsid w:val="006A7E5E"/>
    <w:rsid w:val="006A7E7F"/>
    <w:rsid w:val="006A7E83"/>
    <w:rsid w:val="006A7E8C"/>
    <w:rsid w:val="006A7ECB"/>
    <w:rsid w:val="006A7EED"/>
    <w:rsid w:val="006A7F0A"/>
    <w:rsid w:val="006A7F31"/>
    <w:rsid w:val="006A7F3D"/>
    <w:rsid w:val="006A7F8D"/>
    <w:rsid w:val="006A7FA5"/>
    <w:rsid w:val="006A7FA9"/>
    <w:rsid w:val="006A7FBC"/>
    <w:rsid w:val="006B0063"/>
    <w:rsid w:val="006B00A4"/>
    <w:rsid w:val="006B00C4"/>
    <w:rsid w:val="006B0144"/>
    <w:rsid w:val="006B016A"/>
    <w:rsid w:val="006B01C2"/>
    <w:rsid w:val="006B01D0"/>
    <w:rsid w:val="006B021B"/>
    <w:rsid w:val="006B0234"/>
    <w:rsid w:val="006B0286"/>
    <w:rsid w:val="006B02E4"/>
    <w:rsid w:val="006B030F"/>
    <w:rsid w:val="006B0336"/>
    <w:rsid w:val="006B035A"/>
    <w:rsid w:val="006B0397"/>
    <w:rsid w:val="006B03AE"/>
    <w:rsid w:val="006B043E"/>
    <w:rsid w:val="006B043F"/>
    <w:rsid w:val="006B0456"/>
    <w:rsid w:val="006B046A"/>
    <w:rsid w:val="006B04F1"/>
    <w:rsid w:val="006B0527"/>
    <w:rsid w:val="006B052D"/>
    <w:rsid w:val="006B052E"/>
    <w:rsid w:val="006B053D"/>
    <w:rsid w:val="006B0553"/>
    <w:rsid w:val="006B061E"/>
    <w:rsid w:val="006B0666"/>
    <w:rsid w:val="006B066D"/>
    <w:rsid w:val="006B069E"/>
    <w:rsid w:val="006B06BA"/>
    <w:rsid w:val="006B06D4"/>
    <w:rsid w:val="006B06EB"/>
    <w:rsid w:val="006B06ED"/>
    <w:rsid w:val="006B06F7"/>
    <w:rsid w:val="006B06FA"/>
    <w:rsid w:val="006B070A"/>
    <w:rsid w:val="006B0713"/>
    <w:rsid w:val="006B072C"/>
    <w:rsid w:val="006B0747"/>
    <w:rsid w:val="006B0766"/>
    <w:rsid w:val="006B078E"/>
    <w:rsid w:val="006B07B1"/>
    <w:rsid w:val="006B07F6"/>
    <w:rsid w:val="006B0836"/>
    <w:rsid w:val="006B0854"/>
    <w:rsid w:val="006B0899"/>
    <w:rsid w:val="006B08B0"/>
    <w:rsid w:val="006B096F"/>
    <w:rsid w:val="006B097A"/>
    <w:rsid w:val="006B09DB"/>
    <w:rsid w:val="006B0A00"/>
    <w:rsid w:val="006B0A1E"/>
    <w:rsid w:val="006B0A26"/>
    <w:rsid w:val="006B0A6C"/>
    <w:rsid w:val="006B0ADB"/>
    <w:rsid w:val="006B0ADF"/>
    <w:rsid w:val="006B0B0C"/>
    <w:rsid w:val="006B0B44"/>
    <w:rsid w:val="006B0B4D"/>
    <w:rsid w:val="006B0B51"/>
    <w:rsid w:val="006B0B66"/>
    <w:rsid w:val="006B0B9C"/>
    <w:rsid w:val="006B0BA3"/>
    <w:rsid w:val="006B0BCC"/>
    <w:rsid w:val="006B0BE5"/>
    <w:rsid w:val="006B0BFC"/>
    <w:rsid w:val="006B0C10"/>
    <w:rsid w:val="006B0C32"/>
    <w:rsid w:val="006B0CC5"/>
    <w:rsid w:val="006B0D37"/>
    <w:rsid w:val="006B0D3D"/>
    <w:rsid w:val="006B0D9C"/>
    <w:rsid w:val="006B0E62"/>
    <w:rsid w:val="006B0E9D"/>
    <w:rsid w:val="006B0EBF"/>
    <w:rsid w:val="006B0EE3"/>
    <w:rsid w:val="006B0F4C"/>
    <w:rsid w:val="006B0F78"/>
    <w:rsid w:val="006B0FA3"/>
    <w:rsid w:val="006B0FDD"/>
    <w:rsid w:val="006B0FDF"/>
    <w:rsid w:val="006B1023"/>
    <w:rsid w:val="006B104E"/>
    <w:rsid w:val="006B105B"/>
    <w:rsid w:val="006B108C"/>
    <w:rsid w:val="006B10BC"/>
    <w:rsid w:val="006B1108"/>
    <w:rsid w:val="006B1114"/>
    <w:rsid w:val="006B1123"/>
    <w:rsid w:val="006B112F"/>
    <w:rsid w:val="006B1144"/>
    <w:rsid w:val="006B1163"/>
    <w:rsid w:val="006B11A6"/>
    <w:rsid w:val="006B11BE"/>
    <w:rsid w:val="006B11F0"/>
    <w:rsid w:val="006B129B"/>
    <w:rsid w:val="006B12EE"/>
    <w:rsid w:val="006B12F4"/>
    <w:rsid w:val="006B1334"/>
    <w:rsid w:val="006B1351"/>
    <w:rsid w:val="006B13C6"/>
    <w:rsid w:val="006B13EF"/>
    <w:rsid w:val="006B13F1"/>
    <w:rsid w:val="006B13F7"/>
    <w:rsid w:val="006B1430"/>
    <w:rsid w:val="006B148E"/>
    <w:rsid w:val="006B14E9"/>
    <w:rsid w:val="006B1529"/>
    <w:rsid w:val="006B154F"/>
    <w:rsid w:val="006B1557"/>
    <w:rsid w:val="006B157D"/>
    <w:rsid w:val="006B158C"/>
    <w:rsid w:val="006B1592"/>
    <w:rsid w:val="006B1616"/>
    <w:rsid w:val="006B1628"/>
    <w:rsid w:val="006B1638"/>
    <w:rsid w:val="006B1671"/>
    <w:rsid w:val="006B1696"/>
    <w:rsid w:val="006B16CE"/>
    <w:rsid w:val="006B16F9"/>
    <w:rsid w:val="006B1710"/>
    <w:rsid w:val="006B1760"/>
    <w:rsid w:val="006B1796"/>
    <w:rsid w:val="006B179A"/>
    <w:rsid w:val="006B17AD"/>
    <w:rsid w:val="006B17BB"/>
    <w:rsid w:val="006B17BE"/>
    <w:rsid w:val="006B17C2"/>
    <w:rsid w:val="006B17DA"/>
    <w:rsid w:val="006B1800"/>
    <w:rsid w:val="006B1806"/>
    <w:rsid w:val="006B185A"/>
    <w:rsid w:val="006B1892"/>
    <w:rsid w:val="006B18F7"/>
    <w:rsid w:val="006B193D"/>
    <w:rsid w:val="006B196A"/>
    <w:rsid w:val="006B1986"/>
    <w:rsid w:val="006B1987"/>
    <w:rsid w:val="006B19A5"/>
    <w:rsid w:val="006B1A0C"/>
    <w:rsid w:val="006B1A4B"/>
    <w:rsid w:val="006B1A9F"/>
    <w:rsid w:val="006B1AE6"/>
    <w:rsid w:val="006B1B08"/>
    <w:rsid w:val="006B1B6F"/>
    <w:rsid w:val="006B1B91"/>
    <w:rsid w:val="006B1BB2"/>
    <w:rsid w:val="006B1BC3"/>
    <w:rsid w:val="006B1BCE"/>
    <w:rsid w:val="006B1CB2"/>
    <w:rsid w:val="006B1CBA"/>
    <w:rsid w:val="006B1CC2"/>
    <w:rsid w:val="006B1CFE"/>
    <w:rsid w:val="006B1D1A"/>
    <w:rsid w:val="006B1D3D"/>
    <w:rsid w:val="006B1D9D"/>
    <w:rsid w:val="006B1DED"/>
    <w:rsid w:val="006B1E3A"/>
    <w:rsid w:val="006B1E73"/>
    <w:rsid w:val="006B1E9D"/>
    <w:rsid w:val="006B1EA7"/>
    <w:rsid w:val="006B1EC3"/>
    <w:rsid w:val="006B1F94"/>
    <w:rsid w:val="006B1FDE"/>
    <w:rsid w:val="006B1FE4"/>
    <w:rsid w:val="006B1FEF"/>
    <w:rsid w:val="006B2004"/>
    <w:rsid w:val="006B2062"/>
    <w:rsid w:val="006B20B1"/>
    <w:rsid w:val="006B20BA"/>
    <w:rsid w:val="006B20DB"/>
    <w:rsid w:val="006B20E9"/>
    <w:rsid w:val="006B211F"/>
    <w:rsid w:val="006B2122"/>
    <w:rsid w:val="006B2126"/>
    <w:rsid w:val="006B2148"/>
    <w:rsid w:val="006B2170"/>
    <w:rsid w:val="006B218A"/>
    <w:rsid w:val="006B21EA"/>
    <w:rsid w:val="006B2225"/>
    <w:rsid w:val="006B2231"/>
    <w:rsid w:val="006B2232"/>
    <w:rsid w:val="006B2255"/>
    <w:rsid w:val="006B2282"/>
    <w:rsid w:val="006B2293"/>
    <w:rsid w:val="006B229E"/>
    <w:rsid w:val="006B22AC"/>
    <w:rsid w:val="006B22B2"/>
    <w:rsid w:val="006B22D5"/>
    <w:rsid w:val="006B2310"/>
    <w:rsid w:val="006B2312"/>
    <w:rsid w:val="006B2322"/>
    <w:rsid w:val="006B2349"/>
    <w:rsid w:val="006B2361"/>
    <w:rsid w:val="006B23FC"/>
    <w:rsid w:val="006B2414"/>
    <w:rsid w:val="006B243F"/>
    <w:rsid w:val="006B2446"/>
    <w:rsid w:val="006B24B2"/>
    <w:rsid w:val="006B24C9"/>
    <w:rsid w:val="006B250F"/>
    <w:rsid w:val="006B2531"/>
    <w:rsid w:val="006B2550"/>
    <w:rsid w:val="006B255A"/>
    <w:rsid w:val="006B2565"/>
    <w:rsid w:val="006B2572"/>
    <w:rsid w:val="006B2591"/>
    <w:rsid w:val="006B25A2"/>
    <w:rsid w:val="006B25AD"/>
    <w:rsid w:val="006B25B4"/>
    <w:rsid w:val="006B25D3"/>
    <w:rsid w:val="006B25DF"/>
    <w:rsid w:val="006B260F"/>
    <w:rsid w:val="006B264A"/>
    <w:rsid w:val="006B2659"/>
    <w:rsid w:val="006B2684"/>
    <w:rsid w:val="006B26CE"/>
    <w:rsid w:val="006B2700"/>
    <w:rsid w:val="006B2728"/>
    <w:rsid w:val="006B2762"/>
    <w:rsid w:val="006B2774"/>
    <w:rsid w:val="006B2785"/>
    <w:rsid w:val="006B27A9"/>
    <w:rsid w:val="006B27E5"/>
    <w:rsid w:val="006B27EA"/>
    <w:rsid w:val="006B2801"/>
    <w:rsid w:val="006B282A"/>
    <w:rsid w:val="006B282B"/>
    <w:rsid w:val="006B2843"/>
    <w:rsid w:val="006B285C"/>
    <w:rsid w:val="006B2887"/>
    <w:rsid w:val="006B28E8"/>
    <w:rsid w:val="006B28EA"/>
    <w:rsid w:val="006B28EC"/>
    <w:rsid w:val="006B296D"/>
    <w:rsid w:val="006B299E"/>
    <w:rsid w:val="006B2A01"/>
    <w:rsid w:val="006B2A2A"/>
    <w:rsid w:val="006B2A30"/>
    <w:rsid w:val="006B2A6F"/>
    <w:rsid w:val="006B2AE1"/>
    <w:rsid w:val="006B2AFC"/>
    <w:rsid w:val="006B2B5A"/>
    <w:rsid w:val="006B2B72"/>
    <w:rsid w:val="006B2B74"/>
    <w:rsid w:val="006B2B78"/>
    <w:rsid w:val="006B2BB9"/>
    <w:rsid w:val="006B2BD9"/>
    <w:rsid w:val="006B2C30"/>
    <w:rsid w:val="006B2C7C"/>
    <w:rsid w:val="006B2C9D"/>
    <w:rsid w:val="006B2C9E"/>
    <w:rsid w:val="006B2CB0"/>
    <w:rsid w:val="006B2CBB"/>
    <w:rsid w:val="006B2CE3"/>
    <w:rsid w:val="006B2D08"/>
    <w:rsid w:val="006B2D3A"/>
    <w:rsid w:val="006B2D47"/>
    <w:rsid w:val="006B2D63"/>
    <w:rsid w:val="006B2D8B"/>
    <w:rsid w:val="006B2D91"/>
    <w:rsid w:val="006B2DB1"/>
    <w:rsid w:val="006B2DB6"/>
    <w:rsid w:val="006B2DD7"/>
    <w:rsid w:val="006B2E30"/>
    <w:rsid w:val="006B2E4E"/>
    <w:rsid w:val="006B2E7A"/>
    <w:rsid w:val="006B2E80"/>
    <w:rsid w:val="006B2E91"/>
    <w:rsid w:val="006B2EB6"/>
    <w:rsid w:val="006B2EC1"/>
    <w:rsid w:val="006B2ECE"/>
    <w:rsid w:val="006B2EEA"/>
    <w:rsid w:val="006B2EEC"/>
    <w:rsid w:val="006B2F0F"/>
    <w:rsid w:val="006B2F36"/>
    <w:rsid w:val="006B2F38"/>
    <w:rsid w:val="006B2FCD"/>
    <w:rsid w:val="006B2FE2"/>
    <w:rsid w:val="006B2FE5"/>
    <w:rsid w:val="006B3039"/>
    <w:rsid w:val="006B307F"/>
    <w:rsid w:val="006B30A6"/>
    <w:rsid w:val="006B30BF"/>
    <w:rsid w:val="006B30C8"/>
    <w:rsid w:val="006B30CB"/>
    <w:rsid w:val="006B3138"/>
    <w:rsid w:val="006B3155"/>
    <w:rsid w:val="006B317C"/>
    <w:rsid w:val="006B318F"/>
    <w:rsid w:val="006B320B"/>
    <w:rsid w:val="006B3215"/>
    <w:rsid w:val="006B3217"/>
    <w:rsid w:val="006B3234"/>
    <w:rsid w:val="006B324E"/>
    <w:rsid w:val="006B32B6"/>
    <w:rsid w:val="006B32EF"/>
    <w:rsid w:val="006B3366"/>
    <w:rsid w:val="006B3380"/>
    <w:rsid w:val="006B339B"/>
    <w:rsid w:val="006B33C1"/>
    <w:rsid w:val="006B33FB"/>
    <w:rsid w:val="006B341B"/>
    <w:rsid w:val="006B342B"/>
    <w:rsid w:val="006B3469"/>
    <w:rsid w:val="006B346C"/>
    <w:rsid w:val="006B3475"/>
    <w:rsid w:val="006B34B4"/>
    <w:rsid w:val="006B34EA"/>
    <w:rsid w:val="006B34F3"/>
    <w:rsid w:val="006B351D"/>
    <w:rsid w:val="006B3520"/>
    <w:rsid w:val="006B3526"/>
    <w:rsid w:val="006B3548"/>
    <w:rsid w:val="006B3582"/>
    <w:rsid w:val="006B35A0"/>
    <w:rsid w:val="006B35A8"/>
    <w:rsid w:val="006B35AE"/>
    <w:rsid w:val="006B35B5"/>
    <w:rsid w:val="006B35F1"/>
    <w:rsid w:val="006B362E"/>
    <w:rsid w:val="006B3635"/>
    <w:rsid w:val="006B3646"/>
    <w:rsid w:val="006B3673"/>
    <w:rsid w:val="006B3678"/>
    <w:rsid w:val="006B36A0"/>
    <w:rsid w:val="006B36DB"/>
    <w:rsid w:val="006B378D"/>
    <w:rsid w:val="006B3790"/>
    <w:rsid w:val="006B3795"/>
    <w:rsid w:val="006B37D5"/>
    <w:rsid w:val="006B380E"/>
    <w:rsid w:val="006B383B"/>
    <w:rsid w:val="006B3854"/>
    <w:rsid w:val="006B385B"/>
    <w:rsid w:val="006B388C"/>
    <w:rsid w:val="006B38C8"/>
    <w:rsid w:val="006B3978"/>
    <w:rsid w:val="006B399D"/>
    <w:rsid w:val="006B39BB"/>
    <w:rsid w:val="006B3A1B"/>
    <w:rsid w:val="006B3A20"/>
    <w:rsid w:val="006B3A4D"/>
    <w:rsid w:val="006B3A7B"/>
    <w:rsid w:val="006B3AE1"/>
    <w:rsid w:val="006B3B50"/>
    <w:rsid w:val="006B3B63"/>
    <w:rsid w:val="006B3B6B"/>
    <w:rsid w:val="006B3B6D"/>
    <w:rsid w:val="006B3B6E"/>
    <w:rsid w:val="006B3BA6"/>
    <w:rsid w:val="006B3BBF"/>
    <w:rsid w:val="006B3BE5"/>
    <w:rsid w:val="006B3BEC"/>
    <w:rsid w:val="006B3BFA"/>
    <w:rsid w:val="006B3C1B"/>
    <w:rsid w:val="006B3C3B"/>
    <w:rsid w:val="006B3C63"/>
    <w:rsid w:val="006B3C88"/>
    <w:rsid w:val="006B3CA1"/>
    <w:rsid w:val="006B3CC6"/>
    <w:rsid w:val="006B3D12"/>
    <w:rsid w:val="006B3D8C"/>
    <w:rsid w:val="006B3DB4"/>
    <w:rsid w:val="006B3E0D"/>
    <w:rsid w:val="006B3E30"/>
    <w:rsid w:val="006B3E61"/>
    <w:rsid w:val="006B3E8C"/>
    <w:rsid w:val="006B3E9B"/>
    <w:rsid w:val="006B3ECB"/>
    <w:rsid w:val="006B3ECE"/>
    <w:rsid w:val="006B3F2A"/>
    <w:rsid w:val="006B3F96"/>
    <w:rsid w:val="006B4003"/>
    <w:rsid w:val="006B405C"/>
    <w:rsid w:val="006B406C"/>
    <w:rsid w:val="006B41AB"/>
    <w:rsid w:val="006B41F0"/>
    <w:rsid w:val="006B41F2"/>
    <w:rsid w:val="006B41FC"/>
    <w:rsid w:val="006B4202"/>
    <w:rsid w:val="006B4209"/>
    <w:rsid w:val="006B4248"/>
    <w:rsid w:val="006B429B"/>
    <w:rsid w:val="006B42B1"/>
    <w:rsid w:val="006B42FB"/>
    <w:rsid w:val="006B430F"/>
    <w:rsid w:val="006B432D"/>
    <w:rsid w:val="006B436B"/>
    <w:rsid w:val="006B4397"/>
    <w:rsid w:val="006B4438"/>
    <w:rsid w:val="006B448F"/>
    <w:rsid w:val="006B44A7"/>
    <w:rsid w:val="006B44E1"/>
    <w:rsid w:val="006B4506"/>
    <w:rsid w:val="006B4516"/>
    <w:rsid w:val="006B4519"/>
    <w:rsid w:val="006B4585"/>
    <w:rsid w:val="006B462B"/>
    <w:rsid w:val="006B466B"/>
    <w:rsid w:val="006B4671"/>
    <w:rsid w:val="006B4687"/>
    <w:rsid w:val="006B46BB"/>
    <w:rsid w:val="006B46CD"/>
    <w:rsid w:val="006B46CE"/>
    <w:rsid w:val="006B46F9"/>
    <w:rsid w:val="006B473C"/>
    <w:rsid w:val="006B47A6"/>
    <w:rsid w:val="006B4800"/>
    <w:rsid w:val="006B4859"/>
    <w:rsid w:val="006B4876"/>
    <w:rsid w:val="006B4887"/>
    <w:rsid w:val="006B4948"/>
    <w:rsid w:val="006B497C"/>
    <w:rsid w:val="006B4985"/>
    <w:rsid w:val="006B498D"/>
    <w:rsid w:val="006B499F"/>
    <w:rsid w:val="006B49B7"/>
    <w:rsid w:val="006B4A00"/>
    <w:rsid w:val="006B4A22"/>
    <w:rsid w:val="006B4A25"/>
    <w:rsid w:val="006B4A32"/>
    <w:rsid w:val="006B4A4C"/>
    <w:rsid w:val="006B4A6D"/>
    <w:rsid w:val="006B4A6F"/>
    <w:rsid w:val="006B4A7E"/>
    <w:rsid w:val="006B4A90"/>
    <w:rsid w:val="006B4AD0"/>
    <w:rsid w:val="006B4AE0"/>
    <w:rsid w:val="006B4AED"/>
    <w:rsid w:val="006B4B17"/>
    <w:rsid w:val="006B4B67"/>
    <w:rsid w:val="006B4B6A"/>
    <w:rsid w:val="006B4B91"/>
    <w:rsid w:val="006B4BB8"/>
    <w:rsid w:val="006B4BB9"/>
    <w:rsid w:val="006B4BBA"/>
    <w:rsid w:val="006B4BE2"/>
    <w:rsid w:val="006B4BE6"/>
    <w:rsid w:val="006B4C5B"/>
    <w:rsid w:val="006B4C6D"/>
    <w:rsid w:val="006B4C87"/>
    <w:rsid w:val="006B4C95"/>
    <w:rsid w:val="006B4CF7"/>
    <w:rsid w:val="006B4D35"/>
    <w:rsid w:val="006B4D3C"/>
    <w:rsid w:val="006B4DF7"/>
    <w:rsid w:val="006B4E0B"/>
    <w:rsid w:val="006B4E59"/>
    <w:rsid w:val="006B4E6F"/>
    <w:rsid w:val="006B4EDB"/>
    <w:rsid w:val="006B4EF9"/>
    <w:rsid w:val="006B4F26"/>
    <w:rsid w:val="006B4F40"/>
    <w:rsid w:val="006B4F56"/>
    <w:rsid w:val="006B4F6F"/>
    <w:rsid w:val="006B4F7C"/>
    <w:rsid w:val="006B4F7F"/>
    <w:rsid w:val="006B4F94"/>
    <w:rsid w:val="006B4FB9"/>
    <w:rsid w:val="006B4FDD"/>
    <w:rsid w:val="006B4FDF"/>
    <w:rsid w:val="006B4FF2"/>
    <w:rsid w:val="006B5012"/>
    <w:rsid w:val="006B5018"/>
    <w:rsid w:val="006B5062"/>
    <w:rsid w:val="006B5097"/>
    <w:rsid w:val="006B50C7"/>
    <w:rsid w:val="006B50CE"/>
    <w:rsid w:val="006B50F1"/>
    <w:rsid w:val="006B5133"/>
    <w:rsid w:val="006B51B0"/>
    <w:rsid w:val="006B51B1"/>
    <w:rsid w:val="006B5227"/>
    <w:rsid w:val="006B5266"/>
    <w:rsid w:val="006B52A8"/>
    <w:rsid w:val="006B5351"/>
    <w:rsid w:val="006B535E"/>
    <w:rsid w:val="006B536A"/>
    <w:rsid w:val="006B5376"/>
    <w:rsid w:val="006B5393"/>
    <w:rsid w:val="006B53A5"/>
    <w:rsid w:val="006B53B3"/>
    <w:rsid w:val="006B541F"/>
    <w:rsid w:val="006B542F"/>
    <w:rsid w:val="006B5453"/>
    <w:rsid w:val="006B5483"/>
    <w:rsid w:val="006B54CC"/>
    <w:rsid w:val="006B553B"/>
    <w:rsid w:val="006B5545"/>
    <w:rsid w:val="006B557D"/>
    <w:rsid w:val="006B5620"/>
    <w:rsid w:val="006B565A"/>
    <w:rsid w:val="006B5682"/>
    <w:rsid w:val="006B56D1"/>
    <w:rsid w:val="006B56E0"/>
    <w:rsid w:val="006B56E4"/>
    <w:rsid w:val="006B56E6"/>
    <w:rsid w:val="006B56E8"/>
    <w:rsid w:val="006B5706"/>
    <w:rsid w:val="006B571E"/>
    <w:rsid w:val="006B5721"/>
    <w:rsid w:val="006B5739"/>
    <w:rsid w:val="006B5751"/>
    <w:rsid w:val="006B57AF"/>
    <w:rsid w:val="006B57B5"/>
    <w:rsid w:val="006B5817"/>
    <w:rsid w:val="006B581E"/>
    <w:rsid w:val="006B581F"/>
    <w:rsid w:val="006B5831"/>
    <w:rsid w:val="006B584F"/>
    <w:rsid w:val="006B5882"/>
    <w:rsid w:val="006B58F5"/>
    <w:rsid w:val="006B5999"/>
    <w:rsid w:val="006B59B0"/>
    <w:rsid w:val="006B59B4"/>
    <w:rsid w:val="006B59C3"/>
    <w:rsid w:val="006B59ED"/>
    <w:rsid w:val="006B5A03"/>
    <w:rsid w:val="006B5A04"/>
    <w:rsid w:val="006B5A09"/>
    <w:rsid w:val="006B5A22"/>
    <w:rsid w:val="006B5A6F"/>
    <w:rsid w:val="006B5A76"/>
    <w:rsid w:val="006B5AC6"/>
    <w:rsid w:val="006B5AD3"/>
    <w:rsid w:val="006B5B12"/>
    <w:rsid w:val="006B5B81"/>
    <w:rsid w:val="006B5B86"/>
    <w:rsid w:val="006B5B8A"/>
    <w:rsid w:val="006B5BB5"/>
    <w:rsid w:val="006B5BD0"/>
    <w:rsid w:val="006B5C51"/>
    <w:rsid w:val="006B5C98"/>
    <w:rsid w:val="006B5C99"/>
    <w:rsid w:val="006B5C9E"/>
    <w:rsid w:val="006B5CBA"/>
    <w:rsid w:val="006B5CD2"/>
    <w:rsid w:val="006B5D11"/>
    <w:rsid w:val="006B5D14"/>
    <w:rsid w:val="006B5D15"/>
    <w:rsid w:val="006B5D2B"/>
    <w:rsid w:val="006B5D70"/>
    <w:rsid w:val="006B5D76"/>
    <w:rsid w:val="006B5D77"/>
    <w:rsid w:val="006B5E16"/>
    <w:rsid w:val="006B5E86"/>
    <w:rsid w:val="006B5EAD"/>
    <w:rsid w:val="006B5EC2"/>
    <w:rsid w:val="006B5EC4"/>
    <w:rsid w:val="006B5EE7"/>
    <w:rsid w:val="006B5F05"/>
    <w:rsid w:val="006B5F47"/>
    <w:rsid w:val="006B5FB5"/>
    <w:rsid w:val="006B5FD1"/>
    <w:rsid w:val="006B5FE2"/>
    <w:rsid w:val="006B5FEC"/>
    <w:rsid w:val="006B6002"/>
    <w:rsid w:val="006B6028"/>
    <w:rsid w:val="006B605F"/>
    <w:rsid w:val="006B6071"/>
    <w:rsid w:val="006B608E"/>
    <w:rsid w:val="006B608F"/>
    <w:rsid w:val="006B60EC"/>
    <w:rsid w:val="006B60F2"/>
    <w:rsid w:val="006B613C"/>
    <w:rsid w:val="006B614C"/>
    <w:rsid w:val="006B616A"/>
    <w:rsid w:val="006B616E"/>
    <w:rsid w:val="006B6182"/>
    <w:rsid w:val="006B61D2"/>
    <w:rsid w:val="006B6201"/>
    <w:rsid w:val="006B620C"/>
    <w:rsid w:val="006B6242"/>
    <w:rsid w:val="006B6243"/>
    <w:rsid w:val="006B626A"/>
    <w:rsid w:val="006B6293"/>
    <w:rsid w:val="006B62DF"/>
    <w:rsid w:val="006B62E2"/>
    <w:rsid w:val="006B62E9"/>
    <w:rsid w:val="006B62EC"/>
    <w:rsid w:val="006B63ED"/>
    <w:rsid w:val="006B6425"/>
    <w:rsid w:val="006B643B"/>
    <w:rsid w:val="006B644C"/>
    <w:rsid w:val="006B6479"/>
    <w:rsid w:val="006B6498"/>
    <w:rsid w:val="006B657E"/>
    <w:rsid w:val="006B65A1"/>
    <w:rsid w:val="006B65AC"/>
    <w:rsid w:val="006B65CA"/>
    <w:rsid w:val="006B65D1"/>
    <w:rsid w:val="006B664D"/>
    <w:rsid w:val="006B6654"/>
    <w:rsid w:val="006B666F"/>
    <w:rsid w:val="006B667F"/>
    <w:rsid w:val="006B673B"/>
    <w:rsid w:val="006B673F"/>
    <w:rsid w:val="006B6792"/>
    <w:rsid w:val="006B67C4"/>
    <w:rsid w:val="006B67CD"/>
    <w:rsid w:val="006B67D2"/>
    <w:rsid w:val="006B6827"/>
    <w:rsid w:val="006B683F"/>
    <w:rsid w:val="006B686D"/>
    <w:rsid w:val="006B689F"/>
    <w:rsid w:val="006B68A2"/>
    <w:rsid w:val="006B6948"/>
    <w:rsid w:val="006B69DE"/>
    <w:rsid w:val="006B69E4"/>
    <w:rsid w:val="006B69F6"/>
    <w:rsid w:val="006B6A32"/>
    <w:rsid w:val="006B6A3D"/>
    <w:rsid w:val="006B6AAD"/>
    <w:rsid w:val="006B6AD3"/>
    <w:rsid w:val="006B6AE3"/>
    <w:rsid w:val="006B6B13"/>
    <w:rsid w:val="006B6B3B"/>
    <w:rsid w:val="006B6B53"/>
    <w:rsid w:val="006B6B70"/>
    <w:rsid w:val="006B6B87"/>
    <w:rsid w:val="006B6BC0"/>
    <w:rsid w:val="006B6BEF"/>
    <w:rsid w:val="006B6C00"/>
    <w:rsid w:val="006B6C31"/>
    <w:rsid w:val="006B6C58"/>
    <w:rsid w:val="006B6CF7"/>
    <w:rsid w:val="006B6D4B"/>
    <w:rsid w:val="006B6DBF"/>
    <w:rsid w:val="006B6DD8"/>
    <w:rsid w:val="006B6E44"/>
    <w:rsid w:val="006B6E79"/>
    <w:rsid w:val="006B6ECE"/>
    <w:rsid w:val="006B6ED7"/>
    <w:rsid w:val="006B6EE4"/>
    <w:rsid w:val="006B6EE5"/>
    <w:rsid w:val="006B6EE8"/>
    <w:rsid w:val="006B6F18"/>
    <w:rsid w:val="006B6F2F"/>
    <w:rsid w:val="006B6F44"/>
    <w:rsid w:val="006B6F8A"/>
    <w:rsid w:val="006B6F99"/>
    <w:rsid w:val="006B6FE9"/>
    <w:rsid w:val="006B7012"/>
    <w:rsid w:val="006B7017"/>
    <w:rsid w:val="006B701F"/>
    <w:rsid w:val="006B7022"/>
    <w:rsid w:val="006B7031"/>
    <w:rsid w:val="006B70AB"/>
    <w:rsid w:val="006B70E9"/>
    <w:rsid w:val="006B711C"/>
    <w:rsid w:val="006B711F"/>
    <w:rsid w:val="006B712E"/>
    <w:rsid w:val="006B7137"/>
    <w:rsid w:val="006B713A"/>
    <w:rsid w:val="006B7140"/>
    <w:rsid w:val="006B7159"/>
    <w:rsid w:val="006B715C"/>
    <w:rsid w:val="006B719B"/>
    <w:rsid w:val="006B71AA"/>
    <w:rsid w:val="006B71B0"/>
    <w:rsid w:val="006B71BD"/>
    <w:rsid w:val="006B71CE"/>
    <w:rsid w:val="006B723D"/>
    <w:rsid w:val="006B728B"/>
    <w:rsid w:val="006B72A6"/>
    <w:rsid w:val="006B72AC"/>
    <w:rsid w:val="006B72BE"/>
    <w:rsid w:val="006B72FE"/>
    <w:rsid w:val="006B7351"/>
    <w:rsid w:val="006B735F"/>
    <w:rsid w:val="006B73BB"/>
    <w:rsid w:val="006B73E2"/>
    <w:rsid w:val="006B7407"/>
    <w:rsid w:val="006B744B"/>
    <w:rsid w:val="006B7465"/>
    <w:rsid w:val="006B7500"/>
    <w:rsid w:val="006B75AD"/>
    <w:rsid w:val="006B763A"/>
    <w:rsid w:val="006B7647"/>
    <w:rsid w:val="006B7662"/>
    <w:rsid w:val="006B766E"/>
    <w:rsid w:val="006B76D2"/>
    <w:rsid w:val="006B7762"/>
    <w:rsid w:val="006B7791"/>
    <w:rsid w:val="006B77DD"/>
    <w:rsid w:val="006B77F9"/>
    <w:rsid w:val="006B781A"/>
    <w:rsid w:val="006B7843"/>
    <w:rsid w:val="006B7878"/>
    <w:rsid w:val="006B78C0"/>
    <w:rsid w:val="006B78E6"/>
    <w:rsid w:val="006B7904"/>
    <w:rsid w:val="006B790B"/>
    <w:rsid w:val="006B795E"/>
    <w:rsid w:val="006B79AB"/>
    <w:rsid w:val="006B79C5"/>
    <w:rsid w:val="006B79EB"/>
    <w:rsid w:val="006B7A14"/>
    <w:rsid w:val="006B7A56"/>
    <w:rsid w:val="006B7A6E"/>
    <w:rsid w:val="006B7A76"/>
    <w:rsid w:val="006B7A8A"/>
    <w:rsid w:val="006B7ABC"/>
    <w:rsid w:val="006B7AC4"/>
    <w:rsid w:val="006B7B35"/>
    <w:rsid w:val="006B7BA8"/>
    <w:rsid w:val="006B7BAD"/>
    <w:rsid w:val="006B7BB4"/>
    <w:rsid w:val="006B7BCD"/>
    <w:rsid w:val="006B7BD7"/>
    <w:rsid w:val="006B7BFA"/>
    <w:rsid w:val="006B7C22"/>
    <w:rsid w:val="006B7C29"/>
    <w:rsid w:val="006B7C4F"/>
    <w:rsid w:val="006B7C7E"/>
    <w:rsid w:val="006B7C86"/>
    <w:rsid w:val="006B7C9B"/>
    <w:rsid w:val="006B7CAE"/>
    <w:rsid w:val="006B7CB1"/>
    <w:rsid w:val="006B7D49"/>
    <w:rsid w:val="006B7D78"/>
    <w:rsid w:val="006B7D8A"/>
    <w:rsid w:val="006B7DA0"/>
    <w:rsid w:val="006B7DC2"/>
    <w:rsid w:val="006B7DE5"/>
    <w:rsid w:val="006B7DEB"/>
    <w:rsid w:val="006B7DF3"/>
    <w:rsid w:val="006B7E43"/>
    <w:rsid w:val="006B7EC7"/>
    <w:rsid w:val="006B7EFE"/>
    <w:rsid w:val="006B7EFF"/>
    <w:rsid w:val="006B7F4A"/>
    <w:rsid w:val="006B7F6C"/>
    <w:rsid w:val="006B7F7E"/>
    <w:rsid w:val="006B7F9C"/>
    <w:rsid w:val="006B7FBD"/>
    <w:rsid w:val="006B7FD7"/>
    <w:rsid w:val="006C0038"/>
    <w:rsid w:val="006C0088"/>
    <w:rsid w:val="006C00D0"/>
    <w:rsid w:val="006C00E4"/>
    <w:rsid w:val="006C00EA"/>
    <w:rsid w:val="006C00F6"/>
    <w:rsid w:val="006C01C7"/>
    <w:rsid w:val="006C023C"/>
    <w:rsid w:val="006C0248"/>
    <w:rsid w:val="006C024C"/>
    <w:rsid w:val="006C02DF"/>
    <w:rsid w:val="006C02FB"/>
    <w:rsid w:val="006C0301"/>
    <w:rsid w:val="006C0316"/>
    <w:rsid w:val="006C032B"/>
    <w:rsid w:val="006C0333"/>
    <w:rsid w:val="006C0391"/>
    <w:rsid w:val="006C03A4"/>
    <w:rsid w:val="006C03D7"/>
    <w:rsid w:val="006C03DE"/>
    <w:rsid w:val="006C0410"/>
    <w:rsid w:val="006C0436"/>
    <w:rsid w:val="006C0458"/>
    <w:rsid w:val="006C04F3"/>
    <w:rsid w:val="006C0501"/>
    <w:rsid w:val="006C050D"/>
    <w:rsid w:val="006C0515"/>
    <w:rsid w:val="006C056A"/>
    <w:rsid w:val="006C056E"/>
    <w:rsid w:val="006C0581"/>
    <w:rsid w:val="006C0582"/>
    <w:rsid w:val="006C05B7"/>
    <w:rsid w:val="006C05EC"/>
    <w:rsid w:val="006C05EE"/>
    <w:rsid w:val="006C05FE"/>
    <w:rsid w:val="006C0603"/>
    <w:rsid w:val="006C0639"/>
    <w:rsid w:val="006C0685"/>
    <w:rsid w:val="006C06DC"/>
    <w:rsid w:val="006C06DD"/>
    <w:rsid w:val="006C06FC"/>
    <w:rsid w:val="006C070F"/>
    <w:rsid w:val="006C0754"/>
    <w:rsid w:val="006C0792"/>
    <w:rsid w:val="006C0795"/>
    <w:rsid w:val="006C07A0"/>
    <w:rsid w:val="006C07A4"/>
    <w:rsid w:val="006C07B4"/>
    <w:rsid w:val="006C07DC"/>
    <w:rsid w:val="006C0825"/>
    <w:rsid w:val="006C083F"/>
    <w:rsid w:val="006C0843"/>
    <w:rsid w:val="006C0853"/>
    <w:rsid w:val="006C0915"/>
    <w:rsid w:val="006C091B"/>
    <w:rsid w:val="006C092C"/>
    <w:rsid w:val="006C092D"/>
    <w:rsid w:val="006C093B"/>
    <w:rsid w:val="006C093E"/>
    <w:rsid w:val="006C094D"/>
    <w:rsid w:val="006C096D"/>
    <w:rsid w:val="006C096F"/>
    <w:rsid w:val="006C0997"/>
    <w:rsid w:val="006C09AE"/>
    <w:rsid w:val="006C09CD"/>
    <w:rsid w:val="006C09E5"/>
    <w:rsid w:val="006C09E9"/>
    <w:rsid w:val="006C0A07"/>
    <w:rsid w:val="006C0A0A"/>
    <w:rsid w:val="006C0A13"/>
    <w:rsid w:val="006C0A1C"/>
    <w:rsid w:val="006C0A5F"/>
    <w:rsid w:val="006C0A62"/>
    <w:rsid w:val="006C0A6A"/>
    <w:rsid w:val="006C0A84"/>
    <w:rsid w:val="006C0A89"/>
    <w:rsid w:val="006C0AA4"/>
    <w:rsid w:val="006C0AC8"/>
    <w:rsid w:val="006C0AE1"/>
    <w:rsid w:val="006C0AE6"/>
    <w:rsid w:val="006C0AFA"/>
    <w:rsid w:val="006C0B06"/>
    <w:rsid w:val="006C0B7D"/>
    <w:rsid w:val="006C0B86"/>
    <w:rsid w:val="006C0C17"/>
    <w:rsid w:val="006C0C18"/>
    <w:rsid w:val="006C0C1E"/>
    <w:rsid w:val="006C0C39"/>
    <w:rsid w:val="006C0C3F"/>
    <w:rsid w:val="006C0C99"/>
    <w:rsid w:val="006C0CA1"/>
    <w:rsid w:val="006C0CBC"/>
    <w:rsid w:val="006C0CC4"/>
    <w:rsid w:val="006C0CE7"/>
    <w:rsid w:val="006C0CEC"/>
    <w:rsid w:val="006C0D2D"/>
    <w:rsid w:val="006C0D5E"/>
    <w:rsid w:val="006C0D76"/>
    <w:rsid w:val="006C0D9E"/>
    <w:rsid w:val="006C0DAD"/>
    <w:rsid w:val="006C0E18"/>
    <w:rsid w:val="006C0E1A"/>
    <w:rsid w:val="006C0E3A"/>
    <w:rsid w:val="006C0EBC"/>
    <w:rsid w:val="006C0EBF"/>
    <w:rsid w:val="006C0EF7"/>
    <w:rsid w:val="006C0F0F"/>
    <w:rsid w:val="006C0F6F"/>
    <w:rsid w:val="006C0FCF"/>
    <w:rsid w:val="006C0FDF"/>
    <w:rsid w:val="006C0FF4"/>
    <w:rsid w:val="006C1031"/>
    <w:rsid w:val="006C1037"/>
    <w:rsid w:val="006C1066"/>
    <w:rsid w:val="006C1082"/>
    <w:rsid w:val="006C10A5"/>
    <w:rsid w:val="006C10DC"/>
    <w:rsid w:val="006C10DF"/>
    <w:rsid w:val="006C10E8"/>
    <w:rsid w:val="006C1114"/>
    <w:rsid w:val="006C1116"/>
    <w:rsid w:val="006C1160"/>
    <w:rsid w:val="006C11AD"/>
    <w:rsid w:val="006C11AE"/>
    <w:rsid w:val="006C11CF"/>
    <w:rsid w:val="006C1206"/>
    <w:rsid w:val="006C1262"/>
    <w:rsid w:val="006C1289"/>
    <w:rsid w:val="006C12DF"/>
    <w:rsid w:val="006C130E"/>
    <w:rsid w:val="006C131F"/>
    <w:rsid w:val="006C1350"/>
    <w:rsid w:val="006C13EC"/>
    <w:rsid w:val="006C1409"/>
    <w:rsid w:val="006C140A"/>
    <w:rsid w:val="006C1415"/>
    <w:rsid w:val="006C1416"/>
    <w:rsid w:val="006C1429"/>
    <w:rsid w:val="006C1444"/>
    <w:rsid w:val="006C14F0"/>
    <w:rsid w:val="006C14F5"/>
    <w:rsid w:val="006C1506"/>
    <w:rsid w:val="006C1516"/>
    <w:rsid w:val="006C151A"/>
    <w:rsid w:val="006C1542"/>
    <w:rsid w:val="006C1545"/>
    <w:rsid w:val="006C1565"/>
    <w:rsid w:val="006C1581"/>
    <w:rsid w:val="006C15CB"/>
    <w:rsid w:val="006C15DE"/>
    <w:rsid w:val="006C15E1"/>
    <w:rsid w:val="006C161D"/>
    <w:rsid w:val="006C1663"/>
    <w:rsid w:val="006C167E"/>
    <w:rsid w:val="006C168A"/>
    <w:rsid w:val="006C16AE"/>
    <w:rsid w:val="006C16BB"/>
    <w:rsid w:val="006C16D1"/>
    <w:rsid w:val="006C16D9"/>
    <w:rsid w:val="006C1733"/>
    <w:rsid w:val="006C1734"/>
    <w:rsid w:val="006C1769"/>
    <w:rsid w:val="006C1774"/>
    <w:rsid w:val="006C1784"/>
    <w:rsid w:val="006C17F7"/>
    <w:rsid w:val="006C1858"/>
    <w:rsid w:val="006C1896"/>
    <w:rsid w:val="006C189A"/>
    <w:rsid w:val="006C189C"/>
    <w:rsid w:val="006C18DE"/>
    <w:rsid w:val="006C18E7"/>
    <w:rsid w:val="006C18F3"/>
    <w:rsid w:val="006C1907"/>
    <w:rsid w:val="006C190A"/>
    <w:rsid w:val="006C192B"/>
    <w:rsid w:val="006C195B"/>
    <w:rsid w:val="006C19C9"/>
    <w:rsid w:val="006C1A09"/>
    <w:rsid w:val="006C1A27"/>
    <w:rsid w:val="006C1A64"/>
    <w:rsid w:val="006C1A82"/>
    <w:rsid w:val="006C1ADA"/>
    <w:rsid w:val="006C1B10"/>
    <w:rsid w:val="006C1B85"/>
    <w:rsid w:val="006C1BB3"/>
    <w:rsid w:val="006C1C1E"/>
    <w:rsid w:val="006C1C35"/>
    <w:rsid w:val="006C1C47"/>
    <w:rsid w:val="006C1C4A"/>
    <w:rsid w:val="006C1CBA"/>
    <w:rsid w:val="006C1CDD"/>
    <w:rsid w:val="006C1CE0"/>
    <w:rsid w:val="006C1D52"/>
    <w:rsid w:val="006C1D5B"/>
    <w:rsid w:val="006C1D69"/>
    <w:rsid w:val="006C1DAE"/>
    <w:rsid w:val="006C1DC0"/>
    <w:rsid w:val="006C1E3D"/>
    <w:rsid w:val="006C1E75"/>
    <w:rsid w:val="006C1E7B"/>
    <w:rsid w:val="006C1EF8"/>
    <w:rsid w:val="006C1F15"/>
    <w:rsid w:val="006C1F52"/>
    <w:rsid w:val="006C1F5D"/>
    <w:rsid w:val="006C1F68"/>
    <w:rsid w:val="006C1F96"/>
    <w:rsid w:val="006C1FC1"/>
    <w:rsid w:val="006C1FCB"/>
    <w:rsid w:val="006C1FE3"/>
    <w:rsid w:val="006C2073"/>
    <w:rsid w:val="006C2082"/>
    <w:rsid w:val="006C20AB"/>
    <w:rsid w:val="006C20C3"/>
    <w:rsid w:val="006C20F1"/>
    <w:rsid w:val="006C2122"/>
    <w:rsid w:val="006C212A"/>
    <w:rsid w:val="006C2155"/>
    <w:rsid w:val="006C21A3"/>
    <w:rsid w:val="006C21AF"/>
    <w:rsid w:val="006C2235"/>
    <w:rsid w:val="006C224E"/>
    <w:rsid w:val="006C228A"/>
    <w:rsid w:val="006C22D1"/>
    <w:rsid w:val="006C22D9"/>
    <w:rsid w:val="006C22E8"/>
    <w:rsid w:val="006C22EA"/>
    <w:rsid w:val="006C2328"/>
    <w:rsid w:val="006C233F"/>
    <w:rsid w:val="006C2372"/>
    <w:rsid w:val="006C2373"/>
    <w:rsid w:val="006C23B0"/>
    <w:rsid w:val="006C23FC"/>
    <w:rsid w:val="006C2424"/>
    <w:rsid w:val="006C243F"/>
    <w:rsid w:val="006C2459"/>
    <w:rsid w:val="006C2462"/>
    <w:rsid w:val="006C2467"/>
    <w:rsid w:val="006C2478"/>
    <w:rsid w:val="006C2511"/>
    <w:rsid w:val="006C252C"/>
    <w:rsid w:val="006C2545"/>
    <w:rsid w:val="006C2578"/>
    <w:rsid w:val="006C2589"/>
    <w:rsid w:val="006C258F"/>
    <w:rsid w:val="006C2590"/>
    <w:rsid w:val="006C259F"/>
    <w:rsid w:val="006C25BA"/>
    <w:rsid w:val="006C25D0"/>
    <w:rsid w:val="006C25D6"/>
    <w:rsid w:val="006C2642"/>
    <w:rsid w:val="006C2649"/>
    <w:rsid w:val="006C2691"/>
    <w:rsid w:val="006C269F"/>
    <w:rsid w:val="006C26AF"/>
    <w:rsid w:val="006C276F"/>
    <w:rsid w:val="006C2792"/>
    <w:rsid w:val="006C280A"/>
    <w:rsid w:val="006C2817"/>
    <w:rsid w:val="006C2851"/>
    <w:rsid w:val="006C28E9"/>
    <w:rsid w:val="006C28EB"/>
    <w:rsid w:val="006C2901"/>
    <w:rsid w:val="006C296B"/>
    <w:rsid w:val="006C296C"/>
    <w:rsid w:val="006C2978"/>
    <w:rsid w:val="006C29CA"/>
    <w:rsid w:val="006C29CC"/>
    <w:rsid w:val="006C29CF"/>
    <w:rsid w:val="006C2A04"/>
    <w:rsid w:val="006C2A45"/>
    <w:rsid w:val="006C2A6C"/>
    <w:rsid w:val="006C2A80"/>
    <w:rsid w:val="006C2A97"/>
    <w:rsid w:val="006C2B05"/>
    <w:rsid w:val="006C2B16"/>
    <w:rsid w:val="006C2B6F"/>
    <w:rsid w:val="006C2B88"/>
    <w:rsid w:val="006C2BA0"/>
    <w:rsid w:val="006C2BF7"/>
    <w:rsid w:val="006C2C29"/>
    <w:rsid w:val="006C2C3E"/>
    <w:rsid w:val="006C2C54"/>
    <w:rsid w:val="006C2C67"/>
    <w:rsid w:val="006C2C76"/>
    <w:rsid w:val="006C2C9E"/>
    <w:rsid w:val="006C2CA6"/>
    <w:rsid w:val="006C2CCF"/>
    <w:rsid w:val="006C2D00"/>
    <w:rsid w:val="006C2D0C"/>
    <w:rsid w:val="006C2D69"/>
    <w:rsid w:val="006C2DBB"/>
    <w:rsid w:val="006C2DD2"/>
    <w:rsid w:val="006C2DFC"/>
    <w:rsid w:val="006C2E28"/>
    <w:rsid w:val="006C2E87"/>
    <w:rsid w:val="006C2EBC"/>
    <w:rsid w:val="006C2F0C"/>
    <w:rsid w:val="006C2F28"/>
    <w:rsid w:val="006C2F33"/>
    <w:rsid w:val="006C2FEC"/>
    <w:rsid w:val="006C3009"/>
    <w:rsid w:val="006C302B"/>
    <w:rsid w:val="006C3030"/>
    <w:rsid w:val="006C3033"/>
    <w:rsid w:val="006C3068"/>
    <w:rsid w:val="006C3091"/>
    <w:rsid w:val="006C309E"/>
    <w:rsid w:val="006C30F3"/>
    <w:rsid w:val="006C3108"/>
    <w:rsid w:val="006C315E"/>
    <w:rsid w:val="006C3176"/>
    <w:rsid w:val="006C3182"/>
    <w:rsid w:val="006C3195"/>
    <w:rsid w:val="006C31B0"/>
    <w:rsid w:val="006C31CD"/>
    <w:rsid w:val="006C31D4"/>
    <w:rsid w:val="006C31D5"/>
    <w:rsid w:val="006C31DC"/>
    <w:rsid w:val="006C320A"/>
    <w:rsid w:val="006C322A"/>
    <w:rsid w:val="006C326F"/>
    <w:rsid w:val="006C3298"/>
    <w:rsid w:val="006C3312"/>
    <w:rsid w:val="006C3328"/>
    <w:rsid w:val="006C3333"/>
    <w:rsid w:val="006C3346"/>
    <w:rsid w:val="006C338C"/>
    <w:rsid w:val="006C339C"/>
    <w:rsid w:val="006C341B"/>
    <w:rsid w:val="006C345E"/>
    <w:rsid w:val="006C347C"/>
    <w:rsid w:val="006C3485"/>
    <w:rsid w:val="006C34B6"/>
    <w:rsid w:val="006C34B8"/>
    <w:rsid w:val="006C3504"/>
    <w:rsid w:val="006C3509"/>
    <w:rsid w:val="006C3533"/>
    <w:rsid w:val="006C355D"/>
    <w:rsid w:val="006C3565"/>
    <w:rsid w:val="006C3571"/>
    <w:rsid w:val="006C3573"/>
    <w:rsid w:val="006C35E5"/>
    <w:rsid w:val="006C3609"/>
    <w:rsid w:val="006C3692"/>
    <w:rsid w:val="006C369C"/>
    <w:rsid w:val="006C369E"/>
    <w:rsid w:val="006C36BA"/>
    <w:rsid w:val="006C36C8"/>
    <w:rsid w:val="006C36D2"/>
    <w:rsid w:val="006C3723"/>
    <w:rsid w:val="006C373A"/>
    <w:rsid w:val="006C3740"/>
    <w:rsid w:val="006C376E"/>
    <w:rsid w:val="006C3771"/>
    <w:rsid w:val="006C37A4"/>
    <w:rsid w:val="006C37B5"/>
    <w:rsid w:val="006C3834"/>
    <w:rsid w:val="006C3835"/>
    <w:rsid w:val="006C3836"/>
    <w:rsid w:val="006C3844"/>
    <w:rsid w:val="006C3863"/>
    <w:rsid w:val="006C387E"/>
    <w:rsid w:val="006C388E"/>
    <w:rsid w:val="006C38AC"/>
    <w:rsid w:val="006C38B3"/>
    <w:rsid w:val="006C38BF"/>
    <w:rsid w:val="006C38C4"/>
    <w:rsid w:val="006C38E3"/>
    <w:rsid w:val="006C38E5"/>
    <w:rsid w:val="006C390C"/>
    <w:rsid w:val="006C390E"/>
    <w:rsid w:val="006C3918"/>
    <w:rsid w:val="006C3938"/>
    <w:rsid w:val="006C394B"/>
    <w:rsid w:val="006C394C"/>
    <w:rsid w:val="006C3974"/>
    <w:rsid w:val="006C3985"/>
    <w:rsid w:val="006C398D"/>
    <w:rsid w:val="006C39C5"/>
    <w:rsid w:val="006C3A1B"/>
    <w:rsid w:val="006C3A22"/>
    <w:rsid w:val="006C3A28"/>
    <w:rsid w:val="006C3A4D"/>
    <w:rsid w:val="006C3A54"/>
    <w:rsid w:val="006C3A5A"/>
    <w:rsid w:val="006C3A5E"/>
    <w:rsid w:val="006C3A6A"/>
    <w:rsid w:val="006C3A89"/>
    <w:rsid w:val="006C3AA6"/>
    <w:rsid w:val="006C3AAF"/>
    <w:rsid w:val="006C3B06"/>
    <w:rsid w:val="006C3B16"/>
    <w:rsid w:val="006C3B1F"/>
    <w:rsid w:val="006C3B8F"/>
    <w:rsid w:val="006C3BDE"/>
    <w:rsid w:val="006C3BE7"/>
    <w:rsid w:val="006C3C04"/>
    <w:rsid w:val="006C3C47"/>
    <w:rsid w:val="006C3CA7"/>
    <w:rsid w:val="006C3CDD"/>
    <w:rsid w:val="006C3D17"/>
    <w:rsid w:val="006C3D1F"/>
    <w:rsid w:val="006C3D21"/>
    <w:rsid w:val="006C3D39"/>
    <w:rsid w:val="006C3D3A"/>
    <w:rsid w:val="006C3D48"/>
    <w:rsid w:val="006C3D4C"/>
    <w:rsid w:val="006C3D73"/>
    <w:rsid w:val="006C3D77"/>
    <w:rsid w:val="006C3D90"/>
    <w:rsid w:val="006C3D93"/>
    <w:rsid w:val="006C3D96"/>
    <w:rsid w:val="006C3DE5"/>
    <w:rsid w:val="006C3DF8"/>
    <w:rsid w:val="006C3E2A"/>
    <w:rsid w:val="006C3E43"/>
    <w:rsid w:val="006C3E6D"/>
    <w:rsid w:val="006C3E8D"/>
    <w:rsid w:val="006C3EDD"/>
    <w:rsid w:val="006C3EE9"/>
    <w:rsid w:val="006C3EF7"/>
    <w:rsid w:val="006C3F06"/>
    <w:rsid w:val="006C3F15"/>
    <w:rsid w:val="006C3F27"/>
    <w:rsid w:val="006C3F62"/>
    <w:rsid w:val="006C3F76"/>
    <w:rsid w:val="006C3F7A"/>
    <w:rsid w:val="006C3F88"/>
    <w:rsid w:val="006C3F8E"/>
    <w:rsid w:val="006C3FB4"/>
    <w:rsid w:val="006C3FCD"/>
    <w:rsid w:val="006C3FD8"/>
    <w:rsid w:val="006C3FEA"/>
    <w:rsid w:val="006C3FFF"/>
    <w:rsid w:val="006C4009"/>
    <w:rsid w:val="006C4010"/>
    <w:rsid w:val="006C406D"/>
    <w:rsid w:val="006C407E"/>
    <w:rsid w:val="006C40AC"/>
    <w:rsid w:val="006C40BA"/>
    <w:rsid w:val="006C40C1"/>
    <w:rsid w:val="006C40DA"/>
    <w:rsid w:val="006C4109"/>
    <w:rsid w:val="006C4110"/>
    <w:rsid w:val="006C4117"/>
    <w:rsid w:val="006C4146"/>
    <w:rsid w:val="006C41C8"/>
    <w:rsid w:val="006C41DA"/>
    <w:rsid w:val="006C41DD"/>
    <w:rsid w:val="006C4267"/>
    <w:rsid w:val="006C4276"/>
    <w:rsid w:val="006C4277"/>
    <w:rsid w:val="006C42B4"/>
    <w:rsid w:val="006C42D8"/>
    <w:rsid w:val="006C4363"/>
    <w:rsid w:val="006C43B0"/>
    <w:rsid w:val="006C43B7"/>
    <w:rsid w:val="006C43C6"/>
    <w:rsid w:val="006C43CA"/>
    <w:rsid w:val="006C4427"/>
    <w:rsid w:val="006C443F"/>
    <w:rsid w:val="006C44A4"/>
    <w:rsid w:val="006C44F7"/>
    <w:rsid w:val="006C4509"/>
    <w:rsid w:val="006C4529"/>
    <w:rsid w:val="006C4534"/>
    <w:rsid w:val="006C4561"/>
    <w:rsid w:val="006C45A1"/>
    <w:rsid w:val="006C4618"/>
    <w:rsid w:val="006C4631"/>
    <w:rsid w:val="006C46AE"/>
    <w:rsid w:val="006C46C3"/>
    <w:rsid w:val="006C46F1"/>
    <w:rsid w:val="006C4738"/>
    <w:rsid w:val="006C4746"/>
    <w:rsid w:val="006C4757"/>
    <w:rsid w:val="006C4780"/>
    <w:rsid w:val="006C47B5"/>
    <w:rsid w:val="006C4816"/>
    <w:rsid w:val="006C482E"/>
    <w:rsid w:val="006C484F"/>
    <w:rsid w:val="006C4874"/>
    <w:rsid w:val="006C487C"/>
    <w:rsid w:val="006C488E"/>
    <w:rsid w:val="006C490F"/>
    <w:rsid w:val="006C4927"/>
    <w:rsid w:val="006C4961"/>
    <w:rsid w:val="006C49A0"/>
    <w:rsid w:val="006C49D5"/>
    <w:rsid w:val="006C49F7"/>
    <w:rsid w:val="006C4A0F"/>
    <w:rsid w:val="006C4A6F"/>
    <w:rsid w:val="006C4A75"/>
    <w:rsid w:val="006C4AA0"/>
    <w:rsid w:val="006C4AC4"/>
    <w:rsid w:val="006C4AE6"/>
    <w:rsid w:val="006C4AE8"/>
    <w:rsid w:val="006C4B07"/>
    <w:rsid w:val="006C4B4D"/>
    <w:rsid w:val="006C4B7B"/>
    <w:rsid w:val="006C4B81"/>
    <w:rsid w:val="006C4B93"/>
    <w:rsid w:val="006C4BFB"/>
    <w:rsid w:val="006C4C05"/>
    <w:rsid w:val="006C4C22"/>
    <w:rsid w:val="006C4C46"/>
    <w:rsid w:val="006C4C4B"/>
    <w:rsid w:val="006C4C56"/>
    <w:rsid w:val="006C4CAB"/>
    <w:rsid w:val="006C4CE6"/>
    <w:rsid w:val="006C4D10"/>
    <w:rsid w:val="006C4D1A"/>
    <w:rsid w:val="006C4D2C"/>
    <w:rsid w:val="006C4DD9"/>
    <w:rsid w:val="006C4DE8"/>
    <w:rsid w:val="006C4E0D"/>
    <w:rsid w:val="006C4E88"/>
    <w:rsid w:val="006C4E89"/>
    <w:rsid w:val="006C4EDA"/>
    <w:rsid w:val="006C4EDD"/>
    <w:rsid w:val="006C4F39"/>
    <w:rsid w:val="006C4FC5"/>
    <w:rsid w:val="006C4FE2"/>
    <w:rsid w:val="006C5029"/>
    <w:rsid w:val="006C5052"/>
    <w:rsid w:val="006C50A8"/>
    <w:rsid w:val="006C50AA"/>
    <w:rsid w:val="006C50D9"/>
    <w:rsid w:val="006C50DE"/>
    <w:rsid w:val="006C5109"/>
    <w:rsid w:val="006C518B"/>
    <w:rsid w:val="006C519C"/>
    <w:rsid w:val="006C51A4"/>
    <w:rsid w:val="006C51A8"/>
    <w:rsid w:val="006C51D1"/>
    <w:rsid w:val="006C51D9"/>
    <w:rsid w:val="006C51E8"/>
    <w:rsid w:val="006C5225"/>
    <w:rsid w:val="006C5261"/>
    <w:rsid w:val="006C52B3"/>
    <w:rsid w:val="006C52CF"/>
    <w:rsid w:val="006C52EB"/>
    <w:rsid w:val="006C5324"/>
    <w:rsid w:val="006C532A"/>
    <w:rsid w:val="006C533D"/>
    <w:rsid w:val="006C5343"/>
    <w:rsid w:val="006C53E8"/>
    <w:rsid w:val="006C53F9"/>
    <w:rsid w:val="006C5400"/>
    <w:rsid w:val="006C5422"/>
    <w:rsid w:val="006C5448"/>
    <w:rsid w:val="006C5486"/>
    <w:rsid w:val="006C548B"/>
    <w:rsid w:val="006C548F"/>
    <w:rsid w:val="006C54A5"/>
    <w:rsid w:val="006C551C"/>
    <w:rsid w:val="006C552A"/>
    <w:rsid w:val="006C552D"/>
    <w:rsid w:val="006C5533"/>
    <w:rsid w:val="006C5573"/>
    <w:rsid w:val="006C5574"/>
    <w:rsid w:val="006C55CA"/>
    <w:rsid w:val="006C55D9"/>
    <w:rsid w:val="006C5660"/>
    <w:rsid w:val="006C566E"/>
    <w:rsid w:val="006C568D"/>
    <w:rsid w:val="006C56D4"/>
    <w:rsid w:val="006C56E3"/>
    <w:rsid w:val="006C56F0"/>
    <w:rsid w:val="006C56F5"/>
    <w:rsid w:val="006C570A"/>
    <w:rsid w:val="006C571E"/>
    <w:rsid w:val="006C5743"/>
    <w:rsid w:val="006C57BD"/>
    <w:rsid w:val="006C57E5"/>
    <w:rsid w:val="006C5816"/>
    <w:rsid w:val="006C581F"/>
    <w:rsid w:val="006C5845"/>
    <w:rsid w:val="006C5853"/>
    <w:rsid w:val="006C585A"/>
    <w:rsid w:val="006C5876"/>
    <w:rsid w:val="006C58AC"/>
    <w:rsid w:val="006C58EB"/>
    <w:rsid w:val="006C590F"/>
    <w:rsid w:val="006C5946"/>
    <w:rsid w:val="006C59DF"/>
    <w:rsid w:val="006C5A28"/>
    <w:rsid w:val="006C5A2A"/>
    <w:rsid w:val="006C5A99"/>
    <w:rsid w:val="006C5AA5"/>
    <w:rsid w:val="006C5AB2"/>
    <w:rsid w:val="006C5ACD"/>
    <w:rsid w:val="006C5AEA"/>
    <w:rsid w:val="006C5B64"/>
    <w:rsid w:val="006C5B71"/>
    <w:rsid w:val="006C5B8F"/>
    <w:rsid w:val="006C5BC9"/>
    <w:rsid w:val="006C5BCA"/>
    <w:rsid w:val="006C5BD0"/>
    <w:rsid w:val="006C5BD8"/>
    <w:rsid w:val="006C5C21"/>
    <w:rsid w:val="006C5CFB"/>
    <w:rsid w:val="006C5D01"/>
    <w:rsid w:val="006C5D3E"/>
    <w:rsid w:val="006C5D89"/>
    <w:rsid w:val="006C5DA0"/>
    <w:rsid w:val="006C5DCF"/>
    <w:rsid w:val="006C5E20"/>
    <w:rsid w:val="006C5FC0"/>
    <w:rsid w:val="006C5FE7"/>
    <w:rsid w:val="006C5FED"/>
    <w:rsid w:val="006C607F"/>
    <w:rsid w:val="006C60B2"/>
    <w:rsid w:val="006C60BB"/>
    <w:rsid w:val="006C60C5"/>
    <w:rsid w:val="006C60D7"/>
    <w:rsid w:val="006C612C"/>
    <w:rsid w:val="006C615D"/>
    <w:rsid w:val="006C6163"/>
    <w:rsid w:val="006C6191"/>
    <w:rsid w:val="006C61A2"/>
    <w:rsid w:val="006C61ED"/>
    <w:rsid w:val="006C620D"/>
    <w:rsid w:val="006C6242"/>
    <w:rsid w:val="006C6247"/>
    <w:rsid w:val="006C6261"/>
    <w:rsid w:val="006C6283"/>
    <w:rsid w:val="006C62BC"/>
    <w:rsid w:val="006C62E4"/>
    <w:rsid w:val="006C6303"/>
    <w:rsid w:val="006C6339"/>
    <w:rsid w:val="006C6389"/>
    <w:rsid w:val="006C63C5"/>
    <w:rsid w:val="006C6421"/>
    <w:rsid w:val="006C6466"/>
    <w:rsid w:val="006C648C"/>
    <w:rsid w:val="006C649C"/>
    <w:rsid w:val="006C64DA"/>
    <w:rsid w:val="006C64E5"/>
    <w:rsid w:val="006C6557"/>
    <w:rsid w:val="006C655A"/>
    <w:rsid w:val="006C6560"/>
    <w:rsid w:val="006C6591"/>
    <w:rsid w:val="006C65BA"/>
    <w:rsid w:val="006C65CC"/>
    <w:rsid w:val="006C65F8"/>
    <w:rsid w:val="006C6600"/>
    <w:rsid w:val="006C662B"/>
    <w:rsid w:val="006C6637"/>
    <w:rsid w:val="006C666C"/>
    <w:rsid w:val="006C6679"/>
    <w:rsid w:val="006C66D2"/>
    <w:rsid w:val="006C66E8"/>
    <w:rsid w:val="006C6717"/>
    <w:rsid w:val="006C6761"/>
    <w:rsid w:val="006C6792"/>
    <w:rsid w:val="006C67BE"/>
    <w:rsid w:val="006C6803"/>
    <w:rsid w:val="006C6818"/>
    <w:rsid w:val="006C682B"/>
    <w:rsid w:val="006C6835"/>
    <w:rsid w:val="006C685F"/>
    <w:rsid w:val="006C6870"/>
    <w:rsid w:val="006C68B0"/>
    <w:rsid w:val="006C693F"/>
    <w:rsid w:val="006C6952"/>
    <w:rsid w:val="006C695C"/>
    <w:rsid w:val="006C699F"/>
    <w:rsid w:val="006C69A5"/>
    <w:rsid w:val="006C69A7"/>
    <w:rsid w:val="006C69AB"/>
    <w:rsid w:val="006C69D5"/>
    <w:rsid w:val="006C69E7"/>
    <w:rsid w:val="006C6A0D"/>
    <w:rsid w:val="006C6A2D"/>
    <w:rsid w:val="006C6A56"/>
    <w:rsid w:val="006C6A69"/>
    <w:rsid w:val="006C6AAF"/>
    <w:rsid w:val="006C6ABC"/>
    <w:rsid w:val="006C6ADB"/>
    <w:rsid w:val="006C6AEE"/>
    <w:rsid w:val="006C6B29"/>
    <w:rsid w:val="006C6B2D"/>
    <w:rsid w:val="006C6B5F"/>
    <w:rsid w:val="006C6B9A"/>
    <w:rsid w:val="006C6BA3"/>
    <w:rsid w:val="006C6BC7"/>
    <w:rsid w:val="006C6BD8"/>
    <w:rsid w:val="006C6BFE"/>
    <w:rsid w:val="006C6C10"/>
    <w:rsid w:val="006C6C1D"/>
    <w:rsid w:val="006C6C3A"/>
    <w:rsid w:val="006C6C48"/>
    <w:rsid w:val="006C6C4F"/>
    <w:rsid w:val="006C6CDF"/>
    <w:rsid w:val="006C6D21"/>
    <w:rsid w:val="006C6D42"/>
    <w:rsid w:val="006C6D8F"/>
    <w:rsid w:val="006C6DAA"/>
    <w:rsid w:val="006C6DAC"/>
    <w:rsid w:val="006C6DD1"/>
    <w:rsid w:val="006C6DD2"/>
    <w:rsid w:val="006C6DEA"/>
    <w:rsid w:val="006C6E11"/>
    <w:rsid w:val="006C6E55"/>
    <w:rsid w:val="006C6E77"/>
    <w:rsid w:val="006C6E83"/>
    <w:rsid w:val="006C6EA3"/>
    <w:rsid w:val="006C6EED"/>
    <w:rsid w:val="006C6EF2"/>
    <w:rsid w:val="006C6F0C"/>
    <w:rsid w:val="006C6F1A"/>
    <w:rsid w:val="006C6F2A"/>
    <w:rsid w:val="006C6F67"/>
    <w:rsid w:val="006C6FE6"/>
    <w:rsid w:val="006C7099"/>
    <w:rsid w:val="006C70C2"/>
    <w:rsid w:val="006C7109"/>
    <w:rsid w:val="006C7116"/>
    <w:rsid w:val="006C7117"/>
    <w:rsid w:val="006C7121"/>
    <w:rsid w:val="006C7137"/>
    <w:rsid w:val="006C716E"/>
    <w:rsid w:val="006C71A5"/>
    <w:rsid w:val="006C71C0"/>
    <w:rsid w:val="006C71F0"/>
    <w:rsid w:val="006C722A"/>
    <w:rsid w:val="006C722C"/>
    <w:rsid w:val="006C7235"/>
    <w:rsid w:val="006C723F"/>
    <w:rsid w:val="006C727D"/>
    <w:rsid w:val="006C72BF"/>
    <w:rsid w:val="006C72D9"/>
    <w:rsid w:val="006C72F2"/>
    <w:rsid w:val="006C7340"/>
    <w:rsid w:val="006C73BB"/>
    <w:rsid w:val="006C73CB"/>
    <w:rsid w:val="006C73D3"/>
    <w:rsid w:val="006C7400"/>
    <w:rsid w:val="006C7419"/>
    <w:rsid w:val="006C7428"/>
    <w:rsid w:val="006C745B"/>
    <w:rsid w:val="006C74AA"/>
    <w:rsid w:val="006C74B8"/>
    <w:rsid w:val="006C750C"/>
    <w:rsid w:val="006C7563"/>
    <w:rsid w:val="006C7579"/>
    <w:rsid w:val="006C758C"/>
    <w:rsid w:val="006C75E8"/>
    <w:rsid w:val="006C7608"/>
    <w:rsid w:val="006C7673"/>
    <w:rsid w:val="006C767A"/>
    <w:rsid w:val="006C76C4"/>
    <w:rsid w:val="006C76CC"/>
    <w:rsid w:val="006C76DB"/>
    <w:rsid w:val="006C76E9"/>
    <w:rsid w:val="006C7721"/>
    <w:rsid w:val="006C779C"/>
    <w:rsid w:val="006C77A0"/>
    <w:rsid w:val="006C77A2"/>
    <w:rsid w:val="006C77E4"/>
    <w:rsid w:val="006C77EE"/>
    <w:rsid w:val="006C77FD"/>
    <w:rsid w:val="006C786A"/>
    <w:rsid w:val="006C78B3"/>
    <w:rsid w:val="006C78BB"/>
    <w:rsid w:val="006C78BD"/>
    <w:rsid w:val="006C78D7"/>
    <w:rsid w:val="006C7900"/>
    <w:rsid w:val="006C7908"/>
    <w:rsid w:val="006C791C"/>
    <w:rsid w:val="006C7924"/>
    <w:rsid w:val="006C7927"/>
    <w:rsid w:val="006C794E"/>
    <w:rsid w:val="006C7951"/>
    <w:rsid w:val="006C795A"/>
    <w:rsid w:val="006C7986"/>
    <w:rsid w:val="006C7A17"/>
    <w:rsid w:val="006C7A3D"/>
    <w:rsid w:val="006C7A70"/>
    <w:rsid w:val="006C7A74"/>
    <w:rsid w:val="006C7A7F"/>
    <w:rsid w:val="006C7AB0"/>
    <w:rsid w:val="006C7B03"/>
    <w:rsid w:val="006C7B5B"/>
    <w:rsid w:val="006C7BE0"/>
    <w:rsid w:val="006C7BEE"/>
    <w:rsid w:val="006C7C2B"/>
    <w:rsid w:val="006C7C38"/>
    <w:rsid w:val="006C7C87"/>
    <w:rsid w:val="006C7CAC"/>
    <w:rsid w:val="006C7CE2"/>
    <w:rsid w:val="006C7CEB"/>
    <w:rsid w:val="006C7D67"/>
    <w:rsid w:val="006C7DA7"/>
    <w:rsid w:val="006C7DAC"/>
    <w:rsid w:val="006C7E01"/>
    <w:rsid w:val="006C7E09"/>
    <w:rsid w:val="006C7E15"/>
    <w:rsid w:val="006C7E17"/>
    <w:rsid w:val="006C7E3E"/>
    <w:rsid w:val="006C7E41"/>
    <w:rsid w:val="006C7E5B"/>
    <w:rsid w:val="006C7E6C"/>
    <w:rsid w:val="006C7E7E"/>
    <w:rsid w:val="006C7E9B"/>
    <w:rsid w:val="006C7EC2"/>
    <w:rsid w:val="006C7EDA"/>
    <w:rsid w:val="006C7EF1"/>
    <w:rsid w:val="006C7EF3"/>
    <w:rsid w:val="006C7F99"/>
    <w:rsid w:val="006C7F9B"/>
    <w:rsid w:val="006C7FD6"/>
    <w:rsid w:val="006C7FDA"/>
    <w:rsid w:val="006C7FEB"/>
    <w:rsid w:val="006D0008"/>
    <w:rsid w:val="006D0046"/>
    <w:rsid w:val="006D0079"/>
    <w:rsid w:val="006D00B8"/>
    <w:rsid w:val="006D0167"/>
    <w:rsid w:val="006D01D9"/>
    <w:rsid w:val="006D01DA"/>
    <w:rsid w:val="006D0223"/>
    <w:rsid w:val="006D0230"/>
    <w:rsid w:val="006D02A5"/>
    <w:rsid w:val="006D02A9"/>
    <w:rsid w:val="006D02CB"/>
    <w:rsid w:val="006D02E3"/>
    <w:rsid w:val="006D02F2"/>
    <w:rsid w:val="006D03A4"/>
    <w:rsid w:val="006D03C6"/>
    <w:rsid w:val="006D03D9"/>
    <w:rsid w:val="006D03DF"/>
    <w:rsid w:val="006D0428"/>
    <w:rsid w:val="006D0452"/>
    <w:rsid w:val="006D0482"/>
    <w:rsid w:val="006D04CC"/>
    <w:rsid w:val="006D0544"/>
    <w:rsid w:val="006D054D"/>
    <w:rsid w:val="006D05CB"/>
    <w:rsid w:val="006D05D5"/>
    <w:rsid w:val="006D0630"/>
    <w:rsid w:val="006D0648"/>
    <w:rsid w:val="006D06B3"/>
    <w:rsid w:val="006D06E1"/>
    <w:rsid w:val="006D072A"/>
    <w:rsid w:val="006D0738"/>
    <w:rsid w:val="006D073F"/>
    <w:rsid w:val="006D0756"/>
    <w:rsid w:val="006D079E"/>
    <w:rsid w:val="006D07A6"/>
    <w:rsid w:val="006D07CF"/>
    <w:rsid w:val="006D0832"/>
    <w:rsid w:val="006D085D"/>
    <w:rsid w:val="006D086A"/>
    <w:rsid w:val="006D088D"/>
    <w:rsid w:val="006D08AF"/>
    <w:rsid w:val="006D08C6"/>
    <w:rsid w:val="006D08D6"/>
    <w:rsid w:val="006D093C"/>
    <w:rsid w:val="006D0955"/>
    <w:rsid w:val="006D0965"/>
    <w:rsid w:val="006D098F"/>
    <w:rsid w:val="006D09A5"/>
    <w:rsid w:val="006D09C0"/>
    <w:rsid w:val="006D09D3"/>
    <w:rsid w:val="006D0A01"/>
    <w:rsid w:val="006D0A22"/>
    <w:rsid w:val="006D0A28"/>
    <w:rsid w:val="006D0A3D"/>
    <w:rsid w:val="006D0A42"/>
    <w:rsid w:val="006D0A45"/>
    <w:rsid w:val="006D0A4E"/>
    <w:rsid w:val="006D0A65"/>
    <w:rsid w:val="006D0A94"/>
    <w:rsid w:val="006D0AB6"/>
    <w:rsid w:val="006D0B60"/>
    <w:rsid w:val="006D0BAA"/>
    <w:rsid w:val="006D0BB0"/>
    <w:rsid w:val="006D0BCD"/>
    <w:rsid w:val="006D0BDD"/>
    <w:rsid w:val="006D0C0D"/>
    <w:rsid w:val="006D0C55"/>
    <w:rsid w:val="006D0C5F"/>
    <w:rsid w:val="006D0CC1"/>
    <w:rsid w:val="006D0CC3"/>
    <w:rsid w:val="006D0CE4"/>
    <w:rsid w:val="006D0CED"/>
    <w:rsid w:val="006D0CF1"/>
    <w:rsid w:val="006D0D03"/>
    <w:rsid w:val="006D0D14"/>
    <w:rsid w:val="006D0D15"/>
    <w:rsid w:val="006D0D29"/>
    <w:rsid w:val="006D0D5C"/>
    <w:rsid w:val="006D0D83"/>
    <w:rsid w:val="006D0D84"/>
    <w:rsid w:val="006D0DA3"/>
    <w:rsid w:val="006D0DC1"/>
    <w:rsid w:val="006D0DCA"/>
    <w:rsid w:val="006D0E16"/>
    <w:rsid w:val="006D0E29"/>
    <w:rsid w:val="006D0E58"/>
    <w:rsid w:val="006D0E97"/>
    <w:rsid w:val="006D0EB0"/>
    <w:rsid w:val="006D0EB7"/>
    <w:rsid w:val="006D0EBF"/>
    <w:rsid w:val="006D0ECE"/>
    <w:rsid w:val="006D0EEF"/>
    <w:rsid w:val="006D0EF2"/>
    <w:rsid w:val="006D0F07"/>
    <w:rsid w:val="006D0F0B"/>
    <w:rsid w:val="006D0F79"/>
    <w:rsid w:val="006D0F7B"/>
    <w:rsid w:val="006D0FD4"/>
    <w:rsid w:val="006D0FDE"/>
    <w:rsid w:val="006D0FE0"/>
    <w:rsid w:val="006D0FF1"/>
    <w:rsid w:val="006D1042"/>
    <w:rsid w:val="006D1094"/>
    <w:rsid w:val="006D10A9"/>
    <w:rsid w:val="006D10E0"/>
    <w:rsid w:val="006D1138"/>
    <w:rsid w:val="006D115B"/>
    <w:rsid w:val="006D1176"/>
    <w:rsid w:val="006D117E"/>
    <w:rsid w:val="006D1183"/>
    <w:rsid w:val="006D11C5"/>
    <w:rsid w:val="006D11D3"/>
    <w:rsid w:val="006D11EA"/>
    <w:rsid w:val="006D11EB"/>
    <w:rsid w:val="006D1219"/>
    <w:rsid w:val="006D121C"/>
    <w:rsid w:val="006D122A"/>
    <w:rsid w:val="006D1268"/>
    <w:rsid w:val="006D1287"/>
    <w:rsid w:val="006D1296"/>
    <w:rsid w:val="006D1301"/>
    <w:rsid w:val="006D130F"/>
    <w:rsid w:val="006D131C"/>
    <w:rsid w:val="006D1343"/>
    <w:rsid w:val="006D1360"/>
    <w:rsid w:val="006D13B7"/>
    <w:rsid w:val="006D13E1"/>
    <w:rsid w:val="006D13F5"/>
    <w:rsid w:val="006D1405"/>
    <w:rsid w:val="006D142F"/>
    <w:rsid w:val="006D143D"/>
    <w:rsid w:val="006D1450"/>
    <w:rsid w:val="006D1455"/>
    <w:rsid w:val="006D1485"/>
    <w:rsid w:val="006D148F"/>
    <w:rsid w:val="006D14B4"/>
    <w:rsid w:val="006D14F3"/>
    <w:rsid w:val="006D14FB"/>
    <w:rsid w:val="006D150F"/>
    <w:rsid w:val="006D151E"/>
    <w:rsid w:val="006D1540"/>
    <w:rsid w:val="006D1575"/>
    <w:rsid w:val="006D15BA"/>
    <w:rsid w:val="006D161F"/>
    <w:rsid w:val="006D1621"/>
    <w:rsid w:val="006D16AE"/>
    <w:rsid w:val="006D16B8"/>
    <w:rsid w:val="006D16D3"/>
    <w:rsid w:val="006D170C"/>
    <w:rsid w:val="006D171D"/>
    <w:rsid w:val="006D1737"/>
    <w:rsid w:val="006D1785"/>
    <w:rsid w:val="006D17A1"/>
    <w:rsid w:val="006D1840"/>
    <w:rsid w:val="006D185A"/>
    <w:rsid w:val="006D188F"/>
    <w:rsid w:val="006D1909"/>
    <w:rsid w:val="006D1954"/>
    <w:rsid w:val="006D1987"/>
    <w:rsid w:val="006D19A8"/>
    <w:rsid w:val="006D19C9"/>
    <w:rsid w:val="006D1A93"/>
    <w:rsid w:val="006D1AE7"/>
    <w:rsid w:val="006D1B1D"/>
    <w:rsid w:val="006D1B26"/>
    <w:rsid w:val="006D1B53"/>
    <w:rsid w:val="006D1B54"/>
    <w:rsid w:val="006D1B5B"/>
    <w:rsid w:val="006D1BA5"/>
    <w:rsid w:val="006D1BF6"/>
    <w:rsid w:val="006D1C11"/>
    <w:rsid w:val="006D1C16"/>
    <w:rsid w:val="006D1C2F"/>
    <w:rsid w:val="006D1C40"/>
    <w:rsid w:val="006D1C62"/>
    <w:rsid w:val="006D1C66"/>
    <w:rsid w:val="006D1C8C"/>
    <w:rsid w:val="006D1CE2"/>
    <w:rsid w:val="006D1CE4"/>
    <w:rsid w:val="006D1CE8"/>
    <w:rsid w:val="006D1CF6"/>
    <w:rsid w:val="006D1D63"/>
    <w:rsid w:val="006D1D7D"/>
    <w:rsid w:val="006D1D9A"/>
    <w:rsid w:val="006D1DB8"/>
    <w:rsid w:val="006D1DCA"/>
    <w:rsid w:val="006D1DCC"/>
    <w:rsid w:val="006D1DD0"/>
    <w:rsid w:val="006D1E18"/>
    <w:rsid w:val="006D1E84"/>
    <w:rsid w:val="006D1E8A"/>
    <w:rsid w:val="006D1EAB"/>
    <w:rsid w:val="006D1F0E"/>
    <w:rsid w:val="006D1F1A"/>
    <w:rsid w:val="006D1F3E"/>
    <w:rsid w:val="006D1F52"/>
    <w:rsid w:val="006D1F61"/>
    <w:rsid w:val="006D1FAA"/>
    <w:rsid w:val="006D1FD0"/>
    <w:rsid w:val="006D1FE6"/>
    <w:rsid w:val="006D1FEB"/>
    <w:rsid w:val="006D2011"/>
    <w:rsid w:val="006D2104"/>
    <w:rsid w:val="006D2125"/>
    <w:rsid w:val="006D212A"/>
    <w:rsid w:val="006D216C"/>
    <w:rsid w:val="006D21A8"/>
    <w:rsid w:val="006D21AA"/>
    <w:rsid w:val="006D21F2"/>
    <w:rsid w:val="006D220E"/>
    <w:rsid w:val="006D2226"/>
    <w:rsid w:val="006D228A"/>
    <w:rsid w:val="006D22C1"/>
    <w:rsid w:val="006D22CA"/>
    <w:rsid w:val="006D2300"/>
    <w:rsid w:val="006D2308"/>
    <w:rsid w:val="006D2338"/>
    <w:rsid w:val="006D235C"/>
    <w:rsid w:val="006D236D"/>
    <w:rsid w:val="006D2374"/>
    <w:rsid w:val="006D2391"/>
    <w:rsid w:val="006D23A2"/>
    <w:rsid w:val="006D23CA"/>
    <w:rsid w:val="006D23D9"/>
    <w:rsid w:val="006D23E4"/>
    <w:rsid w:val="006D2477"/>
    <w:rsid w:val="006D247B"/>
    <w:rsid w:val="006D247D"/>
    <w:rsid w:val="006D248E"/>
    <w:rsid w:val="006D2490"/>
    <w:rsid w:val="006D24AC"/>
    <w:rsid w:val="006D24B4"/>
    <w:rsid w:val="006D24E1"/>
    <w:rsid w:val="006D2529"/>
    <w:rsid w:val="006D2532"/>
    <w:rsid w:val="006D2560"/>
    <w:rsid w:val="006D257F"/>
    <w:rsid w:val="006D2596"/>
    <w:rsid w:val="006D25D0"/>
    <w:rsid w:val="006D25DB"/>
    <w:rsid w:val="006D25EB"/>
    <w:rsid w:val="006D25ED"/>
    <w:rsid w:val="006D260F"/>
    <w:rsid w:val="006D263B"/>
    <w:rsid w:val="006D2643"/>
    <w:rsid w:val="006D266E"/>
    <w:rsid w:val="006D2685"/>
    <w:rsid w:val="006D2690"/>
    <w:rsid w:val="006D26C6"/>
    <w:rsid w:val="006D2730"/>
    <w:rsid w:val="006D273B"/>
    <w:rsid w:val="006D2749"/>
    <w:rsid w:val="006D2766"/>
    <w:rsid w:val="006D2772"/>
    <w:rsid w:val="006D2775"/>
    <w:rsid w:val="006D277C"/>
    <w:rsid w:val="006D2783"/>
    <w:rsid w:val="006D279A"/>
    <w:rsid w:val="006D279D"/>
    <w:rsid w:val="006D27AE"/>
    <w:rsid w:val="006D27BA"/>
    <w:rsid w:val="006D2811"/>
    <w:rsid w:val="006D2820"/>
    <w:rsid w:val="006D2831"/>
    <w:rsid w:val="006D2864"/>
    <w:rsid w:val="006D2873"/>
    <w:rsid w:val="006D2899"/>
    <w:rsid w:val="006D28D3"/>
    <w:rsid w:val="006D28FD"/>
    <w:rsid w:val="006D2935"/>
    <w:rsid w:val="006D29A1"/>
    <w:rsid w:val="006D29D6"/>
    <w:rsid w:val="006D2A04"/>
    <w:rsid w:val="006D2A10"/>
    <w:rsid w:val="006D2A64"/>
    <w:rsid w:val="006D2A68"/>
    <w:rsid w:val="006D2A87"/>
    <w:rsid w:val="006D2AF6"/>
    <w:rsid w:val="006D2B0E"/>
    <w:rsid w:val="006D2B19"/>
    <w:rsid w:val="006D2B1A"/>
    <w:rsid w:val="006D2B37"/>
    <w:rsid w:val="006D2B8C"/>
    <w:rsid w:val="006D2BA1"/>
    <w:rsid w:val="006D2BF1"/>
    <w:rsid w:val="006D2C33"/>
    <w:rsid w:val="006D2C5C"/>
    <w:rsid w:val="006D2C6D"/>
    <w:rsid w:val="006D2C77"/>
    <w:rsid w:val="006D2C8F"/>
    <w:rsid w:val="006D2CA0"/>
    <w:rsid w:val="006D2CBC"/>
    <w:rsid w:val="006D2CD5"/>
    <w:rsid w:val="006D2CFB"/>
    <w:rsid w:val="006D2D0F"/>
    <w:rsid w:val="006D2D1B"/>
    <w:rsid w:val="006D2D47"/>
    <w:rsid w:val="006D2D54"/>
    <w:rsid w:val="006D2D5C"/>
    <w:rsid w:val="006D2D84"/>
    <w:rsid w:val="006D2D8D"/>
    <w:rsid w:val="006D2E09"/>
    <w:rsid w:val="006D2E41"/>
    <w:rsid w:val="006D2E6B"/>
    <w:rsid w:val="006D2E7F"/>
    <w:rsid w:val="006D2EAB"/>
    <w:rsid w:val="006D2EB6"/>
    <w:rsid w:val="006D2EB8"/>
    <w:rsid w:val="006D2EED"/>
    <w:rsid w:val="006D2F45"/>
    <w:rsid w:val="006D2F69"/>
    <w:rsid w:val="006D2F72"/>
    <w:rsid w:val="006D2F9D"/>
    <w:rsid w:val="006D2F9E"/>
    <w:rsid w:val="006D2FEE"/>
    <w:rsid w:val="006D3020"/>
    <w:rsid w:val="006D3032"/>
    <w:rsid w:val="006D307D"/>
    <w:rsid w:val="006D308A"/>
    <w:rsid w:val="006D30B6"/>
    <w:rsid w:val="006D3115"/>
    <w:rsid w:val="006D311E"/>
    <w:rsid w:val="006D318C"/>
    <w:rsid w:val="006D3198"/>
    <w:rsid w:val="006D31D7"/>
    <w:rsid w:val="006D322E"/>
    <w:rsid w:val="006D3299"/>
    <w:rsid w:val="006D32AE"/>
    <w:rsid w:val="006D32BD"/>
    <w:rsid w:val="006D32E1"/>
    <w:rsid w:val="006D32E8"/>
    <w:rsid w:val="006D3302"/>
    <w:rsid w:val="006D3318"/>
    <w:rsid w:val="006D337A"/>
    <w:rsid w:val="006D3393"/>
    <w:rsid w:val="006D339E"/>
    <w:rsid w:val="006D33A2"/>
    <w:rsid w:val="006D33F1"/>
    <w:rsid w:val="006D3429"/>
    <w:rsid w:val="006D3478"/>
    <w:rsid w:val="006D3485"/>
    <w:rsid w:val="006D34A8"/>
    <w:rsid w:val="006D34FC"/>
    <w:rsid w:val="006D351D"/>
    <w:rsid w:val="006D3526"/>
    <w:rsid w:val="006D3528"/>
    <w:rsid w:val="006D3559"/>
    <w:rsid w:val="006D35A9"/>
    <w:rsid w:val="006D35B4"/>
    <w:rsid w:val="006D35FB"/>
    <w:rsid w:val="006D3600"/>
    <w:rsid w:val="006D3602"/>
    <w:rsid w:val="006D3615"/>
    <w:rsid w:val="006D363D"/>
    <w:rsid w:val="006D3674"/>
    <w:rsid w:val="006D367A"/>
    <w:rsid w:val="006D36DD"/>
    <w:rsid w:val="006D3730"/>
    <w:rsid w:val="006D375F"/>
    <w:rsid w:val="006D376C"/>
    <w:rsid w:val="006D377F"/>
    <w:rsid w:val="006D379D"/>
    <w:rsid w:val="006D37D1"/>
    <w:rsid w:val="006D37F6"/>
    <w:rsid w:val="006D3853"/>
    <w:rsid w:val="006D3890"/>
    <w:rsid w:val="006D38E5"/>
    <w:rsid w:val="006D38F3"/>
    <w:rsid w:val="006D391B"/>
    <w:rsid w:val="006D3925"/>
    <w:rsid w:val="006D393A"/>
    <w:rsid w:val="006D3999"/>
    <w:rsid w:val="006D39AF"/>
    <w:rsid w:val="006D39F9"/>
    <w:rsid w:val="006D3A32"/>
    <w:rsid w:val="006D3A33"/>
    <w:rsid w:val="006D3A78"/>
    <w:rsid w:val="006D3A85"/>
    <w:rsid w:val="006D3AA0"/>
    <w:rsid w:val="006D3AB6"/>
    <w:rsid w:val="006D3AD6"/>
    <w:rsid w:val="006D3AEB"/>
    <w:rsid w:val="006D3AF1"/>
    <w:rsid w:val="006D3B14"/>
    <w:rsid w:val="006D3B4A"/>
    <w:rsid w:val="006D3B82"/>
    <w:rsid w:val="006D3B97"/>
    <w:rsid w:val="006D3C19"/>
    <w:rsid w:val="006D3C20"/>
    <w:rsid w:val="006D3C23"/>
    <w:rsid w:val="006D3C57"/>
    <w:rsid w:val="006D3C5C"/>
    <w:rsid w:val="006D3CB7"/>
    <w:rsid w:val="006D3CBB"/>
    <w:rsid w:val="006D3CBD"/>
    <w:rsid w:val="006D3D10"/>
    <w:rsid w:val="006D3D76"/>
    <w:rsid w:val="006D3D8C"/>
    <w:rsid w:val="006D3DAD"/>
    <w:rsid w:val="006D3DB0"/>
    <w:rsid w:val="006D3DC9"/>
    <w:rsid w:val="006D3DCA"/>
    <w:rsid w:val="006D3DD8"/>
    <w:rsid w:val="006D3E1C"/>
    <w:rsid w:val="006D3E42"/>
    <w:rsid w:val="006D3E4E"/>
    <w:rsid w:val="006D3E87"/>
    <w:rsid w:val="006D3EFF"/>
    <w:rsid w:val="006D3F32"/>
    <w:rsid w:val="006D3FB4"/>
    <w:rsid w:val="006D3FC5"/>
    <w:rsid w:val="006D3FCC"/>
    <w:rsid w:val="006D3FDD"/>
    <w:rsid w:val="006D3FE4"/>
    <w:rsid w:val="006D3FFB"/>
    <w:rsid w:val="006D404E"/>
    <w:rsid w:val="006D409A"/>
    <w:rsid w:val="006D40B2"/>
    <w:rsid w:val="006D40C6"/>
    <w:rsid w:val="006D40E0"/>
    <w:rsid w:val="006D40EA"/>
    <w:rsid w:val="006D412E"/>
    <w:rsid w:val="006D4153"/>
    <w:rsid w:val="006D41BA"/>
    <w:rsid w:val="006D41CB"/>
    <w:rsid w:val="006D41CD"/>
    <w:rsid w:val="006D41D3"/>
    <w:rsid w:val="006D41E3"/>
    <w:rsid w:val="006D41FE"/>
    <w:rsid w:val="006D4200"/>
    <w:rsid w:val="006D4253"/>
    <w:rsid w:val="006D4294"/>
    <w:rsid w:val="006D42CB"/>
    <w:rsid w:val="006D4305"/>
    <w:rsid w:val="006D434B"/>
    <w:rsid w:val="006D4365"/>
    <w:rsid w:val="006D4377"/>
    <w:rsid w:val="006D438A"/>
    <w:rsid w:val="006D439C"/>
    <w:rsid w:val="006D43D0"/>
    <w:rsid w:val="006D441D"/>
    <w:rsid w:val="006D4428"/>
    <w:rsid w:val="006D442F"/>
    <w:rsid w:val="006D445C"/>
    <w:rsid w:val="006D449E"/>
    <w:rsid w:val="006D44D2"/>
    <w:rsid w:val="006D44E5"/>
    <w:rsid w:val="006D44ED"/>
    <w:rsid w:val="006D44F5"/>
    <w:rsid w:val="006D44FB"/>
    <w:rsid w:val="006D451B"/>
    <w:rsid w:val="006D4524"/>
    <w:rsid w:val="006D4539"/>
    <w:rsid w:val="006D4570"/>
    <w:rsid w:val="006D457B"/>
    <w:rsid w:val="006D458A"/>
    <w:rsid w:val="006D459F"/>
    <w:rsid w:val="006D45B3"/>
    <w:rsid w:val="006D45BF"/>
    <w:rsid w:val="006D460A"/>
    <w:rsid w:val="006D462B"/>
    <w:rsid w:val="006D4637"/>
    <w:rsid w:val="006D4644"/>
    <w:rsid w:val="006D4694"/>
    <w:rsid w:val="006D4697"/>
    <w:rsid w:val="006D46BC"/>
    <w:rsid w:val="006D46C7"/>
    <w:rsid w:val="006D46F1"/>
    <w:rsid w:val="006D4774"/>
    <w:rsid w:val="006D4806"/>
    <w:rsid w:val="006D480B"/>
    <w:rsid w:val="006D4858"/>
    <w:rsid w:val="006D487E"/>
    <w:rsid w:val="006D4895"/>
    <w:rsid w:val="006D48A7"/>
    <w:rsid w:val="006D48C0"/>
    <w:rsid w:val="006D48EE"/>
    <w:rsid w:val="006D4920"/>
    <w:rsid w:val="006D492D"/>
    <w:rsid w:val="006D4989"/>
    <w:rsid w:val="006D49B3"/>
    <w:rsid w:val="006D49C0"/>
    <w:rsid w:val="006D49E4"/>
    <w:rsid w:val="006D4A44"/>
    <w:rsid w:val="006D4B0B"/>
    <w:rsid w:val="006D4B27"/>
    <w:rsid w:val="006D4C24"/>
    <w:rsid w:val="006D4C77"/>
    <w:rsid w:val="006D4C7B"/>
    <w:rsid w:val="006D4C90"/>
    <w:rsid w:val="006D4CE4"/>
    <w:rsid w:val="006D4CE9"/>
    <w:rsid w:val="006D4CEB"/>
    <w:rsid w:val="006D4CED"/>
    <w:rsid w:val="006D4CFE"/>
    <w:rsid w:val="006D4D43"/>
    <w:rsid w:val="006D4D53"/>
    <w:rsid w:val="006D4D59"/>
    <w:rsid w:val="006D4D77"/>
    <w:rsid w:val="006D4D83"/>
    <w:rsid w:val="006D4D96"/>
    <w:rsid w:val="006D4DFC"/>
    <w:rsid w:val="006D4E12"/>
    <w:rsid w:val="006D4E17"/>
    <w:rsid w:val="006D4EA0"/>
    <w:rsid w:val="006D4ED7"/>
    <w:rsid w:val="006D4F20"/>
    <w:rsid w:val="006D4F2E"/>
    <w:rsid w:val="006D4F48"/>
    <w:rsid w:val="006D4F62"/>
    <w:rsid w:val="006D4F96"/>
    <w:rsid w:val="006D4FEC"/>
    <w:rsid w:val="006D5015"/>
    <w:rsid w:val="006D5036"/>
    <w:rsid w:val="006D504B"/>
    <w:rsid w:val="006D504C"/>
    <w:rsid w:val="006D5059"/>
    <w:rsid w:val="006D509B"/>
    <w:rsid w:val="006D50A0"/>
    <w:rsid w:val="006D50B9"/>
    <w:rsid w:val="006D50FB"/>
    <w:rsid w:val="006D5119"/>
    <w:rsid w:val="006D5130"/>
    <w:rsid w:val="006D5134"/>
    <w:rsid w:val="006D51AF"/>
    <w:rsid w:val="006D51BE"/>
    <w:rsid w:val="006D51C6"/>
    <w:rsid w:val="006D51DD"/>
    <w:rsid w:val="006D5244"/>
    <w:rsid w:val="006D5252"/>
    <w:rsid w:val="006D5263"/>
    <w:rsid w:val="006D5267"/>
    <w:rsid w:val="006D527B"/>
    <w:rsid w:val="006D5291"/>
    <w:rsid w:val="006D52BA"/>
    <w:rsid w:val="006D52D3"/>
    <w:rsid w:val="006D52D8"/>
    <w:rsid w:val="006D5370"/>
    <w:rsid w:val="006D53E4"/>
    <w:rsid w:val="006D53F9"/>
    <w:rsid w:val="006D546A"/>
    <w:rsid w:val="006D5494"/>
    <w:rsid w:val="006D551A"/>
    <w:rsid w:val="006D551E"/>
    <w:rsid w:val="006D5538"/>
    <w:rsid w:val="006D5562"/>
    <w:rsid w:val="006D5566"/>
    <w:rsid w:val="006D5635"/>
    <w:rsid w:val="006D5670"/>
    <w:rsid w:val="006D5685"/>
    <w:rsid w:val="006D568C"/>
    <w:rsid w:val="006D56AF"/>
    <w:rsid w:val="006D5725"/>
    <w:rsid w:val="006D5743"/>
    <w:rsid w:val="006D5771"/>
    <w:rsid w:val="006D5776"/>
    <w:rsid w:val="006D577D"/>
    <w:rsid w:val="006D5796"/>
    <w:rsid w:val="006D57E3"/>
    <w:rsid w:val="006D57EE"/>
    <w:rsid w:val="006D5805"/>
    <w:rsid w:val="006D584A"/>
    <w:rsid w:val="006D5857"/>
    <w:rsid w:val="006D5876"/>
    <w:rsid w:val="006D5894"/>
    <w:rsid w:val="006D58B9"/>
    <w:rsid w:val="006D5908"/>
    <w:rsid w:val="006D590F"/>
    <w:rsid w:val="006D592F"/>
    <w:rsid w:val="006D5939"/>
    <w:rsid w:val="006D5961"/>
    <w:rsid w:val="006D5973"/>
    <w:rsid w:val="006D5974"/>
    <w:rsid w:val="006D59AD"/>
    <w:rsid w:val="006D59B7"/>
    <w:rsid w:val="006D5A24"/>
    <w:rsid w:val="006D5A27"/>
    <w:rsid w:val="006D5A4E"/>
    <w:rsid w:val="006D5A76"/>
    <w:rsid w:val="006D5A99"/>
    <w:rsid w:val="006D5AC2"/>
    <w:rsid w:val="006D5ACB"/>
    <w:rsid w:val="006D5B5A"/>
    <w:rsid w:val="006D5B68"/>
    <w:rsid w:val="006D5B88"/>
    <w:rsid w:val="006D5BA8"/>
    <w:rsid w:val="006D5BCB"/>
    <w:rsid w:val="006D5BD2"/>
    <w:rsid w:val="006D5BE4"/>
    <w:rsid w:val="006D5C03"/>
    <w:rsid w:val="006D5C34"/>
    <w:rsid w:val="006D5C61"/>
    <w:rsid w:val="006D5C62"/>
    <w:rsid w:val="006D5C73"/>
    <w:rsid w:val="006D5CAC"/>
    <w:rsid w:val="006D5CEF"/>
    <w:rsid w:val="006D5D1B"/>
    <w:rsid w:val="006D5D36"/>
    <w:rsid w:val="006D5D74"/>
    <w:rsid w:val="006D5DAC"/>
    <w:rsid w:val="006D5DD2"/>
    <w:rsid w:val="006D5E0E"/>
    <w:rsid w:val="006D5E17"/>
    <w:rsid w:val="006D5E7F"/>
    <w:rsid w:val="006D5EB9"/>
    <w:rsid w:val="006D5EE5"/>
    <w:rsid w:val="006D5F06"/>
    <w:rsid w:val="006D5F13"/>
    <w:rsid w:val="006D5F22"/>
    <w:rsid w:val="006D5F57"/>
    <w:rsid w:val="006D5F59"/>
    <w:rsid w:val="006D5F67"/>
    <w:rsid w:val="006D5F6A"/>
    <w:rsid w:val="006D5FD4"/>
    <w:rsid w:val="006D5FDB"/>
    <w:rsid w:val="006D5FF5"/>
    <w:rsid w:val="006D6000"/>
    <w:rsid w:val="006D6018"/>
    <w:rsid w:val="006D604B"/>
    <w:rsid w:val="006D6075"/>
    <w:rsid w:val="006D607F"/>
    <w:rsid w:val="006D6089"/>
    <w:rsid w:val="006D60A2"/>
    <w:rsid w:val="006D60A5"/>
    <w:rsid w:val="006D60CB"/>
    <w:rsid w:val="006D60FB"/>
    <w:rsid w:val="006D6100"/>
    <w:rsid w:val="006D6108"/>
    <w:rsid w:val="006D6125"/>
    <w:rsid w:val="006D6135"/>
    <w:rsid w:val="006D61E8"/>
    <w:rsid w:val="006D61FA"/>
    <w:rsid w:val="006D6258"/>
    <w:rsid w:val="006D625A"/>
    <w:rsid w:val="006D6265"/>
    <w:rsid w:val="006D6280"/>
    <w:rsid w:val="006D62F1"/>
    <w:rsid w:val="006D6392"/>
    <w:rsid w:val="006D63B2"/>
    <w:rsid w:val="006D63B4"/>
    <w:rsid w:val="006D63C3"/>
    <w:rsid w:val="006D6437"/>
    <w:rsid w:val="006D643F"/>
    <w:rsid w:val="006D644A"/>
    <w:rsid w:val="006D6450"/>
    <w:rsid w:val="006D64C0"/>
    <w:rsid w:val="006D64C1"/>
    <w:rsid w:val="006D64CB"/>
    <w:rsid w:val="006D64D5"/>
    <w:rsid w:val="006D64F9"/>
    <w:rsid w:val="006D6515"/>
    <w:rsid w:val="006D6556"/>
    <w:rsid w:val="006D65AB"/>
    <w:rsid w:val="006D65CF"/>
    <w:rsid w:val="006D65D4"/>
    <w:rsid w:val="006D65ED"/>
    <w:rsid w:val="006D65FF"/>
    <w:rsid w:val="006D6602"/>
    <w:rsid w:val="006D661A"/>
    <w:rsid w:val="006D6631"/>
    <w:rsid w:val="006D668C"/>
    <w:rsid w:val="006D66DA"/>
    <w:rsid w:val="006D66DD"/>
    <w:rsid w:val="006D66E2"/>
    <w:rsid w:val="006D66E9"/>
    <w:rsid w:val="006D6711"/>
    <w:rsid w:val="006D6722"/>
    <w:rsid w:val="006D6785"/>
    <w:rsid w:val="006D6790"/>
    <w:rsid w:val="006D679D"/>
    <w:rsid w:val="006D67B6"/>
    <w:rsid w:val="006D67D1"/>
    <w:rsid w:val="006D67DB"/>
    <w:rsid w:val="006D67DE"/>
    <w:rsid w:val="006D67EC"/>
    <w:rsid w:val="006D6869"/>
    <w:rsid w:val="006D6881"/>
    <w:rsid w:val="006D689E"/>
    <w:rsid w:val="006D68A8"/>
    <w:rsid w:val="006D68C5"/>
    <w:rsid w:val="006D68C9"/>
    <w:rsid w:val="006D6906"/>
    <w:rsid w:val="006D6930"/>
    <w:rsid w:val="006D6938"/>
    <w:rsid w:val="006D6962"/>
    <w:rsid w:val="006D6968"/>
    <w:rsid w:val="006D6996"/>
    <w:rsid w:val="006D699F"/>
    <w:rsid w:val="006D69BD"/>
    <w:rsid w:val="006D69F1"/>
    <w:rsid w:val="006D6A23"/>
    <w:rsid w:val="006D6A3E"/>
    <w:rsid w:val="006D6A46"/>
    <w:rsid w:val="006D6A60"/>
    <w:rsid w:val="006D6A8C"/>
    <w:rsid w:val="006D6AA8"/>
    <w:rsid w:val="006D6ABB"/>
    <w:rsid w:val="006D6AC0"/>
    <w:rsid w:val="006D6AE1"/>
    <w:rsid w:val="006D6AEF"/>
    <w:rsid w:val="006D6AFF"/>
    <w:rsid w:val="006D6B66"/>
    <w:rsid w:val="006D6B6F"/>
    <w:rsid w:val="006D6BC0"/>
    <w:rsid w:val="006D6BCB"/>
    <w:rsid w:val="006D6BD1"/>
    <w:rsid w:val="006D6BFD"/>
    <w:rsid w:val="006D6C19"/>
    <w:rsid w:val="006D6C41"/>
    <w:rsid w:val="006D6C65"/>
    <w:rsid w:val="006D6C67"/>
    <w:rsid w:val="006D6C88"/>
    <w:rsid w:val="006D6CC8"/>
    <w:rsid w:val="006D6CCD"/>
    <w:rsid w:val="006D6CD4"/>
    <w:rsid w:val="006D6CD5"/>
    <w:rsid w:val="006D6D13"/>
    <w:rsid w:val="006D6D18"/>
    <w:rsid w:val="006D6D4A"/>
    <w:rsid w:val="006D6D74"/>
    <w:rsid w:val="006D6DE2"/>
    <w:rsid w:val="006D6E32"/>
    <w:rsid w:val="006D6E50"/>
    <w:rsid w:val="006D6E54"/>
    <w:rsid w:val="006D6E77"/>
    <w:rsid w:val="006D6E90"/>
    <w:rsid w:val="006D6E9B"/>
    <w:rsid w:val="006D6EEA"/>
    <w:rsid w:val="006D6F02"/>
    <w:rsid w:val="006D6F29"/>
    <w:rsid w:val="006D6F2D"/>
    <w:rsid w:val="006D6FBF"/>
    <w:rsid w:val="006D6FEE"/>
    <w:rsid w:val="006D7028"/>
    <w:rsid w:val="006D7053"/>
    <w:rsid w:val="006D7080"/>
    <w:rsid w:val="006D70A9"/>
    <w:rsid w:val="006D70BB"/>
    <w:rsid w:val="006D70F0"/>
    <w:rsid w:val="006D7101"/>
    <w:rsid w:val="006D7124"/>
    <w:rsid w:val="006D715C"/>
    <w:rsid w:val="006D7161"/>
    <w:rsid w:val="006D716B"/>
    <w:rsid w:val="006D718E"/>
    <w:rsid w:val="006D7199"/>
    <w:rsid w:val="006D71A6"/>
    <w:rsid w:val="006D71BD"/>
    <w:rsid w:val="006D71BF"/>
    <w:rsid w:val="006D7200"/>
    <w:rsid w:val="006D7226"/>
    <w:rsid w:val="006D7228"/>
    <w:rsid w:val="006D7240"/>
    <w:rsid w:val="006D728D"/>
    <w:rsid w:val="006D7294"/>
    <w:rsid w:val="006D72DF"/>
    <w:rsid w:val="006D72F2"/>
    <w:rsid w:val="006D72F5"/>
    <w:rsid w:val="006D730D"/>
    <w:rsid w:val="006D7341"/>
    <w:rsid w:val="006D736B"/>
    <w:rsid w:val="006D73B9"/>
    <w:rsid w:val="006D73DB"/>
    <w:rsid w:val="006D7417"/>
    <w:rsid w:val="006D743A"/>
    <w:rsid w:val="006D7466"/>
    <w:rsid w:val="006D7480"/>
    <w:rsid w:val="006D7492"/>
    <w:rsid w:val="006D749C"/>
    <w:rsid w:val="006D74E8"/>
    <w:rsid w:val="006D7550"/>
    <w:rsid w:val="006D756F"/>
    <w:rsid w:val="006D7604"/>
    <w:rsid w:val="006D765F"/>
    <w:rsid w:val="006D7696"/>
    <w:rsid w:val="006D76B5"/>
    <w:rsid w:val="006D7772"/>
    <w:rsid w:val="006D7786"/>
    <w:rsid w:val="006D77AD"/>
    <w:rsid w:val="006D77B2"/>
    <w:rsid w:val="006D77E1"/>
    <w:rsid w:val="006D7803"/>
    <w:rsid w:val="006D78BD"/>
    <w:rsid w:val="006D78BF"/>
    <w:rsid w:val="006D78E0"/>
    <w:rsid w:val="006D7916"/>
    <w:rsid w:val="006D7938"/>
    <w:rsid w:val="006D7961"/>
    <w:rsid w:val="006D79B8"/>
    <w:rsid w:val="006D79CB"/>
    <w:rsid w:val="006D79D6"/>
    <w:rsid w:val="006D79E8"/>
    <w:rsid w:val="006D79F6"/>
    <w:rsid w:val="006D7A1D"/>
    <w:rsid w:val="006D7A2B"/>
    <w:rsid w:val="006D7A36"/>
    <w:rsid w:val="006D7A3B"/>
    <w:rsid w:val="006D7A42"/>
    <w:rsid w:val="006D7A99"/>
    <w:rsid w:val="006D7AB3"/>
    <w:rsid w:val="006D7AC8"/>
    <w:rsid w:val="006D7AF8"/>
    <w:rsid w:val="006D7B3E"/>
    <w:rsid w:val="006D7B68"/>
    <w:rsid w:val="006D7B76"/>
    <w:rsid w:val="006D7B7A"/>
    <w:rsid w:val="006D7B86"/>
    <w:rsid w:val="006D7B9C"/>
    <w:rsid w:val="006D7BA0"/>
    <w:rsid w:val="006D7BB7"/>
    <w:rsid w:val="006D7BC2"/>
    <w:rsid w:val="006D7BDC"/>
    <w:rsid w:val="006D7BE3"/>
    <w:rsid w:val="006D7C0F"/>
    <w:rsid w:val="006D7C20"/>
    <w:rsid w:val="006D7CBD"/>
    <w:rsid w:val="006D7CC8"/>
    <w:rsid w:val="006D7D0D"/>
    <w:rsid w:val="006D7D14"/>
    <w:rsid w:val="006D7D2F"/>
    <w:rsid w:val="006D7D44"/>
    <w:rsid w:val="006D7D5F"/>
    <w:rsid w:val="006D7D63"/>
    <w:rsid w:val="006D7DEB"/>
    <w:rsid w:val="006D7E24"/>
    <w:rsid w:val="006D7E32"/>
    <w:rsid w:val="006D7E52"/>
    <w:rsid w:val="006D7E6F"/>
    <w:rsid w:val="006D7E77"/>
    <w:rsid w:val="006D7E7B"/>
    <w:rsid w:val="006D7E93"/>
    <w:rsid w:val="006D7EA8"/>
    <w:rsid w:val="006D7ED7"/>
    <w:rsid w:val="006D7F15"/>
    <w:rsid w:val="006D7F41"/>
    <w:rsid w:val="006D7F7E"/>
    <w:rsid w:val="006D7F8A"/>
    <w:rsid w:val="006D7FB3"/>
    <w:rsid w:val="006D7FF1"/>
    <w:rsid w:val="006E0061"/>
    <w:rsid w:val="006E007B"/>
    <w:rsid w:val="006E00AA"/>
    <w:rsid w:val="006E00D7"/>
    <w:rsid w:val="006E0149"/>
    <w:rsid w:val="006E0157"/>
    <w:rsid w:val="006E0166"/>
    <w:rsid w:val="006E019D"/>
    <w:rsid w:val="006E01BA"/>
    <w:rsid w:val="006E0253"/>
    <w:rsid w:val="006E0273"/>
    <w:rsid w:val="006E0274"/>
    <w:rsid w:val="006E028E"/>
    <w:rsid w:val="006E02CD"/>
    <w:rsid w:val="006E031F"/>
    <w:rsid w:val="006E0361"/>
    <w:rsid w:val="006E0384"/>
    <w:rsid w:val="006E038B"/>
    <w:rsid w:val="006E03C7"/>
    <w:rsid w:val="006E03E0"/>
    <w:rsid w:val="006E0409"/>
    <w:rsid w:val="006E046C"/>
    <w:rsid w:val="006E04B2"/>
    <w:rsid w:val="006E04C5"/>
    <w:rsid w:val="006E0555"/>
    <w:rsid w:val="006E0557"/>
    <w:rsid w:val="006E0558"/>
    <w:rsid w:val="006E0567"/>
    <w:rsid w:val="006E056D"/>
    <w:rsid w:val="006E0595"/>
    <w:rsid w:val="006E05E6"/>
    <w:rsid w:val="006E064B"/>
    <w:rsid w:val="006E069B"/>
    <w:rsid w:val="006E06A9"/>
    <w:rsid w:val="006E06CA"/>
    <w:rsid w:val="006E06DA"/>
    <w:rsid w:val="006E06E1"/>
    <w:rsid w:val="006E06ED"/>
    <w:rsid w:val="006E070D"/>
    <w:rsid w:val="006E0735"/>
    <w:rsid w:val="006E0758"/>
    <w:rsid w:val="006E0782"/>
    <w:rsid w:val="006E0791"/>
    <w:rsid w:val="006E0796"/>
    <w:rsid w:val="006E07CA"/>
    <w:rsid w:val="006E07D5"/>
    <w:rsid w:val="006E0805"/>
    <w:rsid w:val="006E0806"/>
    <w:rsid w:val="006E080A"/>
    <w:rsid w:val="006E0868"/>
    <w:rsid w:val="006E087D"/>
    <w:rsid w:val="006E08AF"/>
    <w:rsid w:val="006E08C2"/>
    <w:rsid w:val="006E0901"/>
    <w:rsid w:val="006E091E"/>
    <w:rsid w:val="006E0924"/>
    <w:rsid w:val="006E0940"/>
    <w:rsid w:val="006E0943"/>
    <w:rsid w:val="006E0966"/>
    <w:rsid w:val="006E0975"/>
    <w:rsid w:val="006E0989"/>
    <w:rsid w:val="006E099C"/>
    <w:rsid w:val="006E09A7"/>
    <w:rsid w:val="006E09DC"/>
    <w:rsid w:val="006E0A46"/>
    <w:rsid w:val="006E0A59"/>
    <w:rsid w:val="006E0A69"/>
    <w:rsid w:val="006E0A6B"/>
    <w:rsid w:val="006E0A88"/>
    <w:rsid w:val="006E0A8A"/>
    <w:rsid w:val="006E0ABE"/>
    <w:rsid w:val="006E0AED"/>
    <w:rsid w:val="006E0B03"/>
    <w:rsid w:val="006E0B0F"/>
    <w:rsid w:val="006E0B10"/>
    <w:rsid w:val="006E0B2C"/>
    <w:rsid w:val="006E0B54"/>
    <w:rsid w:val="006E0BC6"/>
    <w:rsid w:val="006E0BD4"/>
    <w:rsid w:val="006E0C85"/>
    <w:rsid w:val="006E0D16"/>
    <w:rsid w:val="006E0D1E"/>
    <w:rsid w:val="006E0D47"/>
    <w:rsid w:val="006E0D9C"/>
    <w:rsid w:val="006E0DC6"/>
    <w:rsid w:val="006E0DD8"/>
    <w:rsid w:val="006E0E26"/>
    <w:rsid w:val="006E0E6D"/>
    <w:rsid w:val="006E0E7E"/>
    <w:rsid w:val="006E0EE4"/>
    <w:rsid w:val="006E0EFA"/>
    <w:rsid w:val="006E0F2D"/>
    <w:rsid w:val="006E0F69"/>
    <w:rsid w:val="006E0F75"/>
    <w:rsid w:val="006E0F80"/>
    <w:rsid w:val="006E0FAA"/>
    <w:rsid w:val="006E0FF1"/>
    <w:rsid w:val="006E101B"/>
    <w:rsid w:val="006E1069"/>
    <w:rsid w:val="006E1081"/>
    <w:rsid w:val="006E108C"/>
    <w:rsid w:val="006E10DC"/>
    <w:rsid w:val="006E1112"/>
    <w:rsid w:val="006E1123"/>
    <w:rsid w:val="006E116E"/>
    <w:rsid w:val="006E1193"/>
    <w:rsid w:val="006E11B0"/>
    <w:rsid w:val="006E11DB"/>
    <w:rsid w:val="006E11E8"/>
    <w:rsid w:val="006E11EF"/>
    <w:rsid w:val="006E11F5"/>
    <w:rsid w:val="006E120A"/>
    <w:rsid w:val="006E122B"/>
    <w:rsid w:val="006E1259"/>
    <w:rsid w:val="006E125F"/>
    <w:rsid w:val="006E12A4"/>
    <w:rsid w:val="006E12AD"/>
    <w:rsid w:val="006E12E7"/>
    <w:rsid w:val="006E12F1"/>
    <w:rsid w:val="006E1301"/>
    <w:rsid w:val="006E1321"/>
    <w:rsid w:val="006E133C"/>
    <w:rsid w:val="006E1343"/>
    <w:rsid w:val="006E1362"/>
    <w:rsid w:val="006E13EA"/>
    <w:rsid w:val="006E13ED"/>
    <w:rsid w:val="006E142F"/>
    <w:rsid w:val="006E1434"/>
    <w:rsid w:val="006E1447"/>
    <w:rsid w:val="006E144C"/>
    <w:rsid w:val="006E1463"/>
    <w:rsid w:val="006E149D"/>
    <w:rsid w:val="006E14C3"/>
    <w:rsid w:val="006E14C4"/>
    <w:rsid w:val="006E14DC"/>
    <w:rsid w:val="006E14E8"/>
    <w:rsid w:val="006E1538"/>
    <w:rsid w:val="006E155A"/>
    <w:rsid w:val="006E1560"/>
    <w:rsid w:val="006E156B"/>
    <w:rsid w:val="006E1573"/>
    <w:rsid w:val="006E15F7"/>
    <w:rsid w:val="006E161B"/>
    <w:rsid w:val="006E161E"/>
    <w:rsid w:val="006E1642"/>
    <w:rsid w:val="006E1670"/>
    <w:rsid w:val="006E16AC"/>
    <w:rsid w:val="006E16AF"/>
    <w:rsid w:val="006E16E0"/>
    <w:rsid w:val="006E1736"/>
    <w:rsid w:val="006E177C"/>
    <w:rsid w:val="006E1780"/>
    <w:rsid w:val="006E178A"/>
    <w:rsid w:val="006E17B7"/>
    <w:rsid w:val="006E17D4"/>
    <w:rsid w:val="006E17F6"/>
    <w:rsid w:val="006E188C"/>
    <w:rsid w:val="006E18C8"/>
    <w:rsid w:val="006E18D9"/>
    <w:rsid w:val="006E1924"/>
    <w:rsid w:val="006E1941"/>
    <w:rsid w:val="006E198E"/>
    <w:rsid w:val="006E19AC"/>
    <w:rsid w:val="006E19B5"/>
    <w:rsid w:val="006E1A00"/>
    <w:rsid w:val="006E1A1A"/>
    <w:rsid w:val="006E1A1B"/>
    <w:rsid w:val="006E1A22"/>
    <w:rsid w:val="006E1A70"/>
    <w:rsid w:val="006E1B29"/>
    <w:rsid w:val="006E1B4E"/>
    <w:rsid w:val="006E1B68"/>
    <w:rsid w:val="006E1B77"/>
    <w:rsid w:val="006E1B7B"/>
    <w:rsid w:val="006E1B85"/>
    <w:rsid w:val="006E1BC6"/>
    <w:rsid w:val="006E1BE7"/>
    <w:rsid w:val="006E1BF0"/>
    <w:rsid w:val="006E1C6D"/>
    <w:rsid w:val="006E1C7E"/>
    <w:rsid w:val="006E1C90"/>
    <w:rsid w:val="006E1CB7"/>
    <w:rsid w:val="006E1CC9"/>
    <w:rsid w:val="006E1CCB"/>
    <w:rsid w:val="006E1CF5"/>
    <w:rsid w:val="006E1D18"/>
    <w:rsid w:val="006E1D1C"/>
    <w:rsid w:val="006E1D28"/>
    <w:rsid w:val="006E1D2D"/>
    <w:rsid w:val="006E1D51"/>
    <w:rsid w:val="006E1D53"/>
    <w:rsid w:val="006E1D7D"/>
    <w:rsid w:val="006E1E7A"/>
    <w:rsid w:val="006E1EC7"/>
    <w:rsid w:val="006E1F10"/>
    <w:rsid w:val="006E1F5B"/>
    <w:rsid w:val="006E1FB7"/>
    <w:rsid w:val="006E1FC0"/>
    <w:rsid w:val="006E1FD9"/>
    <w:rsid w:val="006E2043"/>
    <w:rsid w:val="006E2056"/>
    <w:rsid w:val="006E2097"/>
    <w:rsid w:val="006E20E7"/>
    <w:rsid w:val="006E20FC"/>
    <w:rsid w:val="006E214A"/>
    <w:rsid w:val="006E2155"/>
    <w:rsid w:val="006E219D"/>
    <w:rsid w:val="006E21D9"/>
    <w:rsid w:val="006E21E1"/>
    <w:rsid w:val="006E21E4"/>
    <w:rsid w:val="006E2200"/>
    <w:rsid w:val="006E2209"/>
    <w:rsid w:val="006E2280"/>
    <w:rsid w:val="006E2285"/>
    <w:rsid w:val="006E228B"/>
    <w:rsid w:val="006E229E"/>
    <w:rsid w:val="006E22DD"/>
    <w:rsid w:val="006E22E6"/>
    <w:rsid w:val="006E2351"/>
    <w:rsid w:val="006E23CA"/>
    <w:rsid w:val="006E23E2"/>
    <w:rsid w:val="006E2415"/>
    <w:rsid w:val="006E249F"/>
    <w:rsid w:val="006E259B"/>
    <w:rsid w:val="006E25A4"/>
    <w:rsid w:val="006E25AC"/>
    <w:rsid w:val="006E25C2"/>
    <w:rsid w:val="006E25ED"/>
    <w:rsid w:val="006E25EE"/>
    <w:rsid w:val="006E25F9"/>
    <w:rsid w:val="006E2639"/>
    <w:rsid w:val="006E263E"/>
    <w:rsid w:val="006E2648"/>
    <w:rsid w:val="006E2678"/>
    <w:rsid w:val="006E26AC"/>
    <w:rsid w:val="006E26F9"/>
    <w:rsid w:val="006E2720"/>
    <w:rsid w:val="006E27D8"/>
    <w:rsid w:val="006E2806"/>
    <w:rsid w:val="006E285E"/>
    <w:rsid w:val="006E288E"/>
    <w:rsid w:val="006E2891"/>
    <w:rsid w:val="006E28A7"/>
    <w:rsid w:val="006E28D0"/>
    <w:rsid w:val="006E28DE"/>
    <w:rsid w:val="006E2904"/>
    <w:rsid w:val="006E291F"/>
    <w:rsid w:val="006E2924"/>
    <w:rsid w:val="006E2925"/>
    <w:rsid w:val="006E2929"/>
    <w:rsid w:val="006E2960"/>
    <w:rsid w:val="006E29D4"/>
    <w:rsid w:val="006E2A26"/>
    <w:rsid w:val="006E2A2D"/>
    <w:rsid w:val="006E2A4E"/>
    <w:rsid w:val="006E2A52"/>
    <w:rsid w:val="006E2A5A"/>
    <w:rsid w:val="006E2A75"/>
    <w:rsid w:val="006E2AB5"/>
    <w:rsid w:val="006E2B06"/>
    <w:rsid w:val="006E2B1D"/>
    <w:rsid w:val="006E2B3B"/>
    <w:rsid w:val="006E2BC9"/>
    <w:rsid w:val="006E2C4F"/>
    <w:rsid w:val="006E2C53"/>
    <w:rsid w:val="006E2C60"/>
    <w:rsid w:val="006E2C89"/>
    <w:rsid w:val="006E2C9C"/>
    <w:rsid w:val="006E2CD7"/>
    <w:rsid w:val="006E2CF7"/>
    <w:rsid w:val="006E2D62"/>
    <w:rsid w:val="006E2DB0"/>
    <w:rsid w:val="006E2DFC"/>
    <w:rsid w:val="006E2DFF"/>
    <w:rsid w:val="006E2E32"/>
    <w:rsid w:val="006E2E35"/>
    <w:rsid w:val="006E2E49"/>
    <w:rsid w:val="006E2E5F"/>
    <w:rsid w:val="006E2E80"/>
    <w:rsid w:val="006E2EB4"/>
    <w:rsid w:val="006E2EC1"/>
    <w:rsid w:val="006E2F05"/>
    <w:rsid w:val="006E2F21"/>
    <w:rsid w:val="006E2F2A"/>
    <w:rsid w:val="006E2F30"/>
    <w:rsid w:val="006E2F58"/>
    <w:rsid w:val="006E2F65"/>
    <w:rsid w:val="006E2F74"/>
    <w:rsid w:val="006E2F7B"/>
    <w:rsid w:val="006E2F85"/>
    <w:rsid w:val="006E3005"/>
    <w:rsid w:val="006E3061"/>
    <w:rsid w:val="006E3093"/>
    <w:rsid w:val="006E30B0"/>
    <w:rsid w:val="006E30F2"/>
    <w:rsid w:val="006E30F3"/>
    <w:rsid w:val="006E311A"/>
    <w:rsid w:val="006E3127"/>
    <w:rsid w:val="006E312E"/>
    <w:rsid w:val="006E3132"/>
    <w:rsid w:val="006E313D"/>
    <w:rsid w:val="006E320D"/>
    <w:rsid w:val="006E321D"/>
    <w:rsid w:val="006E321F"/>
    <w:rsid w:val="006E3239"/>
    <w:rsid w:val="006E3295"/>
    <w:rsid w:val="006E3299"/>
    <w:rsid w:val="006E32A3"/>
    <w:rsid w:val="006E32AC"/>
    <w:rsid w:val="006E32DD"/>
    <w:rsid w:val="006E3317"/>
    <w:rsid w:val="006E332A"/>
    <w:rsid w:val="006E33C2"/>
    <w:rsid w:val="006E33FB"/>
    <w:rsid w:val="006E3438"/>
    <w:rsid w:val="006E343C"/>
    <w:rsid w:val="006E343D"/>
    <w:rsid w:val="006E3463"/>
    <w:rsid w:val="006E34A7"/>
    <w:rsid w:val="006E3504"/>
    <w:rsid w:val="006E3523"/>
    <w:rsid w:val="006E3562"/>
    <w:rsid w:val="006E357D"/>
    <w:rsid w:val="006E35B4"/>
    <w:rsid w:val="006E3624"/>
    <w:rsid w:val="006E366F"/>
    <w:rsid w:val="006E36DC"/>
    <w:rsid w:val="006E36DE"/>
    <w:rsid w:val="006E36E8"/>
    <w:rsid w:val="006E3737"/>
    <w:rsid w:val="006E3787"/>
    <w:rsid w:val="006E3791"/>
    <w:rsid w:val="006E37AD"/>
    <w:rsid w:val="006E37C6"/>
    <w:rsid w:val="006E380A"/>
    <w:rsid w:val="006E3831"/>
    <w:rsid w:val="006E3842"/>
    <w:rsid w:val="006E3867"/>
    <w:rsid w:val="006E387A"/>
    <w:rsid w:val="006E38BB"/>
    <w:rsid w:val="006E38BC"/>
    <w:rsid w:val="006E38E7"/>
    <w:rsid w:val="006E3954"/>
    <w:rsid w:val="006E3965"/>
    <w:rsid w:val="006E3981"/>
    <w:rsid w:val="006E39DC"/>
    <w:rsid w:val="006E39F5"/>
    <w:rsid w:val="006E3A49"/>
    <w:rsid w:val="006E3A89"/>
    <w:rsid w:val="006E3A9B"/>
    <w:rsid w:val="006E3AAA"/>
    <w:rsid w:val="006E3AEE"/>
    <w:rsid w:val="006E3B2D"/>
    <w:rsid w:val="006E3B4B"/>
    <w:rsid w:val="006E3B50"/>
    <w:rsid w:val="006E3B9A"/>
    <w:rsid w:val="006E3BB6"/>
    <w:rsid w:val="006E3BC1"/>
    <w:rsid w:val="006E3BF2"/>
    <w:rsid w:val="006E3BFC"/>
    <w:rsid w:val="006E3C03"/>
    <w:rsid w:val="006E3C38"/>
    <w:rsid w:val="006E3C42"/>
    <w:rsid w:val="006E3C57"/>
    <w:rsid w:val="006E3CA1"/>
    <w:rsid w:val="006E3CE2"/>
    <w:rsid w:val="006E3CEB"/>
    <w:rsid w:val="006E3CFF"/>
    <w:rsid w:val="006E3D14"/>
    <w:rsid w:val="006E3D7C"/>
    <w:rsid w:val="006E3DB3"/>
    <w:rsid w:val="006E3DE7"/>
    <w:rsid w:val="006E3DF7"/>
    <w:rsid w:val="006E3E12"/>
    <w:rsid w:val="006E3E32"/>
    <w:rsid w:val="006E3E58"/>
    <w:rsid w:val="006E3E7D"/>
    <w:rsid w:val="006E3E87"/>
    <w:rsid w:val="006E3ED8"/>
    <w:rsid w:val="006E3ED9"/>
    <w:rsid w:val="006E3F71"/>
    <w:rsid w:val="006E3F89"/>
    <w:rsid w:val="006E3FA0"/>
    <w:rsid w:val="006E3FB2"/>
    <w:rsid w:val="006E3FB7"/>
    <w:rsid w:val="006E3FC6"/>
    <w:rsid w:val="006E3FF5"/>
    <w:rsid w:val="006E3FFD"/>
    <w:rsid w:val="006E402E"/>
    <w:rsid w:val="006E4039"/>
    <w:rsid w:val="006E4041"/>
    <w:rsid w:val="006E406C"/>
    <w:rsid w:val="006E4070"/>
    <w:rsid w:val="006E40D2"/>
    <w:rsid w:val="006E40E5"/>
    <w:rsid w:val="006E4107"/>
    <w:rsid w:val="006E4120"/>
    <w:rsid w:val="006E4148"/>
    <w:rsid w:val="006E414D"/>
    <w:rsid w:val="006E4151"/>
    <w:rsid w:val="006E4227"/>
    <w:rsid w:val="006E4246"/>
    <w:rsid w:val="006E4249"/>
    <w:rsid w:val="006E4261"/>
    <w:rsid w:val="006E428B"/>
    <w:rsid w:val="006E42A1"/>
    <w:rsid w:val="006E42D5"/>
    <w:rsid w:val="006E42E2"/>
    <w:rsid w:val="006E4305"/>
    <w:rsid w:val="006E4308"/>
    <w:rsid w:val="006E430A"/>
    <w:rsid w:val="006E4346"/>
    <w:rsid w:val="006E43B9"/>
    <w:rsid w:val="006E43EF"/>
    <w:rsid w:val="006E4412"/>
    <w:rsid w:val="006E4440"/>
    <w:rsid w:val="006E4460"/>
    <w:rsid w:val="006E4483"/>
    <w:rsid w:val="006E4487"/>
    <w:rsid w:val="006E44C4"/>
    <w:rsid w:val="006E451A"/>
    <w:rsid w:val="006E4537"/>
    <w:rsid w:val="006E4541"/>
    <w:rsid w:val="006E454E"/>
    <w:rsid w:val="006E4572"/>
    <w:rsid w:val="006E45A8"/>
    <w:rsid w:val="006E45F1"/>
    <w:rsid w:val="006E463F"/>
    <w:rsid w:val="006E465F"/>
    <w:rsid w:val="006E4691"/>
    <w:rsid w:val="006E46F8"/>
    <w:rsid w:val="006E46F9"/>
    <w:rsid w:val="006E4707"/>
    <w:rsid w:val="006E4716"/>
    <w:rsid w:val="006E4728"/>
    <w:rsid w:val="006E4738"/>
    <w:rsid w:val="006E4740"/>
    <w:rsid w:val="006E4743"/>
    <w:rsid w:val="006E474B"/>
    <w:rsid w:val="006E4756"/>
    <w:rsid w:val="006E476A"/>
    <w:rsid w:val="006E477C"/>
    <w:rsid w:val="006E47B9"/>
    <w:rsid w:val="006E47C2"/>
    <w:rsid w:val="006E4837"/>
    <w:rsid w:val="006E4844"/>
    <w:rsid w:val="006E488F"/>
    <w:rsid w:val="006E4892"/>
    <w:rsid w:val="006E4897"/>
    <w:rsid w:val="006E48A3"/>
    <w:rsid w:val="006E48DB"/>
    <w:rsid w:val="006E48E7"/>
    <w:rsid w:val="006E4915"/>
    <w:rsid w:val="006E491E"/>
    <w:rsid w:val="006E496F"/>
    <w:rsid w:val="006E4989"/>
    <w:rsid w:val="006E4997"/>
    <w:rsid w:val="006E49B6"/>
    <w:rsid w:val="006E49B9"/>
    <w:rsid w:val="006E49C3"/>
    <w:rsid w:val="006E49D9"/>
    <w:rsid w:val="006E49F0"/>
    <w:rsid w:val="006E4A46"/>
    <w:rsid w:val="006E4A67"/>
    <w:rsid w:val="006E4AAB"/>
    <w:rsid w:val="006E4AE0"/>
    <w:rsid w:val="006E4B15"/>
    <w:rsid w:val="006E4B19"/>
    <w:rsid w:val="006E4B29"/>
    <w:rsid w:val="006E4B36"/>
    <w:rsid w:val="006E4B8B"/>
    <w:rsid w:val="006E4BE6"/>
    <w:rsid w:val="006E4C5E"/>
    <w:rsid w:val="006E4C62"/>
    <w:rsid w:val="006E4C8A"/>
    <w:rsid w:val="006E4D06"/>
    <w:rsid w:val="006E4D15"/>
    <w:rsid w:val="006E4D70"/>
    <w:rsid w:val="006E4D87"/>
    <w:rsid w:val="006E4D95"/>
    <w:rsid w:val="006E4DA5"/>
    <w:rsid w:val="006E4DFE"/>
    <w:rsid w:val="006E4E13"/>
    <w:rsid w:val="006E4E50"/>
    <w:rsid w:val="006E4E61"/>
    <w:rsid w:val="006E4ECD"/>
    <w:rsid w:val="006E4F18"/>
    <w:rsid w:val="006E4F2D"/>
    <w:rsid w:val="006E4F59"/>
    <w:rsid w:val="006E4F66"/>
    <w:rsid w:val="006E4FB7"/>
    <w:rsid w:val="006E5059"/>
    <w:rsid w:val="006E506E"/>
    <w:rsid w:val="006E5077"/>
    <w:rsid w:val="006E5080"/>
    <w:rsid w:val="006E5114"/>
    <w:rsid w:val="006E512D"/>
    <w:rsid w:val="006E5146"/>
    <w:rsid w:val="006E5152"/>
    <w:rsid w:val="006E5157"/>
    <w:rsid w:val="006E517B"/>
    <w:rsid w:val="006E5191"/>
    <w:rsid w:val="006E51D0"/>
    <w:rsid w:val="006E51EB"/>
    <w:rsid w:val="006E51F6"/>
    <w:rsid w:val="006E520C"/>
    <w:rsid w:val="006E5232"/>
    <w:rsid w:val="006E524B"/>
    <w:rsid w:val="006E5258"/>
    <w:rsid w:val="006E527A"/>
    <w:rsid w:val="006E52B6"/>
    <w:rsid w:val="006E52BE"/>
    <w:rsid w:val="006E52C9"/>
    <w:rsid w:val="006E52D6"/>
    <w:rsid w:val="006E52ED"/>
    <w:rsid w:val="006E530F"/>
    <w:rsid w:val="006E532E"/>
    <w:rsid w:val="006E535F"/>
    <w:rsid w:val="006E5376"/>
    <w:rsid w:val="006E538D"/>
    <w:rsid w:val="006E53D0"/>
    <w:rsid w:val="006E53D5"/>
    <w:rsid w:val="006E546C"/>
    <w:rsid w:val="006E546E"/>
    <w:rsid w:val="006E5477"/>
    <w:rsid w:val="006E54B4"/>
    <w:rsid w:val="006E54F7"/>
    <w:rsid w:val="006E5556"/>
    <w:rsid w:val="006E559C"/>
    <w:rsid w:val="006E55ED"/>
    <w:rsid w:val="006E564E"/>
    <w:rsid w:val="006E5669"/>
    <w:rsid w:val="006E56A1"/>
    <w:rsid w:val="006E56D1"/>
    <w:rsid w:val="006E56EB"/>
    <w:rsid w:val="006E570B"/>
    <w:rsid w:val="006E5724"/>
    <w:rsid w:val="006E5739"/>
    <w:rsid w:val="006E5756"/>
    <w:rsid w:val="006E57C3"/>
    <w:rsid w:val="006E57D2"/>
    <w:rsid w:val="006E57ED"/>
    <w:rsid w:val="006E57F3"/>
    <w:rsid w:val="006E5819"/>
    <w:rsid w:val="006E5827"/>
    <w:rsid w:val="006E583F"/>
    <w:rsid w:val="006E5858"/>
    <w:rsid w:val="006E589F"/>
    <w:rsid w:val="006E58AD"/>
    <w:rsid w:val="006E58EE"/>
    <w:rsid w:val="006E5916"/>
    <w:rsid w:val="006E5933"/>
    <w:rsid w:val="006E596E"/>
    <w:rsid w:val="006E599A"/>
    <w:rsid w:val="006E59DF"/>
    <w:rsid w:val="006E59E0"/>
    <w:rsid w:val="006E5A0C"/>
    <w:rsid w:val="006E5A4D"/>
    <w:rsid w:val="006E5A53"/>
    <w:rsid w:val="006E5A80"/>
    <w:rsid w:val="006E5AFB"/>
    <w:rsid w:val="006E5AFE"/>
    <w:rsid w:val="006E5B14"/>
    <w:rsid w:val="006E5B1D"/>
    <w:rsid w:val="006E5B3D"/>
    <w:rsid w:val="006E5B6F"/>
    <w:rsid w:val="006E5B8C"/>
    <w:rsid w:val="006E5BDD"/>
    <w:rsid w:val="006E5BEA"/>
    <w:rsid w:val="006E5C0D"/>
    <w:rsid w:val="006E5C2B"/>
    <w:rsid w:val="006E5C52"/>
    <w:rsid w:val="006E5D04"/>
    <w:rsid w:val="006E5D23"/>
    <w:rsid w:val="006E5D6D"/>
    <w:rsid w:val="006E5DD1"/>
    <w:rsid w:val="006E5DF0"/>
    <w:rsid w:val="006E5DF9"/>
    <w:rsid w:val="006E5E32"/>
    <w:rsid w:val="006E5E44"/>
    <w:rsid w:val="006E5F16"/>
    <w:rsid w:val="006E5F60"/>
    <w:rsid w:val="006E5F68"/>
    <w:rsid w:val="006E5F6B"/>
    <w:rsid w:val="006E5FD0"/>
    <w:rsid w:val="006E605C"/>
    <w:rsid w:val="006E6063"/>
    <w:rsid w:val="006E6072"/>
    <w:rsid w:val="006E6084"/>
    <w:rsid w:val="006E60AD"/>
    <w:rsid w:val="006E60D6"/>
    <w:rsid w:val="006E611A"/>
    <w:rsid w:val="006E6156"/>
    <w:rsid w:val="006E615A"/>
    <w:rsid w:val="006E6183"/>
    <w:rsid w:val="006E618F"/>
    <w:rsid w:val="006E61BD"/>
    <w:rsid w:val="006E621F"/>
    <w:rsid w:val="006E625C"/>
    <w:rsid w:val="006E62C7"/>
    <w:rsid w:val="006E6300"/>
    <w:rsid w:val="006E630D"/>
    <w:rsid w:val="006E634A"/>
    <w:rsid w:val="006E634C"/>
    <w:rsid w:val="006E635D"/>
    <w:rsid w:val="006E639C"/>
    <w:rsid w:val="006E63A6"/>
    <w:rsid w:val="006E63C9"/>
    <w:rsid w:val="006E63D1"/>
    <w:rsid w:val="006E63EB"/>
    <w:rsid w:val="006E63F6"/>
    <w:rsid w:val="006E6406"/>
    <w:rsid w:val="006E6451"/>
    <w:rsid w:val="006E6457"/>
    <w:rsid w:val="006E649A"/>
    <w:rsid w:val="006E64C4"/>
    <w:rsid w:val="006E6536"/>
    <w:rsid w:val="006E655C"/>
    <w:rsid w:val="006E6565"/>
    <w:rsid w:val="006E656A"/>
    <w:rsid w:val="006E6586"/>
    <w:rsid w:val="006E65FF"/>
    <w:rsid w:val="006E6638"/>
    <w:rsid w:val="006E666B"/>
    <w:rsid w:val="006E6696"/>
    <w:rsid w:val="006E66C8"/>
    <w:rsid w:val="006E671A"/>
    <w:rsid w:val="006E6729"/>
    <w:rsid w:val="006E673B"/>
    <w:rsid w:val="006E6778"/>
    <w:rsid w:val="006E6781"/>
    <w:rsid w:val="006E679E"/>
    <w:rsid w:val="006E67AC"/>
    <w:rsid w:val="006E67B4"/>
    <w:rsid w:val="006E67E2"/>
    <w:rsid w:val="006E67F4"/>
    <w:rsid w:val="006E6855"/>
    <w:rsid w:val="006E68C4"/>
    <w:rsid w:val="006E6935"/>
    <w:rsid w:val="006E6959"/>
    <w:rsid w:val="006E697E"/>
    <w:rsid w:val="006E6983"/>
    <w:rsid w:val="006E69CE"/>
    <w:rsid w:val="006E69ED"/>
    <w:rsid w:val="006E69F3"/>
    <w:rsid w:val="006E6A2B"/>
    <w:rsid w:val="006E6A3D"/>
    <w:rsid w:val="006E6A6F"/>
    <w:rsid w:val="006E6AC4"/>
    <w:rsid w:val="006E6AC7"/>
    <w:rsid w:val="006E6AD6"/>
    <w:rsid w:val="006E6B11"/>
    <w:rsid w:val="006E6B15"/>
    <w:rsid w:val="006E6B59"/>
    <w:rsid w:val="006E6B5D"/>
    <w:rsid w:val="006E6C15"/>
    <w:rsid w:val="006E6C23"/>
    <w:rsid w:val="006E6C4D"/>
    <w:rsid w:val="006E6C81"/>
    <w:rsid w:val="006E6CFD"/>
    <w:rsid w:val="006E6D36"/>
    <w:rsid w:val="006E6D3A"/>
    <w:rsid w:val="006E6D3F"/>
    <w:rsid w:val="006E6D53"/>
    <w:rsid w:val="006E6D67"/>
    <w:rsid w:val="006E6D77"/>
    <w:rsid w:val="006E6D8E"/>
    <w:rsid w:val="006E6DEF"/>
    <w:rsid w:val="006E6E13"/>
    <w:rsid w:val="006E6E4A"/>
    <w:rsid w:val="006E6E4C"/>
    <w:rsid w:val="006E6E5B"/>
    <w:rsid w:val="006E6E68"/>
    <w:rsid w:val="006E6E7B"/>
    <w:rsid w:val="006E6EA5"/>
    <w:rsid w:val="006E6EB8"/>
    <w:rsid w:val="006E6EC0"/>
    <w:rsid w:val="006E6F17"/>
    <w:rsid w:val="006E6F59"/>
    <w:rsid w:val="006E6F67"/>
    <w:rsid w:val="006E6FF8"/>
    <w:rsid w:val="006E700D"/>
    <w:rsid w:val="006E7024"/>
    <w:rsid w:val="006E7035"/>
    <w:rsid w:val="006E7036"/>
    <w:rsid w:val="006E7045"/>
    <w:rsid w:val="006E70DA"/>
    <w:rsid w:val="006E70E3"/>
    <w:rsid w:val="006E70F1"/>
    <w:rsid w:val="006E7115"/>
    <w:rsid w:val="006E7167"/>
    <w:rsid w:val="006E725A"/>
    <w:rsid w:val="006E72BF"/>
    <w:rsid w:val="006E7321"/>
    <w:rsid w:val="006E7323"/>
    <w:rsid w:val="006E7343"/>
    <w:rsid w:val="006E734A"/>
    <w:rsid w:val="006E735E"/>
    <w:rsid w:val="006E7396"/>
    <w:rsid w:val="006E739F"/>
    <w:rsid w:val="006E73AB"/>
    <w:rsid w:val="006E745F"/>
    <w:rsid w:val="006E748E"/>
    <w:rsid w:val="006E74B0"/>
    <w:rsid w:val="006E74B4"/>
    <w:rsid w:val="006E752E"/>
    <w:rsid w:val="006E757F"/>
    <w:rsid w:val="006E7587"/>
    <w:rsid w:val="006E75AB"/>
    <w:rsid w:val="006E75ED"/>
    <w:rsid w:val="006E75F2"/>
    <w:rsid w:val="006E7629"/>
    <w:rsid w:val="006E76A9"/>
    <w:rsid w:val="006E76AA"/>
    <w:rsid w:val="006E76AC"/>
    <w:rsid w:val="006E76BC"/>
    <w:rsid w:val="006E76C8"/>
    <w:rsid w:val="006E76E4"/>
    <w:rsid w:val="006E7717"/>
    <w:rsid w:val="006E7718"/>
    <w:rsid w:val="006E7737"/>
    <w:rsid w:val="006E7745"/>
    <w:rsid w:val="006E779E"/>
    <w:rsid w:val="006E77C2"/>
    <w:rsid w:val="006E77CD"/>
    <w:rsid w:val="006E77D7"/>
    <w:rsid w:val="006E77F1"/>
    <w:rsid w:val="006E77F4"/>
    <w:rsid w:val="006E7838"/>
    <w:rsid w:val="006E783C"/>
    <w:rsid w:val="006E7878"/>
    <w:rsid w:val="006E78F0"/>
    <w:rsid w:val="006E792F"/>
    <w:rsid w:val="006E7982"/>
    <w:rsid w:val="006E7985"/>
    <w:rsid w:val="006E7993"/>
    <w:rsid w:val="006E7999"/>
    <w:rsid w:val="006E79A7"/>
    <w:rsid w:val="006E79C1"/>
    <w:rsid w:val="006E79C4"/>
    <w:rsid w:val="006E79D9"/>
    <w:rsid w:val="006E79DD"/>
    <w:rsid w:val="006E7A48"/>
    <w:rsid w:val="006E7A4F"/>
    <w:rsid w:val="006E7A73"/>
    <w:rsid w:val="006E7ACD"/>
    <w:rsid w:val="006E7B1B"/>
    <w:rsid w:val="006E7B45"/>
    <w:rsid w:val="006E7B9D"/>
    <w:rsid w:val="006E7BB1"/>
    <w:rsid w:val="006E7BFF"/>
    <w:rsid w:val="006E7C17"/>
    <w:rsid w:val="006E7CD4"/>
    <w:rsid w:val="006E7D09"/>
    <w:rsid w:val="006E7D27"/>
    <w:rsid w:val="006E7D8E"/>
    <w:rsid w:val="006E7D99"/>
    <w:rsid w:val="006E7DB2"/>
    <w:rsid w:val="006E7DC1"/>
    <w:rsid w:val="006E7DE9"/>
    <w:rsid w:val="006E7DEA"/>
    <w:rsid w:val="006E7DFB"/>
    <w:rsid w:val="006E7E07"/>
    <w:rsid w:val="006E7E3D"/>
    <w:rsid w:val="006E7F29"/>
    <w:rsid w:val="006E7F76"/>
    <w:rsid w:val="006E7F79"/>
    <w:rsid w:val="006E7F83"/>
    <w:rsid w:val="006E7FC2"/>
    <w:rsid w:val="006E7FF0"/>
    <w:rsid w:val="006F000A"/>
    <w:rsid w:val="006F001E"/>
    <w:rsid w:val="006F003D"/>
    <w:rsid w:val="006F0060"/>
    <w:rsid w:val="006F008C"/>
    <w:rsid w:val="006F00A2"/>
    <w:rsid w:val="006F00B1"/>
    <w:rsid w:val="006F0115"/>
    <w:rsid w:val="006F0118"/>
    <w:rsid w:val="006F012F"/>
    <w:rsid w:val="006F0137"/>
    <w:rsid w:val="006F0198"/>
    <w:rsid w:val="006F0213"/>
    <w:rsid w:val="006F0214"/>
    <w:rsid w:val="006F021F"/>
    <w:rsid w:val="006F0240"/>
    <w:rsid w:val="006F024B"/>
    <w:rsid w:val="006F0256"/>
    <w:rsid w:val="006F0269"/>
    <w:rsid w:val="006F0287"/>
    <w:rsid w:val="006F02A4"/>
    <w:rsid w:val="006F02BA"/>
    <w:rsid w:val="006F02D7"/>
    <w:rsid w:val="006F02F3"/>
    <w:rsid w:val="006F0326"/>
    <w:rsid w:val="006F0336"/>
    <w:rsid w:val="006F0393"/>
    <w:rsid w:val="006F03A0"/>
    <w:rsid w:val="006F03AF"/>
    <w:rsid w:val="006F03B4"/>
    <w:rsid w:val="006F03C2"/>
    <w:rsid w:val="006F03CE"/>
    <w:rsid w:val="006F044F"/>
    <w:rsid w:val="006F0456"/>
    <w:rsid w:val="006F047B"/>
    <w:rsid w:val="006F0484"/>
    <w:rsid w:val="006F04E0"/>
    <w:rsid w:val="006F0529"/>
    <w:rsid w:val="006F052F"/>
    <w:rsid w:val="006F054E"/>
    <w:rsid w:val="006F0595"/>
    <w:rsid w:val="006F05A2"/>
    <w:rsid w:val="006F05C4"/>
    <w:rsid w:val="006F05F6"/>
    <w:rsid w:val="006F061A"/>
    <w:rsid w:val="006F0621"/>
    <w:rsid w:val="006F0625"/>
    <w:rsid w:val="006F0628"/>
    <w:rsid w:val="006F0639"/>
    <w:rsid w:val="006F0661"/>
    <w:rsid w:val="006F0686"/>
    <w:rsid w:val="006F069D"/>
    <w:rsid w:val="006F06AB"/>
    <w:rsid w:val="006F06B8"/>
    <w:rsid w:val="006F06B9"/>
    <w:rsid w:val="006F0712"/>
    <w:rsid w:val="006F0755"/>
    <w:rsid w:val="006F0781"/>
    <w:rsid w:val="006F0788"/>
    <w:rsid w:val="006F0799"/>
    <w:rsid w:val="006F07D4"/>
    <w:rsid w:val="006F081B"/>
    <w:rsid w:val="006F082F"/>
    <w:rsid w:val="006F0880"/>
    <w:rsid w:val="006F0892"/>
    <w:rsid w:val="006F089F"/>
    <w:rsid w:val="006F08D1"/>
    <w:rsid w:val="006F08E8"/>
    <w:rsid w:val="006F08F3"/>
    <w:rsid w:val="006F0912"/>
    <w:rsid w:val="006F099A"/>
    <w:rsid w:val="006F09C3"/>
    <w:rsid w:val="006F0A1F"/>
    <w:rsid w:val="006F0A2E"/>
    <w:rsid w:val="006F0A4A"/>
    <w:rsid w:val="006F0A8F"/>
    <w:rsid w:val="006F0ACD"/>
    <w:rsid w:val="006F0AD7"/>
    <w:rsid w:val="006F0B1D"/>
    <w:rsid w:val="006F0B2E"/>
    <w:rsid w:val="006F0B76"/>
    <w:rsid w:val="006F0B7E"/>
    <w:rsid w:val="006F0B9B"/>
    <w:rsid w:val="006F0B9E"/>
    <w:rsid w:val="006F0BCC"/>
    <w:rsid w:val="006F0BD4"/>
    <w:rsid w:val="006F0BEA"/>
    <w:rsid w:val="006F0C33"/>
    <w:rsid w:val="006F0C6D"/>
    <w:rsid w:val="006F0C82"/>
    <w:rsid w:val="006F0C93"/>
    <w:rsid w:val="006F0CA8"/>
    <w:rsid w:val="006F0D20"/>
    <w:rsid w:val="006F0D44"/>
    <w:rsid w:val="006F0D62"/>
    <w:rsid w:val="006F0D75"/>
    <w:rsid w:val="006F0D82"/>
    <w:rsid w:val="006F0D9C"/>
    <w:rsid w:val="006F0DA4"/>
    <w:rsid w:val="006F0DB2"/>
    <w:rsid w:val="006F0DD9"/>
    <w:rsid w:val="006F0DEF"/>
    <w:rsid w:val="006F0DFA"/>
    <w:rsid w:val="006F0DFC"/>
    <w:rsid w:val="006F0E0E"/>
    <w:rsid w:val="006F0E1A"/>
    <w:rsid w:val="006F0E2E"/>
    <w:rsid w:val="006F0E5E"/>
    <w:rsid w:val="006F0EE6"/>
    <w:rsid w:val="006F0FC2"/>
    <w:rsid w:val="006F0FC5"/>
    <w:rsid w:val="006F1032"/>
    <w:rsid w:val="006F10A1"/>
    <w:rsid w:val="006F10C3"/>
    <w:rsid w:val="006F10C8"/>
    <w:rsid w:val="006F10D3"/>
    <w:rsid w:val="006F10D7"/>
    <w:rsid w:val="006F10E4"/>
    <w:rsid w:val="006F10EB"/>
    <w:rsid w:val="006F1154"/>
    <w:rsid w:val="006F1162"/>
    <w:rsid w:val="006F116E"/>
    <w:rsid w:val="006F11A4"/>
    <w:rsid w:val="006F11FE"/>
    <w:rsid w:val="006F1243"/>
    <w:rsid w:val="006F127D"/>
    <w:rsid w:val="006F1293"/>
    <w:rsid w:val="006F129F"/>
    <w:rsid w:val="006F12AB"/>
    <w:rsid w:val="006F12DE"/>
    <w:rsid w:val="006F12E9"/>
    <w:rsid w:val="006F1302"/>
    <w:rsid w:val="006F1319"/>
    <w:rsid w:val="006F1325"/>
    <w:rsid w:val="006F132C"/>
    <w:rsid w:val="006F1345"/>
    <w:rsid w:val="006F1372"/>
    <w:rsid w:val="006F1374"/>
    <w:rsid w:val="006F1394"/>
    <w:rsid w:val="006F13D9"/>
    <w:rsid w:val="006F13E4"/>
    <w:rsid w:val="006F13FF"/>
    <w:rsid w:val="006F1416"/>
    <w:rsid w:val="006F1427"/>
    <w:rsid w:val="006F1483"/>
    <w:rsid w:val="006F1495"/>
    <w:rsid w:val="006F14B0"/>
    <w:rsid w:val="006F14C7"/>
    <w:rsid w:val="006F14EE"/>
    <w:rsid w:val="006F1508"/>
    <w:rsid w:val="006F1514"/>
    <w:rsid w:val="006F1532"/>
    <w:rsid w:val="006F156B"/>
    <w:rsid w:val="006F1583"/>
    <w:rsid w:val="006F158D"/>
    <w:rsid w:val="006F15C8"/>
    <w:rsid w:val="006F15DF"/>
    <w:rsid w:val="006F1605"/>
    <w:rsid w:val="006F160E"/>
    <w:rsid w:val="006F164D"/>
    <w:rsid w:val="006F168B"/>
    <w:rsid w:val="006F169F"/>
    <w:rsid w:val="006F16BE"/>
    <w:rsid w:val="006F1727"/>
    <w:rsid w:val="006F177B"/>
    <w:rsid w:val="006F1796"/>
    <w:rsid w:val="006F17BF"/>
    <w:rsid w:val="006F17D5"/>
    <w:rsid w:val="006F17DA"/>
    <w:rsid w:val="006F17E3"/>
    <w:rsid w:val="006F17E7"/>
    <w:rsid w:val="006F1818"/>
    <w:rsid w:val="006F181B"/>
    <w:rsid w:val="006F1850"/>
    <w:rsid w:val="006F1884"/>
    <w:rsid w:val="006F1906"/>
    <w:rsid w:val="006F190C"/>
    <w:rsid w:val="006F1928"/>
    <w:rsid w:val="006F192A"/>
    <w:rsid w:val="006F19D5"/>
    <w:rsid w:val="006F1A31"/>
    <w:rsid w:val="006F1A94"/>
    <w:rsid w:val="006F1AE7"/>
    <w:rsid w:val="006F1AFE"/>
    <w:rsid w:val="006F1B19"/>
    <w:rsid w:val="006F1B35"/>
    <w:rsid w:val="006F1B4F"/>
    <w:rsid w:val="006F1B66"/>
    <w:rsid w:val="006F1B81"/>
    <w:rsid w:val="006F1BAB"/>
    <w:rsid w:val="006F1C04"/>
    <w:rsid w:val="006F1C47"/>
    <w:rsid w:val="006F1C75"/>
    <w:rsid w:val="006F1C91"/>
    <w:rsid w:val="006F1CAA"/>
    <w:rsid w:val="006F1CBE"/>
    <w:rsid w:val="006F1D1E"/>
    <w:rsid w:val="006F1D5A"/>
    <w:rsid w:val="006F1D61"/>
    <w:rsid w:val="006F1D89"/>
    <w:rsid w:val="006F1DBF"/>
    <w:rsid w:val="006F1E31"/>
    <w:rsid w:val="006F1E69"/>
    <w:rsid w:val="006F1EAC"/>
    <w:rsid w:val="006F1EE0"/>
    <w:rsid w:val="006F1EEB"/>
    <w:rsid w:val="006F1F21"/>
    <w:rsid w:val="006F1F5E"/>
    <w:rsid w:val="006F1F67"/>
    <w:rsid w:val="006F1F6A"/>
    <w:rsid w:val="006F1FCF"/>
    <w:rsid w:val="006F1FFC"/>
    <w:rsid w:val="006F202C"/>
    <w:rsid w:val="006F2032"/>
    <w:rsid w:val="006F2038"/>
    <w:rsid w:val="006F2074"/>
    <w:rsid w:val="006F20D3"/>
    <w:rsid w:val="006F20D7"/>
    <w:rsid w:val="006F20DF"/>
    <w:rsid w:val="006F20F7"/>
    <w:rsid w:val="006F2143"/>
    <w:rsid w:val="006F2156"/>
    <w:rsid w:val="006F21B2"/>
    <w:rsid w:val="006F21C8"/>
    <w:rsid w:val="006F21E9"/>
    <w:rsid w:val="006F21F6"/>
    <w:rsid w:val="006F2203"/>
    <w:rsid w:val="006F2226"/>
    <w:rsid w:val="006F222D"/>
    <w:rsid w:val="006F22B3"/>
    <w:rsid w:val="006F22C5"/>
    <w:rsid w:val="006F22EB"/>
    <w:rsid w:val="006F22EF"/>
    <w:rsid w:val="006F22F3"/>
    <w:rsid w:val="006F22FC"/>
    <w:rsid w:val="006F2306"/>
    <w:rsid w:val="006F2356"/>
    <w:rsid w:val="006F2364"/>
    <w:rsid w:val="006F23A8"/>
    <w:rsid w:val="006F23C8"/>
    <w:rsid w:val="006F23D0"/>
    <w:rsid w:val="006F2475"/>
    <w:rsid w:val="006F24C7"/>
    <w:rsid w:val="006F24CC"/>
    <w:rsid w:val="006F24EC"/>
    <w:rsid w:val="006F254D"/>
    <w:rsid w:val="006F258B"/>
    <w:rsid w:val="006F25E5"/>
    <w:rsid w:val="006F25F4"/>
    <w:rsid w:val="006F2628"/>
    <w:rsid w:val="006F2654"/>
    <w:rsid w:val="006F265D"/>
    <w:rsid w:val="006F26A3"/>
    <w:rsid w:val="006F26CD"/>
    <w:rsid w:val="006F26E1"/>
    <w:rsid w:val="006F26E6"/>
    <w:rsid w:val="006F26F9"/>
    <w:rsid w:val="006F2735"/>
    <w:rsid w:val="006F2766"/>
    <w:rsid w:val="006F2794"/>
    <w:rsid w:val="006F28B3"/>
    <w:rsid w:val="006F28C1"/>
    <w:rsid w:val="006F28DF"/>
    <w:rsid w:val="006F294C"/>
    <w:rsid w:val="006F29B2"/>
    <w:rsid w:val="006F29C0"/>
    <w:rsid w:val="006F2A14"/>
    <w:rsid w:val="006F2A7C"/>
    <w:rsid w:val="006F2A9F"/>
    <w:rsid w:val="006F2AD1"/>
    <w:rsid w:val="006F2AFC"/>
    <w:rsid w:val="006F2B87"/>
    <w:rsid w:val="006F2B91"/>
    <w:rsid w:val="006F2BEE"/>
    <w:rsid w:val="006F2C25"/>
    <w:rsid w:val="006F2C29"/>
    <w:rsid w:val="006F2C2C"/>
    <w:rsid w:val="006F2C57"/>
    <w:rsid w:val="006F2C8D"/>
    <w:rsid w:val="006F2C8F"/>
    <w:rsid w:val="006F2CE0"/>
    <w:rsid w:val="006F2CF1"/>
    <w:rsid w:val="006F2D01"/>
    <w:rsid w:val="006F2D22"/>
    <w:rsid w:val="006F2D44"/>
    <w:rsid w:val="006F2D65"/>
    <w:rsid w:val="006F2D69"/>
    <w:rsid w:val="006F2D6A"/>
    <w:rsid w:val="006F2D79"/>
    <w:rsid w:val="006F2DF0"/>
    <w:rsid w:val="006F2E3D"/>
    <w:rsid w:val="006F2E41"/>
    <w:rsid w:val="006F2E45"/>
    <w:rsid w:val="006F2E50"/>
    <w:rsid w:val="006F2E51"/>
    <w:rsid w:val="006F2EAD"/>
    <w:rsid w:val="006F2EAE"/>
    <w:rsid w:val="006F2ED2"/>
    <w:rsid w:val="006F2EEC"/>
    <w:rsid w:val="006F2EF8"/>
    <w:rsid w:val="006F2F06"/>
    <w:rsid w:val="006F2F2A"/>
    <w:rsid w:val="006F2F31"/>
    <w:rsid w:val="006F2F50"/>
    <w:rsid w:val="006F2F60"/>
    <w:rsid w:val="006F2FAF"/>
    <w:rsid w:val="006F3066"/>
    <w:rsid w:val="006F306D"/>
    <w:rsid w:val="006F3095"/>
    <w:rsid w:val="006F30FB"/>
    <w:rsid w:val="006F3155"/>
    <w:rsid w:val="006F315E"/>
    <w:rsid w:val="006F3177"/>
    <w:rsid w:val="006F31B4"/>
    <w:rsid w:val="006F31BB"/>
    <w:rsid w:val="006F31EC"/>
    <w:rsid w:val="006F320E"/>
    <w:rsid w:val="006F3240"/>
    <w:rsid w:val="006F3241"/>
    <w:rsid w:val="006F3246"/>
    <w:rsid w:val="006F325F"/>
    <w:rsid w:val="006F32A2"/>
    <w:rsid w:val="006F32B8"/>
    <w:rsid w:val="006F32E1"/>
    <w:rsid w:val="006F330F"/>
    <w:rsid w:val="006F333A"/>
    <w:rsid w:val="006F3387"/>
    <w:rsid w:val="006F339B"/>
    <w:rsid w:val="006F33AF"/>
    <w:rsid w:val="006F33CE"/>
    <w:rsid w:val="006F33DC"/>
    <w:rsid w:val="006F3406"/>
    <w:rsid w:val="006F3410"/>
    <w:rsid w:val="006F342A"/>
    <w:rsid w:val="006F3459"/>
    <w:rsid w:val="006F3468"/>
    <w:rsid w:val="006F34E5"/>
    <w:rsid w:val="006F34FD"/>
    <w:rsid w:val="006F353F"/>
    <w:rsid w:val="006F3565"/>
    <w:rsid w:val="006F3572"/>
    <w:rsid w:val="006F359E"/>
    <w:rsid w:val="006F35A8"/>
    <w:rsid w:val="006F35BA"/>
    <w:rsid w:val="006F35D3"/>
    <w:rsid w:val="006F3665"/>
    <w:rsid w:val="006F36E8"/>
    <w:rsid w:val="006F37B6"/>
    <w:rsid w:val="006F37D5"/>
    <w:rsid w:val="006F37FC"/>
    <w:rsid w:val="006F3836"/>
    <w:rsid w:val="006F384B"/>
    <w:rsid w:val="006F3865"/>
    <w:rsid w:val="006F389A"/>
    <w:rsid w:val="006F38D3"/>
    <w:rsid w:val="006F3918"/>
    <w:rsid w:val="006F391B"/>
    <w:rsid w:val="006F3925"/>
    <w:rsid w:val="006F3931"/>
    <w:rsid w:val="006F3955"/>
    <w:rsid w:val="006F399A"/>
    <w:rsid w:val="006F39AD"/>
    <w:rsid w:val="006F39D6"/>
    <w:rsid w:val="006F3A5E"/>
    <w:rsid w:val="006F3A64"/>
    <w:rsid w:val="006F3A7C"/>
    <w:rsid w:val="006F3A8F"/>
    <w:rsid w:val="006F3A9A"/>
    <w:rsid w:val="006F3A9D"/>
    <w:rsid w:val="006F3AC6"/>
    <w:rsid w:val="006F3AD7"/>
    <w:rsid w:val="006F3AFF"/>
    <w:rsid w:val="006F3B12"/>
    <w:rsid w:val="006F3B37"/>
    <w:rsid w:val="006F3B39"/>
    <w:rsid w:val="006F3B3C"/>
    <w:rsid w:val="006F3B5D"/>
    <w:rsid w:val="006F3BE7"/>
    <w:rsid w:val="006F3C2C"/>
    <w:rsid w:val="006F3C47"/>
    <w:rsid w:val="006F3CBF"/>
    <w:rsid w:val="006F3CED"/>
    <w:rsid w:val="006F3D07"/>
    <w:rsid w:val="006F3D40"/>
    <w:rsid w:val="006F3D4F"/>
    <w:rsid w:val="006F3D5B"/>
    <w:rsid w:val="006F3D77"/>
    <w:rsid w:val="006F3DA8"/>
    <w:rsid w:val="006F3DD1"/>
    <w:rsid w:val="006F3E3B"/>
    <w:rsid w:val="006F3E65"/>
    <w:rsid w:val="006F3E86"/>
    <w:rsid w:val="006F3E95"/>
    <w:rsid w:val="006F3EC9"/>
    <w:rsid w:val="006F3EE3"/>
    <w:rsid w:val="006F3EFB"/>
    <w:rsid w:val="006F3F05"/>
    <w:rsid w:val="006F3F0A"/>
    <w:rsid w:val="006F3F25"/>
    <w:rsid w:val="006F3F6E"/>
    <w:rsid w:val="006F3F80"/>
    <w:rsid w:val="006F3FA3"/>
    <w:rsid w:val="006F3FAF"/>
    <w:rsid w:val="006F3FD7"/>
    <w:rsid w:val="006F4003"/>
    <w:rsid w:val="006F405D"/>
    <w:rsid w:val="006F40C0"/>
    <w:rsid w:val="006F40E5"/>
    <w:rsid w:val="006F40F1"/>
    <w:rsid w:val="006F4182"/>
    <w:rsid w:val="006F4188"/>
    <w:rsid w:val="006F41F7"/>
    <w:rsid w:val="006F4218"/>
    <w:rsid w:val="006F4248"/>
    <w:rsid w:val="006F425D"/>
    <w:rsid w:val="006F42BD"/>
    <w:rsid w:val="006F42FD"/>
    <w:rsid w:val="006F4312"/>
    <w:rsid w:val="006F4376"/>
    <w:rsid w:val="006F4380"/>
    <w:rsid w:val="006F438C"/>
    <w:rsid w:val="006F43C4"/>
    <w:rsid w:val="006F43EB"/>
    <w:rsid w:val="006F43F3"/>
    <w:rsid w:val="006F442B"/>
    <w:rsid w:val="006F442F"/>
    <w:rsid w:val="006F4460"/>
    <w:rsid w:val="006F4462"/>
    <w:rsid w:val="006F4470"/>
    <w:rsid w:val="006F44CF"/>
    <w:rsid w:val="006F44D3"/>
    <w:rsid w:val="006F44D8"/>
    <w:rsid w:val="006F4543"/>
    <w:rsid w:val="006F454B"/>
    <w:rsid w:val="006F455F"/>
    <w:rsid w:val="006F4560"/>
    <w:rsid w:val="006F45EF"/>
    <w:rsid w:val="006F4601"/>
    <w:rsid w:val="006F461A"/>
    <w:rsid w:val="006F463C"/>
    <w:rsid w:val="006F4640"/>
    <w:rsid w:val="006F4644"/>
    <w:rsid w:val="006F4665"/>
    <w:rsid w:val="006F46AF"/>
    <w:rsid w:val="006F46B8"/>
    <w:rsid w:val="006F4700"/>
    <w:rsid w:val="006F4731"/>
    <w:rsid w:val="006F473D"/>
    <w:rsid w:val="006F4754"/>
    <w:rsid w:val="006F4763"/>
    <w:rsid w:val="006F476C"/>
    <w:rsid w:val="006F4794"/>
    <w:rsid w:val="006F47D5"/>
    <w:rsid w:val="006F47DD"/>
    <w:rsid w:val="006F4809"/>
    <w:rsid w:val="006F4815"/>
    <w:rsid w:val="006F487E"/>
    <w:rsid w:val="006F4883"/>
    <w:rsid w:val="006F4894"/>
    <w:rsid w:val="006F48E2"/>
    <w:rsid w:val="006F4993"/>
    <w:rsid w:val="006F49AC"/>
    <w:rsid w:val="006F49B3"/>
    <w:rsid w:val="006F49C9"/>
    <w:rsid w:val="006F49CD"/>
    <w:rsid w:val="006F49DA"/>
    <w:rsid w:val="006F49DE"/>
    <w:rsid w:val="006F4A16"/>
    <w:rsid w:val="006F4A67"/>
    <w:rsid w:val="006F4A6F"/>
    <w:rsid w:val="006F4A80"/>
    <w:rsid w:val="006F4A9E"/>
    <w:rsid w:val="006F4AD3"/>
    <w:rsid w:val="006F4B43"/>
    <w:rsid w:val="006F4B5D"/>
    <w:rsid w:val="006F4B94"/>
    <w:rsid w:val="006F4BA5"/>
    <w:rsid w:val="006F4BC6"/>
    <w:rsid w:val="006F4BC8"/>
    <w:rsid w:val="006F4C0E"/>
    <w:rsid w:val="006F4C42"/>
    <w:rsid w:val="006F4C69"/>
    <w:rsid w:val="006F4CCE"/>
    <w:rsid w:val="006F4CDC"/>
    <w:rsid w:val="006F4D1F"/>
    <w:rsid w:val="006F4D25"/>
    <w:rsid w:val="006F4D79"/>
    <w:rsid w:val="006F4D7A"/>
    <w:rsid w:val="006F4DB3"/>
    <w:rsid w:val="006F4DD5"/>
    <w:rsid w:val="006F4DE0"/>
    <w:rsid w:val="006F4DFD"/>
    <w:rsid w:val="006F4E2E"/>
    <w:rsid w:val="006F4E5B"/>
    <w:rsid w:val="006F4E6F"/>
    <w:rsid w:val="006F4E7D"/>
    <w:rsid w:val="006F4E8A"/>
    <w:rsid w:val="006F4EAA"/>
    <w:rsid w:val="006F4F0B"/>
    <w:rsid w:val="006F4F16"/>
    <w:rsid w:val="006F4F1F"/>
    <w:rsid w:val="006F4F3D"/>
    <w:rsid w:val="006F4F45"/>
    <w:rsid w:val="006F4F60"/>
    <w:rsid w:val="006F4F87"/>
    <w:rsid w:val="006F4F95"/>
    <w:rsid w:val="006F4FDB"/>
    <w:rsid w:val="006F5017"/>
    <w:rsid w:val="006F5063"/>
    <w:rsid w:val="006F506B"/>
    <w:rsid w:val="006F5096"/>
    <w:rsid w:val="006F50FE"/>
    <w:rsid w:val="006F513F"/>
    <w:rsid w:val="006F5199"/>
    <w:rsid w:val="006F51B8"/>
    <w:rsid w:val="006F520C"/>
    <w:rsid w:val="006F5269"/>
    <w:rsid w:val="006F5276"/>
    <w:rsid w:val="006F52C3"/>
    <w:rsid w:val="006F52EC"/>
    <w:rsid w:val="006F531D"/>
    <w:rsid w:val="006F5370"/>
    <w:rsid w:val="006F53CC"/>
    <w:rsid w:val="006F53E2"/>
    <w:rsid w:val="006F53EB"/>
    <w:rsid w:val="006F53FF"/>
    <w:rsid w:val="006F5416"/>
    <w:rsid w:val="006F5449"/>
    <w:rsid w:val="006F5458"/>
    <w:rsid w:val="006F5467"/>
    <w:rsid w:val="006F54A9"/>
    <w:rsid w:val="006F54AA"/>
    <w:rsid w:val="006F54B1"/>
    <w:rsid w:val="006F54E4"/>
    <w:rsid w:val="006F5518"/>
    <w:rsid w:val="006F551A"/>
    <w:rsid w:val="006F5560"/>
    <w:rsid w:val="006F5582"/>
    <w:rsid w:val="006F55A9"/>
    <w:rsid w:val="006F55B2"/>
    <w:rsid w:val="006F55F5"/>
    <w:rsid w:val="006F560E"/>
    <w:rsid w:val="006F5614"/>
    <w:rsid w:val="006F562E"/>
    <w:rsid w:val="006F5633"/>
    <w:rsid w:val="006F566F"/>
    <w:rsid w:val="006F5689"/>
    <w:rsid w:val="006F569C"/>
    <w:rsid w:val="006F56BF"/>
    <w:rsid w:val="006F576C"/>
    <w:rsid w:val="006F578D"/>
    <w:rsid w:val="006F57A3"/>
    <w:rsid w:val="006F57E2"/>
    <w:rsid w:val="006F5861"/>
    <w:rsid w:val="006F586F"/>
    <w:rsid w:val="006F58EF"/>
    <w:rsid w:val="006F593B"/>
    <w:rsid w:val="006F59A8"/>
    <w:rsid w:val="006F59BE"/>
    <w:rsid w:val="006F5A02"/>
    <w:rsid w:val="006F5A0A"/>
    <w:rsid w:val="006F5A9F"/>
    <w:rsid w:val="006F5AA8"/>
    <w:rsid w:val="006F5B0A"/>
    <w:rsid w:val="006F5B0F"/>
    <w:rsid w:val="006F5B17"/>
    <w:rsid w:val="006F5B1B"/>
    <w:rsid w:val="006F5B27"/>
    <w:rsid w:val="006F5B2A"/>
    <w:rsid w:val="006F5B75"/>
    <w:rsid w:val="006F5BCF"/>
    <w:rsid w:val="006F5BDA"/>
    <w:rsid w:val="006F5BEE"/>
    <w:rsid w:val="006F5C1A"/>
    <w:rsid w:val="006F5C2D"/>
    <w:rsid w:val="006F5C4C"/>
    <w:rsid w:val="006F5C64"/>
    <w:rsid w:val="006F5C6F"/>
    <w:rsid w:val="006F5C72"/>
    <w:rsid w:val="006F5CBD"/>
    <w:rsid w:val="006F5CF8"/>
    <w:rsid w:val="006F5D26"/>
    <w:rsid w:val="006F5D47"/>
    <w:rsid w:val="006F5D5A"/>
    <w:rsid w:val="006F5D72"/>
    <w:rsid w:val="006F5DA7"/>
    <w:rsid w:val="006F5DAA"/>
    <w:rsid w:val="006F5DB2"/>
    <w:rsid w:val="006F5DCC"/>
    <w:rsid w:val="006F5DE7"/>
    <w:rsid w:val="006F5E20"/>
    <w:rsid w:val="006F5E4B"/>
    <w:rsid w:val="006F5E96"/>
    <w:rsid w:val="006F5EE2"/>
    <w:rsid w:val="006F5EED"/>
    <w:rsid w:val="006F5F22"/>
    <w:rsid w:val="006F5F4D"/>
    <w:rsid w:val="006F5F5C"/>
    <w:rsid w:val="006F5F78"/>
    <w:rsid w:val="006F5F7C"/>
    <w:rsid w:val="006F5F82"/>
    <w:rsid w:val="006F600C"/>
    <w:rsid w:val="006F609F"/>
    <w:rsid w:val="006F60AD"/>
    <w:rsid w:val="006F60BC"/>
    <w:rsid w:val="006F60C3"/>
    <w:rsid w:val="006F60F4"/>
    <w:rsid w:val="006F6131"/>
    <w:rsid w:val="006F617F"/>
    <w:rsid w:val="006F619A"/>
    <w:rsid w:val="006F61CA"/>
    <w:rsid w:val="006F61EB"/>
    <w:rsid w:val="006F61F4"/>
    <w:rsid w:val="006F61F6"/>
    <w:rsid w:val="006F61FC"/>
    <w:rsid w:val="006F61FF"/>
    <w:rsid w:val="006F620A"/>
    <w:rsid w:val="006F6245"/>
    <w:rsid w:val="006F6263"/>
    <w:rsid w:val="006F6285"/>
    <w:rsid w:val="006F62A3"/>
    <w:rsid w:val="006F62C0"/>
    <w:rsid w:val="006F630F"/>
    <w:rsid w:val="006F634A"/>
    <w:rsid w:val="006F6380"/>
    <w:rsid w:val="006F6387"/>
    <w:rsid w:val="006F63D7"/>
    <w:rsid w:val="006F63E9"/>
    <w:rsid w:val="006F6410"/>
    <w:rsid w:val="006F6420"/>
    <w:rsid w:val="006F6442"/>
    <w:rsid w:val="006F6456"/>
    <w:rsid w:val="006F645E"/>
    <w:rsid w:val="006F6478"/>
    <w:rsid w:val="006F647A"/>
    <w:rsid w:val="006F64DB"/>
    <w:rsid w:val="006F6576"/>
    <w:rsid w:val="006F6584"/>
    <w:rsid w:val="006F6587"/>
    <w:rsid w:val="006F65AA"/>
    <w:rsid w:val="006F65DB"/>
    <w:rsid w:val="006F65FE"/>
    <w:rsid w:val="006F660E"/>
    <w:rsid w:val="006F6612"/>
    <w:rsid w:val="006F6619"/>
    <w:rsid w:val="006F661C"/>
    <w:rsid w:val="006F664B"/>
    <w:rsid w:val="006F6683"/>
    <w:rsid w:val="006F66BA"/>
    <w:rsid w:val="006F66C2"/>
    <w:rsid w:val="006F66CC"/>
    <w:rsid w:val="006F66F7"/>
    <w:rsid w:val="006F66FA"/>
    <w:rsid w:val="006F670B"/>
    <w:rsid w:val="006F6711"/>
    <w:rsid w:val="006F673D"/>
    <w:rsid w:val="006F676C"/>
    <w:rsid w:val="006F67C3"/>
    <w:rsid w:val="006F67CF"/>
    <w:rsid w:val="006F67EA"/>
    <w:rsid w:val="006F680F"/>
    <w:rsid w:val="006F6825"/>
    <w:rsid w:val="006F6836"/>
    <w:rsid w:val="006F68BD"/>
    <w:rsid w:val="006F68C1"/>
    <w:rsid w:val="006F68D3"/>
    <w:rsid w:val="006F68FF"/>
    <w:rsid w:val="006F6926"/>
    <w:rsid w:val="006F692E"/>
    <w:rsid w:val="006F6930"/>
    <w:rsid w:val="006F6947"/>
    <w:rsid w:val="006F695B"/>
    <w:rsid w:val="006F696B"/>
    <w:rsid w:val="006F69D7"/>
    <w:rsid w:val="006F69DE"/>
    <w:rsid w:val="006F69DF"/>
    <w:rsid w:val="006F6A1A"/>
    <w:rsid w:val="006F6A63"/>
    <w:rsid w:val="006F6AA7"/>
    <w:rsid w:val="006F6B09"/>
    <w:rsid w:val="006F6B13"/>
    <w:rsid w:val="006F6B22"/>
    <w:rsid w:val="006F6B62"/>
    <w:rsid w:val="006F6B80"/>
    <w:rsid w:val="006F6BD9"/>
    <w:rsid w:val="006F6BEA"/>
    <w:rsid w:val="006F6C23"/>
    <w:rsid w:val="006F6C39"/>
    <w:rsid w:val="006F6C9E"/>
    <w:rsid w:val="006F6CB3"/>
    <w:rsid w:val="006F6CBC"/>
    <w:rsid w:val="006F6CD9"/>
    <w:rsid w:val="006F6D25"/>
    <w:rsid w:val="006F6D4F"/>
    <w:rsid w:val="006F6D7C"/>
    <w:rsid w:val="006F6DB0"/>
    <w:rsid w:val="006F6E2B"/>
    <w:rsid w:val="006F6E3D"/>
    <w:rsid w:val="006F6E3E"/>
    <w:rsid w:val="006F6E72"/>
    <w:rsid w:val="006F6E95"/>
    <w:rsid w:val="006F6EB7"/>
    <w:rsid w:val="006F6EB9"/>
    <w:rsid w:val="006F6EF6"/>
    <w:rsid w:val="006F6EFE"/>
    <w:rsid w:val="006F6F50"/>
    <w:rsid w:val="006F6F72"/>
    <w:rsid w:val="006F6FA6"/>
    <w:rsid w:val="006F6FD7"/>
    <w:rsid w:val="006F7007"/>
    <w:rsid w:val="006F7063"/>
    <w:rsid w:val="006F709D"/>
    <w:rsid w:val="006F70CD"/>
    <w:rsid w:val="006F715B"/>
    <w:rsid w:val="006F71E8"/>
    <w:rsid w:val="006F71FB"/>
    <w:rsid w:val="006F7202"/>
    <w:rsid w:val="006F7271"/>
    <w:rsid w:val="006F72B5"/>
    <w:rsid w:val="006F72BF"/>
    <w:rsid w:val="006F72FB"/>
    <w:rsid w:val="006F732F"/>
    <w:rsid w:val="006F7341"/>
    <w:rsid w:val="006F738F"/>
    <w:rsid w:val="006F73C2"/>
    <w:rsid w:val="006F73F5"/>
    <w:rsid w:val="006F73FF"/>
    <w:rsid w:val="006F7442"/>
    <w:rsid w:val="006F7484"/>
    <w:rsid w:val="006F74D8"/>
    <w:rsid w:val="006F74E9"/>
    <w:rsid w:val="006F7509"/>
    <w:rsid w:val="006F7520"/>
    <w:rsid w:val="006F7535"/>
    <w:rsid w:val="006F7575"/>
    <w:rsid w:val="006F7583"/>
    <w:rsid w:val="006F7594"/>
    <w:rsid w:val="006F75BE"/>
    <w:rsid w:val="006F75CA"/>
    <w:rsid w:val="006F7612"/>
    <w:rsid w:val="006F763D"/>
    <w:rsid w:val="006F7657"/>
    <w:rsid w:val="006F767B"/>
    <w:rsid w:val="006F76C4"/>
    <w:rsid w:val="006F7730"/>
    <w:rsid w:val="006F7782"/>
    <w:rsid w:val="006F77E8"/>
    <w:rsid w:val="006F7802"/>
    <w:rsid w:val="006F7820"/>
    <w:rsid w:val="006F7840"/>
    <w:rsid w:val="006F7869"/>
    <w:rsid w:val="006F7886"/>
    <w:rsid w:val="006F78ED"/>
    <w:rsid w:val="006F792C"/>
    <w:rsid w:val="006F7965"/>
    <w:rsid w:val="006F79A0"/>
    <w:rsid w:val="006F79F7"/>
    <w:rsid w:val="006F7A1C"/>
    <w:rsid w:val="006F7A38"/>
    <w:rsid w:val="006F7A3D"/>
    <w:rsid w:val="006F7A63"/>
    <w:rsid w:val="006F7A66"/>
    <w:rsid w:val="006F7AAD"/>
    <w:rsid w:val="006F7ACC"/>
    <w:rsid w:val="006F7B2F"/>
    <w:rsid w:val="006F7B3D"/>
    <w:rsid w:val="006F7B56"/>
    <w:rsid w:val="006F7BC4"/>
    <w:rsid w:val="006F7C0C"/>
    <w:rsid w:val="006F7C22"/>
    <w:rsid w:val="006F7C4C"/>
    <w:rsid w:val="006F7C65"/>
    <w:rsid w:val="006F7CC8"/>
    <w:rsid w:val="006F7DAF"/>
    <w:rsid w:val="006F7E0F"/>
    <w:rsid w:val="006F7E17"/>
    <w:rsid w:val="006F7E42"/>
    <w:rsid w:val="006F7E48"/>
    <w:rsid w:val="006F7E55"/>
    <w:rsid w:val="006F7E9A"/>
    <w:rsid w:val="006F7EA6"/>
    <w:rsid w:val="006F7F76"/>
    <w:rsid w:val="006F7F7E"/>
    <w:rsid w:val="006F7F88"/>
    <w:rsid w:val="00700003"/>
    <w:rsid w:val="00700062"/>
    <w:rsid w:val="0070007A"/>
    <w:rsid w:val="0070007C"/>
    <w:rsid w:val="007000BF"/>
    <w:rsid w:val="007000D2"/>
    <w:rsid w:val="007000E9"/>
    <w:rsid w:val="0070010C"/>
    <w:rsid w:val="00700125"/>
    <w:rsid w:val="00700134"/>
    <w:rsid w:val="00700146"/>
    <w:rsid w:val="007001E1"/>
    <w:rsid w:val="007001EB"/>
    <w:rsid w:val="00700257"/>
    <w:rsid w:val="007002C9"/>
    <w:rsid w:val="007002CA"/>
    <w:rsid w:val="007002FE"/>
    <w:rsid w:val="00700303"/>
    <w:rsid w:val="00700317"/>
    <w:rsid w:val="007003BC"/>
    <w:rsid w:val="00700410"/>
    <w:rsid w:val="00700428"/>
    <w:rsid w:val="007004D7"/>
    <w:rsid w:val="007004DC"/>
    <w:rsid w:val="007004EF"/>
    <w:rsid w:val="00700501"/>
    <w:rsid w:val="0070053C"/>
    <w:rsid w:val="0070054E"/>
    <w:rsid w:val="007005A3"/>
    <w:rsid w:val="00700619"/>
    <w:rsid w:val="0070068F"/>
    <w:rsid w:val="007006C0"/>
    <w:rsid w:val="007006C8"/>
    <w:rsid w:val="007006CF"/>
    <w:rsid w:val="007006E3"/>
    <w:rsid w:val="007006F4"/>
    <w:rsid w:val="0070072C"/>
    <w:rsid w:val="00700736"/>
    <w:rsid w:val="0070077A"/>
    <w:rsid w:val="0070078A"/>
    <w:rsid w:val="007007D3"/>
    <w:rsid w:val="007007DF"/>
    <w:rsid w:val="007007F1"/>
    <w:rsid w:val="0070083B"/>
    <w:rsid w:val="00700857"/>
    <w:rsid w:val="00700865"/>
    <w:rsid w:val="0070089A"/>
    <w:rsid w:val="00700905"/>
    <w:rsid w:val="0070096B"/>
    <w:rsid w:val="007009B8"/>
    <w:rsid w:val="007009BD"/>
    <w:rsid w:val="00700A1A"/>
    <w:rsid w:val="00700A79"/>
    <w:rsid w:val="00700A8D"/>
    <w:rsid w:val="00700A95"/>
    <w:rsid w:val="00700AC4"/>
    <w:rsid w:val="00700AEB"/>
    <w:rsid w:val="00700B09"/>
    <w:rsid w:val="00700B24"/>
    <w:rsid w:val="00700B32"/>
    <w:rsid w:val="00700B3A"/>
    <w:rsid w:val="00700B65"/>
    <w:rsid w:val="00700B7A"/>
    <w:rsid w:val="00700B85"/>
    <w:rsid w:val="00700BC4"/>
    <w:rsid w:val="00700BE9"/>
    <w:rsid w:val="00700C0A"/>
    <w:rsid w:val="00700C0E"/>
    <w:rsid w:val="00700C59"/>
    <w:rsid w:val="00700C74"/>
    <w:rsid w:val="00700CEF"/>
    <w:rsid w:val="00700CF8"/>
    <w:rsid w:val="00700D07"/>
    <w:rsid w:val="00700D18"/>
    <w:rsid w:val="00700D39"/>
    <w:rsid w:val="00700D5B"/>
    <w:rsid w:val="00700D5F"/>
    <w:rsid w:val="00700D67"/>
    <w:rsid w:val="00700DB5"/>
    <w:rsid w:val="00700DC8"/>
    <w:rsid w:val="00700DDD"/>
    <w:rsid w:val="00700E32"/>
    <w:rsid w:val="00700E8A"/>
    <w:rsid w:val="00700EB7"/>
    <w:rsid w:val="00700ED4"/>
    <w:rsid w:val="00700EFF"/>
    <w:rsid w:val="00700F22"/>
    <w:rsid w:val="00700F31"/>
    <w:rsid w:val="00700F44"/>
    <w:rsid w:val="00700F75"/>
    <w:rsid w:val="00701076"/>
    <w:rsid w:val="00701092"/>
    <w:rsid w:val="007010AA"/>
    <w:rsid w:val="007010B8"/>
    <w:rsid w:val="007010D3"/>
    <w:rsid w:val="00701183"/>
    <w:rsid w:val="0070118B"/>
    <w:rsid w:val="0070119A"/>
    <w:rsid w:val="007011A1"/>
    <w:rsid w:val="007011BE"/>
    <w:rsid w:val="007011DF"/>
    <w:rsid w:val="00701215"/>
    <w:rsid w:val="00701224"/>
    <w:rsid w:val="00701228"/>
    <w:rsid w:val="00701289"/>
    <w:rsid w:val="007012E3"/>
    <w:rsid w:val="007012F6"/>
    <w:rsid w:val="00701310"/>
    <w:rsid w:val="00701341"/>
    <w:rsid w:val="00701370"/>
    <w:rsid w:val="00701405"/>
    <w:rsid w:val="0070143E"/>
    <w:rsid w:val="00701492"/>
    <w:rsid w:val="00701497"/>
    <w:rsid w:val="007014AD"/>
    <w:rsid w:val="007014EF"/>
    <w:rsid w:val="0070150B"/>
    <w:rsid w:val="0070150C"/>
    <w:rsid w:val="00701531"/>
    <w:rsid w:val="00701541"/>
    <w:rsid w:val="0070156A"/>
    <w:rsid w:val="0070157F"/>
    <w:rsid w:val="007015DE"/>
    <w:rsid w:val="0070161C"/>
    <w:rsid w:val="00701661"/>
    <w:rsid w:val="0070167E"/>
    <w:rsid w:val="00701698"/>
    <w:rsid w:val="00701729"/>
    <w:rsid w:val="007017B1"/>
    <w:rsid w:val="00701812"/>
    <w:rsid w:val="0070184A"/>
    <w:rsid w:val="00701853"/>
    <w:rsid w:val="0070187E"/>
    <w:rsid w:val="007018EB"/>
    <w:rsid w:val="0070192D"/>
    <w:rsid w:val="0070193E"/>
    <w:rsid w:val="00701955"/>
    <w:rsid w:val="0070196A"/>
    <w:rsid w:val="00701976"/>
    <w:rsid w:val="007019AA"/>
    <w:rsid w:val="007019BB"/>
    <w:rsid w:val="007019E2"/>
    <w:rsid w:val="007019F9"/>
    <w:rsid w:val="00701A1D"/>
    <w:rsid w:val="00701A5A"/>
    <w:rsid w:val="00701A67"/>
    <w:rsid w:val="00701A6D"/>
    <w:rsid w:val="00701A7D"/>
    <w:rsid w:val="00701A82"/>
    <w:rsid w:val="00701AE7"/>
    <w:rsid w:val="00701B11"/>
    <w:rsid w:val="00701B20"/>
    <w:rsid w:val="00701B5F"/>
    <w:rsid w:val="00701B8D"/>
    <w:rsid w:val="00701BCC"/>
    <w:rsid w:val="00701BD1"/>
    <w:rsid w:val="00701C47"/>
    <w:rsid w:val="00701CDA"/>
    <w:rsid w:val="00701D59"/>
    <w:rsid w:val="00701D71"/>
    <w:rsid w:val="00701D74"/>
    <w:rsid w:val="00701D7F"/>
    <w:rsid w:val="00701D84"/>
    <w:rsid w:val="00701DB2"/>
    <w:rsid w:val="00701DE2"/>
    <w:rsid w:val="00701E03"/>
    <w:rsid w:val="00701E1F"/>
    <w:rsid w:val="00701E20"/>
    <w:rsid w:val="00701E68"/>
    <w:rsid w:val="00701E6D"/>
    <w:rsid w:val="00701E7B"/>
    <w:rsid w:val="00701EE0"/>
    <w:rsid w:val="00701F3A"/>
    <w:rsid w:val="00701FB5"/>
    <w:rsid w:val="00702016"/>
    <w:rsid w:val="00702034"/>
    <w:rsid w:val="00702069"/>
    <w:rsid w:val="00702074"/>
    <w:rsid w:val="00702079"/>
    <w:rsid w:val="00702083"/>
    <w:rsid w:val="00702094"/>
    <w:rsid w:val="007020C2"/>
    <w:rsid w:val="0070211A"/>
    <w:rsid w:val="00702145"/>
    <w:rsid w:val="0070214E"/>
    <w:rsid w:val="007021A0"/>
    <w:rsid w:val="007021AC"/>
    <w:rsid w:val="007021D3"/>
    <w:rsid w:val="007021ED"/>
    <w:rsid w:val="00702207"/>
    <w:rsid w:val="00702242"/>
    <w:rsid w:val="0070224A"/>
    <w:rsid w:val="00702268"/>
    <w:rsid w:val="007022BB"/>
    <w:rsid w:val="007022D2"/>
    <w:rsid w:val="007022FE"/>
    <w:rsid w:val="0070231B"/>
    <w:rsid w:val="0070234B"/>
    <w:rsid w:val="0070238C"/>
    <w:rsid w:val="007023AA"/>
    <w:rsid w:val="007023AE"/>
    <w:rsid w:val="00702413"/>
    <w:rsid w:val="00702417"/>
    <w:rsid w:val="00702443"/>
    <w:rsid w:val="0070245C"/>
    <w:rsid w:val="0070246F"/>
    <w:rsid w:val="007024C6"/>
    <w:rsid w:val="007024E0"/>
    <w:rsid w:val="007024E4"/>
    <w:rsid w:val="007024EF"/>
    <w:rsid w:val="007024F7"/>
    <w:rsid w:val="00702516"/>
    <w:rsid w:val="00702517"/>
    <w:rsid w:val="0070254E"/>
    <w:rsid w:val="00702558"/>
    <w:rsid w:val="00702578"/>
    <w:rsid w:val="0070257B"/>
    <w:rsid w:val="0070257C"/>
    <w:rsid w:val="007025F6"/>
    <w:rsid w:val="007025FF"/>
    <w:rsid w:val="00702627"/>
    <w:rsid w:val="0070263A"/>
    <w:rsid w:val="00702653"/>
    <w:rsid w:val="0070268F"/>
    <w:rsid w:val="007026B2"/>
    <w:rsid w:val="007026EA"/>
    <w:rsid w:val="0070270F"/>
    <w:rsid w:val="00702757"/>
    <w:rsid w:val="007027A5"/>
    <w:rsid w:val="007027D1"/>
    <w:rsid w:val="007027D2"/>
    <w:rsid w:val="00702807"/>
    <w:rsid w:val="00702809"/>
    <w:rsid w:val="00702884"/>
    <w:rsid w:val="00702887"/>
    <w:rsid w:val="00702900"/>
    <w:rsid w:val="00702913"/>
    <w:rsid w:val="0070291F"/>
    <w:rsid w:val="00702928"/>
    <w:rsid w:val="0070293B"/>
    <w:rsid w:val="00702945"/>
    <w:rsid w:val="00702993"/>
    <w:rsid w:val="007029DC"/>
    <w:rsid w:val="00702A34"/>
    <w:rsid w:val="00702A7E"/>
    <w:rsid w:val="00702A95"/>
    <w:rsid w:val="00702AA9"/>
    <w:rsid w:val="00702AEC"/>
    <w:rsid w:val="00702B0F"/>
    <w:rsid w:val="00702B2F"/>
    <w:rsid w:val="00702B30"/>
    <w:rsid w:val="00702B46"/>
    <w:rsid w:val="00702B78"/>
    <w:rsid w:val="00702B93"/>
    <w:rsid w:val="00702BC2"/>
    <w:rsid w:val="00702BD1"/>
    <w:rsid w:val="00702BEF"/>
    <w:rsid w:val="00702C1A"/>
    <w:rsid w:val="00702C25"/>
    <w:rsid w:val="00702C48"/>
    <w:rsid w:val="00702C62"/>
    <w:rsid w:val="00702C9C"/>
    <w:rsid w:val="00702CA1"/>
    <w:rsid w:val="00702CBB"/>
    <w:rsid w:val="00702CF4"/>
    <w:rsid w:val="00702D0F"/>
    <w:rsid w:val="00702D11"/>
    <w:rsid w:val="00702D15"/>
    <w:rsid w:val="00702D1D"/>
    <w:rsid w:val="00702D8E"/>
    <w:rsid w:val="00702E23"/>
    <w:rsid w:val="00702EBA"/>
    <w:rsid w:val="00702EDF"/>
    <w:rsid w:val="00702F00"/>
    <w:rsid w:val="00702F28"/>
    <w:rsid w:val="00702F2D"/>
    <w:rsid w:val="00702F39"/>
    <w:rsid w:val="00702F3B"/>
    <w:rsid w:val="00702FB7"/>
    <w:rsid w:val="00702FD0"/>
    <w:rsid w:val="00702FD4"/>
    <w:rsid w:val="0070303F"/>
    <w:rsid w:val="0070304A"/>
    <w:rsid w:val="00703062"/>
    <w:rsid w:val="00703065"/>
    <w:rsid w:val="007030F7"/>
    <w:rsid w:val="0070317F"/>
    <w:rsid w:val="007031B1"/>
    <w:rsid w:val="007031DD"/>
    <w:rsid w:val="007031FC"/>
    <w:rsid w:val="00703221"/>
    <w:rsid w:val="00703222"/>
    <w:rsid w:val="00703274"/>
    <w:rsid w:val="00703295"/>
    <w:rsid w:val="00703297"/>
    <w:rsid w:val="007032A6"/>
    <w:rsid w:val="007032B7"/>
    <w:rsid w:val="00703339"/>
    <w:rsid w:val="0070334F"/>
    <w:rsid w:val="00703372"/>
    <w:rsid w:val="00703373"/>
    <w:rsid w:val="0070338C"/>
    <w:rsid w:val="007033EE"/>
    <w:rsid w:val="007033FB"/>
    <w:rsid w:val="00703409"/>
    <w:rsid w:val="00703411"/>
    <w:rsid w:val="0070345D"/>
    <w:rsid w:val="0070347F"/>
    <w:rsid w:val="00703483"/>
    <w:rsid w:val="007034C8"/>
    <w:rsid w:val="007034CB"/>
    <w:rsid w:val="007034EE"/>
    <w:rsid w:val="00703537"/>
    <w:rsid w:val="0070354D"/>
    <w:rsid w:val="00703556"/>
    <w:rsid w:val="00703559"/>
    <w:rsid w:val="00703572"/>
    <w:rsid w:val="007035CF"/>
    <w:rsid w:val="00703650"/>
    <w:rsid w:val="00703653"/>
    <w:rsid w:val="0070365E"/>
    <w:rsid w:val="0070366B"/>
    <w:rsid w:val="00703677"/>
    <w:rsid w:val="007036E8"/>
    <w:rsid w:val="007036F0"/>
    <w:rsid w:val="007036FB"/>
    <w:rsid w:val="0070370F"/>
    <w:rsid w:val="0070372D"/>
    <w:rsid w:val="00703736"/>
    <w:rsid w:val="00703777"/>
    <w:rsid w:val="00703797"/>
    <w:rsid w:val="0070379B"/>
    <w:rsid w:val="007037F0"/>
    <w:rsid w:val="0070380B"/>
    <w:rsid w:val="00703869"/>
    <w:rsid w:val="00703877"/>
    <w:rsid w:val="007038C6"/>
    <w:rsid w:val="007038D5"/>
    <w:rsid w:val="00703920"/>
    <w:rsid w:val="0070398D"/>
    <w:rsid w:val="007039BA"/>
    <w:rsid w:val="00703A09"/>
    <w:rsid w:val="00703AE0"/>
    <w:rsid w:val="00703B44"/>
    <w:rsid w:val="00703B54"/>
    <w:rsid w:val="00703B99"/>
    <w:rsid w:val="00703BFC"/>
    <w:rsid w:val="00703C08"/>
    <w:rsid w:val="00703C75"/>
    <w:rsid w:val="00703C7E"/>
    <w:rsid w:val="00703CD5"/>
    <w:rsid w:val="00703D7D"/>
    <w:rsid w:val="00703D85"/>
    <w:rsid w:val="00703DBE"/>
    <w:rsid w:val="00703DF8"/>
    <w:rsid w:val="00703E09"/>
    <w:rsid w:val="00703E18"/>
    <w:rsid w:val="00703E5C"/>
    <w:rsid w:val="00703E62"/>
    <w:rsid w:val="00703F22"/>
    <w:rsid w:val="00703F3E"/>
    <w:rsid w:val="00703F4A"/>
    <w:rsid w:val="00703FAF"/>
    <w:rsid w:val="00703FC9"/>
    <w:rsid w:val="00703FD4"/>
    <w:rsid w:val="00703FEB"/>
    <w:rsid w:val="00704001"/>
    <w:rsid w:val="0070400E"/>
    <w:rsid w:val="0070404D"/>
    <w:rsid w:val="007040BC"/>
    <w:rsid w:val="007040DB"/>
    <w:rsid w:val="00704112"/>
    <w:rsid w:val="00704121"/>
    <w:rsid w:val="007041FF"/>
    <w:rsid w:val="00704284"/>
    <w:rsid w:val="0070428B"/>
    <w:rsid w:val="007042CA"/>
    <w:rsid w:val="007042ED"/>
    <w:rsid w:val="00704304"/>
    <w:rsid w:val="0070430D"/>
    <w:rsid w:val="00704313"/>
    <w:rsid w:val="00704321"/>
    <w:rsid w:val="00704339"/>
    <w:rsid w:val="0070435D"/>
    <w:rsid w:val="007043B3"/>
    <w:rsid w:val="007043E5"/>
    <w:rsid w:val="007043F0"/>
    <w:rsid w:val="00704422"/>
    <w:rsid w:val="00704440"/>
    <w:rsid w:val="00704452"/>
    <w:rsid w:val="00704461"/>
    <w:rsid w:val="0070446F"/>
    <w:rsid w:val="0070448A"/>
    <w:rsid w:val="007044A0"/>
    <w:rsid w:val="007044A4"/>
    <w:rsid w:val="007044B1"/>
    <w:rsid w:val="007044E8"/>
    <w:rsid w:val="0070453E"/>
    <w:rsid w:val="00704569"/>
    <w:rsid w:val="00704593"/>
    <w:rsid w:val="00704627"/>
    <w:rsid w:val="00704628"/>
    <w:rsid w:val="0070469E"/>
    <w:rsid w:val="007046A9"/>
    <w:rsid w:val="007046F5"/>
    <w:rsid w:val="00704702"/>
    <w:rsid w:val="00704740"/>
    <w:rsid w:val="00704746"/>
    <w:rsid w:val="0070479C"/>
    <w:rsid w:val="007047E5"/>
    <w:rsid w:val="007047FD"/>
    <w:rsid w:val="0070480F"/>
    <w:rsid w:val="00704826"/>
    <w:rsid w:val="0070482B"/>
    <w:rsid w:val="0070483E"/>
    <w:rsid w:val="00704843"/>
    <w:rsid w:val="0070489A"/>
    <w:rsid w:val="007048DD"/>
    <w:rsid w:val="007048E1"/>
    <w:rsid w:val="00704932"/>
    <w:rsid w:val="00704934"/>
    <w:rsid w:val="0070493D"/>
    <w:rsid w:val="00704956"/>
    <w:rsid w:val="0070498C"/>
    <w:rsid w:val="007049BA"/>
    <w:rsid w:val="007049F7"/>
    <w:rsid w:val="00704A42"/>
    <w:rsid w:val="00704A44"/>
    <w:rsid w:val="00704A56"/>
    <w:rsid w:val="00704ADE"/>
    <w:rsid w:val="00704AFB"/>
    <w:rsid w:val="00704B01"/>
    <w:rsid w:val="00704B09"/>
    <w:rsid w:val="00704B1C"/>
    <w:rsid w:val="00704B41"/>
    <w:rsid w:val="00704B4C"/>
    <w:rsid w:val="00704B82"/>
    <w:rsid w:val="00704B9F"/>
    <w:rsid w:val="00704BA6"/>
    <w:rsid w:val="00704BB2"/>
    <w:rsid w:val="00704BE3"/>
    <w:rsid w:val="00704BE5"/>
    <w:rsid w:val="00704C54"/>
    <w:rsid w:val="00704CD7"/>
    <w:rsid w:val="00704D0A"/>
    <w:rsid w:val="00704D94"/>
    <w:rsid w:val="00704DAF"/>
    <w:rsid w:val="00704DDE"/>
    <w:rsid w:val="00704DED"/>
    <w:rsid w:val="00704E04"/>
    <w:rsid w:val="00704E19"/>
    <w:rsid w:val="00704E26"/>
    <w:rsid w:val="00704E53"/>
    <w:rsid w:val="00704E77"/>
    <w:rsid w:val="00704E79"/>
    <w:rsid w:val="00704E7F"/>
    <w:rsid w:val="00704EB2"/>
    <w:rsid w:val="00704F07"/>
    <w:rsid w:val="00704F49"/>
    <w:rsid w:val="00704F58"/>
    <w:rsid w:val="00704F5B"/>
    <w:rsid w:val="00704F66"/>
    <w:rsid w:val="00704F8C"/>
    <w:rsid w:val="00704F9B"/>
    <w:rsid w:val="00704FCB"/>
    <w:rsid w:val="00705009"/>
    <w:rsid w:val="0070500C"/>
    <w:rsid w:val="00705017"/>
    <w:rsid w:val="0070506B"/>
    <w:rsid w:val="00705076"/>
    <w:rsid w:val="00705085"/>
    <w:rsid w:val="00705094"/>
    <w:rsid w:val="00705111"/>
    <w:rsid w:val="00705115"/>
    <w:rsid w:val="0070511D"/>
    <w:rsid w:val="0070515C"/>
    <w:rsid w:val="00705192"/>
    <w:rsid w:val="007051BB"/>
    <w:rsid w:val="007051BF"/>
    <w:rsid w:val="007051D7"/>
    <w:rsid w:val="007051DB"/>
    <w:rsid w:val="007051E7"/>
    <w:rsid w:val="007051EE"/>
    <w:rsid w:val="0070521C"/>
    <w:rsid w:val="0070526B"/>
    <w:rsid w:val="00705278"/>
    <w:rsid w:val="0070528B"/>
    <w:rsid w:val="007052FA"/>
    <w:rsid w:val="00705312"/>
    <w:rsid w:val="00705331"/>
    <w:rsid w:val="00705381"/>
    <w:rsid w:val="007053AA"/>
    <w:rsid w:val="007053C0"/>
    <w:rsid w:val="007053E8"/>
    <w:rsid w:val="00705409"/>
    <w:rsid w:val="0070541A"/>
    <w:rsid w:val="0070544C"/>
    <w:rsid w:val="00705452"/>
    <w:rsid w:val="0070546E"/>
    <w:rsid w:val="00705478"/>
    <w:rsid w:val="007054D9"/>
    <w:rsid w:val="007054DF"/>
    <w:rsid w:val="00705516"/>
    <w:rsid w:val="0070551B"/>
    <w:rsid w:val="0070552C"/>
    <w:rsid w:val="00705568"/>
    <w:rsid w:val="00705594"/>
    <w:rsid w:val="007055AF"/>
    <w:rsid w:val="007055CE"/>
    <w:rsid w:val="007055D3"/>
    <w:rsid w:val="007055E3"/>
    <w:rsid w:val="007056A0"/>
    <w:rsid w:val="007056D2"/>
    <w:rsid w:val="00705702"/>
    <w:rsid w:val="00705719"/>
    <w:rsid w:val="0070571C"/>
    <w:rsid w:val="00705790"/>
    <w:rsid w:val="007057D1"/>
    <w:rsid w:val="007057DF"/>
    <w:rsid w:val="007057E3"/>
    <w:rsid w:val="00705807"/>
    <w:rsid w:val="00705814"/>
    <w:rsid w:val="00705871"/>
    <w:rsid w:val="00705898"/>
    <w:rsid w:val="007058A4"/>
    <w:rsid w:val="007058D4"/>
    <w:rsid w:val="007058EF"/>
    <w:rsid w:val="007058F2"/>
    <w:rsid w:val="0070591D"/>
    <w:rsid w:val="00705976"/>
    <w:rsid w:val="007059CB"/>
    <w:rsid w:val="007059D7"/>
    <w:rsid w:val="007059DB"/>
    <w:rsid w:val="00705A03"/>
    <w:rsid w:val="00705A53"/>
    <w:rsid w:val="00705A61"/>
    <w:rsid w:val="00705A7F"/>
    <w:rsid w:val="00705AC6"/>
    <w:rsid w:val="00705AE4"/>
    <w:rsid w:val="00705B41"/>
    <w:rsid w:val="00705B42"/>
    <w:rsid w:val="00705B4B"/>
    <w:rsid w:val="00705B76"/>
    <w:rsid w:val="00705B90"/>
    <w:rsid w:val="00705BB2"/>
    <w:rsid w:val="00705BE4"/>
    <w:rsid w:val="00705C0A"/>
    <w:rsid w:val="00705C0C"/>
    <w:rsid w:val="00705C31"/>
    <w:rsid w:val="00705C6A"/>
    <w:rsid w:val="00705C6B"/>
    <w:rsid w:val="00705C80"/>
    <w:rsid w:val="00705C86"/>
    <w:rsid w:val="00705C8A"/>
    <w:rsid w:val="00705CB6"/>
    <w:rsid w:val="00705D04"/>
    <w:rsid w:val="00705D61"/>
    <w:rsid w:val="00705DA3"/>
    <w:rsid w:val="00705E16"/>
    <w:rsid w:val="00705E27"/>
    <w:rsid w:val="00705E2C"/>
    <w:rsid w:val="00705E4E"/>
    <w:rsid w:val="00705E81"/>
    <w:rsid w:val="00705EB6"/>
    <w:rsid w:val="00705EBD"/>
    <w:rsid w:val="00705EDD"/>
    <w:rsid w:val="00705EE6"/>
    <w:rsid w:val="00705F24"/>
    <w:rsid w:val="00705F3A"/>
    <w:rsid w:val="00705F44"/>
    <w:rsid w:val="00705F7E"/>
    <w:rsid w:val="00706027"/>
    <w:rsid w:val="00706038"/>
    <w:rsid w:val="00706048"/>
    <w:rsid w:val="0070604C"/>
    <w:rsid w:val="00706067"/>
    <w:rsid w:val="00706082"/>
    <w:rsid w:val="00706094"/>
    <w:rsid w:val="007060DA"/>
    <w:rsid w:val="007060EB"/>
    <w:rsid w:val="0070611D"/>
    <w:rsid w:val="00706128"/>
    <w:rsid w:val="00706188"/>
    <w:rsid w:val="007061C4"/>
    <w:rsid w:val="007061FF"/>
    <w:rsid w:val="0070620B"/>
    <w:rsid w:val="00706225"/>
    <w:rsid w:val="00706294"/>
    <w:rsid w:val="007062C0"/>
    <w:rsid w:val="0070630A"/>
    <w:rsid w:val="00706320"/>
    <w:rsid w:val="00706322"/>
    <w:rsid w:val="00706330"/>
    <w:rsid w:val="0070633A"/>
    <w:rsid w:val="0070633E"/>
    <w:rsid w:val="0070633F"/>
    <w:rsid w:val="00706342"/>
    <w:rsid w:val="00706352"/>
    <w:rsid w:val="0070636F"/>
    <w:rsid w:val="007063AD"/>
    <w:rsid w:val="007063C9"/>
    <w:rsid w:val="007063E7"/>
    <w:rsid w:val="0070644E"/>
    <w:rsid w:val="00706473"/>
    <w:rsid w:val="0070652A"/>
    <w:rsid w:val="0070652D"/>
    <w:rsid w:val="00706552"/>
    <w:rsid w:val="0070658F"/>
    <w:rsid w:val="007065A6"/>
    <w:rsid w:val="00706614"/>
    <w:rsid w:val="00706616"/>
    <w:rsid w:val="0070661C"/>
    <w:rsid w:val="00706635"/>
    <w:rsid w:val="0070665A"/>
    <w:rsid w:val="007066E1"/>
    <w:rsid w:val="007066FF"/>
    <w:rsid w:val="0070672A"/>
    <w:rsid w:val="0070675F"/>
    <w:rsid w:val="007067A3"/>
    <w:rsid w:val="007067DF"/>
    <w:rsid w:val="00706826"/>
    <w:rsid w:val="00706828"/>
    <w:rsid w:val="00706844"/>
    <w:rsid w:val="007068D9"/>
    <w:rsid w:val="007068E3"/>
    <w:rsid w:val="0070692B"/>
    <w:rsid w:val="00706930"/>
    <w:rsid w:val="00706949"/>
    <w:rsid w:val="0070699A"/>
    <w:rsid w:val="007069A1"/>
    <w:rsid w:val="007069A2"/>
    <w:rsid w:val="007069B5"/>
    <w:rsid w:val="007069BD"/>
    <w:rsid w:val="007069CF"/>
    <w:rsid w:val="007069D2"/>
    <w:rsid w:val="007069F4"/>
    <w:rsid w:val="00706A15"/>
    <w:rsid w:val="00706A87"/>
    <w:rsid w:val="00706AF4"/>
    <w:rsid w:val="00706B34"/>
    <w:rsid w:val="00706B67"/>
    <w:rsid w:val="00706BCE"/>
    <w:rsid w:val="00706C81"/>
    <w:rsid w:val="00706CBA"/>
    <w:rsid w:val="00706CF3"/>
    <w:rsid w:val="00706D0D"/>
    <w:rsid w:val="00706D22"/>
    <w:rsid w:val="00706D67"/>
    <w:rsid w:val="00706DC1"/>
    <w:rsid w:val="00706DEF"/>
    <w:rsid w:val="00706DF6"/>
    <w:rsid w:val="00706E0D"/>
    <w:rsid w:val="00706E12"/>
    <w:rsid w:val="00706E3A"/>
    <w:rsid w:val="00706E50"/>
    <w:rsid w:val="00706E54"/>
    <w:rsid w:val="00706E81"/>
    <w:rsid w:val="00706E9A"/>
    <w:rsid w:val="00706F34"/>
    <w:rsid w:val="00706F58"/>
    <w:rsid w:val="00706F60"/>
    <w:rsid w:val="00706F6C"/>
    <w:rsid w:val="00706F6F"/>
    <w:rsid w:val="00706F79"/>
    <w:rsid w:val="00706F81"/>
    <w:rsid w:val="00706F8A"/>
    <w:rsid w:val="00706F92"/>
    <w:rsid w:val="00706FA7"/>
    <w:rsid w:val="0070702A"/>
    <w:rsid w:val="00707091"/>
    <w:rsid w:val="007070AB"/>
    <w:rsid w:val="007070D4"/>
    <w:rsid w:val="007070D8"/>
    <w:rsid w:val="007070DA"/>
    <w:rsid w:val="00707104"/>
    <w:rsid w:val="00707141"/>
    <w:rsid w:val="00707148"/>
    <w:rsid w:val="00707193"/>
    <w:rsid w:val="007071DA"/>
    <w:rsid w:val="007071E8"/>
    <w:rsid w:val="00707200"/>
    <w:rsid w:val="00707259"/>
    <w:rsid w:val="00707273"/>
    <w:rsid w:val="007072A4"/>
    <w:rsid w:val="007072C1"/>
    <w:rsid w:val="00707301"/>
    <w:rsid w:val="0070730A"/>
    <w:rsid w:val="00707314"/>
    <w:rsid w:val="0070731E"/>
    <w:rsid w:val="0070733D"/>
    <w:rsid w:val="00707356"/>
    <w:rsid w:val="00707376"/>
    <w:rsid w:val="007073BF"/>
    <w:rsid w:val="007073D1"/>
    <w:rsid w:val="007073F1"/>
    <w:rsid w:val="00707402"/>
    <w:rsid w:val="0070741F"/>
    <w:rsid w:val="00707430"/>
    <w:rsid w:val="00707449"/>
    <w:rsid w:val="007074C8"/>
    <w:rsid w:val="007074CB"/>
    <w:rsid w:val="007074DB"/>
    <w:rsid w:val="00707510"/>
    <w:rsid w:val="00707514"/>
    <w:rsid w:val="00707553"/>
    <w:rsid w:val="0070755A"/>
    <w:rsid w:val="00707564"/>
    <w:rsid w:val="00707589"/>
    <w:rsid w:val="00707598"/>
    <w:rsid w:val="007075AC"/>
    <w:rsid w:val="007075AE"/>
    <w:rsid w:val="007075E0"/>
    <w:rsid w:val="007075E4"/>
    <w:rsid w:val="007075F7"/>
    <w:rsid w:val="0070761C"/>
    <w:rsid w:val="00707667"/>
    <w:rsid w:val="00707669"/>
    <w:rsid w:val="00707673"/>
    <w:rsid w:val="007076BB"/>
    <w:rsid w:val="0070773A"/>
    <w:rsid w:val="00707757"/>
    <w:rsid w:val="00707771"/>
    <w:rsid w:val="007077AF"/>
    <w:rsid w:val="007077CF"/>
    <w:rsid w:val="007077E4"/>
    <w:rsid w:val="007077ED"/>
    <w:rsid w:val="00707838"/>
    <w:rsid w:val="00707840"/>
    <w:rsid w:val="0070785F"/>
    <w:rsid w:val="00707861"/>
    <w:rsid w:val="00707883"/>
    <w:rsid w:val="0070789E"/>
    <w:rsid w:val="007078C7"/>
    <w:rsid w:val="007078DD"/>
    <w:rsid w:val="00707924"/>
    <w:rsid w:val="00707928"/>
    <w:rsid w:val="00707932"/>
    <w:rsid w:val="00707977"/>
    <w:rsid w:val="0070798D"/>
    <w:rsid w:val="007079CE"/>
    <w:rsid w:val="007079E1"/>
    <w:rsid w:val="007079F3"/>
    <w:rsid w:val="007079F8"/>
    <w:rsid w:val="00707A8E"/>
    <w:rsid w:val="00707AB6"/>
    <w:rsid w:val="00707B04"/>
    <w:rsid w:val="00707B24"/>
    <w:rsid w:val="00707B65"/>
    <w:rsid w:val="00707B81"/>
    <w:rsid w:val="00707C21"/>
    <w:rsid w:val="00707C5C"/>
    <w:rsid w:val="00707C5E"/>
    <w:rsid w:val="00707CCF"/>
    <w:rsid w:val="00707CE0"/>
    <w:rsid w:val="00707CED"/>
    <w:rsid w:val="00707D54"/>
    <w:rsid w:val="00707D65"/>
    <w:rsid w:val="00707D68"/>
    <w:rsid w:val="00707D70"/>
    <w:rsid w:val="00707D81"/>
    <w:rsid w:val="00707DAF"/>
    <w:rsid w:val="00707DD2"/>
    <w:rsid w:val="00707DF5"/>
    <w:rsid w:val="00707E24"/>
    <w:rsid w:val="00707E34"/>
    <w:rsid w:val="00707E70"/>
    <w:rsid w:val="00707EBA"/>
    <w:rsid w:val="00707EF6"/>
    <w:rsid w:val="00707F3C"/>
    <w:rsid w:val="00707F80"/>
    <w:rsid w:val="00707F9C"/>
    <w:rsid w:val="00707FA6"/>
    <w:rsid w:val="00707FAF"/>
    <w:rsid w:val="00707FB4"/>
    <w:rsid w:val="00707FCD"/>
    <w:rsid w:val="00707FEB"/>
    <w:rsid w:val="00707FF8"/>
    <w:rsid w:val="0071000E"/>
    <w:rsid w:val="00710022"/>
    <w:rsid w:val="00710087"/>
    <w:rsid w:val="0071008E"/>
    <w:rsid w:val="007100A8"/>
    <w:rsid w:val="00710100"/>
    <w:rsid w:val="0071011B"/>
    <w:rsid w:val="0071012E"/>
    <w:rsid w:val="00710168"/>
    <w:rsid w:val="00710192"/>
    <w:rsid w:val="007101F6"/>
    <w:rsid w:val="00710246"/>
    <w:rsid w:val="00710271"/>
    <w:rsid w:val="007102B8"/>
    <w:rsid w:val="007102DB"/>
    <w:rsid w:val="007102FD"/>
    <w:rsid w:val="00710307"/>
    <w:rsid w:val="00710320"/>
    <w:rsid w:val="00710324"/>
    <w:rsid w:val="00710374"/>
    <w:rsid w:val="00710376"/>
    <w:rsid w:val="00710392"/>
    <w:rsid w:val="00710396"/>
    <w:rsid w:val="007103E0"/>
    <w:rsid w:val="007103E7"/>
    <w:rsid w:val="007103F2"/>
    <w:rsid w:val="007103F3"/>
    <w:rsid w:val="007103FC"/>
    <w:rsid w:val="00710409"/>
    <w:rsid w:val="00710442"/>
    <w:rsid w:val="00710468"/>
    <w:rsid w:val="007104ED"/>
    <w:rsid w:val="0071051A"/>
    <w:rsid w:val="0071051C"/>
    <w:rsid w:val="0071058F"/>
    <w:rsid w:val="00710595"/>
    <w:rsid w:val="007105C2"/>
    <w:rsid w:val="007105EE"/>
    <w:rsid w:val="007105EF"/>
    <w:rsid w:val="007105F0"/>
    <w:rsid w:val="007105F1"/>
    <w:rsid w:val="0071060B"/>
    <w:rsid w:val="00710660"/>
    <w:rsid w:val="007106A2"/>
    <w:rsid w:val="007106B9"/>
    <w:rsid w:val="007106CA"/>
    <w:rsid w:val="007106D5"/>
    <w:rsid w:val="0071070A"/>
    <w:rsid w:val="0071071E"/>
    <w:rsid w:val="00710755"/>
    <w:rsid w:val="0071079C"/>
    <w:rsid w:val="007107C7"/>
    <w:rsid w:val="007107EC"/>
    <w:rsid w:val="00710842"/>
    <w:rsid w:val="007108A1"/>
    <w:rsid w:val="007108A9"/>
    <w:rsid w:val="007108D2"/>
    <w:rsid w:val="0071090A"/>
    <w:rsid w:val="00710948"/>
    <w:rsid w:val="00710964"/>
    <w:rsid w:val="0071097C"/>
    <w:rsid w:val="00710990"/>
    <w:rsid w:val="007109DA"/>
    <w:rsid w:val="00710A15"/>
    <w:rsid w:val="00710A24"/>
    <w:rsid w:val="00710A30"/>
    <w:rsid w:val="00710A43"/>
    <w:rsid w:val="00710A5B"/>
    <w:rsid w:val="00710A6E"/>
    <w:rsid w:val="00710A79"/>
    <w:rsid w:val="00710AE5"/>
    <w:rsid w:val="00710B10"/>
    <w:rsid w:val="00710B86"/>
    <w:rsid w:val="00710BB5"/>
    <w:rsid w:val="00710BD2"/>
    <w:rsid w:val="00710BE5"/>
    <w:rsid w:val="00710BF1"/>
    <w:rsid w:val="00710BF3"/>
    <w:rsid w:val="00710C01"/>
    <w:rsid w:val="00710C09"/>
    <w:rsid w:val="00710C28"/>
    <w:rsid w:val="00710C6A"/>
    <w:rsid w:val="00710C78"/>
    <w:rsid w:val="00710C97"/>
    <w:rsid w:val="00710CC4"/>
    <w:rsid w:val="00710CCA"/>
    <w:rsid w:val="00710CE3"/>
    <w:rsid w:val="00710D05"/>
    <w:rsid w:val="00710D5F"/>
    <w:rsid w:val="00710D76"/>
    <w:rsid w:val="00710D77"/>
    <w:rsid w:val="00710D7D"/>
    <w:rsid w:val="00710DBC"/>
    <w:rsid w:val="00710E0A"/>
    <w:rsid w:val="00710E1D"/>
    <w:rsid w:val="00710E31"/>
    <w:rsid w:val="00710E97"/>
    <w:rsid w:val="00710EE2"/>
    <w:rsid w:val="00710EE5"/>
    <w:rsid w:val="00710F01"/>
    <w:rsid w:val="00710F17"/>
    <w:rsid w:val="00710F32"/>
    <w:rsid w:val="00710F43"/>
    <w:rsid w:val="00710F52"/>
    <w:rsid w:val="00710F78"/>
    <w:rsid w:val="00710F81"/>
    <w:rsid w:val="00710F96"/>
    <w:rsid w:val="00710F9D"/>
    <w:rsid w:val="00710FD8"/>
    <w:rsid w:val="0071100C"/>
    <w:rsid w:val="00711075"/>
    <w:rsid w:val="0071107C"/>
    <w:rsid w:val="00711086"/>
    <w:rsid w:val="00711087"/>
    <w:rsid w:val="007110AF"/>
    <w:rsid w:val="007110DE"/>
    <w:rsid w:val="007110F2"/>
    <w:rsid w:val="0071110E"/>
    <w:rsid w:val="00711111"/>
    <w:rsid w:val="00711116"/>
    <w:rsid w:val="0071116D"/>
    <w:rsid w:val="00711183"/>
    <w:rsid w:val="0071119E"/>
    <w:rsid w:val="007111C7"/>
    <w:rsid w:val="007111CF"/>
    <w:rsid w:val="007111D0"/>
    <w:rsid w:val="007111D9"/>
    <w:rsid w:val="007111F2"/>
    <w:rsid w:val="00711200"/>
    <w:rsid w:val="00711215"/>
    <w:rsid w:val="0071123B"/>
    <w:rsid w:val="00711247"/>
    <w:rsid w:val="00711252"/>
    <w:rsid w:val="0071126B"/>
    <w:rsid w:val="0071128C"/>
    <w:rsid w:val="0071128D"/>
    <w:rsid w:val="0071129D"/>
    <w:rsid w:val="007112BA"/>
    <w:rsid w:val="00711347"/>
    <w:rsid w:val="0071134B"/>
    <w:rsid w:val="00711353"/>
    <w:rsid w:val="0071139D"/>
    <w:rsid w:val="00711436"/>
    <w:rsid w:val="0071143C"/>
    <w:rsid w:val="00711464"/>
    <w:rsid w:val="007114CE"/>
    <w:rsid w:val="007114D9"/>
    <w:rsid w:val="0071155A"/>
    <w:rsid w:val="00711579"/>
    <w:rsid w:val="007115A9"/>
    <w:rsid w:val="007115C0"/>
    <w:rsid w:val="0071160B"/>
    <w:rsid w:val="00711636"/>
    <w:rsid w:val="0071163C"/>
    <w:rsid w:val="00711670"/>
    <w:rsid w:val="0071169A"/>
    <w:rsid w:val="007116A6"/>
    <w:rsid w:val="0071172E"/>
    <w:rsid w:val="00711742"/>
    <w:rsid w:val="0071177B"/>
    <w:rsid w:val="0071180F"/>
    <w:rsid w:val="00711836"/>
    <w:rsid w:val="00711857"/>
    <w:rsid w:val="00711863"/>
    <w:rsid w:val="00711869"/>
    <w:rsid w:val="0071187E"/>
    <w:rsid w:val="007118C5"/>
    <w:rsid w:val="007118EE"/>
    <w:rsid w:val="0071190D"/>
    <w:rsid w:val="00711942"/>
    <w:rsid w:val="00711944"/>
    <w:rsid w:val="0071197F"/>
    <w:rsid w:val="007119E0"/>
    <w:rsid w:val="007119F4"/>
    <w:rsid w:val="00711A30"/>
    <w:rsid w:val="00711A89"/>
    <w:rsid w:val="00711AB6"/>
    <w:rsid w:val="00711AC1"/>
    <w:rsid w:val="00711AE2"/>
    <w:rsid w:val="00711B0A"/>
    <w:rsid w:val="00711B24"/>
    <w:rsid w:val="00711B35"/>
    <w:rsid w:val="00711B36"/>
    <w:rsid w:val="00711B78"/>
    <w:rsid w:val="00711BBD"/>
    <w:rsid w:val="00711C0E"/>
    <w:rsid w:val="00711C20"/>
    <w:rsid w:val="00711CBC"/>
    <w:rsid w:val="00711D1B"/>
    <w:rsid w:val="00711D42"/>
    <w:rsid w:val="00711D6D"/>
    <w:rsid w:val="00711D85"/>
    <w:rsid w:val="00711D87"/>
    <w:rsid w:val="00711DF6"/>
    <w:rsid w:val="00711E30"/>
    <w:rsid w:val="00711E52"/>
    <w:rsid w:val="00711E66"/>
    <w:rsid w:val="00711E84"/>
    <w:rsid w:val="00711EA9"/>
    <w:rsid w:val="00711EBA"/>
    <w:rsid w:val="00711F21"/>
    <w:rsid w:val="00711F6C"/>
    <w:rsid w:val="00711FA1"/>
    <w:rsid w:val="00711FA4"/>
    <w:rsid w:val="00711FAC"/>
    <w:rsid w:val="00711FBE"/>
    <w:rsid w:val="00711FF2"/>
    <w:rsid w:val="0071201E"/>
    <w:rsid w:val="00712072"/>
    <w:rsid w:val="0071207A"/>
    <w:rsid w:val="00712090"/>
    <w:rsid w:val="00712097"/>
    <w:rsid w:val="007120CD"/>
    <w:rsid w:val="007120E7"/>
    <w:rsid w:val="00712108"/>
    <w:rsid w:val="00712129"/>
    <w:rsid w:val="0071216B"/>
    <w:rsid w:val="0071217D"/>
    <w:rsid w:val="007121AB"/>
    <w:rsid w:val="007121C3"/>
    <w:rsid w:val="007121E6"/>
    <w:rsid w:val="007121E9"/>
    <w:rsid w:val="007121F7"/>
    <w:rsid w:val="0071220F"/>
    <w:rsid w:val="00712234"/>
    <w:rsid w:val="00712253"/>
    <w:rsid w:val="0071225C"/>
    <w:rsid w:val="00712289"/>
    <w:rsid w:val="0071229B"/>
    <w:rsid w:val="007122ED"/>
    <w:rsid w:val="00712304"/>
    <w:rsid w:val="007123C9"/>
    <w:rsid w:val="007123DE"/>
    <w:rsid w:val="00712410"/>
    <w:rsid w:val="00712469"/>
    <w:rsid w:val="00712473"/>
    <w:rsid w:val="0071247D"/>
    <w:rsid w:val="007124C3"/>
    <w:rsid w:val="007124C4"/>
    <w:rsid w:val="0071250F"/>
    <w:rsid w:val="0071254F"/>
    <w:rsid w:val="0071255E"/>
    <w:rsid w:val="0071259A"/>
    <w:rsid w:val="007125B9"/>
    <w:rsid w:val="007125CD"/>
    <w:rsid w:val="007125DB"/>
    <w:rsid w:val="00712620"/>
    <w:rsid w:val="0071266E"/>
    <w:rsid w:val="00712689"/>
    <w:rsid w:val="007126B0"/>
    <w:rsid w:val="007126B9"/>
    <w:rsid w:val="00712704"/>
    <w:rsid w:val="00712727"/>
    <w:rsid w:val="007127BC"/>
    <w:rsid w:val="00712857"/>
    <w:rsid w:val="0071285F"/>
    <w:rsid w:val="00712868"/>
    <w:rsid w:val="0071286F"/>
    <w:rsid w:val="0071289F"/>
    <w:rsid w:val="007128B3"/>
    <w:rsid w:val="007128F5"/>
    <w:rsid w:val="007128FE"/>
    <w:rsid w:val="00712932"/>
    <w:rsid w:val="0071293F"/>
    <w:rsid w:val="00712982"/>
    <w:rsid w:val="0071298C"/>
    <w:rsid w:val="007129A9"/>
    <w:rsid w:val="007129D1"/>
    <w:rsid w:val="00712A0F"/>
    <w:rsid w:val="00712A81"/>
    <w:rsid w:val="00712AE5"/>
    <w:rsid w:val="00712B0F"/>
    <w:rsid w:val="00712B18"/>
    <w:rsid w:val="00712B52"/>
    <w:rsid w:val="00712B64"/>
    <w:rsid w:val="00712B75"/>
    <w:rsid w:val="00712B80"/>
    <w:rsid w:val="00712B82"/>
    <w:rsid w:val="00712BCC"/>
    <w:rsid w:val="00712C20"/>
    <w:rsid w:val="00712C28"/>
    <w:rsid w:val="00712C6D"/>
    <w:rsid w:val="00712CB1"/>
    <w:rsid w:val="00712CB6"/>
    <w:rsid w:val="00712CCD"/>
    <w:rsid w:val="00712CF6"/>
    <w:rsid w:val="00712D4B"/>
    <w:rsid w:val="00712D7F"/>
    <w:rsid w:val="00712D9B"/>
    <w:rsid w:val="00712DB6"/>
    <w:rsid w:val="00712E2A"/>
    <w:rsid w:val="00712E33"/>
    <w:rsid w:val="00712E62"/>
    <w:rsid w:val="00712E9A"/>
    <w:rsid w:val="00712EA4"/>
    <w:rsid w:val="00712EAF"/>
    <w:rsid w:val="00712EB7"/>
    <w:rsid w:val="00712EBC"/>
    <w:rsid w:val="00712EDE"/>
    <w:rsid w:val="00712EE8"/>
    <w:rsid w:val="00712EF8"/>
    <w:rsid w:val="00712F8A"/>
    <w:rsid w:val="00712F95"/>
    <w:rsid w:val="00712F98"/>
    <w:rsid w:val="00712FC1"/>
    <w:rsid w:val="00712FC6"/>
    <w:rsid w:val="00712FDB"/>
    <w:rsid w:val="00712FED"/>
    <w:rsid w:val="0071300B"/>
    <w:rsid w:val="0071301E"/>
    <w:rsid w:val="00713054"/>
    <w:rsid w:val="00713083"/>
    <w:rsid w:val="00713096"/>
    <w:rsid w:val="0071309C"/>
    <w:rsid w:val="007130A3"/>
    <w:rsid w:val="007130AD"/>
    <w:rsid w:val="00713111"/>
    <w:rsid w:val="00713114"/>
    <w:rsid w:val="0071313D"/>
    <w:rsid w:val="00713143"/>
    <w:rsid w:val="007131B3"/>
    <w:rsid w:val="007131C3"/>
    <w:rsid w:val="007131C4"/>
    <w:rsid w:val="007131C8"/>
    <w:rsid w:val="007131CE"/>
    <w:rsid w:val="007131DF"/>
    <w:rsid w:val="0071320B"/>
    <w:rsid w:val="00713227"/>
    <w:rsid w:val="00713259"/>
    <w:rsid w:val="00713287"/>
    <w:rsid w:val="007132C3"/>
    <w:rsid w:val="007132EF"/>
    <w:rsid w:val="0071331D"/>
    <w:rsid w:val="0071334F"/>
    <w:rsid w:val="00713353"/>
    <w:rsid w:val="00713376"/>
    <w:rsid w:val="00713387"/>
    <w:rsid w:val="007133A8"/>
    <w:rsid w:val="007133B8"/>
    <w:rsid w:val="007133D1"/>
    <w:rsid w:val="00713457"/>
    <w:rsid w:val="00713467"/>
    <w:rsid w:val="007134A4"/>
    <w:rsid w:val="007134AE"/>
    <w:rsid w:val="007134B5"/>
    <w:rsid w:val="0071353A"/>
    <w:rsid w:val="00713544"/>
    <w:rsid w:val="00713569"/>
    <w:rsid w:val="00713573"/>
    <w:rsid w:val="0071358D"/>
    <w:rsid w:val="007135A2"/>
    <w:rsid w:val="007135B3"/>
    <w:rsid w:val="007135B6"/>
    <w:rsid w:val="007135C7"/>
    <w:rsid w:val="007135D7"/>
    <w:rsid w:val="00713632"/>
    <w:rsid w:val="007136A3"/>
    <w:rsid w:val="007136C0"/>
    <w:rsid w:val="007136DF"/>
    <w:rsid w:val="00713776"/>
    <w:rsid w:val="007137FD"/>
    <w:rsid w:val="00713824"/>
    <w:rsid w:val="007138B2"/>
    <w:rsid w:val="007138D6"/>
    <w:rsid w:val="007138DF"/>
    <w:rsid w:val="007138E9"/>
    <w:rsid w:val="007138EF"/>
    <w:rsid w:val="0071393E"/>
    <w:rsid w:val="0071394A"/>
    <w:rsid w:val="00713966"/>
    <w:rsid w:val="0071398D"/>
    <w:rsid w:val="007139D1"/>
    <w:rsid w:val="007139EB"/>
    <w:rsid w:val="007139EC"/>
    <w:rsid w:val="00713A1B"/>
    <w:rsid w:val="00713A7A"/>
    <w:rsid w:val="00713A8F"/>
    <w:rsid w:val="00713A99"/>
    <w:rsid w:val="00713AC9"/>
    <w:rsid w:val="00713AEE"/>
    <w:rsid w:val="00713B08"/>
    <w:rsid w:val="00713B2A"/>
    <w:rsid w:val="00713B7E"/>
    <w:rsid w:val="00713BAE"/>
    <w:rsid w:val="00713BBF"/>
    <w:rsid w:val="00713C1F"/>
    <w:rsid w:val="00713C2B"/>
    <w:rsid w:val="00713C4C"/>
    <w:rsid w:val="00713CA8"/>
    <w:rsid w:val="00713D13"/>
    <w:rsid w:val="00713D6B"/>
    <w:rsid w:val="00713D80"/>
    <w:rsid w:val="00713DC6"/>
    <w:rsid w:val="00713DDD"/>
    <w:rsid w:val="00713DF0"/>
    <w:rsid w:val="00713E24"/>
    <w:rsid w:val="00713E49"/>
    <w:rsid w:val="00713E4F"/>
    <w:rsid w:val="00713E72"/>
    <w:rsid w:val="00713E9E"/>
    <w:rsid w:val="00713EA1"/>
    <w:rsid w:val="00713EDD"/>
    <w:rsid w:val="00713EEA"/>
    <w:rsid w:val="00713EF1"/>
    <w:rsid w:val="00713F21"/>
    <w:rsid w:val="00713F23"/>
    <w:rsid w:val="00713F98"/>
    <w:rsid w:val="00713FC0"/>
    <w:rsid w:val="00714030"/>
    <w:rsid w:val="0071403F"/>
    <w:rsid w:val="0071408D"/>
    <w:rsid w:val="007140D2"/>
    <w:rsid w:val="007140DD"/>
    <w:rsid w:val="0071413A"/>
    <w:rsid w:val="0071419F"/>
    <w:rsid w:val="007141A3"/>
    <w:rsid w:val="007141F8"/>
    <w:rsid w:val="00714239"/>
    <w:rsid w:val="00714269"/>
    <w:rsid w:val="00714277"/>
    <w:rsid w:val="007142A3"/>
    <w:rsid w:val="007142AE"/>
    <w:rsid w:val="007142D6"/>
    <w:rsid w:val="007142E6"/>
    <w:rsid w:val="007142FB"/>
    <w:rsid w:val="0071433D"/>
    <w:rsid w:val="0071435A"/>
    <w:rsid w:val="00714388"/>
    <w:rsid w:val="007143B5"/>
    <w:rsid w:val="007143B6"/>
    <w:rsid w:val="007143C5"/>
    <w:rsid w:val="007143D3"/>
    <w:rsid w:val="007143E5"/>
    <w:rsid w:val="007143EB"/>
    <w:rsid w:val="00714419"/>
    <w:rsid w:val="0071442A"/>
    <w:rsid w:val="0071442E"/>
    <w:rsid w:val="00714435"/>
    <w:rsid w:val="0071443B"/>
    <w:rsid w:val="0071443D"/>
    <w:rsid w:val="00714441"/>
    <w:rsid w:val="0071444F"/>
    <w:rsid w:val="00714492"/>
    <w:rsid w:val="007144E2"/>
    <w:rsid w:val="00714502"/>
    <w:rsid w:val="00714525"/>
    <w:rsid w:val="00714577"/>
    <w:rsid w:val="007145A7"/>
    <w:rsid w:val="007145BB"/>
    <w:rsid w:val="007145BC"/>
    <w:rsid w:val="007145F6"/>
    <w:rsid w:val="007145FD"/>
    <w:rsid w:val="00714600"/>
    <w:rsid w:val="00714646"/>
    <w:rsid w:val="0071464E"/>
    <w:rsid w:val="00714654"/>
    <w:rsid w:val="0071465C"/>
    <w:rsid w:val="0071466E"/>
    <w:rsid w:val="0071467F"/>
    <w:rsid w:val="007146C5"/>
    <w:rsid w:val="007146E9"/>
    <w:rsid w:val="007146F7"/>
    <w:rsid w:val="007146F9"/>
    <w:rsid w:val="00714742"/>
    <w:rsid w:val="00714743"/>
    <w:rsid w:val="007147A5"/>
    <w:rsid w:val="007147DC"/>
    <w:rsid w:val="007147EE"/>
    <w:rsid w:val="007147FF"/>
    <w:rsid w:val="00714835"/>
    <w:rsid w:val="00714842"/>
    <w:rsid w:val="0071488C"/>
    <w:rsid w:val="007148AA"/>
    <w:rsid w:val="007148DA"/>
    <w:rsid w:val="007148F2"/>
    <w:rsid w:val="0071492E"/>
    <w:rsid w:val="00714973"/>
    <w:rsid w:val="0071499D"/>
    <w:rsid w:val="0071499E"/>
    <w:rsid w:val="007149AE"/>
    <w:rsid w:val="007149BA"/>
    <w:rsid w:val="007149DE"/>
    <w:rsid w:val="007149E0"/>
    <w:rsid w:val="007149EF"/>
    <w:rsid w:val="00714A02"/>
    <w:rsid w:val="00714A07"/>
    <w:rsid w:val="00714A2A"/>
    <w:rsid w:val="00714A63"/>
    <w:rsid w:val="00714A89"/>
    <w:rsid w:val="00714AAE"/>
    <w:rsid w:val="00714B0E"/>
    <w:rsid w:val="00714B61"/>
    <w:rsid w:val="00714B76"/>
    <w:rsid w:val="00714BEB"/>
    <w:rsid w:val="00714C13"/>
    <w:rsid w:val="00714C6E"/>
    <w:rsid w:val="00714C95"/>
    <w:rsid w:val="00714CCA"/>
    <w:rsid w:val="00714CD0"/>
    <w:rsid w:val="00714CD6"/>
    <w:rsid w:val="00714CD9"/>
    <w:rsid w:val="00714CE5"/>
    <w:rsid w:val="00714D0F"/>
    <w:rsid w:val="00714D6C"/>
    <w:rsid w:val="00714D72"/>
    <w:rsid w:val="00714DC6"/>
    <w:rsid w:val="00714DD0"/>
    <w:rsid w:val="00714E21"/>
    <w:rsid w:val="00714E37"/>
    <w:rsid w:val="00714E54"/>
    <w:rsid w:val="00714EBF"/>
    <w:rsid w:val="00714EDE"/>
    <w:rsid w:val="00714EE6"/>
    <w:rsid w:val="00714F1E"/>
    <w:rsid w:val="00714F37"/>
    <w:rsid w:val="00714F3D"/>
    <w:rsid w:val="00714F4B"/>
    <w:rsid w:val="00714F4F"/>
    <w:rsid w:val="00714FEC"/>
    <w:rsid w:val="00714FFE"/>
    <w:rsid w:val="00715009"/>
    <w:rsid w:val="0071500C"/>
    <w:rsid w:val="00715034"/>
    <w:rsid w:val="00715045"/>
    <w:rsid w:val="00715093"/>
    <w:rsid w:val="007150EE"/>
    <w:rsid w:val="007150FB"/>
    <w:rsid w:val="00715108"/>
    <w:rsid w:val="00715131"/>
    <w:rsid w:val="00715172"/>
    <w:rsid w:val="0071517D"/>
    <w:rsid w:val="00715190"/>
    <w:rsid w:val="007151AA"/>
    <w:rsid w:val="00715204"/>
    <w:rsid w:val="00715208"/>
    <w:rsid w:val="00715225"/>
    <w:rsid w:val="0071523D"/>
    <w:rsid w:val="00715261"/>
    <w:rsid w:val="00715262"/>
    <w:rsid w:val="00715263"/>
    <w:rsid w:val="00715272"/>
    <w:rsid w:val="0071528A"/>
    <w:rsid w:val="00715294"/>
    <w:rsid w:val="007152C8"/>
    <w:rsid w:val="007152FA"/>
    <w:rsid w:val="007152FD"/>
    <w:rsid w:val="00715302"/>
    <w:rsid w:val="00715311"/>
    <w:rsid w:val="00715321"/>
    <w:rsid w:val="00715328"/>
    <w:rsid w:val="00715353"/>
    <w:rsid w:val="007153BA"/>
    <w:rsid w:val="007153CF"/>
    <w:rsid w:val="007153EA"/>
    <w:rsid w:val="007153ED"/>
    <w:rsid w:val="0071542E"/>
    <w:rsid w:val="00715445"/>
    <w:rsid w:val="00715459"/>
    <w:rsid w:val="0071547E"/>
    <w:rsid w:val="00715481"/>
    <w:rsid w:val="00715490"/>
    <w:rsid w:val="007154E5"/>
    <w:rsid w:val="00715514"/>
    <w:rsid w:val="00715518"/>
    <w:rsid w:val="0071553C"/>
    <w:rsid w:val="0071559E"/>
    <w:rsid w:val="007155E8"/>
    <w:rsid w:val="007155FE"/>
    <w:rsid w:val="00715670"/>
    <w:rsid w:val="00715676"/>
    <w:rsid w:val="0071570D"/>
    <w:rsid w:val="00715726"/>
    <w:rsid w:val="0071576C"/>
    <w:rsid w:val="007157B5"/>
    <w:rsid w:val="007157C4"/>
    <w:rsid w:val="007157F4"/>
    <w:rsid w:val="0071583E"/>
    <w:rsid w:val="0071586B"/>
    <w:rsid w:val="00715968"/>
    <w:rsid w:val="00715980"/>
    <w:rsid w:val="007159AB"/>
    <w:rsid w:val="007159E2"/>
    <w:rsid w:val="007159F4"/>
    <w:rsid w:val="00715A09"/>
    <w:rsid w:val="00715A3D"/>
    <w:rsid w:val="00715A53"/>
    <w:rsid w:val="00715AEF"/>
    <w:rsid w:val="00715AF0"/>
    <w:rsid w:val="00715B1D"/>
    <w:rsid w:val="00715B57"/>
    <w:rsid w:val="00715B89"/>
    <w:rsid w:val="00715BAD"/>
    <w:rsid w:val="00715BC2"/>
    <w:rsid w:val="00715BDA"/>
    <w:rsid w:val="00715C1B"/>
    <w:rsid w:val="00715C21"/>
    <w:rsid w:val="00715C3A"/>
    <w:rsid w:val="00715C3E"/>
    <w:rsid w:val="00715C4D"/>
    <w:rsid w:val="00715CB9"/>
    <w:rsid w:val="00715CBC"/>
    <w:rsid w:val="00715CE0"/>
    <w:rsid w:val="00715CE1"/>
    <w:rsid w:val="00715D22"/>
    <w:rsid w:val="00715D53"/>
    <w:rsid w:val="00715D5F"/>
    <w:rsid w:val="00715D6A"/>
    <w:rsid w:val="00715D76"/>
    <w:rsid w:val="00715DBA"/>
    <w:rsid w:val="00715DC7"/>
    <w:rsid w:val="00715DDE"/>
    <w:rsid w:val="00715E43"/>
    <w:rsid w:val="00715E70"/>
    <w:rsid w:val="00715E83"/>
    <w:rsid w:val="00715F0C"/>
    <w:rsid w:val="00715F46"/>
    <w:rsid w:val="00715F4A"/>
    <w:rsid w:val="00715F4D"/>
    <w:rsid w:val="00715F89"/>
    <w:rsid w:val="00715FA3"/>
    <w:rsid w:val="00715FFB"/>
    <w:rsid w:val="0071602E"/>
    <w:rsid w:val="00716032"/>
    <w:rsid w:val="00716073"/>
    <w:rsid w:val="00716079"/>
    <w:rsid w:val="00716082"/>
    <w:rsid w:val="007160A3"/>
    <w:rsid w:val="007160AB"/>
    <w:rsid w:val="00716122"/>
    <w:rsid w:val="00716132"/>
    <w:rsid w:val="0071613B"/>
    <w:rsid w:val="00716166"/>
    <w:rsid w:val="007161D0"/>
    <w:rsid w:val="007161DB"/>
    <w:rsid w:val="007161E3"/>
    <w:rsid w:val="00716213"/>
    <w:rsid w:val="0071625F"/>
    <w:rsid w:val="007162B8"/>
    <w:rsid w:val="007162BA"/>
    <w:rsid w:val="007162EA"/>
    <w:rsid w:val="007162EC"/>
    <w:rsid w:val="00716317"/>
    <w:rsid w:val="00716334"/>
    <w:rsid w:val="00716348"/>
    <w:rsid w:val="0071634E"/>
    <w:rsid w:val="00716357"/>
    <w:rsid w:val="00716373"/>
    <w:rsid w:val="007163DA"/>
    <w:rsid w:val="0071642B"/>
    <w:rsid w:val="0071646B"/>
    <w:rsid w:val="00716475"/>
    <w:rsid w:val="00716479"/>
    <w:rsid w:val="0071649C"/>
    <w:rsid w:val="007164A7"/>
    <w:rsid w:val="007164AA"/>
    <w:rsid w:val="007164E1"/>
    <w:rsid w:val="0071650A"/>
    <w:rsid w:val="0071651E"/>
    <w:rsid w:val="0071654F"/>
    <w:rsid w:val="0071655D"/>
    <w:rsid w:val="00716574"/>
    <w:rsid w:val="00716575"/>
    <w:rsid w:val="007165BF"/>
    <w:rsid w:val="00716615"/>
    <w:rsid w:val="00716663"/>
    <w:rsid w:val="00716677"/>
    <w:rsid w:val="007166BE"/>
    <w:rsid w:val="007166C3"/>
    <w:rsid w:val="0071674C"/>
    <w:rsid w:val="0071675A"/>
    <w:rsid w:val="0071677A"/>
    <w:rsid w:val="007167A5"/>
    <w:rsid w:val="007167A6"/>
    <w:rsid w:val="007167AB"/>
    <w:rsid w:val="007167CF"/>
    <w:rsid w:val="0071686A"/>
    <w:rsid w:val="007168B6"/>
    <w:rsid w:val="007168D3"/>
    <w:rsid w:val="0071692F"/>
    <w:rsid w:val="00716938"/>
    <w:rsid w:val="00716951"/>
    <w:rsid w:val="0071696E"/>
    <w:rsid w:val="00716982"/>
    <w:rsid w:val="00716989"/>
    <w:rsid w:val="0071699A"/>
    <w:rsid w:val="007169A0"/>
    <w:rsid w:val="007169A1"/>
    <w:rsid w:val="007169BA"/>
    <w:rsid w:val="007169CB"/>
    <w:rsid w:val="007169D4"/>
    <w:rsid w:val="00716A67"/>
    <w:rsid w:val="00716A99"/>
    <w:rsid w:val="00716A9C"/>
    <w:rsid w:val="00716AA5"/>
    <w:rsid w:val="00716ADB"/>
    <w:rsid w:val="00716B0F"/>
    <w:rsid w:val="00716B22"/>
    <w:rsid w:val="00716B84"/>
    <w:rsid w:val="00716B8C"/>
    <w:rsid w:val="00716B9A"/>
    <w:rsid w:val="00716BD5"/>
    <w:rsid w:val="00716C21"/>
    <w:rsid w:val="00716C26"/>
    <w:rsid w:val="00716C33"/>
    <w:rsid w:val="00716C37"/>
    <w:rsid w:val="00716C73"/>
    <w:rsid w:val="00716CE4"/>
    <w:rsid w:val="00716D00"/>
    <w:rsid w:val="00716D4B"/>
    <w:rsid w:val="00716D78"/>
    <w:rsid w:val="00716DF2"/>
    <w:rsid w:val="00716E1C"/>
    <w:rsid w:val="00716E2D"/>
    <w:rsid w:val="00716EA8"/>
    <w:rsid w:val="00716EB8"/>
    <w:rsid w:val="00716ECA"/>
    <w:rsid w:val="00716EF3"/>
    <w:rsid w:val="00716F43"/>
    <w:rsid w:val="00716F4C"/>
    <w:rsid w:val="00716F64"/>
    <w:rsid w:val="00716F8C"/>
    <w:rsid w:val="00716FAC"/>
    <w:rsid w:val="00716FF7"/>
    <w:rsid w:val="00717024"/>
    <w:rsid w:val="00717035"/>
    <w:rsid w:val="007170A3"/>
    <w:rsid w:val="007170F4"/>
    <w:rsid w:val="007170F9"/>
    <w:rsid w:val="007171B0"/>
    <w:rsid w:val="007171B6"/>
    <w:rsid w:val="007171FE"/>
    <w:rsid w:val="00717230"/>
    <w:rsid w:val="00717253"/>
    <w:rsid w:val="0071727A"/>
    <w:rsid w:val="007172B7"/>
    <w:rsid w:val="007173A6"/>
    <w:rsid w:val="007173B6"/>
    <w:rsid w:val="007173E1"/>
    <w:rsid w:val="00717401"/>
    <w:rsid w:val="0071744C"/>
    <w:rsid w:val="0071745A"/>
    <w:rsid w:val="0071746C"/>
    <w:rsid w:val="00717477"/>
    <w:rsid w:val="007174B5"/>
    <w:rsid w:val="007174E6"/>
    <w:rsid w:val="00717517"/>
    <w:rsid w:val="0071751F"/>
    <w:rsid w:val="00717539"/>
    <w:rsid w:val="00717560"/>
    <w:rsid w:val="0071758D"/>
    <w:rsid w:val="007175D0"/>
    <w:rsid w:val="007175D4"/>
    <w:rsid w:val="00717601"/>
    <w:rsid w:val="00717612"/>
    <w:rsid w:val="00717613"/>
    <w:rsid w:val="0071763C"/>
    <w:rsid w:val="0071764C"/>
    <w:rsid w:val="0071766A"/>
    <w:rsid w:val="0071768A"/>
    <w:rsid w:val="007176D8"/>
    <w:rsid w:val="0071773E"/>
    <w:rsid w:val="00717743"/>
    <w:rsid w:val="0071774B"/>
    <w:rsid w:val="00717754"/>
    <w:rsid w:val="00717783"/>
    <w:rsid w:val="0071779B"/>
    <w:rsid w:val="0071779F"/>
    <w:rsid w:val="007177C5"/>
    <w:rsid w:val="007177D2"/>
    <w:rsid w:val="007177D6"/>
    <w:rsid w:val="007177DD"/>
    <w:rsid w:val="007177DE"/>
    <w:rsid w:val="00717800"/>
    <w:rsid w:val="00717820"/>
    <w:rsid w:val="0071784F"/>
    <w:rsid w:val="00717863"/>
    <w:rsid w:val="00717869"/>
    <w:rsid w:val="00717890"/>
    <w:rsid w:val="007178A3"/>
    <w:rsid w:val="007178DD"/>
    <w:rsid w:val="007178E2"/>
    <w:rsid w:val="00717936"/>
    <w:rsid w:val="00717937"/>
    <w:rsid w:val="0071795D"/>
    <w:rsid w:val="0071795F"/>
    <w:rsid w:val="007179B0"/>
    <w:rsid w:val="007179C6"/>
    <w:rsid w:val="007179DB"/>
    <w:rsid w:val="00717A18"/>
    <w:rsid w:val="00717A2F"/>
    <w:rsid w:val="00717A3C"/>
    <w:rsid w:val="00717A56"/>
    <w:rsid w:val="00717A66"/>
    <w:rsid w:val="00717A6A"/>
    <w:rsid w:val="00717A8F"/>
    <w:rsid w:val="00717A9C"/>
    <w:rsid w:val="00717AAF"/>
    <w:rsid w:val="00717AB5"/>
    <w:rsid w:val="00717ADB"/>
    <w:rsid w:val="00717AE1"/>
    <w:rsid w:val="00717AE5"/>
    <w:rsid w:val="00717B31"/>
    <w:rsid w:val="00717B5D"/>
    <w:rsid w:val="00717BB1"/>
    <w:rsid w:val="00717BB5"/>
    <w:rsid w:val="00717C0B"/>
    <w:rsid w:val="00717C1E"/>
    <w:rsid w:val="00717C22"/>
    <w:rsid w:val="00717C3B"/>
    <w:rsid w:val="00717C3D"/>
    <w:rsid w:val="00717C5C"/>
    <w:rsid w:val="00717C76"/>
    <w:rsid w:val="00717C77"/>
    <w:rsid w:val="00717C94"/>
    <w:rsid w:val="00717C96"/>
    <w:rsid w:val="00717D04"/>
    <w:rsid w:val="00717D0B"/>
    <w:rsid w:val="00717D27"/>
    <w:rsid w:val="00717D2B"/>
    <w:rsid w:val="00717D5F"/>
    <w:rsid w:val="00717D6A"/>
    <w:rsid w:val="00717D70"/>
    <w:rsid w:val="00717D88"/>
    <w:rsid w:val="00717E1D"/>
    <w:rsid w:val="00717E22"/>
    <w:rsid w:val="00717E59"/>
    <w:rsid w:val="00717E6F"/>
    <w:rsid w:val="00717E75"/>
    <w:rsid w:val="00717EA4"/>
    <w:rsid w:val="00717EAC"/>
    <w:rsid w:val="00717EEB"/>
    <w:rsid w:val="00717F05"/>
    <w:rsid w:val="00717F1A"/>
    <w:rsid w:val="00717F29"/>
    <w:rsid w:val="00717F46"/>
    <w:rsid w:val="00717F4D"/>
    <w:rsid w:val="00717F75"/>
    <w:rsid w:val="00717F7B"/>
    <w:rsid w:val="00717F7C"/>
    <w:rsid w:val="00717F91"/>
    <w:rsid w:val="00717F98"/>
    <w:rsid w:val="00717F9F"/>
    <w:rsid w:val="00717FB2"/>
    <w:rsid w:val="00717FB7"/>
    <w:rsid w:val="00717FC0"/>
    <w:rsid w:val="00717FDE"/>
    <w:rsid w:val="0072003F"/>
    <w:rsid w:val="00720081"/>
    <w:rsid w:val="007200A7"/>
    <w:rsid w:val="007200B6"/>
    <w:rsid w:val="007200E4"/>
    <w:rsid w:val="007200F1"/>
    <w:rsid w:val="007200FA"/>
    <w:rsid w:val="00720113"/>
    <w:rsid w:val="00720149"/>
    <w:rsid w:val="0072016C"/>
    <w:rsid w:val="0072017B"/>
    <w:rsid w:val="007201D1"/>
    <w:rsid w:val="007201D6"/>
    <w:rsid w:val="007201D9"/>
    <w:rsid w:val="007201F5"/>
    <w:rsid w:val="00720238"/>
    <w:rsid w:val="00720271"/>
    <w:rsid w:val="007202C1"/>
    <w:rsid w:val="007202E1"/>
    <w:rsid w:val="0072031C"/>
    <w:rsid w:val="0072039E"/>
    <w:rsid w:val="007203A3"/>
    <w:rsid w:val="007203EC"/>
    <w:rsid w:val="0072041E"/>
    <w:rsid w:val="0072041F"/>
    <w:rsid w:val="00720480"/>
    <w:rsid w:val="00720486"/>
    <w:rsid w:val="0072048D"/>
    <w:rsid w:val="007204B1"/>
    <w:rsid w:val="007204C9"/>
    <w:rsid w:val="007204F0"/>
    <w:rsid w:val="007204F2"/>
    <w:rsid w:val="00720502"/>
    <w:rsid w:val="00720509"/>
    <w:rsid w:val="0072051A"/>
    <w:rsid w:val="00720542"/>
    <w:rsid w:val="00720543"/>
    <w:rsid w:val="0072058F"/>
    <w:rsid w:val="007205BB"/>
    <w:rsid w:val="00720639"/>
    <w:rsid w:val="0072067D"/>
    <w:rsid w:val="007206C5"/>
    <w:rsid w:val="007206C8"/>
    <w:rsid w:val="007206DB"/>
    <w:rsid w:val="007206F2"/>
    <w:rsid w:val="0072072D"/>
    <w:rsid w:val="00720734"/>
    <w:rsid w:val="0072073A"/>
    <w:rsid w:val="00720740"/>
    <w:rsid w:val="00720745"/>
    <w:rsid w:val="00720760"/>
    <w:rsid w:val="0072077D"/>
    <w:rsid w:val="007207D6"/>
    <w:rsid w:val="0072083A"/>
    <w:rsid w:val="00720870"/>
    <w:rsid w:val="007208B3"/>
    <w:rsid w:val="007208BE"/>
    <w:rsid w:val="00720927"/>
    <w:rsid w:val="00720931"/>
    <w:rsid w:val="00720952"/>
    <w:rsid w:val="00720959"/>
    <w:rsid w:val="00720962"/>
    <w:rsid w:val="00720999"/>
    <w:rsid w:val="0072099D"/>
    <w:rsid w:val="007209D9"/>
    <w:rsid w:val="007209F3"/>
    <w:rsid w:val="00720A56"/>
    <w:rsid w:val="00720A6A"/>
    <w:rsid w:val="00720AA7"/>
    <w:rsid w:val="00720AF1"/>
    <w:rsid w:val="00720B86"/>
    <w:rsid w:val="00720B8E"/>
    <w:rsid w:val="00720B9B"/>
    <w:rsid w:val="00720BC1"/>
    <w:rsid w:val="00720BCD"/>
    <w:rsid w:val="00720BE0"/>
    <w:rsid w:val="00720BF4"/>
    <w:rsid w:val="00720C25"/>
    <w:rsid w:val="00720C64"/>
    <w:rsid w:val="00720C66"/>
    <w:rsid w:val="00720C8E"/>
    <w:rsid w:val="00720CCC"/>
    <w:rsid w:val="00720CE5"/>
    <w:rsid w:val="00720D15"/>
    <w:rsid w:val="00720D33"/>
    <w:rsid w:val="00720D74"/>
    <w:rsid w:val="00720D7E"/>
    <w:rsid w:val="00720DC2"/>
    <w:rsid w:val="00720E05"/>
    <w:rsid w:val="00720E21"/>
    <w:rsid w:val="00720E5B"/>
    <w:rsid w:val="00720E5F"/>
    <w:rsid w:val="00720E77"/>
    <w:rsid w:val="00720E82"/>
    <w:rsid w:val="00720EA1"/>
    <w:rsid w:val="00720F02"/>
    <w:rsid w:val="00720F06"/>
    <w:rsid w:val="00720F8A"/>
    <w:rsid w:val="00720FA5"/>
    <w:rsid w:val="00720FC0"/>
    <w:rsid w:val="00720FE6"/>
    <w:rsid w:val="00720FF1"/>
    <w:rsid w:val="00720FFF"/>
    <w:rsid w:val="00721008"/>
    <w:rsid w:val="00721025"/>
    <w:rsid w:val="00721036"/>
    <w:rsid w:val="00721049"/>
    <w:rsid w:val="00721085"/>
    <w:rsid w:val="00721087"/>
    <w:rsid w:val="00721098"/>
    <w:rsid w:val="00721109"/>
    <w:rsid w:val="00721111"/>
    <w:rsid w:val="0072111D"/>
    <w:rsid w:val="00721142"/>
    <w:rsid w:val="00721145"/>
    <w:rsid w:val="00721146"/>
    <w:rsid w:val="00721183"/>
    <w:rsid w:val="007211A7"/>
    <w:rsid w:val="007211AC"/>
    <w:rsid w:val="007211D8"/>
    <w:rsid w:val="007211F5"/>
    <w:rsid w:val="0072123B"/>
    <w:rsid w:val="00721262"/>
    <w:rsid w:val="007212A1"/>
    <w:rsid w:val="007212CA"/>
    <w:rsid w:val="007212E9"/>
    <w:rsid w:val="007213DA"/>
    <w:rsid w:val="007213F4"/>
    <w:rsid w:val="00721406"/>
    <w:rsid w:val="00721460"/>
    <w:rsid w:val="00721484"/>
    <w:rsid w:val="007214B3"/>
    <w:rsid w:val="007214F1"/>
    <w:rsid w:val="007214FF"/>
    <w:rsid w:val="0072150E"/>
    <w:rsid w:val="0072152E"/>
    <w:rsid w:val="00721532"/>
    <w:rsid w:val="007215DA"/>
    <w:rsid w:val="007215EA"/>
    <w:rsid w:val="0072161A"/>
    <w:rsid w:val="00721656"/>
    <w:rsid w:val="00721678"/>
    <w:rsid w:val="00721679"/>
    <w:rsid w:val="007216D2"/>
    <w:rsid w:val="00721715"/>
    <w:rsid w:val="007217C3"/>
    <w:rsid w:val="007217C7"/>
    <w:rsid w:val="00721863"/>
    <w:rsid w:val="00721870"/>
    <w:rsid w:val="00721877"/>
    <w:rsid w:val="007218DF"/>
    <w:rsid w:val="007218E3"/>
    <w:rsid w:val="007219F6"/>
    <w:rsid w:val="00721A5A"/>
    <w:rsid w:val="00721A81"/>
    <w:rsid w:val="00721ABA"/>
    <w:rsid w:val="00721AC9"/>
    <w:rsid w:val="00721AFD"/>
    <w:rsid w:val="00721B05"/>
    <w:rsid w:val="00721B37"/>
    <w:rsid w:val="00721B9D"/>
    <w:rsid w:val="00721BBC"/>
    <w:rsid w:val="00721BC1"/>
    <w:rsid w:val="00721BC3"/>
    <w:rsid w:val="00721C22"/>
    <w:rsid w:val="00721C27"/>
    <w:rsid w:val="00721C3D"/>
    <w:rsid w:val="00721C47"/>
    <w:rsid w:val="00721C73"/>
    <w:rsid w:val="00721C8C"/>
    <w:rsid w:val="00721CD0"/>
    <w:rsid w:val="00721CD3"/>
    <w:rsid w:val="00721CE2"/>
    <w:rsid w:val="00721CF7"/>
    <w:rsid w:val="00721D44"/>
    <w:rsid w:val="00721D4B"/>
    <w:rsid w:val="00721DD1"/>
    <w:rsid w:val="00721DE8"/>
    <w:rsid w:val="00721E06"/>
    <w:rsid w:val="00721E08"/>
    <w:rsid w:val="00721E2B"/>
    <w:rsid w:val="00721E61"/>
    <w:rsid w:val="00721E67"/>
    <w:rsid w:val="00721E70"/>
    <w:rsid w:val="00721EB9"/>
    <w:rsid w:val="00721EF8"/>
    <w:rsid w:val="00721F00"/>
    <w:rsid w:val="00721F16"/>
    <w:rsid w:val="00721F27"/>
    <w:rsid w:val="00721F3C"/>
    <w:rsid w:val="00721F53"/>
    <w:rsid w:val="00721F6E"/>
    <w:rsid w:val="00721F9C"/>
    <w:rsid w:val="00721FB2"/>
    <w:rsid w:val="00721FDA"/>
    <w:rsid w:val="0072204D"/>
    <w:rsid w:val="0072206B"/>
    <w:rsid w:val="00722070"/>
    <w:rsid w:val="0072208D"/>
    <w:rsid w:val="007220CD"/>
    <w:rsid w:val="007220D3"/>
    <w:rsid w:val="00722118"/>
    <w:rsid w:val="00722131"/>
    <w:rsid w:val="00722179"/>
    <w:rsid w:val="0072218E"/>
    <w:rsid w:val="0072219A"/>
    <w:rsid w:val="007221B5"/>
    <w:rsid w:val="007221DE"/>
    <w:rsid w:val="00722270"/>
    <w:rsid w:val="007222A0"/>
    <w:rsid w:val="007222C9"/>
    <w:rsid w:val="007222E7"/>
    <w:rsid w:val="007222EB"/>
    <w:rsid w:val="00722321"/>
    <w:rsid w:val="00722330"/>
    <w:rsid w:val="00722333"/>
    <w:rsid w:val="00722383"/>
    <w:rsid w:val="0072238E"/>
    <w:rsid w:val="00722406"/>
    <w:rsid w:val="00722426"/>
    <w:rsid w:val="00722484"/>
    <w:rsid w:val="0072249D"/>
    <w:rsid w:val="007224A3"/>
    <w:rsid w:val="007224B1"/>
    <w:rsid w:val="007224C7"/>
    <w:rsid w:val="007224EA"/>
    <w:rsid w:val="007224F0"/>
    <w:rsid w:val="00722548"/>
    <w:rsid w:val="0072256E"/>
    <w:rsid w:val="00722572"/>
    <w:rsid w:val="0072257D"/>
    <w:rsid w:val="007225DE"/>
    <w:rsid w:val="00722600"/>
    <w:rsid w:val="007226A0"/>
    <w:rsid w:val="007226B4"/>
    <w:rsid w:val="007226E5"/>
    <w:rsid w:val="0072270B"/>
    <w:rsid w:val="00722744"/>
    <w:rsid w:val="00722746"/>
    <w:rsid w:val="0072278D"/>
    <w:rsid w:val="007227C3"/>
    <w:rsid w:val="007227D3"/>
    <w:rsid w:val="007227F6"/>
    <w:rsid w:val="007227F7"/>
    <w:rsid w:val="0072283F"/>
    <w:rsid w:val="00722861"/>
    <w:rsid w:val="00722874"/>
    <w:rsid w:val="00722883"/>
    <w:rsid w:val="007228E3"/>
    <w:rsid w:val="00722905"/>
    <w:rsid w:val="00722926"/>
    <w:rsid w:val="00722927"/>
    <w:rsid w:val="0072296E"/>
    <w:rsid w:val="00722986"/>
    <w:rsid w:val="007229D3"/>
    <w:rsid w:val="007229D9"/>
    <w:rsid w:val="00722A0E"/>
    <w:rsid w:val="00722A23"/>
    <w:rsid w:val="00722A4B"/>
    <w:rsid w:val="00722A58"/>
    <w:rsid w:val="00722A62"/>
    <w:rsid w:val="00722A7D"/>
    <w:rsid w:val="00722A89"/>
    <w:rsid w:val="00722AC1"/>
    <w:rsid w:val="00722AC9"/>
    <w:rsid w:val="00722AD8"/>
    <w:rsid w:val="00722ADE"/>
    <w:rsid w:val="00722B1A"/>
    <w:rsid w:val="00722B6E"/>
    <w:rsid w:val="00722B7B"/>
    <w:rsid w:val="00722B87"/>
    <w:rsid w:val="00722B95"/>
    <w:rsid w:val="00722BC8"/>
    <w:rsid w:val="00722C1A"/>
    <w:rsid w:val="00722C3B"/>
    <w:rsid w:val="00722CD7"/>
    <w:rsid w:val="00722CE7"/>
    <w:rsid w:val="00722D49"/>
    <w:rsid w:val="00722D52"/>
    <w:rsid w:val="00722DDE"/>
    <w:rsid w:val="00722DFC"/>
    <w:rsid w:val="00722E29"/>
    <w:rsid w:val="00722E3B"/>
    <w:rsid w:val="00722E6C"/>
    <w:rsid w:val="00722E82"/>
    <w:rsid w:val="00722EBA"/>
    <w:rsid w:val="00722ED3"/>
    <w:rsid w:val="00722F29"/>
    <w:rsid w:val="00722F34"/>
    <w:rsid w:val="00722F48"/>
    <w:rsid w:val="00722F53"/>
    <w:rsid w:val="00722F97"/>
    <w:rsid w:val="00722F98"/>
    <w:rsid w:val="00722FB2"/>
    <w:rsid w:val="00722FDD"/>
    <w:rsid w:val="0072306C"/>
    <w:rsid w:val="00723079"/>
    <w:rsid w:val="00723094"/>
    <w:rsid w:val="007230B1"/>
    <w:rsid w:val="007230E4"/>
    <w:rsid w:val="0072310C"/>
    <w:rsid w:val="00723162"/>
    <w:rsid w:val="00723165"/>
    <w:rsid w:val="00723187"/>
    <w:rsid w:val="00723192"/>
    <w:rsid w:val="0072319C"/>
    <w:rsid w:val="007231E8"/>
    <w:rsid w:val="00723215"/>
    <w:rsid w:val="0072326A"/>
    <w:rsid w:val="00723273"/>
    <w:rsid w:val="0072329C"/>
    <w:rsid w:val="0072329E"/>
    <w:rsid w:val="007232FD"/>
    <w:rsid w:val="0072334E"/>
    <w:rsid w:val="0072335F"/>
    <w:rsid w:val="0072336E"/>
    <w:rsid w:val="00723398"/>
    <w:rsid w:val="0072339A"/>
    <w:rsid w:val="007233C3"/>
    <w:rsid w:val="007233EC"/>
    <w:rsid w:val="007233F7"/>
    <w:rsid w:val="0072340B"/>
    <w:rsid w:val="0072340D"/>
    <w:rsid w:val="00723417"/>
    <w:rsid w:val="00723431"/>
    <w:rsid w:val="00723464"/>
    <w:rsid w:val="00723479"/>
    <w:rsid w:val="007234C7"/>
    <w:rsid w:val="00723502"/>
    <w:rsid w:val="0072357B"/>
    <w:rsid w:val="0072359C"/>
    <w:rsid w:val="007235BE"/>
    <w:rsid w:val="007235BF"/>
    <w:rsid w:val="007235C6"/>
    <w:rsid w:val="007235F2"/>
    <w:rsid w:val="0072361C"/>
    <w:rsid w:val="00723620"/>
    <w:rsid w:val="00723632"/>
    <w:rsid w:val="00723650"/>
    <w:rsid w:val="0072365C"/>
    <w:rsid w:val="00723694"/>
    <w:rsid w:val="00723699"/>
    <w:rsid w:val="007236CF"/>
    <w:rsid w:val="0072370A"/>
    <w:rsid w:val="00723722"/>
    <w:rsid w:val="00723744"/>
    <w:rsid w:val="00723791"/>
    <w:rsid w:val="007237AF"/>
    <w:rsid w:val="007237BD"/>
    <w:rsid w:val="007237D3"/>
    <w:rsid w:val="007237F3"/>
    <w:rsid w:val="0072382B"/>
    <w:rsid w:val="00723835"/>
    <w:rsid w:val="00723863"/>
    <w:rsid w:val="00723878"/>
    <w:rsid w:val="00723909"/>
    <w:rsid w:val="0072390B"/>
    <w:rsid w:val="00723915"/>
    <w:rsid w:val="00723936"/>
    <w:rsid w:val="0072396E"/>
    <w:rsid w:val="00723979"/>
    <w:rsid w:val="007239BD"/>
    <w:rsid w:val="007239D0"/>
    <w:rsid w:val="007239E1"/>
    <w:rsid w:val="007239F7"/>
    <w:rsid w:val="00723A39"/>
    <w:rsid w:val="00723AB8"/>
    <w:rsid w:val="00723ABC"/>
    <w:rsid w:val="00723B2C"/>
    <w:rsid w:val="00723B2D"/>
    <w:rsid w:val="00723B41"/>
    <w:rsid w:val="00723B58"/>
    <w:rsid w:val="00723B5C"/>
    <w:rsid w:val="00723BC4"/>
    <w:rsid w:val="00723BC8"/>
    <w:rsid w:val="00723BCA"/>
    <w:rsid w:val="00723BD4"/>
    <w:rsid w:val="00723BFF"/>
    <w:rsid w:val="00723C13"/>
    <w:rsid w:val="00723C1A"/>
    <w:rsid w:val="00723C3B"/>
    <w:rsid w:val="00723C4C"/>
    <w:rsid w:val="00723C62"/>
    <w:rsid w:val="00723C83"/>
    <w:rsid w:val="00723CBC"/>
    <w:rsid w:val="00723CBF"/>
    <w:rsid w:val="00723D07"/>
    <w:rsid w:val="00723D2F"/>
    <w:rsid w:val="00723D4D"/>
    <w:rsid w:val="00723D8A"/>
    <w:rsid w:val="00723DD6"/>
    <w:rsid w:val="00723DF2"/>
    <w:rsid w:val="00723DFE"/>
    <w:rsid w:val="00723E16"/>
    <w:rsid w:val="00723E58"/>
    <w:rsid w:val="00723E7A"/>
    <w:rsid w:val="00723E7B"/>
    <w:rsid w:val="00723E90"/>
    <w:rsid w:val="00723EB0"/>
    <w:rsid w:val="00723EE3"/>
    <w:rsid w:val="00723EEF"/>
    <w:rsid w:val="00723F2C"/>
    <w:rsid w:val="00723F66"/>
    <w:rsid w:val="00723FD0"/>
    <w:rsid w:val="0072400D"/>
    <w:rsid w:val="00724050"/>
    <w:rsid w:val="00724068"/>
    <w:rsid w:val="00724076"/>
    <w:rsid w:val="007240B0"/>
    <w:rsid w:val="007240C0"/>
    <w:rsid w:val="00724103"/>
    <w:rsid w:val="00724116"/>
    <w:rsid w:val="00724145"/>
    <w:rsid w:val="00724165"/>
    <w:rsid w:val="0072418C"/>
    <w:rsid w:val="00724191"/>
    <w:rsid w:val="007241AB"/>
    <w:rsid w:val="007241D6"/>
    <w:rsid w:val="00724235"/>
    <w:rsid w:val="00724264"/>
    <w:rsid w:val="0072426F"/>
    <w:rsid w:val="00724272"/>
    <w:rsid w:val="007242B6"/>
    <w:rsid w:val="007242D4"/>
    <w:rsid w:val="007242E6"/>
    <w:rsid w:val="00724347"/>
    <w:rsid w:val="0072436A"/>
    <w:rsid w:val="00724374"/>
    <w:rsid w:val="00724375"/>
    <w:rsid w:val="007243A7"/>
    <w:rsid w:val="007243D4"/>
    <w:rsid w:val="007243ED"/>
    <w:rsid w:val="00724437"/>
    <w:rsid w:val="00724439"/>
    <w:rsid w:val="00724449"/>
    <w:rsid w:val="00724463"/>
    <w:rsid w:val="0072447A"/>
    <w:rsid w:val="00724481"/>
    <w:rsid w:val="00724498"/>
    <w:rsid w:val="007244A5"/>
    <w:rsid w:val="007244B2"/>
    <w:rsid w:val="007244B5"/>
    <w:rsid w:val="0072455D"/>
    <w:rsid w:val="007245C3"/>
    <w:rsid w:val="007245EB"/>
    <w:rsid w:val="0072460F"/>
    <w:rsid w:val="0072468D"/>
    <w:rsid w:val="0072468E"/>
    <w:rsid w:val="007246A4"/>
    <w:rsid w:val="007246DD"/>
    <w:rsid w:val="007246EE"/>
    <w:rsid w:val="0072473E"/>
    <w:rsid w:val="0072477A"/>
    <w:rsid w:val="007247B8"/>
    <w:rsid w:val="007247BA"/>
    <w:rsid w:val="007247DB"/>
    <w:rsid w:val="007247EE"/>
    <w:rsid w:val="007247FE"/>
    <w:rsid w:val="00724880"/>
    <w:rsid w:val="00724889"/>
    <w:rsid w:val="007248A7"/>
    <w:rsid w:val="007248B5"/>
    <w:rsid w:val="007248BC"/>
    <w:rsid w:val="00724904"/>
    <w:rsid w:val="00724972"/>
    <w:rsid w:val="00724977"/>
    <w:rsid w:val="00724991"/>
    <w:rsid w:val="00724994"/>
    <w:rsid w:val="007249BC"/>
    <w:rsid w:val="007249C5"/>
    <w:rsid w:val="007249CB"/>
    <w:rsid w:val="007249E8"/>
    <w:rsid w:val="007249EA"/>
    <w:rsid w:val="007249F7"/>
    <w:rsid w:val="00724A0B"/>
    <w:rsid w:val="00724A23"/>
    <w:rsid w:val="00724A5A"/>
    <w:rsid w:val="00724A88"/>
    <w:rsid w:val="00724AE0"/>
    <w:rsid w:val="00724AF8"/>
    <w:rsid w:val="00724AFE"/>
    <w:rsid w:val="00724B02"/>
    <w:rsid w:val="00724B04"/>
    <w:rsid w:val="00724B28"/>
    <w:rsid w:val="00724B2B"/>
    <w:rsid w:val="00724BBE"/>
    <w:rsid w:val="00724BD6"/>
    <w:rsid w:val="00724BE7"/>
    <w:rsid w:val="00724BF9"/>
    <w:rsid w:val="00724C0D"/>
    <w:rsid w:val="00724C25"/>
    <w:rsid w:val="00724C86"/>
    <w:rsid w:val="00724CDD"/>
    <w:rsid w:val="00724CE0"/>
    <w:rsid w:val="00724D71"/>
    <w:rsid w:val="00724DD0"/>
    <w:rsid w:val="00724DF8"/>
    <w:rsid w:val="00724E57"/>
    <w:rsid w:val="00724EA9"/>
    <w:rsid w:val="00724EAC"/>
    <w:rsid w:val="00724EB0"/>
    <w:rsid w:val="00724EDA"/>
    <w:rsid w:val="00724F06"/>
    <w:rsid w:val="00724F13"/>
    <w:rsid w:val="00724F26"/>
    <w:rsid w:val="00724F27"/>
    <w:rsid w:val="00724F42"/>
    <w:rsid w:val="00724F70"/>
    <w:rsid w:val="00724F93"/>
    <w:rsid w:val="0072500D"/>
    <w:rsid w:val="0072501A"/>
    <w:rsid w:val="00725028"/>
    <w:rsid w:val="00725036"/>
    <w:rsid w:val="0072504F"/>
    <w:rsid w:val="007250DE"/>
    <w:rsid w:val="007250E7"/>
    <w:rsid w:val="00725122"/>
    <w:rsid w:val="00725336"/>
    <w:rsid w:val="00725377"/>
    <w:rsid w:val="007253AD"/>
    <w:rsid w:val="007253E8"/>
    <w:rsid w:val="007253F7"/>
    <w:rsid w:val="0072540C"/>
    <w:rsid w:val="00725410"/>
    <w:rsid w:val="00725432"/>
    <w:rsid w:val="0072544A"/>
    <w:rsid w:val="0072547F"/>
    <w:rsid w:val="00725483"/>
    <w:rsid w:val="00725489"/>
    <w:rsid w:val="007254AD"/>
    <w:rsid w:val="007254DC"/>
    <w:rsid w:val="007254F6"/>
    <w:rsid w:val="00725507"/>
    <w:rsid w:val="00725511"/>
    <w:rsid w:val="00725530"/>
    <w:rsid w:val="00725546"/>
    <w:rsid w:val="007255C3"/>
    <w:rsid w:val="007255C7"/>
    <w:rsid w:val="007255CA"/>
    <w:rsid w:val="007255D1"/>
    <w:rsid w:val="007255F6"/>
    <w:rsid w:val="00725645"/>
    <w:rsid w:val="00725659"/>
    <w:rsid w:val="0072568D"/>
    <w:rsid w:val="0072568F"/>
    <w:rsid w:val="0072576D"/>
    <w:rsid w:val="007257B2"/>
    <w:rsid w:val="007257CA"/>
    <w:rsid w:val="007257EB"/>
    <w:rsid w:val="00725822"/>
    <w:rsid w:val="00725878"/>
    <w:rsid w:val="00725880"/>
    <w:rsid w:val="00725895"/>
    <w:rsid w:val="007258B1"/>
    <w:rsid w:val="007258DB"/>
    <w:rsid w:val="007258EC"/>
    <w:rsid w:val="0072590B"/>
    <w:rsid w:val="00725940"/>
    <w:rsid w:val="00725955"/>
    <w:rsid w:val="00725992"/>
    <w:rsid w:val="007259C4"/>
    <w:rsid w:val="00725A0F"/>
    <w:rsid w:val="00725A1F"/>
    <w:rsid w:val="00725A46"/>
    <w:rsid w:val="00725A79"/>
    <w:rsid w:val="00725ABE"/>
    <w:rsid w:val="00725B26"/>
    <w:rsid w:val="00725B54"/>
    <w:rsid w:val="00725B6D"/>
    <w:rsid w:val="00725B6E"/>
    <w:rsid w:val="00725B77"/>
    <w:rsid w:val="00725BEE"/>
    <w:rsid w:val="00725BF6"/>
    <w:rsid w:val="00725C01"/>
    <w:rsid w:val="00725C1A"/>
    <w:rsid w:val="00725C1F"/>
    <w:rsid w:val="00725C36"/>
    <w:rsid w:val="00725C5C"/>
    <w:rsid w:val="00725C68"/>
    <w:rsid w:val="00725CB4"/>
    <w:rsid w:val="00725CD6"/>
    <w:rsid w:val="00725CDE"/>
    <w:rsid w:val="00725CEE"/>
    <w:rsid w:val="00725CF8"/>
    <w:rsid w:val="00725D3C"/>
    <w:rsid w:val="00725D60"/>
    <w:rsid w:val="00725DA2"/>
    <w:rsid w:val="00725DB0"/>
    <w:rsid w:val="00725DB8"/>
    <w:rsid w:val="00725DC4"/>
    <w:rsid w:val="00725E3D"/>
    <w:rsid w:val="00725E6A"/>
    <w:rsid w:val="00725E78"/>
    <w:rsid w:val="00725E7F"/>
    <w:rsid w:val="00725E84"/>
    <w:rsid w:val="00725E94"/>
    <w:rsid w:val="00725F8D"/>
    <w:rsid w:val="00725FA7"/>
    <w:rsid w:val="00725FB5"/>
    <w:rsid w:val="00726021"/>
    <w:rsid w:val="00726023"/>
    <w:rsid w:val="00726090"/>
    <w:rsid w:val="00726093"/>
    <w:rsid w:val="007260A4"/>
    <w:rsid w:val="007260C3"/>
    <w:rsid w:val="007260D0"/>
    <w:rsid w:val="007260EF"/>
    <w:rsid w:val="007260F5"/>
    <w:rsid w:val="00726102"/>
    <w:rsid w:val="00726127"/>
    <w:rsid w:val="00726153"/>
    <w:rsid w:val="00726159"/>
    <w:rsid w:val="0072618F"/>
    <w:rsid w:val="00726197"/>
    <w:rsid w:val="007261F5"/>
    <w:rsid w:val="00726224"/>
    <w:rsid w:val="0072627C"/>
    <w:rsid w:val="007262DD"/>
    <w:rsid w:val="007262E1"/>
    <w:rsid w:val="00726300"/>
    <w:rsid w:val="00726307"/>
    <w:rsid w:val="0072632D"/>
    <w:rsid w:val="00726339"/>
    <w:rsid w:val="007263A1"/>
    <w:rsid w:val="00726407"/>
    <w:rsid w:val="00726409"/>
    <w:rsid w:val="0072642F"/>
    <w:rsid w:val="007264A6"/>
    <w:rsid w:val="007264B7"/>
    <w:rsid w:val="007264D2"/>
    <w:rsid w:val="0072652F"/>
    <w:rsid w:val="0072653D"/>
    <w:rsid w:val="007265C8"/>
    <w:rsid w:val="007265E5"/>
    <w:rsid w:val="00726645"/>
    <w:rsid w:val="00726647"/>
    <w:rsid w:val="0072664E"/>
    <w:rsid w:val="0072669C"/>
    <w:rsid w:val="007266A5"/>
    <w:rsid w:val="007266D3"/>
    <w:rsid w:val="007266EB"/>
    <w:rsid w:val="0072672F"/>
    <w:rsid w:val="00726770"/>
    <w:rsid w:val="00726772"/>
    <w:rsid w:val="007267AD"/>
    <w:rsid w:val="007267D4"/>
    <w:rsid w:val="007267E3"/>
    <w:rsid w:val="007267E6"/>
    <w:rsid w:val="0072682D"/>
    <w:rsid w:val="00726832"/>
    <w:rsid w:val="00726834"/>
    <w:rsid w:val="00726853"/>
    <w:rsid w:val="0072687F"/>
    <w:rsid w:val="0072688F"/>
    <w:rsid w:val="007268AE"/>
    <w:rsid w:val="007268DF"/>
    <w:rsid w:val="00726905"/>
    <w:rsid w:val="00726942"/>
    <w:rsid w:val="0072695A"/>
    <w:rsid w:val="0072696F"/>
    <w:rsid w:val="00726980"/>
    <w:rsid w:val="007269D8"/>
    <w:rsid w:val="007269F3"/>
    <w:rsid w:val="00726A02"/>
    <w:rsid w:val="00726A5A"/>
    <w:rsid w:val="00726AB5"/>
    <w:rsid w:val="00726AD1"/>
    <w:rsid w:val="00726B4F"/>
    <w:rsid w:val="00726B5B"/>
    <w:rsid w:val="00726B8D"/>
    <w:rsid w:val="00726B8F"/>
    <w:rsid w:val="00726BB4"/>
    <w:rsid w:val="00726C21"/>
    <w:rsid w:val="00726C31"/>
    <w:rsid w:val="00726C45"/>
    <w:rsid w:val="00726C74"/>
    <w:rsid w:val="00726C95"/>
    <w:rsid w:val="00726C98"/>
    <w:rsid w:val="00726CA5"/>
    <w:rsid w:val="00726D54"/>
    <w:rsid w:val="00726D55"/>
    <w:rsid w:val="00726D97"/>
    <w:rsid w:val="00726DB9"/>
    <w:rsid w:val="00726DCD"/>
    <w:rsid w:val="00726E31"/>
    <w:rsid w:val="00726E77"/>
    <w:rsid w:val="00726E97"/>
    <w:rsid w:val="00726F2B"/>
    <w:rsid w:val="00726F3A"/>
    <w:rsid w:val="00726F57"/>
    <w:rsid w:val="00726F58"/>
    <w:rsid w:val="00726F89"/>
    <w:rsid w:val="00727000"/>
    <w:rsid w:val="0072700F"/>
    <w:rsid w:val="0072701A"/>
    <w:rsid w:val="00727072"/>
    <w:rsid w:val="00727080"/>
    <w:rsid w:val="007270DE"/>
    <w:rsid w:val="007270E9"/>
    <w:rsid w:val="007270F4"/>
    <w:rsid w:val="00727103"/>
    <w:rsid w:val="00727106"/>
    <w:rsid w:val="0072710A"/>
    <w:rsid w:val="0072710F"/>
    <w:rsid w:val="0072712C"/>
    <w:rsid w:val="00727153"/>
    <w:rsid w:val="007271F0"/>
    <w:rsid w:val="0072723D"/>
    <w:rsid w:val="0072724A"/>
    <w:rsid w:val="0072724D"/>
    <w:rsid w:val="0072724E"/>
    <w:rsid w:val="00727254"/>
    <w:rsid w:val="007272B0"/>
    <w:rsid w:val="007272EA"/>
    <w:rsid w:val="00727341"/>
    <w:rsid w:val="00727365"/>
    <w:rsid w:val="0072737F"/>
    <w:rsid w:val="00727382"/>
    <w:rsid w:val="0072738C"/>
    <w:rsid w:val="007273E2"/>
    <w:rsid w:val="0072744B"/>
    <w:rsid w:val="0072748E"/>
    <w:rsid w:val="007274A8"/>
    <w:rsid w:val="00727514"/>
    <w:rsid w:val="00727565"/>
    <w:rsid w:val="0072756D"/>
    <w:rsid w:val="00727579"/>
    <w:rsid w:val="00727589"/>
    <w:rsid w:val="0072759B"/>
    <w:rsid w:val="007275A6"/>
    <w:rsid w:val="007275EA"/>
    <w:rsid w:val="00727604"/>
    <w:rsid w:val="00727652"/>
    <w:rsid w:val="007276C7"/>
    <w:rsid w:val="007276F9"/>
    <w:rsid w:val="007276FF"/>
    <w:rsid w:val="00727739"/>
    <w:rsid w:val="00727741"/>
    <w:rsid w:val="00727758"/>
    <w:rsid w:val="007277BF"/>
    <w:rsid w:val="007277F3"/>
    <w:rsid w:val="0072780F"/>
    <w:rsid w:val="00727812"/>
    <w:rsid w:val="0072781D"/>
    <w:rsid w:val="0072783D"/>
    <w:rsid w:val="0072786C"/>
    <w:rsid w:val="0072787C"/>
    <w:rsid w:val="007278B7"/>
    <w:rsid w:val="007278BD"/>
    <w:rsid w:val="007278DB"/>
    <w:rsid w:val="00727908"/>
    <w:rsid w:val="00727912"/>
    <w:rsid w:val="00727921"/>
    <w:rsid w:val="00727985"/>
    <w:rsid w:val="007279B9"/>
    <w:rsid w:val="007279F1"/>
    <w:rsid w:val="00727A26"/>
    <w:rsid w:val="00727A34"/>
    <w:rsid w:val="00727A50"/>
    <w:rsid w:val="00727B01"/>
    <w:rsid w:val="00727B7B"/>
    <w:rsid w:val="00727B8D"/>
    <w:rsid w:val="00727BCD"/>
    <w:rsid w:val="00727BDB"/>
    <w:rsid w:val="00727C6F"/>
    <w:rsid w:val="00727C74"/>
    <w:rsid w:val="00727C84"/>
    <w:rsid w:val="00727CBD"/>
    <w:rsid w:val="00727CBF"/>
    <w:rsid w:val="00727CE1"/>
    <w:rsid w:val="00727D0A"/>
    <w:rsid w:val="00727D6E"/>
    <w:rsid w:val="00727D91"/>
    <w:rsid w:val="00727DE6"/>
    <w:rsid w:val="00727DEB"/>
    <w:rsid w:val="00727DFF"/>
    <w:rsid w:val="00727E97"/>
    <w:rsid w:val="00727EB8"/>
    <w:rsid w:val="00727EC0"/>
    <w:rsid w:val="00727ECD"/>
    <w:rsid w:val="00727F0D"/>
    <w:rsid w:val="00727F1F"/>
    <w:rsid w:val="00727F2F"/>
    <w:rsid w:val="00727F45"/>
    <w:rsid w:val="00727F5A"/>
    <w:rsid w:val="00727F7A"/>
    <w:rsid w:val="00727F91"/>
    <w:rsid w:val="00727F97"/>
    <w:rsid w:val="00727FB8"/>
    <w:rsid w:val="00727FD6"/>
    <w:rsid w:val="00727FE2"/>
    <w:rsid w:val="00730066"/>
    <w:rsid w:val="007300D2"/>
    <w:rsid w:val="00730103"/>
    <w:rsid w:val="00730105"/>
    <w:rsid w:val="00730108"/>
    <w:rsid w:val="0073010B"/>
    <w:rsid w:val="0073015D"/>
    <w:rsid w:val="0073016A"/>
    <w:rsid w:val="0073019D"/>
    <w:rsid w:val="007301AE"/>
    <w:rsid w:val="007301C6"/>
    <w:rsid w:val="00730240"/>
    <w:rsid w:val="0073024E"/>
    <w:rsid w:val="00730271"/>
    <w:rsid w:val="007302F6"/>
    <w:rsid w:val="007302FF"/>
    <w:rsid w:val="00730317"/>
    <w:rsid w:val="00730327"/>
    <w:rsid w:val="0073039F"/>
    <w:rsid w:val="007303D5"/>
    <w:rsid w:val="00730408"/>
    <w:rsid w:val="0073044B"/>
    <w:rsid w:val="00730490"/>
    <w:rsid w:val="007304A8"/>
    <w:rsid w:val="007304C8"/>
    <w:rsid w:val="007304C9"/>
    <w:rsid w:val="00730537"/>
    <w:rsid w:val="0073053B"/>
    <w:rsid w:val="00730558"/>
    <w:rsid w:val="007305A5"/>
    <w:rsid w:val="00730646"/>
    <w:rsid w:val="00730654"/>
    <w:rsid w:val="007306AF"/>
    <w:rsid w:val="007306B2"/>
    <w:rsid w:val="007306BA"/>
    <w:rsid w:val="007306FC"/>
    <w:rsid w:val="00730705"/>
    <w:rsid w:val="0073072D"/>
    <w:rsid w:val="00730755"/>
    <w:rsid w:val="00730786"/>
    <w:rsid w:val="0073078A"/>
    <w:rsid w:val="0073084B"/>
    <w:rsid w:val="00730871"/>
    <w:rsid w:val="007308A6"/>
    <w:rsid w:val="007308C7"/>
    <w:rsid w:val="007308DC"/>
    <w:rsid w:val="007308F2"/>
    <w:rsid w:val="0073093B"/>
    <w:rsid w:val="007309A2"/>
    <w:rsid w:val="00730A24"/>
    <w:rsid w:val="00730A2F"/>
    <w:rsid w:val="00730A3D"/>
    <w:rsid w:val="00730A4F"/>
    <w:rsid w:val="00730A86"/>
    <w:rsid w:val="00730AA2"/>
    <w:rsid w:val="00730AF0"/>
    <w:rsid w:val="00730AF3"/>
    <w:rsid w:val="00730B8D"/>
    <w:rsid w:val="00730BA1"/>
    <w:rsid w:val="00730D24"/>
    <w:rsid w:val="00730D58"/>
    <w:rsid w:val="00730DC2"/>
    <w:rsid w:val="00730DCC"/>
    <w:rsid w:val="00730DF9"/>
    <w:rsid w:val="00730E13"/>
    <w:rsid w:val="00730E14"/>
    <w:rsid w:val="00730E55"/>
    <w:rsid w:val="00730E99"/>
    <w:rsid w:val="00730E9F"/>
    <w:rsid w:val="00730EE8"/>
    <w:rsid w:val="00730EF6"/>
    <w:rsid w:val="00730F11"/>
    <w:rsid w:val="00730F30"/>
    <w:rsid w:val="00730F45"/>
    <w:rsid w:val="00730F8D"/>
    <w:rsid w:val="00730FD0"/>
    <w:rsid w:val="00731005"/>
    <w:rsid w:val="0073101D"/>
    <w:rsid w:val="00731049"/>
    <w:rsid w:val="00731071"/>
    <w:rsid w:val="00731085"/>
    <w:rsid w:val="00731091"/>
    <w:rsid w:val="0073111C"/>
    <w:rsid w:val="00731163"/>
    <w:rsid w:val="00731172"/>
    <w:rsid w:val="0073117B"/>
    <w:rsid w:val="00731182"/>
    <w:rsid w:val="00731191"/>
    <w:rsid w:val="007311D5"/>
    <w:rsid w:val="007311DE"/>
    <w:rsid w:val="007311EF"/>
    <w:rsid w:val="00731233"/>
    <w:rsid w:val="00731255"/>
    <w:rsid w:val="00731277"/>
    <w:rsid w:val="0073127E"/>
    <w:rsid w:val="007312D8"/>
    <w:rsid w:val="00731305"/>
    <w:rsid w:val="00731341"/>
    <w:rsid w:val="0073135B"/>
    <w:rsid w:val="0073136D"/>
    <w:rsid w:val="0073136F"/>
    <w:rsid w:val="007313AC"/>
    <w:rsid w:val="007313BD"/>
    <w:rsid w:val="007313DF"/>
    <w:rsid w:val="007313E0"/>
    <w:rsid w:val="007313FB"/>
    <w:rsid w:val="00731431"/>
    <w:rsid w:val="0073144C"/>
    <w:rsid w:val="00731480"/>
    <w:rsid w:val="007314CE"/>
    <w:rsid w:val="00731501"/>
    <w:rsid w:val="00731504"/>
    <w:rsid w:val="00731517"/>
    <w:rsid w:val="0073152A"/>
    <w:rsid w:val="00731664"/>
    <w:rsid w:val="00731699"/>
    <w:rsid w:val="0073169A"/>
    <w:rsid w:val="007316CD"/>
    <w:rsid w:val="007316D2"/>
    <w:rsid w:val="007316E4"/>
    <w:rsid w:val="007316F9"/>
    <w:rsid w:val="0073173A"/>
    <w:rsid w:val="00731758"/>
    <w:rsid w:val="0073176F"/>
    <w:rsid w:val="007317DF"/>
    <w:rsid w:val="007317F0"/>
    <w:rsid w:val="0073185D"/>
    <w:rsid w:val="007318C4"/>
    <w:rsid w:val="00731912"/>
    <w:rsid w:val="0073192D"/>
    <w:rsid w:val="00731938"/>
    <w:rsid w:val="00731948"/>
    <w:rsid w:val="0073196B"/>
    <w:rsid w:val="0073197A"/>
    <w:rsid w:val="00731A36"/>
    <w:rsid w:val="00731A54"/>
    <w:rsid w:val="00731A5D"/>
    <w:rsid w:val="00731A60"/>
    <w:rsid w:val="00731A65"/>
    <w:rsid w:val="00731A8F"/>
    <w:rsid w:val="00731AB0"/>
    <w:rsid w:val="00731B72"/>
    <w:rsid w:val="00731BA5"/>
    <w:rsid w:val="00731BC7"/>
    <w:rsid w:val="00731BD4"/>
    <w:rsid w:val="00731C15"/>
    <w:rsid w:val="00731C29"/>
    <w:rsid w:val="00731C53"/>
    <w:rsid w:val="00731C57"/>
    <w:rsid w:val="00731CEC"/>
    <w:rsid w:val="00731D5E"/>
    <w:rsid w:val="00731D66"/>
    <w:rsid w:val="00731D69"/>
    <w:rsid w:val="00731D6F"/>
    <w:rsid w:val="00731D74"/>
    <w:rsid w:val="00731D78"/>
    <w:rsid w:val="00731D8E"/>
    <w:rsid w:val="00731DA3"/>
    <w:rsid w:val="00731DC2"/>
    <w:rsid w:val="00731DE1"/>
    <w:rsid w:val="00731DF0"/>
    <w:rsid w:val="00731E05"/>
    <w:rsid w:val="00731E38"/>
    <w:rsid w:val="00731E63"/>
    <w:rsid w:val="00731E91"/>
    <w:rsid w:val="00731EC8"/>
    <w:rsid w:val="00731F23"/>
    <w:rsid w:val="00731F2A"/>
    <w:rsid w:val="00731F2C"/>
    <w:rsid w:val="00731F94"/>
    <w:rsid w:val="00731FCE"/>
    <w:rsid w:val="00731FE1"/>
    <w:rsid w:val="00732006"/>
    <w:rsid w:val="00732021"/>
    <w:rsid w:val="00732063"/>
    <w:rsid w:val="00732080"/>
    <w:rsid w:val="00732081"/>
    <w:rsid w:val="0073208D"/>
    <w:rsid w:val="0073209B"/>
    <w:rsid w:val="007320E8"/>
    <w:rsid w:val="0073212B"/>
    <w:rsid w:val="0073216E"/>
    <w:rsid w:val="007321A6"/>
    <w:rsid w:val="007321F1"/>
    <w:rsid w:val="007321F2"/>
    <w:rsid w:val="00732216"/>
    <w:rsid w:val="00732217"/>
    <w:rsid w:val="00732224"/>
    <w:rsid w:val="00732237"/>
    <w:rsid w:val="00732252"/>
    <w:rsid w:val="00732257"/>
    <w:rsid w:val="0073226F"/>
    <w:rsid w:val="0073228D"/>
    <w:rsid w:val="007322A6"/>
    <w:rsid w:val="007322A9"/>
    <w:rsid w:val="00732312"/>
    <w:rsid w:val="00732344"/>
    <w:rsid w:val="00732347"/>
    <w:rsid w:val="0073234E"/>
    <w:rsid w:val="00732374"/>
    <w:rsid w:val="00732382"/>
    <w:rsid w:val="00732399"/>
    <w:rsid w:val="007323BB"/>
    <w:rsid w:val="007323C2"/>
    <w:rsid w:val="007323C4"/>
    <w:rsid w:val="007323CF"/>
    <w:rsid w:val="007323F8"/>
    <w:rsid w:val="00732408"/>
    <w:rsid w:val="0073243D"/>
    <w:rsid w:val="007324A7"/>
    <w:rsid w:val="007324B8"/>
    <w:rsid w:val="007324DB"/>
    <w:rsid w:val="00732535"/>
    <w:rsid w:val="0073253B"/>
    <w:rsid w:val="00732573"/>
    <w:rsid w:val="0073258E"/>
    <w:rsid w:val="00732592"/>
    <w:rsid w:val="00732596"/>
    <w:rsid w:val="007325B9"/>
    <w:rsid w:val="007325BE"/>
    <w:rsid w:val="00732600"/>
    <w:rsid w:val="00732619"/>
    <w:rsid w:val="00732622"/>
    <w:rsid w:val="007326E6"/>
    <w:rsid w:val="007326EE"/>
    <w:rsid w:val="00732710"/>
    <w:rsid w:val="00732725"/>
    <w:rsid w:val="00732785"/>
    <w:rsid w:val="007327B8"/>
    <w:rsid w:val="007327D9"/>
    <w:rsid w:val="007327DA"/>
    <w:rsid w:val="0073281B"/>
    <w:rsid w:val="0073281C"/>
    <w:rsid w:val="00732863"/>
    <w:rsid w:val="007328BE"/>
    <w:rsid w:val="007328E7"/>
    <w:rsid w:val="007328EE"/>
    <w:rsid w:val="007328FF"/>
    <w:rsid w:val="00732900"/>
    <w:rsid w:val="0073290B"/>
    <w:rsid w:val="00732999"/>
    <w:rsid w:val="007329B3"/>
    <w:rsid w:val="007329B5"/>
    <w:rsid w:val="007329C7"/>
    <w:rsid w:val="007329F1"/>
    <w:rsid w:val="00732A07"/>
    <w:rsid w:val="00732A11"/>
    <w:rsid w:val="00732A42"/>
    <w:rsid w:val="00732A82"/>
    <w:rsid w:val="00732AE8"/>
    <w:rsid w:val="00732B0D"/>
    <w:rsid w:val="00732B2D"/>
    <w:rsid w:val="00732B63"/>
    <w:rsid w:val="00732B7D"/>
    <w:rsid w:val="00732B9A"/>
    <w:rsid w:val="00732BA7"/>
    <w:rsid w:val="00732BAC"/>
    <w:rsid w:val="00732BC8"/>
    <w:rsid w:val="00732BE1"/>
    <w:rsid w:val="00732BE4"/>
    <w:rsid w:val="00732C00"/>
    <w:rsid w:val="00732C06"/>
    <w:rsid w:val="00732C2D"/>
    <w:rsid w:val="00732C6E"/>
    <w:rsid w:val="00732C9F"/>
    <w:rsid w:val="00732CE0"/>
    <w:rsid w:val="00732CE2"/>
    <w:rsid w:val="00732CEB"/>
    <w:rsid w:val="00732D10"/>
    <w:rsid w:val="00732D23"/>
    <w:rsid w:val="00732D36"/>
    <w:rsid w:val="00732D3D"/>
    <w:rsid w:val="00732D98"/>
    <w:rsid w:val="00732DB0"/>
    <w:rsid w:val="00732DCC"/>
    <w:rsid w:val="00732E20"/>
    <w:rsid w:val="00732E2A"/>
    <w:rsid w:val="00732E52"/>
    <w:rsid w:val="00732EAB"/>
    <w:rsid w:val="00732EB2"/>
    <w:rsid w:val="00732EC1"/>
    <w:rsid w:val="00732ED1"/>
    <w:rsid w:val="00732EE3"/>
    <w:rsid w:val="00732EF0"/>
    <w:rsid w:val="00732EF5"/>
    <w:rsid w:val="00732F01"/>
    <w:rsid w:val="00732F0C"/>
    <w:rsid w:val="00732F37"/>
    <w:rsid w:val="00732F40"/>
    <w:rsid w:val="00732FD2"/>
    <w:rsid w:val="00732FD4"/>
    <w:rsid w:val="00732FDA"/>
    <w:rsid w:val="00732FE9"/>
    <w:rsid w:val="00733002"/>
    <w:rsid w:val="00733003"/>
    <w:rsid w:val="0073302E"/>
    <w:rsid w:val="00733042"/>
    <w:rsid w:val="0073305D"/>
    <w:rsid w:val="00733076"/>
    <w:rsid w:val="0073308F"/>
    <w:rsid w:val="007330BB"/>
    <w:rsid w:val="007330C1"/>
    <w:rsid w:val="007330EF"/>
    <w:rsid w:val="0073310A"/>
    <w:rsid w:val="00733119"/>
    <w:rsid w:val="00733126"/>
    <w:rsid w:val="00733144"/>
    <w:rsid w:val="00733147"/>
    <w:rsid w:val="00733159"/>
    <w:rsid w:val="00733173"/>
    <w:rsid w:val="00733175"/>
    <w:rsid w:val="00733178"/>
    <w:rsid w:val="007331A2"/>
    <w:rsid w:val="007331A7"/>
    <w:rsid w:val="007331E2"/>
    <w:rsid w:val="007331F0"/>
    <w:rsid w:val="0073320F"/>
    <w:rsid w:val="00733247"/>
    <w:rsid w:val="00733251"/>
    <w:rsid w:val="00733277"/>
    <w:rsid w:val="00733291"/>
    <w:rsid w:val="007332C3"/>
    <w:rsid w:val="007332C4"/>
    <w:rsid w:val="00733323"/>
    <w:rsid w:val="00733339"/>
    <w:rsid w:val="0073333B"/>
    <w:rsid w:val="007333C7"/>
    <w:rsid w:val="007333E1"/>
    <w:rsid w:val="007333EF"/>
    <w:rsid w:val="00733441"/>
    <w:rsid w:val="00733451"/>
    <w:rsid w:val="00733467"/>
    <w:rsid w:val="00733497"/>
    <w:rsid w:val="007334A8"/>
    <w:rsid w:val="007334E0"/>
    <w:rsid w:val="007334EB"/>
    <w:rsid w:val="0073351C"/>
    <w:rsid w:val="00733520"/>
    <w:rsid w:val="00733559"/>
    <w:rsid w:val="00733597"/>
    <w:rsid w:val="007335CA"/>
    <w:rsid w:val="007335CB"/>
    <w:rsid w:val="007335DA"/>
    <w:rsid w:val="007335E4"/>
    <w:rsid w:val="007335EB"/>
    <w:rsid w:val="0073360A"/>
    <w:rsid w:val="0073360E"/>
    <w:rsid w:val="00733630"/>
    <w:rsid w:val="0073366E"/>
    <w:rsid w:val="0073367A"/>
    <w:rsid w:val="00733780"/>
    <w:rsid w:val="007337A5"/>
    <w:rsid w:val="00733833"/>
    <w:rsid w:val="00733853"/>
    <w:rsid w:val="0073385E"/>
    <w:rsid w:val="00733870"/>
    <w:rsid w:val="00733880"/>
    <w:rsid w:val="007338CC"/>
    <w:rsid w:val="00733900"/>
    <w:rsid w:val="00733980"/>
    <w:rsid w:val="007339AA"/>
    <w:rsid w:val="007339C7"/>
    <w:rsid w:val="007339E4"/>
    <w:rsid w:val="007339E9"/>
    <w:rsid w:val="007339FD"/>
    <w:rsid w:val="00733A1D"/>
    <w:rsid w:val="00733A3C"/>
    <w:rsid w:val="00733A64"/>
    <w:rsid w:val="00733A6D"/>
    <w:rsid w:val="00733A94"/>
    <w:rsid w:val="00733AF7"/>
    <w:rsid w:val="00733B22"/>
    <w:rsid w:val="00733B2C"/>
    <w:rsid w:val="00733B97"/>
    <w:rsid w:val="00733BEE"/>
    <w:rsid w:val="00733BFB"/>
    <w:rsid w:val="00733C53"/>
    <w:rsid w:val="00733C81"/>
    <w:rsid w:val="00733C95"/>
    <w:rsid w:val="00733CBD"/>
    <w:rsid w:val="00733CDF"/>
    <w:rsid w:val="00733D19"/>
    <w:rsid w:val="00733D1C"/>
    <w:rsid w:val="00733D30"/>
    <w:rsid w:val="00733D7F"/>
    <w:rsid w:val="00733D90"/>
    <w:rsid w:val="00733E47"/>
    <w:rsid w:val="00733E6E"/>
    <w:rsid w:val="00733E7D"/>
    <w:rsid w:val="00733EF7"/>
    <w:rsid w:val="00733F09"/>
    <w:rsid w:val="00733F1E"/>
    <w:rsid w:val="00733F52"/>
    <w:rsid w:val="00733F56"/>
    <w:rsid w:val="00733F5C"/>
    <w:rsid w:val="00733F68"/>
    <w:rsid w:val="00733FB4"/>
    <w:rsid w:val="00733FE3"/>
    <w:rsid w:val="00734015"/>
    <w:rsid w:val="00734033"/>
    <w:rsid w:val="0073409B"/>
    <w:rsid w:val="007340D6"/>
    <w:rsid w:val="00734113"/>
    <w:rsid w:val="00734121"/>
    <w:rsid w:val="0073412B"/>
    <w:rsid w:val="00734163"/>
    <w:rsid w:val="0073416B"/>
    <w:rsid w:val="0073418C"/>
    <w:rsid w:val="00734191"/>
    <w:rsid w:val="007341F3"/>
    <w:rsid w:val="0073423E"/>
    <w:rsid w:val="0073423F"/>
    <w:rsid w:val="00734260"/>
    <w:rsid w:val="00734273"/>
    <w:rsid w:val="0073428F"/>
    <w:rsid w:val="007342E8"/>
    <w:rsid w:val="0073439D"/>
    <w:rsid w:val="007343D3"/>
    <w:rsid w:val="007343E1"/>
    <w:rsid w:val="00734414"/>
    <w:rsid w:val="0073445C"/>
    <w:rsid w:val="0073448D"/>
    <w:rsid w:val="0073449F"/>
    <w:rsid w:val="007344B6"/>
    <w:rsid w:val="007344C5"/>
    <w:rsid w:val="007344C6"/>
    <w:rsid w:val="007344CB"/>
    <w:rsid w:val="00734568"/>
    <w:rsid w:val="0073459D"/>
    <w:rsid w:val="007345C1"/>
    <w:rsid w:val="007345C5"/>
    <w:rsid w:val="0073461B"/>
    <w:rsid w:val="00734648"/>
    <w:rsid w:val="00734665"/>
    <w:rsid w:val="00734672"/>
    <w:rsid w:val="007346AF"/>
    <w:rsid w:val="00734756"/>
    <w:rsid w:val="00734758"/>
    <w:rsid w:val="0073477A"/>
    <w:rsid w:val="00734808"/>
    <w:rsid w:val="0073481D"/>
    <w:rsid w:val="00734822"/>
    <w:rsid w:val="00734831"/>
    <w:rsid w:val="0073486F"/>
    <w:rsid w:val="00734871"/>
    <w:rsid w:val="00734874"/>
    <w:rsid w:val="00734881"/>
    <w:rsid w:val="00734897"/>
    <w:rsid w:val="00734907"/>
    <w:rsid w:val="00734919"/>
    <w:rsid w:val="00734926"/>
    <w:rsid w:val="00734939"/>
    <w:rsid w:val="007349AE"/>
    <w:rsid w:val="007349C2"/>
    <w:rsid w:val="007349D0"/>
    <w:rsid w:val="007349F7"/>
    <w:rsid w:val="00734A0D"/>
    <w:rsid w:val="00734A21"/>
    <w:rsid w:val="00734AE4"/>
    <w:rsid w:val="00734B04"/>
    <w:rsid w:val="00734B4C"/>
    <w:rsid w:val="00734B67"/>
    <w:rsid w:val="00734BC0"/>
    <w:rsid w:val="00734C19"/>
    <w:rsid w:val="00734C76"/>
    <w:rsid w:val="00734C8D"/>
    <w:rsid w:val="00734C9B"/>
    <w:rsid w:val="00734CB8"/>
    <w:rsid w:val="00734D07"/>
    <w:rsid w:val="00734D8D"/>
    <w:rsid w:val="00734DBD"/>
    <w:rsid w:val="00734DCA"/>
    <w:rsid w:val="00734DD2"/>
    <w:rsid w:val="00734E38"/>
    <w:rsid w:val="00734E51"/>
    <w:rsid w:val="00734E61"/>
    <w:rsid w:val="00734EA0"/>
    <w:rsid w:val="00734F4F"/>
    <w:rsid w:val="00734FAC"/>
    <w:rsid w:val="00734FE9"/>
    <w:rsid w:val="00734FEA"/>
    <w:rsid w:val="00734FED"/>
    <w:rsid w:val="00734FF1"/>
    <w:rsid w:val="00735003"/>
    <w:rsid w:val="00735004"/>
    <w:rsid w:val="00735055"/>
    <w:rsid w:val="00735057"/>
    <w:rsid w:val="0073507B"/>
    <w:rsid w:val="00735087"/>
    <w:rsid w:val="00735092"/>
    <w:rsid w:val="007350C7"/>
    <w:rsid w:val="007350ED"/>
    <w:rsid w:val="00735122"/>
    <w:rsid w:val="00735123"/>
    <w:rsid w:val="0073519A"/>
    <w:rsid w:val="007351B8"/>
    <w:rsid w:val="007351CC"/>
    <w:rsid w:val="00735207"/>
    <w:rsid w:val="00735213"/>
    <w:rsid w:val="00735220"/>
    <w:rsid w:val="0073522D"/>
    <w:rsid w:val="00735242"/>
    <w:rsid w:val="0073525E"/>
    <w:rsid w:val="007352A0"/>
    <w:rsid w:val="0073532E"/>
    <w:rsid w:val="00735370"/>
    <w:rsid w:val="0073537C"/>
    <w:rsid w:val="0073537E"/>
    <w:rsid w:val="007353A4"/>
    <w:rsid w:val="007353A6"/>
    <w:rsid w:val="007353AD"/>
    <w:rsid w:val="007353C4"/>
    <w:rsid w:val="007353D5"/>
    <w:rsid w:val="007353F8"/>
    <w:rsid w:val="00735449"/>
    <w:rsid w:val="007354AA"/>
    <w:rsid w:val="007354B7"/>
    <w:rsid w:val="007354DD"/>
    <w:rsid w:val="00735511"/>
    <w:rsid w:val="00735513"/>
    <w:rsid w:val="0073552D"/>
    <w:rsid w:val="00735539"/>
    <w:rsid w:val="0073553E"/>
    <w:rsid w:val="0073556E"/>
    <w:rsid w:val="00735591"/>
    <w:rsid w:val="007355B1"/>
    <w:rsid w:val="007355CF"/>
    <w:rsid w:val="007355D3"/>
    <w:rsid w:val="00735637"/>
    <w:rsid w:val="0073566A"/>
    <w:rsid w:val="0073568B"/>
    <w:rsid w:val="0073568E"/>
    <w:rsid w:val="0073571C"/>
    <w:rsid w:val="00735722"/>
    <w:rsid w:val="0073573C"/>
    <w:rsid w:val="00735741"/>
    <w:rsid w:val="0073577D"/>
    <w:rsid w:val="007357A4"/>
    <w:rsid w:val="007357BB"/>
    <w:rsid w:val="007357D2"/>
    <w:rsid w:val="007357EC"/>
    <w:rsid w:val="007357FC"/>
    <w:rsid w:val="007357FD"/>
    <w:rsid w:val="0073582F"/>
    <w:rsid w:val="00735856"/>
    <w:rsid w:val="00735870"/>
    <w:rsid w:val="00735890"/>
    <w:rsid w:val="0073589D"/>
    <w:rsid w:val="007358EE"/>
    <w:rsid w:val="00735903"/>
    <w:rsid w:val="00735922"/>
    <w:rsid w:val="0073593F"/>
    <w:rsid w:val="0073595A"/>
    <w:rsid w:val="0073595F"/>
    <w:rsid w:val="0073596A"/>
    <w:rsid w:val="0073599C"/>
    <w:rsid w:val="007359B0"/>
    <w:rsid w:val="007359BE"/>
    <w:rsid w:val="007359E5"/>
    <w:rsid w:val="00735A04"/>
    <w:rsid w:val="00735A15"/>
    <w:rsid w:val="00735A78"/>
    <w:rsid w:val="00735A79"/>
    <w:rsid w:val="00735AA3"/>
    <w:rsid w:val="00735AAA"/>
    <w:rsid w:val="00735AAC"/>
    <w:rsid w:val="00735AAF"/>
    <w:rsid w:val="00735AF2"/>
    <w:rsid w:val="00735B2C"/>
    <w:rsid w:val="00735B36"/>
    <w:rsid w:val="00735B4F"/>
    <w:rsid w:val="00735BEF"/>
    <w:rsid w:val="00735C07"/>
    <w:rsid w:val="00735C17"/>
    <w:rsid w:val="00735C1E"/>
    <w:rsid w:val="00735C2E"/>
    <w:rsid w:val="00735C37"/>
    <w:rsid w:val="00735C38"/>
    <w:rsid w:val="00735C4C"/>
    <w:rsid w:val="00735C5B"/>
    <w:rsid w:val="00735C8E"/>
    <w:rsid w:val="00735C9F"/>
    <w:rsid w:val="00735CC0"/>
    <w:rsid w:val="00735CC8"/>
    <w:rsid w:val="00735CE1"/>
    <w:rsid w:val="00735CFD"/>
    <w:rsid w:val="00735D4B"/>
    <w:rsid w:val="00735D4D"/>
    <w:rsid w:val="00735D5C"/>
    <w:rsid w:val="00735D89"/>
    <w:rsid w:val="00735DA5"/>
    <w:rsid w:val="00735DB5"/>
    <w:rsid w:val="00735DED"/>
    <w:rsid w:val="00735E0D"/>
    <w:rsid w:val="00735E38"/>
    <w:rsid w:val="00735E44"/>
    <w:rsid w:val="00735EBC"/>
    <w:rsid w:val="00735EBF"/>
    <w:rsid w:val="00735ED4"/>
    <w:rsid w:val="00735EE6"/>
    <w:rsid w:val="00735FB6"/>
    <w:rsid w:val="00735FDA"/>
    <w:rsid w:val="00735FE3"/>
    <w:rsid w:val="00735FE9"/>
    <w:rsid w:val="00736008"/>
    <w:rsid w:val="00736012"/>
    <w:rsid w:val="0073602A"/>
    <w:rsid w:val="00736038"/>
    <w:rsid w:val="00736051"/>
    <w:rsid w:val="00736059"/>
    <w:rsid w:val="0073609C"/>
    <w:rsid w:val="007360C7"/>
    <w:rsid w:val="007360D3"/>
    <w:rsid w:val="007360D6"/>
    <w:rsid w:val="00736120"/>
    <w:rsid w:val="00736123"/>
    <w:rsid w:val="00736158"/>
    <w:rsid w:val="00736176"/>
    <w:rsid w:val="00736216"/>
    <w:rsid w:val="007362B0"/>
    <w:rsid w:val="007362CA"/>
    <w:rsid w:val="007362E6"/>
    <w:rsid w:val="007362F7"/>
    <w:rsid w:val="0073634D"/>
    <w:rsid w:val="00736351"/>
    <w:rsid w:val="0073636F"/>
    <w:rsid w:val="00736373"/>
    <w:rsid w:val="0073638E"/>
    <w:rsid w:val="00736396"/>
    <w:rsid w:val="007363F3"/>
    <w:rsid w:val="007363FF"/>
    <w:rsid w:val="0073641C"/>
    <w:rsid w:val="0073642A"/>
    <w:rsid w:val="007364E4"/>
    <w:rsid w:val="00736505"/>
    <w:rsid w:val="00736553"/>
    <w:rsid w:val="0073655A"/>
    <w:rsid w:val="00736569"/>
    <w:rsid w:val="0073659F"/>
    <w:rsid w:val="007365C3"/>
    <w:rsid w:val="0073660A"/>
    <w:rsid w:val="00736663"/>
    <w:rsid w:val="0073667E"/>
    <w:rsid w:val="0073668A"/>
    <w:rsid w:val="0073669A"/>
    <w:rsid w:val="007366A9"/>
    <w:rsid w:val="007366BF"/>
    <w:rsid w:val="00736700"/>
    <w:rsid w:val="0073670E"/>
    <w:rsid w:val="00736806"/>
    <w:rsid w:val="00736854"/>
    <w:rsid w:val="00736887"/>
    <w:rsid w:val="00736894"/>
    <w:rsid w:val="007368BC"/>
    <w:rsid w:val="007368D3"/>
    <w:rsid w:val="00736913"/>
    <w:rsid w:val="00736928"/>
    <w:rsid w:val="00736941"/>
    <w:rsid w:val="00736954"/>
    <w:rsid w:val="0073698C"/>
    <w:rsid w:val="00736990"/>
    <w:rsid w:val="007369B0"/>
    <w:rsid w:val="007369B2"/>
    <w:rsid w:val="007369C6"/>
    <w:rsid w:val="00736A08"/>
    <w:rsid w:val="00736A3D"/>
    <w:rsid w:val="00736A50"/>
    <w:rsid w:val="00736AEB"/>
    <w:rsid w:val="00736B17"/>
    <w:rsid w:val="00736B21"/>
    <w:rsid w:val="00736B4B"/>
    <w:rsid w:val="00736B60"/>
    <w:rsid w:val="00736BC6"/>
    <w:rsid w:val="00736BF9"/>
    <w:rsid w:val="00736CE1"/>
    <w:rsid w:val="00736CEA"/>
    <w:rsid w:val="00736D18"/>
    <w:rsid w:val="00736D1D"/>
    <w:rsid w:val="00736D6B"/>
    <w:rsid w:val="00736DE0"/>
    <w:rsid w:val="00736DF0"/>
    <w:rsid w:val="00736DF6"/>
    <w:rsid w:val="00736E04"/>
    <w:rsid w:val="00736E29"/>
    <w:rsid w:val="00736E7C"/>
    <w:rsid w:val="00736E80"/>
    <w:rsid w:val="00736E86"/>
    <w:rsid w:val="00736EA5"/>
    <w:rsid w:val="00736EE0"/>
    <w:rsid w:val="00736F44"/>
    <w:rsid w:val="00736F76"/>
    <w:rsid w:val="00736FA8"/>
    <w:rsid w:val="00736FA9"/>
    <w:rsid w:val="00736FBE"/>
    <w:rsid w:val="00736FCC"/>
    <w:rsid w:val="00736FD7"/>
    <w:rsid w:val="0073704E"/>
    <w:rsid w:val="0073705C"/>
    <w:rsid w:val="00737064"/>
    <w:rsid w:val="00737099"/>
    <w:rsid w:val="007370A1"/>
    <w:rsid w:val="007370B2"/>
    <w:rsid w:val="00737146"/>
    <w:rsid w:val="0073717D"/>
    <w:rsid w:val="00737193"/>
    <w:rsid w:val="007371FE"/>
    <w:rsid w:val="0073722A"/>
    <w:rsid w:val="0073725B"/>
    <w:rsid w:val="00737273"/>
    <w:rsid w:val="00737288"/>
    <w:rsid w:val="0073728D"/>
    <w:rsid w:val="00737310"/>
    <w:rsid w:val="00737344"/>
    <w:rsid w:val="0073738A"/>
    <w:rsid w:val="007373A0"/>
    <w:rsid w:val="007373B9"/>
    <w:rsid w:val="007373E9"/>
    <w:rsid w:val="0073740F"/>
    <w:rsid w:val="0073742A"/>
    <w:rsid w:val="0073743A"/>
    <w:rsid w:val="00737482"/>
    <w:rsid w:val="00737488"/>
    <w:rsid w:val="00737496"/>
    <w:rsid w:val="007374C8"/>
    <w:rsid w:val="007374FF"/>
    <w:rsid w:val="0073750B"/>
    <w:rsid w:val="0073754B"/>
    <w:rsid w:val="00737573"/>
    <w:rsid w:val="00737583"/>
    <w:rsid w:val="007375A1"/>
    <w:rsid w:val="007375CA"/>
    <w:rsid w:val="007375F3"/>
    <w:rsid w:val="00737603"/>
    <w:rsid w:val="00737623"/>
    <w:rsid w:val="00737628"/>
    <w:rsid w:val="00737687"/>
    <w:rsid w:val="007376BB"/>
    <w:rsid w:val="007376ED"/>
    <w:rsid w:val="00737745"/>
    <w:rsid w:val="00737768"/>
    <w:rsid w:val="0073778D"/>
    <w:rsid w:val="0073779C"/>
    <w:rsid w:val="0073779F"/>
    <w:rsid w:val="007377C5"/>
    <w:rsid w:val="007377DE"/>
    <w:rsid w:val="007377E9"/>
    <w:rsid w:val="0073782B"/>
    <w:rsid w:val="00737891"/>
    <w:rsid w:val="007378DA"/>
    <w:rsid w:val="007378FA"/>
    <w:rsid w:val="00737908"/>
    <w:rsid w:val="00737964"/>
    <w:rsid w:val="00737976"/>
    <w:rsid w:val="00737979"/>
    <w:rsid w:val="0073798B"/>
    <w:rsid w:val="007379C9"/>
    <w:rsid w:val="007379CB"/>
    <w:rsid w:val="00737A0A"/>
    <w:rsid w:val="00737A2A"/>
    <w:rsid w:val="00737A4B"/>
    <w:rsid w:val="00737A7A"/>
    <w:rsid w:val="00737A84"/>
    <w:rsid w:val="00737A9A"/>
    <w:rsid w:val="00737A9E"/>
    <w:rsid w:val="00737AD4"/>
    <w:rsid w:val="00737AE1"/>
    <w:rsid w:val="00737AEB"/>
    <w:rsid w:val="00737AFC"/>
    <w:rsid w:val="00737B23"/>
    <w:rsid w:val="00737B9E"/>
    <w:rsid w:val="00737BA5"/>
    <w:rsid w:val="00737BFB"/>
    <w:rsid w:val="00737C37"/>
    <w:rsid w:val="00737C3F"/>
    <w:rsid w:val="00737C43"/>
    <w:rsid w:val="00737C9D"/>
    <w:rsid w:val="00737CA1"/>
    <w:rsid w:val="00737CC9"/>
    <w:rsid w:val="00737CEA"/>
    <w:rsid w:val="00737D11"/>
    <w:rsid w:val="00737D2B"/>
    <w:rsid w:val="00737D37"/>
    <w:rsid w:val="00737D39"/>
    <w:rsid w:val="00737D57"/>
    <w:rsid w:val="00737D74"/>
    <w:rsid w:val="00737D7D"/>
    <w:rsid w:val="00737D86"/>
    <w:rsid w:val="00737DA2"/>
    <w:rsid w:val="00737DE0"/>
    <w:rsid w:val="00737DEC"/>
    <w:rsid w:val="00737E1A"/>
    <w:rsid w:val="00737E80"/>
    <w:rsid w:val="00737EA0"/>
    <w:rsid w:val="00737EA2"/>
    <w:rsid w:val="00737EC5"/>
    <w:rsid w:val="00737F02"/>
    <w:rsid w:val="00737F12"/>
    <w:rsid w:val="00737F1D"/>
    <w:rsid w:val="00737F4E"/>
    <w:rsid w:val="00737F78"/>
    <w:rsid w:val="00737F99"/>
    <w:rsid w:val="00737FCA"/>
    <w:rsid w:val="00737FD6"/>
    <w:rsid w:val="00740040"/>
    <w:rsid w:val="00740045"/>
    <w:rsid w:val="00740060"/>
    <w:rsid w:val="00740081"/>
    <w:rsid w:val="007400A2"/>
    <w:rsid w:val="007400AE"/>
    <w:rsid w:val="007400D0"/>
    <w:rsid w:val="007400E9"/>
    <w:rsid w:val="00740100"/>
    <w:rsid w:val="00740112"/>
    <w:rsid w:val="0074016B"/>
    <w:rsid w:val="0074016E"/>
    <w:rsid w:val="00740186"/>
    <w:rsid w:val="00740192"/>
    <w:rsid w:val="007401A0"/>
    <w:rsid w:val="007401DE"/>
    <w:rsid w:val="00740208"/>
    <w:rsid w:val="00740214"/>
    <w:rsid w:val="00740250"/>
    <w:rsid w:val="00740257"/>
    <w:rsid w:val="007402CE"/>
    <w:rsid w:val="0074030E"/>
    <w:rsid w:val="00740312"/>
    <w:rsid w:val="00740314"/>
    <w:rsid w:val="00740319"/>
    <w:rsid w:val="00740321"/>
    <w:rsid w:val="00740329"/>
    <w:rsid w:val="0074034A"/>
    <w:rsid w:val="00740378"/>
    <w:rsid w:val="0074038C"/>
    <w:rsid w:val="007403A1"/>
    <w:rsid w:val="007403B4"/>
    <w:rsid w:val="007403D7"/>
    <w:rsid w:val="0074041D"/>
    <w:rsid w:val="00740463"/>
    <w:rsid w:val="00740474"/>
    <w:rsid w:val="00740491"/>
    <w:rsid w:val="007404DC"/>
    <w:rsid w:val="00740566"/>
    <w:rsid w:val="00740590"/>
    <w:rsid w:val="00740597"/>
    <w:rsid w:val="007405D2"/>
    <w:rsid w:val="0074061A"/>
    <w:rsid w:val="00740627"/>
    <w:rsid w:val="0074062B"/>
    <w:rsid w:val="00740636"/>
    <w:rsid w:val="00740656"/>
    <w:rsid w:val="00740684"/>
    <w:rsid w:val="007406D4"/>
    <w:rsid w:val="007406DC"/>
    <w:rsid w:val="007406E6"/>
    <w:rsid w:val="007406F2"/>
    <w:rsid w:val="00740713"/>
    <w:rsid w:val="00740714"/>
    <w:rsid w:val="0074073E"/>
    <w:rsid w:val="00740756"/>
    <w:rsid w:val="00740782"/>
    <w:rsid w:val="007407C4"/>
    <w:rsid w:val="007407CD"/>
    <w:rsid w:val="007407D1"/>
    <w:rsid w:val="007407EF"/>
    <w:rsid w:val="007407FD"/>
    <w:rsid w:val="00740825"/>
    <w:rsid w:val="0074082F"/>
    <w:rsid w:val="00740842"/>
    <w:rsid w:val="00740853"/>
    <w:rsid w:val="00740858"/>
    <w:rsid w:val="0074085E"/>
    <w:rsid w:val="00740867"/>
    <w:rsid w:val="00740880"/>
    <w:rsid w:val="0074089D"/>
    <w:rsid w:val="0074093D"/>
    <w:rsid w:val="00740957"/>
    <w:rsid w:val="00740959"/>
    <w:rsid w:val="0074096C"/>
    <w:rsid w:val="0074099E"/>
    <w:rsid w:val="007409B2"/>
    <w:rsid w:val="007409CD"/>
    <w:rsid w:val="007409E7"/>
    <w:rsid w:val="00740A55"/>
    <w:rsid w:val="00740A5F"/>
    <w:rsid w:val="00740AA3"/>
    <w:rsid w:val="00740AAB"/>
    <w:rsid w:val="00740AAF"/>
    <w:rsid w:val="00740ACD"/>
    <w:rsid w:val="00740AED"/>
    <w:rsid w:val="00740AF7"/>
    <w:rsid w:val="00740B22"/>
    <w:rsid w:val="00740B26"/>
    <w:rsid w:val="00740B5C"/>
    <w:rsid w:val="00740B79"/>
    <w:rsid w:val="00740BBC"/>
    <w:rsid w:val="00740BE3"/>
    <w:rsid w:val="00740C1E"/>
    <w:rsid w:val="00740C2C"/>
    <w:rsid w:val="00740C8D"/>
    <w:rsid w:val="00740C9F"/>
    <w:rsid w:val="00740CC6"/>
    <w:rsid w:val="00740CD9"/>
    <w:rsid w:val="00740CDF"/>
    <w:rsid w:val="00740CF1"/>
    <w:rsid w:val="00740CF7"/>
    <w:rsid w:val="00740D6B"/>
    <w:rsid w:val="00740D72"/>
    <w:rsid w:val="00740D8A"/>
    <w:rsid w:val="00740DD1"/>
    <w:rsid w:val="00740DFB"/>
    <w:rsid w:val="00740E71"/>
    <w:rsid w:val="00740E86"/>
    <w:rsid w:val="00740F40"/>
    <w:rsid w:val="00740F58"/>
    <w:rsid w:val="00740F66"/>
    <w:rsid w:val="00740F7E"/>
    <w:rsid w:val="00740F82"/>
    <w:rsid w:val="00740FBA"/>
    <w:rsid w:val="00740FDB"/>
    <w:rsid w:val="00740FDC"/>
    <w:rsid w:val="00741004"/>
    <w:rsid w:val="00741016"/>
    <w:rsid w:val="00741020"/>
    <w:rsid w:val="0074102A"/>
    <w:rsid w:val="0074102B"/>
    <w:rsid w:val="00741044"/>
    <w:rsid w:val="00741047"/>
    <w:rsid w:val="00741071"/>
    <w:rsid w:val="00741094"/>
    <w:rsid w:val="00741096"/>
    <w:rsid w:val="007410C3"/>
    <w:rsid w:val="007410D3"/>
    <w:rsid w:val="007410DA"/>
    <w:rsid w:val="00741137"/>
    <w:rsid w:val="00741187"/>
    <w:rsid w:val="007411D2"/>
    <w:rsid w:val="00741232"/>
    <w:rsid w:val="0074127E"/>
    <w:rsid w:val="00741305"/>
    <w:rsid w:val="0074130C"/>
    <w:rsid w:val="0074132E"/>
    <w:rsid w:val="00741344"/>
    <w:rsid w:val="00741358"/>
    <w:rsid w:val="007413C7"/>
    <w:rsid w:val="0074142D"/>
    <w:rsid w:val="00741444"/>
    <w:rsid w:val="00741445"/>
    <w:rsid w:val="00741460"/>
    <w:rsid w:val="007414BC"/>
    <w:rsid w:val="00741502"/>
    <w:rsid w:val="00741507"/>
    <w:rsid w:val="00741541"/>
    <w:rsid w:val="00741567"/>
    <w:rsid w:val="00741578"/>
    <w:rsid w:val="007415DC"/>
    <w:rsid w:val="0074163B"/>
    <w:rsid w:val="00741653"/>
    <w:rsid w:val="00741666"/>
    <w:rsid w:val="00741688"/>
    <w:rsid w:val="00741689"/>
    <w:rsid w:val="007416A2"/>
    <w:rsid w:val="007416C0"/>
    <w:rsid w:val="007416D5"/>
    <w:rsid w:val="007416ED"/>
    <w:rsid w:val="0074172E"/>
    <w:rsid w:val="0074173B"/>
    <w:rsid w:val="00741756"/>
    <w:rsid w:val="00741764"/>
    <w:rsid w:val="0074176D"/>
    <w:rsid w:val="007417CD"/>
    <w:rsid w:val="00741842"/>
    <w:rsid w:val="007418AC"/>
    <w:rsid w:val="007418F6"/>
    <w:rsid w:val="00741925"/>
    <w:rsid w:val="00741943"/>
    <w:rsid w:val="00741955"/>
    <w:rsid w:val="0074197A"/>
    <w:rsid w:val="00741986"/>
    <w:rsid w:val="0074198A"/>
    <w:rsid w:val="007419C9"/>
    <w:rsid w:val="007419D1"/>
    <w:rsid w:val="007419F5"/>
    <w:rsid w:val="00741A78"/>
    <w:rsid w:val="00741A98"/>
    <w:rsid w:val="00741AB5"/>
    <w:rsid w:val="00741AD7"/>
    <w:rsid w:val="00741ADD"/>
    <w:rsid w:val="00741AEC"/>
    <w:rsid w:val="00741AF5"/>
    <w:rsid w:val="00741B09"/>
    <w:rsid w:val="00741B2D"/>
    <w:rsid w:val="00741B75"/>
    <w:rsid w:val="00741BB4"/>
    <w:rsid w:val="00741BB6"/>
    <w:rsid w:val="00741BB8"/>
    <w:rsid w:val="00741BC1"/>
    <w:rsid w:val="00741C1A"/>
    <w:rsid w:val="00741C40"/>
    <w:rsid w:val="00741C89"/>
    <w:rsid w:val="00741C90"/>
    <w:rsid w:val="00741D8E"/>
    <w:rsid w:val="00741DCF"/>
    <w:rsid w:val="00741E23"/>
    <w:rsid w:val="00741E3F"/>
    <w:rsid w:val="00741E9A"/>
    <w:rsid w:val="00741EC1"/>
    <w:rsid w:val="00741ECD"/>
    <w:rsid w:val="00741EDB"/>
    <w:rsid w:val="00741EE8"/>
    <w:rsid w:val="00741EF3"/>
    <w:rsid w:val="00741F37"/>
    <w:rsid w:val="00741F3C"/>
    <w:rsid w:val="00741FAE"/>
    <w:rsid w:val="00741FB4"/>
    <w:rsid w:val="00741FCE"/>
    <w:rsid w:val="0074200C"/>
    <w:rsid w:val="00742043"/>
    <w:rsid w:val="00742092"/>
    <w:rsid w:val="00742097"/>
    <w:rsid w:val="007420D6"/>
    <w:rsid w:val="00742112"/>
    <w:rsid w:val="00742114"/>
    <w:rsid w:val="007421A3"/>
    <w:rsid w:val="007421CD"/>
    <w:rsid w:val="00742222"/>
    <w:rsid w:val="0074223F"/>
    <w:rsid w:val="0074224D"/>
    <w:rsid w:val="0074224E"/>
    <w:rsid w:val="0074227E"/>
    <w:rsid w:val="00742283"/>
    <w:rsid w:val="00742287"/>
    <w:rsid w:val="007422A3"/>
    <w:rsid w:val="007422C8"/>
    <w:rsid w:val="007422DA"/>
    <w:rsid w:val="00742316"/>
    <w:rsid w:val="00742327"/>
    <w:rsid w:val="00742372"/>
    <w:rsid w:val="007423CA"/>
    <w:rsid w:val="007423CB"/>
    <w:rsid w:val="007423D2"/>
    <w:rsid w:val="007423D7"/>
    <w:rsid w:val="0074241E"/>
    <w:rsid w:val="00742429"/>
    <w:rsid w:val="007424C6"/>
    <w:rsid w:val="007424C7"/>
    <w:rsid w:val="007424CC"/>
    <w:rsid w:val="007424DA"/>
    <w:rsid w:val="007424F5"/>
    <w:rsid w:val="0074251B"/>
    <w:rsid w:val="00742520"/>
    <w:rsid w:val="0074256C"/>
    <w:rsid w:val="00742571"/>
    <w:rsid w:val="007425B7"/>
    <w:rsid w:val="007425DA"/>
    <w:rsid w:val="0074261B"/>
    <w:rsid w:val="0074261D"/>
    <w:rsid w:val="00742641"/>
    <w:rsid w:val="0074264B"/>
    <w:rsid w:val="00742684"/>
    <w:rsid w:val="007426A9"/>
    <w:rsid w:val="007426F7"/>
    <w:rsid w:val="00742720"/>
    <w:rsid w:val="00742725"/>
    <w:rsid w:val="0074274B"/>
    <w:rsid w:val="00742754"/>
    <w:rsid w:val="00742757"/>
    <w:rsid w:val="00742763"/>
    <w:rsid w:val="0074278C"/>
    <w:rsid w:val="007427E0"/>
    <w:rsid w:val="007427F2"/>
    <w:rsid w:val="007427F6"/>
    <w:rsid w:val="0074285A"/>
    <w:rsid w:val="0074285C"/>
    <w:rsid w:val="007428E4"/>
    <w:rsid w:val="007428F0"/>
    <w:rsid w:val="007428F2"/>
    <w:rsid w:val="00742927"/>
    <w:rsid w:val="00742964"/>
    <w:rsid w:val="0074297A"/>
    <w:rsid w:val="00742980"/>
    <w:rsid w:val="007429C9"/>
    <w:rsid w:val="00742A29"/>
    <w:rsid w:val="00742A4E"/>
    <w:rsid w:val="00742A9F"/>
    <w:rsid w:val="00742ABB"/>
    <w:rsid w:val="00742AE9"/>
    <w:rsid w:val="00742AF4"/>
    <w:rsid w:val="00742AF6"/>
    <w:rsid w:val="00742B2F"/>
    <w:rsid w:val="00742B6D"/>
    <w:rsid w:val="00742BC6"/>
    <w:rsid w:val="00742C3A"/>
    <w:rsid w:val="00742C3D"/>
    <w:rsid w:val="00742C7A"/>
    <w:rsid w:val="00742C7C"/>
    <w:rsid w:val="00742C9C"/>
    <w:rsid w:val="00742CA0"/>
    <w:rsid w:val="00742CD5"/>
    <w:rsid w:val="00742CFC"/>
    <w:rsid w:val="00742D1C"/>
    <w:rsid w:val="00742D40"/>
    <w:rsid w:val="00742D52"/>
    <w:rsid w:val="00742D5E"/>
    <w:rsid w:val="00742D84"/>
    <w:rsid w:val="00742DB5"/>
    <w:rsid w:val="00742DF2"/>
    <w:rsid w:val="00742E0C"/>
    <w:rsid w:val="00742E14"/>
    <w:rsid w:val="00742E1E"/>
    <w:rsid w:val="00742E7F"/>
    <w:rsid w:val="00742E89"/>
    <w:rsid w:val="00742EDA"/>
    <w:rsid w:val="00742F16"/>
    <w:rsid w:val="00742F34"/>
    <w:rsid w:val="00742F35"/>
    <w:rsid w:val="00742F36"/>
    <w:rsid w:val="00742F3F"/>
    <w:rsid w:val="00742FBB"/>
    <w:rsid w:val="00742FC1"/>
    <w:rsid w:val="00742FC5"/>
    <w:rsid w:val="00742FCE"/>
    <w:rsid w:val="0074302D"/>
    <w:rsid w:val="0074303D"/>
    <w:rsid w:val="00743048"/>
    <w:rsid w:val="00743069"/>
    <w:rsid w:val="007430C8"/>
    <w:rsid w:val="007430DA"/>
    <w:rsid w:val="007430E0"/>
    <w:rsid w:val="007430E2"/>
    <w:rsid w:val="007430F8"/>
    <w:rsid w:val="0074313C"/>
    <w:rsid w:val="00743145"/>
    <w:rsid w:val="0074315C"/>
    <w:rsid w:val="00743178"/>
    <w:rsid w:val="007431AD"/>
    <w:rsid w:val="00743274"/>
    <w:rsid w:val="00743277"/>
    <w:rsid w:val="00743294"/>
    <w:rsid w:val="00743297"/>
    <w:rsid w:val="0074329B"/>
    <w:rsid w:val="007432AB"/>
    <w:rsid w:val="00743336"/>
    <w:rsid w:val="00743337"/>
    <w:rsid w:val="00743356"/>
    <w:rsid w:val="0074339D"/>
    <w:rsid w:val="007433D5"/>
    <w:rsid w:val="00743420"/>
    <w:rsid w:val="00743445"/>
    <w:rsid w:val="00743453"/>
    <w:rsid w:val="0074345C"/>
    <w:rsid w:val="0074346D"/>
    <w:rsid w:val="00743490"/>
    <w:rsid w:val="007434A9"/>
    <w:rsid w:val="007434D2"/>
    <w:rsid w:val="007434E7"/>
    <w:rsid w:val="0074350D"/>
    <w:rsid w:val="00743545"/>
    <w:rsid w:val="0074359F"/>
    <w:rsid w:val="007435A7"/>
    <w:rsid w:val="007435EF"/>
    <w:rsid w:val="00743608"/>
    <w:rsid w:val="00743609"/>
    <w:rsid w:val="00743637"/>
    <w:rsid w:val="0074364C"/>
    <w:rsid w:val="00743652"/>
    <w:rsid w:val="00743654"/>
    <w:rsid w:val="0074365F"/>
    <w:rsid w:val="00743692"/>
    <w:rsid w:val="0074369C"/>
    <w:rsid w:val="007436D7"/>
    <w:rsid w:val="0074378D"/>
    <w:rsid w:val="00743799"/>
    <w:rsid w:val="007437A6"/>
    <w:rsid w:val="007437B6"/>
    <w:rsid w:val="007437CE"/>
    <w:rsid w:val="007437D4"/>
    <w:rsid w:val="00743826"/>
    <w:rsid w:val="00743851"/>
    <w:rsid w:val="00743877"/>
    <w:rsid w:val="007438AC"/>
    <w:rsid w:val="007438B8"/>
    <w:rsid w:val="007438BC"/>
    <w:rsid w:val="00743903"/>
    <w:rsid w:val="0074392E"/>
    <w:rsid w:val="00743939"/>
    <w:rsid w:val="00743981"/>
    <w:rsid w:val="007439EF"/>
    <w:rsid w:val="00743A01"/>
    <w:rsid w:val="00743A1D"/>
    <w:rsid w:val="00743A67"/>
    <w:rsid w:val="00743A73"/>
    <w:rsid w:val="00743A75"/>
    <w:rsid w:val="00743AA2"/>
    <w:rsid w:val="00743AE1"/>
    <w:rsid w:val="00743AEF"/>
    <w:rsid w:val="00743B1D"/>
    <w:rsid w:val="00743B2B"/>
    <w:rsid w:val="00743B2E"/>
    <w:rsid w:val="00743B43"/>
    <w:rsid w:val="00743B54"/>
    <w:rsid w:val="00743B7D"/>
    <w:rsid w:val="00743B9C"/>
    <w:rsid w:val="00743BBB"/>
    <w:rsid w:val="00743BF7"/>
    <w:rsid w:val="00743CA5"/>
    <w:rsid w:val="00743CDD"/>
    <w:rsid w:val="00743CDF"/>
    <w:rsid w:val="00743CF2"/>
    <w:rsid w:val="00743CF5"/>
    <w:rsid w:val="00743D4B"/>
    <w:rsid w:val="00743D6B"/>
    <w:rsid w:val="00743D71"/>
    <w:rsid w:val="00743D80"/>
    <w:rsid w:val="00743D8C"/>
    <w:rsid w:val="00743D9A"/>
    <w:rsid w:val="00743DBE"/>
    <w:rsid w:val="00743E40"/>
    <w:rsid w:val="00743E6F"/>
    <w:rsid w:val="00743E70"/>
    <w:rsid w:val="00743EA0"/>
    <w:rsid w:val="00743EA9"/>
    <w:rsid w:val="00743EEA"/>
    <w:rsid w:val="00743F5B"/>
    <w:rsid w:val="00743F6E"/>
    <w:rsid w:val="00743F77"/>
    <w:rsid w:val="00743FA5"/>
    <w:rsid w:val="00743FDC"/>
    <w:rsid w:val="00743FF1"/>
    <w:rsid w:val="0074400E"/>
    <w:rsid w:val="0074402B"/>
    <w:rsid w:val="00744076"/>
    <w:rsid w:val="0074408C"/>
    <w:rsid w:val="00744091"/>
    <w:rsid w:val="007440D1"/>
    <w:rsid w:val="0074413E"/>
    <w:rsid w:val="00744145"/>
    <w:rsid w:val="00744152"/>
    <w:rsid w:val="0074416A"/>
    <w:rsid w:val="00744173"/>
    <w:rsid w:val="00744216"/>
    <w:rsid w:val="00744250"/>
    <w:rsid w:val="00744263"/>
    <w:rsid w:val="0074427F"/>
    <w:rsid w:val="00744378"/>
    <w:rsid w:val="00744406"/>
    <w:rsid w:val="0074441D"/>
    <w:rsid w:val="00744481"/>
    <w:rsid w:val="0074448C"/>
    <w:rsid w:val="0074450C"/>
    <w:rsid w:val="00744522"/>
    <w:rsid w:val="007445A7"/>
    <w:rsid w:val="00744636"/>
    <w:rsid w:val="00744650"/>
    <w:rsid w:val="00744655"/>
    <w:rsid w:val="00744688"/>
    <w:rsid w:val="007446BC"/>
    <w:rsid w:val="007446EB"/>
    <w:rsid w:val="00744726"/>
    <w:rsid w:val="00744737"/>
    <w:rsid w:val="007447DC"/>
    <w:rsid w:val="007447F2"/>
    <w:rsid w:val="00744842"/>
    <w:rsid w:val="0074487A"/>
    <w:rsid w:val="00744885"/>
    <w:rsid w:val="007448C8"/>
    <w:rsid w:val="007448FE"/>
    <w:rsid w:val="00744911"/>
    <w:rsid w:val="00744980"/>
    <w:rsid w:val="007449CD"/>
    <w:rsid w:val="007449F6"/>
    <w:rsid w:val="00744A53"/>
    <w:rsid w:val="00744A5D"/>
    <w:rsid w:val="00744AC6"/>
    <w:rsid w:val="00744AD1"/>
    <w:rsid w:val="00744AE3"/>
    <w:rsid w:val="00744B60"/>
    <w:rsid w:val="00744B92"/>
    <w:rsid w:val="00744BC6"/>
    <w:rsid w:val="00744BC7"/>
    <w:rsid w:val="00744BCD"/>
    <w:rsid w:val="00744BDB"/>
    <w:rsid w:val="00744BF5"/>
    <w:rsid w:val="00744C46"/>
    <w:rsid w:val="00744C48"/>
    <w:rsid w:val="00744C4C"/>
    <w:rsid w:val="00744C58"/>
    <w:rsid w:val="00744C7D"/>
    <w:rsid w:val="00744C9D"/>
    <w:rsid w:val="00744CA6"/>
    <w:rsid w:val="00744CF6"/>
    <w:rsid w:val="00744D0D"/>
    <w:rsid w:val="00744D74"/>
    <w:rsid w:val="00744D94"/>
    <w:rsid w:val="00744D97"/>
    <w:rsid w:val="00744DCF"/>
    <w:rsid w:val="00744E08"/>
    <w:rsid w:val="00744E35"/>
    <w:rsid w:val="00744E52"/>
    <w:rsid w:val="00744E65"/>
    <w:rsid w:val="00744E66"/>
    <w:rsid w:val="00744E7A"/>
    <w:rsid w:val="00744E90"/>
    <w:rsid w:val="00744EB4"/>
    <w:rsid w:val="00744EBF"/>
    <w:rsid w:val="00744EC9"/>
    <w:rsid w:val="00744EE8"/>
    <w:rsid w:val="00744EEC"/>
    <w:rsid w:val="00744F18"/>
    <w:rsid w:val="00744F1B"/>
    <w:rsid w:val="00744F54"/>
    <w:rsid w:val="00744F5B"/>
    <w:rsid w:val="00744F5E"/>
    <w:rsid w:val="00744F6A"/>
    <w:rsid w:val="00744F6E"/>
    <w:rsid w:val="00744F90"/>
    <w:rsid w:val="00744FBC"/>
    <w:rsid w:val="00745035"/>
    <w:rsid w:val="00745036"/>
    <w:rsid w:val="00745098"/>
    <w:rsid w:val="007450C1"/>
    <w:rsid w:val="007450C5"/>
    <w:rsid w:val="007450E3"/>
    <w:rsid w:val="00745116"/>
    <w:rsid w:val="007451D1"/>
    <w:rsid w:val="0074520A"/>
    <w:rsid w:val="00745240"/>
    <w:rsid w:val="0074524F"/>
    <w:rsid w:val="00745285"/>
    <w:rsid w:val="00745293"/>
    <w:rsid w:val="007452B8"/>
    <w:rsid w:val="007452D5"/>
    <w:rsid w:val="0074530C"/>
    <w:rsid w:val="0074531B"/>
    <w:rsid w:val="00745353"/>
    <w:rsid w:val="00745359"/>
    <w:rsid w:val="0074535A"/>
    <w:rsid w:val="00745386"/>
    <w:rsid w:val="007453EE"/>
    <w:rsid w:val="00745409"/>
    <w:rsid w:val="0074541C"/>
    <w:rsid w:val="0074544D"/>
    <w:rsid w:val="00745470"/>
    <w:rsid w:val="00745472"/>
    <w:rsid w:val="00745494"/>
    <w:rsid w:val="007454AA"/>
    <w:rsid w:val="007454C3"/>
    <w:rsid w:val="007454D5"/>
    <w:rsid w:val="007454DA"/>
    <w:rsid w:val="007454E4"/>
    <w:rsid w:val="00745516"/>
    <w:rsid w:val="00745522"/>
    <w:rsid w:val="0074559D"/>
    <w:rsid w:val="007455B8"/>
    <w:rsid w:val="007455D9"/>
    <w:rsid w:val="007455FE"/>
    <w:rsid w:val="00745625"/>
    <w:rsid w:val="00745656"/>
    <w:rsid w:val="00745673"/>
    <w:rsid w:val="00745683"/>
    <w:rsid w:val="007456A1"/>
    <w:rsid w:val="007456E0"/>
    <w:rsid w:val="007456E3"/>
    <w:rsid w:val="007456F4"/>
    <w:rsid w:val="007456F6"/>
    <w:rsid w:val="00745701"/>
    <w:rsid w:val="00745770"/>
    <w:rsid w:val="00745786"/>
    <w:rsid w:val="007457A9"/>
    <w:rsid w:val="007457C7"/>
    <w:rsid w:val="00745813"/>
    <w:rsid w:val="00745825"/>
    <w:rsid w:val="00745833"/>
    <w:rsid w:val="00745882"/>
    <w:rsid w:val="0074588C"/>
    <w:rsid w:val="0074588D"/>
    <w:rsid w:val="007458C5"/>
    <w:rsid w:val="007458CB"/>
    <w:rsid w:val="007458DC"/>
    <w:rsid w:val="007458F4"/>
    <w:rsid w:val="00745993"/>
    <w:rsid w:val="007459B7"/>
    <w:rsid w:val="007459C3"/>
    <w:rsid w:val="00745A01"/>
    <w:rsid w:val="00745AA3"/>
    <w:rsid w:val="00745AC5"/>
    <w:rsid w:val="00745AEA"/>
    <w:rsid w:val="00745AED"/>
    <w:rsid w:val="00745AF9"/>
    <w:rsid w:val="00745B04"/>
    <w:rsid w:val="00745B5D"/>
    <w:rsid w:val="00745B6A"/>
    <w:rsid w:val="00745BAD"/>
    <w:rsid w:val="00745BC4"/>
    <w:rsid w:val="00745BCA"/>
    <w:rsid w:val="00745BD6"/>
    <w:rsid w:val="00745C54"/>
    <w:rsid w:val="00745C74"/>
    <w:rsid w:val="00745CB5"/>
    <w:rsid w:val="00745CBB"/>
    <w:rsid w:val="00745D05"/>
    <w:rsid w:val="00745D23"/>
    <w:rsid w:val="00745D40"/>
    <w:rsid w:val="00745D57"/>
    <w:rsid w:val="00745D7B"/>
    <w:rsid w:val="00745D86"/>
    <w:rsid w:val="00745D8C"/>
    <w:rsid w:val="00745DA6"/>
    <w:rsid w:val="00745DD2"/>
    <w:rsid w:val="00745E03"/>
    <w:rsid w:val="00745E5D"/>
    <w:rsid w:val="00745E83"/>
    <w:rsid w:val="00745EC9"/>
    <w:rsid w:val="00745ED3"/>
    <w:rsid w:val="00745F23"/>
    <w:rsid w:val="00745F48"/>
    <w:rsid w:val="00745F49"/>
    <w:rsid w:val="00745F57"/>
    <w:rsid w:val="00745F5B"/>
    <w:rsid w:val="00745FAA"/>
    <w:rsid w:val="00745FBA"/>
    <w:rsid w:val="00746039"/>
    <w:rsid w:val="0074608D"/>
    <w:rsid w:val="00746091"/>
    <w:rsid w:val="007460C4"/>
    <w:rsid w:val="007460D3"/>
    <w:rsid w:val="007460F6"/>
    <w:rsid w:val="00746100"/>
    <w:rsid w:val="00746119"/>
    <w:rsid w:val="0074611F"/>
    <w:rsid w:val="0074618E"/>
    <w:rsid w:val="0074619D"/>
    <w:rsid w:val="007461BA"/>
    <w:rsid w:val="0074620E"/>
    <w:rsid w:val="0074620F"/>
    <w:rsid w:val="00746262"/>
    <w:rsid w:val="00746277"/>
    <w:rsid w:val="00746279"/>
    <w:rsid w:val="00746293"/>
    <w:rsid w:val="007462AB"/>
    <w:rsid w:val="007462B7"/>
    <w:rsid w:val="007462C8"/>
    <w:rsid w:val="007462EF"/>
    <w:rsid w:val="00746338"/>
    <w:rsid w:val="007463BA"/>
    <w:rsid w:val="00746421"/>
    <w:rsid w:val="0074642E"/>
    <w:rsid w:val="0074646B"/>
    <w:rsid w:val="007464BD"/>
    <w:rsid w:val="007464C0"/>
    <w:rsid w:val="00746501"/>
    <w:rsid w:val="00746528"/>
    <w:rsid w:val="0074656B"/>
    <w:rsid w:val="00746570"/>
    <w:rsid w:val="0074658C"/>
    <w:rsid w:val="00746594"/>
    <w:rsid w:val="007465B0"/>
    <w:rsid w:val="007465FC"/>
    <w:rsid w:val="0074660E"/>
    <w:rsid w:val="00746615"/>
    <w:rsid w:val="0074663F"/>
    <w:rsid w:val="00746653"/>
    <w:rsid w:val="00746657"/>
    <w:rsid w:val="00746672"/>
    <w:rsid w:val="0074667B"/>
    <w:rsid w:val="0074667F"/>
    <w:rsid w:val="0074670E"/>
    <w:rsid w:val="00746724"/>
    <w:rsid w:val="00746725"/>
    <w:rsid w:val="0074677C"/>
    <w:rsid w:val="00746784"/>
    <w:rsid w:val="007467C6"/>
    <w:rsid w:val="0074681C"/>
    <w:rsid w:val="0074686B"/>
    <w:rsid w:val="00746874"/>
    <w:rsid w:val="00746879"/>
    <w:rsid w:val="007468CC"/>
    <w:rsid w:val="007468DC"/>
    <w:rsid w:val="007468FA"/>
    <w:rsid w:val="0074692C"/>
    <w:rsid w:val="00746976"/>
    <w:rsid w:val="0074697B"/>
    <w:rsid w:val="007469AF"/>
    <w:rsid w:val="007469E0"/>
    <w:rsid w:val="007469EB"/>
    <w:rsid w:val="00746A42"/>
    <w:rsid w:val="00746A54"/>
    <w:rsid w:val="00746A72"/>
    <w:rsid w:val="00746A83"/>
    <w:rsid w:val="00746A93"/>
    <w:rsid w:val="00746AAF"/>
    <w:rsid w:val="00746B16"/>
    <w:rsid w:val="00746B27"/>
    <w:rsid w:val="00746B47"/>
    <w:rsid w:val="00746B51"/>
    <w:rsid w:val="00746B73"/>
    <w:rsid w:val="00746BDB"/>
    <w:rsid w:val="00746C0C"/>
    <w:rsid w:val="00746C49"/>
    <w:rsid w:val="00746C73"/>
    <w:rsid w:val="00746CEE"/>
    <w:rsid w:val="00746CFB"/>
    <w:rsid w:val="00746CFF"/>
    <w:rsid w:val="00746DDC"/>
    <w:rsid w:val="00746DF2"/>
    <w:rsid w:val="00746E11"/>
    <w:rsid w:val="00746E38"/>
    <w:rsid w:val="00746E44"/>
    <w:rsid w:val="00746E54"/>
    <w:rsid w:val="00746E5C"/>
    <w:rsid w:val="00746E89"/>
    <w:rsid w:val="00746E90"/>
    <w:rsid w:val="00746ECA"/>
    <w:rsid w:val="00746ECD"/>
    <w:rsid w:val="00746EED"/>
    <w:rsid w:val="00746F7F"/>
    <w:rsid w:val="00746F90"/>
    <w:rsid w:val="00746F9A"/>
    <w:rsid w:val="00746FD2"/>
    <w:rsid w:val="00746FDE"/>
    <w:rsid w:val="00746FDF"/>
    <w:rsid w:val="00746FE8"/>
    <w:rsid w:val="0074700A"/>
    <w:rsid w:val="00747015"/>
    <w:rsid w:val="0074701D"/>
    <w:rsid w:val="00747030"/>
    <w:rsid w:val="00747068"/>
    <w:rsid w:val="00747072"/>
    <w:rsid w:val="00747081"/>
    <w:rsid w:val="00747089"/>
    <w:rsid w:val="007470A9"/>
    <w:rsid w:val="007470BB"/>
    <w:rsid w:val="007470D9"/>
    <w:rsid w:val="007470ED"/>
    <w:rsid w:val="007470F3"/>
    <w:rsid w:val="007470FC"/>
    <w:rsid w:val="00747133"/>
    <w:rsid w:val="0074719C"/>
    <w:rsid w:val="007471B1"/>
    <w:rsid w:val="007471BF"/>
    <w:rsid w:val="007471C1"/>
    <w:rsid w:val="00747209"/>
    <w:rsid w:val="0074722B"/>
    <w:rsid w:val="0074724A"/>
    <w:rsid w:val="00747278"/>
    <w:rsid w:val="007472AE"/>
    <w:rsid w:val="007472EC"/>
    <w:rsid w:val="0074731F"/>
    <w:rsid w:val="00747334"/>
    <w:rsid w:val="00747363"/>
    <w:rsid w:val="0074736D"/>
    <w:rsid w:val="00747372"/>
    <w:rsid w:val="007473D8"/>
    <w:rsid w:val="0074742A"/>
    <w:rsid w:val="0074744E"/>
    <w:rsid w:val="0074746C"/>
    <w:rsid w:val="007474F2"/>
    <w:rsid w:val="0074751C"/>
    <w:rsid w:val="00747526"/>
    <w:rsid w:val="0074759A"/>
    <w:rsid w:val="007475CF"/>
    <w:rsid w:val="007475E8"/>
    <w:rsid w:val="007475F0"/>
    <w:rsid w:val="00747624"/>
    <w:rsid w:val="00747670"/>
    <w:rsid w:val="007476BB"/>
    <w:rsid w:val="0074771A"/>
    <w:rsid w:val="0074771B"/>
    <w:rsid w:val="00747727"/>
    <w:rsid w:val="00747732"/>
    <w:rsid w:val="00747736"/>
    <w:rsid w:val="0074773C"/>
    <w:rsid w:val="00747744"/>
    <w:rsid w:val="0074777F"/>
    <w:rsid w:val="00747795"/>
    <w:rsid w:val="007477ED"/>
    <w:rsid w:val="007477FD"/>
    <w:rsid w:val="0074780E"/>
    <w:rsid w:val="0074781C"/>
    <w:rsid w:val="00747820"/>
    <w:rsid w:val="00747836"/>
    <w:rsid w:val="00747847"/>
    <w:rsid w:val="00747851"/>
    <w:rsid w:val="00747858"/>
    <w:rsid w:val="0074786C"/>
    <w:rsid w:val="007478C1"/>
    <w:rsid w:val="007478DB"/>
    <w:rsid w:val="007478DD"/>
    <w:rsid w:val="007478F5"/>
    <w:rsid w:val="0074793E"/>
    <w:rsid w:val="00747969"/>
    <w:rsid w:val="0074796E"/>
    <w:rsid w:val="00747972"/>
    <w:rsid w:val="0074798D"/>
    <w:rsid w:val="007479A2"/>
    <w:rsid w:val="00747A28"/>
    <w:rsid w:val="00747A4F"/>
    <w:rsid w:val="00747A80"/>
    <w:rsid w:val="00747A94"/>
    <w:rsid w:val="00747AA3"/>
    <w:rsid w:val="00747B62"/>
    <w:rsid w:val="00747B8A"/>
    <w:rsid w:val="00747BAE"/>
    <w:rsid w:val="00747BB7"/>
    <w:rsid w:val="00747BDB"/>
    <w:rsid w:val="00747BE4"/>
    <w:rsid w:val="00747BED"/>
    <w:rsid w:val="00747D01"/>
    <w:rsid w:val="00747D05"/>
    <w:rsid w:val="00747D67"/>
    <w:rsid w:val="00747D9F"/>
    <w:rsid w:val="00747DB5"/>
    <w:rsid w:val="00747DC3"/>
    <w:rsid w:val="00747DCE"/>
    <w:rsid w:val="00747DF7"/>
    <w:rsid w:val="00747E12"/>
    <w:rsid w:val="00747E33"/>
    <w:rsid w:val="00747E54"/>
    <w:rsid w:val="00747E5C"/>
    <w:rsid w:val="00747E94"/>
    <w:rsid w:val="00747E9A"/>
    <w:rsid w:val="00747E9E"/>
    <w:rsid w:val="00747EAF"/>
    <w:rsid w:val="00747EDA"/>
    <w:rsid w:val="00747EED"/>
    <w:rsid w:val="00747F72"/>
    <w:rsid w:val="00747F91"/>
    <w:rsid w:val="00747FAA"/>
    <w:rsid w:val="00747FB3"/>
    <w:rsid w:val="00747FB6"/>
    <w:rsid w:val="00747FD3"/>
    <w:rsid w:val="00747FD4"/>
    <w:rsid w:val="00747FF8"/>
    <w:rsid w:val="00747FF9"/>
    <w:rsid w:val="00750037"/>
    <w:rsid w:val="00750045"/>
    <w:rsid w:val="00750052"/>
    <w:rsid w:val="0075005A"/>
    <w:rsid w:val="00750067"/>
    <w:rsid w:val="0075006A"/>
    <w:rsid w:val="00750080"/>
    <w:rsid w:val="007500AC"/>
    <w:rsid w:val="007500CD"/>
    <w:rsid w:val="007500CE"/>
    <w:rsid w:val="00750131"/>
    <w:rsid w:val="00750164"/>
    <w:rsid w:val="00750195"/>
    <w:rsid w:val="0075019F"/>
    <w:rsid w:val="007501DB"/>
    <w:rsid w:val="00750214"/>
    <w:rsid w:val="0075021A"/>
    <w:rsid w:val="00750228"/>
    <w:rsid w:val="00750252"/>
    <w:rsid w:val="007502AB"/>
    <w:rsid w:val="007502B3"/>
    <w:rsid w:val="007502D2"/>
    <w:rsid w:val="0075030F"/>
    <w:rsid w:val="00750351"/>
    <w:rsid w:val="0075036D"/>
    <w:rsid w:val="007503C3"/>
    <w:rsid w:val="007503D6"/>
    <w:rsid w:val="00750433"/>
    <w:rsid w:val="0075044B"/>
    <w:rsid w:val="00750453"/>
    <w:rsid w:val="0075047F"/>
    <w:rsid w:val="00750490"/>
    <w:rsid w:val="007504BE"/>
    <w:rsid w:val="007504D5"/>
    <w:rsid w:val="007504E7"/>
    <w:rsid w:val="007504EC"/>
    <w:rsid w:val="00750501"/>
    <w:rsid w:val="00750544"/>
    <w:rsid w:val="0075054F"/>
    <w:rsid w:val="00750550"/>
    <w:rsid w:val="007505A7"/>
    <w:rsid w:val="007505DF"/>
    <w:rsid w:val="007505E3"/>
    <w:rsid w:val="00750606"/>
    <w:rsid w:val="0075067B"/>
    <w:rsid w:val="00750681"/>
    <w:rsid w:val="00750693"/>
    <w:rsid w:val="007506E0"/>
    <w:rsid w:val="0075076B"/>
    <w:rsid w:val="0075077C"/>
    <w:rsid w:val="007507CB"/>
    <w:rsid w:val="007507DC"/>
    <w:rsid w:val="0075080E"/>
    <w:rsid w:val="00750815"/>
    <w:rsid w:val="00750827"/>
    <w:rsid w:val="00750830"/>
    <w:rsid w:val="00750831"/>
    <w:rsid w:val="00750833"/>
    <w:rsid w:val="00750839"/>
    <w:rsid w:val="007508A6"/>
    <w:rsid w:val="007508C3"/>
    <w:rsid w:val="007508CE"/>
    <w:rsid w:val="007508D4"/>
    <w:rsid w:val="007508E0"/>
    <w:rsid w:val="007508E6"/>
    <w:rsid w:val="0075090F"/>
    <w:rsid w:val="0075094C"/>
    <w:rsid w:val="0075098B"/>
    <w:rsid w:val="00750998"/>
    <w:rsid w:val="007509AC"/>
    <w:rsid w:val="007509C2"/>
    <w:rsid w:val="007509D3"/>
    <w:rsid w:val="00750A09"/>
    <w:rsid w:val="00750A0C"/>
    <w:rsid w:val="00750A1E"/>
    <w:rsid w:val="00750A74"/>
    <w:rsid w:val="00750A79"/>
    <w:rsid w:val="00750A7C"/>
    <w:rsid w:val="00750AB6"/>
    <w:rsid w:val="00750AB8"/>
    <w:rsid w:val="00750AC3"/>
    <w:rsid w:val="00750AE2"/>
    <w:rsid w:val="00750B11"/>
    <w:rsid w:val="00750B38"/>
    <w:rsid w:val="00750B58"/>
    <w:rsid w:val="00750B59"/>
    <w:rsid w:val="00750B5B"/>
    <w:rsid w:val="00750B7C"/>
    <w:rsid w:val="00750BD5"/>
    <w:rsid w:val="00750C11"/>
    <w:rsid w:val="00750C20"/>
    <w:rsid w:val="00750C44"/>
    <w:rsid w:val="00750CDB"/>
    <w:rsid w:val="00750D21"/>
    <w:rsid w:val="00750D2A"/>
    <w:rsid w:val="00750D74"/>
    <w:rsid w:val="00750D92"/>
    <w:rsid w:val="00750D94"/>
    <w:rsid w:val="00750DCF"/>
    <w:rsid w:val="00750E21"/>
    <w:rsid w:val="00750E81"/>
    <w:rsid w:val="00750E84"/>
    <w:rsid w:val="00750E91"/>
    <w:rsid w:val="00750E95"/>
    <w:rsid w:val="00750EBB"/>
    <w:rsid w:val="00750ECA"/>
    <w:rsid w:val="00750ECB"/>
    <w:rsid w:val="00750ED2"/>
    <w:rsid w:val="00750EE2"/>
    <w:rsid w:val="00750EE8"/>
    <w:rsid w:val="00750F2B"/>
    <w:rsid w:val="00750F6B"/>
    <w:rsid w:val="00750F7C"/>
    <w:rsid w:val="00750F85"/>
    <w:rsid w:val="00750F97"/>
    <w:rsid w:val="00750FA7"/>
    <w:rsid w:val="00751032"/>
    <w:rsid w:val="0075106C"/>
    <w:rsid w:val="007510DE"/>
    <w:rsid w:val="00751115"/>
    <w:rsid w:val="0075112C"/>
    <w:rsid w:val="00751130"/>
    <w:rsid w:val="0075114D"/>
    <w:rsid w:val="00751195"/>
    <w:rsid w:val="007511EE"/>
    <w:rsid w:val="00751215"/>
    <w:rsid w:val="00751267"/>
    <w:rsid w:val="007512CB"/>
    <w:rsid w:val="007512E2"/>
    <w:rsid w:val="00751359"/>
    <w:rsid w:val="00751371"/>
    <w:rsid w:val="007513A8"/>
    <w:rsid w:val="007513C0"/>
    <w:rsid w:val="007513CB"/>
    <w:rsid w:val="007513E1"/>
    <w:rsid w:val="00751429"/>
    <w:rsid w:val="00751470"/>
    <w:rsid w:val="007514B8"/>
    <w:rsid w:val="007514D3"/>
    <w:rsid w:val="007514DF"/>
    <w:rsid w:val="007514F9"/>
    <w:rsid w:val="0075154F"/>
    <w:rsid w:val="0075155D"/>
    <w:rsid w:val="00751567"/>
    <w:rsid w:val="00751577"/>
    <w:rsid w:val="0075157D"/>
    <w:rsid w:val="0075159C"/>
    <w:rsid w:val="007515A3"/>
    <w:rsid w:val="007515D1"/>
    <w:rsid w:val="00751634"/>
    <w:rsid w:val="00751672"/>
    <w:rsid w:val="007516D8"/>
    <w:rsid w:val="007516F8"/>
    <w:rsid w:val="007516FD"/>
    <w:rsid w:val="0075171A"/>
    <w:rsid w:val="0075179F"/>
    <w:rsid w:val="007517B2"/>
    <w:rsid w:val="007517E0"/>
    <w:rsid w:val="007517ED"/>
    <w:rsid w:val="00751828"/>
    <w:rsid w:val="00751852"/>
    <w:rsid w:val="007518C8"/>
    <w:rsid w:val="007518F6"/>
    <w:rsid w:val="0075191A"/>
    <w:rsid w:val="00751947"/>
    <w:rsid w:val="00751962"/>
    <w:rsid w:val="007519A2"/>
    <w:rsid w:val="007519A7"/>
    <w:rsid w:val="007519BB"/>
    <w:rsid w:val="007519E1"/>
    <w:rsid w:val="007519FF"/>
    <w:rsid w:val="00751A0F"/>
    <w:rsid w:val="00751A17"/>
    <w:rsid w:val="00751A2D"/>
    <w:rsid w:val="00751A53"/>
    <w:rsid w:val="00751A92"/>
    <w:rsid w:val="00751A9E"/>
    <w:rsid w:val="00751AD5"/>
    <w:rsid w:val="00751AF6"/>
    <w:rsid w:val="00751AF8"/>
    <w:rsid w:val="00751B18"/>
    <w:rsid w:val="00751BEC"/>
    <w:rsid w:val="00751C27"/>
    <w:rsid w:val="00751C5B"/>
    <w:rsid w:val="00751C5E"/>
    <w:rsid w:val="00751C8D"/>
    <w:rsid w:val="00751CAA"/>
    <w:rsid w:val="00751CCE"/>
    <w:rsid w:val="00751CE3"/>
    <w:rsid w:val="00751D1E"/>
    <w:rsid w:val="00751D34"/>
    <w:rsid w:val="00751D46"/>
    <w:rsid w:val="00751E10"/>
    <w:rsid w:val="00751E3C"/>
    <w:rsid w:val="00751E42"/>
    <w:rsid w:val="00751E5D"/>
    <w:rsid w:val="00751E63"/>
    <w:rsid w:val="00751E69"/>
    <w:rsid w:val="00751E83"/>
    <w:rsid w:val="00751EBF"/>
    <w:rsid w:val="00751EC6"/>
    <w:rsid w:val="00751EEA"/>
    <w:rsid w:val="00751EF2"/>
    <w:rsid w:val="00751F22"/>
    <w:rsid w:val="00751F67"/>
    <w:rsid w:val="00751FAF"/>
    <w:rsid w:val="00751FCC"/>
    <w:rsid w:val="00751FE9"/>
    <w:rsid w:val="00752007"/>
    <w:rsid w:val="007520C9"/>
    <w:rsid w:val="007520D7"/>
    <w:rsid w:val="00752147"/>
    <w:rsid w:val="0075214D"/>
    <w:rsid w:val="00752152"/>
    <w:rsid w:val="0075216E"/>
    <w:rsid w:val="00752177"/>
    <w:rsid w:val="007521AB"/>
    <w:rsid w:val="007521EE"/>
    <w:rsid w:val="007521FE"/>
    <w:rsid w:val="0075220A"/>
    <w:rsid w:val="00752222"/>
    <w:rsid w:val="0075227C"/>
    <w:rsid w:val="00752282"/>
    <w:rsid w:val="00752291"/>
    <w:rsid w:val="007522A6"/>
    <w:rsid w:val="007522F8"/>
    <w:rsid w:val="00752313"/>
    <w:rsid w:val="00752346"/>
    <w:rsid w:val="00752391"/>
    <w:rsid w:val="007523B0"/>
    <w:rsid w:val="007523D9"/>
    <w:rsid w:val="00752433"/>
    <w:rsid w:val="00752444"/>
    <w:rsid w:val="0075244C"/>
    <w:rsid w:val="0075247A"/>
    <w:rsid w:val="0075249D"/>
    <w:rsid w:val="007524CE"/>
    <w:rsid w:val="007524D3"/>
    <w:rsid w:val="007524DD"/>
    <w:rsid w:val="0075251A"/>
    <w:rsid w:val="00752555"/>
    <w:rsid w:val="00752559"/>
    <w:rsid w:val="00752585"/>
    <w:rsid w:val="0075259E"/>
    <w:rsid w:val="007525B3"/>
    <w:rsid w:val="007525B9"/>
    <w:rsid w:val="007525E0"/>
    <w:rsid w:val="0075265C"/>
    <w:rsid w:val="00752676"/>
    <w:rsid w:val="00752697"/>
    <w:rsid w:val="007526BD"/>
    <w:rsid w:val="007526D5"/>
    <w:rsid w:val="00752709"/>
    <w:rsid w:val="00752723"/>
    <w:rsid w:val="00752746"/>
    <w:rsid w:val="0075274B"/>
    <w:rsid w:val="007527A7"/>
    <w:rsid w:val="007527B6"/>
    <w:rsid w:val="00752834"/>
    <w:rsid w:val="00752854"/>
    <w:rsid w:val="00752855"/>
    <w:rsid w:val="007528B6"/>
    <w:rsid w:val="007528CE"/>
    <w:rsid w:val="007528DC"/>
    <w:rsid w:val="00752979"/>
    <w:rsid w:val="007529C3"/>
    <w:rsid w:val="007529F4"/>
    <w:rsid w:val="00752A1D"/>
    <w:rsid w:val="00752A46"/>
    <w:rsid w:val="00752A48"/>
    <w:rsid w:val="00752A49"/>
    <w:rsid w:val="00752B0D"/>
    <w:rsid w:val="00752B30"/>
    <w:rsid w:val="00752B35"/>
    <w:rsid w:val="00752B76"/>
    <w:rsid w:val="00752C3E"/>
    <w:rsid w:val="00752C54"/>
    <w:rsid w:val="00752C89"/>
    <w:rsid w:val="00752C97"/>
    <w:rsid w:val="00752CC4"/>
    <w:rsid w:val="00752CDA"/>
    <w:rsid w:val="00752D89"/>
    <w:rsid w:val="00752D8B"/>
    <w:rsid w:val="00752DB5"/>
    <w:rsid w:val="00752DC1"/>
    <w:rsid w:val="00752DC3"/>
    <w:rsid w:val="00752DCC"/>
    <w:rsid w:val="00752DD3"/>
    <w:rsid w:val="00752E2A"/>
    <w:rsid w:val="00752E43"/>
    <w:rsid w:val="00752E49"/>
    <w:rsid w:val="00752E4C"/>
    <w:rsid w:val="00752E6C"/>
    <w:rsid w:val="00752E6E"/>
    <w:rsid w:val="00752EA2"/>
    <w:rsid w:val="00752EB4"/>
    <w:rsid w:val="00752EBC"/>
    <w:rsid w:val="00752EC6"/>
    <w:rsid w:val="00752EF2"/>
    <w:rsid w:val="00752EF7"/>
    <w:rsid w:val="00752F1D"/>
    <w:rsid w:val="00752F25"/>
    <w:rsid w:val="00752F28"/>
    <w:rsid w:val="00752F6A"/>
    <w:rsid w:val="00752F77"/>
    <w:rsid w:val="00752F93"/>
    <w:rsid w:val="00752FA4"/>
    <w:rsid w:val="00752FC5"/>
    <w:rsid w:val="00752FE4"/>
    <w:rsid w:val="0075300A"/>
    <w:rsid w:val="0075300C"/>
    <w:rsid w:val="00753027"/>
    <w:rsid w:val="00753096"/>
    <w:rsid w:val="007530BC"/>
    <w:rsid w:val="007530E2"/>
    <w:rsid w:val="007530E7"/>
    <w:rsid w:val="007530FC"/>
    <w:rsid w:val="0075313B"/>
    <w:rsid w:val="0075314C"/>
    <w:rsid w:val="00753213"/>
    <w:rsid w:val="00753245"/>
    <w:rsid w:val="00753270"/>
    <w:rsid w:val="0075328D"/>
    <w:rsid w:val="007532C6"/>
    <w:rsid w:val="007532C7"/>
    <w:rsid w:val="00753301"/>
    <w:rsid w:val="0075333B"/>
    <w:rsid w:val="00753349"/>
    <w:rsid w:val="0075334B"/>
    <w:rsid w:val="0075334C"/>
    <w:rsid w:val="0075336D"/>
    <w:rsid w:val="00753380"/>
    <w:rsid w:val="007533AF"/>
    <w:rsid w:val="007533BF"/>
    <w:rsid w:val="007533E4"/>
    <w:rsid w:val="00753426"/>
    <w:rsid w:val="00753445"/>
    <w:rsid w:val="0075344D"/>
    <w:rsid w:val="00753465"/>
    <w:rsid w:val="00753474"/>
    <w:rsid w:val="00753483"/>
    <w:rsid w:val="007534AD"/>
    <w:rsid w:val="007534CD"/>
    <w:rsid w:val="00753554"/>
    <w:rsid w:val="00753570"/>
    <w:rsid w:val="00753572"/>
    <w:rsid w:val="007535B8"/>
    <w:rsid w:val="007535C0"/>
    <w:rsid w:val="007535C6"/>
    <w:rsid w:val="007535E1"/>
    <w:rsid w:val="0075367D"/>
    <w:rsid w:val="007536E0"/>
    <w:rsid w:val="00753720"/>
    <w:rsid w:val="00753742"/>
    <w:rsid w:val="00753794"/>
    <w:rsid w:val="007537B8"/>
    <w:rsid w:val="007537BE"/>
    <w:rsid w:val="007537D8"/>
    <w:rsid w:val="007537E3"/>
    <w:rsid w:val="007537E8"/>
    <w:rsid w:val="00753850"/>
    <w:rsid w:val="00753862"/>
    <w:rsid w:val="00753872"/>
    <w:rsid w:val="007538D4"/>
    <w:rsid w:val="00753925"/>
    <w:rsid w:val="0075392D"/>
    <w:rsid w:val="0075392F"/>
    <w:rsid w:val="00753932"/>
    <w:rsid w:val="00753949"/>
    <w:rsid w:val="0075394E"/>
    <w:rsid w:val="007539A2"/>
    <w:rsid w:val="007539CB"/>
    <w:rsid w:val="00753A36"/>
    <w:rsid w:val="00753A6B"/>
    <w:rsid w:val="00753A98"/>
    <w:rsid w:val="00753AE9"/>
    <w:rsid w:val="00753B1E"/>
    <w:rsid w:val="00753B25"/>
    <w:rsid w:val="00753B90"/>
    <w:rsid w:val="00753B95"/>
    <w:rsid w:val="00753BA5"/>
    <w:rsid w:val="00753BDA"/>
    <w:rsid w:val="00753C01"/>
    <w:rsid w:val="00753C29"/>
    <w:rsid w:val="00753C76"/>
    <w:rsid w:val="00753C78"/>
    <w:rsid w:val="00753C88"/>
    <w:rsid w:val="00753D20"/>
    <w:rsid w:val="00753D45"/>
    <w:rsid w:val="00753D5A"/>
    <w:rsid w:val="00753DB9"/>
    <w:rsid w:val="00753E2A"/>
    <w:rsid w:val="00753E4D"/>
    <w:rsid w:val="00753E71"/>
    <w:rsid w:val="00753ECA"/>
    <w:rsid w:val="00753F47"/>
    <w:rsid w:val="00753F55"/>
    <w:rsid w:val="00753F5F"/>
    <w:rsid w:val="00753F9B"/>
    <w:rsid w:val="00753FAD"/>
    <w:rsid w:val="00754000"/>
    <w:rsid w:val="00754001"/>
    <w:rsid w:val="00754043"/>
    <w:rsid w:val="0075406C"/>
    <w:rsid w:val="00754091"/>
    <w:rsid w:val="007540B7"/>
    <w:rsid w:val="007540DC"/>
    <w:rsid w:val="00754108"/>
    <w:rsid w:val="0075410C"/>
    <w:rsid w:val="00754133"/>
    <w:rsid w:val="0075415A"/>
    <w:rsid w:val="00754186"/>
    <w:rsid w:val="007541A7"/>
    <w:rsid w:val="007541BF"/>
    <w:rsid w:val="007541DC"/>
    <w:rsid w:val="00754212"/>
    <w:rsid w:val="00754215"/>
    <w:rsid w:val="0075421F"/>
    <w:rsid w:val="0075422E"/>
    <w:rsid w:val="0075423B"/>
    <w:rsid w:val="00754268"/>
    <w:rsid w:val="00754295"/>
    <w:rsid w:val="007542A9"/>
    <w:rsid w:val="007542D8"/>
    <w:rsid w:val="007542E6"/>
    <w:rsid w:val="0075432A"/>
    <w:rsid w:val="00754331"/>
    <w:rsid w:val="00754336"/>
    <w:rsid w:val="0075433A"/>
    <w:rsid w:val="007543F0"/>
    <w:rsid w:val="00754442"/>
    <w:rsid w:val="00754455"/>
    <w:rsid w:val="00754471"/>
    <w:rsid w:val="0075447F"/>
    <w:rsid w:val="00754488"/>
    <w:rsid w:val="007544DA"/>
    <w:rsid w:val="00754507"/>
    <w:rsid w:val="00754526"/>
    <w:rsid w:val="00754547"/>
    <w:rsid w:val="00754572"/>
    <w:rsid w:val="0075459C"/>
    <w:rsid w:val="0075462E"/>
    <w:rsid w:val="0075463B"/>
    <w:rsid w:val="007546AA"/>
    <w:rsid w:val="007546D1"/>
    <w:rsid w:val="007546EB"/>
    <w:rsid w:val="007546F2"/>
    <w:rsid w:val="00754721"/>
    <w:rsid w:val="00754731"/>
    <w:rsid w:val="00754738"/>
    <w:rsid w:val="0075474D"/>
    <w:rsid w:val="0075475A"/>
    <w:rsid w:val="00754776"/>
    <w:rsid w:val="007547C8"/>
    <w:rsid w:val="007547CC"/>
    <w:rsid w:val="007547CF"/>
    <w:rsid w:val="00754808"/>
    <w:rsid w:val="0075481B"/>
    <w:rsid w:val="0075481C"/>
    <w:rsid w:val="00754825"/>
    <w:rsid w:val="0075482C"/>
    <w:rsid w:val="00754834"/>
    <w:rsid w:val="0075483C"/>
    <w:rsid w:val="00754861"/>
    <w:rsid w:val="0075486A"/>
    <w:rsid w:val="00754879"/>
    <w:rsid w:val="007548E9"/>
    <w:rsid w:val="007549CB"/>
    <w:rsid w:val="007549F8"/>
    <w:rsid w:val="00754A67"/>
    <w:rsid w:val="00754A89"/>
    <w:rsid w:val="00754A9D"/>
    <w:rsid w:val="00754AA2"/>
    <w:rsid w:val="00754AAD"/>
    <w:rsid w:val="00754AEA"/>
    <w:rsid w:val="00754AF8"/>
    <w:rsid w:val="00754B10"/>
    <w:rsid w:val="00754B67"/>
    <w:rsid w:val="00754B7C"/>
    <w:rsid w:val="00754BF5"/>
    <w:rsid w:val="00754C06"/>
    <w:rsid w:val="00754CA3"/>
    <w:rsid w:val="00754CB9"/>
    <w:rsid w:val="00754CF0"/>
    <w:rsid w:val="00754CFC"/>
    <w:rsid w:val="00754D02"/>
    <w:rsid w:val="00754D46"/>
    <w:rsid w:val="00754D55"/>
    <w:rsid w:val="00754D94"/>
    <w:rsid w:val="00754D97"/>
    <w:rsid w:val="00754DA5"/>
    <w:rsid w:val="00754DA8"/>
    <w:rsid w:val="00754DCC"/>
    <w:rsid w:val="00754DD2"/>
    <w:rsid w:val="00754DE1"/>
    <w:rsid w:val="00754E1E"/>
    <w:rsid w:val="00754E25"/>
    <w:rsid w:val="00754E4E"/>
    <w:rsid w:val="00754E7D"/>
    <w:rsid w:val="00754EB7"/>
    <w:rsid w:val="00754EEA"/>
    <w:rsid w:val="00754EFE"/>
    <w:rsid w:val="00754F39"/>
    <w:rsid w:val="00754F8F"/>
    <w:rsid w:val="00755063"/>
    <w:rsid w:val="007550BF"/>
    <w:rsid w:val="00755122"/>
    <w:rsid w:val="00755130"/>
    <w:rsid w:val="00755139"/>
    <w:rsid w:val="00755146"/>
    <w:rsid w:val="0075516B"/>
    <w:rsid w:val="007551DC"/>
    <w:rsid w:val="00755212"/>
    <w:rsid w:val="00755229"/>
    <w:rsid w:val="00755245"/>
    <w:rsid w:val="0075525B"/>
    <w:rsid w:val="00755289"/>
    <w:rsid w:val="00755295"/>
    <w:rsid w:val="007552A3"/>
    <w:rsid w:val="007552FC"/>
    <w:rsid w:val="007552FE"/>
    <w:rsid w:val="00755366"/>
    <w:rsid w:val="0075537A"/>
    <w:rsid w:val="00755389"/>
    <w:rsid w:val="007553B1"/>
    <w:rsid w:val="007553FE"/>
    <w:rsid w:val="0075542A"/>
    <w:rsid w:val="0075542B"/>
    <w:rsid w:val="007554C6"/>
    <w:rsid w:val="007554C8"/>
    <w:rsid w:val="00755520"/>
    <w:rsid w:val="007555D8"/>
    <w:rsid w:val="007555E7"/>
    <w:rsid w:val="007555F5"/>
    <w:rsid w:val="0075561A"/>
    <w:rsid w:val="0075563D"/>
    <w:rsid w:val="0075565F"/>
    <w:rsid w:val="00755683"/>
    <w:rsid w:val="007556CB"/>
    <w:rsid w:val="007556DF"/>
    <w:rsid w:val="0075570E"/>
    <w:rsid w:val="0075574C"/>
    <w:rsid w:val="00755759"/>
    <w:rsid w:val="0075575E"/>
    <w:rsid w:val="0075579C"/>
    <w:rsid w:val="007557AA"/>
    <w:rsid w:val="007557BE"/>
    <w:rsid w:val="007558A5"/>
    <w:rsid w:val="007558EB"/>
    <w:rsid w:val="0075597E"/>
    <w:rsid w:val="00755982"/>
    <w:rsid w:val="007559A9"/>
    <w:rsid w:val="007559E0"/>
    <w:rsid w:val="00755A30"/>
    <w:rsid w:val="00755A58"/>
    <w:rsid w:val="00755AB1"/>
    <w:rsid w:val="00755ACD"/>
    <w:rsid w:val="00755ACF"/>
    <w:rsid w:val="00755AFA"/>
    <w:rsid w:val="00755B14"/>
    <w:rsid w:val="00755B15"/>
    <w:rsid w:val="00755B5B"/>
    <w:rsid w:val="00755B62"/>
    <w:rsid w:val="00755BF5"/>
    <w:rsid w:val="00755C0C"/>
    <w:rsid w:val="00755C29"/>
    <w:rsid w:val="00755C82"/>
    <w:rsid w:val="00755CD8"/>
    <w:rsid w:val="00755CE5"/>
    <w:rsid w:val="00755D2C"/>
    <w:rsid w:val="00755D66"/>
    <w:rsid w:val="00755D6D"/>
    <w:rsid w:val="00755D7E"/>
    <w:rsid w:val="00755D86"/>
    <w:rsid w:val="00755E45"/>
    <w:rsid w:val="00755E5B"/>
    <w:rsid w:val="00755E5C"/>
    <w:rsid w:val="00755E5D"/>
    <w:rsid w:val="00755F02"/>
    <w:rsid w:val="00755F40"/>
    <w:rsid w:val="00755FB6"/>
    <w:rsid w:val="00755FF3"/>
    <w:rsid w:val="0075600B"/>
    <w:rsid w:val="0075603E"/>
    <w:rsid w:val="0075605F"/>
    <w:rsid w:val="00756062"/>
    <w:rsid w:val="00756091"/>
    <w:rsid w:val="007560A8"/>
    <w:rsid w:val="007560FC"/>
    <w:rsid w:val="0075614F"/>
    <w:rsid w:val="00756168"/>
    <w:rsid w:val="00756172"/>
    <w:rsid w:val="0075618F"/>
    <w:rsid w:val="007561AC"/>
    <w:rsid w:val="007561B0"/>
    <w:rsid w:val="007561C9"/>
    <w:rsid w:val="007561D4"/>
    <w:rsid w:val="007561D9"/>
    <w:rsid w:val="007561FD"/>
    <w:rsid w:val="00756243"/>
    <w:rsid w:val="00756289"/>
    <w:rsid w:val="00756297"/>
    <w:rsid w:val="007562D2"/>
    <w:rsid w:val="007562F1"/>
    <w:rsid w:val="0075630C"/>
    <w:rsid w:val="00756310"/>
    <w:rsid w:val="00756373"/>
    <w:rsid w:val="007563D0"/>
    <w:rsid w:val="007563DA"/>
    <w:rsid w:val="00756405"/>
    <w:rsid w:val="00756417"/>
    <w:rsid w:val="0075642F"/>
    <w:rsid w:val="00756441"/>
    <w:rsid w:val="00756446"/>
    <w:rsid w:val="007564BF"/>
    <w:rsid w:val="007564C0"/>
    <w:rsid w:val="007564C4"/>
    <w:rsid w:val="007564D3"/>
    <w:rsid w:val="007564F9"/>
    <w:rsid w:val="00756505"/>
    <w:rsid w:val="00756510"/>
    <w:rsid w:val="00756521"/>
    <w:rsid w:val="00756548"/>
    <w:rsid w:val="00756564"/>
    <w:rsid w:val="007565C1"/>
    <w:rsid w:val="007565DC"/>
    <w:rsid w:val="007565F4"/>
    <w:rsid w:val="00756625"/>
    <w:rsid w:val="0075664F"/>
    <w:rsid w:val="007566A2"/>
    <w:rsid w:val="007566DB"/>
    <w:rsid w:val="007566FA"/>
    <w:rsid w:val="00756731"/>
    <w:rsid w:val="00756774"/>
    <w:rsid w:val="00756785"/>
    <w:rsid w:val="0075678C"/>
    <w:rsid w:val="00756795"/>
    <w:rsid w:val="0075679C"/>
    <w:rsid w:val="007567D7"/>
    <w:rsid w:val="007567F0"/>
    <w:rsid w:val="007567F9"/>
    <w:rsid w:val="00756818"/>
    <w:rsid w:val="0075684E"/>
    <w:rsid w:val="00756859"/>
    <w:rsid w:val="00756889"/>
    <w:rsid w:val="00756895"/>
    <w:rsid w:val="007568B0"/>
    <w:rsid w:val="007568C8"/>
    <w:rsid w:val="00756910"/>
    <w:rsid w:val="00756934"/>
    <w:rsid w:val="0075693E"/>
    <w:rsid w:val="00756948"/>
    <w:rsid w:val="00756951"/>
    <w:rsid w:val="0075695A"/>
    <w:rsid w:val="00756989"/>
    <w:rsid w:val="007569C2"/>
    <w:rsid w:val="00756A12"/>
    <w:rsid w:val="00756A32"/>
    <w:rsid w:val="00756A44"/>
    <w:rsid w:val="00756A9B"/>
    <w:rsid w:val="00756B01"/>
    <w:rsid w:val="00756B23"/>
    <w:rsid w:val="00756B2C"/>
    <w:rsid w:val="00756B37"/>
    <w:rsid w:val="00756B43"/>
    <w:rsid w:val="00756B4C"/>
    <w:rsid w:val="00756BBF"/>
    <w:rsid w:val="00756C3C"/>
    <w:rsid w:val="00756CAE"/>
    <w:rsid w:val="00756CB2"/>
    <w:rsid w:val="00756CD2"/>
    <w:rsid w:val="00756CE0"/>
    <w:rsid w:val="00756D03"/>
    <w:rsid w:val="00756D1E"/>
    <w:rsid w:val="00756D55"/>
    <w:rsid w:val="00756D6E"/>
    <w:rsid w:val="00756D95"/>
    <w:rsid w:val="00756D9B"/>
    <w:rsid w:val="00756DAD"/>
    <w:rsid w:val="00756DD5"/>
    <w:rsid w:val="00756DEA"/>
    <w:rsid w:val="00756E68"/>
    <w:rsid w:val="00756E7F"/>
    <w:rsid w:val="00756EA9"/>
    <w:rsid w:val="00756EB0"/>
    <w:rsid w:val="00756EC0"/>
    <w:rsid w:val="00756EE6"/>
    <w:rsid w:val="00756F03"/>
    <w:rsid w:val="00756F89"/>
    <w:rsid w:val="00756F99"/>
    <w:rsid w:val="00756F9F"/>
    <w:rsid w:val="00756FB7"/>
    <w:rsid w:val="00756FF8"/>
    <w:rsid w:val="00756FFC"/>
    <w:rsid w:val="007570AC"/>
    <w:rsid w:val="007570BF"/>
    <w:rsid w:val="007570C7"/>
    <w:rsid w:val="007570CA"/>
    <w:rsid w:val="007570D7"/>
    <w:rsid w:val="007570D8"/>
    <w:rsid w:val="007570F8"/>
    <w:rsid w:val="00757147"/>
    <w:rsid w:val="0075714A"/>
    <w:rsid w:val="00757174"/>
    <w:rsid w:val="0075719C"/>
    <w:rsid w:val="007571B2"/>
    <w:rsid w:val="007571B9"/>
    <w:rsid w:val="007571FD"/>
    <w:rsid w:val="00757224"/>
    <w:rsid w:val="00757265"/>
    <w:rsid w:val="0075729C"/>
    <w:rsid w:val="00757402"/>
    <w:rsid w:val="00757422"/>
    <w:rsid w:val="0075746F"/>
    <w:rsid w:val="007574AE"/>
    <w:rsid w:val="007574C8"/>
    <w:rsid w:val="007574CF"/>
    <w:rsid w:val="00757502"/>
    <w:rsid w:val="00757529"/>
    <w:rsid w:val="00757532"/>
    <w:rsid w:val="007575A2"/>
    <w:rsid w:val="007575A8"/>
    <w:rsid w:val="007575D3"/>
    <w:rsid w:val="007575DA"/>
    <w:rsid w:val="00757659"/>
    <w:rsid w:val="0075765F"/>
    <w:rsid w:val="00757661"/>
    <w:rsid w:val="007576A8"/>
    <w:rsid w:val="007576AD"/>
    <w:rsid w:val="007576E3"/>
    <w:rsid w:val="00757738"/>
    <w:rsid w:val="0075773A"/>
    <w:rsid w:val="00757753"/>
    <w:rsid w:val="007577A6"/>
    <w:rsid w:val="007577A9"/>
    <w:rsid w:val="007577B0"/>
    <w:rsid w:val="007577C5"/>
    <w:rsid w:val="00757843"/>
    <w:rsid w:val="0075784B"/>
    <w:rsid w:val="00757851"/>
    <w:rsid w:val="00757869"/>
    <w:rsid w:val="0075789A"/>
    <w:rsid w:val="00757903"/>
    <w:rsid w:val="00757908"/>
    <w:rsid w:val="00757912"/>
    <w:rsid w:val="0075795D"/>
    <w:rsid w:val="0075797D"/>
    <w:rsid w:val="007579AE"/>
    <w:rsid w:val="007579BC"/>
    <w:rsid w:val="00757A01"/>
    <w:rsid w:val="00757A0B"/>
    <w:rsid w:val="00757A2C"/>
    <w:rsid w:val="00757A2E"/>
    <w:rsid w:val="00757AA7"/>
    <w:rsid w:val="00757B23"/>
    <w:rsid w:val="00757B7A"/>
    <w:rsid w:val="00757B89"/>
    <w:rsid w:val="00757BBD"/>
    <w:rsid w:val="00757C21"/>
    <w:rsid w:val="00757C58"/>
    <w:rsid w:val="00757C9C"/>
    <w:rsid w:val="00757CAF"/>
    <w:rsid w:val="00757D18"/>
    <w:rsid w:val="00757D28"/>
    <w:rsid w:val="00757D7F"/>
    <w:rsid w:val="00757DA6"/>
    <w:rsid w:val="00757DAA"/>
    <w:rsid w:val="00757DC2"/>
    <w:rsid w:val="00757E30"/>
    <w:rsid w:val="00757E64"/>
    <w:rsid w:val="00757E66"/>
    <w:rsid w:val="00757E73"/>
    <w:rsid w:val="00757EEA"/>
    <w:rsid w:val="00757EFB"/>
    <w:rsid w:val="00757F01"/>
    <w:rsid w:val="00757F7E"/>
    <w:rsid w:val="00757F84"/>
    <w:rsid w:val="00757FAC"/>
    <w:rsid w:val="00757FBD"/>
    <w:rsid w:val="00757FF7"/>
    <w:rsid w:val="00760010"/>
    <w:rsid w:val="00760054"/>
    <w:rsid w:val="00760067"/>
    <w:rsid w:val="0076009B"/>
    <w:rsid w:val="007600A9"/>
    <w:rsid w:val="007600E2"/>
    <w:rsid w:val="00760117"/>
    <w:rsid w:val="0076014A"/>
    <w:rsid w:val="0076015A"/>
    <w:rsid w:val="00760166"/>
    <w:rsid w:val="0076016D"/>
    <w:rsid w:val="0076017D"/>
    <w:rsid w:val="007601AB"/>
    <w:rsid w:val="007601FA"/>
    <w:rsid w:val="00760283"/>
    <w:rsid w:val="0076028D"/>
    <w:rsid w:val="007602DC"/>
    <w:rsid w:val="00760308"/>
    <w:rsid w:val="0076036A"/>
    <w:rsid w:val="0076036F"/>
    <w:rsid w:val="007603BF"/>
    <w:rsid w:val="007603DC"/>
    <w:rsid w:val="007603E3"/>
    <w:rsid w:val="00760435"/>
    <w:rsid w:val="0076046B"/>
    <w:rsid w:val="0076047F"/>
    <w:rsid w:val="007604DA"/>
    <w:rsid w:val="00760508"/>
    <w:rsid w:val="0076056F"/>
    <w:rsid w:val="0076057A"/>
    <w:rsid w:val="00760582"/>
    <w:rsid w:val="007605CF"/>
    <w:rsid w:val="007605ED"/>
    <w:rsid w:val="007605F2"/>
    <w:rsid w:val="00760649"/>
    <w:rsid w:val="0076065A"/>
    <w:rsid w:val="00760676"/>
    <w:rsid w:val="00760681"/>
    <w:rsid w:val="007606A9"/>
    <w:rsid w:val="007606C7"/>
    <w:rsid w:val="007606DB"/>
    <w:rsid w:val="007606E8"/>
    <w:rsid w:val="0076074D"/>
    <w:rsid w:val="0076078C"/>
    <w:rsid w:val="007607AA"/>
    <w:rsid w:val="007607E1"/>
    <w:rsid w:val="007607EF"/>
    <w:rsid w:val="00760807"/>
    <w:rsid w:val="00760810"/>
    <w:rsid w:val="00760856"/>
    <w:rsid w:val="00760870"/>
    <w:rsid w:val="00760873"/>
    <w:rsid w:val="007608AD"/>
    <w:rsid w:val="007608EB"/>
    <w:rsid w:val="00760946"/>
    <w:rsid w:val="00760A09"/>
    <w:rsid w:val="00760A74"/>
    <w:rsid w:val="00760A75"/>
    <w:rsid w:val="00760A77"/>
    <w:rsid w:val="00760A90"/>
    <w:rsid w:val="00760A97"/>
    <w:rsid w:val="00760A9F"/>
    <w:rsid w:val="00760ACA"/>
    <w:rsid w:val="00760AFC"/>
    <w:rsid w:val="00760BBA"/>
    <w:rsid w:val="00760BBD"/>
    <w:rsid w:val="00760BD6"/>
    <w:rsid w:val="00760BDD"/>
    <w:rsid w:val="00760C17"/>
    <w:rsid w:val="00760C4D"/>
    <w:rsid w:val="00760C6E"/>
    <w:rsid w:val="00760C8F"/>
    <w:rsid w:val="00760CA0"/>
    <w:rsid w:val="00760CF1"/>
    <w:rsid w:val="00760D24"/>
    <w:rsid w:val="00760D2C"/>
    <w:rsid w:val="00760D5C"/>
    <w:rsid w:val="00760D64"/>
    <w:rsid w:val="00760D6A"/>
    <w:rsid w:val="00760D71"/>
    <w:rsid w:val="00760D7E"/>
    <w:rsid w:val="00760D8D"/>
    <w:rsid w:val="00760E0C"/>
    <w:rsid w:val="00760E1C"/>
    <w:rsid w:val="00760E30"/>
    <w:rsid w:val="00760E49"/>
    <w:rsid w:val="00760E4A"/>
    <w:rsid w:val="00760E7A"/>
    <w:rsid w:val="00760E90"/>
    <w:rsid w:val="00760EA1"/>
    <w:rsid w:val="00760F03"/>
    <w:rsid w:val="00760F2C"/>
    <w:rsid w:val="00760FA5"/>
    <w:rsid w:val="00761006"/>
    <w:rsid w:val="0076101E"/>
    <w:rsid w:val="00761025"/>
    <w:rsid w:val="0076107D"/>
    <w:rsid w:val="007610A0"/>
    <w:rsid w:val="007610E6"/>
    <w:rsid w:val="00761114"/>
    <w:rsid w:val="007611C3"/>
    <w:rsid w:val="007611E0"/>
    <w:rsid w:val="007611E4"/>
    <w:rsid w:val="007611FE"/>
    <w:rsid w:val="00761202"/>
    <w:rsid w:val="0076120B"/>
    <w:rsid w:val="00761224"/>
    <w:rsid w:val="00761266"/>
    <w:rsid w:val="0076135F"/>
    <w:rsid w:val="00761376"/>
    <w:rsid w:val="00761398"/>
    <w:rsid w:val="007613A4"/>
    <w:rsid w:val="007613A9"/>
    <w:rsid w:val="007613B2"/>
    <w:rsid w:val="007613B3"/>
    <w:rsid w:val="007613E1"/>
    <w:rsid w:val="007614A1"/>
    <w:rsid w:val="007614EE"/>
    <w:rsid w:val="007614F0"/>
    <w:rsid w:val="007614F7"/>
    <w:rsid w:val="0076159D"/>
    <w:rsid w:val="007615D5"/>
    <w:rsid w:val="00761607"/>
    <w:rsid w:val="00761616"/>
    <w:rsid w:val="00761641"/>
    <w:rsid w:val="00761658"/>
    <w:rsid w:val="00761668"/>
    <w:rsid w:val="00761682"/>
    <w:rsid w:val="0076168A"/>
    <w:rsid w:val="007616AB"/>
    <w:rsid w:val="007616CB"/>
    <w:rsid w:val="0076170F"/>
    <w:rsid w:val="00761748"/>
    <w:rsid w:val="00761761"/>
    <w:rsid w:val="00761785"/>
    <w:rsid w:val="00761792"/>
    <w:rsid w:val="0076179F"/>
    <w:rsid w:val="007617F4"/>
    <w:rsid w:val="00761805"/>
    <w:rsid w:val="00761810"/>
    <w:rsid w:val="0076184A"/>
    <w:rsid w:val="00761877"/>
    <w:rsid w:val="00761909"/>
    <w:rsid w:val="00761957"/>
    <w:rsid w:val="00761A46"/>
    <w:rsid w:val="00761A63"/>
    <w:rsid w:val="00761A6E"/>
    <w:rsid w:val="00761AA7"/>
    <w:rsid w:val="00761AB5"/>
    <w:rsid w:val="00761AED"/>
    <w:rsid w:val="00761B45"/>
    <w:rsid w:val="00761B49"/>
    <w:rsid w:val="00761B51"/>
    <w:rsid w:val="00761B65"/>
    <w:rsid w:val="00761B6D"/>
    <w:rsid w:val="00761B80"/>
    <w:rsid w:val="00761B84"/>
    <w:rsid w:val="00761BA4"/>
    <w:rsid w:val="00761C46"/>
    <w:rsid w:val="00761C48"/>
    <w:rsid w:val="00761C50"/>
    <w:rsid w:val="00761C7F"/>
    <w:rsid w:val="00761CC6"/>
    <w:rsid w:val="00761CD1"/>
    <w:rsid w:val="00761CD6"/>
    <w:rsid w:val="00761D1E"/>
    <w:rsid w:val="00761D3D"/>
    <w:rsid w:val="00761D4B"/>
    <w:rsid w:val="00761D5A"/>
    <w:rsid w:val="00761D67"/>
    <w:rsid w:val="00761D98"/>
    <w:rsid w:val="00761DA7"/>
    <w:rsid w:val="00761E7B"/>
    <w:rsid w:val="00761E97"/>
    <w:rsid w:val="00761E9F"/>
    <w:rsid w:val="00761ECB"/>
    <w:rsid w:val="00761EDC"/>
    <w:rsid w:val="00761F06"/>
    <w:rsid w:val="00761F09"/>
    <w:rsid w:val="00761F32"/>
    <w:rsid w:val="00761F41"/>
    <w:rsid w:val="00761FE3"/>
    <w:rsid w:val="00762012"/>
    <w:rsid w:val="00762021"/>
    <w:rsid w:val="00762029"/>
    <w:rsid w:val="0076206F"/>
    <w:rsid w:val="007620D4"/>
    <w:rsid w:val="007620FA"/>
    <w:rsid w:val="007620FC"/>
    <w:rsid w:val="0076210C"/>
    <w:rsid w:val="0076211B"/>
    <w:rsid w:val="00762143"/>
    <w:rsid w:val="00762151"/>
    <w:rsid w:val="00762175"/>
    <w:rsid w:val="00762191"/>
    <w:rsid w:val="007621F5"/>
    <w:rsid w:val="00762204"/>
    <w:rsid w:val="00762205"/>
    <w:rsid w:val="0076221C"/>
    <w:rsid w:val="0076224B"/>
    <w:rsid w:val="00762266"/>
    <w:rsid w:val="00762270"/>
    <w:rsid w:val="00762283"/>
    <w:rsid w:val="007622D5"/>
    <w:rsid w:val="007622DF"/>
    <w:rsid w:val="00762326"/>
    <w:rsid w:val="00762362"/>
    <w:rsid w:val="00762380"/>
    <w:rsid w:val="00762383"/>
    <w:rsid w:val="007623DA"/>
    <w:rsid w:val="007623F0"/>
    <w:rsid w:val="007623F5"/>
    <w:rsid w:val="00762416"/>
    <w:rsid w:val="0076247E"/>
    <w:rsid w:val="007624A8"/>
    <w:rsid w:val="00762505"/>
    <w:rsid w:val="00762507"/>
    <w:rsid w:val="00762525"/>
    <w:rsid w:val="00762533"/>
    <w:rsid w:val="00762544"/>
    <w:rsid w:val="00762549"/>
    <w:rsid w:val="007625C2"/>
    <w:rsid w:val="007625D6"/>
    <w:rsid w:val="007625DC"/>
    <w:rsid w:val="007625E0"/>
    <w:rsid w:val="007625E9"/>
    <w:rsid w:val="00762637"/>
    <w:rsid w:val="0076263D"/>
    <w:rsid w:val="0076263F"/>
    <w:rsid w:val="0076267A"/>
    <w:rsid w:val="00762683"/>
    <w:rsid w:val="0076268B"/>
    <w:rsid w:val="007626AF"/>
    <w:rsid w:val="007626CF"/>
    <w:rsid w:val="007626D3"/>
    <w:rsid w:val="007626D6"/>
    <w:rsid w:val="0076270B"/>
    <w:rsid w:val="00762728"/>
    <w:rsid w:val="00762730"/>
    <w:rsid w:val="0076274C"/>
    <w:rsid w:val="0076274D"/>
    <w:rsid w:val="00762767"/>
    <w:rsid w:val="00762780"/>
    <w:rsid w:val="0076279B"/>
    <w:rsid w:val="00762807"/>
    <w:rsid w:val="0076284E"/>
    <w:rsid w:val="0076288C"/>
    <w:rsid w:val="007628B4"/>
    <w:rsid w:val="007628D2"/>
    <w:rsid w:val="007628D8"/>
    <w:rsid w:val="007628DC"/>
    <w:rsid w:val="007628ED"/>
    <w:rsid w:val="00762926"/>
    <w:rsid w:val="0076294E"/>
    <w:rsid w:val="00762967"/>
    <w:rsid w:val="00762982"/>
    <w:rsid w:val="007629C2"/>
    <w:rsid w:val="007629C3"/>
    <w:rsid w:val="007629DE"/>
    <w:rsid w:val="00762A04"/>
    <w:rsid w:val="00762A20"/>
    <w:rsid w:val="00762A3A"/>
    <w:rsid w:val="00762A81"/>
    <w:rsid w:val="00762AB4"/>
    <w:rsid w:val="00762AB9"/>
    <w:rsid w:val="00762AE6"/>
    <w:rsid w:val="00762BA4"/>
    <w:rsid w:val="00762BA7"/>
    <w:rsid w:val="00762BA9"/>
    <w:rsid w:val="00762BC4"/>
    <w:rsid w:val="00762C0D"/>
    <w:rsid w:val="00762C4C"/>
    <w:rsid w:val="00762C4E"/>
    <w:rsid w:val="00762C5D"/>
    <w:rsid w:val="00762C66"/>
    <w:rsid w:val="00762C84"/>
    <w:rsid w:val="00762CA5"/>
    <w:rsid w:val="00762CB5"/>
    <w:rsid w:val="00762CC0"/>
    <w:rsid w:val="00762CCB"/>
    <w:rsid w:val="00762CF2"/>
    <w:rsid w:val="00762CFA"/>
    <w:rsid w:val="00762CFE"/>
    <w:rsid w:val="00762D88"/>
    <w:rsid w:val="00762D9C"/>
    <w:rsid w:val="00762E26"/>
    <w:rsid w:val="00762E63"/>
    <w:rsid w:val="00762E6B"/>
    <w:rsid w:val="00762EA2"/>
    <w:rsid w:val="00762EAB"/>
    <w:rsid w:val="00762ECD"/>
    <w:rsid w:val="00762F17"/>
    <w:rsid w:val="00762F26"/>
    <w:rsid w:val="00762F29"/>
    <w:rsid w:val="00762F2B"/>
    <w:rsid w:val="00762F37"/>
    <w:rsid w:val="00762F8D"/>
    <w:rsid w:val="00762F94"/>
    <w:rsid w:val="00762FAD"/>
    <w:rsid w:val="00762FEC"/>
    <w:rsid w:val="0076301F"/>
    <w:rsid w:val="0076302F"/>
    <w:rsid w:val="0076304B"/>
    <w:rsid w:val="00763057"/>
    <w:rsid w:val="00763077"/>
    <w:rsid w:val="00763093"/>
    <w:rsid w:val="0076309A"/>
    <w:rsid w:val="007630B5"/>
    <w:rsid w:val="007630C9"/>
    <w:rsid w:val="007630CC"/>
    <w:rsid w:val="007630F2"/>
    <w:rsid w:val="00763131"/>
    <w:rsid w:val="00763160"/>
    <w:rsid w:val="00763165"/>
    <w:rsid w:val="007631DE"/>
    <w:rsid w:val="007631E3"/>
    <w:rsid w:val="0076325C"/>
    <w:rsid w:val="0076326D"/>
    <w:rsid w:val="00763274"/>
    <w:rsid w:val="0076328F"/>
    <w:rsid w:val="0076329E"/>
    <w:rsid w:val="0076329F"/>
    <w:rsid w:val="007632B6"/>
    <w:rsid w:val="007632DD"/>
    <w:rsid w:val="00763334"/>
    <w:rsid w:val="00763345"/>
    <w:rsid w:val="00763361"/>
    <w:rsid w:val="00763398"/>
    <w:rsid w:val="0076339A"/>
    <w:rsid w:val="00763409"/>
    <w:rsid w:val="00763432"/>
    <w:rsid w:val="0076348B"/>
    <w:rsid w:val="007634AA"/>
    <w:rsid w:val="007634E9"/>
    <w:rsid w:val="00763522"/>
    <w:rsid w:val="00763554"/>
    <w:rsid w:val="0076356E"/>
    <w:rsid w:val="007635C2"/>
    <w:rsid w:val="007635C7"/>
    <w:rsid w:val="007635F5"/>
    <w:rsid w:val="00763612"/>
    <w:rsid w:val="00763627"/>
    <w:rsid w:val="0076367F"/>
    <w:rsid w:val="007636FD"/>
    <w:rsid w:val="00763768"/>
    <w:rsid w:val="0076377D"/>
    <w:rsid w:val="00763787"/>
    <w:rsid w:val="0076378A"/>
    <w:rsid w:val="0076378C"/>
    <w:rsid w:val="007637BA"/>
    <w:rsid w:val="007637BB"/>
    <w:rsid w:val="007637C6"/>
    <w:rsid w:val="007637CA"/>
    <w:rsid w:val="007637D5"/>
    <w:rsid w:val="00763814"/>
    <w:rsid w:val="007638AC"/>
    <w:rsid w:val="00763914"/>
    <w:rsid w:val="00763918"/>
    <w:rsid w:val="00763977"/>
    <w:rsid w:val="007639BE"/>
    <w:rsid w:val="007639E6"/>
    <w:rsid w:val="007639F0"/>
    <w:rsid w:val="00763A0F"/>
    <w:rsid w:val="00763A24"/>
    <w:rsid w:val="00763A28"/>
    <w:rsid w:val="00763A70"/>
    <w:rsid w:val="00763ABD"/>
    <w:rsid w:val="00763B08"/>
    <w:rsid w:val="00763B0E"/>
    <w:rsid w:val="00763B17"/>
    <w:rsid w:val="00763B59"/>
    <w:rsid w:val="00763B5E"/>
    <w:rsid w:val="00763B73"/>
    <w:rsid w:val="00763BD6"/>
    <w:rsid w:val="00763BFD"/>
    <w:rsid w:val="00763C02"/>
    <w:rsid w:val="00763C41"/>
    <w:rsid w:val="00763C4E"/>
    <w:rsid w:val="00763C62"/>
    <w:rsid w:val="00763C7E"/>
    <w:rsid w:val="00763C8B"/>
    <w:rsid w:val="00763D39"/>
    <w:rsid w:val="00763D3C"/>
    <w:rsid w:val="00763D5A"/>
    <w:rsid w:val="00763D5B"/>
    <w:rsid w:val="00763DAE"/>
    <w:rsid w:val="00763E22"/>
    <w:rsid w:val="00763E5F"/>
    <w:rsid w:val="00763E6D"/>
    <w:rsid w:val="00763E87"/>
    <w:rsid w:val="00763E8E"/>
    <w:rsid w:val="00763EF9"/>
    <w:rsid w:val="00763F0E"/>
    <w:rsid w:val="00763F18"/>
    <w:rsid w:val="00763F3D"/>
    <w:rsid w:val="00763F47"/>
    <w:rsid w:val="00763F4A"/>
    <w:rsid w:val="00763F74"/>
    <w:rsid w:val="00763F8A"/>
    <w:rsid w:val="00763F96"/>
    <w:rsid w:val="00763F98"/>
    <w:rsid w:val="00763FBB"/>
    <w:rsid w:val="00763FBD"/>
    <w:rsid w:val="00763FC2"/>
    <w:rsid w:val="00763FDA"/>
    <w:rsid w:val="00764036"/>
    <w:rsid w:val="0076405E"/>
    <w:rsid w:val="00764068"/>
    <w:rsid w:val="00764122"/>
    <w:rsid w:val="0076413A"/>
    <w:rsid w:val="00764147"/>
    <w:rsid w:val="0076416A"/>
    <w:rsid w:val="0076417C"/>
    <w:rsid w:val="00764196"/>
    <w:rsid w:val="007641CD"/>
    <w:rsid w:val="007641D1"/>
    <w:rsid w:val="0076421D"/>
    <w:rsid w:val="00764255"/>
    <w:rsid w:val="00764267"/>
    <w:rsid w:val="00764281"/>
    <w:rsid w:val="00764292"/>
    <w:rsid w:val="007642A7"/>
    <w:rsid w:val="007642BA"/>
    <w:rsid w:val="007642C0"/>
    <w:rsid w:val="007642D6"/>
    <w:rsid w:val="007642F9"/>
    <w:rsid w:val="0076439C"/>
    <w:rsid w:val="007643B9"/>
    <w:rsid w:val="007644B4"/>
    <w:rsid w:val="00764505"/>
    <w:rsid w:val="00764549"/>
    <w:rsid w:val="00764560"/>
    <w:rsid w:val="007645DE"/>
    <w:rsid w:val="0076462A"/>
    <w:rsid w:val="00764645"/>
    <w:rsid w:val="00764657"/>
    <w:rsid w:val="00764665"/>
    <w:rsid w:val="0076467B"/>
    <w:rsid w:val="007646B2"/>
    <w:rsid w:val="007646DD"/>
    <w:rsid w:val="007646E4"/>
    <w:rsid w:val="007646F8"/>
    <w:rsid w:val="00764713"/>
    <w:rsid w:val="0076471F"/>
    <w:rsid w:val="00764727"/>
    <w:rsid w:val="00764738"/>
    <w:rsid w:val="00764759"/>
    <w:rsid w:val="00764767"/>
    <w:rsid w:val="0076478F"/>
    <w:rsid w:val="00764798"/>
    <w:rsid w:val="007647A7"/>
    <w:rsid w:val="007647D7"/>
    <w:rsid w:val="007647DC"/>
    <w:rsid w:val="007647FA"/>
    <w:rsid w:val="007648A0"/>
    <w:rsid w:val="007648CF"/>
    <w:rsid w:val="00764977"/>
    <w:rsid w:val="0076497F"/>
    <w:rsid w:val="007649B0"/>
    <w:rsid w:val="007649CD"/>
    <w:rsid w:val="007649D9"/>
    <w:rsid w:val="007649E8"/>
    <w:rsid w:val="00764A03"/>
    <w:rsid w:val="00764A3F"/>
    <w:rsid w:val="00764A51"/>
    <w:rsid w:val="00764A6A"/>
    <w:rsid w:val="00764ABC"/>
    <w:rsid w:val="00764AD5"/>
    <w:rsid w:val="00764B15"/>
    <w:rsid w:val="00764B1F"/>
    <w:rsid w:val="00764B5A"/>
    <w:rsid w:val="00764B61"/>
    <w:rsid w:val="00764B65"/>
    <w:rsid w:val="00764B83"/>
    <w:rsid w:val="00764BBB"/>
    <w:rsid w:val="00764BBF"/>
    <w:rsid w:val="00764BDA"/>
    <w:rsid w:val="00764C0A"/>
    <w:rsid w:val="00764C13"/>
    <w:rsid w:val="00764C16"/>
    <w:rsid w:val="00764C2D"/>
    <w:rsid w:val="00764C38"/>
    <w:rsid w:val="00764C49"/>
    <w:rsid w:val="00764C5B"/>
    <w:rsid w:val="00764C8B"/>
    <w:rsid w:val="00764C91"/>
    <w:rsid w:val="00764D1D"/>
    <w:rsid w:val="00764D27"/>
    <w:rsid w:val="00764D59"/>
    <w:rsid w:val="00764D60"/>
    <w:rsid w:val="00764D6E"/>
    <w:rsid w:val="00764D8B"/>
    <w:rsid w:val="00764DA6"/>
    <w:rsid w:val="00764DB7"/>
    <w:rsid w:val="00764DD1"/>
    <w:rsid w:val="00764DEC"/>
    <w:rsid w:val="00764E02"/>
    <w:rsid w:val="00764E4E"/>
    <w:rsid w:val="00764E62"/>
    <w:rsid w:val="00764E7C"/>
    <w:rsid w:val="00764E7E"/>
    <w:rsid w:val="00764E86"/>
    <w:rsid w:val="00764EA3"/>
    <w:rsid w:val="00764EC6"/>
    <w:rsid w:val="00764ED1"/>
    <w:rsid w:val="00764EF7"/>
    <w:rsid w:val="00764F05"/>
    <w:rsid w:val="00764F1D"/>
    <w:rsid w:val="00764FA8"/>
    <w:rsid w:val="00764FCE"/>
    <w:rsid w:val="00764FDE"/>
    <w:rsid w:val="00765027"/>
    <w:rsid w:val="00765066"/>
    <w:rsid w:val="007650A6"/>
    <w:rsid w:val="007650CA"/>
    <w:rsid w:val="007650D0"/>
    <w:rsid w:val="007650D1"/>
    <w:rsid w:val="00765153"/>
    <w:rsid w:val="00765161"/>
    <w:rsid w:val="00765184"/>
    <w:rsid w:val="0076518C"/>
    <w:rsid w:val="007651B4"/>
    <w:rsid w:val="007651CF"/>
    <w:rsid w:val="00765231"/>
    <w:rsid w:val="00765244"/>
    <w:rsid w:val="0076525C"/>
    <w:rsid w:val="007652B1"/>
    <w:rsid w:val="007652B9"/>
    <w:rsid w:val="007652CF"/>
    <w:rsid w:val="007652D9"/>
    <w:rsid w:val="0076532F"/>
    <w:rsid w:val="00765365"/>
    <w:rsid w:val="0076536A"/>
    <w:rsid w:val="00765388"/>
    <w:rsid w:val="00765395"/>
    <w:rsid w:val="00765397"/>
    <w:rsid w:val="0076539C"/>
    <w:rsid w:val="007653BC"/>
    <w:rsid w:val="007653C9"/>
    <w:rsid w:val="0076540E"/>
    <w:rsid w:val="00765461"/>
    <w:rsid w:val="00765497"/>
    <w:rsid w:val="00765520"/>
    <w:rsid w:val="00765553"/>
    <w:rsid w:val="00765587"/>
    <w:rsid w:val="0076558C"/>
    <w:rsid w:val="007655AB"/>
    <w:rsid w:val="007655C0"/>
    <w:rsid w:val="007655EB"/>
    <w:rsid w:val="00765630"/>
    <w:rsid w:val="00765658"/>
    <w:rsid w:val="0076566F"/>
    <w:rsid w:val="007656B6"/>
    <w:rsid w:val="007656C9"/>
    <w:rsid w:val="007656E0"/>
    <w:rsid w:val="0076572B"/>
    <w:rsid w:val="00765760"/>
    <w:rsid w:val="00765770"/>
    <w:rsid w:val="00765783"/>
    <w:rsid w:val="007657C3"/>
    <w:rsid w:val="00765832"/>
    <w:rsid w:val="00765837"/>
    <w:rsid w:val="0076585E"/>
    <w:rsid w:val="0076588D"/>
    <w:rsid w:val="007658B6"/>
    <w:rsid w:val="007658BA"/>
    <w:rsid w:val="007658FB"/>
    <w:rsid w:val="00765904"/>
    <w:rsid w:val="0076591B"/>
    <w:rsid w:val="00765935"/>
    <w:rsid w:val="00765956"/>
    <w:rsid w:val="0076596F"/>
    <w:rsid w:val="0076597E"/>
    <w:rsid w:val="007659A0"/>
    <w:rsid w:val="007659BC"/>
    <w:rsid w:val="007659C6"/>
    <w:rsid w:val="00765A05"/>
    <w:rsid w:val="00765ACA"/>
    <w:rsid w:val="00765AE7"/>
    <w:rsid w:val="00765B69"/>
    <w:rsid w:val="00765BA7"/>
    <w:rsid w:val="00765BBC"/>
    <w:rsid w:val="00765C27"/>
    <w:rsid w:val="00765C46"/>
    <w:rsid w:val="00765C81"/>
    <w:rsid w:val="00765CA0"/>
    <w:rsid w:val="00765CC1"/>
    <w:rsid w:val="00765CE4"/>
    <w:rsid w:val="00765CF3"/>
    <w:rsid w:val="00765CF6"/>
    <w:rsid w:val="00765D05"/>
    <w:rsid w:val="00765D26"/>
    <w:rsid w:val="00765D67"/>
    <w:rsid w:val="00765D69"/>
    <w:rsid w:val="00765D81"/>
    <w:rsid w:val="00765DAB"/>
    <w:rsid w:val="00765DCF"/>
    <w:rsid w:val="00765DFC"/>
    <w:rsid w:val="00765E59"/>
    <w:rsid w:val="00765E62"/>
    <w:rsid w:val="00765E65"/>
    <w:rsid w:val="00765ED7"/>
    <w:rsid w:val="00765F11"/>
    <w:rsid w:val="00765F55"/>
    <w:rsid w:val="00765F62"/>
    <w:rsid w:val="00765F83"/>
    <w:rsid w:val="00765FAD"/>
    <w:rsid w:val="00766009"/>
    <w:rsid w:val="0076601A"/>
    <w:rsid w:val="0076608D"/>
    <w:rsid w:val="00766095"/>
    <w:rsid w:val="007660AE"/>
    <w:rsid w:val="007660CB"/>
    <w:rsid w:val="007660D8"/>
    <w:rsid w:val="00766149"/>
    <w:rsid w:val="007661F4"/>
    <w:rsid w:val="007661FC"/>
    <w:rsid w:val="007661FE"/>
    <w:rsid w:val="00766227"/>
    <w:rsid w:val="00766231"/>
    <w:rsid w:val="0076625F"/>
    <w:rsid w:val="00766260"/>
    <w:rsid w:val="00766274"/>
    <w:rsid w:val="007662BA"/>
    <w:rsid w:val="007662CA"/>
    <w:rsid w:val="00766305"/>
    <w:rsid w:val="00766306"/>
    <w:rsid w:val="0076630E"/>
    <w:rsid w:val="00766312"/>
    <w:rsid w:val="00766314"/>
    <w:rsid w:val="0076635A"/>
    <w:rsid w:val="00766392"/>
    <w:rsid w:val="007663B0"/>
    <w:rsid w:val="007663C5"/>
    <w:rsid w:val="007663EB"/>
    <w:rsid w:val="00766428"/>
    <w:rsid w:val="0076643B"/>
    <w:rsid w:val="0076643D"/>
    <w:rsid w:val="00766460"/>
    <w:rsid w:val="00766497"/>
    <w:rsid w:val="00766499"/>
    <w:rsid w:val="0076649C"/>
    <w:rsid w:val="007664CF"/>
    <w:rsid w:val="007664EA"/>
    <w:rsid w:val="00766520"/>
    <w:rsid w:val="00766552"/>
    <w:rsid w:val="0076656A"/>
    <w:rsid w:val="0076658F"/>
    <w:rsid w:val="0076659A"/>
    <w:rsid w:val="007665A4"/>
    <w:rsid w:val="007665C6"/>
    <w:rsid w:val="007665C8"/>
    <w:rsid w:val="007665C9"/>
    <w:rsid w:val="007665F7"/>
    <w:rsid w:val="0076660C"/>
    <w:rsid w:val="007666C6"/>
    <w:rsid w:val="007666D6"/>
    <w:rsid w:val="007666E2"/>
    <w:rsid w:val="007666E6"/>
    <w:rsid w:val="007666F3"/>
    <w:rsid w:val="00766723"/>
    <w:rsid w:val="0076676E"/>
    <w:rsid w:val="00766782"/>
    <w:rsid w:val="0076678F"/>
    <w:rsid w:val="00766794"/>
    <w:rsid w:val="007667AF"/>
    <w:rsid w:val="007667E7"/>
    <w:rsid w:val="00766800"/>
    <w:rsid w:val="00766802"/>
    <w:rsid w:val="00766824"/>
    <w:rsid w:val="00766825"/>
    <w:rsid w:val="00766851"/>
    <w:rsid w:val="00766857"/>
    <w:rsid w:val="00766867"/>
    <w:rsid w:val="0076688F"/>
    <w:rsid w:val="0076691D"/>
    <w:rsid w:val="00766932"/>
    <w:rsid w:val="0076696C"/>
    <w:rsid w:val="007669B6"/>
    <w:rsid w:val="007669DC"/>
    <w:rsid w:val="00766A1E"/>
    <w:rsid w:val="00766A45"/>
    <w:rsid w:val="00766A6B"/>
    <w:rsid w:val="00766A9E"/>
    <w:rsid w:val="00766AC5"/>
    <w:rsid w:val="00766ADC"/>
    <w:rsid w:val="00766AFA"/>
    <w:rsid w:val="00766B02"/>
    <w:rsid w:val="00766B6A"/>
    <w:rsid w:val="00766B72"/>
    <w:rsid w:val="00766BD3"/>
    <w:rsid w:val="00766C3D"/>
    <w:rsid w:val="00766C3E"/>
    <w:rsid w:val="00766C5E"/>
    <w:rsid w:val="00766CCF"/>
    <w:rsid w:val="00766CD0"/>
    <w:rsid w:val="00766D76"/>
    <w:rsid w:val="00766DC5"/>
    <w:rsid w:val="00766E52"/>
    <w:rsid w:val="00766E91"/>
    <w:rsid w:val="00766EB9"/>
    <w:rsid w:val="00766ECD"/>
    <w:rsid w:val="00766EDB"/>
    <w:rsid w:val="00766EE0"/>
    <w:rsid w:val="00766EE2"/>
    <w:rsid w:val="00766F8D"/>
    <w:rsid w:val="00766FA7"/>
    <w:rsid w:val="00766FFD"/>
    <w:rsid w:val="00767010"/>
    <w:rsid w:val="0076703D"/>
    <w:rsid w:val="0076709D"/>
    <w:rsid w:val="007670C1"/>
    <w:rsid w:val="007670D1"/>
    <w:rsid w:val="007670E0"/>
    <w:rsid w:val="007670E2"/>
    <w:rsid w:val="007670F8"/>
    <w:rsid w:val="0076712F"/>
    <w:rsid w:val="00767131"/>
    <w:rsid w:val="0076716D"/>
    <w:rsid w:val="0076719B"/>
    <w:rsid w:val="007671BC"/>
    <w:rsid w:val="007671E9"/>
    <w:rsid w:val="00767230"/>
    <w:rsid w:val="0076726F"/>
    <w:rsid w:val="0076727F"/>
    <w:rsid w:val="007672CC"/>
    <w:rsid w:val="007672D2"/>
    <w:rsid w:val="00767321"/>
    <w:rsid w:val="00767353"/>
    <w:rsid w:val="00767355"/>
    <w:rsid w:val="00767366"/>
    <w:rsid w:val="007673AB"/>
    <w:rsid w:val="007673D2"/>
    <w:rsid w:val="007673DC"/>
    <w:rsid w:val="0076743C"/>
    <w:rsid w:val="00767479"/>
    <w:rsid w:val="007674B3"/>
    <w:rsid w:val="007674D6"/>
    <w:rsid w:val="007674E1"/>
    <w:rsid w:val="007674E3"/>
    <w:rsid w:val="007674EB"/>
    <w:rsid w:val="0076751B"/>
    <w:rsid w:val="00767553"/>
    <w:rsid w:val="0076756A"/>
    <w:rsid w:val="00767570"/>
    <w:rsid w:val="00767590"/>
    <w:rsid w:val="007675BD"/>
    <w:rsid w:val="007675CB"/>
    <w:rsid w:val="007675E3"/>
    <w:rsid w:val="00767605"/>
    <w:rsid w:val="00767609"/>
    <w:rsid w:val="0076763B"/>
    <w:rsid w:val="0076764D"/>
    <w:rsid w:val="0076767B"/>
    <w:rsid w:val="007676D8"/>
    <w:rsid w:val="007676DD"/>
    <w:rsid w:val="007676E1"/>
    <w:rsid w:val="00767709"/>
    <w:rsid w:val="0076774B"/>
    <w:rsid w:val="00767762"/>
    <w:rsid w:val="00767783"/>
    <w:rsid w:val="00767794"/>
    <w:rsid w:val="007677B0"/>
    <w:rsid w:val="007677C1"/>
    <w:rsid w:val="007677FB"/>
    <w:rsid w:val="00767870"/>
    <w:rsid w:val="00767876"/>
    <w:rsid w:val="007678FC"/>
    <w:rsid w:val="0076792B"/>
    <w:rsid w:val="00767931"/>
    <w:rsid w:val="00767947"/>
    <w:rsid w:val="0076796B"/>
    <w:rsid w:val="0076798A"/>
    <w:rsid w:val="00767A20"/>
    <w:rsid w:val="00767A33"/>
    <w:rsid w:val="00767A58"/>
    <w:rsid w:val="00767A6B"/>
    <w:rsid w:val="00767A6F"/>
    <w:rsid w:val="00767A92"/>
    <w:rsid w:val="00767AF0"/>
    <w:rsid w:val="00767B1B"/>
    <w:rsid w:val="00767B34"/>
    <w:rsid w:val="00767B3E"/>
    <w:rsid w:val="00767B5E"/>
    <w:rsid w:val="00767BB8"/>
    <w:rsid w:val="00767BC8"/>
    <w:rsid w:val="00767C09"/>
    <w:rsid w:val="00767C0D"/>
    <w:rsid w:val="00767C3F"/>
    <w:rsid w:val="00767C4A"/>
    <w:rsid w:val="00767C81"/>
    <w:rsid w:val="00767CE4"/>
    <w:rsid w:val="00767D05"/>
    <w:rsid w:val="00767D8D"/>
    <w:rsid w:val="00767DE4"/>
    <w:rsid w:val="00767EE0"/>
    <w:rsid w:val="00767F1A"/>
    <w:rsid w:val="00767F1D"/>
    <w:rsid w:val="00767F29"/>
    <w:rsid w:val="00767F59"/>
    <w:rsid w:val="00770003"/>
    <w:rsid w:val="00770013"/>
    <w:rsid w:val="00770091"/>
    <w:rsid w:val="0077009C"/>
    <w:rsid w:val="007700DA"/>
    <w:rsid w:val="007700F9"/>
    <w:rsid w:val="0077016B"/>
    <w:rsid w:val="00770224"/>
    <w:rsid w:val="00770228"/>
    <w:rsid w:val="0077026A"/>
    <w:rsid w:val="0077029B"/>
    <w:rsid w:val="007702A8"/>
    <w:rsid w:val="007702DE"/>
    <w:rsid w:val="007702E9"/>
    <w:rsid w:val="007703AD"/>
    <w:rsid w:val="00770400"/>
    <w:rsid w:val="0077044E"/>
    <w:rsid w:val="0077044F"/>
    <w:rsid w:val="00770457"/>
    <w:rsid w:val="0077048D"/>
    <w:rsid w:val="007704C7"/>
    <w:rsid w:val="007704DD"/>
    <w:rsid w:val="007704FE"/>
    <w:rsid w:val="0077051F"/>
    <w:rsid w:val="0077059D"/>
    <w:rsid w:val="007705A4"/>
    <w:rsid w:val="007705FC"/>
    <w:rsid w:val="00770604"/>
    <w:rsid w:val="00770623"/>
    <w:rsid w:val="00770660"/>
    <w:rsid w:val="00770687"/>
    <w:rsid w:val="007706B7"/>
    <w:rsid w:val="007706E4"/>
    <w:rsid w:val="00770737"/>
    <w:rsid w:val="0077075B"/>
    <w:rsid w:val="00770799"/>
    <w:rsid w:val="007707F2"/>
    <w:rsid w:val="007707F8"/>
    <w:rsid w:val="00770848"/>
    <w:rsid w:val="0077084C"/>
    <w:rsid w:val="0077084D"/>
    <w:rsid w:val="00770876"/>
    <w:rsid w:val="00770899"/>
    <w:rsid w:val="007708A7"/>
    <w:rsid w:val="007708DA"/>
    <w:rsid w:val="007708FC"/>
    <w:rsid w:val="0077091D"/>
    <w:rsid w:val="0077093D"/>
    <w:rsid w:val="0077097C"/>
    <w:rsid w:val="0077098B"/>
    <w:rsid w:val="007709B9"/>
    <w:rsid w:val="007709CA"/>
    <w:rsid w:val="007709D8"/>
    <w:rsid w:val="00770A1A"/>
    <w:rsid w:val="00770A52"/>
    <w:rsid w:val="00770A9B"/>
    <w:rsid w:val="00770ABE"/>
    <w:rsid w:val="00770ACA"/>
    <w:rsid w:val="00770B35"/>
    <w:rsid w:val="00770B68"/>
    <w:rsid w:val="00770B93"/>
    <w:rsid w:val="00770BC5"/>
    <w:rsid w:val="00770C88"/>
    <w:rsid w:val="00770CB0"/>
    <w:rsid w:val="00770CBA"/>
    <w:rsid w:val="00770CD2"/>
    <w:rsid w:val="00770CEB"/>
    <w:rsid w:val="00770CEC"/>
    <w:rsid w:val="00770CF4"/>
    <w:rsid w:val="00770CF8"/>
    <w:rsid w:val="00770D0F"/>
    <w:rsid w:val="00770D1D"/>
    <w:rsid w:val="00770D3F"/>
    <w:rsid w:val="00770D92"/>
    <w:rsid w:val="00770DC2"/>
    <w:rsid w:val="00770DC9"/>
    <w:rsid w:val="00770DDD"/>
    <w:rsid w:val="00770E2F"/>
    <w:rsid w:val="00770EA4"/>
    <w:rsid w:val="00770ED6"/>
    <w:rsid w:val="00770ED9"/>
    <w:rsid w:val="00770F87"/>
    <w:rsid w:val="00770F92"/>
    <w:rsid w:val="00770FDF"/>
    <w:rsid w:val="00770FF9"/>
    <w:rsid w:val="00770FFA"/>
    <w:rsid w:val="00771019"/>
    <w:rsid w:val="0077101E"/>
    <w:rsid w:val="00771039"/>
    <w:rsid w:val="0077108F"/>
    <w:rsid w:val="007710D5"/>
    <w:rsid w:val="0077110C"/>
    <w:rsid w:val="00771122"/>
    <w:rsid w:val="0077118F"/>
    <w:rsid w:val="0077119D"/>
    <w:rsid w:val="007711B1"/>
    <w:rsid w:val="007711B2"/>
    <w:rsid w:val="007711B8"/>
    <w:rsid w:val="007711F0"/>
    <w:rsid w:val="00771249"/>
    <w:rsid w:val="007712A4"/>
    <w:rsid w:val="007712B4"/>
    <w:rsid w:val="007712CE"/>
    <w:rsid w:val="007712EB"/>
    <w:rsid w:val="007712F4"/>
    <w:rsid w:val="00771381"/>
    <w:rsid w:val="007713A0"/>
    <w:rsid w:val="007713BE"/>
    <w:rsid w:val="007713F7"/>
    <w:rsid w:val="00771453"/>
    <w:rsid w:val="00771458"/>
    <w:rsid w:val="007714E3"/>
    <w:rsid w:val="00771581"/>
    <w:rsid w:val="0077158B"/>
    <w:rsid w:val="007715CB"/>
    <w:rsid w:val="00771607"/>
    <w:rsid w:val="0077162E"/>
    <w:rsid w:val="00771632"/>
    <w:rsid w:val="0077163B"/>
    <w:rsid w:val="0077165B"/>
    <w:rsid w:val="00771681"/>
    <w:rsid w:val="007716A6"/>
    <w:rsid w:val="007716C7"/>
    <w:rsid w:val="00771724"/>
    <w:rsid w:val="00771726"/>
    <w:rsid w:val="00771748"/>
    <w:rsid w:val="0077179E"/>
    <w:rsid w:val="007717AF"/>
    <w:rsid w:val="00771833"/>
    <w:rsid w:val="00771845"/>
    <w:rsid w:val="00771849"/>
    <w:rsid w:val="00771852"/>
    <w:rsid w:val="0077187A"/>
    <w:rsid w:val="0077189C"/>
    <w:rsid w:val="007718CB"/>
    <w:rsid w:val="00771906"/>
    <w:rsid w:val="00771935"/>
    <w:rsid w:val="007719B1"/>
    <w:rsid w:val="00771A16"/>
    <w:rsid w:val="00771A73"/>
    <w:rsid w:val="00771AB3"/>
    <w:rsid w:val="00771AE3"/>
    <w:rsid w:val="00771AED"/>
    <w:rsid w:val="00771B1E"/>
    <w:rsid w:val="00771B2D"/>
    <w:rsid w:val="00771B56"/>
    <w:rsid w:val="00771B83"/>
    <w:rsid w:val="00771BBE"/>
    <w:rsid w:val="00771BD7"/>
    <w:rsid w:val="00771C1D"/>
    <w:rsid w:val="00771C64"/>
    <w:rsid w:val="00771C85"/>
    <w:rsid w:val="00771C96"/>
    <w:rsid w:val="00771C99"/>
    <w:rsid w:val="00771CB8"/>
    <w:rsid w:val="00771CC7"/>
    <w:rsid w:val="00771D10"/>
    <w:rsid w:val="00771D20"/>
    <w:rsid w:val="00771D74"/>
    <w:rsid w:val="00771D75"/>
    <w:rsid w:val="00771D8E"/>
    <w:rsid w:val="00771DB9"/>
    <w:rsid w:val="00771DD0"/>
    <w:rsid w:val="00771DE1"/>
    <w:rsid w:val="00771E3A"/>
    <w:rsid w:val="00771E57"/>
    <w:rsid w:val="00771E7C"/>
    <w:rsid w:val="00771E87"/>
    <w:rsid w:val="00771E91"/>
    <w:rsid w:val="00771EDB"/>
    <w:rsid w:val="00771EE3"/>
    <w:rsid w:val="00771FB1"/>
    <w:rsid w:val="00771FF7"/>
    <w:rsid w:val="00772016"/>
    <w:rsid w:val="00772044"/>
    <w:rsid w:val="0077205B"/>
    <w:rsid w:val="00772097"/>
    <w:rsid w:val="007720B6"/>
    <w:rsid w:val="00772110"/>
    <w:rsid w:val="00772179"/>
    <w:rsid w:val="00772182"/>
    <w:rsid w:val="007721AE"/>
    <w:rsid w:val="007721B1"/>
    <w:rsid w:val="007721B4"/>
    <w:rsid w:val="007721CD"/>
    <w:rsid w:val="007721DC"/>
    <w:rsid w:val="007721E5"/>
    <w:rsid w:val="007721FC"/>
    <w:rsid w:val="00772209"/>
    <w:rsid w:val="0077224D"/>
    <w:rsid w:val="00772256"/>
    <w:rsid w:val="00772337"/>
    <w:rsid w:val="00772338"/>
    <w:rsid w:val="0077237B"/>
    <w:rsid w:val="007723B0"/>
    <w:rsid w:val="007723B5"/>
    <w:rsid w:val="007723EA"/>
    <w:rsid w:val="00772424"/>
    <w:rsid w:val="007724FE"/>
    <w:rsid w:val="0077255C"/>
    <w:rsid w:val="00772577"/>
    <w:rsid w:val="0077258C"/>
    <w:rsid w:val="007725DE"/>
    <w:rsid w:val="0077260F"/>
    <w:rsid w:val="0077266D"/>
    <w:rsid w:val="00772672"/>
    <w:rsid w:val="00772682"/>
    <w:rsid w:val="00772684"/>
    <w:rsid w:val="007726B7"/>
    <w:rsid w:val="007726EE"/>
    <w:rsid w:val="007726F5"/>
    <w:rsid w:val="0077274F"/>
    <w:rsid w:val="00772784"/>
    <w:rsid w:val="007727A7"/>
    <w:rsid w:val="007727C5"/>
    <w:rsid w:val="007727C8"/>
    <w:rsid w:val="007727FB"/>
    <w:rsid w:val="0077284E"/>
    <w:rsid w:val="0077286D"/>
    <w:rsid w:val="00772878"/>
    <w:rsid w:val="0077288F"/>
    <w:rsid w:val="00772909"/>
    <w:rsid w:val="00772917"/>
    <w:rsid w:val="007729C4"/>
    <w:rsid w:val="00772A17"/>
    <w:rsid w:val="00772A50"/>
    <w:rsid w:val="00772A5C"/>
    <w:rsid w:val="00772A70"/>
    <w:rsid w:val="00772A92"/>
    <w:rsid w:val="00772AF0"/>
    <w:rsid w:val="00772B3B"/>
    <w:rsid w:val="00772B54"/>
    <w:rsid w:val="00772B90"/>
    <w:rsid w:val="00772BB2"/>
    <w:rsid w:val="00772BB9"/>
    <w:rsid w:val="00772BD7"/>
    <w:rsid w:val="00772C45"/>
    <w:rsid w:val="00772C8D"/>
    <w:rsid w:val="00772C9D"/>
    <w:rsid w:val="00772CAA"/>
    <w:rsid w:val="00772CB0"/>
    <w:rsid w:val="00772CBC"/>
    <w:rsid w:val="00772D14"/>
    <w:rsid w:val="00772D19"/>
    <w:rsid w:val="00772DB3"/>
    <w:rsid w:val="00772DC9"/>
    <w:rsid w:val="00772E1C"/>
    <w:rsid w:val="00772E50"/>
    <w:rsid w:val="00772E71"/>
    <w:rsid w:val="00772E98"/>
    <w:rsid w:val="00772EBF"/>
    <w:rsid w:val="00772EF1"/>
    <w:rsid w:val="00772EF8"/>
    <w:rsid w:val="00772F28"/>
    <w:rsid w:val="00772F43"/>
    <w:rsid w:val="00772F7A"/>
    <w:rsid w:val="00772FB0"/>
    <w:rsid w:val="00772FDC"/>
    <w:rsid w:val="00772FEF"/>
    <w:rsid w:val="00773012"/>
    <w:rsid w:val="00773083"/>
    <w:rsid w:val="0077308C"/>
    <w:rsid w:val="0077309B"/>
    <w:rsid w:val="007730C8"/>
    <w:rsid w:val="007730E4"/>
    <w:rsid w:val="007730E5"/>
    <w:rsid w:val="007730F2"/>
    <w:rsid w:val="007730F4"/>
    <w:rsid w:val="007730F5"/>
    <w:rsid w:val="00773137"/>
    <w:rsid w:val="00773181"/>
    <w:rsid w:val="00773192"/>
    <w:rsid w:val="007731B8"/>
    <w:rsid w:val="007731DB"/>
    <w:rsid w:val="007731EA"/>
    <w:rsid w:val="00773200"/>
    <w:rsid w:val="00773218"/>
    <w:rsid w:val="00773229"/>
    <w:rsid w:val="0077323A"/>
    <w:rsid w:val="00773245"/>
    <w:rsid w:val="00773276"/>
    <w:rsid w:val="007732D0"/>
    <w:rsid w:val="007732F1"/>
    <w:rsid w:val="00773315"/>
    <w:rsid w:val="00773340"/>
    <w:rsid w:val="007733CD"/>
    <w:rsid w:val="007733D1"/>
    <w:rsid w:val="007733DD"/>
    <w:rsid w:val="007733EF"/>
    <w:rsid w:val="007733FC"/>
    <w:rsid w:val="00773426"/>
    <w:rsid w:val="00773448"/>
    <w:rsid w:val="007734BA"/>
    <w:rsid w:val="007734BF"/>
    <w:rsid w:val="007734D4"/>
    <w:rsid w:val="007734D8"/>
    <w:rsid w:val="00773509"/>
    <w:rsid w:val="00773521"/>
    <w:rsid w:val="0077353A"/>
    <w:rsid w:val="0077354B"/>
    <w:rsid w:val="00773559"/>
    <w:rsid w:val="007735C3"/>
    <w:rsid w:val="00773625"/>
    <w:rsid w:val="0077362E"/>
    <w:rsid w:val="00773659"/>
    <w:rsid w:val="00773660"/>
    <w:rsid w:val="00773670"/>
    <w:rsid w:val="00773672"/>
    <w:rsid w:val="0077372E"/>
    <w:rsid w:val="00773741"/>
    <w:rsid w:val="00773775"/>
    <w:rsid w:val="00773791"/>
    <w:rsid w:val="007737BD"/>
    <w:rsid w:val="007737DF"/>
    <w:rsid w:val="00773818"/>
    <w:rsid w:val="00773834"/>
    <w:rsid w:val="00773889"/>
    <w:rsid w:val="0077388D"/>
    <w:rsid w:val="007738B4"/>
    <w:rsid w:val="007738BD"/>
    <w:rsid w:val="00773903"/>
    <w:rsid w:val="0077392B"/>
    <w:rsid w:val="00773934"/>
    <w:rsid w:val="0077397D"/>
    <w:rsid w:val="007739AA"/>
    <w:rsid w:val="007739D6"/>
    <w:rsid w:val="007739EA"/>
    <w:rsid w:val="007739EE"/>
    <w:rsid w:val="00773A56"/>
    <w:rsid w:val="00773A67"/>
    <w:rsid w:val="00773AA0"/>
    <w:rsid w:val="00773ABA"/>
    <w:rsid w:val="00773AFB"/>
    <w:rsid w:val="00773B19"/>
    <w:rsid w:val="00773B4A"/>
    <w:rsid w:val="00773B4D"/>
    <w:rsid w:val="00773B5A"/>
    <w:rsid w:val="00773B7B"/>
    <w:rsid w:val="00773BA6"/>
    <w:rsid w:val="00773BCC"/>
    <w:rsid w:val="00773BE1"/>
    <w:rsid w:val="00773C42"/>
    <w:rsid w:val="00773C6D"/>
    <w:rsid w:val="00773C84"/>
    <w:rsid w:val="00773C8D"/>
    <w:rsid w:val="00773CBB"/>
    <w:rsid w:val="00773CD3"/>
    <w:rsid w:val="00773D0B"/>
    <w:rsid w:val="00773D3E"/>
    <w:rsid w:val="00773D6D"/>
    <w:rsid w:val="00773D82"/>
    <w:rsid w:val="00773D9F"/>
    <w:rsid w:val="00773DDF"/>
    <w:rsid w:val="00773E1C"/>
    <w:rsid w:val="00773E2B"/>
    <w:rsid w:val="00773E44"/>
    <w:rsid w:val="00773E4F"/>
    <w:rsid w:val="00773EA3"/>
    <w:rsid w:val="00773EB5"/>
    <w:rsid w:val="00773EC3"/>
    <w:rsid w:val="00773F2C"/>
    <w:rsid w:val="00773F76"/>
    <w:rsid w:val="00773F97"/>
    <w:rsid w:val="00773FA5"/>
    <w:rsid w:val="00773FDD"/>
    <w:rsid w:val="00773FE4"/>
    <w:rsid w:val="00773FF3"/>
    <w:rsid w:val="00774008"/>
    <w:rsid w:val="00774029"/>
    <w:rsid w:val="0077405A"/>
    <w:rsid w:val="00774072"/>
    <w:rsid w:val="00774078"/>
    <w:rsid w:val="0077407B"/>
    <w:rsid w:val="00774096"/>
    <w:rsid w:val="007740B9"/>
    <w:rsid w:val="007740C7"/>
    <w:rsid w:val="007740E0"/>
    <w:rsid w:val="007740FB"/>
    <w:rsid w:val="00774100"/>
    <w:rsid w:val="0077414F"/>
    <w:rsid w:val="007741AC"/>
    <w:rsid w:val="007741B2"/>
    <w:rsid w:val="007741CB"/>
    <w:rsid w:val="007741CD"/>
    <w:rsid w:val="007741EF"/>
    <w:rsid w:val="00774214"/>
    <w:rsid w:val="00774224"/>
    <w:rsid w:val="0077423E"/>
    <w:rsid w:val="00774277"/>
    <w:rsid w:val="0077427E"/>
    <w:rsid w:val="00774280"/>
    <w:rsid w:val="0077428E"/>
    <w:rsid w:val="00774399"/>
    <w:rsid w:val="0077439A"/>
    <w:rsid w:val="0077439C"/>
    <w:rsid w:val="007743EA"/>
    <w:rsid w:val="00774419"/>
    <w:rsid w:val="0077441B"/>
    <w:rsid w:val="00774430"/>
    <w:rsid w:val="00774446"/>
    <w:rsid w:val="0077444E"/>
    <w:rsid w:val="00774464"/>
    <w:rsid w:val="00774496"/>
    <w:rsid w:val="007744B4"/>
    <w:rsid w:val="007744B8"/>
    <w:rsid w:val="007744BF"/>
    <w:rsid w:val="007744C5"/>
    <w:rsid w:val="007744C8"/>
    <w:rsid w:val="007744D6"/>
    <w:rsid w:val="007744DE"/>
    <w:rsid w:val="007744ED"/>
    <w:rsid w:val="0077454F"/>
    <w:rsid w:val="00774553"/>
    <w:rsid w:val="0077455E"/>
    <w:rsid w:val="0077456A"/>
    <w:rsid w:val="00774571"/>
    <w:rsid w:val="00774585"/>
    <w:rsid w:val="007745AD"/>
    <w:rsid w:val="007745E9"/>
    <w:rsid w:val="00774610"/>
    <w:rsid w:val="00774639"/>
    <w:rsid w:val="00774645"/>
    <w:rsid w:val="00774664"/>
    <w:rsid w:val="007746A9"/>
    <w:rsid w:val="007746D8"/>
    <w:rsid w:val="007746F4"/>
    <w:rsid w:val="007746FA"/>
    <w:rsid w:val="0077470B"/>
    <w:rsid w:val="00774764"/>
    <w:rsid w:val="0077476D"/>
    <w:rsid w:val="00774771"/>
    <w:rsid w:val="00774787"/>
    <w:rsid w:val="0077479D"/>
    <w:rsid w:val="007747C0"/>
    <w:rsid w:val="007747D6"/>
    <w:rsid w:val="007747D8"/>
    <w:rsid w:val="007747F3"/>
    <w:rsid w:val="0077481A"/>
    <w:rsid w:val="0077482B"/>
    <w:rsid w:val="00774834"/>
    <w:rsid w:val="00774851"/>
    <w:rsid w:val="0077485D"/>
    <w:rsid w:val="00774891"/>
    <w:rsid w:val="007748FE"/>
    <w:rsid w:val="00774919"/>
    <w:rsid w:val="007749DA"/>
    <w:rsid w:val="00774A6A"/>
    <w:rsid w:val="00774ABC"/>
    <w:rsid w:val="00774ACA"/>
    <w:rsid w:val="00774AE1"/>
    <w:rsid w:val="00774AEE"/>
    <w:rsid w:val="00774B1C"/>
    <w:rsid w:val="00774B70"/>
    <w:rsid w:val="00774BAF"/>
    <w:rsid w:val="00774BD1"/>
    <w:rsid w:val="00774BDC"/>
    <w:rsid w:val="00774C78"/>
    <w:rsid w:val="00774C80"/>
    <w:rsid w:val="00774C96"/>
    <w:rsid w:val="00774CA5"/>
    <w:rsid w:val="00774CD2"/>
    <w:rsid w:val="00774CFF"/>
    <w:rsid w:val="00774D56"/>
    <w:rsid w:val="00774DA5"/>
    <w:rsid w:val="00774DBC"/>
    <w:rsid w:val="00774DE7"/>
    <w:rsid w:val="00774DF6"/>
    <w:rsid w:val="00774E28"/>
    <w:rsid w:val="00774E4B"/>
    <w:rsid w:val="00774E79"/>
    <w:rsid w:val="00774EC7"/>
    <w:rsid w:val="00774ED3"/>
    <w:rsid w:val="00774F1E"/>
    <w:rsid w:val="00774F4A"/>
    <w:rsid w:val="00774F5B"/>
    <w:rsid w:val="00774F8A"/>
    <w:rsid w:val="00774F9D"/>
    <w:rsid w:val="00774FA6"/>
    <w:rsid w:val="00774FEC"/>
    <w:rsid w:val="00774FF1"/>
    <w:rsid w:val="00774FF2"/>
    <w:rsid w:val="0077501F"/>
    <w:rsid w:val="00775022"/>
    <w:rsid w:val="00775061"/>
    <w:rsid w:val="00775069"/>
    <w:rsid w:val="00775129"/>
    <w:rsid w:val="0077512D"/>
    <w:rsid w:val="00775177"/>
    <w:rsid w:val="0077517A"/>
    <w:rsid w:val="0077518C"/>
    <w:rsid w:val="007751D8"/>
    <w:rsid w:val="00775214"/>
    <w:rsid w:val="0077521B"/>
    <w:rsid w:val="0077525F"/>
    <w:rsid w:val="00775261"/>
    <w:rsid w:val="00775271"/>
    <w:rsid w:val="00775275"/>
    <w:rsid w:val="0077527A"/>
    <w:rsid w:val="00775294"/>
    <w:rsid w:val="00775298"/>
    <w:rsid w:val="0077529B"/>
    <w:rsid w:val="007752B6"/>
    <w:rsid w:val="007752E6"/>
    <w:rsid w:val="007752E7"/>
    <w:rsid w:val="0077541C"/>
    <w:rsid w:val="00775481"/>
    <w:rsid w:val="007754A3"/>
    <w:rsid w:val="007754D6"/>
    <w:rsid w:val="007755AD"/>
    <w:rsid w:val="00775669"/>
    <w:rsid w:val="0077567E"/>
    <w:rsid w:val="007756A5"/>
    <w:rsid w:val="007756AC"/>
    <w:rsid w:val="007756D4"/>
    <w:rsid w:val="007756E9"/>
    <w:rsid w:val="007756F3"/>
    <w:rsid w:val="007756F9"/>
    <w:rsid w:val="00775707"/>
    <w:rsid w:val="00775722"/>
    <w:rsid w:val="00775725"/>
    <w:rsid w:val="00775740"/>
    <w:rsid w:val="00775755"/>
    <w:rsid w:val="00775760"/>
    <w:rsid w:val="0077576F"/>
    <w:rsid w:val="00775771"/>
    <w:rsid w:val="007757C1"/>
    <w:rsid w:val="00775841"/>
    <w:rsid w:val="007758D5"/>
    <w:rsid w:val="00775924"/>
    <w:rsid w:val="00775927"/>
    <w:rsid w:val="0077593A"/>
    <w:rsid w:val="00775941"/>
    <w:rsid w:val="007759DC"/>
    <w:rsid w:val="007759EF"/>
    <w:rsid w:val="00775A1A"/>
    <w:rsid w:val="00775A3A"/>
    <w:rsid w:val="00775A3E"/>
    <w:rsid w:val="00775A58"/>
    <w:rsid w:val="00775A81"/>
    <w:rsid w:val="00775AC3"/>
    <w:rsid w:val="00775AD5"/>
    <w:rsid w:val="00775AEC"/>
    <w:rsid w:val="00775AF2"/>
    <w:rsid w:val="00775B2B"/>
    <w:rsid w:val="00775B3B"/>
    <w:rsid w:val="00775B58"/>
    <w:rsid w:val="00775BAE"/>
    <w:rsid w:val="00775BC1"/>
    <w:rsid w:val="00775BDD"/>
    <w:rsid w:val="00775C3D"/>
    <w:rsid w:val="00775C8B"/>
    <w:rsid w:val="00775CB0"/>
    <w:rsid w:val="00775D01"/>
    <w:rsid w:val="00775D06"/>
    <w:rsid w:val="00775D25"/>
    <w:rsid w:val="00775D42"/>
    <w:rsid w:val="00775D7B"/>
    <w:rsid w:val="00775DD0"/>
    <w:rsid w:val="00775DD4"/>
    <w:rsid w:val="00775E10"/>
    <w:rsid w:val="00775E15"/>
    <w:rsid w:val="00775E17"/>
    <w:rsid w:val="00775E1A"/>
    <w:rsid w:val="00775E64"/>
    <w:rsid w:val="00775F0C"/>
    <w:rsid w:val="00775F10"/>
    <w:rsid w:val="00775F28"/>
    <w:rsid w:val="00775F34"/>
    <w:rsid w:val="00775F88"/>
    <w:rsid w:val="00775FC0"/>
    <w:rsid w:val="00775FE8"/>
    <w:rsid w:val="00775FF5"/>
    <w:rsid w:val="00775FFD"/>
    <w:rsid w:val="00776002"/>
    <w:rsid w:val="0077603C"/>
    <w:rsid w:val="00776052"/>
    <w:rsid w:val="00776083"/>
    <w:rsid w:val="00776109"/>
    <w:rsid w:val="00776124"/>
    <w:rsid w:val="00776130"/>
    <w:rsid w:val="00776154"/>
    <w:rsid w:val="00776158"/>
    <w:rsid w:val="0077616A"/>
    <w:rsid w:val="0077616C"/>
    <w:rsid w:val="007761A5"/>
    <w:rsid w:val="007761C9"/>
    <w:rsid w:val="00776208"/>
    <w:rsid w:val="0077622A"/>
    <w:rsid w:val="0077622B"/>
    <w:rsid w:val="0077628B"/>
    <w:rsid w:val="007762E5"/>
    <w:rsid w:val="007762EA"/>
    <w:rsid w:val="00776314"/>
    <w:rsid w:val="0077631A"/>
    <w:rsid w:val="00776335"/>
    <w:rsid w:val="007763EC"/>
    <w:rsid w:val="0077641F"/>
    <w:rsid w:val="0077647C"/>
    <w:rsid w:val="0077647F"/>
    <w:rsid w:val="00776482"/>
    <w:rsid w:val="0077648E"/>
    <w:rsid w:val="00776494"/>
    <w:rsid w:val="0077649A"/>
    <w:rsid w:val="007764B3"/>
    <w:rsid w:val="007764B9"/>
    <w:rsid w:val="007764CE"/>
    <w:rsid w:val="007764FF"/>
    <w:rsid w:val="0077653F"/>
    <w:rsid w:val="00776540"/>
    <w:rsid w:val="007765A2"/>
    <w:rsid w:val="007765DE"/>
    <w:rsid w:val="0077665E"/>
    <w:rsid w:val="00776674"/>
    <w:rsid w:val="007766B9"/>
    <w:rsid w:val="007766F4"/>
    <w:rsid w:val="00776721"/>
    <w:rsid w:val="00776723"/>
    <w:rsid w:val="0077672D"/>
    <w:rsid w:val="0077673A"/>
    <w:rsid w:val="00776761"/>
    <w:rsid w:val="0077676D"/>
    <w:rsid w:val="007767AA"/>
    <w:rsid w:val="007767EB"/>
    <w:rsid w:val="007767F6"/>
    <w:rsid w:val="00776841"/>
    <w:rsid w:val="00776894"/>
    <w:rsid w:val="007768B9"/>
    <w:rsid w:val="007768E7"/>
    <w:rsid w:val="0077690B"/>
    <w:rsid w:val="00776915"/>
    <w:rsid w:val="00776934"/>
    <w:rsid w:val="00776935"/>
    <w:rsid w:val="00776979"/>
    <w:rsid w:val="00776984"/>
    <w:rsid w:val="007769B1"/>
    <w:rsid w:val="007769B7"/>
    <w:rsid w:val="007769BF"/>
    <w:rsid w:val="00776A20"/>
    <w:rsid w:val="00776A35"/>
    <w:rsid w:val="00776A3B"/>
    <w:rsid w:val="00776A4C"/>
    <w:rsid w:val="00776A89"/>
    <w:rsid w:val="00776AA7"/>
    <w:rsid w:val="00776B21"/>
    <w:rsid w:val="00776BA5"/>
    <w:rsid w:val="00776BAF"/>
    <w:rsid w:val="00776BE7"/>
    <w:rsid w:val="00776C21"/>
    <w:rsid w:val="00776C4B"/>
    <w:rsid w:val="00776C52"/>
    <w:rsid w:val="00776C84"/>
    <w:rsid w:val="00776C99"/>
    <w:rsid w:val="00776CC4"/>
    <w:rsid w:val="00776CEF"/>
    <w:rsid w:val="00776CFE"/>
    <w:rsid w:val="00776D03"/>
    <w:rsid w:val="00776D10"/>
    <w:rsid w:val="00776D5F"/>
    <w:rsid w:val="00776D86"/>
    <w:rsid w:val="00776D8B"/>
    <w:rsid w:val="00776DF4"/>
    <w:rsid w:val="00776DFC"/>
    <w:rsid w:val="00776E49"/>
    <w:rsid w:val="00776E60"/>
    <w:rsid w:val="00776E74"/>
    <w:rsid w:val="00776ED6"/>
    <w:rsid w:val="00776EFD"/>
    <w:rsid w:val="00776F16"/>
    <w:rsid w:val="00776F31"/>
    <w:rsid w:val="00776F87"/>
    <w:rsid w:val="00776FC4"/>
    <w:rsid w:val="00776FF1"/>
    <w:rsid w:val="00776FFE"/>
    <w:rsid w:val="00777003"/>
    <w:rsid w:val="00777011"/>
    <w:rsid w:val="00777040"/>
    <w:rsid w:val="00777095"/>
    <w:rsid w:val="007770C2"/>
    <w:rsid w:val="007770C7"/>
    <w:rsid w:val="007770C8"/>
    <w:rsid w:val="007770EB"/>
    <w:rsid w:val="007770F9"/>
    <w:rsid w:val="00777101"/>
    <w:rsid w:val="007771D8"/>
    <w:rsid w:val="007771E6"/>
    <w:rsid w:val="007771F2"/>
    <w:rsid w:val="00777200"/>
    <w:rsid w:val="00777209"/>
    <w:rsid w:val="0077720A"/>
    <w:rsid w:val="00777225"/>
    <w:rsid w:val="00777248"/>
    <w:rsid w:val="00777252"/>
    <w:rsid w:val="007772C2"/>
    <w:rsid w:val="007772E2"/>
    <w:rsid w:val="007772EA"/>
    <w:rsid w:val="0077736F"/>
    <w:rsid w:val="007773A0"/>
    <w:rsid w:val="007773B0"/>
    <w:rsid w:val="007773B6"/>
    <w:rsid w:val="007773BD"/>
    <w:rsid w:val="007773BF"/>
    <w:rsid w:val="007773F6"/>
    <w:rsid w:val="00777415"/>
    <w:rsid w:val="0077741F"/>
    <w:rsid w:val="00777489"/>
    <w:rsid w:val="0077748D"/>
    <w:rsid w:val="007774B6"/>
    <w:rsid w:val="007774E4"/>
    <w:rsid w:val="007774EF"/>
    <w:rsid w:val="007774FF"/>
    <w:rsid w:val="00777540"/>
    <w:rsid w:val="00777565"/>
    <w:rsid w:val="007775A9"/>
    <w:rsid w:val="007775B5"/>
    <w:rsid w:val="007775D0"/>
    <w:rsid w:val="007775DB"/>
    <w:rsid w:val="00777600"/>
    <w:rsid w:val="00777622"/>
    <w:rsid w:val="00777634"/>
    <w:rsid w:val="00777696"/>
    <w:rsid w:val="0077778D"/>
    <w:rsid w:val="00777798"/>
    <w:rsid w:val="007777AA"/>
    <w:rsid w:val="007777C8"/>
    <w:rsid w:val="007777F1"/>
    <w:rsid w:val="00777816"/>
    <w:rsid w:val="007778C5"/>
    <w:rsid w:val="007778E4"/>
    <w:rsid w:val="007778F3"/>
    <w:rsid w:val="007778F5"/>
    <w:rsid w:val="00777907"/>
    <w:rsid w:val="00777960"/>
    <w:rsid w:val="0077796E"/>
    <w:rsid w:val="00777998"/>
    <w:rsid w:val="007779BC"/>
    <w:rsid w:val="007779DA"/>
    <w:rsid w:val="007779EC"/>
    <w:rsid w:val="00777A06"/>
    <w:rsid w:val="00777A55"/>
    <w:rsid w:val="00777A9A"/>
    <w:rsid w:val="00777AAB"/>
    <w:rsid w:val="00777AD9"/>
    <w:rsid w:val="00777B25"/>
    <w:rsid w:val="00777B27"/>
    <w:rsid w:val="00777B2A"/>
    <w:rsid w:val="00777B30"/>
    <w:rsid w:val="00777B39"/>
    <w:rsid w:val="00777BAA"/>
    <w:rsid w:val="00777C2D"/>
    <w:rsid w:val="00777C60"/>
    <w:rsid w:val="00777CAD"/>
    <w:rsid w:val="00777CBD"/>
    <w:rsid w:val="00777D41"/>
    <w:rsid w:val="00777D56"/>
    <w:rsid w:val="00777D81"/>
    <w:rsid w:val="00777D88"/>
    <w:rsid w:val="00777D91"/>
    <w:rsid w:val="00777DA0"/>
    <w:rsid w:val="00777DBC"/>
    <w:rsid w:val="00777DBD"/>
    <w:rsid w:val="00777DF3"/>
    <w:rsid w:val="00777DFF"/>
    <w:rsid w:val="00777E6B"/>
    <w:rsid w:val="00777E70"/>
    <w:rsid w:val="00777E76"/>
    <w:rsid w:val="00777EED"/>
    <w:rsid w:val="00777F0C"/>
    <w:rsid w:val="00777F29"/>
    <w:rsid w:val="00777F34"/>
    <w:rsid w:val="00777F6F"/>
    <w:rsid w:val="00777FA8"/>
    <w:rsid w:val="00780021"/>
    <w:rsid w:val="00780028"/>
    <w:rsid w:val="0078002E"/>
    <w:rsid w:val="0078004F"/>
    <w:rsid w:val="007800AD"/>
    <w:rsid w:val="007800E6"/>
    <w:rsid w:val="00780118"/>
    <w:rsid w:val="00780128"/>
    <w:rsid w:val="00780141"/>
    <w:rsid w:val="00780182"/>
    <w:rsid w:val="00780219"/>
    <w:rsid w:val="0078026B"/>
    <w:rsid w:val="00780284"/>
    <w:rsid w:val="007802A2"/>
    <w:rsid w:val="00780300"/>
    <w:rsid w:val="00780326"/>
    <w:rsid w:val="00780349"/>
    <w:rsid w:val="0078035B"/>
    <w:rsid w:val="0078035F"/>
    <w:rsid w:val="00780390"/>
    <w:rsid w:val="007803C8"/>
    <w:rsid w:val="0078040A"/>
    <w:rsid w:val="0078042B"/>
    <w:rsid w:val="0078049B"/>
    <w:rsid w:val="007804E4"/>
    <w:rsid w:val="007804EA"/>
    <w:rsid w:val="007804EE"/>
    <w:rsid w:val="007804FE"/>
    <w:rsid w:val="00780505"/>
    <w:rsid w:val="00780521"/>
    <w:rsid w:val="0078053C"/>
    <w:rsid w:val="0078054A"/>
    <w:rsid w:val="0078054D"/>
    <w:rsid w:val="007805A1"/>
    <w:rsid w:val="007805C0"/>
    <w:rsid w:val="007805E9"/>
    <w:rsid w:val="007805F3"/>
    <w:rsid w:val="007806AB"/>
    <w:rsid w:val="007806DC"/>
    <w:rsid w:val="00780704"/>
    <w:rsid w:val="007807B1"/>
    <w:rsid w:val="007807C9"/>
    <w:rsid w:val="0078080D"/>
    <w:rsid w:val="00780865"/>
    <w:rsid w:val="0078086C"/>
    <w:rsid w:val="0078091A"/>
    <w:rsid w:val="0078092E"/>
    <w:rsid w:val="0078095E"/>
    <w:rsid w:val="0078099D"/>
    <w:rsid w:val="007809A0"/>
    <w:rsid w:val="007809A4"/>
    <w:rsid w:val="007809FB"/>
    <w:rsid w:val="00780A0C"/>
    <w:rsid w:val="00780A46"/>
    <w:rsid w:val="00780A78"/>
    <w:rsid w:val="00780AC7"/>
    <w:rsid w:val="00780ACA"/>
    <w:rsid w:val="00780B2F"/>
    <w:rsid w:val="00780B7B"/>
    <w:rsid w:val="00780B7C"/>
    <w:rsid w:val="00780BD5"/>
    <w:rsid w:val="00780C04"/>
    <w:rsid w:val="00780C1C"/>
    <w:rsid w:val="00780C49"/>
    <w:rsid w:val="00780C7A"/>
    <w:rsid w:val="00780CE9"/>
    <w:rsid w:val="00780D09"/>
    <w:rsid w:val="00780D4A"/>
    <w:rsid w:val="00780D5F"/>
    <w:rsid w:val="00780D64"/>
    <w:rsid w:val="00780DA4"/>
    <w:rsid w:val="00780DB3"/>
    <w:rsid w:val="00780DD8"/>
    <w:rsid w:val="00780DDA"/>
    <w:rsid w:val="00780DFE"/>
    <w:rsid w:val="00780E48"/>
    <w:rsid w:val="00780E6A"/>
    <w:rsid w:val="00780EAE"/>
    <w:rsid w:val="00780EC0"/>
    <w:rsid w:val="00780EC4"/>
    <w:rsid w:val="00780F3A"/>
    <w:rsid w:val="00780F9B"/>
    <w:rsid w:val="00780FA0"/>
    <w:rsid w:val="00780FBB"/>
    <w:rsid w:val="00780FED"/>
    <w:rsid w:val="00780FF7"/>
    <w:rsid w:val="00781030"/>
    <w:rsid w:val="007810CF"/>
    <w:rsid w:val="007810F5"/>
    <w:rsid w:val="00781155"/>
    <w:rsid w:val="007811A4"/>
    <w:rsid w:val="007811CA"/>
    <w:rsid w:val="00781216"/>
    <w:rsid w:val="00781248"/>
    <w:rsid w:val="0078124B"/>
    <w:rsid w:val="00781299"/>
    <w:rsid w:val="0078129E"/>
    <w:rsid w:val="007812A6"/>
    <w:rsid w:val="007812AF"/>
    <w:rsid w:val="007812B9"/>
    <w:rsid w:val="007812DE"/>
    <w:rsid w:val="007812FB"/>
    <w:rsid w:val="00781313"/>
    <w:rsid w:val="00781334"/>
    <w:rsid w:val="00781341"/>
    <w:rsid w:val="0078136B"/>
    <w:rsid w:val="0078137F"/>
    <w:rsid w:val="00781385"/>
    <w:rsid w:val="007813B0"/>
    <w:rsid w:val="007813F3"/>
    <w:rsid w:val="00781406"/>
    <w:rsid w:val="00781455"/>
    <w:rsid w:val="0078145B"/>
    <w:rsid w:val="007814AC"/>
    <w:rsid w:val="007814B8"/>
    <w:rsid w:val="007814BE"/>
    <w:rsid w:val="007814C6"/>
    <w:rsid w:val="007814E1"/>
    <w:rsid w:val="0078152B"/>
    <w:rsid w:val="00781556"/>
    <w:rsid w:val="007815A7"/>
    <w:rsid w:val="0078160B"/>
    <w:rsid w:val="007816B2"/>
    <w:rsid w:val="007816B3"/>
    <w:rsid w:val="007816B9"/>
    <w:rsid w:val="007816D9"/>
    <w:rsid w:val="00781713"/>
    <w:rsid w:val="0078176E"/>
    <w:rsid w:val="0078178A"/>
    <w:rsid w:val="007817C1"/>
    <w:rsid w:val="007817EA"/>
    <w:rsid w:val="007817FC"/>
    <w:rsid w:val="00781807"/>
    <w:rsid w:val="0078181B"/>
    <w:rsid w:val="00781850"/>
    <w:rsid w:val="00781874"/>
    <w:rsid w:val="007818C2"/>
    <w:rsid w:val="007818FE"/>
    <w:rsid w:val="00781906"/>
    <w:rsid w:val="00781933"/>
    <w:rsid w:val="0078194A"/>
    <w:rsid w:val="0078195B"/>
    <w:rsid w:val="007819C3"/>
    <w:rsid w:val="007819E0"/>
    <w:rsid w:val="00781A08"/>
    <w:rsid w:val="00781A5D"/>
    <w:rsid w:val="00781A61"/>
    <w:rsid w:val="00781A6F"/>
    <w:rsid w:val="00781A76"/>
    <w:rsid w:val="00781A86"/>
    <w:rsid w:val="00781A8E"/>
    <w:rsid w:val="00781AC3"/>
    <w:rsid w:val="00781AF0"/>
    <w:rsid w:val="00781B24"/>
    <w:rsid w:val="00781B25"/>
    <w:rsid w:val="00781B2A"/>
    <w:rsid w:val="00781B38"/>
    <w:rsid w:val="00781B50"/>
    <w:rsid w:val="00781B61"/>
    <w:rsid w:val="00781B96"/>
    <w:rsid w:val="00781BBE"/>
    <w:rsid w:val="00781BC2"/>
    <w:rsid w:val="00781BD1"/>
    <w:rsid w:val="00781BE4"/>
    <w:rsid w:val="00781BEE"/>
    <w:rsid w:val="00781BF1"/>
    <w:rsid w:val="00781C02"/>
    <w:rsid w:val="00781C0E"/>
    <w:rsid w:val="00781C14"/>
    <w:rsid w:val="00781C46"/>
    <w:rsid w:val="00781C4B"/>
    <w:rsid w:val="00781C63"/>
    <w:rsid w:val="00781C66"/>
    <w:rsid w:val="00781C8D"/>
    <w:rsid w:val="00781C91"/>
    <w:rsid w:val="00781CA0"/>
    <w:rsid w:val="00781CA1"/>
    <w:rsid w:val="00781D00"/>
    <w:rsid w:val="00781E03"/>
    <w:rsid w:val="00781E71"/>
    <w:rsid w:val="00781EA0"/>
    <w:rsid w:val="00781F25"/>
    <w:rsid w:val="00781FCE"/>
    <w:rsid w:val="00782009"/>
    <w:rsid w:val="00782037"/>
    <w:rsid w:val="00782053"/>
    <w:rsid w:val="00782061"/>
    <w:rsid w:val="00782080"/>
    <w:rsid w:val="00782092"/>
    <w:rsid w:val="00782098"/>
    <w:rsid w:val="007820E4"/>
    <w:rsid w:val="007820F6"/>
    <w:rsid w:val="0078210C"/>
    <w:rsid w:val="00782145"/>
    <w:rsid w:val="00782158"/>
    <w:rsid w:val="0078215F"/>
    <w:rsid w:val="0078217A"/>
    <w:rsid w:val="007821F2"/>
    <w:rsid w:val="007821F4"/>
    <w:rsid w:val="00782221"/>
    <w:rsid w:val="00782255"/>
    <w:rsid w:val="007822A2"/>
    <w:rsid w:val="007822C0"/>
    <w:rsid w:val="007822CC"/>
    <w:rsid w:val="0078230A"/>
    <w:rsid w:val="00782362"/>
    <w:rsid w:val="00782364"/>
    <w:rsid w:val="00782374"/>
    <w:rsid w:val="0078237B"/>
    <w:rsid w:val="007823A2"/>
    <w:rsid w:val="007823C4"/>
    <w:rsid w:val="007823D9"/>
    <w:rsid w:val="007823E2"/>
    <w:rsid w:val="007823FB"/>
    <w:rsid w:val="00782404"/>
    <w:rsid w:val="00782440"/>
    <w:rsid w:val="007824DE"/>
    <w:rsid w:val="007824EC"/>
    <w:rsid w:val="00782533"/>
    <w:rsid w:val="0078254C"/>
    <w:rsid w:val="00782559"/>
    <w:rsid w:val="007825D3"/>
    <w:rsid w:val="007825D4"/>
    <w:rsid w:val="007825FA"/>
    <w:rsid w:val="00782613"/>
    <w:rsid w:val="00782620"/>
    <w:rsid w:val="007826AC"/>
    <w:rsid w:val="007826BD"/>
    <w:rsid w:val="007826C9"/>
    <w:rsid w:val="007826E6"/>
    <w:rsid w:val="007826EC"/>
    <w:rsid w:val="0078272D"/>
    <w:rsid w:val="007827FD"/>
    <w:rsid w:val="00782805"/>
    <w:rsid w:val="00782858"/>
    <w:rsid w:val="00782874"/>
    <w:rsid w:val="0078288B"/>
    <w:rsid w:val="007828AB"/>
    <w:rsid w:val="007828D9"/>
    <w:rsid w:val="00782912"/>
    <w:rsid w:val="00782921"/>
    <w:rsid w:val="007829DA"/>
    <w:rsid w:val="00782A1E"/>
    <w:rsid w:val="00782A3B"/>
    <w:rsid w:val="00782A46"/>
    <w:rsid w:val="00782A68"/>
    <w:rsid w:val="00782A7C"/>
    <w:rsid w:val="00782A80"/>
    <w:rsid w:val="00782AA2"/>
    <w:rsid w:val="00782AA9"/>
    <w:rsid w:val="00782AC0"/>
    <w:rsid w:val="00782AD9"/>
    <w:rsid w:val="00782AE6"/>
    <w:rsid w:val="00782AF1"/>
    <w:rsid w:val="00782B13"/>
    <w:rsid w:val="00782BF2"/>
    <w:rsid w:val="00782BF4"/>
    <w:rsid w:val="00782C12"/>
    <w:rsid w:val="00782C2E"/>
    <w:rsid w:val="00782C3F"/>
    <w:rsid w:val="00782CF5"/>
    <w:rsid w:val="00782D17"/>
    <w:rsid w:val="00782D39"/>
    <w:rsid w:val="00782D4C"/>
    <w:rsid w:val="00782D57"/>
    <w:rsid w:val="00782D60"/>
    <w:rsid w:val="00782D80"/>
    <w:rsid w:val="00782DDD"/>
    <w:rsid w:val="00782DE2"/>
    <w:rsid w:val="00782DFB"/>
    <w:rsid w:val="00782E47"/>
    <w:rsid w:val="00782E62"/>
    <w:rsid w:val="00782E63"/>
    <w:rsid w:val="00782E64"/>
    <w:rsid w:val="00782EF9"/>
    <w:rsid w:val="00782F0F"/>
    <w:rsid w:val="00782F32"/>
    <w:rsid w:val="00782F47"/>
    <w:rsid w:val="00782F9F"/>
    <w:rsid w:val="00782FA5"/>
    <w:rsid w:val="00782FA9"/>
    <w:rsid w:val="00782FAD"/>
    <w:rsid w:val="00782FC5"/>
    <w:rsid w:val="00782FCA"/>
    <w:rsid w:val="00782FFD"/>
    <w:rsid w:val="0078300F"/>
    <w:rsid w:val="0078304A"/>
    <w:rsid w:val="00783097"/>
    <w:rsid w:val="007830EF"/>
    <w:rsid w:val="00783110"/>
    <w:rsid w:val="00783129"/>
    <w:rsid w:val="00783133"/>
    <w:rsid w:val="007831B5"/>
    <w:rsid w:val="007831C6"/>
    <w:rsid w:val="007831ED"/>
    <w:rsid w:val="0078320A"/>
    <w:rsid w:val="00783230"/>
    <w:rsid w:val="0078323B"/>
    <w:rsid w:val="0078327D"/>
    <w:rsid w:val="007832AD"/>
    <w:rsid w:val="0078334B"/>
    <w:rsid w:val="0078336F"/>
    <w:rsid w:val="00783397"/>
    <w:rsid w:val="007833B1"/>
    <w:rsid w:val="007833FF"/>
    <w:rsid w:val="00783442"/>
    <w:rsid w:val="0078345F"/>
    <w:rsid w:val="00783499"/>
    <w:rsid w:val="007834AA"/>
    <w:rsid w:val="007834BB"/>
    <w:rsid w:val="007834E8"/>
    <w:rsid w:val="00783526"/>
    <w:rsid w:val="00783539"/>
    <w:rsid w:val="00783546"/>
    <w:rsid w:val="007835D0"/>
    <w:rsid w:val="007835D7"/>
    <w:rsid w:val="007835E6"/>
    <w:rsid w:val="0078360D"/>
    <w:rsid w:val="007836C3"/>
    <w:rsid w:val="00783720"/>
    <w:rsid w:val="00783725"/>
    <w:rsid w:val="00783739"/>
    <w:rsid w:val="00783765"/>
    <w:rsid w:val="00783790"/>
    <w:rsid w:val="007837F2"/>
    <w:rsid w:val="0078386E"/>
    <w:rsid w:val="00783879"/>
    <w:rsid w:val="0078387F"/>
    <w:rsid w:val="007838BD"/>
    <w:rsid w:val="007838C7"/>
    <w:rsid w:val="007838CD"/>
    <w:rsid w:val="00783907"/>
    <w:rsid w:val="00783937"/>
    <w:rsid w:val="0078393B"/>
    <w:rsid w:val="007839D6"/>
    <w:rsid w:val="007839F7"/>
    <w:rsid w:val="00783A77"/>
    <w:rsid w:val="00783AAD"/>
    <w:rsid w:val="00783AD0"/>
    <w:rsid w:val="00783ADB"/>
    <w:rsid w:val="00783AF5"/>
    <w:rsid w:val="00783B23"/>
    <w:rsid w:val="00783B30"/>
    <w:rsid w:val="00783B3D"/>
    <w:rsid w:val="00783B46"/>
    <w:rsid w:val="00783B77"/>
    <w:rsid w:val="00783B8D"/>
    <w:rsid w:val="00783BE6"/>
    <w:rsid w:val="00783BF8"/>
    <w:rsid w:val="00783C07"/>
    <w:rsid w:val="00783C32"/>
    <w:rsid w:val="00783C6A"/>
    <w:rsid w:val="00783C89"/>
    <w:rsid w:val="00783CB1"/>
    <w:rsid w:val="00783CBC"/>
    <w:rsid w:val="00783CDD"/>
    <w:rsid w:val="00783CEC"/>
    <w:rsid w:val="00783D56"/>
    <w:rsid w:val="00783D63"/>
    <w:rsid w:val="00783D66"/>
    <w:rsid w:val="00783D9D"/>
    <w:rsid w:val="00783DB2"/>
    <w:rsid w:val="00783DB8"/>
    <w:rsid w:val="00783DD6"/>
    <w:rsid w:val="00783E0A"/>
    <w:rsid w:val="00783E75"/>
    <w:rsid w:val="00783E81"/>
    <w:rsid w:val="00783EA6"/>
    <w:rsid w:val="00783ED2"/>
    <w:rsid w:val="00783F09"/>
    <w:rsid w:val="00783F15"/>
    <w:rsid w:val="00783F3E"/>
    <w:rsid w:val="00783F4B"/>
    <w:rsid w:val="00783F8F"/>
    <w:rsid w:val="00783FC2"/>
    <w:rsid w:val="00783FD0"/>
    <w:rsid w:val="00783FD9"/>
    <w:rsid w:val="00784015"/>
    <w:rsid w:val="00784036"/>
    <w:rsid w:val="00784043"/>
    <w:rsid w:val="007840A7"/>
    <w:rsid w:val="007840D6"/>
    <w:rsid w:val="007840E1"/>
    <w:rsid w:val="00784104"/>
    <w:rsid w:val="0078410A"/>
    <w:rsid w:val="00784148"/>
    <w:rsid w:val="0078415E"/>
    <w:rsid w:val="007841A6"/>
    <w:rsid w:val="007841BA"/>
    <w:rsid w:val="007841C4"/>
    <w:rsid w:val="007841DB"/>
    <w:rsid w:val="00784241"/>
    <w:rsid w:val="00784265"/>
    <w:rsid w:val="00784272"/>
    <w:rsid w:val="007842C3"/>
    <w:rsid w:val="007842DB"/>
    <w:rsid w:val="0078431A"/>
    <w:rsid w:val="00784329"/>
    <w:rsid w:val="00784393"/>
    <w:rsid w:val="007843BD"/>
    <w:rsid w:val="007843E5"/>
    <w:rsid w:val="00784402"/>
    <w:rsid w:val="0078440F"/>
    <w:rsid w:val="00784415"/>
    <w:rsid w:val="0078441C"/>
    <w:rsid w:val="0078442C"/>
    <w:rsid w:val="00784435"/>
    <w:rsid w:val="00784436"/>
    <w:rsid w:val="00784508"/>
    <w:rsid w:val="0078454D"/>
    <w:rsid w:val="0078454E"/>
    <w:rsid w:val="00784579"/>
    <w:rsid w:val="007845F0"/>
    <w:rsid w:val="00784611"/>
    <w:rsid w:val="00784620"/>
    <w:rsid w:val="0078462F"/>
    <w:rsid w:val="0078463E"/>
    <w:rsid w:val="0078464C"/>
    <w:rsid w:val="007846A3"/>
    <w:rsid w:val="007846D7"/>
    <w:rsid w:val="007846E7"/>
    <w:rsid w:val="007846F0"/>
    <w:rsid w:val="00784735"/>
    <w:rsid w:val="00784744"/>
    <w:rsid w:val="00784751"/>
    <w:rsid w:val="0078478F"/>
    <w:rsid w:val="007847B0"/>
    <w:rsid w:val="007847F9"/>
    <w:rsid w:val="0078489C"/>
    <w:rsid w:val="007848AC"/>
    <w:rsid w:val="00784908"/>
    <w:rsid w:val="0078491D"/>
    <w:rsid w:val="0078493F"/>
    <w:rsid w:val="00784973"/>
    <w:rsid w:val="00784988"/>
    <w:rsid w:val="007849B2"/>
    <w:rsid w:val="007849B5"/>
    <w:rsid w:val="00784AD6"/>
    <w:rsid w:val="00784B1D"/>
    <w:rsid w:val="00784B36"/>
    <w:rsid w:val="00784B41"/>
    <w:rsid w:val="00784B5B"/>
    <w:rsid w:val="00784B77"/>
    <w:rsid w:val="00784B83"/>
    <w:rsid w:val="00784B84"/>
    <w:rsid w:val="00784BA7"/>
    <w:rsid w:val="00784BB2"/>
    <w:rsid w:val="00784BD7"/>
    <w:rsid w:val="00784C0D"/>
    <w:rsid w:val="00784CF7"/>
    <w:rsid w:val="00784D38"/>
    <w:rsid w:val="00784D75"/>
    <w:rsid w:val="00784D80"/>
    <w:rsid w:val="00784D84"/>
    <w:rsid w:val="00784D93"/>
    <w:rsid w:val="00784D9B"/>
    <w:rsid w:val="00784E1C"/>
    <w:rsid w:val="00784E29"/>
    <w:rsid w:val="00784E62"/>
    <w:rsid w:val="00784EA0"/>
    <w:rsid w:val="00784EBC"/>
    <w:rsid w:val="00784EFA"/>
    <w:rsid w:val="00784F16"/>
    <w:rsid w:val="00784F29"/>
    <w:rsid w:val="00784F38"/>
    <w:rsid w:val="00784FA7"/>
    <w:rsid w:val="00784FB7"/>
    <w:rsid w:val="00784FE3"/>
    <w:rsid w:val="00785008"/>
    <w:rsid w:val="00785098"/>
    <w:rsid w:val="007850B5"/>
    <w:rsid w:val="007850B7"/>
    <w:rsid w:val="007850BC"/>
    <w:rsid w:val="00785113"/>
    <w:rsid w:val="00785163"/>
    <w:rsid w:val="007851A6"/>
    <w:rsid w:val="007851CD"/>
    <w:rsid w:val="007851E7"/>
    <w:rsid w:val="00785224"/>
    <w:rsid w:val="00785235"/>
    <w:rsid w:val="0078525C"/>
    <w:rsid w:val="00785294"/>
    <w:rsid w:val="0078529E"/>
    <w:rsid w:val="007852A2"/>
    <w:rsid w:val="007852F7"/>
    <w:rsid w:val="00785313"/>
    <w:rsid w:val="00785398"/>
    <w:rsid w:val="007853BB"/>
    <w:rsid w:val="007853BD"/>
    <w:rsid w:val="007853DD"/>
    <w:rsid w:val="007853E9"/>
    <w:rsid w:val="0078540E"/>
    <w:rsid w:val="00785417"/>
    <w:rsid w:val="00785440"/>
    <w:rsid w:val="0078549B"/>
    <w:rsid w:val="007854B6"/>
    <w:rsid w:val="007854E7"/>
    <w:rsid w:val="007854F5"/>
    <w:rsid w:val="0078551B"/>
    <w:rsid w:val="00785537"/>
    <w:rsid w:val="00785593"/>
    <w:rsid w:val="007855C0"/>
    <w:rsid w:val="007855FC"/>
    <w:rsid w:val="00785600"/>
    <w:rsid w:val="0078564C"/>
    <w:rsid w:val="00785668"/>
    <w:rsid w:val="00785681"/>
    <w:rsid w:val="00785687"/>
    <w:rsid w:val="00785696"/>
    <w:rsid w:val="007856B4"/>
    <w:rsid w:val="007856FE"/>
    <w:rsid w:val="00785717"/>
    <w:rsid w:val="0078573B"/>
    <w:rsid w:val="0078575B"/>
    <w:rsid w:val="0078580D"/>
    <w:rsid w:val="007858DD"/>
    <w:rsid w:val="0078592D"/>
    <w:rsid w:val="0078596F"/>
    <w:rsid w:val="00785A4C"/>
    <w:rsid w:val="00785A7C"/>
    <w:rsid w:val="00785A90"/>
    <w:rsid w:val="00785AE3"/>
    <w:rsid w:val="00785AF3"/>
    <w:rsid w:val="00785B03"/>
    <w:rsid w:val="00785B06"/>
    <w:rsid w:val="00785B22"/>
    <w:rsid w:val="00785B89"/>
    <w:rsid w:val="00785BA3"/>
    <w:rsid w:val="00785BC0"/>
    <w:rsid w:val="00785BF8"/>
    <w:rsid w:val="00785C49"/>
    <w:rsid w:val="00785C5D"/>
    <w:rsid w:val="00785C92"/>
    <w:rsid w:val="00785CAB"/>
    <w:rsid w:val="00785CB6"/>
    <w:rsid w:val="00785CB8"/>
    <w:rsid w:val="00785CC9"/>
    <w:rsid w:val="00785CF0"/>
    <w:rsid w:val="00785D2C"/>
    <w:rsid w:val="00785D54"/>
    <w:rsid w:val="00785D58"/>
    <w:rsid w:val="00785D60"/>
    <w:rsid w:val="00785D66"/>
    <w:rsid w:val="00785DA6"/>
    <w:rsid w:val="00785DB3"/>
    <w:rsid w:val="00785DE7"/>
    <w:rsid w:val="00785DFE"/>
    <w:rsid w:val="00785E32"/>
    <w:rsid w:val="00785E55"/>
    <w:rsid w:val="00785E5B"/>
    <w:rsid w:val="00785E74"/>
    <w:rsid w:val="00785E84"/>
    <w:rsid w:val="00785EBE"/>
    <w:rsid w:val="00785EE6"/>
    <w:rsid w:val="00785EEA"/>
    <w:rsid w:val="00785EF5"/>
    <w:rsid w:val="00785EFE"/>
    <w:rsid w:val="00785F5E"/>
    <w:rsid w:val="00785F67"/>
    <w:rsid w:val="00785FEB"/>
    <w:rsid w:val="00785FF5"/>
    <w:rsid w:val="0078600E"/>
    <w:rsid w:val="0078602D"/>
    <w:rsid w:val="00786040"/>
    <w:rsid w:val="00786048"/>
    <w:rsid w:val="007860BD"/>
    <w:rsid w:val="007860E8"/>
    <w:rsid w:val="00786106"/>
    <w:rsid w:val="00786108"/>
    <w:rsid w:val="00786112"/>
    <w:rsid w:val="00786155"/>
    <w:rsid w:val="00786162"/>
    <w:rsid w:val="00786169"/>
    <w:rsid w:val="00786179"/>
    <w:rsid w:val="00786197"/>
    <w:rsid w:val="007861A1"/>
    <w:rsid w:val="007861AB"/>
    <w:rsid w:val="007861D1"/>
    <w:rsid w:val="007861F6"/>
    <w:rsid w:val="007861F9"/>
    <w:rsid w:val="00786202"/>
    <w:rsid w:val="00786213"/>
    <w:rsid w:val="007863AA"/>
    <w:rsid w:val="007863E4"/>
    <w:rsid w:val="007863EA"/>
    <w:rsid w:val="0078641D"/>
    <w:rsid w:val="0078641E"/>
    <w:rsid w:val="00786446"/>
    <w:rsid w:val="00786480"/>
    <w:rsid w:val="0078648A"/>
    <w:rsid w:val="007864B5"/>
    <w:rsid w:val="007864BF"/>
    <w:rsid w:val="007864CD"/>
    <w:rsid w:val="0078651D"/>
    <w:rsid w:val="0078654B"/>
    <w:rsid w:val="00786567"/>
    <w:rsid w:val="0078656C"/>
    <w:rsid w:val="0078658A"/>
    <w:rsid w:val="007865B2"/>
    <w:rsid w:val="007865B8"/>
    <w:rsid w:val="00786622"/>
    <w:rsid w:val="0078662F"/>
    <w:rsid w:val="00786631"/>
    <w:rsid w:val="00786688"/>
    <w:rsid w:val="00786690"/>
    <w:rsid w:val="0078670B"/>
    <w:rsid w:val="0078672A"/>
    <w:rsid w:val="00786741"/>
    <w:rsid w:val="007867F5"/>
    <w:rsid w:val="0078681C"/>
    <w:rsid w:val="00786887"/>
    <w:rsid w:val="0078689E"/>
    <w:rsid w:val="00786913"/>
    <w:rsid w:val="00786914"/>
    <w:rsid w:val="0078693B"/>
    <w:rsid w:val="0078695B"/>
    <w:rsid w:val="00786994"/>
    <w:rsid w:val="007869B7"/>
    <w:rsid w:val="007869D6"/>
    <w:rsid w:val="00786A0F"/>
    <w:rsid w:val="00786AF2"/>
    <w:rsid w:val="00786B00"/>
    <w:rsid w:val="00786B11"/>
    <w:rsid w:val="00786B1F"/>
    <w:rsid w:val="00786B38"/>
    <w:rsid w:val="00786B39"/>
    <w:rsid w:val="00786B4D"/>
    <w:rsid w:val="00786B51"/>
    <w:rsid w:val="00786B5A"/>
    <w:rsid w:val="00786B83"/>
    <w:rsid w:val="00786B8D"/>
    <w:rsid w:val="00786B8F"/>
    <w:rsid w:val="00786BCA"/>
    <w:rsid w:val="00786C16"/>
    <w:rsid w:val="00786C3A"/>
    <w:rsid w:val="00786C4E"/>
    <w:rsid w:val="00786C82"/>
    <w:rsid w:val="00786C8F"/>
    <w:rsid w:val="00786CCF"/>
    <w:rsid w:val="00786CEE"/>
    <w:rsid w:val="00786DCE"/>
    <w:rsid w:val="00786DEB"/>
    <w:rsid w:val="00786E29"/>
    <w:rsid w:val="00786E8B"/>
    <w:rsid w:val="00786EC7"/>
    <w:rsid w:val="00786EC8"/>
    <w:rsid w:val="00786EE4"/>
    <w:rsid w:val="00786EED"/>
    <w:rsid w:val="00786F30"/>
    <w:rsid w:val="00786F33"/>
    <w:rsid w:val="00786F58"/>
    <w:rsid w:val="00786F9A"/>
    <w:rsid w:val="00786FB3"/>
    <w:rsid w:val="00786FC1"/>
    <w:rsid w:val="00786FD1"/>
    <w:rsid w:val="00786FED"/>
    <w:rsid w:val="00787007"/>
    <w:rsid w:val="0078702C"/>
    <w:rsid w:val="00787063"/>
    <w:rsid w:val="0078707C"/>
    <w:rsid w:val="007870DB"/>
    <w:rsid w:val="0078714A"/>
    <w:rsid w:val="00787178"/>
    <w:rsid w:val="0078717E"/>
    <w:rsid w:val="007871B9"/>
    <w:rsid w:val="007871C7"/>
    <w:rsid w:val="007871E0"/>
    <w:rsid w:val="00787231"/>
    <w:rsid w:val="00787244"/>
    <w:rsid w:val="00787287"/>
    <w:rsid w:val="007872C4"/>
    <w:rsid w:val="007872CC"/>
    <w:rsid w:val="0078730A"/>
    <w:rsid w:val="0078731C"/>
    <w:rsid w:val="00787346"/>
    <w:rsid w:val="00787366"/>
    <w:rsid w:val="00787399"/>
    <w:rsid w:val="00787404"/>
    <w:rsid w:val="00787468"/>
    <w:rsid w:val="007874AF"/>
    <w:rsid w:val="007874BC"/>
    <w:rsid w:val="007874D2"/>
    <w:rsid w:val="007874E2"/>
    <w:rsid w:val="007874F1"/>
    <w:rsid w:val="0078752A"/>
    <w:rsid w:val="0078753C"/>
    <w:rsid w:val="00787554"/>
    <w:rsid w:val="00787557"/>
    <w:rsid w:val="0078757A"/>
    <w:rsid w:val="007875CC"/>
    <w:rsid w:val="007875D9"/>
    <w:rsid w:val="007875DC"/>
    <w:rsid w:val="007875E2"/>
    <w:rsid w:val="00787643"/>
    <w:rsid w:val="0078764A"/>
    <w:rsid w:val="0078766D"/>
    <w:rsid w:val="007876D4"/>
    <w:rsid w:val="0078771E"/>
    <w:rsid w:val="00787734"/>
    <w:rsid w:val="00787740"/>
    <w:rsid w:val="00787775"/>
    <w:rsid w:val="00787794"/>
    <w:rsid w:val="00787799"/>
    <w:rsid w:val="007877A2"/>
    <w:rsid w:val="007877E4"/>
    <w:rsid w:val="0078781D"/>
    <w:rsid w:val="00787843"/>
    <w:rsid w:val="0078784B"/>
    <w:rsid w:val="0078786F"/>
    <w:rsid w:val="00787893"/>
    <w:rsid w:val="007878A3"/>
    <w:rsid w:val="007878BB"/>
    <w:rsid w:val="007878F9"/>
    <w:rsid w:val="0078790E"/>
    <w:rsid w:val="00787924"/>
    <w:rsid w:val="00787947"/>
    <w:rsid w:val="007879AD"/>
    <w:rsid w:val="007879B3"/>
    <w:rsid w:val="007879BC"/>
    <w:rsid w:val="00787A10"/>
    <w:rsid w:val="00787A47"/>
    <w:rsid w:val="00787A4A"/>
    <w:rsid w:val="00787A7D"/>
    <w:rsid w:val="00787A96"/>
    <w:rsid w:val="00787AA7"/>
    <w:rsid w:val="00787AAD"/>
    <w:rsid w:val="00787AB4"/>
    <w:rsid w:val="00787AB9"/>
    <w:rsid w:val="00787AFB"/>
    <w:rsid w:val="00787AFF"/>
    <w:rsid w:val="00787B16"/>
    <w:rsid w:val="00787B3B"/>
    <w:rsid w:val="00787BA8"/>
    <w:rsid w:val="00787BC0"/>
    <w:rsid w:val="00787BCA"/>
    <w:rsid w:val="00787C01"/>
    <w:rsid w:val="00787C0C"/>
    <w:rsid w:val="00787C28"/>
    <w:rsid w:val="00787C2F"/>
    <w:rsid w:val="00787C7B"/>
    <w:rsid w:val="00787C8B"/>
    <w:rsid w:val="00787CA2"/>
    <w:rsid w:val="00787CBF"/>
    <w:rsid w:val="00787D09"/>
    <w:rsid w:val="00787D16"/>
    <w:rsid w:val="00787D4E"/>
    <w:rsid w:val="00787D52"/>
    <w:rsid w:val="00787DBD"/>
    <w:rsid w:val="00787DDB"/>
    <w:rsid w:val="00787E85"/>
    <w:rsid w:val="00787EE2"/>
    <w:rsid w:val="00787F0C"/>
    <w:rsid w:val="00787F2E"/>
    <w:rsid w:val="00787F4D"/>
    <w:rsid w:val="00787F73"/>
    <w:rsid w:val="00787FCC"/>
    <w:rsid w:val="007900A6"/>
    <w:rsid w:val="007900AF"/>
    <w:rsid w:val="007900D5"/>
    <w:rsid w:val="0079010C"/>
    <w:rsid w:val="0079015B"/>
    <w:rsid w:val="00790193"/>
    <w:rsid w:val="007901A5"/>
    <w:rsid w:val="007901DF"/>
    <w:rsid w:val="007901E7"/>
    <w:rsid w:val="00790204"/>
    <w:rsid w:val="00790231"/>
    <w:rsid w:val="007902B2"/>
    <w:rsid w:val="00790311"/>
    <w:rsid w:val="0079031F"/>
    <w:rsid w:val="0079032C"/>
    <w:rsid w:val="00790330"/>
    <w:rsid w:val="00790338"/>
    <w:rsid w:val="00790376"/>
    <w:rsid w:val="00790393"/>
    <w:rsid w:val="007903A4"/>
    <w:rsid w:val="007903BC"/>
    <w:rsid w:val="007903E6"/>
    <w:rsid w:val="00790406"/>
    <w:rsid w:val="00790464"/>
    <w:rsid w:val="007904B6"/>
    <w:rsid w:val="007904D5"/>
    <w:rsid w:val="0079050A"/>
    <w:rsid w:val="00790514"/>
    <w:rsid w:val="00790578"/>
    <w:rsid w:val="007905B1"/>
    <w:rsid w:val="007905C4"/>
    <w:rsid w:val="007905DA"/>
    <w:rsid w:val="007905FA"/>
    <w:rsid w:val="00790602"/>
    <w:rsid w:val="0079065C"/>
    <w:rsid w:val="007906C0"/>
    <w:rsid w:val="007906CC"/>
    <w:rsid w:val="007906D9"/>
    <w:rsid w:val="00790709"/>
    <w:rsid w:val="00790726"/>
    <w:rsid w:val="00790735"/>
    <w:rsid w:val="0079076C"/>
    <w:rsid w:val="00790795"/>
    <w:rsid w:val="00790797"/>
    <w:rsid w:val="007907BD"/>
    <w:rsid w:val="007907FA"/>
    <w:rsid w:val="0079080B"/>
    <w:rsid w:val="0079081F"/>
    <w:rsid w:val="00790842"/>
    <w:rsid w:val="00790850"/>
    <w:rsid w:val="0079087F"/>
    <w:rsid w:val="0079088F"/>
    <w:rsid w:val="00790890"/>
    <w:rsid w:val="00790896"/>
    <w:rsid w:val="007908A8"/>
    <w:rsid w:val="007908B6"/>
    <w:rsid w:val="007908D9"/>
    <w:rsid w:val="00790959"/>
    <w:rsid w:val="00790961"/>
    <w:rsid w:val="0079099F"/>
    <w:rsid w:val="007909BD"/>
    <w:rsid w:val="007909CC"/>
    <w:rsid w:val="007909D7"/>
    <w:rsid w:val="007909DA"/>
    <w:rsid w:val="007909E0"/>
    <w:rsid w:val="007909E3"/>
    <w:rsid w:val="007909E4"/>
    <w:rsid w:val="00790A06"/>
    <w:rsid w:val="00790A0D"/>
    <w:rsid w:val="00790A19"/>
    <w:rsid w:val="00790A71"/>
    <w:rsid w:val="00790AA9"/>
    <w:rsid w:val="00790AC5"/>
    <w:rsid w:val="00790AD9"/>
    <w:rsid w:val="00790AE3"/>
    <w:rsid w:val="00790AF2"/>
    <w:rsid w:val="00790B02"/>
    <w:rsid w:val="00790B24"/>
    <w:rsid w:val="00790B40"/>
    <w:rsid w:val="00790B44"/>
    <w:rsid w:val="00790B56"/>
    <w:rsid w:val="00790BA5"/>
    <w:rsid w:val="00790BB1"/>
    <w:rsid w:val="00790BC4"/>
    <w:rsid w:val="00790C1F"/>
    <w:rsid w:val="00790C2F"/>
    <w:rsid w:val="00790C6C"/>
    <w:rsid w:val="00790D30"/>
    <w:rsid w:val="00790D58"/>
    <w:rsid w:val="00790D65"/>
    <w:rsid w:val="00790DC9"/>
    <w:rsid w:val="00790E09"/>
    <w:rsid w:val="00790E4C"/>
    <w:rsid w:val="00790E51"/>
    <w:rsid w:val="00790ED5"/>
    <w:rsid w:val="00790EDA"/>
    <w:rsid w:val="00790F1D"/>
    <w:rsid w:val="00790F44"/>
    <w:rsid w:val="00790F47"/>
    <w:rsid w:val="00790FCA"/>
    <w:rsid w:val="00790FD0"/>
    <w:rsid w:val="00791016"/>
    <w:rsid w:val="0079101C"/>
    <w:rsid w:val="00791050"/>
    <w:rsid w:val="00791083"/>
    <w:rsid w:val="00791087"/>
    <w:rsid w:val="00791088"/>
    <w:rsid w:val="0079108B"/>
    <w:rsid w:val="007910BA"/>
    <w:rsid w:val="007910D5"/>
    <w:rsid w:val="007910DD"/>
    <w:rsid w:val="007910F7"/>
    <w:rsid w:val="0079110B"/>
    <w:rsid w:val="00791143"/>
    <w:rsid w:val="007911CC"/>
    <w:rsid w:val="007911D0"/>
    <w:rsid w:val="0079123F"/>
    <w:rsid w:val="007912A4"/>
    <w:rsid w:val="007912EB"/>
    <w:rsid w:val="0079130E"/>
    <w:rsid w:val="00791359"/>
    <w:rsid w:val="00791373"/>
    <w:rsid w:val="00791375"/>
    <w:rsid w:val="00791378"/>
    <w:rsid w:val="00791381"/>
    <w:rsid w:val="0079139E"/>
    <w:rsid w:val="007913AA"/>
    <w:rsid w:val="007913D2"/>
    <w:rsid w:val="007913D3"/>
    <w:rsid w:val="00791441"/>
    <w:rsid w:val="0079144B"/>
    <w:rsid w:val="00791464"/>
    <w:rsid w:val="00791465"/>
    <w:rsid w:val="007914B7"/>
    <w:rsid w:val="0079150E"/>
    <w:rsid w:val="00791518"/>
    <w:rsid w:val="0079152D"/>
    <w:rsid w:val="00791565"/>
    <w:rsid w:val="00791619"/>
    <w:rsid w:val="0079162A"/>
    <w:rsid w:val="00791631"/>
    <w:rsid w:val="00791641"/>
    <w:rsid w:val="00791680"/>
    <w:rsid w:val="00791690"/>
    <w:rsid w:val="0079169C"/>
    <w:rsid w:val="007916C3"/>
    <w:rsid w:val="007916F9"/>
    <w:rsid w:val="0079170C"/>
    <w:rsid w:val="0079173B"/>
    <w:rsid w:val="0079173F"/>
    <w:rsid w:val="00791740"/>
    <w:rsid w:val="00791742"/>
    <w:rsid w:val="0079174A"/>
    <w:rsid w:val="0079176D"/>
    <w:rsid w:val="007917AB"/>
    <w:rsid w:val="007917C0"/>
    <w:rsid w:val="007917C6"/>
    <w:rsid w:val="007917E0"/>
    <w:rsid w:val="00791833"/>
    <w:rsid w:val="00791860"/>
    <w:rsid w:val="0079186A"/>
    <w:rsid w:val="00791877"/>
    <w:rsid w:val="0079188B"/>
    <w:rsid w:val="007918C4"/>
    <w:rsid w:val="007918D0"/>
    <w:rsid w:val="007918E1"/>
    <w:rsid w:val="007918F6"/>
    <w:rsid w:val="007918FD"/>
    <w:rsid w:val="00791914"/>
    <w:rsid w:val="00791915"/>
    <w:rsid w:val="0079192E"/>
    <w:rsid w:val="00791936"/>
    <w:rsid w:val="0079195C"/>
    <w:rsid w:val="0079199B"/>
    <w:rsid w:val="007919A2"/>
    <w:rsid w:val="00791A02"/>
    <w:rsid w:val="00791A51"/>
    <w:rsid w:val="00791A6B"/>
    <w:rsid w:val="00791A6E"/>
    <w:rsid w:val="00791A91"/>
    <w:rsid w:val="00791AB4"/>
    <w:rsid w:val="00791AE5"/>
    <w:rsid w:val="00791AF9"/>
    <w:rsid w:val="00791B36"/>
    <w:rsid w:val="00791B48"/>
    <w:rsid w:val="00791B80"/>
    <w:rsid w:val="00791C09"/>
    <w:rsid w:val="00791C37"/>
    <w:rsid w:val="00791C40"/>
    <w:rsid w:val="00791C55"/>
    <w:rsid w:val="00791CA1"/>
    <w:rsid w:val="00791CB5"/>
    <w:rsid w:val="00791CB6"/>
    <w:rsid w:val="00791CF5"/>
    <w:rsid w:val="00791CFA"/>
    <w:rsid w:val="00791D19"/>
    <w:rsid w:val="00791D3D"/>
    <w:rsid w:val="00791D3E"/>
    <w:rsid w:val="00791D5B"/>
    <w:rsid w:val="00791D88"/>
    <w:rsid w:val="00791DB6"/>
    <w:rsid w:val="00791DD7"/>
    <w:rsid w:val="00791E42"/>
    <w:rsid w:val="00791E58"/>
    <w:rsid w:val="00791F18"/>
    <w:rsid w:val="00791F37"/>
    <w:rsid w:val="00791F55"/>
    <w:rsid w:val="00791FBB"/>
    <w:rsid w:val="00791FDD"/>
    <w:rsid w:val="00791FE3"/>
    <w:rsid w:val="00791FE8"/>
    <w:rsid w:val="00791FF1"/>
    <w:rsid w:val="0079204F"/>
    <w:rsid w:val="0079208E"/>
    <w:rsid w:val="007920D2"/>
    <w:rsid w:val="007920DC"/>
    <w:rsid w:val="007920FF"/>
    <w:rsid w:val="00792144"/>
    <w:rsid w:val="00792156"/>
    <w:rsid w:val="007921A7"/>
    <w:rsid w:val="007921CF"/>
    <w:rsid w:val="00792219"/>
    <w:rsid w:val="00792242"/>
    <w:rsid w:val="00792292"/>
    <w:rsid w:val="007922C7"/>
    <w:rsid w:val="00792317"/>
    <w:rsid w:val="00792321"/>
    <w:rsid w:val="00792323"/>
    <w:rsid w:val="00792324"/>
    <w:rsid w:val="00792336"/>
    <w:rsid w:val="00792373"/>
    <w:rsid w:val="0079237F"/>
    <w:rsid w:val="00792389"/>
    <w:rsid w:val="00792399"/>
    <w:rsid w:val="007923DA"/>
    <w:rsid w:val="0079243E"/>
    <w:rsid w:val="00792441"/>
    <w:rsid w:val="0079245C"/>
    <w:rsid w:val="0079246E"/>
    <w:rsid w:val="0079249F"/>
    <w:rsid w:val="007924C2"/>
    <w:rsid w:val="00792504"/>
    <w:rsid w:val="00792516"/>
    <w:rsid w:val="00792594"/>
    <w:rsid w:val="0079259D"/>
    <w:rsid w:val="007925D1"/>
    <w:rsid w:val="00792603"/>
    <w:rsid w:val="00792670"/>
    <w:rsid w:val="00792781"/>
    <w:rsid w:val="007927ED"/>
    <w:rsid w:val="0079281E"/>
    <w:rsid w:val="0079281F"/>
    <w:rsid w:val="00792863"/>
    <w:rsid w:val="0079288A"/>
    <w:rsid w:val="007928A6"/>
    <w:rsid w:val="00792923"/>
    <w:rsid w:val="007929A2"/>
    <w:rsid w:val="007929AD"/>
    <w:rsid w:val="007929B2"/>
    <w:rsid w:val="007929D9"/>
    <w:rsid w:val="00792A31"/>
    <w:rsid w:val="00792A32"/>
    <w:rsid w:val="00792A40"/>
    <w:rsid w:val="00792A58"/>
    <w:rsid w:val="00792A62"/>
    <w:rsid w:val="00792A7B"/>
    <w:rsid w:val="00792AAB"/>
    <w:rsid w:val="00792AAE"/>
    <w:rsid w:val="00792AC0"/>
    <w:rsid w:val="00792AD8"/>
    <w:rsid w:val="00792AFE"/>
    <w:rsid w:val="00792B12"/>
    <w:rsid w:val="00792B74"/>
    <w:rsid w:val="00792BC3"/>
    <w:rsid w:val="00792C01"/>
    <w:rsid w:val="00792C55"/>
    <w:rsid w:val="00792C60"/>
    <w:rsid w:val="00792CD0"/>
    <w:rsid w:val="00792CD1"/>
    <w:rsid w:val="00792CE4"/>
    <w:rsid w:val="00792D01"/>
    <w:rsid w:val="00792D1C"/>
    <w:rsid w:val="00792D5D"/>
    <w:rsid w:val="00792DD0"/>
    <w:rsid w:val="00792DD6"/>
    <w:rsid w:val="00792E00"/>
    <w:rsid w:val="00792E34"/>
    <w:rsid w:val="00792E7B"/>
    <w:rsid w:val="00792E7E"/>
    <w:rsid w:val="00792EA6"/>
    <w:rsid w:val="00792EC1"/>
    <w:rsid w:val="00792F6A"/>
    <w:rsid w:val="00792F6F"/>
    <w:rsid w:val="00792F8C"/>
    <w:rsid w:val="00792F8E"/>
    <w:rsid w:val="00792FA6"/>
    <w:rsid w:val="00793010"/>
    <w:rsid w:val="00793055"/>
    <w:rsid w:val="0079305A"/>
    <w:rsid w:val="00793082"/>
    <w:rsid w:val="00793093"/>
    <w:rsid w:val="007930BB"/>
    <w:rsid w:val="0079311A"/>
    <w:rsid w:val="00793136"/>
    <w:rsid w:val="0079315F"/>
    <w:rsid w:val="007931A7"/>
    <w:rsid w:val="007931D4"/>
    <w:rsid w:val="007932A1"/>
    <w:rsid w:val="007932DE"/>
    <w:rsid w:val="007932E1"/>
    <w:rsid w:val="007932EB"/>
    <w:rsid w:val="00793337"/>
    <w:rsid w:val="00793370"/>
    <w:rsid w:val="0079338A"/>
    <w:rsid w:val="007933EB"/>
    <w:rsid w:val="00793403"/>
    <w:rsid w:val="0079345C"/>
    <w:rsid w:val="007934A8"/>
    <w:rsid w:val="007934AA"/>
    <w:rsid w:val="007934BF"/>
    <w:rsid w:val="007934E3"/>
    <w:rsid w:val="007934FB"/>
    <w:rsid w:val="00793502"/>
    <w:rsid w:val="00793505"/>
    <w:rsid w:val="0079355D"/>
    <w:rsid w:val="0079358D"/>
    <w:rsid w:val="007935B2"/>
    <w:rsid w:val="007935DE"/>
    <w:rsid w:val="007935FD"/>
    <w:rsid w:val="00793607"/>
    <w:rsid w:val="0079366C"/>
    <w:rsid w:val="007936B6"/>
    <w:rsid w:val="007936E1"/>
    <w:rsid w:val="0079374E"/>
    <w:rsid w:val="00793753"/>
    <w:rsid w:val="00793764"/>
    <w:rsid w:val="007937C5"/>
    <w:rsid w:val="007937D2"/>
    <w:rsid w:val="00793815"/>
    <w:rsid w:val="0079384D"/>
    <w:rsid w:val="00793889"/>
    <w:rsid w:val="007938A0"/>
    <w:rsid w:val="0079392A"/>
    <w:rsid w:val="00793948"/>
    <w:rsid w:val="0079394D"/>
    <w:rsid w:val="0079396C"/>
    <w:rsid w:val="00793976"/>
    <w:rsid w:val="007939B0"/>
    <w:rsid w:val="007939C7"/>
    <w:rsid w:val="007939C9"/>
    <w:rsid w:val="007939CD"/>
    <w:rsid w:val="007939CF"/>
    <w:rsid w:val="007939F2"/>
    <w:rsid w:val="00793A05"/>
    <w:rsid w:val="00793A74"/>
    <w:rsid w:val="00793A75"/>
    <w:rsid w:val="00793A8A"/>
    <w:rsid w:val="00793AA4"/>
    <w:rsid w:val="00793AA7"/>
    <w:rsid w:val="00793AAC"/>
    <w:rsid w:val="00793AF7"/>
    <w:rsid w:val="00793B2B"/>
    <w:rsid w:val="00793B4D"/>
    <w:rsid w:val="00793B51"/>
    <w:rsid w:val="00793B6B"/>
    <w:rsid w:val="00793BDE"/>
    <w:rsid w:val="00793C17"/>
    <w:rsid w:val="00793C2F"/>
    <w:rsid w:val="00793C5B"/>
    <w:rsid w:val="00793C9F"/>
    <w:rsid w:val="00793CC6"/>
    <w:rsid w:val="00793CCF"/>
    <w:rsid w:val="00793CD6"/>
    <w:rsid w:val="00793CE9"/>
    <w:rsid w:val="00793D43"/>
    <w:rsid w:val="00793D48"/>
    <w:rsid w:val="00793D6D"/>
    <w:rsid w:val="00793DAB"/>
    <w:rsid w:val="00793E2A"/>
    <w:rsid w:val="00793E46"/>
    <w:rsid w:val="00793ECA"/>
    <w:rsid w:val="00793ED0"/>
    <w:rsid w:val="00793F17"/>
    <w:rsid w:val="00793F29"/>
    <w:rsid w:val="00793F6D"/>
    <w:rsid w:val="00793F88"/>
    <w:rsid w:val="00794010"/>
    <w:rsid w:val="00794044"/>
    <w:rsid w:val="0079405A"/>
    <w:rsid w:val="0079407E"/>
    <w:rsid w:val="00794087"/>
    <w:rsid w:val="007940A3"/>
    <w:rsid w:val="007940B8"/>
    <w:rsid w:val="007940D1"/>
    <w:rsid w:val="007940D4"/>
    <w:rsid w:val="0079412A"/>
    <w:rsid w:val="0079414D"/>
    <w:rsid w:val="00794184"/>
    <w:rsid w:val="0079418E"/>
    <w:rsid w:val="00794194"/>
    <w:rsid w:val="0079419A"/>
    <w:rsid w:val="007941B8"/>
    <w:rsid w:val="007941C6"/>
    <w:rsid w:val="00794220"/>
    <w:rsid w:val="0079426C"/>
    <w:rsid w:val="0079427B"/>
    <w:rsid w:val="00794294"/>
    <w:rsid w:val="007942A0"/>
    <w:rsid w:val="007942A1"/>
    <w:rsid w:val="00794344"/>
    <w:rsid w:val="00794360"/>
    <w:rsid w:val="007943A4"/>
    <w:rsid w:val="007943B3"/>
    <w:rsid w:val="0079441F"/>
    <w:rsid w:val="00794439"/>
    <w:rsid w:val="007945B1"/>
    <w:rsid w:val="00794609"/>
    <w:rsid w:val="00794640"/>
    <w:rsid w:val="0079466E"/>
    <w:rsid w:val="0079469E"/>
    <w:rsid w:val="007946D9"/>
    <w:rsid w:val="007946E6"/>
    <w:rsid w:val="00794728"/>
    <w:rsid w:val="0079478E"/>
    <w:rsid w:val="0079479D"/>
    <w:rsid w:val="007947AD"/>
    <w:rsid w:val="007947E8"/>
    <w:rsid w:val="007947FA"/>
    <w:rsid w:val="00794816"/>
    <w:rsid w:val="0079482F"/>
    <w:rsid w:val="00794843"/>
    <w:rsid w:val="0079486C"/>
    <w:rsid w:val="00794884"/>
    <w:rsid w:val="0079489B"/>
    <w:rsid w:val="0079490F"/>
    <w:rsid w:val="00794918"/>
    <w:rsid w:val="00794933"/>
    <w:rsid w:val="00794952"/>
    <w:rsid w:val="00794978"/>
    <w:rsid w:val="007949E9"/>
    <w:rsid w:val="00794A22"/>
    <w:rsid w:val="00794A29"/>
    <w:rsid w:val="00794A38"/>
    <w:rsid w:val="00794A4B"/>
    <w:rsid w:val="00794A4D"/>
    <w:rsid w:val="00794A78"/>
    <w:rsid w:val="00794ACA"/>
    <w:rsid w:val="00794AF5"/>
    <w:rsid w:val="00794B3A"/>
    <w:rsid w:val="00794B5D"/>
    <w:rsid w:val="00794B7A"/>
    <w:rsid w:val="00794B81"/>
    <w:rsid w:val="00794B95"/>
    <w:rsid w:val="00794C1A"/>
    <w:rsid w:val="00794C31"/>
    <w:rsid w:val="00794C38"/>
    <w:rsid w:val="00794C8A"/>
    <w:rsid w:val="00794C8D"/>
    <w:rsid w:val="00794CB2"/>
    <w:rsid w:val="00794CC1"/>
    <w:rsid w:val="00794D04"/>
    <w:rsid w:val="00794D2B"/>
    <w:rsid w:val="00794D3A"/>
    <w:rsid w:val="00794D41"/>
    <w:rsid w:val="00794D4F"/>
    <w:rsid w:val="00794DA2"/>
    <w:rsid w:val="00794DBE"/>
    <w:rsid w:val="00794DCB"/>
    <w:rsid w:val="00794E0A"/>
    <w:rsid w:val="00794E2C"/>
    <w:rsid w:val="00794E33"/>
    <w:rsid w:val="00794E6A"/>
    <w:rsid w:val="00794E9B"/>
    <w:rsid w:val="00794EB2"/>
    <w:rsid w:val="00794EB6"/>
    <w:rsid w:val="00794EEF"/>
    <w:rsid w:val="00794F2A"/>
    <w:rsid w:val="00794F40"/>
    <w:rsid w:val="00794F43"/>
    <w:rsid w:val="00794F5E"/>
    <w:rsid w:val="00794F6F"/>
    <w:rsid w:val="00794F7B"/>
    <w:rsid w:val="00794FB4"/>
    <w:rsid w:val="0079500D"/>
    <w:rsid w:val="00795018"/>
    <w:rsid w:val="00795039"/>
    <w:rsid w:val="00795083"/>
    <w:rsid w:val="00795097"/>
    <w:rsid w:val="007950DA"/>
    <w:rsid w:val="0079515F"/>
    <w:rsid w:val="007951BB"/>
    <w:rsid w:val="007951C5"/>
    <w:rsid w:val="007951D9"/>
    <w:rsid w:val="007951DF"/>
    <w:rsid w:val="00795237"/>
    <w:rsid w:val="00795245"/>
    <w:rsid w:val="00795251"/>
    <w:rsid w:val="0079527A"/>
    <w:rsid w:val="0079529F"/>
    <w:rsid w:val="007952D4"/>
    <w:rsid w:val="007952F9"/>
    <w:rsid w:val="00795359"/>
    <w:rsid w:val="00795364"/>
    <w:rsid w:val="0079536A"/>
    <w:rsid w:val="007953A6"/>
    <w:rsid w:val="007953CB"/>
    <w:rsid w:val="00795419"/>
    <w:rsid w:val="007954AB"/>
    <w:rsid w:val="007954B1"/>
    <w:rsid w:val="007954C1"/>
    <w:rsid w:val="007954D0"/>
    <w:rsid w:val="00795508"/>
    <w:rsid w:val="0079551A"/>
    <w:rsid w:val="00795539"/>
    <w:rsid w:val="0079553D"/>
    <w:rsid w:val="00795544"/>
    <w:rsid w:val="00795545"/>
    <w:rsid w:val="0079554A"/>
    <w:rsid w:val="00795556"/>
    <w:rsid w:val="0079556F"/>
    <w:rsid w:val="00795594"/>
    <w:rsid w:val="007955E4"/>
    <w:rsid w:val="00795627"/>
    <w:rsid w:val="00795628"/>
    <w:rsid w:val="0079565F"/>
    <w:rsid w:val="007956A0"/>
    <w:rsid w:val="007956C1"/>
    <w:rsid w:val="00795719"/>
    <w:rsid w:val="0079571D"/>
    <w:rsid w:val="0079571F"/>
    <w:rsid w:val="00795739"/>
    <w:rsid w:val="00795752"/>
    <w:rsid w:val="00795758"/>
    <w:rsid w:val="007957B0"/>
    <w:rsid w:val="007957EF"/>
    <w:rsid w:val="00795876"/>
    <w:rsid w:val="00795897"/>
    <w:rsid w:val="007958F8"/>
    <w:rsid w:val="00795908"/>
    <w:rsid w:val="00795910"/>
    <w:rsid w:val="0079593C"/>
    <w:rsid w:val="00795988"/>
    <w:rsid w:val="007959E0"/>
    <w:rsid w:val="00795A00"/>
    <w:rsid w:val="00795A10"/>
    <w:rsid w:val="00795A1C"/>
    <w:rsid w:val="00795A3A"/>
    <w:rsid w:val="00795A51"/>
    <w:rsid w:val="00795A7E"/>
    <w:rsid w:val="00795A84"/>
    <w:rsid w:val="00795ADB"/>
    <w:rsid w:val="00795ADD"/>
    <w:rsid w:val="00795B0E"/>
    <w:rsid w:val="00795B55"/>
    <w:rsid w:val="00795B76"/>
    <w:rsid w:val="00795B94"/>
    <w:rsid w:val="00795BEE"/>
    <w:rsid w:val="00795C19"/>
    <w:rsid w:val="00795C5F"/>
    <w:rsid w:val="00795CFA"/>
    <w:rsid w:val="00795D0A"/>
    <w:rsid w:val="00795D0F"/>
    <w:rsid w:val="00795D72"/>
    <w:rsid w:val="00795D9A"/>
    <w:rsid w:val="00795DA8"/>
    <w:rsid w:val="00795DCD"/>
    <w:rsid w:val="00795DD2"/>
    <w:rsid w:val="00795DDF"/>
    <w:rsid w:val="00795DE7"/>
    <w:rsid w:val="00795E01"/>
    <w:rsid w:val="00795E35"/>
    <w:rsid w:val="00795E77"/>
    <w:rsid w:val="00795F05"/>
    <w:rsid w:val="00795F1D"/>
    <w:rsid w:val="00795F45"/>
    <w:rsid w:val="00795F73"/>
    <w:rsid w:val="00795F85"/>
    <w:rsid w:val="00795F98"/>
    <w:rsid w:val="00795FE8"/>
    <w:rsid w:val="00796013"/>
    <w:rsid w:val="00796021"/>
    <w:rsid w:val="00796057"/>
    <w:rsid w:val="00796059"/>
    <w:rsid w:val="00796062"/>
    <w:rsid w:val="00796069"/>
    <w:rsid w:val="007960B9"/>
    <w:rsid w:val="007960BF"/>
    <w:rsid w:val="007960D6"/>
    <w:rsid w:val="007960F3"/>
    <w:rsid w:val="00796179"/>
    <w:rsid w:val="0079617A"/>
    <w:rsid w:val="00796219"/>
    <w:rsid w:val="00796251"/>
    <w:rsid w:val="0079627F"/>
    <w:rsid w:val="00796284"/>
    <w:rsid w:val="0079629B"/>
    <w:rsid w:val="007962A6"/>
    <w:rsid w:val="007962D4"/>
    <w:rsid w:val="007962E6"/>
    <w:rsid w:val="007962EA"/>
    <w:rsid w:val="007962F0"/>
    <w:rsid w:val="00796308"/>
    <w:rsid w:val="00796311"/>
    <w:rsid w:val="00796320"/>
    <w:rsid w:val="00796348"/>
    <w:rsid w:val="00796385"/>
    <w:rsid w:val="00796387"/>
    <w:rsid w:val="00796396"/>
    <w:rsid w:val="00796397"/>
    <w:rsid w:val="007963C5"/>
    <w:rsid w:val="007963D6"/>
    <w:rsid w:val="00796418"/>
    <w:rsid w:val="00796461"/>
    <w:rsid w:val="007964C2"/>
    <w:rsid w:val="007964D7"/>
    <w:rsid w:val="007964E1"/>
    <w:rsid w:val="0079651A"/>
    <w:rsid w:val="0079657E"/>
    <w:rsid w:val="00796590"/>
    <w:rsid w:val="007965E3"/>
    <w:rsid w:val="00796660"/>
    <w:rsid w:val="007966BD"/>
    <w:rsid w:val="007966C1"/>
    <w:rsid w:val="007966CC"/>
    <w:rsid w:val="007966E5"/>
    <w:rsid w:val="0079671E"/>
    <w:rsid w:val="00796759"/>
    <w:rsid w:val="0079675D"/>
    <w:rsid w:val="00796777"/>
    <w:rsid w:val="0079678F"/>
    <w:rsid w:val="007967AF"/>
    <w:rsid w:val="007967BC"/>
    <w:rsid w:val="007967DC"/>
    <w:rsid w:val="00796813"/>
    <w:rsid w:val="00796894"/>
    <w:rsid w:val="0079689C"/>
    <w:rsid w:val="007968C3"/>
    <w:rsid w:val="007968CF"/>
    <w:rsid w:val="007968D9"/>
    <w:rsid w:val="0079693D"/>
    <w:rsid w:val="00796961"/>
    <w:rsid w:val="007969AE"/>
    <w:rsid w:val="007969E8"/>
    <w:rsid w:val="007969F9"/>
    <w:rsid w:val="00796A63"/>
    <w:rsid w:val="00796A6E"/>
    <w:rsid w:val="00796A77"/>
    <w:rsid w:val="00796AA0"/>
    <w:rsid w:val="00796ABB"/>
    <w:rsid w:val="00796AFA"/>
    <w:rsid w:val="00796BE0"/>
    <w:rsid w:val="00796C24"/>
    <w:rsid w:val="00796C44"/>
    <w:rsid w:val="00796C6E"/>
    <w:rsid w:val="00796CB3"/>
    <w:rsid w:val="00796CE3"/>
    <w:rsid w:val="00796D81"/>
    <w:rsid w:val="00796E18"/>
    <w:rsid w:val="00796EA0"/>
    <w:rsid w:val="00796EA9"/>
    <w:rsid w:val="00796EC3"/>
    <w:rsid w:val="00796ED4"/>
    <w:rsid w:val="00796EEC"/>
    <w:rsid w:val="00796F22"/>
    <w:rsid w:val="00796F24"/>
    <w:rsid w:val="00796F38"/>
    <w:rsid w:val="00796F76"/>
    <w:rsid w:val="00796F81"/>
    <w:rsid w:val="00796FD9"/>
    <w:rsid w:val="00797010"/>
    <w:rsid w:val="0079704C"/>
    <w:rsid w:val="0079706D"/>
    <w:rsid w:val="0079708C"/>
    <w:rsid w:val="0079715F"/>
    <w:rsid w:val="007971BA"/>
    <w:rsid w:val="00797266"/>
    <w:rsid w:val="00797272"/>
    <w:rsid w:val="007972A9"/>
    <w:rsid w:val="007972B0"/>
    <w:rsid w:val="007972B5"/>
    <w:rsid w:val="00797312"/>
    <w:rsid w:val="0079732E"/>
    <w:rsid w:val="0079733C"/>
    <w:rsid w:val="0079733E"/>
    <w:rsid w:val="00797347"/>
    <w:rsid w:val="00797349"/>
    <w:rsid w:val="00797410"/>
    <w:rsid w:val="0079741A"/>
    <w:rsid w:val="00797442"/>
    <w:rsid w:val="007974AC"/>
    <w:rsid w:val="007974D6"/>
    <w:rsid w:val="007974DE"/>
    <w:rsid w:val="007974E7"/>
    <w:rsid w:val="00797518"/>
    <w:rsid w:val="00797554"/>
    <w:rsid w:val="00797565"/>
    <w:rsid w:val="00797576"/>
    <w:rsid w:val="007975AB"/>
    <w:rsid w:val="007975C5"/>
    <w:rsid w:val="00797647"/>
    <w:rsid w:val="00797656"/>
    <w:rsid w:val="0079768E"/>
    <w:rsid w:val="007976AA"/>
    <w:rsid w:val="007976AC"/>
    <w:rsid w:val="007976C9"/>
    <w:rsid w:val="007976CF"/>
    <w:rsid w:val="007976F0"/>
    <w:rsid w:val="00797701"/>
    <w:rsid w:val="00797708"/>
    <w:rsid w:val="00797717"/>
    <w:rsid w:val="00797754"/>
    <w:rsid w:val="00797775"/>
    <w:rsid w:val="00797782"/>
    <w:rsid w:val="007977A8"/>
    <w:rsid w:val="00797807"/>
    <w:rsid w:val="0079780B"/>
    <w:rsid w:val="00797824"/>
    <w:rsid w:val="00797846"/>
    <w:rsid w:val="00797864"/>
    <w:rsid w:val="00797872"/>
    <w:rsid w:val="00797878"/>
    <w:rsid w:val="007978D7"/>
    <w:rsid w:val="007978DB"/>
    <w:rsid w:val="007978E1"/>
    <w:rsid w:val="007978EC"/>
    <w:rsid w:val="007978ED"/>
    <w:rsid w:val="007978EF"/>
    <w:rsid w:val="007978FD"/>
    <w:rsid w:val="00797924"/>
    <w:rsid w:val="00797925"/>
    <w:rsid w:val="0079792A"/>
    <w:rsid w:val="00797982"/>
    <w:rsid w:val="00797989"/>
    <w:rsid w:val="0079798D"/>
    <w:rsid w:val="0079799D"/>
    <w:rsid w:val="007979A4"/>
    <w:rsid w:val="007979AD"/>
    <w:rsid w:val="007979D1"/>
    <w:rsid w:val="00797A00"/>
    <w:rsid w:val="00797A29"/>
    <w:rsid w:val="00797A2B"/>
    <w:rsid w:val="00797A8F"/>
    <w:rsid w:val="00797A92"/>
    <w:rsid w:val="00797A95"/>
    <w:rsid w:val="00797A9B"/>
    <w:rsid w:val="00797ACC"/>
    <w:rsid w:val="00797B15"/>
    <w:rsid w:val="00797B60"/>
    <w:rsid w:val="00797BDF"/>
    <w:rsid w:val="00797BE8"/>
    <w:rsid w:val="00797BEA"/>
    <w:rsid w:val="00797C7B"/>
    <w:rsid w:val="00797CA1"/>
    <w:rsid w:val="00797CA4"/>
    <w:rsid w:val="00797CDF"/>
    <w:rsid w:val="00797CE3"/>
    <w:rsid w:val="00797CF2"/>
    <w:rsid w:val="00797D2E"/>
    <w:rsid w:val="00797D63"/>
    <w:rsid w:val="00797E0F"/>
    <w:rsid w:val="00797E65"/>
    <w:rsid w:val="00797F08"/>
    <w:rsid w:val="00797F1A"/>
    <w:rsid w:val="00797F78"/>
    <w:rsid w:val="00797FE3"/>
    <w:rsid w:val="00797FF1"/>
    <w:rsid w:val="007A0001"/>
    <w:rsid w:val="007A0040"/>
    <w:rsid w:val="007A0081"/>
    <w:rsid w:val="007A00EA"/>
    <w:rsid w:val="007A00F1"/>
    <w:rsid w:val="007A00F6"/>
    <w:rsid w:val="007A0114"/>
    <w:rsid w:val="007A0138"/>
    <w:rsid w:val="007A019E"/>
    <w:rsid w:val="007A01B2"/>
    <w:rsid w:val="007A01EE"/>
    <w:rsid w:val="007A01FF"/>
    <w:rsid w:val="007A024E"/>
    <w:rsid w:val="007A027D"/>
    <w:rsid w:val="007A02B0"/>
    <w:rsid w:val="007A02B1"/>
    <w:rsid w:val="007A030C"/>
    <w:rsid w:val="007A0311"/>
    <w:rsid w:val="007A0375"/>
    <w:rsid w:val="007A0396"/>
    <w:rsid w:val="007A0405"/>
    <w:rsid w:val="007A0430"/>
    <w:rsid w:val="007A043D"/>
    <w:rsid w:val="007A0463"/>
    <w:rsid w:val="007A048C"/>
    <w:rsid w:val="007A04AF"/>
    <w:rsid w:val="007A04EB"/>
    <w:rsid w:val="007A04FF"/>
    <w:rsid w:val="007A057A"/>
    <w:rsid w:val="007A05DD"/>
    <w:rsid w:val="007A05E4"/>
    <w:rsid w:val="007A05FE"/>
    <w:rsid w:val="007A063D"/>
    <w:rsid w:val="007A0690"/>
    <w:rsid w:val="007A06A9"/>
    <w:rsid w:val="007A0724"/>
    <w:rsid w:val="007A07D9"/>
    <w:rsid w:val="007A07FE"/>
    <w:rsid w:val="007A0820"/>
    <w:rsid w:val="007A082D"/>
    <w:rsid w:val="007A0834"/>
    <w:rsid w:val="007A0868"/>
    <w:rsid w:val="007A086A"/>
    <w:rsid w:val="007A0883"/>
    <w:rsid w:val="007A08B2"/>
    <w:rsid w:val="007A08B4"/>
    <w:rsid w:val="007A08FA"/>
    <w:rsid w:val="007A0928"/>
    <w:rsid w:val="007A0932"/>
    <w:rsid w:val="007A0957"/>
    <w:rsid w:val="007A095B"/>
    <w:rsid w:val="007A0971"/>
    <w:rsid w:val="007A097C"/>
    <w:rsid w:val="007A097E"/>
    <w:rsid w:val="007A09C1"/>
    <w:rsid w:val="007A09F2"/>
    <w:rsid w:val="007A0A3B"/>
    <w:rsid w:val="007A0A57"/>
    <w:rsid w:val="007A0A99"/>
    <w:rsid w:val="007A0A9B"/>
    <w:rsid w:val="007A0AB9"/>
    <w:rsid w:val="007A0AF3"/>
    <w:rsid w:val="007A0B52"/>
    <w:rsid w:val="007A0BA0"/>
    <w:rsid w:val="007A0BBA"/>
    <w:rsid w:val="007A0BED"/>
    <w:rsid w:val="007A0C09"/>
    <w:rsid w:val="007A0C60"/>
    <w:rsid w:val="007A0CA6"/>
    <w:rsid w:val="007A0CAB"/>
    <w:rsid w:val="007A0CC1"/>
    <w:rsid w:val="007A0D32"/>
    <w:rsid w:val="007A0D3C"/>
    <w:rsid w:val="007A0D59"/>
    <w:rsid w:val="007A0D7F"/>
    <w:rsid w:val="007A0DDA"/>
    <w:rsid w:val="007A0E01"/>
    <w:rsid w:val="007A0E0E"/>
    <w:rsid w:val="007A0E9B"/>
    <w:rsid w:val="007A0EAB"/>
    <w:rsid w:val="007A0EAF"/>
    <w:rsid w:val="007A0EB1"/>
    <w:rsid w:val="007A0F48"/>
    <w:rsid w:val="007A0F89"/>
    <w:rsid w:val="007A0FCD"/>
    <w:rsid w:val="007A0FCF"/>
    <w:rsid w:val="007A0FEA"/>
    <w:rsid w:val="007A0FFB"/>
    <w:rsid w:val="007A1004"/>
    <w:rsid w:val="007A101A"/>
    <w:rsid w:val="007A101D"/>
    <w:rsid w:val="007A1034"/>
    <w:rsid w:val="007A106A"/>
    <w:rsid w:val="007A10B6"/>
    <w:rsid w:val="007A10D8"/>
    <w:rsid w:val="007A10F5"/>
    <w:rsid w:val="007A1112"/>
    <w:rsid w:val="007A115E"/>
    <w:rsid w:val="007A116B"/>
    <w:rsid w:val="007A11EA"/>
    <w:rsid w:val="007A11EC"/>
    <w:rsid w:val="007A121E"/>
    <w:rsid w:val="007A12AC"/>
    <w:rsid w:val="007A12DA"/>
    <w:rsid w:val="007A12F2"/>
    <w:rsid w:val="007A1305"/>
    <w:rsid w:val="007A1398"/>
    <w:rsid w:val="007A13CB"/>
    <w:rsid w:val="007A13CE"/>
    <w:rsid w:val="007A13DA"/>
    <w:rsid w:val="007A1422"/>
    <w:rsid w:val="007A14CF"/>
    <w:rsid w:val="007A151B"/>
    <w:rsid w:val="007A152D"/>
    <w:rsid w:val="007A1579"/>
    <w:rsid w:val="007A159E"/>
    <w:rsid w:val="007A15A0"/>
    <w:rsid w:val="007A15B4"/>
    <w:rsid w:val="007A15BC"/>
    <w:rsid w:val="007A1654"/>
    <w:rsid w:val="007A1695"/>
    <w:rsid w:val="007A169D"/>
    <w:rsid w:val="007A16A7"/>
    <w:rsid w:val="007A16B2"/>
    <w:rsid w:val="007A16BE"/>
    <w:rsid w:val="007A16D9"/>
    <w:rsid w:val="007A16F0"/>
    <w:rsid w:val="007A16F7"/>
    <w:rsid w:val="007A1710"/>
    <w:rsid w:val="007A1717"/>
    <w:rsid w:val="007A1727"/>
    <w:rsid w:val="007A1770"/>
    <w:rsid w:val="007A17B8"/>
    <w:rsid w:val="007A17EE"/>
    <w:rsid w:val="007A1839"/>
    <w:rsid w:val="007A1852"/>
    <w:rsid w:val="007A185E"/>
    <w:rsid w:val="007A1867"/>
    <w:rsid w:val="007A1955"/>
    <w:rsid w:val="007A1957"/>
    <w:rsid w:val="007A196D"/>
    <w:rsid w:val="007A197B"/>
    <w:rsid w:val="007A1983"/>
    <w:rsid w:val="007A19DB"/>
    <w:rsid w:val="007A1A46"/>
    <w:rsid w:val="007A1A49"/>
    <w:rsid w:val="007A1A4B"/>
    <w:rsid w:val="007A1A7E"/>
    <w:rsid w:val="007A1B05"/>
    <w:rsid w:val="007A1B3D"/>
    <w:rsid w:val="007A1B4C"/>
    <w:rsid w:val="007A1BBB"/>
    <w:rsid w:val="007A1BE1"/>
    <w:rsid w:val="007A1C07"/>
    <w:rsid w:val="007A1CA8"/>
    <w:rsid w:val="007A1CB7"/>
    <w:rsid w:val="007A1D0D"/>
    <w:rsid w:val="007A1D69"/>
    <w:rsid w:val="007A1DB0"/>
    <w:rsid w:val="007A1DB2"/>
    <w:rsid w:val="007A1DC7"/>
    <w:rsid w:val="007A1E07"/>
    <w:rsid w:val="007A1E33"/>
    <w:rsid w:val="007A1E47"/>
    <w:rsid w:val="007A1E9F"/>
    <w:rsid w:val="007A1EBB"/>
    <w:rsid w:val="007A1EC6"/>
    <w:rsid w:val="007A1EDD"/>
    <w:rsid w:val="007A1F0C"/>
    <w:rsid w:val="007A1F44"/>
    <w:rsid w:val="007A1F7C"/>
    <w:rsid w:val="007A1F83"/>
    <w:rsid w:val="007A1FC1"/>
    <w:rsid w:val="007A2026"/>
    <w:rsid w:val="007A2028"/>
    <w:rsid w:val="007A203F"/>
    <w:rsid w:val="007A20DD"/>
    <w:rsid w:val="007A20FA"/>
    <w:rsid w:val="007A211C"/>
    <w:rsid w:val="007A2125"/>
    <w:rsid w:val="007A214D"/>
    <w:rsid w:val="007A2182"/>
    <w:rsid w:val="007A220A"/>
    <w:rsid w:val="007A2228"/>
    <w:rsid w:val="007A2259"/>
    <w:rsid w:val="007A2294"/>
    <w:rsid w:val="007A229E"/>
    <w:rsid w:val="007A22C6"/>
    <w:rsid w:val="007A22CB"/>
    <w:rsid w:val="007A231B"/>
    <w:rsid w:val="007A231D"/>
    <w:rsid w:val="007A2368"/>
    <w:rsid w:val="007A236A"/>
    <w:rsid w:val="007A2395"/>
    <w:rsid w:val="007A23E2"/>
    <w:rsid w:val="007A242E"/>
    <w:rsid w:val="007A2443"/>
    <w:rsid w:val="007A2468"/>
    <w:rsid w:val="007A2471"/>
    <w:rsid w:val="007A24D5"/>
    <w:rsid w:val="007A24DC"/>
    <w:rsid w:val="007A24E5"/>
    <w:rsid w:val="007A24F5"/>
    <w:rsid w:val="007A24F9"/>
    <w:rsid w:val="007A250B"/>
    <w:rsid w:val="007A2514"/>
    <w:rsid w:val="007A2536"/>
    <w:rsid w:val="007A256D"/>
    <w:rsid w:val="007A257B"/>
    <w:rsid w:val="007A2586"/>
    <w:rsid w:val="007A25AE"/>
    <w:rsid w:val="007A2609"/>
    <w:rsid w:val="007A2626"/>
    <w:rsid w:val="007A263F"/>
    <w:rsid w:val="007A2645"/>
    <w:rsid w:val="007A265D"/>
    <w:rsid w:val="007A26B2"/>
    <w:rsid w:val="007A26C4"/>
    <w:rsid w:val="007A270E"/>
    <w:rsid w:val="007A2768"/>
    <w:rsid w:val="007A27DC"/>
    <w:rsid w:val="007A27E7"/>
    <w:rsid w:val="007A2808"/>
    <w:rsid w:val="007A282B"/>
    <w:rsid w:val="007A2883"/>
    <w:rsid w:val="007A2884"/>
    <w:rsid w:val="007A28BD"/>
    <w:rsid w:val="007A28C9"/>
    <w:rsid w:val="007A28EB"/>
    <w:rsid w:val="007A28F7"/>
    <w:rsid w:val="007A2919"/>
    <w:rsid w:val="007A2949"/>
    <w:rsid w:val="007A294E"/>
    <w:rsid w:val="007A2965"/>
    <w:rsid w:val="007A29CE"/>
    <w:rsid w:val="007A29E8"/>
    <w:rsid w:val="007A2A29"/>
    <w:rsid w:val="007A2A3C"/>
    <w:rsid w:val="007A2A3E"/>
    <w:rsid w:val="007A2A80"/>
    <w:rsid w:val="007A2AE0"/>
    <w:rsid w:val="007A2AF4"/>
    <w:rsid w:val="007A2B40"/>
    <w:rsid w:val="007A2B44"/>
    <w:rsid w:val="007A2B53"/>
    <w:rsid w:val="007A2B92"/>
    <w:rsid w:val="007A2B99"/>
    <w:rsid w:val="007A2B9F"/>
    <w:rsid w:val="007A2BA4"/>
    <w:rsid w:val="007A2BC1"/>
    <w:rsid w:val="007A2BCD"/>
    <w:rsid w:val="007A2BD4"/>
    <w:rsid w:val="007A2BD7"/>
    <w:rsid w:val="007A2BEE"/>
    <w:rsid w:val="007A2C4B"/>
    <w:rsid w:val="007A2C99"/>
    <w:rsid w:val="007A2CFE"/>
    <w:rsid w:val="007A2D1A"/>
    <w:rsid w:val="007A2D1C"/>
    <w:rsid w:val="007A2D5A"/>
    <w:rsid w:val="007A2D71"/>
    <w:rsid w:val="007A2D8E"/>
    <w:rsid w:val="007A2DE1"/>
    <w:rsid w:val="007A2E70"/>
    <w:rsid w:val="007A2E80"/>
    <w:rsid w:val="007A2E85"/>
    <w:rsid w:val="007A2E8C"/>
    <w:rsid w:val="007A2EDA"/>
    <w:rsid w:val="007A2F26"/>
    <w:rsid w:val="007A2F2C"/>
    <w:rsid w:val="007A2F3D"/>
    <w:rsid w:val="007A2F66"/>
    <w:rsid w:val="007A2FA3"/>
    <w:rsid w:val="007A2FA7"/>
    <w:rsid w:val="007A2FEC"/>
    <w:rsid w:val="007A3013"/>
    <w:rsid w:val="007A3074"/>
    <w:rsid w:val="007A307A"/>
    <w:rsid w:val="007A30AE"/>
    <w:rsid w:val="007A3114"/>
    <w:rsid w:val="007A3129"/>
    <w:rsid w:val="007A312C"/>
    <w:rsid w:val="007A3134"/>
    <w:rsid w:val="007A313E"/>
    <w:rsid w:val="007A3200"/>
    <w:rsid w:val="007A320A"/>
    <w:rsid w:val="007A3213"/>
    <w:rsid w:val="007A3234"/>
    <w:rsid w:val="007A332A"/>
    <w:rsid w:val="007A3350"/>
    <w:rsid w:val="007A33F4"/>
    <w:rsid w:val="007A340C"/>
    <w:rsid w:val="007A3419"/>
    <w:rsid w:val="007A341C"/>
    <w:rsid w:val="007A3460"/>
    <w:rsid w:val="007A3462"/>
    <w:rsid w:val="007A3471"/>
    <w:rsid w:val="007A3485"/>
    <w:rsid w:val="007A34B5"/>
    <w:rsid w:val="007A34C4"/>
    <w:rsid w:val="007A34E2"/>
    <w:rsid w:val="007A3520"/>
    <w:rsid w:val="007A35A0"/>
    <w:rsid w:val="007A35EC"/>
    <w:rsid w:val="007A365B"/>
    <w:rsid w:val="007A365C"/>
    <w:rsid w:val="007A3692"/>
    <w:rsid w:val="007A36B6"/>
    <w:rsid w:val="007A36CA"/>
    <w:rsid w:val="007A36D2"/>
    <w:rsid w:val="007A36E5"/>
    <w:rsid w:val="007A370F"/>
    <w:rsid w:val="007A37D4"/>
    <w:rsid w:val="007A37ED"/>
    <w:rsid w:val="007A37FE"/>
    <w:rsid w:val="007A3832"/>
    <w:rsid w:val="007A384B"/>
    <w:rsid w:val="007A38A8"/>
    <w:rsid w:val="007A38F1"/>
    <w:rsid w:val="007A3906"/>
    <w:rsid w:val="007A3907"/>
    <w:rsid w:val="007A3911"/>
    <w:rsid w:val="007A391D"/>
    <w:rsid w:val="007A3953"/>
    <w:rsid w:val="007A396A"/>
    <w:rsid w:val="007A3987"/>
    <w:rsid w:val="007A39C9"/>
    <w:rsid w:val="007A39CB"/>
    <w:rsid w:val="007A3A0C"/>
    <w:rsid w:val="007A3A24"/>
    <w:rsid w:val="007A3B0C"/>
    <w:rsid w:val="007A3B13"/>
    <w:rsid w:val="007A3B28"/>
    <w:rsid w:val="007A3B5E"/>
    <w:rsid w:val="007A3B6E"/>
    <w:rsid w:val="007A3B86"/>
    <w:rsid w:val="007A3BAC"/>
    <w:rsid w:val="007A3BDC"/>
    <w:rsid w:val="007A3BE4"/>
    <w:rsid w:val="007A3C1C"/>
    <w:rsid w:val="007A3C37"/>
    <w:rsid w:val="007A3C5A"/>
    <w:rsid w:val="007A3CA0"/>
    <w:rsid w:val="007A3CB5"/>
    <w:rsid w:val="007A3D13"/>
    <w:rsid w:val="007A3D16"/>
    <w:rsid w:val="007A3D69"/>
    <w:rsid w:val="007A3D81"/>
    <w:rsid w:val="007A3D96"/>
    <w:rsid w:val="007A3DAB"/>
    <w:rsid w:val="007A3DBF"/>
    <w:rsid w:val="007A3DC5"/>
    <w:rsid w:val="007A3DD3"/>
    <w:rsid w:val="007A3E04"/>
    <w:rsid w:val="007A3E21"/>
    <w:rsid w:val="007A3E49"/>
    <w:rsid w:val="007A3E4B"/>
    <w:rsid w:val="007A3E78"/>
    <w:rsid w:val="007A3E8A"/>
    <w:rsid w:val="007A3EA8"/>
    <w:rsid w:val="007A3EE6"/>
    <w:rsid w:val="007A3F2D"/>
    <w:rsid w:val="007A3FBF"/>
    <w:rsid w:val="007A3FDE"/>
    <w:rsid w:val="007A4054"/>
    <w:rsid w:val="007A4078"/>
    <w:rsid w:val="007A40A9"/>
    <w:rsid w:val="007A40AB"/>
    <w:rsid w:val="007A40AF"/>
    <w:rsid w:val="007A40DE"/>
    <w:rsid w:val="007A40EF"/>
    <w:rsid w:val="007A4102"/>
    <w:rsid w:val="007A4103"/>
    <w:rsid w:val="007A412B"/>
    <w:rsid w:val="007A4164"/>
    <w:rsid w:val="007A4165"/>
    <w:rsid w:val="007A4174"/>
    <w:rsid w:val="007A41B9"/>
    <w:rsid w:val="007A41DA"/>
    <w:rsid w:val="007A4241"/>
    <w:rsid w:val="007A4263"/>
    <w:rsid w:val="007A4265"/>
    <w:rsid w:val="007A4269"/>
    <w:rsid w:val="007A4284"/>
    <w:rsid w:val="007A42B0"/>
    <w:rsid w:val="007A42CC"/>
    <w:rsid w:val="007A42CE"/>
    <w:rsid w:val="007A42D7"/>
    <w:rsid w:val="007A4333"/>
    <w:rsid w:val="007A4360"/>
    <w:rsid w:val="007A4379"/>
    <w:rsid w:val="007A43E3"/>
    <w:rsid w:val="007A4409"/>
    <w:rsid w:val="007A4411"/>
    <w:rsid w:val="007A441E"/>
    <w:rsid w:val="007A4426"/>
    <w:rsid w:val="007A4442"/>
    <w:rsid w:val="007A449B"/>
    <w:rsid w:val="007A44C1"/>
    <w:rsid w:val="007A44F2"/>
    <w:rsid w:val="007A44FD"/>
    <w:rsid w:val="007A451F"/>
    <w:rsid w:val="007A4520"/>
    <w:rsid w:val="007A4522"/>
    <w:rsid w:val="007A4539"/>
    <w:rsid w:val="007A455B"/>
    <w:rsid w:val="007A455C"/>
    <w:rsid w:val="007A458A"/>
    <w:rsid w:val="007A458D"/>
    <w:rsid w:val="007A459B"/>
    <w:rsid w:val="007A45CD"/>
    <w:rsid w:val="007A463A"/>
    <w:rsid w:val="007A4692"/>
    <w:rsid w:val="007A46FF"/>
    <w:rsid w:val="007A4726"/>
    <w:rsid w:val="007A472D"/>
    <w:rsid w:val="007A4747"/>
    <w:rsid w:val="007A474C"/>
    <w:rsid w:val="007A4768"/>
    <w:rsid w:val="007A47A4"/>
    <w:rsid w:val="007A47BA"/>
    <w:rsid w:val="007A47C1"/>
    <w:rsid w:val="007A47F6"/>
    <w:rsid w:val="007A483C"/>
    <w:rsid w:val="007A485A"/>
    <w:rsid w:val="007A4867"/>
    <w:rsid w:val="007A4868"/>
    <w:rsid w:val="007A4871"/>
    <w:rsid w:val="007A4879"/>
    <w:rsid w:val="007A48AE"/>
    <w:rsid w:val="007A48D4"/>
    <w:rsid w:val="007A48D5"/>
    <w:rsid w:val="007A490F"/>
    <w:rsid w:val="007A4917"/>
    <w:rsid w:val="007A4979"/>
    <w:rsid w:val="007A49D0"/>
    <w:rsid w:val="007A49E6"/>
    <w:rsid w:val="007A49EE"/>
    <w:rsid w:val="007A4A0B"/>
    <w:rsid w:val="007A4AA9"/>
    <w:rsid w:val="007A4ACE"/>
    <w:rsid w:val="007A4B18"/>
    <w:rsid w:val="007A4B79"/>
    <w:rsid w:val="007A4B85"/>
    <w:rsid w:val="007A4BB3"/>
    <w:rsid w:val="007A4C02"/>
    <w:rsid w:val="007A4C0B"/>
    <w:rsid w:val="007A4C13"/>
    <w:rsid w:val="007A4C6D"/>
    <w:rsid w:val="007A4C71"/>
    <w:rsid w:val="007A4C7D"/>
    <w:rsid w:val="007A4C86"/>
    <w:rsid w:val="007A4C91"/>
    <w:rsid w:val="007A4CD3"/>
    <w:rsid w:val="007A4D0F"/>
    <w:rsid w:val="007A4D54"/>
    <w:rsid w:val="007A4D7F"/>
    <w:rsid w:val="007A4D8E"/>
    <w:rsid w:val="007A4DFC"/>
    <w:rsid w:val="007A4E11"/>
    <w:rsid w:val="007A4E21"/>
    <w:rsid w:val="007A4E2A"/>
    <w:rsid w:val="007A4E4C"/>
    <w:rsid w:val="007A4E57"/>
    <w:rsid w:val="007A4E58"/>
    <w:rsid w:val="007A4E5F"/>
    <w:rsid w:val="007A4E6C"/>
    <w:rsid w:val="007A4EC1"/>
    <w:rsid w:val="007A4ECA"/>
    <w:rsid w:val="007A4ECF"/>
    <w:rsid w:val="007A4F0F"/>
    <w:rsid w:val="007A4F19"/>
    <w:rsid w:val="007A4F20"/>
    <w:rsid w:val="007A4F45"/>
    <w:rsid w:val="007A4FAF"/>
    <w:rsid w:val="007A4FF6"/>
    <w:rsid w:val="007A5000"/>
    <w:rsid w:val="007A502D"/>
    <w:rsid w:val="007A504C"/>
    <w:rsid w:val="007A5053"/>
    <w:rsid w:val="007A505D"/>
    <w:rsid w:val="007A5068"/>
    <w:rsid w:val="007A5088"/>
    <w:rsid w:val="007A50B0"/>
    <w:rsid w:val="007A50E5"/>
    <w:rsid w:val="007A50E9"/>
    <w:rsid w:val="007A5110"/>
    <w:rsid w:val="007A511C"/>
    <w:rsid w:val="007A5177"/>
    <w:rsid w:val="007A5191"/>
    <w:rsid w:val="007A5195"/>
    <w:rsid w:val="007A5200"/>
    <w:rsid w:val="007A5220"/>
    <w:rsid w:val="007A526B"/>
    <w:rsid w:val="007A527C"/>
    <w:rsid w:val="007A5288"/>
    <w:rsid w:val="007A52DA"/>
    <w:rsid w:val="007A52DF"/>
    <w:rsid w:val="007A532F"/>
    <w:rsid w:val="007A5331"/>
    <w:rsid w:val="007A5353"/>
    <w:rsid w:val="007A5390"/>
    <w:rsid w:val="007A5393"/>
    <w:rsid w:val="007A539B"/>
    <w:rsid w:val="007A5405"/>
    <w:rsid w:val="007A5408"/>
    <w:rsid w:val="007A5480"/>
    <w:rsid w:val="007A548E"/>
    <w:rsid w:val="007A54CD"/>
    <w:rsid w:val="007A5505"/>
    <w:rsid w:val="007A5533"/>
    <w:rsid w:val="007A5557"/>
    <w:rsid w:val="007A5562"/>
    <w:rsid w:val="007A55D8"/>
    <w:rsid w:val="007A55E1"/>
    <w:rsid w:val="007A564C"/>
    <w:rsid w:val="007A5651"/>
    <w:rsid w:val="007A565E"/>
    <w:rsid w:val="007A5662"/>
    <w:rsid w:val="007A5668"/>
    <w:rsid w:val="007A567B"/>
    <w:rsid w:val="007A5691"/>
    <w:rsid w:val="007A56A5"/>
    <w:rsid w:val="007A56D3"/>
    <w:rsid w:val="007A56E6"/>
    <w:rsid w:val="007A5707"/>
    <w:rsid w:val="007A5720"/>
    <w:rsid w:val="007A5726"/>
    <w:rsid w:val="007A5734"/>
    <w:rsid w:val="007A579A"/>
    <w:rsid w:val="007A57AF"/>
    <w:rsid w:val="007A57C3"/>
    <w:rsid w:val="007A583B"/>
    <w:rsid w:val="007A5854"/>
    <w:rsid w:val="007A5856"/>
    <w:rsid w:val="007A5866"/>
    <w:rsid w:val="007A586C"/>
    <w:rsid w:val="007A5957"/>
    <w:rsid w:val="007A597E"/>
    <w:rsid w:val="007A59DB"/>
    <w:rsid w:val="007A59EC"/>
    <w:rsid w:val="007A59F3"/>
    <w:rsid w:val="007A5A03"/>
    <w:rsid w:val="007A5A23"/>
    <w:rsid w:val="007A5A26"/>
    <w:rsid w:val="007A5A37"/>
    <w:rsid w:val="007A5A40"/>
    <w:rsid w:val="007A5A6D"/>
    <w:rsid w:val="007A5AB3"/>
    <w:rsid w:val="007A5AC8"/>
    <w:rsid w:val="007A5AD2"/>
    <w:rsid w:val="007A5AD3"/>
    <w:rsid w:val="007A5B6A"/>
    <w:rsid w:val="007A5BB1"/>
    <w:rsid w:val="007A5BB6"/>
    <w:rsid w:val="007A5BBD"/>
    <w:rsid w:val="007A5BF8"/>
    <w:rsid w:val="007A5C08"/>
    <w:rsid w:val="007A5C1D"/>
    <w:rsid w:val="007A5C6B"/>
    <w:rsid w:val="007A5CB9"/>
    <w:rsid w:val="007A5CEC"/>
    <w:rsid w:val="007A5CF2"/>
    <w:rsid w:val="007A5D4B"/>
    <w:rsid w:val="007A5D6E"/>
    <w:rsid w:val="007A5DA2"/>
    <w:rsid w:val="007A5E17"/>
    <w:rsid w:val="007A5E48"/>
    <w:rsid w:val="007A5E49"/>
    <w:rsid w:val="007A5E6D"/>
    <w:rsid w:val="007A5E97"/>
    <w:rsid w:val="007A5F23"/>
    <w:rsid w:val="007A5FA1"/>
    <w:rsid w:val="007A5FA8"/>
    <w:rsid w:val="007A5FD0"/>
    <w:rsid w:val="007A5FD3"/>
    <w:rsid w:val="007A5FDA"/>
    <w:rsid w:val="007A5FEB"/>
    <w:rsid w:val="007A601A"/>
    <w:rsid w:val="007A602A"/>
    <w:rsid w:val="007A60F7"/>
    <w:rsid w:val="007A60F9"/>
    <w:rsid w:val="007A6143"/>
    <w:rsid w:val="007A61A3"/>
    <w:rsid w:val="007A623C"/>
    <w:rsid w:val="007A625D"/>
    <w:rsid w:val="007A626F"/>
    <w:rsid w:val="007A62C6"/>
    <w:rsid w:val="007A6306"/>
    <w:rsid w:val="007A630A"/>
    <w:rsid w:val="007A630F"/>
    <w:rsid w:val="007A634E"/>
    <w:rsid w:val="007A635E"/>
    <w:rsid w:val="007A6399"/>
    <w:rsid w:val="007A63AB"/>
    <w:rsid w:val="007A63D4"/>
    <w:rsid w:val="007A63E8"/>
    <w:rsid w:val="007A6410"/>
    <w:rsid w:val="007A641D"/>
    <w:rsid w:val="007A645E"/>
    <w:rsid w:val="007A64D3"/>
    <w:rsid w:val="007A64E3"/>
    <w:rsid w:val="007A64F9"/>
    <w:rsid w:val="007A650A"/>
    <w:rsid w:val="007A6531"/>
    <w:rsid w:val="007A653F"/>
    <w:rsid w:val="007A654E"/>
    <w:rsid w:val="007A6558"/>
    <w:rsid w:val="007A6564"/>
    <w:rsid w:val="007A65C6"/>
    <w:rsid w:val="007A663B"/>
    <w:rsid w:val="007A66E4"/>
    <w:rsid w:val="007A6772"/>
    <w:rsid w:val="007A6780"/>
    <w:rsid w:val="007A6803"/>
    <w:rsid w:val="007A6846"/>
    <w:rsid w:val="007A6881"/>
    <w:rsid w:val="007A6889"/>
    <w:rsid w:val="007A6891"/>
    <w:rsid w:val="007A68D0"/>
    <w:rsid w:val="007A690F"/>
    <w:rsid w:val="007A691C"/>
    <w:rsid w:val="007A6928"/>
    <w:rsid w:val="007A6942"/>
    <w:rsid w:val="007A694B"/>
    <w:rsid w:val="007A695B"/>
    <w:rsid w:val="007A695C"/>
    <w:rsid w:val="007A6965"/>
    <w:rsid w:val="007A69AB"/>
    <w:rsid w:val="007A69D8"/>
    <w:rsid w:val="007A69DF"/>
    <w:rsid w:val="007A6A46"/>
    <w:rsid w:val="007A6A52"/>
    <w:rsid w:val="007A6A57"/>
    <w:rsid w:val="007A6A79"/>
    <w:rsid w:val="007A6B17"/>
    <w:rsid w:val="007A6B1D"/>
    <w:rsid w:val="007A6B51"/>
    <w:rsid w:val="007A6B9B"/>
    <w:rsid w:val="007A6B9C"/>
    <w:rsid w:val="007A6BAD"/>
    <w:rsid w:val="007A6BBD"/>
    <w:rsid w:val="007A6BEF"/>
    <w:rsid w:val="007A6C1C"/>
    <w:rsid w:val="007A6C5C"/>
    <w:rsid w:val="007A6C71"/>
    <w:rsid w:val="007A6CA6"/>
    <w:rsid w:val="007A6CB1"/>
    <w:rsid w:val="007A6D0B"/>
    <w:rsid w:val="007A6D43"/>
    <w:rsid w:val="007A6D59"/>
    <w:rsid w:val="007A6D97"/>
    <w:rsid w:val="007A6DB2"/>
    <w:rsid w:val="007A6DD9"/>
    <w:rsid w:val="007A6DDF"/>
    <w:rsid w:val="007A6DF8"/>
    <w:rsid w:val="007A6E6F"/>
    <w:rsid w:val="007A6E95"/>
    <w:rsid w:val="007A6E99"/>
    <w:rsid w:val="007A6EA5"/>
    <w:rsid w:val="007A6EA6"/>
    <w:rsid w:val="007A6ED2"/>
    <w:rsid w:val="007A6EE7"/>
    <w:rsid w:val="007A6EFB"/>
    <w:rsid w:val="007A6F00"/>
    <w:rsid w:val="007A6F43"/>
    <w:rsid w:val="007A6F8D"/>
    <w:rsid w:val="007A6FA1"/>
    <w:rsid w:val="007A6FA3"/>
    <w:rsid w:val="007A6FA7"/>
    <w:rsid w:val="007A6FBF"/>
    <w:rsid w:val="007A6FE2"/>
    <w:rsid w:val="007A6FEA"/>
    <w:rsid w:val="007A7005"/>
    <w:rsid w:val="007A702C"/>
    <w:rsid w:val="007A710A"/>
    <w:rsid w:val="007A7115"/>
    <w:rsid w:val="007A7121"/>
    <w:rsid w:val="007A71BA"/>
    <w:rsid w:val="007A71D0"/>
    <w:rsid w:val="007A71D4"/>
    <w:rsid w:val="007A71E0"/>
    <w:rsid w:val="007A720F"/>
    <w:rsid w:val="007A7244"/>
    <w:rsid w:val="007A728A"/>
    <w:rsid w:val="007A728F"/>
    <w:rsid w:val="007A72A4"/>
    <w:rsid w:val="007A72AA"/>
    <w:rsid w:val="007A72C9"/>
    <w:rsid w:val="007A72CA"/>
    <w:rsid w:val="007A72F4"/>
    <w:rsid w:val="007A7300"/>
    <w:rsid w:val="007A731D"/>
    <w:rsid w:val="007A7326"/>
    <w:rsid w:val="007A7328"/>
    <w:rsid w:val="007A7341"/>
    <w:rsid w:val="007A7386"/>
    <w:rsid w:val="007A73B8"/>
    <w:rsid w:val="007A73E0"/>
    <w:rsid w:val="007A73E8"/>
    <w:rsid w:val="007A745F"/>
    <w:rsid w:val="007A7483"/>
    <w:rsid w:val="007A7493"/>
    <w:rsid w:val="007A74CA"/>
    <w:rsid w:val="007A752F"/>
    <w:rsid w:val="007A7540"/>
    <w:rsid w:val="007A75DE"/>
    <w:rsid w:val="007A75F1"/>
    <w:rsid w:val="007A75F3"/>
    <w:rsid w:val="007A75FD"/>
    <w:rsid w:val="007A75FE"/>
    <w:rsid w:val="007A7600"/>
    <w:rsid w:val="007A7645"/>
    <w:rsid w:val="007A7660"/>
    <w:rsid w:val="007A7679"/>
    <w:rsid w:val="007A7685"/>
    <w:rsid w:val="007A768C"/>
    <w:rsid w:val="007A76D6"/>
    <w:rsid w:val="007A76DB"/>
    <w:rsid w:val="007A771C"/>
    <w:rsid w:val="007A773F"/>
    <w:rsid w:val="007A7741"/>
    <w:rsid w:val="007A774B"/>
    <w:rsid w:val="007A777B"/>
    <w:rsid w:val="007A77B0"/>
    <w:rsid w:val="007A77D6"/>
    <w:rsid w:val="007A7818"/>
    <w:rsid w:val="007A7820"/>
    <w:rsid w:val="007A783E"/>
    <w:rsid w:val="007A7848"/>
    <w:rsid w:val="007A786E"/>
    <w:rsid w:val="007A78A1"/>
    <w:rsid w:val="007A78A4"/>
    <w:rsid w:val="007A78B2"/>
    <w:rsid w:val="007A78D1"/>
    <w:rsid w:val="007A78E5"/>
    <w:rsid w:val="007A7920"/>
    <w:rsid w:val="007A797C"/>
    <w:rsid w:val="007A798E"/>
    <w:rsid w:val="007A799F"/>
    <w:rsid w:val="007A79C3"/>
    <w:rsid w:val="007A79C4"/>
    <w:rsid w:val="007A79C9"/>
    <w:rsid w:val="007A79DD"/>
    <w:rsid w:val="007A7A10"/>
    <w:rsid w:val="007A7A35"/>
    <w:rsid w:val="007A7A3B"/>
    <w:rsid w:val="007A7A65"/>
    <w:rsid w:val="007A7A67"/>
    <w:rsid w:val="007A7A9C"/>
    <w:rsid w:val="007A7AA7"/>
    <w:rsid w:val="007A7AEF"/>
    <w:rsid w:val="007A7B4F"/>
    <w:rsid w:val="007A7B78"/>
    <w:rsid w:val="007A7B9D"/>
    <w:rsid w:val="007A7BF8"/>
    <w:rsid w:val="007A7C4F"/>
    <w:rsid w:val="007A7C67"/>
    <w:rsid w:val="007A7C70"/>
    <w:rsid w:val="007A7C85"/>
    <w:rsid w:val="007A7C8F"/>
    <w:rsid w:val="007A7C98"/>
    <w:rsid w:val="007A7CA4"/>
    <w:rsid w:val="007A7CAF"/>
    <w:rsid w:val="007A7CBC"/>
    <w:rsid w:val="007A7CD5"/>
    <w:rsid w:val="007A7CDB"/>
    <w:rsid w:val="007A7CE7"/>
    <w:rsid w:val="007A7D2A"/>
    <w:rsid w:val="007A7D4D"/>
    <w:rsid w:val="007A7D6B"/>
    <w:rsid w:val="007A7D81"/>
    <w:rsid w:val="007A7D8D"/>
    <w:rsid w:val="007A7DB9"/>
    <w:rsid w:val="007A7DC7"/>
    <w:rsid w:val="007A7DE7"/>
    <w:rsid w:val="007A7EC8"/>
    <w:rsid w:val="007A7ECB"/>
    <w:rsid w:val="007A7ED0"/>
    <w:rsid w:val="007A7EEB"/>
    <w:rsid w:val="007A7EFE"/>
    <w:rsid w:val="007A7F36"/>
    <w:rsid w:val="007A7F78"/>
    <w:rsid w:val="007A7F9C"/>
    <w:rsid w:val="007A7FA6"/>
    <w:rsid w:val="007A7FCA"/>
    <w:rsid w:val="007A7FCF"/>
    <w:rsid w:val="007A7FDA"/>
    <w:rsid w:val="007B000E"/>
    <w:rsid w:val="007B0043"/>
    <w:rsid w:val="007B0056"/>
    <w:rsid w:val="007B0096"/>
    <w:rsid w:val="007B00A2"/>
    <w:rsid w:val="007B00EE"/>
    <w:rsid w:val="007B0116"/>
    <w:rsid w:val="007B0173"/>
    <w:rsid w:val="007B01F9"/>
    <w:rsid w:val="007B020D"/>
    <w:rsid w:val="007B026E"/>
    <w:rsid w:val="007B0280"/>
    <w:rsid w:val="007B02B0"/>
    <w:rsid w:val="007B02B1"/>
    <w:rsid w:val="007B02C3"/>
    <w:rsid w:val="007B02E5"/>
    <w:rsid w:val="007B0317"/>
    <w:rsid w:val="007B0357"/>
    <w:rsid w:val="007B036A"/>
    <w:rsid w:val="007B0403"/>
    <w:rsid w:val="007B0453"/>
    <w:rsid w:val="007B045E"/>
    <w:rsid w:val="007B0489"/>
    <w:rsid w:val="007B04EF"/>
    <w:rsid w:val="007B0549"/>
    <w:rsid w:val="007B0559"/>
    <w:rsid w:val="007B05A1"/>
    <w:rsid w:val="007B05CB"/>
    <w:rsid w:val="007B05DE"/>
    <w:rsid w:val="007B061B"/>
    <w:rsid w:val="007B0663"/>
    <w:rsid w:val="007B0706"/>
    <w:rsid w:val="007B0716"/>
    <w:rsid w:val="007B071B"/>
    <w:rsid w:val="007B0723"/>
    <w:rsid w:val="007B0797"/>
    <w:rsid w:val="007B07EA"/>
    <w:rsid w:val="007B0858"/>
    <w:rsid w:val="007B0884"/>
    <w:rsid w:val="007B08F4"/>
    <w:rsid w:val="007B08FB"/>
    <w:rsid w:val="007B0903"/>
    <w:rsid w:val="007B0921"/>
    <w:rsid w:val="007B092A"/>
    <w:rsid w:val="007B0940"/>
    <w:rsid w:val="007B097B"/>
    <w:rsid w:val="007B09BE"/>
    <w:rsid w:val="007B09E6"/>
    <w:rsid w:val="007B09EB"/>
    <w:rsid w:val="007B09EF"/>
    <w:rsid w:val="007B0A22"/>
    <w:rsid w:val="007B0A23"/>
    <w:rsid w:val="007B0A7E"/>
    <w:rsid w:val="007B0AA5"/>
    <w:rsid w:val="007B0AC2"/>
    <w:rsid w:val="007B0B1C"/>
    <w:rsid w:val="007B0B60"/>
    <w:rsid w:val="007B0BD9"/>
    <w:rsid w:val="007B0BE7"/>
    <w:rsid w:val="007B0C11"/>
    <w:rsid w:val="007B0CAE"/>
    <w:rsid w:val="007B0CCC"/>
    <w:rsid w:val="007B0D3B"/>
    <w:rsid w:val="007B0D53"/>
    <w:rsid w:val="007B0D57"/>
    <w:rsid w:val="007B0D86"/>
    <w:rsid w:val="007B0E0C"/>
    <w:rsid w:val="007B0E1A"/>
    <w:rsid w:val="007B0E38"/>
    <w:rsid w:val="007B0E41"/>
    <w:rsid w:val="007B0E46"/>
    <w:rsid w:val="007B0E4C"/>
    <w:rsid w:val="007B0E81"/>
    <w:rsid w:val="007B0E89"/>
    <w:rsid w:val="007B0ED4"/>
    <w:rsid w:val="007B0EED"/>
    <w:rsid w:val="007B0F3E"/>
    <w:rsid w:val="007B0F5B"/>
    <w:rsid w:val="007B0F87"/>
    <w:rsid w:val="007B0F8B"/>
    <w:rsid w:val="007B0F92"/>
    <w:rsid w:val="007B0FD5"/>
    <w:rsid w:val="007B100F"/>
    <w:rsid w:val="007B102C"/>
    <w:rsid w:val="007B1048"/>
    <w:rsid w:val="007B1073"/>
    <w:rsid w:val="007B1076"/>
    <w:rsid w:val="007B1078"/>
    <w:rsid w:val="007B1083"/>
    <w:rsid w:val="007B1098"/>
    <w:rsid w:val="007B10F2"/>
    <w:rsid w:val="007B1118"/>
    <w:rsid w:val="007B1190"/>
    <w:rsid w:val="007B1193"/>
    <w:rsid w:val="007B11D8"/>
    <w:rsid w:val="007B121F"/>
    <w:rsid w:val="007B127E"/>
    <w:rsid w:val="007B1292"/>
    <w:rsid w:val="007B12B5"/>
    <w:rsid w:val="007B12E4"/>
    <w:rsid w:val="007B1364"/>
    <w:rsid w:val="007B1378"/>
    <w:rsid w:val="007B13B2"/>
    <w:rsid w:val="007B13CA"/>
    <w:rsid w:val="007B13CC"/>
    <w:rsid w:val="007B1451"/>
    <w:rsid w:val="007B1464"/>
    <w:rsid w:val="007B146A"/>
    <w:rsid w:val="007B14E4"/>
    <w:rsid w:val="007B156C"/>
    <w:rsid w:val="007B15AC"/>
    <w:rsid w:val="007B15BC"/>
    <w:rsid w:val="007B15C1"/>
    <w:rsid w:val="007B15D9"/>
    <w:rsid w:val="007B1622"/>
    <w:rsid w:val="007B1642"/>
    <w:rsid w:val="007B165D"/>
    <w:rsid w:val="007B16F2"/>
    <w:rsid w:val="007B16FA"/>
    <w:rsid w:val="007B179B"/>
    <w:rsid w:val="007B180D"/>
    <w:rsid w:val="007B1825"/>
    <w:rsid w:val="007B1841"/>
    <w:rsid w:val="007B1888"/>
    <w:rsid w:val="007B18DE"/>
    <w:rsid w:val="007B18F2"/>
    <w:rsid w:val="007B192C"/>
    <w:rsid w:val="007B194B"/>
    <w:rsid w:val="007B1964"/>
    <w:rsid w:val="007B197E"/>
    <w:rsid w:val="007B1996"/>
    <w:rsid w:val="007B19A4"/>
    <w:rsid w:val="007B19AC"/>
    <w:rsid w:val="007B19D8"/>
    <w:rsid w:val="007B19FE"/>
    <w:rsid w:val="007B1A13"/>
    <w:rsid w:val="007B1A32"/>
    <w:rsid w:val="007B1A74"/>
    <w:rsid w:val="007B1A78"/>
    <w:rsid w:val="007B1A9E"/>
    <w:rsid w:val="007B1B08"/>
    <w:rsid w:val="007B1B11"/>
    <w:rsid w:val="007B1B63"/>
    <w:rsid w:val="007B1B6E"/>
    <w:rsid w:val="007B1B92"/>
    <w:rsid w:val="007B1BD2"/>
    <w:rsid w:val="007B1BD8"/>
    <w:rsid w:val="007B1BDE"/>
    <w:rsid w:val="007B1C51"/>
    <w:rsid w:val="007B1C5E"/>
    <w:rsid w:val="007B1C90"/>
    <w:rsid w:val="007B1C94"/>
    <w:rsid w:val="007B1C9C"/>
    <w:rsid w:val="007B1CAB"/>
    <w:rsid w:val="007B1CBF"/>
    <w:rsid w:val="007B1CF3"/>
    <w:rsid w:val="007B1CF8"/>
    <w:rsid w:val="007B1D51"/>
    <w:rsid w:val="007B1D6D"/>
    <w:rsid w:val="007B1D8B"/>
    <w:rsid w:val="007B1DC9"/>
    <w:rsid w:val="007B1DCD"/>
    <w:rsid w:val="007B1DFF"/>
    <w:rsid w:val="007B1E47"/>
    <w:rsid w:val="007B1E76"/>
    <w:rsid w:val="007B1E92"/>
    <w:rsid w:val="007B1ED1"/>
    <w:rsid w:val="007B1EFC"/>
    <w:rsid w:val="007B1FBD"/>
    <w:rsid w:val="007B1FF2"/>
    <w:rsid w:val="007B203F"/>
    <w:rsid w:val="007B20AF"/>
    <w:rsid w:val="007B2107"/>
    <w:rsid w:val="007B2122"/>
    <w:rsid w:val="007B2184"/>
    <w:rsid w:val="007B21AE"/>
    <w:rsid w:val="007B21B1"/>
    <w:rsid w:val="007B21FE"/>
    <w:rsid w:val="007B2233"/>
    <w:rsid w:val="007B223E"/>
    <w:rsid w:val="007B2262"/>
    <w:rsid w:val="007B2266"/>
    <w:rsid w:val="007B2289"/>
    <w:rsid w:val="007B228C"/>
    <w:rsid w:val="007B22CC"/>
    <w:rsid w:val="007B231A"/>
    <w:rsid w:val="007B2338"/>
    <w:rsid w:val="007B2339"/>
    <w:rsid w:val="007B2353"/>
    <w:rsid w:val="007B2354"/>
    <w:rsid w:val="007B236E"/>
    <w:rsid w:val="007B23C9"/>
    <w:rsid w:val="007B2440"/>
    <w:rsid w:val="007B2458"/>
    <w:rsid w:val="007B246F"/>
    <w:rsid w:val="007B24A1"/>
    <w:rsid w:val="007B24DA"/>
    <w:rsid w:val="007B251F"/>
    <w:rsid w:val="007B252D"/>
    <w:rsid w:val="007B2534"/>
    <w:rsid w:val="007B25D5"/>
    <w:rsid w:val="007B2655"/>
    <w:rsid w:val="007B2689"/>
    <w:rsid w:val="007B269D"/>
    <w:rsid w:val="007B2735"/>
    <w:rsid w:val="007B273A"/>
    <w:rsid w:val="007B2750"/>
    <w:rsid w:val="007B27C8"/>
    <w:rsid w:val="007B27CA"/>
    <w:rsid w:val="007B2806"/>
    <w:rsid w:val="007B283A"/>
    <w:rsid w:val="007B2848"/>
    <w:rsid w:val="007B285D"/>
    <w:rsid w:val="007B286B"/>
    <w:rsid w:val="007B28BD"/>
    <w:rsid w:val="007B28CB"/>
    <w:rsid w:val="007B28D6"/>
    <w:rsid w:val="007B28D8"/>
    <w:rsid w:val="007B28EE"/>
    <w:rsid w:val="007B2922"/>
    <w:rsid w:val="007B2975"/>
    <w:rsid w:val="007B298F"/>
    <w:rsid w:val="007B29A3"/>
    <w:rsid w:val="007B29F3"/>
    <w:rsid w:val="007B2A14"/>
    <w:rsid w:val="007B2A40"/>
    <w:rsid w:val="007B2A60"/>
    <w:rsid w:val="007B2A6E"/>
    <w:rsid w:val="007B2A8F"/>
    <w:rsid w:val="007B2AA4"/>
    <w:rsid w:val="007B2AD9"/>
    <w:rsid w:val="007B2AF2"/>
    <w:rsid w:val="007B2B03"/>
    <w:rsid w:val="007B2B20"/>
    <w:rsid w:val="007B2B43"/>
    <w:rsid w:val="007B2BB9"/>
    <w:rsid w:val="007B2BCD"/>
    <w:rsid w:val="007B2BDE"/>
    <w:rsid w:val="007B2BF6"/>
    <w:rsid w:val="007B2C03"/>
    <w:rsid w:val="007B2C32"/>
    <w:rsid w:val="007B2C4D"/>
    <w:rsid w:val="007B2C6D"/>
    <w:rsid w:val="007B2C80"/>
    <w:rsid w:val="007B2C99"/>
    <w:rsid w:val="007B2D08"/>
    <w:rsid w:val="007B2D48"/>
    <w:rsid w:val="007B2D84"/>
    <w:rsid w:val="007B2D97"/>
    <w:rsid w:val="007B2DBF"/>
    <w:rsid w:val="007B2DDD"/>
    <w:rsid w:val="007B2DEA"/>
    <w:rsid w:val="007B2E48"/>
    <w:rsid w:val="007B2E58"/>
    <w:rsid w:val="007B2E63"/>
    <w:rsid w:val="007B2EE1"/>
    <w:rsid w:val="007B2EE8"/>
    <w:rsid w:val="007B2EF6"/>
    <w:rsid w:val="007B2F31"/>
    <w:rsid w:val="007B2F38"/>
    <w:rsid w:val="007B2F39"/>
    <w:rsid w:val="007B2F4C"/>
    <w:rsid w:val="007B2F4E"/>
    <w:rsid w:val="007B2F4F"/>
    <w:rsid w:val="007B2F5E"/>
    <w:rsid w:val="007B2F9B"/>
    <w:rsid w:val="007B2FB7"/>
    <w:rsid w:val="007B2FF9"/>
    <w:rsid w:val="007B2FFD"/>
    <w:rsid w:val="007B301E"/>
    <w:rsid w:val="007B302A"/>
    <w:rsid w:val="007B3050"/>
    <w:rsid w:val="007B3083"/>
    <w:rsid w:val="007B30A1"/>
    <w:rsid w:val="007B30A5"/>
    <w:rsid w:val="007B30A6"/>
    <w:rsid w:val="007B30AD"/>
    <w:rsid w:val="007B30C2"/>
    <w:rsid w:val="007B30C6"/>
    <w:rsid w:val="007B3148"/>
    <w:rsid w:val="007B3167"/>
    <w:rsid w:val="007B316A"/>
    <w:rsid w:val="007B3180"/>
    <w:rsid w:val="007B31A7"/>
    <w:rsid w:val="007B31A8"/>
    <w:rsid w:val="007B31CC"/>
    <w:rsid w:val="007B31D7"/>
    <w:rsid w:val="007B324E"/>
    <w:rsid w:val="007B326C"/>
    <w:rsid w:val="007B32A6"/>
    <w:rsid w:val="007B32BF"/>
    <w:rsid w:val="007B32F4"/>
    <w:rsid w:val="007B3302"/>
    <w:rsid w:val="007B3327"/>
    <w:rsid w:val="007B3328"/>
    <w:rsid w:val="007B337B"/>
    <w:rsid w:val="007B338C"/>
    <w:rsid w:val="007B33B2"/>
    <w:rsid w:val="007B33C0"/>
    <w:rsid w:val="007B33DE"/>
    <w:rsid w:val="007B3436"/>
    <w:rsid w:val="007B3446"/>
    <w:rsid w:val="007B349D"/>
    <w:rsid w:val="007B34B5"/>
    <w:rsid w:val="007B350A"/>
    <w:rsid w:val="007B3521"/>
    <w:rsid w:val="007B357C"/>
    <w:rsid w:val="007B3598"/>
    <w:rsid w:val="007B359D"/>
    <w:rsid w:val="007B35D9"/>
    <w:rsid w:val="007B35E8"/>
    <w:rsid w:val="007B35EB"/>
    <w:rsid w:val="007B35ED"/>
    <w:rsid w:val="007B360F"/>
    <w:rsid w:val="007B3649"/>
    <w:rsid w:val="007B3662"/>
    <w:rsid w:val="007B367E"/>
    <w:rsid w:val="007B369A"/>
    <w:rsid w:val="007B36BE"/>
    <w:rsid w:val="007B36C7"/>
    <w:rsid w:val="007B36EC"/>
    <w:rsid w:val="007B36F2"/>
    <w:rsid w:val="007B3768"/>
    <w:rsid w:val="007B3782"/>
    <w:rsid w:val="007B3798"/>
    <w:rsid w:val="007B37BB"/>
    <w:rsid w:val="007B37C4"/>
    <w:rsid w:val="007B37CE"/>
    <w:rsid w:val="007B37D1"/>
    <w:rsid w:val="007B37F3"/>
    <w:rsid w:val="007B3828"/>
    <w:rsid w:val="007B385E"/>
    <w:rsid w:val="007B3863"/>
    <w:rsid w:val="007B3875"/>
    <w:rsid w:val="007B387C"/>
    <w:rsid w:val="007B3912"/>
    <w:rsid w:val="007B393E"/>
    <w:rsid w:val="007B398C"/>
    <w:rsid w:val="007B399E"/>
    <w:rsid w:val="007B399F"/>
    <w:rsid w:val="007B39A9"/>
    <w:rsid w:val="007B39E0"/>
    <w:rsid w:val="007B39EF"/>
    <w:rsid w:val="007B39F8"/>
    <w:rsid w:val="007B3A07"/>
    <w:rsid w:val="007B3A3E"/>
    <w:rsid w:val="007B3A67"/>
    <w:rsid w:val="007B3AC5"/>
    <w:rsid w:val="007B3B09"/>
    <w:rsid w:val="007B3B20"/>
    <w:rsid w:val="007B3B28"/>
    <w:rsid w:val="007B3B6B"/>
    <w:rsid w:val="007B3B75"/>
    <w:rsid w:val="007B3C0D"/>
    <w:rsid w:val="007B3C39"/>
    <w:rsid w:val="007B3C46"/>
    <w:rsid w:val="007B3C7A"/>
    <w:rsid w:val="007B3CB3"/>
    <w:rsid w:val="007B3CF4"/>
    <w:rsid w:val="007B3CFB"/>
    <w:rsid w:val="007B3D27"/>
    <w:rsid w:val="007B3D8D"/>
    <w:rsid w:val="007B3DB3"/>
    <w:rsid w:val="007B3DB9"/>
    <w:rsid w:val="007B3DC5"/>
    <w:rsid w:val="007B3DD6"/>
    <w:rsid w:val="007B3E3D"/>
    <w:rsid w:val="007B3E45"/>
    <w:rsid w:val="007B3E7F"/>
    <w:rsid w:val="007B3EC1"/>
    <w:rsid w:val="007B3EDF"/>
    <w:rsid w:val="007B3F00"/>
    <w:rsid w:val="007B3F1E"/>
    <w:rsid w:val="007B3F8A"/>
    <w:rsid w:val="007B3FDC"/>
    <w:rsid w:val="007B4009"/>
    <w:rsid w:val="007B4046"/>
    <w:rsid w:val="007B4061"/>
    <w:rsid w:val="007B4068"/>
    <w:rsid w:val="007B409C"/>
    <w:rsid w:val="007B40D1"/>
    <w:rsid w:val="007B40E8"/>
    <w:rsid w:val="007B4107"/>
    <w:rsid w:val="007B412D"/>
    <w:rsid w:val="007B415D"/>
    <w:rsid w:val="007B4172"/>
    <w:rsid w:val="007B41EE"/>
    <w:rsid w:val="007B4203"/>
    <w:rsid w:val="007B421B"/>
    <w:rsid w:val="007B4240"/>
    <w:rsid w:val="007B429B"/>
    <w:rsid w:val="007B42A4"/>
    <w:rsid w:val="007B42BC"/>
    <w:rsid w:val="007B42C5"/>
    <w:rsid w:val="007B433D"/>
    <w:rsid w:val="007B4364"/>
    <w:rsid w:val="007B43CB"/>
    <w:rsid w:val="007B43E3"/>
    <w:rsid w:val="007B43EB"/>
    <w:rsid w:val="007B4429"/>
    <w:rsid w:val="007B4456"/>
    <w:rsid w:val="007B4457"/>
    <w:rsid w:val="007B445D"/>
    <w:rsid w:val="007B4487"/>
    <w:rsid w:val="007B44BF"/>
    <w:rsid w:val="007B44C7"/>
    <w:rsid w:val="007B44CC"/>
    <w:rsid w:val="007B453D"/>
    <w:rsid w:val="007B4552"/>
    <w:rsid w:val="007B459B"/>
    <w:rsid w:val="007B45D3"/>
    <w:rsid w:val="007B460D"/>
    <w:rsid w:val="007B4612"/>
    <w:rsid w:val="007B461E"/>
    <w:rsid w:val="007B462F"/>
    <w:rsid w:val="007B4636"/>
    <w:rsid w:val="007B467D"/>
    <w:rsid w:val="007B4688"/>
    <w:rsid w:val="007B46AE"/>
    <w:rsid w:val="007B46CE"/>
    <w:rsid w:val="007B46E4"/>
    <w:rsid w:val="007B47B2"/>
    <w:rsid w:val="007B47D7"/>
    <w:rsid w:val="007B47FE"/>
    <w:rsid w:val="007B4871"/>
    <w:rsid w:val="007B487A"/>
    <w:rsid w:val="007B489D"/>
    <w:rsid w:val="007B48D8"/>
    <w:rsid w:val="007B48DA"/>
    <w:rsid w:val="007B48DF"/>
    <w:rsid w:val="007B492E"/>
    <w:rsid w:val="007B4954"/>
    <w:rsid w:val="007B4992"/>
    <w:rsid w:val="007B49B4"/>
    <w:rsid w:val="007B4A12"/>
    <w:rsid w:val="007B4A6E"/>
    <w:rsid w:val="007B4AAC"/>
    <w:rsid w:val="007B4AB6"/>
    <w:rsid w:val="007B4AEB"/>
    <w:rsid w:val="007B4B01"/>
    <w:rsid w:val="007B4B3C"/>
    <w:rsid w:val="007B4B6F"/>
    <w:rsid w:val="007B4B71"/>
    <w:rsid w:val="007B4B88"/>
    <w:rsid w:val="007B4BC0"/>
    <w:rsid w:val="007B4C46"/>
    <w:rsid w:val="007B4CFB"/>
    <w:rsid w:val="007B4D29"/>
    <w:rsid w:val="007B4D35"/>
    <w:rsid w:val="007B4D3D"/>
    <w:rsid w:val="007B4D42"/>
    <w:rsid w:val="007B4D93"/>
    <w:rsid w:val="007B4DAC"/>
    <w:rsid w:val="007B4DF8"/>
    <w:rsid w:val="007B4E4E"/>
    <w:rsid w:val="007B4E6A"/>
    <w:rsid w:val="007B4E6F"/>
    <w:rsid w:val="007B4EC7"/>
    <w:rsid w:val="007B4EF7"/>
    <w:rsid w:val="007B4F15"/>
    <w:rsid w:val="007B4F32"/>
    <w:rsid w:val="007B4F76"/>
    <w:rsid w:val="007B4F89"/>
    <w:rsid w:val="007B4F96"/>
    <w:rsid w:val="007B4FBE"/>
    <w:rsid w:val="007B4FCF"/>
    <w:rsid w:val="007B5090"/>
    <w:rsid w:val="007B50A8"/>
    <w:rsid w:val="007B50BC"/>
    <w:rsid w:val="007B50FB"/>
    <w:rsid w:val="007B5110"/>
    <w:rsid w:val="007B51CF"/>
    <w:rsid w:val="007B5201"/>
    <w:rsid w:val="007B5205"/>
    <w:rsid w:val="007B5295"/>
    <w:rsid w:val="007B52D1"/>
    <w:rsid w:val="007B52E4"/>
    <w:rsid w:val="007B530A"/>
    <w:rsid w:val="007B5344"/>
    <w:rsid w:val="007B535F"/>
    <w:rsid w:val="007B538D"/>
    <w:rsid w:val="007B53A6"/>
    <w:rsid w:val="007B53CB"/>
    <w:rsid w:val="007B53D1"/>
    <w:rsid w:val="007B53E4"/>
    <w:rsid w:val="007B5414"/>
    <w:rsid w:val="007B542B"/>
    <w:rsid w:val="007B5434"/>
    <w:rsid w:val="007B546C"/>
    <w:rsid w:val="007B5483"/>
    <w:rsid w:val="007B54A1"/>
    <w:rsid w:val="007B54F0"/>
    <w:rsid w:val="007B5520"/>
    <w:rsid w:val="007B5529"/>
    <w:rsid w:val="007B5546"/>
    <w:rsid w:val="007B557D"/>
    <w:rsid w:val="007B55A7"/>
    <w:rsid w:val="007B560B"/>
    <w:rsid w:val="007B5611"/>
    <w:rsid w:val="007B5647"/>
    <w:rsid w:val="007B564E"/>
    <w:rsid w:val="007B565B"/>
    <w:rsid w:val="007B565F"/>
    <w:rsid w:val="007B5691"/>
    <w:rsid w:val="007B5692"/>
    <w:rsid w:val="007B56A2"/>
    <w:rsid w:val="007B56B4"/>
    <w:rsid w:val="007B56E7"/>
    <w:rsid w:val="007B56EB"/>
    <w:rsid w:val="007B5701"/>
    <w:rsid w:val="007B5710"/>
    <w:rsid w:val="007B571A"/>
    <w:rsid w:val="007B5736"/>
    <w:rsid w:val="007B581A"/>
    <w:rsid w:val="007B581B"/>
    <w:rsid w:val="007B5836"/>
    <w:rsid w:val="007B5842"/>
    <w:rsid w:val="007B5843"/>
    <w:rsid w:val="007B5853"/>
    <w:rsid w:val="007B5877"/>
    <w:rsid w:val="007B58BE"/>
    <w:rsid w:val="007B590E"/>
    <w:rsid w:val="007B59C3"/>
    <w:rsid w:val="007B59C6"/>
    <w:rsid w:val="007B59C7"/>
    <w:rsid w:val="007B59E5"/>
    <w:rsid w:val="007B59F7"/>
    <w:rsid w:val="007B5A18"/>
    <w:rsid w:val="007B5A19"/>
    <w:rsid w:val="007B5A52"/>
    <w:rsid w:val="007B5A9B"/>
    <w:rsid w:val="007B5ADF"/>
    <w:rsid w:val="007B5B66"/>
    <w:rsid w:val="007B5B67"/>
    <w:rsid w:val="007B5BDF"/>
    <w:rsid w:val="007B5BE2"/>
    <w:rsid w:val="007B5BFF"/>
    <w:rsid w:val="007B5C2A"/>
    <w:rsid w:val="007B5C47"/>
    <w:rsid w:val="007B5C6D"/>
    <w:rsid w:val="007B5C84"/>
    <w:rsid w:val="007B5C85"/>
    <w:rsid w:val="007B5D04"/>
    <w:rsid w:val="007B5D70"/>
    <w:rsid w:val="007B5D7D"/>
    <w:rsid w:val="007B5D83"/>
    <w:rsid w:val="007B5DA6"/>
    <w:rsid w:val="007B5DB1"/>
    <w:rsid w:val="007B5E0D"/>
    <w:rsid w:val="007B5E44"/>
    <w:rsid w:val="007B5E98"/>
    <w:rsid w:val="007B5E9A"/>
    <w:rsid w:val="007B5EB4"/>
    <w:rsid w:val="007B5EDA"/>
    <w:rsid w:val="007B5F74"/>
    <w:rsid w:val="007B5F80"/>
    <w:rsid w:val="007B5FB2"/>
    <w:rsid w:val="007B5FC9"/>
    <w:rsid w:val="007B5FFC"/>
    <w:rsid w:val="007B5FFE"/>
    <w:rsid w:val="007B6001"/>
    <w:rsid w:val="007B6017"/>
    <w:rsid w:val="007B6021"/>
    <w:rsid w:val="007B604C"/>
    <w:rsid w:val="007B604D"/>
    <w:rsid w:val="007B60B7"/>
    <w:rsid w:val="007B60B8"/>
    <w:rsid w:val="007B60BC"/>
    <w:rsid w:val="007B60C9"/>
    <w:rsid w:val="007B614E"/>
    <w:rsid w:val="007B6194"/>
    <w:rsid w:val="007B619C"/>
    <w:rsid w:val="007B6200"/>
    <w:rsid w:val="007B62B9"/>
    <w:rsid w:val="007B62C1"/>
    <w:rsid w:val="007B62EB"/>
    <w:rsid w:val="007B6310"/>
    <w:rsid w:val="007B631C"/>
    <w:rsid w:val="007B6336"/>
    <w:rsid w:val="007B63A9"/>
    <w:rsid w:val="007B63DC"/>
    <w:rsid w:val="007B63E4"/>
    <w:rsid w:val="007B63EA"/>
    <w:rsid w:val="007B63FA"/>
    <w:rsid w:val="007B64B6"/>
    <w:rsid w:val="007B64E6"/>
    <w:rsid w:val="007B653D"/>
    <w:rsid w:val="007B6549"/>
    <w:rsid w:val="007B658A"/>
    <w:rsid w:val="007B65C4"/>
    <w:rsid w:val="007B65D3"/>
    <w:rsid w:val="007B65EA"/>
    <w:rsid w:val="007B65F4"/>
    <w:rsid w:val="007B661B"/>
    <w:rsid w:val="007B6620"/>
    <w:rsid w:val="007B666F"/>
    <w:rsid w:val="007B66FB"/>
    <w:rsid w:val="007B671B"/>
    <w:rsid w:val="007B6730"/>
    <w:rsid w:val="007B67A7"/>
    <w:rsid w:val="007B6805"/>
    <w:rsid w:val="007B6824"/>
    <w:rsid w:val="007B683B"/>
    <w:rsid w:val="007B6883"/>
    <w:rsid w:val="007B688C"/>
    <w:rsid w:val="007B689F"/>
    <w:rsid w:val="007B68A4"/>
    <w:rsid w:val="007B68C0"/>
    <w:rsid w:val="007B68FD"/>
    <w:rsid w:val="007B6946"/>
    <w:rsid w:val="007B699A"/>
    <w:rsid w:val="007B699B"/>
    <w:rsid w:val="007B69DD"/>
    <w:rsid w:val="007B69E4"/>
    <w:rsid w:val="007B6A04"/>
    <w:rsid w:val="007B6A16"/>
    <w:rsid w:val="007B6A51"/>
    <w:rsid w:val="007B6A70"/>
    <w:rsid w:val="007B6A79"/>
    <w:rsid w:val="007B6A7B"/>
    <w:rsid w:val="007B6AAB"/>
    <w:rsid w:val="007B6AB5"/>
    <w:rsid w:val="007B6AC2"/>
    <w:rsid w:val="007B6AC5"/>
    <w:rsid w:val="007B6B32"/>
    <w:rsid w:val="007B6B65"/>
    <w:rsid w:val="007B6B7C"/>
    <w:rsid w:val="007B6B7D"/>
    <w:rsid w:val="007B6BB3"/>
    <w:rsid w:val="007B6BCC"/>
    <w:rsid w:val="007B6BF3"/>
    <w:rsid w:val="007B6BFA"/>
    <w:rsid w:val="007B6C0D"/>
    <w:rsid w:val="007B6C56"/>
    <w:rsid w:val="007B6C5E"/>
    <w:rsid w:val="007B6C9F"/>
    <w:rsid w:val="007B6CB4"/>
    <w:rsid w:val="007B6CBD"/>
    <w:rsid w:val="007B6CC4"/>
    <w:rsid w:val="007B6D23"/>
    <w:rsid w:val="007B6D4A"/>
    <w:rsid w:val="007B6D80"/>
    <w:rsid w:val="007B6DCD"/>
    <w:rsid w:val="007B6DE6"/>
    <w:rsid w:val="007B6E25"/>
    <w:rsid w:val="007B6E67"/>
    <w:rsid w:val="007B6EA7"/>
    <w:rsid w:val="007B6EB2"/>
    <w:rsid w:val="007B6F6C"/>
    <w:rsid w:val="007B6FA6"/>
    <w:rsid w:val="007B6FB4"/>
    <w:rsid w:val="007B6FE9"/>
    <w:rsid w:val="007B7042"/>
    <w:rsid w:val="007B7051"/>
    <w:rsid w:val="007B706F"/>
    <w:rsid w:val="007B707D"/>
    <w:rsid w:val="007B7085"/>
    <w:rsid w:val="007B70AA"/>
    <w:rsid w:val="007B70F6"/>
    <w:rsid w:val="007B711C"/>
    <w:rsid w:val="007B711D"/>
    <w:rsid w:val="007B712C"/>
    <w:rsid w:val="007B7139"/>
    <w:rsid w:val="007B7145"/>
    <w:rsid w:val="007B7153"/>
    <w:rsid w:val="007B7164"/>
    <w:rsid w:val="007B71B3"/>
    <w:rsid w:val="007B722E"/>
    <w:rsid w:val="007B725B"/>
    <w:rsid w:val="007B7267"/>
    <w:rsid w:val="007B7280"/>
    <w:rsid w:val="007B72B1"/>
    <w:rsid w:val="007B72F9"/>
    <w:rsid w:val="007B735F"/>
    <w:rsid w:val="007B7391"/>
    <w:rsid w:val="007B73A6"/>
    <w:rsid w:val="007B73AE"/>
    <w:rsid w:val="007B73C9"/>
    <w:rsid w:val="007B73CE"/>
    <w:rsid w:val="007B73D7"/>
    <w:rsid w:val="007B740F"/>
    <w:rsid w:val="007B7419"/>
    <w:rsid w:val="007B7438"/>
    <w:rsid w:val="007B74AB"/>
    <w:rsid w:val="007B7531"/>
    <w:rsid w:val="007B753A"/>
    <w:rsid w:val="007B754D"/>
    <w:rsid w:val="007B755A"/>
    <w:rsid w:val="007B75D0"/>
    <w:rsid w:val="007B76EE"/>
    <w:rsid w:val="007B76F6"/>
    <w:rsid w:val="007B770B"/>
    <w:rsid w:val="007B771E"/>
    <w:rsid w:val="007B7734"/>
    <w:rsid w:val="007B7750"/>
    <w:rsid w:val="007B777F"/>
    <w:rsid w:val="007B7807"/>
    <w:rsid w:val="007B782D"/>
    <w:rsid w:val="007B78A8"/>
    <w:rsid w:val="007B78C2"/>
    <w:rsid w:val="007B78D9"/>
    <w:rsid w:val="007B7919"/>
    <w:rsid w:val="007B793A"/>
    <w:rsid w:val="007B795A"/>
    <w:rsid w:val="007B7969"/>
    <w:rsid w:val="007B7971"/>
    <w:rsid w:val="007B79B0"/>
    <w:rsid w:val="007B79BE"/>
    <w:rsid w:val="007B79C6"/>
    <w:rsid w:val="007B79E5"/>
    <w:rsid w:val="007B7A17"/>
    <w:rsid w:val="007B7A32"/>
    <w:rsid w:val="007B7A68"/>
    <w:rsid w:val="007B7AB2"/>
    <w:rsid w:val="007B7ABA"/>
    <w:rsid w:val="007B7B0B"/>
    <w:rsid w:val="007B7B0D"/>
    <w:rsid w:val="007B7B72"/>
    <w:rsid w:val="007B7B99"/>
    <w:rsid w:val="007B7BAB"/>
    <w:rsid w:val="007B7BB5"/>
    <w:rsid w:val="007B7BB7"/>
    <w:rsid w:val="007B7BD3"/>
    <w:rsid w:val="007B7BFE"/>
    <w:rsid w:val="007B7C2E"/>
    <w:rsid w:val="007B7C49"/>
    <w:rsid w:val="007B7C5E"/>
    <w:rsid w:val="007B7C97"/>
    <w:rsid w:val="007B7CF2"/>
    <w:rsid w:val="007B7D17"/>
    <w:rsid w:val="007B7D32"/>
    <w:rsid w:val="007B7D38"/>
    <w:rsid w:val="007B7D43"/>
    <w:rsid w:val="007B7D4A"/>
    <w:rsid w:val="007B7D6B"/>
    <w:rsid w:val="007B7DB5"/>
    <w:rsid w:val="007B7DB9"/>
    <w:rsid w:val="007B7DC7"/>
    <w:rsid w:val="007B7DE5"/>
    <w:rsid w:val="007B7DEC"/>
    <w:rsid w:val="007B7E1C"/>
    <w:rsid w:val="007B7E62"/>
    <w:rsid w:val="007B7F0A"/>
    <w:rsid w:val="007B7F0D"/>
    <w:rsid w:val="007B7F26"/>
    <w:rsid w:val="007B7F35"/>
    <w:rsid w:val="007B7F87"/>
    <w:rsid w:val="007B7F9C"/>
    <w:rsid w:val="007B7FE5"/>
    <w:rsid w:val="007B7FFB"/>
    <w:rsid w:val="007C0018"/>
    <w:rsid w:val="007C002A"/>
    <w:rsid w:val="007C0098"/>
    <w:rsid w:val="007C0133"/>
    <w:rsid w:val="007C017B"/>
    <w:rsid w:val="007C0197"/>
    <w:rsid w:val="007C01C0"/>
    <w:rsid w:val="007C01EF"/>
    <w:rsid w:val="007C01F6"/>
    <w:rsid w:val="007C0202"/>
    <w:rsid w:val="007C0204"/>
    <w:rsid w:val="007C0252"/>
    <w:rsid w:val="007C0260"/>
    <w:rsid w:val="007C0277"/>
    <w:rsid w:val="007C02A5"/>
    <w:rsid w:val="007C02AB"/>
    <w:rsid w:val="007C02C3"/>
    <w:rsid w:val="007C02E0"/>
    <w:rsid w:val="007C02EA"/>
    <w:rsid w:val="007C02EB"/>
    <w:rsid w:val="007C0313"/>
    <w:rsid w:val="007C031F"/>
    <w:rsid w:val="007C033C"/>
    <w:rsid w:val="007C0346"/>
    <w:rsid w:val="007C035B"/>
    <w:rsid w:val="007C0363"/>
    <w:rsid w:val="007C0387"/>
    <w:rsid w:val="007C03E5"/>
    <w:rsid w:val="007C0402"/>
    <w:rsid w:val="007C0418"/>
    <w:rsid w:val="007C0423"/>
    <w:rsid w:val="007C0435"/>
    <w:rsid w:val="007C0456"/>
    <w:rsid w:val="007C047D"/>
    <w:rsid w:val="007C0485"/>
    <w:rsid w:val="007C0498"/>
    <w:rsid w:val="007C04E0"/>
    <w:rsid w:val="007C0512"/>
    <w:rsid w:val="007C0565"/>
    <w:rsid w:val="007C05C6"/>
    <w:rsid w:val="007C0600"/>
    <w:rsid w:val="007C061C"/>
    <w:rsid w:val="007C064D"/>
    <w:rsid w:val="007C0688"/>
    <w:rsid w:val="007C0692"/>
    <w:rsid w:val="007C06C0"/>
    <w:rsid w:val="007C06C6"/>
    <w:rsid w:val="007C06C9"/>
    <w:rsid w:val="007C06E1"/>
    <w:rsid w:val="007C07BD"/>
    <w:rsid w:val="007C0850"/>
    <w:rsid w:val="007C0863"/>
    <w:rsid w:val="007C0868"/>
    <w:rsid w:val="007C0883"/>
    <w:rsid w:val="007C0890"/>
    <w:rsid w:val="007C08A8"/>
    <w:rsid w:val="007C08AF"/>
    <w:rsid w:val="007C08C3"/>
    <w:rsid w:val="007C08D0"/>
    <w:rsid w:val="007C08E6"/>
    <w:rsid w:val="007C090E"/>
    <w:rsid w:val="007C095F"/>
    <w:rsid w:val="007C0965"/>
    <w:rsid w:val="007C09B2"/>
    <w:rsid w:val="007C09CA"/>
    <w:rsid w:val="007C09CC"/>
    <w:rsid w:val="007C09E8"/>
    <w:rsid w:val="007C09FB"/>
    <w:rsid w:val="007C0A1A"/>
    <w:rsid w:val="007C0A22"/>
    <w:rsid w:val="007C0A23"/>
    <w:rsid w:val="007C0A6B"/>
    <w:rsid w:val="007C0A85"/>
    <w:rsid w:val="007C0AF2"/>
    <w:rsid w:val="007C0B40"/>
    <w:rsid w:val="007C0B83"/>
    <w:rsid w:val="007C0B8F"/>
    <w:rsid w:val="007C0BAB"/>
    <w:rsid w:val="007C0C0F"/>
    <w:rsid w:val="007C0C2B"/>
    <w:rsid w:val="007C0C45"/>
    <w:rsid w:val="007C0C56"/>
    <w:rsid w:val="007C0C7D"/>
    <w:rsid w:val="007C0C97"/>
    <w:rsid w:val="007C0CC7"/>
    <w:rsid w:val="007C0CD5"/>
    <w:rsid w:val="007C0CF1"/>
    <w:rsid w:val="007C0D93"/>
    <w:rsid w:val="007C0D98"/>
    <w:rsid w:val="007C0DEA"/>
    <w:rsid w:val="007C0E2F"/>
    <w:rsid w:val="007C0E37"/>
    <w:rsid w:val="007C0E3F"/>
    <w:rsid w:val="007C0E42"/>
    <w:rsid w:val="007C0E5B"/>
    <w:rsid w:val="007C0E71"/>
    <w:rsid w:val="007C0E9B"/>
    <w:rsid w:val="007C0E9D"/>
    <w:rsid w:val="007C0EBA"/>
    <w:rsid w:val="007C0ECA"/>
    <w:rsid w:val="007C0F1E"/>
    <w:rsid w:val="007C0F40"/>
    <w:rsid w:val="007C0F44"/>
    <w:rsid w:val="007C0F48"/>
    <w:rsid w:val="007C0F5D"/>
    <w:rsid w:val="007C0F61"/>
    <w:rsid w:val="007C0FC5"/>
    <w:rsid w:val="007C0FC6"/>
    <w:rsid w:val="007C0FCC"/>
    <w:rsid w:val="007C1027"/>
    <w:rsid w:val="007C1080"/>
    <w:rsid w:val="007C10AC"/>
    <w:rsid w:val="007C10B8"/>
    <w:rsid w:val="007C10D5"/>
    <w:rsid w:val="007C10FB"/>
    <w:rsid w:val="007C110E"/>
    <w:rsid w:val="007C113D"/>
    <w:rsid w:val="007C1182"/>
    <w:rsid w:val="007C1187"/>
    <w:rsid w:val="007C1195"/>
    <w:rsid w:val="007C11CC"/>
    <w:rsid w:val="007C11D4"/>
    <w:rsid w:val="007C11FE"/>
    <w:rsid w:val="007C120F"/>
    <w:rsid w:val="007C124F"/>
    <w:rsid w:val="007C1258"/>
    <w:rsid w:val="007C125B"/>
    <w:rsid w:val="007C1279"/>
    <w:rsid w:val="007C1293"/>
    <w:rsid w:val="007C129B"/>
    <w:rsid w:val="007C12F0"/>
    <w:rsid w:val="007C1334"/>
    <w:rsid w:val="007C133B"/>
    <w:rsid w:val="007C1340"/>
    <w:rsid w:val="007C1374"/>
    <w:rsid w:val="007C1385"/>
    <w:rsid w:val="007C139E"/>
    <w:rsid w:val="007C13AD"/>
    <w:rsid w:val="007C13F8"/>
    <w:rsid w:val="007C1415"/>
    <w:rsid w:val="007C1469"/>
    <w:rsid w:val="007C1480"/>
    <w:rsid w:val="007C1490"/>
    <w:rsid w:val="007C14BC"/>
    <w:rsid w:val="007C14BE"/>
    <w:rsid w:val="007C14EA"/>
    <w:rsid w:val="007C1512"/>
    <w:rsid w:val="007C1533"/>
    <w:rsid w:val="007C153F"/>
    <w:rsid w:val="007C154E"/>
    <w:rsid w:val="007C1567"/>
    <w:rsid w:val="007C1577"/>
    <w:rsid w:val="007C1584"/>
    <w:rsid w:val="007C15B8"/>
    <w:rsid w:val="007C15DF"/>
    <w:rsid w:val="007C160A"/>
    <w:rsid w:val="007C164F"/>
    <w:rsid w:val="007C165D"/>
    <w:rsid w:val="007C16A2"/>
    <w:rsid w:val="007C1761"/>
    <w:rsid w:val="007C1762"/>
    <w:rsid w:val="007C1782"/>
    <w:rsid w:val="007C1787"/>
    <w:rsid w:val="007C1789"/>
    <w:rsid w:val="007C17C4"/>
    <w:rsid w:val="007C1802"/>
    <w:rsid w:val="007C180D"/>
    <w:rsid w:val="007C1888"/>
    <w:rsid w:val="007C18BA"/>
    <w:rsid w:val="007C18CA"/>
    <w:rsid w:val="007C18E3"/>
    <w:rsid w:val="007C18E5"/>
    <w:rsid w:val="007C19B9"/>
    <w:rsid w:val="007C19EB"/>
    <w:rsid w:val="007C19EE"/>
    <w:rsid w:val="007C1A07"/>
    <w:rsid w:val="007C1A25"/>
    <w:rsid w:val="007C1A32"/>
    <w:rsid w:val="007C1A3B"/>
    <w:rsid w:val="007C1A4C"/>
    <w:rsid w:val="007C1A5C"/>
    <w:rsid w:val="007C1A84"/>
    <w:rsid w:val="007C1AE3"/>
    <w:rsid w:val="007C1AF5"/>
    <w:rsid w:val="007C1B04"/>
    <w:rsid w:val="007C1B05"/>
    <w:rsid w:val="007C1B58"/>
    <w:rsid w:val="007C1B89"/>
    <w:rsid w:val="007C1BC6"/>
    <w:rsid w:val="007C1BD4"/>
    <w:rsid w:val="007C1BDA"/>
    <w:rsid w:val="007C1BE8"/>
    <w:rsid w:val="007C1BF4"/>
    <w:rsid w:val="007C1C0B"/>
    <w:rsid w:val="007C1C0C"/>
    <w:rsid w:val="007C1C25"/>
    <w:rsid w:val="007C1C40"/>
    <w:rsid w:val="007C1C44"/>
    <w:rsid w:val="007C1C53"/>
    <w:rsid w:val="007C1C8A"/>
    <w:rsid w:val="007C1CB8"/>
    <w:rsid w:val="007C1D08"/>
    <w:rsid w:val="007C1DBC"/>
    <w:rsid w:val="007C1DC5"/>
    <w:rsid w:val="007C1DCB"/>
    <w:rsid w:val="007C1DEC"/>
    <w:rsid w:val="007C1E2E"/>
    <w:rsid w:val="007C1E3A"/>
    <w:rsid w:val="007C1E3B"/>
    <w:rsid w:val="007C1E57"/>
    <w:rsid w:val="007C1E61"/>
    <w:rsid w:val="007C1E6C"/>
    <w:rsid w:val="007C1EB0"/>
    <w:rsid w:val="007C1EB1"/>
    <w:rsid w:val="007C1EC0"/>
    <w:rsid w:val="007C1EF6"/>
    <w:rsid w:val="007C1F0A"/>
    <w:rsid w:val="007C1F12"/>
    <w:rsid w:val="007C1F2B"/>
    <w:rsid w:val="007C1F48"/>
    <w:rsid w:val="007C1F66"/>
    <w:rsid w:val="007C1F72"/>
    <w:rsid w:val="007C1F8A"/>
    <w:rsid w:val="007C1F91"/>
    <w:rsid w:val="007C1FB6"/>
    <w:rsid w:val="007C1FD4"/>
    <w:rsid w:val="007C2055"/>
    <w:rsid w:val="007C2056"/>
    <w:rsid w:val="007C2077"/>
    <w:rsid w:val="007C2094"/>
    <w:rsid w:val="007C20A5"/>
    <w:rsid w:val="007C20C0"/>
    <w:rsid w:val="007C20DC"/>
    <w:rsid w:val="007C20FF"/>
    <w:rsid w:val="007C2106"/>
    <w:rsid w:val="007C2131"/>
    <w:rsid w:val="007C213C"/>
    <w:rsid w:val="007C215E"/>
    <w:rsid w:val="007C2167"/>
    <w:rsid w:val="007C21C1"/>
    <w:rsid w:val="007C21DF"/>
    <w:rsid w:val="007C2201"/>
    <w:rsid w:val="007C220F"/>
    <w:rsid w:val="007C222E"/>
    <w:rsid w:val="007C223A"/>
    <w:rsid w:val="007C2275"/>
    <w:rsid w:val="007C2280"/>
    <w:rsid w:val="007C228F"/>
    <w:rsid w:val="007C2293"/>
    <w:rsid w:val="007C229F"/>
    <w:rsid w:val="007C22AF"/>
    <w:rsid w:val="007C232E"/>
    <w:rsid w:val="007C2343"/>
    <w:rsid w:val="007C234B"/>
    <w:rsid w:val="007C2377"/>
    <w:rsid w:val="007C237F"/>
    <w:rsid w:val="007C239D"/>
    <w:rsid w:val="007C23B8"/>
    <w:rsid w:val="007C23BA"/>
    <w:rsid w:val="007C23EB"/>
    <w:rsid w:val="007C2413"/>
    <w:rsid w:val="007C2435"/>
    <w:rsid w:val="007C2443"/>
    <w:rsid w:val="007C2447"/>
    <w:rsid w:val="007C2484"/>
    <w:rsid w:val="007C24AE"/>
    <w:rsid w:val="007C24DA"/>
    <w:rsid w:val="007C250C"/>
    <w:rsid w:val="007C253A"/>
    <w:rsid w:val="007C253E"/>
    <w:rsid w:val="007C2563"/>
    <w:rsid w:val="007C256E"/>
    <w:rsid w:val="007C258D"/>
    <w:rsid w:val="007C2591"/>
    <w:rsid w:val="007C25D1"/>
    <w:rsid w:val="007C25EA"/>
    <w:rsid w:val="007C25F0"/>
    <w:rsid w:val="007C2600"/>
    <w:rsid w:val="007C2615"/>
    <w:rsid w:val="007C261E"/>
    <w:rsid w:val="007C2621"/>
    <w:rsid w:val="007C26B5"/>
    <w:rsid w:val="007C26FD"/>
    <w:rsid w:val="007C2701"/>
    <w:rsid w:val="007C2707"/>
    <w:rsid w:val="007C2750"/>
    <w:rsid w:val="007C2796"/>
    <w:rsid w:val="007C27D7"/>
    <w:rsid w:val="007C2818"/>
    <w:rsid w:val="007C281B"/>
    <w:rsid w:val="007C2892"/>
    <w:rsid w:val="007C28E4"/>
    <w:rsid w:val="007C28F0"/>
    <w:rsid w:val="007C2919"/>
    <w:rsid w:val="007C292D"/>
    <w:rsid w:val="007C2946"/>
    <w:rsid w:val="007C295D"/>
    <w:rsid w:val="007C2996"/>
    <w:rsid w:val="007C2A00"/>
    <w:rsid w:val="007C2A13"/>
    <w:rsid w:val="007C2A2B"/>
    <w:rsid w:val="007C2A68"/>
    <w:rsid w:val="007C2A73"/>
    <w:rsid w:val="007C2A91"/>
    <w:rsid w:val="007C2AA3"/>
    <w:rsid w:val="007C2ABB"/>
    <w:rsid w:val="007C2AED"/>
    <w:rsid w:val="007C2B01"/>
    <w:rsid w:val="007C2B02"/>
    <w:rsid w:val="007C2B0B"/>
    <w:rsid w:val="007C2BB8"/>
    <w:rsid w:val="007C2BBB"/>
    <w:rsid w:val="007C2C9A"/>
    <w:rsid w:val="007C2CD2"/>
    <w:rsid w:val="007C2D19"/>
    <w:rsid w:val="007C2D51"/>
    <w:rsid w:val="007C2D85"/>
    <w:rsid w:val="007C2D9F"/>
    <w:rsid w:val="007C2DBB"/>
    <w:rsid w:val="007C2DC8"/>
    <w:rsid w:val="007C2DD9"/>
    <w:rsid w:val="007C2E51"/>
    <w:rsid w:val="007C2EB9"/>
    <w:rsid w:val="007C2F0C"/>
    <w:rsid w:val="007C2F68"/>
    <w:rsid w:val="007C2F88"/>
    <w:rsid w:val="007C2FC6"/>
    <w:rsid w:val="007C304A"/>
    <w:rsid w:val="007C304F"/>
    <w:rsid w:val="007C3050"/>
    <w:rsid w:val="007C3058"/>
    <w:rsid w:val="007C3064"/>
    <w:rsid w:val="007C3066"/>
    <w:rsid w:val="007C307E"/>
    <w:rsid w:val="007C3094"/>
    <w:rsid w:val="007C30C1"/>
    <w:rsid w:val="007C30CB"/>
    <w:rsid w:val="007C30E7"/>
    <w:rsid w:val="007C30FE"/>
    <w:rsid w:val="007C3108"/>
    <w:rsid w:val="007C312A"/>
    <w:rsid w:val="007C3144"/>
    <w:rsid w:val="007C3222"/>
    <w:rsid w:val="007C3257"/>
    <w:rsid w:val="007C3258"/>
    <w:rsid w:val="007C32BF"/>
    <w:rsid w:val="007C3304"/>
    <w:rsid w:val="007C338A"/>
    <w:rsid w:val="007C338B"/>
    <w:rsid w:val="007C33B3"/>
    <w:rsid w:val="007C3406"/>
    <w:rsid w:val="007C3410"/>
    <w:rsid w:val="007C3425"/>
    <w:rsid w:val="007C3428"/>
    <w:rsid w:val="007C3449"/>
    <w:rsid w:val="007C344F"/>
    <w:rsid w:val="007C3487"/>
    <w:rsid w:val="007C349D"/>
    <w:rsid w:val="007C34D6"/>
    <w:rsid w:val="007C354A"/>
    <w:rsid w:val="007C3574"/>
    <w:rsid w:val="007C359F"/>
    <w:rsid w:val="007C35BB"/>
    <w:rsid w:val="007C35C0"/>
    <w:rsid w:val="007C3610"/>
    <w:rsid w:val="007C361C"/>
    <w:rsid w:val="007C3623"/>
    <w:rsid w:val="007C3649"/>
    <w:rsid w:val="007C36BC"/>
    <w:rsid w:val="007C36D9"/>
    <w:rsid w:val="007C36DB"/>
    <w:rsid w:val="007C36F3"/>
    <w:rsid w:val="007C3703"/>
    <w:rsid w:val="007C3708"/>
    <w:rsid w:val="007C375F"/>
    <w:rsid w:val="007C3767"/>
    <w:rsid w:val="007C3769"/>
    <w:rsid w:val="007C37AB"/>
    <w:rsid w:val="007C37B9"/>
    <w:rsid w:val="007C37C2"/>
    <w:rsid w:val="007C37E2"/>
    <w:rsid w:val="007C37F6"/>
    <w:rsid w:val="007C3852"/>
    <w:rsid w:val="007C387F"/>
    <w:rsid w:val="007C3888"/>
    <w:rsid w:val="007C38BB"/>
    <w:rsid w:val="007C38CD"/>
    <w:rsid w:val="007C3909"/>
    <w:rsid w:val="007C3913"/>
    <w:rsid w:val="007C392B"/>
    <w:rsid w:val="007C3932"/>
    <w:rsid w:val="007C396F"/>
    <w:rsid w:val="007C3994"/>
    <w:rsid w:val="007C39A0"/>
    <w:rsid w:val="007C39CE"/>
    <w:rsid w:val="007C39EC"/>
    <w:rsid w:val="007C3A13"/>
    <w:rsid w:val="007C3A26"/>
    <w:rsid w:val="007C3A2A"/>
    <w:rsid w:val="007C3A7B"/>
    <w:rsid w:val="007C3A80"/>
    <w:rsid w:val="007C3A81"/>
    <w:rsid w:val="007C3A89"/>
    <w:rsid w:val="007C3A9D"/>
    <w:rsid w:val="007C3ABB"/>
    <w:rsid w:val="007C3ACC"/>
    <w:rsid w:val="007C3AEA"/>
    <w:rsid w:val="007C3AFA"/>
    <w:rsid w:val="007C3B03"/>
    <w:rsid w:val="007C3B09"/>
    <w:rsid w:val="007C3B1E"/>
    <w:rsid w:val="007C3B2A"/>
    <w:rsid w:val="007C3B43"/>
    <w:rsid w:val="007C3B7A"/>
    <w:rsid w:val="007C3B9A"/>
    <w:rsid w:val="007C3B9E"/>
    <w:rsid w:val="007C3BAF"/>
    <w:rsid w:val="007C3BE9"/>
    <w:rsid w:val="007C3BEF"/>
    <w:rsid w:val="007C3C2C"/>
    <w:rsid w:val="007C3C3E"/>
    <w:rsid w:val="007C3C8C"/>
    <w:rsid w:val="007C3CBD"/>
    <w:rsid w:val="007C3CFC"/>
    <w:rsid w:val="007C3D31"/>
    <w:rsid w:val="007C3D78"/>
    <w:rsid w:val="007C3D7A"/>
    <w:rsid w:val="007C3DBA"/>
    <w:rsid w:val="007C3DEF"/>
    <w:rsid w:val="007C3E1F"/>
    <w:rsid w:val="007C3EC1"/>
    <w:rsid w:val="007C3EEE"/>
    <w:rsid w:val="007C3EF5"/>
    <w:rsid w:val="007C3F2C"/>
    <w:rsid w:val="007C3F51"/>
    <w:rsid w:val="007C3F64"/>
    <w:rsid w:val="007C3F65"/>
    <w:rsid w:val="007C3F7E"/>
    <w:rsid w:val="007C3FA5"/>
    <w:rsid w:val="007C3FAB"/>
    <w:rsid w:val="007C3FB4"/>
    <w:rsid w:val="007C3FB5"/>
    <w:rsid w:val="007C3FC2"/>
    <w:rsid w:val="007C4013"/>
    <w:rsid w:val="007C4021"/>
    <w:rsid w:val="007C404F"/>
    <w:rsid w:val="007C405B"/>
    <w:rsid w:val="007C40B7"/>
    <w:rsid w:val="007C41E5"/>
    <w:rsid w:val="007C422D"/>
    <w:rsid w:val="007C42B5"/>
    <w:rsid w:val="007C436D"/>
    <w:rsid w:val="007C437A"/>
    <w:rsid w:val="007C43F6"/>
    <w:rsid w:val="007C446C"/>
    <w:rsid w:val="007C4479"/>
    <w:rsid w:val="007C449D"/>
    <w:rsid w:val="007C449F"/>
    <w:rsid w:val="007C44AA"/>
    <w:rsid w:val="007C44E3"/>
    <w:rsid w:val="007C44E4"/>
    <w:rsid w:val="007C4509"/>
    <w:rsid w:val="007C4547"/>
    <w:rsid w:val="007C459C"/>
    <w:rsid w:val="007C45A5"/>
    <w:rsid w:val="007C45F4"/>
    <w:rsid w:val="007C460C"/>
    <w:rsid w:val="007C4613"/>
    <w:rsid w:val="007C46C1"/>
    <w:rsid w:val="007C46D9"/>
    <w:rsid w:val="007C4753"/>
    <w:rsid w:val="007C477B"/>
    <w:rsid w:val="007C479C"/>
    <w:rsid w:val="007C479D"/>
    <w:rsid w:val="007C47C1"/>
    <w:rsid w:val="007C480C"/>
    <w:rsid w:val="007C4811"/>
    <w:rsid w:val="007C4854"/>
    <w:rsid w:val="007C487A"/>
    <w:rsid w:val="007C488F"/>
    <w:rsid w:val="007C48C5"/>
    <w:rsid w:val="007C492B"/>
    <w:rsid w:val="007C4953"/>
    <w:rsid w:val="007C499C"/>
    <w:rsid w:val="007C49DA"/>
    <w:rsid w:val="007C49E0"/>
    <w:rsid w:val="007C49F0"/>
    <w:rsid w:val="007C4A59"/>
    <w:rsid w:val="007C4A78"/>
    <w:rsid w:val="007C4A85"/>
    <w:rsid w:val="007C4A9B"/>
    <w:rsid w:val="007C4AC4"/>
    <w:rsid w:val="007C4AE3"/>
    <w:rsid w:val="007C4AE6"/>
    <w:rsid w:val="007C4B34"/>
    <w:rsid w:val="007C4B37"/>
    <w:rsid w:val="007C4B3E"/>
    <w:rsid w:val="007C4B64"/>
    <w:rsid w:val="007C4B6A"/>
    <w:rsid w:val="007C4BB4"/>
    <w:rsid w:val="007C4BC3"/>
    <w:rsid w:val="007C4BD5"/>
    <w:rsid w:val="007C4BE3"/>
    <w:rsid w:val="007C4C32"/>
    <w:rsid w:val="007C4C3D"/>
    <w:rsid w:val="007C4C49"/>
    <w:rsid w:val="007C4CBB"/>
    <w:rsid w:val="007C4CC6"/>
    <w:rsid w:val="007C4D04"/>
    <w:rsid w:val="007C4D1F"/>
    <w:rsid w:val="007C4D4B"/>
    <w:rsid w:val="007C4D77"/>
    <w:rsid w:val="007C4DA3"/>
    <w:rsid w:val="007C4DB1"/>
    <w:rsid w:val="007C4DB9"/>
    <w:rsid w:val="007C4E3E"/>
    <w:rsid w:val="007C4E5C"/>
    <w:rsid w:val="007C4EE3"/>
    <w:rsid w:val="007C4F01"/>
    <w:rsid w:val="007C4F1A"/>
    <w:rsid w:val="007C4FA5"/>
    <w:rsid w:val="007C4FA8"/>
    <w:rsid w:val="007C4FEE"/>
    <w:rsid w:val="007C5019"/>
    <w:rsid w:val="007C5033"/>
    <w:rsid w:val="007C505C"/>
    <w:rsid w:val="007C5060"/>
    <w:rsid w:val="007C508D"/>
    <w:rsid w:val="007C50F1"/>
    <w:rsid w:val="007C50F3"/>
    <w:rsid w:val="007C50FC"/>
    <w:rsid w:val="007C514F"/>
    <w:rsid w:val="007C51B8"/>
    <w:rsid w:val="007C51C2"/>
    <w:rsid w:val="007C51C8"/>
    <w:rsid w:val="007C5236"/>
    <w:rsid w:val="007C527D"/>
    <w:rsid w:val="007C528C"/>
    <w:rsid w:val="007C52B4"/>
    <w:rsid w:val="007C52BC"/>
    <w:rsid w:val="007C5303"/>
    <w:rsid w:val="007C536D"/>
    <w:rsid w:val="007C53C1"/>
    <w:rsid w:val="007C5424"/>
    <w:rsid w:val="007C5435"/>
    <w:rsid w:val="007C5445"/>
    <w:rsid w:val="007C5458"/>
    <w:rsid w:val="007C5460"/>
    <w:rsid w:val="007C5482"/>
    <w:rsid w:val="007C54BC"/>
    <w:rsid w:val="007C54C6"/>
    <w:rsid w:val="007C54F7"/>
    <w:rsid w:val="007C5509"/>
    <w:rsid w:val="007C5510"/>
    <w:rsid w:val="007C5517"/>
    <w:rsid w:val="007C5539"/>
    <w:rsid w:val="007C55E8"/>
    <w:rsid w:val="007C5650"/>
    <w:rsid w:val="007C5663"/>
    <w:rsid w:val="007C5673"/>
    <w:rsid w:val="007C5693"/>
    <w:rsid w:val="007C56B3"/>
    <w:rsid w:val="007C56BD"/>
    <w:rsid w:val="007C56E2"/>
    <w:rsid w:val="007C5714"/>
    <w:rsid w:val="007C5726"/>
    <w:rsid w:val="007C5793"/>
    <w:rsid w:val="007C57A4"/>
    <w:rsid w:val="007C57B3"/>
    <w:rsid w:val="007C57F6"/>
    <w:rsid w:val="007C5800"/>
    <w:rsid w:val="007C5817"/>
    <w:rsid w:val="007C5818"/>
    <w:rsid w:val="007C581E"/>
    <w:rsid w:val="007C5828"/>
    <w:rsid w:val="007C5873"/>
    <w:rsid w:val="007C5874"/>
    <w:rsid w:val="007C58B1"/>
    <w:rsid w:val="007C58C3"/>
    <w:rsid w:val="007C58CE"/>
    <w:rsid w:val="007C58E6"/>
    <w:rsid w:val="007C5905"/>
    <w:rsid w:val="007C593A"/>
    <w:rsid w:val="007C5971"/>
    <w:rsid w:val="007C5972"/>
    <w:rsid w:val="007C59C0"/>
    <w:rsid w:val="007C5A59"/>
    <w:rsid w:val="007C5A5B"/>
    <w:rsid w:val="007C5AAF"/>
    <w:rsid w:val="007C5AB8"/>
    <w:rsid w:val="007C5AE9"/>
    <w:rsid w:val="007C5B1D"/>
    <w:rsid w:val="007C5B24"/>
    <w:rsid w:val="007C5B2B"/>
    <w:rsid w:val="007C5B34"/>
    <w:rsid w:val="007C5B47"/>
    <w:rsid w:val="007C5B56"/>
    <w:rsid w:val="007C5B83"/>
    <w:rsid w:val="007C5BCE"/>
    <w:rsid w:val="007C5BEB"/>
    <w:rsid w:val="007C5C19"/>
    <w:rsid w:val="007C5C32"/>
    <w:rsid w:val="007C5C48"/>
    <w:rsid w:val="007C5C80"/>
    <w:rsid w:val="007C5C99"/>
    <w:rsid w:val="007C5CC4"/>
    <w:rsid w:val="007C5D05"/>
    <w:rsid w:val="007C5D53"/>
    <w:rsid w:val="007C5D60"/>
    <w:rsid w:val="007C5D6E"/>
    <w:rsid w:val="007C5D90"/>
    <w:rsid w:val="007C5DF9"/>
    <w:rsid w:val="007C5E25"/>
    <w:rsid w:val="007C5E2A"/>
    <w:rsid w:val="007C5E36"/>
    <w:rsid w:val="007C5E56"/>
    <w:rsid w:val="007C5E61"/>
    <w:rsid w:val="007C5EBB"/>
    <w:rsid w:val="007C5EF9"/>
    <w:rsid w:val="007C5F27"/>
    <w:rsid w:val="007C5F38"/>
    <w:rsid w:val="007C5F41"/>
    <w:rsid w:val="007C5F55"/>
    <w:rsid w:val="007C5F8D"/>
    <w:rsid w:val="007C5FC9"/>
    <w:rsid w:val="007C5FF1"/>
    <w:rsid w:val="007C5FFC"/>
    <w:rsid w:val="007C6002"/>
    <w:rsid w:val="007C6028"/>
    <w:rsid w:val="007C6032"/>
    <w:rsid w:val="007C607E"/>
    <w:rsid w:val="007C6096"/>
    <w:rsid w:val="007C60A9"/>
    <w:rsid w:val="007C60BA"/>
    <w:rsid w:val="007C60E0"/>
    <w:rsid w:val="007C6102"/>
    <w:rsid w:val="007C6176"/>
    <w:rsid w:val="007C6177"/>
    <w:rsid w:val="007C61A0"/>
    <w:rsid w:val="007C61C3"/>
    <w:rsid w:val="007C61F3"/>
    <w:rsid w:val="007C6242"/>
    <w:rsid w:val="007C6257"/>
    <w:rsid w:val="007C62EB"/>
    <w:rsid w:val="007C62FC"/>
    <w:rsid w:val="007C6318"/>
    <w:rsid w:val="007C631B"/>
    <w:rsid w:val="007C6325"/>
    <w:rsid w:val="007C6327"/>
    <w:rsid w:val="007C632C"/>
    <w:rsid w:val="007C6349"/>
    <w:rsid w:val="007C634E"/>
    <w:rsid w:val="007C6354"/>
    <w:rsid w:val="007C635B"/>
    <w:rsid w:val="007C639D"/>
    <w:rsid w:val="007C63C9"/>
    <w:rsid w:val="007C63D8"/>
    <w:rsid w:val="007C63FF"/>
    <w:rsid w:val="007C6403"/>
    <w:rsid w:val="007C6434"/>
    <w:rsid w:val="007C646A"/>
    <w:rsid w:val="007C64BF"/>
    <w:rsid w:val="007C650C"/>
    <w:rsid w:val="007C6548"/>
    <w:rsid w:val="007C65B7"/>
    <w:rsid w:val="007C65CD"/>
    <w:rsid w:val="007C6602"/>
    <w:rsid w:val="007C663D"/>
    <w:rsid w:val="007C6655"/>
    <w:rsid w:val="007C6658"/>
    <w:rsid w:val="007C6764"/>
    <w:rsid w:val="007C6781"/>
    <w:rsid w:val="007C6782"/>
    <w:rsid w:val="007C67B0"/>
    <w:rsid w:val="007C67CA"/>
    <w:rsid w:val="007C6808"/>
    <w:rsid w:val="007C6833"/>
    <w:rsid w:val="007C685E"/>
    <w:rsid w:val="007C689F"/>
    <w:rsid w:val="007C68B7"/>
    <w:rsid w:val="007C68E9"/>
    <w:rsid w:val="007C68F7"/>
    <w:rsid w:val="007C6924"/>
    <w:rsid w:val="007C693E"/>
    <w:rsid w:val="007C6942"/>
    <w:rsid w:val="007C6950"/>
    <w:rsid w:val="007C6957"/>
    <w:rsid w:val="007C695A"/>
    <w:rsid w:val="007C695D"/>
    <w:rsid w:val="007C696B"/>
    <w:rsid w:val="007C696F"/>
    <w:rsid w:val="007C6975"/>
    <w:rsid w:val="007C697A"/>
    <w:rsid w:val="007C6A1E"/>
    <w:rsid w:val="007C6A20"/>
    <w:rsid w:val="007C6A47"/>
    <w:rsid w:val="007C6A50"/>
    <w:rsid w:val="007C6A80"/>
    <w:rsid w:val="007C6A90"/>
    <w:rsid w:val="007C6AA6"/>
    <w:rsid w:val="007C6AB6"/>
    <w:rsid w:val="007C6AE0"/>
    <w:rsid w:val="007C6AE4"/>
    <w:rsid w:val="007C6AEE"/>
    <w:rsid w:val="007C6B1F"/>
    <w:rsid w:val="007C6B92"/>
    <w:rsid w:val="007C6B9F"/>
    <w:rsid w:val="007C6BAC"/>
    <w:rsid w:val="007C6BC8"/>
    <w:rsid w:val="007C6BE0"/>
    <w:rsid w:val="007C6BF0"/>
    <w:rsid w:val="007C6C00"/>
    <w:rsid w:val="007C6C7E"/>
    <w:rsid w:val="007C6CA1"/>
    <w:rsid w:val="007C6CA6"/>
    <w:rsid w:val="007C6CB1"/>
    <w:rsid w:val="007C6D33"/>
    <w:rsid w:val="007C6D87"/>
    <w:rsid w:val="007C6D8A"/>
    <w:rsid w:val="007C6E15"/>
    <w:rsid w:val="007C6E1F"/>
    <w:rsid w:val="007C6E91"/>
    <w:rsid w:val="007C6F10"/>
    <w:rsid w:val="007C6F4B"/>
    <w:rsid w:val="007C6F78"/>
    <w:rsid w:val="007C6FB1"/>
    <w:rsid w:val="007C700C"/>
    <w:rsid w:val="007C7024"/>
    <w:rsid w:val="007C702C"/>
    <w:rsid w:val="007C7035"/>
    <w:rsid w:val="007C7059"/>
    <w:rsid w:val="007C709A"/>
    <w:rsid w:val="007C70CC"/>
    <w:rsid w:val="007C70D0"/>
    <w:rsid w:val="007C70E6"/>
    <w:rsid w:val="007C7108"/>
    <w:rsid w:val="007C713B"/>
    <w:rsid w:val="007C7174"/>
    <w:rsid w:val="007C71D4"/>
    <w:rsid w:val="007C71D9"/>
    <w:rsid w:val="007C7263"/>
    <w:rsid w:val="007C7265"/>
    <w:rsid w:val="007C7290"/>
    <w:rsid w:val="007C7299"/>
    <w:rsid w:val="007C72B1"/>
    <w:rsid w:val="007C72BE"/>
    <w:rsid w:val="007C72FB"/>
    <w:rsid w:val="007C7354"/>
    <w:rsid w:val="007C735A"/>
    <w:rsid w:val="007C736A"/>
    <w:rsid w:val="007C739B"/>
    <w:rsid w:val="007C73E8"/>
    <w:rsid w:val="007C742A"/>
    <w:rsid w:val="007C742B"/>
    <w:rsid w:val="007C7442"/>
    <w:rsid w:val="007C747D"/>
    <w:rsid w:val="007C74AB"/>
    <w:rsid w:val="007C74E1"/>
    <w:rsid w:val="007C74E9"/>
    <w:rsid w:val="007C74ED"/>
    <w:rsid w:val="007C7514"/>
    <w:rsid w:val="007C753A"/>
    <w:rsid w:val="007C754E"/>
    <w:rsid w:val="007C7564"/>
    <w:rsid w:val="007C7575"/>
    <w:rsid w:val="007C7599"/>
    <w:rsid w:val="007C75C4"/>
    <w:rsid w:val="007C75C6"/>
    <w:rsid w:val="007C75E0"/>
    <w:rsid w:val="007C7636"/>
    <w:rsid w:val="007C764B"/>
    <w:rsid w:val="007C7655"/>
    <w:rsid w:val="007C7658"/>
    <w:rsid w:val="007C7683"/>
    <w:rsid w:val="007C76A1"/>
    <w:rsid w:val="007C76B9"/>
    <w:rsid w:val="007C76E6"/>
    <w:rsid w:val="007C77E3"/>
    <w:rsid w:val="007C77FF"/>
    <w:rsid w:val="007C7860"/>
    <w:rsid w:val="007C786A"/>
    <w:rsid w:val="007C790F"/>
    <w:rsid w:val="007C794D"/>
    <w:rsid w:val="007C7952"/>
    <w:rsid w:val="007C795C"/>
    <w:rsid w:val="007C799E"/>
    <w:rsid w:val="007C79BF"/>
    <w:rsid w:val="007C79C9"/>
    <w:rsid w:val="007C79E5"/>
    <w:rsid w:val="007C79EB"/>
    <w:rsid w:val="007C7A13"/>
    <w:rsid w:val="007C7A33"/>
    <w:rsid w:val="007C7A39"/>
    <w:rsid w:val="007C7AD5"/>
    <w:rsid w:val="007C7AE3"/>
    <w:rsid w:val="007C7AFB"/>
    <w:rsid w:val="007C7B1F"/>
    <w:rsid w:val="007C7B86"/>
    <w:rsid w:val="007C7B94"/>
    <w:rsid w:val="007C7BDA"/>
    <w:rsid w:val="007C7C9E"/>
    <w:rsid w:val="007C7D65"/>
    <w:rsid w:val="007C7D72"/>
    <w:rsid w:val="007C7D75"/>
    <w:rsid w:val="007C7DB8"/>
    <w:rsid w:val="007C7E02"/>
    <w:rsid w:val="007C7E8E"/>
    <w:rsid w:val="007C7EC6"/>
    <w:rsid w:val="007C7EF3"/>
    <w:rsid w:val="007C7EFB"/>
    <w:rsid w:val="007C7F14"/>
    <w:rsid w:val="007C7F32"/>
    <w:rsid w:val="007C7F3D"/>
    <w:rsid w:val="007C7F47"/>
    <w:rsid w:val="007C7F51"/>
    <w:rsid w:val="007C7F59"/>
    <w:rsid w:val="007C7F79"/>
    <w:rsid w:val="007C7FB8"/>
    <w:rsid w:val="007C7FDB"/>
    <w:rsid w:val="007D0085"/>
    <w:rsid w:val="007D00BA"/>
    <w:rsid w:val="007D00C7"/>
    <w:rsid w:val="007D010D"/>
    <w:rsid w:val="007D010E"/>
    <w:rsid w:val="007D0120"/>
    <w:rsid w:val="007D013B"/>
    <w:rsid w:val="007D0146"/>
    <w:rsid w:val="007D017B"/>
    <w:rsid w:val="007D0180"/>
    <w:rsid w:val="007D019C"/>
    <w:rsid w:val="007D01B5"/>
    <w:rsid w:val="007D022F"/>
    <w:rsid w:val="007D0282"/>
    <w:rsid w:val="007D02BC"/>
    <w:rsid w:val="007D02DA"/>
    <w:rsid w:val="007D0309"/>
    <w:rsid w:val="007D0349"/>
    <w:rsid w:val="007D0358"/>
    <w:rsid w:val="007D0364"/>
    <w:rsid w:val="007D0372"/>
    <w:rsid w:val="007D0388"/>
    <w:rsid w:val="007D03A0"/>
    <w:rsid w:val="007D03BA"/>
    <w:rsid w:val="007D03D1"/>
    <w:rsid w:val="007D0414"/>
    <w:rsid w:val="007D0445"/>
    <w:rsid w:val="007D0454"/>
    <w:rsid w:val="007D04C4"/>
    <w:rsid w:val="007D04D4"/>
    <w:rsid w:val="007D04D8"/>
    <w:rsid w:val="007D04F2"/>
    <w:rsid w:val="007D0514"/>
    <w:rsid w:val="007D0542"/>
    <w:rsid w:val="007D0558"/>
    <w:rsid w:val="007D05BE"/>
    <w:rsid w:val="007D0694"/>
    <w:rsid w:val="007D06B9"/>
    <w:rsid w:val="007D06BC"/>
    <w:rsid w:val="007D06D8"/>
    <w:rsid w:val="007D0769"/>
    <w:rsid w:val="007D0787"/>
    <w:rsid w:val="007D078B"/>
    <w:rsid w:val="007D07BE"/>
    <w:rsid w:val="007D0895"/>
    <w:rsid w:val="007D089A"/>
    <w:rsid w:val="007D08AF"/>
    <w:rsid w:val="007D0903"/>
    <w:rsid w:val="007D0918"/>
    <w:rsid w:val="007D093B"/>
    <w:rsid w:val="007D0957"/>
    <w:rsid w:val="007D0969"/>
    <w:rsid w:val="007D0973"/>
    <w:rsid w:val="007D09A7"/>
    <w:rsid w:val="007D09AE"/>
    <w:rsid w:val="007D09E4"/>
    <w:rsid w:val="007D09F3"/>
    <w:rsid w:val="007D09FC"/>
    <w:rsid w:val="007D0A0E"/>
    <w:rsid w:val="007D0A2D"/>
    <w:rsid w:val="007D0A68"/>
    <w:rsid w:val="007D0A6B"/>
    <w:rsid w:val="007D0A80"/>
    <w:rsid w:val="007D0A99"/>
    <w:rsid w:val="007D0AE0"/>
    <w:rsid w:val="007D0B0B"/>
    <w:rsid w:val="007D0B71"/>
    <w:rsid w:val="007D0B9B"/>
    <w:rsid w:val="007D0BC5"/>
    <w:rsid w:val="007D0BD7"/>
    <w:rsid w:val="007D0BF1"/>
    <w:rsid w:val="007D0BFD"/>
    <w:rsid w:val="007D0C18"/>
    <w:rsid w:val="007D0C30"/>
    <w:rsid w:val="007D0C52"/>
    <w:rsid w:val="007D0C69"/>
    <w:rsid w:val="007D0C85"/>
    <w:rsid w:val="007D0C98"/>
    <w:rsid w:val="007D0CCE"/>
    <w:rsid w:val="007D0CD0"/>
    <w:rsid w:val="007D0D09"/>
    <w:rsid w:val="007D0D1E"/>
    <w:rsid w:val="007D0D45"/>
    <w:rsid w:val="007D0D5C"/>
    <w:rsid w:val="007D0DA5"/>
    <w:rsid w:val="007D0E10"/>
    <w:rsid w:val="007D0E25"/>
    <w:rsid w:val="007D0E38"/>
    <w:rsid w:val="007D0E3D"/>
    <w:rsid w:val="007D0E57"/>
    <w:rsid w:val="007D0EAD"/>
    <w:rsid w:val="007D0ED4"/>
    <w:rsid w:val="007D0EED"/>
    <w:rsid w:val="007D0F1A"/>
    <w:rsid w:val="007D0F28"/>
    <w:rsid w:val="007D0F39"/>
    <w:rsid w:val="007D0F76"/>
    <w:rsid w:val="007D0F9F"/>
    <w:rsid w:val="007D0FAE"/>
    <w:rsid w:val="007D0FD3"/>
    <w:rsid w:val="007D0FE4"/>
    <w:rsid w:val="007D1013"/>
    <w:rsid w:val="007D102A"/>
    <w:rsid w:val="007D1067"/>
    <w:rsid w:val="007D107C"/>
    <w:rsid w:val="007D1095"/>
    <w:rsid w:val="007D10AB"/>
    <w:rsid w:val="007D116D"/>
    <w:rsid w:val="007D1172"/>
    <w:rsid w:val="007D119A"/>
    <w:rsid w:val="007D11EC"/>
    <w:rsid w:val="007D120E"/>
    <w:rsid w:val="007D124C"/>
    <w:rsid w:val="007D1276"/>
    <w:rsid w:val="007D1278"/>
    <w:rsid w:val="007D1279"/>
    <w:rsid w:val="007D129A"/>
    <w:rsid w:val="007D12A1"/>
    <w:rsid w:val="007D12A4"/>
    <w:rsid w:val="007D12E0"/>
    <w:rsid w:val="007D1335"/>
    <w:rsid w:val="007D1377"/>
    <w:rsid w:val="007D13ED"/>
    <w:rsid w:val="007D13F2"/>
    <w:rsid w:val="007D140F"/>
    <w:rsid w:val="007D1425"/>
    <w:rsid w:val="007D1452"/>
    <w:rsid w:val="007D1453"/>
    <w:rsid w:val="007D14C7"/>
    <w:rsid w:val="007D1519"/>
    <w:rsid w:val="007D1520"/>
    <w:rsid w:val="007D155B"/>
    <w:rsid w:val="007D156E"/>
    <w:rsid w:val="007D157E"/>
    <w:rsid w:val="007D159D"/>
    <w:rsid w:val="007D15A7"/>
    <w:rsid w:val="007D15E3"/>
    <w:rsid w:val="007D161A"/>
    <w:rsid w:val="007D165E"/>
    <w:rsid w:val="007D1679"/>
    <w:rsid w:val="007D167E"/>
    <w:rsid w:val="007D16A3"/>
    <w:rsid w:val="007D16C6"/>
    <w:rsid w:val="007D1727"/>
    <w:rsid w:val="007D1730"/>
    <w:rsid w:val="007D175C"/>
    <w:rsid w:val="007D1764"/>
    <w:rsid w:val="007D1783"/>
    <w:rsid w:val="007D17A1"/>
    <w:rsid w:val="007D17C5"/>
    <w:rsid w:val="007D17E2"/>
    <w:rsid w:val="007D17F2"/>
    <w:rsid w:val="007D1800"/>
    <w:rsid w:val="007D1873"/>
    <w:rsid w:val="007D18CC"/>
    <w:rsid w:val="007D18E5"/>
    <w:rsid w:val="007D1906"/>
    <w:rsid w:val="007D1948"/>
    <w:rsid w:val="007D1984"/>
    <w:rsid w:val="007D1992"/>
    <w:rsid w:val="007D19AB"/>
    <w:rsid w:val="007D19AE"/>
    <w:rsid w:val="007D19F3"/>
    <w:rsid w:val="007D1A18"/>
    <w:rsid w:val="007D1A2D"/>
    <w:rsid w:val="007D1A6F"/>
    <w:rsid w:val="007D1AA5"/>
    <w:rsid w:val="007D1AB7"/>
    <w:rsid w:val="007D1ABA"/>
    <w:rsid w:val="007D1AEA"/>
    <w:rsid w:val="007D1B0E"/>
    <w:rsid w:val="007D1B27"/>
    <w:rsid w:val="007D1B2B"/>
    <w:rsid w:val="007D1B39"/>
    <w:rsid w:val="007D1B48"/>
    <w:rsid w:val="007D1B4F"/>
    <w:rsid w:val="007D1B63"/>
    <w:rsid w:val="007D1BBE"/>
    <w:rsid w:val="007D1C28"/>
    <w:rsid w:val="007D1C3D"/>
    <w:rsid w:val="007D1C62"/>
    <w:rsid w:val="007D1C96"/>
    <w:rsid w:val="007D1CA8"/>
    <w:rsid w:val="007D1CDC"/>
    <w:rsid w:val="007D1CDF"/>
    <w:rsid w:val="007D1CEA"/>
    <w:rsid w:val="007D1CFA"/>
    <w:rsid w:val="007D1CFF"/>
    <w:rsid w:val="007D1D05"/>
    <w:rsid w:val="007D1D20"/>
    <w:rsid w:val="007D1D8B"/>
    <w:rsid w:val="007D1D8D"/>
    <w:rsid w:val="007D1D94"/>
    <w:rsid w:val="007D1D99"/>
    <w:rsid w:val="007D1DD8"/>
    <w:rsid w:val="007D1E56"/>
    <w:rsid w:val="007D1E78"/>
    <w:rsid w:val="007D1E86"/>
    <w:rsid w:val="007D1E9C"/>
    <w:rsid w:val="007D1E9E"/>
    <w:rsid w:val="007D1ED2"/>
    <w:rsid w:val="007D1EDF"/>
    <w:rsid w:val="007D1EE9"/>
    <w:rsid w:val="007D1F00"/>
    <w:rsid w:val="007D1F1B"/>
    <w:rsid w:val="007D1F21"/>
    <w:rsid w:val="007D1F5E"/>
    <w:rsid w:val="007D1FB0"/>
    <w:rsid w:val="007D1FC7"/>
    <w:rsid w:val="007D1FDB"/>
    <w:rsid w:val="007D2017"/>
    <w:rsid w:val="007D2032"/>
    <w:rsid w:val="007D2045"/>
    <w:rsid w:val="007D204A"/>
    <w:rsid w:val="007D2056"/>
    <w:rsid w:val="007D20CD"/>
    <w:rsid w:val="007D216D"/>
    <w:rsid w:val="007D2183"/>
    <w:rsid w:val="007D21EE"/>
    <w:rsid w:val="007D21FA"/>
    <w:rsid w:val="007D2215"/>
    <w:rsid w:val="007D2229"/>
    <w:rsid w:val="007D222D"/>
    <w:rsid w:val="007D223E"/>
    <w:rsid w:val="007D2287"/>
    <w:rsid w:val="007D22A5"/>
    <w:rsid w:val="007D22C5"/>
    <w:rsid w:val="007D22CF"/>
    <w:rsid w:val="007D2315"/>
    <w:rsid w:val="007D2355"/>
    <w:rsid w:val="007D23A0"/>
    <w:rsid w:val="007D2460"/>
    <w:rsid w:val="007D2480"/>
    <w:rsid w:val="007D24AC"/>
    <w:rsid w:val="007D253F"/>
    <w:rsid w:val="007D254F"/>
    <w:rsid w:val="007D2560"/>
    <w:rsid w:val="007D256D"/>
    <w:rsid w:val="007D25AE"/>
    <w:rsid w:val="007D25B6"/>
    <w:rsid w:val="007D25BD"/>
    <w:rsid w:val="007D25C7"/>
    <w:rsid w:val="007D25E4"/>
    <w:rsid w:val="007D25F6"/>
    <w:rsid w:val="007D2611"/>
    <w:rsid w:val="007D2614"/>
    <w:rsid w:val="007D2627"/>
    <w:rsid w:val="007D2670"/>
    <w:rsid w:val="007D2679"/>
    <w:rsid w:val="007D2689"/>
    <w:rsid w:val="007D26E3"/>
    <w:rsid w:val="007D270C"/>
    <w:rsid w:val="007D271C"/>
    <w:rsid w:val="007D2731"/>
    <w:rsid w:val="007D274F"/>
    <w:rsid w:val="007D2886"/>
    <w:rsid w:val="007D2898"/>
    <w:rsid w:val="007D28A0"/>
    <w:rsid w:val="007D28B6"/>
    <w:rsid w:val="007D28C1"/>
    <w:rsid w:val="007D28E1"/>
    <w:rsid w:val="007D28EA"/>
    <w:rsid w:val="007D2901"/>
    <w:rsid w:val="007D292A"/>
    <w:rsid w:val="007D294A"/>
    <w:rsid w:val="007D2963"/>
    <w:rsid w:val="007D2965"/>
    <w:rsid w:val="007D2969"/>
    <w:rsid w:val="007D2985"/>
    <w:rsid w:val="007D29A7"/>
    <w:rsid w:val="007D29BD"/>
    <w:rsid w:val="007D29F3"/>
    <w:rsid w:val="007D29F5"/>
    <w:rsid w:val="007D2A05"/>
    <w:rsid w:val="007D2A13"/>
    <w:rsid w:val="007D2A1E"/>
    <w:rsid w:val="007D2A40"/>
    <w:rsid w:val="007D2A64"/>
    <w:rsid w:val="007D2B39"/>
    <w:rsid w:val="007D2B47"/>
    <w:rsid w:val="007D2B78"/>
    <w:rsid w:val="007D2BA6"/>
    <w:rsid w:val="007D2C6E"/>
    <w:rsid w:val="007D2CFB"/>
    <w:rsid w:val="007D2D4C"/>
    <w:rsid w:val="007D2DDA"/>
    <w:rsid w:val="007D2DF6"/>
    <w:rsid w:val="007D2E38"/>
    <w:rsid w:val="007D2E4F"/>
    <w:rsid w:val="007D2E79"/>
    <w:rsid w:val="007D2EC7"/>
    <w:rsid w:val="007D2EF9"/>
    <w:rsid w:val="007D2F22"/>
    <w:rsid w:val="007D2F39"/>
    <w:rsid w:val="007D2F55"/>
    <w:rsid w:val="007D2F69"/>
    <w:rsid w:val="007D2F98"/>
    <w:rsid w:val="007D2FA1"/>
    <w:rsid w:val="007D2FA5"/>
    <w:rsid w:val="007D2FEE"/>
    <w:rsid w:val="007D302F"/>
    <w:rsid w:val="007D3034"/>
    <w:rsid w:val="007D30B4"/>
    <w:rsid w:val="007D30EB"/>
    <w:rsid w:val="007D3109"/>
    <w:rsid w:val="007D310C"/>
    <w:rsid w:val="007D3155"/>
    <w:rsid w:val="007D3191"/>
    <w:rsid w:val="007D31B7"/>
    <w:rsid w:val="007D3246"/>
    <w:rsid w:val="007D32AE"/>
    <w:rsid w:val="007D32D4"/>
    <w:rsid w:val="007D3303"/>
    <w:rsid w:val="007D331D"/>
    <w:rsid w:val="007D3378"/>
    <w:rsid w:val="007D337F"/>
    <w:rsid w:val="007D33C2"/>
    <w:rsid w:val="007D33CD"/>
    <w:rsid w:val="007D3441"/>
    <w:rsid w:val="007D3462"/>
    <w:rsid w:val="007D34D7"/>
    <w:rsid w:val="007D3502"/>
    <w:rsid w:val="007D3520"/>
    <w:rsid w:val="007D352E"/>
    <w:rsid w:val="007D3533"/>
    <w:rsid w:val="007D355B"/>
    <w:rsid w:val="007D3583"/>
    <w:rsid w:val="007D35DA"/>
    <w:rsid w:val="007D35DD"/>
    <w:rsid w:val="007D3619"/>
    <w:rsid w:val="007D3654"/>
    <w:rsid w:val="007D3670"/>
    <w:rsid w:val="007D3679"/>
    <w:rsid w:val="007D36A8"/>
    <w:rsid w:val="007D36B0"/>
    <w:rsid w:val="007D36C0"/>
    <w:rsid w:val="007D36DB"/>
    <w:rsid w:val="007D3711"/>
    <w:rsid w:val="007D371B"/>
    <w:rsid w:val="007D372E"/>
    <w:rsid w:val="007D3732"/>
    <w:rsid w:val="007D377B"/>
    <w:rsid w:val="007D378D"/>
    <w:rsid w:val="007D37CC"/>
    <w:rsid w:val="007D37DE"/>
    <w:rsid w:val="007D37F9"/>
    <w:rsid w:val="007D3827"/>
    <w:rsid w:val="007D385D"/>
    <w:rsid w:val="007D38C7"/>
    <w:rsid w:val="007D38E1"/>
    <w:rsid w:val="007D391E"/>
    <w:rsid w:val="007D3930"/>
    <w:rsid w:val="007D393E"/>
    <w:rsid w:val="007D3980"/>
    <w:rsid w:val="007D39A7"/>
    <w:rsid w:val="007D39B0"/>
    <w:rsid w:val="007D3A3B"/>
    <w:rsid w:val="007D3A6A"/>
    <w:rsid w:val="007D3A7E"/>
    <w:rsid w:val="007D3A8F"/>
    <w:rsid w:val="007D3AC2"/>
    <w:rsid w:val="007D3B26"/>
    <w:rsid w:val="007D3BC0"/>
    <w:rsid w:val="007D3C1D"/>
    <w:rsid w:val="007D3C1E"/>
    <w:rsid w:val="007D3C2F"/>
    <w:rsid w:val="007D3C75"/>
    <w:rsid w:val="007D3C8C"/>
    <w:rsid w:val="007D3CB9"/>
    <w:rsid w:val="007D3DA5"/>
    <w:rsid w:val="007D3E36"/>
    <w:rsid w:val="007D3E41"/>
    <w:rsid w:val="007D3E43"/>
    <w:rsid w:val="007D3E77"/>
    <w:rsid w:val="007D3E83"/>
    <w:rsid w:val="007D3E8A"/>
    <w:rsid w:val="007D3E8D"/>
    <w:rsid w:val="007D3EC6"/>
    <w:rsid w:val="007D3EC7"/>
    <w:rsid w:val="007D3EE4"/>
    <w:rsid w:val="007D3F25"/>
    <w:rsid w:val="007D3F40"/>
    <w:rsid w:val="007D3F55"/>
    <w:rsid w:val="007D3F82"/>
    <w:rsid w:val="007D3F8C"/>
    <w:rsid w:val="007D3F8D"/>
    <w:rsid w:val="007D3FB6"/>
    <w:rsid w:val="007D3FE8"/>
    <w:rsid w:val="007D403B"/>
    <w:rsid w:val="007D40D6"/>
    <w:rsid w:val="007D40F9"/>
    <w:rsid w:val="007D412B"/>
    <w:rsid w:val="007D4139"/>
    <w:rsid w:val="007D4154"/>
    <w:rsid w:val="007D4191"/>
    <w:rsid w:val="007D41C5"/>
    <w:rsid w:val="007D41C6"/>
    <w:rsid w:val="007D41D6"/>
    <w:rsid w:val="007D41E4"/>
    <w:rsid w:val="007D41FD"/>
    <w:rsid w:val="007D4216"/>
    <w:rsid w:val="007D4260"/>
    <w:rsid w:val="007D427D"/>
    <w:rsid w:val="007D4288"/>
    <w:rsid w:val="007D42A0"/>
    <w:rsid w:val="007D4317"/>
    <w:rsid w:val="007D4332"/>
    <w:rsid w:val="007D4347"/>
    <w:rsid w:val="007D437B"/>
    <w:rsid w:val="007D4385"/>
    <w:rsid w:val="007D4391"/>
    <w:rsid w:val="007D43AB"/>
    <w:rsid w:val="007D43AD"/>
    <w:rsid w:val="007D43AE"/>
    <w:rsid w:val="007D43B5"/>
    <w:rsid w:val="007D43F9"/>
    <w:rsid w:val="007D43FF"/>
    <w:rsid w:val="007D4457"/>
    <w:rsid w:val="007D44A5"/>
    <w:rsid w:val="007D44B9"/>
    <w:rsid w:val="007D452A"/>
    <w:rsid w:val="007D4556"/>
    <w:rsid w:val="007D4585"/>
    <w:rsid w:val="007D45AA"/>
    <w:rsid w:val="007D45D7"/>
    <w:rsid w:val="007D461F"/>
    <w:rsid w:val="007D4642"/>
    <w:rsid w:val="007D468A"/>
    <w:rsid w:val="007D46FD"/>
    <w:rsid w:val="007D46FF"/>
    <w:rsid w:val="007D4707"/>
    <w:rsid w:val="007D470D"/>
    <w:rsid w:val="007D471B"/>
    <w:rsid w:val="007D4736"/>
    <w:rsid w:val="007D47A3"/>
    <w:rsid w:val="007D47F8"/>
    <w:rsid w:val="007D4827"/>
    <w:rsid w:val="007D4828"/>
    <w:rsid w:val="007D4837"/>
    <w:rsid w:val="007D484A"/>
    <w:rsid w:val="007D48A6"/>
    <w:rsid w:val="007D48A8"/>
    <w:rsid w:val="007D48C7"/>
    <w:rsid w:val="007D48D2"/>
    <w:rsid w:val="007D48D8"/>
    <w:rsid w:val="007D4911"/>
    <w:rsid w:val="007D491C"/>
    <w:rsid w:val="007D4942"/>
    <w:rsid w:val="007D494D"/>
    <w:rsid w:val="007D49A0"/>
    <w:rsid w:val="007D49C5"/>
    <w:rsid w:val="007D4A03"/>
    <w:rsid w:val="007D4A5C"/>
    <w:rsid w:val="007D4A83"/>
    <w:rsid w:val="007D4A87"/>
    <w:rsid w:val="007D4AAF"/>
    <w:rsid w:val="007D4ACC"/>
    <w:rsid w:val="007D4AEB"/>
    <w:rsid w:val="007D4B06"/>
    <w:rsid w:val="007D4B95"/>
    <w:rsid w:val="007D4BA0"/>
    <w:rsid w:val="007D4BA5"/>
    <w:rsid w:val="007D4BA6"/>
    <w:rsid w:val="007D4BB6"/>
    <w:rsid w:val="007D4BC6"/>
    <w:rsid w:val="007D4C22"/>
    <w:rsid w:val="007D4C40"/>
    <w:rsid w:val="007D4C5E"/>
    <w:rsid w:val="007D4C9A"/>
    <w:rsid w:val="007D4CE7"/>
    <w:rsid w:val="007D4CFD"/>
    <w:rsid w:val="007D4D1C"/>
    <w:rsid w:val="007D4D29"/>
    <w:rsid w:val="007D4D31"/>
    <w:rsid w:val="007D4D40"/>
    <w:rsid w:val="007D4D56"/>
    <w:rsid w:val="007D4D6B"/>
    <w:rsid w:val="007D4D89"/>
    <w:rsid w:val="007D4E43"/>
    <w:rsid w:val="007D4E8C"/>
    <w:rsid w:val="007D4EA3"/>
    <w:rsid w:val="007D4EE6"/>
    <w:rsid w:val="007D4F20"/>
    <w:rsid w:val="007D4F64"/>
    <w:rsid w:val="007D4F65"/>
    <w:rsid w:val="007D4FA4"/>
    <w:rsid w:val="007D4FAC"/>
    <w:rsid w:val="007D4FBD"/>
    <w:rsid w:val="007D4FE4"/>
    <w:rsid w:val="007D4FE8"/>
    <w:rsid w:val="007D500D"/>
    <w:rsid w:val="007D5031"/>
    <w:rsid w:val="007D5042"/>
    <w:rsid w:val="007D5102"/>
    <w:rsid w:val="007D5132"/>
    <w:rsid w:val="007D519E"/>
    <w:rsid w:val="007D51D4"/>
    <w:rsid w:val="007D51F3"/>
    <w:rsid w:val="007D51F7"/>
    <w:rsid w:val="007D5231"/>
    <w:rsid w:val="007D52A8"/>
    <w:rsid w:val="007D52B7"/>
    <w:rsid w:val="007D52CB"/>
    <w:rsid w:val="007D537E"/>
    <w:rsid w:val="007D5381"/>
    <w:rsid w:val="007D5388"/>
    <w:rsid w:val="007D538D"/>
    <w:rsid w:val="007D53A3"/>
    <w:rsid w:val="007D53AE"/>
    <w:rsid w:val="007D53C2"/>
    <w:rsid w:val="007D5467"/>
    <w:rsid w:val="007D5488"/>
    <w:rsid w:val="007D548B"/>
    <w:rsid w:val="007D548D"/>
    <w:rsid w:val="007D549A"/>
    <w:rsid w:val="007D54BC"/>
    <w:rsid w:val="007D54C6"/>
    <w:rsid w:val="007D54F5"/>
    <w:rsid w:val="007D5519"/>
    <w:rsid w:val="007D5522"/>
    <w:rsid w:val="007D552D"/>
    <w:rsid w:val="007D552E"/>
    <w:rsid w:val="007D553C"/>
    <w:rsid w:val="007D5573"/>
    <w:rsid w:val="007D5596"/>
    <w:rsid w:val="007D55A2"/>
    <w:rsid w:val="007D55AA"/>
    <w:rsid w:val="007D55B8"/>
    <w:rsid w:val="007D5627"/>
    <w:rsid w:val="007D56D8"/>
    <w:rsid w:val="007D5725"/>
    <w:rsid w:val="007D5734"/>
    <w:rsid w:val="007D5789"/>
    <w:rsid w:val="007D5795"/>
    <w:rsid w:val="007D5851"/>
    <w:rsid w:val="007D585E"/>
    <w:rsid w:val="007D5862"/>
    <w:rsid w:val="007D5881"/>
    <w:rsid w:val="007D58A7"/>
    <w:rsid w:val="007D58C9"/>
    <w:rsid w:val="007D58ED"/>
    <w:rsid w:val="007D5940"/>
    <w:rsid w:val="007D5941"/>
    <w:rsid w:val="007D5974"/>
    <w:rsid w:val="007D5987"/>
    <w:rsid w:val="007D598C"/>
    <w:rsid w:val="007D5995"/>
    <w:rsid w:val="007D59B7"/>
    <w:rsid w:val="007D5A12"/>
    <w:rsid w:val="007D5A2C"/>
    <w:rsid w:val="007D5A3F"/>
    <w:rsid w:val="007D5A40"/>
    <w:rsid w:val="007D5AA5"/>
    <w:rsid w:val="007D5AA9"/>
    <w:rsid w:val="007D5AC0"/>
    <w:rsid w:val="007D5AC4"/>
    <w:rsid w:val="007D5AFE"/>
    <w:rsid w:val="007D5B4D"/>
    <w:rsid w:val="007D5B76"/>
    <w:rsid w:val="007D5BDA"/>
    <w:rsid w:val="007D5BEB"/>
    <w:rsid w:val="007D5C1D"/>
    <w:rsid w:val="007D5C21"/>
    <w:rsid w:val="007D5C4F"/>
    <w:rsid w:val="007D5C66"/>
    <w:rsid w:val="007D5C78"/>
    <w:rsid w:val="007D5C9B"/>
    <w:rsid w:val="007D5C9D"/>
    <w:rsid w:val="007D5D18"/>
    <w:rsid w:val="007D5D50"/>
    <w:rsid w:val="007D5D9F"/>
    <w:rsid w:val="007D5DCD"/>
    <w:rsid w:val="007D5DCF"/>
    <w:rsid w:val="007D5DF4"/>
    <w:rsid w:val="007D5E2F"/>
    <w:rsid w:val="007D5E4E"/>
    <w:rsid w:val="007D5E67"/>
    <w:rsid w:val="007D5E89"/>
    <w:rsid w:val="007D5EB9"/>
    <w:rsid w:val="007D5EE0"/>
    <w:rsid w:val="007D5F47"/>
    <w:rsid w:val="007D5F7D"/>
    <w:rsid w:val="007D5F96"/>
    <w:rsid w:val="007D6022"/>
    <w:rsid w:val="007D6048"/>
    <w:rsid w:val="007D6063"/>
    <w:rsid w:val="007D607D"/>
    <w:rsid w:val="007D6094"/>
    <w:rsid w:val="007D60AF"/>
    <w:rsid w:val="007D60CA"/>
    <w:rsid w:val="007D60EF"/>
    <w:rsid w:val="007D6154"/>
    <w:rsid w:val="007D6176"/>
    <w:rsid w:val="007D619C"/>
    <w:rsid w:val="007D61B7"/>
    <w:rsid w:val="007D625F"/>
    <w:rsid w:val="007D627D"/>
    <w:rsid w:val="007D6296"/>
    <w:rsid w:val="007D62AC"/>
    <w:rsid w:val="007D62D5"/>
    <w:rsid w:val="007D631A"/>
    <w:rsid w:val="007D631B"/>
    <w:rsid w:val="007D6370"/>
    <w:rsid w:val="007D6388"/>
    <w:rsid w:val="007D63F2"/>
    <w:rsid w:val="007D63F6"/>
    <w:rsid w:val="007D6438"/>
    <w:rsid w:val="007D645A"/>
    <w:rsid w:val="007D6568"/>
    <w:rsid w:val="007D656E"/>
    <w:rsid w:val="007D6570"/>
    <w:rsid w:val="007D657C"/>
    <w:rsid w:val="007D65D2"/>
    <w:rsid w:val="007D65E2"/>
    <w:rsid w:val="007D6603"/>
    <w:rsid w:val="007D660D"/>
    <w:rsid w:val="007D6677"/>
    <w:rsid w:val="007D669F"/>
    <w:rsid w:val="007D66BB"/>
    <w:rsid w:val="007D67AF"/>
    <w:rsid w:val="007D67EE"/>
    <w:rsid w:val="007D67F9"/>
    <w:rsid w:val="007D67FA"/>
    <w:rsid w:val="007D6817"/>
    <w:rsid w:val="007D6870"/>
    <w:rsid w:val="007D68A3"/>
    <w:rsid w:val="007D68BD"/>
    <w:rsid w:val="007D68C8"/>
    <w:rsid w:val="007D68D3"/>
    <w:rsid w:val="007D68DA"/>
    <w:rsid w:val="007D68EE"/>
    <w:rsid w:val="007D693F"/>
    <w:rsid w:val="007D695D"/>
    <w:rsid w:val="007D696B"/>
    <w:rsid w:val="007D6988"/>
    <w:rsid w:val="007D69B4"/>
    <w:rsid w:val="007D69C2"/>
    <w:rsid w:val="007D69DF"/>
    <w:rsid w:val="007D69FA"/>
    <w:rsid w:val="007D6A02"/>
    <w:rsid w:val="007D6A9C"/>
    <w:rsid w:val="007D6AAB"/>
    <w:rsid w:val="007D6AC9"/>
    <w:rsid w:val="007D6AFD"/>
    <w:rsid w:val="007D6B22"/>
    <w:rsid w:val="007D6B23"/>
    <w:rsid w:val="007D6B39"/>
    <w:rsid w:val="007D6B85"/>
    <w:rsid w:val="007D6BD5"/>
    <w:rsid w:val="007D6C03"/>
    <w:rsid w:val="007D6C17"/>
    <w:rsid w:val="007D6C22"/>
    <w:rsid w:val="007D6CDF"/>
    <w:rsid w:val="007D6CE8"/>
    <w:rsid w:val="007D6CEC"/>
    <w:rsid w:val="007D6D14"/>
    <w:rsid w:val="007D6D15"/>
    <w:rsid w:val="007D6D21"/>
    <w:rsid w:val="007D6D31"/>
    <w:rsid w:val="007D6D60"/>
    <w:rsid w:val="007D6DAC"/>
    <w:rsid w:val="007D6DB0"/>
    <w:rsid w:val="007D6DEE"/>
    <w:rsid w:val="007D6E12"/>
    <w:rsid w:val="007D6E4D"/>
    <w:rsid w:val="007D6EB3"/>
    <w:rsid w:val="007D6ED4"/>
    <w:rsid w:val="007D6EDC"/>
    <w:rsid w:val="007D6F05"/>
    <w:rsid w:val="007D6F07"/>
    <w:rsid w:val="007D6F0E"/>
    <w:rsid w:val="007D6F40"/>
    <w:rsid w:val="007D6F5F"/>
    <w:rsid w:val="007D6F9A"/>
    <w:rsid w:val="007D6FA8"/>
    <w:rsid w:val="007D6FD0"/>
    <w:rsid w:val="007D6FE4"/>
    <w:rsid w:val="007D7011"/>
    <w:rsid w:val="007D7040"/>
    <w:rsid w:val="007D7097"/>
    <w:rsid w:val="007D70EC"/>
    <w:rsid w:val="007D711E"/>
    <w:rsid w:val="007D712B"/>
    <w:rsid w:val="007D719F"/>
    <w:rsid w:val="007D71A9"/>
    <w:rsid w:val="007D71BF"/>
    <w:rsid w:val="007D71F0"/>
    <w:rsid w:val="007D71F7"/>
    <w:rsid w:val="007D7257"/>
    <w:rsid w:val="007D726B"/>
    <w:rsid w:val="007D7277"/>
    <w:rsid w:val="007D72BC"/>
    <w:rsid w:val="007D72CA"/>
    <w:rsid w:val="007D731C"/>
    <w:rsid w:val="007D7337"/>
    <w:rsid w:val="007D7351"/>
    <w:rsid w:val="007D7386"/>
    <w:rsid w:val="007D738B"/>
    <w:rsid w:val="007D7393"/>
    <w:rsid w:val="007D73E7"/>
    <w:rsid w:val="007D73EA"/>
    <w:rsid w:val="007D7410"/>
    <w:rsid w:val="007D7480"/>
    <w:rsid w:val="007D748F"/>
    <w:rsid w:val="007D7495"/>
    <w:rsid w:val="007D74BE"/>
    <w:rsid w:val="007D7567"/>
    <w:rsid w:val="007D756E"/>
    <w:rsid w:val="007D7580"/>
    <w:rsid w:val="007D75A9"/>
    <w:rsid w:val="007D75AE"/>
    <w:rsid w:val="007D75CA"/>
    <w:rsid w:val="007D75E4"/>
    <w:rsid w:val="007D7604"/>
    <w:rsid w:val="007D76F1"/>
    <w:rsid w:val="007D772F"/>
    <w:rsid w:val="007D774A"/>
    <w:rsid w:val="007D77E5"/>
    <w:rsid w:val="007D7831"/>
    <w:rsid w:val="007D787E"/>
    <w:rsid w:val="007D788A"/>
    <w:rsid w:val="007D78D2"/>
    <w:rsid w:val="007D7915"/>
    <w:rsid w:val="007D7921"/>
    <w:rsid w:val="007D798B"/>
    <w:rsid w:val="007D7A2C"/>
    <w:rsid w:val="007D7A3B"/>
    <w:rsid w:val="007D7A5E"/>
    <w:rsid w:val="007D7AE5"/>
    <w:rsid w:val="007D7B30"/>
    <w:rsid w:val="007D7B35"/>
    <w:rsid w:val="007D7B59"/>
    <w:rsid w:val="007D7B63"/>
    <w:rsid w:val="007D7BD5"/>
    <w:rsid w:val="007D7C1C"/>
    <w:rsid w:val="007D7C54"/>
    <w:rsid w:val="007D7C84"/>
    <w:rsid w:val="007D7C8E"/>
    <w:rsid w:val="007D7C90"/>
    <w:rsid w:val="007D7CBA"/>
    <w:rsid w:val="007D7CF2"/>
    <w:rsid w:val="007D7D44"/>
    <w:rsid w:val="007D7D95"/>
    <w:rsid w:val="007D7DD6"/>
    <w:rsid w:val="007D7DF5"/>
    <w:rsid w:val="007D7ECC"/>
    <w:rsid w:val="007D7ED3"/>
    <w:rsid w:val="007D7EEB"/>
    <w:rsid w:val="007D7F06"/>
    <w:rsid w:val="007D7F3A"/>
    <w:rsid w:val="007D7F54"/>
    <w:rsid w:val="007D7F6B"/>
    <w:rsid w:val="007D7F94"/>
    <w:rsid w:val="007D7FA0"/>
    <w:rsid w:val="007D7FA2"/>
    <w:rsid w:val="007D7FBE"/>
    <w:rsid w:val="007D7FD6"/>
    <w:rsid w:val="007D7FDB"/>
    <w:rsid w:val="007D7FEF"/>
    <w:rsid w:val="007E0009"/>
    <w:rsid w:val="007E0019"/>
    <w:rsid w:val="007E003C"/>
    <w:rsid w:val="007E0045"/>
    <w:rsid w:val="007E0090"/>
    <w:rsid w:val="007E00A7"/>
    <w:rsid w:val="007E013B"/>
    <w:rsid w:val="007E0178"/>
    <w:rsid w:val="007E01BF"/>
    <w:rsid w:val="007E0234"/>
    <w:rsid w:val="007E0276"/>
    <w:rsid w:val="007E02BC"/>
    <w:rsid w:val="007E0313"/>
    <w:rsid w:val="007E03B9"/>
    <w:rsid w:val="007E03D6"/>
    <w:rsid w:val="007E03F7"/>
    <w:rsid w:val="007E0414"/>
    <w:rsid w:val="007E045C"/>
    <w:rsid w:val="007E047B"/>
    <w:rsid w:val="007E0481"/>
    <w:rsid w:val="007E04C6"/>
    <w:rsid w:val="007E04C8"/>
    <w:rsid w:val="007E0515"/>
    <w:rsid w:val="007E0519"/>
    <w:rsid w:val="007E052C"/>
    <w:rsid w:val="007E0586"/>
    <w:rsid w:val="007E0588"/>
    <w:rsid w:val="007E058B"/>
    <w:rsid w:val="007E05A2"/>
    <w:rsid w:val="007E05D4"/>
    <w:rsid w:val="007E0647"/>
    <w:rsid w:val="007E0654"/>
    <w:rsid w:val="007E0673"/>
    <w:rsid w:val="007E06DD"/>
    <w:rsid w:val="007E0715"/>
    <w:rsid w:val="007E0717"/>
    <w:rsid w:val="007E0741"/>
    <w:rsid w:val="007E077A"/>
    <w:rsid w:val="007E0788"/>
    <w:rsid w:val="007E07BA"/>
    <w:rsid w:val="007E07D0"/>
    <w:rsid w:val="007E07D6"/>
    <w:rsid w:val="007E07FA"/>
    <w:rsid w:val="007E07FE"/>
    <w:rsid w:val="007E080F"/>
    <w:rsid w:val="007E0810"/>
    <w:rsid w:val="007E0841"/>
    <w:rsid w:val="007E0842"/>
    <w:rsid w:val="007E08A0"/>
    <w:rsid w:val="007E08AE"/>
    <w:rsid w:val="007E08C0"/>
    <w:rsid w:val="007E08EC"/>
    <w:rsid w:val="007E090D"/>
    <w:rsid w:val="007E0910"/>
    <w:rsid w:val="007E09BE"/>
    <w:rsid w:val="007E09D2"/>
    <w:rsid w:val="007E0A0E"/>
    <w:rsid w:val="007E0A77"/>
    <w:rsid w:val="007E0A79"/>
    <w:rsid w:val="007E0ABE"/>
    <w:rsid w:val="007E0AFE"/>
    <w:rsid w:val="007E0B33"/>
    <w:rsid w:val="007E0B4F"/>
    <w:rsid w:val="007E0B58"/>
    <w:rsid w:val="007E0BC7"/>
    <w:rsid w:val="007E0BC8"/>
    <w:rsid w:val="007E0BCC"/>
    <w:rsid w:val="007E0C4B"/>
    <w:rsid w:val="007E0C7E"/>
    <w:rsid w:val="007E0C84"/>
    <w:rsid w:val="007E0CB9"/>
    <w:rsid w:val="007E0CF1"/>
    <w:rsid w:val="007E0D1A"/>
    <w:rsid w:val="007E0D88"/>
    <w:rsid w:val="007E0D8B"/>
    <w:rsid w:val="007E0D96"/>
    <w:rsid w:val="007E0DA3"/>
    <w:rsid w:val="007E0DAA"/>
    <w:rsid w:val="007E0DB5"/>
    <w:rsid w:val="007E0DD9"/>
    <w:rsid w:val="007E0DDD"/>
    <w:rsid w:val="007E0E09"/>
    <w:rsid w:val="007E0E0D"/>
    <w:rsid w:val="007E0E17"/>
    <w:rsid w:val="007E0E4D"/>
    <w:rsid w:val="007E0E72"/>
    <w:rsid w:val="007E0EA7"/>
    <w:rsid w:val="007E0ED2"/>
    <w:rsid w:val="007E0F04"/>
    <w:rsid w:val="007E0F06"/>
    <w:rsid w:val="007E0F51"/>
    <w:rsid w:val="007E0F65"/>
    <w:rsid w:val="007E0F72"/>
    <w:rsid w:val="007E0F7D"/>
    <w:rsid w:val="007E0FC6"/>
    <w:rsid w:val="007E103D"/>
    <w:rsid w:val="007E104C"/>
    <w:rsid w:val="007E105E"/>
    <w:rsid w:val="007E1099"/>
    <w:rsid w:val="007E10B7"/>
    <w:rsid w:val="007E10DA"/>
    <w:rsid w:val="007E115F"/>
    <w:rsid w:val="007E116F"/>
    <w:rsid w:val="007E1173"/>
    <w:rsid w:val="007E11BC"/>
    <w:rsid w:val="007E11DC"/>
    <w:rsid w:val="007E11ED"/>
    <w:rsid w:val="007E11F4"/>
    <w:rsid w:val="007E1248"/>
    <w:rsid w:val="007E1281"/>
    <w:rsid w:val="007E12EA"/>
    <w:rsid w:val="007E12F5"/>
    <w:rsid w:val="007E1319"/>
    <w:rsid w:val="007E1336"/>
    <w:rsid w:val="007E1355"/>
    <w:rsid w:val="007E1369"/>
    <w:rsid w:val="007E137E"/>
    <w:rsid w:val="007E13A1"/>
    <w:rsid w:val="007E140E"/>
    <w:rsid w:val="007E141B"/>
    <w:rsid w:val="007E1426"/>
    <w:rsid w:val="007E14AE"/>
    <w:rsid w:val="007E14BE"/>
    <w:rsid w:val="007E1503"/>
    <w:rsid w:val="007E1539"/>
    <w:rsid w:val="007E1578"/>
    <w:rsid w:val="007E15A0"/>
    <w:rsid w:val="007E160D"/>
    <w:rsid w:val="007E1626"/>
    <w:rsid w:val="007E1650"/>
    <w:rsid w:val="007E1688"/>
    <w:rsid w:val="007E1692"/>
    <w:rsid w:val="007E16D9"/>
    <w:rsid w:val="007E1729"/>
    <w:rsid w:val="007E174B"/>
    <w:rsid w:val="007E17B2"/>
    <w:rsid w:val="007E17D1"/>
    <w:rsid w:val="007E17DA"/>
    <w:rsid w:val="007E17F7"/>
    <w:rsid w:val="007E181A"/>
    <w:rsid w:val="007E186C"/>
    <w:rsid w:val="007E18B6"/>
    <w:rsid w:val="007E1942"/>
    <w:rsid w:val="007E197B"/>
    <w:rsid w:val="007E1983"/>
    <w:rsid w:val="007E1998"/>
    <w:rsid w:val="007E19B4"/>
    <w:rsid w:val="007E1A58"/>
    <w:rsid w:val="007E1A71"/>
    <w:rsid w:val="007E1A87"/>
    <w:rsid w:val="007E1A91"/>
    <w:rsid w:val="007E1A98"/>
    <w:rsid w:val="007E1A9C"/>
    <w:rsid w:val="007E1A9F"/>
    <w:rsid w:val="007E1B25"/>
    <w:rsid w:val="007E1B5F"/>
    <w:rsid w:val="007E1C4A"/>
    <w:rsid w:val="007E1C67"/>
    <w:rsid w:val="007E1CBF"/>
    <w:rsid w:val="007E1CC3"/>
    <w:rsid w:val="007E1CE4"/>
    <w:rsid w:val="007E1CED"/>
    <w:rsid w:val="007E1CF3"/>
    <w:rsid w:val="007E1D95"/>
    <w:rsid w:val="007E1DB5"/>
    <w:rsid w:val="007E1E0B"/>
    <w:rsid w:val="007E1E59"/>
    <w:rsid w:val="007E1E91"/>
    <w:rsid w:val="007E1EB4"/>
    <w:rsid w:val="007E1ED5"/>
    <w:rsid w:val="007E1EF5"/>
    <w:rsid w:val="007E1F14"/>
    <w:rsid w:val="007E1F3F"/>
    <w:rsid w:val="007E1F4D"/>
    <w:rsid w:val="007E1F6F"/>
    <w:rsid w:val="007E1F7A"/>
    <w:rsid w:val="007E1F89"/>
    <w:rsid w:val="007E1FA0"/>
    <w:rsid w:val="007E1FD4"/>
    <w:rsid w:val="007E1FD9"/>
    <w:rsid w:val="007E1FFD"/>
    <w:rsid w:val="007E200D"/>
    <w:rsid w:val="007E2011"/>
    <w:rsid w:val="007E2022"/>
    <w:rsid w:val="007E2035"/>
    <w:rsid w:val="007E2036"/>
    <w:rsid w:val="007E2051"/>
    <w:rsid w:val="007E20F6"/>
    <w:rsid w:val="007E2126"/>
    <w:rsid w:val="007E212A"/>
    <w:rsid w:val="007E216C"/>
    <w:rsid w:val="007E2179"/>
    <w:rsid w:val="007E21CA"/>
    <w:rsid w:val="007E2223"/>
    <w:rsid w:val="007E2230"/>
    <w:rsid w:val="007E2257"/>
    <w:rsid w:val="007E2263"/>
    <w:rsid w:val="007E2288"/>
    <w:rsid w:val="007E22AD"/>
    <w:rsid w:val="007E22B0"/>
    <w:rsid w:val="007E22F5"/>
    <w:rsid w:val="007E2301"/>
    <w:rsid w:val="007E233A"/>
    <w:rsid w:val="007E233C"/>
    <w:rsid w:val="007E2376"/>
    <w:rsid w:val="007E23A7"/>
    <w:rsid w:val="007E23B3"/>
    <w:rsid w:val="007E23D1"/>
    <w:rsid w:val="007E2400"/>
    <w:rsid w:val="007E2412"/>
    <w:rsid w:val="007E2427"/>
    <w:rsid w:val="007E242A"/>
    <w:rsid w:val="007E2471"/>
    <w:rsid w:val="007E2490"/>
    <w:rsid w:val="007E24A1"/>
    <w:rsid w:val="007E24C3"/>
    <w:rsid w:val="007E24C8"/>
    <w:rsid w:val="007E24D0"/>
    <w:rsid w:val="007E24F5"/>
    <w:rsid w:val="007E2529"/>
    <w:rsid w:val="007E253F"/>
    <w:rsid w:val="007E2541"/>
    <w:rsid w:val="007E255F"/>
    <w:rsid w:val="007E257B"/>
    <w:rsid w:val="007E2591"/>
    <w:rsid w:val="007E25A7"/>
    <w:rsid w:val="007E262B"/>
    <w:rsid w:val="007E2645"/>
    <w:rsid w:val="007E2654"/>
    <w:rsid w:val="007E2681"/>
    <w:rsid w:val="007E26BF"/>
    <w:rsid w:val="007E26CF"/>
    <w:rsid w:val="007E26ED"/>
    <w:rsid w:val="007E26F9"/>
    <w:rsid w:val="007E2728"/>
    <w:rsid w:val="007E277D"/>
    <w:rsid w:val="007E2881"/>
    <w:rsid w:val="007E28B8"/>
    <w:rsid w:val="007E28BC"/>
    <w:rsid w:val="007E28C5"/>
    <w:rsid w:val="007E28E8"/>
    <w:rsid w:val="007E2915"/>
    <w:rsid w:val="007E2949"/>
    <w:rsid w:val="007E296C"/>
    <w:rsid w:val="007E29AF"/>
    <w:rsid w:val="007E2A1E"/>
    <w:rsid w:val="007E2A28"/>
    <w:rsid w:val="007E2AA5"/>
    <w:rsid w:val="007E2AD9"/>
    <w:rsid w:val="007E2ADA"/>
    <w:rsid w:val="007E2B11"/>
    <w:rsid w:val="007E2B74"/>
    <w:rsid w:val="007E2B77"/>
    <w:rsid w:val="007E2B93"/>
    <w:rsid w:val="007E2B97"/>
    <w:rsid w:val="007E2BC2"/>
    <w:rsid w:val="007E2C34"/>
    <w:rsid w:val="007E2C45"/>
    <w:rsid w:val="007E2C6D"/>
    <w:rsid w:val="007E2C6E"/>
    <w:rsid w:val="007E2C7A"/>
    <w:rsid w:val="007E2D13"/>
    <w:rsid w:val="007E2D35"/>
    <w:rsid w:val="007E2D73"/>
    <w:rsid w:val="007E2D78"/>
    <w:rsid w:val="007E2DBC"/>
    <w:rsid w:val="007E2DCC"/>
    <w:rsid w:val="007E2DE5"/>
    <w:rsid w:val="007E2DEA"/>
    <w:rsid w:val="007E2E08"/>
    <w:rsid w:val="007E2E15"/>
    <w:rsid w:val="007E2E2A"/>
    <w:rsid w:val="007E2E4E"/>
    <w:rsid w:val="007E2E72"/>
    <w:rsid w:val="007E2E8C"/>
    <w:rsid w:val="007E2E8F"/>
    <w:rsid w:val="007E2EC8"/>
    <w:rsid w:val="007E2F2C"/>
    <w:rsid w:val="007E2F85"/>
    <w:rsid w:val="007E2FAA"/>
    <w:rsid w:val="007E2FBB"/>
    <w:rsid w:val="007E2FFE"/>
    <w:rsid w:val="007E300A"/>
    <w:rsid w:val="007E301A"/>
    <w:rsid w:val="007E303C"/>
    <w:rsid w:val="007E3049"/>
    <w:rsid w:val="007E3058"/>
    <w:rsid w:val="007E3099"/>
    <w:rsid w:val="007E309F"/>
    <w:rsid w:val="007E30B4"/>
    <w:rsid w:val="007E30CF"/>
    <w:rsid w:val="007E30D9"/>
    <w:rsid w:val="007E30ED"/>
    <w:rsid w:val="007E3124"/>
    <w:rsid w:val="007E3141"/>
    <w:rsid w:val="007E3145"/>
    <w:rsid w:val="007E3158"/>
    <w:rsid w:val="007E3166"/>
    <w:rsid w:val="007E3177"/>
    <w:rsid w:val="007E318F"/>
    <w:rsid w:val="007E31B3"/>
    <w:rsid w:val="007E31E2"/>
    <w:rsid w:val="007E3227"/>
    <w:rsid w:val="007E322E"/>
    <w:rsid w:val="007E323F"/>
    <w:rsid w:val="007E324C"/>
    <w:rsid w:val="007E3259"/>
    <w:rsid w:val="007E32A7"/>
    <w:rsid w:val="007E32B9"/>
    <w:rsid w:val="007E32C9"/>
    <w:rsid w:val="007E32F8"/>
    <w:rsid w:val="007E330E"/>
    <w:rsid w:val="007E332F"/>
    <w:rsid w:val="007E333A"/>
    <w:rsid w:val="007E3369"/>
    <w:rsid w:val="007E3438"/>
    <w:rsid w:val="007E3444"/>
    <w:rsid w:val="007E344B"/>
    <w:rsid w:val="007E3472"/>
    <w:rsid w:val="007E3488"/>
    <w:rsid w:val="007E34BE"/>
    <w:rsid w:val="007E34E9"/>
    <w:rsid w:val="007E3514"/>
    <w:rsid w:val="007E3521"/>
    <w:rsid w:val="007E3593"/>
    <w:rsid w:val="007E35A9"/>
    <w:rsid w:val="007E370F"/>
    <w:rsid w:val="007E3741"/>
    <w:rsid w:val="007E374D"/>
    <w:rsid w:val="007E378D"/>
    <w:rsid w:val="007E37A3"/>
    <w:rsid w:val="007E37E0"/>
    <w:rsid w:val="007E3815"/>
    <w:rsid w:val="007E3816"/>
    <w:rsid w:val="007E3863"/>
    <w:rsid w:val="007E3886"/>
    <w:rsid w:val="007E3893"/>
    <w:rsid w:val="007E3899"/>
    <w:rsid w:val="007E38C8"/>
    <w:rsid w:val="007E38DF"/>
    <w:rsid w:val="007E38E8"/>
    <w:rsid w:val="007E38EF"/>
    <w:rsid w:val="007E3959"/>
    <w:rsid w:val="007E399A"/>
    <w:rsid w:val="007E39A2"/>
    <w:rsid w:val="007E39BB"/>
    <w:rsid w:val="007E39C3"/>
    <w:rsid w:val="007E3A10"/>
    <w:rsid w:val="007E3A7D"/>
    <w:rsid w:val="007E3AF9"/>
    <w:rsid w:val="007E3B00"/>
    <w:rsid w:val="007E3B9D"/>
    <w:rsid w:val="007E3BC2"/>
    <w:rsid w:val="007E3BEF"/>
    <w:rsid w:val="007E3C8D"/>
    <w:rsid w:val="007E3CA3"/>
    <w:rsid w:val="007E3CCB"/>
    <w:rsid w:val="007E3CF3"/>
    <w:rsid w:val="007E3D2A"/>
    <w:rsid w:val="007E3D32"/>
    <w:rsid w:val="007E3D3E"/>
    <w:rsid w:val="007E3D63"/>
    <w:rsid w:val="007E3D78"/>
    <w:rsid w:val="007E3D92"/>
    <w:rsid w:val="007E3DCB"/>
    <w:rsid w:val="007E3DCD"/>
    <w:rsid w:val="007E3DF6"/>
    <w:rsid w:val="007E3DFA"/>
    <w:rsid w:val="007E3DFF"/>
    <w:rsid w:val="007E3E22"/>
    <w:rsid w:val="007E3E41"/>
    <w:rsid w:val="007E3E44"/>
    <w:rsid w:val="007E3E45"/>
    <w:rsid w:val="007E3E88"/>
    <w:rsid w:val="007E3ECC"/>
    <w:rsid w:val="007E3F2B"/>
    <w:rsid w:val="007E3F40"/>
    <w:rsid w:val="007E3F44"/>
    <w:rsid w:val="007E3F4C"/>
    <w:rsid w:val="007E3F51"/>
    <w:rsid w:val="007E3F79"/>
    <w:rsid w:val="007E3F84"/>
    <w:rsid w:val="007E3FC1"/>
    <w:rsid w:val="007E3FD6"/>
    <w:rsid w:val="007E3FFF"/>
    <w:rsid w:val="007E402E"/>
    <w:rsid w:val="007E4031"/>
    <w:rsid w:val="007E404B"/>
    <w:rsid w:val="007E4069"/>
    <w:rsid w:val="007E406C"/>
    <w:rsid w:val="007E40CF"/>
    <w:rsid w:val="007E40E3"/>
    <w:rsid w:val="007E40FB"/>
    <w:rsid w:val="007E40FC"/>
    <w:rsid w:val="007E4224"/>
    <w:rsid w:val="007E422D"/>
    <w:rsid w:val="007E4248"/>
    <w:rsid w:val="007E42CE"/>
    <w:rsid w:val="007E42FB"/>
    <w:rsid w:val="007E4309"/>
    <w:rsid w:val="007E4361"/>
    <w:rsid w:val="007E4370"/>
    <w:rsid w:val="007E4390"/>
    <w:rsid w:val="007E43A3"/>
    <w:rsid w:val="007E43F8"/>
    <w:rsid w:val="007E4457"/>
    <w:rsid w:val="007E4481"/>
    <w:rsid w:val="007E44DC"/>
    <w:rsid w:val="007E4511"/>
    <w:rsid w:val="007E451E"/>
    <w:rsid w:val="007E455A"/>
    <w:rsid w:val="007E457F"/>
    <w:rsid w:val="007E45E1"/>
    <w:rsid w:val="007E45E8"/>
    <w:rsid w:val="007E462D"/>
    <w:rsid w:val="007E46A5"/>
    <w:rsid w:val="007E46B3"/>
    <w:rsid w:val="007E46BC"/>
    <w:rsid w:val="007E46BF"/>
    <w:rsid w:val="007E4751"/>
    <w:rsid w:val="007E476C"/>
    <w:rsid w:val="007E47B5"/>
    <w:rsid w:val="007E47C0"/>
    <w:rsid w:val="007E47DC"/>
    <w:rsid w:val="007E47E6"/>
    <w:rsid w:val="007E4815"/>
    <w:rsid w:val="007E4838"/>
    <w:rsid w:val="007E483B"/>
    <w:rsid w:val="007E4870"/>
    <w:rsid w:val="007E492B"/>
    <w:rsid w:val="007E49D0"/>
    <w:rsid w:val="007E4A04"/>
    <w:rsid w:val="007E4A08"/>
    <w:rsid w:val="007E4A13"/>
    <w:rsid w:val="007E4A74"/>
    <w:rsid w:val="007E4A90"/>
    <w:rsid w:val="007E4ACB"/>
    <w:rsid w:val="007E4ADB"/>
    <w:rsid w:val="007E4AF4"/>
    <w:rsid w:val="007E4B23"/>
    <w:rsid w:val="007E4B62"/>
    <w:rsid w:val="007E4B76"/>
    <w:rsid w:val="007E4B8B"/>
    <w:rsid w:val="007E4B95"/>
    <w:rsid w:val="007E4BAB"/>
    <w:rsid w:val="007E4BC8"/>
    <w:rsid w:val="007E4C74"/>
    <w:rsid w:val="007E4C84"/>
    <w:rsid w:val="007E4CA7"/>
    <w:rsid w:val="007E4CB6"/>
    <w:rsid w:val="007E4D04"/>
    <w:rsid w:val="007E4D0D"/>
    <w:rsid w:val="007E4D43"/>
    <w:rsid w:val="007E4D61"/>
    <w:rsid w:val="007E4D7E"/>
    <w:rsid w:val="007E4D8A"/>
    <w:rsid w:val="007E4DCB"/>
    <w:rsid w:val="007E4DDF"/>
    <w:rsid w:val="007E4DE6"/>
    <w:rsid w:val="007E4DF2"/>
    <w:rsid w:val="007E4E0C"/>
    <w:rsid w:val="007E4E3E"/>
    <w:rsid w:val="007E4EA2"/>
    <w:rsid w:val="007E4F03"/>
    <w:rsid w:val="007E4F12"/>
    <w:rsid w:val="007E4F21"/>
    <w:rsid w:val="007E4F80"/>
    <w:rsid w:val="007E4FC0"/>
    <w:rsid w:val="007E4FE6"/>
    <w:rsid w:val="007E500F"/>
    <w:rsid w:val="007E5020"/>
    <w:rsid w:val="007E502C"/>
    <w:rsid w:val="007E5086"/>
    <w:rsid w:val="007E50B5"/>
    <w:rsid w:val="007E50F0"/>
    <w:rsid w:val="007E511D"/>
    <w:rsid w:val="007E5122"/>
    <w:rsid w:val="007E51C0"/>
    <w:rsid w:val="007E51F0"/>
    <w:rsid w:val="007E5227"/>
    <w:rsid w:val="007E5233"/>
    <w:rsid w:val="007E526D"/>
    <w:rsid w:val="007E52A1"/>
    <w:rsid w:val="007E52A7"/>
    <w:rsid w:val="007E52E5"/>
    <w:rsid w:val="007E5315"/>
    <w:rsid w:val="007E531B"/>
    <w:rsid w:val="007E535A"/>
    <w:rsid w:val="007E535D"/>
    <w:rsid w:val="007E5397"/>
    <w:rsid w:val="007E5399"/>
    <w:rsid w:val="007E53AC"/>
    <w:rsid w:val="007E53AF"/>
    <w:rsid w:val="007E5425"/>
    <w:rsid w:val="007E542C"/>
    <w:rsid w:val="007E54CE"/>
    <w:rsid w:val="007E54D3"/>
    <w:rsid w:val="007E54EF"/>
    <w:rsid w:val="007E54F8"/>
    <w:rsid w:val="007E5503"/>
    <w:rsid w:val="007E551B"/>
    <w:rsid w:val="007E5533"/>
    <w:rsid w:val="007E5605"/>
    <w:rsid w:val="007E560E"/>
    <w:rsid w:val="007E561C"/>
    <w:rsid w:val="007E5642"/>
    <w:rsid w:val="007E56BA"/>
    <w:rsid w:val="007E56BD"/>
    <w:rsid w:val="007E56E0"/>
    <w:rsid w:val="007E5712"/>
    <w:rsid w:val="007E571F"/>
    <w:rsid w:val="007E575C"/>
    <w:rsid w:val="007E5785"/>
    <w:rsid w:val="007E57DF"/>
    <w:rsid w:val="007E57E3"/>
    <w:rsid w:val="007E580D"/>
    <w:rsid w:val="007E5854"/>
    <w:rsid w:val="007E5866"/>
    <w:rsid w:val="007E588A"/>
    <w:rsid w:val="007E589D"/>
    <w:rsid w:val="007E58D1"/>
    <w:rsid w:val="007E58DB"/>
    <w:rsid w:val="007E5988"/>
    <w:rsid w:val="007E59CC"/>
    <w:rsid w:val="007E59ED"/>
    <w:rsid w:val="007E5A1A"/>
    <w:rsid w:val="007E5A1F"/>
    <w:rsid w:val="007E5A29"/>
    <w:rsid w:val="007E5A35"/>
    <w:rsid w:val="007E5A42"/>
    <w:rsid w:val="007E5A52"/>
    <w:rsid w:val="007E5ACF"/>
    <w:rsid w:val="007E5ADD"/>
    <w:rsid w:val="007E5AF9"/>
    <w:rsid w:val="007E5B07"/>
    <w:rsid w:val="007E5B22"/>
    <w:rsid w:val="007E5B8F"/>
    <w:rsid w:val="007E5BFE"/>
    <w:rsid w:val="007E5C05"/>
    <w:rsid w:val="007E5C62"/>
    <w:rsid w:val="007E5C6C"/>
    <w:rsid w:val="007E5C85"/>
    <w:rsid w:val="007E5CE5"/>
    <w:rsid w:val="007E5D11"/>
    <w:rsid w:val="007E5D1C"/>
    <w:rsid w:val="007E5D61"/>
    <w:rsid w:val="007E5DB5"/>
    <w:rsid w:val="007E5E0E"/>
    <w:rsid w:val="007E5E26"/>
    <w:rsid w:val="007E5E4D"/>
    <w:rsid w:val="007E5E6C"/>
    <w:rsid w:val="007E5EE5"/>
    <w:rsid w:val="007E5F57"/>
    <w:rsid w:val="007E5F5C"/>
    <w:rsid w:val="007E5F66"/>
    <w:rsid w:val="007E5F97"/>
    <w:rsid w:val="007E5FAE"/>
    <w:rsid w:val="007E5FFE"/>
    <w:rsid w:val="007E6001"/>
    <w:rsid w:val="007E603A"/>
    <w:rsid w:val="007E604C"/>
    <w:rsid w:val="007E6053"/>
    <w:rsid w:val="007E6056"/>
    <w:rsid w:val="007E6069"/>
    <w:rsid w:val="007E6078"/>
    <w:rsid w:val="007E6087"/>
    <w:rsid w:val="007E60C2"/>
    <w:rsid w:val="007E60C4"/>
    <w:rsid w:val="007E6112"/>
    <w:rsid w:val="007E6136"/>
    <w:rsid w:val="007E615C"/>
    <w:rsid w:val="007E6173"/>
    <w:rsid w:val="007E61AC"/>
    <w:rsid w:val="007E61B7"/>
    <w:rsid w:val="007E61C3"/>
    <w:rsid w:val="007E61DB"/>
    <w:rsid w:val="007E624D"/>
    <w:rsid w:val="007E6304"/>
    <w:rsid w:val="007E6351"/>
    <w:rsid w:val="007E639A"/>
    <w:rsid w:val="007E639B"/>
    <w:rsid w:val="007E63BF"/>
    <w:rsid w:val="007E63D6"/>
    <w:rsid w:val="007E640C"/>
    <w:rsid w:val="007E644E"/>
    <w:rsid w:val="007E645D"/>
    <w:rsid w:val="007E6477"/>
    <w:rsid w:val="007E647A"/>
    <w:rsid w:val="007E6486"/>
    <w:rsid w:val="007E6492"/>
    <w:rsid w:val="007E64D6"/>
    <w:rsid w:val="007E64DF"/>
    <w:rsid w:val="007E6504"/>
    <w:rsid w:val="007E6516"/>
    <w:rsid w:val="007E6560"/>
    <w:rsid w:val="007E6566"/>
    <w:rsid w:val="007E659E"/>
    <w:rsid w:val="007E65D4"/>
    <w:rsid w:val="007E661F"/>
    <w:rsid w:val="007E66BB"/>
    <w:rsid w:val="007E6713"/>
    <w:rsid w:val="007E6727"/>
    <w:rsid w:val="007E672D"/>
    <w:rsid w:val="007E673D"/>
    <w:rsid w:val="007E6761"/>
    <w:rsid w:val="007E6769"/>
    <w:rsid w:val="007E679F"/>
    <w:rsid w:val="007E67A5"/>
    <w:rsid w:val="007E6808"/>
    <w:rsid w:val="007E6852"/>
    <w:rsid w:val="007E68F6"/>
    <w:rsid w:val="007E690A"/>
    <w:rsid w:val="007E6918"/>
    <w:rsid w:val="007E6963"/>
    <w:rsid w:val="007E6987"/>
    <w:rsid w:val="007E69AF"/>
    <w:rsid w:val="007E69CE"/>
    <w:rsid w:val="007E69E6"/>
    <w:rsid w:val="007E69FB"/>
    <w:rsid w:val="007E6A02"/>
    <w:rsid w:val="007E6A0E"/>
    <w:rsid w:val="007E6A27"/>
    <w:rsid w:val="007E6A2A"/>
    <w:rsid w:val="007E6A93"/>
    <w:rsid w:val="007E6A94"/>
    <w:rsid w:val="007E6AA4"/>
    <w:rsid w:val="007E6AE5"/>
    <w:rsid w:val="007E6B0B"/>
    <w:rsid w:val="007E6B21"/>
    <w:rsid w:val="007E6B52"/>
    <w:rsid w:val="007E6B57"/>
    <w:rsid w:val="007E6B7E"/>
    <w:rsid w:val="007E6BA4"/>
    <w:rsid w:val="007E6BAB"/>
    <w:rsid w:val="007E6BC4"/>
    <w:rsid w:val="007E6BC6"/>
    <w:rsid w:val="007E6BE5"/>
    <w:rsid w:val="007E6C06"/>
    <w:rsid w:val="007E6C20"/>
    <w:rsid w:val="007E6C43"/>
    <w:rsid w:val="007E6CB2"/>
    <w:rsid w:val="007E6CCB"/>
    <w:rsid w:val="007E6CD7"/>
    <w:rsid w:val="007E6CFB"/>
    <w:rsid w:val="007E6D05"/>
    <w:rsid w:val="007E6D4D"/>
    <w:rsid w:val="007E6D64"/>
    <w:rsid w:val="007E6D9B"/>
    <w:rsid w:val="007E6D9E"/>
    <w:rsid w:val="007E6DCA"/>
    <w:rsid w:val="007E6DF5"/>
    <w:rsid w:val="007E6E2D"/>
    <w:rsid w:val="007E6E35"/>
    <w:rsid w:val="007E6EAD"/>
    <w:rsid w:val="007E6EAF"/>
    <w:rsid w:val="007E6EBC"/>
    <w:rsid w:val="007E6EEA"/>
    <w:rsid w:val="007E6F1D"/>
    <w:rsid w:val="007E6F45"/>
    <w:rsid w:val="007E6F96"/>
    <w:rsid w:val="007E6FAE"/>
    <w:rsid w:val="007E6FCC"/>
    <w:rsid w:val="007E7006"/>
    <w:rsid w:val="007E7023"/>
    <w:rsid w:val="007E706E"/>
    <w:rsid w:val="007E70B2"/>
    <w:rsid w:val="007E70F2"/>
    <w:rsid w:val="007E715F"/>
    <w:rsid w:val="007E71B1"/>
    <w:rsid w:val="007E71D2"/>
    <w:rsid w:val="007E71E6"/>
    <w:rsid w:val="007E71F6"/>
    <w:rsid w:val="007E720B"/>
    <w:rsid w:val="007E7216"/>
    <w:rsid w:val="007E721A"/>
    <w:rsid w:val="007E725A"/>
    <w:rsid w:val="007E7295"/>
    <w:rsid w:val="007E7297"/>
    <w:rsid w:val="007E72E0"/>
    <w:rsid w:val="007E72E3"/>
    <w:rsid w:val="007E7336"/>
    <w:rsid w:val="007E7347"/>
    <w:rsid w:val="007E735F"/>
    <w:rsid w:val="007E7386"/>
    <w:rsid w:val="007E7398"/>
    <w:rsid w:val="007E73CB"/>
    <w:rsid w:val="007E73F0"/>
    <w:rsid w:val="007E7401"/>
    <w:rsid w:val="007E7422"/>
    <w:rsid w:val="007E745E"/>
    <w:rsid w:val="007E7488"/>
    <w:rsid w:val="007E748F"/>
    <w:rsid w:val="007E749A"/>
    <w:rsid w:val="007E74A7"/>
    <w:rsid w:val="007E74BE"/>
    <w:rsid w:val="007E74F3"/>
    <w:rsid w:val="007E7516"/>
    <w:rsid w:val="007E7573"/>
    <w:rsid w:val="007E757D"/>
    <w:rsid w:val="007E75D3"/>
    <w:rsid w:val="007E75D5"/>
    <w:rsid w:val="007E75D6"/>
    <w:rsid w:val="007E75F7"/>
    <w:rsid w:val="007E7608"/>
    <w:rsid w:val="007E7616"/>
    <w:rsid w:val="007E7621"/>
    <w:rsid w:val="007E7638"/>
    <w:rsid w:val="007E7645"/>
    <w:rsid w:val="007E768F"/>
    <w:rsid w:val="007E7699"/>
    <w:rsid w:val="007E76D1"/>
    <w:rsid w:val="007E7719"/>
    <w:rsid w:val="007E7731"/>
    <w:rsid w:val="007E77AB"/>
    <w:rsid w:val="007E77F6"/>
    <w:rsid w:val="007E782A"/>
    <w:rsid w:val="007E782F"/>
    <w:rsid w:val="007E7842"/>
    <w:rsid w:val="007E78AF"/>
    <w:rsid w:val="007E78BA"/>
    <w:rsid w:val="007E78C5"/>
    <w:rsid w:val="007E78CD"/>
    <w:rsid w:val="007E78D9"/>
    <w:rsid w:val="007E792E"/>
    <w:rsid w:val="007E792F"/>
    <w:rsid w:val="007E7932"/>
    <w:rsid w:val="007E7951"/>
    <w:rsid w:val="007E79B1"/>
    <w:rsid w:val="007E79C9"/>
    <w:rsid w:val="007E79E0"/>
    <w:rsid w:val="007E79EE"/>
    <w:rsid w:val="007E79FE"/>
    <w:rsid w:val="007E7A1F"/>
    <w:rsid w:val="007E7A24"/>
    <w:rsid w:val="007E7A46"/>
    <w:rsid w:val="007E7A8B"/>
    <w:rsid w:val="007E7AAE"/>
    <w:rsid w:val="007E7AD6"/>
    <w:rsid w:val="007E7AF7"/>
    <w:rsid w:val="007E7B05"/>
    <w:rsid w:val="007E7B1D"/>
    <w:rsid w:val="007E7B31"/>
    <w:rsid w:val="007E7B37"/>
    <w:rsid w:val="007E7B6F"/>
    <w:rsid w:val="007E7B7F"/>
    <w:rsid w:val="007E7BC1"/>
    <w:rsid w:val="007E7C0A"/>
    <w:rsid w:val="007E7C3E"/>
    <w:rsid w:val="007E7C57"/>
    <w:rsid w:val="007E7CA9"/>
    <w:rsid w:val="007E7CB6"/>
    <w:rsid w:val="007E7CCA"/>
    <w:rsid w:val="007E7D3A"/>
    <w:rsid w:val="007E7D3B"/>
    <w:rsid w:val="007E7D44"/>
    <w:rsid w:val="007E7D4C"/>
    <w:rsid w:val="007E7DA0"/>
    <w:rsid w:val="007E7DE7"/>
    <w:rsid w:val="007E7E52"/>
    <w:rsid w:val="007E7E71"/>
    <w:rsid w:val="007E7EDB"/>
    <w:rsid w:val="007E7EDD"/>
    <w:rsid w:val="007E7EFF"/>
    <w:rsid w:val="007E7F36"/>
    <w:rsid w:val="007E7F5F"/>
    <w:rsid w:val="007E7F68"/>
    <w:rsid w:val="007E7FA3"/>
    <w:rsid w:val="007E7FB7"/>
    <w:rsid w:val="007E7FC9"/>
    <w:rsid w:val="007E7FD2"/>
    <w:rsid w:val="007E7FD3"/>
    <w:rsid w:val="007E7FDC"/>
    <w:rsid w:val="007F0047"/>
    <w:rsid w:val="007F0057"/>
    <w:rsid w:val="007F00BA"/>
    <w:rsid w:val="007F00C7"/>
    <w:rsid w:val="007F010A"/>
    <w:rsid w:val="007F012F"/>
    <w:rsid w:val="007F01B1"/>
    <w:rsid w:val="007F01D2"/>
    <w:rsid w:val="007F01E5"/>
    <w:rsid w:val="007F01F1"/>
    <w:rsid w:val="007F0240"/>
    <w:rsid w:val="007F024E"/>
    <w:rsid w:val="007F0255"/>
    <w:rsid w:val="007F02A0"/>
    <w:rsid w:val="007F02AF"/>
    <w:rsid w:val="007F02BD"/>
    <w:rsid w:val="007F02C1"/>
    <w:rsid w:val="007F02C9"/>
    <w:rsid w:val="007F02E6"/>
    <w:rsid w:val="007F030A"/>
    <w:rsid w:val="007F031D"/>
    <w:rsid w:val="007F0358"/>
    <w:rsid w:val="007F039E"/>
    <w:rsid w:val="007F042C"/>
    <w:rsid w:val="007F043B"/>
    <w:rsid w:val="007F0494"/>
    <w:rsid w:val="007F04A5"/>
    <w:rsid w:val="007F04BA"/>
    <w:rsid w:val="007F04CA"/>
    <w:rsid w:val="007F04D8"/>
    <w:rsid w:val="007F0514"/>
    <w:rsid w:val="007F0526"/>
    <w:rsid w:val="007F0548"/>
    <w:rsid w:val="007F0580"/>
    <w:rsid w:val="007F05B7"/>
    <w:rsid w:val="007F0606"/>
    <w:rsid w:val="007F0651"/>
    <w:rsid w:val="007F067F"/>
    <w:rsid w:val="007F06DA"/>
    <w:rsid w:val="007F06FF"/>
    <w:rsid w:val="007F072B"/>
    <w:rsid w:val="007F0769"/>
    <w:rsid w:val="007F078C"/>
    <w:rsid w:val="007F0796"/>
    <w:rsid w:val="007F07E4"/>
    <w:rsid w:val="007F082E"/>
    <w:rsid w:val="007F0832"/>
    <w:rsid w:val="007F085A"/>
    <w:rsid w:val="007F086A"/>
    <w:rsid w:val="007F0870"/>
    <w:rsid w:val="007F0872"/>
    <w:rsid w:val="007F0889"/>
    <w:rsid w:val="007F08A9"/>
    <w:rsid w:val="007F08BD"/>
    <w:rsid w:val="007F0921"/>
    <w:rsid w:val="007F093A"/>
    <w:rsid w:val="007F0946"/>
    <w:rsid w:val="007F094A"/>
    <w:rsid w:val="007F098A"/>
    <w:rsid w:val="007F099E"/>
    <w:rsid w:val="007F09D6"/>
    <w:rsid w:val="007F0A1F"/>
    <w:rsid w:val="007F0A29"/>
    <w:rsid w:val="007F0A2A"/>
    <w:rsid w:val="007F0ABE"/>
    <w:rsid w:val="007F0AC6"/>
    <w:rsid w:val="007F0AD6"/>
    <w:rsid w:val="007F0AF9"/>
    <w:rsid w:val="007F0AFA"/>
    <w:rsid w:val="007F0B60"/>
    <w:rsid w:val="007F0B62"/>
    <w:rsid w:val="007F0B7A"/>
    <w:rsid w:val="007F0B8F"/>
    <w:rsid w:val="007F0BC8"/>
    <w:rsid w:val="007F0BC9"/>
    <w:rsid w:val="007F0C2F"/>
    <w:rsid w:val="007F0C4B"/>
    <w:rsid w:val="007F0C84"/>
    <w:rsid w:val="007F0C96"/>
    <w:rsid w:val="007F0C9A"/>
    <w:rsid w:val="007F0CA0"/>
    <w:rsid w:val="007F0CC3"/>
    <w:rsid w:val="007F0CD3"/>
    <w:rsid w:val="007F0CD7"/>
    <w:rsid w:val="007F0CE3"/>
    <w:rsid w:val="007F0D00"/>
    <w:rsid w:val="007F0D21"/>
    <w:rsid w:val="007F0D73"/>
    <w:rsid w:val="007F0DB1"/>
    <w:rsid w:val="007F0DD4"/>
    <w:rsid w:val="007F0DDE"/>
    <w:rsid w:val="007F0E5A"/>
    <w:rsid w:val="007F0EAC"/>
    <w:rsid w:val="007F0EBA"/>
    <w:rsid w:val="007F0F25"/>
    <w:rsid w:val="007F0F2D"/>
    <w:rsid w:val="007F0F7D"/>
    <w:rsid w:val="007F0F97"/>
    <w:rsid w:val="007F0FA0"/>
    <w:rsid w:val="007F0FAD"/>
    <w:rsid w:val="007F0FED"/>
    <w:rsid w:val="007F0FFB"/>
    <w:rsid w:val="007F1083"/>
    <w:rsid w:val="007F1104"/>
    <w:rsid w:val="007F1108"/>
    <w:rsid w:val="007F1122"/>
    <w:rsid w:val="007F1139"/>
    <w:rsid w:val="007F11C1"/>
    <w:rsid w:val="007F11CE"/>
    <w:rsid w:val="007F11EC"/>
    <w:rsid w:val="007F11F4"/>
    <w:rsid w:val="007F1223"/>
    <w:rsid w:val="007F12A0"/>
    <w:rsid w:val="007F12BE"/>
    <w:rsid w:val="007F12C6"/>
    <w:rsid w:val="007F12DD"/>
    <w:rsid w:val="007F12E8"/>
    <w:rsid w:val="007F1339"/>
    <w:rsid w:val="007F1382"/>
    <w:rsid w:val="007F13AB"/>
    <w:rsid w:val="007F13CE"/>
    <w:rsid w:val="007F1423"/>
    <w:rsid w:val="007F1497"/>
    <w:rsid w:val="007F14B2"/>
    <w:rsid w:val="007F1504"/>
    <w:rsid w:val="007F1586"/>
    <w:rsid w:val="007F15C9"/>
    <w:rsid w:val="007F164A"/>
    <w:rsid w:val="007F1656"/>
    <w:rsid w:val="007F1744"/>
    <w:rsid w:val="007F1752"/>
    <w:rsid w:val="007F1753"/>
    <w:rsid w:val="007F185B"/>
    <w:rsid w:val="007F18A4"/>
    <w:rsid w:val="007F18A9"/>
    <w:rsid w:val="007F18AC"/>
    <w:rsid w:val="007F18CB"/>
    <w:rsid w:val="007F18D2"/>
    <w:rsid w:val="007F18E1"/>
    <w:rsid w:val="007F1915"/>
    <w:rsid w:val="007F193B"/>
    <w:rsid w:val="007F194E"/>
    <w:rsid w:val="007F1956"/>
    <w:rsid w:val="007F19CA"/>
    <w:rsid w:val="007F19D5"/>
    <w:rsid w:val="007F19E2"/>
    <w:rsid w:val="007F1A00"/>
    <w:rsid w:val="007F1A3E"/>
    <w:rsid w:val="007F1A44"/>
    <w:rsid w:val="007F1A61"/>
    <w:rsid w:val="007F1A79"/>
    <w:rsid w:val="007F1A95"/>
    <w:rsid w:val="007F1AB6"/>
    <w:rsid w:val="007F1ABE"/>
    <w:rsid w:val="007F1AD4"/>
    <w:rsid w:val="007F1AF1"/>
    <w:rsid w:val="007F1AF2"/>
    <w:rsid w:val="007F1B26"/>
    <w:rsid w:val="007F1B44"/>
    <w:rsid w:val="007F1B52"/>
    <w:rsid w:val="007F1B67"/>
    <w:rsid w:val="007F1B88"/>
    <w:rsid w:val="007F1BBA"/>
    <w:rsid w:val="007F1BC8"/>
    <w:rsid w:val="007F1C05"/>
    <w:rsid w:val="007F1C12"/>
    <w:rsid w:val="007F1C34"/>
    <w:rsid w:val="007F1C71"/>
    <w:rsid w:val="007F1C7B"/>
    <w:rsid w:val="007F1C92"/>
    <w:rsid w:val="007F1C9C"/>
    <w:rsid w:val="007F1CB8"/>
    <w:rsid w:val="007F1D23"/>
    <w:rsid w:val="007F1D25"/>
    <w:rsid w:val="007F1D47"/>
    <w:rsid w:val="007F1D6E"/>
    <w:rsid w:val="007F1DC5"/>
    <w:rsid w:val="007F1E25"/>
    <w:rsid w:val="007F1E54"/>
    <w:rsid w:val="007F1E61"/>
    <w:rsid w:val="007F1E77"/>
    <w:rsid w:val="007F1E8A"/>
    <w:rsid w:val="007F1ED8"/>
    <w:rsid w:val="007F1EDF"/>
    <w:rsid w:val="007F1F0E"/>
    <w:rsid w:val="007F1F1D"/>
    <w:rsid w:val="007F1FBE"/>
    <w:rsid w:val="007F1FDD"/>
    <w:rsid w:val="007F2016"/>
    <w:rsid w:val="007F2035"/>
    <w:rsid w:val="007F2051"/>
    <w:rsid w:val="007F2080"/>
    <w:rsid w:val="007F2088"/>
    <w:rsid w:val="007F20ED"/>
    <w:rsid w:val="007F2108"/>
    <w:rsid w:val="007F210A"/>
    <w:rsid w:val="007F2120"/>
    <w:rsid w:val="007F2132"/>
    <w:rsid w:val="007F2145"/>
    <w:rsid w:val="007F2178"/>
    <w:rsid w:val="007F21AC"/>
    <w:rsid w:val="007F21CA"/>
    <w:rsid w:val="007F226A"/>
    <w:rsid w:val="007F2278"/>
    <w:rsid w:val="007F2290"/>
    <w:rsid w:val="007F22E5"/>
    <w:rsid w:val="007F22E7"/>
    <w:rsid w:val="007F22F9"/>
    <w:rsid w:val="007F2371"/>
    <w:rsid w:val="007F238B"/>
    <w:rsid w:val="007F23B8"/>
    <w:rsid w:val="007F23FE"/>
    <w:rsid w:val="007F2409"/>
    <w:rsid w:val="007F2427"/>
    <w:rsid w:val="007F2465"/>
    <w:rsid w:val="007F24A4"/>
    <w:rsid w:val="007F24AC"/>
    <w:rsid w:val="007F24DD"/>
    <w:rsid w:val="007F250D"/>
    <w:rsid w:val="007F250E"/>
    <w:rsid w:val="007F254B"/>
    <w:rsid w:val="007F2595"/>
    <w:rsid w:val="007F2606"/>
    <w:rsid w:val="007F2612"/>
    <w:rsid w:val="007F268F"/>
    <w:rsid w:val="007F26E3"/>
    <w:rsid w:val="007F2760"/>
    <w:rsid w:val="007F277D"/>
    <w:rsid w:val="007F27F7"/>
    <w:rsid w:val="007F280C"/>
    <w:rsid w:val="007F2813"/>
    <w:rsid w:val="007F282A"/>
    <w:rsid w:val="007F282E"/>
    <w:rsid w:val="007F2834"/>
    <w:rsid w:val="007F2864"/>
    <w:rsid w:val="007F28A8"/>
    <w:rsid w:val="007F28DF"/>
    <w:rsid w:val="007F28FF"/>
    <w:rsid w:val="007F290A"/>
    <w:rsid w:val="007F291B"/>
    <w:rsid w:val="007F2934"/>
    <w:rsid w:val="007F2938"/>
    <w:rsid w:val="007F29C1"/>
    <w:rsid w:val="007F29E3"/>
    <w:rsid w:val="007F29E4"/>
    <w:rsid w:val="007F2A2A"/>
    <w:rsid w:val="007F2A62"/>
    <w:rsid w:val="007F2A84"/>
    <w:rsid w:val="007F2A96"/>
    <w:rsid w:val="007F2ADD"/>
    <w:rsid w:val="007F2AE1"/>
    <w:rsid w:val="007F2B18"/>
    <w:rsid w:val="007F2B2F"/>
    <w:rsid w:val="007F2B56"/>
    <w:rsid w:val="007F2B63"/>
    <w:rsid w:val="007F2B89"/>
    <w:rsid w:val="007F2C05"/>
    <w:rsid w:val="007F2C62"/>
    <w:rsid w:val="007F2C78"/>
    <w:rsid w:val="007F2CD1"/>
    <w:rsid w:val="007F2D1A"/>
    <w:rsid w:val="007F2D60"/>
    <w:rsid w:val="007F2D6A"/>
    <w:rsid w:val="007F2DA3"/>
    <w:rsid w:val="007F2DA9"/>
    <w:rsid w:val="007F2DAC"/>
    <w:rsid w:val="007F2DBF"/>
    <w:rsid w:val="007F2DD2"/>
    <w:rsid w:val="007F2DD3"/>
    <w:rsid w:val="007F2DE7"/>
    <w:rsid w:val="007F2DEA"/>
    <w:rsid w:val="007F2E36"/>
    <w:rsid w:val="007F2E38"/>
    <w:rsid w:val="007F2E6B"/>
    <w:rsid w:val="007F2E70"/>
    <w:rsid w:val="007F2E94"/>
    <w:rsid w:val="007F2EEB"/>
    <w:rsid w:val="007F2EF6"/>
    <w:rsid w:val="007F2F03"/>
    <w:rsid w:val="007F2F6B"/>
    <w:rsid w:val="007F2FB3"/>
    <w:rsid w:val="007F2FCC"/>
    <w:rsid w:val="007F2FE5"/>
    <w:rsid w:val="007F2FE7"/>
    <w:rsid w:val="007F2FEF"/>
    <w:rsid w:val="007F2FFE"/>
    <w:rsid w:val="007F3050"/>
    <w:rsid w:val="007F3081"/>
    <w:rsid w:val="007F308A"/>
    <w:rsid w:val="007F3103"/>
    <w:rsid w:val="007F314C"/>
    <w:rsid w:val="007F3154"/>
    <w:rsid w:val="007F3160"/>
    <w:rsid w:val="007F3171"/>
    <w:rsid w:val="007F31A7"/>
    <w:rsid w:val="007F31AD"/>
    <w:rsid w:val="007F3214"/>
    <w:rsid w:val="007F3219"/>
    <w:rsid w:val="007F3230"/>
    <w:rsid w:val="007F3244"/>
    <w:rsid w:val="007F3256"/>
    <w:rsid w:val="007F327B"/>
    <w:rsid w:val="007F3289"/>
    <w:rsid w:val="007F328D"/>
    <w:rsid w:val="007F32D6"/>
    <w:rsid w:val="007F32F7"/>
    <w:rsid w:val="007F3346"/>
    <w:rsid w:val="007F336F"/>
    <w:rsid w:val="007F3374"/>
    <w:rsid w:val="007F3379"/>
    <w:rsid w:val="007F33C2"/>
    <w:rsid w:val="007F33D4"/>
    <w:rsid w:val="007F33E5"/>
    <w:rsid w:val="007F3422"/>
    <w:rsid w:val="007F342D"/>
    <w:rsid w:val="007F3455"/>
    <w:rsid w:val="007F3472"/>
    <w:rsid w:val="007F3494"/>
    <w:rsid w:val="007F34B0"/>
    <w:rsid w:val="007F34C0"/>
    <w:rsid w:val="007F34F0"/>
    <w:rsid w:val="007F3549"/>
    <w:rsid w:val="007F358E"/>
    <w:rsid w:val="007F35A7"/>
    <w:rsid w:val="007F35B3"/>
    <w:rsid w:val="007F35DE"/>
    <w:rsid w:val="007F3615"/>
    <w:rsid w:val="007F3637"/>
    <w:rsid w:val="007F363A"/>
    <w:rsid w:val="007F3666"/>
    <w:rsid w:val="007F36A0"/>
    <w:rsid w:val="007F36C5"/>
    <w:rsid w:val="007F36D8"/>
    <w:rsid w:val="007F3703"/>
    <w:rsid w:val="007F372D"/>
    <w:rsid w:val="007F374D"/>
    <w:rsid w:val="007F378B"/>
    <w:rsid w:val="007F3792"/>
    <w:rsid w:val="007F37D6"/>
    <w:rsid w:val="007F37DE"/>
    <w:rsid w:val="007F3810"/>
    <w:rsid w:val="007F3815"/>
    <w:rsid w:val="007F3821"/>
    <w:rsid w:val="007F384F"/>
    <w:rsid w:val="007F3868"/>
    <w:rsid w:val="007F388A"/>
    <w:rsid w:val="007F3892"/>
    <w:rsid w:val="007F3922"/>
    <w:rsid w:val="007F3951"/>
    <w:rsid w:val="007F39AF"/>
    <w:rsid w:val="007F39D3"/>
    <w:rsid w:val="007F39D6"/>
    <w:rsid w:val="007F39E0"/>
    <w:rsid w:val="007F39F2"/>
    <w:rsid w:val="007F3A14"/>
    <w:rsid w:val="007F3A21"/>
    <w:rsid w:val="007F3A34"/>
    <w:rsid w:val="007F3A35"/>
    <w:rsid w:val="007F3AAF"/>
    <w:rsid w:val="007F3AF0"/>
    <w:rsid w:val="007F3B07"/>
    <w:rsid w:val="007F3B1E"/>
    <w:rsid w:val="007F3B49"/>
    <w:rsid w:val="007F3B70"/>
    <w:rsid w:val="007F3B71"/>
    <w:rsid w:val="007F3B8E"/>
    <w:rsid w:val="007F3BCE"/>
    <w:rsid w:val="007F3C0C"/>
    <w:rsid w:val="007F3C1D"/>
    <w:rsid w:val="007F3C35"/>
    <w:rsid w:val="007F3C44"/>
    <w:rsid w:val="007F3C58"/>
    <w:rsid w:val="007F3C95"/>
    <w:rsid w:val="007F3C9A"/>
    <w:rsid w:val="007F3CB1"/>
    <w:rsid w:val="007F3CB6"/>
    <w:rsid w:val="007F3CEA"/>
    <w:rsid w:val="007F3CF1"/>
    <w:rsid w:val="007F3D14"/>
    <w:rsid w:val="007F3D18"/>
    <w:rsid w:val="007F3D5E"/>
    <w:rsid w:val="007F3D63"/>
    <w:rsid w:val="007F3DB3"/>
    <w:rsid w:val="007F3DC7"/>
    <w:rsid w:val="007F3E09"/>
    <w:rsid w:val="007F3E12"/>
    <w:rsid w:val="007F3E45"/>
    <w:rsid w:val="007F3E85"/>
    <w:rsid w:val="007F3EB4"/>
    <w:rsid w:val="007F3EB7"/>
    <w:rsid w:val="007F3EB9"/>
    <w:rsid w:val="007F3EBD"/>
    <w:rsid w:val="007F3ED4"/>
    <w:rsid w:val="007F3EE0"/>
    <w:rsid w:val="007F3EF7"/>
    <w:rsid w:val="007F3F18"/>
    <w:rsid w:val="007F3F1F"/>
    <w:rsid w:val="007F3F56"/>
    <w:rsid w:val="007F3F66"/>
    <w:rsid w:val="007F3F88"/>
    <w:rsid w:val="007F3FD7"/>
    <w:rsid w:val="007F4007"/>
    <w:rsid w:val="007F401E"/>
    <w:rsid w:val="007F4030"/>
    <w:rsid w:val="007F4031"/>
    <w:rsid w:val="007F40EE"/>
    <w:rsid w:val="007F411D"/>
    <w:rsid w:val="007F415D"/>
    <w:rsid w:val="007F4163"/>
    <w:rsid w:val="007F4167"/>
    <w:rsid w:val="007F418A"/>
    <w:rsid w:val="007F41B6"/>
    <w:rsid w:val="007F41D4"/>
    <w:rsid w:val="007F41D5"/>
    <w:rsid w:val="007F41E3"/>
    <w:rsid w:val="007F41F5"/>
    <w:rsid w:val="007F41F7"/>
    <w:rsid w:val="007F41FA"/>
    <w:rsid w:val="007F420C"/>
    <w:rsid w:val="007F4252"/>
    <w:rsid w:val="007F4266"/>
    <w:rsid w:val="007F426C"/>
    <w:rsid w:val="007F4288"/>
    <w:rsid w:val="007F42B3"/>
    <w:rsid w:val="007F4334"/>
    <w:rsid w:val="007F434A"/>
    <w:rsid w:val="007F4353"/>
    <w:rsid w:val="007F436B"/>
    <w:rsid w:val="007F43BB"/>
    <w:rsid w:val="007F43D6"/>
    <w:rsid w:val="007F43E8"/>
    <w:rsid w:val="007F4427"/>
    <w:rsid w:val="007F4429"/>
    <w:rsid w:val="007F4484"/>
    <w:rsid w:val="007F44FD"/>
    <w:rsid w:val="007F4536"/>
    <w:rsid w:val="007F455F"/>
    <w:rsid w:val="007F458A"/>
    <w:rsid w:val="007F45AB"/>
    <w:rsid w:val="007F45BF"/>
    <w:rsid w:val="007F45C2"/>
    <w:rsid w:val="007F4602"/>
    <w:rsid w:val="007F4606"/>
    <w:rsid w:val="007F4619"/>
    <w:rsid w:val="007F4677"/>
    <w:rsid w:val="007F468B"/>
    <w:rsid w:val="007F46A0"/>
    <w:rsid w:val="007F46F6"/>
    <w:rsid w:val="007F4759"/>
    <w:rsid w:val="007F4773"/>
    <w:rsid w:val="007F4781"/>
    <w:rsid w:val="007F4783"/>
    <w:rsid w:val="007F47C7"/>
    <w:rsid w:val="007F47CA"/>
    <w:rsid w:val="007F47F2"/>
    <w:rsid w:val="007F47F5"/>
    <w:rsid w:val="007F4836"/>
    <w:rsid w:val="007F48B7"/>
    <w:rsid w:val="007F493E"/>
    <w:rsid w:val="007F4942"/>
    <w:rsid w:val="007F494C"/>
    <w:rsid w:val="007F495E"/>
    <w:rsid w:val="007F4993"/>
    <w:rsid w:val="007F499A"/>
    <w:rsid w:val="007F499E"/>
    <w:rsid w:val="007F49E0"/>
    <w:rsid w:val="007F4A03"/>
    <w:rsid w:val="007F4A3A"/>
    <w:rsid w:val="007F4AFB"/>
    <w:rsid w:val="007F4B03"/>
    <w:rsid w:val="007F4B15"/>
    <w:rsid w:val="007F4B3F"/>
    <w:rsid w:val="007F4B5C"/>
    <w:rsid w:val="007F4B5D"/>
    <w:rsid w:val="007F4B7B"/>
    <w:rsid w:val="007F4BBA"/>
    <w:rsid w:val="007F4BCA"/>
    <w:rsid w:val="007F4BE0"/>
    <w:rsid w:val="007F4C40"/>
    <w:rsid w:val="007F4C94"/>
    <w:rsid w:val="007F4CA6"/>
    <w:rsid w:val="007F4CAA"/>
    <w:rsid w:val="007F4CC5"/>
    <w:rsid w:val="007F4CCF"/>
    <w:rsid w:val="007F4D3F"/>
    <w:rsid w:val="007F4DF0"/>
    <w:rsid w:val="007F4E19"/>
    <w:rsid w:val="007F4E3A"/>
    <w:rsid w:val="007F4E5B"/>
    <w:rsid w:val="007F4E93"/>
    <w:rsid w:val="007F4EA5"/>
    <w:rsid w:val="007F4EAE"/>
    <w:rsid w:val="007F4EC0"/>
    <w:rsid w:val="007F4EDF"/>
    <w:rsid w:val="007F4EEE"/>
    <w:rsid w:val="007F4EFA"/>
    <w:rsid w:val="007F4EFF"/>
    <w:rsid w:val="007F4F00"/>
    <w:rsid w:val="007F4F78"/>
    <w:rsid w:val="007F4F8A"/>
    <w:rsid w:val="007F4FA7"/>
    <w:rsid w:val="007F4FA9"/>
    <w:rsid w:val="007F5006"/>
    <w:rsid w:val="007F5016"/>
    <w:rsid w:val="007F5064"/>
    <w:rsid w:val="007F50C2"/>
    <w:rsid w:val="007F50C5"/>
    <w:rsid w:val="007F50D6"/>
    <w:rsid w:val="007F50E0"/>
    <w:rsid w:val="007F510E"/>
    <w:rsid w:val="007F5168"/>
    <w:rsid w:val="007F5172"/>
    <w:rsid w:val="007F5178"/>
    <w:rsid w:val="007F51AC"/>
    <w:rsid w:val="007F5211"/>
    <w:rsid w:val="007F5247"/>
    <w:rsid w:val="007F524A"/>
    <w:rsid w:val="007F5253"/>
    <w:rsid w:val="007F52C6"/>
    <w:rsid w:val="007F5303"/>
    <w:rsid w:val="007F5312"/>
    <w:rsid w:val="007F535E"/>
    <w:rsid w:val="007F539A"/>
    <w:rsid w:val="007F53AC"/>
    <w:rsid w:val="007F53DA"/>
    <w:rsid w:val="007F540C"/>
    <w:rsid w:val="007F5412"/>
    <w:rsid w:val="007F5415"/>
    <w:rsid w:val="007F5435"/>
    <w:rsid w:val="007F5438"/>
    <w:rsid w:val="007F543F"/>
    <w:rsid w:val="007F5461"/>
    <w:rsid w:val="007F54AD"/>
    <w:rsid w:val="007F54DB"/>
    <w:rsid w:val="007F54DC"/>
    <w:rsid w:val="007F5510"/>
    <w:rsid w:val="007F5514"/>
    <w:rsid w:val="007F5520"/>
    <w:rsid w:val="007F5550"/>
    <w:rsid w:val="007F5552"/>
    <w:rsid w:val="007F5588"/>
    <w:rsid w:val="007F55BF"/>
    <w:rsid w:val="007F55DE"/>
    <w:rsid w:val="007F55EC"/>
    <w:rsid w:val="007F5604"/>
    <w:rsid w:val="007F5620"/>
    <w:rsid w:val="007F562E"/>
    <w:rsid w:val="007F5694"/>
    <w:rsid w:val="007F5699"/>
    <w:rsid w:val="007F56A4"/>
    <w:rsid w:val="007F56AA"/>
    <w:rsid w:val="007F56E4"/>
    <w:rsid w:val="007F56F6"/>
    <w:rsid w:val="007F56F7"/>
    <w:rsid w:val="007F571B"/>
    <w:rsid w:val="007F5720"/>
    <w:rsid w:val="007F5763"/>
    <w:rsid w:val="007F57AA"/>
    <w:rsid w:val="007F584E"/>
    <w:rsid w:val="007F589E"/>
    <w:rsid w:val="007F58A2"/>
    <w:rsid w:val="007F58D0"/>
    <w:rsid w:val="007F58E1"/>
    <w:rsid w:val="007F58EE"/>
    <w:rsid w:val="007F58F8"/>
    <w:rsid w:val="007F59F0"/>
    <w:rsid w:val="007F5A06"/>
    <w:rsid w:val="007F5A48"/>
    <w:rsid w:val="007F5A66"/>
    <w:rsid w:val="007F5A6E"/>
    <w:rsid w:val="007F5A7C"/>
    <w:rsid w:val="007F5AB0"/>
    <w:rsid w:val="007F5B08"/>
    <w:rsid w:val="007F5B5D"/>
    <w:rsid w:val="007F5B88"/>
    <w:rsid w:val="007F5BCC"/>
    <w:rsid w:val="007F5BD2"/>
    <w:rsid w:val="007F5C25"/>
    <w:rsid w:val="007F5C51"/>
    <w:rsid w:val="007F5C5A"/>
    <w:rsid w:val="007F5C7B"/>
    <w:rsid w:val="007F5C81"/>
    <w:rsid w:val="007F5C93"/>
    <w:rsid w:val="007F5C9D"/>
    <w:rsid w:val="007F5D37"/>
    <w:rsid w:val="007F5D3E"/>
    <w:rsid w:val="007F5D48"/>
    <w:rsid w:val="007F5D54"/>
    <w:rsid w:val="007F5D8A"/>
    <w:rsid w:val="007F5DC3"/>
    <w:rsid w:val="007F5DE4"/>
    <w:rsid w:val="007F5DEC"/>
    <w:rsid w:val="007F5E20"/>
    <w:rsid w:val="007F5E3E"/>
    <w:rsid w:val="007F5E6B"/>
    <w:rsid w:val="007F5E7E"/>
    <w:rsid w:val="007F5E9E"/>
    <w:rsid w:val="007F5EB1"/>
    <w:rsid w:val="007F5EC8"/>
    <w:rsid w:val="007F5EE8"/>
    <w:rsid w:val="007F5F34"/>
    <w:rsid w:val="007F5F35"/>
    <w:rsid w:val="007F5F9B"/>
    <w:rsid w:val="007F5FB8"/>
    <w:rsid w:val="007F5FDA"/>
    <w:rsid w:val="007F5FFB"/>
    <w:rsid w:val="007F6011"/>
    <w:rsid w:val="007F602C"/>
    <w:rsid w:val="007F6075"/>
    <w:rsid w:val="007F60A1"/>
    <w:rsid w:val="007F60B7"/>
    <w:rsid w:val="007F60FD"/>
    <w:rsid w:val="007F610E"/>
    <w:rsid w:val="007F614C"/>
    <w:rsid w:val="007F614E"/>
    <w:rsid w:val="007F6187"/>
    <w:rsid w:val="007F6195"/>
    <w:rsid w:val="007F61A4"/>
    <w:rsid w:val="007F61F7"/>
    <w:rsid w:val="007F620A"/>
    <w:rsid w:val="007F6212"/>
    <w:rsid w:val="007F6217"/>
    <w:rsid w:val="007F6226"/>
    <w:rsid w:val="007F6266"/>
    <w:rsid w:val="007F6289"/>
    <w:rsid w:val="007F62BF"/>
    <w:rsid w:val="007F62F5"/>
    <w:rsid w:val="007F633F"/>
    <w:rsid w:val="007F634F"/>
    <w:rsid w:val="007F6352"/>
    <w:rsid w:val="007F636B"/>
    <w:rsid w:val="007F638A"/>
    <w:rsid w:val="007F639B"/>
    <w:rsid w:val="007F63AF"/>
    <w:rsid w:val="007F63F4"/>
    <w:rsid w:val="007F640D"/>
    <w:rsid w:val="007F6460"/>
    <w:rsid w:val="007F650B"/>
    <w:rsid w:val="007F650E"/>
    <w:rsid w:val="007F651A"/>
    <w:rsid w:val="007F652B"/>
    <w:rsid w:val="007F656A"/>
    <w:rsid w:val="007F656B"/>
    <w:rsid w:val="007F6581"/>
    <w:rsid w:val="007F65B9"/>
    <w:rsid w:val="007F65E9"/>
    <w:rsid w:val="007F6628"/>
    <w:rsid w:val="007F6648"/>
    <w:rsid w:val="007F666A"/>
    <w:rsid w:val="007F667D"/>
    <w:rsid w:val="007F66B1"/>
    <w:rsid w:val="007F66D5"/>
    <w:rsid w:val="007F66DA"/>
    <w:rsid w:val="007F66DE"/>
    <w:rsid w:val="007F66E1"/>
    <w:rsid w:val="007F6747"/>
    <w:rsid w:val="007F6752"/>
    <w:rsid w:val="007F67DA"/>
    <w:rsid w:val="007F686E"/>
    <w:rsid w:val="007F687D"/>
    <w:rsid w:val="007F68B5"/>
    <w:rsid w:val="007F68BF"/>
    <w:rsid w:val="007F68C3"/>
    <w:rsid w:val="007F69A6"/>
    <w:rsid w:val="007F69A8"/>
    <w:rsid w:val="007F69C5"/>
    <w:rsid w:val="007F69F9"/>
    <w:rsid w:val="007F6A1A"/>
    <w:rsid w:val="007F6A7A"/>
    <w:rsid w:val="007F6A8D"/>
    <w:rsid w:val="007F6AEA"/>
    <w:rsid w:val="007F6B1F"/>
    <w:rsid w:val="007F6B27"/>
    <w:rsid w:val="007F6B7E"/>
    <w:rsid w:val="007F6BAA"/>
    <w:rsid w:val="007F6BD0"/>
    <w:rsid w:val="007F6C37"/>
    <w:rsid w:val="007F6C48"/>
    <w:rsid w:val="007F6C7B"/>
    <w:rsid w:val="007F6C7D"/>
    <w:rsid w:val="007F6C95"/>
    <w:rsid w:val="007F6CBB"/>
    <w:rsid w:val="007F6CCC"/>
    <w:rsid w:val="007F6D81"/>
    <w:rsid w:val="007F6D91"/>
    <w:rsid w:val="007F6DB2"/>
    <w:rsid w:val="007F6E34"/>
    <w:rsid w:val="007F6E3A"/>
    <w:rsid w:val="007F6E47"/>
    <w:rsid w:val="007F6E58"/>
    <w:rsid w:val="007F6E73"/>
    <w:rsid w:val="007F6ED6"/>
    <w:rsid w:val="007F6EDF"/>
    <w:rsid w:val="007F6F04"/>
    <w:rsid w:val="007F6F0E"/>
    <w:rsid w:val="007F6FA7"/>
    <w:rsid w:val="007F6FB3"/>
    <w:rsid w:val="007F6FB6"/>
    <w:rsid w:val="007F6FBD"/>
    <w:rsid w:val="007F6FE7"/>
    <w:rsid w:val="007F7014"/>
    <w:rsid w:val="007F703B"/>
    <w:rsid w:val="007F705D"/>
    <w:rsid w:val="007F708C"/>
    <w:rsid w:val="007F711A"/>
    <w:rsid w:val="007F714E"/>
    <w:rsid w:val="007F7179"/>
    <w:rsid w:val="007F717A"/>
    <w:rsid w:val="007F71B7"/>
    <w:rsid w:val="007F71FD"/>
    <w:rsid w:val="007F7200"/>
    <w:rsid w:val="007F7201"/>
    <w:rsid w:val="007F7202"/>
    <w:rsid w:val="007F723A"/>
    <w:rsid w:val="007F7245"/>
    <w:rsid w:val="007F7277"/>
    <w:rsid w:val="007F727C"/>
    <w:rsid w:val="007F72A6"/>
    <w:rsid w:val="007F72AF"/>
    <w:rsid w:val="007F72C6"/>
    <w:rsid w:val="007F72E2"/>
    <w:rsid w:val="007F72FF"/>
    <w:rsid w:val="007F7314"/>
    <w:rsid w:val="007F7323"/>
    <w:rsid w:val="007F73A2"/>
    <w:rsid w:val="007F73E2"/>
    <w:rsid w:val="007F7412"/>
    <w:rsid w:val="007F744C"/>
    <w:rsid w:val="007F7467"/>
    <w:rsid w:val="007F746A"/>
    <w:rsid w:val="007F749D"/>
    <w:rsid w:val="007F74DE"/>
    <w:rsid w:val="007F74F8"/>
    <w:rsid w:val="007F7511"/>
    <w:rsid w:val="007F7547"/>
    <w:rsid w:val="007F757E"/>
    <w:rsid w:val="007F75A3"/>
    <w:rsid w:val="007F75E6"/>
    <w:rsid w:val="007F762A"/>
    <w:rsid w:val="007F762D"/>
    <w:rsid w:val="007F7645"/>
    <w:rsid w:val="007F7648"/>
    <w:rsid w:val="007F7659"/>
    <w:rsid w:val="007F7688"/>
    <w:rsid w:val="007F76BC"/>
    <w:rsid w:val="007F76C4"/>
    <w:rsid w:val="007F76D6"/>
    <w:rsid w:val="007F76E6"/>
    <w:rsid w:val="007F7714"/>
    <w:rsid w:val="007F772F"/>
    <w:rsid w:val="007F7741"/>
    <w:rsid w:val="007F7780"/>
    <w:rsid w:val="007F77BB"/>
    <w:rsid w:val="007F77BC"/>
    <w:rsid w:val="007F783A"/>
    <w:rsid w:val="007F784E"/>
    <w:rsid w:val="007F785C"/>
    <w:rsid w:val="007F7860"/>
    <w:rsid w:val="007F7889"/>
    <w:rsid w:val="007F78A8"/>
    <w:rsid w:val="007F78F1"/>
    <w:rsid w:val="007F7903"/>
    <w:rsid w:val="007F791B"/>
    <w:rsid w:val="007F7942"/>
    <w:rsid w:val="007F7968"/>
    <w:rsid w:val="007F7975"/>
    <w:rsid w:val="007F799D"/>
    <w:rsid w:val="007F79FB"/>
    <w:rsid w:val="007F7A57"/>
    <w:rsid w:val="007F7A7A"/>
    <w:rsid w:val="007F7A94"/>
    <w:rsid w:val="007F7AA0"/>
    <w:rsid w:val="007F7AE1"/>
    <w:rsid w:val="007F7B08"/>
    <w:rsid w:val="007F7B0B"/>
    <w:rsid w:val="007F7B19"/>
    <w:rsid w:val="007F7B26"/>
    <w:rsid w:val="007F7B4A"/>
    <w:rsid w:val="007F7B72"/>
    <w:rsid w:val="007F7BA2"/>
    <w:rsid w:val="007F7BC8"/>
    <w:rsid w:val="007F7BD4"/>
    <w:rsid w:val="007F7BD7"/>
    <w:rsid w:val="007F7BF1"/>
    <w:rsid w:val="007F7BFB"/>
    <w:rsid w:val="007F7C12"/>
    <w:rsid w:val="007F7C1A"/>
    <w:rsid w:val="007F7C22"/>
    <w:rsid w:val="007F7C4F"/>
    <w:rsid w:val="007F7C92"/>
    <w:rsid w:val="007F7CBD"/>
    <w:rsid w:val="007F7CC8"/>
    <w:rsid w:val="007F7CFC"/>
    <w:rsid w:val="007F7D03"/>
    <w:rsid w:val="007F7D18"/>
    <w:rsid w:val="007F7D61"/>
    <w:rsid w:val="007F7DD4"/>
    <w:rsid w:val="007F7DDD"/>
    <w:rsid w:val="007F7E5A"/>
    <w:rsid w:val="007F7E6B"/>
    <w:rsid w:val="007F7EAE"/>
    <w:rsid w:val="007F7ECE"/>
    <w:rsid w:val="007F7EDA"/>
    <w:rsid w:val="007F7F85"/>
    <w:rsid w:val="007F7FC9"/>
    <w:rsid w:val="007F7FE5"/>
    <w:rsid w:val="007F7FFB"/>
    <w:rsid w:val="0080002D"/>
    <w:rsid w:val="00800031"/>
    <w:rsid w:val="00800032"/>
    <w:rsid w:val="00800040"/>
    <w:rsid w:val="00800048"/>
    <w:rsid w:val="008000C1"/>
    <w:rsid w:val="00800106"/>
    <w:rsid w:val="00800127"/>
    <w:rsid w:val="00800130"/>
    <w:rsid w:val="0080013B"/>
    <w:rsid w:val="00800148"/>
    <w:rsid w:val="00800198"/>
    <w:rsid w:val="0080019A"/>
    <w:rsid w:val="008001C5"/>
    <w:rsid w:val="0080028A"/>
    <w:rsid w:val="0080028B"/>
    <w:rsid w:val="0080029B"/>
    <w:rsid w:val="008002B0"/>
    <w:rsid w:val="008002BC"/>
    <w:rsid w:val="008002ED"/>
    <w:rsid w:val="00800316"/>
    <w:rsid w:val="00800384"/>
    <w:rsid w:val="008003AC"/>
    <w:rsid w:val="008003DE"/>
    <w:rsid w:val="0080046A"/>
    <w:rsid w:val="00800495"/>
    <w:rsid w:val="008004B3"/>
    <w:rsid w:val="00800513"/>
    <w:rsid w:val="00800572"/>
    <w:rsid w:val="00800574"/>
    <w:rsid w:val="008005BE"/>
    <w:rsid w:val="008005C2"/>
    <w:rsid w:val="00800657"/>
    <w:rsid w:val="0080070F"/>
    <w:rsid w:val="00800728"/>
    <w:rsid w:val="00800740"/>
    <w:rsid w:val="00800746"/>
    <w:rsid w:val="0080075B"/>
    <w:rsid w:val="00800772"/>
    <w:rsid w:val="00800786"/>
    <w:rsid w:val="00800789"/>
    <w:rsid w:val="0080078C"/>
    <w:rsid w:val="00800816"/>
    <w:rsid w:val="00800829"/>
    <w:rsid w:val="0080082D"/>
    <w:rsid w:val="0080085C"/>
    <w:rsid w:val="008008B5"/>
    <w:rsid w:val="008008BA"/>
    <w:rsid w:val="008008D1"/>
    <w:rsid w:val="00800909"/>
    <w:rsid w:val="0080097F"/>
    <w:rsid w:val="008009A0"/>
    <w:rsid w:val="008009B3"/>
    <w:rsid w:val="008009F0"/>
    <w:rsid w:val="008009FD"/>
    <w:rsid w:val="00800A23"/>
    <w:rsid w:val="00800A2A"/>
    <w:rsid w:val="00800A44"/>
    <w:rsid w:val="00800A62"/>
    <w:rsid w:val="00800A66"/>
    <w:rsid w:val="00800A8F"/>
    <w:rsid w:val="00800A9D"/>
    <w:rsid w:val="00800AB6"/>
    <w:rsid w:val="00800AE5"/>
    <w:rsid w:val="00800AFA"/>
    <w:rsid w:val="00800B10"/>
    <w:rsid w:val="00800B43"/>
    <w:rsid w:val="00800B50"/>
    <w:rsid w:val="00800B5A"/>
    <w:rsid w:val="00800B84"/>
    <w:rsid w:val="00800BC0"/>
    <w:rsid w:val="00800C1B"/>
    <w:rsid w:val="00800C52"/>
    <w:rsid w:val="00800C5F"/>
    <w:rsid w:val="00800C80"/>
    <w:rsid w:val="00800CCF"/>
    <w:rsid w:val="00800CFA"/>
    <w:rsid w:val="00800D04"/>
    <w:rsid w:val="00800D08"/>
    <w:rsid w:val="00800D09"/>
    <w:rsid w:val="00800D8D"/>
    <w:rsid w:val="00800DA3"/>
    <w:rsid w:val="00800DA8"/>
    <w:rsid w:val="00800DE7"/>
    <w:rsid w:val="00800E18"/>
    <w:rsid w:val="00800E64"/>
    <w:rsid w:val="00800E76"/>
    <w:rsid w:val="00800E7D"/>
    <w:rsid w:val="00800EC4"/>
    <w:rsid w:val="00800ECD"/>
    <w:rsid w:val="00800EF8"/>
    <w:rsid w:val="00800F44"/>
    <w:rsid w:val="00800F70"/>
    <w:rsid w:val="00800FCE"/>
    <w:rsid w:val="00800FE8"/>
    <w:rsid w:val="00800FF5"/>
    <w:rsid w:val="00801009"/>
    <w:rsid w:val="0080107D"/>
    <w:rsid w:val="00801083"/>
    <w:rsid w:val="008010B8"/>
    <w:rsid w:val="008010DB"/>
    <w:rsid w:val="008010FD"/>
    <w:rsid w:val="00801118"/>
    <w:rsid w:val="0080111C"/>
    <w:rsid w:val="00801189"/>
    <w:rsid w:val="008011AC"/>
    <w:rsid w:val="008011F5"/>
    <w:rsid w:val="0080121B"/>
    <w:rsid w:val="00801250"/>
    <w:rsid w:val="00801267"/>
    <w:rsid w:val="00801278"/>
    <w:rsid w:val="008012AF"/>
    <w:rsid w:val="008012D2"/>
    <w:rsid w:val="008012E2"/>
    <w:rsid w:val="00801326"/>
    <w:rsid w:val="00801390"/>
    <w:rsid w:val="00801391"/>
    <w:rsid w:val="00801399"/>
    <w:rsid w:val="008013A5"/>
    <w:rsid w:val="008013A9"/>
    <w:rsid w:val="008013B6"/>
    <w:rsid w:val="00801415"/>
    <w:rsid w:val="00801448"/>
    <w:rsid w:val="00801463"/>
    <w:rsid w:val="008014B0"/>
    <w:rsid w:val="008014B4"/>
    <w:rsid w:val="0080151A"/>
    <w:rsid w:val="0080156E"/>
    <w:rsid w:val="008015A1"/>
    <w:rsid w:val="00801630"/>
    <w:rsid w:val="00801651"/>
    <w:rsid w:val="00801675"/>
    <w:rsid w:val="00801724"/>
    <w:rsid w:val="0080172B"/>
    <w:rsid w:val="00801734"/>
    <w:rsid w:val="0080173D"/>
    <w:rsid w:val="00801747"/>
    <w:rsid w:val="00801788"/>
    <w:rsid w:val="008017A7"/>
    <w:rsid w:val="00801808"/>
    <w:rsid w:val="0080185D"/>
    <w:rsid w:val="00801871"/>
    <w:rsid w:val="008018AE"/>
    <w:rsid w:val="008018E5"/>
    <w:rsid w:val="0080194F"/>
    <w:rsid w:val="008019AF"/>
    <w:rsid w:val="008019E4"/>
    <w:rsid w:val="008019F7"/>
    <w:rsid w:val="00801A05"/>
    <w:rsid w:val="00801A11"/>
    <w:rsid w:val="00801A28"/>
    <w:rsid w:val="00801A37"/>
    <w:rsid w:val="00801A62"/>
    <w:rsid w:val="00801A9A"/>
    <w:rsid w:val="00801AA5"/>
    <w:rsid w:val="00801AB6"/>
    <w:rsid w:val="00801AED"/>
    <w:rsid w:val="00801B04"/>
    <w:rsid w:val="00801B59"/>
    <w:rsid w:val="00801B7F"/>
    <w:rsid w:val="00801BC4"/>
    <w:rsid w:val="00801C0C"/>
    <w:rsid w:val="00801C19"/>
    <w:rsid w:val="00801C23"/>
    <w:rsid w:val="00801C80"/>
    <w:rsid w:val="00801CD6"/>
    <w:rsid w:val="00801CEE"/>
    <w:rsid w:val="00801D1A"/>
    <w:rsid w:val="00801D9A"/>
    <w:rsid w:val="00801DDD"/>
    <w:rsid w:val="00801E7E"/>
    <w:rsid w:val="00801E93"/>
    <w:rsid w:val="00801EE2"/>
    <w:rsid w:val="00801EE4"/>
    <w:rsid w:val="00801EFE"/>
    <w:rsid w:val="00801F1D"/>
    <w:rsid w:val="00801FB8"/>
    <w:rsid w:val="00801FED"/>
    <w:rsid w:val="00801FF7"/>
    <w:rsid w:val="00802002"/>
    <w:rsid w:val="0080201B"/>
    <w:rsid w:val="00802072"/>
    <w:rsid w:val="00802079"/>
    <w:rsid w:val="0080208D"/>
    <w:rsid w:val="008020CC"/>
    <w:rsid w:val="008020CF"/>
    <w:rsid w:val="008020FE"/>
    <w:rsid w:val="00802180"/>
    <w:rsid w:val="008021BE"/>
    <w:rsid w:val="008021D1"/>
    <w:rsid w:val="008021FD"/>
    <w:rsid w:val="00802201"/>
    <w:rsid w:val="00802270"/>
    <w:rsid w:val="00802292"/>
    <w:rsid w:val="008022C1"/>
    <w:rsid w:val="008022CD"/>
    <w:rsid w:val="008022D3"/>
    <w:rsid w:val="008022EA"/>
    <w:rsid w:val="008022FB"/>
    <w:rsid w:val="00802310"/>
    <w:rsid w:val="00802320"/>
    <w:rsid w:val="00802322"/>
    <w:rsid w:val="00802348"/>
    <w:rsid w:val="008023FD"/>
    <w:rsid w:val="00802422"/>
    <w:rsid w:val="00802443"/>
    <w:rsid w:val="00802460"/>
    <w:rsid w:val="00802463"/>
    <w:rsid w:val="00802468"/>
    <w:rsid w:val="00802484"/>
    <w:rsid w:val="00802488"/>
    <w:rsid w:val="008024DD"/>
    <w:rsid w:val="008024DF"/>
    <w:rsid w:val="0080252F"/>
    <w:rsid w:val="0080253B"/>
    <w:rsid w:val="0080255D"/>
    <w:rsid w:val="00802578"/>
    <w:rsid w:val="008025C2"/>
    <w:rsid w:val="008025D8"/>
    <w:rsid w:val="00802617"/>
    <w:rsid w:val="0080262A"/>
    <w:rsid w:val="0080263F"/>
    <w:rsid w:val="00802641"/>
    <w:rsid w:val="00802654"/>
    <w:rsid w:val="00802698"/>
    <w:rsid w:val="008026B3"/>
    <w:rsid w:val="008026C8"/>
    <w:rsid w:val="008026D2"/>
    <w:rsid w:val="008026F3"/>
    <w:rsid w:val="0080272A"/>
    <w:rsid w:val="0080272D"/>
    <w:rsid w:val="0080272E"/>
    <w:rsid w:val="0080278F"/>
    <w:rsid w:val="008027CB"/>
    <w:rsid w:val="008027CF"/>
    <w:rsid w:val="008027FB"/>
    <w:rsid w:val="00802815"/>
    <w:rsid w:val="0080284A"/>
    <w:rsid w:val="00802865"/>
    <w:rsid w:val="00802878"/>
    <w:rsid w:val="008028ED"/>
    <w:rsid w:val="008028EF"/>
    <w:rsid w:val="00802907"/>
    <w:rsid w:val="0080290B"/>
    <w:rsid w:val="00802929"/>
    <w:rsid w:val="00802940"/>
    <w:rsid w:val="00802951"/>
    <w:rsid w:val="0080297D"/>
    <w:rsid w:val="00802981"/>
    <w:rsid w:val="0080298C"/>
    <w:rsid w:val="008029A3"/>
    <w:rsid w:val="008029AE"/>
    <w:rsid w:val="008029C5"/>
    <w:rsid w:val="008029CB"/>
    <w:rsid w:val="008029F2"/>
    <w:rsid w:val="008029FA"/>
    <w:rsid w:val="008029FC"/>
    <w:rsid w:val="00802A16"/>
    <w:rsid w:val="00802A64"/>
    <w:rsid w:val="00802A68"/>
    <w:rsid w:val="00802A91"/>
    <w:rsid w:val="00802AD0"/>
    <w:rsid w:val="00802B55"/>
    <w:rsid w:val="00802B63"/>
    <w:rsid w:val="00802B94"/>
    <w:rsid w:val="00802BE0"/>
    <w:rsid w:val="00802C09"/>
    <w:rsid w:val="00802C1D"/>
    <w:rsid w:val="00802C62"/>
    <w:rsid w:val="00802C65"/>
    <w:rsid w:val="00802D4B"/>
    <w:rsid w:val="00802D7B"/>
    <w:rsid w:val="00802D92"/>
    <w:rsid w:val="00802E48"/>
    <w:rsid w:val="00802E52"/>
    <w:rsid w:val="00802E61"/>
    <w:rsid w:val="00802E65"/>
    <w:rsid w:val="00802E76"/>
    <w:rsid w:val="00802E9E"/>
    <w:rsid w:val="00802EBE"/>
    <w:rsid w:val="00802EF2"/>
    <w:rsid w:val="00802F01"/>
    <w:rsid w:val="00802F5E"/>
    <w:rsid w:val="00802F7C"/>
    <w:rsid w:val="00802FAA"/>
    <w:rsid w:val="00803024"/>
    <w:rsid w:val="00803044"/>
    <w:rsid w:val="0080305E"/>
    <w:rsid w:val="00803062"/>
    <w:rsid w:val="00803070"/>
    <w:rsid w:val="00803078"/>
    <w:rsid w:val="00803108"/>
    <w:rsid w:val="0080310F"/>
    <w:rsid w:val="00803112"/>
    <w:rsid w:val="00803128"/>
    <w:rsid w:val="0080313A"/>
    <w:rsid w:val="008031BA"/>
    <w:rsid w:val="008031D5"/>
    <w:rsid w:val="008031D7"/>
    <w:rsid w:val="0080321B"/>
    <w:rsid w:val="0080322D"/>
    <w:rsid w:val="00803233"/>
    <w:rsid w:val="00803235"/>
    <w:rsid w:val="0080323E"/>
    <w:rsid w:val="0080325F"/>
    <w:rsid w:val="00803286"/>
    <w:rsid w:val="00803305"/>
    <w:rsid w:val="00803335"/>
    <w:rsid w:val="00803339"/>
    <w:rsid w:val="0080333D"/>
    <w:rsid w:val="00803379"/>
    <w:rsid w:val="008033B4"/>
    <w:rsid w:val="008033DA"/>
    <w:rsid w:val="008033FD"/>
    <w:rsid w:val="00803427"/>
    <w:rsid w:val="00803457"/>
    <w:rsid w:val="0080347E"/>
    <w:rsid w:val="0080347F"/>
    <w:rsid w:val="008034AE"/>
    <w:rsid w:val="008034BB"/>
    <w:rsid w:val="008034CB"/>
    <w:rsid w:val="0080350D"/>
    <w:rsid w:val="008035A2"/>
    <w:rsid w:val="008035CD"/>
    <w:rsid w:val="008035F0"/>
    <w:rsid w:val="0080361A"/>
    <w:rsid w:val="0080363D"/>
    <w:rsid w:val="0080364D"/>
    <w:rsid w:val="0080366C"/>
    <w:rsid w:val="0080369B"/>
    <w:rsid w:val="008036A2"/>
    <w:rsid w:val="008036A5"/>
    <w:rsid w:val="00803711"/>
    <w:rsid w:val="00803756"/>
    <w:rsid w:val="00803759"/>
    <w:rsid w:val="0080376D"/>
    <w:rsid w:val="008037BF"/>
    <w:rsid w:val="008037CE"/>
    <w:rsid w:val="008037D6"/>
    <w:rsid w:val="008037DB"/>
    <w:rsid w:val="008037EB"/>
    <w:rsid w:val="00803817"/>
    <w:rsid w:val="0080382F"/>
    <w:rsid w:val="008038DE"/>
    <w:rsid w:val="008038FE"/>
    <w:rsid w:val="0080391D"/>
    <w:rsid w:val="00803934"/>
    <w:rsid w:val="00803997"/>
    <w:rsid w:val="008039B1"/>
    <w:rsid w:val="008039BA"/>
    <w:rsid w:val="008039F4"/>
    <w:rsid w:val="00803A25"/>
    <w:rsid w:val="00803A89"/>
    <w:rsid w:val="00803AC5"/>
    <w:rsid w:val="00803AF4"/>
    <w:rsid w:val="00803B4B"/>
    <w:rsid w:val="00803B74"/>
    <w:rsid w:val="00803B8D"/>
    <w:rsid w:val="00803BDB"/>
    <w:rsid w:val="00803BDD"/>
    <w:rsid w:val="00803BE6"/>
    <w:rsid w:val="00803BF9"/>
    <w:rsid w:val="00803C0E"/>
    <w:rsid w:val="00803CEC"/>
    <w:rsid w:val="00803CFA"/>
    <w:rsid w:val="00803D16"/>
    <w:rsid w:val="00803D68"/>
    <w:rsid w:val="00803D98"/>
    <w:rsid w:val="00803D99"/>
    <w:rsid w:val="00803DCC"/>
    <w:rsid w:val="00803DE8"/>
    <w:rsid w:val="00803E0B"/>
    <w:rsid w:val="00803E0D"/>
    <w:rsid w:val="00803E1D"/>
    <w:rsid w:val="00803E47"/>
    <w:rsid w:val="00803E6E"/>
    <w:rsid w:val="00803E72"/>
    <w:rsid w:val="00803EC6"/>
    <w:rsid w:val="00803F01"/>
    <w:rsid w:val="00803F0A"/>
    <w:rsid w:val="00803F1F"/>
    <w:rsid w:val="00803F20"/>
    <w:rsid w:val="00803F70"/>
    <w:rsid w:val="00803FFB"/>
    <w:rsid w:val="00803FFF"/>
    <w:rsid w:val="00804032"/>
    <w:rsid w:val="0080407F"/>
    <w:rsid w:val="00804094"/>
    <w:rsid w:val="008040E7"/>
    <w:rsid w:val="008040FF"/>
    <w:rsid w:val="00804119"/>
    <w:rsid w:val="00804140"/>
    <w:rsid w:val="00804186"/>
    <w:rsid w:val="0080419B"/>
    <w:rsid w:val="0080419D"/>
    <w:rsid w:val="008041C9"/>
    <w:rsid w:val="0080421B"/>
    <w:rsid w:val="00804221"/>
    <w:rsid w:val="0080422E"/>
    <w:rsid w:val="0080423D"/>
    <w:rsid w:val="00804265"/>
    <w:rsid w:val="008042AD"/>
    <w:rsid w:val="008042C4"/>
    <w:rsid w:val="008042DB"/>
    <w:rsid w:val="00804354"/>
    <w:rsid w:val="00804378"/>
    <w:rsid w:val="0080438C"/>
    <w:rsid w:val="0080439E"/>
    <w:rsid w:val="008043BA"/>
    <w:rsid w:val="008043C2"/>
    <w:rsid w:val="008043D4"/>
    <w:rsid w:val="008043E1"/>
    <w:rsid w:val="00804410"/>
    <w:rsid w:val="00804425"/>
    <w:rsid w:val="00804488"/>
    <w:rsid w:val="00804526"/>
    <w:rsid w:val="0080453A"/>
    <w:rsid w:val="00804555"/>
    <w:rsid w:val="00804563"/>
    <w:rsid w:val="008045B2"/>
    <w:rsid w:val="008045C4"/>
    <w:rsid w:val="008045C8"/>
    <w:rsid w:val="008045CE"/>
    <w:rsid w:val="008045E5"/>
    <w:rsid w:val="0080465C"/>
    <w:rsid w:val="008046C2"/>
    <w:rsid w:val="008046DC"/>
    <w:rsid w:val="00804718"/>
    <w:rsid w:val="008047B5"/>
    <w:rsid w:val="0080480E"/>
    <w:rsid w:val="008048A1"/>
    <w:rsid w:val="008048C4"/>
    <w:rsid w:val="008048F9"/>
    <w:rsid w:val="00804931"/>
    <w:rsid w:val="0080493A"/>
    <w:rsid w:val="008049A5"/>
    <w:rsid w:val="008049C0"/>
    <w:rsid w:val="008049E5"/>
    <w:rsid w:val="008049F9"/>
    <w:rsid w:val="00804A1D"/>
    <w:rsid w:val="00804A3D"/>
    <w:rsid w:val="00804A70"/>
    <w:rsid w:val="00804ACD"/>
    <w:rsid w:val="00804AD4"/>
    <w:rsid w:val="00804B40"/>
    <w:rsid w:val="00804B42"/>
    <w:rsid w:val="00804B44"/>
    <w:rsid w:val="00804B4D"/>
    <w:rsid w:val="00804B6F"/>
    <w:rsid w:val="00804B88"/>
    <w:rsid w:val="00804B9A"/>
    <w:rsid w:val="00804B9D"/>
    <w:rsid w:val="00804BEC"/>
    <w:rsid w:val="00804BFC"/>
    <w:rsid w:val="00804BFF"/>
    <w:rsid w:val="00804C07"/>
    <w:rsid w:val="00804C2F"/>
    <w:rsid w:val="00804C47"/>
    <w:rsid w:val="00804C81"/>
    <w:rsid w:val="00804C85"/>
    <w:rsid w:val="00804CBE"/>
    <w:rsid w:val="00804CF8"/>
    <w:rsid w:val="00804D3F"/>
    <w:rsid w:val="00804D4A"/>
    <w:rsid w:val="00804D85"/>
    <w:rsid w:val="00804DD3"/>
    <w:rsid w:val="00804E38"/>
    <w:rsid w:val="00804E64"/>
    <w:rsid w:val="00804E65"/>
    <w:rsid w:val="00804EC9"/>
    <w:rsid w:val="00804EE1"/>
    <w:rsid w:val="00804F03"/>
    <w:rsid w:val="00804F5A"/>
    <w:rsid w:val="00804F7A"/>
    <w:rsid w:val="00804FD0"/>
    <w:rsid w:val="00804FE5"/>
    <w:rsid w:val="0080502B"/>
    <w:rsid w:val="00805036"/>
    <w:rsid w:val="00805050"/>
    <w:rsid w:val="00805053"/>
    <w:rsid w:val="0080506E"/>
    <w:rsid w:val="00805078"/>
    <w:rsid w:val="0080507C"/>
    <w:rsid w:val="008050B6"/>
    <w:rsid w:val="008050E8"/>
    <w:rsid w:val="00805165"/>
    <w:rsid w:val="00805185"/>
    <w:rsid w:val="008051AC"/>
    <w:rsid w:val="00805201"/>
    <w:rsid w:val="0080520B"/>
    <w:rsid w:val="00805220"/>
    <w:rsid w:val="0080524E"/>
    <w:rsid w:val="00805280"/>
    <w:rsid w:val="008052A2"/>
    <w:rsid w:val="008052F9"/>
    <w:rsid w:val="00805312"/>
    <w:rsid w:val="0080531E"/>
    <w:rsid w:val="0080536E"/>
    <w:rsid w:val="00805405"/>
    <w:rsid w:val="00805455"/>
    <w:rsid w:val="00805483"/>
    <w:rsid w:val="0080548E"/>
    <w:rsid w:val="008054BA"/>
    <w:rsid w:val="008054EA"/>
    <w:rsid w:val="00805564"/>
    <w:rsid w:val="008055C0"/>
    <w:rsid w:val="00805632"/>
    <w:rsid w:val="00805634"/>
    <w:rsid w:val="008056C7"/>
    <w:rsid w:val="008056DB"/>
    <w:rsid w:val="008056E6"/>
    <w:rsid w:val="008056F0"/>
    <w:rsid w:val="00805757"/>
    <w:rsid w:val="00805786"/>
    <w:rsid w:val="008057B7"/>
    <w:rsid w:val="008057F0"/>
    <w:rsid w:val="0080581D"/>
    <w:rsid w:val="0080582F"/>
    <w:rsid w:val="00805836"/>
    <w:rsid w:val="00805861"/>
    <w:rsid w:val="008058B7"/>
    <w:rsid w:val="008058BC"/>
    <w:rsid w:val="008058DD"/>
    <w:rsid w:val="008058E3"/>
    <w:rsid w:val="008058E7"/>
    <w:rsid w:val="008058F8"/>
    <w:rsid w:val="00805969"/>
    <w:rsid w:val="008059AC"/>
    <w:rsid w:val="008059D5"/>
    <w:rsid w:val="008059F3"/>
    <w:rsid w:val="008059FD"/>
    <w:rsid w:val="00805A1F"/>
    <w:rsid w:val="00805A27"/>
    <w:rsid w:val="00805A52"/>
    <w:rsid w:val="00805ACF"/>
    <w:rsid w:val="00805AD6"/>
    <w:rsid w:val="00805AFA"/>
    <w:rsid w:val="00805AFC"/>
    <w:rsid w:val="00805B48"/>
    <w:rsid w:val="00805B52"/>
    <w:rsid w:val="00805C37"/>
    <w:rsid w:val="00805C50"/>
    <w:rsid w:val="00805C60"/>
    <w:rsid w:val="00805C71"/>
    <w:rsid w:val="00805C96"/>
    <w:rsid w:val="00805C9D"/>
    <w:rsid w:val="00805C9E"/>
    <w:rsid w:val="00805CC2"/>
    <w:rsid w:val="00805D00"/>
    <w:rsid w:val="00805D32"/>
    <w:rsid w:val="00805D52"/>
    <w:rsid w:val="00805D62"/>
    <w:rsid w:val="00805D69"/>
    <w:rsid w:val="00805DA1"/>
    <w:rsid w:val="00805DCC"/>
    <w:rsid w:val="00805E02"/>
    <w:rsid w:val="00805E20"/>
    <w:rsid w:val="00805ED6"/>
    <w:rsid w:val="00805EFB"/>
    <w:rsid w:val="00805F1B"/>
    <w:rsid w:val="00805F50"/>
    <w:rsid w:val="00805F66"/>
    <w:rsid w:val="00805F6E"/>
    <w:rsid w:val="00805FAE"/>
    <w:rsid w:val="00805FC0"/>
    <w:rsid w:val="00805FD5"/>
    <w:rsid w:val="0080608C"/>
    <w:rsid w:val="008060B1"/>
    <w:rsid w:val="008060B2"/>
    <w:rsid w:val="00806167"/>
    <w:rsid w:val="00806168"/>
    <w:rsid w:val="008061A8"/>
    <w:rsid w:val="008061EE"/>
    <w:rsid w:val="00806277"/>
    <w:rsid w:val="0080634F"/>
    <w:rsid w:val="008063EA"/>
    <w:rsid w:val="0080640A"/>
    <w:rsid w:val="00806443"/>
    <w:rsid w:val="008064A4"/>
    <w:rsid w:val="008064AC"/>
    <w:rsid w:val="008064B6"/>
    <w:rsid w:val="008064B7"/>
    <w:rsid w:val="008064C0"/>
    <w:rsid w:val="008064EB"/>
    <w:rsid w:val="0080651A"/>
    <w:rsid w:val="00806525"/>
    <w:rsid w:val="00806539"/>
    <w:rsid w:val="0080657B"/>
    <w:rsid w:val="0080658D"/>
    <w:rsid w:val="008065DB"/>
    <w:rsid w:val="008065EA"/>
    <w:rsid w:val="008065FA"/>
    <w:rsid w:val="00806606"/>
    <w:rsid w:val="00806609"/>
    <w:rsid w:val="0080664C"/>
    <w:rsid w:val="00806674"/>
    <w:rsid w:val="008066A3"/>
    <w:rsid w:val="008066C1"/>
    <w:rsid w:val="008066CF"/>
    <w:rsid w:val="0080670C"/>
    <w:rsid w:val="0080679D"/>
    <w:rsid w:val="008067AF"/>
    <w:rsid w:val="008067F7"/>
    <w:rsid w:val="008067FC"/>
    <w:rsid w:val="0080680B"/>
    <w:rsid w:val="0080690F"/>
    <w:rsid w:val="0080699F"/>
    <w:rsid w:val="008069B0"/>
    <w:rsid w:val="008069B2"/>
    <w:rsid w:val="008069EB"/>
    <w:rsid w:val="008069FD"/>
    <w:rsid w:val="00806A0E"/>
    <w:rsid w:val="00806A43"/>
    <w:rsid w:val="00806A61"/>
    <w:rsid w:val="00806A96"/>
    <w:rsid w:val="00806AA4"/>
    <w:rsid w:val="00806AC3"/>
    <w:rsid w:val="00806AD6"/>
    <w:rsid w:val="00806AFC"/>
    <w:rsid w:val="00806B01"/>
    <w:rsid w:val="00806B05"/>
    <w:rsid w:val="00806B08"/>
    <w:rsid w:val="00806B4F"/>
    <w:rsid w:val="00806B52"/>
    <w:rsid w:val="00806B55"/>
    <w:rsid w:val="00806B6F"/>
    <w:rsid w:val="00806B70"/>
    <w:rsid w:val="00806B7D"/>
    <w:rsid w:val="00806C34"/>
    <w:rsid w:val="00806C3A"/>
    <w:rsid w:val="00806C4A"/>
    <w:rsid w:val="00806C4B"/>
    <w:rsid w:val="00806C66"/>
    <w:rsid w:val="00806C7B"/>
    <w:rsid w:val="00806C8C"/>
    <w:rsid w:val="00806C9A"/>
    <w:rsid w:val="00806CC1"/>
    <w:rsid w:val="00806CC2"/>
    <w:rsid w:val="00806CCE"/>
    <w:rsid w:val="00806CD6"/>
    <w:rsid w:val="00806D0B"/>
    <w:rsid w:val="00806D24"/>
    <w:rsid w:val="00806D2A"/>
    <w:rsid w:val="00806D6E"/>
    <w:rsid w:val="00806DB6"/>
    <w:rsid w:val="00806E89"/>
    <w:rsid w:val="00806EB1"/>
    <w:rsid w:val="00806ECD"/>
    <w:rsid w:val="00806ECF"/>
    <w:rsid w:val="00806ED1"/>
    <w:rsid w:val="00806F42"/>
    <w:rsid w:val="00806F67"/>
    <w:rsid w:val="00806F96"/>
    <w:rsid w:val="00806FD2"/>
    <w:rsid w:val="00807001"/>
    <w:rsid w:val="00807004"/>
    <w:rsid w:val="0080701E"/>
    <w:rsid w:val="0080703A"/>
    <w:rsid w:val="00807067"/>
    <w:rsid w:val="00807086"/>
    <w:rsid w:val="008070A8"/>
    <w:rsid w:val="008070DB"/>
    <w:rsid w:val="008070EF"/>
    <w:rsid w:val="008070F5"/>
    <w:rsid w:val="00807133"/>
    <w:rsid w:val="00807151"/>
    <w:rsid w:val="008071A9"/>
    <w:rsid w:val="0080720F"/>
    <w:rsid w:val="00807254"/>
    <w:rsid w:val="0080726A"/>
    <w:rsid w:val="0080727E"/>
    <w:rsid w:val="00807280"/>
    <w:rsid w:val="00807298"/>
    <w:rsid w:val="008072D8"/>
    <w:rsid w:val="008072E8"/>
    <w:rsid w:val="00807307"/>
    <w:rsid w:val="00807314"/>
    <w:rsid w:val="008073FE"/>
    <w:rsid w:val="00807420"/>
    <w:rsid w:val="00807451"/>
    <w:rsid w:val="00807461"/>
    <w:rsid w:val="008074B8"/>
    <w:rsid w:val="008074E5"/>
    <w:rsid w:val="0080751C"/>
    <w:rsid w:val="0080753D"/>
    <w:rsid w:val="00807598"/>
    <w:rsid w:val="008075E8"/>
    <w:rsid w:val="00807600"/>
    <w:rsid w:val="0080760A"/>
    <w:rsid w:val="0080765D"/>
    <w:rsid w:val="0080766D"/>
    <w:rsid w:val="00807686"/>
    <w:rsid w:val="008076D9"/>
    <w:rsid w:val="008076E7"/>
    <w:rsid w:val="0080774F"/>
    <w:rsid w:val="0080778F"/>
    <w:rsid w:val="00807791"/>
    <w:rsid w:val="008077A4"/>
    <w:rsid w:val="008077B0"/>
    <w:rsid w:val="008077B5"/>
    <w:rsid w:val="008077DA"/>
    <w:rsid w:val="008077DE"/>
    <w:rsid w:val="00807812"/>
    <w:rsid w:val="00807827"/>
    <w:rsid w:val="0080784A"/>
    <w:rsid w:val="0080786C"/>
    <w:rsid w:val="00807887"/>
    <w:rsid w:val="008078BC"/>
    <w:rsid w:val="008078CA"/>
    <w:rsid w:val="0080792D"/>
    <w:rsid w:val="00807983"/>
    <w:rsid w:val="008079C2"/>
    <w:rsid w:val="008079F2"/>
    <w:rsid w:val="00807A45"/>
    <w:rsid w:val="00807A46"/>
    <w:rsid w:val="00807A98"/>
    <w:rsid w:val="00807AED"/>
    <w:rsid w:val="00807B48"/>
    <w:rsid w:val="00807B82"/>
    <w:rsid w:val="00807B9A"/>
    <w:rsid w:val="00807BCF"/>
    <w:rsid w:val="00807BD7"/>
    <w:rsid w:val="00807BE7"/>
    <w:rsid w:val="00807C3E"/>
    <w:rsid w:val="00807C48"/>
    <w:rsid w:val="00807C77"/>
    <w:rsid w:val="00807CF7"/>
    <w:rsid w:val="00807D02"/>
    <w:rsid w:val="00807D0A"/>
    <w:rsid w:val="00807D25"/>
    <w:rsid w:val="00807DB1"/>
    <w:rsid w:val="00807E0D"/>
    <w:rsid w:val="00807E2D"/>
    <w:rsid w:val="00807E3D"/>
    <w:rsid w:val="00807E48"/>
    <w:rsid w:val="00807E75"/>
    <w:rsid w:val="00807E9E"/>
    <w:rsid w:val="00807EB7"/>
    <w:rsid w:val="00807ECC"/>
    <w:rsid w:val="00807F2B"/>
    <w:rsid w:val="00807F6F"/>
    <w:rsid w:val="00807FA9"/>
    <w:rsid w:val="00807FC5"/>
    <w:rsid w:val="00807FD8"/>
    <w:rsid w:val="00810025"/>
    <w:rsid w:val="00810031"/>
    <w:rsid w:val="0081008A"/>
    <w:rsid w:val="0081008B"/>
    <w:rsid w:val="008100B6"/>
    <w:rsid w:val="00810121"/>
    <w:rsid w:val="00810136"/>
    <w:rsid w:val="00810144"/>
    <w:rsid w:val="00810152"/>
    <w:rsid w:val="0081015E"/>
    <w:rsid w:val="00810182"/>
    <w:rsid w:val="008101DD"/>
    <w:rsid w:val="008101EE"/>
    <w:rsid w:val="008101F1"/>
    <w:rsid w:val="008101F9"/>
    <w:rsid w:val="0081021F"/>
    <w:rsid w:val="00810228"/>
    <w:rsid w:val="0081026F"/>
    <w:rsid w:val="00810288"/>
    <w:rsid w:val="008102B7"/>
    <w:rsid w:val="008102D9"/>
    <w:rsid w:val="00810307"/>
    <w:rsid w:val="00810336"/>
    <w:rsid w:val="00810362"/>
    <w:rsid w:val="0081037A"/>
    <w:rsid w:val="00810410"/>
    <w:rsid w:val="00810428"/>
    <w:rsid w:val="00810436"/>
    <w:rsid w:val="0081043D"/>
    <w:rsid w:val="00810472"/>
    <w:rsid w:val="008104F0"/>
    <w:rsid w:val="0081054D"/>
    <w:rsid w:val="00810553"/>
    <w:rsid w:val="00810562"/>
    <w:rsid w:val="0081057C"/>
    <w:rsid w:val="0081061A"/>
    <w:rsid w:val="00810631"/>
    <w:rsid w:val="00810636"/>
    <w:rsid w:val="00810637"/>
    <w:rsid w:val="00810638"/>
    <w:rsid w:val="0081063A"/>
    <w:rsid w:val="00810656"/>
    <w:rsid w:val="008106A7"/>
    <w:rsid w:val="00810721"/>
    <w:rsid w:val="0081076D"/>
    <w:rsid w:val="00810782"/>
    <w:rsid w:val="008107A2"/>
    <w:rsid w:val="008107B8"/>
    <w:rsid w:val="008107BA"/>
    <w:rsid w:val="008107C9"/>
    <w:rsid w:val="008107D7"/>
    <w:rsid w:val="008107DC"/>
    <w:rsid w:val="008107E5"/>
    <w:rsid w:val="008107F7"/>
    <w:rsid w:val="00810832"/>
    <w:rsid w:val="00810847"/>
    <w:rsid w:val="00810867"/>
    <w:rsid w:val="0081089E"/>
    <w:rsid w:val="00810910"/>
    <w:rsid w:val="0081095B"/>
    <w:rsid w:val="0081099E"/>
    <w:rsid w:val="008109AB"/>
    <w:rsid w:val="008109AD"/>
    <w:rsid w:val="008109B3"/>
    <w:rsid w:val="008109D8"/>
    <w:rsid w:val="00810A05"/>
    <w:rsid w:val="00810A0C"/>
    <w:rsid w:val="00810A16"/>
    <w:rsid w:val="00810A1E"/>
    <w:rsid w:val="00810A3C"/>
    <w:rsid w:val="00810A53"/>
    <w:rsid w:val="00810A70"/>
    <w:rsid w:val="00810AAF"/>
    <w:rsid w:val="00810AB9"/>
    <w:rsid w:val="00810ABA"/>
    <w:rsid w:val="00810AC5"/>
    <w:rsid w:val="00810ACC"/>
    <w:rsid w:val="00810ADB"/>
    <w:rsid w:val="00810B13"/>
    <w:rsid w:val="00810B29"/>
    <w:rsid w:val="00810B69"/>
    <w:rsid w:val="00810BA4"/>
    <w:rsid w:val="00810BDE"/>
    <w:rsid w:val="00810C00"/>
    <w:rsid w:val="00810C1C"/>
    <w:rsid w:val="00810C2F"/>
    <w:rsid w:val="00810C67"/>
    <w:rsid w:val="00810C75"/>
    <w:rsid w:val="00810CBF"/>
    <w:rsid w:val="00810CE3"/>
    <w:rsid w:val="00810D02"/>
    <w:rsid w:val="00810D30"/>
    <w:rsid w:val="00810D48"/>
    <w:rsid w:val="00810D63"/>
    <w:rsid w:val="00810D78"/>
    <w:rsid w:val="00810DA5"/>
    <w:rsid w:val="00810DCD"/>
    <w:rsid w:val="00810DDB"/>
    <w:rsid w:val="00810E16"/>
    <w:rsid w:val="00810E1C"/>
    <w:rsid w:val="00810E2F"/>
    <w:rsid w:val="00810E6B"/>
    <w:rsid w:val="00810E7B"/>
    <w:rsid w:val="00810E7C"/>
    <w:rsid w:val="00810EBB"/>
    <w:rsid w:val="00810EC9"/>
    <w:rsid w:val="00810EE3"/>
    <w:rsid w:val="00810EF1"/>
    <w:rsid w:val="00810F05"/>
    <w:rsid w:val="00810F1F"/>
    <w:rsid w:val="00810F84"/>
    <w:rsid w:val="00810FA2"/>
    <w:rsid w:val="00810FC4"/>
    <w:rsid w:val="00810FDB"/>
    <w:rsid w:val="00810FEA"/>
    <w:rsid w:val="00811021"/>
    <w:rsid w:val="00811072"/>
    <w:rsid w:val="008110A4"/>
    <w:rsid w:val="008110DE"/>
    <w:rsid w:val="00811118"/>
    <w:rsid w:val="00811123"/>
    <w:rsid w:val="0081115D"/>
    <w:rsid w:val="0081117D"/>
    <w:rsid w:val="00811181"/>
    <w:rsid w:val="00811183"/>
    <w:rsid w:val="008111E3"/>
    <w:rsid w:val="00811234"/>
    <w:rsid w:val="0081123D"/>
    <w:rsid w:val="00811241"/>
    <w:rsid w:val="00811275"/>
    <w:rsid w:val="00811295"/>
    <w:rsid w:val="008112B6"/>
    <w:rsid w:val="008112C7"/>
    <w:rsid w:val="008112D5"/>
    <w:rsid w:val="008112E6"/>
    <w:rsid w:val="00811309"/>
    <w:rsid w:val="00811319"/>
    <w:rsid w:val="0081132E"/>
    <w:rsid w:val="0081138B"/>
    <w:rsid w:val="00811397"/>
    <w:rsid w:val="008113BB"/>
    <w:rsid w:val="00811406"/>
    <w:rsid w:val="00811445"/>
    <w:rsid w:val="00811451"/>
    <w:rsid w:val="0081146E"/>
    <w:rsid w:val="00811481"/>
    <w:rsid w:val="008114B0"/>
    <w:rsid w:val="008114C8"/>
    <w:rsid w:val="008114E0"/>
    <w:rsid w:val="00811555"/>
    <w:rsid w:val="0081155F"/>
    <w:rsid w:val="0081158E"/>
    <w:rsid w:val="008115AD"/>
    <w:rsid w:val="008115CA"/>
    <w:rsid w:val="008115CE"/>
    <w:rsid w:val="0081161C"/>
    <w:rsid w:val="00811638"/>
    <w:rsid w:val="00811648"/>
    <w:rsid w:val="0081164A"/>
    <w:rsid w:val="0081164F"/>
    <w:rsid w:val="008116A3"/>
    <w:rsid w:val="008116B4"/>
    <w:rsid w:val="008116C8"/>
    <w:rsid w:val="008116C9"/>
    <w:rsid w:val="008117B3"/>
    <w:rsid w:val="008117B7"/>
    <w:rsid w:val="008117FA"/>
    <w:rsid w:val="00811852"/>
    <w:rsid w:val="00811879"/>
    <w:rsid w:val="0081189D"/>
    <w:rsid w:val="008118B2"/>
    <w:rsid w:val="008118D4"/>
    <w:rsid w:val="00811938"/>
    <w:rsid w:val="00811948"/>
    <w:rsid w:val="00811955"/>
    <w:rsid w:val="00811961"/>
    <w:rsid w:val="00811974"/>
    <w:rsid w:val="0081197B"/>
    <w:rsid w:val="00811993"/>
    <w:rsid w:val="00811998"/>
    <w:rsid w:val="008119A5"/>
    <w:rsid w:val="008119AD"/>
    <w:rsid w:val="008119BE"/>
    <w:rsid w:val="00811A3A"/>
    <w:rsid w:val="00811A3D"/>
    <w:rsid w:val="00811A56"/>
    <w:rsid w:val="00811A63"/>
    <w:rsid w:val="00811A85"/>
    <w:rsid w:val="00811A91"/>
    <w:rsid w:val="00811AED"/>
    <w:rsid w:val="00811B0F"/>
    <w:rsid w:val="00811B2F"/>
    <w:rsid w:val="00811B39"/>
    <w:rsid w:val="00811B3F"/>
    <w:rsid w:val="00811B62"/>
    <w:rsid w:val="00811B72"/>
    <w:rsid w:val="00811BC6"/>
    <w:rsid w:val="00811BD8"/>
    <w:rsid w:val="00811C34"/>
    <w:rsid w:val="00811C3F"/>
    <w:rsid w:val="00811D1A"/>
    <w:rsid w:val="00811D1E"/>
    <w:rsid w:val="00811D2C"/>
    <w:rsid w:val="00811D65"/>
    <w:rsid w:val="00811D83"/>
    <w:rsid w:val="00811DE8"/>
    <w:rsid w:val="00811E1F"/>
    <w:rsid w:val="00811E59"/>
    <w:rsid w:val="00811E92"/>
    <w:rsid w:val="00811EFB"/>
    <w:rsid w:val="00811F2D"/>
    <w:rsid w:val="00811F36"/>
    <w:rsid w:val="00811F43"/>
    <w:rsid w:val="00811F56"/>
    <w:rsid w:val="00811FDE"/>
    <w:rsid w:val="00811FE1"/>
    <w:rsid w:val="00812022"/>
    <w:rsid w:val="00812069"/>
    <w:rsid w:val="0081208C"/>
    <w:rsid w:val="008120EB"/>
    <w:rsid w:val="008120F4"/>
    <w:rsid w:val="0081210C"/>
    <w:rsid w:val="00812118"/>
    <w:rsid w:val="00812217"/>
    <w:rsid w:val="00812226"/>
    <w:rsid w:val="00812242"/>
    <w:rsid w:val="00812258"/>
    <w:rsid w:val="00812262"/>
    <w:rsid w:val="00812286"/>
    <w:rsid w:val="008122BF"/>
    <w:rsid w:val="0081230C"/>
    <w:rsid w:val="0081231A"/>
    <w:rsid w:val="00812345"/>
    <w:rsid w:val="008123D4"/>
    <w:rsid w:val="0081242D"/>
    <w:rsid w:val="00812478"/>
    <w:rsid w:val="00812523"/>
    <w:rsid w:val="00812529"/>
    <w:rsid w:val="0081257D"/>
    <w:rsid w:val="0081258E"/>
    <w:rsid w:val="008125A6"/>
    <w:rsid w:val="008125B1"/>
    <w:rsid w:val="0081266E"/>
    <w:rsid w:val="00812693"/>
    <w:rsid w:val="008126DC"/>
    <w:rsid w:val="008126E9"/>
    <w:rsid w:val="00812729"/>
    <w:rsid w:val="00812763"/>
    <w:rsid w:val="00812773"/>
    <w:rsid w:val="008127AF"/>
    <w:rsid w:val="008127BC"/>
    <w:rsid w:val="008127C0"/>
    <w:rsid w:val="008127D1"/>
    <w:rsid w:val="00812828"/>
    <w:rsid w:val="00812835"/>
    <w:rsid w:val="0081285E"/>
    <w:rsid w:val="00812893"/>
    <w:rsid w:val="008128A0"/>
    <w:rsid w:val="008128BC"/>
    <w:rsid w:val="008128EA"/>
    <w:rsid w:val="00812913"/>
    <w:rsid w:val="00812970"/>
    <w:rsid w:val="008129A2"/>
    <w:rsid w:val="008129C9"/>
    <w:rsid w:val="008129CE"/>
    <w:rsid w:val="008129FA"/>
    <w:rsid w:val="00812A02"/>
    <w:rsid w:val="00812A13"/>
    <w:rsid w:val="00812A2B"/>
    <w:rsid w:val="00812A81"/>
    <w:rsid w:val="00812AAB"/>
    <w:rsid w:val="00812AAD"/>
    <w:rsid w:val="00812AED"/>
    <w:rsid w:val="00812AF4"/>
    <w:rsid w:val="00812B8B"/>
    <w:rsid w:val="00812C05"/>
    <w:rsid w:val="00812C1D"/>
    <w:rsid w:val="00812C9B"/>
    <w:rsid w:val="00812CEC"/>
    <w:rsid w:val="00812CF0"/>
    <w:rsid w:val="00812CF1"/>
    <w:rsid w:val="00812CFE"/>
    <w:rsid w:val="00812D04"/>
    <w:rsid w:val="00812D07"/>
    <w:rsid w:val="00812D28"/>
    <w:rsid w:val="00812D4D"/>
    <w:rsid w:val="00812D6F"/>
    <w:rsid w:val="00812DA1"/>
    <w:rsid w:val="00812DAA"/>
    <w:rsid w:val="00812DB5"/>
    <w:rsid w:val="00812DCA"/>
    <w:rsid w:val="00812E48"/>
    <w:rsid w:val="00812F6D"/>
    <w:rsid w:val="00812F80"/>
    <w:rsid w:val="00812FB2"/>
    <w:rsid w:val="00812FE9"/>
    <w:rsid w:val="00812FF7"/>
    <w:rsid w:val="0081305A"/>
    <w:rsid w:val="00813068"/>
    <w:rsid w:val="00813073"/>
    <w:rsid w:val="00813077"/>
    <w:rsid w:val="00813089"/>
    <w:rsid w:val="008130D8"/>
    <w:rsid w:val="008130E5"/>
    <w:rsid w:val="00813101"/>
    <w:rsid w:val="0081315D"/>
    <w:rsid w:val="00813172"/>
    <w:rsid w:val="008131A9"/>
    <w:rsid w:val="008131AD"/>
    <w:rsid w:val="008131C6"/>
    <w:rsid w:val="008131E7"/>
    <w:rsid w:val="008131EF"/>
    <w:rsid w:val="0081324B"/>
    <w:rsid w:val="00813261"/>
    <w:rsid w:val="00813273"/>
    <w:rsid w:val="00813297"/>
    <w:rsid w:val="008132BF"/>
    <w:rsid w:val="008132CC"/>
    <w:rsid w:val="008132E2"/>
    <w:rsid w:val="00813303"/>
    <w:rsid w:val="0081336C"/>
    <w:rsid w:val="008133A6"/>
    <w:rsid w:val="008133B3"/>
    <w:rsid w:val="008133FF"/>
    <w:rsid w:val="00813429"/>
    <w:rsid w:val="00813444"/>
    <w:rsid w:val="008134C1"/>
    <w:rsid w:val="0081351B"/>
    <w:rsid w:val="0081352C"/>
    <w:rsid w:val="00813545"/>
    <w:rsid w:val="00813575"/>
    <w:rsid w:val="00813619"/>
    <w:rsid w:val="0081365E"/>
    <w:rsid w:val="00813682"/>
    <w:rsid w:val="0081368B"/>
    <w:rsid w:val="008136B1"/>
    <w:rsid w:val="0081373C"/>
    <w:rsid w:val="00813746"/>
    <w:rsid w:val="00813754"/>
    <w:rsid w:val="008137A1"/>
    <w:rsid w:val="008137BE"/>
    <w:rsid w:val="008137DD"/>
    <w:rsid w:val="00813829"/>
    <w:rsid w:val="00813862"/>
    <w:rsid w:val="008138BC"/>
    <w:rsid w:val="008138E1"/>
    <w:rsid w:val="0081394D"/>
    <w:rsid w:val="00813974"/>
    <w:rsid w:val="008139A0"/>
    <w:rsid w:val="008139CF"/>
    <w:rsid w:val="008139DB"/>
    <w:rsid w:val="008139EC"/>
    <w:rsid w:val="008139F9"/>
    <w:rsid w:val="00813A13"/>
    <w:rsid w:val="00813A1E"/>
    <w:rsid w:val="00813A68"/>
    <w:rsid w:val="00813A9C"/>
    <w:rsid w:val="00813AA5"/>
    <w:rsid w:val="00813AE8"/>
    <w:rsid w:val="00813AEF"/>
    <w:rsid w:val="00813AF8"/>
    <w:rsid w:val="00813B0C"/>
    <w:rsid w:val="00813B0E"/>
    <w:rsid w:val="00813B20"/>
    <w:rsid w:val="00813B55"/>
    <w:rsid w:val="00813B5E"/>
    <w:rsid w:val="00813B63"/>
    <w:rsid w:val="00813B79"/>
    <w:rsid w:val="00813BAB"/>
    <w:rsid w:val="00813BC1"/>
    <w:rsid w:val="00813BCE"/>
    <w:rsid w:val="00813BFA"/>
    <w:rsid w:val="00813BFE"/>
    <w:rsid w:val="00813C27"/>
    <w:rsid w:val="00813C70"/>
    <w:rsid w:val="00813CA6"/>
    <w:rsid w:val="00813CE6"/>
    <w:rsid w:val="00813CEA"/>
    <w:rsid w:val="00813CFC"/>
    <w:rsid w:val="00813D15"/>
    <w:rsid w:val="00813D41"/>
    <w:rsid w:val="00813D4E"/>
    <w:rsid w:val="00813D62"/>
    <w:rsid w:val="00813D74"/>
    <w:rsid w:val="00813DC1"/>
    <w:rsid w:val="00813E2D"/>
    <w:rsid w:val="00813E55"/>
    <w:rsid w:val="00813E68"/>
    <w:rsid w:val="00813E88"/>
    <w:rsid w:val="00813EBB"/>
    <w:rsid w:val="00813ED1"/>
    <w:rsid w:val="00813EDA"/>
    <w:rsid w:val="00813EE7"/>
    <w:rsid w:val="00813EEB"/>
    <w:rsid w:val="00813F42"/>
    <w:rsid w:val="00813F74"/>
    <w:rsid w:val="00813F8D"/>
    <w:rsid w:val="00813F97"/>
    <w:rsid w:val="00813F99"/>
    <w:rsid w:val="00813FA0"/>
    <w:rsid w:val="00813FA3"/>
    <w:rsid w:val="00814018"/>
    <w:rsid w:val="00814060"/>
    <w:rsid w:val="00814073"/>
    <w:rsid w:val="0081407D"/>
    <w:rsid w:val="008140B2"/>
    <w:rsid w:val="008140EF"/>
    <w:rsid w:val="00814131"/>
    <w:rsid w:val="0081415A"/>
    <w:rsid w:val="0081416E"/>
    <w:rsid w:val="00814194"/>
    <w:rsid w:val="008141DE"/>
    <w:rsid w:val="008141FF"/>
    <w:rsid w:val="00814223"/>
    <w:rsid w:val="00814230"/>
    <w:rsid w:val="0081423E"/>
    <w:rsid w:val="00814258"/>
    <w:rsid w:val="00814291"/>
    <w:rsid w:val="008142F6"/>
    <w:rsid w:val="00814306"/>
    <w:rsid w:val="00814339"/>
    <w:rsid w:val="008143BB"/>
    <w:rsid w:val="008143C6"/>
    <w:rsid w:val="008143FA"/>
    <w:rsid w:val="008143FD"/>
    <w:rsid w:val="00814409"/>
    <w:rsid w:val="00814416"/>
    <w:rsid w:val="00814434"/>
    <w:rsid w:val="0081443B"/>
    <w:rsid w:val="0081444E"/>
    <w:rsid w:val="00814504"/>
    <w:rsid w:val="00814533"/>
    <w:rsid w:val="00814543"/>
    <w:rsid w:val="00814551"/>
    <w:rsid w:val="0081455E"/>
    <w:rsid w:val="008145A3"/>
    <w:rsid w:val="00814604"/>
    <w:rsid w:val="0081463D"/>
    <w:rsid w:val="00814687"/>
    <w:rsid w:val="0081468B"/>
    <w:rsid w:val="008146EC"/>
    <w:rsid w:val="008146F2"/>
    <w:rsid w:val="00814708"/>
    <w:rsid w:val="0081470D"/>
    <w:rsid w:val="0081471C"/>
    <w:rsid w:val="0081471F"/>
    <w:rsid w:val="0081473A"/>
    <w:rsid w:val="0081475D"/>
    <w:rsid w:val="00814795"/>
    <w:rsid w:val="0081479A"/>
    <w:rsid w:val="008147D8"/>
    <w:rsid w:val="008147DE"/>
    <w:rsid w:val="008147E2"/>
    <w:rsid w:val="0081481B"/>
    <w:rsid w:val="00814837"/>
    <w:rsid w:val="00814873"/>
    <w:rsid w:val="00814896"/>
    <w:rsid w:val="008148C9"/>
    <w:rsid w:val="008148CA"/>
    <w:rsid w:val="00814945"/>
    <w:rsid w:val="00814950"/>
    <w:rsid w:val="00814955"/>
    <w:rsid w:val="00814978"/>
    <w:rsid w:val="008149A4"/>
    <w:rsid w:val="008149B3"/>
    <w:rsid w:val="008149C4"/>
    <w:rsid w:val="008149D6"/>
    <w:rsid w:val="00814A39"/>
    <w:rsid w:val="00814A40"/>
    <w:rsid w:val="00814A46"/>
    <w:rsid w:val="00814A61"/>
    <w:rsid w:val="00814A6E"/>
    <w:rsid w:val="00814AA6"/>
    <w:rsid w:val="00814AED"/>
    <w:rsid w:val="00814B06"/>
    <w:rsid w:val="00814B52"/>
    <w:rsid w:val="00814B7C"/>
    <w:rsid w:val="00814BA0"/>
    <w:rsid w:val="00814BC4"/>
    <w:rsid w:val="00814BF0"/>
    <w:rsid w:val="00814C09"/>
    <w:rsid w:val="00814C18"/>
    <w:rsid w:val="00814C39"/>
    <w:rsid w:val="00814C41"/>
    <w:rsid w:val="00814C59"/>
    <w:rsid w:val="00814CAB"/>
    <w:rsid w:val="00814CBF"/>
    <w:rsid w:val="00814CD6"/>
    <w:rsid w:val="00814D1F"/>
    <w:rsid w:val="00814D3E"/>
    <w:rsid w:val="00814D9B"/>
    <w:rsid w:val="00814DBD"/>
    <w:rsid w:val="00814DD1"/>
    <w:rsid w:val="00814E32"/>
    <w:rsid w:val="00814E61"/>
    <w:rsid w:val="00814EBF"/>
    <w:rsid w:val="00814ECB"/>
    <w:rsid w:val="00814ED9"/>
    <w:rsid w:val="00814EE5"/>
    <w:rsid w:val="00814EFD"/>
    <w:rsid w:val="00814F40"/>
    <w:rsid w:val="00814F59"/>
    <w:rsid w:val="00814FD5"/>
    <w:rsid w:val="00814FDB"/>
    <w:rsid w:val="00814FF3"/>
    <w:rsid w:val="00815019"/>
    <w:rsid w:val="00815058"/>
    <w:rsid w:val="00815084"/>
    <w:rsid w:val="0081508F"/>
    <w:rsid w:val="008150A4"/>
    <w:rsid w:val="008150AA"/>
    <w:rsid w:val="008150C3"/>
    <w:rsid w:val="008150FC"/>
    <w:rsid w:val="00815149"/>
    <w:rsid w:val="00815174"/>
    <w:rsid w:val="0081518A"/>
    <w:rsid w:val="008151F6"/>
    <w:rsid w:val="0081520C"/>
    <w:rsid w:val="00815246"/>
    <w:rsid w:val="008152C5"/>
    <w:rsid w:val="00815311"/>
    <w:rsid w:val="00815358"/>
    <w:rsid w:val="008153AA"/>
    <w:rsid w:val="008153B2"/>
    <w:rsid w:val="008153BC"/>
    <w:rsid w:val="008153BF"/>
    <w:rsid w:val="008153D0"/>
    <w:rsid w:val="00815416"/>
    <w:rsid w:val="00815438"/>
    <w:rsid w:val="00815442"/>
    <w:rsid w:val="00815448"/>
    <w:rsid w:val="00815455"/>
    <w:rsid w:val="00815458"/>
    <w:rsid w:val="008154E1"/>
    <w:rsid w:val="008155B4"/>
    <w:rsid w:val="008155B6"/>
    <w:rsid w:val="0081562F"/>
    <w:rsid w:val="00815671"/>
    <w:rsid w:val="008156C1"/>
    <w:rsid w:val="0081570B"/>
    <w:rsid w:val="00815723"/>
    <w:rsid w:val="00815754"/>
    <w:rsid w:val="0081576E"/>
    <w:rsid w:val="0081577F"/>
    <w:rsid w:val="00815787"/>
    <w:rsid w:val="008157AD"/>
    <w:rsid w:val="008157C2"/>
    <w:rsid w:val="008157D2"/>
    <w:rsid w:val="008157E1"/>
    <w:rsid w:val="00815810"/>
    <w:rsid w:val="00815838"/>
    <w:rsid w:val="0081584C"/>
    <w:rsid w:val="00815852"/>
    <w:rsid w:val="008158F4"/>
    <w:rsid w:val="00815935"/>
    <w:rsid w:val="0081594F"/>
    <w:rsid w:val="00815963"/>
    <w:rsid w:val="0081596A"/>
    <w:rsid w:val="008159CB"/>
    <w:rsid w:val="008159E5"/>
    <w:rsid w:val="008159EE"/>
    <w:rsid w:val="008159F1"/>
    <w:rsid w:val="00815A29"/>
    <w:rsid w:val="00815A2B"/>
    <w:rsid w:val="00815A47"/>
    <w:rsid w:val="00815A58"/>
    <w:rsid w:val="00815A7C"/>
    <w:rsid w:val="00815A84"/>
    <w:rsid w:val="00815ACB"/>
    <w:rsid w:val="00815B02"/>
    <w:rsid w:val="00815B7A"/>
    <w:rsid w:val="00815B87"/>
    <w:rsid w:val="00815B97"/>
    <w:rsid w:val="00815BC3"/>
    <w:rsid w:val="00815BD3"/>
    <w:rsid w:val="00815C1B"/>
    <w:rsid w:val="00815C20"/>
    <w:rsid w:val="00815C62"/>
    <w:rsid w:val="00815CF7"/>
    <w:rsid w:val="00815CFC"/>
    <w:rsid w:val="00815D23"/>
    <w:rsid w:val="00815D43"/>
    <w:rsid w:val="00815D4A"/>
    <w:rsid w:val="00815D89"/>
    <w:rsid w:val="00815DAD"/>
    <w:rsid w:val="00815DBA"/>
    <w:rsid w:val="00815DBB"/>
    <w:rsid w:val="00815DD3"/>
    <w:rsid w:val="00815DFC"/>
    <w:rsid w:val="00815E0F"/>
    <w:rsid w:val="00815E34"/>
    <w:rsid w:val="00815E45"/>
    <w:rsid w:val="00815E54"/>
    <w:rsid w:val="00815E61"/>
    <w:rsid w:val="00815E64"/>
    <w:rsid w:val="00815E8D"/>
    <w:rsid w:val="00815EAE"/>
    <w:rsid w:val="00815EC3"/>
    <w:rsid w:val="00815EC5"/>
    <w:rsid w:val="00815EC6"/>
    <w:rsid w:val="00815F27"/>
    <w:rsid w:val="00815F3C"/>
    <w:rsid w:val="00815F47"/>
    <w:rsid w:val="00815F57"/>
    <w:rsid w:val="00815F70"/>
    <w:rsid w:val="00815FCF"/>
    <w:rsid w:val="00815FD0"/>
    <w:rsid w:val="00815FF6"/>
    <w:rsid w:val="0081602C"/>
    <w:rsid w:val="0081605D"/>
    <w:rsid w:val="008160C7"/>
    <w:rsid w:val="008160E9"/>
    <w:rsid w:val="0081612C"/>
    <w:rsid w:val="0081613F"/>
    <w:rsid w:val="0081615E"/>
    <w:rsid w:val="008161AB"/>
    <w:rsid w:val="008161C1"/>
    <w:rsid w:val="008161DB"/>
    <w:rsid w:val="00816215"/>
    <w:rsid w:val="00816219"/>
    <w:rsid w:val="0081627C"/>
    <w:rsid w:val="00816281"/>
    <w:rsid w:val="0081628E"/>
    <w:rsid w:val="008162A4"/>
    <w:rsid w:val="008162D5"/>
    <w:rsid w:val="008162D6"/>
    <w:rsid w:val="00816330"/>
    <w:rsid w:val="0081636C"/>
    <w:rsid w:val="0081638A"/>
    <w:rsid w:val="008163BF"/>
    <w:rsid w:val="00816407"/>
    <w:rsid w:val="0081642A"/>
    <w:rsid w:val="00816452"/>
    <w:rsid w:val="0081647C"/>
    <w:rsid w:val="00816486"/>
    <w:rsid w:val="00816489"/>
    <w:rsid w:val="0081648C"/>
    <w:rsid w:val="00816494"/>
    <w:rsid w:val="008164C4"/>
    <w:rsid w:val="008164E0"/>
    <w:rsid w:val="008164F9"/>
    <w:rsid w:val="0081656D"/>
    <w:rsid w:val="0081657A"/>
    <w:rsid w:val="0081659B"/>
    <w:rsid w:val="008165A7"/>
    <w:rsid w:val="008165C3"/>
    <w:rsid w:val="008165D5"/>
    <w:rsid w:val="008165DC"/>
    <w:rsid w:val="008165EB"/>
    <w:rsid w:val="008165F7"/>
    <w:rsid w:val="0081661C"/>
    <w:rsid w:val="0081663B"/>
    <w:rsid w:val="00816651"/>
    <w:rsid w:val="0081666B"/>
    <w:rsid w:val="00816692"/>
    <w:rsid w:val="008166A1"/>
    <w:rsid w:val="008166B6"/>
    <w:rsid w:val="008166D5"/>
    <w:rsid w:val="008166EB"/>
    <w:rsid w:val="00816746"/>
    <w:rsid w:val="00816757"/>
    <w:rsid w:val="008167AB"/>
    <w:rsid w:val="008167F3"/>
    <w:rsid w:val="00816811"/>
    <w:rsid w:val="00816836"/>
    <w:rsid w:val="00816838"/>
    <w:rsid w:val="0081687C"/>
    <w:rsid w:val="0081688A"/>
    <w:rsid w:val="008168A0"/>
    <w:rsid w:val="00816901"/>
    <w:rsid w:val="00816905"/>
    <w:rsid w:val="00816949"/>
    <w:rsid w:val="0081698B"/>
    <w:rsid w:val="00816990"/>
    <w:rsid w:val="0081699C"/>
    <w:rsid w:val="00816A1F"/>
    <w:rsid w:val="00816A32"/>
    <w:rsid w:val="00816A68"/>
    <w:rsid w:val="00816A8B"/>
    <w:rsid w:val="00816AAD"/>
    <w:rsid w:val="00816AC1"/>
    <w:rsid w:val="00816B09"/>
    <w:rsid w:val="00816B13"/>
    <w:rsid w:val="00816B2B"/>
    <w:rsid w:val="00816B82"/>
    <w:rsid w:val="00816BAA"/>
    <w:rsid w:val="00816BB0"/>
    <w:rsid w:val="00816BCD"/>
    <w:rsid w:val="00816BE1"/>
    <w:rsid w:val="00816BE8"/>
    <w:rsid w:val="00816C3E"/>
    <w:rsid w:val="00816C62"/>
    <w:rsid w:val="00816CDB"/>
    <w:rsid w:val="00816D0A"/>
    <w:rsid w:val="00816D1A"/>
    <w:rsid w:val="00816D56"/>
    <w:rsid w:val="00816D6E"/>
    <w:rsid w:val="00816D72"/>
    <w:rsid w:val="00816DAF"/>
    <w:rsid w:val="00816DEF"/>
    <w:rsid w:val="00816E18"/>
    <w:rsid w:val="00816E1C"/>
    <w:rsid w:val="00816E21"/>
    <w:rsid w:val="00816E3A"/>
    <w:rsid w:val="00816E40"/>
    <w:rsid w:val="00816EAB"/>
    <w:rsid w:val="00816EB6"/>
    <w:rsid w:val="00816EDC"/>
    <w:rsid w:val="00816FEA"/>
    <w:rsid w:val="00816FFB"/>
    <w:rsid w:val="00817003"/>
    <w:rsid w:val="00817019"/>
    <w:rsid w:val="00817083"/>
    <w:rsid w:val="00817089"/>
    <w:rsid w:val="008170E0"/>
    <w:rsid w:val="008171DA"/>
    <w:rsid w:val="00817223"/>
    <w:rsid w:val="0081722C"/>
    <w:rsid w:val="00817250"/>
    <w:rsid w:val="00817265"/>
    <w:rsid w:val="00817270"/>
    <w:rsid w:val="00817297"/>
    <w:rsid w:val="00817299"/>
    <w:rsid w:val="008172B7"/>
    <w:rsid w:val="00817317"/>
    <w:rsid w:val="00817337"/>
    <w:rsid w:val="0081734F"/>
    <w:rsid w:val="00817353"/>
    <w:rsid w:val="0081736F"/>
    <w:rsid w:val="00817388"/>
    <w:rsid w:val="008173A4"/>
    <w:rsid w:val="008173F1"/>
    <w:rsid w:val="0081746B"/>
    <w:rsid w:val="008174C4"/>
    <w:rsid w:val="008174CB"/>
    <w:rsid w:val="008174F7"/>
    <w:rsid w:val="00817504"/>
    <w:rsid w:val="00817510"/>
    <w:rsid w:val="0081753D"/>
    <w:rsid w:val="00817580"/>
    <w:rsid w:val="00817594"/>
    <w:rsid w:val="008175EE"/>
    <w:rsid w:val="008175F1"/>
    <w:rsid w:val="0081762E"/>
    <w:rsid w:val="0081765E"/>
    <w:rsid w:val="00817689"/>
    <w:rsid w:val="00817692"/>
    <w:rsid w:val="008176B6"/>
    <w:rsid w:val="008176CA"/>
    <w:rsid w:val="00817723"/>
    <w:rsid w:val="00817757"/>
    <w:rsid w:val="0081778D"/>
    <w:rsid w:val="008177AC"/>
    <w:rsid w:val="008177BB"/>
    <w:rsid w:val="008177CE"/>
    <w:rsid w:val="00817854"/>
    <w:rsid w:val="00817874"/>
    <w:rsid w:val="00817880"/>
    <w:rsid w:val="008178E8"/>
    <w:rsid w:val="008178FE"/>
    <w:rsid w:val="00817954"/>
    <w:rsid w:val="0081795B"/>
    <w:rsid w:val="00817979"/>
    <w:rsid w:val="00817984"/>
    <w:rsid w:val="008179C7"/>
    <w:rsid w:val="008179E0"/>
    <w:rsid w:val="00817A07"/>
    <w:rsid w:val="00817A16"/>
    <w:rsid w:val="00817A37"/>
    <w:rsid w:val="00817A3E"/>
    <w:rsid w:val="00817A7A"/>
    <w:rsid w:val="00817A82"/>
    <w:rsid w:val="00817AFA"/>
    <w:rsid w:val="00817B0C"/>
    <w:rsid w:val="00817B54"/>
    <w:rsid w:val="00817B67"/>
    <w:rsid w:val="00817B77"/>
    <w:rsid w:val="00817B99"/>
    <w:rsid w:val="00817BB3"/>
    <w:rsid w:val="00817BE5"/>
    <w:rsid w:val="00817C31"/>
    <w:rsid w:val="00817C42"/>
    <w:rsid w:val="00817C5D"/>
    <w:rsid w:val="00817C89"/>
    <w:rsid w:val="00817CB6"/>
    <w:rsid w:val="00817CDC"/>
    <w:rsid w:val="00817D05"/>
    <w:rsid w:val="00817D22"/>
    <w:rsid w:val="00817E35"/>
    <w:rsid w:val="00817E73"/>
    <w:rsid w:val="00817E9F"/>
    <w:rsid w:val="00817EDD"/>
    <w:rsid w:val="00817EE8"/>
    <w:rsid w:val="00817EEC"/>
    <w:rsid w:val="00817EF2"/>
    <w:rsid w:val="00817F28"/>
    <w:rsid w:val="00817F44"/>
    <w:rsid w:val="00817F46"/>
    <w:rsid w:val="00817FD5"/>
    <w:rsid w:val="00817FEA"/>
    <w:rsid w:val="00820012"/>
    <w:rsid w:val="0082001A"/>
    <w:rsid w:val="00820022"/>
    <w:rsid w:val="00820063"/>
    <w:rsid w:val="00820085"/>
    <w:rsid w:val="00820178"/>
    <w:rsid w:val="00820189"/>
    <w:rsid w:val="008201B7"/>
    <w:rsid w:val="008201D5"/>
    <w:rsid w:val="00820200"/>
    <w:rsid w:val="00820204"/>
    <w:rsid w:val="00820220"/>
    <w:rsid w:val="00820258"/>
    <w:rsid w:val="0082025E"/>
    <w:rsid w:val="00820286"/>
    <w:rsid w:val="008202A8"/>
    <w:rsid w:val="008202C0"/>
    <w:rsid w:val="008202C8"/>
    <w:rsid w:val="00820301"/>
    <w:rsid w:val="00820305"/>
    <w:rsid w:val="00820313"/>
    <w:rsid w:val="0082032B"/>
    <w:rsid w:val="0082032E"/>
    <w:rsid w:val="00820340"/>
    <w:rsid w:val="00820353"/>
    <w:rsid w:val="00820382"/>
    <w:rsid w:val="00820399"/>
    <w:rsid w:val="008203B8"/>
    <w:rsid w:val="00820427"/>
    <w:rsid w:val="00820432"/>
    <w:rsid w:val="0082043D"/>
    <w:rsid w:val="00820460"/>
    <w:rsid w:val="00820474"/>
    <w:rsid w:val="00820485"/>
    <w:rsid w:val="0082049F"/>
    <w:rsid w:val="00820523"/>
    <w:rsid w:val="00820535"/>
    <w:rsid w:val="0082053F"/>
    <w:rsid w:val="00820544"/>
    <w:rsid w:val="0082054D"/>
    <w:rsid w:val="00820559"/>
    <w:rsid w:val="0082055B"/>
    <w:rsid w:val="00820567"/>
    <w:rsid w:val="00820588"/>
    <w:rsid w:val="008205CE"/>
    <w:rsid w:val="008205DA"/>
    <w:rsid w:val="008205E7"/>
    <w:rsid w:val="00820609"/>
    <w:rsid w:val="0082060E"/>
    <w:rsid w:val="0082060F"/>
    <w:rsid w:val="00820621"/>
    <w:rsid w:val="0082065D"/>
    <w:rsid w:val="00820663"/>
    <w:rsid w:val="0082067E"/>
    <w:rsid w:val="008206C1"/>
    <w:rsid w:val="008206E9"/>
    <w:rsid w:val="00820731"/>
    <w:rsid w:val="00820743"/>
    <w:rsid w:val="00820748"/>
    <w:rsid w:val="00820774"/>
    <w:rsid w:val="00820786"/>
    <w:rsid w:val="0082078B"/>
    <w:rsid w:val="00820796"/>
    <w:rsid w:val="008207FE"/>
    <w:rsid w:val="00820836"/>
    <w:rsid w:val="0082084B"/>
    <w:rsid w:val="0082085C"/>
    <w:rsid w:val="008208CF"/>
    <w:rsid w:val="008208E7"/>
    <w:rsid w:val="00820915"/>
    <w:rsid w:val="0082096D"/>
    <w:rsid w:val="0082098C"/>
    <w:rsid w:val="00820999"/>
    <w:rsid w:val="008209A0"/>
    <w:rsid w:val="008209F8"/>
    <w:rsid w:val="008209FB"/>
    <w:rsid w:val="00820A23"/>
    <w:rsid w:val="00820A5F"/>
    <w:rsid w:val="00820A67"/>
    <w:rsid w:val="00820AB2"/>
    <w:rsid w:val="00820AC5"/>
    <w:rsid w:val="00820B7D"/>
    <w:rsid w:val="00820B88"/>
    <w:rsid w:val="00820B9D"/>
    <w:rsid w:val="00820BE1"/>
    <w:rsid w:val="00820BFE"/>
    <w:rsid w:val="00820C35"/>
    <w:rsid w:val="00820C4C"/>
    <w:rsid w:val="00820CFC"/>
    <w:rsid w:val="00820D13"/>
    <w:rsid w:val="00820D23"/>
    <w:rsid w:val="00820D3B"/>
    <w:rsid w:val="00820D99"/>
    <w:rsid w:val="00820DA3"/>
    <w:rsid w:val="00820DBF"/>
    <w:rsid w:val="00820DC2"/>
    <w:rsid w:val="00820DE4"/>
    <w:rsid w:val="00820E17"/>
    <w:rsid w:val="00820E4A"/>
    <w:rsid w:val="00820EA8"/>
    <w:rsid w:val="00820EA9"/>
    <w:rsid w:val="00820ECC"/>
    <w:rsid w:val="00820F09"/>
    <w:rsid w:val="00820F0A"/>
    <w:rsid w:val="00820F0E"/>
    <w:rsid w:val="00820F10"/>
    <w:rsid w:val="00820FBC"/>
    <w:rsid w:val="00820FD1"/>
    <w:rsid w:val="00820FE3"/>
    <w:rsid w:val="0082100A"/>
    <w:rsid w:val="0082101F"/>
    <w:rsid w:val="00821080"/>
    <w:rsid w:val="008210D6"/>
    <w:rsid w:val="00821109"/>
    <w:rsid w:val="008211F6"/>
    <w:rsid w:val="00821204"/>
    <w:rsid w:val="00821207"/>
    <w:rsid w:val="00821208"/>
    <w:rsid w:val="00821216"/>
    <w:rsid w:val="0082125E"/>
    <w:rsid w:val="00821261"/>
    <w:rsid w:val="008212C1"/>
    <w:rsid w:val="008212C5"/>
    <w:rsid w:val="008212FB"/>
    <w:rsid w:val="00821303"/>
    <w:rsid w:val="0082137B"/>
    <w:rsid w:val="00821397"/>
    <w:rsid w:val="0082139E"/>
    <w:rsid w:val="008213A0"/>
    <w:rsid w:val="008213BD"/>
    <w:rsid w:val="008213D4"/>
    <w:rsid w:val="0082146A"/>
    <w:rsid w:val="0082146D"/>
    <w:rsid w:val="0082148C"/>
    <w:rsid w:val="0082149B"/>
    <w:rsid w:val="008214A3"/>
    <w:rsid w:val="008214BB"/>
    <w:rsid w:val="008214C5"/>
    <w:rsid w:val="008214F7"/>
    <w:rsid w:val="00821519"/>
    <w:rsid w:val="0082154C"/>
    <w:rsid w:val="00821571"/>
    <w:rsid w:val="008215BD"/>
    <w:rsid w:val="008215FD"/>
    <w:rsid w:val="008216A3"/>
    <w:rsid w:val="008216BE"/>
    <w:rsid w:val="00821719"/>
    <w:rsid w:val="00821773"/>
    <w:rsid w:val="0082178C"/>
    <w:rsid w:val="008217A7"/>
    <w:rsid w:val="008217D2"/>
    <w:rsid w:val="00821806"/>
    <w:rsid w:val="0082181A"/>
    <w:rsid w:val="00821830"/>
    <w:rsid w:val="00821836"/>
    <w:rsid w:val="008218B8"/>
    <w:rsid w:val="008218DA"/>
    <w:rsid w:val="00821908"/>
    <w:rsid w:val="0082196A"/>
    <w:rsid w:val="00821976"/>
    <w:rsid w:val="00821983"/>
    <w:rsid w:val="00821986"/>
    <w:rsid w:val="0082198F"/>
    <w:rsid w:val="00821992"/>
    <w:rsid w:val="00821995"/>
    <w:rsid w:val="0082199C"/>
    <w:rsid w:val="008219B8"/>
    <w:rsid w:val="008219F1"/>
    <w:rsid w:val="008219F9"/>
    <w:rsid w:val="00821B39"/>
    <w:rsid w:val="00821B53"/>
    <w:rsid w:val="00821B7E"/>
    <w:rsid w:val="00821B87"/>
    <w:rsid w:val="00821BD9"/>
    <w:rsid w:val="00821BFC"/>
    <w:rsid w:val="00821C10"/>
    <w:rsid w:val="00821C12"/>
    <w:rsid w:val="00821C2A"/>
    <w:rsid w:val="00821C35"/>
    <w:rsid w:val="00821C45"/>
    <w:rsid w:val="00821C58"/>
    <w:rsid w:val="00821C5C"/>
    <w:rsid w:val="00821CBC"/>
    <w:rsid w:val="00821CC7"/>
    <w:rsid w:val="00821CE9"/>
    <w:rsid w:val="00821D37"/>
    <w:rsid w:val="00821D70"/>
    <w:rsid w:val="00821DA7"/>
    <w:rsid w:val="00821E1F"/>
    <w:rsid w:val="00821E42"/>
    <w:rsid w:val="00821E5A"/>
    <w:rsid w:val="00821E5F"/>
    <w:rsid w:val="00821E68"/>
    <w:rsid w:val="00821E7D"/>
    <w:rsid w:val="00821E9F"/>
    <w:rsid w:val="00821F14"/>
    <w:rsid w:val="00821F16"/>
    <w:rsid w:val="00821F3B"/>
    <w:rsid w:val="00821F9E"/>
    <w:rsid w:val="00821FB6"/>
    <w:rsid w:val="00821FF6"/>
    <w:rsid w:val="0082200E"/>
    <w:rsid w:val="00822025"/>
    <w:rsid w:val="0082206B"/>
    <w:rsid w:val="008220A4"/>
    <w:rsid w:val="008220D0"/>
    <w:rsid w:val="00822106"/>
    <w:rsid w:val="0082212E"/>
    <w:rsid w:val="00822146"/>
    <w:rsid w:val="0082214A"/>
    <w:rsid w:val="00822155"/>
    <w:rsid w:val="00822160"/>
    <w:rsid w:val="00822169"/>
    <w:rsid w:val="0082216D"/>
    <w:rsid w:val="0082218D"/>
    <w:rsid w:val="00822193"/>
    <w:rsid w:val="00822196"/>
    <w:rsid w:val="008221BE"/>
    <w:rsid w:val="008221DE"/>
    <w:rsid w:val="008221F2"/>
    <w:rsid w:val="00822203"/>
    <w:rsid w:val="00822228"/>
    <w:rsid w:val="00822249"/>
    <w:rsid w:val="0082226C"/>
    <w:rsid w:val="00822292"/>
    <w:rsid w:val="008222B3"/>
    <w:rsid w:val="008222E1"/>
    <w:rsid w:val="008222E5"/>
    <w:rsid w:val="008222ED"/>
    <w:rsid w:val="00822327"/>
    <w:rsid w:val="0082238D"/>
    <w:rsid w:val="008223ED"/>
    <w:rsid w:val="00822414"/>
    <w:rsid w:val="00822467"/>
    <w:rsid w:val="00822469"/>
    <w:rsid w:val="00822492"/>
    <w:rsid w:val="00822504"/>
    <w:rsid w:val="00822522"/>
    <w:rsid w:val="00822538"/>
    <w:rsid w:val="00822542"/>
    <w:rsid w:val="00822549"/>
    <w:rsid w:val="0082257B"/>
    <w:rsid w:val="008225AD"/>
    <w:rsid w:val="008225E5"/>
    <w:rsid w:val="008225F4"/>
    <w:rsid w:val="00822656"/>
    <w:rsid w:val="008226C4"/>
    <w:rsid w:val="008226CD"/>
    <w:rsid w:val="008226D2"/>
    <w:rsid w:val="008226DB"/>
    <w:rsid w:val="008226E6"/>
    <w:rsid w:val="008226F7"/>
    <w:rsid w:val="00822725"/>
    <w:rsid w:val="0082273F"/>
    <w:rsid w:val="008227B6"/>
    <w:rsid w:val="008227BF"/>
    <w:rsid w:val="008227CB"/>
    <w:rsid w:val="008227D2"/>
    <w:rsid w:val="008227EA"/>
    <w:rsid w:val="0082285C"/>
    <w:rsid w:val="00822881"/>
    <w:rsid w:val="0082288F"/>
    <w:rsid w:val="008228CA"/>
    <w:rsid w:val="008228E3"/>
    <w:rsid w:val="008228FC"/>
    <w:rsid w:val="0082291F"/>
    <w:rsid w:val="00822941"/>
    <w:rsid w:val="00822961"/>
    <w:rsid w:val="00822993"/>
    <w:rsid w:val="00822A04"/>
    <w:rsid w:val="00822B36"/>
    <w:rsid w:val="00822B4F"/>
    <w:rsid w:val="00822B74"/>
    <w:rsid w:val="00822B8B"/>
    <w:rsid w:val="00822BBE"/>
    <w:rsid w:val="00822BC2"/>
    <w:rsid w:val="00822BDB"/>
    <w:rsid w:val="00822C61"/>
    <w:rsid w:val="00822C8F"/>
    <w:rsid w:val="00822C90"/>
    <w:rsid w:val="00822C93"/>
    <w:rsid w:val="00822C99"/>
    <w:rsid w:val="00822CB8"/>
    <w:rsid w:val="00822D37"/>
    <w:rsid w:val="00822D3C"/>
    <w:rsid w:val="00822D45"/>
    <w:rsid w:val="00822D53"/>
    <w:rsid w:val="00822DB7"/>
    <w:rsid w:val="00822DC7"/>
    <w:rsid w:val="00822DF5"/>
    <w:rsid w:val="00822E2A"/>
    <w:rsid w:val="00822E9D"/>
    <w:rsid w:val="00822EAE"/>
    <w:rsid w:val="00822EB0"/>
    <w:rsid w:val="00822ED1"/>
    <w:rsid w:val="00822F2B"/>
    <w:rsid w:val="00822F51"/>
    <w:rsid w:val="00822FC4"/>
    <w:rsid w:val="00822FFA"/>
    <w:rsid w:val="00822FFD"/>
    <w:rsid w:val="00823006"/>
    <w:rsid w:val="0082301A"/>
    <w:rsid w:val="0082304E"/>
    <w:rsid w:val="00823054"/>
    <w:rsid w:val="0082307C"/>
    <w:rsid w:val="008230C8"/>
    <w:rsid w:val="008230FC"/>
    <w:rsid w:val="00823103"/>
    <w:rsid w:val="0082312A"/>
    <w:rsid w:val="0082317E"/>
    <w:rsid w:val="008231C4"/>
    <w:rsid w:val="008231F6"/>
    <w:rsid w:val="0082321B"/>
    <w:rsid w:val="00823298"/>
    <w:rsid w:val="008232C3"/>
    <w:rsid w:val="0082333A"/>
    <w:rsid w:val="008233DC"/>
    <w:rsid w:val="008233F2"/>
    <w:rsid w:val="00823416"/>
    <w:rsid w:val="0082346A"/>
    <w:rsid w:val="008234A9"/>
    <w:rsid w:val="008234DD"/>
    <w:rsid w:val="008234E7"/>
    <w:rsid w:val="008234FB"/>
    <w:rsid w:val="00823520"/>
    <w:rsid w:val="0082357A"/>
    <w:rsid w:val="008235DA"/>
    <w:rsid w:val="00823610"/>
    <w:rsid w:val="0082361D"/>
    <w:rsid w:val="00823622"/>
    <w:rsid w:val="008236B2"/>
    <w:rsid w:val="008236D4"/>
    <w:rsid w:val="008236E0"/>
    <w:rsid w:val="00823717"/>
    <w:rsid w:val="00823728"/>
    <w:rsid w:val="0082373E"/>
    <w:rsid w:val="008237D8"/>
    <w:rsid w:val="008237FE"/>
    <w:rsid w:val="00823816"/>
    <w:rsid w:val="0082382C"/>
    <w:rsid w:val="0082387B"/>
    <w:rsid w:val="00823882"/>
    <w:rsid w:val="008238C2"/>
    <w:rsid w:val="00823902"/>
    <w:rsid w:val="00823938"/>
    <w:rsid w:val="00823945"/>
    <w:rsid w:val="0082399E"/>
    <w:rsid w:val="008239B1"/>
    <w:rsid w:val="008239CC"/>
    <w:rsid w:val="008239D3"/>
    <w:rsid w:val="00823A0E"/>
    <w:rsid w:val="00823A4A"/>
    <w:rsid w:val="00823A85"/>
    <w:rsid w:val="00823A88"/>
    <w:rsid w:val="00823ABC"/>
    <w:rsid w:val="00823AC2"/>
    <w:rsid w:val="00823AEB"/>
    <w:rsid w:val="00823B36"/>
    <w:rsid w:val="00823B41"/>
    <w:rsid w:val="00823B5C"/>
    <w:rsid w:val="00823B7A"/>
    <w:rsid w:val="00823B82"/>
    <w:rsid w:val="00823BA4"/>
    <w:rsid w:val="00823BC3"/>
    <w:rsid w:val="00823BCF"/>
    <w:rsid w:val="00823BD0"/>
    <w:rsid w:val="00823C13"/>
    <w:rsid w:val="00823C5A"/>
    <w:rsid w:val="00823C68"/>
    <w:rsid w:val="00823C73"/>
    <w:rsid w:val="00823C82"/>
    <w:rsid w:val="00823CA6"/>
    <w:rsid w:val="00823D4D"/>
    <w:rsid w:val="00823D61"/>
    <w:rsid w:val="00823D76"/>
    <w:rsid w:val="00823DE3"/>
    <w:rsid w:val="00823E5C"/>
    <w:rsid w:val="00823E64"/>
    <w:rsid w:val="00823E6C"/>
    <w:rsid w:val="00823F0F"/>
    <w:rsid w:val="00823F1C"/>
    <w:rsid w:val="00823F40"/>
    <w:rsid w:val="00823F49"/>
    <w:rsid w:val="00823F55"/>
    <w:rsid w:val="00823F9E"/>
    <w:rsid w:val="00823FA0"/>
    <w:rsid w:val="00823FCC"/>
    <w:rsid w:val="00823FDD"/>
    <w:rsid w:val="0082405E"/>
    <w:rsid w:val="0082406A"/>
    <w:rsid w:val="0082407D"/>
    <w:rsid w:val="00824096"/>
    <w:rsid w:val="008240A1"/>
    <w:rsid w:val="008240B7"/>
    <w:rsid w:val="008240C4"/>
    <w:rsid w:val="008240D7"/>
    <w:rsid w:val="008240F6"/>
    <w:rsid w:val="008240FA"/>
    <w:rsid w:val="00824106"/>
    <w:rsid w:val="00824109"/>
    <w:rsid w:val="00824110"/>
    <w:rsid w:val="008241E5"/>
    <w:rsid w:val="008241E6"/>
    <w:rsid w:val="008241F4"/>
    <w:rsid w:val="008241F8"/>
    <w:rsid w:val="00824202"/>
    <w:rsid w:val="0082421B"/>
    <w:rsid w:val="008242A9"/>
    <w:rsid w:val="008242DF"/>
    <w:rsid w:val="0082430D"/>
    <w:rsid w:val="00824389"/>
    <w:rsid w:val="00824395"/>
    <w:rsid w:val="00824397"/>
    <w:rsid w:val="008243D2"/>
    <w:rsid w:val="0082440A"/>
    <w:rsid w:val="00824424"/>
    <w:rsid w:val="00824447"/>
    <w:rsid w:val="0082444D"/>
    <w:rsid w:val="008244C3"/>
    <w:rsid w:val="008244E2"/>
    <w:rsid w:val="008244FB"/>
    <w:rsid w:val="0082451D"/>
    <w:rsid w:val="00824520"/>
    <w:rsid w:val="00824538"/>
    <w:rsid w:val="00824561"/>
    <w:rsid w:val="00824573"/>
    <w:rsid w:val="008245C5"/>
    <w:rsid w:val="008245CD"/>
    <w:rsid w:val="008245FF"/>
    <w:rsid w:val="0082462B"/>
    <w:rsid w:val="00824630"/>
    <w:rsid w:val="00824658"/>
    <w:rsid w:val="00824682"/>
    <w:rsid w:val="008246E0"/>
    <w:rsid w:val="008246EC"/>
    <w:rsid w:val="008246F7"/>
    <w:rsid w:val="0082470F"/>
    <w:rsid w:val="00824753"/>
    <w:rsid w:val="008247A3"/>
    <w:rsid w:val="008247B6"/>
    <w:rsid w:val="008247F7"/>
    <w:rsid w:val="00824800"/>
    <w:rsid w:val="0082480F"/>
    <w:rsid w:val="008248AD"/>
    <w:rsid w:val="008248E8"/>
    <w:rsid w:val="008248FC"/>
    <w:rsid w:val="00824929"/>
    <w:rsid w:val="0082492C"/>
    <w:rsid w:val="00824948"/>
    <w:rsid w:val="00824950"/>
    <w:rsid w:val="00824980"/>
    <w:rsid w:val="00824993"/>
    <w:rsid w:val="0082499B"/>
    <w:rsid w:val="00824A0B"/>
    <w:rsid w:val="00824A1C"/>
    <w:rsid w:val="00824A6E"/>
    <w:rsid w:val="00824A87"/>
    <w:rsid w:val="00824AEA"/>
    <w:rsid w:val="00824B0B"/>
    <w:rsid w:val="00824B33"/>
    <w:rsid w:val="00824B34"/>
    <w:rsid w:val="00824B35"/>
    <w:rsid w:val="00824B4B"/>
    <w:rsid w:val="00824BBF"/>
    <w:rsid w:val="00824BC4"/>
    <w:rsid w:val="00824BC5"/>
    <w:rsid w:val="00824BCF"/>
    <w:rsid w:val="00824BDD"/>
    <w:rsid w:val="00824C89"/>
    <w:rsid w:val="00824CA2"/>
    <w:rsid w:val="00824CAC"/>
    <w:rsid w:val="00824CBA"/>
    <w:rsid w:val="00824CC7"/>
    <w:rsid w:val="00824CF5"/>
    <w:rsid w:val="00824D1C"/>
    <w:rsid w:val="00824D20"/>
    <w:rsid w:val="00824D8C"/>
    <w:rsid w:val="00824D94"/>
    <w:rsid w:val="00824DB4"/>
    <w:rsid w:val="00824DED"/>
    <w:rsid w:val="00824E01"/>
    <w:rsid w:val="00824E0D"/>
    <w:rsid w:val="00824EBF"/>
    <w:rsid w:val="00824EC7"/>
    <w:rsid w:val="00824F49"/>
    <w:rsid w:val="00824F4C"/>
    <w:rsid w:val="00824F93"/>
    <w:rsid w:val="00824FAB"/>
    <w:rsid w:val="00824FE7"/>
    <w:rsid w:val="00825027"/>
    <w:rsid w:val="00825057"/>
    <w:rsid w:val="0082506C"/>
    <w:rsid w:val="008250A6"/>
    <w:rsid w:val="008250B4"/>
    <w:rsid w:val="008250CB"/>
    <w:rsid w:val="008250D1"/>
    <w:rsid w:val="008250DE"/>
    <w:rsid w:val="008250E1"/>
    <w:rsid w:val="00825104"/>
    <w:rsid w:val="00825119"/>
    <w:rsid w:val="00825153"/>
    <w:rsid w:val="0082515D"/>
    <w:rsid w:val="00825163"/>
    <w:rsid w:val="00825199"/>
    <w:rsid w:val="008251B4"/>
    <w:rsid w:val="008251FC"/>
    <w:rsid w:val="00825207"/>
    <w:rsid w:val="00825246"/>
    <w:rsid w:val="0082527A"/>
    <w:rsid w:val="00825302"/>
    <w:rsid w:val="0082532B"/>
    <w:rsid w:val="008253D4"/>
    <w:rsid w:val="00825415"/>
    <w:rsid w:val="0082541D"/>
    <w:rsid w:val="0082545A"/>
    <w:rsid w:val="008254B5"/>
    <w:rsid w:val="008254CA"/>
    <w:rsid w:val="00825528"/>
    <w:rsid w:val="0082554E"/>
    <w:rsid w:val="0082555E"/>
    <w:rsid w:val="0082558D"/>
    <w:rsid w:val="008255B6"/>
    <w:rsid w:val="008255FE"/>
    <w:rsid w:val="00825617"/>
    <w:rsid w:val="00825621"/>
    <w:rsid w:val="0082568A"/>
    <w:rsid w:val="008256C5"/>
    <w:rsid w:val="008256CE"/>
    <w:rsid w:val="008256F4"/>
    <w:rsid w:val="00825715"/>
    <w:rsid w:val="0082574B"/>
    <w:rsid w:val="00825756"/>
    <w:rsid w:val="00825771"/>
    <w:rsid w:val="008257A9"/>
    <w:rsid w:val="008257AC"/>
    <w:rsid w:val="008257AE"/>
    <w:rsid w:val="00825828"/>
    <w:rsid w:val="0082584A"/>
    <w:rsid w:val="0082584D"/>
    <w:rsid w:val="0082586B"/>
    <w:rsid w:val="0082586C"/>
    <w:rsid w:val="00825883"/>
    <w:rsid w:val="008258C9"/>
    <w:rsid w:val="008258FF"/>
    <w:rsid w:val="0082591D"/>
    <w:rsid w:val="00825937"/>
    <w:rsid w:val="0082596D"/>
    <w:rsid w:val="008259B0"/>
    <w:rsid w:val="00825A28"/>
    <w:rsid w:val="00825A2B"/>
    <w:rsid w:val="00825A34"/>
    <w:rsid w:val="00825A50"/>
    <w:rsid w:val="00825A5B"/>
    <w:rsid w:val="00825A6F"/>
    <w:rsid w:val="00825A87"/>
    <w:rsid w:val="00825AAF"/>
    <w:rsid w:val="00825B10"/>
    <w:rsid w:val="00825B85"/>
    <w:rsid w:val="00825C37"/>
    <w:rsid w:val="00825C60"/>
    <w:rsid w:val="00825C97"/>
    <w:rsid w:val="00825CE7"/>
    <w:rsid w:val="00825D0E"/>
    <w:rsid w:val="00825D4D"/>
    <w:rsid w:val="00825D4F"/>
    <w:rsid w:val="00825D5D"/>
    <w:rsid w:val="00825D5F"/>
    <w:rsid w:val="00825D6B"/>
    <w:rsid w:val="00825D6C"/>
    <w:rsid w:val="00825D7E"/>
    <w:rsid w:val="00825D86"/>
    <w:rsid w:val="00825DAD"/>
    <w:rsid w:val="00825DF6"/>
    <w:rsid w:val="00825E3F"/>
    <w:rsid w:val="00825E6A"/>
    <w:rsid w:val="00825E74"/>
    <w:rsid w:val="00825E7B"/>
    <w:rsid w:val="00825E96"/>
    <w:rsid w:val="00825EE8"/>
    <w:rsid w:val="00825EF5"/>
    <w:rsid w:val="00825F8F"/>
    <w:rsid w:val="00825FCE"/>
    <w:rsid w:val="00826059"/>
    <w:rsid w:val="0082608C"/>
    <w:rsid w:val="00826097"/>
    <w:rsid w:val="008260CC"/>
    <w:rsid w:val="008260DC"/>
    <w:rsid w:val="008260FB"/>
    <w:rsid w:val="00826113"/>
    <w:rsid w:val="0082614F"/>
    <w:rsid w:val="00826155"/>
    <w:rsid w:val="00826157"/>
    <w:rsid w:val="0082615A"/>
    <w:rsid w:val="008261A3"/>
    <w:rsid w:val="008261A4"/>
    <w:rsid w:val="008261C9"/>
    <w:rsid w:val="008261CF"/>
    <w:rsid w:val="0082620D"/>
    <w:rsid w:val="0082620F"/>
    <w:rsid w:val="0082621F"/>
    <w:rsid w:val="0082622B"/>
    <w:rsid w:val="00826298"/>
    <w:rsid w:val="008262A4"/>
    <w:rsid w:val="008262D2"/>
    <w:rsid w:val="008262D8"/>
    <w:rsid w:val="0082630C"/>
    <w:rsid w:val="0082631B"/>
    <w:rsid w:val="00826347"/>
    <w:rsid w:val="00826359"/>
    <w:rsid w:val="00826371"/>
    <w:rsid w:val="00826380"/>
    <w:rsid w:val="008263A6"/>
    <w:rsid w:val="008263B4"/>
    <w:rsid w:val="008263C1"/>
    <w:rsid w:val="008263C8"/>
    <w:rsid w:val="008263DA"/>
    <w:rsid w:val="008263EC"/>
    <w:rsid w:val="008263F6"/>
    <w:rsid w:val="00826412"/>
    <w:rsid w:val="00826417"/>
    <w:rsid w:val="0082644E"/>
    <w:rsid w:val="00826458"/>
    <w:rsid w:val="00826477"/>
    <w:rsid w:val="00826497"/>
    <w:rsid w:val="008264BE"/>
    <w:rsid w:val="008264D9"/>
    <w:rsid w:val="008264FD"/>
    <w:rsid w:val="00826536"/>
    <w:rsid w:val="0082653C"/>
    <w:rsid w:val="0082653E"/>
    <w:rsid w:val="00826558"/>
    <w:rsid w:val="008265CC"/>
    <w:rsid w:val="008265DB"/>
    <w:rsid w:val="008265F3"/>
    <w:rsid w:val="00826611"/>
    <w:rsid w:val="00826627"/>
    <w:rsid w:val="00826671"/>
    <w:rsid w:val="008266D1"/>
    <w:rsid w:val="0082675A"/>
    <w:rsid w:val="00826794"/>
    <w:rsid w:val="008267F3"/>
    <w:rsid w:val="008267F9"/>
    <w:rsid w:val="0082682D"/>
    <w:rsid w:val="00826858"/>
    <w:rsid w:val="00826865"/>
    <w:rsid w:val="00826883"/>
    <w:rsid w:val="00826891"/>
    <w:rsid w:val="008268C4"/>
    <w:rsid w:val="00826943"/>
    <w:rsid w:val="00826970"/>
    <w:rsid w:val="00826983"/>
    <w:rsid w:val="008269AB"/>
    <w:rsid w:val="008269B3"/>
    <w:rsid w:val="00826A86"/>
    <w:rsid w:val="00826A99"/>
    <w:rsid w:val="00826ADE"/>
    <w:rsid w:val="00826AEC"/>
    <w:rsid w:val="00826B1A"/>
    <w:rsid w:val="00826B25"/>
    <w:rsid w:val="00826B33"/>
    <w:rsid w:val="00826B69"/>
    <w:rsid w:val="00826B74"/>
    <w:rsid w:val="00826B88"/>
    <w:rsid w:val="00826B9D"/>
    <w:rsid w:val="00826BA6"/>
    <w:rsid w:val="00826BDA"/>
    <w:rsid w:val="00826C15"/>
    <w:rsid w:val="00826C37"/>
    <w:rsid w:val="00826C84"/>
    <w:rsid w:val="00826CC0"/>
    <w:rsid w:val="00826CCE"/>
    <w:rsid w:val="00826D10"/>
    <w:rsid w:val="00826D22"/>
    <w:rsid w:val="00826D27"/>
    <w:rsid w:val="00826D3A"/>
    <w:rsid w:val="00826DBF"/>
    <w:rsid w:val="00826DC0"/>
    <w:rsid w:val="00826E07"/>
    <w:rsid w:val="00826E28"/>
    <w:rsid w:val="00826E54"/>
    <w:rsid w:val="00826E61"/>
    <w:rsid w:val="00826E69"/>
    <w:rsid w:val="00826E89"/>
    <w:rsid w:val="00826E9E"/>
    <w:rsid w:val="00826EA3"/>
    <w:rsid w:val="00826EA4"/>
    <w:rsid w:val="00826EC6"/>
    <w:rsid w:val="00826EDF"/>
    <w:rsid w:val="00826F50"/>
    <w:rsid w:val="00826F6A"/>
    <w:rsid w:val="00826F86"/>
    <w:rsid w:val="00826FB1"/>
    <w:rsid w:val="00826FF3"/>
    <w:rsid w:val="0082701D"/>
    <w:rsid w:val="00827033"/>
    <w:rsid w:val="00827045"/>
    <w:rsid w:val="0082706F"/>
    <w:rsid w:val="00827080"/>
    <w:rsid w:val="008270A8"/>
    <w:rsid w:val="00827100"/>
    <w:rsid w:val="00827103"/>
    <w:rsid w:val="00827143"/>
    <w:rsid w:val="00827147"/>
    <w:rsid w:val="0082714A"/>
    <w:rsid w:val="0082716E"/>
    <w:rsid w:val="00827193"/>
    <w:rsid w:val="008271D7"/>
    <w:rsid w:val="00827234"/>
    <w:rsid w:val="00827265"/>
    <w:rsid w:val="0082727B"/>
    <w:rsid w:val="008272BC"/>
    <w:rsid w:val="008272CC"/>
    <w:rsid w:val="008272D3"/>
    <w:rsid w:val="00827334"/>
    <w:rsid w:val="00827336"/>
    <w:rsid w:val="00827337"/>
    <w:rsid w:val="00827363"/>
    <w:rsid w:val="008273A0"/>
    <w:rsid w:val="008273C1"/>
    <w:rsid w:val="008273FF"/>
    <w:rsid w:val="0082740D"/>
    <w:rsid w:val="00827415"/>
    <w:rsid w:val="0082741B"/>
    <w:rsid w:val="0082743A"/>
    <w:rsid w:val="00827450"/>
    <w:rsid w:val="00827455"/>
    <w:rsid w:val="00827474"/>
    <w:rsid w:val="00827520"/>
    <w:rsid w:val="00827532"/>
    <w:rsid w:val="00827557"/>
    <w:rsid w:val="0082756F"/>
    <w:rsid w:val="008275FA"/>
    <w:rsid w:val="008276B4"/>
    <w:rsid w:val="008276BE"/>
    <w:rsid w:val="008276D4"/>
    <w:rsid w:val="008276DF"/>
    <w:rsid w:val="008276E6"/>
    <w:rsid w:val="008276FE"/>
    <w:rsid w:val="00827705"/>
    <w:rsid w:val="0082770F"/>
    <w:rsid w:val="0082777C"/>
    <w:rsid w:val="008277C4"/>
    <w:rsid w:val="00827852"/>
    <w:rsid w:val="008278A6"/>
    <w:rsid w:val="008278AC"/>
    <w:rsid w:val="008278BB"/>
    <w:rsid w:val="008278C0"/>
    <w:rsid w:val="008278E2"/>
    <w:rsid w:val="008278E5"/>
    <w:rsid w:val="008278ED"/>
    <w:rsid w:val="00827902"/>
    <w:rsid w:val="0082793F"/>
    <w:rsid w:val="00827941"/>
    <w:rsid w:val="0082795D"/>
    <w:rsid w:val="00827989"/>
    <w:rsid w:val="008279B2"/>
    <w:rsid w:val="008279D4"/>
    <w:rsid w:val="008279DB"/>
    <w:rsid w:val="00827A4E"/>
    <w:rsid w:val="00827A57"/>
    <w:rsid w:val="00827A75"/>
    <w:rsid w:val="00827AA6"/>
    <w:rsid w:val="00827ACE"/>
    <w:rsid w:val="00827B6F"/>
    <w:rsid w:val="00827B85"/>
    <w:rsid w:val="00827BB5"/>
    <w:rsid w:val="00827BC6"/>
    <w:rsid w:val="00827C00"/>
    <w:rsid w:val="00827C51"/>
    <w:rsid w:val="00827C56"/>
    <w:rsid w:val="00827CAD"/>
    <w:rsid w:val="00827CB5"/>
    <w:rsid w:val="00827D4B"/>
    <w:rsid w:val="00827D9F"/>
    <w:rsid w:val="00827DCF"/>
    <w:rsid w:val="00827DE6"/>
    <w:rsid w:val="00827E22"/>
    <w:rsid w:val="00827E98"/>
    <w:rsid w:val="00827ECE"/>
    <w:rsid w:val="00827EE2"/>
    <w:rsid w:val="00827EFB"/>
    <w:rsid w:val="00827F22"/>
    <w:rsid w:val="00827F70"/>
    <w:rsid w:val="00827F72"/>
    <w:rsid w:val="00827F93"/>
    <w:rsid w:val="00827FA0"/>
    <w:rsid w:val="00827FBC"/>
    <w:rsid w:val="00827FF7"/>
    <w:rsid w:val="00830023"/>
    <w:rsid w:val="00830062"/>
    <w:rsid w:val="008300CF"/>
    <w:rsid w:val="00830121"/>
    <w:rsid w:val="0083013B"/>
    <w:rsid w:val="008301BD"/>
    <w:rsid w:val="008301FF"/>
    <w:rsid w:val="00830215"/>
    <w:rsid w:val="00830239"/>
    <w:rsid w:val="0083029F"/>
    <w:rsid w:val="008302E3"/>
    <w:rsid w:val="008302ED"/>
    <w:rsid w:val="008302F2"/>
    <w:rsid w:val="00830333"/>
    <w:rsid w:val="008303CE"/>
    <w:rsid w:val="008303D7"/>
    <w:rsid w:val="008303E2"/>
    <w:rsid w:val="008303EF"/>
    <w:rsid w:val="00830406"/>
    <w:rsid w:val="0083040C"/>
    <w:rsid w:val="00830447"/>
    <w:rsid w:val="008304E4"/>
    <w:rsid w:val="008304E7"/>
    <w:rsid w:val="00830520"/>
    <w:rsid w:val="00830521"/>
    <w:rsid w:val="0083052F"/>
    <w:rsid w:val="0083054F"/>
    <w:rsid w:val="0083059B"/>
    <w:rsid w:val="008305A7"/>
    <w:rsid w:val="008305B3"/>
    <w:rsid w:val="008305C3"/>
    <w:rsid w:val="0083061F"/>
    <w:rsid w:val="008306C7"/>
    <w:rsid w:val="008306E2"/>
    <w:rsid w:val="008306EE"/>
    <w:rsid w:val="008306F0"/>
    <w:rsid w:val="008306F9"/>
    <w:rsid w:val="00830760"/>
    <w:rsid w:val="0083076B"/>
    <w:rsid w:val="00830799"/>
    <w:rsid w:val="008307F3"/>
    <w:rsid w:val="008307F8"/>
    <w:rsid w:val="0083084F"/>
    <w:rsid w:val="0083086F"/>
    <w:rsid w:val="0083088E"/>
    <w:rsid w:val="008308C1"/>
    <w:rsid w:val="008308CA"/>
    <w:rsid w:val="008308E5"/>
    <w:rsid w:val="00830903"/>
    <w:rsid w:val="00830969"/>
    <w:rsid w:val="00830975"/>
    <w:rsid w:val="00830A50"/>
    <w:rsid w:val="00830A53"/>
    <w:rsid w:val="00830A58"/>
    <w:rsid w:val="00830A6C"/>
    <w:rsid w:val="00830A6F"/>
    <w:rsid w:val="00830A8F"/>
    <w:rsid w:val="00830B09"/>
    <w:rsid w:val="00830B0E"/>
    <w:rsid w:val="00830B1B"/>
    <w:rsid w:val="00830B2D"/>
    <w:rsid w:val="00830B85"/>
    <w:rsid w:val="00830B8C"/>
    <w:rsid w:val="00830BFF"/>
    <w:rsid w:val="00830C2B"/>
    <w:rsid w:val="00830C2F"/>
    <w:rsid w:val="00830C42"/>
    <w:rsid w:val="00830C4B"/>
    <w:rsid w:val="00830C72"/>
    <w:rsid w:val="00830C8D"/>
    <w:rsid w:val="00830D23"/>
    <w:rsid w:val="00830D2D"/>
    <w:rsid w:val="00830D54"/>
    <w:rsid w:val="00830DA6"/>
    <w:rsid w:val="00830DCF"/>
    <w:rsid w:val="00830DEE"/>
    <w:rsid w:val="00830DF6"/>
    <w:rsid w:val="00830DFE"/>
    <w:rsid w:val="00830E0F"/>
    <w:rsid w:val="00830E31"/>
    <w:rsid w:val="00830E45"/>
    <w:rsid w:val="00830E5D"/>
    <w:rsid w:val="00830EA5"/>
    <w:rsid w:val="00830EC7"/>
    <w:rsid w:val="00830F5A"/>
    <w:rsid w:val="00830FAF"/>
    <w:rsid w:val="00830FB1"/>
    <w:rsid w:val="00830FDE"/>
    <w:rsid w:val="00830FE3"/>
    <w:rsid w:val="0083102D"/>
    <w:rsid w:val="00831037"/>
    <w:rsid w:val="00831064"/>
    <w:rsid w:val="00831068"/>
    <w:rsid w:val="0083106D"/>
    <w:rsid w:val="00831077"/>
    <w:rsid w:val="00831083"/>
    <w:rsid w:val="00831084"/>
    <w:rsid w:val="0083109E"/>
    <w:rsid w:val="008310A9"/>
    <w:rsid w:val="00831184"/>
    <w:rsid w:val="00831188"/>
    <w:rsid w:val="008311AC"/>
    <w:rsid w:val="008311C0"/>
    <w:rsid w:val="008311DF"/>
    <w:rsid w:val="008311E6"/>
    <w:rsid w:val="00831203"/>
    <w:rsid w:val="00831227"/>
    <w:rsid w:val="0083124F"/>
    <w:rsid w:val="00831252"/>
    <w:rsid w:val="0083126C"/>
    <w:rsid w:val="0083129E"/>
    <w:rsid w:val="008312AF"/>
    <w:rsid w:val="008312BC"/>
    <w:rsid w:val="008312DF"/>
    <w:rsid w:val="008312E5"/>
    <w:rsid w:val="00831335"/>
    <w:rsid w:val="00831349"/>
    <w:rsid w:val="00831358"/>
    <w:rsid w:val="0083138A"/>
    <w:rsid w:val="0083138B"/>
    <w:rsid w:val="008313F0"/>
    <w:rsid w:val="0083147B"/>
    <w:rsid w:val="00831499"/>
    <w:rsid w:val="008314AD"/>
    <w:rsid w:val="008314C3"/>
    <w:rsid w:val="008314D8"/>
    <w:rsid w:val="008314FE"/>
    <w:rsid w:val="00831535"/>
    <w:rsid w:val="008315AA"/>
    <w:rsid w:val="008315C9"/>
    <w:rsid w:val="0083164B"/>
    <w:rsid w:val="00831657"/>
    <w:rsid w:val="008316A5"/>
    <w:rsid w:val="008316B0"/>
    <w:rsid w:val="008316B6"/>
    <w:rsid w:val="008316F0"/>
    <w:rsid w:val="00831724"/>
    <w:rsid w:val="0083172C"/>
    <w:rsid w:val="00831777"/>
    <w:rsid w:val="0083177E"/>
    <w:rsid w:val="0083179A"/>
    <w:rsid w:val="008317B0"/>
    <w:rsid w:val="008317E8"/>
    <w:rsid w:val="00831882"/>
    <w:rsid w:val="008318C7"/>
    <w:rsid w:val="008318D4"/>
    <w:rsid w:val="00831914"/>
    <w:rsid w:val="00831966"/>
    <w:rsid w:val="00831971"/>
    <w:rsid w:val="00831982"/>
    <w:rsid w:val="008319DC"/>
    <w:rsid w:val="00831A0C"/>
    <w:rsid w:val="00831A14"/>
    <w:rsid w:val="00831A8B"/>
    <w:rsid w:val="00831AF1"/>
    <w:rsid w:val="00831B24"/>
    <w:rsid w:val="00831B8D"/>
    <w:rsid w:val="00831BA8"/>
    <w:rsid w:val="00831BB2"/>
    <w:rsid w:val="00831BCF"/>
    <w:rsid w:val="00831BD5"/>
    <w:rsid w:val="00831C16"/>
    <w:rsid w:val="00831C1C"/>
    <w:rsid w:val="00831C28"/>
    <w:rsid w:val="00831CC7"/>
    <w:rsid w:val="00831CF2"/>
    <w:rsid w:val="00831D44"/>
    <w:rsid w:val="00831D8D"/>
    <w:rsid w:val="00831D97"/>
    <w:rsid w:val="00831DF5"/>
    <w:rsid w:val="00831DF6"/>
    <w:rsid w:val="00831E1A"/>
    <w:rsid w:val="00831E66"/>
    <w:rsid w:val="00831E90"/>
    <w:rsid w:val="00831E91"/>
    <w:rsid w:val="00831EB9"/>
    <w:rsid w:val="00831ECB"/>
    <w:rsid w:val="00831EEC"/>
    <w:rsid w:val="00831F0A"/>
    <w:rsid w:val="00831FB6"/>
    <w:rsid w:val="00831FB7"/>
    <w:rsid w:val="00831FD1"/>
    <w:rsid w:val="00832029"/>
    <w:rsid w:val="0083205B"/>
    <w:rsid w:val="00832065"/>
    <w:rsid w:val="0083207B"/>
    <w:rsid w:val="008320A3"/>
    <w:rsid w:val="008320A4"/>
    <w:rsid w:val="008320B5"/>
    <w:rsid w:val="008320C3"/>
    <w:rsid w:val="0083211B"/>
    <w:rsid w:val="0083213E"/>
    <w:rsid w:val="00832148"/>
    <w:rsid w:val="00832168"/>
    <w:rsid w:val="008321D7"/>
    <w:rsid w:val="008321EB"/>
    <w:rsid w:val="008321F3"/>
    <w:rsid w:val="00832222"/>
    <w:rsid w:val="0083223A"/>
    <w:rsid w:val="00832241"/>
    <w:rsid w:val="0083224B"/>
    <w:rsid w:val="00832262"/>
    <w:rsid w:val="00832266"/>
    <w:rsid w:val="00832268"/>
    <w:rsid w:val="008322C9"/>
    <w:rsid w:val="008322F6"/>
    <w:rsid w:val="00832310"/>
    <w:rsid w:val="0083231E"/>
    <w:rsid w:val="00832327"/>
    <w:rsid w:val="0083234B"/>
    <w:rsid w:val="0083234C"/>
    <w:rsid w:val="00832367"/>
    <w:rsid w:val="008323DD"/>
    <w:rsid w:val="008323FB"/>
    <w:rsid w:val="00832411"/>
    <w:rsid w:val="0083241B"/>
    <w:rsid w:val="00832445"/>
    <w:rsid w:val="0083244D"/>
    <w:rsid w:val="008324AF"/>
    <w:rsid w:val="008324F8"/>
    <w:rsid w:val="008324FB"/>
    <w:rsid w:val="00832525"/>
    <w:rsid w:val="008325AA"/>
    <w:rsid w:val="008325C1"/>
    <w:rsid w:val="008325DA"/>
    <w:rsid w:val="008325F5"/>
    <w:rsid w:val="008325FA"/>
    <w:rsid w:val="00832602"/>
    <w:rsid w:val="00832625"/>
    <w:rsid w:val="00832680"/>
    <w:rsid w:val="00832700"/>
    <w:rsid w:val="00832722"/>
    <w:rsid w:val="00832766"/>
    <w:rsid w:val="0083278F"/>
    <w:rsid w:val="00832790"/>
    <w:rsid w:val="008327CF"/>
    <w:rsid w:val="008327E2"/>
    <w:rsid w:val="00832800"/>
    <w:rsid w:val="00832807"/>
    <w:rsid w:val="0083280D"/>
    <w:rsid w:val="00832810"/>
    <w:rsid w:val="0083281E"/>
    <w:rsid w:val="0083283C"/>
    <w:rsid w:val="0083286D"/>
    <w:rsid w:val="008328B4"/>
    <w:rsid w:val="008328C1"/>
    <w:rsid w:val="008328C5"/>
    <w:rsid w:val="008328E5"/>
    <w:rsid w:val="00832907"/>
    <w:rsid w:val="0083291A"/>
    <w:rsid w:val="00832941"/>
    <w:rsid w:val="0083297B"/>
    <w:rsid w:val="008329A1"/>
    <w:rsid w:val="008329EF"/>
    <w:rsid w:val="00832A1C"/>
    <w:rsid w:val="00832A58"/>
    <w:rsid w:val="00832A5A"/>
    <w:rsid w:val="00832AC3"/>
    <w:rsid w:val="00832AE8"/>
    <w:rsid w:val="00832AEA"/>
    <w:rsid w:val="00832B4B"/>
    <w:rsid w:val="00832B52"/>
    <w:rsid w:val="00832B55"/>
    <w:rsid w:val="00832B7B"/>
    <w:rsid w:val="00832B97"/>
    <w:rsid w:val="00832BAE"/>
    <w:rsid w:val="00832BDD"/>
    <w:rsid w:val="00832BFC"/>
    <w:rsid w:val="00832CA7"/>
    <w:rsid w:val="00832CBD"/>
    <w:rsid w:val="00832CD4"/>
    <w:rsid w:val="00832CFD"/>
    <w:rsid w:val="00832D09"/>
    <w:rsid w:val="00832D1D"/>
    <w:rsid w:val="00832D5D"/>
    <w:rsid w:val="00832D72"/>
    <w:rsid w:val="00832D8C"/>
    <w:rsid w:val="00832DA9"/>
    <w:rsid w:val="00832DF9"/>
    <w:rsid w:val="00832E0D"/>
    <w:rsid w:val="00832E3F"/>
    <w:rsid w:val="00832E93"/>
    <w:rsid w:val="00832E97"/>
    <w:rsid w:val="00832EE4"/>
    <w:rsid w:val="00832F04"/>
    <w:rsid w:val="00832F14"/>
    <w:rsid w:val="00832F60"/>
    <w:rsid w:val="00832F75"/>
    <w:rsid w:val="00832FC2"/>
    <w:rsid w:val="00832FC8"/>
    <w:rsid w:val="00832FD3"/>
    <w:rsid w:val="0083300E"/>
    <w:rsid w:val="00833029"/>
    <w:rsid w:val="00833030"/>
    <w:rsid w:val="0083307D"/>
    <w:rsid w:val="008330B8"/>
    <w:rsid w:val="008330DF"/>
    <w:rsid w:val="008330E7"/>
    <w:rsid w:val="008330F1"/>
    <w:rsid w:val="008330F5"/>
    <w:rsid w:val="00833123"/>
    <w:rsid w:val="00833126"/>
    <w:rsid w:val="00833150"/>
    <w:rsid w:val="00833151"/>
    <w:rsid w:val="00833157"/>
    <w:rsid w:val="008331F2"/>
    <w:rsid w:val="008331FA"/>
    <w:rsid w:val="0083321E"/>
    <w:rsid w:val="00833238"/>
    <w:rsid w:val="00833277"/>
    <w:rsid w:val="00833289"/>
    <w:rsid w:val="008332A0"/>
    <w:rsid w:val="008332A7"/>
    <w:rsid w:val="008332EE"/>
    <w:rsid w:val="0083335B"/>
    <w:rsid w:val="00833382"/>
    <w:rsid w:val="00833389"/>
    <w:rsid w:val="0083338B"/>
    <w:rsid w:val="008333AB"/>
    <w:rsid w:val="00833413"/>
    <w:rsid w:val="00833425"/>
    <w:rsid w:val="008334C6"/>
    <w:rsid w:val="008334CA"/>
    <w:rsid w:val="0083354F"/>
    <w:rsid w:val="00833561"/>
    <w:rsid w:val="0083357A"/>
    <w:rsid w:val="00833585"/>
    <w:rsid w:val="00833591"/>
    <w:rsid w:val="008335A5"/>
    <w:rsid w:val="0083363B"/>
    <w:rsid w:val="00833655"/>
    <w:rsid w:val="00833658"/>
    <w:rsid w:val="00833667"/>
    <w:rsid w:val="008336B1"/>
    <w:rsid w:val="008336DC"/>
    <w:rsid w:val="00833713"/>
    <w:rsid w:val="00833718"/>
    <w:rsid w:val="0083376A"/>
    <w:rsid w:val="0083376F"/>
    <w:rsid w:val="00833771"/>
    <w:rsid w:val="0083379D"/>
    <w:rsid w:val="008337C5"/>
    <w:rsid w:val="008337DF"/>
    <w:rsid w:val="008337E0"/>
    <w:rsid w:val="008337F5"/>
    <w:rsid w:val="008337F8"/>
    <w:rsid w:val="0083381B"/>
    <w:rsid w:val="00833848"/>
    <w:rsid w:val="0083384B"/>
    <w:rsid w:val="00833850"/>
    <w:rsid w:val="008338AC"/>
    <w:rsid w:val="008338D4"/>
    <w:rsid w:val="008338DF"/>
    <w:rsid w:val="00833914"/>
    <w:rsid w:val="00833919"/>
    <w:rsid w:val="0083392B"/>
    <w:rsid w:val="00833937"/>
    <w:rsid w:val="00833950"/>
    <w:rsid w:val="00833955"/>
    <w:rsid w:val="0083398D"/>
    <w:rsid w:val="008339B0"/>
    <w:rsid w:val="008339B7"/>
    <w:rsid w:val="008339BD"/>
    <w:rsid w:val="00833A1B"/>
    <w:rsid w:val="00833A31"/>
    <w:rsid w:val="00833A4C"/>
    <w:rsid w:val="00833A5A"/>
    <w:rsid w:val="00833A6D"/>
    <w:rsid w:val="00833A84"/>
    <w:rsid w:val="00833AB3"/>
    <w:rsid w:val="00833AEF"/>
    <w:rsid w:val="00833B12"/>
    <w:rsid w:val="00833B1A"/>
    <w:rsid w:val="00833B31"/>
    <w:rsid w:val="00833B46"/>
    <w:rsid w:val="00833B67"/>
    <w:rsid w:val="00833BD8"/>
    <w:rsid w:val="00833C0A"/>
    <w:rsid w:val="00833C0C"/>
    <w:rsid w:val="00833C57"/>
    <w:rsid w:val="00833C65"/>
    <w:rsid w:val="00833C7C"/>
    <w:rsid w:val="00833C7D"/>
    <w:rsid w:val="00833CC2"/>
    <w:rsid w:val="00833CC3"/>
    <w:rsid w:val="00833CDD"/>
    <w:rsid w:val="00833CDF"/>
    <w:rsid w:val="00833CE7"/>
    <w:rsid w:val="00833D05"/>
    <w:rsid w:val="00833D2A"/>
    <w:rsid w:val="00833D39"/>
    <w:rsid w:val="00833DA9"/>
    <w:rsid w:val="00833DB1"/>
    <w:rsid w:val="00833DBB"/>
    <w:rsid w:val="00833DD6"/>
    <w:rsid w:val="00833DDC"/>
    <w:rsid w:val="00833E3F"/>
    <w:rsid w:val="00833E49"/>
    <w:rsid w:val="00833E55"/>
    <w:rsid w:val="00833E64"/>
    <w:rsid w:val="00833E6E"/>
    <w:rsid w:val="00833E83"/>
    <w:rsid w:val="00833E94"/>
    <w:rsid w:val="00833EA4"/>
    <w:rsid w:val="00833EBE"/>
    <w:rsid w:val="00833EF6"/>
    <w:rsid w:val="00833F1B"/>
    <w:rsid w:val="00833F27"/>
    <w:rsid w:val="00833F2F"/>
    <w:rsid w:val="00833F43"/>
    <w:rsid w:val="00833F62"/>
    <w:rsid w:val="00833F82"/>
    <w:rsid w:val="00833FD5"/>
    <w:rsid w:val="00834023"/>
    <w:rsid w:val="00834031"/>
    <w:rsid w:val="0083403B"/>
    <w:rsid w:val="00834083"/>
    <w:rsid w:val="00834098"/>
    <w:rsid w:val="008340E7"/>
    <w:rsid w:val="00834148"/>
    <w:rsid w:val="00834186"/>
    <w:rsid w:val="0083418F"/>
    <w:rsid w:val="008341CA"/>
    <w:rsid w:val="0083420C"/>
    <w:rsid w:val="008342AB"/>
    <w:rsid w:val="008342AC"/>
    <w:rsid w:val="008342CB"/>
    <w:rsid w:val="008342E7"/>
    <w:rsid w:val="008342F9"/>
    <w:rsid w:val="00834316"/>
    <w:rsid w:val="00834317"/>
    <w:rsid w:val="00834333"/>
    <w:rsid w:val="00834345"/>
    <w:rsid w:val="0083435A"/>
    <w:rsid w:val="00834365"/>
    <w:rsid w:val="00834366"/>
    <w:rsid w:val="008343AC"/>
    <w:rsid w:val="008343B6"/>
    <w:rsid w:val="008343CE"/>
    <w:rsid w:val="008343D9"/>
    <w:rsid w:val="008343F6"/>
    <w:rsid w:val="00834426"/>
    <w:rsid w:val="0083442D"/>
    <w:rsid w:val="00834448"/>
    <w:rsid w:val="0083447D"/>
    <w:rsid w:val="008344A8"/>
    <w:rsid w:val="008344AD"/>
    <w:rsid w:val="008344C8"/>
    <w:rsid w:val="008344DF"/>
    <w:rsid w:val="0083450F"/>
    <w:rsid w:val="0083453A"/>
    <w:rsid w:val="00834591"/>
    <w:rsid w:val="008345A6"/>
    <w:rsid w:val="0083463F"/>
    <w:rsid w:val="0083466C"/>
    <w:rsid w:val="00834682"/>
    <w:rsid w:val="00834696"/>
    <w:rsid w:val="00834700"/>
    <w:rsid w:val="00834737"/>
    <w:rsid w:val="0083476A"/>
    <w:rsid w:val="008347C6"/>
    <w:rsid w:val="008347CD"/>
    <w:rsid w:val="008347F9"/>
    <w:rsid w:val="0083481F"/>
    <w:rsid w:val="00834820"/>
    <w:rsid w:val="0083483F"/>
    <w:rsid w:val="00834845"/>
    <w:rsid w:val="0083486F"/>
    <w:rsid w:val="00834883"/>
    <w:rsid w:val="00834886"/>
    <w:rsid w:val="008348B6"/>
    <w:rsid w:val="00834909"/>
    <w:rsid w:val="00834986"/>
    <w:rsid w:val="00834990"/>
    <w:rsid w:val="008349A2"/>
    <w:rsid w:val="008349C6"/>
    <w:rsid w:val="00834A01"/>
    <w:rsid w:val="00834A12"/>
    <w:rsid w:val="00834A30"/>
    <w:rsid w:val="00834A48"/>
    <w:rsid w:val="00834A78"/>
    <w:rsid w:val="00834ABB"/>
    <w:rsid w:val="00834AE5"/>
    <w:rsid w:val="00834AF8"/>
    <w:rsid w:val="00834B00"/>
    <w:rsid w:val="00834B12"/>
    <w:rsid w:val="00834B23"/>
    <w:rsid w:val="00834B29"/>
    <w:rsid w:val="00834B3D"/>
    <w:rsid w:val="00834B4D"/>
    <w:rsid w:val="00834B9C"/>
    <w:rsid w:val="00834C1E"/>
    <w:rsid w:val="00834C71"/>
    <w:rsid w:val="00834C8F"/>
    <w:rsid w:val="00834CD0"/>
    <w:rsid w:val="00834D09"/>
    <w:rsid w:val="00834D23"/>
    <w:rsid w:val="00834D57"/>
    <w:rsid w:val="00834D71"/>
    <w:rsid w:val="00834DA0"/>
    <w:rsid w:val="00834DA5"/>
    <w:rsid w:val="00834DAC"/>
    <w:rsid w:val="00834DB3"/>
    <w:rsid w:val="00834DC1"/>
    <w:rsid w:val="00834DD5"/>
    <w:rsid w:val="00834DEE"/>
    <w:rsid w:val="00834E3A"/>
    <w:rsid w:val="00834E3B"/>
    <w:rsid w:val="00834E5E"/>
    <w:rsid w:val="00834EA3"/>
    <w:rsid w:val="00834F70"/>
    <w:rsid w:val="00834F85"/>
    <w:rsid w:val="00834F92"/>
    <w:rsid w:val="00834F9A"/>
    <w:rsid w:val="00834F9B"/>
    <w:rsid w:val="00834FE6"/>
    <w:rsid w:val="00835003"/>
    <w:rsid w:val="00835036"/>
    <w:rsid w:val="00835048"/>
    <w:rsid w:val="00835054"/>
    <w:rsid w:val="00835069"/>
    <w:rsid w:val="0083509A"/>
    <w:rsid w:val="008350C2"/>
    <w:rsid w:val="008350DB"/>
    <w:rsid w:val="008350E4"/>
    <w:rsid w:val="00835100"/>
    <w:rsid w:val="0083517D"/>
    <w:rsid w:val="00835181"/>
    <w:rsid w:val="008351B7"/>
    <w:rsid w:val="008351D8"/>
    <w:rsid w:val="008351DF"/>
    <w:rsid w:val="008351EB"/>
    <w:rsid w:val="0083522B"/>
    <w:rsid w:val="0083523F"/>
    <w:rsid w:val="00835249"/>
    <w:rsid w:val="00835259"/>
    <w:rsid w:val="0083525A"/>
    <w:rsid w:val="0083529A"/>
    <w:rsid w:val="008352DB"/>
    <w:rsid w:val="0083531D"/>
    <w:rsid w:val="0083532B"/>
    <w:rsid w:val="0083532F"/>
    <w:rsid w:val="0083533B"/>
    <w:rsid w:val="0083538D"/>
    <w:rsid w:val="008353E8"/>
    <w:rsid w:val="008353EB"/>
    <w:rsid w:val="008353FD"/>
    <w:rsid w:val="00835471"/>
    <w:rsid w:val="0083548E"/>
    <w:rsid w:val="0083549B"/>
    <w:rsid w:val="008354A1"/>
    <w:rsid w:val="008354D0"/>
    <w:rsid w:val="0083558D"/>
    <w:rsid w:val="008355D1"/>
    <w:rsid w:val="008355E5"/>
    <w:rsid w:val="008355FF"/>
    <w:rsid w:val="00835653"/>
    <w:rsid w:val="00835672"/>
    <w:rsid w:val="00835679"/>
    <w:rsid w:val="00835691"/>
    <w:rsid w:val="008356BE"/>
    <w:rsid w:val="008356EE"/>
    <w:rsid w:val="0083572D"/>
    <w:rsid w:val="00835738"/>
    <w:rsid w:val="00835750"/>
    <w:rsid w:val="00835774"/>
    <w:rsid w:val="0083577A"/>
    <w:rsid w:val="00835797"/>
    <w:rsid w:val="008357A0"/>
    <w:rsid w:val="008357BF"/>
    <w:rsid w:val="008357CE"/>
    <w:rsid w:val="008357D3"/>
    <w:rsid w:val="008357F1"/>
    <w:rsid w:val="00835810"/>
    <w:rsid w:val="00835896"/>
    <w:rsid w:val="0083589C"/>
    <w:rsid w:val="008358B9"/>
    <w:rsid w:val="008358DA"/>
    <w:rsid w:val="00835926"/>
    <w:rsid w:val="00835952"/>
    <w:rsid w:val="008359AF"/>
    <w:rsid w:val="008359BD"/>
    <w:rsid w:val="008359EC"/>
    <w:rsid w:val="00835A09"/>
    <w:rsid w:val="00835AA4"/>
    <w:rsid w:val="00835AD9"/>
    <w:rsid w:val="00835ADC"/>
    <w:rsid w:val="00835AE5"/>
    <w:rsid w:val="00835AFF"/>
    <w:rsid w:val="00835B08"/>
    <w:rsid w:val="00835B63"/>
    <w:rsid w:val="00835BDE"/>
    <w:rsid w:val="00835BE8"/>
    <w:rsid w:val="00835BF0"/>
    <w:rsid w:val="00835C22"/>
    <w:rsid w:val="00835C31"/>
    <w:rsid w:val="00835C5B"/>
    <w:rsid w:val="00835CA6"/>
    <w:rsid w:val="00835CD9"/>
    <w:rsid w:val="00835CE6"/>
    <w:rsid w:val="00835CEE"/>
    <w:rsid w:val="00835D23"/>
    <w:rsid w:val="00835D70"/>
    <w:rsid w:val="00835E0F"/>
    <w:rsid w:val="00835E40"/>
    <w:rsid w:val="00835E4A"/>
    <w:rsid w:val="00835E65"/>
    <w:rsid w:val="00835E90"/>
    <w:rsid w:val="00835EB1"/>
    <w:rsid w:val="00835EE3"/>
    <w:rsid w:val="00835EE7"/>
    <w:rsid w:val="00835F4D"/>
    <w:rsid w:val="00835F4F"/>
    <w:rsid w:val="00835F51"/>
    <w:rsid w:val="00835F53"/>
    <w:rsid w:val="00835F54"/>
    <w:rsid w:val="00835FA1"/>
    <w:rsid w:val="00835FA5"/>
    <w:rsid w:val="00835FA6"/>
    <w:rsid w:val="00835FB9"/>
    <w:rsid w:val="00835FFB"/>
    <w:rsid w:val="00835FFC"/>
    <w:rsid w:val="0083604D"/>
    <w:rsid w:val="00836086"/>
    <w:rsid w:val="00836096"/>
    <w:rsid w:val="00836098"/>
    <w:rsid w:val="008360A1"/>
    <w:rsid w:val="008360A9"/>
    <w:rsid w:val="008360C4"/>
    <w:rsid w:val="0083612F"/>
    <w:rsid w:val="0083613B"/>
    <w:rsid w:val="00836148"/>
    <w:rsid w:val="0083618D"/>
    <w:rsid w:val="008361BC"/>
    <w:rsid w:val="008361DD"/>
    <w:rsid w:val="008361E5"/>
    <w:rsid w:val="008361EA"/>
    <w:rsid w:val="00836200"/>
    <w:rsid w:val="0083621D"/>
    <w:rsid w:val="00836248"/>
    <w:rsid w:val="00836274"/>
    <w:rsid w:val="008362BB"/>
    <w:rsid w:val="008363D3"/>
    <w:rsid w:val="008363D8"/>
    <w:rsid w:val="008363DC"/>
    <w:rsid w:val="008363EF"/>
    <w:rsid w:val="0083640A"/>
    <w:rsid w:val="0083645B"/>
    <w:rsid w:val="00836474"/>
    <w:rsid w:val="008364E8"/>
    <w:rsid w:val="0083652C"/>
    <w:rsid w:val="00836530"/>
    <w:rsid w:val="0083656D"/>
    <w:rsid w:val="00836578"/>
    <w:rsid w:val="0083662C"/>
    <w:rsid w:val="0083670B"/>
    <w:rsid w:val="00836722"/>
    <w:rsid w:val="0083672E"/>
    <w:rsid w:val="00836757"/>
    <w:rsid w:val="0083676E"/>
    <w:rsid w:val="008367D5"/>
    <w:rsid w:val="0083688F"/>
    <w:rsid w:val="008368AB"/>
    <w:rsid w:val="008368D7"/>
    <w:rsid w:val="008368EE"/>
    <w:rsid w:val="00836959"/>
    <w:rsid w:val="0083695F"/>
    <w:rsid w:val="0083699E"/>
    <w:rsid w:val="008369BA"/>
    <w:rsid w:val="008369C6"/>
    <w:rsid w:val="008369E0"/>
    <w:rsid w:val="008369EA"/>
    <w:rsid w:val="00836A02"/>
    <w:rsid w:val="00836A4E"/>
    <w:rsid w:val="00836A6B"/>
    <w:rsid w:val="00836A72"/>
    <w:rsid w:val="00836AD1"/>
    <w:rsid w:val="00836AF1"/>
    <w:rsid w:val="00836B1D"/>
    <w:rsid w:val="00836B4F"/>
    <w:rsid w:val="00836B67"/>
    <w:rsid w:val="00836BBB"/>
    <w:rsid w:val="00836BBC"/>
    <w:rsid w:val="00836BBE"/>
    <w:rsid w:val="00836BD1"/>
    <w:rsid w:val="00836BE7"/>
    <w:rsid w:val="00836C6D"/>
    <w:rsid w:val="00836CB1"/>
    <w:rsid w:val="00836CBE"/>
    <w:rsid w:val="00836CC1"/>
    <w:rsid w:val="00836CD7"/>
    <w:rsid w:val="00836CF2"/>
    <w:rsid w:val="00836D7E"/>
    <w:rsid w:val="00836D83"/>
    <w:rsid w:val="00836D88"/>
    <w:rsid w:val="00836D9E"/>
    <w:rsid w:val="00836DC0"/>
    <w:rsid w:val="00836DEF"/>
    <w:rsid w:val="00836E15"/>
    <w:rsid w:val="00836E2A"/>
    <w:rsid w:val="00836E48"/>
    <w:rsid w:val="00836EBD"/>
    <w:rsid w:val="00836EC5"/>
    <w:rsid w:val="00836F02"/>
    <w:rsid w:val="00836F06"/>
    <w:rsid w:val="00836F17"/>
    <w:rsid w:val="00836F24"/>
    <w:rsid w:val="00836F5A"/>
    <w:rsid w:val="00836F6E"/>
    <w:rsid w:val="00836F84"/>
    <w:rsid w:val="00836F8A"/>
    <w:rsid w:val="00836FAE"/>
    <w:rsid w:val="00836FB8"/>
    <w:rsid w:val="00836FC0"/>
    <w:rsid w:val="00836FF2"/>
    <w:rsid w:val="00837035"/>
    <w:rsid w:val="0083707F"/>
    <w:rsid w:val="008370DD"/>
    <w:rsid w:val="008370E1"/>
    <w:rsid w:val="0083711F"/>
    <w:rsid w:val="00837140"/>
    <w:rsid w:val="0083715B"/>
    <w:rsid w:val="0083717B"/>
    <w:rsid w:val="00837191"/>
    <w:rsid w:val="008371A7"/>
    <w:rsid w:val="008371EB"/>
    <w:rsid w:val="00837210"/>
    <w:rsid w:val="00837248"/>
    <w:rsid w:val="0083725F"/>
    <w:rsid w:val="008372BE"/>
    <w:rsid w:val="008372C4"/>
    <w:rsid w:val="008372CF"/>
    <w:rsid w:val="0083731A"/>
    <w:rsid w:val="00837358"/>
    <w:rsid w:val="00837363"/>
    <w:rsid w:val="0083736E"/>
    <w:rsid w:val="00837395"/>
    <w:rsid w:val="00837399"/>
    <w:rsid w:val="00837408"/>
    <w:rsid w:val="0083742F"/>
    <w:rsid w:val="00837430"/>
    <w:rsid w:val="00837449"/>
    <w:rsid w:val="00837457"/>
    <w:rsid w:val="00837474"/>
    <w:rsid w:val="00837488"/>
    <w:rsid w:val="0083749B"/>
    <w:rsid w:val="008374A8"/>
    <w:rsid w:val="008374BB"/>
    <w:rsid w:val="008374E4"/>
    <w:rsid w:val="008374EA"/>
    <w:rsid w:val="008374EB"/>
    <w:rsid w:val="008374F2"/>
    <w:rsid w:val="008374F7"/>
    <w:rsid w:val="0083752B"/>
    <w:rsid w:val="00837584"/>
    <w:rsid w:val="008375DF"/>
    <w:rsid w:val="008375F4"/>
    <w:rsid w:val="0083760E"/>
    <w:rsid w:val="008376A0"/>
    <w:rsid w:val="008376CB"/>
    <w:rsid w:val="008376F4"/>
    <w:rsid w:val="00837786"/>
    <w:rsid w:val="008377AD"/>
    <w:rsid w:val="008377C7"/>
    <w:rsid w:val="008377CC"/>
    <w:rsid w:val="00837814"/>
    <w:rsid w:val="0083781E"/>
    <w:rsid w:val="0083785F"/>
    <w:rsid w:val="00837863"/>
    <w:rsid w:val="008378C4"/>
    <w:rsid w:val="008378F8"/>
    <w:rsid w:val="00837911"/>
    <w:rsid w:val="00837976"/>
    <w:rsid w:val="00837979"/>
    <w:rsid w:val="00837997"/>
    <w:rsid w:val="0083799D"/>
    <w:rsid w:val="00837A01"/>
    <w:rsid w:val="00837A10"/>
    <w:rsid w:val="00837A16"/>
    <w:rsid w:val="00837A59"/>
    <w:rsid w:val="00837A60"/>
    <w:rsid w:val="00837A7C"/>
    <w:rsid w:val="00837A7D"/>
    <w:rsid w:val="00837AF4"/>
    <w:rsid w:val="00837B32"/>
    <w:rsid w:val="00837B35"/>
    <w:rsid w:val="00837B56"/>
    <w:rsid w:val="00837B76"/>
    <w:rsid w:val="00837B84"/>
    <w:rsid w:val="00837BA2"/>
    <w:rsid w:val="00837BBB"/>
    <w:rsid w:val="00837C3E"/>
    <w:rsid w:val="00837C43"/>
    <w:rsid w:val="00837C48"/>
    <w:rsid w:val="00837C56"/>
    <w:rsid w:val="00837C5B"/>
    <w:rsid w:val="00837C8B"/>
    <w:rsid w:val="00837CDF"/>
    <w:rsid w:val="00837CE1"/>
    <w:rsid w:val="00837CE5"/>
    <w:rsid w:val="00837D1E"/>
    <w:rsid w:val="00837D2B"/>
    <w:rsid w:val="00837DD9"/>
    <w:rsid w:val="00837DF2"/>
    <w:rsid w:val="00837E08"/>
    <w:rsid w:val="00837E0C"/>
    <w:rsid w:val="00837E47"/>
    <w:rsid w:val="00837E9E"/>
    <w:rsid w:val="00837EB2"/>
    <w:rsid w:val="00837EB3"/>
    <w:rsid w:val="00837EEC"/>
    <w:rsid w:val="00837EF8"/>
    <w:rsid w:val="00837F00"/>
    <w:rsid w:val="00837F26"/>
    <w:rsid w:val="00837F36"/>
    <w:rsid w:val="00837F48"/>
    <w:rsid w:val="00837F8E"/>
    <w:rsid w:val="00840006"/>
    <w:rsid w:val="0084000C"/>
    <w:rsid w:val="0084003D"/>
    <w:rsid w:val="00840055"/>
    <w:rsid w:val="00840057"/>
    <w:rsid w:val="00840058"/>
    <w:rsid w:val="0084005C"/>
    <w:rsid w:val="00840064"/>
    <w:rsid w:val="00840067"/>
    <w:rsid w:val="0084006D"/>
    <w:rsid w:val="00840090"/>
    <w:rsid w:val="0084009F"/>
    <w:rsid w:val="008400D5"/>
    <w:rsid w:val="008400E2"/>
    <w:rsid w:val="0084015D"/>
    <w:rsid w:val="00840169"/>
    <w:rsid w:val="00840244"/>
    <w:rsid w:val="00840272"/>
    <w:rsid w:val="00840274"/>
    <w:rsid w:val="008402A5"/>
    <w:rsid w:val="008402DA"/>
    <w:rsid w:val="00840373"/>
    <w:rsid w:val="00840377"/>
    <w:rsid w:val="008403B4"/>
    <w:rsid w:val="008403C6"/>
    <w:rsid w:val="008403F1"/>
    <w:rsid w:val="0084042E"/>
    <w:rsid w:val="0084048A"/>
    <w:rsid w:val="008404A7"/>
    <w:rsid w:val="008404AB"/>
    <w:rsid w:val="008404C7"/>
    <w:rsid w:val="008404FF"/>
    <w:rsid w:val="00840527"/>
    <w:rsid w:val="0084053A"/>
    <w:rsid w:val="00840593"/>
    <w:rsid w:val="00840611"/>
    <w:rsid w:val="00840622"/>
    <w:rsid w:val="0084063C"/>
    <w:rsid w:val="00840645"/>
    <w:rsid w:val="008406E9"/>
    <w:rsid w:val="0084077B"/>
    <w:rsid w:val="00840782"/>
    <w:rsid w:val="00840786"/>
    <w:rsid w:val="008407EA"/>
    <w:rsid w:val="00840803"/>
    <w:rsid w:val="0084080C"/>
    <w:rsid w:val="00840818"/>
    <w:rsid w:val="0084081E"/>
    <w:rsid w:val="008408AC"/>
    <w:rsid w:val="008408C4"/>
    <w:rsid w:val="0084090F"/>
    <w:rsid w:val="00840920"/>
    <w:rsid w:val="00840929"/>
    <w:rsid w:val="0084092D"/>
    <w:rsid w:val="00840939"/>
    <w:rsid w:val="00840993"/>
    <w:rsid w:val="008409A1"/>
    <w:rsid w:val="008409AD"/>
    <w:rsid w:val="008409B7"/>
    <w:rsid w:val="008409F7"/>
    <w:rsid w:val="00840A2B"/>
    <w:rsid w:val="00840A45"/>
    <w:rsid w:val="00840A67"/>
    <w:rsid w:val="00840A70"/>
    <w:rsid w:val="00840A84"/>
    <w:rsid w:val="00840ADF"/>
    <w:rsid w:val="00840B8D"/>
    <w:rsid w:val="00840BE5"/>
    <w:rsid w:val="00840C70"/>
    <w:rsid w:val="00840CDA"/>
    <w:rsid w:val="00840CDE"/>
    <w:rsid w:val="00840CE0"/>
    <w:rsid w:val="00840D25"/>
    <w:rsid w:val="00840D71"/>
    <w:rsid w:val="00840D76"/>
    <w:rsid w:val="00840DBF"/>
    <w:rsid w:val="00840DC5"/>
    <w:rsid w:val="00840DC8"/>
    <w:rsid w:val="00840DF2"/>
    <w:rsid w:val="00840DF5"/>
    <w:rsid w:val="00840E3A"/>
    <w:rsid w:val="00840E45"/>
    <w:rsid w:val="00840E8D"/>
    <w:rsid w:val="00840E8F"/>
    <w:rsid w:val="00840EC3"/>
    <w:rsid w:val="00840EFD"/>
    <w:rsid w:val="00840EFE"/>
    <w:rsid w:val="00840FEE"/>
    <w:rsid w:val="00840FF5"/>
    <w:rsid w:val="00841014"/>
    <w:rsid w:val="0084103D"/>
    <w:rsid w:val="00841049"/>
    <w:rsid w:val="00841112"/>
    <w:rsid w:val="00841126"/>
    <w:rsid w:val="0084115D"/>
    <w:rsid w:val="0084116A"/>
    <w:rsid w:val="0084117E"/>
    <w:rsid w:val="008411A6"/>
    <w:rsid w:val="008411FF"/>
    <w:rsid w:val="00841242"/>
    <w:rsid w:val="00841278"/>
    <w:rsid w:val="008412CC"/>
    <w:rsid w:val="008412D6"/>
    <w:rsid w:val="008412ED"/>
    <w:rsid w:val="008412F0"/>
    <w:rsid w:val="008412FE"/>
    <w:rsid w:val="00841342"/>
    <w:rsid w:val="00841380"/>
    <w:rsid w:val="00841407"/>
    <w:rsid w:val="0084143F"/>
    <w:rsid w:val="008414A3"/>
    <w:rsid w:val="008414E9"/>
    <w:rsid w:val="008414F1"/>
    <w:rsid w:val="00841599"/>
    <w:rsid w:val="0084162B"/>
    <w:rsid w:val="00841662"/>
    <w:rsid w:val="008416E8"/>
    <w:rsid w:val="008417AE"/>
    <w:rsid w:val="008417B2"/>
    <w:rsid w:val="008417BC"/>
    <w:rsid w:val="008417CE"/>
    <w:rsid w:val="008417D6"/>
    <w:rsid w:val="008417DC"/>
    <w:rsid w:val="008417E8"/>
    <w:rsid w:val="008417F5"/>
    <w:rsid w:val="0084183D"/>
    <w:rsid w:val="00841842"/>
    <w:rsid w:val="00841866"/>
    <w:rsid w:val="0084187D"/>
    <w:rsid w:val="00841896"/>
    <w:rsid w:val="0084189D"/>
    <w:rsid w:val="008418DC"/>
    <w:rsid w:val="00841942"/>
    <w:rsid w:val="00841AA5"/>
    <w:rsid w:val="00841AAB"/>
    <w:rsid w:val="00841AAE"/>
    <w:rsid w:val="00841B1D"/>
    <w:rsid w:val="00841B39"/>
    <w:rsid w:val="00841B43"/>
    <w:rsid w:val="00841B7A"/>
    <w:rsid w:val="00841B8A"/>
    <w:rsid w:val="00841B97"/>
    <w:rsid w:val="00841BD4"/>
    <w:rsid w:val="00841BED"/>
    <w:rsid w:val="00841C1D"/>
    <w:rsid w:val="00841C2D"/>
    <w:rsid w:val="00841C30"/>
    <w:rsid w:val="00841C37"/>
    <w:rsid w:val="00841C56"/>
    <w:rsid w:val="00841C83"/>
    <w:rsid w:val="00841D46"/>
    <w:rsid w:val="00841D60"/>
    <w:rsid w:val="00841D6A"/>
    <w:rsid w:val="00841DC1"/>
    <w:rsid w:val="00841DCA"/>
    <w:rsid w:val="00841DFA"/>
    <w:rsid w:val="00841E51"/>
    <w:rsid w:val="00841E5E"/>
    <w:rsid w:val="00841E91"/>
    <w:rsid w:val="00841F06"/>
    <w:rsid w:val="00841F14"/>
    <w:rsid w:val="00841F63"/>
    <w:rsid w:val="00841F74"/>
    <w:rsid w:val="00841F80"/>
    <w:rsid w:val="00841FA0"/>
    <w:rsid w:val="00841FA7"/>
    <w:rsid w:val="00841FCE"/>
    <w:rsid w:val="0084200D"/>
    <w:rsid w:val="00842012"/>
    <w:rsid w:val="00842035"/>
    <w:rsid w:val="0084203E"/>
    <w:rsid w:val="00842060"/>
    <w:rsid w:val="00842089"/>
    <w:rsid w:val="008420A7"/>
    <w:rsid w:val="008420AC"/>
    <w:rsid w:val="008420CF"/>
    <w:rsid w:val="008420E5"/>
    <w:rsid w:val="0084215B"/>
    <w:rsid w:val="008421B2"/>
    <w:rsid w:val="0084220F"/>
    <w:rsid w:val="00842217"/>
    <w:rsid w:val="00842237"/>
    <w:rsid w:val="0084223A"/>
    <w:rsid w:val="008422A6"/>
    <w:rsid w:val="008422E0"/>
    <w:rsid w:val="00842306"/>
    <w:rsid w:val="008423FA"/>
    <w:rsid w:val="00842439"/>
    <w:rsid w:val="00842442"/>
    <w:rsid w:val="00842446"/>
    <w:rsid w:val="00842463"/>
    <w:rsid w:val="00842471"/>
    <w:rsid w:val="008424AB"/>
    <w:rsid w:val="008424D9"/>
    <w:rsid w:val="00842534"/>
    <w:rsid w:val="0084253E"/>
    <w:rsid w:val="008425A3"/>
    <w:rsid w:val="008425B7"/>
    <w:rsid w:val="008425D1"/>
    <w:rsid w:val="008425D6"/>
    <w:rsid w:val="008425F4"/>
    <w:rsid w:val="00842656"/>
    <w:rsid w:val="0084265C"/>
    <w:rsid w:val="00842660"/>
    <w:rsid w:val="008426D5"/>
    <w:rsid w:val="008426D7"/>
    <w:rsid w:val="008426FB"/>
    <w:rsid w:val="00842705"/>
    <w:rsid w:val="00842706"/>
    <w:rsid w:val="0084270B"/>
    <w:rsid w:val="00842733"/>
    <w:rsid w:val="00842769"/>
    <w:rsid w:val="0084276A"/>
    <w:rsid w:val="00842777"/>
    <w:rsid w:val="0084278B"/>
    <w:rsid w:val="008427CE"/>
    <w:rsid w:val="008427F6"/>
    <w:rsid w:val="008427F8"/>
    <w:rsid w:val="008427F9"/>
    <w:rsid w:val="0084280C"/>
    <w:rsid w:val="00842818"/>
    <w:rsid w:val="008428D4"/>
    <w:rsid w:val="008428FC"/>
    <w:rsid w:val="00842957"/>
    <w:rsid w:val="0084296F"/>
    <w:rsid w:val="008429A3"/>
    <w:rsid w:val="008429B4"/>
    <w:rsid w:val="008429BC"/>
    <w:rsid w:val="00842A38"/>
    <w:rsid w:val="00842A41"/>
    <w:rsid w:val="00842A42"/>
    <w:rsid w:val="00842A65"/>
    <w:rsid w:val="00842A67"/>
    <w:rsid w:val="00842A7F"/>
    <w:rsid w:val="00842A91"/>
    <w:rsid w:val="00842AB9"/>
    <w:rsid w:val="00842ABB"/>
    <w:rsid w:val="00842B0C"/>
    <w:rsid w:val="00842B24"/>
    <w:rsid w:val="00842B29"/>
    <w:rsid w:val="00842B65"/>
    <w:rsid w:val="00842B68"/>
    <w:rsid w:val="00842BA6"/>
    <w:rsid w:val="00842BC1"/>
    <w:rsid w:val="00842BF0"/>
    <w:rsid w:val="00842C50"/>
    <w:rsid w:val="00842C5B"/>
    <w:rsid w:val="00842C81"/>
    <w:rsid w:val="00842C86"/>
    <w:rsid w:val="00842C8A"/>
    <w:rsid w:val="00842CAF"/>
    <w:rsid w:val="00842CD8"/>
    <w:rsid w:val="00842D5A"/>
    <w:rsid w:val="00842D89"/>
    <w:rsid w:val="00842DD8"/>
    <w:rsid w:val="00842E2B"/>
    <w:rsid w:val="00842E32"/>
    <w:rsid w:val="00842E43"/>
    <w:rsid w:val="00842F1F"/>
    <w:rsid w:val="00842F75"/>
    <w:rsid w:val="00842F76"/>
    <w:rsid w:val="00842F7F"/>
    <w:rsid w:val="00842F82"/>
    <w:rsid w:val="00842F92"/>
    <w:rsid w:val="00842FEA"/>
    <w:rsid w:val="00843001"/>
    <w:rsid w:val="0084300D"/>
    <w:rsid w:val="0084302B"/>
    <w:rsid w:val="00843077"/>
    <w:rsid w:val="00843098"/>
    <w:rsid w:val="008430D3"/>
    <w:rsid w:val="008430FF"/>
    <w:rsid w:val="0084310F"/>
    <w:rsid w:val="00843114"/>
    <w:rsid w:val="00843132"/>
    <w:rsid w:val="0084314B"/>
    <w:rsid w:val="00843207"/>
    <w:rsid w:val="0084320F"/>
    <w:rsid w:val="00843213"/>
    <w:rsid w:val="00843218"/>
    <w:rsid w:val="00843229"/>
    <w:rsid w:val="00843241"/>
    <w:rsid w:val="00843276"/>
    <w:rsid w:val="00843295"/>
    <w:rsid w:val="008432C2"/>
    <w:rsid w:val="008432C3"/>
    <w:rsid w:val="008432C6"/>
    <w:rsid w:val="008432D8"/>
    <w:rsid w:val="00843345"/>
    <w:rsid w:val="00843379"/>
    <w:rsid w:val="0084337D"/>
    <w:rsid w:val="00843381"/>
    <w:rsid w:val="008433BB"/>
    <w:rsid w:val="008433EE"/>
    <w:rsid w:val="008433FB"/>
    <w:rsid w:val="00843463"/>
    <w:rsid w:val="0084346B"/>
    <w:rsid w:val="0084349D"/>
    <w:rsid w:val="008434A1"/>
    <w:rsid w:val="008434AE"/>
    <w:rsid w:val="008434D0"/>
    <w:rsid w:val="00843526"/>
    <w:rsid w:val="00843594"/>
    <w:rsid w:val="008435A1"/>
    <w:rsid w:val="008435C7"/>
    <w:rsid w:val="008435D2"/>
    <w:rsid w:val="008435DD"/>
    <w:rsid w:val="0084361D"/>
    <w:rsid w:val="00843641"/>
    <w:rsid w:val="00843685"/>
    <w:rsid w:val="008436B9"/>
    <w:rsid w:val="0084371D"/>
    <w:rsid w:val="00843742"/>
    <w:rsid w:val="0084374B"/>
    <w:rsid w:val="0084374F"/>
    <w:rsid w:val="008437B1"/>
    <w:rsid w:val="008437C0"/>
    <w:rsid w:val="008437DB"/>
    <w:rsid w:val="008437E2"/>
    <w:rsid w:val="008437E3"/>
    <w:rsid w:val="008437E4"/>
    <w:rsid w:val="008437EA"/>
    <w:rsid w:val="008437EC"/>
    <w:rsid w:val="008437F1"/>
    <w:rsid w:val="00843806"/>
    <w:rsid w:val="0084381F"/>
    <w:rsid w:val="00843830"/>
    <w:rsid w:val="0084383D"/>
    <w:rsid w:val="00843858"/>
    <w:rsid w:val="00843878"/>
    <w:rsid w:val="00843879"/>
    <w:rsid w:val="0084387F"/>
    <w:rsid w:val="008438A5"/>
    <w:rsid w:val="008438EB"/>
    <w:rsid w:val="008438F0"/>
    <w:rsid w:val="00843928"/>
    <w:rsid w:val="0084392B"/>
    <w:rsid w:val="00843933"/>
    <w:rsid w:val="00843994"/>
    <w:rsid w:val="008439BC"/>
    <w:rsid w:val="008439D2"/>
    <w:rsid w:val="008439D6"/>
    <w:rsid w:val="00843A49"/>
    <w:rsid w:val="00843AA4"/>
    <w:rsid w:val="00843AB7"/>
    <w:rsid w:val="00843ABF"/>
    <w:rsid w:val="00843AE1"/>
    <w:rsid w:val="00843AFA"/>
    <w:rsid w:val="00843B0D"/>
    <w:rsid w:val="00843B56"/>
    <w:rsid w:val="00843B9E"/>
    <w:rsid w:val="00843C90"/>
    <w:rsid w:val="00843CBB"/>
    <w:rsid w:val="00843CD7"/>
    <w:rsid w:val="00843D0A"/>
    <w:rsid w:val="00843D10"/>
    <w:rsid w:val="00843D4F"/>
    <w:rsid w:val="00843D5D"/>
    <w:rsid w:val="00843DA7"/>
    <w:rsid w:val="00843DBB"/>
    <w:rsid w:val="00843DDC"/>
    <w:rsid w:val="00843E02"/>
    <w:rsid w:val="00843E32"/>
    <w:rsid w:val="00843E3B"/>
    <w:rsid w:val="00843E4D"/>
    <w:rsid w:val="00843E54"/>
    <w:rsid w:val="00843EC1"/>
    <w:rsid w:val="00843ED0"/>
    <w:rsid w:val="00843EFE"/>
    <w:rsid w:val="00843F12"/>
    <w:rsid w:val="00843F2F"/>
    <w:rsid w:val="00843F41"/>
    <w:rsid w:val="00843F5E"/>
    <w:rsid w:val="00843F6F"/>
    <w:rsid w:val="00843FD7"/>
    <w:rsid w:val="00843FF1"/>
    <w:rsid w:val="00844017"/>
    <w:rsid w:val="00844022"/>
    <w:rsid w:val="00844048"/>
    <w:rsid w:val="00844053"/>
    <w:rsid w:val="00844062"/>
    <w:rsid w:val="00844070"/>
    <w:rsid w:val="00844078"/>
    <w:rsid w:val="00844088"/>
    <w:rsid w:val="008440A4"/>
    <w:rsid w:val="0084415D"/>
    <w:rsid w:val="0084416A"/>
    <w:rsid w:val="00844190"/>
    <w:rsid w:val="008441DC"/>
    <w:rsid w:val="008441E6"/>
    <w:rsid w:val="008441EC"/>
    <w:rsid w:val="00844229"/>
    <w:rsid w:val="0084423D"/>
    <w:rsid w:val="00844278"/>
    <w:rsid w:val="0084427F"/>
    <w:rsid w:val="00844284"/>
    <w:rsid w:val="0084428A"/>
    <w:rsid w:val="0084430B"/>
    <w:rsid w:val="00844321"/>
    <w:rsid w:val="0084438E"/>
    <w:rsid w:val="00844412"/>
    <w:rsid w:val="00844425"/>
    <w:rsid w:val="00844443"/>
    <w:rsid w:val="0084446C"/>
    <w:rsid w:val="008444B4"/>
    <w:rsid w:val="008444DC"/>
    <w:rsid w:val="00844508"/>
    <w:rsid w:val="00844510"/>
    <w:rsid w:val="00844541"/>
    <w:rsid w:val="00844591"/>
    <w:rsid w:val="008445E7"/>
    <w:rsid w:val="008445EB"/>
    <w:rsid w:val="00844615"/>
    <w:rsid w:val="00844616"/>
    <w:rsid w:val="00844649"/>
    <w:rsid w:val="00844660"/>
    <w:rsid w:val="008446AD"/>
    <w:rsid w:val="008446C9"/>
    <w:rsid w:val="008446CC"/>
    <w:rsid w:val="008446D0"/>
    <w:rsid w:val="00844704"/>
    <w:rsid w:val="00844711"/>
    <w:rsid w:val="00844782"/>
    <w:rsid w:val="00844810"/>
    <w:rsid w:val="00844860"/>
    <w:rsid w:val="008448A9"/>
    <w:rsid w:val="008448B3"/>
    <w:rsid w:val="00844904"/>
    <w:rsid w:val="00844921"/>
    <w:rsid w:val="00844927"/>
    <w:rsid w:val="00844977"/>
    <w:rsid w:val="00844981"/>
    <w:rsid w:val="0084498C"/>
    <w:rsid w:val="008449AD"/>
    <w:rsid w:val="008449B9"/>
    <w:rsid w:val="008449C3"/>
    <w:rsid w:val="008449D4"/>
    <w:rsid w:val="00844A01"/>
    <w:rsid w:val="00844A5A"/>
    <w:rsid w:val="00844A61"/>
    <w:rsid w:val="00844A6B"/>
    <w:rsid w:val="00844AA1"/>
    <w:rsid w:val="00844AAE"/>
    <w:rsid w:val="00844AEC"/>
    <w:rsid w:val="00844B0F"/>
    <w:rsid w:val="00844B29"/>
    <w:rsid w:val="00844B2C"/>
    <w:rsid w:val="00844B53"/>
    <w:rsid w:val="00844BAA"/>
    <w:rsid w:val="00844BAB"/>
    <w:rsid w:val="00844BF0"/>
    <w:rsid w:val="00844C15"/>
    <w:rsid w:val="00844C5A"/>
    <w:rsid w:val="00844C8B"/>
    <w:rsid w:val="00844CA5"/>
    <w:rsid w:val="00844CBB"/>
    <w:rsid w:val="00844CD7"/>
    <w:rsid w:val="00844D14"/>
    <w:rsid w:val="00844D32"/>
    <w:rsid w:val="00844D49"/>
    <w:rsid w:val="00844D55"/>
    <w:rsid w:val="00844D77"/>
    <w:rsid w:val="00844D93"/>
    <w:rsid w:val="00844D95"/>
    <w:rsid w:val="00844DA8"/>
    <w:rsid w:val="00844DAA"/>
    <w:rsid w:val="00844DBA"/>
    <w:rsid w:val="00844DE2"/>
    <w:rsid w:val="00844DF0"/>
    <w:rsid w:val="00844E1B"/>
    <w:rsid w:val="00844E49"/>
    <w:rsid w:val="00844E5F"/>
    <w:rsid w:val="00844E81"/>
    <w:rsid w:val="00844E94"/>
    <w:rsid w:val="00844EA5"/>
    <w:rsid w:val="00844EF9"/>
    <w:rsid w:val="00844F02"/>
    <w:rsid w:val="00844F0C"/>
    <w:rsid w:val="00844F27"/>
    <w:rsid w:val="00844F3A"/>
    <w:rsid w:val="00844FCC"/>
    <w:rsid w:val="00844FD5"/>
    <w:rsid w:val="00844FE8"/>
    <w:rsid w:val="0084502F"/>
    <w:rsid w:val="00845037"/>
    <w:rsid w:val="0084503B"/>
    <w:rsid w:val="00845062"/>
    <w:rsid w:val="00845074"/>
    <w:rsid w:val="00845083"/>
    <w:rsid w:val="008450A7"/>
    <w:rsid w:val="008450AF"/>
    <w:rsid w:val="0084511E"/>
    <w:rsid w:val="0084512C"/>
    <w:rsid w:val="00845134"/>
    <w:rsid w:val="00845145"/>
    <w:rsid w:val="0084516B"/>
    <w:rsid w:val="008451A3"/>
    <w:rsid w:val="0084520B"/>
    <w:rsid w:val="0084521D"/>
    <w:rsid w:val="00845253"/>
    <w:rsid w:val="008452CD"/>
    <w:rsid w:val="008452F0"/>
    <w:rsid w:val="0084530D"/>
    <w:rsid w:val="00845328"/>
    <w:rsid w:val="0084533E"/>
    <w:rsid w:val="00845355"/>
    <w:rsid w:val="00845363"/>
    <w:rsid w:val="008453C5"/>
    <w:rsid w:val="008453D2"/>
    <w:rsid w:val="008453F4"/>
    <w:rsid w:val="00845417"/>
    <w:rsid w:val="008454B3"/>
    <w:rsid w:val="008454FC"/>
    <w:rsid w:val="00845539"/>
    <w:rsid w:val="00845573"/>
    <w:rsid w:val="00845593"/>
    <w:rsid w:val="008455C0"/>
    <w:rsid w:val="008455E4"/>
    <w:rsid w:val="008455E5"/>
    <w:rsid w:val="008455E8"/>
    <w:rsid w:val="00845621"/>
    <w:rsid w:val="0084565A"/>
    <w:rsid w:val="0084566E"/>
    <w:rsid w:val="008456BE"/>
    <w:rsid w:val="008456D8"/>
    <w:rsid w:val="008456E4"/>
    <w:rsid w:val="008457A2"/>
    <w:rsid w:val="008457FC"/>
    <w:rsid w:val="0084582B"/>
    <w:rsid w:val="00845872"/>
    <w:rsid w:val="00845888"/>
    <w:rsid w:val="0084588A"/>
    <w:rsid w:val="00845921"/>
    <w:rsid w:val="00845A11"/>
    <w:rsid w:val="00845A36"/>
    <w:rsid w:val="00845A66"/>
    <w:rsid w:val="00845A82"/>
    <w:rsid w:val="00845B03"/>
    <w:rsid w:val="00845B4E"/>
    <w:rsid w:val="00845B5C"/>
    <w:rsid w:val="00845B76"/>
    <w:rsid w:val="00845B89"/>
    <w:rsid w:val="00845BAF"/>
    <w:rsid w:val="00845BE6"/>
    <w:rsid w:val="00845BF9"/>
    <w:rsid w:val="00845C09"/>
    <w:rsid w:val="00845C0F"/>
    <w:rsid w:val="00845C17"/>
    <w:rsid w:val="00845C54"/>
    <w:rsid w:val="00845C69"/>
    <w:rsid w:val="00845CAE"/>
    <w:rsid w:val="00845CB1"/>
    <w:rsid w:val="00845D08"/>
    <w:rsid w:val="00845D0A"/>
    <w:rsid w:val="00845D78"/>
    <w:rsid w:val="00845D95"/>
    <w:rsid w:val="00845E84"/>
    <w:rsid w:val="00845EA6"/>
    <w:rsid w:val="00845ECA"/>
    <w:rsid w:val="00845ED7"/>
    <w:rsid w:val="00845F22"/>
    <w:rsid w:val="00845F9D"/>
    <w:rsid w:val="00845FA2"/>
    <w:rsid w:val="00845FD4"/>
    <w:rsid w:val="00845FE7"/>
    <w:rsid w:val="00845FED"/>
    <w:rsid w:val="00846042"/>
    <w:rsid w:val="00846061"/>
    <w:rsid w:val="008460D2"/>
    <w:rsid w:val="008460E4"/>
    <w:rsid w:val="00846107"/>
    <w:rsid w:val="00846109"/>
    <w:rsid w:val="00846117"/>
    <w:rsid w:val="00846137"/>
    <w:rsid w:val="00846149"/>
    <w:rsid w:val="0084618F"/>
    <w:rsid w:val="0084619E"/>
    <w:rsid w:val="008461AB"/>
    <w:rsid w:val="008461AD"/>
    <w:rsid w:val="008461C1"/>
    <w:rsid w:val="00846214"/>
    <w:rsid w:val="0084622A"/>
    <w:rsid w:val="0084622B"/>
    <w:rsid w:val="0084624C"/>
    <w:rsid w:val="00846252"/>
    <w:rsid w:val="008462B7"/>
    <w:rsid w:val="008462BC"/>
    <w:rsid w:val="008462C2"/>
    <w:rsid w:val="0084632B"/>
    <w:rsid w:val="0084639D"/>
    <w:rsid w:val="008463A2"/>
    <w:rsid w:val="008463CD"/>
    <w:rsid w:val="00846428"/>
    <w:rsid w:val="0084642D"/>
    <w:rsid w:val="0084643D"/>
    <w:rsid w:val="00846452"/>
    <w:rsid w:val="00846455"/>
    <w:rsid w:val="00846493"/>
    <w:rsid w:val="0084649F"/>
    <w:rsid w:val="008464EA"/>
    <w:rsid w:val="00846510"/>
    <w:rsid w:val="00846548"/>
    <w:rsid w:val="0084654E"/>
    <w:rsid w:val="00846558"/>
    <w:rsid w:val="0084657B"/>
    <w:rsid w:val="008465C2"/>
    <w:rsid w:val="008465D5"/>
    <w:rsid w:val="00846605"/>
    <w:rsid w:val="00846612"/>
    <w:rsid w:val="0084661B"/>
    <w:rsid w:val="00846655"/>
    <w:rsid w:val="008466F7"/>
    <w:rsid w:val="0084670A"/>
    <w:rsid w:val="00846720"/>
    <w:rsid w:val="00846744"/>
    <w:rsid w:val="00846746"/>
    <w:rsid w:val="0084674B"/>
    <w:rsid w:val="0084675D"/>
    <w:rsid w:val="0084676A"/>
    <w:rsid w:val="008467EB"/>
    <w:rsid w:val="008467FC"/>
    <w:rsid w:val="0084681A"/>
    <w:rsid w:val="0084681E"/>
    <w:rsid w:val="00846896"/>
    <w:rsid w:val="00846949"/>
    <w:rsid w:val="0084695E"/>
    <w:rsid w:val="008469AD"/>
    <w:rsid w:val="008469AF"/>
    <w:rsid w:val="008469CC"/>
    <w:rsid w:val="008469DB"/>
    <w:rsid w:val="008469E0"/>
    <w:rsid w:val="008469FE"/>
    <w:rsid w:val="00846A38"/>
    <w:rsid w:val="00846A3E"/>
    <w:rsid w:val="00846A42"/>
    <w:rsid w:val="00846A73"/>
    <w:rsid w:val="00846A96"/>
    <w:rsid w:val="00846AAC"/>
    <w:rsid w:val="00846B2E"/>
    <w:rsid w:val="00846B5E"/>
    <w:rsid w:val="00846BB0"/>
    <w:rsid w:val="00846BB6"/>
    <w:rsid w:val="00846BBD"/>
    <w:rsid w:val="00846BFC"/>
    <w:rsid w:val="00846C25"/>
    <w:rsid w:val="00846C31"/>
    <w:rsid w:val="00846C9D"/>
    <w:rsid w:val="00846CB9"/>
    <w:rsid w:val="00846D00"/>
    <w:rsid w:val="00846D8B"/>
    <w:rsid w:val="00846E63"/>
    <w:rsid w:val="00846EF6"/>
    <w:rsid w:val="00846EFD"/>
    <w:rsid w:val="00846F04"/>
    <w:rsid w:val="00846F61"/>
    <w:rsid w:val="00846F63"/>
    <w:rsid w:val="00846F89"/>
    <w:rsid w:val="00846FC0"/>
    <w:rsid w:val="00846FC1"/>
    <w:rsid w:val="00846FC4"/>
    <w:rsid w:val="00846FC9"/>
    <w:rsid w:val="00846FCF"/>
    <w:rsid w:val="00846FFB"/>
    <w:rsid w:val="00847004"/>
    <w:rsid w:val="0084700C"/>
    <w:rsid w:val="00847025"/>
    <w:rsid w:val="0084705C"/>
    <w:rsid w:val="00847090"/>
    <w:rsid w:val="008470B3"/>
    <w:rsid w:val="008470C0"/>
    <w:rsid w:val="008470C2"/>
    <w:rsid w:val="008470FE"/>
    <w:rsid w:val="00847144"/>
    <w:rsid w:val="0084719B"/>
    <w:rsid w:val="008471A1"/>
    <w:rsid w:val="008471A3"/>
    <w:rsid w:val="00847235"/>
    <w:rsid w:val="00847241"/>
    <w:rsid w:val="0084724B"/>
    <w:rsid w:val="008472C3"/>
    <w:rsid w:val="008472EB"/>
    <w:rsid w:val="00847301"/>
    <w:rsid w:val="0084736C"/>
    <w:rsid w:val="00847388"/>
    <w:rsid w:val="008473AD"/>
    <w:rsid w:val="008473D9"/>
    <w:rsid w:val="008473F9"/>
    <w:rsid w:val="00847424"/>
    <w:rsid w:val="00847472"/>
    <w:rsid w:val="0084749F"/>
    <w:rsid w:val="008474A0"/>
    <w:rsid w:val="008474B0"/>
    <w:rsid w:val="0084751C"/>
    <w:rsid w:val="00847530"/>
    <w:rsid w:val="00847582"/>
    <w:rsid w:val="008475D3"/>
    <w:rsid w:val="00847663"/>
    <w:rsid w:val="00847680"/>
    <w:rsid w:val="008476A2"/>
    <w:rsid w:val="008476A5"/>
    <w:rsid w:val="008476B9"/>
    <w:rsid w:val="008476E8"/>
    <w:rsid w:val="008476F1"/>
    <w:rsid w:val="008477A4"/>
    <w:rsid w:val="008477DE"/>
    <w:rsid w:val="008477E1"/>
    <w:rsid w:val="008477FD"/>
    <w:rsid w:val="00847827"/>
    <w:rsid w:val="0084784A"/>
    <w:rsid w:val="00847858"/>
    <w:rsid w:val="0084789B"/>
    <w:rsid w:val="008478A9"/>
    <w:rsid w:val="008478C7"/>
    <w:rsid w:val="00847976"/>
    <w:rsid w:val="00847977"/>
    <w:rsid w:val="0084798C"/>
    <w:rsid w:val="008479C2"/>
    <w:rsid w:val="00847A06"/>
    <w:rsid w:val="00847A27"/>
    <w:rsid w:val="00847A4C"/>
    <w:rsid w:val="00847A5E"/>
    <w:rsid w:val="00847A75"/>
    <w:rsid w:val="00847A77"/>
    <w:rsid w:val="00847A8B"/>
    <w:rsid w:val="00847AB0"/>
    <w:rsid w:val="00847ADE"/>
    <w:rsid w:val="00847AE3"/>
    <w:rsid w:val="00847B18"/>
    <w:rsid w:val="00847B19"/>
    <w:rsid w:val="00847B8C"/>
    <w:rsid w:val="00847BC1"/>
    <w:rsid w:val="00847BD3"/>
    <w:rsid w:val="00847BD5"/>
    <w:rsid w:val="00847BE2"/>
    <w:rsid w:val="00847C87"/>
    <w:rsid w:val="00847C8E"/>
    <w:rsid w:val="00847C99"/>
    <w:rsid w:val="00847CAA"/>
    <w:rsid w:val="00847CC3"/>
    <w:rsid w:val="00847CE7"/>
    <w:rsid w:val="00847CEE"/>
    <w:rsid w:val="00847D1E"/>
    <w:rsid w:val="00847D2C"/>
    <w:rsid w:val="00847D3B"/>
    <w:rsid w:val="00847D45"/>
    <w:rsid w:val="00847D52"/>
    <w:rsid w:val="00847D72"/>
    <w:rsid w:val="00847D7C"/>
    <w:rsid w:val="00847D86"/>
    <w:rsid w:val="00847D9B"/>
    <w:rsid w:val="00847DC7"/>
    <w:rsid w:val="00847E04"/>
    <w:rsid w:val="00847E5B"/>
    <w:rsid w:val="00847E6E"/>
    <w:rsid w:val="00847E7C"/>
    <w:rsid w:val="00847E86"/>
    <w:rsid w:val="00847F2C"/>
    <w:rsid w:val="00847F2F"/>
    <w:rsid w:val="00847F86"/>
    <w:rsid w:val="00847FA3"/>
    <w:rsid w:val="00847FB4"/>
    <w:rsid w:val="00847FEE"/>
    <w:rsid w:val="00847FFD"/>
    <w:rsid w:val="0085004C"/>
    <w:rsid w:val="00850068"/>
    <w:rsid w:val="00850081"/>
    <w:rsid w:val="008500B2"/>
    <w:rsid w:val="0085012E"/>
    <w:rsid w:val="00850175"/>
    <w:rsid w:val="0085018A"/>
    <w:rsid w:val="0085019C"/>
    <w:rsid w:val="008501BE"/>
    <w:rsid w:val="008501C2"/>
    <w:rsid w:val="008501E5"/>
    <w:rsid w:val="0085020A"/>
    <w:rsid w:val="0085022D"/>
    <w:rsid w:val="0085022E"/>
    <w:rsid w:val="008502DC"/>
    <w:rsid w:val="008502EE"/>
    <w:rsid w:val="008502F1"/>
    <w:rsid w:val="0085035A"/>
    <w:rsid w:val="008503BE"/>
    <w:rsid w:val="008503EE"/>
    <w:rsid w:val="0085042F"/>
    <w:rsid w:val="0085047D"/>
    <w:rsid w:val="0085048C"/>
    <w:rsid w:val="008504A6"/>
    <w:rsid w:val="008504C4"/>
    <w:rsid w:val="008504DF"/>
    <w:rsid w:val="008504FE"/>
    <w:rsid w:val="0085059B"/>
    <w:rsid w:val="0085060C"/>
    <w:rsid w:val="00850653"/>
    <w:rsid w:val="0085067C"/>
    <w:rsid w:val="0085067F"/>
    <w:rsid w:val="008506DB"/>
    <w:rsid w:val="008506EB"/>
    <w:rsid w:val="008506EC"/>
    <w:rsid w:val="008506FA"/>
    <w:rsid w:val="00850716"/>
    <w:rsid w:val="0085071A"/>
    <w:rsid w:val="0085073F"/>
    <w:rsid w:val="00850743"/>
    <w:rsid w:val="0085075C"/>
    <w:rsid w:val="0085076F"/>
    <w:rsid w:val="00850788"/>
    <w:rsid w:val="008507C2"/>
    <w:rsid w:val="008507F4"/>
    <w:rsid w:val="00850822"/>
    <w:rsid w:val="00850859"/>
    <w:rsid w:val="008508BE"/>
    <w:rsid w:val="00850939"/>
    <w:rsid w:val="00850941"/>
    <w:rsid w:val="008509D7"/>
    <w:rsid w:val="00850A44"/>
    <w:rsid w:val="00850A6B"/>
    <w:rsid w:val="00850A7B"/>
    <w:rsid w:val="00850A8A"/>
    <w:rsid w:val="00850AB6"/>
    <w:rsid w:val="00850AC1"/>
    <w:rsid w:val="00850AC8"/>
    <w:rsid w:val="00850ADB"/>
    <w:rsid w:val="00850AEF"/>
    <w:rsid w:val="00850AF5"/>
    <w:rsid w:val="00850AFC"/>
    <w:rsid w:val="00850B19"/>
    <w:rsid w:val="00850B80"/>
    <w:rsid w:val="00850BA3"/>
    <w:rsid w:val="00850BD0"/>
    <w:rsid w:val="00850BDB"/>
    <w:rsid w:val="00850BE3"/>
    <w:rsid w:val="00850BEC"/>
    <w:rsid w:val="00850CB9"/>
    <w:rsid w:val="00850D37"/>
    <w:rsid w:val="00850D46"/>
    <w:rsid w:val="00850D5D"/>
    <w:rsid w:val="00850D96"/>
    <w:rsid w:val="00850D9C"/>
    <w:rsid w:val="00850E08"/>
    <w:rsid w:val="00850E0A"/>
    <w:rsid w:val="00850E0F"/>
    <w:rsid w:val="00850EA2"/>
    <w:rsid w:val="00850ED9"/>
    <w:rsid w:val="00850F10"/>
    <w:rsid w:val="00850F1C"/>
    <w:rsid w:val="00850F46"/>
    <w:rsid w:val="00850F64"/>
    <w:rsid w:val="00850F9D"/>
    <w:rsid w:val="0085100F"/>
    <w:rsid w:val="00851023"/>
    <w:rsid w:val="0085102A"/>
    <w:rsid w:val="00851042"/>
    <w:rsid w:val="008510BB"/>
    <w:rsid w:val="008510EF"/>
    <w:rsid w:val="00851128"/>
    <w:rsid w:val="0085112D"/>
    <w:rsid w:val="00851144"/>
    <w:rsid w:val="00851145"/>
    <w:rsid w:val="0085117C"/>
    <w:rsid w:val="00851184"/>
    <w:rsid w:val="0085119E"/>
    <w:rsid w:val="008511F2"/>
    <w:rsid w:val="0085122B"/>
    <w:rsid w:val="00851267"/>
    <w:rsid w:val="00851293"/>
    <w:rsid w:val="008512AA"/>
    <w:rsid w:val="008512F9"/>
    <w:rsid w:val="00851303"/>
    <w:rsid w:val="0085136A"/>
    <w:rsid w:val="0085136C"/>
    <w:rsid w:val="0085139C"/>
    <w:rsid w:val="008513A2"/>
    <w:rsid w:val="0085141F"/>
    <w:rsid w:val="00851469"/>
    <w:rsid w:val="008514D6"/>
    <w:rsid w:val="008514FD"/>
    <w:rsid w:val="0085150A"/>
    <w:rsid w:val="00851555"/>
    <w:rsid w:val="00851560"/>
    <w:rsid w:val="00851590"/>
    <w:rsid w:val="008515DC"/>
    <w:rsid w:val="008515E6"/>
    <w:rsid w:val="0085160F"/>
    <w:rsid w:val="00851630"/>
    <w:rsid w:val="00851632"/>
    <w:rsid w:val="0085165D"/>
    <w:rsid w:val="00851670"/>
    <w:rsid w:val="0085167C"/>
    <w:rsid w:val="00851688"/>
    <w:rsid w:val="008516A0"/>
    <w:rsid w:val="008516D6"/>
    <w:rsid w:val="008516F5"/>
    <w:rsid w:val="00851703"/>
    <w:rsid w:val="00851752"/>
    <w:rsid w:val="0085176C"/>
    <w:rsid w:val="00851781"/>
    <w:rsid w:val="00851804"/>
    <w:rsid w:val="00851829"/>
    <w:rsid w:val="00851878"/>
    <w:rsid w:val="008518AB"/>
    <w:rsid w:val="008518BA"/>
    <w:rsid w:val="008518D0"/>
    <w:rsid w:val="008518D2"/>
    <w:rsid w:val="008518E9"/>
    <w:rsid w:val="0085191D"/>
    <w:rsid w:val="0085195D"/>
    <w:rsid w:val="0085197A"/>
    <w:rsid w:val="008519A5"/>
    <w:rsid w:val="008519A7"/>
    <w:rsid w:val="008519F7"/>
    <w:rsid w:val="00851A42"/>
    <w:rsid w:val="00851A55"/>
    <w:rsid w:val="00851AB1"/>
    <w:rsid w:val="00851AF6"/>
    <w:rsid w:val="00851B13"/>
    <w:rsid w:val="00851B47"/>
    <w:rsid w:val="00851B7D"/>
    <w:rsid w:val="00851B96"/>
    <w:rsid w:val="00851BA1"/>
    <w:rsid w:val="00851BD9"/>
    <w:rsid w:val="00851CBD"/>
    <w:rsid w:val="00851CF1"/>
    <w:rsid w:val="00851CFA"/>
    <w:rsid w:val="00851D07"/>
    <w:rsid w:val="00851D1E"/>
    <w:rsid w:val="00851D65"/>
    <w:rsid w:val="00851D81"/>
    <w:rsid w:val="00851DC1"/>
    <w:rsid w:val="00851E52"/>
    <w:rsid w:val="00851EA3"/>
    <w:rsid w:val="00851EB8"/>
    <w:rsid w:val="00851EE1"/>
    <w:rsid w:val="00851FB2"/>
    <w:rsid w:val="00851FFB"/>
    <w:rsid w:val="00852045"/>
    <w:rsid w:val="00852081"/>
    <w:rsid w:val="00852090"/>
    <w:rsid w:val="00852099"/>
    <w:rsid w:val="008520C9"/>
    <w:rsid w:val="008520F4"/>
    <w:rsid w:val="008520FC"/>
    <w:rsid w:val="0085211C"/>
    <w:rsid w:val="008521B2"/>
    <w:rsid w:val="008521F9"/>
    <w:rsid w:val="008521FE"/>
    <w:rsid w:val="0085227D"/>
    <w:rsid w:val="00852281"/>
    <w:rsid w:val="00852288"/>
    <w:rsid w:val="008522E2"/>
    <w:rsid w:val="008522EA"/>
    <w:rsid w:val="0085234C"/>
    <w:rsid w:val="00852366"/>
    <w:rsid w:val="0085236C"/>
    <w:rsid w:val="008523C1"/>
    <w:rsid w:val="008523E6"/>
    <w:rsid w:val="00852416"/>
    <w:rsid w:val="00852445"/>
    <w:rsid w:val="0085244B"/>
    <w:rsid w:val="0085249F"/>
    <w:rsid w:val="008524B1"/>
    <w:rsid w:val="008524C8"/>
    <w:rsid w:val="008524EA"/>
    <w:rsid w:val="008524EE"/>
    <w:rsid w:val="008524F1"/>
    <w:rsid w:val="00852544"/>
    <w:rsid w:val="0085259B"/>
    <w:rsid w:val="008525FF"/>
    <w:rsid w:val="00852614"/>
    <w:rsid w:val="008526E3"/>
    <w:rsid w:val="00852711"/>
    <w:rsid w:val="0085272F"/>
    <w:rsid w:val="0085274D"/>
    <w:rsid w:val="00852764"/>
    <w:rsid w:val="0085277A"/>
    <w:rsid w:val="008527B0"/>
    <w:rsid w:val="008527BE"/>
    <w:rsid w:val="00852808"/>
    <w:rsid w:val="00852843"/>
    <w:rsid w:val="00852883"/>
    <w:rsid w:val="00852897"/>
    <w:rsid w:val="00852913"/>
    <w:rsid w:val="0085291C"/>
    <w:rsid w:val="00852922"/>
    <w:rsid w:val="00852923"/>
    <w:rsid w:val="00852938"/>
    <w:rsid w:val="00852960"/>
    <w:rsid w:val="0085297A"/>
    <w:rsid w:val="008529C4"/>
    <w:rsid w:val="008529DF"/>
    <w:rsid w:val="008529FF"/>
    <w:rsid w:val="00852A0E"/>
    <w:rsid w:val="00852ABB"/>
    <w:rsid w:val="00852AC4"/>
    <w:rsid w:val="00852B04"/>
    <w:rsid w:val="00852B2A"/>
    <w:rsid w:val="00852B5F"/>
    <w:rsid w:val="00852B84"/>
    <w:rsid w:val="00852BA3"/>
    <w:rsid w:val="00852BB4"/>
    <w:rsid w:val="00852BF0"/>
    <w:rsid w:val="00852C0B"/>
    <w:rsid w:val="00852C1F"/>
    <w:rsid w:val="00852C42"/>
    <w:rsid w:val="00852C73"/>
    <w:rsid w:val="00852CA1"/>
    <w:rsid w:val="00852CA3"/>
    <w:rsid w:val="00852CD2"/>
    <w:rsid w:val="00852CDF"/>
    <w:rsid w:val="00852D04"/>
    <w:rsid w:val="00852D11"/>
    <w:rsid w:val="00852D1F"/>
    <w:rsid w:val="00852D57"/>
    <w:rsid w:val="00852D5C"/>
    <w:rsid w:val="00852DAB"/>
    <w:rsid w:val="00852DAF"/>
    <w:rsid w:val="00852DBB"/>
    <w:rsid w:val="00852E11"/>
    <w:rsid w:val="00852E73"/>
    <w:rsid w:val="00852E85"/>
    <w:rsid w:val="00852E8F"/>
    <w:rsid w:val="00852EBA"/>
    <w:rsid w:val="00852EDD"/>
    <w:rsid w:val="00852F13"/>
    <w:rsid w:val="00852F43"/>
    <w:rsid w:val="00852F6C"/>
    <w:rsid w:val="00852FFA"/>
    <w:rsid w:val="00852FFD"/>
    <w:rsid w:val="0085304C"/>
    <w:rsid w:val="0085307C"/>
    <w:rsid w:val="008530A9"/>
    <w:rsid w:val="008530BD"/>
    <w:rsid w:val="00853178"/>
    <w:rsid w:val="00853240"/>
    <w:rsid w:val="00853259"/>
    <w:rsid w:val="008532D0"/>
    <w:rsid w:val="00853300"/>
    <w:rsid w:val="00853321"/>
    <w:rsid w:val="00853327"/>
    <w:rsid w:val="0085340D"/>
    <w:rsid w:val="00853435"/>
    <w:rsid w:val="00853459"/>
    <w:rsid w:val="00853462"/>
    <w:rsid w:val="00853463"/>
    <w:rsid w:val="008534B7"/>
    <w:rsid w:val="008534CA"/>
    <w:rsid w:val="008534CB"/>
    <w:rsid w:val="008534CE"/>
    <w:rsid w:val="008534DB"/>
    <w:rsid w:val="008534DF"/>
    <w:rsid w:val="008534EB"/>
    <w:rsid w:val="00853501"/>
    <w:rsid w:val="00853548"/>
    <w:rsid w:val="00853569"/>
    <w:rsid w:val="008535C8"/>
    <w:rsid w:val="008535CC"/>
    <w:rsid w:val="00853629"/>
    <w:rsid w:val="0085362C"/>
    <w:rsid w:val="00853646"/>
    <w:rsid w:val="00853677"/>
    <w:rsid w:val="00853699"/>
    <w:rsid w:val="008536C8"/>
    <w:rsid w:val="008536D7"/>
    <w:rsid w:val="00853733"/>
    <w:rsid w:val="008537FD"/>
    <w:rsid w:val="00853821"/>
    <w:rsid w:val="0085389A"/>
    <w:rsid w:val="008538D7"/>
    <w:rsid w:val="0085390B"/>
    <w:rsid w:val="00853937"/>
    <w:rsid w:val="00853941"/>
    <w:rsid w:val="008539A9"/>
    <w:rsid w:val="008539E2"/>
    <w:rsid w:val="00853A1A"/>
    <w:rsid w:val="00853A3A"/>
    <w:rsid w:val="00853A7E"/>
    <w:rsid w:val="00853A7F"/>
    <w:rsid w:val="00853AAA"/>
    <w:rsid w:val="00853AAB"/>
    <w:rsid w:val="00853ACC"/>
    <w:rsid w:val="00853AE1"/>
    <w:rsid w:val="00853AE4"/>
    <w:rsid w:val="00853AED"/>
    <w:rsid w:val="00853B1D"/>
    <w:rsid w:val="00853B61"/>
    <w:rsid w:val="00853BDE"/>
    <w:rsid w:val="00853BF9"/>
    <w:rsid w:val="00853C84"/>
    <w:rsid w:val="00853C97"/>
    <w:rsid w:val="00853CCB"/>
    <w:rsid w:val="00853CE5"/>
    <w:rsid w:val="00853D34"/>
    <w:rsid w:val="00853D3B"/>
    <w:rsid w:val="00853DBD"/>
    <w:rsid w:val="00853DFF"/>
    <w:rsid w:val="00853E08"/>
    <w:rsid w:val="00853E3A"/>
    <w:rsid w:val="00853E88"/>
    <w:rsid w:val="00853EBC"/>
    <w:rsid w:val="00853F8B"/>
    <w:rsid w:val="00853FA4"/>
    <w:rsid w:val="00853FAB"/>
    <w:rsid w:val="00853FE9"/>
    <w:rsid w:val="00854058"/>
    <w:rsid w:val="00854059"/>
    <w:rsid w:val="008540CE"/>
    <w:rsid w:val="008540EB"/>
    <w:rsid w:val="0085411B"/>
    <w:rsid w:val="00854137"/>
    <w:rsid w:val="0085413F"/>
    <w:rsid w:val="00854149"/>
    <w:rsid w:val="00854166"/>
    <w:rsid w:val="00854182"/>
    <w:rsid w:val="008541A6"/>
    <w:rsid w:val="008541ED"/>
    <w:rsid w:val="008541F6"/>
    <w:rsid w:val="0085426E"/>
    <w:rsid w:val="008542A5"/>
    <w:rsid w:val="008542CB"/>
    <w:rsid w:val="0085431C"/>
    <w:rsid w:val="00854324"/>
    <w:rsid w:val="0085434B"/>
    <w:rsid w:val="00854355"/>
    <w:rsid w:val="00854368"/>
    <w:rsid w:val="0085438A"/>
    <w:rsid w:val="00854399"/>
    <w:rsid w:val="008543BC"/>
    <w:rsid w:val="008543EE"/>
    <w:rsid w:val="008543F5"/>
    <w:rsid w:val="00854410"/>
    <w:rsid w:val="008544C9"/>
    <w:rsid w:val="008544CF"/>
    <w:rsid w:val="008544DF"/>
    <w:rsid w:val="00854504"/>
    <w:rsid w:val="00854599"/>
    <w:rsid w:val="008545CA"/>
    <w:rsid w:val="0085460B"/>
    <w:rsid w:val="0085464D"/>
    <w:rsid w:val="00854652"/>
    <w:rsid w:val="00854679"/>
    <w:rsid w:val="00854700"/>
    <w:rsid w:val="00854709"/>
    <w:rsid w:val="0085471F"/>
    <w:rsid w:val="008547EC"/>
    <w:rsid w:val="008547EE"/>
    <w:rsid w:val="008547FE"/>
    <w:rsid w:val="00854832"/>
    <w:rsid w:val="00854833"/>
    <w:rsid w:val="00854850"/>
    <w:rsid w:val="00854874"/>
    <w:rsid w:val="00854883"/>
    <w:rsid w:val="0085488B"/>
    <w:rsid w:val="008548BE"/>
    <w:rsid w:val="008548CE"/>
    <w:rsid w:val="008548E6"/>
    <w:rsid w:val="008548FA"/>
    <w:rsid w:val="008548FC"/>
    <w:rsid w:val="008548FD"/>
    <w:rsid w:val="00854920"/>
    <w:rsid w:val="0085494E"/>
    <w:rsid w:val="0085496F"/>
    <w:rsid w:val="00854976"/>
    <w:rsid w:val="0085497D"/>
    <w:rsid w:val="0085499B"/>
    <w:rsid w:val="008549F8"/>
    <w:rsid w:val="00854A14"/>
    <w:rsid w:val="00854A1C"/>
    <w:rsid w:val="00854A2B"/>
    <w:rsid w:val="00854A32"/>
    <w:rsid w:val="00854A5B"/>
    <w:rsid w:val="00854A69"/>
    <w:rsid w:val="00854AC4"/>
    <w:rsid w:val="00854B71"/>
    <w:rsid w:val="00854B8E"/>
    <w:rsid w:val="00854B94"/>
    <w:rsid w:val="00854B99"/>
    <w:rsid w:val="00854BC6"/>
    <w:rsid w:val="00854BCF"/>
    <w:rsid w:val="00854BF0"/>
    <w:rsid w:val="00854C1D"/>
    <w:rsid w:val="00854C38"/>
    <w:rsid w:val="00854C7E"/>
    <w:rsid w:val="00854C92"/>
    <w:rsid w:val="00854C9A"/>
    <w:rsid w:val="00854CB4"/>
    <w:rsid w:val="00854D4B"/>
    <w:rsid w:val="00854D4E"/>
    <w:rsid w:val="00854D58"/>
    <w:rsid w:val="00854D6A"/>
    <w:rsid w:val="00854D91"/>
    <w:rsid w:val="00854DFC"/>
    <w:rsid w:val="00854E1F"/>
    <w:rsid w:val="00854E51"/>
    <w:rsid w:val="00854E7F"/>
    <w:rsid w:val="00854EA1"/>
    <w:rsid w:val="00854EAC"/>
    <w:rsid w:val="00854EB0"/>
    <w:rsid w:val="00854EE5"/>
    <w:rsid w:val="00854EEC"/>
    <w:rsid w:val="00854F0B"/>
    <w:rsid w:val="00854F64"/>
    <w:rsid w:val="00854FA0"/>
    <w:rsid w:val="00854FBD"/>
    <w:rsid w:val="00854FD1"/>
    <w:rsid w:val="00855011"/>
    <w:rsid w:val="0085501F"/>
    <w:rsid w:val="0085502A"/>
    <w:rsid w:val="0085502B"/>
    <w:rsid w:val="00855069"/>
    <w:rsid w:val="0085507E"/>
    <w:rsid w:val="00855080"/>
    <w:rsid w:val="00855111"/>
    <w:rsid w:val="00855127"/>
    <w:rsid w:val="0085512D"/>
    <w:rsid w:val="00855142"/>
    <w:rsid w:val="0085516D"/>
    <w:rsid w:val="00855173"/>
    <w:rsid w:val="008551B8"/>
    <w:rsid w:val="008551D4"/>
    <w:rsid w:val="00855204"/>
    <w:rsid w:val="00855229"/>
    <w:rsid w:val="0085522C"/>
    <w:rsid w:val="0085523C"/>
    <w:rsid w:val="0085524C"/>
    <w:rsid w:val="00855272"/>
    <w:rsid w:val="00855286"/>
    <w:rsid w:val="008552F2"/>
    <w:rsid w:val="008552F9"/>
    <w:rsid w:val="0085534C"/>
    <w:rsid w:val="00855359"/>
    <w:rsid w:val="00855366"/>
    <w:rsid w:val="00855379"/>
    <w:rsid w:val="008553A3"/>
    <w:rsid w:val="008553DD"/>
    <w:rsid w:val="008553E0"/>
    <w:rsid w:val="00855405"/>
    <w:rsid w:val="0085542F"/>
    <w:rsid w:val="00855430"/>
    <w:rsid w:val="0085544C"/>
    <w:rsid w:val="00855485"/>
    <w:rsid w:val="008554D5"/>
    <w:rsid w:val="0085550B"/>
    <w:rsid w:val="0085553A"/>
    <w:rsid w:val="00855559"/>
    <w:rsid w:val="008555B5"/>
    <w:rsid w:val="008555B9"/>
    <w:rsid w:val="008555C7"/>
    <w:rsid w:val="008555CD"/>
    <w:rsid w:val="00855664"/>
    <w:rsid w:val="0085569B"/>
    <w:rsid w:val="008556A1"/>
    <w:rsid w:val="008556D0"/>
    <w:rsid w:val="00855712"/>
    <w:rsid w:val="0085571E"/>
    <w:rsid w:val="00855722"/>
    <w:rsid w:val="00855724"/>
    <w:rsid w:val="00855728"/>
    <w:rsid w:val="00855729"/>
    <w:rsid w:val="00855748"/>
    <w:rsid w:val="008557D3"/>
    <w:rsid w:val="008557E3"/>
    <w:rsid w:val="00855825"/>
    <w:rsid w:val="00855826"/>
    <w:rsid w:val="00855872"/>
    <w:rsid w:val="00855882"/>
    <w:rsid w:val="008558EC"/>
    <w:rsid w:val="00855929"/>
    <w:rsid w:val="00855936"/>
    <w:rsid w:val="008559C1"/>
    <w:rsid w:val="008559E6"/>
    <w:rsid w:val="008559FB"/>
    <w:rsid w:val="00855A03"/>
    <w:rsid w:val="00855A16"/>
    <w:rsid w:val="00855A27"/>
    <w:rsid w:val="00855AD2"/>
    <w:rsid w:val="00855ADD"/>
    <w:rsid w:val="00855B06"/>
    <w:rsid w:val="00855B09"/>
    <w:rsid w:val="00855B4D"/>
    <w:rsid w:val="00855B6F"/>
    <w:rsid w:val="00855B92"/>
    <w:rsid w:val="00855B9A"/>
    <w:rsid w:val="00855BE6"/>
    <w:rsid w:val="00855C2F"/>
    <w:rsid w:val="00855C32"/>
    <w:rsid w:val="00855C67"/>
    <w:rsid w:val="00855C86"/>
    <w:rsid w:val="00855CAE"/>
    <w:rsid w:val="00855CD6"/>
    <w:rsid w:val="00855D1C"/>
    <w:rsid w:val="00855D99"/>
    <w:rsid w:val="00855DBE"/>
    <w:rsid w:val="00855E05"/>
    <w:rsid w:val="00855E2A"/>
    <w:rsid w:val="00855EBD"/>
    <w:rsid w:val="00855F3D"/>
    <w:rsid w:val="00855F7F"/>
    <w:rsid w:val="00855FB1"/>
    <w:rsid w:val="00855FBE"/>
    <w:rsid w:val="00855FF7"/>
    <w:rsid w:val="00855FFC"/>
    <w:rsid w:val="00856017"/>
    <w:rsid w:val="0085604C"/>
    <w:rsid w:val="0085605C"/>
    <w:rsid w:val="00856098"/>
    <w:rsid w:val="008560A3"/>
    <w:rsid w:val="008560A8"/>
    <w:rsid w:val="008560B1"/>
    <w:rsid w:val="008560B7"/>
    <w:rsid w:val="0085610B"/>
    <w:rsid w:val="00856114"/>
    <w:rsid w:val="00856116"/>
    <w:rsid w:val="00856135"/>
    <w:rsid w:val="00856149"/>
    <w:rsid w:val="00856174"/>
    <w:rsid w:val="00856182"/>
    <w:rsid w:val="008561CC"/>
    <w:rsid w:val="008561CF"/>
    <w:rsid w:val="008561ED"/>
    <w:rsid w:val="00856206"/>
    <w:rsid w:val="0085620A"/>
    <w:rsid w:val="0085621F"/>
    <w:rsid w:val="0085623B"/>
    <w:rsid w:val="00856263"/>
    <w:rsid w:val="0085626F"/>
    <w:rsid w:val="008562BE"/>
    <w:rsid w:val="008562C3"/>
    <w:rsid w:val="008562D1"/>
    <w:rsid w:val="008562E3"/>
    <w:rsid w:val="00856303"/>
    <w:rsid w:val="0085630D"/>
    <w:rsid w:val="0085634C"/>
    <w:rsid w:val="0085638F"/>
    <w:rsid w:val="00856396"/>
    <w:rsid w:val="0085639D"/>
    <w:rsid w:val="008563C9"/>
    <w:rsid w:val="008563DF"/>
    <w:rsid w:val="00856476"/>
    <w:rsid w:val="00856477"/>
    <w:rsid w:val="0085649C"/>
    <w:rsid w:val="008564A5"/>
    <w:rsid w:val="008564E5"/>
    <w:rsid w:val="008564F2"/>
    <w:rsid w:val="00856504"/>
    <w:rsid w:val="0085652B"/>
    <w:rsid w:val="00856575"/>
    <w:rsid w:val="00856580"/>
    <w:rsid w:val="008565A1"/>
    <w:rsid w:val="008565A5"/>
    <w:rsid w:val="008565C1"/>
    <w:rsid w:val="008565D2"/>
    <w:rsid w:val="008565E4"/>
    <w:rsid w:val="008565E6"/>
    <w:rsid w:val="00856618"/>
    <w:rsid w:val="0085662C"/>
    <w:rsid w:val="0085666A"/>
    <w:rsid w:val="0085666B"/>
    <w:rsid w:val="008566AB"/>
    <w:rsid w:val="008566B7"/>
    <w:rsid w:val="008566F8"/>
    <w:rsid w:val="0085674A"/>
    <w:rsid w:val="0085676E"/>
    <w:rsid w:val="0085679D"/>
    <w:rsid w:val="008567A0"/>
    <w:rsid w:val="008567BB"/>
    <w:rsid w:val="00856813"/>
    <w:rsid w:val="00856820"/>
    <w:rsid w:val="00856829"/>
    <w:rsid w:val="00856831"/>
    <w:rsid w:val="00856842"/>
    <w:rsid w:val="00856859"/>
    <w:rsid w:val="0085687A"/>
    <w:rsid w:val="00856894"/>
    <w:rsid w:val="0085689A"/>
    <w:rsid w:val="008568AF"/>
    <w:rsid w:val="008568CC"/>
    <w:rsid w:val="008568D3"/>
    <w:rsid w:val="008568D5"/>
    <w:rsid w:val="008569EA"/>
    <w:rsid w:val="00856A64"/>
    <w:rsid w:val="00856A6F"/>
    <w:rsid w:val="00856A8A"/>
    <w:rsid w:val="00856A8B"/>
    <w:rsid w:val="00856AB3"/>
    <w:rsid w:val="00856B11"/>
    <w:rsid w:val="00856B24"/>
    <w:rsid w:val="00856B50"/>
    <w:rsid w:val="00856BA4"/>
    <w:rsid w:val="00856BAB"/>
    <w:rsid w:val="00856BCD"/>
    <w:rsid w:val="00856BE1"/>
    <w:rsid w:val="00856BF1"/>
    <w:rsid w:val="00856BF8"/>
    <w:rsid w:val="00856C30"/>
    <w:rsid w:val="00856C34"/>
    <w:rsid w:val="00856C42"/>
    <w:rsid w:val="00856C84"/>
    <w:rsid w:val="00856C98"/>
    <w:rsid w:val="00856CB5"/>
    <w:rsid w:val="00856CBB"/>
    <w:rsid w:val="00856CC2"/>
    <w:rsid w:val="00856CD2"/>
    <w:rsid w:val="00856D1F"/>
    <w:rsid w:val="00856D4A"/>
    <w:rsid w:val="00856D50"/>
    <w:rsid w:val="00856D68"/>
    <w:rsid w:val="00856D6D"/>
    <w:rsid w:val="00856D7C"/>
    <w:rsid w:val="00856D8F"/>
    <w:rsid w:val="00856DBA"/>
    <w:rsid w:val="00856DDF"/>
    <w:rsid w:val="00856E0F"/>
    <w:rsid w:val="00856E54"/>
    <w:rsid w:val="00856ECB"/>
    <w:rsid w:val="00856F4A"/>
    <w:rsid w:val="00856FAB"/>
    <w:rsid w:val="00856FCD"/>
    <w:rsid w:val="00857015"/>
    <w:rsid w:val="00857032"/>
    <w:rsid w:val="0085708D"/>
    <w:rsid w:val="00857090"/>
    <w:rsid w:val="0085709E"/>
    <w:rsid w:val="008570C1"/>
    <w:rsid w:val="008570C5"/>
    <w:rsid w:val="008570CE"/>
    <w:rsid w:val="008570D7"/>
    <w:rsid w:val="0085714E"/>
    <w:rsid w:val="0085717A"/>
    <w:rsid w:val="008571D7"/>
    <w:rsid w:val="008571E7"/>
    <w:rsid w:val="008571FA"/>
    <w:rsid w:val="00857212"/>
    <w:rsid w:val="00857236"/>
    <w:rsid w:val="00857248"/>
    <w:rsid w:val="00857259"/>
    <w:rsid w:val="008572A5"/>
    <w:rsid w:val="008572DF"/>
    <w:rsid w:val="008572F3"/>
    <w:rsid w:val="00857300"/>
    <w:rsid w:val="0085731A"/>
    <w:rsid w:val="00857330"/>
    <w:rsid w:val="008573A4"/>
    <w:rsid w:val="008573B4"/>
    <w:rsid w:val="0085741D"/>
    <w:rsid w:val="00857423"/>
    <w:rsid w:val="00857441"/>
    <w:rsid w:val="00857449"/>
    <w:rsid w:val="008574AD"/>
    <w:rsid w:val="008574B8"/>
    <w:rsid w:val="008574E8"/>
    <w:rsid w:val="00857502"/>
    <w:rsid w:val="0085750B"/>
    <w:rsid w:val="0085754F"/>
    <w:rsid w:val="00857556"/>
    <w:rsid w:val="0085755E"/>
    <w:rsid w:val="0085758C"/>
    <w:rsid w:val="008575A4"/>
    <w:rsid w:val="008575B3"/>
    <w:rsid w:val="008575D0"/>
    <w:rsid w:val="00857616"/>
    <w:rsid w:val="0085764C"/>
    <w:rsid w:val="00857680"/>
    <w:rsid w:val="00857695"/>
    <w:rsid w:val="008576BC"/>
    <w:rsid w:val="00857702"/>
    <w:rsid w:val="00857722"/>
    <w:rsid w:val="008577B1"/>
    <w:rsid w:val="008577C7"/>
    <w:rsid w:val="008577F3"/>
    <w:rsid w:val="008577FC"/>
    <w:rsid w:val="00857801"/>
    <w:rsid w:val="0085781E"/>
    <w:rsid w:val="00857832"/>
    <w:rsid w:val="008578C5"/>
    <w:rsid w:val="008578E2"/>
    <w:rsid w:val="008578E9"/>
    <w:rsid w:val="00857948"/>
    <w:rsid w:val="0085797E"/>
    <w:rsid w:val="00857983"/>
    <w:rsid w:val="00857999"/>
    <w:rsid w:val="0085799D"/>
    <w:rsid w:val="008579B4"/>
    <w:rsid w:val="00857A81"/>
    <w:rsid w:val="00857A83"/>
    <w:rsid w:val="00857A9C"/>
    <w:rsid w:val="00857AAA"/>
    <w:rsid w:val="00857AB9"/>
    <w:rsid w:val="00857AEF"/>
    <w:rsid w:val="00857B15"/>
    <w:rsid w:val="00857B84"/>
    <w:rsid w:val="00857B87"/>
    <w:rsid w:val="00857BB0"/>
    <w:rsid w:val="00857BEE"/>
    <w:rsid w:val="00857C07"/>
    <w:rsid w:val="00857C4E"/>
    <w:rsid w:val="00857CD6"/>
    <w:rsid w:val="00857D09"/>
    <w:rsid w:val="00857D40"/>
    <w:rsid w:val="00857D51"/>
    <w:rsid w:val="00857D67"/>
    <w:rsid w:val="00857D7F"/>
    <w:rsid w:val="00857D81"/>
    <w:rsid w:val="00857DA0"/>
    <w:rsid w:val="00857DBD"/>
    <w:rsid w:val="00857DFE"/>
    <w:rsid w:val="00857E1A"/>
    <w:rsid w:val="00857E21"/>
    <w:rsid w:val="00857E3B"/>
    <w:rsid w:val="00857E46"/>
    <w:rsid w:val="00857EAC"/>
    <w:rsid w:val="00857F18"/>
    <w:rsid w:val="00857F39"/>
    <w:rsid w:val="00857F6B"/>
    <w:rsid w:val="00857F79"/>
    <w:rsid w:val="00857F7B"/>
    <w:rsid w:val="00857F8F"/>
    <w:rsid w:val="00857FA2"/>
    <w:rsid w:val="00857FD3"/>
    <w:rsid w:val="00857FE5"/>
    <w:rsid w:val="00857FEC"/>
    <w:rsid w:val="0086000E"/>
    <w:rsid w:val="00860019"/>
    <w:rsid w:val="00860050"/>
    <w:rsid w:val="00860059"/>
    <w:rsid w:val="0086006D"/>
    <w:rsid w:val="00860074"/>
    <w:rsid w:val="00860085"/>
    <w:rsid w:val="0086008B"/>
    <w:rsid w:val="0086008F"/>
    <w:rsid w:val="008600DB"/>
    <w:rsid w:val="008600F3"/>
    <w:rsid w:val="0086010E"/>
    <w:rsid w:val="00860134"/>
    <w:rsid w:val="00860140"/>
    <w:rsid w:val="0086016A"/>
    <w:rsid w:val="008601B2"/>
    <w:rsid w:val="008601B4"/>
    <w:rsid w:val="008601EB"/>
    <w:rsid w:val="008601FE"/>
    <w:rsid w:val="008601FF"/>
    <w:rsid w:val="00860216"/>
    <w:rsid w:val="0086021D"/>
    <w:rsid w:val="00860273"/>
    <w:rsid w:val="008602BD"/>
    <w:rsid w:val="00860383"/>
    <w:rsid w:val="008603CC"/>
    <w:rsid w:val="008603CD"/>
    <w:rsid w:val="008603E9"/>
    <w:rsid w:val="008603F2"/>
    <w:rsid w:val="00860408"/>
    <w:rsid w:val="00860447"/>
    <w:rsid w:val="0086045D"/>
    <w:rsid w:val="0086049D"/>
    <w:rsid w:val="008604BF"/>
    <w:rsid w:val="008604C8"/>
    <w:rsid w:val="008604CA"/>
    <w:rsid w:val="008604E6"/>
    <w:rsid w:val="00860519"/>
    <w:rsid w:val="00860556"/>
    <w:rsid w:val="0086055D"/>
    <w:rsid w:val="00860569"/>
    <w:rsid w:val="00860588"/>
    <w:rsid w:val="0086058B"/>
    <w:rsid w:val="008605EA"/>
    <w:rsid w:val="0086061E"/>
    <w:rsid w:val="00860669"/>
    <w:rsid w:val="00860673"/>
    <w:rsid w:val="00860678"/>
    <w:rsid w:val="0086067B"/>
    <w:rsid w:val="00860691"/>
    <w:rsid w:val="00860693"/>
    <w:rsid w:val="008606F4"/>
    <w:rsid w:val="0086071A"/>
    <w:rsid w:val="0086073E"/>
    <w:rsid w:val="00860785"/>
    <w:rsid w:val="008607A4"/>
    <w:rsid w:val="008607A7"/>
    <w:rsid w:val="008607FE"/>
    <w:rsid w:val="0086080F"/>
    <w:rsid w:val="00860825"/>
    <w:rsid w:val="00860881"/>
    <w:rsid w:val="008608F7"/>
    <w:rsid w:val="00860942"/>
    <w:rsid w:val="00860958"/>
    <w:rsid w:val="00860979"/>
    <w:rsid w:val="0086097E"/>
    <w:rsid w:val="0086098A"/>
    <w:rsid w:val="008609A9"/>
    <w:rsid w:val="008609B8"/>
    <w:rsid w:val="008609E0"/>
    <w:rsid w:val="00860A3A"/>
    <w:rsid w:val="00860A6D"/>
    <w:rsid w:val="00860A7A"/>
    <w:rsid w:val="00860A82"/>
    <w:rsid w:val="00860A85"/>
    <w:rsid w:val="00860AAB"/>
    <w:rsid w:val="00860ABD"/>
    <w:rsid w:val="00860ACE"/>
    <w:rsid w:val="00860AEB"/>
    <w:rsid w:val="00860B0A"/>
    <w:rsid w:val="00860B23"/>
    <w:rsid w:val="00860B80"/>
    <w:rsid w:val="00860BA0"/>
    <w:rsid w:val="00860BC1"/>
    <w:rsid w:val="00860C0D"/>
    <w:rsid w:val="00860C11"/>
    <w:rsid w:val="00860C41"/>
    <w:rsid w:val="00860C51"/>
    <w:rsid w:val="00860CA9"/>
    <w:rsid w:val="00860CD9"/>
    <w:rsid w:val="00860CDD"/>
    <w:rsid w:val="00860D58"/>
    <w:rsid w:val="00860D7C"/>
    <w:rsid w:val="00860D85"/>
    <w:rsid w:val="00860D9F"/>
    <w:rsid w:val="00860DC2"/>
    <w:rsid w:val="00860DC4"/>
    <w:rsid w:val="00860DE1"/>
    <w:rsid w:val="00860E0F"/>
    <w:rsid w:val="00860E15"/>
    <w:rsid w:val="00860E25"/>
    <w:rsid w:val="00860E49"/>
    <w:rsid w:val="00860E96"/>
    <w:rsid w:val="00860E9B"/>
    <w:rsid w:val="00860ED9"/>
    <w:rsid w:val="00860EE1"/>
    <w:rsid w:val="00860F19"/>
    <w:rsid w:val="00860F54"/>
    <w:rsid w:val="00860FF7"/>
    <w:rsid w:val="00861001"/>
    <w:rsid w:val="0086102D"/>
    <w:rsid w:val="00861031"/>
    <w:rsid w:val="0086107A"/>
    <w:rsid w:val="00861087"/>
    <w:rsid w:val="008610A6"/>
    <w:rsid w:val="008610D6"/>
    <w:rsid w:val="008610DE"/>
    <w:rsid w:val="008610EE"/>
    <w:rsid w:val="00861103"/>
    <w:rsid w:val="00861122"/>
    <w:rsid w:val="0086112D"/>
    <w:rsid w:val="00861137"/>
    <w:rsid w:val="0086113E"/>
    <w:rsid w:val="00861155"/>
    <w:rsid w:val="00861185"/>
    <w:rsid w:val="00861194"/>
    <w:rsid w:val="008611A1"/>
    <w:rsid w:val="008611B2"/>
    <w:rsid w:val="00861215"/>
    <w:rsid w:val="0086124B"/>
    <w:rsid w:val="0086129E"/>
    <w:rsid w:val="008612A8"/>
    <w:rsid w:val="008612AC"/>
    <w:rsid w:val="00861304"/>
    <w:rsid w:val="00861331"/>
    <w:rsid w:val="0086137C"/>
    <w:rsid w:val="008613C5"/>
    <w:rsid w:val="008613D7"/>
    <w:rsid w:val="008613E2"/>
    <w:rsid w:val="008613F5"/>
    <w:rsid w:val="0086141A"/>
    <w:rsid w:val="00861426"/>
    <w:rsid w:val="00861438"/>
    <w:rsid w:val="00861446"/>
    <w:rsid w:val="00861486"/>
    <w:rsid w:val="0086148A"/>
    <w:rsid w:val="0086154D"/>
    <w:rsid w:val="0086154F"/>
    <w:rsid w:val="00861562"/>
    <w:rsid w:val="0086165E"/>
    <w:rsid w:val="00861684"/>
    <w:rsid w:val="008616BD"/>
    <w:rsid w:val="00861756"/>
    <w:rsid w:val="00861776"/>
    <w:rsid w:val="0086178E"/>
    <w:rsid w:val="008617A6"/>
    <w:rsid w:val="008617B2"/>
    <w:rsid w:val="00861816"/>
    <w:rsid w:val="0086183D"/>
    <w:rsid w:val="00861865"/>
    <w:rsid w:val="0086188A"/>
    <w:rsid w:val="0086189E"/>
    <w:rsid w:val="008618A1"/>
    <w:rsid w:val="008618FF"/>
    <w:rsid w:val="00861975"/>
    <w:rsid w:val="0086199D"/>
    <w:rsid w:val="008619AE"/>
    <w:rsid w:val="008619D5"/>
    <w:rsid w:val="008619FD"/>
    <w:rsid w:val="00861A41"/>
    <w:rsid w:val="00861A76"/>
    <w:rsid w:val="00861AB2"/>
    <w:rsid w:val="00861B45"/>
    <w:rsid w:val="00861B70"/>
    <w:rsid w:val="00861BA5"/>
    <w:rsid w:val="00861BCD"/>
    <w:rsid w:val="00861BD1"/>
    <w:rsid w:val="00861C00"/>
    <w:rsid w:val="00861C02"/>
    <w:rsid w:val="00861C0C"/>
    <w:rsid w:val="00861C23"/>
    <w:rsid w:val="00861C50"/>
    <w:rsid w:val="00861C55"/>
    <w:rsid w:val="00861C5E"/>
    <w:rsid w:val="00861C77"/>
    <w:rsid w:val="00861CE4"/>
    <w:rsid w:val="00861D1B"/>
    <w:rsid w:val="00861D30"/>
    <w:rsid w:val="00861D9E"/>
    <w:rsid w:val="00861DA5"/>
    <w:rsid w:val="00861DD0"/>
    <w:rsid w:val="00861DF9"/>
    <w:rsid w:val="00861E66"/>
    <w:rsid w:val="00861EBC"/>
    <w:rsid w:val="00861EE9"/>
    <w:rsid w:val="00861F0C"/>
    <w:rsid w:val="00861F0F"/>
    <w:rsid w:val="00861F69"/>
    <w:rsid w:val="00861F9E"/>
    <w:rsid w:val="00861FAE"/>
    <w:rsid w:val="00861FEF"/>
    <w:rsid w:val="00861FFF"/>
    <w:rsid w:val="00862000"/>
    <w:rsid w:val="0086206A"/>
    <w:rsid w:val="00862099"/>
    <w:rsid w:val="0086209F"/>
    <w:rsid w:val="008620C2"/>
    <w:rsid w:val="008620D6"/>
    <w:rsid w:val="008620E0"/>
    <w:rsid w:val="008620FC"/>
    <w:rsid w:val="0086211B"/>
    <w:rsid w:val="0086211F"/>
    <w:rsid w:val="00862132"/>
    <w:rsid w:val="008621CB"/>
    <w:rsid w:val="0086222F"/>
    <w:rsid w:val="00862230"/>
    <w:rsid w:val="00862236"/>
    <w:rsid w:val="0086225B"/>
    <w:rsid w:val="00862282"/>
    <w:rsid w:val="0086228B"/>
    <w:rsid w:val="0086229D"/>
    <w:rsid w:val="008622BD"/>
    <w:rsid w:val="008622C0"/>
    <w:rsid w:val="008622D6"/>
    <w:rsid w:val="008622FA"/>
    <w:rsid w:val="00862306"/>
    <w:rsid w:val="0086230C"/>
    <w:rsid w:val="00862360"/>
    <w:rsid w:val="0086236C"/>
    <w:rsid w:val="008623B8"/>
    <w:rsid w:val="008623C4"/>
    <w:rsid w:val="008623C8"/>
    <w:rsid w:val="008623F3"/>
    <w:rsid w:val="008623F6"/>
    <w:rsid w:val="00862469"/>
    <w:rsid w:val="00862494"/>
    <w:rsid w:val="00862515"/>
    <w:rsid w:val="0086251D"/>
    <w:rsid w:val="00862533"/>
    <w:rsid w:val="00862576"/>
    <w:rsid w:val="0086258B"/>
    <w:rsid w:val="008625A3"/>
    <w:rsid w:val="008625EA"/>
    <w:rsid w:val="008625F3"/>
    <w:rsid w:val="008625F8"/>
    <w:rsid w:val="00862609"/>
    <w:rsid w:val="00862623"/>
    <w:rsid w:val="0086262A"/>
    <w:rsid w:val="0086263B"/>
    <w:rsid w:val="00862646"/>
    <w:rsid w:val="0086265A"/>
    <w:rsid w:val="00862665"/>
    <w:rsid w:val="0086268E"/>
    <w:rsid w:val="008626D1"/>
    <w:rsid w:val="0086272C"/>
    <w:rsid w:val="008627B2"/>
    <w:rsid w:val="008627E0"/>
    <w:rsid w:val="00862882"/>
    <w:rsid w:val="00862905"/>
    <w:rsid w:val="0086291E"/>
    <w:rsid w:val="00862946"/>
    <w:rsid w:val="00862965"/>
    <w:rsid w:val="00862979"/>
    <w:rsid w:val="00862997"/>
    <w:rsid w:val="008629ED"/>
    <w:rsid w:val="00862A0E"/>
    <w:rsid w:val="00862A10"/>
    <w:rsid w:val="00862A22"/>
    <w:rsid w:val="00862A78"/>
    <w:rsid w:val="00862AC5"/>
    <w:rsid w:val="00862ACA"/>
    <w:rsid w:val="00862AD1"/>
    <w:rsid w:val="00862ADF"/>
    <w:rsid w:val="00862AEB"/>
    <w:rsid w:val="00862B03"/>
    <w:rsid w:val="00862B65"/>
    <w:rsid w:val="00862B75"/>
    <w:rsid w:val="00862B7E"/>
    <w:rsid w:val="00862B81"/>
    <w:rsid w:val="00862B9A"/>
    <w:rsid w:val="00862B9D"/>
    <w:rsid w:val="00862BBF"/>
    <w:rsid w:val="00862BD8"/>
    <w:rsid w:val="00862C16"/>
    <w:rsid w:val="00862C35"/>
    <w:rsid w:val="00862C69"/>
    <w:rsid w:val="00862C7C"/>
    <w:rsid w:val="00862C92"/>
    <w:rsid w:val="00862CE6"/>
    <w:rsid w:val="00862D31"/>
    <w:rsid w:val="00862D3B"/>
    <w:rsid w:val="00862D4B"/>
    <w:rsid w:val="00862D60"/>
    <w:rsid w:val="00862D81"/>
    <w:rsid w:val="00862DC1"/>
    <w:rsid w:val="00862E69"/>
    <w:rsid w:val="00862E7B"/>
    <w:rsid w:val="00862E95"/>
    <w:rsid w:val="00862F06"/>
    <w:rsid w:val="00862F0F"/>
    <w:rsid w:val="00862F58"/>
    <w:rsid w:val="00862F61"/>
    <w:rsid w:val="00862FA0"/>
    <w:rsid w:val="00862FBA"/>
    <w:rsid w:val="00863022"/>
    <w:rsid w:val="0086302B"/>
    <w:rsid w:val="00863069"/>
    <w:rsid w:val="0086307E"/>
    <w:rsid w:val="0086308C"/>
    <w:rsid w:val="008630DB"/>
    <w:rsid w:val="008630F4"/>
    <w:rsid w:val="00863123"/>
    <w:rsid w:val="00863131"/>
    <w:rsid w:val="008631D1"/>
    <w:rsid w:val="008631D2"/>
    <w:rsid w:val="008631E8"/>
    <w:rsid w:val="00863207"/>
    <w:rsid w:val="0086325D"/>
    <w:rsid w:val="008632CF"/>
    <w:rsid w:val="008632EA"/>
    <w:rsid w:val="008632EE"/>
    <w:rsid w:val="008632F2"/>
    <w:rsid w:val="00863336"/>
    <w:rsid w:val="00863343"/>
    <w:rsid w:val="00863387"/>
    <w:rsid w:val="0086339A"/>
    <w:rsid w:val="008633AC"/>
    <w:rsid w:val="008633AE"/>
    <w:rsid w:val="008633B4"/>
    <w:rsid w:val="008633C7"/>
    <w:rsid w:val="008633C8"/>
    <w:rsid w:val="00863400"/>
    <w:rsid w:val="00863405"/>
    <w:rsid w:val="00863445"/>
    <w:rsid w:val="0086344A"/>
    <w:rsid w:val="008634BF"/>
    <w:rsid w:val="008634E0"/>
    <w:rsid w:val="008635C2"/>
    <w:rsid w:val="0086362E"/>
    <w:rsid w:val="0086362F"/>
    <w:rsid w:val="00863630"/>
    <w:rsid w:val="008636DE"/>
    <w:rsid w:val="008636F6"/>
    <w:rsid w:val="0086373B"/>
    <w:rsid w:val="0086376C"/>
    <w:rsid w:val="008637D6"/>
    <w:rsid w:val="008637FF"/>
    <w:rsid w:val="0086381C"/>
    <w:rsid w:val="0086382D"/>
    <w:rsid w:val="00863837"/>
    <w:rsid w:val="0086384C"/>
    <w:rsid w:val="00863857"/>
    <w:rsid w:val="0086385C"/>
    <w:rsid w:val="00863889"/>
    <w:rsid w:val="0086388B"/>
    <w:rsid w:val="0086388E"/>
    <w:rsid w:val="008638C2"/>
    <w:rsid w:val="00863940"/>
    <w:rsid w:val="008639B3"/>
    <w:rsid w:val="008639F3"/>
    <w:rsid w:val="00863A04"/>
    <w:rsid w:val="00863A08"/>
    <w:rsid w:val="00863A09"/>
    <w:rsid w:val="00863A2A"/>
    <w:rsid w:val="00863A56"/>
    <w:rsid w:val="00863A63"/>
    <w:rsid w:val="00863A7B"/>
    <w:rsid w:val="00863AC3"/>
    <w:rsid w:val="00863ADE"/>
    <w:rsid w:val="00863AE1"/>
    <w:rsid w:val="00863B0F"/>
    <w:rsid w:val="00863B66"/>
    <w:rsid w:val="00863B84"/>
    <w:rsid w:val="00863BBD"/>
    <w:rsid w:val="00863C40"/>
    <w:rsid w:val="00863C6E"/>
    <w:rsid w:val="00863C90"/>
    <w:rsid w:val="00863CCE"/>
    <w:rsid w:val="00863D26"/>
    <w:rsid w:val="00863D58"/>
    <w:rsid w:val="00863D60"/>
    <w:rsid w:val="00863DBA"/>
    <w:rsid w:val="00863DC4"/>
    <w:rsid w:val="00863E2A"/>
    <w:rsid w:val="00863E30"/>
    <w:rsid w:val="00863E36"/>
    <w:rsid w:val="00863E98"/>
    <w:rsid w:val="00863F2C"/>
    <w:rsid w:val="00863F4F"/>
    <w:rsid w:val="00863F7C"/>
    <w:rsid w:val="00863F96"/>
    <w:rsid w:val="00863FE8"/>
    <w:rsid w:val="00864022"/>
    <w:rsid w:val="00864063"/>
    <w:rsid w:val="00864096"/>
    <w:rsid w:val="0086409A"/>
    <w:rsid w:val="008640AA"/>
    <w:rsid w:val="008640D2"/>
    <w:rsid w:val="00864165"/>
    <w:rsid w:val="0086417A"/>
    <w:rsid w:val="00864189"/>
    <w:rsid w:val="008641D6"/>
    <w:rsid w:val="008641E3"/>
    <w:rsid w:val="008641F8"/>
    <w:rsid w:val="008641FE"/>
    <w:rsid w:val="00864253"/>
    <w:rsid w:val="0086426C"/>
    <w:rsid w:val="0086428D"/>
    <w:rsid w:val="0086429D"/>
    <w:rsid w:val="008642E7"/>
    <w:rsid w:val="008642F0"/>
    <w:rsid w:val="0086430D"/>
    <w:rsid w:val="00864334"/>
    <w:rsid w:val="00864347"/>
    <w:rsid w:val="0086434B"/>
    <w:rsid w:val="00864371"/>
    <w:rsid w:val="008643BD"/>
    <w:rsid w:val="008643D9"/>
    <w:rsid w:val="00864411"/>
    <w:rsid w:val="0086443B"/>
    <w:rsid w:val="00864487"/>
    <w:rsid w:val="0086449A"/>
    <w:rsid w:val="008644B8"/>
    <w:rsid w:val="008644D6"/>
    <w:rsid w:val="008644FF"/>
    <w:rsid w:val="00864505"/>
    <w:rsid w:val="00864560"/>
    <w:rsid w:val="008645AE"/>
    <w:rsid w:val="008645C8"/>
    <w:rsid w:val="008645E6"/>
    <w:rsid w:val="0086461C"/>
    <w:rsid w:val="00864690"/>
    <w:rsid w:val="00864693"/>
    <w:rsid w:val="008646A6"/>
    <w:rsid w:val="00864716"/>
    <w:rsid w:val="008647A1"/>
    <w:rsid w:val="008647CE"/>
    <w:rsid w:val="00864803"/>
    <w:rsid w:val="00864820"/>
    <w:rsid w:val="00864847"/>
    <w:rsid w:val="0086484B"/>
    <w:rsid w:val="00864854"/>
    <w:rsid w:val="00864864"/>
    <w:rsid w:val="008648D5"/>
    <w:rsid w:val="0086493C"/>
    <w:rsid w:val="0086493D"/>
    <w:rsid w:val="0086495F"/>
    <w:rsid w:val="00864967"/>
    <w:rsid w:val="00864968"/>
    <w:rsid w:val="008649C1"/>
    <w:rsid w:val="008649E5"/>
    <w:rsid w:val="008649EA"/>
    <w:rsid w:val="00864A87"/>
    <w:rsid w:val="00864A88"/>
    <w:rsid w:val="00864A8B"/>
    <w:rsid w:val="00864AB2"/>
    <w:rsid w:val="00864AB3"/>
    <w:rsid w:val="00864AB5"/>
    <w:rsid w:val="00864AED"/>
    <w:rsid w:val="00864B18"/>
    <w:rsid w:val="00864B6E"/>
    <w:rsid w:val="00864BF6"/>
    <w:rsid w:val="00864C12"/>
    <w:rsid w:val="00864C26"/>
    <w:rsid w:val="00864C43"/>
    <w:rsid w:val="00864C53"/>
    <w:rsid w:val="00864C9A"/>
    <w:rsid w:val="00864CA9"/>
    <w:rsid w:val="00864CDC"/>
    <w:rsid w:val="00864D10"/>
    <w:rsid w:val="00864D31"/>
    <w:rsid w:val="00864D38"/>
    <w:rsid w:val="00864D53"/>
    <w:rsid w:val="00864D54"/>
    <w:rsid w:val="00864DE4"/>
    <w:rsid w:val="00864DF5"/>
    <w:rsid w:val="00864E02"/>
    <w:rsid w:val="00864E12"/>
    <w:rsid w:val="00864E14"/>
    <w:rsid w:val="00864E24"/>
    <w:rsid w:val="00864E28"/>
    <w:rsid w:val="00864E30"/>
    <w:rsid w:val="00864E6B"/>
    <w:rsid w:val="00864E7A"/>
    <w:rsid w:val="00864EB2"/>
    <w:rsid w:val="00864F00"/>
    <w:rsid w:val="00864F04"/>
    <w:rsid w:val="00864F07"/>
    <w:rsid w:val="00864F08"/>
    <w:rsid w:val="00864F14"/>
    <w:rsid w:val="00864F20"/>
    <w:rsid w:val="00864F6C"/>
    <w:rsid w:val="00864F84"/>
    <w:rsid w:val="00864F95"/>
    <w:rsid w:val="00864FAA"/>
    <w:rsid w:val="00864FF9"/>
    <w:rsid w:val="0086504E"/>
    <w:rsid w:val="00865089"/>
    <w:rsid w:val="008650EA"/>
    <w:rsid w:val="008650F8"/>
    <w:rsid w:val="0086510B"/>
    <w:rsid w:val="0086511F"/>
    <w:rsid w:val="00865148"/>
    <w:rsid w:val="008651A0"/>
    <w:rsid w:val="008651A6"/>
    <w:rsid w:val="008651C6"/>
    <w:rsid w:val="008651CC"/>
    <w:rsid w:val="0086520C"/>
    <w:rsid w:val="00865271"/>
    <w:rsid w:val="0086527B"/>
    <w:rsid w:val="00865286"/>
    <w:rsid w:val="0086528E"/>
    <w:rsid w:val="0086529F"/>
    <w:rsid w:val="00865342"/>
    <w:rsid w:val="00865369"/>
    <w:rsid w:val="00865380"/>
    <w:rsid w:val="008653C3"/>
    <w:rsid w:val="008653CF"/>
    <w:rsid w:val="008653D5"/>
    <w:rsid w:val="008653DA"/>
    <w:rsid w:val="00865451"/>
    <w:rsid w:val="0086545F"/>
    <w:rsid w:val="00865469"/>
    <w:rsid w:val="008654B1"/>
    <w:rsid w:val="008654BD"/>
    <w:rsid w:val="008654F5"/>
    <w:rsid w:val="00865527"/>
    <w:rsid w:val="00865534"/>
    <w:rsid w:val="00865560"/>
    <w:rsid w:val="008655A4"/>
    <w:rsid w:val="008655CC"/>
    <w:rsid w:val="008655CE"/>
    <w:rsid w:val="008655E3"/>
    <w:rsid w:val="008655EB"/>
    <w:rsid w:val="00865619"/>
    <w:rsid w:val="00865639"/>
    <w:rsid w:val="00865642"/>
    <w:rsid w:val="0086564E"/>
    <w:rsid w:val="00865658"/>
    <w:rsid w:val="00865664"/>
    <w:rsid w:val="00865676"/>
    <w:rsid w:val="008656BB"/>
    <w:rsid w:val="008656EA"/>
    <w:rsid w:val="00865704"/>
    <w:rsid w:val="0086570D"/>
    <w:rsid w:val="0086574B"/>
    <w:rsid w:val="0086576D"/>
    <w:rsid w:val="008657F8"/>
    <w:rsid w:val="0086580D"/>
    <w:rsid w:val="00865826"/>
    <w:rsid w:val="0086588F"/>
    <w:rsid w:val="0086589D"/>
    <w:rsid w:val="008658C2"/>
    <w:rsid w:val="008658E7"/>
    <w:rsid w:val="0086593D"/>
    <w:rsid w:val="00865957"/>
    <w:rsid w:val="00865972"/>
    <w:rsid w:val="0086597E"/>
    <w:rsid w:val="0086599A"/>
    <w:rsid w:val="008659CC"/>
    <w:rsid w:val="008659EE"/>
    <w:rsid w:val="008659F2"/>
    <w:rsid w:val="00865A40"/>
    <w:rsid w:val="00865A41"/>
    <w:rsid w:val="00865A5E"/>
    <w:rsid w:val="00865A9A"/>
    <w:rsid w:val="00865AC9"/>
    <w:rsid w:val="00865AD2"/>
    <w:rsid w:val="00865B14"/>
    <w:rsid w:val="00865B98"/>
    <w:rsid w:val="00865C1E"/>
    <w:rsid w:val="00865C3B"/>
    <w:rsid w:val="00865C5D"/>
    <w:rsid w:val="00865C85"/>
    <w:rsid w:val="00865CBA"/>
    <w:rsid w:val="00865CC8"/>
    <w:rsid w:val="00865CF5"/>
    <w:rsid w:val="00865D02"/>
    <w:rsid w:val="00865D61"/>
    <w:rsid w:val="00865D72"/>
    <w:rsid w:val="00865D9F"/>
    <w:rsid w:val="00865DBA"/>
    <w:rsid w:val="00865DC2"/>
    <w:rsid w:val="00865DF4"/>
    <w:rsid w:val="00865E67"/>
    <w:rsid w:val="00865EA5"/>
    <w:rsid w:val="00865EBB"/>
    <w:rsid w:val="00865EF5"/>
    <w:rsid w:val="00865F1E"/>
    <w:rsid w:val="00865F56"/>
    <w:rsid w:val="00865FCB"/>
    <w:rsid w:val="00865FE4"/>
    <w:rsid w:val="00866085"/>
    <w:rsid w:val="008660A1"/>
    <w:rsid w:val="008660AB"/>
    <w:rsid w:val="008660EC"/>
    <w:rsid w:val="008660FE"/>
    <w:rsid w:val="00866136"/>
    <w:rsid w:val="00866171"/>
    <w:rsid w:val="00866183"/>
    <w:rsid w:val="008661A1"/>
    <w:rsid w:val="008661FB"/>
    <w:rsid w:val="0086620B"/>
    <w:rsid w:val="00866234"/>
    <w:rsid w:val="0086626A"/>
    <w:rsid w:val="008662C6"/>
    <w:rsid w:val="008662F2"/>
    <w:rsid w:val="008662FC"/>
    <w:rsid w:val="00866327"/>
    <w:rsid w:val="0086633B"/>
    <w:rsid w:val="00866342"/>
    <w:rsid w:val="00866371"/>
    <w:rsid w:val="008663B1"/>
    <w:rsid w:val="008663B7"/>
    <w:rsid w:val="00866410"/>
    <w:rsid w:val="00866416"/>
    <w:rsid w:val="00866435"/>
    <w:rsid w:val="00866457"/>
    <w:rsid w:val="00866464"/>
    <w:rsid w:val="0086649F"/>
    <w:rsid w:val="008664A7"/>
    <w:rsid w:val="008664B9"/>
    <w:rsid w:val="008664D8"/>
    <w:rsid w:val="0086653E"/>
    <w:rsid w:val="00866543"/>
    <w:rsid w:val="00866565"/>
    <w:rsid w:val="00866566"/>
    <w:rsid w:val="00866599"/>
    <w:rsid w:val="008665D9"/>
    <w:rsid w:val="0086660B"/>
    <w:rsid w:val="00866672"/>
    <w:rsid w:val="00866692"/>
    <w:rsid w:val="008666E9"/>
    <w:rsid w:val="0086672D"/>
    <w:rsid w:val="0086672F"/>
    <w:rsid w:val="00866763"/>
    <w:rsid w:val="00866771"/>
    <w:rsid w:val="0086678C"/>
    <w:rsid w:val="008667A8"/>
    <w:rsid w:val="008667B8"/>
    <w:rsid w:val="008667E1"/>
    <w:rsid w:val="00866806"/>
    <w:rsid w:val="008668A6"/>
    <w:rsid w:val="008668FB"/>
    <w:rsid w:val="00866911"/>
    <w:rsid w:val="0086691C"/>
    <w:rsid w:val="0086695B"/>
    <w:rsid w:val="0086699E"/>
    <w:rsid w:val="008669B6"/>
    <w:rsid w:val="008669B7"/>
    <w:rsid w:val="00866A06"/>
    <w:rsid w:val="00866AAE"/>
    <w:rsid w:val="00866AED"/>
    <w:rsid w:val="00866AEF"/>
    <w:rsid w:val="00866B1A"/>
    <w:rsid w:val="00866B3B"/>
    <w:rsid w:val="00866B58"/>
    <w:rsid w:val="00866B92"/>
    <w:rsid w:val="00866BB8"/>
    <w:rsid w:val="00866BD7"/>
    <w:rsid w:val="00866C0A"/>
    <w:rsid w:val="00866C23"/>
    <w:rsid w:val="00866CB1"/>
    <w:rsid w:val="00866CE6"/>
    <w:rsid w:val="00866CEC"/>
    <w:rsid w:val="00866D15"/>
    <w:rsid w:val="00866D60"/>
    <w:rsid w:val="00866D88"/>
    <w:rsid w:val="00866DC2"/>
    <w:rsid w:val="00866DDF"/>
    <w:rsid w:val="00866DEF"/>
    <w:rsid w:val="00866DFF"/>
    <w:rsid w:val="00866E09"/>
    <w:rsid w:val="00866E0B"/>
    <w:rsid w:val="00866E40"/>
    <w:rsid w:val="00866E4B"/>
    <w:rsid w:val="00866E7C"/>
    <w:rsid w:val="00866E8B"/>
    <w:rsid w:val="00866EA8"/>
    <w:rsid w:val="00866F03"/>
    <w:rsid w:val="00866F1D"/>
    <w:rsid w:val="00866F26"/>
    <w:rsid w:val="00866F30"/>
    <w:rsid w:val="00866F3D"/>
    <w:rsid w:val="00866F6B"/>
    <w:rsid w:val="00866FAF"/>
    <w:rsid w:val="00866FDC"/>
    <w:rsid w:val="00866FF0"/>
    <w:rsid w:val="0086702D"/>
    <w:rsid w:val="00867041"/>
    <w:rsid w:val="0086706A"/>
    <w:rsid w:val="0086706D"/>
    <w:rsid w:val="0086711C"/>
    <w:rsid w:val="00867176"/>
    <w:rsid w:val="00867187"/>
    <w:rsid w:val="00867194"/>
    <w:rsid w:val="0086719E"/>
    <w:rsid w:val="008671F4"/>
    <w:rsid w:val="00867206"/>
    <w:rsid w:val="0086720C"/>
    <w:rsid w:val="00867225"/>
    <w:rsid w:val="00867237"/>
    <w:rsid w:val="0086726A"/>
    <w:rsid w:val="0086729F"/>
    <w:rsid w:val="0086734A"/>
    <w:rsid w:val="008673A7"/>
    <w:rsid w:val="008673B7"/>
    <w:rsid w:val="00867413"/>
    <w:rsid w:val="0086744C"/>
    <w:rsid w:val="00867479"/>
    <w:rsid w:val="00867490"/>
    <w:rsid w:val="0086749E"/>
    <w:rsid w:val="008674ED"/>
    <w:rsid w:val="00867519"/>
    <w:rsid w:val="00867575"/>
    <w:rsid w:val="00867580"/>
    <w:rsid w:val="00867587"/>
    <w:rsid w:val="008675B3"/>
    <w:rsid w:val="008675CD"/>
    <w:rsid w:val="008675E8"/>
    <w:rsid w:val="0086762B"/>
    <w:rsid w:val="00867647"/>
    <w:rsid w:val="00867673"/>
    <w:rsid w:val="00867698"/>
    <w:rsid w:val="008676A8"/>
    <w:rsid w:val="008676EA"/>
    <w:rsid w:val="008676FB"/>
    <w:rsid w:val="00867700"/>
    <w:rsid w:val="0086777D"/>
    <w:rsid w:val="00867795"/>
    <w:rsid w:val="0086779E"/>
    <w:rsid w:val="0086780C"/>
    <w:rsid w:val="00867811"/>
    <w:rsid w:val="0086785F"/>
    <w:rsid w:val="008678A5"/>
    <w:rsid w:val="008678B5"/>
    <w:rsid w:val="008678C4"/>
    <w:rsid w:val="00867904"/>
    <w:rsid w:val="00867908"/>
    <w:rsid w:val="0086792A"/>
    <w:rsid w:val="00867987"/>
    <w:rsid w:val="00867997"/>
    <w:rsid w:val="008679A2"/>
    <w:rsid w:val="008679D2"/>
    <w:rsid w:val="008679E2"/>
    <w:rsid w:val="008679E4"/>
    <w:rsid w:val="008679F4"/>
    <w:rsid w:val="00867A07"/>
    <w:rsid w:val="00867A0E"/>
    <w:rsid w:val="00867A17"/>
    <w:rsid w:val="00867A1C"/>
    <w:rsid w:val="00867A34"/>
    <w:rsid w:val="00867A63"/>
    <w:rsid w:val="00867A7B"/>
    <w:rsid w:val="00867A8F"/>
    <w:rsid w:val="00867AA7"/>
    <w:rsid w:val="00867ABE"/>
    <w:rsid w:val="00867AE3"/>
    <w:rsid w:val="00867AE9"/>
    <w:rsid w:val="00867B1D"/>
    <w:rsid w:val="00867B4E"/>
    <w:rsid w:val="00867B54"/>
    <w:rsid w:val="00867B56"/>
    <w:rsid w:val="00867B8A"/>
    <w:rsid w:val="00867BB3"/>
    <w:rsid w:val="00867BE7"/>
    <w:rsid w:val="00867BFC"/>
    <w:rsid w:val="00867C32"/>
    <w:rsid w:val="00867C4A"/>
    <w:rsid w:val="00867C6A"/>
    <w:rsid w:val="00867CFA"/>
    <w:rsid w:val="00867CFD"/>
    <w:rsid w:val="00867D07"/>
    <w:rsid w:val="00867D1E"/>
    <w:rsid w:val="00867D41"/>
    <w:rsid w:val="00867D4A"/>
    <w:rsid w:val="00867D66"/>
    <w:rsid w:val="00867D73"/>
    <w:rsid w:val="00867DB6"/>
    <w:rsid w:val="00867DBA"/>
    <w:rsid w:val="00867DE3"/>
    <w:rsid w:val="00867DFC"/>
    <w:rsid w:val="00867E30"/>
    <w:rsid w:val="00867EA1"/>
    <w:rsid w:val="00867F4B"/>
    <w:rsid w:val="00867F50"/>
    <w:rsid w:val="00867F5D"/>
    <w:rsid w:val="00867F73"/>
    <w:rsid w:val="00867F9F"/>
    <w:rsid w:val="00867FEF"/>
    <w:rsid w:val="00867FF4"/>
    <w:rsid w:val="00870010"/>
    <w:rsid w:val="0087001F"/>
    <w:rsid w:val="0087007A"/>
    <w:rsid w:val="008700B5"/>
    <w:rsid w:val="0087010B"/>
    <w:rsid w:val="00870174"/>
    <w:rsid w:val="00870193"/>
    <w:rsid w:val="008701AB"/>
    <w:rsid w:val="00870239"/>
    <w:rsid w:val="008702AE"/>
    <w:rsid w:val="00870300"/>
    <w:rsid w:val="0087031C"/>
    <w:rsid w:val="00870345"/>
    <w:rsid w:val="0087035E"/>
    <w:rsid w:val="00870386"/>
    <w:rsid w:val="008703D8"/>
    <w:rsid w:val="0087042B"/>
    <w:rsid w:val="008704B4"/>
    <w:rsid w:val="008704D6"/>
    <w:rsid w:val="008704DB"/>
    <w:rsid w:val="008704F4"/>
    <w:rsid w:val="00870513"/>
    <w:rsid w:val="0087051E"/>
    <w:rsid w:val="00870536"/>
    <w:rsid w:val="0087053F"/>
    <w:rsid w:val="00870546"/>
    <w:rsid w:val="00870558"/>
    <w:rsid w:val="00870561"/>
    <w:rsid w:val="00870576"/>
    <w:rsid w:val="0087059F"/>
    <w:rsid w:val="008705BD"/>
    <w:rsid w:val="00870631"/>
    <w:rsid w:val="00870658"/>
    <w:rsid w:val="00870678"/>
    <w:rsid w:val="0087068B"/>
    <w:rsid w:val="008706A3"/>
    <w:rsid w:val="008706D3"/>
    <w:rsid w:val="008706E9"/>
    <w:rsid w:val="008706FD"/>
    <w:rsid w:val="00870723"/>
    <w:rsid w:val="0087072E"/>
    <w:rsid w:val="00870736"/>
    <w:rsid w:val="0087073E"/>
    <w:rsid w:val="008707C5"/>
    <w:rsid w:val="00870806"/>
    <w:rsid w:val="00870816"/>
    <w:rsid w:val="0087082E"/>
    <w:rsid w:val="00870860"/>
    <w:rsid w:val="00870906"/>
    <w:rsid w:val="0087091A"/>
    <w:rsid w:val="00870930"/>
    <w:rsid w:val="00870956"/>
    <w:rsid w:val="008709D3"/>
    <w:rsid w:val="00870A0C"/>
    <w:rsid w:val="00870A38"/>
    <w:rsid w:val="00870A3A"/>
    <w:rsid w:val="00870A5F"/>
    <w:rsid w:val="00870AA7"/>
    <w:rsid w:val="00870ACC"/>
    <w:rsid w:val="00870AE1"/>
    <w:rsid w:val="00870B0B"/>
    <w:rsid w:val="00870B13"/>
    <w:rsid w:val="00870B52"/>
    <w:rsid w:val="00870B79"/>
    <w:rsid w:val="00870B8A"/>
    <w:rsid w:val="00870B9D"/>
    <w:rsid w:val="00870BB7"/>
    <w:rsid w:val="00870BDA"/>
    <w:rsid w:val="00870BEF"/>
    <w:rsid w:val="00870C0A"/>
    <w:rsid w:val="00870C1A"/>
    <w:rsid w:val="00870C33"/>
    <w:rsid w:val="00870C89"/>
    <w:rsid w:val="00870CBB"/>
    <w:rsid w:val="00870CD9"/>
    <w:rsid w:val="00870D22"/>
    <w:rsid w:val="00870D23"/>
    <w:rsid w:val="00870D81"/>
    <w:rsid w:val="00870D8C"/>
    <w:rsid w:val="00870DCD"/>
    <w:rsid w:val="00870DFB"/>
    <w:rsid w:val="00870E1B"/>
    <w:rsid w:val="00870E38"/>
    <w:rsid w:val="00870E9A"/>
    <w:rsid w:val="00870EC8"/>
    <w:rsid w:val="00870EEA"/>
    <w:rsid w:val="00870F0D"/>
    <w:rsid w:val="00870F2C"/>
    <w:rsid w:val="00870F3C"/>
    <w:rsid w:val="00870F45"/>
    <w:rsid w:val="00870F7A"/>
    <w:rsid w:val="00870F95"/>
    <w:rsid w:val="00870FB4"/>
    <w:rsid w:val="00870FC5"/>
    <w:rsid w:val="00871003"/>
    <w:rsid w:val="00871008"/>
    <w:rsid w:val="00871022"/>
    <w:rsid w:val="00871029"/>
    <w:rsid w:val="0087102D"/>
    <w:rsid w:val="00871064"/>
    <w:rsid w:val="0087107C"/>
    <w:rsid w:val="00871083"/>
    <w:rsid w:val="008710CB"/>
    <w:rsid w:val="0087113A"/>
    <w:rsid w:val="0087118C"/>
    <w:rsid w:val="008711A1"/>
    <w:rsid w:val="008711F7"/>
    <w:rsid w:val="00871250"/>
    <w:rsid w:val="0087126C"/>
    <w:rsid w:val="00871274"/>
    <w:rsid w:val="008712AC"/>
    <w:rsid w:val="008712B9"/>
    <w:rsid w:val="008712C8"/>
    <w:rsid w:val="008712E7"/>
    <w:rsid w:val="008712FE"/>
    <w:rsid w:val="00871309"/>
    <w:rsid w:val="00871379"/>
    <w:rsid w:val="008713A5"/>
    <w:rsid w:val="008713F7"/>
    <w:rsid w:val="00871448"/>
    <w:rsid w:val="00871474"/>
    <w:rsid w:val="008714D5"/>
    <w:rsid w:val="008714FD"/>
    <w:rsid w:val="00871508"/>
    <w:rsid w:val="008715A2"/>
    <w:rsid w:val="00871649"/>
    <w:rsid w:val="00871681"/>
    <w:rsid w:val="00871683"/>
    <w:rsid w:val="008716A7"/>
    <w:rsid w:val="008716B0"/>
    <w:rsid w:val="008716BA"/>
    <w:rsid w:val="008716C9"/>
    <w:rsid w:val="008716FE"/>
    <w:rsid w:val="0087171A"/>
    <w:rsid w:val="00871749"/>
    <w:rsid w:val="00871799"/>
    <w:rsid w:val="008717C0"/>
    <w:rsid w:val="008717F6"/>
    <w:rsid w:val="00871806"/>
    <w:rsid w:val="0087185C"/>
    <w:rsid w:val="0087186F"/>
    <w:rsid w:val="0087192C"/>
    <w:rsid w:val="008719E0"/>
    <w:rsid w:val="008719FD"/>
    <w:rsid w:val="00871B03"/>
    <w:rsid w:val="00871B09"/>
    <w:rsid w:val="00871B0D"/>
    <w:rsid w:val="00871B43"/>
    <w:rsid w:val="00871B93"/>
    <w:rsid w:val="00871BA0"/>
    <w:rsid w:val="00871BAC"/>
    <w:rsid w:val="00871BAE"/>
    <w:rsid w:val="00871BBE"/>
    <w:rsid w:val="00871BCA"/>
    <w:rsid w:val="00871BD9"/>
    <w:rsid w:val="00871BE7"/>
    <w:rsid w:val="00871C18"/>
    <w:rsid w:val="00871CE1"/>
    <w:rsid w:val="00871CFF"/>
    <w:rsid w:val="00871D01"/>
    <w:rsid w:val="00871D1E"/>
    <w:rsid w:val="00871D4D"/>
    <w:rsid w:val="00871D5E"/>
    <w:rsid w:val="00871D79"/>
    <w:rsid w:val="00871D83"/>
    <w:rsid w:val="00871D87"/>
    <w:rsid w:val="00871D8F"/>
    <w:rsid w:val="00871DAA"/>
    <w:rsid w:val="00871DE5"/>
    <w:rsid w:val="00871E07"/>
    <w:rsid w:val="00871E12"/>
    <w:rsid w:val="00871E37"/>
    <w:rsid w:val="00871E98"/>
    <w:rsid w:val="00871F19"/>
    <w:rsid w:val="00871F2B"/>
    <w:rsid w:val="00871F52"/>
    <w:rsid w:val="00871F78"/>
    <w:rsid w:val="00871F7E"/>
    <w:rsid w:val="00871F94"/>
    <w:rsid w:val="00871FB3"/>
    <w:rsid w:val="00871FD9"/>
    <w:rsid w:val="00871FE3"/>
    <w:rsid w:val="00871FEF"/>
    <w:rsid w:val="00871FFD"/>
    <w:rsid w:val="0087202F"/>
    <w:rsid w:val="00872035"/>
    <w:rsid w:val="00872085"/>
    <w:rsid w:val="008720A6"/>
    <w:rsid w:val="008720A7"/>
    <w:rsid w:val="008720A8"/>
    <w:rsid w:val="008720A9"/>
    <w:rsid w:val="008720B3"/>
    <w:rsid w:val="008720ED"/>
    <w:rsid w:val="0087212A"/>
    <w:rsid w:val="00872141"/>
    <w:rsid w:val="00872169"/>
    <w:rsid w:val="00872173"/>
    <w:rsid w:val="008721EC"/>
    <w:rsid w:val="008722A9"/>
    <w:rsid w:val="008722D3"/>
    <w:rsid w:val="008722DE"/>
    <w:rsid w:val="008722F3"/>
    <w:rsid w:val="00872385"/>
    <w:rsid w:val="0087238D"/>
    <w:rsid w:val="008723AA"/>
    <w:rsid w:val="008723B7"/>
    <w:rsid w:val="008723D9"/>
    <w:rsid w:val="00872413"/>
    <w:rsid w:val="0087243B"/>
    <w:rsid w:val="008724C7"/>
    <w:rsid w:val="008724DE"/>
    <w:rsid w:val="00872525"/>
    <w:rsid w:val="00872543"/>
    <w:rsid w:val="00872557"/>
    <w:rsid w:val="008725AD"/>
    <w:rsid w:val="008725C7"/>
    <w:rsid w:val="008725D8"/>
    <w:rsid w:val="00872624"/>
    <w:rsid w:val="00872639"/>
    <w:rsid w:val="00872643"/>
    <w:rsid w:val="00872654"/>
    <w:rsid w:val="0087265B"/>
    <w:rsid w:val="00872696"/>
    <w:rsid w:val="0087269F"/>
    <w:rsid w:val="008726B2"/>
    <w:rsid w:val="0087270B"/>
    <w:rsid w:val="00872716"/>
    <w:rsid w:val="00872791"/>
    <w:rsid w:val="008727AE"/>
    <w:rsid w:val="008727BB"/>
    <w:rsid w:val="008727D5"/>
    <w:rsid w:val="008727F0"/>
    <w:rsid w:val="008727F5"/>
    <w:rsid w:val="00872806"/>
    <w:rsid w:val="0087280B"/>
    <w:rsid w:val="00872853"/>
    <w:rsid w:val="00872855"/>
    <w:rsid w:val="00872867"/>
    <w:rsid w:val="0087288F"/>
    <w:rsid w:val="008728AE"/>
    <w:rsid w:val="008728BF"/>
    <w:rsid w:val="008728C3"/>
    <w:rsid w:val="008728CA"/>
    <w:rsid w:val="008728D0"/>
    <w:rsid w:val="008728DC"/>
    <w:rsid w:val="008728DD"/>
    <w:rsid w:val="008728FF"/>
    <w:rsid w:val="00872914"/>
    <w:rsid w:val="00872922"/>
    <w:rsid w:val="00872925"/>
    <w:rsid w:val="0087296A"/>
    <w:rsid w:val="008729A4"/>
    <w:rsid w:val="00872A23"/>
    <w:rsid w:val="00872A71"/>
    <w:rsid w:val="00872A79"/>
    <w:rsid w:val="00872AB0"/>
    <w:rsid w:val="00872AEA"/>
    <w:rsid w:val="00872AF0"/>
    <w:rsid w:val="00872AF7"/>
    <w:rsid w:val="00872B27"/>
    <w:rsid w:val="00872B32"/>
    <w:rsid w:val="00872B5F"/>
    <w:rsid w:val="00872B92"/>
    <w:rsid w:val="00872BFF"/>
    <w:rsid w:val="00872C13"/>
    <w:rsid w:val="00872C3C"/>
    <w:rsid w:val="00872C3E"/>
    <w:rsid w:val="00872C52"/>
    <w:rsid w:val="00872C62"/>
    <w:rsid w:val="00872C7C"/>
    <w:rsid w:val="00872C81"/>
    <w:rsid w:val="00872CCE"/>
    <w:rsid w:val="00872D09"/>
    <w:rsid w:val="00872D16"/>
    <w:rsid w:val="00872D26"/>
    <w:rsid w:val="00872D28"/>
    <w:rsid w:val="00872D76"/>
    <w:rsid w:val="00872D77"/>
    <w:rsid w:val="00872D7C"/>
    <w:rsid w:val="00872D9C"/>
    <w:rsid w:val="00872DC7"/>
    <w:rsid w:val="00872DD5"/>
    <w:rsid w:val="00872DE3"/>
    <w:rsid w:val="00872E05"/>
    <w:rsid w:val="00872E31"/>
    <w:rsid w:val="00872E38"/>
    <w:rsid w:val="00872E88"/>
    <w:rsid w:val="00872E8A"/>
    <w:rsid w:val="00872E99"/>
    <w:rsid w:val="00872F2A"/>
    <w:rsid w:val="00872F35"/>
    <w:rsid w:val="00872F9E"/>
    <w:rsid w:val="00872FBD"/>
    <w:rsid w:val="00872FEA"/>
    <w:rsid w:val="00873021"/>
    <w:rsid w:val="00873048"/>
    <w:rsid w:val="0087304B"/>
    <w:rsid w:val="0087309C"/>
    <w:rsid w:val="008730CC"/>
    <w:rsid w:val="008730E6"/>
    <w:rsid w:val="00873167"/>
    <w:rsid w:val="00873183"/>
    <w:rsid w:val="008731A9"/>
    <w:rsid w:val="008731C3"/>
    <w:rsid w:val="008731D9"/>
    <w:rsid w:val="008731E4"/>
    <w:rsid w:val="00873201"/>
    <w:rsid w:val="00873207"/>
    <w:rsid w:val="00873218"/>
    <w:rsid w:val="00873225"/>
    <w:rsid w:val="00873246"/>
    <w:rsid w:val="00873265"/>
    <w:rsid w:val="0087326C"/>
    <w:rsid w:val="00873277"/>
    <w:rsid w:val="00873284"/>
    <w:rsid w:val="008732BD"/>
    <w:rsid w:val="008732EC"/>
    <w:rsid w:val="00873321"/>
    <w:rsid w:val="00873341"/>
    <w:rsid w:val="00873383"/>
    <w:rsid w:val="008733CE"/>
    <w:rsid w:val="00873436"/>
    <w:rsid w:val="008734C4"/>
    <w:rsid w:val="008734DA"/>
    <w:rsid w:val="008734E9"/>
    <w:rsid w:val="00873506"/>
    <w:rsid w:val="008735A7"/>
    <w:rsid w:val="008735CA"/>
    <w:rsid w:val="008735EC"/>
    <w:rsid w:val="008735F4"/>
    <w:rsid w:val="0087362F"/>
    <w:rsid w:val="00873634"/>
    <w:rsid w:val="00873638"/>
    <w:rsid w:val="00873687"/>
    <w:rsid w:val="008736AA"/>
    <w:rsid w:val="008736CE"/>
    <w:rsid w:val="008736F1"/>
    <w:rsid w:val="00873752"/>
    <w:rsid w:val="0087379E"/>
    <w:rsid w:val="008737B9"/>
    <w:rsid w:val="00873833"/>
    <w:rsid w:val="0087383F"/>
    <w:rsid w:val="008738B6"/>
    <w:rsid w:val="008738CF"/>
    <w:rsid w:val="00873914"/>
    <w:rsid w:val="0087394A"/>
    <w:rsid w:val="0087394D"/>
    <w:rsid w:val="00873967"/>
    <w:rsid w:val="0087399B"/>
    <w:rsid w:val="008739C6"/>
    <w:rsid w:val="00873A0F"/>
    <w:rsid w:val="00873A57"/>
    <w:rsid w:val="00873A94"/>
    <w:rsid w:val="00873A9F"/>
    <w:rsid w:val="00873AD0"/>
    <w:rsid w:val="00873B14"/>
    <w:rsid w:val="00873B28"/>
    <w:rsid w:val="00873B3A"/>
    <w:rsid w:val="00873B47"/>
    <w:rsid w:val="00873B4B"/>
    <w:rsid w:val="00873B5E"/>
    <w:rsid w:val="00873B62"/>
    <w:rsid w:val="00873B7A"/>
    <w:rsid w:val="00873B90"/>
    <w:rsid w:val="00873B96"/>
    <w:rsid w:val="00873BBB"/>
    <w:rsid w:val="00873BC7"/>
    <w:rsid w:val="00873BFA"/>
    <w:rsid w:val="00873C25"/>
    <w:rsid w:val="00873C6A"/>
    <w:rsid w:val="00873C73"/>
    <w:rsid w:val="00873C91"/>
    <w:rsid w:val="00873D0E"/>
    <w:rsid w:val="00873D91"/>
    <w:rsid w:val="00873D9D"/>
    <w:rsid w:val="00873DCF"/>
    <w:rsid w:val="00873E09"/>
    <w:rsid w:val="00873E1A"/>
    <w:rsid w:val="00873E26"/>
    <w:rsid w:val="00873E5C"/>
    <w:rsid w:val="00873E62"/>
    <w:rsid w:val="00873E66"/>
    <w:rsid w:val="00873E7D"/>
    <w:rsid w:val="00873EA5"/>
    <w:rsid w:val="00873EB8"/>
    <w:rsid w:val="00873EC7"/>
    <w:rsid w:val="00873EF9"/>
    <w:rsid w:val="00873F1C"/>
    <w:rsid w:val="00873F64"/>
    <w:rsid w:val="00873FB8"/>
    <w:rsid w:val="00873FC2"/>
    <w:rsid w:val="00873FEC"/>
    <w:rsid w:val="00874010"/>
    <w:rsid w:val="00874047"/>
    <w:rsid w:val="0087404B"/>
    <w:rsid w:val="00874056"/>
    <w:rsid w:val="008740A0"/>
    <w:rsid w:val="008740A5"/>
    <w:rsid w:val="008740AA"/>
    <w:rsid w:val="00874113"/>
    <w:rsid w:val="00874118"/>
    <w:rsid w:val="0087414F"/>
    <w:rsid w:val="0087417A"/>
    <w:rsid w:val="008741A7"/>
    <w:rsid w:val="008741AA"/>
    <w:rsid w:val="008741DF"/>
    <w:rsid w:val="0087420F"/>
    <w:rsid w:val="00874268"/>
    <w:rsid w:val="0087428B"/>
    <w:rsid w:val="00874290"/>
    <w:rsid w:val="008742EC"/>
    <w:rsid w:val="008742EE"/>
    <w:rsid w:val="008743FD"/>
    <w:rsid w:val="00874408"/>
    <w:rsid w:val="0087441C"/>
    <w:rsid w:val="00874452"/>
    <w:rsid w:val="0087445C"/>
    <w:rsid w:val="0087446F"/>
    <w:rsid w:val="00874491"/>
    <w:rsid w:val="00874499"/>
    <w:rsid w:val="008744F2"/>
    <w:rsid w:val="00874572"/>
    <w:rsid w:val="0087461C"/>
    <w:rsid w:val="0087462F"/>
    <w:rsid w:val="0087469C"/>
    <w:rsid w:val="008746A6"/>
    <w:rsid w:val="008746AD"/>
    <w:rsid w:val="008746D0"/>
    <w:rsid w:val="008746E8"/>
    <w:rsid w:val="008746FC"/>
    <w:rsid w:val="00874726"/>
    <w:rsid w:val="00874728"/>
    <w:rsid w:val="0087472F"/>
    <w:rsid w:val="0087475E"/>
    <w:rsid w:val="00874790"/>
    <w:rsid w:val="00874798"/>
    <w:rsid w:val="008747AB"/>
    <w:rsid w:val="0087482D"/>
    <w:rsid w:val="0087483A"/>
    <w:rsid w:val="0087486E"/>
    <w:rsid w:val="008748D9"/>
    <w:rsid w:val="008748F2"/>
    <w:rsid w:val="008748F3"/>
    <w:rsid w:val="00874900"/>
    <w:rsid w:val="0087490C"/>
    <w:rsid w:val="00874950"/>
    <w:rsid w:val="00874991"/>
    <w:rsid w:val="008749AB"/>
    <w:rsid w:val="008749C0"/>
    <w:rsid w:val="008749EC"/>
    <w:rsid w:val="00874A30"/>
    <w:rsid w:val="00874B53"/>
    <w:rsid w:val="00874B69"/>
    <w:rsid w:val="00874B70"/>
    <w:rsid w:val="00874B98"/>
    <w:rsid w:val="00874B9D"/>
    <w:rsid w:val="00874BA7"/>
    <w:rsid w:val="00874BE3"/>
    <w:rsid w:val="00874BFE"/>
    <w:rsid w:val="00874C01"/>
    <w:rsid w:val="00874C16"/>
    <w:rsid w:val="00874C4B"/>
    <w:rsid w:val="00874CC2"/>
    <w:rsid w:val="00874CDF"/>
    <w:rsid w:val="00874D5B"/>
    <w:rsid w:val="00874D67"/>
    <w:rsid w:val="00874D6D"/>
    <w:rsid w:val="00874DB7"/>
    <w:rsid w:val="00874DBC"/>
    <w:rsid w:val="00874DDD"/>
    <w:rsid w:val="00874E0D"/>
    <w:rsid w:val="00874E4F"/>
    <w:rsid w:val="00874E7F"/>
    <w:rsid w:val="00874E88"/>
    <w:rsid w:val="00874EAB"/>
    <w:rsid w:val="00874F60"/>
    <w:rsid w:val="00874F73"/>
    <w:rsid w:val="00874F90"/>
    <w:rsid w:val="00874FA4"/>
    <w:rsid w:val="00874FD8"/>
    <w:rsid w:val="00874FE1"/>
    <w:rsid w:val="00874FE7"/>
    <w:rsid w:val="00874FF3"/>
    <w:rsid w:val="00875015"/>
    <w:rsid w:val="00875053"/>
    <w:rsid w:val="00875090"/>
    <w:rsid w:val="008750A7"/>
    <w:rsid w:val="008750C1"/>
    <w:rsid w:val="008750C6"/>
    <w:rsid w:val="00875107"/>
    <w:rsid w:val="00875168"/>
    <w:rsid w:val="0087517B"/>
    <w:rsid w:val="00875188"/>
    <w:rsid w:val="0087518A"/>
    <w:rsid w:val="008751DF"/>
    <w:rsid w:val="0087522E"/>
    <w:rsid w:val="00875252"/>
    <w:rsid w:val="008753A3"/>
    <w:rsid w:val="008753DE"/>
    <w:rsid w:val="00875455"/>
    <w:rsid w:val="0087546E"/>
    <w:rsid w:val="008754BE"/>
    <w:rsid w:val="008754C9"/>
    <w:rsid w:val="008754E2"/>
    <w:rsid w:val="00875511"/>
    <w:rsid w:val="00875561"/>
    <w:rsid w:val="00875567"/>
    <w:rsid w:val="008755B7"/>
    <w:rsid w:val="008755BE"/>
    <w:rsid w:val="008755C0"/>
    <w:rsid w:val="008755E2"/>
    <w:rsid w:val="008755F2"/>
    <w:rsid w:val="008755F4"/>
    <w:rsid w:val="008755F8"/>
    <w:rsid w:val="008755FB"/>
    <w:rsid w:val="00875601"/>
    <w:rsid w:val="00875639"/>
    <w:rsid w:val="0087567F"/>
    <w:rsid w:val="008756B3"/>
    <w:rsid w:val="008756B4"/>
    <w:rsid w:val="008756E3"/>
    <w:rsid w:val="008756E7"/>
    <w:rsid w:val="008756F1"/>
    <w:rsid w:val="00875744"/>
    <w:rsid w:val="0087575F"/>
    <w:rsid w:val="008757FB"/>
    <w:rsid w:val="00875805"/>
    <w:rsid w:val="00875834"/>
    <w:rsid w:val="00875856"/>
    <w:rsid w:val="00875873"/>
    <w:rsid w:val="00875891"/>
    <w:rsid w:val="008758E1"/>
    <w:rsid w:val="008758ED"/>
    <w:rsid w:val="008758F2"/>
    <w:rsid w:val="00875902"/>
    <w:rsid w:val="00875910"/>
    <w:rsid w:val="0087592C"/>
    <w:rsid w:val="00875964"/>
    <w:rsid w:val="00875975"/>
    <w:rsid w:val="0087597C"/>
    <w:rsid w:val="008759AD"/>
    <w:rsid w:val="008759BE"/>
    <w:rsid w:val="00875A59"/>
    <w:rsid w:val="00875A79"/>
    <w:rsid w:val="00875A86"/>
    <w:rsid w:val="00875AB3"/>
    <w:rsid w:val="00875AC0"/>
    <w:rsid w:val="00875ACB"/>
    <w:rsid w:val="00875ADD"/>
    <w:rsid w:val="00875B14"/>
    <w:rsid w:val="00875B23"/>
    <w:rsid w:val="00875BA1"/>
    <w:rsid w:val="00875BB8"/>
    <w:rsid w:val="00875BDA"/>
    <w:rsid w:val="00875C25"/>
    <w:rsid w:val="00875C42"/>
    <w:rsid w:val="00875C43"/>
    <w:rsid w:val="00875C51"/>
    <w:rsid w:val="00875CBD"/>
    <w:rsid w:val="00875D1C"/>
    <w:rsid w:val="00875D8A"/>
    <w:rsid w:val="00875DDC"/>
    <w:rsid w:val="00875E45"/>
    <w:rsid w:val="00875E4D"/>
    <w:rsid w:val="00875E5B"/>
    <w:rsid w:val="00875EE7"/>
    <w:rsid w:val="00875F2E"/>
    <w:rsid w:val="00875F85"/>
    <w:rsid w:val="00875F98"/>
    <w:rsid w:val="00875FA5"/>
    <w:rsid w:val="00876005"/>
    <w:rsid w:val="0087603B"/>
    <w:rsid w:val="0087604B"/>
    <w:rsid w:val="00876056"/>
    <w:rsid w:val="0087608C"/>
    <w:rsid w:val="008760D9"/>
    <w:rsid w:val="008760DE"/>
    <w:rsid w:val="008761AC"/>
    <w:rsid w:val="008761DC"/>
    <w:rsid w:val="00876220"/>
    <w:rsid w:val="00876272"/>
    <w:rsid w:val="00876283"/>
    <w:rsid w:val="00876286"/>
    <w:rsid w:val="00876290"/>
    <w:rsid w:val="0087629E"/>
    <w:rsid w:val="008762A6"/>
    <w:rsid w:val="008762A9"/>
    <w:rsid w:val="008762DC"/>
    <w:rsid w:val="00876310"/>
    <w:rsid w:val="008763B4"/>
    <w:rsid w:val="008763BB"/>
    <w:rsid w:val="008763D0"/>
    <w:rsid w:val="0087640B"/>
    <w:rsid w:val="0087640E"/>
    <w:rsid w:val="00876419"/>
    <w:rsid w:val="00876439"/>
    <w:rsid w:val="00876441"/>
    <w:rsid w:val="00876442"/>
    <w:rsid w:val="00876460"/>
    <w:rsid w:val="0087646C"/>
    <w:rsid w:val="0087649E"/>
    <w:rsid w:val="008764B8"/>
    <w:rsid w:val="008764D6"/>
    <w:rsid w:val="00876512"/>
    <w:rsid w:val="0087651A"/>
    <w:rsid w:val="00876582"/>
    <w:rsid w:val="0087658D"/>
    <w:rsid w:val="00876590"/>
    <w:rsid w:val="00876596"/>
    <w:rsid w:val="008765BC"/>
    <w:rsid w:val="008765DF"/>
    <w:rsid w:val="008765E1"/>
    <w:rsid w:val="008765E9"/>
    <w:rsid w:val="008765F0"/>
    <w:rsid w:val="00876627"/>
    <w:rsid w:val="00876632"/>
    <w:rsid w:val="00876689"/>
    <w:rsid w:val="00876693"/>
    <w:rsid w:val="008766A0"/>
    <w:rsid w:val="008766D5"/>
    <w:rsid w:val="0087671A"/>
    <w:rsid w:val="0087673D"/>
    <w:rsid w:val="0087674C"/>
    <w:rsid w:val="0087679B"/>
    <w:rsid w:val="008767DB"/>
    <w:rsid w:val="00876802"/>
    <w:rsid w:val="00876804"/>
    <w:rsid w:val="0087686A"/>
    <w:rsid w:val="0087688B"/>
    <w:rsid w:val="008768A0"/>
    <w:rsid w:val="008768E6"/>
    <w:rsid w:val="008768F8"/>
    <w:rsid w:val="00876932"/>
    <w:rsid w:val="00876959"/>
    <w:rsid w:val="00876960"/>
    <w:rsid w:val="008769C6"/>
    <w:rsid w:val="008769F8"/>
    <w:rsid w:val="00876A35"/>
    <w:rsid w:val="00876A78"/>
    <w:rsid w:val="00876A92"/>
    <w:rsid w:val="00876AFB"/>
    <w:rsid w:val="00876B24"/>
    <w:rsid w:val="00876B32"/>
    <w:rsid w:val="00876B55"/>
    <w:rsid w:val="00876B6D"/>
    <w:rsid w:val="00876B80"/>
    <w:rsid w:val="00876BE9"/>
    <w:rsid w:val="00876BEA"/>
    <w:rsid w:val="00876C08"/>
    <w:rsid w:val="00876C3A"/>
    <w:rsid w:val="00876C4C"/>
    <w:rsid w:val="00876C59"/>
    <w:rsid w:val="00876C7E"/>
    <w:rsid w:val="00876C8A"/>
    <w:rsid w:val="00876CA8"/>
    <w:rsid w:val="00876CDD"/>
    <w:rsid w:val="00876D2A"/>
    <w:rsid w:val="00876D36"/>
    <w:rsid w:val="00876D52"/>
    <w:rsid w:val="00876DFC"/>
    <w:rsid w:val="00876E07"/>
    <w:rsid w:val="00876E17"/>
    <w:rsid w:val="00876E88"/>
    <w:rsid w:val="00876F05"/>
    <w:rsid w:val="00876F51"/>
    <w:rsid w:val="00876F64"/>
    <w:rsid w:val="00876F96"/>
    <w:rsid w:val="00876F9B"/>
    <w:rsid w:val="00876FEF"/>
    <w:rsid w:val="00877031"/>
    <w:rsid w:val="00877040"/>
    <w:rsid w:val="00877055"/>
    <w:rsid w:val="00877063"/>
    <w:rsid w:val="00877070"/>
    <w:rsid w:val="0087707F"/>
    <w:rsid w:val="00877089"/>
    <w:rsid w:val="00877141"/>
    <w:rsid w:val="008771DC"/>
    <w:rsid w:val="008771EC"/>
    <w:rsid w:val="008771FE"/>
    <w:rsid w:val="0087720B"/>
    <w:rsid w:val="00877214"/>
    <w:rsid w:val="0087722F"/>
    <w:rsid w:val="0087726C"/>
    <w:rsid w:val="008772E6"/>
    <w:rsid w:val="008772F2"/>
    <w:rsid w:val="008772F8"/>
    <w:rsid w:val="0087730A"/>
    <w:rsid w:val="00877312"/>
    <w:rsid w:val="00877344"/>
    <w:rsid w:val="0087738F"/>
    <w:rsid w:val="008773A9"/>
    <w:rsid w:val="008773C9"/>
    <w:rsid w:val="00877414"/>
    <w:rsid w:val="0087746E"/>
    <w:rsid w:val="00877498"/>
    <w:rsid w:val="008774A6"/>
    <w:rsid w:val="008774B0"/>
    <w:rsid w:val="008774EC"/>
    <w:rsid w:val="008774FE"/>
    <w:rsid w:val="0087753E"/>
    <w:rsid w:val="00877544"/>
    <w:rsid w:val="0087754F"/>
    <w:rsid w:val="00877558"/>
    <w:rsid w:val="0087756E"/>
    <w:rsid w:val="00877578"/>
    <w:rsid w:val="008775B4"/>
    <w:rsid w:val="008775BE"/>
    <w:rsid w:val="008775F8"/>
    <w:rsid w:val="008776D2"/>
    <w:rsid w:val="0087770A"/>
    <w:rsid w:val="0087772D"/>
    <w:rsid w:val="00877742"/>
    <w:rsid w:val="0087776C"/>
    <w:rsid w:val="008777AC"/>
    <w:rsid w:val="008777BD"/>
    <w:rsid w:val="008777DD"/>
    <w:rsid w:val="00877801"/>
    <w:rsid w:val="0087786D"/>
    <w:rsid w:val="00877894"/>
    <w:rsid w:val="00877899"/>
    <w:rsid w:val="008778F9"/>
    <w:rsid w:val="00877906"/>
    <w:rsid w:val="008779CD"/>
    <w:rsid w:val="008779D9"/>
    <w:rsid w:val="008779E1"/>
    <w:rsid w:val="008779E3"/>
    <w:rsid w:val="008779F8"/>
    <w:rsid w:val="00877A3B"/>
    <w:rsid w:val="00877AA7"/>
    <w:rsid w:val="00877B11"/>
    <w:rsid w:val="00877B60"/>
    <w:rsid w:val="00877B6D"/>
    <w:rsid w:val="00877B76"/>
    <w:rsid w:val="00877B9E"/>
    <w:rsid w:val="00877BA7"/>
    <w:rsid w:val="00877C35"/>
    <w:rsid w:val="00877C43"/>
    <w:rsid w:val="00877C77"/>
    <w:rsid w:val="00877C84"/>
    <w:rsid w:val="00877CCE"/>
    <w:rsid w:val="00877CE2"/>
    <w:rsid w:val="00877CFC"/>
    <w:rsid w:val="00877D00"/>
    <w:rsid w:val="00877D10"/>
    <w:rsid w:val="00877D3B"/>
    <w:rsid w:val="00877D9A"/>
    <w:rsid w:val="00877DD7"/>
    <w:rsid w:val="00877DF0"/>
    <w:rsid w:val="00877E20"/>
    <w:rsid w:val="00877E69"/>
    <w:rsid w:val="00877E70"/>
    <w:rsid w:val="00877E95"/>
    <w:rsid w:val="00877EC2"/>
    <w:rsid w:val="00877F06"/>
    <w:rsid w:val="00877F0E"/>
    <w:rsid w:val="00877F1B"/>
    <w:rsid w:val="00877F20"/>
    <w:rsid w:val="00877F8F"/>
    <w:rsid w:val="00877FB6"/>
    <w:rsid w:val="00877FB9"/>
    <w:rsid w:val="00880002"/>
    <w:rsid w:val="00880076"/>
    <w:rsid w:val="00880078"/>
    <w:rsid w:val="00880081"/>
    <w:rsid w:val="00880092"/>
    <w:rsid w:val="00880098"/>
    <w:rsid w:val="008800BB"/>
    <w:rsid w:val="008800BD"/>
    <w:rsid w:val="008800F8"/>
    <w:rsid w:val="00880131"/>
    <w:rsid w:val="00880138"/>
    <w:rsid w:val="008801E0"/>
    <w:rsid w:val="0088023D"/>
    <w:rsid w:val="00880280"/>
    <w:rsid w:val="00880283"/>
    <w:rsid w:val="0088028F"/>
    <w:rsid w:val="008802AE"/>
    <w:rsid w:val="008802D7"/>
    <w:rsid w:val="00880305"/>
    <w:rsid w:val="00880316"/>
    <w:rsid w:val="0088031A"/>
    <w:rsid w:val="00880351"/>
    <w:rsid w:val="0088036D"/>
    <w:rsid w:val="00880387"/>
    <w:rsid w:val="0088039E"/>
    <w:rsid w:val="008803B9"/>
    <w:rsid w:val="008803DA"/>
    <w:rsid w:val="00880449"/>
    <w:rsid w:val="0088047B"/>
    <w:rsid w:val="00880499"/>
    <w:rsid w:val="008804B4"/>
    <w:rsid w:val="008804D5"/>
    <w:rsid w:val="008804FA"/>
    <w:rsid w:val="0088052D"/>
    <w:rsid w:val="008805BA"/>
    <w:rsid w:val="0088061D"/>
    <w:rsid w:val="00880630"/>
    <w:rsid w:val="0088063D"/>
    <w:rsid w:val="00880641"/>
    <w:rsid w:val="0088068F"/>
    <w:rsid w:val="008806E8"/>
    <w:rsid w:val="008806F3"/>
    <w:rsid w:val="008806F5"/>
    <w:rsid w:val="0088072E"/>
    <w:rsid w:val="00880737"/>
    <w:rsid w:val="00880751"/>
    <w:rsid w:val="0088075E"/>
    <w:rsid w:val="00880763"/>
    <w:rsid w:val="008807BD"/>
    <w:rsid w:val="008807C9"/>
    <w:rsid w:val="008807CB"/>
    <w:rsid w:val="00880804"/>
    <w:rsid w:val="00880808"/>
    <w:rsid w:val="00880843"/>
    <w:rsid w:val="0088085B"/>
    <w:rsid w:val="00880882"/>
    <w:rsid w:val="0088089D"/>
    <w:rsid w:val="008808B6"/>
    <w:rsid w:val="008808C8"/>
    <w:rsid w:val="008808DB"/>
    <w:rsid w:val="008808DC"/>
    <w:rsid w:val="0088091B"/>
    <w:rsid w:val="0088091E"/>
    <w:rsid w:val="00880931"/>
    <w:rsid w:val="00880950"/>
    <w:rsid w:val="00880978"/>
    <w:rsid w:val="00880998"/>
    <w:rsid w:val="008809E2"/>
    <w:rsid w:val="00880A1F"/>
    <w:rsid w:val="00880A82"/>
    <w:rsid w:val="00880AB1"/>
    <w:rsid w:val="00880B07"/>
    <w:rsid w:val="00880B32"/>
    <w:rsid w:val="00880B67"/>
    <w:rsid w:val="00880BA1"/>
    <w:rsid w:val="00880BCD"/>
    <w:rsid w:val="00880BD1"/>
    <w:rsid w:val="00880C16"/>
    <w:rsid w:val="00880C3B"/>
    <w:rsid w:val="00880C5D"/>
    <w:rsid w:val="00880C72"/>
    <w:rsid w:val="00880C7B"/>
    <w:rsid w:val="00880CE0"/>
    <w:rsid w:val="00880D0A"/>
    <w:rsid w:val="00880D77"/>
    <w:rsid w:val="00880DAC"/>
    <w:rsid w:val="00880E1E"/>
    <w:rsid w:val="00880E3D"/>
    <w:rsid w:val="00880EA0"/>
    <w:rsid w:val="00880EA2"/>
    <w:rsid w:val="00880EA6"/>
    <w:rsid w:val="00880ED8"/>
    <w:rsid w:val="00880F2B"/>
    <w:rsid w:val="00880F2C"/>
    <w:rsid w:val="00880F48"/>
    <w:rsid w:val="00880FA4"/>
    <w:rsid w:val="00880FEE"/>
    <w:rsid w:val="00880FF2"/>
    <w:rsid w:val="00881046"/>
    <w:rsid w:val="0088107C"/>
    <w:rsid w:val="0088107D"/>
    <w:rsid w:val="00881088"/>
    <w:rsid w:val="008810BD"/>
    <w:rsid w:val="008810CF"/>
    <w:rsid w:val="008810D3"/>
    <w:rsid w:val="008810D7"/>
    <w:rsid w:val="008810F1"/>
    <w:rsid w:val="00881163"/>
    <w:rsid w:val="00881166"/>
    <w:rsid w:val="00881168"/>
    <w:rsid w:val="0088119B"/>
    <w:rsid w:val="008811BB"/>
    <w:rsid w:val="008811BF"/>
    <w:rsid w:val="008811C2"/>
    <w:rsid w:val="008811D2"/>
    <w:rsid w:val="008811DF"/>
    <w:rsid w:val="00881255"/>
    <w:rsid w:val="00881259"/>
    <w:rsid w:val="008812E1"/>
    <w:rsid w:val="00881329"/>
    <w:rsid w:val="00881388"/>
    <w:rsid w:val="008813B6"/>
    <w:rsid w:val="008813D6"/>
    <w:rsid w:val="00881440"/>
    <w:rsid w:val="00881453"/>
    <w:rsid w:val="00881464"/>
    <w:rsid w:val="0088146A"/>
    <w:rsid w:val="00881504"/>
    <w:rsid w:val="0088154D"/>
    <w:rsid w:val="0088156E"/>
    <w:rsid w:val="008815A2"/>
    <w:rsid w:val="008815BA"/>
    <w:rsid w:val="008815FA"/>
    <w:rsid w:val="00881666"/>
    <w:rsid w:val="00881671"/>
    <w:rsid w:val="00881672"/>
    <w:rsid w:val="00881698"/>
    <w:rsid w:val="008816BE"/>
    <w:rsid w:val="008816C9"/>
    <w:rsid w:val="008816D1"/>
    <w:rsid w:val="008816E2"/>
    <w:rsid w:val="008816E3"/>
    <w:rsid w:val="008816F6"/>
    <w:rsid w:val="0088170C"/>
    <w:rsid w:val="0088170E"/>
    <w:rsid w:val="00881712"/>
    <w:rsid w:val="00881721"/>
    <w:rsid w:val="00881727"/>
    <w:rsid w:val="00881768"/>
    <w:rsid w:val="008817CB"/>
    <w:rsid w:val="008817FC"/>
    <w:rsid w:val="00881801"/>
    <w:rsid w:val="00881834"/>
    <w:rsid w:val="00881846"/>
    <w:rsid w:val="0088185D"/>
    <w:rsid w:val="008818B9"/>
    <w:rsid w:val="008818D2"/>
    <w:rsid w:val="0088190A"/>
    <w:rsid w:val="0088191C"/>
    <w:rsid w:val="00881945"/>
    <w:rsid w:val="0088196D"/>
    <w:rsid w:val="008819E2"/>
    <w:rsid w:val="008819EB"/>
    <w:rsid w:val="008819F5"/>
    <w:rsid w:val="00881A17"/>
    <w:rsid w:val="00881A5C"/>
    <w:rsid w:val="00881A74"/>
    <w:rsid w:val="00881A8B"/>
    <w:rsid w:val="00881AB0"/>
    <w:rsid w:val="00881AB1"/>
    <w:rsid w:val="00881AB3"/>
    <w:rsid w:val="00881B55"/>
    <w:rsid w:val="00881B62"/>
    <w:rsid w:val="00881BBD"/>
    <w:rsid w:val="00881BE4"/>
    <w:rsid w:val="00881BF7"/>
    <w:rsid w:val="00881C23"/>
    <w:rsid w:val="00881C55"/>
    <w:rsid w:val="00881C8E"/>
    <w:rsid w:val="00881C91"/>
    <w:rsid w:val="00881C9C"/>
    <w:rsid w:val="00881CB6"/>
    <w:rsid w:val="00881CB7"/>
    <w:rsid w:val="00881CBE"/>
    <w:rsid w:val="00881D38"/>
    <w:rsid w:val="00881D60"/>
    <w:rsid w:val="00881D76"/>
    <w:rsid w:val="00881D7D"/>
    <w:rsid w:val="00881E2A"/>
    <w:rsid w:val="00881E71"/>
    <w:rsid w:val="00881EA9"/>
    <w:rsid w:val="00881EAB"/>
    <w:rsid w:val="00881EDD"/>
    <w:rsid w:val="00881EE2"/>
    <w:rsid w:val="00881F3E"/>
    <w:rsid w:val="00881FAB"/>
    <w:rsid w:val="00881FDB"/>
    <w:rsid w:val="00881FDC"/>
    <w:rsid w:val="00881FDD"/>
    <w:rsid w:val="00881FDE"/>
    <w:rsid w:val="00881FDF"/>
    <w:rsid w:val="00881FF3"/>
    <w:rsid w:val="00881FFA"/>
    <w:rsid w:val="00882022"/>
    <w:rsid w:val="0088204E"/>
    <w:rsid w:val="008820CA"/>
    <w:rsid w:val="008820DE"/>
    <w:rsid w:val="00882119"/>
    <w:rsid w:val="00882168"/>
    <w:rsid w:val="00882173"/>
    <w:rsid w:val="0088219C"/>
    <w:rsid w:val="008821FD"/>
    <w:rsid w:val="0088221F"/>
    <w:rsid w:val="0088223C"/>
    <w:rsid w:val="0088226A"/>
    <w:rsid w:val="00882295"/>
    <w:rsid w:val="0088232F"/>
    <w:rsid w:val="0088233C"/>
    <w:rsid w:val="0088234C"/>
    <w:rsid w:val="00882353"/>
    <w:rsid w:val="00882396"/>
    <w:rsid w:val="0088239B"/>
    <w:rsid w:val="008823AC"/>
    <w:rsid w:val="008823CC"/>
    <w:rsid w:val="008823FE"/>
    <w:rsid w:val="00882401"/>
    <w:rsid w:val="0088241E"/>
    <w:rsid w:val="00882474"/>
    <w:rsid w:val="00882482"/>
    <w:rsid w:val="00882492"/>
    <w:rsid w:val="008824BA"/>
    <w:rsid w:val="008824E5"/>
    <w:rsid w:val="008824F2"/>
    <w:rsid w:val="00882507"/>
    <w:rsid w:val="00882551"/>
    <w:rsid w:val="008825C6"/>
    <w:rsid w:val="008825DE"/>
    <w:rsid w:val="008825E3"/>
    <w:rsid w:val="008825F4"/>
    <w:rsid w:val="0088261F"/>
    <w:rsid w:val="00882650"/>
    <w:rsid w:val="0088268B"/>
    <w:rsid w:val="0088268E"/>
    <w:rsid w:val="008826B8"/>
    <w:rsid w:val="008826FE"/>
    <w:rsid w:val="00882726"/>
    <w:rsid w:val="00882740"/>
    <w:rsid w:val="0088274D"/>
    <w:rsid w:val="00882753"/>
    <w:rsid w:val="00882765"/>
    <w:rsid w:val="008827C3"/>
    <w:rsid w:val="008827D1"/>
    <w:rsid w:val="00882838"/>
    <w:rsid w:val="0088285E"/>
    <w:rsid w:val="0088288F"/>
    <w:rsid w:val="008828F3"/>
    <w:rsid w:val="00882903"/>
    <w:rsid w:val="0088291B"/>
    <w:rsid w:val="00882940"/>
    <w:rsid w:val="0088296D"/>
    <w:rsid w:val="008829F8"/>
    <w:rsid w:val="00882A71"/>
    <w:rsid w:val="00882A81"/>
    <w:rsid w:val="00882AAF"/>
    <w:rsid w:val="00882ACE"/>
    <w:rsid w:val="00882AD3"/>
    <w:rsid w:val="00882AD4"/>
    <w:rsid w:val="00882B23"/>
    <w:rsid w:val="00882B64"/>
    <w:rsid w:val="00882B85"/>
    <w:rsid w:val="00882BE1"/>
    <w:rsid w:val="00882BE3"/>
    <w:rsid w:val="00882BEA"/>
    <w:rsid w:val="00882C2C"/>
    <w:rsid w:val="00882C7B"/>
    <w:rsid w:val="00882C86"/>
    <w:rsid w:val="00882CCB"/>
    <w:rsid w:val="00882CEF"/>
    <w:rsid w:val="00882D2E"/>
    <w:rsid w:val="00882D65"/>
    <w:rsid w:val="00882DA3"/>
    <w:rsid w:val="00882DBB"/>
    <w:rsid w:val="00882DDE"/>
    <w:rsid w:val="00882DE1"/>
    <w:rsid w:val="00882E1F"/>
    <w:rsid w:val="00882E4A"/>
    <w:rsid w:val="00882E50"/>
    <w:rsid w:val="00882E8E"/>
    <w:rsid w:val="00882EAF"/>
    <w:rsid w:val="00882F27"/>
    <w:rsid w:val="00882F52"/>
    <w:rsid w:val="00882F5E"/>
    <w:rsid w:val="00882F8B"/>
    <w:rsid w:val="00882F97"/>
    <w:rsid w:val="00882FE9"/>
    <w:rsid w:val="00882FEC"/>
    <w:rsid w:val="00883040"/>
    <w:rsid w:val="00883047"/>
    <w:rsid w:val="00883056"/>
    <w:rsid w:val="0088308E"/>
    <w:rsid w:val="00883096"/>
    <w:rsid w:val="008830CE"/>
    <w:rsid w:val="008830E6"/>
    <w:rsid w:val="008830F4"/>
    <w:rsid w:val="008830FB"/>
    <w:rsid w:val="00883132"/>
    <w:rsid w:val="00883154"/>
    <w:rsid w:val="0088320D"/>
    <w:rsid w:val="00883216"/>
    <w:rsid w:val="0088327C"/>
    <w:rsid w:val="00883286"/>
    <w:rsid w:val="0088328C"/>
    <w:rsid w:val="008832C5"/>
    <w:rsid w:val="0088330E"/>
    <w:rsid w:val="00883310"/>
    <w:rsid w:val="00883318"/>
    <w:rsid w:val="00883355"/>
    <w:rsid w:val="008833A5"/>
    <w:rsid w:val="008833D6"/>
    <w:rsid w:val="0088340E"/>
    <w:rsid w:val="0088342E"/>
    <w:rsid w:val="0088346E"/>
    <w:rsid w:val="008834ED"/>
    <w:rsid w:val="0088356C"/>
    <w:rsid w:val="00883581"/>
    <w:rsid w:val="0088359B"/>
    <w:rsid w:val="008835A2"/>
    <w:rsid w:val="008835B8"/>
    <w:rsid w:val="008835C1"/>
    <w:rsid w:val="008835C9"/>
    <w:rsid w:val="008835E4"/>
    <w:rsid w:val="00883602"/>
    <w:rsid w:val="0088362E"/>
    <w:rsid w:val="00883632"/>
    <w:rsid w:val="00883634"/>
    <w:rsid w:val="00883640"/>
    <w:rsid w:val="008836F3"/>
    <w:rsid w:val="008836F7"/>
    <w:rsid w:val="00883709"/>
    <w:rsid w:val="0088371D"/>
    <w:rsid w:val="00883764"/>
    <w:rsid w:val="00883785"/>
    <w:rsid w:val="00883793"/>
    <w:rsid w:val="0088379F"/>
    <w:rsid w:val="008837F5"/>
    <w:rsid w:val="0088381D"/>
    <w:rsid w:val="0088381E"/>
    <w:rsid w:val="00883859"/>
    <w:rsid w:val="008838F2"/>
    <w:rsid w:val="00883959"/>
    <w:rsid w:val="0088395C"/>
    <w:rsid w:val="00883971"/>
    <w:rsid w:val="008839A0"/>
    <w:rsid w:val="008839BB"/>
    <w:rsid w:val="008839CF"/>
    <w:rsid w:val="00883A2C"/>
    <w:rsid w:val="00883A5A"/>
    <w:rsid w:val="00883A6E"/>
    <w:rsid w:val="00883A7B"/>
    <w:rsid w:val="00883A7C"/>
    <w:rsid w:val="00883ABC"/>
    <w:rsid w:val="00883ADF"/>
    <w:rsid w:val="00883AF5"/>
    <w:rsid w:val="00883B42"/>
    <w:rsid w:val="00883B44"/>
    <w:rsid w:val="00883B5D"/>
    <w:rsid w:val="00883B79"/>
    <w:rsid w:val="00883B7C"/>
    <w:rsid w:val="00883B90"/>
    <w:rsid w:val="00883BB8"/>
    <w:rsid w:val="00883C81"/>
    <w:rsid w:val="00883C9E"/>
    <w:rsid w:val="00883D34"/>
    <w:rsid w:val="00883D4B"/>
    <w:rsid w:val="00883D5D"/>
    <w:rsid w:val="00883D6A"/>
    <w:rsid w:val="00883DA3"/>
    <w:rsid w:val="00883DD3"/>
    <w:rsid w:val="00883E19"/>
    <w:rsid w:val="00883E56"/>
    <w:rsid w:val="00883E6D"/>
    <w:rsid w:val="00883E7A"/>
    <w:rsid w:val="00883E89"/>
    <w:rsid w:val="00883E8E"/>
    <w:rsid w:val="00883E96"/>
    <w:rsid w:val="00883EA1"/>
    <w:rsid w:val="00883EA2"/>
    <w:rsid w:val="00883EE3"/>
    <w:rsid w:val="00883F08"/>
    <w:rsid w:val="00883F36"/>
    <w:rsid w:val="00883F5A"/>
    <w:rsid w:val="00883FB1"/>
    <w:rsid w:val="00883FC3"/>
    <w:rsid w:val="00883FFD"/>
    <w:rsid w:val="00884038"/>
    <w:rsid w:val="00884058"/>
    <w:rsid w:val="00884072"/>
    <w:rsid w:val="00884082"/>
    <w:rsid w:val="008840A0"/>
    <w:rsid w:val="008840C4"/>
    <w:rsid w:val="0088414D"/>
    <w:rsid w:val="008841D1"/>
    <w:rsid w:val="00884211"/>
    <w:rsid w:val="0088423D"/>
    <w:rsid w:val="00884281"/>
    <w:rsid w:val="0088428B"/>
    <w:rsid w:val="008842A9"/>
    <w:rsid w:val="008842BC"/>
    <w:rsid w:val="008842D9"/>
    <w:rsid w:val="008842EC"/>
    <w:rsid w:val="00884315"/>
    <w:rsid w:val="00884323"/>
    <w:rsid w:val="00884328"/>
    <w:rsid w:val="008843A7"/>
    <w:rsid w:val="008843D6"/>
    <w:rsid w:val="008843EF"/>
    <w:rsid w:val="00884468"/>
    <w:rsid w:val="00884513"/>
    <w:rsid w:val="0088451D"/>
    <w:rsid w:val="00884525"/>
    <w:rsid w:val="00884545"/>
    <w:rsid w:val="00884564"/>
    <w:rsid w:val="00884574"/>
    <w:rsid w:val="0088457C"/>
    <w:rsid w:val="008845C4"/>
    <w:rsid w:val="008845D1"/>
    <w:rsid w:val="008845D5"/>
    <w:rsid w:val="008845E0"/>
    <w:rsid w:val="008845E9"/>
    <w:rsid w:val="00884604"/>
    <w:rsid w:val="0088461E"/>
    <w:rsid w:val="00884646"/>
    <w:rsid w:val="00884651"/>
    <w:rsid w:val="008846A0"/>
    <w:rsid w:val="008846DA"/>
    <w:rsid w:val="00884734"/>
    <w:rsid w:val="0088474B"/>
    <w:rsid w:val="00884784"/>
    <w:rsid w:val="008847BD"/>
    <w:rsid w:val="008847C7"/>
    <w:rsid w:val="0088480C"/>
    <w:rsid w:val="0088480F"/>
    <w:rsid w:val="0088481B"/>
    <w:rsid w:val="00884853"/>
    <w:rsid w:val="0088485E"/>
    <w:rsid w:val="00884888"/>
    <w:rsid w:val="008848C6"/>
    <w:rsid w:val="008848C7"/>
    <w:rsid w:val="008848E3"/>
    <w:rsid w:val="0088490D"/>
    <w:rsid w:val="0088490F"/>
    <w:rsid w:val="00884910"/>
    <w:rsid w:val="00884916"/>
    <w:rsid w:val="00884936"/>
    <w:rsid w:val="0088497D"/>
    <w:rsid w:val="008849B3"/>
    <w:rsid w:val="008849DD"/>
    <w:rsid w:val="008849E7"/>
    <w:rsid w:val="00884A31"/>
    <w:rsid w:val="00884A32"/>
    <w:rsid w:val="00884A4C"/>
    <w:rsid w:val="00884A6E"/>
    <w:rsid w:val="00884AB1"/>
    <w:rsid w:val="00884AB7"/>
    <w:rsid w:val="00884AC4"/>
    <w:rsid w:val="00884B38"/>
    <w:rsid w:val="00884B3F"/>
    <w:rsid w:val="00884B60"/>
    <w:rsid w:val="00884B90"/>
    <w:rsid w:val="00884B99"/>
    <w:rsid w:val="00884BC3"/>
    <w:rsid w:val="00884BEC"/>
    <w:rsid w:val="00884BF2"/>
    <w:rsid w:val="00884C51"/>
    <w:rsid w:val="00884C52"/>
    <w:rsid w:val="00884CA9"/>
    <w:rsid w:val="00884CAF"/>
    <w:rsid w:val="00884CD5"/>
    <w:rsid w:val="00884D02"/>
    <w:rsid w:val="00884D5B"/>
    <w:rsid w:val="00884D85"/>
    <w:rsid w:val="00884E74"/>
    <w:rsid w:val="00884EC9"/>
    <w:rsid w:val="00884F1F"/>
    <w:rsid w:val="00884F20"/>
    <w:rsid w:val="00884F56"/>
    <w:rsid w:val="00884F5D"/>
    <w:rsid w:val="00884F7A"/>
    <w:rsid w:val="00884F7E"/>
    <w:rsid w:val="00884FA8"/>
    <w:rsid w:val="00884FD2"/>
    <w:rsid w:val="00884FDF"/>
    <w:rsid w:val="00884FE3"/>
    <w:rsid w:val="00884FF3"/>
    <w:rsid w:val="00885000"/>
    <w:rsid w:val="00885049"/>
    <w:rsid w:val="00885069"/>
    <w:rsid w:val="008850CC"/>
    <w:rsid w:val="008850DC"/>
    <w:rsid w:val="008850E7"/>
    <w:rsid w:val="00885177"/>
    <w:rsid w:val="00885194"/>
    <w:rsid w:val="008851B1"/>
    <w:rsid w:val="008851C3"/>
    <w:rsid w:val="008851E5"/>
    <w:rsid w:val="00885228"/>
    <w:rsid w:val="00885261"/>
    <w:rsid w:val="00885268"/>
    <w:rsid w:val="0088527C"/>
    <w:rsid w:val="00885282"/>
    <w:rsid w:val="008852BA"/>
    <w:rsid w:val="008852F2"/>
    <w:rsid w:val="0088530F"/>
    <w:rsid w:val="00885319"/>
    <w:rsid w:val="00885346"/>
    <w:rsid w:val="00885353"/>
    <w:rsid w:val="0088536A"/>
    <w:rsid w:val="00885387"/>
    <w:rsid w:val="008853C6"/>
    <w:rsid w:val="008853F7"/>
    <w:rsid w:val="00885405"/>
    <w:rsid w:val="00885437"/>
    <w:rsid w:val="0088545D"/>
    <w:rsid w:val="0088548A"/>
    <w:rsid w:val="008854FB"/>
    <w:rsid w:val="0088553D"/>
    <w:rsid w:val="00885545"/>
    <w:rsid w:val="00885584"/>
    <w:rsid w:val="00885638"/>
    <w:rsid w:val="00885679"/>
    <w:rsid w:val="0088567B"/>
    <w:rsid w:val="008856E0"/>
    <w:rsid w:val="008856F2"/>
    <w:rsid w:val="008856F7"/>
    <w:rsid w:val="00885728"/>
    <w:rsid w:val="00885763"/>
    <w:rsid w:val="00885781"/>
    <w:rsid w:val="0088578A"/>
    <w:rsid w:val="00885794"/>
    <w:rsid w:val="008857A3"/>
    <w:rsid w:val="008857B1"/>
    <w:rsid w:val="008857F1"/>
    <w:rsid w:val="008857F7"/>
    <w:rsid w:val="00885837"/>
    <w:rsid w:val="0088583D"/>
    <w:rsid w:val="0088589B"/>
    <w:rsid w:val="0088589F"/>
    <w:rsid w:val="008858BA"/>
    <w:rsid w:val="008858F6"/>
    <w:rsid w:val="0088590A"/>
    <w:rsid w:val="00885942"/>
    <w:rsid w:val="00885955"/>
    <w:rsid w:val="0088597C"/>
    <w:rsid w:val="008859F0"/>
    <w:rsid w:val="00885A02"/>
    <w:rsid w:val="00885A12"/>
    <w:rsid w:val="00885A75"/>
    <w:rsid w:val="00885AAA"/>
    <w:rsid w:val="00885AAF"/>
    <w:rsid w:val="00885AF5"/>
    <w:rsid w:val="00885B2E"/>
    <w:rsid w:val="00885B7F"/>
    <w:rsid w:val="00885B97"/>
    <w:rsid w:val="00885BF1"/>
    <w:rsid w:val="00885C4D"/>
    <w:rsid w:val="00885C70"/>
    <w:rsid w:val="00885CA9"/>
    <w:rsid w:val="00885CC4"/>
    <w:rsid w:val="00885CCE"/>
    <w:rsid w:val="00885CDC"/>
    <w:rsid w:val="00885CF7"/>
    <w:rsid w:val="00885CFC"/>
    <w:rsid w:val="00885D09"/>
    <w:rsid w:val="00885D25"/>
    <w:rsid w:val="00885D26"/>
    <w:rsid w:val="00885D4C"/>
    <w:rsid w:val="00885D92"/>
    <w:rsid w:val="00885DA7"/>
    <w:rsid w:val="00885DF5"/>
    <w:rsid w:val="00885E09"/>
    <w:rsid w:val="00885E17"/>
    <w:rsid w:val="00885E20"/>
    <w:rsid w:val="00885E31"/>
    <w:rsid w:val="00885E3A"/>
    <w:rsid w:val="00885E9C"/>
    <w:rsid w:val="00885EB8"/>
    <w:rsid w:val="00885EEE"/>
    <w:rsid w:val="00885F33"/>
    <w:rsid w:val="00885F37"/>
    <w:rsid w:val="00885F3D"/>
    <w:rsid w:val="00885F4E"/>
    <w:rsid w:val="00885F7B"/>
    <w:rsid w:val="00885F8E"/>
    <w:rsid w:val="00885FB1"/>
    <w:rsid w:val="00885FC6"/>
    <w:rsid w:val="00885FC9"/>
    <w:rsid w:val="00885FE9"/>
    <w:rsid w:val="00885FFA"/>
    <w:rsid w:val="00886030"/>
    <w:rsid w:val="0088604F"/>
    <w:rsid w:val="00886091"/>
    <w:rsid w:val="0088609D"/>
    <w:rsid w:val="008860A9"/>
    <w:rsid w:val="008860D5"/>
    <w:rsid w:val="0088610B"/>
    <w:rsid w:val="00886138"/>
    <w:rsid w:val="0088613A"/>
    <w:rsid w:val="008861AE"/>
    <w:rsid w:val="008861E5"/>
    <w:rsid w:val="00886240"/>
    <w:rsid w:val="00886245"/>
    <w:rsid w:val="0088626D"/>
    <w:rsid w:val="00886320"/>
    <w:rsid w:val="0088632A"/>
    <w:rsid w:val="0088637A"/>
    <w:rsid w:val="00886411"/>
    <w:rsid w:val="00886430"/>
    <w:rsid w:val="0088643D"/>
    <w:rsid w:val="0088646A"/>
    <w:rsid w:val="0088647A"/>
    <w:rsid w:val="0088647E"/>
    <w:rsid w:val="008864F9"/>
    <w:rsid w:val="0088659C"/>
    <w:rsid w:val="0088659D"/>
    <w:rsid w:val="008865BD"/>
    <w:rsid w:val="008865D5"/>
    <w:rsid w:val="008865EC"/>
    <w:rsid w:val="0088660B"/>
    <w:rsid w:val="0088662F"/>
    <w:rsid w:val="00886668"/>
    <w:rsid w:val="008866BC"/>
    <w:rsid w:val="008866D0"/>
    <w:rsid w:val="008866D3"/>
    <w:rsid w:val="00886731"/>
    <w:rsid w:val="00886735"/>
    <w:rsid w:val="00886774"/>
    <w:rsid w:val="00886790"/>
    <w:rsid w:val="008867B7"/>
    <w:rsid w:val="008867C0"/>
    <w:rsid w:val="008867C8"/>
    <w:rsid w:val="008867D4"/>
    <w:rsid w:val="008867FE"/>
    <w:rsid w:val="00886812"/>
    <w:rsid w:val="00886813"/>
    <w:rsid w:val="0088681C"/>
    <w:rsid w:val="00886831"/>
    <w:rsid w:val="00886869"/>
    <w:rsid w:val="008868DB"/>
    <w:rsid w:val="0088692F"/>
    <w:rsid w:val="0088693C"/>
    <w:rsid w:val="00886960"/>
    <w:rsid w:val="0088698D"/>
    <w:rsid w:val="00886993"/>
    <w:rsid w:val="00886998"/>
    <w:rsid w:val="00886A4D"/>
    <w:rsid w:val="00886A8A"/>
    <w:rsid w:val="00886A9A"/>
    <w:rsid w:val="00886A9B"/>
    <w:rsid w:val="00886AAF"/>
    <w:rsid w:val="00886B0A"/>
    <w:rsid w:val="00886B0D"/>
    <w:rsid w:val="00886B32"/>
    <w:rsid w:val="00886B8B"/>
    <w:rsid w:val="00886B97"/>
    <w:rsid w:val="00886BE4"/>
    <w:rsid w:val="00886BF6"/>
    <w:rsid w:val="00886C00"/>
    <w:rsid w:val="00886C37"/>
    <w:rsid w:val="00886C4C"/>
    <w:rsid w:val="00886C4D"/>
    <w:rsid w:val="00886C98"/>
    <w:rsid w:val="00886CE9"/>
    <w:rsid w:val="00886D69"/>
    <w:rsid w:val="00886D95"/>
    <w:rsid w:val="00886DB1"/>
    <w:rsid w:val="00886DF5"/>
    <w:rsid w:val="00886E1F"/>
    <w:rsid w:val="00886E3A"/>
    <w:rsid w:val="00886E5A"/>
    <w:rsid w:val="00886E8A"/>
    <w:rsid w:val="00886E8E"/>
    <w:rsid w:val="00886ED1"/>
    <w:rsid w:val="00886F53"/>
    <w:rsid w:val="00886F6F"/>
    <w:rsid w:val="00886F9A"/>
    <w:rsid w:val="00886FB2"/>
    <w:rsid w:val="00886FC4"/>
    <w:rsid w:val="00886FD0"/>
    <w:rsid w:val="00886FF1"/>
    <w:rsid w:val="00887066"/>
    <w:rsid w:val="0088712D"/>
    <w:rsid w:val="0088712E"/>
    <w:rsid w:val="0088715B"/>
    <w:rsid w:val="00887199"/>
    <w:rsid w:val="008871A5"/>
    <w:rsid w:val="008871AE"/>
    <w:rsid w:val="008871D4"/>
    <w:rsid w:val="008871F4"/>
    <w:rsid w:val="00887224"/>
    <w:rsid w:val="0088725B"/>
    <w:rsid w:val="0088725C"/>
    <w:rsid w:val="0088727A"/>
    <w:rsid w:val="00887299"/>
    <w:rsid w:val="008872DA"/>
    <w:rsid w:val="00887327"/>
    <w:rsid w:val="0088734F"/>
    <w:rsid w:val="00887388"/>
    <w:rsid w:val="0088739C"/>
    <w:rsid w:val="008873A6"/>
    <w:rsid w:val="008873EC"/>
    <w:rsid w:val="008873F3"/>
    <w:rsid w:val="00887452"/>
    <w:rsid w:val="00887461"/>
    <w:rsid w:val="00887474"/>
    <w:rsid w:val="00887478"/>
    <w:rsid w:val="00887480"/>
    <w:rsid w:val="0088748B"/>
    <w:rsid w:val="008874DD"/>
    <w:rsid w:val="00887505"/>
    <w:rsid w:val="00887515"/>
    <w:rsid w:val="00887531"/>
    <w:rsid w:val="0088754D"/>
    <w:rsid w:val="00887555"/>
    <w:rsid w:val="0088755F"/>
    <w:rsid w:val="008875AD"/>
    <w:rsid w:val="008875C2"/>
    <w:rsid w:val="008875F7"/>
    <w:rsid w:val="0088760E"/>
    <w:rsid w:val="00887639"/>
    <w:rsid w:val="0088764E"/>
    <w:rsid w:val="00887687"/>
    <w:rsid w:val="008876A4"/>
    <w:rsid w:val="0088772C"/>
    <w:rsid w:val="0088772F"/>
    <w:rsid w:val="00887756"/>
    <w:rsid w:val="00887779"/>
    <w:rsid w:val="00887783"/>
    <w:rsid w:val="0088778A"/>
    <w:rsid w:val="0088778B"/>
    <w:rsid w:val="00887796"/>
    <w:rsid w:val="008877A8"/>
    <w:rsid w:val="008877B1"/>
    <w:rsid w:val="008877EC"/>
    <w:rsid w:val="0088782B"/>
    <w:rsid w:val="0088783C"/>
    <w:rsid w:val="00887844"/>
    <w:rsid w:val="0088784F"/>
    <w:rsid w:val="008878C5"/>
    <w:rsid w:val="008878E8"/>
    <w:rsid w:val="008878E9"/>
    <w:rsid w:val="008878F4"/>
    <w:rsid w:val="008878FA"/>
    <w:rsid w:val="00887911"/>
    <w:rsid w:val="00887980"/>
    <w:rsid w:val="008879BC"/>
    <w:rsid w:val="008879C3"/>
    <w:rsid w:val="00887A1A"/>
    <w:rsid w:val="00887A4B"/>
    <w:rsid w:val="00887A64"/>
    <w:rsid w:val="00887A85"/>
    <w:rsid w:val="00887AF1"/>
    <w:rsid w:val="00887B01"/>
    <w:rsid w:val="00887B05"/>
    <w:rsid w:val="00887B07"/>
    <w:rsid w:val="00887B34"/>
    <w:rsid w:val="00887B42"/>
    <w:rsid w:val="00887B5F"/>
    <w:rsid w:val="00887B60"/>
    <w:rsid w:val="00887BA4"/>
    <w:rsid w:val="00887BB1"/>
    <w:rsid w:val="00887BBC"/>
    <w:rsid w:val="00887BE3"/>
    <w:rsid w:val="00887C73"/>
    <w:rsid w:val="00887C7E"/>
    <w:rsid w:val="00887CDD"/>
    <w:rsid w:val="00887CE3"/>
    <w:rsid w:val="00887D18"/>
    <w:rsid w:val="00887D37"/>
    <w:rsid w:val="00887D43"/>
    <w:rsid w:val="00887D4A"/>
    <w:rsid w:val="00887DC3"/>
    <w:rsid w:val="00887DCD"/>
    <w:rsid w:val="00887E1A"/>
    <w:rsid w:val="00887E23"/>
    <w:rsid w:val="00887E3D"/>
    <w:rsid w:val="00887E40"/>
    <w:rsid w:val="00887E52"/>
    <w:rsid w:val="00887E67"/>
    <w:rsid w:val="00887E88"/>
    <w:rsid w:val="00887E9C"/>
    <w:rsid w:val="00887ED7"/>
    <w:rsid w:val="00887F49"/>
    <w:rsid w:val="00887F53"/>
    <w:rsid w:val="00887F80"/>
    <w:rsid w:val="00887FAF"/>
    <w:rsid w:val="00887FBA"/>
    <w:rsid w:val="00887FD6"/>
    <w:rsid w:val="00887FFC"/>
    <w:rsid w:val="0089001E"/>
    <w:rsid w:val="00890022"/>
    <w:rsid w:val="0089006A"/>
    <w:rsid w:val="00890092"/>
    <w:rsid w:val="0089009A"/>
    <w:rsid w:val="008900B6"/>
    <w:rsid w:val="008900CC"/>
    <w:rsid w:val="008900D2"/>
    <w:rsid w:val="00890127"/>
    <w:rsid w:val="00890142"/>
    <w:rsid w:val="00890147"/>
    <w:rsid w:val="00890164"/>
    <w:rsid w:val="00890168"/>
    <w:rsid w:val="0089016A"/>
    <w:rsid w:val="008901B3"/>
    <w:rsid w:val="008901C7"/>
    <w:rsid w:val="008901E1"/>
    <w:rsid w:val="008901E6"/>
    <w:rsid w:val="00890211"/>
    <w:rsid w:val="0089022E"/>
    <w:rsid w:val="00890240"/>
    <w:rsid w:val="00890246"/>
    <w:rsid w:val="00890247"/>
    <w:rsid w:val="0089024D"/>
    <w:rsid w:val="00890289"/>
    <w:rsid w:val="008902BB"/>
    <w:rsid w:val="008902C3"/>
    <w:rsid w:val="008902E2"/>
    <w:rsid w:val="008902F1"/>
    <w:rsid w:val="00890354"/>
    <w:rsid w:val="008903B9"/>
    <w:rsid w:val="008903BC"/>
    <w:rsid w:val="008903BE"/>
    <w:rsid w:val="00890432"/>
    <w:rsid w:val="00890444"/>
    <w:rsid w:val="00890474"/>
    <w:rsid w:val="008904D6"/>
    <w:rsid w:val="008904F9"/>
    <w:rsid w:val="00890541"/>
    <w:rsid w:val="008905B9"/>
    <w:rsid w:val="00890611"/>
    <w:rsid w:val="00890615"/>
    <w:rsid w:val="0089065B"/>
    <w:rsid w:val="00890669"/>
    <w:rsid w:val="00890673"/>
    <w:rsid w:val="0089067C"/>
    <w:rsid w:val="0089069F"/>
    <w:rsid w:val="008906E7"/>
    <w:rsid w:val="00890760"/>
    <w:rsid w:val="008907A7"/>
    <w:rsid w:val="008907B1"/>
    <w:rsid w:val="00890872"/>
    <w:rsid w:val="00890883"/>
    <w:rsid w:val="00890932"/>
    <w:rsid w:val="0089094D"/>
    <w:rsid w:val="00890969"/>
    <w:rsid w:val="0089098A"/>
    <w:rsid w:val="00890999"/>
    <w:rsid w:val="008909CB"/>
    <w:rsid w:val="008909CC"/>
    <w:rsid w:val="00890A45"/>
    <w:rsid w:val="00890A56"/>
    <w:rsid w:val="00890A5D"/>
    <w:rsid w:val="00890AC0"/>
    <w:rsid w:val="00890AD4"/>
    <w:rsid w:val="00890AEA"/>
    <w:rsid w:val="00890B00"/>
    <w:rsid w:val="00890B46"/>
    <w:rsid w:val="00890BD6"/>
    <w:rsid w:val="00890C25"/>
    <w:rsid w:val="00890C47"/>
    <w:rsid w:val="00890C5C"/>
    <w:rsid w:val="00890C6A"/>
    <w:rsid w:val="00890CEB"/>
    <w:rsid w:val="00890D32"/>
    <w:rsid w:val="00890D70"/>
    <w:rsid w:val="00890D78"/>
    <w:rsid w:val="00890DE6"/>
    <w:rsid w:val="00890DE9"/>
    <w:rsid w:val="00890E28"/>
    <w:rsid w:val="00890E44"/>
    <w:rsid w:val="00890E89"/>
    <w:rsid w:val="00890E96"/>
    <w:rsid w:val="00890E9F"/>
    <w:rsid w:val="00890EC8"/>
    <w:rsid w:val="00890EDE"/>
    <w:rsid w:val="00890EE8"/>
    <w:rsid w:val="00890EF6"/>
    <w:rsid w:val="00890F61"/>
    <w:rsid w:val="00890F65"/>
    <w:rsid w:val="00890F82"/>
    <w:rsid w:val="00890F9D"/>
    <w:rsid w:val="00890FDA"/>
    <w:rsid w:val="00890FED"/>
    <w:rsid w:val="00891047"/>
    <w:rsid w:val="0089104F"/>
    <w:rsid w:val="008910A6"/>
    <w:rsid w:val="008910B4"/>
    <w:rsid w:val="008910BF"/>
    <w:rsid w:val="008910C5"/>
    <w:rsid w:val="008910EF"/>
    <w:rsid w:val="00891105"/>
    <w:rsid w:val="00891167"/>
    <w:rsid w:val="00891168"/>
    <w:rsid w:val="00891171"/>
    <w:rsid w:val="008911F4"/>
    <w:rsid w:val="008911FB"/>
    <w:rsid w:val="00891238"/>
    <w:rsid w:val="00891260"/>
    <w:rsid w:val="008912A5"/>
    <w:rsid w:val="008912A7"/>
    <w:rsid w:val="008912C7"/>
    <w:rsid w:val="008912DA"/>
    <w:rsid w:val="008912E5"/>
    <w:rsid w:val="008912E9"/>
    <w:rsid w:val="0089132D"/>
    <w:rsid w:val="00891353"/>
    <w:rsid w:val="0089136C"/>
    <w:rsid w:val="00891374"/>
    <w:rsid w:val="00891384"/>
    <w:rsid w:val="00891394"/>
    <w:rsid w:val="00891399"/>
    <w:rsid w:val="008913C0"/>
    <w:rsid w:val="008913C9"/>
    <w:rsid w:val="008913E3"/>
    <w:rsid w:val="00891442"/>
    <w:rsid w:val="0089147E"/>
    <w:rsid w:val="008914DD"/>
    <w:rsid w:val="008914F6"/>
    <w:rsid w:val="00891517"/>
    <w:rsid w:val="0089151B"/>
    <w:rsid w:val="00891548"/>
    <w:rsid w:val="00891581"/>
    <w:rsid w:val="00891598"/>
    <w:rsid w:val="0089159C"/>
    <w:rsid w:val="008915B5"/>
    <w:rsid w:val="008915C1"/>
    <w:rsid w:val="008915D6"/>
    <w:rsid w:val="00891617"/>
    <w:rsid w:val="0089168D"/>
    <w:rsid w:val="008916B4"/>
    <w:rsid w:val="008916CA"/>
    <w:rsid w:val="008916D3"/>
    <w:rsid w:val="0089171B"/>
    <w:rsid w:val="00891774"/>
    <w:rsid w:val="0089177B"/>
    <w:rsid w:val="00891789"/>
    <w:rsid w:val="008917CC"/>
    <w:rsid w:val="008917CE"/>
    <w:rsid w:val="008917D8"/>
    <w:rsid w:val="008917DC"/>
    <w:rsid w:val="008917E1"/>
    <w:rsid w:val="0089181F"/>
    <w:rsid w:val="0089184A"/>
    <w:rsid w:val="0089185C"/>
    <w:rsid w:val="00891871"/>
    <w:rsid w:val="00891894"/>
    <w:rsid w:val="0089189A"/>
    <w:rsid w:val="0089189D"/>
    <w:rsid w:val="0089194F"/>
    <w:rsid w:val="0089195C"/>
    <w:rsid w:val="00891979"/>
    <w:rsid w:val="0089197F"/>
    <w:rsid w:val="0089198D"/>
    <w:rsid w:val="008919BF"/>
    <w:rsid w:val="008919EE"/>
    <w:rsid w:val="00891A23"/>
    <w:rsid w:val="00891A33"/>
    <w:rsid w:val="00891A51"/>
    <w:rsid w:val="00891A5D"/>
    <w:rsid w:val="00891A7C"/>
    <w:rsid w:val="00891A83"/>
    <w:rsid w:val="00891AE2"/>
    <w:rsid w:val="00891AE5"/>
    <w:rsid w:val="00891B2F"/>
    <w:rsid w:val="00891B39"/>
    <w:rsid w:val="00891B58"/>
    <w:rsid w:val="00891B81"/>
    <w:rsid w:val="00891C13"/>
    <w:rsid w:val="00891C1E"/>
    <w:rsid w:val="00891C96"/>
    <w:rsid w:val="00891CA0"/>
    <w:rsid w:val="00891CAD"/>
    <w:rsid w:val="00891CB2"/>
    <w:rsid w:val="00891CC0"/>
    <w:rsid w:val="00891D39"/>
    <w:rsid w:val="00891D6E"/>
    <w:rsid w:val="00891D77"/>
    <w:rsid w:val="00891DB2"/>
    <w:rsid w:val="00891DDF"/>
    <w:rsid w:val="00891E7E"/>
    <w:rsid w:val="00891E8A"/>
    <w:rsid w:val="00891E8E"/>
    <w:rsid w:val="00891F06"/>
    <w:rsid w:val="00891F09"/>
    <w:rsid w:val="00891F2D"/>
    <w:rsid w:val="00891F2F"/>
    <w:rsid w:val="00891F32"/>
    <w:rsid w:val="00891F3D"/>
    <w:rsid w:val="00891F63"/>
    <w:rsid w:val="00891F95"/>
    <w:rsid w:val="00891F9C"/>
    <w:rsid w:val="00891FC5"/>
    <w:rsid w:val="00891FD0"/>
    <w:rsid w:val="00891FE6"/>
    <w:rsid w:val="00891FE9"/>
    <w:rsid w:val="0089201E"/>
    <w:rsid w:val="0089203A"/>
    <w:rsid w:val="0089206B"/>
    <w:rsid w:val="0089209B"/>
    <w:rsid w:val="008920A2"/>
    <w:rsid w:val="0089212F"/>
    <w:rsid w:val="00892144"/>
    <w:rsid w:val="00892170"/>
    <w:rsid w:val="008921B8"/>
    <w:rsid w:val="0089220A"/>
    <w:rsid w:val="00892221"/>
    <w:rsid w:val="00892242"/>
    <w:rsid w:val="00892296"/>
    <w:rsid w:val="008922FB"/>
    <w:rsid w:val="0089230A"/>
    <w:rsid w:val="00892324"/>
    <w:rsid w:val="0089232E"/>
    <w:rsid w:val="00892378"/>
    <w:rsid w:val="008923B5"/>
    <w:rsid w:val="008923E2"/>
    <w:rsid w:val="00892439"/>
    <w:rsid w:val="0089244C"/>
    <w:rsid w:val="00892475"/>
    <w:rsid w:val="008924B9"/>
    <w:rsid w:val="008924E0"/>
    <w:rsid w:val="0089250D"/>
    <w:rsid w:val="0089255E"/>
    <w:rsid w:val="0089258D"/>
    <w:rsid w:val="008925C6"/>
    <w:rsid w:val="008925D3"/>
    <w:rsid w:val="008925E1"/>
    <w:rsid w:val="008925FD"/>
    <w:rsid w:val="00892614"/>
    <w:rsid w:val="00892632"/>
    <w:rsid w:val="00892635"/>
    <w:rsid w:val="0089267D"/>
    <w:rsid w:val="008926C9"/>
    <w:rsid w:val="008926D8"/>
    <w:rsid w:val="00892718"/>
    <w:rsid w:val="0089271D"/>
    <w:rsid w:val="0089275A"/>
    <w:rsid w:val="00892783"/>
    <w:rsid w:val="008927B8"/>
    <w:rsid w:val="00892813"/>
    <w:rsid w:val="0089285C"/>
    <w:rsid w:val="00892889"/>
    <w:rsid w:val="008928CD"/>
    <w:rsid w:val="008928D5"/>
    <w:rsid w:val="00892902"/>
    <w:rsid w:val="00892933"/>
    <w:rsid w:val="00892957"/>
    <w:rsid w:val="00892962"/>
    <w:rsid w:val="00892971"/>
    <w:rsid w:val="00892980"/>
    <w:rsid w:val="008929A8"/>
    <w:rsid w:val="008929F8"/>
    <w:rsid w:val="00892A07"/>
    <w:rsid w:val="00892A19"/>
    <w:rsid w:val="00892A5A"/>
    <w:rsid w:val="00892ABC"/>
    <w:rsid w:val="00892ADB"/>
    <w:rsid w:val="00892B05"/>
    <w:rsid w:val="00892B09"/>
    <w:rsid w:val="00892B51"/>
    <w:rsid w:val="00892BD6"/>
    <w:rsid w:val="00892BF1"/>
    <w:rsid w:val="00892C01"/>
    <w:rsid w:val="00892C12"/>
    <w:rsid w:val="00892C59"/>
    <w:rsid w:val="00892CA1"/>
    <w:rsid w:val="00892CE5"/>
    <w:rsid w:val="00892CF4"/>
    <w:rsid w:val="00892D2A"/>
    <w:rsid w:val="00892D59"/>
    <w:rsid w:val="00892D6D"/>
    <w:rsid w:val="00892DCB"/>
    <w:rsid w:val="00892E4D"/>
    <w:rsid w:val="00892E69"/>
    <w:rsid w:val="00892E78"/>
    <w:rsid w:val="00892E94"/>
    <w:rsid w:val="00892EA3"/>
    <w:rsid w:val="00892EB2"/>
    <w:rsid w:val="00892EDA"/>
    <w:rsid w:val="00892EE0"/>
    <w:rsid w:val="00892F75"/>
    <w:rsid w:val="00892FA6"/>
    <w:rsid w:val="00892FB9"/>
    <w:rsid w:val="00892FCC"/>
    <w:rsid w:val="00892FDA"/>
    <w:rsid w:val="00892FEF"/>
    <w:rsid w:val="00892FF7"/>
    <w:rsid w:val="00893030"/>
    <w:rsid w:val="0089304A"/>
    <w:rsid w:val="00893057"/>
    <w:rsid w:val="00893074"/>
    <w:rsid w:val="0089307D"/>
    <w:rsid w:val="008930CF"/>
    <w:rsid w:val="0089315D"/>
    <w:rsid w:val="0089317E"/>
    <w:rsid w:val="008931C8"/>
    <w:rsid w:val="008931CA"/>
    <w:rsid w:val="008931D4"/>
    <w:rsid w:val="00893201"/>
    <w:rsid w:val="00893208"/>
    <w:rsid w:val="00893219"/>
    <w:rsid w:val="00893225"/>
    <w:rsid w:val="00893239"/>
    <w:rsid w:val="0089325A"/>
    <w:rsid w:val="00893261"/>
    <w:rsid w:val="0089326E"/>
    <w:rsid w:val="008932A7"/>
    <w:rsid w:val="008932E9"/>
    <w:rsid w:val="008932EB"/>
    <w:rsid w:val="00893301"/>
    <w:rsid w:val="00893304"/>
    <w:rsid w:val="0089337D"/>
    <w:rsid w:val="008933AA"/>
    <w:rsid w:val="008933BC"/>
    <w:rsid w:val="0089344F"/>
    <w:rsid w:val="00893455"/>
    <w:rsid w:val="00893469"/>
    <w:rsid w:val="00893479"/>
    <w:rsid w:val="0089348C"/>
    <w:rsid w:val="0089349F"/>
    <w:rsid w:val="008934D4"/>
    <w:rsid w:val="00893504"/>
    <w:rsid w:val="0089354B"/>
    <w:rsid w:val="00893551"/>
    <w:rsid w:val="00893579"/>
    <w:rsid w:val="0089359B"/>
    <w:rsid w:val="008935B2"/>
    <w:rsid w:val="00893610"/>
    <w:rsid w:val="00893637"/>
    <w:rsid w:val="0089363D"/>
    <w:rsid w:val="0089367C"/>
    <w:rsid w:val="008936C2"/>
    <w:rsid w:val="008936C7"/>
    <w:rsid w:val="008936CA"/>
    <w:rsid w:val="008936D3"/>
    <w:rsid w:val="008936FB"/>
    <w:rsid w:val="0089370A"/>
    <w:rsid w:val="0089371E"/>
    <w:rsid w:val="0089371F"/>
    <w:rsid w:val="00893724"/>
    <w:rsid w:val="0089375E"/>
    <w:rsid w:val="00893761"/>
    <w:rsid w:val="00893772"/>
    <w:rsid w:val="00893789"/>
    <w:rsid w:val="008937CD"/>
    <w:rsid w:val="00893820"/>
    <w:rsid w:val="0089388E"/>
    <w:rsid w:val="008938C7"/>
    <w:rsid w:val="008938C8"/>
    <w:rsid w:val="008938ED"/>
    <w:rsid w:val="00893992"/>
    <w:rsid w:val="008939AF"/>
    <w:rsid w:val="008939C9"/>
    <w:rsid w:val="008939D9"/>
    <w:rsid w:val="008939EF"/>
    <w:rsid w:val="00893A2B"/>
    <w:rsid w:val="00893A43"/>
    <w:rsid w:val="00893A47"/>
    <w:rsid w:val="00893A5A"/>
    <w:rsid w:val="00893A75"/>
    <w:rsid w:val="00893AAA"/>
    <w:rsid w:val="00893ACA"/>
    <w:rsid w:val="00893ADA"/>
    <w:rsid w:val="00893AF8"/>
    <w:rsid w:val="00893B00"/>
    <w:rsid w:val="00893B11"/>
    <w:rsid w:val="00893B1B"/>
    <w:rsid w:val="00893BB2"/>
    <w:rsid w:val="00893BED"/>
    <w:rsid w:val="00893C42"/>
    <w:rsid w:val="00893C82"/>
    <w:rsid w:val="00893C8D"/>
    <w:rsid w:val="00893CAE"/>
    <w:rsid w:val="00893CBF"/>
    <w:rsid w:val="00893CD5"/>
    <w:rsid w:val="00893D21"/>
    <w:rsid w:val="00893D33"/>
    <w:rsid w:val="00893D58"/>
    <w:rsid w:val="00893D61"/>
    <w:rsid w:val="00893D91"/>
    <w:rsid w:val="00893E35"/>
    <w:rsid w:val="00893E73"/>
    <w:rsid w:val="00893EA4"/>
    <w:rsid w:val="00893EF9"/>
    <w:rsid w:val="00893F41"/>
    <w:rsid w:val="00893FC7"/>
    <w:rsid w:val="00893FF3"/>
    <w:rsid w:val="00894024"/>
    <w:rsid w:val="00894038"/>
    <w:rsid w:val="00894075"/>
    <w:rsid w:val="0089408A"/>
    <w:rsid w:val="0089409B"/>
    <w:rsid w:val="008940BB"/>
    <w:rsid w:val="00894102"/>
    <w:rsid w:val="00894137"/>
    <w:rsid w:val="0089416A"/>
    <w:rsid w:val="0089417D"/>
    <w:rsid w:val="008941A8"/>
    <w:rsid w:val="008941FC"/>
    <w:rsid w:val="00894236"/>
    <w:rsid w:val="00894262"/>
    <w:rsid w:val="0089427D"/>
    <w:rsid w:val="00894287"/>
    <w:rsid w:val="00894299"/>
    <w:rsid w:val="008942D5"/>
    <w:rsid w:val="008942E4"/>
    <w:rsid w:val="008942ED"/>
    <w:rsid w:val="00894300"/>
    <w:rsid w:val="00894302"/>
    <w:rsid w:val="0089430E"/>
    <w:rsid w:val="00894324"/>
    <w:rsid w:val="0089432C"/>
    <w:rsid w:val="00894364"/>
    <w:rsid w:val="008943B4"/>
    <w:rsid w:val="008943D5"/>
    <w:rsid w:val="00894409"/>
    <w:rsid w:val="0089445A"/>
    <w:rsid w:val="00894476"/>
    <w:rsid w:val="008944C5"/>
    <w:rsid w:val="008944FE"/>
    <w:rsid w:val="00894516"/>
    <w:rsid w:val="0089453E"/>
    <w:rsid w:val="00894572"/>
    <w:rsid w:val="00894596"/>
    <w:rsid w:val="00894597"/>
    <w:rsid w:val="008945E7"/>
    <w:rsid w:val="008945F0"/>
    <w:rsid w:val="0089461A"/>
    <w:rsid w:val="0089461F"/>
    <w:rsid w:val="00894637"/>
    <w:rsid w:val="00894696"/>
    <w:rsid w:val="008946B1"/>
    <w:rsid w:val="00894701"/>
    <w:rsid w:val="0089472D"/>
    <w:rsid w:val="00894737"/>
    <w:rsid w:val="00894771"/>
    <w:rsid w:val="0089477D"/>
    <w:rsid w:val="008947B3"/>
    <w:rsid w:val="0089481E"/>
    <w:rsid w:val="00894897"/>
    <w:rsid w:val="00894898"/>
    <w:rsid w:val="008948DE"/>
    <w:rsid w:val="008948E5"/>
    <w:rsid w:val="008948E7"/>
    <w:rsid w:val="00894904"/>
    <w:rsid w:val="00894935"/>
    <w:rsid w:val="0089496C"/>
    <w:rsid w:val="0089497D"/>
    <w:rsid w:val="008949AF"/>
    <w:rsid w:val="00894A00"/>
    <w:rsid w:val="00894A0F"/>
    <w:rsid w:val="00894A4F"/>
    <w:rsid w:val="00894A91"/>
    <w:rsid w:val="00894A99"/>
    <w:rsid w:val="00894ACB"/>
    <w:rsid w:val="00894AF6"/>
    <w:rsid w:val="00894B68"/>
    <w:rsid w:val="00894B77"/>
    <w:rsid w:val="00894BE9"/>
    <w:rsid w:val="00894C35"/>
    <w:rsid w:val="00894C47"/>
    <w:rsid w:val="00894C8F"/>
    <w:rsid w:val="00894CBE"/>
    <w:rsid w:val="00894D42"/>
    <w:rsid w:val="00894D7C"/>
    <w:rsid w:val="00894DA1"/>
    <w:rsid w:val="00894DCE"/>
    <w:rsid w:val="00894E1A"/>
    <w:rsid w:val="00894E4F"/>
    <w:rsid w:val="00894E66"/>
    <w:rsid w:val="00894E6D"/>
    <w:rsid w:val="00894E8A"/>
    <w:rsid w:val="00894EB7"/>
    <w:rsid w:val="00894EFB"/>
    <w:rsid w:val="00894F08"/>
    <w:rsid w:val="00894F1D"/>
    <w:rsid w:val="00894F56"/>
    <w:rsid w:val="00894F80"/>
    <w:rsid w:val="00894FCE"/>
    <w:rsid w:val="00894FD2"/>
    <w:rsid w:val="00895014"/>
    <w:rsid w:val="00895068"/>
    <w:rsid w:val="00895070"/>
    <w:rsid w:val="00895082"/>
    <w:rsid w:val="00895093"/>
    <w:rsid w:val="008950A9"/>
    <w:rsid w:val="008950B7"/>
    <w:rsid w:val="0089511A"/>
    <w:rsid w:val="00895123"/>
    <w:rsid w:val="00895133"/>
    <w:rsid w:val="0089519F"/>
    <w:rsid w:val="008951E5"/>
    <w:rsid w:val="0089520D"/>
    <w:rsid w:val="00895270"/>
    <w:rsid w:val="0089527E"/>
    <w:rsid w:val="008952C0"/>
    <w:rsid w:val="008952C9"/>
    <w:rsid w:val="00895314"/>
    <w:rsid w:val="00895348"/>
    <w:rsid w:val="0089534E"/>
    <w:rsid w:val="0089535F"/>
    <w:rsid w:val="00895398"/>
    <w:rsid w:val="008953D4"/>
    <w:rsid w:val="008953D8"/>
    <w:rsid w:val="008953DE"/>
    <w:rsid w:val="00895446"/>
    <w:rsid w:val="0089545A"/>
    <w:rsid w:val="0089546D"/>
    <w:rsid w:val="008954A4"/>
    <w:rsid w:val="008954AC"/>
    <w:rsid w:val="008954D9"/>
    <w:rsid w:val="008954E3"/>
    <w:rsid w:val="00895505"/>
    <w:rsid w:val="00895508"/>
    <w:rsid w:val="00895546"/>
    <w:rsid w:val="00895558"/>
    <w:rsid w:val="0089555C"/>
    <w:rsid w:val="00895569"/>
    <w:rsid w:val="00895595"/>
    <w:rsid w:val="00895605"/>
    <w:rsid w:val="0089560E"/>
    <w:rsid w:val="00895616"/>
    <w:rsid w:val="0089562E"/>
    <w:rsid w:val="00895630"/>
    <w:rsid w:val="0089565C"/>
    <w:rsid w:val="00895739"/>
    <w:rsid w:val="008957C7"/>
    <w:rsid w:val="008957D8"/>
    <w:rsid w:val="008957DF"/>
    <w:rsid w:val="00895802"/>
    <w:rsid w:val="00895808"/>
    <w:rsid w:val="00895825"/>
    <w:rsid w:val="00895842"/>
    <w:rsid w:val="00895863"/>
    <w:rsid w:val="008958AD"/>
    <w:rsid w:val="008958DA"/>
    <w:rsid w:val="008958DE"/>
    <w:rsid w:val="008958DF"/>
    <w:rsid w:val="008958E0"/>
    <w:rsid w:val="00895908"/>
    <w:rsid w:val="0089596E"/>
    <w:rsid w:val="008959A4"/>
    <w:rsid w:val="008959A7"/>
    <w:rsid w:val="008959D5"/>
    <w:rsid w:val="008959D6"/>
    <w:rsid w:val="008959E7"/>
    <w:rsid w:val="00895A0E"/>
    <w:rsid w:val="00895A3A"/>
    <w:rsid w:val="00895A76"/>
    <w:rsid w:val="00895AA1"/>
    <w:rsid w:val="00895AD6"/>
    <w:rsid w:val="00895AD9"/>
    <w:rsid w:val="00895AEF"/>
    <w:rsid w:val="00895AFE"/>
    <w:rsid w:val="00895B16"/>
    <w:rsid w:val="00895B1F"/>
    <w:rsid w:val="00895B21"/>
    <w:rsid w:val="00895B23"/>
    <w:rsid w:val="00895B29"/>
    <w:rsid w:val="00895B57"/>
    <w:rsid w:val="00895B64"/>
    <w:rsid w:val="00895B6B"/>
    <w:rsid w:val="00895B89"/>
    <w:rsid w:val="00895B9C"/>
    <w:rsid w:val="00895B9F"/>
    <w:rsid w:val="00895BE1"/>
    <w:rsid w:val="00895C26"/>
    <w:rsid w:val="00895C5E"/>
    <w:rsid w:val="00895CE9"/>
    <w:rsid w:val="00895CEA"/>
    <w:rsid w:val="00895D26"/>
    <w:rsid w:val="00895D31"/>
    <w:rsid w:val="00895D7C"/>
    <w:rsid w:val="00895D84"/>
    <w:rsid w:val="00895DB6"/>
    <w:rsid w:val="00895DBA"/>
    <w:rsid w:val="00895DE8"/>
    <w:rsid w:val="00895E01"/>
    <w:rsid w:val="00895E1A"/>
    <w:rsid w:val="00895E1B"/>
    <w:rsid w:val="00895E88"/>
    <w:rsid w:val="00895E8B"/>
    <w:rsid w:val="00895EA0"/>
    <w:rsid w:val="00895F4E"/>
    <w:rsid w:val="00895F87"/>
    <w:rsid w:val="00895F8B"/>
    <w:rsid w:val="00895FA7"/>
    <w:rsid w:val="00895FC4"/>
    <w:rsid w:val="00896015"/>
    <w:rsid w:val="00896034"/>
    <w:rsid w:val="00896089"/>
    <w:rsid w:val="008960A0"/>
    <w:rsid w:val="008960DF"/>
    <w:rsid w:val="008960FA"/>
    <w:rsid w:val="0089610B"/>
    <w:rsid w:val="0089612D"/>
    <w:rsid w:val="00896136"/>
    <w:rsid w:val="00896171"/>
    <w:rsid w:val="008961A1"/>
    <w:rsid w:val="0089622E"/>
    <w:rsid w:val="00896235"/>
    <w:rsid w:val="00896240"/>
    <w:rsid w:val="00896295"/>
    <w:rsid w:val="008962A4"/>
    <w:rsid w:val="008962B8"/>
    <w:rsid w:val="008962C7"/>
    <w:rsid w:val="008962F1"/>
    <w:rsid w:val="00896300"/>
    <w:rsid w:val="00896347"/>
    <w:rsid w:val="00896359"/>
    <w:rsid w:val="0089636E"/>
    <w:rsid w:val="00896381"/>
    <w:rsid w:val="0089638B"/>
    <w:rsid w:val="008963A5"/>
    <w:rsid w:val="008963B9"/>
    <w:rsid w:val="008963BA"/>
    <w:rsid w:val="0089645E"/>
    <w:rsid w:val="00896473"/>
    <w:rsid w:val="0089648E"/>
    <w:rsid w:val="008964EE"/>
    <w:rsid w:val="0089653F"/>
    <w:rsid w:val="0089655D"/>
    <w:rsid w:val="00896594"/>
    <w:rsid w:val="008965DE"/>
    <w:rsid w:val="008965DF"/>
    <w:rsid w:val="008965E8"/>
    <w:rsid w:val="00896606"/>
    <w:rsid w:val="00896652"/>
    <w:rsid w:val="00896665"/>
    <w:rsid w:val="00896668"/>
    <w:rsid w:val="008966AA"/>
    <w:rsid w:val="008966FD"/>
    <w:rsid w:val="00896730"/>
    <w:rsid w:val="0089675D"/>
    <w:rsid w:val="00896782"/>
    <w:rsid w:val="008967D3"/>
    <w:rsid w:val="008967E2"/>
    <w:rsid w:val="008967E4"/>
    <w:rsid w:val="008967EB"/>
    <w:rsid w:val="00896804"/>
    <w:rsid w:val="00896817"/>
    <w:rsid w:val="00896837"/>
    <w:rsid w:val="0089683E"/>
    <w:rsid w:val="00896858"/>
    <w:rsid w:val="0089685B"/>
    <w:rsid w:val="00896878"/>
    <w:rsid w:val="008968DD"/>
    <w:rsid w:val="00896934"/>
    <w:rsid w:val="00896942"/>
    <w:rsid w:val="00896946"/>
    <w:rsid w:val="0089694D"/>
    <w:rsid w:val="008969C4"/>
    <w:rsid w:val="008969CD"/>
    <w:rsid w:val="00896A1D"/>
    <w:rsid w:val="00896A27"/>
    <w:rsid w:val="00896A4D"/>
    <w:rsid w:val="00896A5C"/>
    <w:rsid w:val="00896A63"/>
    <w:rsid w:val="00896A64"/>
    <w:rsid w:val="00896A97"/>
    <w:rsid w:val="00896B3A"/>
    <w:rsid w:val="00896B3C"/>
    <w:rsid w:val="00896B84"/>
    <w:rsid w:val="00896BBE"/>
    <w:rsid w:val="00896BEE"/>
    <w:rsid w:val="00896BFF"/>
    <w:rsid w:val="00896C4B"/>
    <w:rsid w:val="00896C56"/>
    <w:rsid w:val="00896CA1"/>
    <w:rsid w:val="00896CB4"/>
    <w:rsid w:val="00896CC9"/>
    <w:rsid w:val="00896CCA"/>
    <w:rsid w:val="00896CD4"/>
    <w:rsid w:val="00896D0F"/>
    <w:rsid w:val="00896D66"/>
    <w:rsid w:val="00896D78"/>
    <w:rsid w:val="00896D8D"/>
    <w:rsid w:val="00896DBA"/>
    <w:rsid w:val="00896DBD"/>
    <w:rsid w:val="00896DD8"/>
    <w:rsid w:val="00896E42"/>
    <w:rsid w:val="00896E54"/>
    <w:rsid w:val="00896E68"/>
    <w:rsid w:val="00896E9C"/>
    <w:rsid w:val="00896EE2"/>
    <w:rsid w:val="00896EE8"/>
    <w:rsid w:val="00896EFB"/>
    <w:rsid w:val="00896F74"/>
    <w:rsid w:val="00896FA2"/>
    <w:rsid w:val="00896FE9"/>
    <w:rsid w:val="00897026"/>
    <w:rsid w:val="0089705B"/>
    <w:rsid w:val="008970BC"/>
    <w:rsid w:val="00897100"/>
    <w:rsid w:val="00897117"/>
    <w:rsid w:val="0089714A"/>
    <w:rsid w:val="0089717D"/>
    <w:rsid w:val="008971F7"/>
    <w:rsid w:val="00897236"/>
    <w:rsid w:val="0089728B"/>
    <w:rsid w:val="008972AB"/>
    <w:rsid w:val="008972BA"/>
    <w:rsid w:val="008972F2"/>
    <w:rsid w:val="00897301"/>
    <w:rsid w:val="0089731C"/>
    <w:rsid w:val="00897321"/>
    <w:rsid w:val="008973B1"/>
    <w:rsid w:val="008973E6"/>
    <w:rsid w:val="008973FE"/>
    <w:rsid w:val="00897406"/>
    <w:rsid w:val="00897423"/>
    <w:rsid w:val="0089746F"/>
    <w:rsid w:val="00897489"/>
    <w:rsid w:val="008974D2"/>
    <w:rsid w:val="008974E5"/>
    <w:rsid w:val="00897541"/>
    <w:rsid w:val="0089754C"/>
    <w:rsid w:val="00897560"/>
    <w:rsid w:val="0089759C"/>
    <w:rsid w:val="008975E7"/>
    <w:rsid w:val="0089764D"/>
    <w:rsid w:val="0089766B"/>
    <w:rsid w:val="00897678"/>
    <w:rsid w:val="008976AF"/>
    <w:rsid w:val="008976B1"/>
    <w:rsid w:val="008976B2"/>
    <w:rsid w:val="008976C0"/>
    <w:rsid w:val="008976D1"/>
    <w:rsid w:val="008976D5"/>
    <w:rsid w:val="008976E5"/>
    <w:rsid w:val="008976E8"/>
    <w:rsid w:val="008976F1"/>
    <w:rsid w:val="0089775C"/>
    <w:rsid w:val="0089779A"/>
    <w:rsid w:val="008977B1"/>
    <w:rsid w:val="008977B6"/>
    <w:rsid w:val="0089780C"/>
    <w:rsid w:val="0089780D"/>
    <w:rsid w:val="00897840"/>
    <w:rsid w:val="00897873"/>
    <w:rsid w:val="0089787D"/>
    <w:rsid w:val="00897889"/>
    <w:rsid w:val="008978E8"/>
    <w:rsid w:val="008978F0"/>
    <w:rsid w:val="008978FC"/>
    <w:rsid w:val="0089791C"/>
    <w:rsid w:val="0089796E"/>
    <w:rsid w:val="00897981"/>
    <w:rsid w:val="008979A6"/>
    <w:rsid w:val="008979B6"/>
    <w:rsid w:val="008979B9"/>
    <w:rsid w:val="008979DD"/>
    <w:rsid w:val="008979DE"/>
    <w:rsid w:val="00897A03"/>
    <w:rsid w:val="00897A2F"/>
    <w:rsid w:val="00897A3D"/>
    <w:rsid w:val="00897ACC"/>
    <w:rsid w:val="00897B1B"/>
    <w:rsid w:val="00897B32"/>
    <w:rsid w:val="00897B60"/>
    <w:rsid w:val="00897B62"/>
    <w:rsid w:val="00897B78"/>
    <w:rsid w:val="00897BE3"/>
    <w:rsid w:val="00897BFC"/>
    <w:rsid w:val="00897C17"/>
    <w:rsid w:val="00897C30"/>
    <w:rsid w:val="00897C43"/>
    <w:rsid w:val="00897C53"/>
    <w:rsid w:val="00897C89"/>
    <w:rsid w:val="00897CBC"/>
    <w:rsid w:val="00897CBE"/>
    <w:rsid w:val="00897CC2"/>
    <w:rsid w:val="00897CCC"/>
    <w:rsid w:val="00897CCD"/>
    <w:rsid w:val="00897CD6"/>
    <w:rsid w:val="00897D06"/>
    <w:rsid w:val="00897D29"/>
    <w:rsid w:val="00897D38"/>
    <w:rsid w:val="00897D72"/>
    <w:rsid w:val="00897DB0"/>
    <w:rsid w:val="00897DC3"/>
    <w:rsid w:val="00897DC8"/>
    <w:rsid w:val="00897DDA"/>
    <w:rsid w:val="00897DED"/>
    <w:rsid w:val="00897DF4"/>
    <w:rsid w:val="00897E57"/>
    <w:rsid w:val="00897E8C"/>
    <w:rsid w:val="00897EB9"/>
    <w:rsid w:val="00897EEE"/>
    <w:rsid w:val="00897F3B"/>
    <w:rsid w:val="00897F4F"/>
    <w:rsid w:val="00897F62"/>
    <w:rsid w:val="00897F73"/>
    <w:rsid w:val="00897F7F"/>
    <w:rsid w:val="00897F93"/>
    <w:rsid w:val="008A0028"/>
    <w:rsid w:val="008A006C"/>
    <w:rsid w:val="008A007D"/>
    <w:rsid w:val="008A0083"/>
    <w:rsid w:val="008A009D"/>
    <w:rsid w:val="008A00A8"/>
    <w:rsid w:val="008A00AD"/>
    <w:rsid w:val="008A00AE"/>
    <w:rsid w:val="008A00B4"/>
    <w:rsid w:val="008A00CA"/>
    <w:rsid w:val="008A00CF"/>
    <w:rsid w:val="008A00D0"/>
    <w:rsid w:val="008A012F"/>
    <w:rsid w:val="008A0164"/>
    <w:rsid w:val="008A0193"/>
    <w:rsid w:val="008A0197"/>
    <w:rsid w:val="008A01C8"/>
    <w:rsid w:val="008A01DB"/>
    <w:rsid w:val="008A01FA"/>
    <w:rsid w:val="008A0245"/>
    <w:rsid w:val="008A024B"/>
    <w:rsid w:val="008A02B0"/>
    <w:rsid w:val="008A02C7"/>
    <w:rsid w:val="008A02DF"/>
    <w:rsid w:val="008A0304"/>
    <w:rsid w:val="008A037C"/>
    <w:rsid w:val="008A03C1"/>
    <w:rsid w:val="008A0410"/>
    <w:rsid w:val="008A0425"/>
    <w:rsid w:val="008A0443"/>
    <w:rsid w:val="008A0491"/>
    <w:rsid w:val="008A04BB"/>
    <w:rsid w:val="008A04D1"/>
    <w:rsid w:val="008A04E3"/>
    <w:rsid w:val="008A0534"/>
    <w:rsid w:val="008A0595"/>
    <w:rsid w:val="008A0612"/>
    <w:rsid w:val="008A0627"/>
    <w:rsid w:val="008A0638"/>
    <w:rsid w:val="008A0647"/>
    <w:rsid w:val="008A0686"/>
    <w:rsid w:val="008A06B9"/>
    <w:rsid w:val="008A06F5"/>
    <w:rsid w:val="008A0701"/>
    <w:rsid w:val="008A0742"/>
    <w:rsid w:val="008A0768"/>
    <w:rsid w:val="008A0783"/>
    <w:rsid w:val="008A0785"/>
    <w:rsid w:val="008A081A"/>
    <w:rsid w:val="008A0823"/>
    <w:rsid w:val="008A082C"/>
    <w:rsid w:val="008A0880"/>
    <w:rsid w:val="008A0887"/>
    <w:rsid w:val="008A08CC"/>
    <w:rsid w:val="008A091A"/>
    <w:rsid w:val="008A0924"/>
    <w:rsid w:val="008A0943"/>
    <w:rsid w:val="008A0950"/>
    <w:rsid w:val="008A0955"/>
    <w:rsid w:val="008A095C"/>
    <w:rsid w:val="008A0962"/>
    <w:rsid w:val="008A096E"/>
    <w:rsid w:val="008A0982"/>
    <w:rsid w:val="008A09B7"/>
    <w:rsid w:val="008A09F9"/>
    <w:rsid w:val="008A09FB"/>
    <w:rsid w:val="008A0A33"/>
    <w:rsid w:val="008A0A4C"/>
    <w:rsid w:val="008A0A50"/>
    <w:rsid w:val="008A0A58"/>
    <w:rsid w:val="008A0A85"/>
    <w:rsid w:val="008A0A89"/>
    <w:rsid w:val="008A0A99"/>
    <w:rsid w:val="008A0B0A"/>
    <w:rsid w:val="008A0B54"/>
    <w:rsid w:val="008A0B71"/>
    <w:rsid w:val="008A0B97"/>
    <w:rsid w:val="008A0BEE"/>
    <w:rsid w:val="008A0BF3"/>
    <w:rsid w:val="008A0C2C"/>
    <w:rsid w:val="008A0C37"/>
    <w:rsid w:val="008A0CD1"/>
    <w:rsid w:val="008A0CE5"/>
    <w:rsid w:val="008A0D5E"/>
    <w:rsid w:val="008A0DA2"/>
    <w:rsid w:val="008A0E11"/>
    <w:rsid w:val="008A0E42"/>
    <w:rsid w:val="008A0E58"/>
    <w:rsid w:val="008A0EC2"/>
    <w:rsid w:val="008A0EED"/>
    <w:rsid w:val="008A0EEE"/>
    <w:rsid w:val="008A0EFC"/>
    <w:rsid w:val="008A0F00"/>
    <w:rsid w:val="008A0F1A"/>
    <w:rsid w:val="008A0F41"/>
    <w:rsid w:val="008A0F42"/>
    <w:rsid w:val="008A0F5D"/>
    <w:rsid w:val="008A0F6A"/>
    <w:rsid w:val="008A0FD8"/>
    <w:rsid w:val="008A0FF6"/>
    <w:rsid w:val="008A1011"/>
    <w:rsid w:val="008A101D"/>
    <w:rsid w:val="008A1056"/>
    <w:rsid w:val="008A1076"/>
    <w:rsid w:val="008A1082"/>
    <w:rsid w:val="008A1089"/>
    <w:rsid w:val="008A1097"/>
    <w:rsid w:val="008A10D7"/>
    <w:rsid w:val="008A10F4"/>
    <w:rsid w:val="008A111B"/>
    <w:rsid w:val="008A112E"/>
    <w:rsid w:val="008A1152"/>
    <w:rsid w:val="008A11A4"/>
    <w:rsid w:val="008A11B8"/>
    <w:rsid w:val="008A11C0"/>
    <w:rsid w:val="008A11CC"/>
    <w:rsid w:val="008A1285"/>
    <w:rsid w:val="008A1286"/>
    <w:rsid w:val="008A1288"/>
    <w:rsid w:val="008A12BA"/>
    <w:rsid w:val="008A12E9"/>
    <w:rsid w:val="008A12EF"/>
    <w:rsid w:val="008A12FD"/>
    <w:rsid w:val="008A1380"/>
    <w:rsid w:val="008A138F"/>
    <w:rsid w:val="008A139F"/>
    <w:rsid w:val="008A13AC"/>
    <w:rsid w:val="008A13F9"/>
    <w:rsid w:val="008A1402"/>
    <w:rsid w:val="008A140C"/>
    <w:rsid w:val="008A143F"/>
    <w:rsid w:val="008A1443"/>
    <w:rsid w:val="008A144D"/>
    <w:rsid w:val="008A1453"/>
    <w:rsid w:val="008A1459"/>
    <w:rsid w:val="008A1471"/>
    <w:rsid w:val="008A147F"/>
    <w:rsid w:val="008A149B"/>
    <w:rsid w:val="008A14A7"/>
    <w:rsid w:val="008A14DE"/>
    <w:rsid w:val="008A14E0"/>
    <w:rsid w:val="008A152A"/>
    <w:rsid w:val="008A1637"/>
    <w:rsid w:val="008A1657"/>
    <w:rsid w:val="008A1660"/>
    <w:rsid w:val="008A1670"/>
    <w:rsid w:val="008A167B"/>
    <w:rsid w:val="008A1681"/>
    <w:rsid w:val="008A16BF"/>
    <w:rsid w:val="008A16E0"/>
    <w:rsid w:val="008A1707"/>
    <w:rsid w:val="008A170F"/>
    <w:rsid w:val="008A1710"/>
    <w:rsid w:val="008A17B3"/>
    <w:rsid w:val="008A17CB"/>
    <w:rsid w:val="008A1885"/>
    <w:rsid w:val="008A18B5"/>
    <w:rsid w:val="008A18C6"/>
    <w:rsid w:val="008A18E2"/>
    <w:rsid w:val="008A18F0"/>
    <w:rsid w:val="008A1986"/>
    <w:rsid w:val="008A19D6"/>
    <w:rsid w:val="008A19ED"/>
    <w:rsid w:val="008A19F3"/>
    <w:rsid w:val="008A1A39"/>
    <w:rsid w:val="008A1ABC"/>
    <w:rsid w:val="008A1ADF"/>
    <w:rsid w:val="008A1B5F"/>
    <w:rsid w:val="008A1B89"/>
    <w:rsid w:val="008A1B8F"/>
    <w:rsid w:val="008A1B93"/>
    <w:rsid w:val="008A1BDE"/>
    <w:rsid w:val="008A1BED"/>
    <w:rsid w:val="008A1C1C"/>
    <w:rsid w:val="008A1CD2"/>
    <w:rsid w:val="008A1D06"/>
    <w:rsid w:val="008A1D40"/>
    <w:rsid w:val="008A1D89"/>
    <w:rsid w:val="008A1DA1"/>
    <w:rsid w:val="008A1DB3"/>
    <w:rsid w:val="008A1DDD"/>
    <w:rsid w:val="008A1DFC"/>
    <w:rsid w:val="008A1E3E"/>
    <w:rsid w:val="008A1E6F"/>
    <w:rsid w:val="008A1E95"/>
    <w:rsid w:val="008A1E9A"/>
    <w:rsid w:val="008A1EA2"/>
    <w:rsid w:val="008A1EA6"/>
    <w:rsid w:val="008A1EC3"/>
    <w:rsid w:val="008A1ED5"/>
    <w:rsid w:val="008A1F0D"/>
    <w:rsid w:val="008A1F29"/>
    <w:rsid w:val="008A1F63"/>
    <w:rsid w:val="008A1F7D"/>
    <w:rsid w:val="008A1F8C"/>
    <w:rsid w:val="008A1FA4"/>
    <w:rsid w:val="008A1FC9"/>
    <w:rsid w:val="008A2088"/>
    <w:rsid w:val="008A209A"/>
    <w:rsid w:val="008A20DB"/>
    <w:rsid w:val="008A2100"/>
    <w:rsid w:val="008A2106"/>
    <w:rsid w:val="008A212B"/>
    <w:rsid w:val="008A216A"/>
    <w:rsid w:val="008A219D"/>
    <w:rsid w:val="008A2217"/>
    <w:rsid w:val="008A222D"/>
    <w:rsid w:val="008A222F"/>
    <w:rsid w:val="008A2246"/>
    <w:rsid w:val="008A2276"/>
    <w:rsid w:val="008A227E"/>
    <w:rsid w:val="008A2321"/>
    <w:rsid w:val="008A234B"/>
    <w:rsid w:val="008A2356"/>
    <w:rsid w:val="008A2384"/>
    <w:rsid w:val="008A23A4"/>
    <w:rsid w:val="008A23AB"/>
    <w:rsid w:val="008A2439"/>
    <w:rsid w:val="008A2457"/>
    <w:rsid w:val="008A2463"/>
    <w:rsid w:val="008A247B"/>
    <w:rsid w:val="008A248E"/>
    <w:rsid w:val="008A2494"/>
    <w:rsid w:val="008A2550"/>
    <w:rsid w:val="008A25FC"/>
    <w:rsid w:val="008A2692"/>
    <w:rsid w:val="008A26C7"/>
    <w:rsid w:val="008A26CD"/>
    <w:rsid w:val="008A26D7"/>
    <w:rsid w:val="008A26DF"/>
    <w:rsid w:val="008A26F6"/>
    <w:rsid w:val="008A27D3"/>
    <w:rsid w:val="008A2804"/>
    <w:rsid w:val="008A2839"/>
    <w:rsid w:val="008A2857"/>
    <w:rsid w:val="008A288F"/>
    <w:rsid w:val="008A294B"/>
    <w:rsid w:val="008A29D2"/>
    <w:rsid w:val="008A29DA"/>
    <w:rsid w:val="008A2A33"/>
    <w:rsid w:val="008A2A6B"/>
    <w:rsid w:val="008A2A95"/>
    <w:rsid w:val="008A2ADE"/>
    <w:rsid w:val="008A2B19"/>
    <w:rsid w:val="008A2B38"/>
    <w:rsid w:val="008A2B57"/>
    <w:rsid w:val="008A2B6A"/>
    <w:rsid w:val="008A2B71"/>
    <w:rsid w:val="008A2B79"/>
    <w:rsid w:val="008A2BA9"/>
    <w:rsid w:val="008A2BC3"/>
    <w:rsid w:val="008A2C11"/>
    <w:rsid w:val="008A2C2D"/>
    <w:rsid w:val="008A2C47"/>
    <w:rsid w:val="008A2C71"/>
    <w:rsid w:val="008A2C8B"/>
    <w:rsid w:val="008A2CA5"/>
    <w:rsid w:val="008A2D63"/>
    <w:rsid w:val="008A2D68"/>
    <w:rsid w:val="008A2D8C"/>
    <w:rsid w:val="008A2D95"/>
    <w:rsid w:val="008A2DCD"/>
    <w:rsid w:val="008A2DEE"/>
    <w:rsid w:val="008A2DF8"/>
    <w:rsid w:val="008A2E36"/>
    <w:rsid w:val="008A2E3E"/>
    <w:rsid w:val="008A2E7B"/>
    <w:rsid w:val="008A2ED8"/>
    <w:rsid w:val="008A2EE8"/>
    <w:rsid w:val="008A2EF7"/>
    <w:rsid w:val="008A2EFA"/>
    <w:rsid w:val="008A2EFE"/>
    <w:rsid w:val="008A2F2F"/>
    <w:rsid w:val="008A2F5F"/>
    <w:rsid w:val="008A2F6C"/>
    <w:rsid w:val="008A3017"/>
    <w:rsid w:val="008A301D"/>
    <w:rsid w:val="008A3034"/>
    <w:rsid w:val="008A308F"/>
    <w:rsid w:val="008A3099"/>
    <w:rsid w:val="008A30A4"/>
    <w:rsid w:val="008A30FB"/>
    <w:rsid w:val="008A314F"/>
    <w:rsid w:val="008A3153"/>
    <w:rsid w:val="008A3172"/>
    <w:rsid w:val="008A318C"/>
    <w:rsid w:val="008A31CE"/>
    <w:rsid w:val="008A321D"/>
    <w:rsid w:val="008A3248"/>
    <w:rsid w:val="008A3254"/>
    <w:rsid w:val="008A3263"/>
    <w:rsid w:val="008A32A5"/>
    <w:rsid w:val="008A32A9"/>
    <w:rsid w:val="008A32C6"/>
    <w:rsid w:val="008A32ED"/>
    <w:rsid w:val="008A3303"/>
    <w:rsid w:val="008A336E"/>
    <w:rsid w:val="008A3375"/>
    <w:rsid w:val="008A3383"/>
    <w:rsid w:val="008A33AA"/>
    <w:rsid w:val="008A33DA"/>
    <w:rsid w:val="008A341F"/>
    <w:rsid w:val="008A3421"/>
    <w:rsid w:val="008A345D"/>
    <w:rsid w:val="008A3462"/>
    <w:rsid w:val="008A34A2"/>
    <w:rsid w:val="008A34B4"/>
    <w:rsid w:val="008A34FC"/>
    <w:rsid w:val="008A3506"/>
    <w:rsid w:val="008A3517"/>
    <w:rsid w:val="008A354F"/>
    <w:rsid w:val="008A356F"/>
    <w:rsid w:val="008A359D"/>
    <w:rsid w:val="008A35BC"/>
    <w:rsid w:val="008A35F4"/>
    <w:rsid w:val="008A3607"/>
    <w:rsid w:val="008A3637"/>
    <w:rsid w:val="008A365A"/>
    <w:rsid w:val="008A3667"/>
    <w:rsid w:val="008A3675"/>
    <w:rsid w:val="008A3737"/>
    <w:rsid w:val="008A373A"/>
    <w:rsid w:val="008A3759"/>
    <w:rsid w:val="008A3764"/>
    <w:rsid w:val="008A3791"/>
    <w:rsid w:val="008A37A5"/>
    <w:rsid w:val="008A37BD"/>
    <w:rsid w:val="008A37EF"/>
    <w:rsid w:val="008A381C"/>
    <w:rsid w:val="008A3838"/>
    <w:rsid w:val="008A384F"/>
    <w:rsid w:val="008A385B"/>
    <w:rsid w:val="008A385E"/>
    <w:rsid w:val="008A3898"/>
    <w:rsid w:val="008A389F"/>
    <w:rsid w:val="008A38B1"/>
    <w:rsid w:val="008A38BC"/>
    <w:rsid w:val="008A38FA"/>
    <w:rsid w:val="008A390B"/>
    <w:rsid w:val="008A392B"/>
    <w:rsid w:val="008A3955"/>
    <w:rsid w:val="008A396A"/>
    <w:rsid w:val="008A3971"/>
    <w:rsid w:val="008A39A4"/>
    <w:rsid w:val="008A3A00"/>
    <w:rsid w:val="008A3A15"/>
    <w:rsid w:val="008A3A54"/>
    <w:rsid w:val="008A3A74"/>
    <w:rsid w:val="008A3A7D"/>
    <w:rsid w:val="008A3AC2"/>
    <w:rsid w:val="008A3B34"/>
    <w:rsid w:val="008A3B4C"/>
    <w:rsid w:val="008A3B52"/>
    <w:rsid w:val="008A3BA8"/>
    <w:rsid w:val="008A3BD8"/>
    <w:rsid w:val="008A3BF3"/>
    <w:rsid w:val="008A3C14"/>
    <w:rsid w:val="008A3C29"/>
    <w:rsid w:val="008A3C46"/>
    <w:rsid w:val="008A3C6F"/>
    <w:rsid w:val="008A3C84"/>
    <w:rsid w:val="008A3C9A"/>
    <w:rsid w:val="008A3C9F"/>
    <w:rsid w:val="008A3CAC"/>
    <w:rsid w:val="008A3CCA"/>
    <w:rsid w:val="008A3CD0"/>
    <w:rsid w:val="008A3CDA"/>
    <w:rsid w:val="008A3D0D"/>
    <w:rsid w:val="008A3D3D"/>
    <w:rsid w:val="008A3D44"/>
    <w:rsid w:val="008A3D74"/>
    <w:rsid w:val="008A3D82"/>
    <w:rsid w:val="008A3DB3"/>
    <w:rsid w:val="008A3DC6"/>
    <w:rsid w:val="008A3DD2"/>
    <w:rsid w:val="008A3E3F"/>
    <w:rsid w:val="008A3E51"/>
    <w:rsid w:val="008A3E58"/>
    <w:rsid w:val="008A3E68"/>
    <w:rsid w:val="008A3ED9"/>
    <w:rsid w:val="008A3F15"/>
    <w:rsid w:val="008A3F17"/>
    <w:rsid w:val="008A3F56"/>
    <w:rsid w:val="008A3F95"/>
    <w:rsid w:val="008A3FDA"/>
    <w:rsid w:val="008A3FF3"/>
    <w:rsid w:val="008A4024"/>
    <w:rsid w:val="008A40AA"/>
    <w:rsid w:val="008A40AF"/>
    <w:rsid w:val="008A40B8"/>
    <w:rsid w:val="008A40D2"/>
    <w:rsid w:val="008A40E5"/>
    <w:rsid w:val="008A40F0"/>
    <w:rsid w:val="008A4112"/>
    <w:rsid w:val="008A4116"/>
    <w:rsid w:val="008A4122"/>
    <w:rsid w:val="008A413D"/>
    <w:rsid w:val="008A4160"/>
    <w:rsid w:val="008A4164"/>
    <w:rsid w:val="008A41A0"/>
    <w:rsid w:val="008A41C0"/>
    <w:rsid w:val="008A41E5"/>
    <w:rsid w:val="008A4210"/>
    <w:rsid w:val="008A421A"/>
    <w:rsid w:val="008A4236"/>
    <w:rsid w:val="008A4248"/>
    <w:rsid w:val="008A42D0"/>
    <w:rsid w:val="008A4300"/>
    <w:rsid w:val="008A435A"/>
    <w:rsid w:val="008A437D"/>
    <w:rsid w:val="008A438B"/>
    <w:rsid w:val="008A43CF"/>
    <w:rsid w:val="008A43FD"/>
    <w:rsid w:val="008A4458"/>
    <w:rsid w:val="008A4460"/>
    <w:rsid w:val="008A4480"/>
    <w:rsid w:val="008A449D"/>
    <w:rsid w:val="008A44C7"/>
    <w:rsid w:val="008A4523"/>
    <w:rsid w:val="008A4571"/>
    <w:rsid w:val="008A4575"/>
    <w:rsid w:val="008A457C"/>
    <w:rsid w:val="008A4585"/>
    <w:rsid w:val="008A45C5"/>
    <w:rsid w:val="008A45E4"/>
    <w:rsid w:val="008A4671"/>
    <w:rsid w:val="008A4672"/>
    <w:rsid w:val="008A46BF"/>
    <w:rsid w:val="008A46D2"/>
    <w:rsid w:val="008A473F"/>
    <w:rsid w:val="008A4743"/>
    <w:rsid w:val="008A4767"/>
    <w:rsid w:val="008A4784"/>
    <w:rsid w:val="008A4807"/>
    <w:rsid w:val="008A480C"/>
    <w:rsid w:val="008A480E"/>
    <w:rsid w:val="008A4827"/>
    <w:rsid w:val="008A483F"/>
    <w:rsid w:val="008A4842"/>
    <w:rsid w:val="008A484D"/>
    <w:rsid w:val="008A4878"/>
    <w:rsid w:val="008A4880"/>
    <w:rsid w:val="008A48C5"/>
    <w:rsid w:val="008A48E7"/>
    <w:rsid w:val="008A48EA"/>
    <w:rsid w:val="008A48EE"/>
    <w:rsid w:val="008A4915"/>
    <w:rsid w:val="008A4918"/>
    <w:rsid w:val="008A495E"/>
    <w:rsid w:val="008A49D7"/>
    <w:rsid w:val="008A49E8"/>
    <w:rsid w:val="008A4A1C"/>
    <w:rsid w:val="008A4A5A"/>
    <w:rsid w:val="008A4A5E"/>
    <w:rsid w:val="008A4AC2"/>
    <w:rsid w:val="008A4AEF"/>
    <w:rsid w:val="008A4B0D"/>
    <w:rsid w:val="008A4B23"/>
    <w:rsid w:val="008A4B44"/>
    <w:rsid w:val="008A4B6B"/>
    <w:rsid w:val="008A4B9B"/>
    <w:rsid w:val="008A4BA7"/>
    <w:rsid w:val="008A4BE0"/>
    <w:rsid w:val="008A4BF7"/>
    <w:rsid w:val="008A4BFD"/>
    <w:rsid w:val="008A4C1B"/>
    <w:rsid w:val="008A4C4D"/>
    <w:rsid w:val="008A4C5B"/>
    <w:rsid w:val="008A4CF6"/>
    <w:rsid w:val="008A4CF9"/>
    <w:rsid w:val="008A4D02"/>
    <w:rsid w:val="008A4D11"/>
    <w:rsid w:val="008A4D58"/>
    <w:rsid w:val="008A4D7E"/>
    <w:rsid w:val="008A4E19"/>
    <w:rsid w:val="008A4E32"/>
    <w:rsid w:val="008A4E53"/>
    <w:rsid w:val="008A4E96"/>
    <w:rsid w:val="008A4F23"/>
    <w:rsid w:val="008A4F34"/>
    <w:rsid w:val="008A4F3F"/>
    <w:rsid w:val="008A4F45"/>
    <w:rsid w:val="008A4F56"/>
    <w:rsid w:val="008A4F5A"/>
    <w:rsid w:val="008A4FAA"/>
    <w:rsid w:val="008A4FC3"/>
    <w:rsid w:val="008A5011"/>
    <w:rsid w:val="008A503D"/>
    <w:rsid w:val="008A5072"/>
    <w:rsid w:val="008A509C"/>
    <w:rsid w:val="008A50C2"/>
    <w:rsid w:val="008A5116"/>
    <w:rsid w:val="008A516A"/>
    <w:rsid w:val="008A51AF"/>
    <w:rsid w:val="008A51C0"/>
    <w:rsid w:val="008A5222"/>
    <w:rsid w:val="008A5289"/>
    <w:rsid w:val="008A52AB"/>
    <w:rsid w:val="008A52AE"/>
    <w:rsid w:val="008A52F1"/>
    <w:rsid w:val="008A5302"/>
    <w:rsid w:val="008A534B"/>
    <w:rsid w:val="008A5358"/>
    <w:rsid w:val="008A53A8"/>
    <w:rsid w:val="008A53CA"/>
    <w:rsid w:val="008A53D0"/>
    <w:rsid w:val="008A53F6"/>
    <w:rsid w:val="008A5474"/>
    <w:rsid w:val="008A5490"/>
    <w:rsid w:val="008A54C3"/>
    <w:rsid w:val="008A54F8"/>
    <w:rsid w:val="008A550A"/>
    <w:rsid w:val="008A551A"/>
    <w:rsid w:val="008A553E"/>
    <w:rsid w:val="008A555E"/>
    <w:rsid w:val="008A5562"/>
    <w:rsid w:val="008A5579"/>
    <w:rsid w:val="008A55F0"/>
    <w:rsid w:val="008A5604"/>
    <w:rsid w:val="008A5607"/>
    <w:rsid w:val="008A561E"/>
    <w:rsid w:val="008A563B"/>
    <w:rsid w:val="008A5645"/>
    <w:rsid w:val="008A56AB"/>
    <w:rsid w:val="008A56D9"/>
    <w:rsid w:val="008A56F7"/>
    <w:rsid w:val="008A571D"/>
    <w:rsid w:val="008A5721"/>
    <w:rsid w:val="008A575E"/>
    <w:rsid w:val="008A5762"/>
    <w:rsid w:val="008A5773"/>
    <w:rsid w:val="008A57AC"/>
    <w:rsid w:val="008A57E4"/>
    <w:rsid w:val="008A5851"/>
    <w:rsid w:val="008A585E"/>
    <w:rsid w:val="008A5897"/>
    <w:rsid w:val="008A58AF"/>
    <w:rsid w:val="008A58B2"/>
    <w:rsid w:val="008A58C0"/>
    <w:rsid w:val="008A58D1"/>
    <w:rsid w:val="008A58E7"/>
    <w:rsid w:val="008A5948"/>
    <w:rsid w:val="008A595B"/>
    <w:rsid w:val="008A5988"/>
    <w:rsid w:val="008A59E0"/>
    <w:rsid w:val="008A5A0E"/>
    <w:rsid w:val="008A5A19"/>
    <w:rsid w:val="008A5A3F"/>
    <w:rsid w:val="008A5A6F"/>
    <w:rsid w:val="008A5AA3"/>
    <w:rsid w:val="008A5ABA"/>
    <w:rsid w:val="008A5B17"/>
    <w:rsid w:val="008A5B51"/>
    <w:rsid w:val="008A5B57"/>
    <w:rsid w:val="008A5BAB"/>
    <w:rsid w:val="008A5BAE"/>
    <w:rsid w:val="008A5BEF"/>
    <w:rsid w:val="008A5BF3"/>
    <w:rsid w:val="008A5C1E"/>
    <w:rsid w:val="008A5C1F"/>
    <w:rsid w:val="008A5C53"/>
    <w:rsid w:val="008A5C9C"/>
    <w:rsid w:val="008A5CAE"/>
    <w:rsid w:val="008A5CB9"/>
    <w:rsid w:val="008A5CBB"/>
    <w:rsid w:val="008A5D1B"/>
    <w:rsid w:val="008A5D2E"/>
    <w:rsid w:val="008A5DB7"/>
    <w:rsid w:val="008A5DC6"/>
    <w:rsid w:val="008A5DF8"/>
    <w:rsid w:val="008A5E10"/>
    <w:rsid w:val="008A5E20"/>
    <w:rsid w:val="008A5E45"/>
    <w:rsid w:val="008A5E8C"/>
    <w:rsid w:val="008A5EA8"/>
    <w:rsid w:val="008A5EAC"/>
    <w:rsid w:val="008A5F08"/>
    <w:rsid w:val="008A5F41"/>
    <w:rsid w:val="008A5F77"/>
    <w:rsid w:val="008A5F98"/>
    <w:rsid w:val="008A5FA0"/>
    <w:rsid w:val="008A5FB1"/>
    <w:rsid w:val="008A5FB9"/>
    <w:rsid w:val="008A5FC3"/>
    <w:rsid w:val="008A5FD7"/>
    <w:rsid w:val="008A5FDC"/>
    <w:rsid w:val="008A5FE1"/>
    <w:rsid w:val="008A5FF5"/>
    <w:rsid w:val="008A6003"/>
    <w:rsid w:val="008A6024"/>
    <w:rsid w:val="008A6050"/>
    <w:rsid w:val="008A6077"/>
    <w:rsid w:val="008A609C"/>
    <w:rsid w:val="008A60A6"/>
    <w:rsid w:val="008A612E"/>
    <w:rsid w:val="008A6161"/>
    <w:rsid w:val="008A61B8"/>
    <w:rsid w:val="008A61CD"/>
    <w:rsid w:val="008A61DC"/>
    <w:rsid w:val="008A61F6"/>
    <w:rsid w:val="008A6211"/>
    <w:rsid w:val="008A6236"/>
    <w:rsid w:val="008A6248"/>
    <w:rsid w:val="008A626B"/>
    <w:rsid w:val="008A628B"/>
    <w:rsid w:val="008A62CD"/>
    <w:rsid w:val="008A62DE"/>
    <w:rsid w:val="008A6307"/>
    <w:rsid w:val="008A6308"/>
    <w:rsid w:val="008A6314"/>
    <w:rsid w:val="008A6329"/>
    <w:rsid w:val="008A6332"/>
    <w:rsid w:val="008A635F"/>
    <w:rsid w:val="008A637B"/>
    <w:rsid w:val="008A6398"/>
    <w:rsid w:val="008A63AB"/>
    <w:rsid w:val="008A63D7"/>
    <w:rsid w:val="008A63EA"/>
    <w:rsid w:val="008A6460"/>
    <w:rsid w:val="008A6469"/>
    <w:rsid w:val="008A647A"/>
    <w:rsid w:val="008A6487"/>
    <w:rsid w:val="008A64BC"/>
    <w:rsid w:val="008A64D5"/>
    <w:rsid w:val="008A64FF"/>
    <w:rsid w:val="008A6503"/>
    <w:rsid w:val="008A6505"/>
    <w:rsid w:val="008A6537"/>
    <w:rsid w:val="008A6589"/>
    <w:rsid w:val="008A659C"/>
    <w:rsid w:val="008A659F"/>
    <w:rsid w:val="008A65C0"/>
    <w:rsid w:val="008A660C"/>
    <w:rsid w:val="008A662E"/>
    <w:rsid w:val="008A66E8"/>
    <w:rsid w:val="008A6719"/>
    <w:rsid w:val="008A672D"/>
    <w:rsid w:val="008A6781"/>
    <w:rsid w:val="008A6787"/>
    <w:rsid w:val="008A67B3"/>
    <w:rsid w:val="008A67CE"/>
    <w:rsid w:val="008A67E5"/>
    <w:rsid w:val="008A6837"/>
    <w:rsid w:val="008A683F"/>
    <w:rsid w:val="008A6844"/>
    <w:rsid w:val="008A68EB"/>
    <w:rsid w:val="008A68EC"/>
    <w:rsid w:val="008A692E"/>
    <w:rsid w:val="008A6932"/>
    <w:rsid w:val="008A6943"/>
    <w:rsid w:val="008A695D"/>
    <w:rsid w:val="008A695E"/>
    <w:rsid w:val="008A6973"/>
    <w:rsid w:val="008A698B"/>
    <w:rsid w:val="008A69AD"/>
    <w:rsid w:val="008A69BD"/>
    <w:rsid w:val="008A6A2C"/>
    <w:rsid w:val="008A6A3B"/>
    <w:rsid w:val="008A6A5E"/>
    <w:rsid w:val="008A6AAF"/>
    <w:rsid w:val="008A6ACA"/>
    <w:rsid w:val="008A6B07"/>
    <w:rsid w:val="008A6B29"/>
    <w:rsid w:val="008A6B2C"/>
    <w:rsid w:val="008A6B46"/>
    <w:rsid w:val="008A6B61"/>
    <w:rsid w:val="008A6B63"/>
    <w:rsid w:val="008A6B73"/>
    <w:rsid w:val="008A6BAA"/>
    <w:rsid w:val="008A6C04"/>
    <w:rsid w:val="008A6C4D"/>
    <w:rsid w:val="008A6C55"/>
    <w:rsid w:val="008A6C69"/>
    <w:rsid w:val="008A6CB5"/>
    <w:rsid w:val="008A6CBF"/>
    <w:rsid w:val="008A6CD9"/>
    <w:rsid w:val="008A6CFA"/>
    <w:rsid w:val="008A6D19"/>
    <w:rsid w:val="008A6D39"/>
    <w:rsid w:val="008A6D3C"/>
    <w:rsid w:val="008A6D4C"/>
    <w:rsid w:val="008A6D63"/>
    <w:rsid w:val="008A6D98"/>
    <w:rsid w:val="008A6E1E"/>
    <w:rsid w:val="008A6E31"/>
    <w:rsid w:val="008A6E3C"/>
    <w:rsid w:val="008A6E44"/>
    <w:rsid w:val="008A6E4A"/>
    <w:rsid w:val="008A6E68"/>
    <w:rsid w:val="008A6E91"/>
    <w:rsid w:val="008A6E97"/>
    <w:rsid w:val="008A6EAF"/>
    <w:rsid w:val="008A6EC7"/>
    <w:rsid w:val="008A6ED1"/>
    <w:rsid w:val="008A6EF9"/>
    <w:rsid w:val="008A6F02"/>
    <w:rsid w:val="008A6F04"/>
    <w:rsid w:val="008A6F30"/>
    <w:rsid w:val="008A6F5F"/>
    <w:rsid w:val="008A6F75"/>
    <w:rsid w:val="008A6FA8"/>
    <w:rsid w:val="008A6FBA"/>
    <w:rsid w:val="008A6FD5"/>
    <w:rsid w:val="008A700D"/>
    <w:rsid w:val="008A704A"/>
    <w:rsid w:val="008A70BB"/>
    <w:rsid w:val="008A70D9"/>
    <w:rsid w:val="008A70DC"/>
    <w:rsid w:val="008A710C"/>
    <w:rsid w:val="008A712E"/>
    <w:rsid w:val="008A7154"/>
    <w:rsid w:val="008A715A"/>
    <w:rsid w:val="008A7192"/>
    <w:rsid w:val="008A71C3"/>
    <w:rsid w:val="008A71D1"/>
    <w:rsid w:val="008A71E8"/>
    <w:rsid w:val="008A71F5"/>
    <w:rsid w:val="008A7200"/>
    <w:rsid w:val="008A7208"/>
    <w:rsid w:val="008A7228"/>
    <w:rsid w:val="008A7274"/>
    <w:rsid w:val="008A7275"/>
    <w:rsid w:val="008A731E"/>
    <w:rsid w:val="008A733E"/>
    <w:rsid w:val="008A7341"/>
    <w:rsid w:val="008A736B"/>
    <w:rsid w:val="008A738A"/>
    <w:rsid w:val="008A73DB"/>
    <w:rsid w:val="008A73FE"/>
    <w:rsid w:val="008A7425"/>
    <w:rsid w:val="008A7449"/>
    <w:rsid w:val="008A7495"/>
    <w:rsid w:val="008A7499"/>
    <w:rsid w:val="008A74C6"/>
    <w:rsid w:val="008A74DE"/>
    <w:rsid w:val="008A7501"/>
    <w:rsid w:val="008A7502"/>
    <w:rsid w:val="008A7563"/>
    <w:rsid w:val="008A7593"/>
    <w:rsid w:val="008A7631"/>
    <w:rsid w:val="008A765B"/>
    <w:rsid w:val="008A7671"/>
    <w:rsid w:val="008A767B"/>
    <w:rsid w:val="008A767E"/>
    <w:rsid w:val="008A7691"/>
    <w:rsid w:val="008A76CA"/>
    <w:rsid w:val="008A76EC"/>
    <w:rsid w:val="008A7805"/>
    <w:rsid w:val="008A7810"/>
    <w:rsid w:val="008A7870"/>
    <w:rsid w:val="008A7876"/>
    <w:rsid w:val="008A788D"/>
    <w:rsid w:val="008A789F"/>
    <w:rsid w:val="008A78B8"/>
    <w:rsid w:val="008A78DD"/>
    <w:rsid w:val="008A793B"/>
    <w:rsid w:val="008A793F"/>
    <w:rsid w:val="008A7951"/>
    <w:rsid w:val="008A7963"/>
    <w:rsid w:val="008A79A5"/>
    <w:rsid w:val="008A79E4"/>
    <w:rsid w:val="008A79F2"/>
    <w:rsid w:val="008A79F4"/>
    <w:rsid w:val="008A7A10"/>
    <w:rsid w:val="008A7A75"/>
    <w:rsid w:val="008A7AA5"/>
    <w:rsid w:val="008A7AAB"/>
    <w:rsid w:val="008A7AC9"/>
    <w:rsid w:val="008A7ACD"/>
    <w:rsid w:val="008A7B18"/>
    <w:rsid w:val="008A7B1F"/>
    <w:rsid w:val="008A7B24"/>
    <w:rsid w:val="008A7B3C"/>
    <w:rsid w:val="008A7B4B"/>
    <w:rsid w:val="008A7B50"/>
    <w:rsid w:val="008A7B5D"/>
    <w:rsid w:val="008A7B6C"/>
    <w:rsid w:val="008A7B74"/>
    <w:rsid w:val="008A7BAC"/>
    <w:rsid w:val="008A7BC6"/>
    <w:rsid w:val="008A7BC8"/>
    <w:rsid w:val="008A7C0B"/>
    <w:rsid w:val="008A7C1C"/>
    <w:rsid w:val="008A7C2A"/>
    <w:rsid w:val="008A7C2D"/>
    <w:rsid w:val="008A7C47"/>
    <w:rsid w:val="008A7C6D"/>
    <w:rsid w:val="008A7C6E"/>
    <w:rsid w:val="008A7C78"/>
    <w:rsid w:val="008A7C8B"/>
    <w:rsid w:val="008A7C8D"/>
    <w:rsid w:val="008A7C9F"/>
    <w:rsid w:val="008A7CB0"/>
    <w:rsid w:val="008A7D15"/>
    <w:rsid w:val="008A7D27"/>
    <w:rsid w:val="008A7D57"/>
    <w:rsid w:val="008A7DA2"/>
    <w:rsid w:val="008A7DDB"/>
    <w:rsid w:val="008A7E07"/>
    <w:rsid w:val="008A7E74"/>
    <w:rsid w:val="008A7EB8"/>
    <w:rsid w:val="008A7EC0"/>
    <w:rsid w:val="008A7ED1"/>
    <w:rsid w:val="008A7EE1"/>
    <w:rsid w:val="008A7EF0"/>
    <w:rsid w:val="008A7F02"/>
    <w:rsid w:val="008A7F0A"/>
    <w:rsid w:val="008A7F1E"/>
    <w:rsid w:val="008A7F62"/>
    <w:rsid w:val="008A7F7E"/>
    <w:rsid w:val="008A7FC9"/>
    <w:rsid w:val="008A7FF4"/>
    <w:rsid w:val="008B0015"/>
    <w:rsid w:val="008B0018"/>
    <w:rsid w:val="008B0024"/>
    <w:rsid w:val="008B0034"/>
    <w:rsid w:val="008B0042"/>
    <w:rsid w:val="008B006D"/>
    <w:rsid w:val="008B00A4"/>
    <w:rsid w:val="008B00AD"/>
    <w:rsid w:val="008B00E1"/>
    <w:rsid w:val="008B012B"/>
    <w:rsid w:val="008B0167"/>
    <w:rsid w:val="008B0190"/>
    <w:rsid w:val="008B0191"/>
    <w:rsid w:val="008B0193"/>
    <w:rsid w:val="008B01AF"/>
    <w:rsid w:val="008B01D9"/>
    <w:rsid w:val="008B020E"/>
    <w:rsid w:val="008B0272"/>
    <w:rsid w:val="008B0288"/>
    <w:rsid w:val="008B02D2"/>
    <w:rsid w:val="008B02E7"/>
    <w:rsid w:val="008B02FF"/>
    <w:rsid w:val="008B0354"/>
    <w:rsid w:val="008B03B0"/>
    <w:rsid w:val="008B03C3"/>
    <w:rsid w:val="008B03F9"/>
    <w:rsid w:val="008B040E"/>
    <w:rsid w:val="008B0411"/>
    <w:rsid w:val="008B0444"/>
    <w:rsid w:val="008B04A0"/>
    <w:rsid w:val="008B04D6"/>
    <w:rsid w:val="008B04E8"/>
    <w:rsid w:val="008B0537"/>
    <w:rsid w:val="008B0542"/>
    <w:rsid w:val="008B0581"/>
    <w:rsid w:val="008B05E0"/>
    <w:rsid w:val="008B060B"/>
    <w:rsid w:val="008B0635"/>
    <w:rsid w:val="008B065D"/>
    <w:rsid w:val="008B0688"/>
    <w:rsid w:val="008B069F"/>
    <w:rsid w:val="008B06C7"/>
    <w:rsid w:val="008B06F1"/>
    <w:rsid w:val="008B0704"/>
    <w:rsid w:val="008B070C"/>
    <w:rsid w:val="008B071F"/>
    <w:rsid w:val="008B073D"/>
    <w:rsid w:val="008B0791"/>
    <w:rsid w:val="008B07E1"/>
    <w:rsid w:val="008B081D"/>
    <w:rsid w:val="008B0845"/>
    <w:rsid w:val="008B08A3"/>
    <w:rsid w:val="008B08C5"/>
    <w:rsid w:val="008B08CE"/>
    <w:rsid w:val="008B0915"/>
    <w:rsid w:val="008B095A"/>
    <w:rsid w:val="008B096B"/>
    <w:rsid w:val="008B0981"/>
    <w:rsid w:val="008B0983"/>
    <w:rsid w:val="008B098D"/>
    <w:rsid w:val="008B098E"/>
    <w:rsid w:val="008B09EC"/>
    <w:rsid w:val="008B0A29"/>
    <w:rsid w:val="008B0A35"/>
    <w:rsid w:val="008B0A83"/>
    <w:rsid w:val="008B0A89"/>
    <w:rsid w:val="008B0A8D"/>
    <w:rsid w:val="008B0AA9"/>
    <w:rsid w:val="008B0AAD"/>
    <w:rsid w:val="008B0AB0"/>
    <w:rsid w:val="008B0ACC"/>
    <w:rsid w:val="008B0B39"/>
    <w:rsid w:val="008B0B40"/>
    <w:rsid w:val="008B0B46"/>
    <w:rsid w:val="008B0B52"/>
    <w:rsid w:val="008B0B53"/>
    <w:rsid w:val="008B0BD0"/>
    <w:rsid w:val="008B0BFF"/>
    <w:rsid w:val="008B0C13"/>
    <w:rsid w:val="008B0C47"/>
    <w:rsid w:val="008B0C53"/>
    <w:rsid w:val="008B0C5A"/>
    <w:rsid w:val="008B0C86"/>
    <w:rsid w:val="008B0CB2"/>
    <w:rsid w:val="008B0CB4"/>
    <w:rsid w:val="008B0CC5"/>
    <w:rsid w:val="008B0CC7"/>
    <w:rsid w:val="008B0CCD"/>
    <w:rsid w:val="008B0CE1"/>
    <w:rsid w:val="008B0CED"/>
    <w:rsid w:val="008B0D1B"/>
    <w:rsid w:val="008B0D51"/>
    <w:rsid w:val="008B0D82"/>
    <w:rsid w:val="008B0D99"/>
    <w:rsid w:val="008B0DAC"/>
    <w:rsid w:val="008B0DAD"/>
    <w:rsid w:val="008B0DF9"/>
    <w:rsid w:val="008B0EF2"/>
    <w:rsid w:val="008B0F05"/>
    <w:rsid w:val="008B0F08"/>
    <w:rsid w:val="008B0F2D"/>
    <w:rsid w:val="008B0F5E"/>
    <w:rsid w:val="008B0F94"/>
    <w:rsid w:val="008B0FA6"/>
    <w:rsid w:val="008B0FD3"/>
    <w:rsid w:val="008B1006"/>
    <w:rsid w:val="008B1029"/>
    <w:rsid w:val="008B1048"/>
    <w:rsid w:val="008B107C"/>
    <w:rsid w:val="008B10E0"/>
    <w:rsid w:val="008B10E2"/>
    <w:rsid w:val="008B10F6"/>
    <w:rsid w:val="008B1113"/>
    <w:rsid w:val="008B1155"/>
    <w:rsid w:val="008B116D"/>
    <w:rsid w:val="008B1196"/>
    <w:rsid w:val="008B1199"/>
    <w:rsid w:val="008B11A5"/>
    <w:rsid w:val="008B1250"/>
    <w:rsid w:val="008B1274"/>
    <w:rsid w:val="008B12C4"/>
    <w:rsid w:val="008B12D6"/>
    <w:rsid w:val="008B12FD"/>
    <w:rsid w:val="008B12FE"/>
    <w:rsid w:val="008B133C"/>
    <w:rsid w:val="008B1349"/>
    <w:rsid w:val="008B137D"/>
    <w:rsid w:val="008B13A9"/>
    <w:rsid w:val="008B13E8"/>
    <w:rsid w:val="008B142A"/>
    <w:rsid w:val="008B14AE"/>
    <w:rsid w:val="008B14C0"/>
    <w:rsid w:val="008B1517"/>
    <w:rsid w:val="008B152D"/>
    <w:rsid w:val="008B1536"/>
    <w:rsid w:val="008B1548"/>
    <w:rsid w:val="008B15AB"/>
    <w:rsid w:val="008B15AE"/>
    <w:rsid w:val="008B15D3"/>
    <w:rsid w:val="008B15DA"/>
    <w:rsid w:val="008B1618"/>
    <w:rsid w:val="008B165F"/>
    <w:rsid w:val="008B1693"/>
    <w:rsid w:val="008B16C7"/>
    <w:rsid w:val="008B170C"/>
    <w:rsid w:val="008B1744"/>
    <w:rsid w:val="008B1757"/>
    <w:rsid w:val="008B176B"/>
    <w:rsid w:val="008B17C5"/>
    <w:rsid w:val="008B17F2"/>
    <w:rsid w:val="008B185D"/>
    <w:rsid w:val="008B18D8"/>
    <w:rsid w:val="008B18F3"/>
    <w:rsid w:val="008B1959"/>
    <w:rsid w:val="008B1A5C"/>
    <w:rsid w:val="008B1A69"/>
    <w:rsid w:val="008B1A9A"/>
    <w:rsid w:val="008B1AD8"/>
    <w:rsid w:val="008B1ADE"/>
    <w:rsid w:val="008B1B27"/>
    <w:rsid w:val="008B1B55"/>
    <w:rsid w:val="008B1B6F"/>
    <w:rsid w:val="008B1B74"/>
    <w:rsid w:val="008B1BCA"/>
    <w:rsid w:val="008B1C32"/>
    <w:rsid w:val="008B1C75"/>
    <w:rsid w:val="008B1C90"/>
    <w:rsid w:val="008B1CB3"/>
    <w:rsid w:val="008B1CEF"/>
    <w:rsid w:val="008B1D1E"/>
    <w:rsid w:val="008B1D32"/>
    <w:rsid w:val="008B1D38"/>
    <w:rsid w:val="008B1DBA"/>
    <w:rsid w:val="008B1DBE"/>
    <w:rsid w:val="008B1DF7"/>
    <w:rsid w:val="008B1E6E"/>
    <w:rsid w:val="008B1E72"/>
    <w:rsid w:val="008B1ED1"/>
    <w:rsid w:val="008B1F08"/>
    <w:rsid w:val="008B1F33"/>
    <w:rsid w:val="008B1F67"/>
    <w:rsid w:val="008B1FC8"/>
    <w:rsid w:val="008B1FDA"/>
    <w:rsid w:val="008B1FDB"/>
    <w:rsid w:val="008B2044"/>
    <w:rsid w:val="008B2053"/>
    <w:rsid w:val="008B2080"/>
    <w:rsid w:val="008B20FA"/>
    <w:rsid w:val="008B20FF"/>
    <w:rsid w:val="008B2106"/>
    <w:rsid w:val="008B210E"/>
    <w:rsid w:val="008B2119"/>
    <w:rsid w:val="008B212D"/>
    <w:rsid w:val="008B217F"/>
    <w:rsid w:val="008B2187"/>
    <w:rsid w:val="008B219D"/>
    <w:rsid w:val="008B21A5"/>
    <w:rsid w:val="008B21A6"/>
    <w:rsid w:val="008B21C9"/>
    <w:rsid w:val="008B2207"/>
    <w:rsid w:val="008B2277"/>
    <w:rsid w:val="008B228C"/>
    <w:rsid w:val="008B2291"/>
    <w:rsid w:val="008B22A0"/>
    <w:rsid w:val="008B22B5"/>
    <w:rsid w:val="008B22C4"/>
    <w:rsid w:val="008B22CF"/>
    <w:rsid w:val="008B22FF"/>
    <w:rsid w:val="008B231B"/>
    <w:rsid w:val="008B233E"/>
    <w:rsid w:val="008B236E"/>
    <w:rsid w:val="008B2381"/>
    <w:rsid w:val="008B23AF"/>
    <w:rsid w:val="008B2412"/>
    <w:rsid w:val="008B242F"/>
    <w:rsid w:val="008B2433"/>
    <w:rsid w:val="008B2451"/>
    <w:rsid w:val="008B245D"/>
    <w:rsid w:val="008B248C"/>
    <w:rsid w:val="008B24CB"/>
    <w:rsid w:val="008B24D2"/>
    <w:rsid w:val="008B250F"/>
    <w:rsid w:val="008B2514"/>
    <w:rsid w:val="008B2527"/>
    <w:rsid w:val="008B2532"/>
    <w:rsid w:val="008B2539"/>
    <w:rsid w:val="008B2568"/>
    <w:rsid w:val="008B256D"/>
    <w:rsid w:val="008B2593"/>
    <w:rsid w:val="008B25C1"/>
    <w:rsid w:val="008B25CE"/>
    <w:rsid w:val="008B2633"/>
    <w:rsid w:val="008B268C"/>
    <w:rsid w:val="008B269E"/>
    <w:rsid w:val="008B26CF"/>
    <w:rsid w:val="008B26F7"/>
    <w:rsid w:val="008B26FA"/>
    <w:rsid w:val="008B271D"/>
    <w:rsid w:val="008B2748"/>
    <w:rsid w:val="008B2764"/>
    <w:rsid w:val="008B2787"/>
    <w:rsid w:val="008B27A0"/>
    <w:rsid w:val="008B27C0"/>
    <w:rsid w:val="008B27CD"/>
    <w:rsid w:val="008B280B"/>
    <w:rsid w:val="008B286D"/>
    <w:rsid w:val="008B2875"/>
    <w:rsid w:val="008B2892"/>
    <w:rsid w:val="008B28A5"/>
    <w:rsid w:val="008B28B8"/>
    <w:rsid w:val="008B28D9"/>
    <w:rsid w:val="008B28E2"/>
    <w:rsid w:val="008B290F"/>
    <w:rsid w:val="008B291C"/>
    <w:rsid w:val="008B2961"/>
    <w:rsid w:val="008B29C8"/>
    <w:rsid w:val="008B29D6"/>
    <w:rsid w:val="008B2A56"/>
    <w:rsid w:val="008B2A7A"/>
    <w:rsid w:val="008B2A7F"/>
    <w:rsid w:val="008B2AE1"/>
    <w:rsid w:val="008B2B75"/>
    <w:rsid w:val="008B2B77"/>
    <w:rsid w:val="008B2B7D"/>
    <w:rsid w:val="008B2CBE"/>
    <w:rsid w:val="008B2CC7"/>
    <w:rsid w:val="008B2CD8"/>
    <w:rsid w:val="008B2CE6"/>
    <w:rsid w:val="008B2CF0"/>
    <w:rsid w:val="008B2D01"/>
    <w:rsid w:val="008B2DA5"/>
    <w:rsid w:val="008B2DF1"/>
    <w:rsid w:val="008B2E21"/>
    <w:rsid w:val="008B2E51"/>
    <w:rsid w:val="008B2E5F"/>
    <w:rsid w:val="008B2E7D"/>
    <w:rsid w:val="008B2ED6"/>
    <w:rsid w:val="008B2F04"/>
    <w:rsid w:val="008B2F1D"/>
    <w:rsid w:val="008B2F3B"/>
    <w:rsid w:val="008B2F48"/>
    <w:rsid w:val="008B2F59"/>
    <w:rsid w:val="008B2F67"/>
    <w:rsid w:val="008B2F95"/>
    <w:rsid w:val="008B2FA5"/>
    <w:rsid w:val="008B2FB4"/>
    <w:rsid w:val="008B2FFB"/>
    <w:rsid w:val="008B3030"/>
    <w:rsid w:val="008B3059"/>
    <w:rsid w:val="008B309B"/>
    <w:rsid w:val="008B30D5"/>
    <w:rsid w:val="008B30EA"/>
    <w:rsid w:val="008B311C"/>
    <w:rsid w:val="008B31D8"/>
    <w:rsid w:val="008B31EE"/>
    <w:rsid w:val="008B327B"/>
    <w:rsid w:val="008B32DD"/>
    <w:rsid w:val="008B32FE"/>
    <w:rsid w:val="008B330F"/>
    <w:rsid w:val="008B3355"/>
    <w:rsid w:val="008B339E"/>
    <w:rsid w:val="008B33C3"/>
    <w:rsid w:val="008B33D1"/>
    <w:rsid w:val="008B33EB"/>
    <w:rsid w:val="008B33F2"/>
    <w:rsid w:val="008B33FC"/>
    <w:rsid w:val="008B342B"/>
    <w:rsid w:val="008B345D"/>
    <w:rsid w:val="008B346A"/>
    <w:rsid w:val="008B3487"/>
    <w:rsid w:val="008B3494"/>
    <w:rsid w:val="008B34A3"/>
    <w:rsid w:val="008B34A7"/>
    <w:rsid w:val="008B34A8"/>
    <w:rsid w:val="008B34B0"/>
    <w:rsid w:val="008B34D5"/>
    <w:rsid w:val="008B34F1"/>
    <w:rsid w:val="008B3512"/>
    <w:rsid w:val="008B3538"/>
    <w:rsid w:val="008B3557"/>
    <w:rsid w:val="008B35B1"/>
    <w:rsid w:val="008B361F"/>
    <w:rsid w:val="008B3642"/>
    <w:rsid w:val="008B3694"/>
    <w:rsid w:val="008B36AA"/>
    <w:rsid w:val="008B36B7"/>
    <w:rsid w:val="008B36C4"/>
    <w:rsid w:val="008B36D3"/>
    <w:rsid w:val="008B36E1"/>
    <w:rsid w:val="008B3726"/>
    <w:rsid w:val="008B372F"/>
    <w:rsid w:val="008B373B"/>
    <w:rsid w:val="008B37BB"/>
    <w:rsid w:val="008B3802"/>
    <w:rsid w:val="008B3873"/>
    <w:rsid w:val="008B3877"/>
    <w:rsid w:val="008B38C8"/>
    <w:rsid w:val="008B38E5"/>
    <w:rsid w:val="008B38F4"/>
    <w:rsid w:val="008B3900"/>
    <w:rsid w:val="008B3906"/>
    <w:rsid w:val="008B392E"/>
    <w:rsid w:val="008B393E"/>
    <w:rsid w:val="008B3966"/>
    <w:rsid w:val="008B3979"/>
    <w:rsid w:val="008B39CF"/>
    <w:rsid w:val="008B3A0D"/>
    <w:rsid w:val="008B3A34"/>
    <w:rsid w:val="008B3A41"/>
    <w:rsid w:val="008B3A73"/>
    <w:rsid w:val="008B3AA8"/>
    <w:rsid w:val="008B3AAE"/>
    <w:rsid w:val="008B3AD9"/>
    <w:rsid w:val="008B3ADE"/>
    <w:rsid w:val="008B3B18"/>
    <w:rsid w:val="008B3B2B"/>
    <w:rsid w:val="008B3B47"/>
    <w:rsid w:val="008B3B8F"/>
    <w:rsid w:val="008B3C2F"/>
    <w:rsid w:val="008B3C39"/>
    <w:rsid w:val="008B3C46"/>
    <w:rsid w:val="008B3C8D"/>
    <w:rsid w:val="008B3CE4"/>
    <w:rsid w:val="008B3CFF"/>
    <w:rsid w:val="008B3D33"/>
    <w:rsid w:val="008B3D46"/>
    <w:rsid w:val="008B3D52"/>
    <w:rsid w:val="008B3D58"/>
    <w:rsid w:val="008B3E28"/>
    <w:rsid w:val="008B3E52"/>
    <w:rsid w:val="008B3E57"/>
    <w:rsid w:val="008B3E73"/>
    <w:rsid w:val="008B3F64"/>
    <w:rsid w:val="008B3F81"/>
    <w:rsid w:val="008B3F8E"/>
    <w:rsid w:val="008B3FAB"/>
    <w:rsid w:val="008B3FC4"/>
    <w:rsid w:val="008B3FF0"/>
    <w:rsid w:val="008B3FF6"/>
    <w:rsid w:val="008B4026"/>
    <w:rsid w:val="008B405B"/>
    <w:rsid w:val="008B40A4"/>
    <w:rsid w:val="008B40AC"/>
    <w:rsid w:val="008B40C4"/>
    <w:rsid w:val="008B40E6"/>
    <w:rsid w:val="008B4132"/>
    <w:rsid w:val="008B413E"/>
    <w:rsid w:val="008B4145"/>
    <w:rsid w:val="008B419F"/>
    <w:rsid w:val="008B41AA"/>
    <w:rsid w:val="008B41AE"/>
    <w:rsid w:val="008B41B8"/>
    <w:rsid w:val="008B41F5"/>
    <w:rsid w:val="008B4208"/>
    <w:rsid w:val="008B422A"/>
    <w:rsid w:val="008B4291"/>
    <w:rsid w:val="008B429A"/>
    <w:rsid w:val="008B42D6"/>
    <w:rsid w:val="008B42E5"/>
    <w:rsid w:val="008B4302"/>
    <w:rsid w:val="008B4306"/>
    <w:rsid w:val="008B4321"/>
    <w:rsid w:val="008B432A"/>
    <w:rsid w:val="008B4335"/>
    <w:rsid w:val="008B4351"/>
    <w:rsid w:val="008B4382"/>
    <w:rsid w:val="008B4395"/>
    <w:rsid w:val="008B43B7"/>
    <w:rsid w:val="008B43C6"/>
    <w:rsid w:val="008B43CB"/>
    <w:rsid w:val="008B43CF"/>
    <w:rsid w:val="008B43E4"/>
    <w:rsid w:val="008B43F5"/>
    <w:rsid w:val="008B444A"/>
    <w:rsid w:val="008B4462"/>
    <w:rsid w:val="008B4497"/>
    <w:rsid w:val="008B449A"/>
    <w:rsid w:val="008B44D3"/>
    <w:rsid w:val="008B44EF"/>
    <w:rsid w:val="008B4527"/>
    <w:rsid w:val="008B4537"/>
    <w:rsid w:val="008B4586"/>
    <w:rsid w:val="008B45AF"/>
    <w:rsid w:val="008B45D3"/>
    <w:rsid w:val="008B45DC"/>
    <w:rsid w:val="008B45F2"/>
    <w:rsid w:val="008B45F8"/>
    <w:rsid w:val="008B4612"/>
    <w:rsid w:val="008B4665"/>
    <w:rsid w:val="008B4675"/>
    <w:rsid w:val="008B4685"/>
    <w:rsid w:val="008B46B7"/>
    <w:rsid w:val="008B46F7"/>
    <w:rsid w:val="008B4705"/>
    <w:rsid w:val="008B4709"/>
    <w:rsid w:val="008B4775"/>
    <w:rsid w:val="008B4787"/>
    <w:rsid w:val="008B47A7"/>
    <w:rsid w:val="008B47D5"/>
    <w:rsid w:val="008B47E2"/>
    <w:rsid w:val="008B47E8"/>
    <w:rsid w:val="008B482C"/>
    <w:rsid w:val="008B4831"/>
    <w:rsid w:val="008B4876"/>
    <w:rsid w:val="008B4915"/>
    <w:rsid w:val="008B4956"/>
    <w:rsid w:val="008B499F"/>
    <w:rsid w:val="008B49C1"/>
    <w:rsid w:val="008B49D3"/>
    <w:rsid w:val="008B4A01"/>
    <w:rsid w:val="008B4A62"/>
    <w:rsid w:val="008B4A63"/>
    <w:rsid w:val="008B4A66"/>
    <w:rsid w:val="008B4A8E"/>
    <w:rsid w:val="008B4ACB"/>
    <w:rsid w:val="008B4ADB"/>
    <w:rsid w:val="008B4B51"/>
    <w:rsid w:val="008B4B5A"/>
    <w:rsid w:val="008B4B90"/>
    <w:rsid w:val="008B4BC9"/>
    <w:rsid w:val="008B4C05"/>
    <w:rsid w:val="008B4C49"/>
    <w:rsid w:val="008B4C50"/>
    <w:rsid w:val="008B4C67"/>
    <w:rsid w:val="008B4CB9"/>
    <w:rsid w:val="008B4CC4"/>
    <w:rsid w:val="008B4CE4"/>
    <w:rsid w:val="008B4D0A"/>
    <w:rsid w:val="008B4D2B"/>
    <w:rsid w:val="008B4D48"/>
    <w:rsid w:val="008B4D68"/>
    <w:rsid w:val="008B4D84"/>
    <w:rsid w:val="008B4D9C"/>
    <w:rsid w:val="008B4DAB"/>
    <w:rsid w:val="008B4DD5"/>
    <w:rsid w:val="008B4E0A"/>
    <w:rsid w:val="008B4E38"/>
    <w:rsid w:val="008B4E43"/>
    <w:rsid w:val="008B4E45"/>
    <w:rsid w:val="008B4E4B"/>
    <w:rsid w:val="008B4E56"/>
    <w:rsid w:val="008B4E6E"/>
    <w:rsid w:val="008B4E71"/>
    <w:rsid w:val="008B4E7A"/>
    <w:rsid w:val="008B4E89"/>
    <w:rsid w:val="008B4EAA"/>
    <w:rsid w:val="008B4EB3"/>
    <w:rsid w:val="008B4F10"/>
    <w:rsid w:val="008B4F2C"/>
    <w:rsid w:val="008B4F72"/>
    <w:rsid w:val="008B4F8C"/>
    <w:rsid w:val="008B5007"/>
    <w:rsid w:val="008B5036"/>
    <w:rsid w:val="008B5040"/>
    <w:rsid w:val="008B5062"/>
    <w:rsid w:val="008B50BC"/>
    <w:rsid w:val="008B50BD"/>
    <w:rsid w:val="008B5172"/>
    <w:rsid w:val="008B5186"/>
    <w:rsid w:val="008B5198"/>
    <w:rsid w:val="008B51A8"/>
    <w:rsid w:val="008B524B"/>
    <w:rsid w:val="008B5252"/>
    <w:rsid w:val="008B5253"/>
    <w:rsid w:val="008B5258"/>
    <w:rsid w:val="008B527D"/>
    <w:rsid w:val="008B528B"/>
    <w:rsid w:val="008B52C8"/>
    <w:rsid w:val="008B52E9"/>
    <w:rsid w:val="008B5344"/>
    <w:rsid w:val="008B535E"/>
    <w:rsid w:val="008B5381"/>
    <w:rsid w:val="008B5384"/>
    <w:rsid w:val="008B53B1"/>
    <w:rsid w:val="008B53CE"/>
    <w:rsid w:val="008B53F0"/>
    <w:rsid w:val="008B5420"/>
    <w:rsid w:val="008B542E"/>
    <w:rsid w:val="008B544D"/>
    <w:rsid w:val="008B5462"/>
    <w:rsid w:val="008B5470"/>
    <w:rsid w:val="008B548C"/>
    <w:rsid w:val="008B5499"/>
    <w:rsid w:val="008B54A8"/>
    <w:rsid w:val="008B54CC"/>
    <w:rsid w:val="008B5505"/>
    <w:rsid w:val="008B5510"/>
    <w:rsid w:val="008B5522"/>
    <w:rsid w:val="008B552A"/>
    <w:rsid w:val="008B564B"/>
    <w:rsid w:val="008B5675"/>
    <w:rsid w:val="008B56BA"/>
    <w:rsid w:val="008B56DA"/>
    <w:rsid w:val="008B56F3"/>
    <w:rsid w:val="008B574D"/>
    <w:rsid w:val="008B57B7"/>
    <w:rsid w:val="008B5811"/>
    <w:rsid w:val="008B5846"/>
    <w:rsid w:val="008B5880"/>
    <w:rsid w:val="008B588A"/>
    <w:rsid w:val="008B58A3"/>
    <w:rsid w:val="008B595D"/>
    <w:rsid w:val="008B595F"/>
    <w:rsid w:val="008B596A"/>
    <w:rsid w:val="008B599B"/>
    <w:rsid w:val="008B59A0"/>
    <w:rsid w:val="008B5A53"/>
    <w:rsid w:val="008B5A7A"/>
    <w:rsid w:val="008B5A97"/>
    <w:rsid w:val="008B5AA5"/>
    <w:rsid w:val="008B5AAC"/>
    <w:rsid w:val="008B5B2A"/>
    <w:rsid w:val="008B5B57"/>
    <w:rsid w:val="008B5B77"/>
    <w:rsid w:val="008B5B8D"/>
    <w:rsid w:val="008B5BAC"/>
    <w:rsid w:val="008B5C05"/>
    <w:rsid w:val="008B5C20"/>
    <w:rsid w:val="008B5C58"/>
    <w:rsid w:val="008B5C72"/>
    <w:rsid w:val="008B5C98"/>
    <w:rsid w:val="008B5CB6"/>
    <w:rsid w:val="008B5CD7"/>
    <w:rsid w:val="008B5D03"/>
    <w:rsid w:val="008B5D63"/>
    <w:rsid w:val="008B5D99"/>
    <w:rsid w:val="008B5DBB"/>
    <w:rsid w:val="008B5DF8"/>
    <w:rsid w:val="008B5DFF"/>
    <w:rsid w:val="008B5E06"/>
    <w:rsid w:val="008B5E31"/>
    <w:rsid w:val="008B5E56"/>
    <w:rsid w:val="008B5E7C"/>
    <w:rsid w:val="008B5EA1"/>
    <w:rsid w:val="008B5F1F"/>
    <w:rsid w:val="008B5F76"/>
    <w:rsid w:val="008B5F94"/>
    <w:rsid w:val="008B5FB2"/>
    <w:rsid w:val="008B5FDC"/>
    <w:rsid w:val="008B6063"/>
    <w:rsid w:val="008B6071"/>
    <w:rsid w:val="008B6118"/>
    <w:rsid w:val="008B6170"/>
    <w:rsid w:val="008B624D"/>
    <w:rsid w:val="008B6260"/>
    <w:rsid w:val="008B6268"/>
    <w:rsid w:val="008B6280"/>
    <w:rsid w:val="008B6287"/>
    <w:rsid w:val="008B62F0"/>
    <w:rsid w:val="008B6324"/>
    <w:rsid w:val="008B6354"/>
    <w:rsid w:val="008B6365"/>
    <w:rsid w:val="008B6371"/>
    <w:rsid w:val="008B637D"/>
    <w:rsid w:val="008B63C8"/>
    <w:rsid w:val="008B6480"/>
    <w:rsid w:val="008B6501"/>
    <w:rsid w:val="008B6513"/>
    <w:rsid w:val="008B652C"/>
    <w:rsid w:val="008B6533"/>
    <w:rsid w:val="008B6536"/>
    <w:rsid w:val="008B6542"/>
    <w:rsid w:val="008B6565"/>
    <w:rsid w:val="008B6576"/>
    <w:rsid w:val="008B6578"/>
    <w:rsid w:val="008B657A"/>
    <w:rsid w:val="008B65A1"/>
    <w:rsid w:val="008B65B0"/>
    <w:rsid w:val="008B65B9"/>
    <w:rsid w:val="008B65BA"/>
    <w:rsid w:val="008B6622"/>
    <w:rsid w:val="008B6659"/>
    <w:rsid w:val="008B6668"/>
    <w:rsid w:val="008B667D"/>
    <w:rsid w:val="008B6684"/>
    <w:rsid w:val="008B674A"/>
    <w:rsid w:val="008B674C"/>
    <w:rsid w:val="008B678D"/>
    <w:rsid w:val="008B67E3"/>
    <w:rsid w:val="008B67EE"/>
    <w:rsid w:val="008B681C"/>
    <w:rsid w:val="008B6840"/>
    <w:rsid w:val="008B6856"/>
    <w:rsid w:val="008B685E"/>
    <w:rsid w:val="008B6864"/>
    <w:rsid w:val="008B6876"/>
    <w:rsid w:val="008B687D"/>
    <w:rsid w:val="008B689C"/>
    <w:rsid w:val="008B68C0"/>
    <w:rsid w:val="008B68DD"/>
    <w:rsid w:val="008B68F9"/>
    <w:rsid w:val="008B6902"/>
    <w:rsid w:val="008B69BE"/>
    <w:rsid w:val="008B6A40"/>
    <w:rsid w:val="008B6A43"/>
    <w:rsid w:val="008B6A65"/>
    <w:rsid w:val="008B6A6B"/>
    <w:rsid w:val="008B6AC9"/>
    <w:rsid w:val="008B6B0F"/>
    <w:rsid w:val="008B6B4C"/>
    <w:rsid w:val="008B6BA4"/>
    <w:rsid w:val="008B6BAF"/>
    <w:rsid w:val="008B6BB5"/>
    <w:rsid w:val="008B6BCC"/>
    <w:rsid w:val="008B6C22"/>
    <w:rsid w:val="008B6C57"/>
    <w:rsid w:val="008B6C76"/>
    <w:rsid w:val="008B6C7B"/>
    <w:rsid w:val="008B6C89"/>
    <w:rsid w:val="008B6CA0"/>
    <w:rsid w:val="008B6CB4"/>
    <w:rsid w:val="008B6CBA"/>
    <w:rsid w:val="008B6D85"/>
    <w:rsid w:val="008B6D98"/>
    <w:rsid w:val="008B6E30"/>
    <w:rsid w:val="008B6E3F"/>
    <w:rsid w:val="008B6E5B"/>
    <w:rsid w:val="008B6E9F"/>
    <w:rsid w:val="008B6ECC"/>
    <w:rsid w:val="008B6EDC"/>
    <w:rsid w:val="008B6F42"/>
    <w:rsid w:val="008B6F53"/>
    <w:rsid w:val="008B6F6E"/>
    <w:rsid w:val="008B6F76"/>
    <w:rsid w:val="008B6F84"/>
    <w:rsid w:val="008B6FA4"/>
    <w:rsid w:val="008B6FBF"/>
    <w:rsid w:val="008B6FE7"/>
    <w:rsid w:val="008B7035"/>
    <w:rsid w:val="008B7041"/>
    <w:rsid w:val="008B7067"/>
    <w:rsid w:val="008B70B6"/>
    <w:rsid w:val="008B70F8"/>
    <w:rsid w:val="008B712C"/>
    <w:rsid w:val="008B7144"/>
    <w:rsid w:val="008B7181"/>
    <w:rsid w:val="008B71B6"/>
    <w:rsid w:val="008B71D7"/>
    <w:rsid w:val="008B7225"/>
    <w:rsid w:val="008B7238"/>
    <w:rsid w:val="008B7276"/>
    <w:rsid w:val="008B7284"/>
    <w:rsid w:val="008B72AE"/>
    <w:rsid w:val="008B72C8"/>
    <w:rsid w:val="008B72D3"/>
    <w:rsid w:val="008B72D5"/>
    <w:rsid w:val="008B72EA"/>
    <w:rsid w:val="008B7353"/>
    <w:rsid w:val="008B7378"/>
    <w:rsid w:val="008B73DA"/>
    <w:rsid w:val="008B73DF"/>
    <w:rsid w:val="008B73FE"/>
    <w:rsid w:val="008B741A"/>
    <w:rsid w:val="008B742F"/>
    <w:rsid w:val="008B7439"/>
    <w:rsid w:val="008B7457"/>
    <w:rsid w:val="008B74B9"/>
    <w:rsid w:val="008B74D6"/>
    <w:rsid w:val="008B74DD"/>
    <w:rsid w:val="008B7516"/>
    <w:rsid w:val="008B75D6"/>
    <w:rsid w:val="008B75F5"/>
    <w:rsid w:val="008B7622"/>
    <w:rsid w:val="008B7625"/>
    <w:rsid w:val="008B7688"/>
    <w:rsid w:val="008B7697"/>
    <w:rsid w:val="008B76A7"/>
    <w:rsid w:val="008B76C7"/>
    <w:rsid w:val="008B76D5"/>
    <w:rsid w:val="008B7709"/>
    <w:rsid w:val="008B777B"/>
    <w:rsid w:val="008B7796"/>
    <w:rsid w:val="008B77AE"/>
    <w:rsid w:val="008B781A"/>
    <w:rsid w:val="008B781C"/>
    <w:rsid w:val="008B7866"/>
    <w:rsid w:val="008B786F"/>
    <w:rsid w:val="008B7885"/>
    <w:rsid w:val="008B78E3"/>
    <w:rsid w:val="008B790D"/>
    <w:rsid w:val="008B792B"/>
    <w:rsid w:val="008B7947"/>
    <w:rsid w:val="008B7961"/>
    <w:rsid w:val="008B797C"/>
    <w:rsid w:val="008B79C1"/>
    <w:rsid w:val="008B79C3"/>
    <w:rsid w:val="008B79F5"/>
    <w:rsid w:val="008B7A0D"/>
    <w:rsid w:val="008B7A42"/>
    <w:rsid w:val="008B7A8E"/>
    <w:rsid w:val="008B7AA3"/>
    <w:rsid w:val="008B7AD7"/>
    <w:rsid w:val="008B7AF8"/>
    <w:rsid w:val="008B7B1C"/>
    <w:rsid w:val="008B7B53"/>
    <w:rsid w:val="008B7B6D"/>
    <w:rsid w:val="008B7B78"/>
    <w:rsid w:val="008B7B82"/>
    <w:rsid w:val="008B7B8E"/>
    <w:rsid w:val="008B7BB1"/>
    <w:rsid w:val="008B7BFE"/>
    <w:rsid w:val="008B7C45"/>
    <w:rsid w:val="008B7C47"/>
    <w:rsid w:val="008B7C63"/>
    <w:rsid w:val="008B7C87"/>
    <w:rsid w:val="008B7CEC"/>
    <w:rsid w:val="008B7D3F"/>
    <w:rsid w:val="008B7D80"/>
    <w:rsid w:val="008B7DD8"/>
    <w:rsid w:val="008B7DE0"/>
    <w:rsid w:val="008B7E03"/>
    <w:rsid w:val="008B7E22"/>
    <w:rsid w:val="008B7E29"/>
    <w:rsid w:val="008B7E7F"/>
    <w:rsid w:val="008B7EB2"/>
    <w:rsid w:val="008B7EC6"/>
    <w:rsid w:val="008B7EF7"/>
    <w:rsid w:val="008B7F00"/>
    <w:rsid w:val="008B7F34"/>
    <w:rsid w:val="008B7F75"/>
    <w:rsid w:val="008B7F78"/>
    <w:rsid w:val="008B7F7A"/>
    <w:rsid w:val="008B7F80"/>
    <w:rsid w:val="008B7FB8"/>
    <w:rsid w:val="008B7FBD"/>
    <w:rsid w:val="008B7FE6"/>
    <w:rsid w:val="008B7FFD"/>
    <w:rsid w:val="008C0029"/>
    <w:rsid w:val="008C00AF"/>
    <w:rsid w:val="008C0108"/>
    <w:rsid w:val="008C0115"/>
    <w:rsid w:val="008C0117"/>
    <w:rsid w:val="008C011F"/>
    <w:rsid w:val="008C0129"/>
    <w:rsid w:val="008C0197"/>
    <w:rsid w:val="008C0198"/>
    <w:rsid w:val="008C020E"/>
    <w:rsid w:val="008C021D"/>
    <w:rsid w:val="008C023B"/>
    <w:rsid w:val="008C023E"/>
    <w:rsid w:val="008C024F"/>
    <w:rsid w:val="008C025E"/>
    <w:rsid w:val="008C026C"/>
    <w:rsid w:val="008C0287"/>
    <w:rsid w:val="008C0299"/>
    <w:rsid w:val="008C02A9"/>
    <w:rsid w:val="008C02BD"/>
    <w:rsid w:val="008C02E9"/>
    <w:rsid w:val="008C02EB"/>
    <w:rsid w:val="008C02FA"/>
    <w:rsid w:val="008C035C"/>
    <w:rsid w:val="008C0367"/>
    <w:rsid w:val="008C0384"/>
    <w:rsid w:val="008C0388"/>
    <w:rsid w:val="008C03B9"/>
    <w:rsid w:val="008C03ED"/>
    <w:rsid w:val="008C0457"/>
    <w:rsid w:val="008C045E"/>
    <w:rsid w:val="008C049C"/>
    <w:rsid w:val="008C04AA"/>
    <w:rsid w:val="008C04CA"/>
    <w:rsid w:val="008C04F7"/>
    <w:rsid w:val="008C050F"/>
    <w:rsid w:val="008C0515"/>
    <w:rsid w:val="008C052E"/>
    <w:rsid w:val="008C0558"/>
    <w:rsid w:val="008C056A"/>
    <w:rsid w:val="008C05A2"/>
    <w:rsid w:val="008C05BA"/>
    <w:rsid w:val="008C05E0"/>
    <w:rsid w:val="008C060A"/>
    <w:rsid w:val="008C066C"/>
    <w:rsid w:val="008C0678"/>
    <w:rsid w:val="008C067A"/>
    <w:rsid w:val="008C069A"/>
    <w:rsid w:val="008C06FB"/>
    <w:rsid w:val="008C0733"/>
    <w:rsid w:val="008C075B"/>
    <w:rsid w:val="008C0767"/>
    <w:rsid w:val="008C076C"/>
    <w:rsid w:val="008C0780"/>
    <w:rsid w:val="008C0781"/>
    <w:rsid w:val="008C07BE"/>
    <w:rsid w:val="008C07E5"/>
    <w:rsid w:val="008C07F7"/>
    <w:rsid w:val="008C0807"/>
    <w:rsid w:val="008C0816"/>
    <w:rsid w:val="008C0834"/>
    <w:rsid w:val="008C084E"/>
    <w:rsid w:val="008C08E5"/>
    <w:rsid w:val="008C08E9"/>
    <w:rsid w:val="008C0900"/>
    <w:rsid w:val="008C0909"/>
    <w:rsid w:val="008C0910"/>
    <w:rsid w:val="008C0923"/>
    <w:rsid w:val="008C0924"/>
    <w:rsid w:val="008C097B"/>
    <w:rsid w:val="008C0994"/>
    <w:rsid w:val="008C099E"/>
    <w:rsid w:val="008C09B1"/>
    <w:rsid w:val="008C09CD"/>
    <w:rsid w:val="008C09E7"/>
    <w:rsid w:val="008C0A4F"/>
    <w:rsid w:val="008C0AAF"/>
    <w:rsid w:val="008C0ACC"/>
    <w:rsid w:val="008C0ACE"/>
    <w:rsid w:val="008C0AEF"/>
    <w:rsid w:val="008C0B4C"/>
    <w:rsid w:val="008C0BC3"/>
    <w:rsid w:val="008C0BF1"/>
    <w:rsid w:val="008C0C22"/>
    <w:rsid w:val="008C0C6A"/>
    <w:rsid w:val="008C0C78"/>
    <w:rsid w:val="008C0C7C"/>
    <w:rsid w:val="008C0CE0"/>
    <w:rsid w:val="008C0CE2"/>
    <w:rsid w:val="008C0D1F"/>
    <w:rsid w:val="008C0D22"/>
    <w:rsid w:val="008C0D2F"/>
    <w:rsid w:val="008C0D42"/>
    <w:rsid w:val="008C0D47"/>
    <w:rsid w:val="008C0DF1"/>
    <w:rsid w:val="008C0E0E"/>
    <w:rsid w:val="008C0E18"/>
    <w:rsid w:val="008C0E66"/>
    <w:rsid w:val="008C0E81"/>
    <w:rsid w:val="008C0E9A"/>
    <w:rsid w:val="008C0EA9"/>
    <w:rsid w:val="008C0EB0"/>
    <w:rsid w:val="008C0EE1"/>
    <w:rsid w:val="008C0F0F"/>
    <w:rsid w:val="008C0F1E"/>
    <w:rsid w:val="008C0F60"/>
    <w:rsid w:val="008C0F65"/>
    <w:rsid w:val="008C0F8D"/>
    <w:rsid w:val="008C0F9C"/>
    <w:rsid w:val="008C0FC0"/>
    <w:rsid w:val="008C1016"/>
    <w:rsid w:val="008C1026"/>
    <w:rsid w:val="008C1055"/>
    <w:rsid w:val="008C107E"/>
    <w:rsid w:val="008C108F"/>
    <w:rsid w:val="008C1095"/>
    <w:rsid w:val="008C10B2"/>
    <w:rsid w:val="008C10BA"/>
    <w:rsid w:val="008C10D1"/>
    <w:rsid w:val="008C10DA"/>
    <w:rsid w:val="008C110A"/>
    <w:rsid w:val="008C1125"/>
    <w:rsid w:val="008C1126"/>
    <w:rsid w:val="008C11BD"/>
    <w:rsid w:val="008C11C6"/>
    <w:rsid w:val="008C11F8"/>
    <w:rsid w:val="008C122A"/>
    <w:rsid w:val="008C122F"/>
    <w:rsid w:val="008C1263"/>
    <w:rsid w:val="008C126B"/>
    <w:rsid w:val="008C12CB"/>
    <w:rsid w:val="008C12DE"/>
    <w:rsid w:val="008C12EE"/>
    <w:rsid w:val="008C12F2"/>
    <w:rsid w:val="008C12FD"/>
    <w:rsid w:val="008C134B"/>
    <w:rsid w:val="008C13F9"/>
    <w:rsid w:val="008C141B"/>
    <w:rsid w:val="008C1433"/>
    <w:rsid w:val="008C149F"/>
    <w:rsid w:val="008C14A8"/>
    <w:rsid w:val="008C14CB"/>
    <w:rsid w:val="008C1513"/>
    <w:rsid w:val="008C151A"/>
    <w:rsid w:val="008C1573"/>
    <w:rsid w:val="008C1584"/>
    <w:rsid w:val="008C1591"/>
    <w:rsid w:val="008C15B2"/>
    <w:rsid w:val="008C15D6"/>
    <w:rsid w:val="008C15E5"/>
    <w:rsid w:val="008C15FC"/>
    <w:rsid w:val="008C1639"/>
    <w:rsid w:val="008C1663"/>
    <w:rsid w:val="008C167E"/>
    <w:rsid w:val="008C169C"/>
    <w:rsid w:val="008C16CD"/>
    <w:rsid w:val="008C16CE"/>
    <w:rsid w:val="008C17B1"/>
    <w:rsid w:val="008C17CB"/>
    <w:rsid w:val="008C17F0"/>
    <w:rsid w:val="008C1817"/>
    <w:rsid w:val="008C181D"/>
    <w:rsid w:val="008C1825"/>
    <w:rsid w:val="008C1861"/>
    <w:rsid w:val="008C18A6"/>
    <w:rsid w:val="008C18D6"/>
    <w:rsid w:val="008C190B"/>
    <w:rsid w:val="008C193D"/>
    <w:rsid w:val="008C1952"/>
    <w:rsid w:val="008C195E"/>
    <w:rsid w:val="008C195F"/>
    <w:rsid w:val="008C1983"/>
    <w:rsid w:val="008C1993"/>
    <w:rsid w:val="008C19B4"/>
    <w:rsid w:val="008C19C3"/>
    <w:rsid w:val="008C1A44"/>
    <w:rsid w:val="008C1A5A"/>
    <w:rsid w:val="008C1A5E"/>
    <w:rsid w:val="008C1A63"/>
    <w:rsid w:val="008C1A7B"/>
    <w:rsid w:val="008C1A86"/>
    <w:rsid w:val="008C1ABA"/>
    <w:rsid w:val="008C1AEA"/>
    <w:rsid w:val="008C1AF7"/>
    <w:rsid w:val="008C1B22"/>
    <w:rsid w:val="008C1B25"/>
    <w:rsid w:val="008C1B34"/>
    <w:rsid w:val="008C1B91"/>
    <w:rsid w:val="008C1BC8"/>
    <w:rsid w:val="008C1BD0"/>
    <w:rsid w:val="008C1BD1"/>
    <w:rsid w:val="008C1C05"/>
    <w:rsid w:val="008C1C0B"/>
    <w:rsid w:val="008C1C24"/>
    <w:rsid w:val="008C1C34"/>
    <w:rsid w:val="008C1C4E"/>
    <w:rsid w:val="008C1C58"/>
    <w:rsid w:val="008C1C74"/>
    <w:rsid w:val="008C1C81"/>
    <w:rsid w:val="008C1C90"/>
    <w:rsid w:val="008C1CFA"/>
    <w:rsid w:val="008C1D19"/>
    <w:rsid w:val="008C1D5E"/>
    <w:rsid w:val="008C1D6B"/>
    <w:rsid w:val="008C1D7D"/>
    <w:rsid w:val="008C1DDC"/>
    <w:rsid w:val="008C1DF3"/>
    <w:rsid w:val="008C1E17"/>
    <w:rsid w:val="008C1E1C"/>
    <w:rsid w:val="008C1E1D"/>
    <w:rsid w:val="008C1E45"/>
    <w:rsid w:val="008C1E66"/>
    <w:rsid w:val="008C1E76"/>
    <w:rsid w:val="008C1E7C"/>
    <w:rsid w:val="008C1E95"/>
    <w:rsid w:val="008C1EC9"/>
    <w:rsid w:val="008C1EE0"/>
    <w:rsid w:val="008C1EEB"/>
    <w:rsid w:val="008C1EFF"/>
    <w:rsid w:val="008C1F46"/>
    <w:rsid w:val="008C1F4E"/>
    <w:rsid w:val="008C1FEF"/>
    <w:rsid w:val="008C200B"/>
    <w:rsid w:val="008C2016"/>
    <w:rsid w:val="008C201A"/>
    <w:rsid w:val="008C2039"/>
    <w:rsid w:val="008C20B5"/>
    <w:rsid w:val="008C20B8"/>
    <w:rsid w:val="008C20D7"/>
    <w:rsid w:val="008C20E4"/>
    <w:rsid w:val="008C210D"/>
    <w:rsid w:val="008C214F"/>
    <w:rsid w:val="008C2165"/>
    <w:rsid w:val="008C218D"/>
    <w:rsid w:val="008C21CC"/>
    <w:rsid w:val="008C21EE"/>
    <w:rsid w:val="008C21F9"/>
    <w:rsid w:val="008C2243"/>
    <w:rsid w:val="008C226D"/>
    <w:rsid w:val="008C227E"/>
    <w:rsid w:val="008C2299"/>
    <w:rsid w:val="008C22D8"/>
    <w:rsid w:val="008C22FE"/>
    <w:rsid w:val="008C230B"/>
    <w:rsid w:val="008C231A"/>
    <w:rsid w:val="008C2341"/>
    <w:rsid w:val="008C2355"/>
    <w:rsid w:val="008C23FA"/>
    <w:rsid w:val="008C240E"/>
    <w:rsid w:val="008C2415"/>
    <w:rsid w:val="008C248B"/>
    <w:rsid w:val="008C249D"/>
    <w:rsid w:val="008C24A5"/>
    <w:rsid w:val="008C24BB"/>
    <w:rsid w:val="008C24D4"/>
    <w:rsid w:val="008C24D8"/>
    <w:rsid w:val="008C24FE"/>
    <w:rsid w:val="008C250F"/>
    <w:rsid w:val="008C2517"/>
    <w:rsid w:val="008C2525"/>
    <w:rsid w:val="008C253B"/>
    <w:rsid w:val="008C2540"/>
    <w:rsid w:val="008C2547"/>
    <w:rsid w:val="008C256A"/>
    <w:rsid w:val="008C2580"/>
    <w:rsid w:val="008C25D0"/>
    <w:rsid w:val="008C25F7"/>
    <w:rsid w:val="008C25FF"/>
    <w:rsid w:val="008C261F"/>
    <w:rsid w:val="008C2645"/>
    <w:rsid w:val="008C265C"/>
    <w:rsid w:val="008C2666"/>
    <w:rsid w:val="008C268D"/>
    <w:rsid w:val="008C26F4"/>
    <w:rsid w:val="008C26FD"/>
    <w:rsid w:val="008C270C"/>
    <w:rsid w:val="008C276E"/>
    <w:rsid w:val="008C27F5"/>
    <w:rsid w:val="008C27FC"/>
    <w:rsid w:val="008C2818"/>
    <w:rsid w:val="008C2852"/>
    <w:rsid w:val="008C288D"/>
    <w:rsid w:val="008C28D5"/>
    <w:rsid w:val="008C28ED"/>
    <w:rsid w:val="008C290D"/>
    <w:rsid w:val="008C293C"/>
    <w:rsid w:val="008C295F"/>
    <w:rsid w:val="008C2999"/>
    <w:rsid w:val="008C29B3"/>
    <w:rsid w:val="008C29B8"/>
    <w:rsid w:val="008C29C0"/>
    <w:rsid w:val="008C2A10"/>
    <w:rsid w:val="008C2A5D"/>
    <w:rsid w:val="008C2A65"/>
    <w:rsid w:val="008C2A6E"/>
    <w:rsid w:val="008C2A70"/>
    <w:rsid w:val="008C2AFF"/>
    <w:rsid w:val="008C2B58"/>
    <w:rsid w:val="008C2B78"/>
    <w:rsid w:val="008C2BA3"/>
    <w:rsid w:val="008C2BB0"/>
    <w:rsid w:val="008C2BB3"/>
    <w:rsid w:val="008C2BC4"/>
    <w:rsid w:val="008C2C16"/>
    <w:rsid w:val="008C2C29"/>
    <w:rsid w:val="008C2C32"/>
    <w:rsid w:val="008C2C76"/>
    <w:rsid w:val="008C2C9A"/>
    <w:rsid w:val="008C2CEA"/>
    <w:rsid w:val="008C2D01"/>
    <w:rsid w:val="008C2D14"/>
    <w:rsid w:val="008C2D1A"/>
    <w:rsid w:val="008C2D4A"/>
    <w:rsid w:val="008C2D6A"/>
    <w:rsid w:val="008C2D7D"/>
    <w:rsid w:val="008C2DA2"/>
    <w:rsid w:val="008C2DA5"/>
    <w:rsid w:val="008C2DA8"/>
    <w:rsid w:val="008C2DAC"/>
    <w:rsid w:val="008C2DC8"/>
    <w:rsid w:val="008C2DD5"/>
    <w:rsid w:val="008C2E23"/>
    <w:rsid w:val="008C2E24"/>
    <w:rsid w:val="008C2E37"/>
    <w:rsid w:val="008C2E3E"/>
    <w:rsid w:val="008C2E9F"/>
    <w:rsid w:val="008C2F00"/>
    <w:rsid w:val="008C2F2F"/>
    <w:rsid w:val="008C2F42"/>
    <w:rsid w:val="008C2F78"/>
    <w:rsid w:val="008C2F9F"/>
    <w:rsid w:val="008C2FEA"/>
    <w:rsid w:val="008C2FFD"/>
    <w:rsid w:val="008C3011"/>
    <w:rsid w:val="008C3013"/>
    <w:rsid w:val="008C3045"/>
    <w:rsid w:val="008C304F"/>
    <w:rsid w:val="008C3057"/>
    <w:rsid w:val="008C307C"/>
    <w:rsid w:val="008C30FB"/>
    <w:rsid w:val="008C3106"/>
    <w:rsid w:val="008C3130"/>
    <w:rsid w:val="008C3182"/>
    <w:rsid w:val="008C3189"/>
    <w:rsid w:val="008C31A9"/>
    <w:rsid w:val="008C31C0"/>
    <w:rsid w:val="008C31D4"/>
    <w:rsid w:val="008C3213"/>
    <w:rsid w:val="008C325F"/>
    <w:rsid w:val="008C3260"/>
    <w:rsid w:val="008C32EF"/>
    <w:rsid w:val="008C334D"/>
    <w:rsid w:val="008C33A0"/>
    <w:rsid w:val="008C33B4"/>
    <w:rsid w:val="008C33CB"/>
    <w:rsid w:val="008C33F3"/>
    <w:rsid w:val="008C340E"/>
    <w:rsid w:val="008C3485"/>
    <w:rsid w:val="008C348D"/>
    <w:rsid w:val="008C34B6"/>
    <w:rsid w:val="008C34B9"/>
    <w:rsid w:val="008C360F"/>
    <w:rsid w:val="008C3622"/>
    <w:rsid w:val="008C3626"/>
    <w:rsid w:val="008C3630"/>
    <w:rsid w:val="008C3659"/>
    <w:rsid w:val="008C3689"/>
    <w:rsid w:val="008C368B"/>
    <w:rsid w:val="008C3693"/>
    <w:rsid w:val="008C36FB"/>
    <w:rsid w:val="008C37B3"/>
    <w:rsid w:val="008C37CD"/>
    <w:rsid w:val="008C37F5"/>
    <w:rsid w:val="008C3833"/>
    <w:rsid w:val="008C3869"/>
    <w:rsid w:val="008C3874"/>
    <w:rsid w:val="008C38A7"/>
    <w:rsid w:val="008C38A8"/>
    <w:rsid w:val="008C38D8"/>
    <w:rsid w:val="008C3923"/>
    <w:rsid w:val="008C396F"/>
    <w:rsid w:val="008C39E3"/>
    <w:rsid w:val="008C3A23"/>
    <w:rsid w:val="008C3A50"/>
    <w:rsid w:val="008C3A5F"/>
    <w:rsid w:val="008C3A67"/>
    <w:rsid w:val="008C3A6B"/>
    <w:rsid w:val="008C3AA6"/>
    <w:rsid w:val="008C3AD0"/>
    <w:rsid w:val="008C3B0B"/>
    <w:rsid w:val="008C3B90"/>
    <w:rsid w:val="008C3BA6"/>
    <w:rsid w:val="008C3BBC"/>
    <w:rsid w:val="008C3BBD"/>
    <w:rsid w:val="008C3BEE"/>
    <w:rsid w:val="008C3C01"/>
    <w:rsid w:val="008C3C13"/>
    <w:rsid w:val="008C3C34"/>
    <w:rsid w:val="008C3C53"/>
    <w:rsid w:val="008C3C8B"/>
    <w:rsid w:val="008C3CAF"/>
    <w:rsid w:val="008C3CF6"/>
    <w:rsid w:val="008C3D1C"/>
    <w:rsid w:val="008C3D2A"/>
    <w:rsid w:val="008C3D54"/>
    <w:rsid w:val="008C3D73"/>
    <w:rsid w:val="008C3DA4"/>
    <w:rsid w:val="008C3F28"/>
    <w:rsid w:val="008C3F47"/>
    <w:rsid w:val="008C3F6A"/>
    <w:rsid w:val="008C3F6F"/>
    <w:rsid w:val="008C3FA1"/>
    <w:rsid w:val="008C3FAE"/>
    <w:rsid w:val="008C3FB2"/>
    <w:rsid w:val="008C3FB3"/>
    <w:rsid w:val="008C3FDA"/>
    <w:rsid w:val="008C4004"/>
    <w:rsid w:val="008C401A"/>
    <w:rsid w:val="008C40B0"/>
    <w:rsid w:val="008C4156"/>
    <w:rsid w:val="008C4162"/>
    <w:rsid w:val="008C4168"/>
    <w:rsid w:val="008C416E"/>
    <w:rsid w:val="008C41D6"/>
    <w:rsid w:val="008C41F3"/>
    <w:rsid w:val="008C421F"/>
    <w:rsid w:val="008C423D"/>
    <w:rsid w:val="008C4241"/>
    <w:rsid w:val="008C42D9"/>
    <w:rsid w:val="008C42FF"/>
    <w:rsid w:val="008C431C"/>
    <w:rsid w:val="008C4334"/>
    <w:rsid w:val="008C43B8"/>
    <w:rsid w:val="008C4405"/>
    <w:rsid w:val="008C4450"/>
    <w:rsid w:val="008C4496"/>
    <w:rsid w:val="008C44D6"/>
    <w:rsid w:val="008C44DA"/>
    <w:rsid w:val="008C4527"/>
    <w:rsid w:val="008C4529"/>
    <w:rsid w:val="008C4530"/>
    <w:rsid w:val="008C455D"/>
    <w:rsid w:val="008C4575"/>
    <w:rsid w:val="008C4584"/>
    <w:rsid w:val="008C4598"/>
    <w:rsid w:val="008C4662"/>
    <w:rsid w:val="008C4691"/>
    <w:rsid w:val="008C469C"/>
    <w:rsid w:val="008C473D"/>
    <w:rsid w:val="008C4746"/>
    <w:rsid w:val="008C4756"/>
    <w:rsid w:val="008C47B2"/>
    <w:rsid w:val="008C47ED"/>
    <w:rsid w:val="008C4802"/>
    <w:rsid w:val="008C4817"/>
    <w:rsid w:val="008C482B"/>
    <w:rsid w:val="008C4837"/>
    <w:rsid w:val="008C4842"/>
    <w:rsid w:val="008C4849"/>
    <w:rsid w:val="008C4888"/>
    <w:rsid w:val="008C490B"/>
    <w:rsid w:val="008C4960"/>
    <w:rsid w:val="008C4976"/>
    <w:rsid w:val="008C49BF"/>
    <w:rsid w:val="008C49F1"/>
    <w:rsid w:val="008C4A14"/>
    <w:rsid w:val="008C4A26"/>
    <w:rsid w:val="008C4A7B"/>
    <w:rsid w:val="008C4A83"/>
    <w:rsid w:val="008C4A84"/>
    <w:rsid w:val="008C4A8B"/>
    <w:rsid w:val="008C4A9C"/>
    <w:rsid w:val="008C4AF8"/>
    <w:rsid w:val="008C4B0E"/>
    <w:rsid w:val="008C4B2A"/>
    <w:rsid w:val="008C4B30"/>
    <w:rsid w:val="008C4B3B"/>
    <w:rsid w:val="008C4B49"/>
    <w:rsid w:val="008C4B53"/>
    <w:rsid w:val="008C4BB6"/>
    <w:rsid w:val="008C4BDA"/>
    <w:rsid w:val="008C4C19"/>
    <w:rsid w:val="008C4C43"/>
    <w:rsid w:val="008C4C5C"/>
    <w:rsid w:val="008C4C5E"/>
    <w:rsid w:val="008C4C65"/>
    <w:rsid w:val="008C4C8B"/>
    <w:rsid w:val="008C4CDB"/>
    <w:rsid w:val="008C4CF2"/>
    <w:rsid w:val="008C4D54"/>
    <w:rsid w:val="008C4DB6"/>
    <w:rsid w:val="008C4DE9"/>
    <w:rsid w:val="008C4DF1"/>
    <w:rsid w:val="008C4E1E"/>
    <w:rsid w:val="008C4E4E"/>
    <w:rsid w:val="008C4E6E"/>
    <w:rsid w:val="008C4EA3"/>
    <w:rsid w:val="008C4EB6"/>
    <w:rsid w:val="008C4F8C"/>
    <w:rsid w:val="008C4FB6"/>
    <w:rsid w:val="008C4FDB"/>
    <w:rsid w:val="008C501A"/>
    <w:rsid w:val="008C5050"/>
    <w:rsid w:val="008C508A"/>
    <w:rsid w:val="008C50AA"/>
    <w:rsid w:val="008C50E5"/>
    <w:rsid w:val="008C50EF"/>
    <w:rsid w:val="008C50F9"/>
    <w:rsid w:val="008C5117"/>
    <w:rsid w:val="008C512A"/>
    <w:rsid w:val="008C513B"/>
    <w:rsid w:val="008C5176"/>
    <w:rsid w:val="008C5188"/>
    <w:rsid w:val="008C51E2"/>
    <w:rsid w:val="008C5230"/>
    <w:rsid w:val="008C5241"/>
    <w:rsid w:val="008C5273"/>
    <w:rsid w:val="008C5292"/>
    <w:rsid w:val="008C52DB"/>
    <w:rsid w:val="008C52F0"/>
    <w:rsid w:val="008C5322"/>
    <w:rsid w:val="008C5350"/>
    <w:rsid w:val="008C5352"/>
    <w:rsid w:val="008C5363"/>
    <w:rsid w:val="008C53A2"/>
    <w:rsid w:val="008C53B9"/>
    <w:rsid w:val="008C53CF"/>
    <w:rsid w:val="008C5403"/>
    <w:rsid w:val="008C541C"/>
    <w:rsid w:val="008C5448"/>
    <w:rsid w:val="008C5481"/>
    <w:rsid w:val="008C54AD"/>
    <w:rsid w:val="008C54EC"/>
    <w:rsid w:val="008C54F3"/>
    <w:rsid w:val="008C5582"/>
    <w:rsid w:val="008C5592"/>
    <w:rsid w:val="008C559A"/>
    <w:rsid w:val="008C55B4"/>
    <w:rsid w:val="008C5610"/>
    <w:rsid w:val="008C563A"/>
    <w:rsid w:val="008C564C"/>
    <w:rsid w:val="008C565A"/>
    <w:rsid w:val="008C5675"/>
    <w:rsid w:val="008C569C"/>
    <w:rsid w:val="008C56BD"/>
    <w:rsid w:val="008C5714"/>
    <w:rsid w:val="008C5745"/>
    <w:rsid w:val="008C57C8"/>
    <w:rsid w:val="008C57E8"/>
    <w:rsid w:val="008C57EC"/>
    <w:rsid w:val="008C580A"/>
    <w:rsid w:val="008C587B"/>
    <w:rsid w:val="008C588F"/>
    <w:rsid w:val="008C58CB"/>
    <w:rsid w:val="008C5913"/>
    <w:rsid w:val="008C593B"/>
    <w:rsid w:val="008C5978"/>
    <w:rsid w:val="008C5981"/>
    <w:rsid w:val="008C59C0"/>
    <w:rsid w:val="008C5A17"/>
    <w:rsid w:val="008C5A77"/>
    <w:rsid w:val="008C5AC3"/>
    <w:rsid w:val="008C5AC8"/>
    <w:rsid w:val="008C5ACE"/>
    <w:rsid w:val="008C5AD5"/>
    <w:rsid w:val="008C5AED"/>
    <w:rsid w:val="008C5B69"/>
    <w:rsid w:val="008C5B90"/>
    <w:rsid w:val="008C5BA7"/>
    <w:rsid w:val="008C5BB2"/>
    <w:rsid w:val="008C5C0B"/>
    <w:rsid w:val="008C5C8B"/>
    <w:rsid w:val="008C5CD4"/>
    <w:rsid w:val="008C5D07"/>
    <w:rsid w:val="008C5D40"/>
    <w:rsid w:val="008C5D60"/>
    <w:rsid w:val="008C5D6E"/>
    <w:rsid w:val="008C5D8B"/>
    <w:rsid w:val="008C5D95"/>
    <w:rsid w:val="008C5DD8"/>
    <w:rsid w:val="008C5E0A"/>
    <w:rsid w:val="008C5E0D"/>
    <w:rsid w:val="008C5E51"/>
    <w:rsid w:val="008C5E7D"/>
    <w:rsid w:val="008C5E86"/>
    <w:rsid w:val="008C5ED6"/>
    <w:rsid w:val="008C5EDF"/>
    <w:rsid w:val="008C5EF3"/>
    <w:rsid w:val="008C5F2C"/>
    <w:rsid w:val="008C5F52"/>
    <w:rsid w:val="008C5F59"/>
    <w:rsid w:val="008C5F70"/>
    <w:rsid w:val="008C5FC7"/>
    <w:rsid w:val="008C5FD2"/>
    <w:rsid w:val="008C6002"/>
    <w:rsid w:val="008C6004"/>
    <w:rsid w:val="008C6007"/>
    <w:rsid w:val="008C6038"/>
    <w:rsid w:val="008C605C"/>
    <w:rsid w:val="008C60AC"/>
    <w:rsid w:val="008C60AD"/>
    <w:rsid w:val="008C60F3"/>
    <w:rsid w:val="008C60FE"/>
    <w:rsid w:val="008C6100"/>
    <w:rsid w:val="008C610F"/>
    <w:rsid w:val="008C6149"/>
    <w:rsid w:val="008C6189"/>
    <w:rsid w:val="008C61D3"/>
    <w:rsid w:val="008C61F0"/>
    <w:rsid w:val="008C6203"/>
    <w:rsid w:val="008C6244"/>
    <w:rsid w:val="008C624E"/>
    <w:rsid w:val="008C6266"/>
    <w:rsid w:val="008C6270"/>
    <w:rsid w:val="008C628F"/>
    <w:rsid w:val="008C62A7"/>
    <w:rsid w:val="008C62B5"/>
    <w:rsid w:val="008C62D8"/>
    <w:rsid w:val="008C62F8"/>
    <w:rsid w:val="008C62F9"/>
    <w:rsid w:val="008C632C"/>
    <w:rsid w:val="008C6334"/>
    <w:rsid w:val="008C6357"/>
    <w:rsid w:val="008C635C"/>
    <w:rsid w:val="008C6382"/>
    <w:rsid w:val="008C638A"/>
    <w:rsid w:val="008C639A"/>
    <w:rsid w:val="008C63B8"/>
    <w:rsid w:val="008C63CE"/>
    <w:rsid w:val="008C63F8"/>
    <w:rsid w:val="008C6414"/>
    <w:rsid w:val="008C641D"/>
    <w:rsid w:val="008C6447"/>
    <w:rsid w:val="008C6467"/>
    <w:rsid w:val="008C64F5"/>
    <w:rsid w:val="008C64FA"/>
    <w:rsid w:val="008C6516"/>
    <w:rsid w:val="008C65C1"/>
    <w:rsid w:val="008C65C7"/>
    <w:rsid w:val="008C65DC"/>
    <w:rsid w:val="008C65E9"/>
    <w:rsid w:val="008C660D"/>
    <w:rsid w:val="008C6662"/>
    <w:rsid w:val="008C6679"/>
    <w:rsid w:val="008C6686"/>
    <w:rsid w:val="008C66DB"/>
    <w:rsid w:val="008C66EB"/>
    <w:rsid w:val="008C671E"/>
    <w:rsid w:val="008C6728"/>
    <w:rsid w:val="008C6729"/>
    <w:rsid w:val="008C67AA"/>
    <w:rsid w:val="008C67EB"/>
    <w:rsid w:val="008C67FC"/>
    <w:rsid w:val="008C6806"/>
    <w:rsid w:val="008C6808"/>
    <w:rsid w:val="008C680A"/>
    <w:rsid w:val="008C6865"/>
    <w:rsid w:val="008C6868"/>
    <w:rsid w:val="008C687D"/>
    <w:rsid w:val="008C6895"/>
    <w:rsid w:val="008C68BF"/>
    <w:rsid w:val="008C6907"/>
    <w:rsid w:val="008C690A"/>
    <w:rsid w:val="008C6948"/>
    <w:rsid w:val="008C695A"/>
    <w:rsid w:val="008C6978"/>
    <w:rsid w:val="008C69DD"/>
    <w:rsid w:val="008C69F8"/>
    <w:rsid w:val="008C6A07"/>
    <w:rsid w:val="008C6A5D"/>
    <w:rsid w:val="008C6A86"/>
    <w:rsid w:val="008C6A9A"/>
    <w:rsid w:val="008C6AB8"/>
    <w:rsid w:val="008C6ADE"/>
    <w:rsid w:val="008C6B5C"/>
    <w:rsid w:val="008C6BB9"/>
    <w:rsid w:val="008C6BE2"/>
    <w:rsid w:val="008C6C10"/>
    <w:rsid w:val="008C6D10"/>
    <w:rsid w:val="008C6D32"/>
    <w:rsid w:val="008C6D68"/>
    <w:rsid w:val="008C6D7A"/>
    <w:rsid w:val="008C6D93"/>
    <w:rsid w:val="008C6DCF"/>
    <w:rsid w:val="008C6E02"/>
    <w:rsid w:val="008C6E2C"/>
    <w:rsid w:val="008C6E62"/>
    <w:rsid w:val="008C6E73"/>
    <w:rsid w:val="008C6E74"/>
    <w:rsid w:val="008C6E80"/>
    <w:rsid w:val="008C6EE8"/>
    <w:rsid w:val="008C6EF4"/>
    <w:rsid w:val="008C6F0B"/>
    <w:rsid w:val="008C6F0C"/>
    <w:rsid w:val="008C6F21"/>
    <w:rsid w:val="008C6F2B"/>
    <w:rsid w:val="008C6F53"/>
    <w:rsid w:val="008C6F64"/>
    <w:rsid w:val="008C6F84"/>
    <w:rsid w:val="008C6F9E"/>
    <w:rsid w:val="008C6FD2"/>
    <w:rsid w:val="008C6FD5"/>
    <w:rsid w:val="008C6FE9"/>
    <w:rsid w:val="008C7017"/>
    <w:rsid w:val="008C709C"/>
    <w:rsid w:val="008C70B1"/>
    <w:rsid w:val="008C70B5"/>
    <w:rsid w:val="008C70E7"/>
    <w:rsid w:val="008C70FB"/>
    <w:rsid w:val="008C70FF"/>
    <w:rsid w:val="008C7103"/>
    <w:rsid w:val="008C7120"/>
    <w:rsid w:val="008C7149"/>
    <w:rsid w:val="008C71F0"/>
    <w:rsid w:val="008C721A"/>
    <w:rsid w:val="008C7228"/>
    <w:rsid w:val="008C7246"/>
    <w:rsid w:val="008C72AC"/>
    <w:rsid w:val="008C72F0"/>
    <w:rsid w:val="008C72FB"/>
    <w:rsid w:val="008C735B"/>
    <w:rsid w:val="008C73D5"/>
    <w:rsid w:val="008C742A"/>
    <w:rsid w:val="008C743B"/>
    <w:rsid w:val="008C7442"/>
    <w:rsid w:val="008C744F"/>
    <w:rsid w:val="008C745C"/>
    <w:rsid w:val="008C7469"/>
    <w:rsid w:val="008C747B"/>
    <w:rsid w:val="008C749F"/>
    <w:rsid w:val="008C74C5"/>
    <w:rsid w:val="008C74D5"/>
    <w:rsid w:val="008C755C"/>
    <w:rsid w:val="008C757C"/>
    <w:rsid w:val="008C7597"/>
    <w:rsid w:val="008C75E9"/>
    <w:rsid w:val="008C75F4"/>
    <w:rsid w:val="008C75F9"/>
    <w:rsid w:val="008C7603"/>
    <w:rsid w:val="008C761B"/>
    <w:rsid w:val="008C763A"/>
    <w:rsid w:val="008C765C"/>
    <w:rsid w:val="008C7663"/>
    <w:rsid w:val="008C7733"/>
    <w:rsid w:val="008C7762"/>
    <w:rsid w:val="008C77AC"/>
    <w:rsid w:val="008C77CF"/>
    <w:rsid w:val="008C77FA"/>
    <w:rsid w:val="008C7807"/>
    <w:rsid w:val="008C78A0"/>
    <w:rsid w:val="008C78A2"/>
    <w:rsid w:val="008C78BC"/>
    <w:rsid w:val="008C78C3"/>
    <w:rsid w:val="008C78C6"/>
    <w:rsid w:val="008C78C8"/>
    <w:rsid w:val="008C78CE"/>
    <w:rsid w:val="008C79A9"/>
    <w:rsid w:val="008C79B8"/>
    <w:rsid w:val="008C79DD"/>
    <w:rsid w:val="008C7A03"/>
    <w:rsid w:val="008C7A1D"/>
    <w:rsid w:val="008C7A2B"/>
    <w:rsid w:val="008C7A52"/>
    <w:rsid w:val="008C7A70"/>
    <w:rsid w:val="008C7A77"/>
    <w:rsid w:val="008C7A91"/>
    <w:rsid w:val="008C7AA9"/>
    <w:rsid w:val="008C7ABA"/>
    <w:rsid w:val="008C7AC4"/>
    <w:rsid w:val="008C7AD3"/>
    <w:rsid w:val="008C7B09"/>
    <w:rsid w:val="008C7B3A"/>
    <w:rsid w:val="008C7B3D"/>
    <w:rsid w:val="008C7B43"/>
    <w:rsid w:val="008C7B5B"/>
    <w:rsid w:val="008C7B85"/>
    <w:rsid w:val="008C7BAB"/>
    <w:rsid w:val="008C7BE8"/>
    <w:rsid w:val="008C7C13"/>
    <w:rsid w:val="008C7C1C"/>
    <w:rsid w:val="008C7C4A"/>
    <w:rsid w:val="008C7C81"/>
    <w:rsid w:val="008C7C82"/>
    <w:rsid w:val="008C7D00"/>
    <w:rsid w:val="008C7D3F"/>
    <w:rsid w:val="008C7D71"/>
    <w:rsid w:val="008C7D7C"/>
    <w:rsid w:val="008C7D80"/>
    <w:rsid w:val="008C7DAF"/>
    <w:rsid w:val="008C7E30"/>
    <w:rsid w:val="008C7E54"/>
    <w:rsid w:val="008C7E78"/>
    <w:rsid w:val="008C7EC2"/>
    <w:rsid w:val="008C7F08"/>
    <w:rsid w:val="008C7F65"/>
    <w:rsid w:val="008C7F8D"/>
    <w:rsid w:val="008C7F9A"/>
    <w:rsid w:val="008C7FA0"/>
    <w:rsid w:val="008C7FB6"/>
    <w:rsid w:val="008D0024"/>
    <w:rsid w:val="008D004F"/>
    <w:rsid w:val="008D0088"/>
    <w:rsid w:val="008D00BA"/>
    <w:rsid w:val="008D00DE"/>
    <w:rsid w:val="008D013E"/>
    <w:rsid w:val="008D0144"/>
    <w:rsid w:val="008D014C"/>
    <w:rsid w:val="008D0155"/>
    <w:rsid w:val="008D01B0"/>
    <w:rsid w:val="008D01BD"/>
    <w:rsid w:val="008D0215"/>
    <w:rsid w:val="008D0244"/>
    <w:rsid w:val="008D0257"/>
    <w:rsid w:val="008D0260"/>
    <w:rsid w:val="008D026B"/>
    <w:rsid w:val="008D0283"/>
    <w:rsid w:val="008D0287"/>
    <w:rsid w:val="008D02CA"/>
    <w:rsid w:val="008D02D2"/>
    <w:rsid w:val="008D02E3"/>
    <w:rsid w:val="008D02FD"/>
    <w:rsid w:val="008D0315"/>
    <w:rsid w:val="008D03D5"/>
    <w:rsid w:val="008D03EB"/>
    <w:rsid w:val="008D0441"/>
    <w:rsid w:val="008D04D7"/>
    <w:rsid w:val="008D04F3"/>
    <w:rsid w:val="008D0504"/>
    <w:rsid w:val="008D0550"/>
    <w:rsid w:val="008D05CE"/>
    <w:rsid w:val="008D05FB"/>
    <w:rsid w:val="008D061F"/>
    <w:rsid w:val="008D0692"/>
    <w:rsid w:val="008D06AA"/>
    <w:rsid w:val="008D06B2"/>
    <w:rsid w:val="008D06BC"/>
    <w:rsid w:val="008D06C6"/>
    <w:rsid w:val="008D072C"/>
    <w:rsid w:val="008D077F"/>
    <w:rsid w:val="008D0787"/>
    <w:rsid w:val="008D0798"/>
    <w:rsid w:val="008D07C7"/>
    <w:rsid w:val="008D07F6"/>
    <w:rsid w:val="008D07FE"/>
    <w:rsid w:val="008D081C"/>
    <w:rsid w:val="008D081D"/>
    <w:rsid w:val="008D0858"/>
    <w:rsid w:val="008D086F"/>
    <w:rsid w:val="008D08AD"/>
    <w:rsid w:val="008D08C6"/>
    <w:rsid w:val="008D0913"/>
    <w:rsid w:val="008D0932"/>
    <w:rsid w:val="008D0933"/>
    <w:rsid w:val="008D0949"/>
    <w:rsid w:val="008D094C"/>
    <w:rsid w:val="008D0951"/>
    <w:rsid w:val="008D0971"/>
    <w:rsid w:val="008D0995"/>
    <w:rsid w:val="008D09CE"/>
    <w:rsid w:val="008D09DE"/>
    <w:rsid w:val="008D0A06"/>
    <w:rsid w:val="008D0A5E"/>
    <w:rsid w:val="008D0A61"/>
    <w:rsid w:val="008D0A85"/>
    <w:rsid w:val="008D0A90"/>
    <w:rsid w:val="008D0A94"/>
    <w:rsid w:val="008D0AA7"/>
    <w:rsid w:val="008D0AE6"/>
    <w:rsid w:val="008D0AF4"/>
    <w:rsid w:val="008D0AF5"/>
    <w:rsid w:val="008D0AF8"/>
    <w:rsid w:val="008D0B1C"/>
    <w:rsid w:val="008D0B77"/>
    <w:rsid w:val="008D0B8E"/>
    <w:rsid w:val="008D0B9A"/>
    <w:rsid w:val="008D0BBE"/>
    <w:rsid w:val="008D0BC6"/>
    <w:rsid w:val="008D0C44"/>
    <w:rsid w:val="008D0C6E"/>
    <w:rsid w:val="008D0C9D"/>
    <w:rsid w:val="008D0CE0"/>
    <w:rsid w:val="008D0D24"/>
    <w:rsid w:val="008D0D4F"/>
    <w:rsid w:val="008D0DB5"/>
    <w:rsid w:val="008D0DFC"/>
    <w:rsid w:val="008D0E3D"/>
    <w:rsid w:val="008D0E47"/>
    <w:rsid w:val="008D0E53"/>
    <w:rsid w:val="008D0E57"/>
    <w:rsid w:val="008D0E73"/>
    <w:rsid w:val="008D0E87"/>
    <w:rsid w:val="008D0E89"/>
    <w:rsid w:val="008D0EC5"/>
    <w:rsid w:val="008D0EF3"/>
    <w:rsid w:val="008D0F00"/>
    <w:rsid w:val="008D0F1E"/>
    <w:rsid w:val="008D0F53"/>
    <w:rsid w:val="008D0F77"/>
    <w:rsid w:val="008D0FDC"/>
    <w:rsid w:val="008D0FEC"/>
    <w:rsid w:val="008D0FF3"/>
    <w:rsid w:val="008D0FF9"/>
    <w:rsid w:val="008D100A"/>
    <w:rsid w:val="008D1013"/>
    <w:rsid w:val="008D1077"/>
    <w:rsid w:val="008D1082"/>
    <w:rsid w:val="008D10B2"/>
    <w:rsid w:val="008D10B5"/>
    <w:rsid w:val="008D10FD"/>
    <w:rsid w:val="008D1122"/>
    <w:rsid w:val="008D116C"/>
    <w:rsid w:val="008D1187"/>
    <w:rsid w:val="008D1191"/>
    <w:rsid w:val="008D11C1"/>
    <w:rsid w:val="008D11CD"/>
    <w:rsid w:val="008D11E9"/>
    <w:rsid w:val="008D11F0"/>
    <w:rsid w:val="008D1217"/>
    <w:rsid w:val="008D121F"/>
    <w:rsid w:val="008D1230"/>
    <w:rsid w:val="008D12B6"/>
    <w:rsid w:val="008D1323"/>
    <w:rsid w:val="008D1327"/>
    <w:rsid w:val="008D132B"/>
    <w:rsid w:val="008D1355"/>
    <w:rsid w:val="008D13B8"/>
    <w:rsid w:val="008D1408"/>
    <w:rsid w:val="008D1416"/>
    <w:rsid w:val="008D141D"/>
    <w:rsid w:val="008D1435"/>
    <w:rsid w:val="008D1438"/>
    <w:rsid w:val="008D144C"/>
    <w:rsid w:val="008D1453"/>
    <w:rsid w:val="008D1464"/>
    <w:rsid w:val="008D1484"/>
    <w:rsid w:val="008D1494"/>
    <w:rsid w:val="008D1499"/>
    <w:rsid w:val="008D149C"/>
    <w:rsid w:val="008D14B8"/>
    <w:rsid w:val="008D14D5"/>
    <w:rsid w:val="008D155C"/>
    <w:rsid w:val="008D156C"/>
    <w:rsid w:val="008D15C6"/>
    <w:rsid w:val="008D15CD"/>
    <w:rsid w:val="008D15D3"/>
    <w:rsid w:val="008D15F5"/>
    <w:rsid w:val="008D1612"/>
    <w:rsid w:val="008D1623"/>
    <w:rsid w:val="008D1629"/>
    <w:rsid w:val="008D1635"/>
    <w:rsid w:val="008D1671"/>
    <w:rsid w:val="008D167A"/>
    <w:rsid w:val="008D16B4"/>
    <w:rsid w:val="008D16C9"/>
    <w:rsid w:val="008D172E"/>
    <w:rsid w:val="008D1737"/>
    <w:rsid w:val="008D174D"/>
    <w:rsid w:val="008D177E"/>
    <w:rsid w:val="008D1798"/>
    <w:rsid w:val="008D17C8"/>
    <w:rsid w:val="008D17E4"/>
    <w:rsid w:val="008D1800"/>
    <w:rsid w:val="008D184B"/>
    <w:rsid w:val="008D185A"/>
    <w:rsid w:val="008D189A"/>
    <w:rsid w:val="008D18F6"/>
    <w:rsid w:val="008D1909"/>
    <w:rsid w:val="008D190B"/>
    <w:rsid w:val="008D1942"/>
    <w:rsid w:val="008D1994"/>
    <w:rsid w:val="008D19AE"/>
    <w:rsid w:val="008D19C0"/>
    <w:rsid w:val="008D19E5"/>
    <w:rsid w:val="008D19F1"/>
    <w:rsid w:val="008D1A0F"/>
    <w:rsid w:val="008D1A57"/>
    <w:rsid w:val="008D1A7F"/>
    <w:rsid w:val="008D1A9A"/>
    <w:rsid w:val="008D1AD8"/>
    <w:rsid w:val="008D1B13"/>
    <w:rsid w:val="008D1B22"/>
    <w:rsid w:val="008D1B45"/>
    <w:rsid w:val="008D1B67"/>
    <w:rsid w:val="008D1B68"/>
    <w:rsid w:val="008D1BAC"/>
    <w:rsid w:val="008D1BAF"/>
    <w:rsid w:val="008D1C1C"/>
    <w:rsid w:val="008D1C1F"/>
    <w:rsid w:val="008D1C23"/>
    <w:rsid w:val="008D1C24"/>
    <w:rsid w:val="008D1C59"/>
    <w:rsid w:val="008D1CAE"/>
    <w:rsid w:val="008D1D1D"/>
    <w:rsid w:val="008D1D27"/>
    <w:rsid w:val="008D1D3D"/>
    <w:rsid w:val="008D1D63"/>
    <w:rsid w:val="008D1D85"/>
    <w:rsid w:val="008D1DB7"/>
    <w:rsid w:val="008D1DC5"/>
    <w:rsid w:val="008D1DCE"/>
    <w:rsid w:val="008D1DDB"/>
    <w:rsid w:val="008D1DDC"/>
    <w:rsid w:val="008D1DDF"/>
    <w:rsid w:val="008D1DEA"/>
    <w:rsid w:val="008D1E03"/>
    <w:rsid w:val="008D1E19"/>
    <w:rsid w:val="008D1E38"/>
    <w:rsid w:val="008D1E51"/>
    <w:rsid w:val="008D1E57"/>
    <w:rsid w:val="008D1E64"/>
    <w:rsid w:val="008D1EEF"/>
    <w:rsid w:val="008D1EF0"/>
    <w:rsid w:val="008D1F0D"/>
    <w:rsid w:val="008D1F13"/>
    <w:rsid w:val="008D1F2E"/>
    <w:rsid w:val="008D1F3A"/>
    <w:rsid w:val="008D1F49"/>
    <w:rsid w:val="008D1F52"/>
    <w:rsid w:val="008D1FE5"/>
    <w:rsid w:val="008D201C"/>
    <w:rsid w:val="008D201D"/>
    <w:rsid w:val="008D2031"/>
    <w:rsid w:val="008D2033"/>
    <w:rsid w:val="008D20A7"/>
    <w:rsid w:val="008D20BD"/>
    <w:rsid w:val="008D20DD"/>
    <w:rsid w:val="008D20F1"/>
    <w:rsid w:val="008D2103"/>
    <w:rsid w:val="008D2108"/>
    <w:rsid w:val="008D2121"/>
    <w:rsid w:val="008D2122"/>
    <w:rsid w:val="008D2149"/>
    <w:rsid w:val="008D214F"/>
    <w:rsid w:val="008D2151"/>
    <w:rsid w:val="008D2203"/>
    <w:rsid w:val="008D2210"/>
    <w:rsid w:val="008D2225"/>
    <w:rsid w:val="008D222F"/>
    <w:rsid w:val="008D2298"/>
    <w:rsid w:val="008D22B8"/>
    <w:rsid w:val="008D22C2"/>
    <w:rsid w:val="008D231F"/>
    <w:rsid w:val="008D2323"/>
    <w:rsid w:val="008D232B"/>
    <w:rsid w:val="008D2385"/>
    <w:rsid w:val="008D2387"/>
    <w:rsid w:val="008D23D4"/>
    <w:rsid w:val="008D23E9"/>
    <w:rsid w:val="008D249C"/>
    <w:rsid w:val="008D24CA"/>
    <w:rsid w:val="008D2500"/>
    <w:rsid w:val="008D250A"/>
    <w:rsid w:val="008D250B"/>
    <w:rsid w:val="008D250C"/>
    <w:rsid w:val="008D250E"/>
    <w:rsid w:val="008D2516"/>
    <w:rsid w:val="008D2592"/>
    <w:rsid w:val="008D2595"/>
    <w:rsid w:val="008D25C1"/>
    <w:rsid w:val="008D25E7"/>
    <w:rsid w:val="008D261A"/>
    <w:rsid w:val="008D2621"/>
    <w:rsid w:val="008D263F"/>
    <w:rsid w:val="008D264A"/>
    <w:rsid w:val="008D2666"/>
    <w:rsid w:val="008D26C1"/>
    <w:rsid w:val="008D26C6"/>
    <w:rsid w:val="008D26CC"/>
    <w:rsid w:val="008D26E2"/>
    <w:rsid w:val="008D26E5"/>
    <w:rsid w:val="008D26F2"/>
    <w:rsid w:val="008D2706"/>
    <w:rsid w:val="008D271D"/>
    <w:rsid w:val="008D276A"/>
    <w:rsid w:val="008D276C"/>
    <w:rsid w:val="008D2797"/>
    <w:rsid w:val="008D280D"/>
    <w:rsid w:val="008D2848"/>
    <w:rsid w:val="008D284C"/>
    <w:rsid w:val="008D28B0"/>
    <w:rsid w:val="008D28C5"/>
    <w:rsid w:val="008D28D3"/>
    <w:rsid w:val="008D28DB"/>
    <w:rsid w:val="008D28FC"/>
    <w:rsid w:val="008D2923"/>
    <w:rsid w:val="008D2940"/>
    <w:rsid w:val="008D298F"/>
    <w:rsid w:val="008D2991"/>
    <w:rsid w:val="008D299D"/>
    <w:rsid w:val="008D2A21"/>
    <w:rsid w:val="008D2A3E"/>
    <w:rsid w:val="008D2A56"/>
    <w:rsid w:val="008D2A85"/>
    <w:rsid w:val="008D2A8B"/>
    <w:rsid w:val="008D2A93"/>
    <w:rsid w:val="008D2AD4"/>
    <w:rsid w:val="008D2AEB"/>
    <w:rsid w:val="008D2B06"/>
    <w:rsid w:val="008D2B0D"/>
    <w:rsid w:val="008D2B4F"/>
    <w:rsid w:val="008D2B52"/>
    <w:rsid w:val="008D2B74"/>
    <w:rsid w:val="008D2B77"/>
    <w:rsid w:val="008D2B9A"/>
    <w:rsid w:val="008D2BD9"/>
    <w:rsid w:val="008D2C1F"/>
    <w:rsid w:val="008D2C2F"/>
    <w:rsid w:val="008D2C5D"/>
    <w:rsid w:val="008D2C8A"/>
    <w:rsid w:val="008D2CC0"/>
    <w:rsid w:val="008D2CEF"/>
    <w:rsid w:val="008D2CFE"/>
    <w:rsid w:val="008D2D03"/>
    <w:rsid w:val="008D2D05"/>
    <w:rsid w:val="008D2D23"/>
    <w:rsid w:val="008D2D26"/>
    <w:rsid w:val="008D2D71"/>
    <w:rsid w:val="008D2E03"/>
    <w:rsid w:val="008D2E11"/>
    <w:rsid w:val="008D2E36"/>
    <w:rsid w:val="008D2E89"/>
    <w:rsid w:val="008D2EAF"/>
    <w:rsid w:val="008D2EED"/>
    <w:rsid w:val="008D2F0D"/>
    <w:rsid w:val="008D2F29"/>
    <w:rsid w:val="008D2F2B"/>
    <w:rsid w:val="008D2F7E"/>
    <w:rsid w:val="008D2FDC"/>
    <w:rsid w:val="008D2FE1"/>
    <w:rsid w:val="008D3017"/>
    <w:rsid w:val="008D3020"/>
    <w:rsid w:val="008D302E"/>
    <w:rsid w:val="008D303D"/>
    <w:rsid w:val="008D304F"/>
    <w:rsid w:val="008D3089"/>
    <w:rsid w:val="008D30B6"/>
    <w:rsid w:val="008D30F4"/>
    <w:rsid w:val="008D30F5"/>
    <w:rsid w:val="008D315F"/>
    <w:rsid w:val="008D3185"/>
    <w:rsid w:val="008D31AF"/>
    <w:rsid w:val="008D31C3"/>
    <w:rsid w:val="008D31F0"/>
    <w:rsid w:val="008D326C"/>
    <w:rsid w:val="008D32D2"/>
    <w:rsid w:val="008D32EC"/>
    <w:rsid w:val="008D3363"/>
    <w:rsid w:val="008D3373"/>
    <w:rsid w:val="008D3377"/>
    <w:rsid w:val="008D3396"/>
    <w:rsid w:val="008D33B7"/>
    <w:rsid w:val="008D33D3"/>
    <w:rsid w:val="008D33F3"/>
    <w:rsid w:val="008D340A"/>
    <w:rsid w:val="008D34BD"/>
    <w:rsid w:val="008D353A"/>
    <w:rsid w:val="008D354F"/>
    <w:rsid w:val="008D3564"/>
    <w:rsid w:val="008D3592"/>
    <w:rsid w:val="008D35A6"/>
    <w:rsid w:val="008D35AA"/>
    <w:rsid w:val="008D35B8"/>
    <w:rsid w:val="008D3612"/>
    <w:rsid w:val="008D365C"/>
    <w:rsid w:val="008D3672"/>
    <w:rsid w:val="008D3696"/>
    <w:rsid w:val="008D36CB"/>
    <w:rsid w:val="008D3700"/>
    <w:rsid w:val="008D3751"/>
    <w:rsid w:val="008D3768"/>
    <w:rsid w:val="008D3777"/>
    <w:rsid w:val="008D37B4"/>
    <w:rsid w:val="008D37B5"/>
    <w:rsid w:val="008D37D0"/>
    <w:rsid w:val="008D37FF"/>
    <w:rsid w:val="008D3802"/>
    <w:rsid w:val="008D3888"/>
    <w:rsid w:val="008D38B4"/>
    <w:rsid w:val="008D38C6"/>
    <w:rsid w:val="008D390C"/>
    <w:rsid w:val="008D391D"/>
    <w:rsid w:val="008D39C0"/>
    <w:rsid w:val="008D39D8"/>
    <w:rsid w:val="008D3A00"/>
    <w:rsid w:val="008D3A09"/>
    <w:rsid w:val="008D3A54"/>
    <w:rsid w:val="008D3A6D"/>
    <w:rsid w:val="008D3A71"/>
    <w:rsid w:val="008D3ABC"/>
    <w:rsid w:val="008D3ACA"/>
    <w:rsid w:val="008D3AD7"/>
    <w:rsid w:val="008D3B01"/>
    <w:rsid w:val="008D3B16"/>
    <w:rsid w:val="008D3B3E"/>
    <w:rsid w:val="008D3B42"/>
    <w:rsid w:val="008D3B67"/>
    <w:rsid w:val="008D3B75"/>
    <w:rsid w:val="008D3BAD"/>
    <w:rsid w:val="008D3BCA"/>
    <w:rsid w:val="008D3C48"/>
    <w:rsid w:val="008D3C6B"/>
    <w:rsid w:val="008D3C8A"/>
    <w:rsid w:val="008D3CD1"/>
    <w:rsid w:val="008D3CFD"/>
    <w:rsid w:val="008D3D14"/>
    <w:rsid w:val="008D3D20"/>
    <w:rsid w:val="008D3D4F"/>
    <w:rsid w:val="008D3D72"/>
    <w:rsid w:val="008D3D81"/>
    <w:rsid w:val="008D3D9C"/>
    <w:rsid w:val="008D3DFF"/>
    <w:rsid w:val="008D3E17"/>
    <w:rsid w:val="008D3E2F"/>
    <w:rsid w:val="008D3E5A"/>
    <w:rsid w:val="008D3E95"/>
    <w:rsid w:val="008D3EA1"/>
    <w:rsid w:val="008D3EBD"/>
    <w:rsid w:val="008D3F01"/>
    <w:rsid w:val="008D3F09"/>
    <w:rsid w:val="008D3F4F"/>
    <w:rsid w:val="008D3F5B"/>
    <w:rsid w:val="008D3F7B"/>
    <w:rsid w:val="008D3F92"/>
    <w:rsid w:val="008D3FCE"/>
    <w:rsid w:val="008D3FD3"/>
    <w:rsid w:val="008D4004"/>
    <w:rsid w:val="008D403B"/>
    <w:rsid w:val="008D4053"/>
    <w:rsid w:val="008D4057"/>
    <w:rsid w:val="008D4088"/>
    <w:rsid w:val="008D40AA"/>
    <w:rsid w:val="008D40B1"/>
    <w:rsid w:val="008D4159"/>
    <w:rsid w:val="008D420C"/>
    <w:rsid w:val="008D4245"/>
    <w:rsid w:val="008D4251"/>
    <w:rsid w:val="008D4260"/>
    <w:rsid w:val="008D4264"/>
    <w:rsid w:val="008D42A2"/>
    <w:rsid w:val="008D42C7"/>
    <w:rsid w:val="008D4309"/>
    <w:rsid w:val="008D430F"/>
    <w:rsid w:val="008D4310"/>
    <w:rsid w:val="008D4379"/>
    <w:rsid w:val="008D43E8"/>
    <w:rsid w:val="008D4434"/>
    <w:rsid w:val="008D443C"/>
    <w:rsid w:val="008D4457"/>
    <w:rsid w:val="008D4470"/>
    <w:rsid w:val="008D4483"/>
    <w:rsid w:val="008D4487"/>
    <w:rsid w:val="008D448A"/>
    <w:rsid w:val="008D44E5"/>
    <w:rsid w:val="008D450A"/>
    <w:rsid w:val="008D450B"/>
    <w:rsid w:val="008D454F"/>
    <w:rsid w:val="008D4570"/>
    <w:rsid w:val="008D4573"/>
    <w:rsid w:val="008D45B5"/>
    <w:rsid w:val="008D45E4"/>
    <w:rsid w:val="008D45EA"/>
    <w:rsid w:val="008D45F1"/>
    <w:rsid w:val="008D4619"/>
    <w:rsid w:val="008D4635"/>
    <w:rsid w:val="008D464D"/>
    <w:rsid w:val="008D4665"/>
    <w:rsid w:val="008D46C6"/>
    <w:rsid w:val="008D46CC"/>
    <w:rsid w:val="008D474B"/>
    <w:rsid w:val="008D4756"/>
    <w:rsid w:val="008D475F"/>
    <w:rsid w:val="008D4782"/>
    <w:rsid w:val="008D47DC"/>
    <w:rsid w:val="008D4865"/>
    <w:rsid w:val="008D48C5"/>
    <w:rsid w:val="008D491D"/>
    <w:rsid w:val="008D49BD"/>
    <w:rsid w:val="008D49CA"/>
    <w:rsid w:val="008D49F9"/>
    <w:rsid w:val="008D4A05"/>
    <w:rsid w:val="008D4A1B"/>
    <w:rsid w:val="008D4A2D"/>
    <w:rsid w:val="008D4A9C"/>
    <w:rsid w:val="008D4ABD"/>
    <w:rsid w:val="008D4AED"/>
    <w:rsid w:val="008D4B0A"/>
    <w:rsid w:val="008D4B0C"/>
    <w:rsid w:val="008D4B2A"/>
    <w:rsid w:val="008D4B5B"/>
    <w:rsid w:val="008D4B77"/>
    <w:rsid w:val="008D4BB4"/>
    <w:rsid w:val="008D4BC0"/>
    <w:rsid w:val="008D4C01"/>
    <w:rsid w:val="008D4C08"/>
    <w:rsid w:val="008D4C1D"/>
    <w:rsid w:val="008D4C2F"/>
    <w:rsid w:val="008D4C71"/>
    <w:rsid w:val="008D4C7F"/>
    <w:rsid w:val="008D4C91"/>
    <w:rsid w:val="008D4CA7"/>
    <w:rsid w:val="008D4CBB"/>
    <w:rsid w:val="008D4CD8"/>
    <w:rsid w:val="008D4CFF"/>
    <w:rsid w:val="008D4D07"/>
    <w:rsid w:val="008D4D43"/>
    <w:rsid w:val="008D4D54"/>
    <w:rsid w:val="008D4D8A"/>
    <w:rsid w:val="008D4D8D"/>
    <w:rsid w:val="008D4D90"/>
    <w:rsid w:val="008D4DF2"/>
    <w:rsid w:val="008D4E92"/>
    <w:rsid w:val="008D4EA3"/>
    <w:rsid w:val="008D4ED2"/>
    <w:rsid w:val="008D4ED8"/>
    <w:rsid w:val="008D4F1A"/>
    <w:rsid w:val="008D4F28"/>
    <w:rsid w:val="008D4F61"/>
    <w:rsid w:val="008D4F7F"/>
    <w:rsid w:val="008D4FAE"/>
    <w:rsid w:val="008D4FB2"/>
    <w:rsid w:val="008D4FBF"/>
    <w:rsid w:val="008D4FD1"/>
    <w:rsid w:val="008D5069"/>
    <w:rsid w:val="008D50BF"/>
    <w:rsid w:val="008D50C6"/>
    <w:rsid w:val="008D50F5"/>
    <w:rsid w:val="008D516A"/>
    <w:rsid w:val="008D516C"/>
    <w:rsid w:val="008D51CB"/>
    <w:rsid w:val="008D51DD"/>
    <w:rsid w:val="008D51E5"/>
    <w:rsid w:val="008D524E"/>
    <w:rsid w:val="008D5282"/>
    <w:rsid w:val="008D528A"/>
    <w:rsid w:val="008D5292"/>
    <w:rsid w:val="008D530C"/>
    <w:rsid w:val="008D532C"/>
    <w:rsid w:val="008D5367"/>
    <w:rsid w:val="008D5374"/>
    <w:rsid w:val="008D5378"/>
    <w:rsid w:val="008D53A7"/>
    <w:rsid w:val="008D53D5"/>
    <w:rsid w:val="008D540B"/>
    <w:rsid w:val="008D5461"/>
    <w:rsid w:val="008D547F"/>
    <w:rsid w:val="008D548D"/>
    <w:rsid w:val="008D54F1"/>
    <w:rsid w:val="008D5508"/>
    <w:rsid w:val="008D553A"/>
    <w:rsid w:val="008D553D"/>
    <w:rsid w:val="008D5547"/>
    <w:rsid w:val="008D554E"/>
    <w:rsid w:val="008D555B"/>
    <w:rsid w:val="008D555F"/>
    <w:rsid w:val="008D556E"/>
    <w:rsid w:val="008D5571"/>
    <w:rsid w:val="008D55AF"/>
    <w:rsid w:val="008D55DC"/>
    <w:rsid w:val="008D5643"/>
    <w:rsid w:val="008D5655"/>
    <w:rsid w:val="008D5680"/>
    <w:rsid w:val="008D56A6"/>
    <w:rsid w:val="008D56B8"/>
    <w:rsid w:val="008D5711"/>
    <w:rsid w:val="008D5737"/>
    <w:rsid w:val="008D57A8"/>
    <w:rsid w:val="008D57B8"/>
    <w:rsid w:val="008D57DC"/>
    <w:rsid w:val="008D57EF"/>
    <w:rsid w:val="008D57FF"/>
    <w:rsid w:val="008D580A"/>
    <w:rsid w:val="008D5829"/>
    <w:rsid w:val="008D5834"/>
    <w:rsid w:val="008D583C"/>
    <w:rsid w:val="008D5842"/>
    <w:rsid w:val="008D5848"/>
    <w:rsid w:val="008D58AE"/>
    <w:rsid w:val="008D58DB"/>
    <w:rsid w:val="008D58E3"/>
    <w:rsid w:val="008D5933"/>
    <w:rsid w:val="008D5982"/>
    <w:rsid w:val="008D5989"/>
    <w:rsid w:val="008D5991"/>
    <w:rsid w:val="008D59C2"/>
    <w:rsid w:val="008D59CA"/>
    <w:rsid w:val="008D5A3B"/>
    <w:rsid w:val="008D5A4B"/>
    <w:rsid w:val="008D5A8A"/>
    <w:rsid w:val="008D5A97"/>
    <w:rsid w:val="008D5AB7"/>
    <w:rsid w:val="008D5ABA"/>
    <w:rsid w:val="008D5AC6"/>
    <w:rsid w:val="008D5ACE"/>
    <w:rsid w:val="008D5AED"/>
    <w:rsid w:val="008D5B07"/>
    <w:rsid w:val="008D5B18"/>
    <w:rsid w:val="008D5B2F"/>
    <w:rsid w:val="008D5B4D"/>
    <w:rsid w:val="008D5B7E"/>
    <w:rsid w:val="008D5B8E"/>
    <w:rsid w:val="008D5B92"/>
    <w:rsid w:val="008D5BA4"/>
    <w:rsid w:val="008D5BB3"/>
    <w:rsid w:val="008D5BBA"/>
    <w:rsid w:val="008D5BCF"/>
    <w:rsid w:val="008D5BE7"/>
    <w:rsid w:val="008D5BED"/>
    <w:rsid w:val="008D5C18"/>
    <w:rsid w:val="008D5C24"/>
    <w:rsid w:val="008D5C3A"/>
    <w:rsid w:val="008D5CC1"/>
    <w:rsid w:val="008D5CC3"/>
    <w:rsid w:val="008D5CD9"/>
    <w:rsid w:val="008D5CDE"/>
    <w:rsid w:val="008D5CF9"/>
    <w:rsid w:val="008D5D23"/>
    <w:rsid w:val="008D5D28"/>
    <w:rsid w:val="008D5D2B"/>
    <w:rsid w:val="008D5D2D"/>
    <w:rsid w:val="008D5D41"/>
    <w:rsid w:val="008D5D45"/>
    <w:rsid w:val="008D5D4A"/>
    <w:rsid w:val="008D5D58"/>
    <w:rsid w:val="008D5D85"/>
    <w:rsid w:val="008D5D94"/>
    <w:rsid w:val="008D5D95"/>
    <w:rsid w:val="008D5DD0"/>
    <w:rsid w:val="008D5DFF"/>
    <w:rsid w:val="008D5E45"/>
    <w:rsid w:val="008D5E57"/>
    <w:rsid w:val="008D5E62"/>
    <w:rsid w:val="008D5E6B"/>
    <w:rsid w:val="008D5E7E"/>
    <w:rsid w:val="008D5E82"/>
    <w:rsid w:val="008D5E9D"/>
    <w:rsid w:val="008D5EE9"/>
    <w:rsid w:val="008D5F27"/>
    <w:rsid w:val="008D5F50"/>
    <w:rsid w:val="008D5F6C"/>
    <w:rsid w:val="008D5FA2"/>
    <w:rsid w:val="008D5FA6"/>
    <w:rsid w:val="008D5FB6"/>
    <w:rsid w:val="008D6006"/>
    <w:rsid w:val="008D6013"/>
    <w:rsid w:val="008D6032"/>
    <w:rsid w:val="008D6045"/>
    <w:rsid w:val="008D60B0"/>
    <w:rsid w:val="008D60D3"/>
    <w:rsid w:val="008D6104"/>
    <w:rsid w:val="008D6133"/>
    <w:rsid w:val="008D6174"/>
    <w:rsid w:val="008D618D"/>
    <w:rsid w:val="008D6193"/>
    <w:rsid w:val="008D6199"/>
    <w:rsid w:val="008D61A5"/>
    <w:rsid w:val="008D61CD"/>
    <w:rsid w:val="008D626B"/>
    <w:rsid w:val="008D6285"/>
    <w:rsid w:val="008D6288"/>
    <w:rsid w:val="008D62D1"/>
    <w:rsid w:val="008D62F8"/>
    <w:rsid w:val="008D6345"/>
    <w:rsid w:val="008D637A"/>
    <w:rsid w:val="008D63A2"/>
    <w:rsid w:val="008D63BA"/>
    <w:rsid w:val="008D63F2"/>
    <w:rsid w:val="008D6413"/>
    <w:rsid w:val="008D641E"/>
    <w:rsid w:val="008D6456"/>
    <w:rsid w:val="008D64D9"/>
    <w:rsid w:val="008D64DF"/>
    <w:rsid w:val="008D6611"/>
    <w:rsid w:val="008D669E"/>
    <w:rsid w:val="008D66B0"/>
    <w:rsid w:val="008D66DF"/>
    <w:rsid w:val="008D6733"/>
    <w:rsid w:val="008D6737"/>
    <w:rsid w:val="008D6741"/>
    <w:rsid w:val="008D6747"/>
    <w:rsid w:val="008D6772"/>
    <w:rsid w:val="008D6796"/>
    <w:rsid w:val="008D67BC"/>
    <w:rsid w:val="008D67C4"/>
    <w:rsid w:val="008D6805"/>
    <w:rsid w:val="008D681C"/>
    <w:rsid w:val="008D6842"/>
    <w:rsid w:val="008D6861"/>
    <w:rsid w:val="008D689B"/>
    <w:rsid w:val="008D68A4"/>
    <w:rsid w:val="008D6900"/>
    <w:rsid w:val="008D696A"/>
    <w:rsid w:val="008D6992"/>
    <w:rsid w:val="008D699E"/>
    <w:rsid w:val="008D69AD"/>
    <w:rsid w:val="008D69DF"/>
    <w:rsid w:val="008D6A03"/>
    <w:rsid w:val="008D6A14"/>
    <w:rsid w:val="008D6A73"/>
    <w:rsid w:val="008D6AE4"/>
    <w:rsid w:val="008D6AEE"/>
    <w:rsid w:val="008D6B00"/>
    <w:rsid w:val="008D6B02"/>
    <w:rsid w:val="008D6B1E"/>
    <w:rsid w:val="008D6B37"/>
    <w:rsid w:val="008D6B3D"/>
    <w:rsid w:val="008D6B3F"/>
    <w:rsid w:val="008D6B42"/>
    <w:rsid w:val="008D6B4F"/>
    <w:rsid w:val="008D6B80"/>
    <w:rsid w:val="008D6B8B"/>
    <w:rsid w:val="008D6B9F"/>
    <w:rsid w:val="008D6BC0"/>
    <w:rsid w:val="008D6BD3"/>
    <w:rsid w:val="008D6C06"/>
    <w:rsid w:val="008D6C13"/>
    <w:rsid w:val="008D6C58"/>
    <w:rsid w:val="008D6CA9"/>
    <w:rsid w:val="008D6D35"/>
    <w:rsid w:val="008D6D48"/>
    <w:rsid w:val="008D6D63"/>
    <w:rsid w:val="008D6D98"/>
    <w:rsid w:val="008D6DA5"/>
    <w:rsid w:val="008D6DAB"/>
    <w:rsid w:val="008D6DCC"/>
    <w:rsid w:val="008D6DF7"/>
    <w:rsid w:val="008D6E13"/>
    <w:rsid w:val="008D6E22"/>
    <w:rsid w:val="008D6EE7"/>
    <w:rsid w:val="008D6F37"/>
    <w:rsid w:val="008D6F6B"/>
    <w:rsid w:val="008D6F90"/>
    <w:rsid w:val="008D6FCC"/>
    <w:rsid w:val="008D70AD"/>
    <w:rsid w:val="008D70E4"/>
    <w:rsid w:val="008D70F3"/>
    <w:rsid w:val="008D7109"/>
    <w:rsid w:val="008D7155"/>
    <w:rsid w:val="008D7165"/>
    <w:rsid w:val="008D719E"/>
    <w:rsid w:val="008D71AF"/>
    <w:rsid w:val="008D71B2"/>
    <w:rsid w:val="008D71EE"/>
    <w:rsid w:val="008D71FF"/>
    <w:rsid w:val="008D721B"/>
    <w:rsid w:val="008D727F"/>
    <w:rsid w:val="008D72D3"/>
    <w:rsid w:val="008D7327"/>
    <w:rsid w:val="008D7345"/>
    <w:rsid w:val="008D734C"/>
    <w:rsid w:val="008D7381"/>
    <w:rsid w:val="008D739B"/>
    <w:rsid w:val="008D73C7"/>
    <w:rsid w:val="008D73D3"/>
    <w:rsid w:val="008D73EC"/>
    <w:rsid w:val="008D73FF"/>
    <w:rsid w:val="008D7432"/>
    <w:rsid w:val="008D7459"/>
    <w:rsid w:val="008D7462"/>
    <w:rsid w:val="008D74C4"/>
    <w:rsid w:val="008D74CF"/>
    <w:rsid w:val="008D74D5"/>
    <w:rsid w:val="008D753C"/>
    <w:rsid w:val="008D7549"/>
    <w:rsid w:val="008D7557"/>
    <w:rsid w:val="008D755C"/>
    <w:rsid w:val="008D7561"/>
    <w:rsid w:val="008D758E"/>
    <w:rsid w:val="008D759D"/>
    <w:rsid w:val="008D75AB"/>
    <w:rsid w:val="008D75F8"/>
    <w:rsid w:val="008D7611"/>
    <w:rsid w:val="008D761E"/>
    <w:rsid w:val="008D762E"/>
    <w:rsid w:val="008D763E"/>
    <w:rsid w:val="008D7666"/>
    <w:rsid w:val="008D767D"/>
    <w:rsid w:val="008D7688"/>
    <w:rsid w:val="008D76B7"/>
    <w:rsid w:val="008D7713"/>
    <w:rsid w:val="008D7735"/>
    <w:rsid w:val="008D7762"/>
    <w:rsid w:val="008D7796"/>
    <w:rsid w:val="008D77C8"/>
    <w:rsid w:val="008D77DF"/>
    <w:rsid w:val="008D77FD"/>
    <w:rsid w:val="008D781E"/>
    <w:rsid w:val="008D7838"/>
    <w:rsid w:val="008D783C"/>
    <w:rsid w:val="008D78A5"/>
    <w:rsid w:val="008D78AA"/>
    <w:rsid w:val="008D78BE"/>
    <w:rsid w:val="008D78D5"/>
    <w:rsid w:val="008D78D6"/>
    <w:rsid w:val="008D78E0"/>
    <w:rsid w:val="008D7919"/>
    <w:rsid w:val="008D7961"/>
    <w:rsid w:val="008D7999"/>
    <w:rsid w:val="008D799A"/>
    <w:rsid w:val="008D799D"/>
    <w:rsid w:val="008D7A54"/>
    <w:rsid w:val="008D7A82"/>
    <w:rsid w:val="008D7A8E"/>
    <w:rsid w:val="008D7AA1"/>
    <w:rsid w:val="008D7AE4"/>
    <w:rsid w:val="008D7AFA"/>
    <w:rsid w:val="008D7B27"/>
    <w:rsid w:val="008D7B2D"/>
    <w:rsid w:val="008D7B34"/>
    <w:rsid w:val="008D7B44"/>
    <w:rsid w:val="008D7B4A"/>
    <w:rsid w:val="008D7BEF"/>
    <w:rsid w:val="008D7C26"/>
    <w:rsid w:val="008D7C37"/>
    <w:rsid w:val="008D7C58"/>
    <w:rsid w:val="008D7C5F"/>
    <w:rsid w:val="008D7C79"/>
    <w:rsid w:val="008D7C8D"/>
    <w:rsid w:val="008D7CB9"/>
    <w:rsid w:val="008D7D28"/>
    <w:rsid w:val="008D7D6C"/>
    <w:rsid w:val="008D7D7C"/>
    <w:rsid w:val="008D7E05"/>
    <w:rsid w:val="008D7E63"/>
    <w:rsid w:val="008D7E78"/>
    <w:rsid w:val="008D7E86"/>
    <w:rsid w:val="008D7ECC"/>
    <w:rsid w:val="008D7F29"/>
    <w:rsid w:val="008D7F50"/>
    <w:rsid w:val="008D7F7A"/>
    <w:rsid w:val="008E0008"/>
    <w:rsid w:val="008E000C"/>
    <w:rsid w:val="008E0013"/>
    <w:rsid w:val="008E001A"/>
    <w:rsid w:val="008E0031"/>
    <w:rsid w:val="008E006B"/>
    <w:rsid w:val="008E0092"/>
    <w:rsid w:val="008E00C8"/>
    <w:rsid w:val="008E00D3"/>
    <w:rsid w:val="008E00D7"/>
    <w:rsid w:val="008E01D3"/>
    <w:rsid w:val="008E01DA"/>
    <w:rsid w:val="008E01DE"/>
    <w:rsid w:val="008E0212"/>
    <w:rsid w:val="008E021E"/>
    <w:rsid w:val="008E022E"/>
    <w:rsid w:val="008E0291"/>
    <w:rsid w:val="008E02B3"/>
    <w:rsid w:val="008E02DA"/>
    <w:rsid w:val="008E02EB"/>
    <w:rsid w:val="008E0300"/>
    <w:rsid w:val="008E0318"/>
    <w:rsid w:val="008E032E"/>
    <w:rsid w:val="008E0332"/>
    <w:rsid w:val="008E0384"/>
    <w:rsid w:val="008E03DA"/>
    <w:rsid w:val="008E041C"/>
    <w:rsid w:val="008E0432"/>
    <w:rsid w:val="008E044F"/>
    <w:rsid w:val="008E045D"/>
    <w:rsid w:val="008E04BA"/>
    <w:rsid w:val="008E053D"/>
    <w:rsid w:val="008E0582"/>
    <w:rsid w:val="008E05B6"/>
    <w:rsid w:val="008E05C7"/>
    <w:rsid w:val="008E05D0"/>
    <w:rsid w:val="008E05EB"/>
    <w:rsid w:val="008E05F3"/>
    <w:rsid w:val="008E0657"/>
    <w:rsid w:val="008E0662"/>
    <w:rsid w:val="008E0680"/>
    <w:rsid w:val="008E0709"/>
    <w:rsid w:val="008E073A"/>
    <w:rsid w:val="008E0772"/>
    <w:rsid w:val="008E07A2"/>
    <w:rsid w:val="008E07C4"/>
    <w:rsid w:val="008E07FD"/>
    <w:rsid w:val="008E0835"/>
    <w:rsid w:val="008E0892"/>
    <w:rsid w:val="008E08A9"/>
    <w:rsid w:val="008E08AB"/>
    <w:rsid w:val="008E08B4"/>
    <w:rsid w:val="008E08DF"/>
    <w:rsid w:val="008E08F9"/>
    <w:rsid w:val="008E091B"/>
    <w:rsid w:val="008E0933"/>
    <w:rsid w:val="008E0988"/>
    <w:rsid w:val="008E09D0"/>
    <w:rsid w:val="008E09F6"/>
    <w:rsid w:val="008E0A2B"/>
    <w:rsid w:val="008E0A3E"/>
    <w:rsid w:val="008E0A51"/>
    <w:rsid w:val="008E0AA1"/>
    <w:rsid w:val="008E0AC9"/>
    <w:rsid w:val="008E0AD3"/>
    <w:rsid w:val="008E0AF5"/>
    <w:rsid w:val="008E0B05"/>
    <w:rsid w:val="008E0B16"/>
    <w:rsid w:val="008E0B60"/>
    <w:rsid w:val="008E0B62"/>
    <w:rsid w:val="008E0B76"/>
    <w:rsid w:val="008E0B80"/>
    <w:rsid w:val="008E0B95"/>
    <w:rsid w:val="008E0B97"/>
    <w:rsid w:val="008E0BA8"/>
    <w:rsid w:val="008E0BD6"/>
    <w:rsid w:val="008E0BE4"/>
    <w:rsid w:val="008E0C04"/>
    <w:rsid w:val="008E0C51"/>
    <w:rsid w:val="008E0C58"/>
    <w:rsid w:val="008E0D24"/>
    <w:rsid w:val="008E0D86"/>
    <w:rsid w:val="008E0DBD"/>
    <w:rsid w:val="008E0DDF"/>
    <w:rsid w:val="008E0E22"/>
    <w:rsid w:val="008E0E52"/>
    <w:rsid w:val="008E0E7C"/>
    <w:rsid w:val="008E0EFE"/>
    <w:rsid w:val="008E0F0C"/>
    <w:rsid w:val="008E0F24"/>
    <w:rsid w:val="008E0FAA"/>
    <w:rsid w:val="008E0FE6"/>
    <w:rsid w:val="008E1038"/>
    <w:rsid w:val="008E10A7"/>
    <w:rsid w:val="008E10AB"/>
    <w:rsid w:val="008E1111"/>
    <w:rsid w:val="008E114D"/>
    <w:rsid w:val="008E11A4"/>
    <w:rsid w:val="008E11F6"/>
    <w:rsid w:val="008E1257"/>
    <w:rsid w:val="008E12AE"/>
    <w:rsid w:val="008E133F"/>
    <w:rsid w:val="008E1360"/>
    <w:rsid w:val="008E1393"/>
    <w:rsid w:val="008E139C"/>
    <w:rsid w:val="008E1402"/>
    <w:rsid w:val="008E142C"/>
    <w:rsid w:val="008E147E"/>
    <w:rsid w:val="008E14F7"/>
    <w:rsid w:val="008E1540"/>
    <w:rsid w:val="008E1541"/>
    <w:rsid w:val="008E156B"/>
    <w:rsid w:val="008E15E3"/>
    <w:rsid w:val="008E161D"/>
    <w:rsid w:val="008E1639"/>
    <w:rsid w:val="008E164C"/>
    <w:rsid w:val="008E171C"/>
    <w:rsid w:val="008E173B"/>
    <w:rsid w:val="008E1742"/>
    <w:rsid w:val="008E17AC"/>
    <w:rsid w:val="008E182C"/>
    <w:rsid w:val="008E187A"/>
    <w:rsid w:val="008E18FC"/>
    <w:rsid w:val="008E1921"/>
    <w:rsid w:val="008E1927"/>
    <w:rsid w:val="008E195B"/>
    <w:rsid w:val="008E19BB"/>
    <w:rsid w:val="008E19C7"/>
    <w:rsid w:val="008E19D1"/>
    <w:rsid w:val="008E19EB"/>
    <w:rsid w:val="008E1A55"/>
    <w:rsid w:val="008E1AA3"/>
    <w:rsid w:val="008E1AE8"/>
    <w:rsid w:val="008E1B40"/>
    <w:rsid w:val="008E1BB4"/>
    <w:rsid w:val="008E1BBE"/>
    <w:rsid w:val="008E1BFB"/>
    <w:rsid w:val="008E1C0D"/>
    <w:rsid w:val="008E1C13"/>
    <w:rsid w:val="008E1C38"/>
    <w:rsid w:val="008E1C63"/>
    <w:rsid w:val="008E1C82"/>
    <w:rsid w:val="008E1C89"/>
    <w:rsid w:val="008E1CCC"/>
    <w:rsid w:val="008E1CF1"/>
    <w:rsid w:val="008E1D12"/>
    <w:rsid w:val="008E1D51"/>
    <w:rsid w:val="008E1D69"/>
    <w:rsid w:val="008E1DEE"/>
    <w:rsid w:val="008E1DF4"/>
    <w:rsid w:val="008E1E3E"/>
    <w:rsid w:val="008E1E48"/>
    <w:rsid w:val="008E1E9F"/>
    <w:rsid w:val="008E1F05"/>
    <w:rsid w:val="008E1F0C"/>
    <w:rsid w:val="008E1F1C"/>
    <w:rsid w:val="008E1F38"/>
    <w:rsid w:val="008E1F9D"/>
    <w:rsid w:val="008E1FAA"/>
    <w:rsid w:val="008E1FB0"/>
    <w:rsid w:val="008E1FF7"/>
    <w:rsid w:val="008E200A"/>
    <w:rsid w:val="008E2028"/>
    <w:rsid w:val="008E2103"/>
    <w:rsid w:val="008E2108"/>
    <w:rsid w:val="008E210B"/>
    <w:rsid w:val="008E21A3"/>
    <w:rsid w:val="008E21EB"/>
    <w:rsid w:val="008E21EE"/>
    <w:rsid w:val="008E21EF"/>
    <w:rsid w:val="008E2217"/>
    <w:rsid w:val="008E2226"/>
    <w:rsid w:val="008E224D"/>
    <w:rsid w:val="008E2271"/>
    <w:rsid w:val="008E2274"/>
    <w:rsid w:val="008E2280"/>
    <w:rsid w:val="008E229F"/>
    <w:rsid w:val="008E22C8"/>
    <w:rsid w:val="008E22FB"/>
    <w:rsid w:val="008E2307"/>
    <w:rsid w:val="008E231E"/>
    <w:rsid w:val="008E231F"/>
    <w:rsid w:val="008E2320"/>
    <w:rsid w:val="008E237F"/>
    <w:rsid w:val="008E2392"/>
    <w:rsid w:val="008E2394"/>
    <w:rsid w:val="008E23BB"/>
    <w:rsid w:val="008E23D5"/>
    <w:rsid w:val="008E23F7"/>
    <w:rsid w:val="008E2443"/>
    <w:rsid w:val="008E24AF"/>
    <w:rsid w:val="008E24D6"/>
    <w:rsid w:val="008E24D7"/>
    <w:rsid w:val="008E24DF"/>
    <w:rsid w:val="008E25AD"/>
    <w:rsid w:val="008E25C7"/>
    <w:rsid w:val="008E271A"/>
    <w:rsid w:val="008E274F"/>
    <w:rsid w:val="008E27A3"/>
    <w:rsid w:val="008E27A8"/>
    <w:rsid w:val="008E27F0"/>
    <w:rsid w:val="008E2823"/>
    <w:rsid w:val="008E2854"/>
    <w:rsid w:val="008E28EC"/>
    <w:rsid w:val="008E2960"/>
    <w:rsid w:val="008E297E"/>
    <w:rsid w:val="008E2993"/>
    <w:rsid w:val="008E29B6"/>
    <w:rsid w:val="008E29CB"/>
    <w:rsid w:val="008E2A11"/>
    <w:rsid w:val="008E2A18"/>
    <w:rsid w:val="008E2A37"/>
    <w:rsid w:val="008E2A3D"/>
    <w:rsid w:val="008E2A5B"/>
    <w:rsid w:val="008E2A5E"/>
    <w:rsid w:val="008E2A87"/>
    <w:rsid w:val="008E2AA1"/>
    <w:rsid w:val="008E2AD2"/>
    <w:rsid w:val="008E2AF1"/>
    <w:rsid w:val="008E2AF6"/>
    <w:rsid w:val="008E2B41"/>
    <w:rsid w:val="008E2BB1"/>
    <w:rsid w:val="008E2BBC"/>
    <w:rsid w:val="008E2BE0"/>
    <w:rsid w:val="008E2BE2"/>
    <w:rsid w:val="008E2C3A"/>
    <w:rsid w:val="008E2C40"/>
    <w:rsid w:val="008E2C6F"/>
    <w:rsid w:val="008E2C75"/>
    <w:rsid w:val="008E2C94"/>
    <w:rsid w:val="008E2D07"/>
    <w:rsid w:val="008E2D1B"/>
    <w:rsid w:val="008E2D2B"/>
    <w:rsid w:val="008E2D38"/>
    <w:rsid w:val="008E2D93"/>
    <w:rsid w:val="008E2D94"/>
    <w:rsid w:val="008E2DB4"/>
    <w:rsid w:val="008E2DD0"/>
    <w:rsid w:val="008E2DE2"/>
    <w:rsid w:val="008E2E1D"/>
    <w:rsid w:val="008E2E50"/>
    <w:rsid w:val="008E2E92"/>
    <w:rsid w:val="008E2EA8"/>
    <w:rsid w:val="008E2F60"/>
    <w:rsid w:val="008E2F67"/>
    <w:rsid w:val="008E2F6A"/>
    <w:rsid w:val="008E2FA5"/>
    <w:rsid w:val="008E2FB3"/>
    <w:rsid w:val="008E3017"/>
    <w:rsid w:val="008E3021"/>
    <w:rsid w:val="008E302E"/>
    <w:rsid w:val="008E3030"/>
    <w:rsid w:val="008E3050"/>
    <w:rsid w:val="008E3056"/>
    <w:rsid w:val="008E3061"/>
    <w:rsid w:val="008E307F"/>
    <w:rsid w:val="008E30A8"/>
    <w:rsid w:val="008E3104"/>
    <w:rsid w:val="008E3109"/>
    <w:rsid w:val="008E3127"/>
    <w:rsid w:val="008E315C"/>
    <w:rsid w:val="008E318F"/>
    <w:rsid w:val="008E31C0"/>
    <w:rsid w:val="008E31D0"/>
    <w:rsid w:val="008E322F"/>
    <w:rsid w:val="008E326E"/>
    <w:rsid w:val="008E3270"/>
    <w:rsid w:val="008E3274"/>
    <w:rsid w:val="008E3283"/>
    <w:rsid w:val="008E32A7"/>
    <w:rsid w:val="008E32E7"/>
    <w:rsid w:val="008E3332"/>
    <w:rsid w:val="008E333D"/>
    <w:rsid w:val="008E33CB"/>
    <w:rsid w:val="008E33E8"/>
    <w:rsid w:val="008E3402"/>
    <w:rsid w:val="008E340D"/>
    <w:rsid w:val="008E3445"/>
    <w:rsid w:val="008E345D"/>
    <w:rsid w:val="008E34B3"/>
    <w:rsid w:val="008E34C9"/>
    <w:rsid w:val="008E3511"/>
    <w:rsid w:val="008E3512"/>
    <w:rsid w:val="008E351B"/>
    <w:rsid w:val="008E3552"/>
    <w:rsid w:val="008E3565"/>
    <w:rsid w:val="008E35B3"/>
    <w:rsid w:val="008E3606"/>
    <w:rsid w:val="008E362C"/>
    <w:rsid w:val="008E362D"/>
    <w:rsid w:val="008E3635"/>
    <w:rsid w:val="008E3648"/>
    <w:rsid w:val="008E3693"/>
    <w:rsid w:val="008E369A"/>
    <w:rsid w:val="008E36E7"/>
    <w:rsid w:val="008E36FE"/>
    <w:rsid w:val="008E3701"/>
    <w:rsid w:val="008E374E"/>
    <w:rsid w:val="008E376E"/>
    <w:rsid w:val="008E377A"/>
    <w:rsid w:val="008E3799"/>
    <w:rsid w:val="008E379D"/>
    <w:rsid w:val="008E3827"/>
    <w:rsid w:val="008E3829"/>
    <w:rsid w:val="008E38A4"/>
    <w:rsid w:val="008E38DD"/>
    <w:rsid w:val="008E38E7"/>
    <w:rsid w:val="008E38EC"/>
    <w:rsid w:val="008E38ED"/>
    <w:rsid w:val="008E3918"/>
    <w:rsid w:val="008E3970"/>
    <w:rsid w:val="008E3972"/>
    <w:rsid w:val="008E398F"/>
    <w:rsid w:val="008E39A4"/>
    <w:rsid w:val="008E39BE"/>
    <w:rsid w:val="008E39C2"/>
    <w:rsid w:val="008E39D0"/>
    <w:rsid w:val="008E39FB"/>
    <w:rsid w:val="008E39FF"/>
    <w:rsid w:val="008E3A9E"/>
    <w:rsid w:val="008E3AA3"/>
    <w:rsid w:val="008E3AB2"/>
    <w:rsid w:val="008E3AD0"/>
    <w:rsid w:val="008E3AE6"/>
    <w:rsid w:val="008E3B03"/>
    <w:rsid w:val="008E3B6E"/>
    <w:rsid w:val="008E3BAB"/>
    <w:rsid w:val="008E3BF0"/>
    <w:rsid w:val="008E3CE7"/>
    <w:rsid w:val="008E3D04"/>
    <w:rsid w:val="008E3D29"/>
    <w:rsid w:val="008E3D43"/>
    <w:rsid w:val="008E3D63"/>
    <w:rsid w:val="008E3D6A"/>
    <w:rsid w:val="008E3D8F"/>
    <w:rsid w:val="008E3D9C"/>
    <w:rsid w:val="008E3DA8"/>
    <w:rsid w:val="008E3DB0"/>
    <w:rsid w:val="008E3E07"/>
    <w:rsid w:val="008E3E37"/>
    <w:rsid w:val="008E3E6F"/>
    <w:rsid w:val="008E3E79"/>
    <w:rsid w:val="008E3EA2"/>
    <w:rsid w:val="008E3EAD"/>
    <w:rsid w:val="008E3F07"/>
    <w:rsid w:val="008E3F16"/>
    <w:rsid w:val="008E3F28"/>
    <w:rsid w:val="008E3F47"/>
    <w:rsid w:val="008E3FD1"/>
    <w:rsid w:val="008E3FD8"/>
    <w:rsid w:val="008E3FE4"/>
    <w:rsid w:val="008E4008"/>
    <w:rsid w:val="008E404C"/>
    <w:rsid w:val="008E405F"/>
    <w:rsid w:val="008E409F"/>
    <w:rsid w:val="008E40B0"/>
    <w:rsid w:val="008E4126"/>
    <w:rsid w:val="008E412B"/>
    <w:rsid w:val="008E413F"/>
    <w:rsid w:val="008E4191"/>
    <w:rsid w:val="008E41B5"/>
    <w:rsid w:val="008E41C9"/>
    <w:rsid w:val="008E41CF"/>
    <w:rsid w:val="008E41D8"/>
    <w:rsid w:val="008E4224"/>
    <w:rsid w:val="008E4232"/>
    <w:rsid w:val="008E4244"/>
    <w:rsid w:val="008E4280"/>
    <w:rsid w:val="008E4299"/>
    <w:rsid w:val="008E42DC"/>
    <w:rsid w:val="008E42F6"/>
    <w:rsid w:val="008E4324"/>
    <w:rsid w:val="008E433B"/>
    <w:rsid w:val="008E43A8"/>
    <w:rsid w:val="008E43B3"/>
    <w:rsid w:val="008E43C4"/>
    <w:rsid w:val="008E4413"/>
    <w:rsid w:val="008E4424"/>
    <w:rsid w:val="008E443C"/>
    <w:rsid w:val="008E4444"/>
    <w:rsid w:val="008E4477"/>
    <w:rsid w:val="008E44BF"/>
    <w:rsid w:val="008E44E4"/>
    <w:rsid w:val="008E4539"/>
    <w:rsid w:val="008E4573"/>
    <w:rsid w:val="008E45D8"/>
    <w:rsid w:val="008E45EF"/>
    <w:rsid w:val="008E45F4"/>
    <w:rsid w:val="008E461F"/>
    <w:rsid w:val="008E4627"/>
    <w:rsid w:val="008E464E"/>
    <w:rsid w:val="008E465D"/>
    <w:rsid w:val="008E4660"/>
    <w:rsid w:val="008E467F"/>
    <w:rsid w:val="008E46DA"/>
    <w:rsid w:val="008E46EE"/>
    <w:rsid w:val="008E4713"/>
    <w:rsid w:val="008E471E"/>
    <w:rsid w:val="008E47A2"/>
    <w:rsid w:val="008E47EF"/>
    <w:rsid w:val="008E47F1"/>
    <w:rsid w:val="008E47F2"/>
    <w:rsid w:val="008E47F7"/>
    <w:rsid w:val="008E47F8"/>
    <w:rsid w:val="008E4887"/>
    <w:rsid w:val="008E488E"/>
    <w:rsid w:val="008E48C2"/>
    <w:rsid w:val="008E48EE"/>
    <w:rsid w:val="008E4901"/>
    <w:rsid w:val="008E4935"/>
    <w:rsid w:val="008E4937"/>
    <w:rsid w:val="008E49DA"/>
    <w:rsid w:val="008E49E3"/>
    <w:rsid w:val="008E49FC"/>
    <w:rsid w:val="008E4A52"/>
    <w:rsid w:val="008E4A53"/>
    <w:rsid w:val="008E4A98"/>
    <w:rsid w:val="008E4AB1"/>
    <w:rsid w:val="008E4ADA"/>
    <w:rsid w:val="008E4AF8"/>
    <w:rsid w:val="008E4B05"/>
    <w:rsid w:val="008E4BA5"/>
    <w:rsid w:val="008E4BC2"/>
    <w:rsid w:val="008E4BE2"/>
    <w:rsid w:val="008E4BE4"/>
    <w:rsid w:val="008E4BF0"/>
    <w:rsid w:val="008E4C53"/>
    <w:rsid w:val="008E4C7E"/>
    <w:rsid w:val="008E4C99"/>
    <w:rsid w:val="008E4CBA"/>
    <w:rsid w:val="008E4CBF"/>
    <w:rsid w:val="008E4CF7"/>
    <w:rsid w:val="008E4CFD"/>
    <w:rsid w:val="008E4D2D"/>
    <w:rsid w:val="008E4D62"/>
    <w:rsid w:val="008E4D6F"/>
    <w:rsid w:val="008E4D85"/>
    <w:rsid w:val="008E4D90"/>
    <w:rsid w:val="008E4DB0"/>
    <w:rsid w:val="008E4DBA"/>
    <w:rsid w:val="008E4DEF"/>
    <w:rsid w:val="008E4E13"/>
    <w:rsid w:val="008E4E21"/>
    <w:rsid w:val="008E4E99"/>
    <w:rsid w:val="008E4EB2"/>
    <w:rsid w:val="008E4EC6"/>
    <w:rsid w:val="008E4EEA"/>
    <w:rsid w:val="008E4EF4"/>
    <w:rsid w:val="008E4F1E"/>
    <w:rsid w:val="008E4F7E"/>
    <w:rsid w:val="008E4FB2"/>
    <w:rsid w:val="008E4FC0"/>
    <w:rsid w:val="008E4FDB"/>
    <w:rsid w:val="008E5015"/>
    <w:rsid w:val="008E5052"/>
    <w:rsid w:val="008E505E"/>
    <w:rsid w:val="008E50F0"/>
    <w:rsid w:val="008E5119"/>
    <w:rsid w:val="008E5127"/>
    <w:rsid w:val="008E5128"/>
    <w:rsid w:val="008E5148"/>
    <w:rsid w:val="008E51AA"/>
    <w:rsid w:val="008E51F1"/>
    <w:rsid w:val="008E5201"/>
    <w:rsid w:val="008E520A"/>
    <w:rsid w:val="008E521E"/>
    <w:rsid w:val="008E522F"/>
    <w:rsid w:val="008E52A6"/>
    <w:rsid w:val="008E52C2"/>
    <w:rsid w:val="008E52C7"/>
    <w:rsid w:val="008E52EE"/>
    <w:rsid w:val="008E52FA"/>
    <w:rsid w:val="008E5345"/>
    <w:rsid w:val="008E534D"/>
    <w:rsid w:val="008E5373"/>
    <w:rsid w:val="008E5379"/>
    <w:rsid w:val="008E537C"/>
    <w:rsid w:val="008E53AB"/>
    <w:rsid w:val="008E53C2"/>
    <w:rsid w:val="008E53C9"/>
    <w:rsid w:val="008E53D4"/>
    <w:rsid w:val="008E53DA"/>
    <w:rsid w:val="008E53EC"/>
    <w:rsid w:val="008E540E"/>
    <w:rsid w:val="008E5434"/>
    <w:rsid w:val="008E5461"/>
    <w:rsid w:val="008E54BE"/>
    <w:rsid w:val="008E54D0"/>
    <w:rsid w:val="008E54E2"/>
    <w:rsid w:val="008E54F9"/>
    <w:rsid w:val="008E5512"/>
    <w:rsid w:val="008E552A"/>
    <w:rsid w:val="008E5535"/>
    <w:rsid w:val="008E55AC"/>
    <w:rsid w:val="008E55D5"/>
    <w:rsid w:val="008E5606"/>
    <w:rsid w:val="008E562B"/>
    <w:rsid w:val="008E565D"/>
    <w:rsid w:val="008E5662"/>
    <w:rsid w:val="008E5673"/>
    <w:rsid w:val="008E5685"/>
    <w:rsid w:val="008E56AC"/>
    <w:rsid w:val="008E56D9"/>
    <w:rsid w:val="008E56DA"/>
    <w:rsid w:val="008E5710"/>
    <w:rsid w:val="008E572B"/>
    <w:rsid w:val="008E5752"/>
    <w:rsid w:val="008E5791"/>
    <w:rsid w:val="008E57F9"/>
    <w:rsid w:val="008E5815"/>
    <w:rsid w:val="008E5818"/>
    <w:rsid w:val="008E581F"/>
    <w:rsid w:val="008E582E"/>
    <w:rsid w:val="008E5861"/>
    <w:rsid w:val="008E58CD"/>
    <w:rsid w:val="008E591F"/>
    <w:rsid w:val="008E5998"/>
    <w:rsid w:val="008E59B0"/>
    <w:rsid w:val="008E59C5"/>
    <w:rsid w:val="008E59C8"/>
    <w:rsid w:val="008E59DF"/>
    <w:rsid w:val="008E59F3"/>
    <w:rsid w:val="008E5A05"/>
    <w:rsid w:val="008E5A14"/>
    <w:rsid w:val="008E5A1D"/>
    <w:rsid w:val="008E5A39"/>
    <w:rsid w:val="008E5A62"/>
    <w:rsid w:val="008E5A7D"/>
    <w:rsid w:val="008E5A81"/>
    <w:rsid w:val="008E5A9C"/>
    <w:rsid w:val="008E5AFE"/>
    <w:rsid w:val="008E5B23"/>
    <w:rsid w:val="008E5B71"/>
    <w:rsid w:val="008E5BBA"/>
    <w:rsid w:val="008E5BCD"/>
    <w:rsid w:val="008E5BD6"/>
    <w:rsid w:val="008E5C25"/>
    <w:rsid w:val="008E5C56"/>
    <w:rsid w:val="008E5C68"/>
    <w:rsid w:val="008E5C6C"/>
    <w:rsid w:val="008E5C6E"/>
    <w:rsid w:val="008E5C9B"/>
    <w:rsid w:val="008E5CED"/>
    <w:rsid w:val="008E5CF0"/>
    <w:rsid w:val="008E5D44"/>
    <w:rsid w:val="008E5D80"/>
    <w:rsid w:val="008E5DAF"/>
    <w:rsid w:val="008E5DC6"/>
    <w:rsid w:val="008E5E04"/>
    <w:rsid w:val="008E5E1E"/>
    <w:rsid w:val="008E5EA0"/>
    <w:rsid w:val="008E5EC0"/>
    <w:rsid w:val="008E5EC1"/>
    <w:rsid w:val="008E5ECB"/>
    <w:rsid w:val="008E5ECD"/>
    <w:rsid w:val="008E5EEE"/>
    <w:rsid w:val="008E5F73"/>
    <w:rsid w:val="008E5FA8"/>
    <w:rsid w:val="008E5FE5"/>
    <w:rsid w:val="008E6048"/>
    <w:rsid w:val="008E605E"/>
    <w:rsid w:val="008E6075"/>
    <w:rsid w:val="008E60B4"/>
    <w:rsid w:val="008E60F6"/>
    <w:rsid w:val="008E6133"/>
    <w:rsid w:val="008E6152"/>
    <w:rsid w:val="008E6167"/>
    <w:rsid w:val="008E6169"/>
    <w:rsid w:val="008E6180"/>
    <w:rsid w:val="008E61BF"/>
    <w:rsid w:val="008E61EA"/>
    <w:rsid w:val="008E61F0"/>
    <w:rsid w:val="008E61F3"/>
    <w:rsid w:val="008E6225"/>
    <w:rsid w:val="008E6227"/>
    <w:rsid w:val="008E6230"/>
    <w:rsid w:val="008E6244"/>
    <w:rsid w:val="008E6263"/>
    <w:rsid w:val="008E62CE"/>
    <w:rsid w:val="008E62F9"/>
    <w:rsid w:val="008E6376"/>
    <w:rsid w:val="008E6387"/>
    <w:rsid w:val="008E63AE"/>
    <w:rsid w:val="008E63C0"/>
    <w:rsid w:val="008E63CC"/>
    <w:rsid w:val="008E63F6"/>
    <w:rsid w:val="008E6419"/>
    <w:rsid w:val="008E6430"/>
    <w:rsid w:val="008E643A"/>
    <w:rsid w:val="008E6442"/>
    <w:rsid w:val="008E64D6"/>
    <w:rsid w:val="008E6525"/>
    <w:rsid w:val="008E6533"/>
    <w:rsid w:val="008E6546"/>
    <w:rsid w:val="008E6557"/>
    <w:rsid w:val="008E65A2"/>
    <w:rsid w:val="008E65AA"/>
    <w:rsid w:val="008E65D8"/>
    <w:rsid w:val="008E65E0"/>
    <w:rsid w:val="008E65E2"/>
    <w:rsid w:val="008E6641"/>
    <w:rsid w:val="008E669C"/>
    <w:rsid w:val="008E66D7"/>
    <w:rsid w:val="008E66D9"/>
    <w:rsid w:val="008E66E5"/>
    <w:rsid w:val="008E66EF"/>
    <w:rsid w:val="008E66F6"/>
    <w:rsid w:val="008E671F"/>
    <w:rsid w:val="008E6732"/>
    <w:rsid w:val="008E673F"/>
    <w:rsid w:val="008E6742"/>
    <w:rsid w:val="008E6747"/>
    <w:rsid w:val="008E675B"/>
    <w:rsid w:val="008E6775"/>
    <w:rsid w:val="008E67A5"/>
    <w:rsid w:val="008E67EE"/>
    <w:rsid w:val="008E680E"/>
    <w:rsid w:val="008E6866"/>
    <w:rsid w:val="008E6877"/>
    <w:rsid w:val="008E6882"/>
    <w:rsid w:val="008E6895"/>
    <w:rsid w:val="008E68B8"/>
    <w:rsid w:val="008E68C4"/>
    <w:rsid w:val="008E68D1"/>
    <w:rsid w:val="008E691D"/>
    <w:rsid w:val="008E6A75"/>
    <w:rsid w:val="008E6AB7"/>
    <w:rsid w:val="008E6B01"/>
    <w:rsid w:val="008E6B0A"/>
    <w:rsid w:val="008E6B63"/>
    <w:rsid w:val="008E6BC8"/>
    <w:rsid w:val="008E6BCA"/>
    <w:rsid w:val="008E6C28"/>
    <w:rsid w:val="008E6C65"/>
    <w:rsid w:val="008E6C85"/>
    <w:rsid w:val="008E6CC5"/>
    <w:rsid w:val="008E6CD0"/>
    <w:rsid w:val="008E6D5B"/>
    <w:rsid w:val="008E6D6F"/>
    <w:rsid w:val="008E6D8A"/>
    <w:rsid w:val="008E6DEF"/>
    <w:rsid w:val="008E6EE9"/>
    <w:rsid w:val="008E6F0A"/>
    <w:rsid w:val="008E6F9E"/>
    <w:rsid w:val="008E6FA3"/>
    <w:rsid w:val="008E6FA4"/>
    <w:rsid w:val="008E7042"/>
    <w:rsid w:val="008E7096"/>
    <w:rsid w:val="008E70E9"/>
    <w:rsid w:val="008E7131"/>
    <w:rsid w:val="008E717F"/>
    <w:rsid w:val="008E7187"/>
    <w:rsid w:val="008E71AB"/>
    <w:rsid w:val="008E71AF"/>
    <w:rsid w:val="008E71CC"/>
    <w:rsid w:val="008E7229"/>
    <w:rsid w:val="008E7234"/>
    <w:rsid w:val="008E7246"/>
    <w:rsid w:val="008E7264"/>
    <w:rsid w:val="008E730B"/>
    <w:rsid w:val="008E7359"/>
    <w:rsid w:val="008E736C"/>
    <w:rsid w:val="008E73A1"/>
    <w:rsid w:val="008E73D6"/>
    <w:rsid w:val="008E73D8"/>
    <w:rsid w:val="008E741B"/>
    <w:rsid w:val="008E7426"/>
    <w:rsid w:val="008E7441"/>
    <w:rsid w:val="008E7462"/>
    <w:rsid w:val="008E7466"/>
    <w:rsid w:val="008E7470"/>
    <w:rsid w:val="008E748D"/>
    <w:rsid w:val="008E74A5"/>
    <w:rsid w:val="008E74A7"/>
    <w:rsid w:val="008E74C0"/>
    <w:rsid w:val="008E74DB"/>
    <w:rsid w:val="008E74E0"/>
    <w:rsid w:val="008E750C"/>
    <w:rsid w:val="008E7519"/>
    <w:rsid w:val="008E751E"/>
    <w:rsid w:val="008E752F"/>
    <w:rsid w:val="008E7556"/>
    <w:rsid w:val="008E7576"/>
    <w:rsid w:val="008E7577"/>
    <w:rsid w:val="008E7598"/>
    <w:rsid w:val="008E75C1"/>
    <w:rsid w:val="008E75C9"/>
    <w:rsid w:val="008E75E7"/>
    <w:rsid w:val="008E75F0"/>
    <w:rsid w:val="008E75FD"/>
    <w:rsid w:val="008E760A"/>
    <w:rsid w:val="008E761E"/>
    <w:rsid w:val="008E7659"/>
    <w:rsid w:val="008E767D"/>
    <w:rsid w:val="008E7684"/>
    <w:rsid w:val="008E768E"/>
    <w:rsid w:val="008E76AD"/>
    <w:rsid w:val="008E76D9"/>
    <w:rsid w:val="008E770B"/>
    <w:rsid w:val="008E7779"/>
    <w:rsid w:val="008E77A1"/>
    <w:rsid w:val="008E77C0"/>
    <w:rsid w:val="008E77CD"/>
    <w:rsid w:val="008E77E9"/>
    <w:rsid w:val="008E77FF"/>
    <w:rsid w:val="008E78B2"/>
    <w:rsid w:val="008E78E9"/>
    <w:rsid w:val="008E7904"/>
    <w:rsid w:val="008E7915"/>
    <w:rsid w:val="008E7920"/>
    <w:rsid w:val="008E7921"/>
    <w:rsid w:val="008E7928"/>
    <w:rsid w:val="008E7949"/>
    <w:rsid w:val="008E794E"/>
    <w:rsid w:val="008E7965"/>
    <w:rsid w:val="008E7966"/>
    <w:rsid w:val="008E7974"/>
    <w:rsid w:val="008E79BD"/>
    <w:rsid w:val="008E79C4"/>
    <w:rsid w:val="008E79F2"/>
    <w:rsid w:val="008E79F3"/>
    <w:rsid w:val="008E7A04"/>
    <w:rsid w:val="008E7A10"/>
    <w:rsid w:val="008E7A2A"/>
    <w:rsid w:val="008E7A37"/>
    <w:rsid w:val="008E7A61"/>
    <w:rsid w:val="008E7A6E"/>
    <w:rsid w:val="008E7ACD"/>
    <w:rsid w:val="008E7AFF"/>
    <w:rsid w:val="008E7B1F"/>
    <w:rsid w:val="008E7B22"/>
    <w:rsid w:val="008E7B41"/>
    <w:rsid w:val="008E7B56"/>
    <w:rsid w:val="008E7B6B"/>
    <w:rsid w:val="008E7BB6"/>
    <w:rsid w:val="008E7C06"/>
    <w:rsid w:val="008E7C27"/>
    <w:rsid w:val="008E7C32"/>
    <w:rsid w:val="008E7C4A"/>
    <w:rsid w:val="008E7C71"/>
    <w:rsid w:val="008E7CB1"/>
    <w:rsid w:val="008E7CC5"/>
    <w:rsid w:val="008E7CC9"/>
    <w:rsid w:val="008E7CF9"/>
    <w:rsid w:val="008E7D02"/>
    <w:rsid w:val="008E7D15"/>
    <w:rsid w:val="008E7D35"/>
    <w:rsid w:val="008E7D80"/>
    <w:rsid w:val="008E7D84"/>
    <w:rsid w:val="008E7D8F"/>
    <w:rsid w:val="008E7DCA"/>
    <w:rsid w:val="008E7DDB"/>
    <w:rsid w:val="008E7E1E"/>
    <w:rsid w:val="008E7E23"/>
    <w:rsid w:val="008E7E58"/>
    <w:rsid w:val="008E7E6D"/>
    <w:rsid w:val="008E7E9A"/>
    <w:rsid w:val="008E7F02"/>
    <w:rsid w:val="008E7F44"/>
    <w:rsid w:val="008E7F76"/>
    <w:rsid w:val="008E7F84"/>
    <w:rsid w:val="008F0007"/>
    <w:rsid w:val="008F002B"/>
    <w:rsid w:val="008F006D"/>
    <w:rsid w:val="008F0099"/>
    <w:rsid w:val="008F00AF"/>
    <w:rsid w:val="008F00BB"/>
    <w:rsid w:val="008F00F8"/>
    <w:rsid w:val="008F0103"/>
    <w:rsid w:val="008F011D"/>
    <w:rsid w:val="008F0145"/>
    <w:rsid w:val="008F0149"/>
    <w:rsid w:val="008F014E"/>
    <w:rsid w:val="008F0171"/>
    <w:rsid w:val="008F0179"/>
    <w:rsid w:val="008F0190"/>
    <w:rsid w:val="008F01C1"/>
    <w:rsid w:val="008F01C8"/>
    <w:rsid w:val="008F01FE"/>
    <w:rsid w:val="008F020B"/>
    <w:rsid w:val="008F0213"/>
    <w:rsid w:val="008F0218"/>
    <w:rsid w:val="008F02D6"/>
    <w:rsid w:val="008F02D7"/>
    <w:rsid w:val="008F02FB"/>
    <w:rsid w:val="008F02FE"/>
    <w:rsid w:val="008F033D"/>
    <w:rsid w:val="008F0344"/>
    <w:rsid w:val="008F0348"/>
    <w:rsid w:val="008F0358"/>
    <w:rsid w:val="008F0383"/>
    <w:rsid w:val="008F038C"/>
    <w:rsid w:val="008F03B3"/>
    <w:rsid w:val="008F03CD"/>
    <w:rsid w:val="008F03D2"/>
    <w:rsid w:val="008F03DB"/>
    <w:rsid w:val="008F0400"/>
    <w:rsid w:val="008F0417"/>
    <w:rsid w:val="008F0425"/>
    <w:rsid w:val="008F0440"/>
    <w:rsid w:val="008F047D"/>
    <w:rsid w:val="008F048D"/>
    <w:rsid w:val="008F048F"/>
    <w:rsid w:val="008F04A5"/>
    <w:rsid w:val="008F04B2"/>
    <w:rsid w:val="008F04CC"/>
    <w:rsid w:val="008F04DE"/>
    <w:rsid w:val="008F052E"/>
    <w:rsid w:val="008F0532"/>
    <w:rsid w:val="008F054A"/>
    <w:rsid w:val="008F057F"/>
    <w:rsid w:val="008F0590"/>
    <w:rsid w:val="008F05B2"/>
    <w:rsid w:val="008F05D9"/>
    <w:rsid w:val="008F05E0"/>
    <w:rsid w:val="008F063D"/>
    <w:rsid w:val="008F06EC"/>
    <w:rsid w:val="008F06F9"/>
    <w:rsid w:val="008F0700"/>
    <w:rsid w:val="008F0748"/>
    <w:rsid w:val="008F075B"/>
    <w:rsid w:val="008F0761"/>
    <w:rsid w:val="008F0799"/>
    <w:rsid w:val="008F07E5"/>
    <w:rsid w:val="008F07F0"/>
    <w:rsid w:val="008F085F"/>
    <w:rsid w:val="008F0887"/>
    <w:rsid w:val="008F08A0"/>
    <w:rsid w:val="008F08B0"/>
    <w:rsid w:val="008F08CB"/>
    <w:rsid w:val="008F08F0"/>
    <w:rsid w:val="008F0953"/>
    <w:rsid w:val="008F09BC"/>
    <w:rsid w:val="008F09D5"/>
    <w:rsid w:val="008F09E5"/>
    <w:rsid w:val="008F0ABA"/>
    <w:rsid w:val="008F0AD9"/>
    <w:rsid w:val="008F0AF3"/>
    <w:rsid w:val="008F0B49"/>
    <w:rsid w:val="008F0B72"/>
    <w:rsid w:val="008F0B8B"/>
    <w:rsid w:val="008F0B92"/>
    <w:rsid w:val="008F0BA1"/>
    <w:rsid w:val="008F0BB6"/>
    <w:rsid w:val="008F0BBD"/>
    <w:rsid w:val="008F0BD2"/>
    <w:rsid w:val="008F0BDC"/>
    <w:rsid w:val="008F0C2E"/>
    <w:rsid w:val="008F0C3B"/>
    <w:rsid w:val="008F0C4F"/>
    <w:rsid w:val="008F0D16"/>
    <w:rsid w:val="008F0D42"/>
    <w:rsid w:val="008F0D53"/>
    <w:rsid w:val="008F0D72"/>
    <w:rsid w:val="008F0D77"/>
    <w:rsid w:val="008F0D9B"/>
    <w:rsid w:val="008F0DA3"/>
    <w:rsid w:val="008F0EAF"/>
    <w:rsid w:val="008F0F67"/>
    <w:rsid w:val="008F0F6B"/>
    <w:rsid w:val="008F0F71"/>
    <w:rsid w:val="008F0F9E"/>
    <w:rsid w:val="008F0FAF"/>
    <w:rsid w:val="008F0FC0"/>
    <w:rsid w:val="008F0FD9"/>
    <w:rsid w:val="008F0FE0"/>
    <w:rsid w:val="008F10F2"/>
    <w:rsid w:val="008F1143"/>
    <w:rsid w:val="008F118C"/>
    <w:rsid w:val="008F1199"/>
    <w:rsid w:val="008F11C1"/>
    <w:rsid w:val="008F1209"/>
    <w:rsid w:val="008F121B"/>
    <w:rsid w:val="008F124D"/>
    <w:rsid w:val="008F1259"/>
    <w:rsid w:val="008F12BB"/>
    <w:rsid w:val="008F137A"/>
    <w:rsid w:val="008F1413"/>
    <w:rsid w:val="008F1420"/>
    <w:rsid w:val="008F1424"/>
    <w:rsid w:val="008F1445"/>
    <w:rsid w:val="008F1450"/>
    <w:rsid w:val="008F145B"/>
    <w:rsid w:val="008F1481"/>
    <w:rsid w:val="008F14BC"/>
    <w:rsid w:val="008F1536"/>
    <w:rsid w:val="008F1554"/>
    <w:rsid w:val="008F1592"/>
    <w:rsid w:val="008F15D4"/>
    <w:rsid w:val="008F15F6"/>
    <w:rsid w:val="008F1618"/>
    <w:rsid w:val="008F1646"/>
    <w:rsid w:val="008F166C"/>
    <w:rsid w:val="008F16ED"/>
    <w:rsid w:val="008F1741"/>
    <w:rsid w:val="008F1742"/>
    <w:rsid w:val="008F174F"/>
    <w:rsid w:val="008F175F"/>
    <w:rsid w:val="008F1766"/>
    <w:rsid w:val="008F1779"/>
    <w:rsid w:val="008F185D"/>
    <w:rsid w:val="008F188F"/>
    <w:rsid w:val="008F1897"/>
    <w:rsid w:val="008F18BA"/>
    <w:rsid w:val="008F18DA"/>
    <w:rsid w:val="008F1900"/>
    <w:rsid w:val="008F191A"/>
    <w:rsid w:val="008F193A"/>
    <w:rsid w:val="008F19A6"/>
    <w:rsid w:val="008F19C2"/>
    <w:rsid w:val="008F1A6E"/>
    <w:rsid w:val="008F1A96"/>
    <w:rsid w:val="008F1AD9"/>
    <w:rsid w:val="008F1ADD"/>
    <w:rsid w:val="008F1AE2"/>
    <w:rsid w:val="008F1AE3"/>
    <w:rsid w:val="008F1B75"/>
    <w:rsid w:val="008F1BCE"/>
    <w:rsid w:val="008F1BD6"/>
    <w:rsid w:val="008F1C02"/>
    <w:rsid w:val="008F1C1B"/>
    <w:rsid w:val="008F1C97"/>
    <w:rsid w:val="008F1CAD"/>
    <w:rsid w:val="008F1CCF"/>
    <w:rsid w:val="008F1CDD"/>
    <w:rsid w:val="008F1CE5"/>
    <w:rsid w:val="008F1D3B"/>
    <w:rsid w:val="008F1D4F"/>
    <w:rsid w:val="008F1D5B"/>
    <w:rsid w:val="008F1D7C"/>
    <w:rsid w:val="008F1DA6"/>
    <w:rsid w:val="008F1DAE"/>
    <w:rsid w:val="008F1E44"/>
    <w:rsid w:val="008F1E51"/>
    <w:rsid w:val="008F1EDA"/>
    <w:rsid w:val="008F1EFB"/>
    <w:rsid w:val="008F1F39"/>
    <w:rsid w:val="008F1F4F"/>
    <w:rsid w:val="008F1F61"/>
    <w:rsid w:val="008F1F72"/>
    <w:rsid w:val="008F1F8E"/>
    <w:rsid w:val="008F1FEF"/>
    <w:rsid w:val="008F201F"/>
    <w:rsid w:val="008F202A"/>
    <w:rsid w:val="008F2045"/>
    <w:rsid w:val="008F2076"/>
    <w:rsid w:val="008F208C"/>
    <w:rsid w:val="008F2097"/>
    <w:rsid w:val="008F20AF"/>
    <w:rsid w:val="008F2128"/>
    <w:rsid w:val="008F216A"/>
    <w:rsid w:val="008F21A9"/>
    <w:rsid w:val="008F21AA"/>
    <w:rsid w:val="008F2261"/>
    <w:rsid w:val="008F22A0"/>
    <w:rsid w:val="008F22B2"/>
    <w:rsid w:val="008F22B7"/>
    <w:rsid w:val="008F22C8"/>
    <w:rsid w:val="008F22D3"/>
    <w:rsid w:val="008F22F2"/>
    <w:rsid w:val="008F230E"/>
    <w:rsid w:val="008F230F"/>
    <w:rsid w:val="008F234D"/>
    <w:rsid w:val="008F2355"/>
    <w:rsid w:val="008F237E"/>
    <w:rsid w:val="008F2387"/>
    <w:rsid w:val="008F23BD"/>
    <w:rsid w:val="008F23E1"/>
    <w:rsid w:val="008F2446"/>
    <w:rsid w:val="008F245D"/>
    <w:rsid w:val="008F2466"/>
    <w:rsid w:val="008F246B"/>
    <w:rsid w:val="008F2490"/>
    <w:rsid w:val="008F24A7"/>
    <w:rsid w:val="008F2512"/>
    <w:rsid w:val="008F2533"/>
    <w:rsid w:val="008F254E"/>
    <w:rsid w:val="008F2577"/>
    <w:rsid w:val="008F2598"/>
    <w:rsid w:val="008F25BA"/>
    <w:rsid w:val="008F25E5"/>
    <w:rsid w:val="008F2605"/>
    <w:rsid w:val="008F2690"/>
    <w:rsid w:val="008F2697"/>
    <w:rsid w:val="008F2699"/>
    <w:rsid w:val="008F271D"/>
    <w:rsid w:val="008F2720"/>
    <w:rsid w:val="008F275E"/>
    <w:rsid w:val="008F2797"/>
    <w:rsid w:val="008F27B9"/>
    <w:rsid w:val="008F27C1"/>
    <w:rsid w:val="008F27D1"/>
    <w:rsid w:val="008F27E1"/>
    <w:rsid w:val="008F2887"/>
    <w:rsid w:val="008F28CA"/>
    <w:rsid w:val="008F297A"/>
    <w:rsid w:val="008F2987"/>
    <w:rsid w:val="008F29CD"/>
    <w:rsid w:val="008F29D0"/>
    <w:rsid w:val="008F29E0"/>
    <w:rsid w:val="008F2A12"/>
    <w:rsid w:val="008F2A7B"/>
    <w:rsid w:val="008F2A9A"/>
    <w:rsid w:val="008F2AEA"/>
    <w:rsid w:val="008F2B39"/>
    <w:rsid w:val="008F2BEA"/>
    <w:rsid w:val="008F2BF8"/>
    <w:rsid w:val="008F2C11"/>
    <w:rsid w:val="008F2C87"/>
    <w:rsid w:val="008F2D0F"/>
    <w:rsid w:val="008F2D2E"/>
    <w:rsid w:val="008F2D76"/>
    <w:rsid w:val="008F2DDB"/>
    <w:rsid w:val="008F2E17"/>
    <w:rsid w:val="008F2E31"/>
    <w:rsid w:val="008F2E3C"/>
    <w:rsid w:val="008F2E58"/>
    <w:rsid w:val="008F2E63"/>
    <w:rsid w:val="008F2EC4"/>
    <w:rsid w:val="008F2EDB"/>
    <w:rsid w:val="008F2EF2"/>
    <w:rsid w:val="008F2F1D"/>
    <w:rsid w:val="008F2F32"/>
    <w:rsid w:val="008F2F91"/>
    <w:rsid w:val="008F2FAC"/>
    <w:rsid w:val="008F2FB7"/>
    <w:rsid w:val="008F2FBD"/>
    <w:rsid w:val="008F3047"/>
    <w:rsid w:val="008F3071"/>
    <w:rsid w:val="008F3092"/>
    <w:rsid w:val="008F30EB"/>
    <w:rsid w:val="008F30F6"/>
    <w:rsid w:val="008F3153"/>
    <w:rsid w:val="008F3168"/>
    <w:rsid w:val="008F316C"/>
    <w:rsid w:val="008F31FD"/>
    <w:rsid w:val="008F3214"/>
    <w:rsid w:val="008F321B"/>
    <w:rsid w:val="008F321E"/>
    <w:rsid w:val="008F3270"/>
    <w:rsid w:val="008F32BA"/>
    <w:rsid w:val="008F32BD"/>
    <w:rsid w:val="008F32CB"/>
    <w:rsid w:val="008F32DD"/>
    <w:rsid w:val="008F3326"/>
    <w:rsid w:val="008F3340"/>
    <w:rsid w:val="008F335A"/>
    <w:rsid w:val="008F3382"/>
    <w:rsid w:val="008F33AA"/>
    <w:rsid w:val="008F33CD"/>
    <w:rsid w:val="008F33D6"/>
    <w:rsid w:val="008F344B"/>
    <w:rsid w:val="008F34B3"/>
    <w:rsid w:val="008F34E6"/>
    <w:rsid w:val="008F3513"/>
    <w:rsid w:val="008F351E"/>
    <w:rsid w:val="008F358B"/>
    <w:rsid w:val="008F35AA"/>
    <w:rsid w:val="008F35B7"/>
    <w:rsid w:val="008F35C3"/>
    <w:rsid w:val="008F3649"/>
    <w:rsid w:val="008F36E6"/>
    <w:rsid w:val="008F3739"/>
    <w:rsid w:val="008F3756"/>
    <w:rsid w:val="008F377D"/>
    <w:rsid w:val="008F37BD"/>
    <w:rsid w:val="008F37BF"/>
    <w:rsid w:val="008F37C9"/>
    <w:rsid w:val="008F3809"/>
    <w:rsid w:val="008F381A"/>
    <w:rsid w:val="008F38A2"/>
    <w:rsid w:val="008F38A3"/>
    <w:rsid w:val="008F38DD"/>
    <w:rsid w:val="008F394C"/>
    <w:rsid w:val="008F396F"/>
    <w:rsid w:val="008F39A4"/>
    <w:rsid w:val="008F39FA"/>
    <w:rsid w:val="008F3A09"/>
    <w:rsid w:val="008F3A0B"/>
    <w:rsid w:val="008F3A0F"/>
    <w:rsid w:val="008F3A1F"/>
    <w:rsid w:val="008F3A2A"/>
    <w:rsid w:val="008F3A3B"/>
    <w:rsid w:val="008F3A4E"/>
    <w:rsid w:val="008F3ABA"/>
    <w:rsid w:val="008F3B00"/>
    <w:rsid w:val="008F3B2D"/>
    <w:rsid w:val="008F3C25"/>
    <w:rsid w:val="008F3C39"/>
    <w:rsid w:val="008F3C5D"/>
    <w:rsid w:val="008F3C60"/>
    <w:rsid w:val="008F3CCA"/>
    <w:rsid w:val="008F3CD8"/>
    <w:rsid w:val="008F3D08"/>
    <w:rsid w:val="008F3DF6"/>
    <w:rsid w:val="008F3E29"/>
    <w:rsid w:val="008F3E33"/>
    <w:rsid w:val="008F3EB8"/>
    <w:rsid w:val="008F3EE3"/>
    <w:rsid w:val="008F3EED"/>
    <w:rsid w:val="008F3F12"/>
    <w:rsid w:val="008F3F16"/>
    <w:rsid w:val="008F3F2C"/>
    <w:rsid w:val="008F3F5D"/>
    <w:rsid w:val="008F3FC7"/>
    <w:rsid w:val="008F3FDF"/>
    <w:rsid w:val="008F3FFE"/>
    <w:rsid w:val="008F4001"/>
    <w:rsid w:val="008F4016"/>
    <w:rsid w:val="008F4045"/>
    <w:rsid w:val="008F4065"/>
    <w:rsid w:val="008F4077"/>
    <w:rsid w:val="008F409D"/>
    <w:rsid w:val="008F40A1"/>
    <w:rsid w:val="008F412C"/>
    <w:rsid w:val="008F412F"/>
    <w:rsid w:val="008F41B0"/>
    <w:rsid w:val="008F41B5"/>
    <w:rsid w:val="008F41D5"/>
    <w:rsid w:val="008F4220"/>
    <w:rsid w:val="008F423B"/>
    <w:rsid w:val="008F425C"/>
    <w:rsid w:val="008F4265"/>
    <w:rsid w:val="008F4277"/>
    <w:rsid w:val="008F4291"/>
    <w:rsid w:val="008F42CC"/>
    <w:rsid w:val="008F42EF"/>
    <w:rsid w:val="008F433D"/>
    <w:rsid w:val="008F4343"/>
    <w:rsid w:val="008F4373"/>
    <w:rsid w:val="008F4379"/>
    <w:rsid w:val="008F4396"/>
    <w:rsid w:val="008F4441"/>
    <w:rsid w:val="008F4476"/>
    <w:rsid w:val="008F44D3"/>
    <w:rsid w:val="008F44D9"/>
    <w:rsid w:val="008F44F4"/>
    <w:rsid w:val="008F44FD"/>
    <w:rsid w:val="008F4545"/>
    <w:rsid w:val="008F45A3"/>
    <w:rsid w:val="008F45A9"/>
    <w:rsid w:val="008F45B9"/>
    <w:rsid w:val="008F45CF"/>
    <w:rsid w:val="008F460F"/>
    <w:rsid w:val="008F4624"/>
    <w:rsid w:val="008F463B"/>
    <w:rsid w:val="008F46A8"/>
    <w:rsid w:val="008F46F8"/>
    <w:rsid w:val="008F4723"/>
    <w:rsid w:val="008F472D"/>
    <w:rsid w:val="008F4743"/>
    <w:rsid w:val="008F47F7"/>
    <w:rsid w:val="008F4810"/>
    <w:rsid w:val="008F48BF"/>
    <w:rsid w:val="008F48D7"/>
    <w:rsid w:val="008F493B"/>
    <w:rsid w:val="008F493D"/>
    <w:rsid w:val="008F496D"/>
    <w:rsid w:val="008F4990"/>
    <w:rsid w:val="008F49AA"/>
    <w:rsid w:val="008F49C7"/>
    <w:rsid w:val="008F4A1E"/>
    <w:rsid w:val="008F4A76"/>
    <w:rsid w:val="008F4ADB"/>
    <w:rsid w:val="008F4ADE"/>
    <w:rsid w:val="008F4B1B"/>
    <w:rsid w:val="008F4B2C"/>
    <w:rsid w:val="008F4B40"/>
    <w:rsid w:val="008F4B44"/>
    <w:rsid w:val="008F4B55"/>
    <w:rsid w:val="008F4B6B"/>
    <w:rsid w:val="008F4B99"/>
    <w:rsid w:val="008F4BC2"/>
    <w:rsid w:val="008F4BF7"/>
    <w:rsid w:val="008F4BF9"/>
    <w:rsid w:val="008F4BFD"/>
    <w:rsid w:val="008F4C3F"/>
    <w:rsid w:val="008F4C86"/>
    <w:rsid w:val="008F4CB5"/>
    <w:rsid w:val="008F4CCE"/>
    <w:rsid w:val="008F4CE4"/>
    <w:rsid w:val="008F4CF2"/>
    <w:rsid w:val="008F4CFD"/>
    <w:rsid w:val="008F4D35"/>
    <w:rsid w:val="008F4D3F"/>
    <w:rsid w:val="008F4D40"/>
    <w:rsid w:val="008F4DA4"/>
    <w:rsid w:val="008F4DAC"/>
    <w:rsid w:val="008F4DBC"/>
    <w:rsid w:val="008F4DC8"/>
    <w:rsid w:val="008F4DCD"/>
    <w:rsid w:val="008F4DD2"/>
    <w:rsid w:val="008F4E08"/>
    <w:rsid w:val="008F4E3D"/>
    <w:rsid w:val="008F4E40"/>
    <w:rsid w:val="008F4E6C"/>
    <w:rsid w:val="008F4EB7"/>
    <w:rsid w:val="008F4EBF"/>
    <w:rsid w:val="008F4EE0"/>
    <w:rsid w:val="008F4F5E"/>
    <w:rsid w:val="008F4F98"/>
    <w:rsid w:val="008F4FA2"/>
    <w:rsid w:val="008F4FF0"/>
    <w:rsid w:val="008F5049"/>
    <w:rsid w:val="008F50C1"/>
    <w:rsid w:val="008F50CE"/>
    <w:rsid w:val="008F50D8"/>
    <w:rsid w:val="008F50FA"/>
    <w:rsid w:val="008F5156"/>
    <w:rsid w:val="008F5255"/>
    <w:rsid w:val="008F5293"/>
    <w:rsid w:val="008F52B2"/>
    <w:rsid w:val="008F52FD"/>
    <w:rsid w:val="008F530B"/>
    <w:rsid w:val="008F5317"/>
    <w:rsid w:val="008F533A"/>
    <w:rsid w:val="008F5340"/>
    <w:rsid w:val="008F5357"/>
    <w:rsid w:val="008F535A"/>
    <w:rsid w:val="008F53B3"/>
    <w:rsid w:val="008F53B4"/>
    <w:rsid w:val="008F541A"/>
    <w:rsid w:val="008F54C3"/>
    <w:rsid w:val="008F54E3"/>
    <w:rsid w:val="008F54E4"/>
    <w:rsid w:val="008F5503"/>
    <w:rsid w:val="008F5509"/>
    <w:rsid w:val="008F55C4"/>
    <w:rsid w:val="008F55CC"/>
    <w:rsid w:val="008F55D3"/>
    <w:rsid w:val="008F55D5"/>
    <w:rsid w:val="008F55F8"/>
    <w:rsid w:val="008F561C"/>
    <w:rsid w:val="008F5679"/>
    <w:rsid w:val="008F567D"/>
    <w:rsid w:val="008F5682"/>
    <w:rsid w:val="008F5687"/>
    <w:rsid w:val="008F56A7"/>
    <w:rsid w:val="008F5727"/>
    <w:rsid w:val="008F572B"/>
    <w:rsid w:val="008F575E"/>
    <w:rsid w:val="008F576F"/>
    <w:rsid w:val="008F5774"/>
    <w:rsid w:val="008F5794"/>
    <w:rsid w:val="008F57B6"/>
    <w:rsid w:val="008F57CF"/>
    <w:rsid w:val="008F5820"/>
    <w:rsid w:val="008F585E"/>
    <w:rsid w:val="008F5862"/>
    <w:rsid w:val="008F5880"/>
    <w:rsid w:val="008F5897"/>
    <w:rsid w:val="008F58C4"/>
    <w:rsid w:val="008F594E"/>
    <w:rsid w:val="008F5963"/>
    <w:rsid w:val="008F598A"/>
    <w:rsid w:val="008F5998"/>
    <w:rsid w:val="008F59D0"/>
    <w:rsid w:val="008F59E0"/>
    <w:rsid w:val="008F5A1E"/>
    <w:rsid w:val="008F5A8B"/>
    <w:rsid w:val="008F5AA1"/>
    <w:rsid w:val="008F5AA9"/>
    <w:rsid w:val="008F5AC7"/>
    <w:rsid w:val="008F5B25"/>
    <w:rsid w:val="008F5B2C"/>
    <w:rsid w:val="008F5B42"/>
    <w:rsid w:val="008F5B43"/>
    <w:rsid w:val="008F5B8C"/>
    <w:rsid w:val="008F5BE0"/>
    <w:rsid w:val="008F5BEC"/>
    <w:rsid w:val="008F5C04"/>
    <w:rsid w:val="008F5C29"/>
    <w:rsid w:val="008F5C32"/>
    <w:rsid w:val="008F5C6C"/>
    <w:rsid w:val="008F5C73"/>
    <w:rsid w:val="008F5CAF"/>
    <w:rsid w:val="008F5CB8"/>
    <w:rsid w:val="008F5CE7"/>
    <w:rsid w:val="008F5CEB"/>
    <w:rsid w:val="008F5D08"/>
    <w:rsid w:val="008F5D09"/>
    <w:rsid w:val="008F5D0F"/>
    <w:rsid w:val="008F5D29"/>
    <w:rsid w:val="008F5D41"/>
    <w:rsid w:val="008F5D65"/>
    <w:rsid w:val="008F5D9D"/>
    <w:rsid w:val="008F5DBB"/>
    <w:rsid w:val="008F5DEF"/>
    <w:rsid w:val="008F5DF1"/>
    <w:rsid w:val="008F5E82"/>
    <w:rsid w:val="008F5E83"/>
    <w:rsid w:val="008F5E8C"/>
    <w:rsid w:val="008F5ECE"/>
    <w:rsid w:val="008F5EF6"/>
    <w:rsid w:val="008F5F00"/>
    <w:rsid w:val="008F5F78"/>
    <w:rsid w:val="008F5F93"/>
    <w:rsid w:val="008F5FB5"/>
    <w:rsid w:val="008F5FE0"/>
    <w:rsid w:val="008F6002"/>
    <w:rsid w:val="008F6008"/>
    <w:rsid w:val="008F600F"/>
    <w:rsid w:val="008F6014"/>
    <w:rsid w:val="008F6075"/>
    <w:rsid w:val="008F60F6"/>
    <w:rsid w:val="008F6112"/>
    <w:rsid w:val="008F611E"/>
    <w:rsid w:val="008F6146"/>
    <w:rsid w:val="008F6155"/>
    <w:rsid w:val="008F6162"/>
    <w:rsid w:val="008F61DC"/>
    <w:rsid w:val="008F6214"/>
    <w:rsid w:val="008F624D"/>
    <w:rsid w:val="008F628C"/>
    <w:rsid w:val="008F6327"/>
    <w:rsid w:val="008F6375"/>
    <w:rsid w:val="008F63B9"/>
    <w:rsid w:val="008F63CB"/>
    <w:rsid w:val="008F648C"/>
    <w:rsid w:val="008F6495"/>
    <w:rsid w:val="008F64B5"/>
    <w:rsid w:val="008F64BD"/>
    <w:rsid w:val="008F6518"/>
    <w:rsid w:val="008F655F"/>
    <w:rsid w:val="008F6564"/>
    <w:rsid w:val="008F658A"/>
    <w:rsid w:val="008F659D"/>
    <w:rsid w:val="008F65F0"/>
    <w:rsid w:val="008F660F"/>
    <w:rsid w:val="008F6657"/>
    <w:rsid w:val="008F6677"/>
    <w:rsid w:val="008F66D4"/>
    <w:rsid w:val="008F6702"/>
    <w:rsid w:val="008F6712"/>
    <w:rsid w:val="008F6768"/>
    <w:rsid w:val="008F67B7"/>
    <w:rsid w:val="008F67C4"/>
    <w:rsid w:val="008F67DF"/>
    <w:rsid w:val="008F67F5"/>
    <w:rsid w:val="008F6803"/>
    <w:rsid w:val="008F681F"/>
    <w:rsid w:val="008F6838"/>
    <w:rsid w:val="008F6840"/>
    <w:rsid w:val="008F6857"/>
    <w:rsid w:val="008F685F"/>
    <w:rsid w:val="008F686F"/>
    <w:rsid w:val="008F6897"/>
    <w:rsid w:val="008F6913"/>
    <w:rsid w:val="008F6991"/>
    <w:rsid w:val="008F69BD"/>
    <w:rsid w:val="008F69E8"/>
    <w:rsid w:val="008F69FD"/>
    <w:rsid w:val="008F6A0A"/>
    <w:rsid w:val="008F6A0D"/>
    <w:rsid w:val="008F6A21"/>
    <w:rsid w:val="008F6A32"/>
    <w:rsid w:val="008F6A6A"/>
    <w:rsid w:val="008F6A6C"/>
    <w:rsid w:val="008F6A86"/>
    <w:rsid w:val="008F6A98"/>
    <w:rsid w:val="008F6AB9"/>
    <w:rsid w:val="008F6AD0"/>
    <w:rsid w:val="008F6AD2"/>
    <w:rsid w:val="008F6AE1"/>
    <w:rsid w:val="008F6AE8"/>
    <w:rsid w:val="008F6AF4"/>
    <w:rsid w:val="008F6B22"/>
    <w:rsid w:val="008F6B6F"/>
    <w:rsid w:val="008F6BE6"/>
    <w:rsid w:val="008F6CFC"/>
    <w:rsid w:val="008F6D70"/>
    <w:rsid w:val="008F6DA2"/>
    <w:rsid w:val="008F6DA5"/>
    <w:rsid w:val="008F6DB9"/>
    <w:rsid w:val="008F6DD2"/>
    <w:rsid w:val="008F6DD3"/>
    <w:rsid w:val="008F6DFA"/>
    <w:rsid w:val="008F6E81"/>
    <w:rsid w:val="008F6E9D"/>
    <w:rsid w:val="008F6F28"/>
    <w:rsid w:val="008F6F6F"/>
    <w:rsid w:val="008F6F9C"/>
    <w:rsid w:val="008F6FF7"/>
    <w:rsid w:val="008F7012"/>
    <w:rsid w:val="008F7013"/>
    <w:rsid w:val="008F701A"/>
    <w:rsid w:val="008F701B"/>
    <w:rsid w:val="008F7026"/>
    <w:rsid w:val="008F7062"/>
    <w:rsid w:val="008F7077"/>
    <w:rsid w:val="008F7096"/>
    <w:rsid w:val="008F709E"/>
    <w:rsid w:val="008F70A8"/>
    <w:rsid w:val="008F70FE"/>
    <w:rsid w:val="008F7151"/>
    <w:rsid w:val="008F718F"/>
    <w:rsid w:val="008F7192"/>
    <w:rsid w:val="008F71A0"/>
    <w:rsid w:val="008F71B9"/>
    <w:rsid w:val="008F71FA"/>
    <w:rsid w:val="008F7228"/>
    <w:rsid w:val="008F722A"/>
    <w:rsid w:val="008F7293"/>
    <w:rsid w:val="008F72A2"/>
    <w:rsid w:val="008F72B6"/>
    <w:rsid w:val="008F72DC"/>
    <w:rsid w:val="008F72E1"/>
    <w:rsid w:val="008F732A"/>
    <w:rsid w:val="008F7342"/>
    <w:rsid w:val="008F736D"/>
    <w:rsid w:val="008F738C"/>
    <w:rsid w:val="008F739C"/>
    <w:rsid w:val="008F73C6"/>
    <w:rsid w:val="008F73C7"/>
    <w:rsid w:val="008F741C"/>
    <w:rsid w:val="008F742E"/>
    <w:rsid w:val="008F7434"/>
    <w:rsid w:val="008F749F"/>
    <w:rsid w:val="008F74FB"/>
    <w:rsid w:val="008F7504"/>
    <w:rsid w:val="008F754B"/>
    <w:rsid w:val="008F756D"/>
    <w:rsid w:val="008F756F"/>
    <w:rsid w:val="008F757D"/>
    <w:rsid w:val="008F75CB"/>
    <w:rsid w:val="008F7623"/>
    <w:rsid w:val="008F763B"/>
    <w:rsid w:val="008F766C"/>
    <w:rsid w:val="008F76BA"/>
    <w:rsid w:val="008F76BC"/>
    <w:rsid w:val="008F76D3"/>
    <w:rsid w:val="008F76E2"/>
    <w:rsid w:val="008F7716"/>
    <w:rsid w:val="008F773C"/>
    <w:rsid w:val="008F775D"/>
    <w:rsid w:val="008F7772"/>
    <w:rsid w:val="008F7779"/>
    <w:rsid w:val="008F7791"/>
    <w:rsid w:val="008F77A4"/>
    <w:rsid w:val="008F77D3"/>
    <w:rsid w:val="008F77F2"/>
    <w:rsid w:val="008F7836"/>
    <w:rsid w:val="008F784B"/>
    <w:rsid w:val="008F7892"/>
    <w:rsid w:val="008F78D6"/>
    <w:rsid w:val="008F78DE"/>
    <w:rsid w:val="008F78FF"/>
    <w:rsid w:val="008F792D"/>
    <w:rsid w:val="008F793A"/>
    <w:rsid w:val="008F7946"/>
    <w:rsid w:val="008F795D"/>
    <w:rsid w:val="008F7961"/>
    <w:rsid w:val="008F7972"/>
    <w:rsid w:val="008F79A3"/>
    <w:rsid w:val="008F79E8"/>
    <w:rsid w:val="008F7A0C"/>
    <w:rsid w:val="008F7A27"/>
    <w:rsid w:val="008F7A38"/>
    <w:rsid w:val="008F7A75"/>
    <w:rsid w:val="008F7A80"/>
    <w:rsid w:val="008F7AA6"/>
    <w:rsid w:val="008F7ADB"/>
    <w:rsid w:val="008F7AF0"/>
    <w:rsid w:val="008F7B09"/>
    <w:rsid w:val="008F7B1D"/>
    <w:rsid w:val="008F7BA4"/>
    <w:rsid w:val="008F7BC4"/>
    <w:rsid w:val="008F7C7B"/>
    <w:rsid w:val="008F7D0F"/>
    <w:rsid w:val="008F7DCB"/>
    <w:rsid w:val="008F7DE7"/>
    <w:rsid w:val="008F7E4E"/>
    <w:rsid w:val="008F7E65"/>
    <w:rsid w:val="008F7E91"/>
    <w:rsid w:val="008F7EBB"/>
    <w:rsid w:val="008F7EC1"/>
    <w:rsid w:val="008F7ECB"/>
    <w:rsid w:val="008F7F00"/>
    <w:rsid w:val="008F7F05"/>
    <w:rsid w:val="008F7F21"/>
    <w:rsid w:val="008F7F3A"/>
    <w:rsid w:val="008F7F6C"/>
    <w:rsid w:val="008F7F93"/>
    <w:rsid w:val="008F7F9A"/>
    <w:rsid w:val="00900035"/>
    <w:rsid w:val="00900048"/>
    <w:rsid w:val="009000F3"/>
    <w:rsid w:val="0090012A"/>
    <w:rsid w:val="0090012C"/>
    <w:rsid w:val="009001C7"/>
    <w:rsid w:val="0090022C"/>
    <w:rsid w:val="0090023D"/>
    <w:rsid w:val="00900271"/>
    <w:rsid w:val="009002ED"/>
    <w:rsid w:val="009002F9"/>
    <w:rsid w:val="009002FF"/>
    <w:rsid w:val="00900303"/>
    <w:rsid w:val="0090031D"/>
    <w:rsid w:val="0090034F"/>
    <w:rsid w:val="0090035F"/>
    <w:rsid w:val="0090036D"/>
    <w:rsid w:val="00900374"/>
    <w:rsid w:val="00900386"/>
    <w:rsid w:val="0090044C"/>
    <w:rsid w:val="00900453"/>
    <w:rsid w:val="0090049E"/>
    <w:rsid w:val="0090049F"/>
    <w:rsid w:val="009004DC"/>
    <w:rsid w:val="009004EA"/>
    <w:rsid w:val="0090053B"/>
    <w:rsid w:val="00900552"/>
    <w:rsid w:val="009005EC"/>
    <w:rsid w:val="00900622"/>
    <w:rsid w:val="0090064A"/>
    <w:rsid w:val="00900666"/>
    <w:rsid w:val="00900680"/>
    <w:rsid w:val="009006A1"/>
    <w:rsid w:val="009006C8"/>
    <w:rsid w:val="009006CC"/>
    <w:rsid w:val="009006CE"/>
    <w:rsid w:val="009006E1"/>
    <w:rsid w:val="009006F3"/>
    <w:rsid w:val="0090074D"/>
    <w:rsid w:val="00900754"/>
    <w:rsid w:val="00900773"/>
    <w:rsid w:val="009007CA"/>
    <w:rsid w:val="009007FF"/>
    <w:rsid w:val="0090086B"/>
    <w:rsid w:val="00900870"/>
    <w:rsid w:val="00900876"/>
    <w:rsid w:val="009008AB"/>
    <w:rsid w:val="009008F8"/>
    <w:rsid w:val="00900903"/>
    <w:rsid w:val="00900904"/>
    <w:rsid w:val="00900923"/>
    <w:rsid w:val="00900953"/>
    <w:rsid w:val="00900963"/>
    <w:rsid w:val="0090099A"/>
    <w:rsid w:val="009009BB"/>
    <w:rsid w:val="009009BC"/>
    <w:rsid w:val="009009F0"/>
    <w:rsid w:val="00900A27"/>
    <w:rsid w:val="00900A3C"/>
    <w:rsid w:val="00900A66"/>
    <w:rsid w:val="00900A8E"/>
    <w:rsid w:val="00900ABC"/>
    <w:rsid w:val="00900AF6"/>
    <w:rsid w:val="00900B0E"/>
    <w:rsid w:val="00900B17"/>
    <w:rsid w:val="00900B31"/>
    <w:rsid w:val="00900B3A"/>
    <w:rsid w:val="00900B54"/>
    <w:rsid w:val="00900B5A"/>
    <w:rsid w:val="00900BF9"/>
    <w:rsid w:val="00900C01"/>
    <w:rsid w:val="00900C49"/>
    <w:rsid w:val="00900C86"/>
    <w:rsid w:val="00900CA3"/>
    <w:rsid w:val="00900CB5"/>
    <w:rsid w:val="00900CC7"/>
    <w:rsid w:val="00900CD1"/>
    <w:rsid w:val="00900D97"/>
    <w:rsid w:val="00900DA8"/>
    <w:rsid w:val="00900DD8"/>
    <w:rsid w:val="00900DEC"/>
    <w:rsid w:val="00900E02"/>
    <w:rsid w:val="00900E71"/>
    <w:rsid w:val="00900E8F"/>
    <w:rsid w:val="00900EBA"/>
    <w:rsid w:val="00900EC3"/>
    <w:rsid w:val="00900EDE"/>
    <w:rsid w:val="00900EDF"/>
    <w:rsid w:val="00900EE9"/>
    <w:rsid w:val="00900EEC"/>
    <w:rsid w:val="00900EF2"/>
    <w:rsid w:val="00900F1D"/>
    <w:rsid w:val="00900F20"/>
    <w:rsid w:val="00900F39"/>
    <w:rsid w:val="00900F40"/>
    <w:rsid w:val="00900F63"/>
    <w:rsid w:val="00900F69"/>
    <w:rsid w:val="00900F6A"/>
    <w:rsid w:val="00900FAF"/>
    <w:rsid w:val="00900FC3"/>
    <w:rsid w:val="00900FCD"/>
    <w:rsid w:val="00901009"/>
    <w:rsid w:val="00901013"/>
    <w:rsid w:val="00901098"/>
    <w:rsid w:val="009010A8"/>
    <w:rsid w:val="00901109"/>
    <w:rsid w:val="0090110B"/>
    <w:rsid w:val="00901124"/>
    <w:rsid w:val="0090112B"/>
    <w:rsid w:val="00901158"/>
    <w:rsid w:val="009011AB"/>
    <w:rsid w:val="009011C4"/>
    <w:rsid w:val="009011FB"/>
    <w:rsid w:val="0090123E"/>
    <w:rsid w:val="00901242"/>
    <w:rsid w:val="00901251"/>
    <w:rsid w:val="00901252"/>
    <w:rsid w:val="0090127D"/>
    <w:rsid w:val="00901282"/>
    <w:rsid w:val="009012BB"/>
    <w:rsid w:val="009012C0"/>
    <w:rsid w:val="009012C6"/>
    <w:rsid w:val="009012E2"/>
    <w:rsid w:val="009012E7"/>
    <w:rsid w:val="009012F4"/>
    <w:rsid w:val="009012FB"/>
    <w:rsid w:val="009013AF"/>
    <w:rsid w:val="009013B2"/>
    <w:rsid w:val="009013EC"/>
    <w:rsid w:val="009013EF"/>
    <w:rsid w:val="009013FB"/>
    <w:rsid w:val="00901454"/>
    <w:rsid w:val="009014C8"/>
    <w:rsid w:val="009014D4"/>
    <w:rsid w:val="009014EC"/>
    <w:rsid w:val="009014F6"/>
    <w:rsid w:val="00901512"/>
    <w:rsid w:val="0090151B"/>
    <w:rsid w:val="0090152E"/>
    <w:rsid w:val="00901541"/>
    <w:rsid w:val="0090155A"/>
    <w:rsid w:val="0090158F"/>
    <w:rsid w:val="009015AD"/>
    <w:rsid w:val="009015F6"/>
    <w:rsid w:val="00901613"/>
    <w:rsid w:val="0090161C"/>
    <w:rsid w:val="0090164D"/>
    <w:rsid w:val="0090165A"/>
    <w:rsid w:val="0090166A"/>
    <w:rsid w:val="009016D3"/>
    <w:rsid w:val="009016E2"/>
    <w:rsid w:val="009017AA"/>
    <w:rsid w:val="009017E2"/>
    <w:rsid w:val="0090184F"/>
    <w:rsid w:val="00901880"/>
    <w:rsid w:val="00901893"/>
    <w:rsid w:val="009018A5"/>
    <w:rsid w:val="009018BB"/>
    <w:rsid w:val="009018CC"/>
    <w:rsid w:val="009018DE"/>
    <w:rsid w:val="009018E8"/>
    <w:rsid w:val="0090190E"/>
    <w:rsid w:val="0090193E"/>
    <w:rsid w:val="00901957"/>
    <w:rsid w:val="009019BB"/>
    <w:rsid w:val="00901A25"/>
    <w:rsid w:val="00901A32"/>
    <w:rsid w:val="00901A45"/>
    <w:rsid w:val="00901A50"/>
    <w:rsid w:val="00901A55"/>
    <w:rsid w:val="00901A60"/>
    <w:rsid w:val="00901A6F"/>
    <w:rsid w:val="00901A73"/>
    <w:rsid w:val="00901A9A"/>
    <w:rsid w:val="00901AB4"/>
    <w:rsid w:val="00901ADD"/>
    <w:rsid w:val="00901B02"/>
    <w:rsid w:val="00901B9B"/>
    <w:rsid w:val="00901BBA"/>
    <w:rsid w:val="00901BE1"/>
    <w:rsid w:val="00901BE9"/>
    <w:rsid w:val="00901BFB"/>
    <w:rsid w:val="00901C14"/>
    <w:rsid w:val="00901C56"/>
    <w:rsid w:val="00901C5E"/>
    <w:rsid w:val="00901C6B"/>
    <w:rsid w:val="00901C70"/>
    <w:rsid w:val="00901CAF"/>
    <w:rsid w:val="00901CB2"/>
    <w:rsid w:val="00901CC4"/>
    <w:rsid w:val="00901D36"/>
    <w:rsid w:val="00901D47"/>
    <w:rsid w:val="00901D4D"/>
    <w:rsid w:val="00901D5D"/>
    <w:rsid w:val="00901DBA"/>
    <w:rsid w:val="00901E31"/>
    <w:rsid w:val="00901E90"/>
    <w:rsid w:val="00901E94"/>
    <w:rsid w:val="00901E95"/>
    <w:rsid w:val="00901EAD"/>
    <w:rsid w:val="00901EE4"/>
    <w:rsid w:val="00901F35"/>
    <w:rsid w:val="00901F37"/>
    <w:rsid w:val="00901F5C"/>
    <w:rsid w:val="00901F5F"/>
    <w:rsid w:val="00901F6A"/>
    <w:rsid w:val="00901FD7"/>
    <w:rsid w:val="00901FEA"/>
    <w:rsid w:val="00902035"/>
    <w:rsid w:val="00902036"/>
    <w:rsid w:val="0090206E"/>
    <w:rsid w:val="00902148"/>
    <w:rsid w:val="00902154"/>
    <w:rsid w:val="009021AF"/>
    <w:rsid w:val="00902224"/>
    <w:rsid w:val="00902249"/>
    <w:rsid w:val="00902270"/>
    <w:rsid w:val="00902274"/>
    <w:rsid w:val="00902294"/>
    <w:rsid w:val="009022A2"/>
    <w:rsid w:val="009022A4"/>
    <w:rsid w:val="009022D0"/>
    <w:rsid w:val="00902313"/>
    <w:rsid w:val="00902314"/>
    <w:rsid w:val="00902351"/>
    <w:rsid w:val="00902361"/>
    <w:rsid w:val="0090236D"/>
    <w:rsid w:val="0090239A"/>
    <w:rsid w:val="009023A4"/>
    <w:rsid w:val="009023DC"/>
    <w:rsid w:val="009023EE"/>
    <w:rsid w:val="00902410"/>
    <w:rsid w:val="00902450"/>
    <w:rsid w:val="0090248F"/>
    <w:rsid w:val="009024AA"/>
    <w:rsid w:val="009024AE"/>
    <w:rsid w:val="00902531"/>
    <w:rsid w:val="0090253C"/>
    <w:rsid w:val="0090257B"/>
    <w:rsid w:val="00902592"/>
    <w:rsid w:val="009025ED"/>
    <w:rsid w:val="0090264F"/>
    <w:rsid w:val="00902663"/>
    <w:rsid w:val="0090267D"/>
    <w:rsid w:val="009026A8"/>
    <w:rsid w:val="009026AC"/>
    <w:rsid w:val="009026BC"/>
    <w:rsid w:val="009026F7"/>
    <w:rsid w:val="0090273B"/>
    <w:rsid w:val="0090275A"/>
    <w:rsid w:val="00902771"/>
    <w:rsid w:val="0090277C"/>
    <w:rsid w:val="0090277E"/>
    <w:rsid w:val="00902780"/>
    <w:rsid w:val="00902786"/>
    <w:rsid w:val="00902795"/>
    <w:rsid w:val="00902802"/>
    <w:rsid w:val="00902853"/>
    <w:rsid w:val="00902882"/>
    <w:rsid w:val="009028B4"/>
    <w:rsid w:val="009028DC"/>
    <w:rsid w:val="0090290A"/>
    <w:rsid w:val="0090298A"/>
    <w:rsid w:val="009029D2"/>
    <w:rsid w:val="009029F7"/>
    <w:rsid w:val="00902A5F"/>
    <w:rsid w:val="00902A80"/>
    <w:rsid w:val="00902A8B"/>
    <w:rsid w:val="00902A8F"/>
    <w:rsid w:val="00902AAF"/>
    <w:rsid w:val="00902AB7"/>
    <w:rsid w:val="00902B07"/>
    <w:rsid w:val="00902B64"/>
    <w:rsid w:val="00902B6A"/>
    <w:rsid w:val="00902B6C"/>
    <w:rsid w:val="00902B8F"/>
    <w:rsid w:val="00902B9C"/>
    <w:rsid w:val="00902BC1"/>
    <w:rsid w:val="00902BE6"/>
    <w:rsid w:val="00902C11"/>
    <w:rsid w:val="00902C18"/>
    <w:rsid w:val="00902C86"/>
    <w:rsid w:val="00902CBE"/>
    <w:rsid w:val="00902CCF"/>
    <w:rsid w:val="00902CD4"/>
    <w:rsid w:val="00902CF9"/>
    <w:rsid w:val="00902D03"/>
    <w:rsid w:val="00902D1F"/>
    <w:rsid w:val="00902D42"/>
    <w:rsid w:val="00902D69"/>
    <w:rsid w:val="00902D75"/>
    <w:rsid w:val="00902DB8"/>
    <w:rsid w:val="00902DF3"/>
    <w:rsid w:val="00902E10"/>
    <w:rsid w:val="00902E19"/>
    <w:rsid w:val="00902E2F"/>
    <w:rsid w:val="00902E3B"/>
    <w:rsid w:val="00902EC0"/>
    <w:rsid w:val="00902EE5"/>
    <w:rsid w:val="00902EF2"/>
    <w:rsid w:val="00902F09"/>
    <w:rsid w:val="00902F28"/>
    <w:rsid w:val="00902F35"/>
    <w:rsid w:val="00902F6A"/>
    <w:rsid w:val="00902F97"/>
    <w:rsid w:val="00902FA1"/>
    <w:rsid w:val="00902FA4"/>
    <w:rsid w:val="00902FB1"/>
    <w:rsid w:val="00902FF5"/>
    <w:rsid w:val="0090302C"/>
    <w:rsid w:val="0090302F"/>
    <w:rsid w:val="0090305B"/>
    <w:rsid w:val="0090306E"/>
    <w:rsid w:val="00903070"/>
    <w:rsid w:val="009030C1"/>
    <w:rsid w:val="009030D5"/>
    <w:rsid w:val="009030E2"/>
    <w:rsid w:val="009030FB"/>
    <w:rsid w:val="00903103"/>
    <w:rsid w:val="00903116"/>
    <w:rsid w:val="0090311D"/>
    <w:rsid w:val="00903131"/>
    <w:rsid w:val="00903140"/>
    <w:rsid w:val="0090318F"/>
    <w:rsid w:val="00903197"/>
    <w:rsid w:val="009031AE"/>
    <w:rsid w:val="009031D7"/>
    <w:rsid w:val="009031ED"/>
    <w:rsid w:val="0090320A"/>
    <w:rsid w:val="0090320D"/>
    <w:rsid w:val="0090322F"/>
    <w:rsid w:val="0090323D"/>
    <w:rsid w:val="0090326B"/>
    <w:rsid w:val="0090329C"/>
    <w:rsid w:val="009032A6"/>
    <w:rsid w:val="009032AE"/>
    <w:rsid w:val="009032C3"/>
    <w:rsid w:val="00903301"/>
    <w:rsid w:val="00903306"/>
    <w:rsid w:val="00903308"/>
    <w:rsid w:val="0090331B"/>
    <w:rsid w:val="0090331D"/>
    <w:rsid w:val="00903343"/>
    <w:rsid w:val="00903365"/>
    <w:rsid w:val="00903368"/>
    <w:rsid w:val="009033A6"/>
    <w:rsid w:val="009033FF"/>
    <w:rsid w:val="0090347B"/>
    <w:rsid w:val="00903480"/>
    <w:rsid w:val="009034B5"/>
    <w:rsid w:val="00903502"/>
    <w:rsid w:val="00903544"/>
    <w:rsid w:val="0090356B"/>
    <w:rsid w:val="00903581"/>
    <w:rsid w:val="009035A9"/>
    <w:rsid w:val="009035DD"/>
    <w:rsid w:val="0090361A"/>
    <w:rsid w:val="00903637"/>
    <w:rsid w:val="009036B8"/>
    <w:rsid w:val="00903753"/>
    <w:rsid w:val="00903776"/>
    <w:rsid w:val="009037A2"/>
    <w:rsid w:val="009037A8"/>
    <w:rsid w:val="009037DA"/>
    <w:rsid w:val="009037E0"/>
    <w:rsid w:val="009037EA"/>
    <w:rsid w:val="00903875"/>
    <w:rsid w:val="00903886"/>
    <w:rsid w:val="009038F4"/>
    <w:rsid w:val="00903923"/>
    <w:rsid w:val="00903965"/>
    <w:rsid w:val="0090399C"/>
    <w:rsid w:val="009039B8"/>
    <w:rsid w:val="009039C6"/>
    <w:rsid w:val="00903A06"/>
    <w:rsid w:val="00903A8C"/>
    <w:rsid w:val="00903B7D"/>
    <w:rsid w:val="00903BB0"/>
    <w:rsid w:val="00903BBF"/>
    <w:rsid w:val="00903BC0"/>
    <w:rsid w:val="00903BC2"/>
    <w:rsid w:val="00903C2A"/>
    <w:rsid w:val="00903C40"/>
    <w:rsid w:val="00903C49"/>
    <w:rsid w:val="00903C50"/>
    <w:rsid w:val="00903C82"/>
    <w:rsid w:val="00903C9C"/>
    <w:rsid w:val="00903CA6"/>
    <w:rsid w:val="00903CAE"/>
    <w:rsid w:val="00903CB8"/>
    <w:rsid w:val="00903D01"/>
    <w:rsid w:val="00903D03"/>
    <w:rsid w:val="00903D23"/>
    <w:rsid w:val="00903D4B"/>
    <w:rsid w:val="00903D8F"/>
    <w:rsid w:val="00903DC0"/>
    <w:rsid w:val="00903E29"/>
    <w:rsid w:val="00903E71"/>
    <w:rsid w:val="00903E92"/>
    <w:rsid w:val="00903EC1"/>
    <w:rsid w:val="00903F14"/>
    <w:rsid w:val="00903F22"/>
    <w:rsid w:val="00903F3A"/>
    <w:rsid w:val="00903F4F"/>
    <w:rsid w:val="00903F70"/>
    <w:rsid w:val="00903F82"/>
    <w:rsid w:val="00903FA4"/>
    <w:rsid w:val="00903FB1"/>
    <w:rsid w:val="00903FFE"/>
    <w:rsid w:val="00904003"/>
    <w:rsid w:val="0090400F"/>
    <w:rsid w:val="00904030"/>
    <w:rsid w:val="00904031"/>
    <w:rsid w:val="00904054"/>
    <w:rsid w:val="00904151"/>
    <w:rsid w:val="00904161"/>
    <w:rsid w:val="009041A4"/>
    <w:rsid w:val="009041AF"/>
    <w:rsid w:val="009041FF"/>
    <w:rsid w:val="0090421B"/>
    <w:rsid w:val="00904263"/>
    <w:rsid w:val="00904322"/>
    <w:rsid w:val="0090432E"/>
    <w:rsid w:val="00904347"/>
    <w:rsid w:val="0090436E"/>
    <w:rsid w:val="00904396"/>
    <w:rsid w:val="009043B8"/>
    <w:rsid w:val="009043C6"/>
    <w:rsid w:val="0090442C"/>
    <w:rsid w:val="00904449"/>
    <w:rsid w:val="00904457"/>
    <w:rsid w:val="00904483"/>
    <w:rsid w:val="009044EA"/>
    <w:rsid w:val="0090450A"/>
    <w:rsid w:val="0090450F"/>
    <w:rsid w:val="00904514"/>
    <w:rsid w:val="0090452F"/>
    <w:rsid w:val="0090454E"/>
    <w:rsid w:val="00904566"/>
    <w:rsid w:val="00904587"/>
    <w:rsid w:val="009045EA"/>
    <w:rsid w:val="009045F9"/>
    <w:rsid w:val="00904614"/>
    <w:rsid w:val="00904621"/>
    <w:rsid w:val="00904658"/>
    <w:rsid w:val="0090465A"/>
    <w:rsid w:val="009046B2"/>
    <w:rsid w:val="009046DE"/>
    <w:rsid w:val="009046FD"/>
    <w:rsid w:val="0090475E"/>
    <w:rsid w:val="00904783"/>
    <w:rsid w:val="00904790"/>
    <w:rsid w:val="009047F1"/>
    <w:rsid w:val="00904802"/>
    <w:rsid w:val="0090482F"/>
    <w:rsid w:val="00904833"/>
    <w:rsid w:val="00904850"/>
    <w:rsid w:val="00904880"/>
    <w:rsid w:val="009048A9"/>
    <w:rsid w:val="009048B1"/>
    <w:rsid w:val="009048E8"/>
    <w:rsid w:val="009048ED"/>
    <w:rsid w:val="00904932"/>
    <w:rsid w:val="00904969"/>
    <w:rsid w:val="009049A9"/>
    <w:rsid w:val="009049F6"/>
    <w:rsid w:val="00904A42"/>
    <w:rsid w:val="00904A73"/>
    <w:rsid w:val="00904A96"/>
    <w:rsid w:val="00904AAE"/>
    <w:rsid w:val="00904AC2"/>
    <w:rsid w:val="00904B3A"/>
    <w:rsid w:val="00904B66"/>
    <w:rsid w:val="00904B99"/>
    <w:rsid w:val="00904BE4"/>
    <w:rsid w:val="00904BF0"/>
    <w:rsid w:val="00904C27"/>
    <w:rsid w:val="00904C33"/>
    <w:rsid w:val="00904C52"/>
    <w:rsid w:val="00904C56"/>
    <w:rsid w:val="00904C60"/>
    <w:rsid w:val="00904C94"/>
    <w:rsid w:val="00904CA8"/>
    <w:rsid w:val="00904CB4"/>
    <w:rsid w:val="00904CEB"/>
    <w:rsid w:val="00904CEC"/>
    <w:rsid w:val="00904D38"/>
    <w:rsid w:val="00904D4E"/>
    <w:rsid w:val="00904D53"/>
    <w:rsid w:val="00904D63"/>
    <w:rsid w:val="00904D90"/>
    <w:rsid w:val="00904DED"/>
    <w:rsid w:val="00904E09"/>
    <w:rsid w:val="00904E36"/>
    <w:rsid w:val="00904EC1"/>
    <w:rsid w:val="00904EDE"/>
    <w:rsid w:val="00904F1E"/>
    <w:rsid w:val="00904F1F"/>
    <w:rsid w:val="00904F30"/>
    <w:rsid w:val="00904F35"/>
    <w:rsid w:val="00904F66"/>
    <w:rsid w:val="00904F78"/>
    <w:rsid w:val="00904F97"/>
    <w:rsid w:val="00904F9E"/>
    <w:rsid w:val="00904FBA"/>
    <w:rsid w:val="00904FD3"/>
    <w:rsid w:val="00904FE1"/>
    <w:rsid w:val="00904FE2"/>
    <w:rsid w:val="00905019"/>
    <w:rsid w:val="00905021"/>
    <w:rsid w:val="00905048"/>
    <w:rsid w:val="0090504A"/>
    <w:rsid w:val="0090508F"/>
    <w:rsid w:val="0090510E"/>
    <w:rsid w:val="00905120"/>
    <w:rsid w:val="00905141"/>
    <w:rsid w:val="00905195"/>
    <w:rsid w:val="009051A0"/>
    <w:rsid w:val="009051B0"/>
    <w:rsid w:val="009051DE"/>
    <w:rsid w:val="00905234"/>
    <w:rsid w:val="00905261"/>
    <w:rsid w:val="009052B0"/>
    <w:rsid w:val="009052E1"/>
    <w:rsid w:val="00905336"/>
    <w:rsid w:val="00905345"/>
    <w:rsid w:val="0090538B"/>
    <w:rsid w:val="0090539E"/>
    <w:rsid w:val="009053BF"/>
    <w:rsid w:val="009053E4"/>
    <w:rsid w:val="0090540F"/>
    <w:rsid w:val="00905447"/>
    <w:rsid w:val="00905451"/>
    <w:rsid w:val="00905482"/>
    <w:rsid w:val="00905483"/>
    <w:rsid w:val="00905492"/>
    <w:rsid w:val="009054BE"/>
    <w:rsid w:val="009054E3"/>
    <w:rsid w:val="0090553D"/>
    <w:rsid w:val="009055BD"/>
    <w:rsid w:val="009055C2"/>
    <w:rsid w:val="009055D0"/>
    <w:rsid w:val="009055D5"/>
    <w:rsid w:val="009055DA"/>
    <w:rsid w:val="009055F2"/>
    <w:rsid w:val="009055FE"/>
    <w:rsid w:val="00905630"/>
    <w:rsid w:val="0090564C"/>
    <w:rsid w:val="00905670"/>
    <w:rsid w:val="0090567B"/>
    <w:rsid w:val="009056AE"/>
    <w:rsid w:val="009056F0"/>
    <w:rsid w:val="009056F3"/>
    <w:rsid w:val="0090571C"/>
    <w:rsid w:val="0090573F"/>
    <w:rsid w:val="009057E0"/>
    <w:rsid w:val="009057E6"/>
    <w:rsid w:val="009057EF"/>
    <w:rsid w:val="00905810"/>
    <w:rsid w:val="00905818"/>
    <w:rsid w:val="0090586C"/>
    <w:rsid w:val="00905877"/>
    <w:rsid w:val="009058C4"/>
    <w:rsid w:val="009058D4"/>
    <w:rsid w:val="00905911"/>
    <w:rsid w:val="00905930"/>
    <w:rsid w:val="00905968"/>
    <w:rsid w:val="009059D2"/>
    <w:rsid w:val="00905A0A"/>
    <w:rsid w:val="00905A37"/>
    <w:rsid w:val="00905AF3"/>
    <w:rsid w:val="00905AF9"/>
    <w:rsid w:val="00905B3C"/>
    <w:rsid w:val="00905B3E"/>
    <w:rsid w:val="00905BC5"/>
    <w:rsid w:val="00905C84"/>
    <w:rsid w:val="00905C8F"/>
    <w:rsid w:val="00905CB0"/>
    <w:rsid w:val="00905CE1"/>
    <w:rsid w:val="00905CE6"/>
    <w:rsid w:val="00905D3A"/>
    <w:rsid w:val="00905D61"/>
    <w:rsid w:val="00905D64"/>
    <w:rsid w:val="00905D9A"/>
    <w:rsid w:val="00905DCB"/>
    <w:rsid w:val="00905DD9"/>
    <w:rsid w:val="00905DF3"/>
    <w:rsid w:val="00905DF5"/>
    <w:rsid w:val="00905E3A"/>
    <w:rsid w:val="00905E88"/>
    <w:rsid w:val="00905EA6"/>
    <w:rsid w:val="00905F2C"/>
    <w:rsid w:val="00905F50"/>
    <w:rsid w:val="00905F84"/>
    <w:rsid w:val="00905FAF"/>
    <w:rsid w:val="00905FB0"/>
    <w:rsid w:val="00905FBB"/>
    <w:rsid w:val="00905FE3"/>
    <w:rsid w:val="00906009"/>
    <w:rsid w:val="00906055"/>
    <w:rsid w:val="0090609A"/>
    <w:rsid w:val="009061CA"/>
    <w:rsid w:val="009061E5"/>
    <w:rsid w:val="009061F7"/>
    <w:rsid w:val="00906209"/>
    <w:rsid w:val="0090623B"/>
    <w:rsid w:val="00906252"/>
    <w:rsid w:val="00906322"/>
    <w:rsid w:val="0090637D"/>
    <w:rsid w:val="0090638A"/>
    <w:rsid w:val="009063A2"/>
    <w:rsid w:val="009063E9"/>
    <w:rsid w:val="00906467"/>
    <w:rsid w:val="00906495"/>
    <w:rsid w:val="009064F7"/>
    <w:rsid w:val="009064FC"/>
    <w:rsid w:val="0090650A"/>
    <w:rsid w:val="00906562"/>
    <w:rsid w:val="00906563"/>
    <w:rsid w:val="009065A0"/>
    <w:rsid w:val="009065DA"/>
    <w:rsid w:val="009065EB"/>
    <w:rsid w:val="00906608"/>
    <w:rsid w:val="00906672"/>
    <w:rsid w:val="009066A9"/>
    <w:rsid w:val="00906721"/>
    <w:rsid w:val="0090673B"/>
    <w:rsid w:val="00906786"/>
    <w:rsid w:val="0090678C"/>
    <w:rsid w:val="0090678F"/>
    <w:rsid w:val="009067D9"/>
    <w:rsid w:val="00906811"/>
    <w:rsid w:val="0090686C"/>
    <w:rsid w:val="009068A6"/>
    <w:rsid w:val="009068E1"/>
    <w:rsid w:val="0090691B"/>
    <w:rsid w:val="00906960"/>
    <w:rsid w:val="0090696E"/>
    <w:rsid w:val="00906975"/>
    <w:rsid w:val="00906994"/>
    <w:rsid w:val="0090699B"/>
    <w:rsid w:val="0090699C"/>
    <w:rsid w:val="0090699D"/>
    <w:rsid w:val="009069F6"/>
    <w:rsid w:val="00906A56"/>
    <w:rsid w:val="00906A66"/>
    <w:rsid w:val="00906A79"/>
    <w:rsid w:val="00906A97"/>
    <w:rsid w:val="00906AA2"/>
    <w:rsid w:val="00906AD4"/>
    <w:rsid w:val="00906ADE"/>
    <w:rsid w:val="00906AEC"/>
    <w:rsid w:val="00906B5A"/>
    <w:rsid w:val="00906B72"/>
    <w:rsid w:val="00906B9B"/>
    <w:rsid w:val="00906BAB"/>
    <w:rsid w:val="00906BB4"/>
    <w:rsid w:val="00906BDE"/>
    <w:rsid w:val="00906BE3"/>
    <w:rsid w:val="00906BF0"/>
    <w:rsid w:val="00906BF6"/>
    <w:rsid w:val="00906C3A"/>
    <w:rsid w:val="00906C78"/>
    <w:rsid w:val="00906CB4"/>
    <w:rsid w:val="00906CCB"/>
    <w:rsid w:val="00906D08"/>
    <w:rsid w:val="00906D28"/>
    <w:rsid w:val="00906D4E"/>
    <w:rsid w:val="00906D77"/>
    <w:rsid w:val="00906D7A"/>
    <w:rsid w:val="00906D8E"/>
    <w:rsid w:val="00906DC7"/>
    <w:rsid w:val="00906DCC"/>
    <w:rsid w:val="00906DE0"/>
    <w:rsid w:val="00906E2F"/>
    <w:rsid w:val="00906E7E"/>
    <w:rsid w:val="00906EAA"/>
    <w:rsid w:val="00906EB3"/>
    <w:rsid w:val="00906F08"/>
    <w:rsid w:val="00906F1A"/>
    <w:rsid w:val="00906F23"/>
    <w:rsid w:val="00906F5C"/>
    <w:rsid w:val="00906F6C"/>
    <w:rsid w:val="00906F6F"/>
    <w:rsid w:val="00906F83"/>
    <w:rsid w:val="00906FF0"/>
    <w:rsid w:val="00906FFC"/>
    <w:rsid w:val="00907056"/>
    <w:rsid w:val="00907091"/>
    <w:rsid w:val="0090709F"/>
    <w:rsid w:val="009070BC"/>
    <w:rsid w:val="009070DA"/>
    <w:rsid w:val="00907101"/>
    <w:rsid w:val="00907114"/>
    <w:rsid w:val="00907119"/>
    <w:rsid w:val="00907158"/>
    <w:rsid w:val="00907160"/>
    <w:rsid w:val="00907162"/>
    <w:rsid w:val="00907167"/>
    <w:rsid w:val="00907183"/>
    <w:rsid w:val="00907186"/>
    <w:rsid w:val="009071BA"/>
    <w:rsid w:val="009071C5"/>
    <w:rsid w:val="009071CF"/>
    <w:rsid w:val="009071D3"/>
    <w:rsid w:val="00907232"/>
    <w:rsid w:val="0090724B"/>
    <w:rsid w:val="00907250"/>
    <w:rsid w:val="0090728F"/>
    <w:rsid w:val="009072B0"/>
    <w:rsid w:val="009072DA"/>
    <w:rsid w:val="00907360"/>
    <w:rsid w:val="00907364"/>
    <w:rsid w:val="009073D1"/>
    <w:rsid w:val="009073DB"/>
    <w:rsid w:val="009073E2"/>
    <w:rsid w:val="009073E3"/>
    <w:rsid w:val="00907427"/>
    <w:rsid w:val="00907455"/>
    <w:rsid w:val="00907463"/>
    <w:rsid w:val="0090749E"/>
    <w:rsid w:val="009074F5"/>
    <w:rsid w:val="0090751D"/>
    <w:rsid w:val="00907559"/>
    <w:rsid w:val="00907561"/>
    <w:rsid w:val="0090758D"/>
    <w:rsid w:val="009075B0"/>
    <w:rsid w:val="009075C7"/>
    <w:rsid w:val="009075C9"/>
    <w:rsid w:val="009075DC"/>
    <w:rsid w:val="00907603"/>
    <w:rsid w:val="00907625"/>
    <w:rsid w:val="0090762F"/>
    <w:rsid w:val="00907648"/>
    <w:rsid w:val="00907673"/>
    <w:rsid w:val="00907675"/>
    <w:rsid w:val="009076B3"/>
    <w:rsid w:val="009076EB"/>
    <w:rsid w:val="00907702"/>
    <w:rsid w:val="00907711"/>
    <w:rsid w:val="00907735"/>
    <w:rsid w:val="0090774C"/>
    <w:rsid w:val="0090776A"/>
    <w:rsid w:val="0090779B"/>
    <w:rsid w:val="009077B7"/>
    <w:rsid w:val="009077C2"/>
    <w:rsid w:val="009077D2"/>
    <w:rsid w:val="009077D3"/>
    <w:rsid w:val="00907801"/>
    <w:rsid w:val="00907843"/>
    <w:rsid w:val="00907859"/>
    <w:rsid w:val="0090786F"/>
    <w:rsid w:val="00907880"/>
    <w:rsid w:val="00907883"/>
    <w:rsid w:val="00907894"/>
    <w:rsid w:val="00907899"/>
    <w:rsid w:val="009078DB"/>
    <w:rsid w:val="00907948"/>
    <w:rsid w:val="009079F1"/>
    <w:rsid w:val="00907A05"/>
    <w:rsid w:val="00907A1D"/>
    <w:rsid w:val="00907A30"/>
    <w:rsid w:val="00907A3F"/>
    <w:rsid w:val="00907A71"/>
    <w:rsid w:val="00907A92"/>
    <w:rsid w:val="00907ABE"/>
    <w:rsid w:val="00907B1C"/>
    <w:rsid w:val="00907B60"/>
    <w:rsid w:val="00907B86"/>
    <w:rsid w:val="00907B9D"/>
    <w:rsid w:val="00907BA9"/>
    <w:rsid w:val="00907BBD"/>
    <w:rsid w:val="00907BC7"/>
    <w:rsid w:val="00907C59"/>
    <w:rsid w:val="00907C65"/>
    <w:rsid w:val="00907CD9"/>
    <w:rsid w:val="00907D1C"/>
    <w:rsid w:val="00907D68"/>
    <w:rsid w:val="00907D6D"/>
    <w:rsid w:val="00907D8C"/>
    <w:rsid w:val="00907D9B"/>
    <w:rsid w:val="00907DB7"/>
    <w:rsid w:val="00907DC4"/>
    <w:rsid w:val="00907DC7"/>
    <w:rsid w:val="00907DDF"/>
    <w:rsid w:val="00907E30"/>
    <w:rsid w:val="00907E7E"/>
    <w:rsid w:val="00907E8F"/>
    <w:rsid w:val="00907ED5"/>
    <w:rsid w:val="00907F14"/>
    <w:rsid w:val="00907F18"/>
    <w:rsid w:val="00907F3A"/>
    <w:rsid w:val="00907F4E"/>
    <w:rsid w:val="00907FDE"/>
    <w:rsid w:val="00907FE7"/>
    <w:rsid w:val="00907FF8"/>
    <w:rsid w:val="0091006F"/>
    <w:rsid w:val="009100C2"/>
    <w:rsid w:val="0091010A"/>
    <w:rsid w:val="00910122"/>
    <w:rsid w:val="00910140"/>
    <w:rsid w:val="00910153"/>
    <w:rsid w:val="0091016A"/>
    <w:rsid w:val="00910179"/>
    <w:rsid w:val="009101E6"/>
    <w:rsid w:val="00910214"/>
    <w:rsid w:val="0091025E"/>
    <w:rsid w:val="009102B6"/>
    <w:rsid w:val="0091031C"/>
    <w:rsid w:val="00910348"/>
    <w:rsid w:val="00910355"/>
    <w:rsid w:val="009103CF"/>
    <w:rsid w:val="009103D3"/>
    <w:rsid w:val="00910416"/>
    <w:rsid w:val="00910417"/>
    <w:rsid w:val="00910433"/>
    <w:rsid w:val="00910451"/>
    <w:rsid w:val="00910470"/>
    <w:rsid w:val="00910482"/>
    <w:rsid w:val="009104C2"/>
    <w:rsid w:val="009104F6"/>
    <w:rsid w:val="00910523"/>
    <w:rsid w:val="00910543"/>
    <w:rsid w:val="0091059B"/>
    <w:rsid w:val="009105CE"/>
    <w:rsid w:val="009105FE"/>
    <w:rsid w:val="00910665"/>
    <w:rsid w:val="0091067A"/>
    <w:rsid w:val="009106B7"/>
    <w:rsid w:val="009106D0"/>
    <w:rsid w:val="009106ED"/>
    <w:rsid w:val="009106FE"/>
    <w:rsid w:val="00910707"/>
    <w:rsid w:val="00910735"/>
    <w:rsid w:val="00910754"/>
    <w:rsid w:val="00910761"/>
    <w:rsid w:val="00910773"/>
    <w:rsid w:val="0091077B"/>
    <w:rsid w:val="009107AF"/>
    <w:rsid w:val="00910804"/>
    <w:rsid w:val="0091082D"/>
    <w:rsid w:val="0091087C"/>
    <w:rsid w:val="00910909"/>
    <w:rsid w:val="00910922"/>
    <w:rsid w:val="009109C7"/>
    <w:rsid w:val="009109D4"/>
    <w:rsid w:val="00910A15"/>
    <w:rsid w:val="00910A4D"/>
    <w:rsid w:val="00910A55"/>
    <w:rsid w:val="00910A93"/>
    <w:rsid w:val="00910AA0"/>
    <w:rsid w:val="00910B38"/>
    <w:rsid w:val="00910B39"/>
    <w:rsid w:val="00910B53"/>
    <w:rsid w:val="00910B76"/>
    <w:rsid w:val="00910B9E"/>
    <w:rsid w:val="00910BA1"/>
    <w:rsid w:val="00910BF1"/>
    <w:rsid w:val="00910C01"/>
    <w:rsid w:val="00910C1B"/>
    <w:rsid w:val="00910C28"/>
    <w:rsid w:val="00910C34"/>
    <w:rsid w:val="00910C36"/>
    <w:rsid w:val="00910C72"/>
    <w:rsid w:val="00910C91"/>
    <w:rsid w:val="00910CC0"/>
    <w:rsid w:val="00910CFC"/>
    <w:rsid w:val="00910DAE"/>
    <w:rsid w:val="00910DCD"/>
    <w:rsid w:val="00910DD9"/>
    <w:rsid w:val="00910DF2"/>
    <w:rsid w:val="00910E00"/>
    <w:rsid w:val="00910E0C"/>
    <w:rsid w:val="00910E19"/>
    <w:rsid w:val="00910E76"/>
    <w:rsid w:val="00910E83"/>
    <w:rsid w:val="00910E90"/>
    <w:rsid w:val="00910EC5"/>
    <w:rsid w:val="00910EC6"/>
    <w:rsid w:val="00910EDF"/>
    <w:rsid w:val="00910EE4"/>
    <w:rsid w:val="00910F24"/>
    <w:rsid w:val="00910F31"/>
    <w:rsid w:val="00910FAD"/>
    <w:rsid w:val="00911003"/>
    <w:rsid w:val="00911058"/>
    <w:rsid w:val="0091105C"/>
    <w:rsid w:val="00911101"/>
    <w:rsid w:val="00911126"/>
    <w:rsid w:val="0091113C"/>
    <w:rsid w:val="0091117E"/>
    <w:rsid w:val="00911185"/>
    <w:rsid w:val="009111BF"/>
    <w:rsid w:val="009111E3"/>
    <w:rsid w:val="0091120B"/>
    <w:rsid w:val="0091122B"/>
    <w:rsid w:val="00911247"/>
    <w:rsid w:val="0091128C"/>
    <w:rsid w:val="009112CF"/>
    <w:rsid w:val="009112DD"/>
    <w:rsid w:val="0091133A"/>
    <w:rsid w:val="00911364"/>
    <w:rsid w:val="0091136B"/>
    <w:rsid w:val="00911385"/>
    <w:rsid w:val="00911386"/>
    <w:rsid w:val="009113A8"/>
    <w:rsid w:val="009113D2"/>
    <w:rsid w:val="009113E6"/>
    <w:rsid w:val="009113E8"/>
    <w:rsid w:val="009113FC"/>
    <w:rsid w:val="009113FE"/>
    <w:rsid w:val="00911414"/>
    <w:rsid w:val="0091143D"/>
    <w:rsid w:val="00911451"/>
    <w:rsid w:val="00911468"/>
    <w:rsid w:val="009114A2"/>
    <w:rsid w:val="009114B3"/>
    <w:rsid w:val="009114C2"/>
    <w:rsid w:val="009114DB"/>
    <w:rsid w:val="009114E7"/>
    <w:rsid w:val="00911506"/>
    <w:rsid w:val="00911508"/>
    <w:rsid w:val="0091155A"/>
    <w:rsid w:val="0091155D"/>
    <w:rsid w:val="00911563"/>
    <w:rsid w:val="00911566"/>
    <w:rsid w:val="009115E2"/>
    <w:rsid w:val="009115F2"/>
    <w:rsid w:val="00911672"/>
    <w:rsid w:val="009116C7"/>
    <w:rsid w:val="00911714"/>
    <w:rsid w:val="00911729"/>
    <w:rsid w:val="00911733"/>
    <w:rsid w:val="00911739"/>
    <w:rsid w:val="009117A5"/>
    <w:rsid w:val="009117D4"/>
    <w:rsid w:val="00911823"/>
    <w:rsid w:val="0091184F"/>
    <w:rsid w:val="0091185B"/>
    <w:rsid w:val="0091189B"/>
    <w:rsid w:val="009118DA"/>
    <w:rsid w:val="009118DB"/>
    <w:rsid w:val="009118EC"/>
    <w:rsid w:val="009118FF"/>
    <w:rsid w:val="009119B5"/>
    <w:rsid w:val="009119C5"/>
    <w:rsid w:val="009119D4"/>
    <w:rsid w:val="00911A60"/>
    <w:rsid w:val="00911A92"/>
    <w:rsid w:val="00911A96"/>
    <w:rsid w:val="00911A97"/>
    <w:rsid w:val="00911AA9"/>
    <w:rsid w:val="00911AF6"/>
    <w:rsid w:val="00911B3D"/>
    <w:rsid w:val="00911BA4"/>
    <w:rsid w:val="00911BF7"/>
    <w:rsid w:val="00911C3B"/>
    <w:rsid w:val="00911C3E"/>
    <w:rsid w:val="00911C92"/>
    <w:rsid w:val="00911CD2"/>
    <w:rsid w:val="00911CD8"/>
    <w:rsid w:val="00911CED"/>
    <w:rsid w:val="00911CFB"/>
    <w:rsid w:val="00911D09"/>
    <w:rsid w:val="00911D4E"/>
    <w:rsid w:val="00911D80"/>
    <w:rsid w:val="00911DBA"/>
    <w:rsid w:val="00911DC5"/>
    <w:rsid w:val="00911E0A"/>
    <w:rsid w:val="00911E0E"/>
    <w:rsid w:val="00911E23"/>
    <w:rsid w:val="00911E9F"/>
    <w:rsid w:val="00911EB0"/>
    <w:rsid w:val="00911EC8"/>
    <w:rsid w:val="00911EED"/>
    <w:rsid w:val="00911F1A"/>
    <w:rsid w:val="00911F81"/>
    <w:rsid w:val="00911F83"/>
    <w:rsid w:val="00911FE2"/>
    <w:rsid w:val="00912001"/>
    <w:rsid w:val="00912023"/>
    <w:rsid w:val="0091205E"/>
    <w:rsid w:val="0091208E"/>
    <w:rsid w:val="0091209D"/>
    <w:rsid w:val="0091213F"/>
    <w:rsid w:val="00912147"/>
    <w:rsid w:val="0091214C"/>
    <w:rsid w:val="00912156"/>
    <w:rsid w:val="0091216D"/>
    <w:rsid w:val="009121B8"/>
    <w:rsid w:val="009121CB"/>
    <w:rsid w:val="00912205"/>
    <w:rsid w:val="00912210"/>
    <w:rsid w:val="00912221"/>
    <w:rsid w:val="0091225D"/>
    <w:rsid w:val="00912261"/>
    <w:rsid w:val="0091228E"/>
    <w:rsid w:val="00912293"/>
    <w:rsid w:val="00912296"/>
    <w:rsid w:val="009122B1"/>
    <w:rsid w:val="009122B7"/>
    <w:rsid w:val="009122BF"/>
    <w:rsid w:val="009122DC"/>
    <w:rsid w:val="009122F2"/>
    <w:rsid w:val="0091231E"/>
    <w:rsid w:val="00912365"/>
    <w:rsid w:val="0091237F"/>
    <w:rsid w:val="00912390"/>
    <w:rsid w:val="0091239C"/>
    <w:rsid w:val="009123D8"/>
    <w:rsid w:val="00912435"/>
    <w:rsid w:val="00912449"/>
    <w:rsid w:val="00912462"/>
    <w:rsid w:val="00912469"/>
    <w:rsid w:val="0091246A"/>
    <w:rsid w:val="0091247B"/>
    <w:rsid w:val="00912491"/>
    <w:rsid w:val="009124A5"/>
    <w:rsid w:val="009124A7"/>
    <w:rsid w:val="009124CB"/>
    <w:rsid w:val="009124D5"/>
    <w:rsid w:val="009124ED"/>
    <w:rsid w:val="0091250B"/>
    <w:rsid w:val="00912539"/>
    <w:rsid w:val="0091254B"/>
    <w:rsid w:val="009125AE"/>
    <w:rsid w:val="009125B7"/>
    <w:rsid w:val="009125FE"/>
    <w:rsid w:val="0091260F"/>
    <w:rsid w:val="0091261F"/>
    <w:rsid w:val="00912622"/>
    <w:rsid w:val="00912658"/>
    <w:rsid w:val="00912670"/>
    <w:rsid w:val="00912690"/>
    <w:rsid w:val="009126A5"/>
    <w:rsid w:val="009126D4"/>
    <w:rsid w:val="009126F8"/>
    <w:rsid w:val="00912737"/>
    <w:rsid w:val="0091277C"/>
    <w:rsid w:val="009127D1"/>
    <w:rsid w:val="009127E9"/>
    <w:rsid w:val="0091289D"/>
    <w:rsid w:val="009128A4"/>
    <w:rsid w:val="009128D4"/>
    <w:rsid w:val="00912917"/>
    <w:rsid w:val="00912932"/>
    <w:rsid w:val="00912973"/>
    <w:rsid w:val="00912990"/>
    <w:rsid w:val="00912A4A"/>
    <w:rsid w:val="00912A4F"/>
    <w:rsid w:val="00912A62"/>
    <w:rsid w:val="00912A63"/>
    <w:rsid w:val="00912A7C"/>
    <w:rsid w:val="00912A8A"/>
    <w:rsid w:val="00912AA3"/>
    <w:rsid w:val="00912AB7"/>
    <w:rsid w:val="00912AD5"/>
    <w:rsid w:val="00912ADC"/>
    <w:rsid w:val="00912B05"/>
    <w:rsid w:val="00912B07"/>
    <w:rsid w:val="00912B38"/>
    <w:rsid w:val="00912B3A"/>
    <w:rsid w:val="00912B4D"/>
    <w:rsid w:val="00912B66"/>
    <w:rsid w:val="00912B79"/>
    <w:rsid w:val="00912B8E"/>
    <w:rsid w:val="00912BA0"/>
    <w:rsid w:val="00912BEB"/>
    <w:rsid w:val="00912C2B"/>
    <w:rsid w:val="00912CBD"/>
    <w:rsid w:val="00912CC7"/>
    <w:rsid w:val="00912D2F"/>
    <w:rsid w:val="00912D3B"/>
    <w:rsid w:val="00912D40"/>
    <w:rsid w:val="00912D67"/>
    <w:rsid w:val="00912D8E"/>
    <w:rsid w:val="00912D93"/>
    <w:rsid w:val="00912D9F"/>
    <w:rsid w:val="00912DB9"/>
    <w:rsid w:val="00912DC6"/>
    <w:rsid w:val="00912DCF"/>
    <w:rsid w:val="00912E0C"/>
    <w:rsid w:val="00912E15"/>
    <w:rsid w:val="00912E1B"/>
    <w:rsid w:val="00912E20"/>
    <w:rsid w:val="00912E4C"/>
    <w:rsid w:val="00912E54"/>
    <w:rsid w:val="00912E85"/>
    <w:rsid w:val="00912F4C"/>
    <w:rsid w:val="00912F75"/>
    <w:rsid w:val="00912F9C"/>
    <w:rsid w:val="00912FBC"/>
    <w:rsid w:val="00912FFB"/>
    <w:rsid w:val="0091301D"/>
    <w:rsid w:val="00913037"/>
    <w:rsid w:val="0091304A"/>
    <w:rsid w:val="0091306A"/>
    <w:rsid w:val="0091306D"/>
    <w:rsid w:val="009130D5"/>
    <w:rsid w:val="009130EC"/>
    <w:rsid w:val="009130F9"/>
    <w:rsid w:val="0091310D"/>
    <w:rsid w:val="00913111"/>
    <w:rsid w:val="0091312C"/>
    <w:rsid w:val="00913189"/>
    <w:rsid w:val="00913194"/>
    <w:rsid w:val="0091319D"/>
    <w:rsid w:val="009131BB"/>
    <w:rsid w:val="009131E7"/>
    <w:rsid w:val="009131FD"/>
    <w:rsid w:val="00913212"/>
    <w:rsid w:val="0091323F"/>
    <w:rsid w:val="00913240"/>
    <w:rsid w:val="00913244"/>
    <w:rsid w:val="00913274"/>
    <w:rsid w:val="0091327E"/>
    <w:rsid w:val="00913285"/>
    <w:rsid w:val="0091329A"/>
    <w:rsid w:val="009132DA"/>
    <w:rsid w:val="009132FB"/>
    <w:rsid w:val="00913313"/>
    <w:rsid w:val="00913316"/>
    <w:rsid w:val="009133A8"/>
    <w:rsid w:val="009133B8"/>
    <w:rsid w:val="009133B9"/>
    <w:rsid w:val="009133BF"/>
    <w:rsid w:val="009133E9"/>
    <w:rsid w:val="0091340F"/>
    <w:rsid w:val="0091341E"/>
    <w:rsid w:val="0091342A"/>
    <w:rsid w:val="00913468"/>
    <w:rsid w:val="0091347F"/>
    <w:rsid w:val="009134D0"/>
    <w:rsid w:val="009134DD"/>
    <w:rsid w:val="009134E9"/>
    <w:rsid w:val="00913507"/>
    <w:rsid w:val="00913539"/>
    <w:rsid w:val="0091353E"/>
    <w:rsid w:val="00913568"/>
    <w:rsid w:val="00913591"/>
    <w:rsid w:val="00913594"/>
    <w:rsid w:val="00913604"/>
    <w:rsid w:val="0091360A"/>
    <w:rsid w:val="0091360D"/>
    <w:rsid w:val="00913615"/>
    <w:rsid w:val="0091363D"/>
    <w:rsid w:val="0091364B"/>
    <w:rsid w:val="00913692"/>
    <w:rsid w:val="00913697"/>
    <w:rsid w:val="009136A2"/>
    <w:rsid w:val="009136DF"/>
    <w:rsid w:val="009136E2"/>
    <w:rsid w:val="009136F2"/>
    <w:rsid w:val="00913750"/>
    <w:rsid w:val="00913769"/>
    <w:rsid w:val="009137C6"/>
    <w:rsid w:val="009137E2"/>
    <w:rsid w:val="009137F5"/>
    <w:rsid w:val="0091383D"/>
    <w:rsid w:val="00913859"/>
    <w:rsid w:val="00913861"/>
    <w:rsid w:val="00913876"/>
    <w:rsid w:val="00913882"/>
    <w:rsid w:val="00913886"/>
    <w:rsid w:val="0091389C"/>
    <w:rsid w:val="009138A2"/>
    <w:rsid w:val="0091390C"/>
    <w:rsid w:val="0091392D"/>
    <w:rsid w:val="00913976"/>
    <w:rsid w:val="00913984"/>
    <w:rsid w:val="009139A5"/>
    <w:rsid w:val="00913A16"/>
    <w:rsid w:val="00913A1A"/>
    <w:rsid w:val="00913A5E"/>
    <w:rsid w:val="00913A67"/>
    <w:rsid w:val="00913A9D"/>
    <w:rsid w:val="00913AEF"/>
    <w:rsid w:val="00913B0A"/>
    <w:rsid w:val="00913B15"/>
    <w:rsid w:val="00913B1A"/>
    <w:rsid w:val="00913BAB"/>
    <w:rsid w:val="00913BC3"/>
    <w:rsid w:val="00913C1F"/>
    <w:rsid w:val="00913C36"/>
    <w:rsid w:val="00913C8B"/>
    <w:rsid w:val="00913C8D"/>
    <w:rsid w:val="00913CA4"/>
    <w:rsid w:val="00913CF5"/>
    <w:rsid w:val="00913CFB"/>
    <w:rsid w:val="00913CFE"/>
    <w:rsid w:val="00913D42"/>
    <w:rsid w:val="00913DA0"/>
    <w:rsid w:val="00913DA4"/>
    <w:rsid w:val="00913DC0"/>
    <w:rsid w:val="00913DE4"/>
    <w:rsid w:val="00913DEC"/>
    <w:rsid w:val="00913E05"/>
    <w:rsid w:val="00913E11"/>
    <w:rsid w:val="00913E9C"/>
    <w:rsid w:val="00913EA8"/>
    <w:rsid w:val="00913EB5"/>
    <w:rsid w:val="00913EC1"/>
    <w:rsid w:val="00913F1F"/>
    <w:rsid w:val="00913F5D"/>
    <w:rsid w:val="00913F79"/>
    <w:rsid w:val="00913F83"/>
    <w:rsid w:val="00913F8D"/>
    <w:rsid w:val="00913FA9"/>
    <w:rsid w:val="00914037"/>
    <w:rsid w:val="00914040"/>
    <w:rsid w:val="00914079"/>
    <w:rsid w:val="009140A7"/>
    <w:rsid w:val="009140BC"/>
    <w:rsid w:val="009140D7"/>
    <w:rsid w:val="00914146"/>
    <w:rsid w:val="0091418A"/>
    <w:rsid w:val="009141AB"/>
    <w:rsid w:val="009141B2"/>
    <w:rsid w:val="009141EC"/>
    <w:rsid w:val="0091423F"/>
    <w:rsid w:val="00914248"/>
    <w:rsid w:val="00914257"/>
    <w:rsid w:val="0091426E"/>
    <w:rsid w:val="00914276"/>
    <w:rsid w:val="00914284"/>
    <w:rsid w:val="009142F5"/>
    <w:rsid w:val="00914307"/>
    <w:rsid w:val="00914337"/>
    <w:rsid w:val="009143A1"/>
    <w:rsid w:val="009143AA"/>
    <w:rsid w:val="009143AD"/>
    <w:rsid w:val="009143BB"/>
    <w:rsid w:val="009143FB"/>
    <w:rsid w:val="0091442C"/>
    <w:rsid w:val="00914465"/>
    <w:rsid w:val="00914488"/>
    <w:rsid w:val="009144BB"/>
    <w:rsid w:val="009144E6"/>
    <w:rsid w:val="00914505"/>
    <w:rsid w:val="00914508"/>
    <w:rsid w:val="00914546"/>
    <w:rsid w:val="0091454D"/>
    <w:rsid w:val="00914559"/>
    <w:rsid w:val="00914574"/>
    <w:rsid w:val="009145C3"/>
    <w:rsid w:val="0091467C"/>
    <w:rsid w:val="0091467E"/>
    <w:rsid w:val="0091468D"/>
    <w:rsid w:val="009146B7"/>
    <w:rsid w:val="009146D8"/>
    <w:rsid w:val="009146DB"/>
    <w:rsid w:val="009146EE"/>
    <w:rsid w:val="009146FD"/>
    <w:rsid w:val="0091471C"/>
    <w:rsid w:val="00914723"/>
    <w:rsid w:val="0091473C"/>
    <w:rsid w:val="00914750"/>
    <w:rsid w:val="00914768"/>
    <w:rsid w:val="0091476E"/>
    <w:rsid w:val="00914778"/>
    <w:rsid w:val="0091482A"/>
    <w:rsid w:val="0091482D"/>
    <w:rsid w:val="0091484B"/>
    <w:rsid w:val="00914888"/>
    <w:rsid w:val="009148AC"/>
    <w:rsid w:val="009148E9"/>
    <w:rsid w:val="009148F6"/>
    <w:rsid w:val="00914924"/>
    <w:rsid w:val="0091492C"/>
    <w:rsid w:val="0091494E"/>
    <w:rsid w:val="0091496E"/>
    <w:rsid w:val="009149B3"/>
    <w:rsid w:val="009149DB"/>
    <w:rsid w:val="00914A03"/>
    <w:rsid w:val="00914A48"/>
    <w:rsid w:val="00914AA9"/>
    <w:rsid w:val="00914AD1"/>
    <w:rsid w:val="00914AF0"/>
    <w:rsid w:val="00914AFE"/>
    <w:rsid w:val="00914B75"/>
    <w:rsid w:val="00914B8A"/>
    <w:rsid w:val="00914C09"/>
    <w:rsid w:val="00914C13"/>
    <w:rsid w:val="00914C28"/>
    <w:rsid w:val="00914C3A"/>
    <w:rsid w:val="00914C76"/>
    <w:rsid w:val="00914CA0"/>
    <w:rsid w:val="00914CE3"/>
    <w:rsid w:val="00914CED"/>
    <w:rsid w:val="00914D11"/>
    <w:rsid w:val="00914D37"/>
    <w:rsid w:val="00914D58"/>
    <w:rsid w:val="00914D9E"/>
    <w:rsid w:val="00914DA4"/>
    <w:rsid w:val="00914E29"/>
    <w:rsid w:val="00914E40"/>
    <w:rsid w:val="00914E43"/>
    <w:rsid w:val="00914E73"/>
    <w:rsid w:val="00914E87"/>
    <w:rsid w:val="00914E8D"/>
    <w:rsid w:val="00914E8E"/>
    <w:rsid w:val="00914EC3"/>
    <w:rsid w:val="00914F6D"/>
    <w:rsid w:val="00914F83"/>
    <w:rsid w:val="00914F8E"/>
    <w:rsid w:val="00914FBC"/>
    <w:rsid w:val="00914FD1"/>
    <w:rsid w:val="00914FD4"/>
    <w:rsid w:val="00914FF2"/>
    <w:rsid w:val="00915037"/>
    <w:rsid w:val="0091507F"/>
    <w:rsid w:val="0091509C"/>
    <w:rsid w:val="00915111"/>
    <w:rsid w:val="0091514B"/>
    <w:rsid w:val="0091517F"/>
    <w:rsid w:val="009151C1"/>
    <w:rsid w:val="009151F9"/>
    <w:rsid w:val="0091522A"/>
    <w:rsid w:val="00915235"/>
    <w:rsid w:val="00915265"/>
    <w:rsid w:val="00915266"/>
    <w:rsid w:val="009152C3"/>
    <w:rsid w:val="009152F9"/>
    <w:rsid w:val="00915342"/>
    <w:rsid w:val="00915382"/>
    <w:rsid w:val="009153B0"/>
    <w:rsid w:val="009153B2"/>
    <w:rsid w:val="009153DD"/>
    <w:rsid w:val="009153E3"/>
    <w:rsid w:val="00915484"/>
    <w:rsid w:val="009154A1"/>
    <w:rsid w:val="009154B1"/>
    <w:rsid w:val="0091551B"/>
    <w:rsid w:val="00915553"/>
    <w:rsid w:val="0091556E"/>
    <w:rsid w:val="0091558B"/>
    <w:rsid w:val="0091560F"/>
    <w:rsid w:val="0091564D"/>
    <w:rsid w:val="00915666"/>
    <w:rsid w:val="00915679"/>
    <w:rsid w:val="00915688"/>
    <w:rsid w:val="009156AA"/>
    <w:rsid w:val="009156B3"/>
    <w:rsid w:val="00915760"/>
    <w:rsid w:val="0091576B"/>
    <w:rsid w:val="00915776"/>
    <w:rsid w:val="009157FC"/>
    <w:rsid w:val="00915835"/>
    <w:rsid w:val="00915864"/>
    <w:rsid w:val="00915870"/>
    <w:rsid w:val="009158AE"/>
    <w:rsid w:val="0091590E"/>
    <w:rsid w:val="00915923"/>
    <w:rsid w:val="00915938"/>
    <w:rsid w:val="0091593E"/>
    <w:rsid w:val="00915940"/>
    <w:rsid w:val="0091597B"/>
    <w:rsid w:val="009159BC"/>
    <w:rsid w:val="009159FC"/>
    <w:rsid w:val="00915A3B"/>
    <w:rsid w:val="00915A58"/>
    <w:rsid w:val="00915A86"/>
    <w:rsid w:val="00915A87"/>
    <w:rsid w:val="00915A8C"/>
    <w:rsid w:val="00915AC1"/>
    <w:rsid w:val="00915ADF"/>
    <w:rsid w:val="00915B9E"/>
    <w:rsid w:val="00915BD2"/>
    <w:rsid w:val="00915BF7"/>
    <w:rsid w:val="00915C02"/>
    <w:rsid w:val="00915C1A"/>
    <w:rsid w:val="00915C24"/>
    <w:rsid w:val="00915C56"/>
    <w:rsid w:val="00915C72"/>
    <w:rsid w:val="00915C8C"/>
    <w:rsid w:val="00915CB8"/>
    <w:rsid w:val="00915CFB"/>
    <w:rsid w:val="00915D05"/>
    <w:rsid w:val="00915D14"/>
    <w:rsid w:val="00915D34"/>
    <w:rsid w:val="00915D35"/>
    <w:rsid w:val="00915D41"/>
    <w:rsid w:val="00915D5D"/>
    <w:rsid w:val="00915D9A"/>
    <w:rsid w:val="00915DC6"/>
    <w:rsid w:val="00915DCB"/>
    <w:rsid w:val="00915DCD"/>
    <w:rsid w:val="00915DCE"/>
    <w:rsid w:val="00915DD2"/>
    <w:rsid w:val="00915DD5"/>
    <w:rsid w:val="00915DDC"/>
    <w:rsid w:val="00915DE6"/>
    <w:rsid w:val="00915DEF"/>
    <w:rsid w:val="00915DF1"/>
    <w:rsid w:val="00915E0E"/>
    <w:rsid w:val="00915E11"/>
    <w:rsid w:val="00915E73"/>
    <w:rsid w:val="00915E82"/>
    <w:rsid w:val="00915EC1"/>
    <w:rsid w:val="00915EC6"/>
    <w:rsid w:val="00915EF1"/>
    <w:rsid w:val="00915F46"/>
    <w:rsid w:val="00915F78"/>
    <w:rsid w:val="00915F95"/>
    <w:rsid w:val="00915F98"/>
    <w:rsid w:val="00915FA1"/>
    <w:rsid w:val="00915FB6"/>
    <w:rsid w:val="00915FDE"/>
    <w:rsid w:val="0091602B"/>
    <w:rsid w:val="00916038"/>
    <w:rsid w:val="0091603E"/>
    <w:rsid w:val="0091606A"/>
    <w:rsid w:val="009160B7"/>
    <w:rsid w:val="009160C2"/>
    <w:rsid w:val="009160F5"/>
    <w:rsid w:val="00916112"/>
    <w:rsid w:val="00916134"/>
    <w:rsid w:val="00916166"/>
    <w:rsid w:val="0091616F"/>
    <w:rsid w:val="009161AF"/>
    <w:rsid w:val="009161C5"/>
    <w:rsid w:val="009161DD"/>
    <w:rsid w:val="00916245"/>
    <w:rsid w:val="00916247"/>
    <w:rsid w:val="0091625D"/>
    <w:rsid w:val="00916278"/>
    <w:rsid w:val="00916285"/>
    <w:rsid w:val="00916297"/>
    <w:rsid w:val="009162C6"/>
    <w:rsid w:val="009162DF"/>
    <w:rsid w:val="0091633A"/>
    <w:rsid w:val="00916345"/>
    <w:rsid w:val="00916361"/>
    <w:rsid w:val="009163E5"/>
    <w:rsid w:val="0091643E"/>
    <w:rsid w:val="00916461"/>
    <w:rsid w:val="00916484"/>
    <w:rsid w:val="00916489"/>
    <w:rsid w:val="009164CA"/>
    <w:rsid w:val="009164D3"/>
    <w:rsid w:val="00916507"/>
    <w:rsid w:val="00916525"/>
    <w:rsid w:val="00916527"/>
    <w:rsid w:val="0091653C"/>
    <w:rsid w:val="00916541"/>
    <w:rsid w:val="00916542"/>
    <w:rsid w:val="00916591"/>
    <w:rsid w:val="009165BE"/>
    <w:rsid w:val="009165D7"/>
    <w:rsid w:val="009165F8"/>
    <w:rsid w:val="0091661F"/>
    <w:rsid w:val="009166A9"/>
    <w:rsid w:val="00916700"/>
    <w:rsid w:val="00916721"/>
    <w:rsid w:val="00916740"/>
    <w:rsid w:val="00916757"/>
    <w:rsid w:val="00916773"/>
    <w:rsid w:val="0091677B"/>
    <w:rsid w:val="009167F8"/>
    <w:rsid w:val="00916810"/>
    <w:rsid w:val="00916848"/>
    <w:rsid w:val="00916874"/>
    <w:rsid w:val="009168B3"/>
    <w:rsid w:val="009168CD"/>
    <w:rsid w:val="009168FA"/>
    <w:rsid w:val="009168FC"/>
    <w:rsid w:val="0091694F"/>
    <w:rsid w:val="0091695E"/>
    <w:rsid w:val="009169A3"/>
    <w:rsid w:val="009169B9"/>
    <w:rsid w:val="009169BF"/>
    <w:rsid w:val="00916A0C"/>
    <w:rsid w:val="00916A75"/>
    <w:rsid w:val="00916A92"/>
    <w:rsid w:val="00916AAA"/>
    <w:rsid w:val="00916AB9"/>
    <w:rsid w:val="00916ABC"/>
    <w:rsid w:val="00916AE1"/>
    <w:rsid w:val="00916AEA"/>
    <w:rsid w:val="00916B12"/>
    <w:rsid w:val="00916B48"/>
    <w:rsid w:val="00916B55"/>
    <w:rsid w:val="00916B5D"/>
    <w:rsid w:val="00916B6E"/>
    <w:rsid w:val="00916B90"/>
    <w:rsid w:val="00916BD1"/>
    <w:rsid w:val="00916BD3"/>
    <w:rsid w:val="00916BF8"/>
    <w:rsid w:val="00916C09"/>
    <w:rsid w:val="00916C69"/>
    <w:rsid w:val="00916C90"/>
    <w:rsid w:val="00916C9A"/>
    <w:rsid w:val="00916D0D"/>
    <w:rsid w:val="00916D18"/>
    <w:rsid w:val="00916D43"/>
    <w:rsid w:val="00916DB2"/>
    <w:rsid w:val="00916DC5"/>
    <w:rsid w:val="00916E0C"/>
    <w:rsid w:val="00916E33"/>
    <w:rsid w:val="00916E59"/>
    <w:rsid w:val="00916E8F"/>
    <w:rsid w:val="00916E98"/>
    <w:rsid w:val="00916EB0"/>
    <w:rsid w:val="00916ECB"/>
    <w:rsid w:val="00916ED5"/>
    <w:rsid w:val="00916EF1"/>
    <w:rsid w:val="00916F08"/>
    <w:rsid w:val="00916F3C"/>
    <w:rsid w:val="00916F61"/>
    <w:rsid w:val="00916FB1"/>
    <w:rsid w:val="00917006"/>
    <w:rsid w:val="0091702C"/>
    <w:rsid w:val="0091703B"/>
    <w:rsid w:val="00917066"/>
    <w:rsid w:val="00917069"/>
    <w:rsid w:val="00917086"/>
    <w:rsid w:val="009170C2"/>
    <w:rsid w:val="009170C9"/>
    <w:rsid w:val="009170D5"/>
    <w:rsid w:val="009170D9"/>
    <w:rsid w:val="009170E5"/>
    <w:rsid w:val="00917116"/>
    <w:rsid w:val="0091711A"/>
    <w:rsid w:val="0091716D"/>
    <w:rsid w:val="0091719E"/>
    <w:rsid w:val="009171D4"/>
    <w:rsid w:val="009171E6"/>
    <w:rsid w:val="00917250"/>
    <w:rsid w:val="00917283"/>
    <w:rsid w:val="009172F7"/>
    <w:rsid w:val="00917316"/>
    <w:rsid w:val="00917318"/>
    <w:rsid w:val="00917341"/>
    <w:rsid w:val="0091734D"/>
    <w:rsid w:val="00917374"/>
    <w:rsid w:val="009173DD"/>
    <w:rsid w:val="00917412"/>
    <w:rsid w:val="0091744C"/>
    <w:rsid w:val="00917453"/>
    <w:rsid w:val="00917454"/>
    <w:rsid w:val="00917489"/>
    <w:rsid w:val="00917494"/>
    <w:rsid w:val="009174C2"/>
    <w:rsid w:val="009175A6"/>
    <w:rsid w:val="009175B3"/>
    <w:rsid w:val="00917604"/>
    <w:rsid w:val="00917627"/>
    <w:rsid w:val="00917655"/>
    <w:rsid w:val="00917669"/>
    <w:rsid w:val="00917674"/>
    <w:rsid w:val="00917678"/>
    <w:rsid w:val="00917691"/>
    <w:rsid w:val="0091769B"/>
    <w:rsid w:val="009176AA"/>
    <w:rsid w:val="009176E5"/>
    <w:rsid w:val="009176FC"/>
    <w:rsid w:val="00917744"/>
    <w:rsid w:val="00917775"/>
    <w:rsid w:val="0091779F"/>
    <w:rsid w:val="009177A8"/>
    <w:rsid w:val="009177CD"/>
    <w:rsid w:val="009177D2"/>
    <w:rsid w:val="009177E9"/>
    <w:rsid w:val="0091781D"/>
    <w:rsid w:val="0091783C"/>
    <w:rsid w:val="00917855"/>
    <w:rsid w:val="00917885"/>
    <w:rsid w:val="009178C5"/>
    <w:rsid w:val="00917928"/>
    <w:rsid w:val="0091792A"/>
    <w:rsid w:val="00917931"/>
    <w:rsid w:val="0091798B"/>
    <w:rsid w:val="009179CA"/>
    <w:rsid w:val="009179D3"/>
    <w:rsid w:val="00917A23"/>
    <w:rsid w:val="00917A82"/>
    <w:rsid w:val="00917A8A"/>
    <w:rsid w:val="00917A97"/>
    <w:rsid w:val="00917AB4"/>
    <w:rsid w:val="00917B24"/>
    <w:rsid w:val="00917B2C"/>
    <w:rsid w:val="00917B7C"/>
    <w:rsid w:val="00917B89"/>
    <w:rsid w:val="00917BA3"/>
    <w:rsid w:val="00917BB8"/>
    <w:rsid w:val="00917BD0"/>
    <w:rsid w:val="00917C1E"/>
    <w:rsid w:val="00917C78"/>
    <w:rsid w:val="00917D03"/>
    <w:rsid w:val="00917D1C"/>
    <w:rsid w:val="00917D30"/>
    <w:rsid w:val="00917D45"/>
    <w:rsid w:val="00917D67"/>
    <w:rsid w:val="00917D6F"/>
    <w:rsid w:val="00917D87"/>
    <w:rsid w:val="00917D8F"/>
    <w:rsid w:val="00917D9D"/>
    <w:rsid w:val="00917DA9"/>
    <w:rsid w:val="00917DB7"/>
    <w:rsid w:val="00917DEB"/>
    <w:rsid w:val="00917DEE"/>
    <w:rsid w:val="00917DF1"/>
    <w:rsid w:val="00917DF8"/>
    <w:rsid w:val="00917E0C"/>
    <w:rsid w:val="00917EAE"/>
    <w:rsid w:val="00917F3C"/>
    <w:rsid w:val="00917F6B"/>
    <w:rsid w:val="00917F95"/>
    <w:rsid w:val="00917F9C"/>
    <w:rsid w:val="00917F9E"/>
    <w:rsid w:val="00917FA0"/>
    <w:rsid w:val="00917FE9"/>
    <w:rsid w:val="009200B0"/>
    <w:rsid w:val="009200DF"/>
    <w:rsid w:val="00920121"/>
    <w:rsid w:val="00920151"/>
    <w:rsid w:val="0092015A"/>
    <w:rsid w:val="0092016E"/>
    <w:rsid w:val="009201B1"/>
    <w:rsid w:val="009201CF"/>
    <w:rsid w:val="00920210"/>
    <w:rsid w:val="00920225"/>
    <w:rsid w:val="0092028E"/>
    <w:rsid w:val="00920297"/>
    <w:rsid w:val="009202AE"/>
    <w:rsid w:val="009202BA"/>
    <w:rsid w:val="009202C2"/>
    <w:rsid w:val="0092031E"/>
    <w:rsid w:val="0092031F"/>
    <w:rsid w:val="00920353"/>
    <w:rsid w:val="00920358"/>
    <w:rsid w:val="00920361"/>
    <w:rsid w:val="0092036E"/>
    <w:rsid w:val="00920387"/>
    <w:rsid w:val="00920388"/>
    <w:rsid w:val="00920397"/>
    <w:rsid w:val="009203F7"/>
    <w:rsid w:val="00920422"/>
    <w:rsid w:val="0092045A"/>
    <w:rsid w:val="0092053F"/>
    <w:rsid w:val="00920569"/>
    <w:rsid w:val="009205B5"/>
    <w:rsid w:val="00920616"/>
    <w:rsid w:val="00920679"/>
    <w:rsid w:val="0092068C"/>
    <w:rsid w:val="00920699"/>
    <w:rsid w:val="009206C6"/>
    <w:rsid w:val="009206CC"/>
    <w:rsid w:val="0092070B"/>
    <w:rsid w:val="00920723"/>
    <w:rsid w:val="00920725"/>
    <w:rsid w:val="00920728"/>
    <w:rsid w:val="0092076C"/>
    <w:rsid w:val="0092076E"/>
    <w:rsid w:val="00920779"/>
    <w:rsid w:val="0092077D"/>
    <w:rsid w:val="0092078D"/>
    <w:rsid w:val="009207DB"/>
    <w:rsid w:val="0092080A"/>
    <w:rsid w:val="00920885"/>
    <w:rsid w:val="00920891"/>
    <w:rsid w:val="009208A1"/>
    <w:rsid w:val="009208F0"/>
    <w:rsid w:val="009209A2"/>
    <w:rsid w:val="009209AD"/>
    <w:rsid w:val="009209DF"/>
    <w:rsid w:val="009209EF"/>
    <w:rsid w:val="00920A00"/>
    <w:rsid w:val="00920A34"/>
    <w:rsid w:val="00920A3A"/>
    <w:rsid w:val="00920A3D"/>
    <w:rsid w:val="00920A49"/>
    <w:rsid w:val="00920A59"/>
    <w:rsid w:val="00920A90"/>
    <w:rsid w:val="00920AFA"/>
    <w:rsid w:val="00920B08"/>
    <w:rsid w:val="00920B17"/>
    <w:rsid w:val="00920B74"/>
    <w:rsid w:val="00920B78"/>
    <w:rsid w:val="00920BCB"/>
    <w:rsid w:val="00920BD8"/>
    <w:rsid w:val="00920BE2"/>
    <w:rsid w:val="00920C4E"/>
    <w:rsid w:val="00920CF9"/>
    <w:rsid w:val="00920D15"/>
    <w:rsid w:val="00920D4E"/>
    <w:rsid w:val="00920D6B"/>
    <w:rsid w:val="00920DB9"/>
    <w:rsid w:val="00920DBD"/>
    <w:rsid w:val="00920DD9"/>
    <w:rsid w:val="00920DF9"/>
    <w:rsid w:val="00920E26"/>
    <w:rsid w:val="00920E46"/>
    <w:rsid w:val="00920E7E"/>
    <w:rsid w:val="00920EB1"/>
    <w:rsid w:val="00920EBF"/>
    <w:rsid w:val="00920F10"/>
    <w:rsid w:val="00920FF9"/>
    <w:rsid w:val="00921010"/>
    <w:rsid w:val="0092102B"/>
    <w:rsid w:val="00921059"/>
    <w:rsid w:val="0092105C"/>
    <w:rsid w:val="00921094"/>
    <w:rsid w:val="009210B8"/>
    <w:rsid w:val="0092111A"/>
    <w:rsid w:val="0092111D"/>
    <w:rsid w:val="0092113D"/>
    <w:rsid w:val="0092115D"/>
    <w:rsid w:val="0092116D"/>
    <w:rsid w:val="00921176"/>
    <w:rsid w:val="00921242"/>
    <w:rsid w:val="00921284"/>
    <w:rsid w:val="00921299"/>
    <w:rsid w:val="009212A2"/>
    <w:rsid w:val="009212B9"/>
    <w:rsid w:val="009212D6"/>
    <w:rsid w:val="009212FB"/>
    <w:rsid w:val="0092133F"/>
    <w:rsid w:val="0092134F"/>
    <w:rsid w:val="0092135A"/>
    <w:rsid w:val="009213BE"/>
    <w:rsid w:val="00921433"/>
    <w:rsid w:val="0092145F"/>
    <w:rsid w:val="009214D1"/>
    <w:rsid w:val="009214D6"/>
    <w:rsid w:val="009214F3"/>
    <w:rsid w:val="00921504"/>
    <w:rsid w:val="0092150A"/>
    <w:rsid w:val="00921519"/>
    <w:rsid w:val="0092152F"/>
    <w:rsid w:val="0092157E"/>
    <w:rsid w:val="00921594"/>
    <w:rsid w:val="009215B3"/>
    <w:rsid w:val="00921610"/>
    <w:rsid w:val="0092162E"/>
    <w:rsid w:val="00921643"/>
    <w:rsid w:val="0092167D"/>
    <w:rsid w:val="0092168B"/>
    <w:rsid w:val="009216B1"/>
    <w:rsid w:val="009216D6"/>
    <w:rsid w:val="00921704"/>
    <w:rsid w:val="00921713"/>
    <w:rsid w:val="00921725"/>
    <w:rsid w:val="0092174B"/>
    <w:rsid w:val="00921769"/>
    <w:rsid w:val="00921779"/>
    <w:rsid w:val="00921797"/>
    <w:rsid w:val="009217A1"/>
    <w:rsid w:val="009217B4"/>
    <w:rsid w:val="009217C1"/>
    <w:rsid w:val="009217D1"/>
    <w:rsid w:val="00921821"/>
    <w:rsid w:val="00921863"/>
    <w:rsid w:val="00921885"/>
    <w:rsid w:val="009218E0"/>
    <w:rsid w:val="009218F3"/>
    <w:rsid w:val="00921915"/>
    <w:rsid w:val="00921919"/>
    <w:rsid w:val="00921953"/>
    <w:rsid w:val="00921962"/>
    <w:rsid w:val="00921963"/>
    <w:rsid w:val="00921982"/>
    <w:rsid w:val="009219A4"/>
    <w:rsid w:val="00921A0F"/>
    <w:rsid w:val="00921A10"/>
    <w:rsid w:val="00921A2D"/>
    <w:rsid w:val="00921A8E"/>
    <w:rsid w:val="00921AA2"/>
    <w:rsid w:val="00921AAC"/>
    <w:rsid w:val="00921AAE"/>
    <w:rsid w:val="00921AB0"/>
    <w:rsid w:val="00921AF5"/>
    <w:rsid w:val="00921B05"/>
    <w:rsid w:val="00921B1E"/>
    <w:rsid w:val="00921B6E"/>
    <w:rsid w:val="00921B81"/>
    <w:rsid w:val="00921B85"/>
    <w:rsid w:val="00921B9C"/>
    <w:rsid w:val="00921BC7"/>
    <w:rsid w:val="00921BD9"/>
    <w:rsid w:val="00921BF5"/>
    <w:rsid w:val="00921C03"/>
    <w:rsid w:val="00921C48"/>
    <w:rsid w:val="00921C4A"/>
    <w:rsid w:val="00921C51"/>
    <w:rsid w:val="00921C65"/>
    <w:rsid w:val="00921CAB"/>
    <w:rsid w:val="00921CBD"/>
    <w:rsid w:val="00921CFA"/>
    <w:rsid w:val="00921D11"/>
    <w:rsid w:val="00921D4F"/>
    <w:rsid w:val="00921D5C"/>
    <w:rsid w:val="00921D71"/>
    <w:rsid w:val="00921D76"/>
    <w:rsid w:val="00921D97"/>
    <w:rsid w:val="00921DC8"/>
    <w:rsid w:val="00921DD0"/>
    <w:rsid w:val="00921DE5"/>
    <w:rsid w:val="00921E07"/>
    <w:rsid w:val="00921E4A"/>
    <w:rsid w:val="00921E5A"/>
    <w:rsid w:val="00921E9E"/>
    <w:rsid w:val="00921EC2"/>
    <w:rsid w:val="00921ECB"/>
    <w:rsid w:val="00921EF2"/>
    <w:rsid w:val="00921F40"/>
    <w:rsid w:val="00921FA4"/>
    <w:rsid w:val="00921FD1"/>
    <w:rsid w:val="00921FD3"/>
    <w:rsid w:val="00921FF1"/>
    <w:rsid w:val="00921FFD"/>
    <w:rsid w:val="00922005"/>
    <w:rsid w:val="0092202D"/>
    <w:rsid w:val="00922047"/>
    <w:rsid w:val="00922053"/>
    <w:rsid w:val="00922056"/>
    <w:rsid w:val="00922057"/>
    <w:rsid w:val="0092209B"/>
    <w:rsid w:val="009220CC"/>
    <w:rsid w:val="009220CD"/>
    <w:rsid w:val="009220CE"/>
    <w:rsid w:val="009220D6"/>
    <w:rsid w:val="00922134"/>
    <w:rsid w:val="00922149"/>
    <w:rsid w:val="0092216F"/>
    <w:rsid w:val="009221D0"/>
    <w:rsid w:val="0092223A"/>
    <w:rsid w:val="00922254"/>
    <w:rsid w:val="00922263"/>
    <w:rsid w:val="00922273"/>
    <w:rsid w:val="009222BF"/>
    <w:rsid w:val="009222DF"/>
    <w:rsid w:val="0092230A"/>
    <w:rsid w:val="00922326"/>
    <w:rsid w:val="0092235E"/>
    <w:rsid w:val="00922366"/>
    <w:rsid w:val="0092238D"/>
    <w:rsid w:val="00922392"/>
    <w:rsid w:val="009223A7"/>
    <w:rsid w:val="0092243E"/>
    <w:rsid w:val="0092244C"/>
    <w:rsid w:val="0092246D"/>
    <w:rsid w:val="00922476"/>
    <w:rsid w:val="009224B7"/>
    <w:rsid w:val="009224F1"/>
    <w:rsid w:val="0092250E"/>
    <w:rsid w:val="00922540"/>
    <w:rsid w:val="00922576"/>
    <w:rsid w:val="0092257E"/>
    <w:rsid w:val="009225D0"/>
    <w:rsid w:val="009225EC"/>
    <w:rsid w:val="009225F0"/>
    <w:rsid w:val="00922619"/>
    <w:rsid w:val="0092268F"/>
    <w:rsid w:val="009226B6"/>
    <w:rsid w:val="009226CC"/>
    <w:rsid w:val="009226E0"/>
    <w:rsid w:val="009226F4"/>
    <w:rsid w:val="009226F6"/>
    <w:rsid w:val="009226FA"/>
    <w:rsid w:val="009226FC"/>
    <w:rsid w:val="00922741"/>
    <w:rsid w:val="009227BC"/>
    <w:rsid w:val="009227BF"/>
    <w:rsid w:val="009227F6"/>
    <w:rsid w:val="00922855"/>
    <w:rsid w:val="009228A8"/>
    <w:rsid w:val="009228CE"/>
    <w:rsid w:val="0092291A"/>
    <w:rsid w:val="00922952"/>
    <w:rsid w:val="0092298E"/>
    <w:rsid w:val="009229CF"/>
    <w:rsid w:val="00922A3B"/>
    <w:rsid w:val="00922A4D"/>
    <w:rsid w:val="00922A64"/>
    <w:rsid w:val="00922A67"/>
    <w:rsid w:val="00922AA1"/>
    <w:rsid w:val="00922AC4"/>
    <w:rsid w:val="00922AE1"/>
    <w:rsid w:val="00922AEF"/>
    <w:rsid w:val="00922AF7"/>
    <w:rsid w:val="00922B12"/>
    <w:rsid w:val="00922B26"/>
    <w:rsid w:val="00922B47"/>
    <w:rsid w:val="00922BB4"/>
    <w:rsid w:val="00922BBA"/>
    <w:rsid w:val="00922C08"/>
    <w:rsid w:val="00922C19"/>
    <w:rsid w:val="00922C2D"/>
    <w:rsid w:val="00922C4C"/>
    <w:rsid w:val="00922C54"/>
    <w:rsid w:val="00922C56"/>
    <w:rsid w:val="00922CBA"/>
    <w:rsid w:val="00922CBB"/>
    <w:rsid w:val="00922CD4"/>
    <w:rsid w:val="00922CE3"/>
    <w:rsid w:val="00922CEA"/>
    <w:rsid w:val="00922CF6"/>
    <w:rsid w:val="00922D09"/>
    <w:rsid w:val="00922D10"/>
    <w:rsid w:val="00922D11"/>
    <w:rsid w:val="00922D20"/>
    <w:rsid w:val="00922D3D"/>
    <w:rsid w:val="00922DCE"/>
    <w:rsid w:val="00922DEE"/>
    <w:rsid w:val="00922E02"/>
    <w:rsid w:val="00922E8B"/>
    <w:rsid w:val="00922EE7"/>
    <w:rsid w:val="00922F1B"/>
    <w:rsid w:val="00922F2C"/>
    <w:rsid w:val="00922FEE"/>
    <w:rsid w:val="00923016"/>
    <w:rsid w:val="00923092"/>
    <w:rsid w:val="0092309B"/>
    <w:rsid w:val="00923104"/>
    <w:rsid w:val="0092313A"/>
    <w:rsid w:val="009231D0"/>
    <w:rsid w:val="009231EA"/>
    <w:rsid w:val="009231ED"/>
    <w:rsid w:val="00923263"/>
    <w:rsid w:val="0092327F"/>
    <w:rsid w:val="00923299"/>
    <w:rsid w:val="009232B4"/>
    <w:rsid w:val="00923315"/>
    <w:rsid w:val="00923356"/>
    <w:rsid w:val="00923358"/>
    <w:rsid w:val="00923381"/>
    <w:rsid w:val="009233A5"/>
    <w:rsid w:val="009233E3"/>
    <w:rsid w:val="009233FD"/>
    <w:rsid w:val="00923475"/>
    <w:rsid w:val="00923482"/>
    <w:rsid w:val="009234B6"/>
    <w:rsid w:val="009234D2"/>
    <w:rsid w:val="009234E1"/>
    <w:rsid w:val="0092350A"/>
    <w:rsid w:val="00923512"/>
    <w:rsid w:val="00923534"/>
    <w:rsid w:val="00923577"/>
    <w:rsid w:val="00923586"/>
    <w:rsid w:val="0092358F"/>
    <w:rsid w:val="009235DC"/>
    <w:rsid w:val="00923605"/>
    <w:rsid w:val="00923606"/>
    <w:rsid w:val="0092367A"/>
    <w:rsid w:val="0092367F"/>
    <w:rsid w:val="00923682"/>
    <w:rsid w:val="00923690"/>
    <w:rsid w:val="009236A3"/>
    <w:rsid w:val="009236D3"/>
    <w:rsid w:val="009236DA"/>
    <w:rsid w:val="009236E3"/>
    <w:rsid w:val="009236FA"/>
    <w:rsid w:val="0092371E"/>
    <w:rsid w:val="0092372F"/>
    <w:rsid w:val="00923769"/>
    <w:rsid w:val="0092378F"/>
    <w:rsid w:val="009237BD"/>
    <w:rsid w:val="009237BF"/>
    <w:rsid w:val="009237F9"/>
    <w:rsid w:val="00923806"/>
    <w:rsid w:val="0092381F"/>
    <w:rsid w:val="00923847"/>
    <w:rsid w:val="0092384F"/>
    <w:rsid w:val="00923856"/>
    <w:rsid w:val="009238B8"/>
    <w:rsid w:val="009238BC"/>
    <w:rsid w:val="009238C2"/>
    <w:rsid w:val="009238D3"/>
    <w:rsid w:val="009238D7"/>
    <w:rsid w:val="009238DE"/>
    <w:rsid w:val="0092390C"/>
    <w:rsid w:val="0092391C"/>
    <w:rsid w:val="0092394C"/>
    <w:rsid w:val="0092395A"/>
    <w:rsid w:val="00923962"/>
    <w:rsid w:val="0092396F"/>
    <w:rsid w:val="0092397F"/>
    <w:rsid w:val="00923995"/>
    <w:rsid w:val="009239AE"/>
    <w:rsid w:val="009239F0"/>
    <w:rsid w:val="00923A23"/>
    <w:rsid w:val="00923A24"/>
    <w:rsid w:val="00923A53"/>
    <w:rsid w:val="00923AA1"/>
    <w:rsid w:val="00923B39"/>
    <w:rsid w:val="00923B42"/>
    <w:rsid w:val="00923B53"/>
    <w:rsid w:val="00923B69"/>
    <w:rsid w:val="00923BBA"/>
    <w:rsid w:val="00923BC4"/>
    <w:rsid w:val="00923BE4"/>
    <w:rsid w:val="00923C02"/>
    <w:rsid w:val="00923C0C"/>
    <w:rsid w:val="00923C25"/>
    <w:rsid w:val="00923C78"/>
    <w:rsid w:val="00923C7B"/>
    <w:rsid w:val="00923CA2"/>
    <w:rsid w:val="00923CA8"/>
    <w:rsid w:val="00923CF2"/>
    <w:rsid w:val="00923CF4"/>
    <w:rsid w:val="00923D8E"/>
    <w:rsid w:val="00923DA2"/>
    <w:rsid w:val="00923DA3"/>
    <w:rsid w:val="00923DF2"/>
    <w:rsid w:val="00923E0D"/>
    <w:rsid w:val="00923E35"/>
    <w:rsid w:val="00923E4E"/>
    <w:rsid w:val="00923E5B"/>
    <w:rsid w:val="00923EB1"/>
    <w:rsid w:val="00923EC2"/>
    <w:rsid w:val="00923ECB"/>
    <w:rsid w:val="00923EDA"/>
    <w:rsid w:val="00923F14"/>
    <w:rsid w:val="00923F1A"/>
    <w:rsid w:val="00923F26"/>
    <w:rsid w:val="00923F4A"/>
    <w:rsid w:val="00923F58"/>
    <w:rsid w:val="00923F5E"/>
    <w:rsid w:val="00923F6B"/>
    <w:rsid w:val="00923FB2"/>
    <w:rsid w:val="00923FEF"/>
    <w:rsid w:val="00924019"/>
    <w:rsid w:val="00924051"/>
    <w:rsid w:val="00924055"/>
    <w:rsid w:val="00924087"/>
    <w:rsid w:val="0092411D"/>
    <w:rsid w:val="0092413B"/>
    <w:rsid w:val="00924205"/>
    <w:rsid w:val="0092422F"/>
    <w:rsid w:val="00924244"/>
    <w:rsid w:val="00924291"/>
    <w:rsid w:val="0092429D"/>
    <w:rsid w:val="009242D0"/>
    <w:rsid w:val="00924305"/>
    <w:rsid w:val="00924317"/>
    <w:rsid w:val="0092432D"/>
    <w:rsid w:val="00924335"/>
    <w:rsid w:val="0092433C"/>
    <w:rsid w:val="00924345"/>
    <w:rsid w:val="0092437A"/>
    <w:rsid w:val="009243DF"/>
    <w:rsid w:val="009243FC"/>
    <w:rsid w:val="0092441A"/>
    <w:rsid w:val="00924423"/>
    <w:rsid w:val="0092443A"/>
    <w:rsid w:val="009244E7"/>
    <w:rsid w:val="009244F6"/>
    <w:rsid w:val="009244FA"/>
    <w:rsid w:val="0092451A"/>
    <w:rsid w:val="00924589"/>
    <w:rsid w:val="009245AB"/>
    <w:rsid w:val="009245D1"/>
    <w:rsid w:val="009245E0"/>
    <w:rsid w:val="00924614"/>
    <w:rsid w:val="00924628"/>
    <w:rsid w:val="0092468E"/>
    <w:rsid w:val="0092469E"/>
    <w:rsid w:val="009246C4"/>
    <w:rsid w:val="009246E5"/>
    <w:rsid w:val="00924701"/>
    <w:rsid w:val="0092470D"/>
    <w:rsid w:val="0092471F"/>
    <w:rsid w:val="0092472B"/>
    <w:rsid w:val="00924750"/>
    <w:rsid w:val="00924766"/>
    <w:rsid w:val="0092476B"/>
    <w:rsid w:val="00924773"/>
    <w:rsid w:val="0092477B"/>
    <w:rsid w:val="009247A2"/>
    <w:rsid w:val="009247BA"/>
    <w:rsid w:val="009247F6"/>
    <w:rsid w:val="00924818"/>
    <w:rsid w:val="0092484B"/>
    <w:rsid w:val="0092484C"/>
    <w:rsid w:val="009248DB"/>
    <w:rsid w:val="0092490A"/>
    <w:rsid w:val="00924911"/>
    <w:rsid w:val="00924931"/>
    <w:rsid w:val="0092493A"/>
    <w:rsid w:val="00924943"/>
    <w:rsid w:val="00924955"/>
    <w:rsid w:val="0092496C"/>
    <w:rsid w:val="009249B7"/>
    <w:rsid w:val="009249DD"/>
    <w:rsid w:val="00924A0C"/>
    <w:rsid w:val="00924A32"/>
    <w:rsid w:val="00924A3F"/>
    <w:rsid w:val="00924A41"/>
    <w:rsid w:val="00924AA0"/>
    <w:rsid w:val="00924AB2"/>
    <w:rsid w:val="00924AC6"/>
    <w:rsid w:val="00924ACB"/>
    <w:rsid w:val="00924AD5"/>
    <w:rsid w:val="00924AFC"/>
    <w:rsid w:val="00924B03"/>
    <w:rsid w:val="00924B11"/>
    <w:rsid w:val="00924B28"/>
    <w:rsid w:val="00924B46"/>
    <w:rsid w:val="00924B56"/>
    <w:rsid w:val="00924B58"/>
    <w:rsid w:val="00924B5D"/>
    <w:rsid w:val="00924B79"/>
    <w:rsid w:val="00924BF5"/>
    <w:rsid w:val="00924C14"/>
    <w:rsid w:val="00924C4B"/>
    <w:rsid w:val="00924CA3"/>
    <w:rsid w:val="00924CC7"/>
    <w:rsid w:val="00924CE6"/>
    <w:rsid w:val="00924D6A"/>
    <w:rsid w:val="00924D81"/>
    <w:rsid w:val="00924DD0"/>
    <w:rsid w:val="00924DF6"/>
    <w:rsid w:val="00924DFE"/>
    <w:rsid w:val="00924E03"/>
    <w:rsid w:val="00924E07"/>
    <w:rsid w:val="00924E0F"/>
    <w:rsid w:val="00924E26"/>
    <w:rsid w:val="00924E52"/>
    <w:rsid w:val="00924E77"/>
    <w:rsid w:val="00924ED2"/>
    <w:rsid w:val="00924EED"/>
    <w:rsid w:val="00924F04"/>
    <w:rsid w:val="00924F20"/>
    <w:rsid w:val="00924F47"/>
    <w:rsid w:val="00924F51"/>
    <w:rsid w:val="00924F56"/>
    <w:rsid w:val="00924FC8"/>
    <w:rsid w:val="0092503E"/>
    <w:rsid w:val="0092506C"/>
    <w:rsid w:val="0092506D"/>
    <w:rsid w:val="0092507B"/>
    <w:rsid w:val="00925085"/>
    <w:rsid w:val="0092508F"/>
    <w:rsid w:val="00925099"/>
    <w:rsid w:val="009250AF"/>
    <w:rsid w:val="009250B7"/>
    <w:rsid w:val="009250BE"/>
    <w:rsid w:val="009250E5"/>
    <w:rsid w:val="009250E9"/>
    <w:rsid w:val="00925110"/>
    <w:rsid w:val="00925154"/>
    <w:rsid w:val="00925183"/>
    <w:rsid w:val="009251B9"/>
    <w:rsid w:val="009251CA"/>
    <w:rsid w:val="009251DF"/>
    <w:rsid w:val="00925209"/>
    <w:rsid w:val="00925211"/>
    <w:rsid w:val="00925247"/>
    <w:rsid w:val="0092529E"/>
    <w:rsid w:val="009252A8"/>
    <w:rsid w:val="009252BD"/>
    <w:rsid w:val="009252CA"/>
    <w:rsid w:val="009252FA"/>
    <w:rsid w:val="0092533C"/>
    <w:rsid w:val="00925345"/>
    <w:rsid w:val="00925373"/>
    <w:rsid w:val="00925397"/>
    <w:rsid w:val="009253AB"/>
    <w:rsid w:val="009253C5"/>
    <w:rsid w:val="009253C7"/>
    <w:rsid w:val="009253FF"/>
    <w:rsid w:val="0092547D"/>
    <w:rsid w:val="0092549A"/>
    <w:rsid w:val="009254A5"/>
    <w:rsid w:val="00925509"/>
    <w:rsid w:val="0092550A"/>
    <w:rsid w:val="00925576"/>
    <w:rsid w:val="0092557C"/>
    <w:rsid w:val="0092558E"/>
    <w:rsid w:val="009255CA"/>
    <w:rsid w:val="009255EE"/>
    <w:rsid w:val="0092560E"/>
    <w:rsid w:val="00925620"/>
    <w:rsid w:val="0092562B"/>
    <w:rsid w:val="00925630"/>
    <w:rsid w:val="00925632"/>
    <w:rsid w:val="00925656"/>
    <w:rsid w:val="00925675"/>
    <w:rsid w:val="00925690"/>
    <w:rsid w:val="009256A2"/>
    <w:rsid w:val="009256B0"/>
    <w:rsid w:val="009256DE"/>
    <w:rsid w:val="009256E7"/>
    <w:rsid w:val="0092570E"/>
    <w:rsid w:val="0092572A"/>
    <w:rsid w:val="0092572E"/>
    <w:rsid w:val="0092574C"/>
    <w:rsid w:val="0092574F"/>
    <w:rsid w:val="00925767"/>
    <w:rsid w:val="009257DC"/>
    <w:rsid w:val="00925843"/>
    <w:rsid w:val="00925846"/>
    <w:rsid w:val="00925860"/>
    <w:rsid w:val="009258D4"/>
    <w:rsid w:val="009258D8"/>
    <w:rsid w:val="00925995"/>
    <w:rsid w:val="00925996"/>
    <w:rsid w:val="009259C5"/>
    <w:rsid w:val="00925A0F"/>
    <w:rsid w:val="00925A12"/>
    <w:rsid w:val="00925A28"/>
    <w:rsid w:val="00925A2D"/>
    <w:rsid w:val="00925A36"/>
    <w:rsid w:val="00925A41"/>
    <w:rsid w:val="00925A63"/>
    <w:rsid w:val="00925ABC"/>
    <w:rsid w:val="00925AF7"/>
    <w:rsid w:val="00925B08"/>
    <w:rsid w:val="00925B34"/>
    <w:rsid w:val="00925B6B"/>
    <w:rsid w:val="00925B6C"/>
    <w:rsid w:val="00925B93"/>
    <w:rsid w:val="00925BA0"/>
    <w:rsid w:val="00925BA5"/>
    <w:rsid w:val="00925BC2"/>
    <w:rsid w:val="00925BF6"/>
    <w:rsid w:val="00925C07"/>
    <w:rsid w:val="00925C10"/>
    <w:rsid w:val="00925C26"/>
    <w:rsid w:val="00925C5B"/>
    <w:rsid w:val="00925C68"/>
    <w:rsid w:val="00925C85"/>
    <w:rsid w:val="00925C88"/>
    <w:rsid w:val="00925CBD"/>
    <w:rsid w:val="00925CDD"/>
    <w:rsid w:val="00925CFD"/>
    <w:rsid w:val="00925D66"/>
    <w:rsid w:val="00925D71"/>
    <w:rsid w:val="00925D81"/>
    <w:rsid w:val="00925D8C"/>
    <w:rsid w:val="00925DA6"/>
    <w:rsid w:val="00925DFE"/>
    <w:rsid w:val="00925EEA"/>
    <w:rsid w:val="00925EF2"/>
    <w:rsid w:val="00925F2A"/>
    <w:rsid w:val="00925F3F"/>
    <w:rsid w:val="00925F65"/>
    <w:rsid w:val="00925F6D"/>
    <w:rsid w:val="00925F6E"/>
    <w:rsid w:val="00925F8F"/>
    <w:rsid w:val="00925FB0"/>
    <w:rsid w:val="00925FF7"/>
    <w:rsid w:val="00926003"/>
    <w:rsid w:val="00926035"/>
    <w:rsid w:val="0092607E"/>
    <w:rsid w:val="0092607F"/>
    <w:rsid w:val="00926084"/>
    <w:rsid w:val="00926091"/>
    <w:rsid w:val="00926144"/>
    <w:rsid w:val="00926195"/>
    <w:rsid w:val="009261A5"/>
    <w:rsid w:val="009261CE"/>
    <w:rsid w:val="00926203"/>
    <w:rsid w:val="00926204"/>
    <w:rsid w:val="00926239"/>
    <w:rsid w:val="00926248"/>
    <w:rsid w:val="0092625E"/>
    <w:rsid w:val="00926270"/>
    <w:rsid w:val="009262D0"/>
    <w:rsid w:val="009262E0"/>
    <w:rsid w:val="009262E1"/>
    <w:rsid w:val="0092631E"/>
    <w:rsid w:val="0092633B"/>
    <w:rsid w:val="0092636F"/>
    <w:rsid w:val="00926380"/>
    <w:rsid w:val="00926383"/>
    <w:rsid w:val="00926385"/>
    <w:rsid w:val="009263DA"/>
    <w:rsid w:val="009263EA"/>
    <w:rsid w:val="00926407"/>
    <w:rsid w:val="00926431"/>
    <w:rsid w:val="0092643B"/>
    <w:rsid w:val="0092644D"/>
    <w:rsid w:val="00926465"/>
    <w:rsid w:val="0092647D"/>
    <w:rsid w:val="009264A1"/>
    <w:rsid w:val="009264BE"/>
    <w:rsid w:val="009264C9"/>
    <w:rsid w:val="009264CB"/>
    <w:rsid w:val="009264D6"/>
    <w:rsid w:val="00926513"/>
    <w:rsid w:val="0092652C"/>
    <w:rsid w:val="00926550"/>
    <w:rsid w:val="00926590"/>
    <w:rsid w:val="009265B9"/>
    <w:rsid w:val="009265D3"/>
    <w:rsid w:val="009265FA"/>
    <w:rsid w:val="00926616"/>
    <w:rsid w:val="0092664E"/>
    <w:rsid w:val="0092665D"/>
    <w:rsid w:val="009266A1"/>
    <w:rsid w:val="0092671B"/>
    <w:rsid w:val="00926723"/>
    <w:rsid w:val="00926732"/>
    <w:rsid w:val="0092674E"/>
    <w:rsid w:val="00926751"/>
    <w:rsid w:val="009267AC"/>
    <w:rsid w:val="00926860"/>
    <w:rsid w:val="0092687D"/>
    <w:rsid w:val="0092689B"/>
    <w:rsid w:val="009268C3"/>
    <w:rsid w:val="009268E9"/>
    <w:rsid w:val="0092694B"/>
    <w:rsid w:val="0092696A"/>
    <w:rsid w:val="0092699E"/>
    <w:rsid w:val="009269B7"/>
    <w:rsid w:val="009269F4"/>
    <w:rsid w:val="00926A58"/>
    <w:rsid w:val="00926AFC"/>
    <w:rsid w:val="00926B0F"/>
    <w:rsid w:val="00926B21"/>
    <w:rsid w:val="00926B22"/>
    <w:rsid w:val="00926BAC"/>
    <w:rsid w:val="00926BB8"/>
    <w:rsid w:val="00926BB9"/>
    <w:rsid w:val="00926BF2"/>
    <w:rsid w:val="00926C24"/>
    <w:rsid w:val="00926C46"/>
    <w:rsid w:val="00926C90"/>
    <w:rsid w:val="00926CB6"/>
    <w:rsid w:val="00926D02"/>
    <w:rsid w:val="00926D13"/>
    <w:rsid w:val="00926D17"/>
    <w:rsid w:val="00926D1A"/>
    <w:rsid w:val="00926D32"/>
    <w:rsid w:val="00926D5C"/>
    <w:rsid w:val="00926D6C"/>
    <w:rsid w:val="00926D8D"/>
    <w:rsid w:val="00926DA2"/>
    <w:rsid w:val="00926DC5"/>
    <w:rsid w:val="00926DD6"/>
    <w:rsid w:val="00926E10"/>
    <w:rsid w:val="00926E16"/>
    <w:rsid w:val="00926E5B"/>
    <w:rsid w:val="00926EBC"/>
    <w:rsid w:val="00926EC0"/>
    <w:rsid w:val="00926EF2"/>
    <w:rsid w:val="00926EF3"/>
    <w:rsid w:val="00926F34"/>
    <w:rsid w:val="00926FCD"/>
    <w:rsid w:val="00927006"/>
    <w:rsid w:val="00927064"/>
    <w:rsid w:val="00927069"/>
    <w:rsid w:val="00927090"/>
    <w:rsid w:val="009270A3"/>
    <w:rsid w:val="009270E7"/>
    <w:rsid w:val="009270F7"/>
    <w:rsid w:val="00927106"/>
    <w:rsid w:val="0092710F"/>
    <w:rsid w:val="0092712F"/>
    <w:rsid w:val="00927147"/>
    <w:rsid w:val="00927149"/>
    <w:rsid w:val="009271BD"/>
    <w:rsid w:val="009271D3"/>
    <w:rsid w:val="009271E0"/>
    <w:rsid w:val="00927252"/>
    <w:rsid w:val="009272A8"/>
    <w:rsid w:val="009272D4"/>
    <w:rsid w:val="00927330"/>
    <w:rsid w:val="00927363"/>
    <w:rsid w:val="009273A8"/>
    <w:rsid w:val="009273BB"/>
    <w:rsid w:val="009273DB"/>
    <w:rsid w:val="009273F4"/>
    <w:rsid w:val="0092740E"/>
    <w:rsid w:val="0092742A"/>
    <w:rsid w:val="0092744F"/>
    <w:rsid w:val="00927459"/>
    <w:rsid w:val="00927492"/>
    <w:rsid w:val="00927543"/>
    <w:rsid w:val="00927579"/>
    <w:rsid w:val="0092758A"/>
    <w:rsid w:val="0092759D"/>
    <w:rsid w:val="009275F6"/>
    <w:rsid w:val="0092761F"/>
    <w:rsid w:val="00927620"/>
    <w:rsid w:val="0092762E"/>
    <w:rsid w:val="0092765F"/>
    <w:rsid w:val="00927678"/>
    <w:rsid w:val="009276C0"/>
    <w:rsid w:val="00927701"/>
    <w:rsid w:val="0092771A"/>
    <w:rsid w:val="0092772D"/>
    <w:rsid w:val="00927761"/>
    <w:rsid w:val="00927777"/>
    <w:rsid w:val="009277C9"/>
    <w:rsid w:val="009277EA"/>
    <w:rsid w:val="00927814"/>
    <w:rsid w:val="00927818"/>
    <w:rsid w:val="00927832"/>
    <w:rsid w:val="00927889"/>
    <w:rsid w:val="00927897"/>
    <w:rsid w:val="009278BA"/>
    <w:rsid w:val="009278C8"/>
    <w:rsid w:val="009278DB"/>
    <w:rsid w:val="0092794A"/>
    <w:rsid w:val="0092794D"/>
    <w:rsid w:val="0092796C"/>
    <w:rsid w:val="00927985"/>
    <w:rsid w:val="0092798E"/>
    <w:rsid w:val="00927998"/>
    <w:rsid w:val="009279E6"/>
    <w:rsid w:val="00927A23"/>
    <w:rsid w:val="00927A7D"/>
    <w:rsid w:val="00927B1B"/>
    <w:rsid w:val="00927B6E"/>
    <w:rsid w:val="00927B89"/>
    <w:rsid w:val="00927BA7"/>
    <w:rsid w:val="00927BC8"/>
    <w:rsid w:val="00927BEA"/>
    <w:rsid w:val="00927BEE"/>
    <w:rsid w:val="00927C1D"/>
    <w:rsid w:val="00927C40"/>
    <w:rsid w:val="00927CC9"/>
    <w:rsid w:val="00927CE4"/>
    <w:rsid w:val="00927D5F"/>
    <w:rsid w:val="00927DD0"/>
    <w:rsid w:val="00927E21"/>
    <w:rsid w:val="00927E29"/>
    <w:rsid w:val="00927E44"/>
    <w:rsid w:val="00927E7B"/>
    <w:rsid w:val="00927EA4"/>
    <w:rsid w:val="00927F2D"/>
    <w:rsid w:val="00927F49"/>
    <w:rsid w:val="00927F6B"/>
    <w:rsid w:val="00927F6D"/>
    <w:rsid w:val="00927F79"/>
    <w:rsid w:val="00927FE8"/>
    <w:rsid w:val="00927FF4"/>
    <w:rsid w:val="00930013"/>
    <w:rsid w:val="009300A5"/>
    <w:rsid w:val="009300AE"/>
    <w:rsid w:val="009300F3"/>
    <w:rsid w:val="0093010F"/>
    <w:rsid w:val="00930148"/>
    <w:rsid w:val="00930199"/>
    <w:rsid w:val="009301A7"/>
    <w:rsid w:val="009301BD"/>
    <w:rsid w:val="009301D4"/>
    <w:rsid w:val="009301DE"/>
    <w:rsid w:val="00930203"/>
    <w:rsid w:val="0093023D"/>
    <w:rsid w:val="0093025D"/>
    <w:rsid w:val="0093026C"/>
    <w:rsid w:val="00930279"/>
    <w:rsid w:val="0093027C"/>
    <w:rsid w:val="009302C1"/>
    <w:rsid w:val="009302EE"/>
    <w:rsid w:val="009303B9"/>
    <w:rsid w:val="009303E6"/>
    <w:rsid w:val="009303EE"/>
    <w:rsid w:val="00930429"/>
    <w:rsid w:val="0093045A"/>
    <w:rsid w:val="00930466"/>
    <w:rsid w:val="00930469"/>
    <w:rsid w:val="00930485"/>
    <w:rsid w:val="009304E0"/>
    <w:rsid w:val="009304FB"/>
    <w:rsid w:val="0093051D"/>
    <w:rsid w:val="00930540"/>
    <w:rsid w:val="00930580"/>
    <w:rsid w:val="009305A4"/>
    <w:rsid w:val="009305B8"/>
    <w:rsid w:val="00930658"/>
    <w:rsid w:val="009306AD"/>
    <w:rsid w:val="009306B5"/>
    <w:rsid w:val="009306BB"/>
    <w:rsid w:val="009306CF"/>
    <w:rsid w:val="009306FE"/>
    <w:rsid w:val="009307AC"/>
    <w:rsid w:val="009307E2"/>
    <w:rsid w:val="009307FF"/>
    <w:rsid w:val="0093081B"/>
    <w:rsid w:val="0093085D"/>
    <w:rsid w:val="0093085F"/>
    <w:rsid w:val="0093088E"/>
    <w:rsid w:val="009308C4"/>
    <w:rsid w:val="009308CB"/>
    <w:rsid w:val="009308E6"/>
    <w:rsid w:val="00930956"/>
    <w:rsid w:val="00930961"/>
    <w:rsid w:val="00930977"/>
    <w:rsid w:val="00930995"/>
    <w:rsid w:val="00930996"/>
    <w:rsid w:val="009309E1"/>
    <w:rsid w:val="00930A2D"/>
    <w:rsid w:val="00930A37"/>
    <w:rsid w:val="00930A3A"/>
    <w:rsid w:val="00930A47"/>
    <w:rsid w:val="00930A5F"/>
    <w:rsid w:val="00930A6B"/>
    <w:rsid w:val="00930A87"/>
    <w:rsid w:val="00930AA2"/>
    <w:rsid w:val="00930AA7"/>
    <w:rsid w:val="00930AD0"/>
    <w:rsid w:val="00930AD2"/>
    <w:rsid w:val="00930B33"/>
    <w:rsid w:val="00930B8B"/>
    <w:rsid w:val="00930B9B"/>
    <w:rsid w:val="00930BA6"/>
    <w:rsid w:val="00930BD8"/>
    <w:rsid w:val="00930BEB"/>
    <w:rsid w:val="00930BF3"/>
    <w:rsid w:val="00930C38"/>
    <w:rsid w:val="00930C3D"/>
    <w:rsid w:val="00930C61"/>
    <w:rsid w:val="00930C65"/>
    <w:rsid w:val="00930C69"/>
    <w:rsid w:val="00930C84"/>
    <w:rsid w:val="00930CF4"/>
    <w:rsid w:val="00930CFC"/>
    <w:rsid w:val="00930D0C"/>
    <w:rsid w:val="00930D21"/>
    <w:rsid w:val="00930D9F"/>
    <w:rsid w:val="00930DA1"/>
    <w:rsid w:val="00930DE8"/>
    <w:rsid w:val="00930DEB"/>
    <w:rsid w:val="00930E32"/>
    <w:rsid w:val="00930E38"/>
    <w:rsid w:val="00930E3B"/>
    <w:rsid w:val="00930E4C"/>
    <w:rsid w:val="00930E5E"/>
    <w:rsid w:val="00930E83"/>
    <w:rsid w:val="00930E87"/>
    <w:rsid w:val="00930E99"/>
    <w:rsid w:val="00930EA3"/>
    <w:rsid w:val="00930EBC"/>
    <w:rsid w:val="00930ED3"/>
    <w:rsid w:val="00930F07"/>
    <w:rsid w:val="00930F22"/>
    <w:rsid w:val="00930F79"/>
    <w:rsid w:val="00930F7A"/>
    <w:rsid w:val="00930FB6"/>
    <w:rsid w:val="00930FBE"/>
    <w:rsid w:val="00930FFC"/>
    <w:rsid w:val="0093103A"/>
    <w:rsid w:val="00931061"/>
    <w:rsid w:val="00931092"/>
    <w:rsid w:val="009310E7"/>
    <w:rsid w:val="00931116"/>
    <w:rsid w:val="0093117A"/>
    <w:rsid w:val="0093117D"/>
    <w:rsid w:val="009311BA"/>
    <w:rsid w:val="009311BB"/>
    <w:rsid w:val="009311D1"/>
    <w:rsid w:val="0093126D"/>
    <w:rsid w:val="0093128C"/>
    <w:rsid w:val="009312BD"/>
    <w:rsid w:val="009312C5"/>
    <w:rsid w:val="009312E7"/>
    <w:rsid w:val="0093133E"/>
    <w:rsid w:val="009313B0"/>
    <w:rsid w:val="009313C5"/>
    <w:rsid w:val="0093140A"/>
    <w:rsid w:val="0093144C"/>
    <w:rsid w:val="0093145D"/>
    <w:rsid w:val="00931499"/>
    <w:rsid w:val="009314A5"/>
    <w:rsid w:val="009314BD"/>
    <w:rsid w:val="009314EE"/>
    <w:rsid w:val="009314FD"/>
    <w:rsid w:val="00931544"/>
    <w:rsid w:val="00931580"/>
    <w:rsid w:val="00931593"/>
    <w:rsid w:val="009315A1"/>
    <w:rsid w:val="009315B9"/>
    <w:rsid w:val="009315DB"/>
    <w:rsid w:val="009315E9"/>
    <w:rsid w:val="009315FB"/>
    <w:rsid w:val="009315FC"/>
    <w:rsid w:val="009315FF"/>
    <w:rsid w:val="00931637"/>
    <w:rsid w:val="00931653"/>
    <w:rsid w:val="00931680"/>
    <w:rsid w:val="00931690"/>
    <w:rsid w:val="009316A2"/>
    <w:rsid w:val="00931720"/>
    <w:rsid w:val="00931739"/>
    <w:rsid w:val="00931746"/>
    <w:rsid w:val="009317A7"/>
    <w:rsid w:val="009317AF"/>
    <w:rsid w:val="009317D8"/>
    <w:rsid w:val="009317F8"/>
    <w:rsid w:val="00931825"/>
    <w:rsid w:val="00931845"/>
    <w:rsid w:val="00931881"/>
    <w:rsid w:val="00931893"/>
    <w:rsid w:val="009318E8"/>
    <w:rsid w:val="00931917"/>
    <w:rsid w:val="00931923"/>
    <w:rsid w:val="00931937"/>
    <w:rsid w:val="0093193F"/>
    <w:rsid w:val="0093194A"/>
    <w:rsid w:val="00931951"/>
    <w:rsid w:val="00931966"/>
    <w:rsid w:val="00931988"/>
    <w:rsid w:val="009319E3"/>
    <w:rsid w:val="009319EF"/>
    <w:rsid w:val="00931A19"/>
    <w:rsid w:val="00931A3D"/>
    <w:rsid w:val="00931A81"/>
    <w:rsid w:val="00931A9A"/>
    <w:rsid w:val="00931AC9"/>
    <w:rsid w:val="00931AD0"/>
    <w:rsid w:val="00931AEE"/>
    <w:rsid w:val="00931B4F"/>
    <w:rsid w:val="00931BC5"/>
    <w:rsid w:val="00931BCA"/>
    <w:rsid w:val="00931C05"/>
    <w:rsid w:val="00931C14"/>
    <w:rsid w:val="00931C3B"/>
    <w:rsid w:val="00931C60"/>
    <w:rsid w:val="00931C80"/>
    <w:rsid w:val="00931C85"/>
    <w:rsid w:val="00931C96"/>
    <w:rsid w:val="00931CAF"/>
    <w:rsid w:val="00931CCD"/>
    <w:rsid w:val="00931D15"/>
    <w:rsid w:val="00931D63"/>
    <w:rsid w:val="00931D9C"/>
    <w:rsid w:val="00931D9D"/>
    <w:rsid w:val="00931DC1"/>
    <w:rsid w:val="00931DCC"/>
    <w:rsid w:val="00931DED"/>
    <w:rsid w:val="00931DF0"/>
    <w:rsid w:val="00931E1C"/>
    <w:rsid w:val="00931E66"/>
    <w:rsid w:val="00931E70"/>
    <w:rsid w:val="00931E73"/>
    <w:rsid w:val="00931F0F"/>
    <w:rsid w:val="00931F83"/>
    <w:rsid w:val="00931F88"/>
    <w:rsid w:val="00931F96"/>
    <w:rsid w:val="00931FA7"/>
    <w:rsid w:val="00931FD2"/>
    <w:rsid w:val="00931FD7"/>
    <w:rsid w:val="00931FDC"/>
    <w:rsid w:val="00931FEE"/>
    <w:rsid w:val="00932021"/>
    <w:rsid w:val="00932028"/>
    <w:rsid w:val="00932034"/>
    <w:rsid w:val="0093207D"/>
    <w:rsid w:val="00932104"/>
    <w:rsid w:val="00932126"/>
    <w:rsid w:val="0093216A"/>
    <w:rsid w:val="00932182"/>
    <w:rsid w:val="0093218E"/>
    <w:rsid w:val="009321F3"/>
    <w:rsid w:val="00932220"/>
    <w:rsid w:val="00932229"/>
    <w:rsid w:val="0093223D"/>
    <w:rsid w:val="009322D6"/>
    <w:rsid w:val="009322FE"/>
    <w:rsid w:val="00932312"/>
    <w:rsid w:val="0093232B"/>
    <w:rsid w:val="0093233F"/>
    <w:rsid w:val="00932362"/>
    <w:rsid w:val="00932367"/>
    <w:rsid w:val="0093238D"/>
    <w:rsid w:val="0093239C"/>
    <w:rsid w:val="00932407"/>
    <w:rsid w:val="00932494"/>
    <w:rsid w:val="00932498"/>
    <w:rsid w:val="0093249C"/>
    <w:rsid w:val="009324A7"/>
    <w:rsid w:val="00932517"/>
    <w:rsid w:val="00932546"/>
    <w:rsid w:val="00932558"/>
    <w:rsid w:val="00932561"/>
    <w:rsid w:val="0093256A"/>
    <w:rsid w:val="0093256C"/>
    <w:rsid w:val="0093258B"/>
    <w:rsid w:val="0093258C"/>
    <w:rsid w:val="009325C3"/>
    <w:rsid w:val="009325E2"/>
    <w:rsid w:val="00932627"/>
    <w:rsid w:val="0093263E"/>
    <w:rsid w:val="00932663"/>
    <w:rsid w:val="009326C5"/>
    <w:rsid w:val="009326DB"/>
    <w:rsid w:val="00932735"/>
    <w:rsid w:val="00932744"/>
    <w:rsid w:val="0093277F"/>
    <w:rsid w:val="00932783"/>
    <w:rsid w:val="009327DA"/>
    <w:rsid w:val="00932800"/>
    <w:rsid w:val="0093283E"/>
    <w:rsid w:val="0093285E"/>
    <w:rsid w:val="00932868"/>
    <w:rsid w:val="0093289C"/>
    <w:rsid w:val="009328D0"/>
    <w:rsid w:val="009328D4"/>
    <w:rsid w:val="0093296C"/>
    <w:rsid w:val="00932A03"/>
    <w:rsid w:val="00932A78"/>
    <w:rsid w:val="00932A88"/>
    <w:rsid w:val="00932AE1"/>
    <w:rsid w:val="00932AEE"/>
    <w:rsid w:val="00932AF5"/>
    <w:rsid w:val="00932B04"/>
    <w:rsid w:val="00932B62"/>
    <w:rsid w:val="00932B73"/>
    <w:rsid w:val="00932BBF"/>
    <w:rsid w:val="00932BC2"/>
    <w:rsid w:val="00932BC3"/>
    <w:rsid w:val="00932BE5"/>
    <w:rsid w:val="00932BED"/>
    <w:rsid w:val="00932BFF"/>
    <w:rsid w:val="00932C2E"/>
    <w:rsid w:val="00932C63"/>
    <w:rsid w:val="00932C65"/>
    <w:rsid w:val="00932CAC"/>
    <w:rsid w:val="00932D3A"/>
    <w:rsid w:val="00932D4C"/>
    <w:rsid w:val="00932D5E"/>
    <w:rsid w:val="00932D7F"/>
    <w:rsid w:val="00932D9A"/>
    <w:rsid w:val="00932D9C"/>
    <w:rsid w:val="00932DC4"/>
    <w:rsid w:val="00932DFE"/>
    <w:rsid w:val="00932E10"/>
    <w:rsid w:val="00932E28"/>
    <w:rsid w:val="00932E33"/>
    <w:rsid w:val="00932E35"/>
    <w:rsid w:val="00932E39"/>
    <w:rsid w:val="00932E3E"/>
    <w:rsid w:val="00932E61"/>
    <w:rsid w:val="00932E95"/>
    <w:rsid w:val="00932ECA"/>
    <w:rsid w:val="00932EE2"/>
    <w:rsid w:val="00932EE4"/>
    <w:rsid w:val="00932F0F"/>
    <w:rsid w:val="00932F58"/>
    <w:rsid w:val="00932F70"/>
    <w:rsid w:val="00932FCA"/>
    <w:rsid w:val="00932FFA"/>
    <w:rsid w:val="00933021"/>
    <w:rsid w:val="00933029"/>
    <w:rsid w:val="00933035"/>
    <w:rsid w:val="0093304B"/>
    <w:rsid w:val="00933066"/>
    <w:rsid w:val="00933071"/>
    <w:rsid w:val="009330AF"/>
    <w:rsid w:val="009330E9"/>
    <w:rsid w:val="009330EF"/>
    <w:rsid w:val="009330F4"/>
    <w:rsid w:val="0093311E"/>
    <w:rsid w:val="00933121"/>
    <w:rsid w:val="00933162"/>
    <w:rsid w:val="0093317F"/>
    <w:rsid w:val="0093323B"/>
    <w:rsid w:val="00933261"/>
    <w:rsid w:val="00933273"/>
    <w:rsid w:val="009332B0"/>
    <w:rsid w:val="009332E8"/>
    <w:rsid w:val="009332E9"/>
    <w:rsid w:val="00933357"/>
    <w:rsid w:val="0093335A"/>
    <w:rsid w:val="00933371"/>
    <w:rsid w:val="00933389"/>
    <w:rsid w:val="0093338B"/>
    <w:rsid w:val="009333AE"/>
    <w:rsid w:val="00933410"/>
    <w:rsid w:val="00933439"/>
    <w:rsid w:val="00933497"/>
    <w:rsid w:val="009334D5"/>
    <w:rsid w:val="009334E0"/>
    <w:rsid w:val="009334E2"/>
    <w:rsid w:val="009334EC"/>
    <w:rsid w:val="009334ED"/>
    <w:rsid w:val="0093350D"/>
    <w:rsid w:val="0093352F"/>
    <w:rsid w:val="0093356E"/>
    <w:rsid w:val="00933583"/>
    <w:rsid w:val="009335B8"/>
    <w:rsid w:val="009335D7"/>
    <w:rsid w:val="009335ED"/>
    <w:rsid w:val="0093361B"/>
    <w:rsid w:val="0093365F"/>
    <w:rsid w:val="00933683"/>
    <w:rsid w:val="009336BE"/>
    <w:rsid w:val="009336FD"/>
    <w:rsid w:val="0093370B"/>
    <w:rsid w:val="00933739"/>
    <w:rsid w:val="0093374C"/>
    <w:rsid w:val="00933762"/>
    <w:rsid w:val="00933770"/>
    <w:rsid w:val="00933779"/>
    <w:rsid w:val="009337AA"/>
    <w:rsid w:val="009337E4"/>
    <w:rsid w:val="00933801"/>
    <w:rsid w:val="0093382F"/>
    <w:rsid w:val="009338C5"/>
    <w:rsid w:val="009338F5"/>
    <w:rsid w:val="0093390D"/>
    <w:rsid w:val="0093393E"/>
    <w:rsid w:val="0093394F"/>
    <w:rsid w:val="00933951"/>
    <w:rsid w:val="00933964"/>
    <w:rsid w:val="0093396F"/>
    <w:rsid w:val="00933981"/>
    <w:rsid w:val="00933985"/>
    <w:rsid w:val="009339B6"/>
    <w:rsid w:val="009339BE"/>
    <w:rsid w:val="009339C6"/>
    <w:rsid w:val="009339DE"/>
    <w:rsid w:val="009339F7"/>
    <w:rsid w:val="00933A05"/>
    <w:rsid w:val="00933A62"/>
    <w:rsid w:val="00933AA4"/>
    <w:rsid w:val="00933B03"/>
    <w:rsid w:val="00933B1C"/>
    <w:rsid w:val="00933B28"/>
    <w:rsid w:val="00933B53"/>
    <w:rsid w:val="00933B9C"/>
    <w:rsid w:val="00933BDC"/>
    <w:rsid w:val="00933C0D"/>
    <w:rsid w:val="00933C19"/>
    <w:rsid w:val="00933C2B"/>
    <w:rsid w:val="00933C98"/>
    <w:rsid w:val="00933CE2"/>
    <w:rsid w:val="00933CEE"/>
    <w:rsid w:val="00933D09"/>
    <w:rsid w:val="00933D23"/>
    <w:rsid w:val="00933D77"/>
    <w:rsid w:val="00933D79"/>
    <w:rsid w:val="00933D7C"/>
    <w:rsid w:val="00933D83"/>
    <w:rsid w:val="00933DA2"/>
    <w:rsid w:val="00933DA3"/>
    <w:rsid w:val="00933DD0"/>
    <w:rsid w:val="00933DFE"/>
    <w:rsid w:val="00933E45"/>
    <w:rsid w:val="00933E5C"/>
    <w:rsid w:val="00933E6D"/>
    <w:rsid w:val="00933E7B"/>
    <w:rsid w:val="00933E95"/>
    <w:rsid w:val="00933EC4"/>
    <w:rsid w:val="00933EE0"/>
    <w:rsid w:val="00933EFF"/>
    <w:rsid w:val="00933F47"/>
    <w:rsid w:val="00933F57"/>
    <w:rsid w:val="00933F69"/>
    <w:rsid w:val="00933FA8"/>
    <w:rsid w:val="00933FB5"/>
    <w:rsid w:val="00933FD9"/>
    <w:rsid w:val="00933FF3"/>
    <w:rsid w:val="0093401D"/>
    <w:rsid w:val="009340F3"/>
    <w:rsid w:val="0093415B"/>
    <w:rsid w:val="0093418E"/>
    <w:rsid w:val="009341B6"/>
    <w:rsid w:val="009341B7"/>
    <w:rsid w:val="009341D1"/>
    <w:rsid w:val="009341F2"/>
    <w:rsid w:val="009341F5"/>
    <w:rsid w:val="0093421B"/>
    <w:rsid w:val="00934260"/>
    <w:rsid w:val="00934261"/>
    <w:rsid w:val="0093427D"/>
    <w:rsid w:val="009342A8"/>
    <w:rsid w:val="009342D9"/>
    <w:rsid w:val="009342DF"/>
    <w:rsid w:val="0093431C"/>
    <w:rsid w:val="0093434E"/>
    <w:rsid w:val="0093436F"/>
    <w:rsid w:val="0093439C"/>
    <w:rsid w:val="0093439D"/>
    <w:rsid w:val="009343CF"/>
    <w:rsid w:val="009343E6"/>
    <w:rsid w:val="0093440F"/>
    <w:rsid w:val="00934434"/>
    <w:rsid w:val="00934489"/>
    <w:rsid w:val="009344A3"/>
    <w:rsid w:val="009344AB"/>
    <w:rsid w:val="0093459A"/>
    <w:rsid w:val="009345D3"/>
    <w:rsid w:val="009345DE"/>
    <w:rsid w:val="00934660"/>
    <w:rsid w:val="009346C5"/>
    <w:rsid w:val="009346D6"/>
    <w:rsid w:val="009346E2"/>
    <w:rsid w:val="009346F6"/>
    <w:rsid w:val="00934711"/>
    <w:rsid w:val="00934745"/>
    <w:rsid w:val="00934753"/>
    <w:rsid w:val="00934754"/>
    <w:rsid w:val="00934756"/>
    <w:rsid w:val="0093477A"/>
    <w:rsid w:val="009347B4"/>
    <w:rsid w:val="009347B9"/>
    <w:rsid w:val="009347C6"/>
    <w:rsid w:val="009347CD"/>
    <w:rsid w:val="009347FE"/>
    <w:rsid w:val="00934814"/>
    <w:rsid w:val="0093481E"/>
    <w:rsid w:val="0093486A"/>
    <w:rsid w:val="009348F1"/>
    <w:rsid w:val="009348F8"/>
    <w:rsid w:val="00934964"/>
    <w:rsid w:val="009349DF"/>
    <w:rsid w:val="00934A09"/>
    <w:rsid w:val="00934A47"/>
    <w:rsid w:val="00934A4E"/>
    <w:rsid w:val="00934ACD"/>
    <w:rsid w:val="00934B97"/>
    <w:rsid w:val="00934B99"/>
    <w:rsid w:val="00934BF2"/>
    <w:rsid w:val="00934C03"/>
    <w:rsid w:val="00934C40"/>
    <w:rsid w:val="00934C8E"/>
    <w:rsid w:val="00934D3B"/>
    <w:rsid w:val="00934D71"/>
    <w:rsid w:val="00934DBA"/>
    <w:rsid w:val="00934DC5"/>
    <w:rsid w:val="00934DEF"/>
    <w:rsid w:val="00934E22"/>
    <w:rsid w:val="00934E7C"/>
    <w:rsid w:val="00934E9E"/>
    <w:rsid w:val="00934EDF"/>
    <w:rsid w:val="00934F12"/>
    <w:rsid w:val="00934F13"/>
    <w:rsid w:val="00934F50"/>
    <w:rsid w:val="00934F67"/>
    <w:rsid w:val="00934F78"/>
    <w:rsid w:val="00934F93"/>
    <w:rsid w:val="00934FA7"/>
    <w:rsid w:val="00934FB6"/>
    <w:rsid w:val="00934FEB"/>
    <w:rsid w:val="00934FEE"/>
    <w:rsid w:val="00934FFD"/>
    <w:rsid w:val="00935003"/>
    <w:rsid w:val="00935019"/>
    <w:rsid w:val="0093501C"/>
    <w:rsid w:val="0093502F"/>
    <w:rsid w:val="00935041"/>
    <w:rsid w:val="00935078"/>
    <w:rsid w:val="0093507D"/>
    <w:rsid w:val="009350A3"/>
    <w:rsid w:val="009350F9"/>
    <w:rsid w:val="00935117"/>
    <w:rsid w:val="00935189"/>
    <w:rsid w:val="0093519E"/>
    <w:rsid w:val="009351AB"/>
    <w:rsid w:val="009351C0"/>
    <w:rsid w:val="009351EE"/>
    <w:rsid w:val="0093521F"/>
    <w:rsid w:val="00935224"/>
    <w:rsid w:val="0093522C"/>
    <w:rsid w:val="00935256"/>
    <w:rsid w:val="00935268"/>
    <w:rsid w:val="009352BB"/>
    <w:rsid w:val="009352D3"/>
    <w:rsid w:val="00935361"/>
    <w:rsid w:val="009353A4"/>
    <w:rsid w:val="009353AE"/>
    <w:rsid w:val="009353CA"/>
    <w:rsid w:val="009353E2"/>
    <w:rsid w:val="009353EE"/>
    <w:rsid w:val="009353F7"/>
    <w:rsid w:val="00935409"/>
    <w:rsid w:val="00935432"/>
    <w:rsid w:val="0093544C"/>
    <w:rsid w:val="00935456"/>
    <w:rsid w:val="00935463"/>
    <w:rsid w:val="0093549E"/>
    <w:rsid w:val="009354BE"/>
    <w:rsid w:val="009354DB"/>
    <w:rsid w:val="00935530"/>
    <w:rsid w:val="0093553F"/>
    <w:rsid w:val="0093556D"/>
    <w:rsid w:val="00935591"/>
    <w:rsid w:val="00935595"/>
    <w:rsid w:val="009355A1"/>
    <w:rsid w:val="009355A5"/>
    <w:rsid w:val="009355C5"/>
    <w:rsid w:val="009355CE"/>
    <w:rsid w:val="00935616"/>
    <w:rsid w:val="009356FE"/>
    <w:rsid w:val="00935710"/>
    <w:rsid w:val="0093571A"/>
    <w:rsid w:val="00935725"/>
    <w:rsid w:val="00935755"/>
    <w:rsid w:val="009357C7"/>
    <w:rsid w:val="009357E8"/>
    <w:rsid w:val="009357EC"/>
    <w:rsid w:val="0093580F"/>
    <w:rsid w:val="00935815"/>
    <w:rsid w:val="00935833"/>
    <w:rsid w:val="00935834"/>
    <w:rsid w:val="009358A0"/>
    <w:rsid w:val="009358A1"/>
    <w:rsid w:val="009358C4"/>
    <w:rsid w:val="0093599E"/>
    <w:rsid w:val="00935A34"/>
    <w:rsid w:val="00935A4A"/>
    <w:rsid w:val="00935A7A"/>
    <w:rsid w:val="00935A80"/>
    <w:rsid w:val="00935A9E"/>
    <w:rsid w:val="00935AA2"/>
    <w:rsid w:val="00935B29"/>
    <w:rsid w:val="00935B2F"/>
    <w:rsid w:val="00935B46"/>
    <w:rsid w:val="00935B65"/>
    <w:rsid w:val="00935B66"/>
    <w:rsid w:val="00935B9C"/>
    <w:rsid w:val="00935BA0"/>
    <w:rsid w:val="00935C04"/>
    <w:rsid w:val="00935C16"/>
    <w:rsid w:val="00935C47"/>
    <w:rsid w:val="00935C5F"/>
    <w:rsid w:val="00935C7C"/>
    <w:rsid w:val="00935CD0"/>
    <w:rsid w:val="00935CD4"/>
    <w:rsid w:val="00935CF0"/>
    <w:rsid w:val="00935D15"/>
    <w:rsid w:val="00935D23"/>
    <w:rsid w:val="00935D54"/>
    <w:rsid w:val="00935D65"/>
    <w:rsid w:val="00935D7E"/>
    <w:rsid w:val="00935D9F"/>
    <w:rsid w:val="00935DBB"/>
    <w:rsid w:val="00935DC9"/>
    <w:rsid w:val="00935DD7"/>
    <w:rsid w:val="00935DE6"/>
    <w:rsid w:val="00935DFA"/>
    <w:rsid w:val="00935E2A"/>
    <w:rsid w:val="00935E86"/>
    <w:rsid w:val="00935E97"/>
    <w:rsid w:val="00935EB2"/>
    <w:rsid w:val="00935EEA"/>
    <w:rsid w:val="00935EEB"/>
    <w:rsid w:val="00935F38"/>
    <w:rsid w:val="00935F46"/>
    <w:rsid w:val="00935F8A"/>
    <w:rsid w:val="00935F9C"/>
    <w:rsid w:val="00935FC6"/>
    <w:rsid w:val="00935FE2"/>
    <w:rsid w:val="0093604A"/>
    <w:rsid w:val="00936054"/>
    <w:rsid w:val="00936070"/>
    <w:rsid w:val="00936081"/>
    <w:rsid w:val="0093608B"/>
    <w:rsid w:val="0093608F"/>
    <w:rsid w:val="009360D4"/>
    <w:rsid w:val="009360D8"/>
    <w:rsid w:val="00936106"/>
    <w:rsid w:val="00936116"/>
    <w:rsid w:val="0093612C"/>
    <w:rsid w:val="00936140"/>
    <w:rsid w:val="00936145"/>
    <w:rsid w:val="0093615D"/>
    <w:rsid w:val="0093616A"/>
    <w:rsid w:val="0093618C"/>
    <w:rsid w:val="0093618D"/>
    <w:rsid w:val="00936197"/>
    <w:rsid w:val="00936205"/>
    <w:rsid w:val="00936268"/>
    <w:rsid w:val="00936275"/>
    <w:rsid w:val="009362BD"/>
    <w:rsid w:val="009362C7"/>
    <w:rsid w:val="009362F0"/>
    <w:rsid w:val="009362F8"/>
    <w:rsid w:val="00936303"/>
    <w:rsid w:val="0093632B"/>
    <w:rsid w:val="0093632E"/>
    <w:rsid w:val="00936359"/>
    <w:rsid w:val="009363D5"/>
    <w:rsid w:val="009363E5"/>
    <w:rsid w:val="009363F4"/>
    <w:rsid w:val="00936413"/>
    <w:rsid w:val="00936421"/>
    <w:rsid w:val="00936445"/>
    <w:rsid w:val="00936455"/>
    <w:rsid w:val="0093646F"/>
    <w:rsid w:val="00936474"/>
    <w:rsid w:val="0093647A"/>
    <w:rsid w:val="00936493"/>
    <w:rsid w:val="009364C4"/>
    <w:rsid w:val="009364C8"/>
    <w:rsid w:val="009364F1"/>
    <w:rsid w:val="00936550"/>
    <w:rsid w:val="00936555"/>
    <w:rsid w:val="0093655A"/>
    <w:rsid w:val="0093661D"/>
    <w:rsid w:val="00936621"/>
    <w:rsid w:val="00936646"/>
    <w:rsid w:val="0093667D"/>
    <w:rsid w:val="0093669A"/>
    <w:rsid w:val="0093669C"/>
    <w:rsid w:val="009366BD"/>
    <w:rsid w:val="0093676F"/>
    <w:rsid w:val="00936790"/>
    <w:rsid w:val="009367E1"/>
    <w:rsid w:val="009367F9"/>
    <w:rsid w:val="0093682A"/>
    <w:rsid w:val="0093682D"/>
    <w:rsid w:val="0093682F"/>
    <w:rsid w:val="0093688C"/>
    <w:rsid w:val="009368B5"/>
    <w:rsid w:val="009368C9"/>
    <w:rsid w:val="009368CF"/>
    <w:rsid w:val="00936924"/>
    <w:rsid w:val="00936969"/>
    <w:rsid w:val="0093696B"/>
    <w:rsid w:val="00936974"/>
    <w:rsid w:val="00936983"/>
    <w:rsid w:val="0093698D"/>
    <w:rsid w:val="009369AF"/>
    <w:rsid w:val="009369BE"/>
    <w:rsid w:val="009369D8"/>
    <w:rsid w:val="009369F5"/>
    <w:rsid w:val="009369FA"/>
    <w:rsid w:val="00936A64"/>
    <w:rsid w:val="00936A74"/>
    <w:rsid w:val="00936ADB"/>
    <w:rsid w:val="00936AF2"/>
    <w:rsid w:val="00936B61"/>
    <w:rsid w:val="00936BA3"/>
    <w:rsid w:val="00936BA5"/>
    <w:rsid w:val="00936BBE"/>
    <w:rsid w:val="00936BEF"/>
    <w:rsid w:val="00936BF3"/>
    <w:rsid w:val="00936C00"/>
    <w:rsid w:val="00936C19"/>
    <w:rsid w:val="00936C22"/>
    <w:rsid w:val="00936C2D"/>
    <w:rsid w:val="00936C38"/>
    <w:rsid w:val="00936C49"/>
    <w:rsid w:val="00936C52"/>
    <w:rsid w:val="00936C55"/>
    <w:rsid w:val="00936C61"/>
    <w:rsid w:val="00936CB7"/>
    <w:rsid w:val="00936CC3"/>
    <w:rsid w:val="00936D2A"/>
    <w:rsid w:val="00936D3B"/>
    <w:rsid w:val="00936DED"/>
    <w:rsid w:val="00936E0B"/>
    <w:rsid w:val="00936E21"/>
    <w:rsid w:val="00936E35"/>
    <w:rsid w:val="00936E7C"/>
    <w:rsid w:val="00936E8A"/>
    <w:rsid w:val="00936EF4"/>
    <w:rsid w:val="00936F0C"/>
    <w:rsid w:val="00936F40"/>
    <w:rsid w:val="00936F51"/>
    <w:rsid w:val="00936FB1"/>
    <w:rsid w:val="00936FB6"/>
    <w:rsid w:val="00937005"/>
    <w:rsid w:val="0093700A"/>
    <w:rsid w:val="00937018"/>
    <w:rsid w:val="00937040"/>
    <w:rsid w:val="00937052"/>
    <w:rsid w:val="009370F3"/>
    <w:rsid w:val="0093711E"/>
    <w:rsid w:val="00937134"/>
    <w:rsid w:val="00937158"/>
    <w:rsid w:val="00937167"/>
    <w:rsid w:val="00937177"/>
    <w:rsid w:val="009371AD"/>
    <w:rsid w:val="009371B7"/>
    <w:rsid w:val="009371CA"/>
    <w:rsid w:val="009371D6"/>
    <w:rsid w:val="009371E1"/>
    <w:rsid w:val="009371F1"/>
    <w:rsid w:val="00937225"/>
    <w:rsid w:val="00937229"/>
    <w:rsid w:val="009372A0"/>
    <w:rsid w:val="009372AD"/>
    <w:rsid w:val="009372EC"/>
    <w:rsid w:val="0093730C"/>
    <w:rsid w:val="00937310"/>
    <w:rsid w:val="00937334"/>
    <w:rsid w:val="00937338"/>
    <w:rsid w:val="00937363"/>
    <w:rsid w:val="00937390"/>
    <w:rsid w:val="009373D1"/>
    <w:rsid w:val="009373E8"/>
    <w:rsid w:val="009373FD"/>
    <w:rsid w:val="0093742D"/>
    <w:rsid w:val="00937490"/>
    <w:rsid w:val="009374DB"/>
    <w:rsid w:val="00937598"/>
    <w:rsid w:val="009375B3"/>
    <w:rsid w:val="0093766C"/>
    <w:rsid w:val="00937679"/>
    <w:rsid w:val="0093767C"/>
    <w:rsid w:val="00937688"/>
    <w:rsid w:val="0093768B"/>
    <w:rsid w:val="009376AB"/>
    <w:rsid w:val="009376ED"/>
    <w:rsid w:val="009376FB"/>
    <w:rsid w:val="0093770D"/>
    <w:rsid w:val="00937751"/>
    <w:rsid w:val="009377AB"/>
    <w:rsid w:val="009377B1"/>
    <w:rsid w:val="009377B7"/>
    <w:rsid w:val="009377B8"/>
    <w:rsid w:val="009377C3"/>
    <w:rsid w:val="009377CA"/>
    <w:rsid w:val="009377E8"/>
    <w:rsid w:val="0093781E"/>
    <w:rsid w:val="00937825"/>
    <w:rsid w:val="0093782B"/>
    <w:rsid w:val="00937867"/>
    <w:rsid w:val="009378D4"/>
    <w:rsid w:val="009378D7"/>
    <w:rsid w:val="0093791D"/>
    <w:rsid w:val="0093795F"/>
    <w:rsid w:val="009379D6"/>
    <w:rsid w:val="009379DF"/>
    <w:rsid w:val="00937A1C"/>
    <w:rsid w:val="00937A2F"/>
    <w:rsid w:val="00937A70"/>
    <w:rsid w:val="00937A8D"/>
    <w:rsid w:val="00937AD8"/>
    <w:rsid w:val="00937AE7"/>
    <w:rsid w:val="00937B25"/>
    <w:rsid w:val="00937B2F"/>
    <w:rsid w:val="00937B36"/>
    <w:rsid w:val="00937B6F"/>
    <w:rsid w:val="00937B74"/>
    <w:rsid w:val="00937B8B"/>
    <w:rsid w:val="00937BA2"/>
    <w:rsid w:val="00937BDD"/>
    <w:rsid w:val="00937BF7"/>
    <w:rsid w:val="00937C28"/>
    <w:rsid w:val="00937C45"/>
    <w:rsid w:val="00937C56"/>
    <w:rsid w:val="00937C67"/>
    <w:rsid w:val="00937C97"/>
    <w:rsid w:val="00937CD3"/>
    <w:rsid w:val="00937D2C"/>
    <w:rsid w:val="00937D57"/>
    <w:rsid w:val="00937D78"/>
    <w:rsid w:val="00937D96"/>
    <w:rsid w:val="00937DF1"/>
    <w:rsid w:val="00937E1D"/>
    <w:rsid w:val="00937E41"/>
    <w:rsid w:val="00937ED0"/>
    <w:rsid w:val="00937EFE"/>
    <w:rsid w:val="00937F18"/>
    <w:rsid w:val="00937F33"/>
    <w:rsid w:val="00937F3B"/>
    <w:rsid w:val="00937FBF"/>
    <w:rsid w:val="00937FCD"/>
    <w:rsid w:val="00940019"/>
    <w:rsid w:val="0094007D"/>
    <w:rsid w:val="0094007E"/>
    <w:rsid w:val="009400B8"/>
    <w:rsid w:val="009400DE"/>
    <w:rsid w:val="009400FD"/>
    <w:rsid w:val="00940123"/>
    <w:rsid w:val="0094012A"/>
    <w:rsid w:val="00940171"/>
    <w:rsid w:val="00940186"/>
    <w:rsid w:val="0094018B"/>
    <w:rsid w:val="00940199"/>
    <w:rsid w:val="009401BF"/>
    <w:rsid w:val="009401C5"/>
    <w:rsid w:val="009401DA"/>
    <w:rsid w:val="009401E6"/>
    <w:rsid w:val="00940215"/>
    <w:rsid w:val="0094024E"/>
    <w:rsid w:val="0094026B"/>
    <w:rsid w:val="0094027C"/>
    <w:rsid w:val="00940281"/>
    <w:rsid w:val="009402A7"/>
    <w:rsid w:val="009402E1"/>
    <w:rsid w:val="00940357"/>
    <w:rsid w:val="009403A4"/>
    <w:rsid w:val="009403C3"/>
    <w:rsid w:val="0094042B"/>
    <w:rsid w:val="00940464"/>
    <w:rsid w:val="009404A5"/>
    <w:rsid w:val="009404B4"/>
    <w:rsid w:val="009404FA"/>
    <w:rsid w:val="0094056A"/>
    <w:rsid w:val="00940576"/>
    <w:rsid w:val="0094057C"/>
    <w:rsid w:val="00940598"/>
    <w:rsid w:val="009405CF"/>
    <w:rsid w:val="009405DE"/>
    <w:rsid w:val="00940608"/>
    <w:rsid w:val="0094069D"/>
    <w:rsid w:val="009406B7"/>
    <w:rsid w:val="009406D6"/>
    <w:rsid w:val="00940700"/>
    <w:rsid w:val="0094071F"/>
    <w:rsid w:val="0094072F"/>
    <w:rsid w:val="00940743"/>
    <w:rsid w:val="0094076C"/>
    <w:rsid w:val="009407B3"/>
    <w:rsid w:val="009407CD"/>
    <w:rsid w:val="009407D3"/>
    <w:rsid w:val="009407F3"/>
    <w:rsid w:val="009407F4"/>
    <w:rsid w:val="009407F7"/>
    <w:rsid w:val="00940826"/>
    <w:rsid w:val="0094089C"/>
    <w:rsid w:val="009408D0"/>
    <w:rsid w:val="009408DD"/>
    <w:rsid w:val="009408F0"/>
    <w:rsid w:val="00940904"/>
    <w:rsid w:val="00940939"/>
    <w:rsid w:val="009409F2"/>
    <w:rsid w:val="00940A52"/>
    <w:rsid w:val="00940A7E"/>
    <w:rsid w:val="00940A9A"/>
    <w:rsid w:val="00940AD8"/>
    <w:rsid w:val="00940B43"/>
    <w:rsid w:val="00940B51"/>
    <w:rsid w:val="00940B65"/>
    <w:rsid w:val="00940B6B"/>
    <w:rsid w:val="00940BBA"/>
    <w:rsid w:val="00940BC3"/>
    <w:rsid w:val="00940BD5"/>
    <w:rsid w:val="00940BDC"/>
    <w:rsid w:val="00940BE7"/>
    <w:rsid w:val="00940C20"/>
    <w:rsid w:val="00940C22"/>
    <w:rsid w:val="00940C29"/>
    <w:rsid w:val="00940C5B"/>
    <w:rsid w:val="00940C68"/>
    <w:rsid w:val="00940C99"/>
    <w:rsid w:val="00940CA3"/>
    <w:rsid w:val="00940CF4"/>
    <w:rsid w:val="00940D4D"/>
    <w:rsid w:val="00940D70"/>
    <w:rsid w:val="00940DED"/>
    <w:rsid w:val="00940E04"/>
    <w:rsid w:val="00940E82"/>
    <w:rsid w:val="00940EAF"/>
    <w:rsid w:val="00940ECE"/>
    <w:rsid w:val="00940F3E"/>
    <w:rsid w:val="00940FA6"/>
    <w:rsid w:val="00940FA7"/>
    <w:rsid w:val="00940FC7"/>
    <w:rsid w:val="00941007"/>
    <w:rsid w:val="00941015"/>
    <w:rsid w:val="0094103D"/>
    <w:rsid w:val="0094104A"/>
    <w:rsid w:val="00941073"/>
    <w:rsid w:val="009410A6"/>
    <w:rsid w:val="009410AD"/>
    <w:rsid w:val="009410B7"/>
    <w:rsid w:val="009410C3"/>
    <w:rsid w:val="009410E3"/>
    <w:rsid w:val="009410E9"/>
    <w:rsid w:val="00941139"/>
    <w:rsid w:val="00941172"/>
    <w:rsid w:val="00941179"/>
    <w:rsid w:val="00941199"/>
    <w:rsid w:val="009411AD"/>
    <w:rsid w:val="009411C3"/>
    <w:rsid w:val="009411D1"/>
    <w:rsid w:val="009411F0"/>
    <w:rsid w:val="009411FD"/>
    <w:rsid w:val="0094120E"/>
    <w:rsid w:val="00941217"/>
    <w:rsid w:val="00941222"/>
    <w:rsid w:val="00941269"/>
    <w:rsid w:val="0094126D"/>
    <w:rsid w:val="009412D8"/>
    <w:rsid w:val="00941348"/>
    <w:rsid w:val="009413E6"/>
    <w:rsid w:val="0094141C"/>
    <w:rsid w:val="0094148C"/>
    <w:rsid w:val="00941498"/>
    <w:rsid w:val="009414A9"/>
    <w:rsid w:val="009414D3"/>
    <w:rsid w:val="009414F5"/>
    <w:rsid w:val="00941519"/>
    <w:rsid w:val="00941528"/>
    <w:rsid w:val="0094152C"/>
    <w:rsid w:val="0094156A"/>
    <w:rsid w:val="0094158E"/>
    <w:rsid w:val="009415B5"/>
    <w:rsid w:val="009415E7"/>
    <w:rsid w:val="009415EE"/>
    <w:rsid w:val="009415F6"/>
    <w:rsid w:val="00941614"/>
    <w:rsid w:val="00941690"/>
    <w:rsid w:val="009416CE"/>
    <w:rsid w:val="009416E7"/>
    <w:rsid w:val="009416EF"/>
    <w:rsid w:val="00941706"/>
    <w:rsid w:val="00941707"/>
    <w:rsid w:val="009417A2"/>
    <w:rsid w:val="009417F2"/>
    <w:rsid w:val="0094187D"/>
    <w:rsid w:val="0094188A"/>
    <w:rsid w:val="009418A3"/>
    <w:rsid w:val="009418A6"/>
    <w:rsid w:val="009418BD"/>
    <w:rsid w:val="009418ED"/>
    <w:rsid w:val="00941918"/>
    <w:rsid w:val="00941925"/>
    <w:rsid w:val="00941933"/>
    <w:rsid w:val="0094197F"/>
    <w:rsid w:val="0094198E"/>
    <w:rsid w:val="009419D7"/>
    <w:rsid w:val="009419D9"/>
    <w:rsid w:val="009419EE"/>
    <w:rsid w:val="00941A08"/>
    <w:rsid w:val="00941AC1"/>
    <w:rsid w:val="00941AC5"/>
    <w:rsid w:val="00941B17"/>
    <w:rsid w:val="00941B2C"/>
    <w:rsid w:val="00941B80"/>
    <w:rsid w:val="00941BC9"/>
    <w:rsid w:val="00941BE4"/>
    <w:rsid w:val="00941BEE"/>
    <w:rsid w:val="00941C0E"/>
    <w:rsid w:val="00941C42"/>
    <w:rsid w:val="00941C59"/>
    <w:rsid w:val="00941C63"/>
    <w:rsid w:val="00941C6C"/>
    <w:rsid w:val="00941C98"/>
    <w:rsid w:val="00941CB4"/>
    <w:rsid w:val="00941D2F"/>
    <w:rsid w:val="00941D52"/>
    <w:rsid w:val="00941D6A"/>
    <w:rsid w:val="00941DBF"/>
    <w:rsid w:val="00941DC6"/>
    <w:rsid w:val="00941E07"/>
    <w:rsid w:val="00941E60"/>
    <w:rsid w:val="00941EAC"/>
    <w:rsid w:val="00941ECF"/>
    <w:rsid w:val="00941ED8"/>
    <w:rsid w:val="00941F0D"/>
    <w:rsid w:val="00941F99"/>
    <w:rsid w:val="00941FAE"/>
    <w:rsid w:val="00942042"/>
    <w:rsid w:val="0094208D"/>
    <w:rsid w:val="00942090"/>
    <w:rsid w:val="009420EF"/>
    <w:rsid w:val="009420F6"/>
    <w:rsid w:val="00942102"/>
    <w:rsid w:val="00942115"/>
    <w:rsid w:val="00942121"/>
    <w:rsid w:val="0094217A"/>
    <w:rsid w:val="00942184"/>
    <w:rsid w:val="00942190"/>
    <w:rsid w:val="00942193"/>
    <w:rsid w:val="0094219C"/>
    <w:rsid w:val="009421A8"/>
    <w:rsid w:val="009421EB"/>
    <w:rsid w:val="0094225A"/>
    <w:rsid w:val="0094227D"/>
    <w:rsid w:val="0094227F"/>
    <w:rsid w:val="0094229F"/>
    <w:rsid w:val="009422BC"/>
    <w:rsid w:val="009422F1"/>
    <w:rsid w:val="009422F3"/>
    <w:rsid w:val="00942314"/>
    <w:rsid w:val="00942381"/>
    <w:rsid w:val="00942408"/>
    <w:rsid w:val="00942426"/>
    <w:rsid w:val="00942432"/>
    <w:rsid w:val="0094247C"/>
    <w:rsid w:val="009424B7"/>
    <w:rsid w:val="009424EF"/>
    <w:rsid w:val="00942505"/>
    <w:rsid w:val="0094250A"/>
    <w:rsid w:val="00942530"/>
    <w:rsid w:val="0094254B"/>
    <w:rsid w:val="0094255D"/>
    <w:rsid w:val="00942561"/>
    <w:rsid w:val="0094256F"/>
    <w:rsid w:val="009425B5"/>
    <w:rsid w:val="009425D0"/>
    <w:rsid w:val="009425DE"/>
    <w:rsid w:val="00942634"/>
    <w:rsid w:val="0094266D"/>
    <w:rsid w:val="009426B1"/>
    <w:rsid w:val="009426C4"/>
    <w:rsid w:val="00942710"/>
    <w:rsid w:val="0094277C"/>
    <w:rsid w:val="00942798"/>
    <w:rsid w:val="009427C7"/>
    <w:rsid w:val="009427E3"/>
    <w:rsid w:val="009427E4"/>
    <w:rsid w:val="0094289D"/>
    <w:rsid w:val="009428C2"/>
    <w:rsid w:val="009428C5"/>
    <w:rsid w:val="009428F0"/>
    <w:rsid w:val="00942909"/>
    <w:rsid w:val="00942948"/>
    <w:rsid w:val="00942979"/>
    <w:rsid w:val="009429D5"/>
    <w:rsid w:val="009429DD"/>
    <w:rsid w:val="009429E3"/>
    <w:rsid w:val="00942A28"/>
    <w:rsid w:val="00942A3F"/>
    <w:rsid w:val="00942A45"/>
    <w:rsid w:val="00942A51"/>
    <w:rsid w:val="00942A62"/>
    <w:rsid w:val="00942A76"/>
    <w:rsid w:val="00942A92"/>
    <w:rsid w:val="00942AEF"/>
    <w:rsid w:val="00942AF9"/>
    <w:rsid w:val="00942B09"/>
    <w:rsid w:val="00942B31"/>
    <w:rsid w:val="00942B47"/>
    <w:rsid w:val="00942B4F"/>
    <w:rsid w:val="00942BE4"/>
    <w:rsid w:val="00942BEE"/>
    <w:rsid w:val="00942BFF"/>
    <w:rsid w:val="00942C01"/>
    <w:rsid w:val="00942C34"/>
    <w:rsid w:val="00942C55"/>
    <w:rsid w:val="00942C7C"/>
    <w:rsid w:val="00942CE1"/>
    <w:rsid w:val="00942CF8"/>
    <w:rsid w:val="00942D38"/>
    <w:rsid w:val="00942D4C"/>
    <w:rsid w:val="00942DE0"/>
    <w:rsid w:val="00942E1B"/>
    <w:rsid w:val="00942E48"/>
    <w:rsid w:val="00942E49"/>
    <w:rsid w:val="00942E89"/>
    <w:rsid w:val="00942E8B"/>
    <w:rsid w:val="00942E8E"/>
    <w:rsid w:val="00942EB6"/>
    <w:rsid w:val="00942ED9"/>
    <w:rsid w:val="00942EF4"/>
    <w:rsid w:val="00942F10"/>
    <w:rsid w:val="00942F18"/>
    <w:rsid w:val="00942F2B"/>
    <w:rsid w:val="00942F55"/>
    <w:rsid w:val="00942F56"/>
    <w:rsid w:val="00942F7F"/>
    <w:rsid w:val="00942F8C"/>
    <w:rsid w:val="00942FB3"/>
    <w:rsid w:val="00942FDE"/>
    <w:rsid w:val="0094300E"/>
    <w:rsid w:val="00943010"/>
    <w:rsid w:val="0094301E"/>
    <w:rsid w:val="00943047"/>
    <w:rsid w:val="009430B8"/>
    <w:rsid w:val="00943105"/>
    <w:rsid w:val="00943118"/>
    <w:rsid w:val="0094314D"/>
    <w:rsid w:val="0094316B"/>
    <w:rsid w:val="009431E7"/>
    <w:rsid w:val="0094320D"/>
    <w:rsid w:val="00943248"/>
    <w:rsid w:val="00943250"/>
    <w:rsid w:val="009432A4"/>
    <w:rsid w:val="00943310"/>
    <w:rsid w:val="00943329"/>
    <w:rsid w:val="00943369"/>
    <w:rsid w:val="00943376"/>
    <w:rsid w:val="00943382"/>
    <w:rsid w:val="00943412"/>
    <w:rsid w:val="00943456"/>
    <w:rsid w:val="00943466"/>
    <w:rsid w:val="0094346C"/>
    <w:rsid w:val="009434BD"/>
    <w:rsid w:val="009434F8"/>
    <w:rsid w:val="0094351F"/>
    <w:rsid w:val="0094354E"/>
    <w:rsid w:val="0094355E"/>
    <w:rsid w:val="00943634"/>
    <w:rsid w:val="00943663"/>
    <w:rsid w:val="00943675"/>
    <w:rsid w:val="00943680"/>
    <w:rsid w:val="00943688"/>
    <w:rsid w:val="009436B7"/>
    <w:rsid w:val="009436C7"/>
    <w:rsid w:val="009436D8"/>
    <w:rsid w:val="009436E4"/>
    <w:rsid w:val="009436EA"/>
    <w:rsid w:val="009436F8"/>
    <w:rsid w:val="00943723"/>
    <w:rsid w:val="00943728"/>
    <w:rsid w:val="00943732"/>
    <w:rsid w:val="00943742"/>
    <w:rsid w:val="00943743"/>
    <w:rsid w:val="00943780"/>
    <w:rsid w:val="0094378A"/>
    <w:rsid w:val="00943791"/>
    <w:rsid w:val="009437C5"/>
    <w:rsid w:val="0094384C"/>
    <w:rsid w:val="0094387D"/>
    <w:rsid w:val="00943894"/>
    <w:rsid w:val="009438DB"/>
    <w:rsid w:val="009438E3"/>
    <w:rsid w:val="009438F7"/>
    <w:rsid w:val="00943914"/>
    <w:rsid w:val="00943936"/>
    <w:rsid w:val="00943954"/>
    <w:rsid w:val="00943961"/>
    <w:rsid w:val="00943964"/>
    <w:rsid w:val="00943973"/>
    <w:rsid w:val="00943980"/>
    <w:rsid w:val="00943998"/>
    <w:rsid w:val="009439B6"/>
    <w:rsid w:val="009439EF"/>
    <w:rsid w:val="00943A09"/>
    <w:rsid w:val="00943A18"/>
    <w:rsid w:val="00943A30"/>
    <w:rsid w:val="00943A52"/>
    <w:rsid w:val="00943A85"/>
    <w:rsid w:val="00943ACF"/>
    <w:rsid w:val="00943AE3"/>
    <w:rsid w:val="00943AEC"/>
    <w:rsid w:val="00943AF5"/>
    <w:rsid w:val="00943B18"/>
    <w:rsid w:val="00943B2E"/>
    <w:rsid w:val="00943B67"/>
    <w:rsid w:val="00943B6F"/>
    <w:rsid w:val="00943B7E"/>
    <w:rsid w:val="00943B7F"/>
    <w:rsid w:val="00943B9B"/>
    <w:rsid w:val="00943C35"/>
    <w:rsid w:val="00943C3F"/>
    <w:rsid w:val="00943C73"/>
    <w:rsid w:val="00943C93"/>
    <w:rsid w:val="00943CD9"/>
    <w:rsid w:val="00943D0D"/>
    <w:rsid w:val="00943D6A"/>
    <w:rsid w:val="00943D91"/>
    <w:rsid w:val="00943DA1"/>
    <w:rsid w:val="00943DE8"/>
    <w:rsid w:val="00943E02"/>
    <w:rsid w:val="00943E3B"/>
    <w:rsid w:val="00943E68"/>
    <w:rsid w:val="00943E6E"/>
    <w:rsid w:val="00943E72"/>
    <w:rsid w:val="00943EC3"/>
    <w:rsid w:val="00943EDF"/>
    <w:rsid w:val="00943EF4"/>
    <w:rsid w:val="00943F04"/>
    <w:rsid w:val="00943F49"/>
    <w:rsid w:val="00943F4E"/>
    <w:rsid w:val="00943F64"/>
    <w:rsid w:val="00943F71"/>
    <w:rsid w:val="00943FA8"/>
    <w:rsid w:val="00943FBA"/>
    <w:rsid w:val="00943FC7"/>
    <w:rsid w:val="00944063"/>
    <w:rsid w:val="00944093"/>
    <w:rsid w:val="00944098"/>
    <w:rsid w:val="009440A7"/>
    <w:rsid w:val="009440BF"/>
    <w:rsid w:val="00944138"/>
    <w:rsid w:val="00944148"/>
    <w:rsid w:val="00944156"/>
    <w:rsid w:val="00944159"/>
    <w:rsid w:val="00944170"/>
    <w:rsid w:val="00944199"/>
    <w:rsid w:val="009441B4"/>
    <w:rsid w:val="009441BF"/>
    <w:rsid w:val="009441F5"/>
    <w:rsid w:val="00944210"/>
    <w:rsid w:val="00944219"/>
    <w:rsid w:val="0094422E"/>
    <w:rsid w:val="0094424F"/>
    <w:rsid w:val="00944266"/>
    <w:rsid w:val="00944277"/>
    <w:rsid w:val="0094429C"/>
    <w:rsid w:val="009442CA"/>
    <w:rsid w:val="009442D3"/>
    <w:rsid w:val="00944312"/>
    <w:rsid w:val="00944313"/>
    <w:rsid w:val="00944339"/>
    <w:rsid w:val="00944368"/>
    <w:rsid w:val="00944387"/>
    <w:rsid w:val="009443CB"/>
    <w:rsid w:val="009443D5"/>
    <w:rsid w:val="00944427"/>
    <w:rsid w:val="00944447"/>
    <w:rsid w:val="009444B3"/>
    <w:rsid w:val="009444C4"/>
    <w:rsid w:val="009444CB"/>
    <w:rsid w:val="009444E7"/>
    <w:rsid w:val="00944528"/>
    <w:rsid w:val="0094453C"/>
    <w:rsid w:val="00944560"/>
    <w:rsid w:val="00944582"/>
    <w:rsid w:val="0094459C"/>
    <w:rsid w:val="0094459E"/>
    <w:rsid w:val="00944632"/>
    <w:rsid w:val="00944638"/>
    <w:rsid w:val="00944641"/>
    <w:rsid w:val="009446D2"/>
    <w:rsid w:val="009446D8"/>
    <w:rsid w:val="009446F1"/>
    <w:rsid w:val="009446F5"/>
    <w:rsid w:val="00944702"/>
    <w:rsid w:val="0094473E"/>
    <w:rsid w:val="00944763"/>
    <w:rsid w:val="00944765"/>
    <w:rsid w:val="00944766"/>
    <w:rsid w:val="00944785"/>
    <w:rsid w:val="009447D0"/>
    <w:rsid w:val="009447DA"/>
    <w:rsid w:val="00944827"/>
    <w:rsid w:val="00944843"/>
    <w:rsid w:val="0094484F"/>
    <w:rsid w:val="00944864"/>
    <w:rsid w:val="00944981"/>
    <w:rsid w:val="00944988"/>
    <w:rsid w:val="009449AA"/>
    <w:rsid w:val="009449B5"/>
    <w:rsid w:val="009449EF"/>
    <w:rsid w:val="00944A25"/>
    <w:rsid w:val="00944A27"/>
    <w:rsid w:val="00944A94"/>
    <w:rsid w:val="00944A9A"/>
    <w:rsid w:val="00944A9B"/>
    <w:rsid w:val="00944AB3"/>
    <w:rsid w:val="00944AD4"/>
    <w:rsid w:val="00944AE1"/>
    <w:rsid w:val="00944AE7"/>
    <w:rsid w:val="00944AF2"/>
    <w:rsid w:val="00944B27"/>
    <w:rsid w:val="00944B33"/>
    <w:rsid w:val="00944B7B"/>
    <w:rsid w:val="00944B94"/>
    <w:rsid w:val="00944BE1"/>
    <w:rsid w:val="00944BFA"/>
    <w:rsid w:val="00944BFC"/>
    <w:rsid w:val="00944C01"/>
    <w:rsid w:val="00944C1A"/>
    <w:rsid w:val="00944C39"/>
    <w:rsid w:val="00944C58"/>
    <w:rsid w:val="00944C73"/>
    <w:rsid w:val="00944C84"/>
    <w:rsid w:val="00944CB1"/>
    <w:rsid w:val="00944CCD"/>
    <w:rsid w:val="00944CEC"/>
    <w:rsid w:val="00944D28"/>
    <w:rsid w:val="00944D38"/>
    <w:rsid w:val="00944D98"/>
    <w:rsid w:val="00944DAB"/>
    <w:rsid w:val="00944DDA"/>
    <w:rsid w:val="00944DED"/>
    <w:rsid w:val="00944DF0"/>
    <w:rsid w:val="00944E77"/>
    <w:rsid w:val="00944E7C"/>
    <w:rsid w:val="00944E9A"/>
    <w:rsid w:val="00944EAD"/>
    <w:rsid w:val="00944EB3"/>
    <w:rsid w:val="00944EDF"/>
    <w:rsid w:val="00944EEA"/>
    <w:rsid w:val="00944F5E"/>
    <w:rsid w:val="00944F7C"/>
    <w:rsid w:val="00945061"/>
    <w:rsid w:val="00945085"/>
    <w:rsid w:val="009450ED"/>
    <w:rsid w:val="009450F5"/>
    <w:rsid w:val="0094511B"/>
    <w:rsid w:val="0094512A"/>
    <w:rsid w:val="00945142"/>
    <w:rsid w:val="00945173"/>
    <w:rsid w:val="0094517F"/>
    <w:rsid w:val="00945187"/>
    <w:rsid w:val="00945193"/>
    <w:rsid w:val="00945218"/>
    <w:rsid w:val="00945220"/>
    <w:rsid w:val="0094522E"/>
    <w:rsid w:val="00945240"/>
    <w:rsid w:val="00945274"/>
    <w:rsid w:val="00945283"/>
    <w:rsid w:val="00945299"/>
    <w:rsid w:val="009452A3"/>
    <w:rsid w:val="009452BF"/>
    <w:rsid w:val="009452D4"/>
    <w:rsid w:val="009452FE"/>
    <w:rsid w:val="00945322"/>
    <w:rsid w:val="00945334"/>
    <w:rsid w:val="009453AB"/>
    <w:rsid w:val="009453AC"/>
    <w:rsid w:val="009453BF"/>
    <w:rsid w:val="0094541D"/>
    <w:rsid w:val="00945433"/>
    <w:rsid w:val="0094545C"/>
    <w:rsid w:val="00945471"/>
    <w:rsid w:val="00945481"/>
    <w:rsid w:val="0094548C"/>
    <w:rsid w:val="00945498"/>
    <w:rsid w:val="009454EB"/>
    <w:rsid w:val="0094552A"/>
    <w:rsid w:val="0094557E"/>
    <w:rsid w:val="009455D3"/>
    <w:rsid w:val="009455FE"/>
    <w:rsid w:val="00945600"/>
    <w:rsid w:val="00945643"/>
    <w:rsid w:val="0094565C"/>
    <w:rsid w:val="0094569E"/>
    <w:rsid w:val="009456BC"/>
    <w:rsid w:val="009456C0"/>
    <w:rsid w:val="009456CA"/>
    <w:rsid w:val="009456F8"/>
    <w:rsid w:val="00945701"/>
    <w:rsid w:val="00945726"/>
    <w:rsid w:val="00945727"/>
    <w:rsid w:val="00945737"/>
    <w:rsid w:val="0094573F"/>
    <w:rsid w:val="0094574E"/>
    <w:rsid w:val="009457A6"/>
    <w:rsid w:val="009457F8"/>
    <w:rsid w:val="009458A0"/>
    <w:rsid w:val="009458C4"/>
    <w:rsid w:val="00945914"/>
    <w:rsid w:val="00945980"/>
    <w:rsid w:val="0094598F"/>
    <w:rsid w:val="009459AF"/>
    <w:rsid w:val="009459C8"/>
    <w:rsid w:val="009459DD"/>
    <w:rsid w:val="009459F9"/>
    <w:rsid w:val="00945A27"/>
    <w:rsid w:val="00945A3F"/>
    <w:rsid w:val="00945A51"/>
    <w:rsid w:val="00945A6B"/>
    <w:rsid w:val="00945A85"/>
    <w:rsid w:val="00945A9F"/>
    <w:rsid w:val="00945AAC"/>
    <w:rsid w:val="00945ADA"/>
    <w:rsid w:val="00945B2F"/>
    <w:rsid w:val="00945B58"/>
    <w:rsid w:val="00945B82"/>
    <w:rsid w:val="00945BE5"/>
    <w:rsid w:val="00945C18"/>
    <w:rsid w:val="00945C3F"/>
    <w:rsid w:val="00945C67"/>
    <w:rsid w:val="00945C6B"/>
    <w:rsid w:val="00945C6D"/>
    <w:rsid w:val="00945C88"/>
    <w:rsid w:val="00945CB5"/>
    <w:rsid w:val="00945CC1"/>
    <w:rsid w:val="00945CD2"/>
    <w:rsid w:val="00945CDA"/>
    <w:rsid w:val="00945CDC"/>
    <w:rsid w:val="00945D11"/>
    <w:rsid w:val="00945D48"/>
    <w:rsid w:val="00945D87"/>
    <w:rsid w:val="00945DA4"/>
    <w:rsid w:val="00945DA5"/>
    <w:rsid w:val="00945DE0"/>
    <w:rsid w:val="00945DF0"/>
    <w:rsid w:val="00945E0E"/>
    <w:rsid w:val="00945E25"/>
    <w:rsid w:val="00945E7B"/>
    <w:rsid w:val="00945EA0"/>
    <w:rsid w:val="00945EB7"/>
    <w:rsid w:val="00945EFC"/>
    <w:rsid w:val="00945F55"/>
    <w:rsid w:val="00945F70"/>
    <w:rsid w:val="00945FCE"/>
    <w:rsid w:val="00945FF0"/>
    <w:rsid w:val="00946007"/>
    <w:rsid w:val="0094600A"/>
    <w:rsid w:val="0094605B"/>
    <w:rsid w:val="009460B0"/>
    <w:rsid w:val="009460BE"/>
    <w:rsid w:val="009460C8"/>
    <w:rsid w:val="009461E8"/>
    <w:rsid w:val="0094623A"/>
    <w:rsid w:val="00946285"/>
    <w:rsid w:val="00946286"/>
    <w:rsid w:val="009462EF"/>
    <w:rsid w:val="00946351"/>
    <w:rsid w:val="00946353"/>
    <w:rsid w:val="00946391"/>
    <w:rsid w:val="009463D7"/>
    <w:rsid w:val="009463DE"/>
    <w:rsid w:val="00946424"/>
    <w:rsid w:val="00946430"/>
    <w:rsid w:val="00946496"/>
    <w:rsid w:val="0094649A"/>
    <w:rsid w:val="009464A0"/>
    <w:rsid w:val="009464A8"/>
    <w:rsid w:val="00946506"/>
    <w:rsid w:val="00946531"/>
    <w:rsid w:val="00946544"/>
    <w:rsid w:val="00946578"/>
    <w:rsid w:val="00946582"/>
    <w:rsid w:val="0094659D"/>
    <w:rsid w:val="009465C5"/>
    <w:rsid w:val="00946632"/>
    <w:rsid w:val="0094664A"/>
    <w:rsid w:val="0094664D"/>
    <w:rsid w:val="0094665C"/>
    <w:rsid w:val="0094666B"/>
    <w:rsid w:val="009466B0"/>
    <w:rsid w:val="009466D8"/>
    <w:rsid w:val="00946709"/>
    <w:rsid w:val="0094670D"/>
    <w:rsid w:val="00946716"/>
    <w:rsid w:val="00946746"/>
    <w:rsid w:val="00946747"/>
    <w:rsid w:val="00946784"/>
    <w:rsid w:val="00946791"/>
    <w:rsid w:val="009467C0"/>
    <w:rsid w:val="009467ED"/>
    <w:rsid w:val="0094681F"/>
    <w:rsid w:val="009468EA"/>
    <w:rsid w:val="00946927"/>
    <w:rsid w:val="0094694A"/>
    <w:rsid w:val="00946984"/>
    <w:rsid w:val="009469E4"/>
    <w:rsid w:val="00946A08"/>
    <w:rsid w:val="00946A73"/>
    <w:rsid w:val="00946ACF"/>
    <w:rsid w:val="00946AF2"/>
    <w:rsid w:val="00946B1D"/>
    <w:rsid w:val="00946B2E"/>
    <w:rsid w:val="00946B36"/>
    <w:rsid w:val="00946B43"/>
    <w:rsid w:val="00946B5C"/>
    <w:rsid w:val="00946B7D"/>
    <w:rsid w:val="00946B88"/>
    <w:rsid w:val="00946BD5"/>
    <w:rsid w:val="00946C66"/>
    <w:rsid w:val="00946C70"/>
    <w:rsid w:val="00946C7A"/>
    <w:rsid w:val="00946C9B"/>
    <w:rsid w:val="00946CAB"/>
    <w:rsid w:val="00946CB4"/>
    <w:rsid w:val="00946CDC"/>
    <w:rsid w:val="00946CF3"/>
    <w:rsid w:val="00946D1E"/>
    <w:rsid w:val="00946D39"/>
    <w:rsid w:val="00946D91"/>
    <w:rsid w:val="00946DB6"/>
    <w:rsid w:val="00946DDC"/>
    <w:rsid w:val="00946DDE"/>
    <w:rsid w:val="00946DE5"/>
    <w:rsid w:val="00946DFE"/>
    <w:rsid w:val="00946E21"/>
    <w:rsid w:val="00946E25"/>
    <w:rsid w:val="00946E5C"/>
    <w:rsid w:val="00946E99"/>
    <w:rsid w:val="00946EB1"/>
    <w:rsid w:val="00946EB4"/>
    <w:rsid w:val="00946EC6"/>
    <w:rsid w:val="00946F58"/>
    <w:rsid w:val="00946FDF"/>
    <w:rsid w:val="00947046"/>
    <w:rsid w:val="00947059"/>
    <w:rsid w:val="009470A4"/>
    <w:rsid w:val="009470E5"/>
    <w:rsid w:val="009470FD"/>
    <w:rsid w:val="00947111"/>
    <w:rsid w:val="0094713A"/>
    <w:rsid w:val="00947141"/>
    <w:rsid w:val="00947150"/>
    <w:rsid w:val="00947178"/>
    <w:rsid w:val="0094717E"/>
    <w:rsid w:val="0094717F"/>
    <w:rsid w:val="009471B4"/>
    <w:rsid w:val="009471C5"/>
    <w:rsid w:val="0094720F"/>
    <w:rsid w:val="00947216"/>
    <w:rsid w:val="009472A3"/>
    <w:rsid w:val="009472EF"/>
    <w:rsid w:val="0094730A"/>
    <w:rsid w:val="00947318"/>
    <w:rsid w:val="00947340"/>
    <w:rsid w:val="0094735D"/>
    <w:rsid w:val="0094736B"/>
    <w:rsid w:val="0094738F"/>
    <w:rsid w:val="0094739E"/>
    <w:rsid w:val="009473C3"/>
    <w:rsid w:val="00947416"/>
    <w:rsid w:val="00947425"/>
    <w:rsid w:val="00947444"/>
    <w:rsid w:val="00947475"/>
    <w:rsid w:val="00947483"/>
    <w:rsid w:val="009474A8"/>
    <w:rsid w:val="009474C0"/>
    <w:rsid w:val="00947554"/>
    <w:rsid w:val="0094755A"/>
    <w:rsid w:val="0094756F"/>
    <w:rsid w:val="00947582"/>
    <w:rsid w:val="0094763B"/>
    <w:rsid w:val="00947651"/>
    <w:rsid w:val="0094765E"/>
    <w:rsid w:val="009476A2"/>
    <w:rsid w:val="009476A5"/>
    <w:rsid w:val="009476C7"/>
    <w:rsid w:val="009476ED"/>
    <w:rsid w:val="0094772D"/>
    <w:rsid w:val="00947740"/>
    <w:rsid w:val="0094774E"/>
    <w:rsid w:val="0094776A"/>
    <w:rsid w:val="009477D4"/>
    <w:rsid w:val="0094781A"/>
    <w:rsid w:val="00947852"/>
    <w:rsid w:val="009478EE"/>
    <w:rsid w:val="009478FF"/>
    <w:rsid w:val="00947903"/>
    <w:rsid w:val="0094792E"/>
    <w:rsid w:val="00947952"/>
    <w:rsid w:val="00947953"/>
    <w:rsid w:val="0094797A"/>
    <w:rsid w:val="00947988"/>
    <w:rsid w:val="009479A7"/>
    <w:rsid w:val="009479B4"/>
    <w:rsid w:val="009479D6"/>
    <w:rsid w:val="009479E6"/>
    <w:rsid w:val="00947A0F"/>
    <w:rsid w:val="00947A12"/>
    <w:rsid w:val="00947A48"/>
    <w:rsid w:val="00947A7F"/>
    <w:rsid w:val="00947B0B"/>
    <w:rsid w:val="00947B0F"/>
    <w:rsid w:val="00947B34"/>
    <w:rsid w:val="00947B57"/>
    <w:rsid w:val="00947B65"/>
    <w:rsid w:val="00947B80"/>
    <w:rsid w:val="00947B90"/>
    <w:rsid w:val="00947B9E"/>
    <w:rsid w:val="00947BA7"/>
    <w:rsid w:val="00947BC4"/>
    <w:rsid w:val="00947BD7"/>
    <w:rsid w:val="00947C65"/>
    <w:rsid w:val="00947C6E"/>
    <w:rsid w:val="00947C93"/>
    <w:rsid w:val="00947CD4"/>
    <w:rsid w:val="00947CFE"/>
    <w:rsid w:val="00947D50"/>
    <w:rsid w:val="00947D55"/>
    <w:rsid w:val="00947DA3"/>
    <w:rsid w:val="00947DFD"/>
    <w:rsid w:val="00947E5F"/>
    <w:rsid w:val="00947E80"/>
    <w:rsid w:val="00947E88"/>
    <w:rsid w:val="00947E8A"/>
    <w:rsid w:val="00947EA1"/>
    <w:rsid w:val="00947EA9"/>
    <w:rsid w:val="00947EE6"/>
    <w:rsid w:val="00947F2D"/>
    <w:rsid w:val="00947F68"/>
    <w:rsid w:val="00950049"/>
    <w:rsid w:val="0095006B"/>
    <w:rsid w:val="009500E9"/>
    <w:rsid w:val="00950126"/>
    <w:rsid w:val="0095014E"/>
    <w:rsid w:val="009501C4"/>
    <w:rsid w:val="009501DE"/>
    <w:rsid w:val="009501DF"/>
    <w:rsid w:val="00950211"/>
    <w:rsid w:val="00950214"/>
    <w:rsid w:val="0095021B"/>
    <w:rsid w:val="00950259"/>
    <w:rsid w:val="0095027B"/>
    <w:rsid w:val="009502A4"/>
    <w:rsid w:val="009502DA"/>
    <w:rsid w:val="009502FC"/>
    <w:rsid w:val="00950329"/>
    <w:rsid w:val="00950331"/>
    <w:rsid w:val="009503A2"/>
    <w:rsid w:val="009503C4"/>
    <w:rsid w:val="009503D8"/>
    <w:rsid w:val="009503EA"/>
    <w:rsid w:val="00950443"/>
    <w:rsid w:val="00950481"/>
    <w:rsid w:val="00950496"/>
    <w:rsid w:val="0095049B"/>
    <w:rsid w:val="009504D6"/>
    <w:rsid w:val="009504E4"/>
    <w:rsid w:val="0095055A"/>
    <w:rsid w:val="009505BE"/>
    <w:rsid w:val="009505F4"/>
    <w:rsid w:val="00950614"/>
    <w:rsid w:val="00950638"/>
    <w:rsid w:val="00950653"/>
    <w:rsid w:val="00950657"/>
    <w:rsid w:val="00950674"/>
    <w:rsid w:val="0095067F"/>
    <w:rsid w:val="0095069E"/>
    <w:rsid w:val="009506F5"/>
    <w:rsid w:val="00950706"/>
    <w:rsid w:val="0095070F"/>
    <w:rsid w:val="0095075B"/>
    <w:rsid w:val="00950789"/>
    <w:rsid w:val="009507A7"/>
    <w:rsid w:val="009507EC"/>
    <w:rsid w:val="009507F1"/>
    <w:rsid w:val="009507F2"/>
    <w:rsid w:val="0095084E"/>
    <w:rsid w:val="00950875"/>
    <w:rsid w:val="00950899"/>
    <w:rsid w:val="009508B4"/>
    <w:rsid w:val="009508BE"/>
    <w:rsid w:val="00950903"/>
    <w:rsid w:val="00950935"/>
    <w:rsid w:val="009509A3"/>
    <w:rsid w:val="009509A6"/>
    <w:rsid w:val="009509C0"/>
    <w:rsid w:val="009509CC"/>
    <w:rsid w:val="009509DA"/>
    <w:rsid w:val="00950A10"/>
    <w:rsid w:val="00950A14"/>
    <w:rsid w:val="00950A3D"/>
    <w:rsid w:val="00950A40"/>
    <w:rsid w:val="00950A5D"/>
    <w:rsid w:val="00950A7E"/>
    <w:rsid w:val="00950A8C"/>
    <w:rsid w:val="00950AD8"/>
    <w:rsid w:val="00950B4C"/>
    <w:rsid w:val="00950B51"/>
    <w:rsid w:val="00950B72"/>
    <w:rsid w:val="00950B79"/>
    <w:rsid w:val="00950B8E"/>
    <w:rsid w:val="00950B92"/>
    <w:rsid w:val="00950B93"/>
    <w:rsid w:val="00950B9E"/>
    <w:rsid w:val="00950BAF"/>
    <w:rsid w:val="00950BD5"/>
    <w:rsid w:val="00950BDA"/>
    <w:rsid w:val="00950C6A"/>
    <w:rsid w:val="00950C83"/>
    <w:rsid w:val="00950C9A"/>
    <w:rsid w:val="00950CA5"/>
    <w:rsid w:val="00950CAA"/>
    <w:rsid w:val="00950CBA"/>
    <w:rsid w:val="00950CD2"/>
    <w:rsid w:val="00950D55"/>
    <w:rsid w:val="00950D75"/>
    <w:rsid w:val="00950DDA"/>
    <w:rsid w:val="00950DE2"/>
    <w:rsid w:val="00950E42"/>
    <w:rsid w:val="00950E56"/>
    <w:rsid w:val="00950E64"/>
    <w:rsid w:val="00950E7B"/>
    <w:rsid w:val="00950E7F"/>
    <w:rsid w:val="00950E81"/>
    <w:rsid w:val="00950E92"/>
    <w:rsid w:val="00950EE0"/>
    <w:rsid w:val="00950EEC"/>
    <w:rsid w:val="00950EFE"/>
    <w:rsid w:val="00950F2F"/>
    <w:rsid w:val="00950F33"/>
    <w:rsid w:val="00950F3A"/>
    <w:rsid w:val="00950FA5"/>
    <w:rsid w:val="00950FB9"/>
    <w:rsid w:val="00950FC6"/>
    <w:rsid w:val="00950FF2"/>
    <w:rsid w:val="00950FFB"/>
    <w:rsid w:val="00951001"/>
    <w:rsid w:val="00951030"/>
    <w:rsid w:val="00951058"/>
    <w:rsid w:val="0095107D"/>
    <w:rsid w:val="00951089"/>
    <w:rsid w:val="009510B7"/>
    <w:rsid w:val="009510BD"/>
    <w:rsid w:val="009510DA"/>
    <w:rsid w:val="009510F0"/>
    <w:rsid w:val="0095112D"/>
    <w:rsid w:val="00951181"/>
    <w:rsid w:val="0095118E"/>
    <w:rsid w:val="009511B1"/>
    <w:rsid w:val="009511CC"/>
    <w:rsid w:val="009511E5"/>
    <w:rsid w:val="009511F7"/>
    <w:rsid w:val="00951206"/>
    <w:rsid w:val="0095121D"/>
    <w:rsid w:val="00951227"/>
    <w:rsid w:val="0095123D"/>
    <w:rsid w:val="0095124C"/>
    <w:rsid w:val="00951260"/>
    <w:rsid w:val="00951270"/>
    <w:rsid w:val="0095127E"/>
    <w:rsid w:val="009512CF"/>
    <w:rsid w:val="009512EC"/>
    <w:rsid w:val="00951362"/>
    <w:rsid w:val="00951369"/>
    <w:rsid w:val="00951378"/>
    <w:rsid w:val="009513A4"/>
    <w:rsid w:val="009513AC"/>
    <w:rsid w:val="0095141B"/>
    <w:rsid w:val="00951433"/>
    <w:rsid w:val="009514D3"/>
    <w:rsid w:val="00951507"/>
    <w:rsid w:val="00951513"/>
    <w:rsid w:val="00951528"/>
    <w:rsid w:val="00951530"/>
    <w:rsid w:val="00951535"/>
    <w:rsid w:val="0095155B"/>
    <w:rsid w:val="00951563"/>
    <w:rsid w:val="00951569"/>
    <w:rsid w:val="00951582"/>
    <w:rsid w:val="009515E9"/>
    <w:rsid w:val="0095160B"/>
    <w:rsid w:val="00951663"/>
    <w:rsid w:val="00951664"/>
    <w:rsid w:val="009516AD"/>
    <w:rsid w:val="009516EC"/>
    <w:rsid w:val="009516F3"/>
    <w:rsid w:val="00951726"/>
    <w:rsid w:val="0095179C"/>
    <w:rsid w:val="009517A5"/>
    <w:rsid w:val="009517AD"/>
    <w:rsid w:val="0095181B"/>
    <w:rsid w:val="00951839"/>
    <w:rsid w:val="0095184E"/>
    <w:rsid w:val="00951877"/>
    <w:rsid w:val="009518D4"/>
    <w:rsid w:val="009518FA"/>
    <w:rsid w:val="00951921"/>
    <w:rsid w:val="00951929"/>
    <w:rsid w:val="0095192C"/>
    <w:rsid w:val="00951946"/>
    <w:rsid w:val="00951969"/>
    <w:rsid w:val="009519A9"/>
    <w:rsid w:val="009519CB"/>
    <w:rsid w:val="00951A03"/>
    <w:rsid w:val="00951A14"/>
    <w:rsid w:val="00951A18"/>
    <w:rsid w:val="00951A64"/>
    <w:rsid w:val="00951A83"/>
    <w:rsid w:val="00951A88"/>
    <w:rsid w:val="00951B06"/>
    <w:rsid w:val="00951B0A"/>
    <w:rsid w:val="00951BA6"/>
    <w:rsid w:val="00951BD3"/>
    <w:rsid w:val="00951BD4"/>
    <w:rsid w:val="00951BDB"/>
    <w:rsid w:val="00951C13"/>
    <w:rsid w:val="00951C69"/>
    <w:rsid w:val="00951C79"/>
    <w:rsid w:val="00951C7C"/>
    <w:rsid w:val="00951D0A"/>
    <w:rsid w:val="00951D1A"/>
    <w:rsid w:val="00951D20"/>
    <w:rsid w:val="00951D21"/>
    <w:rsid w:val="00951D82"/>
    <w:rsid w:val="00951D93"/>
    <w:rsid w:val="00951DC9"/>
    <w:rsid w:val="00951DDA"/>
    <w:rsid w:val="00951DFA"/>
    <w:rsid w:val="00951E5F"/>
    <w:rsid w:val="00951EDF"/>
    <w:rsid w:val="00951F01"/>
    <w:rsid w:val="00951F7C"/>
    <w:rsid w:val="00951F94"/>
    <w:rsid w:val="00951FC8"/>
    <w:rsid w:val="00951FD1"/>
    <w:rsid w:val="00952004"/>
    <w:rsid w:val="0095203F"/>
    <w:rsid w:val="0095204E"/>
    <w:rsid w:val="0095205E"/>
    <w:rsid w:val="0095206D"/>
    <w:rsid w:val="00952072"/>
    <w:rsid w:val="0095207A"/>
    <w:rsid w:val="00952086"/>
    <w:rsid w:val="009520B0"/>
    <w:rsid w:val="009520D3"/>
    <w:rsid w:val="009520D9"/>
    <w:rsid w:val="00952111"/>
    <w:rsid w:val="00952125"/>
    <w:rsid w:val="00952132"/>
    <w:rsid w:val="0095215A"/>
    <w:rsid w:val="009521DB"/>
    <w:rsid w:val="0095226A"/>
    <w:rsid w:val="00952297"/>
    <w:rsid w:val="009522A3"/>
    <w:rsid w:val="009522F1"/>
    <w:rsid w:val="00952362"/>
    <w:rsid w:val="0095237F"/>
    <w:rsid w:val="0095239D"/>
    <w:rsid w:val="009523A3"/>
    <w:rsid w:val="009523D8"/>
    <w:rsid w:val="0095242B"/>
    <w:rsid w:val="00952435"/>
    <w:rsid w:val="00952455"/>
    <w:rsid w:val="00952479"/>
    <w:rsid w:val="00952481"/>
    <w:rsid w:val="009524B1"/>
    <w:rsid w:val="009524B9"/>
    <w:rsid w:val="009524C7"/>
    <w:rsid w:val="009524D4"/>
    <w:rsid w:val="00952528"/>
    <w:rsid w:val="00952529"/>
    <w:rsid w:val="00952530"/>
    <w:rsid w:val="009525A0"/>
    <w:rsid w:val="009525F4"/>
    <w:rsid w:val="009525FE"/>
    <w:rsid w:val="0095263E"/>
    <w:rsid w:val="00952660"/>
    <w:rsid w:val="00952668"/>
    <w:rsid w:val="0095266E"/>
    <w:rsid w:val="009526D0"/>
    <w:rsid w:val="00952735"/>
    <w:rsid w:val="00952752"/>
    <w:rsid w:val="0095275A"/>
    <w:rsid w:val="009527A0"/>
    <w:rsid w:val="009527C5"/>
    <w:rsid w:val="009527E9"/>
    <w:rsid w:val="0095280E"/>
    <w:rsid w:val="00952833"/>
    <w:rsid w:val="0095285F"/>
    <w:rsid w:val="0095289C"/>
    <w:rsid w:val="009528A6"/>
    <w:rsid w:val="009528C7"/>
    <w:rsid w:val="009528FE"/>
    <w:rsid w:val="00952908"/>
    <w:rsid w:val="0095294E"/>
    <w:rsid w:val="009529F6"/>
    <w:rsid w:val="009529FF"/>
    <w:rsid w:val="00952A2F"/>
    <w:rsid w:val="00952A40"/>
    <w:rsid w:val="00952A87"/>
    <w:rsid w:val="00952AC3"/>
    <w:rsid w:val="00952ACB"/>
    <w:rsid w:val="00952AE3"/>
    <w:rsid w:val="00952AE6"/>
    <w:rsid w:val="00952B37"/>
    <w:rsid w:val="00952B52"/>
    <w:rsid w:val="00952B89"/>
    <w:rsid w:val="00952B8F"/>
    <w:rsid w:val="00952B9B"/>
    <w:rsid w:val="00952BA3"/>
    <w:rsid w:val="00952BB9"/>
    <w:rsid w:val="00952BE8"/>
    <w:rsid w:val="00952C0A"/>
    <w:rsid w:val="00952C99"/>
    <w:rsid w:val="00952D24"/>
    <w:rsid w:val="00952D25"/>
    <w:rsid w:val="00952DA6"/>
    <w:rsid w:val="00952DBF"/>
    <w:rsid w:val="00952DD4"/>
    <w:rsid w:val="00952DD8"/>
    <w:rsid w:val="00952E58"/>
    <w:rsid w:val="00952E7F"/>
    <w:rsid w:val="00952E95"/>
    <w:rsid w:val="00952EA3"/>
    <w:rsid w:val="00952EC4"/>
    <w:rsid w:val="00952EC9"/>
    <w:rsid w:val="00952ECC"/>
    <w:rsid w:val="00952F1A"/>
    <w:rsid w:val="00952F5B"/>
    <w:rsid w:val="00952F7F"/>
    <w:rsid w:val="00952F82"/>
    <w:rsid w:val="00952F8A"/>
    <w:rsid w:val="00952F8B"/>
    <w:rsid w:val="00953008"/>
    <w:rsid w:val="0095303C"/>
    <w:rsid w:val="00953040"/>
    <w:rsid w:val="0095305C"/>
    <w:rsid w:val="009530A7"/>
    <w:rsid w:val="009530B8"/>
    <w:rsid w:val="009530EC"/>
    <w:rsid w:val="009530FA"/>
    <w:rsid w:val="009530FE"/>
    <w:rsid w:val="0095312B"/>
    <w:rsid w:val="00953148"/>
    <w:rsid w:val="00953174"/>
    <w:rsid w:val="00953184"/>
    <w:rsid w:val="009531BD"/>
    <w:rsid w:val="009531EF"/>
    <w:rsid w:val="00953226"/>
    <w:rsid w:val="00953250"/>
    <w:rsid w:val="0095326D"/>
    <w:rsid w:val="009532A2"/>
    <w:rsid w:val="009532CD"/>
    <w:rsid w:val="00953318"/>
    <w:rsid w:val="00953320"/>
    <w:rsid w:val="00953328"/>
    <w:rsid w:val="00953357"/>
    <w:rsid w:val="0095335A"/>
    <w:rsid w:val="00953374"/>
    <w:rsid w:val="00953398"/>
    <w:rsid w:val="0095339A"/>
    <w:rsid w:val="009533BD"/>
    <w:rsid w:val="009533CD"/>
    <w:rsid w:val="009533FB"/>
    <w:rsid w:val="00953409"/>
    <w:rsid w:val="0095340F"/>
    <w:rsid w:val="00953434"/>
    <w:rsid w:val="00953450"/>
    <w:rsid w:val="00953476"/>
    <w:rsid w:val="00953484"/>
    <w:rsid w:val="009534A9"/>
    <w:rsid w:val="009534C9"/>
    <w:rsid w:val="009534D9"/>
    <w:rsid w:val="009534EA"/>
    <w:rsid w:val="009534F4"/>
    <w:rsid w:val="0095351F"/>
    <w:rsid w:val="00953526"/>
    <w:rsid w:val="00953538"/>
    <w:rsid w:val="00953546"/>
    <w:rsid w:val="00953547"/>
    <w:rsid w:val="00953586"/>
    <w:rsid w:val="009535AD"/>
    <w:rsid w:val="009535B7"/>
    <w:rsid w:val="009535DD"/>
    <w:rsid w:val="00953605"/>
    <w:rsid w:val="0095360B"/>
    <w:rsid w:val="00953647"/>
    <w:rsid w:val="0095365B"/>
    <w:rsid w:val="0095365D"/>
    <w:rsid w:val="00953683"/>
    <w:rsid w:val="00953688"/>
    <w:rsid w:val="009536EB"/>
    <w:rsid w:val="0095375B"/>
    <w:rsid w:val="009538C3"/>
    <w:rsid w:val="009538CD"/>
    <w:rsid w:val="009538FD"/>
    <w:rsid w:val="00953956"/>
    <w:rsid w:val="00953962"/>
    <w:rsid w:val="0095397D"/>
    <w:rsid w:val="00953987"/>
    <w:rsid w:val="009539D0"/>
    <w:rsid w:val="009539E3"/>
    <w:rsid w:val="009539EA"/>
    <w:rsid w:val="00953A03"/>
    <w:rsid w:val="00953A33"/>
    <w:rsid w:val="00953A82"/>
    <w:rsid w:val="00953ADC"/>
    <w:rsid w:val="00953B1E"/>
    <w:rsid w:val="00953B54"/>
    <w:rsid w:val="00953BA4"/>
    <w:rsid w:val="00953BBA"/>
    <w:rsid w:val="00953BBC"/>
    <w:rsid w:val="00953BDA"/>
    <w:rsid w:val="00953BE6"/>
    <w:rsid w:val="00953C06"/>
    <w:rsid w:val="00953C0A"/>
    <w:rsid w:val="00953C1F"/>
    <w:rsid w:val="00953CFA"/>
    <w:rsid w:val="00953D01"/>
    <w:rsid w:val="00953D82"/>
    <w:rsid w:val="00953DC8"/>
    <w:rsid w:val="00953DCD"/>
    <w:rsid w:val="00953DE8"/>
    <w:rsid w:val="00953DFA"/>
    <w:rsid w:val="00953E1E"/>
    <w:rsid w:val="00953E43"/>
    <w:rsid w:val="00953E7C"/>
    <w:rsid w:val="00953E89"/>
    <w:rsid w:val="00953EEB"/>
    <w:rsid w:val="00953F09"/>
    <w:rsid w:val="00953F80"/>
    <w:rsid w:val="00953F92"/>
    <w:rsid w:val="00953F97"/>
    <w:rsid w:val="00953FFC"/>
    <w:rsid w:val="00954009"/>
    <w:rsid w:val="00954066"/>
    <w:rsid w:val="00954084"/>
    <w:rsid w:val="00954112"/>
    <w:rsid w:val="00954169"/>
    <w:rsid w:val="009541E4"/>
    <w:rsid w:val="009541EB"/>
    <w:rsid w:val="009541FF"/>
    <w:rsid w:val="0095425B"/>
    <w:rsid w:val="00954268"/>
    <w:rsid w:val="0095426F"/>
    <w:rsid w:val="00954282"/>
    <w:rsid w:val="0095428C"/>
    <w:rsid w:val="00954295"/>
    <w:rsid w:val="0095429B"/>
    <w:rsid w:val="009542A6"/>
    <w:rsid w:val="00954322"/>
    <w:rsid w:val="00954330"/>
    <w:rsid w:val="0095434F"/>
    <w:rsid w:val="00954359"/>
    <w:rsid w:val="00954408"/>
    <w:rsid w:val="0095440D"/>
    <w:rsid w:val="00954426"/>
    <w:rsid w:val="00954445"/>
    <w:rsid w:val="00954448"/>
    <w:rsid w:val="0095444C"/>
    <w:rsid w:val="00954458"/>
    <w:rsid w:val="00954474"/>
    <w:rsid w:val="00954480"/>
    <w:rsid w:val="00954485"/>
    <w:rsid w:val="00954486"/>
    <w:rsid w:val="0095448F"/>
    <w:rsid w:val="0095449F"/>
    <w:rsid w:val="00954536"/>
    <w:rsid w:val="0095455F"/>
    <w:rsid w:val="0095458F"/>
    <w:rsid w:val="009545BB"/>
    <w:rsid w:val="009545D1"/>
    <w:rsid w:val="009545D2"/>
    <w:rsid w:val="0095462E"/>
    <w:rsid w:val="00954640"/>
    <w:rsid w:val="00954641"/>
    <w:rsid w:val="00954642"/>
    <w:rsid w:val="00954683"/>
    <w:rsid w:val="009546B0"/>
    <w:rsid w:val="00954705"/>
    <w:rsid w:val="00954743"/>
    <w:rsid w:val="00954751"/>
    <w:rsid w:val="00954753"/>
    <w:rsid w:val="009547E5"/>
    <w:rsid w:val="0095484C"/>
    <w:rsid w:val="0095486D"/>
    <w:rsid w:val="0095486F"/>
    <w:rsid w:val="0095488B"/>
    <w:rsid w:val="0095489B"/>
    <w:rsid w:val="009548AA"/>
    <w:rsid w:val="009548DB"/>
    <w:rsid w:val="009548FA"/>
    <w:rsid w:val="00954903"/>
    <w:rsid w:val="00954922"/>
    <w:rsid w:val="00954948"/>
    <w:rsid w:val="00954964"/>
    <w:rsid w:val="00954982"/>
    <w:rsid w:val="00954A17"/>
    <w:rsid w:val="00954A5B"/>
    <w:rsid w:val="00954A5C"/>
    <w:rsid w:val="00954A5E"/>
    <w:rsid w:val="00954A7B"/>
    <w:rsid w:val="00954A89"/>
    <w:rsid w:val="00954A9B"/>
    <w:rsid w:val="00954AE7"/>
    <w:rsid w:val="00954B07"/>
    <w:rsid w:val="00954B12"/>
    <w:rsid w:val="00954B15"/>
    <w:rsid w:val="00954B45"/>
    <w:rsid w:val="00954B53"/>
    <w:rsid w:val="00954B65"/>
    <w:rsid w:val="00954BA8"/>
    <w:rsid w:val="00954BB6"/>
    <w:rsid w:val="00954C0C"/>
    <w:rsid w:val="00954C9D"/>
    <w:rsid w:val="00954CC7"/>
    <w:rsid w:val="00954CD0"/>
    <w:rsid w:val="00954CDF"/>
    <w:rsid w:val="00954CF4"/>
    <w:rsid w:val="00954D3B"/>
    <w:rsid w:val="00954D45"/>
    <w:rsid w:val="00954D4C"/>
    <w:rsid w:val="00954D4E"/>
    <w:rsid w:val="00954D54"/>
    <w:rsid w:val="00954DD6"/>
    <w:rsid w:val="00954E03"/>
    <w:rsid w:val="00954E3E"/>
    <w:rsid w:val="00954E67"/>
    <w:rsid w:val="00954E94"/>
    <w:rsid w:val="00954EC2"/>
    <w:rsid w:val="00954F49"/>
    <w:rsid w:val="00954F74"/>
    <w:rsid w:val="00954FA8"/>
    <w:rsid w:val="00955000"/>
    <w:rsid w:val="00955008"/>
    <w:rsid w:val="00955023"/>
    <w:rsid w:val="00955081"/>
    <w:rsid w:val="0095509F"/>
    <w:rsid w:val="009550A1"/>
    <w:rsid w:val="009550C2"/>
    <w:rsid w:val="009550C3"/>
    <w:rsid w:val="009550EE"/>
    <w:rsid w:val="009550EF"/>
    <w:rsid w:val="009550F2"/>
    <w:rsid w:val="00955133"/>
    <w:rsid w:val="0095514E"/>
    <w:rsid w:val="0095515E"/>
    <w:rsid w:val="0095516D"/>
    <w:rsid w:val="009551A5"/>
    <w:rsid w:val="009551BA"/>
    <w:rsid w:val="009551C5"/>
    <w:rsid w:val="009551DF"/>
    <w:rsid w:val="00955240"/>
    <w:rsid w:val="0095524E"/>
    <w:rsid w:val="0095525D"/>
    <w:rsid w:val="009552C3"/>
    <w:rsid w:val="009552CE"/>
    <w:rsid w:val="009552D0"/>
    <w:rsid w:val="009552E8"/>
    <w:rsid w:val="00955325"/>
    <w:rsid w:val="00955338"/>
    <w:rsid w:val="00955339"/>
    <w:rsid w:val="0095535A"/>
    <w:rsid w:val="0095539A"/>
    <w:rsid w:val="009553CC"/>
    <w:rsid w:val="009553DF"/>
    <w:rsid w:val="00955424"/>
    <w:rsid w:val="00955457"/>
    <w:rsid w:val="0095545C"/>
    <w:rsid w:val="009554CB"/>
    <w:rsid w:val="009554E9"/>
    <w:rsid w:val="00955508"/>
    <w:rsid w:val="00955516"/>
    <w:rsid w:val="00955558"/>
    <w:rsid w:val="00955560"/>
    <w:rsid w:val="009555A3"/>
    <w:rsid w:val="009555C1"/>
    <w:rsid w:val="009555C6"/>
    <w:rsid w:val="00955630"/>
    <w:rsid w:val="00955636"/>
    <w:rsid w:val="00955652"/>
    <w:rsid w:val="00955691"/>
    <w:rsid w:val="00955713"/>
    <w:rsid w:val="00955717"/>
    <w:rsid w:val="00955720"/>
    <w:rsid w:val="0095573C"/>
    <w:rsid w:val="0095576C"/>
    <w:rsid w:val="00955783"/>
    <w:rsid w:val="009557A4"/>
    <w:rsid w:val="00955830"/>
    <w:rsid w:val="0095586D"/>
    <w:rsid w:val="00955870"/>
    <w:rsid w:val="009558EB"/>
    <w:rsid w:val="00955940"/>
    <w:rsid w:val="0095595D"/>
    <w:rsid w:val="009559A7"/>
    <w:rsid w:val="009559F9"/>
    <w:rsid w:val="00955A4A"/>
    <w:rsid w:val="00955A6D"/>
    <w:rsid w:val="00955A75"/>
    <w:rsid w:val="00955A81"/>
    <w:rsid w:val="00955AD3"/>
    <w:rsid w:val="00955AEF"/>
    <w:rsid w:val="00955B60"/>
    <w:rsid w:val="00955B70"/>
    <w:rsid w:val="00955B7B"/>
    <w:rsid w:val="00955BA0"/>
    <w:rsid w:val="00955BA8"/>
    <w:rsid w:val="00955BAD"/>
    <w:rsid w:val="00955BB4"/>
    <w:rsid w:val="00955BD7"/>
    <w:rsid w:val="00955BEB"/>
    <w:rsid w:val="00955C07"/>
    <w:rsid w:val="00955C3F"/>
    <w:rsid w:val="00955C83"/>
    <w:rsid w:val="00955C98"/>
    <w:rsid w:val="00955CC6"/>
    <w:rsid w:val="00955CE2"/>
    <w:rsid w:val="00955CE3"/>
    <w:rsid w:val="00955CFD"/>
    <w:rsid w:val="00955D3F"/>
    <w:rsid w:val="00955D59"/>
    <w:rsid w:val="00955D67"/>
    <w:rsid w:val="00955D78"/>
    <w:rsid w:val="00955D7E"/>
    <w:rsid w:val="00955DA6"/>
    <w:rsid w:val="00955DC6"/>
    <w:rsid w:val="00955DF2"/>
    <w:rsid w:val="00955E0E"/>
    <w:rsid w:val="00955E19"/>
    <w:rsid w:val="00955E43"/>
    <w:rsid w:val="00955E7C"/>
    <w:rsid w:val="00955EA6"/>
    <w:rsid w:val="00955EB9"/>
    <w:rsid w:val="00955ECA"/>
    <w:rsid w:val="00955EDA"/>
    <w:rsid w:val="00955F60"/>
    <w:rsid w:val="00955F91"/>
    <w:rsid w:val="00955FD0"/>
    <w:rsid w:val="00955FF5"/>
    <w:rsid w:val="0095600B"/>
    <w:rsid w:val="0095602B"/>
    <w:rsid w:val="0095602E"/>
    <w:rsid w:val="00956035"/>
    <w:rsid w:val="00956045"/>
    <w:rsid w:val="009560AC"/>
    <w:rsid w:val="009560C2"/>
    <w:rsid w:val="009560F3"/>
    <w:rsid w:val="00956118"/>
    <w:rsid w:val="00956134"/>
    <w:rsid w:val="00956165"/>
    <w:rsid w:val="0095616A"/>
    <w:rsid w:val="00956173"/>
    <w:rsid w:val="009561A6"/>
    <w:rsid w:val="009561C9"/>
    <w:rsid w:val="00956212"/>
    <w:rsid w:val="00956266"/>
    <w:rsid w:val="00956270"/>
    <w:rsid w:val="00956291"/>
    <w:rsid w:val="009562AE"/>
    <w:rsid w:val="009562C2"/>
    <w:rsid w:val="00956308"/>
    <w:rsid w:val="00956334"/>
    <w:rsid w:val="00956352"/>
    <w:rsid w:val="00956369"/>
    <w:rsid w:val="009563E9"/>
    <w:rsid w:val="00956445"/>
    <w:rsid w:val="00956477"/>
    <w:rsid w:val="00956484"/>
    <w:rsid w:val="009564A2"/>
    <w:rsid w:val="009564DF"/>
    <w:rsid w:val="00956529"/>
    <w:rsid w:val="00956559"/>
    <w:rsid w:val="00956568"/>
    <w:rsid w:val="00956622"/>
    <w:rsid w:val="0095664B"/>
    <w:rsid w:val="00956656"/>
    <w:rsid w:val="0095666A"/>
    <w:rsid w:val="0095668C"/>
    <w:rsid w:val="009566CD"/>
    <w:rsid w:val="009566E2"/>
    <w:rsid w:val="00956722"/>
    <w:rsid w:val="00956728"/>
    <w:rsid w:val="00956788"/>
    <w:rsid w:val="009567AC"/>
    <w:rsid w:val="009567F0"/>
    <w:rsid w:val="0095680B"/>
    <w:rsid w:val="00956817"/>
    <w:rsid w:val="0095681C"/>
    <w:rsid w:val="00956826"/>
    <w:rsid w:val="009568B1"/>
    <w:rsid w:val="009568F1"/>
    <w:rsid w:val="0095690F"/>
    <w:rsid w:val="00956926"/>
    <w:rsid w:val="00956946"/>
    <w:rsid w:val="00956964"/>
    <w:rsid w:val="00956986"/>
    <w:rsid w:val="00956987"/>
    <w:rsid w:val="009569BA"/>
    <w:rsid w:val="009569C4"/>
    <w:rsid w:val="009569E2"/>
    <w:rsid w:val="009569F7"/>
    <w:rsid w:val="009569F8"/>
    <w:rsid w:val="00956A0A"/>
    <w:rsid w:val="00956A19"/>
    <w:rsid w:val="00956A4B"/>
    <w:rsid w:val="00956A53"/>
    <w:rsid w:val="00956A8E"/>
    <w:rsid w:val="00956ABD"/>
    <w:rsid w:val="00956AF2"/>
    <w:rsid w:val="00956B24"/>
    <w:rsid w:val="00956B56"/>
    <w:rsid w:val="00956B5C"/>
    <w:rsid w:val="00956B8F"/>
    <w:rsid w:val="00956BFF"/>
    <w:rsid w:val="00956C20"/>
    <w:rsid w:val="00956C32"/>
    <w:rsid w:val="00956C69"/>
    <w:rsid w:val="00956CAE"/>
    <w:rsid w:val="00956CB9"/>
    <w:rsid w:val="00956CD1"/>
    <w:rsid w:val="00956CEE"/>
    <w:rsid w:val="00956D50"/>
    <w:rsid w:val="00956E06"/>
    <w:rsid w:val="00956E1E"/>
    <w:rsid w:val="00956E1F"/>
    <w:rsid w:val="00956E29"/>
    <w:rsid w:val="00956E59"/>
    <w:rsid w:val="00956EB4"/>
    <w:rsid w:val="00956EBC"/>
    <w:rsid w:val="00956EC0"/>
    <w:rsid w:val="00956EC5"/>
    <w:rsid w:val="00956ED5"/>
    <w:rsid w:val="00956EF4"/>
    <w:rsid w:val="00956EFC"/>
    <w:rsid w:val="00956F0B"/>
    <w:rsid w:val="00956F32"/>
    <w:rsid w:val="00956F3A"/>
    <w:rsid w:val="00956FAA"/>
    <w:rsid w:val="00956FB1"/>
    <w:rsid w:val="00956FB5"/>
    <w:rsid w:val="00956FC5"/>
    <w:rsid w:val="00956FDA"/>
    <w:rsid w:val="00956FEB"/>
    <w:rsid w:val="00957021"/>
    <w:rsid w:val="0095708A"/>
    <w:rsid w:val="0095709D"/>
    <w:rsid w:val="009570C6"/>
    <w:rsid w:val="009570E4"/>
    <w:rsid w:val="009570F6"/>
    <w:rsid w:val="00957126"/>
    <w:rsid w:val="0095714B"/>
    <w:rsid w:val="00957181"/>
    <w:rsid w:val="009571AA"/>
    <w:rsid w:val="0095723C"/>
    <w:rsid w:val="00957278"/>
    <w:rsid w:val="00957305"/>
    <w:rsid w:val="009573A6"/>
    <w:rsid w:val="00957445"/>
    <w:rsid w:val="009574AD"/>
    <w:rsid w:val="0095755B"/>
    <w:rsid w:val="00957565"/>
    <w:rsid w:val="00957599"/>
    <w:rsid w:val="009575AF"/>
    <w:rsid w:val="009575C2"/>
    <w:rsid w:val="009575C3"/>
    <w:rsid w:val="009575EC"/>
    <w:rsid w:val="00957647"/>
    <w:rsid w:val="00957689"/>
    <w:rsid w:val="009576C1"/>
    <w:rsid w:val="009577D7"/>
    <w:rsid w:val="00957875"/>
    <w:rsid w:val="00957895"/>
    <w:rsid w:val="00957937"/>
    <w:rsid w:val="00957942"/>
    <w:rsid w:val="00957957"/>
    <w:rsid w:val="0095797D"/>
    <w:rsid w:val="0095799A"/>
    <w:rsid w:val="009579B6"/>
    <w:rsid w:val="009579B9"/>
    <w:rsid w:val="009579D4"/>
    <w:rsid w:val="009579DD"/>
    <w:rsid w:val="009579E2"/>
    <w:rsid w:val="00957A19"/>
    <w:rsid w:val="00957A37"/>
    <w:rsid w:val="00957A55"/>
    <w:rsid w:val="00957A5C"/>
    <w:rsid w:val="00957A66"/>
    <w:rsid w:val="00957A8C"/>
    <w:rsid w:val="00957AED"/>
    <w:rsid w:val="00957AF4"/>
    <w:rsid w:val="00957AFF"/>
    <w:rsid w:val="00957B49"/>
    <w:rsid w:val="00957BC5"/>
    <w:rsid w:val="00957C02"/>
    <w:rsid w:val="00957C3F"/>
    <w:rsid w:val="00957C77"/>
    <w:rsid w:val="00957C82"/>
    <w:rsid w:val="00957C89"/>
    <w:rsid w:val="00957C9B"/>
    <w:rsid w:val="00957CB7"/>
    <w:rsid w:val="00957CF4"/>
    <w:rsid w:val="00957D2F"/>
    <w:rsid w:val="00957D33"/>
    <w:rsid w:val="00957D5E"/>
    <w:rsid w:val="00957D74"/>
    <w:rsid w:val="00957D7E"/>
    <w:rsid w:val="00957D8D"/>
    <w:rsid w:val="00957D94"/>
    <w:rsid w:val="00957DB6"/>
    <w:rsid w:val="00957DC2"/>
    <w:rsid w:val="00957DC4"/>
    <w:rsid w:val="00957DCC"/>
    <w:rsid w:val="00957DDB"/>
    <w:rsid w:val="00957DEC"/>
    <w:rsid w:val="00957E03"/>
    <w:rsid w:val="00957E3A"/>
    <w:rsid w:val="00957E45"/>
    <w:rsid w:val="00957E6B"/>
    <w:rsid w:val="00957E79"/>
    <w:rsid w:val="00957E81"/>
    <w:rsid w:val="00957EDD"/>
    <w:rsid w:val="00957F2A"/>
    <w:rsid w:val="00957F61"/>
    <w:rsid w:val="00957F82"/>
    <w:rsid w:val="00957F9D"/>
    <w:rsid w:val="00957FA8"/>
    <w:rsid w:val="00957FAC"/>
    <w:rsid w:val="00957FB0"/>
    <w:rsid w:val="00957FE3"/>
    <w:rsid w:val="00957FE6"/>
    <w:rsid w:val="0096001D"/>
    <w:rsid w:val="0096003B"/>
    <w:rsid w:val="00960064"/>
    <w:rsid w:val="0096006C"/>
    <w:rsid w:val="0096008F"/>
    <w:rsid w:val="009600A1"/>
    <w:rsid w:val="009600E6"/>
    <w:rsid w:val="009600FE"/>
    <w:rsid w:val="00960147"/>
    <w:rsid w:val="0096015F"/>
    <w:rsid w:val="009601F2"/>
    <w:rsid w:val="00960201"/>
    <w:rsid w:val="0096021A"/>
    <w:rsid w:val="00960230"/>
    <w:rsid w:val="00960237"/>
    <w:rsid w:val="0096028D"/>
    <w:rsid w:val="009602A0"/>
    <w:rsid w:val="009602B0"/>
    <w:rsid w:val="00960360"/>
    <w:rsid w:val="0096036A"/>
    <w:rsid w:val="0096037E"/>
    <w:rsid w:val="0096039E"/>
    <w:rsid w:val="009603EB"/>
    <w:rsid w:val="009603ED"/>
    <w:rsid w:val="00960413"/>
    <w:rsid w:val="0096046F"/>
    <w:rsid w:val="00960475"/>
    <w:rsid w:val="009604A2"/>
    <w:rsid w:val="009604C1"/>
    <w:rsid w:val="0096053C"/>
    <w:rsid w:val="0096053E"/>
    <w:rsid w:val="0096056A"/>
    <w:rsid w:val="0096057F"/>
    <w:rsid w:val="00960582"/>
    <w:rsid w:val="0096058A"/>
    <w:rsid w:val="009605C8"/>
    <w:rsid w:val="009605E0"/>
    <w:rsid w:val="00960616"/>
    <w:rsid w:val="0096063C"/>
    <w:rsid w:val="0096064A"/>
    <w:rsid w:val="0096064C"/>
    <w:rsid w:val="00960657"/>
    <w:rsid w:val="0096067E"/>
    <w:rsid w:val="009606B1"/>
    <w:rsid w:val="009606EB"/>
    <w:rsid w:val="0096072E"/>
    <w:rsid w:val="00960756"/>
    <w:rsid w:val="0096076A"/>
    <w:rsid w:val="0096078A"/>
    <w:rsid w:val="009607BC"/>
    <w:rsid w:val="009607C0"/>
    <w:rsid w:val="009607DB"/>
    <w:rsid w:val="009607ED"/>
    <w:rsid w:val="0096081E"/>
    <w:rsid w:val="00960837"/>
    <w:rsid w:val="0096083C"/>
    <w:rsid w:val="00960853"/>
    <w:rsid w:val="00960864"/>
    <w:rsid w:val="00960866"/>
    <w:rsid w:val="00960879"/>
    <w:rsid w:val="009608F5"/>
    <w:rsid w:val="009608F6"/>
    <w:rsid w:val="00960925"/>
    <w:rsid w:val="00960981"/>
    <w:rsid w:val="00960988"/>
    <w:rsid w:val="00960989"/>
    <w:rsid w:val="00960996"/>
    <w:rsid w:val="009609C6"/>
    <w:rsid w:val="009609EA"/>
    <w:rsid w:val="00960A14"/>
    <w:rsid w:val="00960A18"/>
    <w:rsid w:val="00960A29"/>
    <w:rsid w:val="00960A2E"/>
    <w:rsid w:val="00960A7F"/>
    <w:rsid w:val="00960A87"/>
    <w:rsid w:val="00960AD6"/>
    <w:rsid w:val="00960AF2"/>
    <w:rsid w:val="00960B0B"/>
    <w:rsid w:val="00960B48"/>
    <w:rsid w:val="00960B52"/>
    <w:rsid w:val="00960B7C"/>
    <w:rsid w:val="00960B93"/>
    <w:rsid w:val="00960BB0"/>
    <w:rsid w:val="00960BBB"/>
    <w:rsid w:val="00960BC2"/>
    <w:rsid w:val="00960C17"/>
    <w:rsid w:val="00960C1E"/>
    <w:rsid w:val="00960C78"/>
    <w:rsid w:val="00960CB6"/>
    <w:rsid w:val="00960CBB"/>
    <w:rsid w:val="00960CC5"/>
    <w:rsid w:val="00960CC7"/>
    <w:rsid w:val="00960CF4"/>
    <w:rsid w:val="00960D18"/>
    <w:rsid w:val="00960D83"/>
    <w:rsid w:val="00960DCC"/>
    <w:rsid w:val="00960DD1"/>
    <w:rsid w:val="00960E87"/>
    <w:rsid w:val="00960E8A"/>
    <w:rsid w:val="00960F01"/>
    <w:rsid w:val="00960F16"/>
    <w:rsid w:val="00960F2F"/>
    <w:rsid w:val="00960FBB"/>
    <w:rsid w:val="00960FD2"/>
    <w:rsid w:val="00961023"/>
    <w:rsid w:val="0096103E"/>
    <w:rsid w:val="0096106C"/>
    <w:rsid w:val="00961078"/>
    <w:rsid w:val="0096109F"/>
    <w:rsid w:val="009610D0"/>
    <w:rsid w:val="009610EE"/>
    <w:rsid w:val="00961151"/>
    <w:rsid w:val="0096116F"/>
    <w:rsid w:val="0096118F"/>
    <w:rsid w:val="009611A9"/>
    <w:rsid w:val="009611AA"/>
    <w:rsid w:val="009611B4"/>
    <w:rsid w:val="009611D7"/>
    <w:rsid w:val="009611E2"/>
    <w:rsid w:val="009611FB"/>
    <w:rsid w:val="00961215"/>
    <w:rsid w:val="00961233"/>
    <w:rsid w:val="00961256"/>
    <w:rsid w:val="00961261"/>
    <w:rsid w:val="009612A0"/>
    <w:rsid w:val="009612A8"/>
    <w:rsid w:val="009612B9"/>
    <w:rsid w:val="009612C4"/>
    <w:rsid w:val="009612CE"/>
    <w:rsid w:val="00961312"/>
    <w:rsid w:val="00961333"/>
    <w:rsid w:val="00961337"/>
    <w:rsid w:val="00961390"/>
    <w:rsid w:val="0096139C"/>
    <w:rsid w:val="009613BA"/>
    <w:rsid w:val="009613E7"/>
    <w:rsid w:val="00961400"/>
    <w:rsid w:val="00961413"/>
    <w:rsid w:val="0096142D"/>
    <w:rsid w:val="0096145F"/>
    <w:rsid w:val="009614A2"/>
    <w:rsid w:val="009614CB"/>
    <w:rsid w:val="00961538"/>
    <w:rsid w:val="00961545"/>
    <w:rsid w:val="00961551"/>
    <w:rsid w:val="00961582"/>
    <w:rsid w:val="00961596"/>
    <w:rsid w:val="009615B0"/>
    <w:rsid w:val="00961619"/>
    <w:rsid w:val="00961632"/>
    <w:rsid w:val="00961652"/>
    <w:rsid w:val="0096166A"/>
    <w:rsid w:val="0096166D"/>
    <w:rsid w:val="009616A8"/>
    <w:rsid w:val="009616B6"/>
    <w:rsid w:val="009616CE"/>
    <w:rsid w:val="009616D3"/>
    <w:rsid w:val="009616FD"/>
    <w:rsid w:val="0096170D"/>
    <w:rsid w:val="00961755"/>
    <w:rsid w:val="00961773"/>
    <w:rsid w:val="0096178A"/>
    <w:rsid w:val="0096179E"/>
    <w:rsid w:val="009617BD"/>
    <w:rsid w:val="0096181C"/>
    <w:rsid w:val="00961820"/>
    <w:rsid w:val="00961842"/>
    <w:rsid w:val="00961851"/>
    <w:rsid w:val="009618BF"/>
    <w:rsid w:val="009618C7"/>
    <w:rsid w:val="009618CE"/>
    <w:rsid w:val="009618DF"/>
    <w:rsid w:val="00961916"/>
    <w:rsid w:val="0096192B"/>
    <w:rsid w:val="0096193A"/>
    <w:rsid w:val="00961943"/>
    <w:rsid w:val="00961948"/>
    <w:rsid w:val="00961949"/>
    <w:rsid w:val="009619D4"/>
    <w:rsid w:val="009619F2"/>
    <w:rsid w:val="00961A38"/>
    <w:rsid w:val="00961A93"/>
    <w:rsid w:val="00961AC6"/>
    <w:rsid w:val="00961AEA"/>
    <w:rsid w:val="00961AF9"/>
    <w:rsid w:val="00961B65"/>
    <w:rsid w:val="00961B70"/>
    <w:rsid w:val="00961BCF"/>
    <w:rsid w:val="00961BE7"/>
    <w:rsid w:val="00961BEE"/>
    <w:rsid w:val="00961C59"/>
    <w:rsid w:val="00961CBB"/>
    <w:rsid w:val="00961CCC"/>
    <w:rsid w:val="00961D2B"/>
    <w:rsid w:val="00961D36"/>
    <w:rsid w:val="00961D4C"/>
    <w:rsid w:val="00961D57"/>
    <w:rsid w:val="00961D75"/>
    <w:rsid w:val="00961D8A"/>
    <w:rsid w:val="00961D8E"/>
    <w:rsid w:val="00961DB1"/>
    <w:rsid w:val="00961DD3"/>
    <w:rsid w:val="00961DE7"/>
    <w:rsid w:val="00961E23"/>
    <w:rsid w:val="00961E29"/>
    <w:rsid w:val="00961E2A"/>
    <w:rsid w:val="00961E3D"/>
    <w:rsid w:val="00961E84"/>
    <w:rsid w:val="00961ECD"/>
    <w:rsid w:val="00961ED8"/>
    <w:rsid w:val="00961EE4"/>
    <w:rsid w:val="00961FF3"/>
    <w:rsid w:val="00962009"/>
    <w:rsid w:val="00962013"/>
    <w:rsid w:val="0096201F"/>
    <w:rsid w:val="00962028"/>
    <w:rsid w:val="0096203D"/>
    <w:rsid w:val="00962055"/>
    <w:rsid w:val="00962065"/>
    <w:rsid w:val="009620C0"/>
    <w:rsid w:val="009620CF"/>
    <w:rsid w:val="009620D4"/>
    <w:rsid w:val="009620E4"/>
    <w:rsid w:val="009620F3"/>
    <w:rsid w:val="00962108"/>
    <w:rsid w:val="0096211B"/>
    <w:rsid w:val="0096211C"/>
    <w:rsid w:val="00962174"/>
    <w:rsid w:val="0096219E"/>
    <w:rsid w:val="009621B1"/>
    <w:rsid w:val="009621BB"/>
    <w:rsid w:val="009621C8"/>
    <w:rsid w:val="009621CD"/>
    <w:rsid w:val="009621D6"/>
    <w:rsid w:val="00962210"/>
    <w:rsid w:val="00962212"/>
    <w:rsid w:val="00962287"/>
    <w:rsid w:val="00962295"/>
    <w:rsid w:val="009622B8"/>
    <w:rsid w:val="009622F8"/>
    <w:rsid w:val="0096232D"/>
    <w:rsid w:val="00962382"/>
    <w:rsid w:val="009623A8"/>
    <w:rsid w:val="009623DC"/>
    <w:rsid w:val="0096240A"/>
    <w:rsid w:val="00962416"/>
    <w:rsid w:val="0096241A"/>
    <w:rsid w:val="00962464"/>
    <w:rsid w:val="0096248B"/>
    <w:rsid w:val="009624CE"/>
    <w:rsid w:val="00962562"/>
    <w:rsid w:val="0096257A"/>
    <w:rsid w:val="009625D3"/>
    <w:rsid w:val="009625DC"/>
    <w:rsid w:val="009625DE"/>
    <w:rsid w:val="00962608"/>
    <w:rsid w:val="0096260E"/>
    <w:rsid w:val="00962626"/>
    <w:rsid w:val="009626A1"/>
    <w:rsid w:val="009626C9"/>
    <w:rsid w:val="009626CF"/>
    <w:rsid w:val="009626D4"/>
    <w:rsid w:val="009626F6"/>
    <w:rsid w:val="00962719"/>
    <w:rsid w:val="00962739"/>
    <w:rsid w:val="009627B0"/>
    <w:rsid w:val="009627DE"/>
    <w:rsid w:val="0096286E"/>
    <w:rsid w:val="0096287C"/>
    <w:rsid w:val="009628CF"/>
    <w:rsid w:val="0096290E"/>
    <w:rsid w:val="00962916"/>
    <w:rsid w:val="0096295F"/>
    <w:rsid w:val="009629D3"/>
    <w:rsid w:val="00962A2F"/>
    <w:rsid w:val="00962A78"/>
    <w:rsid w:val="00962AB7"/>
    <w:rsid w:val="00962AC7"/>
    <w:rsid w:val="00962BA7"/>
    <w:rsid w:val="00962BFD"/>
    <w:rsid w:val="00962C10"/>
    <w:rsid w:val="00962C2C"/>
    <w:rsid w:val="00962C48"/>
    <w:rsid w:val="00962C54"/>
    <w:rsid w:val="00962CC8"/>
    <w:rsid w:val="00962CF7"/>
    <w:rsid w:val="00962D17"/>
    <w:rsid w:val="00962D62"/>
    <w:rsid w:val="00962E00"/>
    <w:rsid w:val="00962E17"/>
    <w:rsid w:val="00962E32"/>
    <w:rsid w:val="00962E3C"/>
    <w:rsid w:val="00962E43"/>
    <w:rsid w:val="00962E79"/>
    <w:rsid w:val="00962EBA"/>
    <w:rsid w:val="00962ED7"/>
    <w:rsid w:val="00962EE7"/>
    <w:rsid w:val="00962EFE"/>
    <w:rsid w:val="00962F49"/>
    <w:rsid w:val="00962F7D"/>
    <w:rsid w:val="00962FBC"/>
    <w:rsid w:val="00962FC7"/>
    <w:rsid w:val="00962FE0"/>
    <w:rsid w:val="00962FF9"/>
    <w:rsid w:val="00963012"/>
    <w:rsid w:val="00963028"/>
    <w:rsid w:val="009630B2"/>
    <w:rsid w:val="009630BC"/>
    <w:rsid w:val="009630CC"/>
    <w:rsid w:val="00963125"/>
    <w:rsid w:val="00963138"/>
    <w:rsid w:val="00963156"/>
    <w:rsid w:val="00963160"/>
    <w:rsid w:val="0096317F"/>
    <w:rsid w:val="009631FE"/>
    <w:rsid w:val="0096325E"/>
    <w:rsid w:val="00963267"/>
    <w:rsid w:val="0096327F"/>
    <w:rsid w:val="00963280"/>
    <w:rsid w:val="00963289"/>
    <w:rsid w:val="009632AB"/>
    <w:rsid w:val="00963305"/>
    <w:rsid w:val="00963309"/>
    <w:rsid w:val="0096332A"/>
    <w:rsid w:val="0096332C"/>
    <w:rsid w:val="00963343"/>
    <w:rsid w:val="00963360"/>
    <w:rsid w:val="0096338A"/>
    <w:rsid w:val="00963395"/>
    <w:rsid w:val="009633A5"/>
    <w:rsid w:val="009633B1"/>
    <w:rsid w:val="009633F9"/>
    <w:rsid w:val="0096344C"/>
    <w:rsid w:val="00963450"/>
    <w:rsid w:val="00963455"/>
    <w:rsid w:val="0096345B"/>
    <w:rsid w:val="009634EE"/>
    <w:rsid w:val="00963506"/>
    <w:rsid w:val="00963518"/>
    <w:rsid w:val="0096351B"/>
    <w:rsid w:val="00963531"/>
    <w:rsid w:val="0096353A"/>
    <w:rsid w:val="00963582"/>
    <w:rsid w:val="0096359B"/>
    <w:rsid w:val="009635A5"/>
    <w:rsid w:val="009635EB"/>
    <w:rsid w:val="009635F6"/>
    <w:rsid w:val="00963627"/>
    <w:rsid w:val="009636CE"/>
    <w:rsid w:val="009636DA"/>
    <w:rsid w:val="0096374E"/>
    <w:rsid w:val="00963754"/>
    <w:rsid w:val="0096376D"/>
    <w:rsid w:val="00963772"/>
    <w:rsid w:val="00963794"/>
    <w:rsid w:val="009637A8"/>
    <w:rsid w:val="009637AB"/>
    <w:rsid w:val="009637AE"/>
    <w:rsid w:val="009637C4"/>
    <w:rsid w:val="0096390F"/>
    <w:rsid w:val="00963914"/>
    <w:rsid w:val="0096392A"/>
    <w:rsid w:val="00963948"/>
    <w:rsid w:val="009639AC"/>
    <w:rsid w:val="009639C0"/>
    <w:rsid w:val="009639EF"/>
    <w:rsid w:val="00963ACC"/>
    <w:rsid w:val="00963AD5"/>
    <w:rsid w:val="00963B00"/>
    <w:rsid w:val="00963B7F"/>
    <w:rsid w:val="00963B8C"/>
    <w:rsid w:val="00963B90"/>
    <w:rsid w:val="00963B9A"/>
    <w:rsid w:val="00963BB5"/>
    <w:rsid w:val="00963C0E"/>
    <w:rsid w:val="00963C33"/>
    <w:rsid w:val="00963C39"/>
    <w:rsid w:val="00963CA4"/>
    <w:rsid w:val="00963CD1"/>
    <w:rsid w:val="00963D00"/>
    <w:rsid w:val="00963D11"/>
    <w:rsid w:val="00963D1B"/>
    <w:rsid w:val="00963D3D"/>
    <w:rsid w:val="00963D59"/>
    <w:rsid w:val="00963D8E"/>
    <w:rsid w:val="00963D93"/>
    <w:rsid w:val="00963D94"/>
    <w:rsid w:val="00963DB9"/>
    <w:rsid w:val="00963DBE"/>
    <w:rsid w:val="00963DCC"/>
    <w:rsid w:val="00963DD8"/>
    <w:rsid w:val="00963E02"/>
    <w:rsid w:val="00963E04"/>
    <w:rsid w:val="00963E14"/>
    <w:rsid w:val="00963E17"/>
    <w:rsid w:val="00963E30"/>
    <w:rsid w:val="00963E36"/>
    <w:rsid w:val="00963E78"/>
    <w:rsid w:val="00963EC0"/>
    <w:rsid w:val="00963EC5"/>
    <w:rsid w:val="00963EF6"/>
    <w:rsid w:val="00963F28"/>
    <w:rsid w:val="00963F82"/>
    <w:rsid w:val="00963F83"/>
    <w:rsid w:val="00963F99"/>
    <w:rsid w:val="00964002"/>
    <w:rsid w:val="00964022"/>
    <w:rsid w:val="00964027"/>
    <w:rsid w:val="00964037"/>
    <w:rsid w:val="00964042"/>
    <w:rsid w:val="009640A2"/>
    <w:rsid w:val="009640D2"/>
    <w:rsid w:val="0096414E"/>
    <w:rsid w:val="0096416A"/>
    <w:rsid w:val="009641C6"/>
    <w:rsid w:val="009641D2"/>
    <w:rsid w:val="00964200"/>
    <w:rsid w:val="00964266"/>
    <w:rsid w:val="0096427F"/>
    <w:rsid w:val="009642B2"/>
    <w:rsid w:val="009642C0"/>
    <w:rsid w:val="009642DA"/>
    <w:rsid w:val="00964310"/>
    <w:rsid w:val="00964383"/>
    <w:rsid w:val="009643AA"/>
    <w:rsid w:val="009643CD"/>
    <w:rsid w:val="009643D9"/>
    <w:rsid w:val="009643FB"/>
    <w:rsid w:val="00964420"/>
    <w:rsid w:val="00964429"/>
    <w:rsid w:val="0096446C"/>
    <w:rsid w:val="009644C8"/>
    <w:rsid w:val="009644DE"/>
    <w:rsid w:val="009644F0"/>
    <w:rsid w:val="00964549"/>
    <w:rsid w:val="0096459E"/>
    <w:rsid w:val="009645A0"/>
    <w:rsid w:val="009645A8"/>
    <w:rsid w:val="009645BD"/>
    <w:rsid w:val="009645CD"/>
    <w:rsid w:val="0096461A"/>
    <w:rsid w:val="00964637"/>
    <w:rsid w:val="0096463A"/>
    <w:rsid w:val="00964657"/>
    <w:rsid w:val="0096466D"/>
    <w:rsid w:val="009646AF"/>
    <w:rsid w:val="009646B4"/>
    <w:rsid w:val="009646D7"/>
    <w:rsid w:val="009646E9"/>
    <w:rsid w:val="00964719"/>
    <w:rsid w:val="0096477C"/>
    <w:rsid w:val="00964793"/>
    <w:rsid w:val="00964799"/>
    <w:rsid w:val="009647B1"/>
    <w:rsid w:val="009647F9"/>
    <w:rsid w:val="0096480E"/>
    <w:rsid w:val="00964841"/>
    <w:rsid w:val="0096487A"/>
    <w:rsid w:val="009648EB"/>
    <w:rsid w:val="0096490E"/>
    <w:rsid w:val="00964938"/>
    <w:rsid w:val="0096495D"/>
    <w:rsid w:val="00964974"/>
    <w:rsid w:val="00964994"/>
    <w:rsid w:val="009649D0"/>
    <w:rsid w:val="009649D5"/>
    <w:rsid w:val="00964A24"/>
    <w:rsid w:val="00964A2A"/>
    <w:rsid w:val="00964A4F"/>
    <w:rsid w:val="00964A5F"/>
    <w:rsid w:val="00964A95"/>
    <w:rsid w:val="00964AA6"/>
    <w:rsid w:val="00964ABD"/>
    <w:rsid w:val="00964AD0"/>
    <w:rsid w:val="00964AD5"/>
    <w:rsid w:val="00964AD6"/>
    <w:rsid w:val="00964AE1"/>
    <w:rsid w:val="00964B03"/>
    <w:rsid w:val="00964B60"/>
    <w:rsid w:val="00964B6B"/>
    <w:rsid w:val="00964BA3"/>
    <w:rsid w:val="00964BB0"/>
    <w:rsid w:val="00964BDC"/>
    <w:rsid w:val="00964C3D"/>
    <w:rsid w:val="00964C5C"/>
    <w:rsid w:val="00964C67"/>
    <w:rsid w:val="00964C7E"/>
    <w:rsid w:val="00964C8E"/>
    <w:rsid w:val="00964CC3"/>
    <w:rsid w:val="00964CEF"/>
    <w:rsid w:val="00964D21"/>
    <w:rsid w:val="00964D2E"/>
    <w:rsid w:val="00964D41"/>
    <w:rsid w:val="00964D48"/>
    <w:rsid w:val="00964D4C"/>
    <w:rsid w:val="00964D55"/>
    <w:rsid w:val="00964DB8"/>
    <w:rsid w:val="00964DC3"/>
    <w:rsid w:val="00964E27"/>
    <w:rsid w:val="00964E9F"/>
    <w:rsid w:val="00964F2B"/>
    <w:rsid w:val="00964F3E"/>
    <w:rsid w:val="00964F47"/>
    <w:rsid w:val="00964F77"/>
    <w:rsid w:val="00964FE5"/>
    <w:rsid w:val="00964FFA"/>
    <w:rsid w:val="0096502E"/>
    <w:rsid w:val="00965044"/>
    <w:rsid w:val="00965054"/>
    <w:rsid w:val="0096505F"/>
    <w:rsid w:val="009650B0"/>
    <w:rsid w:val="009650DA"/>
    <w:rsid w:val="0096511F"/>
    <w:rsid w:val="00965126"/>
    <w:rsid w:val="00965127"/>
    <w:rsid w:val="0096517E"/>
    <w:rsid w:val="009651E6"/>
    <w:rsid w:val="009651F0"/>
    <w:rsid w:val="00965261"/>
    <w:rsid w:val="009652AB"/>
    <w:rsid w:val="009652BF"/>
    <w:rsid w:val="009652DC"/>
    <w:rsid w:val="009652EA"/>
    <w:rsid w:val="009652EF"/>
    <w:rsid w:val="009652FA"/>
    <w:rsid w:val="00965309"/>
    <w:rsid w:val="00965331"/>
    <w:rsid w:val="00965347"/>
    <w:rsid w:val="00965360"/>
    <w:rsid w:val="00965361"/>
    <w:rsid w:val="0096536C"/>
    <w:rsid w:val="009653A1"/>
    <w:rsid w:val="009653B3"/>
    <w:rsid w:val="00965489"/>
    <w:rsid w:val="009654CD"/>
    <w:rsid w:val="009654D3"/>
    <w:rsid w:val="009654D8"/>
    <w:rsid w:val="009654F1"/>
    <w:rsid w:val="00965501"/>
    <w:rsid w:val="00965526"/>
    <w:rsid w:val="00965551"/>
    <w:rsid w:val="00965557"/>
    <w:rsid w:val="00965572"/>
    <w:rsid w:val="009655AB"/>
    <w:rsid w:val="009655E1"/>
    <w:rsid w:val="009655F9"/>
    <w:rsid w:val="00965681"/>
    <w:rsid w:val="00965684"/>
    <w:rsid w:val="009656A5"/>
    <w:rsid w:val="009656E4"/>
    <w:rsid w:val="009656F2"/>
    <w:rsid w:val="00965700"/>
    <w:rsid w:val="00965742"/>
    <w:rsid w:val="00965777"/>
    <w:rsid w:val="009657CE"/>
    <w:rsid w:val="0096587B"/>
    <w:rsid w:val="009658D5"/>
    <w:rsid w:val="009658FF"/>
    <w:rsid w:val="009659A7"/>
    <w:rsid w:val="009659BF"/>
    <w:rsid w:val="009659C1"/>
    <w:rsid w:val="00965A11"/>
    <w:rsid w:val="00965A5F"/>
    <w:rsid w:val="00965A6D"/>
    <w:rsid w:val="00965A8B"/>
    <w:rsid w:val="00965AAC"/>
    <w:rsid w:val="00965AB1"/>
    <w:rsid w:val="00965ACB"/>
    <w:rsid w:val="00965AD1"/>
    <w:rsid w:val="00965AE0"/>
    <w:rsid w:val="00965AE4"/>
    <w:rsid w:val="00965B1E"/>
    <w:rsid w:val="00965B23"/>
    <w:rsid w:val="00965B56"/>
    <w:rsid w:val="00965B65"/>
    <w:rsid w:val="00965B67"/>
    <w:rsid w:val="00965B73"/>
    <w:rsid w:val="00965B94"/>
    <w:rsid w:val="00965BA4"/>
    <w:rsid w:val="00965BCD"/>
    <w:rsid w:val="00965BCE"/>
    <w:rsid w:val="00965BEA"/>
    <w:rsid w:val="00965C20"/>
    <w:rsid w:val="00965C50"/>
    <w:rsid w:val="00965CC6"/>
    <w:rsid w:val="00965CF7"/>
    <w:rsid w:val="00965CFF"/>
    <w:rsid w:val="00965D47"/>
    <w:rsid w:val="00965D4C"/>
    <w:rsid w:val="00965D5F"/>
    <w:rsid w:val="00965D68"/>
    <w:rsid w:val="00965DEE"/>
    <w:rsid w:val="00965E11"/>
    <w:rsid w:val="00965E34"/>
    <w:rsid w:val="00965E37"/>
    <w:rsid w:val="00965E3C"/>
    <w:rsid w:val="00965E4F"/>
    <w:rsid w:val="00965E76"/>
    <w:rsid w:val="00965EBF"/>
    <w:rsid w:val="00965EE3"/>
    <w:rsid w:val="00965F30"/>
    <w:rsid w:val="00965F33"/>
    <w:rsid w:val="00965F8E"/>
    <w:rsid w:val="00965FA4"/>
    <w:rsid w:val="00965FB8"/>
    <w:rsid w:val="00966002"/>
    <w:rsid w:val="00966010"/>
    <w:rsid w:val="00966019"/>
    <w:rsid w:val="0096601B"/>
    <w:rsid w:val="0096601D"/>
    <w:rsid w:val="0096602C"/>
    <w:rsid w:val="00966040"/>
    <w:rsid w:val="009660B5"/>
    <w:rsid w:val="009660E2"/>
    <w:rsid w:val="00966165"/>
    <w:rsid w:val="009661A1"/>
    <w:rsid w:val="009661C2"/>
    <w:rsid w:val="009661C5"/>
    <w:rsid w:val="009661E7"/>
    <w:rsid w:val="009661F3"/>
    <w:rsid w:val="00966216"/>
    <w:rsid w:val="0096621A"/>
    <w:rsid w:val="0096622E"/>
    <w:rsid w:val="0096625A"/>
    <w:rsid w:val="0096629F"/>
    <w:rsid w:val="009662D3"/>
    <w:rsid w:val="009662DD"/>
    <w:rsid w:val="009662FA"/>
    <w:rsid w:val="00966386"/>
    <w:rsid w:val="009663D0"/>
    <w:rsid w:val="009663F2"/>
    <w:rsid w:val="00966412"/>
    <w:rsid w:val="0096647C"/>
    <w:rsid w:val="009664FD"/>
    <w:rsid w:val="00966531"/>
    <w:rsid w:val="0096656B"/>
    <w:rsid w:val="00966580"/>
    <w:rsid w:val="0096658E"/>
    <w:rsid w:val="009665B1"/>
    <w:rsid w:val="009665B3"/>
    <w:rsid w:val="009665F9"/>
    <w:rsid w:val="00966607"/>
    <w:rsid w:val="00966626"/>
    <w:rsid w:val="00966642"/>
    <w:rsid w:val="009666EB"/>
    <w:rsid w:val="00966736"/>
    <w:rsid w:val="00966749"/>
    <w:rsid w:val="009667AE"/>
    <w:rsid w:val="009667B7"/>
    <w:rsid w:val="009667CF"/>
    <w:rsid w:val="009667E1"/>
    <w:rsid w:val="0096681F"/>
    <w:rsid w:val="00966842"/>
    <w:rsid w:val="00966848"/>
    <w:rsid w:val="0096684F"/>
    <w:rsid w:val="0096685E"/>
    <w:rsid w:val="0096686B"/>
    <w:rsid w:val="009668CE"/>
    <w:rsid w:val="009668DA"/>
    <w:rsid w:val="009668DC"/>
    <w:rsid w:val="00966901"/>
    <w:rsid w:val="0096690A"/>
    <w:rsid w:val="00966926"/>
    <w:rsid w:val="00966937"/>
    <w:rsid w:val="00966989"/>
    <w:rsid w:val="009669AF"/>
    <w:rsid w:val="009669BF"/>
    <w:rsid w:val="009669FD"/>
    <w:rsid w:val="00966A25"/>
    <w:rsid w:val="00966A29"/>
    <w:rsid w:val="00966A4D"/>
    <w:rsid w:val="00966A6C"/>
    <w:rsid w:val="00966A71"/>
    <w:rsid w:val="00966A88"/>
    <w:rsid w:val="00966ACC"/>
    <w:rsid w:val="00966B26"/>
    <w:rsid w:val="00966B29"/>
    <w:rsid w:val="00966B41"/>
    <w:rsid w:val="00966B9B"/>
    <w:rsid w:val="00966BF3"/>
    <w:rsid w:val="00966C73"/>
    <w:rsid w:val="00966CA2"/>
    <w:rsid w:val="00966CAC"/>
    <w:rsid w:val="00966D01"/>
    <w:rsid w:val="00966D14"/>
    <w:rsid w:val="00966D1E"/>
    <w:rsid w:val="00966D32"/>
    <w:rsid w:val="00966DA9"/>
    <w:rsid w:val="00966DAC"/>
    <w:rsid w:val="00966DB6"/>
    <w:rsid w:val="00966DC4"/>
    <w:rsid w:val="00966DDE"/>
    <w:rsid w:val="00966E01"/>
    <w:rsid w:val="00966E4F"/>
    <w:rsid w:val="00966E58"/>
    <w:rsid w:val="00966E6B"/>
    <w:rsid w:val="00966E6C"/>
    <w:rsid w:val="00966E8D"/>
    <w:rsid w:val="00966E96"/>
    <w:rsid w:val="00966EF9"/>
    <w:rsid w:val="00966FD4"/>
    <w:rsid w:val="00966FF0"/>
    <w:rsid w:val="00966FF8"/>
    <w:rsid w:val="0096700D"/>
    <w:rsid w:val="0096700F"/>
    <w:rsid w:val="00967029"/>
    <w:rsid w:val="00967050"/>
    <w:rsid w:val="00967065"/>
    <w:rsid w:val="00967094"/>
    <w:rsid w:val="009670A5"/>
    <w:rsid w:val="009670BB"/>
    <w:rsid w:val="00967113"/>
    <w:rsid w:val="0096711D"/>
    <w:rsid w:val="0096712F"/>
    <w:rsid w:val="0096714C"/>
    <w:rsid w:val="00967179"/>
    <w:rsid w:val="00967186"/>
    <w:rsid w:val="009671D0"/>
    <w:rsid w:val="009671FA"/>
    <w:rsid w:val="00967207"/>
    <w:rsid w:val="0096722A"/>
    <w:rsid w:val="00967240"/>
    <w:rsid w:val="0096728D"/>
    <w:rsid w:val="00967297"/>
    <w:rsid w:val="0096729C"/>
    <w:rsid w:val="009672A3"/>
    <w:rsid w:val="009672C5"/>
    <w:rsid w:val="009672C7"/>
    <w:rsid w:val="009672DB"/>
    <w:rsid w:val="009672ED"/>
    <w:rsid w:val="0096737F"/>
    <w:rsid w:val="009673E9"/>
    <w:rsid w:val="009673FA"/>
    <w:rsid w:val="0096740D"/>
    <w:rsid w:val="0096742D"/>
    <w:rsid w:val="0096743F"/>
    <w:rsid w:val="009674CD"/>
    <w:rsid w:val="009674E2"/>
    <w:rsid w:val="009674F2"/>
    <w:rsid w:val="00967514"/>
    <w:rsid w:val="0096754D"/>
    <w:rsid w:val="0096756F"/>
    <w:rsid w:val="00967580"/>
    <w:rsid w:val="009675BA"/>
    <w:rsid w:val="009675D9"/>
    <w:rsid w:val="00967609"/>
    <w:rsid w:val="0096760D"/>
    <w:rsid w:val="009676C2"/>
    <w:rsid w:val="009676C5"/>
    <w:rsid w:val="009676D6"/>
    <w:rsid w:val="009676EA"/>
    <w:rsid w:val="009676F0"/>
    <w:rsid w:val="009676FB"/>
    <w:rsid w:val="00967702"/>
    <w:rsid w:val="00967712"/>
    <w:rsid w:val="00967714"/>
    <w:rsid w:val="0096772E"/>
    <w:rsid w:val="00967733"/>
    <w:rsid w:val="00967757"/>
    <w:rsid w:val="00967758"/>
    <w:rsid w:val="00967775"/>
    <w:rsid w:val="00967776"/>
    <w:rsid w:val="00967780"/>
    <w:rsid w:val="009677DA"/>
    <w:rsid w:val="009677EA"/>
    <w:rsid w:val="00967800"/>
    <w:rsid w:val="0096783A"/>
    <w:rsid w:val="00967852"/>
    <w:rsid w:val="00967860"/>
    <w:rsid w:val="0096789D"/>
    <w:rsid w:val="009678DD"/>
    <w:rsid w:val="009678DF"/>
    <w:rsid w:val="0096790E"/>
    <w:rsid w:val="00967928"/>
    <w:rsid w:val="0096793F"/>
    <w:rsid w:val="00967940"/>
    <w:rsid w:val="00967972"/>
    <w:rsid w:val="00967980"/>
    <w:rsid w:val="009679A5"/>
    <w:rsid w:val="009679DC"/>
    <w:rsid w:val="00967A11"/>
    <w:rsid w:val="00967A5D"/>
    <w:rsid w:val="00967A85"/>
    <w:rsid w:val="00967A8B"/>
    <w:rsid w:val="00967ACF"/>
    <w:rsid w:val="00967B0F"/>
    <w:rsid w:val="00967B23"/>
    <w:rsid w:val="00967B25"/>
    <w:rsid w:val="00967B46"/>
    <w:rsid w:val="00967B7C"/>
    <w:rsid w:val="00967B92"/>
    <w:rsid w:val="00967BB5"/>
    <w:rsid w:val="00967BDC"/>
    <w:rsid w:val="00967BE6"/>
    <w:rsid w:val="00967BFC"/>
    <w:rsid w:val="00967BFE"/>
    <w:rsid w:val="00967C20"/>
    <w:rsid w:val="00967CD2"/>
    <w:rsid w:val="00967CDC"/>
    <w:rsid w:val="00967CE9"/>
    <w:rsid w:val="00967CF2"/>
    <w:rsid w:val="00967D44"/>
    <w:rsid w:val="00967D60"/>
    <w:rsid w:val="00967D73"/>
    <w:rsid w:val="00967D94"/>
    <w:rsid w:val="00967E49"/>
    <w:rsid w:val="00967E67"/>
    <w:rsid w:val="00967E95"/>
    <w:rsid w:val="00967EC5"/>
    <w:rsid w:val="00967EC6"/>
    <w:rsid w:val="00967EE6"/>
    <w:rsid w:val="00967EF6"/>
    <w:rsid w:val="00967F4B"/>
    <w:rsid w:val="00967FA6"/>
    <w:rsid w:val="00967FEA"/>
    <w:rsid w:val="00970034"/>
    <w:rsid w:val="0097006A"/>
    <w:rsid w:val="00970080"/>
    <w:rsid w:val="0097008F"/>
    <w:rsid w:val="00970092"/>
    <w:rsid w:val="009700B5"/>
    <w:rsid w:val="00970110"/>
    <w:rsid w:val="00970180"/>
    <w:rsid w:val="0097019B"/>
    <w:rsid w:val="009701AF"/>
    <w:rsid w:val="009701B3"/>
    <w:rsid w:val="009701CF"/>
    <w:rsid w:val="009701E8"/>
    <w:rsid w:val="009701FC"/>
    <w:rsid w:val="00970203"/>
    <w:rsid w:val="00970210"/>
    <w:rsid w:val="00970260"/>
    <w:rsid w:val="00970265"/>
    <w:rsid w:val="009702E7"/>
    <w:rsid w:val="009702EB"/>
    <w:rsid w:val="00970309"/>
    <w:rsid w:val="00970324"/>
    <w:rsid w:val="0097032C"/>
    <w:rsid w:val="00970342"/>
    <w:rsid w:val="0097034D"/>
    <w:rsid w:val="00970369"/>
    <w:rsid w:val="009703A2"/>
    <w:rsid w:val="009703A6"/>
    <w:rsid w:val="009703B1"/>
    <w:rsid w:val="00970424"/>
    <w:rsid w:val="00970443"/>
    <w:rsid w:val="00970455"/>
    <w:rsid w:val="0097047B"/>
    <w:rsid w:val="00970493"/>
    <w:rsid w:val="009704A5"/>
    <w:rsid w:val="009704B7"/>
    <w:rsid w:val="009704E8"/>
    <w:rsid w:val="00970503"/>
    <w:rsid w:val="0097057F"/>
    <w:rsid w:val="0097059F"/>
    <w:rsid w:val="009705BE"/>
    <w:rsid w:val="009705D5"/>
    <w:rsid w:val="009705DC"/>
    <w:rsid w:val="009705E0"/>
    <w:rsid w:val="009705EF"/>
    <w:rsid w:val="009705FC"/>
    <w:rsid w:val="009705FF"/>
    <w:rsid w:val="00970601"/>
    <w:rsid w:val="0097060C"/>
    <w:rsid w:val="0097061F"/>
    <w:rsid w:val="00970671"/>
    <w:rsid w:val="00970674"/>
    <w:rsid w:val="009706F3"/>
    <w:rsid w:val="009706FB"/>
    <w:rsid w:val="00970708"/>
    <w:rsid w:val="0097070F"/>
    <w:rsid w:val="00970717"/>
    <w:rsid w:val="00970721"/>
    <w:rsid w:val="00970722"/>
    <w:rsid w:val="0097080C"/>
    <w:rsid w:val="00970837"/>
    <w:rsid w:val="00970886"/>
    <w:rsid w:val="00970936"/>
    <w:rsid w:val="00970946"/>
    <w:rsid w:val="00970950"/>
    <w:rsid w:val="0097095A"/>
    <w:rsid w:val="0097096F"/>
    <w:rsid w:val="00970973"/>
    <w:rsid w:val="009709FA"/>
    <w:rsid w:val="00970A5A"/>
    <w:rsid w:val="00970A80"/>
    <w:rsid w:val="00970ADF"/>
    <w:rsid w:val="00970AF5"/>
    <w:rsid w:val="00970B02"/>
    <w:rsid w:val="00970B5C"/>
    <w:rsid w:val="00970B7B"/>
    <w:rsid w:val="00970C04"/>
    <w:rsid w:val="00970C07"/>
    <w:rsid w:val="00970C14"/>
    <w:rsid w:val="00970C2A"/>
    <w:rsid w:val="00970C89"/>
    <w:rsid w:val="00970C95"/>
    <w:rsid w:val="00970CA4"/>
    <w:rsid w:val="00970CE3"/>
    <w:rsid w:val="00970CF6"/>
    <w:rsid w:val="00970CF7"/>
    <w:rsid w:val="00970D0B"/>
    <w:rsid w:val="00970D47"/>
    <w:rsid w:val="00970D6B"/>
    <w:rsid w:val="00970DC7"/>
    <w:rsid w:val="00970DC9"/>
    <w:rsid w:val="00970DCE"/>
    <w:rsid w:val="00970DED"/>
    <w:rsid w:val="00970DF9"/>
    <w:rsid w:val="00970E2B"/>
    <w:rsid w:val="00970E2C"/>
    <w:rsid w:val="00970E6C"/>
    <w:rsid w:val="00970EA5"/>
    <w:rsid w:val="00970EAB"/>
    <w:rsid w:val="00970EEB"/>
    <w:rsid w:val="00970F0F"/>
    <w:rsid w:val="00970F22"/>
    <w:rsid w:val="00970F58"/>
    <w:rsid w:val="00970F64"/>
    <w:rsid w:val="00970F6D"/>
    <w:rsid w:val="00970FA3"/>
    <w:rsid w:val="00971019"/>
    <w:rsid w:val="0097104F"/>
    <w:rsid w:val="0097106F"/>
    <w:rsid w:val="00971097"/>
    <w:rsid w:val="0097109A"/>
    <w:rsid w:val="0097109E"/>
    <w:rsid w:val="009710C3"/>
    <w:rsid w:val="009710E1"/>
    <w:rsid w:val="0097110D"/>
    <w:rsid w:val="00971123"/>
    <w:rsid w:val="00971152"/>
    <w:rsid w:val="009711C2"/>
    <w:rsid w:val="009711CE"/>
    <w:rsid w:val="00971250"/>
    <w:rsid w:val="009712E5"/>
    <w:rsid w:val="00971312"/>
    <w:rsid w:val="0097132C"/>
    <w:rsid w:val="009713C4"/>
    <w:rsid w:val="009713D5"/>
    <w:rsid w:val="0097140A"/>
    <w:rsid w:val="0097146E"/>
    <w:rsid w:val="0097148F"/>
    <w:rsid w:val="009714E4"/>
    <w:rsid w:val="009714F2"/>
    <w:rsid w:val="009714FB"/>
    <w:rsid w:val="00971501"/>
    <w:rsid w:val="00971515"/>
    <w:rsid w:val="0097158F"/>
    <w:rsid w:val="00971591"/>
    <w:rsid w:val="009715AA"/>
    <w:rsid w:val="00971620"/>
    <w:rsid w:val="0097163F"/>
    <w:rsid w:val="00971652"/>
    <w:rsid w:val="009716DB"/>
    <w:rsid w:val="00971703"/>
    <w:rsid w:val="0097173C"/>
    <w:rsid w:val="00971779"/>
    <w:rsid w:val="009717A3"/>
    <w:rsid w:val="009717F4"/>
    <w:rsid w:val="00971817"/>
    <w:rsid w:val="00971879"/>
    <w:rsid w:val="00971884"/>
    <w:rsid w:val="0097188D"/>
    <w:rsid w:val="009718C5"/>
    <w:rsid w:val="009718E1"/>
    <w:rsid w:val="009718EE"/>
    <w:rsid w:val="00971906"/>
    <w:rsid w:val="0097191A"/>
    <w:rsid w:val="0097194A"/>
    <w:rsid w:val="00971958"/>
    <w:rsid w:val="009719AE"/>
    <w:rsid w:val="009719DF"/>
    <w:rsid w:val="009719E7"/>
    <w:rsid w:val="00971A1C"/>
    <w:rsid w:val="00971A54"/>
    <w:rsid w:val="00971AAE"/>
    <w:rsid w:val="00971AEA"/>
    <w:rsid w:val="00971AFC"/>
    <w:rsid w:val="00971B2A"/>
    <w:rsid w:val="00971B54"/>
    <w:rsid w:val="00971B81"/>
    <w:rsid w:val="00971BE8"/>
    <w:rsid w:val="00971C2B"/>
    <w:rsid w:val="00971C37"/>
    <w:rsid w:val="00971C4B"/>
    <w:rsid w:val="00971CCD"/>
    <w:rsid w:val="00971DB8"/>
    <w:rsid w:val="00971DE1"/>
    <w:rsid w:val="00971E25"/>
    <w:rsid w:val="00971E2F"/>
    <w:rsid w:val="00971E3C"/>
    <w:rsid w:val="00971E53"/>
    <w:rsid w:val="00971E7B"/>
    <w:rsid w:val="00971E9A"/>
    <w:rsid w:val="00971EE8"/>
    <w:rsid w:val="00971F4B"/>
    <w:rsid w:val="00971F74"/>
    <w:rsid w:val="00971F78"/>
    <w:rsid w:val="00971FE3"/>
    <w:rsid w:val="00972000"/>
    <w:rsid w:val="00972062"/>
    <w:rsid w:val="00972063"/>
    <w:rsid w:val="0097208C"/>
    <w:rsid w:val="009720C0"/>
    <w:rsid w:val="009720C8"/>
    <w:rsid w:val="009720D9"/>
    <w:rsid w:val="009720DF"/>
    <w:rsid w:val="0097212E"/>
    <w:rsid w:val="00972198"/>
    <w:rsid w:val="009721C9"/>
    <w:rsid w:val="009721EC"/>
    <w:rsid w:val="009721F4"/>
    <w:rsid w:val="00972238"/>
    <w:rsid w:val="00972246"/>
    <w:rsid w:val="0097228E"/>
    <w:rsid w:val="00972291"/>
    <w:rsid w:val="00972293"/>
    <w:rsid w:val="009722AF"/>
    <w:rsid w:val="009722E2"/>
    <w:rsid w:val="00972353"/>
    <w:rsid w:val="00972360"/>
    <w:rsid w:val="00972375"/>
    <w:rsid w:val="0097239E"/>
    <w:rsid w:val="009723A3"/>
    <w:rsid w:val="009723BE"/>
    <w:rsid w:val="00972407"/>
    <w:rsid w:val="00972462"/>
    <w:rsid w:val="0097246C"/>
    <w:rsid w:val="0097247F"/>
    <w:rsid w:val="0097249B"/>
    <w:rsid w:val="009724B7"/>
    <w:rsid w:val="009724DC"/>
    <w:rsid w:val="009724F5"/>
    <w:rsid w:val="00972516"/>
    <w:rsid w:val="0097254B"/>
    <w:rsid w:val="0097257C"/>
    <w:rsid w:val="00972600"/>
    <w:rsid w:val="0097260F"/>
    <w:rsid w:val="00972613"/>
    <w:rsid w:val="00972620"/>
    <w:rsid w:val="00972634"/>
    <w:rsid w:val="0097263D"/>
    <w:rsid w:val="0097264E"/>
    <w:rsid w:val="00972665"/>
    <w:rsid w:val="0097266F"/>
    <w:rsid w:val="009726BF"/>
    <w:rsid w:val="009726DE"/>
    <w:rsid w:val="0097270B"/>
    <w:rsid w:val="00972713"/>
    <w:rsid w:val="00972739"/>
    <w:rsid w:val="00972770"/>
    <w:rsid w:val="00972787"/>
    <w:rsid w:val="009727A3"/>
    <w:rsid w:val="009727B9"/>
    <w:rsid w:val="009727EA"/>
    <w:rsid w:val="0097284B"/>
    <w:rsid w:val="0097287B"/>
    <w:rsid w:val="00972886"/>
    <w:rsid w:val="0097288F"/>
    <w:rsid w:val="00972897"/>
    <w:rsid w:val="00972898"/>
    <w:rsid w:val="009728A0"/>
    <w:rsid w:val="009728AA"/>
    <w:rsid w:val="009728D0"/>
    <w:rsid w:val="009728D1"/>
    <w:rsid w:val="009728DD"/>
    <w:rsid w:val="009728DF"/>
    <w:rsid w:val="009728E2"/>
    <w:rsid w:val="0097290D"/>
    <w:rsid w:val="00972915"/>
    <w:rsid w:val="00972942"/>
    <w:rsid w:val="00972968"/>
    <w:rsid w:val="00972986"/>
    <w:rsid w:val="0097298F"/>
    <w:rsid w:val="009729A8"/>
    <w:rsid w:val="009729C1"/>
    <w:rsid w:val="009729C6"/>
    <w:rsid w:val="009729CB"/>
    <w:rsid w:val="009729FB"/>
    <w:rsid w:val="009729FD"/>
    <w:rsid w:val="00972A53"/>
    <w:rsid w:val="00972A72"/>
    <w:rsid w:val="00972A8F"/>
    <w:rsid w:val="00972AD4"/>
    <w:rsid w:val="00972B49"/>
    <w:rsid w:val="00972B77"/>
    <w:rsid w:val="00972BB3"/>
    <w:rsid w:val="00972C12"/>
    <w:rsid w:val="00972C86"/>
    <w:rsid w:val="00972C9C"/>
    <w:rsid w:val="00972D08"/>
    <w:rsid w:val="00972D48"/>
    <w:rsid w:val="00972D69"/>
    <w:rsid w:val="00972D81"/>
    <w:rsid w:val="00972D99"/>
    <w:rsid w:val="00972DA8"/>
    <w:rsid w:val="00972DA9"/>
    <w:rsid w:val="00972DD1"/>
    <w:rsid w:val="00972DE1"/>
    <w:rsid w:val="00972E0C"/>
    <w:rsid w:val="00972E27"/>
    <w:rsid w:val="00972E80"/>
    <w:rsid w:val="00972E81"/>
    <w:rsid w:val="00972EC1"/>
    <w:rsid w:val="00972F08"/>
    <w:rsid w:val="00972F17"/>
    <w:rsid w:val="00972F5E"/>
    <w:rsid w:val="00972F86"/>
    <w:rsid w:val="00972F97"/>
    <w:rsid w:val="0097300E"/>
    <w:rsid w:val="0097308D"/>
    <w:rsid w:val="009730AF"/>
    <w:rsid w:val="009730C7"/>
    <w:rsid w:val="00973144"/>
    <w:rsid w:val="00973151"/>
    <w:rsid w:val="0097317B"/>
    <w:rsid w:val="009731E3"/>
    <w:rsid w:val="009731E6"/>
    <w:rsid w:val="0097321C"/>
    <w:rsid w:val="00973239"/>
    <w:rsid w:val="00973271"/>
    <w:rsid w:val="0097328B"/>
    <w:rsid w:val="009732A5"/>
    <w:rsid w:val="009732C4"/>
    <w:rsid w:val="009732CE"/>
    <w:rsid w:val="009732D1"/>
    <w:rsid w:val="009732D5"/>
    <w:rsid w:val="009732E5"/>
    <w:rsid w:val="009732E7"/>
    <w:rsid w:val="009732E8"/>
    <w:rsid w:val="00973348"/>
    <w:rsid w:val="00973359"/>
    <w:rsid w:val="00973393"/>
    <w:rsid w:val="009733DB"/>
    <w:rsid w:val="009733E6"/>
    <w:rsid w:val="00973469"/>
    <w:rsid w:val="009734B4"/>
    <w:rsid w:val="009734B6"/>
    <w:rsid w:val="00973510"/>
    <w:rsid w:val="00973518"/>
    <w:rsid w:val="0097355A"/>
    <w:rsid w:val="0097356B"/>
    <w:rsid w:val="00973588"/>
    <w:rsid w:val="009735B6"/>
    <w:rsid w:val="009735DE"/>
    <w:rsid w:val="0097364E"/>
    <w:rsid w:val="00973650"/>
    <w:rsid w:val="00973666"/>
    <w:rsid w:val="0097366A"/>
    <w:rsid w:val="00973679"/>
    <w:rsid w:val="0097368B"/>
    <w:rsid w:val="00973690"/>
    <w:rsid w:val="00973691"/>
    <w:rsid w:val="009736C7"/>
    <w:rsid w:val="009736E8"/>
    <w:rsid w:val="009736F5"/>
    <w:rsid w:val="00973739"/>
    <w:rsid w:val="00973748"/>
    <w:rsid w:val="0097374C"/>
    <w:rsid w:val="00973766"/>
    <w:rsid w:val="00973769"/>
    <w:rsid w:val="00973780"/>
    <w:rsid w:val="0097379E"/>
    <w:rsid w:val="009737C0"/>
    <w:rsid w:val="009737F6"/>
    <w:rsid w:val="0097383D"/>
    <w:rsid w:val="0097388A"/>
    <w:rsid w:val="00973891"/>
    <w:rsid w:val="0097389A"/>
    <w:rsid w:val="009738B8"/>
    <w:rsid w:val="009738C4"/>
    <w:rsid w:val="009738D2"/>
    <w:rsid w:val="00973901"/>
    <w:rsid w:val="00973909"/>
    <w:rsid w:val="0097392D"/>
    <w:rsid w:val="00973943"/>
    <w:rsid w:val="00973959"/>
    <w:rsid w:val="009739B8"/>
    <w:rsid w:val="009739EA"/>
    <w:rsid w:val="00973A24"/>
    <w:rsid w:val="00973A6A"/>
    <w:rsid w:val="00973A83"/>
    <w:rsid w:val="00973ADC"/>
    <w:rsid w:val="00973B09"/>
    <w:rsid w:val="00973B19"/>
    <w:rsid w:val="00973B3E"/>
    <w:rsid w:val="00973B99"/>
    <w:rsid w:val="00973BA9"/>
    <w:rsid w:val="00973BBF"/>
    <w:rsid w:val="00973BF4"/>
    <w:rsid w:val="00973BF9"/>
    <w:rsid w:val="00973C2A"/>
    <w:rsid w:val="00973C68"/>
    <w:rsid w:val="00973C72"/>
    <w:rsid w:val="00973C85"/>
    <w:rsid w:val="00973CBE"/>
    <w:rsid w:val="00973CC1"/>
    <w:rsid w:val="00973CFC"/>
    <w:rsid w:val="00973CFF"/>
    <w:rsid w:val="00973D2D"/>
    <w:rsid w:val="00973D46"/>
    <w:rsid w:val="00973D56"/>
    <w:rsid w:val="00973D6A"/>
    <w:rsid w:val="00973D80"/>
    <w:rsid w:val="00973D85"/>
    <w:rsid w:val="00973D8B"/>
    <w:rsid w:val="00973D8E"/>
    <w:rsid w:val="00973DA7"/>
    <w:rsid w:val="00973DDF"/>
    <w:rsid w:val="00973DEC"/>
    <w:rsid w:val="00973E1B"/>
    <w:rsid w:val="00973E24"/>
    <w:rsid w:val="00973E6F"/>
    <w:rsid w:val="00973F0A"/>
    <w:rsid w:val="00973F3A"/>
    <w:rsid w:val="00973F51"/>
    <w:rsid w:val="00973F75"/>
    <w:rsid w:val="00973FBB"/>
    <w:rsid w:val="00973FD0"/>
    <w:rsid w:val="00973FEF"/>
    <w:rsid w:val="0097403E"/>
    <w:rsid w:val="00974080"/>
    <w:rsid w:val="00974090"/>
    <w:rsid w:val="009740B1"/>
    <w:rsid w:val="009740E0"/>
    <w:rsid w:val="009740F2"/>
    <w:rsid w:val="009740F9"/>
    <w:rsid w:val="00974154"/>
    <w:rsid w:val="009741CB"/>
    <w:rsid w:val="009741CE"/>
    <w:rsid w:val="009741D5"/>
    <w:rsid w:val="009741E2"/>
    <w:rsid w:val="009741E3"/>
    <w:rsid w:val="00974229"/>
    <w:rsid w:val="00974255"/>
    <w:rsid w:val="00974267"/>
    <w:rsid w:val="00974274"/>
    <w:rsid w:val="00974292"/>
    <w:rsid w:val="00974372"/>
    <w:rsid w:val="00974377"/>
    <w:rsid w:val="0097438B"/>
    <w:rsid w:val="0097438F"/>
    <w:rsid w:val="00974399"/>
    <w:rsid w:val="0097439D"/>
    <w:rsid w:val="009743C4"/>
    <w:rsid w:val="009743CC"/>
    <w:rsid w:val="00974413"/>
    <w:rsid w:val="00974454"/>
    <w:rsid w:val="009744A3"/>
    <w:rsid w:val="009744D1"/>
    <w:rsid w:val="009744E1"/>
    <w:rsid w:val="00974581"/>
    <w:rsid w:val="00974590"/>
    <w:rsid w:val="0097463D"/>
    <w:rsid w:val="00974646"/>
    <w:rsid w:val="0097464A"/>
    <w:rsid w:val="009746AA"/>
    <w:rsid w:val="009746B6"/>
    <w:rsid w:val="009746BF"/>
    <w:rsid w:val="009746CF"/>
    <w:rsid w:val="009746D8"/>
    <w:rsid w:val="009746E3"/>
    <w:rsid w:val="0097472C"/>
    <w:rsid w:val="00974753"/>
    <w:rsid w:val="00974761"/>
    <w:rsid w:val="0097476C"/>
    <w:rsid w:val="0097477B"/>
    <w:rsid w:val="009747A6"/>
    <w:rsid w:val="009747AD"/>
    <w:rsid w:val="009747BB"/>
    <w:rsid w:val="009747C9"/>
    <w:rsid w:val="009747E4"/>
    <w:rsid w:val="009747FE"/>
    <w:rsid w:val="00974802"/>
    <w:rsid w:val="00974807"/>
    <w:rsid w:val="00974850"/>
    <w:rsid w:val="00974869"/>
    <w:rsid w:val="0097487D"/>
    <w:rsid w:val="00974893"/>
    <w:rsid w:val="009748A7"/>
    <w:rsid w:val="0097496C"/>
    <w:rsid w:val="0097496F"/>
    <w:rsid w:val="00974972"/>
    <w:rsid w:val="0097499D"/>
    <w:rsid w:val="009749A8"/>
    <w:rsid w:val="009749B7"/>
    <w:rsid w:val="009749D8"/>
    <w:rsid w:val="00974A26"/>
    <w:rsid w:val="00974A69"/>
    <w:rsid w:val="00974A6F"/>
    <w:rsid w:val="00974A7F"/>
    <w:rsid w:val="00974A92"/>
    <w:rsid w:val="00974AA5"/>
    <w:rsid w:val="00974AB3"/>
    <w:rsid w:val="00974AC4"/>
    <w:rsid w:val="00974AD2"/>
    <w:rsid w:val="00974AE7"/>
    <w:rsid w:val="00974AED"/>
    <w:rsid w:val="00974B05"/>
    <w:rsid w:val="00974B1E"/>
    <w:rsid w:val="00974B33"/>
    <w:rsid w:val="00974B3C"/>
    <w:rsid w:val="00974B5D"/>
    <w:rsid w:val="00974B9C"/>
    <w:rsid w:val="00974BB9"/>
    <w:rsid w:val="00974BCD"/>
    <w:rsid w:val="00974BD4"/>
    <w:rsid w:val="00974C82"/>
    <w:rsid w:val="00974CBB"/>
    <w:rsid w:val="00974CC3"/>
    <w:rsid w:val="00974CE2"/>
    <w:rsid w:val="00974D19"/>
    <w:rsid w:val="00974D22"/>
    <w:rsid w:val="00974DF0"/>
    <w:rsid w:val="00974EF5"/>
    <w:rsid w:val="00974F02"/>
    <w:rsid w:val="00974F4E"/>
    <w:rsid w:val="00974FBD"/>
    <w:rsid w:val="00974FC3"/>
    <w:rsid w:val="00974FE7"/>
    <w:rsid w:val="00975078"/>
    <w:rsid w:val="009750A6"/>
    <w:rsid w:val="009750AC"/>
    <w:rsid w:val="009750B3"/>
    <w:rsid w:val="009750B5"/>
    <w:rsid w:val="009750B8"/>
    <w:rsid w:val="009750BC"/>
    <w:rsid w:val="009750CB"/>
    <w:rsid w:val="0097515D"/>
    <w:rsid w:val="0097518B"/>
    <w:rsid w:val="0097518D"/>
    <w:rsid w:val="009751BD"/>
    <w:rsid w:val="009751D8"/>
    <w:rsid w:val="009751DB"/>
    <w:rsid w:val="009751FB"/>
    <w:rsid w:val="00975244"/>
    <w:rsid w:val="0097527E"/>
    <w:rsid w:val="009752C8"/>
    <w:rsid w:val="009752FE"/>
    <w:rsid w:val="00975356"/>
    <w:rsid w:val="009753EF"/>
    <w:rsid w:val="0097541A"/>
    <w:rsid w:val="00975438"/>
    <w:rsid w:val="0097544A"/>
    <w:rsid w:val="0097544D"/>
    <w:rsid w:val="00975477"/>
    <w:rsid w:val="00975573"/>
    <w:rsid w:val="00975579"/>
    <w:rsid w:val="0097557E"/>
    <w:rsid w:val="00975591"/>
    <w:rsid w:val="00975596"/>
    <w:rsid w:val="009755AF"/>
    <w:rsid w:val="009755B2"/>
    <w:rsid w:val="009755CA"/>
    <w:rsid w:val="009755F5"/>
    <w:rsid w:val="009755FE"/>
    <w:rsid w:val="0097560E"/>
    <w:rsid w:val="00975615"/>
    <w:rsid w:val="0097562D"/>
    <w:rsid w:val="00975649"/>
    <w:rsid w:val="009756C5"/>
    <w:rsid w:val="0097572F"/>
    <w:rsid w:val="0097575C"/>
    <w:rsid w:val="0097576A"/>
    <w:rsid w:val="00975782"/>
    <w:rsid w:val="009757B6"/>
    <w:rsid w:val="009757BB"/>
    <w:rsid w:val="009757D7"/>
    <w:rsid w:val="009757E9"/>
    <w:rsid w:val="0097584D"/>
    <w:rsid w:val="00975854"/>
    <w:rsid w:val="009758F4"/>
    <w:rsid w:val="009758FB"/>
    <w:rsid w:val="0097592B"/>
    <w:rsid w:val="0097593D"/>
    <w:rsid w:val="00975965"/>
    <w:rsid w:val="00975970"/>
    <w:rsid w:val="009759B4"/>
    <w:rsid w:val="00975A05"/>
    <w:rsid w:val="00975A3E"/>
    <w:rsid w:val="00975A46"/>
    <w:rsid w:val="00975A59"/>
    <w:rsid w:val="00975A5D"/>
    <w:rsid w:val="00975AB1"/>
    <w:rsid w:val="00975ABD"/>
    <w:rsid w:val="00975AD5"/>
    <w:rsid w:val="00975AE0"/>
    <w:rsid w:val="00975AE4"/>
    <w:rsid w:val="00975B1E"/>
    <w:rsid w:val="00975B3E"/>
    <w:rsid w:val="00975BB7"/>
    <w:rsid w:val="00975C30"/>
    <w:rsid w:val="00975C36"/>
    <w:rsid w:val="00975C65"/>
    <w:rsid w:val="00975C7A"/>
    <w:rsid w:val="00975C9C"/>
    <w:rsid w:val="00975CB8"/>
    <w:rsid w:val="00975D1D"/>
    <w:rsid w:val="00975D22"/>
    <w:rsid w:val="00975D2A"/>
    <w:rsid w:val="00975D50"/>
    <w:rsid w:val="00975D55"/>
    <w:rsid w:val="00975DA0"/>
    <w:rsid w:val="00975DC1"/>
    <w:rsid w:val="00975DD4"/>
    <w:rsid w:val="00975E25"/>
    <w:rsid w:val="00975E41"/>
    <w:rsid w:val="00975E6E"/>
    <w:rsid w:val="00975EF4"/>
    <w:rsid w:val="00975EFE"/>
    <w:rsid w:val="00975F36"/>
    <w:rsid w:val="00975F52"/>
    <w:rsid w:val="00975F62"/>
    <w:rsid w:val="00975F74"/>
    <w:rsid w:val="00975FBD"/>
    <w:rsid w:val="00975FCE"/>
    <w:rsid w:val="0097602F"/>
    <w:rsid w:val="0097606E"/>
    <w:rsid w:val="00976090"/>
    <w:rsid w:val="00976091"/>
    <w:rsid w:val="0097609D"/>
    <w:rsid w:val="009760BD"/>
    <w:rsid w:val="009760E7"/>
    <w:rsid w:val="009760F8"/>
    <w:rsid w:val="00976103"/>
    <w:rsid w:val="00976120"/>
    <w:rsid w:val="0097615F"/>
    <w:rsid w:val="009761DA"/>
    <w:rsid w:val="009761EF"/>
    <w:rsid w:val="009761FE"/>
    <w:rsid w:val="0097620E"/>
    <w:rsid w:val="00976236"/>
    <w:rsid w:val="0097624A"/>
    <w:rsid w:val="00976258"/>
    <w:rsid w:val="00976266"/>
    <w:rsid w:val="00976267"/>
    <w:rsid w:val="009762DF"/>
    <w:rsid w:val="009762E1"/>
    <w:rsid w:val="00976336"/>
    <w:rsid w:val="009763BA"/>
    <w:rsid w:val="009763CD"/>
    <w:rsid w:val="00976434"/>
    <w:rsid w:val="0097649A"/>
    <w:rsid w:val="009764B7"/>
    <w:rsid w:val="009764C8"/>
    <w:rsid w:val="009764E9"/>
    <w:rsid w:val="00976508"/>
    <w:rsid w:val="00976540"/>
    <w:rsid w:val="00976558"/>
    <w:rsid w:val="009765AD"/>
    <w:rsid w:val="009765D8"/>
    <w:rsid w:val="009765E6"/>
    <w:rsid w:val="009765EA"/>
    <w:rsid w:val="009765F3"/>
    <w:rsid w:val="00976616"/>
    <w:rsid w:val="00976687"/>
    <w:rsid w:val="009766DB"/>
    <w:rsid w:val="009766FA"/>
    <w:rsid w:val="0097672B"/>
    <w:rsid w:val="00976735"/>
    <w:rsid w:val="009767B7"/>
    <w:rsid w:val="009767FA"/>
    <w:rsid w:val="00976815"/>
    <w:rsid w:val="0097682B"/>
    <w:rsid w:val="00976833"/>
    <w:rsid w:val="0097684C"/>
    <w:rsid w:val="0097685E"/>
    <w:rsid w:val="0097686D"/>
    <w:rsid w:val="00976879"/>
    <w:rsid w:val="0097688C"/>
    <w:rsid w:val="009768A4"/>
    <w:rsid w:val="009768C6"/>
    <w:rsid w:val="009768EA"/>
    <w:rsid w:val="009768F5"/>
    <w:rsid w:val="00976904"/>
    <w:rsid w:val="00976913"/>
    <w:rsid w:val="00976938"/>
    <w:rsid w:val="009769A8"/>
    <w:rsid w:val="009769C9"/>
    <w:rsid w:val="009769D0"/>
    <w:rsid w:val="009769DD"/>
    <w:rsid w:val="00976A6D"/>
    <w:rsid w:val="00976A97"/>
    <w:rsid w:val="00976AB5"/>
    <w:rsid w:val="00976AD9"/>
    <w:rsid w:val="00976AE3"/>
    <w:rsid w:val="00976AE7"/>
    <w:rsid w:val="00976B02"/>
    <w:rsid w:val="00976B19"/>
    <w:rsid w:val="00976B32"/>
    <w:rsid w:val="00976B64"/>
    <w:rsid w:val="00976B8A"/>
    <w:rsid w:val="00976C50"/>
    <w:rsid w:val="00976C6C"/>
    <w:rsid w:val="00976CB0"/>
    <w:rsid w:val="00976CD6"/>
    <w:rsid w:val="00976CDD"/>
    <w:rsid w:val="00976D79"/>
    <w:rsid w:val="00976D7C"/>
    <w:rsid w:val="00976D9C"/>
    <w:rsid w:val="00976E0C"/>
    <w:rsid w:val="00976E12"/>
    <w:rsid w:val="00976E49"/>
    <w:rsid w:val="00976E4A"/>
    <w:rsid w:val="00976E57"/>
    <w:rsid w:val="00976E70"/>
    <w:rsid w:val="00976E9B"/>
    <w:rsid w:val="00976E9D"/>
    <w:rsid w:val="00976EAA"/>
    <w:rsid w:val="00976ED1"/>
    <w:rsid w:val="00976F8A"/>
    <w:rsid w:val="00976F8C"/>
    <w:rsid w:val="00976F9B"/>
    <w:rsid w:val="00976FE7"/>
    <w:rsid w:val="00976FEC"/>
    <w:rsid w:val="00976FFC"/>
    <w:rsid w:val="00977014"/>
    <w:rsid w:val="0097705A"/>
    <w:rsid w:val="0097706F"/>
    <w:rsid w:val="00977073"/>
    <w:rsid w:val="0097707D"/>
    <w:rsid w:val="009770AE"/>
    <w:rsid w:val="0097713D"/>
    <w:rsid w:val="00977140"/>
    <w:rsid w:val="00977157"/>
    <w:rsid w:val="009771A7"/>
    <w:rsid w:val="009771AF"/>
    <w:rsid w:val="009771EB"/>
    <w:rsid w:val="009771FC"/>
    <w:rsid w:val="0097721A"/>
    <w:rsid w:val="0097721F"/>
    <w:rsid w:val="00977263"/>
    <w:rsid w:val="00977265"/>
    <w:rsid w:val="009772C8"/>
    <w:rsid w:val="00977324"/>
    <w:rsid w:val="00977334"/>
    <w:rsid w:val="0097734F"/>
    <w:rsid w:val="0097736D"/>
    <w:rsid w:val="00977383"/>
    <w:rsid w:val="00977398"/>
    <w:rsid w:val="009773A4"/>
    <w:rsid w:val="009773CC"/>
    <w:rsid w:val="00977409"/>
    <w:rsid w:val="0097740E"/>
    <w:rsid w:val="00977479"/>
    <w:rsid w:val="009774E9"/>
    <w:rsid w:val="009774EE"/>
    <w:rsid w:val="0097752D"/>
    <w:rsid w:val="0097759E"/>
    <w:rsid w:val="009775B3"/>
    <w:rsid w:val="009775BA"/>
    <w:rsid w:val="00977622"/>
    <w:rsid w:val="00977649"/>
    <w:rsid w:val="009776EF"/>
    <w:rsid w:val="009776FA"/>
    <w:rsid w:val="00977701"/>
    <w:rsid w:val="0097772D"/>
    <w:rsid w:val="009777B3"/>
    <w:rsid w:val="009777B4"/>
    <w:rsid w:val="009777BF"/>
    <w:rsid w:val="0097783D"/>
    <w:rsid w:val="0097786F"/>
    <w:rsid w:val="00977886"/>
    <w:rsid w:val="009778E3"/>
    <w:rsid w:val="009778E4"/>
    <w:rsid w:val="0097790D"/>
    <w:rsid w:val="0097795C"/>
    <w:rsid w:val="00977990"/>
    <w:rsid w:val="009779A8"/>
    <w:rsid w:val="009779AD"/>
    <w:rsid w:val="009779AE"/>
    <w:rsid w:val="009779D5"/>
    <w:rsid w:val="00977A6F"/>
    <w:rsid w:val="00977A7E"/>
    <w:rsid w:val="00977A84"/>
    <w:rsid w:val="00977A8B"/>
    <w:rsid w:val="00977AEC"/>
    <w:rsid w:val="00977B23"/>
    <w:rsid w:val="00977BD2"/>
    <w:rsid w:val="00977C28"/>
    <w:rsid w:val="00977C7C"/>
    <w:rsid w:val="00977D42"/>
    <w:rsid w:val="00977D51"/>
    <w:rsid w:val="00977D60"/>
    <w:rsid w:val="00977D96"/>
    <w:rsid w:val="00977DA4"/>
    <w:rsid w:val="00977DA6"/>
    <w:rsid w:val="00977DCE"/>
    <w:rsid w:val="00977DE5"/>
    <w:rsid w:val="00977DE6"/>
    <w:rsid w:val="00977DF1"/>
    <w:rsid w:val="00977DF9"/>
    <w:rsid w:val="00977E48"/>
    <w:rsid w:val="00977E78"/>
    <w:rsid w:val="00977EBB"/>
    <w:rsid w:val="00977EC1"/>
    <w:rsid w:val="00977F6F"/>
    <w:rsid w:val="00977F7E"/>
    <w:rsid w:val="00977FB5"/>
    <w:rsid w:val="00977FDC"/>
    <w:rsid w:val="00980094"/>
    <w:rsid w:val="009800BD"/>
    <w:rsid w:val="009800F0"/>
    <w:rsid w:val="00980104"/>
    <w:rsid w:val="00980108"/>
    <w:rsid w:val="0098011F"/>
    <w:rsid w:val="0098012C"/>
    <w:rsid w:val="00980166"/>
    <w:rsid w:val="00980196"/>
    <w:rsid w:val="009801A5"/>
    <w:rsid w:val="009801B8"/>
    <w:rsid w:val="009801C5"/>
    <w:rsid w:val="009801E6"/>
    <w:rsid w:val="00980257"/>
    <w:rsid w:val="00980291"/>
    <w:rsid w:val="0098029A"/>
    <w:rsid w:val="009802AD"/>
    <w:rsid w:val="009802B2"/>
    <w:rsid w:val="009802C2"/>
    <w:rsid w:val="009802C7"/>
    <w:rsid w:val="009802CC"/>
    <w:rsid w:val="009802E6"/>
    <w:rsid w:val="00980341"/>
    <w:rsid w:val="0098038B"/>
    <w:rsid w:val="009803E3"/>
    <w:rsid w:val="009803ED"/>
    <w:rsid w:val="009803EF"/>
    <w:rsid w:val="009804A5"/>
    <w:rsid w:val="009804B1"/>
    <w:rsid w:val="009804D1"/>
    <w:rsid w:val="009804F3"/>
    <w:rsid w:val="00980559"/>
    <w:rsid w:val="009805C6"/>
    <w:rsid w:val="009805DE"/>
    <w:rsid w:val="009805F7"/>
    <w:rsid w:val="00980610"/>
    <w:rsid w:val="00980652"/>
    <w:rsid w:val="00980692"/>
    <w:rsid w:val="0098069A"/>
    <w:rsid w:val="0098069F"/>
    <w:rsid w:val="009806EB"/>
    <w:rsid w:val="009806F0"/>
    <w:rsid w:val="00980763"/>
    <w:rsid w:val="0098079C"/>
    <w:rsid w:val="009807A6"/>
    <w:rsid w:val="00980835"/>
    <w:rsid w:val="00980851"/>
    <w:rsid w:val="0098086A"/>
    <w:rsid w:val="0098086F"/>
    <w:rsid w:val="00980890"/>
    <w:rsid w:val="009808B7"/>
    <w:rsid w:val="009808C2"/>
    <w:rsid w:val="009808CA"/>
    <w:rsid w:val="009808D7"/>
    <w:rsid w:val="009808E0"/>
    <w:rsid w:val="009808F1"/>
    <w:rsid w:val="00980939"/>
    <w:rsid w:val="0098094C"/>
    <w:rsid w:val="00980990"/>
    <w:rsid w:val="0098099F"/>
    <w:rsid w:val="009809B2"/>
    <w:rsid w:val="009809B5"/>
    <w:rsid w:val="009809F0"/>
    <w:rsid w:val="00980A70"/>
    <w:rsid w:val="00980A77"/>
    <w:rsid w:val="00980AA7"/>
    <w:rsid w:val="00980ABB"/>
    <w:rsid w:val="00980AD4"/>
    <w:rsid w:val="00980AF9"/>
    <w:rsid w:val="00980B00"/>
    <w:rsid w:val="00980B90"/>
    <w:rsid w:val="00980B9A"/>
    <w:rsid w:val="00980B9D"/>
    <w:rsid w:val="00980B9E"/>
    <w:rsid w:val="00980BB8"/>
    <w:rsid w:val="00980BC9"/>
    <w:rsid w:val="00980BEC"/>
    <w:rsid w:val="00980BF3"/>
    <w:rsid w:val="00980C00"/>
    <w:rsid w:val="00980C3F"/>
    <w:rsid w:val="00980CEE"/>
    <w:rsid w:val="00980D1C"/>
    <w:rsid w:val="00980D98"/>
    <w:rsid w:val="00980E23"/>
    <w:rsid w:val="00980E85"/>
    <w:rsid w:val="00980EAD"/>
    <w:rsid w:val="00980EC7"/>
    <w:rsid w:val="00980F13"/>
    <w:rsid w:val="00980F1F"/>
    <w:rsid w:val="00980FD4"/>
    <w:rsid w:val="00980FDF"/>
    <w:rsid w:val="00980FE9"/>
    <w:rsid w:val="00980FFC"/>
    <w:rsid w:val="00980FFF"/>
    <w:rsid w:val="00981033"/>
    <w:rsid w:val="00981061"/>
    <w:rsid w:val="00981066"/>
    <w:rsid w:val="0098106C"/>
    <w:rsid w:val="0098108F"/>
    <w:rsid w:val="0098109F"/>
    <w:rsid w:val="009810BE"/>
    <w:rsid w:val="009810F3"/>
    <w:rsid w:val="0098111D"/>
    <w:rsid w:val="00981188"/>
    <w:rsid w:val="00981191"/>
    <w:rsid w:val="009811A1"/>
    <w:rsid w:val="00981225"/>
    <w:rsid w:val="0098123D"/>
    <w:rsid w:val="0098124F"/>
    <w:rsid w:val="0098127A"/>
    <w:rsid w:val="00981287"/>
    <w:rsid w:val="0098128A"/>
    <w:rsid w:val="0098129E"/>
    <w:rsid w:val="009812BC"/>
    <w:rsid w:val="009812EF"/>
    <w:rsid w:val="00981371"/>
    <w:rsid w:val="00981372"/>
    <w:rsid w:val="009813AA"/>
    <w:rsid w:val="009813C8"/>
    <w:rsid w:val="009813DE"/>
    <w:rsid w:val="00981407"/>
    <w:rsid w:val="00981416"/>
    <w:rsid w:val="00981437"/>
    <w:rsid w:val="00981452"/>
    <w:rsid w:val="0098146F"/>
    <w:rsid w:val="0098148F"/>
    <w:rsid w:val="0098149A"/>
    <w:rsid w:val="009814B6"/>
    <w:rsid w:val="009814C1"/>
    <w:rsid w:val="009814CC"/>
    <w:rsid w:val="009814E7"/>
    <w:rsid w:val="009814F8"/>
    <w:rsid w:val="00981508"/>
    <w:rsid w:val="00981668"/>
    <w:rsid w:val="00981673"/>
    <w:rsid w:val="00981687"/>
    <w:rsid w:val="009816CE"/>
    <w:rsid w:val="009816DC"/>
    <w:rsid w:val="0098170C"/>
    <w:rsid w:val="00981716"/>
    <w:rsid w:val="00981751"/>
    <w:rsid w:val="009817A4"/>
    <w:rsid w:val="009817A8"/>
    <w:rsid w:val="009817E6"/>
    <w:rsid w:val="00981807"/>
    <w:rsid w:val="0098180D"/>
    <w:rsid w:val="00981816"/>
    <w:rsid w:val="00981825"/>
    <w:rsid w:val="00981846"/>
    <w:rsid w:val="0098185A"/>
    <w:rsid w:val="0098188B"/>
    <w:rsid w:val="009818A1"/>
    <w:rsid w:val="009818EA"/>
    <w:rsid w:val="009819BB"/>
    <w:rsid w:val="009819FE"/>
    <w:rsid w:val="00981A41"/>
    <w:rsid w:val="00981A55"/>
    <w:rsid w:val="00981A57"/>
    <w:rsid w:val="00981A65"/>
    <w:rsid w:val="00981ACC"/>
    <w:rsid w:val="00981ADD"/>
    <w:rsid w:val="00981B17"/>
    <w:rsid w:val="00981B58"/>
    <w:rsid w:val="00981BF6"/>
    <w:rsid w:val="00981C4B"/>
    <w:rsid w:val="00981C69"/>
    <w:rsid w:val="00981C75"/>
    <w:rsid w:val="00981C76"/>
    <w:rsid w:val="00981C7D"/>
    <w:rsid w:val="00981CB5"/>
    <w:rsid w:val="00981CE8"/>
    <w:rsid w:val="00981CEC"/>
    <w:rsid w:val="00981CF9"/>
    <w:rsid w:val="00981D35"/>
    <w:rsid w:val="00981D86"/>
    <w:rsid w:val="00981DA8"/>
    <w:rsid w:val="00981E0A"/>
    <w:rsid w:val="00981E12"/>
    <w:rsid w:val="00981E2D"/>
    <w:rsid w:val="00981E32"/>
    <w:rsid w:val="00981E34"/>
    <w:rsid w:val="00981E4D"/>
    <w:rsid w:val="00981E73"/>
    <w:rsid w:val="00981EA8"/>
    <w:rsid w:val="00981EB6"/>
    <w:rsid w:val="00981EF7"/>
    <w:rsid w:val="00981F4A"/>
    <w:rsid w:val="00981F6F"/>
    <w:rsid w:val="00981F97"/>
    <w:rsid w:val="00981F9E"/>
    <w:rsid w:val="00981FA3"/>
    <w:rsid w:val="00982021"/>
    <w:rsid w:val="0098210A"/>
    <w:rsid w:val="0098214E"/>
    <w:rsid w:val="00982180"/>
    <w:rsid w:val="00982196"/>
    <w:rsid w:val="009821BB"/>
    <w:rsid w:val="009821CC"/>
    <w:rsid w:val="009821D8"/>
    <w:rsid w:val="009821F6"/>
    <w:rsid w:val="009821FF"/>
    <w:rsid w:val="00982213"/>
    <w:rsid w:val="0098221B"/>
    <w:rsid w:val="00982264"/>
    <w:rsid w:val="0098229C"/>
    <w:rsid w:val="009822A0"/>
    <w:rsid w:val="009822B1"/>
    <w:rsid w:val="009822FC"/>
    <w:rsid w:val="0098231C"/>
    <w:rsid w:val="00982332"/>
    <w:rsid w:val="00982347"/>
    <w:rsid w:val="00982348"/>
    <w:rsid w:val="0098236E"/>
    <w:rsid w:val="00982378"/>
    <w:rsid w:val="009823CD"/>
    <w:rsid w:val="00982442"/>
    <w:rsid w:val="00982458"/>
    <w:rsid w:val="00982463"/>
    <w:rsid w:val="0098246A"/>
    <w:rsid w:val="009824C6"/>
    <w:rsid w:val="0098250F"/>
    <w:rsid w:val="0098253B"/>
    <w:rsid w:val="00982554"/>
    <w:rsid w:val="00982582"/>
    <w:rsid w:val="0098258D"/>
    <w:rsid w:val="009825A7"/>
    <w:rsid w:val="009825FC"/>
    <w:rsid w:val="00982653"/>
    <w:rsid w:val="00982657"/>
    <w:rsid w:val="009826A5"/>
    <w:rsid w:val="009826BF"/>
    <w:rsid w:val="009826C4"/>
    <w:rsid w:val="009826D8"/>
    <w:rsid w:val="009826DA"/>
    <w:rsid w:val="009826E4"/>
    <w:rsid w:val="0098271A"/>
    <w:rsid w:val="0098275F"/>
    <w:rsid w:val="00982799"/>
    <w:rsid w:val="009827F0"/>
    <w:rsid w:val="0098285A"/>
    <w:rsid w:val="009828B8"/>
    <w:rsid w:val="009828C1"/>
    <w:rsid w:val="009828CA"/>
    <w:rsid w:val="009828D1"/>
    <w:rsid w:val="009828D4"/>
    <w:rsid w:val="00982951"/>
    <w:rsid w:val="009829AE"/>
    <w:rsid w:val="009829D5"/>
    <w:rsid w:val="00982A3D"/>
    <w:rsid w:val="00982A3E"/>
    <w:rsid w:val="00982A9A"/>
    <w:rsid w:val="00982AA7"/>
    <w:rsid w:val="00982ADE"/>
    <w:rsid w:val="00982AF1"/>
    <w:rsid w:val="00982B50"/>
    <w:rsid w:val="00982B5E"/>
    <w:rsid w:val="00982B66"/>
    <w:rsid w:val="00982B68"/>
    <w:rsid w:val="00982B91"/>
    <w:rsid w:val="00982B95"/>
    <w:rsid w:val="00982BB9"/>
    <w:rsid w:val="00982BC2"/>
    <w:rsid w:val="00982BD4"/>
    <w:rsid w:val="00982BFD"/>
    <w:rsid w:val="00982C27"/>
    <w:rsid w:val="00982C89"/>
    <w:rsid w:val="00982C8B"/>
    <w:rsid w:val="00982CA3"/>
    <w:rsid w:val="00982CB8"/>
    <w:rsid w:val="00982CC3"/>
    <w:rsid w:val="00982CCB"/>
    <w:rsid w:val="00982D28"/>
    <w:rsid w:val="00982D5D"/>
    <w:rsid w:val="00982D9A"/>
    <w:rsid w:val="00982DBF"/>
    <w:rsid w:val="00982E15"/>
    <w:rsid w:val="00982E2E"/>
    <w:rsid w:val="00982E48"/>
    <w:rsid w:val="00982E5F"/>
    <w:rsid w:val="00982E79"/>
    <w:rsid w:val="00982E98"/>
    <w:rsid w:val="00982E9C"/>
    <w:rsid w:val="00982EE0"/>
    <w:rsid w:val="00982F38"/>
    <w:rsid w:val="00982F6A"/>
    <w:rsid w:val="00982F9F"/>
    <w:rsid w:val="00982FEA"/>
    <w:rsid w:val="00982FF1"/>
    <w:rsid w:val="0098302F"/>
    <w:rsid w:val="00983042"/>
    <w:rsid w:val="0098304B"/>
    <w:rsid w:val="0098304E"/>
    <w:rsid w:val="00983051"/>
    <w:rsid w:val="0098306D"/>
    <w:rsid w:val="009830EF"/>
    <w:rsid w:val="0098312A"/>
    <w:rsid w:val="0098318F"/>
    <w:rsid w:val="00983210"/>
    <w:rsid w:val="0098323E"/>
    <w:rsid w:val="00983262"/>
    <w:rsid w:val="00983279"/>
    <w:rsid w:val="0098327B"/>
    <w:rsid w:val="009832BA"/>
    <w:rsid w:val="009832D2"/>
    <w:rsid w:val="009832E1"/>
    <w:rsid w:val="009832F1"/>
    <w:rsid w:val="009832F9"/>
    <w:rsid w:val="009832FA"/>
    <w:rsid w:val="00983305"/>
    <w:rsid w:val="0098330D"/>
    <w:rsid w:val="00983312"/>
    <w:rsid w:val="0098332F"/>
    <w:rsid w:val="00983338"/>
    <w:rsid w:val="0098333E"/>
    <w:rsid w:val="00983350"/>
    <w:rsid w:val="00983357"/>
    <w:rsid w:val="00983363"/>
    <w:rsid w:val="0098336C"/>
    <w:rsid w:val="009833B8"/>
    <w:rsid w:val="009833E7"/>
    <w:rsid w:val="00983405"/>
    <w:rsid w:val="00983448"/>
    <w:rsid w:val="00983465"/>
    <w:rsid w:val="0098347C"/>
    <w:rsid w:val="0098348A"/>
    <w:rsid w:val="009834BB"/>
    <w:rsid w:val="009834D1"/>
    <w:rsid w:val="009834F1"/>
    <w:rsid w:val="00983503"/>
    <w:rsid w:val="0098354B"/>
    <w:rsid w:val="009835DC"/>
    <w:rsid w:val="00983603"/>
    <w:rsid w:val="00983606"/>
    <w:rsid w:val="00983648"/>
    <w:rsid w:val="0098364A"/>
    <w:rsid w:val="00983664"/>
    <w:rsid w:val="00983668"/>
    <w:rsid w:val="009836C9"/>
    <w:rsid w:val="009836E7"/>
    <w:rsid w:val="009836F7"/>
    <w:rsid w:val="00983740"/>
    <w:rsid w:val="00983777"/>
    <w:rsid w:val="0098378A"/>
    <w:rsid w:val="009837C8"/>
    <w:rsid w:val="009837CA"/>
    <w:rsid w:val="009837D0"/>
    <w:rsid w:val="009837DD"/>
    <w:rsid w:val="009837EF"/>
    <w:rsid w:val="00983817"/>
    <w:rsid w:val="0098383A"/>
    <w:rsid w:val="00983841"/>
    <w:rsid w:val="0098385D"/>
    <w:rsid w:val="009838D0"/>
    <w:rsid w:val="00983915"/>
    <w:rsid w:val="00983924"/>
    <w:rsid w:val="0098392E"/>
    <w:rsid w:val="0098393D"/>
    <w:rsid w:val="0098395A"/>
    <w:rsid w:val="009839AB"/>
    <w:rsid w:val="009839AF"/>
    <w:rsid w:val="009839B5"/>
    <w:rsid w:val="009839DB"/>
    <w:rsid w:val="009839DF"/>
    <w:rsid w:val="00983A12"/>
    <w:rsid w:val="00983A44"/>
    <w:rsid w:val="00983B2A"/>
    <w:rsid w:val="00983B3B"/>
    <w:rsid w:val="00983B71"/>
    <w:rsid w:val="00983BD7"/>
    <w:rsid w:val="00983BE3"/>
    <w:rsid w:val="00983BE7"/>
    <w:rsid w:val="00983BE8"/>
    <w:rsid w:val="00983C1E"/>
    <w:rsid w:val="00983C94"/>
    <w:rsid w:val="00983C9B"/>
    <w:rsid w:val="00983CA9"/>
    <w:rsid w:val="00983CB4"/>
    <w:rsid w:val="00983CC7"/>
    <w:rsid w:val="00983CEE"/>
    <w:rsid w:val="00983D43"/>
    <w:rsid w:val="00983D75"/>
    <w:rsid w:val="00983DD8"/>
    <w:rsid w:val="00983DDA"/>
    <w:rsid w:val="00983DE9"/>
    <w:rsid w:val="00983DEA"/>
    <w:rsid w:val="00983E2D"/>
    <w:rsid w:val="00983E45"/>
    <w:rsid w:val="00983E7B"/>
    <w:rsid w:val="00983E88"/>
    <w:rsid w:val="00983E8A"/>
    <w:rsid w:val="00983EBF"/>
    <w:rsid w:val="00983EC7"/>
    <w:rsid w:val="00983EDD"/>
    <w:rsid w:val="00983EE0"/>
    <w:rsid w:val="00983EE4"/>
    <w:rsid w:val="00983EEB"/>
    <w:rsid w:val="00983F3D"/>
    <w:rsid w:val="00983F58"/>
    <w:rsid w:val="00983F72"/>
    <w:rsid w:val="00983FC3"/>
    <w:rsid w:val="00983FE6"/>
    <w:rsid w:val="00984023"/>
    <w:rsid w:val="00984024"/>
    <w:rsid w:val="009840D5"/>
    <w:rsid w:val="00984168"/>
    <w:rsid w:val="009841EC"/>
    <w:rsid w:val="00984224"/>
    <w:rsid w:val="00984243"/>
    <w:rsid w:val="00984260"/>
    <w:rsid w:val="00984265"/>
    <w:rsid w:val="00984271"/>
    <w:rsid w:val="00984277"/>
    <w:rsid w:val="009842F1"/>
    <w:rsid w:val="0098435B"/>
    <w:rsid w:val="0098438D"/>
    <w:rsid w:val="009843C4"/>
    <w:rsid w:val="00984404"/>
    <w:rsid w:val="0098448A"/>
    <w:rsid w:val="009844A9"/>
    <w:rsid w:val="009844B7"/>
    <w:rsid w:val="009844C8"/>
    <w:rsid w:val="009844DE"/>
    <w:rsid w:val="009844F6"/>
    <w:rsid w:val="0098451C"/>
    <w:rsid w:val="00984556"/>
    <w:rsid w:val="00984564"/>
    <w:rsid w:val="009845B5"/>
    <w:rsid w:val="009845B6"/>
    <w:rsid w:val="009845C6"/>
    <w:rsid w:val="009845EA"/>
    <w:rsid w:val="009845FD"/>
    <w:rsid w:val="00984602"/>
    <w:rsid w:val="00984614"/>
    <w:rsid w:val="0098461D"/>
    <w:rsid w:val="00984625"/>
    <w:rsid w:val="0098464E"/>
    <w:rsid w:val="0098465E"/>
    <w:rsid w:val="00984661"/>
    <w:rsid w:val="0098466C"/>
    <w:rsid w:val="00984679"/>
    <w:rsid w:val="009846A8"/>
    <w:rsid w:val="009846B0"/>
    <w:rsid w:val="009846CD"/>
    <w:rsid w:val="009846D9"/>
    <w:rsid w:val="009846E3"/>
    <w:rsid w:val="009846EC"/>
    <w:rsid w:val="00984705"/>
    <w:rsid w:val="00984707"/>
    <w:rsid w:val="00984758"/>
    <w:rsid w:val="00984791"/>
    <w:rsid w:val="009847D8"/>
    <w:rsid w:val="00984843"/>
    <w:rsid w:val="00984869"/>
    <w:rsid w:val="0098487A"/>
    <w:rsid w:val="00984881"/>
    <w:rsid w:val="00984897"/>
    <w:rsid w:val="0098489D"/>
    <w:rsid w:val="009848C8"/>
    <w:rsid w:val="009848CE"/>
    <w:rsid w:val="0098492A"/>
    <w:rsid w:val="00984989"/>
    <w:rsid w:val="009849B8"/>
    <w:rsid w:val="00984A20"/>
    <w:rsid w:val="00984A2F"/>
    <w:rsid w:val="00984A3D"/>
    <w:rsid w:val="00984A67"/>
    <w:rsid w:val="00984A84"/>
    <w:rsid w:val="00984A8F"/>
    <w:rsid w:val="00984AEC"/>
    <w:rsid w:val="00984B03"/>
    <w:rsid w:val="00984B0A"/>
    <w:rsid w:val="00984B3B"/>
    <w:rsid w:val="00984B59"/>
    <w:rsid w:val="00984B73"/>
    <w:rsid w:val="00984BA9"/>
    <w:rsid w:val="00984BD4"/>
    <w:rsid w:val="00984BDA"/>
    <w:rsid w:val="00984C05"/>
    <w:rsid w:val="00984C31"/>
    <w:rsid w:val="00984C5D"/>
    <w:rsid w:val="00984C6A"/>
    <w:rsid w:val="00984CE7"/>
    <w:rsid w:val="00984CFA"/>
    <w:rsid w:val="00984D34"/>
    <w:rsid w:val="00984D5B"/>
    <w:rsid w:val="00984D84"/>
    <w:rsid w:val="00984DEE"/>
    <w:rsid w:val="00984E0D"/>
    <w:rsid w:val="00984E95"/>
    <w:rsid w:val="00984E9D"/>
    <w:rsid w:val="00984EF7"/>
    <w:rsid w:val="00984F19"/>
    <w:rsid w:val="00984F31"/>
    <w:rsid w:val="00984F36"/>
    <w:rsid w:val="00984F6B"/>
    <w:rsid w:val="00984F75"/>
    <w:rsid w:val="00984FAD"/>
    <w:rsid w:val="00984FF9"/>
    <w:rsid w:val="00985003"/>
    <w:rsid w:val="00985017"/>
    <w:rsid w:val="0098502E"/>
    <w:rsid w:val="0098504B"/>
    <w:rsid w:val="0098506F"/>
    <w:rsid w:val="0098509C"/>
    <w:rsid w:val="009850B3"/>
    <w:rsid w:val="009850BD"/>
    <w:rsid w:val="009850F9"/>
    <w:rsid w:val="00985129"/>
    <w:rsid w:val="0098515F"/>
    <w:rsid w:val="009851B3"/>
    <w:rsid w:val="009851FE"/>
    <w:rsid w:val="00985234"/>
    <w:rsid w:val="00985239"/>
    <w:rsid w:val="009852AC"/>
    <w:rsid w:val="009852B0"/>
    <w:rsid w:val="009852F9"/>
    <w:rsid w:val="00985351"/>
    <w:rsid w:val="00985389"/>
    <w:rsid w:val="00985395"/>
    <w:rsid w:val="00985402"/>
    <w:rsid w:val="0098543C"/>
    <w:rsid w:val="009854A3"/>
    <w:rsid w:val="009854E9"/>
    <w:rsid w:val="00985539"/>
    <w:rsid w:val="0098553F"/>
    <w:rsid w:val="00985592"/>
    <w:rsid w:val="009855C7"/>
    <w:rsid w:val="0098564E"/>
    <w:rsid w:val="00985663"/>
    <w:rsid w:val="009856A9"/>
    <w:rsid w:val="009856B1"/>
    <w:rsid w:val="009856BB"/>
    <w:rsid w:val="009856C4"/>
    <w:rsid w:val="009856CC"/>
    <w:rsid w:val="0098572D"/>
    <w:rsid w:val="00985751"/>
    <w:rsid w:val="00985793"/>
    <w:rsid w:val="009857D7"/>
    <w:rsid w:val="009857FC"/>
    <w:rsid w:val="00985812"/>
    <w:rsid w:val="00985827"/>
    <w:rsid w:val="00985830"/>
    <w:rsid w:val="0098583D"/>
    <w:rsid w:val="00985884"/>
    <w:rsid w:val="00985889"/>
    <w:rsid w:val="00985891"/>
    <w:rsid w:val="0098589B"/>
    <w:rsid w:val="009858A1"/>
    <w:rsid w:val="009858B6"/>
    <w:rsid w:val="009858C3"/>
    <w:rsid w:val="009858CD"/>
    <w:rsid w:val="009858E8"/>
    <w:rsid w:val="009858E9"/>
    <w:rsid w:val="00985922"/>
    <w:rsid w:val="00985925"/>
    <w:rsid w:val="00985932"/>
    <w:rsid w:val="00985947"/>
    <w:rsid w:val="00985986"/>
    <w:rsid w:val="00985993"/>
    <w:rsid w:val="009859AB"/>
    <w:rsid w:val="009859AD"/>
    <w:rsid w:val="009859BE"/>
    <w:rsid w:val="009859C5"/>
    <w:rsid w:val="00985A3C"/>
    <w:rsid w:val="00985A82"/>
    <w:rsid w:val="00985A9E"/>
    <w:rsid w:val="00985ABA"/>
    <w:rsid w:val="00985B0D"/>
    <w:rsid w:val="00985B27"/>
    <w:rsid w:val="00985B2B"/>
    <w:rsid w:val="00985B3A"/>
    <w:rsid w:val="00985B41"/>
    <w:rsid w:val="00985B43"/>
    <w:rsid w:val="00985B8A"/>
    <w:rsid w:val="00985BAD"/>
    <w:rsid w:val="00985BDF"/>
    <w:rsid w:val="00985C05"/>
    <w:rsid w:val="00985C3A"/>
    <w:rsid w:val="00985C59"/>
    <w:rsid w:val="00985CB0"/>
    <w:rsid w:val="00985CDA"/>
    <w:rsid w:val="00985D1E"/>
    <w:rsid w:val="00985D98"/>
    <w:rsid w:val="00985DAC"/>
    <w:rsid w:val="00985DDE"/>
    <w:rsid w:val="00985DEE"/>
    <w:rsid w:val="00985E09"/>
    <w:rsid w:val="00985E0C"/>
    <w:rsid w:val="00985E37"/>
    <w:rsid w:val="00985E70"/>
    <w:rsid w:val="00985E9C"/>
    <w:rsid w:val="00985EAA"/>
    <w:rsid w:val="00985EDB"/>
    <w:rsid w:val="00985EE6"/>
    <w:rsid w:val="00985EF4"/>
    <w:rsid w:val="00985EFC"/>
    <w:rsid w:val="00985F0A"/>
    <w:rsid w:val="00985F2B"/>
    <w:rsid w:val="00985F7F"/>
    <w:rsid w:val="00985F93"/>
    <w:rsid w:val="00985FB7"/>
    <w:rsid w:val="00985FBA"/>
    <w:rsid w:val="00985FBF"/>
    <w:rsid w:val="00985FC5"/>
    <w:rsid w:val="00985FD8"/>
    <w:rsid w:val="00985FEE"/>
    <w:rsid w:val="00986050"/>
    <w:rsid w:val="00986061"/>
    <w:rsid w:val="0098606A"/>
    <w:rsid w:val="00986072"/>
    <w:rsid w:val="0098608A"/>
    <w:rsid w:val="009860E5"/>
    <w:rsid w:val="00986124"/>
    <w:rsid w:val="00986133"/>
    <w:rsid w:val="0098617A"/>
    <w:rsid w:val="00986189"/>
    <w:rsid w:val="00986207"/>
    <w:rsid w:val="00986209"/>
    <w:rsid w:val="0098620E"/>
    <w:rsid w:val="00986215"/>
    <w:rsid w:val="00986226"/>
    <w:rsid w:val="009862CA"/>
    <w:rsid w:val="009862E4"/>
    <w:rsid w:val="0098632A"/>
    <w:rsid w:val="00986362"/>
    <w:rsid w:val="00986384"/>
    <w:rsid w:val="0098638C"/>
    <w:rsid w:val="009863B2"/>
    <w:rsid w:val="009863B9"/>
    <w:rsid w:val="009863F4"/>
    <w:rsid w:val="0098643F"/>
    <w:rsid w:val="00986489"/>
    <w:rsid w:val="009864A3"/>
    <w:rsid w:val="009864A8"/>
    <w:rsid w:val="009864B8"/>
    <w:rsid w:val="009864BF"/>
    <w:rsid w:val="009864DD"/>
    <w:rsid w:val="009864F9"/>
    <w:rsid w:val="00986580"/>
    <w:rsid w:val="00986612"/>
    <w:rsid w:val="0098662C"/>
    <w:rsid w:val="0098663A"/>
    <w:rsid w:val="0098664B"/>
    <w:rsid w:val="0098664D"/>
    <w:rsid w:val="00986656"/>
    <w:rsid w:val="0098665E"/>
    <w:rsid w:val="0098668E"/>
    <w:rsid w:val="009866BC"/>
    <w:rsid w:val="009866C2"/>
    <w:rsid w:val="009866CA"/>
    <w:rsid w:val="00986717"/>
    <w:rsid w:val="00986724"/>
    <w:rsid w:val="0098673B"/>
    <w:rsid w:val="0098673C"/>
    <w:rsid w:val="0098674B"/>
    <w:rsid w:val="00986758"/>
    <w:rsid w:val="0098675A"/>
    <w:rsid w:val="00986783"/>
    <w:rsid w:val="00986796"/>
    <w:rsid w:val="009867F7"/>
    <w:rsid w:val="00986814"/>
    <w:rsid w:val="00986821"/>
    <w:rsid w:val="0098683E"/>
    <w:rsid w:val="0098687F"/>
    <w:rsid w:val="009868FE"/>
    <w:rsid w:val="00986986"/>
    <w:rsid w:val="00986991"/>
    <w:rsid w:val="009869A0"/>
    <w:rsid w:val="009869CA"/>
    <w:rsid w:val="009869D5"/>
    <w:rsid w:val="009869E3"/>
    <w:rsid w:val="00986A09"/>
    <w:rsid w:val="00986A0D"/>
    <w:rsid w:val="00986A25"/>
    <w:rsid w:val="00986A29"/>
    <w:rsid w:val="00986A3B"/>
    <w:rsid w:val="00986A42"/>
    <w:rsid w:val="00986A53"/>
    <w:rsid w:val="00986A7A"/>
    <w:rsid w:val="00986A7B"/>
    <w:rsid w:val="00986A8D"/>
    <w:rsid w:val="00986AB1"/>
    <w:rsid w:val="00986ABE"/>
    <w:rsid w:val="00986AEC"/>
    <w:rsid w:val="00986B19"/>
    <w:rsid w:val="00986B26"/>
    <w:rsid w:val="00986B46"/>
    <w:rsid w:val="00986B52"/>
    <w:rsid w:val="00986B53"/>
    <w:rsid w:val="00986B65"/>
    <w:rsid w:val="00986B73"/>
    <w:rsid w:val="00986BA3"/>
    <w:rsid w:val="00986BD0"/>
    <w:rsid w:val="00986BDC"/>
    <w:rsid w:val="00986C40"/>
    <w:rsid w:val="00986C95"/>
    <w:rsid w:val="00986CAB"/>
    <w:rsid w:val="00986CE5"/>
    <w:rsid w:val="00986D0C"/>
    <w:rsid w:val="00986D10"/>
    <w:rsid w:val="00986D13"/>
    <w:rsid w:val="00986D1E"/>
    <w:rsid w:val="00986D29"/>
    <w:rsid w:val="00986D8C"/>
    <w:rsid w:val="00986DCC"/>
    <w:rsid w:val="00986DCD"/>
    <w:rsid w:val="00986DF4"/>
    <w:rsid w:val="00986E19"/>
    <w:rsid w:val="00986E24"/>
    <w:rsid w:val="00986E57"/>
    <w:rsid w:val="00986E78"/>
    <w:rsid w:val="00986E8A"/>
    <w:rsid w:val="00986EFD"/>
    <w:rsid w:val="00986F09"/>
    <w:rsid w:val="00986F2B"/>
    <w:rsid w:val="00986F43"/>
    <w:rsid w:val="00986F47"/>
    <w:rsid w:val="00986F78"/>
    <w:rsid w:val="00987070"/>
    <w:rsid w:val="009870B2"/>
    <w:rsid w:val="00987145"/>
    <w:rsid w:val="0098714E"/>
    <w:rsid w:val="00987155"/>
    <w:rsid w:val="0098715C"/>
    <w:rsid w:val="0098715D"/>
    <w:rsid w:val="00987171"/>
    <w:rsid w:val="00987195"/>
    <w:rsid w:val="009871B0"/>
    <w:rsid w:val="009871F4"/>
    <w:rsid w:val="00987247"/>
    <w:rsid w:val="0098725B"/>
    <w:rsid w:val="009872A1"/>
    <w:rsid w:val="009872C3"/>
    <w:rsid w:val="009872CE"/>
    <w:rsid w:val="009872EC"/>
    <w:rsid w:val="009872F3"/>
    <w:rsid w:val="00987335"/>
    <w:rsid w:val="0098733B"/>
    <w:rsid w:val="00987350"/>
    <w:rsid w:val="0098736C"/>
    <w:rsid w:val="00987371"/>
    <w:rsid w:val="00987378"/>
    <w:rsid w:val="009873B5"/>
    <w:rsid w:val="009873E9"/>
    <w:rsid w:val="0098742A"/>
    <w:rsid w:val="00987440"/>
    <w:rsid w:val="00987441"/>
    <w:rsid w:val="00987446"/>
    <w:rsid w:val="0098744E"/>
    <w:rsid w:val="0098749D"/>
    <w:rsid w:val="009874B1"/>
    <w:rsid w:val="009874BE"/>
    <w:rsid w:val="009874C9"/>
    <w:rsid w:val="00987500"/>
    <w:rsid w:val="00987535"/>
    <w:rsid w:val="00987568"/>
    <w:rsid w:val="0098756E"/>
    <w:rsid w:val="0098757A"/>
    <w:rsid w:val="00987580"/>
    <w:rsid w:val="00987593"/>
    <w:rsid w:val="009875A7"/>
    <w:rsid w:val="009875DF"/>
    <w:rsid w:val="009875E1"/>
    <w:rsid w:val="0098760A"/>
    <w:rsid w:val="0098760C"/>
    <w:rsid w:val="00987670"/>
    <w:rsid w:val="009876C3"/>
    <w:rsid w:val="009876D7"/>
    <w:rsid w:val="009876DF"/>
    <w:rsid w:val="00987714"/>
    <w:rsid w:val="0098772E"/>
    <w:rsid w:val="0098773A"/>
    <w:rsid w:val="0098773E"/>
    <w:rsid w:val="0098779F"/>
    <w:rsid w:val="009877A2"/>
    <w:rsid w:val="009877A8"/>
    <w:rsid w:val="009877D0"/>
    <w:rsid w:val="0098783B"/>
    <w:rsid w:val="00987883"/>
    <w:rsid w:val="009878B5"/>
    <w:rsid w:val="009878CD"/>
    <w:rsid w:val="009878E7"/>
    <w:rsid w:val="009878F0"/>
    <w:rsid w:val="00987905"/>
    <w:rsid w:val="00987964"/>
    <w:rsid w:val="00987971"/>
    <w:rsid w:val="009879E4"/>
    <w:rsid w:val="00987A2D"/>
    <w:rsid w:val="00987A31"/>
    <w:rsid w:val="00987A39"/>
    <w:rsid w:val="00987A71"/>
    <w:rsid w:val="00987A80"/>
    <w:rsid w:val="00987A87"/>
    <w:rsid w:val="00987A8E"/>
    <w:rsid w:val="00987AD2"/>
    <w:rsid w:val="00987B0D"/>
    <w:rsid w:val="00987B57"/>
    <w:rsid w:val="00987B69"/>
    <w:rsid w:val="00987B7E"/>
    <w:rsid w:val="00987BC7"/>
    <w:rsid w:val="00987C07"/>
    <w:rsid w:val="00987C53"/>
    <w:rsid w:val="00987C66"/>
    <w:rsid w:val="00987CBD"/>
    <w:rsid w:val="00987CDC"/>
    <w:rsid w:val="00987D42"/>
    <w:rsid w:val="00987D49"/>
    <w:rsid w:val="00987D69"/>
    <w:rsid w:val="00987D75"/>
    <w:rsid w:val="00987D8B"/>
    <w:rsid w:val="00987D9B"/>
    <w:rsid w:val="00987DA0"/>
    <w:rsid w:val="00987DB7"/>
    <w:rsid w:val="00987DC8"/>
    <w:rsid w:val="00987DD5"/>
    <w:rsid w:val="00987DE5"/>
    <w:rsid w:val="00987E40"/>
    <w:rsid w:val="00987E55"/>
    <w:rsid w:val="00987ECA"/>
    <w:rsid w:val="00987ECE"/>
    <w:rsid w:val="00987EDA"/>
    <w:rsid w:val="00987EEA"/>
    <w:rsid w:val="00987F00"/>
    <w:rsid w:val="00987F3A"/>
    <w:rsid w:val="00987F5E"/>
    <w:rsid w:val="00987F6C"/>
    <w:rsid w:val="00987F70"/>
    <w:rsid w:val="00987F7F"/>
    <w:rsid w:val="00987F87"/>
    <w:rsid w:val="00990009"/>
    <w:rsid w:val="0099000B"/>
    <w:rsid w:val="0099005C"/>
    <w:rsid w:val="0099008E"/>
    <w:rsid w:val="0099009B"/>
    <w:rsid w:val="009900B1"/>
    <w:rsid w:val="009900B3"/>
    <w:rsid w:val="00990114"/>
    <w:rsid w:val="0099015F"/>
    <w:rsid w:val="0099021C"/>
    <w:rsid w:val="00990229"/>
    <w:rsid w:val="0099024C"/>
    <w:rsid w:val="0099027E"/>
    <w:rsid w:val="00990281"/>
    <w:rsid w:val="0099028A"/>
    <w:rsid w:val="009902A3"/>
    <w:rsid w:val="009902BC"/>
    <w:rsid w:val="009902DA"/>
    <w:rsid w:val="009902DC"/>
    <w:rsid w:val="00990315"/>
    <w:rsid w:val="00990346"/>
    <w:rsid w:val="00990394"/>
    <w:rsid w:val="009903B7"/>
    <w:rsid w:val="009903C4"/>
    <w:rsid w:val="009903D7"/>
    <w:rsid w:val="009903F9"/>
    <w:rsid w:val="00990451"/>
    <w:rsid w:val="00990465"/>
    <w:rsid w:val="0099048F"/>
    <w:rsid w:val="009904AE"/>
    <w:rsid w:val="009904DB"/>
    <w:rsid w:val="009904E4"/>
    <w:rsid w:val="00990542"/>
    <w:rsid w:val="0099054E"/>
    <w:rsid w:val="0099056C"/>
    <w:rsid w:val="0099059F"/>
    <w:rsid w:val="009905CC"/>
    <w:rsid w:val="0099060C"/>
    <w:rsid w:val="00990612"/>
    <w:rsid w:val="0099061C"/>
    <w:rsid w:val="00990642"/>
    <w:rsid w:val="0099068E"/>
    <w:rsid w:val="009906AD"/>
    <w:rsid w:val="009906C3"/>
    <w:rsid w:val="009906C5"/>
    <w:rsid w:val="009906C7"/>
    <w:rsid w:val="009906F1"/>
    <w:rsid w:val="00990718"/>
    <w:rsid w:val="0099073F"/>
    <w:rsid w:val="00990747"/>
    <w:rsid w:val="0099074F"/>
    <w:rsid w:val="00990766"/>
    <w:rsid w:val="0099079A"/>
    <w:rsid w:val="009907AF"/>
    <w:rsid w:val="009907FB"/>
    <w:rsid w:val="00990804"/>
    <w:rsid w:val="0099080F"/>
    <w:rsid w:val="0099081C"/>
    <w:rsid w:val="0099085F"/>
    <w:rsid w:val="0099086A"/>
    <w:rsid w:val="009908AA"/>
    <w:rsid w:val="009908F6"/>
    <w:rsid w:val="0099098E"/>
    <w:rsid w:val="0099099C"/>
    <w:rsid w:val="009909B4"/>
    <w:rsid w:val="009909BD"/>
    <w:rsid w:val="009909F2"/>
    <w:rsid w:val="009909FB"/>
    <w:rsid w:val="00990A38"/>
    <w:rsid w:val="00990A43"/>
    <w:rsid w:val="00990A53"/>
    <w:rsid w:val="00990A67"/>
    <w:rsid w:val="00990A86"/>
    <w:rsid w:val="00990A91"/>
    <w:rsid w:val="00990ACB"/>
    <w:rsid w:val="00990ACE"/>
    <w:rsid w:val="00990AFB"/>
    <w:rsid w:val="00990B0A"/>
    <w:rsid w:val="00990B53"/>
    <w:rsid w:val="00990B70"/>
    <w:rsid w:val="00990B82"/>
    <w:rsid w:val="00990C02"/>
    <w:rsid w:val="00990C14"/>
    <w:rsid w:val="00990C76"/>
    <w:rsid w:val="00990C87"/>
    <w:rsid w:val="00990CBB"/>
    <w:rsid w:val="00990CC7"/>
    <w:rsid w:val="00990CFF"/>
    <w:rsid w:val="00990D94"/>
    <w:rsid w:val="00990DD9"/>
    <w:rsid w:val="00990E86"/>
    <w:rsid w:val="00990ECD"/>
    <w:rsid w:val="00990F0C"/>
    <w:rsid w:val="00990F85"/>
    <w:rsid w:val="0099105A"/>
    <w:rsid w:val="00991087"/>
    <w:rsid w:val="00991110"/>
    <w:rsid w:val="0099115D"/>
    <w:rsid w:val="00991189"/>
    <w:rsid w:val="009911A6"/>
    <w:rsid w:val="009911E2"/>
    <w:rsid w:val="009911F0"/>
    <w:rsid w:val="0099127F"/>
    <w:rsid w:val="00991290"/>
    <w:rsid w:val="009912B8"/>
    <w:rsid w:val="009912C3"/>
    <w:rsid w:val="00991303"/>
    <w:rsid w:val="00991331"/>
    <w:rsid w:val="00991346"/>
    <w:rsid w:val="0099139E"/>
    <w:rsid w:val="009913C7"/>
    <w:rsid w:val="009913E1"/>
    <w:rsid w:val="009913E3"/>
    <w:rsid w:val="009913EA"/>
    <w:rsid w:val="009913ED"/>
    <w:rsid w:val="00991475"/>
    <w:rsid w:val="00991487"/>
    <w:rsid w:val="009914A3"/>
    <w:rsid w:val="009914AE"/>
    <w:rsid w:val="009914E9"/>
    <w:rsid w:val="00991526"/>
    <w:rsid w:val="00991562"/>
    <w:rsid w:val="00991591"/>
    <w:rsid w:val="00991599"/>
    <w:rsid w:val="009915E6"/>
    <w:rsid w:val="00991602"/>
    <w:rsid w:val="00991620"/>
    <w:rsid w:val="00991685"/>
    <w:rsid w:val="009916DC"/>
    <w:rsid w:val="009916F4"/>
    <w:rsid w:val="00991708"/>
    <w:rsid w:val="0099170D"/>
    <w:rsid w:val="0099173B"/>
    <w:rsid w:val="00991746"/>
    <w:rsid w:val="0099178C"/>
    <w:rsid w:val="00991804"/>
    <w:rsid w:val="00991816"/>
    <w:rsid w:val="0099185A"/>
    <w:rsid w:val="009918CB"/>
    <w:rsid w:val="0099195A"/>
    <w:rsid w:val="00991A0E"/>
    <w:rsid w:val="00991A27"/>
    <w:rsid w:val="00991A32"/>
    <w:rsid w:val="00991A4D"/>
    <w:rsid w:val="00991A60"/>
    <w:rsid w:val="00991A7E"/>
    <w:rsid w:val="00991AA2"/>
    <w:rsid w:val="00991ADD"/>
    <w:rsid w:val="00991B24"/>
    <w:rsid w:val="00991B85"/>
    <w:rsid w:val="00991BB3"/>
    <w:rsid w:val="00991BB8"/>
    <w:rsid w:val="00991C1E"/>
    <w:rsid w:val="00991C1F"/>
    <w:rsid w:val="00991C58"/>
    <w:rsid w:val="00991C7C"/>
    <w:rsid w:val="00991C8B"/>
    <w:rsid w:val="00991CA6"/>
    <w:rsid w:val="00991CC1"/>
    <w:rsid w:val="00991D01"/>
    <w:rsid w:val="00991D13"/>
    <w:rsid w:val="00991D1E"/>
    <w:rsid w:val="00991D54"/>
    <w:rsid w:val="00991D77"/>
    <w:rsid w:val="00991D91"/>
    <w:rsid w:val="00991D97"/>
    <w:rsid w:val="00991D99"/>
    <w:rsid w:val="00991D9A"/>
    <w:rsid w:val="00991DC2"/>
    <w:rsid w:val="00991DE4"/>
    <w:rsid w:val="00991E17"/>
    <w:rsid w:val="00991E2F"/>
    <w:rsid w:val="00991E66"/>
    <w:rsid w:val="00991E6F"/>
    <w:rsid w:val="00991E90"/>
    <w:rsid w:val="00991EA7"/>
    <w:rsid w:val="00991F2C"/>
    <w:rsid w:val="00991FAA"/>
    <w:rsid w:val="00991FC7"/>
    <w:rsid w:val="00991FE7"/>
    <w:rsid w:val="00991FF7"/>
    <w:rsid w:val="0099205C"/>
    <w:rsid w:val="0099209A"/>
    <w:rsid w:val="0099209D"/>
    <w:rsid w:val="009920A2"/>
    <w:rsid w:val="009920C2"/>
    <w:rsid w:val="009920CA"/>
    <w:rsid w:val="009920EE"/>
    <w:rsid w:val="00992101"/>
    <w:rsid w:val="00992130"/>
    <w:rsid w:val="0099214E"/>
    <w:rsid w:val="00992166"/>
    <w:rsid w:val="0099216B"/>
    <w:rsid w:val="009921BC"/>
    <w:rsid w:val="009921CE"/>
    <w:rsid w:val="009921E4"/>
    <w:rsid w:val="00992200"/>
    <w:rsid w:val="00992223"/>
    <w:rsid w:val="00992228"/>
    <w:rsid w:val="00992229"/>
    <w:rsid w:val="0099223A"/>
    <w:rsid w:val="0099223B"/>
    <w:rsid w:val="0099224F"/>
    <w:rsid w:val="00992265"/>
    <w:rsid w:val="0099229B"/>
    <w:rsid w:val="009922CC"/>
    <w:rsid w:val="00992321"/>
    <w:rsid w:val="0099232B"/>
    <w:rsid w:val="00992375"/>
    <w:rsid w:val="0099238E"/>
    <w:rsid w:val="00992437"/>
    <w:rsid w:val="0099250C"/>
    <w:rsid w:val="00992513"/>
    <w:rsid w:val="0099251A"/>
    <w:rsid w:val="0099253D"/>
    <w:rsid w:val="00992543"/>
    <w:rsid w:val="00992557"/>
    <w:rsid w:val="00992589"/>
    <w:rsid w:val="00992594"/>
    <w:rsid w:val="0099259D"/>
    <w:rsid w:val="009925A7"/>
    <w:rsid w:val="009925AB"/>
    <w:rsid w:val="00992612"/>
    <w:rsid w:val="0099264F"/>
    <w:rsid w:val="00992689"/>
    <w:rsid w:val="009926C9"/>
    <w:rsid w:val="009926E2"/>
    <w:rsid w:val="009926F5"/>
    <w:rsid w:val="0099270B"/>
    <w:rsid w:val="0099271E"/>
    <w:rsid w:val="00992738"/>
    <w:rsid w:val="00992763"/>
    <w:rsid w:val="00992811"/>
    <w:rsid w:val="00992831"/>
    <w:rsid w:val="00992896"/>
    <w:rsid w:val="009928D3"/>
    <w:rsid w:val="009928ED"/>
    <w:rsid w:val="00992940"/>
    <w:rsid w:val="00992963"/>
    <w:rsid w:val="00992980"/>
    <w:rsid w:val="0099298E"/>
    <w:rsid w:val="009929AA"/>
    <w:rsid w:val="009929B3"/>
    <w:rsid w:val="009929D4"/>
    <w:rsid w:val="009929E1"/>
    <w:rsid w:val="009929EC"/>
    <w:rsid w:val="00992A3F"/>
    <w:rsid w:val="00992A5F"/>
    <w:rsid w:val="00992A73"/>
    <w:rsid w:val="00992A8A"/>
    <w:rsid w:val="00992AA7"/>
    <w:rsid w:val="00992AB0"/>
    <w:rsid w:val="00992B38"/>
    <w:rsid w:val="00992B51"/>
    <w:rsid w:val="00992B5B"/>
    <w:rsid w:val="00992B9E"/>
    <w:rsid w:val="00992BAE"/>
    <w:rsid w:val="00992BB7"/>
    <w:rsid w:val="00992BEA"/>
    <w:rsid w:val="00992C40"/>
    <w:rsid w:val="00992C79"/>
    <w:rsid w:val="00992C85"/>
    <w:rsid w:val="00992CD2"/>
    <w:rsid w:val="00992D23"/>
    <w:rsid w:val="00992D26"/>
    <w:rsid w:val="00992D29"/>
    <w:rsid w:val="00992D2C"/>
    <w:rsid w:val="00992D37"/>
    <w:rsid w:val="00992DA7"/>
    <w:rsid w:val="00992DD0"/>
    <w:rsid w:val="00992E28"/>
    <w:rsid w:val="00992E2C"/>
    <w:rsid w:val="00992E2D"/>
    <w:rsid w:val="00992E51"/>
    <w:rsid w:val="00992E66"/>
    <w:rsid w:val="00992E9B"/>
    <w:rsid w:val="00992EC2"/>
    <w:rsid w:val="00992EC8"/>
    <w:rsid w:val="00992ECF"/>
    <w:rsid w:val="00992F26"/>
    <w:rsid w:val="00992F4B"/>
    <w:rsid w:val="00992F63"/>
    <w:rsid w:val="00992F66"/>
    <w:rsid w:val="00992F6D"/>
    <w:rsid w:val="00992FA2"/>
    <w:rsid w:val="00992FB5"/>
    <w:rsid w:val="00992FC8"/>
    <w:rsid w:val="00992FE0"/>
    <w:rsid w:val="00992FED"/>
    <w:rsid w:val="00992FF0"/>
    <w:rsid w:val="00992FFE"/>
    <w:rsid w:val="00993041"/>
    <w:rsid w:val="00993046"/>
    <w:rsid w:val="00993080"/>
    <w:rsid w:val="0099309E"/>
    <w:rsid w:val="009930C2"/>
    <w:rsid w:val="00993138"/>
    <w:rsid w:val="0099314B"/>
    <w:rsid w:val="00993154"/>
    <w:rsid w:val="00993168"/>
    <w:rsid w:val="0099319C"/>
    <w:rsid w:val="009931A3"/>
    <w:rsid w:val="009931BF"/>
    <w:rsid w:val="0099320A"/>
    <w:rsid w:val="00993223"/>
    <w:rsid w:val="00993282"/>
    <w:rsid w:val="00993298"/>
    <w:rsid w:val="009932E5"/>
    <w:rsid w:val="009932F0"/>
    <w:rsid w:val="00993346"/>
    <w:rsid w:val="0099337E"/>
    <w:rsid w:val="00993394"/>
    <w:rsid w:val="009933E1"/>
    <w:rsid w:val="00993421"/>
    <w:rsid w:val="0099343F"/>
    <w:rsid w:val="00993446"/>
    <w:rsid w:val="0099345B"/>
    <w:rsid w:val="00993494"/>
    <w:rsid w:val="009934A0"/>
    <w:rsid w:val="009934E1"/>
    <w:rsid w:val="009934E8"/>
    <w:rsid w:val="0099350B"/>
    <w:rsid w:val="00993516"/>
    <w:rsid w:val="00993518"/>
    <w:rsid w:val="0099354F"/>
    <w:rsid w:val="0099356C"/>
    <w:rsid w:val="009935E6"/>
    <w:rsid w:val="00993668"/>
    <w:rsid w:val="00993675"/>
    <w:rsid w:val="009936AB"/>
    <w:rsid w:val="009936DA"/>
    <w:rsid w:val="009936EF"/>
    <w:rsid w:val="0099375F"/>
    <w:rsid w:val="009937BB"/>
    <w:rsid w:val="009937E1"/>
    <w:rsid w:val="009937EC"/>
    <w:rsid w:val="009937FF"/>
    <w:rsid w:val="00993803"/>
    <w:rsid w:val="00993827"/>
    <w:rsid w:val="0099383A"/>
    <w:rsid w:val="0099384E"/>
    <w:rsid w:val="00993860"/>
    <w:rsid w:val="009938A8"/>
    <w:rsid w:val="009938DA"/>
    <w:rsid w:val="009938E2"/>
    <w:rsid w:val="009938E7"/>
    <w:rsid w:val="00993900"/>
    <w:rsid w:val="0099396A"/>
    <w:rsid w:val="0099397F"/>
    <w:rsid w:val="00993A65"/>
    <w:rsid w:val="00993A72"/>
    <w:rsid w:val="00993A74"/>
    <w:rsid w:val="00993A9A"/>
    <w:rsid w:val="00993AC8"/>
    <w:rsid w:val="00993B16"/>
    <w:rsid w:val="00993B36"/>
    <w:rsid w:val="00993B43"/>
    <w:rsid w:val="00993B50"/>
    <w:rsid w:val="00993BBC"/>
    <w:rsid w:val="00993BC2"/>
    <w:rsid w:val="00993C1E"/>
    <w:rsid w:val="00993C1F"/>
    <w:rsid w:val="00993C28"/>
    <w:rsid w:val="00993C43"/>
    <w:rsid w:val="00993C74"/>
    <w:rsid w:val="00993C91"/>
    <w:rsid w:val="00993CD5"/>
    <w:rsid w:val="00993CFD"/>
    <w:rsid w:val="00993D02"/>
    <w:rsid w:val="00993D1F"/>
    <w:rsid w:val="00993DB3"/>
    <w:rsid w:val="00993DE0"/>
    <w:rsid w:val="00993DE7"/>
    <w:rsid w:val="00993E12"/>
    <w:rsid w:val="00993E37"/>
    <w:rsid w:val="00993E3E"/>
    <w:rsid w:val="00993E57"/>
    <w:rsid w:val="00993E6F"/>
    <w:rsid w:val="00993E9F"/>
    <w:rsid w:val="00993F1A"/>
    <w:rsid w:val="00993F5C"/>
    <w:rsid w:val="00993F75"/>
    <w:rsid w:val="00993F7E"/>
    <w:rsid w:val="00993F82"/>
    <w:rsid w:val="00993F84"/>
    <w:rsid w:val="00994056"/>
    <w:rsid w:val="0099405C"/>
    <w:rsid w:val="00994078"/>
    <w:rsid w:val="00994097"/>
    <w:rsid w:val="009940BB"/>
    <w:rsid w:val="009940D3"/>
    <w:rsid w:val="009940F0"/>
    <w:rsid w:val="00994126"/>
    <w:rsid w:val="00994137"/>
    <w:rsid w:val="0099416A"/>
    <w:rsid w:val="009941AF"/>
    <w:rsid w:val="009941B0"/>
    <w:rsid w:val="009941C2"/>
    <w:rsid w:val="00994204"/>
    <w:rsid w:val="00994282"/>
    <w:rsid w:val="0099429F"/>
    <w:rsid w:val="009942A5"/>
    <w:rsid w:val="009942C0"/>
    <w:rsid w:val="009942CD"/>
    <w:rsid w:val="009942FF"/>
    <w:rsid w:val="00994308"/>
    <w:rsid w:val="00994340"/>
    <w:rsid w:val="00994344"/>
    <w:rsid w:val="00994350"/>
    <w:rsid w:val="00994362"/>
    <w:rsid w:val="00994367"/>
    <w:rsid w:val="009943B4"/>
    <w:rsid w:val="009943D3"/>
    <w:rsid w:val="0099440C"/>
    <w:rsid w:val="0099446A"/>
    <w:rsid w:val="00994493"/>
    <w:rsid w:val="00994495"/>
    <w:rsid w:val="0099449D"/>
    <w:rsid w:val="009944C2"/>
    <w:rsid w:val="009944F9"/>
    <w:rsid w:val="00994515"/>
    <w:rsid w:val="00994530"/>
    <w:rsid w:val="00994539"/>
    <w:rsid w:val="00994592"/>
    <w:rsid w:val="0099459C"/>
    <w:rsid w:val="009945A6"/>
    <w:rsid w:val="00994605"/>
    <w:rsid w:val="00994641"/>
    <w:rsid w:val="00994651"/>
    <w:rsid w:val="00994701"/>
    <w:rsid w:val="00994705"/>
    <w:rsid w:val="0099477D"/>
    <w:rsid w:val="009947A2"/>
    <w:rsid w:val="009947E3"/>
    <w:rsid w:val="00994850"/>
    <w:rsid w:val="0099486D"/>
    <w:rsid w:val="00994874"/>
    <w:rsid w:val="009948C7"/>
    <w:rsid w:val="009948E5"/>
    <w:rsid w:val="009948F8"/>
    <w:rsid w:val="00994913"/>
    <w:rsid w:val="00994927"/>
    <w:rsid w:val="00994945"/>
    <w:rsid w:val="00994952"/>
    <w:rsid w:val="0099498B"/>
    <w:rsid w:val="00994995"/>
    <w:rsid w:val="009949A4"/>
    <w:rsid w:val="009949C3"/>
    <w:rsid w:val="009949CE"/>
    <w:rsid w:val="009949E4"/>
    <w:rsid w:val="00994A16"/>
    <w:rsid w:val="00994A19"/>
    <w:rsid w:val="00994A23"/>
    <w:rsid w:val="00994A31"/>
    <w:rsid w:val="00994A6B"/>
    <w:rsid w:val="00994A6F"/>
    <w:rsid w:val="00994AAB"/>
    <w:rsid w:val="00994AB4"/>
    <w:rsid w:val="00994AD4"/>
    <w:rsid w:val="00994ADA"/>
    <w:rsid w:val="00994B12"/>
    <w:rsid w:val="00994B73"/>
    <w:rsid w:val="00994B7A"/>
    <w:rsid w:val="00994B7E"/>
    <w:rsid w:val="00994BB6"/>
    <w:rsid w:val="00994BD1"/>
    <w:rsid w:val="00994BE0"/>
    <w:rsid w:val="00994C02"/>
    <w:rsid w:val="00994C0B"/>
    <w:rsid w:val="00994C47"/>
    <w:rsid w:val="00994C4E"/>
    <w:rsid w:val="00994C79"/>
    <w:rsid w:val="00994CA4"/>
    <w:rsid w:val="00994CB3"/>
    <w:rsid w:val="00994D79"/>
    <w:rsid w:val="00994DC7"/>
    <w:rsid w:val="00994DD0"/>
    <w:rsid w:val="00994DD9"/>
    <w:rsid w:val="00994E08"/>
    <w:rsid w:val="00994E0C"/>
    <w:rsid w:val="00994E1E"/>
    <w:rsid w:val="00994E27"/>
    <w:rsid w:val="00994E5D"/>
    <w:rsid w:val="00994E66"/>
    <w:rsid w:val="00994E6D"/>
    <w:rsid w:val="00994E7D"/>
    <w:rsid w:val="00994EB2"/>
    <w:rsid w:val="00994EB9"/>
    <w:rsid w:val="00994F07"/>
    <w:rsid w:val="00994F7E"/>
    <w:rsid w:val="00994FEB"/>
    <w:rsid w:val="00994FED"/>
    <w:rsid w:val="00995009"/>
    <w:rsid w:val="0099500D"/>
    <w:rsid w:val="00995024"/>
    <w:rsid w:val="0099502F"/>
    <w:rsid w:val="00995037"/>
    <w:rsid w:val="00995046"/>
    <w:rsid w:val="0099506E"/>
    <w:rsid w:val="0099507C"/>
    <w:rsid w:val="00995080"/>
    <w:rsid w:val="0099508C"/>
    <w:rsid w:val="009950AB"/>
    <w:rsid w:val="009950CD"/>
    <w:rsid w:val="009950F0"/>
    <w:rsid w:val="00995101"/>
    <w:rsid w:val="00995114"/>
    <w:rsid w:val="0099511A"/>
    <w:rsid w:val="00995129"/>
    <w:rsid w:val="0099512C"/>
    <w:rsid w:val="0099514C"/>
    <w:rsid w:val="0099516A"/>
    <w:rsid w:val="009951C4"/>
    <w:rsid w:val="009951D1"/>
    <w:rsid w:val="00995209"/>
    <w:rsid w:val="00995250"/>
    <w:rsid w:val="00995290"/>
    <w:rsid w:val="00995293"/>
    <w:rsid w:val="0099529E"/>
    <w:rsid w:val="009952A6"/>
    <w:rsid w:val="009952A7"/>
    <w:rsid w:val="009952D2"/>
    <w:rsid w:val="00995317"/>
    <w:rsid w:val="0099534B"/>
    <w:rsid w:val="0099534C"/>
    <w:rsid w:val="0099535F"/>
    <w:rsid w:val="00995367"/>
    <w:rsid w:val="0099537A"/>
    <w:rsid w:val="00995393"/>
    <w:rsid w:val="009953AD"/>
    <w:rsid w:val="009953DD"/>
    <w:rsid w:val="009953FE"/>
    <w:rsid w:val="00995412"/>
    <w:rsid w:val="0099548C"/>
    <w:rsid w:val="00995491"/>
    <w:rsid w:val="009954C7"/>
    <w:rsid w:val="009954F1"/>
    <w:rsid w:val="0099554A"/>
    <w:rsid w:val="0099554B"/>
    <w:rsid w:val="00995565"/>
    <w:rsid w:val="009955E8"/>
    <w:rsid w:val="009955FF"/>
    <w:rsid w:val="00995650"/>
    <w:rsid w:val="00995672"/>
    <w:rsid w:val="00995692"/>
    <w:rsid w:val="0099569B"/>
    <w:rsid w:val="009956A5"/>
    <w:rsid w:val="009956D0"/>
    <w:rsid w:val="009956D1"/>
    <w:rsid w:val="009956D5"/>
    <w:rsid w:val="009956D9"/>
    <w:rsid w:val="009956DB"/>
    <w:rsid w:val="0099573A"/>
    <w:rsid w:val="00995740"/>
    <w:rsid w:val="0099575E"/>
    <w:rsid w:val="0099576B"/>
    <w:rsid w:val="009957C5"/>
    <w:rsid w:val="009957EE"/>
    <w:rsid w:val="00995806"/>
    <w:rsid w:val="00995844"/>
    <w:rsid w:val="0099585B"/>
    <w:rsid w:val="0099586E"/>
    <w:rsid w:val="009958D7"/>
    <w:rsid w:val="009958E8"/>
    <w:rsid w:val="009958F6"/>
    <w:rsid w:val="00995919"/>
    <w:rsid w:val="00995923"/>
    <w:rsid w:val="00995950"/>
    <w:rsid w:val="0099595F"/>
    <w:rsid w:val="0099597B"/>
    <w:rsid w:val="0099597E"/>
    <w:rsid w:val="009959DB"/>
    <w:rsid w:val="00995A76"/>
    <w:rsid w:val="00995AB0"/>
    <w:rsid w:val="00995ABE"/>
    <w:rsid w:val="00995AF2"/>
    <w:rsid w:val="00995B0C"/>
    <w:rsid w:val="00995B50"/>
    <w:rsid w:val="00995B53"/>
    <w:rsid w:val="00995B6E"/>
    <w:rsid w:val="00995B9D"/>
    <w:rsid w:val="00995BC6"/>
    <w:rsid w:val="00995BF1"/>
    <w:rsid w:val="00995C0C"/>
    <w:rsid w:val="00995C31"/>
    <w:rsid w:val="00995C5B"/>
    <w:rsid w:val="00995C91"/>
    <w:rsid w:val="00995CC3"/>
    <w:rsid w:val="00995CF7"/>
    <w:rsid w:val="00995D13"/>
    <w:rsid w:val="00995DC7"/>
    <w:rsid w:val="00995DD1"/>
    <w:rsid w:val="00995DE7"/>
    <w:rsid w:val="00995E53"/>
    <w:rsid w:val="00995ECE"/>
    <w:rsid w:val="00995EEC"/>
    <w:rsid w:val="00995F17"/>
    <w:rsid w:val="00995F26"/>
    <w:rsid w:val="00995F27"/>
    <w:rsid w:val="00995F36"/>
    <w:rsid w:val="00995F45"/>
    <w:rsid w:val="00995F4D"/>
    <w:rsid w:val="00995F81"/>
    <w:rsid w:val="00995F94"/>
    <w:rsid w:val="00995FB4"/>
    <w:rsid w:val="00995FFD"/>
    <w:rsid w:val="00996015"/>
    <w:rsid w:val="0099602F"/>
    <w:rsid w:val="00996030"/>
    <w:rsid w:val="00996031"/>
    <w:rsid w:val="00996086"/>
    <w:rsid w:val="0099608E"/>
    <w:rsid w:val="009960A0"/>
    <w:rsid w:val="009960D3"/>
    <w:rsid w:val="009960D6"/>
    <w:rsid w:val="009960D7"/>
    <w:rsid w:val="009960EC"/>
    <w:rsid w:val="0099610A"/>
    <w:rsid w:val="00996127"/>
    <w:rsid w:val="00996173"/>
    <w:rsid w:val="00996188"/>
    <w:rsid w:val="009961A1"/>
    <w:rsid w:val="009961AE"/>
    <w:rsid w:val="009961B7"/>
    <w:rsid w:val="009961C1"/>
    <w:rsid w:val="009961D1"/>
    <w:rsid w:val="009961DE"/>
    <w:rsid w:val="009961E3"/>
    <w:rsid w:val="00996221"/>
    <w:rsid w:val="00996226"/>
    <w:rsid w:val="00996244"/>
    <w:rsid w:val="00996256"/>
    <w:rsid w:val="00996277"/>
    <w:rsid w:val="009962D4"/>
    <w:rsid w:val="009962F7"/>
    <w:rsid w:val="00996309"/>
    <w:rsid w:val="00996311"/>
    <w:rsid w:val="00996324"/>
    <w:rsid w:val="0099632C"/>
    <w:rsid w:val="0099639C"/>
    <w:rsid w:val="009963E1"/>
    <w:rsid w:val="00996431"/>
    <w:rsid w:val="0099644A"/>
    <w:rsid w:val="009964C2"/>
    <w:rsid w:val="009964C8"/>
    <w:rsid w:val="009964D2"/>
    <w:rsid w:val="00996514"/>
    <w:rsid w:val="00996549"/>
    <w:rsid w:val="0099655A"/>
    <w:rsid w:val="009965B5"/>
    <w:rsid w:val="009965E9"/>
    <w:rsid w:val="009965EC"/>
    <w:rsid w:val="009965FA"/>
    <w:rsid w:val="00996619"/>
    <w:rsid w:val="00996641"/>
    <w:rsid w:val="00996645"/>
    <w:rsid w:val="0099669A"/>
    <w:rsid w:val="0099669F"/>
    <w:rsid w:val="009966C7"/>
    <w:rsid w:val="009966DC"/>
    <w:rsid w:val="00996721"/>
    <w:rsid w:val="00996736"/>
    <w:rsid w:val="0099676E"/>
    <w:rsid w:val="0099677E"/>
    <w:rsid w:val="0099677F"/>
    <w:rsid w:val="00996814"/>
    <w:rsid w:val="00996841"/>
    <w:rsid w:val="0099685D"/>
    <w:rsid w:val="009968BA"/>
    <w:rsid w:val="009968DC"/>
    <w:rsid w:val="00996911"/>
    <w:rsid w:val="00996917"/>
    <w:rsid w:val="00996922"/>
    <w:rsid w:val="00996930"/>
    <w:rsid w:val="0099694E"/>
    <w:rsid w:val="00996951"/>
    <w:rsid w:val="009969AB"/>
    <w:rsid w:val="009969D9"/>
    <w:rsid w:val="009969E4"/>
    <w:rsid w:val="009969FB"/>
    <w:rsid w:val="00996A15"/>
    <w:rsid w:val="00996A75"/>
    <w:rsid w:val="00996A94"/>
    <w:rsid w:val="00996A9C"/>
    <w:rsid w:val="00996AC1"/>
    <w:rsid w:val="00996ACD"/>
    <w:rsid w:val="00996B03"/>
    <w:rsid w:val="00996B49"/>
    <w:rsid w:val="00996B4D"/>
    <w:rsid w:val="00996B51"/>
    <w:rsid w:val="00996B5F"/>
    <w:rsid w:val="00996BD3"/>
    <w:rsid w:val="00996BEE"/>
    <w:rsid w:val="00996BEF"/>
    <w:rsid w:val="00996BF1"/>
    <w:rsid w:val="00996C06"/>
    <w:rsid w:val="00996C21"/>
    <w:rsid w:val="00996C26"/>
    <w:rsid w:val="00996C33"/>
    <w:rsid w:val="00996C96"/>
    <w:rsid w:val="00996CAD"/>
    <w:rsid w:val="00996CB4"/>
    <w:rsid w:val="00996CC3"/>
    <w:rsid w:val="00996CFC"/>
    <w:rsid w:val="00996D09"/>
    <w:rsid w:val="00996D28"/>
    <w:rsid w:val="00996D46"/>
    <w:rsid w:val="00996D5E"/>
    <w:rsid w:val="00996DA8"/>
    <w:rsid w:val="00996DCB"/>
    <w:rsid w:val="00996E09"/>
    <w:rsid w:val="00996E0D"/>
    <w:rsid w:val="00996E20"/>
    <w:rsid w:val="00996E46"/>
    <w:rsid w:val="00996E69"/>
    <w:rsid w:val="00996E7B"/>
    <w:rsid w:val="00996E7E"/>
    <w:rsid w:val="00996E87"/>
    <w:rsid w:val="00996E92"/>
    <w:rsid w:val="00996EED"/>
    <w:rsid w:val="00996F2C"/>
    <w:rsid w:val="00996F33"/>
    <w:rsid w:val="00996F4F"/>
    <w:rsid w:val="00996F8E"/>
    <w:rsid w:val="00996F94"/>
    <w:rsid w:val="00996FF2"/>
    <w:rsid w:val="00997012"/>
    <w:rsid w:val="0099702B"/>
    <w:rsid w:val="00997033"/>
    <w:rsid w:val="00997061"/>
    <w:rsid w:val="0099707F"/>
    <w:rsid w:val="00997095"/>
    <w:rsid w:val="009970B4"/>
    <w:rsid w:val="009970CB"/>
    <w:rsid w:val="009970D2"/>
    <w:rsid w:val="00997101"/>
    <w:rsid w:val="00997112"/>
    <w:rsid w:val="0099711D"/>
    <w:rsid w:val="0099713C"/>
    <w:rsid w:val="00997165"/>
    <w:rsid w:val="0099718B"/>
    <w:rsid w:val="0099719C"/>
    <w:rsid w:val="009971B6"/>
    <w:rsid w:val="009971C6"/>
    <w:rsid w:val="009971C8"/>
    <w:rsid w:val="0099722C"/>
    <w:rsid w:val="0099723E"/>
    <w:rsid w:val="0099725A"/>
    <w:rsid w:val="0099725F"/>
    <w:rsid w:val="00997265"/>
    <w:rsid w:val="0099729C"/>
    <w:rsid w:val="009972A3"/>
    <w:rsid w:val="009972FE"/>
    <w:rsid w:val="00997315"/>
    <w:rsid w:val="0099735E"/>
    <w:rsid w:val="009973B1"/>
    <w:rsid w:val="0099740A"/>
    <w:rsid w:val="0099744E"/>
    <w:rsid w:val="00997461"/>
    <w:rsid w:val="00997463"/>
    <w:rsid w:val="009974D7"/>
    <w:rsid w:val="009974D8"/>
    <w:rsid w:val="009974E1"/>
    <w:rsid w:val="009974E3"/>
    <w:rsid w:val="009974F8"/>
    <w:rsid w:val="00997519"/>
    <w:rsid w:val="00997550"/>
    <w:rsid w:val="0099757C"/>
    <w:rsid w:val="00997580"/>
    <w:rsid w:val="009975FE"/>
    <w:rsid w:val="00997601"/>
    <w:rsid w:val="0099763C"/>
    <w:rsid w:val="0099765D"/>
    <w:rsid w:val="00997674"/>
    <w:rsid w:val="0099767C"/>
    <w:rsid w:val="0099768E"/>
    <w:rsid w:val="00997721"/>
    <w:rsid w:val="00997750"/>
    <w:rsid w:val="00997754"/>
    <w:rsid w:val="00997763"/>
    <w:rsid w:val="00997778"/>
    <w:rsid w:val="00997789"/>
    <w:rsid w:val="009977C3"/>
    <w:rsid w:val="00997812"/>
    <w:rsid w:val="00997832"/>
    <w:rsid w:val="00997858"/>
    <w:rsid w:val="00997866"/>
    <w:rsid w:val="0099787F"/>
    <w:rsid w:val="00997885"/>
    <w:rsid w:val="0099788E"/>
    <w:rsid w:val="0099789E"/>
    <w:rsid w:val="009978F9"/>
    <w:rsid w:val="00997936"/>
    <w:rsid w:val="00997943"/>
    <w:rsid w:val="0099794F"/>
    <w:rsid w:val="0099798B"/>
    <w:rsid w:val="009979BB"/>
    <w:rsid w:val="009979EC"/>
    <w:rsid w:val="00997A02"/>
    <w:rsid w:val="00997A43"/>
    <w:rsid w:val="00997A65"/>
    <w:rsid w:val="00997A78"/>
    <w:rsid w:val="00997AAA"/>
    <w:rsid w:val="00997AF0"/>
    <w:rsid w:val="00997BB0"/>
    <w:rsid w:val="00997BBD"/>
    <w:rsid w:val="00997BBF"/>
    <w:rsid w:val="00997BD4"/>
    <w:rsid w:val="00997BF6"/>
    <w:rsid w:val="00997C1C"/>
    <w:rsid w:val="00997C48"/>
    <w:rsid w:val="00997C5E"/>
    <w:rsid w:val="00997C7E"/>
    <w:rsid w:val="00997CDB"/>
    <w:rsid w:val="00997D5D"/>
    <w:rsid w:val="00997D67"/>
    <w:rsid w:val="00997D7B"/>
    <w:rsid w:val="00997D97"/>
    <w:rsid w:val="00997DF0"/>
    <w:rsid w:val="00997E2B"/>
    <w:rsid w:val="00997E3C"/>
    <w:rsid w:val="00997E3F"/>
    <w:rsid w:val="00997E41"/>
    <w:rsid w:val="00997E44"/>
    <w:rsid w:val="00997E61"/>
    <w:rsid w:val="00997E9B"/>
    <w:rsid w:val="00997EFE"/>
    <w:rsid w:val="00997F2D"/>
    <w:rsid w:val="00997F8A"/>
    <w:rsid w:val="009A008B"/>
    <w:rsid w:val="009A00BB"/>
    <w:rsid w:val="009A00D7"/>
    <w:rsid w:val="009A00E5"/>
    <w:rsid w:val="009A013C"/>
    <w:rsid w:val="009A015F"/>
    <w:rsid w:val="009A0179"/>
    <w:rsid w:val="009A0183"/>
    <w:rsid w:val="009A0186"/>
    <w:rsid w:val="009A01B8"/>
    <w:rsid w:val="009A01DB"/>
    <w:rsid w:val="009A01DE"/>
    <w:rsid w:val="009A020B"/>
    <w:rsid w:val="009A0218"/>
    <w:rsid w:val="009A02E5"/>
    <w:rsid w:val="009A035F"/>
    <w:rsid w:val="009A0374"/>
    <w:rsid w:val="009A03B3"/>
    <w:rsid w:val="009A03D4"/>
    <w:rsid w:val="009A03EC"/>
    <w:rsid w:val="009A041D"/>
    <w:rsid w:val="009A043F"/>
    <w:rsid w:val="009A0447"/>
    <w:rsid w:val="009A044B"/>
    <w:rsid w:val="009A0455"/>
    <w:rsid w:val="009A046E"/>
    <w:rsid w:val="009A0484"/>
    <w:rsid w:val="009A04C5"/>
    <w:rsid w:val="009A04CE"/>
    <w:rsid w:val="009A0504"/>
    <w:rsid w:val="009A0508"/>
    <w:rsid w:val="009A0517"/>
    <w:rsid w:val="009A052A"/>
    <w:rsid w:val="009A054B"/>
    <w:rsid w:val="009A056F"/>
    <w:rsid w:val="009A05B0"/>
    <w:rsid w:val="009A05CC"/>
    <w:rsid w:val="009A05CD"/>
    <w:rsid w:val="009A0614"/>
    <w:rsid w:val="009A0641"/>
    <w:rsid w:val="009A0656"/>
    <w:rsid w:val="009A06AF"/>
    <w:rsid w:val="009A06CD"/>
    <w:rsid w:val="009A06DF"/>
    <w:rsid w:val="009A06FE"/>
    <w:rsid w:val="009A078F"/>
    <w:rsid w:val="009A0795"/>
    <w:rsid w:val="009A0796"/>
    <w:rsid w:val="009A079C"/>
    <w:rsid w:val="009A07A4"/>
    <w:rsid w:val="009A07AC"/>
    <w:rsid w:val="009A07F9"/>
    <w:rsid w:val="009A081D"/>
    <w:rsid w:val="009A0832"/>
    <w:rsid w:val="009A086B"/>
    <w:rsid w:val="009A087B"/>
    <w:rsid w:val="009A089D"/>
    <w:rsid w:val="009A089E"/>
    <w:rsid w:val="009A08A3"/>
    <w:rsid w:val="009A08C6"/>
    <w:rsid w:val="009A08FE"/>
    <w:rsid w:val="009A0917"/>
    <w:rsid w:val="009A0938"/>
    <w:rsid w:val="009A095B"/>
    <w:rsid w:val="009A0980"/>
    <w:rsid w:val="009A09ED"/>
    <w:rsid w:val="009A0A04"/>
    <w:rsid w:val="009A0A48"/>
    <w:rsid w:val="009A0A70"/>
    <w:rsid w:val="009A0A73"/>
    <w:rsid w:val="009A0ADD"/>
    <w:rsid w:val="009A0B20"/>
    <w:rsid w:val="009A0B24"/>
    <w:rsid w:val="009A0B58"/>
    <w:rsid w:val="009A0B65"/>
    <w:rsid w:val="009A0B66"/>
    <w:rsid w:val="009A0BC2"/>
    <w:rsid w:val="009A0CA5"/>
    <w:rsid w:val="009A0CB2"/>
    <w:rsid w:val="009A0CCD"/>
    <w:rsid w:val="009A0CE1"/>
    <w:rsid w:val="009A0D0C"/>
    <w:rsid w:val="009A0D2D"/>
    <w:rsid w:val="009A0D3C"/>
    <w:rsid w:val="009A0D5F"/>
    <w:rsid w:val="009A0DB1"/>
    <w:rsid w:val="009A0DDA"/>
    <w:rsid w:val="009A0DFC"/>
    <w:rsid w:val="009A0E0A"/>
    <w:rsid w:val="009A0E16"/>
    <w:rsid w:val="009A0E8D"/>
    <w:rsid w:val="009A0EB9"/>
    <w:rsid w:val="009A0EDC"/>
    <w:rsid w:val="009A0F1D"/>
    <w:rsid w:val="009A0F3E"/>
    <w:rsid w:val="009A0F4E"/>
    <w:rsid w:val="009A0F84"/>
    <w:rsid w:val="009A0FAC"/>
    <w:rsid w:val="009A0FE0"/>
    <w:rsid w:val="009A0FE3"/>
    <w:rsid w:val="009A101C"/>
    <w:rsid w:val="009A102B"/>
    <w:rsid w:val="009A103E"/>
    <w:rsid w:val="009A10B6"/>
    <w:rsid w:val="009A10B7"/>
    <w:rsid w:val="009A10EA"/>
    <w:rsid w:val="009A10F7"/>
    <w:rsid w:val="009A10FB"/>
    <w:rsid w:val="009A1100"/>
    <w:rsid w:val="009A110F"/>
    <w:rsid w:val="009A111E"/>
    <w:rsid w:val="009A1125"/>
    <w:rsid w:val="009A113B"/>
    <w:rsid w:val="009A1143"/>
    <w:rsid w:val="009A115B"/>
    <w:rsid w:val="009A116D"/>
    <w:rsid w:val="009A11D8"/>
    <w:rsid w:val="009A11E5"/>
    <w:rsid w:val="009A1214"/>
    <w:rsid w:val="009A124D"/>
    <w:rsid w:val="009A1253"/>
    <w:rsid w:val="009A126F"/>
    <w:rsid w:val="009A1276"/>
    <w:rsid w:val="009A128A"/>
    <w:rsid w:val="009A12DD"/>
    <w:rsid w:val="009A12F9"/>
    <w:rsid w:val="009A1320"/>
    <w:rsid w:val="009A1325"/>
    <w:rsid w:val="009A1335"/>
    <w:rsid w:val="009A1359"/>
    <w:rsid w:val="009A1360"/>
    <w:rsid w:val="009A136A"/>
    <w:rsid w:val="009A137B"/>
    <w:rsid w:val="009A138C"/>
    <w:rsid w:val="009A13A3"/>
    <w:rsid w:val="009A13BA"/>
    <w:rsid w:val="009A13D9"/>
    <w:rsid w:val="009A13DB"/>
    <w:rsid w:val="009A13E0"/>
    <w:rsid w:val="009A13E2"/>
    <w:rsid w:val="009A1407"/>
    <w:rsid w:val="009A1419"/>
    <w:rsid w:val="009A1442"/>
    <w:rsid w:val="009A1459"/>
    <w:rsid w:val="009A1490"/>
    <w:rsid w:val="009A149D"/>
    <w:rsid w:val="009A14C5"/>
    <w:rsid w:val="009A14D5"/>
    <w:rsid w:val="009A14FD"/>
    <w:rsid w:val="009A151E"/>
    <w:rsid w:val="009A1543"/>
    <w:rsid w:val="009A1594"/>
    <w:rsid w:val="009A15B7"/>
    <w:rsid w:val="009A15CB"/>
    <w:rsid w:val="009A15DC"/>
    <w:rsid w:val="009A1622"/>
    <w:rsid w:val="009A164D"/>
    <w:rsid w:val="009A1654"/>
    <w:rsid w:val="009A1693"/>
    <w:rsid w:val="009A16A4"/>
    <w:rsid w:val="009A16A8"/>
    <w:rsid w:val="009A16F6"/>
    <w:rsid w:val="009A171E"/>
    <w:rsid w:val="009A1723"/>
    <w:rsid w:val="009A1757"/>
    <w:rsid w:val="009A1797"/>
    <w:rsid w:val="009A17A6"/>
    <w:rsid w:val="009A17B1"/>
    <w:rsid w:val="009A180A"/>
    <w:rsid w:val="009A18AC"/>
    <w:rsid w:val="009A18C9"/>
    <w:rsid w:val="009A18D5"/>
    <w:rsid w:val="009A18E1"/>
    <w:rsid w:val="009A192B"/>
    <w:rsid w:val="009A1967"/>
    <w:rsid w:val="009A197E"/>
    <w:rsid w:val="009A19A1"/>
    <w:rsid w:val="009A19AC"/>
    <w:rsid w:val="009A19BD"/>
    <w:rsid w:val="009A19E0"/>
    <w:rsid w:val="009A1A90"/>
    <w:rsid w:val="009A1AE3"/>
    <w:rsid w:val="009A1AFA"/>
    <w:rsid w:val="009A1B12"/>
    <w:rsid w:val="009A1B45"/>
    <w:rsid w:val="009A1B4E"/>
    <w:rsid w:val="009A1B6D"/>
    <w:rsid w:val="009A1B9A"/>
    <w:rsid w:val="009A1BCC"/>
    <w:rsid w:val="009A1BDA"/>
    <w:rsid w:val="009A1C55"/>
    <w:rsid w:val="009A1C5E"/>
    <w:rsid w:val="009A1C5F"/>
    <w:rsid w:val="009A1C82"/>
    <w:rsid w:val="009A1CC0"/>
    <w:rsid w:val="009A1D24"/>
    <w:rsid w:val="009A1D33"/>
    <w:rsid w:val="009A1D5D"/>
    <w:rsid w:val="009A1DA0"/>
    <w:rsid w:val="009A1DC6"/>
    <w:rsid w:val="009A1E2B"/>
    <w:rsid w:val="009A1E5F"/>
    <w:rsid w:val="009A1E66"/>
    <w:rsid w:val="009A1E72"/>
    <w:rsid w:val="009A1E84"/>
    <w:rsid w:val="009A1E9E"/>
    <w:rsid w:val="009A1EA2"/>
    <w:rsid w:val="009A1EB9"/>
    <w:rsid w:val="009A1EC1"/>
    <w:rsid w:val="009A1F0B"/>
    <w:rsid w:val="009A1F4C"/>
    <w:rsid w:val="009A1F6F"/>
    <w:rsid w:val="009A1FA0"/>
    <w:rsid w:val="009A1FB2"/>
    <w:rsid w:val="009A1FCA"/>
    <w:rsid w:val="009A1FF8"/>
    <w:rsid w:val="009A1FF9"/>
    <w:rsid w:val="009A2007"/>
    <w:rsid w:val="009A203F"/>
    <w:rsid w:val="009A2042"/>
    <w:rsid w:val="009A205A"/>
    <w:rsid w:val="009A2066"/>
    <w:rsid w:val="009A20B1"/>
    <w:rsid w:val="009A20E2"/>
    <w:rsid w:val="009A2140"/>
    <w:rsid w:val="009A2144"/>
    <w:rsid w:val="009A218F"/>
    <w:rsid w:val="009A21C9"/>
    <w:rsid w:val="009A220E"/>
    <w:rsid w:val="009A223C"/>
    <w:rsid w:val="009A2260"/>
    <w:rsid w:val="009A2278"/>
    <w:rsid w:val="009A2289"/>
    <w:rsid w:val="009A2293"/>
    <w:rsid w:val="009A229D"/>
    <w:rsid w:val="009A22D2"/>
    <w:rsid w:val="009A22EA"/>
    <w:rsid w:val="009A2321"/>
    <w:rsid w:val="009A232D"/>
    <w:rsid w:val="009A233B"/>
    <w:rsid w:val="009A234B"/>
    <w:rsid w:val="009A23A9"/>
    <w:rsid w:val="009A23BF"/>
    <w:rsid w:val="009A241D"/>
    <w:rsid w:val="009A244D"/>
    <w:rsid w:val="009A246C"/>
    <w:rsid w:val="009A2484"/>
    <w:rsid w:val="009A24A0"/>
    <w:rsid w:val="009A24A5"/>
    <w:rsid w:val="009A24D0"/>
    <w:rsid w:val="009A24D7"/>
    <w:rsid w:val="009A24DE"/>
    <w:rsid w:val="009A24E7"/>
    <w:rsid w:val="009A2536"/>
    <w:rsid w:val="009A253A"/>
    <w:rsid w:val="009A254C"/>
    <w:rsid w:val="009A255F"/>
    <w:rsid w:val="009A2572"/>
    <w:rsid w:val="009A258A"/>
    <w:rsid w:val="009A2596"/>
    <w:rsid w:val="009A25E1"/>
    <w:rsid w:val="009A25FF"/>
    <w:rsid w:val="009A2611"/>
    <w:rsid w:val="009A262B"/>
    <w:rsid w:val="009A26BE"/>
    <w:rsid w:val="009A26D3"/>
    <w:rsid w:val="009A26DD"/>
    <w:rsid w:val="009A2723"/>
    <w:rsid w:val="009A274A"/>
    <w:rsid w:val="009A2757"/>
    <w:rsid w:val="009A27A5"/>
    <w:rsid w:val="009A27CC"/>
    <w:rsid w:val="009A27D0"/>
    <w:rsid w:val="009A27F3"/>
    <w:rsid w:val="009A281D"/>
    <w:rsid w:val="009A2828"/>
    <w:rsid w:val="009A285F"/>
    <w:rsid w:val="009A2871"/>
    <w:rsid w:val="009A28C8"/>
    <w:rsid w:val="009A28EA"/>
    <w:rsid w:val="009A2929"/>
    <w:rsid w:val="009A296B"/>
    <w:rsid w:val="009A29CD"/>
    <w:rsid w:val="009A29D9"/>
    <w:rsid w:val="009A29E8"/>
    <w:rsid w:val="009A29FD"/>
    <w:rsid w:val="009A2A02"/>
    <w:rsid w:val="009A2A18"/>
    <w:rsid w:val="009A2A56"/>
    <w:rsid w:val="009A2AB4"/>
    <w:rsid w:val="009A2AD9"/>
    <w:rsid w:val="009A2ADA"/>
    <w:rsid w:val="009A2AE9"/>
    <w:rsid w:val="009A2AF6"/>
    <w:rsid w:val="009A2B20"/>
    <w:rsid w:val="009A2B47"/>
    <w:rsid w:val="009A2B8A"/>
    <w:rsid w:val="009A2BD8"/>
    <w:rsid w:val="009A2BDF"/>
    <w:rsid w:val="009A2BE4"/>
    <w:rsid w:val="009A2BED"/>
    <w:rsid w:val="009A2C4F"/>
    <w:rsid w:val="009A2C7A"/>
    <w:rsid w:val="009A2C7E"/>
    <w:rsid w:val="009A2CE9"/>
    <w:rsid w:val="009A2D02"/>
    <w:rsid w:val="009A2D20"/>
    <w:rsid w:val="009A2D33"/>
    <w:rsid w:val="009A2DA1"/>
    <w:rsid w:val="009A2DE3"/>
    <w:rsid w:val="009A2E0B"/>
    <w:rsid w:val="009A2E0E"/>
    <w:rsid w:val="009A2EC6"/>
    <w:rsid w:val="009A2ED8"/>
    <w:rsid w:val="009A2EEF"/>
    <w:rsid w:val="009A2F2F"/>
    <w:rsid w:val="009A2F5E"/>
    <w:rsid w:val="009A2F91"/>
    <w:rsid w:val="009A2FB1"/>
    <w:rsid w:val="009A2FBB"/>
    <w:rsid w:val="009A2FCE"/>
    <w:rsid w:val="009A3014"/>
    <w:rsid w:val="009A3018"/>
    <w:rsid w:val="009A3033"/>
    <w:rsid w:val="009A304B"/>
    <w:rsid w:val="009A308A"/>
    <w:rsid w:val="009A30A6"/>
    <w:rsid w:val="009A30B4"/>
    <w:rsid w:val="009A30CA"/>
    <w:rsid w:val="009A30D1"/>
    <w:rsid w:val="009A30DB"/>
    <w:rsid w:val="009A3127"/>
    <w:rsid w:val="009A3151"/>
    <w:rsid w:val="009A31A9"/>
    <w:rsid w:val="009A31DF"/>
    <w:rsid w:val="009A31EC"/>
    <w:rsid w:val="009A31ED"/>
    <w:rsid w:val="009A3244"/>
    <w:rsid w:val="009A325D"/>
    <w:rsid w:val="009A3282"/>
    <w:rsid w:val="009A32D8"/>
    <w:rsid w:val="009A32DD"/>
    <w:rsid w:val="009A32E2"/>
    <w:rsid w:val="009A3363"/>
    <w:rsid w:val="009A3371"/>
    <w:rsid w:val="009A337E"/>
    <w:rsid w:val="009A3383"/>
    <w:rsid w:val="009A3439"/>
    <w:rsid w:val="009A3475"/>
    <w:rsid w:val="009A34CF"/>
    <w:rsid w:val="009A34F1"/>
    <w:rsid w:val="009A352C"/>
    <w:rsid w:val="009A354D"/>
    <w:rsid w:val="009A3556"/>
    <w:rsid w:val="009A3557"/>
    <w:rsid w:val="009A3568"/>
    <w:rsid w:val="009A3591"/>
    <w:rsid w:val="009A35A6"/>
    <w:rsid w:val="009A361F"/>
    <w:rsid w:val="009A3637"/>
    <w:rsid w:val="009A3643"/>
    <w:rsid w:val="009A364A"/>
    <w:rsid w:val="009A3707"/>
    <w:rsid w:val="009A3747"/>
    <w:rsid w:val="009A3762"/>
    <w:rsid w:val="009A378D"/>
    <w:rsid w:val="009A37C7"/>
    <w:rsid w:val="009A37D1"/>
    <w:rsid w:val="009A37DF"/>
    <w:rsid w:val="009A37E3"/>
    <w:rsid w:val="009A37E9"/>
    <w:rsid w:val="009A3885"/>
    <w:rsid w:val="009A3889"/>
    <w:rsid w:val="009A3891"/>
    <w:rsid w:val="009A38A9"/>
    <w:rsid w:val="009A38DF"/>
    <w:rsid w:val="009A38EA"/>
    <w:rsid w:val="009A38FB"/>
    <w:rsid w:val="009A3914"/>
    <w:rsid w:val="009A391B"/>
    <w:rsid w:val="009A396E"/>
    <w:rsid w:val="009A3981"/>
    <w:rsid w:val="009A3987"/>
    <w:rsid w:val="009A39A5"/>
    <w:rsid w:val="009A39E0"/>
    <w:rsid w:val="009A39F8"/>
    <w:rsid w:val="009A3A30"/>
    <w:rsid w:val="009A3A59"/>
    <w:rsid w:val="009A3A9A"/>
    <w:rsid w:val="009A3AA4"/>
    <w:rsid w:val="009A3AD3"/>
    <w:rsid w:val="009A3AD4"/>
    <w:rsid w:val="009A3B59"/>
    <w:rsid w:val="009A3B72"/>
    <w:rsid w:val="009A3BBF"/>
    <w:rsid w:val="009A3BF0"/>
    <w:rsid w:val="009A3C19"/>
    <w:rsid w:val="009A3C66"/>
    <w:rsid w:val="009A3C6D"/>
    <w:rsid w:val="009A3CD8"/>
    <w:rsid w:val="009A3CF4"/>
    <w:rsid w:val="009A3D6F"/>
    <w:rsid w:val="009A3D77"/>
    <w:rsid w:val="009A3D81"/>
    <w:rsid w:val="009A3DB8"/>
    <w:rsid w:val="009A3DE6"/>
    <w:rsid w:val="009A3E72"/>
    <w:rsid w:val="009A3E79"/>
    <w:rsid w:val="009A3E8A"/>
    <w:rsid w:val="009A3E8C"/>
    <w:rsid w:val="009A3E93"/>
    <w:rsid w:val="009A3E99"/>
    <w:rsid w:val="009A3EB1"/>
    <w:rsid w:val="009A3ED0"/>
    <w:rsid w:val="009A3EEA"/>
    <w:rsid w:val="009A3EF0"/>
    <w:rsid w:val="009A3F2A"/>
    <w:rsid w:val="009A3F4A"/>
    <w:rsid w:val="009A3F5A"/>
    <w:rsid w:val="009A3FA4"/>
    <w:rsid w:val="009A3FC6"/>
    <w:rsid w:val="009A4011"/>
    <w:rsid w:val="009A4096"/>
    <w:rsid w:val="009A40B0"/>
    <w:rsid w:val="009A40C8"/>
    <w:rsid w:val="009A40DD"/>
    <w:rsid w:val="009A4146"/>
    <w:rsid w:val="009A4163"/>
    <w:rsid w:val="009A416E"/>
    <w:rsid w:val="009A4196"/>
    <w:rsid w:val="009A41E4"/>
    <w:rsid w:val="009A41F7"/>
    <w:rsid w:val="009A420D"/>
    <w:rsid w:val="009A4222"/>
    <w:rsid w:val="009A4227"/>
    <w:rsid w:val="009A4247"/>
    <w:rsid w:val="009A4272"/>
    <w:rsid w:val="009A4336"/>
    <w:rsid w:val="009A4356"/>
    <w:rsid w:val="009A43FD"/>
    <w:rsid w:val="009A4416"/>
    <w:rsid w:val="009A447B"/>
    <w:rsid w:val="009A4486"/>
    <w:rsid w:val="009A44C9"/>
    <w:rsid w:val="009A44E7"/>
    <w:rsid w:val="009A4529"/>
    <w:rsid w:val="009A4599"/>
    <w:rsid w:val="009A45AF"/>
    <w:rsid w:val="009A45BF"/>
    <w:rsid w:val="009A45E9"/>
    <w:rsid w:val="009A45F2"/>
    <w:rsid w:val="009A4659"/>
    <w:rsid w:val="009A4688"/>
    <w:rsid w:val="009A46EF"/>
    <w:rsid w:val="009A4713"/>
    <w:rsid w:val="009A4714"/>
    <w:rsid w:val="009A4751"/>
    <w:rsid w:val="009A4752"/>
    <w:rsid w:val="009A477E"/>
    <w:rsid w:val="009A47A8"/>
    <w:rsid w:val="009A47DF"/>
    <w:rsid w:val="009A480E"/>
    <w:rsid w:val="009A484B"/>
    <w:rsid w:val="009A4877"/>
    <w:rsid w:val="009A4896"/>
    <w:rsid w:val="009A48B1"/>
    <w:rsid w:val="009A48BD"/>
    <w:rsid w:val="009A48F5"/>
    <w:rsid w:val="009A4920"/>
    <w:rsid w:val="009A493B"/>
    <w:rsid w:val="009A4963"/>
    <w:rsid w:val="009A49AB"/>
    <w:rsid w:val="009A49D5"/>
    <w:rsid w:val="009A4A07"/>
    <w:rsid w:val="009A4A12"/>
    <w:rsid w:val="009A4A3F"/>
    <w:rsid w:val="009A4AC2"/>
    <w:rsid w:val="009A4B0C"/>
    <w:rsid w:val="009A4B2D"/>
    <w:rsid w:val="009A4B69"/>
    <w:rsid w:val="009A4B75"/>
    <w:rsid w:val="009A4B8D"/>
    <w:rsid w:val="009A4B97"/>
    <w:rsid w:val="009A4BA3"/>
    <w:rsid w:val="009A4BCA"/>
    <w:rsid w:val="009A4BE0"/>
    <w:rsid w:val="009A4C27"/>
    <w:rsid w:val="009A4C40"/>
    <w:rsid w:val="009A4C4E"/>
    <w:rsid w:val="009A4C4F"/>
    <w:rsid w:val="009A4C5B"/>
    <w:rsid w:val="009A4CA4"/>
    <w:rsid w:val="009A4CEB"/>
    <w:rsid w:val="009A4D22"/>
    <w:rsid w:val="009A4D6B"/>
    <w:rsid w:val="009A4DF9"/>
    <w:rsid w:val="009A4E50"/>
    <w:rsid w:val="009A4EC3"/>
    <w:rsid w:val="009A4F33"/>
    <w:rsid w:val="009A4F85"/>
    <w:rsid w:val="009A4F93"/>
    <w:rsid w:val="009A4FAA"/>
    <w:rsid w:val="009A5004"/>
    <w:rsid w:val="009A5015"/>
    <w:rsid w:val="009A5084"/>
    <w:rsid w:val="009A5156"/>
    <w:rsid w:val="009A517B"/>
    <w:rsid w:val="009A517F"/>
    <w:rsid w:val="009A51AA"/>
    <w:rsid w:val="009A51C9"/>
    <w:rsid w:val="009A51CA"/>
    <w:rsid w:val="009A51EA"/>
    <w:rsid w:val="009A5256"/>
    <w:rsid w:val="009A52CD"/>
    <w:rsid w:val="009A52E0"/>
    <w:rsid w:val="009A52E8"/>
    <w:rsid w:val="009A5344"/>
    <w:rsid w:val="009A5379"/>
    <w:rsid w:val="009A538D"/>
    <w:rsid w:val="009A53BF"/>
    <w:rsid w:val="009A53DB"/>
    <w:rsid w:val="009A5496"/>
    <w:rsid w:val="009A54F8"/>
    <w:rsid w:val="009A5519"/>
    <w:rsid w:val="009A5523"/>
    <w:rsid w:val="009A552F"/>
    <w:rsid w:val="009A553A"/>
    <w:rsid w:val="009A5588"/>
    <w:rsid w:val="009A559A"/>
    <w:rsid w:val="009A55B5"/>
    <w:rsid w:val="009A55B7"/>
    <w:rsid w:val="009A55D4"/>
    <w:rsid w:val="009A55FE"/>
    <w:rsid w:val="009A5604"/>
    <w:rsid w:val="009A565A"/>
    <w:rsid w:val="009A56E9"/>
    <w:rsid w:val="009A56FD"/>
    <w:rsid w:val="009A5720"/>
    <w:rsid w:val="009A5731"/>
    <w:rsid w:val="009A5755"/>
    <w:rsid w:val="009A5765"/>
    <w:rsid w:val="009A5781"/>
    <w:rsid w:val="009A57A4"/>
    <w:rsid w:val="009A57B7"/>
    <w:rsid w:val="009A5805"/>
    <w:rsid w:val="009A580C"/>
    <w:rsid w:val="009A5815"/>
    <w:rsid w:val="009A581E"/>
    <w:rsid w:val="009A582A"/>
    <w:rsid w:val="009A5879"/>
    <w:rsid w:val="009A58DB"/>
    <w:rsid w:val="009A58E7"/>
    <w:rsid w:val="009A5901"/>
    <w:rsid w:val="009A59A4"/>
    <w:rsid w:val="009A59B3"/>
    <w:rsid w:val="009A59EF"/>
    <w:rsid w:val="009A59FC"/>
    <w:rsid w:val="009A5A28"/>
    <w:rsid w:val="009A5A39"/>
    <w:rsid w:val="009A5A70"/>
    <w:rsid w:val="009A5A87"/>
    <w:rsid w:val="009A5AB5"/>
    <w:rsid w:val="009A5AC1"/>
    <w:rsid w:val="009A5AE2"/>
    <w:rsid w:val="009A5AE9"/>
    <w:rsid w:val="009A5AEF"/>
    <w:rsid w:val="009A5AFE"/>
    <w:rsid w:val="009A5B2E"/>
    <w:rsid w:val="009A5B4B"/>
    <w:rsid w:val="009A5B61"/>
    <w:rsid w:val="009A5BBD"/>
    <w:rsid w:val="009A5BC4"/>
    <w:rsid w:val="009A5C54"/>
    <w:rsid w:val="009A5CB9"/>
    <w:rsid w:val="009A5D28"/>
    <w:rsid w:val="009A5D66"/>
    <w:rsid w:val="009A5D75"/>
    <w:rsid w:val="009A5DA8"/>
    <w:rsid w:val="009A5DB2"/>
    <w:rsid w:val="009A5DD2"/>
    <w:rsid w:val="009A5DE1"/>
    <w:rsid w:val="009A5DF8"/>
    <w:rsid w:val="009A5E0D"/>
    <w:rsid w:val="009A5E13"/>
    <w:rsid w:val="009A5E2B"/>
    <w:rsid w:val="009A5E3F"/>
    <w:rsid w:val="009A5E5A"/>
    <w:rsid w:val="009A5E63"/>
    <w:rsid w:val="009A5E7A"/>
    <w:rsid w:val="009A5EE1"/>
    <w:rsid w:val="009A5F01"/>
    <w:rsid w:val="009A5F70"/>
    <w:rsid w:val="009A5FE8"/>
    <w:rsid w:val="009A6012"/>
    <w:rsid w:val="009A601D"/>
    <w:rsid w:val="009A6022"/>
    <w:rsid w:val="009A602C"/>
    <w:rsid w:val="009A6055"/>
    <w:rsid w:val="009A6070"/>
    <w:rsid w:val="009A6083"/>
    <w:rsid w:val="009A60A0"/>
    <w:rsid w:val="009A60B5"/>
    <w:rsid w:val="009A60DD"/>
    <w:rsid w:val="009A6124"/>
    <w:rsid w:val="009A612B"/>
    <w:rsid w:val="009A614B"/>
    <w:rsid w:val="009A617F"/>
    <w:rsid w:val="009A61AC"/>
    <w:rsid w:val="009A61D7"/>
    <w:rsid w:val="009A6242"/>
    <w:rsid w:val="009A6292"/>
    <w:rsid w:val="009A62C2"/>
    <w:rsid w:val="009A62DF"/>
    <w:rsid w:val="009A62EC"/>
    <w:rsid w:val="009A62F4"/>
    <w:rsid w:val="009A62F9"/>
    <w:rsid w:val="009A62FA"/>
    <w:rsid w:val="009A6312"/>
    <w:rsid w:val="009A631B"/>
    <w:rsid w:val="009A632B"/>
    <w:rsid w:val="009A635F"/>
    <w:rsid w:val="009A636E"/>
    <w:rsid w:val="009A6373"/>
    <w:rsid w:val="009A6389"/>
    <w:rsid w:val="009A638F"/>
    <w:rsid w:val="009A63BA"/>
    <w:rsid w:val="009A63D8"/>
    <w:rsid w:val="009A6486"/>
    <w:rsid w:val="009A649D"/>
    <w:rsid w:val="009A64AA"/>
    <w:rsid w:val="009A651B"/>
    <w:rsid w:val="009A6538"/>
    <w:rsid w:val="009A6564"/>
    <w:rsid w:val="009A6566"/>
    <w:rsid w:val="009A6575"/>
    <w:rsid w:val="009A657F"/>
    <w:rsid w:val="009A659A"/>
    <w:rsid w:val="009A6641"/>
    <w:rsid w:val="009A6645"/>
    <w:rsid w:val="009A665A"/>
    <w:rsid w:val="009A6664"/>
    <w:rsid w:val="009A667A"/>
    <w:rsid w:val="009A667B"/>
    <w:rsid w:val="009A66FA"/>
    <w:rsid w:val="009A66FF"/>
    <w:rsid w:val="009A6788"/>
    <w:rsid w:val="009A67B0"/>
    <w:rsid w:val="009A67B3"/>
    <w:rsid w:val="009A67F8"/>
    <w:rsid w:val="009A6824"/>
    <w:rsid w:val="009A6848"/>
    <w:rsid w:val="009A6896"/>
    <w:rsid w:val="009A68B4"/>
    <w:rsid w:val="009A68D6"/>
    <w:rsid w:val="009A68DB"/>
    <w:rsid w:val="009A6908"/>
    <w:rsid w:val="009A6951"/>
    <w:rsid w:val="009A699C"/>
    <w:rsid w:val="009A69BF"/>
    <w:rsid w:val="009A69D7"/>
    <w:rsid w:val="009A69E7"/>
    <w:rsid w:val="009A6A0B"/>
    <w:rsid w:val="009A6A13"/>
    <w:rsid w:val="009A6A40"/>
    <w:rsid w:val="009A6A7A"/>
    <w:rsid w:val="009A6AB8"/>
    <w:rsid w:val="009A6AD4"/>
    <w:rsid w:val="009A6B64"/>
    <w:rsid w:val="009A6BB0"/>
    <w:rsid w:val="009A6BB5"/>
    <w:rsid w:val="009A6BBE"/>
    <w:rsid w:val="009A6BC1"/>
    <w:rsid w:val="009A6BD1"/>
    <w:rsid w:val="009A6C0A"/>
    <w:rsid w:val="009A6C1B"/>
    <w:rsid w:val="009A6C35"/>
    <w:rsid w:val="009A6C84"/>
    <w:rsid w:val="009A6CA4"/>
    <w:rsid w:val="009A6CD0"/>
    <w:rsid w:val="009A6D1E"/>
    <w:rsid w:val="009A6DB8"/>
    <w:rsid w:val="009A6DC8"/>
    <w:rsid w:val="009A6DCD"/>
    <w:rsid w:val="009A6DCF"/>
    <w:rsid w:val="009A6DD1"/>
    <w:rsid w:val="009A6DDB"/>
    <w:rsid w:val="009A6E0F"/>
    <w:rsid w:val="009A6E22"/>
    <w:rsid w:val="009A6E34"/>
    <w:rsid w:val="009A6E45"/>
    <w:rsid w:val="009A6E73"/>
    <w:rsid w:val="009A6EA6"/>
    <w:rsid w:val="009A6EF5"/>
    <w:rsid w:val="009A6F11"/>
    <w:rsid w:val="009A6F37"/>
    <w:rsid w:val="009A6F42"/>
    <w:rsid w:val="009A6F79"/>
    <w:rsid w:val="009A6FA6"/>
    <w:rsid w:val="009A6FB7"/>
    <w:rsid w:val="009A6FBD"/>
    <w:rsid w:val="009A6FD0"/>
    <w:rsid w:val="009A6FD7"/>
    <w:rsid w:val="009A6FEF"/>
    <w:rsid w:val="009A7004"/>
    <w:rsid w:val="009A701C"/>
    <w:rsid w:val="009A703C"/>
    <w:rsid w:val="009A7041"/>
    <w:rsid w:val="009A7049"/>
    <w:rsid w:val="009A709E"/>
    <w:rsid w:val="009A70E2"/>
    <w:rsid w:val="009A7152"/>
    <w:rsid w:val="009A7166"/>
    <w:rsid w:val="009A7199"/>
    <w:rsid w:val="009A719A"/>
    <w:rsid w:val="009A719B"/>
    <w:rsid w:val="009A71C1"/>
    <w:rsid w:val="009A71DC"/>
    <w:rsid w:val="009A723E"/>
    <w:rsid w:val="009A7258"/>
    <w:rsid w:val="009A7286"/>
    <w:rsid w:val="009A72AA"/>
    <w:rsid w:val="009A72AF"/>
    <w:rsid w:val="009A7308"/>
    <w:rsid w:val="009A7338"/>
    <w:rsid w:val="009A7341"/>
    <w:rsid w:val="009A7406"/>
    <w:rsid w:val="009A7408"/>
    <w:rsid w:val="009A7420"/>
    <w:rsid w:val="009A742B"/>
    <w:rsid w:val="009A7441"/>
    <w:rsid w:val="009A7463"/>
    <w:rsid w:val="009A749F"/>
    <w:rsid w:val="009A759B"/>
    <w:rsid w:val="009A75D3"/>
    <w:rsid w:val="009A75E9"/>
    <w:rsid w:val="009A7649"/>
    <w:rsid w:val="009A765E"/>
    <w:rsid w:val="009A7667"/>
    <w:rsid w:val="009A7679"/>
    <w:rsid w:val="009A7693"/>
    <w:rsid w:val="009A76DF"/>
    <w:rsid w:val="009A76E1"/>
    <w:rsid w:val="009A770C"/>
    <w:rsid w:val="009A7744"/>
    <w:rsid w:val="009A7788"/>
    <w:rsid w:val="009A77A0"/>
    <w:rsid w:val="009A780C"/>
    <w:rsid w:val="009A7814"/>
    <w:rsid w:val="009A781A"/>
    <w:rsid w:val="009A7848"/>
    <w:rsid w:val="009A7852"/>
    <w:rsid w:val="009A7858"/>
    <w:rsid w:val="009A78A1"/>
    <w:rsid w:val="009A78B2"/>
    <w:rsid w:val="009A78DB"/>
    <w:rsid w:val="009A790D"/>
    <w:rsid w:val="009A7940"/>
    <w:rsid w:val="009A794B"/>
    <w:rsid w:val="009A7955"/>
    <w:rsid w:val="009A7959"/>
    <w:rsid w:val="009A7966"/>
    <w:rsid w:val="009A7974"/>
    <w:rsid w:val="009A7983"/>
    <w:rsid w:val="009A7988"/>
    <w:rsid w:val="009A79E2"/>
    <w:rsid w:val="009A79E3"/>
    <w:rsid w:val="009A7A09"/>
    <w:rsid w:val="009A7A0D"/>
    <w:rsid w:val="009A7A0E"/>
    <w:rsid w:val="009A7A2A"/>
    <w:rsid w:val="009A7A3D"/>
    <w:rsid w:val="009A7A64"/>
    <w:rsid w:val="009A7AAC"/>
    <w:rsid w:val="009A7ACB"/>
    <w:rsid w:val="009A7AE7"/>
    <w:rsid w:val="009A7B04"/>
    <w:rsid w:val="009A7B07"/>
    <w:rsid w:val="009A7B48"/>
    <w:rsid w:val="009A7B5A"/>
    <w:rsid w:val="009A7B6B"/>
    <w:rsid w:val="009A7B94"/>
    <w:rsid w:val="009A7BA9"/>
    <w:rsid w:val="009A7C10"/>
    <w:rsid w:val="009A7C3B"/>
    <w:rsid w:val="009A7C69"/>
    <w:rsid w:val="009A7C75"/>
    <w:rsid w:val="009A7CA4"/>
    <w:rsid w:val="009A7CBB"/>
    <w:rsid w:val="009A7CC3"/>
    <w:rsid w:val="009A7CEB"/>
    <w:rsid w:val="009A7DF9"/>
    <w:rsid w:val="009A7E55"/>
    <w:rsid w:val="009A7EE9"/>
    <w:rsid w:val="009A7EEA"/>
    <w:rsid w:val="009A7F07"/>
    <w:rsid w:val="009A7F41"/>
    <w:rsid w:val="009A7FD9"/>
    <w:rsid w:val="009A7FFC"/>
    <w:rsid w:val="009B0006"/>
    <w:rsid w:val="009B001B"/>
    <w:rsid w:val="009B001C"/>
    <w:rsid w:val="009B001F"/>
    <w:rsid w:val="009B0074"/>
    <w:rsid w:val="009B0075"/>
    <w:rsid w:val="009B008D"/>
    <w:rsid w:val="009B00AB"/>
    <w:rsid w:val="009B00EE"/>
    <w:rsid w:val="009B0159"/>
    <w:rsid w:val="009B015F"/>
    <w:rsid w:val="009B0162"/>
    <w:rsid w:val="009B017D"/>
    <w:rsid w:val="009B01B0"/>
    <w:rsid w:val="009B01EC"/>
    <w:rsid w:val="009B01EE"/>
    <w:rsid w:val="009B01F0"/>
    <w:rsid w:val="009B0278"/>
    <w:rsid w:val="009B0298"/>
    <w:rsid w:val="009B02B4"/>
    <w:rsid w:val="009B02DD"/>
    <w:rsid w:val="009B0305"/>
    <w:rsid w:val="009B0339"/>
    <w:rsid w:val="009B034C"/>
    <w:rsid w:val="009B0351"/>
    <w:rsid w:val="009B0399"/>
    <w:rsid w:val="009B03A4"/>
    <w:rsid w:val="009B03F2"/>
    <w:rsid w:val="009B0400"/>
    <w:rsid w:val="009B0437"/>
    <w:rsid w:val="009B0439"/>
    <w:rsid w:val="009B044F"/>
    <w:rsid w:val="009B0451"/>
    <w:rsid w:val="009B045A"/>
    <w:rsid w:val="009B04F9"/>
    <w:rsid w:val="009B053A"/>
    <w:rsid w:val="009B05CF"/>
    <w:rsid w:val="009B05E0"/>
    <w:rsid w:val="009B05FF"/>
    <w:rsid w:val="009B060E"/>
    <w:rsid w:val="009B064B"/>
    <w:rsid w:val="009B06BB"/>
    <w:rsid w:val="009B06C5"/>
    <w:rsid w:val="009B06CD"/>
    <w:rsid w:val="009B06F0"/>
    <w:rsid w:val="009B06FF"/>
    <w:rsid w:val="009B0702"/>
    <w:rsid w:val="009B0756"/>
    <w:rsid w:val="009B07A9"/>
    <w:rsid w:val="009B07D0"/>
    <w:rsid w:val="009B07EE"/>
    <w:rsid w:val="009B07FE"/>
    <w:rsid w:val="009B0808"/>
    <w:rsid w:val="009B080C"/>
    <w:rsid w:val="009B0887"/>
    <w:rsid w:val="009B089D"/>
    <w:rsid w:val="009B08AA"/>
    <w:rsid w:val="009B091F"/>
    <w:rsid w:val="009B0958"/>
    <w:rsid w:val="009B095C"/>
    <w:rsid w:val="009B095D"/>
    <w:rsid w:val="009B09A2"/>
    <w:rsid w:val="009B09AB"/>
    <w:rsid w:val="009B09BF"/>
    <w:rsid w:val="009B09C6"/>
    <w:rsid w:val="009B0A1B"/>
    <w:rsid w:val="009B0A3B"/>
    <w:rsid w:val="009B0A49"/>
    <w:rsid w:val="009B0A84"/>
    <w:rsid w:val="009B0AD6"/>
    <w:rsid w:val="009B0B23"/>
    <w:rsid w:val="009B0B2D"/>
    <w:rsid w:val="009B0B48"/>
    <w:rsid w:val="009B0B54"/>
    <w:rsid w:val="009B0B5D"/>
    <w:rsid w:val="009B0B8C"/>
    <w:rsid w:val="009B0BB5"/>
    <w:rsid w:val="009B0C02"/>
    <w:rsid w:val="009B0C77"/>
    <w:rsid w:val="009B0C81"/>
    <w:rsid w:val="009B0D05"/>
    <w:rsid w:val="009B0D30"/>
    <w:rsid w:val="009B0DA0"/>
    <w:rsid w:val="009B0DD0"/>
    <w:rsid w:val="009B0DE7"/>
    <w:rsid w:val="009B0DE9"/>
    <w:rsid w:val="009B0DF2"/>
    <w:rsid w:val="009B0DF3"/>
    <w:rsid w:val="009B0DFE"/>
    <w:rsid w:val="009B0E19"/>
    <w:rsid w:val="009B0E20"/>
    <w:rsid w:val="009B0E4F"/>
    <w:rsid w:val="009B0E7B"/>
    <w:rsid w:val="009B0E9C"/>
    <w:rsid w:val="009B0EB5"/>
    <w:rsid w:val="009B0ED2"/>
    <w:rsid w:val="009B0EE8"/>
    <w:rsid w:val="009B0F00"/>
    <w:rsid w:val="009B0F1E"/>
    <w:rsid w:val="009B0F2D"/>
    <w:rsid w:val="009B0F8D"/>
    <w:rsid w:val="009B0FB0"/>
    <w:rsid w:val="009B0FCB"/>
    <w:rsid w:val="009B0FDD"/>
    <w:rsid w:val="009B1024"/>
    <w:rsid w:val="009B10CD"/>
    <w:rsid w:val="009B10D8"/>
    <w:rsid w:val="009B10DF"/>
    <w:rsid w:val="009B1111"/>
    <w:rsid w:val="009B114C"/>
    <w:rsid w:val="009B115A"/>
    <w:rsid w:val="009B118B"/>
    <w:rsid w:val="009B118C"/>
    <w:rsid w:val="009B119A"/>
    <w:rsid w:val="009B11A1"/>
    <w:rsid w:val="009B11A2"/>
    <w:rsid w:val="009B11E8"/>
    <w:rsid w:val="009B11F5"/>
    <w:rsid w:val="009B120E"/>
    <w:rsid w:val="009B125C"/>
    <w:rsid w:val="009B1277"/>
    <w:rsid w:val="009B1289"/>
    <w:rsid w:val="009B128F"/>
    <w:rsid w:val="009B1293"/>
    <w:rsid w:val="009B1297"/>
    <w:rsid w:val="009B12A4"/>
    <w:rsid w:val="009B12A9"/>
    <w:rsid w:val="009B1315"/>
    <w:rsid w:val="009B134C"/>
    <w:rsid w:val="009B1375"/>
    <w:rsid w:val="009B1378"/>
    <w:rsid w:val="009B13E3"/>
    <w:rsid w:val="009B13F5"/>
    <w:rsid w:val="009B1432"/>
    <w:rsid w:val="009B1461"/>
    <w:rsid w:val="009B147D"/>
    <w:rsid w:val="009B1487"/>
    <w:rsid w:val="009B14A9"/>
    <w:rsid w:val="009B14AD"/>
    <w:rsid w:val="009B14FB"/>
    <w:rsid w:val="009B151B"/>
    <w:rsid w:val="009B1553"/>
    <w:rsid w:val="009B156E"/>
    <w:rsid w:val="009B158E"/>
    <w:rsid w:val="009B1599"/>
    <w:rsid w:val="009B159C"/>
    <w:rsid w:val="009B15C5"/>
    <w:rsid w:val="009B15F2"/>
    <w:rsid w:val="009B15FC"/>
    <w:rsid w:val="009B1638"/>
    <w:rsid w:val="009B1666"/>
    <w:rsid w:val="009B168F"/>
    <w:rsid w:val="009B1693"/>
    <w:rsid w:val="009B1695"/>
    <w:rsid w:val="009B169E"/>
    <w:rsid w:val="009B16B8"/>
    <w:rsid w:val="009B1707"/>
    <w:rsid w:val="009B1721"/>
    <w:rsid w:val="009B1724"/>
    <w:rsid w:val="009B1753"/>
    <w:rsid w:val="009B17BB"/>
    <w:rsid w:val="009B1839"/>
    <w:rsid w:val="009B1846"/>
    <w:rsid w:val="009B186A"/>
    <w:rsid w:val="009B1891"/>
    <w:rsid w:val="009B18A4"/>
    <w:rsid w:val="009B18B4"/>
    <w:rsid w:val="009B18B5"/>
    <w:rsid w:val="009B18CE"/>
    <w:rsid w:val="009B18E5"/>
    <w:rsid w:val="009B1953"/>
    <w:rsid w:val="009B1976"/>
    <w:rsid w:val="009B19A1"/>
    <w:rsid w:val="009B19C9"/>
    <w:rsid w:val="009B19D4"/>
    <w:rsid w:val="009B19DC"/>
    <w:rsid w:val="009B19E1"/>
    <w:rsid w:val="009B1A08"/>
    <w:rsid w:val="009B1A3B"/>
    <w:rsid w:val="009B1A48"/>
    <w:rsid w:val="009B1A52"/>
    <w:rsid w:val="009B1A87"/>
    <w:rsid w:val="009B1A95"/>
    <w:rsid w:val="009B1ABA"/>
    <w:rsid w:val="009B1ACA"/>
    <w:rsid w:val="009B1B19"/>
    <w:rsid w:val="009B1B32"/>
    <w:rsid w:val="009B1B6F"/>
    <w:rsid w:val="009B1B82"/>
    <w:rsid w:val="009B1BAB"/>
    <w:rsid w:val="009B1BB3"/>
    <w:rsid w:val="009B1BC3"/>
    <w:rsid w:val="009B1BD2"/>
    <w:rsid w:val="009B1C19"/>
    <w:rsid w:val="009B1C1E"/>
    <w:rsid w:val="009B1C7D"/>
    <w:rsid w:val="009B1CC0"/>
    <w:rsid w:val="009B1CCF"/>
    <w:rsid w:val="009B1CD8"/>
    <w:rsid w:val="009B1D19"/>
    <w:rsid w:val="009B1D3F"/>
    <w:rsid w:val="009B1D68"/>
    <w:rsid w:val="009B1D95"/>
    <w:rsid w:val="009B1DA3"/>
    <w:rsid w:val="009B1DD6"/>
    <w:rsid w:val="009B1E77"/>
    <w:rsid w:val="009B1E85"/>
    <w:rsid w:val="009B1F12"/>
    <w:rsid w:val="009B1F5A"/>
    <w:rsid w:val="009B1F89"/>
    <w:rsid w:val="009B1F97"/>
    <w:rsid w:val="009B1FD8"/>
    <w:rsid w:val="009B202E"/>
    <w:rsid w:val="009B2053"/>
    <w:rsid w:val="009B207C"/>
    <w:rsid w:val="009B209F"/>
    <w:rsid w:val="009B20D0"/>
    <w:rsid w:val="009B216B"/>
    <w:rsid w:val="009B21E6"/>
    <w:rsid w:val="009B2227"/>
    <w:rsid w:val="009B2236"/>
    <w:rsid w:val="009B2267"/>
    <w:rsid w:val="009B2277"/>
    <w:rsid w:val="009B228E"/>
    <w:rsid w:val="009B228F"/>
    <w:rsid w:val="009B229D"/>
    <w:rsid w:val="009B22B8"/>
    <w:rsid w:val="009B22ED"/>
    <w:rsid w:val="009B236A"/>
    <w:rsid w:val="009B2381"/>
    <w:rsid w:val="009B241D"/>
    <w:rsid w:val="009B2438"/>
    <w:rsid w:val="009B244F"/>
    <w:rsid w:val="009B2473"/>
    <w:rsid w:val="009B24C7"/>
    <w:rsid w:val="009B24CD"/>
    <w:rsid w:val="009B24E2"/>
    <w:rsid w:val="009B252E"/>
    <w:rsid w:val="009B2548"/>
    <w:rsid w:val="009B254B"/>
    <w:rsid w:val="009B256D"/>
    <w:rsid w:val="009B2575"/>
    <w:rsid w:val="009B259A"/>
    <w:rsid w:val="009B25A0"/>
    <w:rsid w:val="009B25BD"/>
    <w:rsid w:val="009B25CB"/>
    <w:rsid w:val="009B2611"/>
    <w:rsid w:val="009B261D"/>
    <w:rsid w:val="009B2623"/>
    <w:rsid w:val="009B2630"/>
    <w:rsid w:val="009B2645"/>
    <w:rsid w:val="009B2691"/>
    <w:rsid w:val="009B26CA"/>
    <w:rsid w:val="009B26D3"/>
    <w:rsid w:val="009B26EE"/>
    <w:rsid w:val="009B270F"/>
    <w:rsid w:val="009B2722"/>
    <w:rsid w:val="009B272A"/>
    <w:rsid w:val="009B2791"/>
    <w:rsid w:val="009B27F2"/>
    <w:rsid w:val="009B2818"/>
    <w:rsid w:val="009B2864"/>
    <w:rsid w:val="009B28A8"/>
    <w:rsid w:val="009B28B5"/>
    <w:rsid w:val="009B28F2"/>
    <w:rsid w:val="009B2912"/>
    <w:rsid w:val="009B292C"/>
    <w:rsid w:val="009B2968"/>
    <w:rsid w:val="009B298B"/>
    <w:rsid w:val="009B298C"/>
    <w:rsid w:val="009B29AD"/>
    <w:rsid w:val="009B29BA"/>
    <w:rsid w:val="009B29DA"/>
    <w:rsid w:val="009B2A07"/>
    <w:rsid w:val="009B2A08"/>
    <w:rsid w:val="009B2A10"/>
    <w:rsid w:val="009B2A2E"/>
    <w:rsid w:val="009B2A57"/>
    <w:rsid w:val="009B2AE0"/>
    <w:rsid w:val="009B2B03"/>
    <w:rsid w:val="009B2B2F"/>
    <w:rsid w:val="009B2B36"/>
    <w:rsid w:val="009B2B3C"/>
    <w:rsid w:val="009B2B6C"/>
    <w:rsid w:val="009B2BD2"/>
    <w:rsid w:val="009B2BFE"/>
    <w:rsid w:val="009B2C03"/>
    <w:rsid w:val="009B2C56"/>
    <w:rsid w:val="009B2C92"/>
    <w:rsid w:val="009B2C95"/>
    <w:rsid w:val="009B2C98"/>
    <w:rsid w:val="009B2CED"/>
    <w:rsid w:val="009B2D06"/>
    <w:rsid w:val="009B2D0A"/>
    <w:rsid w:val="009B2D13"/>
    <w:rsid w:val="009B2D68"/>
    <w:rsid w:val="009B2D82"/>
    <w:rsid w:val="009B2DC5"/>
    <w:rsid w:val="009B2DE5"/>
    <w:rsid w:val="009B2DFF"/>
    <w:rsid w:val="009B2E2F"/>
    <w:rsid w:val="009B2E33"/>
    <w:rsid w:val="009B2E62"/>
    <w:rsid w:val="009B2E70"/>
    <w:rsid w:val="009B2E79"/>
    <w:rsid w:val="009B2F21"/>
    <w:rsid w:val="009B2F3C"/>
    <w:rsid w:val="009B2F61"/>
    <w:rsid w:val="009B2F6E"/>
    <w:rsid w:val="009B2FC3"/>
    <w:rsid w:val="009B2FD4"/>
    <w:rsid w:val="009B2FE8"/>
    <w:rsid w:val="009B2FFD"/>
    <w:rsid w:val="009B2FFF"/>
    <w:rsid w:val="009B304F"/>
    <w:rsid w:val="009B30A7"/>
    <w:rsid w:val="009B30B2"/>
    <w:rsid w:val="009B30BA"/>
    <w:rsid w:val="009B30E4"/>
    <w:rsid w:val="009B310F"/>
    <w:rsid w:val="009B314D"/>
    <w:rsid w:val="009B3167"/>
    <w:rsid w:val="009B316E"/>
    <w:rsid w:val="009B31B4"/>
    <w:rsid w:val="009B31C5"/>
    <w:rsid w:val="009B3213"/>
    <w:rsid w:val="009B3235"/>
    <w:rsid w:val="009B3251"/>
    <w:rsid w:val="009B32E2"/>
    <w:rsid w:val="009B332C"/>
    <w:rsid w:val="009B3335"/>
    <w:rsid w:val="009B3368"/>
    <w:rsid w:val="009B336C"/>
    <w:rsid w:val="009B33D0"/>
    <w:rsid w:val="009B33F1"/>
    <w:rsid w:val="009B3429"/>
    <w:rsid w:val="009B346E"/>
    <w:rsid w:val="009B3487"/>
    <w:rsid w:val="009B34CB"/>
    <w:rsid w:val="009B3521"/>
    <w:rsid w:val="009B3525"/>
    <w:rsid w:val="009B352C"/>
    <w:rsid w:val="009B353F"/>
    <w:rsid w:val="009B3542"/>
    <w:rsid w:val="009B35A9"/>
    <w:rsid w:val="009B35CC"/>
    <w:rsid w:val="009B35F0"/>
    <w:rsid w:val="009B3615"/>
    <w:rsid w:val="009B361E"/>
    <w:rsid w:val="009B363C"/>
    <w:rsid w:val="009B3682"/>
    <w:rsid w:val="009B368E"/>
    <w:rsid w:val="009B36AC"/>
    <w:rsid w:val="009B36BD"/>
    <w:rsid w:val="009B370E"/>
    <w:rsid w:val="009B3720"/>
    <w:rsid w:val="009B3731"/>
    <w:rsid w:val="009B3763"/>
    <w:rsid w:val="009B37E3"/>
    <w:rsid w:val="009B37FC"/>
    <w:rsid w:val="009B381A"/>
    <w:rsid w:val="009B3834"/>
    <w:rsid w:val="009B3843"/>
    <w:rsid w:val="009B3848"/>
    <w:rsid w:val="009B3849"/>
    <w:rsid w:val="009B3868"/>
    <w:rsid w:val="009B38ED"/>
    <w:rsid w:val="009B38F0"/>
    <w:rsid w:val="009B3908"/>
    <w:rsid w:val="009B3919"/>
    <w:rsid w:val="009B3943"/>
    <w:rsid w:val="009B3948"/>
    <w:rsid w:val="009B39DF"/>
    <w:rsid w:val="009B3A08"/>
    <w:rsid w:val="009B3A16"/>
    <w:rsid w:val="009B3A2B"/>
    <w:rsid w:val="009B3A41"/>
    <w:rsid w:val="009B3A43"/>
    <w:rsid w:val="009B3A50"/>
    <w:rsid w:val="009B3A7B"/>
    <w:rsid w:val="009B3AA0"/>
    <w:rsid w:val="009B3AA2"/>
    <w:rsid w:val="009B3AB8"/>
    <w:rsid w:val="009B3B06"/>
    <w:rsid w:val="009B3B58"/>
    <w:rsid w:val="009B3B62"/>
    <w:rsid w:val="009B3B6D"/>
    <w:rsid w:val="009B3B9E"/>
    <w:rsid w:val="009B3BE4"/>
    <w:rsid w:val="009B3C12"/>
    <w:rsid w:val="009B3C56"/>
    <w:rsid w:val="009B3C5F"/>
    <w:rsid w:val="009B3C88"/>
    <w:rsid w:val="009B3D79"/>
    <w:rsid w:val="009B3D7C"/>
    <w:rsid w:val="009B3E2E"/>
    <w:rsid w:val="009B3E36"/>
    <w:rsid w:val="009B3E4D"/>
    <w:rsid w:val="009B3E52"/>
    <w:rsid w:val="009B3E88"/>
    <w:rsid w:val="009B3EAF"/>
    <w:rsid w:val="009B3EC9"/>
    <w:rsid w:val="009B3EEA"/>
    <w:rsid w:val="009B3F2E"/>
    <w:rsid w:val="009B3F37"/>
    <w:rsid w:val="009B3FE0"/>
    <w:rsid w:val="009B3FF1"/>
    <w:rsid w:val="009B3FFC"/>
    <w:rsid w:val="009B4082"/>
    <w:rsid w:val="009B4097"/>
    <w:rsid w:val="009B40B0"/>
    <w:rsid w:val="009B40F1"/>
    <w:rsid w:val="009B410C"/>
    <w:rsid w:val="009B4125"/>
    <w:rsid w:val="009B4132"/>
    <w:rsid w:val="009B4152"/>
    <w:rsid w:val="009B4174"/>
    <w:rsid w:val="009B41B5"/>
    <w:rsid w:val="009B41D8"/>
    <w:rsid w:val="009B41D9"/>
    <w:rsid w:val="009B41E8"/>
    <w:rsid w:val="009B41F2"/>
    <w:rsid w:val="009B4224"/>
    <w:rsid w:val="009B4246"/>
    <w:rsid w:val="009B4263"/>
    <w:rsid w:val="009B4277"/>
    <w:rsid w:val="009B42BD"/>
    <w:rsid w:val="009B42CC"/>
    <w:rsid w:val="009B42D6"/>
    <w:rsid w:val="009B42F0"/>
    <w:rsid w:val="009B42F1"/>
    <w:rsid w:val="009B4308"/>
    <w:rsid w:val="009B4331"/>
    <w:rsid w:val="009B433B"/>
    <w:rsid w:val="009B4364"/>
    <w:rsid w:val="009B438D"/>
    <w:rsid w:val="009B4418"/>
    <w:rsid w:val="009B443F"/>
    <w:rsid w:val="009B448C"/>
    <w:rsid w:val="009B44A1"/>
    <w:rsid w:val="009B44D8"/>
    <w:rsid w:val="009B4540"/>
    <w:rsid w:val="009B4541"/>
    <w:rsid w:val="009B45B7"/>
    <w:rsid w:val="009B45BE"/>
    <w:rsid w:val="009B45CD"/>
    <w:rsid w:val="009B45EB"/>
    <w:rsid w:val="009B4610"/>
    <w:rsid w:val="009B4637"/>
    <w:rsid w:val="009B4692"/>
    <w:rsid w:val="009B4731"/>
    <w:rsid w:val="009B4749"/>
    <w:rsid w:val="009B476E"/>
    <w:rsid w:val="009B47A1"/>
    <w:rsid w:val="009B47AD"/>
    <w:rsid w:val="009B47AF"/>
    <w:rsid w:val="009B47BA"/>
    <w:rsid w:val="009B47C0"/>
    <w:rsid w:val="009B4846"/>
    <w:rsid w:val="009B4868"/>
    <w:rsid w:val="009B487D"/>
    <w:rsid w:val="009B4880"/>
    <w:rsid w:val="009B48AC"/>
    <w:rsid w:val="009B48B9"/>
    <w:rsid w:val="009B48E6"/>
    <w:rsid w:val="009B4922"/>
    <w:rsid w:val="009B494E"/>
    <w:rsid w:val="009B4980"/>
    <w:rsid w:val="009B4A07"/>
    <w:rsid w:val="009B4A21"/>
    <w:rsid w:val="009B4A7B"/>
    <w:rsid w:val="009B4AF5"/>
    <w:rsid w:val="009B4B45"/>
    <w:rsid w:val="009B4B55"/>
    <w:rsid w:val="009B4B58"/>
    <w:rsid w:val="009B4BB8"/>
    <w:rsid w:val="009B4BF9"/>
    <w:rsid w:val="009B4C13"/>
    <w:rsid w:val="009B4C3C"/>
    <w:rsid w:val="009B4C71"/>
    <w:rsid w:val="009B4C7B"/>
    <w:rsid w:val="009B4CA4"/>
    <w:rsid w:val="009B4D06"/>
    <w:rsid w:val="009B4D43"/>
    <w:rsid w:val="009B4D4C"/>
    <w:rsid w:val="009B4DAD"/>
    <w:rsid w:val="009B4DC0"/>
    <w:rsid w:val="009B4E24"/>
    <w:rsid w:val="009B4E3E"/>
    <w:rsid w:val="009B4E46"/>
    <w:rsid w:val="009B4E61"/>
    <w:rsid w:val="009B4E96"/>
    <w:rsid w:val="009B4ED3"/>
    <w:rsid w:val="009B4EDA"/>
    <w:rsid w:val="009B4F76"/>
    <w:rsid w:val="009B4F88"/>
    <w:rsid w:val="009B4F94"/>
    <w:rsid w:val="009B5057"/>
    <w:rsid w:val="009B50D8"/>
    <w:rsid w:val="009B5106"/>
    <w:rsid w:val="009B5116"/>
    <w:rsid w:val="009B511A"/>
    <w:rsid w:val="009B5125"/>
    <w:rsid w:val="009B514F"/>
    <w:rsid w:val="009B515A"/>
    <w:rsid w:val="009B51A0"/>
    <w:rsid w:val="009B51A2"/>
    <w:rsid w:val="009B51D8"/>
    <w:rsid w:val="009B51DF"/>
    <w:rsid w:val="009B521C"/>
    <w:rsid w:val="009B521D"/>
    <w:rsid w:val="009B5238"/>
    <w:rsid w:val="009B5255"/>
    <w:rsid w:val="009B5283"/>
    <w:rsid w:val="009B528A"/>
    <w:rsid w:val="009B52EF"/>
    <w:rsid w:val="009B5322"/>
    <w:rsid w:val="009B5330"/>
    <w:rsid w:val="009B5352"/>
    <w:rsid w:val="009B53B6"/>
    <w:rsid w:val="009B53D5"/>
    <w:rsid w:val="009B53FD"/>
    <w:rsid w:val="009B540F"/>
    <w:rsid w:val="009B5473"/>
    <w:rsid w:val="009B5495"/>
    <w:rsid w:val="009B54AA"/>
    <w:rsid w:val="009B54BB"/>
    <w:rsid w:val="009B5509"/>
    <w:rsid w:val="009B550A"/>
    <w:rsid w:val="009B55BB"/>
    <w:rsid w:val="009B55E6"/>
    <w:rsid w:val="009B55F5"/>
    <w:rsid w:val="009B5605"/>
    <w:rsid w:val="009B5673"/>
    <w:rsid w:val="009B5699"/>
    <w:rsid w:val="009B56EE"/>
    <w:rsid w:val="009B5701"/>
    <w:rsid w:val="009B570C"/>
    <w:rsid w:val="009B5750"/>
    <w:rsid w:val="009B5763"/>
    <w:rsid w:val="009B5767"/>
    <w:rsid w:val="009B577F"/>
    <w:rsid w:val="009B57CF"/>
    <w:rsid w:val="009B5803"/>
    <w:rsid w:val="009B582C"/>
    <w:rsid w:val="009B5851"/>
    <w:rsid w:val="009B585F"/>
    <w:rsid w:val="009B5891"/>
    <w:rsid w:val="009B58A8"/>
    <w:rsid w:val="009B58A9"/>
    <w:rsid w:val="009B58B6"/>
    <w:rsid w:val="009B58C6"/>
    <w:rsid w:val="009B5911"/>
    <w:rsid w:val="009B594C"/>
    <w:rsid w:val="009B5966"/>
    <w:rsid w:val="009B596D"/>
    <w:rsid w:val="009B5984"/>
    <w:rsid w:val="009B598B"/>
    <w:rsid w:val="009B59B7"/>
    <w:rsid w:val="009B59CC"/>
    <w:rsid w:val="009B59D2"/>
    <w:rsid w:val="009B59F0"/>
    <w:rsid w:val="009B5A6E"/>
    <w:rsid w:val="009B5AF9"/>
    <w:rsid w:val="009B5B20"/>
    <w:rsid w:val="009B5BC1"/>
    <w:rsid w:val="009B5C02"/>
    <w:rsid w:val="009B5C0A"/>
    <w:rsid w:val="009B5C33"/>
    <w:rsid w:val="009B5C38"/>
    <w:rsid w:val="009B5C93"/>
    <w:rsid w:val="009B5CA8"/>
    <w:rsid w:val="009B5CB2"/>
    <w:rsid w:val="009B5CCB"/>
    <w:rsid w:val="009B5CEE"/>
    <w:rsid w:val="009B5CEF"/>
    <w:rsid w:val="009B5D08"/>
    <w:rsid w:val="009B5D2D"/>
    <w:rsid w:val="009B5D44"/>
    <w:rsid w:val="009B5D78"/>
    <w:rsid w:val="009B5DA0"/>
    <w:rsid w:val="009B5DC4"/>
    <w:rsid w:val="009B5DCC"/>
    <w:rsid w:val="009B5DFA"/>
    <w:rsid w:val="009B5DFE"/>
    <w:rsid w:val="009B5E0B"/>
    <w:rsid w:val="009B5E22"/>
    <w:rsid w:val="009B5E3E"/>
    <w:rsid w:val="009B5E47"/>
    <w:rsid w:val="009B5EAE"/>
    <w:rsid w:val="009B5EF9"/>
    <w:rsid w:val="009B5EFC"/>
    <w:rsid w:val="009B5F04"/>
    <w:rsid w:val="009B5F12"/>
    <w:rsid w:val="009B5F1B"/>
    <w:rsid w:val="009B5F6F"/>
    <w:rsid w:val="009B5F71"/>
    <w:rsid w:val="009B5F84"/>
    <w:rsid w:val="009B5FAD"/>
    <w:rsid w:val="009B5FB6"/>
    <w:rsid w:val="009B5FC1"/>
    <w:rsid w:val="009B60D2"/>
    <w:rsid w:val="009B60E9"/>
    <w:rsid w:val="009B60FD"/>
    <w:rsid w:val="009B612C"/>
    <w:rsid w:val="009B6140"/>
    <w:rsid w:val="009B619B"/>
    <w:rsid w:val="009B61A2"/>
    <w:rsid w:val="009B61AC"/>
    <w:rsid w:val="009B61B9"/>
    <w:rsid w:val="009B61C6"/>
    <w:rsid w:val="009B624B"/>
    <w:rsid w:val="009B6286"/>
    <w:rsid w:val="009B62BE"/>
    <w:rsid w:val="009B62C9"/>
    <w:rsid w:val="009B62D1"/>
    <w:rsid w:val="009B62F8"/>
    <w:rsid w:val="009B62FE"/>
    <w:rsid w:val="009B6303"/>
    <w:rsid w:val="009B638E"/>
    <w:rsid w:val="009B63A7"/>
    <w:rsid w:val="009B63EB"/>
    <w:rsid w:val="009B6412"/>
    <w:rsid w:val="009B641A"/>
    <w:rsid w:val="009B641B"/>
    <w:rsid w:val="009B6455"/>
    <w:rsid w:val="009B6483"/>
    <w:rsid w:val="009B64B5"/>
    <w:rsid w:val="009B64C0"/>
    <w:rsid w:val="009B64D4"/>
    <w:rsid w:val="009B6520"/>
    <w:rsid w:val="009B652A"/>
    <w:rsid w:val="009B652C"/>
    <w:rsid w:val="009B654B"/>
    <w:rsid w:val="009B654D"/>
    <w:rsid w:val="009B656B"/>
    <w:rsid w:val="009B659F"/>
    <w:rsid w:val="009B65BD"/>
    <w:rsid w:val="009B65C5"/>
    <w:rsid w:val="009B65C6"/>
    <w:rsid w:val="009B6609"/>
    <w:rsid w:val="009B6618"/>
    <w:rsid w:val="009B663C"/>
    <w:rsid w:val="009B66B9"/>
    <w:rsid w:val="009B66CF"/>
    <w:rsid w:val="009B66DE"/>
    <w:rsid w:val="009B674F"/>
    <w:rsid w:val="009B6767"/>
    <w:rsid w:val="009B679A"/>
    <w:rsid w:val="009B67DA"/>
    <w:rsid w:val="009B680F"/>
    <w:rsid w:val="009B681C"/>
    <w:rsid w:val="009B6841"/>
    <w:rsid w:val="009B6844"/>
    <w:rsid w:val="009B684C"/>
    <w:rsid w:val="009B684F"/>
    <w:rsid w:val="009B6853"/>
    <w:rsid w:val="009B686F"/>
    <w:rsid w:val="009B6879"/>
    <w:rsid w:val="009B6883"/>
    <w:rsid w:val="009B688A"/>
    <w:rsid w:val="009B6893"/>
    <w:rsid w:val="009B68DE"/>
    <w:rsid w:val="009B6972"/>
    <w:rsid w:val="009B699D"/>
    <w:rsid w:val="009B69AA"/>
    <w:rsid w:val="009B69BD"/>
    <w:rsid w:val="009B69C1"/>
    <w:rsid w:val="009B69D2"/>
    <w:rsid w:val="009B69DA"/>
    <w:rsid w:val="009B6A05"/>
    <w:rsid w:val="009B6A23"/>
    <w:rsid w:val="009B6A41"/>
    <w:rsid w:val="009B6A5C"/>
    <w:rsid w:val="009B6A8B"/>
    <w:rsid w:val="009B6A8E"/>
    <w:rsid w:val="009B6A9E"/>
    <w:rsid w:val="009B6B1D"/>
    <w:rsid w:val="009B6B7D"/>
    <w:rsid w:val="009B6B88"/>
    <w:rsid w:val="009B6BA5"/>
    <w:rsid w:val="009B6BBC"/>
    <w:rsid w:val="009B6BC6"/>
    <w:rsid w:val="009B6BF5"/>
    <w:rsid w:val="009B6C05"/>
    <w:rsid w:val="009B6C0C"/>
    <w:rsid w:val="009B6C6C"/>
    <w:rsid w:val="009B6C6E"/>
    <w:rsid w:val="009B6CBD"/>
    <w:rsid w:val="009B6CF8"/>
    <w:rsid w:val="009B6D54"/>
    <w:rsid w:val="009B6F5A"/>
    <w:rsid w:val="009B6F7F"/>
    <w:rsid w:val="009B6F82"/>
    <w:rsid w:val="009B6FAD"/>
    <w:rsid w:val="009B701F"/>
    <w:rsid w:val="009B7027"/>
    <w:rsid w:val="009B7039"/>
    <w:rsid w:val="009B707A"/>
    <w:rsid w:val="009B7096"/>
    <w:rsid w:val="009B70C4"/>
    <w:rsid w:val="009B70D4"/>
    <w:rsid w:val="009B70D7"/>
    <w:rsid w:val="009B712C"/>
    <w:rsid w:val="009B713D"/>
    <w:rsid w:val="009B7197"/>
    <w:rsid w:val="009B71A1"/>
    <w:rsid w:val="009B71CD"/>
    <w:rsid w:val="009B71E5"/>
    <w:rsid w:val="009B71F6"/>
    <w:rsid w:val="009B722F"/>
    <w:rsid w:val="009B7260"/>
    <w:rsid w:val="009B72B5"/>
    <w:rsid w:val="009B72BA"/>
    <w:rsid w:val="009B72C8"/>
    <w:rsid w:val="009B72E7"/>
    <w:rsid w:val="009B72F5"/>
    <w:rsid w:val="009B72FE"/>
    <w:rsid w:val="009B7337"/>
    <w:rsid w:val="009B7384"/>
    <w:rsid w:val="009B739F"/>
    <w:rsid w:val="009B73B5"/>
    <w:rsid w:val="009B73BD"/>
    <w:rsid w:val="009B73DB"/>
    <w:rsid w:val="009B73DF"/>
    <w:rsid w:val="009B7404"/>
    <w:rsid w:val="009B742B"/>
    <w:rsid w:val="009B747C"/>
    <w:rsid w:val="009B748F"/>
    <w:rsid w:val="009B7493"/>
    <w:rsid w:val="009B74DF"/>
    <w:rsid w:val="009B74FF"/>
    <w:rsid w:val="009B7503"/>
    <w:rsid w:val="009B7541"/>
    <w:rsid w:val="009B7555"/>
    <w:rsid w:val="009B7587"/>
    <w:rsid w:val="009B758F"/>
    <w:rsid w:val="009B7593"/>
    <w:rsid w:val="009B759C"/>
    <w:rsid w:val="009B75B6"/>
    <w:rsid w:val="009B75E3"/>
    <w:rsid w:val="009B7610"/>
    <w:rsid w:val="009B7612"/>
    <w:rsid w:val="009B762E"/>
    <w:rsid w:val="009B7666"/>
    <w:rsid w:val="009B766A"/>
    <w:rsid w:val="009B76ED"/>
    <w:rsid w:val="009B770E"/>
    <w:rsid w:val="009B7726"/>
    <w:rsid w:val="009B773A"/>
    <w:rsid w:val="009B775C"/>
    <w:rsid w:val="009B7785"/>
    <w:rsid w:val="009B778D"/>
    <w:rsid w:val="009B7790"/>
    <w:rsid w:val="009B77E0"/>
    <w:rsid w:val="009B77E4"/>
    <w:rsid w:val="009B77F5"/>
    <w:rsid w:val="009B7839"/>
    <w:rsid w:val="009B7846"/>
    <w:rsid w:val="009B7854"/>
    <w:rsid w:val="009B7858"/>
    <w:rsid w:val="009B786B"/>
    <w:rsid w:val="009B786C"/>
    <w:rsid w:val="009B78E5"/>
    <w:rsid w:val="009B78EB"/>
    <w:rsid w:val="009B790F"/>
    <w:rsid w:val="009B792B"/>
    <w:rsid w:val="009B793F"/>
    <w:rsid w:val="009B798C"/>
    <w:rsid w:val="009B798F"/>
    <w:rsid w:val="009B79A9"/>
    <w:rsid w:val="009B79F4"/>
    <w:rsid w:val="009B7A0B"/>
    <w:rsid w:val="009B7A0C"/>
    <w:rsid w:val="009B7A8F"/>
    <w:rsid w:val="009B7AFF"/>
    <w:rsid w:val="009B7B7C"/>
    <w:rsid w:val="009B7B86"/>
    <w:rsid w:val="009B7B93"/>
    <w:rsid w:val="009B7BA4"/>
    <w:rsid w:val="009B7BD3"/>
    <w:rsid w:val="009B7BDA"/>
    <w:rsid w:val="009B7C17"/>
    <w:rsid w:val="009B7C4D"/>
    <w:rsid w:val="009B7C56"/>
    <w:rsid w:val="009B7C67"/>
    <w:rsid w:val="009B7C85"/>
    <w:rsid w:val="009B7C9F"/>
    <w:rsid w:val="009B7CA3"/>
    <w:rsid w:val="009B7CD5"/>
    <w:rsid w:val="009B7CEC"/>
    <w:rsid w:val="009B7CF9"/>
    <w:rsid w:val="009B7D23"/>
    <w:rsid w:val="009B7D3C"/>
    <w:rsid w:val="009B7D5A"/>
    <w:rsid w:val="009B7DF3"/>
    <w:rsid w:val="009B7EBC"/>
    <w:rsid w:val="009B7EE7"/>
    <w:rsid w:val="009B7EF1"/>
    <w:rsid w:val="009B7F28"/>
    <w:rsid w:val="009B7F5F"/>
    <w:rsid w:val="009B7F7A"/>
    <w:rsid w:val="009C0000"/>
    <w:rsid w:val="009C0003"/>
    <w:rsid w:val="009C0013"/>
    <w:rsid w:val="009C001B"/>
    <w:rsid w:val="009C0025"/>
    <w:rsid w:val="009C00C1"/>
    <w:rsid w:val="009C00E4"/>
    <w:rsid w:val="009C0141"/>
    <w:rsid w:val="009C0144"/>
    <w:rsid w:val="009C018D"/>
    <w:rsid w:val="009C01DC"/>
    <w:rsid w:val="009C01E7"/>
    <w:rsid w:val="009C0222"/>
    <w:rsid w:val="009C024F"/>
    <w:rsid w:val="009C02A2"/>
    <w:rsid w:val="009C02B5"/>
    <w:rsid w:val="009C02BC"/>
    <w:rsid w:val="009C02D7"/>
    <w:rsid w:val="009C02FB"/>
    <w:rsid w:val="009C0337"/>
    <w:rsid w:val="009C0354"/>
    <w:rsid w:val="009C0363"/>
    <w:rsid w:val="009C03E8"/>
    <w:rsid w:val="009C03ED"/>
    <w:rsid w:val="009C041D"/>
    <w:rsid w:val="009C0462"/>
    <w:rsid w:val="009C0482"/>
    <w:rsid w:val="009C048C"/>
    <w:rsid w:val="009C049A"/>
    <w:rsid w:val="009C04AD"/>
    <w:rsid w:val="009C04C7"/>
    <w:rsid w:val="009C04D6"/>
    <w:rsid w:val="009C04E4"/>
    <w:rsid w:val="009C04FD"/>
    <w:rsid w:val="009C0506"/>
    <w:rsid w:val="009C0525"/>
    <w:rsid w:val="009C0560"/>
    <w:rsid w:val="009C0573"/>
    <w:rsid w:val="009C0593"/>
    <w:rsid w:val="009C05A5"/>
    <w:rsid w:val="009C05CC"/>
    <w:rsid w:val="009C0609"/>
    <w:rsid w:val="009C0612"/>
    <w:rsid w:val="009C0616"/>
    <w:rsid w:val="009C067E"/>
    <w:rsid w:val="009C0693"/>
    <w:rsid w:val="009C0695"/>
    <w:rsid w:val="009C06E1"/>
    <w:rsid w:val="009C06E7"/>
    <w:rsid w:val="009C0701"/>
    <w:rsid w:val="009C0732"/>
    <w:rsid w:val="009C0784"/>
    <w:rsid w:val="009C0796"/>
    <w:rsid w:val="009C0837"/>
    <w:rsid w:val="009C087B"/>
    <w:rsid w:val="009C0911"/>
    <w:rsid w:val="009C0918"/>
    <w:rsid w:val="009C0968"/>
    <w:rsid w:val="009C097C"/>
    <w:rsid w:val="009C0981"/>
    <w:rsid w:val="009C0993"/>
    <w:rsid w:val="009C0995"/>
    <w:rsid w:val="009C099E"/>
    <w:rsid w:val="009C09E4"/>
    <w:rsid w:val="009C09E7"/>
    <w:rsid w:val="009C0A36"/>
    <w:rsid w:val="009C0A3D"/>
    <w:rsid w:val="009C0A91"/>
    <w:rsid w:val="009C0AC3"/>
    <w:rsid w:val="009C0AD3"/>
    <w:rsid w:val="009C0AD9"/>
    <w:rsid w:val="009C0B24"/>
    <w:rsid w:val="009C0B34"/>
    <w:rsid w:val="009C0B36"/>
    <w:rsid w:val="009C0BE0"/>
    <w:rsid w:val="009C0BF8"/>
    <w:rsid w:val="009C0C0A"/>
    <w:rsid w:val="009C0C1F"/>
    <w:rsid w:val="009C0C3F"/>
    <w:rsid w:val="009C0C50"/>
    <w:rsid w:val="009C0C8A"/>
    <w:rsid w:val="009C0C94"/>
    <w:rsid w:val="009C0CCA"/>
    <w:rsid w:val="009C0D18"/>
    <w:rsid w:val="009C0D33"/>
    <w:rsid w:val="009C0D38"/>
    <w:rsid w:val="009C0D49"/>
    <w:rsid w:val="009C0DB7"/>
    <w:rsid w:val="009C0DBA"/>
    <w:rsid w:val="009C0E5D"/>
    <w:rsid w:val="009C0E6E"/>
    <w:rsid w:val="009C0E7D"/>
    <w:rsid w:val="009C0EA7"/>
    <w:rsid w:val="009C0EB4"/>
    <w:rsid w:val="009C0EDA"/>
    <w:rsid w:val="009C0F3F"/>
    <w:rsid w:val="009C0F4D"/>
    <w:rsid w:val="009C0FBC"/>
    <w:rsid w:val="009C0FF5"/>
    <w:rsid w:val="009C1008"/>
    <w:rsid w:val="009C1050"/>
    <w:rsid w:val="009C1074"/>
    <w:rsid w:val="009C10AA"/>
    <w:rsid w:val="009C10BA"/>
    <w:rsid w:val="009C10CE"/>
    <w:rsid w:val="009C1112"/>
    <w:rsid w:val="009C1133"/>
    <w:rsid w:val="009C114E"/>
    <w:rsid w:val="009C115A"/>
    <w:rsid w:val="009C11E9"/>
    <w:rsid w:val="009C1205"/>
    <w:rsid w:val="009C120E"/>
    <w:rsid w:val="009C1218"/>
    <w:rsid w:val="009C121F"/>
    <w:rsid w:val="009C1239"/>
    <w:rsid w:val="009C127C"/>
    <w:rsid w:val="009C1290"/>
    <w:rsid w:val="009C1296"/>
    <w:rsid w:val="009C12CC"/>
    <w:rsid w:val="009C12D4"/>
    <w:rsid w:val="009C12E3"/>
    <w:rsid w:val="009C1315"/>
    <w:rsid w:val="009C131E"/>
    <w:rsid w:val="009C1369"/>
    <w:rsid w:val="009C13B2"/>
    <w:rsid w:val="009C13C2"/>
    <w:rsid w:val="009C13C7"/>
    <w:rsid w:val="009C13D3"/>
    <w:rsid w:val="009C13E0"/>
    <w:rsid w:val="009C1415"/>
    <w:rsid w:val="009C144C"/>
    <w:rsid w:val="009C144F"/>
    <w:rsid w:val="009C149C"/>
    <w:rsid w:val="009C14EB"/>
    <w:rsid w:val="009C1516"/>
    <w:rsid w:val="009C1549"/>
    <w:rsid w:val="009C15B2"/>
    <w:rsid w:val="009C160D"/>
    <w:rsid w:val="009C161A"/>
    <w:rsid w:val="009C1646"/>
    <w:rsid w:val="009C1663"/>
    <w:rsid w:val="009C169A"/>
    <w:rsid w:val="009C16A8"/>
    <w:rsid w:val="009C1725"/>
    <w:rsid w:val="009C1731"/>
    <w:rsid w:val="009C1738"/>
    <w:rsid w:val="009C1796"/>
    <w:rsid w:val="009C179F"/>
    <w:rsid w:val="009C17B8"/>
    <w:rsid w:val="009C17DB"/>
    <w:rsid w:val="009C1846"/>
    <w:rsid w:val="009C185D"/>
    <w:rsid w:val="009C186C"/>
    <w:rsid w:val="009C186E"/>
    <w:rsid w:val="009C1870"/>
    <w:rsid w:val="009C188D"/>
    <w:rsid w:val="009C18B9"/>
    <w:rsid w:val="009C18BC"/>
    <w:rsid w:val="009C18C3"/>
    <w:rsid w:val="009C18DE"/>
    <w:rsid w:val="009C18EC"/>
    <w:rsid w:val="009C18FA"/>
    <w:rsid w:val="009C1915"/>
    <w:rsid w:val="009C1916"/>
    <w:rsid w:val="009C1989"/>
    <w:rsid w:val="009C19BD"/>
    <w:rsid w:val="009C19C4"/>
    <w:rsid w:val="009C1A63"/>
    <w:rsid w:val="009C1A88"/>
    <w:rsid w:val="009C1AB1"/>
    <w:rsid w:val="009C1AB5"/>
    <w:rsid w:val="009C1AC2"/>
    <w:rsid w:val="009C1AD1"/>
    <w:rsid w:val="009C1AFB"/>
    <w:rsid w:val="009C1B0E"/>
    <w:rsid w:val="009C1B3F"/>
    <w:rsid w:val="009C1B5B"/>
    <w:rsid w:val="009C1B6E"/>
    <w:rsid w:val="009C1BCA"/>
    <w:rsid w:val="009C1C66"/>
    <w:rsid w:val="009C1C70"/>
    <w:rsid w:val="009C1C8C"/>
    <w:rsid w:val="009C1CBC"/>
    <w:rsid w:val="009C1CCC"/>
    <w:rsid w:val="009C1D27"/>
    <w:rsid w:val="009C1D38"/>
    <w:rsid w:val="009C1D4A"/>
    <w:rsid w:val="009C1DC9"/>
    <w:rsid w:val="009C1E53"/>
    <w:rsid w:val="009C1EAF"/>
    <w:rsid w:val="009C1F02"/>
    <w:rsid w:val="009C1F2B"/>
    <w:rsid w:val="009C1F30"/>
    <w:rsid w:val="009C1F9C"/>
    <w:rsid w:val="009C1FAB"/>
    <w:rsid w:val="009C1FDC"/>
    <w:rsid w:val="009C1FFE"/>
    <w:rsid w:val="009C2009"/>
    <w:rsid w:val="009C2042"/>
    <w:rsid w:val="009C2070"/>
    <w:rsid w:val="009C2081"/>
    <w:rsid w:val="009C20A1"/>
    <w:rsid w:val="009C2118"/>
    <w:rsid w:val="009C2181"/>
    <w:rsid w:val="009C218F"/>
    <w:rsid w:val="009C21E2"/>
    <w:rsid w:val="009C2252"/>
    <w:rsid w:val="009C2254"/>
    <w:rsid w:val="009C2268"/>
    <w:rsid w:val="009C2272"/>
    <w:rsid w:val="009C2279"/>
    <w:rsid w:val="009C2296"/>
    <w:rsid w:val="009C22A5"/>
    <w:rsid w:val="009C22F9"/>
    <w:rsid w:val="009C233E"/>
    <w:rsid w:val="009C235B"/>
    <w:rsid w:val="009C236B"/>
    <w:rsid w:val="009C23A7"/>
    <w:rsid w:val="009C23E4"/>
    <w:rsid w:val="009C23F5"/>
    <w:rsid w:val="009C240C"/>
    <w:rsid w:val="009C241B"/>
    <w:rsid w:val="009C2465"/>
    <w:rsid w:val="009C248B"/>
    <w:rsid w:val="009C24BE"/>
    <w:rsid w:val="009C24BF"/>
    <w:rsid w:val="009C24CD"/>
    <w:rsid w:val="009C24D7"/>
    <w:rsid w:val="009C24EC"/>
    <w:rsid w:val="009C24FC"/>
    <w:rsid w:val="009C251B"/>
    <w:rsid w:val="009C2523"/>
    <w:rsid w:val="009C252D"/>
    <w:rsid w:val="009C2538"/>
    <w:rsid w:val="009C257E"/>
    <w:rsid w:val="009C25B7"/>
    <w:rsid w:val="009C25C9"/>
    <w:rsid w:val="009C25CA"/>
    <w:rsid w:val="009C25E8"/>
    <w:rsid w:val="009C2608"/>
    <w:rsid w:val="009C2664"/>
    <w:rsid w:val="009C2673"/>
    <w:rsid w:val="009C2698"/>
    <w:rsid w:val="009C271B"/>
    <w:rsid w:val="009C271D"/>
    <w:rsid w:val="009C2723"/>
    <w:rsid w:val="009C2744"/>
    <w:rsid w:val="009C27A3"/>
    <w:rsid w:val="009C27AE"/>
    <w:rsid w:val="009C2812"/>
    <w:rsid w:val="009C2863"/>
    <w:rsid w:val="009C2872"/>
    <w:rsid w:val="009C287E"/>
    <w:rsid w:val="009C2897"/>
    <w:rsid w:val="009C28C0"/>
    <w:rsid w:val="009C28D8"/>
    <w:rsid w:val="009C28FA"/>
    <w:rsid w:val="009C290D"/>
    <w:rsid w:val="009C2930"/>
    <w:rsid w:val="009C298D"/>
    <w:rsid w:val="009C2999"/>
    <w:rsid w:val="009C29C8"/>
    <w:rsid w:val="009C29CC"/>
    <w:rsid w:val="009C29CF"/>
    <w:rsid w:val="009C2A0C"/>
    <w:rsid w:val="009C2A57"/>
    <w:rsid w:val="009C2A7B"/>
    <w:rsid w:val="009C2A8F"/>
    <w:rsid w:val="009C2A9C"/>
    <w:rsid w:val="009C2A9D"/>
    <w:rsid w:val="009C2AB1"/>
    <w:rsid w:val="009C2AE9"/>
    <w:rsid w:val="009C2B14"/>
    <w:rsid w:val="009C2B20"/>
    <w:rsid w:val="009C2B23"/>
    <w:rsid w:val="009C2B55"/>
    <w:rsid w:val="009C2B97"/>
    <w:rsid w:val="009C2BBA"/>
    <w:rsid w:val="009C2BC1"/>
    <w:rsid w:val="009C2C0F"/>
    <w:rsid w:val="009C2C4E"/>
    <w:rsid w:val="009C2C51"/>
    <w:rsid w:val="009C2C55"/>
    <w:rsid w:val="009C2C58"/>
    <w:rsid w:val="009C2CC1"/>
    <w:rsid w:val="009C2CE5"/>
    <w:rsid w:val="009C2CF0"/>
    <w:rsid w:val="009C2CF9"/>
    <w:rsid w:val="009C2D0B"/>
    <w:rsid w:val="009C2D43"/>
    <w:rsid w:val="009C2D49"/>
    <w:rsid w:val="009C2DC5"/>
    <w:rsid w:val="009C2DD2"/>
    <w:rsid w:val="009C2E05"/>
    <w:rsid w:val="009C2E0A"/>
    <w:rsid w:val="009C2E62"/>
    <w:rsid w:val="009C2E77"/>
    <w:rsid w:val="009C2E9F"/>
    <w:rsid w:val="009C2EC2"/>
    <w:rsid w:val="009C2F6E"/>
    <w:rsid w:val="009C2F71"/>
    <w:rsid w:val="009C2FC5"/>
    <w:rsid w:val="009C3030"/>
    <w:rsid w:val="009C3035"/>
    <w:rsid w:val="009C303C"/>
    <w:rsid w:val="009C3048"/>
    <w:rsid w:val="009C3066"/>
    <w:rsid w:val="009C30A0"/>
    <w:rsid w:val="009C30C2"/>
    <w:rsid w:val="009C30D3"/>
    <w:rsid w:val="009C30FA"/>
    <w:rsid w:val="009C310B"/>
    <w:rsid w:val="009C3116"/>
    <w:rsid w:val="009C3120"/>
    <w:rsid w:val="009C312A"/>
    <w:rsid w:val="009C315E"/>
    <w:rsid w:val="009C3173"/>
    <w:rsid w:val="009C31A8"/>
    <w:rsid w:val="009C31E0"/>
    <w:rsid w:val="009C31F2"/>
    <w:rsid w:val="009C3200"/>
    <w:rsid w:val="009C3204"/>
    <w:rsid w:val="009C322D"/>
    <w:rsid w:val="009C3282"/>
    <w:rsid w:val="009C32B0"/>
    <w:rsid w:val="009C32C5"/>
    <w:rsid w:val="009C32ED"/>
    <w:rsid w:val="009C32F2"/>
    <w:rsid w:val="009C330F"/>
    <w:rsid w:val="009C3313"/>
    <w:rsid w:val="009C3384"/>
    <w:rsid w:val="009C3465"/>
    <w:rsid w:val="009C3476"/>
    <w:rsid w:val="009C3477"/>
    <w:rsid w:val="009C349E"/>
    <w:rsid w:val="009C34BA"/>
    <w:rsid w:val="009C3516"/>
    <w:rsid w:val="009C35FC"/>
    <w:rsid w:val="009C360A"/>
    <w:rsid w:val="009C3651"/>
    <w:rsid w:val="009C3699"/>
    <w:rsid w:val="009C36F5"/>
    <w:rsid w:val="009C370E"/>
    <w:rsid w:val="009C3718"/>
    <w:rsid w:val="009C37D7"/>
    <w:rsid w:val="009C381F"/>
    <w:rsid w:val="009C3832"/>
    <w:rsid w:val="009C3884"/>
    <w:rsid w:val="009C389B"/>
    <w:rsid w:val="009C38D6"/>
    <w:rsid w:val="009C38F2"/>
    <w:rsid w:val="009C3911"/>
    <w:rsid w:val="009C3943"/>
    <w:rsid w:val="009C3944"/>
    <w:rsid w:val="009C395D"/>
    <w:rsid w:val="009C396A"/>
    <w:rsid w:val="009C396F"/>
    <w:rsid w:val="009C3978"/>
    <w:rsid w:val="009C3982"/>
    <w:rsid w:val="009C39E2"/>
    <w:rsid w:val="009C3A40"/>
    <w:rsid w:val="009C3AC3"/>
    <w:rsid w:val="009C3B13"/>
    <w:rsid w:val="009C3B2C"/>
    <w:rsid w:val="009C3B37"/>
    <w:rsid w:val="009C3B80"/>
    <w:rsid w:val="009C3B81"/>
    <w:rsid w:val="009C3BBA"/>
    <w:rsid w:val="009C3BCA"/>
    <w:rsid w:val="009C3BD7"/>
    <w:rsid w:val="009C3C09"/>
    <w:rsid w:val="009C3C30"/>
    <w:rsid w:val="009C3C6D"/>
    <w:rsid w:val="009C3CE3"/>
    <w:rsid w:val="009C3D1D"/>
    <w:rsid w:val="009C3D3B"/>
    <w:rsid w:val="009C3D49"/>
    <w:rsid w:val="009C3D8E"/>
    <w:rsid w:val="009C3DF5"/>
    <w:rsid w:val="009C3E85"/>
    <w:rsid w:val="009C3EEC"/>
    <w:rsid w:val="009C3F29"/>
    <w:rsid w:val="009C3F53"/>
    <w:rsid w:val="009C3F82"/>
    <w:rsid w:val="009C401C"/>
    <w:rsid w:val="009C4064"/>
    <w:rsid w:val="009C4071"/>
    <w:rsid w:val="009C4078"/>
    <w:rsid w:val="009C4099"/>
    <w:rsid w:val="009C40D4"/>
    <w:rsid w:val="009C412A"/>
    <w:rsid w:val="009C4138"/>
    <w:rsid w:val="009C413A"/>
    <w:rsid w:val="009C4152"/>
    <w:rsid w:val="009C4190"/>
    <w:rsid w:val="009C4195"/>
    <w:rsid w:val="009C41B7"/>
    <w:rsid w:val="009C41C9"/>
    <w:rsid w:val="009C41E1"/>
    <w:rsid w:val="009C41FE"/>
    <w:rsid w:val="009C4200"/>
    <w:rsid w:val="009C4214"/>
    <w:rsid w:val="009C4267"/>
    <w:rsid w:val="009C426C"/>
    <w:rsid w:val="009C4283"/>
    <w:rsid w:val="009C42AC"/>
    <w:rsid w:val="009C42D4"/>
    <w:rsid w:val="009C42DD"/>
    <w:rsid w:val="009C42E4"/>
    <w:rsid w:val="009C4347"/>
    <w:rsid w:val="009C4367"/>
    <w:rsid w:val="009C43FC"/>
    <w:rsid w:val="009C44FB"/>
    <w:rsid w:val="009C4550"/>
    <w:rsid w:val="009C4553"/>
    <w:rsid w:val="009C455A"/>
    <w:rsid w:val="009C455B"/>
    <w:rsid w:val="009C456A"/>
    <w:rsid w:val="009C4576"/>
    <w:rsid w:val="009C45CD"/>
    <w:rsid w:val="009C45CE"/>
    <w:rsid w:val="009C45DE"/>
    <w:rsid w:val="009C45F5"/>
    <w:rsid w:val="009C4634"/>
    <w:rsid w:val="009C4635"/>
    <w:rsid w:val="009C463A"/>
    <w:rsid w:val="009C4669"/>
    <w:rsid w:val="009C4671"/>
    <w:rsid w:val="009C46CF"/>
    <w:rsid w:val="009C46E6"/>
    <w:rsid w:val="009C4708"/>
    <w:rsid w:val="009C4763"/>
    <w:rsid w:val="009C4766"/>
    <w:rsid w:val="009C4778"/>
    <w:rsid w:val="009C4794"/>
    <w:rsid w:val="009C480E"/>
    <w:rsid w:val="009C4838"/>
    <w:rsid w:val="009C486A"/>
    <w:rsid w:val="009C4876"/>
    <w:rsid w:val="009C48B1"/>
    <w:rsid w:val="009C48F8"/>
    <w:rsid w:val="009C48FF"/>
    <w:rsid w:val="009C4947"/>
    <w:rsid w:val="009C4957"/>
    <w:rsid w:val="009C4966"/>
    <w:rsid w:val="009C4985"/>
    <w:rsid w:val="009C4995"/>
    <w:rsid w:val="009C49B1"/>
    <w:rsid w:val="009C49DD"/>
    <w:rsid w:val="009C49DF"/>
    <w:rsid w:val="009C49E7"/>
    <w:rsid w:val="009C49FF"/>
    <w:rsid w:val="009C4A05"/>
    <w:rsid w:val="009C4A0A"/>
    <w:rsid w:val="009C4A19"/>
    <w:rsid w:val="009C4A4C"/>
    <w:rsid w:val="009C4B2A"/>
    <w:rsid w:val="009C4B46"/>
    <w:rsid w:val="009C4B7A"/>
    <w:rsid w:val="009C4BC3"/>
    <w:rsid w:val="009C4BCA"/>
    <w:rsid w:val="009C4BE4"/>
    <w:rsid w:val="009C4BFA"/>
    <w:rsid w:val="009C4C27"/>
    <w:rsid w:val="009C4C4F"/>
    <w:rsid w:val="009C4C64"/>
    <w:rsid w:val="009C4C87"/>
    <w:rsid w:val="009C4C8C"/>
    <w:rsid w:val="009C4CDC"/>
    <w:rsid w:val="009C4D05"/>
    <w:rsid w:val="009C4D09"/>
    <w:rsid w:val="009C4D1C"/>
    <w:rsid w:val="009C4D39"/>
    <w:rsid w:val="009C4D68"/>
    <w:rsid w:val="009C4D6C"/>
    <w:rsid w:val="009C4D6F"/>
    <w:rsid w:val="009C4D7F"/>
    <w:rsid w:val="009C4E39"/>
    <w:rsid w:val="009C4E7D"/>
    <w:rsid w:val="009C4EB1"/>
    <w:rsid w:val="009C4EB4"/>
    <w:rsid w:val="009C4ED3"/>
    <w:rsid w:val="009C4ED7"/>
    <w:rsid w:val="009C4EEF"/>
    <w:rsid w:val="009C4F32"/>
    <w:rsid w:val="009C4F49"/>
    <w:rsid w:val="009C4F5F"/>
    <w:rsid w:val="009C4F8B"/>
    <w:rsid w:val="009C4F99"/>
    <w:rsid w:val="009C4FAD"/>
    <w:rsid w:val="009C5014"/>
    <w:rsid w:val="009C501D"/>
    <w:rsid w:val="009C5037"/>
    <w:rsid w:val="009C504F"/>
    <w:rsid w:val="009C50F3"/>
    <w:rsid w:val="009C513E"/>
    <w:rsid w:val="009C5176"/>
    <w:rsid w:val="009C51A1"/>
    <w:rsid w:val="009C51B6"/>
    <w:rsid w:val="009C51D0"/>
    <w:rsid w:val="009C51EF"/>
    <w:rsid w:val="009C5206"/>
    <w:rsid w:val="009C525C"/>
    <w:rsid w:val="009C5265"/>
    <w:rsid w:val="009C5281"/>
    <w:rsid w:val="009C529F"/>
    <w:rsid w:val="009C52A3"/>
    <w:rsid w:val="009C52C7"/>
    <w:rsid w:val="009C52D8"/>
    <w:rsid w:val="009C5315"/>
    <w:rsid w:val="009C536B"/>
    <w:rsid w:val="009C536E"/>
    <w:rsid w:val="009C5372"/>
    <w:rsid w:val="009C5374"/>
    <w:rsid w:val="009C53B4"/>
    <w:rsid w:val="009C53C4"/>
    <w:rsid w:val="009C53CC"/>
    <w:rsid w:val="009C541E"/>
    <w:rsid w:val="009C5465"/>
    <w:rsid w:val="009C546F"/>
    <w:rsid w:val="009C5478"/>
    <w:rsid w:val="009C548C"/>
    <w:rsid w:val="009C54A1"/>
    <w:rsid w:val="009C54FD"/>
    <w:rsid w:val="009C550E"/>
    <w:rsid w:val="009C551D"/>
    <w:rsid w:val="009C5564"/>
    <w:rsid w:val="009C5599"/>
    <w:rsid w:val="009C562E"/>
    <w:rsid w:val="009C5633"/>
    <w:rsid w:val="009C5649"/>
    <w:rsid w:val="009C564A"/>
    <w:rsid w:val="009C5651"/>
    <w:rsid w:val="009C5657"/>
    <w:rsid w:val="009C567F"/>
    <w:rsid w:val="009C569F"/>
    <w:rsid w:val="009C56B0"/>
    <w:rsid w:val="009C56C1"/>
    <w:rsid w:val="009C56EB"/>
    <w:rsid w:val="009C56FA"/>
    <w:rsid w:val="009C5747"/>
    <w:rsid w:val="009C579F"/>
    <w:rsid w:val="009C57D7"/>
    <w:rsid w:val="009C57EC"/>
    <w:rsid w:val="009C5882"/>
    <w:rsid w:val="009C5884"/>
    <w:rsid w:val="009C58A7"/>
    <w:rsid w:val="009C58C5"/>
    <w:rsid w:val="009C58C7"/>
    <w:rsid w:val="009C58D9"/>
    <w:rsid w:val="009C58F2"/>
    <w:rsid w:val="009C5901"/>
    <w:rsid w:val="009C590A"/>
    <w:rsid w:val="009C592A"/>
    <w:rsid w:val="009C5936"/>
    <w:rsid w:val="009C5940"/>
    <w:rsid w:val="009C596A"/>
    <w:rsid w:val="009C597D"/>
    <w:rsid w:val="009C5982"/>
    <w:rsid w:val="009C59D8"/>
    <w:rsid w:val="009C59FE"/>
    <w:rsid w:val="009C5A01"/>
    <w:rsid w:val="009C5A0B"/>
    <w:rsid w:val="009C5A0E"/>
    <w:rsid w:val="009C5A2E"/>
    <w:rsid w:val="009C5A33"/>
    <w:rsid w:val="009C5A5A"/>
    <w:rsid w:val="009C5A82"/>
    <w:rsid w:val="009C5A8A"/>
    <w:rsid w:val="009C5AC7"/>
    <w:rsid w:val="009C5ACB"/>
    <w:rsid w:val="009C5AD2"/>
    <w:rsid w:val="009C5ADA"/>
    <w:rsid w:val="009C5AE0"/>
    <w:rsid w:val="009C5AEA"/>
    <w:rsid w:val="009C5AEE"/>
    <w:rsid w:val="009C5AF5"/>
    <w:rsid w:val="009C5AF7"/>
    <w:rsid w:val="009C5BA8"/>
    <w:rsid w:val="009C5BD2"/>
    <w:rsid w:val="009C5BDA"/>
    <w:rsid w:val="009C5BFB"/>
    <w:rsid w:val="009C5C02"/>
    <w:rsid w:val="009C5C49"/>
    <w:rsid w:val="009C5C99"/>
    <w:rsid w:val="009C5CA1"/>
    <w:rsid w:val="009C5CBB"/>
    <w:rsid w:val="009C5D14"/>
    <w:rsid w:val="009C5D24"/>
    <w:rsid w:val="009C5D63"/>
    <w:rsid w:val="009C5D71"/>
    <w:rsid w:val="009C5D9F"/>
    <w:rsid w:val="009C5DB6"/>
    <w:rsid w:val="009C5DDB"/>
    <w:rsid w:val="009C5DEB"/>
    <w:rsid w:val="009C5DFB"/>
    <w:rsid w:val="009C5E38"/>
    <w:rsid w:val="009C5E4B"/>
    <w:rsid w:val="009C5EBF"/>
    <w:rsid w:val="009C5EC0"/>
    <w:rsid w:val="009C5ECA"/>
    <w:rsid w:val="009C5EEB"/>
    <w:rsid w:val="009C5EF9"/>
    <w:rsid w:val="009C5EFA"/>
    <w:rsid w:val="009C5F44"/>
    <w:rsid w:val="009C5F49"/>
    <w:rsid w:val="009C5F64"/>
    <w:rsid w:val="009C5F6F"/>
    <w:rsid w:val="009C5F90"/>
    <w:rsid w:val="009C5FBB"/>
    <w:rsid w:val="009C5FF1"/>
    <w:rsid w:val="009C6019"/>
    <w:rsid w:val="009C6028"/>
    <w:rsid w:val="009C603A"/>
    <w:rsid w:val="009C609C"/>
    <w:rsid w:val="009C60EC"/>
    <w:rsid w:val="009C6186"/>
    <w:rsid w:val="009C61B2"/>
    <w:rsid w:val="009C61D6"/>
    <w:rsid w:val="009C61F2"/>
    <w:rsid w:val="009C6221"/>
    <w:rsid w:val="009C6273"/>
    <w:rsid w:val="009C627F"/>
    <w:rsid w:val="009C6289"/>
    <w:rsid w:val="009C62D6"/>
    <w:rsid w:val="009C6309"/>
    <w:rsid w:val="009C6311"/>
    <w:rsid w:val="009C6336"/>
    <w:rsid w:val="009C6342"/>
    <w:rsid w:val="009C63B7"/>
    <w:rsid w:val="009C63BF"/>
    <w:rsid w:val="009C63C5"/>
    <w:rsid w:val="009C63CC"/>
    <w:rsid w:val="009C640E"/>
    <w:rsid w:val="009C642B"/>
    <w:rsid w:val="009C6495"/>
    <w:rsid w:val="009C649D"/>
    <w:rsid w:val="009C64A1"/>
    <w:rsid w:val="009C64CC"/>
    <w:rsid w:val="009C64FE"/>
    <w:rsid w:val="009C6556"/>
    <w:rsid w:val="009C6569"/>
    <w:rsid w:val="009C656C"/>
    <w:rsid w:val="009C659C"/>
    <w:rsid w:val="009C65B0"/>
    <w:rsid w:val="009C65D1"/>
    <w:rsid w:val="009C65E9"/>
    <w:rsid w:val="009C65EF"/>
    <w:rsid w:val="009C6644"/>
    <w:rsid w:val="009C6654"/>
    <w:rsid w:val="009C6699"/>
    <w:rsid w:val="009C671F"/>
    <w:rsid w:val="009C673F"/>
    <w:rsid w:val="009C6778"/>
    <w:rsid w:val="009C677A"/>
    <w:rsid w:val="009C6797"/>
    <w:rsid w:val="009C6799"/>
    <w:rsid w:val="009C67AE"/>
    <w:rsid w:val="009C67B3"/>
    <w:rsid w:val="009C67B8"/>
    <w:rsid w:val="009C67BC"/>
    <w:rsid w:val="009C67BF"/>
    <w:rsid w:val="009C67C8"/>
    <w:rsid w:val="009C6826"/>
    <w:rsid w:val="009C6854"/>
    <w:rsid w:val="009C6855"/>
    <w:rsid w:val="009C688F"/>
    <w:rsid w:val="009C6893"/>
    <w:rsid w:val="009C68C4"/>
    <w:rsid w:val="009C68FB"/>
    <w:rsid w:val="009C6914"/>
    <w:rsid w:val="009C693E"/>
    <w:rsid w:val="009C6942"/>
    <w:rsid w:val="009C696D"/>
    <w:rsid w:val="009C6984"/>
    <w:rsid w:val="009C6998"/>
    <w:rsid w:val="009C6A20"/>
    <w:rsid w:val="009C6A56"/>
    <w:rsid w:val="009C6AA0"/>
    <w:rsid w:val="009C6ACA"/>
    <w:rsid w:val="009C6AF7"/>
    <w:rsid w:val="009C6B0B"/>
    <w:rsid w:val="009C6B1E"/>
    <w:rsid w:val="009C6B55"/>
    <w:rsid w:val="009C6BB7"/>
    <w:rsid w:val="009C6BCD"/>
    <w:rsid w:val="009C6C72"/>
    <w:rsid w:val="009C6C74"/>
    <w:rsid w:val="009C6C86"/>
    <w:rsid w:val="009C6CA8"/>
    <w:rsid w:val="009C6CC1"/>
    <w:rsid w:val="009C6CDD"/>
    <w:rsid w:val="009C6CFA"/>
    <w:rsid w:val="009C6D1F"/>
    <w:rsid w:val="009C6D26"/>
    <w:rsid w:val="009C6D36"/>
    <w:rsid w:val="009C6D58"/>
    <w:rsid w:val="009C6D66"/>
    <w:rsid w:val="009C6DB0"/>
    <w:rsid w:val="009C6DD2"/>
    <w:rsid w:val="009C6DE4"/>
    <w:rsid w:val="009C6E30"/>
    <w:rsid w:val="009C6E4E"/>
    <w:rsid w:val="009C6E81"/>
    <w:rsid w:val="009C6ED4"/>
    <w:rsid w:val="009C6EE5"/>
    <w:rsid w:val="009C6F11"/>
    <w:rsid w:val="009C6F37"/>
    <w:rsid w:val="009C6FB8"/>
    <w:rsid w:val="009C6FBB"/>
    <w:rsid w:val="009C6FC6"/>
    <w:rsid w:val="009C6FC8"/>
    <w:rsid w:val="009C6FF5"/>
    <w:rsid w:val="009C7005"/>
    <w:rsid w:val="009C7031"/>
    <w:rsid w:val="009C70B0"/>
    <w:rsid w:val="009C70ED"/>
    <w:rsid w:val="009C7109"/>
    <w:rsid w:val="009C7132"/>
    <w:rsid w:val="009C7157"/>
    <w:rsid w:val="009C7174"/>
    <w:rsid w:val="009C717E"/>
    <w:rsid w:val="009C71C7"/>
    <w:rsid w:val="009C71F7"/>
    <w:rsid w:val="009C71F9"/>
    <w:rsid w:val="009C720F"/>
    <w:rsid w:val="009C7214"/>
    <w:rsid w:val="009C7239"/>
    <w:rsid w:val="009C723E"/>
    <w:rsid w:val="009C7246"/>
    <w:rsid w:val="009C728C"/>
    <w:rsid w:val="009C728E"/>
    <w:rsid w:val="009C72B3"/>
    <w:rsid w:val="009C734B"/>
    <w:rsid w:val="009C737F"/>
    <w:rsid w:val="009C73B4"/>
    <w:rsid w:val="009C73DB"/>
    <w:rsid w:val="009C7463"/>
    <w:rsid w:val="009C74AD"/>
    <w:rsid w:val="009C74B4"/>
    <w:rsid w:val="009C74E6"/>
    <w:rsid w:val="009C74E9"/>
    <w:rsid w:val="009C7527"/>
    <w:rsid w:val="009C7533"/>
    <w:rsid w:val="009C7539"/>
    <w:rsid w:val="009C7542"/>
    <w:rsid w:val="009C7554"/>
    <w:rsid w:val="009C75CE"/>
    <w:rsid w:val="009C75DE"/>
    <w:rsid w:val="009C75ED"/>
    <w:rsid w:val="009C75F0"/>
    <w:rsid w:val="009C75FC"/>
    <w:rsid w:val="009C7600"/>
    <w:rsid w:val="009C7618"/>
    <w:rsid w:val="009C7652"/>
    <w:rsid w:val="009C7654"/>
    <w:rsid w:val="009C76D3"/>
    <w:rsid w:val="009C76F6"/>
    <w:rsid w:val="009C770D"/>
    <w:rsid w:val="009C7722"/>
    <w:rsid w:val="009C7751"/>
    <w:rsid w:val="009C7791"/>
    <w:rsid w:val="009C77B1"/>
    <w:rsid w:val="009C77F4"/>
    <w:rsid w:val="009C7825"/>
    <w:rsid w:val="009C7851"/>
    <w:rsid w:val="009C7865"/>
    <w:rsid w:val="009C788B"/>
    <w:rsid w:val="009C7893"/>
    <w:rsid w:val="009C789A"/>
    <w:rsid w:val="009C78AF"/>
    <w:rsid w:val="009C78CC"/>
    <w:rsid w:val="009C78E6"/>
    <w:rsid w:val="009C7909"/>
    <w:rsid w:val="009C7937"/>
    <w:rsid w:val="009C7990"/>
    <w:rsid w:val="009C79BB"/>
    <w:rsid w:val="009C79C7"/>
    <w:rsid w:val="009C79F3"/>
    <w:rsid w:val="009C79F7"/>
    <w:rsid w:val="009C7A05"/>
    <w:rsid w:val="009C7A38"/>
    <w:rsid w:val="009C7A4E"/>
    <w:rsid w:val="009C7A74"/>
    <w:rsid w:val="009C7A92"/>
    <w:rsid w:val="009C7A9B"/>
    <w:rsid w:val="009C7AA7"/>
    <w:rsid w:val="009C7AC3"/>
    <w:rsid w:val="009C7B15"/>
    <w:rsid w:val="009C7B4A"/>
    <w:rsid w:val="009C7B92"/>
    <w:rsid w:val="009C7BFD"/>
    <w:rsid w:val="009C7BFF"/>
    <w:rsid w:val="009C7C01"/>
    <w:rsid w:val="009C7C56"/>
    <w:rsid w:val="009C7C81"/>
    <w:rsid w:val="009C7CD3"/>
    <w:rsid w:val="009C7CD5"/>
    <w:rsid w:val="009C7D08"/>
    <w:rsid w:val="009C7D1B"/>
    <w:rsid w:val="009C7D36"/>
    <w:rsid w:val="009C7D48"/>
    <w:rsid w:val="009C7DB9"/>
    <w:rsid w:val="009C7DE1"/>
    <w:rsid w:val="009C7E11"/>
    <w:rsid w:val="009C7E3C"/>
    <w:rsid w:val="009C7E69"/>
    <w:rsid w:val="009C7E9B"/>
    <w:rsid w:val="009C7EAB"/>
    <w:rsid w:val="009C7EC0"/>
    <w:rsid w:val="009C7ED0"/>
    <w:rsid w:val="009C7EEA"/>
    <w:rsid w:val="009C7EFF"/>
    <w:rsid w:val="009C7F11"/>
    <w:rsid w:val="009C7F1B"/>
    <w:rsid w:val="009C7F5A"/>
    <w:rsid w:val="009C7F60"/>
    <w:rsid w:val="009C7F82"/>
    <w:rsid w:val="009C7F93"/>
    <w:rsid w:val="009C7F9D"/>
    <w:rsid w:val="009C7FFD"/>
    <w:rsid w:val="009D001D"/>
    <w:rsid w:val="009D0053"/>
    <w:rsid w:val="009D00AE"/>
    <w:rsid w:val="009D00E2"/>
    <w:rsid w:val="009D0100"/>
    <w:rsid w:val="009D0124"/>
    <w:rsid w:val="009D012D"/>
    <w:rsid w:val="009D014D"/>
    <w:rsid w:val="009D0154"/>
    <w:rsid w:val="009D015A"/>
    <w:rsid w:val="009D0160"/>
    <w:rsid w:val="009D0171"/>
    <w:rsid w:val="009D017F"/>
    <w:rsid w:val="009D0199"/>
    <w:rsid w:val="009D01B9"/>
    <w:rsid w:val="009D01C9"/>
    <w:rsid w:val="009D01DD"/>
    <w:rsid w:val="009D022E"/>
    <w:rsid w:val="009D026C"/>
    <w:rsid w:val="009D028C"/>
    <w:rsid w:val="009D029C"/>
    <w:rsid w:val="009D02D8"/>
    <w:rsid w:val="009D02F2"/>
    <w:rsid w:val="009D0318"/>
    <w:rsid w:val="009D032B"/>
    <w:rsid w:val="009D035F"/>
    <w:rsid w:val="009D0376"/>
    <w:rsid w:val="009D037A"/>
    <w:rsid w:val="009D03AA"/>
    <w:rsid w:val="009D0428"/>
    <w:rsid w:val="009D049D"/>
    <w:rsid w:val="009D04D2"/>
    <w:rsid w:val="009D04E8"/>
    <w:rsid w:val="009D04EE"/>
    <w:rsid w:val="009D04F6"/>
    <w:rsid w:val="009D04F9"/>
    <w:rsid w:val="009D04FA"/>
    <w:rsid w:val="009D051B"/>
    <w:rsid w:val="009D0538"/>
    <w:rsid w:val="009D058E"/>
    <w:rsid w:val="009D058F"/>
    <w:rsid w:val="009D05C7"/>
    <w:rsid w:val="009D05CA"/>
    <w:rsid w:val="009D0603"/>
    <w:rsid w:val="009D0622"/>
    <w:rsid w:val="009D066C"/>
    <w:rsid w:val="009D0684"/>
    <w:rsid w:val="009D069C"/>
    <w:rsid w:val="009D06E4"/>
    <w:rsid w:val="009D06EF"/>
    <w:rsid w:val="009D0731"/>
    <w:rsid w:val="009D0763"/>
    <w:rsid w:val="009D07B7"/>
    <w:rsid w:val="009D07E8"/>
    <w:rsid w:val="009D07FD"/>
    <w:rsid w:val="009D0837"/>
    <w:rsid w:val="009D0889"/>
    <w:rsid w:val="009D08B2"/>
    <w:rsid w:val="009D08BB"/>
    <w:rsid w:val="009D08C0"/>
    <w:rsid w:val="009D090C"/>
    <w:rsid w:val="009D093A"/>
    <w:rsid w:val="009D0945"/>
    <w:rsid w:val="009D095C"/>
    <w:rsid w:val="009D0970"/>
    <w:rsid w:val="009D0975"/>
    <w:rsid w:val="009D0990"/>
    <w:rsid w:val="009D099E"/>
    <w:rsid w:val="009D09A8"/>
    <w:rsid w:val="009D09E6"/>
    <w:rsid w:val="009D09FF"/>
    <w:rsid w:val="009D0A19"/>
    <w:rsid w:val="009D0A8A"/>
    <w:rsid w:val="009D0A8D"/>
    <w:rsid w:val="009D0AB4"/>
    <w:rsid w:val="009D0AB9"/>
    <w:rsid w:val="009D0AD0"/>
    <w:rsid w:val="009D0B5D"/>
    <w:rsid w:val="009D0B8C"/>
    <w:rsid w:val="009D0BAF"/>
    <w:rsid w:val="009D0BB2"/>
    <w:rsid w:val="009D0BC8"/>
    <w:rsid w:val="009D0BE6"/>
    <w:rsid w:val="009D0BF3"/>
    <w:rsid w:val="009D0C2C"/>
    <w:rsid w:val="009D0C41"/>
    <w:rsid w:val="009D0C5A"/>
    <w:rsid w:val="009D0C78"/>
    <w:rsid w:val="009D0CA2"/>
    <w:rsid w:val="009D0CC7"/>
    <w:rsid w:val="009D0CE1"/>
    <w:rsid w:val="009D0CEA"/>
    <w:rsid w:val="009D0CFB"/>
    <w:rsid w:val="009D0D22"/>
    <w:rsid w:val="009D0D38"/>
    <w:rsid w:val="009D0D6B"/>
    <w:rsid w:val="009D0D75"/>
    <w:rsid w:val="009D0D84"/>
    <w:rsid w:val="009D0DB6"/>
    <w:rsid w:val="009D0DBD"/>
    <w:rsid w:val="009D0DBF"/>
    <w:rsid w:val="009D0EA7"/>
    <w:rsid w:val="009D0EC2"/>
    <w:rsid w:val="009D0EC6"/>
    <w:rsid w:val="009D0F01"/>
    <w:rsid w:val="009D0F09"/>
    <w:rsid w:val="009D0FB9"/>
    <w:rsid w:val="009D0FC0"/>
    <w:rsid w:val="009D0FC3"/>
    <w:rsid w:val="009D0FC7"/>
    <w:rsid w:val="009D0FF2"/>
    <w:rsid w:val="009D100D"/>
    <w:rsid w:val="009D1026"/>
    <w:rsid w:val="009D10A6"/>
    <w:rsid w:val="009D10B8"/>
    <w:rsid w:val="009D10D4"/>
    <w:rsid w:val="009D10F5"/>
    <w:rsid w:val="009D10FF"/>
    <w:rsid w:val="009D111C"/>
    <w:rsid w:val="009D1134"/>
    <w:rsid w:val="009D1140"/>
    <w:rsid w:val="009D114E"/>
    <w:rsid w:val="009D1168"/>
    <w:rsid w:val="009D11E4"/>
    <w:rsid w:val="009D1200"/>
    <w:rsid w:val="009D122E"/>
    <w:rsid w:val="009D1249"/>
    <w:rsid w:val="009D1271"/>
    <w:rsid w:val="009D129B"/>
    <w:rsid w:val="009D12A3"/>
    <w:rsid w:val="009D130C"/>
    <w:rsid w:val="009D1369"/>
    <w:rsid w:val="009D137C"/>
    <w:rsid w:val="009D1385"/>
    <w:rsid w:val="009D139C"/>
    <w:rsid w:val="009D13C0"/>
    <w:rsid w:val="009D13DA"/>
    <w:rsid w:val="009D145C"/>
    <w:rsid w:val="009D149B"/>
    <w:rsid w:val="009D14CF"/>
    <w:rsid w:val="009D14F3"/>
    <w:rsid w:val="009D1513"/>
    <w:rsid w:val="009D1556"/>
    <w:rsid w:val="009D157D"/>
    <w:rsid w:val="009D15AF"/>
    <w:rsid w:val="009D15C2"/>
    <w:rsid w:val="009D15D3"/>
    <w:rsid w:val="009D1622"/>
    <w:rsid w:val="009D165B"/>
    <w:rsid w:val="009D168D"/>
    <w:rsid w:val="009D16C6"/>
    <w:rsid w:val="009D16C9"/>
    <w:rsid w:val="009D1731"/>
    <w:rsid w:val="009D1743"/>
    <w:rsid w:val="009D1757"/>
    <w:rsid w:val="009D1775"/>
    <w:rsid w:val="009D177E"/>
    <w:rsid w:val="009D179C"/>
    <w:rsid w:val="009D17BD"/>
    <w:rsid w:val="009D17C7"/>
    <w:rsid w:val="009D17E6"/>
    <w:rsid w:val="009D1857"/>
    <w:rsid w:val="009D1859"/>
    <w:rsid w:val="009D1881"/>
    <w:rsid w:val="009D18D9"/>
    <w:rsid w:val="009D1937"/>
    <w:rsid w:val="009D1942"/>
    <w:rsid w:val="009D199F"/>
    <w:rsid w:val="009D19EB"/>
    <w:rsid w:val="009D19F2"/>
    <w:rsid w:val="009D19F8"/>
    <w:rsid w:val="009D1A04"/>
    <w:rsid w:val="009D1A25"/>
    <w:rsid w:val="009D1A2C"/>
    <w:rsid w:val="009D1A3F"/>
    <w:rsid w:val="009D1A5B"/>
    <w:rsid w:val="009D1A5E"/>
    <w:rsid w:val="009D1A83"/>
    <w:rsid w:val="009D1A8B"/>
    <w:rsid w:val="009D1A9F"/>
    <w:rsid w:val="009D1AF4"/>
    <w:rsid w:val="009D1B0A"/>
    <w:rsid w:val="009D1B14"/>
    <w:rsid w:val="009D1B2E"/>
    <w:rsid w:val="009D1B99"/>
    <w:rsid w:val="009D1BCB"/>
    <w:rsid w:val="009D1BCC"/>
    <w:rsid w:val="009D1C1F"/>
    <w:rsid w:val="009D1C4D"/>
    <w:rsid w:val="009D1C4F"/>
    <w:rsid w:val="009D1C54"/>
    <w:rsid w:val="009D1C6B"/>
    <w:rsid w:val="009D1C74"/>
    <w:rsid w:val="009D1D71"/>
    <w:rsid w:val="009D1D7D"/>
    <w:rsid w:val="009D1DE3"/>
    <w:rsid w:val="009D1DE5"/>
    <w:rsid w:val="009D1E0F"/>
    <w:rsid w:val="009D1E27"/>
    <w:rsid w:val="009D1E41"/>
    <w:rsid w:val="009D1E6A"/>
    <w:rsid w:val="009D1E79"/>
    <w:rsid w:val="009D1EDF"/>
    <w:rsid w:val="009D1F01"/>
    <w:rsid w:val="009D1F2D"/>
    <w:rsid w:val="009D1F32"/>
    <w:rsid w:val="009D1F78"/>
    <w:rsid w:val="009D1F83"/>
    <w:rsid w:val="009D1FB3"/>
    <w:rsid w:val="009D1FBD"/>
    <w:rsid w:val="009D1FDA"/>
    <w:rsid w:val="009D1FE8"/>
    <w:rsid w:val="009D1FEF"/>
    <w:rsid w:val="009D2028"/>
    <w:rsid w:val="009D2041"/>
    <w:rsid w:val="009D2042"/>
    <w:rsid w:val="009D2045"/>
    <w:rsid w:val="009D20AE"/>
    <w:rsid w:val="009D20CE"/>
    <w:rsid w:val="009D20DB"/>
    <w:rsid w:val="009D2122"/>
    <w:rsid w:val="009D2137"/>
    <w:rsid w:val="009D214C"/>
    <w:rsid w:val="009D21CD"/>
    <w:rsid w:val="009D21D0"/>
    <w:rsid w:val="009D21D2"/>
    <w:rsid w:val="009D21EE"/>
    <w:rsid w:val="009D2294"/>
    <w:rsid w:val="009D22AC"/>
    <w:rsid w:val="009D22D7"/>
    <w:rsid w:val="009D22E8"/>
    <w:rsid w:val="009D22EB"/>
    <w:rsid w:val="009D22EE"/>
    <w:rsid w:val="009D2358"/>
    <w:rsid w:val="009D237E"/>
    <w:rsid w:val="009D23AD"/>
    <w:rsid w:val="009D23C2"/>
    <w:rsid w:val="009D23D4"/>
    <w:rsid w:val="009D2435"/>
    <w:rsid w:val="009D2449"/>
    <w:rsid w:val="009D244F"/>
    <w:rsid w:val="009D2497"/>
    <w:rsid w:val="009D24A1"/>
    <w:rsid w:val="009D250A"/>
    <w:rsid w:val="009D255F"/>
    <w:rsid w:val="009D256B"/>
    <w:rsid w:val="009D258E"/>
    <w:rsid w:val="009D2592"/>
    <w:rsid w:val="009D25B8"/>
    <w:rsid w:val="009D25DC"/>
    <w:rsid w:val="009D25E5"/>
    <w:rsid w:val="009D260A"/>
    <w:rsid w:val="009D260E"/>
    <w:rsid w:val="009D2651"/>
    <w:rsid w:val="009D265F"/>
    <w:rsid w:val="009D2670"/>
    <w:rsid w:val="009D267D"/>
    <w:rsid w:val="009D2681"/>
    <w:rsid w:val="009D2699"/>
    <w:rsid w:val="009D26E3"/>
    <w:rsid w:val="009D26EC"/>
    <w:rsid w:val="009D26FE"/>
    <w:rsid w:val="009D2745"/>
    <w:rsid w:val="009D2771"/>
    <w:rsid w:val="009D2797"/>
    <w:rsid w:val="009D27AD"/>
    <w:rsid w:val="009D27B3"/>
    <w:rsid w:val="009D27C3"/>
    <w:rsid w:val="009D27CC"/>
    <w:rsid w:val="009D27E2"/>
    <w:rsid w:val="009D2866"/>
    <w:rsid w:val="009D299F"/>
    <w:rsid w:val="009D29E2"/>
    <w:rsid w:val="009D29E5"/>
    <w:rsid w:val="009D2A05"/>
    <w:rsid w:val="009D2A10"/>
    <w:rsid w:val="009D2A32"/>
    <w:rsid w:val="009D2A58"/>
    <w:rsid w:val="009D2ACD"/>
    <w:rsid w:val="009D2AD3"/>
    <w:rsid w:val="009D2AD7"/>
    <w:rsid w:val="009D2AFE"/>
    <w:rsid w:val="009D2B18"/>
    <w:rsid w:val="009D2B25"/>
    <w:rsid w:val="009D2B4A"/>
    <w:rsid w:val="009D2B7D"/>
    <w:rsid w:val="009D2B8C"/>
    <w:rsid w:val="009D2BAA"/>
    <w:rsid w:val="009D2BC0"/>
    <w:rsid w:val="009D2BCC"/>
    <w:rsid w:val="009D2BE8"/>
    <w:rsid w:val="009D2C03"/>
    <w:rsid w:val="009D2C17"/>
    <w:rsid w:val="009D2C29"/>
    <w:rsid w:val="009D2C31"/>
    <w:rsid w:val="009D2C4D"/>
    <w:rsid w:val="009D2C55"/>
    <w:rsid w:val="009D2CE3"/>
    <w:rsid w:val="009D2CF6"/>
    <w:rsid w:val="009D2D27"/>
    <w:rsid w:val="009D2D48"/>
    <w:rsid w:val="009D2D6C"/>
    <w:rsid w:val="009D2D96"/>
    <w:rsid w:val="009D2DCD"/>
    <w:rsid w:val="009D2E2A"/>
    <w:rsid w:val="009D2E93"/>
    <w:rsid w:val="009D2EA0"/>
    <w:rsid w:val="009D2EB6"/>
    <w:rsid w:val="009D2ED7"/>
    <w:rsid w:val="009D2F58"/>
    <w:rsid w:val="009D2FBF"/>
    <w:rsid w:val="009D3040"/>
    <w:rsid w:val="009D306A"/>
    <w:rsid w:val="009D30A8"/>
    <w:rsid w:val="009D30EE"/>
    <w:rsid w:val="009D3153"/>
    <w:rsid w:val="009D3178"/>
    <w:rsid w:val="009D3182"/>
    <w:rsid w:val="009D3192"/>
    <w:rsid w:val="009D31B4"/>
    <w:rsid w:val="009D31CD"/>
    <w:rsid w:val="009D31D9"/>
    <w:rsid w:val="009D31EF"/>
    <w:rsid w:val="009D3209"/>
    <w:rsid w:val="009D3213"/>
    <w:rsid w:val="009D3250"/>
    <w:rsid w:val="009D325B"/>
    <w:rsid w:val="009D325D"/>
    <w:rsid w:val="009D3266"/>
    <w:rsid w:val="009D3271"/>
    <w:rsid w:val="009D32E2"/>
    <w:rsid w:val="009D3316"/>
    <w:rsid w:val="009D3371"/>
    <w:rsid w:val="009D3389"/>
    <w:rsid w:val="009D338F"/>
    <w:rsid w:val="009D33A7"/>
    <w:rsid w:val="009D33CA"/>
    <w:rsid w:val="009D33F8"/>
    <w:rsid w:val="009D340A"/>
    <w:rsid w:val="009D349D"/>
    <w:rsid w:val="009D34AF"/>
    <w:rsid w:val="009D34CF"/>
    <w:rsid w:val="009D34DA"/>
    <w:rsid w:val="009D34F1"/>
    <w:rsid w:val="009D3519"/>
    <w:rsid w:val="009D3571"/>
    <w:rsid w:val="009D35A0"/>
    <w:rsid w:val="009D35CD"/>
    <w:rsid w:val="009D368C"/>
    <w:rsid w:val="009D3693"/>
    <w:rsid w:val="009D36A3"/>
    <w:rsid w:val="009D36A6"/>
    <w:rsid w:val="009D370B"/>
    <w:rsid w:val="009D373E"/>
    <w:rsid w:val="009D3744"/>
    <w:rsid w:val="009D3754"/>
    <w:rsid w:val="009D3756"/>
    <w:rsid w:val="009D37AD"/>
    <w:rsid w:val="009D37D8"/>
    <w:rsid w:val="009D381B"/>
    <w:rsid w:val="009D384B"/>
    <w:rsid w:val="009D38A3"/>
    <w:rsid w:val="009D38BD"/>
    <w:rsid w:val="009D38CA"/>
    <w:rsid w:val="009D38F3"/>
    <w:rsid w:val="009D3908"/>
    <w:rsid w:val="009D3969"/>
    <w:rsid w:val="009D39CA"/>
    <w:rsid w:val="009D39D7"/>
    <w:rsid w:val="009D39D9"/>
    <w:rsid w:val="009D39F8"/>
    <w:rsid w:val="009D3A0A"/>
    <w:rsid w:val="009D3A1A"/>
    <w:rsid w:val="009D3A2C"/>
    <w:rsid w:val="009D3A71"/>
    <w:rsid w:val="009D3A80"/>
    <w:rsid w:val="009D3A8A"/>
    <w:rsid w:val="009D3A8F"/>
    <w:rsid w:val="009D3AA3"/>
    <w:rsid w:val="009D3AA6"/>
    <w:rsid w:val="009D3B86"/>
    <w:rsid w:val="009D3BBC"/>
    <w:rsid w:val="009D3BFF"/>
    <w:rsid w:val="009D3C14"/>
    <w:rsid w:val="009D3C36"/>
    <w:rsid w:val="009D3C38"/>
    <w:rsid w:val="009D3C3D"/>
    <w:rsid w:val="009D3C4F"/>
    <w:rsid w:val="009D3C85"/>
    <w:rsid w:val="009D3CA9"/>
    <w:rsid w:val="009D3CE9"/>
    <w:rsid w:val="009D3CFA"/>
    <w:rsid w:val="009D3D63"/>
    <w:rsid w:val="009D3D6D"/>
    <w:rsid w:val="009D3D78"/>
    <w:rsid w:val="009D3D86"/>
    <w:rsid w:val="009D3DB8"/>
    <w:rsid w:val="009D3DCB"/>
    <w:rsid w:val="009D3DD2"/>
    <w:rsid w:val="009D3E3F"/>
    <w:rsid w:val="009D3F71"/>
    <w:rsid w:val="009D3F79"/>
    <w:rsid w:val="009D3F89"/>
    <w:rsid w:val="009D3FB1"/>
    <w:rsid w:val="009D3FDF"/>
    <w:rsid w:val="009D3FFD"/>
    <w:rsid w:val="009D402E"/>
    <w:rsid w:val="009D405A"/>
    <w:rsid w:val="009D405B"/>
    <w:rsid w:val="009D4067"/>
    <w:rsid w:val="009D40B0"/>
    <w:rsid w:val="009D40C8"/>
    <w:rsid w:val="009D40CB"/>
    <w:rsid w:val="009D40EF"/>
    <w:rsid w:val="009D4153"/>
    <w:rsid w:val="009D4154"/>
    <w:rsid w:val="009D4170"/>
    <w:rsid w:val="009D418E"/>
    <w:rsid w:val="009D4206"/>
    <w:rsid w:val="009D4235"/>
    <w:rsid w:val="009D4258"/>
    <w:rsid w:val="009D42C5"/>
    <w:rsid w:val="009D4302"/>
    <w:rsid w:val="009D4319"/>
    <w:rsid w:val="009D4365"/>
    <w:rsid w:val="009D4387"/>
    <w:rsid w:val="009D43B1"/>
    <w:rsid w:val="009D43B2"/>
    <w:rsid w:val="009D43DF"/>
    <w:rsid w:val="009D43F5"/>
    <w:rsid w:val="009D440C"/>
    <w:rsid w:val="009D4480"/>
    <w:rsid w:val="009D4486"/>
    <w:rsid w:val="009D4491"/>
    <w:rsid w:val="009D44B0"/>
    <w:rsid w:val="009D44D9"/>
    <w:rsid w:val="009D44E8"/>
    <w:rsid w:val="009D4532"/>
    <w:rsid w:val="009D4591"/>
    <w:rsid w:val="009D45DC"/>
    <w:rsid w:val="009D45FD"/>
    <w:rsid w:val="009D464B"/>
    <w:rsid w:val="009D4684"/>
    <w:rsid w:val="009D46F2"/>
    <w:rsid w:val="009D470A"/>
    <w:rsid w:val="009D4749"/>
    <w:rsid w:val="009D4782"/>
    <w:rsid w:val="009D47C1"/>
    <w:rsid w:val="009D480F"/>
    <w:rsid w:val="009D4863"/>
    <w:rsid w:val="009D486A"/>
    <w:rsid w:val="009D48B2"/>
    <w:rsid w:val="009D48BB"/>
    <w:rsid w:val="009D491B"/>
    <w:rsid w:val="009D4964"/>
    <w:rsid w:val="009D496D"/>
    <w:rsid w:val="009D4A0A"/>
    <w:rsid w:val="009D4A31"/>
    <w:rsid w:val="009D4A52"/>
    <w:rsid w:val="009D4A98"/>
    <w:rsid w:val="009D4AAD"/>
    <w:rsid w:val="009D4ACB"/>
    <w:rsid w:val="009D4AFD"/>
    <w:rsid w:val="009D4B04"/>
    <w:rsid w:val="009D4B1F"/>
    <w:rsid w:val="009D4B34"/>
    <w:rsid w:val="009D4B38"/>
    <w:rsid w:val="009D4B50"/>
    <w:rsid w:val="009D4B61"/>
    <w:rsid w:val="009D4B74"/>
    <w:rsid w:val="009D4B9C"/>
    <w:rsid w:val="009D4BDA"/>
    <w:rsid w:val="009D4BDD"/>
    <w:rsid w:val="009D4BEC"/>
    <w:rsid w:val="009D4C13"/>
    <w:rsid w:val="009D4C50"/>
    <w:rsid w:val="009D4C9C"/>
    <w:rsid w:val="009D4CA9"/>
    <w:rsid w:val="009D4CB3"/>
    <w:rsid w:val="009D4D23"/>
    <w:rsid w:val="009D4D36"/>
    <w:rsid w:val="009D4D40"/>
    <w:rsid w:val="009D4D6A"/>
    <w:rsid w:val="009D4D72"/>
    <w:rsid w:val="009D4D73"/>
    <w:rsid w:val="009D4D74"/>
    <w:rsid w:val="009D4D8F"/>
    <w:rsid w:val="009D4D98"/>
    <w:rsid w:val="009D4DD7"/>
    <w:rsid w:val="009D4E02"/>
    <w:rsid w:val="009D4E9A"/>
    <w:rsid w:val="009D4EC1"/>
    <w:rsid w:val="009D4EFA"/>
    <w:rsid w:val="009D4F79"/>
    <w:rsid w:val="009D4FB7"/>
    <w:rsid w:val="009D4FC6"/>
    <w:rsid w:val="009D4FCA"/>
    <w:rsid w:val="009D4FE0"/>
    <w:rsid w:val="009D4FF3"/>
    <w:rsid w:val="009D5022"/>
    <w:rsid w:val="009D5031"/>
    <w:rsid w:val="009D504C"/>
    <w:rsid w:val="009D505E"/>
    <w:rsid w:val="009D5065"/>
    <w:rsid w:val="009D506F"/>
    <w:rsid w:val="009D50AD"/>
    <w:rsid w:val="009D5129"/>
    <w:rsid w:val="009D5169"/>
    <w:rsid w:val="009D51BC"/>
    <w:rsid w:val="009D522A"/>
    <w:rsid w:val="009D523B"/>
    <w:rsid w:val="009D5297"/>
    <w:rsid w:val="009D529E"/>
    <w:rsid w:val="009D52BF"/>
    <w:rsid w:val="009D52DD"/>
    <w:rsid w:val="009D52F4"/>
    <w:rsid w:val="009D52FB"/>
    <w:rsid w:val="009D5331"/>
    <w:rsid w:val="009D533B"/>
    <w:rsid w:val="009D53A4"/>
    <w:rsid w:val="009D53A9"/>
    <w:rsid w:val="009D53C9"/>
    <w:rsid w:val="009D5404"/>
    <w:rsid w:val="009D544C"/>
    <w:rsid w:val="009D5454"/>
    <w:rsid w:val="009D547B"/>
    <w:rsid w:val="009D54C0"/>
    <w:rsid w:val="009D5509"/>
    <w:rsid w:val="009D5523"/>
    <w:rsid w:val="009D5559"/>
    <w:rsid w:val="009D5594"/>
    <w:rsid w:val="009D55CC"/>
    <w:rsid w:val="009D560F"/>
    <w:rsid w:val="009D562F"/>
    <w:rsid w:val="009D5641"/>
    <w:rsid w:val="009D569B"/>
    <w:rsid w:val="009D56D2"/>
    <w:rsid w:val="009D56D3"/>
    <w:rsid w:val="009D56DA"/>
    <w:rsid w:val="009D572B"/>
    <w:rsid w:val="009D574E"/>
    <w:rsid w:val="009D574F"/>
    <w:rsid w:val="009D5754"/>
    <w:rsid w:val="009D578A"/>
    <w:rsid w:val="009D5802"/>
    <w:rsid w:val="009D5810"/>
    <w:rsid w:val="009D581C"/>
    <w:rsid w:val="009D581F"/>
    <w:rsid w:val="009D5896"/>
    <w:rsid w:val="009D589C"/>
    <w:rsid w:val="009D58BA"/>
    <w:rsid w:val="009D58D4"/>
    <w:rsid w:val="009D58EA"/>
    <w:rsid w:val="009D590F"/>
    <w:rsid w:val="009D5923"/>
    <w:rsid w:val="009D5928"/>
    <w:rsid w:val="009D592B"/>
    <w:rsid w:val="009D592E"/>
    <w:rsid w:val="009D59BF"/>
    <w:rsid w:val="009D59D2"/>
    <w:rsid w:val="009D59DF"/>
    <w:rsid w:val="009D5A10"/>
    <w:rsid w:val="009D5A1C"/>
    <w:rsid w:val="009D5A21"/>
    <w:rsid w:val="009D5A4C"/>
    <w:rsid w:val="009D5A4E"/>
    <w:rsid w:val="009D5A71"/>
    <w:rsid w:val="009D5A7E"/>
    <w:rsid w:val="009D5AF7"/>
    <w:rsid w:val="009D5B0C"/>
    <w:rsid w:val="009D5B64"/>
    <w:rsid w:val="009D5B83"/>
    <w:rsid w:val="009D5BA3"/>
    <w:rsid w:val="009D5BB1"/>
    <w:rsid w:val="009D5BB6"/>
    <w:rsid w:val="009D5BF2"/>
    <w:rsid w:val="009D5C03"/>
    <w:rsid w:val="009D5C26"/>
    <w:rsid w:val="009D5C37"/>
    <w:rsid w:val="009D5C60"/>
    <w:rsid w:val="009D5C81"/>
    <w:rsid w:val="009D5C8D"/>
    <w:rsid w:val="009D5C99"/>
    <w:rsid w:val="009D5CC8"/>
    <w:rsid w:val="009D5CF0"/>
    <w:rsid w:val="009D5D40"/>
    <w:rsid w:val="009D5D70"/>
    <w:rsid w:val="009D5D90"/>
    <w:rsid w:val="009D5D9F"/>
    <w:rsid w:val="009D5DCF"/>
    <w:rsid w:val="009D5E1B"/>
    <w:rsid w:val="009D5E3F"/>
    <w:rsid w:val="009D5E5E"/>
    <w:rsid w:val="009D5E60"/>
    <w:rsid w:val="009D5E8D"/>
    <w:rsid w:val="009D5EA0"/>
    <w:rsid w:val="009D5EE6"/>
    <w:rsid w:val="009D5F18"/>
    <w:rsid w:val="009D5F35"/>
    <w:rsid w:val="009D5F41"/>
    <w:rsid w:val="009D5F66"/>
    <w:rsid w:val="009D5FD7"/>
    <w:rsid w:val="009D5FDD"/>
    <w:rsid w:val="009D6078"/>
    <w:rsid w:val="009D6104"/>
    <w:rsid w:val="009D612B"/>
    <w:rsid w:val="009D6135"/>
    <w:rsid w:val="009D614D"/>
    <w:rsid w:val="009D618B"/>
    <w:rsid w:val="009D61E4"/>
    <w:rsid w:val="009D61ED"/>
    <w:rsid w:val="009D6244"/>
    <w:rsid w:val="009D626C"/>
    <w:rsid w:val="009D62F2"/>
    <w:rsid w:val="009D6314"/>
    <w:rsid w:val="009D6325"/>
    <w:rsid w:val="009D634C"/>
    <w:rsid w:val="009D6355"/>
    <w:rsid w:val="009D635F"/>
    <w:rsid w:val="009D6377"/>
    <w:rsid w:val="009D63A2"/>
    <w:rsid w:val="009D63FB"/>
    <w:rsid w:val="009D640C"/>
    <w:rsid w:val="009D646F"/>
    <w:rsid w:val="009D6494"/>
    <w:rsid w:val="009D6498"/>
    <w:rsid w:val="009D64E6"/>
    <w:rsid w:val="009D6511"/>
    <w:rsid w:val="009D6517"/>
    <w:rsid w:val="009D652A"/>
    <w:rsid w:val="009D6571"/>
    <w:rsid w:val="009D6588"/>
    <w:rsid w:val="009D6597"/>
    <w:rsid w:val="009D65B9"/>
    <w:rsid w:val="009D65E0"/>
    <w:rsid w:val="009D65EF"/>
    <w:rsid w:val="009D660E"/>
    <w:rsid w:val="009D6620"/>
    <w:rsid w:val="009D6651"/>
    <w:rsid w:val="009D6683"/>
    <w:rsid w:val="009D66AE"/>
    <w:rsid w:val="009D66BF"/>
    <w:rsid w:val="009D66E2"/>
    <w:rsid w:val="009D670A"/>
    <w:rsid w:val="009D674D"/>
    <w:rsid w:val="009D675C"/>
    <w:rsid w:val="009D6790"/>
    <w:rsid w:val="009D67AE"/>
    <w:rsid w:val="009D67D6"/>
    <w:rsid w:val="009D6808"/>
    <w:rsid w:val="009D680A"/>
    <w:rsid w:val="009D680E"/>
    <w:rsid w:val="009D68B5"/>
    <w:rsid w:val="009D68FE"/>
    <w:rsid w:val="009D690D"/>
    <w:rsid w:val="009D6915"/>
    <w:rsid w:val="009D693B"/>
    <w:rsid w:val="009D698B"/>
    <w:rsid w:val="009D69A1"/>
    <w:rsid w:val="009D69A9"/>
    <w:rsid w:val="009D69DF"/>
    <w:rsid w:val="009D6A06"/>
    <w:rsid w:val="009D6A11"/>
    <w:rsid w:val="009D6A18"/>
    <w:rsid w:val="009D6A35"/>
    <w:rsid w:val="009D6A76"/>
    <w:rsid w:val="009D6A83"/>
    <w:rsid w:val="009D6ACE"/>
    <w:rsid w:val="009D6AD5"/>
    <w:rsid w:val="009D6AE2"/>
    <w:rsid w:val="009D6AFB"/>
    <w:rsid w:val="009D6AFE"/>
    <w:rsid w:val="009D6B09"/>
    <w:rsid w:val="009D6B1A"/>
    <w:rsid w:val="009D6B33"/>
    <w:rsid w:val="009D6BAE"/>
    <w:rsid w:val="009D6BBC"/>
    <w:rsid w:val="009D6BD2"/>
    <w:rsid w:val="009D6BD6"/>
    <w:rsid w:val="009D6BDE"/>
    <w:rsid w:val="009D6C10"/>
    <w:rsid w:val="009D6C54"/>
    <w:rsid w:val="009D6C8E"/>
    <w:rsid w:val="009D6CA8"/>
    <w:rsid w:val="009D6CAE"/>
    <w:rsid w:val="009D6CB7"/>
    <w:rsid w:val="009D6CB8"/>
    <w:rsid w:val="009D6CFC"/>
    <w:rsid w:val="009D6D55"/>
    <w:rsid w:val="009D6D5B"/>
    <w:rsid w:val="009D6D69"/>
    <w:rsid w:val="009D6D85"/>
    <w:rsid w:val="009D6DA6"/>
    <w:rsid w:val="009D6DA8"/>
    <w:rsid w:val="009D6DCB"/>
    <w:rsid w:val="009D6DD6"/>
    <w:rsid w:val="009D6DDD"/>
    <w:rsid w:val="009D6E1B"/>
    <w:rsid w:val="009D6E6E"/>
    <w:rsid w:val="009D6EAC"/>
    <w:rsid w:val="009D6EB0"/>
    <w:rsid w:val="009D6EB3"/>
    <w:rsid w:val="009D6EBD"/>
    <w:rsid w:val="009D6EC7"/>
    <w:rsid w:val="009D6ED3"/>
    <w:rsid w:val="009D6F38"/>
    <w:rsid w:val="009D6F4E"/>
    <w:rsid w:val="009D6F98"/>
    <w:rsid w:val="009D6F9A"/>
    <w:rsid w:val="009D6F9D"/>
    <w:rsid w:val="009D6FAD"/>
    <w:rsid w:val="009D6FC3"/>
    <w:rsid w:val="009D704A"/>
    <w:rsid w:val="009D70D9"/>
    <w:rsid w:val="009D710F"/>
    <w:rsid w:val="009D7118"/>
    <w:rsid w:val="009D711C"/>
    <w:rsid w:val="009D713D"/>
    <w:rsid w:val="009D7143"/>
    <w:rsid w:val="009D7148"/>
    <w:rsid w:val="009D7164"/>
    <w:rsid w:val="009D7233"/>
    <w:rsid w:val="009D7257"/>
    <w:rsid w:val="009D72C9"/>
    <w:rsid w:val="009D7301"/>
    <w:rsid w:val="009D7326"/>
    <w:rsid w:val="009D733F"/>
    <w:rsid w:val="009D739A"/>
    <w:rsid w:val="009D73C1"/>
    <w:rsid w:val="009D73C2"/>
    <w:rsid w:val="009D73F5"/>
    <w:rsid w:val="009D7410"/>
    <w:rsid w:val="009D743E"/>
    <w:rsid w:val="009D7459"/>
    <w:rsid w:val="009D749C"/>
    <w:rsid w:val="009D752B"/>
    <w:rsid w:val="009D7558"/>
    <w:rsid w:val="009D75B4"/>
    <w:rsid w:val="009D75E0"/>
    <w:rsid w:val="009D75FA"/>
    <w:rsid w:val="009D7636"/>
    <w:rsid w:val="009D7672"/>
    <w:rsid w:val="009D7677"/>
    <w:rsid w:val="009D767C"/>
    <w:rsid w:val="009D76B4"/>
    <w:rsid w:val="009D76D8"/>
    <w:rsid w:val="009D76EF"/>
    <w:rsid w:val="009D7701"/>
    <w:rsid w:val="009D770D"/>
    <w:rsid w:val="009D7723"/>
    <w:rsid w:val="009D7778"/>
    <w:rsid w:val="009D7814"/>
    <w:rsid w:val="009D7830"/>
    <w:rsid w:val="009D7842"/>
    <w:rsid w:val="009D7870"/>
    <w:rsid w:val="009D7876"/>
    <w:rsid w:val="009D78B2"/>
    <w:rsid w:val="009D78F6"/>
    <w:rsid w:val="009D78FE"/>
    <w:rsid w:val="009D7911"/>
    <w:rsid w:val="009D791D"/>
    <w:rsid w:val="009D7932"/>
    <w:rsid w:val="009D794F"/>
    <w:rsid w:val="009D7979"/>
    <w:rsid w:val="009D797B"/>
    <w:rsid w:val="009D79B5"/>
    <w:rsid w:val="009D79D0"/>
    <w:rsid w:val="009D79F7"/>
    <w:rsid w:val="009D79FC"/>
    <w:rsid w:val="009D7A0C"/>
    <w:rsid w:val="009D7A3C"/>
    <w:rsid w:val="009D7A46"/>
    <w:rsid w:val="009D7A65"/>
    <w:rsid w:val="009D7A6A"/>
    <w:rsid w:val="009D7AD7"/>
    <w:rsid w:val="009D7B28"/>
    <w:rsid w:val="009D7B3F"/>
    <w:rsid w:val="009D7B56"/>
    <w:rsid w:val="009D7B8F"/>
    <w:rsid w:val="009D7BB2"/>
    <w:rsid w:val="009D7BD8"/>
    <w:rsid w:val="009D7BE6"/>
    <w:rsid w:val="009D7C02"/>
    <w:rsid w:val="009D7C28"/>
    <w:rsid w:val="009D7C54"/>
    <w:rsid w:val="009D7C68"/>
    <w:rsid w:val="009D7C6B"/>
    <w:rsid w:val="009D7C74"/>
    <w:rsid w:val="009D7CAE"/>
    <w:rsid w:val="009D7CDA"/>
    <w:rsid w:val="009D7CF6"/>
    <w:rsid w:val="009D7D54"/>
    <w:rsid w:val="009D7D63"/>
    <w:rsid w:val="009D7D74"/>
    <w:rsid w:val="009D7D9A"/>
    <w:rsid w:val="009D7DBE"/>
    <w:rsid w:val="009D7E26"/>
    <w:rsid w:val="009D7E56"/>
    <w:rsid w:val="009D7E5F"/>
    <w:rsid w:val="009D7E82"/>
    <w:rsid w:val="009D7E92"/>
    <w:rsid w:val="009D7EAF"/>
    <w:rsid w:val="009D7EBF"/>
    <w:rsid w:val="009D7EC9"/>
    <w:rsid w:val="009D7F0B"/>
    <w:rsid w:val="009D7F14"/>
    <w:rsid w:val="009D7F31"/>
    <w:rsid w:val="009D7F5A"/>
    <w:rsid w:val="009D7F61"/>
    <w:rsid w:val="009D7F68"/>
    <w:rsid w:val="009D7F83"/>
    <w:rsid w:val="009D7F86"/>
    <w:rsid w:val="009D7FCB"/>
    <w:rsid w:val="009D7FCF"/>
    <w:rsid w:val="009D7FF4"/>
    <w:rsid w:val="009E0038"/>
    <w:rsid w:val="009E0075"/>
    <w:rsid w:val="009E00CA"/>
    <w:rsid w:val="009E0135"/>
    <w:rsid w:val="009E0178"/>
    <w:rsid w:val="009E0180"/>
    <w:rsid w:val="009E01A7"/>
    <w:rsid w:val="009E01A8"/>
    <w:rsid w:val="009E01B6"/>
    <w:rsid w:val="009E01BB"/>
    <w:rsid w:val="009E01E2"/>
    <w:rsid w:val="009E029B"/>
    <w:rsid w:val="009E0309"/>
    <w:rsid w:val="009E0314"/>
    <w:rsid w:val="009E0357"/>
    <w:rsid w:val="009E037D"/>
    <w:rsid w:val="009E038F"/>
    <w:rsid w:val="009E03EC"/>
    <w:rsid w:val="009E0414"/>
    <w:rsid w:val="009E042D"/>
    <w:rsid w:val="009E043A"/>
    <w:rsid w:val="009E0451"/>
    <w:rsid w:val="009E0464"/>
    <w:rsid w:val="009E04D4"/>
    <w:rsid w:val="009E054D"/>
    <w:rsid w:val="009E0589"/>
    <w:rsid w:val="009E05CA"/>
    <w:rsid w:val="009E05F7"/>
    <w:rsid w:val="009E0607"/>
    <w:rsid w:val="009E0638"/>
    <w:rsid w:val="009E06F1"/>
    <w:rsid w:val="009E0717"/>
    <w:rsid w:val="009E0741"/>
    <w:rsid w:val="009E074E"/>
    <w:rsid w:val="009E0797"/>
    <w:rsid w:val="009E07D5"/>
    <w:rsid w:val="009E07E3"/>
    <w:rsid w:val="009E07F1"/>
    <w:rsid w:val="009E07F6"/>
    <w:rsid w:val="009E0813"/>
    <w:rsid w:val="009E081B"/>
    <w:rsid w:val="009E0861"/>
    <w:rsid w:val="009E0866"/>
    <w:rsid w:val="009E086E"/>
    <w:rsid w:val="009E08E0"/>
    <w:rsid w:val="009E092C"/>
    <w:rsid w:val="009E0943"/>
    <w:rsid w:val="009E0949"/>
    <w:rsid w:val="009E0963"/>
    <w:rsid w:val="009E09EA"/>
    <w:rsid w:val="009E0A36"/>
    <w:rsid w:val="009E0A5B"/>
    <w:rsid w:val="009E0A6C"/>
    <w:rsid w:val="009E0AD0"/>
    <w:rsid w:val="009E0B26"/>
    <w:rsid w:val="009E0B45"/>
    <w:rsid w:val="009E0B58"/>
    <w:rsid w:val="009E0B89"/>
    <w:rsid w:val="009E0B9C"/>
    <w:rsid w:val="009E0BAD"/>
    <w:rsid w:val="009E0BC2"/>
    <w:rsid w:val="009E0BC6"/>
    <w:rsid w:val="009E0CBE"/>
    <w:rsid w:val="009E0CCA"/>
    <w:rsid w:val="009E0CCD"/>
    <w:rsid w:val="009E0CE1"/>
    <w:rsid w:val="009E0D22"/>
    <w:rsid w:val="009E0D61"/>
    <w:rsid w:val="009E0D67"/>
    <w:rsid w:val="009E0D9B"/>
    <w:rsid w:val="009E0DD5"/>
    <w:rsid w:val="009E0DF6"/>
    <w:rsid w:val="009E0E0E"/>
    <w:rsid w:val="009E0E44"/>
    <w:rsid w:val="009E0E8B"/>
    <w:rsid w:val="009E0EE4"/>
    <w:rsid w:val="009E0EE6"/>
    <w:rsid w:val="009E0F43"/>
    <w:rsid w:val="009E0F67"/>
    <w:rsid w:val="009E0F90"/>
    <w:rsid w:val="009E0FAB"/>
    <w:rsid w:val="009E0FB6"/>
    <w:rsid w:val="009E0FCE"/>
    <w:rsid w:val="009E0FD0"/>
    <w:rsid w:val="009E0FE8"/>
    <w:rsid w:val="009E1012"/>
    <w:rsid w:val="009E102D"/>
    <w:rsid w:val="009E1030"/>
    <w:rsid w:val="009E10AC"/>
    <w:rsid w:val="009E10AE"/>
    <w:rsid w:val="009E10C2"/>
    <w:rsid w:val="009E10CC"/>
    <w:rsid w:val="009E1150"/>
    <w:rsid w:val="009E1154"/>
    <w:rsid w:val="009E115D"/>
    <w:rsid w:val="009E1161"/>
    <w:rsid w:val="009E1174"/>
    <w:rsid w:val="009E1175"/>
    <w:rsid w:val="009E1178"/>
    <w:rsid w:val="009E117D"/>
    <w:rsid w:val="009E120C"/>
    <w:rsid w:val="009E1228"/>
    <w:rsid w:val="009E122A"/>
    <w:rsid w:val="009E125D"/>
    <w:rsid w:val="009E1295"/>
    <w:rsid w:val="009E12D9"/>
    <w:rsid w:val="009E1327"/>
    <w:rsid w:val="009E137F"/>
    <w:rsid w:val="009E1393"/>
    <w:rsid w:val="009E13A2"/>
    <w:rsid w:val="009E13C6"/>
    <w:rsid w:val="009E13CB"/>
    <w:rsid w:val="009E13E5"/>
    <w:rsid w:val="009E142B"/>
    <w:rsid w:val="009E1440"/>
    <w:rsid w:val="009E1441"/>
    <w:rsid w:val="009E1473"/>
    <w:rsid w:val="009E1486"/>
    <w:rsid w:val="009E1492"/>
    <w:rsid w:val="009E14C1"/>
    <w:rsid w:val="009E151D"/>
    <w:rsid w:val="009E1524"/>
    <w:rsid w:val="009E1551"/>
    <w:rsid w:val="009E155F"/>
    <w:rsid w:val="009E1580"/>
    <w:rsid w:val="009E158E"/>
    <w:rsid w:val="009E159E"/>
    <w:rsid w:val="009E15C3"/>
    <w:rsid w:val="009E1602"/>
    <w:rsid w:val="009E1622"/>
    <w:rsid w:val="009E1630"/>
    <w:rsid w:val="009E1664"/>
    <w:rsid w:val="009E16B4"/>
    <w:rsid w:val="009E16C9"/>
    <w:rsid w:val="009E16E3"/>
    <w:rsid w:val="009E1785"/>
    <w:rsid w:val="009E18BC"/>
    <w:rsid w:val="009E18DD"/>
    <w:rsid w:val="009E1917"/>
    <w:rsid w:val="009E191F"/>
    <w:rsid w:val="009E194B"/>
    <w:rsid w:val="009E1954"/>
    <w:rsid w:val="009E197E"/>
    <w:rsid w:val="009E1988"/>
    <w:rsid w:val="009E19AA"/>
    <w:rsid w:val="009E19D4"/>
    <w:rsid w:val="009E1A62"/>
    <w:rsid w:val="009E1A69"/>
    <w:rsid w:val="009E1A71"/>
    <w:rsid w:val="009E1A83"/>
    <w:rsid w:val="009E1AA8"/>
    <w:rsid w:val="009E1AC4"/>
    <w:rsid w:val="009E1AFE"/>
    <w:rsid w:val="009E1B71"/>
    <w:rsid w:val="009E1B74"/>
    <w:rsid w:val="009E1B91"/>
    <w:rsid w:val="009E1BDC"/>
    <w:rsid w:val="009E1C0F"/>
    <w:rsid w:val="009E1C30"/>
    <w:rsid w:val="009E1C48"/>
    <w:rsid w:val="009E1C6C"/>
    <w:rsid w:val="009E1C73"/>
    <w:rsid w:val="009E1C7B"/>
    <w:rsid w:val="009E1C86"/>
    <w:rsid w:val="009E1C9B"/>
    <w:rsid w:val="009E1CAB"/>
    <w:rsid w:val="009E1CC6"/>
    <w:rsid w:val="009E1CD0"/>
    <w:rsid w:val="009E1CED"/>
    <w:rsid w:val="009E1D52"/>
    <w:rsid w:val="009E1D69"/>
    <w:rsid w:val="009E1DC1"/>
    <w:rsid w:val="009E1DC5"/>
    <w:rsid w:val="009E1E39"/>
    <w:rsid w:val="009E1EEF"/>
    <w:rsid w:val="009E1F40"/>
    <w:rsid w:val="009E1F4E"/>
    <w:rsid w:val="009E1F61"/>
    <w:rsid w:val="009E1FCF"/>
    <w:rsid w:val="009E1FD3"/>
    <w:rsid w:val="009E2064"/>
    <w:rsid w:val="009E2086"/>
    <w:rsid w:val="009E2094"/>
    <w:rsid w:val="009E20A4"/>
    <w:rsid w:val="009E20D5"/>
    <w:rsid w:val="009E20D6"/>
    <w:rsid w:val="009E20FE"/>
    <w:rsid w:val="009E2144"/>
    <w:rsid w:val="009E217F"/>
    <w:rsid w:val="009E21CC"/>
    <w:rsid w:val="009E21F5"/>
    <w:rsid w:val="009E21FB"/>
    <w:rsid w:val="009E220C"/>
    <w:rsid w:val="009E220F"/>
    <w:rsid w:val="009E223A"/>
    <w:rsid w:val="009E223D"/>
    <w:rsid w:val="009E2292"/>
    <w:rsid w:val="009E22A1"/>
    <w:rsid w:val="009E22F7"/>
    <w:rsid w:val="009E230B"/>
    <w:rsid w:val="009E2321"/>
    <w:rsid w:val="009E2343"/>
    <w:rsid w:val="009E237D"/>
    <w:rsid w:val="009E239C"/>
    <w:rsid w:val="009E240A"/>
    <w:rsid w:val="009E244D"/>
    <w:rsid w:val="009E2474"/>
    <w:rsid w:val="009E248D"/>
    <w:rsid w:val="009E248F"/>
    <w:rsid w:val="009E2552"/>
    <w:rsid w:val="009E2595"/>
    <w:rsid w:val="009E25E9"/>
    <w:rsid w:val="009E264F"/>
    <w:rsid w:val="009E2683"/>
    <w:rsid w:val="009E2687"/>
    <w:rsid w:val="009E26AB"/>
    <w:rsid w:val="009E26B3"/>
    <w:rsid w:val="009E26D4"/>
    <w:rsid w:val="009E26FB"/>
    <w:rsid w:val="009E2702"/>
    <w:rsid w:val="009E2753"/>
    <w:rsid w:val="009E278C"/>
    <w:rsid w:val="009E27D9"/>
    <w:rsid w:val="009E27E3"/>
    <w:rsid w:val="009E2801"/>
    <w:rsid w:val="009E2864"/>
    <w:rsid w:val="009E2876"/>
    <w:rsid w:val="009E2888"/>
    <w:rsid w:val="009E28B4"/>
    <w:rsid w:val="009E28C0"/>
    <w:rsid w:val="009E293C"/>
    <w:rsid w:val="009E297E"/>
    <w:rsid w:val="009E2980"/>
    <w:rsid w:val="009E2985"/>
    <w:rsid w:val="009E298A"/>
    <w:rsid w:val="009E299B"/>
    <w:rsid w:val="009E29B9"/>
    <w:rsid w:val="009E29C3"/>
    <w:rsid w:val="009E29E5"/>
    <w:rsid w:val="009E29E6"/>
    <w:rsid w:val="009E2A0E"/>
    <w:rsid w:val="009E2A4D"/>
    <w:rsid w:val="009E2A54"/>
    <w:rsid w:val="009E2A5F"/>
    <w:rsid w:val="009E2A86"/>
    <w:rsid w:val="009E2AB9"/>
    <w:rsid w:val="009E2AEF"/>
    <w:rsid w:val="009E2B14"/>
    <w:rsid w:val="009E2B18"/>
    <w:rsid w:val="009E2B6D"/>
    <w:rsid w:val="009E2B8F"/>
    <w:rsid w:val="009E2B98"/>
    <w:rsid w:val="009E2BD7"/>
    <w:rsid w:val="009E2BE9"/>
    <w:rsid w:val="009E2C0A"/>
    <w:rsid w:val="009E2C31"/>
    <w:rsid w:val="009E2C32"/>
    <w:rsid w:val="009E2C5A"/>
    <w:rsid w:val="009E2C82"/>
    <w:rsid w:val="009E2CDF"/>
    <w:rsid w:val="009E2D25"/>
    <w:rsid w:val="009E2D5D"/>
    <w:rsid w:val="009E2D86"/>
    <w:rsid w:val="009E2D97"/>
    <w:rsid w:val="009E2DAE"/>
    <w:rsid w:val="009E2DBD"/>
    <w:rsid w:val="009E2DBF"/>
    <w:rsid w:val="009E2DD8"/>
    <w:rsid w:val="009E2DE6"/>
    <w:rsid w:val="009E2DFC"/>
    <w:rsid w:val="009E2E38"/>
    <w:rsid w:val="009E2E3C"/>
    <w:rsid w:val="009E2E50"/>
    <w:rsid w:val="009E2E6C"/>
    <w:rsid w:val="009E2E8C"/>
    <w:rsid w:val="009E2E95"/>
    <w:rsid w:val="009E2EA1"/>
    <w:rsid w:val="009E2EA2"/>
    <w:rsid w:val="009E2ED7"/>
    <w:rsid w:val="009E2F29"/>
    <w:rsid w:val="009E2F38"/>
    <w:rsid w:val="009E2F3C"/>
    <w:rsid w:val="009E2F72"/>
    <w:rsid w:val="009E2F87"/>
    <w:rsid w:val="009E2FA7"/>
    <w:rsid w:val="009E2FE8"/>
    <w:rsid w:val="009E3010"/>
    <w:rsid w:val="009E303C"/>
    <w:rsid w:val="009E30B4"/>
    <w:rsid w:val="009E30B5"/>
    <w:rsid w:val="009E3124"/>
    <w:rsid w:val="009E31A6"/>
    <w:rsid w:val="009E31C5"/>
    <w:rsid w:val="009E3207"/>
    <w:rsid w:val="009E321E"/>
    <w:rsid w:val="009E3228"/>
    <w:rsid w:val="009E3234"/>
    <w:rsid w:val="009E323F"/>
    <w:rsid w:val="009E3255"/>
    <w:rsid w:val="009E3263"/>
    <w:rsid w:val="009E3272"/>
    <w:rsid w:val="009E329E"/>
    <w:rsid w:val="009E32C7"/>
    <w:rsid w:val="009E32DA"/>
    <w:rsid w:val="009E32E1"/>
    <w:rsid w:val="009E3350"/>
    <w:rsid w:val="009E3356"/>
    <w:rsid w:val="009E336A"/>
    <w:rsid w:val="009E337A"/>
    <w:rsid w:val="009E3394"/>
    <w:rsid w:val="009E339F"/>
    <w:rsid w:val="009E33C6"/>
    <w:rsid w:val="009E3409"/>
    <w:rsid w:val="009E3411"/>
    <w:rsid w:val="009E342C"/>
    <w:rsid w:val="009E3448"/>
    <w:rsid w:val="009E3494"/>
    <w:rsid w:val="009E34CA"/>
    <w:rsid w:val="009E34D6"/>
    <w:rsid w:val="009E3513"/>
    <w:rsid w:val="009E3547"/>
    <w:rsid w:val="009E357F"/>
    <w:rsid w:val="009E3593"/>
    <w:rsid w:val="009E35AA"/>
    <w:rsid w:val="009E35F6"/>
    <w:rsid w:val="009E3665"/>
    <w:rsid w:val="009E369A"/>
    <w:rsid w:val="009E36B2"/>
    <w:rsid w:val="009E36D8"/>
    <w:rsid w:val="009E36F5"/>
    <w:rsid w:val="009E3711"/>
    <w:rsid w:val="009E374D"/>
    <w:rsid w:val="009E376F"/>
    <w:rsid w:val="009E3776"/>
    <w:rsid w:val="009E3779"/>
    <w:rsid w:val="009E3791"/>
    <w:rsid w:val="009E37A8"/>
    <w:rsid w:val="009E37E5"/>
    <w:rsid w:val="009E3801"/>
    <w:rsid w:val="009E386A"/>
    <w:rsid w:val="009E3878"/>
    <w:rsid w:val="009E3979"/>
    <w:rsid w:val="009E3988"/>
    <w:rsid w:val="009E3A04"/>
    <w:rsid w:val="009E3A35"/>
    <w:rsid w:val="009E3B0E"/>
    <w:rsid w:val="009E3B19"/>
    <w:rsid w:val="009E3B23"/>
    <w:rsid w:val="009E3B52"/>
    <w:rsid w:val="009E3B64"/>
    <w:rsid w:val="009E3B9C"/>
    <w:rsid w:val="009E3BE0"/>
    <w:rsid w:val="009E3BFA"/>
    <w:rsid w:val="009E3C4B"/>
    <w:rsid w:val="009E3C5B"/>
    <w:rsid w:val="009E3C6D"/>
    <w:rsid w:val="009E3C7B"/>
    <w:rsid w:val="009E3CDB"/>
    <w:rsid w:val="009E3CDC"/>
    <w:rsid w:val="009E3CF1"/>
    <w:rsid w:val="009E3D1D"/>
    <w:rsid w:val="009E3D3F"/>
    <w:rsid w:val="009E3D50"/>
    <w:rsid w:val="009E3D6C"/>
    <w:rsid w:val="009E3D6D"/>
    <w:rsid w:val="009E3D79"/>
    <w:rsid w:val="009E3D8A"/>
    <w:rsid w:val="009E3D9E"/>
    <w:rsid w:val="009E3DA2"/>
    <w:rsid w:val="009E3DE8"/>
    <w:rsid w:val="009E3E02"/>
    <w:rsid w:val="009E3E0E"/>
    <w:rsid w:val="009E3E1E"/>
    <w:rsid w:val="009E3E38"/>
    <w:rsid w:val="009E3E39"/>
    <w:rsid w:val="009E3E6B"/>
    <w:rsid w:val="009E3E6D"/>
    <w:rsid w:val="009E3EE3"/>
    <w:rsid w:val="009E3EE6"/>
    <w:rsid w:val="009E3F28"/>
    <w:rsid w:val="009E3F3C"/>
    <w:rsid w:val="009E3F45"/>
    <w:rsid w:val="009E3F4E"/>
    <w:rsid w:val="009E3F5A"/>
    <w:rsid w:val="009E3F70"/>
    <w:rsid w:val="009E3FDE"/>
    <w:rsid w:val="009E3FF4"/>
    <w:rsid w:val="009E4011"/>
    <w:rsid w:val="009E404E"/>
    <w:rsid w:val="009E40C0"/>
    <w:rsid w:val="009E4114"/>
    <w:rsid w:val="009E419A"/>
    <w:rsid w:val="009E41C4"/>
    <w:rsid w:val="009E421B"/>
    <w:rsid w:val="009E426D"/>
    <w:rsid w:val="009E4285"/>
    <w:rsid w:val="009E4287"/>
    <w:rsid w:val="009E4291"/>
    <w:rsid w:val="009E42BD"/>
    <w:rsid w:val="009E42E1"/>
    <w:rsid w:val="009E42E7"/>
    <w:rsid w:val="009E42EF"/>
    <w:rsid w:val="009E4319"/>
    <w:rsid w:val="009E4321"/>
    <w:rsid w:val="009E4333"/>
    <w:rsid w:val="009E4356"/>
    <w:rsid w:val="009E4370"/>
    <w:rsid w:val="009E4372"/>
    <w:rsid w:val="009E4396"/>
    <w:rsid w:val="009E4399"/>
    <w:rsid w:val="009E439A"/>
    <w:rsid w:val="009E43A7"/>
    <w:rsid w:val="009E43D8"/>
    <w:rsid w:val="009E4415"/>
    <w:rsid w:val="009E4444"/>
    <w:rsid w:val="009E4451"/>
    <w:rsid w:val="009E4485"/>
    <w:rsid w:val="009E44E7"/>
    <w:rsid w:val="009E44F8"/>
    <w:rsid w:val="009E4507"/>
    <w:rsid w:val="009E4522"/>
    <w:rsid w:val="009E4524"/>
    <w:rsid w:val="009E4571"/>
    <w:rsid w:val="009E457A"/>
    <w:rsid w:val="009E45BE"/>
    <w:rsid w:val="009E45C8"/>
    <w:rsid w:val="009E45FA"/>
    <w:rsid w:val="009E461A"/>
    <w:rsid w:val="009E466D"/>
    <w:rsid w:val="009E466E"/>
    <w:rsid w:val="009E4688"/>
    <w:rsid w:val="009E46FF"/>
    <w:rsid w:val="009E471A"/>
    <w:rsid w:val="009E473A"/>
    <w:rsid w:val="009E473C"/>
    <w:rsid w:val="009E47DC"/>
    <w:rsid w:val="009E4804"/>
    <w:rsid w:val="009E481E"/>
    <w:rsid w:val="009E484F"/>
    <w:rsid w:val="009E48B0"/>
    <w:rsid w:val="009E48B1"/>
    <w:rsid w:val="009E48F8"/>
    <w:rsid w:val="009E4915"/>
    <w:rsid w:val="009E4961"/>
    <w:rsid w:val="009E49A7"/>
    <w:rsid w:val="009E49A8"/>
    <w:rsid w:val="009E49AA"/>
    <w:rsid w:val="009E49BE"/>
    <w:rsid w:val="009E49CD"/>
    <w:rsid w:val="009E49FA"/>
    <w:rsid w:val="009E4A3F"/>
    <w:rsid w:val="009E4A8B"/>
    <w:rsid w:val="009E4B03"/>
    <w:rsid w:val="009E4B27"/>
    <w:rsid w:val="009E4B32"/>
    <w:rsid w:val="009E4B4C"/>
    <w:rsid w:val="009E4B6B"/>
    <w:rsid w:val="009E4BCD"/>
    <w:rsid w:val="009E4BD0"/>
    <w:rsid w:val="009E4BFC"/>
    <w:rsid w:val="009E4C4C"/>
    <w:rsid w:val="009E4C68"/>
    <w:rsid w:val="009E4CB6"/>
    <w:rsid w:val="009E4CD3"/>
    <w:rsid w:val="009E4CF9"/>
    <w:rsid w:val="009E4D0C"/>
    <w:rsid w:val="009E4D0F"/>
    <w:rsid w:val="009E4D93"/>
    <w:rsid w:val="009E4DAC"/>
    <w:rsid w:val="009E4DE8"/>
    <w:rsid w:val="009E4E4E"/>
    <w:rsid w:val="009E4E62"/>
    <w:rsid w:val="009E4E70"/>
    <w:rsid w:val="009E4E73"/>
    <w:rsid w:val="009E4E80"/>
    <w:rsid w:val="009E4E88"/>
    <w:rsid w:val="009E4EB5"/>
    <w:rsid w:val="009E4EB6"/>
    <w:rsid w:val="009E4F03"/>
    <w:rsid w:val="009E4F13"/>
    <w:rsid w:val="009E4F7A"/>
    <w:rsid w:val="009E4F83"/>
    <w:rsid w:val="009E4FB9"/>
    <w:rsid w:val="009E4FD7"/>
    <w:rsid w:val="009E4FFD"/>
    <w:rsid w:val="009E5003"/>
    <w:rsid w:val="009E5014"/>
    <w:rsid w:val="009E5024"/>
    <w:rsid w:val="009E5084"/>
    <w:rsid w:val="009E5098"/>
    <w:rsid w:val="009E509B"/>
    <w:rsid w:val="009E50E0"/>
    <w:rsid w:val="009E5113"/>
    <w:rsid w:val="009E5121"/>
    <w:rsid w:val="009E5129"/>
    <w:rsid w:val="009E5185"/>
    <w:rsid w:val="009E51A6"/>
    <w:rsid w:val="009E51AE"/>
    <w:rsid w:val="009E51CE"/>
    <w:rsid w:val="009E51F0"/>
    <w:rsid w:val="009E51FB"/>
    <w:rsid w:val="009E5205"/>
    <w:rsid w:val="009E523B"/>
    <w:rsid w:val="009E5270"/>
    <w:rsid w:val="009E52C8"/>
    <w:rsid w:val="009E52D1"/>
    <w:rsid w:val="009E52E0"/>
    <w:rsid w:val="009E534B"/>
    <w:rsid w:val="009E5385"/>
    <w:rsid w:val="009E538B"/>
    <w:rsid w:val="009E5405"/>
    <w:rsid w:val="009E5440"/>
    <w:rsid w:val="009E5454"/>
    <w:rsid w:val="009E54AE"/>
    <w:rsid w:val="009E54C0"/>
    <w:rsid w:val="009E54CD"/>
    <w:rsid w:val="009E54FD"/>
    <w:rsid w:val="009E5574"/>
    <w:rsid w:val="009E5576"/>
    <w:rsid w:val="009E5598"/>
    <w:rsid w:val="009E55BC"/>
    <w:rsid w:val="009E55DB"/>
    <w:rsid w:val="009E55E0"/>
    <w:rsid w:val="009E55E3"/>
    <w:rsid w:val="009E55E6"/>
    <w:rsid w:val="009E5603"/>
    <w:rsid w:val="009E5639"/>
    <w:rsid w:val="009E5690"/>
    <w:rsid w:val="009E569E"/>
    <w:rsid w:val="009E56BF"/>
    <w:rsid w:val="009E56D4"/>
    <w:rsid w:val="009E56D9"/>
    <w:rsid w:val="009E571B"/>
    <w:rsid w:val="009E572F"/>
    <w:rsid w:val="009E5779"/>
    <w:rsid w:val="009E577B"/>
    <w:rsid w:val="009E5785"/>
    <w:rsid w:val="009E5792"/>
    <w:rsid w:val="009E579B"/>
    <w:rsid w:val="009E57A8"/>
    <w:rsid w:val="009E57AD"/>
    <w:rsid w:val="009E57C1"/>
    <w:rsid w:val="009E5806"/>
    <w:rsid w:val="009E587C"/>
    <w:rsid w:val="009E58E2"/>
    <w:rsid w:val="009E5912"/>
    <w:rsid w:val="009E595C"/>
    <w:rsid w:val="009E599E"/>
    <w:rsid w:val="009E5A19"/>
    <w:rsid w:val="009E5A2A"/>
    <w:rsid w:val="009E5A2B"/>
    <w:rsid w:val="009E5A37"/>
    <w:rsid w:val="009E5A55"/>
    <w:rsid w:val="009E5A68"/>
    <w:rsid w:val="009E5A8B"/>
    <w:rsid w:val="009E5B3F"/>
    <w:rsid w:val="009E5B46"/>
    <w:rsid w:val="009E5B51"/>
    <w:rsid w:val="009E5B5A"/>
    <w:rsid w:val="009E5B6B"/>
    <w:rsid w:val="009E5B7E"/>
    <w:rsid w:val="009E5BD8"/>
    <w:rsid w:val="009E5C13"/>
    <w:rsid w:val="009E5C4F"/>
    <w:rsid w:val="009E5C85"/>
    <w:rsid w:val="009E5C93"/>
    <w:rsid w:val="009E5D04"/>
    <w:rsid w:val="009E5D64"/>
    <w:rsid w:val="009E5D83"/>
    <w:rsid w:val="009E5D9C"/>
    <w:rsid w:val="009E5DB3"/>
    <w:rsid w:val="009E5DB7"/>
    <w:rsid w:val="009E5DBE"/>
    <w:rsid w:val="009E5DF2"/>
    <w:rsid w:val="009E5E55"/>
    <w:rsid w:val="009E5E91"/>
    <w:rsid w:val="009E5E96"/>
    <w:rsid w:val="009E5E9B"/>
    <w:rsid w:val="009E5EAE"/>
    <w:rsid w:val="009E5EFF"/>
    <w:rsid w:val="009E5F2B"/>
    <w:rsid w:val="009E5F40"/>
    <w:rsid w:val="009E5FCA"/>
    <w:rsid w:val="009E5FF4"/>
    <w:rsid w:val="009E602A"/>
    <w:rsid w:val="009E602D"/>
    <w:rsid w:val="009E603D"/>
    <w:rsid w:val="009E6040"/>
    <w:rsid w:val="009E6067"/>
    <w:rsid w:val="009E6080"/>
    <w:rsid w:val="009E610E"/>
    <w:rsid w:val="009E6122"/>
    <w:rsid w:val="009E6140"/>
    <w:rsid w:val="009E6150"/>
    <w:rsid w:val="009E6152"/>
    <w:rsid w:val="009E61A2"/>
    <w:rsid w:val="009E61F6"/>
    <w:rsid w:val="009E627B"/>
    <w:rsid w:val="009E6288"/>
    <w:rsid w:val="009E628A"/>
    <w:rsid w:val="009E62BE"/>
    <w:rsid w:val="009E62C1"/>
    <w:rsid w:val="009E62C9"/>
    <w:rsid w:val="009E62D1"/>
    <w:rsid w:val="009E62DB"/>
    <w:rsid w:val="009E62F0"/>
    <w:rsid w:val="009E632D"/>
    <w:rsid w:val="009E6361"/>
    <w:rsid w:val="009E6364"/>
    <w:rsid w:val="009E6397"/>
    <w:rsid w:val="009E63A1"/>
    <w:rsid w:val="009E63A2"/>
    <w:rsid w:val="009E63BD"/>
    <w:rsid w:val="009E63DB"/>
    <w:rsid w:val="009E63FE"/>
    <w:rsid w:val="009E646F"/>
    <w:rsid w:val="009E6472"/>
    <w:rsid w:val="009E6498"/>
    <w:rsid w:val="009E64D9"/>
    <w:rsid w:val="009E6507"/>
    <w:rsid w:val="009E6525"/>
    <w:rsid w:val="009E6547"/>
    <w:rsid w:val="009E6596"/>
    <w:rsid w:val="009E65B7"/>
    <w:rsid w:val="009E65D2"/>
    <w:rsid w:val="009E65EB"/>
    <w:rsid w:val="009E663C"/>
    <w:rsid w:val="009E66C2"/>
    <w:rsid w:val="009E66D7"/>
    <w:rsid w:val="009E6715"/>
    <w:rsid w:val="009E6746"/>
    <w:rsid w:val="009E6755"/>
    <w:rsid w:val="009E6756"/>
    <w:rsid w:val="009E675A"/>
    <w:rsid w:val="009E679B"/>
    <w:rsid w:val="009E67B9"/>
    <w:rsid w:val="009E680A"/>
    <w:rsid w:val="009E680C"/>
    <w:rsid w:val="009E681E"/>
    <w:rsid w:val="009E682C"/>
    <w:rsid w:val="009E6840"/>
    <w:rsid w:val="009E688F"/>
    <w:rsid w:val="009E68A6"/>
    <w:rsid w:val="009E68F7"/>
    <w:rsid w:val="009E690F"/>
    <w:rsid w:val="009E6980"/>
    <w:rsid w:val="009E69B5"/>
    <w:rsid w:val="009E69C4"/>
    <w:rsid w:val="009E69D6"/>
    <w:rsid w:val="009E69DD"/>
    <w:rsid w:val="009E69E8"/>
    <w:rsid w:val="009E69F4"/>
    <w:rsid w:val="009E69FC"/>
    <w:rsid w:val="009E6A34"/>
    <w:rsid w:val="009E6A48"/>
    <w:rsid w:val="009E6A57"/>
    <w:rsid w:val="009E6A82"/>
    <w:rsid w:val="009E6A8E"/>
    <w:rsid w:val="009E6AA2"/>
    <w:rsid w:val="009E6ABB"/>
    <w:rsid w:val="009E6B1B"/>
    <w:rsid w:val="009E6B58"/>
    <w:rsid w:val="009E6BB6"/>
    <w:rsid w:val="009E6BD4"/>
    <w:rsid w:val="009E6BD7"/>
    <w:rsid w:val="009E6BFA"/>
    <w:rsid w:val="009E6C18"/>
    <w:rsid w:val="009E6CB3"/>
    <w:rsid w:val="009E6CD4"/>
    <w:rsid w:val="009E6CE2"/>
    <w:rsid w:val="009E6D45"/>
    <w:rsid w:val="009E6D56"/>
    <w:rsid w:val="009E6D79"/>
    <w:rsid w:val="009E6D9A"/>
    <w:rsid w:val="009E6E10"/>
    <w:rsid w:val="009E6E1E"/>
    <w:rsid w:val="009E6E24"/>
    <w:rsid w:val="009E6E37"/>
    <w:rsid w:val="009E6E3F"/>
    <w:rsid w:val="009E6E45"/>
    <w:rsid w:val="009E6E77"/>
    <w:rsid w:val="009E6E88"/>
    <w:rsid w:val="009E6EB3"/>
    <w:rsid w:val="009E6EC3"/>
    <w:rsid w:val="009E6ED0"/>
    <w:rsid w:val="009E6ED7"/>
    <w:rsid w:val="009E6EDE"/>
    <w:rsid w:val="009E6EE6"/>
    <w:rsid w:val="009E6F53"/>
    <w:rsid w:val="009E6F54"/>
    <w:rsid w:val="009E6F6C"/>
    <w:rsid w:val="009E6FC7"/>
    <w:rsid w:val="009E701E"/>
    <w:rsid w:val="009E7027"/>
    <w:rsid w:val="009E702F"/>
    <w:rsid w:val="009E7074"/>
    <w:rsid w:val="009E7077"/>
    <w:rsid w:val="009E70A1"/>
    <w:rsid w:val="009E70F3"/>
    <w:rsid w:val="009E70F9"/>
    <w:rsid w:val="009E7110"/>
    <w:rsid w:val="009E7135"/>
    <w:rsid w:val="009E7146"/>
    <w:rsid w:val="009E716C"/>
    <w:rsid w:val="009E7198"/>
    <w:rsid w:val="009E7200"/>
    <w:rsid w:val="009E7220"/>
    <w:rsid w:val="009E7225"/>
    <w:rsid w:val="009E726F"/>
    <w:rsid w:val="009E7274"/>
    <w:rsid w:val="009E7291"/>
    <w:rsid w:val="009E729C"/>
    <w:rsid w:val="009E72A8"/>
    <w:rsid w:val="009E72C2"/>
    <w:rsid w:val="009E72EB"/>
    <w:rsid w:val="009E7305"/>
    <w:rsid w:val="009E737C"/>
    <w:rsid w:val="009E7387"/>
    <w:rsid w:val="009E74D8"/>
    <w:rsid w:val="009E758A"/>
    <w:rsid w:val="009E7594"/>
    <w:rsid w:val="009E759A"/>
    <w:rsid w:val="009E75DE"/>
    <w:rsid w:val="009E7607"/>
    <w:rsid w:val="009E761C"/>
    <w:rsid w:val="009E7644"/>
    <w:rsid w:val="009E7655"/>
    <w:rsid w:val="009E7683"/>
    <w:rsid w:val="009E769D"/>
    <w:rsid w:val="009E76B3"/>
    <w:rsid w:val="009E76E3"/>
    <w:rsid w:val="009E770D"/>
    <w:rsid w:val="009E7735"/>
    <w:rsid w:val="009E7753"/>
    <w:rsid w:val="009E776A"/>
    <w:rsid w:val="009E7775"/>
    <w:rsid w:val="009E77A5"/>
    <w:rsid w:val="009E77B2"/>
    <w:rsid w:val="009E77C6"/>
    <w:rsid w:val="009E77F1"/>
    <w:rsid w:val="009E7867"/>
    <w:rsid w:val="009E790B"/>
    <w:rsid w:val="009E7988"/>
    <w:rsid w:val="009E798C"/>
    <w:rsid w:val="009E79BE"/>
    <w:rsid w:val="009E79C2"/>
    <w:rsid w:val="009E79C5"/>
    <w:rsid w:val="009E79E1"/>
    <w:rsid w:val="009E79F7"/>
    <w:rsid w:val="009E7A0B"/>
    <w:rsid w:val="009E7A2C"/>
    <w:rsid w:val="009E7A4B"/>
    <w:rsid w:val="009E7A6F"/>
    <w:rsid w:val="009E7A7A"/>
    <w:rsid w:val="009E7AF9"/>
    <w:rsid w:val="009E7B85"/>
    <w:rsid w:val="009E7BB8"/>
    <w:rsid w:val="009E7BD4"/>
    <w:rsid w:val="009E7BE2"/>
    <w:rsid w:val="009E7C00"/>
    <w:rsid w:val="009E7C08"/>
    <w:rsid w:val="009E7C2C"/>
    <w:rsid w:val="009E7C4C"/>
    <w:rsid w:val="009E7C8F"/>
    <w:rsid w:val="009E7CDB"/>
    <w:rsid w:val="009E7D2C"/>
    <w:rsid w:val="009E7D41"/>
    <w:rsid w:val="009E7D81"/>
    <w:rsid w:val="009E7DE4"/>
    <w:rsid w:val="009E7E43"/>
    <w:rsid w:val="009E7E53"/>
    <w:rsid w:val="009E7E62"/>
    <w:rsid w:val="009E7E65"/>
    <w:rsid w:val="009E7EBF"/>
    <w:rsid w:val="009E7ED6"/>
    <w:rsid w:val="009E7F28"/>
    <w:rsid w:val="009E7F56"/>
    <w:rsid w:val="009E7F72"/>
    <w:rsid w:val="009E7FB2"/>
    <w:rsid w:val="009E7FC1"/>
    <w:rsid w:val="009F003A"/>
    <w:rsid w:val="009F0086"/>
    <w:rsid w:val="009F0111"/>
    <w:rsid w:val="009F0122"/>
    <w:rsid w:val="009F0141"/>
    <w:rsid w:val="009F0148"/>
    <w:rsid w:val="009F01A9"/>
    <w:rsid w:val="009F01FC"/>
    <w:rsid w:val="009F0239"/>
    <w:rsid w:val="009F02C7"/>
    <w:rsid w:val="009F02CD"/>
    <w:rsid w:val="009F02EC"/>
    <w:rsid w:val="009F02FC"/>
    <w:rsid w:val="009F034C"/>
    <w:rsid w:val="009F036F"/>
    <w:rsid w:val="009F03C8"/>
    <w:rsid w:val="009F042A"/>
    <w:rsid w:val="009F0442"/>
    <w:rsid w:val="009F0448"/>
    <w:rsid w:val="009F044E"/>
    <w:rsid w:val="009F045A"/>
    <w:rsid w:val="009F0499"/>
    <w:rsid w:val="009F04AC"/>
    <w:rsid w:val="009F04D7"/>
    <w:rsid w:val="009F04EB"/>
    <w:rsid w:val="009F04F9"/>
    <w:rsid w:val="009F053A"/>
    <w:rsid w:val="009F0565"/>
    <w:rsid w:val="009F057C"/>
    <w:rsid w:val="009F05A8"/>
    <w:rsid w:val="009F05AC"/>
    <w:rsid w:val="009F0604"/>
    <w:rsid w:val="009F0622"/>
    <w:rsid w:val="009F062F"/>
    <w:rsid w:val="009F0672"/>
    <w:rsid w:val="009F0688"/>
    <w:rsid w:val="009F069C"/>
    <w:rsid w:val="009F06B3"/>
    <w:rsid w:val="009F06CA"/>
    <w:rsid w:val="009F06FF"/>
    <w:rsid w:val="009F071E"/>
    <w:rsid w:val="009F0720"/>
    <w:rsid w:val="009F07BB"/>
    <w:rsid w:val="009F07E9"/>
    <w:rsid w:val="009F085D"/>
    <w:rsid w:val="009F0899"/>
    <w:rsid w:val="009F08CB"/>
    <w:rsid w:val="009F08F6"/>
    <w:rsid w:val="009F08F7"/>
    <w:rsid w:val="009F092B"/>
    <w:rsid w:val="009F0983"/>
    <w:rsid w:val="009F09B7"/>
    <w:rsid w:val="009F09C1"/>
    <w:rsid w:val="009F09CB"/>
    <w:rsid w:val="009F0A26"/>
    <w:rsid w:val="009F0A56"/>
    <w:rsid w:val="009F0A95"/>
    <w:rsid w:val="009F0B81"/>
    <w:rsid w:val="009F0C38"/>
    <w:rsid w:val="009F0C76"/>
    <w:rsid w:val="009F0CA2"/>
    <w:rsid w:val="009F0CE1"/>
    <w:rsid w:val="009F0D1E"/>
    <w:rsid w:val="009F0D21"/>
    <w:rsid w:val="009F0D44"/>
    <w:rsid w:val="009F0D76"/>
    <w:rsid w:val="009F0DB5"/>
    <w:rsid w:val="009F0DBD"/>
    <w:rsid w:val="009F0DC0"/>
    <w:rsid w:val="009F0DEE"/>
    <w:rsid w:val="009F0E9F"/>
    <w:rsid w:val="009F0F6C"/>
    <w:rsid w:val="009F0F77"/>
    <w:rsid w:val="009F0F83"/>
    <w:rsid w:val="009F0FBA"/>
    <w:rsid w:val="009F0FE6"/>
    <w:rsid w:val="009F104C"/>
    <w:rsid w:val="009F1069"/>
    <w:rsid w:val="009F1082"/>
    <w:rsid w:val="009F108F"/>
    <w:rsid w:val="009F109C"/>
    <w:rsid w:val="009F10AF"/>
    <w:rsid w:val="009F10B6"/>
    <w:rsid w:val="009F10E9"/>
    <w:rsid w:val="009F1105"/>
    <w:rsid w:val="009F1106"/>
    <w:rsid w:val="009F110A"/>
    <w:rsid w:val="009F1139"/>
    <w:rsid w:val="009F1150"/>
    <w:rsid w:val="009F1170"/>
    <w:rsid w:val="009F1196"/>
    <w:rsid w:val="009F11A4"/>
    <w:rsid w:val="009F11BE"/>
    <w:rsid w:val="009F11F5"/>
    <w:rsid w:val="009F11FF"/>
    <w:rsid w:val="009F125A"/>
    <w:rsid w:val="009F1261"/>
    <w:rsid w:val="009F126C"/>
    <w:rsid w:val="009F1275"/>
    <w:rsid w:val="009F12C5"/>
    <w:rsid w:val="009F12E2"/>
    <w:rsid w:val="009F1307"/>
    <w:rsid w:val="009F1342"/>
    <w:rsid w:val="009F138B"/>
    <w:rsid w:val="009F138E"/>
    <w:rsid w:val="009F1395"/>
    <w:rsid w:val="009F13A4"/>
    <w:rsid w:val="009F13E4"/>
    <w:rsid w:val="009F13EF"/>
    <w:rsid w:val="009F1408"/>
    <w:rsid w:val="009F1422"/>
    <w:rsid w:val="009F1468"/>
    <w:rsid w:val="009F14A7"/>
    <w:rsid w:val="009F1501"/>
    <w:rsid w:val="009F1545"/>
    <w:rsid w:val="009F1581"/>
    <w:rsid w:val="009F15DC"/>
    <w:rsid w:val="009F15EB"/>
    <w:rsid w:val="009F1615"/>
    <w:rsid w:val="009F165E"/>
    <w:rsid w:val="009F168C"/>
    <w:rsid w:val="009F1690"/>
    <w:rsid w:val="009F1708"/>
    <w:rsid w:val="009F1750"/>
    <w:rsid w:val="009F1761"/>
    <w:rsid w:val="009F178E"/>
    <w:rsid w:val="009F17AC"/>
    <w:rsid w:val="009F1811"/>
    <w:rsid w:val="009F181B"/>
    <w:rsid w:val="009F1840"/>
    <w:rsid w:val="009F1873"/>
    <w:rsid w:val="009F188C"/>
    <w:rsid w:val="009F18B5"/>
    <w:rsid w:val="009F1904"/>
    <w:rsid w:val="009F1910"/>
    <w:rsid w:val="009F1934"/>
    <w:rsid w:val="009F193E"/>
    <w:rsid w:val="009F1941"/>
    <w:rsid w:val="009F194F"/>
    <w:rsid w:val="009F1966"/>
    <w:rsid w:val="009F19A5"/>
    <w:rsid w:val="009F19B1"/>
    <w:rsid w:val="009F19B2"/>
    <w:rsid w:val="009F1A11"/>
    <w:rsid w:val="009F1A19"/>
    <w:rsid w:val="009F1A2D"/>
    <w:rsid w:val="009F1AA0"/>
    <w:rsid w:val="009F1AAA"/>
    <w:rsid w:val="009F1AC4"/>
    <w:rsid w:val="009F1ACA"/>
    <w:rsid w:val="009F1B2A"/>
    <w:rsid w:val="009F1B3D"/>
    <w:rsid w:val="009F1B60"/>
    <w:rsid w:val="009F1B77"/>
    <w:rsid w:val="009F1B8A"/>
    <w:rsid w:val="009F1BA9"/>
    <w:rsid w:val="009F1BED"/>
    <w:rsid w:val="009F1C50"/>
    <w:rsid w:val="009F1C7A"/>
    <w:rsid w:val="009F1C99"/>
    <w:rsid w:val="009F1CA9"/>
    <w:rsid w:val="009F1CB8"/>
    <w:rsid w:val="009F1CD4"/>
    <w:rsid w:val="009F1D5E"/>
    <w:rsid w:val="009F1D80"/>
    <w:rsid w:val="009F1D90"/>
    <w:rsid w:val="009F1DF8"/>
    <w:rsid w:val="009F1E3B"/>
    <w:rsid w:val="009F1EA8"/>
    <w:rsid w:val="009F1F23"/>
    <w:rsid w:val="009F1F53"/>
    <w:rsid w:val="009F1FC9"/>
    <w:rsid w:val="009F1FD3"/>
    <w:rsid w:val="009F2076"/>
    <w:rsid w:val="009F208A"/>
    <w:rsid w:val="009F2092"/>
    <w:rsid w:val="009F209F"/>
    <w:rsid w:val="009F20DE"/>
    <w:rsid w:val="009F20E7"/>
    <w:rsid w:val="009F2118"/>
    <w:rsid w:val="009F2124"/>
    <w:rsid w:val="009F213A"/>
    <w:rsid w:val="009F2141"/>
    <w:rsid w:val="009F2168"/>
    <w:rsid w:val="009F21B6"/>
    <w:rsid w:val="009F21CF"/>
    <w:rsid w:val="009F21ED"/>
    <w:rsid w:val="009F21F7"/>
    <w:rsid w:val="009F2262"/>
    <w:rsid w:val="009F226D"/>
    <w:rsid w:val="009F22F2"/>
    <w:rsid w:val="009F22F9"/>
    <w:rsid w:val="009F22FC"/>
    <w:rsid w:val="009F23F7"/>
    <w:rsid w:val="009F2429"/>
    <w:rsid w:val="009F2449"/>
    <w:rsid w:val="009F244C"/>
    <w:rsid w:val="009F249D"/>
    <w:rsid w:val="009F24C7"/>
    <w:rsid w:val="009F24DE"/>
    <w:rsid w:val="009F24E6"/>
    <w:rsid w:val="009F250A"/>
    <w:rsid w:val="009F255A"/>
    <w:rsid w:val="009F255B"/>
    <w:rsid w:val="009F2562"/>
    <w:rsid w:val="009F256E"/>
    <w:rsid w:val="009F259F"/>
    <w:rsid w:val="009F2627"/>
    <w:rsid w:val="009F26A9"/>
    <w:rsid w:val="009F26B1"/>
    <w:rsid w:val="009F26B6"/>
    <w:rsid w:val="009F26B8"/>
    <w:rsid w:val="009F26E2"/>
    <w:rsid w:val="009F2704"/>
    <w:rsid w:val="009F271E"/>
    <w:rsid w:val="009F2787"/>
    <w:rsid w:val="009F27A7"/>
    <w:rsid w:val="009F27B2"/>
    <w:rsid w:val="009F27DD"/>
    <w:rsid w:val="009F2861"/>
    <w:rsid w:val="009F2887"/>
    <w:rsid w:val="009F28B7"/>
    <w:rsid w:val="009F28D0"/>
    <w:rsid w:val="009F28F7"/>
    <w:rsid w:val="009F291B"/>
    <w:rsid w:val="009F2957"/>
    <w:rsid w:val="009F295F"/>
    <w:rsid w:val="009F2978"/>
    <w:rsid w:val="009F29BE"/>
    <w:rsid w:val="009F2A0E"/>
    <w:rsid w:val="009F2A88"/>
    <w:rsid w:val="009F2A96"/>
    <w:rsid w:val="009F2AA3"/>
    <w:rsid w:val="009F2B18"/>
    <w:rsid w:val="009F2B40"/>
    <w:rsid w:val="009F2B61"/>
    <w:rsid w:val="009F2B73"/>
    <w:rsid w:val="009F2B7C"/>
    <w:rsid w:val="009F2B8F"/>
    <w:rsid w:val="009F2BA8"/>
    <w:rsid w:val="009F2BE5"/>
    <w:rsid w:val="009F2BF2"/>
    <w:rsid w:val="009F2C41"/>
    <w:rsid w:val="009F2C48"/>
    <w:rsid w:val="009F2C56"/>
    <w:rsid w:val="009F2C80"/>
    <w:rsid w:val="009F2D23"/>
    <w:rsid w:val="009F2D46"/>
    <w:rsid w:val="009F2D78"/>
    <w:rsid w:val="009F2D8C"/>
    <w:rsid w:val="009F2DE9"/>
    <w:rsid w:val="009F2E0F"/>
    <w:rsid w:val="009F2E34"/>
    <w:rsid w:val="009F2E6E"/>
    <w:rsid w:val="009F2EA0"/>
    <w:rsid w:val="009F2EE8"/>
    <w:rsid w:val="009F2EFB"/>
    <w:rsid w:val="009F2F77"/>
    <w:rsid w:val="009F2F7A"/>
    <w:rsid w:val="009F2F88"/>
    <w:rsid w:val="009F2FB3"/>
    <w:rsid w:val="009F2FDC"/>
    <w:rsid w:val="009F3027"/>
    <w:rsid w:val="009F3092"/>
    <w:rsid w:val="009F30A8"/>
    <w:rsid w:val="009F30FF"/>
    <w:rsid w:val="009F3110"/>
    <w:rsid w:val="009F3154"/>
    <w:rsid w:val="009F3205"/>
    <w:rsid w:val="009F324F"/>
    <w:rsid w:val="009F3290"/>
    <w:rsid w:val="009F337D"/>
    <w:rsid w:val="009F33A6"/>
    <w:rsid w:val="009F33C7"/>
    <w:rsid w:val="009F33E4"/>
    <w:rsid w:val="009F345C"/>
    <w:rsid w:val="009F3495"/>
    <w:rsid w:val="009F3517"/>
    <w:rsid w:val="009F3547"/>
    <w:rsid w:val="009F357B"/>
    <w:rsid w:val="009F358F"/>
    <w:rsid w:val="009F35CF"/>
    <w:rsid w:val="009F35D6"/>
    <w:rsid w:val="009F35DD"/>
    <w:rsid w:val="009F363D"/>
    <w:rsid w:val="009F3657"/>
    <w:rsid w:val="009F365E"/>
    <w:rsid w:val="009F365F"/>
    <w:rsid w:val="009F3668"/>
    <w:rsid w:val="009F368E"/>
    <w:rsid w:val="009F36AD"/>
    <w:rsid w:val="009F36CF"/>
    <w:rsid w:val="009F3718"/>
    <w:rsid w:val="009F3722"/>
    <w:rsid w:val="009F3727"/>
    <w:rsid w:val="009F3741"/>
    <w:rsid w:val="009F3742"/>
    <w:rsid w:val="009F3792"/>
    <w:rsid w:val="009F379D"/>
    <w:rsid w:val="009F37CF"/>
    <w:rsid w:val="009F3803"/>
    <w:rsid w:val="009F383C"/>
    <w:rsid w:val="009F385B"/>
    <w:rsid w:val="009F386E"/>
    <w:rsid w:val="009F3882"/>
    <w:rsid w:val="009F389E"/>
    <w:rsid w:val="009F38E9"/>
    <w:rsid w:val="009F3922"/>
    <w:rsid w:val="009F3923"/>
    <w:rsid w:val="009F3929"/>
    <w:rsid w:val="009F392B"/>
    <w:rsid w:val="009F3974"/>
    <w:rsid w:val="009F39AD"/>
    <w:rsid w:val="009F39DE"/>
    <w:rsid w:val="009F39E2"/>
    <w:rsid w:val="009F3A08"/>
    <w:rsid w:val="009F3A21"/>
    <w:rsid w:val="009F3A30"/>
    <w:rsid w:val="009F3A45"/>
    <w:rsid w:val="009F3A72"/>
    <w:rsid w:val="009F3ABD"/>
    <w:rsid w:val="009F3ADC"/>
    <w:rsid w:val="009F3AE2"/>
    <w:rsid w:val="009F3AF9"/>
    <w:rsid w:val="009F3B50"/>
    <w:rsid w:val="009F3B52"/>
    <w:rsid w:val="009F3B7B"/>
    <w:rsid w:val="009F3BA0"/>
    <w:rsid w:val="009F3BC4"/>
    <w:rsid w:val="009F3BDF"/>
    <w:rsid w:val="009F3BE0"/>
    <w:rsid w:val="009F3C21"/>
    <w:rsid w:val="009F3C2A"/>
    <w:rsid w:val="009F3C32"/>
    <w:rsid w:val="009F3C80"/>
    <w:rsid w:val="009F3CAA"/>
    <w:rsid w:val="009F3D09"/>
    <w:rsid w:val="009F3D11"/>
    <w:rsid w:val="009F3D2D"/>
    <w:rsid w:val="009F3D39"/>
    <w:rsid w:val="009F3D52"/>
    <w:rsid w:val="009F3D63"/>
    <w:rsid w:val="009F3D93"/>
    <w:rsid w:val="009F3DA1"/>
    <w:rsid w:val="009F3DCE"/>
    <w:rsid w:val="009F3DED"/>
    <w:rsid w:val="009F3E3E"/>
    <w:rsid w:val="009F3E43"/>
    <w:rsid w:val="009F3E49"/>
    <w:rsid w:val="009F3E7C"/>
    <w:rsid w:val="009F3E8B"/>
    <w:rsid w:val="009F3EFC"/>
    <w:rsid w:val="009F3F34"/>
    <w:rsid w:val="009F3F62"/>
    <w:rsid w:val="009F3F90"/>
    <w:rsid w:val="009F3F98"/>
    <w:rsid w:val="009F3F9F"/>
    <w:rsid w:val="009F3FD8"/>
    <w:rsid w:val="009F400F"/>
    <w:rsid w:val="009F402E"/>
    <w:rsid w:val="009F4036"/>
    <w:rsid w:val="009F405F"/>
    <w:rsid w:val="009F4066"/>
    <w:rsid w:val="009F4089"/>
    <w:rsid w:val="009F40B1"/>
    <w:rsid w:val="009F40FA"/>
    <w:rsid w:val="009F410F"/>
    <w:rsid w:val="009F4149"/>
    <w:rsid w:val="009F4178"/>
    <w:rsid w:val="009F418A"/>
    <w:rsid w:val="009F41B8"/>
    <w:rsid w:val="009F423F"/>
    <w:rsid w:val="009F4281"/>
    <w:rsid w:val="009F42EF"/>
    <w:rsid w:val="009F42F6"/>
    <w:rsid w:val="009F4369"/>
    <w:rsid w:val="009F4390"/>
    <w:rsid w:val="009F4417"/>
    <w:rsid w:val="009F445E"/>
    <w:rsid w:val="009F4464"/>
    <w:rsid w:val="009F448D"/>
    <w:rsid w:val="009F448E"/>
    <w:rsid w:val="009F4498"/>
    <w:rsid w:val="009F449C"/>
    <w:rsid w:val="009F44C5"/>
    <w:rsid w:val="009F44EB"/>
    <w:rsid w:val="009F44ED"/>
    <w:rsid w:val="009F451C"/>
    <w:rsid w:val="009F4560"/>
    <w:rsid w:val="009F4578"/>
    <w:rsid w:val="009F4581"/>
    <w:rsid w:val="009F4596"/>
    <w:rsid w:val="009F45A6"/>
    <w:rsid w:val="009F45AC"/>
    <w:rsid w:val="009F45F2"/>
    <w:rsid w:val="009F4622"/>
    <w:rsid w:val="009F4649"/>
    <w:rsid w:val="009F464B"/>
    <w:rsid w:val="009F4675"/>
    <w:rsid w:val="009F4680"/>
    <w:rsid w:val="009F46B8"/>
    <w:rsid w:val="009F4705"/>
    <w:rsid w:val="009F47AA"/>
    <w:rsid w:val="009F47AF"/>
    <w:rsid w:val="009F47E2"/>
    <w:rsid w:val="009F47F9"/>
    <w:rsid w:val="009F4800"/>
    <w:rsid w:val="009F4844"/>
    <w:rsid w:val="009F4852"/>
    <w:rsid w:val="009F48CE"/>
    <w:rsid w:val="009F48E5"/>
    <w:rsid w:val="009F490E"/>
    <w:rsid w:val="009F4957"/>
    <w:rsid w:val="009F4958"/>
    <w:rsid w:val="009F4974"/>
    <w:rsid w:val="009F4975"/>
    <w:rsid w:val="009F499B"/>
    <w:rsid w:val="009F49CB"/>
    <w:rsid w:val="009F4A09"/>
    <w:rsid w:val="009F4A64"/>
    <w:rsid w:val="009F4A82"/>
    <w:rsid w:val="009F4ACB"/>
    <w:rsid w:val="009F4ADC"/>
    <w:rsid w:val="009F4AE2"/>
    <w:rsid w:val="009F4AFA"/>
    <w:rsid w:val="009F4B35"/>
    <w:rsid w:val="009F4B57"/>
    <w:rsid w:val="009F4B9C"/>
    <w:rsid w:val="009F4BA3"/>
    <w:rsid w:val="009F4BA6"/>
    <w:rsid w:val="009F4BD5"/>
    <w:rsid w:val="009F4C06"/>
    <w:rsid w:val="009F4C12"/>
    <w:rsid w:val="009F4C33"/>
    <w:rsid w:val="009F4C4F"/>
    <w:rsid w:val="009F4C65"/>
    <w:rsid w:val="009F4C8B"/>
    <w:rsid w:val="009F4D03"/>
    <w:rsid w:val="009F4D77"/>
    <w:rsid w:val="009F4D84"/>
    <w:rsid w:val="009F4DBF"/>
    <w:rsid w:val="009F4DCD"/>
    <w:rsid w:val="009F4DE4"/>
    <w:rsid w:val="009F4DE5"/>
    <w:rsid w:val="009F4E09"/>
    <w:rsid w:val="009F4E0F"/>
    <w:rsid w:val="009F4E16"/>
    <w:rsid w:val="009F4E19"/>
    <w:rsid w:val="009F4E20"/>
    <w:rsid w:val="009F4E37"/>
    <w:rsid w:val="009F4E4C"/>
    <w:rsid w:val="009F4E54"/>
    <w:rsid w:val="009F4E74"/>
    <w:rsid w:val="009F4E9F"/>
    <w:rsid w:val="009F4EA1"/>
    <w:rsid w:val="009F4EB0"/>
    <w:rsid w:val="009F4EC5"/>
    <w:rsid w:val="009F4F02"/>
    <w:rsid w:val="009F4F4F"/>
    <w:rsid w:val="009F4F99"/>
    <w:rsid w:val="009F4FAC"/>
    <w:rsid w:val="009F4FAE"/>
    <w:rsid w:val="009F4FC5"/>
    <w:rsid w:val="009F5035"/>
    <w:rsid w:val="009F503D"/>
    <w:rsid w:val="009F5063"/>
    <w:rsid w:val="009F5073"/>
    <w:rsid w:val="009F5082"/>
    <w:rsid w:val="009F508E"/>
    <w:rsid w:val="009F50B4"/>
    <w:rsid w:val="009F5100"/>
    <w:rsid w:val="009F5108"/>
    <w:rsid w:val="009F510D"/>
    <w:rsid w:val="009F5129"/>
    <w:rsid w:val="009F5139"/>
    <w:rsid w:val="009F5162"/>
    <w:rsid w:val="009F51AF"/>
    <w:rsid w:val="009F51C1"/>
    <w:rsid w:val="009F51E0"/>
    <w:rsid w:val="009F51EF"/>
    <w:rsid w:val="009F5213"/>
    <w:rsid w:val="009F5238"/>
    <w:rsid w:val="009F527B"/>
    <w:rsid w:val="009F527E"/>
    <w:rsid w:val="009F52B3"/>
    <w:rsid w:val="009F52C2"/>
    <w:rsid w:val="009F52DF"/>
    <w:rsid w:val="009F5354"/>
    <w:rsid w:val="009F5365"/>
    <w:rsid w:val="009F5381"/>
    <w:rsid w:val="009F53BD"/>
    <w:rsid w:val="009F53DF"/>
    <w:rsid w:val="009F53F2"/>
    <w:rsid w:val="009F540C"/>
    <w:rsid w:val="009F5411"/>
    <w:rsid w:val="009F54BA"/>
    <w:rsid w:val="009F54D0"/>
    <w:rsid w:val="009F54F1"/>
    <w:rsid w:val="009F54F5"/>
    <w:rsid w:val="009F54FA"/>
    <w:rsid w:val="009F5509"/>
    <w:rsid w:val="009F5529"/>
    <w:rsid w:val="009F5551"/>
    <w:rsid w:val="009F5568"/>
    <w:rsid w:val="009F5580"/>
    <w:rsid w:val="009F55B9"/>
    <w:rsid w:val="009F55C2"/>
    <w:rsid w:val="009F563C"/>
    <w:rsid w:val="009F5657"/>
    <w:rsid w:val="009F56A3"/>
    <w:rsid w:val="009F56C9"/>
    <w:rsid w:val="009F56D6"/>
    <w:rsid w:val="009F56ED"/>
    <w:rsid w:val="009F5705"/>
    <w:rsid w:val="009F5708"/>
    <w:rsid w:val="009F57B3"/>
    <w:rsid w:val="009F57CA"/>
    <w:rsid w:val="009F5829"/>
    <w:rsid w:val="009F5896"/>
    <w:rsid w:val="009F58E8"/>
    <w:rsid w:val="009F597E"/>
    <w:rsid w:val="009F59BC"/>
    <w:rsid w:val="009F5A07"/>
    <w:rsid w:val="009F5A21"/>
    <w:rsid w:val="009F5A2C"/>
    <w:rsid w:val="009F5A30"/>
    <w:rsid w:val="009F5A83"/>
    <w:rsid w:val="009F5A87"/>
    <w:rsid w:val="009F5A8F"/>
    <w:rsid w:val="009F5AA2"/>
    <w:rsid w:val="009F5AE7"/>
    <w:rsid w:val="009F5AED"/>
    <w:rsid w:val="009F5AF1"/>
    <w:rsid w:val="009F5B38"/>
    <w:rsid w:val="009F5B43"/>
    <w:rsid w:val="009F5B64"/>
    <w:rsid w:val="009F5B72"/>
    <w:rsid w:val="009F5B7D"/>
    <w:rsid w:val="009F5BEB"/>
    <w:rsid w:val="009F5C0C"/>
    <w:rsid w:val="009F5C17"/>
    <w:rsid w:val="009F5C19"/>
    <w:rsid w:val="009F5C25"/>
    <w:rsid w:val="009F5C6B"/>
    <w:rsid w:val="009F5C81"/>
    <w:rsid w:val="009F5C8E"/>
    <w:rsid w:val="009F5C90"/>
    <w:rsid w:val="009F5CB1"/>
    <w:rsid w:val="009F5CDB"/>
    <w:rsid w:val="009F5D76"/>
    <w:rsid w:val="009F5DC8"/>
    <w:rsid w:val="009F5DCA"/>
    <w:rsid w:val="009F5DD7"/>
    <w:rsid w:val="009F5DEF"/>
    <w:rsid w:val="009F5E58"/>
    <w:rsid w:val="009F5E73"/>
    <w:rsid w:val="009F5EB3"/>
    <w:rsid w:val="009F5F05"/>
    <w:rsid w:val="009F5F48"/>
    <w:rsid w:val="009F5F49"/>
    <w:rsid w:val="009F5F61"/>
    <w:rsid w:val="009F5F69"/>
    <w:rsid w:val="009F5F6B"/>
    <w:rsid w:val="009F5F9F"/>
    <w:rsid w:val="009F5FA1"/>
    <w:rsid w:val="009F5FD3"/>
    <w:rsid w:val="009F5FDB"/>
    <w:rsid w:val="009F6007"/>
    <w:rsid w:val="009F603B"/>
    <w:rsid w:val="009F6040"/>
    <w:rsid w:val="009F6044"/>
    <w:rsid w:val="009F6067"/>
    <w:rsid w:val="009F6074"/>
    <w:rsid w:val="009F60AB"/>
    <w:rsid w:val="009F60CA"/>
    <w:rsid w:val="009F60D5"/>
    <w:rsid w:val="009F611D"/>
    <w:rsid w:val="009F6168"/>
    <w:rsid w:val="009F616D"/>
    <w:rsid w:val="009F61BA"/>
    <w:rsid w:val="009F61CE"/>
    <w:rsid w:val="009F61E0"/>
    <w:rsid w:val="009F6207"/>
    <w:rsid w:val="009F6281"/>
    <w:rsid w:val="009F629A"/>
    <w:rsid w:val="009F62A4"/>
    <w:rsid w:val="009F62CA"/>
    <w:rsid w:val="009F62E2"/>
    <w:rsid w:val="009F62EA"/>
    <w:rsid w:val="009F631B"/>
    <w:rsid w:val="009F633D"/>
    <w:rsid w:val="009F6351"/>
    <w:rsid w:val="009F638B"/>
    <w:rsid w:val="009F638D"/>
    <w:rsid w:val="009F63A6"/>
    <w:rsid w:val="009F641E"/>
    <w:rsid w:val="009F6420"/>
    <w:rsid w:val="009F6439"/>
    <w:rsid w:val="009F6451"/>
    <w:rsid w:val="009F6481"/>
    <w:rsid w:val="009F648D"/>
    <w:rsid w:val="009F6515"/>
    <w:rsid w:val="009F653A"/>
    <w:rsid w:val="009F6573"/>
    <w:rsid w:val="009F65AE"/>
    <w:rsid w:val="009F65D4"/>
    <w:rsid w:val="009F6606"/>
    <w:rsid w:val="009F6630"/>
    <w:rsid w:val="009F665B"/>
    <w:rsid w:val="009F66F8"/>
    <w:rsid w:val="009F672B"/>
    <w:rsid w:val="009F6766"/>
    <w:rsid w:val="009F678C"/>
    <w:rsid w:val="009F67AA"/>
    <w:rsid w:val="009F67B5"/>
    <w:rsid w:val="009F67CA"/>
    <w:rsid w:val="009F67D7"/>
    <w:rsid w:val="009F67EA"/>
    <w:rsid w:val="009F67F3"/>
    <w:rsid w:val="009F6805"/>
    <w:rsid w:val="009F685B"/>
    <w:rsid w:val="009F685D"/>
    <w:rsid w:val="009F6873"/>
    <w:rsid w:val="009F6883"/>
    <w:rsid w:val="009F68AB"/>
    <w:rsid w:val="009F6909"/>
    <w:rsid w:val="009F6915"/>
    <w:rsid w:val="009F692E"/>
    <w:rsid w:val="009F695A"/>
    <w:rsid w:val="009F698B"/>
    <w:rsid w:val="009F698D"/>
    <w:rsid w:val="009F6990"/>
    <w:rsid w:val="009F69CA"/>
    <w:rsid w:val="009F6A05"/>
    <w:rsid w:val="009F6A0C"/>
    <w:rsid w:val="009F6A3B"/>
    <w:rsid w:val="009F6A56"/>
    <w:rsid w:val="009F6A72"/>
    <w:rsid w:val="009F6A74"/>
    <w:rsid w:val="009F6B18"/>
    <w:rsid w:val="009F6B7C"/>
    <w:rsid w:val="009F6BA8"/>
    <w:rsid w:val="009F6BDC"/>
    <w:rsid w:val="009F6BE7"/>
    <w:rsid w:val="009F6C12"/>
    <w:rsid w:val="009F6C3D"/>
    <w:rsid w:val="009F6C86"/>
    <w:rsid w:val="009F6C89"/>
    <w:rsid w:val="009F6CCD"/>
    <w:rsid w:val="009F6CD1"/>
    <w:rsid w:val="009F6CD8"/>
    <w:rsid w:val="009F6CE9"/>
    <w:rsid w:val="009F6CFB"/>
    <w:rsid w:val="009F6D3E"/>
    <w:rsid w:val="009F6D46"/>
    <w:rsid w:val="009F6D4A"/>
    <w:rsid w:val="009F6D75"/>
    <w:rsid w:val="009F6D8D"/>
    <w:rsid w:val="009F6DB7"/>
    <w:rsid w:val="009F6DC8"/>
    <w:rsid w:val="009F6DEE"/>
    <w:rsid w:val="009F6DEF"/>
    <w:rsid w:val="009F6E40"/>
    <w:rsid w:val="009F6E8E"/>
    <w:rsid w:val="009F6EC9"/>
    <w:rsid w:val="009F6F09"/>
    <w:rsid w:val="009F6FB1"/>
    <w:rsid w:val="009F700E"/>
    <w:rsid w:val="009F704B"/>
    <w:rsid w:val="009F706A"/>
    <w:rsid w:val="009F7087"/>
    <w:rsid w:val="009F709A"/>
    <w:rsid w:val="009F70A4"/>
    <w:rsid w:val="009F711A"/>
    <w:rsid w:val="009F7127"/>
    <w:rsid w:val="009F713C"/>
    <w:rsid w:val="009F7187"/>
    <w:rsid w:val="009F7198"/>
    <w:rsid w:val="009F71B1"/>
    <w:rsid w:val="009F71EC"/>
    <w:rsid w:val="009F71FD"/>
    <w:rsid w:val="009F7205"/>
    <w:rsid w:val="009F7214"/>
    <w:rsid w:val="009F7244"/>
    <w:rsid w:val="009F7276"/>
    <w:rsid w:val="009F728A"/>
    <w:rsid w:val="009F7295"/>
    <w:rsid w:val="009F72AE"/>
    <w:rsid w:val="009F72C1"/>
    <w:rsid w:val="009F72DC"/>
    <w:rsid w:val="009F72F3"/>
    <w:rsid w:val="009F7325"/>
    <w:rsid w:val="009F732B"/>
    <w:rsid w:val="009F7336"/>
    <w:rsid w:val="009F7337"/>
    <w:rsid w:val="009F733D"/>
    <w:rsid w:val="009F7393"/>
    <w:rsid w:val="009F73D3"/>
    <w:rsid w:val="009F742A"/>
    <w:rsid w:val="009F7474"/>
    <w:rsid w:val="009F74BD"/>
    <w:rsid w:val="009F7535"/>
    <w:rsid w:val="009F754A"/>
    <w:rsid w:val="009F7563"/>
    <w:rsid w:val="009F75AC"/>
    <w:rsid w:val="009F7607"/>
    <w:rsid w:val="009F7647"/>
    <w:rsid w:val="009F7659"/>
    <w:rsid w:val="009F7680"/>
    <w:rsid w:val="009F768A"/>
    <w:rsid w:val="009F7699"/>
    <w:rsid w:val="009F771D"/>
    <w:rsid w:val="009F774E"/>
    <w:rsid w:val="009F7760"/>
    <w:rsid w:val="009F7778"/>
    <w:rsid w:val="009F7779"/>
    <w:rsid w:val="009F7783"/>
    <w:rsid w:val="009F7786"/>
    <w:rsid w:val="009F77C7"/>
    <w:rsid w:val="009F77FF"/>
    <w:rsid w:val="009F7809"/>
    <w:rsid w:val="009F782A"/>
    <w:rsid w:val="009F7843"/>
    <w:rsid w:val="009F7854"/>
    <w:rsid w:val="009F786C"/>
    <w:rsid w:val="009F7873"/>
    <w:rsid w:val="009F78AB"/>
    <w:rsid w:val="009F78C2"/>
    <w:rsid w:val="009F78D8"/>
    <w:rsid w:val="009F78DD"/>
    <w:rsid w:val="009F78E1"/>
    <w:rsid w:val="009F790D"/>
    <w:rsid w:val="009F7910"/>
    <w:rsid w:val="009F7923"/>
    <w:rsid w:val="009F793B"/>
    <w:rsid w:val="009F7997"/>
    <w:rsid w:val="009F79A5"/>
    <w:rsid w:val="009F79CC"/>
    <w:rsid w:val="009F79EC"/>
    <w:rsid w:val="009F79FD"/>
    <w:rsid w:val="009F7A1C"/>
    <w:rsid w:val="009F7A1E"/>
    <w:rsid w:val="009F7A38"/>
    <w:rsid w:val="009F7A3E"/>
    <w:rsid w:val="009F7A56"/>
    <w:rsid w:val="009F7A96"/>
    <w:rsid w:val="009F7ADD"/>
    <w:rsid w:val="009F7AED"/>
    <w:rsid w:val="009F7AFB"/>
    <w:rsid w:val="009F7B44"/>
    <w:rsid w:val="009F7B7D"/>
    <w:rsid w:val="009F7B81"/>
    <w:rsid w:val="009F7BDF"/>
    <w:rsid w:val="009F7BEB"/>
    <w:rsid w:val="009F7C08"/>
    <w:rsid w:val="009F7C61"/>
    <w:rsid w:val="009F7D39"/>
    <w:rsid w:val="009F7D58"/>
    <w:rsid w:val="009F7D6D"/>
    <w:rsid w:val="009F7D8A"/>
    <w:rsid w:val="009F7DC0"/>
    <w:rsid w:val="009F7E02"/>
    <w:rsid w:val="009F7E1C"/>
    <w:rsid w:val="009F7E41"/>
    <w:rsid w:val="009F7E70"/>
    <w:rsid w:val="009F7E84"/>
    <w:rsid w:val="009F7E87"/>
    <w:rsid w:val="009F7E88"/>
    <w:rsid w:val="009F7EED"/>
    <w:rsid w:val="009F7F03"/>
    <w:rsid w:val="009F7F87"/>
    <w:rsid w:val="009F7FA6"/>
    <w:rsid w:val="009F7FA7"/>
    <w:rsid w:val="009F7FD4"/>
    <w:rsid w:val="009F7FDB"/>
    <w:rsid w:val="009F7FE5"/>
    <w:rsid w:val="00A0005B"/>
    <w:rsid w:val="00A0006C"/>
    <w:rsid w:val="00A0007E"/>
    <w:rsid w:val="00A00097"/>
    <w:rsid w:val="00A0009D"/>
    <w:rsid w:val="00A000A1"/>
    <w:rsid w:val="00A000B7"/>
    <w:rsid w:val="00A000E8"/>
    <w:rsid w:val="00A0010F"/>
    <w:rsid w:val="00A00143"/>
    <w:rsid w:val="00A00154"/>
    <w:rsid w:val="00A0016D"/>
    <w:rsid w:val="00A001A0"/>
    <w:rsid w:val="00A00206"/>
    <w:rsid w:val="00A0026B"/>
    <w:rsid w:val="00A0026D"/>
    <w:rsid w:val="00A00271"/>
    <w:rsid w:val="00A002B2"/>
    <w:rsid w:val="00A002BB"/>
    <w:rsid w:val="00A00302"/>
    <w:rsid w:val="00A00331"/>
    <w:rsid w:val="00A00346"/>
    <w:rsid w:val="00A0034D"/>
    <w:rsid w:val="00A0035F"/>
    <w:rsid w:val="00A00399"/>
    <w:rsid w:val="00A003D4"/>
    <w:rsid w:val="00A003D8"/>
    <w:rsid w:val="00A003E8"/>
    <w:rsid w:val="00A00413"/>
    <w:rsid w:val="00A00419"/>
    <w:rsid w:val="00A00432"/>
    <w:rsid w:val="00A00450"/>
    <w:rsid w:val="00A00462"/>
    <w:rsid w:val="00A00483"/>
    <w:rsid w:val="00A00493"/>
    <w:rsid w:val="00A00521"/>
    <w:rsid w:val="00A00578"/>
    <w:rsid w:val="00A005A7"/>
    <w:rsid w:val="00A005B9"/>
    <w:rsid w:val="00A005CC"/>
    <w:rsid w:val="00A005EB"/>
    <w:rsid w:val="00A00646"/>
    <w:rsid w:val="00A0066D"/>
    <w:rsid w:val="00A0066F"/>
    <w:rsid w:val="00A00683"/>
    <w:rsid w:val="00A006E7"/>
    <w:rsid w:val="00A006F7"/>
    <w:rsid w:val="00A00739"/>
    <w:rsid w:val="00A0073F"/>
    <w:rsid w:val="00A00748"/>
    <w:rsid w:val="00A00777"/>
    <w:rsid w:val="00A0078B"/>
    <w:rsid w:val="00A007CB"/>
    <w:rsid w:val="00A007FA"/>
    <w:rsid w:val="00A007FF"/>
    <w:rsid w:val="00A00800"/>
    <w:rsid w:val="00A008C4"/>
    <w:rsid w:val="00A00913"/>
    <w:rsid w:val="00A00969"/>
    <w:rsid w:val="00A0096B"/>
    <w:rsid w:val="00A00985"/>
    <w:rsid w:val="00A009A0"/>
    <w:rsid w:val="00A009C0"/>
    <w:rsid w:val="00A009C8"/>
    <w:rsid w:val="00A009F7"/>
    <w:rsid w:val="00A00B0E"/>
    <w:rsid w:val="00A00B12"/>
    <w:rsid w:val="00A00B39"/>
    <w:rsid w:val="00A00B44"/>
    <w:rsid w:val="00A00B9C"/>
    <w:rsid w:val="00A00BCC"/>
    <w:rsid w:val="00A00BD7"/>
    <w:rsid w:val="00A00BF1"/>
    <w:rsid w:val="00A00BF9"/>
    <w:rsid w:val="00A00C1B"/>
    <w:rsid w:val="00A00C37"/>
    <w:rsid w:val="00A00C39"/>
    <w:rsid w:val="00A00CB7"/>
    <w:rsid w:val="00A00CD9"/>
    <w:rsid w:val="00A00CE0"/>
    <w:rsid w:val="00A00CF8"/>
    <w:rsid w:val="00A00D49"/>
    <w:rsid w:val="00A00D8C"/>
    <w:rsid w:val="00A00D90"/>
    <w:rsid w:val="00A00DA1"/>
    <w:rsid w:val="00A00DBD"/>
    <w:rsid w:val="00A00DD0"/>
    <w:rsid w:val="00A00E0F"/>
    <w:rsid w:val="00A00E87"/>
    <w:rsid w:val="00A00E91"/>
    <w:rsid w:val="00A00EEA"/>
    <w:rsid w:val="00A00F14"/>
    <w:rsid w:val="00A00F46"/>
    <w:rsid w:val="00A00F93"/>
    <w:rsid w:val="00A00F96"/>
    <w:rsid w:val="00A00FF3"/>
    <w:rsid w:val="00A00FFF"/>
    <w:rsid w:val="00A0102C"/>
    <w:rsid w:val="00A01068"/>
    <w:rsid w:val="00A01072"/>
    <w:rsid w:val="00A01078"/>
    <w:rsid w:val="00A010A7"/>
    <w:rsid w:val="00A010DA"/>
    <w:rsid w:val="00A010DF"/>
    <w:rsid w:val="00A010E0"/>
    <w:rsid w:val="00A011BC"/>
    <w:rsid w:val="00A011CB"/>
    <w:rsid w:val="00A01217"/>
    <w:rsid w:val="00A01230"/>
    <w:rsid w:val="00A01231"/>
    <w:rsid w:val="00A0126F"/>
    <w:rsid w:val="00A012A2"/>
    <w:rsid w:val="00A012D6"/>
    <w:rsid w:val="00A0131A"/>
    <w:rsid w:val="00A01332"/>
    <w:rsid w:val="00A01355"/>
    <w:rsid w:val="00A01384"/>
    <w:rsid w:val="00A013AD"/>
    <w:rsid w:val="00A013D2"/>
    <w:rsid w:val="00A01404"/>
    <w:rsid w:val="00A01469"/>
    <w:rsid w:val="00A014D9"/>
    <w:rsid w:val="00A01501"/>
    <w:rsid w:val="00A0153F"/>
    <w:rsid w:val="00A015CC"/>
    <w:rsid w:val="00A015DE"/>
    <w:rsid w:val="00A015E7"/>
    <w:rsid w:val="00A0163C"/>
    <w:rsid w:val="00A0167D"/>
    <w:rsid w:val="00A0168B"/>
    <w:rsid w:val="00A01705"/>
    <w:rsid w:val="00A01729"/>
    <w:rsid w:val="00A0172C"/>
    <w:rsid w:val="00A0173C"/>
    <w:rsid w:val="00A01752"/>
    <w:rsid w:val="00A0177E"/>
    <w:rsid w:val="00A0177F"/>
    <w:rsid w:val="00A0179F"/>
    <w:rsid w:val="00A017AB"/>
    <w:rsid w:val="00A017C7"/>
    <w:rsid w:val="00A017CB"/>
    <w:rsid w:val="00A017EC"/>
    <w:rsid w:val="00A0186D"/>
    <w:rsid w:val="00A01896"/>
    <w:rsid w:val="00A018DA"/>
    <w:rsid w:val="00A018E4"/>
    <w:rsid w:val="00A018F8"/>
    <w:rsid w:val="00A01965"/>
    <w:rsid w:val="00A019C5"/>
    <w:rsid w:val="00A01A04"/>
    <w:rsid w:val="00A01A10"/>
    <w:rsid w:val="00A01A20"/>
    <w:rsid w:val="00A01A59"/>
    <w:rsid w:val="00A01A7B"/>
    <w:rsid w:val="00A01A89"/>
    <w:rsid w:val="00A01AF4"/>
    <w:rsid w:val="00A01AF8"/>
    <w:rsid w:val="00A01B0B"/>
    <w:rsid w:val="00A01B12"/>
    <w:rsid w:val="00A01B2D"/>
    <w:rsid w:val="00A01B2E"/>
    <w:rsid w:val="00A01B31"/>
    <w:rsid w:val="00A01B4D"/>
    <w:rsid w:val="00A01B63"/>
    <w:rsid w:val="00A01B73"/>
    <w:rsid w:val="00A01BAA"/>
    <w:rsid w:val="00A01C0A"/>
    <w:rsid w:val="00A01C1A"/>
    <w:rsid w:val="00A01C56"/>
    <w:rsid w:val="00A01CDE"/>
    <w:rsid w:val="00A01D04"/>
    <w:rsid w:val="00A01D62"/>
    <w:rsid w:val="00A01D78"/>
    <w:rsid w:val="00A01DBC"/>
    <w:rsid w:val="00A01DF8"/>
    <w:rsid w:val="00A01E5D"/>
    <w:rsid w:val="00A01E8C"/>
    <w:rsid w:val="00A01ED8"/>
    <w:rsid w:val="00A01EE2"/>
    <w:rsid w:val="00A01F3C"/>
    <w:rsid w:val="00A01F81"/>
    <w:rsid w:val="00A01F86"/>
    <w:rsid w:val="00A01FF1"/>
    <w:rsid w:val="00A02060"/>
    <w:rsid w:val="00A02062"/>
    <w:rsid w:val="00A02075"/>
    <w:rsid w:val="00A02077"/>
    <w:rsid w:val="00A02078"/>
    <w:rsid w:val="00A020C1"/>
    <w:rsid w:val="00A020C7"/>
    <w:rsid w:val="00A020EA"/>
    <w:rsid w:val="00A02128"/>
    <w:rsid w:val="00A021F0"/>
    <w:rsid w:val="00A02223"/>
    <w:rsid w:val="00A02226"/>
    <w:rsid w:val="00A0223C"/>
    <w:rsid w:val="00A02247"/>
    <w:rsid w:val="00A0231B"/>
    <w:rsid w:val="00A02360"/>
    <w:rsid w:val="00A02381"/>
    <w:rsid w:val="00A023A8"/>
    <w:rsid w:val="00A023C5"/>
    <w:rsid w:val="00A023D3"/>
    <w:rsid w:val="00A02419"/>
    <w:rsid w:val="00A02421"/>
    <w:rsid w:val="00A0246F"/>
    <w:rsid w:val="00A024B1"/>
    <w:rsid w:val="00A024C9"/>
    <w:rsid w:val="00A024FE"/>
    <w:rsid w:val="00A02512"/>
    <w:rsid w:val="00A02521"/>
    <w:rsid w:val="00A02559"/>
    <w:rsid w:val="00A02574"/>
    <w:rsid w:val="00A0258D"/>
    <w:rsid w:val="00A025E2"/>
    <w:rsid w:val="00A025E6"/>
    <w:rsid w:val="00A0263D"/>
    <w:rsid w:val="00A0263E"/>
    <w:rsid w:val="00A02683"/>
    <w:rsid w:val="00A026B2"/>
    <w:rsid w:val="00A027B5"/>
    <w:rsid w:val="00A027BE"/>
    <w:rsid w:val="00A027D0"/>
    <w:rsid w:val="00A027DA"/>
    <w:rsid w:val="00A027EF"/>
    <w:rsid w:val="00A027FF"/>
    <w:rsid w:val="00A0280A"/>
    <w:rsid w:val="00A0282C"/>
    <w:rsid w:val="00A0285D"/>
    <w:rsid w:val="00A02862"/>
    <w:rsid w:val="00A028CB"/>
    <w:rsid w:val="00A028D2"/>
    <w:rsid w:val="00A0295E"/>
    <w:rsid w:val="00A0297B"/>
    <w:rsid w:val="00A029D8"/>
    <w:rsid w:val="00A029E0"/>
    <w:rsid w:val="00A029F7"/>
    <w:rsid w:val="00A02AA6"/>
    <w:rsid w:val="00A02AB7"/>
    <w:rsid w:val="00A02AF2"/>
    <w:rsid w:val="00A02AFF"/>
    <w:rsid w:val="00A02B06"/>
    <w:rsid w:val="00A02B1A"/>
    <w:rsid w:val="00A02B64"/>
    <w:rsid w:val="00A02B66"/>
    <w:rsid w:val="00A02B8C"/>
    <w:rsid w:val="00A02BBB"/>
    <w:rsid w:val="00A02BCD"/>
    <w:rsid w:val="00A02BE5"/>
    <w:rsid w:val="00A02C44"/>
    <w:rsid w:val="00A02C47"/>
    <w:rsid w:val="00A02CAE"/>
    <w:rsid w:val="00A02D18"/>
    <w:rsid w:val="00A02D3D"/>
    <w:rsid w:val="00A02D3F"/>
    <w:rsid w:val="00A02D4E"/>
    <w:rsid w:val="00A02D56"/>
    <w:rsid w:val="00A02D88"/>
    <w:rsid w:val="00A02DB0"/>
    <w:rsid w:val="00A02DB9"/>
    <w:rsid w:val="00A02DDB"/>
    <w:rsid w:val="00A02E17"/>
    <w:rsid w:val="00A02E47"/>
    <w:rsid w:val="00A02E6E"/>
    <w:rsid w:val="00A02E7B"/>
    <w:rsid w:val="00A02E7C"/>
    <w:rsid w:val="00A02E92"/>
    <w:rsid w:val="00A02ED0"/>
    <w:rsid w:val="00A02F02"/>
    <w:rsid w:val="00A02F3C"/>
    <w:rsid w:val="00A02F99"/>
    <w:rsid w:val="00A03043"/>
    <w:rsid w:val="00A030CA"/>
    <w:rsid w:val="00A030D9"/>
    <w:rsid w:val="00A030FC"/>
    <w:rsid w:val="00A03118"/>
    <w:rsid w:val="00A03147"/>
    <w:rsid w:val="00A0316B"/>
    <w:rsid w:val="00A0317F"/>
    <w:rsid w:val="00A031B9"/>
    <w:rsid w:val="00A031DA"/>
    <w:rsid w:val="00A0321A"/>
    <w:rsid w:val="00A03283"/>
    <w:rsid w:val="00A0329F"/>
    <w:rsid w:val="00A032D6"/>
    <w:rsid w:val="00A032DC"/>
    <w:rsid w:val="00A0330C"/>
    <w:rsid w:val="00A0333A"/>
    <w:rsid w:val="00A03353"/>
    <w:rsid w:val="00A0336F"/>
    <w:rsid w:val="00A03371"/>
    <w:rsid w:val="00A033AC"/>
    <w:rsid w:val="00A033E0"/>
    <w:rsid w:val="00A0342C"/>
    <w:rsid w:val="00A0343E"/>
    <w:rsid w:val="00A03450"/>
    <w:rsid w:val="00A0345D"/>
    <w:rsid w:val="00A03462"/>
    <w:rsid w:val="00A034C1"/>
    <w:rsid w:val="00A034D9"/>
    <w:rsid w:val="00A034DC"/>
    <w:rsid w:val="00A034DE"/>
    <w:rsid w:val="00A034E5"/>
    <w:rsid w:val="00A0353B"/>
    <w:rsid w:val="00A03552"/>
    <w:rsid w:val="00A03600"/>
    <w:rsid w:val="00A0362C"/>
    <w:rsid w:val="00A0363C"/>
    <w:rsid w:val="00A03646"/>
    <w:rsid w:val="00A03660"/>
    <w:rsid w:val="00A03665"/>
    <w:rsid w:val="00A03697"/>
    <w:rsid w:val="00A036BF"/>
    <w:rsid w:val="00A036D4"/>
    <w:rsid w:val="00A03755"/>
    <w:rsid w:val="00A03827"/>
    <w:rsid w:val="00A03864"/>
    <w:rsid w:val="00A038A4"/>
    <w:rsid w:val="00A0390E"/>
    <w:rsid w:val="00A03917"/>
    <w:rsid w:val="00A03929"/>
    <w:rsid w:val="00A03931"/>
    <w:rsid w:val="00A0394E"/>
    <w:rsid w:val="00A03952"/>
    <w:rsid w:val="00A03956"/>
    <w:rsid w:val="00A03976"/>
    <w:rsid w:val="00A039D2"/>
    <w:rsid w:val="00A039E9"/>
    <w:rsid w:val="00A03A04"/>
    <w:rsid w:val="00A03A18"/>
    <w:rsid w:val="00A03A8E"/>
    <w:rsid w:val="00A03AF1"/>
    <w:rsid w:val="00A03B0B"/>
    <w:rsid w:val="00A03B23"/>
    <w:rsid w:val="00A03B68"/>
    <w:rsid w:val="00A03B7C"/>
    <w:rsid w:val="00A03B91"/>
    <w:rsid w:val="00A03BC8"/>
    <w:rsid w:val="00A03BD0"/>
    <w:rsid w:val="00A03BF4"/>
    <w:rsid w:val="00A03C1E"/>
    <w:rsid w:val="00A03C67"/>
    <w:rsid w:val="00A03C85"/>
    <w:rsid w:val="00A03C99"/>
    <w:rsid w:val="00A03CA6"/>
    <w:rsid w:val="00A03D32"/>
    <w:rsid w:val="00A03D49"/>
    <w:rsid w:val="00A03D7C"/>
    <w:rsid w:val="00A03DB3"/>
    <w:rsid w:val="00A03DC1"/>
    <w:rsid w:val="00A03DDD"/>
    <w:rsid w:val="00A03DE1"/>
    <w:rsid w:val="00A03DE2"/>
    <w:rsid w:val="00A03E5A"/>
    <w:rsid w:val="00A03E78"/>
    <w:rsid w:val="00A03EFC"/>
    <w:rsid w:val="00A03F61"/>
    <w:rsid w:val="00A03FB4"/>
    <w:rsid w:val="00A03FBC"/>
    <w:rsid w:val="00A03FF8"/>
    <w:rsid w:val="00A0405D"/>
    <w:rsid w:val="00A0408C"/>
    <w:rsid w:val="00A040A3"/>
    <w:rsid w:val="00A040BF"/>
    <w:rsid w:val="00A040F1"/>
    <w:rsid w:val="00A040F8"/>
    <w:rsid w:val="00A0410A"/>
    <w:rsid w:val="00A04160"/>
    <w:rsid w:val="00A04167"/>
    <w:rsid w:val="00A04174"/>
    <w:rsid w:val="00A041A6"/>
    <w:rsid w:val="00A041C2"/>
    <w:rsid w:val="00A041E2"/>
    <w:rsid w:val="00A04205"/>
    <w:rsid w:val="00A0420E"/>
    <w:rsid w:val="00A04215"/>
    <w:rsid w:val="00A04242"/>
    <w:rsid w:val="00A04276"/>
    <w:rsid w:val="00A042A1"/>
    <w:rsid w:val="00A042EF"/>
    <w:rsid w:val="00A042F2"/>
    <w:rsid w:val="00A0433D"/>
    <w:rsid w:val="00A043B5"/>
    <w:rsid w:val="00A043B8"/>
    <w:rsid w:val="00A043C4"/>
    <w:rsid w:val="00A043CB"/>
    <w:rsid w:val="00A043F5"/>
    <w:rsid w:val="00A04487"/>
    <w:rsid w:val="00A04488"/>
    <w:rsid w:val="00A0448A"/>
    <w:rsid w:val="00A0448C"/>
    <w:rsid w:val="00A04498"/>
    <w:rsid w:val="00A0453E"/>
    <w:rsid w:val="00A04547"/>
    <w:rsid w:val="00A04559"/>
    <w:rsid w:val="00A0457D"/>
    <w:rsid w:val="00A04595"/>
    <w:rsid w:val="00A045A3"/>
    <w:rsid w:val="00A045F2"/>
    <w:rsid w:val="00A04623"/>
    <w:rsid w:val="00A04628"/>
    <w:rsid w:val="00A04631"/>
    <w:rsid w:val="00A04642"/>
    <w:rsid w:val="00A04675"/>
    <w:rsid w:val="00A04683"/>
    <w:rsid w:val="00A04691"/>
    <w:rsid w:val="00A046D3"/>
    <w:rsid w:val="00A046F4"/>
    <w:rsid w:val="00A04703"/>
    <w:rsid w:val="00A0472E"/>
    <w:rsid w:val="00A047F9"/>
    <w:rsid w:val="00A04811"/>
    <w:rsid w:val="00A0481B"/>
    <w:rsid w:val="00A04820"/>
    <w:rsid w:val="00A04822"/>
    <w:rsid w:val="00A04880"/>
    <w:rsid w:val="00A04922"/>
    <w:rsid w:val="00A0493F"/>
    <w:rsid w:val="00A04995"/>
    <w:rsid w:val="00A0499E"/>
    <w:rsid w:val="00A049A6"/>
    <w:rsid w:val="00A04A14"/>
    <w:rsid w:val="00A04A2D"/>
    <w:rsid w:val="00A04A36"/>
    <w:rsid w:val="00A04A3F"/>
    <w:rsid w:val="00A04A56"/>
    <w:rsid w:val="00A04A87"/>
    <w:rsid w:val="00A04AEB"/>
    <w:rsid w:val="00A04B01"/>
    <w:rsid w:val="00A04B4A"/>
    <w:rsid w:val="00A04B50"/>
    <w:rsid w:val="00A04BA5"/>
    <w:rsid w:val="00A04BF1"/>
    <w:rsid w:val="00A04BFA"/>
    <w:rsid w:val="00A04BFF"/>
    <w:rsid w:val="00A04C0F"/>
    <w:rsid w:val="00A04C1F"/>
    <w:rsid w:val="00A04C69"/>
    <w:rsid w:val="00A04CA9"/>
    <w:rsid w:val="00A04CE6"/>
    <w:rsid w:val="00A04CE7"/>
    <w:rsid w:val="00A04D18"/>
    <w:rsid w:val="00A04D64"/>
    <w:rsid w:val="00A04D71"/>
    <w:rsid w:val="00A04DA3"/>
    <w:rsid w:val="00A04DAB"/>
    <w:rsid w:val="00A04E30"/>
    <w:rsid w:val="00A04E4D"/>
    <w:rsid w:val="00A04E64"/>
    <w:rsid w:val="00A04E87"/>
    <w:rsid w:val="00A04E8D"/>
    <w:rsid w:val="00A04EBF"/>
    <w:rsid w:val="00A04F43"/>
    <w:rsid w:val="00A04F79"/>
    <w:rsid w:val="00A04FB4"/>
    <w:rsid w:val="00A04FBF"/>
    <w:rsid w:val="00A04FFB"/>
    <w:rsid w:val="00A0500E"/>
    <w:rsid w:val="00A05011"/>
    <w:rsid w:val="00A05019"/>
    <w:rsid w:val="00A05089"/>
    <w:rsid w:val="00A0509A"/>
    <w:rsid w:val="00A05142"/>
    <w:rsid w:val="00A05186"/>
    <w:rsid w:val="00A0518A"/>
    <w:rsid w:val="00A05192"/>
    <w:rsid w:val="00A051AA"/>
    <w:rsid w:val="00A051B1"/>
    <w:rsid w:val="00A051C3"/>
    <w:rsid w:val="00A051CC"/>
    <w:rsid w:val="00A051E1"/>
    <w:rsid w:val="00A05232"/>
    <w:rsid w:val="00A05238"/>
    <w:rsid w:val="00A0524C"/>
    <w:rsid w:val="00A05266"/>
    <w:rsid w:val="00A05291"/>
    <w:rsid w:val="00A052D1"/>
    <w:rsid w:val="00A05337"/>
    <w:rsid w:val="00A0533F"/>
    <w:rsid w:val="00A05353"/>
    <w:rsid w:val="00A05358"/>
    <w:rsid w:val="00A0537E"/>
    <w:rsid w:val="00A0538B"/>
    <w:rsid w:val="00A053D2"/>
    <w:rsid w:val="00A05443"/>
    <w:rsid w:val="00A05454"/>
    <w:rsid w:val="00A05481"/>
    <w:rsid w:val="00A05495"/>
    <w:rsid w:val="00A0551F"/>
    <w:rsid w:val="00A0554C"/>
    <w:rsid w:val="00A05591"/>
    <w:rsid w:val="00A055C9"/>
    <w:rsid w:val="00A055D8"/>
    <w:rsid w:val="00A0563F"/>
    <w:rsid w:val="00A05659"/>
    <w:rsid w:val="00A0565E"/>
    <w:rsid w:val="00A056D1"/>
    <w:rsid w:val="00A056D9"/>
    <w:rsid w:val="00A0571B"/>
    <w:rsid w:val="00A057C2"/>
    <w:rsid w:val="00A057C8"/>
    <w:rsid w:val="00A057DD"/>
    <w:rsid w:val="00A05844"/>
    <w:rsid w:val="00A05845"/>
    <w:rsid w:val="00A05896"/>
    <w:rsid w:val="00A058B7"/>
    <w:rsid w:val="00A058BF"/>
    <w:rsid w:val="00A058CF"/>
    <w:rsid w:val="00A058F2"/>
    <w:rsid w:val="00A058FC"/>
    <w:rsid w:val="00A05906"/>
    <w:rsid w:val="00A05914"/>
    <w:rsid w:val="00A059A8"/>
    <w:rsid w:val="00A059AB"/>
    <w:rsid w:val="00A059D6"/>
    <w:rsid w:val="00A059D9"/>
    <w:rsid w:val="00A059E6"/>
    <w:rsid w:val="00A059FE"/>
    <w:rsid w:val="00A059FF"/>
    <w:rsid w:val="00A05A7D"/>
    <w:rsid w:val="00A05AB2"/>
    <w:rsid w:val="00A05ACD"/>
    <w:rsid w:val="00A05ACE"/>
    <w:rsid w:val="00A05ADE"/>
    <w:rsid w:val="00A05AE4"/>
    <w:rsid w:val="00A05B78"/>
    <w:rsid w:val="00A05B7F"/>
    <w:rsid w:val="00A05B83"/>
    <w:rsid w:val="00A05BB1"/>
    <w:rsid w:val="00A05C00"/>
    <w:rsid w:val="00A05C20"/>
    <w:rsid w:val="00A05C50"/>
    <w:rsid w:val="00A05C56"/>
    <w:rsid w:val="00A05C82"/>
    <w:rsid w:val="00A05CBD"/>
    <w:rsid w:val="00A05CC7"/>
    <w:rsid w:val="00A05D1C"/>
    <w:rsid w:val="00A05D4A"/>
    <w:rsid w:val="00A05D57"/>
    <w:rsid w:val="00A05D61"/>
    <w:rsid w:val="00A05D6D"/>
    <w:rsid w:val="00A05DA2"/>
    <w:rsid w:val="00A05DD0"/>
    <w:rsid w:val="00A05E05"/>
    <w:rsid w:val="00A05E13"/>
    <w:rsid w:val="00A05E22"/>
    <w:rsid w:val="00A05E4A"/>
    <w:rsid w:val="00A05E52"/>
    <w:rsid w:val="00A05E81"/>
    <w:rsid w:val="00A05EA4"/>
    <w:rsid w:val="00A05EE7"/>
    <w:rsid w:val="00A05EFA"/>
    <w:rsid w:val="00A05F02"/>
    <w:rsid w:val="00A05F58"/>
    <w:rsid w:val="00A05F61"/>
    <w:rsid w:val="00A05FA6"/>
    <w:rsid w:val="00A05FAE"/>
    <w:rsid w:val="00A05FC0"/>
    <w:rsid w:val="00A06023"/>
    <w:rsid w:val="00A06030"/>
    <w:rsid w:val="00A06035"/>
    <w:rsid w:val="00A0605A"/>
    <w:rsid w:val="00A0606C"/>
    <w:rsid w:val="00A060BC"/>
    <w:rsid w:val="00A060E7"/>
    <w:rsid w:val="00A0610D"/>
    <w:rsid w:val="00A06125"/>
    <w:rsid w:val="00A0612B"/>
    <w:rsid w:val="00A06143"/>
    <w:rsid w:val="00A06171"/>
    <w:rsid w:val="00A061D6"/>
    <w:rsid w:val="00A0622C"/>
    <w:rsid w:val="00A0622E"/>
    <w:rsid w:val="00A06271"/>
    <w:rsid w:val="00A06284"/>
    <w:rsid w:val="00A0628E"/>
    <w:rsid w:val="00A062A1"/>
    <w:rsid w:val="00A062AF"/>
    <w:rsid w:val="00A062B5"/>
    <w:rsid w:val="00A062D5"/>
    <w:rsid w:val="00A0638F"/>
    <w:rsid w:val="00A063B8"/>
    <w:rsid w:val="00A063CA"/>
    <w:rsid w:val="00A063ED"/>
    <w:rsid w:val="00A0641D"/>
    <w:rsid w:val="00A06450"/>
    <w:rsid w:val="00A06479"/>
    <w:rsid w:val="00A0647F"/>
    <w:rsid w:val="00A064DA"/>
    <w:rsid w:val="00A06526"/>
    <w:rsid w:val="00A065FA"/>
    <w:rsid w:val="00A0661D"/>
    <w:rsid w:val="00A06640"/>
    <w:rsid w:val="00A06685"/>
    <w:rsid w:val="00A066B6"/>
    <w:rsid w:val="00A06707"/>
    <w:rsid w:val="00A06728"/>
    <w:rsid w:val="00A0672D"/>
    <w:rsid w:val="00A06764"/>
    <w:rsid w:val="00A06770"/>
    <w:rsid w:val="00A06785"/>
    <w:rsid w:val="00A06790"/>
    <w:rsid w:val="00A067B3"/>
    <w:rsid w:val="00A06821"/>
    <w:rsid w:val="00A06852"/>
    <w:rsid w:val="00A0690B"/>
    <w:rsid w:val="00A06966"/>
    <w:rsid w:val="00A06984"/>
    <w:rsid w:val="00A06988"/>
    <w:rsid w:val="00A069A1"/>
    <w:rsid w:val="00A069C6"/>
    <w:rsid w:val="00A069D1"/>
    <w:rsid w:val="00A069D7"/>
    <w:rsid w:val="00A06A59"/>
    <w:rsid w:val="00A06AB8"/>
    <w:rsid w:val="00A06AC2"/>
    <w:rsid w:val="00A06AE8"/>
    <w:rsid w:val="00A06B54"/>
    <w:rsid w:val="00A06B6F"/>
    <w:rsid w:val="00A06B72"/>
    <w:rsid w:val="00A06BAE"/>
    <w:rsid w:val="00A06BB2"/>
    <w:rsid w:val="00A06BEE"/>
    <w:rsid w:val="00A06BF7"/>
    <w:rsid w:val="00A06C14"/>
    <w:rsid w:val="00A06C1B"/>
    <w:rsid w:val="00A06C66"/>
    <w:rsid w:val="00A06CA0"/>
    <w:rsid w:val="00A06CC5"/>
    <w:rsid w:val="00A06CDC"/>
    <w:rsid w:val="00A06CEF"/>
    <w:rsid w:val="00A06D03"/>
    <w:rsid w:val="00A06D1D"/>
    <w:rsid w:val="00A06D28"/>
    <w:rsid w:val="00A06D42"/>
    <w:rsid w:val="00A06D7C"/>
    <w:rsid w:val="00A06D9D"/>
    <w:rsid w:val="00A06DB0"/>
    <w:rsid w:val="00A06E06"/>
    <w:rsid w:val="00A06E24"/>
    <w:rsid w:val="00A06E2F"/>
    <w:rsid w:val="00A06E4F"/>
    <w:rsid w:val="00A06E64"/>
    <w:rsid w:val="00A06E77"/>
    <w:rsid w:val="00A06E7B"/>
    <w:rsid w:val="00A06EC5"/>
    <w:rsid w:val="00A06EC8"/>
    <w:rsid w:val="00A06ECD"/>
    <w:rsid w:val="00A06EE4"/>
    <w:rsid w:val="00A06F15"/>
    <w:rsid w:val="00A06F26"/>
    <w:rsid w:val="00A06F39"/>
    <w:rsid w:val="00A06F3E"/>
    <w:rsid w:val="00A06F85"/>
    <w:rsid w:val="00A0705B"/>
    <w:rsid w:val="00A0705F"/>
    <w:rsid w:val="00A0709D"/>
    <w:rsid w:val="00A070AB"/>
    <w:rsid w:val="00A070E7"/>
    <w:rsid w:val="00A0712A"/>
    <w:rsid w:val="00A0716E"/>
    <w:rsid w:val="00A07171"/>
    <w:rsid w:val="00A07195"/>
    <w:rsid w:val="00A071F7"/>
    <w:rsid w:val="00A07235"/>
    <w:rsid w:val="00A0723A"/>
    <w:rsid w:val="00A07245"/>
    <w:rsid w:val="00A07252"/>
    <w:rsid w:val="00A0725F"/>
    <w:rsid w:val="00A072B5"/>
    <w:rsid w:val="00A072FD"/>
    <w:rsid w:val="00A07302"/>
    <w:rsid w:val="00A07308"/>
    <w:rsid w:val="00A0731C"/>
    <w:rsid w:val="00A07324"/>
    <w:rsid w:val="00A0732A"/>
    <w:rsid w:val="00A07331"/>
    <w:rsid w:val="00A07362"/>
    <w:rsid w:val="00A07383"/>
    <w:rsid w:val="00A073BF"/>
    <w:rsid w:val="00A073C1"/>
    <w:rsid w:val="00A073E9"/>
    <w:rsid w:val="00A07403"/>
    <w:rsid w:val="00A07452"/>
    <w:rsid w:val="00A07483"/>
    <w:rsid w:val="00A0748A"/>
    <w:rsid w:val="00A074D4"/>
    <w:rsid w:val="00A074D5"/>
    <w:rsid w:val="00A074DD"/>
    <w:rsid w:val="00A0752A"/>
    <w:rsid w:val="00A07552"/>
    <w:rsid w:val="00A075C0"/>
    <w:rsid w:val="00A075DB"/>
    <w:rsid w:val="00A075EE"/>
    <w:rsid w:val="00A075F3"/>
    <w:rsid w:val="00A0761B"/>
    <w:rsid w:val="00A07622"/>
    <w:rsid w:val="00A076A6"/>
    <w:rsid w:val="00A076C6"/>
    <w:rsid w:val="00A076C7"/>
    <w:rsid w:val="00A07706"/>
    <w:rsid w:val="00A07738"/>
    <w:rsid w:val="00A07762"/>
    <w:rsid w:val="00A07793"/>
    <w:rsid w:val="00A077AF"/>
    <w:rsid w:val="00A077D3"/>
    <w:rsid w:val="00A077E2"/>
    <w:rsid w:val="00A07806"/>
    <w:rsid w:val="00A07828"/>
    <w:rsid w:val="00A07848"/>
    <w:rsid w:val="00A0788B"/>
    <w:rsid w:val="00A078DD"/>
    <w:rsid w:val="00A078E1"/>
    <w:rsid w:val="00A078E8"/>
    <w:rsid w:val="00A078FF"/>
    <w:rsid w:val="00A07913"/>
    <w:rsid w:val="00A07988"/>
    <w:rsid w:val="00A07995"/>
    <w:rsid w:val="00A079DB"/>
    <w:rsid w:val="00A079EA"/>
    <w:rsid w:val="00A07A1E"/>
    <w:rsid w:val="00A07A21"/>
    <w:rsid w:val="00A07A3D"/>
    <w:rsid w:val="00A07A62"/>
    <w:rsid w:val="00A07A9A"/>
    <w:rsid w:val="00A07AA1"/>
    <w:rsid w:val="00A07AC0"/>
    <w:rsid w:val="00A07AC8"/>
    <w:rsid w:val="00A07ACF"/>
    <w:rsid w:val="00A07B01"/>
    <w:rsid w:val="00A07B56"/>
    <w:rsid w:val="00A07B61"/>
    <w:rsid w:val="00A07B7C"/>
    <w:rsid w:val="00A07B7D"/>
    <w:rsid w:val="00A07B89"/>
    <w:rsid w:val="00A07BC4"/>
    <w:rsid w:val="00A07BF2"/>
    <w:rsid w:val="00A07C06"/>
    <w:rsid w:val="00A07C50"/>
    <w:rsid w:val="00A07C72"/>
    <w:rsid w:val="00A07CA3"/>
    <w:rsid w:val="00A07CA8"/>
    <w:rsid w:val="00A07CE7"/>
    <w:rsid w:val="00A07D1F"/>
    <w:rsid w:val="00A07D41"/>
    <w:rsid w:val="00A07D42"/>
    <w:rsid w:val="00A07D5C"/>
    <w:rsid w:val="00A07D69"/>
    <w:rsid w:val="00A07D6F"/>
    <w:rsid w:val="00A07D74"/>
    <w:rsid w:val="00A07D83"/>
    <w:rsid w:val="00A07D8C"/>
    <w:rsid w:val="00A07DA9"/>
    <w:rsid w:val="00A07DAC"/>
    <w:rsid w:val="00A07DAD"/>
    <w:rsid w:val="00A07DB1"/>
    <w:rsid w:val="00A07E05"/>
    <w:rsid w:val="00A07E0C"/>
    <w:rsid w:val="00A07E68"/>
    <w:rsid w:val="00A07E6B"/>
    <w:rsid w:val="00A07E98"/>
    <w:rsid w:val="00A07EC3"/>
    <w:rsid w:val="00A07ED1"/>
    <w:rsid w:val="00A07ED9"/>
    <w:rsid w:val="00A07EE4"/>
    <w:rsid w:val="00A07F73"/>
    <w:rsid w:val="00A07F7B"/>
    <w:rsid w:val="00A07FB2"/>
    <w:rsid w:val="00A07FD9"/>
    <w:rsid w:val="00A10074"/>
    <w:rsid w:val="00A10076"/>
    <w:rsid w:val="00A100B8"/>
    <w:rsid w:val="00A100D3"/>
    <w:rsid w:val="00A10162"/>
    <w:rsid w:val="00A101C7"/>
    <w:rsid w:val="00A101D1"/>
    <w:rsid w:val="00A1020F"/>
    <w:rsid w:val="00A1021A"/>
    <w:rsid w:val="00A10230"/>
    <w:rsid w:val="00A10242"/>
    <w:rsid w:val="00A10247"/>
    <w:rsid w:val="00A1026B"/>
    <w:rsid w:val="00A1026F"/>
    <w:rsid w:val="00A10285"/>
    <w:rsid w:val="00A10290"/>
    <w:rsid w:val="00A10296"/>
    <w:rsid w:val="00A1029F"/>
    <w:rsid w:val="00A102B9"/>
    <w:rsid w:val="00A10306"/>
    <w:rsid w:val="00A1037B"/>
    <w:rsid w:val="00A103A0"/>
    <w:rsid w:val="00A103C3"/>
    <w:rsid w:val="00A10416"/>
    <w:rsid w:val="00A10456"/>
    <w:rsid w:val="00A1049F"/>
    <w:rsid w:val="00A104D7"/>
    <w:rsid w:val="00A104FC"/>
    <w:rsid w:val="00A1050D"/>
    <w:rsid w:val="00A10512"/>
    <w:rsid w:val="00A1051C"/>
    <w:rsid w:val="00A10524"/>
    <w:rsid w:val="00A1052B"/>
    <w:rsid w:val="00A1052F"/>
    <w:rsid w:val="00A10567"/>
    <w:rsid w:val="00A1056B"/>
    <w:rsid w:val="00A1056E"/>
    <w:rsid w:val="00A105C5"/>
    <w:rsid w:val="00A105E1"/>
    <w:rsid w:val="00A105E5"/>
    <w:rsid w:val="00A1064F"/>
    <w:rsid w:val="00A10663"/>
    <w:rsid w:val="00A106DB"/>
    <w:rsid w:val="00A106E4"/>
    <w:rsid w:val="00A10701"/>
    <w:rsid w:val="00A1075D"/>
    <w:rsid w:val="00A10764"/>
    <w:rsid w:val="00A10778"/>
    <w:rsid w:val="00A1078E"/>
    <w:rsid w:val="00A107CB"/>
    <w:rsid w:val="00A107F6"/>
    <w:rsid w:val="00A10804"/>
    <w:rsid w:val="00A1082D"/>
    <w:rsid w:val="00A1086E"/>
    <w:rsid w:val="00A1087B"/>
    <w:rsid w:val="00A10931"/>
    <w:rsid w:val="00A1093B"/>
    <w:rsid w:val="00A10959"/>
    <w:rsid w:val="00A1095E"/>
    <w:rsid w:val="00A1095F"/>
    <w:rsid w:val="00A10972"/>
    <w:rsid w:val="00A109A1"/>
    <w:rsid w:val="00A10A51"/>
    <w:rsid w:val="00A10A66"/>
    <w:rsid w:val="00A10A6F"/>
    <w:rsid w:val="00A10A75"/>
    <w:rsid w:val="00A10B0C"/>
    <w:rsid w:val="00A10B49"/>
    <w:rsid w:val="00A10B74"/>
    <w:rsid w:val="00A10B79"/>
    <w:rsid w:val="00A10B8E"/>
    <w:rsid w:val="00A10B95"/>
    <w:rsid w:val="00A10BB2"/>
    <w:rsid w:val="00A10BBB"/>
    <w:rsid w:val="00A10BC7"/>
    <w:rsid w:val="00A10BDF"/>
    <w:rsid w:val="00A10BF6"/>
    <w:rsid w:val="00A10C06"/>
    <w:rsid w:val="00A10C3C"/>
    <w:rsid w:val="00A10C60"/>
    <w:rsid w:val="00A10C66"/>
    <w:rsid w:val="00A10C78"/>
    <w:rsid w:val="00A10CE2"/>
    <w:rsid w:val="00A10CF9"/>
    <w:rsid w:val="00A10D04"/>
    <w:rsid w:val="00A10D20"/>
    <w:rsid w:val="00A10D48"/>
    <w:rsid w:val="00A10D4D"/>
    <w:rsid w:val="00A10D69"/>
    <w:rsid w:val="00A10D71"/>
    <w:rsid w:val="00A10DD1"/>
    <w:rsid w:val="00A10DF6"/>
    <w:rsid w:val="00A10E1C"/>
    <w:rsid w:val="00A10E32"/>
    <w:rsid w:val="00A10E48"/>
    <w:rsid w:val="00A10E5D"/>
    <w:rsid w:val="00A10EAF"/>
    <w:rsid w:val="00A10EE4"/>
    <w:rsid w:val="00A10F3E"/>
    <w:rsid w:val="00A10F71"/>
    <w:rsid w:val="00A10F73"/>
    <w:rsid w:val="00A10F78"/>
    <w:rsid w:val="00A10FBA"/>
    <w:rsid w:val="00A10FC3"/>
    <w:rsid w:val="00A11025"/>
    <w:rsid w:val="00A1102C"/>
    <w:rsid w:val="00A11034"/>
    <w:rsid w:val="00A110A4"/>
    <w:rsid w:val="00A110C2"/>
    <w:rsid w:val="00A110D2"/>
    <w:rsid w:val="00A110FE"/>
    <w:rsid w:val="00A1110D"/>
    <w:rsid w:val="00A1111E"/>
    <w:rsid w:val="00A11128"/>
    <w:rsid w:val="00A1113D"/>
    <w:rsid w:val="00A11151"/>
    <w:rsid w:val="00A11162"/>
    <w:rsid w:val="00A11179"/>
    <w:rsid w:val="00A1119C"/>
    <w:rsid w:val="00A1119F"/>
    <w:rsid w:val="00A111CF"/>
    <w:rsid w:val="00A111E6"/>
    <w:rsid w:val="00A11205"/>
    <w:rsid w:val="00A1126D"/>
    <w:rsid w:val="00A1126E"/>
    <w:rsid w:val="00A11282"/>
    <w:rsid w:val="00A1129C"/>
    <w:rsid w:val="00A112B0"/>
    <w:rsid w:val="00A112B2"/>
    <w:rsid w:val="00A112F7"/>
    <w:rsid w:val="00A1130A"/>
    <w:rsid w:val="00A1130F"/>
    <w:rsid w:val="00A1136A"/>
    <w:rsid w:val="00A1139D"/>
    <w:rsid w:val="00A113AA"/>
    <w:rsid w:val="00A113C2"/>
    <w:rsid w:val="00A113CF"/>
    <w:rsid w:val="00A113D0"/>
    <w:rsid w:val="00A11416"/>
    <w:rsid w:val="00A11426"/>
    <w:rsid w:val="00A1142B"/>
    <w:rsid w:val="00A11441"/>
    <w:rsid w:val="00A11495"/>
    <w:rsid w:val="00A114AB"/>
    <w:rsid w:val="00A1150F"/>
    <w:rsid w:val="00A1152A"/>
    <w:rsid w:val="00A11530"/>
    <w:rsid w:val="00A11543"/>
    <w:rsid w:val="00A11550"/>
    <w:rsid w:val="00A11552"/>
    <w:rsid w:val="00A11582"/>
    <w:rsid w:val="00A115DA"/>
    <w:rsid w:val="00A115E2"/>
    <w:rsid w:val="00A1164B"/>
    <w:rsid w:val="00A1166A"/>
    <w:rsid w:val="00A1168B"/>
    <w:rsid w:val="00A1168D"/>
    <w:rsid w:val="00A1169C"/>
    <w:rsid w:val="00A116E3"/>
    <w:rsid w:val="00A11789"/>
    <w:rsid w:val="00A117B4"/>
    <w:rsid w:val="00A117B9"/>
    <w:rsid w:val="00A117D2"/>
    <w:rsid w:val="00A117EF"/>
    <w:rsid w:val="00A117F0"/>
    <w:rsid w:val="00A11824"/>
    <w:rsid w:val="00A11850"/>
    <w:rsid w:val="00A11870"/>
    <w:rsid w:val="00A11884"/>
    <w:rsid w:val="00A118C0"/>
    <w:rsid w:val="00A118C1"/>
    <w:rsid w:val="00A118CA"/>
    <w:rsid w:val="00A118D3"/>
    <w:rsid w:val="00A11988"/>
    <w:rsid w:val="00A119BE"/>
    <w:rsid w:val="00A119CA"/>
    <w:rsid w:val="00A11A02"/>
    <w:rsid w:val="00A11A7F"/>
    <w:rsid w:val="00A11A8A"/>
    <w:rsid w:val="00A11AFA"/>
    <w:rsid w:val="00A11B0A"/>
    <w:rsid w:val="00A11B4B"/>
    <w:rsid w:val="00A11B81"/>
    <w:rsid w:val="00A11B98"/>
    <w:rsid w:val="00A11BB3"/>
    <w:rsid w:val="00A11C02"/>
    <w:rsid w:val="00A11C39"/>
    <w:rsid w:val="00A11C45"/>
    <w:rsid w:val="00A11C50"/>
    <w:rsid w:val="00A11C9F"/>
    <w:rsid w:val="00A11CBB"/>
    <w:rsid w:val="00A11CFA"/>
    <w:rsid w:val="00A11D69"/>
    <w:rsid w:val="00A11D9F"/>
    <w:rsid w:val="00A11DBB"/>
    <w:rsid w:val="00A11DC3"/>
    <w:rsid w:val="00A11DD1"/>
    <w:rsid w:val="00A11E00"/>
    <w:rsid w:val="00A11E2F"/>
    <w:rsid w:val="00A11E55"/>
    <w:rsid w:val="00A11E99"/>
    <w:rsid w:val="00A11EA4"/>
    <w:rsid w:val="00A11F0B"/>
    <w:rsid w:val="00A11F25"/>
    <w:rsid w:val="00A11F47"/>
    <w:rsid w:val="00A11F55"/>
    <w:rsid w:val="00A11F57"/>
    <w:rsid w:val="00A11F7C"/>
    <w:rsid w:val="00A11F81"/>
    <w:rsid w:val="00A11FAC"/>
    <w:rsid w:val="00A11FCC"/>
    <w:rsid w:val="00A12029"/>
    <w:rsid w:val="00A12063"/>
    <w:rsid w:val="00A120C9"/>
    <w:rsid w:val="00A12142"/>
    <w:rsid w:val="00A12155"/>
    <w:rsid w:val="00A12156"/>
    <w:rsid w:val="00A1216E"/>
    <w:rsid w:val="00A121AE"/>
    <w:rsid w:val="00A12211"/>
    <w:rsid w:val="00A1221A"/>
    <w:rsid w:val="00A12235"/>
    <w:rsid w:val="00A12263"/>
    <w:rsid w:val="00A12267"/>
    <w:rsid w:val="00A122BA"/>
    <w:rsid w:val="00A122D8"/>
    <w:rsid w:val="00A12313"/>
    <w:rsid w:val="00A12336"/>
    <w:rsid w:val="00A1233E"/>
    <w:rsid w:val="00A1234F"/>
    <w:rsid w:val="00A12398"/>
    <w:rsid w:val="00A123C0"/>
    <w:rsid w:val="00A123F6"/>
    <w:rsid w:val="00A12470"/>
    <w:rsid w:val="00A12476"/>
    <w:rsid w:val="00A12478"/>
    <w:rsid w:val="00A1252E"/>
    <w:rsid w:val="00A12536"/>
    <w:rsid w:val="00A12561"/>
    <w:rsid w:val="00A125A4"/>
    <w:rsid w:val="00A12618"/>
    <w:rsid w:val="00A1267B"/>
    <w:rsid w:val="00A12699"/>
    <w:rsid w:val="00A126E8"/>
    <w:rsid w:val="00A126ED"/>
    <w:rsid w:val="00A12702"/>
    <w:rsid w:val="00A12756"/>
    <w:rsid w:val="00A12776"/>
    <w:rsid w:val="00A127FC"/>
    <w:rsid w:val="00A1281A"/>
    <w:rsid w:val="00A1283E"/>
    <w:rsid w:val="00A1284A"/>
    <w:rsid w:val="00A12883"/>
    <w:rsid w:val="00A12888"/>
    <w:rsid w:val="00A128F8"/>
    <w:rsid w:val="00A1290B"/>
    <w:rsid w:val="00A1290D"/>
    <w:rsid w:val="00A12910"/>
    <w:rsid w:val="00A12959"/>
    <w:rsid w:val="00A12978"/>
    <w:rsid w:val="00A129CC"/>
    <w:rsid w:val="00A129DB"/>
    <w:rsid w:val="00A12A07"/>
    <w:rsid w:val="00A12A1E"/>
    <w:rsid w:val="00A12A2E"/>
    <w:rsid w:val="00A12A70"/>
    <w:rsid w:val="00A12A72"/>
    <w:rsid w:val="00A12AA2"/>
    <w:rsid w:val="00A12ABD"/>
    <w:rsid w:val="00A12B03"/>
    <w:rsid w:val="00A12B46"/>
    <w:rsid w:val="00A12BBE"/>
    <w:rsid w:val="00A12C15"/>
    <w:rsid w:val="00A12C28"/>
    <w:rsid w:val="00A12C3C"/>
    <w:rsid w:val="00A12C76"/>
    <w:rsid w:val="00A12C78"/>
    <w:rsid w:val="00A12C86"/>
    <w:rsid w:val="00A12C8A"/>
    <w:rsid w:val="00A12C97"/>
    <w:rsid w:val="00A12CA2"/>
    <w:rsid w:val="00A12CD4"/>
    <w:rsid w:val="00A12CE5"/>
    <w:rsid w:val="00A12D71"/>
    <w:rsid w:val="00A12D7F"/>
    <w:rsid w:val="00A12DE8"/>
    <w:rsid w:val="00A12E16"/>
    <w:rsid w:val="00A12E3B"/>
    <w:rsid w:val="00A12E41"/>
    <w:rsid w:val="00A12E77"/>
    <w:rsid w:val="00A12E87"/>
    <w:rsid w:val="00A12EDF"/>
    <w:rsid w:val="00A12F30"/>
    <w:rsid w:val="00A12F5B"/>
    <w:rsid w:val="00A12F67"/>
    <w:rsid w:val="00A12FA6"/>
    <w:rsid w:val="00A12FDE"/>
    <w:rsid w:val="00A12FF6"/>
    <w:rsid w:val="00A13004"/>
    <w:rsid w:val="00A13017"/>
    <w:rsid w:val="00A13050"/>
    <w:rsid w:val="00A13052"/>
    <w:rsid w:val="00A1306F"/>
    <w:rsid w:val="00A13080"/>
    <w:rsid w:val="00A130BB"/>
    <w:rsid w:val="00A130C5"/>
    <w:rsid w:val="00A130DE"/>
    <w:rsid w:val="00A130E7"/>
    <w:rsid w:val="00A13109"/>
    <w:rsid w:val="00A1311B"/>
    <w:rsid w:val="00A13127"/>
    <w:rsid w:val="00A1312C"/>
    <w:rsid w:val="00A13146"/>
    <w:rsid w:val="00A13166"/>
    <w:rsid w:val="00A131A0"/>
    <w:rsid w:val="00A131A2"/>
    <w:rsid w:val="00A131C0"/>
    <w:rsid w:val="00A131E8"/>
    <w:rsid w:val="00A131FB"/>
    <w:rsid w:val="00A1322B"/>
    <w:rsid w:val="00A13258"/>
    <w:rsid w:val="00A132B0"/>
    <w:rsid w:val="00A132BD"/>
    <w:rsid w:val="00A132C8"/>
    <w:rsid w:val="00A13301"/>
    <w:rsid w:val="00A1330B"/>
    <w:rsid w:val="00A13315"/>
    <w:rsid w:val="00A1331A"/>
    <w:rsid w:val="00A13335"/>
    <w:rsid w:val="00A13352"/>
    <w:rsid w:val="00A13371"/>
    <w:rsid w:val="00A1337C"/>
    <w:rsid w:val="00A133A4"/>
    <w:rsid w:val="00A133B1"/>
    <w:rsid w:val="00A13419"/>
    <w:rsid w:val="00A134A7"/>
    <w:rsid w:val="00A1351A"/>
    <w:rsid w:val="00A13535"/>
    <w:rsid w:val="00A13536"/>
    <w:rsid w:val="00A1355A"/>
    <w:rsid w:val="00A1356E"/>
    <w:rsid w:val="00A13596"/>
    <w:rsid w:val="00A135A1"/>
    <w:rsid w:val="00A13601"/>
    <w:rsid w:val="00A13610"/>
    <w:rsid w:val="00A1363C"/>
    <w:rsid w:val="00A13647"/>
    <w:rsid w:val="00A13661"/>
    <w:rsid w:val="00A13673"/>
    <w:rsid w:val="00A13683"/>
    <w:rsid w:val="00A136C7"/>
    <w:rsid w:val="00A136FB"/>
    <w:rsid w:val="00A1372B"/>
    <w:rsid w:val="00A13749"/>
    <w:rsid w:val="00A1374A"/>
    <w:rsid w:val="00A1374B"/>
    <w:rsid w:val="00A1377B"/>
    <w:rsid w:val="00A137AD"/>
    <w:rsid w:val="00A13816"/>
    <w:rsid w:val="00A1382A"/>
    <w:rsid w:val="00A13848"/>
    <w:rsid w:val="00A1384B"/>
    <w:rsid w:val="00A1389D"/>
    <w:rsid w:val="00A138AC"/>
    <w:rsid w:val="00A138FB"/>
    <w:rsid w:val="00A13909"/>
    <w:rsid w:val="00A13934"/>
    <w:rsid w:val="00A1394A"/>
    <w:rsid w:val="00A1397E"/>
    <w:rsid w:val="00A13A45"/>
    <w:rsid w:val="00A13A7F"/>
    <w:rsid w:val="00A13A93"/>
    <w:rsid w:val="00A13AC8"/>
    <w:rsid w:val="00A13AFE"/>
    <w:rsid w:val="00A13B14"/>
    <w:rsid w:val="00A13B38"/>
    <w:rsid w:val="00A13BBC"/>
    <w:rsid w:val="00A13BBD"/>
    <w:rsid w:val="00A13BBE"/>
    <w:rsid w:val="00A13C32"/>
    <w:rsid w:val="00A13C37"/>
    <w:rsid w:val="00A13C3B"/>
    <w:rsid w:val="00A13C66"/>
    <w:rsid w:val="00A13C6E"/>
    <w:rsid w:val="00A13C7F"/>
    <w:rsid w:val="00A13C85"/>
    <w:rsid w:val="00A13CB1"/>
    <w:rsid w:val="00A13CBC"/>
    <w:rsid w:val="00A13CC3"/>
    <w:rsid w:val="00A13D02"/>
    <w:rsid w:val="00A13D0A"/>
    <w:rsid w:val="00A13D5E"/>
    <w:rsid w:val="00A13D69"/>
    <w:rsid w:val="00A13E01"/>
    <w:rsid w:val="00A13E1A"/>
    <w:rsid w:val="00A13E1C"/>
    <w:rsid w:val="00A13E27"/>
    <w:rsid w:val="00A13E31"/>
    <w:rsid w:val="00A13EBB"/>
    <w:rsid w:val="00A13F07"/>
    <w:rsid w:val="00A13F18"/>
    <w:rsid w:val="00A13F1F"/>
    <w:rsid w:val="00A13F26"/>
    <w:rsid w:val="00A13F6C"/>
    <w:rsid w:val="00A13FF8"/>
    <w:rsid w:val="00A14012"/>
    <w:rsid w:val="00A14026"/>
    <w:rsid w:val="00A14039"/>
    <w:rsid w:val="00A1404F"/>
    <w:rsid w:val="00A14074"/>
    <w:rsid w:val="00A140AE"/>
    <w:rsid w:val="00A14118"/>
    <w:rsid w:val="00A1411E"/>
    <w:rsid w:val="00A1415D"/>
    <w:rsid w:val="00A141B7"/>
    <w:rsid w:val="00A141C7"/>
    <w:rsid w:val="00A141CE"/>
    <w:rsid w:val="00A141FF"/>
    <w:rsid w:val="00A14216"/>
    <w:rsid w:val="00A14217"/>
    <w:rsid w:val="00A1424B"/>
    <w:rsid w:val="00A14293"/>
    <w:rsid w:val="00A1431A"/>
    <w:rsid w:val="00A1431B"/>
    <w:rsid w:val="00A1432D"/>
    <w:rsid w:val="00A14361"/>
    <w:rsid w:val="00A14385"/>
    <w:rsid w:val="00A14398"/>
    <w:rsid w:val="00A143BB"/>
    <w:rsid w:val="00A143BD"/>
    <w:rsid w:val="00A143C8"/>
    <w:rsid w:val="00A143CA"/>
    <w:rsid w:val="00A143D8"/>
    <w:rsid w:val="00A1440F"/>
    <w:rsid w:val="00A14427"/>
    <w:rsid w:val="00A1444B"/>
    <w:rsid w:val="00A1448F"/>
    <w:rsid w:val="00A144B9"/>
    <w:rsid w:val="00A14523"/>
    <w:rsid w:val="00A14555"/>
    <w:rsid w:val="00A14590"/>
    <w:rsid w:val="00A145AC"/>
    <w:rsid w:val="00A145AD"/>
    <w:rsid w:val="00A145D4"/>
    <w:rsid w:val="00A145DE"/>
    <w:rsid w:val="00A145F9"/>
    <w:rsid w:val="00A145FC"/>
    <w:rsid w:val="00A14641"/>
    <w:rsid w:val="00A1465A"/>
    <w:rsid w:val="00A146C3"/>
    <w:rsid w:val="00A1470F"/>
    <w:rsid w:val="00A14740"/>
    <w:rsid w:val="00A14763"/>
    <w:rsid w:val="00A1477E"/>
    <w:rsid w:val="00A14781"/>
    <w:rsid w:val="00A147CC"/>
    <w:rsid w:val="00A147DF"/>
    <w:rsid w:val="00A14856"/>
    <w:rsid w:val="00A14892"/>
    <w:rsid w:val="00A148C9"/>
    <w:rsid w:val="00A148D9"/>
    <w:rsid w:val="00A148DC"/>
    <w:rsid w:val="00A14944"/>
    <w:rsid w:val="00A14954"/>
    <w:rsid w:val="00A149A3"/>
    <w:rsid w:val="00A149CB"/>
    <w:rsid w:val="00A149E5"/>
    <w:rsid w:val="00A149F2"/>
    <w:rsid w:val="00A149F4"/>
    <w:rsid w:val="00A14A53"/>
    <w:rsid w:val="00A14A62"/>
    <w:rsid w:val="00A14A7D"/>
    <w:rsid w:val="00A14A83"/>
    <w:rsid w:val="00A14AA1"/>
    <w:rsid w:val="00A14AE1"/>
    <w:rsid w:val="00A14AEF"/>
    <w:rsid w:val="00A14AF6"/>
    <w:rsid w:val="00A14B58"/>
    <w:rsid w:val="00A14B60"/>
    <w:rsid w:val="00A14B7C"/>
    <w:rsid w:val="00A14B94"/>
    <w:rsid w:val="00A14BCC"/>
    <w:rsid w:val="00A14BDC"/>
    <w:rsid w:val="00A14BEC"/>
    <w:rsid w:val="00A14BF8"/>
    <w:rsid w:val="00A14C01"/>
    <w:rsid w:val="00A14C05"/>
    <w:rsid w:val="00A14C42"/>
    <w:rsid w:val="00A14C77"/>
    <w:rsid w:val="00A14C85"/>
    <w:rsid w:val="00A14CA9"/>
    <w:rsid w:val="00A14CB1"/>
    <w:rsid w:val="00A14CBF"/>
    <w:rsid w:val="00A14CC0"/>
    <w:rsid w:val="00A14CC8"/>
    <w:rsid w:val="00A14D58"/>
    <w:rsid w:val="00A14D7D"/>
    <w:rsid w:val="00A14D97"/>
    <w:rsid w:val="00A14E63"/>
    <w:rsid w:val="00A14E6E"/>
    <w:rsid w:val="00A14E73"/>
    <w:rsid w:val="00A14EB4"/>
    <w:rsid w:val="00A14ECB"/>
    <w:rsid w:val="00A14EDE"/>
    <w:rsid w:val="00A14EF8"/>
    <w:rsid w:val="00A14F2A"/>
    <w:rsid w:val="00A14FF9"/>
    <w:rsid w:val="00A15009"/>
    <w:rsid w:val="00A15022"/>
    <w:rsid w:val="00A1502B"/>
    <w:rsid w:val="00A15079"/>
    <w:rsid w:val="00A150A3"/>
    <w:rsid w:val="00A150C1"/>
    <w:rsid w:val="00A150C2"/>
    <w:rsid w:val="00A150EB"/>
    <w:rsid w:val="00A15123"/>
    <w:rsid w:val="00A1515D"/>
    <w:rsid w:val="00A151B1"/>
    <w:rsid w:val="00A151BA"/>
    <w:rsid w:val="00A151C7"/>
    <w:rsid w:val="00A1523E"/>
    <w:rsid w:val="00A15244"/>
    <w:rsid w:val="00A15247"/>
    <w:rsid w:val="00A15262"/>
    <w:rsid w:val="00A1526A"/>
    <w:rsid w:val="00A15284"/>
    <w:rsid w:val="00A152B9"/>
    <w:rsid w:val="00A152C1"/>
    <w:rsid w:val="00A152F7"/>
    <w:rsid w:val="00A15310"/>
    <w:rsid w:val="00A15317"/>
    <w:rsid w:val="00A1532E"/>
    <w:rsid w:val="00A15380"/>
    <w:rsid w:val="00A1538C"/>
    <w:rsid w:val="00A153C8"/>
    <w:rsid w:val="00A15475"/>
    <w:rsid w:val="00A1548A"/>
    <w:rsid w:val="00A15493"/>
    <w:rsid w:val="00A15494"/>
    <w:rsid w:val="00A154A9"/>
    <w:rsid w:val="00A154B8"/>
    <w:rsid w:val="00A15503"/>
    <w:rsid w:val="00A1550E"/>
    <w:rsid w:val="00A15536"/>
    <w:rsid w:val="00A15549"/>
    <w:rsid w:val="00A15584"/>
    <w:rsid w:val="00A1558A"/>
    <w:rsid w:val="00A155D5"/>
    <w:rsid w:val="00A155DC"/>
    <w:rsid w:val="00A155F3"/>
    <w:rsid w:val="00A15614"/>
    <w:rsid w:val="00A1563D"/>
    <w:rsid w:val="00A15655"/>
    <w:rsid w:val="00A1567D"/>
    <w:rsid w:val="00A15687"/>
    <w:rsid w:val="00A156BF"/>
    <w:rsid w:val="00A156D2"/>
    <w:rsid w:val="00A156DC"/>
    <w:rsid w:val="00A15708"/>
    <w:rsid w:val="00A1572A"/>
    <w:rsid w:val="00A15775"/>
    <w:rsid w:val="00A1577E"/>
    <w:rsid w:val="00A1578D"/>
    <w:rsid w:val="00A1578E"/>
    <w:rsid w:val="00A15796"/>
    <w:rsid w:val="00A157C1"/>
    <w:rsid w:val="00A157E4"/>
    <w:rsid w:val="00A1581A"/>
    <w:rsid w:val="00A15844"/>
    <w:rsid w:val="00A15847"/>
    <w:rsid w:val="00A15874"/>
    <w:rsid w:val="00A1588C"/>
    <w:rsid w:val="00A158DC"/>
    <w:rsid w:val="00A1590E"/>
    <w:rsid w:val="00A1596D"/>
    <w:rsid w:val="00A1597A"/>
    <w:rsid w:val="00A15A1B"/>
    <w:rsid w:val="00A15A22"/>
    <w:rsid w:val="00A15A3F"/>
    <w:rsid w:val="00A15A4D"/>
    <w:rsid w:val="00A15A72"/>
    <w:rsid w:val="00A15A8C"/>
    <w:rsid w:val="00A15AA8"/>
    <w:rsid w:val="00A15AB9"/>
    <w:rsid w:val="00A15ABF"/>
    <w:rsid w:val="00A15AC2"/>
    <w:rsid w:val="00A15AFF"/>
    <w:rsid w:val="00A15B00"/>
    <w:rsid w:val="00A15B6D"/>
    <w:rsid w:val="00A15BB3"/>
    <w:rsid w:val="00A15C2C"/>
    <w:rsid w:val="00A15C39"/>
    <w:rsid w:val="00A15C99"/>
    <w:rsid w:val="00A15D0C"/>
    <w:rsid w:val="00A15D2D"/>
    <w:rsid w:val="00A15DA3"/>
    <w:rsid w:val="00A15DB2"/>
    <w:rsid w:val="00A15DD4"/>
    <w:rsid w:val="00A15DD8"/>
    <w:rsid w:val="00A15DF6"/>
    <w:rsid w:val="00A15E19"/>
    <w:rsid w:val="00A15E41"/>
    <w:rsid w:val="00A15E44"/>
    <w:rsid w:val="00A15E7E"/>
    <w:rsid w:val="00A15E9A"/>
    <w:rsid w:val="00A15F0D"/>
    <w:rsid w:val="00A15F1B"/>
    <w:rsid w:val="00A15F23"/>
    <w:rsid w:val="00A15F24"/>
    <w:rsid w:val="00A15F29"/>
    <w:rsid w:val="00A15F46"/>
    <w:rsid w:val="00A15F79"/>
    <w:rsid w:val="00A15FB8"/>
    <w:rsid w:val="00A15FD3"/>
    <w:rsid w:val="00A1603B"/>
    <w:rsid w:val="00A1606E"/>
    <w:rsid w:val="00A160AC"/>
    <w:rsid w:val="00A160DF"/>
    <w:rsid w:val="00A160FF"/>
    <w:rsid w:val="00A16122"/>
    <w:rsid w:val="00A1612C"/>
    <w:rsid w:val="00A1613F"/>
    <w:rsid w:val="00A16150"/>
    <w:rsid w:val="00A16174"/>
    <w:rsid w:val="00A161D8"/>
    <w:rsid w:val="00A16209"/>
    <w:rsid w:val="00A1626E"/>
    <w:rsid w:val="00A16281"/>
    <w:rsid w:val="00A16292"/>
    <w:rsid w:val="00A16294"/>
    <w:rsid w:val="00A162B5"/>
    <w:rsid w:val="00A162BF"/>
    <w:rsid w:val="00A1632A"/>
    <w:rsid w:val="00A16392"/>
    <w:rsid w:val="00A163B1"/>
    <w:rsid w:val="00A163BA"/>
    <w:rsid w:val="00A163E4"/>
    <w:rsid w:val="00A1640E"/>
    <w:rsid w:val="00A16439"/>
    <w:rsid w:val="00A1643A"/>
    <w:rsid w:val="00A16474"/>
    <w:rsid w:val="00A16484"/>
    <w:rsid w:val="00A164E2"/>
    <w:rsid w:val="00A16529"/>
    <w:rsid w:val="00A16533"/>
    <w:rsid w:val="00A1654E"/>
    <w:rsid w:val="00A1656A"/>
    <w:rsid w:val="00A1659A"/>
    <w:rsid w:val="00A165AF"/>
    <w:rsid w:val="00A165F3"/>
    <w:rsid w:val="00A16638"/>
    <w:rsid w:val="00A16639"/>
    <w:rsid w:val="00A16684"/>
    <w:rsid w:val="00A166DA"/>
    <w:rsid w:val="00A166E1"/>
    <w:rsid w:val="00A16711"/>
    <w:rsid w:val="00A1677D"/>
    <w:rsid w:val="00A167A9"/>
    <w:rsid w:val="00A167B8"/>
    <w:rsid w:val="00A167DF"/>
    <w:rsid w:val="00A167EE"/>
    <w:rsid w:val="00A16875"/>
    <w:rsid w:val="00A16899"/>
    <w:rsid w:val="00A1689A"/>
    <w:rsid w:val="00A168F6"/>
    <w:rsid w:val="00A169A0"/>
    <w:rsid w:val="00A169C4"/>
    <w:rsid w:val="00A169CE"/>
    <w:rsid w:val="00A169EF"/>
    <w:rsid w:val="00A16A31"/>
    <w:rsid w:val="00A16A58"/>
    <w:rsid w:val="00A16A8A"/>
    <w:rsid w:val="00A16AC6"/>
    <w:rsid w:val="00A16C0A"/>
    <w:rsid w:val="00A16C74"/>
    <w:rsid w:val="00A16CA7"/>
    <w:rsid w:val="00A16CAD"/>
    <w:rsid w:val="00A16CBF"/>
    <w:rsid w:val="00A16D3D"/>
    <w:rsid w:val="00A16D42"/>
    <w:rsid w:val="00A16D47"/>
    <w:rsid w:val="00A16D4B"/>
    <w:rsid w:val="00A16D66"/>
    <w:rsid w:val="00A16DA4"/>
    <w:rsid w:val="00A16DAC"/>
    <w:rsid w:val="00A16E0E"/>
    <w:rsid w:val="00A16E38"/>
    <w:rsid w:val="00A16E3C"/>
    <w:rsid w:val="00A16E5C"/>
    <w:rsid w:val="00A16E79"/>
    <w:rsid w:val="00A16EC2"/>
    <w:rsid w:val="00A16F1C"/>
    <w:rsid w:val="00A16F5F"/>
    <w:rsid w:val="00A16F6F"/>
    <w:rsid w:val="00A16FBD"/>
    <w:rsid w:val="00A1700E"/>
    <w:rsid w:val="00A17017"/>
    <w:rsid w:val="00A17021"/>
    <w:rsid w:val="00A17023"/>
    <w:rsid w:val="00A1702F"/>
    <w:rsid w:val="00A1705C"/>
    <w:rsid w:val="00A17075"/>
    <w:rsid w:val="00A1709E"/>
    <w:rsid w:val="00A170C5"/>
    <w:rsid w:val="00A170DC"/>
    <w:rsid w:val="00A170F7"/>
    <w:rsid w:val="00A1712E"/>
    <w:rsid w:val="00A1719B"/>
    <w:rsid w:val="00A1719C"/>
    <w:rsid w:val="00A17210"/>
    <w:rsid w:val="00A17217"/>
    <w:rsid w:val="00A1721A"/>
    <w:rsid w:val="00A17228"/>
    <w:rsid w:val="00A17233"/>
    <w:rsid w:val="00A17241"/>
    <w:rsid w:val="00A1725E"/>
    <w:rsid w:val="00A1728B"/>
    <w:rsid w:val="00A172AA"/>
    <w:rsid w:val="00A172BE"/>
    <w:rsid w:val="00A172C7"/>
    <w:rsid w:val="00A17318"/>
    <w:rsid w:val="00A1732C"/>
    <w:rsid w:val="00A1733C"/>
    <w:rsid w:val="00A1736A"/>
    <w:rsid w:val="00A1738F"/>
    <w:rsid w:val="00A173DB"/>
    <w:rsid w:val="00A17407"/>
    <w:rsid w:val="00A1744B"/>
    <w:rsid w:val="00A17454"/>
    <w:rsid w:val="00A1745E"/>
    <w:rsid w:val="00A17467"/>
    <w:rsid w:val="00A17482"/>
    <w:rsid w:val="00A17491"/>
    <w:rsid w:val="00A174E2"/>
    <w:rsid w:val="00A17515"/>
    <w:rsid w:val="00A17520"/>
    <w:rsid w:val="00A1755C"/>
    <w:rsid w:val="00A175C8"/>
    <w:rsid w:val="00A17627"/>
    <w:rsid w:val="00A17639"/>
    <w:rsid w:val="00A1763E"/>
    <w:rsid w:val="00A17640"/>
    <w:rsid w:val="00A176D7"/>
    <w:rsid w:val="00A176F6"/>
    <w:rsid w:val="00A176FD"/>
    <w:rsid w:val="00A17700"/>
    <w:rsid w:val="00A1774B"/>
    <w:rsid w:val="00A177FA"/>
    <w:rsid w:val="00A17806"/>
    <w:rsid w:val="00A17812"/>
    <w:rsid w:val="00A17833"/>
    <w:rsid w:val="00A17865"/>
    <w:rsid w:val="00A17867"/>
    <w:rsid w:val="00A17872"/>
    <w:rsid w:val="00A178A2"/>
    <w:rsid w:val="00A178DA"/>
    <w:rsid w:val="00A178EF"/>
    <w:rsid w:val="00A178F6"/>
    <w:rsid w:val="00A1792C"/>
    <w:rsid w:val="00A17945"/>
    <w:rsid w:val="00A17954"/>
    <w:rsid w:val="00A1795E"/>
    <w:rsid w:val="00A179B2"/>
    <w:rsid w:val="00A179B6"/>
    <w:rsid w:val="00A17A66"/>
    <w:rsid w:val="00A17AD1"/>
    <w:rsid w:val="00A17ADD"/>
    <w:rsid w:val="00A17B15"/>
    <w:rsid w:val="00A17B16"/>
    <w:rsid w:val="00A17B31"/>
    <w:rsid w:val="00A17B35"/>
    <w:rsid w:val="00A17B3C"/>
    <w:rsid w:val="00A17B4E"/>
    <w:rsid w:val="00A17B6A"/>
    <w:rsid w:val="00A17B72"/>
    <w:rsid w:val="00A17C24"/>
    <w:rsid w:val="00A17C8D"/>
    <w:rsid w:val="00A17CBB"/>
    <w:rsid w:val="00A17CDF"/>
    <w:rsid w:val="00A17D14"/>
    <w:rsid w:val="00A17D50"/>
    <w:rsid w:val="00A17D5D"/>
    <w:rsid w:val="00A17DA6"/>
    <w:rsid w:val="00A17DCA"/>
    <w:rsid w:val="00A17E24"/>
    <w:rsid w:val="00A17E50"/>
    <w:rsid w:val="00A17E95"/>
    <w:rsid w:val="00A17E9B"/>
    <w:rsid w:val="00A17EBD"/>
    <w:rsid w:val="00A17F00"/>
    <w:rsid w:val="00A17F3D"/>
    <w:rsid w:val="00A17F45"/>
    <w:rsid w:val="00A17F88"/>
    <w:rsid w:val="00A17F99"/>
    <w:rsid w:val="00A17FAE"/>
    <w:rsid w:val="00A20089"/>
    <w:rsid w:val="00A200A2"/>
    <w:rsid w:val="00A200B2"/>
    <w:rsid w:val="00A20103"/>
    <w:rsid w:val="00A20130"/>
    <w:rsid w:val="00A2016C"/>
    <w:rsid w:val="00A20172"/>
    <w:rsid w:val="00A2017F"/>
    <w:rsid w:val="00A20185"/>
    <w:rsid w:val="00A2019A"/>
    <w:rsid w:val="00A201AB"/>
    <w:rsid w:val="00A201AE"/>
    <w:rsid w:val="00A20234"/>
    <w:rsid w:val="00A2025D"/>
    <w:rsid w:val="00A2026E"/>
    <w:rsid w:val="00A202C9"/>
    <w:rsid w:val="00A202CC"/>
    <w:rsid w:val="00A202EC"/>
    <w:rsid w:val="00A20336"/>
    <w:rsid w:val="00A2033B"/>
    <w:rsid w:val="00A20355"/>
    <w:rsid w:val="00A20369"/>
    <w:rsid w:val="00A2038C"/>
    <w:rsid w:val="00A2039B"/>
    <w:rsid w:val="00A203A8"/>
    <w:rsid w:val="00A20430"/>
    <w:rsid w:val="00A20457"/>
    <w:rsid w:val="00A20479"/>
    <w:rsid w:val="00A2047E"/>
    <w:rsid w:val="00A20489"/>
    <w:rsid w:val="00A20505"/>
    <w:rsid w:val="00A2050D"/>
    <w:rsid w:val="00A20524"/>
    <w:rsid w:val="00A2054A"/>
    <w:rsid w:val="00A20564"/>
    <w:rsid w:val="00A2057C"/>
    <w:rsid w:val="00A20594"/>
    <w:rsid w:val="00A205E0"/>
    <w:rsid w:val="00A205FD"/>
    <w:rsid w:val="00A20692"/>
    <w:rsid w:val="00A2070F"/>
    <w:rsid w:val="00A20744"/>
    <w:rsid w:val="00A2077F"/>
    <w:rsid w:val="00A207B6"/>
    <w:rsid w:val="00A20845"/>
    <w:rsid w:val="00A20854"/>
    <w:rsid w:val="00A20855"/>
    <w:rsid w:val="00A20864"/>
    <w:rsid w:val="00A20874"/>
    <w:rsid w:val="00A20882"/>
    <w:rsid w:val="00A20891"/>
    <w:rsid w:val="00A208AF"/>
    <w:rsid w:val="00A208D1"/>
    <w:rsid w:val="00A20905"/>
    <w:rsid w:val="00A2090E"/>
    <w:rsid w:val="00A2091F"/>
    <w:rsid w:val="00A20A09"/>
    <w:rsid w:val="00A20A85"/>
    <w:rsid w:val="00A20ABD"/>
    <w:rsid w:val="00A20AC3"/>
    <w:rsid w:val="00A20ADF"/>
    <w:rsid w:val="00A20AEE"/>
    <w:rsid w:val="00A20AF4"/>
    <w:rsid w:val="00A20B48"/>
    <w:rsid w:val="00A20B74"/>
    <w:rsid w:val="00A20B7E"/>
    <w:rsid w:val="00A20BBB"/>
    <w:rsid w:val="00A20BCE"/>
    <w:rsid w:val="00A20BDB"/>
    <w:rsid w:val="00A20BE9"/>
    <w:rsid w:val="00A20C18"/>
    <w:rsid w:val="00A20C1A"/>
    <w:rsid w:val="00A20C2D"/>
    <w:rsid w:val="00A20C33"/>
    <w:rsid w:val="00A20C7F"/>
    <w:rsid w:val="00A20CC4"/>
    <w:rsid w:val="00A20CD2"/>
    <w:rsid w:val="00A20D07"/>
    <w:rsid w:val="00A20D3E"/>
    <w:rsid w:val="00A20D50"/>
    <w:rsid w:val="00A20DFF"/>
    <w:rsid w:val="00A20F14"/>
    <w:rsid w:val="00A20F23"/>
    <w:rsid w:val="00A20F27"/>
    <w:rsid w:val="00A20F34"/>
    <w:rsid w:val="00A20F58"/>
    <w:rsid w:val="00A20F79"/>
    <w:rsid w:val="00A20F81"/>
    <w:rsid w:val="00A20FAB"/>
    <w:rsid w:val="00A20FAE"/>
    <w:rsid w:val="00A20FBA"/>
    <w:rsid w:val="00A20FDC"/>
    <w:rsid w:val="00A20FF7"/>
    <w:rsid w:val="00A2102F"/>
    <w:rsid w:val="00A21039"/>
    <w:rsid w:val="00A2106E"/>
    <w:rsid w:val="00A21086"/>
    <w:rsid w:val="00A210AC"/>
    <w:rsid w:val="00A21143"/>
    <w:rsid w:val="00A21145"/>
    <w:rsid w:val="00A21188"/>
    <w:rsid w:val="00A21193"/>
    <w:rsid w:val="00A211B9"/>
    <w:rsid w:val="00A211ED"/>
    <w:rsid w:val="00A211F0"/>
    <w:rsid w:val="00A21246"/>
    <w:rsid w:val="00A21247"/>
    <w:rsid w:val="00A21255"/>
    <w:rsid w:val="00A212D3"/>
    <w:rsid w:val="00A212FC"/>
    <w:rsid w:val="00A21306"/>
    <w:rsid w:val="00A21338"/>
    <w:rsid w:val="00A21343"/>
    <w:rsid w:val="00A21350"/>
    <w:rsid w:val="00A21358"/>
    <w:rsid w:val="00A21387"/>
    <w:rsid w:val="00A21428"/>
    <w:rsid w:val="00A21464"/>
    <w:rsid w:val="00A21484"/>
    <w:rsid w:val="00A2148E"/>
    <w:rsid w:val="00A214AA"/>
    <w:rsid w:val="00A214C4"/>
    <w:rsid w:val="00A214E5"/>
    <w:rsid w:val="00A214F5"/>
    <w:rsid w:val="00A2152A"/>
    <w:rsid w:val="00A2154E"/>
    <w:rsid w:val="00A2155A"/>
    <w:rsid w:val="00A2156A"/>
    <w:rsid w:val="00A2156C"/>
    <w:rsid w:val="00A215F5"/>
    <w:rsid w:val="00A21612"/>
    <w:rsid w:val="00A2162C"/>
    <w:rsid w:val="00A216A6"/>
    <w:rsid w:val="00A216A9"/>
    <w:rsid w:val="00A216B2"/>
    <w:rsid w:val="00A2171F"/>
    <w:rsid w:val="00A21720"/>
    <w:rsid w:val="00A217C6"/>
    <w:rsid w:val="00A217F1"/>
    <w:rsid w:val="00A21801"/>
    <w:rsid w:val="00A21810"/>
    <w:rsid w:val="00A218BD"/>
    <w:rsid w:val="00A2190A"/>
    <w:rsid w:val="00A2191E"/>
    <w:rsid w:val="00A2192D"/>
    <w:rsid w:val="00A21935"/>
    <w:rsid w:val="00A21942"/>
    <w:rsid w:val="00A2198C"/>
    <w:rsid w:val="00A219DC"/>
    <w:rsid w:val="00A21A18"/>
    <w:rsid w:val="00A21A20"/>
    <w:rsid w:val="00A21A39"/>
    <w:rsid w:val="00A21A3C"/>
    <w:rsid w:val="00A21A5F"/>
    <w:rsid w:val="00A21A69"/>
    <w:rsid w:val="00A21AC3"/>
    <w:rsid w:val="00A21AC7"/>
    <w:rsid w:val="00A21AF7"/>
    <w:rsid w:val="00A21B2C"/>
    <w:rsid w:val="00A21B38"/>
    <w:rsid w:val="00A21B62"/>
    <w:rsid w:val="00A21BC1"/>
    <w:rsid w:val="00A21BE4"/>
    <w:rsid w:val="00A21BE6"/>
    <w:rsid w:val="00A21BEC"/>
    <w:rsid w:val="00A21C13"/>
    <w:rsid w:val="00A21C33"/>
    <w:rsid w:val="00A21C60"/>
    <w:rsid w:val="00A21C74"/>
    <w:rsid w:val="00A21C96"/>
    <w:rsid w:val="00A21CA8"/>
    <w:rsid w:val="00A21CA9"/>
    <w:rsid w:val="00A21CC7"/>
    <w:rsid w:val="00A21CDF"/>
    <w:rsid w:val="00A21D0C"/>
    <w:rsid w:val="00A21D12"/>
    <w:rsid w:val="00A21D58"/>
    <w:rsid w:val="00A21D5B"/>
    <w:rsid w:val="00A21D5F"/>
    <w:rsid w:val="00A21DDF"/>
    <w:rsid w:val="00A21DE6"/>
    <w:rsid w:val="00A21DF3"/>
    <w:rsid w:val="00A21E1F"/>
    <w:rsid w:val="00A21E2E"/>
    <w:rsid w:val="00A21E39"/>
    <w:rsid w:val="00A21E76"/>
    <w:rsid w:val="00A21E7C"/>
    <w:rsid w:val="00A21E82"/>
    <w:rsid w:val="00A21E84"/>
    <w:rsid w:val="00A21EAC"/>
    <w:rsid w:val="00A21EB1"/>
    <w:rsid w:val="00A21EB8"/>
    <w:rsid w:val="00A21EE3"/>
    <w:rsid w:val="00A21FC7"/>
    <w:rsid w:val="00A21FD2"/>
    <w:rsid w:val="00A21FF7"/>
    <w:rsid w:val="00A21FFD"/>
    <w:rsid w:val="00A22008"/>
    <w:rsid w:val="00A22050"/>
    <w:rsid w:val="00A2208B"/>
    <w:rsid w:val="00A220B3"/>
    <w:rsid w:val="00A22109"/>
    <w:rsid w:val="00A2210A"/>
    <w:rsid w:val="00A22138"/>
    <w:rsid w:val="00A2213A"/>
    <w:rsid w:val="00A2214A"/>
    <w:rsid w:val="00A22150"/>
    <w:rsid w:val="00A221AB"/>
    <w:rsid w:val="00A22283"/>
    <w:rsid w:val="00A22293"/>
    <w:rsid w:val="00A222AA"/>
    <w:rsid w:val="00A222DB"/>
    <w:rsid w:val="00A222F0"/>
    <w:rsid w:val="00A2235B"/>
    <w:rsid w:val="00A22376"/>
    <w:rsid w:val="00A223A5"/>
    <w:rsid w:val="00A223AE"/>
    <w:rsid w:val="00A223CC"/>
    <w:rsid w:val="00A22408"/>
    <w:rsid w:val="00A22423"/>
    <w:rsid w:val="00A2242D"/>
    <w:rsid w:val="00A22437"/>
    <w:rsid w:val="00A22448"/>
    <w:rsid w:val="00A22449"/>
    <w:rsid w:val="00A2246F"/>
    <w:rsid w:val="00A22477"/>
    <w:rsid w:val="00A22487"/>
    <w:rsid w:val="00A224A9"/>
    <w:rsid w:val="00A224FD"/>
    <w:rsid w:val="00A2253D"/>
    <w:rsid w:val="00A22556"/>
    <w:rsid w:val="00A225C2"/>
    <w:rsid w:val="00A225C5"/>
    <w:rsid w:val="00A225D2"/>
    <w:rsid w:val="00A225E6"/>
    <w:rsid w:val="00A226B4"/>
    <w:rsid w:val="00A226BF"/>
    <w:rsid w:val="00A226EE"/>
    <w:rsid w:val="00A226F4"/>
    <w:rsid w:val="00A2277F"/>
    <w:rsid w:val="00A22798"/>
    <w:rsid w:val="00A227A2"/>
    <w:rsid w:val="00A227A9"/>
    <w:rsid w:val="00A227BC"/>
    <w:rsid w:val="00A227CD"/>
    <w:rsid w:val="00A227D9"/>
    <w:rsid w:val="00A227FF"/>
    <w:rsid w:val="00A22806"/>
    <w:rsid w:val="00A22846"/>
    <w:rsid w:val="00A2284F"/>
    <w:rsid w:val="00A2286C"/>
    <w:rsid w:val="00A2289D"/>
    <w:rsid w:val="00A228AD"/>
    <w:rsid w:val="00A228CE"/>
    <w:rsid w:val="00A228D2"/>
    <w:rsid w:val="00A228FD"/>
    <w:rsid w:val="00A22913"/>
    <w:rsid w:val="00A2296C"/>
    <w:rsid w:val="00A2297E"/>
    <w:rsid w:val="00A2298E"/>
    <w:rsid w:val="00A2299E"/>
    <w:rsid w:val="00A22A1B"/>
    <w:rsid w:val="00A22A31"/>
    <w:rsid w:val="00A22A5F"/>
    <w:rsid w:val="00A22A74"/>
    <w:rsid w:val="00A22ABA"/>
    <w:rsid w:val="00A22AD0"/>
    <w:rsid w:val="00A22AF2"/>
    <w:rsid w:val="00A22B0B"/>
    <w:rsid w:val="00A22B20"/>
    <w:rsid w:val="00A22B4A"/>
    <w:rsid w:val="00A22B8B"/>
    <w:rsid w:val="00A22BB5"/>
    <w:rsid w:val="00A22BE0"/>
    <w:rsid w:val="00A22C22"/>
    <w:rsid w:val="00A22C36"/>
    <w:rsid w:val="00A22C3A"/>
    <w:rsid w:val="00A22C3E"/>
    <w:rsid w:val="00A22CE2"/>
    <w:rsid w:val="00A22CF7"/>
    <w:rsid w:val="00A22D31"/>
    <w:rsid w:val="00A22D52"/>
    <w:rsid w:val="00A22DD0"/>
    <w:rsid w:val="00A22E7B"/>
    <w:rsid w:val="00A22E7E"/>
    <w:rsid w:val="00A22E7F"/>
    <w:rsid w:val="00A22E9A"/>
    <w:rsid w:val="00A22ECF"/>
    <w:rsid w:val="00A22ED1"/>
    <w:rsid w:val="00A22EE1"/>
    <w:rsid w:val="00A22F2C"/>
    <w:rsid w:val="00A22F2D"/>
    <w:rsid w:val="00A22F51"/>
    <w:rsid w:val="00A22F68"/>
    <w:rsid w:val="00A22F76"/>
    <w:rsid w:val="00A23030"/>
    <w:rsid w:val="00A2304A"/>
    <w:rsid w:val="00A230DD"/>
    <w:rsid w:val="00A230EC"/>
    <w:rsid w:val="00A2312D"/>
    <w:rsid w:val="00A23196"/>
    <w:rsid w:val="00A231BE"/>
    <w:rsid w:val="00A231EF"/>
    <w:rsid w:val="00A2322E"/>
    <w:rsid w:val="00A23238"/>
    <w:rsid w:val="00A232C3"/>
    <w:rsid w:val="00A232EC"/>
    <w:rsid w:val="00A2330A"/>
    <w:rsid w:val="00A23351"/>
    <w:rsid w:val="00A2335B"/>
    <w:rsid w:val="00A23377"/>
    <w:rsid w:val="00A23397"/>
    <w:rsid w:val="00A233A2"/>
    <w:rsid w:val="00A233A7"/>
    <w:rsid w:val="00A233D4"/>
    <w:rsid w:val="00A233D5"/>
    <w:rsid w:val="00A233E1"/>
    <w:rsid w:val="00A233E5"/>
    <w:rsid w:val="00A23400"/>
    <w:rsid w:val="00A2340C"/>
    <w:rsid w:val="00A23450"/>
    <w:rsid w:val="00A23465"/>
    <w:rsid w:val="00A2346F"/>
    <w:rsid w:val="00A23484"/>
    <w:rsid w:val="00A23499"/>
    <w:rsid w:val="00A2349C"/>
    <w:rsid w:val="00A234B7"/>
    <w:rsid w:val="00A234D6"/>
    <w:rsid w:val="00A23517"/>
    <w:rsid w:val="00A2353A"/>
    <w:rsid w:val="00A2356A"/>
    <w:rsid w:val="00A23570"/>
    <w:rsid w:val="00A23575"/>
    <w:rsid w:val="00A23579"/>
    <w:rsid w:val="00A23595"/>
    <w:rsid w:val="00A235D7"/>
    <w:rsid w:val="00A235F5"/>
    <w:rsid w:val="00A23612"/>
    <w:rsid w:val="00A2370B"/>
    <w:rsid w:val="00A2374C"/>
    <w:rsid w:val="00A23777"/>
    <w:rsid w:val="00A2379F"/>
    <w:rsid w:val="00A237FE"/>
    <w:rsid w:val="00A2383B"/>
    <w:rsid w:val="00A2384E"/>
    <w:rsid w:val="00A23869"/>
    <w:rsid w:val="00A23887"/>
    <w:rsid w:val="00A238CC"/>
    <w:rsid w:val="00A23945"/>
    <w:rsid w:val="00A23985"/>
    <w:rsid w:val="00A23A10"/>
    <w:rsid w:val="00A23A4E"/>
    <w:rsid w:val="00A23A6D"/>
    <w:rsid w:val="00A23AD5"/>
    <w:rsid w:val="00A23B23"/>
    <w:rsid w:val="00A23BAB"/>
    <w:rsid w:val="00A23BC1"/>
    <w:rsid w:val="00A23BDE"/>
    <w:rsid w:val="00A23BF4"/>
    <w:rsid w:val="00A23C19"/>
    <w:rsid w:val="00A23C27"/>
    <w:rsid w:val="00A23C40"/>
    <w:rsid w:val="00A23C73"/>
    <w:rsid w:val="00A23C80"/>
    <w:rsid w:val="00A23C83"/>
    <w:rsid w:val="00A23C8F"/>
    <w:rsid w:val="00A23CAA"/>
    <w:rsid w:val="00A23CE2"/>
    <w:rsid w:val="00A23D06"/>
    <w:rsid w:val="00A23D5A"/>
    <w:rsid w:val="00A23D66"/>
    <w:rsid w:val="00A23D6E"/>
    <w:rsid w:val="00A23D7E"/>
    <w:rsid w:val="00A23D9B"/>
    <w:rsid w:val="00A23E04"/>
    <w:rsid w:val="00A23E06"/>
    <w:rsid w:val="00A23E24"/>
    <w:rsid w:val="00A23E8F"/>
    <w:rsid w:val="00A23EAD"/>
    <w:rsid w:val="00A23F19"/>
    <w:rsid w:val="00A23F4F"/>
    <w:rsid w:val="00A23F85"/>
    <w:rsid w:val="00A23FA2"/>
    <w:rsid w:val="00A23FA4"/>
    <w:rsid w:val="00A23FBA"/>
    <w:rsid w:val="00A2401D"/>
    <w:rsid w:val="00A24020"/>
    <w:rsid w:val="00A24054"/>
    <w:rsid w:val="00A24059"/>
    <w:rsid w:val="00A240A1"/>
    <w:rsid w:val="00A240C0"/>
    <w:rsid w:val="00A240CF"/>
    <w:rsid w:val="00A240FA"/>
    <w:rsid w:val="00A2410E"/>
    <w:rsid w:val="00A2413C"/>
    <w:rsid w:val="00A24143"/>
    <w:rsid w:val="00A2415E"/>
    <w:rsid w:val="00A2417A"/>
    <w:rsid w:val="00A241AB"/>
    <w:rsid w:val="00A241B1"/>
    <w:rsid w:val="00A241F7"/>
    <w:rsid w:val="00A24216"/>
    <w:rsid w:val="00A24249"/>
    <w:rsid w:val="00A2427C"/>
    <w:rsid w:val="00A242C0"/>
    <w:rsid w:val="00A242EE"/>
    <w:rsid w:val="00A24343"/>
    <w:rsid w:val="00A243D9"/>
    <w:rsid w:val="00A243F1"/>
    <w:rsid w:val="00A2440C"/>
    <w:rsid w:val="00A2444F"/>
    <w:rsid w:val="00A2446A"/>
    <w:rsid w:val="00A24496"/>
    <w:rsid w:val="00A244BB"/>
    <w:rsid w:val="00A2451C"/>
    <w:rsid w:val="00A24550"/>
    <w:rsid w:val="00A2465F"/>
    <w:rsid w:val="00A24696"/>
    <w:rsid w:val="00A246E2"/>
    <w:rsid w:val="00A246E8"/>
    <w:rsid w:val="00A2475F"/>
    <w:rsid w:val="00A24770"/>
    <w:rsid w:val="00A2479D"/>
    <w:rsid w:val="00A2479E"/>
    <w:rsid w:val="00A247AE"/>
    <w:rsid w:val="00A247EC"/>
    <w:rsid w:val="00A247EF"/>
    <w:rsid w:val="00A24824"/>
    <w:rsid w:val="00A2482E"/>
    <w:rsid w:val="00A24869"/>
    <w:rsid w:val="00A248A5"/>
    <w:rsid w:val="00A248B1"/>
    <w:rsid w:val="00A248B9"/>
    <w:rsid w:val="00A248C5"/>
    <w:rsid w:val="00A248E0"/>
    <w:rsid w:val="00A248ED"/>
    <w:rsid w:val="00A248F1"/>
    <w:rsid w:val="00A24929"/>
    <w:rsid w:val="00A24945"/>
    <w:rsid w:val="00A24955"/>
    <w:rsid w:val="00A2496A"/>
    <w:rsid w:val="00A2499B"/>
    <w:rsid w:val="00A249E7"/>
    <w:rsid w:val="00A249EC"/>
    <w:rsid w:val="00A24A10"/>
    <w:rsid w:val="00A24A16"/>
    <w:rsid w:val="00A24A1C"/>
    <w:rsid w:val="00A24A66"/>
    <w:rsid w:val="00A24ADE"/>
    <w:rsid w:val="00A24AEB"/>
    <w:rsid w:val="00A24AED"/>
    <w:rsid w:val="00A24B1D"/>
    <w:rsid w:val="00A24B68"/>
    <w:rsid w:val="00A24B72"/>
    <w:rsid w:val="00A24B73"/>
    <w:rsid w:val="00A24B96"/>
    <w:rsid w:val="00A24BDB"/>
    <w:rsid w:val="00A24C27"/>
    <w:rsid w:val="00A24C28"/>
    <w:rsid w:val="00A24C56"/>
    <w:rsid w:val="00A24C7A"/>
    <w:rsid w:val="00A24C80"/>
    <w:rsid w:val="00A24C86"/>
    <w:rsid w:val="00A24C91"/>
    <w:rsid w:val="00A24CE3"/>
    <w:rsid w:val="00A24CFE"/>
    <w:rsid w:val="00A24D1E"/>
    <w:rsid w:val="00A24D23"/>
    <w:rsid w:val="00A24D31"/>
    <w:rsid w:val="00A24D58"/>
    <w:rsid w:val="00A24D5B"/>
    <w:rsid w:val="00A24D61"/>
    <w:rsid w:val="00A24DC4"/>
    <w:rsid w:val="00A24DD4"/>
    <w:rsid w:val="00A24DDB"/>
    <w:rsid w:val="00A24DE3"/>
    <w:rsid w:val="00A24DE6"/>
    <w:rsid w:val="00A24E02"/>
    <w:rsid w:val="00A24E04"/>
    <w:rsid w:val="00A24E46"/>
    <w:rsid w:val="00A24E6F"/>
    <w:rsid w:val="00A24E8F"/>
    <w:rsid w:val="00A24E90"/>
    <w:rsid w:val="00A24E95"/>
    <w:rsid w:val="00A24EAD"/>
    <w:rsid w:val="00A24EE1"/>
    <w:rsid w:val="00A24F11"/>
    <w:rsid w:val="00A24F5C"/>
    <w:rsid w:val="00A24F7F"/>
    <w:rsid w:val="00A24F86"/>
    <w:rsid w:val="00A24FA9"/>
    <w:rsid w:val="00A24FB1"/>
    <w:rsid w:val="00A24FFA"/>
    <w:rsid w:val="00A24FFC"/>
    <w:rsid w:val="00A25000"/>
    <w:rsid w:val="00A25023"/>
    <w:rsid w:val="00A2502B"/>
    <w:rsid w:val="00A25058"/>
    <w:rsid w:val="00A25066"/>
    <w:rsid w:val="00A25082"/>
    <w:rsid w:val="00A25099"/>
    <w:rsid w:val="00A250B7"/>
    <w:rsid w:val="00A250EA"/>
    <w:rsid w:val="00A25102"/>
    <w:rsid w:val="00A2510F"/>
    <w:rsid w:val="00A25118"/>
    <w:rsid w:val="00A25158"/>
    <w:rsid w:val="00A2516B"/>
    <w:rsid w:val="00A2519A"/>
    <w:rsid w:val="00A251C8"/>
    <w:rsid w:val="00A251F5"/>
    <w:rsid w:val="00A2520E"/>
    <w:rsid w:val="00A25218"/>
    <w:rsid w:val="00A25229"/>
    <w:rsid w:val="00A2525E"/>
    <w:rsid w:val="00A2526A"/>
    <w:rsid w:val="00A25274"/>
    <w:rsid w:val="00A2527F"/>
    <w:rsid w:val="00A252E4"/>
    <w:rsid w:val="00A252F0"/>
    <w:rsid w:val="00A2531A"/>
    <w:rsid w:val="00A25377"/>
    <w:rsid w:val="00A253BA"/>
    <w:rsid w:val="00A253D0"/>
    <w:rsid w:val="00A253E2"/>
    <w:rsid w:val="00A253ED"/>
    <w:rsid w:val="00A253FA"/>
    <w:rsid w:val="00A2540E"/>
    <w:rsid w:val="00A2541F"/>
    <w:rsid w:val="00A25425"/>
    <w:rsid w:val="00A2549A"/>
    <w:rsid w:val="00A254B2"/>
    <w:rsid w:val="00A254C3"/>
    <w:rsid w:val="00A254E4"/>
    <w:rsid w:val="00A254F9"/>
    <w:rsid w:val="00A25501"/>
    <w:rsid w:val="00A2551E"/>
    <w:rsid w:val="00A2553A"/>
    <w:rsid w:val="00A2557B"/>
    <w:rsid w:val="00A2558F"/>
    <w:rsid w:val="00A255BD"/>
    <w:rsid w:val="00A255C8"/>
    <w:rsid w:val="00A255D1"/>
    <w:rsid w:val="00A255FC"/>
    <w:rsid w:val="00A255FD"/>
    <w:rsid w:val="00A2565A"/>
    <w:rsid w:val="00A25672"/>
    <w:rsid w:val="00A25684"/>
    <w:rsid w:val="00A2568F"/>
    <w:rsid w:val="00A256AF"/>
    <w:rsid w:val="00A25714"/>
    <w:rsid w:val="00A25724"/>
    <w:rsid w:val="00A25732"/>
    <w:rsid w:val="00A25740"/>
    <w:rsid w:val="00A25779"/>
    <w:rsid w:val="00A257A6"/>
    <w:rsid w:val="00A25808"/>
    <w:rsid w:val="00A25821"/>
    <w:rsid w:val="00A25868"/>
    <w:rsid w:val="00A258BD"/>
    <w:rsid w:val="00A258ED"/>
    <w:rsid w:val="00A258F6"/>
    <w:rsid w:val="00A25980"/>
    <w:rsid w:val="00A2598E"/>
    <w:rsid w:val="00A25999"/>
    <w:rsid w:val="00A259D2"/>
    <w:rsid w:val="00A25A02"/>
    <w:rsid w:val="00A25A84"/>
    <w:rsid w:val="00A25A8F"/>
    <w:rsid w:val="00A25AC1"/>
    <w:rsid w:val="00A25B0E"/>
    <w:rsid w:val="00A25B72"/>
    <w:rsid w:val="00A25B81"/>
    <w:rsid w:val="00A25BD6"/>
    <w:rsid w:val="00A25BE8"/>
    <w:rsid w:val="00A25C22"/>
    <w:rsid w:val="00A25C28"/>
    <w:rsid w:val="00A25C39"/>
    <w:rsid w:val="00A25C40"/>
    <w:rsid w:val="00A25C8C"/>
    <w:rsid w:val="00A25CC2"/>
    <w:rsid w:val="00A25D50"/>
    <w:rsid w:val="00A25D80"/>
    <w:rsid w:val="00A25E1F"/>
    <w:rsid w:val="00A25EBC"/>
    <w:rsid w:val="00A25EE5"/>
    <w:rsid w:val="00A25EFD"/>
    <w:rsid w:val="00A25F13"/>
    <w:rsid w:val="00A25F5A"/>
    <w:rsid w:val="00A25F66"/>
    <w:rsid w:val="00A25FB0"/>
    <w:rsid w:val="00A25FCC"/>
    <w:rsid w:val="00A25FEB"/>
    <w:rsid w:val="00A26010"/>
    <w:rsid w:val="00A26058"/>
    <w:rsid w:val="00A260E2"/>
    <w:rsid w:val="00A26106"/>
    <w:rsid w:val="00A2613B"/>
    <w:rsid w:val="00A2614F"/>
    <w:rsid w:val="00A26152"/>
    <w:rsid w:val="00A2615D"/>
    <w:rsid w:val="00A2616A"/>
    <w:rsid w:val="00A261DD"/>
    <w:rsid w:val="00A261DE"/>
    <w:rsid w:val="00A26200"/>
    <w:rsid w:val="00A26227"/>
    <w:rsid w:val="00A26230"/>
    <w:rsid w:val="00A262C3"/>
    <w:rsid w:val="00A262C8"/>
    <w:rsid w:val="00A26340"/>
    <w:rsid w:val="00A2637D"/>
    <w:rsid w:val="00A2639A"/>
    <w:rsid w:val="00A263E2"/>
    <w:rsid w:val="00A26421"/>
    <w:rsid w:val="00A264DF"/>
    <w:rsid w:val="00A26529"/>
    <w:rsid w:val="00A2658A"/>
    <w:rsid w:val="00A265EE"/>
    <w:rsid w:val="00A265F3"/>
    <w:rsid w:val="00A26613"/>
    <w:rsid w:val="00A2662E"/>
    <w:rsid w:val="00A26638"/>
    <w:rsid w:val="00A26647"/>
    <w:rsid w:val="00A26680"/>
    <w:rsid w:val="00A2668F"/>
    <w:rsid w:val="00A266A4"/>
    <w:rsid w:val="00A266B1"/>
    <w:rsid w:val="00A266C6"/>
    <w:rsid w:val="00A266F2"/>
    <w:rsid w:val="00A26730"/>
    <w:rsid w:val="00A26760"/>
    <w:rsid w:val="00A2676C"/>
    <w:rsid w:val="00A2679A"/>
    <w:rsid w:val="00A2679E"/>
    <w:rsid w:val="00A267BA"/>
    <w:rsid w:val="00A267C9"/>
    <w:rsid w:val="00A26807"/>
    <w:rsid w:val="00A2685D"/>
    <w:rsid w:val="00A26881"/>
    <w:rsid w:val="00A2688B"/>
    <w:rsid w:val="00A2688F"/>
    <w:rsid w:val="00A26893"/>
    <w:rsid w:val="00A268A6"/>
    <w:rsid w:val="00A268AE"/>
    <w:rsid w:val="00A268B1"/>
    <w:rsid w:val="00A268CC"/>
    <w:rsid w:val="00A268DF"/>
    <w:rsid w:val="00A268FF"/>
    <w:rsid w:val="00A26925"/>
    <w:rsid w:val="00A26959"/>
    <w:rsid w:val="00A2695C"/>
    <w:rsid w:val="00A2695F"/>
    <w:rsid w:val="00A26982"/>
    <w:rsid w:val="00A26986"/>
    <w:rsid w:val="00A2698A"/>
    <w:rsid w:val="00A269BD"/>
    <w:rsid w:val="00A269E0"/>
    <w:rsid w:val="00A269E9"/>
    <w:rsid w:val="00A26A04"/>
    <w:rsid w:val="00A26A1A"/>
    <w:rsid w:val="00A26A2D"/>
    <w:rsid w:val="00A26A38"/>
    <w:rsid w:val="00A26A49"/>
    <w:rsid w:val="00A26A81"/>
    <w:rsid w:val="00A26A9C"/>
    <w:rsid w:val="00A26AA5"/>
    <w:rsid w:val="00A26AD7"/>
    <w:rsid w:val="00A26ADF"/>
    <w:rsid w:val="00A26AE8"/>
    <w:rsid w:val="00A26B16"/>
    <w:rsid w:val="00A26B3C"/>
    <w:rsid w:val="00A26B5E"/>
    <w:rsid w:val="00A26B81"/>
    <w:rsid w:val="00A26B94"/>
    <w:rsid w:val="00A26B97"/>
    <w:rsid w:val="00A26BAF"/>
    <w:rsid w:val="00A26BBF"/>
    <w:rsid w:val="00A26BC8"/>
    <w:rsid w:val="00A26C12"/>
    <w:rsid w:val="00A26C48"/>
    <w:rsid w:val="00A26C5B"/>
    <w:rsid w:val="00A26C85"/>
    <w:rsid w:val="00A26CA7"/>
    <w:rsid w:val="00A26CEA"/>
    <w:rsid w:val="00A26CEE"/>
    <w:rsid w:val="00A26D45"/>
    <w:rsid w:val="00A26D48"/>
    <w:rsid w:val="00A26D50"/>
    <w:rsid w:val="00A26D5C"/>
    <w:rsid w:val="00A26D7A"/>
    <w:rsid w:val="00A26D7C"/>
    <w:rsid w:val="00A26DB8"/>
    <w:rsid w:val="00A26DF0"/>
    <w:rsid w:val="00A26E30"/>
    <w:rsid w:val="00A26E37"/>
    <w:rsid w:val="00A26E3E"/>
    <w:rsid w:val="00A26E56"/>
    <w:rsid w:val="00A26E86"/>
    <w:rsid w:val="00A26EBA"/>
    <w:rsid w:val="00A26EC1"/>
    <w:rsid w:val="00A26ECF"/>
    <w:rsid w:val="00A26EDB"/>
    <w:rsid w:val="00A26EE1"/>
    <w:rsid w:val="00A26EEF"/>
    <w:rsid w:val="00A26F26"/>
    <w:rsid w:val="00A26F33"/>
    <w:rsid w:val="00A26F35"/>
    <w:rsid w:val="00A26FC7"/>
    <w:rsid w:val="00A2701B"/>
    <w:rsid w:val="00A2705A"/>
    <w:rsid w:val="00A27083"/>
    <w:rsid w:val="00A27093"/>
    <w:rsid w:val="00A2711B"/>
    <w:rsid w:val="00A27121"/>
    <w:rsid w:val="00A2714B"/>
    <w:rsid w:val="00A2716A"/>
    <w:rsid w:val="00A2717E"/>
    <w:rsid w:val="00A271C4"/>
    <w:rsid w:val="00A27214"/>
    <w:rsid w:val="00A27224"/>
    <w:rsid w:val="00A2727E"/>
    <w:rsid w:val="00A272A4"/>
    <w:rsid w:val="00A272B5"/>
    <w:rsid w:val="00A272D0"/>
    <w:rsid w:val="00A272D8"/>
    <w:rsid w:val="00A272E0"/>
    <w:rsid w:val="00A27351"/>
    <w:rsid w:val="00A27373"/>
    <w:rsid w:val="00A273C0"/>
    <w:rsid w:val="00A273DC"/>
    <w:rsid w:val="00A2740A"/>
    <w:rsid w:val="00A27473"/>
    <w:rsid w:val="00A274D0"/>
    <w:rsid w:val="00A274ED"/>
    <w:rsid w:val="00A275AB"/>
    <w:rsid w:val="00A275DA"/>
    <w:rsid w:val="00A27637"/>
    <w:rsid w:val="00A27644"/>
    <w:rsid w:val="00A27670"/>
    <w:rsid w:val="00A27675"/>
    <w:rsid w:val="00A276D5"/>
    <w:rsid w:val="00A276EF"/>
    <w:rsid w:val="00A27712"/>
    <w:rsid w:val="00A2774D"/>
    <w:rsid w:val="00A27757"/>
    <w:rsid w:val="00A2778A"/>
    <w:rsid w:val="00A277A1"/>
    <w:rsid w:val="00A27801"/>
    <w:rsid w:val="00A27811"/>
    <w:rsid w:val="00A27816"/>
    <w:rsid w:val="00A27867"/>
    <w:rsid w:val="00A27884"/>
    <w:rsid w:val="00A278B2"/>
    <w:rsid w:val="00A278C3"/>
    <w:rsid w:val="00A278EF"/>
    <w:rsid w:val="00A278F2"/>
    <w:rsid w:val="00A27902"/>
    <w:rsid w:val="00A2794C"/>
    <w:rsid w:val="00A27979"/>
    <w:rsid w:val="00A279A0"/>
    <w:rsid w:val="00A279C2"/>
    <w:rsid w:val="00A279EA"/>
    <w:rsid w:val="00A27A0B"/>
    <w:rsid w:val="00A27A7C"/>
    <w:rsid w:val="00A27A82"/>
    <w:rsid w:val="00A27AB7"/>
    <w:rsid w:val="00A27ABC"/>
    <w:rsid w:val="00A27AE4"/>
    <w:rsid w:val="00A27AFB"/>
    <w:rsid w:val="00A27B1D"/>
    <w:rsid w:val="00A27B48"/>
    <w:rsid w:val="00A27B5D"/>
    <w:rsid w:val="00A27B6E"/>
    <w:rsid w:val="00A27BCB"/>
    <w:rsid w:val="00A27BDD"/>
    <w:rsid w:val="00A27BDE"/>
    <w:rsid w:val="00A27BF5"/>
    <w:rsid w:val="00A27C16"/>
    <w:rsid w:val="00A27C3D"/>
    <w:rsid w:val="00A27C59"/>
    <w:rsid w:val="00A27C5E"/>
    <w:rsid w:val="00A27C74"/>
    <w:rsid w:val="00A27C9C"/>
    <w:rsid w:val="00A27CC0"/>
    <w:rsid w:val="00A27CFE"/>
    <w:rsid w:val="00A27D0B"/>
    <w:rsid w:val="00A27D2B"/>
    <w:rsid w:val="00A27D3E"/>
    <w:rsid w:val="00A27D8A"/>
    <w:rsid w:val="00A27D90"/>
    <w:rsid w:val="00A27DA3"/>
    <w:rsid w:val="00A27DA8"/>
    <w:rsid w:val="00A27DD6"/>
    <w:rsid w:val="00A27E0F"/>
    <w:rsid w:val="00A27E28"/>
    <w:rsid w:val="00A27E31"/>
    <w:rsid w:val="00A27E32"/>
    <w:rsid w:val="00A27E6D"/>
    <w:rsid w:val="00A27E99"/>
    <w:rsid w:val="00A27EA0"/>
    <w:rsid w:val="00A27EA9"/>
    <w:rsid w:val="00A27ECB"/>
    <w:rsid w:val="00A27EEB"/>
    <w:rsid w:val="00A27F29"/>
    <w:rsid w:val="00A27F91"/>
    <w:rsid w:val="00A27F96"/>
    <w:rsid w:val="00A27FBA"/>
    <w:rsid w:val="00A3001F"/>
    <w:rsid w:val="00A30096"/>
    <w:rsid w:val="00A300C9"/>
    <w:rsid w:val="00A3014A"/>
    <w:rsid w:val="00A30153"/>
    <w:rsid w:val="00A3016E"/>
    <w:rsid w:val="00A3017D"/>
    <w:rsid w:val="00A3018E"/>
    <w:rsid w:val="00A3018F"/>
    <w:rsid w:val="00A30192"/>
    <w:rsid w:val="00A301C2"/>
    <w:rsid w:val="00A301DE"/>
    <w:rsid w:val="00A30208"/>
    <w:rsid w:val="00A30209"/>
    <w:rsid w:val="00A30241"/>
    <w:rsid w:val="00A30289"/>
    <w:rsid w:val="00A302C6"/>
    <w:rsid w:val="00A30301"/>
    <w:rsid w:val="00A3030C"/>
    <w:rsid w:val="00A30377"/>
    <w:rsid w:val="00A3038E"/>
    <w:rsid w:val="00A303A2"/>
    <w:rsid w:val="00A303B4"/>
    <w:rsid w:val="00A303E2"/>
    <w:rsid w:val="00A303E6"/>
    <w:rsid w:val="00A303EB"/>
    <w:rsid w:val="00A303F7"/>
    <w:rsid w:val="00A3040D"/>
    <w:rsid w:val="00A30436"/>
    <w:rsid w:val="00A3046D"/>
    <w:rsid w:val="00A30470"/>
    <w:rsid w:val="00A304BE"/>
    <w:rsid w:val="00A304D7"/>
    <w:rsid w:val="00A304E8"/>
    <w:rsid w:val="00A304F2"/>
    <w:rsid w:val="00A3051A"/>
    <w:rsid w:val="00A30528"/>
    <w:rsid w:val="00A3055C"/>
    <w:rsid w:val="00A3058C"/>
    <w:rsid w:val="00A30609"/>
    <w:rsid w:val="00A3066D"/>
    <w:rsid w:val="00A306C3"/>
    <w:rsid w:val="00A306C6"/>
    <w:rsid w:val="00A306E0"/>
    <w:rsid w:val="00A306E9"/>
    <w:rsid w:val="00A306EA"/>
    <w:rsid w:val="00A30719"/>
    <w:rsid w:val="00A3079B"/>
    <w:rsid w:val="00A307B0"/>
    <w:rsid w:val="00A3087A"/>
    <w:rsid w:val="00A3090F"/>
    <w:rsid w:val="00A30922"/>
    <w:rsid w:val="00A309D2"/>
    <w:rsid w:val="00A30A1E"/>
    <w:rsid w:val="00A30A20"/>
    <w:rsid w:val="00A30A62"/>
    <w:rsid w:val="00A30A87"/>
    <w:rsid w:val="00A30AAF"/>
    <w:rsid w:val="00A30AD5"/>
    <w:rsid w:val="00A30B0B"/>
    <w:rsid w:val="00A30B1B"/>
    <w:rsid w:val="00A30B35"/>
    <w:rsid w:val="00A30BBE"/>
    <w:rsid w:val="00A30BCB"/>
    <w:rsid w:val="00A30BCD"/>
    <w:rsid w:val="00A30BE7"/>
    <w:rsid w:val="00A30C07"/>
    <w:rsid w:val="00A30C0A"/>
    <w:rsid w:val="00A30C47"/>
    <w:rsid w:val="00A30C49"/>
    <w:rsid w:val="00A30C53"/>
    <w:rsid w:val="00A30C84"/>
    <w:rsid w:val="00A30CEC"/>
    <w:rsid w:val="00A30CF2"/>
    <w:rsid w:val="00A30CF3"/>
    <w:rsid w:val="00A30D0B"/>
    <w:rsid w:val="00A30D20"/>
    <w:rsid w:val="00A30D29"/>
    <w:rsid w:val="00A30D3B"/>
    <w:rsid w:val="00A30D54"/>
    <w:rsid w:val="00A30DD1"/>
    <w:rsid w:val="00A30E07"/>
    <w:rsid w:val="00A30E3F"/>
    <w:rsid w:val="00A30E43"/>
    <w:rsid w:val="00A30E96"/>
    <w:rsid w:val="00A30EA5"/>
    <w:rsid w:val="00A30F32"/>
    <w:rsid w:val="00A30FA5"/>
    <w:rsid w:val="00A30FFF"/>
    <w:rsid w:val="00A31014"/>
    <w:rsid w:val="00A31028"/>
    <w:rsid w:val="00A31046"/>
    <w:rsid w:val="00A3104B"/>
    <w:rsid w:val="00A3104E"/>
    <w:rsid w:val="00A3106D"/>
    <w:rsid w:val="00A31117"/>
    <w:rsid w:val="00A3116B"/>
    <w:rsid w:val="00A31170"/>
    <w:rsid w:val="00A3117A"/>
    <w:rsid w:val="00A311FC"/>
    <w:rsid w:val="00A3121D"/>
    <w:rsid w:val="00A31231"/>
    <w:rsid w:val="00A31267"/>
    <w:rsid w:val="00A31283"/>
    <w:rsid w:val="00A3129C"/>
    <w:rsid w:val="00A312B1"/>
    <w:rsid w:val="00A3131E"/>
    <w:rsid w:val="00A3131F"/>
    <w:rsid w:val="00A3132F"/>
    <w:rsid w:val="00A3135F"/>
    <w:rsid w:val="00A31369"/>
    <w:rsid w:val="00A3136F"/>
    <w:rsid w:val="00A31370"/>
    <w:rsid w:val="00A31374"/>
    <w:rsid w:val="00A3138E"/>
    <w:rsid w:val="00A313CC"/>
    <w:rsid w:val="00A31437"/>
    <w:rsid w:val="00A31439"/>
    <w:rsid w:val="00A3143A"/>
    <w:rsid w:val="00A31485"/>
    <w:rsid w:val="00A314DC"/>
    <w:rsid w:val="00A314E7"/>
    <w:rsid w:val="00A314ED"/>
    <w:rsid w:val="00A31500"/>
    <w:rsid w:val="00A3150D"/>
    <w:rsid w:val="00A3152D"/>
    <w:rsid w:val="00A3154E"/>
    <w:rsid w:val="00A3157A"/>
    <w:rsid w:val="00A31594"/>
    <w:rsid w:val="00A3159B"/>
    <w:rsid w:val="00A315D1"/>
    <w:rsid w:val="00A315E1"/>
    <w:rsid w:val="00A315E7"/>
    <w:rsid w:val="00A3160D"/>
    <w:rsid w:val="00A31631"/>
    <w:rsid w:val="00A31640"/>
    <w:rsid w:val="00A31694"/>
    <w:rsid w:val="00A3169D"/>
    <w:rsid w:val="00A316B6"/>
    <w:rsid w:val="00A316D1"/>
    <w:rsid w:val="00A316DB"/>
    <w:rsid w:val="00A316DD"/>
    <w:rsid w:val="00A31706"/>
    <w:rsid w:val="00A31754"/>
    <w:rsid w:val="00A3175C"/>
    <w:rsid w:val="00A3176E"/>
    <w:rsid w:val="00A31799"/>
    <w:rsid w:val="00A317C7"/>
    <w:rsid w:val="00A317D8"/>
    <w:rsid w:val="00A31801"/>
    <w:rsid w:val="00A3183D"/>
    <w:rsid w:val="00A3184A"/>
    <w:rsid w:val="00A3187F"/>
    <w:rsid w:val="00A31883"/>
    <w:rsid w:val="00A31895"/>
    <w:rsid w:val="00A3189E"/>
    <w:rsid w:val="00A318AC"/>
    <w:rsid w:val="00A318B7"/>
    <w:rsid w:val="00A318C0"/>
    <w:rsid w:val="00A318DD"/>
    <w:rsid w:val="00A31949"/>
    <w:rsid w:val="00A31965"/>
    <w:rsid w:val="00A3198F"/>
    <w:rsid w:val="00A31993"/>
    <w:rsid w:val="00A319B0"/>
    <w:rsid w:val="00A319C0"/>
    <w:rsid w:val="00A31A0E"/>
    <w:rsid w:val="00A31A34"/>
    <w:rsid w:val="00A31A4E"/>
    <w:rsid w:val="00A31AF3"/>
    <w:rsid w:val="00A31B0B"/>
    <w:rsid w:val="00A31BC2"/>
    <w:rsid w:val="00A31BCD"/>
    <w:rsid w:val="00A31C07"/>
    <w:rsid w:val="00A31C12"/>
    <w:rsid w:val="00A31C33"/>
    <w:rsid w:val="00A31C35"/>
    <w:rsid w:val="00A31C45"/>
    <w:rsid w:val="00A31CAD"/>
    <w:rsid w:val="00A31CAE"/>
    <w:rsid w:val="00A31D7A"/>
    <w:rsid w:val="00A31E0E"/>
    <w:rsid w:val="00A31E18"/>
    <w:rsid w:val="00A31E38"/>
    <w:rsid w:val="00A31F1A"/>
    <w:rsid w:val="00A31F1D"/>
    <w:rsid w:val="00A31F4A"/>
    <w:rsid w:val="00A31F5C"/>
    <w:rsid w:val="00A31F63"/>
    <w:rsid w:val="00A31F82"/>
    <w:rsid w:val="00A31F98"/>
    <w:rsid w:val="00A31F9C"/>
    <w:rsid w:val="00A31FAE"/>
    <w:rsid w:val="00A32035"/>
    <w:rsid w:val="00A32072"/>
    <w:rsid w:val="00A32078"/>
    <w:rsid w:val="00A3207B"/>
    <w:rsid w:val="00A320C6"/>
    <w:rsid w:val="00A32114"/>
    <w:rsid w:val="00A32155"/>
    <w:rsid w:val="00A32174"/>
    <w:rsid w:val="00A321C9"/>
    <w:rsid w:val="00A321D5"/>
    <w:rsid w:val="00A3223D"/>
    <w:rsid w:val="00A3225C"/>
    <w:rsid w:val="00A3228C"/>
    <w:rsid w:val="00A322D9"/>
    <w:rsid w:val="00A322F6"/>
    <w:rsid w:val="00A3231C"/>
    <w:rsid w:val="00A32329"/>
    <w:rsid w:val="00A3235C"/>
    <w:rsid w:val="00A32399"/>
    <w:rsid w:val="00A3240F"/>
    <w:rsid w:val="00A32415"/>
    <w:rsid w:val="00A32436"/>
    <w:rsid w:val="00A3243B"/>
    <w:rsid w:val="00A32466"/>
    <w:rsid w:val="00A32483"/>
    <w:rsid w:val="00A3248C"/>
    <w:rsid w:val="00A324EA"/>
    <w:rsid w:val="00A32528"/>
    <w:rsid w:val="00A32570"/>
    <w:rsid w:val="00A32584"/>
    <w:rsid w:val="00A325A3"/>
    <w:rsid w:val="00A3263C"/>
    <w:rsid w:val="00A32675"/>
    <w:rsid w:val="00A326D9"/>
    <w:rsid w:val="00A326F4"/>
    <w:rsid w:val="00A3273D"/>
    <w:rsid w:val="00A32763"/>
    <w:rsid w:val="00A32769"/>
    <w:rsid w:val="00A3277E"/>
    <w:rsid w:val="00A327A3"/>
    <w:rsid w:val="00A327AB"/>
    <w:rsid w:val="00A327AF"/>
    <w:rsid w:val="00A327C4"/>
    <w:rsid w:val="00A32805"/>
    <w:rsid w:val="00A32845"/>
    <w:rsid w:val="00A32859"/>
    <w:rsid w:val="00A328DB"/>
    <w:rsid w:val="00A328E9"/>
    <w:rsid w:val="00A32927"/>
    <w:rsid w:val="00A32945"/>
    <w:rsid w:val="00A32947"/>
    <w:rsid w:val="00A32A18"/>
    <w:rsid w:val="00A32A47"/>
    <w:rsid w:val="00A32A53"/>
    <w:rsid w:val="00A32A61"/>
    <w:rsid w:val="00A32AB0"/>
    <w:rsid w:val="00A32ACA"/>
    <w:rsid w:val="00A32ACF"/>
    <w:rsid w:val="00A32B00"/>
    <w:rsid w:val="00A32B8A"/>
    <w:rsid w:val="00A32B94"/>
    <w:rsid w:val="00A32BA4"/>
    <w:rsid w:val="00A32BAC"/>
    <w:rsid w:val="00A32C1B"/>
    <w:rsid w:val="00A32C2A"/>
    <w:rsid w:val="00A32C42"/>
    <w:rsid w:val="00A32C56"/>
    <w:rsid w:val="00A32C67"/>
    <w:rsid w:val="00A32C6A"/>
    <w:rsid w:val="00A32C8C"/>
    <w:rsid w:val="00A32C9C"/>
    <w:rsid w:val="00A32CAA"/>
    <w:rsid w:val="00A32CC4"/>
    <w:rsid w:val="00A32CE4"/>
    <w:rsid w:val="00A32D27"/>
    <w:rsid w:val="00A32D3A"/>
    <w:rsid w:val="00A32D60"/>
    <w:rsid w:val="00A32D62"/>
    <w:rsid w:val="00A32D77"/>
    <w:rsid w:val="00A32DB0"/>
    <w:rsid w:val="00A32DB6"/>
    <w:rsid w:val="00A32E03"/>
    <w:rsid w:val="00A32E0C"/>
    <w:rsid w:val="00A32E5D"/>
    <w:rsid w:val="00A32E66"/>
    <w:rsid w:val="00A32EC9"/>
    <w:rsid w:val="00A32ED1"/>
    <w:rsid w:val="00A32F05"/>
    <w:rsid w:val="00A32F08"/>
    <w:rsid w:val="00A32F16"/>
    <w:rsid w:val="00A32F1F"/>
    <w:rsid w:val="00A32F43"/>
    <w:rsid w:val="00A32F50"/>
    <w:rsid w:val="00A32F70"/>
    <w:rsid w:val="00A32F7D"/>
    <w:rsid w:val="00A32F82"/>
    <w:rsid w:val="00A33006"/>
    <w:rsid w:val="00A330A5"/>
    <w:rsid w:val="00A330D6"/>
    <w:rsid w:val="00A331A8"/>
    <w:rsid w:val="00A331C3"/>
    <w:rsid w:val="00A331CD"/>
    <w:rsid w:val="00A331D6"/>
    <w:rsid w:val="00A3320D"/>
    <w:rsid w:val="00A3325D"/>
    <w:rsid w:val="00A332DE"/>
    <w:rsid w:val="00A33324"/>
    <w:rsid w:val="00A33340"/>
    <w:rsid w:val="00A33344"/>
    <w:rsid w:val="00A3335D"/>
    <w:rsid w:val="00A33383"/>
    <w:rsid w:val="00A333E9"/>
    <w:rsid w:val="00A333F4"/>
    <w:rsid w:val="00A3341B"/>
    <w:rsid w:val="00A33423"/>
    <w:rsid w:val="00A33440"/>
    <w:rsid w:val="00A3344B"/>
    <w:rsid w:val="00A3348B"/>
    <w:rsid w:val="00A334B7"/>
    <w:rsid w:val="00A334C9"/>
    <w:rsid w:val="00A33504"/>
    <w:rsid w:val="00A33582"/>
    <w:rsid w:val="00A3358E"/>
    <w:rsid w:val="00A335B0"/>
    <w:rsid w:val="00A335F4"/>
    <w:rsid w:val="00A335F5"/>
    <w:rsid w:val="00A335F6"/>
    <w:rsid w:val="00A33607"/>
    <w:rsid w:val="00A33615"/>
    <w:rsid w:val="00A33625"/>
    <w:rsid w:val="00A3364C"/>
    <w:rsid w:val="00A3365A"/>
    <w:rsid w:val="00A33673"/>
    <w:rsid w:val="00A336FB"/>
    <w:rsid w:val="00A33705"/>
    <w:rsid w:val="00A3371F"/>
    <w:rsid w:val="00A33755"/>
    <w:rsid w:val="00A33794"/>
    <w:rsid w:val="00A3379B"/>
    <w:rsid w:val="00A337C9"/>
    <w:rsid w:val="00A3380A"/>
    <w:rsid w:val="00A33820"/>
    <w:rsid w:val="00A33853"/>
    <w:rsid w:val="00A3385F"/>
    <w:rsid w:val="00A3387F"/>
    <w:rsid w:val="00A33890"/>
    <w:rsid w:val="00A338C9"/>
    <w:rsid w:val="00A33907"/>
    <w:rsid w:val="00A3394E"/>
    <w:rsid w:val="00A33966"/>
    <w:rsid w:val="00A3396C"/>
    <w:rsid w:val="00A339A9"/>
    <w:rsid w:val="00A339AB"/>
    <w:rsid w:val="00A33A3C"/>
    <w:rsid w:val="00A33A4F"/>
    <w:rsid w:val="00A33A66"/>
    <w:rsid w:val="00A33A7E"/>
    <w:rsid w:val="00A33A9A"/>
    <w:rsid w:val="00A33A9C"/>
    <w:rsid w:val="00A33AD0"/>
    <w:rsid w:val="00A33AD5"/>
    <w:rsid w:val="00A33AED"/>
    <w:rsid w:val="00A33AFD"/>
    <w:rsid w:val="00A33B1A"/>
    <w:rsid w:val="00A33B2D"/>
    <w:rsid w:val="00A33B34"/>
    <w:rsid w:val="00A33B9B"/>
    <w:rsid w:val="00A33BA5"/>
    <w:rsid w:val="00A33BB5"/>
    <w:rsid w:val="00A33BB8"/>
    <w:rsid w:val="00A33BD1"/>
    <w:rsid w:val="00A33C04"/>
    <w:rsid w:val="00A33C10"/>
    <w:rsid w:val="00A33C50"/>
    <w:rsid w:val="00A33C70"/>
    <w:rsid w:val="00A33C97"/>
    <w:rsid w:val="00A33CB8"/>
    <w:rsid w:val="00A33CE3"/>
    <w:rsid w:val="00A33D4A"/>
    <w:rsid w:val="00A33DCC"/>
    <w:rsid w:val="00A33E0D"/>
    <w:rsid w:val="00A33E55"/>
    <w:rsid w:val="00A33E6A"/>
    <w:rsid w:val="00A33E82"/>
    <w:rsid w:val="00A33E9F"/>
    <w:rsid w:val="00A33EA3"/>
    <w:rsid w:val="00A33EFD"/>
    <w:rsid w:val="00A33EFF"/>
    <w:rsid w:val="00A33F42"/>
    <w:rsid w:val="00A33FA8"/>
    <w:rsid w:val="00A33FF1"/>
    <w:rsid w:val="00A34024"/>
    <w:rsid w:val="00A34046"/>
    <w:rsid w:val="00A34051"/>
    <w:rsid w:val="00A34077"/>
    <w:rsid w:val="00A340A3"/>
    <w:rsid w:val="00A340AC"/>
    <w:rsid w:val="00A340B3"/>
    <w:rsid w:val="00A340B9"/>
    <w:rsid w:val="00A340C4"/>
    <w:rsid w:val="00A340F3"/>
    <w:rsid w:val="00A3410E"/>
    <w:rsid w:val="00A34178"/>
    <w:rsid w:val="00A3417B"/>
    <w:rsid w:val="00A3419A"/>
    <w:rsid w:val="00A341A0"/>
    <w:rsid w:val="00A341B9"/>
    <w:rsid w:val="00A341C2"/>
    <w:rsid w:val="00A341D0"/>
    <w:rsid w:val="00A341DE"/>
    <w:rsid w:val="00A341F3"/>
    <w:rsid w:val="00A341F8"/>
    <w:rsid w:val="00A34211"/>
    <w:rsid w:val="00A34218"/>
    <w:rsid w:val="00A34242"/>
    <w:rsid w:val="00A34251"/>
    <w:rsid w:val="00A3425A"/>
    <w:rsid w:val="00A3426C"/>
    <w:rsid w:val="00A34286"/>
    <w:rsid w:val="00A342C4"/>
    <w:rsid w:val="00A342DF"/>
    <w:rsid w:val="00A342EF"/>
    <w:rsid w:val="00A34350"/>
    <w:rsid w:val="00A3435A"/>
    <w:rsid w:val="00A34377"/>
    <w:rsid w:val="00A34379"/>
    <w:rsid w:val="00A3437A"/>
    <w:rsid w:val="00A34389"/>
    <w:rsid w:val="00A343A3"/>
    <w:rsid w:val="00A343CC"/>
    <w:rsid w:val="00A343DE"/>
    <w:rsid w:val="00A343EC"/>
    <w:rsid w:val="00A343F1"/>
    <w:rsid w:val="00A343FC"/>
    <w:rsid w:val="00A34402"/>
    <w:rsid w:val="00A34446"/>
    <w:rsid w:val="00A3445B"/>
    <w:rsid w:val="00A34485"/>
    <w:rsid w:val="00A34501"/>
    <w:rsid w:val="00A34599"/>
    <w:rsid w:val="00A345D3"/>
    <w:rsid w:val="00A3461A"/>
    <w:rsid w:val="00A34661"/>
    <w:rsid w:val="00A3467A"/>
    <w:rsid w:val="00A34683"/>
    <w:rsid w:val="00A346A2"/>
    <w:rsid w:val="00A346A8"/>
    <w:rsid w:val="00A346B2"/>
    <w:rsid w:val="00A346EB"/>
    <w:rsid w:val="00A346F4"/>
    <w:rsid w:val="00A346FC"/>
    <w:rsid w:val="00A3471B"/>
    <w:rsid w:val="00A3473A"/>
    <w:rsid w:val="00A34780"/>
    <w:rsid w:val="00A347CB"/>
    <w:rsid w:val="00A347E0"/>
    <w:rsid w:val="00A347E9"/>
    <w:rsid w:val="00A34810"/>
    <w:rsid w:val="00A34833"/>
    <w:rsid w:val="00A34844"/>
    <w:rsid w:val="00A3486A"/>
    <w:rsid w:val="00A34876"/>
    <w:rsid w:val="00A34882"/>
    <w:rsid w:val="00A34896"/>
    <w:rsid w:val="00A348AD"/>
    <w:rsid w:val="00A348BA"/>
    <w:rsid w:val="00A348CD"/>
    <w:rsid w:val="00A348E0"/>
    <w:rsid w:val="00A3490D"/>
    <w:rsid w:val="00A34925"/>
    <w:rsid w:val="00A34938"/>
    <w:rsid w:val="00A34967"/>
    <w:rsid w:val="00A34972"/>
    <w:rsid w:val="00A34987"/>
    <w:rsid w:val="00A34997"/>
    <w:rsid w:val="00A349CD"/>
    <w:rsid w:val="00A34A4B"/>
    <w:rsid w:val="00A34A73"/>
    <w:rsid w:val="00A34A91"/>
    <w:rsid w:val="00A34A93"/>
    <w:rsid w:val="00A34AFD"/>
    <w:rsid w:val="00A34B23"/>
    <w:rsid w:val="00A34B55"/>
    <w:rsid w:val="00A34B7D"/>
    <w:rsid w:val="00A34B82"/>
    <w:rsid w:val="00A34BC1"/>
    <w:rsid w:val="00A34C1D"/>
    <w:rsid w:val="00A34C37"/>
    <w:rsid w:val="00A34C87"/>
    <w:rsid w:val="00A34C94"/>
    <w:rsid w:val="00A34CA4"/>
    <w:rsid w:val="00A34CAA"/>
    <w:rsid w:val="00A34CC2"/>
    <w:rsid w:val="00A34CC3"/>
    <w:rsid w:val="00A34CE5"/>
    <w:rsid w:val="00A34D05"/>
    <w:rsid w:val="00A34D33"/>
    <w:rsid w:val="00A34D55"/>
    <w:rsid w:val="00A34DEC"/>
    <w:rsid w:val="00A34E05"/>
    <w:rsid w:val="00A34E28"/>
    <w:rsid w:val="00A34E36"/>
    <w:rsid w:val="00A34E4A"/>
    <w:rsid w:val="00A34E5D"/>
    <w:rsid w:val="00A34E66"/>
    <w:rsid w:val="00A34E91"/>
    <w:rsid w:val="00A34E95"/>
    <w:rsid w:val="00A34EC0"/>
    <w:rsid w:val="00A34EC9"/>
    <w:rsid w:val="00A34ED3"/>
    <w:rsid w:val="00A34ED6"/>
    <w:rsid w:val="00A34F1B"/>
    <w:rsid w:val="00A34F30"/>
    <w:rsid w:val="00A34F4C"/>
    <w:rsid w:val="00A34F99"/>
    <w:rsid w:val="00A34FA4"/>
    <w:rsid w:val="00A34FD3"/>
    <w:rsid w:val="00A34FD6"/>
    <w:rsid w:val="00A35020"/>
    <w:rsid w:val="00A3502D"/>
    <w:rsid w:val="00A35053"/>
    <w:rsid w:val="00A3507B"/>
    <w:rsid w:val="00A350AC"/>
    <w:rsid w:val="00A350AD"/>
    <w:rsid w:val="00A350C9"/>
    <w:rsid w:val="00A350D9"/>
    <w:rsid w:val="00A3511C"/>
    <w:rsid w:val="00A3514F"/>
    <w:rsid w:val="00A3515B"/>
    <w:rsid w:val="00A35165"/>
    <w:rsid w:val="00A3517C"/>
    <w:rsid w:val="00A35181"/>
    <w:rsid w:val="00A351BB"/>
    <w:rsid w:val="00A351CD"/>
    <w:rsid w:val="00A3522A"/>
    <w:rsid w:val="00A35251"/>
    <w:rsid w:val="00A35273"/>
    <w:rsid w:val="00A35276"/>
    <w:rsid w:val="00A35281"/>
    <w:rsid w:val="00A3529B"/>
    <w:rsid w:val="00A352C2"/>
    <w:rsid w:val="00A35323"/>
    <w:rsid w:val="00A3532D"/>
    <w:rsid w:val="00A35341"/>
    <w:rsid w:val="00A35347"/>
    <w:rsid w:val="00A35356"/>
    <w:rsid w:val="00A3535F"/>
    <w:rsid w:val="00A3539B"/>
    <w:rsid w:val="00A3542E"/>
    <w:rsid w:val="00A35433"/>
    <w:rsid w:val="00A3544F"/>
    <w:rsid w:val="00A35495"/>
    <w:rsid w:val="00A354A7"/>
    <w:rsid w:val="00A354A8"/>
    <w:rsid w:val="00A354F2"/>
    <w:rsid w:val="00A35527"/>
    <w:rsid w:val="00A35533"/>
    <w:rsid w:val="00A35543"/>
    <w:rsid w:val="00A35556"/>
    <w:rsid w:val="00A35561"/>
    <w:rsid w:val="00A35573"/>
    <w:rsid w:val="00A3558F"/>
    <w:rsid w:val="00A35592"/>
    <w:rsid w:val="00A355CE"/>
    <w:rsid w:val="00A355E5"/>
    <w:rsid w:val="00A3564C"/>
    <w:rsid w:val="00A35662"/>
    <w:rsid w:val="00A35686"/>
    <w:rsid w:val="00A35689"/>
    <w:rsid w:val="00A356A5"/>
    <w:rsid w:val="00A356E5"/>
    <w:rsid w:val="00A35729"/>
    <w:rsid w:val="00A35744"/>
    <w:rsid w:val="00A35791"/>
    <w:rsid w:val="00A357E3"/>
    <w:rsid w:val="00A35823"/>
    <w:rsid w:val="00A35835"/>
    <w:rsid w:val="00A3587B"/>
    <w:rsid w:val="00A3588A"/>
    <w:rsid w:val="00A35893"/>
    <w:rsid w:val="00A358A3"/>
    <w:rsid w:val="00A358BD"/>
    <w:rsid w:val="00A3593E"/>
    <w:rsid w:val="00A35947"/>
    <w:rsid w:val="00A3594A"/>
    <w:rsid w:val="00A3596E"/>
    <w:rsid w:val="00A359A2"/>
    <w:rsid w:val="00A35A29"/>
    <w:rsid w:val="00A35A55"/>
    <w:rsid w:val="00A35A6A"/>
    <w:rsid w:val="00A35A6B"/>
    <w:rsid w:val="00A35AB9"/>
    <w:rsid w:val="00A35AC4"/>
    <w:rsid w:val="00A35B45"/>
    <w:rsid w:val="00A35B47"/>
    <w:rsid w:val="00A35B4C"/>
    <w:rsid w:val="00A35BAC"/>
    <w:rsid w:val="00A35C09"/>
    <w:rsid w:val="00A35C0D"/>
    <w:rsid w:val="00A35C10"/>
    <w:rsid w:val="00A35C73"/>
    <w:rsid w:val="00A35CD3"/>
    <w:rsid w:val="00A35CD6"/>
    <w:rsid w:val="00A35D02"/>
    <w:rsid w:val="00A35D0E"/>
    <w:rsid w:val="00A35D2D"/>
    <w:rsid w:val="00A35D3B"/>
    <w:rsid w:val="00A35D72"/>
    <w:rsid w:val="00A35D93"/>
    <w:rsid w:val="00A35E08"/>
    <w:rsid w:val="00A35E58"/>
    <w:rsid w:val="00A35E62"/>
    <w:rsid w:val="00A35E8A"/>
    <w:rsid w:val="00A35E95"/>
    <w:rsid w:val="00A35EC2"/>
    <w:rsid w:val="00A35EE2"/>
    <w:rsid w:val="00A35FBB"/>
    <w:rsid w:val="00A35FE1"/>
    <w:rsid w:val="00A35FF1"/>
    <w:rsid w:val="00A3602E"/>
    <w:rsid w:val="00A3608D"/>
    <w:rsid w:val="00A36098"/>
    <w:rsid w:val="00A360A5"/>
    <w:rsid w:val="00A360B3"/>
    <w:rsid w:val="00A360C4"/>
    <w:rsid w:val="00A360D0"/>
    <w:rsid w:val="00A360D6"/>
    <w:rsid w:val="00A360F6"/>
    <w:rsid w:val="00A36131"/>
    <w:rsid w:val="00A36152"/>
    <w:rsid w:val="00A36159"/>
    <w:rsid w:val="00A36183"/>
    <w:rsid w:val="00A361CA"/>
    <w:rsid w:val="00A361D7"/>
    <w:rsid w:val="00A361DB"/>
    <w:rsid w:val="00A36214"/>
    <w:rsid w:val="00A3627E"/>
    <w:rsid w:val="00A36282"/>
    <w:rsid w:val="00A362A0"/>
    <w:rsid w:val="00A362CF"/>
    <w:rsid w:val="00A362DF"/>
    <w:rsid w:val="00A36327"/>
    <w:rsid w:val="00A36328"/>
    <w:rsid w:val="00A36339"/>
    <w:rsid w:val="00A36379"/>
    <w:rsid w:val="00A363F3"/>
    <w:rsid w:val="00A36425"/>
    <w:rsid w:val="00A3644D"/>
    <w:rsid w:val="00A3648D"/>
    <w:rsid w:val="00A36546"/>
    <w:rsid w:val="00A3656B"/>
    <w:rsid w:val="00A365A3"/>
    <w:rsid w:val="00A365CB"/>
    <w:rsid w:val="00A3660A"/>
    <w:rsid w:val="00A3661C"/>
    <w:rsid w:val="00A36639"/>
    <w:rsid w:val="00A3667E"/>
    <w:rsid w:val="00A3669B"/>
    <w:rsid w:val="00A366F2"/>
    <w:rsid w:val="00A36707"/>
    <w:rsid w:val="00A3670D"/>
    <w:rsid w:val="00A367C2"/>
    <w:rsid w:val="00A36825"/>
    <w:rsid w:val="00A36828"/>
    <w:rsid w:val="00A36932"/>
    <w:rsid w:val="00A36968"/>
    <w:rsid w:val="00A36972"/>
    <w:rsid w:val="00A36979"/>
    <w:rsid w:val="00A369C3"/>
    <w:rsid w:val="00A369EB"/>
    <w:rsid w:val="00A36A13"/>
    <w:rsid w:val="00A36A36"/>
    <w:rsid w:val="00A36A38"/>
    <w:rsid w:val="00A36A7C"/>
    <w:rsid w:val="00A36A82"/>
    <w:rsid w:val="00A36AA1"/>
    <w:rsid w:val="00A36ACA"/>
    <w:rsid w:val="00A36ADC"/>
    <w:rsid w:val="00A36AED"/>
    <w:rsid w:val="00A36B48"/>
    <w:rsid w:val="00A36B4C"/>
    <w:rsid w:val="00A36B53"/>
    <w:rsid w:val="00A36BA8"/>
    <w:rsid w:val="00A36BAA"/>
    <w:rsid w:val="00A36BCA"/>
    <w:rsid w:val="00A36C2B"/>
    <w:rsid w:val="00A36C34"/>
    <w:rsid w:val="00A36CAD"/>
    <w:rsid w:val="00A36CC6"/>
    <w:rsid w:val="00A36D02"/>
    <w:rsid w:val="00A36D0C"/>
    <w:rsid w:val="00A36D3F"/>
    <w:rsid w:val="00A36D42"/>
    <w:rsid w:val="00A36D45"/>
    <w:rsid w:val="00A36D82"/>
    <w:rsid w:val="00A36D98"/>
    <w:rsid w:val="00A36DAB"/>
    <w:rsid w:val="00A36E26"/>
    <w:rsid w:val="00A36E4F"/>
    <w:rsid w:val="00A36E50"/>
    <w:rsid w:val="00A36E7A"/>
    <w:rsid w:val="00A36EA2"/>
    <w:rsid w:val="00A36F08"/>
    <w:rsid w:val="00A36F85"/>
    <w:rsid w:val="00A36F8A"/>
    <w:rsid w:val="00A36FFF"/>
    <w:rsid w:val="00A37009"/>
    <w:rsid w:val="00A3700F"/>
    <w:rsid w:val="00A37056"/>
    <w:rsid w:val="00A3708D"/>
    <w:rsid w:val="00A370B7"/>
    <w:rsid w:val="00A370C6"/>
    <w:rsid w:val="00A370FC"/>
    <w:rsid w:val="00A37101"/>
    <w:rsid w:val="00A37106"/>
    <w:rsid w:val="00A37120"/>
    <w:rsid w:val="00A37141"/>
    <w:rsid w:val="00A3718D"/>
    <w:rsid w:val="00A371A5"/>
    <w:rsid w:val="00A371B2"/>
    <w:rsid w:val="00A371CD"/>
    <w:rsid w:val="00A37224"/>
    <w:rsid w:val="00A3722A"/>
    <w:rsid w:val="00A3723E"/>
    <w:rsid w:val="00A37243"/>
    <w:rsid w:val="00A3726C"/>
    <w:rsid w:val="00A37278"/>
    <w:rsid w:val="00A3727F"/>
    <w:rsid w:val="00A372D4"/>
    <w:rsid w:val="00A372F0"/>
    <w:rsid w:val="00A3730F"/>
    <w:rsid w:val="00A37314"/>
    <w:rsid w:val="00A3731A"/>
    <w:rsid w:val="00A37348"/>
    <w:rsid w:val="00A37360"/>
    <w:rsid w:val="00A373D3"/>
    <w:rsid w:val="00A373F0"/>
    <w:rsid w:val="00A374DF"/>
    <w:rsid w:val="00A374E0"/>
    <w:rsid w:val="00A3753B"/>
    <w:rsid w:val="00A37548"/>
    <w:rsid w:val="00A37584"/>
    <w:rsid w:val="00A37646"/>
    <w:rsid w:val="00A37651"/>
    <w:rsid w:val="00A37659"/>
    <w:rsid w:val="00A376B7"/>
    <w:rsid w:val="00A376E3"/>
    <w:rsid w:val="00A3773D"/>
    <w:rsid w:val="00A37783"/>
    <w:rsid w:val="00A37794"/>
    <w:rsid w:val="00A377A4"/>
    <w:rsid w:val="00A377CB"/>
    <w:rsid w:val="00A377D6"/>
    <w:rsid w:val="00A377DA"/>
    <w:rsid w:val="00A377E6"/>
    <w:rsid w:val="00A37804"/>
    <w:rsid w:val="00A3782B"/>
    <w:rsid w:val="00A37852"/>
    <w:rsid w:val="00A37879"/>
    <w:rsid w:val="00A37897"/>
    <w:rsid w:val="00A3789F"/>
    <w:rsid w:val="00A378C4"/>
    <w:rsid w:val="00A378DE"/>
    <w:rsid w:val="00A37953"/>
    <w:rsid w:val="00A3795D"/>
    <w:rsid w:val="00A37976"/>
    <w:rsid w:val="00A3799B"/>
    <w:rsid w:val="00A379C7"/>
    <w:rsid w:val="00A379CA"/>
    <w:rsid w:val="00A379CE"/>
    <w:rsid w:val="00A379F6"/>
    <w:rsid w:val="00A379FA"/>
    <w:rsid w:val="00A37A03"/>
    <w:rsid w:val="00A37A10"/>
    <w:rsid w:val="00A37A22"/>
    <w:rsid w:val="00A37A48"/>
    <w:rsid w:val="00A37A51"/>
    <w:rsid w:val="00A37A9D"/>
    <w:rsid w:val="00A37AB5"/>
    <w:rsid w:val="00A37B18"/>
    <w:rsid w:val="00A37B47"/>
    <w:rsid w:val="00A37B62"/>
    <w:rsid w:val="00A37B7F"/>
    <w:rsid w:val="00A37B89"/>
    <w:rsid w:val="00A37BBF"/>
    <w:rsid w:val="00A37C26"/>
    <w:rsid w:val="00A37CA4"/>
    <w:rsid w:val="00A37CE2"/>
    <w:rsid w:val="00A37D47"/>
    <w:rsid w:val="00A37D5D"/>
    <w:rsid w:val="00A37DAA"/>
    <w:rsid w:val="00A37DB3"/>
    <w:rsid w:val="00A37E13"/>
    <w:rsid w:val="00A37E4E"/>
    <w:rsid w:val="00A37E59"/>
    <w:rsid w:val="00A37E7C"/>
    <w:rsid w:val="00A37E9A"/>
    <w:rsid w:val="00A37EBB"/>
    <w:rsid w:val="00A37ECB"/>
    <w:rsid w:val="00A37EE4"/>
    <w:rsid w:val="00A37EE8"/>
    <w:rsid w:val="00A37EF3"/>
    <w:rsid w:val="00A37F12"/>
    <w:rsid w:val="00A37F43"/>
    <w:rsid w:val="00A37F66"/>
    <w:rsid w:val="00A37F90"/>
    <w:rsid w:val="00A4002E"/>
    <w:rsid w:val="00A40051"/>
    <w:rsid w:val="00A4005A"/>
    <w:rsid w:val="00A40061"/>
    <w:rsid w:val="00A4007D"/>
    <w:rsid w:val="00A40096"/>
    <w:rsid w:val="00A400C3"/>
    <w:rsid w:val="00A400D2"/>
    <w:rsid w:val="00A400F1"/>
    <w:rsid w:val="00A40155"/>
    <w:rsid w:val="00A4015A"/>
    <w:rsid w:val="00A4015E"/>
    <w:rsid w:val="00A40191"/>
    <w:rsid w:val="00A40239"/>
    <w:rsid w:val="00A4023D"/>
    <w:rsid w:val="00A4023E"/>
    <w:rsid w:val="00A40244"/>
    <w:rsid w:val="00A4026E"/>
    <w:rsid w:val="00A402A5"/>
    <w:rsid w:val="00A402A7"/>
    <w:rsid w:val="00A402D3"/>
    <w:rsid w:val="00A402DF"/>
    <w:rsid w:val="00A402E7"/>
    <w:rsid w:val="00A402F5"/>
    <w:rsid w:val="00A40305"/>
    <w:rsid w:val="00A40332"/>
    <w:rsid w:val="00A4034F"/>
    <w:rsid w:val="00A4035B"/>
    <w:rsid w:val="00A40374"/>
    <w:rsid w:val="00A403C0"/>
    <w:rsid w:val="00A403F3"/>
    <w:rsid w:val="00A40432"/>
    <w:rsid w:val="00A4043E"/>
    <w:rsid w:val="00A40463"/>
    <w:rsid w:val="00A4047E"/>
    <w:rsid w:val="00A404A1"/>
    <w:rsid w:val="00A404B6"/>
    <w:rsid w:val="00A404DE"/>
    <w:rsid w:val="00A404E8"/>
    <w:rsid w:val="00A40522"/>
    <w:rsid w:val="00A40585"/>
    <w:rsid w:val="00A4059B"/>
    <w:rsid w:val="00A405AE"/>
    <w:rsid w:val="00A405B7"/>
    <w:rsid w:val="00A40623"/>
    <w:rsid w:val="00A4062A"/>
    <w:rsid w:val="00A40652"/>
    <w:rsid w:val="00A40694"/>
    <w:rsid w:val="00A406A1"/>
    <w:rsid w:val="00A406AE"/>
    <w:rsid w:val="00A406F8"/>
    <w:rsid w:val="00A4074D"/>
    <w:rsid w:val="00A4079D"/>
    <w:rsid w:val="00A407A0"/>
    <w:rsid w:val="00A40810"/>
    <w:rsid w:val="00A40835"/>
    <w:rsid w:val="00A40850"/>
    <w:rsid w:val="00A4092A"/>
    <w:rsid w:val="00A40974"/>
    <w:rsid w:val="00A409FE"/>
    <w:rsid w:val="00A40AC1"/>
    <w:rsid w:val="00A40ACF"/>
    <w:rsid w:val="00A40B05"/>
    <w:rsid w:val="00A40B67"/>
    <w:rsid w:val="00A40B94"/>
    <w:rsid w:val="00A40BAA"/>
    <w:rsid w:val="00A40C07"/>
    <w:rsid w:val="00A40C29"/>
    <w:rsid w:val="00A40C2F"/>
    <w:rsid w:val="00A40C6F"/>
    <w:rsid w:val="00A40CA3"/>
    <w:rsid w:val="00A40CB8"/>
    <w:rsid w:val="00A40CC1"/>
    <w:rsid w:val="00A40CCB"/>
    <w:rsid w:val="00A40CCC"/>
    <w:rsid w:val="00A40CE7"/>
    <w:rsid w:val="00A40CEC"/>
    <w:rsid w:val="00A40CF5"/>
    <w:rsid w:val="00A40D04"/>
    <w:rsid w:val="00A40D1A"/>
    <w:rsid w:val="00A40D79"/>
    <w:rsid w:val="00A40D99"/>
    <w:rsid w:val="00A40DD3"/>
    <w:rsid w:val="00A40DE4"/>
    <w:rsid w:val="00A40E61"/>
    <w:rsid w:val="00A40E64"/>
    <w:rsid w:val="00A40E7A"/>
    <w:rsid w:val="00A40E9A"/>
    <w:rsid w:val="00A40EBD"/>
    <w:rsid w:val="00A40EEA"/>
    <w:rsid w:val="00A40F0B"/>
    <w:rsid w:val="00A40F27"/>
    <w:rsid w:val="00A40F70"/>
    <w:rsid w:val="00A40F93"/>
    <w:rsid w:val="00A40F97"/>
    <w:rsid w:val="00A40FAC"/>
    <w:rsid w:val="00A40FAF"/>
    <w:rsid w:val="00A40FB0"/>
    <w:rsid w:val="00A40FD7"/>
    <w:rsid w:val="00A41008"/>
    <w:rsid w:val="00A41012"/>
    <w:rsid w:val="00A4101A"/>
    <w:rsid w:val="00A4108C"/>
    <w:rsid w:val="00A4109B"/>
    <w:rsid w:val="00A410F1"/>
    <w:rsid w:val="00A41164"/>
    <w:rsid w:val="00A41172"/>
    <w:rsid w:val="00A4118F"/>
    <w:rsid w:val="00A411BC"/>
    <w:rsid w:val="00A41207"/>
    <w:rsid w:val="00A4127B"/>
    <w:rsid w:val="00A412AB"/>
    <w:rsid w:val="00A412AC"/>
    <w:rsid w:val="00A412F8"/>
    <w:rsid w:val="00A41303"/>
    <w:rsid w:val="00A41351"/>
    <w:rsid w:val="00A4135A"/>
    <w:rsid w:val="00A4136F"/>
    <w:rsid w:val="00A41376"/>
    <w:rsid w:val="00A4137C"/>
    <w:rsid w:val="00A41381"/>
    <w:rsid w:val="00A41390"/>
    <w:rsid w:val="00A413F6"/>
    <w:rsid w:val="00A413F8"/>
    <w:rsid w:val="00A41410"/>
    <w:rsid w:val="00A41417"/>
    <w:rsid w:val="00A4146E"/>
    <w:rsid w:val="00A41470"/>
    <w:rsid w:val="00A41475"/>
    <w:rsid w:val="00A41487"/>
    <w:rsid w:val="00A4149A"/>
    <w:rsid w:val="00A414F0"/>
    <w:rsid w:val="00A41539"/>
    <w:rsid w:val="00A4155B"/>
    <w:rsid w:val="00A4155F"/>
    <w:rsid w:val="00A4156A"/>
    <w:rsid w:val="00A41595"/>
    <w:rsid w:val="00A415C9"/>
    <w:rsid w:val="00A415DB"/>
    <w:rsid w:val="00A4160E"/>
    <w:rsid w:val="00A41633"/>
    <w:rsid w:val="00A4164A"/>
    <w:rsid w:val="00A41658"/>
    <w:rsid w:val="00A41666"/>
    <w:rsid w:val="00A41671"/>
    <w:rsid w:val="00A41696"/>
    <w:rsid w:val="00A416C1"/>
    <w:rsid w:val="00A416E3"/>
    <w:rsid w:val="00A416E5"/>
    <w:rsid w:val="00A416F1"/>
    <w:rsid w:val="00A41714"/>
    <w:rsid w:val="00A41726"/>
    <w:rsid w:val="00A41740"/>
    <w:rsid w:val="00A41790"/>
    <w:rsid w:val="00A417A4"/>
    <w:rsid w:val="00A417D2"/>
    <w:rsid w:val="00A4180A"/>
    <w:rsid w:val="00A41854"/>
    <w:rsid w:val="00A41877"/>
    <w:rsid w:val="00A41883"/>
    <w:rsid w:val="00A41889"/>
    <w:rsid w:val="00A41894"/>
    <w:rsid w:val="00A418A1"/>
    <w:rsid w:val="00A418B2"/>
    <w:rsid w:val="00A418C0"/>
    <w:rsid w:val="00A418C1"/>
    <w:rsid w:val="00A418D4"/>
    <w:rsid w:val="00A41906"/>
    <w:rsid w:val="00A41913"/>
    <w:rsid w:val="00A41949"/>
    <w:rsid w:val="00A41951"/>
    <w:rsid w:val="00A4199E"/>
    <w:rsid w:val="00A419B1"/>
    <w:rsid w:val="00A419BB"/>
    <w:rsid w:val="00A419D9"/>
    <w:rsid w:val="00A41A14"/>
    <w:rsid w:val="00A41A1F"/>
    <w:rsid w:val="00A41A38"/>
    <w:rsid w:val="00A41A49"/>
    <w:rsid w:val="00A41A59"/>
    <w:rsid w:val="00A41AD6"/>
    <w:rsid w:val="00A41AD7"/>
    <w:rsid w:val="00A41B14"/>
    <w:rsid w:val="00A41B5F"/>
    <w:rsid w:val="00A41B65"/>
    <w:rsid w:val="00A41B74"/>
    <w:rsid w:val="00A41B7D"/>
    <w:rsid w:val="00A41B9A"/>
    <w:rsid w:val="00A41BAC"/>
    <w:rsid w:val="00A41BED"/>
    <w:rsid w:val="00A41C3D"/>
    <w:rsid w:val="00A41C42"/>
    <w:rsid w:val="00A41C8A"/>
    <w:rsid w:val="00A41C9C"/>
    <w:rsid w:val="00A41CB3"/>
    <w:rsid w:val="00A41CB4"/>
    <w:rsid w:val="00A41CC8"/>
    <w:rsid w:val="00A41D3B"/>
    <w:rsid w:val="00A41DE1"/>
    <w:rsid w:val="00A41DE6"/>
    <w:rsid w:val="00A41E09"/>
    <w:rsid w:val="00A41E0F"/>
    <w:rsid w:val="00A41E1D"/>
    <w:rsid w:val="00A41E20"/>
    <w:rsid w:val="00A41E39"/>
    <w:rsid w:val="00A41E75"/>
    <w:rsid w:val="00A41EE5"/>
    <w:rsid w:val="00A41F35"/>
    <w:rsid w:val="00A41F3A"/>
    <w:rsid w:val="00A4200A"/>
    <w:rsid w:val="00A4200F"/>
    <w:rsid w:val="00A42022"/>
    <w:rsid w:val="00A42078"/>
    <w:rsid w:val="00A4210E"/>
    <w:rsid w:val="00A42120"/>
    <w:rsid w:val="00A4214E"/>
    <w:rsid w:val="00A42197"/>
    <w:rsid w:val="00A421EA"/>
    <w:rsid w:val="00A4227F"/>
    <w:rsid w:val="00A42304"/>
    <w:rsid w:val="00A42380"/>
    <w:rsid w:val="00A423A0"/>
    <w:rsid w:val="00A423A9"/>
    <w:rsid w:val="00A423C9"/>
    <w:rsid w:val="00A42401"/>
    <w:rsid w:val="00A4240B"/>
    <w:rsid w:val="00A42434"/>
    <w:rsid w:val="00A4247E"/>
    <w:rsid w:val="00A42499"/>
    <w:rsid w:val="00A424C6"/>
    <w:rsid w:val="00A42509"/>
    <w:rsid w:val="00A42529"/>
    <w:rsid w:val="00A4254A"/>
    <w:rsid w:val="00A42579"/>
    <w:rsid w:val="00A42587"/>
    <w:rsid w:val="00A425D1"/>
    <w:rsid w:val="00A425E2"/>
    <w:rsid w:val="00A42617"/>
    <w:rsid w:val="00A4262C"/>
    <w:rsid w:val="00A42646"/>
    <w:rsid w:val="00A426AC"/>
    <w:rsid w:val="00A426DD"/>
    <w:rsid w:val="00A42708"/>
    <w:rsid w:val="00A4270F"/>
    <w:rsid w:val="00A4272B"/>
    <w:rsid w:val="00A42738"/>
    <w:rsid w:val="00A4273C"/>
    <w:rsid w:val="00A427AC"/>
    <w:rsid w:val="00A427E3"/>
    <w:rsid w:val="00A4283E"/>
    <w:rsid w:val="00A428EF"/>
    <w:rsid w:val="00A428FD"/>
    <w:rsid w:val="00A42908"/>
    <w:rsid w:val="00A4290B"/>
    <w:rsid w:val="00A4290E"/>
    <w:rsid w:val="00A42945"/>
    <w:rsid w:val="00A42960"/>
    <w:rsid w:val="00A4298E"/>
    <w:rsid w:val="00A429AA"/>
    <w:rsid w:val="00A429C4"/>
    <w:rsid w:val="00A429DF"/>
    <w:rsid w:val="00A429F6"/>
    <w:rsid w:val="00A42A09"/>
    <w:rsid w:val="00A42A19"/>
    <w:rsid w:val="00A42A30"/>
    <w:rsid w:val="00A42ABA"/>
    <w:rsid w:val="00A42ABF"/>
    <w:rsid w:val="00A42B5C"/>
    <w:rsid w:val="00A42B83"/>
    <w:rsid w:val="00A42BDD"/>
    <w:rsid w:val="00A42C03"/>
    <w:rsid w:val="00A42C41"/>
    <w:rsid w:val="00A42C47"/>
    <w:rsid w:val="00A42CA7"/>
    <w:rsid w:val="00A42D0A"/>
    <w:rsid w:val="00A42D10"/>
    <w:rsid w:val="00A42D40"/>
    <w:rsid w:val="00A42D43"/>
    <w:rsid w:val="00A42D76"/>
    <w:rsid w:val="00A42E23"/>
    <w:rsid w:val="00A42E56"/>
    <w:rsid w:val="00A42E71"/>
    <w:rsid w:val="00A42E80"/>
    <w:rsid w:val="00A42E99"/>
    <w:rsid w:val="00A42EE6"/>
    <w:rsid w:val="00A42F25"/>
    <w:rsid w:val="00A42F42"/>
    <w:rsid w:val="00A42FA3"/>
    <w:rsid w:val="00A42FBC"/>
    <w:rsid w:val="00A42FDD"/>
    <w:rsid w:val="00A42FF4"/>
    <w:rsid w:val="00A43063"/>
    <w:rsid w:val="00A4307F"/>
    <w:rsid w:val="00A430D6"/>
    <w:rsid w:val="00A430F3"/>
    <w:rsid w:val="00A43109"/>
    <w:rsid w:val="00A4310F"/>
    <w:rsid w:val="00A43120"/>
    <w:rsid w:val="00A43136"/>
    <w:rsid w:val="00A43179"/>
    <w:rsid w:val="00A43180"/>
    <w:rsid w:val="00A4318A"/>
    <w:rsid w:val="00A431AA"/>
    <w:rsid w:val="00A431B4"/>
    <w:rsid w:val="00A431D7"/>
    <w:rsid w:val="00A431DF"/>
    <w:rsid w:val="00A431ED"/>
    <w:rsid w:val="00A43228"/>
    <w:rsid w:val="00A43279"/>
    <w:rsid w:val="00A43289"/>
    <w:rsid w:val="00A4331B"/>
    <w:rsid w:val="00A4331D"/>
    <w:rsid w:val="00A4335A"/>
    <w:rsid w:val="00A4337B"/>
    <w:rsid w:val="00A43413"/>
    <w:rsid w:val="00A43423"/>
    <w:rsid w:val="00A43425"/>
    <w:rsid w:val="00A434D9"/>
    <w:rsid w:val="00A434EE"/>
    <w:rsid w:val="00A4350A"/>
    <w:rsid w:val="00A4350C"/>
    <w:rsid w:val="00A43514"/>
    <w:rsid w:val="00A43551"/>
    <w:rsid w:val="00A43569"/>
    <w:rsid w:val="00A4356F"/>
    <w:rsid w:val="00A4359A"/>
    <w:rsid w:val="00A435A1"/>
    <w:rsid w:val="00A435E0"/>
    <w:rsid w:val="00A43607"/>
    <w:rsid w:val="00A43641"/>
    <w:rsid w:val="00A4365B"/>
    <w:rsid w:val="00A4366A"/>
    <w:rsid w:val="00A436DF"/>
    <w:rsid w:val="00A43700"/>
    <w:rsid w:val="00A43719"/>
    <w:rsid w:val="00A43757"/>
    <w:rsid w:val="00A43772"/>
    <w:rsid w:val="00A437CC"/>
    <w:rsid w:val="00A43830"/>
    <w:rsid w:val="00A43849"/>
    <w:rsid w:val="00A4388B"/>
    <w:rsid w:val="00A438A3"/>
    <w:rsid w:val="00A438B2"/>
    <w:rsid w:val="00A438DC"/>
    <w:rsid w:val="00A438E7"/>
    <w:rsid w:val="00A4391C"/>
    <w:rsid w:val="00A43946"/>
    <w:rsid w:val="00A43968"/>
    <w:rsid w:val="00A43980"/>
    <w:rsid w:val="00A43984"/>
    <w:rsid w:val="00A4399E"/>
    <w:rsid w:val="00A439CD"/>
    <w:rsid w:val="00A43A01"/>
    <w:rsid w:val="00A43A21"/>
    <w:rsid w:val="00A43A41"/>
    <w:rsid w:val="00A43A5A"/>
    <w:rsid w:val="00A43AA6"/>
    <w:rsid w:val="00A43AAD"/>
    <w:rsid w:val="00A43ABD"/>
    <w:rsid w:val="00A43AC3"/>
    <w:rsid w:val="00A43ACE"/>
    <w:rsid w:val="00A43B42"/>
    <w:rsid w:val="00A43B75"/>
    <w:rsid w:val="00A43B97"/>
    <w:rsid w:val="00A43BAE"/>
    <w:rsid w:val="00A43BD5"/>
    <w:rsid w:val="00A43BDB"/>
    <w:rsid w:val="00A43C5C"/>
    <w:rsid w:val="00A43C64"/>
    <w:rsid w:val="00A43CCF"/>
    <w:rsid w:val="00A43CF8"/>
    <w:rsid w:val="00A43D0D"/>
    <w:rsid w:val="00A43D1B"/>
    <w:rsid w:val="00A43D42"/>
    <w:rsid w:val="00A43D65"/>
    <w:rsid w:val="00A43D7A"/>
    <w:rsid w:val="00A43DA4"/>
    <w:rsid w:val="00A43DB3"/>
    <w:rsid w:val="00A43DC4"/>
    <w:rsid w:val="00A43DCF"/>
    <w:rsid w:val="00A43DDB"/>
    <w:rsid w:val="00A43DE4"/>
    <w:rsid w:val="00A43DEA"/>
    <w:rsid w:val="00A43E19"/>
    <w:rsid w:val="00A43E2E"/>
    <w:rsid w:val="00A43E4B"/>
    <w:rsid w:val="00A43E7F"/>
    <w:rsid w:val="00A43EF5"/>
    <w:rsid w:val="00A43F16"/>
    <w:rsid w:val="00A43F25"/>
    <w:rsid w:val="00A43F52"/>
    <w:rsid w:val="00A43FAC"/>
    <w:rsid w:val="00A43FF3"/>
    <w:rsid w:val="00A43FF5"/>
    <w:rsid w:val="00A44044"/>
    <w:rsid w:val="00A44048"/>
    <w:rsid w:val="00A44055"/>
    <w:rsid w:val="00A440C3"/>
    <w:rsid w:val="00A440E1"/>
    <w:rsid w:val="00A4417D"/>
    <w:rsid w:val="00A441B0"/>
    <w:rsid w:val="00A441C1"/>
    <w:rsid w:val="00A441C6"/>
    <w:rsid w:val="00A44219"/>
    <w:rsid w:val="00A4422C"/>
    <w:rsid w:val="00A4423B"/>
    <w:rsid w:val="00A44294"/>
    <w:rsid w:val="00A4431C"/>
    <w:rsid w:val="00A4432A"/>
    <w:rsid w:val="00A4439A"/>
    <w:rsid w:val="00A4443D"/>
    <w:rsid w:val="00A4443E"/>
    <w:rsid w:val="00A44440"/>
    <w:rsid w:val="00A4444E"/>
    <w:rsid w:val="00A44458"/>
    <w:rsid w:val="00A444B4"/>
    <w:rsid w:val="00A444BD"/>
    <w:rsid w:val="00A444D3"/>
    <w:rsid w:val="00A444E4"/>
    <w:rsid w:val="00A444FD"/>
    <w:rsid w:val="00A4451B"/>
    <w:rsid w:val="00A44529"/>
    <w:rsid w:val="00A4453F"/>
    <w:rsid w:val="00A44576"/>
    <w:rsid w:val="00A445BF"/>
    <w:rsid w:val="00A445C5"/>
    <w:rsid w:val="00A445DB"/>
    <w:rsid w:val="00A445F9"/>
    <w:rsid w:val="00A445FF"/>
    <w:rsid w:val="00A44648"/>
    <w:rsid w:val="00A4466B"/>
    <w:rsid w:val="00A4466D"/>
    <w:rsid w:val="00A44670"/>
    <w:rsid w:val="00A44678"/>
    <w:rsid w:val="00A446BC"/>
    <w:rsid w:val="00A446D3"/>
    <w:rsid w:val="00A44705"/>
    <w:rsid w:val="00A44723"/>
    <w:rsid w:val="00A44756"/>
    <w:rsid w:val="00A4475A"/>
    <w:rsid w:val="00A4477E"/>
    <w:rsid w:val="00A447BA"/>
    <w:rsid w:val="00A447C3"/>
    <w:rsid w:val="00A447CD"/>
    <w:rsid w:val="00A44823"/>
    <w:rsid w:val="00A4483B"/>
    <w:rsid w:val="00A448A0"/>
    <w:rsid w:val="00A448A4"/>
    <w:rsid w:val="00A448CE"/>
    <w:rsid w:val="00A448D4"/>
    <w:rsid w:val="00A4493F"/>
    <w:rsid w:val="00A44941"/>
    <w:rsid w:val="00A44948"/>
    <w:rsid w:val="00A44967"/>
    <w:rsid w:val="00A44984"/>
    <w:rsid w:val="00A4498B"/>
    <w:rsid w:val="00A449DE"/>
    <w:rsid w:val="00A449E3"/>
    <w:rsid w:val="00A44A00"/>
    <w:rsid w:val="00A44A1C"/>
    <w:rsid w:val="00A44A6F"/>
    <w:rsid w:val="00A44AEA"/>
    <w:rsid w:val="00A44B1F"/>
    <w:rsid w:val="00A44B3C"/>
    <w:rsid w:val="00A44B7D"/>
    <w:rsid w:val="00A44B8A"/>
    <w:rsid w:val="00A44B92"/>
    <w:rsid w:val="00A44BD6"/>
    <w:rsid w:val="00A44C1B"/>
    <w:rsid w:val="00A44C58"/>
    <w:rsid w:val="00A44C6B"/>
    <w:rsid w:val="00A44C79"/>
    <w:rsid w:val="00A44C8E"/>
    <w:rsid w:val="00A44C92"/>
    <w:rsid w:val="00A44CF8"/>
    <w:rsid w:val="00A44D25"/>
    <w:rsid w:val="00A44D2C"/>
    <w:rsid w:val="00A44D56"/>
    <w:rsid w:val="00A44D8C"/>
    <w:rsid w:val="00A44DDE"/>
    <w:rsid w:val="00A44E32"/>
    <w:rsid w:val="00A44E54"/>
    <w:rsid w:val="00A44E5B"/>
    <w:rsid w:val="00A44E5C"/>
    <w:rsid w:val="00A44EBB"/>
    <w:rsid w:val="00A44ED3"/>
    <w:rsid w:val="00A44EE1"/>
    <w:rsid w:val="00A44EE9"/>
    <w:rsid w:val="00A44F04"/>
    <w:rsid w:val="00A44F13"/>
    <w:rsid w:val="00A44F27"/>
    <w:rsid w:val="00A44F4E"/>
    <w:rsid w:val="00A44F52"/>
    <w:rsid w:val="00A44F78"/>
    <w:rsid w:val="00A44FA4"/>
    <w:rsid w:val="00A44FB3"/>
    <w:rsid w:val="00A44FDD"/>
    <w:rsid w:val="00A4502A"/>
    <w:rsid w:val="00A4502F"/>
    <w:rsid w:val="00A45037"/>
    <w:rsid w:val="00A45050"/>
    <w:rsid w:val="00A45056"/>
    <w:rsid w:val="00A45098"/>
    <w:rsid w:val="00A450AF"/>
    <w:rsid w:val="00A450B8"/>
    <w:rsid w:val="00A450DF"/>
    <w:rsid w:val="00A450E3"/>
    <w:rsid w:val="00A4513B"/>
    <w:rsid w:val="00A45157"/>
    <w:rsid w:val="00A45158"/>
    <w:rsid w:val="00A45176"/>
    <w:rsid w:val="00A4519C"/>
    <w:rsid w:val="00A451A3"/>
    <w:rsid w:val="00A451E9"/>
    <w:rsid w:val="00A451EC"/>
    <w:rsid w:val="00A45237"/>
    <w:rsid w:val="00A4523F"/>
    <w:rsid w:val="00A45275"/>
    <w:rsid w:val="00A4528A"/>
    <w:rsid w:val="00A452F6"/>
    <w:rsid w:val="00A45317"/>
    <w:rsid w:val="00A4535F"/>
    <w:rsid w:val="00A45376"/>
    <w:rsid w:val="00A453A3"/>
    <w:rsid w:val="00A453B8"/>
    <w:rsid w:val="00A45477"/>
    <w:rsid w:val="00A45482"/>
    <w:rsid w:val="00A454C1"/>
    <w:rsid w:val="00A454F9"/>
    <w:rsid w:val="00A45521"/>
    <w:rsid w:val="00A4552A"/>
    <w:rsid w:val="00A4557F"/>
    <w:rsid w:val="00A45586"/>
    <w:rsid w:val="00A455C2"/>
    <w:rsid w:val="00A45600"/>
    <w:rsid w:val="00A45635"/>
    <w:rsid w:val="00A45651"/>
    <w:rsid w:val="00A45670"/>
    <w:rsid w:val="00A456C9"/>
    <w:rsid w:val="00A456E6"/>
    <w:rsid w:val="00A4572C"/>
    <w:rsid w:val="00A45837"/>
    <w:rsid w:val="00A4583A"/>
    <w:rsid w:val="00A4586A"/>
    <w:rsid w:val="00A4588B"/>
    <w:rsid w:val="00A458CA"/>
    <w:rsid w:val="00A45906"/>
    <w:rsid w:val="00A4590B"/>
    <w:rsid w:val="00A4591D"/>
    <w:rsid w:val="00A45941"/>
    <w:rsid w:val="00A45944"/>
    <w:rsid w:val="00A45960"/>
    <w:rsid w:val="00A4597E"/>
    <w:rsid w:val="00A4598D"/>
    <w:rsid w:val="00A45993"/>
    <w:rsid w:val="00A459EB"/>
    <w:rsid w:val="00A45A29"/>
    <w:rsid w:val="00A45A5D"/>
    <w:rsid w:val="00A45A86"/>
    <w:rsid w:val="00A45B1E"/>
    <w:rsid w:val="00A45B86"/>
    <w:rsid w:val="00A45B97"/>
    <w:rsid w:val="00A45BB9"/>
    <w:rsid w:val="00A45BF2"/>
    <w:rsid w:val="00A45C05"/>
    <w:rsid w:val="00A45CC1"/>
    <w:rsid w:val="00A45CDF"/>
    <w:rsid w:val="00A45CE3"/>
    <w:rsid w:val="00A45D2D"/>
    <w:rsid w:val="00A45D3C"/>
    <w:rsid w:val="00A45D55"/>
    <w:rsid w:val="00A45D82"/>
    <w:rsid w:val="00A45DAC"/>
    <w:rsid w:val="00A45DC1"/>
    <w:rsid w:val="00A45DEF"/>
    <w:rsid w:val="00A45E03"/>
    <w:rsid w:val="00A45E0B"/>
    <w:rsid w:val="00A45E1F"/>
    <w:rsid w:val="00A45E35"/>
    <w:rsid w:val="00A45E62"/>
    <w:rsid w:val="00A45EC1"/>
    <w:rsid w:val="00A45EED"/>
    <w:rsid w:val="00A45F05"/>
    <w:rsid w:val="00A45F0E"/>
    <w:rsid w:val="00A45F12"/>
    <w:rsid w:val="00A45F1C"/>
    <w:rsid w:val="00A45F2D"/>
    <w:rsid w:val="00A45F44"/>
    <w:rsid w:val="00A45F5C"/>
    <w:rsid w:val="00A45F73"/>
    <w:rsid w:val="00A45F86"/>
    <w:rsid w:val="00A45F8B"/>
    <w:rsid w:val="00A46061"/>
    <w:rsid w:val="00A46091"/>
    <w:rsid w:val="00A460C2"/>
    <w:rsid w:val="00A460C4"/>
    <w:rsid w:val="00A460C6"/>
    <w:rsid w:val="00A460E9"/>
    <w:rsid w:val="00A460F8"/>
    <w:rsid w:val="00A4615D"/>
    <w:rsid w:val="00A46160"/>
    <w:rsid w:val="00A46161"/>
    <w:rsid w:val="00A46188"/>
    <w:rsid w:val="00A461D1"/>
    <w:rsid w:val="00A461E3"/>
    <w:rsid w:val="00A46200"/>
    <w:rsid w:val="00A4621A"/>
    <w:rsid w:val="00A46223"/>
    <w:rsid w:val="00A4623B"/>
    <w:rsid w:val="00A46273"/>
    <w:rsid w:val="00A4629B"/>
    <w:rsid w:val="00A4629E"/>
    <w:rsid w:val="00A462A0"/>
    <w:rsid w:val="00A462CE"/>
    <w:rsid w:val="00A462F7"/>
    <w:rsid w:val="00A462FB"/>
    <w:rsid w:val="00A4630D"/>
    <w:rsid w:val="00A46334"/>
    <w:rsid w:val="00A46393"/>
    <w:rsid w:val="00A4639B"/>
    <w:rsid w:val="00A463A7"/>
    <w:rsid w:val="00A463FA"/>
    <w:rsid w:val="00A463FD"/>
    <w:rsid w:val="00A4640C"/>
    <w:rsid w:val="00A4641E"/>
    <w:rsid w:val="00A4643D"/>
    <w:rsid w:val="00A46452"/>
    <w:rsid w:val="00A46464"/>
    <w:rsid w:val="00A464C6"/>
    <w:rsid w:val="00A464E1"/>
    <w:rsid w:val="00A46539"/>
    <w:rsid w:val="00A4654C"/>
    <w:rsid w:val="00A46565"/>
    <w:rsid w:val="00A465D0"/>
    <w:rsid w:val="00A46600"/>
    <w:rsid w:val="00A46608"/>
    <w:rsid w:val="00A46619"/>
    <w:rsid w:val="00A46620"/>
    <w:rsid w:val="00A46646"/>
    <w:rsid w:val="00A46682"/>
    <w:rsid w:val="00A466B1"/>
    <w:rsid w:val="00A466CA"/>
    <w:rsid w:val="00A46710"/>
    <w:rsid w:val="00A46742"/>
    <w:rsid w:val="00A4675A"/>
    <w:rsid w:val="00A46791"/>
    <w:rsid w:val="00A467DE"/>
    <w:rsid w:val="00A46811"/>
    <w:rsid w:val="00A4681D"/>
    <w:rsid w:val="00A46837"/>
    <w:rsid w:val="00A4683D"/>
    <w:rsid w:val="00A46852"/>
    <w:rsid w:val="00A468A5"/>
    <w:rsid w:val="00A468C4"/>
    <w:rsid w:val="00A468D8"/>
    <w:rsid w:val="00A468E8"/>
    <w:rsid w:val="00A468FA"/>
    <w:rsid w:val="00A469C7"/>
    <w:rsid w:val="00A469E4"/>
    <w:rsid w:val="00A469F2"/>
    <w:rsid w:val="00A46A02"/>
    <w:rsid w:val="00A46A20"/>
    <w:rsid w:val="00A46A26"/>
    <w:rsid w:val="00A46A2F"/>
    <w:rsid w:val="00A46A86"/>
    <w:rsid w:val="00A46AD9"/>
    <w:rsid w:val="00A46AF5"/>
    <w:rsid w:val="00A46B2C"/>
    <w:rsid w:val="00A46B3B"/>
    <w:rsid w:val="00A46B6E"/>
    <w:rsid w:val="00A46BD2"/>
    <w:rsid w:val="00A46BE0"/>
    <w:rsid w:val="00A46C0D"/>
    <w:rsid w:val="00A46C0E"/>
    <w:rsid w:val="00A46C13"/>
    <w:rsid w:val="00A46C1F"/>
    <w:rsid w:val="00A46C43"/>
    <w:rsid w:val="00A46D02"/>
    <w:rsid w:val="00A46D03"/>
    <w:rsid w:val="00A46D14"/>
    <w:rsid w:val="00A46D5D"/>
    <w:rsid w:val="00A46D62"/>
    <w:rsid w:val="00A46D79"/>
    <w:rsid w:val="00A46D96"/>
    <w:rsid w:val="00A46DA3"/>
    <w:rsid w:val="00A46DB7"/>
    <w:rsid w:val="00A46DD5"/>
    <w:rsid w:val="00A46DD7"/>
    <w:rsid w:val="00A46DEA"/>
    <w:rsid w:val="00A46DFE"/>
    <w:rsid w:val="00A46E0F"/>
    <w:rsid w:val="00A46E16"/>
    <w:rsid w:val="00A46E37"/>
    <w:rsid w:val="00A46E41"/>
    <w:rsid w:val="00A46ED2"/>
    <w:rsid w:val="00A46EDA"/>
    <w:rsid w:val="00A46EFF"/>
    <w:rsid w:val="00A46F5F"/>
    <w:rsid w:val="00A46F74"/>
    <w:rsid w:val="00A46F90"/>
    <w:rsid w:val="00A46FA3"/>
    <w:rsid w:val="00A46FCA"/>
    <w:rsid w:val="00A46FD0"/>
    <w:rsid w:val="00A46FE4"/>
    <w:rsid w:val="00A46FF9"/>
    <w:rsid w:val="00A4700A"/>
    <w:rsid w:val="00A47022"/>
    <w:rsid w:val="00A47024"/>
    <w:rsid w:val="00A4703B"/>
    <w:rsid w:val="00A470B5"/>
    <w:rsid w:val="00A470D0"/>
    <w:rsid w:val="00A470E5"/>
    <w:rsid w:val="00A470EE"/>
    <w:rsid w:val="00A470FA"/>
    <w:rsid w:val="00A47115"/>
    <w:rsid w:val="00A47139"/>
    <w:rsid w:val="00A4718E"/>
    <w:rsid w:val="00A471AC"/>
    <w:rsid w:val="00A471FA"/>
    <w:rsid w:val="00A47211"/>
    <w:rsid w:val="00A4721F"/>
    <w:rsid w:val="00A4723C"/>
    <w:rsid w:val="00A47260"/>
    <w:rsid w:val="00A47315"/>
    <w:rsid w:val="00A4732B"/>
    <w:rsid w:val="00A47363"/>
    <w:rsid w:val="00A4736D"/>
    <w:rsid w:val="00A47373"/>
    <w:rsid w:val="00A47389"/>
    <w:rsid w:val="00A473AE"/>
    <w:rsid w:val="00A473CA"/>
    <w:rsid w:val="00A473F5"/>
    <w:rsid w:val="00A4741D"/>
    <w:rsid w:val="00A47432"/>
    <w:rsid w:val="00A47493"/>
    <w:rsid w:val="00A474B2"/>
    <w:rsid w:val="00A474B5"/>
    <w:rsid w:val="00A474D7"/>
    <w:rsid w:val="00A47527"/>
    <w:rsid w:val="00A47584"/>
    <w:rsid w:val="00A475A8"/>
    <w:rsid w:val="00A475C8"/>
    <w:rsid w:val="00A475E3"/>
    <w:rsid w:val="00A47600"/>
    <w:rsid w:val="00A4760A"/>
    <w:rsid w:val="00A476CD"/>
    <w:rsid w:val="00A4772C"/>
    <w:rsid w:val="00A47778"/>
    <w:rsid w:val="00A4779A"/>
    <w:rsid w:val="00A4779B"/>
    <w:rsid w:val="00A477B9"/>
    <w:rsid w:val="00A477FE"/>
    <w:rsid w:val="00A4780E"/>
    <w:rsid w:val="00A4784E"/>
    <w:rsid w:val="00A47858"/>
    <w:rsid w:val="00A4785D"/>
    <w:rsid w:val="00A47895"/>
    <w:rsid w:val="00A478A5"/>
    <w:rsid w:val="00A478D3"/>
    <w:rsid w:val="00A47939"/>
    <w:rsid w:val="00A47977"/>
    <w:rsid w:val="00A47988"/>
    <w:rsid w:val="00A479A0"/>
    <w:rsid w:val="00A479B8"/>
    <w:rsid w:val="00A479DD"/>
    <w:rsid w:val="00A479F1"/>
    <w:rsid w:val="00A479F3"/>
    <w:rsid w:val="00A47A25"/>
    <w:rsid w:val="00A47A3F"/>
    <w:rsid w:val="00A47A42"/>
    <w:rsid w:val="00A47A6C"/>
    <w:rsid w:val="00A47A7F"/>
    <w:rsid w:val="00A47AF5"/>
    <w:rsid w:val="00A47B49"/>
    <w:rsid w:val="00A47B78"/>
    <w:rsid w:val="00A47B85"/>
    <w:rsid w:val="00A47BB5"/>
    <w:rsid w:val="00A47BC7"/>
    <w:rsid w:val="00A47BD0"/>
    <w:rsid w:val="00A47C42"/>
    <w:rsid w:val="00A47C5B"/>
    <w:rsid w:val="00A47C84"/>
    <w:rsid w:val="00A47D00"/>
    <w:rsid w:val="00A47D06"/>
    <w:rsid w:val="00A47D35"/>
    <w:rsid w:val="00A47E03"/>
    <w:rsid w:val="00A47E39"/>
    <w:rsid w:val="00A47EA1"/>
    <w:rsid w:val="00A47EB9"/>
    <w:rsid w:val="00A47EDC"/>
    <w:rsid w:val="00A47F85"/>
    <w:rsid w:val="00A47FA8"/>
    <w:rsid w:val="00A5001B"/>
    <w:rsid w:val="00A5003D"/>
    <w:rsid w:val="00A50047"/>
    <w:rsid w:val="00A50062"/>
    <w:rsid w:val="00A5010B"/>
    <w:rsid w:val="00A5010C"/>
    <w:rsid w:val="00A50112"/>
    <w:rsid w:val="00A50123"/>
    <w:rsid w:val="00A50145"/>
    <w:rsid w:val="00A50151"/>
    <w:rsid w:val="00A50177"/>
    <w:rsid w:val="00A50198"/>
    <w:rsid w:val="00A501A4"/>
    <w:rsid w:val="00A501E3"/>
    <w:rsid w:val="00A50220"/>
    <w:rsid w:val="00A50230"/>
    <w:rsid w:val="00A5025D"/>
    <w:rsid w:val="00A502AC"/>
    <w:rsid w:val="00A502E2"/>
    <w:rsid w:val="00A5030B"/>
    <w:rsid w:val="00A5036B"/>
    <w:rsid w:val="00A50405"/>
    <w:rsid w:val="00A5040F"/>
    <w:rsid w:val="00A50454"/>
    <w:rsid w:val="00A5045F"/>
    <w:rsid w:val="00A5047C"/>
    <w:rsid w:val="00A50490"/>
    <w:rsid w:val="00A50498"/>
    <w:rsid w:val="00A5049F"/>
    <w:rsid w:val="00A504F3"/>
    <w:rsid w:val="00A50516"/>
    <w:rsid w:val="00A5055C"/>
    <w:rsid w:val="00A50571"/>
    <w:rsid w:val="00A5057E"/>
    <w:rsid w:val="00A50596"/>
    <w:rsid w:val="00A505A2"/>
    <w:rsid w:val="00A505C7"/>
    <w:rsid w:val="00A505DC"/>
    <w:rsid w:val="00A50645"/>
    <w:rsid w:val="00A506F3"/>
    <w:rsid w:val="00A50710"/>
    <w:rsid w:val="00A50767"/>
    <w:rsid w:val="00A507AF"/>
    <w:rsid w:val="00A507BB"/>
    <w:rsid w:val="00A50845"/>
    <w:rsid w:val="00A5086A"/>
    <w:rsid w:val="00A508DC"/>
    <w:rsid w:val="00A50917"/>
    <w:rsid w:val="00A50925"/>
    <w:rsid w:val="00A50954"/>
    <w:rsid w:val="00A50979"/>
    <w:rsid w:val="00A50990"/>
    <w:rsid w:val="00A50999"/>
    <w:rsid w:val="00A509A3"/>
    <w:rsid w:val="00A509CD"/>
    <w:rsid w:val="00A509CE"/>
    <w:rsid w:val="00A50A12"/>
    <w:rsid w:val="00A50A16"/>
    <w:rsid w:val="00A50A1F"/>
    <w:rsid w:val="00A50A26"/>
    <w:rsid w:val="00A50A2A"/>
    <w:rsid w:val="00A50AAB"/>
    <w:rsid w:val="00A50ADF"/>
    <w:rsid w:val="00A50AE5"/>
    <w:rsid w:val="00A50B04"/>
    <w:rsid w:val="00A50B4D"/>
    <w:rsid w:val="00A50B5D"/>
    <w:rsid w:val="00A50B87"/>
    <w:rsid w:val="00A50C3F"/>
    <w:rsid w:val="00A50C43"/>
    <w:rsid w:val="00A50C53"/>
    <w:rsid w:val="00A50C76"/>
    <w:rsid w:val="00A50C94"/>
    <w:rsid w:val="00A50CCA"/>
    <w:rsid w:val="00A50CE4"/>
    <w:rsid w:val="00A50D51"/>
    <w:rsid w:val="00A50DC9"/>
    <w:rsid w:val="00A50E0D"/>
    <w:rsid w:val="00A50E54"/>
    <w:rsid w:val="00A50E9E"/>
    <w:rsid w:val="00A50EB4"/>
    <w:rsid w:val="00A50F23"/>
    <w:rsid w:val="00A50F40"/>
    <w:rsid w:val="00A50F8C"/>
    <w:rsid w:val="00A50F8F"/>
    <w:rsid w:val="00A50F93"/>
    <w:rsid w:val="00A50FB7"/>
    <w:rsid w:val="00A50FC7"/>
    <w:rsid w:val="00A50FEF"/>
    <w:rsid w:val="00A5100A"/>
    <w:rsid w:val="00A5101C"/>
    <w:rsid w:val="00A51045"/>
    <w:rsid w:val="00A51047"/>
    <w:rsid w:val="00A5104C"/>
    <w:rsid w:val="00A510B7"/>
    <w:rsid w:val="00A510F8"/>
    <w:rsid w:val="00A51114"/>
    <w:rsid w:val="00A5111A"/>
    <w:rsid w:val="00A51121"/>
    <w:rsid w:val="00A5119A"/>
    <w:rsid w:val="00A5119E"/>
    <w:rsid w:val="00A511AC"/>
    <w:rsid w:val="00A511B8"/>
    <w:rsid w:val="00A511DA"/>
    <w:rsid w:val="00A51211"/>
    <w:rsid w:val="00A51212"/>
    <w:rsid w:val="00A51250"/>
    <w:rsid w:val="00A5126C"/>
    <w:rsid w:val="00A51275"/>
    <w:rsid w:val="00A512DC"/>
    <w:rsid w:val="00A512E1"/>
    <w:rsid w:val="00A512FF"/>
    <w:rsid w:val="00A51304"/>
    <w:rsid w:val="00A5131A"/>
    <w:rsid w:val="00A51348"/>
    <w:rsid w:val="00A51355"/>
    <w:rsid w:val="00A5139D"/>
    <w:rsid w:val="00A5139E"/>
    <w:rsid w:val="00A513A0"/>
    <w:rsid w:val="00A513A8"/>
    <w:rsid w:val="00A513BD"/>
    <w:rsid w:val="00A513E6"/>
    <w:rsid w:val="00A5141B"/>
    <w:rsid w:val="00A5146C"/>
    <w:rsid w:val="00A514A6"/>
    <w:rsid w:val="00A51550"/>
    <w:rsid w:val="00A51556"/>
    <w:rsid w:val="00A5156A"/>
    <w:rsid w:val="00A51596"/>
    <w:rsid w:val="00A515B4"/>
    <w:rsid w:val="00A515C4"/>
    <w:rsid w:val="00A515D2"/>
    <w:rsid w:val="00A515D6"/>
    <w:rsid w:val="00A515E9"/>
    <w:rsid w:val="00A51625"/>
    <w:rsid w:val="00A51663"/>
    <w:rsid w:val="00A5175E"/>
    <w:rsid w:val="00A5176B"/>
    <w:rsid w:val="00A51774"/>
    <w:rsid w:val="00A517D2"/>
    <w:rsid w:val="00A51837"/>
    <w:rsid w:val="00A51855"/>
    <w:rsid w:val="00A5189B"/>
    <w:rsid w:val="00A518F1"/>
    <w:rsid w:val="00A51929"/>
    <w:rsid w:val="00A51932"/>
    <w:rsid w:val="00A51943"/>
    <w:rsid w:val="00A5194A"/>
    <w:rsid w:val="00A51966"/>
    <w:rsid w:val="00A519FF"/>
    <w:rsid w:val="00A51A15"/>
    <w:rsid w:val="00A51A24"/>
    <w:rsid w:val="00A51ABA"/>
    <w:rsid w:val="00A51AE2"/>
    <w:rsid w:val="00A51B0A"/>
    <w:rsid w:val="00A51B20"/>
    <w:rsid w:val="00A51B22"/>
    <w:rsid w:val="00A51B3C"/>
    <w:rsid w:val="00A51B4C"/>
    <w:rsid w:val="00A51B68"/>
    <w:rsid w:val="00A51B72"/>
    <w:rsid w:val="00A51B95"/>
    <w:rsid w:val="00A51BA7"/>
    <w:rsid w:val="00A51BDE"/>
    <w:rsid w:val="00A51C35"/>
    <w:rsid w:val="00A51C9A"/>
    <w:rsid w:val="00A51CA0"/>
    <w:rsid w:val="00A51CA3"/>
    <w:rsid w:val="00A51CD1"/>
    <w:rsid w:val="00A51CEC"/>
    <w:rsid w:val="00A51D03"/>
    <w:rsid w:val="00A51D64"/>
    <w:rsid w:val="00A51D74"/>
    <w:rsid w:val="00A51D82"/>
    <w:rsid w:val="00A51D9E"/>
    <w:rsid w:val="00A51DE7"/>
    <w:rsid w:val="00A51E1F"/>
    <w:rsid w:val="00A51E6E"/>
    <w:rsid w:val="00A51ECB"/>
    <w:rsid w:val="00A51F10"/>
    <w:rsid w:val="00A51F57"/>
    <w:rsid w:val="00A51F70"/>
    <w:rsid w:val="00A51F94"/>
    <w:rsid w:val="00A51F9B"/>
    <w:rsid w:val="00A51FD6"/>
    <w:rsid w:val="00A51FF5"/>
    <w:rsid w:val="00A52000"/>
    <w:rsid w:val="00A5200B"/>
    <w:rsid w:val="00A5200D"/>
    <w:rsid w:val="00A520A1"/>
    <w:rsid w:val="00A52103"/>
    <w:rsid w:val="00A5211C"/>
    <w:rsid w:val="00A5212C"/>
    <w:rsid w:val="00A52161"/>
    <w:rsid w:val="00A5216E"/>
    <w:rsid w:val="00A52176"/>
    <w:rsid w:val="00A521E1"/>
    <w:rsid w:val="00A521E8"/>
    <w:rsid w:val="00A52209"/>
    <w:rsid w:val="00A52211"/>
    <w:rsid w:val="00A52239"/>
    <w:rsid w:val="00A5223D"/>
    <w:rsid w:val="00A52249"/>
    <w:rsid w:val="00A5227F"/>
    <w:rsid w:val="00A522A8"/>
    <w:rsid w:val="00A52300"/>
    <w:rsid w:val="00A5231D"/>
    <w:rsid w:val="00A52335"/>
    <w:rsid w:val="00A523A0"/>
    <w:rsid w:val="00A523A8"/>
    <w:rsid w:val="00A523C8"/>
    <w:rsid w:val="00A523E4"/>
    <w:rsid w:val="00A52408"/>
    <w:rsid w:val="00A5241C"/>
    <w:rsid w:val="00A52443"/>
    <w:rsid w:val="00A52457"/>
    <w:rsid w:val="00A5246B"/>
    <w:rsid w:val="00A52489"/>
    <w:rsid w:val="00A5249C"/>
    <w:rsid w:val="00A524BB"/>
    <w:rsid w:val="00A524E4"/>
    <w:rsid w:val="00A524F5"/>
    <w:rsid w:val="00A5251C"/>
    <w:rsid w:val="00A5251E"/>
    <w:rsid w:val="00A52533"/>
    <w:rsid w:val="00A52575"/>
    <w:rsid w:val="00A525CE"/>
    <w:rsid w:val="00A525E2"/>
    <w:rsid w:val="00A525F4"/>
    <w:rsid w:val="00A525F6"/>
    <w:rsid w:val="00A52688"/>
    <w:rsid w:val="00A526AA"/>
    <w:rsid w:val="00A526B5"/>
    <w:rsid w:val="00A526C5"/>
    <w:rsid w:val="00A5276A"/>
    <w:rsid w:val="00A5277F"/>
    <w:rsid w:val="00A52784"/>
    <w:rsid w:val="00A52789"/>
    <w:rsid w:val="00A5278B"/>
    <w:rsid w:val="00A527A4"/>
    <w:rsid w:val="00A527E8"/>
    <w:rsid w:val="00A52804"/>
    <w:rsid w:val="00A52837"/>
    <w:rsid w:val="00A5283D"/>
    <w:rsid w:val="00A52871"/>
    <w:rsid w:val="00A52872"/>
    <w:rsid w:val="00A52876"/>
    <w:rsid w:val="00A528A4"/>
    <w:rsid w:val="00A528B7"/>
    <w:rsid w:val="00A528BB"/>
    <w:rsid w:val="00A528F2"/>
    <w:rsid w:val="00A52906"/>
    <w:rsid w:val="00A5290A"/>
    <w:rsid w:val="00A5291F"/>
    <w:rsid w:val="00A52922"/>
    <w:rsid w:val="00A52950"/>
    <w:rsid w:val="00A52995"/>
    <w:rsid w:val="00A52A09"/>
    <w:rsid w:val="00A52A2E"/>
    <w:rsid w:val="00A52A40"/>
    <w:rsid w:val="00A52A6C"/>
    <w:rsid w:val="00A52A88"/>
    <w:rsid w:val="00A52A8A"/>
    <w:rsid w:val="00A52AAF"/>
    <w:rsid w:val="00A52AD5"/>
    <w:rsid w:val="00A52AF6"/>
    <w:rsid w:val="00A52B17"/>
    <w:rsid w:val="00A52B1D"/>
    <w:rsid w:val="00A52B52"/>
    <w:rsid w:val="00A52B79"/>
    <w:rsid w:val="00A52C1A"/>
    <w:rsid w:val="00A52C43"/>
    <w:rsid w:val="00A52C64"/>
    <w:rsid w:val="00A52CB6"/>
    <w:rsid w:val="00A52CC7"/>
    <w:rsid w:val="00A52CD9"/>
    <w:rsid w:val="00A52CEF"/>
    <w:rsid w:val="00A52D4E"/>
    <w:rsid w:val="00A52D65"/>
    <w:rsid w:val="00A52DDA"/>
    <w:rsid w:val="00A52DDC"/>
    <w:rsid w:val="00A52DF1"/>
    <w:rsid w:val="00A52E3C"/>
    <w:rsid w:val="00A52E61"/>
    <w:rsid w:val="00A52E7C"/>
    <w:rsid w:val="00A52E84"/>
    <w:rsid w:val="00A52E99"/>
    <w:rsid w:val="00A52EB7"/>
    <w:rsid w:val="00A52EEF"/>
    <w:rsid w:val="00A52F0A"/>
    <w:rsid w:val="00A52F17"/>
    <w:rsid w:val="00A52FBD"/>
    <w:rsid w:val="00A52FD0"/>
    <w:rsid w:val="00A53019"/>
    <w:rsid w:val="00A53071"/>
    <w:rsid w:val="00A5307D"/>
    <w:rsid w:val="00A530B6"/>
    <w:rsid w:val="00A530DC"/>
    <w:rsid w:val="00A530EA"/>
    <w:rsid w:val="00A53118"/>
    <w:rsid w:val="00A53198"/>
    <w:rsid w:val="00A531CE"/>
    <w:rsid w:val="00A5320D"/>
    <w:rsid w:val="00A5328D"/>
    <w:rsid w:val="00A5329B"/>
    <w:rsid w:val="00A532DB"/>
    <w:rsid w:val="00A532FC"/>
    <w:rsid w:val="00A53300"/>
    <w:rsid w:val="00A5331E"/>
    <w:rsid w:val="00A53343"/>
    <w:rsid w:val="00A533E9"/>
    <w:rsid w:val="00A53437"/>
    <w:rsid w:val="00A5347A"/>
    <w:rsid w:val="00A534AC"/>
    <w:rsid w:val="00A53511"/>
    <w:rsid w:val="00A53545"/>
    <w:rsid w:val="00A535E2"/>
    <w:rsid w:val="00A535F0"/>
    <w:rsid w:val="00A5360E"/>
    <w:rsid w:val="00A53660"/>
    <w:rsid w:val="00A5366E"/>
    <w:rsid w:val="00A53673"/>
    <w:rsid w:val="00A536AB"/>
    <w:rsid w:val="00A536C1"/>
    <w:rsid w:val="00A536F8"/>
    <w:rsid w:val="00A53745"/>
    <w:rsid w:val="00A53752"/>
    <w:rsid w:val="00A53776"/>
    <w:rsid w:val="00A537B0"/>
    <w:rsid w:val="00A537CF"/>
    <w:rsid w:val="00A5381D"/>
    <w:rsid w:val="00A53824"/>
    <w:rsid w:val="00A53826"/>
    <w:rsid w:val="00A5384A"/>
    <w:rsid w:val="00A53867"/>
    <w:rsid w:val="00A538CA"/>
    <w:rsid w:val="00A53911"/>
    <w:rsid w:val="00A53940"/>
    <w:rsid w:val="00A53967"/>
    <w:rsid w:val="00A53991"/>
    <w:rsid w:val="00A539B2"/>
    <w:rsid w:val="00A539BF"/>
    <w:rsid w:val="00A539D7"/>
    <w:rsid w:val="00A539EF"/>
    <w:rsid w:val="00A539FE"/>
    <w:rsid w:val="00A53A11"/>
    <w:rsid w:val="00A53A1E"/>
    <w:rsid w:val="00A53A31"/>
    <w:rsid w:val="00A53A5A"/>
    <w:rsid w:val="00A53A6B"/>
    <w:rsid w:val="00A53A9F"/>
    <w:rsid w:val="00A53AA8"/>
    <w:rsid w:val="00A53ACB"/>
    <w:rsid w:val="00A53AF4"/>
    <w:rsid w:val="00A53B40"/>
    <w:rsid w:val="00A53B52"/>
    <w:rsid w:val="00A53BCC"/>
    <w:rsid w:val="00A53BDE"/>
    <w:rsid w:val="00A53C12"/>
    <w:rsid w:val="00A53C37"/>
    <w:rsid w:val="00A53C4C"/>
    <w:rsid w:val="00A53C53"/>
    <w:rsid w:val="00A53C83"/>
    <w:rsid w:val="00A53CC8"/>
    <w:rsid w:val="00A53D00"/>
    <w:rsid w:val="00A53D29"/>
    <w:rsid w:val="00A53D74"/>
    <w:rsid w:val="00A53D7A"/>
    <w:rsid w:val="00A53DA6"/>
    <w:rsid w:val="00A53DCC"/>
    <w:rsid w:val="00A53DE3"/>
    <w:rsid w:val="00A53E06"/>
    <w:rsid w:val="00A53E0E"/>
    <w:rsid w:val="00A53E19"/>
    <w:rsid w:val="00A53E1B"/>
    <w:rsid w:val="00A53E2E"/>
    <w:rsid w:val="00A53E46"/>
    <w:rsid w:val="00A53E4F"/>
    <w:rsid w:val="00A53EF5"/>
    <w:rsid w:val="00A53F25"/>
    <w:rsid w:val="00A53F60"/>
    <w:rsid w:val="00A53F61"/>
    <w:rsid w:val="00A53FB1"/>
    <w:rsid w:val="00A53FBE"/>
    <w:rsid w:val="00A53FC9"/>
    <w:rsid w:val="00A53FDF"/>
    <w:rsid w:val="00A53FE6"/>
    <w:rsid w:val="00A5400D"/>
    <w:rsid w:val="00A54043"/>
    <w:rsid w:val="00A54045"/>
    <w:rsid w:val="00A54048"/>
    <w:rsid w:val="00A54057"/>
    <w:rsid w:val="00A54061"/>
    <w:rsid w:val="00A540C7"/>
    <w:rsid w:val="00A540F6"/>
    <w:rsid w:val="00A54132"/>
    <w:rsid w:val="00A5413D"/>
    <w:rsid w:val="00A54141"/>
    <w:rsid w:val="00A541B1"/>
    <w:rsid w:val="00A541BA"/>
    <w:rsid w:val="00A541E6"/>
    <w:rsid w:val="00A54229"/>
    <w:rsid w:val="00A54265"/>
    <w:rsid w:val="00A5432C"/>
    <w:rsid w:val="00A54334"/>
    <w:rsid w:val="00A54372"/>
    <w:rsid w:val="00A54387"/>
    <w:rsid w:val="00A543DC"/>
    <w:rsid w:val="00A54415"/>
    <w:rsid w:val="00A5443D"/>
    <w:rsid w:val="00A544A2"/>
    <w:rsid w:val="00A544FC"/>
    <w:rsid w:val="00A54508"/>
    <w:rsid w:val="00A54509"/>
    <w:rsid w:val="00A54561"/>
    <w:rsid w:val="00A54565"/>
    <w:rsid w:val="00A545BA"/>
    <w:rsid w:val="00A545CD"/>
    <w:rsid w:val="00A54649"/>
    <w:rsid w:val="00A54717"/>
    <w:rsid w:val="00A5471B"/>
    <w:rsid w:val="00A54731"/>
    <w:rsid w:val="00A5473E"/>
    <w:rsid w:val="00A54764"/>
    <w:rsid w:val="00A54767"/>
    <w:rsid w:val="00A54780"/>
    <w:rsid w:val="00A547A9"/>
    <w:rsid w:val="00A547AC"/>
    <w:rsid w:val="00A547EC"/>
    <w:rsid w:val="00A54823"/>
    <w:rsid w:val="00A54873"/>
    <w:rsid w:val="00A5488C"/>
    <w:rsid w:val="00A54899"/>
    <w:rsid w:val="00A548AF"/>
    <w:rsid w:val="00A548DD"/>
    <w:rsid w:val="00A5496F"/>
    <w:rsid w:val="00A54992"/>
    <w:rsid w:val="00A54A27"/>
    <w:rsid w:val="00A54A54"/>
    <w:rsid w:val="00A54A86"/>
    <w:rsid w:val="00A54A88"/>
    <w:rsid w:val="00A54ABF"/>
    <w:rsid w:val="00A54AD5"/>
    <w:rsid w:val="00A54AE2"/>
    <w:rsid w:val="00A54B07"/>
    <w:rsid w:val="00A54B41"/>
    <w:rsid w:val="00A54B79"/>
    <w:rsid w:val="00A54BA7"/>
    <w:rsid w:val="00A54BAC"/>
    <w:rsid w:val="00A54BE6"/>
    <w:rsid w:val="00A54BED"/>
    <w:rsid w:val="00A54BF6"/>
    <w:rsid w:val="00A54BFB"/>
    <w:rsid w:val="00A54C10"/>
    <w:rsid w:val="00A54C44"/>
    <w:rsid w:val="00A54C48"/>
    <w:rsid w:val="00A54C77"/>
    <w:rsid w:val="00A54CA5"/>
    <w:rsid w:val="00A54CB2"/>
    <w:rsid w:val="00A54D1D"/>
    <w:rsid w:val="00A54D32"/>
    <w:rsid w:val="00A54D5C"/>
    <w:rsid w:val="00A54DE0"/>
    <w:rsid w:val="00A54DFF"/>
    <w:rsid w:val="00A54E34"/>
    <w:rsid w:val="00A54E80"/>
    <w:rsid w:val="00A54E98"/>
    <w:rsid w:val="00A54EBF"/>
    <w:rsid w:val="00A54F3F"/>
    <w:rsid w:val="00A54F4B"/>
    <w:rsid w:val="00A5500E"/>
    <w:rsid w:val="00A55019"/>
    <w:rsid w:val="00A55049"/>
    <w:rsid w:val="00A550AB"/>
    <w:rsid w:val="00A55134"/>
    <w:rsid w:val="00A55149"/>
    <w:rsid w:val="00A551AA"/>
    <w:rsid w:val="00A55237"/>
    <w:rsid w:val="00A5526D"/>
    <w:rsid w:val="00A55275"/>
    <w:rsid w:val="00A552A3"/>
    <w:rsid w:val="00A552BB"/>
    <w:rsid w:val="00A552D4"/>
    <w:rsid w:val="00A552E2"/>
    <w:rsid w:val="00A5530B"/>
    <w:rsid w:val="00A55317"/>
    <w:rsid w:val="00A55322"/>
    <w:rsid w:val="00A5534D"/>
    <w:rsid w:val="00A55356"/>
    <w:rsid w:val="00A55368"/>
    <w:rsid w:val="00A553D0"/>
    <w:rsid w:val="00A55403"/>
    <w:rsid w:val="00A55427"/>
    <w:rsid w:val="00A55431"/>
    <w:rsid w:val="00A55493"/>
    <w:rsid w:val="00A554DA"/>
    <w:rsid w:val="00A554E1"/>
    <w:rsid w:val="00A554F3"/>
    <w:rsid w:val="00A55506"/>
    <w:rsid w:val="00A55510"/>
    <w:rsid w:val="00A55512"/>
    <w:rsid w:val="00A5551A"/>
    <w:rsid w:val="00A55540"/>
    <w:rsid w:val="00A555B6"/>
    <w:rsid w:val="00A555FA"/>
    <w:rsid w:val="00A5565D"/>
    <w:rsid w:val="00A55660"/>
    <w:rsid w:val="00A556E5"/>
    <w:rsid w:val="00A556EA"/>
    <w:rsid w:val="00A556EB"/>
    <w:rsid w:val="00A556FB"/>
    <w:rsid w:val="00A5570B"/>
    <w:rsid w:val="00A55714"/>
    <w:rsid w:val="00A55818"/>
    <w:rsid w:val="00A5581D"/>
    <w:rsid w:val="00A55828"/>
    <w:rsid w:val="00A5586D"/>
    <w:rsid w:val="00A558D4"/>
    <w:rsid w:val="00A558F8"/>
    <w:rsid w:val="00A558FE"/>
    <w:rsid w:val="00A55961"/>
    <w:rsid w:val="00A559F9"/>
    <w:rsid w:val="00A55A56"/>
    <w:rsid w:val="00A55A74"/>
    <w:rsid w:val="00A55A98"/>
    <w:rsid w:val="00A55AA4"/>
    <w:rsid w:val="00A55ADA"/>
    <w:rsid w:val="00A55AE4"/>
    <w:rsid w:val="00A55B4A"/>
    <w:rsid w:val="00A55B5D"/>
    <w:rsid w:val="00A55BA1"/>
    <w:rsid w:val="00A55BFC"/>
    <w:rsid w:val="00A55C34"/>
    <w:rsid w:val="00A55C69"/>
    <w:rsid w:val="00A55C71"/>
    <w:rsid w:val="00A55C7E"/>
    <w:rsid w:val="00A55C86"/>
    <w:rsid w:val="00A55D0F"/>
    <w:rsid w:val="00A55D31"/>
    <w:rsid w:val="00A55D33"/>
    <w:rsid w:val="00A55D3B"/>
    <w:rsid w:val="00A55D7B"/>
    <w:rsid w:val="00A55DC1"/>
    <w:rsid w:val="00A55DE2"/>
    <w:rsid w:val="00A55E6B"/>
    <w:rsid w:val="00A55E6F"/>
    <w:rsid w:val="00A55E95"/>
    <w:rsid w:val="00A55EC7"/>
    <w:rsid w:val="00A55F16"/>
    <w:rsid w:val="00A55F19"/>
    <w:rsid w:val="00A55F46"/>
    <w:rsid w:val="00A55F8F"/>
    <w:rsid w:val="00A55F96"/>
    <w:rsid w:val="00A55FA5"/>
    <w:rsid w:val="00A5603C"/>
    <w:rsid w:val="00A56052"/>
    <w:rsid w:val="00A5605C"/>
    <w:rsid w:val="00A5606B"/>
    <w:rsid w:val="00A56133"/>
    <w:rsid w:val="00A56189"/>
    <w:rsid w:val="00A5618E"/>
    <w:rsid w:val="00A5619E"/>
    <w:rsid w:val="00A56205"/>
    <w:rsid w:val="00A56233"/>
    <w:rsid w:val="00A56308"/>
    <w:rsid w:val="00A56347"/>
    <w:rsid w:val="00A56383"/>
    <w:rsid w:val="00A5638F"/>
    <w:rsid w:val="00A563DA"/>
    <w:rsid w:val="00A563E9"/>
    <w:rsid w:val="00A563FC"/>
    <w:rsid w:val="00A5640F"/>
    <w:rsid w:val="00A56450"/>
    <w:rsid w:val="00A56472"/>
    <w:rsid w:val="00A56479"/>
    <w:rsid w:val="00A5647D"/>
    <w:rsid w:val="00A564A6"/>
    <w:rsid w:val="00A564D9"/>
    <w:rsid w:val="00A56518"/>
    <w:rsid w:val="00A56526"/>
    <w:rsid w:val="00A56528"/>
    <w:rsid w:val="00A56538"/>
    <w:rsid w:val="00A56573"/>
    <w:rsid w:val="00A56586"/>
    <w:rsid w:val="00A565AC"/>
    <w:rsid w:val="00A565BF"/>
    <w:rsid w:val="00A565F7"/>
    <w:rsid w:val="00A56632"/>
    <w:rsid w:val="00A56637"/>
    <w:rsid w:val="00A5664A"/>
    <w:rsid w:val="00A5664B"/>
    <w:rsid w:val="00A56664"/>
    <w:rsid w:val="00A5666E"/>
    <w:rsid w:val="00A5668E"/>
    <w:rsid w:val="00A56690"/>
    <w:rsid w:val="00A566D3"/>
    <w:rsid w:val="00A56738"/>
    <w:rsid w:val="00A5674B"/>
    <w:rsid w:val="00A56759"/>
    <w:rsid w:val="00A56768"/>
    <w:rsid w:val="00A567A4"/>
    <w:rsid w:val="00A567BA"/>
    <w:rsid w:val="00A567E4"/>
    <w:rsid w:val="00A567F2"/>
    <w:rsid w:val="00A567F6"/>
    <w:rsid w:val="00A567F8"/>
    <w:rsid w:val="00A56808"/>
    <w:rsid w:val="00A5681F"/>
    <w:rsid w:val="00A5685B"/>
    <w:rsid w:val="00A56865"/>
    <w:rsid w:val="00A5688D"/>
    <w:rsid w:val="00A56890"/>
    <w:rsid w:val="00A568B5"/>
    <w:rsid w:val="00A56935"/>
    <w:rsid w:val="00A56956"/>
    <w:rsid w:val="00A5696E"/>
    <w:rsid w:val="00A56981"/>
    <w:rsid w:val="00A56A2D"/>
    <w:rsid w:val="00A56A52"/>
    <w:rsid w:val="00A56A5C"/>
    <w:rsid w:val="00A56AA7"/>
    <w:rsid w:val="00A56AE6"/>
    <w:rsid w:val="00A56B01"/>
    <w:rsid w:val="00A56B38"/>
    <w:rsid w:val="00A56B3F"/>
    <w:rsid w:val="00A56B5D"/>
    <w:rsid w:val="00A56B75"/>
    <w:rsid w:val="00A56B79"/>
    <w:rsid w:val="00A56B7D"/>
    <w:rsid w:val="00A56B98"/>
    <w:rsid w:val="00A56BA9"/>
    <w:rsid w:val="00A56BBF"/>
    <w:rsid w:val="00A56C17"/>
    <w:rsid w:val="00A56C1F"/>
    <w:rsid w:val="00A56C45"/>
    <w:rsid w:val="00A56C57"/>
    <w:rsid w:val="00A56D16"/>
    <w:rsid w:val="00A56D25"/>
    <w:rsid w:val="00A56D3C"/>
    <w:rsid w:val="00A56D50"/>
    <w:rsid w:val="00A56D52"/>
    <w:rsid w:val="00A56DB4"/>
    <w:rsid w:val="00A56DB8"/>
    <w:rsid w:val="00A56DE8"/>
    <w:rsid w:val="00A56DF3"/>
    <w:rsid w:val="00A56DF4"/>
    <w:rsid w:val="00A56E0E"/>
    <w:rsid w:val="00A56E33"/>
    <w:rsid w:val="00A56E36"/>
    <w:rsid w:val="00A56E42"/>
    <w:rsid w:val="00A56E43"/>
    <w:rsid w:val="00A56E49"/>
    <w:rsid w:val="00A56E58"/>
    <w:rsid w:val="00A56E8C"/>
    <w:rsid w:val="00A56EA0"/>
    <w:rsid w:val="00A56EA6"/>
    <w:rsid w:val="00A56EAC"/>
    <w:rsid w:val="00A56EB7"/>
    <w:rsid w:val="00A56EBC"/>
    <w:rsid w:val="00A56EDF"/>
    <w:rsid w:val="00A56F04"/>
    <w:rsid w:val="00A56F0E"/>
    <w:rsid w:val="00A56F11"/>
    <w:rsid w:val="00A56F32"/>
    <w:rsid w:val="00A56F63"/>
    <w:rsid w:val="00A56F6F"/>
    <w:rsid w:val="00A56F7A"/>
    <w:rsid w:val="00A56FA7"/>
    <w:rsid w:val="00A56FBE"/>
    <w:rsid w:val="00A5703D"/>
    <w:rsid w:val="00A57040"/>
    <w:rsid w:val="00A57051"/>
    <w:rsid w:val="00A57059"/>
    <w:rsid w:val="00A570B3"/>
    <w:rsid w:val="00A570FA"/>
    <w:rsid w:val="00A57105"/>
    <w:rsid w:val="00A57110"/>
    <w:rsid w:val="00A57117"/>
    <w:rsid w:val="00A5711C"/>
    <w:rsid w:val="00A57126"/>
    <w:rsid w:val="00A5714D"/>
    <w:rsid w:val="00A571F4"/>
    <w:rsid w:val="00A57200"/>
    <w:rsid w:val="00A5722F"/>
    <w:rsid w:val="00A57278"/>
    <w:rsid w:val="00A5729A"/>
    <w:rsid w:val="00A572CF"/>
    <w:rsid w:val="00A57300"/>
    <w:rsid w:val="00A57302"/>
    <w:rsid w:val="00A5736C"/>
    <w:rsid w:val="00A5738B"/>
    <w:rsid w:val="00A573E6"/>
    <w:rsid w:val="00A5741A"/>
    <w:rsid w:val="00A5743F"/>
    <w:rsid w:val="00A5746A"/>
    <w:rsid w:val="00A574A9"/>
    <w:rsid w:val="00A574B8"/>
    <w:rsid w:val="00A574BC"/>
    <w:rsid w:val="00A574F3"/>
    <w:rsid w:val="00A57517"/>
    <w:rsid w:val="00A57578"/>
    <w:rsid w:val="00A57588"/>
    <w:rsid w:val="00A575B2"/>
    <w:rsid w:val="00A575D6"/>
    <w:rsid w:val="00A575F9"/>
    <w:rsid w:val="00A576A7"/>
    <w:rsid w:val="00A576EE"/>
    <w:rsid w:val="00A5770D"/>
    <w:rsid w:val="00A5774F"/>
    <w:rsid w:val="00A577C0"/>
    <w:rsid w:val="00A577FD"/>
    <w:rsid w:val="00A57820"/>
    <w:rsid w:val="00A57834"/>
    <w:rsid w:val="00A57839"/>
    <w:rsid w:val="00A5783F"/>
    <w:rsid w:val="00A57850"/>
    <w:rsid w:val="00A57856"/>
    <w:rsid w:val="00A57857"/>
    <w:rsid w:val="00A5787C"/>
    <w:rsid w:val="00A5787E"/>
    <w:rsid w:val="00A5788C"/>
    <w:rsid w:val="00A57896"/>
    <w:rsid w:val="00A57897"/>
    <w:rsid w:val="00A5789A"/>
    <w:rsid w:val="00A5789F"/>
    <w:rsid w:val="00A57920"/>
    <w:rsid w:val="00A57961"/>
    <w:rsid w:val="00A5799C"/>
    <w:rsid w:val="00A579EC"/>
    <w:rsid w:val="00A579ED"/>
    <w:rsid w:val="00A57A23"/>
    <w:rsid w:val="00A57A65"/>
    <w:rsid w:val="00A57A79"/>
    <w:rsid w:val="00A57AD0"/>
    <w:rsid w:val="00A57AF1"/>
    <w:rsid w:val="00A57B06"/>
    <w:rsid w:val="00A57B09"/>
    <w:rsid w:val="00A57B10"/>
    <w:rsid w:val="00A57B65"/>
    <w:rsid w:val="00A57B69"/>
    <w:rsid w:val="00A57BCA"/>
    <w:rsid w:val="00A57BDA"/>
    <w:rsid w:val="00A57BDE"/>
    <w:rsid w:val="00A57BEF"/>
    <w:rsid w:val="00A57BF2"/>
    <w:rsid w:val="00A57C1A"/>
    <w:rsid w:val="00A57C54"/>
    <w:rsid w:val="00A57C8D"/>
    <w:rsid w:val="00A57C9A"/>
    <w:rsid w:val="00A57CA1"/>
    <w:rsid w:val="00A57CCD"/>
    <w:rsid w:val="00A57CE3"/>
    <w:rsid w:val="00A57D19"/>
    <w:rsid w:val="00A57D37"/>
    <w:rsid w:val="00A57DAE"/>
    <w:rsid w:val="00A57E0C"/>
    <w:rsid w:val="00A57E1E"/>
    <w:rsid w:val="00A57E44"/>
    <w:rsid w:val="00A57E4B"/>
    <w:rsid w:val="00A57E77"/>
    <w:rsid w:val="00A57E80"/>
    <w:rsid w:val="00A57E88"/>
    <w:rsid w:val="00A57E8E"/>
    <w:rsid w:val="00A57F2B"/>
    <w:rsid w:val="00A57F2C"/>
    <w:rsid w:val="00A57F3A"/>
    <w:rsid w:val="00A57F55"/>
    <w:rsid w:val="00A57F6B"/>
    <w:rsid w:val="00A57F97"/>
    <w:rsid w:val="00A57FBE"/>
    <w:rsid w:val="00A57FDF"/>
    <w:rsid w:val="00A6001A"/>
    <w:rsid w:val="00A6003E"/>
    <w:rsid w:val="00A60070"/>
    <w:rsid w:val="00A6009A"/>
    <w:rsid w:val="00A600AB"/>
    <w:rsid w:val="00A600B8"/>
    <w:rsid w:val="00A6010E"/>
    <w:rsid w:val="00A6010F"/>
    <w:rsid w:val="00A60124"/>
    <w:rsid w:val="00A6013A"/>
    <w:rsid w:val="00A60176"/>
    <w:rsid w:val="00A6018C"/>
    <w:rsid w:val="00A601A7"/>
    <w:rsid w:val="00A601E4"/>
    <w:rsid w:val="00A601EB"/>
    <w:rsid w:val="00A601EC"/>
    <w:rsid w:val="00A60221"/>
    <w:rsid w:val="00A60240"/>
    <w:rsid w:val="00A60276"/>
    <w:rsid w:val="00A60336"/>
    <w:rsid w:val="00A60340"/>
    <w:rsid w:val="00A60362"/>
    <w:rsid w:val="00A60376"/>
    <w:rsid w:val="00A60380"/>
    <w:rsid w:val="00A6038B"/>
    <w:rsid w:val="00A6038E"/>
    <w:rsid w:val="00A603BC"/>
    <w:rsid w:val="00A60419"/>
    <w:rsid w:val="00A60424"/>
    <w:rsid w:val="00A60425"/>
    <w:rsid w:val="00A6043E"/>
    <w:rsid w:val="00A60448"/>
    <w:rsid w:val="00A60465"/>
    <w:rsid w:val="00A60470"/>
    <w:rsid w:val="00A60487"/>
    <w:rsid w:val="00A604B4"/>
    <w:rsid w:val="00A604D6"/>
    <w:rsid w:val="00A6052F"/>
    <w:rsid w:val="00A6053F"/>
    <w:rsid w:val="00A6054D"/>
    <w:rsid w:val="00A60578"/>
    <w:rsid w:val="00A605B6"/>
    <w:rsid w:val="00A605CD"/>
    <w:rsid w:val="00A605EF"/>
    <w:rsid w:val="00A605F8"/>
    <w:rsid w:val="00A60615"/>
    <w:rsid w:val="00A6062B"/>
    <w:rsid w:val="00A60635"/>
    <w:rsid w:val="00A60650"/>
    <w:rsid w:val="00A606B2"/>
    <w:rsid w:val="00A60701"/>
    <w:rsid w:val="00A6073A"/>
    <w:rsid w:val="00A6073F"/>
    <w:rsid w:val="00A60772"/>
    <w:rsid w:val="00A60798"/>
    <w:rsid w:val="00A6079F"/>
    <w:rsid w:val="00A607CC"/>
    <w:rsid w:val="00A607E6"/>
    <w:rsid w:val="00A60818"/>
    <w:rsid w:val="00A60838"/>
    <w:rsid w:val="00A608C6"/>
    <w:rsid w:val="00A608E2"/>
    <w:rsid w:val="00A60949"/>
    <w:rsid w:val="00A6095E"/>
    <w:rsid w:val="00A60982"/>
    <w:rsid w:val="00A609CC"/>
    <w:rsid w:val="00A609CD"/>
    <w:rsid w:val="00A609F1"/>
    <w:rsid w:val="00A60A49"/>
    <w:rsid w:val="00A60A4E"/>
    <w:rsid w:val="00A60A5F"/>
    <w:rsid w:val="00A60A60"/>
    <w:rsid w:val="00A60A64"/>
    <w:rsid w:val="00A60A7D"/>
    <w:rsid w:val="00A60AA5"/>
    <w:rsid w:val="00A60ABA"/>
    <w:rsid w:val="00A60ACE"/>
    <w:rsid w:val="00A60B1A"/>
    <w:rsid w:val="00A60B5E"/>
    <w:rsid w:val="00A60B62"/>
    <w:rsid w:val="00A60B7E"/>
    <w:rsid w:val="00A60BA0"/>
    <w:rsid w:val="00A60C12"/>
    <w:rsid w:val="00A60C38"/>
    <w:rsid w:val="00A60C3A"/>
    <w:rsid w:val="00A60C43"/>
    <w:rsid w:val="00A60C77"/>
    <w:rsid w:val="00A60C79"/>
    <w:rsid w:val="00A60C91"/>
    <w:rsid w:val="00A60CB5"/>
    <w:rsid w:val="00A60CD6"/>
    <w:rsid w:val="00A60D0E"/>
    <w:rsid w:val="00A60D1C"/>
    <w:rsid w:val="00A60D22"/>
    <w:rsid w:val="00A60D42"/>
    <w:rsid w:val="00A60D59"/>
    <w:rsid w:val="00A60D9E"/>
    <w:rsid w:val="00A60DA5"/>
    <w:rsid w:val="00A60DE1"/>
    <w:rsid w:val="00A60DE7"/>
    <w:rsid w:val="00A60DE9"/>
    <w:rsid w:val="00A60E5A"/>
    <w:rsid w:val="00A60E65"/>
    <w:rsid w:val="00A60E8F"/>
    <w:rsid w:val="00A60EAE"/>
    <w:rsid w:val="00A60ED1"/>
    <w:rsid w:val="00A60EDB"/>
    <w:rsid w:val="00A60EEA"/>
    <w:rsid w:val="00A60EFC"/>
    <w:rsid w:val="00A60F23"/>
    <w:rsid w:val="00A60F5A"/>
    <w:rsid w:val="00A60F8A"/>
    <w:rsid w:val="00A60FFA"/>
    <w:rsid w:val="00A60FFF"/>
    <w:rsid w:val="00A6100F"/>
    <w:rsid w:val="00A6103B"/>
    <w:rsid w:val="00A61068"/>
    <w:rsid w:val="00A6107A"/>
    <w:rsid w:val="00A61090"/>
    <w:rsid w:val="00A610E8"/>
    <w:rsid w:val="00A610F1"/>
    <w:rsid w:val="00A610FC"/>
    <w:rsid w:val="00A610FE"/>
    <w:rsid w:val="00A6111E"/>
    <w:rsid w:val="00A61149"/>
    <w:rsid w:val="00A61155"/>
    <w:rsid w:val="00A6117F"/>
    <w:rsid w:val="00A611B5"/>
    <w:rsid w:val="00A611C3"/>
    <w:rsid w:val="00A611DC"/>
    <w:rsid w:val="00A611F4"/>
    <w:rsid w:val="00A6124D"/>
    <w:rsid w:val="00A612B0"/>
    <w:rsid w:val="00A612B2"/>
    <w:rsid w:val="00A612BB"/>
    <w:rsid w:val="00A612D5"/>
    <w:rsid w:val="00A612DE"/>
    <w:rsid w:val="00A612DF"/>
    <w:rsid w:val="00A61329"/>
    <w:rsid w:val="00A6132A"/>
    <w:rsid w:val="00A6132F"/>
    <w:rsid w:val="00A613AE"/>
    <w:rsid w:val="00A613DD"/>
    <w:rsid w:val="00A6144E"/>
    <w:rsid w:val="00A61481"/>
    <w:rsid w:val="00A61485"/>
    <w:rsid w:val="00A61498"/>
    <w:rsid w:val="00A6149A"/>
    <w:rsid w:val="00A614AA"/>
    <w:rsid w:val="00A614AC"/>
    <w:rsid w:val="00A614C2"/>
    <w:rsid w:val="00A61530"/>
    <w:rsid w:val="00A61537"/>
    <w:rsid w:val="00A61539"/>
    <w:rsid w:val="00A6155E"/>
    <w:rsid w:val="00A61568"/>
    <w:rsid w:val="00A6157F"/>
    <w:rsid w:val="00A615F4"/>
    <w:rsid w:val="00A6160B"/>
    <w:rsid w:val="00A61624"/>
    <w:rsid w:val="00A6163E"/>
    <w:rsid w:val="00A61646"/>
    <w:rsid w:val="00A61663"/>
    <w:rsid w:val="00A6166D"/>
    <w:rsid w:val="00A616B6"/>
    <w:rsid w:val="00A616D2"/>
    <w:rsid w:val="00A61732"/>
    <w:rsid w:val="00A61757"/>
    <w:rsid w:val="00A6176E"/>
    <w:rsid w:val="00A617AE"/>
    <w:rsid w:val="00A617B5"/>
    <w:rsid w:val="00A617EE"/>
    <w:rsid w:val="00A61801"/>
    <w:rsid w:val="00A61818"/>
    <w:rsid w:val="00A6181B"/>
    <w:rsid w:val="00A61847"/>
    <w:rsid w:val="00A61853"/>
    <w:rsid w:val="00A6187C"/>
    <w:rsid w:val="00A618A0"/>
    <w:rsid w:val="00A618B0"/>
    <w:rsid w:val="00A618C4"/>
    <w:rsid w:val="00A618F8"/>
    <w:rsid w:val="00A61909"/>
    <w:rsid w:val="00A61943"/>
    <w:rsid w:val="00A61968"/>
    <w:rsid w:val="00A6197A"/>
    <w:rsid w:val="00A619F1"/>
    <w:rsid w:val="00A61A05"/>
    <w:rsid w:val="00A61A21"/>
    <w:rsid w:val="00A61A38"/>
    <w:rsid w:val="00A61A4F"/>
    <w:rsid w:val="00A61A9D"/>
    <w:rsid w:val="00A61A9E"/>
    <w:rsid w:val="00A61AA5"/>
    <w:rsid w:val="00A61AD1"/>
    <w:rsid w:val="00A61AE5"/>
    <w:rsid w:val="00A61B44"/>
    <w:rsid w:val="00A61B71"/>
    <w:rsid w:val="00A61B8A"/>
    <w:rsid w:val="00A61BD2"/>
    <w:rsid w:val="00A61C12"/>
    <w:rsid w:val="00A61C2A"/>
    <w:rsid w:val="00A61C61"/>
    <w:rsid w:val="00A61CA9"/>
    <w:rsid w:val="00A61CBB"/>
    <w:rsid w:val="00A61CDA"/>
    <w:rsid w:val="00A61CE3"/>
    <w:rsid w:val="00A61CEC"/>
    <w:rsid w:val="00A61CF7"/>
    <w:rsid w:val="00A61D1C"/>
    <w:rsid w:val="00A61D36"/>
    <w:rsid w:val="00A61D40"/>
    <w:rsid w:val="00A61D46"/>
    <w:rsid w:val="00A61D75"/>
    <w:rsid w:val="00A61DA6"/>
    <w:rsid w:val="00A61DE9"/>
    <w:rsid w:val="00A61DF2"/>
    <w:rsid w:val="00A61E33"/>
    <w:rsid w:val="00A61E63"/>
    <w:rsid w:val="00A61E6F"/>
    <w:rsid w:val="00A61EBA"/>
    <w:rsid w:val="00A61F08"/>
    <w:rsid w:val="00A61F1B"/>
    <w:rsid w:val="00A61F3C"/>
    <w:rsid w:val="00A61F49"/>
    <w:rsid w:val="00A61F79"/>
    <w:rsid w:val="00A61F97"/>
    <w:rsid w:val="00A61FC2"/>
    <w:rsid w:val="00A61FE4"/>
    <w:rsid w:val="00A6201D"/>
    <w:rsid w:val="00A6205B"/>
    <w:rsid w:val="00A62085"/>
    <w:rsid w:val="00A620E2"/>
    <w:rsid w:val="00A62102"/>
    <w:rsid w:val="00A62106"/>
    <w:rsid w:val="00A6210A"/>
    <w:rsid w:val="00A62118"/>
    <w:rsid w:val="00A62146"/>
    <w:rsid w:val="00A6214C"/>
    <w:rsid w:val="00A62168"/>
    <w:rsid w:val="00A62178"/>
    <w:rsid w:val="00A621F6"/>
    <w:rsid w:val="00A6220F"/>
    <w:rsid w:val="00A62237"/>
    <w:rsid w:val="00A6223C"/>
    <w:rsid w:val="00A62255"/>
    <w:rsid w:val="00A6229E"/>
    <w:rsid w:val="00A622A3"/>
    <w:rsid w:val="00A622AB"/>
    <w:rsid w:val="00A622FA"/>
    <w:rsid w:val="00A62368"/>
    <w:rsid w:val="00A6237A"/>
    <w:rsid w:val="00A62384"/>
    <w:rsid w:val="00A623AA"/>
    <w:rsid w:val="00A6240D"/>
    <w:rsid w:val="00A6242D"/>
    <w:rsid w:val="00A62465"/>
    <w:rsid w:val="00A62492"/>
    <w:rsid w:val="00A624B3"/>
    <w:rsid w:val="00A624BA"/>
    <w:rsid w:val="00A624D2"/>
    <w:rsid w:val="00A624DA"/>
    <w:rsid w:val="00A6252C"/>
    <w:rsid w:val="00A6256B"/>
    <w:rsid w:val="00A6259B"/>
    <w:rsid w:val="00A625A8"/>
    <w:rsid w:val="00A625DD"/>
    <w:rsid w:val="00A62628"/>
    <w:rsid w:val="00A62669"/>
    <w:rsid w:val="00A6267A"/>
    <w:rsid w:val="00A626A8"/>
    <w:rsid w:val="00A626B3"/>
    <w:rsid w:val="00A626D8"/>
    <w:rsid w:val="00A626F4"/>
    <w:rsid w:val="00A6273C"/>
    <w:rsid w:val="00A62750"/>
    <w:rsid w:val="00A6276D"/>
    <w:rsid w:val="00A62786"/>
    <w:rsid w:val="00A6279E"/>
    <w:rsid w:val="00A627EC"/>
    <w:rsid w:val="00A627EF"/>
    <w:rsid w:val="00A627F8"/>
    <w:rsid w:val="00A627FF"/>
    <w:rsid w:val="00A6283A"/>
    <w:rsid w:val="00A6287D"/>
    <w:rsid w:val="00A628A8"/>
    <w:rsid w:val="00A628D4"/>
    <w:rsid w:val="00A6291E"/>
    <w:rsid w:val="00A62950"/>
    <w:rsid w:val="00A62965"/>
    <w:rsid w:val="00A6298D"/>
    <w:rsid w:val="00A629AB"/>
    <w:rsid w:val="00A629D7"/>
    <w:rsid w:val="00A62A31"/>
    <w:rsid w:val="00A62A35"/>
    <w:rsid w:val="00A62A3E"/>
    <w:rsid w:val="00A62A4D"/>
    <w:rsid w:val="00A62A5C"/>
    <w:rsid w:val="00A62A76"/>
    <w:rsid w:val="00A62A9B"/>
    <w:rsid w:val="00A62AC0"/>
    <w:rsid w:val="00A62AFD"/>
    <w:rsid w:val="00A62B08"/>
    <w:rsid w:val="00A62B3B"/>
    <w:rsid w:val="00A62B4E"/>
    <w:rsid w:val="00A62B6C"/>
    <w:rsid w:val="00A62B75"/>
    <w:rsid w:val="00A62B90"/>
    <w:rsid w:val="00A62C0D"/>
    <w:rsid w:val="00A62C75"/>
    <w:rsid w:val="00A62C78"/>
    <w:rsid w:val="00A62C7E"/>
    <w:rsid w:val="00A62C83"/>
    <w:rsid w:val="00A62CA7"/>
    <w:rsid w:val="00A62CC8"/>
    <w:rsid w:val="00A62CED"/>
    <w:rsid w:val="00A62D49"/>
    <w:rsid w:val="00A62D93"/>
    <w:rsid w:val="00A62D9D"/>
    <w:rsid w:val="00A62DF2"/>
    <w:rsid w:val="00A62E49"/>
    <w:rsid w:val="00A62E94"/>
    <w:rsid w:val="00A62EFC"/>
    <w:rsid w:val="00A62F2A"/>
    <w:rsid w:val="00A62F83"/>
    <w:rsid w:val="00A62F8C"/>
    <w:rsid w:val="00A62F9D"/>
    <w:rsid w:val="00A62FAF"/>
    <w:rsid w:val="00A62FDA"/>
    <w:rsid w:val="00A62FE1"/>
    <w:rsid w:val="00A63020"/>
    <w:rsid w:val="00A63023"/>
    <w:rsid w:val="00A6302D"/>
    <w:rsid w:val="00A63062"/>
    <w:rsid w:val="00A63067"/>
    <w:rsid w:val="00A630B9"/>
    <w:rsid w:val="00A630E2"/>
    <w:rsid w:val="00A630E4"/>
    <w:rsid w:val="00A63111"/>
    <w:rsid w:val="00A63161"/>
    <w:rsid w:val="00A63172"/>
    <w:rsid w:val="00A63174"/>
    <w:rsid w:val="00A631A8"/>
    <w:rsid w:val="00A631E6"/>
    <w:rsid w:val="00A631F2"/>
    <w:rsid w:val="00A63210"/>
    <w:rsid w:val="00A63234"/>
    <w:rsid w:val="00A63237"/>
    <w:rsid w:val="00A63277"/>
    <w:rsid w:val="00A632CA"/>
    <w:rsid w:val="00A632FD"/>
    <w:rsid w:val="00A63356"/>
    <w:rsid w:val="00A6336B"/>
    <w:rsid w:val="00A633A2"/>
    <w:rsid w:val="00A633D5"/>
    <w:rsid w:val="00A633D6"/>
    <w:rsid w:val="00A6340D"/>
    <w:rsid w:val="00A6341E"/>
    <w:rsid w:val="00A63422"/>
    <w:rsid w:val="00A6346E"/>
    <w:rsid w:val="00A634B7"/>
    <w:rsid w:val="00A634C6"/>
    <w:rsid w:val="00A634D4"/>
    <w:rsid w:val="00A63500"/>
    <w:rsid w:val="00A635CD"/>
    <w:rsid w:val="00A635E0"/>
    <w:rsid w:val="00A63633"/>
    <w:rsid w:val="00A63646"/>
    <w:rsid w:val="00A63688"/>
    <w:rsid w:val="00A6369F"/>
    <w:rsid w:val="00A636EF"/>
    <w:rsid w:val="00A636F0"/>
    <w:rsid w:val="00A63712"/>
    <w:rsid w:val="00A6371A"/>
    <w:rsid w:val="00A6373D"/>
    <w:rsid w:val="00A63760"/>
    <w:rsid w:val="00A637CC"/>
    <w:rsid w:val="00A637DF"/>
    <w:rsid w:val="00A637E4"/>
    <w:rsid w:val="00A63845"/>
    <w:rsid w:val="00A6385C"/>
    <w:rsid w:val="00A638BD"/>
    <w:rsid w:val="00A63919"/>
    <w:rsid w:val="00A63930"/>
    <w:rsid w:val="00A6393B"/>
    <w:rsid w:val="00A63976"/>
    <w:rsid w:val="00A63992"/>
    <w:rsid w:val="00A639A9"/>
    <w:rsid w:val="00A639C4"/>
    <w:rsid w:val="00A639F2"/>
    <w:rsid w:val="00A639FC"/>
    <w:rsid w:val="00A63A35"/>
    <w:rsid w:val="00A63A85"/>
    <w:rsid w:val="00A63AA7"/>
    <w:rsid w:val="00A63ACC"/>
    <w:rsid w:val="00A63AEE"/>
    <w:rsid w:val="00A63AFE"/>
    <w:rsid w:val="00A63B11"/>
    <w:rsid w:val="00A63B55"/>
    <w:rsid w:val="00A63BB3"/>
    <w:rsid w:val="00A63BB7"/>
    <w:rsid w:val="00A63BF3"/>
    <w:rsid w:val="00A63C63"/>
    <w:rsid w:val="00A63C6B"/>
    <w:rsid w:val="00A63C6D"/>
    <w:rsid w:val="00A63C79"/>
    <w:rsid w:val="00A63D4F"/>
    <w:rsid w:val="00A63D98"/>
    <w:rsid w:val="00A63DBD"/>
    <w:rsid w:val="00A63DD7"/>
    <w:rsid w:val="00A63E31"/>
    <w:rsid w:val="00A63E58"/>
    <w:rsid w:val="00A63E64"/>
    <w:rsid w:val="00A63E7E"/>
    <w:rsid w:val="00A63E82"/>
    <w:rsid w:val="00A63EB8"/>
    <w:rsid w:val="00A63F2B"/>
    <w:rsid w:val="00A63FCC"/>
    <w:rsid w:val="00A6404A"/>
    <w:rsid w:val="00A640AD"/>
    <w:rsid w:val="00A640BA"/>
    <w:rsid w:val="00A640EC"/>
    <w:rsid w:val="00A640EE"/>
    <w:rsid w:val="00A6412A"/>
    <w:rsid w:val="00A64148"/>
    <w:rsid w:val="00A64153"/>
    <w:rsid w:val="00A64165"/>
    <w:rsid w:val="00A64177"/>
    <w:rsid w:val="00A64198"/>
    <w:rsid w:val="00A641A3"/>
    <w:rsid w:val="00A641B9"/>
    <w:rsid w:val="00A641E9"/>
    <w:rsid w:val="00A641F4"/>
    <w:rsid w:val="00A64211"/>
    <w:rsid w:val="00A6427C"/>
    <w:rsid w:val="00A642C4"/>
    <w:rsid w:val="00A642DA"/>
    <w:rsid w:val="00A6431C"/>
    <w:rsid w:val="00A64320"/>
    <w:rsid w:val="00A6433B"/>
    <w:rsid w:val="00A64344"/>
    <w:rsid w:val="00A6434E"/>
    <w:rsid w:val="00A64386"/>
    <w:rsid w:val="00A64392"/>
    <w:rsid w:val="00A6445C"/>
    <w:rsid w:val="00A6445D"/>
    <w:rsid w:val="00A64462"/>
    <w:rsid w:val="00A644A8"/>
    <w:rsid w:val="00A644CD"/>
    <w:rsid w:val="00A64524"/>
    <w:rsid w:val="00A64558"/>
    <w:rsid w:val="00A64560"/>
    <w:rsid w:val="00A64567"/>
    <w:rsid w:val="00A64571"/>
    <w:rsid w:val="00A6458E"/>
    <w:rsid w:val="00A64592"/>
    <w:rsid w:val="00A645BC"/>
    <w:rsid w:val="00A645CE"/>
    <w:rsid w:val="00A6466B"/>
    <w:rsid w:val="00A6469B"/>
    <w:rsid w:val="00A646A5"/>
    <w:rsid w:val="00A646AB"/>
    <w:rsid w:val="00A646C0"/>
    <w:rsid w:val="00A646DF"/>
    <w:rsid w:val="00A646E5"/>
    <w:rsid w:val="00A6471E"/>
    <w:rsid w:val="00A64760"/>
    <w:rsid w:val="00A647DC"/>
    <w:rsid w:val="00A647E6"/>
    <w:rsid w:val="00A64896"/>
    <w:rsid w:val="00A648A0"/>
    <w:rsid w:val="00A648B9"/>
    <w:rsid w:val="00A648BC"/>
    <w:rsid w:val="00A648D6"/>
    <w:rsid w:val="00A648DE"/>
    <w:rsid w:val="00A648EA"/>
    <w:rsid w:val="00A648ED"/>
    <w:rsid w:val="00A648EF"/>
    <w:rsid w:val="00A6490F"/>
    <w:rsid w:val="00A6492B"/>
    <w:rsid w:val="00A64936"/>
    <w:rsid w:val="00A649A2"/>
    <w:rsid w:val="00A64A48"/>
    <w:rsid w:val="00A64A71"/>
    <w:rsid w:val="00A64A89"/>
    <w:rsid w:val="00A64ADF"/>
    <w:rsid w:val="00A64AEA"/>
    <w:rsid w:val="00A64B06"/>
    <w:rsid w:val="00A64B1C"/>
    <w:rsid w:val="00A64B22"/>
    <w:rsid w:val="00A64B65"/>
    <w:rsid w:val="00A64BB0"/>
    <w:rsid w:val="00A64BBE"/>
    <w:rsid w:val="00A64C20"/>
    <w:rsid w:val="00A64C21"/>
    <w:rsid w:val="00A64C30"/>
    <w:rsid w:val="00A64CDE"/>
    <w:rsid w:val="00A64CE1"/>
    <w:rsid w:val="00A64D54"/>
    <w:rsid w:val="00A64D86"/>
    <w:rsid w:val="00A64DA0"/>
    <w:rsid w:val="00A64DB5"/>
    <w:rsid w:val="00A64DD2"/>
    <w:rsid w:val="00A64DD8"/>
    <w:rsid w:val="00A64DF0"/>
    <w:rsid w:val="00A64E14"/>
    <w:rsid w:val="00A64E22"/>
    <w:rsid w:val="00A64EA7"/>
    <w:rsid w:val="00A64ED2"/>
    <w:rsid w:val="00A64F2F"/>
    <w:rsid w:val="00A64F35"/>
    <w:rsid w:val="00A64F8C"/>
    <w:rsid w:val="00A64FA0"/>
    <w:rsid w:val="00A64FBF"/>
    <w:rsid w:val="00A65017"/>
    <w:rsid w:val="00A6501E"/>
    <w:rsid w:val="00A6505A"/>
    <w:rsid w:val="00A650BE"/>
    <w:rsid w:val="00A6510A"/>
    <w:rsid w:val="00A65123"/>
    <w:rsid w:val="00A6514D"/>
    <w:rsid w:val="00A65169"/>
    <w:rsid w:val="00A65170"/>
    <w:rsid w:val="00A65187"/>
    <w:rsid w:val="00A65189"/>
    <w:rsid w:val="00A65220"/>
    <w:rsid w:val="00A65230"/>
    <w:rsid w:val="00A65248"/>
    <w:rsid w:val="00A6527E"/>
    <w:rsid w:val="00A6528D"/>
    <w:rsid w:val="00A652C0"/>
    <w:rsid w:val="00A652D7"/>
    <w:rsid w:val="00A65329"/>
    <w:rsid w:val="00A6533A"/>
    <w:rsid w:val="00A65367"/>
    <w:rsid w:val="00A65369"/>
    <w:rsid w:val="00A6537B"/>
    <w:rsid w:val="00A65380"/>
    <w:rsid w:val="00A653A1"/>
    <w:rsid w:val="00A653C1"/>
    <w:rsid w:val="00A65474"/>
    <w:rsid w:val="00A65486"/>
    <w:rsid w:val="00A65494"/>
    <w:rsid w:val="00A654A3"/>
    <w:rsid w:val="00A654AC"/>
    <w:rsid w:val="00A654B8"/>
    <w:rsid w:val="00A654E5"/>
    <w:rsid w:val="00A65501"/>
    <w:rsid w:val="00A65526"/>
    <w:rsid w:val="00A65528"/>
    <w:rsid w:val="00A6555C"/>
    <w:rsid w:val="00A655B5"/>
    <w:rsid w:val="00A655FB"/>
    <w:rsid w:val="00A655FF"/>
    <w:rsid w:val="00A65637"/>
    <w:rsid w:val="00A6563F"/>
    <w:rsid w:val="00A65658"/>
    <w:rsid w:val="00A65682"/>
    <w:rsid w:val="00A656E5"/>
    <w:rsid w:val="00A6574E"/>
    <w:rsid w:val="00A6577E"/>
    <w:rsid w:val="00A65799"/>
    <w:rsid w:val="00A657AB"/>
    <w:rsid w:val="00A657FE"/>
    <w:rsid w:val="00A65806"/>
    <w:rsid w:val="00A6580F"/>
    <w:rsid w:val="00A65833"/>
    <w:rsid w:val="00A65849"/>
    <w:rsid w:val="00A65855"/>
    <w:rsid w:val="00A65871"/>
    <w:rsid w:val="00A65873"/>
    <w:rsid w:val="00A65908"/>
    <w:rsid w:val="00A6591F"/>
    <w:rsid w:val="00A65926"/>
    <w:rsid w:val="00A65945"/>
    <w:rsid w:val="00A6595C"/>
    <w:rsid w:val="00A65984"/>
    <w:rsid w:val="00A659C8"/>
    <w:rsid w:val="00A659C9"/>
    <w:rsid w:val="00A659DA"/>
    <w:rsid w:val="00A659E4"/>
    <w:rsid w:val="00A659FF"/>
    <w:rsid w:val="00A65A14"/>
    <w:rsid w:val="00A65A37"/>
    <w:rsid w:val="00A65A3A"/>
    <w:rsid w:val="00A65A50"/>
    <w:rsid w:val="00A65A5E"/>
    <w:rsid w:val="00A65A6F"/>
    <w:rsid w:val="00A65A77"/>
    <w:rsid w:val="00A65AE1"/>
    <w:rsid w:val="00A65AEF"/>
    <w:rsid w:val="00A65AFA"/>
    <w:rsid w:val="00A65B34"/>
    <w:rsid w:val="00A65B39"/>
    <w:rsid w:val="00A65B7E"/>
    <w:rsid w:val="00A65B84"/>
    <w:rsid w:val="00A65BB4"/>
    <w:rsid w:val="00A65BEB"/>
    <w:rsid w:val="00A65C1E"/>
    <w:rsid w:val="00A65C27"/>
    <w:rsid w:val="00A65C39"/>
    <w:rsid w:val="00A65C43"/>
    <w:rsid w:val="00A65C4B"/>
    <w:rsid w:val="00A65CA6"/>
    <w:rsid w:val="00A65CD0"/>
    <w:rsid w:val="00A65CF6"/>
    <w:rsid w:val="00A65D22"/>
    <w:rsid w:val="00A65D43"/>
    <w:rsid w:val="00A65DB1"/>
    <w:rsid w:val="00A65E0A"/>
    <w:rsid w:val="00A65E1A"/>
    <w:rsid w:val="00A65E4A"/>
    <w:rsid w:val="00A65E9C"/>
    <w:rsid w:val="00A65EA1"/>
    <w:rsid w:val="00A65EB1"/>
    <w:rsid w:val="00A65EC5"/>
    <w:rsid w:val="00A65EEB"/>
    <w:rsid w:val="00A65F0F"/>
    <w:rsid w:val="00A65F57"/>
    <w:rsid w:val="00A65F97"/>
    <w:rsid w:val="00A65FAF"/>
    <w:rsid w:val="00A66024"/>
    <w:rsid w:val="00A66034"/>
    <w:rsid w:val="00A6604B"/>
    <w:rsid w:val="00A66092"/>
    <w:rsid w:val="00A660AB"/>
    <w:rsid w:val="00A660F1"/>
    <w:rsid w:val="00A660FA"/>
    <w:rsid w:val="00A66150"/>
    <w:rsid w:val="00A66179"/>
    <w:rsid w:val="00A66205"/>
    <w:rsid w:val="00A66208"/>
    <w:rsid w:val="00A66212"/>
    <w:rsid w:val="00A66216"/>
    <w:rsid w:val="00A66229"/>
    <w:rsid w:val="00A6623B"/>
    <w:rsid w:val="00A6629B"/>
    <w:rsid w:val="00A662B8"/>
    <w:rsid w:val="00A662BD"/>
    <w:rsid w:val="00A662C5"/>
    <w:rsid w:val="00A662CC"/>
    <w:rsid w:val="00A66301"/>
    <w:rsid w:val="00A66353"/>
    <w:rsid w:val="00A66354"/>
    <w:rsid w:val="00A66370"/>
    <w:rsid w:val="00A66377"/>
    <w:rsid w:val="00A66382"/>
    <w:rsid w:val="00A663EE"/>
    <w:rsid w:val="00A663F5"/>
    <w:rsid w:val="00A6641F"/>
    <w:rsid w:val="00A6645A"/>
    <w:rsid w:val="00A664B6"/>
    <w:rsid w:val="00A664FA"/>
    <w:rsid w:val="00A66501"/>
    <w:rsid w:val="00A66552"/>
    <w:rsid w:val="00A66574"/>
    <w:rsid w:val="00A665B1"/>
    <w:rsid w:val="00A665D7"/>
    <w:rsid w:val="00A66616"/>
    <w:rsid w:val="00A6664C"/>
    <w:rsid w:val="00A666D0"/>
    <w:rsid w:val="00A666F7"/>
    <w:rsid w:val="00A66779"/>
    <w:rsid w:val="00A6679F"/>
    <w:rsid w:val="00A667B3"/>
    <w:rsid w:val="00A667C9"/>
    <w:rsid w:val="00A667DA"/>
    <w:rsid w:val="00A667DC"/>
    <w:rsid w:val="00A66834"/>
    <w:rsid w:val="00A66850"/>
    <w:rsid w:val="00A66877"/>
    <w:rsid w:val="00A66898"/>
    <w:rsid w:val="00A668B7"/>
    <w:rsid w:val="00A66958"/>
    <w:rsid w:val="00A6696C"/>
    <w:rsid w:val="00A669A3"/>
    <w:rsid w:val="00A669CE"/>
    <w:rsid w:val="00A669F5"/>
    <w:rsid w:val="00A66A7F"/>
    <w:rsid w:val="00A66ACC"/>
    <w:rsid w:val="00A66AF0"/>
    <w:rsid w:val="00A66B0A"/>
    <w:rsid w:val="00A66B35"/>
    <w:rsid w:val="00A66B78"/>
    <w:rsid w:val="00A66BB2"/>
    <w:rsid w:val="00A66BB5"/>
    <w:rsid w:val="00A66BDF"/>
    <w:rsid w:val="00A66BE4"/>
    <w:rsid w:val="00A66BFD"/>
    <w:rsid w:val="00A66C5C"/>
    <w:rsid w:val="00A66C9E"/>
    <w:rsid w:val="00A66CC0"/>
    <w:rsid w:val="00A66CCA"/>
    <w:rsid w:val="00A66D22"/>
    <w:rsid w:val="00A66D58"/>
    <w:rsid w:val="00A66D6D"/>
    <w:rsid w:val="00A66D76"/>
    <w:rsid w:val="00A66D78"/>
    <w:rsid w:val="00A66D8B"/>
    <w:rsid w:val="00A66DBB"/>
    <w:rsid w:val="00A66DC0"/>
    <w:rsid w:val="00A66DD5"/>
    <w:rsid w:val="00A66E88"/>
    <w:rsid w:val="00A66E97"/>
    <w:rsid w:val="00A66EB3"/>
    <w:rsid w:val="00A66EF2"/>
    <w:rsid w:val="00A66F01"/>
    <w:rsid w:val="00A66F11"/>
    <w:rsid w:val="00A66F3F"/>
    <w:rsid w:val="00A66FA8"/>
    <w:rsid w:val="00A66FAF"/>
    <w:rsid w:val="00A66FD4"/>
    <w:rsid w:val="00A67052"/>
    <w:rsid w:val="00A6706B"/>
    <w:rsid w:val="00A67101"/>
    <w:rsid w:val="00A67107"/>
    <w:rsid w:val="00A67139"/>
    <w:rsid w:val="00A6717E"/>
    <w:rsid w:val="00A671C7"/>
    <w:rsid w:val="00A6723B"/>
    <w:rsid w:val="00A672E8"/>
    <w:rsid w:val="00A6734B"/>
    <w:rsid w:val="00A67393"/>
    <w:rsid w:val="00A673D5"/>
    <w:rsid w:val="00A673F2"/>
    <w:rsid w:val="00A67406"/>
    <w:rsid w:val="00A6743D"/>
    <w:rsid w:val="00A67466"/>
    <w:rsid w:val="00A67498"/>
    <w:rsid w:val="00A6749A"/>
    <w:rsid w:val="00A674A3"/>
    <w:rsid w:val="00A674DF"/>
    <w:rsid w:val="00A674EC"/>
    <w:rsid w:val="00A67515"/>
    <w:rsid w:val="00A67545"/>
    <w:rsid w:val="00A67580"/>
    <w:rsid w:val="00A675C5"/>
    <w:rsid w:val="00A675E4"/>
    <w:rsid w:val="00A67606"/>
    <w:rsid w:val="00A67645"/>
    <w:rsid w:val="00A67647"/>
    <w:rsid w:val="00A676A6"/>
    <w:rsid w:val="00A67740"/>
    <w:rsid w:val="00A67750"/>
    <w:rsid w:val="00A67768"/>
    <w:rsid w:val="00A67799"/>
    <w:rsid w:val="00A677C4"/>
    <w:rsid w:val="00A6780C"/>
    <w:rsid w:val="00A67822"/>
    <w:rsid w:val="00A67891"/>
    <w:rsid w:val="00A67892"/>
    <w:rsid w:val="00A67898"/>
    <w:rsid w:val="00A678E9"/>
    <w:rsid w:val="00A678F4"/>
    <w:rsid w:val="00A6790E"/>
    <w:rsid w:val="00A6793E"/>
    <w:rsid w:val="00A67952"/>
    <w:rsid w:val="00A679BF"/>
    <w:rsid w:val="00A679DF"/>
    <w:rsid w:val="00A67A63"/>
    <w:rsid w:val="00A67AB6"/>
    <w:rsid w:val="00A67AD7"/>
    <w:rsid w:val="00A67AE0"/>
    <w:rsid w:val="00A67B01"/>
    <w:rsid w:val="00A67B08"/>
    <w:rsid w:val="00A67B28"/>
    <w:rsid w:val="00A67B29"/>
    <w:rsid w:val="00A67B38"/>
    <w:rsid w:val="00A67B5D"/>
    <w:rsid w:val="00A67BDF"/>
    <w:rsid w:val="00A67BFF"/>
    <w:rsid w:val="00A67C04"/>
    <w:rsid w:val="00A67C0B"/>
    <w:rsid w:val="00A67C15"/>
    <w:rsid w:val="00A67C21"/>
    <w:rsid w:val="00A67C2D"/>
    <w:rsid w:val="00A67C3C"/>
    <w:rsid w:val="00A67C6F"/>
    <w:rsid w:val="00A67C7C"/>
    <w:rsid w:val="00A67CB1"/>
    <w:rsid w:val="00A67CD4"/>
    <w:rsid w:val="00A67D3F"/>
    <w:rsid w:val="00A67D7A"/>
    <w:rsid w:val="00A67DC3"/>
    <w:rsid w:val="00A67DC5"/>
    <w:rsid w:val="00A67DCA"/>
    <w:rsid w:val="00A67E21"/>
    <w:rsid w:val="00A67E72"/>
    <w:rsid w:val="00A67E9E"/>
    <w:rsid w:val="00A67EF3"/>
    <w:rsid w:val="00A67EF4"/>
    <w:rsid w:val="00A67F1D"/>
    <w:rsid w:val="00A67F32"/>
    <w:rsid w:val="00A67F44"/>
    <w:rsid w:val="00A67F51"/>
    <w:rsid w:val="00A67F75"/>
    <w:rsid w:val="00A67FDF"/>
    <w:rsid w:val="00A67FE2"/>
    <w:rsid w:val="00A67FE6"/>
    <w:rsid w:val="00A67FF4"/>
    <w:rsid w:val="00A700CE"/>
    <w:rsid w:val="00A700DA"/>
    <w:rsid w:val="00A700E0"/>
    <w:rsid w:val="00A700E9"/>
    <w:rsid w:val="00A70105"/>
    <w:rsid w:val="00A70108"/>
    <w:rsid w:val="00A70118"/>
    <w:rsid w:val="00A70127"/>
    <w:rsid w:val="00A7012A"/>
    <w:rsid w:val="00A70181"/>
    <w:rsid w:val="00A7019D"/>
    <w:rsid w:val="00A701BC"/>
    <w:rsid w:val="00A701E4"/>
    <w:rsid w:val="00A70218"/>
    <w:rsid w:val="00A70236"/>
    <w:rsid w:val="00A7023C"/>
    <w:rsid w:val="00A70250"/>
    <w:rsid w:val="00A7025B"/>
    <w:rsid w:val="00A70279"/>
    <w:rsid w:val="00A70293"/>
    <w:rsid w:val="00A70297"/>
    <w:rsid w:val="00A7029C"/>
    <w:rsid w:val="00A702A5"/>
    <w:rsid w:val="00A702BF"/>
    <w:rsid w:val="00A70325"/>
    <w:rsid w:val="00A7034B"/>
    <w:rsid w:val="00A70369"/>
    <w:rsid w:val="00A70385"/>
    <w:rsid w:val="00A703BB"/>
    <w:rsid w:val="00A703FD"/>
    <w:rsid w:val="00A70443"/>
    <w:rsid w:val="00A7045E"/>
    <w:rsid w:val="00A7046A"/>
    <w:rsid w:val="00A704C8"/>
    <w:rsid w:val="00A704E9"/>
    <w:rsid w:val="00A70503"/>
    <w:rsid w:val="00A7051A"/>
    <w:rsid w:val="00A70545"/>
    <w:rsid w:val="00A70563"/>
    <w:rsid w:val="00A705BB"/>
    <w:rsid w:val="00A70606"/>
    <w:rsid w:val="00A7060B"/>
    <w:rsid w:val="00A70614"/>
    <w:rsid w:val="00A7063C"/>
    <w:rsid w:val="00A7063F"/>
    <w:rsid w:val="00A70653"/>
    <w:rsid w:val="00A7065C"/>
    <w:rsid w:val="00A706D4"/>
    <w:rsid w:val="00A706DA"/>
    <w:rsid w:val="00A706DC"/>
    <w:rsid w:val="00A70725"/>
    <w:rsid w:val="00A70730"/>
    <w:rsid w:val="00A7074E"/>
    <w:rsid w:val="00A70750"/>
    <w:rsid w:val="00A70758"/>
    <w:rsid w:val="00A70762"/>
    <w:rsid w:val="00A707D4"/>
    <w:rsid w:val="00A7083F"/>
    <w:rsid w:val="00A70856"/>
    <w:rsid w:val="00A7088A"/>
    <w:rsid w:val="00A7088C"/>
    <w:rsid w:val="00A708A6"/>
    <w:rsid w:val="00A708B7"/>
    <w:rsid w:val="00A708E9"/>
    <w:rsid w:val="00A7097A"/>
    <w:rsid w:val="00A709D0"/>
    <w:rsid w:val="00A709DB"/>
    <w:rsid w:val="00A709FD"/>
    <w:rsid w:val="00A70A0A"/>
    <w:rsid w:val="00A70A6F"/>
    <w:rsid w:val="00A70A7C"/>
    <w:rsid w:val="00A70ADA"/>
    <w:rsid w:val="00A70B22"/>
    <w:rsid w:val="00A70B2F"/>
    <w:rsid w:val="00A70B80"/>
    <w:rsid w:val="00A70B8F"/>
    <w:rsid w:val="00A70BA1"/>
    <w:rsid w:val="00A70BAA"/>
    <w:rsid w:val="00A70BD9"/>
    <w:rsid w:val="00A70C2C"/>
    <w:rsid w:val="00A70C35"/>
    <w:rsid w:val="00A70C49"/>
    <w:rsid w:val="00A70C53"/>
    <w:rsid w:val="00A70C55"/>
    <w:rsid w:val="00A70C65"/>
    <w:rsid w:val="00A70C81"/>
    <w:rsid w:val="00A70C8C"/>
    <w:rsid w:val="00A70CB0"/>
    <w:rsid w:val="00A70CDC"/>
    <w:rsid w:val="00A70CF6"/>
    <w:rsid w:val="00A70D16"/>
    <w:rsid w:val="00A70D36"/>
    <w:rsid w:val="00A70D77"/>
    <w:rsid w:val="00A70D98"/>
    <w:rsid w:val="00A70DF7"/>
    <w:rsid w:val="00A70E01"/>
    <w:rsid w:val="00A70E52"/>
    <w:rsid w:val="00A70E57"/>
    <w:rsid w:val="00A70E60"/>
    <w:rsid w:val="00A70E6C"/>
    <w:rsid w:val="00A70E97"/>
    <w:rsid w:val="00A70EB0"/>
    <w:rsid w:val="00A70EC4"/>
    <w:rsid w:val="00A70ED7"/>
    <w:rsid w:val="00A70EE7"/>
    <w:rsid w:val="00A70EF1"/>
    <w:rsid w:val="00A70F25"/>
    <w:rsid w:val="00A70F31"/>
    <w:rsid w:val="00A70F8F"/>
    <w:rsid w:val="00A70FA1"/>
    <w:rsid w:val="00A70FB8"/>
    <w:rsid w:val="00A70FC8"/>
    <w:rsid w:val="00A71058"/>
    <w:rsid w:val="00A7108C"/>
    <w:rsid w:val="00A71093"/>
    <w:rsid w:val="00A710D4"/>
    <w:rsid w:val="00A710DA"/>
    <w:rsid w:val="00A710DF"/>
    <w:rsid w:val="00A7113A"/>
    <w:rsid w:val="00A71197"/>
    <w:rsid w:val="00A711CA"/>
    <w:rsid w:val="00A711E9"/>
    <w:rsid w:val="00A71203"/>
    <w:rsid w:val="00A71233"/>
    <w:rsid w:val="00A71283"/>
    <w:rsid w:val="00A71285"/>
    <w:rsid w:val="00A712C5"/>
    <w:rsid w:val="00A712D2"/>
    <w:rsid w:val="00A712D5"/>
    <w:rsid w:val="00A71341"/>
    <w:rsid w:val="00A7139F"/>
    <w:rsid w:val="00A713BD"/>
    <w:rsid w:val="00A713D9"/>
    <w:rsid w:val="00A71435"/>
    <w:rsid w:val="00A714FA"/>
    <w:rsid w:val="00A71512"/>
    <w:rsid w:val="00A71529"/>
    <w:rsid w:val="00A7153D"/>
    <w:rsid w:val="00A71546"/>
    <w:rsid w:val="00A71562"/>
    <w:rsid w:val="00A715A7"/>
    <w:rsid w:val="00A715AF"/>
    <w:rsid w:val="00A715BA"/>
    <w:rsid w:val="00A71606"/>
    <w:rsid w:val="00A7167D"/>
    <w:rsid w:val="00A7168C"/>
    <w:rsid w:val="00A71699"/>
    <w:rsid w:val="00A716B9"/>
    <w:rsid w:val="00A716F1"/>
    <w:rsid w:val="00A7171B"/>
    <w:rsid w:val="00A7171D"/>
    <w:rsid w:val="00A7178B"/>
    <w:rsid w:val="00A71808"/>
    <w:rsid w:val="00A71839"/>
    <w:rsid w:val="00A71849"/>
    <w:rsid w:val="00A7186F"/>
    <w:rsid w:val="00A718C6"/>
    <w:rsid w:val="00A71975"/>
    <w:rsid w:val="00A719C5"/>
    <w:rsid w:val="00A71A2E"/>
    <w:rsid w:val="00A71A39"/>
    <w:rsid w:val="00A71A46"/>
    <w:rsid w:val="00A71A4E"/>
    <w:rsid w:val="00A71A6C"/>
    <w:rsid w:val="00A71A8A"/>
    <w:rsid w:val="00A71AA8"/>
    <w:rsid w:val="00A71AD7"/>
    <w:rsid w:val="00A71AE5"/>
    <w:rsid w:val="00A71AF3"/>
    <w:rsid w:val="00A71AF6"/>
    <w:rsid w:val="00A71AFC"/>
    <w:rsid w:val="00A71B04"/>
    <w:rsid w:val="00A71B7C"/>
    <w:rsid w:val="00A71BA6"/>
    <w:rsid w:val="00A71BAE"/>
    <w:rsid w:val="00A71BC9"/>
    <w:rsid w:val="00A71BD4"/>
    <w:rsid w:val="00A71BD7"/>
    <w:rsid w:val="00A71BE4"/>
    <w:rsid w:val="00A71BFC"/>
    <w:rsid w:val="00A71C3E"/>
    <w:rsid w:val="00A71C6F"/>
    <w:rsid w:val="00A71C7C"/>
    <w:rsid w:val="00A71C83"/>
    <w:rsid w:val="00A71CEF"/>
    <w:rsid w:val="00A71CF8"/>
    <w:rsid w:val="00A71D16"/>
    <w:rsid w:val="00A71D3C"/>
    <w:rsid w:val="00A71D8B"/>
    <w:rsid w:val="00A71DE1"/>
    <w:rsid w:val="00A71DEB"/>
    <w:rsid w:val="00A71E1E"/>
    <w:rsid w:val="00A71E2B"/>
    <w:rsid w:val="00A71E4A"/>
    <w:rsid w:val="00A71E5E"/>
    <w:rsid w:val="00A71E6A"/>
    <w:rsid w:val="00A71F17"/>
    <w:rsid w:val="00A71F44"/>
    <w:rsid w:val="00A71F95"/>
    <w:rsid w:val="00A71FA6"/>
    <w:rsid w:val="00A71FF1"/>
    <w:rsid w:val="00A72030"/>
    <w:rsid w:val="00A72032"/>
    <w:rsid w:val="00A72044"/>
    <w:rsid w:val="00A72050"/>
    <w:rsid w:val="00A7209E"/>
    <w:rsid w:val="00A720CC"/>
    <w:rsid w:val="00A72127"/>
    <w:rsid w:val="00A7215F"/>
    <w:rsid w:val="00A7216B"/>
    <w:rsid w:val="00A72186"/>
    <w:rsid w:val="00A7223E"/>
    <w:rsid w:val="00A7228D"/>
    <w:rsid w:val="00A722EE"/>
    <w:rsid w:val="00A72306"/>
    <w:rsid w:val="00A72359"/>
    <w:rsid w:val="00A723B9"/>
    <w:rsid w:val="00A723C1"/>
    <w:rsid w:val="00A723DA"/>
    <w:rsid w:val="00A723DF"/>
    <w:rsid w:val="00A7243E"/>
    <w:rsid w:val="00A7244C"/>
    <w:rsid w:val="00A7245C"/>
    <w:rsid w:val="00A72475"/>
    <w:rsid w:val="00A7247B"/>
    <w:rsid w:val="00A72486"/>
    <w:rsid w:val="00A72490"/>
    <w:rsid w:val="00A72523"/>
    <w:rsid w:val="00A7252B"/>
    <w:rsid w:val="00A72580"/>
    <w:rsid w:val="00A725A2"/>
    <w:rsid w:val="00A725F3"/>
    <w:rsid w:val="00A72648"/>
    <w:rsid w:val="00A72657"/>
    <w:rsid w:val="00A72665"/>
    <w:rsid w:val="00A7266D"/>
    <w:rsid w:val="00A72672"/>
    <w:rsid w:val="00A72687"/>
    <w:rsid w:val="00A726B0"/>
    <w:rsid w:val="00A726D2"/>
    <w:rsid w:val="00A7272C"/>
    <w:rsid w:val="00A72733"/>
    <w:rsid w:val="00A7274D"/>
    <w:rsid w:val="00A72778"/>
    <w:rsid w:val="00A727B3"/>
    <w:rsid w:val="00A727C0"/>
    <w:rsid w:val="00A727C1"/>
    <w:rsid w:val="00A727F4"/>
    <w:rsid w:val="00A7282F"/>
    <w:rsid w:val="00A7284D"/>
    <w:rsid w:val="00A7284E"/>
    <w:rsid w:val="00A72850"/>
    <w:rsid w:val="00A72851"/>
    <w:rsid w:val="00A7286B"/>
    <w:rsid w:val="00A728C6"/>
    <w:rsid w:val="00A728DF"/>
    <w:rsid w:val="00A72921"/>
    <w:rsid w:val="00A7297D"/>
    <w:rsid w:val="00A7298B"/>
    <w:rsid w:val="00A729B7"/>
    <w:rsid w:val="00A729BC"/>
    <w:rsid w:val="00A72A59"/>
    <w:rsid w:val="00A72A8C"/>
    <w:rsid w:val="00A72AAF"/>
    <w:rsid w:val="00A72B06"/>
    <w:rsid w:val="00A72B2F"/>
    <w:rsid w:val="00A72B4C"/>
    <w:rsid w:val="00A72BBC"/>
    <w:rsid w:val="00A72BF0"/>
    <w:rsid w:val="00A72C6D"/>
    <w:rsid w:val="00A72C82"/>
    <w:rsid w:val="00A72CE0"/>
    <w:rsid w:val="00A72CE1"/>
    <w:rsid w:val="00A72D00"/>
    <w:rsid w:val="00A72D31"/>
    <w:rsid w:val="00A72D34"/>
    <w:rsid w:val="00A72D35"/>
    <w:rsid w:val="00A72D43"/>
    <w:rsid w:val="00A72D66"/>
    <w:rsid w:val="00A72D7C"/>
    <w:rsid w:val="00A72DCF"/>
    <w:rsid w:val="00A72E00"/>
    <w:rsid w:val="00A72E22"/>
    <w:rsid w:val="00A72E32"/>
    <w:rsid w:val="00A72E54"/>
    <w:rsid w:val="00A72E6A"/>
    <w:rsid w:val="00A72EAA"/>
    <w:rsid w:val="00A72F33"/>
    <w:rsid w:val="00A72FCD"/>
    <w:rsid w:val="00A72FD1"/>
    <w:rsid w:val="00A72FE1"/>
    <w:rsid w:val="00A73001"/>
    <w:rsid w:val="00A73054"/>
    <w:rsid w:val="00A7307A"/>
    <w:rsid w:val="00A730AD"/>
    <w:rsid w:val="00A730C8"/>
    <w:rsid w:val="00A73146"/>
    <w:rsid w:val="00A73169"/>
    <w:rsid w:val="00A7318D"/>
    <w:rsid w:val="00A731DD"/>
    <w:rsid w:val="00A73208"/>
    <w:rsid w:val="00A73213"/>
    <w:rsid w:val="00A7325B"/>
    <w:rsid w:val="00A73261"/>
    <w:rsid w:val="00A7326C"/>
    <w:rsid w:val="00A7328B"/>
    <w:rsid w:val="00A73295"/>
    <w:rsid w:val="00A732A0"/>
    <w:rsid w:val="00A732B1"/>
    <w:rsid w:val="00A732F5"/>
    <w:rsid w:val="00A73311"/>
    <w:rsid w:val="00A73317"/>
    <w:rsid w:val="00A73338"/>
    <w:rsid w:val="00A73370"/>
    <w:rsid w:val="00A7338F"/>
    <w:rsid w:val="00A733B4"/>
    <w:rsid w:val="00A733BE"/>
    <w:rsid w:val="00A733C9"/>
    <w:rsid w:val="00A733CB"/>
    <w:rsid w:val="00A73430"/>
    <w:rsid w:val="00A73479"/>
    <w:rsid w:val="00A7347F"/>
    <w:rsid w:val="00A73514"/>
    <w:rsid w:val="00A73532"/>
    <w:rsid w:val="00A735D9"/>
    <w:rsid w:val="00A735E6"/>
    <w:rsid w:val="00A7360F"/>
    <w:rsid w:val="00A73619"/>
    <w:rsid w:val="00A73624"/>
    <w:rsid w:val="00A73683"/>
    <w:rsid w:val="00A7368F"/>
    <w:rsid w:val="00A73695"/>
    <w:rsid w:val="00A736A4"/>
    <w:rsid w:val="00A736A6"/>
    <w:rsid w:val="00A736C0"/>
    <w:rsid w:val="00A736C1"/>
    <w:rsid w:val="00A73705"/>
    <w:rsid w:val="00A7377A"/>
    <w:rsid w:val="00A7377D"/>
    <w:rsid w:val="00A73787"/>
    <w:rsid w:val="00A7379F"/>
    <w:rsid w:val="00A7380A"/>
    <w:rsid w:val="00A73863"/>
    <w:rsid w:val="00A73865"/>
    <w:rsid w:val="00A73893"/>
    <w:rsid w:val="00A73894"/>
    <w:rsid w:val="00A73920"/>
    <w:rsid w:val="00A73976"/>
    <w:rsid w:val="00A7398A"/>
    <w:rsid w:val="00A7398E"/>
    <w:rsid w:val="00A7399B"/>
    <w:rsid w:val="00A739C1"/>
    <w:rsid w:val="00A739C5"/>
    <w:rsid w:val="00A739D6"/>
    <w:rsid w:val="00A739DC"/>
    <w:rsid w:val="00A739E1"/>
    <w:rsid w:val="00A739EA"/>
    <w:rsid w:val="00A739F2"/>
    <w:rsid w:val="00A73A02"/>
    <w:rsid w:val="00A73A06"/>
    <w:rsid w:val="00A73A20"/>
    <w:rsid w:val="00A73A58"/>
    <w:rsid w:val="00A73ABA"/>
    <w:rsid w:val="00A73AEA"/>
    <w:rsid w:val="00A73B05"/>
    <w:rsid w:val="00A73B19"/>
    <w:rsid w:val="00A73B27"/>
    <w:rsid w:val="00A73B4F"/>
    <w:rsid w:val="00A73BD1"/>
    <w:rsid w:val="00A73BF6"/>
    <w:rsid w:val="00A73C03"/>
    <w:rsid w:val="00A73C07"/>
    <w:rsid w:val="00A73C18"/>
    <w:rsid w:val="00A73C24"/>
    <w:rsid w:val="00A73C2A"/>
    <w:rsid w:val="00A73C5D"/>
    <w:rsid w:val="00A73CC2"/>
    <w:rsid w:val="00A73D03"/>
    <w:rsid w:val="00A73D6D"/>
    <w:rsid w:val="00A73D98"/>
    <w:rsid w:val="00A73DA7"/>
    <w:rsid w:val="00A73E19"/>
    <w:rsid w:val="00A73E1F"/>
    <w:rsid w:val="00A73E2A"/>
    <w:rsid w:val="00A73E46"/>
    <w:rsid w:val="00A73E7E"/>
    <w:rsid w:val="00A73EE5"/>
    <w:rsid w:val="00A73EF0"/>
    <w:rsid w:val="00A73F16"/>
    <w:rsid w:val="00A73F17"/>
    <w:rsid w:val="00A73F36"/>
    <w:rsid w:val="00A73F38"/>
    <w:rsid w:val="00A73F4D"/>
    <w:rsid w:val="00A73F63"/>
    <w:rsid w:val="00A73FAA"/>
    <w:rsid w:val="00A73FC4"/>
    <w:rsid w:val="00A73FC7"/>
    <w:rsid w:val="00A7403F"/>
    <w:rsid w:val="00A74040"/>
    <w:rsid w:val="00A7404E"/>
    <w:rsid w:val="00A74055"/>
    <w:rsid w:val="00A7406E"/>
    <w:rsid w:val="00A74095"/>
    <w:rsid w:val="00A7409E"/>
    <w:rsid w:val="00A74172"/>
    <w:rsid w:val="00A741F6"/>
    <w:rsid w:val="00A741F7"/>
    <w:rsid w:val="00A74234"/>
    <w:rsid w:val="00A74243"/>
    <w:rsid w:val="00A7427A"/>
    <w:rsid w:val="00A742DD"/>
    <w:rsid w:val="00A742F2"/>
    <w:rsid w:val="00A74317"/>
    <w:rsid w:val="00A74343"/>
    <w:rsid w:val="00A74377"/>
    <w:rsid w:val="00A74390"/>
    <w:rsid w:val="00A74398"/>
    <w:rsid w:val="00A743D9"/>
    <w:rsid w:val="00A743E9"/>
    <w:rsid w:val="00A74406"/>
    <w:rsid w:val="00A74446"/>
    <w:rsid w:val="00A74489"/>
    <w:rsid w:val="00A744C5"/>
    <w:rsid w:val="00A74507"/>
    <w:rsid w:val="00A7454F"/>
    <w:rsid w:val="00A74556"/>
    <w:rsid w:val="00A7459F"/>
    <w:rsid w:val="00A745A7"/>
    <w:rsid w:val="00A745D7"/>
    <w:rsid w:val="00A745EE"/>
    <w:rsid w:val="00A745F1"/>
    <w:rsid w:val="00A745F6"/>
    <w:rsid w:val="00A7462C"/>
    <w:rsid w:val="00A74631"/>
    <w:rsid w:val="00A74652"/>
    <w:rsid w:val="00A7467E"/>
    <w:rsid w:val="00A7468A"/>
    <w:rsid w:val="00A746B7"/>
    <w:rsid w:val="00A746C4"/>
    <w:rsid w:val="00A746D7"/>
    <w:rsid w:val="00A746EA"/>
    <w:rsid w:val="00A74725"/>
    <w:rsid w:val="00A74769"/>
    <w:rsid w:val="00A747AD"/>
    <w:rsid w:val="00A747CB"/>
    <w:rsid w:val="00A747CD"/>
    <w:rsid w:val="00A747E3"/>
    <w:rsid w:val="00A74808"/>
    <w:rsid w:val="00A7482D"/>
    <w:rsid w:val="00A74840"/>
    <w:rsid w:val="00A7484B"/>
    <w:rsid w:val="00A748A3"/>
    <w:rsid w:val="00A748C3"/>
    <w:rsid w:val="00A748D3"/>
    <w:rsid w:val="00A74905"/>
    <w:rsid w:val="00A7492B"/>
    <w:rsid w:val="00A7493D"/>
    <w:rsid w:val="00A74958"/>
    <w:rsid w:val="00A74979"/>
    <w:rsid w:val="00A7498E"/>
    <w:rsid w:val="00A749D3"/>
    <w:rsid w:val="00A74AA7"/>
    <w:rsid w:val="00A74AAC"/>
    <w:rsid w:val="00A74AC8"/>
    <w:rsid w:val="00A74ADC"/>
    <w:rsid w:val="00A74AE0"/>
    <w:rsid w:val="00A74B12"/>
    <w:rsid w:val="00A74B6B"/>
    <w:rsid w:val="00A74B96"/>
    <w:rsid w:val="00A74BCC"/>
    <w:rsid w:val="00A74BF3"/>
    <w:rsid w:val="00A74C16"/>
    <w:rsid w:val="00A74C5E"/>
    <w:rsid w:val="00A74C92"/>
    <w:rsid w:val="00A74D86"/>
    <w:rsid w:val="00A74D98"/>
    <w:rsid w:val="00A74DAB"/>
    <w:rsid w:val="00A74E51"/>
    <w:rsid w:val="00A74E7E"/>
    <w:rsid w:val="00A74E86"/>
    <w:rsid w:val="00A74E8D"/>
    <w:rsid w:val="00A74E94"/>
    <w:rsid w:val="00A74EA5"/>
    <w:rsid w:val="00A74EC4"/>
    <w:rsid w:val="00A74EE2"/>
    <w:rsid w:val="00A74EE6"/>
    <w:rsid w:val="00A74EEE"/>
    <w:rsid w:val="00A74F51"/>
    <w:rsid w:val="00A74F9E"/>
    <w:rsid w:val="00A75043"/>
    <w:rsid w:val="00A75045"/>
    <w:rsid w:val="00A75085"/>
    <w:rsid w:val="00A7508C"/>
    <w:rsid w:val="00A75090"/>
    <w:rsid w:val="00A750E3"/>
    <w:rsid w:val="00A75115"/>
    <w:rsid w:val="00A7511E"/>
    <w:rsid w:val="00A75151"/>
    <w:rsid w:val="00A75156"/>
    <w:rsid w:val="00A75172"/>
    <w:rsid w:val="00A7517C"/>
    <w:rsid w:val="00A751CF"/>
    <w:rsid w:val="00A751E2"/>
    <w:rsid w:val="00A75227"/>
    <w:rsid w:val="00A7524B"/>
    <w:rsid w:val="00A7528A"/>
    <w:rsid w:val="00A7529C"/>
    <w:rsid w:val="00A752A9"/>
    <w:rsid w:val="00A752D5"/>
    <w:rsid w:val="00A75302"/>
    <w:rsid w:val="00A75304"/>
    <w:rsid w:val="00A7533B"/>
    <w:rsid w:val="00A7537C"/>
    <w:rsid w:val="00A75393"/>
    <w:rsid w:val="00A753AE"/>
    <w:rsid w:val="00A753C1"/>
    <w:rsid w:val="00A753C5"/>
    <w:rsid w:val="00A753C8"/>
    <w:rsid w:val="00A75417"/>
    <w:rsid w:val="00A75480"/>
    <w:rsid w:val="00A75482"/>
    <w:rsid w:val="00A75497"/>
    <w:rsid w:val="00A754F1"/>
    <w:rsid w:val="00A7552C"/>
    <w:rsid w:val="00A75572"/>
    <w:rsid w:val="00A7559C"/>
    <w:rsid w:val="00A755A6"/>
    <w:rsid w:val="00A755C9"/>
    <w:rsid w:val="00A755D4"/>
    <w:rsid w:val="00A75601"/>
    <w:rsid w:val="00A75644"/>
    <w:rsid w:val="00A7564F"/>
    <w:rsid w:val="00A75651"/>
    <w:rsid w:val="00A7565D"/>
    <w:rsid w:val="00A75669"/>
    <w:rsid w:val="00A75673"/>
    <w:rsid w:val="00A756B4"/>
    <w:rsid w:val="00A756B6"/>
    <w:rsid w:val="00A756D7"/>
    <w:rsid w:val="00A756DE"/>
    <w:rsid w:val="00A756E8"/>
    <w:rsid w:val="00A757C8"/>
    <w:rsid w:val="00A7580D"/>
    <w:rsid w:val="00A7582D"/>
    <w:rsid w:val="00A7583C"/>
    <w:rsid w:val="00A7584A"/>
    <w:rsid w:val="00A75857"/>
    <w:rsid w:val="00A75858"/>
    <w:rsid w:val="00A7585D"/>
    <w:rsid w:val="00A75860"/>
    <w:rsid w:val="00A7589A"/>
    <w:rsid w:val="00A758E3"/>
    <w:rsid w:val="00A75977"/>
    <w:rsid w:val="00A759CB"/>
    <w:rsid w:val="00A75A60"/>
    <w:rsid w:val="00A75A9C"/>
    <w:rsid w:val="00A75AA3"/>
    <w:rsid w:val="00A75B4E"/>
    <w:rsid w:val="00A75B55"/>
    <w:rsid w:val="00A75B80"/>
    <w:rsid w:val="00A75BEC"/>
    <w:rsid w:val="00A75C25"/>
    <w:rsid w:val="00A75C33"/>
    <w:rsid w:val="00A75C46"/>
    <w:rsid w:val="00A75C80"/>
    <w:rsid w:val="00A75C8C"/>
    <w:rsid w:val="00A75CAA"/>
    <w:rsid w:val="00A75D58"/>
    <w:rsid w:val="00A75DBD"/>
    <w:rsid w:val="00A75E6C"/>
    <w:rsid w:val="00A75E81"/>
    <w:rsid w:val="00A75ED8"/>
    <w:rsid w:val="00A75EFA"/>
    <w:rsid w:val="00A75F05"/>
    <w:rsid w:val="00A75F12"/>
    <w:rsid w:val="00A75F29"/>
    <w:rsid w:val="00A75F50"/>
    <w:rsid w:val="00A75F89"/>
    <w:rsid w:val="00A75F94"/>
    <w:rsid w:val="00A75FBE"/>
    <w:rsid w:val="00A76022"/>
    <w:rsid w:val="00A76071"/>
    <w:rsid w:val="00A7607D"/>
    <w:rsid w:val="00A76099"/>
    <w:rsid w:val="00A76107"/>
    <w:rsid w:val="00A7610D"/>
    <w:rsid w:val="00A76118"/>
    <w:rsid w:val="00A7615A"/>
    <w:rsid w:val="00A761B1"/>
    <w:rsid w:val="00A761DB"/>
    <w:rsid w:val="00A76235"/>
    <w:rsid w:val="00A76269"/>
    <w:rsid w:val="00A7626C"/>
    <w:rsid w:val="00A7627E"/>
    <w:rsid w:val="00A762C0"/>
    <w:rsid w:val="00A762DB"/>
    <w:rsid w:val="00A76303"/>
    <w:rsid w:val="00A76308"/>
    <w:rsid w:val="00A76322"/>
    <w:rsid w:val="00A76333"/>
    <w:rsid w:val="00A76344"/>
    <w:rsid w:val="00A76350"/>
    <w:rsid w:val="00A76390"/>
    <w:rsid w:val="00A76398"/>
    <w:rsid w:val="00A763BB"/>
    <w:rsid w:val="00A763E1"/>
    <w:rsid w:val="00A76441"/>
    <w:rsid w:val="00A76470"/>
    <w:rsid w:val="00A7647E"/>
    <w:rsid w:val="00A76481"/>
    <w:rsid w:val="00A764C3"/>
    <w:rsid w:val="00A76561"/>
    <w:rsid w:val="00A76563"/>
    <w:rsid w:val="00A765FD"/>
    <w:rsid w:val="00A765FF"/>
    <w:rsid w:val="00A76631"/>
    <w:rsid w:val="00A76666"/>
    <w:rsid w:val="00A766DC"/>
    <w:rsid w:val="00A7672E"/>
    <w:rsid w:val="00A7677E"/>
    <w:rsid w:val="00A767B1"/>
    <w:rsid w:val="00A767CA"/>
    <w:rsid w:val="00A76824"/>
    <w:rsid w:val="00A76851"/>
    <w:rsid w:val="00A76887"/>
    <w:rsid w:val="00A768D9"/>
    <w:rsid w:val="00A768E5"/>
    <w:rsid w:val="00A768E8"/>
    <w:rsid w:val="00A768ED"/>
    <w:rsid w:val="00A769EA"/>
    <w:rsid w:val="00A769ED"/>
    <w:rsid w:val="00A76A04"/>
    <w:rsid w:val="00A76A10"/>
    <w:rsid w:val="00A76A40"/>
    <w:rsid w:val="00A76A64"/>
    <w:rsid w:val="00A76A75"/>
    <w:rsid w:val="00A76ABA"/>
    <w:rsid w:val="00A76AED"/>
    <w:rsid w:val="00A76B07"/>
    <w:rsid w:val="00A76B0A"/>
    <w:rsid w:val="00A76B3E"/>
    <w:rsid w:val="00A76B75"/>
    <w:rsid w:val="00A76B91"/>
    <w:rsid w:val="00A76BC8"/>
    <w:rsid w:val="00A76C3D"/>
    <w:rsid w:val="00A76C59"/>
    <w:rsid w:val="00A76C64"/>
    <w:rsid w:val="00A76C88"/>
    <w:rsid w:val="00A76C8C"/>
    <w:rsid w:val="00A76CC3"/>
    <w:rsid w:val="00A76D46"/>
    <w:rsid w:val="00A76D72"/>
    <w:rsid w:val="00A76D78"/>
    <w:rsid w:val="00A76D8E"/>
    <w:rsid w:val="00A76DC4"/>
    <w:rsid w:val="00A76DD0"/>
    <w:rsid w:val="00A76E3E"/>
    <w:rsid w:val="00A76E45"/>
    <w:rsid w:val="00A76E74"/>
    <w:rsid w:val="00A76E93"/>
    <w:rsid w:val="00A76ECF"/>
    <w:rsid w:val="00A76ED4"/>
    <w:rsid w:val="00A76EF4"/>
    <w:rsid w:val="00A76FA7"/>
    <w:rsid w:val="00A76FB3"/>
    <w:rsid w:val="00A76FBF"/>
    <w:rsid w:val="00A76FCE"/>
    <w:rsid w:val="00A76FD1"/>
    <w:rsid w:val="00A76FE8"/>
    <w:rsid w:val="00A77094"/>
    <w:rsid w:val="00A7709F"/>
    <w:rsid w:val="00A770C5"/>
    <w:rsid w:val="00A770D3"/>
    <w:rsid w:val="00A770FB"/>
    <w:rsid w:val="00A770FF"/>
    <w:rsid w:val="00A7710E"/>
    <w:rsid w:val="00A77130"/>
    <w:rsid w:val="00A7716B"/>
    <w:rsid w:val="00A7716D"/>
    <w:rsid w:val="00A771BE"/>
    <w:rsid w:val="00A771C6"/>
    <w:rsid w:val="00A771D6"/>
    <w:rsid w:val="00A771EF"/>
    <w:rsid w:val="00A771F5"/>
    <w:rsid w:val="00A7720F"/>
    <w:rsid w:val="00A7721F"/>
    <w:rsid w:val="00A77225"/>
    <w:rsid w:val="00A77232"/>
    <w:rsid w:val="00A77238"/>
    <w:rsid w:val="00A77262"/>
    <w:rsid w:val="00A77304"/>
    <w:rsid w:val="00A7733C"/>
    <w:rsid w:val="00A77345"/>
    <w:rsid w:val="00A77355"/>
    <w:rsid w:val="00A7736C"/>
    <w:rsid w:val="00A773B9"/>
    <w:rsid w:val="00A773F5"/>
    <w:rsid w:val="00A773F6"/>
    <w:rsid w:val="00A77436"/>
    <w:rsid w:val="00A77438"/>
    <w:rsid w:val="00A7743F"/>
    <w:rsid w:val="00A7747B"/>
    <w:rsid w:val="00A77485"/>
    <w:rsid w:val="00A77496"/>
    <w:rsid w:val="00A7749F"/>
    <w:rsid w:val="00A774B9"/>
    <w:rsid w:val="00A774C5"/>
    <w:rsid w:val="00A774CB"/>
    <w:rsid w:val="00A77503"/>
    <w:rsid w:val="00A77569"/>
    <w:rsid w:val="00A7758E"/>
    <w:rsid w:val="00A775C9"/>
    <w:rsid w:val="00A77620"/>
    <w:rsid w:val="00A7763F"/>
    <w:rsid w:val="00A7764B"/>
    <w:rsid w:val="00A77651"/>
    <w:rsid w:val="00A77660"/>
    <w:rsid w:val="00A77674"/>
    <w:rsid w:val="00A776AD"/>
    <w:rsid w:val="00A776B0"/>
    <w:rsid w:val="00A776B5"/>
    <w:rsid w:val="00A776B8"/>
    <w:rsid w:val="00A776C2"/>
    <w:rsid w:val="00A776C4"/>
    <w:rsid w:val="00A7771A"/>
    <w:rsid w:val="00A7772A"/>
    <w:rsid w:val="00A77752"/>
    <w:rsid w:val="00A77768"/>
    <w:rsid w:val="00A7776F"/>
    <w:rsid w:val="00A77777"/>
    <w:rsid w:val="00A77782"/>
    <w:rsid w:val="00A777A4"/>
    <w:rsid w:val="00A777BE"/>
    <w:rsid w:val="00A7781E"/>
    <w:rsid w:val="00A7782D"/>
    <w:rsid w:val="00A77835"/>
    <w:rsid w:val="00A77858"/>
    <w:rsid w:val="00A77876"/>
    <w:rsid w:val="00A778A5"/>
    <w:rsid w:val="00A778BF"/>
    <w:rsid w:val="00A778C5"/>
    <w:rsid w:val="00A778CC"/>
    <w:rsid w:val="00A7794C"/>
    <w:rsid w:val="00A7795B"/>
    <w:rsid w:val="00A77968"/>
    <w:rsid w:val="00A77976"/>
    <w:rsid w:val="00A7799F"/>
    <w:rsid w:val="00A779A3"/>
    <w:rsid w:val="00A779B2"/>
    <w:rsid w:val="00A779EB"/>
    <w:rsid w:val="00A77A4D"/>
    <w:rsid w:val="00A77A9A"/>
    <w:rsid w:val="00A77AC2"/>
    <w:rsid w:val="00A77ACF"/>
    <w:rsid w:val="00A77AE6"/>
    <w:rsid w:val="00A77B08"/>
    <w:rsid w:val="00A77B37"/>
    <w:rsid w:val="00A77B87"/>
    <w:rsid w:val="00A77B92"/>
    <w:rsid w:val="00A77BD3"/>
    <w:rsid w:val="00A77BE9"/>
    <w:rsid w:val="00A77BF8"/>
    <w:rsid w:val="00A77C06"/>
    <w:rsid w:val="00A77C2A"/>
    <w:rsid w:val="00A77C30"/>
    <w:rsid w:val="00A77C6D"/>
    <w:rsid w:val="00A77C83"/>
    <w:rsid w:val="00A77C9E"/>
    <w:rsid w:val="00A77C9F"/>
    <w:rsid w:val="00A77CA8"/>
    <w:rsid w:val="00A77CC1"/>
    <w:rsid w:val="00A77CFF"/>
    <w:rsid w:val="00A77D65"/>
    <w:rsid w:val="00A77D96"/>
    <w:rsid w:val="00A77DF7"/>
    <w:rsid w:val="00A77DFD"/>
    <w:rsid w:val="00A77E07"/>
    <w:rsid w:val="00A77E2F"/>
    <w:rsid w:val="00A77EB2"/>
    <w:rsid w:val="00A77F00"/>
    <w:rsid w:val="00A77F2B"/>
    <w:rsid w:val="00A77FAA"/>
    <w:rsid w:val="00A77FC5"/>
    <w:rsid w:val="00A77FEE"/>
    <w:rsid w:val="00A77FF7"/>
    <w:rsid w:val="00A80015"/>
    <w:rsid w:val="00A80079"/>
    <w:rsid w:val="00A80095"/>
    <w:rsid w:val="00A800A8"/>
    <w:rsid w:val="00A800C5"/>
    <w:rsid w:val="00A800CB"/>
    <w:rsid w:val="00A800E1"/>
    <w:rsid w:val="00A80116"/>
    <w:rsid w:val="00A80123"/>
    <w:rsid w:val="00A80159"/>
    <w:rsid w:val="00A8017D"/>
    <w:rsid w:val="00A801CE"/>
    <w:rsid w:val="00A801D5"/>
    <w:rsid w:val="00A80293"/>
    <w:rsid w:val="00A802A2"/>
    <w:rsid w:val="00A8034B"/>
    <w:rsid w:val="00A80353"/>
    <w:rsid w:val="00A80370"/>
    <w:rsid w:val="00A803BF"/>
    <w:rsid w:val="00A803D1"/>
    <w:rsid w:val="00A803DD"/>
    <w:rsid w:val="00A803FE"/>
    <w:rsid w:val="00A80486"/>
    <w:rsid w:val="00A80487"/>
    <w:rsid w:val="00A8054D"/>
    <w:rsid w:val="00A80561"/>
    <w:rsid w:val="00A80564"/>
    <w:rsid w:val="00A805A9"/>
    <w:rsid w:val="00A805BF"/>
    <w:rsid w:val="00A805DB"/>
    <w:rsid w:val="00A80612"/>
    <w:rsid w:val="00A80632"/>
    <w:rsid w:val="00A80635"/>
    <w:rsid w:val="00A8063E"/>
    <w:rsid w:val="00A80644"/>
    <w:rsid w:val="00A80679"/>
    <w:rsid w:val="00A80688"/>
    <w:rsid w:val="00A8068E"/>
    <w:rsid w:val="00A806B3"/>
    <w:rsid w:val="00A806B9"/>
    <w:rsid w:val="00A806BF"/>
    <w:rsid w:val="00A806C0"/>
    <w:rsid w:val="00A806C5"/>
    <w:rsid w:val="00A806DD"/>
    <w:rsid w:val="00A80705"/>
    <w:rsid w:val="00A80707"/>
    <w:rsid w:val="00A80730"/>
    <w:rsid w:val="00A80743"/>
    <w:rsid w:val="00A80767"/>
    <w:rsid w:val="00A80784"/>
    <w:rsid w:val="00A807BD"/>
    <w:rsid w:val="00A80800"/>
    <w:rsid w:val="00A80821"/>
    <w:rsid w:val="00A80854"/>
    <w:rsid w:val="00A808A6"/>
    <w:rsid w:val="00A808B2"/>
    <w:rsid w:val="00A808E5"/>
    <w:rsid w:val="00A80956"/>
    <w:rsid w:val="00A80990"/>
    <w:rsid w:val="00A809AF"/>
    <w:rsid w:val="00A809BC"/>
    <w:rsid w:val="00A80A2F"/>
    <w:rsid w:val="00A80A3B"/>
    <w:rsid w:val="00A80A44"/>
    <w:rsid w:val="00A80A57"/>
    <w:rsid w:val="00A80A6A"/>
    <w:rsid w:val="00A80A72"/>
    <w:rsid w:val="00A80A73"/>
    <w:rsid w:val="00A80ABF"/>
    <w:rsid w:val="00A80AC6"/>
    <w:rsid w:val="00A80ADC"/>
    <w:rsid w:val="00A80AEA"/>
    <w:rsid w:val="00A80BA0"/>
    <w:rsid w:val="00A80C3C"/>
    <w:rsid w:val="00A80C7B"/>
    <w:rsid w:val="00A80CB5"/>
    <w:rsid w:val="00A80CCF"/>
    <w:rsid w:val="00A80D0D"/>
    <w:rsid w:val="00A80D0F"/>
    <w:rsid w:val="00A80D1B"/>
    <w:rsid w:val="00A80D94"/>
    <w:rsid w:val="00A80D9B"/>
    <w:rsid w:val="00A80DC7"/>
    <w:rsid w:val="00A80DDC"/>
    <w:rsid w:val="00A80E53"/>
    <w:rsid w:val="00A80ED6"/>
    <w:rsid w:val="00A80EEA"/>
    <w:rsid w:val="00A80EFD"/>
    <w:rsid w:val="00A80F35"/>
    <w:rsid w:val="00A80F44"/>
    <w:rsid w:val="00A80F54"/>
    <w:rsid w:val="00A80FCD"/>
    <w:rsid w:val="00A8101A"/>
    <w:rsid w:val="00A8107E"/>
    <w:rsid w:val="00A81085"/>
    <w:rsid w:val="00A810A5"/>
    <w:rsid w:val="00A810DB"/>
    <w:rsid w:val="00A81117"/>
    <w:rsid w:val="00A81118"/>
    <w:rsid w:val="00A8111A"/>
    <w:rsid w:val="00A81144"/>
    <w:rsid w:val="00A81148"/>
    <w:rsid w:val="00A8114A"/>
    <w:rsid w:val="00A81186"/>
    <w:rsid w:val="00A811C9"/>
    <w:rsid w:val="00A811CB"/>
    <w:rsid w:val="00A811E9"/>
    <w:rsid w:val="00A81217"/>
    <w:rsid w:val="00A81240"/>
    <w:rsid w:val="00A8127C"/>
    <w:rsid w:val="00A81286"/>
    <w:rsid w:val="00A812B4"/>
    <w:rsid w:val="00A812B9"/>
    <w:rsid w:val="00A812BA"/>
    <w:rsid w:val="00A813BD"/>
    <w:rsid w:val="00A8143D"/>
    <w:rsid w:val="00A81453"/>
    <w:rsid w:val="00A81454"/>
    <w:rsid w:val="00A8147A"/>
    <w:rsid w:val="00A81494"/>
    <w:rsid w:val="00A814A3"/>
    <w:rsid w:val="00A814D9"/>
    <w:rsid w:val="00A81504"/>
    <w:rsid w:val="00A8151F"/>
    <w:rsid w:val="00A81522"/>
    <w:rsid w:val="00A81534"/>
    <w:rsid w:val="00A81545"/>
    <w:rsid w:val="00A8155E"/>
    <w:rsid w:val="00A81565"/>
    <w:rsid w:val="00A815E4"/>
    <w:rsid w:val="00A815E7"/>
    <w:rsid w:val="00A8163B"/>
    <w:rsid w:val="00A81652"/>
    <w:rsid w:val="00A8168B"/>
    <w:rsid w:val="00A816CC"/>
    <w:rsid w:val="00A816EB"/>
    <w:rsid w:val="00A81714"/>
    <w:rsid w:val="00A81776"/>
    <w:rsid w:val="00A817DD"/>
    <w:rsid w:val="00A817E2"/>
    <w:rsid w:val="00A8181B"/>
    <w:rsid w:val="00A8185C"/>
    <w:rsid w:val="00A818B0"/>
    <w:rsid w:val="00A8190F"/>
    <w:rsid w:val="00A81952"/>
    <w:rsid w:val="00A819B9"/>
    <w:rsid w:val="00A819D2"/>
    <w:rsid w:val="00A81A05"/>
    <w:rsid w:val="00A81A42"/>
    <w:rsid w:val="00A81A5A"/>
    <w:rsid w:val="00A81A61"/>
    <w:rsid w:val="00A81A91"/>
    <w:rsid w:val="00A81A95"/>
    <w:rsid w:val="00A81AD8"/>
    <w:rsid w:val="00A81B52"/>
    <w:rsid w:val="00A81B80"/>
    <w:rsid w:val="00A81BF8"/>
    <w:rsid w:val="00A81BFA"/>
    <w:rsid w:val="00A81C38"/>
    <w:rsid w:val="00A81C50"/>
    <w:rsid w:val="00A81C5B"/>
    <w:rsid w:val="00A81C7D"/>
    <w:rsid w:val="00A81CB9"/>
    <w:rsid w:val="00A81CCF"/>
    <w:rsid w:val="00A81CDF"/>
    <w:rsid w:val="00A81CE5"/>
    <w:rsid w:val="00A81CE7"/>
    <w:rsid w:val="00A81D2B"/>
    <w:rsid w:val="00A81D41"/>
    <w:rsid w:val="00A81DC5"/>
    <w:rsid w:val="00A81DDA"/>
    <w:rsid w:val="00A81E0E"/>
    <w:rsid w:val="00A81E42"/>
    <w:rsid w:val="00A81E4D"/>
    <w:rsid w:val="00A81E5F"/>
    <w:rsid w:val="00A81E73"/>
    <w:rsid w:val="00A81EA3"/>
    <w:rsid w:val="00A81EC5"/>
    <w:rsid w:val="00A81EFB"/>
    <w:rsid w:val="00A81F19"/>
    <w:rsid w:val="00A81F31"/>
    <w:rsid w:val="00A81F47"/>
    <w:rsid w:val="00A81F6E"/>
    <w:rsid w:val="00A81F72"/>
    <w:rsid w:val="00A81F8F"/>
    <w:rsid w:val="00A81F9E"/>
    <w:rsid w:val="00A81FCD"/>
    <w:rsid w:val="00A81FFC"/>
    <w:rsid w:val="00A82025"/>
    <w:rsid w:val="00A82072"/>
    <w:rsid w:val="00A82082"/>
    <w:rsid w:val="00A820E2"/>
    <w:rsid w:val="00A820F5"/>
    <w:rsid w:val="00A8213D"/>
    <w:rsid w:val="00A8216D"/>
    <w:rsid w:val="00A821B1"/>
    <w:rsid w:val="00A821D5"/>
    <w:rsid w:val="00A821D9"/>
    <w:rsid w:val="00A821E6"/>
    <w:rsid w:val="00A821E7"/>
    <w:rsid w:val="00A82215"/>
    <w:rsid w:val="00A8222F"/>
    <w:rsid w:val="00A8227F"/>
    <w:rsid w:val="00A82297"/>
    <w:rsid w:val="00A822E1"/>
    <w:rsid w:val="00A82336"/>
    <w:rsid w:val="00A8235D"/>
    <w:rsid w:val="00A8236B"/>
    <w:rsid w:val="00A82376"/>
    <w:rsid w:val="00A823E3"/>
    <w:rsid w:val="00A823F3"/>
    <w:rsid w:val="00A823FC"/>
    <w:rsid w:val="00A8240F"/>
    <w:rsid w:val="00A82431"/>
    <w:rsid w:val="00A82437"/>
    <w:rsid w:val="00A82454"/>
    <w:rsid w:val="00A82470"/>
    <w:rsid w:val="00A82498"/>
    <w:rsid w:val="00A8250A"/>
    <w:rsid w:val="00A82541"/>
    <w:rsid w:val="00A82546"/>
    <w:rsid w:val="00A8254C"/>
    <w:rsid w:val="00A82551"/>
    <w:rsid w:val="00A82568"/>
    <w:rsid w:val="00A8258C"/>
    <w:rsid w:val="00A825DA"/>
    <w:rsid w:val="00A82643"/>
    <w:rsid w:val="00A82670"/>
    <w:rsid w:val="00A82676"/>
    <w:rsid w:val="00A82694"/>
    <w:rsid w:val="00A826A3"/>
    <w:rsid w:val="00A826B1"/>
    <w:rsid w:val="00A826E6"/>
    <w:rsid w:val="00A8278B"/>
    <w:rsid w:val="00A827FE"/>
    <w:rsid w:val="00A827FF"/>
    <w:rsid w:val="00A82805"/>
    <w:rsid w:val="00A82811"/>
    <w:rsid w:val="00A82818"/>
    <w:rsid w:val="00A8282A"/>
    <w:rsid w:val="00A8282B"/>
    <w:rsid w:val="00A8284A"/>
    <w:rsid w:val="00A82880"/>
    <w:rsid w:val="00A82884"/>
    <w:rsid w:val="00A82887"/>
    <w:rsid w:val="00A828A0"/>
    <w:rsid w:val="00A828B1"/>
    <w:rsid w:val="00A828C0"/>
    <w:rsid w:val="00A82904"/>
    <w:rsid w:val="00A82951"/>
    <w:rsid w:val="00A82A02"/>
    <w:rsid w:val="00A82A05"/>
    <w:rsid w:val="00A82A10"/>
    <w:rsid w:val="00A82A43"/>
    <w:rsid w:val="00A82A4F"/>
    <w:rsid w:val="00A82A8D"/>
    <w:rsid w:val="00A82AA6"/>
    <w:rsid w:val="00A82AB5"/>
    <w:rsid w:val="00A82B2E"/>
    <w:rsid w:val="00A82B78"/>
    <w:rsid w:val="00A82B81"/>
    <w:rsid w:val="00A82BD6"/>
    <w:rsid w:val="00A82BDC"/>
    <w:rsid w:val="00A82BF1"/>
    <w:rsid w:val="00A82BF2"/>
    <w:rsid w:val="00A82BFC"/>
    <w:rsid w:val="00A82C09"/>
    <w:rsid w:val="00A82C61"/>
    <w:rsid w:val="00A82C7A"/>
    <w:rsid w:val="00A82CB2"/>
    <w:rsid w:val="00A82D12"/>
    <w:rsid w:val="00A82D48"/>
    <w:rsid w:val="00A82D56"/>
    <w:rsid w:val="00A82DCE"/>
    <w:rsid w:val="00A82DF1"/>
    <w:rsid w:val="00A82E04"/>
    <w:rsid w:val="00A82E35"/>
    <w:rsid w:val="00A82E42"/>
    <w:rsid w:val="00A82E50"/>
    <w:rsid w:val="00A82E74"/>
    <w:rsid w:val="00A82F11"/>
    <w:rsid w:val="00A82F66"/>
    <w:rsid w:val="00A82F6A"/>
    <w:rsid w:val="00A82F97"/>
    <w:rsid w:val="00A83039"/>
    <w:rsid w:val="00A83042"/>
    <w:rsid w:val="00A83098"/>
    <w:rsid w:val="00A830AA"/>
    <w:rsid w:val="00A830C1"/>
    <w:rsid w:val="00A830D1"/>
    <w:rsid w:val="00A830EF"/>
    <w:rsid w:val="00A83119"/>
    <w:rsid w:val="00A831E2"/>
    <w:rsid w:val="00A831EB"/>
    <w:rsid w:val="00A831EF"/>
    <w:rsid w:val="00A83232"/>
    <w:rsid w:val="00A83249"/>
    <w:rsid w:val="00A83289"/>
    <w:rsid w:val="00A8328F"/>
    <w:rsid w:val="00A83295"/>
    <w:rsid w:val="00A832A7"/>
    <w:rsid w:val="00A832B5"/>
    <w:rsid w:val="00A832C4"/>
    <w:rsid w:val="00A832C5"/>
    <w:rsid w:val="00A832F2"/>
    <w:rsid w:val="00A8331A"/>
    <w:rsid w:val="00A83368"/>
    <w:rsid w:val="00A8337A"/>
    <w:rsid w:val="00A833B8"/>
    <w:rsid w:val="00A83401"/>
    <w:rsid w:val="00A8345E"/>
    <w:rsid w:val="00A8345F"/>
    <w:rsid w:val="00A83460"/>
    <w:rsid w:val="00A834C5"/>
    <w:rsid w:val="00A834CD"/>
    <w:rsid w:val="00A834DE"/>
    <w:rsid w:val="00A834F4"/>
    <w:rsid w:val="00A83508"/>
    <w:rsid w:val="00A83569"/>
    <w:rsid w:val="00A83584"/>
    <w:rsid w:val="00A835A3"/>
    <w:rsid w:val="00A835AD"/>
    <w:rsid w:val="00A835B2"/>
    <w:rsid w:val="00A835BA"/>
    <w:rsid w:val="00A835DB"/>
    <w:rsid w:val="00A835DD"/>
    <w:rsid w:val="00A8360B"/>
    <w:rsid w:val="00A8361D"/>
    <w:rsid w:val="00A83627"/>
    <w:rsid w:val="00A8362A"/>
    <w:rsid w:val="00A8362D"/>
    <w:rsid w:val="00A83681"/>
    <w:rsid w:val="00A836D3"/>
    <w:rsid w:val="00A83734"/>
    <w:rsid w:val="00A83738"/>
    <w:rsid w:val="00A8376D"/>
    <w:rsid w:val="00A83776"/>
    <w:rsid w:val="00A837DB"/>
    <w:rsid w:val="00A837E5"/>
    <w:rsid w:val="00A83843"/>
    <w:rsid w:val="00A8388F"/>
    <w:rsid w:val="00A838CF"/>
    <w:rsid w:val="00A838D0"/>
    <w:rsid w:val="00A838DB"/>
    <w:rsid w:val="00A838DC"/>
    <w:rsid w:val="00A838E5"/>
    <w:rsid w:val="00A83906"/>
    <w:rsid w:val="00A83928"/>
    <w:rsid w:val="00A83991"/>
    <w:rsid w:val="00A839EE"/>
    <w:rsid w:val="00A83A4C"/>
    <w:rsid w:val="00A83A6D"/>
    <w:rsid w:val="00A83A70"/>
    <w:rsid w:val="00A83AC4"/>
    <w:rsid w:val="00A83ACF"/>
    <w:rsid w:val="00A83B45"/>
    <w:rsid w:val="00A83BFA"/>
    <w:rsid w:val="00A83C0C"/>
    <w:rsid w:val="00A83C18"/>
    <w:rsid w:val="00A83C58"/>
    <w:rsid w:val="00A83C68"/>
    <w:rsid w:val="00A83C69"/>
    <w:rsid w:val="00A83C9E"/>
    <w:rsid w:val="00A83CBB"/>
    <w:rsid w:val="00A83CBD"/>
    <w:rsid w:val="00A83CCA"/>
    <w:rsid w:val="00A83D3C"/>
    <w:rsid w:val="00A83D41"/>
    <w:rsid w:val="00A83D70"/>
    <w:rsid w:val="00A83DA9"/>
    <w:rsid w:val="00A83DD5"/>
    <w:rsid w:val="00A83DE9"/>
    <w:rsid w:val="00A83E4E"/>
    <w:rsid w:val="00A83E61"/>
    <w:rsid w:val="00A83E9C"/>
    <w:rsid w:val="00A83EEC"/>
    <w:rsid w:val="00A83F1C"/>
    <w:rsid w:val="00A83F68"/>
    <w:rsid w:val="00A840AA"/>
    <w:rsid w:val="00A84138"/>
    <w:rsid w:val="00A84165"/>
    <w:rsid w:val="00A84197"/>
    <w:rsid w:val="00A841A7"/>
    <w:rsid w:val="00A841E6"/>
    <w:rsid w:val="00A84206"/>
    <w:rsid w:val="00A8422B"/>
    <w:rsid w:val="00A84237"/>
    <w:rsid w:val="00A84295"/>
    <w:rsid w:val="00A842AD"/>
    <w:rsid w:val="00A842D3"/>
    <w:rsid w:val="00A8434E"/>
    <w:rsid w:val="00A84388"/>
    <w:rsid w:val="00A843A6"/>
    <w:rsid w:val="00A8442A"/>
    <w:rsid w:val="00A8442E"/>
    <w:rsid w:val="00A8447E"/>
    <w:rsid w:val="00A844B0"/>
    <w:rsid w:val="00A844CA"/>
    <w:rsid w:val="00A84505"/>
    <w:rsid w:val="00A84520"/>
    <w:rsid w:val="00A8455E"/>
    <w:rsid w:val="00A84597"/>
    <w:rsid w:val="00A845B1"/>
    <w:rsid w:val="00A845E0"/>
    <w:rsid w:val="00A8462D"/>
    <w:rsid w:val="00A84641"/>
    <w:rsid w:val="00A84657"/>
    <w:rsid w:val="00A8465E"/>
    <w:rsid w:val="00A84664"/>
    <w:rsid w:val="00A846AC"/>
    <w:rsid w:val="00A84747"/>
    <w:rsid w:val="00A84759"/>
    <w:rsid w:val="00A8475B"/>
    <w:rsid w:val="00A8475E"/>
    <w:rsid w:val="00A847BC"/>
    <w:rsid w:val="00A847CB"/>
    <w:rsid w:val="00A84802"/>
    <w:rsid w:val="00A84821"/>
    <w:rsid w:val="00A84833"/>
    <w:rsid w:val="00A8483E"/>
    <w:rsid w:val="00A84875"/>
    <w:rsid w:val="00A84884"/>
    <w:rsid w:val="00A84892"/>
    <w:rsid w:val="00A8489B"/>
    <w:rsid w:val="00A84905"/>
    <w:rsid w:val="00A8497F"/>
    <w:rsid w:val="00A84983"/>
    <w:rsid w:val="00A849C0"/>
    <w:rsid w:val="00A84A27"/>
    <w:rsid w:val="00A84AAF"/>
    <w:rsid w:val="00A84B24"/>
    <w:rsid w:val="00A84B2B"/>
    <w:rsid w:val="00A84B42"/>
    <w:rsid w:val="00A84B53"/>
    <w:rsid w:val="00A84B61"/>
    <w:rsid w:val="00A84BAB"/>
    <w:rsid w:val="00A84BBF"/>
    <w:rsid w:val="00A84BC0"/>
    <w:rsid w:val="00A84BED"/>
    <w:rsid w:val="00A84BF5"/>
    <w:rsid w:val="00A84C33"/>
    <w:rsid w:val="00A84C4F"/>
    <w:rsid w:val="00A84C74"/>
    <w:rsid w:val="00A84C83"/>
    <w:rsid w:val="00A84CC0"/>
    <w:rsid w:val="00A84CC8"/>
    <w:rsid w:val="00A84CE3"/>
    <w:rsid w:val="00A84D19"/>
    <w:rsid w:val="00A84D21"/>
    <w:rsid w:val="00A84D40"/>
    <w:rsid w:val="00A84D73"/>
    <w:rsid w:val="00A84D93"/>
    <w:rsid w:val="00A84DA7"/>
    <w:rsid w:val="00A84DB3"/>
    <w:rsid w:val="00A84EA6"/>
    <w:rsid w:val="00A84F12"/>
    <w:rsid w:val="00A84F5F"/>
    <w:rsid w:val="00A84F6E"/>
    <w:rsid w:val="00A84F97"/>
    <w:rsid w:val="00A84FA7"/>
    <w:rsid w:val="00A84FAC"/>
    <w:rsid w:val="00A84FB6"/>
    <w:rsid w:val="00A8502E"/>
    <w:rsid w:val="00A85064"/>
    <w:rsid w:val="00A85067"/>
    <w:rsid w:val="00A85098"/>
    <w:rsid w:val="00A8509D"/>
    <w:rsid w:val="00A850B6"/>
    <w:rsid w:val="00A850FD"/>
    <w:rsid w:val="00A85105"/>
    <w:rsid w:val="00A85135"/>
    <w:rsid w:val="00A85143"/>
    <w:rsid w:val="00A851D1"/>
    <w:rsid w:val="00A851F3"/>
    <w:rsid w:val="00A85270"/>
    <w:rsid w:val="00A8527A"/>
    <w:rsid w:val="00A852B8"/>
    <w:rsid w:val="00A852BF"/>
    <w:rsid w:val="00A852DF"/>
    <w:rsid w:val="00A852ED"/>
    <w:rsid w:val="00A852FA"/>
    <w:rsid w:val="00A85302"/>
    <w:rsid w:val="00A85343"/>
    <w:rsid w:val="00A85374"/>
    <w:rsid w:val="00A85375"/>
    <w:rsid w:val="00A85394"/>
    <w:rsid w:val="00A853F2"/>
    <w:rsid w:val="00A85414"/>
    <w:rsid w:val="00A85447"/>
    <w:rsid w:val="00A85448"/>
    <w:rsid w:val="00A85457"/>
    <w:rsid w:val="00A8545A"/>
    <w:rsid w:val="00A85460"/>
    <w:rsid w:val="00A85479"/>
    <w:rsid w:val="00A85492"/>
    <w:rsid w:val="00A854A6"/>
    <w:rsid w:val="00A854A8"/>
    <w:rsid w:val="00A854B0"/>
    <w:rsid w:val="00A854F7"/>
    <w:rsid w:val="00A85502"/>
    <w:rsid w:val="00A85536"/>
    <w:rsid w:val="00A855BE"/>
    <w:rsid w:val="00A855F5"/>
    <w:rsid w:val="00A85616"/>
    <w:rsid w:val="00A85627"/>
    <w:rsid w:val="00A8563A"/>
    <w:rsid w:val="00A85645"/>
    <w:rsid w:val="00A85666"/>
    <w:rsid w:val="00A8566E"/>
    <w:rsid w:val="00A8568D"/>
    <w:rsid w:val="00A8569B"/>
    <w:rsid w:val="00A856F1"/>
    <w:rsid w:val="00A8570C"/>
    <w:rsid w:val="00A857A8"/>
    <w:rsid w:val="00A857C9"/>
    <w:rsid w:val="00A857D8"/>
    <w:rsid w:val="00A85877"/>
    <w:rsid w:val="00A858AC"/>
    <w:rsid w:val="00A858B0"/>
    <w:rsid w:val="00A858C3"/>
    <w:rsid w:val="00A858DC"/>
    <w:rsid w:val="00A858E3"/>
    <w:rsid w:val="00A858F6"/>
    <w:rsid w:val="00A85917"/>
    <w:rsid w:val="00A85924"/>
    <w:rsid w:val="00A85944"/>
    <w:rsid w:val="00A85952"/>
    <w:rsid w:val="00A85978"/>
    <w:rsid w:val="00A85984"/>
    <w:rsid w:val="00A859B8"/>
    <w:rsid w:val="00A859B9"/>
    <w:rsid w:val="00A85A76"/>
    <w:rsid w:val="00A85A77"/>
    <w:rsid w:val="00A85AB1"/>
    <w:rsid w:val="00A85AC9"/>
    <w:rsid w:val="00A85AEF"/>
    <w:rsid w:val="00A85B1B"/>
    <w:rsid w:val="00A85B31"/>
    <w:rsid w:val="00A85B36"/>
    <w:rsid w:val="00A85B50"/>
    <w:rsid w:val="00A85B6E"/>
    <w:rsid w:val="00A85B8A"/>
    <w:rsid w:val="00A85BF1"/>
    <w:rsid w:val="00A85BF3"/>
    <w:rsid w:val="00A85BF4"/>
    <w:rsid w:val="00A85C1F"/>
    <w:rsid w:val="00A85C25"/>
    <w:rsid w:val="00A85C37"/>
    <w:rsid w:val="00A85C41"/>
    <w:rsid w:val="00A85CA1"/>
    <w:rsid w:val="00A85CF1"/>
    <w:rsid w:val="00A85CF4"/>
    <w:rsid w:val="00A85D01"/>
    <w:rsid w:val="00A85D1E"/>
    <w:rsid w:val="00A85D6B"/>
    <w:rsid w:val="00A85DA1"/>
    <w:rsid w:val="00A85DA3"/>
    <w:rsid w:val="00A85DA6"/>
    <w:rsid w:val="00A85DB8"/>
    <w:rsid w:val="00A85DC2"/>
    <w:rsid w:val="00A85DF4"/>
    <w:rsid w:val="00A85E51"/>
    <w:rsid w:val="00A85E58"/>
    <w:rsid w:val="00A85E76"/>
    <w:rsid w:val="00A85EBB"/>
    <w:rsid w:val="00A85EDC"/>
    <w:rsid w:val="00A85F73"/>
    <w:rsid w:val="00A85FA2"/>
    <w:rsid w:val="00A85FB0"/>
    <w:rsid w:val="00A85FCC"/>
    <w:rsid w:val="00A85FD4"/>
    <w:rsid w:val="00A85FE9"/>
    <w:rsid w:val="00A85FF9"/>
    <w:rsid w:val="00A86018"/>
    <w:rsid w:val="00A86045"/>
    <w:rsid w:val="00A8606E"/>
    <w:rsid w:val="00A860C8"/>
    <w:rsid w:val="00A860EA"/>
    <w:rsid w:val="00A8614B"/>
    <w:rsid w:val="00A86167"/>
    <w:rsid w:val="00A86189"/>
    <w:rsid w:val="00A86191"/>
    <w:rsid w:val="00A86193"/>
    <w:rsid w:val="00A861FB"/>
    <w:rsid w:val="00A8620E"/>
    <w:rsid w:val="00A86229"/>
    <w:rsid w:val="00A8622F"/>
    <w:rsid w:val="00A8624A"/>
    <w:rsid w:val="00A862A6"/>
    <w:rsid w:val="00A86304"/>
    <w:rsid w:val="00A8633A"/>
    <w:rsid w:val="00A8634A"/>
    <w:rsid w:val="00A8638B"/>
    <w:rsid w:val="00A86399"/>
    <w:rsid w:val="00A863EA"/>
    <w:rsid w:val="00A863F5"/>
    <w:rsid w:val="00A863F9"/>
    <w:rsid w:val="00A86419"/>
    <w:rsid w:val="00A8641E"/>
    <w:rsid w:val="00A86420"/>
    <w:rsid w:val="00A8649E"/>
    <w:rsid w:val="00A864A4"/>
    <w:rsid w:val="00A864B4"/>
    <w:rsid w:val="00A864C5"/>
    <w:rsid w:val="00A86524"/>
    <w:rsid w:val="00A86562"/>
    <w:rsid w:val="00A86594"/>
    <w:rsid w:val="00A865D2"/>
    <w:rsid w:val="00A865E6"/>
    <w:rsid w:val="00A865F8"/>
    <w:rsid w:val="00A86602"/>
    <w:rsid w:val="00A8661E"/>
    <w:rsid w:val="00A8666B"/>
    <w:rsid w:val="00A8667C"/>
    <w:rsid w:val="00A866B4"/>
    <w:rsid w:val="00A8673E"/>
    <w:rsid w:val="00A86740"/>
    <w:rsid w:val="00A86747"/>
    <w:rsid w:val="00A8675C"/>
    <w:rsid w:val="00A86761"/>
    <w:rsid w:val="00A8681C"/>
    <w:rsid w:val="00A8685A"/>
    <w:rsid w:val="00A868AB"/>
    <w:rsid w:val="00A868FF"/>
    <w:rsid w:val="00A86961"/>
    <w:rsid w:val="00A86975"/>
    <w:rsid w:val="00A86987"/>
    <w:rsid w:val="00A869C9"/>
    <w:rsid w:val="00A869D0"/>
    <w:rsid w:val="00A869DC"/>
    <w:rsid w:val="00A869E1"/>
    <w:rsid w:val="00A869EA"/>
    <w:rsid w:val="00A869EF"/>
    <w:rsid w:val="00A86A38"/>
    <w:rsid w:val="00A86A69"/>
    <w:rsid w:val="00A86A80"/>
    <w:rsid w:val="00A86A93"/>
    <w:rsid w:val="00A86AF2"/>
    <w:rsid w:val="00A86AFC"/>
    <w:rsid w:val="00A86B02"/>
    <w:rsid w:val="00A86B21"/>
    <w:rsid w:val="00A86B25"/>
    <w:rsid w:val="00A86B2C"/>
    <w:rsid w:val="00A86B51"/>
    <w:rsid w:val="00A86B97"/>
    <w:rsid w:val="00A86BE4"/>
    <w:rsid w:val="00A86C03"/>
    <w:rsid w:val="00A86C1A"/>
    <w:rsid w:val="00A86C2F"/>
    <w:rsid w:val="00A86C43"/>
    <w:rsid w:val="00A86CBD"/>
    <w:rsid w:val="00A86D3E"/>
    <w:rsid w:val="00A86D52"/>
    <w:rsid w:val="00A86D6A"/>
    <w:rsid w:val="00A86DBD"/>
    <w:rsid w:val="00A86DC0"/>
    <w:rsid w:val="00A86E3A"/>
    <w:rsid w:val="00A86E67"/>
    <w:rsid w:val="00A86EC2"/>
    <w:rsid w:val="00A86F2E"/>
    <w:rsid w:val="00A86F5F"/>
    <w:rsid w:val="00A86F60"/>
    <w:rsid w:val="00A86F88"/>
    <w:rsid w:val="00A86FA0"/>
    <w:rsid w:val="00A86FBC"/>
    <w:rsid w:val="00A86FBD"/>
    <w:rsid w:val="00A86FC5"/>
    <w:rsid w:val="00A86FCF"/>
    <w:rsid w:val="00A86FD5"/>
    <w:rsid w:val="00A86FD6"/>
    <w:rsid w:val="00A87019"/>
    <w:rsid w:val="00A8703B"/>
    <w:rsid w:val="00A87084"/>
    <w:rsid w:val="00A8709F"/>
    <w:rsid w:val="00A870AD"/>
    <w:rsid w:val="00A870BE"/>
    <w:rsid w:val="00A87109"/>
    <w:rsid w:val="00A8710B"/>
    <w:rsid w:val="00A87189"/>
    <w:rsid w:val="00A871AD"/>
    <w:rsid w:val="00A8722F"/>
    <w:rsid w:val="00A87234"/>
    <w:rsid w:val="00A8725D"/>
    <w:rsid w:val="00A87268"/>
    <w:rsid w:val="00A8726F"/>
    <w:rsid w:val="00A87301"/>
    <w:rsid w:val="00A87303"/>
    <w:rsid w:val="00A8735E"/>
    <w:rsid w:val="00A87387"/>
    <w:rsid w:val="00A87392"/>
    <w:rsid w:val="00A8739B"/>
    <w:rsid w:val="00A873C4"/>
    <w:rsid w:val="00A87435"/>
    <w:rsid w:val="00A8747B"/>
    <w:rsid w:val="00A8748E"/>
    <w:rsid w:val="00A874B5"/>
    <w:rsid w:val="00A874DF"/>
    <w:rsid w:val="00A8752B"/>
    <w:rsid w:val="00A8753D"/>
    <w:rsid w:val="00A87599"/>
    <w:rsid w:val="00A875AA"/>
    <w:rsid w:val="00A875BD"/>
    <w:rsid w:val="00A875C3"/>
    <w:rsid w:val="00A875E2"/>
    <w:rsid w:val="00A875E4"/>
    <w:rsid w:val="00A875ED"/>
    <w:rsid w:val="00A87605"/>
    <w:rsid w:val="00A87611"/>
    <w:rsid w:val="00A87613"/>
    <w:rsid w:val="00A87654"/>
    <w:rsid w:val="00A87684"/>
    <w:rsid w:val="00A8769D"/>
    <w:rsid w:val="00A876D5"/>
    <w:rsid w:val="00A8771B"/>
    <w:rsid w:val="00A8771E"/>
    <w:rsid w:val="00A87750"/>
    <w:rsid w:val="00A87791"/>
    <w:rsid w:val="00A87806"/>
    <w:rsid w:val="00A87822"/>
    <w:rsid w:val="00A87859"/>
    <w:rsid w:val="00A8789A"/>
    <w:rsid w:val="00A878BC"/>
    <w:rsid w:val="00A878F2"/>
    <w:rsid w:val="00A8790D"/>
    <w:rsid w:val="00A87918"/>
    <w:rsid w:val="00A87940"/>
    <w:rsid w:val="00A87972"/>
    <w:rsid w:val="00A8797B"/>
    <w:rsid w:val="00A87988"/>
    <w:rsid w:val="00A8799A"/>
    <w:rsid w:val="00A879AD"/>
    <w:rsid w:val="00A879D3"/>
    <w:rsid w:val="00A879D5"/>
    <w:rsid w:val="00A879D8"/>
    <w:rsid w:val="00A87A88"/>
    <w:rsid w:val="00A87A94"/>
    <w:rsid w:val="00A87AA2"/>
    <w:rsid w:val="00A87AD8"/>
    <w:rsid w:val="00A87AE0"/>
    <w:rsid w:val="00A87B11"/>
    <w:rsid w:val="00A87B19"/>
    <w:rsid w:val="00A87B23"/>
    <w:rsid w:val="00A87B43"/>
    <w:rsid w:val="00A87B4E"/>
    <w:rsid w:val="00A87B63"/>
    <w:rsid w:val="00A87B73"/>
    <w:rsid w:val="00A87BA4"/>
    <w:rsid w:val="00A87BAD"/>
    <w:rsid w:val="00A87BCB"/>
    <w:rsid w:val="00A87C0D"/>
    <w:rsid w:val="00A87C48"/>
    <w:rsid w:val="00A87C65"/>
    <w:rsid w:val="00A87CFA"/>
    <w:rsid w:val="00A87D69"/>
    <w:rsid w:val="00A87DA9"/>
    <w:rsid w:val="00A87DAA"/>
    <w:rsid w:val="00A87DAB"/>
    <w:rsid w:val="00A87E84"/>
    <w:rsid w:val="00A87EB9"/>
    <w:rsid w:val="00A87F11"/>
    <w:rsid w:val="00A87F30"/>
    <w:rsid w:val="00A87F35"/>
    <w:rsid w:val="00A87F7E"/>
    <w:rsid w:val="00A87F90"/>
    <w:rsid w:val="00A87FF4"/>
    <w:rsid w:val="00A90001"/>
    <w:rsid w:val="00A90008"/>
    <w:rsid w:val="00A90015"/>
    <w:rsid w:val="00A9005F"/>
    <w:rsid w:val="00A9007A"/>
    <w:rsid w:val="00A900A3"/>
    <w:rsid w:val="00A900B9"/>
    <w:rsid w:val="00A90113"/>
    <w:rsid w:val="00A90127"/>
    <w:rsid w:val="00A90135"/>
    <w:rsid w:val="00A90157"/>
    <w:rsid w:val="00A90169"/>
    <w:rsid w:val="00A90193"/>
    <w:rsid w:val="00A901DE"/>
    <w:rsid w:val="00A901E6"/>
    <w:rsid w:val="00A90256"/>
    <w:rsid w:val="00A90259"/>
    <w:rsid w:val="00A90268"/>
    <w:rsid w:val="00A90295"/>
    <w:rsid w:val="00A902AF"/>
    <w:rsid w:val="00A902B4"/>
    <w:rsid w:val="00A9035F"/>
    <w:rsid w:val="00A9036A"/>
    <w:rsid w:val="00A90397"/>
    <w:rsid w:val="00A903B9"/>
    <w:rsid w:val="00A90436"/>
    <w:rsid w:val="00A9043B"/>
    <w:rsid w:val="00A90532"/>
    <w:rsid w:val="00A9053B"/>
    <w:rsid w:val="00A9057A"/>
    <w:rsid w:val="00A90599"/>
    <w:rsid w:val="00A905C7"/>
    <w:rsid w:val="00A905D3"/>
    <w:rsid w:val="00A9060E"/>
    <w:rsid w:val="00A90679"/>
    <w:rsid w:val="00A906D9"/>
    <w:rsid w:val="00A906F6"/>
    <w:rsid w:val="00A90719"/>
    <w:rsid w:val="00A9072D"/>
    <w:rsid w:val="00A9076D"/>
    <w:rsid w:val="00A90780"/>
    <w:rsid w:val="00A90784"/>
    <w:rsid w:val="00A907C0"/>
    <w:rsid w:val="00A90813"/>
    <w:rsid w:val="00A90840"/>
    <w:rsid w:val="00A90843"/>
    <w:rsid w:val="00A9087D"/>
    <w:rsid w:val="00A90896"/>
    <w:rsid w:val="00A908C3"/>
    <w:rsid w:val="00A908C9"/>
    <w:rsid w:val="00A908D8"/>
    <w:rsid w:val="00A908E7"/>
    <w:rsid w:val="00A9091E"/>
    <w:rsid w:val="00A90925"/>
    <w:rsid w:val="00A90993"/>
    <w:rsid w:val="00A909A7"/>
    <w:rsid w:val="00A90A23"/>
    <w:rsid w:val="00A90A3C"/>
    <w:rsid w:val="00A90A44"/>
    <w:rsid w:val="00A90A51"/>
    <w:rsid w:val="00A90A6E"/>
    <w:rsid w:val="00A90A70"/>
    <w:rsid w:val="00A90AE5"/>
    <w:rsid w:val="00A90B12"/>
    <w:rsid w:val="00A90B2C"/>
    <w:rsid w:val="00A90B6E"/>
    <w:rsid w:val="00A90BA2"/>
    <w:rsid w:val="00A90BD3"/>
    <w:rsid w:val="00A90BDB"/>
    <w:rsid w:val="00A90BFD"/>
    <w:rsid w:val="00A90C18"/>
    <w:rsid w:val="00A90C59"/>
    <w:rsid w:val="00A90C78"/>
    <w:rsid w:val="00A90C94"/>
    <w:rsid w:val="00A90CC0"/>
    <w:rsid w:val="00A90CC9"/>
    <w:rsid w:val="00A90CD8"/>
    <w:rsid w:val="00A90DB8"/>
    <w:rsid w:val="00A90DE2"/>
    <w:rsid w:val="00A90DFB"/>
    <w:rsid w:val="00A90E1A"/>
    <w:rsid w:val="00A90E2B"/>
    <w:rsid w:val="00A90E64"/>
    <w:rsid w:val="00A90E66"/>
    <w:rsid w:val="00A90E86"/>
    <w:rsid w:val="00A90EAA"/>
    <w:rsid w:val="00A90EBC"/>
    <w:rsid w:val="00A90ED2"/>
    <w:rsid w:val="00A90ED7"/>
    <w:rsid w:val="00A90EF1"/>
    <w:rsid w:val="00A90EFD"/>
    <w:rsid w:val="00A90F1E"/>
    <w:rsid w:val="00A90F21"/>
    <w:rsid w:val="00A90F48"/>
    <w:rsid w:val="00A90F89"/>
    <w:rsid w:val="00A90FA8"/>
    <w:rsid w:val="00A90FCF"/>
    <w:rsid w:val="00A90FE3"/>
    <w:rsid w:val="00A9100C"/>
    <w:rsid w:val="00A91011"/>
    <w:rsid w:val="00A91026"/>
    <w:rsid w:val="00A9103D"/>
    <w:rsid w:val="00A91042"/>
    <w:rsid w:val="00A91060"/>
    <w:rsid w:val="00A910B7"/>
    <w:rsid w:val="00A910FC"/>
    <w:rsid w:val="00A9111D"/>
    <w:rsid w:val="00A91128"/>
    <w:rsid w:val="00A91189"/>
    <w:rsid w:val="00A9119C"/>
    <w:rsid w:val="00A911D7"/>
    <w:rsid w:val="00A91261"/>
    <w:rsid w:val="00A9128A"/>
    <w:rsid w:val="00A9128C"/>
    <w:rsid w:val="00A912AF"/>
    <w:rsid w:val="00A912C9"/>
    <w:rsid w:val="00A912D9"/>
    <w:rsid w:val="00A912DB"/>
    <w:rsid w:val="00A91306"/>
    <w:rsid w:val="00A9134A"/>
    <w:rsid w:val="00A91356"/>
    <w:rsid w:val="00A91395"/>
    <w:rsid w:val="00A913B6"/>
    <w:rsid w:val="00A913F1"/>
    <w:rsid w:val="00A913F3"/>
    <w:rsid w:val="00A91408"/>
    <w:rsid w:val="00A91417"/>
    <w:rsid w:val="00A914BB"/>
    <w:rsid w:val="00A914E2"/>
    <w:rsid w:val="00A914EE"/>
    <w:rsid w:val="00A91523"/>
    <w:rsid w:val="00A91542"/>
    <w:rsid w:val="00A9155C"/>
    <w:rsid w:val="00A9156B"/>
    <w:rsid w:val="00A9157B"/>
    <w:rsid w:val="00A915FD"/>
    <w:rsid w:val="00A91614"/>
    <w:rsid w:val="00A91642"/>
    <w:rsid w:val="00A9165E"/>
    <w:rsid w:val="00A916BC"/>
    <w:rsid w:val="00A916D9"/>
    <w:rsid w:val="00A9170A"/>
    <w:rsid w:val="00A9173D"/>
    <w:rsid w:val="00A91784"/>
    <w:rsid w:val="00A917B9"/>
    <w:rsid w:val="00A917CC"/>
    <w:rsid w:val="00A91813"/>
    <w:rsid w:val="00A91836"/>
    <w:rsid w:val="00A9188D"/>
    <w:rsid w:val="00A91894"/>
    <w:rsid w:val="00A918A9"/>
    <w:rsid w:val="00A918CF"/>
    <w:rsid w:val="00A918FB"/>
    <w:rsid w:val="00A9193E"/>
    <w:rsid w:val="00A91947"/>
    <w:rsid w:val="00A919FF"/>
    <w:rsid w:val="00A91A2E"/>
    <w:rsid w:val="00A91A38"/>
    <w:rsid w:val="00A91A39"/>
    <w:rsid w:val="00A91A46"/>
    <w:rsid w:val="00A91A49"/>
    <w:rsid w:val="00A91A53"/>
    <w:rsid w:val="00A91A61"/>
    <w:rsid w:val="00A91A6D"/>
    <w:rsid w:val="00A91A71"/>
    <w:rsid w:val="00A91A93"/>
    <w:rsid w:val="00A91A95"/>
    <w:rsid w:val="00A91B45"/>
    <w:rsid w:val="00A91B50"/>
    <w:rsid w:val="00A91B52"/>
    <w:rsid w:val="00A91B9E"/>
    <w:rsid w:val="00A91BE2"/>
    <w:rsid w:val="00A91C05"/>
    <w:rsid w:val="00A91C09"/>
    <w:rsid w:val="00A91C0D"/>
    <w:rsid w:val="00A91C10"/>
    <w:rsid w:val="00A91C36"/>
    <w:rsid w:val="00A91C53"/>
    <w:rsid w:val="00A91C5D"/>
    <w:rsid w:val="00A91C96"/>
    <w:rsid w:val="00A91CCE"/>
    <w:rsid w:val="00A91D25"/>
    <w:rsid w:val="00A91D7B"/>
    <w:rsid w:val="00A91D8D"/>
    <w:rsid w:val="00A91DA1"/>
    <w:rsid w:val="00A91DBA"/>
    <w:rsid w:val="00A91DD7"/>
    <w:rsid w:val="00A91DF4"/>
    <w:rsid w:val="00A91E0E"/>
    <w:rsid w:val="00A91E39"/>
    <w:rsid w:val="00A91E45"/>
    <w:rsid w:val="00A91E58"/>
    <w:rsid w:val="00A91E81"/>
    <w:rsid w:val="00A91F1D"/>
    <w:rsid w:val="00A91F46"/>
    <w:rsid w:val="00A91F54"/>
    <w:rsid w:val="00A91F57"/>
    <w:rsid w:val="00A9200E"/>
    <w:rsid w:val="00A92037"/>
    <w:rsid w:val="00A920B0"/>
    <w:rsid w:val="00A920BD"/>
    <w:rsid w:val="00A920BE"/>
    <w:rsid w:val="00A920D8"/>
    <w:rsid w:val="00A9210E"/>
    <w:rsid w:val="00A92156"/>
    <w:rsid w:val="00A92169"/>
    <w:rsid w:val="00A921DA"/>
    <w:rsid w:val="00A921FD"/>
    <w:rsid w:val="00A9224F"/>
    <w:rsid w:val="00A922AA"/>
    <w:rsid w:val="00A922B6"/>
    <w:rsid w:val="00A922F0"/>
    <w:rsid w:val="00A922FF"/>
    <w:rsid w:val="00A9231E"/>
    <w:rsid w:val="00A92328"/>
    <w:rsid w:val="00A92336"/>
    <w:rsid w:val="00A92342"/>
    <w:rsid w:val="00A9235C"/>
    <w:rsid w:val="00A9237B"/>
    <w:rsid w:val="00A923F3"/>
    <w:rsid w:val="00A9244F"/>
    <w:rsid w:val="00A9245D"/>
    <w:rsid w:val="00A924A3"/>
    <w:rsid w:val="00A924F6"/>
    <w:rsid w:val="00A92574"/>
    <w:rsid w:val="00A925B9"/>
    <w:rsid w:val="00A925D0"/>
    <w:rsid w:val="00A925D2"/>
    <w:rsid w:val="00A925D4"/>
    <w:rsid w:val="00A9262E"/>
    <w:rsid w:val="00A9266B"/>
    <w:rsid w:val="00A92682"/>
    <w:rsid w:val="00A9268B"/>
    <w:rsid w:val="00A92690"/>
    <w:rsid w:val="00A926AA"/>
    <w:rsid w:val="00A926B1"/>
    <w:rsid w:val="00A926D1"/>
    <w:rsid w:val="00A926E9"/>
    <w:rsid w:val="00A92733"/>
    <w:rsid w:val="00A927F5"/>
    <w:rsid w:val="00A92881"/>
    <w:rsid w:val="00A928D0"/>
    <w:rsid w:val="00A928E6"/>
    <w:rsid w:val="00A928F7"/>
    <w:rsid w:val="00A9292B"/>
    <w:rsid w:val="00A92996"/>
    <w:rsid w:val="00A929DC"/>
    <w:rsid w:val="00A929F2"/>
    <w:rsid w:val="00A92A04"/>
    <w:rsid w:val="00A92A33"/>
    <w:rsid w:val="00A92A45"/>
    <w:rsid w:val="00A92AC5"/>
    <w:rsid w:val="00A92B1D"/>
    <w:rsid w:val="00A92B26"/>
    <w:rsid w:val="00A92B62"/>
    <w:rsid w:val="00A92BB8"/>
    <w:rsid w:val="00A92BCD"/>
    <w:rsid w:val="00A92BDC"/>
    <w:rsid w:val="00A92BDF"/>
    <w:rsid w:val="00A92C6A"/>
    <w:rsid w:val="00A92CD8"/>
    <w:rsid w:val="00A92D13"/>
    <w:rsid w:val="00A92D2F"/>
    <w:rsid w:val="00A92D54"/>
    <w:rsid w:val="00A92D8B"/>
    <w:rsid w:val="00A92DA5"/>
    <w:rsid w:val="00A92DF5"/>
    <w:rsid w:val="00A92E9E"/>
    <w:rsid w:val="00A92EB9"/>
    <w:rsid w:val="00A92EBE"/>
    <w:rsid w:val="00A92F00"/>
    <w:rsid w:val="00A92F0C"/>
    <w:rsid w:val="00A92F0E"/>
    <w:rsid w:val="00A92F2D"/>
    <w:rsid w:val="00A92F43"/>
    <w:rsid w:val="00A92F54"/>
    <w:rsid w:val="00A92F91"/>
    <w:rsid w:val="00A92FCD"/>
    <w:rsid w:val="00A92FEC"/>
    <w:rsid w:val="00A9301B"/>
    <w:rsid w:val="00A9304C"/>
    <w:rsid w:val="00A9307D"/>
    <w:rsid w:val="00A9308D"/>
    <w:rsid w:val="00A930CB"/>
    <w:rsid w:val="00A930CF"/>
    <w:rsid w:val="00A93102"/>
    <w:rsid w:val="00A9310D"/>
    <w:rsid w:val="00A93119"/>
    <w:rsid w:val="00A931A2"/>
    <w:rsid w:val="00A931DE"/>
    <w:rsid w:val="00A931F3"/>
    <w:rsid w:val="00A9329E"/>
    <w:rsid w:val="00A93302"/>
    <w:rsid w:val="00A93319"/>
    <w:rsid w:val="00A93335"/>
    <w:rsid w:val="00A93344"/>
    <w:rsid w:val="00A933A3"/>
    <w:rsid w:val="00A933EF"/>
    <w:rsid w:val="00A93404"/>
    <w:rsid w:val="00A93433"/>
    <w:rsid w:val="00A93442"/>
    <w:rsid w:val="00A9344A"/>
    <w:rsid w:val="00A93493"/>
    <w:rsid w:val="00A93559"/>
    <w:rsid w:val="00A9356C"/>
    <w:rsid w:val="00A935C6"/>
    <w:rsid w:val="00A935E5"/>
    <w:rsid w:val="00A935F8"/>
    <w:rsid w:val="00A9360C"/>
    <w:rsid w:val="00A93626"/>
    <w:rsid w:val="00A93629"/>
    <w:rsid w:val="00A9364F"/>
    <w:rsid w:val="00A93662"/>
    <w:rsid w:val="00A93694"/>
    <w:rsid w:val="00A936A3"/>
    <w:rsid w:val="00A936AB"/>
    <w:rsid w:val="00A936B5"/>
    <w:rsid w:val="00A936D1"/>
    <w:rsid w:val="00A936DD"/>
    <w:rsid w:val="00A936F4"/>
    <w:rsid w:val="00A9372C"/>
    <w:rsid w:val="00A93746"/>
    <w:rsid w:val="00A93747"/>
    <w:rsid w:val="00A9374D"/>
    <w:rsid w:val="00A937E2"/>
    <w:rsid w:val="00A93804"/>
    <w:rsid w:val="00A9386D"/>
    <w:rsid w:val="00A9387F"/>
    <w:rsid w:val="00A93888"/>
    <w:rsid w:val="00A938E3"/>
    <w:rsid w:val="00A938EB"/>
    <w:rsid w:val="00A93914"/>
    <w:rsid w:val="00A93919"/>
    <w:rsid w:val="00A93940"/>
    <w:rsid w:val="00A9397A"/>
    <w:rsid w:val="00A9397D"/>
    <w:rsid w:val="00A93988"/>
    <w:rsid w:val="00A939DB"/>
    <w:rsid w:val="00A93A32"/>
    <w:rsid w:val="00A93A35"/>
    <w:rsid w:val="00A93A64"/>
    <w:rsid w:val="00A93A70"/>
    <w:rsid w:val="00A93A90"/>
    <w:rsid w:val="00A93ACF"/>
    <w:rsid w:val="00A93AD4"/>
    <w:rsid w:val="00A93B00"/>
    <w:rsid w:val="00A93B3B"/>
    <w:rsid w:val="00A93B70"/>
    <w:rsid w:val="00A93BA8"/>
    <w:rsid w:val="00A93BC3"/>
    <w:rsid w:val="00A93BD3"/>
    <w:rsid w:val="00A93BD7"/>
    <w:rsid w:val="00A93BF3"/>
    <w:rsid w:val="00A93C37"/>
    <w:rsid w:val="00A93C5F"/>
    <w:rsid w:val="00A93C87"/>
    <w:rsid w:val="00A93CA0"/>
    <w:rsid w:val="00A93CE4"/>
    <w:rsid w:val="00A93D01"/>
    <w:rsid w:val="00A93D13"/>
    <w:rsid w:val="00A93D28"/>
    <w:rsid w:val="00A93D6A"/>
    <w:rsid w:val="00A93D76"/>
    <w:rsid w:val="00A93D87"/>
    <w:rsid w:val="00A93DDA"/>
    <w:rsid w:val="00A93DE5"/>
    <w:rsid w:val="00A93E02"/>
    <w:rsid w:val="00A93E0D"/>
    <w:rsid w:val="00A93E3B"/>
    <w:rsid w:val="00A93E3C"/>
    <w:rsid w:val="00A93E42"/>
    <w:rsid w:val="00A93E63"/>
    <w:rsid w:val="00A93E79"/>
    <w:rsid w:val="00A93E7D"/>
    <w:rsid w:val="00A93E9D"/>
    <w:rsid w:val="00A93ED2"/>
    <w:rsid w:val="00A93F06"/>
    <w:rsid w:val="00A93F1C"/>
    <w:rsid w:val="00A93F5D"/>
    <w:rsid w:val="00A93F7C"/>
    <w:rsid w:val="00A93FD4"/>
    <w:rsid w:val="00A93FDD"/>
    <w:rsid w:val="00A93FFF"/>
    <w:rsid w:val="00A94004"/>
    <w:rsid w:val="00A94031"/>
    <w:rsid w:val="00A94042"/>
    <w:rsid w:val="00A94046"/>
    <w:rsid w:val="00A9404B"/>
    <w:rsid w:val="00A94055"/>
    <w:rsid w:val="00A9405F"/>
    <w:rsid w:val="00A9406C"/>
    <w:rsid w:val="00A94072"/>
    <w:rsid w:val="00A94089"/>
    <w:rsid w:val="00A9408A"/>
    <w:rsid w:val="00A940BC"/>
    <w:rsid w:val="00A940DB"/>
    <w:rsid w:val="00A940F9"/>
    <w:rsid w:val="00A94112"/>
    <w:rsid w:val="00A94116"/>
    <w:rsid w:val="00A94128"/>
    <w:rsid w:val="00A94151"/>
    <w:rsid w:val="00A94169"/>
    <w:rsid w:val="00A9417D"/>
    <w:rsid w:val="00A941C8"/>
    <w:rsid w:val="00A941CF"/>
    <w:rsid w:val="00A941E0"/>
    <w:rsid w:val="00A941FB"/>
    <w:rsid w:val="00A94205"/>
    <w:rsid w:val="00A94223"/>
    <w:rsid w:val="00A94227"/>
    <w:rsid w:val="00A94259"/>
    <w:rsid w:val="00A942C7"/>
    <w:rsid w:val="00A942E5"/>
    <w:rsid w:val="00A9430B"/>
    <w:rsid w:val="00A94325"/>
    <w:rsid w:val="00A94358"/>
    <w:rsid w:val="00A943C3"/>
    <w:rsid w:val="00A943CD"/>
    <w:rsid w:val="00A94418"/>
    <w:rsid w:val="00A94458"/>
    <w:rsid w:val="00A94495"/>
    <w:rsid w:val="00A944B2"/>
    <w:rsid w:val="00A94500"/>
    <w:rsid w:val="00A94509"/>
    <w:rsid w:val="00A94529"/>
    <w:rsid w:val="00A9454A"/>
    <w:rsid w:val="00A9455A"/>
    <w:rsid w:val="00A94598"/>
    <w:rsid w:val="00A945F4"/>
    <w:rsid w:val="00A94610"/>
    <w:rsid w:val="00A94625"/>
    <w:rsid w:val="00A9462A"/>
    <w:rsid w:val="00A94687"/>
    <w:rsid w:val="00A946AB"/>
    <w:rsid w:val="00A946B0"/>
    <w:rsid w:val="00A946D6"/>
    <w:rsid w:val="00A946FB"/>
    <w:rsid w:val="00A94701"/>
    <w:rsid w:val="00A94728"/>
    <w:rsid w:val="00A94755"/>
    <w:rsid w:val="00A947EF"/>
    <w:rsid w:val="00A9480C"/>
    <w:rsid w:val="00A9480F"/>
    <w:rsid w:val="00A94822"/>
    <w:rsid w:val="00A94831"/>
    <w:rsid w:val="00A94854"/>
    <w:rsid w:val="00A94863"/>
    <w:rsid w:val="00A94896"/>
    <w:rsid w:val="00A948BF"/>
    <w:rsid w:val="00A94914"/>
    <w:rsid w:val="00A9495A"/>
    <w:rsid w:val="00A949C4"/>
    <w:rsid w:val="00A949EA"/>
    <w:rsid w:val="00A94A30"/>
    <w:rsid w:val="00A94A57"/>
    <w:rsid w:val="00A94A5F"/>
    <w:rsid w:val="00A94A81"/>
    <w:rsid w:val="00A94AD5"/>
    <w:rsid w:val="00A94AFE"/>
    <w:rsid w:val="00A94AFF"/>
    <w:rsid w:val="00A94B53"/>
    <w:rsid w:val="00A94B8D"/>
    <w:rsid w:val="00A94BB6"/>
    <w:rsid w:val="00A94BDE"/>
    <w:rsid w:val="00A94BE6"/>
    <w:rsid w:val="00A94BEF"/>
    <w:rsid w:val="00A94BF8"/>
    <w:rsid w:val="00A94C24"/>
    <w:rsid w:val="00A94C28"/>
    <w:rsid w:val="00A94C36"/>
    <w:rsid w:val="00A94C4B"/>
    <w:rsid w:val="00A94C65"/>
    <w:rsid w:val="00A94C8A"/>
    <w:rsid w:val="00A94CEC"/>
    <w:rsid w:val="00A94D3D"/>
    <w:rsid w:val="00A94D6D"/>
    <w:rsid w:val="00A94D94"/>
    <w:rsid w:val="00A94D9D"/>
    <w:rsid w:val="00A94DBD"/>
    <w:rsid w:val="00A94DC4"/>
    <w:rsid w:val="00A94E0C"/>
    <w:rsid w:val="00A94E7E"/>
    <w:rsid w:val="00A94ED8"/>
    <w:rsid w:val="00A94F0B"/>
    <w:rsid w:val="00A94F0F"/>
    <w:rsid w:val="00A94F2D"/>
    <w:rsid w:val="00A94F7F"/>
    <w:rsid w:val="00A94F87"/>
    <w:rsid w:val="00A94FB8"/>
    <w:rsid w:val="00A94FD5"/>
    <w:rsid w:val="00A94FE4"/>
    <w:rsid w:val="00A95014"/>
    <w:rsid w:val="00A9501E"/>
    <w:rsid w:val="00A95027"/>
    <w:rsid w:val="00A95047"/>
    <w:rsid w:val="00A95052"/>
    <w:rsid w:val="00A95060"/>
    <w:rsid w:val="00A95084"/>
    <w:rsid w:val="00A9508C"/>
    <w:rsid w:val="00A950EE"/>
    <w:rsid w:val="00A95106"/>
    <w:rsid w:val="00A95118"/>
    <w:rsid w:val="00A95162"/>
    <w:rsid w:val="00A951D7"/>
    <w:rsid w:val="00A951DF"/>
    <w:rsid w:val="00A95210"/>
    <w:rsid w:val="00A95219"/>
    <w:rsid w:val="00A9521B"/>
    <w:rsid w:val="00A9526F"/>
    <w:rsid w:val="00A952A2"/>
    <w:rsid w:val="00A952A9"/>
    <w:rsid w:val="00A952CD"/>
    <w:rsid w:val="00A95308"/>
    <w:rsid w:val="00A9530E"/>
    <w:rsid w:val="00A95330"/>
    <w:rsid w:val="00A9535E"/>
    <w:rsid w:val="00A95374"/>
    <w:rsid w:val="00A95381"/>
    <w:rsid w:val="00A95409"/>
    <w:rsid w:val="00A9540D"/>
    <w:rsid w:val="00A9541B"/>
    <w:rsid w:val="00A95421"/>
    <w:rsid w:val="00A95431"/>
    <w:rsid w:val="00A95435"/>
    <w:rsid w:val="00A95436"/>
    <w:rsid w:val="00A954B5"/>
    <w:rsid w:val="00A954B6"/>
    <w:rsid w:val="00A954E2"/>
    <w:rsid w:val="00A954E9"/>
    <w:rsid w:val="00A9550E"/>
    <w:rsid w:val="00A9551B"/>
    <w:rsid w:val="00A95534"/>
    <w:rsid w:val="00A95536"/>
    <w:rsid w:val="00A9555B"/>
    <w:rsid w:val="00A955B4"/>
    <w:rsid w:val="00A955CC"/>
    <w:rsid w:val="00A955F5"/>
    <w:rsid w:val="00A955FE"/>
    <w:rsid w:val="00A95621"/>
    <w:rsid w:val="00A95672"/>
    <w:rsid w:val="00A956A4"/>
    <w:rsid w:val="00A956C2"/>
    <w:rsid w:val="00A956FF"/>
    <w:rsid w:val="00A9570B"/>
    <w:rsid w:val="00A9573C"/>
    <w:rsid w:val="00A95777"/>
    <w:rsid w:val="00A9578A"/>
    <w:rsid w:val="00A957B0"/>
    <w:rsid w:val="00A957FB"/>
    <w:rsid w:val="00A95841"/>
    <w:rsid w:val="00A95868"/>
    <w:rsid w:val="00A95873"/>
    <w:rsid w:val="00A9588E"/>
    <w:rsid w:val="00A958EC"/>
    <w:rsid w:val="00A958F2"/>
    <w:rsid w:val="00A95995"/>
    <w:rsid w:val="00A959D8"/>
    <w:rsid w:val="00A95A2D"/>
    <w:rsid w:val="00A95A5B"/>
    <w:rsid w:val="00A95A6D"/>
    <w:rsid w:val="00A95A71"/>
    <w:rsid w:val="00A95A7D"/>
    <w:rsid w:val="00A95A89"/>
    <w:rsid w:val="00A95A90"/>
    <w:rsid w:val="00A95A9A"/>
    <w:rsid w:val="00A95AA6"/>
    <w:rsid w:val="00A95ABC"/>
    <w:rsid w:val="00A95AC5"/>
    <w:rsid w:val="00A95ACD"/>
    <w:rsid w:val="00A95B30"/>
    <w:rsid w:val="00A95B49"/>
    <w:rsid w:val="00A95BA5"/>
    <w:rsid w:val="00A95BCA"/>
    <w:rsid w:val="00A95BF5"/>
    <w:rsid w:val="00A95C51"/>
    <w:rsid w:val="00A95C6E"/>
    <w:rsid w:val="00A95CBE"/>
    <w:rsid w:val="00A95D37"/>
    <w:rsid w:val="00A95D3D"/>
    <w:rsid w:val="00A95D63"/>
    <w:rsid w:val="00A95D90"/>
    <w:rsid w:val="00A95E15"/>
    <w:rsid w:val="00A95E32"/>
    <w:rsid w:val="00A95E5E"/>
    <w:rsid w:val="00A95EC7"/>
    <w:rsid w:val="00A95F3F"/>
    <w:rsid w:val="00A95F41"/>
    <w:rsid w:val="00A95F42"/>
    <w:rsid w:val="00A95F5E"/>
    <w:rsid w:val="00A95F6E"/>
    <w:rsid w:val="00A95FD5"/>
    <w:rsid w:val="00A95FD7"/>
    <w:rsid w:val="00A96014"/>
    <w:rsid w:val="00A96037"/>
    <w:rsid w:val="00A9606E"/>
    <w:rsid w:val="00A96074"/>
    <w:rsid w:val="00A960A8"/>
    <w:rsid w:val="00A960D3"/>
    <w:rsid w:val="00A960D7"/>
    <w:rsid w:val="00A960FE"/>
    <w:rsid w:val="00A961A3"/>
    <w:rsid w:val="00A961C1"/>
    <w:rsid w:val="00A961D9"/>
    <w:rsid w:val="00A961E6"/>
    <w:rsid w:val="00A96250"/>
    <w:rsid w:val="00A96257"/>
    <w:rsid w:val="00A96289"/>
    <w:rsid w:val="00A96292"/>
    <w:rsid w:val="00A962BF"/>
    <w:rsid w:val="00A962C7"/>
    <w:rsid w:val="00A962D0"/>
    <w:rsid w:val="00A962F2"/>
    <w:rsid w:val="00A96303"/>
    <w:rsid w:val="00A96332"/>
    <w:rsid w:val="00A96339"/>
    <w:rsid w:val="00A96354"/>
    <w:rsid w:val="00A96391"/>
    <w:rsid w:val="00A963B7"/>
    <w:rsid w:val="00A963BE"/>
    <w:rsid w:val="00A963E5"/>
    <w:rsid w:val="00A963F3"/>
    <w:rsid w:val="00A96431"/>
    <w:rsid w:val="00A96444"/>
    <w:rsid w:val="00A96465"/>
    <w:rsid w:val="00A9647A"/>
    <w:rsid w:val="00A96481"/>
    <w:rsid w:val="00A9648C"/>
    <w:rsid w:val="00A964D1"/>
    <w:rsid w:val="00A964FA"/>
    <w:rsid w:val="00A9653C"/>
    <w:rsid w:val="00A96542"/>
    <w:rsid w:val="00A96557"/>
    <w:rsid w:val="00A96560"/>
    <w:rsid w:val="00A96565"/>
    <w:rsid w:val="00A9657A"/>
    <w:rsid w:val="00A96589"/>
    <w:rsid w:val="00A965A4"/>
    <w:rsid w:val="00A965AF"/>
    <w:rsid w:val="00A965C4"/>
    <w:rsid w:val="00A96619"/>
    <w:rsid w:val="00A96670"/>
    <w:rsid w:val="00A966DA"/>
    <w:rsid w:val="00A966EE"/>
    <w:rsid w:val="00A9672D"/>
    <w:rsid w:val="00A96730"/>
    <w:rsid w:val="00A96746"/>
    <w:rsid w:val="00A96753"/>
    <w:rsid w:val="00A9676C"/>
    <w:rsid w:val="00A96772"/>
    <w:rsid w:val="00A96798"/>
    <w:rsid w:val="00A9679D"/>
    <w:rsid w:val="00A967B5"/>
    <w:rsid w:val="00A967CA"/>
    <w:rsid w:val="00A967F9"/>
    <w:rsid w:val="00A9687E"/>
    <w:rsid w:val="00A96891"/>
    <w:rsid w:val="00A968A7"/>
    <w:rsid w:val="00A968B0"/>
    <w:rsid w:val="00A96917"/>
    <w:rsid w:val="00A96920"/>
    <w:rsid w:val="00A9694F"/>
    <w:rsid w:val="00A96966"/>
    <w:rsid w:val="00A9696B"/>
    <w:rsid w:val="00A96972"/>
    <w:rsid w:val="00A96980"/>
    <w:rsid w:val="00A96987"/>
    <w:rsid w:val="00A969A1"/>
    <w:rsid w:val="00A969A5"/>
    <w:rsid w:val="00A969D7"/>
    <w:rsid w:val="00A969E0"/>
    <w:rsid w:val="00A96A37"/>
    <w:rsid w:val="00A96A4F"/>
    <w:rsid w:val="00A96A52"/>
    <w:rsid w:val="00A96A94"/>
    <w:rsid w:val="00A96AF9"/>
    <w:rsid w:val="00A96B17"/>
    <w:rsid w:val="00A96B40"/>
    <w:rsid w:val="00A96B82"/>
    <w:rsid w:val="00A96B96"/>
    <w:rsid w:val="00A96B98"/>
    <w:rsid w:val="00A96B9D"/>
    <w:rsid w:val="00A96BA6"/>
    <w:rsid w:val="00A96BBD"/>
    <w:rsid w:val="00A96BCE"/>
    <w:rsid w:val="00A96BE1"/>
    <w:rsid w:val="00A96BFB"/>
    <w:rsid w:val="00A96C57"/>
    <w:rsid w:val="00A96C59"/>
    <w:rsid w:val="00A96C8D"/>
    <w:rsid w:val="00A96CFD"/>
    <w:rsid w:val="00A96D01"/>
    <w:rsid w:val="00A96D40"/>
    <w:rsid w:val="00A96D8C"/>
    <w:rsid w:val="00A96DBB"/>
    <w:rsid w:val="00A96DDA"/>
    <w:rsid w:val="00A96DE6"/>
    <w:rsid w:val="00A96DEE"/>
    <w:rsid w:val="00A96E08"/>
    <w:rsid w:val="00A96E14"/>
    <w:rsid w:val="00A96E2D"/>
    <w:rsid w:val="00A96E77"/>
    <w:rsid w:val="00A96EB3"/>
    <w:rsid w:val="00A96EC0"/>
    <w:rsid w:val="00A96EC7"/>
    <w:rsid w:val="00A96F0B"/>
    <w:rsid w:val="00A96F35"/>
    <w:rsid w:val="00A96FA0"/>
    <w:rsid w:val="00A96FAD"/>
    <w:rsid w:val="00A96FB5"/>
    <w:rsid w:val="00A96FB8"/>
    <w:rsid w:val="00A970CE"/>
    <w:rsid w:val="00A970D1"/>
    <w:rsid w:val="00A9712A"/>
    <w:rsid w:val="00A97134"/>
    <w:rsid w:val="00A971C2"/>
    <w:rsid w:val="00A971F2"/>
    <w:rsid w:val="00A9724E"/>
    <w:rsid w:val="00A972A2"/>
    <w:rsid w:val="00A972D6"/>
    <w:rsid w:val="00A9731C"/>
    <w:rsid w:val="00A9733A"/>
    <w:rsid w:val="00A97347"/>
    <w:rsid w:val="00A97356"/>
    <w:rsid w:val="00A9735E"/>
    <w:rsid w:val="00A973A7"/>
    <w:rsid w:val="00A973AF"/>
    <w:rsid w:val="00A973B1"/>
    <w:rsid w:val="00A973D4"/>
    <w:rsid w:val="00A973E3"/>
    <w:rsid w:val="00A97412"/>
    <w:rsid w:val="00A97413"/>
    <w:rsid w:val="00A9742C"/>
    <w:rsid w:val="00A9742F"/>
    <w:rsid w:val="00A97452"/>
    <w:rsid w:val="00A97455"/>
    <w:rsid w:val="00A9749F"/>
    <w:rsid w:val="00A974B6"/>
    <w:rsid w:val="00A974F8"/>
    <w:rsid w:val="00A97505"/>
    <w:rsid w:val="00A9753F"/>
    <w:rsid w:val="00A97548"/>
    <w:rsid w:val="00A97565"/>
    <w:rsid w:val="00A975A4"/>
    <w:rsid w:val="00A975AF"/>
    <w:rsid w:val="00A975B8"/>
    <w:rsid w:val="00A975C0"/>
    <w:rsid w:val="00A975D8"/>
    <w:rsid w:val="00A975EC"/>
    <w:rsid w:val="00A97627"/>
    <w:rsid w:val="00A97629"/>
    <w:rsid w:val="00A976A3"/>
    <w:rsid w:val="00A976B5"/>
    <w:rsid w:val="00A976C5"/>
    <w:rsid w:val="00A976D5"/>
    <w:rsid w:val="00A976D7"/>
    <w:rsid w:val="00A97701"/>
    <w:rsid w:val="00A97748"/>
    <w:rsid w:val="00A97768"/>
    <w:rsid w:val="00A9776A"/>
    <w:rsid w:val="00A97774"/>
    <w:rsid w:val="00A9777C"/>
    <w:rsid w:val="00A977E0"/>
    <w:rsid w:val="00A977EF"/>
    <w:rsid w:val="00A977F7"/>
    <w:rsid w:val="00A978A7"/>
    <w:rsid w:val="00A978AD"/>
    <w:rsid w:val="00A978BE"/>
    <w:rsid w:val="00A978EB"/>
    <w:rsid w:val="00A9790E"/>
    <w:rsid w:val="00A9791D"/>
    <w:rsid w:val="00A9793C"/>
    <w:rsid w:val="00A97980"/>
    <w:rsid w:val="00A9799C"/>
    <w:rsid w:val="00A979BE"/>
    <w:rsid w:val="00A97A0D"/>
    <w:rsid w:val="00A97A71"/>
    <w:rsid w:val="00A97AB0"/>
    <w:rsid w:val="00A97ABA"/>
    <w:rsid w:val="00A97B39"/>
    <w:rsid w:val="00A97B6A"/>
    <w:rsid w:val="00A97B87"/>
    <w:rsid w:val="00A97BBF"/>
    <w:rsid w:val="00A97C5C"/>
    <w:rsid w:val="00A97C72"/>
    <w:rsid w:val="00A97CC6"/>
    <w:rsid w:val="00A97D33"/>
    <w:rsid w:val="00A97D5A"/>
    <w:rsid w:val="00A97DA9"/>
    <w:rsid w:val="00A97DD5"/>
    <w:rsid w:val="00A97DF5"/>
    <w:rsid w:val="00A97E1F"/>
    <w:rsid w:val="00A97E5E"/>
    <w:rsid w:val="00A97ECF"/>
    <w:rsid w:val="00A97EE9"/>
    <w:rsid w:val="00A97F09"/>
    <w:rsid w:val="00A97F12"/>
    <w:rsid w:val="00A97F18"/>
    <w:rsid w:val="00A97F1E"/>
    <w:rsid w:val="00A97F22"/>
    <w:rsid w:val="00A97F28"/>
    <w:rsid w:val="00A97F5C"/>
    <w:rsid w:val="00A97F87"/>
    <w:rsid w:val="00A97FBB"/>
    <w:rsid w:val="00A97FE4"/>
    <w:rsid w:val="00A97FF8"/>
    <w:rsid w:val="00AA004B"/>
    <w:rsid w:val="00AA006D"/>
    <w:rsid w:val="00AA00E5"/>
    <w:rsid w:val="00AA0134"/>
    <w:rsid w:val="00AA016A"/>
    <w:rsid w:val="00AA016F"/>
    <w:rsid w:val="00AA018F"/>
    <w:rsid w:val="00AA019C"/>
    <w:rsid w:val="00AA01D7"/>
    <w:rsid w:val="00AA023A"/>
    <w:rsid w:val="00AA0267"/>
    <w:rsid w:val="00AA02CC"/>
    <w:rsid w:val="00AA02DC"/>
    <w:rsid w:val="00AA02E2"/>
    <w:rsid w:val="00AA02F9"/>
    <w:rsid w:val="00AA033A"/>
    <w:rsid w:val="00AA0349"/>
    <w:rsid w:val="00AA0360"/>
    <w:rsid w:val="00AA036C"/>
    <w:rsid w:val="00AA03E1"/>
    <w:rsid w:val="00AA03EE"/>
    <w:rsid w:val="00AA0422"/>
    <w:rsid w:val="00AA0469"/>
    <w:rsid w:val="00AA0482"/>
    <w:rsid w:val="00AA0496"/>
    <w:rsid w:val="00AA04C6"/>
    <w:rsid w:val="00AA04E3"/>
    <w:rsid w:val="00AA052C"/>
    <w:rsid w:val="00AA053B"/>
    <w:rsid w:val="00AA056C"/>
    <w:rsid w:val="00AA0643"/>
    <w:rsid w:val="00AA0686"/>
    <w:rsid w:val="00AA06BA"/>
    <w:rsid w:val="00AA06EA"/>
    <w:rsid w:val="00AA0738"/>
    <w:rsid w:val="00AA0762"/>
    <w:rsid w:val="00AA079E"/>
    <w:rsid w:val="00AA07A4"/>
    <w:rsid w:val="00AA082C"/>
    <w:rsid w:val="00AA087D"/>
    <w:rsid w:val="00AA0915"/>
    <w:rsid w:val="00AA0943"/>
    <w:rsid w:val="00AA095D"/>
    <w:rsid w:val="00AA0988"/>
    <w:rsid w:val="00AA0990"/>
    <w:rsid w:val="00AA09C0"/>
    <w:rsid w:val="00AA09CD"/>
    <w:rsid w:val="00AA09F9"/>
    <w:rsid w:val="00AA0A1E"/>
    <w:rsid w:val="00AA0A30"/>
    <w:rsid w:val="00AA0A35"/>
    <w:rsid w:val="00AA0A85"/>
    <w:rsid w:val="00AA0A9F"/>
    <w:rsid w:val="00AA0AA9"/>
    <w:rsid w:val="00AA0AE5"/>
    <w:rsid w:val="00AA0B06"/>
    <w:rsid w:val="00AA0B14"/>
    <w:rsid w:val="00AA0B1E"/>
    <w:rsid w:val="00AA0BF1"/>
    <w:rsid w:val="00AA0C2F"/>
    <w:rsid w:val="00AA0D0E"/>
    <w:rsid w:val="00AA0D25"/>
    <w:rsid w:val="00AA0D41"/>
    <w:rsid w:val="00AA0D4A"/>
    <w:rsid w:val="00AA0D55"/>
    <w:rsid w:val="00AA0D8C"/>
    <w:rsid w:val="00AA0D96"/>
    <w:rsid w:val="00AA0DA1"/>
    <w:rsid w:val="00AA0DB6"/>
    <w:rsid w:val="00AA0DB7"/>
    <w:rsid w:val="00AA0DBD"/>
    <w:rsid w:val="00AA0DC7"/>
    <w:rsid w:val="00AA0DF4"/>
    <w:rsid w:val="00AA0E10"/>
    <w:rsid w:val="00AA0E1F"/>
    <w:rsid w:val="00AA0E4D"/>
    <w:rsid w:val="00AA0EB1"/>
    <w:rsid w:val="00AA0EFB"/>
    <w:rsid w:val="00AA0FD1"/>
    <w:rsid w:val="00AA1037"/>
    <w:rsid w:val="00AA1077"/>
    <w:rsid w:val="00AA1087"/>
    <w:rsid w:val="00AA10AA"/>
    <w:rsid w:val="00AA10B8"/>
    <w:rsid w:val="00AA10C5"/>
    <w:rsid w:val="00AA10DF"/>
    <w:rsid w:val="00AA10E9"/>
    <w:rsid w:val="00AA1157"/>
    <w:rsid w:val="00AA11AD"/>
    <w:rsid w:val="00AA11BB"/>
    <w:rsid w:val="00AA11D1"/>
    <w:rsid w:val="00AA11DE"/>
    <w:rsid w:val="00AA1212"/>
    <w:rsid w:val="00AA123D"/>
    <w:rsid w:val="00AA1257"/>
    <w:rsid w:val="00AA1286"/>
    <w:rsid w:val="00AA12A9"/>
    <w:rsid w:val="00AA12BD"/>
    <w:rsid w:val="00AA1344"/>
    <w:rsid w:val="00AA1364"/>
    <w:rsid w:val="00AA136A"/>
    <w:rsid w:val="00AA1370"/>
    <w:rsid w:val="00AA1371"/>
    <w:rsid w:val="00AA13C8"/>
    <w:rsid w:val="00AA13F9"/>
    <w:rsid w:val="00AA13FC"/>
    <w:rsid w:val="00AA148E"/>
    <w:rsid w:val="00AA14A7"/>
    <w:rsid w:val="00AA14B9"/>
    <w:rsid w:val="00AA14C8"/>
    <w:rsid w:val="00AA1507"/>
    <w:rsid w:val="00AA152F"/>
    <w:rsid w:val="00AA1531"/>
    <w:rsid w:val="00AA15B0"/>
    <w:rsid w:val="00AA160F"/>
    <w:rsid w:val="00AA1693"/>
    <w:rsid w:val="00AA16A9"/>
    <w:rsid w:val="00AA16B8"/>
    <w:rsid w:val="00AA1726"/>
    <w:rsid w:val="00AA174A"/>
    <w:rsid w:val="00AA17A3"/>
    <w:rsid w:val="00AA17CA"/>
    <w:rsid w:val="00AA17EC"/>
    <w:rsid w:val="00AA180A"/>
    <w:rsid w:val="00AA1856"/>
    <w:rsid w:val="00AA18C6"/>
    <w:rsid w:val="00AA18C9"/>
    <w:rsid w:val="00AA18F6"/>
    <w:rsid w:val="00AA190D"/>
    <w:rsid w:val="00AA192C"/>
    <w:rsid w:val="00AA193E"/>
    <w:rsid w:val="00AA194A"/>
    <w:rsid w:val="00AA194F"/>
    <w:rsid w:val="00AA197A"/>
    <w:rsid w:val="00AA19E2"/>
    <w:rsid w:val="00AA19E6"/>
    <w:rsid w:val="00AA1A64"/>
    <w:rsid w:val="00AA1A80"/>
    <w:rsid w:val="00AA1A9D"/>
    <w:rsid w:val="00AA1AFE"/>
    <w:rsid w:val="00AA1B00"/>
    <w:rsid w:val="00AA1B1A"/>
    <w:rsid w:val="00AA1B59"/>
    <w:rsid w:val="00AA1B5C"/>
    <w:rsid w:val="00AA1BF2"/>
    <w:rsid w:val="00AA1C02"/>
    <w:rsid w:val="00AA1C0E"/>
    <w:rsid w:val="00AA1C18"/>
    <w:rsid w:val="00AA1C6A"/>
    <w:rsid w:val="00AA1C8D"/>
    <w:rsid w:val="00AA1CE6"/>
    <w:rsid w:val="00AA1CEA"/>
    <w:rsid w:val="00AA1D01"/>
    <w:rsid w:val="00AA1D18"/>
    <w:rsid w:val="00AA1D23"/>
    <w:rsid w:val="00AA1D26"/>
    <w:rsid w:val="00AA1D4C"/>
    <w:rsid w:val="00AA1D9A"/>
    <w:rsid w:val="00AA1E60"/>
    <w:rsid w:val="00AA1EA2"/>
    <w:rsid w:val="00AA1ED1"/>
    <w:rsid w:val="00AA1ED7"/>
    <w:rsid w:val="00AA1F73"/>
    <w:rsid w:val="00AA1F7E"/>
    <w:rsid w:val="00AA1F99"/>
    <w:rsid w:val="00AA1FAF"/>
    <w:rsid w:val="00AA1FFC"/>
    <w:rsid w:val="00AA2011"/>
    <w:rsid w:val="00AA202A"/>
    <w:rsid w:val="00AA2048"/>
    <w:rsid w:val="00AA2067"/>
    <w:rsid w:val="00AA2077"/>
    <w:rsid w:val="00AA2105"/>
    <w:rsid w:val="00AA2125"/>
    <w:rsid w:val="00AA213E"/>
    <w:rsid w:val="00AA214A"/>
    <w:rsid w:val="00AA2167"/>
    <w:rsid w:val="00AA2177"/>
    <w:rsid w:val="00AA21BD"/>
    <w:rsid w:val="00AA2231"/>
    <w:rsid w:val="00AA2244"/>
    <w:rsid w:val="00AA224F"/>
    <w:rsid w:val="00AA226D"/>
    <w:rsid w:val="00AA22D6"/>
    <w:rsid w:val="00AA22E8"/>
    <w:rsid w:val="00AA230C"/>
    <w:rsid w:val="00AA2321"/>
    <w:rsid w:val="00AA2356"/>
    <w:rsid w:val="00AA2367"/>
    <w:rsid w:val="00AA23AD"/>
    <w:rsid w:val="00AA23C8"/>
    <w:rsid w:val="00AA242E"/>
    <w:rsid w:val="00AA2484"/>
    <w:rsid w:val="00AA2490"/>
    <w:rsid w:val="00AA24A3"/>
    <w:rsid w:val="00AA24AA"/>
    <w:rsid w:val="00AA24BD"/>
    <w:rsid w:val="00AA24C4"/>
    <w:rsid w:val="00AA24D4"/>
    <w:rsid w:val="00AA24E2"/>
    <w:rsid w:val="00AA2586"/>
    <w:rsid w:val="00AA25A4"/>
    <w:rsid w:val="00AA25B2"/>
    <w:rsid w:val="00AA25DE"/>
    <w:rsid w:val="00AA2646"/>
    <w:rsid w:val="00AA26DF"/>
    <w:rsid w:val="00AA2704"/>
    <w:rsid w:val="00AA270D"/>
    <w:rsid w:val="00AA2745"/>
    <w:rsid w:val="00AA2770"/>
    <w:rsid w:val="00AA2791"/>
    <w:rsid w:val="00AA27AD"/>
    <w:rsid w:val="00AA27C2"/>
    <w:rsid w:val="00AA27D0"/>
    <w:rsid w:val="00AA27D7"/>
    <w:rsid w:val="00AA27DD"/>
    <w:rsid w:val="00AA27F0"/>
    <w:rsid w:val="00AA284F"/>
    <w:rsid w:val="00AA286A"/>
    <w:rsid w:val="00AA288D"/>
    <w:rsid w:val="00AA28B0"/>
    <w:rsid w:val="00AA28B5"/>
    <w:rsid w:val="00AA2903"/>
    <w:rsid w:val="00AA292E"/>
    <w:rsid w:val="00AA2956"/>
    <w:rsid w:val="00AA29A0"/>
    <w:rsid w:val="00AA29B3"/>
    <w:rsid w:val="00AA29DB"/>
    <w:rsid w:val="00AA2A0F"/>
    <w:rsid w:val="00AA2A2C"/>
    <w:rsid w:val="00AA2A55"/>
    <w:rsid w:val="00AA2A6A"/>
    <w:rsid w:val="00AA2AD2"/>
    <w:rsid w:val="00AA2B3E"/>
    <w:rsid w:val="00AA2B4D"/>
    <w:rsid w:val="00AA2B5C"/>
    <w:rsid w:val="00AA2B97"/>
    <w:rsid w:val="00AA2BFD"/>
    <w:rsid w:val="00AA2C0E"/>
    <w:rsid w:val="00AA2C15"/>
    <w:rsid w:val="00AA2C1A"/>
    <w:rsid w:val="00AA2C21"/>
    <w:rsid w:val="00AA2C25"/>
    <w:rsid w:val="00AA2C28"/>
    <w:rsid w:val="00AA2C56"/>
    <w:rsid w:val="00AA2C68"/>
    <w:rsid w:val="00AA2C8D"/>
    <w:rsid w:val="00AA2CA1"/>
    <w:rsid w:val="00AA2CA4"/>
    <w:rsid w:val="00AA2CA5"/>
    <w:rsid w:val="00AA2CB5"/>
    <w:rsid w:val="00AA2CB6"/>
    <w:rsid w:val="00AA2CC8"/>
    <w:rsid w:val="00AA2CCE"/>
    <w:rsid w:val="00AA2D03"/>
    <w:rsid w:val="00AA2D09"/>
    <w:rsid w:val="00AA2D15"/>
    <w:rsid w:val="00AA2D39"/>
    <w:rsid w:val="00AA2D54"/>
    <w:rsid w:val="00AA2D74"/>
    <w:rsid w:val="00AA2DEC"/>
    <w:rsid w:val="00AA2E09"/>
    <w:rsid w:val="00AA2E32"/>
    <w:rsid w:val="00AA2EA8"/>
    <w:rsid w:val="00AA2EF3"/>
    <w:rsid w:val="00AA2EF5"/>
    <w:rsid w:val="00AA2EFF"/>
    <w:rsid w:val="00AA2F0F"/>
    <w:rsid w:val="00AA2F1A"/>
    <w:rsid w:val="00AA3064"/>
    <w:rsid w:val="00AA307A"/>
    <w:rsid w:val="00AA30D1"/>
    <w:rsid w:val="00AA30D7"/>
    <w:rsid w:val="00AA30E1"/>
    <w:rsid w:val="00AA312E"/>
    <w:rsid w:val="00AA3155"/>
    <w:rsid w:val="00AA319F"/>
    <w:rsid w:val="00AA31A6"/>
    <w:rsid w:val="00AA31BD"/>
    <w:rsid w:val="00AA31F3"/>
    <w:rsid w:val="00AA31F6"/>
    <w:rsid w:val="00AA31F8"/>
    <w:rsid w:val="00AA3200"/>
    <w:rsid w:val="00AA3236"/>
    <w:rsid w:val="00AA326D"/>
    <w:rsid w:val="00AA32BC"/>
    <w:rsid w:val="00AA32BF"/>
    <w:rsid w:val="00AA32F9"/>
    <w:rsid w:val="00AA3306"/>
    <w:rsid w:val="00AA333A"/>
    <w:rsid w:val="00AA3361"/>
    <w:rsid w:val="00AA33AC"/>
    <w:rsid w:val="00AA33E5"/>
    <w:rsid w:val="00AA3411"/>
    <w:rsid w:val="00AA3419"/>
    <w:rsid w:val="00AA342E"/>
    <w:rsid w:val="00AA342F"/>
    <w:rsid w:val="00AA3444"/>
    <w:rsid w:val="00AA344F"/>
    <w:rsid w:val="00AA3459"/>
    <w:rsid w:val="00AA3461"/>
    <w:rsid w:val="00AA3471"/>
    <w:rsid w:val="00AA34BF"/>
    <w:rsid w:val="00AA34D7"/>
    <w:rsid w:val="00AA351D"/>
    <w:rsid w:val="00AA353C"/>
    <w:rsid w:val="00AA3542"/>
    <w:rsid w:val="00AA3547"/>
    <w:rsid w:val="00AA3587"/>
    <w:rsid w:val="00AA35AB"/>
    <w:rsid w:val="00AA35CE"/>
    <w:rsid w:val="00AA35E7"/>
    <w:rsid w:val="00AA364C"/>
    <w:rsid w:val="00AA3671"/>
    <w:rsid w:val="00AA3679"/>
    <w:rsid w:val="00AA3699"/>
    <w:rsid w:val="00AA36B4"/>
    <w:rsid w:val="00AA36B5"/>
    <w:rsid w:val="00AA3704"/>
    <w:rsid w:val="00AA3726"/>
    <w:rsid w:val="00AA373D"/>
    <w:rsid w:val="00AA3764"/>
    <w:rsid w:val="00AA37BB"/>
    <w:rsid w:val="00AA37E0"/>
    <w:rsid w:val="00AA37E9"/>
    <w:rsid w:val="00AA37EA"/>
    <w:rsid w:val="00AA37F8"/>
    <w:rsid w:val="00AA37FD"/>
    <w:rsid w:val="00AA381C"/>
    <w:rsid w:val="00AA382E"/>
    <w:rsid w:val="00AA383B"/>
    <w:rsid w:val="00AA3864"/>
    <w:rsid w:val="00AA386F"/>
    <w:rsid w:val="00AA3871"/>
    <w:rsid w:val="00AA389A"/>
    <w:rsid w:val="00AA389C"/>
    <w:rsid w:val="00AA3921"/>
    <w:rsid w:val="00AA3928"/>
    <w:rsid w:val="00AA392A"/>
    <w:rsid w:val="00AA393F"/>
    <w:rsid w:val="00AA3941"/>
    <w:rsid w:val="00AA3957"/>
    <w:rsid w:val="00AA39E1"/>
    <w:rsid w:val="00AA39FB"/>
    <w:rsid w:val="00AA3A2D"/>
    <w:rsid w:val="00AA3A33"/>
    <w:rsid w:val="00AA3A36"/>
    <w:rsid w:val="00AA3A4E"/>
    <w:rsid w:val="00AA3AA2"/>
    <w:rsid w:val="00AA3AB2"/>
    <w:rsid w:val="00AA3AD7"/>
    <w:rsid w:val="00AA3AD8"/>
    <w:rsid w:val="00AA3B2B"/>
    <w:rsid w:val="00AA3B3A"/>
    <w:rsid w:val="00AA3B46"/>
    <w:rsid w:val="00AA3B60"/>
    <w:rsid w:val="00AA3B8F"/>
    <w:rsid w:val="00AA3C09"/>
    <w:rsid w:val="00AA3C3B"/>
    <w:rsid w:val="00AA3C49"/>
    <w:rsid w:val="00AA3C53"/>
    <w:rsid w:val="00AA3C54"/>
    <w:rsid w:val="00AA3C5F"/>
    <w:rsid w:val="00AA3C93"/>
    <w:rsid w:val="00AA3C9C"/>
    <w:rsid w:val="00AA3CB2"/>
    <w:rsid w:val="00AA3CC2"/>
    <w:rsid w:val="00AA3CED"/>
    <w:rsid w:val="00AA3CF1"/>
    <w:rsid w:val="00AA3CF7"/>
    <w:rsid w:val="00AA3D34"/>
    <w:rsid w:val="00AA3D52"/>
    <w:rsid w:val="00AA3D6C"/>
    <w:rsid w:val="00AA3D80"/>
    <w:rsid w:val="00AA3D99"/>
    <w:rsid w:val="00AA3E1E"/>
    <w:rsid w:val="00AA3E39"/>
    <w:rsid w:val="00AA3E67"/>
    <w:rsid w:val="00AA3E71"/>
    <w:rsid w:val="00AA3E72"/>
    <w:rsid w:val="00AA3E7A"/>
    <w:rsid w:val="00AA3EB8"/>
    <w:rsid w:val="00AA3EBE"/>
    <w:rsid w:val="00AA3ECB"/>
    <w:rsid w:val="00AA3F13"/>
    <w:rsid w:val="00AA3F15"/>
    <w:rsid w:val="00AA3F55"/>
    <w:rsid w:val="00AA3F85"/>
    <w:rsid w:val="00AA3FB7"/>
    <w:rsid w:val="00AA3FBB"/>
    <w:rsid w:val="00AA3FF3"/>
    <w:rsid w:val="00AA3FF8"/>
    <w:rsid w:val="00AA4004"/>
    <w:rsid w:val="00AA4023"/>
    <w:rsid w:val="00AA404D"/>
    <w:rsid w:val="00AA406C"/>
    <w:rsid w:val="00AA40F4"/>
    <w:rsid w:val="00AA4102"/>
    <w:rsid w:val="00AA4196"/>
    <w:rsid w:val="00AA41FC"/>
    <w:rsid w:val="00AA4259"/>
    <w:rsid w:val="00AA4277"/>
    <w:rsid w:val="00AA4294"/>
    <w:rsid w:val="00AA42B4"/>
    <w:rsid w:val="00AA42E0"/>
    <w:rsid w:val="00AA42F1"/>
    <w:rsid w:val="00AA4311"/>
    <w:rsid w:val="00AA4345"/>
    <w:rsid w:val="00AA434C"/>
    <w:rsid w:val="00AA4375"/>
    <w:rsid w:val="00AA43BB"/>
    <w:rsid w:val="00AA43BE"/>
    <w:rsid w:val="00AA43E0"/>
    <w:rsid w:val="00AA4401"/>
    <w:rsid w:val="00AA4499"/>
    <w:rsid w:val="00AA44E4"/>
    <w:rsid w:val="00AA4514"/>
    <w:rsid w:val="00AA4515"/>
    <w:rsid w:val="00AA4522"/>
    <w:rsid w:val="00AA4572"/>
    <w:rsid w:val="00AA4580"/>
    <w:rsid w:val="00AA4586"/>
    <w:rsid w:val="00AA4590"/>
    <w:rsid w:val="00AA4597"/>
    <w:rsid w:val="00AA45CF"/>
    <w:rsid w:val="00AA4613"/>
    <w:rsid w:val="00AA4627"/>
    <w:rsid w:val="00AA4659"/>
    <w:rsid w:val="00AA46AA"/>
    <w:rsid w:val="00AA46C3"/>
    <w:rsid w:val="00AA46DA"/>
    <w:rsid w:val="00AA46FA"/>
    <w:rsid w:val="00AA4740"/>
    <w:rsid w:val="00AA4742"/>
    <w:rsid w:val="00AA4766"/>
    <w:rsid w:val="00AA4767"/>
    <w:rsid w:val="00AA477C"/>
    <w:rsid w:val="00AA477F"/>
    <w:rsid w:val="00AA4786"/>
    <w:rsid w:val="00AA4796"/>
    <w:rsid w:val="00AA47A6"/>
    <w:rsid w:val="00AA47C6"/>
    <w:rsid w:val="00AA47FA"/>
    <w:rsid w:val="00AA480B"/>
    <w:rsid w:val="00AA4822"/>
    <w:rsid w:val="00AA4851"/>
    <w:rsid w:val="00AA4883"/>
    <w:rsid w:val="00AA48A8"/>
    <w:rsid w:val="00AA48AB"/>
    <w:rsid w:val="00AA48CC"/>
    <w:rsid w:val="00AA48E7"/>
    <w:rsid w:val="00AA49D1"/>
    <w:rsid w:val="00AA49FE"/>
    <w:rsid w:val="00AA4A5B"/>
    <w:rsid w:val="00AA4A93"/>
    <w:rsid w:val="00AA4ABC"/>
    <w:rsid w:val="00AA4ACB"/>
    <w:rsid w:val="00AA4AF4"/>
    <w:rsid w:val="00AA4B28"/>
    <w:rsid w:val="00AA4B47"/>
    <w:rsid w:val="00AA4C2C"/>
    <w:rsid w:val="00AA4C4B"/>
    <w:rsid w:val="00AA4CD2"/>
    <w:rsid w:val="00AA4D2D"/>
    <w:rsid w:val="00AA4DD6"/>
    <w:rsid w:val="00AA4DDB"/>
    <w:rsid w:val="00AA4E85"/>
    <w:rsid w:val="00AA4E89"/>
    <w:rsid w:val="00AA4EC5"/>
    <w:rsid w:val="00AA4EEB"/>
    <w:rsid w:val="00AA4F26"/>
    <w:rsid w:val="00AA4F96"/>
    <w:rsid w:val="00AA4FAB"/>
    <w:rsid w:val="00AA4FC2"/>
    <w:rsid w:val="00AA4FD6"/>
    <w:rsid w:val="00AA5005"/>
    <w:rsid w:val="00AA500B"/>
    <w:rsid w:val="00AA502C"/>
    <w:rsid w:val="00AA505A"/>
    <w:rsid w:val="00AA5073"/>
    <w:rsid w:val="00AA5095"/>
    <w:rsid w:val="00AA50A4"/>
    <w:rsid w:val="00AA50B6"/>
    <w:rsid w:val="00AA5102"/>
    <w:rsid w:val="00AA510C"/>
    <w:rsid w:val="00AA510F"/>
    <w:rsid w:val="00AA5179"/>
    <w:rsid w:val="00AA5199"/>
    <w:rsid w:val="00AA5207"/>
    <w:rsid w:val="00AA524D"/>
    <w:rsid w:val="00AA5263"/>
    <w:rsid w:val="00AA5266"/>
    <w:rsid w:val="00AA5286"/>
    <w:rsid w:val="00AA52A2"/>
    <w:rsid w:val="00AA52C4"/>
    <w:rsid w:val="00AA52D8"/>
    <w:rsid w:val="00AA52FD"/>
    <w:rsid w:val="00AA531C"/>
    <w:rsid w:val="00AA533B"/>
    <w:rsid w:val="00AA5366"/>
    <w:rsid w:val="00AA53B7"/>
    <w:rsid w:val="00AA53BA"/>
    <w:rsid w:val="00AA53F6"/>
    <w:rsid w:val="00AA5401"/>
    <w:rsid w:val="00AA5415"/>
    <w:rsid w:val="00AA5428"/>
    <w:rsid w:val="00AA5434"/>
    <w:rsid w:val="00AA545B"/>
    <w:rsid w:val="00AA546F"/>
    <w:rsid w:val="00AA5487"/>
    <w:rsid w:val="00AA549B"/>
    <w:rsid w:val="00AA54AB"/>
    <w:rsid w:val="00AA54F7"/>
    <w:rsid w:val="00AA5511"/>
    <w:rsid w:val="00AA5540"/>
    <w:rsid w:val="00AA556F"/>
    <w:rsid w:val="00AA5641"/>
    <w:rsid w:val="00AA5698"/>
    <w:rsid w:val="00AA56C2"/>
    <w:rsid w:val="00AA573E"/>
    <w:rsid w:val="00AA5790"/>
    <w:rsid w:val="00AA580A"/>
    <w:rsid w:val="00AA5857"/>
    <w:rsid w:val="00AA5924"/>
    <w:rsid w:val="00AA59F7"/>
    <w:rsid w:val="00AA59FB"/>
    <w:rsid w:val="00AA5A16"/>
    <w:rsid w:val="00AA5A8E"/>
    <w:rsid w:val="00AA5AAE"/>
    <w:rsid w:val="00AA5ADB"/>
    <w:rsid w:val="00AA5B24"/>
    <w:rsid w:val="00AA5B7A"/>
    <w:rsid w:val="00AA5B81"/>
    <w:rsid w:val="00AA5BEE"/>
    <w:rsid w:val="00AA5C13"/>
    <w:rsid w:val="00AA5C41"/>
    <w:rsid w:val="00AA5C43"/>
    <w:rsid w:val="00AA5C45"/>
    <w:rsid w:val="00AA5C4B"/>
    <w:rsid w:val="00AA5C93"/>
    <w:rsid w:val="00AA5CDC"/>
    <w:rsid w:val="00AA5D25"/>
    <w:rsid w:val="00AA5D47"/>
    <w:rsid w:val="00AA5D77"/>
    <w:rsid w:val="00AA5D78"/>
    <w:rsid w:val="00AA5DD0"/>
    <w:rsid w:val="00AA5DDC"/>
    <w:rsid w:val="00AA5E1E"/>
    <w:rsid w:val="00AA5E47"/>
    <w:rsid w:val="00AA5E69"/>
    <w:rsid w:val="00AA5E6F"/>
    <w:rsid w:val="00AA5E75"/>
    <w:rsid w:val="00AA5E8C"/>
    <w:rsid w:val="00AA5E97"/>
    <w:rsid w:val="00AA5EC1"/>
    <w:rsid w:val="00AA5ED0"/>
    <w:rsid w:val="00AA5F03"/>
    <w:rsid w:val="00AA5F23"/>
    <w:rsid w:val="00AA5F2F"/>
    <w:rsid w:val="00AA5F35"/>
    <w:rsid w:val="00AA5F70"/>
    <w:rsid w:val="00AA5F8B"/>
    <w:rsid w:val="00AA5F9A"/>
    <w:rsid w:val="00AA5FAF"/>
    <w:rsid w:val="00AA5FC5"/>
    <w:rsid w:val="00AA5FDE"/>
    <w:rsid w:val="00AA600D"/>
    <w:rsid w:val="00AA6016"/>
    <w:rsid w:val="00AA60B1"/>
    <w:rsid w:val="00AA61B4"/>
    <w:rsid w:val="00AA61E5"/>
    <w:rsid w:val="00AA61EB"/>
    <w:rsid w:val="00AA61F9"/>
    <w:rsid w:val="00AA6206"/>
    <w:rsid w:val="00AA6216"/>
    <w:rsid w:val="00AA6244"/>
    <w:rsid w:val="00AA6252"/>
    <w:rsid w:val="00AA625C"/>
    <w:rsid w:val="00AA6276"/>
    <w:rsid w:val="00AA6290"/>
    <w:rsid w:val="00AA632E"/>
    <w:rsid w:val="00AA6342"/>
    <w:rsid w:val="00AA63E6"/>
    <w:rsid w:val="00AA642E"/>
    <w:rsid w:val="00AA6467"/>
    <w:rsid w:val="00AA646C"/>
    <w:rsid w:val="00AA6485"/>
    <w:rsid w:val="00AA6495"/>
    <w:rsid w:val="00AA6498"/>
    <w:rsid w:val="00AA64DA"/>
    <w:rsid w:val="00AA64E5"/>
    <w:rsid w:val="00AA6584"/>
    <w:rsid w:val="00AA65AE"/>
    <w:rsid w:val="00AA65D6"/>
    <w:rsid w:val="00AA65E9"/>
    <w:rsid w:val="00AA663D"/>
    <w:rsid w:val="00AA66A4"/>
    <w:rsid w:val="00AA66CF"/>
    <w:rsid w:val="00AA66E3"/>
    <w:rsid w:val="00AA6700"/>
    <w:rsid w:val="00AA6713"/>
    <w:rsid w:val="00AA677E"/>
    <w:rsid w:val="00AA67EA"/>
    <w:rsid w:val="00AA6827"/>
    <w:rsid w:val="00AA683E"/>
    <w:rsid w:val="00AA6841"/>
    <w:rsid w:val="00AA6884"/>
    <w:rsid w:val="00AA68A4"/>
    <w:rsid w:val="00AA68E1"/>
    <w:rsid w:val="00AA68E6"/>
    <w:rsid w:val="00AA68F5"/>
    <w:rsid w:val="00AA6911"/>
    <w:rsid w:val="00AA691C"/>
    <w:rsid w:val="00AA693B"/>
    <w:rsid w:val="00AA6962"/>
    <w:rsid w:val="00AA6978"/>
    <w:rsid w:val="00AA6982"/>
    <w:rsid w:val="00AA6983"/>
    <w:rsid w:val="00AA69C7"/>
    <w:rsid w:val="00AA69CB"/>
    <w:rsid w:val="00AA69DE"/>
    <w:rsid w:val="00AA69ED"/>
    <w:rsid w:val="00AA6A05"/>
    <w:rsid w:val="00AA6A56"/>
    <w:rsid w:val="00AA6A64"/>
    <w:rsid w:val="00AA6A6A"/>
    <w:rsid w:val="00AA6A9B"/>
    <w:rsid w:val="00AA6ADB"/>
    <w:rsid w:val="00AA6B0E"/>
    <w:rsid w:val="00AA6B98"/>
    <w:rsid w:val="00AA6BFF"/>
    <w:rsid w:val="00AA6C21"/>
    <w:rsid w:val="00AA6C4E"/>
    <w:rsid w:val="00AA6CED"/>
    <w:rsid w:val="00AA6CEE"/>
    <w:rsid w:val="00AA6D3E"/>
    <w:rsid w:val="00AA6D40"/>
    <w:rsid w:val="00AA6D4A"/>
    <w:rsid w:val="00AA6D4D"/>
    <w:rsid w:val="00AA6D8F"/>
    <w:rsid w:val="00AA6DA5"/>
    <w:rsid w:val="00AA6DA8"/>
    <w:rsid w:val="00AA6DAF"/>
    <w:rsid w:val="00AA6DB0"/>
    <w:rsid w:val="00AA6DB1"/>
    <w:rsid w:val="00AA6DD6"/>
    <w:rsid w:val="00AA6DE2"/>
    <w:rsid w:val="00AA6E69"/>
    <w:rsid w:val="00AA6EB5"/>
    <w:rsid w:val="00AA6EC6"/>
    <w:rsid w:val="00AA6EE0"/>
    <w:rsid w:val="00AA6F2F"/>
    <w:rsid w:val="00AA6F83"/>
    <w:rsid w:val="00AA7011"/>
    <w:rsid w:val="00AA704C"/>
    <w:rsid w:val="00AA7057"/>
    <w:rsid w:val="00AA7084"/>
    <w:rsid w:val="00AA7100"/>
    <w:rsid w:val="00AA7116"/>
    <w:rsid w:val="00AA7188"/>
    <w:rsid w:val="00AA71A9"/>
    <w:rsid w:val="00AA71C1"/>
    <w:rsid w:val="00AA71CF"/>
    <w:rsid w:val="00AA71D2"/>
    <w:rsid w:val="00AA71E6"/>
    <w:rsid w:val="00AA71FD"/>
    <w:rsid w:val="00AA7208"/>
    <w:rsid w:val="00AA7221"/>
    <w:rsid w:val="00AA722A"/>
    <w:rsid w:val="00AA722D"/>
    <w:rsid w:val="00AA7268"/>
    <w:rsid w:val="00AA7339"/>
    <w:rsid w:val="00AA7342"/>
    <w:rsid w:val="00AA7362"/>
    <w:rsid w:val="00AA7413"/>
    <w:rsid w:val="00AA744A"/>
    <w:rsid w:val="00AA745B"/>
    <w:rsid w:val="00AA74A6"/>
    <w:rsid w:val="00AA74DF"/>
    <w:rsid w:val="00AA751C"/>
    <w:rsid w:val="00AA7571"/>
    <w:rsid w:val="00AA75B8"/>
    <w:rsid w:val="00AA75D1"/>
    <w:rsid w:val="00AA75E4"/>
    <w:rsid w:val="00AA760C"/>
    <w:rsid w:val="00AA761D"/>
    <w:rsid w:val="00AA764D"/>
    <w:rsid w:val="00AA76BC"/>
    <w:rsid w:val="00AA76C3"/>
    <w:rsid w:val="00AA76D4"/>
    <w:rsid w:val="00AA7701"/>
    <w:rsid w:val="00AA7764"/>
    <w:rsid w:val="00AA77E9"/>
    <w:rsid w:val="00AA780F"/>
    <w:rsid w:val="00AA7815"/>
    <w:rsid w:val="00AA783E"/>
    <w:rsid w:val="00AA7850"/>
    <w:rsid w:val="00AA7876"/>
    <w:rsid w:val="00AA787D"/>
    <w:rsid w:val="00AA7896"/>
    <w:rsid w:val="00AA78B6"/>
    <w:rsid w:val="00AA78C3"/>
    <w:rsid w:val="00AA78F8"/>
    <w:rsid w:val="00AA7900"/>
    <w:rsid w:val="00AA790E"/>
    <w:rsid w:val="00AA797B"/>
    <w:rsid w:val="00AA79E8"/>
    <w:rsid w:val="00AA79F6"/>
    <w:rsid w:val="00AA79FE"/>
    <w:rsid w:val="00AA7A1B"/>
    <w:rsid w:val="00AA7A25"/>
    <w:rsid w:val="00AA7A36"/>
    <w:rsid w:val="00AA7A72"/>
    <w:rsid w:val="00AA7AF2"/>
    <w:rsid w:val="00AA7AFF"/>
    <w:rsid w:val="00AA7B2E"/>
    <w:rsid w:val="00AA7B4E"/>
    <w:rsid w:val="00AA7BF4"/>
    <w:rsid w:val="00AA7BFC"/>
    <w:rsid w:val="00AA7C13"/>
    <w:rsid w:val="00AA7C2C"/>
    <w:rsid w:val="00AA7C77"/>
    <w:rsid w:val="00AA7CAE"/>
    <w:rsid w:val="00AA7CF8"/>
    <w:rsid w:val="00AA7D02"/>
    <w:rsid w:val="00AA7D50"/>
    <w:rsid w:val="00AA7D5F"/>
    <w:rsid w:val="00AA7D74"/>
    <w:rsid w:val="00AA7D77"/>
    <w:rsid w:val="00AA7E3C"/>
    <w:rsid w:val="00AA7E9E"/>
    <w:rsid w:val="00AA7EBB"/>
    <w:rsid w:val="00AA7ECC"/>
    <w:rsid w:val="00AA7F05"/>
    <w:rsid w:val="00AA7F32"/>
    <w:rsid w:val="00AA7F60"/>
    <w:rsid w:val="00AA7F6F"/>
    <w:rsid w:val="00AA7F8D"/>
    <w:rsid w:val="00AA7F90"/>
    <w:rsid w:val="00AA7FDC"/>
    <w:rsid w:val="00AA7FE4"/>
    <w:rsid w:val="00AB0034"/>
    <w:rsid w:val="00AB004C"/>
    <w:rsid w:val="00AB0077"/>
    <w:rsid w:val="00AB0088"/>
    <w:rsid w:val="00AB00B8"/>
    <w:rsid w:val="00AB00C9"/>
    <w:rsid w:val="00AB01D9"/>
    <w:rsid w:val="00AB01F0"/>
    <w:rsid w:val="00AB01FA"/>
    <w:rsid w:val="00AB01FF"/>
    <w:rsid w:val="00AB021A"/>
    <w:rsid w:val="00AB0229"/>
    <w:rsid w:val="00AB0244"/>
    <w:rsid w:val="00AB034D"/>
    <w:rsid w:val="00AB0381"/>
    <w:rsid w:val="00AB0396"/>
    <w:rsid w:val="00AB03E0"/>
    <w:rsid w:val="00AB040B"/>
    <w:rsid w:val="00AB042E"/>
    <w:rsid w:val="00AB043C"/>
    <w:rsid w:val="00AB0442"/>
    <w:rsid w:val="00AB048B"/>
    <w:rsid w:val="00AB0491"/>
    <w:rsid w:val="00AB0493"/>
    <w:rsid w:val="00AB049C"/>
    <w:rsid w:val="00AB051B"/>
    <w:rsid w:val="00AB0545"/>
    <w:rsid w:val="00AB058A"/>
    <w:rsid w:val="00AB0599"/>
    <w:rsid w:val="00AB05B9"/>
    <w:rsid w:val="00AB05D2"/>
    <w:rsid w:val="00AB05DA"/>
    <w:rsid w:val="00AB05E2"/>
    <w:rsid w:val="00AB0655"/>
    <w:rsid w:val="00AB0662"/>
    <w:rsid w:val="00AB0686"/>
    <w:rsid w:val="00AB06B0"/>
    <w:rsid w:val="00AB0711"/>
    <w:rsid w:val="00AB0719"/>
    <w:rsid w:val="00AB0733"/>
    <w:rsid w:val="00AB073F"/>
    <w:rsid w:val="00AB0765"/>
    <w:rsid w:val="00AB0797"/>
    <w:rsid w:val="00AB079D"/>
    <w:rsid w:val="00AB07B2"/>
    <w:rsid w:val="00AB07E7"/>
    <w:rsid w:val="00AB07EE"/>
    <w:rsid w:val="00AB0822"/>
    <w:rsid w:val="00AB0849"/>
    <w:rsid w:val="00AB0866"/>
    <w:rsid w:val="00AB08AE"/>
    <w:rsid w:val="00AB0913"/>
    <w:rsid w:val="00AB091C"/>
    <w:rsid w:val="00AB091F"/>
    <w:rsid w:val="00AB0966"/>
    <w:rsid w:val="00AB0979"/>
    <w:rsid w:val="00AB09B2"/>
    <w:rsid w:val="00AB09D9"/>
    <w:rsid w:val="00AB0A06"/>
    <w:rsid w:val="00AB0A0F"/>
    <w:rsid w:val="00AB0A2F"/>
    <w:rsid w:val="00AB0A71"/>
    <w:rsid w:val="00AB0A7C"/>
    <w:rsid w:val="00AB0ABF"/>
    <w:rsid w:val="00AB0AE3"/>
    <w:rsid w:val="00AB0AED"/>
    <w:rsid w:val="00AB0B17"/>
    <w:rsid w:val="00AB0B42"/>
    <w:rsid w:val="00AB0B55"/>
    <w:rsid w:val="00AB0B7F"/>
    <w:rsid w:val="00AB0B87"/>
    <w:rsid w:val="00AB0BC6"/>
    <w:rsid w:val="00AB0BCD"/>
    <w:rsid w:val="00AB0BD7"/>
    <w:rsid w:val="00AB0BF9"/>
    <w:rsid w:val="00AB0C05"/>
    <w:rsid w:val="00AB0C08"/>
    <w:rsid w:val="00AB0C49"/>
    <w:rsid w:val="00AB0C68"/>
    <w:rsid w:val="00AB0C76"/>
    <w:rsid w:val="00AB0C91"/>
    <w:rsid w:val="00AB0CAE"/>
    <w:rsid w:val="00AB0CD7"/>
    <w:rsid w:val="00AB0D07"/>
    <w:rsid w:val="00AB0D1A"/>
    <w:rsid w:val="00AB0D32"/>
    <w:rsid w:val="00AB0D4F"/>
    <w:rsid w:val="00AB0D80"/>
    <w:rsid w:val="00AB0DBE"/>
    <w:rsid w:val="00AB0DF2"/>
    <w:rsid w:val="00AB0DF3"/>
    <w:rsid w:val="00AB0E94"/>
    <w:rsid w:val="00AB0EE3"/>
    <w:rsid w:val="00AB0F0E"/>
    <w:rsid w:val="00AB0F16"/>
    <w:rsid w:val="00AB0F5B"/>
    <w:rsid w:val="00AB0F61"/>
    <w:rsid w:val="00AB0F62"/>
    <w:rsid w:val="00AB0FBB"/>
    <w:rsid w:val="00AB0FEA"/>
    <w:rsid w:val="00AB1049"/>
    <w:rsid w:val="00AB1057"/>
    <w:rsid w:val="00AB105C"/>
    <w:rsid w:val="00AB1089"/>
    <w:rsid w:val="00AB1135"/>
    <w:rsid w:val="00AB1163"/>
    <w:rsid w:val="00AB11AE"/>
    <w:rsid w:val="00AB11B5"/>
    <w:rsid w:val="00AB11B7"/>
    <w:rsid w:val="00AB11CE"/>
    <w:rsid w:val="00AB11D2"/>
    <w:rsid w:val="00AB121C"/>
    <w:rsid w:val="00AB122A"/>
    <w:rsid w:val="00AB1246"/>
    <w:rsid w:val="00AB128E"/>
    <w:rsid w:val="00AB12AC"/>
    <w:rsid w:val="00AB12BA"/>
    <w:rsid w:val="00AB131C"/>
    <w:rsid w:val="00AB1323"/>
    <w:rsid w:val="00AB133C"/>
    <w:rsid w:val="00AB1346"/>
    <w:rsid w:val="00AB1380"/>
    <w:rsid w:val="00AB13A9"/>
    <w:rsid w:val="00AB1400"/>
    <w:rsid w:val="00AB144B"/>
    <w:rsid w:val="00AB144C"/>
    <w:rsid w:val="00AB145F"/>
    <w:rsid w:val="00AB14AE"/>
    <w:rsid w:val="00AB14B5"/>
    <w:rsid w:val="00AB14F3"/>
    <w:rsid w:val="00AB150B"/>
    <w:rsid w:val="00AB155A"/>
    <w:rsid w:val="00AB1573"/>
    <w:rsid w:val="00AB15EF"/>
    <w:rsid w:val="00AB1628"/>
    <w:rsid w:val="00AB162E"/>
    <w:rsid w:val="00AB1655"/>
    <w:rsid w:val="00AB16EB"/>
    <w:rsid w:val="00AB16EE"/>
    <w:rsid w:val="00AB1716"/>
    <w:rsid w:val="00AB1729"/>
    <w:rsid w:val="00AB1730"/>
    <w:rsid w:val="00AB173C"/>
    <w:rsid w:val="00AB1789"/>
    <w:rsid w:val="00AB178D"/>
    <w:rsid w:val="00AB17B6"/>
    <w:rsid w:val="00AB17BA"/>
    <w:rsid w:val="00AB17EE"/>
    <w:rsid w:val="00AB17F5"/>
    <w:rsid w:val="00AB1812"/>
    <w:rsid w:val="00AB1858"/>
    <w:rsid w:val="00AB18ED"/>
    <w:rsid w:val="00AB1921"/>
    <w:rsid w:val="00AB192B"/>
    <w:rsid w:val="00AB192F"/>
    <w:rsid w:val="00AB1935"/>
    <w:rsid w:val="00AB193C"/>
    <w:rsid w:val="00AB1950"/>
    <w:rsid w:val="00AB1985"/>
    <w:rsid w:val="00AB19B3"/>
    <w:rsid w:val="00AB19E5"/>
    <w:rsid w:val="00AB19EE"/>
    <w:rsid w:val="00AB1A1A"/>
    <w:rsid w:val="00AB1A40"/>
    <w:rsid w:val="00AB1A58"/>
    <w:rsid w:val="00AB1A94"/>
    <w:rsid w:val="00AB1A9B"/>
    <w:rsid w:val="00AB1ABD"/>
    <w:rsid w:val="00AB1AD9"/>
    <w:rsid w:val="00AB1AFC"/>
    <w:rsid w:val="00AB1B0F"/>
    <w:rsid w:val="00AB1B1E"/>
    <w:rsid w:val="00AB1B27"/>
    <w:rsid w:val="00AB1B3F"/>
    <w:rsid w:val="00AB1B63"/>
    <w:rsid w:val="00AB1B6D"/>
    <w:rsid w:val="00AB1B98"/>
    <w:rsid w:val="00AB1BBC"/>
    <w:rsid w:val="00AB1BC0"/>
    <w:rsid w:val="00AB1BD8"/>
    <w:rsid w:val="00AB1BE2"/>
    <w:rsid w:val="00AB1BE8"/>
    <w:rsid w:val="00AB1C05"/>
    <w:rsid w:val="00AB1C0C"/>
    <w:rsid w:val="00AB1C11"/>
    <w:rsid w:val="00AB1C25"/>
    <w:rsid w:val="00AB1C29"/>
    <w:rsid w:val="00AB1C2D"/>
    <w:rsid w:val="00AB1C36"/>
    <w:rsid w:val="00AB1C64"/>
    <w:rsid w:val="00AB1C65"/>
    <w:rsid w:val="00AB1C9A"/>
    <w:rsid w:val="00AB1D27"/>
    <w:rsid w:val="00AB1D8A"/>
    <w:rsid w:val="00AB1DAB"/>
    <w:rsid w:val="00AB1DDF"/>
    <w:rsid w:val="00AB1DFF"/>
    <w:rsid w:val="00AB1E38"/>
    <w:rsid w:val="00AB1E55"/>
    <w:rsid w:val="00AB1E90"/>
    <w:rsid w:val="00AB1F00"/>
    <w:rsid w:val="00AB1F49"/>
    <w:rsid w:val="00AB1F5D"/>
    <w:rsid w:val="00AB1F6D"/>
    <w:rsid w:val="00AB1F78"/>
    <w:rsid w:val="00AB1F91"/>
    <w:rsid w:val="00AB1FAA"/>
    <w:rsid w:val="00AB1FB9"/>
    <w:rsid w:val="00AB1FE3"/>
    <w:rsid w:val="00AB1FE4"/>
    <w:rsid w:val="00AB1FF6"/>
    <w:rsid w:val="00AB1FFA"/>
    <w:rsid w:val="00AB2031"/>
    <w:rsid w:val="00AB204E"/>
    <w:rsid w:val="00AB2058"/>
    <w:rsid w:val="00AB20DC"/>
    <w:rsid w:val="00AB20DF"/>
    <w:rsid w:val="00AB210D"/>
    <w:rsid w:val="00AB21A2"/>
    <w:rsid w:val="00AB21A3"/>
    <w:rsid w:val="00AB21B9"/>
    <w:rsid w:val="00AB220C"/>
    <w:rsid w:val="00AB2237"/>
    <w:rsid w:val="00AB2279"/>
    <w:rsid w:val="00AB22B8"/>
    <w:rsid w:val="00AB22BB"/>
    <w:rsid w:val="00AB22EF"/>
    <w:rsid w:val="00AB2322"/>
    <w:rsid w:val="00AB234B"/>
    <w:rsid w:val="00AB234C"/>
    <w:rsid w:val="00AB23A1"/>
    <w:rsid w:val="00AB23AF"/>
    <w:rsid w:val="00AB23BD"/>
    <w:rsid w:val="00AB23C1"/>
    <w:rsid w:val="00AB23F1"/>
    <w:rsid w:val="00AB2411"/>
    <w:rsid w:val="00AB2422"/>
    <w:rsid w:val="00AB243E"/>
    <w:rsid w:val="00AB2440"/>
    <w:rsid w:val="00AB24E1"/>
    <w:rsid w:val="00AB252C"/>
    <w:rsid w:val="00AB25D4"/>
    <w:rsid w:val="00AB25DD"/>
    <w:rsid w:val="00AB25E1"/>
    <w:rsid w:val="00AB25F5"/>
    <w:rsid w:val="00AB2611"/>
    <w:rsid w:val="00AB266B"/>
    <w:rsid w:val="00AB26D8"/>
    <w:rsid w:val="00AB26FC"/>
    <w:rsid w:val="00AB2715"/>
    <w:rsid w:val="00AB2774"/>
    <w:rsid w:val="00AB277D"/>
    <w:rsid w:val="00AB278D"/>
    <w:rsid w:val="00AB2790"/>
    <w:rsid w:val="00AB2804"/>
    <w:rsid w:val="00AB2841"/>
    <w:rsid w:val="00AB286E"/>
    <w:rsid w:val="00AB28A4"/>
    <w:rsid w:val="00AB28BD"/>
    <w:rsid w:val="00AB28CA"/>
    <w:rsid w:val="00AB2916"/>
    <w:rsid w:val="00AB2917"/>
    <w:rsid w:val="00AB2924"/>
    <w:rsid w:val="00AB2931"/>
    <w:rsid w:val="00AB2954"/>
    <w:rsid w:val="00AB2968"/>
    <w:rsid w:val="00AB2981"/>
    <w:rsid w:val="00AB298D"/>
    <w:rsid w:val="00AB29A3"/>
    <w:rsid w:val="00AB29D4"/>
    <w:rsid w:val="00AB29DC"/>
    <w:rsid w:val="00AB29DE"/>
    <w:rsid w:val="00AB2A05"/>
    <w:rsid w:val="00AB2A0B"/>
    <w:rsid w:val="00AB2A15"/>
    <w:rsid w:val="00AB2A28"/>
    <w:rsid w:val="00AB2A53"/>
    <w:rsid w:val="00AB2A79"/>
    <w:rsid w:val="00AB2A93"/>
    <w:rsid w:val="00AB2AEB"/>
    <w:rsid w:val="00AB2AF7"/>
    <w:rsid w:val="00AB2B50"/>
    <w:rsid w:val="00AB2B5B"/>
    <w:rsid w:val="00AB2B5F"/>
    <w:rsid w:val="00AB2B67"/>
    <w:rsid w:val="00AB2B78"/>
    <w:rsid w:val="00AB2B7C"/>
    <w:rsid w:val="00AB2C6E"/>
    <w:rsid w:val="00AB2C95"/>
    <w:rsid w:val="00AB2CA8"/>
    <w:rsid w:val="00AB2CB4"/>
    <w:rsid w:val="00AB2CC2"/>
    <w:rsid w:val="00AB2CCA"/>
    <w:rsid w:val="00AB2CD1"/>
    <w:rsid w:val="00AB2CD7"/>
    <w:rsid w:val="00AB2CE0"/>
    <w:rsid w:val="00AB2CE9"/>
    <w:rsid w:val="00AB2D0A"/>
    <w:rsid w:val="00AB2D93"/>
    <w:rsid w:val="00AB2DA4"/>
    <w:rsid w:val="00AB2DA8"/>
    <w:rsid w:val="00AB2DAE"/>
    <w:rsid w:val="00AB2DC3"/>
    <w:rsid w:val="00AB2DEB"/>
    <w:rsid w:val="00AB2DFA"/>
    <w:rsid w:val="00AB2E0B"/>
    <w:rsid w:val="00AB2E10"/>
    <w:rsid w:val="00AB2E1B"/>
    <w:rsid w:val="00AB2E59"/>
    <w:rsid w:val="00AB2EB7"/>
    <w:rsid w:val="00AB2EEB"/>
    <w:rsid w:val="00AB2F2C"/>
    <w:rsid w:val="00AB2F8D"/>
    <w:rsid w:val="00AB2FA9"/>
    <w:rsid w:val="00AB2FE2"/>
    <w:rsid w:val="00AB2FE5"/>
    <w:rsid w:val="00AB2FF1"/>
    <w:rsid w:val="00AB3011"/>
    <w:rsid w:val="00AB3029"/>
    <w:rsid w:val="00AB3042"/>
    <w:rsid w:val="00AB3067"/>
    <w:rsid w:val="00AB308F"/>
    <w:rsid w:val="00AB3162"/>
    <w:rsid w:val="00AB31BE"/>
    <w:rsid w:val="00AB3204"/>
    <w:rsid w:val="00AB3206"/>
    <w:rsid w:val="00AB3216"/>
    <w:rsid w:val="00AB3253"/>
    <w:rsid w:val="00AB3273"/>
    <w:rsid w:val="00AB32C9"/>
    <w:rsid w:val="00AB32F6"/>
    <w:rsid w:val="00AB3302"/>
    <w:rsid w:val="00AB3309"/>
    <w:rsid w:val="00AB330B"/>
    <w:rsid w:val="00AB330E"/>
    <w:rsid w:val="00AB3350"/>
    <w:rsid w:val="00AB3352"/>
    <w:rsid w:val="00AB3376"/>
    <w:rsid w:val="00AB3388"/>
    <w:rsid w:val="00AB3394"/>
    <w:rsid w:val="00AB340A"/>
    <w:rsid w:val="00AB343C"/>
    <w:rsid w:val="00AB3494"/>
    <w:rsid w:val="00AB3495"/>
    <w:rsid w:val="00AB349D"/>
    <w:rsid w:val="00AB34DB"/>
    <w:rsid w:val="00AB34DD"/>
    <w:rsid w:val="00AB34E6"/>
    <w:rsid w:val="00AB34FF"/>
    <w:rsid w:val="00AB3517"/>
    <w:rsid w:val="00AB3543"/>
    <w:rsid w:val="00AB354C"/>
    <w:rsid w:val="00AB35B2"/>
    <w:rsid w:val="00AB35FD"/>
    <w:rsid w:val="00AB362A"/>
    <w:rsid w:val="00AB368B"/>
    <w:rsid w:val="00AB36C7"/>
    <w:rsid w:val="00AB3711"/>
    <w:rsid w:val="00AB3727"/>
    <w:rsid w:val="00AB372C"/>
    <w:rsid w:val="00AB374B"/>
    <w:rsid w:val="00AB3799"/>
    <w:rsid w:val="00AB37C6"/>
    <w:rsid w:val="00AB37D7"/>
    <w:rsid w:val="00AB37E1"/>
    <w:rsid w:val="00AB3872"/>
    <w:rsid w:val="00AB3899"/>
    <w:rsid w:val="00AB38B5"/>
    <w:rsid w:val="00AB38EE"/>
    <w:rsid w:val="00AB38F5"/>
    <w:rsid w:val="00AB38F6"/>
    <w:rsid w:val="00AB3964"/>
    <w:rsid w:val="00AB3971"/>
    <w:rsid w:val="00AB3986"/>
    <w:rsid w:val="00AB398D"/>
    <w:rsid w:val="00AB399C"/>
    <w:rsid w:val="00AB39AC"/>
    <w:rsid w:val="00AB39B0"/>
    <w:rsid w:val="00AB39C3"/>
    <w:rsid w:val="00AB39C6"/>
    <w:rsid w:val="00AB39D8"/>
    <w:rsid w:val="00AB39E2"/>
    <w:rsid w:val="00AB3A0E"/>
    <w:rsid w:val="00AB3A4B"/>
    <w:rsid w:val="00AB3A5C"/>
    <w:rsid w:val="00AB3A9C"/>
    <w:rsid w:val="00AB3AAF"/>
    <w:rsid w:val="00AB3ABD"/>
    <w:rsid w:val="00AB3ADE"/>
    <w:rsid w:val="00AB3AF1"/>
    <w:rsid w:val="00AB3B4B"/>
    <w:rsid w:val="00AB3BB3"/>
    <w:rsid w:val="00AB3BCE"/>
    <w:rsid w:val="00AB3BDE"/>
    <w:rsid w:val="00AB3C02"/>
    <w:rsid w:val="00AB3C12"/>
    <w:rsid w:val="00AB3C15"/>
    <w:rsid w:val="00AB3C47"/>
    <w:rsid w:val="00AB3C48"/>
    <w:rsid w:val="00AB3C9A"/>
    <w:rsid w:val="00AB3CBB"/>
    <w:rsid w:val="00AB3CC4"/>
    <w:rsid w:val="00AB3D07"/>
    <w:rsid w:val="00AB3D32"/>
    <w:rsid w:val="00AB3D39"/>
    <w:rsid w:val="00AB3DB9"/>
    <w:rsid w:val="00AB3DC2"/>
    <w:rsid w:val="00AB3E1A"/>
    <w:rsid w:val="00AB3E2E"/>
    <w:rsid w:val="00AB3E33"/>
    <w:rsid w:val="00AB3E74"/>
    <w:rsid w:val="00AB3EA5"/>
    <w:rsid w:val="00AB3EB2"/>
    <w:rsid w:val="00AB3ECB"/>
    <w:rsid w:val="00AB3EEC"/>
    <w:rsid w:val="00AB3F22"/>
    <w:rsid w:val="00AB3F34"/>
    <w:rsid w:val="00AB3F48"/>
    <w:rsid w:val="00AB3F4B"/>
    <w:rsid w:val="00AB3F50"/>
    <w:rsid w:val="00AB3F92"/>
    <w:rsid w:val="00AB3FF3"/>
    <w:rsid w:val="00AB40FD"/>
    <w:rsid w:val="00AB4139"/>
    <w:rsid w:val="00AB4158"/>
    <w:rsid w:val="00AB4162"/>
    <w:rsid w:val="00AB41AE"/>
    <w:rsid w:val="00AB41C6"/>
    <w:rsid w:val="00AB41E5"/>
    <w:rsid w:val="00AB4230"/>
    <w:rsid w:val="00AB426B"/>
    <w:rsid w:val="00AB4282"/>
    <w:rsid w:val="00AB42A6"/>
    <w:rsid w:val="00AB431C"/>
    <w:rsid w:val="00AB4321"/>
    <w:rsid w:val="00AB4336"/>
    <w:rsid w:val="00AB4354"/>
    <w:rsid w:val="00AB435E"/>
    <w:rsid w:val="00AB436C"/>
    <w:rsid w:val="00AB4385"/>
    <w:rsid w:val="00AB43AE"/>
    <w:rsid w:val="00AB43AF"/>
    <w:rsid w:val="00AB43D9"/>
    <w:rsid w:val="00AB43F9"/>
    <w:rsid w:val="00AB452C"/>
    <w:rsid w:val="00AB4534"/>
    <w:rsid w:val="00AB4548"/>
    <w:rsid w:val="00AB455B"/>
    <w:rsid w:val="00AB4581"/>
    <w:rsid w:val="00AB4599"/>
    <w:rsid w:val="00AB45D2"/>
    <w:rsid w:val="00AB45DA"/>
    <w:rsid w:val="00AB45E9"/>
    <w:rsid w:val="00AB45EE"/>
    <w:rsid w:val="00AB461F"/>
    <w:rsid w:val="00AB462C"/>
    <w:rsid w:val="00AB462F"/>
    <w:rsid w:val="00AB463B"/>
    <w:rsid w:val="00AB4683"/>
    <w:rsid w:val="00AB46F2"/>
    <w:rsid w:val="00AB4715"/>
    <w:rsid w:val="00AB4720"/>
    <w:rsid w:val="00AB4726"/>
    <w:rsid w:val="00AB4728"/>
    <w:rsid w:val="00AB472F"/>
    <w:rsid w:val="00AB476B"/>
    <w:rsid w:val="00AB476F"/>
    <w:rsid w:val="00AB4803"/>
    <w:rsid w:val="00AB48A0"/>
    <w:rsid w:val="00AB48A8"/>
    <w:rsid w:val="00AB48C7"/>
    <w:rsid w:val="00AB4900"/>
    <w:rsid w:val="00AB4973"/>
    <w:rsid w:val="00AB4983"/>
    <w:rsid w:val="00AB4A2F"/>
    <w:rsid w:val="00AB4A8B"/>
    <w:rsid w:val="00AB4AB5"/>
    <w:rsid w:val="00AB4B16"/>
    <w:rsid w:val="00AB4B1C"/>
    <w:rsid w:val="00AB4B39"/>
    <w:rsid w:val="00AB4B3B"/>
    <w:rsid w:val="00AB4B58"/>
    <w:rsid w:val="00AB4B76"/>
    <w:rsid w:val="00AB4B8F"/>
    <w:rsid w:val="00AB4B96"/>
    <w:rsid w:val="00AB4B9A"/>
    <w:rsid w:val="00AB4B9E"/>
    <w:rsid w:val="00AB4BC7"/>
    <w:rsid w:val="00AB4BE3"/>
    <w:rsid w:val="00AB4BF6"/>
    <w:rsid w:val="00AB4C0C"/>
    <w:rsid w:val="00AB4C21"/>
    <w:rsid w:val="00AB4C39"/>
    <w:rsid w:val="00AB4C48"/>
    <w:rsid w:val="00AB4C58"/>
    <w:rsid w:val="00AB4C62"/>
    <w:rsid w:val="00AB4CD6"/>
    <w:rsid w:val="00AB4D3D"/>
    <w:rsid w:val="00AB4D45"/>
    <w:rsid w:val="00AB4D53"/>
    <w:rsid w:val="00AB4D83"/>
    <w:rsid w:val="00AB4D99"/>
    <w:rsid w:val="00AB4DBE"/>
    <w:rsid w:val="00AB4E37"/>
    <w:rsid w:val="00AB4E96"/>
    <w:rsid w:val="00AB4ECD"/>
    <w:rsid w:val="00AB4ECE"/>
    <w:rsid w:val="00AB4EDD"/>
    <w:rsid w:val="00AB4F41"/>
    <w:rsid w:val="00AB4F5B"/>
    <w:rsid w:val="00AB4F6A"/>
    <w:rsid w:val="00AB4F7E"/>
    <w:rsid w:val="00AB4F8F"/>
    <w:rsid w:val="00AB4FA2"/>
    <w:rsid w:val="00AB4FD7"/>
    <w:rsid w:val="00AB4FDC"/>
    <w:rsid w:val="00AB501F"/>
    <w:rsid w:val="00AB5020"/>
    <w:rsid w:val="00AB5036"/>
    <w:rsid w:val="00AB504A"/>
    <w:rsid w:val="00AB5089"/>
    <w:rsid w:val="00AB508A"/>
    <w:rsid w:val="00AB5092"/>
    <w:rsid w:val="00AB50FE"/>
    <w:rsid w:val="00AB5101"/>
    <w:rsid w:val="00AB5139"/>
    <w:rsid w:val="00AB513D"/>
    <w:rsid w:val="00AB517C"/>
    <w:rsid w:val="00AB51AC"/>
    <w:rsid w:val="00AB5201"/>
    <w:rsid w:val="00AB5204"/>
    <w:rsid w:val="00AB5228"/>
    <w:rsid w:val="00AB522B"/>
    <w:rsid w:val="00AB528C"/>
    <w:rsid w:val="00AB529D"/>
    <w:rsid w:val="00AB52E9"/>
    <w:rsid w:val="00AB52F7"/>
    <w:rsid w:val="00AB5322"/>
    <w:rsid w:val="00AB5361"/>
    <w:rsid w:val="00AB538E"/>
    <w:rsid w:val="00AB53E4"/>
    <w:rsid w:val="00AB5401"/>
    <w:rsid w:val="00AB542F"/>
    <w:rsid w:val="00AB546B"/>
    <w:rsid w:val="00AB54EB"/>
    <w:rsid w:val="00AB5514"/>
    <w:rsid w:val="00AB5517"/>
    <w:rsid w:val="00AB5525"/>
    <w:rsid w:val="00AB552C"/>
    <w:rsid w:val="00AB5530"/>
    <w:rsid w:val="00AB557A"/>
    <w:rsid w:val="00AB55CD"/>
    <w:rsid w:val="00AB55DD"/>
    <w:rsid w:val="00AB55EA"/>
    <w:rsid w:val="00AB55F4"/>
    <w:rsid w:val="00AB55FD"/>
    <w:rsid w:val="00AB5673"/>
    <w:rsid w:val="00AB568A"/>
    <w:rsid w:val="00AB56A3"/>
    <w:rsid w:val="00AB56D8"/>
    <w:rsid w:val="00AB5732"/>
    <w:rsid w:val="00AB5740"/>
    <w:rsid w:val="00AB5776"/>
    <w:rsid w:val="00AB5779"/>
    <w:rsid w:val="00AB5792"/>
    <w:rsid w:val="00AB57D1"/>
    <w:rsid w:val="00AB57E8"/>
    <w:rsid w:val="00AB5800"/>
    <w:rsid w:val="00AB5850"/>
    <w:rsid w:val="00AB587E"/>
    <w:rsid w:val="00AB5889"/>
    <w:rsid w:val="00AB58A4"/>
    <w:rsid w:val="00AB58B4"/>
    <w:rsid w:val="00AB591C"/>
    <w:rsid w:val="00AB592C"/>
    <w:rsid w:val="00AB594C"/>
    <w:rsid w:val="00AB595D"/>
    <w:rsid w:val="00AB5997"/>
    <w:rsid w:val="00AB59AD"/>
    <w:rsid w:val="00AB59C6"/>
    <w:rsid w:val="00AB5AC6"/>
    <w:rsid w:val="00AB5AE5"/>
    <w:rsid w:val="00AB5AF2"/>
    <w:rsid w:val="00AB5B1D"/>
    <w:rsid w:val="00AB5B73"/>
    <w:rsid w:val="00AB5B88"/>
    <w:rsid w:val="00AB5B97"/>
    <w:rsid w:val="00AB5BFC"/>
    <w:rsid w:val="00AB5C4B"/>
    <w:rsid w:val="00AB5C74"/>
    <w:rsid w:val="00AB5C7B"/>
    <w:rsid w:val="00AB5CF3"/>
    <w:rsid w:val="00AB5D2A"/>
    <w:rsid w:val="00AB5D67"/>
    <w:rsid w:val="00AB5D87"/>
    <w:rsid w:val="00AB5D8D"/>
    <w:rsid w:val="00AB5D90"/>
    <w:rsid w:val="00AB5D92"/>
    <w:rsid w:val="00AB5DBF"/>
    <w:rsid w:val="00AB5DC7"/>
    <w:rsid w:val="00AB5DD1"/>
    <w:rsid w:val="00AB5E18"/>
    <w:rsid w:val="00AB5E7F"/>
    <w:rsid w:val="00AB5E9F"/>
    <w:rsid w:val="00AB5F17"/>
    <w:rsid w:val="00AB5F3D"/>
    <w:rsid w:val="00AB5F45"/>
    <w:rsid w:val="00AB5F5E"/>
    <w:rsid w:val="00AB5F79"/>
    <w:rsid w:val="00AB5F8E"/>
    <w:rsid w:val="00AB5F96"/>
    <w:rsid w:val="00AB5FB3"/>
    <w:rsid w:val="00AB5FD2"/>
    <w:rsid w:val="00AB601A"/>
    <w:rsid w:val="00AB605C"/>
    <w:rsid w:val="00AB6065"/>
    <w:rsid w:val="00AB606B"/>
    <w:rsid w:val="00AB60A2"/>
    <w:rsid w:val="00AB60AA"/>
    <w:rsid w:val="00AB60B2"/>
    <w:rsid w:val="00AB60B3"/>
    <w:rsid w:val="00AB60D3"/>
    <w:rsid w:val="00AB6100"/>
    <w:rsid w:val="00AB6141"/>
    <w:rsid w:val="00AB615C"/>
    <w:rsid w:val="00AB6200"/>
    <w:rsid w:val="00AB620C"/>
    <w:rsid w:val="00AB6228"/>
    <w:rsid w:val="00AB6245"/>
    <w:rsid w:val="00AB6269"/>
    <w:rsid w:val="00AB6287"/>
    <w:rsid w:val="00AB62E5"/>
    <w:rsid w:val="00AB62E9"/>
    <w:rsid w:val="00AB631A"/>
    <w:rsid w:val="00AB6325"/>
    <w:rsid w:val="00AB6354"/>
    <w:rsid w:val="00AB6382"/>
    <w:rsid w:val="00AB63DC"/>
    <w:rsid w:val="00AB63DD"/>
    <w:rsid w:val="00AB6425"/>
    <w:rsid w:val="00AB6429"/>
    <w:rsid w:val="00AB642B"/>
    <w:rsid w:val="00AB6431"/>
    <w:rsid w:val="00AB6465"/>
    <w:rsid w:val="00AB6498"/>
    <w:rsid w:val="00AB6559"/>
    <w:rsid w:val="00AB6577"/>
    <w:rsid w:val="00AB6590"/>
    <w:rsid w:val="00AB6598"/>
    <w:rsid w:val="00AB659D"/>
    <w:rsid w:val="00AB65A6"/>
    <w:rsid w:val="00AB65B9"/>
    <w:rsid w:val="00AB65D0"/>
    <w:rsid w:val="00AB65DA"/>
    <w:rsid w:val="00AB65E3"/>
    <w:rsid w:val="00AB65F7"/>
    <w:rsid w:val="00AB65F9"/>
    <w:rsid w:val="00AB6604"/>
    <w:rsid w:val="00AB6608"/>
    <w:rsid w:val="00AB6615"/>
    <w:rsid w:val="00AB6656"/>
    <w:rsid w:val="00AB6669"/>
    <w:rsid w:val="00AB66A2"/>
    <w:rsid w:val="00AB66A5"/>
    <w:rsid w:val="00AB66BA"/>
    <w:rsid w:val="00AB6738"/>
    <w:rsid w:val="00AB6777"/>
    <w:rsid w:val="00AB67A3"/>
    <w:rsid w:val="00AB67B0"/>
    <w:rsid w:val="00AB67BF"/>
    <w:rsid w:val="00AB67C9"/>
    <w:rsid w:val="00AB67D1"/>
    <w:rsid w:val="00AB67D4"/>
    <w:rsid w:val="00AB6882"/>
    <w:rsid w:val="00AB691C"/>
    <w:rsid w:val="00AB698B"/>
    <w:rsid w:val="00AB69E2"/>
    <w:rsid w:val="00AB69FD"/>
    <w:rsid w:val="00AB6A51"/>
    <w:rsid w:val="00AB6B4D"/>
    <w:rsid w:val="00AB6BC3"/>
    <w:rsid w:val="00AB6BDE"/>
    <w:rsid w:val="00AB6C4A"/>
    <w:rsid w:val="00AB6C78"/>
    <w:rsid w:val="00AB6C7A"/>
    <w:rsid w:val="00AB6C83"/>
    <w:rsid w:val="00AB6D25"/>
    <w:rsid w:val="00AB6D27"/>
    <w:rsid w:val="00AB6D39"/>
    <w:rsid w:val="00AB6D49"/>
    <w:rsid w:val="00AB6D8B"/>
    <w:rsid w:val="00AB6D9B"/>
    <w:rsid w:val="00AB6DC9"/>
    <w:rsid w:val="00AB6E2F"/>
    <w:rsid w:val="00AB6E67"/>
    <w:rsid w:val="00AB6E78"/>
    <w:rsid w:val="00AB6E8D"/>
    <w:rsid w:val="00AB6E9E"/>
    <w:rsid w:val="00AB6EA2"/>
    <w:rsid w:val="00AB6ED0"/>
    <w:rsid w:val="00AB6EDC"/>
    <w:rsid w:val="00AB6F4A"/>
    <w:rsid w:val="00AB6FAF"/>
    <w:rsid w:val="00AB6FC1"/>
    <w:rsid w:val="00AB6FD6"/>
    <w:rsid w:val="00AB6FE0"/>
    <w:rsid w:val="00AB6FE2"/>
    <w:rsid w:val="00AB700B"/>
    <w:rsid w:val="00AB700E"/>
    <w:rsid w:val="00AB7018"/>
    <w:rsid w:val="00AB701D"/>
    <w:rsid w:val="00AB703D"/>
    <w:rsid w:val="00AB706A"/>
    <w:rsid w:val="00AB707E"/>
    <w:rsid w:val="00AB708F"/>
    <w:rsid w:val="00AB70C3"/>
    <w:rsid w:val="00AB712F"/>
    <w:rsid w:val="00AB713B"/>
    <w:rsid w:val="00AB714B"/>
    <w:rsid w:val="00AB71BF"/>
    <w:rsid w:val="00AB71E1"/>
    <w:rsid w:val="00AB7225"/>
    <w:rsid w:val="00AB724E"/>
    <w:rsid w:val="00AB7252"/>
    <w:rsid w:val="00AB7264"/>
    <w:rsid w:val="00AB7291"/>
    <w:rsid w:val="00AB72F7"/>
    <w:rsid w:val="00AB732C"/>
    <w:rsid w:val="00AB7373"/>
    <w:rsid w:val="00AB737F"/>
    <w:rsid w:val="00AB73CC"/>
    <w:rsid w:val="00AB73E8"/>
    <w:rsid w:val="00AB7419"/>
    <w:rsid w:val="00AB74AE"/>
    <w:rsid w:val="00AB74DE"/>
    <w:rsid w:val="00AB7582"/>
    <w:rsid w:val="00AB759A"/>
    <w:rsid w:val="00AB759F"/>
    <w:rsid w:val="00AB75E1"/>
    <w:rsid w:val="00AB75EA"/>
    <w:rsid w:val="00AB764F"/>
    <w:rsid w:val="00AB7651"/>
    <w:rsid w:val="00AB7663"/>
    <w:rsid w:val="00AB7668"/>
    <w:rsid w:val="00AB766F"/>
    <w:rsid w:val="00AB7677"/>
    <w:rsid w:val="00AB769F"/>
    <w:rsid w:val="00AB76B7"/>
    <w:rsid w:val="00AB76BA"/>
    <w:rsid w:val="00AB76FF"/>
    <w:rsid w:val="00AB7727"/>
    <w:rsid w:val="00AB7785"/>
    <w:rsid w:val="00AB77C4"/>
    <w:rsid w:val="00AB77F9"/>
    <w:rsid w:val="00AB7818"/>
    <w:rsid w:val="00AB784C"/>
    <w:rsid w:val="00AB78BE"/>
    <w:rsid w:val="00AB790E"/>
    <w:rsid w:val="00AB7919"/>
    <w:rsid w:val="00AB7962"/>
    <w:rsid w:val="00AB798D"/>
    <w:rsid w:val="00AB79D9"/>
    <w:rsid w:val="00AB79DD"/>
    <w:rsid w:val="00AB7A00"/>
    <w:rsid w:val="00AB7A10"/>
    <w:rsid w:val="00AB7A63"/>
    <w:rsid w:val="00AB7A68"/>
    <w:rsid w:val="00AB7AAB"/>
    <w:rsid w:val="00AB7AD5"/>
    <w:rsid w:val="00AB7ADD"/>
    <w:rsid w:val="00AB7AE2"/>
    <w:rsid w:val="00AB7AF4"/>
    <w:rsid w:val="00AB7B6B"/>
    <w:rsid w:val="00AB7B82"/>
    <w:rsid w:val="00AB7B85"/>
    <w:rsid w:val="00AB7BA9"/>
    <w:rsid w:val="00AB7BB7"/>
    <w:rsid w:val="00AB7BCC"/>
    <w:rsid w:val="00AB7BD0"/>
    <w:rsid w:val="00AB7BE7"/>
    <w:rsid w:val="00AB7BEA"/>
    <w:rsid w:val="00AB7BFD"/>
    <w:rsid w:val="00AB7C25"/>
    <w:rsid w:val="00AB7C33"/>
    <w:rsid w:val="00AB7C75"/>
    <w:rsid w:val="00AB7C93"/>
    <w:rsid w:val="00AB7C98"/>
    <w:rsid w:val="00AB7D39"/>
    <w:rsid w:val="00AB7D4E"/>
    <w:rsid w:val="00AB7D53"/>
    <w:rsid w:val="00AB7DBC"/>
    <w:rsid w:val="00AB7DD7"/>
    <w:rsid w:val="00AB7DEC"/>
    <w:rsid w:val="00AB7DF0"/>
    <w:rsid w:val="00AB7DF5"/>
    <w:rsid w:val="00AB7DF6"/>
    <w:rsid w:val="00AB7E12"/>
    <w:rsid w:val="00AB7E31"/>
    <w:rsid w:val="00AB7E51"/>
    <w:rsid w:val="00AB7E8A"/>
    <w:rsid w:val="00AB7FD7"/>
    <w:rsid w:val="00AB7FDD"/>
    <w:rsid w:val="00AB7FF1"/>
    <w:rsid w:val="00AC0011"/>
    <w:rsid w:val="00AC002D"/>
    <w:rsid w:val="00AC0067"/>
    <w:rsid w:val="00AC00BD"/>
    <w:rsid w:val="00AC00D0"/>
    <w:rsid w:val="00AC00FF"/>
    <w:rsid w:val="00AC0113"/>
    <w:rsid w:val="00AC01CA"/>
    <w:rsid w:val="00AC0203"/>
    <w:rsid w:val="00AC0217"/>
    <w:rsid w:val="00AC0257"/>
    <w:rsid w:val="00AC026C"/>
    <w:rsid w:val="00AC02AF"/>
    <w:rsid w:val="00AC02B3"/>
    <w:rsid w:val="00AC02BB"/>
    <w:rsid w:val="00AC02D4"/>
    <w:rsid w:val="00AC02F1"/>
    <w:rsid w:val="00AC02F2"/>
    <w:rsid w:val="00AC035B"/>
    <w:rsid w:val="00AC0365"/>
    <w:rsid w:val="00AC0368"/>
    <w:rsid w:val="00AC0388"/>
    <w:rsid w:val="00AC039B"/>
    <w:rsid w:val="00AC03B1"/>
    <w:rsid w:val="00AC03C9"/>
    <w:rsid w:val="00AC0410"/>
    <w:rsid w:val="00AC042C"/>
    <w:rsid w:val="00AC049D"/>
    <w:rsid w:val="00AC04D4"/>
    <w:rsid w:val="00AC0506"/>
    <w:rsid w:val="00AC051B"/>
    <w:rsid w:val="00AC0556"/>
    <w:rsid w:val="00AC0557"/>
    <w:rsid w:val="00AC059E"/>
    <w:rsid w:val="00AC05C5"/>
    <w:rsid w:val="00AC0674"/>
    <w:rsid w:val="00AC0676"/>
    <w:rsid w:val="00AC0690"/>
    <w:rsid w:val="00AC06B0"/>
    <w:rsid w:val="00AC06F1"/>
    <w:rsid w:val="00AC071E"/>
    <w:rsid w:val="00AC07AA"/>
    <w:rsid w:val="00AC081C"/>
    <w:rsid w:val="00AC0896"/>
    <w:rsid w:val="00AC0910"/>
    <w:rsid w:val="00AC0933"/>
    <w:rsid w:val="00AC09A3"/>
    <w:rsid w:val="00AC09A4"/>
    <w:rsid w:val="00AC09BA"/>
    <w:rsid w:val="00AC09CC"/>
    <w:rsid w:val="00AC09E0"/>
    <w:rsid w:val="00AC09FE"/>
    <w:rsid w:val="00AC0A16"/>
    <w:rsid w:val="00AC0A1E"/>
    <w:rsid w:val="00AC0A38"/>
    <w:rsid w:val="00AC0A5B"/>
    <w:rsid w:val="00AC0A92"/>
    <w:rsid w:val="00AC0AB0"/>
    <w:rsid w:val="00AC0ABD"/>
    <w:rsid w:val="00AC0AE8"/>
    <w:rsid w:val="00AC0B12"/>
    <w:rsid w:val="00AC0B30"/>
    <w:rsid w:val="00AC0B84"/>
    <w:rsid w:val="00AC0BD7"/>
    <w:rsid w:val="00AC0BF3"/>
    <w:rsid w:val="00AC0CDC"/>
    <w:rsid w:val="00AC0D04"/>
    <w:rsid w:val="00AC0D87"/>
    <w:rsid w:val="00AC0E0C"/>
    <w:rsid w:val="00AC0E33"/>
    <w:rsid w:val="00AC0E84"/>
    <w:rsid w:val="00AC0E9D"/>
    <w:rsid w:val="00AC0EBB"/>
    <w:rsid w:val="00AC0ECD"/>
    <w:rsid w:val="00AC0F7C"/>
    <w:rsid w:val="00AC0FBE"/>
    <w:rsid w:val="00AC0FD1"/>
    <w:rsid w:val="00AC0FEB"/>
    <w:rsid w:val="00AC1057"/>
    <w:rsid w:val="00AC1065"/>
    <w:rsid w:val="00AC109A"/>
    <w:rsid w:val="00AC1100"/>
    <w:rsid w:val="00AC112C"/>
    <w:rsid w:val="00AC1191"/>
    <w:rsid w:val="00AC11A2"/>
    <w:rsid w:val="00AC11E2"/>
    <w:rsid w:val="00AC11E8"/>
    <w:rsid w:val="00AC1223"/>
    <w:rsid w:val="00AC124F"/>
    <w:rsid w:val="00AC129F"/>
    <w:rsid w:val="00AC12CB"/>
    <w:rsid w:val="00AC130D"/>
    <w:rsid w:val="00AC1358"/>
    <w:rsid w:val="00AC136A"/>
    <w:rsid w:val="00AC136F"/>
    <w:rsid w:val="00AC1372"/>
    <w:rsid w:val="00AC1373"/>
    <w:rsid w:val="00AC1378"/>
    <w:rsid w:val="00AC139C"/>
    <w:rsid w:val="00AC13AA"/>
    <w:rsid w:val="00AC13CF"/>
    <w:rsid w:val="00AC1428"/>
    <w:rsid w:val="00AC1450"/>
    <w:rsid w:val="00AC1456"/>
    <w:rsid w:val="00AC145F"/>
    <w:rsid w:val="00AC148B"/>
    <w:rsid w:val="00AC14BF"/>
    <w:rsid w:val="00AC14C7"/>
    <w:rsid w:val="00AC14F8"/>
    <w:rsid w:val="00AC153B"/>
    <w:rsid w:val="00AC156D"/>
    <w:rsid w:val="00AC1579"/>
    <w:rsid w:val="00AC157F"/>
    <w:rsid w:val="00AC1582"/>
    <w:rsid w:val="00AC158B"/>
    <w:rsid w:val="00AC159E"/>
    <w:rsid w:val="00AC15FC"/>
    <w:rsid w:val="00AC1601"/>
    <w:rsid w:val="00AC164F"/>
    <w:rsid w:val="00AC1669"/>
    <w:rsid w:val="00AC1676"/>
    <w:rsid w:val="00AC169D"/>
    <w:rsid w:val="00AC16FA"/>
    <w:rsid w:val="00AC1739"/>
    <w:rsid w:val="00AC173F"/>
    <w:rsid w:val="00AC1796"/>
    <w:rsid w:val="00AC17B8"/>
    <w:rsid w:val="00AC17C9"/>
    <w:rsid w:val="00AC17D7"/>
    <w:rsid w:val="00AC1855"/>
    <w:rsid w:val="00AC187E"/>
    <w:rsid w:val="00AC18E7"/>
    <w:rsid w:val="00AC191E"/>
    <w:rsid w:val="00AC1976"/>
    <w:rsid w:val="00AC19E5"/>
    <w:rsid w:val="00AC1A34"/>
    <w:rsid w:val="00AC1AA6"/>
    <w:rsid w:val="00AC1AAC"/>
    <w:rsid w:val="00AC1ACF"/>
    <w:rsid w:val="00AC1B16"/>
    <w:rsid w:val="00AC1B80"/>
    <w:rsid w:val="00AC1BD9"/>
    <w:rsid w:val="00AC1C44"/>
    <w:rsid w:val="00AC1C65"/>
    <w:rsid w:val="00AC1CB7"/>
    <w:rsid w:val="00AC1CBA"/>
    <w:rsid w:val="00AC1CBF"/>
    <w:rsid w:val="00AC1CCA"/>
    <w:rsid w:val="00AC1CD4"/>
    <w:rsid w:val="00AC1D09"/>
    <w:rsid w:val="00AC1D41"/>
    <w:rsid w:val="00AC1DD2"/>
    <w:rsid w:val="00AC1DD3"/>
    <w:rsid w:val="00AC1E19"/>
    <w:rsid w:val="00AC1E41"/>
    <w:rsid w:val="00AC1E45"/>
    <w:rsid w:val="00AC1EA7"/>
    <w:rsid w:val="00AC1EBC"/>
    <w:rsid w:val="00AC1EC1"/>
    <w:rsid w:val="00AC1ED7"/>
    <w:rsid w:val="00AC1EE9"/>
    <w:rsid w:val="00AC1EF0"/>
    <w:rsid w:val="00AC1F64"/>
    <w:rsid w:val="00AC1F78"/>
    <w:rsid w:val="00AC1F84"/>
    <w:rsid w:val="00AC1F8C"/>
    <w:rsid w:val="00AC1FC6"/>
    <w:rsid w:val="00AC1FF1"/>
    <w:rsid w:val="00AC2034"/>
    <w:rsid w:val="00AC205F"/>
    <w:rsid w:val="00AC2096"/>
    <w:rsid w:val="00AC20AE"/>
    <w:rsid w:val="00AC20FD"/>
    <w:rsid w:val="00AC2172"/>
    <w:rsid w:val="00AC2173"/>
    <w:rsid w:val="00AC218B"/>
    <w:rsid w:val="00AC218D"/>
    <w:rsid w:val="00AC2191"/>
    <w:rsid w:val="00AC21B2"/>
    <w:rsid w:val="00AC21B5"/>
    <w:rsid w:val="00AC2217"/>
    <w:rsid w:val="00AC2219"/>
    <w:rsid w:val="00AC2253"/>
    <w:rsid w:val="00AC232B"/>
    <w:rsid w:val="00AC2353"/>
    <w:rsid w:val="00AC23B9"/>
    <w:rsid w:val="00AC2401"/>
    <w:rsid w:val="00AC2411"/>
    <w:rsid w:val="00AC241E"/>
    <w:rsid w:val="00AC246C"/>
    <w:rsid w:val="00AC2503"/>
    <w:rsid w:val="00AC2508"/>
    <w:rsid w:val="00AC250D"/>
    <w:rsid w:val="00AC251F"/>
    <w:rsid w:val="00AC25AA"/>
    <w:rsid w:val="00AC25B4"/>
    <w:rsid w:val="00AC25E9"/>
    <w:rsid w:val="00AC2607"/>
    <w:rsid w:val="00AC2611"/>
    <w:rsid w:val="00AC2624"/>
    <w:rsid w:val="00AC2637"/>
    <w:rsid w:val="00AC266A"/>
    <w:rsid w:val="00AC2698"/>
    <w:rsid w:val="00AC26D9"/>
    <w:rsid w:val="00AC26DF"/>
    <w:rsid w:val="00AC26F2"/>
    <w:rsid w:val="00AC273B"/>
    <w:rsid w:val="00AC273E"/>
    <w:rsid w:val="00AC275F"/>
    <w:rsid w:val="00AC279C"/>
    <w:rsid w:val="00AC27C0"/>
    <w:rsid w:val="00AC27C2"/>
    <w:rsid w:val="00AC27CF"/>
    <w:rsid w:val="00AC27DA"/>
    <w:rsid w:val="00AC27DF"/>
    <w:rsid w:val="00AC283C"/>
    <w:rsid w:val="00AC28ED"/>
    <w:rsid w:val="00AC2986"/>
    <w:rsid w:val="00AC299B"/>
    <w:rsid w:val="00AC29A8"/>
    <w:rsid w:val="00AC29D3"/>
    <w:rsid w:val="00AC29FE"/>
    <w:rsid w:val="00AC2A70"/>
    <w:rsid w:val="00AC2AA2"/>
    <w:rsid w:val="00AC2AA6"/>
    <w:rsid w:val="00AC2B5A"/>
    <w:rsid w:val="00AC2B9D"/>
    <w:rsid w:val="00AC2BBD"/>
    <w:rsid w:val="00AC2BE3"/>
    <w:rsid w:val="00AC2C03"/>
    <w:rsid w:val="00AC2C58"/>
    <w:rsid w:val="00AC2C98"/>
    <w:rsid w:val="00AC2CA8"/>
    <w:rsid w:val="00AC2CB5"/>
    <w:rsid w:val="00AC2CF6"/>
    <w:rsid w:val="00AC2D23"/>
    <w:rsid w:val="00AC2D2D"/>
    <w:rsid w:val="00AC2D74"/>
    <w:rsid w:val="00AC2DBB"/>
    <w:rsid w:val="00AC2DC4"/>
    <w:rsid w:val="00AC2DDA"/>
    <w:rsid w:val="00AC2DF9"/>
    <w:rsid w:val="00AC2E11"/>
    <w:rsid w:val="00AC2E34"/>
    <w:rsid w:val="00AC2E57"/>
    <w:rsid w:val="00AC2EC7"/>
    <w:rsid w:val="00AC2ED7"/>
    <w:rsid w:val="00AC2EDA"/>
    <w:rsid w:val="00AC2F04"/>
    <w:rsid w:val="00AC2F21"/>
    <w:rsid w:val="00AC2F27"/>
    <w:rsid w:val="00AC2F95"/>
    <w:rsid w:val="00AC2FCB"/>
    <w:rsid w:val="00AC2FEE"/>
    <w:rsid w:val="00AC307A"/>
    <w:rsid w:val="00AC308C"/>
    <w:rsid w:val="00AC30B6"/>
    <w:rsid w:val="00AC30BE"/>
    <w:rsid w:val="00AC30E7"/>
    <w:rsid w:val="00AC30FF"/>
    <w:rsid w:val="00AC3124"/>
    <w:rsid w:val="00AC319B"/>
    <w:rsid w:val="00AC31A9"/>
    <w:rsid w:val="00AC31AB"/>
    <w:rsid w:val="00AC31D3"/>
    <w:rsid w:val="00AC321D"/>
    <w:rsid w:val="00AC3254"/>
    <w:rsid w:val="00AC32A0"/>
    <w:rsid w:val="00AC32A1"/>
    <w:rsid w:val="00AC32FB"/>
    <w:rsid w:val="00AC3347"/>
    <w:rsid w:val="00AC3369"/>
    <w:rsid w:val="00AC33B8"/>
    <w:rsid w:val="00AC33E0"/>
    <w:rsid w:val="00AC33E6"/>
    <w:rsid w:val="00AC33F5"/>
    <w:rsid w:val="00AC3411"/>
    <w:rsid w:val="00AC343B"/>
    <w:rsid w:val="00AC348B"/>
    <w:rsid w:val="00AC3498"/>
    <w:rsid w:val="00AC3499"/>
    <w:rsid w:val="00AC34C6"/>
    <w:rsid w:val="00AC34D8"/>
    <w:rsid w:val="00AC351C"/>
    <w:rsid w:val="00AC3524"/>
    <w:rsid w:val="00AC3530"/>
    <w:rsid w:val="00AC3553"/>
    <w:rsid w:val="00AC3558"/>
    <w:rsid w:val="00AC35A3"/>
    <w:rsid w:val="00AC35E8"/>
    <w:rsid w:val="00AC35F9"/>
    <w:rsid w:val="00AC3620"/>
    <w:rsid w:val="00AC3656"/>
    <w:rsid w:val="00AC3657"/>
    <w:rsid w:val="00AC366E"/>
    <w:rsid w:val="00AC3687"/>
    <w:rsid w:val="00AC36A9"/>
    <w:rsid w:val="00AC36B0"/>
    <w:rsid w:val="00AC36F3"/>
    <w:rsid w:val="00AC3748"/>
    <w:rsid w:val="00AC3757"/>
    <w:rsid w:val="00AC377A"/>
    <w:rsid w:val="00AC37E5"/>
    <w:rsid w:val="00AC37FF"/>
    <w:rsid w:val="00AC3825"/>
    <w:rsid w:val="00AC382B"/>
    <w:rsid w:val="00AC3845"/>
    <w:rsid w:val="00AC38D8"/>
    <w:rsid w:val="00AC38F8"/>
    <w:rsid w:val="00AC3926"/>
    <w:rsid w:val="00AC3959"/>
    <w:rsid w:val="00AC3993"/>
    <w:rsid w:val="00AC399B"/>
    <w:rsid w:val="00AC39A0"/>
    <w:rsid w:val="00AC39A4"/>
    <w:rsid w:val="00AC39D8"/>
    <w:rsid w:val="00AC3A00"/>
    <w:rsid w:val="00AC3A37"/>
    <w:rsid w:val="00AC3A3F"/>
    <w:rsid w:val="00AC3A5D"/>
    <w:rsid w:val="00AC3A63"/>
    <w:rsid w:val="00AC3A68"/>
    <w:rsid w:val="00AC3A6B"/>
    <w:rsid w:val="00AC3A81"/>
    <w:rsid w:val="00AC3ABB"/>
    <w:rsid w:val="00AC3ABF"/>
    <w:rsid w:val="00AC3B25"/>
    <w:rsid w:val="00AC3B40"/>
    <w:rsid w:val="00AC3B4C"/>
    <w:rsid w:val="00AC3B57"/>
    <w:rsid w:val="00AC3B5B"/>
    <w:rsid w:val="00AC3BD0"/>
    <w:rsid w:val="00AC3BF9"/>
    <w:rsid w:val="00AC3C0C"/>
    <w:rsid w:val="00AC3C12"/>
    <w:rsid w:val="00AC3C2B"/>
    <w:rsid w:val="00AC3C8B"/>
    <w:rsid w:val="00AC3CB6"/>
    <w:rsid w:val="00AC3CE1"/>
    <w:rsid w:val="00AC3D18"/>
    <w:rsid w:val="00AC3D52"/>
    <w:rsid w:val="00AC3D56"/>
    <w:rsid w:val="00AC3D57"/>
    <w:rsid w:val="00AC3DBB"/>
    <w:rsid w:val="00AC3DFD"/>
    <w:rsid w:val="00AC3E15"/>
    <w:rsid w:val="00AC3E91"/>
    <w:rsid w:val="00AC3E9C"/>
    <w:rsid w:val="00AC3F0A"/>
    <w:rsid w:val="00AC3F3D"/>
    <w:rsid w:val="00AC3FA5"/>
    <w:rsid w:val="00AC3FAE"/>
    <w:rsid w:val="00AC3FB2"/>
    <w:rsid w:val="00AC4045"/>
    <w:rsid w:val="00AC4080"/>
    <w:rsid w:val="00AC4098"/>
    <w:rsid w:val="00AC40D1"/>
    <w:rsid w:val="00AC40EA"/>
    <w:rsid w:val="00AC4106"/>
    <w:rsid w:val="00AC4123"/>
    <w:rsid w:val="00AC4140"/>
    <w:rsid w:val="00AC4198"/>
    <w:rsid w:val="00AC41B0"/>
    <w:rsid w:val="00AC41BB"/>
    <w:rsid w:val="00AC41DA"/>
    <w:rsid w:val="00AC4200"/>
    <w:rsid w:val="00AC42A1"/>
    <w:rsid w:val="00AC4312"/>
    <w:rsid w:val="00AC4356"/>
    <w:rsid w:val="00AC438F"/>
    <w:rsid w:val="00AC43AF"/>
    <w:rsid w:val="00AC43C7"/>
    <w:rsid w:val="00AC43D7"/>
    <w:rsid w:val="00AC440F"/>
    <w:rsid w:val="00AC44E1"/>
    <w:rsid w:val="00AC451F"/>
    <w:rsid w:val="00AC4570"/>
    <w:rsid w:val="00AC4580"/>
    <w:rsid w:val="00AC4585"/>
    <w:rsid w:val="00AC45D8"/>
    <w:rsid w:val="00AC45E5"/>
    <w:rsid w:val="00AC4615"/>
    <w:rsid w:val="00AC4637"/>
    <w:rsid w:val="00AC4647"/>
    <w:rsid w:val="00AC465A"/>
    <w:rsid w:val="00AC4678"/>
    <w:rsid w:val="00AC4687"/>
    <w:rsid w:val="00AC469C"/>
    <w:rsid w:val="00AC46BC"/>
    <w:rsid w:val="00AC471F"/>
    <w:rsid w:val="00AC4721"/>
    <w:rsid w:val="00AC4725"/>
    <w:rsid w:val="00AC472E"/>
    <w:rsid w:val="00AC4765"/>
    <w:rsid w:val="00AC47C7"/>
    <w:rsid w:val="00AC47E8"/>
    <w:rsid w:val="00AC4802"/>
    <w:rsid w:val="00AC4818"/>
    <w:rsid w:val="00AC4822"/>
    <w:rsid w:val="00AC4824"/>
    <w:rsid w:val="00AC486B"/>
    <w:rsid w:val="00AC4936"/>
    <w:rsid w:val="00AC4938"/>
    <w:rsid w:val="00AC4964"/>
    <w:rsid w:val="00AC4978"/>
    <w:rsid w:val="00AC49B4"/>
    <w:rsid w:val="00AC49DD"/>
    <w:rsid w:val="00AC49FF"/>
    <w:rsid w:val="00AC4A25"/>
    <w:rsid w:val="00AC4A35"/>
    <w:rsid w:val="00AC4A51"/>
    <w:rsid w:val="00AC4A57"/>
    <w:rsid w:val="00AC4A8C"/>
    <w:rsid w:val="00AC4AAE"/>
    <w:rsid w:val="00AC4B09"/>
    <w:rsid w:val="00AC4B10"/>
    <w:rsid w:val="00AC4B12"/>
    <w:rsid w:val="00AC4B8F"/>
    <w:rsid w:val="00AC4B90"/>
    <w:rsid w:val="00AC4BD6"/>
    <w:rsid w:val="00AC4BED"/>
    <w:rsid w:val="00AC4C5E"/>
    <w:rsid w:val="00AC4CA0"/>
    <w:rsid w:val="00AC4CAE"/>
    <w:rsid w:val="00AC4CB4"/>
    <w:rsid w:val="00AC4CDB"/>
    <w:rsid w:val="00AC4CEC"/>
    <w:rsid w:val="00AC4D0A"/>
    <w:rsid w:val="00AC4D0B"/>
    <w:rsid w:val="00AC4D5C"/>
    <w:rsid w:val="00AC4DB1"/>
    <w:rsid w:val="00AC4DB6"/>
    <w:rsid w:val="00AC4DF0"/>
    <w:rsid w:val="00AC4E1B"/>
    <w:rsid w:val="00AC4E35"/>
    <w:rsid w:val="00AC4EC7"/>
    <w:rsid w:val="00AC4EE0"/>
    <w:rsid w:val="00AC4F3E"/>
    <w:rsid w:val="00AC4F3F"/>
    <w:rsid w:val="00AC4F43"/>
    <w:rsid w:val="00AC4F47"/>
    <w:rsid w:val="00AC4F55"/>
    <w:rsid w:val="00AC4F5A"/>
    <w:rsid w:val="00AC4FF8"/>
    <w:rsid w:val="00AC4FFD"/>
    <w:rsid w:val="00AC5078"/>
    <w:rsid w:val="00AC5103"/>
    <w:rsid w:val="00AC510D"/>
    <w:rsid w:val="00AC5125"/>
    <w:rsid w:val="00AC5186"/>
    <w:rsid w:val="00AC51CD"/>
    <w:rsid w:val="00AC51EE"/>
    <w:rsid w:val="00AC51F5"/>
    <w:rsid w:val="00AC524E"/>
    <w:rsid w:val="00AC528E"/>
    <w:rsid w:val="00AC52A7"/>
    <w:rsid w:val="00AC52E3"/>
    <w:rsid w:val="00AC533A"/>
    <w:rsid w:val="00AC5346"/>
    <w:rsid w:val="00AC5354"/>
    <w:rsid w:val="00AC5359"/>
    <w:rsid w:val="00AC53DD"/>
    <w:rsid w:val="00AC53F5"/>
    <w:rsid w:val="00AC5408"/>
    <w:rsid w:val="00AC547F"/>
    <w:rsid w:val="00AC5483"/>
    <w:rsid w:val="00AC54A6"/>
    <w:rsid w:val="00AC54A9"/>
    <w:rsid w:val="00AC54B1"/>
    <w:rsid w:val="00AC54CD"/>
    <w:rsid w:val="00AC54DE"/>
    <w:rsid w:val="00AC54E3"/>
    <w:rsid w:val="00AC54FD"/>
    <w:rsid w:val="00AC5503"/>
    <w:rsid w:val="00AC5594"/>
    <w:rsid w:val="00AC561D"/>
    <w:rsid w:val="00AC567D"/>
    <w:rsid w:val="00AC5686"/>
    <w:rsid w:val="00AC5694"/>
    <w:rsid w:val="00AC56A4"/>
    <w:rsid w:val="00AC56BF"/>
    <w:rsid w:val="00AC56E0"/>
    <w:rsid w:val="00AC573F"/>
    <w:rsid w:val="00AC5751"/>
    <w:rsid w:val="00AC5799"/>
    <w:rsid w:val="00AC57D3"/>
    <w:rsid w:val="00AC57E1"/>
    <w:rsid w:val="00AC57E8"/>
    <w:rsid w:val="00AC5800"/>
    <w:rsid w:val="00AC5817"/>
    <w:rsid w:val="00AC5846"/>
    <w:rsid w:val="00AC5847"/>
    <w:rsid w:val="00AC585E"/>
    <w:rsid w:val="00AC5874"/>
    <w:rsid w:val="00AC5890"/>
    <w:rsid w:val="00AC58A7"/>
    <w:rsid w:val="00AC58A8"/>
    <w:rsid w:val="00AC58D6"/>
    <w:rsid w:val="00AC58EC"/>
    <w:rsid w:val="00AC58F3"/>
    <w:rsid w:val="00AC58FF"/>
    <w:rsid w:val="00AC5916"/>
    <w:rsid w:val="00AC591E"/>
    <w:rsid w:val="00AC5932"/>
    <w:rsid w:val="00AC5977"/>
    <w:rsid w:val="00AC5994"/>
    <w:rsid w:val="00AC59AC"/>
    <w:rsid w:val="00AC59E2"/>
    <w:rsid w:val="00AC5A04"/>
    <w:rsid w:val="00AC5A73"/>
    <w:rsid w:val="00AC5A8E"/>
    <w:rsid w:val="00AC5AC3"/>
    <w:rsid w:val="00AC5AE5"/>
    <w:rsid w:val="00AC5AF4"/>
    <w:rsid w:val="00AC5AFE"/>
    <w:rsid w:val="00AC5B26"/>
    <w:rsid w:val="00AC5B6C"/>
    <w:rsid w:val="00AC5B89"/>
    <w:rsid w:val="00AC5C21"/>
    <w:rsid w:val="00AC5C27"/>
    <w:rsid w:val="00AC5C65"/>
    <w:rsid w:val="00AC5CD3"/>
    <w:rsid w:val="00AC5D11"/>
    <w:rsid w:val="00AC5D47"/>
    <w:rsid w:val="00AC5D71"/>
    <w:rsid w:val="00AC5D74"/>
    <w:rsid w:val="00AC5D7D"/>
    <w:rsid w:val="00AC5D86"/>
    <w:rsid w:val="00AC5D8B"/>
    <w:rsid w:val="00AC5D96"/>
    <w:rsid w:val="00AC5DCC"/>
    <w:rsid w:val="00AC5E10"/>
    <w:rsid w:val="00AC5E2A"/>
    <w:rsid w:val="00AC5E30"/>
    <w:rsid w:val="00AC5E38"/>
    <w:rsid w:val="00AC5E3D"/>
    <w:rsid w:val="00AC5E47"/>
    <w:rsid w:val="00AC5E9F"/>
    <w:rsid w:val="00AC5EA3"/>
    <w:rsid w:val="00AC5EBF"/>
    <w:rsid w:val="00AC5EE5"/>
    <w:rsid w:val="00AC5F00"/>
    <w:rsid w:val="00AC5F0F"/>
    <w:rsid w:val="00AC5F32"/>
    <w:rsid w:val="00AC5F5C"/>
    <w:rsid w:val="00AC5F69"/>
    <w:rsid w:val="00AC5FC2"/>
    <w:rsid w:val="00AC6003"/>
    <w:rsid w:val="00AC601D"/>
    <w:rsid w:val="00AC6080"/>
    <w:rsid w:val="00AC6083"/>
    <w:rsid w:val="00AC60A3"/>
    <w:rsid w:val="00AC60BF"/>
    <w:rsid w:val="00AC60D4"/>
    <w:rsid w:val="00AC6159"/>
    <w:rsid w:val="00AC616D"/>
    <w:rsid w:val="00AC617D"/>
    <w:rsid w:val="00AC61AB"/>
    <w:rsid w:val="00AC61B3"/>
    <w:rsid w:val="00AC61BB"/>
    <w:rsid w:val="00AC61D9"/>
    <w:rsid w:val="00AC6217"/>
    <w:rsid w:val="00AC6234"/>
    <w:rsid w:val="00AC6270"/>
    <w:rsid w:val="00AC62A5"/>
    <w:rsid w:val="00AC62C0"/>
    <w:rsid w:val="00AC62E6"/>
    <w:rsid w:val="00AC630E"/>
    <w:rsid w:val="00AC6317"/>
    <w:rsid w:val="00AC6326"/>
    <w:rsid w:val="00AC6333"/>
    <w:rsid w:val="00AC633A"/>
    <w:rsid w:val="00AC6378"/>
    <w:rsid w:val="00AC63B7"/>
    <w:rsid w:val="00AC63C5"/>
    <w:rsid w:val="00AC63CB"/>
    <w:rsid w:val="00AC63FF"/>
    <w:rsid w:val="00AC6442"/>
    <w:rsid w:val="00AC644B"/>
    <w:rsid w:val="00AC64A6"/>
    <w:rsid w:val="00AC64D6"/>
    <w:rsid w:val="00AC6517"/>
    <w:rsid w:val="00AC654E"/>
    <w:rsid w:val="00AC6595"/>
    <w:rsid w:val="00AC65BF"/>
    <w:rsid w:val="00AC65D0"/>
    <w:rsid w:val="00AC65DF"/>
    <w:rsid w:val="00AC6616"/>
    <w:rsid w:val="00AC667E"/>
    <w:rsid w:val="00AC6687"/>
    <w:rsid w:val="00AC669A"/>
    <w:rsid w:val="00AC66A0"/>
    <w:rsid w:val="00AC66A8"/>
    <w:rsid w:val="00AC66AD"/>
    <w:rsid w:val="00AC66EA"/>
    <w:rsid w:val="00AC6707"/>
    <w:rsid w:val="00AC670E"/>
    <w:rsid w:val="00AC6724"/>
    <w:rsid w:val="00AC6736"/>
    <w:rsid w:val="00AC673F"/>
    <w:rsid w:val="00AC679F"/>
    <w:rsid w:val="00AC67B6"/>
    <w:rsid w:val="00AC67D7"/>
    <w:rsid w:val="00AC67E5"/>
    <w:rsid w:val="00AC6885"/>
    <w:rsid w:val="00AC68CF"/>
    <w:rsid w:val="00AC68DF"/>
    <w:rsid w:val="00AC68F3"/>
    <w:rsid w:val="00AC691B"/>
    <w:rsid w:val="00AC6998"/>
    <w:rsid w:val="00AC69A2"/>
    <w:rsid w:val="00AC69B6"/>
    <w:rsid w:val="00AC69F8"/>
    <w:rsid w:val="00AC6A01"/>
    <w:rsid w:val="00AC6A57"/>
    <w:rsid w:val="00AC6A93"/>
    <w:rsid w:val="00AC6AA0"/>
    <w:rsid w:val="00AC6AB9"/>
    <w:rsid w:val="00AC6ACD"/>
    <w:rsid w:val="00AC6AD6"/>
    <w:rsid w:val="00AC6AF6"/>
    <w:rsid w:val="00AC6B00"/>
    <w:rsid w:val="00AC6B15"/>
    <w:rsid w:val="00AC6B26"/>
    <w:rsid w:val="00AC6BA6"/>
    <w:rsid w:val="00AC6BAF"/>
    <w:rsid w:val="00AC6BB9"/>
    <w:rsid w:val="00AC6BBA"/>
    <w:rsid w:val="00AC6BD8"/>
    <w:rsid w:val="00AC6BEF"/>
    <w:rsid w:val="00AC6C15"/>
    <w:rsid w:val="00AC6C75"/>
    <w:rsid w:val="00AC6CE1"/>
    <w:rsid w:val="00AC6D39"/>
    <w:rsid w:val="00AC6D51"/>
    <w:rsid w:val="00AC6D9D"/>
    <w:rsid w:val="00AC6DC5"/>
    <w:rsid w:val="00AC6DC8"/>
    <w:rsid w:val="00AC6DDF"/>
    <w:rsid w:val="00AC6DF4"/>
    <w:rsid w:val="00AC6DFA"/>
    <w:rsid w:val="00AC6DFE"/>
    <w:rsid w:val="00AC6E19"/>
    <w:rsid w:val="00AC6EAB"/>
    <w:rsid w:val="00AC6F10"/>
    <w:rsid w:val="00AC6F23"/>
    <w:rsid w:val="00AC6F90"/>
    <w:rsid w:val="00AC6FA1"/>
    <w:rsid w:val="00AC6FFF"/>
    <w:rsid w:val="00AC7001"/>
    <w:rsid w:val="00AC7052"/>
    <w:rsid w:val="00AC7053"/>
    <w:rsid w:val="00AC706F"/>
    <w:rsid w:val="00AC70A9"/>
    <w:rsid w:val="00AC70C4"/>
    <w:rsid w:val="00AC710C"/>
    <w:rsid w:val="00AC720A"/>
    <w:rsid w:val="00AC7234"/>
    <w:rsid w:val="00AC724B"/>
    <w:rsid w:val="00AC726A"/>
    <w:rsid w:val="00AC7292"/>
    <w:rsid w:val="00AC7297"/>
    <w:rsid w:val="00AC72D7"/>
    <w:rsid w:val="00AC72FC"/>
    <w:rsid w:val="00AC7368"/>
    <w:rsid w:val="00AC7373"/>
    <w:rsid w:val="00AC7380"/>
    <w:rsid w:val="00AC73BA"/>
    <w:rsid w:val="00AC740A"/>
    <w:rsid w:val="00AC7428"/>
    <w:rsid w:val="00AC7453"/>
    <w:rsid w:val="00AC7465"/>
    <w:rsid w:val="00AC747C"/>
    <w:rsid w:val="00AC7480"/>
    <w:rsid w:val="00AC74A4"/>
    <w:rsid w:val="00AC74B1"/>
    <w:rsid w:val="00AC74B7"/>
    <w:rsid w:val="00AC74C6"/>
    <w:rsid w:val="00AC74C8"/>
    <w:rsid w:val="00AC74F7"/>
    <w:rsid w:val="00AC74FA"/>
    <w:rsid w:val="00AC7515"/>
    <w:rsid w:val="00AC753F"/>
    <w:rsid w:val="00AC7554"/>
    <w:rsid w:val="00AC7571"/>
    <w:rsid w:val="00AC7592"/>
    <w:rsid w:val="00AC75EA"/>
    <w:rsid w:val="00AC7643"/>
    <w:rsid w:val="00AC7695"/>
    <w:rsid w:val="00AC76AA"/>
    <w:rsid w:val="00AC76C3"/>
    <w:rsid w:val="00AC7750"/>
    <w:rsid w:val="00AC7796"/>
    <w:rsid w:val="00AC779C"/>
    <w:rsid w:val="00AC77BC"/>
    <w:rsid w:val="00AC77BD"/>
    <w:rsid w:val="00AC77E5"/>
    <w:rsid w:val="00AC7806"/>
    <w:rsid w:val="00AC780D"/>
    <w:rsid w:val="00AC780F"/>
    <w:rsid w:val="00AC7816"/>
    <w:rsid w:val="00AC7838"/>
    <w:rsid w:val="00AC78A3"/>
    <w:rsid w:val="00AC78A7"/>
    <w:rsid w:val="00AC78E1"/>
    <w:rsid w:val="00AC794C"/>
    <w:rsid w:val="00AC7957"/>
    <w:rsid w:val="00AC799D"/>
    <w:rsid w:val="00AC79AE"/>
    <w:rsid w:val="00AC79BA"/>
    <w:rsid w:val="00AC79D5"/>
    <w:rsid w:val="00AC79E6"/>
    <w:rsid w:val="00AC7A07"/>
    <w:rsid w:val="00AC7A3E"/>
    <w:rsid w:val="00AC7AA6"/>
    <w:rsid w:val="00AC7AB6"/>
    <w:rsid w:val="00AC7AD5"/>
    <w:rsid w:val="00AC7AFE"/>
    <w:rsid w:val="00AC7B08"/>
    <w:rsid w:val="00AC7B14"/>
    <w:rsid w:val="00AC7B17"/>
    <w:rsid w:val="00AC7BE0"/>
    <w:rsid w:val="00AC7BEC"/>
    <w:rsid w:val="00AC7C14"/>
    <w:rsid w:val="00AC7C2A"/>
    <w:rsid w:val="00AC7C77"/>
    <w:rsid w:val="00AC7CD2"/>
    <w:rsid w:val="00AC7D06"/>
    <w:rsid w:val="00AC7D12"/>
    <w:rsid w:val="00AC7D36"/>
    <w:rsid w:val="00AC7D4A"/>
    <w:rsid w:val="00AC7D68"/>
    <w:rsid w:val="00AC7D6B"/>
    <w:rsid w:val="00AC7DAC"/>
    <w:rsid w:val="00AC7DC4"/>
    <w:rsid w:val="00AC7DE9"/>
    <w:rsid w:val="00AC7E15"/>
    <w:rsid w:val="00AC7E2E"/>
    <w:rsid w:val="00AC7E34"/>
    <w:rsid w:val="00AC7E55"/>
    <w:rsid w:val="00AC7E79"/>
    <w:rsid w:val="00AC7E7D"/>
    <w:rsid w:val="00AC7E8A"/>
    <w:rsid w:val="00AC7E8B"/>
    <w:rsid w:val="00AC7EB8"/>
    <w:rsid w:val="00AC7F22"/>
    <w:rsid w:val="00AC7F30"/>
    <w:rsid w:val="00AC7F42"/>
    <w:rsid w:val="00AC7F6E"/>
    <w:rsid w:val="00AC7F79"/>
    <w:rsid w:val="00AC7F82"/>
    <w:rsid w:val="00AC7FB5"/>
    <w:rsid w:val="00AC7FF7"/>
    <w:rsid w:val="00AD000B"/>
    <w:rsid w:val="00AD001E"/>
    <w:rsid w:val="00AD0047"/>
    <w:rsid w:val="00AD008D"/>
    <w:rsid w:val="00AD00A7"/>
    <w:rsid w:val="00AD00B3"/>
    <w:rsid w:val="00AD0107"/>
    <w:rsid w:val="00AD0119"/>
    <w:rsid w:val="00AD011F"/>
    <w:rsid w:val="00AD0143"/>
    <w:rsid w:val="00AD014A"/>
    <w:rsid w:val="00AD0176"/>
    <w:rsid w:val="00AD0178"/>
    <w:rsid w:val="00AD01B9"/>
    <w:rsid w:val="00AD01FD"/>
    <w:rsid w:val="00AD0200"/>
    <w:rsid w:val="00AD0234"/>
    <w:rsid w:val="00AD0239"/>
    <w:rsid w:val="00AD0262"/>
    <w:rsid w:val="00AD0272"/>
    <w:rsid w:val="00AD0287"/>
    <w:rsid w:val="00AD0291"/>
    <w:rsid w:val="00AD02B0"/>
    <w:rsid w:val="00AD0342"/>
    <w:rsid w:val="00AD034D"/>
    <w:rsid w:val="00AD035F"/>
    <w:rsid w:val="00AD036D"/>
    <w:rsid w:val="00AD037A"/>
    <w:rsid w:val="00AD03A3"/>
    <w:rsid w:val="00AD03AD"/>
    <w:rsid w:val="00AD03E0"/>
    <w:rsid w:val="00AD03E8"/>
    <w:rsid w:val="00AD03F0"/>
    <w:rsid w:val="00AD03FE"/>
    <w:rsid w:val="00AD041C"/>
    <w:rsid w:val="00AD0438"/>
    <w:rsid w:val="00AD0484"/>
    <w:rsid w:val="00AD04AA"/>
    <w:rsid w:val="00AD04C2"/>
    <w:rsid w:val="00AD0544"/>
    <w:rsid w:val="00AD0590"/>
    <w:rsid w:val="00AD05D2"/>
    <w:rsid w:val="00AD060B"/>
    <w:rsid w:val="00AD0628"/>
    <w:rsid w:val="00AD062D"/>
    <w:rsid w:val="00AD064A"/>
    <w:rsid w:val="00AD065D"/>
    <w:rsid w:val="00AD0664"/>
    <w:rsid w:val="00AD069A"/>
    <w:rsid w:val="00AD0704"/>
    <w:rsid w:val="00AD070F"/>
    <w:rsid w:val="00AD074B"/>
    <w:rsid w:val="00AD074C"/>
    <w:rsid w:val="00AD076F"/>
    <w:rsid w:val="00AD0772"/>
    <w:rsid w:val="00AD079A"/>
    <w:rsid w:val="00AD07C7"/>
    <w:rsid w:val="00AD07EB"/>
    <w:rsid w:val="00AD07F9"/>
    <w:rsid w:val="00AD08AB"/>
    <w:rsid w:val="00AD08AC"/>
    <w:rsid w:val="00AD08BD"/>
    <w:rsid w:val="00AD08C1"/>
    <w:rsid w:val="00AD08D4"/>
    <w:rsid w:val="00AD08DD"/>
    <w:rsid w:val="00AD08F1"/>
    <w:rsid w:val="00AD0925"/>
    <w:rsid w:val="00AD0937"/>
    <w:rsid w:val="00AD097D"/>
    <w:rsid w:val="00AD09A0"/>
    <w:rsid w:val="00AD0A1E"/>
    <w:rsid w:val="00AD0A99"/>
    <w:rsid w:val="00AD0A9F"/>
    <w:rsid w:val="00AD0AA9"/>
    <w:rsid w:val="00AD0AB1"/>
    <w:rsid w:val="00AD0AE9"/>
    <w:rsid w:val="00AD0AEB"/>
    <w:rsid w:val="00AD0AFE"/>
    <w:rsid w:val="00AD0B16"/>
    <w:rsid w:val="00AD0B26"/>
    <w:rsid w:val="00AD0B2F"/>
    <w:rsid w:val="00AD0B39"/>
    <w:rsid w:val="00AD0B52"/>
    <w:rsid w:val="00AD0BD7"/>
    <w:rsid w:val="00AD0BFC"/>
    <w:rsid w:val="00AD0C03"/>
    <w:rsid w:val="00AD0C0E"/>
    <w:rsid w:val="00AD0C3E"/>
    <w:rsid w:val="00AD0C71"/>
    <w:rsid w:val="00AD0C73"/>
    <w:rsid w:val="00AD0D15"/>
    <w:rsid w:val="00AD0D16"/>
    <w:rsid w:val="00AD0D67"/>
    <w:rsid w:val="00AD0D6D"/>
    <w:rsid w:val="00AD0D74"/>
    <w:rsid w:val="00AD0DBB"/>
    <w:rsid w:val="00AD0DED"/>
    <w:rsid w:val="00AD0DFC"/>
    <w:rsid w:val="00AD0E14"/>
    <w:rsid w:val="00AD0E4A"/>
    <w:rsid w:val="00AD0E4D"/>
    <w:rsid w:val="00AD0E87"/>
    <w:rsid w:val="00AD0F2E"/>
    <w:rsid w:val="00AD0F6F"/>
    <w:rsid w:val="00AD0F73"/>
    <w:rsid w:val="00AD0F79"/>
    <w:rsid w:val="00AD0FBB"/>
    <w:rsid w:val="00AD1006"/>
    <w:rsid w:val="00AD1040"/>
    <w:rsid w:val="00AD104B"/>
    <w:rsid w:val="00AD104F"/>
    <w:rsid w:val="00AD10A2"/>
    <w:rsid w:val="00AD10D3"/>
    <w:rsid w:val="00AD10EE"/>
    <w:rsid w:val="00AD115D"/>
    <w:rsid w:val="00AD1164"/>
    <w:rsid w:val="00AD1174"/>
    <w:rsid w:val="00AD11B9"/>
    <w:rsid w:val="00AD1247"/>
    <w:rsid w:val="00AD124D"/>
    <w:rsid w:val="00AD127E"/>
    <w:rsid w:val="00AD1286"/>
    <w:rsid w:val="00AD1289"/>
    <w:rsid w:val="00AD1334"/>
    <w:rsid w:val="00AD133D"/>
    <w:rsid w:val="00AD134A"/>
    <w:rsid w:val="00AD1351"/>
    <w:rsid w:val="00AD1366"/>
    <w:rsid w:val="00AD1395"/>
    <w:rsid w:val="00AD13B5"/>
    <w:rsid w:val="00AD13C9"/>
    <w:rsid w:val="00AD13DA"/>
    <w:rsid w:val="00AD1415"/>
    <w:rsid w:val="00AD143A"/>
    <w:rsid w:val="00AD146C"/>
    <w:rsid w:val="00AD1495"/>
    <w:rsid w:val="00AD14B6"/>
    <w:rsid w:val="00AD14BE"/>
    <w:rsid w:val="00AD1506"/>
    <w:rsid w:val="00AD153F"/>
    <w:rsid w:val="00AD1549"/>
    <w:rsid w:val="00AD1565"/>
    <w:rsid w:val="00AD1584"/>
    <w:rsid w:val="00AD1590"/>
    <w:rsid w:val="00AD1594"/>
    <w:rsid w:val="00AD15A3"/>
    <w:rsid w:val="00AD15B1"/>
    <w:rsid w:val="00AD15E8"/>
    <w:rsid w:val="00AD1649"/>
    <w:rsid w:val="00AD1679"/>
    <w:rsid w:val="00AD16B4"/>
    <w:rsid w:val="00AD16CB"/>
    <w:rsid w:val="00AD1703"/>
    <w:rsid w:val="00AD1721"/>
    <w:rsid w:val="00AD1731"/>
    <w:rsid w:val="00AD1743"/>
    <w:rsid w:val="00AD174B"/>
    <w:rsid w:val="00AD17B2"/>
    <w:rsid w:val="00AD17B9"/>
    <w:rsid w:val="00AD1801"/>
    <w:rsid w:val="00AD181A"/>
    <w:rsid w:val="00AD185C"/>
    <w:rsid w:val="00AD186D"/>
    <w:rsid w:val="00AD1873"/>
    <w:rsid w:val="00AD187A"/>
    <w:rsid w:val="00AD18A7"/>
    <w:rsid w:val="00AD18B1"/>
    <w:rsid w:val="00AD18B8"/>
    <w:rsid w:val="00AD18B9"/>
    <w:rsid w:val="00AD18E7"/>
    <w:rsid w:val="00AD18F9"/>
    <w:rsid w:val="00AD1927"/>
    <w:rsid w:val="00AD196D"/>
    <w:rsid w:val="00AD1980"/>
    <w:rsid w:val="00AD1985"/>
    <w:rsid w:val="00AD1A18"/>
    <w:rsid w:val="00AD1A1D"/>
    <w:rsid w:val="00AD1A3B"/>
    <w:rsid w:val="00AD1A4F"/>
    <w:rsid w:val="00AD1A56"/>
    <w:rsid w:val="00AD1A80"/>
    <w:rsid w:val="00AD1AA3"/>
    <w:rsid w:val="00AD1AC9"/>
    <w:rsid w:val="00AD1ADD"/>
    <w:rsid w:val="00AD1AF1"/>
    <w:rsid w:val="00AD1B17"/>
    <w:rsid w:val="00AD1B85"/>
    <w:rsid w:val="00AD1BEC"/>
    <w:rsid w:val="00AD1BFE"/>
    <w:rsid w:val="00AD1C15"/>
    <w:rsid w:val="00AD1C3E"/>
    <w:rsid w:val="00AD1CB0"/>
    <w:rsid w:val="00AD1D1C"/>
    <w:rsid w:val="00AD1D24"/>
    <w:rsid w:val="00AD1D42"/>
    <w:rsid w:val="00AD1D91"/>
    <w:rsid w:val="00AD1E17"/>
    <w:rsid w:val="00AD1E19"/>
    <w:rsid w:val="00AD1E1E"/>
    <w:rsid w:val="00AD1E31"/>
    <w:rsid w:val="00AD1E3B"/>
    <w:rsid w:val="00AD1E85"/>
    <w:rsid w:val="00AD1E9B"/>
    <w:rsid w:val="00AD1ED5"/>
    <w:rsid w:val="00AD1F03"/>
    <w:rsid w:val="00AD1F0E"/>
    <w:rsid w:val="00AD1F1E"/>
    <w:rsid w:val="00AD1F2D"/>
    <w:rsid w:val="00AD1F30"/>
    <w:rsid w:val="00AD1F3E"/>
    <w:rsid w:val="00AD1F3F"/>
    <w:rsid w:val="00AD201F"/>
    <w:rsid w:val="00AD203D"/>
    <w:rsid w:val="00AD2080"/>
    <w:rsid w:val="00AD20AA"/>
    <w:rsid w:val="00AD20AB"/>
    <w:rsid w:val="00AD20C4"/>
    <w:rsid w:val="00AD20F7"/>
    <w:rsid w:val="00AD2105"/>
    <w:rsid w:val="00AD210D"/>
    <w:rsid w:val="00AD211B"/>
    <w:rsid w:val="00AD2129"/>
    <w:rsid w:val="00AD2135"/>
    <w:rsid w:val="00AD2175"/>
    <w:rsid w:val="00AD2176"/>
    <w:rsid w:val="00AD219E"/>
    <w:rsid w:val="00AD21A7"/>
    <w:rsid w:val="00AD21CE"/>
    <w:rsid w:val="00AD21D3"/>
    <w:rsid w:val="00AD21E5"/>
    <w:rsid w:val="00AD2234"/>
    <w:rsid w:val="00AD2296"/>
    <w:rsid w:val="00AD2305"/>
    <w:rsid w:val="00AD237F"/>
    <w:rsid w:val="00AD238B"/>
    <w:rsid w:val="00AD23BE"/>
    <w:rsid w:val="00AD24BC"/>
    <w:rsid w:val="00AD2517"/>
    <w:rsid w:val="00AD25B9"/>
    <w:rsid w:val="00AD25C9"/>
    <w:rsid w:val="00AD25D6"/>
    <w:rsid w:val="00AD25F1"/>
    <w:rsid w:val="00AD260B"/>
    <w:rsid w:val="00AD260C"/>
    <w:rsid w:val="00AD263C"/>
    <w:rsid w:val="00AD2648"/>
    <w:rsid w:val="00AD2658"/>
    <w:rsid w:val="00AD266E"/>
    <w:rsid w:val="00AD26A1"/>
    <w:rsid w:val="00AD26DC"/>
    <w:rsid w:val="00AD2719"/>
    <w:rsid w:val="00AD27A2"/>
    <w:rsid w:val="00AD27AB"/>
    <w:rsid w:val="00AD27B1"/>
    <w:rsid w:val="00AD27B9"/>
    <w:rsid w:val="00AD27C6"/>
    <w:rsid w:val="00AD27EE"/>
    <w:rsid w:val="00AD2854"/>
    <w:rsid w:val="00AD2865"/>
    <w:rsid w:val="00AD2868"/>
    <w:rsid w:val="00AD28B7"/>
    <w:rsid w:val="00AD28B8"/>
    <w:rsid w:val="00AD291A"/>
    <w:rsid w:val="00AD293B"/>
    <w:rsid w:val="00AD293C"/>
    <w:rsid w:val="00AD2949"/>
    <w:rsid w:val="00AD2954"/>
    <w:rsid w:val="00AD296B"/>
    <w:rsid w:val="00AD299D"/>
    <w:rsid w:val="00AD29A8"/>
    <w:rsid w:val="00AD2A06"/>
    <w:rsid w:val="00AD2A25"/>
    <w:rsid w:val="00AD2A7D"/>
    <w:rsid w:val="00AD2AA7"/>
    <w:rsid w:val="00AD2ABE"/>
    <w:rsid w:val="00AD2AE0"/>
    <w:rsid w:val="00AD2AE7"/>
    <w:rsid w:val="00AD2B10"/>
    <w:rsid w:val="00AD2B85"/>
    <w:rsid w:val="00AD2BB3"/>
    <w:rsid w:val="00AD2BFC"/>
    <w:rsid w:val="00AD2C0D"/>
    <w:rsid w:val="00AD2C2D"/>
    <w:rsid w:val="00AD2C49"/>
    <w:rsid w:val="00AD2C51"/>
    <w:rsid w:val="00AD2C5D"/>
    <w:rsid w:val="00AD2CAB"/>
    <w:rsid w:val="00AD2CF5"/>
    <w:rsid w:val="00AD2D0E"/>
    <w:rsid w:val="00AD2D20"/>
    <w:rsid w:val="00AD2D6F"/>
    <w:rsid w:val="00AD2DCB"/>
    <w:rsid w:val="00AD2DE3"/>
    <w:rsid w:val="00AD2DEA"/>
    <w:rsid w:val="00AD2E30"/>
    <w:rsid w:val="00AD2E42"/>
    <w:rsid w:val="00AD2E66"/>
    <w:rsid w:val="00AD2E6C"/>
    <w:rsid w:val="00AD2E75"/>
    <w:rsid w:val="00AD2EB5"/>
    <w:rsid w:val="00AD2ECA"/>
    <w:rsid w:val="00AD2F16"/>
    <w:rsid w:val="00AD2F9F"/>
    <w:rsid w:val="00AD2FBA"/>
    <w:rsid w:val="00AD2FC4"/>
    <w:rsid w:val="00AD2FD5"/>
    <w:rsid w:val="00AD2FE6"/>
    <w:rsid w:val="00AD300E"/>
    <w:rsid w:val="00AD3035"/>
    <w:rsid w:val="00AD3063"/>
    <w:rsid w:val="00AD3078"/>
    <w:rsid w:val="00AD307C"/>
    <w:rsid w:val="00AD3096"/>
    <w:rsid w:val="00AD31B1"/>
    <w:rsid w:val="00AD31E3"/>
    <w:rsid w:val="00AD31F3"/>
    <w:rsid w:val="00AD3213"/>
    <w:rsid w:val="00AD3219"/>
    <w:rsid w:val="00AD323C"/>
    <w:rsid w:val="00AD327C"/>
    <w:rsid w:val="00AD3345"/>
    <w:rsid w:val="00AD3372"/>
    <w:rsid w:val="00AD3375"/>
    <w:rsid w:val="00AD33E4"/>
    <w:rsid w:val="00AD3413"/>
    <w:rsid w:val="00AD341F"/>
    <w:rsid w:val="00AD345E"/>
    <w:rsid w:val="00AD3482"/>
    <w:rsid w:val="00AD34E9"/>
    <w:rsid w:val="00AD3508"/>
    <w:rsid w:val="00AD3511"/>
    <w:rsid w:val="00AD354C"/>
    <w:rsid w:val="00AD357A"/>
    <w:rsid w:val="00AD3592"/>
    <w:rsid w:val="00AD35B6"/>
    <w:rsid w:val="00AD35E8"/>
    <w:rsid w:val="00AD3629"/>
    <w:rsid w:val="00AD3656"/>
    <w:rsid w:val="00AD369C"/>
    <w:rsid w:val="00AD36B1"/>
    <w:rsid w:val="00AD36DB"/>
    <w:rsid w:val="00AD36F7"/>
    <w:rsid w:val="00AD370B"/>
    <w:rsid w:val="00AD372D"/>
    <w:rsid w:val="00AD377E"/>
    <w:rsid w:val="00AD37A9"/>
    <w:rsid w:val="00AD37B0"/>
    <w:rsid w:val="00AD37BF"/>
    <w:rsid w:val="00AD37FA"/>
    <w:rsid w:val="00AD3818"/>
    <w:rsid w:val="00AD383E"/>
    <w:rsid w:val="00AD384E"/>
    <w:rsid w:val="00AD3857"/>
    <w:rsid w:val="00AD3862"/>
    <w:rsid w:val="00AD387E"/>
    <w:rsid w:val="00AD388E"/>
    <w:rsid w:val="00AD38A1"/>
    <w:rsid w:val="00AD38E7"/>
    <w:rsid w:val="00AD393A"/>
    <w:rsid w:val="00AD3942"/>
    <w:rsid w:val="00AD399B"/>
    <w:rsid w:val="00AD39BB"/>
    <w:rsid w:val="00AD39C5"/>
    <w:rsid w:val="00AD39ED"/>
    <w:rsid w:val="00AD39F4"/>
    <w:rsid w:val="00AD3A30"/>
    <w:rsid w:val="00AD3A35"/>
    <w:rsid w:val="00AD3A36"/>
    <w:rsid w:val="00AD3A3A"/>
    <w:rsid w:val="00AD3A45"/>
    <w:rsid w:val="00AD3A53"/>
    <w:rsid w:val="00AD3A5E"/>
    <w:rsid w:val="00AD3ABD"/>
    <w:rsid w:val="00AD3B30"/>
    <w:rsid w:val="00AD3B3A"/>
    <w:rsid w:val="00AD3B4E"/>
    <w:rsid w:val="00AD3B97"/>
    <w:rsid w:val="00AD3BCE"/>
    <w:rsid w:val="00AD3BDD"/>
    <w:rsid w:val="00AD3C20"/>
    <w:rsid w:val="00AD3C66"/>
    <w:rsid w:val="00AD3C81"/>
    <w:rsid w:val="00AD3CBA"/>
    <w:rsid w:val="00AD3CC3"/>
    <w:rsid w:val="00AD3CD2"/>
    <w:rsid w:val="00AD3D34"/>
    <w:rsid w:val="00AD3D50"/>
    <w:rsid w:val="00AD3D75"/>
    <w:rsid w:val="00AD3DA0"/>
    <w:rsid w:val="00AD3DB9"/>
    <w:rsid w:val="00AD3DC5"/>
    <w:rsid w:val="00AD3E53"/>
    <w:rsid w:val="00AD3E98"/>
    <w:rsid w:val="00AD3EF0"/>
    <w:rsid w:val="00AD3F0E"/>
    <w:rsid w:val="00AD3F10"/>
    <w:rsid w:val="00AD3F26"/>
    <w:rsid w:val="00AD3F46"/>
    <w:rsid w:val="00AD3FA8"/>
    <w:rsid w:val="00AD4007"/>
    <w:rsid w:val="00AD400A"/>
    <w:rsid w:val="00AD403A"/>
    <w:rsid w:val="00AD4076"/>
    <w:rsid w:val="00AD40AA"/>
    <w:rsid w:val="00AD40B1"/>
    <w:rsid w:val="00AD40B6"/>
    <w:rsid w:val="00AD40C4"/>
    <w:rsid w:val="00AD40D4"/>
    <w:rsid w:val="00AD40FC"/>
    <w:rsid w:val="00AD410A"/>
    <w:rsid w:val="00AD4202"/>
    <w:rsid w:val="00AD4244"/>
    <w:rsid w:val="00AD427C"/>
    <w:rsid w:val="00AD42A8"/>
    <w:rsid w:val="00AD42F3"/>
    <w:rsid w:val="00AD42FD"/>
    <w:rsid w:val="00AD4334"/>
    <w:rsid w:val="00AD4467"/>
    <w:rsid w:val="00AD447B"/>
    <w:rsid w:val="00AD44CD"/>
    <w:rsid w:val="00AD44CE"/>
    <w:rsid w:val="00AD44DB"/>
    <w:rsid w:val="00AD4506"/>
    <w:rsid w:val="00AD4516"/>
    <w:rsid w:val="00AD4520"/>
    <w:rsid w:val="00AD4548"/>
    <w:rsid w:val="00AD45AD"/>
    <w:rsid w:val="00AD45D4"/>
    <w:rsid w:val="00AD45FA"/>
    <w:rsid w:val="00AD460A"/>
    <w:rsid w:val="00AD46BC"/>
    <w:rsid w:val="00AD470D"/>
    <w:rsid w:val="00AD476E"/>
    <w:rsid w:val="00AD4774"/>
    <w:rsid w:val="00AD4777"/>
    <w:rsid w:val="00AD477A"/>
    <w:rsid w:val="00AD47DC"/>
    <w:rsid w:val="00AD47DF"/>
    <w:rsid w:val="00AD47EF"/>
    <w:rsid w:val="00AD4824"/>
    <w:rsid w:val="00AD4878"/>
    <w:rsid w:val="00AD489C"/>
    <w:rsid w:val="00AD48A4"/>
    <w:rsid w:val="00AD48D4"/>
    <w:rsid w:val="00AD4901"/>
    <w:rsid w:val="00AD494C"/>
    <w:rsid w:val="00AD4969"/>
    <w:rsid w:val="00AD496D"/>
    <w:rsid w:val="00AD49A0"/>
    <w:rsid w:val="00AD49AF"/>
    <w:rsid w:val="00AD49FA"/>
    <w:rsid w:val="00AD4A09"/>
    <w:rsid w:val="00AD4A19"/>
    <w:rsid w:val="00AD4A2F"/>
    <w:rsid w:val="00AD4AE0"/>
    <w:rsid w:val="00AD4B0B"/>
    <w:rsid w:val="00AD4B24"/>
    <w:rsid w:val="00AD4B2F"/>
    <w:rsid w:val="00AD4BA4"/>
    <w:rsid w:val="00AD4BAD"/>
    <w:rsid w:val="00AD4BED"/>
    <w:rsid w:val="00AD4C2F"/>
    <w:rsid w:val="00AD4C32"/>
    <w:rsid w:val="00AD4C8F"/>
    <w:rsid w:val="00AD4CF5"/>
    <w:rsid w:val="00AD4CF6"/>
    <w:rsid w:val="00AD4D08"/>
    <w:rsid w:val="00AD4D1A"/>
    <w:rsid w:val="00AD4D29"/>
    <w:rsid w:val="00AD4D48"/>
    <w:rsid w:val="00AD4D50"/>
    <w:rsid w:val="00AD4DA0"/>
    <w:rsid w:val="00AD4DBD"/>
    <w:rsid w:val="00AD4DFA"/>
    <w:rsid w:val="00AD4DFE"/>
    <w:rsid w:val="00AD4E21"/>
    <w:rsid w:val="00AD4E3E"/>
    <w:rsid w:val="00AD4E44"/>
    <w:rsid w:val="00AD4E45"/>
    <w:rsid w:val="00AD4E4E"/>
    <w:rsid w:val="00AD4E52"/>
    <w:rsid w:val="00AD4E94"/>
    <w:rsid w:val="00AD4EA9"/>
    <w:rsid w:val="00AD4F07"/>
    <w:rsid w:val="00AD4F0B"/>
    <w:rsid w:val="00AD4F0F"/>
    <w:rsid w:val="00AD4F31"/>
    <w:rsid w:val="00AD4F33"/>
    <w:rsid w:val="00AD4F5C"/>
    <w:rsid w:val="00AD4F6B"/>
    <w:rsid w:val="00AD4FB5"/>
    <w:rsid w:val="00AD4FB8"/>
    <w:rsid w:val="00AD4FC1"/>
    <w:rsid w:val="00AD5031"/>
    <w:rsid w:val="00AD5063"/>
    <w:rsid w:val="00AD507C"/>
    <w:rsid w:val="00AD5094"/>
    <w:rsid w:val="00AD50A6"/>
    <w:rsid w:val="00AD50A9"/>
    <w:rsid w:val="00AD50AB"/>
    <w:rsid w:val="00AD5107"/>
    <w:rsid w:val="00AD511F"/>
    <w:rsid w:val="00AD5125"/>
    <w:rsid w:val="00AD5136"/>
    <w:rsid w:val="00AD514E"/>
    <w:rsid w:val="00AD5150"/>
    <w:rsid w:val="00AD518A"/>
    <w:rsid w:val="00AD5231"/>
    <w:rsid w:val="00AD526B"/>
    <w:rsid w:val="00AD5278"/>
    <w:rsid w:val="00AD52F9"/>
    <w:rsid w:val="00AD530C"/>
    <w:rsid w:val="00AD5345"/>
    <w:rsid w:val="00AD5354"/>
    <w:rsid w:val="00AD5360"/>
    <w:rsid w:val="00AD53BA"/>
    <w:rsid w:val="00AD53CD"/>
    <w:rsid w:val="00AD541C"/>
    <w:rsid w:val="00AD5439"/>
    <w:rsid w:val="00AD5461"/>
    <w:rsid w:val="00AD546F"/>
    <w:rsid w:val="00AD54C8"/>
    <w:rsid w:val="00AD54D0"/>
    <w:rsid w:val="00AD54E3"/>
    <w:rsid w:val="00AD54F9"/>
    <w:rsid w:val="00AD5502"/>
    <w:rsid w:val="00AD5537"/>
    <w:rsid w:val="00AD557F"/>
    <w:rsid w:val="00AD5591"/>
    <w:rsid w:val="00AD55C2"/>
    <w:rsid w:val="00AD5639"/>
    <w:rsid w:val="00AD5645"/>
    <w:rsid w:val="00AD567E"/>
    <w:rsid w:val="00AD5683"/>
    <w:rsid w:val="00AD5692"/>
    <w:rsid w:val="00AD569A"/>
    <w:rsid w:val="00AD56C1"/>
    <w:rsid w:val="00AD571E"/>
    <w:rsid w:val="00AD5728"/>
    <w:rsid w:val="00AD5735"/>
    <w:rsid w:val="00AD5766"/>
    <w:rsid w:val="00AD5833"/>
    <w:rsid w:val="00AD5835"/>
    <w:rsid w:val="00AD5839"/>
    <w:rsid w:val="00AD585A"/>
    <w:rsid w:val="00AD586F"/>
    <w:rsid w:val="00AD58B2"/>
    <w:rsid w:val="00AD58BE"/>
    <w:rsid w:val="00AD58C2"/>
    <w:rsid w:val="00AD58D0"/>
    <w:rsid w:val="00AD58D9"/>
    <w:rsid w:val="00AD58FD"/>
    <w:rsid w:val="00AD590B"/>
    <w:rsid w:val="00AD5912"/>
    <w:rsid w:val="00AD593F"/>
    <w:rsid w:val="00AD598B"/>
    <w:rsid w:val="00AD59C8"/>
    <w:rsid w:val="00AD59D7"/>
    <w:rsid w:val="00AD59DD"/>
    <w:rsid w:val="00AD5A23"/>
    <w:rsid w:val="00AD5A38"/>
    <w:rsid w:val="00AD5A52"/>
    <w:rsid w:val="00AD5AC6"/>
    <w:rsid w:val="00AD5B0A"/>
    <w:rsid w:val="00AD5B67"/>
    <w:rsid w:val="00AD5B7F"/>
    <w:rsid w:val="00AD5BA3"/>
    <w:rsid w:val="00AD5BA6"/>
    <w:rsid w:val="00AD5BC9"/>
    <w:rsid w:val="00AD5BEA"/>
    <w:rsid w:val="00AD5C50"/>
    <w:rsid w:val="00AD5C74"/>
    <w:rsid w:val="00AD5CD5"/>
    <w:rsid w:val="00AD5D2C"/>
    <w:rsid w:val="00AD5DD5"/>
    <w:rsid w:val="00AD5E3B"/>
    <w:rsid w:val="00AD5E50"/>
    <w:rsid w:val="00AD5E6F"/>
    <w:rsid w:val="00AD5EF6"/>
    <w:rsid w:val="00AD5F1C"/>
    <w:rsid w:val="00AD5F27"/>
    <w:rsid w:val="00AD5F2F"/>
    <w:rsid w:val="00AD5F7D"/>
    <w:rsid w:val="00AD5F7F"/>
    <w:rsid w:val="00AD5F81"/>
    <w:rsid w:val="00AD5FAE"/>
    <w:rsid w:val="00AD5FB5"/>
    <w:rsid w:val="00AD5FD7"/>
    <w:rsid w:val="00AD5FDB"/>
    <w:rsid w:val="00AD5FFC"/>
    <w:rsid w:val="00AD6000"/>
    <w:rsid w:val="00AD6015"/>
    <w:rsid w:val="00AD605A"/>
    <w:rsid w:val="00AD6074"/>
    <w:rsid w:val="00AD60C3"/>
    <w:rsid w:val="00AD60C4"/>
    <w:rsid w:val="00AD60C6"/>
    <w:rsid w:val="00AD612F"/>
    <w:rsid w:val="00AD6171"/>
    <w:rsid w:val="00AD6199"/>
    <w:rsid w:val="00AD61B1"/>
    <w:rsid w:val="00AD61C9"/>
    <w:rsid w:val="00AD61D6"/>
    <w:rsid w:val="00AD6250"/>
    <w:rsid w:val="00AD6298"/>
    <w:rsid w:val="00AD62BD"/>
    <w:rsid w:val="00AD62DB"/>
    <w:rsid w:val="00AD62DE"/>
    <w:rsid w:val="00AD6322"/>
    <w:rsid w:val="00AD63BA"/>
    <w:rsid w:val="00AD63BD"/>
    <w:rsid w:val="00AD63F2"/>
    <w:rsid w:val="00AD63F9"/>
    <w:rsid w:val="00AD645D"/>
    <w:rsid w:val="00AD647D"/>
    <w:rsid w:val="00AD6480"/>
    <w:rsid w:val="00AD6491"/>
    <w:rsid w:val="00AD6512"/>
    <w:rsid w:val="00AD6516"/>
    <w:rsid w:val="00AD65AE"/>
    <w:rsid w:val="00AD65B4"/>
    <w:rsid w:val="00AD65C0"/>
    <w:rsid w:val="00AD6604"/>
    <w:rsid w:val="00AD66A5"/>
    <w:rsid w:val="00AD66A7"/>
    <w:rsid w:val="00AD66E0"/>
    <w:rsid w:val="00AD66F8"/>
    <w:rsid w:val="00AD6713"/>
    <w:rsid w:val="00AD671E"/>
    <w:rsid w:val="00AD6733"/>
    <w:rsid w:val="00AD673D"/>
    <w:rsid w:val="00AD6741"/>
    <w:rsid w:val="00AD6746"/>
    <w:rsid w:val="00AD6755"/>
    <w:rsid w:val="00AD675A"/>
    <w:rsid w:val="00AD67D2"/>
    <w:rsid w:val="00AD67D6"/>
    <w:rsid w:val="00AD67D8"/>
    <w:rsid w:val="00AD67EC"/>
    <w:rsid w:val="00AD6801"/>
    <w:rsid w:val="00AD6819"/>
    <w:rsid w:val="00AD6847"/>
    <w:rsid w:val="00AD6893"/>
    <w:rsid w:val="00AD689F"/>
    <w:rsid w:val="00AD68E4"/>
    <w:rsid w:val="00AD68EC"/>
    <w:rsid w:val="00AD6904"/>
    <w:rsid w:val="00AD6907"/>
    <w:rsid w:val="00AD690B"/>
    <w:rsid w:val="00AD690C"/>
    <w:rsid w:val="00AD695B"/>
    <w:rsid w:val="00AD6964"/>
    <w:rsid w:val="00AD69B5"/>
    <w:rsid w:val="00AD69D5"/>
    <w:rsid w:val="00AD69EB"/>
    <w:rsid w:val="00AD69ED"/>
    <w:rsid w:val="00AD6A29"/>
    <w:rsid w:val="00AD6A39"/>
    <w:rsid w:val="00AD6A7A"/>
    <w:rsid w:val="00AD6A85"/>
    <w:rsid w:val="00AD6A8A"/>
    <w:rsid w:val="00AD6AA7"/>
    <w:rsid w:val="00AD6AE5"/>
    <w:rsid w:val="00AD6AF1"/>
    <w:rsid w:val="00AD6B0B"/>
    <w:rsid w:val="00AD6B13"/>
    <w:rsid w:val="00AD6B1D"/>
    <w:rsid w:val="00AD6B5D"/>
    <w:rsid w:val="00AD6B6B"/>
    <w:rsid w:val="00AD6BBC"/>
    <w:rsid w:val="00AD6C47"/>
    <w:rsid w:val="00AD6C5E"/>
    <w:rsid w:val="00AD6CA0"/>
    <w:rsid w:val="00AD6CA2"/>
    <w:rsid w:val="00AD6CD4"/>
    <w:rsid w:val="00AD6CEB"/>
    <w:rsid w:val="00AD6D22"/>
    <w:rsid w:val="00AD6D2B"/>
    <w:rsid w:val="00AD6DB9"/>
    <w:rsid w:val="00AD6E19"/>
    <w:rsid w:val="00AD6E36"/>
    <w:rsid w:val="00AD6E81"/>
    <w:rsid w:val="00AD6E8F"/>
    <w:rsid w:val="00AD6EAD"/>
    <w:rsid w:val="00AD6EBD"/>
    <w:rsid w:val="00AD6ECC"/>
    <w:rsid w:val="00AD6ED6"/>
    <w:rsid w:val="00AD6F12"/>
    <w:rsid w:val="00AD6F22"/>
    <w:rsid w:val="00AD6F24"/>
    <w:rsid w:val="00AD6F2F"/>
    <w:rsid w:val="00AD6F53"/>
    <w:rsid w:val="00AD6F83"/>
    <w:rsid w:val="00AD6F85"/>
    <w:rsid w:val="00AD6F8E"/>
    <w:rsid w:val="00AD6F9D"/>
    <w:rsid w:val="00AD6FBC"/>
    <w:rsid w:val="00AD6FF1"/>
    <w:rsid w:val="00AD6FF7"/>
    <w:rsid w:val="00AD700C"/>
    <w:rsid w:val="00AD7035"/>
    <w:rsid w:val="00AD704C"/>
    <w:rsid w:val="00AD7080"/>
    <w:rsid w:val="00AD70B5"/>
    <w:rsid w:val="00AD70ED"/>
    <w:rsid w:val="00AD715E"/>
    <w:rsid w:val="00AD717E"/>
    <w:rsid w:val="00AD718A"/>
    <w:rsid w:val="00AD7193"/>
    <w:rsid w:val="00AD719C"/>
    <w:rsid w:val="00AD71A4"/>
    <w:rsid w:val="00AD71AB"/>
    <w:rsid w:val="00AD71B2"/>
    <w:rsid w:val="00AD71C0"/>
    <w:rsid w:val="00AD71CD"/>
    <w:rsid w:val="00AD71D4"/>
    <w:rsid w:val="00AD71F4"/>
    <w:rsid w:val="00AD7204"/>
    <w:rsid w:val="00AD724D"/>
    <w:rsid w:val="00AD725D"/>
    <w:rsid w:val="00AD7262"/>
    <w:rsid w:val="00AD726B"/>
    <w:rsid w:val="00AD7287"/>
    <w:rsid w:val="00AD7289"/>
    <w:rsid w:val="00AD72F5"/>
    <w:rsid w:val="00AD732B"/>
    <w:rsid w:val="00AD7352"/>
    <w:rsid w:val="00AD73C7"/>
    <w:rsid w:val="00AD73D6"/>
    <w:rsid w:val="00AD7463"/>
    <w:rsid w:val="00AD7471"/>
    <w:rsid w:val="00AD7472"/>
    <w:rsid w:val="00AD74A8"/>
    <w:rsid w:val="00AD74BA"/>
    <w:rsid w:val="00AD74BF"/>
    <w:rsid w:val="00AD74D0"/>
    <w:rsid w:val="00AD74E2"/>
    <w:rsid w:val="00AD7524"/>
    <w:rsid w:val="00AD75B8"/>
    <w:rsid w:val="00AD75F7"/>
    <w:rsid w:val="00AD761A"/>
    <w:rsid w:val="00AD762B"/>
    <w:rsid w:val="00AD76A0"/>
    <w:rsid w:val="00AD76B7"/>
    <w:rsid w:val="00AD76DA"/>
    <w:rsid w:val="00AD76DB"/>
    <w:rsid w:val="00AD770F"/>
    <w:rsid w:val="00AD7724"/>
    <w:rsid w:val="00AD774B"/>
    <w:rsid w:val="00AD77B6"/>
    <w:rsid w:val="00AD77BE"/>
    <w:rsid w:val="00AD77DF"/>
    <w:rsid w:val="00AD7846"/>
    <w:rsid w:val="00AD7895"/>
    <w:rsid w:val="00AD789C"/>
    <w:rsid w:val="00AD78AF"/>
    <w:rsid w:val="00AD78DE"/>
    <w:rsid w:val="00AD7942"/>
    <w:rsid w:val="00AD7969"/>
    <w:rsid w:val="00AD7970"/>
    <w:rsid w:val="00AD7A0C"/>
    <w:rsid w:val="00AD7A16"/>
    <w:rsid w:val="00AD7A17"/>
    <w:rsid w:val="00AD7A74"/>
    <w:rsid w:val="00AD7AC7"/>
    <w:rsid w:val="00AD7B01"/>
    <w:rsid w:val="00AD7B22"/>
    <w:rsid w:val="00AD7B25"/>
    <w:rsid w:val="00AD7B27"/>
    <w:rsid w:val="00AD7B3C"/>
    <w:rsid w:val="00AD7B3E"/>
    <w:rsid w:val="00AD7BB9"/>
    <w:rsid w:val="00AD7BE9"/>
    <w:rsid w:val="00AD7C77"/>
    <w:rsid w:val="00AD7C7C"/>
    <w:rsid w:val="00AD7D6D"/>
    <w:rsid w:val="00AD7D8F"/>
    <w:rsid w:val="00AD7D92"/>
    <w:rsid w:val="00AD7DB7"/>
    <w:rsid w:val="00AD7E07"/>
    <w:rsid w:val="00AD7E1C"/>
    <w:rsid w:val="00AD7E20"/>
    <w:rsid w:val="00AD7EA0"/>
    <w:rsid w:val="00AD7EB4"/>
    <w:rsid w:val="00AD7EF8"/>
    <w:rsid w:val="00AD7F66"/>
    <w:rsid w:val="00AD7FAA"/>
    <w:rsid w:val="00AD7FE5"/>
    <w:rsid w:val="00AD7FF6"/>
    <w:rsid w:val="00AE0038"/>
    <w:rsid w:val="00AE003F"/>
    <w:rsid w:val="00AE0044"/>
    <w:rsid w:val="00AE006D"/>
    <w:rsid w:val="00AE007A"/>
    <w:rsid w:val="00AE008C"/>
    <w:rsid w:val="00AE00AB"/>
    <w:rsid w:val="00AE00AE"/>
    <w:rsid w:val="00AE00BE"/>
    <w:rsid w:val="00AE00E8"/>
    <w:rsid w:val="00AE00E9"/>
    <w:rsid w:val="00AE011F"/>
    <w:rsid w:val="00AE018D"/>
    <w:rsid w:val="00AE018E"/>
    <w:rsid w:val="00AE01A6"/>
    <w:rsid w:val="00AE01AB"/>
    <w:rsid w:val="00AE020F"/>
    <w:rsid w:val="00AE02A5"/>
    <w:rsid w:val="00AE02C7"/>
    <w:rsid w:val="00AE02E9"/>
    <w:rsid w:val="00AE02F3"/>
    <w:rsid w:val="00AE02F4"/>
    <w:rsid w:val="00AE0331"/>
    <w:rsid w:val="00AE03A3"/>
    <w:rsid w:val="00AE03DE"/>
    <w:rsid w:val="00AE03FA"/>
    <w:rsid w:val="00AE0418"/>
    <w:rsid w:val="00AE042B"/>
    <w:rsid w:val="00AE0438"/>
    <w:rsid w:val="00AE043E"/>
    <w:rsid w:val="00AE044E"/>
    <w:rsid w:val="00AE0465"/>
    <w:rsid w:val="00AE046D"/>
    <w:rsid w:val="00AE048B"/>
    <w:rsid w:val="00AE0490"/>
    <w:rsid w:val="00AE0496"/>
    <w:rsid w:val="00AE049B"/>
    <w:rsid w:val="00AE04FB"/>
    <w:rsid w:val="00AE0550"/>
    <w:rsid w:val="00AE055A"/>
    <w:rsid w:val="00AE055F"/>
    <w:rsid w:val="00AE0586"/>
    <w:rsid w:val="00AE05AA"/>
    <w:rsid w:val="00AE05C1"/>
    <w:rsid w:val="00AE05D2"/>
    <w:rsid w:val="00AE06A9"/>
    <w:rsid w:val="00AE06D0"/>
    <w:rsid w:val="00AE06EE"/>
    <w:rsid w:val="00AE0726"/>
    <w:rsid w:val="00AE076D"/>
    <w:rsid w:val="00AE0796"/>
    <w:rsid w:val="00AE07A0"/>
    <w:rsid w:val="00AE07AC"/>
    <w:rsid w:val="00AE07CB"/>
    <w:rsid w:val="00AE07D2"/>
    <w:rsid w:val="00AE07EA"/>
    <w:rsid w:val="00AE08BD"/>
    <w:rsid w:val="00AE08D7"/>
    <w:rsid w:val="00AE08D8"/>
    <w:rsid w:val="00AE091C"/>
    <w:rsid w:val="00AE092C"/>
    <w:rsid w:val="00AE0973"/>
    <w:rsid w:val="00AE0977"/>
    <w:rsid w:val="00AE09E6"/>
    <w:rsid w:val="00AE0A0A"/>
    <w:rsid w:val="00AE0A40"/>
    <w:rsid w:val="00AE0A5E"/>
    <w:rsid w:val="00AE0A77"/>
    <w:rsid w:val="00AE0A85"/>
    <w:rsid w:val="00AE0AB2"/>
    <w:rsid w:val="00AE0B38"/>
    <w:rsid w:val="00AE0B44"/>
    <w:rsid w:val="00AE0BA4"/>
    <w:rsid w:val="00AE0BC3"/>
    <w:rsid w:val="00AE0BF1"/>
    <w:rsid w:val="00AE0BF4"/>
    <w:rsid w:val="00AE0C08"/>
    <w:rsid w:val="00AE0C26"/>
    <w:rsid w:val="00AE0C8D"/>
    <w:rsid w:val="00AE0CD4"/>
    <w:rsid w:val="00AE0CFF"/>
    <w:rsid w:val="00AE0D01"/>
    <w:rsid w:val="00AE0D19"/>
    <w:rsid w:val="00AE0D1B"/>
    <w:rsid w:val="00AE0D20"/>
    <w:rsid w:val="00AE0D2C"/>
    <w:rsid w:val="00AE0DBD"/>
    <w:rsid w:val="00AE0DD8"/>
    <w:rsid w:val="00AE0DDA"/>
    <w:rsid w:val="00AE0E36"/>
    <w:rsid w:val="00AE0E4C"/>
    <w:rsid w:val="00AE0E5F"/>
    <w:rsid w:val="00AE0E68"/>
    <w:rsid w:val="00AE0EA1"/>
    <w:rsid w:val="00AE0F01"/>
    <w:rsid w:val="00AE0F37"/>
    <w:rsid w:val="00AE0F82"/>
    <w:rsid w:val="00AE0FAD"/>
    <w:rsid w:val="00AE0FB5"/>
    <w:rsid w:val="00AE0FCE"/>
    <w:rsid w:val="00AE0FCF"/>
    <w:rsid w:val="00AE0FDB"/>
    <w:rsid w:val="00AE0FE8"/>
    <w:rsid w:val="00AE1011"/>
    <w:rsid w:val="00AE102B"/>
    <w:rsid w:val="00AE104B"/>
    <w:rsid w:val="00AE1084"/>
    <w:rsid w:val="00AE10DC"/>
    <w:rsid w:val="00AE10ED"/>
    <w:rsid w:val="00AE115B"/>
    <w:rsid w:val="00AE117E"/>
    <w:rsid w:val="00AE1195"/>
    <w:rsid w:val="00AE11B1"/>
    <w:rsid w:val="00AE120A"/>
    <w:rsid w:val="00AE120F"/>
    <w:rsid w:val="00AE121A"/>
    <w:rsid w:val="00AE1232"/>
    <w:rsid w:val="00AE125A"/>
    <w:rsid w:val="00AE126A"/>
    <w:rsid w:val="00AE127F"/>
    <w:rsid w:val="00AE12BD"/>
    <w:rsid w:val="00AE12DF"/>
    <w:rsid w:val="00AE132B"/>
    <w:rsid w:val="00AE1348"/>
    <w:rsid w:val="00AE1374"/>
    <w:rsid w:val="00AE13AA"/>
    <w:rsid w:val="00AE13FE"/>
    <w:rsid w:val="00AE142C"/>
    <w:rsid w:val="00AE143C"/>
    <w:rsid w:val="00AE144A"/>
    <w:rsid w:val="00AE145D"/>
    <w:rsid w:val="00AE147B"/>
    <w:rsid w:val="00AE147C"/>
    <w:rsid w:val="00AE147E"/>
    <w:rsid w:val="00AE14A6"/>
    <w:rsid w:val="00AE14D5"/>
    <w:rsid w:val="00AE14DC"/>
    <w:rsid w:val="00AE14E1"/>
    <w:rsid w:val="00AE1530"/>
    <w:rsid w:val="00AE15B5"/>
    <w:rsid w:val="00AE15CB"/>
    <w:rsid w:val="00AE1612"/>
    <w:rsid w:val="00AE164B"/>
    <w:rsid w:val="00AE164C"/>
    <w:rsid w:val="00AE167A"/>
    <w:rsid w:val="00AE169B"/>
    <w:rsid w:val="00AE16B4"/>
    <w:rsid w:val="00AE16E8"/>
    <w:rsid w:val="00AE16F7"/>
    <w:rsid w:val="00AE16FB"/>
    <w:rsid w:val="00AE170E"/>
    <w:rsid w:val="00AE1713"/>
    <w:rsid w:val="00AE1718"/>
    <w:rsid w:val="00AE1753"/>
    <w:rsid w:val="00AE1812"/>
    <w:rsid w:val="00AE182D"/>
    <w:rsid w:val="00AE1850"/>
    <w:rsid w:val="00AE185F"/>
    <w:rsid w:val="00AE1861"/>
    <w:rsid w:val="00AE187F"/>
    <w:rsid w:val="00AE18D7"/>
    <w:rsid w:val="00AE18EB"/>
    <w:rsid w:val="00AE193D"/>
    <w:rsid w:val="00AE195A"/>
    <w:rsid w:val="00AE196C"/>
    <w:rsid w:val="00AE1975"/>
    <w:rsid w:val="00AE1994"/>
    <w:rsid w:val="00AE19D4"/>
    <w:rsid w:val="00AE19DE"/>
    <w:rsid w:val="00AE19F9"/>
    <w:rsid w:val="00AE1A22"/>
    <w:rsid w:val="00AE1A57"/>
    <w:rsid w:val="00AE1A81"/>
    <w:rsid w:val="00AE1A82"/>
    <w:rsid w:val="00AE1A98"/>
    <w:rsid w:val="00AE1AA8"/>
    <w:rsid w:val="00AE1AE5"/>
    <w:rsid w:val="00AE1B04"/>
    <w:rsid w:val="00AE1B14"/>
    <w:rsid w:val="00AE1B3E"/>
    <w:rsid w:val="00AE1B61"/>
    <w:rsid w:val="00AE1B71"/>
    <w:rsid w:val="00AE1B90"/>
    <w:rsid w:val="00AE1BB9"/>
    <w:rsid w:val="00AE1BCA"/>
    <w:rsid w:val="00AE1BE6"/>
    <w:rsid w:val="00AE1BF4"/>
    <w:rsid w:val="00AE1BF5"/>
    <w:rsid w:val="00AE1C1C"/>
    <w:rsid w:val="00AE1C33"/>
    <w:rsid w:val="00AE1CF4"/>
    <w:rsid w:val="00AE1D10"/>
    <w:rsid w:val="00AE1D2D"/>
    <w:rsid w:val="00AE1D35"/>
    <w:rsid w:val="00AE1D56"/>
    <w:rsid w:val="00AE1D7E"/>
    <w:rsid w:val="00AE1D86"/>
    <w:rsid w:val="00AE1D9D"/>
    <w:rsid w:val="00AE1DD5"/>
    <w:rsid w:val="00AE1DD7"/>
    <w:rsid w:val="00AE1DFC"/>
    <w:rsid w:val="00AE1E13"/>
    <w:rsid w:val="00AE1E1F"/>
    <w:rsid w:val="00AE1E46"/>
    <w:rsid w:val="00AE1E7C"/>
    <w:rsid w:val="00AE1E94"/>
    <w:rsid w:val="00AE1EBB"/>
    <w:rsid w:val="00AE1F69"/>
    <w:rsid w:val="00AE1FC4"/>
    <w:rsid w:val="00AE1FEC"/>
    <w:rsid w:val="00AE202D"/>
    <w:rsid w:val="00AE206F"/>
    <w:rsid w:val="00AE2080"/>
    <w:rsid w:val="00AE2096"/>
    <w:rsid w:val="00AE20BF"/>
    <w:rsid w:val="00AE20F1"/>
    <w:rsid w:val="00AE2102"/>
    <w:rsid w:val="00AE210A"/>
    <w:rsid w:val="00AE2121"/>
    <w:rsid w:val="00AE212A"/>
    <w:rsid w:val="00AE2183"/>
    <w:rsid w:val="00AE21D4"/>
    <w:rsid w:val="00AE21F6"/>
    <w:rsid w:val="00AE2215"/>
    <w:rsid w:val="00AE2216"/>
    <w:rsid w:val="00AE2260"/>
    <w:rsid w:val="00AE2293"/>
    <w:rsid w:val="00AE22C0"/>
    <w:rsid w:val="00AE22D2"/>
    <w:rsid w:val="00AE22D5"/>
    <w:rsid w:val="00AE23AF"/>
    <w:rsid w:val="00AE23B5"/>
    <w:rsid w:val="00AE23EF"/>
    <w:rsid w:val="00AE23F0"/>
    <w:rsid w:val="00AE2412"/>
    <w:rsid w:val="00AE2429"/>
    <w:rsid w:val="00AE2464"/>
    <w:rsid w:val="00AE24B4"/>
    <w:rsid w:val="00AE24B8"/>
    <w:rsid w:val="00AE2511"/>
    <w:rsid w:val="00AE2549"/>
    <w:rsid w:val="00AE2591"/>
    <w:rsid w:val="00AE25AF"/>
    <w:rsid w:val="00AE25C5"/>
    <w:rsid w:val="00AE2659"/>
    <w:rsid w:val="00AE2692"/>
    <w:rsid w:val="00AE26C3"/>
    <w:rsid w:val="00AE26D1"/>
    <w:rsid w:val="00AE2727"/>
    <w:rsid w:val="00AE276A"/>
    <w:rsid w:val="00AE27AB"/>
    <w:rsid w:val="00AE27C3"/>
    <w:rsid w:val="00AE27CD"/>
    <w:rsid w:val="00AE2820"/>
    <w:rsid w:val="00AE285A"/>
    <w:rsid w:val="00AE2873"/>
    <w:rsid w:val="00AE2878"/>
    <w:rsid w:val="00AE2901"/>
    <w:rsid w:val="00AE293A"/>
    <w:rsid w:val="00AE2958"/>
    <w:rsid w:val="00AE295D"/>
    <w:rsid w:val="00AE2970"/>
    <w:rsid w:val="00AE297E"/>
    <w:rsid w:val="00AE29EE"/>
    <w:rsid w:val="00AE29F9"/>
    <w:rsid w:val="00AE2A34"/>
    <w:rsid w:val="00AE2A4A"/>
    <w:rsid w:val="00AE2A5D"/>
    <w:rsid w:val="00AE2AD6"/>
    <w:rsid w:val="00AE2B0A"/>
    <w:rsid w:val="00AE2B44"/>
    <w:rsid w:val="00AE2B55"/>
    <w:rsid w:val="00AE2B95"/>
    <w:rsid w:val="00AE2BD5"/>
    <w:rsid w:val="00AE2BF2"/>
    <w:rsid w:val="00AE2C35"/>
    <w:rsid w:val="00AE2C38"/>
    <w:rsid w:val="00AE2C43"/>
    <w:rsid w:val="00AE2C46"/>
    <w:rsid w:val="00AE2C4D"/>
    <w:rsid w:val="00AE2C52"/>
    <w:rsid w:val="00AE2C89"/>
    <w:rsid w:val="00AE2C91"/>
    <w:rsid w:val="00AE2C92"/>
    <w:rsid w:val="00AE2C9A"/>
    <w:rsid w:val="00AE2CA2"/>
    <w:rsid w:val="00AE2DA1"/>
    <w:rsid w:val="00AE2DF2"/>
    <w:rsid w:val="00AE2DFE"/>
    <w:rsid w:val="00AE2E1A"/>
    <w:rsid w:val="00AE2E2A"/>
    <w:rsid w:val="00AE2E4C"/>
    <w:rsid w:val="00AE2E88"/>
    <w:rsid w:val="00AE2ED7"/>
    <w:rsid w:val="00AE2F19"/>
    <w:rsid w:val="00AE2F3E"/>
    <w:rsid w:val="00AE2F90"/>
    <w:rsid w:val="00AE2F92"/>
    <w:rsid w:val="00AE2FE6"/>
    <w:rsid w:val="00AE2FEC"/>
    <w:rsid w:val="00AE2FEE"/>
    <w:rsid w:val="00AE2FFD"/>
    <w:rsid w:val="00AE3018"/>
    <w:rsid w:val="00AE30C9"/>
    <w:rsid w:val="00AE30D6"/>
    <w:rsid w:val="00AE30E7"/>
    <w:rsid w:val="00AE310B"/>
    <w:rsid w:val="00AE3143"/>
    <w:rsid w:val="00AE319B"/>
    <w:rsid w:val="00AE31BB"/>
    <w:rsid w:val="00AE31C8"/>
    <w:rsid w:val="00AE32D6"/>
    <w:rsid w:val="00AE32EC"/>
    <w:rsid w:val="00AE32F1"/>
    <w:rsid w:val="00AE32F2"/>
    <w:rsid w:val="00AE3312"/>
    <w:rsid w:val="00AE3316"/>
    <w:rsid w:val="00AE331B"/>
    <w:rsid w:val="00AE3322"/>
    <w:rsid w:val="00AE3357"/>
    <w:rsid w:val="00AE337D"/>
    <w:rsid w:val="00AE338E"/>
    <w:rsid w:val="00AE338F"/>
    <w:rsid w:val="00AE3390"/>
    <w:rsid w:val="00AE33D7"/>
    <w:rsid w:val="00AE341D"/>
    <w:rsid w:val="00AE342C"/>
    <w:rsid w:val="00AE345B"/>
    <w:rsid w:val="00AE3478"/>
    <w:rsid w:val="00AE347C"/>
    <w:rsid w:val="00AE34A1"/>
    <w:rsid w:val="00AE34DD"/>
    <w:rsid w:val="00AE34F9"/>
    <w:rsid w:val="00AE3504"/>
    <w:rsid w:val="00AE354C"/>
    <w:rsid w:val="00AE3572"/>
    <w:rsid w:val="00AE357D"/>
    <w:rsid w:val="00AE3590"/>
    <w:rsid w:val="00AE3592"/>
    <w:rsid w:val="00AE35B4"/>
    <w:rsid w:val="00AE35D7"/>
    <w:rsid w:val="00AE368D"/>
    <w:rsid w:val="00AE369C"/>
    <w:rsid w:val="00AE36E9"/>
    <w:rsid w:val="00AE3734"/>
    <w:rsid w:val="00AE375F"/>
    <w:rsid w:val="00AE3764"/>
    <w:rsid w:val="00AE3766"/>
    <w:rsid w:val="00AE376C"/>
    <w:rsid w:val="00AE378C"/>
    <w:rsid w:val="00AE378E"/>
    <w:rsid w:val="00AE37A1"/>
    <w:rsid w:val="00AE37C6"/>
    <w:rsid w:val="00AE37F0"/>
    <w:rsid w:val="00AE37F2"/>
    <w:rsid w:val="00AE380F"/>
    <w:rsid w:val="00AE3849"/>
    <w:rsid w:val="00AE386D"/>
    <w:rsid w:val="00AE3878"/>
    <w:rsid w:val="00AE38AF"/>
    <w:rsid w:val="00AE38B3"/>
    <w:rsid w:val="00AE38F0"/>
    <w:rsid w:val="00AE38FA"/>
    <w:rsid w:val="00AE38FB"/>
    <w:rsid w:val="00AE3915"/>
    <w:rsid w:val="00AE392F"/>
    <w:rsid w:val="00AE396A"/>
    <w:rsid w:val="00AE39C5"/>
    <w:rsid w:val="00AE39DC"/>
    <w:rsid w:val="00AE39E2"/>
    <w:rsid w:val="00AE39EE"/>
    <w:rsid w:val="00AE39FB"/>
    <w:rsid w:val="00AE3A0D"/>
    <w:rsid w:val="00AE3A45"/>
    <w:rsid w:val="00AE3A61"/>
    <w:rsid w:val="00AE3A72"/>
    <w:rsid w:val="00AE3A8D"/>
    <w:rsid w:val="00AE3A9E"/>
    <w:rsid w:val="00AE3AB3"/>
    <w:rsid w:val="00AE3AF1"/>
    <w:rsid w:val="00AE3B74"/>
    <w:rsid w:val="00AE3BA1"/>
    <w:rsid w:val="00AE3BD0"/>
    <w:rsid w:val="00AE3BD4"/>
    <w:rsid w:val="00AE3BF6"/>
    <w:rsid w:val="00AE3C33"/>
    <w:rsid w:val="00AE3C5C"/>
    <w:rsid w:val="00AE3C61"/>
    <w:rsid w:val="00AE3C77"/>
    <w:rsid w:val="00AE3CA6"/>
    <w:rsid w:val="00AE3CA9"/>
    <w:rsid w:val="00AE3CF3"/>
    <w:rsid w:val="00AE3D08"/>
    <w:rsid w:val="00AE3D17"/>
    <w:rsid w:val="00AE3D85"/>
    <w:rsid w:val="00AE3DA4"/>
    <w:rsid w:val="00AE3DA5"/>
    <w:rsid w:val="00AE3DEB"/>
    <w:rsid w:val="00AE3E36"/>
    <w:rsid w:val="00AE3E55"/>
    <w:rsid w:val="00AE3E5E"/>
    <w:rsid w:val="00AE3E8D"/>
    <w:rsid w:val="00AE3EB4"/>
    <w:rsid w:val="00AE3EB9"/>
    <w:rsid w:val="00AE3EC8"/>
    <w:rsid w:val="00AE3F0F"/>
    <w:rsid w:val="00AE3F48"/>
    <w:rsid w:val="00AE3F5F"/>
    <w:rsid w:val="00AE3F85"/>
    <w:rsid w:val="00AE3FDA"/>
    <w:rsid w:val="00AE3FE8"/>
    <w:rsid w:val="00AE3FF9"/>
    <w:rsid w:val="00AE407C"/>
    <w:rsid w:val="00AE4083"/>
    <w:rsid w:val="00AE40E2"/>
    <w:rsid w:val="00AE40FE"/>
    <w:rsid w:val="00AE4111"/>
    <w:rsid w:val="00AE417F"/>
    <w:rsid w:val="00AE41A8"/>
    <w:rsid w:val="00AE41BA"/>
    <w:rsid w:val="00AE41C4"/>
    <w:rsid w:val="00AE41DD"/>
    <w:rsid w:val="00AE41E3"/>
    <w:rsid w:val="00AE41E8"/>
    <w:rsid w:val="00AE4201"/>
    <w:rsid w:val="00AE420B"/>
    <w:rsid w:val="00AE4240"/>
    <w:rsid w:val="00AE42E4"/>
    <w:rsid w:val="00AE42FB"/>
    <w:rsid w:val="00AE430B"/>
    <w:rsid w:val="00AE4319"/>
    <w:rsid w:val="00AE4362"/>
    <w:rsid w:val="00AE4380"/>
    <w:rsid w:val="00AE4391"/>
    <w:rsid w:val="00AE4392"/>
    <w:rsid w:val="00AE43A0"/>
    <w:rsid w:val="00AE43B0"/>
    <w:rsid w:val="00AE440A"/>
    <w:rsid w:val="00AE443A"/>
    <w:rsid w:val="00AE4459"/>
    <w:rsid w:val="00AE4467"/>
    <w:rsid w:val="00AE4473"/>
    <w:rsid w:val="00AE4497"/>
    <w:rsid w:val="00AE44B2"/>
    <w:rsid w:val="00AE44C2"/>
    <w:rsid w:val="00AE44C4"/>
    <w:rsid w:val="00AE44D7"/>
    <w:rsid w:val="00AE44E6"/>
    <w:rsid w:val="00AE4535"/>
    <w:rsid w:val="00AE4549"/>
    <w:rsid w:val="00AE4562"/>
    <w:rsid w:val="00AE4576"/>
    <w:rsid w:val="00AE458B"/>
    <w:rsid w:val="00AE458E"/>
    <w:rsid w:val="00AE45B3"/>
    <w:rsid w:val="00AE4600"/>
    <w:rsid w:val="00AE4634"/>
    <w:rsid w:val="00AE46A4"/>
    <w:rsid w:val="00AE46C6"/>
    <w:rsid w:val="00AE46D5"/>
    <w:rsid w:val="00AE46DD"/>
    <w:rsid w:val="00AE4700"/>
    <w:rsid w:val="00AE470F"/>
    <w:rsid w:val="00AE471E"/>
    <w:rsid w:val="00AE4728"/>
    <w:rsid w:val="00AE4744"/>
    <w:rsid w:val="00AE47A1"/>
    <w:rsid w:val="00AE482D"/>
    <w:rsid w:val="00AE4838"/>
    <w:rsid w:val="00AE48A9"/>
    <w:rsid w:val="00AE48B6"/>
    <w:rsid w:val="00AE48C0"/>
    <w:rsid w:val="00AE48DA"/>
    <w:rsid w:val="00AE48ED"/>
    <w:rsid w:val="00AE48FF"/>
    <w:rsid w:val="00AE4926"/>
    <w:rsid w:val="00AE493D"/>
    <w:rsid w:val="00AE4985"/>
    <w:rsid w:val="00AE49A1"/>
    <w:rsid w:val="00AE49DC"/>
    <w:rsid w:val="00AE49EF"/>
    <w:rsid w:val="00AE4A16"/>
    <w:rsid w:val="00AE4A3E"/>
    <w:rsid w:val="00AE4A5A"/>
    <w:rsid w:val="00AE4A8D"/>
    <w:rsid w:val="00AE4AC3"/>
    <w:rsid w:val="00AE4B14"/>
    <w:rsid w:val="00AE4B31"/>
    <w:rsid w:val="00AE4B46"/>
    <w:rsid w:val="00AE4B59"/>
    <w:rsid w:val="00AE4B5A"/>
    <w:rsid w:val="00AE4B6F"/>
    <w:rsid w:val="00AE4B78"/>
    <w:rsid w:val="00AE4B87"/>
    <w:rsid w:val="00AE4BA7"/>
    <w:rsid w:val="00AE4BB8"/>
    <w:rsid w:val="00AE4BBD"/>
    <w:rsid w:val="00AE4BC8"/>
    <w:rsid w:val="00AE4BDA"/>
    <w:rsid w:val="00AE4BE1"/>
    <w:rsid w:val="00AE4C06"/>
    <w:rsid w:val="00AE4C17"/>
    <w:rsid w:val="00AE4C1B"/>
    <w:rsid w:val="00AE4C2A"/>
    <w:rsid w:val="00AE4C3F"/>
    <w:rsid w:val="00AE4C76"/>
    <w:rsid w:val="00AE4C7F"/>
    <w:rsid w:val="00AE4C9E"/>
    <w:rsid w:val="00AE4CA6"/>
    <w:rsid w:val="00AE4CDF"/>
    <w:rsid w:val="00AE4CE3"/>
    <w:rsid w:val="00AE4D0E"/>
    <w:rsid w:val="00AE4D4B"/>
    <w:rsid w:val="00AE4D77"/>
    <w:rsid w:val="00AE4DB4"/>
    <w:rsid w:val="00AE4DEF"/>
    <w:rsid w:val="00AE4E35"/>
    <w:rsid w:val="00AE4E54"/>
    <w:rsid w:val="00AE4E5A"/>
    <w:rsid w:val="00AE4E79"/>
    <w:rsid w:val="00AE4EB2"/>
    <w:rsid w:val="00AE4EEA"/>
    <w:rsid w:val="00AE4F17"/>
    <w:rsid w:val="00AE4F51"/>
    <w:rsid w:val="00AE4F76"/>
    <w:rsid w:val="00AE4FA5"/>
    <w:rsid w:val="00AE4FAC"/>
    <w:rsid w:val="00AE4FB7"/>
    <w:rsid w:val="00AE4FF8"/>
    <w:rsid w:val="00AE5020"/>
    <w:rsid w:val="00AE504B"/>
    <w:rsid w:val="00AE504F"/>
    <w:rsid w:val="00AE505F"/>
    <w:rsid w:val="00AE50C5"/>
    <w:rsid w:val="00AE5126"/>
    <w:rsid w:val="00AE513B"/>
    <w:rsid w:val="00AE513D"/>
    <w:rsid w:val="00AE5164"/>
    <w:rsid w:val="00AE516A"/>
    <w:rsid w:val="00AE517E"/>
    <w:rsid w:val="00AE51D1"/>
    <w:rsid w:val="00AE5213"/>
    <w:rsid w:val="00AE525C"/>
    <w:rsid w:val="00AE52E5"/>
    <w:rsid w:val="00AE5360"/>
    <w:rsid w:val="00AE53CB"/>
    <w:rsid w:val="00AE53E3"/>
    <w:rsid w:val="00AE53FD"/>
    <w:rsid w:val="00AE540E"/>
    <w:rsid w:val="00AE543B"/>
    <w:rsid w:val="00AE5445"/>
    <w:rsid w:val="00AE544B"/>
    <w:rsid w:val="00AE5453"/>
    <w:rsid w:val="00AE547C"/>
    <w:rsid w:val="00AE5480"/>
    <w:rsid w:val="00AE54BD"/>
    <w:rsid w:val="00AE54CC"/>
    <w:rsid w:val="00AE54D3"/>
    <w:rsid w:val="00AE5506"/>
    <w:rsid w:val="00AE5509"/>
    <w:rsid w:val="00AE556E"/>
    <w:rsid w:val="00AE5595"/>
    <w:rsid w:val="00AE5613"/>
    <w:rsid w:val="00AE5668"/>
    <w:rsid w:val="00AE56BC"/>
    <w:rsid w:val="00AE56CE"/>
    <w:rsid w:val="00AE571F"/>
    <w:rsid w:val="00AE573D"/>
    <w:rsid w:val="00AE5768"/>
    <w:rsid w:val="00AE5773"/>
    <w:rsid w:val="00AE57B9"/>
    <w:rsid w:val="00AE57DD"/>
    <w:rsid w:val="00AE581F"/>
    <w:rsid w:val="00AE583A"/>
    <w:rsid w:val="00AE5897"/>
    <w:rsid w:val="00AE58BC"/>
    <w:rsid w:val="00AE58DF"/>
    <w:rsid w:val="00AE5909"/>
    <w:rsid w:val="00AE5932"/>
    <w:rsid w:val="00AE5947"/>
    <w:rsid w:val="00AE5949"/>
    <w:rsid w:val="00AE59ED"/>
    <w:rsid w:val="00AE59F8"/>
    <w:rsid w:val="00AE59FF"/>
    <w:rsid w:val="00AE5A08"/>
    <w:rsid w:val="00AE5A2A"/>
    <w:rsid w:val="00AE5A3D"/>
    <w:rsid w:val="00AE5A9D"/>
    <w:rsid w:val="00AE5AEB"/>
    <w:rsid w:val="00AE5B47"/>
    <w:rsid w:val="00AE5B7D"/>
    <w:rsid w:val="00AE5B82"/>
    <w:rsid w:val="00AE5B99"/>
    <w:rsid w:val="00AE5BC6"/>
    <w:rsid w:val="00AE5C1A"/>
    <w:rsid w:val="00AE5C86"/>
    <w:rsid w:val="00AE5CBE"/>
    <w:rsid w:val="00AE5D0A"/>
    <w:rsid w:val="00AE5D1D"/>
    <w:rsid w:val="00AE5D43"/>
    <w:rsid w:val="00AE5D47"/>
    <w:rsid w:val="00AE5D4C"/>
    <w:rsid w:val="00AE5D56"/>
    <w:rsid w:val="00AE5D71"/>
    <w:rsid w:val="00AE5D91"/>
    <w:rsid w:val="00AE5DAB"/>
    <w:rsid w:val="00AE5DC1"/>
    <w:rsid w:val="00AE5DFB"/>
    <w:rsid w:val="00AE5E16"/>
    <w:rsid w:val="00AE5E3E"/>
    <w:rsid w:val="00AE5E63"/>
    <w:rsid w:val="00AE5EC0"/>
    <w:rsid w:val="00AE5EDE"/>
    <w:rsid w:val="00AE5EE6"/>
    <w:rsid w:val="00AE5EEF"/>
    <w:rsid w:val="00AE5F07"/>
    <w:rsid w:val="00AE5F25"/>
    <w:rsid w:val="00AE5F38"/>
    <w:rsid w:val="00AE5F65"/>
    <w:rsid w:val="00AE5F81"/>
    <w:rsid w:val="00AE5FA3"/>
    <w:rsid w:val="00AE5FFA"/>
    <w:rsid w:val="00AE600C"/>
    <w:rsid w:val="00AE602C"/>
    <w:rsid w:val="00AE6037"/>
    <w:rsid w:val="00AE6050"/>
    <w:rsid w:val="00AE6083"/>
    <w:rsid w:val="00AE608B"/>
    <w:rsid w:val="00AE60B5"/>
    <w:rsid w:val="00AE60B9"/>
    <w:rsid w:val="00AE60EE"/>
    <w:rsid w:val="00AE613E"/>
    <w:rsid w:val="00AE6156"/>
    <w:rsid w:val="00AE61B9"/>
    <w:rsid w:val="00AE61D0"/>
    <w:rsid w:val="00AE61EE"/>
    <w:rsid w:val="00AE6206"/>
    <w:rsid w:val="00AE6211"/>
    <w:rsid w:val="00AE6218"/>
    <w:rsid w:val="00AE6234"/>
    <w:rsid w:val="00AE626F"/>
    <w:rsid w:val="00AE6298"/>
    <w:rsid w:val="00AE62B5"/>
    <w:rsid w:val="00AE62E3"/>
    <w:rsid w:val="00AE6348"/>
    <w:rsid w:val="00AE6349"/>
    <w:rsid w:val="00AE6365"/>
    <w:rsid w:val="00AE6379"/>
    <w:rsid w:val="00AE637E"/>
    <w:rsid w:val="00AE63A1"/>
    <w:rsid w:val="00AE6401"/>
    <w:rsid w:val="00AE6415"/>
    <w:rsid w:val="00AE643D"/>
    <w:rsid w:val="00AE644E"/>
    <w:rsid w:val="00AE648A"/>
    <w:rsid w:val="00AE649F"/>
    <w:rsid w:val="00AE6512"/>
    <w:rsid w:val="00AE6526"/>
    <w:rsid w:val="00AE652C"/>
    <w:rsid w:val="00AE655F"/>
    <w:rsid w:val="00AE6569"/>
    <w:rsid w:val="00AE6570"/>
    <w:rsid w:val="00AE661B"/>
    <w:rsid w:val="00AE6635"/>
    <w:rsid w:val="00AE668E"/>
    <w:rsid w:val="00AE674B"/>
    <w:rsid w:val="00AE674F"/>
    <w:rsid w:val="00AE6758"/>
    <w:rsid w:val="00AE678E"/>
    <w:rsid w:val="00AE67AF"/>
    <w:rsid w:val="00AE67D2"/>
    <w:rsid w:val="00AE67F4"/>
    <w:rsid w:val="00AE6807"/>
    <w:rsid w:val="00AE6813"/>
    <w:rsid w:val="00AE6867"/>
    <w:rsid w:val="00AE6868"/>
    <w:rsid w:val="00AE6874"/>
    <w:rsid w:val="00AE68B7"/>
    <w:rsid w:val="00AE68BA"/>
    <w:rsid w:val="00AE6955"/>
    <w:rsid w:val="00AE696E"/>
    <w:rsid w:val="00AE69B5"/>
    <w:rsid w:val="00AE69D9"/>
    <w:rsid w:val="00AE6A0A"/>
    <w:rsid w:val="00AE6A0F"/>
    <w:rsid w:val="00AE6A20"/>
    <w:rsid w:val="00AE6A24"/>
    <w:rsid w:val="00AE6A7A"/>
    <w:rsid w:val="00AE6B2B"/>
    <w:rsid w:val="00AE6B83"/>
    <w:rsid w:val="00AE6BA3"/>
    <w:rsid w:val="00AE6BAA"/>
    <w:rsid w:val="00AE6BE8"/>
    <w:rsid w:val="00AE6BEE"/>
    <w:rsid w:val="00AE6C0A"/>
    <w:rsid w:val="00AE6C1C"/>
    <w:rsid w:val="00AE6C5A"/>
    <w:rsid w:val="00AE6C69"/>
    <w:rsid w:val="00AE6C81"/>
    <w:rsid w:val="00AE6CD5"/>
    <w:rsid w:val="00AE6CF8"/>
    <w:rsid w:val="00AE6D24"/>
    <w:rsid w:val="00AE6D40"/>
    <w:rsid w:val="00AE6D42"/>
    <w:rsid w:val="00AE6D77"/>
    <w:rsid w:val="00AE6DCE"/>
    <w:rsid w:val="00AE6E06"/>
    <w:rsid w:val="00AE6E15"/>
    <w:rsid w:val="00AE6E25"/>
    <w:rsid w:val="00AE6E79"/>
    <w:rsid w:val="00AE6E83"/>
    <w:rsid w:val="00AE6E9D"/>
    <w:rsid w:val="00AE6EA3"/>
    <w:rsid w:val="00AE6EC7"/>
    <w:rsid w:val="00AE6ED1"/>
    <w:rsid w:val="00AE6F04"/>
    <w:rsid w:val="00AE6F9A"/>
    <w:rsid w:val="00AE6FB2"/>
    <w:rsid w:val="00AE6FB8"/>
    <w:rsid w:val="00AE6FBA"/>
    <w:rsid w:val="00AE700D"/>
    <w:rsid w:val="00AE700F"/>
    <w:rsid w:val="00AE7026"/>
    <w:rsid w:val="00AE70A4"/>
    <w:rsid w:val="00AE70D5"/>
    <w:rsid w:val="00AE7112"/>
    <w:rsid w:val="00AE7179"/>
    <w:rsid w:val="00AE71DB"/>
    <w:rsid w:val="00AE721C"/>
    <w:rsid w:val="00AE7235"/>
    <w:rsid w:val="00AE723D"/>
    <w:rsid w:val="00AE723E"/>
    <w:rsid w:val="00AE723F"/>
    <w:rsid w:val="00AE7286"/>
    <w:rsid w:val="00AE7298"/>
    <w:rsid w:val="00AE72A8"/>
    <w:rsid w:val="00AE72BD"/>
    <w:rsid w:val="00AE733B"/>
    <w:rsid w:val="00AE7370"/>
    <w:rsid w:val="00AE738A"/>
    <w:rsid w:val="00AE7398"/>
    <w:rsid w:val="00AE73AF"/>
    <w:rsid w:val="00AE73B5"/>
    <w:rsid w:val="00AE73E9"/>
    <w:rsid w:val="00AE73F9"/>
    <w:rsid w:val="00AE742F"/>
    <w:rsid w:val="00AE7444"/>
    <w:rsid w:val="00AE74AE"/>
    <w:rsid w:val="00AE74DE"/>
    <w:rsid w:val="00AE7511"/>
    <w:rsid w:val="00AE7537"/>
    <w:rsid w:val="00AE753D"/>
    <w:rsid w:val="00AE7540"/>
    <w:rsid w:val="00AE7544"/>
    <w:rsid w:val="00AE7548"/>
    <w:rsid w:val="00AE755D"/>
    <w:rsid w:val="00AE7584"/>
    <w:rsid w:val="00AE75B9"/>
    <w:rsid w:val="00AE75BD"/>
    <w:rsid w:val="00AE7619"/>
    <w:rsid w:val="00AE7642"/>
    <w:rsid w:val="00AE7659"/>
    <w:rsid w:val="00AE7677"/>
    <w:rsid w:val="00AE767F"/>
    <w:rsid w:val="00AE76AB"/>
    <w:rsid w:val="00AE76AF"/>
    <w:rsid w:val="00AE76B4"/>
    <w:rsid w:val="00AE76D9"/>
    <w:rsid w:val="00AE76F3"/>
    <w:rsid w:val="00AE770A"/>
    <w:rsid w:val="00AE772B"/>
    <w:rsid w:val="00AE7751"/>
    <w:rsid w:val="00AE7790"/>
    <w:rsid w:val="00AE77A2"/>
    <w:rsid w:val="00AE77C0"/>
    <w:rsid w:val="00AE77C2"/>
    <w:rsid w:val="00AE7806"/>
    <w:rsid w:val="00AE780D"/>
    <w:rsid w:val="00AE7901"/>
    <w:rsid w:val="00AE7912"/>
    <w:rsid w:val="00AE7922"/>
    <w:rsid w:val="00AE7925"/>
    <w:rsid w:val="00AE793F"/>
    <w:rsid w:val="00AE7952"/>
    <w:rsid w:val="00AE796E"/>
    <w:rsid w:val="00AE7991"/>
    <w:rsid w:val="00AE799C"/>
    <w:rsid w:val="00AE79A4"/>
    <w:rsid w:val="00AE79D9"/>
    <w:rsid w:val="00AE79DD"/>
    <w:rsid w:val="00AE7A03"/>
    <w:rsid w:val="00AE7A32"/>
    <w:rsid w:val="00AE7A70"/>
    <w:rsid w:val="00AE7AE1"/>
    <w:rsid w:val="00AE7AE8"/>
    <w:rsid w:val="00AE7B07"/>
    <w:rsid w:val="00AE7B31"/>
    <w:rsid w:val="00AE7B37"/>
    <w:rsid w:val="00AE7B3A"/>
    <w:rsid w:val="00AE7BE3"/>
    <w:rsid w:val="00AE7C31"/>
    <w:rsid w:val="00AE7C41"/>
    <w:rsid w:val="00AE7C4C"/>
    <w:rsid w:val="00AE7CB7"/>
    <w:rsid w:val="00AE7CDB"/>
    <w:rsid w:val="00AE7CEF"/>
    <w:rsid w:val="00AE7CF7"/>
    <w:rsid w:val="00AE7CFA"/>
    <w:rsid w:val="00AE7D0B"/>
    <w:rsid w:val="00AE7D1E"/>
    <w:rsid w:val="00AE7D24"/>
    <w:rsid w:val="00AE7D61"/>
    <w:rsid w:val="00AE7D7B"/>
    <w:rsid w:val="00AE7DD3"/>
    <w:rsid w:val="00AE7DF3"/>
    <w:rsid w:val="00AE7E6C"/>
    <w:rsid w:val="00AE7EE3"/>
    <w:rsid w:val="00AE7EFE"/>
    <w:rsid w:val="00AE7F2A"/>
    <w:rsid w:val="00AE7F3B"/>
    <w:rsid w:val="00AE7FAF"/>
    <w:rsid w:val="00AE7FCF"/>
    <w:rsid w:val="00AE7FD6"/>
    <w:rsid w:val="00AE7FE1"/>
    <w:rsid w:val="00AE7FE9"/>
    <w:rsid w:val="00AF0020"/>
    <w:rsid w:val="00AF0041"/>
    <w:rsid w:val="00AF006E"/>
    <w:rsid w:val="00AF0089"/>
    <w:rsid w:val="00AF0091"/>
    <w:rsid w:val="00AF00D6"/>
    <w:rsid w:val="00AF00EA"/>
    <w:rsid w:val="00AF00F2"/>
    <w:rsid w:val="00AF0104"/>
    <w:rsid w:val="00AF0107"/>
    <w:rsid w:val="00AF0117"/>
    <w:rsid w:val="00AF013C"/>
    <w:rsid w:val="00AF014A"/>
    <w:rsid w:val="00AF0151"/>
    <w:rsid w:val="00AF01F2"/>
    <w:rsid w:val="00AF025B"/>
    <w:rsid w:val="00AF026D"/>
    <w:rsid w:val="00AF02A6"/>
    <w:rsid w:val="00AF02B9"/>
    <w:rsid w:val="00AF02BC"/>
    <w:rsid w:val="00AF02E5"/>
    <w:rsid w:val="00AF02E6"/>
    <w:rsid w:val="00AF02F3"/>
    <w:rsid w:val="00AF02FC"/>
    <w:rsid w:val="00AF030E"/>
    <w:rsid w:val="00AF0314"/>
    <w:rsid w:val="00AF034A"/>
    <w:rsid w:val="00AF035F"/>
    <w:rsid w:val="00AF038F"/>
    <w:rsid w:val="00AF03C9"/>
    <w:rsid w:val="00AF03D4"/>
    <w:rsid w:val="00AF0404"/>
    <w:rsid w:val="00AF0419"/>
    <w:rsid w:val="00AF0450"/>
    <w:rsid w:val="00AF048F"/>
    <w:rsid w:val="00AF0496"/>
    <w:rsid w:val="00AF04AC"/>
    <w:rsid w:val="00AF04B4"/>
    <w:rsid w:val="00AF051F"/>
    <w:rsid w:val="00AF0524"/>
    <w:rsid w:val="00AF0599"/>
    <w:rsid w:val="00AF05E7"/>
    <w:rsid w:val="00AF0607"/>
    <w:rsid w:val="00AF0671"/>
    <w:rsid w:val="00AF067A"/>
    <w:rsid w:val="00AF0694"/>
    <w:rsid w:val="00AF06BE"/>
    <w:rsid w:val="00AF06D5"/>
    <w:rsid w:val="00AF06ED"/>
    <w:rsid w:val="00AF06F5"/>
    <w:rsid w:val="00AF0704"/>
    <w:rsid w:val="00AF074E"/>
    <w:rsid w:val="00AF0775"/>
    <w:rsid w:val="00AF0797"/>
    <w:rsid w:val="00AF07B0"/>
    <w:rsid w:val="00AF07B5"/>
    <w:rsid w:val="00AF07D5"/>
    <w:rsid w:val="00AF08E0"/>
    <w:rsid w:val="00AF0942"/>
    <w:rsid w:val="00AF0966"/>
    <w:rsid w:val="00AF0A38"/>
    <w:rsid w:val="00AF0A3E"/>
    <w:rsid w:val="00AF0A43"/>
    <w:rsid w:val="00AF0A6C"/>
    <w:rsid w:val="00AF0A73"/>
    <w:rsid w:val="00AF0A7D"/>
    <w:rsid w:val="00AF0A98"/>
    <w:rsid w:val="00AF0AEF"/>
    <w:rsid w:val="00AF0AF1"/>
    <w:rsid w:val="00AF0B03"/>
    <w:rsid w:val="00AF0B4E"/>
    <w:rsid w:val="00AF0B62"/>
    <w:rsid w:val="00AF0B74"/>
    <w:rsid w:val="00AF0B7F"/>
    <w:rsid w:val="00AF0B87"/>
    <w:rsid w:val="00AF0BAC"/>
    <w:rsid w:val="00AF0BAE"/>
    <w:rsid w:val="00AF0BEB"/>
    <w:rsid w:val="00AF0C26"/>
    <w:rsid w:val="00AF0C51"/>
    <w:rsid w:val="00AF0C78"/>
    <w:rsid w:val="00AF0C7A"/>
    <w:rsid w:val="00AF0C96"/>
    <w:rsid w:val="00AF0CE2"/>
    <w:rsid w:val="00AF0D07"/>
    <w:rsid w:val="00AF0D52"/>
    <w:rsid w:val="00AF0D75"/>
    <w:rsid w:val="00AF0DC3"/>
    <w:rsid w:val="00AF0DD6"/>
    <w:rsid w:val="00AF0E5B"/>
    <w:rsid w:val="00AF0E79"/>
    <w:rsid w:val="00AF0EAD"/>
    <w:rsid w:val="00AF0EF3"/>
    <w:rsid w:val="00AF0EFC"/>
    <w:rsid w:val="00AF0F19"/>
    <w:rsid w:val="00AF0F1C"/>
    <w:rsid w:val="00AF0F2A"/>
    <w:rsid w:val="00AF0F7F"/>
    <w:rsid w:val="00AF0F9B"/>
    <w:rsid w:val="00AF0FAD"/>
    <w:rsid w:val="00AF0FF8"/>
    <w:rsid w:val="00AF100E"/>
    <w:rsid w:val="00AF1039"/>
    <w:rsid w:val="00AF1048"/>
    <w:rsid w:val="00AF104D"/>
    <w:rsid w:val="00AF105E"/>
    <w:rsid w:val="00AF109C"/>
    <w:rsid w:val="00AF10BC"/>
    <w:rsid w:val="00AF10D7"/>
    <w:rsid w:val="00AF10E7"/>
    <w:rsid w:val="00AF10E9"/>
    <w:rsid w:val="00AF10FB"/>
    <w:rsid w:val="00AF110F"/>
    <w:rsid w:val="00AF1127"/>
    <w:rsid w:val="00AF1132"/>
    <w:rsid w:val="00AF1159"/>
    <w:rsid w:val="00AF115C"/>
    <w:rsid w:val="00AF1166"/>
    <w:rsid w:val="00AF11C5"/>
    <w:rsid w:val="00AF11D4"/>
    <w:rsid w:val="00AF121F"/>
    <w:rsid w:val="00AF122B"/>
    <w:rsid w:val="00AF1231"/>
    <w:rsid w:val="00AF1232"/>
    <w:rsid w:val="00AF1239"/>
    <w:rsid w:val="00AF1253"/>
    <w:rsid w:val="00AF1272"/>
    <w:rsid w:val="00AF1282"/>
    <w:rsid w:val="00AF1294"/>
    <w:rsid w:val="00AF12C0"/>
    <w:rsid w:val="00AF12C6"/>
    <w:rsid w:val="00AF12E5"/>
    <w:rsid w:val="00AF1324"/>
    <w:rsid w:val="00AF1325"/>
    <w:rsid w:val="00AF1411"/>
    <w:rsid w:val="00AF1415"/>
    <w:rsid w:val="00AF1451"/>
    <w:rsid w:val="00AF145C"/>
    <w:rsid w:val="00AF14B4"/>
    <w:rsid w:val="00AF14ED"/>
    <w:rsid w:val="00AF1505"/>
    <w:rsid w:val="00AF1527"/>
    <w:rsid w:val="00AF1547"/>
    <w:rsid w:val="00AF1560"/>
    <w:rsid w:val="00AF1585"/>
    <w:rsid w:val="00AF15AD"/>
    <w:rsid w:val="00AF15DD"/>
    <w:rsid w:val="00AF1620"/>
    <w:rsid w:val="00AF1647"/>
    <w:rsid w:val="00AF1682"/>
    <w:rsid w:val="00AF16CE"/>
    <w:rsid w:val="00AF170E"/>
    <w:rsid w:val="00AF171A"/>
    <w:rsid w:val="00AF1747"/>
    <w:rsid w:val="00AF174F"/>
    <w:rsid w:val="00AF1765"/>
    <w:rsid w:val="00AF179D"/>
    <w:rsid w:val="00AF17B0"/>
    <w:rsid w:val="00AF17D4"/>
    <w:rsid w:val="00AF1818"/>
    <w:rsid w:val="00AF1832"/>
    <w:rsid w:val="00AF1849"/>
    <w:rsid w:val="00AF18C1"/>
    <w:rsid w:val="00AF18E1"/>
    <w:rsid w:val="00AF1914"/>
    <w:rsid w:val="00AF1942"/>
    <w:rsid w:val="00AF1954"/>
    <w:rsid w:val="00AF1956"/>
    <w:rsid w:val="00AF196C"/>
    <w:rsid w:val="00AF199E"/>
    <w:rsid w:val="00AF19E9"/>
    <w:rsid w:val="00AF1A2B"/>
    <w:rsid w:val="00AF1A4D"/>
    <w:rsid w:val="00AF1A61"/>
    <w:rsid w:val="00AF1A76"/>
    <w:rsid w:val="00AF1A82"/>
    <w:rsid w:val="00AF1A90"/>
    <w:rsid w:val="00AF1A9A"/>
    <w:rsid w:val="00AF1AB6"/>
    <w:rsid w:val="00AF1AD5"/>
    <w:rsid w:val="00AF1AE3"/>
    <w:rsid w:val="00AF1B00"/>
    <w:rsid w:val="00AF1B40"/>
    <w:rsid w:val="00AF1B48"/>
    <w:rsid w:val="00AF1B49"/>
    <w:rsid w:val="00AF1B59"/>
    <w:rsid w:val="00AF1B73"/>
    <w:rsid w:val="00AF1B99"/>
    <w:rsid w:val="00AF1B9C"/>
    <w:rsid w:val="00AF1BFC"/>
    <w:rsid w:val="00AF1C01"/>
    <w:rsid w:val="00AF1C21"/>
    <w:rsid w:val="00AF1C7B"/>
    <w:rsid w:val="00AF1D3D"/>
    <w:rsid w:val="00AF1D6A"/>
    <w:rsid w:val="00AF1DB9"/>
    <w:rsid w:val="00AF1E1F"/>
    <w:rsid w:val="00AF1E33"/>
    <w:rsid w:val="00AF1E4C"/>
    <w:rsid w:val="00AF1E93"/>
    <w:rsid w:val="00AF1EB8"/>
    <w:rsid w:val="00AF1EE7"/>
    <w:rsid w:val="00AF1EF3"/>
    <w:rsid w:val="00AF1EFB"/>
    <w:rsid w:val="00AF1F15"/>
    <w:rsid w:val="00AF1F88"/>
    <w:rsid w:val="00AF2015"/>
    <w:rsid w:val="00AF204C"/>
    <w:rsid w:val="00AF205E"/>
    <w:rsid w:val="00AF2087"/>
    <w:rsid w:val="00AF2092"/>
    <w:rsid w:val="00AF2093"/>
    <w:rsid w:val="00AF20AA"/>
    <w:rsid w:val="00AF20D1"/>
    <w:rsid w:val="00AF2104"/>
    <w:rsid w:val="00AF2107"/>
    <w:rsid w:val="00AF2147"/>
    <w:rsid w:val="00AF2149"/>
    <w:rsid w:val="00AF2193"/>
    <w:rsid w:val="00AF21B4"/>
    <w:rsid w:val="00AF21C7"/>
    <w:rsid w:val="00AF21DC"/>
    <w:rsid w:val="00AF21EC"/>
    <w:rsid w:val="00AF2244"/>
    <w:rsid w:val="00AF2269"/>
    <w:rsid w:val="00AF226F"/>
    <w:rsid w:val="00AF2277"/>
    <w:rsid w:val="00AF2285"/>
    <w:rsid w:val="00AF22EB"/>
    <w:rsid w:val="00AF22F6"/>
    <w:rsid w:val="00AF2311"/>
    <w:rsid w:val="00AF2385"/>
    <w:rsid w:val="00AF239F"/>
    <w:rsid w:val="00AF23BE"/>
    <w:rsid w:val="00AF2406"/>
    <w:rsid w:val="00AF242B"/>
    <w:rsid w:val="00AF2436"/>
    <w:rsid w:val="00AF2451"/>
    <w:rsid w:val="00AF2471"/>
    <w:rsid w:val="00AF247F"/>
    <w:rsid w:val="00AF2498"/>
    <w:rsid w:val="00AF249A"/>
    <w:rsid w:val="00AF249C"/>
    <w:rsid w:val="00AF24E2"/>
    <w:rsid w:val="00AF24E3"/>
    <w:rsid w:val="00AF24ED"/>
    <w:rsid w:val="00AF254A"/>
    <w:rsid w:val="00AF254F"/>
    <w:rsid w:val="00AF2572"/>
    <w:rsid w:val="00AF25B3"/>
    <w:rsid w:val="00AF25BE"/>
    <w:rsid w:val="00AF25FF"/>
    <w:rsid w:val="00AF26D1"/>
    <w:rsid w:val="00AF26DF"/>
    <w:rsid w:val="00AF26E8"/>
    <w:rsid w:val="00AF26F2"/>
    <w:rsid w:val="00AF2703"/>
    <w:rsid w:val="00AF274D"/>
    <w:rsid w:val="00AF2768"/>
    <w:rsid w:val="00AF2781"/>
    <w:rsid w:val="00AF278B"/>
    <w:rsid w:val="00AF27A0"/>
    <w:rsid w:val="00AF27AF"/>
    <w:rsid w:val="00AF283F"/>
    <w:rsid w:val="00AF28AE"/>
    <w:rsid w:val="00AF28BB"/>
    <w:rsid w:val="00AF28EA"/>
    <w:rsid w:val="00AF2904"/>
    <w:rsid w:val="00AF2915"/>
    <w:rsid w:val="00AF2916"/>
    <w:rsid w:val="00AF2979"/>
    <w:rsid w:val="00AF29A3"/>
    <w:rsid w:val="00AF29CB"/>
    <w:rsid w:val="00AF29E0"/>
    <w:rsid w:val="00AF2A03"/>
    <w:rsid w:val="00AF2A27"/>
    <w:rsid w:val="00AF2A35"/>
    <w:rsid w:val="00AF2A81"/>
    <w:rsid w:val="00AF2AAB"/>
    <w:rsid w:val="00AF2AC4"/>
    <w:rsid w:val="00AF2AC8"/>
    <w:rsid w:val="00AF2AF8"/>
    <w:rsid w:val="00AF2B3F"/>
    <w:rsid w:val="00AF2B5D"/>
    <w:rsid w:val="00AF2BA2"/>
    <w:rsid w:val="00AF2BC3"/>
    <w:rsid w:val="00AF2BF1"/>
    <w:rsid w:val="00AF2BF5"/>
    <w:rsid w:val="00AF2BF6"/>
    <w:rsid w:val="00AF2C6B"/>
    <w:rsid w:val="00AF2C71"/>
    <w:rsid w:val="00AF2C9B"/>
    <w:rsid w:val="00AF2CB1"/>
    <w:rsid w:val="00AF2CC6"/>
    <w:rsid w:val="00AF2D1E"/>
    <w:rsid w:val="00AF2D20"/>
    <w:rsid w:val="00AF2D67"/>
    <w:rsid w:val="00AF2D6D"/>
    <w:rsid w:val="00AF2D86"/>
    <w:rsid w:val="00AF2DB9"/>
    <w:rsid w:val="00AF2E3E"/>
    <w:rsid w:val="00AF2E60"/>
    <w:rsid w:val="00AF2E81"/>
    <w:rsid w:val="00AF2EEB"/>
    <w:rsid w:val="00AF2EFC"/>
    <w:rsid w:val="00AF2F01"/>
    <w:rsid w:val="00AF2F09"/>
    <w:rsid w:val="00AF2F1F"/>
    <w:rsid w:val="00AF2F67"/>
    <w:rsid w:val="00AF2F8C"/>
    <w:rsid w:val="00AF2F91"/>
    <w:rsid w:val="00AF2FA8"/>
    <w:rsid w:val="00AF3015"/>
    <w:rsid w:val="00AF3051"/>
    <w:rsid w:val="00AF3081"/>
    <w:rsid w:val="00AF30C2"/>
    <w:rsid w:val="00AF30D2"/>
    <w:rsid w:val="00AF315B"/>
    <w:rsid w:val="00AF318F"/>
    <w:rsid w:val="00AF31C3"/>
    <w:rsid w:val="00AF31D1"/>
    <w:rsid w:val="00AF31EE"/>
    <w:rsid w:val="00AF3205"/>
    <w:rsid w:val="00AF3228"/>
    <w:rsid w:val="00AF325D"/>
    <w:rsid w:val="00AF3261"/>
    <w:rsid w:val="00AF3290"/>
    <w:rsid w:val="00AF32A4"/>
    <w:rsid w:val="00AF32DE"/>
    <w:rsid w:val="00AF3318"/>
    <w:rsid w:val="00AF3366"/>
    <w:rsid w:val="00AF336D"/>
    <w:rsid w:val="00AF3384"/>
    <w:rsid w:val="00AF33A6"/>
    <w:rsid w:val="00AF33B3"/>
    <w:rsid w:val="00AF33BF"/>
    <w:rsid w:val="00AF3433"/>
    <w:rsid w:val="00AF3439"/>
    <w:rsid w:val="00AF3474"/>
    <w:rsid w:val="00AF347C"/>
    <w:rsid w:val="00AF348E"/>
    <w:rsid w:val="00AF34A9"/>
    <w:rsid w:val="00AF34BA"/>
    <w:rsid w:val="00AF3545"/>
    <w:rsid w:val="00AF3547"/>
    <w:rsid w:val="00AF3563"/>
    <w:rsid w:val="00AF3569"/>
    <w:rsid w:val="00AF3576"/>
    <w:rsid w:val="00AF35CA"/>
    <w:rsid w:val="00AF35DA"/>
    <w:rsid w:val="00AF35DB"/>
    <w:rsid w:val="00AF35DE"/>
    <w:rsid w:val="00AF35EF"/>
    <w:rsid w:val="00AF35F6"/>
    <w:rsid w:val="00AF3690"/>
    <w:rsid w:val="00AF36C3"/>
    <w:rsid w:val="00AF36E7"/>
    <w:rsid w:val="00AF3701"/>
    <w:rsid w:val="00AF370D"/>
    <w:rsid w:val="00AF3726"/>
    <w:rsid w:val="00AF3756"/>
    <w:rsid w:val="00AF3764"/>
    <w:rsid w:val="00AF3769"/>
    <w:rsid w:val="00AF3787"/>
    <w:rsid w:val="00AF37C6"/>
    <w:rsid w:val="00AF37D6"/>
    <w:rsid w:val="00AF3800"/>
    <w:rsid w:val="00AF382E"/>
    <w:rsid w:val="00AF387D"/>
    <w:rsid w:val="00AF3898"/>
    <w:rsid w:val="00AF38E7"/>
    <w:rsid w:val="00AF38E9"/>
    <w:rsid w:val="00AF3910"/>
    <w:rsid w:val="00AF3918"/>
    <w:rsid w:val="00AF3926"/>
    <w:rsid w:val="00AF394F"/>
    <w:rsid w:val="00AF3950"/>
    <w:rsid w:val="00AF3965"/>
    <w:rsid w:val="00AF396E"/>
    <w:rsid w:val="00AF3987"/>
    <w:rsid w:val="00AF3992"/>
    <w:rsid w:val="00AF3996"/>
    <w:rsid w:val="00AF3AB5"/>
    <w:rsid w:val="00AF3B0F"/>
    <w:rsid w:val="00AF3B2D"/>
    <w:rsid w:val="00AF3B31"/>
    <w:rsid w:val="00AF3B44"/>
    <w:rsid w:val="00AF3B5C"/>
    <w:rsid w:val="00AF3BB1"/>
    <w:rsid w:val="00AF3BE1"/>
    <w:rsid w:val="00AF3BF6"/>
    <w:rsid w:val="00AF3C1C"/>
    <w:rsid w:val="00AF3C3B"/>
    <w:rsid w:val="00AF3C93"/>
    <w:rsid w:val="00AF3CAF"/>
    <w:rsid w:val="00AF3CBB"/>
    <w:rsid w:val="00AF3CF3"/>
    <w:rsid w:val="00AF3D0C"/>
    <w:rsid w:val="00AF3D48"/>
    <w:rsid w:val="00AF3D5B"/>
    <w:rsid w:val="00AF3D5F"/>
    <w:rsid w:val="00AF3DF8"/>
    <w:rsid w:val="00AF3E0A"/>
    <w:rsid w:val="00AF3E2D"/>
    <w:rsid w:val="00AF3E3E"/>
    <w:rsid w:val="00AF3E40"/>
    <w:rsid w:val="00AF3E91"/>
    <w:rsid w:val="00AF3EBB"/>
    <w:rsid w:val="00AF3ECE"/>
    <w:rsid w:val="00AF3ED8"/>
    <w:rsid w:val="00AF3F03"/>
    <w:rsid w:val="00AF3FE7"/>
    <w:rsid w:val="00AF401A"/>
    <w:rsid w:val="00AF4056"/>
    <w:rsid w:val="00AF4061"/>
    <w:rsid w:val="00AF4090"/>
    <w:rsid w:val="00AF40B2"/>
    <w:rsid w:val="00AF40FC"/>
    <w:rsid w:val="00AF413B"/>
    <w:rsid w:val="00AF41BD"/>
    <w:rsid w:val="00AF41D6"/>
    <w:rsid w:val="00AF4220"/>
    <w:rsid w:val="00AF4232"/>
    <w:rsid w:val="00AF42D3"/>
    <w:rsid w:val="00AF42FB"/>
    <w:rsid w:val="00AF4335"/>
    <w:rsid w:val="00AF4361"/>
    <w:rsid w:val="00AF4384"/>
    <w:rsid w:val="00AF438A"/>
    <w:rsid w:val="00AF43B9"/>
    <w:rsid w:val="00AF43D0"/>
    <w:rsid w:val="00AF441D"/>
    <w:rsid w:val="00AF4467"/>
    <w:rsid w:val="00AF446D"/>
    <w:rsid w:val="00AF4475"/>
    <w:rsid w:val="00AF4490"/>
    <w:rsid w:val="00AF44EC"/>
    <w:rsid w:val="00AF4507"/>
    <w:rsid w:val="00AF4537"/>
    <w:rsid w:val="00AF453E"/>
    <w:rsid w:val="00AF45EA"/>
    <w:rsid w:val="00AF4615"/>
    <w:rsid w:val="00AF466A"/>
    <w:rsid w:val="00AF4687"/>
    <w:rsid w:val="00AF469A"/>
    <w:rsid w:val="00AF46BB"/>
    <w:rsid w:val="00AF46E8"/>
    <w:rsid w:val="00AF46F8"/>
    <w:rsid w:val="00AF4724"/>
    <w:rsid w:val="00AF4748"/>
    <w:rsid w:val="00AF4850"/>
    <w:rsid w:val="00AF487D"/>
    <w:rsid w:val="00AF48B0"/>
    <w:rsid w:val="00AF48C4"/>
    <w:rsid w:val="00AF48DF"/>
    <w:rsid w:val="00AF48E3"/>
    <w:rsid w:val="00AF492F"/>
    <w:rsid w:val="00AF49AD"/>
    <w:rsid w:val="00AF49B0"/>
    <w:rsid w:val="00AF49BB"/>
    <w:rsid w:val="00AF49EB"/>
    <w:rsid w:val="00AF4A0A"/>
    <w:rsid w:val="00AF4A1D"/>
    <w:rsid w:val="00AF4A5E"/>
    <w:rsid w:val="00AF4A5F"/>
    <w:rsid w:val="00AF4A7B"/>
    <w:rsid w:val="00AF4AA5"/>
    <w:rsid w:val="00AF4AE8"/>
    <w:rsid w:val="00AF4AF9"/>
    <w:rsid w:val="00AF4B1A"/>
    <w:rsid w:val="00AF4B3D"/>
    <w:rsid w:val="00AF4B58"/>
    <w:rsid w:val="00AF4B6A"/>
    <w:rsid w:val="00AF4B8D"/>
    <w:rsid w:val="00AF4BCC"/>
    <w:rsid w:val="00AF4C09"/>
    <w:rsid w:val="00AF4C1B"/>
    <w:rsid w:val="00AF4CDE"/>
    <w:rsid w:val="00AF4CEC"/>
    <w:rsid w:val="00AF4D04"/>
    <w:rsid w:val="00AF4D07"/>
    <w:rsid w:val="00AF4D3A"/>
    <w:rsid w:val="00AF4D57"/>
    <w:rsid w:val="00AF4DAE"/>
    <w:rsid w:val="00AF4DBF"/>
    <w:rsid w:val="00AF4DFD"/>
    <w:rsid w:val="00AF4E46"/>
    <w:rsid w:val="00AF4EA1"/>
    <w:rsid w:val="00AF4ECB"/>
    <w:rsid w:val="00AF4EEA"/>
    <w:rsid w:val="00AF4EED"/>
    <w:rsid w:val="00AF4F26"/>
    <w:rsid w:val="00AF4F2A"/>
    <w:rsid w:val="00AF4F39"/>
    <w:rsid w:val="00AF4F46"/>
    <w:rsid w:val="00AF4F47"/>
    <w:rsid w:val="00AF4F5A"/>
    <w:rsid w:val="00AF4FD7"/>
    <w:rsid w:val="00AF4FE5"/>
    <w:rsid w:val="00AF5057"/>
    <w:rsid w:val="00AF507C"/>
    <w:rsid w:val="00AF508B"/>
    <w:rsid w:val="00AF5096"/>
    <w:rsid w:val="00AF5099"/>
    <w:rsid w:val="00AF50BD"/>
    <w:rsid w:val="00AF5146"/>
    <w:rsid w:val="00AF5154"/>
    <w:rsid w:val="00AF51CD"/>
    <w:rsid w:val="00AF5270"/>
    <w:rsid w:val="00AF527B"/>
    <w:rsid w:val="00AF528B"/>
    <w:rsid w:val="00AF52C9"/>
    <w:rsid w:val="00AF52CE"/>
    <w:rsid w:val="00AF52D0"/>
    <w:rsid w:val="00AF52EF"/>
    <w:rsid w:val="00AF5317"/>
    <w:rsid w:val="00AF5323"/>
    <w:rsid w:val="00AF536C"/>
    <w:rsid w:val="00AF5396"/>
    <w:rsid w:val="00AF53DA"/>
    <w:rsid w:val="00AF5412"/>
    <w:rsid w:val="00AF5478"/>
    <w:rsid w:val="00AF54B7"/>
    <w:rsid w:val="00AF54E1"/>
    <w:rsid w:val="00AF550F"/>
    <w:rsid w:val="00AF556E"/>
    <w:rsid w:val="00AF5575"/>
    <w:rsid w:val="00AF5598"/>
    <w:rsid w:val="00AF55FC"/>
    <w:rsid w:val="00AF5631"/>
    <w:rsid w:val="00AF5697"/>
    <w:rsid w:val="00AF56B4"/>
    <w:rsid w:val="00AF56BF"/>
    <w:rsid w:val="00AF5700"/>
    <w:rsid w:val="00AF5718"/>
    <w:rsid w:val="00AF576D"/>
    <w:rsid w:val="00AF579A"/>
    <w:rsid w:val="00AF57ED"/>
    <w:rsid w:val="00AF584B"/>
    <w:rsid w:val="00AF587E"/>
    <w:rsid w:val="00AF58AA"/>
    <w:rsid w:val="00AF58B5"/>
    <w:rsid w:val="00AF58C2"/>
    <w:rsid w:val="00AF58E1"/>
    <w:rsid w:val="00AF58FC"/>
    <w:rsid w:val="00AF58FD"/>
    <w:rsid w:val="00AF590F"/>
    <w:rsid w:val="00AF5951"/>
    <w:rsid w:val="00AF596D"/>
    <w:rsid w:val="00AF597B"/>
    <w:rsid w:val="00AF598C"/>
    <w:rsid w:val="00AF59CF"/>
    <w:rsid w:val="00AF5A37"/>
    <w:rsid w:val="00AF5B0D"/>
    <w:rsid w:val="00AF5B35"/>
    <w:rsid w:val="00AF5B5F"/>
    <w:rsid w:val="00AF5B6F"/>
    <w:rsid w:val="00AF5BA5"/>
    <w:rsid w:val="00AF5BED"/>
    <w:rsid w:val="00AF5C04"/>
    <w:rsid w:val="00AF5C51"/>
    <w:rsid w:val="00AF5C5A"/>
    <w:rsid w:val="00AF5C6F"/>
    <w:rsid w:val="00AF5C7A"/>
    <w:rsid w:val="00AF5C86"/>
    <w:rsid w:val="00AF5CA7"/>
    <w:rsid w:val="00AF5CAE"/>
    <w:rsid w:val="00AF5CFB"/>
    <w:rsid w:val="00AF5D00"/>
    <w:rsid w:val="00AF5D20"/>
    <w:rsid w:val="00AF5D5B"/>
    <w:rsid w:val="00AF5D8C"/>
    <w:rsid w:val="00AF5D99"/>
    <w:rsid w:val="00AF5DC7"/>
    <w:rsid w:val="00AF5DCB"/>
    <w:rsid w:val="00AF5DF6"/>
    <w:rsid w:val="00AF5E1C"/>
    <w:rsid w:val="00AF5E2A"/>
    <w:rsid w:val="00AF5E2C"/>
    <w:rsid w:val="00AF5E43"/>
    <w:rsid w:val="00AF5E80"/>
    <w:rsid w:val="00AF5EDE"/>
    <w:rsid w:val="00AF5F20"/>
    <w:rsid w:val="00AF5F38"/>
    <w:rsid w:val="00AF5F59"/>
    <w:rsid w:val="00AF5F5F"/>
    <w:rsid w:val="00AF5FC1"/>
    <w:rsid w:val="00AF5FED"/>
    <w:rsid w:val="00AF5FF0"/>
    <w:rsid w:val="00AF605E"/>
    <w:rsid w:val="00AF6141"/>
    <w:rsid w:val="00AF6145"/>
    <w:rsid w:val="00AF61CC"/>
    <w:rsid w:val="00AF61F4"/>
    <w:rsid w:val="00AF61FD"/>
    <w:rsid w:val="00AF6254"/>
    <w:rsid w:val="00AF625E"/>
    <w:rsid w:val="00AF62B4"/>
    <w:rsid w:val="00AF62F7"/>
    <w:rsid w:val="00AF62FF"/>
    <w:rsid w:val="00AF631C"/>
    <w:rsid w:val="00AF633B"/>
    <w:rsid w:val="00AF6348"/>
    <w:rsid w:val="00AF63A9"/>
    <w:rsid w:val="00AF63B3"/>
    <w:rsid w:val="00AF63D9"/>
    <w:rsid w:val="00AF642C"/>
    <w:rsid w:val="00AF64A8"/>
    <w:rsid w:val="00AF64C2"/>
    <w:rsid w:val="00AF64CB"/>
    <w:rsid w:val="00AF64DE"/>
    <w:rsid w:val="00AF6503"/>
    <w:rsid w:val="00AF655F"/>
    <w:rsid w:val="00AF658C"/>
    <w:rsid w:val="00AF6594"/>
    <w:rsid w:val="00AF65C7"/>
    <w:rsid w:val="00AF661E"/>
    <w:rsid w:val="00AF662C"/>
    <w:rsid w:val="00AF6668"/>
    <w:rsid w:val="00AF667D"/>
    <w:rsid w:val="00AF66DD"/>
    <w:rsid w:val="00AF66F5"/>
    <w:rsid w:val="00AF66F9"/>
    <w:rsid w:val="00AF6711"/>
    <w:rsid w:val="00AF6728"/>
    <w:rsid w:val="00AF6737"/>
    <w:rsid w:val="00AF675F"/>
    <w:rsid w:val="00AF6767"/>
    <w:rsid w:val="00AF6785"/>
    <w:rsid w:val="00AF6831"/>
    <w:rsid w:val="00AF685A"/>
    <w:rsid w:val="00AF685C"/>
    <w:rsid w:val="00AF688A"/>
    <w:rsid w:val="00AF6896"/>
    <w:rsid w:val="00AF68E1"/>
    <w:rsid w:val="00AF68EF"/>
    <w:rsid w:val="00AF6912"/>
    <w:rsid w:val="00AF698B"/>
    <w:rsid w:val="00AF69A5"/>
    <w:rsid w:val="00AF69B0"/>
    <w:rsid w:val="00AF69B1"/>
    <w:rsid w:val="00AF6A8B"/>
    <w:rsid w:val="00AF6AB5"/>
    <w:rsid w:val="00AF6AC6"/>
    <w:rsid w:val="00AF6B00"/>
    <w:rsid w:val="00AF6B03"/>
    <w:rsid w:val="00AF6B15"/>
    <w:rsid w:val="00AF6B25"/>
    <w:rsid w:val="00AF6B84"/>
    <w:rsid w:val="00AF6B92"/>
    <w:rsid w:val="00AF6C13"/>
    <w:rsid w:val="00AF6C22"/>
    <w:rsid w:val="00AF6C3D"/>
    <w:rsid w:val="00AF6C45"/>
    <w:rsid w:val="00AF6C5E"/>
    <w:rsid w:val="00AF6C66"/>
    <w:rsid w:val="00AF6C6E"/>
    <w:rsid w:val="00AF6C91"/>
    <w:rsid w:val="00AF6CAB"/>
    <w:rsid w:val="00AF6D4C"/>
    <w:rsid w:val="00AF6D5D"/>
    <w:rsid w:val="00AF6D6D"/>
    <w:rsid w:val="00AF6D93"/>
    <w:rsid w:val="00AF6D94"/>
    <w:rsid w:val="00AF6DA2"/>
    <w:rsid w:val="00AF6DA3"/>
    <w:rsid w:val="00AF6DC2"/>
    <w:rsid w:val="00AF6DCB"/>
    <w:rsid w:val="00AF6DDB"/>
    <w:rsid w:val="00AF6E02"/>
    <w:rsid w:val="00AF6E16"/>
    <w:rsid w:val="00AF6E31"/>
    <w:rsid w:val="00AF6E57"/>
    <w:rsid w:val="00AF6E67"/>
    <w:rsid w:val="00AF6E7F"/>
    <w:rsid w:val="00AF6E90"/>
    <w:rsid w:val="00AF6E94"/>
    <w:rsid w:val="00AF6ECD"/>
    <w:rsid w:val="00AF6F14"/>
    <w:rsid w:val="00AF6F69"/>
    <w:rsid w:val="00AF6F78"/>
    <w:rsid w:val="00AF6FA2"/>
    <w:rsid w:val="00AF6FA7"/>
    <w:rsid w:val="00AF6FD3"/>
    <w:rsid w:val="00AF6FDA"/>
    <w:rsid w:val="00AF6FE0"/>
    <w:rsid w:val="00AF6FE3"/>
    <w:rsid w:val="00AF702E"/>
    <w:rsid w:val="00AF7038"/>
    <w:rsid w:val="00AF7043"/>
    <w:rsid w:val="00AF705C"/>
    <w:rsid w:val="00AF7093"/>
    <w:rsid w:val="00AF70C8"/>
    <w:rsid w:val="00AF70E0"/>
    <w:rsid w:val="00AF7109"/>
    <w:rsid w:val="00AF7118"/>
    <w:rsid w:val="00AF712B"/>
    <w:rsid w:val="00AF7143"/>
    <w:rsid w:val="00AF7152"/>
    <w:rsid w:val="00AF715C"/>
    <w:rsid w:val="00AF716A"/>
    <w:rsid w:val="00AF7182"/>
    <w:rsid w:val="00AF718C"/>
    <w:rsid w:val="00AF71B9"/>
    <w:rsid w:val="00AF71F9"/>
    <w:rsid w:val="00AF7210"/>
    <w:rsid w:val="00AF723B"/>
    <w:rsid w:val="00AF7244"/>
    <w:rsid w:val="00AF7251"/>
    <w:rsid w:val="00AF726A"/>
    <w:rsid w:val="00AF729D"/>
    <w:rsid w:val="00AF72CA"/>
    <w:rsid w:val="00AF72DA"/>
    <w:rsid w:val="00AF7318"/>
    <w:rsid w:val="00AF732B"/>
    <w:rsid w:val="00AF7339"/>
    <w:rsid w:val="00AF738F"/>
    <w:rsid w:val="00AF7396"/>
    <w:rsid w:val="00AF73B3"/>
    <w:rsid w:val="00AF73BC"/>
    <w:rsid w:val="00AF7430"/>
    <w:rsid w:val="00AF7459"/>
    <w:rsid w:val="00AF745E"/>
    <w:rsid w:val="00AF746E"/>
    <w:rsid w:val="00AF74AA"/>
    <w:rsid w:val="00AF74B0"/>
    <w:rsid w:val="00AF74D8"/>
    <w:rsid w:val="00AF750D"/>
    <w:rsid w:val="00AF7514"/>
    <w:rsid w:val="00AF7519"/>
    <w:rsid w:val="00AF751A"/>
    <w:rsid w:val="00AF751D"/>
    <w:rsid w:val="00AF753D"/>
    <w:rsid w:val="00AF754F"/>
    <w:rsid w:val="00AF755E"/>
    <w:rsid w:val="00AF755F"/>
    <w:rsid w:val="00AF7567"/>
    <w:rsid w:val="00AF7572"/>
    <w:rsid w:val="00AF758E"/>
    <w:rsid w:val="00AF75CB"/>
    <w:rsid w:val="00AF7603"/>
    <w:rsid w:val="00AF761F"/>
    <w:rsid w:val="00AF76FD"/>
    <w:rsid w:val="00AF7766"/>
    <w:rsid w:val="00AF777E"/>
    <w:rsid w:val="00AF7788"/>
    <w:rsid w:val="00AF7794"/>
    <w:rsid w:val="00AF77C1"/>
    <w:rsid w:val="00AF77D0"/>
    <w:rsid w:val="00AF77D8"/>
    <w:rsid w:val="00AF77DB"/>
    <w:rsid w:val="00AF7830"/>
    <w:rsid w:val="00AF7839"/>
    <w:rsid w:val="00AF7847"/>
    <w:rsid w:val="00AF784E"/>
    <w:rsid w:val="00AF7861"/>
    <w:rsid w:val="00AF7880"/>
    <w:rsid w:val="00AF7898"/>
    <w:rsid w:val="00AF78BC"/>
    <w:rsid w:val="00AF7901"/>
    <w:rsid w:val="00AF790A"/>
    <w:rsid w:val="00AF792E"/>
    <w:rsid w:val="00AF798B"/>
    <w:rsid w:val="00AF7997"/>
    <w:rsid w:val="00AF79B8"/>
    <w:rsid w:val="00AF79BF"/>
    <w:rsid w:val="00AF79DE"/>
    <w:rsid w:val="00AF79F0"/>
    <w:rsid w:val="00AF7A0A"/>
    <w:rsid w:val="00AF7A4F"/>
    <w:rsid w:val="00AF7ABA"/>
    <w:rsid w:val="00AF7ACD"/>
    <w:rsid w:val="00AF7AD7"/>
    <w:rsid w:val="00AF7B2F"/>
    <w:rsid w:val="00AF7B4F"/>
    <w:rsid w:val="00AF7B8B"/>
    <w:rsid w:val="00AF7B9D"/>
    <w:rsid w:val="00AF7C09"/>
    <w:rsid w:val="00AF7C37"/>
    <w:rsid w:val="00AF7C88"/>
    <w:rsid w:val="00AF7CE0"/>
    <w:rsid w:val="00AF7CEB"/>
    <w:rsid w:val="00AF7D48"/>
    <w:rsid w:val="00AF7D83"/>
    <w:rsid w:val="00AF7DA8"/>
    <w:rsid w:val="00AF7DAE"/>
    <w:rsid w:val="00AF7DC1"/>
    <w:rsid w:val="00AF7E10"/>
    <w:rsid w:val="00AF7E2A"/>
    <w:rsid w:val="00AF7E79"/>
    <w:rsid w:val="00AF7E9C"/>
    <w:rsid w:val="00AF7EA5"/>
    <w:rsid w:val="00AF7EC3"/>
    <w:rsid w:val="00AF7ECE"/>
    <w:rsid w:val="00AF7ECF"/>
    <w:rsid w:val="00AF7F16"/>
    <w:rsid w:val="00AF7F24"/>
    <w:rsid w:val="00AF7FA9"/>
    <w:rsid w:val="00B00060"/>
    <w:rsid w:val="00B00094"/>
    <w:rsid w:val="00B000DA"/>
    <w:rsid w:val="00B0010F"/>
    <w:rsid w:val="00B00127"/>
    <w:rsid w:val="00B00164"/>
    <w:rsid w:val="00B0016B"/>
    <w:rsid w:val="00B0016F"/>
    <w:rsid w:val="00B00173"/>
    <w:rsid w:val="00B001AC"/>
    <w:rsid w:val="00B001DC"/>
    <w:rsid w:val="00B00209"/>
    <w:rsid w:val="00B0020E"/>
    <w:rsid w:val="00B0024E"/>
    <w:rsid w:val="00B0025F"/>
    <w:rsid w:val="00B00286"/>
    <w:rsid w:val="00B002B7"/>
    <w:rsid w:val="00B00319"/>
    <w:rsid w:val="00B0034B"/>
    <w:rsid w:val="00B00359"/>
    <w:rsid w:val="00B00362"/>
    <w:rsid w:val="00B0036D"/>
    <w:rsid w:val="00B003AA"/>
    <w:rsid w:val="00B003C0"/>
    <w:rsid w:val="00B003CB"/>
    <w:rsid w:val="00B003FC"/>
    <w:rsid w:val="00B00405"/>
    <w:rsid w:val="00B0040F"/>
    <w:rsid w:val="00B00438"/>
    <w:rsid w:val="00B00443"/>
    <w:rsid w:val="00B00460"/>
    <w:rsid w:val="00B004A1"/>
    <w:rsid w:val="00B004B2"/>
    <w:rsid w:val="00B00503"/>
    <w:rsid w:val="00B0054E"/>
    <w:rsid w:val="00B00551"/>
    <w:rsid w:val="00B00563"/>
    <w:rsid w:val="00B005A5"/>
    <w:rsid w:val="00B005B4"/>
    <w:rsid w:val="00B005D7"/>
    <w:rsid w:val="00B005FA"/>
    <w:rsid w:val="00B0063D"/>
    <w:rsid w:val="00B00668"/>
    <w:rsid w:val="00B0069A"/>
    <w:rsid w:val="00B006AB"/>
    <w:rsid w:val="00B00707"/>
    <w:rsid w:val="00B00718"/>
    <w:rsid w:val="00B00721"/>
    <w:rsid w:val="00B00729"/>
    <w:rsid w:val="00B00755"/>
    <w:rsid w:val="00B00767"/>
    <w:rsid w:val="00B007A2"/>
    <w:rsid w:val="00B007A9"/>
    <w:rsid w:val="00B007C9"/>
    <w:rsid w:val="00B007E5"/>
    <w:rsid w:val="00B007E6"/>
    <w:rsid w:val="00B007F5"/>
    <w:rsid w:val="00B00804"/>
    <w:rsid w:val="00B0080E"/>
    <w:rsid w:val="00B00824"/>
    <w:rsid w:val="00B0084C"/>
    <w:rsid w:val="00B00871"/>
    <w:rsid w:val="00B008A7"/>
    <w:rsid w:val="00B008B7"/>
    <w:rsid w:val="00B00980"/>
    <w:rsid w:val="00B0098B"/>
    <w:rsid w:val="00B00A06"/>
    <w:rsid w:val="00B00A10"/>
    <w:rsid w:val="00B00A20"/>
    <w:rsid w:val="00B00A52"/>
    <w:rsid w:val="00B00A60"/>
    <w:rsid w:val="00B00A6D"/>
    <w:rsid w:val="00B00A70"/>
    <w:rsid w:val="00B00A83"/>
    <w:rsid w:val="00B00B64"/>
    <w:rsid w:val="00B00B9A"/>
    <w:rsid w:val="00B00BBD"/>
    <w:rsid w:val="00B00C0D"/>
    <w:rsid w:val="00B00CB5"/>
    <w:rsid w:val="00B00CDF"/>
    <w:rsid w:val="00B00CF4"/>
    <w:rsid w:val="00B00D07"/>
    <w:rsid w:val="00B00D0F"/>
    <w:rsid w:val="00B00D45"/>
    <w:rsid w:val="00B00D53"/>
    <w:rsid w:val="00B00D6B"/>
    <w:rsid w:val="00B00D7B"/>
    <w:rsid w:val="00B00D82"/>
    <w:rsid w:val="00B00D9B"/>
    <w:rsid w:val="00B00DBC"/>
    <w:rsid w:val="00B00E31"/>
    <w:rsid w:val="00B00E3B"/>
    <w:rsid w:val="00B00EF8"/>
    <w:rsid w:val="00B00F3F"/>
    <w:rsid w:val="00B00F58"/>
    <w:rsid w:val="00B00F65"/>
    <w:rsid w:val="00B00F6F"/>
    <w:rsid w:val="00B00F96"/>
    <w:rsid w:val="00B00F9D"/>
    <w:rsid w:val="00B00FB4"/>
    <w:rsid w:val="00B00FE5"/>
    <w:rsid w:val="00B0103F"/>
    <w:rsid w:val="00B01077"/>
    <w:rsid w:val="00B010B5"/>
    <w:rsid w:val="00B010B8"/>
    <w:rsid w:val="00B010EC"/>
    <w:rsid w:val="00B010F0"/>
    <w:rsid w:val="00B0115E"/>
    <w:rsid w:val="00B011AC"/>
    <w:rsid w:val="00B011F7"/>
    <w:rsid w:val="00B0120C"/>
    <w:rsid w:val="00B01237"/>
    <w:rsid w:val="00B01258"/>
    <w:rsid w:val="00B01273"/>
    <w:rsid w:val="00B0127A"/>
    <w:rsid w:val="00B012E0"/>
    <w:rsid w:val="00B0131E"/>
    <w:rsid w:val="00B0134C"/>
    <w:rsid w:val="00B01361"/>
    <w:rsid w:val="00B0138E"/>
    <w:rsid w:val="00B0139A"/>
    <w:rsid w:val="00B013A3"/>
    <w:rsid w:val="00B013B8"/>
    <w:rsid w:val="00B013F3"/>
    <w:rsid w:val="00B0143F"/>
    <w:rsid w:val="00B0145C"/>
    <w:rsid w:val="00B0148E"/>
    <w:rsid w:val="00B0149B"/>
    <w:rsid w:val="00B014ED"/>
    <w:rsid w:val="00B0153A"/>
    <w:rsid w:val="00B01568"/>
    <w:rsid w:val="00B01570"/>
    <w:rsid w:val="00B0157C"/>
    <w:rsid w:val="00B015A8"/>
    <w:rsid w:val="00B015FD"/>
    <w:rsid w:val="00B0160B"/>
    <w:rsid w:val="00B0161F"/>
    <w:rsid w:val="00B0166A"/>
    <w:rsid w:val="00B01679"/>
    <w:rsid w:val="00B01687"/>
    <w:rsid w:val="00B01695"/>
    <w:rsid w:val="00B0173F"/>
    <w:rsid w:val="00B01740"/>
    <w:rsid w:val="00B01757"/>
    <w:rsid w:val="00B017C2"/>
    <w:rsid w:val="00B017D4"/>
    <w:rsid w:val="00B0180F"/>
    <w:rsid w:val="00B0184D"/>
    <w:rsid w:val="00B0185E"/>
    <w:rsid w:val="00B01871"/>
    <w:rsid w:val="00B0188C"/>
    <w:rsid w:val="00B0189A"/>
    <w:rsid w:val="00B01905"/>
    <w:rsid w:val="00B0195C"/>
    <w:rsid w:val="00B01966"/>
    <w:rsid w:val="00B01967"/>
    <w:rsid w:val="00B01988"/>
    <w:rsid w:val="00B01997"/>
    <w:rsid w:val="00B019BF"/>
    <w:rsid w:val="00B019CD"/>
    <w:rsid w:val="00B019CE"/>
    <w:rsid w:val="00B01A09"/>
    <w:rsid w:val="00B01A22"/>
    <w:rsid w:val="00B01A29"/>
    <w:rsid w:val="00B01A33"/>
    <w:rsid w:val="00B01A4E"/>
    <w:rsid w:val="00B01A6A"/>
    <w:rsid w:val="00B01A78"/>
    <w:rsid w:val="00B01A84"/>
    <w:rsid w:val="00B01A98"/>
    <w:rsid w:val="00B01AEF"/>
    <w:rsid w:val="00B01B64"/>
    <w:rsid w:val="00B01B65"/>
    <w:rsid w:val="00B01B85"/>
    <w:rsid w:val="00B01B90"/>
    <w:rsid w:val="00B01B91"/>
    <w:rsid w:val="00B01B9E"/>
    <w:rsid w:val="00B01BA5"/>
    <w:rsid w:val="00B01C0D"/>
    <w:rsid w:val="00B01C3A"/>
    <w:rsid w:val="00B01C78"/>
    <w:rsid w:val="00B01CC1"/>
    <w:rsid w:val="00B01CF9"/>
    <w:rsid w:val="00B01D50"/>
    <w:rsid w:val="00B01D52"/>
    <w:rsid w:val="00B01D66"/>
    <w:rsid w:val="00B01D94"/>
    <w:rsid w:val="00B01DD8"/>
    <w:rsid w:val="00B01E2D"/>
    <w:rsid w:val="00B01E31"/>
    <w:rsid w:val="00B01E64"/>
    <w:rsid w:val="00B01E86"/>
    <w:rsid w:val="00B01EA9"/>
    <w:rsid w:val="00B01EF8"/>
    <w:rsid w:val="00B01F05"/>
    <w:rsid w:val="00B01F08"/>
    <w:rsid w:val="00B01F25"/>
    <w:rsid w:val="00B01F49"/>
    <w:rsid w:val="00B01F5B"/>
    <w:rsid w:val="00B01F81"/>
    <w:rsid w:val="00B01F9B"/>
    <w:rsid w:val="00B01FAA"/>
    <w:rsid w:val="00B01FAC"/>
    <w:rsid w:val="00B02003"/>
    <w:rsid w:val="00B02044"/>
    <w:rsid w:val="00B02059"/>
    <w:rsid w:val="00B02094"/>
    <w:rsid w:val="00B020A2"/>
    <w:rsid w:val="00B020E0"/>
    <w:rsid w:val="00B020F3"/>
    <w:rsid w:val="00B0212F"/>
    <w:rsid w:val="00B02156"/>
    <w:rsid w:val="00B02159"/>
    <w:rsid w:val="00B02172"/>
    <w:rsid w:val="00B02191"/>
    <w:rsid w:val="00B021BA"/>
    <w:rsid w:val="00B021CC"/>
    <w:rsid w:val="00B02286"/>
    <w:rsid w:val="00B02288"/>
    <w:rsid w:val="00B02297"/>
    <w:rsid w:val="00B022B7"/>
    <w:rsid w:val="00B022D4"/>
    <w:rsid w:val="00B023DB"/>
    <w:rsid w:val="00B0242E"/>
    <w:rsid w:val="00B0244C"/>
    <w:rsid w:val="00B024CB"/>
    <w:rsid w:val="00B0258D"/>
    <w:rsid w:val="00B0258E"/>
    <w:rsid w:val="00B025AA"/>
    <w:rsid w:val="00B025CF"/>
    <w:rsid w:val="00B0268B"/>
    <w:rsid w:val="00B026B4"/>
    <w:rsid w:val="00B026DB"/>
    <w:rsid w:val="00B02701"/>
    <w:rsid w:val="00B02712"/>
    <w:rsid w:val="00B0275A"/>
    <w:rsid w:val="00B027E3"/>
    <w:rsid w:val="00B02817"/>
    <w:rsid w:val="00B0283D"/>
    <w:rsid w:val="00B02843"/>
    <w:rsid w:val="00B02891"/>
    <w:rsid w:val="00B028A2"/>
    <w:rsid w:val="00B028C6"/>
    <w:rsid w:val="00B02902"/>
    <w:rsid w:val="00B02923"/>
    <w:rsid w:val="00B0292D"/>
    <w:rsid w:val="00B02939"/>
    <w:rsid w:val="00B02972"/>
    <w:rsid w:val="00B02974"/>
    <w:rsid w:val="00B0297F"/>
    <w:rsid w:val="00B02984"/>
    <w:rsid w:val="00B02998"/>
    <w:rsid w:val="00B029AF"/>
    <w:rsid w:val="00B029CE"/>
    <w:rsid w:val="00B02A86"/>
    <w:rsid w:val="00B02B0F"/>
    <w:rsid w:val="00B02B41"/>
    <w:rsid w:val="00B02B7C"/>
    <w:rsid w:val="00B02B9B"/>
    <w:rsid w:val="00B02BCA"/>
    <w:rsid w:val="00B02BF6"/>
    <w:rsid w:val="00B02C3A"/>
    <w:rsid w:val="00B02C4B"/>
    <w:rsid w:val="00B02C50"/>
    <w:rsid w:val="00B02C67"/>
    <w:rsid w:val="00B02C6D"/>
    <w:rsid w:val="00B02C97"/>
    <w:rsid w:val="00B02CF5"/>
    <w:rsid w:val="00B02D52"/>
    <w:rsid w:val="00B02D56"/>
    <w:rsid w:val="00B02DA5"/>
    <w:rsid w:val="00B02DAD"/>
    <w:rsid w:val="00B02DB1"/>
    <w:rsid w:val="00B02DDB"/>
    <w:rsid w:val="00B02DEF"/>
    <w:rsid w:val="00B02E3E"/>
    <w:rsid w:val="00B02E48"/>
    <w:rsid w:val="00B02E4B"/>
    <w:rsid w:val="00B02E7E"/>
    <w:rsid w:val="00B02E9F"/>
    <w:rsid w:val="00B02EDE"/>
    <w:rsid w:val="00B02F00"/>
    <w:rsid w:val="00B02F20"/>
    <w:rsid w:val="00B02F41"/>
    <w:rsid w:val="00B02F5A"/>
    <w:rsid w:val="00B02F6D"/>
    <w:rsid w:val="00B02F6F"/>
    <w:rsid w:val="00B02F84"/>
    <w:rsid w:val="00B02FB6"/>
    <w:rsid w:val="00B03028"/>
    <w:rsid w:val="00B03074"/>
    <w:rsid w:val="00B030B7"/>
    <w:rsid w:val="00B030D8"/>
    <w:rsid w:val="00B030EF"/>
    <w:rsid w:val="00B03169"/>
    <w:rsid w:val="00B0319F"/>
    <w:rsid w:val="00B03209"/>
    <w:rsid w:val="00B03210"/>
    <w:rsid w:val="00B03238"/>
    <w:rsid w:val="00B03246"/>
    <w:rsid w:val="00B0324A"/>
    <w:rsid w:val="00B032A6"/>
    <w:rsid w:val="00B032B3"/>
    <w:rsid w:val="00B032E8"/>
    <w:rsid w:val="00B032F3"/>
    <w:rsid w:val="00B03362"/>
    <w:rsid w:val="00B033EC"/>
    <w:rsid w:val="00B033EF"/>
    <w:rsid w:val="00B03406"/>
    <w:rsid w:val="00B03448"/>
    <w:rsid w:val="00B0345D"/>
    <w:rsid w:val="00B0345E"/>
    <w:rsid w:val="00B03466"/>
    <w:rsid w:val="00B0347E"/>
    <w:rsid w:val="00B03484"/>
    <w:rsid w:val="00B034A7"/>
    <w:rsid w:val="00B03518"/>
    <w:rsid w:val="00B03557"/>
    <w:rsid w:val="00B0355F"/>
    <w:rsid w:val="00B03571"/>
    <w:rsid w:val="00B035B2"/>
    <w:rsid w:val="00B035D4"/>
    <w:rsid w:val="00B035D8"/>
    <w:rsid w:val="00B035DE"/>
    <w:rsid w:val="00B03641"/>
    <w:rsid w:val="00B03677"/>
    <w:rsid w:val="00B0369F"/>
    <w:rsid w:val="00B036A7"/>
    <w:rsid w:val="00B036E3"/>
    <w:rsid w:val="00B0372A"/>
    <w:rsid w:val="00B0372D"/>
    <w:rsid w:val="00B0374B"/>
    <w:rsid w:val="00B03789"/>
    <w:rsid w:val="00B037C6"/>
    <w:rsid w:val="00B03815"/>
    <w:rsid w:val="00B0381B"/>
    <w:rsid w:val="00B03827"/>
    <w:rsid w:val="00B03893"/>
    <w:rsid w:val="00B03922"/>
    <w:rsid w:val="00B0395F"/>
    <w:rsid w:val="00B03963"/>
    <w:rsid w:val="00B0396D"/>
    <w:rsid w:val="00B03973"/>
    <w:rsid w:val="00B03978"/>
    <w:rsid w:val="00B0398A"/>
    <w:rsid w:val="00B039AF"/>
    <w:rsid w:val="00B039C1"/>
    <w:rsid w:val="00B039F7"/>
    <w:rsid w:val="00B03A29"/>
    <w:rsid w:val="00B03A30"/>
    <w:rsid w:val="00B03A32"/>
    <w:rsid w:val="00B03A3A"/>
    <w:rsid w:val="00B03A41"/>
    <w:rsid w:val="00B03A43"/>
    <w:rsid w:val="00B03A86"/>
    <w:rsid w:val="00B03AB0"/>
    <w:rsid w:val="00B03ADF"/>
    <w:rsid w:val="00B03B16"/>
    <w:rsid w:val="00B03B9E"/>
    <w:rsid w:val="00B03BC4"/>
    <w:rsid w:val="00B03BD1"/>
    <w:rsid w:val="00B03C35"/>
    <w:rsid w:val="00B03C3B"/>
    <w:rsid w:val="00B03C65"/>
    <w:rsid w:val="00B03CA7"/>
    <w:rsid w:val="00B03CB5"/>
    <w:rsid w:val="00B03CB7"/>
    <w:rsid w:val="00B03CF3"/>
    <w:rsid w:val="00B03D07"/>
    <w:rsid w:val="00B03D15"/>
    <w:rsid w:val="00B03D3C"/>
    <w:rsid w:val="00B03D3F"/>
    <w:rsid w:val="00B03D5C"/>
    <w:rsid w:val="00B03D76"/>
    <w:rsid w:val="00B03E2D"/>
    <w:rsid w:val="00B03E32"/>
    <w:rsid w:val="00B03E9A"/>
    <w:rsid w:val="00B03EAB"/>
    <w:rsid w:val="00B03ED9"/>
    <w:rsid w:val="00B03EFF"/>
    <w:rsid w:val="00B03F07"/>
    <w:rsid w:val="00B03F0E"/>
    <w:rsid w:val="00B03F58"/>
    <w:rsid w:val="00B03F6B"/>
    <w:rsid w:val="00B03FF5"/>
    <w:rsid w:val="00B03FFA"/>
    <w:rsid w:val="00B0402C"/>
    <w:rsid w:val="00B04034"/>
    <w:rsid w:val="00B04036"/>
    <w:rsid w:val="00B04046"/>
    <w:rsid w:val="00B0407A"/>
    <w:rsid w:val="00B04085"/>
    <w:rsid w:val="00B04089"/>
    <w:rsid w:val="00B040AB"/>
    <w:rsid w:val="00B040AD"/>
    <w:rsid w:val="00B040D2"/>
    <w:rsid w:val="00B04104"/>
    <w:rsid w:val="00B0415A"/>
    <w:rsid w:val="00B041AF"/>
    <w:rsid w:val="00B041C5"/>
    <w:rsid w:val="00B041C6"/>
    <w:rsid w:val="00B041CD"/>
    <w:rsid w:val="00B04219"/>
    <w:rsid w:val="00B0427F"/>
    <w:rsid w:val="00B0428D"/>
    <w:rsid w:val="00B04295"/>
    <w:rsid w:val="00B042C7"/>
    <w:rsid w:val="00B042D2"/>
    <w:rsid w:val="00B042DC"/>
    <w:rsid w:val="00B042E7"/>
    <w:rsid w:val="00B04306"/>
    <w:rsid w:val="00B04323"/>
    <w:rsid w:val="00B04350"/>
    <w:rsid w:val="00B04364"/>
    <w:rsid w:val="00B043A4"/>
    <w:rsid w:val="00B04431"/>
    <w:rsid w:val="00B04437"/>
    <w:rsid w:val="00B04457"/>
    <w:rsid w:val="00B04495"/>
    <w:rsid w:val="00B044EF"/>
    <w:rsid w:val="00B04549"/>
    <w:rsid w:val="00B04550"/>
    <w:rsid w:val="00B04593"/>
    <w:rsid w:val="00B04599"/>
    <w:rsid w:val="00B04647"/>
    <w:rsid w:val="00B04657"/>
    <w:rsid w:val="00B046A3"/>
    <w:rsid w:val="00B046CA"/>
    <w:rsid w:val="00B04742"/>
    <w:rsid w:val="00B04759"/>
    <w:rsid w:val="00B047C6"/>
    <w:rsid w:val="00B0481E"/>
    <w:rsid w:val="00B0482C"/>
    <w:rsid w:val="00B04832"/>
    <w:rsid w:val="00B04857"/>
    <w:rsid w:val="00B04875"/>
    <w:rsid w:val="00B0488F"/>
    <w:rsid w:val="00B048A5"/>
    <w:rsid w:val="00B048CB"/>
    <w:rsid w:val="00B048CD"/>
    <w:rsid w:val="00B048F7"/>
    <w:rsid w:val="00B0490E"/>
    <w:rsid w:val="00B04919"/>
    <w:rsid w:val="00B0493A"/>
    <w:rsid w:val="00B04955"/>
    <w:rsid w:val="00B04956"/>
    <w:rsid w:val="00B049B0"/>
    <w:rsid w:val="00B049B6"/>
    <w:rsid w:val="00B049BF"/>
    <w:rsid w:val="00B049F2"/>
    <w:rsid w:val="00B049FD"/>
    <w:rsid w:val="00B04A00"/>
    <w:rsid w:val="00B04A1F"/>
    <w:rsid w:val="00B04A29"/>
    <w:rsid w:val="00B04A5C"/>
    <w:rsid w:val="00B04A72"/>
    <w:rsid w:val="00B04A95"/>
    <w:rsid w:val="00B04B0C"/>
    <w:rsid w:val="00B04B2A"/>
    <w:rsid w:val="00B04B2D"/>
    <w:rsid w:val="00B04B74"/>
    <w:rsid w:val="00B04C0B"/>
    <w:rsid w:val="00B04C3F"/>
    <w:rsid w:val="00B04C4C"/>
    <w:rsid w:val="00B04C5E"/>
    <w:rsid w:val="00B04CD7"/>
    <w:rsid w:val="00B04CE3"/>
    <w:rsid w:val="00B04CEA"/>
    <w:rsid w:val="00B04CF9"/>
    <w:rsid w:val="00B04D50"/>
    <w:rsid w:val="00B04D56"/>
    <w:rsid w:val="00B04D6F"/>
    <w:rsid w:val="00B04DAB"/>
    <w:rsid w:val="00B04DBE"/>
    <w:rsid w:val="00B04DC6"/>
    <w:rsid w:val="00B04DED"/>
    <w:rsid w:val="00B04E5D"/>
    <w:rsid w:val="00B04EBF"/>
    <w:rsid w:val="00B04EC6"/>
    <w:rsid w:val="00B04ECF"/>
    <w:rsid w:val="00B04EFC"/>
    <w:rsid w:val="00B04F3E"/>
    <w:rsid w:val="00B04F59"/>
    <w:rsid w:val="00B04F65"/>
    <w:rsid w:val="00B04F69"/>
    <w:rsid w:val="00B04F85"/>
    <w:rsid w:val="00B04F8F"/>
    <w:rsid w:val="00B05025"/>
    <w:rsid w:val="00B0502F"/>
    <w:rsid w:val="00B05055"/>
    <w:rsid w:val="00B050B7"/>
    <w:rsid w:val="00B050F0"/>
    <w:rsid w:val="00B05116"/>
    <w:rsid w:val="00B05145"/>
    <w:rsid w:val="00B05158"/>
    <w:rsid w:val="00B05162"/>
    <w:rsid w:val="00B051A0"/>
    <w:rsid w:val="00B051D9"/>
    <w:rsid w:val="00B051DB"/>
    <w:rsid w:val="00B05218"/>
    <w:rsid w:val="00B05219"/>
    <w:rsid w:val="00B0521A"/>
    <w:rsid w:val="00B05223"/>
    <w:rsid w:val="00B0529A"/>
    <w:rsid w:val="00B052AE"/>
    <w:rsid w:val="00B052CE"/>
    <w:rsid w:val="00B052DA"/>
    <w:rsid w:val="00B052DC"/>
    <w:rsid w:val="00B052E6"/>
    <w:rsid w:val="00B052FA"/>
    <w:rsid w:val="00B05317"/>
    <w:rsid w:val="00B0532A"/>
    <w:rsid w:val="00B05337"/>
    <w:rsid w:val="00B0535A"/>
    <w:rsid w:val="00B053A0"/>
    <w:rsid w:val="00B053C9"/>
    <w:rsid w:val="00B053F2"/>
    <w:rsid w:val="00B05498"/>
    <w:rsid w:val="00B0551A"/>
    <w:rsid w:val="00B05522"/>
    <w:rsid w:val="00B0552F"/>
    <w:rsid w:val="00B0556B"/>
    <w:rsid w:val="00B05582"/>
    <w:rsid w:val="00B055E8"/>
    <w:rsid w:val="00B055FB"/>
    <w:rsid w:val="00B05605"/>
    <w:rsid w:val="00B05606"/>
    <w:rsid w:val="00B0561F"/>
    <w:rsid w:val="00B0564C"/>
    <w:rsid w:val="00B056A0"/>
    <w:rsid w:val="00B056DA"/>
    <w:rsid w:val="00B056F5"/>
    <w:rsid w:val="00B056FB"/>
    <w:rsid w:val="00B05715"/>
    <w:rsid w:val="00B05742"/>
    <w:rsid w:val="00B0577D"/>
    <w:rsid w:val="00B057E7"/>
    <w:rsid w:val="00B05817"/>
    <w:rsid w:val="00B05858"/>
    <w:rsid w:val="00B058B9"/>
    <w:rsid w:val="00B058D0"/>
    <w:rsid w:val="00B058DA"/>
    <w:rsid w:val="00B05904"/>
    <w:rsid w:val="00B05984"/>
    <w:rsid w:val="00B05986"/>
    <w:rsid w:val="00B059AC"/>
    <w:rsid w:val="00B059BD"/>
    <w:rsid w:val="00B059CD"/>
    <w:rsid w:val="00B059D8"/>
    <w:rsid w:val="00B059E7"/>
    <w:rsid w:val="00B059F1"/>
    <w:rsid w:val="00B05A27"/>
    <w:rsid w:val="00B05A2B"/>
    <w:rsid w:val="00B05A95"/>
    <w:rsid w:val="00B05AA1"/>
    <w:rsid w:val="00B05AE3"/>
    <w:rsid w:val="00B05AEB"/>
    <w:rsid w:val="00B05AEF"/>
    <w:rsid w:val="00B05B0F"/>
    <w:rsid w:val="00B05B76"/>
    <w:rsid w:val="00B05C02"/>
    <w:rsid w:val="00B05C09"/>
    <w:rsid w:val="00B05C0E"/>
    <w:rsid w:val="00B05C2B"/>
    <w:rsid w:val="00B05C68"/>
    <w:rsid w:val="00B05C7B"/>
    <w:rsid w:val="00B05C99"/>
    <w:rsid w:val="00B05CA1"/>
    <w:rsid w:val="00B05CC0"/>
    <w:rsid w:val="00B05CCD"/>
    <w:rsid w:val="00B05CD1"/>
    <w:rsid w:val="00B05D05"/>
    <w:rsid w:val="00B05D29"/>
    <w:rsid w:val="00B05D35"/>
    <w:rsid w:val="00B05D5F"/>
    <w:rsid w:val="00B05DA5"/>
    <w:rsid w:val="00B05DEB"/>
    <w:rsid w:val="00B05E56"/>
    <w:rsid w:val="00B05EAB"/>
    <w:rsid w:val="00B05EB6"/>
    <w:rsid w:val="00B05EDF"/>
    <w:rsid w:val="00B05F0C"/>
    <w:rsid w:val="00B05F12"/>
    <w:rsid w:val="00B05F7F"/>
    <w:rsid w:val="00B05F85"/>
    <w:rsid w:val="00B05FC2"/>
    <w:rsid w:val="00B05FC9"/>
    <w:rsid w:val="00B05FCF"/>
    <w:rsid w:val="00B05FF7"/>
    <w:rsid w:val="00B05FF8"/>
    <w:rsid w:val="00B06018"/>
    <w:rsid w:val="00B06047"/>
    <w:rsid w:val="00B0604E"/>
    <w:rsid w:val="00B06055"/>
    <w:rsid w:val="00B0607C"/>
    <w:rsid w:val="00B060BD"/>
    <w:rsid w:val="00B060CF"/>
    <w:rsid w:val="00B06105"/>
    <w:rsid w:val="00B0615C"/>
    <w:rsid w:val="00B061BD"/>
    <w:rsid w:val="00B061CD"/>
    <w:rsid w:val="00B061D3"/>
    <w:rsid w:val="00B061E2"/>
    <w:rsid w:val="00B061EB"/>
    <w:rsid w:val="00B0623A"/>
    <w:rsid w:val="00B0628D"/>
    <w:rsid w:val="00B062A1"/>
    <w:rsid w:val="00B062A9"/>
    <w:rsid w:val="00B062D1"/>
    <w:rsid w:val="00B0630F"/>
    <w:rsid w:val="00B06318"/>
    <w:rsid w:val="00B06392"/>
    <w:rsid w:val="00B063A6"/>
    <w:rsid w:val="00B063C0"/>
    <w:rsid w:val="00B06401"/>
    <w:rsid w:val="00B0640E"/>
    <w:rsid w:val="00B06429"/>
    <w:rsid w:val="00B0644B"/>
    <w:rsid w:val="00B0646F"/>
    <w:rsid w:val="00B06472"/>
    <w:rsid w:val="00B064C3"/>
    <w:rsid w:val="00B064C8"/>
    <w:rsid w:val="00B064E3"/>
    <w:rsid w:val="00B06517"/>
    <w:rsid w:val="00B0651D"/>
    <w:rsid w:val="00B06529"/>
    <w:rsid w:val="00B06585"/>
    <w:rsid w:val="00B06592"/>
    <w:rsid w:val="00B065A6"/>
    <w:rsid w:val="00B065B6"/>
    <w:rsid w:val="00B0663E"/>
    <w:rsid w:val="00B0664E"/>
    <w:rsid w:val="00B06667"/>
    <w:rsid w:val="00B06675"/>
    <w:rsid w:val="00B066A0"/>
    <w:rsid w:val="00B066A2"/>
    <w:rsid w:val="00B066A8"/>
    <w:rsid w:val="00B06701"/>
    <w:rsid w:val="00B0670B"/>
    <w:rsid w:val="00B06733"/>
    <w:rsid w:val="00B06756"/>
    <w:rsid w:val="00B06770"/>
    <w:rsid w:val="00B06772"/>
    <w:rsid w:val="00B067BA"/>
    <w:rsid w:val="00B067F1"/>
    <w:rsid w:val="00B067F4"/>
    <w:rsid w:val="00B068B6"/>
    <w:rsid w:val="00B068C1"/>
    <w:rsid w:val="00B068E5"/>
    <w:rsid w:val="00B068FE"/>
    <w:rsid w:val="00B06906"/>
    <w:rsid w:val="00B06953"/>
    <w:rsid w:val="00B0697B"/>
    <w:rsid w:val="00B0699C"/>
    <w:rsid w:val="00B069BB"/>
    <w:rsid w:val="00B069C7"/>
    <w:rsid w:val="00B06A2F"/>
    <w:rsid w:val="00B06A37"/>
    <w:rsid w:val="00B06A44"/>
    <w:rsid w:val="00B06A4C"/>
    <w:rsid w:val="00B06A66"/>
    <w:rsid w:val="00B06AC3"/>
    <w:rsid w:val="00B06AC8"/>
    <w:rsid w:val="00B06AE0"/>
    <w:rsid w:val="00B06B32"/>
    <w:rsid w:val="00B06B66"/>
    <w:rsid w:val="00B06B6C"/>
    <w:rsid w:val="00B06B6E"/>
    <w:rsid w:val="00B06B82"/>
    <w:rsid w:val="00B06BBC"/>
    <w:rsid w:val="00B06BC4"/>
    <w:rsid w:val="00B06BE7"/>
    <w:rsid w:val="00B06C10"/>
    <w:rsid w:val="00B06C1F"/>
    <w:rsid w:val="00B06C26"/>
    <w:rsid w:val="00B06C52"/>
    <w:rsid w:val="00B06C66"/>
    <w:rsid w:val="00B06C92"/>
    <w:rsid w:val="00B06CB9"/>
    <w:rsid w:val="00B06CC1"/>
    <w:rsid w:val="00B06CC2"/>
    <w:rsid w:val="00B06CF0"/>
    <w:rsid w:val="00B06D07"/>
    <w:rsid w:val="00B06D14"/>
    <w:rsid w:val="00B06D39"/>
    <w:rsid w:val="00B06D66"/>
    <w:rsid w:val="00B06D9B"/>
    <w:rsid w:val="00B06DAD"/>
    <w:rsid w:val="00B06E41"/>
    <w:rsid w:val="00B06E42"/>
    <w:rsid w:val="00B06E4A"/>
    <w:rsid w:val="00B06E5F"/>
    <w:rsid w:val="00B06E80"/>
    <w:rsid w:val="00B06E89"/>
    <w:rsid w:val="00B06EA7"/>
    <w:rsid w:val="00B06F1D"/>
    <w:rsid w:val="00B06F20"/>
    <w:rsid w:val="00B06F23"/>
    <w:rsid w:val="00B06F77"/>
    <w:rsid w:val="00B06F88"/>
    <w:rsid w:val="00B06FDC"/>
    <w:rsid w:val="00B0701F"/>
    <w:rsid w:val="00B07075"/>
    <w:rsid w:val="00B070DE"/>
    <w:rsid w:val="00B0710D"/>
    <w:rsid w:val="00B07115"/>
    <w:rsid w:val="00B07118"/>
    <w:rsid w:val="00B07133"/>
    <w:rsid w:val="00B07150"/>
    <w:rsid w:val="00B0715B"/>
    <w:rsid w:val="00B0717A"/>
    <w:rsid w:val="00B0719B"/>
    <w:rsid w:val="00B071C0"/>
    <w:rsid w:val="00B071D8"/>
    <w:rsid w:val="00B071EB"/>
    <w:rsid w:val="00B071F8"/>
    <w:rsid w:val="00B0721B"/>
    <w:rsid w:val="00B0729D"/>
    <w:rsid w:val="00B072DE"/>
    <w:rsid w:val="00B07304"/>
    <w:rsid w:val="00B07306"/>
    <w:rsid w:val="00B07314"/>
    <w:rsid w:val="00B07332"/>
    <w:rsid w:val="00B07339"/>
    <w:rsid w:val="00B07381"/>
    <w:rsid w:val="00B07383"/>
    <w:rsid w:val="00B073B9"/>
    <w:rsid w:val="00B073CC"/>
    <w:rsid w:val="00B073D8"/>
    <w:rsid w:val="00B073FD"/>
    <w:rsid w:val="00B07419"/>
    <w:rsid w:val="00B07430"/>
    <w:rsid w:val="00B07467"/>
    <w:rsid w:val="00B074E0"/>
    <w:rsid w:val="00B074F9"/>
    <w:rsid w:val="00B07528"/>
    <w:rsid w:val="00B07555"/>
    <w:rsid w:val="00B0757C"/>
    <w:rsid w:val="00B0759A"/>
    <w:rsid w:val="00B075AB"/>
    <w:rsid w:val="00B075DF"/>
    <w:rsid w:val="00B07624"/>
    <w:rsid w:val="00B07636"/>
    <w:rsid w:val="00B0763D"/>
    <w:rsid w:val="00B0765A"/>
    <w:rsid w:val="00B07690"/>
    <w:rsid w:val="00B07698"/>
    <w:rsid w:val="00B076C8"/>
    <w:rsid w:val="00B076D2"/>
    <w:rsid w:val="00B076E1"/>
    <w:rsid w:val="00B07727"/>
    <w:rsid w:val="00B0773E"/>
    <w:rsid w:val="00B0775B"/>
    <w:rsid w:val="00B07761"/>
    <w:rsid w:val="00B07763"/>
    <w:rsid w:val="00B07793"/>
    <w:rsid w:val="00B077FF"/>
    <w:rsid w:val="00B07801"/>
    <w:rsid w:val="00B0786C"/>
    <w:rsid w:val="00B078DF"/>
    <w:rsid w:val="00B078EB"/>
    <w:rsid w:val="00B0791C"/>
    <w:rsid w:val="00B0799C"/>
    <w:rsid w:val="00B07A27"/>
    <w:rsid w:val="00B07A30"/>
    <w:rsid w:val="00B07A32"/>
    <w:rsid w:val="00B07A38"/>
    <w:rsid w:val="00B07A3A"/>
    <w:rsid w:val="00B07A3F"/>
    <w:rsid w:val="00B07A8E"/>
    <w:rsid w:val="00B07AF0"/>
    <w:rsid w:val="00B07AF4"/>
    <w:rsid w:val="00B07B3B"/>
    <w:rsid w:val="00B07B3E"/>
    <w:rsid w:val="00B07B47"/>
    <w:rsid w:val="00B07B72"/>
    <w:rsid w:val="00B07BEA"/>
    <w:rsid w:val="00B07C20"/>
    <w:rsid w:val="00B07CA6"/>
    <w:rsid w:val="00B07CCD"/>
    <w:rsid w:val="00B07D03"/>
    <w:rsid w:val="00B07D3C"/>
    <w:rsid w:val="00B07D58"/>
    <w:rsid w:val="00B07D73"/>
    <w:rsid w:val="00B07D9C"/>
    <w:rsid w:val="00B07DBE"/>
    <w:rsid w:val="00B07E0C"/>
    <w:rsid w:val="00B07E16"/>
    <w:rsid w:val="00B07E5B"/>
    <w:rsid w:val="00B07E6F"/>
    <w:rsid w:val="00B07EA0"/>
    <w:rsid w:val="00B07F13"/>
    <w:rsid w:val="00B07F16"/>
    <w:rsid w:val="00B07F1E"/>
    <w:rsid w:val="00B07F3A"/>
    <w:rsid w:val="00B07F3F"/>
    <w:rsid w:val="00B07F4C"/>
    <w:rsid w:val="00B07F64"/>
    <w:rsid w:val="00B07F76"/>
    <w:rsid w:val="00B10011"/>
    <w:rsid w:val="00B10014"/>
    <w:rsid w:val="00B10082"/>
    <w:rsid w:val="00B1010E"/>
    <w:rsid w:val="00B1018E"/>
    <w:rsid w:val="00B101CC"/>
    <w:rsid w:val="00B10203"/>
    <w:rsid w:val="00B10205"/>
    <w:rsid w:val="00B1021D"/>
    <w:rsid w:val="00B1023B"/>
    <w:rsid w:val="00B1023C"/>
    <w:rsid w:val="00B1027E"/>
    <w:rsid w:val="00B102A9"/>
    <w:rsid w:val="00B102C2"/>
    <w:rsid w:val="00B102DC"/>
    <w:rsid w:val="00B102E1"/>
    <w:rsid w:val="00B102F3"/>
    <w:rsid w:val="00B10329"/>
    <w:rsid w:val="00B10332"/>
    <w:rsid w:val="00B10356"/>
    <w:rsid w:val="00B10371"/>
    <w:rsid w:val="00B103C8"/>
    <w:rsid w:val="00B103E9"/>
    <w:rsid w:val="00B10403"/>
    <w:rsid w:val="00B10406"/>
    <w:rsid w:val="00B10441"/>
    <w:rsid w:val="00B10449"/>
    <w:rsid w:val="00B1047B"/>
    <w:rsid w:val="00B10492"/>
    <w:rsid w:val="00B104CA"/>
    <w:rsid w:val="00B10538"/>
    <w:rsid w:val="00B10558"/>
    <w:rsid w:val="00B1057B"/>
    <w:rsid w:val="00B105B1"/>
    <w:rsid w:val="00B105D8"/>
    <w:rsid w:val="00B105E7"/>
    <w:rsid w:val="00B105F0"/>
    <w:rsid w:val="00B10681"/>
    <w:rsid w:val="00B10695"/>
    <w:rsid w:val="00B10698"/>
    <w:rsid w:val="00B106B5"/>
    <w:rsid w:val="00B106CF"/>
    <w:rsid w:val="00B10703"/>
    <w:rsid w:val="00B10708"/>
    <w:rsid w:val="00B10795"/>
    <w:rsid w:val="00B107C3"/>
    <w:rsid w:val="00B107DE"/>
    <w:rsid w:val="00B107F8"/>
    <w:rsid w:val="00B10802"/>
    <w:rsid w:val="00B1083F"/>
    <w:rsid w:val="00B10856"/>
    <w:rsid w:val="00B1087F"/>
    <w:rsid w:val="00B108A9"/>
    <w:rsid w:val="00B108AF"/>
    <w:rsid w:val="00B108D4"/>
    <w:rsid w:val="00B108FA"/>
    <w:rsid w:val="00B10900"/>
    <w:rsid w:val="00B10905"/>
    <w:rsid w:val="00B1094B"/>
    <w:rsid w:val="00B1095D"/>
    <w:rsid w:val="00B109AC"/>
    <w:rsid w:val="00B109E4"/>
    <w:rsid w:val="00B109F6"/>
    <w:rsid w:val="00B10A18"/>
    <w:rsid w:val="00B10A51"/>
    <w:rsid w:val="00B10A64"/>
    <w:rsid w:val="00B10A68"/>
    <w:rsid w:val="00B10AFB"/>
    <w:rsid w:val="00B10B03"/>
    <w:rsid w:val="00B10B09"/>
    <w:rsid w:val="00B10B23"/>
    <w:rsid w:val="00B10B2B"/>
    <w:rsid w:val="00B10B50"/>
    <w:rsid w:val="00B10B7D"/>
    <w:rsid w:val="00B10BDD"/>
    <w:rsid w:val="00B10C2D"/>
    <w:rsid w:val="00B10CCD"/>
    <w:rsid w:val="00B10CDC"/>
    <w:rsid w:val="00B10CFD"/>
    <w:rsid w:val="00B10D0F"/>
    <w:rsid w:val="00B10D35"/>
    <w:rsid w:val="00B10D37"/>
    <w:rsid w:val="00B10D5B"/>
    <w:rsid w:val="00B10DC6"/>
    <w:rsid w:val="00B10DCE"/>
    <w:rsid w:val="00B10DDE"/>
    <w:rsid w:val="00B10DE0"/>
    <w:rsid w:val="00B10E3F"/>
    <w:rsid w:val="00B10E84"/>
    <w:rsid w:val="00B10E88"/>
    <w:rsid w:val="00B10EC3"/>
    <w:rsid w:val="00B10EE8"/>
    <w:rsid w:val="00B10F1A"/>
    <w:rsid w:val="00B10F33"/>
    <w:rsid w:val="00B10F3B"/>
    <w:rsid w:val="00B10F4B"/>
    <w:rsid w:val="00B10F64"/>
    <w:rsid w:val="00B10FAC"/>
    <w:rsid w:val="00B10FC1"/>
    <w:rsid w:val="00B10FC8"/>
    <w:rsid w:val="00B10FD6"/>
    <w:rsid w:val="00B10FF6"/>
    <w:rsid w:val="00B11009"/>
    <w:rsid w:val="00B1106F"/>
    <w:rsid w:val="00B1107C"/>
    <w:rsid w:val="00B110A6"/>
    <w:rsid w:val="00B110C6"/>
    <w:rsid w:val="00B11106"/>
    <w:rsid w:val="00B11139"/>
    <w:rsid w:val="00B11144"/>
    <w:rsid w:val="00B1115D"/>
    <w:rsid w:val="00B11192"/>
    <w:rsid w:val="00B111A2"/>
    <w:rsid w:val="00B111BF"/>
    <w:rsid w:val="00B111D6"/>
    <w:rsid w:val="00B111F9"/>
    <w:rsid w:val="00B111FB"/>
    <w:rsid w:val="00B11275"/>
    <w:rsid w:val="00B11278"/>
    <w:rsid w:val="00B112EF"/>
    <w:rsid w:val="00B11411"/>
    <w:rsid w:val="00B11414"/>
    <w:rsid w:val="00B11447"/>
    <w:rsid w:val="00B11471"/>
    <w:rsid w:val="00B1153A"/>
    <w:rsid w:val="00B11562"/>
    <w:rsid w:val="00B115DA"/>
    <w:rsid w:val="00B115E7"/>
    <w:rsid w:val="00B11605"/>
    <w:rsid w:val="00B11621"/>
    <w:rsid w:val="00B11692"/>
    <w:rsid w:val="00B116D6"/>
    <w:rsid w:val="00B116F6"/>
    <w:rsid w:val="00B116FA"/>
    <w:rsid w:val="00B11722"/>
    <w:rsid w:val="00B11768"/>
    <w:rsid w:val="00B117DA"/>
    <w:rsid w:val="00B117F6"/>
    <w:rsid w:val="00B117FE"/>
    <w:rsid w:val="00B1184A"/>
    <w:rsid w:val="00B1185C"/>
    <w:rsid w:val="00B11867"/>
    <w:rsid w:val="00B118B9"/>
    <w:rsid w:val="00B118CB"/>
    <w:rsid w:val="00B11910"/>
    <w:rsid w:val="00B11946"/>
    <w:rsid w:val="00B1195A"/>
    <w:rsid w:val="00B1195B"/>
    <w:rsid w:val="00B11964"/>
    <w:rsid w:val="00B11967"/>
    <w:rsid w:val="00B1197C"/>
    <w:rsid w:val="00B11984"/>
    <w:rsid w:val="00B119C2"/>
    <w:rsid w:val="00B119DC"/>
    <w:rsid w:val="00B11A38"/>
    <w:rsid w:val="00B11A90"/>
    <w:rsid w:val="00B11BC8"/>
    <w:rsid w:val="00B11C27"/>
    <w:rsid w:val="00B11C6F"/>
    <w:rsid w:val="00B11C83"/>
    <w:rsid w:val="00B11CA1"/>
    <w:rsid w:val="00B11CA9"/>
    <w:rsid w:val="00B11CAF"/>
    <w:rsid w:val="00B11CBC"/>
    <w:rsid w:val="00B11CD7"/>
    <w:rsid w:val="00B11CED"/>
    <w:rsid w:val="00B11D0E"/>
    <w:rsid w:val="00B11D7C"/>
    <w:rsid w:val="00B11DFD"/>
    <w:rsid w:val="00B11E15"/>
    <w:rsid w:val="00B11E25"/>
    <w:rsid w:val="00B11E36"/>
    <w:rsid w:val="00B11E7E"/>
    <w:rsid w:val="00B11EC1"/>
    <w:rsid w:val="00B11EE6"/>
    <w:rsid w:val="00B11EE7"/>
    <w:rsid w:val="00B11F59"/>
    <w:rsid w:val="00B11F69"/>
    <w:rsid w:val="00B11F74"/>
    <w:rsid w:val="00B11F8A"/>
    <w:rsid w:val="00B11F8D"/>
    <w:rsid w:val="00B11FDD"/>
    <w:rsid w:val="00B12048"/>
    <w:rsid w:val="00B120B7"/>
    <w:rsid w:val="00B120B8"/>
    <w:rsid w:val="00B120C8"/>
    <w:rsid w:val="00B120D5"/>
    <w:rsid w:val="00B12128"/>
    <w:rsid w:val="00B12159"/>
    <w:rsid w:val="00B12183"/>
    <w:rsid w:val="00B12187"/>
    <w:rsid w:val="00B12215"/>
    <w:rsid w:val="00B1223D"/>
    <w:rsid w:val="00B12240"/>
    <w:rsid w:val="00B12258"/>
    <w:rsid w:val="00B12263"/>
    <w:rsid w:val="00B1226C"/>
    <w:rsid w:val="00B1226F"/>
    <w:rsid w:val="00B12277"/>
    <w:rsid w:val="00B122F3"/>
    <w:rsid w:val="00B12344"/>
    <w:rsid w:val="00B12348"/>
    <w:rsid w:val="00B12375"/>
    <w:rsid w:val="00B123D1"/>
    <w:rsid w:val="00B123E2"/>
    <w:rsid w:val="00B1244E"/>
    <w:rsid w:val="00B1245B"/>
    <w:rsid w:val="00B1245C"/>
    <w:rsid w:val="00B12476"/>
    <w:rsid w:val="00B1247C"/>
    <w:rsid w:val="00B12493"/>
    <w:rsid w:val="00B124BC"/>
    <w:rsid w:val="00B12500"/>
    <w:rsid w:val="00B12521"/>
    <w:rsid w:val="00B1253D"/>
    <w:rsid w:val="00B1254A"/>
    <w:rsid w:val="00B1255D"/>
    <w:rsid w:val="00B12565"/>
    <w:rsid w:val="00B1259A"/>
    <w:rsid w:val="00B125D8"/>
    <w:rsid w:val="00B12603"/>
    <w:rsid w:val="00B1261F"/>
    <w:rsid w:val="00B1262F"/>
    <w:rsid w:val="00B12665"/>
    <w:rsid w:val="00B126A4"/>
    <w:rsid w:val="00B126A7"/>
    <w:rsid w:val="00B126E2"/>
    <w:rsid w:val="00B126EA"/>
    <w:rsid w:val="00B1271B"/>
    <w:rsid w:val="00B12756"/>
    <w:rsid w:val="00B127B6"/>
    <w:rsid w:val="00B127E6"/>
    <w:rsid w:val="00B12805"/>
    <w:rsid w:val="00B1280D"/>
    <w:rsid w:val="00B1285B"/>
    <w:rsid w:val="00B12870"/>
    <w:rsid w:val="00B128B8"/>
    <w:rsid w:val="00B128D0"/>
    <w:rsid w:val="00B128D5"/>
    <w:rsid w:val="00B128E4"/>
    <w:rsid w:val="00B128F9"/>
    <w:rsid w:val="00B1291A"/>
    <w:rsid w:val="00B12925"/>
    <w:rsid w:val="00B12928"/>
    <w:rsid w:val="00B12946"/>
    <w:rsid w:val="00B12958"/>
    <w:rsid w:val="00B1295C"/>
    <w:rsid w:val="00B12961"/>
    <w:rsid w:val="00B1297A"/>
    <w:rsid w:val="00B12980"/>
    <w:rsid w:val="00B12997"/>
    <w:rsid w:val="00B129B2"/>
    <w:rsid w:val="00B12A0D"/>
    <w:rsid w:val="00B12A53"/>
    <w:rsid w:val="00B12A63"/>
    <w:rsid w:val="00B12A6A"/>
    <w:rsid w:val="00B12A93"/>
    <w:rsid w:val="00B12AA1"/>
    <w:rsid w:val="00B12AC6"/>
    <w:rsid w:val="00B12ADC"/>
    <w:rsid w:val="00B12AE0"/>
    <w:rsid w:val="00B12AEC"/>
    <w:rsid w:val="00B12B1B"/>
    <w:rsid w:val="00B12B24"/>
    <w:rsid w:val="00B12B54"/>
    <w:rsid w:val="00B12B89"/>
    <w:rsid w:val="00B12B9B"/>
    <w:rsid w:val="00B12BAC"/>
    <w:rsid w:val="00B12BC4"/>
    <w:rsid w:val="00B12BFF"/>
    <w:rsid w:val="00B12C13"/>
    <w:rsid w:val="00B12C14"/>
    <w:rsid w:val="00B12C5D"/>
    <w:rsid w:val="00B12CAE"/>
    <w:rsid w:val="00B12D11"/>
    <w:rsid w:val="00B12D14"/>
    <w:rsid w:val="00B12D70"/>
    <w:rsid w:val="00B12D86"/>
    <w:rsid w:val="00B12DA5"/>
    <w:rsid w:val="00B12DA9"/>
    <w:rsid w:val="00B12DAE"/>
    <w:rsid w:val="00B12DD9"/>
    <w:rsid w:val="00B12E06"/>
    <w:rsid w:val="00B12E0A"/>
    <w:rsid w:val="00B12E49"/>
    <w:rsid w:val="00B12E4E"/>
    <w:rsid w:val="00B12E54"/>
    <w:rsid w:val="00B12EA6"/>
    <w:rsid w:val="00B12ECE"/>
    <w:rsid w:val="00B12EEB"/>
    <w:rsid w:val="00B12F0C"/>
    <w:rsid w:val="00B12F48"/>
    <w:rsid w:val="00B12F7D"/>
    <w:rsid w:val="00B12FD7"/>
    <w:rsid w:val="00B12FE7"/>
    <w:rsid w:val="00B12FF0"/>
    <w:rsid w:val="00B13003"/>
    <w:rsid w:val="00B13026"/>
    <w:rsid w:val="00B13048"/>
    <w:rsid w:val="00B13064"/>
    <w:rsid w:val="00B130E5"/>
    <w:rsid w:val="00B130EC"/>
    <w:rsid w:val="00B130F9"/>
    <w:rsid w:val="00B13107"/>
    <w:rsid w:val="00B1310E"/>
    <w:rsid w:val="00B1312B"/>
    <w:rsid w:val="00B1314D"/>
    <w:rsid w:val="00B1317F"/>
    <w:rsid w:val="00B13185"/>
    <w:rsid w:val="00B131C3"/>
    <w:rsid w:val="00B132C2"/>
    <w:rsid w:val="00B132E1"/>
    <w:rsid w:val="00B13326"/>
    <w:rsid w:val="00B13379"/>
    <w:rsid w:val="00B1339D"/>
    <w:rsid w:val="00B133C7"/>
    <w:rsid w:val="00B133D0"/>
    <w:rsid w:val="00B133F9"/>
    <w:rsid w:val="00B13402"/>
    <w:rsid w:val="00B1340C"/>
    <w:rsid w:val="00B13454"/>
    <w:rsid w:val="00B134AB"/>
    <w:rsid w:val="00B135B8"/>
    <w:rsid w:val="00B135C6"/>
    <w:rsid w:val="00B13646"/>
    <w:rsid w:val="00B13647"/>
    <w:rsid w:val="00B136A6"/>
    <w:rsid w:val="00B136D1"/>
    <w:rsid w:val="00B136F8"/>
    <w:rsid w:val="00B13749"/>
    <w:rsid w:val="00B13768"/>
    <w:rsid w:val="00B13772"/>
    <w:rsid w:val="00B1378D"/>
    <w:rsid w:val="00B137C3"/>
    <w:rsid w:val="00B137DA"/>
    <w:rsid w:val="00B137EA"/>
    <w:rsid w:val="00B137F4"/>
    <w:rsid w:val="00B13809"/>
    <w:rsid w:val="00B13858"/>
    <w:rsid w:val="00B13877"/>
    <w:rsid w:val="00B13879"/>
    <w:rsid w:val="00B13898"/>
    <w:rsid w:val="00B138BC"/>
    <w:rsid w:val="00B138F6"/>
    <w:rsid w:val="00B138F7"/>
    <w:rsid w:val="00B13902"/>
    <w:rsid w:val="00B13913"/>
    <w:rsid w:val="00B13931"/>
    <w:rsid w:val="00B139A5"/>
    <w:rsid w:val="00B139E2"/>
    <w:rsid w:val="00B139EF"/>
    <w:rsid w:val="00B13A49"/>
    <w:rsid w:val="00B13A62"/>
    <w:rsid w:val="00B13A6C"/>
    <w:rsid w:val="00B13AAB"/>
    <w:rsid w:val="00B13ACC"/>
    <w:rsid w:val="00B13B11"/>
    <w:rsid w:val="00B13B56"/>
    <w:rsid w:val="00B13B7B"/>
    <w:rsid w:val="00B13B80"/>
    <w:rsid w:val="00B13BBB"/>
    <w:rsid w:val="00B13BDB"/>
    <w:rsid w:val="00B13BDF"/>
    <w:rsid w:val="00B13BE3"/>
    <w:rsid w:val="00B13BE8"/>
    <w:rsid w:val="00B13C00"/>
    <w:rsid w:val="00B13C59"/>
    <w:rsid w:val="00B13C62"/>
    <w:rsid w:val="00B13C65"/>
    <w:rsid w:val="00B13CC6"/>
    <w:rsid w:val="00B13CCD"/>
    <w:rsid w:val="00B13D08"/>
    <w:rsid w:val="00B13D10"/>
    <w:rsid w:val="00B13D19"/>
    <w:rsid w:val="00B13D30"/>
    <w:rsid w:val="00B13D53"/>
    <w:rsid w:val="00B13D6D"/>
    <w:rsid w:val="00B13D6F"/>
    <w:rsid w:val="00B13DBB"/>
    <w:rsid w:val="00B13DDA"/>
    <w:rsid w:val="00B13DE3"/>
    <w:rsid w:val="00B13E09"/>
    <w:rsid w:val="00B13E0E"/>
    <w:rsid w:val="00B13E2E"/>
    <w:rsid w:val="00B13EA5"/>
    <w:rsid w:val="00B13ECA"/>
    <w:rsid w:val="00B13EE1"/>
    <w:rsid w:val="00B13F06"/>
    <w:rsid w:val="00B13F26"/>
    <w:rsid w:val="00B13F4F"/>
    <w:rsid w:val="00B13F60"/>
    <w:rsid w:val="00B13F65"/>
    <w:rsid w:val="00B13F71"/>
    <w:rsid w:val="00B13FB1"/>
    <w:rsid w:val="00B14000"/>
    <w:rsid w:val="00B14024"/>
    <w:rsid w:val="00B1405A"/>
    <w:rsid w:val="00B1408B"/>
    <w:rsid w:val="00B14095"/>
    <w:rsid w:val="00B140C7"/>
    <w:rsid w:val="00B140CD"/>
    <w:rsid w:val="00B140EC"/>
    <w:rsid w:val="00B1411D"/>
    <w:rsid w:val="00B1412E"/>
    <w:rsid w:val="00B14169"/>
    <w:rsid w:val="00B1416D"/>
    <w:rsid w:val="00B1417A"/>
    <w:rsid w:val="00B14199"/>
    <w:rsid w:val="00B141C1"/>
    <w:rsid w:val="00B141DF"/>
    <w:rsid w:val="00B141EC"/>
    <w:rsid w:val="00B14217"/>
    <w:rsid w:val="00B1422D"/>
    <w:rsid w:val="00B14269"/>
    <w:rsid w:val="00B14271"/>
    <w:rsid w:val="00B142D7"/>
    <w:rsid w:val="00B1431F"/>
    <w:rsid w:val="00B1433C"/>
    <w:rsid w:val="00B1434F"/>
    <w:rsid w:val="00B14376"/>
    <w:rsid w:val="00B14381"/>
    <w:rsid w:val="00B14384"/>
    <w:rsid w:val="00B143F5"/>
    <w:rsid w:val="00B14412"/>
    <w:rsid w:val="00B14449"/>
    <w:rsid w:val="00B14494"/>
    <w:rsid w:val="00B1450E"/>
    <w:rsid w:val="00B14587"/>
    <w:rsid w:val="00B145CE"/>
    <w:rsid w:val="00B14618"/>
    <w:rsid w:val="00B14632"/>
    <w:rsid w:val="00B14666"/>
    <w:rsid w:val="00B14691"/>
    <w:rsid w:val="00B146B7"/>
    <w:rsid w:val="00B14749"/>
    <w:rsid w:val="00B1474B"/>
    <w:rsid w:val="00B14767"/>
    <w:rsid w:val="00B1477A"/>
    <w:rsid w:val="00B14793"/>
    <w:rsid w:val="00B14857"/>
    <w:rsid w:val="00B14867"/>
    <w:rsid w:val="00B1487B"/>
    <w:rsid w:val="00B148BC"/>
    <w:rsid w:val="00B148FF"/>
    <w:rsid w:val="00B1496C"/>
    <w:rsid w:val="00B14980"/>
    <w:rsid w:val="00B14981"/>
    <w:rsid w:val="00B14A0C"/>
    <w:rsid w:val="00B14A25"/>
    <w:rsid w:val="00B14A2B"/>
    <w:rsid w:val="00B14A89"/>
    <w:rsid w:val="00B14A93"/>
    <w:rsid w:val="00B14A94"/>
    <w:rsid w:val="00B14AAC"/>
    <w:rsid w:val="00B14ADA"/>
    <w:rsid w:val="00B14B29"/>
    <w:rsid w:val="00B14B6F"/>
    <w:rsid w:val="00B14B70"/>
    <w:rsid w:val="00B14B7E"/>
    <w:rsid w:val="00B14B8E"/>
    <w:rsid w:val="00B14B8F"/>
    <w:rsid w:val="00B14BB4"/>
    <w:rsid w:val="00B14BD1"/>
    <w:rsid w:val="00B14BDF"/>
    <w:rsid w:val="00B14C0C"/>
    <w:rsid w:val="00B14C15"/>
    <w:rsid w:val="00B14C16"/>
    <w:rsid w:val="00B14C6F"/>
    <w:rsid w:val="00B14C93"/>
    <w:rsid w:val="00B14C94"/>
    <w:rsid w:val="00B14C98"/>
    <w:rsid w:val="00B14CA4"/>
    <w:rsid w:val="00B14CC9"/>
    <w:rsid w:val="00B14CD0"/>
    <w:rsid w:val="00B14D0E"/>
    <w:rsid w:val="00B14D20"/>
    <w:rsid w:val="00B14D34"/>
    <w:rsid w:val="00B14D42"/>
    <w:rsid w:val="00B14D6E"/>
    <w:rsid w:val="00B14DC4"/>
    <w:rsid w:val="00B14DD1"/>
    <w:rsid w:val="00B14DDA"/>
    <w:rsid w:val="00B14DEF"/>
    <w:rsid w:val="00B14E0E"/>
    <w:rsid w:val="00B14E37"/>
    <w:rsid w:val="00B14E4F"/>
    <w:rsid w:val="00B14E63"/>
    <w:rsid w:val="00B14E84"/>
    <w:rsid w:val="00B14E87"/>
    <w:rsid w:val="00B14EDA"/>
    <w:rsid w:val="00B14F1D"/>
    <w:rsid w:val="00B14F33"/>
    <w:rsid w:val="00B14F45"/>
    <w:rsid w:val="00B14F4C"/>
    <w:rsid w:val="00B14F7C"/>
    <w:rsid w:val="00B14F7E"/>
    <w:rsid w:val="00B15029"/>
    <w:rsid w:val="00B15061"/>
    <w:rsid w:val="00B150D7"/>
    <w:rsid w:val="00B150E6"/>
    <w:rsid w:val="00B15107"/>
    <w:rsid w:val="00B15110"/>
    <w:rsid w:val="00B15114"/>
    <w:rsid w:val="00B1513B"/>
    <w:rsid w:val="00B15156"/>
    <w:rsid w:val="00B151CE"/>
    <w:rsid w:val="00B151EC"/>
    <w:rsid w:val="00B151F8"/>
    <w:rsid w:val="00B15261"/>
    <w:rsid w:val="00B15269"/>
    <w:rsid w:val="00B15277"/>
    <w:rsid w:val="00B152A0"/>
    <w:rsid w:val="00B152AF"/>
    <w:rsid w:val="00B152FD"/>
    <w:rsid w:val="00B15357"/>
    <w:rsid w:val="00B1535F"/>
    <w:rsid w:val="00B153B4"/>
    <w:rsid w:val="00B153BA"/>
    <w:rsid w:val="00B15417"/>
    <w:rsid w:val="00B15480"/>
    <w:rsid w:val="00B15489"/>
    <w:rsid w:val="00B15495"/>
    <w:rsid w:val="00B154BC"/>
    <w:rsid w:val="00B154C0"/>
    <w:rsid w:val="00B154DC"/>
    <w:rsid w:val="00B1551E"/>
    <w:rsid w:val="00B15526"/>
    <w:rsid w:val="00B15556"/>
    <w:rsid w:val="00B15560"/>
    <w:rsid w:val="00B15571"/>
    <w:rsid w:val="00B1559B"/>
    <w:rsid w:val="00B155A0"/>
    <w:rsid w:val="00B155CB"/>
    <w:rsid w:val="00B155D3"/>
    <w:rsid w:val="00B155E8"/>
    <w:rsid w:val="00B1562D"/>
    <w:rsid w:val="00B1566E"/>
    <w:rsid w:val="00B156A9"/>
    <w:rsid w:val="00B156DE"/>
    <w:rsid w:val="00B1572A"/>
    <w:rsid w:val="00B15731"/>
    <w:rsid w:val="00B1577B"/>
    <w:rsid w:val="00B15790"/>
    <w:rsid w:val="00B157BC"/>
    <w:rsid w:val="00B157CC"/>
    <w:rsid w:val="00B157DF"/>
    <w:rsid w:val="00B1586D"/>
    <w:rsid w:val="00B15916"/>
    <w:rsid w:val="00B15950"/>
    <w:rsid w:val="00B15979"/>
    <w:rsid w:val="00B15982"/>
    <w:rsid w:val="00B1598D"/>
    <w:rsid w:val="00B159B9"/>
    <w:rsid w:val="00B159D2"/>
    <w:rsid w:val="00B15A6A"/>
    <w:rsid w:val="00B15AB1"/>
    <w:rsid w:val="00B15AE5"/>
    <w:rsid w:val="00B15AEC"/>
    <w:rsid w:val="00B15AF8"/>
    <w:rsid w:val="00B15B00"/>
    <w:rsid w:val="00B15B07"/>
    <w:rsid w:val="00B15B12"/>
    <w:rsid w:val="00B15B30"/>
    <w:rsid w:val="00B15B5C"/>
    <w:rsid w:val="00B15B7D"/>
    <w:rsid w:val="00B15BA4"/>
    <w:rsid w:val="00B15BBB"/>
    <w:rsid w:val="00B15BC6"/>
    <w:rsid w:val="00B15BD5"/>
    <w:rsid w:val="00B15BDF"/>
    <w:rsid w:val="00B15C22"/>
    <w:rsid w:val="00B15C48"/>
    <w:rsid w:val="00B15C54"/>
    <w:rsid w:val="00B15C56"/>
    <w:rsid w:val="00B15C9C"/>
    <w:rsid w:val="00B15CBD"/>
    <w:rsid w:val="00B15CBE"/>
    <w:rsid w:val="00B15CDD"/>
    <w:rsid w:val="00B15D18"/>
    <w:rsid w:val="00B15D33"/>
    <w:rsid w:val="00B15DBC"/>
    <w:rsid w:val="00B15DC9"/>
    <w:rsid w:val="00B15DDB"/>
    <w:rsid w:val="00B15E0B"/>
    <w:rsid w:val="00B15E0D"/>
    <w:rsid w:val="00B15E33"/>
    <w:rsid w:val="00B15E4E"/>
    <w:rsid w:val="00B15E5C"/>
    <w:rsid w:val="00B15E70"/>
    <w:rsid w:val="00B15E8F"/>
    <w:rsid w:val="00B15EA7"/>
    <w:rsid w:val="00B15EAC"/>
    <w:rsid w:val="00B15ED5"/>
    <w:rsid w:val="00B15F16"/>
    <w:rsid w:val="00B15F33"/>
    <w:rsid w:val="00B15F4C"/>
    <w:rsid w:val="00B15F76"/>
    <w:rsid w:val="00B15F8B"/>
    <w:rsid w:val="00B15FA7"/>
    <w:rsid w:val="00B15FB0"/>
    <w:rsid w:val="00B15FC6"/>
    <w:rsid w:val="00B1601C"/>
    <w:rsid w:val="00B160AE"/>
    <w:rsid w:val="00B160B0"/>
    <w:rsid w:val="00B160D2"/>
    <w:rsid w:val="00B160F6"/>
    <w:rsid w:val="00B16110"/>
    <w:rsid w:val="00B16139"/>
    <w:rsid w:val="00B161DD"/>
    <w:rsid w:val="00B16215"/>
    <w:rsid w:val="00B16245"/>
    <w:rsid w:val="00B16249"/>
    <w:rsid w:val="00B1624B"/>
    <w:rsid w:val="00B16290"/>
    <w:rsid w:val="00B162E0"/>
    <w:rsid w:val="00B16342"/>
    <w:rsid w:val="00B16363"/>
    <w:rsid w:val="00B1638C"/>
    <w:rsid w:val="00B16396"/>
    <w:rsid w:val="00B163AF"/>
    <w:rsid w:val="00B163B0"/>
    <w:rsid w:val="00B163B2"/>
    <w:rsid w:val="00B163F5"/>
    <w:rsid w:val="00B16403"/>
    <w:rsid w:val="00B1643E"/>
    <w:rsid w:val="00B164A7"/>
    <w:rsid w:val="00B16577"/>
    <w:rsid w:val="00B16589"/>
    <w:rsid w:val="00B16598"/>
    <w:rsid w:val="00B165DE"/>
    <w:rsid w:val="00B165FC"/>
    <w:rsid w:val="00B1660E"/>
    <w:rsid w:val="00B1664C"/>
    <w:rsid w:val="00B166AD"/>
    <w:rsid w:val="00B166BB"/>
    <w:rsid w:val="00B16724"/>
    <w:rsid w:val="00B16747"/>
    <w:rsid w:val="00B1675C"/>
    <w:rsid w:val="00B1676C"/>
    <w:rsid w:val="00B1678D"/>
    <w:rsid w:val="00B16790"/>
    <w:rsid w:val="00B167A4"/>
    <w:rsid w:val="00B167BB"/>
    <w:rsid w:val="00B167BE"/>
    <w:rsid w:val="00B167DC"/>
    <w:rsid w:val="00B167E7"/>
    <w:rsid w:val="00B1680C"/>
    <w:rsid w:val="00B16842"/>
    <w:rsid w:val="00B1689F"/>
    <w:rsid w:val="00B168F8"/>
    <w:rsid w:val="00B168FC"/>
    <w:rsid w:val="00B16907"/>
    <w:rsid w:val="00B16914"/>
    <w:rsid w:val="00B16928"/>
    <w:rsid w:val="00B1695B"/>
    <w:rsid w:val="00B1695C"/>
    <w:rsid w:val="00B16974"/>
    <w:rsid w:val="00B1698A"/>
    <w:rsid w:val="00B1698C"/>
    <w:rsid w:val="00B169C3"/>
    <w:rsid w:val="00B169F3"/>
    <w:rsid w:val="00B169FE"/>
    <w:rsid w:val="00B16A12"/>
    <w:rsid w:val="00B16A13"/>
    <w:rsid w:val="00B16A14"/>
    <w:rsid w:val="00B16A2E"/>
    <w:rsid w:val="00B16A5D"/>
    <w:rsid w:val="00B16A6A"/>
    <w:rsid w:val="00B16ABA"/>
    <w:rsid w:val="00B16AE1"/>
    <w:rsid w:val="00B16B0F"/>
    <w:rsid w:val="00B16B3B"/>
    <w:rsid w:val="00B16BAA"/>
    <w:rsid w:val="00B16BDA"/>
    <w:rsid w:val="00B16C51"/>
    <w:rsid w:val="00B16C64"/>
    <w:rsid w:val="00B16C83"/>
    <w:rsid w:val="00B16C87"/>
    <w:rsid w:val="00B16CB9"/>
    <w:rsid w:val="00B16CFF"/>
    <w:rsid w:val="00B16D0D"/>
    <w:rsid w:val="00B16D10"/>
    <w:rsid w:val="00B16D88"/>
    <w:rsid w:val="00B16DAD"/>
    <w:rsid w:val="00B16DB3"/>
    <w:rsid w:val="00B16DFB"/>
    <w:rsid w:val="00B16E1E"/>
    <w:rsid w:val="00B16E48"/>
    <w:rsid w:val="00B16E4B"/>
    <w:rsid w:val="00B16E64"/>
    <w:rsid w:val="00B16ECF"/>
    <w:rsid w:val="00B16F31"/>
    <w:rsid w:val="00B16F42"/>
    <w:rsid w:val="00B16F8B"/>
    <w:rsid w:val="00B16FC8"/>
    <w:rsid w:val="00B16FCD"/>
    <w:rsid w:val="00B16FEF"/>
    <w:rsid w:val="00B17038"/>
    <w:rsid w:val="00B17047"/>
    <w:rsid w:val="00B1705B"/>
    <w:rsid w:val="00B17084"/>
    <w:rsid w:val="00B1708F"/>
    <w:rsid w:val="00B170BD"/>
    <w:rsid w:val="00B170C8"/>
    <w:rsid w:val="00B170D1"/>
    <w:rsid w:val="00B1713D"/>
    <w:rsid w:val="00B171C5"/>
    <w:rsid w:val="00B171CE"/>
    <w:rsid w:val="00B1720E"/>
    <w:rsid w:val="00B1722A"/>
    <w:rsid w:val="00B1723F"/>
    <w:rsid w:val="00B17242"/>
    <w:rsid w:val="00B172AC"/>
    <w:rsid w:val="00B172FB"/>
    <w:rsid w:val="00B1732A"/>
    <w:rsid w:val="00B17357"/>
    <w:rsid w:val="00B17385"/>
    <w:rsid w:val="00B173B2"/>
    <w:rsid w:val="00B173C3"/>
    <w:rsid w:val="00B173D6"/>
    <w:rsid w:val="00B17417"/>
    <w:rsid w:val="00B1742E"/>
    <w:rsid w:val="00B17438"/>
    <w:rsid w:val="00B17470"/>
    <w:rsid w:val="00B174C2"/>
    <w:rsid w:val="00B174E3"/>
    <w:rsid w:val="00B174E9"/>
    <w:rsid w:val="00B174FE"/>
    <w:rsid w:val="00B1750B"/>
    <w:rsid w:val="00B17514"/>
    <w:rsid w:val="00B1753A"/>
    <w:rsid w:val="00B1756B"/>
    <w:rsid w:val="00B17571"/>
    <w:rsid w:val="00B17574"/>
    <w:rsid w:val="00B175BC"/>
    <w:rsid w:val="00B175FF"/>
    <w:rsid w:val="00B1761B"/>
    <w:rsid w:val="00B17632"/>
    <w:rsid w:val="00B17659"/>
    <w:rsid w:val="00B1765B"/>
    <w:rsid w:val="00B17687"/>
    <w:rsid w:val="00B176B8"/>
    <w:rsid w:val="00B176C4"/>
    <w:rsid w:val="00B176E0"/>
    <w:rsid w:val="00B1776D"/>
    <w:rsid w:val="00B17786"/>
    <w:rsid w:val="00B177A1"/>
    <w:rsid w:val="00B177B6"/>
    <w:rsid w:val="00B177C7"/>
    <w:rsid w:val="00B177CA"/>
    <w:rsid w:val="00B177FF"/>
    <w:rsid w:val="00B17828"/>
    <w:rsid w:val="00B17830"/>
    <w:rsid w:val="00B17897"/>
    <w:rsid w:val="00B178B5"/>
    <w:rsid w:val="00B178F6"/>
    <w:rsid w:val="00B17919"/>
    <w:rsid w:val="00B17956"/>
    <w:rsid w:val="00B1796D"/>
    <w:rsid w:val="00B17990"/>
    <w:rsid w:val="00B17994"/>
    <w:rsid w:val="00B179DD"/>
    <w:rsid w:val="00B179E7"/>
    <w:rsid w:val="00B17A1A"/>
    <w:rsid w:val="00B17A3C"/>
    <w:rsid w:val="00B17A49"/>
    <w:rsid w:val="00B17A51"/>
    <w:rsid w:val="00B17AE8"/>
    <w:rsid w:val="00B17B1D"/>
    <w:rsid w:val="00B17B28"/>
    <w:rsid w:val="00B17B37"/>
    <w:rsid w:val="00B17BC4"/>
    <w:rsid w:val="00B17BD3"/>
    <w:rsid w:val="00B17BF0"/>
    <w:rsid w:val="00B17C5C"/>
    <w:rsid w:val="00B17C74"/>
    <w:rsid w:val="00B17C76"/>
    <w:rsid w:val="00B17CBE"/>
    <w:rsid w:val="00B17D16"/>
    <w:rsid w:val="00B17D34"/>
    <w:rsid w:val="00B17D4D"/>
    <w:rsid w:val="00B17D6F"/>
    <w:rsid w:val="00B17DAD"/>
    <w:rsid w:val="00B17DDE"/>
    <w:rsid w:val="00B17DE1"/>
    <w:rsid w:val="00B17E4F"/>
    <w:rsid w:val="00B17E73"/>
    <w:rsid w:val="00B17E75"/>
    <w:rsid w:val="00B17E7B"/>
    <w:rsid w:val="00B17EC2"/>
    <w:rsid w:val="00B17EFC"/>
    <w:rsid w:val="00B17F22"/>
    <w:rsid w:val="00B17F26"/>
    <w:rsid w:val="00B17F37"/>
    <w:rsid w:val="00B17F6C"/>
    <w:rsid w:val="00B17F99"/>
    <w:rsid w:val="00B17FB6"/>
    <w:rsid w:val="00B17FD9"/>
    <w:rsid w:val="00B20017"/>
    <w:rsid w:val="00B20028"/>
    <w:rsid w:val="00B2004F"/>
    <w:rsid w:val="00B20070"/>
    <w:rsid w:val="00B20071"/>
    <w:rsid w:val="00B2008E"/>
    <w:rsid w:val="00B200AD"/>
    <w:rsid w:val="00B200E4"/>
    <w:rsid w:val="00B200F8"/>
    <w:rsid w:val="00B2015D"/>
    <w:rsid w:val="00B20160"/>
    <w:rsid w:val="00B2016B"/>
    <w:rsid w:val="00B20170"/>
    <w:rsid w:val="00B20173"/>
    <w:rsid w:val="00B2017F"/>
    <w:rsid w:val="00B2018B"/>
    <w:rsid w:val="00B201B4"/>
    <w:rsid w:val="00B201E5"/>
    <w:rsid w:val="00B201EB"/>
    <w:rsid w:val="00B201FD"/>
    <w:rsid w:val="00B201FE"/>
    <w:rsid w:val="00B2023B"/>
    <w:rsid w:val="00B20252"/>
    <w:rsid w:val="00B20283"/>
    <w:rsid w:val="00B2031A"/>
    <w:rsid w:val="00B2032E"/>
    <w:rsid w:val="00B20341"/>
    <w:rsid w:val="00B20381"/>
    <w:rsid w:val="00B20384"/>
    <w:rsid w:val="00B20397"/>
    <w:rsid w:val="00B2045C"/>
    <w:rsid w:val="00B204B6"/>
    <w:rsid w:val="00B204C9"/>
    <w:rsid w:val="00B204CC"/>
    <w:rsid w:val="00B20528"/>
    <w:rsid w:val="00B2054D"/>
    <w:rsid w:val="00B2057D"/>
    <w:rsid w:val="00B205E0"/>
    <w:rsid w:val="00B20616"/>
    <w:rsid w:val="00B20619"/>
    <w:rsid w:val="00B20628"/>
    <w:rsid w:val="00B20694"/>
    <w:rsid w:val="00B206A1"/>
    <w:rsid w:val="00B206B0"/>
    <w:rsid w:val="00B206E8"/>
    <w:rsid w:val="00B20707"/>
    <w:rsid w:val="00B20768"/>
    <w:rsid w:val="00B2079C"/>
    <w:rsid w:val="00B2079D"/>
    <w:rsid w:val="00B20822"/>
    <w:rsid w:val="00B20828"/>
    <w:rsid w:val="00B20892"/>
    <w:rsid w:val="00B208E9"/>
    <w:rsid w:val="00B208F5"/>
    <w:rsid w:val="00B2090F"/>
    <w:rsid w:val="00B20939"/>
    <w:rsid w:val="00B20940"/>
    <w:rsid w:val="00B20982"/>
    <w:rsid w:val="00B20989"/>
    <w:rsid w:val="00B2098C"/>
    <w:rsid w:val="00B2099C"/>
    <w:rsid w:val="00B209D1"/>
    <w:rsid w:val="00B20A03"/>
    <w:rsid w:val="00B20A16"/>
    <w:rsid w:val="00B20A27"/>
    <w:rsid w:val="00B20A4F"/>
    <w:rsid w:val="00B20A6B"/>
    <w:rsid w:val="00B20A7F"/>
    <w:rsid w:val="00B20A90"/>
    <w:rsid w:val="00B20AC4"/>
    <w:rsid w:val="00B20AC7"/>
    <w:rsid w:val="00B20ACC"/>
    <w:rsid w:val="00B20AF3"/>
    <w:rsid w:val="00B20B39"/>
    <w:rsid w:val="00B20B8C"/>
    <w:rsid w:val="00B20BBB"/>
    <w:rsid w:val="00B20BC3"/>
    <w:rsid w:val="00B20C35"/>
    <w:rsid w:val="00B20C49"/>
    <w:rsid w:val="00B20C70"/>
    <w:rsid w:val="00B20CB5"/>
    <w:rsid w:val="00B20CC6"/>
    <w:rsid w:val="00B20D2C"/>
    <w:rsid w:val="00B20D67"/>
    <w:rsid w:val="00B20D71"/>
    <w:rsid w:val="00B20D75"/>
    <w:rsid w:val="00B20DA2"/>
    <w:rsid w:val="00B20DE0"/>
    <w:rsid w:val="00B20DFB"/>
    <w:rsid w:val="00B20EDE"/>
    <w:rsid w:val="00B20F2B"/>
    <w:rsid w:val="00B20F55"/>
    <w:rsid w:val="00B20F62"/>
    <w:rsid w:val="00B20F77"/>
    <w:rsid w:val="00B20FBA"/>
    <w:rsid w:val="00B20FCB"/>
    <w:rsid w:val="00B21007"/>
    <w:rsid w:val="00B21031"/>
    <w:rsid w:val="00B21033"/>
    <w:rsid w:val="00B21057"/>
    <w:rsid w:val="00B210A4"/>
    <w:rsid w:val="00B210E6"/>
    <w:rsid w:val="00B21193"/>
    <w:rsid w:val="00B21218"/>
    <w:rsid w:val="00B212C5"/>
    <w:rsid w:val="00B212F6"/>
    <w:rsid w:val="00B212F7"/>
    <w:rsid w:val="00B2131A"/>
    <w:rsid w:val="00B21332"/>
    <w:rsid w:val="00B2135D"/>
    <w:rsid w:val="00B21366"/>
    <w:rsid w:val="00B2138F"/>
    <w:rsid w:val="00B213A2"/>
    <w:rsid w:val="00B213FB"/>
    <w:rsid w:val="00B213FC"/>
    <w:rsid w:val="00B21409"/>
    <w:rsid w:val="00B2144D"/>
    <w:rsid w:val="00B21469"/>
    <w:rsid w:val="00B21479"/>
    <w:rsid w:val="00B2147C"/>
    <w:rsid w:val="00B21486"/>
    <w:rsid w:val="00B2157C"/>
    <w:rsid w:val="00B215A6"/>
    <w:rsid w:val="00B215B8"/>
    <w:rsid w:val="00B215E4"/>
    <w:rsid w:val="00B2160D"/>
    <w:rsid w:val="00B2164C"/>
    <w:rsid w:val="00B21662"/>
    <w:rsid w:val="00B2167D"/>
    <w:rsid w:val="00B21689"/>
    <w:rsid w:val="00B216A3"/>
    <w:rsid w:val="00B216E4"/>
    <w:rsid w:val="00B21715"/>
    <w:rsid w:val="00B21737"/>
    <w:rsid w:val="00B2174B"/>
    <w:rsid w:val="00B21763"/>
    <w:rsid w:val="00B21768"/>
    <w:rsid w:val="00B21781"/>
    <w:rsid w:val="00B21826"/>
    <w:rsid w:val="00B218AE"/>
    <w:rsid w:val="00B218D1"/>
    <w:rsid w:val="00B218ED"/>
    <w:rsid w:val="00B2194E"/>
    <w:rsid w:val="00B219A7"/>
    <w:rsid w:val="00B219C4"/>
    <w:rsid w:val="00B21A57"/>
    <w:rsid w:val="00B21A74"/>
    <w:rsid w:val="00B21A84"/>
    <w:rsid w:val="00B21A87"/>
    <w:rsid w:val="00B21A90"/>
    <w:rsid w:val="00B21B41"/>
    <w:rsid w:val="00B21B76"/>
    <w:rsid w:val="00B21B79"/>
    <w:rsid w:val="00B21B7E"/>
    <w:rsid w:val="00B21B84"/>
    <w:rsid w:val="00B21B9B"/>
    <w:rsid w:val="00B21BAA"/>
    <w:rsid w:val="00B21BC1"/>
    <w:rsid w:val="00B21BCE"/>
    <w:rsid w:val="00B21BEE"/>
    <w:rsid w:val="00B21C01"/>
    <w:rsid w:val="00B21C06"/>
    <w:rsid w:val="00B21C0A"/>
    <w:rsid w:val="00B21C4E"/>
    <w:rsid w:val="00B21C60"/>
    <w:rsid w:val="00B21C62"/>
    <w:rsid w:val="00B21C9F"/>
    <w:rsid w:val="00B21CC4"/>
    <w:rsid w:val="00B21CC8"/>
    <w:rsid w:val="00B21D07"/>
    <w:rsid w:val="00B21D0F"/>
    <w:rsid w:val="00B21D1E"/>
    <w:rsid w:val="00B21D23"/>
    <w:rsid w:val="00B21D25"/>
    <w:rsid w:val="00B21D4A"/>
    <w:rsid w:val="00B21D54"/>
    <w:rsid w:val="00B21D93"/>
    <w:rsid w:val="00B21DE9"/>
    <w:rsid w:val="00B21DFE"/>
    <w:rsid w:val="00B21E1B"/>
    <w:rsid w:val="00B21E53"/>
    <w:rsid w:val="00B21E6C"/>
    <w:rsid w:val="00B21E82"/>
    <w:rsid w:val="00B21E89"/>
    <w:rsid w:val="00B21F5B"/>
    <w:rsid w:val="00B21F73"/>
    <w:rsid w:val="00B21FB9"/>
    <w:rsid w:val="00B21FCE"/>
    <w:rsid w:val="00B21FDA"/>
    <w:rsid w:val="00B21FEB"/>
    <w:rsid w:val="00B22005"/>
    <w:rsid w:val="00B22042"/>
    <w:rsid w:val="00B22047"/>
    <w:rsid w:val="00B22094"/>
    <w:rsid w:val="00B220C9"/>
    <w:rsid w:val="00B220DF"/>
    <w:rsid w:val="00B2211D"/>
    <w:rsid w:val="00B22144"/>
    <w:rsid w:val="00B2218A"/>
    <w:rsid w:val="00B221A7"/>
    <w:rsid w:val="00B221B9"/>
    <w:rsid w:val="00B221C7"/>
    <w:rsid w:val="00B221DD"/>
    <w:rsid w:val="00B22217"/>
    <w:rsid w:val="00B2224C"/>
    <w:rsid w:val="00B2225B"/>
    <w:rsid w:val="00B2229E"/>
    <w:rsid w:val="00B222BE"/>
    <w:rsid w:val="00B222F2"/>
    <w:rsid w:val="00B22307"/>
    <w:rsid w:val="00B2235E"/>
    <w:rsid w:val="00B22360"/>
    <w:rsid w:val="00B22379"/>
    <w:rsid w:val="00B223AD"/>
    <w:rsid w:val="00B223AE"/>
    <w:rsid w:val="00B2241A"/>
    <w:rsid w:val="00B2241E"/>
    <w:rsid w:val="00B22467"/>
    <w:rsid w:val="00B2246F"/>
    <w:rsid w:val="00B224F8"/>
    <w:rsid w:val="00B2251B"/>
    <w:rsid w:val="00B2253D"/>
    <w:rsid w:val="00B225B4"/>
    <w:rsid w:val="00B225DE"/>
    <w:rsid w:val="00B22617"/>
    <w:rsid w:val="00B2263D"/>
    <w:rsid w:val="00B22658"/>
    <w:rsid w:val="00B22662"/>
    <w:rsid w:val="00B226A6"/>
    <w:rsid w:val="00B226AC"/>
    <w:rsid w:val="00B226CD"/>
    <w:rsid w:val="00B22710"/>
    <w:rsid w:val="00B2271F"/>
    <w:rsid w:val="00B2275C"/>
    <w:rsid w:val="00B2279C"/>
    <w:rsid w:val="00B2279F"/>
    <w:rsid w:val="00B227A4"/>
    <w:rsid w:val="00B227B6"/>
    <w:rsid w:val="00B227BA"/>
    <w:rsid w:val="00B227C1"/>
    <w:rsid w:val="00B227C2"/>
    <w:rsid w:val="00B227D3"/>
    <w:rsid w:val="00B227D6"/>
    <w:rsid w:val="00B227DE"/>
    <w:rsid w:val="00B227FE"/>
    <w:rsid w:val="00B2287E"/>
    <w:rsid w:val="00B22889"/>
    <w:rsid w:val="00B2288D"/>
    <w:rsid w:val="00B22891"/>
    <w:rsid w:val="00B22896"/>
    <w:rsid w:val="00B228C4"/>
    <w:rsid w:val="00B2290A"/>
    <w:rsid w:val="00B22923"/>
    <w:rsid w:val="00B229B4"/>
    <w:rsid w:val="00B229BC"/>
    <w:rsid w:val="00B229FE"/>
    <w:rsid w:val="00B22A52"/>
    <w:rsid w:val="00B22A62"/>
    <w:rsid w:val="00B22A8A"/>
    <w:rsid w:val="00B22A90"/>
    <w:rsid w:val="00B22AEB"/>
    <w:rsid w:val="00B22B53"/>
    <w:rsid w:val="00B22B69"/>
    <w:rsid w:val="00B22B76"/>
    <w:rsid w:val="00B22B7B"/>
    <w:rsid w:val="00B22B86"/>
    <w:rsid w:val="00B22BCD"/>
    <w:rsid w:val="00B22BD4"/>
    <w:rsid w:val="00B22BE0"/>
    <w:rsid w:val="00B22BE9"/>
    <w:rsid w:val="00B22BEC"/>
    <w:rsid w:val="00B22BED"/>
    <w:rsid w:val="00B22C99"/>
    <w:rsid w:val="00B22CCF"/>
    <w:rsid w:val="00B22CDC"/>
    <w:rsid w:val="00B22D1E"/>
    <w:rsid w:val="00B22D2C"/>
    <w:rsid w:val="00B22D91"/>
    <w:rsid w:val="00B22D9F"/>
    <w:rsid w:val="00B22DD4"/>
    <w:rsid w:val="00B22DE1"/>
    <w:rsid w:val="00B22DEF"/>
    <w:rsid w:val="00B22E32"/>
    <w:rsid w:val="00B22E3B"/>
    <w:rsid w:val="00B22E5C"/>
    <w:rsid w:val="00B22E8C"/>
    <w:rsid w:val="00B22E8E"/>
    <w:rsid w:val="00B22EF3"/>
    <w:rsid w:val="00B22EF9"/>
    <w:rsid w:val="00B22F0A"/>
    <w:rsid w:val="00B22F0F"/>
    <w:rsid w:val="00B22F34"/>
    <w:rsid w:val="00B22F69"/>
    <w:rsid w:val="00B22F8C"/>
    <w:rsid w:val="00B22FB4"/>
    <w:rsid w:val="00B22FBC"/>
    <w:rsid w:val="00B22FD1"/>
    <w:rsid w:val="00B22FF9"/>
    <w:rsid w:val="00B23034"/>
    <w:rsid w:val="00B2303A"/>
    <w:rsid w:val="00B2303D"/>
    <w:rsid w:val="00B2303E"/>
    <w:rsid w:val="00B23079"/>
    <w:rsid w:val="00B23080"/>
    <w:rsid w:val="00B230BA"/>
    <w:rsid w:val="00B230DF"/>
    <w:rsid w:val="00B230F2"/>
    <w:rsid w:val="00B2310C"/>
    <w:rsid w:val="00B23137"/>
    <w:rsid w:val="00B2313E"/>
    <w:rsid w:val="00B23149"/>
    <w:rsid w:val="00B231EC"/>
    <w:rsid w:val="00B23245"/>
    <w:rsid w:val="00B23259"/>
    <w:rsid w:val="00B232BA"/>
    <w:rsid w:val="00B232C0"/>
    <w:rsid w:val="00B232D8"/>
    <w:rsid w:val="00B232F6"/>
    <w:rsid w:val="00B23310"/>
    <w:rsid w:val="00B2331D"/>
    <w:rsid w:val="00B2332C"/>
    <w:rsid w:val="00B23377"/>
    <w:rsid w:val="00B2337A"/>
    <w:rsid w:val="00B23395"/>
    <w:rsid w:val="00B233B4"/>
    <w:rsid w:val="00B233C5"/>
    <w:rsid w:val="00B233C7"/>
    <w:rsid w:val="00B233FD"/>
    <w:rsid w:val="00B23436"/>
    <w:rsid w:val="00B2349B"/>
    <w:rsid w:val="00B234E1"/>
    <w:rsid w:val="00B2351B"/>
    <w:rsid w:val="00B235CC"/>
    <w:rsid w:val="00B2362D"/>
    <w:rsid w:val="00B23649"/>
    <w:rsid w:val="00B23667"/>
    <w:rsid w:val="00B23673"/>
    <w:rsid w:val="00B236A8"/>
    <w:rsid w:val="00B236DB"/>
    <w:rsid w:val="00B236F7"/>
    <w:rsid w:val="00B236F9"/>
    <w:rsid w:val="00B2371F"/>
    <w:rsid w:val="00B2374D"/>
    <w:rsid w:val="00B2376D"/>
    <w:rsid w:val="00B23773"/>
    <w:rsid w:val="00B23787"/>
    <w:rsid w:val="00B237AB"/>
    <w:rsid w:val="00B237E9"/>
    <w:rsid w:val="00B23827"/>
    <w:rsid w:val="00B23849"/>
    <w:rsid w:val="00B2384B"/>
    <w:rsid w:val="00B2384D"/>
    <w:rsid w:val="00B23882"/>
    <w:rsid w:val="00B238B0"/>
    <w:rsid w:val="00B238BA"/>
    <w:rsid w:val="00B238DA"/>
    <w:rsid w:val="00B2392D"/>
    <w:rsid w:val="00B23934"/>
    <w:rsid w:val="00B23935"/>
    <w:rsid w:val="00B2394A"/>
    <w:rsid w:val="00B239E6"/>
    <w:rsid w:val="00B23A04"/>
    <w:rsid w:val="00B23A07"/>
    <w:rsid w:val="00B23A1F"/>
    <w:rsid w:val="00B23A32"/>
    <w:rsid w:val="00B23A45"/>
    <w:rsid w:val="00B23A60"/>
    <w:rsid w:val="00B23A73"/>
    <w:rsid w:val="00B23B00"/>
    <w:rsid w:val="00B23B1A"/>
    <w:rsid w:val="00B23B52"/>
    <w:rsid w:val="00B23B89"/>
    <w:rsid w:val="00B23BA5"/>
    <w:rsid w:val="00B23BC5"/>
    <w:rsid w:val="00B23C01"/>
    <w:rsid w:val="00B23C05"/>
    <w:rsid w:val="00B23C28"/>
    <w:rsid w:val="00B23C4E"/>
    <w:rsid w:val="00B23C54"/>
    <w:rsid w:val="00B23C84"/>
    <w:rsid w:val="00B23C8A"/>
    <w:rsid w:val="00B23CB9"/>
    <w:rsid w:val="00B23CC4"/>
    <w:rsid w:val="00B23CEE"/>
    <w:rsid w:val="00B23CFF"/>
    <w:rsid w:val="00B23D7A"/>
    <w:rsid w:val="00B23DC5"/>
    <w:rsid w:val="00B23DF0"/>
    <w:rsid w:val="00B23E21"/>
    <w:rsid w:val="00B23E30"/>
    <w:rsid w:val="00B23E50"/>
    <w:rsid w:val="00B23E86"/>
    <w:rsid w:val="00B23E88"/>
    <w:rsid w:val="00B23F49"/>
    <w:rsid w:val="00B23F4E"/>
    <w:rsid w:val="00B23F53"/>
    <w:rsid w:val="00B23F5B"/>
    <w:rsid w:val="00B23FC3"/>
    <w:rsid w:val="00B23FC5"/>
    <w:rsid w:val="00B23FFC"/>
    <w:rsid w:val="00B2401C"/>
    <w:rsid w:val="00B24031"/>
    <w:rsid w:val="00B2406B"/>
    <w:rsid w:val="00B24082"/>
    <w:rsid w:val="00B240DB"/>
    <w:rsid w:val="00B24115"/>
    <w:rsid w:val="00B24121"/>
    <w:rsid w:val="00B2413E"/>
    <w:rsid w:val="00B24172"/>
    <w:rsid w:val="00B2417D"/>
    <w:rsid w:val="00B2419A"/>
    <w:rsid w:val="00B242B5"/>
    <w:rsid w:val="00B242EF"/>
    <w:rsid w:val="00B24301"/>
    <w:rsid w:val="00B2432D"/>
    <w:rsid w:val="00B24370"/>
    <w:rsid w:val="00B243AC"/>
    <w:rsid w:val="00B24422"/>
    <w:rsid w:val="00B24496"/>
    <w:rsid w:val="00B244CC"/>
    <w:rsid w:val="00B244EB"/>
    <w:rsid w:val="00B2452B"/>
    <w:rsid w:val="00B24554"/>
    <w:rsid w:val="00B245A9"/>
    <w:rsid w:val="00B245B8"/>
    <w:rsid w:val="00B245F2"/>
    <w:rsid w:val="00B245F4"/>
    <w:rsid w:val="00B245FF"/>
    <w:rsid w:val="00B24624"/>
    <w:rsid w:val="00B2462F"/>
    <w:rsid w:val="00B24645"/>
    <w:rsid w:val="00B24692"/>
    <w:rsid w:val="00B246C2"/>
    <w:rsid w:val="00B246CA"/>
    <w:rsid w:val="00B246D7"/>
    <w:rsid w:val="00B246D8"/>
    <w:rsid w:val="00B2470D"/>
    <w:rsid w:val="00B24713"/>
    <w:rsid w:val="00B24725"/>
    <w:rsid w:val="00B2473C"/>
    <w:rsid w:val="00B24762"/>
    <w:rsid w:val="00B24769"/>
    <w:rsid w:val="00B2477E"/>
    <w:rsid w:val="00B247DF"/>
    <w:rsid w:val="00B24807"/>
    <w:rsid w:val="00B24823"/>
    <w:rsid w:val="00B24853"/>
    <w:rsid w:val="00B24855"/>
    <w:rsid w:val="00B24887"/>
    <w:rsid w:val="00B24890"/>
    <w:rsid w:val="00B248D0"/>
    <w:rsid w:val="00B24978"/>
    <w:rsid w:val="00B2498D"/>
    <w:rsid w:val="00B249B6"/>
    <w:rsid w:val="00B249BB"/>
    <w:rsid w:val="00B249CD"/>
    <w:rsid w:val="00B249E4"/>
    <w:rsid w:val="00B249F0"/>
    <w:rsid w:val="00B24A21"/>
    <w:rsid w:val="00B24AA8"/>
    <w:rsid w:val="00B24AC7"/>
    <w:rsid w:val="00B24AD8"/>
    <w:rsid w:val="00B24AEC"/>
    <w:rsid w:val="00B24B13"/>
    <w:rsid w:val="00B24B87"/>
    <w:rsid w:val="00B24D39"/>
    <w:rsid w:val="00B24D86"/>
    <w:rsid w:val="00B24D89"/>
    <w:rsid w:val="00B24DAE"/>
    <w:rsid w:val="00B24DEC"/>
    <w:rsid w:val="00B24DEF"/>
    <w:rsid w:val="00B24E48"/>
    <w:rsid w:val="00B24E71"/>
    <w:rsid w:val="00B24E99"/>
    <w:rsid w:val="00B24EAC"/>
    <w:rsid w:val="00B24EB3"/>
    <w:rsid w:val="00B24ED4"/>
    <w:rsid w:val="00B24F02"/>
    <w:rsid w:val="00B24F06"/>
    <w:rsid w:val="00B24F10"/>
    <w:rsid w:val="00B24F2F"/>
    <w:rsid w:val="00B24F58"/>
    <w:rsid w:val="00B24F93"/>
    <w:rsid w:val="00B24FCE"/>
    <w:rsid w:val="00B24FF1"/>
    <w:rsid w:val="00B25003"/>
    <w:rsid w:val="00B25025"/>
    <w:rsid w:val="00B25107"/>
    <w:rsid w:val="00B25132"/>
    <w:rsid w:val="00B25152"/>
    <w:rsid w:val="00B25163"/>
    <w:rsid w:val="00B25178"/>
    <w:rsid w:val="00B251B7"/>
    <w:rsid w:val="00B251C1"/>
    <w:rsid w:val="00B251D2"/>
    <w:rsid w:val="00B251FC"/>
    <w:rsid w:val="00B25201"/>
    <w:rsid w:val="00B2521F"/>
    <w:rsid w:val="00B25263"/>
    <w:rsid w:val="00B25266"/>
    <w:rsid w:val="00B25272"/>
    <w:rsid w:val="00B252A0"/>
    <w:rsid w:val="00B252A2"/>
    <w:rsid w:val="00B252FE"/>
    <w:rsid w:val="00B2530F"/>
    <w:rsid w:val="00B2539B"/>
    <w:rsid w:val="00B253A2"/>
    <w:rsid w:val="00B253D6"/>
    <w:rsid w:val="00B2543B"/>
    <w:rsid w:val="00B25458"/>
    <w:rsid w:val="00B2545C"/>
    <w:rsid w:val="00B25505"/>
    <w:rsid w:val="00B25527"/>
    <w:rsid w:val="00B25545"/>
    <w:rsid w:val="00B2555A"/>
    <w:rsid w:val="00B2558F"/>
    <w:rsid w:val="00B255C7"/>
    <w:rsid w:val="00B255CA"/>
    <w:rsid w:val="00B255DA"/>
    <w:rsid w:val="00B255E6"/>
    <w:rsid w:val="00B255F8"/>
    <w:rsid w:val="00B25659"/>
    <w:rsid w:val="00B25685"/>
    <w:rsid w:val="00B256B3"/>
    <w:rsid w:val="00B256C0"/>
    <w:rsid w:val="00B25701"/>
    <w:rsid w:val="00B2570B"/>
    <w:rsid w:val="00B25712"/>
    <w:rsid w:val="00B25719"/>
    <w:rsid w:val="00B25767"/>
    <w:rsid w:val="00B2579A"/>
    <w:rsid w:val="00B2579D"/>
    <w:rsid w:val="00B257EE"/>
    <w:rsid w:val="00B25804"/>
    <w:rsid w:val="00B2580E"/>
    <w:rsid w:val="00B25819"/>
    <w:rsid w:val="00B2582D"/>
    <w:rsid w:val="00B25851"/>
    <w:rsid w:val="00B25864"/>
    <w:rsid w:val="00B25875"/>
    <w:rsid w:val="00B25886"/>
    <w:rsid w:val="00B2588E"/>
    <w:rsid w:val="00B25890"/>
    <w:rsid w:val="00B258AB"/>
    <w:rsid w:val="00B2594A"/>
    <w:rsid w:val="00B25966"/>
    <w:rsid w:val="00B2596F"/>
    <w:rsid w:val="00B2599C"/>
    <w:rsid w:val="00B259AA"/>
    <w:rsid w:val="00B259B9"/>
    <w:rsid w:val="00B259EA"/>
    <w:rsid w:val="00B25A6A"/>
    <w:rsid w:val="00B25A72"/>
    <w:rsid w:val="00B25AAE"/>
    <w:rsid w:val="00B25B1D"/>
    <w:rsid w:val="00B25B22"/>
    <w:rsid w:val="00B25B4E"/>
    <w:rsid w:val="00B25B53"/>
    <w:rsid w:val="00B25B65"/>
    <w:rsid w:val="00B25C14"/>
    <w:rsid w:val="00B25CA7"/>
    <w:rsid w:val="00B25D43"/>
    <w:rsid w:val="00B25D55"/>
    <w:rsid w:val="00B25D57"/>
    <w:rsid w:val="00B25D62"/>
    <w:rsid w:val="00B25D68"/>
    <w:rsid w:val="00B25D70"/>
    <w:rsid w:val="00B25D79"/>
    <w:rsid w:val="00B25D9C"/>
    <w:rsid w:val="00B25DAD"/>
    <w:rsid w:val="00B25DE8"/>
    <w:rsid w:val="00B25E1B"/>
    <w:rsid w:val="00B25E3C"/>
    <w:rsid w:val="00B25EB0"/>
    <w:rsid w:val="00B25EEE"/>
    <w:rsid w:val="00B25EF1"/>
    <w:rsid w:val="00B25EFC"/>
    <w:rsid w:val="00B25F03"/>
    <w:rsid w:val="00B25F04"/>
    <w:rsid w:val="00B25F12"/>
    <w:rsid w:val="00B25F22"/>
    <w:rsid w:val="00B25F2E"/>
    <w:rsid w:val="00B25F32"/>
    <w:rsid w:val="00B25F71"/>
    <w:rsid w:val="00B25F8C"/>
    <w:rsid w:val="00B25F8F"/>
    <w:rsid w:val="00B25FA6"/>
    <w:rsid w:val="00B25FD2"/>
    <w:rsid w:val="00B26002"/>
    <w:rsid w:val="00B26043"/>
    <w:rsid w:val="00B26094"/>
    <w:rsid w:val="00B260B6"/>
    <w:rsid w:val="00B260EE"/>
    <w:rsid w:val="00B26116"/>
    <w:rsid w:val="00B26125"/>
    <w:rsid w:val="00B26132"/>
    <w:rsid w:val="00B26148"/>
    <w:rsid w:val="00B26171"/>
    <w:rsid w:val="00B2617B"/>
    <w:rsid w:val="00B26198"/>
    <w:rsid w:val="00B261A8"/>
    <w:rsid w:val="00B261C0"/>
    <w:rsid w:val="00B261C8"/>
    <w:rsid w:val="00B26211"/>
    <w:rsid w:val="00B26214"/>
    <w:rsid w:val="00B26277"/>
    <w:rsid w:val="00B262AA"/>
    <w:rsid w:val="00B262BD"/>
    <w:rsid w:val="00B26386"/>
    <w:rsid w:val="00B2638F"/>
    <w:rsid w:val="00B26393"/>
    <w:rsid w:val="00B263A0"/>
    <w:rsid w:val="00B263C9"/>
    <w:rsid w:val="00B263EF"/>
    <w:rsid w:val="00B26459"/>
    <w:rsid w:val="00B26483"/>
    <w:rsid w:val="00B264E9"/>
    <w:rsid w:val="00B26504"/>
    <w:rsid w:val="00B2653A"/>
    <w:rsid w:val="00B2655C"/>
    <w:rsid w:val="00B26566"/>
    <w:rsid w:val="00B265BB"/>
    <w:rsid w:val="00B265BC"/>
    <w:rsid w:val="00B265D1"/>
    <w:rsid w:val="00B265F3"/>
    <w:rsid w:val="00B265FE"/>
    <w:rsid w:val="00B2660C"/>
    <w:rsid w:val="00B26664"/>
    <w:rsid w:val="00B266A9"/>
    <w:rsid w:val="00B266AB"/>
    <w:rsid w:val="00B266B8"/>
    <w:rsid w:val="00B266C3"/>
    <w:rsid w:val="00B266F4"/>
    <w:rsid w:val="00B26731"/>
    <w:rsid w:val="00B26744"/>
    <w:rsid w:val="00B26774"/>
    <w:rsid w:val="00B267B6"/>
    <w:rsid w:val="00B267FF"/>
    <w:rsid w:val="00B26842"/>
    <w:rsid w:val="00B26878"/>
    <w:rsid w:val="00B2687E"/>
    <w:rsid w:val="00B26894"/>
    <w:rsid w:val="00B2689E"/>
    <w:rsid w:val="00B268AD"/>
    <w:rsid w:val="00B268B1"/>
    <w:rsid w:val="00B268DE"/>
    <w:rsid w:val="00B268FA"/>
    <w:rsid w:val="00B268FE"/>
    <w:rsid w:val="00B26910"/>
    <w:rsid w:val="00B26940"/>
    <w:rsid w:val="00B26952"/>
    <w:rsid w:val="00B26989"/>
    <w:rsid w:val="00B269D8"/>
    <w:rsid w:val="00B269FD"/>
    <w:rsid w:val="00B26A20"/>
    <w:rsid w:val="00B26A61"/>
    <w:rsid w:val="00B26A68"/>
    <w:rsid w:val="00B26A75"/>
    <w:rsid w:val="00B26A81"/>
    <w:rsid w:val="00B26A93"/>
    <w:rsid w:val="00B26A99"/>
    <w:rsid w:val="00B26AAB"/>
    <w:rsid w:val="00B26ABF"/>
    <w:rsid w:val="00B26AC9"/>
    <w:rsid w:val="00B26ACA"/>
    <w:rsid w:val="00B26AEC"/>
    <w:rsid w:val="00B26B19"/>
    <w:rsid w:val="00B26B22"/>
    <w:rsid w:val="00B26BA1"/>
    <w:rsid w:val="00B26BCF"/>
    <w:rsid w:val="00B26BEA"/>
    <w:rsid w:val="00B26C55"/>
    <w:rsid w:val="00B26C7C"/>
    <w:rsid w:val="00B26C88"/>
    <w:rsid w:val="00B26C8C"/>
    <w:rsid w:val="00B26CBA"/>
    <w:rsid w:val="00B26CD7"/>
    <w:rsid w:val="00B26CF1"/>
    <w:rsid w:val="00B26D5F"/>
    <w:rsid w:val="00B26D9F"/>
    <w:rsid w:val="00B26DCB"/>
    <w:rsid w:val="00B26E53"/>
    <w:rsid w:val="00B26E6B"/>
    <w:rsid w:val="00B26E75"/>
    <w:rsid w:val="00B26E80"/>
    <w:rsid w:val="00B26E8A"/>
    <w:rsid w:val="00B26EAF"/>
    <w:rsid w:val="00B26EFF"/>
    <w:rsid w:val="00B26F1B"/>
    <w:rsid w:val="00B26F5D"/>
    <w:rsid w:val="00B26FC6"/>
    <w:rsid w:val="00B26FF1"/>
    <w:rsid w:val="00B270E9"/>
    <w:rsid w:val="00B270FB"/>
    <w:rsid w:val="00B270FE"/>
    <w:rsid w:val="00B2711E"/>
    <w:rsid w:val="00B27145"/>
    <w:rsid w:val="00B2716B"/>
    <w:rsid w:val="00B27198"/>
    <w:rsid w:val="00B271F3"/>
    <w:rsid w:val="00B27205"/>
    <w:rsid w:val="00B27254"/>
    <w:rsid w:val="00B2725C"/>
    <w:rsid w:val="00B27277"/>
    <w:rsid w:val="00B2729B"/>
    <w:rsid w:val="00B272C3"/>
    <w:rsid w:val="00B272E2"/>
    <w:rsid w:val="00B27332"/>
    <w:rsid w:val="00B2733E"/>
    <w:rsid w:val="00B2734A"/>
    <w:rsid w:val="00B27358"/>
    <w:rsid w:val="00B27385"/>
    <w:rsid w:val="00B27396"/>
    <w:rsid w:val="00B273AA"/>
    <w:rsid w:val="00B273AB"/>
    <w:rsid w:val="00B273AE"/>
    <w:rsid w:val="00B273CB"/>
    <w:rsid w:val="00B273DF"/>
    <w:rsid w:val="00B27424"/>
    <w:rsid w:val="00B27433"/>
    <w:rsid w:val="00B2743A"/>
    <w:rsid w:val="00B27454"/>
    <w:rsid w:val="00B27473"/>
    <w:rsid w:val="00B274CA"/>
    <w:rsid w:val="00B274E3"/>
    <w:rsid w:val="00B274EE"/>
    <w:rsid w:val="00B274FB"/>
    <w:rsid w:val="00B2752A"/>
    <w:rsid w:val="00B275BE"/>
    <w:rsid w:val="00B275C7"/>
    <w:rsid w:val="00B2763C"/>
    <w:rsid w:val="00B27643"/>
    <w:rsid w:val="00B27686"/>
    <w:rsid w:val="00B2769C"/>
    <w:rsid w:val="00B276FD"/>
    <w:rsid w:val="00B2770D"/>
    <w:rsid w:val="00B27752"/>
    <w:rsid w:val="00B27788"/>
    <w:rsid w:val="00B2779A"/>
    <w:rsid w:val="00B27804"/>
    <w:rsid w:val="00B2782B"/>
    <w:rsid w:val="00B27869"/>
    <w:rsid w:val="00B27876"/>
    <w:rsid w:val="00B278A7"/>
    <w:rsid w:val="00B278AC"/>
    <w:rsid w:val="00B278D1"/>
    <w:rsid w:val="00B27926"/>
    <w:rsid w:val="00B27940"/>
    <w:rsid w:val="00B27946"/>
    <w:rsid w:val="00B2794E"/>
    <w:rsid w:val="00B27984"/>
    <w:rsid w:val="00B27985"/>
    <w:rsid w:val="00B279E1"/>
    <w:rsid w:val="00B27A6C"/>
    <w:rsid w:val="00B27A87"/>
    <w:rsid w:val="00B27AB9"/>
    <w:rsid w:val="00B27AD7"/>
    <w:rsid w:val="00B27AE0"/>
    <w:rsid w:val="00B27AEB"/>
    <w:rsid w:val="00B27B10"/>
    <w:rsid w:val="00B27B14"/>
    <w:rsid w:val="00B27B29"/>
    <w:rsid w:val="00B27B37"/>
    <w:rsid w:val="00B27B63"/>
    <w:rsid w:val="00B27B8F"/>
    <w:rsid w:val="00B27C02"/>
    <w:rsid w:val="00B27C24"/>
    <w:rsid w:val="00B27C45"/>
    <w:rsid w:val="00B27C4A"/>
    <w:rsid w:val="00B27C4F"/>
    <w:rsid w:val="00B27C58"/>
    <w:rsid w:val="00B27C7B"/>
    <w:rsid w:val="00B27C88"/>
    <w:rsid w:val="00B27D08"/>
    <w:rsid w:val="00B27D19"/>
    <w:rsid w:val="00B27D21"/>
    <w:rsid w:val="00B27D4F"/>
    <w:rsid w:val="00B27D5F"/>
    <w:rsid w:val="00B27D7F"/>
    <w:rsid w:val="00B27D83"/>
    <w:rsid w:val="00B27DA9"/>
    <w:rsid w:val="00B27ED7"/>
    <w:rsid w:val="00B27EFC"/>
    <w:rsid w:val="00B27F20"/>
    <w:rsid w:val="00B27F39"/>
    <w:rsid w:val="00B27F7A"/>
    <w:rsid w:val="00B27F96"/>
    <w:rsid w:val="00B27FAD"/>
    <w:rsid w:val="00B27FB8"/>
    <w:rsid w:val="00B27FD1"/>
    <w:rsid w:val="00B27FD2"/>
    <w:rsid w:val="00B27FFB"/>
    <w:rsid w:val="00B30027"/>
    <w:rsid w:val="00B30062"/>
    <w:rsid w:val="00B30096"/>
    <w:rsid w:val="00B300D2"/>
    <w:rsid w:val="00B300D3"/>
    <w:rsid w:val="00B30109"/>
    <w:rsid w:val="00B3010F"/>
    <w:rsid w:val="00B3011B"/>
    <w:rsid w:val="00B30126"/>
    <w:rsid w:val="00B3013D"/>
    <w:rsid w:val="00B30175"/>
    <w:rsid w:val="00B30184"/>
    <w:rsid w:val="00B3019E"/>
    <w:rsid w:val="00B301D2"/>
    <w:rsid w:val="00B30207"/>
    <w:rsid w:val="00B30231"/>
    <w:rsid w:val="00B30235"/>
    <w:rsid w:val="00B3025A"/>
    <w:rsid w:val="00B30299"/>
    <w:rsid w:val="00B302AE"/>
    <w:rsid w:val="00B302B2"/>
    <w:rsid w:val="00B302D0"/>
    <w:rsid w:val="00B302F8"/>
    <w:rsid w:val="00B302FD"/>
    <w:rsid w:val="00B30310"/>
    <w:rsid w:val="00B30322"/>
    <w:rsid w:val="00B3034E"/>
    <w:rsid w:val="00B30393"/>
    <w:rsid w:val="00B303E6"/>
    <w:rsid w:val="00B303F7"/>
    <w:rsid w:val="00B3040D"/>
    <w:rsid w:val="00B30441"/>
    <w:rsid w:val="00B30458"/>
    <w:rsid w:val="00B30489"/>
    <w:rsid w:val="00B304C6"/>
    <w:rsid w:val="00B30512"/>
    <w:rsid w:val="00B3051B"/>
    <w:rsid w:val="00B3051C"/>
    <w:rsid w:val="00B3051E"/>
    <w:rsid w:val="00B3053B"/>
    <w:rsid w:val="00B30568"/>
    <w:rsid w:val="00B3058A"/>
    <w:rsid w:val="00B305B9"/>
    <w:rsid w:val="00B305C3"/>
    <w:rsid w:val="00B305C7"/>
    <w:rsid w:val="00B3060B"/>
    <w:rsid w:val="00B30636"/>
    <w:rsid w:val="00B30682"/>
    <w:rsid w:val="00B30683"/>
    <w:rsid w:val="00B30684"/>
    <w:rsid w:val="00B30690"/>
    <w:rsid w:val="00B306C6"/>
    <w:rsid w:val="00B306EF"/>
    <w:rsid w:val="00B30723"/>
    <w:rsid w:val="00B3072F"/>
    <w:rsid w:val="00B307BD"/>
    <w:rsid w:val="00B3081A"/>
    <w:rsid w:val="00B30828"/>
    <w:rsid w:val="00B3083E"/>
    <w:rsid w:val="00B308A6"/>
    <w:rsid w:val="00B308BF"/>
    <w:rsid w:val="00B308FB"/>
    <w:rsid w:val="00B30936"/>
    <w:rsid w:val="00B3099D"/>
    <w:rsid w:val="00B309B6"/>
    <w:rsid w:val="00B30A36"/>
    <w:rsid w:val="00B30A58"/>
    <w:rsid w:val="00B30A72"/>
    <w:rsid w:val="00B30A7C"/>
    <w:rsid w:val="00B30AC9"/>
    <w:rsid w:val="00B30B5C"/>
    <w:rsid w:val="00B30B6C"/>
    <w:rsid w:val="00B30BD4"/>
    <w:rsid w:val="00B30BEC"/>
    <w:rsid w:val="00B30BFA"/>
    <w:rsid w:val="00B30C60"/>
    <w:rsid w:val="00B30CD5"/>
    <w:rsid w:val="00B30CED"/>
    <w:rsid w:val="00B30D01"/>
    <w:rsid w:val="00B30D7E"/>
    <w:rsid w:val="00B30DA7"/>
    <w:rsid w:val="00B30E1C"/>
    <w:rsid w:val="00B30E35"/>
    <w:rsid w:val="00B30E41"/>
    <w:rsid w:val="00B30E68"/>
    <w:rsid w:val="00B30E83"/>
    <w:rsid w:val="00B30EA1"/>
    <w:rsid w:val="00B30ED8"/>
    <w:rsid w:val="00B30F2A"/>
    <w:rsid w:val="00B30F98"/>
    <w:rsid w:val="00B3104E"/>
    <w:rsid w:val="00B31071"/>
    <w:rsid w:val="00B31077"/>
    <w:rsid w:val="00B31078"/>
    <w:rsid w:val="00B3108B"/>
    <w:rsid w:val="00B31090"/>
    <w:rsid w:val="00B31095"/>
    <w:rsid w:val="00B310A8"/>
    <w:rsid w:val="00B310AF"/>
    <w:rsid w:val="00B310CC"/>
    <w:rsid w:val="00B310E3"/>
    <w:rsid w:val="00B310F7"/>
    <w:rsid w:val="00B3111D"/>
    <w:rsid w:val="00B31148"/>
    <w:rsid w:val="00B3115B"/>
    <w:rsid w:val="00B3115C"/>
    <w:rsid w:val="00B31182"/>
    <w:rsid w:val="00B311D9"/>
    <w:rsid w:val="00B311E6"/>
    <w:rsid w:val="00B31200"/>
    <w:rsid w:val="00B312C3"/>
    <w:rsid w:val="00B312D2"/>
    <w:rsid w:val="00B312FB"/>
    <w:rsid w:val="00B3133C"/>
    <w:rsid w:val="00B313A4"/>
    <w:rsid w:val="00B313BD"/>
    <w:rsid w:val="00B313F5"/>
    <w:rsid w:val="00B313FE"/>
    <w:rsid w:val="00B3143A"/>
    <w:rsid w:val="00B3146E"/>
    <w:rsid w:val="00B3147A"/>
    <w:rsid w:val="00B3148D"/>
    <w:rsid w:val="00B314ED"/>
    <w:rsid w:val="00B3152B"/>
    <w:rsid w:val="00B3157E"/>
    <w:rsid w:val="00B3159B"/>
    <w:rsid w:val="00B315B0"/>
    <w:rsid w:val="00B3161F"/>
    <w:rsid w:val="00B31622"/>
    <w:rsid w:val="00B31624"/>
    <w:rsid w:val="00B31627"/>
    <w:rsid w:val="00B31650"/>
    <w:rsid w:val="00B31679"/>
    <w:rsid w:val="00B316A8"/>
    <w:rsid w:val="00B316B4"/>
    <w:rsid w:val="00B31715"/>
    <w:rsid w:val="00B31722"/>
    <w:rsid w:val="00B31769"/>
    <w:rsid w:val="00B3176B"/>
    <w:rsid w:val="00B317D5"/>
    <w:rsid w:val="00B317F4"/>
    <w:rsid w:val="00B31807"/>
    <w:rsid w:val="00B31819"/>
    <w:rsid w:val="00B31866"/>
    <w:rsid w:val="00B31872"/>
    <w:rsid w:val="00B31886"/>
    <w:rsid w:val="00B3191F"/>
    <w:rsid w:val="00B31960"/>
    <w:rsid w:val="00B31976"/>
    <w:rsid w:val="00B3197E"/>
    <w:rsid w:val="00B31987"/>
    <w:rsid w:val="00B319A5"/>
    <w:rsid w:val="00B319CB"/>
    <w:rsid w:val="00B319DE"/>
    <w:rsid w:val="00B319F3"/>
    <w:rsid w:val="00B319FF"/>
    <w:rsid w:val="00B31A10"/>
    <w:rsid w:val="00B31A62"/>
    <w:rsid w:val="00B31A84"/>
    <w:rsid w:val="00B31A90"/>
    <w:rsid w:val="00B31AA5"/>
    <w:rsid w:val="00B31B26"/>
    <w:rsid w:val="00B31B2E"/>
    <w:rsid w:val="00B31B5B"/>
    <w:rsid w:val="00B31BA3"/>
    <w:rsid w:val="00B31BAE"/>
    <w:rsid w:val="00B31BAF"/>
    <w:rsid w:val="00B31BCE"/>
    <w:rsid w:val="00B31C2B"/>
    <w:rsid w:val="00B31C2E"/>
    <w:rsid w:val="00B31C61"/>
    <w:rsid w:val="00B31C6E"/>
    <w:rsid w:val="00B31CA0"/>
    <w:rsid w:val="00B31CA2"/>
    <w:rsid w:val="00B31CC1"/>
    <w:rsid w:val="00B31CCC"/>
    <w:rsid w:val="00B31CDA"/>
    <w:rsid w:val="00B31D0F"/>
    <w:rsid w:val="00B31D22"/>
    <w:rsid w:val="00B31D53"/>
    <w:rsid w:val="00B31D75"/>
    <w:rsid w:val="00B31D80"/>
    <w:rsid w:val="00B31DD5"/>
    <w:rsid w:val="00B31DE6"/>
    <w:rsid w:val="00B31DFB"/>
    <w:rsid w:val="00B31E33"/>
    <w:rsid w:val="00B31E73"/>
    <w:rsid w:val="00B31E7F"/>
    <w:rsid w:val="00B31E92"/>
    <w:rsid w:val="00B31EA7"/>
    <w:rsid w:val="00B31EDB"/>
    <w:rsid w:val="00B31EE0"/>
    <w:rsid w:val="00B31F75"/>
    <w:rsid w:val="00B31FEE"/>
    <w:rsid w:val="00B31FFB"/>
    <w:rsid w:val="00B32003"/>
    <w:rsid w:val="00B32014"/>
    <w:rsid w:val="00B32073"/>
    <w:rsid w:val="00B32084"/>
    <w:rsid w:val="00B320C7"/>
    <w:rsid w:val="00B320C8"/>
    <w:rsid w:val="00B320E6"/>
    <w:rsid w:val="00B32119"/>
    <w:rsid w:val="00B32128"/>
    <w:rsid w:val="00B32134"/>
    <w:rsid w:val="00B32152"/>
    <w:rsid w:val="00B3219B"/>
    <w:rsid w:val="00B321E7"/>
    <w:rsid w:val="00B321F9"/>
    <w:rsid w:val="00B32207"/>
    <w:rsid w:val="00B32208"/>
    <w:rsid w:val="00B3226A"/>
    <w:rsid w:val="00B32279"/>
    <w:rsid w:val="00B322AF"/>
    <w:rsid w:val="00B322C6"/>
    <w:rsid w:val="00B322F4"/>
    <w:rsid w:val="00B3232F"/>
    <w:rsid w:val="00B32352"/>
    <w:rsid w:val="00B32378"/>
    <w:rsid w:val="00B323B8"/>
    <w:rsid w:val="00B323CF"/>
    <w:rsid w:val="00B3244D"/>
    <w:rsid w:val="00B3245B"/>
    <w:rsid w:val="00B3245C"/>
    <w:rsid w:val="00B3247A"/>
    <w:rsid w:val="00B324AA"/>
    <w:rsid w:val="00B324B9"/>
    <w:rsid w:val="00B324C2"/>
    <w:rsid w:val="00B324EE"/>
    <w:rsid w:val="00B324F0"/>
    <w:rsid w:val="00B324F4"/>
    <w:rsid w:val="00B3250C"/>
    <w:rsid w:val="00B3250D"/>
    <w:rsid w:val="00B32513"/>
    <w:rsid w:val="00B3259E"/>
    <w:rsid w:val="00B325A9"/>
    <w:rsid w:val="00B325D9"/>
    <w:rsid w:val="00B325FD"/>
    <w:rsid w:val="00B32622"/>
    <w:rsid w:val="00B3263F"/>
    <w:rsid w:val="00B32650"/>
    <w:rsid w:val="00B32701"/>
    <w:rsid w:val="00B32709"/>
    <w:rsid w:val="00B32734"/>
    <w:rsid w:val="00B32738"/>
    <w:rsid w:val="00B32755"/>
    <w:rsid w:val="00B32758"/>
    <w:rsid w:val="00B32763"/>
    <w:rsid w:val="00B327CD"/>
    <w:rsid w:val="00B32819"/>
    <w:rsid w:val="00B3292E"/>
    <w:rsid w:val="00B32950"/>
    <w:rsid w:val="00B32967"/>
    <w:rsid w:val="00B32985"/>
    <w:rsid w:val="00B329F7"/>
    <w:rsid w:val="00B32A61"/>
    <w:rsid w:val="00B32A67"/>
    <w:rsid w:val="00B32AD1"/>
    <w:rsid w:val="00B32AD9"/>
    <w:rsid w:val="00B32B32"/>
    <w:rsid w:val="00B32B3C"/>
    <w:rsid w:val="00B32B67"/>
    <w:rsid w:val="00B32B79"/>
    <w:rsid w:val="00B32BEB"/>
    <w:rsid w:val="00B32C15"/>
    <w:rsid w:val="00B32C26"/>
    <w:rsid w:val="00B32C41"/>
    <w:rsid w:val="00B32C4C"/>
    <w:rsid w:val="00B32CCC"/>
    <w:rsid w:val="00B32CD4"/>
    <w:rsid w:val="00B32CE0"/>
    <w:rsid w:val="00B32D33"/>
    <w:rsid w:val="00B32D59"/>
    <w:rsid w:val="00B32D7E"/>
    <w:rsid w:val="00B32DBB"/>
    <w:rsid w:val="00B32DC6"/>
    <w:rsid w:val="00B32DEE"/>
    <w:rsid w:val="00B32E05"/>
    <w:rsid w:val="00B32E0F"/>
    <w:rsid w:val="00B32E96"/>
    <w:rsid w:val="00B32E9F"/>
    <w:rsid w:val="00B32F0D"/>
    <w:rsid w:val="00B32F20"/>
    <w:rsid w:val="00B32F53"/>
    <w:rsid w:val="00B32F5A"/>
    <w:rsid w:val="00B32F69"/>
    <w:rsid w:val="00B32F76"/>
    <w:rsid w:val="00B32F80"/>
    <w:rsid w:val="00B32FA6"/>
    <w:rsid w:val="00B3304F"/>
    <w:rsid w:val="00B33075"/>
    <w:rsid w:val="00B33077"/>
    <w:rsid w:val="00B33092"/>
    <w:rsid w:val="00B33093"/>
    <w:rsid w:val="00B33098"/>
    <w:rsid w:val="00B330AC"/>
    <w:rsid w:val="00B330D2"/>
    <w:rsid w:val="00B33106"/>
    <w:rsid w:val="00B3313E"/>
    <w:rsid w:val="00B33172"/>
    <w:rsid w:val="00B331B2"/>
    <w:rsid w:val="00B331B5"/>
    <w:rsid w:val="00B331D7"/>
    <w:rsid w:val="00B33200"/>
    <w:rsid w:val="00B3322A"/>
    <w:rsid w:val="00B3322C"/>
    <w:rsid w:val="00B3324A"/>
    <w:rsid w:val="00B33258"/>
    <w:rsid w:val="00B33275"/>
    <w:rsid w:val="00B332A5"/>
    <w:rsid w:val="00B332DB"/>
    <w:rsid w:val="00B332F1"/>
    <w:rsid w:val="00B33355"/>
    <w:rsid w:val="00B33375"/>
    <w:rsid w:val="00B33390"/>
    <w:rsid w:val="00B33392"/>
    <w:rsid w:val="00B333A6"/>
    <w:rsid w:val="00B333C2"/>
    <w:rsid w:val="00B333EA"/>
    <w:rsid w:val="00B333F9"/>
    <w:rsid w:val="00B333FC"/>
    <w:rsid w:val="00B3340D"/>
    <w:rsid w:val="00B33417"/>
    <w:rsid w:val="00B33425"/>
    <w:rsid w:val="00B3343A"/>
    <w:rsid w:val="00B3344E"/>
    <w:rsid w:val="00B33451"/>
    <w:rsid w:val="00B33497"/>
    <w:rsid w:val="00B334A0"/>
    <w:rsid w:val="00B33501"/>
    <w:rsid w:val="00B3350E"/>
    <w:rsid w:val="00B3355D"/>
    <w:rsid w:val="00B335C4"/>
    <w:rsid w:val="00B335FB"/>
    <w:rsid w:val="00B33622"/>
    <w:rsid w:val="00B336A4"/>
    <w:rsid w:val="00B336C5"/>
    <w:rsid w:val="00B336F7"/>
    <w:rsid w:val="00B3373B"/>
    <w:rsid w:val="00B3375F"/>
    <w:rsid w:val="00B33788"/>
    <w:rsid w:val="00B337EB"/>
    <w:rsid w:val="00B33858"/>
    <w:rsid w:val="00B33892"/>
    <w:rsid w:val="00B338BF"/>
    <w:rsid w:val="00B33980"/>
    <w:rsid w:val="00B339AD"/>
    <w:rsid w:val="00B339D2"/>
    <w:rsid w:val="00B339DD"/>
    <w:rsid w:val="00B339EE"/>
    <w:rsid w:val="00B339F1"/>
    <w:rsid w:val="00B33A0D"/>
    <w:rsid w:val="00B33A0E"/>
    <w:rsid w:val="00B33A47"/>
    <w:rsid w:val="00B33A49"/>
    <w:rsid w:val="00B33A75"/>
    <w:rsid w:val="00B33A7C"/>
    <w:rsid w:val="00B33A89"/>
    <w:rsid w:val="00B33A9B"/>
    <w:rsid w:val="00B33ABE"/>
    <w:rsid w:val="00B33AD5"/>
    <w:rsid w:val="00B33B13"/>
    <w:rsid w:val="00B33B4C"/>
    <w:rsid w:val="00B33B89"/>
    <w:rsid w:val="00B33B99"/>
    <w:rsid w:val="00B33BAB"/>
    <w:rsid w:val="00B33BEB"/>
    <w:rsid w:val="00B33BEF"/>
    <w:rsid w:val="00B33C66"/>
    <w:rsid w:val="00B33CA8"/>
    <w:rsid w:val="00B33CBC"/>
    <w:rsid w:val="00B33CC4"/>
    <w:rsid w:val="00B33D31"/>
    <w:rsid w:val="00B33D50"/>
    <w:rsid w:val="00B33D55"/>
    <w:rsid w:val="00B33D8C"/>
    <w:rsid w:val="00B33D95"/>
    <w:rsid w:val="00B33DC6"/>
    <w:rsid w:val="00B33DD9"/>
    <w:rsid w:val="00B33E05"/>
    <w:rsid w:val="00B33E2B"/>
    <w:rsid w:val="00B33E2F"/>
    <w:rsid w:val="00B33E50"/>
    <w:rsid w:val="00B33E75"/>
    <w:rsid w:val="00B33E9A"/>
    <w:rsid w:val="00B33EA1"/>
    <w:rsid w:val="00B33F00"/>
    <w:rsid w:val="00B33F19"/>
    <w:rsid w:val="00B33F51"/>
    <w:rsid w:val="00B33F9C"/>
    <w:rsid w:val="00B33FD8"/>
    <w:rsid w:val="00B33FEA"/>
    <w:rsid w:val="00B34011"/>
    <w:rsid w:val="00B34026"/>
    <w:rsid w:val="00B34041"/>
    <w:rsid w:val="00B3405E"/>
    <w:rsid w:val="00B3405F"/>
    <w:rsid w:val="00B3406B"/>
    <w:rsid w:val="00B34083"/>
    <w:rsid w:val="00B34090"/>
    <w:rsid w:val="00B340B4"/>
    <w:rsid w:val="00B3412B"/>
    <w:rsid w:val="00B34144"/>
    <w:rsid w:val="00B34175"/>
    <w:rsid w:val="00B34197"/>
    <w:rsid w:val="00B341BA"/>
    <w:rsid w:val="00B341EC"/>
    <w:rsid w:val="00B34215"/>
    <w:rsid w:val="00B34239"/>
    <w:rsid w:val="00B34240"/>
    <w:rsid w:val="00B3424A"/>
    <w:rsid w:val="00B34271"/>
    <w:rsid w:val="00B3427A"/>
    <w:rsid w:val="00B3429D"/>
    <w:rsid w:val="00B342A9"/>
    <w:rsid w:val="00B342C8"/>
    <w:rsid w:val="00B342E0"/>
    <w:rsid w:val="00B3431A"/>
    <w:rsid w:val="00B34328"/>
    <w:rsid w:val="00B34346"/>
    <w:rsid w:val="00B34376"/>
    <w:rsid w:val="00B343BD"/>
    <w:rsid w:val="00B343BE"/>
    <w:rsid w:val="00B343CC"/>
    <w:rsid w:val="00B343D5"/>
    <w:rsid w:val="00B34461"/>
    <w:rsid w:val="00B34484"/>
    <w:rsid w:val="00B3448E"/>
    <w:rsid w:val="00B344C5"/>
    <w:rsid w:val="00B344DD"/>
    <w:rsid w:val="00B344EB"/>
    <w:rsid w:val="00B34570"/>
    <w:rsid w:val="00B34578"/>
    <w:rsid w:val="00B345FF"/>
    <w:rsid w:val="00B3461F"/>
    <w:rsid w:val="00B346A4"/>
    <w:rsid w:val="00B346A7"/>
    <w:rsid w:val="00B346DC"/>
    <w:rsid w:val="00B34715"/>
    <w:rsid w:val="00B3474C"/>
    <w:rsid w:val="00B34752"/>
    <w:rsid w:val="00B34765"/>
    <w:rsid w:val="00B34768"/>
    <w:rsid w:val="00B34779"/>
    <w:rsid w:val="00B3481E"/>
    <w:rsid w:val="00B3484D"/>
    <w:rsid w:val="00B34855"/>
    <w:rsid w:val="00B3486A"/>
    <w:rsid w:val="00B34885"/>
    <w:rsid w:val="00B348B3"/>
    <w:rsid w:val="00B348DD"/>
    <w:rsid w:val="00B348FA"/>
    <w:rsid w:val="00B34904"/>
    <w:rsid w:val="00B34946"/>
    <w:rsid w:val="00B3494E"/>
    <w:rsid w:val="00B3495F"/>
    <w:rsid w:val="00B34960"/>
    <w:rsid w:val="00B34988"/>
    <w:rsid w:val="00B349A2"/>
    <w:rsid w:val="00B349C0"/>
    <w:rsid w:val="00B349FE"/>
    <w:rsid w:val="00B34A06"/>
    <w:rsid w:val="00B34A29"/>
    <w:rsid w:val="00B34A60"/>
    <w:rsid w:val="00B34A92"/>
    <w:rsid w:val="00B34A98"/>
    <w:rsid w:val="00B34ABE"/>
    <w:rsid w:val="00B34AEA"/>
    <w:rsid w:val="00B34AFB"/>
    <w:rsid w:val="00B34B23"/>
    <w:rsid w:val="00B34B4F"/>
    <w:rsid w:val="00B34B9E"/>
    <w:rsid w:val="00B34BBD"/>
    <w:rsid w:val="00B34BE2"/>
    <w:rsid w:val="00B34C2C"/>
    <w:rsid w:val="00B34C38"/>
    <w:rsid w:val="00B34C39"/>
    <w:rsid w:val="00B34C88"/>
    <w:rsid w:val="00B34CA0"/>
    <w:rsid w:val="00B34CA8"/>
    <w:rsid w:val="00B34CAD"/>
    <w:rsid w:val="00B34CBC"/>
    <w:rsid w:val="00B34CD5"/>
    <w:rsid w:val="00B34CF5"/>
    <w:rsid w:val="00B34D56"/>
    <w:rsid w:val="00B34D61"/>
    <w:rsid w:val="00B34D8C"/>
    <w:rsid w:val="00B34E62"/>
    <w:rsid w:val="00B34EA2"/>
    <w:rsid w:val="00B34ECD"/>
    <w:rsid w:val="00B34ECF"/>
    <w:rsid w:val="00B34EE4"/>
    <w:rsid w:val="00B34EF2"/>
    <w:rsid w:val="00B34F00"/>
    <w:rsid w:val="00B34F11"/>
    <w:rsid w:val="00B34F21"/>
    <w:rsid w:val="00B34F2E"/>
    <w:rsid w:val="00B34F99"/>
    <w:rsid w:val="00B34FA5"/>
    <w:rsid w:val="00B34FAD"/>
    <w:rsid w:val="00B34FE7"/>
    <w:rsid w:val="00B34FEC"/>
    <w:rsid w:val="00B34FF2"/>
    <w:rsid w:val="00B34FFF"/>
    <w:rsid w:val="00B35000"/>
    <w:rsid w:val="00B35005"/>
    <w:rsid w:val="00B3502E"/>
    <w:rsid w:val="00B3506B"/>
    <w:rsid w:val="00B350B9"/>
    <w:rsid w:val="00B3510F"/>
    <w:rsid w:val="00B35112"/>
    <w:rsid w:val="00B35115"/>
    <w:rsid w:val="00B3513E"/>
    <w:rsid w:val="00B3518D"/>
    <w:rsid w:val="00B351DE"/>
    <w:rsid w:val="00B3521B"/>
    <w:rsid w:val="00B3526D"/>
    <w:rsid w:val="00B35280"/>
    <w:rsid w:val="00B352BE"/>
    <w:rsid w:val="00B352C5"/>
    <w:rsid w:val="00B352E8"/>
    <w:rsid w:val="00B3530D"/>
    <w:rsid w:val="00B35311"/>
    <w:rsid w:val="00B35319"/>
    <w:rsid w:val="00B3532E"/>
    <w:rsid w:val="00B35360"/>
    <w:rsid w:val="00B3536A"/>
    <w:rsid w:val="00B35379"/>
    <w:rsid w:val="00B35380"/>
    <w:rsid w:val="00B35396"/>
    <w:rsid w:val="00B353AB"/>
    <w:rsid w:val="00B353C1"/>
    <w:rsid w:val="00B353D9"/>
    <w:rsid w:val="00B35472"/>
    <w:rsid w:val="00B3548A"/>
    <w:rsid w:val="00B354C9"/>
    <w:rsid w:val="00B354D6"/>
    <w:rsid w:val="00B354E3"/>
    <w:rsid w:val="00B354F6"/>
    <w:rsid w:val="00B35573"/>
    <w:rsid w:val="00B355AF"/>
    <w:rsid w:val="00B355C6"/>
    <w:rsid w:val="00B355EA"/>
    <w:rsid w:val="00B355F9"/>
    <w:rsid w:val="00B35651"/>
    <w:rsid w:val="00B3565B"/>
    <w:rsid w:val="00B356AB"/>
    <w:rsid w:val="00B356B4"/>
    <w:rsid w:val="00B356EF"/>
    <w:rsid w:val="00B35712"/>
    <w:rsid w:val="00B35745"/>
    <w:rsid w:val="00B3575D"/>
    <w:rsid w:val="00B35775"/>
    <w:rsid w:val="00B35779"/>
    <w:rsid w:val="00B35780"/>
    <w:rsid w:val="00B3578F"/>
    <w:rsid w:val="00B357B0"/>
    <w:rsid w:val="00B357C6"/>
    <w:rsid w:val="00B357D6"/>
    <w:rsid w:val="00B357E1"/>
    <w:rsid w:val="00B357EC"/>
    <w:rsid w:val="00B357F2"/>
    <w:rsid w:val="00B35803"/>
    <w:rsid w:val="00B3580A"/>
    <w:rsid w:val="00B35853"/>
    <w:rsid w:val="00B358C5"/>
    <w:rsid w:val="00B358E2"/>
    <w:rsid w:val="00B35950"/>
    <w:rsid w:val="00B35958"/>
    <w:rsid w:val="00B35975"/>
    <w:rsid w:val="00B35977"/>
    <w:rsid w:val="00B35A50"/>
    <w:rsid w:val="00B35ACF"/>
    <w:rsid w:val="00B35ADB"/>
    <w:rsid w:val="00B35AF7"/>
    <w:rsid w:val="00B35B15"/>
    <w:rsid w:val="00B35B5A"/>
    <w:rsid w:val="00B35B65"/>
    <w:rsid w:val="00B35B8C"/>
    <w:rsid w:val="00B35BCA"/>
    <w:rsid w:val="00B35C65"/>
    <w:rsid w:val="00B35C96"/>
    <w:rsid w:val="00B35CC6"/>
    <w:rsid w:val="00B35CCE"/>
    <w:rsid w:val="00B35CDC"/>
    <w:rsid w:val="00B35CE2"/>
    <w:rsid w:val="00B35D02"/>
    <w:rsid w:val="00B35D22"/>
    <w:rsid w:val="00B35D3A"/>
    <w:rsid w:val="00B35D6C"/>
    <w:rsid w:val="00B35DA3"/>
    <w:rsid w:val="00B35DD4"/>
    <w:rsid w:val="00B35DE0"/>
    <w:rsid w:val="00B35DF4"/>
    <w:rsid w:val="00B35E17"/>
    <w:rsid w:val="00B35E29"/>
    <w:rsid w:val="00B35E44"/>
    <w:rsid w:val="00B35E9A"/>
    <w:rsid w:val="00B35EAB"/>
    <w:rsid w:val="00B35F01"/>
    <w:rsid w:val="00B35F12"/>
    <w:rsid w:val="00B35F31"/>
    <w:rsid w:val="00B35F32"/>
    <w:rsid w:val="00B35F3B"/>
    <w:rsid w:val="00B35FA6"/>
    <w:rsid w:val="00B35FDB"/>
    <w:rsid w:val="00B35FF5"/>
    <w:rsid w:val="00B36006"/>
    <w:rsid w:val="00B3600A"/>
    <w:rsid w:val="00B36016"/>
    <w:rsid w:val="00B3603D"/>
    <w:rsid w:val="00B36047"/>
    <w:rsid w:val="00B3607E"/>
    <w:rsid w:val="00B3608B"/>
    <w:rsid w:val="00B3609C"/>
    <w:rsid w:val="00B360B6"/>
    <w:rsid w:val="00B360DE"/>
    <w:rsid w:val="00B360FA"/>
    <w:rsid w:val="00B360FE"/>
    <w:rsid w:val="00B36182"/>
    <w:rsid w:val="00B361AB"/>
    <w:rsid w:val="00B361C2"/>
    <w:rsid w:val="00B361F9"/>
    <w:rsid w:val="00B36207"/>
    <w:rsid w:val="00B362D2"/>
    <w:rsid w:val="00B362EE"/>
    <w:rsid w:val="00B36307"/>
    <w:rsid w:val="00B36323"/>
    <w:rsid w:val="00B3632A"/>
    <w:rsid w:val="00B363EE"/>
    <w:rsid w:val="00B363FC"/>
    <w:rsid w:val="00B363FE"/>
    <w:rsid w:val="00B36415"/>
    <w:rsid w:val="00B36434"/>
    <w:rsid w:val="00B3644B"/>
    <w:rsid w:val="00B3647F"/>
    <w:rsid w:val="00B36489"/>
    <w:rsid w:val="00B364AE"/>
    <w:rsid w:val="00B364B9"/>
    <w:rsid w:val="00B364BC"/>
    <w:rsid w:val="00B364C4"/>
    <w:rsid w:val="00B364C8"/>
    <w:rsid w:val="00B364CA"/>
    <w:rsid w:val="00B364DB"/>
    <w:rsid w:val="00B364F4"/>
    <w:rsid w:val="00B364F9"/>
    <w:rsid w:val="00B364FD"/>
    <w:rsid w:val="00B36507"/>
    <w:rsid w:val="00B3650F"/>
    <w:rsid w:val="00B36516"/>
    <w:rsid w:val="00B3651A"/>
    <w:rsid w:val="00B3653D"/>
    <w:rsid w:val="00B36550"/>
    <w:rsid w:val="00B3656A"/>
    <w:rsid w:val="00B36582"/>
    <w:rsid w:val="00B36598"/>
    <w:rsid w:val="00B365D8"/>
    <w:rsid w:val="00B3661C"/>
    <w:rsid w:val="00B36633"/>
    <w:rsid w:val="00B36692"/>
    <w:rsid w:val="00B366BE"/>
    <w:rsid w:val="00B366C2"/>
    <w:rsid w:val="00B366FB"/>
    <w:rsid w:val="00B3670E"/>
    <w:rsid w:val="00B36735"/>
    <w:rsid w:val="00B36745"/>
    <w:rsid w:val="00B36782"/>
    <w:rsid w:val="00B367B0"/>
    <w:rsid w:val="00B367C3"/>
    <w:rsid w:val="00B367EC"/>
    <w:rsid w:val="00B367F3"/>
    <w:rsid w:val="00B36802"/>
    <w:rsid w:val="00B36886"/>
    <w:rsid w:val="00B368E7"/>
    <w:rsid w:val="00B36902"/>
    <w:rsid w:val="00B36927"/>
    <w:rsid w:val="00B36929"/>
    <w:rsid w:val="00B36978"/>
    <w:rsid w:val="00B36990"/>
    <w:rsid w:val="00B369C4"/>
    <w:rsid w:val="00B369D8"/>
    <w:rsid w:val="00B369EB"/>
    <w:rsid w:val="00B36A16"/>
    <w:rsid w:val="00B36A52"/>
    <w:rsid w:val="00B36AF9"/>
    <w:rsid w:val="00B36B0C"/>
    <w:rsid w:val="00B36B1F"/>
    <w:rsid w:val="00B36B62"/>
    <w:rsid w:val="00B36BBC"/>
    <w:rsid w:val="00B36BEC"/>
    <w:rsid w:val="00B36C0A"/>
    <w:rsid w:val="00B36C22"/>
    <w:rsid w:val="00B36C28"/>
    <w:rsid w:val="00B36C5C"/>
    <w:rsid w:val="00B36C80"/>
    <w:rsid w:val="00B36CC9"/>
    <w:rsid w:val="00B36D00"/>
    <w:rsid w:val="00B36D10"/>
    <w:rsid w:val="00B36DCB"/>
    <w:rsid w:val="00B36E24"/>
    <w:rsid w:val="00B36E2F"/>
    <w:rsid w:val="00B36E43"/>
    <w:rsid w:val="00B36E4A"/>
    <w:rsid w:val="00B36E8B"/>
    <w:rsid w:val="00B36E9B"/>
    <w:rsid w:val="00B36EDA"/>
    <w:rsid w:val="00B36F06"/>
    <w:rsid w:val="00B36F5E"/>
    <w:rsid w:val="00B36F66"/>
    <w:rsid w:val="00B36FA6"/>
    <w:rsid w:val="00B3701B"/>
    <w:rsid w:val="00B37061"/>
    <w:rsid w:val="00B37085"/>
    <w:rsid w:val="00B370A4"/>
    <w:rsid w:val="00B370C5"/>
    <w:rsid w:val="00B370FA"/>
    <w:rsid w:val="00B37198"/>
    <w:rsid w:val="00B371AE"/>
    <w:rsid w:val="00B371E2"/>
    <w:rsid w:val="00B371EB"/>
    <w:rsid w:val="00B37297"/>
    <w:rsid w:val="00B372D2"/>
    <w:rsid w:val="00B372DA"/>
    <w:rsid w:val="00B372DB"/>
    <w:rsid w:val="00B372DC"/>
    <w:rsid w:val="00B3730A"/>
    <w:rsid w:val="00B3730B"/>
    <w:rsid w:val="00B3732C"/>
    <w:rsid w:val="00B37385"/>
    <w:rsid w:val="00B373C9"/>
    <w:rsid w:val="00B373D1"/>
    <w:rsid w:val="00B3745E"/>
    <w:rsid w:val="00B3746D"/>
    <w:rsid w:val="00B374A1"/>
    <w:rsid w:val="00B374A4"/>
    <w:rsid w:val="00B374AA"/>
    <w:rsid w:val="00B374D6"/>
    <w:rsid w:val="00B37518"/>
    <w:rsid w:val="00B37528"/>
    <w:rsid w:val="00B3752D"/>
    <w:rsid w:val="00B3754D"/>
    <w:rsid w:val="00B3756E"/>
    <w:rsid w:val="00B37575"/>
    <w:rsid w:val="00B375F1"/>
    <w:rsid w:val="00B37645"/>
    <w:rsid w:val="00B37653"/>
    <w:rsid w:val="00B3766B"/>
    <w:rsid w:val="00B37676"/>
    <w:rsid w:val="00B376CE"/>
    <w:rsid w:val="00B376DE"/>
    <w:rsid w:val="00B376E9"/>
    <w:rsid w:val="00B37741"/>
    <w:rsid w:val="00B3775F"/>
    <w:rsid w:val="00B37778"/>
    <w:rsid w:val="00B37808"/>
    <w:rsid w:val="00B37813"/>
    <w:rsid w:val="00B37829"/>
    <w:rsid w:val="00B37833"/>
    <w:rsid w:val="00B378B8"/>
    <w:rsid w:val="00B378FC"/>
    <w:rsid w:val="00B37952"/>
    <w:rsid w:val="00B379B1"/>
    <w:rsid w:val="00B37A11"/>
    <w:rsid w:val="00B37A16"/>
    <w:rsid w:val="00B37A1F"/>
    <w:rsid w:val="00B37A50"/>
    <w:rsid w:val="00B37A97"/>
    <w:rsid w:val="00B37ABE"/>
    <w:rsid w:val="00B37AC5"/>
    <w:rsid w:val="00B37B6E"/>
    <w:rsid w:val="00B37B77"/>
    <w:rsid w:val="00B37B87"/>
    <w:rsid w:val="00B37BE2"/>
    <w:rsid w:val="00B37C23"/>
    <w:rsid w:val="00B37C75"/>
    <w:rsid w:val="00B37CA2"/>
    <w:rsid w:val="00B37CBC"/>
    <w:rsid w:val="00B37CBE"/>
    <w:rsid w:val="00B37D0D"/>
    <w:rsid w:val="00B37D7F"/>
    <w:rsid w:val="00B37D97"/>
    <w:rsid w:val="00B37DFB"/>
    <w:rsid w:val="00B37E20"/>
    <w:rsid w:val="00B37E35"/>
    <w:rsid w:val="00B37E5D"/>
    <w:rsid w:val="00B37E68"/>
    <w:rsid w:val="00B37EA9"/>
    <w:rsid w:val="00B37EAC"/>
    <w:rsid w:val="00B37EC0"/>
    <w:rsid w:val="00B37EC8"/>
    <w:rsid w:val="00B37EE7"/>
    <w:rsid w:val="00B37EEE"/>
    <w:rsid w:val="00B37F0C"/>
    <w:rsid w:val="00B37F1B"/>
    <w:rsid w:val="00B37F2C"/>
    <w:rsid w:val="00B37F9E"/>
    <w:rsid w:val="00B37FC1"/>
    <w:rsid w:val="00B40037"/>
    <w:rsid w:val="00B4003C"/>
    <w:rsid w:val="00B40042"/>
    <w:rsid w:val="00B4004B"/>
    <w:rsid w:val="00B40062"/>
    <w:rsid w:val="00B40080"/>
    <w:rsid w:val="00B40092"/>
    <w:rsid w:val="00B400AA"/>
    <w:rsid w:val="00B400F4"/>
    <w:rsid w:val="00B4012F"/>
    <w:rsid w:val="00B40174"/>
    <w:rsid w:val="00B40183"/>
    <w:rsid w:val="00B40186"/>
    <w:rsid w:val="00B401B2"/>
    <w:rsid w:val="00B401BC"/>
    <w:rsid w:val="00B401ED"/>
    <w:rsid w:val="00B401F4"/>
    <w:rsid w:val="00B4023B"/>
    <w:rsid w:val="00B40247"/>
    <w:rsid w:val="00B4024E"/>
    <w:rsid w:val="00B40274"/>
    <w:rsid w:val="00B40279"/>
    <w:rsid w:val="00B4028B"/>
    <w:rsid w:val="00B402A8"/>
    <w:rsid w:val="00B402EE"/>
    <w:rsid w:val="00B402FB"/>
    <w:rsid w:val="00B40314"/>
    <w:rsid w:val="00B40321"/>
    <w:rsid w:val="00B40346"/>
    <w:rsid w:val="00B4035C"/>
    <w:rsid w:val="00B40363"/>
    <w:rsid w:val="00B403B9"/>
    <w:rsid w:val="00B4043F"/>
    <w:rsid w:val="00B40444"/>
    <w:rsid w:val="00B40445"/>
    <w:rsid w:val="00B40470"/>
    <w:rsid w:val="00B404A5"/>
    <w:rsid w:val="00B404DA"/>
    <w:rsid w:val="00B404F3"/>
    <w:rsid w:val="00B40516"/>
    <w:rsid w:val="00B4052D"/>
    <w:rsid w:val="00B40572"/>
    <w:rsid w:val="00B405BB"/>
    <w:rsid w:val="00B405E2"/>
    <w:rsid w:val="00B4066E"/>
    <w:rsid w:val="00B406B0"/>
    <w:rsid w:val="00B40729"/>
    <w:rsid w:val="00B40757"/>
    <w:rsid w:val="00B40797"/>
    <w:rsid w:val="00B407B8"/>
    <w:rsid w:val="00B407C6"/>
    <w:rsid w:val="00B407CD"/>
    <w:rsid w:val="00B407DE"/>
    <w:rsid w:val="00B407E0"/>
    <w:rsid w:val="00B407F0"/>
    <w:rsid w:val="00B40826"/>
    <w:rsid w:val="00B40878"/>
    <w:rsid w:val="00B40880"/>
    <w:rsid w:val="00B40882"/>
    <w:rsid w:val="00B408A2"/>
    <w:rsid w:val="00B408F2"/>
    <w:rsid w:val="00B40912"/>
    <w:rsid w:val="00B40922"/>
    <w:rsid w:val="00B4093B"/>
    <w:rsid w:val="00B409D9"/>
    <w:rsid w:val="00B409DD"/>
    <w:rsid w:val="00B409FA"/>
    <w:rsid w:val="00B40A1C"/>
    <w:rsid w:val="00B40A30"/>
    <w:rsid w:val="00B40A31"/>
    <w:rsid w:val="00B40A59"/>
    <w:rsid w:val="00B40AF2"/>
    <w:rsid w:val="00B40B59"/>
    <w:rsid w:val="00B40B6C"/>
    <w:rsid w:val="00B40B9F"/>
    <w:rsid w:val="00B40BF8"/>
    <w:rsid w:val="00B40C27"/>
    <w:rsid w:val="00B40C51"/>
    <w:rsid w:val="00B40C5B"/>
    <w:rsid w:val="00B40C5E"/>
    <w:rsid w:val="00B40C5F"/>
    <w:rsid w:val="00B40CFB"/>
    <w:rsid w:val="00B40D08"/>
    <w:rsid w:val="00B40D21"/>
    <w:rsid w:val="00B40D25"/>
    <w:rsid w:val="00B40D2B"/>
    <w:rsid w:val="00B40D4B"/>
    <w:rsid w:val="00B40D66"/>
    <w:rsid w:val="00B40DC1"/>
    <w:rsid w:val="00B40DE3"/>
    <w:rsid w:val="00B40EBB"/>
    <w:rsid w:val="00B40ECD"/>
    <w:rsid w:val="00B40F00"/>
    <w:rsid w:val="00B40F05"/>
    <w:rsid w:val="00B40F2D"/>
    <w:rsid w:val="00B40FB9"/>
    <w:rsid w:val="00B40FC0"/>
    <w:rsid w:val="00B40FF2"/>
    <w:rsid w:val="00B40FF5"/>
    <w:rsid w:val="00B41017"/>
    <w:rsid w:val="00B4101B"/>
    <w:rsid w:val="00B41028"/>
    <w:rsid w:val="00B41050"/>
    <w:rsid w:val="00B41058"/>
    <w:rsid w:val="00B4108E"/>
    <w:rsid w:val="00B41094"/>
    <w:rsid w:val="00B410CB"/>
    <w:rsid w:val="00B410DC"/>
    <w:rsid w:val="00B410E9"/>
    <w:rsid w:val="00B410EE"/>
    <w:rsid w:val="00B41128"/>
    <w:rsid w:val="00B41136"/>
    <w:rsid w:val="00B41138"/>
    <w:rsid w:val="00B4117D"/>
    <w:rsid w:val="00B41193"/>
    <w:rsid w:val="00B41195"/>
    <w:rsid w:val="00B4119A"/>
    <w:rsid w:val="00B4119D"/>
    <w:rsid w:val="00B411A3"/>
    <w:rsid w:val="00B411C2"/>
    <w:rsid w:val="00B411E7"/>
    <w:rsid w:val="00B411E9"/>
    <w:rsid w:val="00B411FE"/>
    <w:rsid w:val="00B41228"/>
    <w:rsid w:val="00B4127B"/>
    <w:rsid w:val="00B41282"/>
    <w:rsid w:val="00B412C4"/>
    <w:rsid w:val="00B412FA"/>
    <w:rsid w:val="00B41334"/>
    <w:rsid w:val="00B41353"/>
    <w:rsid w:val="00B41384"/>
    <w:rsid w:val="00B413C2"/>
    <w:rsid w:val="00B413E7"/>
    <w:rsid w:val="00B413F4"/>
    <w:rsid w:val="00B41476"/>
    <w:rsid w:val="00B414C3"/>
    <w:rsid w:val="00B41521"/>
    <w:rsid w:val="00B4154B"/>
    <w:rsid w:val="00B415FF"/>
    <w:rsid w:val="00B4162C"/>
    <w:rsid w:val="00B4163F"/>
    <w:rsid w:val="00B41698"/>
    <w:rsid w:val="00B416B6"/>
    <w:rsid w:val="00B416D5"/>
    <w:rsid w:val="00B416F1"/>
    <w:rsid w:val="00B41752"/>
    <w:rsid w:val="00B41758"/>
    <w:rsid w:val="00B41767"/>
    <w:rsid w:val="00B4178F"/>
    <w:rsid w:val="00B41791"/>
    <w:rsid w:val="00B417AB"/>
    <w:rsid w:val="00B417C1"/>
    <w:rsid w:val="00B417DF"/>
    <w:rsid w:val="00B41824"/>
    <w:rsid w:val="00B4182A"/>
    <w:rsid w:val="00B41862"/>
    <w:rsid w:val="00B4189C"/>
    <w:rsid w:val="00B418A0"/>
    <w:rsid w:val="00B418A4"/>
    <w:rsid w:val="00B418D4"/>
    <w:rsid w:val="00B4190A"/>
    <w:rsid w:val="00B4197D"/>
    <w:rsid w:val="00B4199E"/>
    <w:rsid w:val="00B419A5"/>
    <w:rsid w:val="00B419A6"/>
    <w:rsid w:val="00B419F6"/>
    <w:rsid w:val="00B41A0A"/>
    <w:rsid w:val="00B41A26"/>
    <w:rsid w:val="00B41A72"/>
    <w:rsid w:val="00B41A86"/>
    <w:rsid w:val="00B41A91"/>
    <w:rsid w:val="00B41A9C"/>
    <w:rsid w:val="00B41AA4"/>
    <w:rsid w:val="00B41ABC"/>
    <w:rsid w:val="00B41AC0"/>
    <w:rsid w:val="00B41B06"/>
    <w:rsid w:val="00B41B72"/>
    <w:rsid w:val="00B41BAF"/>
    <w:rsid w:val="00B41BD2"/>
    <w:rsid w:val="00B41BF9"/>
    <w:rsid w:val="00B41C0F"/>
    <w:rsid w:val="00B41C76"/>
    <w:rsid w:val="00B41C79"/>
    <w:rsid w:val="00B41C85"/>
    <w:rsid w:val="00B41CAC"/>
    <w:rsid w:val="00B41CB5"/>
    <w:rsid w:val="00B41CC9"/>
    <w:rsid w:val="00B41D83"/>
    <w:rsid w:val="00B41DD9"/>
    <w:rsid w:val="00B41DEA"/>
    <w:rsid w:val="00B41DF6"/>
    <w:rsid w:val="00B41E00"/>
    <w:rsid w:val="00B41E11"/>
    <w:rsid w:val="00B41EBE"/>
    <w:rsid w:val="00B41EDF"/>
    <w:rsid w:val="00B41F46"/>
    <w:rsid w:val="00B41F93"/>
    <w:rsid w:val="00B41FFA"/>
    <w:rsid w:val="00B42001"/>
    <w:rsid w:val="00B4200D"/>
    <w:rsid w:val="00B4205F"/>
    <w:rsid w:val="00B42094"/>
    <w:rsid w:val="00B420A0"/>
    <w:rsid w:val="00B420A9"/>
    <w:rsid w:val="00B420BD"/>
    <w:rsid w:val="00B420D0"/>
    <w:rsid w:val="00B420DD"/>
    <w:rsid w:val="00B420ED"/>
    <w:rsid w:val="00B420FB"/>
    <w:rsid w:val="00B42104"/>
    <w:rsid w:val="00B42114"/>
    <w:rsid w:val="00B42151"/>
    <w:rsid w:val="00B421B7"/>
    <w:rsid w:val="00B421C0"/>
    <w:rsid w:val="00B421C9"/>
    <w:rsid w:val="00B421DA"/>
    <w:rsid w:val="00B421DB"/>
    <w:rsid w:val="00B4224E"/>
    <w:rsid w:val="00B4228B"/>
    <w:rsid w:val="00B42328"/>
    <w:rsid w:val="00B4232F"/>
    <w:rsid w:val="00B42391"/>
    <w:rsid w:val="00B423AB"/>
    <w:rsid w:val="00B4240A"/>
    <w:rsid w:val="00B42444"/>
    <w:rsid w:val="00B42445"/>
    <w:rsid w:val="00B42467"/>
    <w:rsid w:val="00B42478"/>
    <w:rsid w:val="00B42489"/>
    <w:rsid w:val="00B42495"/>
    <w:rsid w:val="00B424C1"/>
    <w:rsid w:val="00B424C9"/>
    <w:rsid w:val="00B4254E"/>
    <w:rsid w:val="00B4255B"/>
    <w:rsid w:val="00B425B6"/>
    <w:rsid w:val="00B425F9"/>
    <w:rsid w:val="00B42605"/>
    <w:rsid w:val="00B42651"/>
    <w:rsid w:val="00B42679"/>
    <w:rsid w:val="00B4267A"/>
    <w:rsid w:val="00B42691"/>
    <w:rsid w:val="00B426AE"/>
    <w:rsid w:val="00B42722"/>
    <w:rsid w:val="00B42766"/>
    <w:rsid w:val="00B42782"/>
    <w:rsid w:val="00B427FC"/>
    <w:rsid w:val="00B42806"/>
    <w:rsid w:val="00B4280F"/>
    <w:rsid w:val="00B42825"/>
    <w:rsid w:val="00B4285F"/>
    <w:rsid w:val="00B42864"/>
    <w:rsid w:val="00B42892"/>
    <w:rsid w:val="00B42895"/>
    <w:rsid w:val="00B4296B"/>
    <w:rsid w:val="00B42988"/>
    <w:rsid w:val="00B429DD"/>
    <w:rsid w:val="00B42A07"/>
    <w:rsid w:val="00B42A27"/>
    <w:rsid w:val="00B42A66"/>
    <w:rsid w:val="00B42A68"/>
    <w:rsid w:val="00B42A76"/>
    <w:rsid w:val="00B42AB6"/>
    <w:rsid w:val="00B42B0C"/>
    <w:rsid w:val="00B42BA2"/>
    <w:rsid w:val="00B42C01"/>
    <w:rsid w:val="00B42C1C"/>
    <w:rsid w:val="00B42C42"/>
    <w:rsid w:val="00B42C7C"/>
    <w:rsid w:val="00B42D02"/>
    <w:rsid w:val="00B42D3D"/>
    <w:rsid w:val="00B42D4E"/>
    <w:rsid w:val="00B42D7A"/>
    <w:rsid w:val="00B42D80"/>
    <w:rsid w:val="00B42D9E"/>
    <w:rsid w:val="00B42DC8"/>
    <w:rsid w:val="00B42E1D"/>
    <w:rsid w:val="00B42E3B"/>
    <w:rsid w:val="00B42E79"/>
    <w:rsid w:val="00B42E9A"/>
    <w:rsid w:val="00B42EC8"/>
    <w:rsid w:val="00B42F20"/>
    <w:rsid w:val="00B42F92"/>
    <w:rsid w:val="00B42F99"/>
    <w:rsid w:val="00B42FAE"/>
    <w:rsid w:val="00B42FB9"/>
    <w:rsid w:val="00B42FF2"/>
    <w:rsid w:val="00B43021"/>
    <w:rsid w:val="00B4303C"/>
    <w:rsid w:val="00B43057"/>
    <w:rsid w:val="00B43058"/>
    <w:rsid w:val="00B4306D"/>
    <w:rsid w:val="00B43088"/>
    <w:rsid w:val="00B4308C"/>
    <w:rsid w:val="00B430D1"/>
    <w:rsid w:val="00B430F2"/>
    <w:rsid w:val="00B43111"/>
    <w:rsid w:val="00B43167"/>
    <w:rsid w:val="00B43168"/>
    <w:rsid w:val="00B431CC"/>
    <w:rsid w:val="00B431E1"/>
    <w:rsid w:val="00B431E3"/>
    <w:rsid w:val="00B4322A"/>
    <w:rsid w:val="00B43242"/>
    <w:rsid w:val="00B43253"/>
    <w:rsid w:val="00B43272"/>
    <w:rsid w:val="00B43274"/>
    <w:rsid w:val="00B432F8"/>
    <w:rsid w:val="00B43309"/>
    <w:rsid w:val="00B43310"/>
    <w:rsid w:val="00B43350"/>
    <w:rsid w:val="00B433AA"/>
    <w:rsid w:val="00B433C5"/>
    <w:rsid w:val="00B43417"/>
    <w:rsid w:val="00B43419"/>
    <w:rsid w:val="00B4341C"/>
    <w:rsid w:val="00B43438"/>
    <w:rsid w:val="00B43445"/>
    <w:rsid w:val="00B434AB"/>
    <w:rsid w:val="00B434C5"/>
    <w:rsid w:val="00B434CB"/>
    <w:rsid w:val="00B434E0"/>
    <w:rsid w:val="00B43536"/>
    <w:rsid w:val="00B43584"/>
    <w:rsid w:val="00B435D9"/>
    <w:rsid w:val="00B435FF"/>
    <w:rsid w:val="00B43614"/>
    <w:rsid w:val="00B43619"/>
    <w:rsid w:val="00B43662"/>
    <w:rsid w:val="00B43674"/>
    <w:rsid w:val="00B43696"/>
    <w:rsid w:val="00B436B2"/>
    <w:rsid w:val="00B436C4"/>
    <w:rsid w:val="00B436F8"/>
    <w:rsid w:val="00B4370C"/>
    <w:rsid w:val="00B437C6"/>
    <w:rsid w:val="00B437CD"/>
    <w:rsid w:val="00B437CF"/>
    <w:rsid w:val="00B437DE"/>
    <w:rsid w:val="00B437E1"/>
    <w:rsid w:val="00B4382A"/>
    <w:rsid w:val="00B43847"/>
    <w:rsid w:val="00B438A4"/>
    <w:rsid w:val="00B438F8"/>
    <w:rsid w:val="00B4395C"/>
    <w:rsid w:val="00B43967"/>
    <w:rsid w:val="00B43997"/>
    <w:rsid w:val="00B4399E"/>
    <w:rsid w:val="00B439BC"/>
    <w:rsid w:val="00B439F3"/>
    <w:rsid w:val="00B439F7"/>
    <w:rsid w:val="00B43A6C"/>
    <w:rsid w:val="00B43AB5"/>
    <w:rsid w:val="00B43ABE"/>
    <w:rsid w:val="00B43B06"/>
    <w:rsid w:val="00B43B43"/>
    <w:rsid w:val="00B43B4E"/>
    <w:rsid w:val="00B43B9C"/>
    <w:rsid w:val="00B43BA6"/>
    <w:rsid w:val="00B43BE3"/>
    <w:rsid w:val="00B43C06"/>
    <w:rsid w:val="00B43C4C"/>
    <w:rsid w:val="00B43C51"/>
    <w:rsid w:val="00B43C71"/>
    <w:rsid w:val="00B43C7F"/>
    <w:rsid w:val="00B43CD5"/>
    <w:rsid w:val="00B43D04"/>
    <w:rsid w:val="00B43D5D"/>
    <w:rsid w:val="00B43DE4"/>
    <w:rsid w:val="00B43E3B"/>
    <w:rsid w:val="00B43EA6"/>
    <w:rsid w:val="00B43EA8"/>
    <w:rsid w:val="00B43F35"/>
    <w:rsid w:val="00B43F3B"/>
    <w:rsid w:val="00B43F6F"/>
    <w:rsid w:val="00B43F83"/>
    <w:rsid w:val="00B43FC7"/>
    <w:rsid w:val="00B44063"/>
    <w:rsid w:val="00B440C7"/>
    <w:rsid w:val="00B441C9"/>
    <w:rsid w:val="00B441E5"/>
    <w:rsid w:val="00B441FE"/>
    <w:rsid w:val="00B44228"/>
    <w:rsid w:val="00B44249"/>
    <w:rsid w:val="00B44253"/>
    <w:rsid w:val="00B4425F"/>
    <w:rsid w:val="00B442B6"/>
    <w:rsid w:val="00B442C0"/>
    <w:rsid w:val="00B442F7"/>
    <w:rsid w:val="00B44349"/>
    <w:rsid w:val="00B4434B"/>
    <w:rsid w:val="00B44369"/>
    <w:rsid w:val="00B44394"/>
    <w:rsid w:val="00B443D8"/>
    <w:rsid w:val="00B44424"/>
    <w:rsid w:val="00B4443E"/>
    <w:rsid w:val="00B4445C"/>
    <w:rsid w:val="00B44494"/>
    <w:rsid w:val="00B4449A"/>
    <w:rsid w:val="00B444CC"/>
    <w:rsid w:val="00B4452E"/>
    <w:rsid w:val="00B44556"/>
    <w:rsid w:val="00B44593"/>
    <w:rsid w:val="00B445FF"/>
    <w:rsid w:val="00B44619"/>
    <w:rsid w:val="00B4462B"/>
    <w:rsid w:val="00B446A4"/>
    <w:rsid w:val="00B446CC"/>
    <w:rsid w:val="00B446DC"/>
    <w:rsid w:val="00B446EF"/>
    <w:rsid w:val="00B44711"/>
    <w:rsid w:val="00B44748"/>
    <w:rsid w:val="00B44753"/>
    <w:rsid w:val="00B44784"/>
    <w:rsid w:val="00B4479B"/>
    <w:rsid w:val="00B447A7"/>
    <w:rsid w:val="00B447AE"/>
    <w:rsid w:val="00B448CA"/>
    <w:rsid w:val="00B448DB"/>
    <w:rsid w:val="00B448EE"/>
    <w:rsid w:val="00B44915"/>
    <w:rsid w:val="00B449A5"/>
    <w:rsid w:val="00B449A8"/>
    <w:rsid w:val="00B449C1"/>
    <w:rsid w:val="00B449FF"/>
    <w:rsid w:val="00B44A3E"/>
    <w:rsid w:val="00B44AB7"/>
    <w:rsid w:val="00B44AC2"/>
    <w:rsid w:val="00B44AD6"/>
    <w:rsid w:val="00B44AE4"/>
    <w:rsid w:val="00B44AE5"/>
    <w:rsid w:val="00B44B04"/>
    <w:rsid w:val="00B44B7E"/>
    <w:rsid w:val="00B44BB7"/>
    <w:rsid w:val="00B44BD2"/>
    <w:rsid w:val="00B44BE1"/>
    <w:rsid w:val="00B44C4A"/>
    <w:rsid w:val="00B44CB7"/>
    <w:rsid w:val="00B44CE7"/>
    <w:rsid w:val="00B44CF9"/>
    <w:rsid w:val="00B44D11"/>
    <w:rsid w:val="00B44D28"/>
    <w:rsid w:val="00B44D5D"/>
    <w:rsid w:val="00B44DF8"/>
    <w:rsid w:val="00B44DFF"/>
    <w:rsid w:val="00B44E6D"/>
    <w:rsid w:val="00B44E90"/>
    <w:rsid w:val="00B44E9F"/>
    <w:rsid w:val="00B44F0D"/>
    <w:rsid w:val="00B44F4C"/>
    <w:rsid w:val="00B44F97"/>
    <w:rsid w:val="00B4508E"/>
    <w:rsid w:val="00B45093"/>
    <w:rsid w:val="00B4509A"/>
    <w:rsid w:val="00B4509F"/>
    <w:rsid w:val="00B450AE"/>
    <w:rsid w:val="00B450BF"/>
    <w:rsid w:val="00B450E4"/>
    <w:rsid w:val="00B450FE"/>
    <w:rsid w:val="00B45127"/>
    <w:rsid w:val="00B45135"/>
    <w:rsid w:val="00B4514D"/>
    <w:rsid w:val="00B45180"/>
    <w:rsid w:val="00B4519C"/>
    <w:rsid w:val="00B451AB"/>
    <w:rsid w:val="00B451D6"/>
    <w:rsid w:val="00B451D7"/>
    <w:rsid w:val="00B451E0"/>
    <w:rsid w:val="00B451E5"/>
    <w:rsid w:val="00B45231"/>
    <w:rsid w:val="00B45254"/>
    <w:rsid w:val="00B45272"/>
    <w:rsid w:val="00B45274"/>
    <w:rsid w:val="00B45291"/>
    <w:rsid w:val="00B452EF"/>
    <w:rsid w:val="00B452FA"/>
    <w:rsid w:val="00B4539D"/>
    <w:rsid w:val="00B453A7"/>
    <w:rsid w:val="00B453B8"/>
    <w:rsid w:val="00B453CC"/>
    <w:rsid w:val="00B453ED"/>
    <w:rsid w:val="00B45453"/>
    <w:rsid w:val="00B45461"/>
    <w:rsid w:val="00B45467"/>
    <w:rsid w:val="00B4549C"/>
    <w:rsid w:val="00B4549F"/>
    <w:rsid w:val="00B454B0"/>
    <w:rsid w:val="00B454F0"/>
    <w:rsid w:val="00B454F8"/>
    <w:rsid w:val="00B45517"/>
    <w:rsid w:val="00B455A6"/>
    <w:rsid w:val="00B455BD"/>
    <w:rsid w:val="00B45619"/>
    <w:rsid w:val="00B4565D"/>
    <w:rsid w:val="00B4567D"/>
    <w:rsid w:val="00B456AE"/>
    <w:rsid w:val="00B456C3"/>
    <w:rsid w:val="00B45714"/>
    <w:rsid w:val="00B4571A"/>
    <w:rsid w:val="00B45763"/>
    <w:rsid w:val="00B45784"/>
    <w:rsid w:val="00B457B3"/>
    <w:rsid w:val="00B457C1"/>
    <w:rsid w:val="00B457C2"/>
    <w:rsid w:val="00B457CE"/>
    <w:rsid w:val="00B4580C"/>
    <w:rsid w:val="00B45829"/>
    <w:rsid w:val="00B45841"/>
    <w:rsid w:val="00B45897"/>
    <w:rsid w:val="00B458A2"/>
    <w:rsid w:val="00B458E5"/>
    <w:rsid w:val="00B45929"/>
    <w:rsid w:val="00B4593B"/>
    <w:rsid w:val="00B4596C"/>
    <w:rsid w:val="00B4596E"/>
    <w:rsid w:val="00B45984"/>
    <w:rsid w:val="00B45AA7"/>
    <w:rsid w:val="00B45ADD"/>
    <w:rsid w:val="00B45B60"/>
    <w:rsid w:val="00B45B69"/>
    <w:rsid w:val="00B45B9C"/>
    <w:rsid w:val="00B45B9F"/>
    <w:rsid w:val="00B45C59"/>
    <w:rsid w:val="00B45C64"/>
    <w:rsid w:val="00B45CA7"/>
    <w:rsid w:val="00B45CEB"/>
    <w:rsid w:val="00B45D1F"/>
    <w:rsid w:val="00B45D2B"/>
    <w:rsid w:val="00B45D2F"/>
    <w:rsid w:val="00B45D8D"/>
    <w:rsid w:val="00B45DAC"/>
    <w:rsid w:val="00B45DC5"/>
    <w:rsid w:val="00B45E0E"/>
    <w:rsid w:val="00B45E50"/>
    <w:rsid w:val="00B45E67"/>
    <w:rsid w:val="00B45E6A"/>
    <w:rsid w:val="00B45E6E"/>
    <w:rsid w:val="00B45E70"/>
    <w:rsid w:val="00B45E74"/>
    <w:rsid w:val="00B45EAA"/>
    <w:rsid w:val="00B45EB7"/>
    <w:rsid w:val="00B45EDF"/>
    <w:rsid w:val="00B45F14"/>
    <w:rsid w:val="00B45F1F"/>
    <w:rsid w:val="00B45F59"/>
    <w:rsid w:val="00B45F7E"/>
    <w:rsid w:val="00B45F89"/>
    <w:rsid w:val="00B45FA8"/>
    <w:rsid w:val="00B45FB6"/>
    <w:rsid w:val="00B4600E"/>
    <w:rsid w:val="00B46028"/>
    <w:rsid w:val="00B46033"/>
    <w:rsid w:val="00B460C0"/>
    <w:rsid w:val="00B46126"/>
    <w:rsid w:val="00B4615D"/>
    <w:rsid w:val="00B46165"/>
    <w:rsid w:val="00B46168"/>
    <w:rsid w:val="00B461C6"/>
    <w:rsid w:val="00B461EB"/>
    <w:rsid w:val="00B46200"/>
    <w:rsid w:val="00B46204"/>
    <w:rsid w:val="00B4620D"/>
    <w:rsid w:val="00B46246"/>
    <w:rsid w:val="00B46254"/>
    <w:rsid w:val="00B46270"/>
    <w:rsid w:val="00B462A3"/>
    <w:rsid w:val="00B462B9"/>
    <w:rsid w:val="00B462C7"/>
    <w:rsid w:val="00B462CD"/>
    <w:rsid w:val="00B46301"/>
    <w:rsid w:val="00B463AE"/>
    <w:rsid w:val="00B46435"/>
    <w:rsid w:val="00B46486"/>
    <w:rsid w:val="00B4649A"/>
    <w:rsid w:val="00B4649F"/>
    <w:rsid w:val="00B464A9"/>
    <w:rsid w:val="00B464F7"/>
    <w:rsid w:val="00B46512"/>
    <w:rsid w:val="00B4651D"/>
    <w:rsid w:val="00B46550"/>
    <w:rsid w:val="00B46551"/>
    <w:rsid w:val="00B4655B"/>
    <w:rsid w:val="00B4655F"/>
    <w:rsid w:val="00B4657B"/>
    <w:rsid w:val="00B4657E"/>
    <w:rsid w:val="00B465E6"/>
    <w:rsid w:val="00B465ED"/>
    <w:rsid w:val="00B4662F"/>
    <w:rsid w:val="00B46672"/>
    <w:rsid w:val="00B46688"/>
    <w:rsid w:val="00B466BD"/>
    <w:rsid w:val="00B466C5"/>
    <w:rsid w:val="00B46701"/>
    <w:rsid w:val="00B46739"/>
    <w:rsid w:val="00B46789"/>
    <w:rsid w:val="00B4678F"/>
    <w:rsid w:val="00B4679A"/>
    <w:rsid w:val="00B467E2"/>
    <w:rsid w:val="00B467FD"/>
    <w:rsid w:val="00B4683E"/>
    <w:rsid w:val="00B4683F"/>
    <w:rsid w:val="00B46841"/>
    <w:rsid w:val="00B46860"/>
    <w:rsid w:val="00B46863"/>
    <w:rsid w:val="00B468A0"/>
    <w:rsid w:val="00B468AD"/>
    <w:rsid w:val="00B468AE"/>
    <w:rsid w:val="00B468EC"/>
    <w:rsid w:val="00B468F4"/>
    <w:rsid w:val="00B46925"/>
    <w:rsid w:val="00B46939"/>
    <w:rsid w:val="00B46951"/>
    <w:rsid w:val="00B46989"/>
    <w:rsid w:val="00B469CC"/>
    <w:rsid w:val="00B46A31"/>
    <w:rsid w:val="00B46A41"/>
    <w:rsid w:val="00B46A44"/>
    <w:rsid w:val="00B46A73"/>
    <w:rsid w:val="00B46A90"/>
    <w:rsid w:val="00B46AC2"/>
    <w:rsid w:val="00B46ACE"/>
    <w:rsid w:val="00B46B13"/>
    <w:rsid w:val="00B46B24"/>
    <w:rsid w:val="00B46B6F"/>
    <w:rsid w:val="00B46B74"/>
    <w:rsid w:val="00B46B82"/>
    <w:rsid w:val="00B46BA8"/>
    <w:rsid w:val="00B46BC1"/>
    <w:rsid w:val="00B46BE2"/>
    <w:rsid w:val="00B46BE5"/>
    <w:rsid w:val="00B46BEA"/>
    <w:rsid w:val="00B46BED"/>
    <w:rsid w:val="00B46BF4"/>
    <w:rsid w:val="00B46C0E"/>
    <w:rsid w:val="00B46C2D"/>
    <w:rsid w:val="00B46C35"/>
    <w:rsid w:val="00B46C84"/>
    <w:rsid w:val="00B46CAB"/>
    <w:rsid w:val="00B46CDC"/>
    <w:rsid w:val="00B46CEA"/>
    <w:rsid w:val="00B46D56"/>
    <w:rsid w:val="00B46D73"/>
    <w:rsid w:val="00B46D79"/>
    <w:rsid w:val="00B46DD1"/>
    <w:rsid w:val="00B46DF6"/>
    <w:rsid w:val="00B46E14"/>
    <w:rsid w:val="00B46E26"/>
    <w:rsid w:val="00B46E2D"/>
    <w:rsid w:val="00B46E33"/>
    <w:rsid w:val="00B46E89"/>
    <w:rsid w:val="00B46E9E"/>
    <w:rsid w:val="00B46EAC"/>
    <w:rsid w:val="00B46EC3"/>
    <w:rsid w:val="00B46F59"/>
    <w:rsid w:val="00B46F70"/>
    <w:rsid w:val="00B46F90"/>
    <w:rsid w:val="00B46F93"/>
    <w:rsid w:val="00B46FD8"/>
    <w:rsid w:val="00B4700F"/>
    <w:rsid w:val="00B4704C"/>
    <w:rsid w:val="00B47054"/>
    <w:rsid w:val="00B47097"/>
    <w:rsid w:val="00B470E2"/>
    <w:rsid w:val="00B470E7"/>
    <w:rsid w:val="00B470EE"/>
    <w:rsid w:val="00B4713C"/>
    <w:rsid w:val="00B4714B"/>
    <w:rsid w:val="00B47180"/>
    <w:rsid w:val="00B471DD"/>
    <w:rsid w:val="00B47207"/>
    <w:rsid w:val="00B47213"/>
    <w:rsid w:val="00B47216"/>
    <w:rsid w:val="00B4722A"/>
    <w:rsid w:val="00B4724F"/>
    <w:rsid w:val="00B472A9"/>
    <w:rsid w:val="00B472B4"/>
    <w:rsid w:val="00B472EA"/>
    <w:rsid w:val="00B472F1"/>
    <w:rsid w:val="00B47399"/>
    <w:rsid w:val="00B473EB"/>
    <w:rsid w:val="00B473EE"/>
    <w:rsid w:val="00B47442"/>
    <w:rsid w:val="00B4747C"/>
    <w:rsid w:val="00B47487"/>
    <w:rsid w:val="00B47489"/>
    <w:rsid w:val="00B47492"/>
    <w:rsid w:val="00B474B1"/>
    <w:rsid w:val="00B474F2"/>
    <w:rsid w:val="00B474F8"/>
    <w:rsid w:val="00B474F9"/>
    <w:rsid w:val="00B47516"/>
    <w:rsid w:val="00B47538"/>
    <w:rsid w:val="00B47551"/>
    <w:rsid w:val="00B47567"/>
    <w:rsid w:val="00B47589"/>
    <w:rsid w:val="00B475A7"/>
    <w:rsid w:val="00B475CA"/>
    <w:rsid w:val="00B47613"/>
    <w:rsid w:val="00B4761F"/>
    <w:rsid w:val="00B47648"/>
    <w:rsid w:val="00B476B7"/>
    <w:rsid w:val="00B476C6"/>
    <w:rsid w:val="00B476E5"/>
    <w:rsid w:val="00B476E9"/>
    <w:rsid w:val="00B476EB"/>
    <w:rsid w:val="00B476ED"/>
    <w:rsid w:val="00B47706"/>
    <w:rsid w:val="00B47744"/>
    <w:rsid w:val="00B47794"/>
    <w:rsid w:val="00B477B7"/>
    <w:rsid w:val="00B477C5"/>
    <w:rsid w:val="00B477EA"/>
    <w:rsid w:val="00B477EC"/>
    <w:rsid w:val="00B477EE"/>
    <w:rsid w:val="00B477F0"/>
    <w:rsid w:val="00B478CC"/>
    <w:rsid w:val="00B478DE"/>
    <w:rsid w:val="00B478F1"/>
    <w:rsid w:val="00B478F9"/>
    <w:rsid w:val="00B47930"/>
    <w:rsid w:val="00B47971"/>
    <w:rsid w:val="00B4797F"/>
    <w:rsid w:val="00B479A5"/>
    <w:rsid w:val="00B479CC"/>
    <w:rsid w:val="00B479D6"/>
    <w:rsid w:val="00B479E8"/>
    <w:rsid w:val="00B479E9"/>
    <w:rsid w:val="00B479F1"/>
    <w:rsid w:val="00B47A0B"/>
    <w:rsid w:val="00B47A8B"/>
    <w:rsid w:val="00B47A9B"/>
    <w:rsid w:val="00B47AA6"/>
    <w:rsid w:val="00B47AE6"/>
    <w:rsid w:val="00B47B16"/>
    <w:rsid w:val="00B47B26"/>
    <w:rsid w:val="00B47B5C"/>
    <w:rsid w:val="00B47B75"/>
    <w:rsid w:val="00B47B99"/>
    <w:rsid w:val="00B47BAC"/>
    <w:rsid w:val="00B47C9D"/>
    <w:rsid w:val="00B47CB6"/>
    <w:rsid w:val="00B47CCE"/>
    <w:rsid w:val="00B47CEB"/>
    <w:rsid w:val="00B47D23"/>
    <w:rsid w:val="00B47D32"/>
    <w:rsid w:val="00B47D71"/>
    <w:rsid w:val="00B47D74"/>
    <w:rsid w:val="00B47D8B"/>
    <w:rsid w:val="00B47DBE"/>
    <w:rsid w:val="00B47DC1"/>
    <w:rsid w:val="00B47DCF"/>
    <w:rsid w:val="00B47DD0"/>
    <w:rsid w:val="00B47DD4"/>
    <w:rsid w:val="00B47DE8"/>
    <w:rsid w:val="00B47DEB"/>
    <w:rsid w:val="00B47E30"/>
    <w:rsid w:val="00B47E71"/>
    <w:rsid w:val="00B47E7E"/>
    <w:rsid w:val="00B47E96"/>
    <w:rsid w:val="00B47F39"/>
    <w:rsid w:val="00B47F3D"/>
    <w:rsid w:val="00B47F81"/>
    <w:rsid w:val="00B47FA0"/>
    <w:rsid w:val="00B47FA7"/>
    <w:rsid w:val="00B47FE4"/>
    <w:rsid w:val="00B47FFC"/>
    <w:rsid w:val="00B50028"/>
    <w:rsid w:val="00B5007A"/>
    <w:rsid w:val="00B5007C"/>
    <w:rsid w:val="00B500A2"/>
    <w:rsid w:val="00B500EB"/>
    <w:rsid w:val="00B5010A"/>
    <w:rsid w:val="00B50120"/>
    <w:rsid w:val="00B50155"/>
    <w:rsid w:val="00B50169"/>
    <w:rsid w:val="00B5016F"/>
    <w:rsid w:val="00B50180"/>
    <w:rsid w:val="00B50195"/>
    <w:rsid w:val="00B501A1"/>
    <w:rsid w:val="00B501BF"/>
    <w:rsid w:val="00B501F7"/>
    <w:rsid w:val="00B50218"/>
    <w:rsid w:val="00B50259"/>
    <w:rsid w:val="00B50263"/>
    <w:rsid w:val="00B5027A"/>
    <w:rsid w:val="00B50282"/>
    <w:rsid w:val="00B50287"/>
    <w:rsid w:val="00B502BD"/>
    <w:rsid w:val="00B502ED"/>
    <w:rsid w:val="00B502FE"/>
    <w:rsid w:val="00B5030D"/>
    <w:rsid w:val="00B50351"/>
    <w:rsid w:val="00B50364"/>
    <w:rsid w:val="00B5038F"/>
    <w:rsid w:val="00B503DB"/>
    <w:rsid w:val="00B503FC"/>
    <w:rsid w:val="00B50402"/>
    <w:rsid w:val="00B5040B"/>
    <w:rsid w:val="00B50431"/>
    <w:rsid w:val="00B50455"/>
    <w:rsid w:val="00B5048B"/>
    <w:rsid w:val="00B50494"/>
    <w:rsid w:val="00B504C4"/>
    <w:rsid w:val="00B504C5"/>
    <w:rsid w:val="00B504E0"/>
    <w:rsid w:val="00B5051A"/>
    <w:rsid w:val="00B50537"/>
    <w:rsid w:val="00B505C6"/>
    <w:rsid w:val="00B505E8"/>
    <w:rsid w:val="00B5066E"/>
    <w:rsid w:val="00B50696"/>
    <w:rsid w:val="00B50698"/>
    <w:rsid w:val="00B506FB"/>
    <w:rsid w:val="00B506FC"/>
    <w:rsid w:val="00B50760"/>
    <w:rsid w:val="00B50776"/>
    <w:rsid w:val="00B5079E"/>
    <w:rsid w:val="00B507A9"/>
    <w:rsid w:val="00B507E4"/>
    <w:rsid w:val="00B5080E"/>
    <w:rsid w:val="00B50811"/>
    <w:rsid w:val="00B50824"/>
    <w:rsid w:val="00B50825"/>
    <w:rsid w:val="00B5082A"/>
    <w:rsid w:val="00B5089E"/>
    <w:rsid w:val="00B508BB"/>
    <w:rsid w:val="00B508EB"/>
    <w:rsid w:val="00B5090A"/>
    <w:rsid w:val="00B5091D"/>
    <w:rsid w:val="00B50936"/>
    <w:rsid w:val="00B50955"/>
    <w:rsid w:val="00B50981"/>
    <w:rsid w:val="00B50999"/>
    <w:rsid w:val="00B509A9"/>
    <w:rsid w:val="00B509B3"/>
    <w:rsid w:val="00B509F4"/>
    <w:rsid w:val="00B50A06"/>
    <w:rsid w:val="00B50A56"/>
    <w:rsid w:val="00B50A97"/>
    <w:rsid w:val="00B50AAF"/>
    <w:rsid w:val="00B50AB1"/>
    <w:rsid w:val="00B50AB7"/>
    <w:rsid w:val="00B50ADE"/>
    <w:rsid w:val="00B50B3E"/>
    <w:rsid w:val="00B50B8D"/>
    <w:rsid w:val="00B50B9C"/>
    <w:rsid w:val="00B50BAE"/>
    <w:rsid w:val="00B50BB7"/>
    <w:rsid w:val="00B50BF5"/>
    <w:rsid w:val="00B50C3C"/>
    <w:rsid w:val="00B50C6F"/>
    <w:rsid w:val="00B50CEA"/>
    <w:rsid w:val="00B50D4D"/>
    <w:rsid w:val="00B50D67"/>
    <w:rsid w:val="00B50D92"/>
    <w:rsid w:val="00B50DC2"/>
    <w:rsid w:val="00B50E17"/>
    <w:rsid w:val="00B50E7B"/>
    <w:rsid w:val="00B50E7D"/>
    <w:rsid w:val="00B50EB0"/>
    <w:rsid w:val="00B50ECE"/>
    <w:rsid w:val="00B50ED0"/>
    <w:rsid w:val="00B50EF3"/>
    <w:rsid w:val="00B50F1D"/>
    <w:rsid w:val="00B50F22"/>
    <w:rsid w:val="00B50F3F"/>
    <w:rsid w:val="00B50F9F"/>
    <w:rsid w:val="00B50FAD"/>
    <w:rsid w:val="00B5102E"/>
    <w:rsid w:val="00B51071"/>
    <w:rsid w:val="00B5107F"/>
    <w:rsid w:val="00B51138"/>
    <w:rsid w:val="00B51172"/>
    <w:rsid w:val="00B51177"/>
    <w:rsid w:val="00B511CA"/>
    <w:rsid w:val="00B511EC"/>
    <w:rsid w:val="00B511F8"/>
    <w:rsid w:val="00B51231"/>
    <w:rsid w:val="00B51283"/>
    <w:rsid w:val="00B5129A"/>
    <w:rsid w:val="00B5129F"/>
    <w:rsid w:val="00B512B4"/>
    <w:rsid w:val="00B512B5"/>
    <w:rsid w:val="00B512FA"/>
    <w:rsid w:val="00B51304"/>
    <w:rsid w:val="00B51326"/>
    <w:rsid w:val="00B5135E"/>
    <w:rsid w:val="00B51363"/>
    <w:rsid w:val="00B5137F"/>
    <w:rsid w:val="00B51385"/>
    <w:rsid w:val="00B513BC"/>
    <w:rsid w:val="00B513F3"/>
    <w:rsid w:val="00B51401"/>
    <w:rsid w:val="00B51407"/>
    <w:rsid w:val="00B5140F"/>
    <w:rsid w:val="00B51413"/>
    <w:rsid w:val="00B51478"/>
    <w:rsid w:val="00B514BF"/>
    <w:rsid w:val="00B51569"/>
    <w:rsid w:val="00B51572"/>
    <w:rsid w:val="00B51573"/>
    <w:rsid w:val="00B51580"/>
    <w:rsid w:val="00B51593"/>
    <w:rsid w:val="00B515B9"/>
    <w:rsid w:val="00B515DA"/>
    <w:rsid w:val="00B515E9"/>
    <w:rsid w:val="00B515EC"/>
    <w:rsid w:val="00B51624"/>
    <w:rsid w:val="00B51626"/>
    <w:rsid w:val="00B51646"/>
    <w:rsid w:val="00B5165E"/>
    <w:rsid w:val="00B51675"/>
    <w:rsid w:val="00B51679"/>
    <w:rsid w:val="00B51681"/>
    <w:rsid w:val="00B51683"/>
    <w:rsid w:val="00B516BF"/>
    <w:rsid w:val="00B516EB"/>
    <w:rsid w:val="00B516F1"/>
    <w:rsid w:val="00B516F3"/>
    <w:rsid w:val="00B516F7"/>
    <w:rsid w:val="00B51706"/>
    <w:rsid w:val="00B5174D"/>
    <w:rsid w:val="00B5174F"/>
    <w:rsid w:val="00B51774"/>
    <w:rsid w:val="00B51805"/>
    <w:rsid w:val="00B51817"/>
    <w:rsid w:val="00B51829"/>
    <w:rsid w:val="00B51842"/>
    <w:rsid w:val="00B5185C"/>
    <w:rsid w:val="00B518D6"/>
    <w:rsid w:val="00B5190A"/>
    <w:rsid w:val="00B5193A"/>
    <w:rsid w:val="00B51964"/>
    <w:rsid w:val="00B51985"/>
    <w:rsid w:val="00B519F3"/>
    <w:rsid w:val="00B51A1A"/>
    <w:rsid w:val="00B51A26"/>
    <w:rsid w:val="00B51A36"/>
    <w:rsid w:val="00B51A6E"/>
    <w:rsid w:val="00B51AB6"/>
    <w:rsid w:val="00B51ABA"/>
    <w:rsid w:val="00B51AC8"/>
    <w:rsid w:val="00B51AFA"/>
    <w:rsid w:val="00B51B49"/>
    <w:rsid w:val="00B51B59"/>
    <w:rsid w:val="00B51B90"/>
    <w:rsid w:val="00B51BA3"/>
    <w:rsid w:val="00B51BB0"/>
    <w:rsid w:val="00B51C10"/>
    <w:rsid w:val="00B51C1C"/>
    <w:rsid w:val="00B51C54"/>
    <w:rsid w:val="00B51CA0"/>
    <w:rsid w:val="00B51CA6"/>
    <w:rsid w:val="00B51CB0"/>
    <w:rsid w:val="00B51CBE"/>
    <w:rsid w:val="00B51CC7"/>
    <w:rsid w:val="00B51CE4"/>
    <w:rsid w:val="00B51CFD"/>
    <w:rsid w:val="00B51D36"/>
    <w:rsid w:val="00B51D42"/>
    <w:rsid w:val="00B51D79"/>
    <w:rsid w:val="00B51D95"/>
    <w:rsid w:val="00B51D99"/>
    <w:rsid w:val="00B51DBA"/>
    <w:rsid w:val="00B51DC0"/>
    <w:rsid w:val="00B51DD9"/>
    <w:rsid w:val="00B51E03"/>
    <w:rsid w:val="00B51E3B"/>
    <w:rsid w:val="00B51E79"/>
    <w:rsid w:val="00B51E9E"/>
    <w:rsid w:val="00B51ED3"/>
    <w:rsid w:val="00B51EE6"/>
    <w:rsid w:val="00B51F0F"/>
    <w:rsid w:val="00B51F2A"/>
    <w:rsid w:val="00B51F64"/>
    <w:rsid w:val="00B52032"/>
    <w:rsid w:val="00B5203C"/>
    <w:rsid w:val="00B52065"/>
    <w:rsid w:val="00B5209C"/>
    <w:rsid w:val="00B520E2"/>
    <w:rsid w:val="00B520F2"/>
    <w:rsid w:val="00B52102"/>
    <w:rsid w:val="00B5210F"/>
    <w:rsid w:val="00B52111"/>
    <w:rsid w:val="00B52180"/>
    <w:rsid w:val="00B521AF"/>
    <w:rsid w:val="00B521B3"/>
    <w:rsid w:val="00B521B6"/>
    <w:rsid w:val="00B5222F"/>
    <w:rsid w:val="00B5227F"/>
    <w:rsid w:val="00B5229F"/>
    <w:rsid w:val="00B522C2"/>
    <w:rsid w:val="00B522CA"/>
    <w:rsid w:val="00B522F9"/>
    <w:rsid w:val="00B52324"/>
    <w:rsid w:val="00B52341"/>
    <w:rsid w:val="00B52361"/>
    <w:rsid w:val="00B52365"/>
    <w:rsid w:val="00B5236F"/>
    <w:rsid w:val="00B52377"/>
    <w:rsid w:val="00B52387"/>
    <w:rsid w:val="00B523A2"/>
    <w:rsid w:val="00B52404"/>
    <w:rsid w:val="00B5240A"/>
    <w:rsid w:val="00B52426"/>
    <w:rsid w:val="00B5242B"/>
    <w:rsid w:val="00B52437"/>
    <w:rsid w:val="00B5244C"/>
    <w:rsid w:val="00B52458"/>
    <w:rsid w:val="00B52463"/>
    <w:rsid w:val="00B524D3"/>
    <w:rsid w:val="00B524D9"/>
    <w:rsid w:val="00B52550"/>
    <w:rsid w:val="00B52554"/>
    <w:rsid w:val="00B52571"/>
    <w:rsid w:val="00B525F9"/>
    <w:rsid w:val="00B525FD"/>
    <w:rsid w:val="00B5260E"/>
    <w:rsid w:val="00B5261B"/>
    <w:rsid w:val="00B52625"/>
    <w:rsid w:val="00B5263F"/>
    <w:rsid w:val="00B52664"/>
    <w:rsid w:val="00B5266F"/>
    <w:rsid w:val="00B52694"/>
    <w:rsid w:val="00B526D9"/>
    <w:rsid w:val="00B526E1"/>
    <w:rsid w:val="00B5271D"/>
    <w:rsid w:val="00B52724"/>
    <w:rsid w:val="00B5272A"/>
    <w:rsid w:val="00B52761"/>
    <w:rsid w:val="00B52765"/>
    <w:rsid w:val="00B5279B"/>
    <w:rsid w:val="00B527FC"/>
    <w:rsid w:val="00B52801"/>
    <w:rsid w:val="00B52812"/>
    <w:rsid w:val="00B5282A"/>
    <w:rsid w:val="00B52847"/>
    <w:rsid w:val="00B5284B"/>
    <w:rsid w:val="00B52856"/>
    <w:rsid w:val="00B5285B"/>
    <w:rsid w:val="00B5288F"/>
    <w:rsid w:val="00B528B8"/>
    <w:rsid w:val="00B52977"/>
    <w:rsid w:val="00B52989"/>
    <w:rsid w:val="00B529E6"/>
    <w:rsid w:val="00B52A18"/>
    <w:rsid w:val="00B52A27"/>
    <w:rsid w:val="00B52A48"/>
    <w:rsid w:val="00B52A5C"/>
    <w:rsid w:val="00B52A60"/>
    <w:rsid w:val="00B52A6A"/>
    <w:rsid w:val="00B52A8F"/>
    <w:rsid w:val="00B52AB1"/>
    <w:rsid w:val="00B52ACB"/>
    <w:rsid w:val="00B52AE2"/>
    <w:rsid w:val="00B52B46"/>
    <w:rsid w:val="00B52B58"/>
    <w:rsid w:val="00B52B62"/>
    <w:rsid w:val="00B52B71"/>
    <w:rsid w:val="00B52B98"/>
    <w:rsid w:val="00B52BAB"/>
    <w:rsid w:val="00B52BB5"/>
    <w:rsid w:val="00B52BB6"/>
    <w:rsid w:val="00B52BD8"/>
    <w:rsid w:val="00B52C07"/>
    <w:rsid w:val="00B52C8E"/>
    <w:rsid w:val="00B52CA4"/>
    <w:rsid w:val="00B52CDC"/>
    <w:rsid w:val="00B52CFC"/>
    <w:rsid w:val="00B52D46"/>
    <w:rsid w:val="00B52D90"/>
    <w:rsid w:val="00B52D95"/>
    <w:rsid w:val="00B52D9E"/>
    <w:rsid w:val="00B52DAA"/>
    <w:rsid w:val="00B52DD3"/>
    <w:rsid w:val="00B52DE1"/>
    <w:rsid w:val="00B52E04"/>
    <w:rsid w:val="00B52E15"/>
    <w:rsid w:val="00B52E31"/>
    <w:rsid w:val="00B52E56"/>
    <w:rsid w:val="00B52E96"/>
    <w:rsid w:val="00B52E9D"/>
    <w:rsid w:val="00B52EC1"/>
    <w:rsid w:val="00B52EF4"/>
    <w:rsid w:val="00B52F60"/>
    <w:rsid w:val="00B52F99"/>
    <w:rsid w:val="00B52FBE"/>
    <w:rsid w:val="00B52FF0"/>
    <w:rsid w:val="00B5305D"/>
    <w:rsid w:val="00B5318B"/>
    <w:rsid w:val="00B531A1"/>
    <w:rsid w:val="00B531FC"/>
    <w:rsid w:val="00B531FE"/>
    <w:rsid w:val="00B53249"/>
    <w:rsid w:val="00B53250"/>
    <w:rsid w:val="00B53256"/>
    <w:rsid w:val="00B5326E"/>
    <w:rsid w:val="00B5326F"/>
    <w:rsid w:val="00B53289"/>
    <w:rsid w:val="00B53290"/>
    <w:rsid w:val="00B532B8"/>
    <w:rsid w:val="00B53303"/>
    <w:rsid w:val="00B53390"/>
    <w:rsid w:val="00B53394"/>
    <w:rsid w:val="00B5339C"/>
    <w:rsid w:val="00B533B1"/>
    <w:rsid w:val="00B533D5"/>
    <w:rsid w:val="00B533EE"/>
    <w:rsid w:val="00B5345F"/>
    <w:rsid w:val="00B53462"/>
    <w:rsid w:val="00B534B8"/>
    <w:rsid w:val="00B534CE"/>
    <w:rsid w:val="00B53503"/>
    <w:rsid w:val="00B53522"/>
    <w:rsid w:val="00B5354F"/>
    <w:rsid w:val="00B5355C"/>
    <w:rsid w:val="00B535A9"/>
    <w:rsid w:val="00B535D3"/>
    <w:rsid w:val="00B535D8"/>
    <w:rsid w:val="00B53607"/>
    <w:rsid w:val="00B5360B"/>
    <w:rsid w:val="00B5362D"/>
    <w:rsid w:val="00B5368F"/>
    <w:rsid w:val="00B536A2"/>
    <w:rsid w:val="00B536D6"/>
    <w:rsid w:val="00B536E8"/>
    <w:rsid w:val="00B536F5"/>
    <w:rsid w:val="00B53716"/>
    <w:rsid w:val="00B5371F"/>
    <w:rsid w:val="00B53770"/>
    <w:rsid w:val="00B5378D"/>
    <w:rsid w:val="00B5379B"/>
    <w:rsid w:val="00B537FA"/>
    <w:rsid w:val="00B53809"/>
    <w:rsid w:val="00B5383C"/>
    <w:rsid w:val="00B5383E"/>
    <w:rsid w:val="00B53883"/>
    <w:rsid w:val="00B5389C"/>
    <w:rsid w:val="00B538A6"/>
    <w:rsid w:val="00B538BC"/>
    <w:rsid w:val="00B538CC"/>
    <w:rsid w:val="00B538D4"/>
    <w:rsid w:val="00B538E2"/>
    <w:rsid w:val="00B538E3"/>
    <w:rsid w:val="00B538F6"/>
    <w:rsid w:val="00B5392D"/>
    <w:rsid w:val="00B53930"/>
    <w:rsid w:val="00B5397A"/>
    <w:rsid w:val="00B5397F"/>
    <w:rsid w:val="00B53996"/>
    <w:rsid w:val="00B5399B"/>
    <w:rsid w:val="00B539C8"/>
    <w:rsid w:val="00B539D6"/>
    <w:rsid w:val="00B53A17"/>
    <w:rsid w:val="00B53A51"/>
    <w:rsid w:val="00B53A52"/>
    <w:rsid w:val="00B53A56"/>
    <w:rsid w:val="00B53A6E"/>
    <w:rsid w:val="00B53AB9"/>
    <w:rsid w:val="00B53AF3"/>
    <w:rsid w:val="00B53B21"/>
    <w:rsid w:val="00B53B38"/>
    <w:rsid w:val="00B53B74"/>
    <w:rsid w:val="00B53BAA"/>
    <w:rsid w:val="00B53BBE"/>
    <w:rsid w:val="00B53BD7"/>
    <w:rsid w:val="00B53BE2"/>
    <w:rsid w:val="00B53C11"/>
    <w:rsid w:val="00B53C26"/>
    <w:rsid w:val="00B53CAC"/>
    <w:rsid w:val="00B53CAD"/>
    <w:rsid w:val="00B53CCD"/>
    <w:rsid w:val="00B53CD2"/>
    <w:rsid w:val="00B53CDC"/>
    <w:rsid w:val="00B53D59"/>
    <w:rsid w:val="00B53D7A"/>
    <w:rsid w:val="00B53D7E"/>
    <w:rsid w:val="00B53D8B"/>
    <w:rsid w:val="00B53E10"/>
    <w:rsid w:val="00B53E71"/>
    <w:rsid w:val="00B53E90"/>
    <w:rsid w:val="00B53EC3"/>
    <w:rsid w:val="00B53EE2"/>
    <w:rsid w:val="00B53F0E"/>
    <w:rsid w:val="00B53F1F"/>
    <w:rsid w:val="00B53F51"/>
    <w:rsid w:val="00B53FBC"/>
    <w:rsid w:val="00B53FCA"/>
    <w:rsid w:val="00B53FE1"/>
    <w:rsid w:val="00B5404F"/>
    <w:rsid w:val="00B540C4"/>
    <w:rsid w:val="00B540D3"/>
    <w:rsid w:val="00B54102"/>
    <w:rsid w:val="00B54125"/>
    <w:rsid w:val="00B54127"/>
    <w:rsid w:val="00B5413F"/>
    <w:rsid w:val="00B54176"/>
    <w:rsid w:val="00B541E0"/>
    <w:rsid w:val="00B541F3"/>
    <w:rsid w:val="00B5421F"/>
    <w:rsid w:val="00B5422A"/>
    <w:rsid w:val="00B54249"/>
    <w:rsid w:val="00B5426E"/>
    <w:rsid w:val="00B54287"/>
    <w:rsid w:val="00B54337"/>
    <w:rsid w:val="00B54341"/>
    <w:rsid w:val="00B54342"/>
    <w:rsid w:val="00B543A7"/>
    <w:rsid w:val="00B5442B"/>
    <w:rsid w:val="00B544C1"/>
    <w:rsid w:val="00B544CB"/>
    <w:rsid w:val="00B54516"/>
    <w:rsid w:val="00B54534"/>
    <w:rsid w:val="00B5455B"/>
    <w:rsid w:val="00B5456A"/>
    <w:rsid w:val="00B5457A"/>
    <w:rsid w:val="00B54586"/>
    <w:rsid w:val="00B545CD"/>
    <w:rsid w:val="00B545FC"/>
    <w:rsid w:val="00B54687"/>
    <w:rsid w:val="00B54693"/>
    <w:rsid w:val="00B546AC"/>
    <w:rsid w:val="00B546B4"/>
    <w:rsid w:val="00B5476A"/>
    <w:rsid w:val="00B54794"/>
    <w:rsid w:val="00B547B5"/>
    <w:rsid w:val="00B547BA"/>
    <w:rsid w:val="00B547CC"/>
    <w:rsid w:val="00B547FA"/>
    <w:rsid w:val="00B5480E"/>
    <w:rsid w:val="00B54866"/>
    <w:rsid w:val="00B54868"/>
    <w:rsid w:val="00B5486E"/>
    <w:rsid w:val="00B548CB"/>
    <w:rsid w:val="00B548F3"/>
    <w:rsid w:val="00B54917"/>
    <w:rsid w:val="00B54929"/>
    <w:rsid w:val="00B54978"/>
    <w:rsid w:val="00B5497F"/>
    <w:rsid w:val="00B54991"/>
    <w:rsid w:val="00B54996"/>
    <w:rsid w:val="00B549B7"/>
    <w:rsid w:val="00B549CE"/>
    <w:rsid w:val="00B54A33"/>
    <w:rsid w:val="00B54A46"/>
    <w:rsid w:val="00B54A6E"/>
    <w:rsid w:val="00B54AFC"/>
    <w:rsid w:val="00B54B49"/>
    <w:rsid w:val="00B54B7A"/>
    <w:rsid w:val="00B54C2D"/>
    <w:rsid w:val="00B54C44"/>
    <w:rsid w:val="00B54C4A"/>
    <w:rsid w:val="00B54C7A"/>
    <w:rsid w:val="00B54C90"/>
    <w:rsid w:val="00B54D1A"/>
    <w:rsid w:val="00B54D48"/>
    <w:rsid w:val="00B54D6B"/>
    <w:rsid w:val="00B54D80"/>
    <w:rsid w:val="00B54DD2"/>
    <w:rsid w:val="00B54E05"/>
    <w:rsid w:val="00B54E21"/>
    <w:rsid w:val="00B54E75"/>
    <w:rsid w:val="00B54E7F"/>
    <w:rsid w:val="00B54EB5"/>
    <w:rsid w:val="00B54EBA"/>
    <w:rsid w:val="00B54EC4"/>
    <w:rsid w:val="00B54ED0"/>
    <w:rsid w:val="00B54EEB"/>
    <w:rsid w:val="00B54F0F"/>
    <w:rsid w:val="00B54F1C"/>
    <w:rsid w:val="00B54F32"/>
    <w:rsid w:val="00B54FF3"/>
    <w:rsid w:val="00B5501B"/>
    <w:rsid w:val="00B5501D"/>
    <w:rsid w:val="00B55075"/>
    <w:rsid w:val="00B5508C"/>
    <w:rsid w:val="00B550B6"/>
    <w:rsid w:val="00B550C9"/>
    <w:rsid w:val="00B5510F"/>
    <w:rsid w:val="00B55131"/>
    <w:rsid w:val="00B55152"/>
    <w:rsid w:val="00B5517C"/>
    <w:rsid w:val="00B551C9"/>
    <w:rsid w:val="00B55200"/>
    <w:rsid w:val="00B55213"/>
    <w:rsid w:val="00B55221"/>
    <w:rsid w:val="00B55278"/>
    <w:rsid w:val="00B5527E"/>
    <w:rsid w:val="00B552BD"/>
    <w:rsid w:val="00B552C3"/>
    <w:rsid w:val="00B552E4"/>
    <w:rsid w:val="00B5532C"/>
    <w:rsid w:val="00B5532F"/>
    <w:rsid w:val="00B55340"/>
    <w:rsid w:val="00B553FE"/>
    <w:rsid w:val="00B55408"/>
    <w:rsid w:val="00B5547F"/>
    <w:rsid w:val="00B55484"/>
    <w:rsid w:val="00B5549E"/>
    <w:rsid w:val="00B554A0"/>
    <w:rsid w:val="00B554A8"/>
    <w:rsid w:val="00B554AC"/>
    <w:rsid w:val="00B554CF"/>
    <w:rsid w:val="00B55520"/>
    <w:rsid w:val="00B55537"/>
    <w:rsid w:val="00B55543"/>
    <w:rsid w:val="00B5557F"/>
    <w:rsid w:val="00B5558C"/>
    <w:rsid w:val="00B5559D"/>
    <w:rsid w:val="00B555F3"/>
    <w:rsid w:val="00B55632"/>
    <w:rsid w:val="00B55650"/>
    <w:rsid w:val="00B5568A"/>
    <w:rsid w:val="00B55699"/>
    <w:rsid w:val="00B556AF"/>
    <w:rsid w:val="00B556B1"/>
    <w:rsid w:val="00B556C1"/>
    <w:rsid w:val="00B556E0"/>
    <w:rsid w:val="00B556F7"/>
    <w:rsid w:val="00B5570F"/>
    <w:rsid w:val="00B55713"/>
    <w:rsid w:val="00B55740"/>
    <w:rsid w:val="00B5578F"/>
    <w:rsid w:val="00B557D1"/>
    <w:rsid w:val="00B557E0"/>
    <w:rsid w:val="00B557F6"/>
    <w:rsid w:val="00B5582D"/>
    <w:rsid w:val="00B55847"/>
    <w:rsid w:val="00B55854"/>
    <w:rsid w:val="00B55867"/>
    <w:rsid w:val="00B558B7"/>
    <w:rsid w:val="00B558ED"/>
    <w:rsid w:val="00B55903"/>
    <w:rsid w:val="00B55960"/>
    <w:rsid w:val="00B559B8"/>
    <w:rsid w:val="00B559C3"/>
    <w:rsid w:val="00B559CB"/>
    <w:rsid w:val="00B55A21"/>
    <w:rsid w:val="00B55A5A"/>
    <w:rsid w:val="00B55A8D"/>
    <w:rsid w:val="00B55AD0"/>
    <w:rsid w:val="00B55AD5"/>
    <w:rsid w:val="00B55AEE"/>
    <w:rsid w:val="00B55AFF"/>
    <w:rsid w:val="00B55B09"/>
    <w:rsid w:val="00B55B16"/>
    <w:rsid w:val="00B55B81"/>
    <w:rsid w:val="00B55B84"/>
    <w:rsid w:val="00B55B89"/>
    <w:rsid w:val="00B55B98"/>
    <w:rsid w:val="00B55BBB"/>
    <w:rsid w:val="00B55BC2"/>
    <w:rsid w:val="00B55C06"/>
    <w:rsid w:val="00B55C2E"/>
    <w:rsid w:val="00B55C9A"/>
    <w:rsid w:val="00B55D1B"/>
    <w:rsid w:val="00B55D41"/>
    <w:rsid w:val="00B55D64"/>
    <w:rsid w:val="00B55D72"/>
    <w:rsid w:val="00B55D8D"/>
    <w:rsid w:val="00B55D8E"/>
    <w:rsid w:val="00B55D98"/>
    <w:rsid w:val="00B55DB7"/>
    <w:rsid w:val="00B55DDA"/>
    <w:rsid w:val="00B55E03"/>
    <w:rsid w:val="00B55E0C"/>
    <w:rsid w:val="00B55E24"/>
    <w:rsid w:val="00B55E52"/>
    <w:rsid w:val="00B55E6D"/>
    <w:rsid w:val="00B55E98"/>
    <w:rsid w:val="00B55EB2"/>
    <w:rsid w:val="00B55ECD"/>
    <w:rsid w:val="00B55ED1"/>
    <w:rsid w:val="00B55F05"/>
    <w:rsid w:val="00B55F10"/>
    <w:rsid w:val="00B55F15"/>
    <w:rsid w:val="00B55F24"/>
    <w:rsid w:val="00B55F40"/>
    <w:rsid w:val="00B55F50"/>
    <w:rsid w:val="00B55F6C"/>
    <w:rsid w:val="00B55F77"/>
    <w:rsid w:val="00B55FC1"/>
    <w:rsid w:val="00B55FCF"/>
    <w:rsid w:val="00B5603D"/>
    <w:rsid w:val="00B56052"/>
    <w:rsid w:val="00B56064"/>
    <w:rsid w:val="00B56072"/>
    <w:rsid w:val="00B5608E"/>
    <w:rsid w:val="00B5609A"/>
    <w:rsid w:val="00B56138"/>
    <w:rsid w:val="00B5615C"/>
    <w:rsid w:val="00B56161"/>
    <w:rsid w:val="00B5617B"/>
    <w:rsid w:val="00B56214"/>
    <w:rsid w:val="00B56223"/>
    <w:rsid w:val="00B56241"/>
    <w:rsid w:val="00B56243"/>
    <w:rsid w:val="00B56256"/>
    <w:rsid w:val="00B5633A"/>
    <w:rsid w:val="00B56347"/>
    <w:rsid w:val="00B56367"/>
    <w:rsid w:val="00B56389"/>
    <w:rsid w:val="00B563AE"/>
    <w:rsid w:val="00B564ED"/>
    <w:rsid w:val="00B564FC"/>
    <w:rsid w:val="00B56527"/>
    <w:rsid w:val="00B56545"/>
    <w:rsid w:val="00B5656D"/>
    <w:rsid w:val="00B5656E"/>
    <w:rsid w:val="00B56579"/>
    <w:rsid w:val="00B5657C"/>
    <w:rsid w:val="00B565A7"/>
    <w:rsid w:val="00B565B0"/>
    <w:rsid w:val="00B565CC"/>
    <w:rsid w:val="00B565F5"/>
    <w:rsid w:val="00B5662F"/>
    <w:rsid w:val="00B56657"/>
    <w:rsid w:val="00B566B3"/>
    <w:rsid w:val="00B566E9"/>
    <w:rsid w:val="00B56702"/>
    <w:rsid w:val="00B56723"/>
    <w:rsid w:val="00B56727"/>
    <w:rsid w:val="00B56730"/>
    <w:rsid w:val="00B56732"/>
    <w:rsid w:val="00B56745"/>
    <w:rsid w:val="00B5675A"/>
    <w:rsid w:val="00B56789"/>
    <w:rsid w:val="00B567A2"/>
    <w:rsid w:val="00B567A7"/>
    <w:rsid w:val="00B567B1"/>
    <w:rsid w:val="00B567D2"/>
    <w:rsid w:val="00B567E8"/>
    <w:rsid w:val="00B56818"/>
    <w:rsid w:val="00B56819"/>
    <w:rsid w:val="00B5688B"/>
    <w:rsid w:val="00B568E7"/>
    <w:rsid w:val="00B568F0"/>
    <w:rsid w:val="00B56917"/>
    <w:rsid w:val="00B56968"/>
    <w:rsid w:val="00B56995"/>
    <w:rsid w:val="00B56A0D"/>
    <w:rsid w:val="00B56A19"/>
    <w:rsid w:val="00B56A4B"/>
    <w:rsid w:val="00B56A52"/>
    <w:rsid w:val="00B56A5A"/>
    <w:rsid w:val="00B56A7C"/>
    <w:rsid w:val="00B56A9E"/>
    <w:rsid w:val="00B56AB2"/>
    <w:rsid w:val="00B56AB3"/>
    <w:rsid w:val="00B56ABE"/>
    <w:rsid w:val="00B56B49"/>
    <w:rsid w:val="00B56B78"/>
    <w:rsid w:val="00B56B99"/>
    <w:rsid w:val="00B56B9C"/>
    <w:rsid w:val="00B56BBB"/>
    <w:rsid w:val="00B56BE2"/>
    <w:rsid w:val="00B56BFC"/>
    <w:rsid w:val="00B56C0F"/>
    <w:rsid w:val="00B56C24"/>
    <w:rsid w:val="00B56C6D"/>
    <w:rsid w:val="00B56C8A"/>
    <w:rsid w:val="00B56CBE"/>
    <w:rsid w:val="00B56CD5"/>
    <w:rsid w:val="00B56CD8"/>
    <w:rsid w:val="00B56CDE"/>
    <w:rsid w:val="00B56D0D"/>
    <w:rsid w:val="00B56D1C"/>
    <w:rsid w:val="00B56D44"/>
    <w:rsid w:val="00B56D88"/>
    <w:rsid w:val="00B56D8A"/>
    <w:rsid w:val="00B56DB9"/>
    <w:rsid w:val="00B56DCC"/>
    <w:rsid w:val="00B56E27"/>
    <w:rsid w:val="00B56E36"/>
    <w:rsid w:val="00B56E46"/>
    <w:rsid w:val="00B56E7D"/>
    <w:rsid w:val="00B56E98"/>
    <w:rsid w:val="00B56EBA"/>
    <w:rsid w:val="00B56EC2"/>
    <w:rsid w:val="00B56ED3"/>
    <w:rsid w:val="00B56F82"/>
    <w:rsid w:val="00B56F83"/>
    <w:rsid w:val="00B56FDB"/>
    <w:rsid w:val="00B56FDF"/>
    <w:rsid w:val="00B5700D"/>
    <w:rsid w:val="00B57032"/>
    <w:rsid w:val="00B5703F"/>
    <w:rsid w:val="00B5706C"/>
    <w:rsid w:val="00B57093"/>
    <w:rsid w:val="00B57094"/>
    <w:rsid w:val="00B5709A"/>
    <w:rsid w:val="00B570D6"/>
    <w:rsid w:val="00B5710B"/>
    <w:rsid w:val="00B57117"/>
    <w:rsid w:val="00B5713B"/>
    <w:rsid w:val="00B57145"/>
    <w:rsid w:val="00B57152"/>
    <w:rsid w:val="00B5718A"/>
    <w:rsid w:val="00B5719C"/>
    <w:rsid w:val="00B5719D"/>
    <w:rsid w:val="00B57220"/>
    <w:rsid w:val="00B57257"/>
    <w:rsid w:val="00B5727B"/>
    <w:rsid w:val="00B5728E"/>
    <w:rsid w:val="00B5728F"/>
    <w:rsid w:val="00B57291"/>
    <w:rsid w:val="00B572C1"/>
    <w:rsid w:val="00B572D7"/>
    <w:rsid w:val="00B57324"/>
    <w:rsid w:val="00B57377"/>
    <w:rsid w:val="00B57388"/>
    <w:rsid w:val="00B573D7"/>
    <w:rsid w:val="00B5746E"/>
    <w:rsid w:val="00B5747C"/>
    <w:rsid w:val="00B5747D"/>
    <w:rsid w:val="00B5747F"/>
    <w:rsid w:val="00B574CE"/>
    <w:rsid w:val="00B574D5"/>
    <w:rsid w:val="00B574DC"/>
    <w:rsid w:val="00B574FE"/>
    <w:rsid w:val="00B57524"/>
    <w:rsid w:val="00B5753D"/>
    <w:rsid w:val="00B5759B"/>
    <w:rsid w:val="00B575A5"/>
    <w:rsid w:val="00B575FC"/>
    <w:rsid w:val="00B57605"/>
    <w:rsid w:val="00B57633"/>
    <w:rsid w:val="00B57694"/>
    <w:rsid w:val="00B576A4"/>
    <w:rsid w:val="00B576AE"/>
    <w:rsid w:val="00B576FC"/>
    <w:rsid w:val="00B57705"/>
    <w:rsid w:val="00B5773F"/>
    <w:rsid w:val="00B5774E"/>
    <w:rsid w:val="00B57757"/>
    <w:rsid w:val="00B5775A"/>
    <w:rsid w:val="00B57762"/>
    <w:rsid w:val="00B57799"/>
    <w:rsid w:val="00B577E3"/>
    <w:rsid w:val="00B577F3"/>
    <w:rsid w:val="00B57800"/>
    <w:rsid w:val="00B57843"/>
    <w:rsid w:val="00B57844"/>
    <w:rsid w:val="00B578A4"/>
    <w:rsid w:val="00B578DB"/>
    <w:rsid w:val="00B578EE"/>
    <w:rsid w:val="00B578FE"/>
    <w:rsid w:val="00B57929"/>
    <w:rsid w:val="00B5795D"/>
    <w:rsid w:val="00B57985"/>
    <w:rsid w:val="00B5799E"/>
    <w:rsid w:val="00B579AE"/>
    <w:rsid w:val="00B579D3"/>
    <w:rsid w:val="00B57A51"/>
    <w:rsid w:val="00B57AFB"/>
    <w:rsid w:val="00B57B32"/>
    <w:rsid w:val="00B57B7D"/>
    <w:rsid w:val="00B57BC7"/>
    <w:rsid w:val="00B57BE0"/>
    <w:rsid w:val="00B57C15"/>
    <w:rsid w:val="00B57C44"/>
    <w:rsid w:val="00B57C74"/>
    <w:rsid w:val="00B57CC2"/>
    <w:rsid w:val="00B57D1B"/>
    <w:rsid w:val="00B57D5A"/>
    <w:rsid w:val="00B57D9D"/>
    <w:rsid w:val="00B57DA9"/>
    <w:rsid w:val="00B57DE0"/>
    <w:rsid w:val="00B57E32"/>
    <w:rsid w:val="00B57E34"/>
    <w:rsid w:val="00B57E50"/>
    <w:rsid w:val="00B57E70"/>
    <w:rsid w:val="00B57E84"/>
    <w:rsid w:val="00B57EC7"/>
    <w:rsid w:val="00B57EDA"/>
    <w:rsid w:val="00B57F1B"/>
    <w:rsid w:val="00B57F23"/>
    <w:rsid w:val="00B57F32"/>
    <w:rsid w:val="00B57F4F"/>
    <w:rsid w:val="00B57F75"/>
    <w:rsid w:val="00B57FAD"/>
    <w:rsid w:val="00B6001C"/>
    <w:rsid w:val="00B6003A"/>
    <w:rsid w:val="00B60046"/>
    <w:rsid w:val="00B60094"/>
    <w:rsid w:val="00B600AF"/>
    <w:rsid w:val="00B600BC"/>
    <w:rsid w:val="00B600CA"/>
    <w:rsid w:val="00B600E3"/>
    <w:rsid w:val="00B60129"/>
    <w:rsid w:val="00B60145"/>
    <w:rsid w:val="00B601C3"/>
    <w:rsid w:val="00B60215"/>
    <w:rsid w:val="00B60335"/>
    <w:rsid w:val="00B60341"/>
    <w:rsid w:val="00B60342"/>
    <w:rsid w:val="00B6035B"/>
    <w:rsid w:val="00B6037F"/>
    <w:rsid w:val="00B6039B"/>
    <w:rsid w:val="00B603BD"/>
    <w:rsid w:val="00B603F1"/>
    <w:rsid w:val="00B60407"/>
    <w:rsid w:val="00B60429"/>
    <w:rsid w:val="00B60452"/>
    <w:rsid w:val="00B604BD"/>
    <w:rsid w:val="00B60541"/>
    <w:rsid w:val="00B605AA"/>
    <w:rsid w:val="00B605B4"/>
    <w:rsid w:val="00B605C6"/>
    <w:rsid w:val="00B60609"/>
    <w:rsid w:val="00B60641"/>
    <w:rsid w:val="00B6067F"/>
    <w:rsid w:val="00B606AF"/>
    <w:rsid w:val="00B606DC"/>
    <w:rsid w:val="00B60703"/>
    <w:rsid w:val="00B60736"/>
    <w:rsid w:val="00B6073A"/>
    <w:rsid w:val="00B60756"/>
    <w:rsid w:val="00B60772"/>
    <w:rsid w:val="00B60780"/>
    <w:rsid w:val="00B607A1"/>
    <w:rsid w:val="00B607AF"/>
    <w:rsid w:val="00B607BE"/>
    <w:rsid w:val="00B607E1"/>
    <w:rsid w:val="00B60882"/>
    <w:rsid w:val="00B60885"/>
    <w:rsid w:val="00B6089A"/>
    <w:rsid w:val="00B6089F"/>
    <w:rsid w:val="00B608A9"/>
    <w:rsid w:val="00B60929"/>
    <w:rsid w:val="00B6094C"/>
    <w:rsid w:val="00B6094F"/>
    <w:rsid w:val="00B609F1"/>
    <w:rsid w:val="00B609FA"/>
    <w:rsid w:val="00B60A32"/>
    <w:rsid w:val="00B60A55"/>
    <w:rsid w:val="00B60A6E"/>
    <w:rsid w:val="00B60A89"/>
    <w:rsid w:val="00B60AE6"/>
    <w:rsid w:val="00B60B02"/>
    <w:rsid w:val="00B60B2B"/>
    <w:rsid w:val="00B60B6B"/>
    <w:rsid w:val="00B60BC1"/>
    <w:rsid w:val="00B60C6E"/>
    <w:rsid w:val="00B60C75"/>
    <w:rsid w:val="00B60C79"/>
    <w:rsid w:val="00B60C81"/>
    <w:rsid w:val="00B60CF8"/>
    <w:rsid w:val="00B60D33"/>
    <w:rsid w:val="00B60D57"/>
    <w:rsid w:val="00B60D5D"/>
    <w:rsid w:val="00B60DE1"/>
    <w:rsid w:val="00B60E05"/>
    <w:rsid w:val="00B60E17"/>
    <w:rsid w:val="00B60E46"/>
    <w:rsid w:val="00B60E4D"/>
    <w:rsid w:val="00B60E57"/>
    <w:rsid w:val="00B60F14"/>
    <w:rsid w:val="00B60F51"/>
    <w:rsid w:val="00B60F90"/>
    <w:rsid w:val="00B60FAE"/>
    <w:rsid w:val="00B61046"/>
    <w:rsid w:val="00B6108B"/>
    <w:rsid w:val="00B6109D"/>
    <w:rsid w:val="00B61150"/>
    <w:rsid w:val="00B6118D"/>
    <w:rsid w:val="00B6119D"/>
    <w:rsid w:val="00B61265"/>
    <w:rsid w:val="00B6128F"/>
    <w:rsid w:val="00B6129D"/>
    <w:rsid w:val="00B612A0"/>
    <w:rsid w:val="00B612E2"/>
    <w:rsid w:val="00B6130D"/>
    <w:rsid w:val="00B61332"/>
    <w:rsid w:val="00B61360"/>
    <w:rsid w:val="00B61372"/>
    <w:rsid w:val="00B61389"/>
    <w:rsid w:val="00B61392"/>
    <w:rsid w:val="00B613C2"/>
    <w:rsid w:val="00B613DA"/>
    <w:rsid w:val="00B613EB"/>
    <w:rsid w:val="00B61447"/>
    <w:rsid w:val="00B61451"/>
    <w:rsid w:val="00B6145C"/>
    <w:rsid w:val="00B61474"/>
    <w:rsid w:val="00B6147C"/>
    <w:rsid w:val="00B614D5"/>
    <w:rsid w:val="00B614F5"/>
    <w:rsid w:val="00B6150E"/>
    <w:rsid w:val="00B615B2"/>
    <w:rsid w:val="00B61605"/>
    <w:rsid w:val="00B6161F"/>
    <w:rsid w:val="00B6163B"/>
    <w:rsid w:val="00B61650"/>
    <w:rsid w:val="00B6167A"/>
    <w:rsid w:val="00B6167B"/>
    <w:rsid w:val="00B616A1"/>
    <w:rsid w:val="00B616C1"/>
    <w:rsid w:val="00B616D4"/>
    <w:rsid w:val="00B616FB"/>
    <w:rsid w:val="00B61708"/>
    <w:rsid w:val="00B6170D"/>
    <w:rsid w:val="00B61713"/>
    <w:rsid w:val="00B61716"/>
    <w:rsid w:val="00B61727"/>
    <w:rsid w:val="00B61763"/>
    <w:rsid w:val="00B6176A"/>
    <w:rsid w:val="00B61775"/>
    <w:rsid w:val="00B61776"/>
    <w:rsid w:val="00B617A7"/>
    <w:rsid w:val="00B617C2"/>
    <w:rsid w:val="00B617C7"/>
    <w:rsid w:val="00B617E3"/>
    <w:rsid w:val="00B61828"/>
    <w:rsid w:val="00B61881"/>
    <w:rsid w:val="00B618E1"/>
    <w:rsid w:val="00B61920"/>
    <w:rsid w:val="00B6197E"/>
    <w:rsid w:val="00B61986"/>
    <w:rsid w:val="00B6199D"/>
    <w:rsid w:val="00B619C1"/>
    <w:rsid w:val="00B619ED"/>
    <w:rsid w:val="00B61A8C"/>
    <w:rsid w:val="00B61AF5"/>
    <w:rsid w:val="00B61B0E"/>
    <w:rsid w:val="00B61B2C"/>
    <w:rsid w:val="00B61B35"/>
    <w:rsid w:val="00B61B6F"/>
    <w:rsid w:val="00B61B87"/>
    <w:rsid w:val="00B61BC6"/>
    <w:rsid w:val="00B61BE9"/>
    <w:rsid w:val="00B61C21"/>
    <w:rsid w:val="00B61C33"/>
    <w:rsid w:val="00B61C4D"/>
    <w:rsid w:val="00B61CC6"/>
    <w:rsid w:val="00B61CC9"/>
    <w:rsid w:val="00B61CD4"/>
    <w:rsid w:val="00B61CDE"/>
    <w:rsid w:val="00B61CED"/>
    <w:rsid w:val="00B61CFD"/>
    <w:rsid w:val="00B61D83"/>
    <w:rsid w:val="00B61D89"/>
    <w:rsid w:val="00B61D8F"/>
    <w:rsid w:val="00B61DDA"/>
    <w:rsid w:val="00B61DE3"/>
    <w:rsid w:val="00B61E7D"/>
    <w:rsid w:val="00B61E80"/>
    <w:rsid w:val="00B61EA2"/>
    <w:rsid w:val="00B61EA9"/>
    <w:rsid w:val="00B61EEC"/>
    <w:rsid w:val="00B61F60"/>
    <w:rsid w:val="00B61FB5"/>
    <w:rsid w:val="00B61FEB"/>
    <w:rsid w:val="00B62098"/>
    <w:rsid w:val="00B620E2"/>
    <w:rsid w:val="00B620EE"/>
    <w:rsid w:val="00B621A2"/>
    <w:rsid w:val="00B621A4"/>
    <w:rsid w:val="00B621A5"/>
    <w:rsid w:val="00B62246"/>
    <w:rsid w:val="00B6228F"/>
    <w:rsid w:val="00B622AE"/>
    <w:rsid w:val="00B622D3"/>
    <w:rsid w:val="00B622E6"/>
    <w:rsid w:val="00B622F5"/>
    <w:rsid w:val="00B62302"/>
    <w:rsid w:val="00B6233E"/>
    <w:rsid w:val="00B62350"/>
    <w:rsid w:val="00B62362"/>
    <w:rsid w:val="00B6239E"/>
    <w:rsid w:val="00B623DD"/>
    <w:rsid w:val="00B6242D"/>
    <w:rsid w:val="00B62474"/>
    <w:rsid w:val="00B624D7"/>
    <w:rsid w:val="00B624E6"/>
    <w:rsid w:val="00B624F3"/>
    <w:rsid w:val="00B62593"/>
    <w:rsid w:val="00B625A3"/>
    <w:rsid w:val="00B625E4"/>
    <w:rsid w:val="00B6263B"/>
    <w:rsid w:val="00B62684"/>
    <w:rsid w:val="00B62705"/>
    <w:rsid w:val="00B62788"/>
    <w:rsid w:val="00B6281C"/>
    <w:rsid w:val="00B6282A"/>
    <w:rsid w:val="00B628A5"/>
    <w:rsid w:val="00B628AD"/>
    <w:rsid w:val="00B628C6"/>
    <w:rsid w:val="00B6299D"/>
    <w:rsid w:val="00B629BB"/>
    <w:rsid w:val="00B62A42"/>
    <w:rsid w:val="00B62A47"/>
    <w:rsid w:val="00B62A6F"/>
    <w:rsid w:val="00B62A70"/>
    <w:rsid w:val="00B62AD0"/>
    <w:rsid w:val="00B62B00"/>
    <w:rsid w:val="00B62B5B"/>
    <w:rsid w:val="00B62BB3"/>
    <w:rsid w:val="00B62BB9"/>
    <w:rsid w:val="00B62BE5"/>
    <w:rsid w:val="00B62C49"/>
    <w:rsid w:val="00B62C52"/>
    <w:rsid w:val="00B62C58"/>
    <w:rsid w:val="00B62C72"/>
    <w:rsid w:val="00B62C7B"/>
    <w:rsid w:val="00B62CB5"/>
    <w:rsid w:val="00B62CC2"/>
    <w:rsid w:val="00B62CDA"/>
    <w:rsid w:val="00B62D08"/>
    <w:rsid w:val="00B62DAD"/>
    <w:rsid w:val="00B62DE1"/>
    <w:rsid w:val="00B62DE3"/>
    <w:rsid w:val="00B62E39"/>
    <w:rsid w:val="00B62E6B"/>
    <w:rsid w:val="00B62E87"/>
    <w:rsid w:val="00B62E8A"/>
    <w:rsid w:val="00B62EC1"/>
    <w:rsid w:val="00B62F7B"/>
    <w:rsid w:val="00B62F99"/>
    <w:rsid w:val="00B62F9E"/>
    <w:rsid w:val="00B62FE0"/>
    <w:rsid w:val="00B6301B"/>
    <w:rsid w:val="00B6302C"/>
    <w:rsid w:val="00B63076"/>
    <w:rsid w:val="00B630F1"/>
    <w:rsid w:val="00B63112"/>
    <w:rsid w:val="00B6311C"/>
    <w:rsid w:val="00B63141"/>
    <w:rsid w:val="00B6315C"/>
    <w:rsid w:val="00B6315F"/>
    <w:rsid w:val="00B63197"/>
    <w:rsid w:val="00B631E1"/>
    <w:rsid w:val="00B631F8"/>
    <w:rsid w:val="00B63243"/>
    <w:rsid w:val="00B63274"/>
    <w:rsid w:val="00B6328F"/>
    <w:rsid w:val="00B632B8"/>
    <w:rsid w:val="00B632DA"/>
    <w:rsid w:val="00B632DC"/>
    <w:rsid w:val="00B632FF"/>
    <w:rsid w:val="00B6336E"/>
    <w:rsid w:val="00B63377"/>
    <w:rsid w:val="00B633C9"/>
    <w:rsid w:val="00B633E0"/>
    <w:rsid w:val="00B633EB"/>
    <w:rsid w:val="00B63400"/>
    <w:rsid w:val="00B6344C"/>
    <w:rsid w:val="00B63455"/>
    <w:rsid w:val="00B63471"/>
    <w:rsid w:val="00B634BB"/>
    <w:rsid w:val="00B634C0"/>
    <w:rsid w:val="00B634D2"/>
    <w:rsid w:val="00B63535"/>
    <w:rsid w:val="00B63557"/>
    <w:rsid w:val="00B6356B"/>
    <w:rsid w:val="00B6356C"/>
    <w:rsid w:val="00B6357A"/>
    <w:rsid w:val="00B635DD"/>
    <w:rsid w:val="00B635FC"/>
    <w:rsid w:val="00B63620"/>
    <w:rsid w:val="00B63627"/>
    <w:rsid w:val="00B63705"/>
    <w:rsid w:val="00B6370F"/>
    <w:rsid w:val="00B63722"/>
    <w:rsid w:val="00B6374B"/>
    <w:rsid w:val="00B63768"/>
    <w:rsid w:val="00B63770"/>
    <w:rsid w:val="00B637B5"/>
    <w:rsid w:val="00B637DB"/>
    <w:rsid w:val="00B637FE"/>
    <w:rsid w:val="00B6389B"/>
    <w:rsid w:val="00B638CE"/>
    <w:rsid w:val="00B63917"/>
    <w:rsid w:val="00B63940"/>
    <w:rsid w:val="00B63981"/>
    <w:rsid w:val="00B639BF"/>
    <w:rsid w:val="00B639D2"/>
    <w:rsid w:val="00B63A28"/>
    <w:rsid w:val="00B63A38"/>
    <w:rsid w:val="00B63A43"/>
    <w:rsid w:val="00B63A5B"/>
    <w:rsid w:val="00B63A6E"/>
    <w:rsid w:val="00B63A78"/>
    <w:rsid w:val="00B63AD9"/>
    <w:rsid w:val="00B63AE0"/>
    <w:rsid w:val="00B63B1B"/>
    <w:rsid w:val="00B63B34"/>
    <w:rsid w:val="00B63B3D"/>
    <w:rsid w:val="00B63BA6"/>
    <w:rsid w:val="00B63BE9"/>
    <w:rsid w:val="00B63C09"/>
    <w:rsid w:val="00B63C14"/>
    <w:rsid w:val="00B63C2E"/>
    <w:rsid w:val="00B63C39"/>
    <w:rsid w:val="00B63CC4"/>
    <w:rsid w:val="00B63DB1"/>
    <w:rsid w:val="00B63DB7"/>
    <w:rsid w:val="00B63DC8"/>
    <w:rsid w:val="00B63E17"/>
    <w:rsid w:val="00B63E42"/>
    <w:rsid w:val="00B63ECD"/>
    <w:rsid w:val="00B63EE9"/>
    <w:rsid w:val="00B63EED"/>
    <w:rsid w:val="00B63F86"/>
    <w:rsid w:val="00B63FD1"/>
    <w:rsid w:val="00B64015"/>
    <w:rsid w:val="00B6401C"/>
    <w:rsid w:val="00B64029"/>
    <w:rsid w:val="00B6404B"/>
    <w:rsid w:val="00B64053"/>
    <w:rsid w:val="00B64079"/>
    <w:rsid w:val="00B6407E"/>
    <w:rsid w:val="00B6408E"/>
    <w:rsid w:val="00B640A4"/>
    <w:rsid w:val="00B640AE"/>
    <w:rsid w:val="00B640C5"/>
    <w:rsid w:val="00B640C7"/>
    <w:rsid w:val="00B640F0"/>
    <w:rsid w:val="00B6418F"/>
    <w:rsid w:val="00B64266"/>
    <w:rsid w:val="00B6427E"/>
    <w:rsid w:val="00B6428E"/>
    <w:rsid w:val="00B642DA"/>
    <w:rsid w:val="00B6431C"/>
    <w:rsid w:val="00B64335"/>
    <w:rsid w:val="00B64342"/>
    <w:rsid w:val="00B64345"/>
    <w:rsid w:val="00B64393"/>
    <w:rsid w:val="00B643A3"/>
    <w:rsid w:val="00B643C2"/>
    <w:rsid w:val="00B643FB"/>
    <w:rsid w:val="00B6440C"/>
    <w:rsid w:val="00B64490"/>
    <w:rsid w:val="00B644A5"/>
    <w:rsid w:val="00B64505"/>
    <w:rsid w:val="00B64514"/>
    <w:rsid w:val="00B64527"/>
    <w:rsid w:val="00B6452F"/>
    <w:rsid w:val="00B64537"/>
    <w:rsid w:val="00B645AA"/>
    <w:rsid w:val="00B64617"/>
    <w:rsid w:val="00B6464C"/>
    <w:rsid w:val="00B64671"/>
    <w:rsid w:val="00B64690"/>
    <w:rsid w:val="00B646B7"/>
    <w:rsid w:val="00B64778"/>
    <w:rsid w:val="00B64799"/>
    <w:rsid w:val="00B647A8"/>
    <w:rsid w:val="00B647B6"/>
    <w:rsid w:val="00B647CD"/>
    <w:rsid w:val="00B647E8"/>
    <w:rsid w:val="00B64826"/>
    <w:rsid w:val="00B6485D"/>
    <w:rsid w:val="00B648A3"/>
    <w:rsid w:val="00B648CD"/>
    <w:rsid w:val="00B648D8"/>
    <w:rsid w:val="00B6495E"/>
    <w:rsid w:val="00B64965"/>
    <w:rsid w:val="00B64979"/>
    <w:rsid w:val="00B6498B"/>
    <w:rsid w:val="00B649B5"/>
    <w:rsid w:val="00B649BB"/>
    <w:rsid w:val="00B649CC"/>
    <w:rsid w:val="00B649E6"/>
    <w:rsid w:val="00B64A25"/>
    <w:rsid w:val="00B64A4B"/>
    <w:rsid w:val="00B64A51"/>
    <w:rsid w:val="00B64A81"/>
    <w:rsid w:val="00B64A9A"/>
    <w:rsid w:val="00B64AC0"/>
    <w:rsid w:val="00B64ACF"/>
    <w:rsid w:val="00B64AD1"/>
    <w:rsid w:val="00B64AEE"/>
    <w:rsid w:val="00B64B35"/>
    <w:rsid w:val="00B64B38"/>
    <w:rsid w:val="00B64B6F"/>
    <w:rsid w:val="00B64B99"/>
    <w:rsid w:val="00B64B9E"/>
    <w:rsid w:val="00B64B9F"/>
    <w:rsid w:val="00B64BCF"/>
    <w:rsid w:val="00B64BD1"/>
    <w:rsid w:val="00B64BEE"/>
    <w:rsid w:val="00B64C0A"/>
    <w:rsid w:val="00B64C4E"/>
    <w:rsid w:val="00B64C62"/>
    <w:rsid w:val="00B64C84"/>
    <w:rsid w:val="00B64CC3"/>
    <w:rsid w:val="00B64CD5"/>
    <w:rsid w:val="00B64D08"/>
    <w:rsid w:val="00B64DBD"/>
    <w:rsid w:val="00B64DC4"/>
    <w:rsid w:val="00B64E64"/>
    <w:rsid w:val="00B64E71"/>
    <w:rsid w:val="00B64E8E"/>
    <w:rsid w:val="00B64EA0"/>
    <w:rsid w:val="00B64EAC"/>
    <w:rsid w:val="00B64EED"/>
    <w:rsid w:val="00B64F01"/>
    <w:rsid w:val="00B64F15"/>
    <w:rsid w:val="00B64F2D"/>
    <w:rsid w:val="00B64F45"/>
    <w:rsid w:val="00B64F54"/>
    <w:rsid w:val="00B64F96"/>
    <w:rsid w:val="00B64FB4"/>
    <w:rsid w:val="00B64FB5"/>
    <w:rsid w:val="00B65007"/>
    <w:rsid w:val="00B65058"/>
    <w:rsid w:val="00B65067"/>
    <w:rsid w:val="00B650A1"/>
    <w:rsid w:val="00B650DB"/>
    <w:rsid w:val="00B650F3"/>
    <w:rsid w:val="00B6510B"/>
    <w:rsid w:val="00B65117"/>
    <w:rsid w:val="00B65137"/>
    <w:rsid w:val="00B6517F"/>
    <w:rsid w:val="00B65199"/>
    <w:rsid w:val="00B6519B"/>
    <w:rsid w:val="00B651D7"/>
    <w:rsid w:val="00B6520B"/>
    <w:rsid w:val="00B6533F"/>
    <w:rsid w:val="00B6534F"/>
    <w:rsid w:val="00B653B7"/>
    <w:rsid w:val="00B653C2"/>
    <w:rsid w:val="00B653C5"/>
    <w:rsid w:val="00B6544F"/>
    <w:rsid w:val="00B6549E"/>
    <w:rsid w:val="00B654AA"/>
    <w:rsid w:val="00B6550A"/>
    <w:rsid w:val="00B6551B"/>
    <w:rsid w:val="00B65528"/>
    <w:rsid w:val="00B6552C"/>
    <w:rsid w:val="00B6555F"/>
    <w:rsid w:val="00B6557D"/>
    <w:rsid w:val="00B655A7"/>
    <w:rsid w:val="00B655F0"/>
    <w:rsid w:val="00B6560F"/>
    <w:rsid w:val="00B65630"/>
    <w:rsid w:val="00B6564B"/>
    <w:rsid w:val="00B65662"/>
    <w:rsid w:val="00B65681"/>
    <w:rsid w:val="00B6571E"/>
    <w:rsid w:val="00B65722"/>
    <w:rsid w:val="00B6572C"/>
    <w:rsid w:val="00B65743"/>
    <w:rsid w:val="00B657BC"/>
    <w:rsid w:val="00B657C9"/>
    <w:rsid w:val="00B657FE"/>
    <w:rsid w:val="00B6580B"/>
    <w:rsid w:val="00B65810"/>
    <w:rsid w:val="00B65883"/>
    <w:rsid w:val="00B658B0"/>
    <w:rsid w:val="00B658BC"/>
    <w:rsid w:val="00B65905"/>
    <w:rsid w:val="00B65910"/>
    <w:rsid w:val="00B65966"/>
    <w:rsid w:val="00B659B8"/>
    <w:rsid w:val="00B65A2A"/>
    <w:rsid w:val="00B65A6B"/>
    <w:rsid w:val="00B65A7A"/>
    <w:rsid w:val="00B65A8A"/>
    <w:rsid w:val="00B65B52"/>
    <w:rsid w:val="00B65B63"/>
    <w:rsid w:val="00B65B64"/>
    <w:rsid w:val="00B65B7B"/>
    <w:rsid w:val="00B65BB7"/>
    <w:rsid w:val="00B65BD2"/>
    <w:rsid w:val="00B65BEF"/>
    <w:rsid w:val="00B65C2A"/>
    <w:rsid w:val="00B65C60"/>
    <w:rsid w:val="00B65C89"/>
    <w:rsid w:val="00B65CE2"/>
    <w:rsid w:val="00B65D3E"/>
    <w:rsid w:val="00B65D6A"/>
    <w:rsid w:val="00B65D77"/>
    <w:rsid w:val="00B65E09"/>
    <w:rsid w:val="00B65E60"/>
    <w:rsid w:val="00B65E75"/>
    <w:rsid w:val="00B65E9D"/>
    <w:rsid w:val="00B65EA4"/>
    <w:rsid w:val="00B65EF0"/>
    <w:rsid w:val="00B65F24"/>
    <w:rsid w:val="00B65F27"/>
    <w:rsid w:val="00B65F6E"/>
    <w:rsid w:val="00B65F94"/>
    <w:rsid w:val="00B66094"/>
    <w:rsid w:val="00B6609E"/>
    <w:rsid w:val="00B660A5"/>
    <w:rsid w:val="00B660C1"/>
    <w:rsid w:val="00B660F6"/>
    <w:rsid w:val="00B6611A"/>
    <w:rsid w:val="00B6616C"/>
    <w:rsid w:val="00B66181"/>
    <w:rsid w:val="00B66186"/>
    <w:rsid w:val="00B6618A"/>
    <w:rsid w:val="00B66237"/>
    <w:rsid w:val="00B6624E"/>
    <w:rsid w:val="00B6625A"/>
    <w:rsid w:val="00B66263"/>
    <w:rsid w:val="00B662D4"/>
    <w:rsid w:val="00B6631C"/>
    <w:rsid w:val="00B6638D"/>
    <w:rsid w:val="00B66393"/>
    <w:rsid w:val="00B663B2"/>
    <w:rsid w:val="00B663CA"/>
    <w:rsid w:val="00B66493"/>
    <w:rsid w:val="00B664A2"/>
    <w:rsid w:val="00B664C4"/>
    <w:rsid w:val="00B6650E"/>
    <w:rsid w:val="00B66521"/>
    <w:rsid w:val="00B66552"/>
    <w:rsid w:val="00B66554"/>
    <w:rsid w:val="00B6656C"/>
    <w:rsid w:val="00B66594"/>
    <w:rsid w:val="00B6659A"/>
    <w:rsid w:val="00B665AF"/>
    <w:rsid w:val="00B665D2"/>
    <w:rsid w:val="00B665E7"/>
    <w:rsid w:val="00B665EC"/>
    <w:rsid w:val="00B66603"/>
    <w:rsid w:val="00B6664E"/>
    <w:rsid w:val="00B6669B"/>
    <w:rsid w:val="00B66714"/>
    <w:rsid w:val="00B6672F"/>
    <w:rsid w:val="00B6674F"/>
    <w:rsid w:val="00B66778"/>
    <w:rsid w:val="00B6678E"/>
    <w:rsid w:val="00B667D7"/>
    <w:rsid w:val="00B667E2"/>
    <w:rsid w:val="00B667FC"/>
    <w:rsid w:val="00B667FE"/>
    <w:rsid w:val="00B6683E"/>
    <w:rsid w:val="00B6685E"/>
    <w:rsid w:val="00B6688F"/>
    <w:rsid w:val="00B668BC"/>
    <w:rsid w:val="00B668C5"/>
    <w:rsid w:val="00B669D4"/>
    <w:rsid w:val="00B669E9"/>
    <w:rsid w:val="00B669FF"/>
    <w:rsid w:val="00B66A12"/>
    <w:rsid w:val="00B66A1B"/>
    <w:rsid w:val="00B66A41"/>
    <w:rsid w:val="00B66A4C"/>
    <w:rsid w:val="00B66A5E"/>
    <w:rsid w:val="00B66A6B"/>
    <w:rsid w:val="00B66AC1"/>
    <w:rsid w:val="00B66B4D"/>
    <w:rsid w:val="00B66B85"/>
    <w:rsid w:val="00B66BB1"/>
    <w:rsid w:val="00B66BBD"/>
    <w:rsid w:val="00B66BC0"/>
    <w:rsid w:val="00B66BFE"/>
    <w:rsid w:val="00B66C05"/>
    <w:rsid w:val="00B66C19"/>
    <w:rsid w:val="00B66C2A"/>
    <w:rsid w:val="00B66C53"/>
    <w:rsid w:val="00B66C65"/>
    <w:rsid w:val="00B66CAE"/>
    <w:rsid w:val="00B66CB0"/>
    <w:rsid w:val="00B66CD7"/>
    <w:rsid w:val="00B66CF6"/>
    <w:rsid w:val="00B66D01"/>
    <w:rsid w:val="00B66D26"/>
    <w:rsid w:val="00B66D2A"/>
    <w:rsid w:val="00B66D31"/>
    <w:rsid w:val="00B66D55"/>
    <w:rsid w:val="00B66D82"/>
    <w:rsid w:val="00B66D91"/>
    <w:rsid w:val="00B66D95"/>
    <w:rsid w:val="00B66DA7"/>
    <w:rsid w:val="00B66DA8"/>
    <w:rsid w:val="00B66DEB"/>
    <w:rsid w:val="00B66E10"/>
    <w:rsid w:val="00B66E16"/>
    <w:rsid w:val="00B66E2F"/>
    <w:rsid w:val="00B66E3A"/>
    <w:rsid w:val="00B66E46"/>
    <w:rsid w:val="00B66E5F"/>
    <w:rsid w:val="00B66E63"/>
    <w:rsid w:val="00B66ED5"/>
    <w:rsid w:val="00B66EEA"/>
    <w:rsid w:val="00B66F2F"/>
    <w:rsid w:val="00B66F5F"/>
    <w:rsid w:val="00B66F82"/>
    <w:rsid w:val="00B66F8A"/>
    <w:rsid w:val="00B66FBB"/>
    <w:rsid w:val="00B66FEF"/>
    <w:rsid w:val="00B6700E"/>
    <w:rsid w:val="00B67011"/>
    <w:rsid w:val="00B6702C"/>
    <w:rsid w:val="00B6706D"/>
    <w:rsid w:val="00B67078"/>
    <w:rsid w:val="00B670C3"/>
    <w:rsid w:val="00B670F5"/>
    <w:rsid w:val="00B67150"/>
    <w:rsid w:val="00B67152"/>
    <w:rsid w:val="00B67187"/>
    <w:rsid w:val="00B67190"/>
    <w:rsid w:val="00B67227"/>
    <w:rsid w:val="00B67235"/>
    <w:rsid w:val="00B67252"/>
    <w:rsid w:val="00B6727A"/>
    <w:rsid w:val="00B672A6"/>
    <w:rsid w:val="00B672C9"/>
    <w:rsid w:val="00B67307"/>
    <w:rsid w:val="00B67315"/>
    <w:rsid w:val="00B67318"/>
    <w:rsid w:val="00B67351"/>
    <w:rsid w:val="00B67362"/>
    <w:rsid w:val="00B67367"/>
    <w:rsid w:val="00B6737A"/>
    <w:rsid w:val="00B673A8"/>
    <w:rsid w:val="00B6741D"/>
    <w:rsid w:val="00B674E2"/>
    <w:rsid w:val="00B674E3"/>
    <w:rsid w:val="00B674E8"/>
    <w:rsid w:val="00B67524"/>
    <w:rsid w:val="00B6755F"/>
    <w:rsid w:val="00B67561"/>
    <w:rsid w:val="00B675E6"/>
    <w:rsid w:val="00B675EF"/>
    <w:rsid w:val="00B675F4"/>
    <w:rsid w:val="00B67613"/>
    <w:rsid w:val="00B67632"/>
    <w:rsid w:val="00B67653"/>
    <w:rsid w:val="00B6765A"/>
    <w:rsid w:val="00B67663"/>
    <w:rsid w:val="00B67671"/>
    <w:rsid w:val="00B6768E"/>
    <w:rsid w:val="00B676D7"/>
    <w:rsid w:val="00B67760"/>
    <w:rsid w:val="00B67784"/>
    <w:rsid w:val="00B677C7"/>
    <w:rsid w:val="00B67899"/>
    <w:rsid w:val="00B678CE"/>
    <w:rsid w:val="00B67937"/>
    <w:rsid w:val="00B6794C"/>
    <w:rsid w:val="00B6796C"/>
    <w:rsid w:val="00B67979"/>
    <w:rsid w:val="00B67981"/>
    <w:rsid w:val="00B679C2"/>
    <w:rsid w:val="00B679E5"/>
    <w:rsid w:val="00B67A04"/>
    <w:rsid w:val="00B67A19"/>
    <w:rsid w:val="00B67A30"/>
    <w:rsid w:val="00B67A52"/>
    <w:rsid w:val="00B67AD6"/>
    <w:rsid w:val="00B67ADB"/>
    <w:rsid w:val="00B67B35"/>
    <w:rsid w:val="00B67B7C"/>
    <w:rsid w:val="00B67B91"/>
    <w:rsid w:val="00B67BA2"/>
    <w:rsid w:val="00B67C47"/>
    <w:rsid w:val="00B67C5D"/>
    <w:rsid w:val="00B67C7F"/>
    <w:rsid w:val="00B67CC7"/>
    <w:rsid w:val="00B67CD9"/>
    <w:rsid w:val="00B67CDE"/>
    <w:rsid w:val="00B67CF6"/>
    <w:rsid w:val="00B67CF8"/>
    <w:rsid w:val="00B67D43"/>
    <w:rsid w:val="00B67DAF"/>
    <w:rsid w:val="00B67DC6"/>
    <w:rsid w:val="00B67DDB"/>
    <w:rsid w:val="00B67DED"/>
    <w:rsid w:val="00B67E2C"/>
    <w:rsid w:val="00B67EA0"/>
    <w:rsid w:val="00B67EBF"/>
    <w:rsid w:val="00B67EFC"/>
    <w:rsid w:val="00B67F7D"/>
    <w:rsid w:val="00B67F7F"/>
    <w:rsid w:val="00B67FAC"/>
    <w:rsid w:val="00B67FCB"/>
    <w:rsid w:val="00B67FE2"/>
    <w:rsid w:val="00B7003E"/>
    <w:rsid w:val="00B70075"/>
    <w:rsid w:val="00B700A0"/>
    <w:rsid w:val="00B700BA"/>
    <w:rsid w:val="00B700D3"/>
    <w:rsid w:val="00B70106"/>
    <w:rsid w:val="00B7010B"/>
    <w:rsid w:val="00B7014E"/>
    <w:rsid w:val="00B7017D"/>
    <w:rsid w:val="00B7018F"/>
    <w:rsid w:val="00B701AF"/>
    <w:rsid w:val="00B701CE"/>
    <w:rsid w:val="00B701FD"/>
    <w:rsid w:val="00B70202"/>
    <w:rsid w:val="00B7022C"/>
    <w:rsid w:val="00B70275"/>
    <w:rsid w:val="00B702BF"/>
    <w:rsid w:val="00B702E6"/>
    <w:rsid w:val="00B7030A"/>
    <w:rsid w:val="00B7034D"/>
    <w:rsid w:val="00B70356"/>
    <w:rsid w:val="00B7039F"/>
    <w:rsid w:val="00B703DD"/>
    <w:rsid w:val="00B703F1"/>
    <w:rsid w:val="00B70436"/>
    <w:rsid w:val="00B70486"/>
    <w:rsid w:val="00B704BF"/>
    <w:rsid w:val="00B704C2"/>
    <w:rsid w:val="00B704E5"/>
    <w:rsid w:val="00B70504"/>
    <w:rsid w:val="00B70534"/>
    <w:rsid w:val="00B70583"/>
    <w:rsid w:val="00B7059B"/>
    <w:rsid w:val="00B705A3"/>
    <w:rsid w:val="00B705B6"/>
    <w:rsid w:val="00B70610"/>
    <w:rsid w:val="00B70642"/>
    <w:rsid w:val="00B70654"/>
    <w:rsid w:val="00B70657"/>
    <w:rsid w:val="00B7065D"/>
    <w:rsid w:val="00B70680"/>
    <w:rsid w:val="00B7069D"/>
    <w:rsid w:val="00B706AE"/>
    <w:rsid w:val="00B706B4"/>
    <w:rsid w:val="00B706C9"/>
    <w:rsid w:val="00B706EC"/>
    <w:rsid w:val="00B70709"/>
    <w:rsid w:val="00B70731"/>
    <w:rsid w:val="00B70749"/>
    <w:rsid w:val="00B70784"/>
    <w:rsid w:val="00B707A0"/>
    <w:rsid w:val="00B707B7"/>
    <w:rsid w:val="00B707CA"/>
    <w:rsid w:val="00B707EC"/>
    <w:rsid w:val="00B70845"/>
    <w:rsid w:val="00B7085A"/>
    <w:rsid w:val="00B708AB"/>
    <w:rsid w:val="00B708AD"/>
    <w:rsid w:val="00B7092B"/>
    <w:rsid w:val="00B70953"/>
    <w:rsid w:val="00B70984"/>
    <w:rsid w:val="00B709B2"/>
    <w:rsid w:val="00B709C6"/>
    <w:rsid w:val="00B709D6"/>
    <w:rsid w:val="00B709E4"/>
    <w:rsid w:val="00B70A70"/>
    <w:rsid w:val="00B70ABE"/>
    <w:rsid w:val="00B70B25"/>
    <w:rsid w:val="00B70B57"/>
    <w:rsid w:val="00B70B6E"/>
    <w:rsid w:val="00B70B92"/>
    <w:rsid w:val="00B70BD8"/>
    <w:rsid w:val="00B70C0B"/>
    <w:rsid w:val="00B70C11"/>
    <w:rsid w:val="00B70C6B"/>
    <w:rsid w:val="00B70CB2"/>
    <w:rsid w:val="00B70CBC"/>
    <w:rsid w:val="00B70CD5"/>
    <w:rsid w:val="00B70CF5"/>
    <w:rsid w:val="00B70CFC"/>
    <w:rsid w:val="00B70D05"/>
    <w:rsid w:val="00B70D20"/>
    <w:rsid w:val="00B70D54"/>
    <w:rsid w:val="00B70D63"/>
    <w:rsid w:val="00B70D7E"/>
    <w:rsid w:val="00B70DB0"/>
    <w:rsid w:val="00B70DD3"/>
    <w:rsid w:val="00B70DE7"/>
    <w:rsid w:val="00B70E25"/>
    <w:rsid w:val="00B70E29"/>
    <w:rsid w:val="00B70E9B"/>
    <w:rsid w:val="00B70EA4"/>
    <w:rsid w:val="00B70EC7"/>
    <w:rsid w:val="00B70ECE"/>
    <w:rsid w:val="00B70ECF"/>
    <w:rsid w:val="00B70F48"/>
    <w:rsid w:val="00B70F50"/>
    <w:rsid w:val="00B70F9D"/>
    <w:rsid w:val="00B70F9E"/>
    <w:rsid w:val="00B70FAE"/>
    <w:rsid w:val="00B70FC6"/>
    <w:rsid w:val="00B70FDB"/>
    <w:rsid w:val="00B70FEA"/>
    <w:rsid w:val="00B70FF8"/>
    <w:rsid w:val="00B71028"/>
    <w:rsid w:val="00B71032"/>
    <w:rsid w:val="00B71075"/>
    <w:rsid w:val="00B7108A"/>
    <w:rsid w:val="00B710A3"/>
    <w:rsid w:val="00B710C9"/>
    <w:rsid w:val="00B710FB"/>
    <w:rsid w:val="00B7115A"/>
    <w:rsid w:val="00B711CE"/>
    <w:rsid w:val="00B711DD"/>
    <w:rsid w:val="00B71236"/>
    <w:rsid w:val="00B7127E"/>
    <w:rsid w:val="00B712F3"/>
    <w:rsid w:val="00B71328"/>
    <w:rsid w:val="00B71370"/>
    <w:rsid w:val="00B713C5"/>
    <w:rsid w:val="00B713D4"/>
    <w:rsid w:val="00B7147A"/>
    <w:rsid w:val="00B7147B"/>
    <w:rsid w:val="00B714A0"/>
    <w:rsid w:val="00B71512"/>
    <w:rsid w:val="00B71520"/>
    <w:rsid w:val="00B71538"/>
    <w:rsid w:val="00B715A7"/>
    <w:rsid w:val="00B715E8"/>
    <w:rsid w:val="00B7161D"/>
    <w:rsid w:val="00B7162C"/>
    <w:rsid w:val="00B71668"/>
    <w:rsid w:val="00B716C0"/>
    <w:rsid w:val="00B716C4"/>
    <w:rsid w:val="00B716D6"/>
    <w:rsid w:val="00B716E9"/>
    <w:rsid w:val="00B71709"/>
    <w:rsid w:val="00B7171C"/>
    <w:rsid w:val="00B71727"/>
    <w:rsid w:val="00B7174B"/>
    <w:rsid w:val="00B7175B"/>
    <w:rsid w:val="00B7177E"/>
    <w:rsid w:val="00B717F2"/>
    <w:rsid w:val="00B71804"/>
    <w:rsid w:val="00B7181D"/>
    <w:rsid w:val="00B71824"/>
    <w:rsid w:val="00B7183C"/>
    <w:rsid w:val="00B7184F"/>
    <w:rsid w:val="00B71861"/>
    <w:rsid w:val="00B7189E"/>
    <w:rsid w:val="00B718E3"/>
    <w:rsid w:val="00B7192D"/>
    <w:rsid w:val="00B71A07"/>
    <w:rsid w:val="00B71A08"/>
    <w:rsid w:val="00B71A09"/>
    <w:rsid w:val="00B71A2F"/>
    <w:rsid w:val="00B71A3D"/>
    <w:rsid w:val="00B71A62"/>
    <w:rsid w:val="00B71A81"/>
    <w:rsid w:val="00B71A89"/>
    <w:rsid w:val="00B71A91"/>
    <w:rsid w:val="00B71A9E"/>
    <w:rsid w:val="00B71AD1"/>
    <w:rsid w:val="00B71AD3"/>
    <w:rsid w:val="00B71AE2"/>
    <w:rsid w:val="00B71B00"/>
    <w:rsid w:val="00B71B01"/>
    <w:rsid w:val="00B71B30"/>
    <w:rsid w:val="00B71B86"/>
    <w:rsid w:val="00B71BE1"/>
    <w:rsid w:val="00B71C63"/>
    <w:rsid w:val="00B71C85"/>
    <w:rsid w:val="00B71C8E"/>
    <w:rsid w:val="00B71CB0"/>
    <w:rsid w:val="00B71CBD"/>
    <w:rsid w:val="00B71CC8"/>
    <w:rsid w:val="00B71CE2"/>
    <w:rsid w:val="00B71D2A"/>
    <w:rsid w:val="00B71D88"/>
    <w:rsid w:val="00B71DFA"/>
    <w:rsid w:val="00B71E5C"/>
    <w:rsid w:val="00B71E8C"/>
    <w:rsid w:val="00B71E8D"/>
    <w:rsid w:val="00B71F06"/>
    <w:rsid w:val="00B71F07"/>
    <w:rsid w:val="00B71F1C"/>
    <w:rsid w:val="00B71F23"/>
    <w:rsid w:val="00B71F60"/>
    <w:rsid w:val="00B71F9B"/>
    <w:rsid w:val="00B7200D"/>
    <w:rsid w:val="00B72069"/>
    <w:rsid w:val="00B720B3"/>
    <w:rsid w:val="00B720DD"/>
    <w:rsid w:val="00B7211B"/>
    <w:rsid w:val="00B721E3"/>
    <w:rsid w:val="00B7220D"/>
    <w:rsid w:val="00B72266"/>
    <w:rsid w:val="00B722C4"/>
    <w:rsid w:val="00B722CE"/>
    <w:rsid w:val="00B72358"/>
    <w:rsid w:val="00B72359"/>
    <w:rsid w:val="00B7235D"/>
    <w:rsid w:val="00B72376"/>
    <w:rsid w:val="00B72394"/>
    <w:rsid w:val="00B723A4"/>
    <w:rsid w:val="00B723C6"/>
    <w:rsid w:val="00B723E1"/>
    <w:rsid w:val="00B723F2"/>
    <w:rsid w:val="00B7241A"/>
    <w:rsid w:val="00B7243F"/>
    <w:rsid w:val="00B72455"/>
    <w:rsid w:val="00B7247A"/>
    <w:rsid w:val="00B724EB"/>
    <w:rsid w:val="00B72537"/>
    <w:rsid w:val="00B72549"/>
    <w:rsid w:val="00B72557"/>
    <w:rsid w:val="00B725FF"/>
    <w:rsid w:val="00B72615"/>
    <w:rsid w:val="00B72646"/>
    <w:rsid w:val="00B72665"/>
    <w:rsid w:val="00B726A3"/>
    <w:rsid w:val="00B726A5"/>
    <w:rsid w:val="00B726EB"/>
    <w:rsid w:val="00B7270D"/>
    <w:rsid w:val="00B72715"/>
    <w:rsid w:val="00B7271E"/>
    <w:rsid w:val="00B72735"/>
    <w:rsid w:val="00B72759"/>
    <w:rsid w:val="00B72782"/>
    <w:rsid w:val="00B72784"/>
    <w:rsid w:val="00B727AC"/>
    <w:rsid w:val="00B72804"/>
    <w:rsid w:val="00B7282B"/>
    <w:rsid w:val="00B72880"/>
    <w:rsid w:val="00B7288B"/>
    <w:rsid w:val="00B72917"/>
    <w:rsid w:val="00B72923"/>
    <w:rsid w:val="00B7295D"/>
    <w:rsid w:val="00B72993"/>
    <w:rsid w:val="00B72996"/>
    <w:rsid w:val="00B729DB"/>
    <w:rsid w:val="00B729DF"/>
    <w:rsid w:val="00B72A0C"/>
    <w:rsid w:val="00B72A14"/>
    <w:rsid w:val="00B72A30"/>
    <w:rsid w:val="00B72A33"/>
    <w:rsid w:val="00B72A34"/>
    <w:rsid w:val="00B72A3E"/>
    <w:rsid w:val="00B72A60"/>
    <w:rsid w:val="00B72A84"/>
    <w:rsid w:val="00B72AC5"/>
    <w:rsid w:val="00B72AF7"/>
    <w:rsid w:val="00B72B60"/>
    <w:rsid w:val="00B72B92"/>
    <w:rsid w:val="00B72BC7"/>
    <w:rsid w:val="00B72BD1"/>
    <w:rsid w:val="00B72C0D"/>
    <w:rsid w:val="00B72C10"/>
    <w:rsid w:val="00B72C91"/>
    <w:rsid w:val="00B72CE7"/>
    <w:rsid w:val="00B72D08"/>
    <w:rsid w:val="00B72D22"/>
    <w:rsid w:val="00B72D2B"/>
    <w:rsid w:val="00B72D36"/>
    <w:rsid w:val="00B72D54"/>
    <w:rsid w:val="00B72D59"/>
    <w:rsid w:val="00B72D7F"/>
    <w:rsid w:val="00B72D94"/>
    <w:rsid w:val="00B72DB9"/>
    <w:rsid w:val="00B72DD0"/>
    <w:rsid w:val="00B72E09"/>
    <w:rsid w:val="00B72E1E"/>
    <w:rsid w:val="00B72E42"/>
    <w:rsid w:val="00B72E59"/>
    <w:rsid w:val="00B72E7A"/>
    <w:rsid w:val="00B72E93"/>
    <w:rsid w:val="00B72EB4"/>
    <w:rsid w:val="00B72ECD"/>
    <w:rsid w:val="00B72ECF"/>
    <w:rsid w:val="00B72EE3"/>
    <w:rsid w:val="00B72EEB"/>
    <w:rsid w:val="00B72EFE"/>
    <w:rsid w:val="00B72F56"/>
    <w:rsid w:val="00B72F5A"/>
    <w:rsid w:val="00B72F76"/>
    <w:rsid w:val="00B72F78"/>
    <w:rsid w:val="00B72FF3"/>
    <w:rsid w:val="00B730D0"/>
    <w:rsid w:val="00B730D7"/>
    <w:rsid w:val="00B7311B"/>
    <w:rsid w:val="00B73136"/>
    <w:rsid w:val="00B73170"/>
    <w:rsid w:val="00B73173"/>
    <w:rsid w:val="00B73182"/>
    <w:rsid w:val="00B73193"/>
    <w:rsid w:val="00B731AC"/>
    <w:rsid w:val="00B731FB"/>
    <w:rsid w:val="00B7320B"/>
    <w:rsid w:val="00B73271"/>
    <w:rsid w:val="00B732A3"/>
    <w:rsid w:val="00B732BC"/>
    <w:rsid w:val="00B732C4"/>
    <w:rsid w:val="00B732CC"/>
    <w:rsid w:val="00B732E0"/>
    <w:rsid w:val="00B732F9"/>
    <w:rsid w:val="00B7331B"/>
    <w:rsid w:val="00B7332D"/>
    <w:rsid w:val="00B73331"/>
    <w:rsid w:val="00B7335D"/>
    <w:rsid w:val="00B73361"/>
    <w:rsid w:val="00B7338F"/>
    <w:rsid w:val="00B733BC"/>
    <w:rsid w:val="00B7340F"/>
    <w:rsid w:val="00B73440"/>
    <w:rsid w:val="00B73444"/>
    <w:rsid w:val="00B7346A"/>
    <w:rsid w:val="00B73494"/>
    <w:rsid w:val="00B7349D"/>
    <w:rsid w:val="00B734DB"/>
    <w:rsid w:val="00B734DC"/>
    <w:rsid w:val="00B734FA"/>
    <w:rsid w:val="00B73539"/>
    <w:rsid w:val="00B7353F"/>
    <w:rsid w:val="00B73553"/>
    <w:rsid w:val="00B73562"/>
    <w:rsid w:val="00B735B2"/>
    <w:rsid w:val="00B73616"/>
    <w:rsid w:val="00B73620"/>
    <w:rsid w:val="00B73626"/>
    <w:rsid w:val="00B7362C"/>
    <w:rsid w:val="00B7363C"/>
    <w:rsid w:val="00B73641"/>
    <w:rsid w:val="00B73651"/>
    <w:rsid w:val="00B73654"/>
    <w:rsid w:val="00B73667"/>
    <w:rsid w:val="00B73671"/>
    <w:rsid w:val="00B7373A"/>
    <w:rsid w:val="00B73740"/>
    <w:rsid w:val="00B7375D"/>
    <w:rsid w:val="00B73760"/>
    <w:rsid w:val="00B73766"/>
    <w:rsid w:val="00B737BD"/>
    <w:rsid w:val="00B737C2"/>
    <w:rsid w:val="00B737CF"/>
    <w:rsid w:val="00B737DE"/>
    <w:rsid w:val="00B737E8"/>
    <w:rsid w:val="00B73809"/>
    <w:rsid w:val="00B73823"/>
    <w:rsid w:val="00B7387D"/>
    <w:rsid w:val="00B738A0"/>
    <w:rsid w:val="00B738FD"/>
    <w:rsid w:val="00B73904"/>
    <w:rsid w:val="00B7391D"/>
    <w:rsid w:val="00B73921"/>
    <w:rsid w:val="00B73927"/>
    <w:rsid w:val="00B73940"/>
    <w:rsid w:val="00B73990"/>
    <w:rsid w:val="00B739A7"/>
    <w:rsid w:val="00B73A07"/>
    <w:rsid w:val="00B73A3D"/>
    <w:rsid w:val="00B73A5B"/>
    <w:rsid w:val="00B73A71"/>
    <w:rsid w:val="00B73A98"/>
    <w:rsid w:val="00B73ABB"/>
    <w:rsid w:val="00B73AC9"/>
    <w:rsid w:val="00B73ACF"/>
    <w:rsid w:val="00B73AD7"/>
    <w:rsid w:val="00B73AEA"/>
    <w:rsid w:val="00B73B21"/>
    <w:rsid w:val="00B73B42"/>
    <w:rsid w:val="00B73B4E"/>
    <w:rsid w:val="00B73B58"/>
    <w:rsid w:val="00B73B81"/>
    <w:rsid w:val="00B73BD1"/>
    <w:rsid w:val="00B73C06"/>
    <w:rsid w:val="00B73C0B"/>
    <w:rsid w:val="00B73C57"/>
    <w:rsid w:val="00B73C6D"/>
    <w:rsid w:val="00B73CA4"/>
    <w:rsid w:val="00B73CC6"/>
    <w:rsid w:val="00B73D30"/>
    <w:rsid w:val="00B73DFD"/>
    <w:rsid w:val="00B73E1B"/>
    <w:rsid w:val="00B73E32"/>
    <w:rsid w:val="00B73E37"/>
    <w:rsid w:val="00B73E3A"/>
    <w:rsid w:val="00B73E50"/>
    <w:rsid w:val="00B73EAF"/>
    <w:rsid w:val="00B73EBE"/>
    <w:rsid w:val="00B73ECF"/>
    <w:rsid w:val="00B73EF8"/>
    <w:rsid w:val="00B73F1F"/>
    <w:rsid w:val="00B73F2D"/>
    <w:rsid w:val="00B73F30"/>
    <w:rsid w:val="00B73FA8"/>
    <w:rsid w:val="00B73FCE"/>
    <w:rsid w:val="00B73FE1"/>
    <w:rsid w:val="00B74000"/>
    <w:rsid w:val="00B7404E"/>
    <w:rsid w:val="00B7408E"/>
    <w:rsid w:val="00B74091"/>
    <w:rsid w:val="00B74099"/>
    <w:rsid w:val="00B740C4"/>
    <w:rsid w:val="00B740D3"/>
    <w:rsid w:val="00B740DF"/>
    <w:rsid w:val="00B74129"/>
    <w:rsid w:val="00B74139"/>
    <w:rsid w:val="00B74166"/>
    <w:rsid w:val="00B74189"/>
    <w:rsid w:val="00B7418D"/>
    <w:rsid w:val="00B74214"/>
    <w:rsid w:val="00B74225"/>
    <w:rsid w:val="00B7425F"/>
    <w:rsid w:val="00B74264"/>
    <w:rsid w:val="00B7428C"/>
    <w:rsid w:val="00B742BB"/>
    <w:rsid w:val="00B742EA"/>
    <w:rsid w:val="00B7433B"/>
    <w:rsid w:val="00B743B0"/>
    <w:rsid w:val="00B743D9"/>
    <w:rsid w:val="00B743E1"/>
    <w:rsid w:val="00B743F6"/>
    <w:rsid w:val="00B74415"/>
    <w:rsid w:val="00B74429"/>
    <w:rsid w:val="00B7445B"/>
    <w:rsid w:val="00B7446B"/>
    <w:rsid w:val="00B74485"/>
    <w:rsid w:val="00B744E5"/>
    <w:rsid w:val="00B74535"/>
    <w:rsid w:val="00B7454B"/>
    <w:rsid w:val="00B7458B"/>
    <w:rsid w:val="00B745B3"/>
    <w:rsid w:val="00B74645"/>
    <w:rsid w:val="00B7468D"/>
    <w:rsid w:val="00B74696"/>
    <w:rsid w:val="00B74699"/>
    <w:rsid w:val="00B746B5"/>
    <w:rsid w:val="00B746DF"/>
    <w:rsid w:val="00B7470B"/>
    <w:rsid w:val="00B74730"/>
    <w:rsid w:val="00B74732"/>
    <w:rsid w:val="00B74758"/>
    <w:rsid w:val="00B74796"/>
    <w:rsid w:val="00B74799"/>
    <w:rsid w:val="00B747D7"/>
    <w:rsid w:val="00B747F7"/>
    <w:rsid w:val="00B747FB"/>
    <w:rsid w:val="00B74802"/>
    <w:rsid w:val="00B7481F"/>
    <w:rsid w:val="00B74867"/>
    <w:rsid w:val="00B74868"/>
    <w:rsid w:val="00B74902"/>
    <w:rsid w:val="00B7490A"/>
    <w:rsid w:val="00B74946"/>
    <w:rsid w:val="00B74954"/>
    <w:rsid w:val="00B7496A"/>
    <w:rsid w:val="00B749A0"/>
    <w:rsid w:val="00B749DB"/>
    <w:rsid w:val="00B74A11"/>
    <w:rsid w:val="00B74A19"/>
    <w:rsid w:val="00B74AB8"/>
    <w:rsid w:val="00B74AD8"/>
    <w:rsid w:val="00B74AE1"/>
    <w:rsid w:val="00B74AF6"/>
    <w:rsid w:val="00B74AF9"/>
    <w:rsid w:val="00B74B0E"/>
    <w:rsid w:val="00B74B15"/>
    <w:rsid w:val="00B74B1F"/>
    <w:rsid w:val="00B74B31"/>
    <w:rsid w:val="00B74B38"/>
    <w:rsid w:val="00B74B3F"/>
    <w:rsid w:val="00B74B66"/>
    <w:rsid w:val="00B74B78"/>
    <w:rsid w:val="00B74B8D"/>
    <w:rsid w:val="00B74B97"/>
    <w:rsid w:val="00B74BA1"/>
    <w:rsid w:val="00B74BA9"/>
    <w:rsid w:val="00B74BD1"/>
    <w:rsid w:val="00B74BF3"/>
    <w:rsid w:val="00B74C38"/>
    <w:rsid w:val="00B74C71"/>
    <w:rsid w:val="00B74C7A"/>
    <w:rsid w:val="00B74CE3"/>
    <w:rsid w:val="00B74D4B"/>
    <w:rsid w:val="00B74D88"/>
    <w:rsid w:val="00B74DCB"/>
    <w:rsid w:val="00B74DEE"/>
    <w:rsid w:val="00B74DF1"/>
    <w:rsid w:val="00B74E04"/>
    <w:rsid w:val="00B74E44"/>
    <w:rsid w:val="00B74E73"/>
    <w:rsid w:val="00B74ECB"/>
    <w:rsid w:val="00B74F3B"/>
    <w:rsid w:val="00B74F47"/>
    <w:rsid w:val="00B74F5A"/>
    <w:rsid w:val="00B74F61"/>
    <w:rsid w:val="00B74FF5"/>
    <w:rsid w:val="00B74FFC"/>
    <w:rsid w:val="00B7500E"/>
    <w:rsid w:val="00B75038"/>
    <w:rsid w:val="00B75039"/>
    <w:rsid w:val="00B75066"/>
    <w:rsid w:val="00B750AC"/>
    <w:rsid w:val="00B7513C"/>
    <w:rsid w:val="00B75142"/>
    <w:rsid w:val="00B75191"/>
    <w:rsid w:val="00B7519B"/>
    <w:rsid w:val="00B751AF"/>
    <w:rsid w:val="00B751C7"/>
    <w:rsid w:val="00B751FA"/>
    <w:rsid w:val="00B75255"/>
    <w:rsid w:val="00B75291"/>
    <w:rsid w:val="00B752BC"/>
    <w:rsid w:val="00B75316"/>
    <w:rsid w:val="00B7535C"/>
    <w:rsid w:val="00B7538A"/>
    <w:rsid w:val="00B753AB"/>
    <w:rsid w:val="00B753CE"/>
    <w:rsid w:val="00B7541C"/>
    <w:rsid w:val="00B7544C"/>
    <w:rsid w:val="00B75464"/>
    <w:rsid w:val="00B754BC"/>
    <w:rsid w:val="00B754FD"/>
    <w:rsid w:val="00B75516"/>
    <w:rsid w:val="00B75575"/>
    <w:rsid w:val="00B755B9"/>
    <w:rsid w:val="00B755C7"/>
    <w:rsid w:val="00B75628"/>
    <w:rsid w:val="00B7563A"/>
    <w:rsid w:val="00B75678"/>
    <w:rsid w:val="00B75697"/>
    <w:rsid w:val="00B756C0"/>
    <w:rsid w:val="00B756E0"/>
    <w:rsid w:val="00B756ED"/>
    <w:rsid w:val="00B7571B"/>
    <w:rsid w:val="00B75724"/>
    <w:rsid w:val="00B7572C"/>
    <w:rsid w:val="00B75754"/>
    <w:rsid w:val="00B75785"/>
    <w:rsid w:val="00B75790"/>
    <w:rsid w:val="00B75829"/>
    <w:rsid w:val="00B75887"/>
    <w:rsid w:val="00B758DD"/>
    <w:rsid w:val="00B758E9"/>
    <w:rsid w:val="00B75910"/>
    <w:rsid w:val="00B7593D"/>
    <w:rsid w:val="00B75944"/>
    <w:rsid w:val="00B75949"/>
    <w:rsid w:val="00B7594E"/>
    <w:rsid w:val="00B7595B"/>
    <w:rsid w:val="00B75962"/>
    <w:rsid w:val="00B75986"/>
    <w:rsid w:val="00B759B4"/>
    <w:rsid w:val="00B759B8"/>
    <w:rsid w:val="00B759B9"/>
    <w:rsid w:val="00B759BD"/>
    <w:rsid w:val="00B759DD"/>
    <w:rsid w:val="00B75A3A"/>
    <w:rsid w:val="00B75AE8"/>
    <w:rsid w:val="00B75B14"/>
    <w:rsid w:val="00B75BCD"/>
    <w:rsid w:val="00B75BE3"/>
    <w:rsid w:val="00B75C15"/>
    <w:rsid w:val="00B75C5E"/>
    <w:rsid w:val="00B75C83"/>
    <w:rsid w:val="00B75C8B"/>
    <w:rsid w:val="00B75C90"/>
    <w:rsid w:val="00B75CA2"/>
    <w:rsid w:val="00B75CAE"/>
    <w:rsid w:val="00B75CB9"/>
    <w:rsid w:val="00B75CF9"/>
    <w:rsid w:val="00B75D04"/>
    <w:rsid w:val="00B75D22"/>
    <w:rsid w:val="00B75D85"/>
    <w:rsid w:val="00B75D8B"/>
    <w:rsid w:val="00B75D94"/>
    <w:rsid w:val="00B75D9B"/>
    <w:rsid w:val="00B75DBF"/>
    <w:rsid w:val="00B75DCC"/>
    <w:rsid w:val="00B75E01"/>
    <w:rsid w:val="00B75E21"/>
    <w:rsid w:val="00B75E2C"/>
    <w:rsid w:val="00B75E39"/>
    <w:rsid w:val="00B75E7C"/>
    <w:rsid w:val="00B75EF3"/>
    <w:rsid w:val="00B75F2B"/>
    <w:rsid w:val="00B75F5B"/>
    <w:rsid w:val="00B75F8E"/>
    <w:rsid w:val="00B75FB9"/>
    <w:rsid w:val="00B7607D"/>
    <w:rsid w:val="00B760C0"/>
    <w:rsid w:val="00B760C1"/>
    <w:rsid w:val="00B760EC"/>
    <w:rsid w:val="00B7612A"/>
    <w:rsid w:val="00B7613B"/>
    <w:rsid w:val="00B7613F"/>
    <w:rsid w:val="00B7617A"/>
    <w:rsid w:val="00B761C4"/>
    <w:rsid w:val="00B7623F"/>
    <w:rsid w:val="00B7624D"/>
    <w:rsid w:val="00B76282"/>
    <w:rsid w:val="00B76298"/>
    <w:rsid w:val="00B76323"/>
    <w:rsid w:val="00B76334"/>
    <w:rsid w:val="00B76337"/>
    <w:rsid w:val="00B7636A"/>
    <w:rsid w:val="00B76375"/>
    <w:rsid w:val="00B76389"/>
    <w:rsid w:val="00B76395"/>
    <w:rsid w:val="00B76405"/>
    <w:rsid w:val="00B76470"/>
    <w:rsid w:val="00B76471"/>
    <w:rsid w:val="00B76480"/>
    <w:rsid w:val="00B764F8"/>
    <w:rsid w:val="00B76508"/>
    <w:rsid w:val="00B76535"/>
    <w:rsid w:val="00B7654E"/>
    <w:rsid w:val="00B76579"/>
    <w:rsid w:val="00B76580"/>
    <w:rsid w:val="00B7659B"/>
    <w:rsid w:val="00B765BC"/>
    <w:rsid w:val="00B76647"/>
    <w:rsid w:val="00B7668A"/>
    <w:rsid w:val="00B766C4"/>
    <w:rsid w:val="00B766E0"/>
    <w:rsid w:val="00B766E1"/>
    <w:rsid w:val="00B7672F"/>
    <w:rsid w:val="00B76732"/>
    <w:rsid w:val="00B76767"/>
    <w:rsid w:val="00B76796"/>
    <w:rsid w:val="00B767C9"/>
    <w:rsid w:val="00B767CC"/>
    <w:rsid w:val="00B767D5"/>
    <w:rsid w:val="00B76879"/>
    <w:rsid w:val="00B7687D"/>
    <w:rsid w:val="00B7688F"/>
    <w:rsid w:val="00B76895"/>
    <w:rsid w:val="00B76898"/>
    <w:rsid w:val="00B768BE"/>
    <w:rsid w:val="00B768DB"/>
    <w:rsid w:val="00B768E4"/>
    <w:rsid w:val="00B76940"/>
    <w:rsid w:val="00B76984"/>
    <w:rsid w:val="00B769AD"/>
    <w:rsid w:val="00B769B6"/>
    <w:rsid w:val="00B769F4"/>
    <w:rsid w:val="00B76A02"/>
    <w:rsid w:val="00B76A64"/>
    <w:rsid w:val="00B76A72"/>
    <w:rsid w:val="00B76A94"/>
    <w:rsid w:val="00B76AC3"/>
    <w:rsid w:val="00B76AE5"/>
    <w:rsid w:val="00B76AEA"/>
    <w:rsid w:val="00B76B52"/>
    <w:rsid w:val="00B76C4B"/>
    <w:rsid w:val="00B76C83"/>
    <w:rsid w:val="00B76CDF"/>
    <w:rsid w:val="00B76CE0"/>
    <w:rsid w:val="00B76CF8"/>
    <w:rsid w:val="00B76DA4"/>
    <w:rsid w:val="00B76DB3"/>
    <w:rsid w:val="00B76DBF"/>
    <w:rsid w:val="00B76E17"/>
    <w:rsid w:val="00B76E2F"/>
    <w:rsid w:val="00B76E45"/>
    <w:rsid w:val="00B76E6F"/>
    <w:rsid w:val="00B76E9A"/>
    <w:rsid w:val="00B76EBB"/>
    <w:rsid w:val="00B76EC9"/>
    <w:rsid w:val="00B76EE5"/>
    <w:rsid w:val="00B76EF6"/>
    <w:rsid w:val="00B76F3F"/>
    <w:rsid w:val="00B76F40"/>
    <w:rsid w:val="00B76F4C"/>
    <w:rsid w:val="00B76FA3"/>
    <w:rsid w:val="00B76FC9"/>
    <w:rsid w:val="00B76FD4"/>
    <w:rsid w:val="00B76FD6"/>
    <w:rsid w:val="00B76FE9"/>
    <w:rsid w:val="00B76FEE"/>
    <w:rsid w:val="00B77010"/>
    <w:rsid w:val="00B77022"/>
    <w:rsid w:val="00B77044"/>
    <w:rsid w:val="00B77074"/>
    <w:rsid w:val="00B7709D"/>
    <w:rsid w:val="00B770B9"/>
    <w:rsid w:val="00B770BA"/>
    <w:rsid w:val="00B770E4"/>
    <w:rsid w:val="00B770EE"/>
    <w:rsid w:val="00B77102"/>
    <w:rsid w:val="00B77121"/>
    <w:rsid w:val="00B7712D"/>
    <w:rsid w:val="00B77139"/>
    <w:rsid w:val="00B77141"/>
    <w:rsid w:val="00B771E9"/>
    <w:rsid w:val="00B771FB"/>
    <w:rsid w:val="00B77227"/>
    <w:rsid w:val="00B77233"/>
    <w:rsid w:val="00B7726D"/>
    <w:rsid w:val="00B77270"/>
    <w:rsid w:val="00B77272"/>
    <w:rsid w:val="00B7727A"/>
    <w:rsid w:val="00B77283"/>
    <w:rsid w:val="00B77371"/>
    <w:rsid w:val="00B773A2"/>
    <w:rsid w:val="00B773B9"/>
    <w:rsid w:val="00B773C0"/>
    <w:rsid w:val="00B773D5"/>
    <w:rsid w:val="00B773DA"/>
    <w:rsid w:val="00B77452"/>
    <w:rsid w:val="00B77453"/>
    <w:rsid w:val="00B77464"/>
    <w:rsid w:val="00B77468"/>
    <w:rsid w:val="00B77475"/>
    <w:rsid w:val="00B774A9"/>
    <w:rsid w:val="00B774D7"/>
    <w:rsid w:val="00B77521"/>
    <w:rsid w:val="00B77529"/>
    <w:rsid w:val="00B7755C"/>
    <w:rsid w:val="00B7757F"/>
    <w:rsid w:val="00B775D3"/>
    <w:rsid w:val="00B775F8"/>
    <w:rsid w:val="00B77622"/>
    <w:rsid w:val="00B7764F"/>
    <w:rsid w:val="00B77667"/>
    <w:rsid w:val="00B7766D"/>
    <w:rsid w:val="00B77688"/>
    <w:rsid w:val="00B77699"/>
    <w:rsid w:val="00B776D0"/>
    <w:rsid w:val="00B77726"/>
    <w:rsid w:val="00B77733"/>
    <w:rsid w:val="00B7777A"/>
    <w:rsid w:val="00B7778A"/>
    <w:rsid w:val="00B77798"/>
    <w:rsid w:val="00B7780C"/>
    <w:rsid w:val="00B7788F"/>
    <w:rsid w:val="00B778BE"/>
    <w:rsid w:val="00B778E1"/>
    <w:rsid w:val="00B77969"/>
    <w:rsid w:val="00B779A5"/>
    <w:rsid w:val="00B779BD"/>
    <w:rsid w:val="00B779D0"/>
    <w:rsid w:val="00B779F2"/>
    <w:rsid w:val="00B77A0E"/>
    <w:rsid w:val="00B77A25"/>
    <w:rsid w:val="00B77A2A"/>
    <w:rsid w:val="00B77A52"/>
    <w:rsid w:val="00B77A5B"/>
    <w:rsid w:val="00B77A8B"/>
    <w:rsid w:val="00B77A92"/>
    <w:rsid w:val="00B77AAA"/>
    <w:rsid w:val="00B77AF6"/>
    <w:rsid w:val="00B77AFF"/>
    <w:rsid w:val="00B77BA5"/>
    <w:rsid w:val="00B77C12"/>
    <w:rsid w:val="00B77C1E"/>
    <w:rsid w:val="00B77C3B"/>
    <w:rsid w:val="00B77C6B"/>
    <w:rsid w:val="00B77C80"/>
    <w:rsid w:val="00B77CB3"/>
    <w:rsid w:val="00B77CC1"/>
    <w:rsid w:val="00B77CFD"/>
    <w:rsid w:val="00B77D02"/>
    <w:rsid w:val="00B77D79"/>
    <w:rsid w:val="00B77DE0"/>
    <w:rsid w:val="00B77DE5"/>
    <w:rsid w:val="00B77E1F"/>
    <w:rsid w:val="00B77E4C"/>
    <w:rsid w:val="00B77E86"/>
    <w:rsid w:val="00B77EAB"/>
    <w:rsid w:val="00B77EC1"/>
    <w:rsid w:val="00B77ECA"/>
    <w:rsid w:val="00B77EDC"/>
    <w:rsid w:val="00B77F0B"/>
    <w:rsid w:val="00B77F0C"/>
    <w:rsid w:val="00B77F21"/>
    <w:rsid w:val="00B77F31"/>
    <w:rsid w:val="00B77F4C"/>
    <w:rsid w:val="00B77FAB"/>
    <w:rsid w:val="00B77FC3"/>
    <w:rsid w:val="00B8009C"/>
    <w:rsid w:val="00B800A4"/>
    <w:rsid w:val="00B800CC"/>
    <w:rsid w:val="00B800DC"/>
    <w:rsid w:val="00B800F7"/>
    <w:rsid w:val="00B800FD"/>
    <w:rsid w:val="00B8012C"/>
    <w:rsid w:val="00B80154"/>
    <w:rsid w:val="00B8017A"/>
    <w:rsid w:val="00B80188"/>
    <w:rsid w:val="00B8018C"/>
    <w:rsid w:val="00B801DC"/>
    <w:rsid w:val="00B80222"/>
    <w:rsid w:val="00B80247"/>
    <w:rsid w:val="00B80266"/>
    <w:rsid w:val="00B8028A"/>
    <w:rsid w:val="00B80297"/>
    <w:rsid w:val="00B802C1"/>
    <w:rsid w:val="00B802D3"/>
    <w:rsid w:val="00B8035C"/>
    <w:rsid w:val="00B80372"/>
    <w:rsid w:val="00B803B0"/>
    <w:rsid w:val="00B803E1"/>
    <w:rsid w:val="00B80410"/>
    <w:rsid w:val="00B8042E"/>
    <w:rsid w:val="00B80498"/>
    <w:rsid w:val="00B804D1"/>
    <w:rsid w:val="00B804DF"/>
    <w:rsid w:val="00B8055A"/>
    <w:rsid w:val="00B80566"/>
    <w:rsid w:val="00B805D8"/>
    <w:rsid w:val="00B805FF"/>
    <w:rsid w:val="00B8060D"/>
    <w:rsid w:val="00B8061A"/>
    <w:rsid w:val="00B80637"/>
    <w:rsid w:val="00B80643"/>
    <w:rsid w:val="00B80660"/>
    <w:rsid w:val="00B80686"/>
    <w:rsid w:val="00B80688"/>
    <w:rsid w:val="00B80692"/>
    <w:rsid w:val="00B806D4"/>
    <w:rsid w:val="00B806DC"/>
    <w:rsid w:val="00B806DF"/>
    <w:rsid w:val="00B80700"/>
    <w:rsid w:val="00B80788"/>
    <w:rsid w:val="00B807C5"/>
    <w:rsid w:val="00B807FE"/>
    <w:rsid w:val="00B8085B"/>
    <w:rsid w:val="00B808A4"/>
    <w:rsid w:val="00B808A9"/>
    <w:rsid w:val="00B808D1"/>
    <w:rsid w:val="00B808D5"/>
    <w:rsid w:val="00B808E0"/>
    <w:rsid w:val="00B808E2"/>
    <w:rsid w:val="00B808FC"/>
    <w:rsid w:val="00B80916"/>
    <w:rsid w:val="00B8091E"/>
    <w:rsid w:val="00B80933"/>
    <w:rsid w:val="00B80954"/>
    <w:rsid w:val="00B80955"/>
    <w:rsid w:val="00B80968"/>
    <w:rsid w:val="00B809FA"/>
    <w:rsid w:val="00B80A04"/>
    <w:rsid w:val="00B80A06"/>
    <w:rsid w:val="00B80A0E"/>
    <w:rsid w:val="00B80A41"/>
    <w:rsid w:val="00B80A61"/>
    <w:rsid w:val="00B80A88"/>
    <w:rsid w:val="00B80A9E"/>
    <w:rsid w:val="00B80AC1"/>
    <w:rsid w:val="00B80ADA"/>
    <w:rsid w:val="00B80B05"/>
    <w:rsid w:val="00B80B1E"/>
    <w:rsid w:val="00B80B3F"/>
    <w:rsid w:val="00B80B62"/>
    <w:rsid w:val="00B80B68"/>
    <w:rsid w:val="00B80B77"/>
    <w:rsid w:val="00B80B9C"/>
    <w:rsid w:val="00B80BA5"/>
    <w:rsid w:val="00B80BC4"/>
    <w:rsid w:val="00B80C18"/>
    <w:rsid w:val="00B80C37"/>
    <w:rsid w:val="00B80C44"/>
    <w:rsid w:val="00B80C4E"/>
    <w:rsid w:val="00B80C62"/>
    <w:rsid w:val="00B80C96"/>
    <w:rsid w:val="00B80CC7"/>
    <w:rsid w:val="00B80D08"/>
    <w:rsid w:val="00B80D55"/>
    <w:rsid w:val="00B80D6C"/>
    <w:rsid w:val="00B80DD8"/>
    <w:rsid w:val="00B80DDC"/>
    <w:rsid w:val="00B80DF5"/>
    <w:rsid w:val="00B80ECE"/>
    <w:rsid w:val="00B80EDE"/>
    <w:rsid w:val="00B80F0D"/>
    <w:rsid w:val="00B80F29"/>
    <w:rsid w:val="00B80F35"/>
    <w:rsid w:val="00B80F61"/>
    <w:rsid w:val="00B80F73"/>
    <w:rsid w:val="00B80FA8"/>
    <w:rsid w:val="00B80FDE"/>
    <w:rsid w:val="00B80FE2"/>
    <w:rsid w:val="00B81040"/>
    <w:rsid w:val="00B81060"/>
    <w:rsid w:val="00B81094"/>
    <w:rsid w:val="00B81097"/>
    <w:rsid w:val="00B810A6"/>
    <w:rsid w:val="00B810AB"/>
    <w:rsid w:val="00B810B1"/>
    <w:rsid w:val="00B810C0"/>
    <w:rsid w:val="00B810D3"/>
    <w:rsid w:val="00B810E4"/>
    <w:rsid w:val="00B81108"/>
    <w:rsid w:val="00B81164"/>
    <w:rsid w:val="00B81178"/>
    <w:rsid w:val="00B811AC"/>
    <w:rsid w:val="00B811BC"/>
    <w:rsid w:val="00B811CA"/>
    <w:rsid w:val="00B811F0"/>
    <w:rsid w:val="00B81202"/>
    <w:rsid w:val="00B81250"/>
    <w:rsid w:val="00B81260"/>
    <w:rsid w:val="00B81264"/>
    <w:rsid w:val="00B81297"/>
    <w:rsid w:val="00B812BA"/>
    <w:rsid w:val="00B812F9"/>
    <w:rsid w:val="00B8131A"/>
    <w:rsid w:val="00B81369"/>
    <w:rsid w:val="00B81386"/>
    <w:rsid w:val="00B813C4"/>
    <w:rsid w:val="00B8140D"/>
    <w:rsid w:val="00B8141A"/>
    <w:rsid w:val="00B8147C"/>
    <w:rsid w:val="00B81498"/>
    <w:rsid w:val="00B814AD"/>
    <w:rsid w:val="00B814B2"/>
    <w:rsid w:val="00B814B7"/>
    <w:rsid w:val="00B814BD"/>
    <w:rsid w:val="00B814D5"/>
    <w:rsid w:val="00B8150F"/>
    <w:rsid w:val="00B8156F"/>
    <w:rsid w:val="00B8157A"/>
    <w:rsid w:val="00B81593"/>
    <w:rsid w:val="00B815A3"/>
    <w:rsid w:val="00B815B3"/>
    <w:rsid w:val="00B8169F"/>
    <w:rsid w:val="00B81713"/>
    <w:rsid w:val="00B81720"/>
    <w:rsid w:val="00B8172B"/>
    <w:rsid w:val="00B8172C"/>
    <w:rsid w:val="00B817AC"/>
    <w:rsid w:val="00B817CF"/>
    <w:rsid w:val="00B817F7"/>
    <w:rsid w:val="00B81804"/>
    <w:rsid w:val="00B8180D"/>
    <w:rsid w:val="00B81825"/>
    <w:rsid w:val="00B8184C"/>
    <w:rsid w:val="00B81862"/>
    <w:rsid w:val="00B81884"/>
    <w:rsid w:val="00B818A1"/>
    <w:rsid w:val="00B818C7"/>
    <w:rsid w:val="00B818DA"/>
    <w:rsid w:val="00B818DD"/>
    <w:rsid w:val="00B818E2"/>
    <w:rsid w:val="00B818EC"/>
    <w:rsid w:val="00B818FE"/>
    <w:rsid w:val="00B8194A"/>
    <w:rsid w:val="00B81962"/>
    <w:rsid w:val="00B81977"/>
    <w:rsid w:val="00B8198A"/>
    <w:rsid w:val="00B81992"/>
    <w:rsid w:val="00B819BF"/>
    <w:rsid w:val="00B819D1"/>
    <w:rsid w:val="00B81A22"/>
    <w:rsid w:val="00B81A47"/>
    <w:rsid w:val="00B81B08"/>
    <w:rsid w:val="00B81B1F"/>
    <w:rsid w:val="00B81B3D"/>
    <w:rsid w:val="00B81B42"/>
    <w:rsid w:val="00B81B4F"/>
    <w:rsid w:val="00B81BEC"/>
    <w:rsid w:val="00B81C04"/>
    <w:rsid w:val="00B81C0A"/>
    <w:rsid w:val="00B81C12"/>
    <w:rsid w:val="00B81C16"/>
    <w:rsid w:val="00B81C45"/>
    <w:rsid w:val="00B81C77"/>
    <w:rsid w:val="00B81CBC"/>
    <w:rsid w:val="00B81CE0"/>
    <w:rsid w:val="00B81CE9"/>
    <w:rsid w:val="00B81D0F"/>
    <w:rsid w:val="00B81D4D"/>
    <w:rsid w:val="00B81D5F"/>
    <w:rsid w:val="00B81D68"/>
    <w:rsid w:val="00B81D7B"/>
    <w:rsid w:val="00B81DD8"/>
    <w:rsid w:val="00B81DF4"/>
    <w:rsid w:val="00B81E0F"/>
    <w:rsid w:val="00B81E4C"/>
    <w:rsid w:val="00B81E56"/>
    <w:rsid w:val="00B81E69"/>
    <w:rsid w:val="00B81E76"/>
    <w:rsid w:val="00B81E89"/>
    <w:rsid w:val="00B81E95"/>
    <w:rsid w:val="00B81EB5"/>
    <w:rsid w:val="00B81EC5"/>
    <w:rsid w:val="00B81ED2"/>
    <w:rsid w:val="00B81EE4"/>
    <w:rsid w:val="00B81EF9"/>
    <w:rsid w:val="00B81F05"/>
    <w:rsid w:val="00B81F1D"/>
    <w:rsid w:val="00B81F99"/>
    <w:rsid w:val="00B82022"/>
    <w:rsid w:val="00B82023"/>
    <w:rsid w:val="00B82024"/>
    <w:rsid w:val="00B82038"/>
    <w:rsid w:val="00B82054"/>
    <w:rsid w:val="00B8205F"/>
    <w:rsid w:val="00B8208B"/>
    <w:rsid w:val="00B8209E"/>
    <w:rsid w:val="00B820A8"/>
    <w:rsid w:val="00B820D6"/>
    <w:rsid w:val="00B8215E"/>
    <w:rsid w:val="00B82168"/>
    <w:rsid w:val="00B82169"/>
    <w:rsid w:val="00B82195"/>
    <w:rsid w:val="00B821D2"/>
    <w:rsid w:val="00B821EE"/>
    <w:rsid w:val="00B821FB"/>
    <w:rsid w:val="00B8221C"/>
    <w:rsid w:val="00B82222"/>
    <w:rsid w:val="00B822E1"/>
    <w:rsid w:val="00B822EA"/>
    <w:rsid w:val="00B8230B"/>
    <w:rsid w:val="00B82311"/>
    <w:rsid w:val="00B82316"/>
    <w:rsid w:val="00B82327"/>
    <w:rsid w:val="00B82335"/>
    <w:rsid w:val="00B8239B"/>
    <w:rsid w:val="00B8239C"/>
    <w:rsid w:val="00B823D3"/>
    <w:rsid w:val="00B8241A"/>
    <w:rsid w:val="00B8241C"/>
    <w:rsid w:val="00B82428"/>
    <w:rsid w:val="00B82480"/>
    <w:rsid w:val="00B8248E"/>
    <w:rsid w:val="00B8249D"/>
    <w:rsid w:val="00B824C5"/>
    <w:rsid w:val="00B82537"/>
    <w:rsid w:val="00B82554"/>
    <w:rsid w:val="00B825D5"/>
    <w:rsid w:val="00B825E2"/>
    <w:rsid w:val="00B825FC"/>
    <w:rsid w:val="00B82613"/>
    <w:rsid w:val="00B82663"/>
    <w:rsid w:val="00B82691"/>
    <w:rsid w:val="00B82698"/>
    <w:rsid w:val="00B826F0"/>
    <w:rsid w:val="00B82737"/>
    <w:rsid w:val="00B82739"/>
    <w:rsid w:val="00B827A4"/>
    <w:rsid w:val="00B827D3"/>
    <w:rsid w:val="00B827F9"/>
    <w:rsid w:val="00B8280F"/>
    <w:rsid w:val="00B82830"/>
    <w:rsid w:val="00B82866"/>
    <w:rsid w:val="00B8286C"/>
    <w:rsid w:val="00B828B4"/>
    <w:rsid w:val="00B828B5"/>
    <w:rsid w:val="00B828E3"/>
    <w:rsid w:val="00B828F1"/>
    <w:rsid w:val="00B828F6"/>
    <w:rsid w:val="00B82903"/>
    <w:rsid w:val="00B82956"/>
    <w:rsid w:val="00B82979"/>
    <w:rsid w:val="00B829F0"/>
    <w:rsid w:val="00B82A49"/>
    <w:rsid w:val="00B82A5D"/>
    <w:rsid w:val="00B82A76"/>
    <w:rsid w:val="00B82A7C"/>
    <w:rsid w:val="00B82A98"/>
    <w:rsid w:val="00B82AB3"/>
    <w:rsid w:val="00B82ABE"/>
    <w:rsid w:val="00B82B42"/>
    <w:rsid w:val="00B82B80"/>
    <w:rsid w:val="00B82B96"/>
    <w:rsid w:val="00B82BC3"/>
    <w:rsid w:val="00B82C03"/>
    <w:rsid w:val="00B82C36"/>
    <w:rsid w:val="00B82C5F"/>
    <w:rsid w:val="00B82C9A"/>
    <w:rsid w:val="00B82CB0"/>
    <w:rsid w:val="00B82CFC"/>
    <w:rsid w:val="00B82D17"/>
    <w:rsid w:val="00B82D3E"/>
    <w:rsid w:val="00B82D62"/>
    <w:rsid w:val="00B82D87"/>
    <w:rsid w:val="00B82DD1"/>
    <w:rsid w:val="00B82DE0"/>
    <w:rsid w:val="00B82E0D"/>
    <w:rsid w:val="00B82EB3"/>
    <w:rsid w:val="00B82EDB"/>
    <w:rsid w:val="00B82F34"/>
    <w:rsid w:val="00B82F4F"/>
    <w:rsid w:val="00B82F66"/>
    <w:rsid w:val="00B82F9A"/>
    <w:rsid w:val="00B82FAE"/>
    <w:rsid w:val="00B8301A"/>
    <w:rsid w:val="00B83021"/>
    <w:rsid w:val="00B8304A"/>
    <w:rsid w:val="00B8304F"/>
    <w:rsid w:val="00B83087"/>
    <w:rsid w:val="00B83095"/>
    <w:rsid w:val="00B830AD"/>
    <w:rsid w:val="00B830B2"/>
    <w:rsid w:val="00B8312C"/>
    <w:rsid w:val="00B83136"/>
    <w:rsid w:val="00B831A6"/>
    <w:rsid w:val="00B831C6"/>
    <w:rsid w:val="00B831E7"/>
    <w:rsid w:val="00B8321D"/>
    <w:rsid w:val="00B83226"/>
    <w:rsid w:val="00B83262"/>
    <w:rsid w:val="00B8328A"/>
    <w:rsid w:val="00B832FF"/>
    <w:rsid w:val="00B8330E"/>
    <w:rsid w:val="00B83332"/>
    <w:rsid w:val="00B8334B"/>
    <w:rsid w:val="00B8335D"/>
    <w:rsid w:val="00B8338D"/>
    <w:rsid w:val="00B833D2"/>
    <w:rsid w:val="00B83515"/>
    <w:rsid w:val="00B83518"/>
    <w:rsid w:val="00B83541"/>
    <w:rsid w:val="00B8356E"/>
    <w:rsid w:val="00B8356F"/>
    <w:rsid w:val="00B8357C"/>
    <w:rsid w:val="00B83582"/>
    <w:rsid w:val="00B835E4"/>
    <w:rsid w:val="00B83616"/>
    <w:rsid w:val="00B83641"/>
    <w:rsid w:val="00B8364D"/>
    <w:rsid w:val="00B83686"/>
    <w:rsid w:val="00B8368C"/>
    <w:rsid w:val="00B836B5"/>
    <w:rsid w:val="00B836DC"/>
    <w:rsid w:val="00B836E7"/>
    <w:rsid w:val="00B83715"/>
    <w:rsid w:val="00B8371B"/>
    <w:rsid w:val="00B8373D"/>
    <w:rsid w:val="00B8374E"/>
    <w:rsid w:val="00B837D2"/>
    <w:rsid w:val="00B837FF"/>
    <w:rsid w:val="00B83812"/>
    <w:rsid w:val="00B83858"/>
    <w:rsid w:val="00B8386C"/>
    <w:rsid w:val="00B83884"/>
    <w:rsid w:val="00B83886"/>
    <w:rsid w:val="00B8389B"/>
    <w:rsid w:val="00B838BD"/>
    <w:rsid w:val="00B838D9"/>
    <w:rsid w:val="00B83909"/>
    <w:rsid w:val="00B8391C"/>
    <w:rsid w:val="00B8397E"/>
    <w:rsid w:val="00B83A03"/>
    <w:rsid w:val="00B83A0E"/>
    <w:rsid w:val="00B83A39"/>
    <w:rsid w:val="00B83A4F"/>
    <w:rsid w:val="00B83A52"/>
    <w:rsid w:val="00B83A60"/>
    <w:rsid w:val="00B83AA0"/>
    <w:rsid w:val="00B83AA3"/>
    <w:rsid w:val="00B83AC5"/>
    <w:rsid w:val="00B83AD3"/>
    <w:rsid w:val="00B83AED"/>
    <w:rsid w:val="00B83B32"/>
    <w:rsid w:val="00B83B45"/>
    <w:rsid w:val="00B83B75"/>
    <w:rsid w:val="00B83B80"/>
    <w:rsid w:val="00B83B8A"/>
    <w:rsid w:val="00B83B99"/>
    <w:rsid w:val="00B83B9A"/>
    <w:rsid w:val="00B83BB6"/>
    <w:rsid w:val="00B83BD0"/>
    <w:rsid w:val="00B83BE2"/>
    <w:rsid w:val="00B83C06"/>
    <w:rsid w:val="00B83C19"/>
    <w:rsid w:val="00B83C22"/>
    <w:rsid w:val="00B83C29"/>
    <w:rsid w:val="00B83C2F"/>
    <w:rsid w:val="00B83C33"/>
    <w:rsid w:val="00B83C5B"/>
    <w:rsid w:val="00B83C8B"/>
    <w:rsid w:val="00B83C9A"/>
    <w:rsid w:val="00B83CB5"/>
    <w:rsid w:val="00B83D06"/>
    <w:rsid w:val="00B83D15"/>
    <w:rsid w:val="00B83D1C"/>
    <w:rsid w:val="00B83D27"/>
    <w:rsid w:val="00B83D2E"/>
    <w:rsid w:val="00B83D5D"/>
    <w:rsid w:val="00B83D63"/>
    <w:rsid w:val="00B83D64"/>
    <w:rsid w:val="00B83D90"/>
    <w:rsid w:val="00B83DA0"/>
    <w:rsid w:val="00B83E3C"/>
    <w:rsid w:val="00B83E4C"/>
    <w:rsid w:val="00B83E65"/>
    <w:rsid w:val="00B83F08"/>
    <w:rsid w:val="00B83F0B"/>
    <w:rsid w:val="00B83F0F"/>
    <w:rsid w:val="00B83F3E"/>
    <w:rsid w:val="00B83F59"/>
    <w:rsid w:val="00B83FA2"/>
    <w:rsid w:val="00B83FC3"/>
    <w:rsid w:val="00B83FE8"/>
    <w:rsid w:val="00B83FF5"/>
    <w:rsid w:val="00B8402B"/>
    <w:rsid w:val="00B84030"/>
    <w:rsid w:val="00B84049"/>
    <w:rsid w:val="00B84065"/>
    <w:rsid w:val="00B84080"/>
    <w:rsid w:val="00B8409B"/>
    <w:rsid w:val="00B840DE"/>
    <w:rsid w:val="00B840E7"/>
    <w:rsid w:val="00B840F0"/>
    <w:rsid w:val="00B84130"/>
    <w:rsid w:val="00B8413B"/>
    <w:rsid w:val="00B84172"/>
    <w:rsid w:val="00B841A7"/>
    <w:rsid w:val="00B841B1"/>
    <w:rsid w:val="00B841B6"/>
    <w:rsid w:val="00B841BF"/>
    <w:rsid w:val="00B84208"/>
    <w:rsid w:val="00B84298"/>
    <w:rsid w:val="00B842E7"/>
    <w:rsid w:val="00B8430B"/>
    <w:rsid w:val="00B84314"/>
    <w:rsid w:val="00B84323"/>
    <w:rsid w:val="00B84359"/>
    <w:rsid w:val="00B8438F"/>
    <w:rsid w:val="00B843B5"/>
    <w:rsid w:val="00B84454"/>
    <w:rsid w:val="00B8446D"/>
    <w:rsid w:val="00B84475"/>
    <w:rsid w:val="00B8449B"/>
    <w:rsid w:val="00B844A0"/>
    <w:rsid w:val="00B844C4"/>
    <w:rsid w:val="00B8451E"/>
    <w:rsid w:val="00B8454D"/>
    <w:rsid w:val="00B8455C"/>
    <w:rsid w:val="00B84567"/>
    <w:rsid w:val="00B8456A"/>
    <w:rsid w:val="00B8456C"/>
    <w:rsid w:val="00B84594"/>
    <w:rsid w:val="00B845BC"/>
    <w:rsid w:val="00B845C4"/>
    <w:rsid w:val="00B845C7"/>
    <w:rsid w:val="00B845E2"/>
    <w:rsid w:val="00B845F2"/>
    <w:rsid w:val="00B845F8"/>
    <w:rsid w:val="00B84611"/>
    <w:rsid w:val="00B84614"/>
    <w:rsid w:val="00B8464C"/>
    <w:rsid w:val="00B8466A"/>
    <w:rsid w:val="00B8467E"/>
    <w:rsid w:val="00B846EC"/>
    <w:rsid w:val="00B84725"/>
    <w:rsid w:val="00B8472B"/>
    <w:rsid w:val="00B8472F"/>
    <w:rsid w:val="00B8473F"/>
    <w:rsid w:val="00B84749"/>
    <w:rsid w:val="00B8474B"/>
    <w:rsid w:val="00B84781"/>
    <w:rsid w:val="00B84788"/>
    <w:rsid w:val="00B847A3"/>
    <w:rsid w:val="00B847A6"/>
    <w:rsid w:val="00B847D4"/>
    <w:rsid w:val="00B84886"/>
    <w:rsid w:val="00B848E3"/>
    <w:rsid w:val="00B84909"/>
    <w:rsid w:val="00B84929"/>
    <w:rsid w:val="00B8493F"/>
    <w:rsid w:val="00B84949"/>
    <w:rsid w:val="00B84998"/>
    <w:rsid w:val="00B84A06"/>
    <w:rsid w:val="00B84A0F"/>
    <w:rsid w:val="00B84A29"/>
    <w:rsid w:val="00B84A2C"/>
    <w:rsid w:val="00B84A36"/>
    <w:rsid w:val="00B84AB7"/>
    <w:rsid w:val="00B84AC7"/>
    <w:rsid w:val="00B84ACE"/>
    <w:rsid w:val="00B84AFE"/>
    <w:rsid w:val="00B84B02"/>
    <w:rsid w:val="00B84B06"/>
    <w:rsid w:val="00B84B4E"/>
    <w:rsid w:val="00B84B51"/>
    <w:rsid w:val="00B84B69"/>
    <w:rsid w:val="00B84BCA"/>
    <w:rsid w:val="00B84CC1"/>
    <w:rsid w:val="00B84CCF"/>
    <w:rsid w:val="00B84CFC"/>
    <w:rsid w:val="00B84D16"/>
    <w:rsid w:val="00B84D2F"/>
    <w:rsid w:val="00B84D47"/>
    <w:rsid w:val="00B84D48"/>
    <w:rsid w:val="00B84D97"/>
    <w:rsid w:val="00B84DBE"/>
    <w:rsid w:val="00B84E31"/>
    <w:rsid w:val="00B84E43"/>
    <w:rsid w:val="00B84E4A"/>
    <w:rsid w:val="00B84E6D"/>
    <w:rsid w:val="00B84E75"/>
    <w:rsid w:val="00B84E7B"/>
    <w:rsid w:val="00B84E8B"/>
    <w:rsid w:val="00B84EB9"/>
    <w:rsid w:val="00B84EC8"/>
    <w:rsid w:val="00B84EDE"/>
    <w:rsid w:val="00B84EEB"/>
    <w:rsid w:val="00B84F0C"/>
    <w:rsid w:val="00B84F20"/>
    <w:rsid w:val="00B84F47"/>
    <w:rsid w:val="00B84F51"/>
    <w:rsid w:val="00B84F7B"/>
    <w:rsid w:val="00B84F98"/>
    <w:rsid w:val="00B84FD9"/>
    <w:rsid w:val="00B84FFA"/>
    <w:rsid w:val="00B85013"/>
    <w:rsid w:val="00B8503A"/>
    <w:rsid w:val="00B850B0"/>
    <w:rsid w:val="00B85104"/>
    <w:rsid w:val="00B85110"/>
    <w:rsid w:val="00B85119"/>
    <w:rsid w:val="00B85124"/>
    <w:rsid w:val="00B8516D"/>
    <w:rsid w:val="00B85191"/>
    <w:rsid w:val="00B851A8"/>
    <w:rsid w:val="00B851E3"/>
    <w:rsid w:val="00B851F5"/>
    <w:rsid w:val="00B851FC"/>
    <w:rsid w:val="00B85240"/>
    <w:rsid w:val="00B8524D"/>
    <w:rsid w:val="00B852B1"/>
    <w:rsid w:val="00B852C4"/>
    <w:rsid w:val="00B8536A"/>
    <w:rsid w:val="00B853CF"/>
    <w:rsid w:val="00B85416"/>
    <w:rsid w:val="00B8544E"/>
    <w:rsid w:val="00B8545A"/>
    <w:rsid w:val="00B8547F"/>
    <w:rsid w:val="00B85484"/>
    <w:rsid w:val="00B854BC"/>
    <w:rsid w:val="00B854DA"/>
    <w:rsid w:val="00B8552B"/>
    <w:rsid w:val="00B855AD"/>
    <w:rsid w:val="00B855E6"/>
    <w:rsid w:val="00B855EE"/>
    <w:rsid w:val="00B85623"/>
    <w:rsid w:val="00B8562C"/>
    <w:rsid w:val="00B85643"/>
    <w:rsid w:val="00B85683"/>
    <w:rsid w:val="00B856B6"/>
    <w:rsid w:val="00B856C2"/>
    <w:rsid w:val="00B856C6"/>
    <w:rsid w:val="00B856CC"/>
    <w:rsid w:val="00B856CD"/>
    <w:rsid w:val="00B856E2"/>
    <w:rsid w:val="00B856E9"/>
    <w:rsid w:val="00B856EF"/>
    <w:rsid w:val="00B85745"/>
    <w:rsid w:val="00B85778"/>
    <w:rsid w:val="00B8581C"/>
    <w:rsid w:val="00B85922"/>
    <w:rsid w:val="00B85927"/>
    <w:rsid w:val="00B85930"/>
    <w:rsid w:val="00B859A8"/>
    <w:rsid w:val="00B859F5"/>
    <w:rsid w:val="00B85A2C"/>
    <w:rsid w:val="00B85A73"/>
    <w:rsid w:val="00B85A97"/>
    <w:rsid w:val="00B85ACF"/>
    <w:rsid w:val="00B85B0D"/>
    <w:rsid w:val="00B85B21"/>
    <w:rsid w:val="00B85B36"/>
    <w:rsid w:val="00B85B40"/>
    <w:rsid w:val="00B85B41"/>
    <w:rsid w:val="00B85B61"/>
    <w:rsid w:val="00B85B7E"/>
    <w:rsid w:val="00B85BF7"/>
    <w:rsid w:val="00B85C19"/>
    <w:rsid w:val="00B85CE9"/>
    <w:rsid w:val="00B85D00"/>
    <w:rsid w:val="00B85D0E"/>
    <w:rsid w:val="00B85D57"/>
    <w:rsid w:val="00B85D74"/>
    <w:rsid w:val="00B85DA6"/>
    <w:rsid w:val="00B85DBC"/>
    <w:rsid w:val="00B85DE1"/>
    <w:rsid w:val="00B85E41"/>
    <w:rsid w:val="00B85E56"/>
    <w:rsid w:val="00B85E72"/>
    <w:rsid w:val="00B85E79"/>
    <w:rsid w:val="00B85E88"/>
    <w:rsid w:val="00B85E8E"/>
    <w:rsid w:val="00B85EA2"/>
    <w:rsid w:val="00B85EAF"/>
    <w:rsid w:val="00B85ECC"/>
    <w:rsid w:val="00B85EE8"/>
    <w:rsid w:val="00B85EF2"/>
    <w:rsid w:val="00B85F27"/>
    <w:rsid w:val="00B85F42"/>
    <w:rsid w:val="00B85F44"/>
    <w:rsid w:val="00B85F63"/>
    <w:rsid w:val="00B85F94"/>
    <w:rsid w:val="00B85FA2"/>
    <w:rsid w:val="00B85FC2"/>
    <w:rsid w:val="00B86043"/>
    <w:rsid w:val="00B8604E"/>
    <w:rsid w:val="00B86082"/>
    <w:rsid w:val="00B8608C"/>
    <w:rsid w:val="00B860B2"/>
    <w:rsid w:val="00B860BD"/>
    <w:rsid w:val="00B8610D"/>
    <w:rsid w:val="00B86131"/>
    <w:rsid w:val="00B86132"/>
    <w:rsid w:val="00B86180"/>
    <w:rsid w:val="00B86190"/>
    <w:rsid w:val="00B86195"/>
    <w:rsid w:val="00B86196"/>
    <w:rsid w:val="00B861A1"/>
    <w:rsid w:val="00B861CC"/>
    <w:rsid w:val="00B861DF"/>
    <w:rsid w:val="00B8627D"/>
    <w:rsid w:val="00B86286"/>
    <w:rsid w:val="00B86299"/>
    <w:rsid w:val="00B862CC"/>
    <w:rsid w:val="00B862D1"/>
    <w:rsid w:val="00B86337"/>
    <w:rsid w:val="00B8634D"/>
    <w:rsid w:val="00B86356"/>
    <w:rsid w:val="00B86377"/>
    <w:rsid w:val="00B8638B"/>
    <w:rsid w:val="00B8639B"/>
    <w:rsid w:val="00B863E2"/>
    <w:rsid w:val="00B863E5"/>
    <w:rsid w:val="00B863EA"/>
    <w:rsid w:val="00B86417"/>
    <w:rsid w:val="00B86420"/>
    <w:rsid w:val="00B86423"/>
    <w:rsid w:val="00B86437"/>
    <w:rsid w:val="00B86465"/>
    <w:rsid w:val="00B8654C"/>
    <w:rsid w:val="00B86550"/>
    <w:rsid w:val="00B8657D"/>
    <w:rsid w:val="00B865C9"/>
    <w:rsid w:val="00B865FD"/>
    <w:rsid w:val="00B86630"/>
    <w:rsid w:val="00B86633"/>
    <w:rsid w:val="00B86639"/>
    <w:rsid w:val="00B86661"/>
    <w:rsid w:val="00B86679"/>
    <w:rsid w:val="00B866D3"/>
    <w:rsid w:val="00B86701"/>
    <w:rsid w:val="00B8670D"/>
    <w:rsid w:val="00B8679C"/>
    <w:rsid w:val="00B867D2"/>
    <w:rsid w:val="00B8682A"/>
    <w:rsid w:val="00B86861"/>
    <w:rsid w:val="00B86865"/>
    <w:rsid w:val="00B868D1"/>
    <w:rsid w:val="00B86904"/>
    <w:rsid w:val="00B86928"/>
    <w:rsid w:val="00B86930"/>
    <w:rsid w:val="00B869BD"/>
    <w:rsid w:val="00B869DC"/>
    <w:rsid w:val="00B86A16"/>
    <w:rsid w:val="00B86A33"/>
    <w:rsid w:val="00B86A85"/>
    <w:rsid w:val="00B86ACB"/>
    <w:rsid w:val="00B86AF2"/>
    <w:rsid w:val="00B86B60"/>
    <w:rsid w:val="00B86B79"/>
    <w:rsid w:val="00B86B7D"/>
    <w:rsid w:val="00B86B8C"/>
    <w:rsid w:val="00B86BD7"/>
    <w:rsid w:val="00B86BE7"/>
    <w:rsid w:val="00B86C0C"/>
    <w:rsid w:val="00B86C19"/>
    <w:rsid w:val="00B86C39"/>
    <w:rsid w:val="00B86C69"/>
    <w:rsid w:val="00B86C84"/>
    <w:rsid w:val="00B86C86"/>
    <w:rsid w:val="00B86C90"/>
    <w:rsid w:val="00B86D31"/>
    <w:rsid w:val="00B86D36"/>
    <w:rsid w:val="00B86D5F"/>
    <w:rsid w:val="00B86DC4"/>
    <w:rsid w:val="00B86DD3"/>
    <w:rsid w:val="00B86DE3"/>
    <w:rsid w:val="00B86E38"/>
    <w:rsid w:val="00B86E3E"/>
    <w:rsid w:val="00B86EC6"/>
    <w:rsid w:val="00B86F2A"/>
    <w:rsid w:val="00B86F43"/>
    <w:rsid w:val="00B86F64"/>
    <w:rsid w:val="00B86F97"/>
    <w:rsid w:val="00B86FD2"/>
    <w:rsid w:val="00B87060"/>
    <w:rsid w:val="00B87063"/>
    <w:rsid w:val="00B8709D"/>
    <w:rsid w:val="00B870BC"/>
    <w:rsid w:val="00B870C1"/>
    <w:rsid w:val="00B870D9"/>
    <w:rsid w:val="00B870E7"/>
    <w:rsid w:val="00B87136"/>
    <w:rsid w:val="00B87147"/>
    <w:rsid w:val="00B8715C"/>
    <w:rsid w:val="00B87177"/>
    <w:rsid w:val="00B871E4"/>
    <w:rsid w:val="00B871EC"/>
    <w:rsid w:val="00B87218"/>
    <w:rsid w:val="00B87239"/>
    <w:rsid w:val="00B87270"/>
    <w:rsid w:val="00B87354"/>
    <w:rsid w:val="00B87359"/>
    <w:rsid w:val="00B87399"/>
    <w:rsid w:val="00B873AA"/>
    <w:rsid w:val="00B873AB"/>
    <w:rsid w:val="00B8740D"/>
    <w:rsid w:val="00B8741A"/>
    <w:rsid w:val="00B8751D"/>
    <w:rsid w:val="00B8753B"/>
    <w:rsid w:val="00B87550"/>
    <w:rsid w:val="00B87551"/>
    <w:rsid w:val="00B87644"/>
    <w:rsid w:val="00B8764E"/>
    <w:rsid w:val="00B87676"/>
    <w:rsid w:val="00B876B2"/>
    <w:rsid w:val="00B876BB"/>
    <w:rsid w:val="00B876D9"/>
    <w:rsid w:val="00B876EF"/>
    <w:rsid w:val="00B876FD"/>
    <w:rsid w:val="00B87713"/>
    <w:rsid w:val="00B87781"/>
    <w:rsid w:val="00B8778A"/>
    <w:rsid w:val="00B87794"/>
    <w:rsid w:val="00B8779B"/>
    <w:rsid w:val="00B877B8"/>
    <w:rsid w:val="00B877FC"/>
    <w:rsid w:val="00B87821"/>
    <w:rsid w:val="00B87841"/>
    <w:rsid w:val="00B87889"/>
    <w:rsid w:val="00B8788C"/>
    <w:rsid w:val="00B878C8"/>
    <w:rsid w:val="00B878E6"/>
    <w:rsid w:val="00B878FF"/>
    <w:rsid w:val="00B87939"/>
    <w:rsid w:val="00B8795E"/>
    <w:rsid w:val="00B87964"/>
    <w:rsid w:val="00B879B9"/>
    <w:rsid w:val="00B879D1"/>
    <w:rsid w:val="00B879EE"/>
    <w:rsid w:val="00B87A4F"/>
    <w:rsid w:val="00B87A99"/>
    <w:rsid w:val="00B87ACB"/>
    <w:rsid w:val="00B87AF5"/>
    <w:rsid w:val="00B87B18"/>
    <w:rsid w:val="00B87B21"/>
    <w:rsid w:val="00B87B3D"/>
    <w:rsid w:val="00B87B7B"/>
    <w:rsid w:val="00B87BB2"/>
    <w:rsid w:val="00B87BB5"/>
    <w:rsid w:val="00B87C11"/>
    <w:rsid w:val="00B87C43"/>
    <w:rsid w:val="00B87C44"/>
    <w:rsid w:val="00B87C70"/>
    <w:rsid w:val="00B87C7B"/>
    <w:rsid w:val="00B87C8F"/>
    <w:rsid w:val="00B87CAD"/>
    <w:rsid w:val="00B87CB9"/>
    <w:rsid w:val="00B87CCA"/>
    <w:rsid w:val="00B87D26"/>
    <w:rsid w:val="00B87D35"/>
    <w:rsid w:val="00B87D53"/>
    <w:rsid w:val="00B87D89"/>
    <w:rsid w:val="00B87DA9"/>
    <w:rsid w:val="00B87DD8"/>
    <w:rsid w:val="00B87DF8"/>
    <w:rsid w:val="00B87E05"/>
    <w:rsid w:val="00B87E13"/>
    <w:rsid w:val="00B87E38"/>
    <w:rsid w:val="00B87E64"/>
    <w:rsid w:val="00B87EC6"/>
    <w:rsid w:val="00B87EEB"/>
    <w:rsid w:val="00B87F31"/>
    <w:rsid w:val="00B87F95"/>
    <w:rsid w:val="00B87FA6"/>
    <w:rsid w:val="00B87FBF"/>
    <w:rsid w:val="00B87FEF"/>
    <w:rsid w:val="00B9002E"/>
    <w:rsid w:val="00B90038"/>
    <w:rsid w:val="00B9006B"/>
    <w:rsid w:val="00B9009D"/>
    <w:rsid w:val="00B900A5"/>
    <w:rsid w:val="00B900B7"/>
    <w:rsid w:val="00B900F3"/>
    <w:rsid w:val="00B900F4"/>
    <w:rsid w:val="00B9010E"/>
    <w:rsid w:val="00B90116"/>
    <w:rsid w:val="00B90130"/>
    <w:rsid w:val="00B90137"/>
    <w:rsid w:val="00B9014B"/>
    <w:rsid w:val="00B90172"/>
    <w:rsid w:val="00B901F7"/>
    <w:rsid w:val="00B90230"/>
    <w:rsid w:val="00B90273"/>
    <w:rsid w:val="00B9027D"/>
    <w:rsid w:val="00B9029C"/>
    <w:rsid w:val="00B902A9"/>
    <w:rsid w:val="00B902EA"/>
    <w:rsid w:val="00B902EB"/>
    <w:rsid w:val="00B90315"/>
    <w:rsid w:val="00B9035E"/>
    <w:rsid w:val="00B90374"/>
    <w:rsid w:val="00B90385"/>
    <w:rsid w:val="00B903B8"/>
    <w:rsid w:val="00B9042C"/>
    <w:rsid w:val="00B90459"/>
    <w:rsid w:val="00B904B2"/>
    <w:rsid w:val="00B904D0"/>
    <w:rsid w:val="00B904D3"/>
    <w:rsid w:val="00B904EC"/>
    <w:rsid w:val="00B9050F"/>
    <w:rsid w:val="00B9051A"/>
    <w:rsid w:val="00B90531"/>
    <w:rsid w:val="00B90573"/>
    <w:rsid w:val="00B905A8"/>
    <w:rsid w:val="00B905C9"/>
    <w:rsid w:val="00B9060C"/>
    <w:rsid w:val="00B9062E"/>
    <w:rsid w:val="00B90648"/>
    <w:rsid w:val="00B90676"/>
    <w:rsid w:val="00B906A2"/>
    <w:rsid w:val="00B906AA"/>
    <w:rsid w:val="00B906BC"/>
    <w:rsid w:val="00B9072E"/>
    <w:rsid w:val="00B9076C"/>
    <w:rsid w:val="00B9076F"/>
    <w:rsid w:val="00B90782"/>
    <w:rsid w:val="00B90791"/>
    <w:rsid w:val="00B907BB"/>
    <w:rsid w:val="00B907CA"/>
    <w:rsid w:val="00B90813"/>
    <w:rsid w:val="00B9089A"/>
    <w:rsid w:val="00B908A9"/>
    <w:rsid w:val="00B908DE"/>
    <w:rsid w:val="00B908EA"/>
    <w:rsid w:val="00B90926"/>
    <w:rsid w:val="00B9094D"/>
    <w:rsid w:val="00B9097C"/>
    <w:rsid w:val="00B90989"/>
    <w:rsid w:val="00B9099B"/>
    <w:rsid w:val="00B9099C"/>
    <w:rsid w:val="00B90A00"/>
    <w:rsid w:val="00B90A12"/>
    <w:rsid w:val="00B90A88"/>
    <w:rsid w:val="00B90AFD"/>
    <w:rsid w:val="00B90B22"/>
    <w:rsid w:val="00B90B94"/>
    <w:rsid w:val="00B90C03"/>
    <w:rsid w:val="00B90C2C"/>
    <w:rsid w:val="00B90C41"/>
    <w:rsid w:val="00B90C55"/>
    <w:rsid w:val="00B90C63"/>
    <w:rsid w:val="00B90CBC"/>
    <w:rsid w:val="00B90D02"/>
    <w:rsid w:val="00B90D37"/>
    <w:rsid w:val="00B90D83"/>
    <w:rsid w:val="00B90D88"/>
    <w:rsid w:val="00B90DA2"/>
    <w:rsid w:val="00B90DEE"/>
    <w:rsid w:val="00B90E07"/>
    <w:rsid w:val="00B90E28"/>
    <w:rsid w:val="00B90E3C"/>
    <w:rsid w:val="00B90E64"/>
    <w:rsid w:val="00B90E8B"/>
    <w:rsid w:val="00B90EB4"/>
    <w:rsid w:val="00B90EBC"/>
    <w:rsid w:val="00B90EFC"/>
    <w:rsid w:val="00B90F7B"/>
    <w:rsid w:val="00B90F8E"/>
    <w:rsid w:val="00B90FBE"/>
    <w:rsid w:val="00B90FC5"/>
    <w:rsid w:val="00B90FCE"/>
    <w:rsid w:val="00B90FDF"/>
    <w:rsid w:val="00B90FEA"/>
    <w:rsid w:val="00B90FF3"/>
    <w:rsid w:val="00B91079"/>
    <w:rsid w:val="00B91089"/>
    <w:rsid w:val="00B910F6"/>
    <w:rsid w:val="00B910FD"/>
    <w:rsid w:val="00B9113D"/>
    <w:rsid w:val="00B91142"/>
    <w:rsid w:val="00B91157"/>
    <w:rsid w:val="00B9117F"/>
    <w:rsid w:val="00B911F9"/>
    <w:rsid w:val="00B911FC"/>
    <w:rsid w:val="00B9125C"/>
    <w:rsid w:val="00B91262"/>
    <w:rsid w:val="00B91272"/>
    <w:rsid w:val="00B91284"/>
    <w:rsid w:val="00B912A4"/>
    <w:rsid w:val="00B912AE"/>
    <w:rsid w:val="00B912B6"/>
    <w:rsid w:val="00B912D6"/>
    <w:rsid w:val="00B91343"/>
    <w:rsid w:val="00B91345"/>
    <w:rsid w:val="00B91349"/>
    <w:rsid w:val="00B91367"/>
    <w:rsid w:val="00B9139C"/>
    <w:rsid w:val="00B913CE"/>
    <w:rsid w:val="00B913DC"/>
    <w:rsid w:val="00B91418"/>
    <w:rsid w:val="00B91432"/>
    <w:rsid w:val="00B91448"/>
    <w:rsid w:val="00B91456"/>
    <w:rsid w:val="00B914BA"/>
    <w:rsid w:val="00B914CF"/>
    <w:rsid w:val="00B914F8"/>
    <w:rsid w:val="00B91523"/>
    <w:rsid w:val="00B91575"/>
    <w:rsid w:val="00B9157F"/>
    <w:rsid w:val="00B915A9"/>
    <w:rsid w:val="00B915D1"/>
    <w:rsid w:val="00B915EA"/>
    <w:rsid w:val="00B915F9"/>
    <w:rsid w:val="00B91614"/>
    <w:rsid w:val="00B91624"/>
    <w:rsid w:val="00B91642"/>
    <w:rsid w:val="00B91643"/>
    <w:rsid w:val="00B916CE"/>
    <w:rsid w:val="00B91725"/>
    <w:rsid w:val="00B9178B"/>
    <w:rsid w:val="00B91794"/>
    <w:rsid w:val="00B9179A"/>
    <w:rsid w:val="00B917A7"/>
    <w:rsid w:val="00B917E0"/>
    <w:rsid w:val="00B9181A"/>
    <w:rsid w:val="00B9182B"/>
    <w:rsid w:val="00B91853"/>
    <w:rsid w:val="00B91861"/>
    <w:rsid w:val="00B91882"/>
    <w:rsid w:val="00B91889"/>
    <w:rsid w:val="00B91894"/>
    <w:rsid w:val="00B918B8"/>
    <w:rsid w:val="00B918C8"/>
    <w:rsid w:val="00B918E0"/>
    <w:rsid w:val="00B9196C"/>
    <w:rsid w:val="00B9196D"/>
    <w:rsid w:val="00B91987"/>
    <w:rsid w:val="00B919A3"/>
    <w:rsid w:val="00B919B3"/>
    <w:rsid w:val="00B919CA"/>
    <w:rsid w:val="00B91A48"/>
    <w:rsid w:val="00B91A83"/>
    <w:rsid w:val="00B91A8F"/>
    <w:rsid w:val="00B91AAC"/>
    <w:rsid w:val="00B91AD9"/>
    <w:rsid w:val="00B91AE7"/>
    <w:rsid w:val="00B91B02"/>
    <w:rsid w:val="00B91B4F"/>
    <w:rsid w:val="00B91B52"/>
    <w:rsid w:val="00B91B7A"/>
    <w:rsid w:val="00B91BC0"/>
    <w:rsid w:val="00B91BC9"/>
    <w:rsid w:val="00B91BD0"/>
    <w:rsid w:val="00B91C32"/>
    <w:rsid w:val="00B91C55"/>
    <w:rsid w:val="00B91C59"/>
    <w:rsid w:val="00B91C5B"/>
    <w:rsid w:val="00B91C74"/>
    <w:rsid w:val="00B91C7E"/>
    <w:rsid w:val="00B91CAD"/>
    <w:rsid w:val="00B91CD4"/>
    <w:rsid w:val="00B91D32"/>
    <w:rsid w:val="00B91D52"/>
    <w:rsid w:val="00B91D66"/>
    <w:rsid w:val="00B91D91"/>
    <w:rsid w:val="00B91DB2"/>
    <w:rsid w:val="00B91DE5"/>
    <w:rsid w:val="00B91DE9"/>
    <w:rsid w:val="00B91E2E"/>
    <w:rsid w:val="00B91E30"/>
    <w:rsid w:val="00B91E31"/>
    <w:rsid w:val="00B91E82"/>
    <w:rsid w:val="00B91EA3"/>
    <w:rsid w:val="00B91EAF"/>
    <w:rsid w:val="00B91ED1"/>
    <w:rsid w:val="00B91F09"/>
    <w:rsid w:val="00B91F20"/>
    <w:rsid w:val="00B91F32"/>
    <w:rsid w:val="00B91F35"/>
    <w:rsid w:val="00B91F3B"/>
    <w:rsid w:val="00B91F46"/>
    <w:rsid w:val="00B92013"/>
    <w:rsid w:val="00B9204C"/>
    <w:rsid w:val="00B92061"/>
    <w:rsid w:val="00B92066"/>
    <w:rsid w:val="00B92096"/>
    <w:rsid w:val="00B92097"/>
    <w:rsid w:val="00B920A1"/>
    <w:rsid w:val="00B920B3"/>
    <w:rsid w:val="00B920C1"/>
    <w:rsid w:val="00B920CF"/>
    <w:rsid w:val="00B920D2"/>
    <w:rsid w:val="00B920D8"/>
    <w:rsid w:val="00B920F5"/>
    <w:rsid w:val="00B92128"/>
    <w:rsid w:val="00B92131"/>
    <w:rsid w:val="00B9213E"/>
    <w:rsid w:val="00B9214E"/>
    <w:rsid w:val="00B9216E"/>
    <w:rsid w:val="00B921A6"/>
    <w:rsid w:val="00B921CC"/>
    <w:rsid w:val="00B921D1"/>
    <w:rsid w:val="00B921E2"/>
    <w:rsid w:val="00B92218"/>
    <w:rsid w:val="00B92258"/>
    <w:rsid w:val="00B92276"/>
    <w:rsid w:val="00B92301"/>
    <w:rsid w:val="00B92356"/>
    <w:rsid w:val="00B923E0"/>
    <w:rsid w:val="00B923E4"/>
    <w:rsid w:val="00B92473"/>
    <w:rsid w:val="00B924CE"/>
    <w:rsid w:val="00B924E0"/>
    <w:rsid w:val="00B92500"/>
    <w:rsid w:val="00B92503"/>
    <w:rsid w:val="00B9253C"/>
    <w:rsid w:val="00B925A2"/>
    <w:rsid w:val="00B925E4"/>
    <w:rsid w:val="00B9260E"/>
    <w:rsid w:val="00B92615"/>
    <w:rsid w:val="00B92620"/>
    <w:rsid w:val="00B92660"/>
    <w:rsid w:val="00B92681"/>
    <w:rsid w:val="00B92687"/>
    <w:rsid w:val="00B92715"/>
    <w:rsid w:val="00B92736"/>
    <w:rsid w:val="00B9273D"/>
    <w:rsid w:val="00B92755"/>
    <w:rsid w:val="00B927BC"/>
    <w:rsid w:val="00B927E2"/>
    <w:rsid w:val="00B927E5"/>
    <w:rsid w:val="00B92801"/>
    <w:rsid w:val="00B92803"/>
    <w:rsid w:val="00B92847"/>
    <w:rsid w:val="00B92856"/>
    <w:rsid w:val="00B92882"/>
    <w:rsid w:val="00B92892"/>
    <w:rsid w:val="00B92895"/>
    <w:rsid w:val="00B928AB"/>
    <w:rsid w:val="00B928CE"/>
    <w:rsid w:val="00B9290A"/>
    <w:rsid w:val="00B92926"/>
    <w:rsid w:val="00B92930"/>
    <w:rsid w:val="00B92951"/>
    <w:rsid w:val="00B92955"/>
    <w:rsid w:val="00B92997"/>
    <w:rsid w:val="00B9299C"/>
    <w:rsid w:val="00B929EA"/>
    <w:rsid w:val="00B929EF"/>
    <w:rsid w:val="00B929F6"/>
    <w:rsid w:val="00B92A15"/>
    <w:rsid w:val="00B92A18"/>
    <w:rsid w:val="00B92A6E"/>
    <w:rsid w:val="00B92A77"/>
    <w:rsid w:val="00B92A82"/>
    <w:rsid w:val="00B92AFC"/>
    <w:rsid w:val="00B92B6F"/>
    <w:rsid w:val="00B92B80"/>
    <w:rsid w:val="00B92B81"/>
    <w:rsid w:val="00B92B91"/>
    <w:rsid w:val="00B92BA5"/>
    <w:rsid w:val="00B92C00"/>
    <w:rsid w:val="00B92C21"/>
    <w:rsid w:val="00B92C2C"/>
    <w:rsid w:val="00B92C3F"/>
    <w:rsid w:val="00B92C45"/>
    <w:rsid w:val="00B92C8F"/>
    <w:rsid w:val="00B92C9F"/>
    <w:rsid w:val="00B92CF1"/>
    <w:rsid w:val="00B92D74"/>
    <w:rsid w:val="00B92E0A"/>
    <w:rsid w:val="00B92E2E"/>
    <w:rsid w:val="00B92E6F"/>
    <w:rsid w:val="00B92EB0"/>
    <w:rsid w:val="00B92EB6"/>
    <w:rsid w:val="00B92EB8"/>
    <w:rsid w:val="00B92ED9"/>
    <w:rsid w:val="00B92F01"/>
    <w:rsid w:val="00B92F0D"/>
    <w:rsid w:val="00B92F15"/>
    <w:rsid w:val="00B92F46"/>
    <w:rsid w:val="00B92F79"/>
    <w:rsid w:val="00B92FE9"/>
    <w:rsid w:val="00B93014"/>
    <w:rsid w:val="00B9305E"/>
    <w:rsid w:val="00B93065"/>
    <w:rsid w:val="00B93070"/>
    <w:rsid w:val="00B93073"/>
    <w:rsid w:val="00B93094"/>
    <w:rsid w:val="00B93096"/>
    <w:rsid w:val="00B9313C"/>
    <w:rsid w:val="00B93143"/>
    <w:rsid w:val="00B9318A"/>
    <w:rsid w:val="00B93193"/>
    <w:rsid w:val="00B931EA"/>
    <w:rsid w:val="00B931ED"/>
    <w:rsid w:val="00B931F5"/>
    <w:rsid w:val="00B93217"/>
    <w:rsid w:val="00B9326E"/>
    <w:rsid w:val="00B932BF"/>
    <w:rsid w:val="00B932F8"/>
    <w:rsid w:val="00B93300"/>
    <w:rsid w:val="00B93306"/>
    <w:rsid w:val="00B93310"/>
    <w:rsid w:val="00B93323"/>
    <w:rsid w:val="00B93326"/>
    <w:rsid w:val="00B93330"/>
    <w:rsid w:val="00B93347"/>
    <w:rsid w:val="00B9337B"/>
    <w:rsid w:val="00B9338F"/>
    <w:rsid w:val="00B933B2"/>
    <w:rsid w:val="00B9341F"/>
    <w:rsid w:val="00B93433"/>
    <w:rsid w:val="00B934BC"/>
    <w:rsid w:val="00B934BE"/>
    <w:rsid w:val="00B934E8"/>
    <w:rsid w:val="00B934FE"/>
    <w:rsid w:val="00B9355F"/>
    <w:rsid w:val="00B93565"/>
    <w:rsid w:val="00B935DB"/>
    <w:rsid w:val="00B935E0"/>
    <w:rsid w:val="00B935FB"/>
    <w:rsid w:val="00B935FC"/>
    <w:rsid w:val="00B93657"/>
    <w:rsid w:val="00B936D3"/>
    <w:rsid w:val="00B936E2"/>
    <w:rsid w:val="00B93719"/>
    <w:rsid w:val="00B9371E"/>
    <w:rsid w:val="00B9376D"/>
    <w:rsid w:val="00B9383D"/>
    <w:rsid w:val="00B93878"/>
    <w:rsid w:val="00B9387F"/>
    <w:rsid w:val="00B93897"/>
    <w:rsid w:val="00B938D8"/>
    <w:rsid w:val="00B938E8"/>
    <w:rsid w:val="00B93903"/>
    <w:rsid w:val="00B93948"/>
    <w:rsid w:val="00B93958"/>
    <w:rsid w:val="00B9395A"/>
    <w:rsid w:val="00B93993"/>
    <w:rsid w:val="00B939B5"/>
    <w:rsid w:val="00B939F2"/>
    <w:rsid w:val="00B939F6"/>
    <w:rsid w:val="00B939FA"/>
    <w:rsid w:val="00B93A0F"/>
    <w:rsid w:val="00B93A1D"/>
    <w:rsid w:val="00B93A5F"/>
    <w:rsid w:val="00B93A7E"/>
    <w:rsid w:val="00B93A8A"/>
    <w:rsid w:val="00B93A92"/>
    <w:rsid w:val="00B93AC4"/>
    <w:rsid w:val="00B93ACA"/>
    <w:rsid w:val="00B93AE2"/>
    <w:rsid w:val="00B93AEB"/>
    <w:rsid w:val="00B93AFE"/>
    <w:rsid w:val="00B93B38"/>
    <w:rsid w:val="00B93B4B"/>
    <w:rsid w:val="00B93B86"/>
    <w:rsid w:val="00B93B90"/>
    <w:rsid w:val="00B93BC5"/>
    <w:rsid w:val="00B93BC6"/>
    <w:rsid w:val="00B93BF3"/>
    <w:rsid w:val="00B93BF7"/>
    <w:rsid w:val="00B93C0B"/>
    <w:rsid w:val="00B93C8A"/>
    <w:rsid w:val="00B93CCF"/>
    <w:rsid w:val="00B93D03"/>
    <w:rsid w:val="00B93D21"/>
    <w:rsid w:val="00B93D43"/>
    <w:rsid w:val="00B93D77"/>
    <w:rsid w:val="00B93D8A"/>
    <w:rsid w:val="00B93D9E"/>
    <w:rsid w:val="00B93DAF"/>
    <w:rsid w:val="00B93DBF"/>
    <w:rsid w:val="00B93DDB"/>
    <w:rsid w:val="00B93E2F"/>
    <w:rsid w:val="00B93E5C"/>
    <w:rsid w:val="00B93E67"/>
    <w:rsid w:val="00B93E68"/>
    <w:rsid w:val="00B93E6E"/>
    <w:rsid w:val="00B93EA1"/>
    <w:rsid w:val="00B93EA4"/>
    <w:rsid w:val="00B93ECA"/>
    <w:rsid w:val="00B93ECC"/>
    <w:rsid w:val="00B93ECF"/>
    <w:rsid w:val="00B93F04"/>
    <w:rsid w:val="00B93F49"/>
    <w:rsid w:val="00B93F8B"/>
    <w:rsid w:val="00B93F9D"/>
    <w:rsid w:val="00B94006"/>
    <w:rsid w:val="00B94008"/>
    <w:rsid w:val="00B94038"/>
    <w:rsid w:val="00B9403C"/>
    <w:rsid w:val="00B9409A"/>
    <w:rsid w:val="00B940D0"/>
    <w:rsid w:val="00B940E3"/>
    <w:rsid w:val="00B940F3"/>
    <w:rsid w:val="00B940F9"/>
    <w:rsid w:val="00B94116"/>
    <w:rsid w:val="00B9412A"/>
    <w:rsid w:val="00B94185"/>
    <w:rsid w:val="00B941A0"/>
    <w:rsid w:val="00B941D7"/>
    <w:rsid w:val="00B9420E"/>
    <w:rsid w:val="00B94218"/>
    <w:rsid w:val="00B9421A"/>
    <w:rsid w:val="00B9421F"/>
    <w:rsid w:val="00B9422F"/>
    <w:rsid w:val="00B94245"/>
    <w:rsid w:val="00B94267"/>
    <w:rsid w:val="00B942E8"/>
    <w:rsid w:val="00B942ED"/>
    <w:rsid w:val="00B9430A"/>
    <w:rsid w:val="00B94380"/>
    <w:rsid w:val="00B943BE"/>
    <w:rsid w:val="00B943D4"/>
    <w:rsid w:val="00B9442B"/>
    <w:rsid w:val="00B94486"/>
    <w:rsid w:val="00B94493"/>
    <w:rsid w:val="00B944AD"/>
    <w:rsid w:val="00B944B9"/>
    <w:rsid w:val="00B944DB"/>
    <w:rsid w:val="00B9452C"/>
    <w:rsid w:val="00B9452D"/>
    <w:rsid w:val="00B94550"/>
    <w:rsid w:val="00B94553"/>
    <w:rsid w:val="00B94558"/>
    <w:rsid w:val="00B94597"/>
    <w:rsid w:val="00B94635"/>
    <w:rsid w:val="00B94643"/>
    <w:rsid w:val="00B94659"/>
    <w:rsid w:val="00B94682"/>
    <w:rsid w:val="00B94689"/>
    <w:rsid w:val="00B9469C"/>
    <w:rsid w:val="00B94716"/>
    <w:rsid w:val="00B94725"/>
    <w:rsid w:val="00B94741"/>
    <w:rsid w:val="00B94794"/>
    <w:rsid w:val="00B947B4"/>
    <w:rsid w:val="00B947E1"/>
    <w:rsid w:val="00B947F2"/>
    <w:rsid w:val="00B9483F"/>
    <w:rsid w:val="00B9493C"/>
    <w:rsid w:val="00B94996"/>
    <w:rsid w:val="00B949B5"/>
    <w:rsid w:val="00B94A64"/>
    <w:rsid w:val="00B94A6B"/>
    <w:rsid w:val="00B94B30"/>
    <w:rsid w:val="00B94B55"/>
    <w:rsid w:val="00B94B58"/>
    <w:rsid w:val="00B94BA2"/>
    <w:rsid w:val="00B94BBB"/>
    <w:rsid w:val="00B94BCD"/>
    <w:rsid w:val="00B94C22"/>
    <w:rsid w:val="00B94C5F"/>
    <w:rsid w:val="00B94C67"/>
    <w:rsid w:val="00B94C6A"/>
    <w:rsid w:val="00B94C78"/>
    <w:rsid w:val="00B94C8D"/>
    <w:rsid w:val="00B94CA1"/>
    <w:rsid w:val="00B94CA3"/>
    <w:rsid w:val="00B94CC2"/>
    <w:rsid w:val="00B94CD7"/>
    <w:rsid w:val="00B94CE2"/>
    <w:rsid w:val="00B94D23"/>
    <w:rsid w:val="00B94D52"/>
    <w:rsid w:val="00B94DC2"/>
    <w:rsid w:val="00B94DCA"/>
    <w:rsid w:val="00B94E26"/>
    <w:rsid w:val="00B94E5C"/>
    <w:rsid w:val="00B94E94"/>
    <w:rsid w:val="00B94EA8"/>
    <w:rsid w:val="00B94EA9"/>
    <w:rsid w:val="00B94EE3"/>
    <w:rsid w:val="00B94EE8"/>
    <w:rsid w:val="00B94EEE"/>
    <w:rsid w:val="00B94EF1"/>
    <w:rsid w:val="00B94F15"/>
    <w:rsid w:val="00B94F1C"/>
    <w:rsid w:val="00B94F5D"/>
    <w:rsid w:val="00B94F96"/>
    <w:rsid w:val="00B9500C"/>
    <w:rsid w:val="00B95010"/>
    <w:rsid w:val="00B95062"/>
    <w:rsid w:val="00B95096"/>
    <w:rsid w:val="00B950C9"/>
    <w:rsid w:val="00B950D9"/>
    <w:rsid w:val="00B950FC"/>
    <w:rsid w:val="00B9511C"/>
    <w:rsid w:val="00B9517A"/>
    <w:rsid w:val="00B951C0"/>
    <w:rsid w:val="00B951D3"/>
    <w:rsid w:val="00B951D4"/>
    <w:rsid w:val="00B951EE"/>
    <w:rsid w:val="00B951FB"/>
    <w:rsid w:val="00B9520D"/>
    <w:rsid w:val="00B95232"/>
    <w:rsid w:val="00B9523D"/>
    <w:rsid w:val="00B95267"/>
    <w:rsid w:val="00B9528B"/>
    <w:rsid w:val="00B95292"/>
    <w:rsid w:val="00B952D3"/>
    <w:rsid w:val="00B952DC"/>
    <w:rsid w:val="00B952FE"/>
    <w:rsid w:val="00B95304"/>
    <w:rsid w:val="00B9531F"/>
    <w:rsid w:val="00B95336"/>
    <w:rsid w:val="00B95341"/>
    <w:rsid w:val="00B9534A"/>
    <w:rsid w:val="00B95385"/>
    <w:rsid w:val="00B95399"/>
    <w:rsid w:val="00B9539A"/>
    <w:rsid w:val="00B9539C"/>
    <w:rsid w:val="00B953DF"/>
    <w:rsid w:val="00B953FB"/>
    <w:rsid w:val="00B95402"/>
    <w:rsid w:val="00B95458"/>
    <w:rsid w:val="00B9547B"/>
    <w:rsid w:val="00B95483"/>
    <w:rsid w:val="00B95494"/>
    <w:rsid w:val="00B9549B"/>
    <w:rsid w:val="00B9549C"/>
    <w:rsid w:val="00B954A7"/>
    <w:rsid w:val="00B95535"/>
    <w:rsid w:val="00B9558A"/>
    <w:rsid w:val="00B955DA"/>
    <w:rsid w:val="00B955DF"/>
    <w:rsid w:val="00B955F0"/>
    <w:rsid w:val="00B95601"/>
    <w:rsid w:val="00B956A3"/>
    <w:rsid w:val="00B956D4"/>
    <w:rsid w:val="00B956D5"/>
    <w:rsid w:val="00B956E5"/>
    <w:rsid w:val="00B9571C"/>
    <w:rsid w:val="00B9576B"/>
    <w:rsid w:val="00B95778"/>
    <w:rsid w:val="00B95779"/>
    <w:rsid w:val="00B957AC"/>
    <w:rsid w:val="00B957B6"/>
    <w:rsid w:val="00B95806"/>
    <w:rsid w:val="00B95871"/>
    <w:rsid w:val="00B95872"/>
    <w:rsid w:val="00B958B3"/>
    <w:rsid w:val="00B958E3"/>
    <w:rsid w:val="00B9592E"/>
    <w:rsid w:val="00B9594F"/>
    <w:rsid w:val="00B9595B"/>
    <w:rsid w:val="00B959B1"/>
    <w:rsid w:val="00B959CC"/>
    <w:rsid w:val="00B959CD"/>
    <w:rsid w:val="00B959F7"/>
    <w:rsid w:val="00B95A34"/>
    <w:rsid w:val="00B95A8D"/>
    <w:rsid w:val="00B95A9F"/>
    <w:rsid w:val="00B95ABA"/>
    <w:rsid w:val="00B95AE6"/>
    <w:rsid w:val="00B95B4F"/>
    <w:rsid w:val="00B95BC7"/>
    <w:rsid w:val="00B95BE0"/>
    <w:rsid w:val="00B95C29"/>
    <w:rsid w:val="00B95C39"/>
    <w:rsid w:val="00B95C3D"/>
    <w:rsid w:val="00B95C77"/>
    <w:rsid w:val="00B95C89"/>
    <w:rsid w:val="00B95C8A"/>
    <w:rsid w:val="00B95CD1"/>
    <w:rsid w:val="00B95D69"/>
    <w:rsid w:val="00B95D87"/>
    <w:rsid w:val="00B95DC4"/>
    <w:rsid w:val="00B95E09"/>
    <w:rsid w:val="00B95E0C"/>
    <w:rsid w:val="00B95E81"/>
    <w:rsid w:val="00B95EEA"/>
    <w:rsid w:val="00B95F04"/>
    <w:rsid w:val="00B95F1A"/>
    <w:rsid w:val="00B95F37"/>
    <w:rsid w:val="00B95F45"/>
    <w:rsid w:val="00B95FAF"/>
    <w:rsid w:val="00B9600B"/>
    <w:rsid w:val="00B96052"/>
    <w:rsid w:val="00B96069"/>
    <w:rsid w:val="00B96092"/>
    <w:rsid w:val="00B96099"/>
    <w:rsid w:val="00B960E0"/>
    <w:rsid w:val="00B960E7"/>
    <w:rsid w:val="00B96100"/>
    <w:rsid w:val="00B9617C"/>
    <w:rsid w:val="00B96193"/>
    <w:rsid w:val="00B961FB"/>
    <w:rsid w:val="00B961FC"/>
    <w:rsid w:val="00B96286"/>
    <w:rsid w:val="00B9629E"/>
    <w:rsid w:val="00B962DA"/>
    <w:rsid w:val="00B962FA"/>
    <w:rsid w:val="00B96316"/>
    <w:rsid w:val="00B9633B"/>
    <w:rsid w:val="00B9634C"/>
    <w:rsid w:val="00B96361"/>
    <w:rsid w:val="00B96367"/>
    <w:rsid w:val="00B96370"/>
    <w:rsid w:val="00B963A6"/>
    <w:rsid w:val="00B963BB"/>
    <w:rsid w:val="00B963CC"/>
    <w:rsid w:val="00B96493"/>
    <w:rsid w:val="00B964E0"/>
    <w:rsid w:val="00B964F3"/>
    <w:rsid w:val="00B9650A"/>
    <w:rsid w:val="00B96575"/>
    <w:rsid w:val="00B9657B"/>
    <w:rsid w:val="00B9659F"/>
    <w:rsid w:val="00B965BA"/>
    <w:rsid w:val="00B965DA"/>
    <w:rsid w:val="00B965F5"/>
    <w:rsid w:val="00B96658"/>
    <w:rsid w:val="00B966EA"/>
    <w:rsid w:val="00B966F9"/>
    <w:rsid w:val="00B9671D"/>
    <w:rsid w:val="00B96725"/>
    <w:rsid w:val="00B9672D"/>
    <w:rsid w:val="00B96749"/>
    <w:rsid w:val="00B9678C"/>
    <w:rsid w:val="00B967A5"/>
    <w:rsid w:val="00B967AC"/>
    <w:rsid w:val="00B967B6"/>
    <w:rsid w:val="00B967C9"/>
    <w:rsid w:val="00B967DB"/>
    <w:rsid w:val="00B967F5"/>
    <w:rsid w:val="00B9681B"/>
    <w:rsid w:val="00B96837"/>
    <w:rsid w:val="00B9684F"/>
    <w:rsid w:val="00B9686E"/>
    <w:rsid w:val="00B9687D"/>
    <w:rsid w:val="00B9690C"/>
    <w:rsid w:val="00B96911"/>
    <w:rsid w:val="00B96922"/>
    <w:rsid w:val="00B96946"/>
    <w:rsid w:val="00B9694A"/>
    <w:rsid w:val="00B969AE"/>
    <w:rsid w:val="00B96A11"/>
    <w:rsid w:val="00B96A47"/>
    <w:rsid w:val="00B96A48"/>
    <w:rsid w:val="00B96A9F"/>
    <w:rsid w:val="00B96AAF"/>
    <w:rsid w:val="00B96AC2"/>
    <w:rsid w:val="00B96B6F"/>
    <w:rsid w:val="00B96BE4"/>
    <w:rsid w:val="00B96CB3"/>
    <w:rsid w:val="00B96CB8"/>
    <w:rsid w:val="00B96CF5"/>
    <w:rsid w:val="00B96D2E"/>
    <w:rsid w:val="00B96D5A"/>
    <w:rsid w:val="00B96D94"/>
    <w:rsid w:val="00B96DD0"/>
    <w:rsid w:val="00B96DEB"/>
    <w:rsid w:val="00B96E02"/>
    <w:rsid w:val="00B96E83"/>
    <w:rsid w:val="00B96EB3"/>
    <w:rsid w:val="00B96EC1"/>
    <w:rsid w:val="00B96ED5"/>
    <w:rsid w:val="00B96EE0"/>
    <w:rsid w:val="00B96EE3"/>
    <w:rsid w:val="00B96EEC"/>
    <w:rsid w:val="00B96F80"/>
    <w:rsid w:val="00B96F9C"/>
    <w:rsid w:val="00B96FA4"/>
    <w:rsid w:val="00B96FB5"/>
    <w:rsid w:val="00B96FF2"/>
    <w:rsid w:val="00B96FF9"/>
    <w:rsid w:val="00B96FFE"/>
    <w:rsid w:val="00B97017"/>
    <w:rsid w:val="00B97061"/>
    <w:rsid w:val="00B97065"/>
    <w:rsid w:val="00B9707A"/>
    <w:rsid w:val="00B97080"/>
    <w:rsid w:val="00B97096"/>
    <w:rsid w:val="00B970B4"/>
    <w:rsid w:val="00B97101"/>
    <w:rsid w:val="00B97103"/>
    <w:rsid w:val="00B97142"/>
    <w:rsid w:val="00B97149"/>
    <w:rsid w:val="00B97167"/>
    <w:rsid w:val="00B97176"/>
    <w:rsid w:val="00B9719E"/>
    <w:rsid w:val="00B971D6"/>
    <w:rsid w:val="00B97259"/>
    <w:rsid w:val="00B972F4"/>
    <w:rsid w:val="00B972FE"/>
    <w:rsid w:val="00B97325"/>
    <w:rsid w:val="00B9732D"/>
    <w:rsid w:val="00B97352"/>
    <w:rsid w:val="00B97371"/>
    <w:rsid w:val="00B97390"/>
    <w:rsid w:val="00B973EA"/>
    <w:rsid w:val="00B9741E"/>
    <w:rsid w:val="00B9744B"/>
    <w:rsid w:val="00B97462"/>
    <w:rsid w:val="00B97466"/>
    <w:rsid w:val="00B9748C"/>
    <w:rsid w:val="00B974AA"/>
    <w:rsid w:val="00B974E9"/>
    <w:rsid w:val="00B9752B"/>
    <w:rsid w:val="00B9754A"/>
    <w:rsid w:val="00B9756C"/>
    <w:rsid w:val="00B975CA"/>
    <w:rsid w:val="00B975D4"/>
    <w:rsid w:val="00B975DB"/>
    <w:rsid w:val="00B975F2"/>
    <w:rsid w:val="00B975F8"/>
    <w:rsid w:val="00B97657"/>
    <w:rsid w:val="00B97675"/>
    <w:rsid w:val="00B9767D"/>
    <w:rsid w:val="00B9767E"/>
    <w:rsid w:val="00B97680"/>
    <w:rsid w:val="00B976AC"/>
    <w:rsid w:val="00B976B9"/>
    <w:rsid w:val="00B976D4"/>
    <w:rsid w:val="00B976FA"/>
    <w:rsid w:val="00B976FD"/>
    <w:rsid w:val="00B97705"/>
    <w:rsid w:val="00B97716"/>
    <w:rsid w:val="00B97798"/>
    <w:rsid w:val="00B977C3"/>
    <w:rsid w:val="00B977E0"/>
    <w:rsid w:val="00B977EA"/>
    <w:rsid w:val="00B977F2"/>
    <w:rsid w:val="00B9781A"/>
    <w:rsid w:val="00B9781E"/>
    <w:rsid w:val="00B97847"/>
    <w:rsid w:val="00B9789A"/>
    <w:rsid w:val="00B978B2"/>
    <w:rsid w:val="00B978B8"/>
    <w:rsid w:val="00B97953"/>
    <w:rsid w:val="00B97959"/>
    <w:rsid w:val="00B97971"/>
    <w:rsid w:val="00B97980"/>
    <w:rsid w:val="00B97989"/>
    <w:rsid w:val="00B9798D"/>
    <w:rsid w:val="00B979CC"/>
    <w:rsid w:val="00B979DF"/>
    <w:rsid w:val="00B97A41"/>
    <w:rsid w:val="00B97A71"/>
    <w:rsid w:val="00B97A87"/>
    <w:rsid w:val="00B97AAC"/>
    <w:rsid w:val="00B97AB8"/>
    <w:rsid w:val="00B97ACA"/>
    <w:rsid w:val="00B97AFD"/>
    <w:rsid w:val="00B97B0B"/>
    <w:rsid w:val="00B97B0C"/>
    <w:rsid w:val="00B97B11"/>
    <w:rsid w:val="00B97B12"/>
    <w:rsid w:val="00B97B1C"/>
    <w:rsid w:val="00B97B25"/>
    <w:rsid w:val="00B97B62"/>
    <w:rsid w:val="00B97B6A"/>
    <w:rsid w:val="00B97B7C"/>
    <w:rsid w:val="00B97B98"/>
    <w:rsid w:val="00B97BA5"/>
    <w:rsid w:val="00B97BA6"/>
    <w:rsid w:val="00B97C2D"/>
    <w:rsid w:val="00B97C40"/>
    <w:rsid w:val="00B97C43"/>
    <w:rsid w:val="00B97C78"/>
    <w:rsid w:val="00B97CA4"/>
    <w:rsid w:val="00B97CDB"/>
    <w:rsid w:val="00B97D38"/>
    <w:rsid w:val="00B97D48"/>
    <w:rsid w:val="00B97D4D"/>
    <w:rsid w:val="00B97D54"/>
    <w:rsid w:val="00B97D83"/>
    <w:rsid w:val="00B97D9F"/>
    <w:rsid w:val="00B97E04"/>
    <w:rsid w:val="00B97E24"/>
    <w:rsid w:val="00B97E4A"/>
    <w:rsid w:val="00B97E64"/>
    <w:rsid w:val="00B97E67"/>
    <w:rsid w:val="00B97EC2"/>
    <w:rsid w:val="00B97EE4"/>
    <w:rsid w:val="00B97F14"/>
    <w:rsid w:val="00B97F23"/>
    <w:rsid w:val="00B97F5A"/>
    <w:rsid w:val="00B97FE8"/>
    <w:rsid w:val="00BA0003"/>
    <w:rsid w:val="00BA0008"/>
    <w:rsid w:val="00BA0071"/>
    <w:rsid w:val="00BA0082"/>
    <w:rsid w:val="00BA0085"/>
    <w:rsid w:val="00BA0096"/>
    <w:rsid w:val="00BA00BB"/>
    <w:rsid w:val="00BA00E1"/>
    <w:rsid w:val="00BA00E2"/>
    <w:rsid w:val="00BA0133"/>
    <w:rsid w:val="00BA0169"/>
    <w:rsid w:val="00BA01C9"/>
    <w:rsid w:val="00BA0227"/>
    <w:rsid w:val="00BA022C"/>
    <w:rsid w:val="00BA0277"/>
    <w:rsid w:val="00BA02B1"/>
    <w:rsid w:val="00BA02BE"/>
    <w:rsid w:val="00BA02DE"/>
    <w:rsid w:val="00BA02E1"/>
    <w:rsid w:val="00BA032D"/>
    <w:rsid w:val="00BA0335"/>
    <w:rsid w:val="00BA037E"/>
    <w:rsid w:val="00BA0391"/>
    <w:rsid w:val="00BA03C4"/>
    <w:rsid w:val="00BA03E3"/>
    <w:rsid w:val="00BA03F9"/>
    <w:rsid w:val="00BA0406"/>
    <w:rsid w:val="00BA040A"/>
    <w:rsid w:val="00BA0429"/>
    <w:rsid w:val="00BA0442"/>
    <w:rsid w:val="00BA0455"/>
    <w:rsid w:val="00BA0458"/>
    <w:rsid w:val="00BA0470"/>
    <w:rsid w:val="00BA0473"/>
    <w:rsid w:val="00BA0488"/>
    <w:rsid w:val="00BA0491"/>
    <w:rsid w:val="00BA04DC"/>
    <w:rsid w:val="00BA04E0"/>
    <w:rsid w:val="00BA04E3"/>
    <w:rsid w:val="00BA0511"/>
    <w:rsid w:val="00BA0525"/>
    <w:rsid w:val="00BA054D"/>
    <w:rsid w:val="00BA0573"/>
    <w:rsid w:val="00BA0589"/>
    <w:rsid w:val="00BA058A"/>
    <w:rsid w:val="00BA05A0"/>
    <w:rsid w:val="00BA05DB"/>
    <w:rsid w:val="00BA05EA"/>
    <w:rsid w:val="00BA0611"/>
    <w:rsid w:val="00BA0634"/>
    <w:rsid w:val="00BA0722"/>
    <w:rsid w:val="00BA072E"/>
    <w:rsid w:val="00BA0733"/>
    <w:rsid w:val="00BA0762"/>
    <w:rsid w:val="00BA079A"/>
    <w:rsid w:val="00BA07FB"/>
    <w:rsid w:val="00BA081B"/>
    <w:rsid w:val="00BA0840"/>
    <w:rsid w:val="00BA0841"/>
    <w:rsid w:val="00BA0857"/>
    <w:rsid w:val="00BA086D"/>
    <w:rsid w:val="00BA0884"/>
    <w:rsid w:val="00BA08BB"/>
    <w:rsid w:val="00BA0903"/>
    <w:rsid w:val="00BA093C"/>
    <w:rsid w:val="00BA0971"/>
    <w:rsid w:val="00BA0972"/>
    <w:rsid w:val="00BA0973"/>
    <w:rsid w:val="00BA09BB"/>
    <w:rsid w:val="00BA09DE"/>
    <w:rsid w:val="00BA0A04"/>
    <w:rsid w:val="00BA0A07"/>
    <w:rsid w:val="00BA0A15"/>
    <w:rsid w:val="00BA0A37"/>
    <w:rsid w:val="00BA0A3F"/>
    <w:rsid w:val="00BA0AB6"/>
    <w:rsid w:val="00BA0ABA"/>
    <w:rsid w:val="00BA0AD6"/>
    <w:rsid w:val="00BA0AF8"/>
    <w:rsid w:val="00BA0B22"/>
    <w:rsid w:val="00BA0B79"/>
    <w:rsid w:val="00BA0B91"/>
    <w:rsid w:val="00BA0B93"/>
    <w:rsid w:val="00BA0BFE"/>
    <w:rsid w:val="00BA0C34"/>
    <w:rsid w:val="00BA0C3A"/>
    <w:rsid w:val="00BA0C79"/>
    <w:rsid w:val="00BA0C80"/>
    <w:rsid w:val="00BA0C93"/>
    <w:rsid w:val="00BA0CD8"/>
    <w:rsid w:val="00BA0D0C"/>
    <w:rsid w:val="00BA0D17"/>
    <w:rsid w:val="00BA0D47"/>
    <w:rsid w:val="00BA0D8D"/>
    <w:rsid w:val="00BA0D98"/>
    <w:rsid w:val="00BA0DBD"/>
    <w:rsid w:val="00BA0E0B"/>
    <w:rsid w:val="00BA0E21"/>
    <w:rsid w:val="00BA0E74"/>
    <w:rsid w:val="00BA0E99"/>
    <w:rsid w:val="00BA0E9A"/>
    <w:rsid w:val="00BA0E9C"/>
    <w:rsid w:val="00BA0EBE"/>
    <w:rsid w:val="00BA0ED5"/>
    <w:rsid w:val="00BA0ED8"/>
    <w:rsid w:val="00BA0F01"/>
    <w:rsid w:val="00BA0F07"/>
    <w:rsid w:val="00BA0F8B"/>
    <w:rsid w:val="00BA0FA2"/>
    <w:rsid w:val="00BA0FBA"/>
    <w:rsid w:val="00BA104A"/>
    <w:rsid w:val="00BA1065"/>
    <w:rsid w:val="00BA1068"/>
    <w:rsid w:val="00BA1096"/>
    <w:rsid w:val="00BA10A1"/>
    <w:rsid w:val="00BA1115"/>
    <w:rsid w:val="00BA1199"/>
    <w:rsid w:val="00BA11CF"/>
    <w:rsid w:val="00BA11D4"/>
    <w:rsid w:val="00BA1223"/>
    <w:rsid w:val="00BA1282"/>
    <w:rsid w:val="00BA12B5"/>
    <w:rsid w:val="00BA12FE"/>
    <w:rsid w:val="00BA130C"/>
    <w:rsid w:val="00BA133C"/>
    <w:rsid w:val="00BA134A"/>
    <w:rsid w:val="00BA1397"/>
    <w:rsid w:val="00BA13A0"/>
    <w:rsid w:val="00BA13F1"/>
    <w:rsid w:val="00BA1402"/>
    <w:rsid w:val="00BA1408"/>
    <w:rsid w:val="00BA1435"/>
    <w:rsid w:val="00BA144A"/>
    <w:rsid w:val="00BA148A"/>
    <w:rsid w:val="00BA148C"/>
    <w:rsid w:val="00BA155F"/>
    <w:rsid w:val="00BA1585"/>
    <w:rsid w:val="00BA15A0"/>
    <w:rsid w:val="00BA1614"/>
    <w:rsid w:val="00BA1625"/>
    <w:rsid w:val="00BA165D"/>
    <w:rsid w:val="00BA1685"/>
    <w:rsid w:val="00BA16A6"/>
    <w:rsid w:val="00BA16F3"/>
    <w:rsid w:val="00BA171A"/>
    <w:rsid w:val="00BA1797"/>
    <w:rsid w:val="00BA17AC"/>
    <w:rsid w:val="00BA17E4"/>
    <w:rsid w:val="00BA1801"/>
    <w:rsid w:val="00BA183C"/>
    <w:rsid w:val="00BA1848"/>
    <w:rsid w:val="00BA184A"/>
    <w:rsid w:val="00BA189D"/>
    <w:rsid w:val="00BA18A7"/>
    <w:rsid w:val="00BA18A8"/>
    <w:rsid w:val="00BA18F7"/>
    <w:rsid w:val="00BA1901"/>
    <w:rsid w:val="00BA1917"/>
    <w:rsid w:val="00BA1920"/>
    <w:rsid w:val="00BA195D"/>
    <w:rsid w:val="00BA1968"/>
    <w:rsid w:val="00BA196B"/>
    <w:rsid w:val="00BA19D1"/>
    <w:rsid w:val="00BA1A8B"/>
    <w:rsid w:val="00BA1A8D"/>
    <w:rsid w:val="00BA1A9F"/>
    <w:rsid w:val="00BA1B36"/>
    <w:rsid w:val="00BA1B76"/>
    <w:rsid w:val="00BA1BF2"/>
    <w:rsid w:val="00BA1C74"/>
    <w:rsid w:val="00BA1C80"/>
    <w:rsid w:val="00BA1CD2"/>
    <w:rsid w:val="00BA1CD6"/>
    <w:rsid w:val="00BA1CF7"/>
    <w:rsid w:val="00BA1D05"/>
    <w:rsid w:val="00BA1D0D"/>
    <w:rsid w:val="00BA1D0E"/>
    <w:rsid w:val="00BA1D16"/>
    <w:rsid w:val="00BA1D23"/>
    <w:rsid w:val="00BA1D3D"/>
    <w:rsid w:val="00BA1D4C"/>
    <w:rsid w:val="00BA1D62"/>
    <w:rsid w:val="00BA1D8E"/>
    <w:rsid w:val="00BA1DE3"/>
    <w:rsid w:val="00BA1DFB"/>
    <w:rsid w:val="00BA1E0A"/>
    <w:rsid w:val="00BA1E60"/>
    <w:rsid w:val="00BA1E87"/>
    <w:rsid w:val="00BA1E93"/>
    <w:rsid w:val="00BA1EBD"/>
    <w:rsid w:val="00BA1F05"/>
    <w:rsid w:val="00BA1F7A"/>
    <w:rsid w:val="00BA1F89"/>
    <w:rsid w:val="00BA1FA2"/>
    <w:rsid w:val="00BA1FB2"/>
    <w:rsid w:val="00BA1FC5"/>
    <w:rsid w:val="00BA1FF2"/>
    <w:rsid w:val="00BA2002"/>
    <w:rsid w:val="00BA2012"/>
    <w:rsid w:val="00BA204D"/>
    <w:rsid w:val="00BA205B"/>
    <w:rsid w:val="00BA2068"/>
    <w:rsid w:val="00BA2073"/>
    <w:rsid w:val="00BA207C"/>
    <w:rsid w:val="00BA208A"/>
    <w:rsid w:val="00BA20AA"/>
    <w:rsid w:val="00BA20FE"/>
    <w:rsid w:val="00BA2104"/>
    <w:rsid w:val="00BA2135"/>
    <w:rsid w:val="00BA2145"/>
    <w:rsid w:val="00BA2158"/>
    <w:rsid w:val="00BA2165"/>
    <w:rsid w:val="00BA2178"/>
    <w:rsid w:val="00BA2182"/>
    <w:rsid w:val="00BA2193"/>
    <w:rsid w:val="00BA21A5"/>
    <w:rsid w:val="00BA21E3"/>
    <w:rsid w:val="00BA2227"/>
    <w:rsid w:val="00BA224B"/>
    <w:rsid w:val="00BA224F"/>
    <w:rsid w:val="00BA2270"/>
    <w:rsid w:val="00BA2289"/>
    <w:rsid w:val="00BA228F"/>
    <w:rsid w:val="00BA22C0"/>
    <w:rsid w:val="00BA22FB"/>
    <w:rsid w:val="00BA2335"/>
    <w:rsid w:val="00BA237B"/>
    <w:rsid w:val="00BA2397"/>
    <w:rsid w:val="00BA23BA"/>
    <w:rsid w:val="00BA23BE"/>
    <w:rsid w:val="00BA23C8"/>
    <w:rsid w:val="00BA23FE"/>
    <w:rsid w:val="00BA2410"/>
    <w:rsid w:val="00BA24BE"/>
    <w:rsid w:val="00BA24C6"/>
    <w:rsid w:val="00BA2555"/>
    <w:rsid w:val="00BA257A"/>
    <w:rsid w:val="00BA2591"/>
    <w:rsid w:val="00BA25D5"/>
    <w:rsid w:val="00BA25DE"/>
    <w:rsid w:val="00BA25F7"/>
    <w:rsid w:val="00BA2615"/>
    <w:rsid w:val="00BA263E"/>
    <w:rsid w:val="00BA2650"/>
    <w:rsid w:val="00BA2666"/>
    <w:rsid w:val="00BA26EC"/>
    <w:rsid w:val="00BA26F9"/>
    <w:rsid w:val="00BA272A"/>
    <w:rsid w:val="00BA275C"/>
    <w:rsid w:val="00BA2760"/>
    <w:rsid w:val="00BA27B0"/>
    <w:rsid w:val="00BA27C4"/>
    <w:rsid w:val="00BA27FA"/>
    <w:rsid w:val="00BA280F"/>
    <w:rsid w:val="00BA284C"/>
    <w:rsid w:val="00BA289D"/>
    <w:rsid w:val="00BA28C3"/>
    <w:rsid w:val="00BA2900"/>
    <w:rsid w:val="00BA29EF"/>
    <w:rsid w:val="00BA2A0B"/>
    <w:rsid w:val="00BA2A42"/>
    <w:rsid w:val="00BA2A46"/>
    <w:rsid w:val="00BA2A73"/>
    <w:rsid w:val="00BA2A7B"/>
    <w:rsid w:val="00BA2A96"/>
    <w:rsid w:val="00BA2AA8"/>
    <w:rsid w:val="00BA2AD0"/>
    <w:rsid w:val="00BA2AD9"/>
    <w:rsid w:val="00BA2AF0"/>
    <w:rsid w:val="00BA2B0E"/>
    <w:rsid w:val="00BA2BA8"/>
    <w:rsid w:val="00BA2BDE"/>
    <w:rsid w:val="00BA2C0E"/>
    <w:rsid w:val="00BA2C35"/>
    <w:rsid w:val="00BA2C5A"/>
    <w:rsid w:val="00BA2C60"/>
    <w:rsid w:val="00BA2C65"/>
    <w:rsid w:val="00BA2C6D"/>
    <w:rsid w:val="00BA2CD6"/>
    <w:rsid w:val="00BA2CDF"/>
    <w:rsid w:val="00BA2CF5"/>
    <w:rsid w:val="00BA2D17"/>
    <w:rsid w:val="00BA2D24"/>
    <w:rsid w:val="00BA2D6D"/>
    <w:rsid w:val="00BA2DAC"/>
    <w:rsid w:val="00BA2DB1"/>
    <w:rsid w:val="00BA2DBC"/>
    <w:rsid w:val="00BA2DDB"/>
    <w:rsid w:val="00BA2DDF"/>
    <w:rsid w:val="00BA2E44"/>
    <w:rsid w:val="00BA2E83"/>
    <w:rsid w:val="00BA2EB7"/>
    <w:rsid w:val="00BA2F2B"/>
    <w:rsid w:val="00BA2F35"/>
    <w:rsid w:val="00BA2F6C"/>
    <w:rsid w:val="00BA2F9B"/>
    <w:rsid w:val="00BA2FBA"/>
    <w:rsid w:val="00BA2FCA"/>
    <w:rsid w:val="00BA2FEF"/>
    <w:rsid w:val="00BA3036"/>
    <w:rsid w:val="00BA303D"/>
    <w:rsid w:val="00BA3055"/>
    <w:rsid w:val="00BA3063"/>
    <w:rsid w:val="00BA3069"/>
    <w:rsid w:val="00BA3092"/>
    <w:rsid w:val="00BA3095"/>
    <w:rsid w:val="00BA309C"/>
    <w:rsid w:val="00BA30C6"/>
    <w:rsid w:val="00BA30D1"/>
    <w:rsid w:val="00BA30E6"/>
    <w:rsid w:val="00BA30F8"/>
    <w:rsid w:val="00BA30FE"/>
    <w:rsid w:val="00BA310B"/>
    <w:rsid w:val="00BA3115"/>
    <w:rsid w:val="00BA3157"/>
    <w:rsid w:val="00BA31B1"/>
    <w:rsid w:val="00BA31F4"/>
    <w:rsid w:val="00BA31F7"/>
    <w:rsid w:val="00BA3207"/>
    <w:rsid w:val="00BA326E"/>
    <w:rsid w:val="00BA32A0"/>
    <w:rsid w:val="00BA32AD"/>
    <w:rsid w:val="00BA32B7"/>
    <w:rsid w:val="00BA32D3"/>
    <w:rsid w:val="00BA3307"/>
    <w:rsid w:val="00BA3343"/>
    <w:rsid w:val="00BA3377"/>
    <w:rsid w:val="00BA338A"/>
    <w:rsid w:val="00BA3393"/>
    <w:rsid w:val="00BA339B"/>
    <w:rsid w:val="00BA33C6"/>
    <w:rsid w:val="00BA3403"/>
    <w:rsid w:val="00BA3410"/>
    <w:rsid w:val="00BA342C"/>
    <w:rsid w:val="00BA344B"/>
    <w:rsid w:val="00BA346C"/>
    <w:rsid w:val="00BA34A7"/>
    <w:rsid w:val="00BA34C8"/>
    <w:rsid w:val="00BA34D4"/>
    <w:rsid w:val="00BA3521"/>
    <w:rsid w:val="00BA3532"/>
    <w:rsid w:val="00BA3546"/>
    <w:rsid w:val="00BA3575"/>
    <w:rsid w:val="00BA358C"/>
    <w:rsid w:val="00BA3598"/>
    <w:rsid w:val="00BA35A9"/>
    <w:rsid w:val="00BA35F2"/>
    <w:rsid w:val="00BA3635"/>
    <w:rsid w:val="00BA364E"/>
    <w:rsid w:val="00BA36B2"/>
    <w:rsid w:val="00BA36D8"/>
    <w:rsid w:val="00BA37BC"/>
    <w:rsid w:val="00BA37C6"/>
    <w:rsid w:val="00BA37D4"/>
    <w:rsid w:val="00BA380C"/>
    <w:rsid w:val="00BA3848"/>
    <w:rsid w:val="00BA384E"/>
    <w:rsid w:val="00BA3854"/>
    <w:rsid w:val="00BA3879"/>
    <w:rsid w:val="00BA3942"/>
    <w:rsid w:val="00BA397F"/>
    <w:rsid w:val="00BA3A6F"/>
    <w:rsid w:val="00BA3AB5"/>
    <w:rsid w:val="00BA3AF2"/>
    <w:rsid w:val="00BA3AF6"/>
    <w:rsid w:val="00BA3BAB"/>
    <w:rsid w:val="00BA3BBF"/>
    <w:rsid w:val="00BA3BFD"/>
    <w:rsid w:val="00BA3C3E"/>
    <w:rsid w:val="00BA3C68"/>
    <w:rsid w:val="00BA3C74"/>
    <w:rsid w:val="00BA3C8A"/>
    <w:rsid w:val="00BA3C9A"/>
    <w:rsid w:val="00BA3CAE"/>
    <w:rsid w:val="00BA3CF1"/>
    <w:rsid w:val="00BA3D20"/>
    <w:rsid w:val="00BA3D42"/>
    <w:rsid w:val="00BA3D51"/>
    <w:rsid w:val="00BA3D60"/>
    <w:rsid w:val="00BA3DDC"/>
    <w:rsid w:val="00BA3E66"/>
    <w:rsid w:val="00BA3EA7"/>
    <w:rsid w:val="00BA3EBB"/>
    <w:rsid w:val="00BA3EDD"/>
    <w:rsid w:val="00BA3F19"/>
    <w:rsid w:val="00BA3F1B"/>
    <w:rsid w:val="00BA3F3F"/>
    <w:rsid w:val="00BA3FA3"/>
    <w:rsid w:val="00BA3FD6"/>
    <w:rsid w:val="00BA4031"/>
    <w:rsid w:val="00BA4036"/>
    <w:rsid w:val="00BA406A"/>
    <w:rsid w:val="00BA4074"/>
    <w:rsid w:val="00BA4081"/>
    <w:rsid w:val="00BA408E"/>
    <w:rsid w:val="00BA40B3"/>
    <w:rsid w:val="00BA4102"/>
    <w:rsid w:val="00BA4107"/>
    <w:rsid w:val="00BA41D4"/>
    <w:rsid w:val="00BA41E1"/>
    <w:rsid w:val="00BA41E7"/>
    <w:rsid w:val="00BA41EF"/>
    <w:rsid w:val="00BA41F9"/>
    <w:rsid w:val="00BA4208"/>
    <w:rsid w:val="00BA42DE"/>
    <w:rsid w:val="00BA4325"/>
    <w:rsid w:val="00BA4332"/>
    <w:rsid w:val="00BA4346"/>
    <w:rsid w:val="00BA437E"/>
    <w:rsid w:val="00BA4381"/>
    <w:rsid w:val="00BA4393"/>
    <w:rsid w:val="00BA439E"/>
    <w:rsid w:val="00BA43B3"/>
    <w:rsid w:val="00BA43EB"/>
    <w:rsid w:val="00BA4418"/>
    <w:rsid w:val="00BA441F"/>
    <w:rsid w:val="00BA4435"/>
    <w:rsid w:val="00BA444C"/>
    <w:rsid w:val="00BA4484"/>
    <w:rsid w:val="00BA4486"/>
    <w:rsid w:val="00BA4493"/>
    <w:rsid w:val="00BA44BF"/>
    <w:rsid w:val="00BA44F0"/>
    <w:rsid w:val="00BA4520"/>
    <w:rsid w:val="00BA4542"/>
    <w:rsid w:val="00BA4553"/>
    <w:rsid w:val="00BA458C"/>
    <w:rsid w:val="00BA4590"/>
    <w:rsid w:val="00BA45AC"/>
    <w:rsid w:val="00BA45B3"/>
    <w:rsid w:val="00BA45F3"/>
    <w:rsid w:val="00BA4655"/>
    <w:rsid w:val="00BA4659"/>
    <w:rsid w:val="00BA467E"/>
    <w:rsid w:val="00BA46BD"/>
    <w:rsid w:val="00BA46C2"/>
    <w:rsid w:val="00BA473F"/>
    <w:rsid w:val="00BA4742"/>
    <w:rsid w:val="00BA479A"/>
    <w:rsid w:val="00BA479F"/>
    <w:rsid w:val="00BA47CA"/>
    <w:rsid w:val="00BA47E0"/>
    <w:rsid w:val="00BA4845"/>
    <w:rsid w:val="00BA4856"/>
    <w:rsid w:val="00BA486E"/>
    <w:rsid w:val="00BA48A3"/>
    <w:rsid w:val="00BA48B0"/>
    <w:rsid w:val="00BA48D6"/>
    <w:rsid w:val="00BA48DD"/>
    <w:rsid w:val="00BA48E8"/>
    <w:rsid w:val="00BA48E9"/>
    <w:rsid w:val="00BA4943"/>
    <w:rsid w:val="00BA4965"/>
    <w:rsid w:val="00BA499B"/>
    <w:rsid w:val="00BA49B5"/>
    <w:rsid w:val="00BA49C1"/>
    <w:rsid w:val="00BA49C7"/>
    <w:rsid w:val="00BA49F5"/>
    <w:rsid w:val="00BA4A0C"/>
    <w:rsid w:val="00BA4A0D"/>
    <w:rsid w:val="00BA4A28"/>
    <w:rsid w:val="00BA4A51"/>
    <w:rsid w:val="00BA4A72"/>
    <w:rsid w:val="00BA4A91"/>
    <w:rsid w:val="00BA4AA7"/>
    <w:rsid w:val="00BA4AB1"/>
    <w:rsid w:val="00BA4AC1"/>
    <w:rsid w:val="00BA4AC5"/>
    <w:rsid w:val="00BA4B03"/>
    <w:rsid w:val="00BA4B08"/>
    <w:rsid w:val="00BA4B74"/>
    <w:rsid w:val="00BA4B85"/>
    <w:rsid w:val="00BA4BA0"/>
    <w:rsid w:val="00BA4BD0"/>
    <w:rsid w:val="00BA4BDB"/>
    <w:rsid w:val="00BA4C14"/>
    <w:rsid w:val="00BA4C21"/>
    <w:rsid w:val="00BA4C2D"/>
    <w:rsid w:val="00BA4C2F"/>
    <w:rsid w:val="00BA4C4D"/>
    <w:rsid w:val="00BA4C73"/>
    <w:rsid w:val="00BA4C8C"/>
    <w:rsid w:val="00BA4C9D"/>
    <w:rsid w:val="00BA4CC1"/>
    <w:rsid w:val="00BA4CED"/>
    <w:rsid w:val="00BA4D41"/>
    <w:rsid w:val="00BA4D68"/>
    <w:rsid w:val="00BA4D9D"/>
    <w:rsid w:val="00BA4E24"/>
    <w:rsid w:val="00BA4E2B"/>
    <w:rsid w:val="00BA4E35"/>
    <w:rsid w:val="00BA4E40"/>
    <w:rsid w:val="00BA4E5C"/>
    <w:rsid w:val="00BA4E5F"/>
    <w:rsid w:val="00BA4E6F"/>
    <w:rsid w:val="00BA4E75"/>
    <w:rsid w:val="00BA4EA6"/>
    <w:rsid w:val="00BA4ED8"/>
    <w:rsid w:val="00BA4F0D"/>
    <w:rsid w:val="00BA4F3A"/>
    <w:rsid w:val="00BA4F58"/>
    <w:rsid w:val="00BA4F6B"/>
    <w:rsid w:val="00BA4F7B"/>
    <w:rsid w:val="00BA4FA2"/>
    <w:rsid w:val="00BA4FE6"/>
    <w:rsid w:val="00BA5094"/>
    <w:rsid w:val="00BA5096"/>
    <w:rsid w:val="00BA5099"/>
    <w:rsid w:val="00BA5142"/>
    <w:rsid w:val="00BA5161"/>
    <w:rsid w:val="00BA5186"/>
    <w:rsid w:val="00BA51AD"/>
    <w:rsid w:val="00BA51BB"/>
    <w:rsid w:val="00BA51D5"/>
    <w:rsid w:val="00BA51EC"/>
    <w:rsid w:val="00BA51F5"/>
    <w:rsid w:val="00BA520E"/>
    <w:rsid w:val="00BA5211"/>
    <w:rsid w:val="00BA5216"/>
    <w:rsid w:val="00BA5232"/>
    <w:rsid w:val="00BA5288"/>
    <w:rsid w:val="00BA52D6"/>
    <w:rsid w:val="00BA52D8"/>
    <w:rsid w:val="00BA5357"/>
    <w:rsid w:val="00BA5377"/>
    <w:rsid w:val="00BA53E3"/>
    <w:rsid w:val="00BA53E4"/>
    <w:rsid w:val="00BA5416"/>
    <w:rsid w:val="00BA541F"/>
    <w:rsid w:val="00BA5423"/>
    <w:rsid w:val="00BA544E"/>
    <w:rsid w:val="00BA549B"/>
    <w:rsid w:val="00BA54A7"/>
    <w:rsid w:val="00BA54B8"/>
    <w:rsid w:val="00BA5567"/>
    <w:rsid w:val="00BA55A5"/>
    <w:rsid w:val="00BA5612"/>
    <w:rsid w:val="00BA5665"/>
    <w:rsid w:val="00BA5668"/>
    <w:rsid w:val="00BA5677"/>
    <w:rsid w:val="00BA5690"/>
    <w:rsid w:val="00BA5693"/>
    <w:rsid w:val="00BA569A"/>
    <w:rsid w:val="00BA56AB"/>
    <w:rsid w:val="00BA56EA"/>
    <w:rsid w:val="00BA5773"/>
    <w:rsid w:val="00BA57B2"/>
    <w:rsid w:val="00BA57B5"/>
    <w:rsid w:val="00BA57BD"/>
    <w:rsid w:val="00BA57C1"/>
    <w:rsid w:val="00BA57D1"/>
    <w:rsid w:val="00BA57D7"/>
    <w:rsid w:val="00BA57FA"/>
    <w:rsid w:val="00BA5843"/>
    <w:rsid w:val="00BA589E"/>
    <w:rsid w:val="00BA58A8"/>
    <w:rsid w:val="00BA58D9"/>
    <w:rsid w:val="00BA58EA"/>
    <w:rsid w:val="00BA5901"/>
    <w:rsid w:val="00BA590C"/>
    <w:rsid w:val="00BA5932"/>
    <w:rsid w:val="00BA593E"/>
    <w:rsid w:val="00BA594F"/>
    <w:rsid w:val="00BA595C"/>
    <w:rsid w:val="00BA599B"/>
    <w:rsid w:val="00BA59BB"/>
    <w:rsid w:val="00BA59C1"/>
    <w:rsid w:val="00BA59C3"/>
    <w:rsid w:val="00BA59D4"/>
    <w:rsid w:val="00BA5A58"/>
    <w:rsid w:val="00BA5AA1"/>
    <w:rsid w:val="00BA5AD5"/>
    <w:rsid w:val="00BA5B0C"/>
    <w:rsid w:val="00BA5B16"/>
    <w:rsid w:val="00BA5B1D"/>
    <w:rsid w:val="00BA5B37"/>
    <w:rsid w:val="00BA5B4E"/>
    <w:rsid w:val="00BA5B62"/>
    <w:rsid w:val="00BA5B6A"/>
    <w:rsid w:val="00BA5B7E"/>
    <w:rsid w:val="00BA5B98"/>
    <w:rsid w:val="00BA5BDE"/>
    <w:rsid w:val="00BA5BFA"/>
    <w:rsid w:val="00BA5C0B"/>
    <w:rsid w:val="00BA5C0F"/>
    <w:rsid w:val="00BA5C40"/>
    <w:rsid w:val="00BA5C6A"/>
    <w:rsid w:val="00BA5CA2"/>
    <w:rsid w:val="00BA5CB9"/>
    <w:rsid w:val="00BA5CC7"/>
    <w:rsid w:val="00BA5CC8"/>
    <w:rsid w:val="00BA5CCF"/>
    <w:rsid w:val="00BA5D13"/>
    <w:rsid w:val="00BA5D2C"/>
    <w:rsid w:val="00BA5D32"/>
    <w:rsid w:val="00BA5D4C"/>
    <w:rsid w:val="00BA5D6C"/>
    <w:rsid w:val="00BA5D72"/>
    <w:rsid w:val="00BA5D79"/>
    <w:rsid w:val="00BA5D8D"/>
    <w:rsid w:val="00BA5D96"/>
    <w:rsid w:val="00BA5DCE"/>
    <w:rsid w:val="00BA5E2D"/>
    <w:rsid w:val="00BA5E2E"/>
    <w:rsid w:val="00BA5E4D"/>
    <w:rsid w:val="00BA5E5B"/>
    <w:rsid w:val="00BA5E79"/>
    <w:rsid w:val="00BA5EB3"/>
    <w:rsid w:val="00BA5EC1"/>
    <w:rsid w:val="00BA5EFE"/>
    <w:rsid w:val="00BA5F1B"/>
    <w:rsid w:val="00BA5F48"/>
    <w:rsid w:val="00BA5F50"/>
    <w:rsid w:val="00BA601D"/>
    <w:rsid w:val="00BA6063"/>
    <w:rsid w:val="00BA6082"/>
    <w:rsid w:val="00BA60AA"/>
    <w:rsid w:val="00BA60ED"/>
    <w:rsid w:val="00BA6102"/>
    <w:rsid w:val="00BA6110"/>
    <w:rsid w:val="00BA6149"/>
    <w:rsid w:val="00BA614E"/>
    <w:rsid w:val="00BA6164"/>
    <w:rsid w:val="00BA6169"/>
    <w:rsid w:val="00BA618E"/>
    <w:rsid w:val="00BA61AC"/>
    <w:rsid w:val="00BA61FB"/>
    <w:rsid w:val="00BA61FC"/>
    <w:rsid w:val="00BA6200"/>
    <w:rsid w:val="00BA6236"/>
    <w:rsid w:val="00BA6286"/>
    <w:rsid w:val="00BA629B"/>
    <w:rsid w:val="00BA62BD"/>
    <w:rsid w:val="00BA62DE"/>
    <w:rsid w:val="00BA62FE"/>
    <w:rsid w:val="00BA6314"/>
    <w:rsid w:val="00BA632F"/>
    <w:rsid w:val="00BA6345"/>
    <w:rsid w:val="00BA634C"/>
    <w:rsid w:val="00BA6364"/>
    <w:rsid w:val="00BA6389"/>
    <w:rsid w:val="00BA6393"/>
    <w:rsid w:val="00BA6396"/>
    <w:rsid w:val="00BA63DB"/>
    <w:rsid w:val="00BA63DD"/>
    <w:rsid w:val="00BA640D"/>
    <w:rsid w:val="00BA6422"/>
    <w:rsid w:val="00BA6442"/>
    <w:rsid w:val="00BA646A"/>
    <w:rsid w:val="00BA6477"/>
    <w:rsid w:val="00BA649B"/>
    <w:rsid w:val="00BA6516"/>
    <w:rsid w:val="00BA651D"/>
    <w:rsid w:val="00BA6522"/>
    <w:rsid w:val="00BA6523"/>
    <w:rsid w:val="00BA6555"/>
    <w:rsid w:val="00BA65E8"/>
    <w:rsid w:val="00BA6647"/>
    <w:rsid w:val="00BA6657"/>
    <w:rsid w:val="00BA6681"/>
    <w:rsid w:val="00BA6688"/>
    <w:rsid w:val="00BA6692"/>
    <w:rsid w:val="00BA66C0"/>
    <w:rsid w:val="00BA66E0"/>
    <w:rsid w:val="00BA671D"/>
    <w:rsid w:val="00BA6757"/>
    <w:rsid w:val="00BA675F"/>
    <w:rsid w:val="00BA6776"/>
    <w:rsid w:val="00BA6802"/>
    <w:rsid w:val="00BA683C"/>
    <w:rsid w:val="00BA6882"/>
    <w:rsid w:val="00BA6883"/>
    <w:rsid w:val="00BA68C4"/>
    <w:rsid w:val="00BA68D6"/>
    <w:rsid w:val="00BA693F"/>
    <w:rsid w:val="00BA694B"/>
    <w:rsid w:val="00BA69B2"/>
    <w:rsid w:val="00BA69B4"/>
    <w:rsid w:val="00BA69BE"/>
    <w:rsid w:val="00BA69BF"/>
    <w:rsid w:val="00BA69D7"/>
    <w:rsid w:val="00BA69E7"/>
    <w:rsid w:val="00BA6A07"/>
    <w:rsid w:val="00BA6A0A"/>
    <w:rsid w:val="00BA6A2E"/>
    <w:rsid w:val="00BA6A6E"/>
    <w:rsid w:val="00BA6A9C"/>
    <w:rsid w:val="00BA6ABE"/>
    <w:rsid w:val="00BA6B28"/>
    <w:rsid w:val="00BA6B3D"/>
    <w:rsid w:val="00BA6B3E"/>
    <w:rsid w:val="00BA6B3F"/>
    <w:rsid w:val="00BA6B41"/>
    <w:rsid w:val="00BA6B8F"/>
    <w:rsid w:val="00BA6B9B"/>
    <w:rsid w:val="00BA6BDB"/>
    <w:rsid w:val="00BA6BF9"/>
    <w:rsid w:val="00BA6C19"/>
    <w:rsid w:val="00BA6C1B"/>
    <w:rsid w:val="00BA6C1D"/>
    <w:rsid w:val="00BA6C27"/>
    <w:rsid w:val="00BA6C28"/>
    <w:rsid w:val="00BA6C3D"/>
    <w:rsid w:val="00BA6C94"/>
    <w:rsid w:val="00BA6CA8"/>
    <w:rsid w:val="00BA6CCC"/>
    <w:rsid w:val="00BA6CD4"/>
    <w:rsid w:val="00BA6D06"/>
    <w:rsid w:val="00BA6D80"/>
    <w:rsid w:val="00BA6D88"/>
    <w:rsid w:val="00BA6D89"/>
    <w:rsid w:val="00BA6DB5"/>
    <w:rsid w:val="00BA6E00"/>
    <w:rsid w:val="00BA6E3A"/>
    <w:rsid w:val="00BA6E53"/>
    <w:rsid w:val="00BA6E57"/>
    <w:rsid w:val="00BA6E7E"/>
    <w:rsid w:val="00BA6E88"/>
    <w:rsid w:val="00BA6E95"/>
    <w:rsid w:val="00BA6EA8"/>
    <w:rsid w:val="00BA6ECE"/>
    <w:rsid w:val="00BA6EF3"/>
    <w:rsid w:val="00BA6F05"/>
    <w:rsid w:val="00BA6F1D"/>
    <w:rsid w:val="00BA6F81"/>
    <w:rsid w:val="00BA6FAF"/>
    <w:rsid w:val="00BA6FBE"/>
    <w:rsid w:val="00BA707F"/>
    <w:rsid w:val="00BA7087"/>
    <w:rsid w:val="00BA70D5"/>
    <w:rsid w:val="00BA70E5"/>
    <w:rsid w:val="00BA7104"/>
    <w:rsid w:val="00BA710B"/>
    <w:rsid w:val="00BA7157"/>
    <w:rsid w:val="00BA716A"/>
    <w:rsid w:val="00BA718B"/>
    <w:rsid w:val="00BA71C3"/>
    <w:rsid w:val="00BA7207"/>
    <w:rsid w:val="00BA7224"/>
    <w:rsid w:val="00BA7225"/>
    <w:rsid w:val="00BA72DB"/>
    <w:rsid w:val="00BA7338"/>
    <w:rsid w:val="00BA7378"/>
    <w:rsid w:val="00BA73AE"/>
    <w:rsid w:val="00BA73DD"/>
    <w:rsid w:val="00BA73FA"/>
    <w:rsid w:val="00BA7440"/>
    <w:rsid w:val="00BA7467"/>
    <w:rsid w:val="00BA7476"/>
    <w:rsid w:val="00BA747D"/>
    <w:rsid w:val="00BA74CC"/>
    <w:rsid w:val="00BA74F9"/>
    <w:rsid w:val="00BA7546"/>
    <w:rsid w:val="00BA756E"/>
    <w:rsid w:val="00BA7575"/>
    <w:rsid w:val="00BA75B0"/>
    <w:rsid w:val="00BA75EE"/>
    <w:rsid w:val="00BA763A"/>
    <w:rsid w:val="00BA766A"/>
    <w:rsid w:val="00BA7674"/>
    <w:rsid w:val="00BA769A"/>
    <w:rsid w:val="00BA76ED"/>
    <w:rsid w:val="00BA775E"/>
    <w:rsid w:val="00BA77C6"/>
    <w:rsid w:val="00BA7816"/>
    <w:rsid w:val="00BA7829"/>
    <w:rsid w:val="00BA785B"/>
    <w:rsid w:val="00BA7870"/>
    <w:rsid w:val="00BA7885"/>
    <w:rsid w:val="00BA788A"/>
    <w:rsid w:val="00BA78A2"/>
    <w:rsid w:val="00BA78A8"/>
    <w:rsid w:val="00BA78D4"/>
    <w:rsid w:val="00BA78D5"/>
    <w:rsid w:val="00BA78F4"/>
    <w:rsid w:val="00BA790D"/>
    <w:rsid w:val="00BA7910"/>
    <w:rsid w:val="00BA7945"/>
    <w:rsid w:val="00BA7992"/>
    <w:rsid w:val="00BA7A15"/>
    <w:rsid w:val="00BA7A6D"/>
    <w:rsid w:val="00BA7A7E"/>
    <w:rsid w:val="00BA7A8A"/>
    <w:rsid w:val="00BA7AB3"/>
    <w:rsid w:val="00BA7AC8"/>
    <w:rsid w:val="00BA7ADD"/>
    <w:rsid w:val="00BA7AE9"/>
    <w:rsid w:val="00BA7AEB"/>
    <w:rsid w:val="00BA7AF3"/>
    <w:rsid w:val="00BA7AFC"/>
    <w:rsid w:val="00BA7B17"/>
    <w:rsid w:val="00BA7B36"/>
    <w:rsid w:val="00BA7B6E"/>
    <w:rsid w:val="00BA7B79"/>
    <w:rsid w:val="00BA7BEE"/>
    <w:rsid w:val="00BA7BFA"/>
    <w:rsid w:val="00BA7C7C"/>
    <w:rsid w:val="00BA7C83"/>
    <w:rsid w:val="00BA7CAD"/>
    <w:rsid w:val="00BA7CC8"/>
    <w:rsid w:val="00BA7CFE"/>
    <w:rsid w:val="00BA7D41"/>
    <w:rsid w:val="00BA7D53"/>
    <w:rsid w:val="00BA7D65"/>
    <w:rsid w:val="00BA7D94"/>
    <w:rsid w:val="00BA7DC0"/>
    <w:rsid w:val="00BA7DCD"/>
    <w:rsid w:val="00BA7DD7"/>
    <w:rsid w:val="00BA7E0E"/>
    <w:rsid w:val="00BA7E2B"/>
    <w:rsid w:val="00BA7E3C"/>
    <w:rsid w:val="00BA7E54"/>
    <w:rsid w:val="00BA7E5B"/>
    <w:rsid w:val="00BA7E78"/>
    <w:rsid w:val="00BA7E7B"/>
    <w:rsid w:val="00BA7E8E"/>
    <w:rsid w:val="00BA7EC5"/>
    <w:rsid w:val="00BA7EF2"/>
    <w:rsid w:val="00BA7F0D"/>
    <w:rsid w:val="00BA7FBA"/>
    <w:rsid w:val="00BA7FD7"/>
    <w:rsid w:val="00BA7FE1"/>
    <w:rsid w:val="00BB0021"/>
    <w:rsid w:val="00BB00A2"/>
    <w:rsid w:val="00BB00FE"/>
    <w:rsid w:val="00BB0116"/>
    <w:rsid w:val="00BB0163"/>
    <w:rsid w:val="00BB0189"/>
    <w:rsid w:val="00BB01A8"/>
    <w:rsid w:val="00BB01BE"/>
    <w:rsid w:val="00BB0222"/>
    <w:rsid w:val="00BB022D"/>
    <w:rsid w:val="00BB024A"/>
    <w:rsid w:val="00BB0282"/>
    <w:rsid w:val="00BB0286"/>
    <w:rsid w:val="00BB02A4"/>
    <w:rsid w:val="00BB02C5"/>
    <w:rsid w:val="00BB0317"/>
    <w:rsid w:val="00BB0318"/>
    <w:rsid w:val="00BB0334"/>
    <w:rsid w:val="00BB033C"/>
    <w:rsid w:val="00BB0369"/>
    <w:rsid w:val="00BB037B"/>
    <w:rsid w:val="00BB03B2"/>
    <w:rsid w:val="00BB043F"/>
    <w:rsid w:val="00BB0464"/>
    <w:rsid w:val="00BB047B"/>
    <w:rsid w:val="00BB0489"/>
    <w:rsid w:val="00BB0564"/>
    <w:rsid w:val="00BB0588"/>
    <w:rsid w:val="00BB05B5"/>
    <w:rsid w:val="00BB0606"/>
    <w:rsid w:val="00BB0673"/>
    <w:rsid w:val="00BB068C"/>
    <w:rsid w:val="00BB068E"/>
    <w:rsid w:val="00BB06A1"/>
    <w:rsid w:val="00BB06C7"/>
    <w:rsid w:val="00BB0705"/>
    <w:rsid w:val="00BB0729"/>
    <w:rsid w:val="00BB073F"/>
    <w:rsid w:val="00BB0760"/>
    <w:rsid w:val="00BB0778"/>
    <w:rsid w:val="00BB080A"/>
    <w:rsid w:val="00BB0813"/>
    <w:rsid w:val="00BB0824"/>
    <w:rsid w:val="00BB0863"/>
    <w:rsid w:val="00BB0866"/>
    <w:rsid w:val="00BB086B"/>
    <w:rsid w:val="00BB087A"/>
    <w:rsid w:val="00BB08BC"/>
    <w:rsid w:val="00BB08C7"/>
    <w:rsid w:val="00BB08D1"/>
    <w:rsid w:val="00BB08E4"/>
    <w:rsid w:val="00BB091B"/>
    <w:rsid w:val="00BB0957"/>
    <w:rsid w:val="00BB0959"/>
    <w:rsid w:val="00BB0961"/>
    <w:rsid w:val="00BB0984"/>
    <w:rsid w:val="00BB0988"/>
    <w:rsid w:val="00BB0A12"/>
    <w:rsid w:val="00BB0A33"/>
    <w:rsid w:val="00BB0A6C"/>
    <w:rsid w:val="00BB0A97"/>
    <w:rsid w:val="00BB0AA0"/>
    <w:rsid w:val="00BB0AB9"/>
    <w:rsid w:val="00BB0ABA"/>
    <w:rsid w:val="00BB0B2B"/>
    <w:rsid w:val="00BB0B4C"/>
    <w:rsid w:val="00BB0B81"/>
    <w:rsid w:val="00BB0BB5"/>
    <w:rsid w:val="00BB0BCF"/>
    <w:rsid w:val="00BB0C0B"/>
    <w:rsid w:val="00BB0C23"/>
    <w:rsid w:val="00BB0C5D"/>
    <w:rsid w:val="00BB0C74"/>
    <w:rsid w:val="00BB0C75"/>
    <w:rsid w:val="00BB0C7E"/>
    <w:rsid w:val="00BB0C9E"/>
    <w:rsid w:val="00BB0CA3"/>
    <w:rsid w:val="00BB0CA5"/>
    <w:rsid w:val="00BB0CAB"/>
    <w:rsid w:val="00BB0CF9"/>
    <w:rsid w:val="00BB0D0D"/>
    <w:rsid w:val="00BB0D55"/>
    <w:rsid w:val="00BB0DB7"/>
    <w:rsid w:val="00BB0DC1"/>
    <w:rsid w:val="00BB0E17"/>
    <w:rsid w:val="00BB0E3B"/>
    <w:rsid w:val="00BB0E53"/>
    <w:rsid w:val="00BB0E79"/>
    <w:rsid w:val="00BB0ED0"/>
    <w:rsid w:val="00BB0EDE"/>
    <w:rsid w:val="00BB0EE7"/>
    <w:rsid w:val="00BB0EEC"/>
    <w:rsid w:val="00BB0F8C"/>
    <w:rsid w:val="00BB0F9A"/>
    <w:rsid w:val="00BB0FAF"/>
    <w:rsid w:val="00BB0FB0"/>
    <w:rsid w:val="00BB0FB7"/>
    <w:rsid w:val="00BB0FD5"/>
    <w:rsid w:val="00BB101C"/>
    <w:rsid w:val="00BB1039"/>
    <w:rsid w:val="00BB1052"/>
    <w:rsid w:val="00BB1072"/>
    <w:rsid w:val="00BB10FB"/>
    <w:rsid w:val="00BB115E"/>
    <w:rsid w:val="00BB116A"/>
    <w:rsid w:val="00BB11BF"/>
    <w:rsid w:val="00BB11EE"/>
    <w:rsid w:val="00BB11FB"/>
    <w:rsid w:val="00BB1241"/>
    <w:rsid w:val="00BB1249"/>
    <w:rsid w:val="00BB1292"/>
    <w:rsid w:val="00BB1295"/>
    <w:rsid w:val="00BB12A7"/>
    <w:rsid w:val="00BB12A8"/>
    <w:rsid w:val="00BB12CE"/>
    <w:rsid w:val="00BB12DE"/>
    <w:rsid w:val="00BB1306"/>
    <w:rsid w:val="00BB131E"/>
    <w:rsid w:val="00BB1330"/>
    <w:rsid w:val="00BB135D"/>
    <w:rsid w:val="00BB135F"/>
    <w:rsid w:val="00BB13DE"/>
    <w:rsid w:val="00BB1411"/>
    <w:rsid w:val="00BB1415"/>
    <w:rsid w:val="00BB142D"/>
    <w:rsid w:val="00BB1435"/>
    <w:rsid w:val="00BB1457"/>
    <w:rsid w:val="00BB147A"/>
    <w:rsid w:val="00BB14B2"/>
    <w:rsid w:val="00BB14B9"/>
    <w:rsid w:val="00BB1539"/>
    <w:rsid w:val="00BB1551"/>
    <w:rsid w:val="00BB1571"/>
    <w:rsid w:val="00BB157E"/>
    <w:rsid w:val="00BB158D"/>
    <w:rsid w:val="00BB1596"/>
    <w:rsid w:val="00BB15B5"/>
    <w:rsid w:val="00BB15C7"/>
    <w:rsid w:val="00BB15DC"/>
    <w:rsid w:val="00BB1600"/>
    <w:rsid w:val="00BB166B"/>
    <w:rsid w:val="00BB1673"/>
    <w:rsid w:val="00BB169F"/>
    <w:rsid w:val="00BB1736"/>
    <w:rsid w:val="00BB173B"/>
    <w:rsid w:val="00BB1741"/>
    <w:rsid w:val="00BB177D"/>
    <w:rsid w:val="00BB1784"/>
    <w:rsid w:val="00BB17AC"/>
    <w:rsid w:val="00BB17EB"/>
    <w:rsid w:val="00BB180B"/>
    <w:rsid w:val="00BB1836"/>
    <w:rsid w:val="00BB186B"/>
    <w:rsid w:val="00BB1873"/>
    <w:rsid w:val="00BB18A4"/>
    <w:rsid w:val="00BB18AB"/>
    <w:rsid w:val="00BB18B0"/>
    <w:rsid w:val="00BB18B9"/>
    <w:rsid w:val="00BB18FB"/>
    <w:rsid w:val="00BB1921"/>
    <w:rsid w:val="00BB1938"/>
    <w:rsid w:val="00BB1943"/>
    <w:rsid w:val="00BB1952"/>
    <w:rsid w:val="00BB1965"/>
    <w:rsid w:val="00BB1967"/>
    <w:rsid w:val="00BB19A8"/>
    <w:rsid w:val="00BB19D4"/>
    <w:rsid w:val="00BB1A56"/>
    <w:rsid w:val="00BB1A6B"/>
    <w:rsid w:val="00BB1A78"/>
    <w:rsid w:val="00BB1A8C"/>
    <w:rsid w:val="00BB1A8D"/>
    <w:rsid w:val="00BB1AF1"/>
    <w:rsid w:val="00BB1B60"/>
    <w:rsid w:val="00BB1B91"/>
    <w:rsid w:val="00BB1BA3"/>
    <w:rsid w:val="00BB1BD0"/>
    <w:rsid w:val="00BB1BD8"/>
    <w:rsid w:val="00BB1C2A"/>
    <w:rsid w:val="00BB1C2F"/>
    <w:rsid w:val="00BB1C5B"/>
    <w:rsid w:val="00BB1C5C"/>
    <w:rsid w:val="00BB1C8F"/>
    <w:rsid w:val="00BB1CAD"/>
    <w:rsid w:val="00BB1CB2"/>
    <w:rsid w:val="00BB1CD5"/>
    <w:rsid w:val="00BB1CD7"/>
    <w:rsid w:val="00BB1CF9"/>
    <w:rsid w:val="00BB1D86"/>
    <w:rsid w:val="00BB1E09"/>
    <w:rsid w:val="00BB1E4D"/>
    <w:rsid w:val="00BB1E74"/>
    <w:rsid w:val="00BB1EEE"/>
    <w:rsid w:val="00BB1F87"/>
    <w:rsid w:val="00BB1F8C"/>
    <w:rsid w:val="00BB1FC7"/>
    <w:rsid w:val="00BB1FDC"/>
    <w:rsid w:val="00BB1FE1"/>
    <w:rsid w:val="00BB203A"/>
    <w:rsid w:val="00BB2051"/>
    <w:rsid w:val="00BB206D"/>
    <w:rsid w:val="00BB2075"/>
    <w:rsid w:val="00BB2080"/>
    <w:rsid w:val="00BB20A4"/>
    <w:rsid w:val="00BB20AB"/>
    <w:rsid w:val="00BB20D8"/>
    <w:rsid w:val="00BB210C"/>
    <w:rsid w:val="00BB2172"/>
    <w:rsid w:val="00BB21DA"/>
    <w:rsid w:val="00BB21EB"/>
    <w:rsid w:val="00BB220C"/>
    <w:rsid w:val="00BB2222"/>
    <w:rsid w:val="00BB223F"/>
    <w:rsid w:val="00BB2260"/>
    <w:rsid w:val="00BB2274"/>
    <w:rsid w:val="00BB227C"/>
    <w:rsid w:val="00BB22AE"/>
    <w:rsid w:val="00BB22B1"/>
    <w:rsid w:val="00BB233B"/>
    <w:rsid w:val="00BB234B"/>
    <w:rsid w:val="00BB2375"/>
    <w:rsid w:val="00BB23A8"/>
    <w:rsid w:val="00BB23AC"/>
    <w:rsid w:val="00BB23F5"/>
    <w:rsid w:val="00BB23FE"/>
    <w:rsid w:val="00BB2440"/>
    <w:rsid w:val="00BB244A"/>
    <w:rsid w:val="00BB2473"/>
    <w:rsid w:val="00BB247B"/>
    <w:rsid w:val="00BB2488"/>
    <w:rsid w:val="00BB249E"/>
    <w:rsid w:val="00BB24AB"/>
    <w:rsid w:val="00BB24B9"/>
    <w:rsid w:val="00BB24DB"/>
    <w:rsid w:val="00BB24F4"/>
    <w:rsid w:val="00BB24FB"/>
    <w:rsid w:val="00BB251F"/>
    <w:rsid w:val="00BB2527"/>
    <w:rsid w:val="00BB253A"/>
    <w:rsid w:val="00BB2545"/>
    <w:rsid w:val="00BB254C"/>
    <w:rsid w:val="00BB2561"/>
    <w:rsid w:val="00BB2582"/>
    <w:rsid w:val="00BB2590"/>
    <w:rsid w:val="00BB25C7"/>
    <w:rsid w:val="00BB2628"/>
    <w:rsid w:val="00BB2630"/>
    <w:rsid w:val="00BB2634"/>
    <w:rsid w:val="00BB2661"/>
    <w:rsid w:val="00BB269F"/>
    <w:rsid w:val="00BB26AE"/>
    <w:rsid w:val="00BB26CB"/>
    <w:rsid w:val="00BB26D4"/>
    <w:rsid w:val="00BB26DA"/>
    <w:rsid w:val="00BB26F5"/>
    <w:rsid w:val="00BB26FE"/>
    <w:rsid w:val="00BB273B"/>
    <w:rsid w:val="00BB2762"/>
    <w:rsid w:val="00BB2798"/>
    <w:rsid w:val="00BB27B5"/>
    <w:rsid w:val="00BB27C4"/>
    <w:rsid w:val="00BB27F9"/>
    <w:rsid w:val="00BB284C"/>
    <w:rsid w:val="00BB2895"/>
    <w:rsid w:val="00BB28D2"/>
    <w:rsid w:val="00BB2945"/>
    <w:rsid w:val="00BB2948"/>
    <w:rsid w:val="00BB2952"/>
    <w:rsid w:val="00BB2969"/>
    <w:rsid w:val="00BB29D5"/>
    <w:rsid w:val="00BB29DE"/>
    <w:rsid w:val="00BB29E1"/>
    <w:rsid w:val="00BB29EC"/>
    <w:rsid w:val="00BB2A87"/>
    <w:rsid w:val="00BB2ADE"/>
    <w:rsid w:val="00BB2B3D"/>
    <w:rsid w:val="00BB2B7A"/>
    <w:rsid w:val="00BB2BA1"/>
    <w:rsid w:val="00BB2BB7"/>
    <w:rsid w:val="00BB2BD4"/>
    <w:rsid w:val="00BB2BEA"/>
    <w:rsid w:val="00BB2C4D"/>
    <w:rsid w:val="00BB2C5F"/>
    <w:rsid w:val="00BB2C7B"/>
    <w:rsid w:val="00BB2CB3"/>
    <w:rsid w:val="00BB2D3E"/>
    <w:rsid w:val="00BB2D40"/>
    <w:rsid w:val="00BB2D72"/>
    <w:rsid w:val="00BB2D7B"/>
    <w:rsid w:val="00BB2D93"/>
    <w:rsid w:val="00BB2DBA"/>
    <w:rsid w:val="00BB2DC5"/>
    <w:rsid w:val="00BB2E07"/>
    <w:rsid w:val="00BB2E11"/>
    <w:rsid w:val="00BB2E3B"/>
    <w:rsid w:val="00BB2E5A"/>
    <w:rsid w:val="00BB2ED3"/>
    <w:rsid w:val="00BB2EDF"/>
    <w:rsid w:val="00BB2EFA"/>
    <w:rsid w:val="00BB2F37"/>
    <w:rsid w:val="00BB2F68"/>
    <w:rsid w:val="00BB2F85"/>
    <w:rsid w:val="00BB2FCA"/>
    <w:rsid w:val="00BB2FD8"/>
    <w:rsid w:val="00BB3004"/>
    <w:rsid w:val="00BB301C"/>
    <w:rsid w:val="00BB3070"/>
    <w:rsid w:val="00BB3093"/>
    <w:rsid w:val="00BB3095"/>
    <w:rsid w:val="00BB309A"/>
    <w:rsid w:val="00BB30C1"/>
    <w:rsid w:val="00BB30D0"/>
    <w:rsid w:val="00BB310A"/>
    <w:rsid w:val="00BB318F"/>
    <w:rsid w:val="00BB31BA"/>
    <w:rsid w:val="00BB31FA"/>
    <w:rsid w:val="00BB3248"/>
    <w:rsid w:val="00BB3249"/>
    <w:rsid w:val="00BB325B"/>
    <w:rsid w:val="00BB325C"/>
    <w:rsid w:val="00BB3270"/>
    <w:rsid w:val="00BB3282"/>
    <w:rsid w:val="00BB3313"/>
    <w:rsid w:val="00BB332D"/>
    <w:rsid w:val="00BB3344"/>
    <w:rsid w:val="00BB3352"/>
    <w:rsid w:val="00BB3365"/>
    <w:rsid w:val="00BB3390"/>
    <w:rsid w:val="00BB3395"/>
    <w:rsid w:val="00BB339E"/>
    <w:rsid w:val="00BB33A3"/>
    <w:rsid w:val="00BB33C9"/>
    <w:rsid w:val="00BB33DB"/>
    <w:rsid w:val="00BB3417"/>
    <w:rsid w:val="00BB3448"/>
    <w:rsid w:val="00BB3487"/>
    <w:rsid w:val="00BB34A0"/>
    <w:rsid w:val="00BB352F"/>
    <w:rsid w:val="00BB357E"/>
    <w:rsid w:val="00BB35BC"/>
    <w:rsid w:val="00BB35BE"/>
    <w:rsid w:val="00BB35C9"/>
    <w:rsid w:val="00BB35E9"/>
    <w:rsid w:val="00BB35F4"/>
    <w:rsid w:val="00BB35F5"/>
    <w:rsid w:val="00BB3635"/>
    <w:rsid w:val="00BB367A"/>
    <w:rsid w:val="00BB368A"/>
    <w:rsid w:val="00BB3696"/>
    <w:rsid w:val="00BB36AC"/>
    <w:rsid w:val="00BB36AE"/>
    <w:rsid w:val="00BB36EA"/>
    <w:rsid w:val="00BB373C"/>
    <w:rsid w:val="00BB373D"/>
    <w:rsid w:val="00BB3758"/>
    <w:rsid w:val="00BB37CC"/>
    <w:rsid w:val="00BB37D1"/>
    <w:rsid w:val="00BB37FC"/>
    <w:rsid w:val="00BB3809"/>
    <w:rsid w:val="00BB380F"/>
    <w:rsid w:val="00BB3838"/>
    <w:rsid w:val="00BB3841"/>
    <w:rsid w:val="00BB3846"/>
    <w:rsid w:val="00BB3848"/>
    <w:rsid w:val="00BB385B"/>
    <w:rsid w:val="00BB38C0"/>
    <w:rsid w:val="00BB38E3"/>
    <w:rsid w:val="00BB3921"/>
    <w:rsid w:val="00BB3971"/>
    <w:rsid w:val="00BB3989"/>
    <w:rsid w:val="00BB399A"/>
    <w:rsid w:val="00BB399F"/>
    <w:rsid w:val="00BB39C4"/>
    <w:rsid w:val="00BB39FC"/>
    <w:rsid w:val="00BB3A2E"/>
    <w:rsid w:val="00BB3AA1"/>
    <w:rsid w:val="00BB3B30"/>
    <w:rsid w:val="00BB3B4B"/>
    <w:rsid w:val="00BB3B77"/>
    <w:rsid w:val="00BB3B8C"/>
    <w:rsid w:val="00BB3BAE"/>
    <w:rsid w:val="00BB3BDF"/>
    <w:rsid w:val="00BB3C18"/>
    <w:rsid w:val="00BB3C58"/>
    <w:rsid w:val="00BB3C96"/>
    <w:rsid w:val="00BB3CA8"/>
    <w:rsid w:val="00BB3D06"/>
    <w:rsid w:val="00BB3D12"/>
    <w:rsid w:val="00BB3D5A"/>
    <w:rsid w:val="00BB3D5B"/>
    <w:rsid w:val="00BB3D7E"/>
    <w:rsid w:val="00BB3DA6"/>
    <w:rsid w:val="00BB3DCD"/>
    <w:rsid w:val="00BB3DE0"/>
    <w:rsid w:val="00BB3DEA"/>
    <w:rsid w:val="00BB3DF0"/>
    <w:rsid w:val="00BB3E1B"/>
    <w:rsid w:val="00BB3E1D"/>
    <w:rsid w:val="00BB3E50"/>
    <w:rsid w:val="00BB3E5C"/>
    <w:rsid w:val="00BB3E8F"/>
    <w:rsid w:val="00BB3EAC"/>
    <w:rsid w:val="00BB3EF3"/>
    <w:rsid w:val="00BB3F05"/>
    <w:rsid w:val="00BB3F0F"/>
    <w:rsid w:val="00BB3F45"/>
    <w:rsid w:val="00BB3F64"/>
    <w:rsid w:val="00BB3F6C"/>
    <w:rsid w:val="00BB3FA2"/>
    <w:rsid w:val="00BB3FAB"/>
    <w:rsid w:val="00BB3FC0"/>
    <w:rsid w:val="00BB3FD0"/>
    <w:rsid w:val="00BB3FD8"/>
    <w:rsid w:val="00BB40BB"/>
    <w:rsid w:val="00BB4101"/>
    <w:rsid w:val="00BB4111"/>
    <w:rsid w:val="00BB4113"/>
    <w:rsid w:val="00BB412E"/>
    <w:rsid w:val="00BB4139"/>
    <w:rsid w:val="00BB415C"/>
    <w:rsid w:val="00BB4214"/>
    <w:rsid w:val="00BB4217"/>
    <w:rsid w:val="00BB4220"/>
    <w:rsid w:val="00BB4231"/>
    <w:rsid w:val="00BB4255"/>
    <w:rsid w:val="00BB4261"/>
    <w:rsid w:val="00BB426B"/>
    <w:rsid w:val="00BB4288"/>
    <w:rsid w:val="00BB42D1"/>
    <w:rsid w:val="00BB42E8"/>
    <w:rsid w:val="00BB4318"/>
    <w:rsid w:val="00BB433B"/>
    <w:rsid w:val="00BB4346"/>
    <w:rsid w:val="00BB434E"/>
    <w:rsid w:val="00BB4369"/>
    <w:rsid w:val="00BB4375"/>
    <w:rsid w:val="00BB4393"/>
    <w:rsid w:val="00BB43BE"/>
    <w:rsid w:val="00BB43D0"/>
    <w:rsid w:val="00BB448F"/>
    <w:rsid w:val="00BB4496"/>
    <w:rsid w:val="00BB44B5"/>
    <w:rsid w:val="00BB44B6"/>
    <w:rsid w:val="00BB4504"/>
    <w:rsid w:val="00BB4549"/>
    <w:rsid w:val="00BB454D"/>
    <w:rsid w:val="00BB45B0"/>
    <w:rsid w:val="00BB45B1"/>
    <w:rsid w:val="00BB45C0"/>
    <w:rsid w:val="00BB45EE"/>
    <w:rsid w:val="00BB460A"/>
    <w:rsid w:val="00BB461A"/>
    <w:rsid w:val="00BB464C"/>
    <w:rsid w:val="00BB4651"/>
    <w:rsid w:val="00BB46AE"/>
    <w:rsid w:val="00BB46AF"/>
    <w:rsid w:val="00BB4751"/>
    <w:rsid w:val="00BB4794"/>
    <w:rsid w:val="00BB47BF"/>
    <w:rsid w:val="00BB47E6"/>
    <w:rsid w:val="00BB4825"/>
    <w:rsid w:val="00BB4860"/>
    <w:rsid w:val="00BB487A"/>
    <w:rsid w:val="00BB48B9"/>
    <w:rsid w:val="00BB48DE"/>
    <w:rsid w:val="00BB48EB"/>
    <w:rsid w:val="00BB48FC"/>
    <w:rsid w:val="00BB4909"/>
    <w:rsid w:val="00BB492A"/>
    <w:rsid w:val="00BB492D"/>
    <w:rsid w:val="00BB4985"/>
    <w:rsid w:val="00BB49E8"/>
    <w:rsid w:val="00BB4A15"/>
    <w:rsid w:val="00BB4A65"/>
    <w:rsid w:val="00BB4A7C"/>
    <w:rsid w:val="00BB4A85"/>
    <w:rsid w:val="00BB4AB1"/>
    <w:rsid w:val="00BB4AE8"/>
    <w:rsid w:val="00BB4B05"/>
    <w:rsid w:val="00BB4B2A"/>
    <w:rsid w:val="00BB4B3E"/>
    <w:rsid w:val="00BB4B72"/>
    <w:rsid w:val="00BB4B77"/>
    <w:rsid w:val="00BB4BA9"/>
    <w:rsid w:val="00BB4BAF"/>
    <w:rsid w:val="00BB4C28"/>
    <w:rsid w:val="00BB4C49"/>
    <w:rsid w:val="00BB4C7C"/>
    <w:rsid w:val="00BB4C93"/>
    <w:rsid w:val="00BB4CAD"/>
    <w:rsid w:val="00BB4CB8"/>
    <w:rsid w:val="00BB4CC8"/>
    <w:rsid w:val="00BB4CD1"/>
    <w:rsid w:val="00BB4CD4"/>
    <w:rsid w:val="00BB4CDB"/>
    <w:rsid w:val="00BB4D01"/>
    <w:rsid w:val="00BB4D13"/>
    <w:rsid w:val="00BB4D26"/>
    <w:rsid w:val="00BB4D3C"/>
    <w:rsid w:val="00BB4D54"/>
    <w:rsid w:val="00BB4D5F"/>
    <w:rsid w:val="00BB4D91"/>
    <w:rsid w:val="00BB4D9C"/>
    <w:rsid w:val="00BB4DE2"/>
    <w:rsid w:val="00BB4DF4"/>
    <w:rsid w:val="00BB4DF9"/>
    <w:rsid w:val="00BB4DFD"/>
    <w:rsid w:val="00BB4E44"/>
    <w:rsid w:val="00BB4E8C"/>
    <w:rsid w:val="00BB4EA9"/>
    <w:rsid w:val="00BB4EBF"/>
    <w:rsid w:val="00BB4EFC"/>
    <w:rsid w:val="00BB4F9E"/>
    <w:rsid w:val="00BB4FB4"/>
    <w:rsid w:val="00BB4FC0"/>
    <w:rsid w:val="00BB4FD6"/>
    <w:rsid w:val="00BB501A"/>
    <w:rsid w:val="00BB5036"/>
    <w:rsid w:val="00BB5052"/>
    <w:rsid w:val="00BB5064"/>
    <w:rsid w:val="00BB509A"/>
    <w:rsid w:val="00BB50AD"/>
    <w:rsid w:val="00BB50AE"/>
    <w:rsid w:val="00BB5128"/>
    <w:rsid w:val="00BB5129"/>
    <w:rsid w:val="00BB518D"/>
    <w:rsid w:val="00BB519D"/>
    <w:rsid w:val="00BB51A9"/>
    <w:rsid w:val="00BB51F9"/>
    <w:rsid w:val="00BB520E"/>
    <w:rsid w:val="00BB521C"/>
    <w:rsid w:val="00BB5245"/>
    <w:rsid w:val="00BB525E"/>
    <w:rsid w:val="00BB5263"/>
    <w:rsid w:val="00BB526D"/>
    <w:rsid w:val="00BB528E"/>
    <w:rsid w:val="00BB5318"/>
    <w:rsid w:val="00BB532C"/>
    <w:rsid w:val="00BB5348"/>
    <w:rsid w:val="00BB5375"/>
    <w:rsid w:val="00BB53F5"/>
    <w:rsid w:val="00BB53FC"/>
    <w:rsid w:val="00BB546E"/>
    <w:rsid w:val="00BB5481"/>
    <w:rsid w:val="00BB5493"/>
    <w:rsid w:val="00BB5495"/>
    <w:rsid w:val="00BB549E"/>
    <w:rsid w:val="00BB54A8"/>
    <w:rsid w:val="00BB54FC"/>
    <w:rsid w:val="00BB5524"/>
    <w:rsid w:val="00BB5552"/>
    <w:rsid w:val="00BB556E"/>
    <w:rsid w:val="00BB55CF"/>
    <w:rsid w:val="00BB55D0"/>
    <w:rsid w:val="00BB55FE"/>
    <w:rsid w:val="00BB5626"/>
    <w:rsid w:val="00BB5628"/>
    <w:rsid w:val="00BB563B"/>
    <w:rsid w:val="00BB5647"/>
    <w:rsid w:val="00BB565B"/>
    <w:rsid w:val="00BB56BE"/>
    <w:rsid w:val="00BB573A"/>
    <w:rsid w:val="00BB5759"/>
    <w:rsid w:val="00BB575C"/>
    <w:rsid w:val="00BB576F"/>
    <w:rsid w:val="00BB57D0"/>
    <w:rsid w:val="00BB57FA"/>
    <w:rsid w:val="00BB581C"/>
    <w:rsid w:val="00BB581D"/>
    <w:rsid w:val="00BB5840"/>
    <w:rsid w:val="00BB58BB"/>
    <w:rsid w:val="00BB58BC"/>
    <w:rsid w:val="00BB58C0"/>
    <w:rsid w:val="00BB58E6"/>
    <w:rsid w:val="00BB58E7"/>
    <w:rsid w:val="00BB590F"/>
    <w:rsid w:val="00BB594B"/>
    <w:rsid w:val="00BB5965"/>
    <w:rsid w:val="00BB5985"/>
    <w:rsid w:val="00BB59D0"/>
    <w:rsid w:val="00BB59DD"/>
    <w:rsid w:val="00BB5A75"/>
    <w:rsid w:val="00BB5A79"/>
    <w:rsid w:val="00BB5AE0"/>
    <w:rsid w:val="00BB5AE7"/>
    <w:rsid w:val="00BB5B14"/>
    <w:rsid w:val="00BB5B23"/>
    <w:rsid w:val="00BB5B27"/>
    <w:rsid w:val="00BB5B36"/>
    <w:rsid w:val="00BB5B4A"/>
    <w:rsid w:val="00BB5B4F"/>
    <w:rsid w:val="00BB5B51"/>
    <w:rsid w:val="00BB5B57"/>
    <w:rsid w:val="00BB5B5B"/>
    <w:rsid w:val="00BB5B61"/>
    <w:rsid w:val="00BB5B6A"/>
    <w:rsid w:val="00BB5B7E"/>
    <w:rsid w:val="00BB5B87"/>
    <w:rsid w:val="00BB5B95"/>
    <w:rsid w:val="00BB5B96"/>
    <w:rsid w:val="00BB5BA3"/>
    <w:rsid w:val="00BB5BAF"/>
    <w:rsid w:val="00BB5C21"/>
    <w:rsid w:val="00BB5C36"/>
    <w:rsid w:val="00BB5C3D"/>
    <w:rsid w:val="00BB5C4F"/>
    <w:rsid w:val="00BB5CC7"/>
    <w:rsid w:val="00BB5CDE"/>
    <w:rsid w:val="00BB5D30"/>
    <w:rsid w:val="00BB5D3D"/>
    <w:rsid w:val="00BB5D41"/>
    <w:rsid w:val="00BB5D83"/>
    <w:rsid w:val="00BB5D84"/>
    <w:rsid w:val="00BB5DB2"/>
    <w:rsid w:val="00BB5DBC"/>
    <w:rsid w:val="00BB5DEA"/>
    <w:rsid w:val="00BB5DEB"/>
    <w:rsid w:val="00BB5E17"/>
    <w:rsid w:val="00BB5E3D"/>
    <w:rsid w:val="00BB5E61"/>
    <w:rsid w:val="00BB5E86"/>
    <w:rsid w:val="00BB5EA3"/>
    <w:rsid w:val="00BB5EC3"/>
    <w:rsid w:val="00BB5EC5"/>
    <w:rsid w:val="00BB5ED8"/>
    <w:rsid w:val="00BB5EE0"/>
    <w:rsid w:val="00BB5F0F"/>
    <w:rsid w:val="00BB5F43"/>
    <w:rsid w:val="00BB5FED"/>
    <w:rsid w:val="00BB5FEF"/>
    <w:rsid w:val="00BB6025"/>
    <w:rsid w:val="00BB602D"/>
    <w:rsid w:val="00BB6034"/>
    <w:rsid w:val="00BB605A"/>
    <w:rsid w:val="00BB605E"/>
    <w:rsid w:val="00BB60A3"/>
    <w:rsid w:val="00BB60AC"/>
    <w:rsid w:val="00BB60D1"/>
    <w:rsid w:val="00BB60D4"/>
    <w:rsid w:val="00BB6168"/>
    <w:rsid w:val="00BB61B7"/>
    <w:rsid w:val="00BB61EA"/>
    <w:rsid w:val="00BB61FD"/>
    <w:rsid w:val="00BB6208"/>
    <w:rsid w:val="00BB6216"/>
    <w:rsid w:val="00BB621D"/>
    <w:rsid w:val="00BB627F"/>
    <w:rsid w:val="00BB628A"/>
    <w:rsid w:val="00BB6297"/>
    <w:rsid w:val="00BB62E7"/>
    <w:rsid w:val="00BB6345"/>
    <w:rsid w:val="00BB634A"/>
    <w:rsid w:val="00BB636C"/>
    <w:rsid w:val="00BB6377"/>
    <w:rsid w:val="00BB63C9"/>
    <w:rsid w:val="00BB63CD"/>
    <w:rsid w:val="00BB63D2"/>
    <w:rsid w:val="00BB63DA"/>
    <w:rsid w:val="00BB63E0"/>
    <w:rsid w:val="00BB63EF"/>
    <w:rsid w:val="00BB63F1"/>
    <w:rsid w:val="00BB63FF"/>
    <w:rsid w:val="00BB6406"/>
    <w:rsid w:val="00BB6407"/>
    <w:rsid w:val="00BB641F"/>
    <w:rsid w:val="00BB6429"/>
    <w:rsid w:val="00BB6474"/>
    <w:rsid w:val="00BB6491"/>
    <w:rsid w:val="00BB6494"/>
    <w:rsid w:val="00BB6495"/>
    <w:rsid w:val="00BB64F5"/>
    <w:rsid w:val="00BB64FC"/>
    <w:rsid w:val="00BB650F"/>
    <w:rsid w:val="00BB6559"/>
    <w:rsid w:val="00BB6583"/>
    <w:rsid w:val="00BB65EC"/>
    <w:rsid w:val="00BB66A0"/>
    <w:rsid w:val="00BB66BE"/>
    <w:rsid w:val="00BB6704"/>
    <w:rsid w:val="00BB670A"/>
    <w:rsid w:val="00BB6736"/>
    <w:rsid w:val="00BB674D"/>
    <w:rsid w:val="00BB6763"/>
    <w:rsid w:val="00BB6776"/>
    <w:rsid w:val="00BB67A3"/>
    <w:rsid w:val="00BB67A5"/>
    <w:rsid w:val="00BB67E4"/>
    <w:rsid w:val="00BB681B"/>
    <w:rsid w:val="00BB682B"/>
    <w:rsid w:val="00BB6855"/>
    <w:rsid w:val="00BB6889"/>
    <w:rsid w:val="00BB688C"/>
    <w:rsid w:val="00BB6899"/>
    <w:rsid w:val="00BB68FE"/>
    <w:rsid w:val="00BB690C"/>
    <w:rsid w:val="00BB6918"/>
    <w:rsid w:val="00BB694C"/>
    <w:rsid w:val="00BB6961"/>
    <w:rsid w:val="00BB696E"/>
    <w:rsid w:val="00BB69E7"/>
    <w:rsid w:val="00BB69EA"/>
    <w:rsid w:val="00BB6A12"/>
    <w:rsid w:val="00BB6A60"/>
    <w:rsid w:val="00BB6AC7"/>
    <w:rsid w:val="00BB6B31"/>
    <w:rsid w:val="00BB6B56"/>
    <w:rsid w:val="00BB6B82"/>
    <w:rsid w:val="00BB6BC4"/>
    <w:rsid w:val="00BB6BDD"/>
    <w:rsid w:val="00BB6BF5"/>
    <w:rsid w:val="00BB6C3A"/>
    <w:rsid w:val="00BB6C42"/>
    <w:rsid w:val="00BB6C45"/>
    <w:rsid w:val="00BB6C82"/>
    <w:rsid w:val="00BB6CBD"/>
    <w:rsid w:val="00BB6D4F"/>
    <w:rsid w:val="00BB6D5F"/>
    <w:rsid w:val="00BB6D63"/>
    <w:rsid w:val="00BB6D89"/>
    <w:rsid w:val="00BB6D8C"/>
    <w:rsid w:val="00BB6DB7"/>
    <w:rsid w:val="00BB6DE2"/>
    <w:rsid w:val="00BB6E03"/>
    <w:rsid w:val="00BB6E0D"/>
    <w:rsid w:val="00BB6E78"/>
    <w:rsid w:val="00BB6EA8"/>
    <w:rsid w:val="00BB6EAB"/>
    <w:rsid w:val="00BB6EB6"/>
    <w:rsid w:val="00BB6EC7"/>
    <w:rsid w:val="00BB6F39"/>
    <w:rsid w:val="00BB6F3B"/>
    <w:rsid w:val="00BB6F41"/>
    <w:rsid w:val="00BB6F44"/>
    <w:rsid w:val="00BB6F5D"/>
    <w:rsid w:val="00BB6F69"/>
    <w:rsid w:val="00BB6FA3"/>
    <w:rsid w:val="00BB6FB1"/>
    <w:rsid w:val="00BB6FC6"/>
    <w:rsid w:val="00BB6FD0"/>
    <w:rsid w:val="00BB702E"/>
    <w:rsid w:val="00BB7041"/>
    <w:rsid w:val="00BB7060"/>
    <w:rsid w:val="00BB70D8"/>
    <w:rsid w:val="00BB70DA"/>
    <w:rsid w:val="00BB70EC"/>
    <w:rsid w:val="00BB70F7"/>
    <w:rsid w:val="00BB7124"/>
    <w:rsid w:val="00BB712E"/>
    <w:rsid w:val="00BB712F"/>
    <w:rsid w:val="00BB7147"/>
    <w:rsid w:val="00BB7162"/>
    <w:rsid w:val="00BB717E"/>
    <w:rsid w:val="00BB71DF"/>
    <w:rsid w:val="00BB723C"/>
    <w:rsid w:val="00BB7252"/>
    <w:rsid w:val="00BB7292"/>
    <w:rsid w:val="00BB72E5"/>
    <w:rsid w:val="00BB732D"/>
    <w:rsid w:val="00BB7333"/>
    <w:rsid w:val="00BB733B"/>
    <w:rsid w:val="00BB7384"/>
    <w:rsid w:val="00BB747F"/>
    <w:rsid w:val="00BB74DA"/>
    <w:rsid w:val="00BB7528"/>
    <w:rsid w:val="00BB755B"/>
    <w:rsid w:val="00BB7574"/>
    <w:rsid w:val="00BB758C"/>
    <w:rsid w:val="00BB75AB"/>
    <w:rsid w:val="00BB75CF"/>
    <w:rsid w:val="00BB75D0"/>
    <w:rsid w:val="00BB7665"/>
    <w:rsid w:val="00BB766D"/>
    <w:rsid w:val="00BB76B7"/>
    <w:rsid w:val="00BB76E5"/>
    <w:rsid w:val="00BB7709"/>
    <w:rsid w:val="00BB7712"/>
    <w:rsid w:val="00BB7726"/>
    <w:rsid w:val="00BB774A"/>
    <w:rsid w:val="00BB779B"/>
    <w:rsid w:val="00BB77EC"/>
    <w:rsid w:val="00BB782D"/>
    <w:rsid w:val="00BB7852"/>
    <w:rsid w:val="00BB7857"/>
    <w:rsid w:val="00BB785B"/>
    <w:rsid w:val="00BB785D"/>
    <w:rsid w:val="00BB789D"/>
    <w:rsid w:val="00BB78AA"/>
    <w:rsid w:val="00BB78C4"/>
    <w:rsid w:val="00BB792D"/>
    <w:rsid w:val="00BB7943"/>
    <w:rsid w:val="00BB79D2"/>
    <w:rsid w:val="00BB7A4B"/>
    <w:rsid w:val="00BB7A6E"/>
    <w:rsid w:val="00BB7A86"/>
    <w:rsid w:val="00BB7A9A"/>
    <w:rsid w:val="00BB7A9B"/>
    <w:rsid w:val="00BB7B1D"/>
    <w:rsid w:val="00BB7B84"/>
    <w:rsid w:val="00BB7C04"/>
    <w:rsid w:val="00BB7C28"/>
    <w:rsid w:val="00BB7C2B"/>
    <w:rsid w:val="00BB7C30"/>
    <w:rsid w:val="00BB7C53"/>
    <w:rsid w:val="00BB7C6D"/>
    <w:rsid w:val="00BB7C7E"/>
    <w:rsid w:val="00BB7C90"/>
    <w:rsid w:val="00BB7D5F"/>
    <w:rsid w:val="00BB7D6C"/>
    <w:rsid w:val="00BB7DE1"/>
    <w:rsid w:val="00BB7E0E"/>
    <w:rsid w:val="00BB7E24"/>
    <w:rsid w:val="00BB7E4E"/>
    <w:rsid w:val="00BB7E5F"/>
    <w:rsid w:val="00BB7E90"/>
    <w:rsid w:val="00BB7E9C"/>
    <w:rsid w:val="00BB7F22"/>
    <w:rsid w:val="00BB7F39"/>
    <w:rsid w:val="00BB7F4C"/>
    <w:rsid w:val="00BB7F71"/>
    <w:rsid w:val="00BB7F7C"/>
    <w:rsid w:val="00BB7F8F"/>
    <w:rsid w:val="00BB7FB7"/>
    <w:rsid w:val="00BB7FBC"/>
    <w:rsid w:val="00BC001C"/>
    <w:rsid w:val="00BC0034"/>
    <w:rsid w:val="00BC0041"/>
    <w:rsid w:val="00BC00AB"/>
    <w:rsid w:val="00BC00F4"/>
    <w:rsid w:val="00BC015A"/>
    <w:rsid w:val="00BC018A"/>
    <w:rsid w:val="00BC018E"/>
    <w:rsid w:val="00BC01DE"/>
    <w:rsid w:val="00BC0217"/>
    <w:rsid w:val="00BC0286"/>
    <w:rsid w:val="00BC0291"/>
    <w:rsid w:val="00BC0310"/>
    <w:rsid w:val="00BC0351"/>
    <w:rsid w:val="00BC037F"/>
    <w:rsid w:val="00BC0393"/>
    <w:rsid w:val="00BC03A1"/>
    <w:rsid w:val="00BC03AC"/>
    <w:rsid w:val="00BC03DA"/>
    <w:rsid w:val="00BC03DF"/>
    <w:rsid w:val="00BC0407"/>
    <w:rsid w:val="00BC041A"/>
    <w:rsid w:val="00BC0438"/>
    <w:rsid w:val="00BC0443"/>
    <w:rsid w:val="00BC044C"/>
    <w:rsid w:val="00BC0470"/>
    <w:rsid w:val="00BC0482"/>
    <w:rsid w:val="00BC04BB"/>
    <w:rsid w:val="00BC051D"/>
    <w:rsid w:val="00BC0545"/>
    <w:rsid w:val="00BC05A5"/>
    <w:rsid w:val="00BC05DD"/>
    <w:rsid w:val="00BC061F"/>
    <w:rsid w:val="00BC062A"/>
    <w:rsid w:val="00BC062B"/>
    <w:rsid w:val="00BC064B"/>
    <w:rsid w:val="00BC0688"/>
    <w:rsid w:val="00BC0691"/>
    <w:rsid w:val="00BC0695"/>
    <w:rsid w:val="00BC069A"/>
    <w:rsid w:val="00BC06A4"/>
    <w:rsid w:val="00BC06A8"/>
    <w:rsid w:val="00BC06CB"/>
    <w:rsid w:val="00BC06EC"/>
    <w:rsid w:val="00BC0702"/>
    <w:rsid w:val="00BC0721"/>
    <w:rsid w:val="00BC0729"/>
    <w:rsid w:val="00BC076D"/>
    <w:rsid w:val="00BC076F"/>
    <w:rsid w:val="00BC0786"/>
    <w:rsid w:val="00BC0789"/>
    <w:rsid w:val="00BC07A3"/>
    <w:rsid w:val="00BC07D7"/>
    <w:rsid w:val="00BC07E8"/>
    <w:rsid w:val="00BC07EC"/>
    <w:rsid w:val="00BC07F0"/>
    <w:rsid w:val="00BC07F8"/>
    <w:rsid w:val="00BC07FF"/>
    <w:rsid w:val="00BC0850"/>
    <w:rsid w:val="00BC0899"/>
    <w:rsid w:val="00BC089D"/>
    <w:rsid w:val="00BC08B6"/>
    <w:rsid w:val="00BC08C1"/>
    <w:rsid w:val="00BC08EA"/>
    <w:rsid w:val="00BC0927"/>
    <w:rsid w:val="00BC096D"/>
    <w:rsid w:val="00BC0987"/>
    <w:rsid w:val="00BC098B"/>
    <w:rsid w:val="00BC0991"/>
    <w:rsid w:val="00BC09AF"/>
    <w:rsid w:val="00BC0A33"/>
    <w:rsid w:val="00BC0A64"/>
    <w:rsid w:val="00BC0A7F"/>
    <w:rsid w:val="00BC0ADC"/>
    <w:rsid w:val="00BC0B8D"/>
    <w:rsid w:val="00BC0BA8"/>
    <w:rsid w:val="00BC0BC2"/>
    <w:rsid w:val="00BC0BE1"/>
    <w:rsid w:val="00BC0C1C"/>
    <w:rsid w:val="00BC0C8E"/>
    <w:rsid w:val="00BC0C98"/>
    <w:rsid w:val="00BC0CC7"/>
    <w:rsid w:val="00BC0D43"/>
    <w:rsid w:val="00BC0D77"/>
    <w:rsid w:val="00BC0D99"/>
    <w:rsid w:val="00BC0DB6"/>
    <w:rsid w:val="00BC0DFB"/>
    <w:rsid w:val="00BC0E30"/>
    <w:rsid w:val="00BC0E57"/>
    <w:rsid w:val="00BC0E58"/>
    <w:rsid w:val="00BC0E6A"/>
    <w:rsid w:val="00BC0EDD"/>
    <w:rsid w:val="00BC0F62"/>
    <w:rsid w:val="00BC0FB9"/>
    <w:rsid w:val="00BC0FBA"/>
    <w:rsid w:val="00BC0FD4"/>
    <w:rsid w:val="00BC1076"/>
    <w:rsid w:val="00BC1095"/>
    <w:rsid w:val="00BC109E"/>
    <w:rsid w:val="00BC10CD"/>
    <w:rsid w:val="00BC10EC"/>
    <w:rsid w:val="00BC111E"/>
    <w:rsid w:val="00BC1143"/>
    <w:rsid w:val="00BC116F"/>
    <w:rsid w:val="00BC1185"/>
    <w:rsid w:val="00BC1197"/>
    <w:rsid w:val="00BC1207"/>
    <w:rsid w:val="00BC1216"/>
    <w:rsid w:val="00BC123E"/>
    <w:rsid w:val="00BC1257"/>
    <w:rsid w:val="00BC12DF"/>
    <w:rsid w:val="00BC12EB"/>
    <w:rsid w:val="00BC1303"/>
    <w:rsid w:val="00BC1318"/>
    <w:rsid w:val="00BC1325"/>
    <w:rsid w:val="00BC135C"/>
    <w:rsid w:val="00BC13AD"/>
    <w:rsid w:val="00BC13F4"/>
    <w:rsid w:val="00BC1418"/>
    <w:rsid w:val="00BC1438"/>
    <w:rsid w:val="00BC143E"/>
    <w:rsid w:val="00BC1441"/>
    <w:rsid w:val="00BC1458"/>
    <w:rsid w:val="00BC14A9"/>
    <w:rsid w:val="00BC150F"/>
    <w:rsid w:val="00BC1532"/>
    <w:rsid w:val="00BC1577"/>
    <w:rsid w:val="00BC1583"/>
    <w:rsid w:val="00BC15A5"/>
    <w:rsid w:val="00BC15BC"/>
    <w:rsid w:val="00BC15EB"/>
    <w:rsid w:val="00BC1626"/>
    <w:rsid w:val="00BC1631"/>
    <w:rsid w:val="00BC1633"/>
    <w:rsid w:val="00BC1636"/>
    <w:rsid w:val="00BC1671"/>
    <w:rsid w:val="00BC1697"/>
    <w:rsid w:val="00BC16B8"/>
    <w:rsid w:val="00BC16CD"/>
    <w:rsid w:val="00BC1702"/>
    <w:rsid w:val="00BC172C"/>
    <w:rsid w:val="00BC1754"/>
    <w:rsid w:val="00BC1783"/>
    <w:rsid w:val="00BC17A0"/>
    <w:rsid w:val="00BC17B2"/>
    <w:rsid w:val="00BC17C4"/>
    <w:rsid w:val="00BC17CA"/>
    <w:rsid w:val="00BC17CD"/>
    <w:rsid w:val="00BC17F1"/>
    <w:rsid w:val="00BC17F2"/>
    <w:rsid w:val="00BC1808"/>
    <w:rsid w:val="00BC180C"/>
    <w:rsid w:val="00BC1824"/>
    <w:rsid w:val="00BC182C"/>
    <w:rsid w:val="00BC1858"/>
    <w:rsid w:val="00BC186C"/>
    <w:rsid w:val="00BC1875"/>
    <w:rsid w:val="00BC189F"/>
    <w:rsid w:val="00BC18C9"/>
    <w:rsid w:val="00BC18D4"/>
    <w:rsid w:val="00BC18DF"/>
    <w:rsid w:val="00BC18EF"/>
    <w:rsid w:val="00BC1946"/>
    <w:rsid w:val="00BC1954"/>
    <w:rsid w:val="00BC1973"/>
    <w:rsid w:val="00BC19B6"/>
    <w:rsid w:val="00BC19B7"/>
    <w:rsid w:val="00BC19ED"/>
    <w:rsid w:val="00BC19F3"/>
    <w:rsid w:val="00BC1A25"/>
    <w:rsid w:val="00BC1A50"/>
    <w:rsid w:val="00BC1A72"/>
    <w:rsid w:val="00BC1AD8"/>
    <w:rsid w:val="00BC1AE4"/>
    <w:rsid w:val="00BC1B0D"/>
    <w:rsid w:val="00BC1B56"/>
    <w:rsid w:val="00BC1B96"/>
    <w:rsid w:val="00BC1BAA"/>
    <w:rsid w:val="00BC1BB5"/>
    <w:rsid w:val="00BC1BD5"/>
    <w:rsid w:val="00BC1BEE"/>
    <w:rsid w:val="00BC1C28"/>
    <w:rsid w:val="00BC1C29"/>
    <w:rsid w:val="00BC1C45"/>
    <w:rsid w:val="00BC1C49"/>
    <w:rsid w:val="00BC1C4E"/>
    <w:rsid w:val="00BC1C57"/>
    <w:rsid w:val="00BC1C5B"/>
    <w:rsid w:val="00BC1C68"/>
    <w:rsid w:val="00BC1C84"/>
    <w:rsid w:val="00BC1CA9"/>
    <w:rsid w:val="00BC1CE1"/>
    <w:rsid w:val="00BC1CF0"/>
    <w:rsid w:val="00BC1CFD"/>
    <w:rsid w:val="00BC1D1E"/>
    <w:rsid w:val="00BC1D20"/>
    <w:rsid w:val="00BC1D72"/>
    <w:rsid w:val="00BC1D74"/>
    <w:rsid w:val="00BC1D8E"/>
    <w:rsid w:val="00BC1D91"/>
    <w:rsid w:val="00BC1DAB"/>
    <w:rsid w:val="00BC1DDF"/>
    <w:rsid w:val="00BC1E24"/>
    <w:rsid w:val="00BC1E27"/>
    <w:rsid w:val="00BC1E3E"/>
    <w:rsid w:val="00BC1E49"/>
    <w:rsid w:val="00BC1E66"/>
    <w:rsid w:val="00BC1E74"/>
    <w:rsid w:val="00BC1ED6"/>
    <w:rsid w:val="00BC1ED8"/>
    <w:rsid w:val="00BC1F15"/>
    <w:rsid w:val="00BC1F43"/>
    <w:rsid w:val="00BC1F73"/>
    <w:rsid w:val="00BC1F77"/>
    <w:rsid w:val="00BC1FB0"/>
    <w:rsid w:val="00BC1FB5"/>
    <w:rsid w:val="00BC1FDF"/>
    <w:rsid w:val="00BC1FEC"/>
    <w:rsid w:val="00BC1FF3"/>
    <w:rsid w:val="00BC2026"/>
    <w:rsid w:val="00BC205A"/>
    <w:rsid w:val="00BC205E"/>
    <w:rsid w:val="00BC2074"/>
    <w:rsid w:val="00BC2095"/>
    <w:rsid w:val="00BC20C2"/>
    <w:rsid w:val="00BC20E3"/>
    <w:rsid w:val="00BC2124"/>
    <w:rsid w:val="00BC2129"/>
    <w:rsid w:val="00BC212E"/>
    <w:rsid w:val="00BC213C"/>
    <w:rsid w:val="00BC2172"/>
    <w:rsid w:val="00BC2173"/>
    <w:rsid w:val="00BC21A0"/>
    <w:rsid w:val="00BC21F6"/>
    <w:rsid w:val="00BC21FD"/>
    <w:rsid w:val="00BC2222"/>
    <w:rsid w:val="00BC2268"/>
    <w:rsid w:val="00BC2271"/>
    <w:rsid w:val="00BC2277"/>
    <w:rsid w:val="00BC2287"/>
    <w:rsid w:val="00BC22A3"/>
    <w:rsid w:val="00BC2304"/>
    <w:rsid w:val="00BC2345"/>
    <w:rsid w:val="00BC2384"/>
    <w:rsid w:val="00BC2393"/>
    <w:rsid w:val="00BC23A6"/>
    <w:rsid w:val="00BC23D2"/>
    <w:rsid w:val="00BC23F0"/>
    <w:rsid w:val="00BC23FD"/>
    <w:rsid w:val="00BC2533"/>
    <w:rsid w:val="00BC2581"/>
    <w:rsid w:val="00BC259D"/>
    <w:rsid w:val="00BC25A2"/>
    <w:rsid w:val="00BC25C8"/>
    <w:rsid w:val="00BC25E2"/>
    <w:rsid w:val="00BC25EA"/>
    <w:rsid w:val="00BC26BD"/>
    <w:rsid w:val="00BC26D8"/>
    <w:rsid w:val="00BC274F"/>
    <w:rsid w:val="00BC275C"/>
    <w:rsid w:val="00BC277C"/>
    <w:rsid w:val="00BC2784"/>
    <w:rsid w:val="00BC27B5"/>
    <w:rsid w:val="00BC2801"/>
    <w:rsid w:val="00BC2816"/>
    <w:rsid w:val="00BC2832"/>
    <w:rsid w:val="00BC285B"/>
    <w:rsid w:val="00BC2867"/>
    <w:rsid w:val="00BC286C"/>
    <w:rsid w:val="00BC2875"/>
    <w:rsid w:val="00BC2887"/>
    <w:rsid w:val="00BC28C2"/>
    <w:rsid w:val="00BC28EF"/>
    <w:rsid w:val="00BC2939"/>
    <w:rsid w:val="00BC2962"/>
    <w:rsid w:val="00BC29B5"/>
    <w:rsid w:val="00BC29D4"/>
    <w:rsid w:val="00BC29E4"/>
    <w:rsid w:val="00BC2A12"/>
    <w:rsid w:val="00BC2A24"/>
    <w:rsid w:val="00BC2A33"/>
    <w:rsid w:val="00BC2A66"/>
    <w:rsid w:val="00BC2ADD"/>
    <w:rsid w:val="00BC2AF8"/>
    <w:rsid w:val="00BC2B5D"/>
    <w:rsid w:val="00BC2B77"/>
    <w:rsid w:val="00BC2B7F"/>
    <w:rsid w:val="00BC2B88"/>
    <w:rsid w:val="00BC2B94"/>
    <w:rsid w:val="00BC2BA5"/>
    <w:rsid w:val="00BC2BE2"/>
    <w:rsid w:val="00BC2C09"/>
    <w:rsid w:val="00BC2C34"/>
    <w:rsid w:val="00BC2C66"/>
    <w:rsid w:val="00BC2C72"/>
    <w:rsid w:val="00BC2CC9"/>
    <w:rsid w:val="00BC2CDC"/>
    <w:rsid w:val="00BC2CF1"/>
    <w:rsid w:val="00BC2D33"/>
    <w:rsid w:val="00BC2D43"/>
    <w:rsid w:val="00BC2D6E"/>
    <w:rsid w:val="00BC2D6F"/>
    <w:rsid w:val="00BC2D82"/>
    <w:rsid w:val="00BC2D88"/>
    <w:rsid w:val="00BC2DA6"/>
    <w:rsid w:val="00BC2DC1"/>
    <w:rsid w:val="00BC2E00"/>
    <w:rsid w:val="00BC2E07"/>
    <w:rsid w:val="00BC2E31"/>
    <w:rsid w:val="00BC2E32"/>
    <w:rsid w:val="00BC2E3C"/>
    <w:rsid w:val="00BC2E55"/>
    <w:rsid w:val="00BC2E74"/>
    <w:rsid w:val="00BC2EB5"/>
    <w:rsid w:val="00BC2F10"/>
    <w:rsid w:val="00BC2F48"/>
    <w:rsid w:val="00BC2F57"/>
    <w:rsid w:val="00BC2F66"/>
    <w:rsid w:val="00BC2F8C"/>
    <w:rsid w:val="00BC2FBB"/>
    <w:rsid w:val="00BC300A"/>
    <w:rsid w:val="00BC3015"/>
    <w:rsid w:val="00BC3023"/>
    <w:rsid w:val="00BC3034"/>
    <w:rsid w:val="00BC3070"/>
    <w:rsid w:val="00BC30B9"/>
    <w:rsid w:val="00BC30C9"/>
    <w:rsid w:val="00BC30DC"/>
    <w:rsid w:val="00BC30FA"/>
    <w:rsid w:val="00BC310D"/>
    <w:rsid w:val="00BC311E"/>
    <w:rsid w:val="00BC3126"/>
    <w:rsid w:val="00BC3154"/>
    <w:rsid w:val="00BC315A"/>
    <w:rsid w:val="00BC315C"/>
    <w:rsid w:val="00BC3167"/>
    <w:rsid w:val="00BC3173"/>
    <w:rsid w:val="00BC3187"/>
    <w:rsid w:val="00BC318C"/>
    <w:rsid w:val="00BC31A1"/>
    <w:rsid w:val="00BC31C8"/>
    <w:rsid w:val="00BC31E3"/>
    <w:rsid w:val="00BC3237"/>
    <w:rsid w:val="00BC326A"/>
    <w:rsid w:val="00BC32B1"/>
    <w:rsid w:val="00BC3310"/>
    <w:rsid w:val="00BC3328"/>
    <w:rsid w:val="00BC3333"/>
    <w:rsid w:val="00BC334A"/>
    <w:rsid w:val="00BC3358"/>
    <w:rsid w:val="00BC337C"/>
    <w:rsid w:val="00BC3399"/>
    <w:rsid w:val="00BC33B4"/>
    <w:rsid w:val="00BC33FA"/>
    <w:rsid w:val="00BC340C"/>
    <w:rsid w:val="00BC341A"/>
    <w:rsid w:val="00BC3423"/>
    <w:rsid w:val="00BC345F"/>
    <w:rsid w:val="00BC3496"/>
    <w:rsid w:val="00BC34AE"/>
    <w:rsid w:val="00BC34C9"/>
    <w:rsid w:val="00BC34EF"/>
    <w:rsid w:val="00BC352E"/>
    <w:rsid w:val="00BC3553"/>
    <w:rsid w:val="00BC3559"/>
    <w:rsid w:val="00BC355B"/>
    <w:rsid w:val="00BC359A"/>
    <w:rsid w:val="00BC35F7"/>
    <w:rsid w:val="00BC3626"/>
    <w:rsid w:val="00BC366F"/>
    <w:rsid w:val="00BC3671"/>
    <w:rsid w:val="00BC36B4"/>
    <w:rsid w:val="00BC36FF"/>
    <w:rsid w:val="00BC3708"/>
    <w:rsid w:val="00BC370D"/>
    <w:rsid w:val="00BC3739"/>
    <w:rsid w:val="00BC377C"/>
    <w:rsid w:val="00BC379D"/>
    <w:rsid w:val="00BC3806"/>
    <w:rsid w:val="00BC3860"/>
    <w:rsid w:val="00BC3862"/>
    <w:rsid w:val="00BC387F"/>
    <w:rsid w:val="00BC38F5"/>
    <w:rsid w:val="00BC393F"/>
    <w:rsid w:val="00BC396B"/>
    <w:rsid w:val="00BC3A24"/>
    <w:rsid w:val="00BC3A66"/>
    <w:rsid w:val="00BC3AAC"/>
    <w:rsid w:val="00BC3AC7"/>
    <w:rsid w:val="00BC3ADB"/>
    <w:rsid w:val="00BC3AE6"/>
    <w:rsid w:val="00BC3AED"/>
    <w:rsid w:val="00BC3AF4"/>
    <w:rsid w:val="00BC3AF7"/>
    <w:rsid w:val="00BC3B60"/>
    <w:rsid w:val="00BC3B6E"/>
    <w:rsid w:val="00BC3BEA"/>
    <w:rsid w:val="00BC3BF3"/>
    <w:rsid w:val="00BC3BFE"/>
    <w:rsid w:val="00BC3C03"/>
    <w:rsid w:val="00BC3C20"/>
    <w:rsid w:val="00BC3C25"/>
    <w:rsid w:val="00BC3C35"/>
    <w:rsid w:val="00BC3C43"/>
    <w:rsid w:val="00BC3C91"/>
    <w:rsid w:val="00BC3C96"/>
    <w:rsid w:val="00BC3CED"/>
    <w:rsid w:val="00BC3D17"/>
    <w:rsid w:val="00BC3D19"/>
    <w:rsid w:val="00BC3D33"/>
    <w:rsid w:val="00BC3D60"/>
    <w:rsid w:val="00BC3D73"/>
    <w:rsid w:val="00BC3D87"/>
    <w:rsid w:val="00BC3DEB"/>
    <w:rsid w:val="00BC3DF7"/>
    <w:rsid w:val="00BC3E14"/>
    <w:rsid w:val="00BC3E34"/>
    <w:rsid w:val="00BC3E53"/>
    <w:rsid w:val="00BC3E60"/>
    <w:rsid w:val="00BC3E87"/>
    <w:rsid w:val="00BC3E9C"/>
    <w:rsid w:val="00BC3F2A"/>
    <w:rsid w:val="00BC3FA1"/>
    <w:rsid w:val="00BC3FA9"/>
    <w:rsid w:val="00BC3FFB"/>
    <w:rsid w:val="00BC4031"/>
    <w:rsid w:val="00BC4053"/>
    <w:rsid w:val="00BC4054"/>
    <w:rsid w:val="00BC405F"/>
    <w:rsid w:val="00BC406F"/>
    <w:rsid w:val="00BC4087"/>
    <w:rsid w:val="00BC40C9"/>
    <w:rsid w:val="00BC40D8"/>
    <w:rsid w:val="00BC4106"/>
    <w:rsid w:val="00BC4142"/>
    <w:rsid w:val="00BC414A"/>
    <w:rsid w:val="00BC4155"/>
    <w:rsid w:val="00BC4157"/>
    <w:rsid w:val="00BC41A2"/>
    <w:rsid w:val="00BC41C9"/>
    <w:rsid w:val="00BC41EF"/>
    <w:rsid w:val="00BC4205"/>
    <w:rsid w:val="00BC422F"/>
    <w:rsid w:val="00BC424B"/>
    <w:rsid w:val="00BC426D"/>
    <w:rsid w:val="00BC4294"/>
    <w:rsid w:val="00BC42BE"/>
    <w:rsid w:val="00BC42DA"/>
    <w:rsid w:val="00BC42E1"/>
    <w:rsid w:val="00BC42EE"/>
    <w:rsid w:val="00BC4310"/>
    <w:rsid w:val="00BC4353"/>
    <w:rsid w:val="00BC4379"/>
    <w:rsid w:val="00BC43D6"/>
    <w:rsid w:val="00BC43FC"/>
    <w:rsid w:val="00BC4403"/>
    <w:rsid w:val="00BC4406"/>
    <w:rsid w:val="00BC4434"/>
    <w:rsid w:val="00BC4468"/>
    <w:rsid w:val="00BC44C6"/>
    <w:rsid w:val="00BC453B"/>
    <w:rsid w:val="00BC4543"/>
    <w:rsid w:val="00BC4567"/>
    <w:rsid w:val="00BC4579"/>
    <w:rsid w:val="00BC4583"/>
    <w:rsid w:val="00BC458A"/>
    <w:rsid w:val="00BC45B3"/>
    <w:rsid w:val="00BC45B9"/>
    <w:rsid w:val="00BC45C0"/>
    <w:rsid w:val="00BC45FB"/>
    <w:rsid w:val="00BC4608"/>
    <w:rsid w:val="00BC4623"/>
    <w:rsid w:val="00BC4658"/>
    <w:rsid w:val="00BC4686"/>
    <w:rsid w:val="00BC46B3"/>
    <w:rsid w:val="00BC46CC"/>
    <w:rsid w:val="00BC4710"/>
    <w:rsid w:val="00BC477B"/>
    <w:rsid w:val="00BC47B3"/>
    <w:rsid w:val="00BC47C9"/>
    <w:rsid w:val="00BC47CE"/>
    <w:rsid w:val="00BC47D0"/>
    <w:rsid w:val="00BC47F7"/>
    <w:rsid w:val="00BC4867"/>
    <w:rsid w:val="00BC4885"/>
    <w:rsid w:val="00BC48C7"/>
    <w:rsid w:val="00BC48DA"/>
    <w:rsid w:val="00BC4958"/>
    <w:rsid w:val="00BC4991"/>
    <w:rsid w:val="00BC49DF"/>
    <w:rsid w:val="00BC49E0"/>
    <w:rsid w:val="00BC49E9"/>
    <w:rsid w:val="00BC4A29"/>
    <w:rsid w:val="00BC4A44"/>
    <w:rsid w:val="00BC4A66"/>
    <w:rsid w:val="00BC4A84"/>
    <w:rsid w:val="00BC4A85"/>
    <w:rsid w:val="00BC4A8B"/>
    <w:rsid w:val="00BC4AD1"/>
    <w:rsid w:val="00BC4AE1"/>
    <w:rsid w:val="00BC4AFE"/>
    <w:rsid w:val="00BC4B08"/>
    <w:rsid w:val="00BC4B2A"/>
    <w:rsid w:val="00BC4B7E"/>
    <w:rsid w:val="00BC4BB8"/>
    <w:rsid w:val="00BC4C05"/>
    <w:rsid w:val="00BC4C16"/>
    <w:rsid w:val="00BC4C50"/>
    <w:rsid w:val="00BC4C60"/>
    <w:rsid w:val="00BC4C82"/>
    <w:rsid w:val="00BC4C84"/>
    <w:rsid w:val="00BC4C92"/>
    <w:rsid w:val="00BC4C97"/>
    <w:rsid w:val="00BC4CB5"/>
    <w:rsid w:val="00BC4D2D"/>
    <w:rsid w:val="00BC4D6A"/>
    <w:rsid w:val="00BC4DA6"/>
    <w:rsid w:val="00BC4DD1"/>
    <w:rsid w:val="00BC4DE8"/>
    <w:rsid w:val="00BC4DF1"/>
    <w:rsid w:val="00BC4E16"/>
    <w:rsid w:val="00BC4E32"/>
    <w:rsid w:val="00BC4E7D"/>
    <w:rsid w:val="00BC4E83"/>
    <w:rsid w:val="00BC4E9D"/>
    <w:rsid w:val="00BC4EC4"/>
    <w:rsid w:val="00BC4EDC"/>
    <w:rsid w:val="00BC4EFE"/>
    <w:rsid w:val="00BC4F56"/>
    <w:rsid w:val="00BC4F61"/>
    <w:rsid w:val="00BC4F76"/>
    <w:rsid w:val="00BC4F8A"/>
    <w:rsid w:val="00BC4FB4"/>
    <w:rsid w:val="00BC4FCF"/>
    <w:rsid w:val="00BC4FD0"/>
    <w:rsid w:val="00BC504B"/>
    <w:rsid w:val="00BC5088"/>
    <w:rsid w:val="00BC5093"/>
    <w:rsid w:val="00BC509A"/>
    <w:rsid w:val="00BC5172"/>
    <w:rsid w:val="00BC5190"/>
    <w:rsid w:val="00BC51D1"/>
    <w:rsid w:val="00BC51E9"/>
    <w:rsid w:val="00BC51EA"/>
    <w:rsid w:val="00BC525B"/>
    <w:rsid w:val="00BC525C"/>
    <w:rsid w:val="00BC525D"/>
    <w:rsid w:val="00BC5295"/>
    <w:rsid w:val="00BC5297"/>
    <w:rsid w:val="00BC52DF"/>
    <w:rsid w:val="00BC530D"/>
    <w:rsid w:val="00BC531F"/>
    <w:rsid w:val="00BC5351"/>
    <w:rsid w:val="00BC535F"/>
    <w:rsid w:val="00BC5366"/>
    <w:rsid w:val="00BC5385"/>
    <w:rsid w:val="00BC53A5"/>
    <w:rsid w:val="00BC53B6"/>
    <w:rsid w:val="00BC5415"/>
    <w:rsid w:val="00BC5428"/>
    <w:rsid w:val="00BC5429"/>
    <w:rsid w:val="00BC5430"/>
    <w:rsid w:val="00BC5447"/>
    <w:rsid w:val="00BC544B"/>
    <w:rsid w:val="00BC545A"/>
    <w:rsid w:val="00BC5461"/>
    <w:rsid w:val="00BC5489"/>
    <w:rsid w:val="00BC549A"/>
    <w:rsid w:val="00BC54A4"/>
    <w:rsid w:val="00BC5535"/>
    <w:rsid w:val="00BC55A5"/>
    <w:rsid w:val="00BC5601"/>
    <w:rsid w:val="00BC562B"/>
    <w:rsid w:val="00BC566E"/>
    <w:rsid w:val="00BC5693"/>
    <w:rsid w:val="00BC56BF"/>
    <w:rsid w:val="00BC56C6"/>
    <w:rsid w:val="00BC56C7"/>
    <w:rsid w:val="00BC570E"/>
    <w:rsid w:val="00BC5768"/>
    <w:rsid w:val="00BC5784"/>
    <w:rsid w:val="00BC57CA"/>
    <w:rsid w:val="00BC57DB"/>
    <w:rsid w:val="00BC5811"/>
    <w:rsid w:val="00BC5820"/>
    <w:rsid w:val="00BC587D"/>
    <w:rsid w:val="00BC58AB"/>
    <w:rsid w:val="00BC58C3"/>
    <w:rsid w:val="00BC58D9"/>
    <w:rsid w:val="00BC58FD"/>
    <w:rsid w:val="00BC5925"/>
    <w:rsid w:val="00BC593A"/>
    <w:rsid w:val="00BC593E"/>
    <w:rsid w:val="00BC594F"/>
    <w:rsid w:val="00BC595C"/>
    <w:rsid w:val="00BC5969"/>
    <w:rsid w:val="00BC5988"/>
    <w:rsid w:val="00BC598E"/>
    <w:rsid w:val="00BC59A1"/>
    <w:rsid w:val="00BC59C8"/>
    <w:rsid w:val="00BC5A28"/>
    <w:rsid w:val="00BC5A6B"/>
    <w:rsid w:val="00BC5A88"/>
    <w:rsid w:val="00BC5AE5"/>
    <w:rsid w:val="00BC5B28"/>
    <w:rsid w:val="00BC5B92"/>
    <w:rsid w:val="00BC5BA9"/>
    <w:rsid w:val="00BC5BE0"/>
    <w:rsid w:val="00BC5BFC"/>
    <w:rsid w:val="00BC5C07"/>
    <w:rsid w:val="00BC5C28"/>
    <w:rsid w:val="00BC5C4F"/>
    <w:rsid w:val="00BC5CE7"/>
    <w:rsid w:val="00BC5CF0"/>
    <w:rsid w:val="00BC5D03"/>
    <w:rsid w:val="00BC5D20"/>
    <w:rsid w:val="00BC5D91"/>
    <w:rsid w:val="00BC5D9E"/>
    <w:rsid w:val="00BC5DBA"/>
    <w:rsid w:val="00BC5DFD"/>
    <w:rsid w:val="00BC5E0A"/>
    <w:rsid w:val="00BC5E4C"/>
    <w:rsid w:val="00BC5E77"/>
    <w:rsid w:val="00BC5E7F"/>
    <w:rsid w:val="00BC5E87"/>
    <w:rsid w:val="00BC5E8B"/>
    <w:rsid w:val="00BC5E9F"/>
    <w:rsid w:val="00BC5EAE"/>
    <w:rsid w:val="00BC5EE7"/>
    <w:rsid w:val="00BC5F14"/>
    <w:rsid w:val="00BC5F2C"/>
    <w:rsid w:val="00BC5F54"/>
    <w:rsid w:val="00BC5F6D"/>
    <w:rsid w:val="00BC5FB6"/>
    <w:rsid w:val="00BC600A"/>
    <w:rsid w:val="00BC604A"/>
    <w:rsid w:val="00BC6064"/>
    <w:rsid w:val="00BC607A"/>
    <w:rsid w:val="00BC6085"/>
    <w:rsid w:val="00BC60A0"/>
    <w:rsid w:val="00BC60F1"/>
    <w:rsid w:val="00BC611F"/>
    <w:rsid w:val="00BC614C"/>
    <w:rsid w:val="00BC6179"/>
    <w:rsid w:val="00BC61E0"/>
    <w:rsid w:val="00BC6216"/>
    <w:rsid w:val="00BC6221"/>
    <w:rsid w:val="00BC623B"/>
    <w:rsid w:val="00BC6285"/>
    <w:rsid w:val="00BC629C"/>
    <w:rsid w:val="00BC62D4"/>
    <w:rsid w:val="00BC62E5"/>
    <w:rsid w:val="00BC62EC"/>
    <w:rsid w:val="00BC62F1"/>
    <w:rsid w:val="00BC632E"/>
    <w:rsid w:val="00BC633B"/>
    <w:rsid w:val="00BC6344"/>
    <w:rsid w:val="00BC6371"/>
    <w:rsid w:val="00BC6384"/>
    <w:rsid w:val="00BC63E3"/>
    <w:rsid w:val="00BC640F"/>
    <w:rsid w:val="00BC6446"/>
    <w:rsid w:val="00BC6447"/>
    <w:rsid w:val="00BC6476"/>
    <w:rsid w:val="00BC648D"/>
    <w:rsid w:val="00BC648E"/>
    <w:rsid w:val="00BC64BB"/>
    <w:rsid w:val="00BC64CB"/>
    <w:rsid w:val="00BC64EE"/>
    <w:rsid w:val="00BC6524"/>
    <w:rsid w:val="00BC659C"/>
    <w:rsid w:val="00BC65A1"/>
    <w:rsid w:val="00BC65AF"/>
    <w:rsid w:val="00BC65D2"/>
    <w:rsid w:val="00BC65F7"/>
    <w:rsid w:val="00BC65F9"/>
    <w:rsid w:val="00BC6602"/>
    <w:rsid w:val="00BC660F"/>
    <w:rsid w:val="00BC6615"/>
    <w:rsid w:val="00BC662D"/>
    <w:rsid w:val="00BC6680"/>
    <w:rsid w:val="00BC6685"/>
    <w:rsid w:val="00BC66A3"/>
    <w:rsid w:val="00BC66EC"/>
    <w:rsid w:val="00BC6711"/>
    <w:rsid w:val="00BC6759"/>
    <w:rsid w:val="00BC6784"/>
    <w:rsid w:val="00BC67B0"/>
    <w:rsid w:val="00BC6801"/>
    <w:rsid w:val="00BC6854"/>
    <w:rsid w:val="00BC687A"/>
    <w:rsid w:val="00BC689A"/>
    <w:rsid w:val="00BC68DC"/>
    <w:rsid w:val="00BC6903"/>
    <w:rsid w:val="00BC6941"/>
    <w:rsid w:val="00BC6988"/>
    <w:rsid w:val="00BC69A2"/>
    <w:rsid w:val="00BC69AA"/>
    <w:rsid w:val="00BC6A19"/>
    <w:rsid w:val="00BC6A48"/>
    <w:rsid w:val="00BC6A75"/>
    <w:rsid w:val="00BC6A7A"/>
    <w:rsid w:val="00BC6AB8"/>
    <w:rsid w:val="00BC6ACA"/>
    <w:rsid w:val="00BC6B00"/>
    <w:rsid w:val="00BC6B09"/>
    <w:rsid w:val="00BC6B0D"/>
    <w:rsid w:val="00BC6B0E"/>
    <w:rsid w:val="00BC6B2B"/>
    <w:rsid w:val="00BC6BF6"/>
    <w:rsid w:val="00BC6BFC"/>
    <w:rsid w:val="00BC6C25"/>
    <w:rsid w:val="00BC6C50"/>
    <w:rsid w:val="00BC6C6D"/>
    <w:rsid w:val="00BC6C74"/>
    <w:rsid w:val="00BC6C97"/>
    <w:rsid w:val="00BC6C9D"/>
    <w:rsid w:val="00BC6CA6"/>
    <w:rsid w:val="00BC6CB9"/>
    <w:rsid w:val="00BC6CE1"/>
    <w:rsid w:val="00BC6CF0"/>
    <w:rsid w:val="00BC6D08"/>
    <w:rsid w:val="00BC6D26"/>
    <w:rsid w:val="00BC6D4E"/>
    <w:rsid w:val="00BC6D4F"/>
    <w:rsid w:val="00BC6D50"/>
    <w:rsid w:val="00BC6D76"/>
    <w:rsid w:val="00BC6D79"/>
    <w:rsid w:val="00BC6D7E"/>
    <w:rsid w:val="00BC6DCE"/>
    <w:rsid w:val="00BC6DDF"/>
    <w:rsid w:val="00BC6DE1"/>
    <w:rsid w:val="00BC6E34"/>
    <w:rsid w:val="00BC6E44"/>
    <w:rsid w:val="00BC6E56"/>
    <w:rsid w:val="00BC6E6A"/>
    <w:rsid w:val="00BC6E8A"/>
    <w:rsid w:val="00BC6EAC"/>
    <w:rsid w:val="00BC6ED2"/>
    <w:rsid w:val="00BC6EE6"/>
    <w:rsid w:val="00BC6F44"/>
    <w:rsid w:val="00BC6F51"/>
    <w:rsid w:val="00BC6F5D"/>
    <w:rsid w:val="00BC6F6F"/>
    <w:rsid w:val="00BC6F80"/>
    <w:rsid w:val="00BC6F8F"/>
    <w:rsid w:val="00BC6FA6"/>
    <w:rsid w:val="00BC6FD1"/>
    <w:rsid w:val="00BC6FD6"/>
    <w:rsid w:val="00BC6FFA"/>
    <w:rsid w:val="00BC7028"/>
    <w:rsid w:val="00BC702F"/>
    <w:rsid w:val="00BC7052"/>
    <w:rsid w:val="00BC706F"/>
    <w:rsid w:val="00BC7095"/>
    <w:rsid w:val="00BC70CD"/>
    <w:rsid w:val="00BC70D7"/>
    <w:rsid w:val="00BC70E3"/>
    <w:rsid w:val="00BC70EA"/>
    <w:rsid w:val="00BC7134"/>
    <w:rsid w:val="00BC7152"/>
    <w:rsid w:val="00BC727B"/>
    <w:rsid w:val="00BC727E"/>
    <w:rsid w:val="00BC72DB"/>
    <w:rsid w:val="00BC72E5"/>
    <w:rsid w:val="00BC7328"/>
    <w:rsid w:val="00BC732E"/>
    <w:rsid w:val="00BC7339"/>
    <w:rsid w:val="00BC7395"/>
    <w:rsid w:val="00BC739B"/>
    <w:rsid w:val="00BC73AA"/>
    <w:rsid w:val="00BC73E2"/>
    <w:rsid w:val="00BC73EA"/>
    <w:rsid w:val="00BC73EF"/>
    <w:rsid w:val="00BC73F0"/>
    <w:rsid w:val="00BC741D"/>
    <w:rsid w:val="00BC743E"/>
    <w:rsid w:val="00BC7440"/>
    <w:rsid w:val="00BC74E0"/>
    <w:rsid w:val="00BC7509"/>
    <w:rsid w:val="00BC750E"/>
    <w:rsid w:val="00BC754E"/>
    <w:rsid w:val="00BC75AE"/>
    <w:rsid w:val="00BC75D7"/>
    <w:rsid w:val="00BC75FD"/>
    <w:rsid w:val="00BC766A"/>
    <w:rsid w:val="00BC76A6"/>
    <w:rsid w:val="00BC76C9"/>
    <w:rsid w:val="00BC76CD"/>
    <w:rsid w:val="00BC76DD"/>
    <w:rsid w:val="00BC76E0"/>
    <w:rsid w:val="00BC771F"/>
    <w:rsid w:val="00BC7767"/>
    <w:rsid w:val="00BC776B"/>
    <w:rsid w:val="00BC77A5"/>
    <w:rsid w:val="00BC780C"/>
    <w:rsid w:val="00BC781E"/>
    <w:rsid w:val="00BC7829"/>
    <w:rsid w:val="00BC788C"/>
    <w:rsid w:val="00BC78C6"/>
    <w:rsid w:val="00BC78FC"/>
    <w:rsid w:val="00BC7901"/>
    <w:rsid w:val="00BC792C"/>
    <w:rsid w:val="00BC7958"/>
    <w:rsid w:val="00BC7963"/>
    <w:rsid w:val="00BC7985"/>
    <w:rsid w:val="00BC79AE"/>
    <w:rsid w:val="00BC79C3"/>
    <w:rsid w:val="00BC79E5"/>
    <w:rsid w:val="00BC79E7"/>
    <w:rsid w:val="00BC79EF"/>
    <w:rsid w:val="00BC79F2"/>
    <w:rsid w:val="00BC7A1C"/>
    <w:rsid w:val="00BC7A26"/>
    <w:rsid w:val="00BC7AC1"/>
    <w:rsid w:val="00BC7AEE"/>
    <w:rsid w:val="00BC7B54"/>
    <w:rsid w:val="00BC7B78"/>
    <w:rsid w:val="00BC7BD8"/>
    <w:rsid w:val="00BC7BDA"/>
    <w:rsid w:val="00BC7BE0"/>
    <w:rsid w:val="00BC7BE6"/>
    <w:rsid w:val="00BC7C2C"/>
    <w:rsid w:val="00BC7C69"/>
    <w:rsid w:val="00BC7C98"/>
    <w:rsid w:val="00BC7C9C"/>
    <w:rsid w:val="00BC7CD5"/>
    <w:rsid w:val="00BC7CE2"/>
    <w:rsid w:val="00BC7D4C"/>
    <w:rsid w:val="00BC7D4F"/>
    <w:rsid w:val="00BC7DB0"/>
    <w:rsid w:val="00BC7DBE"/>
    <w:rsid w:val="00BC7E0B"/>
    <w:rsid w:val="00BC7E23"/>
    <w:rsid w:val="00BC7E3A"/>
    <w:rsid w:val="00BC7E80"/>
    <w:rsid w:val="00BC7EAA"/>
    <w:rsid w:val="00BC7EC1"/>
    <w:rsid w:val="00BC7EC4"/>
    <w:rsid w:val="00BC7ED7"/>
    <w:rsid w:val="00BC7EF4"/>
    <w:rsid w:val="00BC7F3C"/>
    <w:rsid w:val="00BC7F4B"/>
    <w:rsid w:val="00BC7F9D"/>
    <w:rsid w:val="00BC7FB7"/>
    <w:rsid w:val="00BC7FC0"/>
    <w:rsid w:val="00BD0068"/>
    <w:rsid w:val="00BD0086"/>
    <w:rsid w:val="00BD00A9"/>
    <w:rsid w:val="00BD0132"/>
    <w:rsid w:val="00BD01BF"/>
    <w:rsid w:val="00BD01E9"/>
    <w:rsid w:val="00BD01EB"/>
    <w:rsid w:val="00BD0229"/>
    <w:rsid w:val="00BD0249"/>
    <w:rsid w:val="00BD0261"/>
    <w:rsid w:val="00BD0274"/>
    <w:rsid w:val="00BD02CA"/>
    <w:rsid w:val="00BD02CB"/>
    <w:rsid w:val="00BD02F1"/>
    <w:rsid w:val="00BD034C"/>
    <w:rsid w:val="00BD034E"/>
    <w:rsid w:val="00BD038B"/>
    <w:rsid w:val="00BD03A0"/>
    <w:rsid w:val="00BD03D1"/>
    <w:rsid w:val="00BD042F"/>
    <w:rsid w:val="00BD0436"/>
    <w:rsid w:val="00BD043B"/>
    <w:rsid w:val="00BD043D"/>
    <w:rsid w:val="00BD0454"/>
    <w:rsid w:val="00BD046F"/>
    <w:rsid w:val="00BD04E5"/>
    <w:rsid w:val="00BD0500"/>
    <w:rsid w:val="00BD0511"/>
    <w:rsid w:val="00BD0546"/>
    <w:rsid w:val="00BD0570"/>
    <w:rsid w:val="00BD05B7"/>
    <w:rsid w:val="00BD05C0"/>
    <w:rsid w:val="00BD061A"/>
    <w:rsid w:val="00BD0642"/>
    <w:rsid w:val="00BD0646"/>
    <w:rsid w:val="00BD0663"/>
    <w:rsid w:val="00BD066A"/>
    <w:rsid w:val="00BD06C5"/>
    <w:rsid w:val="00BD06CA"/>
    <w:rsid w:val="00BD06F9"/>
    <w:rsid w:val="00BD070E"/>
    <w:rsid w:val="00BD073E"/>
    <w:rsid w:val="00BD078A"/>
    <w:rsid w:val="00BD07B2"/>
    <w:rsid w:val="00BD07DE"/>
    <w:rsid w:val="00BD0851"/>
    <w:rsid w:val="00BD0861"/>
    <w:rsid w:val="00BD086E"/>
    <w:rsid w:val="00BD0882"/>
    <w:rsid w:val="00BD08AE"/>
    <w:rsid w:val="00BD08FD"/>
    <w:rsid w:val="00BD097B"/>
    <w:rsid w:val="00BD09A2"/>
    <w:rsid w:val="00BD09A6"/>
    <w:rsid w:val="00BD09D9"/>
    <w:rsid w:val="00BD0A03"/>
    <w:rsid w:val="00BD0A3C"/>
    <w:rsid w:val="00BD0A73"/>
    <w:rsid w:val="00BD0AE2"/>
    <w:rsid w:val="00BD0AEA"/>
    <w:rsid w:val="00BD0AF3"/>
    <w:rsid w:val="00BD0B0D"/>
    <w:rsid w:val="00BD0B1D"/>
    <w:rsid w:val="00BD0B23"/>
    <w:rsid w:val="00BD0B25"/>
    <w:rsid w:val="00BD0B37"/>
    <w:rsid w:val="00BD0B40"/>
    <w:rsid w:val="00BD0B79"/>
    <w:rsid w:val="00BD0B8A"/>
    <w:rsid w:val="00BD0B9C"/>
    <w:rsid w:val="00BD0BC4"/>
    <w:rsid w:val="00BD0BF7"/>
    <w:rsid w:val="00BD0BFC"/>
    <w:rsid w:val="00BD0C6B"/>
    <w:rsid w:val="00BD0C6E"/>
    <w:rsid w:val="00BD0CD1"/>
    <w:rsid w:val="00BD0D1B"/>
    <w:rsid w:val="00BD0D31"/>
    <w:rsid w:val="00BD0D4B"/>
    <w:rsid w:val="00BD0D78"/>
    <w:rsid w:val="00BD0DD1"/>
    <w:rsid w:val="00BD0DD2"/>
    <w:rsid w:val="00BD0DD5"/>
    <w:rsid w:val="00BD0DDD"/>
    <w:rsid w:val="00BD0DF8"/>
    <w:rsid w:val="00BD0DFC"/>
    <w:rsid w:val="00BD0E57"/>
    <w:rsid w:val="00BD0E65"/>
    <w:rsid w:val="00BD0E7E"/>
    <w:rsid w:val="00BD0EC5"/>
    <w:rsid w:val="00BD0F10"/>
    <w:rsid w:val="00BD0F3F"/>
    <w:rsid w:val="00BD0F48"/>
    <w:rsid w:val="00BD0F4B"/>
    <w:rsid w:val="00BD0F82"/>
    <w:rsid w:val="00BD0F89"/>
    <w:rsid w:val="00BD0F97"/>
    <w:rsid w:val="00BD0FA8"/>
    <w:rsid w:val="00BD0FCA"/>
    <w:rsid w:val="00BD0FEB"/>
    <w:rsid w:val="00BD102A"/>
    <w:rsid w:val="00BD1040"/>
    <w:rsid w:val="00BD10A7"/>
    <w:rsid w:val="00BD10AE"/>
    <w:rsid w:val="00BD10BC"/>
    <w:rsid w:val="00BD10C2"/>
    <w:rsid w:val="00BD114C"/>
    <w:rsid w:val="00BD1191"/>
    <w:rsid w:val="00BD11A0"/>
    <w:rsid w:val="00BD11D2"/>
    <w:rsid w:val="00BD1212"/>
    <w:rsid w:val="00BD1213"/>
    <w:rsid w:val="00BD12A5"/>
    <w:rsid w:val="00BD12B9"/>
    <w:rsid w:val="00BD12BD"/>
    <w:rsid w:val="00BD12C6"/>
    <w:rsid w:val="00BD1370"/>
    <w:rsid w:val="00BD13A1"/>
    <w:rsid w:val="00BD13B5"/>
    <w:rsid w:val="00BD13B6"/>
    <w:rsid w:val="00BD13D4"/>
    <w:rsid w:val="00BD13D5"/>
    <w:rsid w:val="00BD144C"/>
    <w:rsid w:val="00BD1479"/>
    <w:rsid w:val="00BD1486"/>
    <w:rsid w:val="00BD148C"/>
    <w:rsid w:val="00BD14A3"/>
    <w:rsid w:val="00BD14EB"/>
    <w:rsid w:val="00BD152E"/>
    <w:rsid w:val="00BD1575"/>
    <w:rsid w:val="00BD157B"/>
    <w:rsid w:val="00BD15A4"/>
    <w:rsid w:val="00BD15C3"/>
    <w:rsid w:val="00BD15F2"/>
    <w:rsid w:val="00BD15FD"/>
    <w:rsid w:val="00BD167A"/>
    <w:rsid w:val="00BD16A9"/>
    <w:rsid w:val="00BD16EE"/>
    <w:rsid w:val="00BD16F6"/>
    <w:rsid w:val="00BD16F7"/>
    <w:rsid w:val="00BD1709"/>
    <w:rsid w:val="00BD1741"/>
    <w:rsid w:val="00BD1747"/>
    <w:rsid w:val="00BD1774"/>
    <w:rsid w:val="00BD1792"/>
    <w:rsid w:val="00BD17BA"/>
    <w:rsid w:val="00BD17F1"/>
    <w:rsid w:val="00BD17FA"/>
    <w:rsid w:val="00BD17FB"/>
    <w:rsid w:val="00BD1823"/>
    <w:rsid w:val="00BD1824"/>
    <w:rsid w:val="00BD1852"/>
    <w:rsid w:val="00BD18D2"/>
    <w:rsid w:val="00BD190C"/>
    <w:rsid w:val="00BD1928"/>
    <w:rsid w:val="00BD1938"/>
    <w:rsid w:val="00BD195F"/>
    <w:rsid w:val="00BD1A15"/>
    <w:rsid w:val="00BD1A16"/>
    <w:rsid w:val="00BD1A34"/>
    <w:rsid w:val="00BD1A50"/>
    <w:rsid w:val="00BD1A5A"/>
    <w:rsid w:val="00BD1B4E"/>
    <w:rsid w:val="00BD1B72"/>
    <w:rsid w:val="00BD1B89"/>
    <w:rsid w:val="00BD1BDD"/>
    <w:rsid w:val="00BD1C05"/>
    <w:rsid w:val="00BD1C16"/>
    <w:rsid w:val="00BD1C70"/>
    <w:rsid w:val="00BD1CA9"/>
    <w:rsid w:val="00BD1CBB"/>
    <w:rsid w:val="00BD1CBF"/>
    <w:rsid w:val="00BD1D2C"/>
    <w:rsid w:val="00BD1D67"/>
    <w:rsid w:val="00BD1D98"/>
    <w:rsid w:val="00BD1DAC"/>
    <w:rsid w:val="00BD1DBD"/>
    <w:rsid w:val="00BD1DCF"/>
    <w:rsid w:val="00BD1DEC"/>
    <w:rsid w:val="00BD1E80"/>
    <w:rsid w:val="00BD1EA0"/>
    <w:rsid w:val="00BD1EAF"/>
    <w:rsid w:val="00BD1ED8"/>
    <w:rsid w:val="00BD1ED9"/>
    <w:rsid w:val="00BD1F22"/>
    <w:rsid w:val="00BD1F51"/>
    <w:rsid w:val="00BD1F58"/>
    <w:rsid w:val="00BD2007"/>
    <w:rsid w:val="00BD20BC"/>
    <w:rsid w:val="00BD20CB"/>
    <w:rsid w:val="00BD210E"/>
    <w:rsid w:val="00BD211B"/>
    <w:rsid w:val="00BD2124"/>
    <w:rsid w:val="00BD214F"/>
    <w:rsid w:val="00BD2170"/>
    <w:rsid w:val="00BD2175"/>
    <w:rsid w:val="00BD217D"/>
    <w:rsid w:val="00BD21A5"/>
    <w:rsid w:val="00BD21B7"/>
    <w:rsid w:val="00BD21C4"/>
    <w:rsid w:val="00BD21DD"/>
    <w:rsid w:val="00BD21E3"/>
    <w:rsid w:val="00BD2253"/>
    <w:rsid w:val="00BD228B"/>
    <w:rsid w:val="00BD22E1"/>
    <w:rsid w:val="00BD2307"/>
    <w:rsid w:val="00BD230F"/>
    <w:rsid w:val="00BD2311"/>
    <w:rsid w:val="00BD234C"/>
    <w:rsid w:val="00BD2366"/>
    <w:rsid w:val="00BD2370"/>
    <w:rsid w:val="00BD23CC"/>
    <w:rsid w:val="00BD23F0"/>
    <w:rsid w:val="00BD23F4"/>
    <w:rsid w:val="00BD240D"/>
    <w:rsid w:val="00BD2415"/>
    <w:rsid w:val="00BD245A"/>
    <w:rsid w:val="00BD2462"/>
    <w:rsid w:val="00BD2489"/>
    <w:rsid w:val="00BD24CD"/>
    <w:rsid w:val="00BD24E4"/>
    <w:rsid w:val="00BD24E8"/>
    <w:rsid w:val="00BD2514"/>
    <w:rsid w:val="00BD2567"/>
    <w:rsid w:val="00BD25B7"/>
    <w:rsid w:val="00BD25C4"/>
    <w:rsid w:val="00BD25DE"/>
    <w:rsid w:val="00BD25EC"/>
    <w:rsid w:val="00BD2616"/>
    <w:rsid w:val="00BD2628"/>
    <w:rsid w:val="00BD2637"/>
    <w:rsid w:val="00BD265C"/>
    <w:rsid w:val="00BD2690"/>
    <w:rsid w:val="00BD26A9"/>
    <w:rsid w:val="00BD26B9"/>
    <w:rsid w:val="00BD271D"/>
    <w:rsid w:val="00BD2741"/>
    <w:rsid w:val="00BD274B"/>
    <w:rsid w:val="00BD279C"/>
    <w:rsid w:val="00BD27B1"/>
    <w:rsid w:val="00BD27D4"/>
    <w:rsid w:val="00BD285A"/>
    <w:rsid w:val="00BD2888"/>
    <w:rsid w:val="00BD28DC"/>
    <w:rsid w:val="00BD28DF"/>
    <w:rsid w:val="00BD2983"/>
    <w:rsid w:val="00BD29D4"/>
    <w:rsid w:val="00BD29EE"/>
    <w:rsid w:val="00BD2A42"/>
    <w:rsid w:val="00BD2A77"/>
    <w:rsid w:val="00BD2A8F"/>
    <w:rsid w:val="00BD2B1D"/>
    <w:rsid w:val="00BD2B1E"/>
    <w:rsid w:val="00BD2B23"/>
    <w:rsid w:val="00BD2B2D"/>
    <w:rsid w:val="00BD2B64"/>
    <w:rsid w:val="00BD2B6B"/>
    <w:rsid w:val="00BD2BB1"/>
    <w:rsid w:val="00BD2C0F"/>
    <w:rsid w:val="00BD2C26"/>
    <w:rsid w:val="00BD2D13"/>
    <w:rsid w:val="00BD2D1D"/>
    <w:rsid w:val="00BD2D25"/>
    <w:rsid w:val="00BD2D35"/>
    <w:rsid w:val="00BD2D37"/>
    <w:rsid w:val="00BD2D41"/>
    <w:rsid w:val="00BD2D5D"/>
    <w:rsid w:val="00BD2D75"/>
    <w:rsid w:val="00BD2D7C"/>
    <w:rsid w:val="00BD2DA2"/>
    <w:rsid w:val="00BD2DC4"/>
    <w:rsid w:val="00BD2DF0"/>
    <w:rsid w:val="00BD2E3C"/>
    <w:rsid w:val="00BD2E73"/>
    <w:rsid w:val="00BD2E99"/>
    <w:rsid w:val="00BD2E9F"/>
    <w:rsid w:val="00BD2F11"/>
    <w:rsid w:val="00BD2F13"/>
    <w:rsid w:val="00BD2F60"/>
    <w:rsid w:val="00BD2F69"/>
    <w:rsid w:val="00BD2F6A"/>
    <w:rsid w:val="00BD2F74"/>
    <w:rsid w:val="00BD2F7D"/>
    <w:rsid w:val="00BD2FCE"/>
    <w:rsid w:val="00BD3037"/>
    <w:rsid w:val="00BD3045"/>
    <w:rsid w:val="00BD306F"/>
    <w:rsid w:val="00BD3094"/>
    <w:rsid w:val="00BD30A3"/>
    <w:rsid w:val="00BD3126"/>
    <w:rsid w:val="00BD3130"/>
    <w:rsid w:val="00BD3174"/>
    <w:rsid w:val="00BD317D"/>
    <w:rsid w:val="00BD3203"/>
    <w:rsid w:val="00BD3214"/>
    <w:rsid w:val="00BD3236"/>
    <w:rsid w:val="00BD3245"/>
    <w:rsid w:val="00BD32D4"/>
    <w:rsid w:val="00BD334A"/>
    <w:rsid w:val="00BD3388"/>
    <w:rsid w:val="00BD3398"/>
    <w:rsid w:val="00BD339D"/>
    <w:rsid w:val="00BD33A1"/>
    <w:rsid w:val="00BD344C"/>
    <w:rsid w:val="00BD345B"/>
    <w:rsid w:val="00BD3477"/>
    <w:rsid w:val="00BD347F"/>
    <w:rsid w:val="00BD34A4"/>
    <w:rsid w:val="00BD34BE"/>
    <w:rsid w:val="00BD34D8"/>
    <w:rsid w:val="00BD354D"/>
    <w:rsid w:val="00BD3571"/>
    <w:rsid w:val="00BD3574"/>
    <w:rsid w:val="00BD35A1"/>
    <w:rsid w:val="00BD35C1"/>
    <w:rsid w:val="00BD35C9"/>
    <w:rsid w:val="00BD35E3"/>
    <w:rsid w:val="00BD3659"/>
    <w:rsid w:val="00BD3666"/>
    <w:rsid w:val="00BD369D"/>
    <w:rsid w:val="00BD370F"/>
    <w:rsid w:val="00BD379C"/>
    <w:rsid w:val="00BD37DD"/>
    <w:rsid w:val="00BD37E3"/>
    <w:rsid w:val="00BD37FE"/>
    <w:rsid w:val="00BD3810"/>
    <w:rsid w:val="00BD3813"/>
    <w:rsid w:val="00BD3828"/>
    <w:rsid w:val="00BD388F"/>
    <w:rsid w:val="00BD389C"/>
    <w:rsid w:val="00BD3911"/>
    <w:rsid w:val="00BD3916"/>
    <w:rsid w:val="00BD3928"/>
    <w:rsid w:val="00BD395D"/>
    <w:rsid w:val="00BD39A6"/>
    <w:rsid w:val="00BD39D8"/>
    <w:rsid w:val="00BD39EE"/>
    <w:rsid w:val="00BD3A22"/>
    <w:rsid w:val="00BD3A76"/>
    <w:rsid w:val="00BD3AD4"/>
    <w:rsid w:val="00BD3B07"/>
    <w:rsid w:val="00BD3B2E"/>
    <w:rsid w:val="00BD3B4E"/>
    <w:rsid w:val="00BD3BC0"/>
    <w:rsid w:val="00BD3BF5"/>
    <w:rsid w:val="00BD3C1F"/>
    <w:rsid w:val="00BD3C49"/>
    <w:rsid w:val="00BD3C6E"/>
    <w:rsid w:val="00BD3C70"/>
    <w:rsid w:val="00BD3C82"/>
    <w:rsid w:val="00BD3D07"/>
    <w:rsid w:val="00BD3D0B"/>
    <w:rsid w:val="00BD3D3E"/>
    <w:rsid w:val="00BD3D6C"/>
    <w:rsid w:val="00BD3D71"/>
    <w:rsid w:val="00BD3DC6"/>
    <w:rsid w:val="00BD3DDD"/>
    <w:rsid w:val="00BD3E18"/>
    <w:rsid w:val="00BD3E24"/>
    <w:rsid w:val="00BD3E2A"/>
    <w:rsid w:val="00BD3E8D"/>
    <w:rsid w:val="00BD3ED3"/>
    <w:rsid w:val="00BD3F20"/>
    <w:rsid w:val="00BD3F40"/>
    <w:rsid w:val="00BD3FA6"/>
    <w:rsid w:val="00BD3FAC"/>
    <w:rsid w:val="00BD3FD2"/>
    <w:rsid w:val="00BD3FED"/>
    <w:rsid w:val="00BD3FFB"/>
    <w:rsid w:val="00BD4055"/>
    <w:rsid w:val="00BD409D"/>
    <w:rsid w:val="00BD40BA"/>
    <w:rsid w:val="00BD40BB"/>
    <w:rsid w:val="00BD40DC"/>
    <w:rsid w:val="00BD40E9"/>
    <w:rsid w:val="00BD4100"/>
    <w:rsid w:val="00BD411C"/>
    <w:rsid w:val="00BD4191"/>
    <w:rsid w:val="00BD41B8"/>
    <w:rsid w:val="00BD41DB"/>
    <w:rsid w:val="00BD41DC"/>
    <w:rsid w:val="00BD41E2"/>
    <w:rsid w:val="00BD41E7"/>
    <w:rsid w:val="00BD420C"/>
    <w:rsid w:val="00BD4279"/>
    <w:rsid w:val="00BD4288"/>
    <w:rsid w:val="00BD42A8"/>
    <w:rsid w:val="00BD42BA"/>
    <w:rsid w:val="00BD4330"/>
    <w:rsid w:val="00BD435C"/>
    <w:rsid w:val="00BD43B5"/>
    <w:rsid w:val="00BD43D6"/>
    <w:rsid w:val="00BD43E5"/>
    <w:rsid w:val="00BD4415"/>
    <w:rsid w:val="00BD4452"/>
    <w:rsid w:val="00BD4494"/>
    <w:rsid w:val="00BD44E2"/>
    <w:rsid w:val="00BD4506"/>
    <w:rsid w:val="00BD4508"/>
    <w:rsid w:val="00BD4568"/>
    <w:rsid w:val="00BD45A2"/>
    <w:rsid w:val="00BD45CD"/>
    <w:rsid w:val="00BD45DC"/>
    <w:rsid w:val="00BD45E8"/>
    <w:rsid w:val="00BD4616"/>
    <w:rsid w:val="00BD467C"/>
    <w:rsid w:val="00BD468F"/>
    <w:rsid w:val="00BD46A5"/>
    <w:rsid w:val="00BD46B7"/>
    <w:rsid w:val="00BD46BC"/>
    <w:rsid w:val="00BD46BD"/>
    <w:rsid w:val="00BD46BE"/>
    <w:rsid w:val="00BD470C"/>
    <w:rsid w:val="00BD4724"/>
    <w:rsid w:val="00BD47F3"/>
    <w:rsid w:val="00BD47F5"/>
    <w:rsid w:val="00BD4818"/>
    <w:rsid w:val="00BD4851"/>
    <w:rsid w:val="00BD48A2"/>
    <w:rsid w:val="00BD48C0"/>
    <w:rsid w:val="00BD48F0"/>
    <w:rsid w:val="00BD4914"/>
    <w:rsid w:val="00BD492E"/>
    <w:rsid w:val="00BD496B"/>
    <w:rsid w:val="00BD4985"/>
    <w:rsid w:val="00BD498B"/>
    <w:rsid w:val="00BD498F"/>
    <w:rsid w:val="00BD49A7"/>
    <w:rsid w:val="00BD4A4B"/>
    <w:rsid w:val="00BD4A8D"/>
    <w:rsid w:val="00BD4ABC"/>
    <w:rsid w:val="00BD4B0B"/>
    <w:rsid w:val="00BD4B1C"/>
    <w:rsid w:val="00BD4B6F"/>
    <w:rsid w:val="00BD4B99"/>
    <w:rsid w:val="00BD4BA2"/>
    <w:rsid w:val="00BD4BBE"/>
    <w:rsid w:val="00BD4BC8"/>
    <w:rsid w:val="00BD4BD5"/>
    <w:rsid w:val="00BD4C08"/>
    <w:rsid w:val="00BD4C0B"/>
    <w:rsid w:val="00BD4C0C"/>
    <w:rsid w:val="00BD4C3F"/>
    <w:rsid w:val="00BD4C66"/>
    <w:rsid w:val="00BD4C6A"/>
    <w:rsid w:val="00BD4C78"/>
    <w:rsid w:val="00BD4CAC"/>
    <w:rsid w:val="00BD4CBD"/>
    <w:rsid w:val="00BD4D1F"/>
    <w:rsid w:val="00BD4D5A"/>
    <w:rsid w:val="00BD4D5C"/>
    <w:rsid w:val="00BD4DAB"/>
    <w:rsid w:val="00BD4DB3"/>
    <w:rsid w:val="00BD4DF0"/>
    <w:rsid w:val="00BD4E33"/>
    <w:rsid w:val="00BD4E7C"/>
    <w:rsid w:val="00BD4E93"/>
    <w:rsid w:val="00BD4EE2"/>
    <w:rsid w:val="00BD4EF0"/>
    <w:rsid w:val="00BD4F02"/>
    <w:rsid w:val="00BD4F1C"/>
    <w:rsid w:val="00BD4F36"/>
    <w:rsid w:val="00BD4FF2"/>
    <w:rsid w:val="00BD5022"/>
    <w:rsid w:val="00BD5068"/>
    <w:rsid w:val="00BD5088"/>
    <w:rsid w:val="00BD508A"/>
    <w:rsid w:val="00BD508D"/>
    <w:rsid w:val="00BD50B2"/>
    <w:rsid w:val="00BD50E3"/>
    <w:rsid w:val="00BD50ED"/>
    <w:rsid w:val="00BD511F"/>
    <w:rsid w:val="00BD5162"/>
    <w:rsid w:val="00BD5163"/>
    <w:rsid w:val="00BD5170"/>
    <w:rsid w:val="00BD5196"/>
    <w:rsid w:val="00BD5197"/>
    <w:rsid w:val="00BD51AE"/>
    <w:rsid w:val="00BD51C7"/>
    <w:rsid w:val="00BD51FC"/>
    <w:rsid w:val="00BD522E"/>
    <w:rsid w:val="00BD5230"/>
    <w:rsid w:val="00BD524B"/>
    <w:rsid w:val="00BD528E"/>
    <w:rsid w:val="00BD52AC"/>
    <w:rsid w:val="00BD52B0"/>
    <w:rsid w:val="00BD5372"/>
    <w:rsid w:val="00BD5393"/>
    <w:rsid w:val="00BD5397"/>
    <w:rsid w:val="00BD53D0"/>
    <w:rsid w:val="00BD5417"/>
    <w:rsid w:val="00BD541E"/>
    <w:rsid w:val="00BD546D"/>
    <w:rsid w:val="00BD5471"/>
    <w:rsid w:val="00BD5472"/>
    <w:rsid w:val="00BD5486"/>
    <w:rsid w:val="00BD54C8"/>
    <w:rsid w:val="00BD5530"/>
    <w:rsid w:val="00BD5573"/>
    <w:rsid w:val="00BD557B"/>
    <w:rsid w:val="00BD55DC"/>
    <w:rsid w:val="00BD5604"/>
    <w:rsid w:val="00BD567D"/>
    <w:rsid w:val="00BD5709"/>
    <w:rsid w:val="00BD5736"/>
    <w:rsid w:val="00BD5746"/>
    <w:rsid w:val="00BD5758"/>
    <w:rsid w:val="00BD576C"/>
    <w:rsid w:val="00BD57BB"/>
    <w:rsid w:val="00BD57D5"/>
    <w:rsid w:val="00BD583C"/>
    <w:rsid w:val="00BD5856"/>
    <w:rsid w:val="00BD5884"/>
    <w:rsid w:val="00BD58FE"/>
    <w:rsid w:val="00BD5918"/>
    <w:rsid w:val="00BD595A"/>
    <w:rsid w:val="00BD5991"/>
    <w:rsid w:val="00BD59AF"/>
    <w:rsid w:val="00BD59BD"/>
    <w:rsid w:val="00BD5A1C"/>
    <w:rsid w:val="00BD5A45"/>
    <w:rsid w:val="00BD5A66"/>
    <w:rsid w:val="00BD5A9D"/>
    <w:rsid w:val="00BD5AA1"/>
    <w:rsid w:val="00BD5B5D"/>
    <w:rsid w:val="00BD5B86"/>
    <w:rsid w:val="00BD5B97"/>
    <w:rsid w:val="00BD5BF1"/>
    <w:rsid w:val="00BD5C01"/>
    <w:rsid w:val="00BD5C1C"/>
    <w:rsid w:val="00BD5C95"/>
    <w:rsid w:val="00BD5CA2"/>
    <w:rsid w:val="00BD5CA5"/>
    <w:rsid w:val="00BD5CEE"/>
    <w:rsid w:val="00BD5D18"/>
    <w:rsid w:val="00BD5D28"/>
    <w:rsid w:val="00BD5D4E"/>
    <w:rsid w:val="00BD5D84"/>
    <w:rsid w:val="00BD5DE8"/>
    <w:rsid w:val="00BD5DEE"/>
    <w:rsid w:val="00BD5E02"/>
    <w:rsid w:val="00BD5E0C"/>
    <w:rsid w:val="00BD5E14"/>
    <w:rsid w:val="00BD5E2C"/>
    <w:rsid w:val="00BD5E52"/>
    <w:rsid w:val="00BD5E56"/>
    <w:rsid w:val="00BD5EBA"/>
    <w:rsid w:val="00BD5F21"/>
    <w:rsid w:val="00BD5F41"/>
    <w:rsid w:val="00BD5F8D"/>
    <w:rsid w:val="00BD5FBF"/>
    <w:rsid w:val="00BD601B"/>
    <w:rsid w:val="00BD6027"/>
    <w:rsid w:val="00BD6078"/>
    <w:rsid w:val="00BD60A2"/>
    <w:rsid w:val="00BD60AA"/>
    <w:rsid w:val="00BD60DF"/>
    <w:rsid w:val="00BD60F0"/>
    <w:rsid w:val="00BD60FA"/>
    <w:rsid w:val="00BD60FE"/>
    <w:rsid w:val="00BD6104"/>
    <w:rsid w:val="00BD61B5"/>
    <w:rsid w:val="00BD61B6"/>
    <w:rsid w:val="00BD61B7"/>
    <w:rsid w:val="00BD61CD"/>
    <w:rsid w:val="00BD61E9"/>
    <w:rsid w:val="00BD6211"/>
    <w:rsid w:val="00BD6221"/>
    <w:rsid w:val="00BD6288"/>
    <w:rsid w:val="00BD62B5"/>
    <w:rsid w:val="00BD62C8"/>
    <w:rsid w:val="00BD62D1"/>
    <w:rsid w:val="00BD62E3"/>
    <w:rsid w:val="00BD6330"/>
    <w:rsid w:val="00BD6352"/>
    <w:rsid w:val="00BD636A"/>
    <w:rsid w:val="00BD63A2"/>
    <w:rsid w:val="00BD63CD"/>
    <w:rsid w:val="00BD6400"/>
    <w:rsid w:val="00BD641E"/>
    <w:rsid w:val="00BD642C"/>
    <w:rsid w:val="00BD6434"/>
    <w:rsid w:val="00BD644A"/>
    <w:rsid w:val="00BD6475"/>
    <w:rsid w:val="00BD6484"/>
    <w:rsid w:val="00BD64FC"/>
    <w:rsid w:val="00BD6524"/>
    <w:rsid w:val="00BD654D"/>
    <w:rsid w:val="00BD6565"/>
    <w:rsid w:val="00BD6576"/>
    <w:rsid w:val="00BD65AE"/>
    <w:rsid w:val="00BD6624"/>
    <w:rsid w:val="00BD6639"/>
    <w:rsid w:val="00BD6644"/>
    <w:rsid w:val="00BD66C0"/>
    <w:rsid w:val="00BD66D2"/>
    <w:rsid w:val="00BD66DA"/>
    <w:rsid w:val="00BD66F3"/>
    <w:rsid w:val="00BD66FA"/>
    <w:rsid w:val="00BD66FB"/>
    <w:rsid w:val="00BD6741"/>
    <w:rsid w:val="00BD674C"/>
    <w:rsid w:val="00BD678D"/>
    <w:rsid w:val="00BD67DB"/>
    <w:rsid w:val="00BD67F4"/>
    <w:rsid w:val="00BD681F"/>
    <w:rsid w:val="00BD684A"/>
    <w:rsid w:val="00BD6864"/>
    <w:rsid w:val="00BD686D"/>
    <w:rsid w:val="00BD68AD"/>
    <w:rsid w:val="00BD68F3"/>
    <w:rsid w:val="00BD6925"/>
    <w:rsid w:val="00BD695F"/>
    <w:rsid w:val="00BD6966"/>
    <w:rsid w:val="00BD69A2"/>
    <w:rsid w:val="00BD69B6"/>
    <w:rsid w:val="00BD6A41"/>
    <w:rsid w:val="00BD6A4D"/>
    <w:rsid w:val="00BD6AB1"/>
    <w:rsid w:val="00BD6AC8"/>
    <w:rsid w:val="00BD6AF3"/>
    <w:rsid w:val="00BD6B06"/>
    <w:rsid w:val="00BD6B07"/>
    <w:rsid w:val="00BD6B5A"/>
    <w:rsid w:val="00BD6B5C"/>
    <w:rsid w:val="00BD6BB3"/>
    <w:rsid w:val="00BD6BB6"/>
    <w:rsid w:val="00BD6C21"/>
    <w:rsid w:val="00BD6C36"/>
    <w:rsid w:val="00BD6C56"/>
    <w:rsid w:val="00BD6C71"/>
    <w:rsid w:val="00BD6C7B"/>
    <w:rsid w:val="00BD6CDE"/>
    <w:rsid w:val="00BD6D2B"/>
    <w:rsid w:val="00BD6D4D"/>
    <w:rsid w:val="00BD6D52"/>
    <w:rsid w:val="00BD6D69"/>
    <w:rsid w:val="00BD6D71"/>
    <w:rsid w:val="00BD6D7D"/>
    <w:rsid w:val="00BD6D7F"/>
    <w:rsid w:val="00BD6D8D"/>
    <w:rsid w:val="00BD6D99"/>
    <w:rsid w:val="00BD6DB7"/>
    <w:rsid w:val="00BD6DE1"/>
    <w:rsid w:val="00BD6E3C"/>
    <w:rsid w:val="00BD6E4E"/>
    <w:rsid w:val="00BD6E8F"/>
    <w:rsid w:val="00BD6E90"/>
    <w:rsid w:val="00BD6E91"/>
    <w:rsid w:val="00BD6E93"/>
    <w:rsid w:val="00BD6EAD"/>
    <w:rsid w:val="00BD6EB9"/>
    <w:rsid w:val="00BD6EE4"/>
    <w:rsid w:val="00BD6F0D"/>
    <w:rsid w:val="00BD6F28"/>
    <w:rsid w:val="00BD6F3D"/>
    <w:rsid w:val="00BD6F50"/>
    <w:rsid w:val="00BD6FB0"/>
    <w:rsid w:val="00BD6FCF"/>
    <w:rsid w:val="00BD6FD3"/>
    <w:rsid w:val="00BD700F"/>
    <w:rsid w:val="00BD7011"/>
    <w:rsid w:val="00BD7031"/>
    <w:rsid w:val="00BD703E"/>
    <w:rsid w:val="00BD70A2"/>
    <w:rsid w:val="00BD70A9"/>
    <w:rsid w:val="00BD70CC"/>
    <w:rsid w:val="00BD7112"/>
    <w:rsid w:val="00BD711B"/>
    <w:rsid w:val="00BD715F"/>
    <w:rsid w:val="00BD718A"/>
    <w:rsid w:val="00BD7205"/>
    <w:rsid w:val="00BD7210"/>
    <w:rsid w:val="00BD722D"/>
    <w:rsid w:val="00BD7255"/>
    <w:rsid w:val="00BD72A0"/>
    <w:rsid w:val="00BD72C1"/>
    <w:rsid w:val="00BD72DE"/>
    <w:rsid w:val="00BD72F2"/>
    <w:rsid w:val="00BD732E"/>
    <w:rsid w:val="00BD7365"/>
    <w:rsid w:val="00BD7376"/>
    <w:rsid w:val="00BD7391"/>
    <w:rsid w:val="00BD73A7"/>
    <w:rsid w:val="00BD73DB"/>
    <w:rsid w:val="00BD73E1"/>
    <w:rsid w:val="00BD73FE"/>
    <w:rsid w:val="00BD7428"/>
    <w:rsid w:val="00BD7489"/>
    <w:rsid w:val="00BD7496"/>
    <w:rsid w:val="00BD74DA"/>
    <w:rsid w:val="00BD751C"/>
    <w:rsid w:val="00BD752A"/>
    <w:rsid w:val="00BD755A"/>
    <w:rsid w:val="00BD75B3"/>
    <w:rsid w:val="00BD7600"/>
    <w:rsid w:val="00BD7637"/>
    <w:rsid w:val="00BD765E"/>
    <w:rsid w:val="00BD766E"/>
    <w:rsid w:val="00BD76D0"/>
    <w:rsid w:val="00BD76E1"/>
    <w:rsid w:val="00BD76E7"/>
    <w:rsid w:val="00BD76F7"/>
    <w:rsid w:val="00BD770B"/>
    <w:rsid w:val="00BD7739"/>
    <w:rsid w:val="00BD7765"/>
    <w:rsid w:val="00BD77A1"/>
    <w:rsid w:val="00BD77A7"/>
    <w:rsid w:val="00BD77E5"/>
    <w:rsid w:val="00BD7873"/>
    <w:rsid w:val="00BD78CE"/>
    <w:rsid w:val="00BD78D2"/>
    <w:rsid w:val="00BD790F"/>
    <w:rsid w:val="00BD792A"/>
    <w:rsid w:val="00BD7981"/>
    <w:rsid w:val="00BD79AB"/>
    <w:rsid w:val="00BD79F3"/>
    <w:rsid w:val="00BD7A24"/>
    <w:rsid w:val="00BD7A2F"/>
    <w:rsid w:val="00BD7A9A"/>
    <w:rsid w:val="00BD7AA9"/>
    <w:rsid w:val="00BD7AAB"/>
    <w:rsid w:val="00BD7ACF"/>
    <w:rsid w:val="00BD7AFA"/>
    <w:rsid w:val="00BD7B00"/>
    <w:rsid w:val="00BD7BA4"/>
    <w:rsid w:val="00BD7D48"/>
    <w:rsid w:val="00BD7D4A"/>
    <w:rsid w:val="00BD7D63"/>
    <w:rsid w:val="00BD7D94"/>
    <w:rsid w:val="00BD7D97"/>
    <w:rsid w:val="00BD7DE7"/>
    <w:rsid w:val="00BD7E05"/>
    <w:rsid w:val="00BD7E0B"/>
    <w:rsid w:val="00BD7E40"/>
    <w:rsid w:val="00BD7E51"/>
    <w:rsid w:val="00BD7E93"/>
    <w:rsid w:val="00BD7EA5"/>
    <w:rsid w:val="00BD7ED7"/>
    <w:rsid w:val="00BD7EED"/>
    <w:rsid w:val="00BD7EFF"/>
    <w:rsid w:val="00BD7F03"/>
    <w:rsid w:val="00BD7F37"/>
    <w:rsid w:val="00BD7F4C"/>
    <w:rsid w:val="00BD7FAF"/>
    <w:rsid w:val="00BD7FDC"/>
    <w:rsid w:val="00BE0022"/>
    <w:rsid w:val="00BE0059"/>
    <w:rsid w:val="00BE0073"/>
    <w:rsid w:val="00BE0075"/>
    <w:rsid w:val="00BE00AB"/>
    <w:rsid w:val="00BE00CE"/>
    <w:rsid w:val="00BE00E5"/>
    <w:rsid w:val="00BE012F"/>
    <w:rsid w:val="00BE0157"/>
    <w:rsid w:val="00BE017F"/>
    <w:rsid w:val="00BE0182"/>
    <w:rsid w:val="00BE0196"/>
    <w:rsid w:val="00BE01B5"/>
    <w:rsid w:val="00BE01BD"/>
    <w:rsid w:val="00BE01EE"/>
    <w:rsid w:val="00BE0205"/>
    <w:rsid w:val="00BE0234"/>
    <w:rsid w:val="00BE0258"/>
    <w:rsid w:val="00BE025E"/>
    <w:rsid w:val="00BE0288"/>
    <w:rsid w:val="00BE0290"/>
    <w:rsid w:val="00BE029E"/>
    <w:rsid w:val="00BE02EF"/>
    <w:rsid w:val="00BE02F4"/>
    <w:rsid w:val="00BE0322"/>
    <w:rsid w:val="00BE0326"/>
    <w:rsid w:val="00BE033B"/>
    <w:rsid w:val="00BE03FB"/>
    <w:rsid w:val="00BE03FD"/>
    <w:rsid w:val="00BE047C"/>
    <w:rsid w:val="00BE0494"/>
    <w:rsid w:val="00BE04DA"/>
    <w:rsid w:val="00BE053B"/>
    <w:rsid w:val="00BE054F"/>
    <w:rsid w:val="00BE055D"/>
    <w:rsid w:val="00BE05C1"/>
    <w:rsid w:val="00BE05D2"/>
    <w:rsid w:val="00BE05EC"/>
    <w:rsid w:val="00BE0610"/>
    <w:rsid w:val="00BE0624"/>
    <w:rsid w:val="00BE065A"/>
    <w:rsid w:val="00BE0662"/>
    <w:rsid w:val="00BE067C"/>
    <w:rsid w:val="00BE068D"/>
    <w:rsid w:val="00BE0700"/>
    <w:rsid w:val="00BE0702"/>
    <w:rsid w:val="00BE0711"/>
    <w:rsid w:val="00BE071C"/>
    <w:rsid w:val="00BE0767"/>
    <w:rsid w:val="00BE0794"/>
    <w:rsid w:val="00BE07CC"/>
    <w:rsid w:val="00BE07CE"/>
    <w:rsid w:val="00BE07FB"/>
    <w:rsid w:val="00BE0826"/>
    <w:rsid w:val="00BE0846"/>
    <w:rsid w:val="00BE087F"/>
    <w:rsid w:val="00BE089A"/>
    <w:rsid w:val="00BE08A8"/>
    <w:rsid w:val="00BE08B5"/>
    <w:rsid w:val="00BE08DB"/>
    <w:rsid w:val="00BE08F6"/>
    <w:rsid w:val="00BE090A"/>
    <w:rsid w:val="00BE0925"/>
    <w:rsid w:val="00BE0965"/>
    <w:rsid w:val="00BE096C"/>
    <w:rsid w:val="00BE0998"/>
    <w:rsid w:val="00BE0A47"/>
    <w:rsid w:val="00BE0A73"/>
    <w:rsid w:val="00BE0A81"/>
    <w:rsid w:val="00BE0ADD"/>
    <w:rsid w:val="00BE0AE9"/>
    <w:rsid w:val="00BE0AED"/>
    <w:rsid w:val="00BE0B17"/>
    <w:rsid w:val="00BE0B1B"/>
    <w:rsid w:val="00BE0B52"/>
    <w:rsid w:val="00BE0B7F"/>
    <w:rsid w:val="00BE0B96"/>
    <w:rsid w:val="00BE0BAA"/>
    <w:rsid w:val="00BE0BBF"/>
    <w:rsid w:val="00BE0BEE"/>
    <w:rsid w:val="00BE0BF5"/>
    <w:rsid w:val="00BE0C14"/>
    <w:rsid w:val="00BE0C2A"/>
    <w:rsid w:val="00BE0C50"/>
    <w:rsid w:val="00BE0CAE"/>
    <w:rsid w:val="00BE0D03"/>
    <w:rsid w:val="00BE0D0B"/>
    <w:rsid w:val="00BE0D75"/>
    <w:rsid w:val="00BE0D7B"/>
    <w:rsid w:val="00BE0D94"/>
    <w:rsid w:val="00BE0D9C"/>
    <w:rsid w:val="00BE0DD0"/>
    <w:rsid w:val="00BE0DE3"/>
    <w:rsid w:val="00BE0DF8"/>
    <w:rsid w:val="00BE0E20"/>
    <w:rsid w:val="00BE0E31"/>
    <w:rsid w:val="00BE0E60"/>
    <w:rsid w:val="00BE0E6C"/>
    <w:rsid w:val="00BE0E6D"/>
    <w:rsid w:val="00BE0E7E"/>
    <w:rsid w:val="00BE0EEE"/>
    <w:rsid w:val="00BE0EF0"/>
    <w:rsid w:val="00BE0F33"/>
    <w:rsid w:val="00BE0F3A"/>
    <w:rsid w:val="00BE0F7B"/>
    <w:rsid w:val="00BE1036"/>
    <w:rsid w:val="00BE1068"/>
    <w:rsid w:val="00BE1074"/>
    <w:rsid w:val="00BE108D"/>
    <w:rsid w:val="00BE10BC"/>
    <w:rsid w:val="00BE10D8"/>
    <w:rsid w:val="00BE112C"/>
    <w:rsid w:val="00BE1151"/>
    <w:rsid w:val="00BE1154"/>
    <w:rsid w:val="00BE1165"/>
    <w:rsid w:val="00BE11C1"/>
    <w:rsid w:val="00BE11D4"/>
    <w:rsid w:val="00BE1218"/>
    <w:rsid w:val="00BE1226"/>
    <w:rsid w:val="00BE1237"/>
    <w:rsid w:val="00BE1323"/>
    <w:rsid w:val="00BE132E"/>
    <w:rsid w:val="00BE1330"/>
    <w:rsid w:val="00BE13A1"/>
    <w:rsid w:val="00BE13D9"/>
    <w:rsid w:val="00BE13DF"/>
    <w:rsid w:val="00BE1483"/>
    <w:rsid w:val="00BE14A1"/>
    <w:rsid w:val="00BE14A2"/>
    <w:rsid w:val="00BE14AD"/>
    <w:rsid w:val="00BE14DA"/>
    <w:rsid w:val="00BE14EF"/>
    <w:rsid w:val="00BE14F3"/>
    <w:rsid w:val="00BE14FA"/>
    <w:rsid w:val="00BE1504"/>
    <w:rsid w:val="00BE151D"/>
    <w:rsid w:val="00BE1520"/>
    <w:rsid w:val="00BE1562"/>
    <w:rsid w:val="00BE1565"/>
    <w:rsid w:val="00BE1571"/>
    <w:rsid w:val="00BE15A4"/>
    <w:rsid w:val="00BE1601"/>
    <w:rsid w:val="00BE164A"/>
    <w:rsid w:val="00BE1665"/>
    <w:rsid w:val="00BE16BE"/>
    <w:rsid w:val="00BE16F2"/>
    <w:rsid w:val="00BE172D"/>
    <w:rsid w:val="00BE1743"/>
    <w:rsid w:val="00BE1749"/>
    <w:rsid w:val="00BE1780"/>
    <w:rsid w:val="00BE1797"/>
    <w:rsid w:val="00BE1820"/>
    <w:rsid w:val="00BE1881"/>
    <w:rsid w:val="00BE189C"/>
    <w:rsid w:val="00BE18E5"/>
    <w:rsid w:val="00BE190B"/>
    <w:rsid w:val="00BE1978"/>
    <w:rsid w:val="00BE1991"/>
    <w:rsid w:val="00BE1998"/>
    <w:rsid w:val="00BE19A5"/>
    <w:rsid w:val="00BE19E3"/>
    <w:rsid w:val="00BE1A0C"/>
    <w:rsid w:val="00BE1A1F"/>
    <w:rsid w:val="00BE1A26"/>
    <w:rsid w:val="00BE1A36"/>
    <w:rsid w:val="00BE1A44"/>
    <w:rsid w:val="00BE1A64"/>
    <w:rsid w:val="00BE1A95"/>
    <w:rsid w:val="00BE1AE9"/>
    <w:rsid w:val="00BE1AEE"/>
    <w:rsid w:val="00BE1B37"/>
    <w:rsid w:val="00BE1B49"/>
    <w:rsid w:val="00BE1B87"/>
    <w:rsid w:val="00BE1BAA"/>
    <w:rsid w:val="00BE1BBD"/>
    <w:rsid w:val="00BE1BE8"/>
    <w:rsid w:val="00BE1C28"/>
    <w:rsid w:val="00BE1CD4"/>
    <w:rsid w:val="00BE1CFF"/>
    <w:rsid w:val="00BE1D86"/>
    <w:rsid w:val="00BE1DCE"/>
    <w:rsid w:val="00BE1E63"/>
    <w:rsid w:val="00BE1E71"/>
    <w:rsid w:val="00BE1E87"/>
    <w:rsid w:val="00BE1E95"/>
    <w:rsid w:val="00BE1ECA"/>
    <w:rsid w:val="00BE1EDB"/>
    <w:rsid w:val="00BE1EEF"/>
    <w:rsid w:val="00BE1F15"/>
    <w:rsid w:val="00BE1F55"/>
    <w:rsid w:val="00BE1F9E"/>
    <w:rsid w:val="00BE1FB9"/>
    <w:rsid w:val="00BE1FD7"/>
    <w:rsid w:val="00BE2024"/>
    <w:rsid w:val="00BE2046"/>
    <w:rsid w:val="00BE2049"/>
    <w:rsid w:val="00BE2103"/>
    <w:rsid w:val="00BE2169"/>
    <w:rsid w:val="00BE216B"/>
    <w:rsid w:val="00BE2175"/>
    <w:rsid w:val="00BE2187"/>
    <w:rsid w:val="00BE218F"/>
    <w:rsid w:val="00BE21AE"/>
    <w:rsid w:val="00BE21B3"/>
    <w:rsid w:val="00BE21C2"/>
    <w:rsid w:val="00BE21D7"/>
    <w:rsid w:val="00BE220B"/>
    <w:rsid w:val="00BE2218"/>
    <w:rsid w:val="00BE2220"/>
    <w:rsid w:val="00BE2224"/>
    <w:rsid w:val="00BE2229"/>
    <w:rsid w:val="00BE2277"/>
    <w:rsid w:val="00BE2291"/>
    <w:rsid w:val="00BE22CF"/>
    <w:rsid w:val="00BE2370"/>
    <w:rsid w:val="00BE237D"/>
    <w:rsid w:val="00BE23E4"/>
    <w:rsid w:val="00BE23F3"/>
    <w:rsid w:val="00BE23FA"/>
    <w:rsid w:val="00BE2401"/>
    <w:rsid w:val="00BE245B"/>
    <w:rsid w:val="00BE2467"/>
    <w:rsid w:val="00BE2469"/>
    <w:rsid w:val="00BE2477"/>
    <w:rsid w:val="00BE249E"/>
    <w:rsid w:val="00BE24A0"/>
    <w:rsid w:val="00BE24C4"/>
    <w:rsid w:val="00BE252C"/>
    <w:rsid w:val="00BE2555"/>
    <w:rsid w:val="00BE2557"/>
    <w:rsid w:val="00BE255F"/>
    <w:rsid w:val="00BE2589"/>
    <w:rsid w:val="00BE261E"/>
    <w:rsid w:val="00BE263A"/>
    <w:rsid w:val="00BE267C"/>
    <w:rsid w:val="00BE26C3"/>
    <w:rsid w:val="00BE2718"/>
    <w:rsid w:val="00BE274D"/>
    <w:rsid w:val="00BE2777"/>
    <w:rsid w:val="00BE2782"/>
    <w:rsid w:val="00BE27BB"/>
    <w:rsid w:val="00BE2819"/>
    <w:rsid w:val="00BE2827"/>
    <w:rsid w:val="00BE283E"/>
    <w:rsid w:val="00BE2873"/>
    <w:rsid w:val="00BE2880"/>
    <w:rsid w:val="00BE28C4"/>
    <w:rsid w:val="00BE28EF"/>
    <w:rsid w:val="00BE292E"/>
    <w:rsid w:val="00BE2947"/>
    <w:rsid w:val="00BE294F"/>
    <w:rsid w:val="00BE295B"/>
    <w:rsid w:val="00BE2960"/>
    <w:rsid w:val="00BE2985"/>
    <w:rsid w:val="00BE2990"/>
    <w:rsid w:val="00BE2997"/>
    <w:rsid w:val="00BE29B4"/>
    <w:rsid w:val="00BE29BF"/>
    <w:rsid w:val="00BE29C8"/>
    <w:rsid w:val="00BE29E1"/>
    <w:rsid w:val="00BE29E2"/>
    <w:rsid w:val="00BE2A12"/>
    <w:rsid w:val="00BE2A4D"/>
    <w:rsid w:val="00BE2A71"/>
    <w:rsid w:val="00BE2A7F"/>
    <w:rsid w:val="00BE2A9B"/>
    <w:rsid w:val="00BE2AD4"/>
    <w:rsid w:val="00BE2B47"/>
    <w:rsid w:val="00BE2B4A"/>
    <w:rsid w:val="00BE2B84"/>
    <w:rsid w:val="00BE2B87"/>
    <w:rsid w:val="00BE2B8E"/>
    <w:rsid w:val="00BE2B97"/>
    <w:rsid w:val="00BE2B9A"/>
    <w:rsid w:val="00BE2BA7"/>
    <w:rsid w:val="00BE2BB7"/>
    <w:rsid w:val="00BE2BD2"/>
    <w:rsid w:val="00BE2C07"/>
    <w:rsid w:val="00BE2C23"/>
    <w:rsid w:val="00BE2C40"/>
    <w:rsid w:val="00BE2C81"/>
    <w:rsid w:val="00BE2C93"/>
    <w:rsid w:val="00BE2CA8"/>
    <w:rsid w:val="00BE2D64"/>
    <w:rsid w:val="00BE2D89"/>
    <w:rsid w:val="00BE2D96"/>
    <w:rsid w:val="00BE2DBD"/>
    <w:rsid w:val="00BE2DC2"/>
    <w:rsid w:val="00BE2DD2"/>
    <w:rsid w:val="00BE2DDF"/>
    <w:rsid w:val="00BE2DFB"/>
    <w:rsid w:val="00BE2E04"/>
    <w:rsid w:val="00BE2E47"/>
    <w:rsid w:val="00BE2EB1"/>
    <w:rsid w:val="00BE2EB4"/>
    <w:rsid w:val="00BE2ECF"/>
    <w:rsid w:val="00BE2F01"/>
    <w:rsid w:val="00BE2F7E"/>
    <w:rsid w:val="00BE2FAD"/>
    <w:rsid w:val="00BE3004"/>
    <w:rsid w:val="00BE3034"/>
    <w:rsid w:val="00BE305A"/>
    <w:rsid w:val="00BE3077"/>
    <w:rsid w:val="00BE3094"/>
    <w:rsid w:val="00BE30A7"/>
    <w:rsid w:val="00BE30CB"/>
    <w:rsid w:val="00BE30EE"/>
    <w:rsid w:val="00BE30F6"/>
    <w:rsid w:val="00BE30FD"/>
    <w:rsid w:val="00BE3109"/>
    <w:rsid w:val="00BE3202"/>
    <w:rsid w:val="00BE3215"/>
    <w:rsid w:val="00BE3216"/>
    <w:rsid w:val="00BE324D"/>
    <w:rsid w:val="00BE3290"/>
    <w:rsid w:val="00BE3292"/>
    <w:rsid w:val="00BE329E"/>
    <w:rsid w:val="00BE32AB"/>
    <w:rsid w:val="00BE32E7"/>
    <w:rsid w:val="00BE3303"/>
    <w:rsid w:val="00BE333A"/>
    <w:rsid w:val="00BE334C"/>
    <w:rsid w:val="00BE335C"/>
    <w:rsid w:val="00BE3379"/>
    <w:rsid w:val="00BE3389"/>
    <w:rsid w:val="00BE3398"/>
    <w:rsid w:val="00BE33CD"/>
    <w:rsid w:val="00BE33D7"/>
    <w:rsid w:val="00BE33E3"/>
    <w:rsid w:val="00BE33E8"/>
    <w:rsid w:val="00BE3414"/>
    <w:rsid w:val="00BE3444"/>
    <w:rsid w:val="00BE34D0"/>
    <w:rsid w:val="00BE350C"/>
    <w:rsid w:val="00BE350D"/>
    <w:rsid w:val="00BE35EC"/>
    <w:rsid w:val="00BE361B"/>
    <w:rsid w:val="00BE3648"/>
    <w:rsid w:val="00BE3651"/>
    <w:rsid w:val="00BE3671"/>
    <w:rsid w:val="00BE36CF"/>
    <w:rsid w:val="00BE3716"/>
    <w:rsid w:val="00BE3788"/>
    <w:rsid w:val="00BE379D"/>
    <w:rsid w:val="00BE37FB"/>
    <w:rsid w:val="00BE3807"/>
    <w:rsid w:val="00BE3835"/>
    <w:rsid w:val="00BE3862"/>
    <w:rsid w:val="00BE38A6"/>
    <w:rsid w:val="00BE38FE"/>
    <w:rsid w:val="00BE3903"/>
    <w:rsid w:val="00BE3918"/>
    <w:rsid w:val="00BE391B"/>
    <w:rsid w:val="00BE3929"/>
    <w:rsid w:val="00BE3930"/>
    <w:rsid w:val="00BE394F"/>
    <w:rsid w:val="00BE396B"/>
    <w:rsid w:val="00BE399A"/>
    <w:rsid w:val="00BE3A15"/>
    <w:rsid w:val="00BE3A27"/>
    <w:rsid w:val="00BE3A32"/>
    <w:rsid w:val="00BE3A4D"/>
    <w:rsid w:val="00BE3A5B"/>
    <w:rsid w:val="00BE3A6B"/>
    <w:rsid w:val="00BE3A7D"/>
    <w:rsid w:val="00BE3AE9"/>
    <w:rsid w:val="00BE3B18"/>
    <w:rsid w:val="00BE3B59"/>
    <w:rsid w:val="00BE3B6D"/>
    <w:rsid w:val="00BE3B74"/>
    <w:rsid w:val="00BE3BCC"/>
    <w:rsid w:val="00BE3C3B"/>
    <w:rsid w:val="00BE3C4A"/>
    <w:rsid w:val="00BE3C64"/>
    <w:rsid w:val="00BE3C7E"/>
    <w:rsid w:val="00BE3C88"/>
    <w:rsid w:val="00BE3C93"/>
    <w:rsid w:val="00BE3CB0"/>
    <w:rsid w:val="00BE3CEE"/>
    <w:rsid w:val="00BE3D0C"/>
    <w:rsid w:val="00BE3D1B"/>
    <w:rsid w:val="00BE3D30"/>
    <w:rsid w:val="00BE3D8E"/>
    <w:rsid w:val="00BE3DA7"/>
    <w:rsid w:val="00BE3DE8"/>
    <w:rsid w:val="00BE3DF9"/>
    <w:rsid w:val="00BE3E1D"/>
    <w:rsid w:val="00BE3E42"/>
    <w:rsid w:val="00BE3E59"/>
    <w:rsid w:val="00BE3E77"/>
    <w:rsid w:val="00BE3E8D"/>
    <w:rsid w:val="00BE3E95"/>
    <w:rsid w:val="00BE3E97"/>
    <w:rsid w:val="00BE3EA2"/>
    <w:rsid w:val="00BE3EAC"/>
    <w:rsid w:val="00BE3EC4"/>
    <w:rsid w:val="00BE3ED1"/>
    <w:rsid w:val="00BE3EDF"/>
    <w:rsid w:val="00BE3EE5"/>
    <w:rsid w:val="00BE3F0E"/>
    <w:rsid w:val="00BE3F11"/>
    <w:rsid w:val="00BE3F55"/>
    <w:rsid w:val="00BE3F8F"/>
    <w:rsid w:val="00BE3FDE"/>
    <w:rsid w:val="00BE3FE9"/>
    <w:rsid w:val="00BE4006"/>
    <w:rsid w:val="00BE403D"/>
    <w:rsid w:val="00BE4042"/>
    <w:rsid w:val="00BE4073"/>
    <w:rsid w:val="00BE407F"/>
    <w:rsid w:val="00BE408B"/>
    <w:rsid w:val="00BE40BF"/>
    <w:rsid w:val="00BE4122"/>
    <w:rsid w:val="00BE4160"/>
    <w:rsid w:val="00BE4161"/>
    <w:rsid w:val="00BE4186"/>
    <w:rsid w:val="00BE4196"/>
    <w:rsid w:val="00BE41B4"/>
    <w:rsid w:val="00BE41E8"/>
    <w:rsid w:val="00BE41FE"/>
    <w:rsid w:val="00BE422F"/>
    <w:rsid w:val="00BE423C"/>
    <w:rsid w:val="00BE4299"/>
    <w:rsid w:val="00BE42B0"/>
    <w:rsid w:val="00BE42C5"/>
    <w:rsid w:val="00BE42F1"/>
    <w:rsid w:val="00BE430D"/>
    <w:rsid w:val="00BE4311"/>
    <w:rsid w:val="00BE432A"/>
    <w:rsid w:val="00BE434C"/>
    <w:rsid w:val="00BE435B"/>
    <w:rsid w:val="00BE438A"/>
    <w:rsid w:val="00BE43AC"/>
    <w:rsid w:val="00BE43B1"/>
    <w:rsid w:val="00BE43D4"/>
    <w:rsid w:val="00BE43F6"/>
    <w:rsid w:val="00BE4401"/>
    <w:rsid w:val="00BE4402"/>
    <w:rsid w:val="00BE441E"/>
    <w:rsid w:val="00BE442B"/>
    <w:rsid w:val="00BE4496"/>
    <w:rsid w:val="00BE449A"/>
    <w:rsid w:val="00BE449D"/>
    <w:rsid w:val="00BE44F6"/>
    <w:rsid w:val="00BE45A2"/>
    <w:rsid w:val="00BE45A5"/>
    <w:rsid w:val="00BE45FD"/>
    <w:rsid w:val="00BE4608"/>
    <w:rsid w:val="00BE4626"/>
    <w:rsid w:val="00BE465B"/>
    <w:rsid w:val="00BE4667"/>
    <w:rsid w:val="00BE469A"/>
    <w:rsid w:val="00BE46AC"/>
    <w:rsid w:val="00BE471B"/>
    <w:rsid w:val="00BE4729"/>
    <w:rsid w:val="00BE473B"/>
    <w:rsid w:val="00BE47B4"/>
    <w:rsid w:val="00BE47E7"/>
    <w:rsid w:val="00BE47E8"/>
    <w:rsid w:val="00BE4838"/>
    <w:rsid w:val="00BE485A"/>
    <w:rsid w:val="00BE4876"/>
    <w:rsid w:val="00BE4886"/>
    <w:rsid w:val="00BE491B"/>
    <w:rsid w:val="00BE4961"/>
    <w:rsid w:val="00BE4963"/>
    <w:rsid w:val="00BE4992"/>
    <w:rsid w:val="00BE49DF"/>
    <w:rsid w:val="00BE4A16"/>
    <w:rsid w:val="00BE4A46"/>
    <w:rsid w:val="00BE4AD4"/>
    <w:rsid w:val="00BE4AD9"/>
    <w:rsid w:val="00BE4AEF"/>
    <w:rsid w:val="00BE4B23"/>
    <w:rsid w:val="00BE4B31"/>
    <w:rsid w:val="00BE4B38"/>
    <w:rsid w:val="00BE4B46"/>
    <w:rsid w:val="00BE4B70"/>
    <w:rsid w:val="00BE4B88"/>
    <w:rsid w:val="00BE4BFF"/>
    <w:rsid w:val="00BE4C34"/>
    <w:rsid w:val="00BE4C51"/>
    <w:rsid w:val="00BE4C53"/>
    <w:rsid w:val="00BE4C6B"/>
    <w:rsid w:val="00BE4CC2"/>
    <w:rsid w:val="00BE4CE0"/>
    <w:rsid w:val="00BE4CF3"/>
    <w:rsid w:val="00BE4D54"/>
    <w:rsid w:val="00BE4D5C"/>
    <w:rsid w:val="00BE4D65"/>
    <w:rsid w:val="00BE4E38"/>
    <w:rsid w:val="00BE4E5F"/>
    <w:rsid w:val="00BE4E87"/>
    <w:rsid w:val="00BE4EA4"/>
    <w:rsid w:val="00BE4EBA"/>
    <w:rsid w:val="00BE4EC3"/>
    <w:rsid w:val="00BE4EDC"/>
    <w:rsid w:val="00BE4EEA"/>
    <w:rsid w:val="00BE4F04"/>
    <w:rsid w:val="00BE4F08"/>
    <w:rsid w:val="00BE4F19"/>
    <w:rsid w:val="00BE4F43"/>
    <w:rsid w:val="00BE4FFE"/>
    <w:rsid w:val="00BE5014"/>
    <w:rsid w:val="00BE5056"/>
    <w:rsid w:val="00BE5061"/>
    <w:rsid w:val="00BE507B"/>
    <w:rsid w:val="00BE50C5"/>
    <w:rsid w:val="00BE50CC"/>
    <w:rsid w:val="00BE513F"/>
    <w:rsid w:val="00BE518B"/>
    <w:rsid w:val="00BE5195"/>
    <w:rsid w:val="00BE51D3"/>
    <w:rsid w:val="00BE51F2"/>
    <w:rsid w:val="00BE521E"/>
    <w:rsid w:val="00BE5232"/>
    <w:rsid w:val="00BE5263"/>
    <w:rsid w:val="00BE5298"/>
    <w:rsid w:val="00BE52A6"/>
    <w:rsid w:val="00BE52D4"/>
    <w:rsid w:val="00BE52F5"/>
    <w:rsid w:val="00BE5305"/>
    <w:rsid w:val="00BE538F"/>
    <w:rsid w:val="00BE5399"/>
    <w:rsid w:val="00BE53A8"/>
    <w:rsid w:val="00BE53D1"/>
    <w:rsid w:val="00BE53FE"/>
    <w:rsid w:val="00BE540B"/>
    <w:rsid w:val="00BE5437"/>
    <w:rsid w:val="00BE546C"/>
    <w:rsid w:val="00BE5495"/>
    <w:rsid w:val="00BE5499"/>
    <w:rsid w:val="00BE54AC"/>
    <w:rsid w:val="00BE54B8"/>
    <w:rsid w:val="00BE54DD"/>
    <w:rsid w:val="00BE54F3"/>
    <w:rsid w:val="00BE54F9"/>
    <w:rsid w:val="00BE550C"/>
    <w:rsid w:val="00BE553A"/>
    <w:rsid w:val="00BE554C"/>
    <w:rsid w:val="00BE5569"/>
    <w:rsid w:val="00BE55B4"/>
    <w:rsid w:val="00BE55B7"/>
    <w:rsid w:val="00BE5644"/>
    <w:rsid w:val="00BE56A9"/>
    <w:rsid w:val="00BE5747"/>
    <w:rsid w:val="00BE5756"/>
    <w:rsid w:val="00BE577D"/>
    <w:rsid w:val="00BE57C1"/>
    <w:rsid w:val="00BE57E7"/>
    <w:rsid w:val="00BE584D"/>
    <w:rsid w:val="00BE5869"/>
    <w:rsid w:val="00BE58B8"/>
    <w:rsid w:val="00BE58EA"/>
    <w:rsid w:val="00BE590C"/>
    <w:rsid w:val="00BE593A"/>
    <w:rsid w:val="00BE5988"/>
    <w:rsid w:val="00BE598F"/>
    <w:rsid w:val="00BE5A2B"/>
    <w:rsid w:val="00BE5A68"/>
    <w:rsid w:val="00BE5A6B"/>
    <w:rsid w:val="00BE5A7E"/>
    <w:rsid w:val="00BE5AC1"/>
    <w:rsid w:val="00BE5AF1"/>
    <w:rsid w:val="00BE5B0F"/>
    <w:rsid w:val="00BE5B10"/>
    <w:rsid w:val="00BE5B17"/>
    <w:rsid w:val="00BE5B70"/>
    <w:rsid w:val="00BE5B9B"/>
    <w:rsid w:val="00BE5BBB"/>
    <w:rsid w:val="00BE5BFF"/>
    <w:rsid w:val="00BE5C05"/>
    <w:rsid w:val="00BE5C13"/>
    <w:rsid w:val="00BE5C1C"/>
    <w:rsid w:val="00BE5C2A"/>
    <w:rsid w:val="00BE5C32"/>
    <w:rsid w:val="00BE5C67"/>
    <w:rsid w:val="00BE5CA5"/>
    <w:rsid w:val="00BE5CEE"/>
    <w:rsid w:val="00BE5D39"/>
    <w:rsid w:val="00BE5D8D"/>
    <w:rsid w:val="00BE5DAF"/>
    <w:rsid w:val="00BE5DB1"/>
    <w:rsid w:val="00BE5DBE"/>
    <w:rsid w:val="00BE5DCE"/>
    <w:rsid w:val="00BE5DED"/>
    <w:rsid w:val="00BE5E2D"/>
    <w:rsid w:val="00BE5E31"/>
    <w:rsid w:val="00BE5E39"/>
    <w:rsid w:val="00BE5E55"/>
    <w:rsid w:val="00BE5E57"/>
    <w:rsid w:val="00BE5E67"/>
    <w:rsid w:val="00BE5E6C"/>
    <w:rsid w:val="00BE5EF5"/>
    <w:rsid w:val="00BE5F28"/>
    <w:rsid w:val="00BE5F60"/>
    <w:rsid w:val="00BE5F7C"/>
    <w:rsid w:val="00BE5F80"/>
    <w:rsid w:val="00BE5FB0"/>
    <w:rsid w:val="00BE5FC9"/>
    <w:rsid w:val="00BE5FDE"/>
    <w:rsid w:val="00BE5FFF"/>
    <w:rsid w:val="00BE6016"/>
    <w:rsid w:val="00BE601B"/>
    <w:rsid w:val="00BE602E"/>
    <w:rsid w:val="00BE6040"/>
    <w:rsid w:val="00BE6044"/>
    <w:rsid w:val="00BE604E"/>
    <w:rsid w:val="00BE6051"/>
    <w:rsid w:val="00BE6094"/>
    <w:rsid w:val="00BE60F4"/>
    <w:rsid w:val="00BE610C"/>
    <w:rsid w:val="00BE616B"/>
    <w:rsid w:val="00BE618B"/>
    <w:rsid w:val="00BE61AB"/>
    <w:rsid w:val="00BE61B3"/>
    <w:rsid w:val="00BE620F"/>
    <w:rsid w:val="00BE624D"/>
    <w:rsid w:val="00BE626C"/>
    <w:rsid w:val="00BE6274"/>
    <w:rsid w:val="00BE627D"/>
    <w:rsid w:val="00BE62D6"/>
    <w:rsid w:val="00BE62E7"/>
    <w:rsid w:val="00BE62F5"/>
    <w:rsid w:val="00BE62F7"/>
    <w:rsid w:val="00BE631B"/>
    <w:rsid w:val="00BE6321"/>
    <w:rsid w:val="00BE6394"/>
    <w:rsid w:val="00BE6408"/>
    <w:rsid w:val="00BE640B"/>
    <w:rsid w:val="00BE644F"/>
    <w:rsid w:val="00BE6455"/>
    <w:rsid w:val="00BE6463"/>
    <w:rsid w:val="00BE6478"/>
    <w:rsid w:val="00BE6497"/>
    <w:rsid w:val="00BE64AF"/>
    <w:rsid w:val="00BE64F7"/>
    <w:rsid w:val="00BE64F8"/>
    <w:rsid w:val="00BE64F9"/>
    <w:rsid w:val="00BE6534"/>
    <w:rsid w:val="00BE653D"/>
    <w:rsid w:val="00BE6571"/>
    <w:rsid w:val="00BE65CE"/>
    <w:rsid w:val="00BE65D2"/>
    <w:rsid w:val="00BE65DA"/>
    <w:rsid w:val="00BE6606"/>
    <w:rsid w:val="00BE661E"/>
    <w:rsid w:val="00BE662B"/>
    <w:rsid w:val="00BE6667"/>
    <w:rsid w:val="00BE6686"/>
    <w:rsid w:val="00BE66C3"/>
    <w:rsid w:val="00BE66E2"/>
    <w:rsid w:val="00BE6703"/>
    <w:rsid w:val="00BE6722"/>
    <w:rsid w:val="00BE6741"/>
    <w:rsid w:val="00BE6779"/>
    <w:rsid w:val="00BE67C3"/>
    <w:rsid w:val="00BE684D"/>
    <w:rsid w:val="00BE685D"/>
    <w:rsid w:val="00BE6873"/>
    <w:rsid w:val="00BE687B"/>
    <w:rsid w:val="00BE688B"/>
    <w:rsid w:val="00BE68D0"/>
    <w:rsid w:val="00BE68FB"/>
    <w:rsid w:val="00BE6916"/>
    <w:rsid w:val="00BE6924"/>
    <w:rsid w:val="00BE692B"/>
    <w:rsid w:val="00BE692F"/>
    <w:rsid w:val="00BE6956"/>
    <w:rsid w:val="00BE6993"/>
    <w:rsid w:val="00BE69C9"/>
    <w:rsid w:val="00BE69CB"/>
    <w:rsid w:val="00BE69FF"/>
    <w:rsid w:val="00BE6A1F"/>
    <w:rsid w:val="00BE6A63"/>
    <w:rsid w:val="00BE6A9C"/>
    <w:rsid w:val="00BE6A9E"/>
    <w:rsid w:val="00BE6AAA"/>
    <w:rsid w:val="00BE6AF3"/>
    <w:rsid w:val="00BE6B6D"/>
    <w:rsid w:val="00BE6C06"/>
    <w:rsid w:val="00BE6C0B"/>
    <w:rsid w:val="00BE6C71"/>
    <w:rsid w:val="00BE6C7B"/>
    <w:rsid w:val="00BE6CA2"/>
    <w:rsid w:val="00BE6CC6"/>
    <w:rsid w:val="00BE6CE5"/>
    <w:rsid w:val="00BE6CE6"/>
    <w:rsid w:val="00BE6CF5"/>
    <w:rsid w:val="00BE6D44"/>
    <w:rsid w:val="00BE6D4A"/>
    <w:rsid w:val="00BE6D77"/>
    <w:rsid w:val="00BE6D8E"/>
    <w:rsid w:val="00BE6DCB"/>
    <w:rsid w:val="00BE6DD8"/>
    <w:rsid w:val="00BE6E02"/>
    <w:rsid w:val="00BE6E12"/>
    <w:rsid w:val="00BE6EB3"/>
    <w:rsid w:val="00BE6EC4"/>
    <w:rsid w:val="00BE6F29"/>
    <w:rsid w:val="00BE6FA2"/>
    <w:rsid w:val="00BE6FDA"/>
    <w:rsid w:val="00BE700F"/>
    <w:rsid w:val="00BE7030"/>
    <w:rsid w:val="00BE70C9"/>
    <w:rsid w:val="00BE70CE"/>
    <w:rsid w:val="00BE7133"/>
    <w:rsid w:val="00BE7163"/>
    <w:rsid w:val="00BE718A"/>
    <w:rsid w:val="00BE718C"/>
    <w:rsid w:val="00BE71D0"/>
    <w:rsid w:val="00BE71FC"/>
    <w:rsid w:val="00BE7225"/>
    <w:rsid w:val="00BE7270"/>
    <w:rsid w:val="00BE72B1"/>
    <w:rsid w:val="00BE72FA"/>
    <w:rsid w:val="00BE72FE"/>
    <w:rsid w:val="00BE7353"/>
    <w:rsid w:val="00BE736B"/>
    <w:rsid w:val="00BE73B2"/>
    <w:rsid w:val="00BE73B4"/>
    <w:rsid w:val="00BE73FB"/>
    <w:rsid w:val="00BE7470"/>
    <w:rsid w:val="00BE7528"/>
    <w:rsid w:val="00BE752C"/>
    <w:rsid w:val="00BE752D"/>
    <w:rsid w:val="00BE757F"/>
    <w:rsid w:val="00BE758E"/>
    <w:rsid w:val="00BE7592"/>
    <w:rsid w:val="00BE75E6"/>
    <w:rsid w:val="00BE7635"/>
    <w:rsid w:val="00BE7638"/>
    <w:rsid w:val="00BE7639"/>
    <w:rsid w:val="00BE7671"/>
    <w:rsid w:val="00BE76B0"/>
    <w:rsid w:val="00BE76E6"/>
    <w:rsid w:val="00BE7721"/>
    <w:rsid w:val="00BE774E"/>
    <w:rsid w:val="00BE777E"/>
    <w:rsid w:val="00BE77FF"/>
    <w:rsid w:val="00BE7817"/>
    <w:rsid w:val="00BE781A"/>
    <w:rsid w:val="00BE781C"/>
    <w:rsid w:val="00BE782E"/>
    <w:rsid w:val="00BE7866"/>
    <w:rsid w:val="00BE7869"/>
    <w:rsid w:val="00BE78F9"/>
    <w:rsid w:val="00BE7938"/>
    <w:rsid w:val="00BE7976"/>
    <w:rsid w:val="00BE797B"/>
    <w:rsid w:val="00BE79A1"/>
    <w:rsid w:val="00BE79C1"/>
    <w:rsid w:val="00BE79C9"/>
    <w:rsid w:val="00BE79E2"/>
    <w:rsid w:val="00BE7A11"/>
    <w:rsid w:val="00BE7A2D"/>
    <w:rsid w:val="00BE7A3C"/>
    <w:rsid w:val="00BE7A4D"/>
    <w:rsid w:val="00BE7A58"/>
    <w:rsid w:val="00BE7A89"/>
    <w:rsid w:val="00BE7AAB"/>
    <w:rsid w:val="00BE7B50"/>
    <w:rsid w:val="00BE7B65"/>
    <w:rsid w:val="00BE7B67"/>
    <w:rsid w:val="00BE7B7C"/>
    <w:rsid w:val="00BE7BA3"/>
    <w:rsid w:val="00BE7BD9"/>
    <w:rsid w:val="00BE7BDE"/>
    <w:rsid w:val="00BE7C07"/>
    <w:rsid w:val="00BE7C1E"/>
    <w:rsid w:val="00BE7C25"/>
    <w:rsid w:val="00BE7C6B"/>
    <w:rsid w:val="00BE7C83"/>
    <w:rsid w:val="00BE7C84"/>
    <w:rsid w:val="00BE7CAC"/>
    <w:rsid w:val="00BE7CC1"/>
    <w:rsid w:val="00BE7D15"/>
    <w:rsid w:val="00BE7D76"/>
    <w:rsid w:val="00BE7E14"/>
    <w:rsid w:val="00BE7E23"/>
    <w:rsid w:val="00BE7E34"/>
    <w:rsid w:val="00BE7E62"/>
    <w:rsid w:val="00BE7E6B"/>
    <w:rsid w:val="00BE7E7A"/>
    <w:rsid w:val="00BE7EB1"/>
    <w:rsid w:val="00BE7EBA"/>
    <w:rsid w:val="00BE7EDC"/>
    <w:rsid w:val="00BE7EEA"/>
    <w:rsid w:val="00BE7F0D"/>
    <w:rsid w:val="00BE7F2D"/>
    <w:rsid w:val="00BE7F37"/>
    <w:rsid w:val="00BE7F5B"/>
    <w:rsid w:val="00BE7FAC"/>
    <w:rsid w:val="00BE7FD2"/>
    <w:rsid w:val="00BF0003"/>
    <w:rsid w:val="00BF0041"/>
    <w:rsid w:val="00BF004D"/>
    <w:rsid w:val="00BF0077"/>
    <w:rsid w:val="00BF0099"/>
    <w:rsid w:val="00BF00A9"/>
    <w:rsid w:val="00BF0101"/>
    <w:rsid w:val="00BF0108"/>
    <w:rsid w:val="00BF019E"/>
    <w:rsid w:val="00BF01C2"/>
    <w:rsid w:val="00BF01C7"/>
    <w:rsid w:val="00BF0228"/>
    <w:rsid w:val="00BF026A"/>
    <w:rsid w:val="00BF0281"/>
    <w:rsid w:val="00BF0282"/>
    <w:rsid w:val="00BF0298"/>
    <w:rsid w:val="00BF02CB"/>
    <w:rsid w:val="00BF02E8"/>
    <w:rsid w:val="00BF0348"/>
    <w:rsid w:val="00BF037C"/>
    <w:rsid w:val="00BF037F"/>
    <w:rsid w:val="00BF03A0"/>
    <w:rsid w:val="00BF03AB"/>
    <w:rsid w:val="00BF03BA"/>
    <w:rsid w:val="00BF03DF"/>
    <w:rsid w:val="00BF0412"/>
    <w:rsid w:val="00BF044A"/>
    <w:rsid w:val="00BF044B"/>
    <w:rsid w:val="00BF0499"/>
    <w:rsid w:val="00BF04AB"/>
    <w:rsid w:val="00BF053C"/>
    <w:rsid w:val="00BF0559"/>
    <w:rsid w:val="00BF055C"/>
    <w:rsid w:val="00BF05A6"/>
    <w:rsid w:val="00BF05D2"/>
    <w:rsid w:val="00BF05F8"/>
    <w:rsid w:val="00BF060B"/>
    <w:rsid w:val="00BF0613"/>
    <w:rsid w:val="00BF0645"/>
    <w:rsid w:val="00BF0660"/>
    <w:rsid w:val="00BF066A"/>
    <w:rsid w:val="00BF066E"/>
    <w:rsid w:val="00BF0689"/>
    <w:rsid w:val="00BF06D3"/>
    <w:rsid w:val="00BF0707"/>
    <w:rsid w:val="00BF0751"/>
    <w:rsid w:val="00BF0753"/>
    <w:rsid w:val="00BF076B"/>
    <w:rsid w:val="00BF079F"/>
    <w:rsid w:val="00BF07C6"/>
    <w:rsid w:val="00BF07E8"/>
    <w:rsid w:val="00BF0826"/>
    <w:rsid w:val="00BF0836"/>
    <w:rsid w:val="00BF0867"/>
    <w:rsid w:val="00BF08A7"/>
    <w:rsid w:val="00BF08BA"/>
    <w:rsid w:val="00BF08D0"/>
    <w:rsid w:val="00BF08E7"/>
    <w:rsid w:val="00BF08FB"/>
    <w:rsid w:val="00BF091B"/>
    <w:rsid w:val="00BF0922"/>
    <w:rsid w:val="00BF0968"/>
    <w:rsid w:val="00BF0996"/>
    <w:rsid w:val="00BF09E7"/>
    <w:rsid w:val="00BF0A2A"/>
    <w:rsid w:val="00BF0A2E"/>
    <w:rsid w:val="00BF0A2F"/>
    <w:rsid w:val="00BF0ABE"/>
    <w:rsid w:val="00BF0AC2"/>
    <w:rsid w:val="00BF0AD3"/>
    <w:rsid w:val="00BF0AD7"/>
    <w:rsid w:val="00BF0B10"/>
    <w:rsid w:val="00BF0B34"/>
    <w:rsid w:val="00BF0B60"/>
    <w:rsid w:val="00BF0B65"/>
    <w:rsid w:val="00BF0B9B"/>
    <w:rsid w:val="00BF0BCC"/>
    <w:rsid w:val="00BF0BE9"/>
    <w:rsid w:val="00BF0C38"/>
    <w:rsid w:val="00BF0C3E"/>
    <w:rsid w:val="00BF0CA3"/>
    <w:rsid w:val="00BF0CB9"/>
    <w:rsid w:val="00BF0CCD"/>
    <w:rsid w:val="00BF0CD5"/>
    <w:rsid w:val="00BF0D01"/>
    <w:rsid w:val="00BF0D73"/>
    <w:rsid w:val="00BF0D75"/>
    <w:rsid w:val="00BF0D93"/>
    <w:rsid w:val="00BF0DBB"/>
    <w:rsid w:val="00BF0DC2"/>
    <w:rsid w:val="00BF0DDA"/>
    <w:rsid w:val="00BF0E11"/>
    <w:rsid w:val="00BF0E48"/>
    <w:rsid w:val="00BF0EEC"/>
    <w:rsid w:val="00BF0EF6"/>
    <w:rsid w:val="00BF0F25"/>
    <w:rsid w:val="00BF0F3F"/>
    <w:rsid w:val="00BF0F50"/>
    <w:rsid w:val="00BF0F56"/>
    <w:rsid w:val="00BF0F65"/>
    <w:rsid w:val="00BF0F66"/>
    <w:rsid w:val="00BF0FCE"/>
    <w:rsid w:val="00BF1001"/>
    <w:rsid w:val="00BF1026"/>
    <w:rsid w:val="00BF107F"/>
    <w:rsid w:val="00BF1082"/>
    <w:rsid w:val="00BF1083"/>
    <w:rsid w:val="00BF108A"/>
    <w:rsid w:val="00BF1121"/>
    <w:rsid w:val="00BF114F"/>
    <w:rsid w:val="00BF11AE"/>
    <w:rsid w:val="00BF11C7"/>
    <w:rsid w:val="00BF11CC"/>
    <w:rsid w:val="00BF11CE"/>
    <w:rsid w:val="00BF1229"/>
    <w:rsid w:val="00BF123F"/>
    <w:rsid w:val="00BF125C"/>
    <w:rsid w:val="00BF12AF"/>
    <w:rsid w:val="00BF1349"/>
    <w:rsid w:val="00BF136B"/>
    <w:rsid w:val="00BF13E8"/>
    <w:rsid w:val="00BF13E9"/>
    <w:rsid w:val="00BF1470"/>
    <w:rsid w:val="00BF1471"/>
    <w:rsid w:val="00BF14F6"/>
    <w:rsid w:val="00BF1557"/>
    <w:rsid w:val="00BF155A"/>
    <w:rsid w:val="00BF1577"/>
    <w:rsid w:val="00BF1584"/>
    <w:rsid w:val="00BF15AC"/>
    <w:rsid w:val="00BF15FF"/>
    <w:rsid w:val="00BF1658"/>
    <w:rsid w:val="00BF166E"/>
    <w:rsid w:val="00BF16E2"/>
    <w:rsid w:val="00BF16F4"/>
    <w:rsid w:val="00BF1727"/>
    <w:rsid w:val="00BF1728"/>
    <w:rsid w:val="00BF176C"/>
    <w:rsid w:val="00BF1775"/>
    <w:rsid w:val="00BF1791"/>
    <w:rsid w:val="00BF17C5"/>
    <w:rsid w:val="00BF17F2"/>
    <w:rsid w:val="00BF187C"/>
    <w:rsid w:val="00BF187F"/>
    <w:rsid w:val="00BF1888"/>
    <w:rsid w:val="00BF1891"/>
    <w:rsid w:val="00BF18F0"/>
    <w:rsid w:val="00BF1905"/>
    <w:rsid w:val="00BF1907"/>
    <w:rsid w:val="00BF190B"/>
    <w:rsid w:val="00BF1949"/>
    <w:rsid w:val="00BF1958"/>
    <w:rsid w:val="00BF19BB"/>
    <w:rsid w:val="00BF19E0"/>
    <w:rsid w:val="00BF1A09"/>
    <w:rsid w:val="00BF1A5E"/>
    <w:rsid w:val="00BF1A6A"/>
    <w:rsid w:val="00BF1A77"/>
    <w:rsid w:val="00BF1AB3"/>
    <w:rsid w:val="00BF1AF7"/>
    <w:rsid w:val="00BF1AFA"/>
    <w:rsid w:val="00BF1B13"/>
    <w:rsid w:val="00BF1B17"/>
    <w:rsid w:val="00BF1B57"/>
    <w:rsid w:val="00BF1B6F"/>
    <w:rsid w:val="00BF1B85"/>
    <w:rsid w:val="00BF1C00"/>
    <w:rsid w:val="00BF1C08"/>
    <w:rsid w:val="00BF1C1C"/>
    <w:rsid w:val="00BF1C49"/>
    <w:rsid w:val="00BF1C54"/>
    <w:rsid w:val="00BF1C7F"/>
    <w:rsid w:val="00BF1CB7"/>
    <w:rsid w:val="00BF1CBC"/>
    <w:rsid w:val="00BF1CD2"/>
    <w:rsid w:val="00BF1CF2"/>
    <w:rsid w:val="00BF1D30"/>
    <w:rsid w:val="00BF1D43"/>
    <w:rsid w:val="00BF1D58"/>
    <w:rsid w:val="00BF1D8F"/>
    <w:rsid w:val="00BF1E18"/>
    <w:rsid w:val="00BF1E30"/>
    <w:rsid w:val="00BF1E5B"/>
    <w:rsid w:val="00BF1E8E"/>
    <w:rsid w:val="00BF1EE6"/>
    <w:rsid w:val="00BF1EF3"/>
    <w:rsid w:val="00BF1F3E"/>
    <w:rsid w:val="00BF1FBA"/>
    <w:rsid w:val="00BF1FCD"/>
    <w:rsid w:val="00BF201A"/>
    <w:rsid w:val="00BF202D"/>
    <w:rsid w:val="00BF2047"/>
    <w:rsid w:val="00BF20B8"/>
    <w:rsid w:val="00BF20E8"/>
    <w:rsid w:val="00BF2108"/>
    <w:rsid w:val="00BF2135"/>
    <w:rsid w:val="00BF2168"/>
    <w:rsid w:val="00BF218A"/>
    <w:rsid w:val="00BF219E"/>
    <w:rsid w:val="00BF21CD"/>
    <w:rsid w:val="00BF21F5"/>
    <w:rsid w:val="00BF2200"/>
    <w:rsid w:val="00BF2251"/>
    <w:rsid w:val="00BF2282"/>
    <w:rsid w:val="00BF2291"/>
    <w:rsid w:val="00BF22A1"/>
    <w:rsid w:val="00BF22D7"/>
    <w:rsid w:val="00BF22FB"/>
    <w:rsid w:val="00BF233A"/>
    <w:rsid w:val="00BF233F"/>
    <w:rsid w:val="00BF2362"/>
    <w:rsid w:val="00BF238B"/>
    <w:rsid w:val="00BF2394"/>
    <w:rsid w:val="00BF23B3"/>
    <w:rsid w:val="00BF23B9"/>
    <w:rsid w:val="00BF23BA"/>
    <w:rsid w:val="00BF23BD"/>
    <w:rsid w:val="00BF23CC"/>
    <w:rsid w:val="00BF23CE"/>
    <w:rsid w:val="00BF2405"/>
    <w:rsid w:val="00BF24CF"/>
    <w:rsid w:val="00BF2506"/>
    <w:rsid w:val="00BF254D"/>
    <w:rsid w:val="00BF2552"/>
    <w:rsid w:val="00BF258A"/>
    <w:rsid w:val="00BF25BB"/>
    <w:rsid w:val="00BF25CC"/>
    <w:rsid w:val="00BF2627"/>
    <w:rsid w:val="00BF262F"/>
    <w:rsid w:val="00BF266D"/>
    <w:rsid w:val="00BF26B7"/>
    <w:rsid w:val="00BF26E4"/>
    <w:rsid w:val="00BF26F5"/>
    <w:rsid w:val="00BF272E"/>
    <w:rsid w:val="00BF2734"/>
    <w:rsid w:val="00BF2758"/>
    <w:rsid w:val="00BF27B1"/>
    <w:rsid w:val="00BF27BA"/>
    <w:rsid w:val="00BF27C8"/>
    <w:rsid w:val="00BF2821"/>
    <w:rsid w:val="00BF2826"/>
    <w:rsid w:val="00BF2834"/>
    <w:rsid w:val="00BF284A"/>
    <w:rsid w:val="00BF2850"/>
    <w:rsid w:val="00BF287C"/>
    <w:rsid w:val="00BF28CE"/>
    <w:rsid w:val="00BF290E"/>
    <w:rsid w:val="00BF2912"/>
    <w:rsid w:val="00BF2919"/>
    <w:rsid w:val="00BF2947"/>
    <w:rsid w:val="00BF2988"/>
    <w:rsid w:val="00BF299B"/>
    <w:rsid w:val="00BF2A52"/>
    <w:rsid w:val="00BF2A8F"/>
    <w:rsid w:val="00BF2A90"/>
    <w:rsid w:val="00BF2A92"/>
    <w:rsid w:val="00BF2AA1"/>
    <w:rsid w:val="00BF2AFE"/>
    <w:rsid w:val="00BF2B3E"/>
    <w:rsid w:val="00BF2B5E"/>
    <w:rsid w:val="00BF2B95"/>
    <w:rsid w:val="00BF2BC0"/>
    <w:rsid w:val="00BF2BC1"/>
    <w:rsid w:val="00BF2BC6"/>
    <w:rsid w:val="00BF2BD0"/>
    <w:rsid w:val="00BF2C2A"/>
    <w:rsid w:val="00BF2C39"/>
    <w:rsid w:val="00BF2C4A"/>
    <w:rsid w:val="00BF2C6F"/>
    <w:rsid w:val="00BF2C78"/>
    <w:rsid w:val="00BF2C9B"/>
    <w:rsid w:val="00BF2CE4"/>
    <w:rsid w:val="00BF2CEF"/>
    <w:rsid w:val="00BF2CFA"/>
    <w:rsid w:val="00BF2D13"/>
    <w:rsid w:val="00BF2D43"/>
    <w:rsid w:val="00BF2D52"/>
    <w:rsid w:val="00BF2D63"/>
    <w:rsid w:val="00BF2D72"/>
    <w:rsid w:val="00BF2D75"/>
    <w:rsid w:val="00BF2DD7"/>
    <w:rsid w:val="00BF2E3B"/>
    <w:rsid w:val="00BF2E7B"/>
    <w:rsid w:val="00BF2EBA"/>
    <w:rsid w:val="00BF2EE3"/>
    <w:rsid w:val="00BF2EF8"/>
    <w:rsid w:val="00BF2F24"/>
    <w:rsid w:val="00BF2FAD"/>
    <w:rsid w:val="00BF2FC4"/>
    <w:rsid w:val="00BF2FCF"/>
    <w:rsid w:val="00BF3047"/>
    <w:rsid w:val="00BF305D"/>
    <w:rsid w:val="00BF3095"/>
    <w:rsid w:val="00BF30B0"/>
    <w:rsid w:val="00BF30F6"/>
    <w:rsid w:val="00BF3122"/>
    <w:rsid w:val="00BF31AC"/>
    <w:rsid w:val="00BF31B2"/>
    <w:rsid w:val="00BF31B9"/>
    <w:rsid w:val="00BF31F5"/>
    <w:rsid w:val="00BF31FA"/>
    <w:rsid w:val="00BF3216"/>
    <w:rsid w:val="00BF328B"/>
    <w:rsid w:val="00BF3291"/>
    <w:rsid w:val="00BF3336"/>
    <w:rsid w:val="00BF334D"/>
    <w:rsid w:val="00BF3355"/>
    <w:rsid w:val="00BF3366"/>
    <w:rsid w:val="00BF3369"/>
    <w:rsid w:val="00BF338B"/>
    <w:rsid w:val="00BF33AC"/>
    <w:rsid w:val="00BF33C0"/>
    <w:rsid w:val="00BF33E3"/>
    <w:rsid w:val="00BF33EB"/>
    <w:rsid w:val="00BF33F2"/>
    <w:rsid w:val="00BF3410"/>
    <w:rsid w:val="00BF344B"/>
    <w:rsid w:val="00BF3464"/>
    <w:rsid w:val="00BF3469"/>
    <w:rsid w:val="00BF34AF"/>
    <w:rsid w:val="00BF34C0"/>
    <w:rsid w:val="00BF34DD"/>
    <w:rsid w:val="00BF351B"/>
    <w:rsid w:val="00BF3578"/>
    <w:rsid w:val="00BF35B8"/>
    <w:rsid w:val="00BF35E5"/>
    <w:rsid w:val="00BF35FB"/>
    <w:rsid w:val="00BF3600"/>
    <w:rsid w:val="00BF3606"/>
    <w:rsid w:val="00BF3636"/>
    <w:rsid w:val="00BF36D1"/>
    <w:rsid w:val="00BF3701"/>
    <w:rsid w:val="00BF3727"/>
    <w:rsid w:val="00BF3741"/>
    <w:rsid w:val="00BF3752"/>
    <w:rsid w:val="00BF3789"/>
    <w:rsid w:val="00BF37D5"/>
    <w:rsid w:val="00BF37E2"/>
    <w:rsid w:val="00BF37EB"/>
    <w:rsid w:val="00BF37FD"/>
    <w:rsid w:val="00BF3806"/>
    <w:rsid w:val="00BF380E"/>
    <w:rsid w:val="00BF3814"/>
    <w:rsid w:val="00BF382D"/>
    <w:rsid w:val="00BF3838"/>
    <w:rsid w:val="00BF3842"/>
    <w:rsid w:val="00BF386D"/>
    <w:rsid w:val="00BF3875"/>
    <w:rsid w:val="00BF3880"/>
    <w:rsid w:val="00BF38D8"/>
    <w:rsid w:val="00BF38E2"/>
    <w:rsid w:val="00BF38F1"/>
    <w:rsid w:val="00BF3926"/>
    <w:rsid w:val="00BF3995"/>
    <w:rsid w:val="00BF3998"/>
    <w:rsid w:val="00BF399A"/>
    <w:rsid w:val="00BF39BE"/>
    <w:rsid w:val="00BF39C7"/>
    <w:rsid w:val="00BF39E8"/>
    <w:rsid w:val="00BF3A06"/>
    <w:rsid w:val="00BF3A16"/>
    <w:rsid w:val="00BF3A48"/>
    <w:rsid w:val="00BF3A75"/>
    <w:rsid w:val="00BF3B06"/>
    <w:rsid w:val="00BF3B0C"/>
    <w:rsid w:val="00BF3B14"/>
    <w:rsid w:val="00BF3B63"/>
    <w:rsid w:val="00BF3BE4"/>
    <w:rsid w:val="00BF3C0E"/>
    <w:rsid w:val="00BF3C47"/>
    <w:rsid w:val="00BF3C73"/>
    <w:rsid w:val="00BF3C7A"/>
    <w:rsid w:val="00BF3CA1"/>
    <w:rsid w:val="00BF3CBC"/>
    <w:rsid w:val="00BF3CCC"/>
    <w:rsid w:val="00BF3CCE"/>
    <w:rsid w:val="00BF3CD2"/>
    <w:rsid w:val="00BF3CF2"/>
    <w:rsid w:val="00BF3D25"/>
    <w:rsid w:val="00BF3D38"/>
    <w:rsid w:val="00BF3DF3"/>
    <w:rsid w:val="00BF3E04"/>
    <w:rsid w:val="00BF3E97"/>
    <w:rsid w:val="00BF3EED"/>
    <w:rsid w:val="00BF3EEF"/>
    <w:rsid w:val="00BF3EF9"/>
    <w:rsid w:val="00BF3F02"/>
    <w:rsid w:val="00BF3F27"/>
    <w:rsid w:val="00BF3F6A"/>
    <w:rsid w:val="00BF3F8A"/>
    <w:rsid w:val="00BF3FAE"/>
    <w:rsid w:val="00BF3FB0"/>
    <w:rsid w:val="00BF3FB5"/>
    <w:rsid w:val="00BF3FCD"/>
    <w:rsid w:val="00BF4015"/>
    <w:rsid w:val="00BF4023"/>
    <w:rsid w:val="00BF4050"/>
    <w:rsid w:val="00BF405E"/>
    <w:rsid w:val="00BF40C0"/>
    <w:rsid w:val="00BF40D1"/>
    <w:rsid w:val="00BF410E"/>
    <w:rsid w:val="00BF4119"/>
    <w:rsid w:val="00BF4127"/>
    <w:rsid w:val="00BF415D"/>
    <w:rsid w:val="00BF417D"/>
    <w:rsid w:val="00BF4181"/>
    <w:rsid w:val="00BF41A5"/>
    <w:rsid w:val="00BF41B6"/>
    <w:rsid w:val="00BF41BC"/>
    <w:rsid w:val="00BF41CD"/>
    <w:rsid w:val="00BF41E2"/>
    <w:rsid w:val="00BF41E3"/>
    <w:rsid w:val="00BF41E4"/>
    <w:rsid w:val="00BF41F8"/>
    <w:rsid w:val="00BF421A"/>
    <w:rsid w:val="00BF4264"/>
    <w:rsid w:val="00BF426B"/>
    <w:rsid w:val="00BF4282"/>
    <w:rsid w:val="00BF42C5"/>
    <w:rsid w:val="00BF42C9"/>
    <w:rsid w:val="00BF42EC"/>
    <w:rsid w:val="00BF437C"/>
    <w:rsid w:val="00BF43B3"/>
    <w:rsid w:val="00BF43DA"/>
    <w:rsid w:val="00BF4426"/>
    <w:rsid w:val="00BF4441"/>
    <w:rsid w:val="00BF4457"/>
    <w:rsid w:val="00BF4461"/>
    <w:rsid w:val="00BF4489"/>
    <w:rsid w:val="00BF4499"/>
    <w:rsid w:val="00BF44A1"/>
    <w:rsid w:val="00BF452A"/>
    <w:rsid w:val="00BF4537"/>
    <w:rsid w:val="00BF4597"/>
    <w:rsid w:val="00BF4598"/>
    <w:rsid w:val="00BF45B6"/>
    <w:rsid w:val="00BF45F6"/>
    <w:rsid w:val="00BF4634"/>
    <w:rsid w:val="00BF463A"/>
    <w:rsid w:val="00BF46AA"/>
    <w:rsid w:val="00BF46AB"/>
    <w:rsid w:val="00BF46DF"/>
    <w:rsid w:val="00BF470E"/>
    <w:rsid w:val="00BF480C"/>
    <w:rsid w:val="00BF481A"/>
    <w:rsid w:val="00BF4823"/>
    <w:rsid w:val="00BF4840"/>
    <w:rsid w:val="00BF484E"/>
    <w:rsid w:val="00BF4916"/>
    <w:rsid w:val="00BF4941"/>
    <w:rsid w:val="00BF4948"/>
    <w:rsid w:val="00BF49B1"/>
    <w:rsid w:val="00BF49EC"/>
    <w:rsid w:val="00BF4A0A"/>
    <w:rsid w:val="00BF4A46"/>
    <w:rsid w:val="00BF4A47"/>
    <w:rsid w:val="00BF4A80"/>
    <w:rsid w:val="00BF4AA1"/>
    <w:rsid w:val="00BF4AB9"/>
    <w:rsid w:val="00BF4AC0"/>
    <w:rsid w:val="00BF4AE3"/>
    <w:rsid w:val="00BF4B66"/>
    <w:rsid w:val="00BF4B7D"/>
    <w:rsid w:val="00BF4B82"/>
    <w:rsid w:val="00BF4BB8"/>
    <w:rsid w:val="00BF4BF9"/>
    <w:rsid w:val="00BF4C4C"/>
    <w:rsid w:val="00BF4C5D"/>
    <w:rsid w:val="00BF4C71"/>
    <w:rsid w:val="00BF4C73"/>
    <w:rsid w:val="00BF4CC2"/>
    <w:rsid w:val="00BF4CFA"/>
    <w:rsid w:val="00BF4CFB"/>
    <w:rsid w:val="00BF4D19"/>
    <w:rsid w:val="00BF4D1D"/>
    <w:rsid w:val="00BF4DE2"/>
    <w:rsid w:val="00BF4DE6"/>
    <w:rsid w:val="00BF4DED"/>
    <w:rsid w:val="00BF4E0A"/>
    <w:rsid w:val="00BF4E14"/>
    <w:rsid w:val="00BF4E46"/>
    <w:rsid w:val="00BF4EAA"/>
    <w:rsid w:val="00BF4EC0"/>
    <w:rsid w:val="00BF4F52"/>
    <w:rsid w:val="00BF4F54"/>
    <w:rsid w:val="00BF4F70"/>
    <w:rsid w:val="00BF4F7D"/>
    <w:rsid w:val="00BF4FBC"/>
    <w:rsid w:val="00BF4FC5"/>
    <w:rsid w:val="00BF4FF2"/>
    <w:rsid w:val="00BF4FFF"/>
    <w:rsid w:val="00BF503C"/>
    <w:rsid w:val="00BF5072"/>
    <w:rsid w:val="00BF507B"/>
    <w:rsid w:val="00BF508F"/>
    <w:rsid w:val="00BF50B5"/>
    <w:rsid w:val="00BF50D3"/>
    <w:rsid w:val="00BF5118"/>
    <w:rsid w:val="00BF5123"/>
    <w:rsid w:val="00BF512B"/>
    <w:rsid w:val="00BF514F"/>
    <w:rsid w:val="00BF5166"/>
    <w:rsid w:val="00BF51C5"/>
    <w:rsid w:val="00BF520A"/>
    <w:rsid w:val="00BF522A"/>
    <w:rsid w:val="00BF523B"/>
    <w:rsid w:val="00BF523E"/>
    <w:rsid w:val="00BF528B"/>
    <w:rsid w:val="00BF5295"/>
    <w:rsid w:val="00BF52B9"/>
    <w:rsid w:val="00BF52FA"/>
    <w:rsid w:val="00BF52FC"/>
    <w:rsid w:val="00BF5389"/>
    <w:rsid w:val="00BF53AB"/>
    <w:rsid w:val="00BF53C1"/>
    <w:rsid w:val="00BF5404"/>
    <w:rsid w:val="00BF5419"/>
    <w:rsid w:val="00BF5451"/>
    <w:rsid w:val="00BF545D"/>
    <w:rsid w:val="00BF548C"/>
    <w:rsid w:val="00BF549A"/>
    <w:rsid w:val="00BF550F"/>
    <w:rsid w:val="00BF5521"/>
    <w:rsid w:val="00BF552C"/>
    <w:rsid w:val="00BF55BF"/>
    <w:rsid w:val="00BF55F2"/>
    <w:rsid w:val="00BF561E"/>
    <w:rsid w:val="00BF5623"/>
    <w:rsid w:val="00BF5665"/>
    <w:rsid w:val="00BF5684"/>
    <w:rsid w:val="00BF5711"/>
    <w:rsid w:val="00BF5725"/>
    <w:rsid w:val="00BF5748"/>
    <w:rsid w:val="00BF5759"/>
    <w:rsid w:val="00BF576E"/>
    <w:rsid w:val="00BF5786"/>
    <w:rsid w:val="00BF5792"/>
    <w:rsid w:val="00BF57E8"/>
    <w:rsid w:val="00BF5867"/>
    <w:rsid w:val="00BF587D"/>
    <w:rsid w:val="00BF58AA"/>
    <w:rsid w:val="00BF58C5"/>
    <w:rsid w:val="00BF5923"/>
    <w:rsid w:val="00BF5924"/>
    <w:rsid w:val="00BF5931"/>
    <w:rsid w:val="00BF5968"/>
    <w:rsid w:val="00BF598C"/>
    <w:rsid w:val="00BF5997"/>
    <w:rsid w:val="00BF59A9"/>
    <w:rsid w:val="00BF59BD"/>
    <w:rsid w:val="00BF5A23"/>
    <w:rsid w:val="00BF5AF8"/>
    <w:rsid w:val="00BF5B12"/>
    <w:rsid w:val="00BF5B22"/>
    <w:rsid w:val="00BF5B2B"/>
    <w:rsid w:val="00BF5B7C"/>
    <w:rsid w:val="00BF5B7E"/>
    <w:rsid w:val="00BF5BDD"/>
    <w:rsid w:val="00BF5C05"/>
    <w:rsid w:val="00BF5C08"/>
    <w:rsid w:val="00BF5C5E"/>
    <w:rsid w:val="00BF5C69"/>
    <w:rsid w:val="00BF5CD6"/>
    <w:rsid w:val="00BF5CD7"/>
    <w:rsid w:val="00BF5CEA"/>
    <w:rsid w:val="00BF5CF0"/>
    <w:rsid w:val="00BF5D1B"/>
    <w:rsid w:val="00BF5D2F"/>
    <w:rsid w:val="00BF5D43"/>
    <w:rsid w:val="00BF5D67"/>
    <w:rsid w:val="00BF5DBA"/>
    <w:rsid w:val="00BF5DD2"/>
    <w:rsid w:val="00BF5DD9"/>
    <w:rsid w:val="00BF5E0F"/>
    <w:rsid w:val="00BF5E19"/>
    <w:rsid w:val="00BF5E2D"/>
    <w:rsid w:val="00BF5E65"/>
    <w:rsid w:val="00BF5E77"/>
    <w:rsid w:val="00BF5EB6"/>
    <w:rsid w:val="00BF5EB9"/>
    <w:rsid w:val="00BF5EF2"/>
    <w:rsid w:val="00BF5F94"/>
    <w:rsid w:val="00BF5FDE"/>
    <w:rsid w:val="00BF6003"/>
    <w:rsid w:val="00BF6009"/>
    <w:rsid w:val="00BF600C"/>
    <w:rsid w:val="00BF6033"/>
    <w:rsid w:val="00BF6039"/>
    <w:rsid w:val="00BF6054"/>
    <w:rsid w:val="00BF6057"/>
    <w:rsid w:val="00BF6089"/>
    <w:rsid w:val="00BF60A4"/>
    <w:rsid w:val="00BF60FF"/>
    <w:rsid w:val="00BF612D"/>
    <w:rsid w:val="00BF6131"/>
    <w:rsid w:val="00BF6138"/>
    <w:rsid w:val="00BF613A"/>
    <w:rsid w:val="00BF6143"/>
    <w:rsid w:val="00BF6188"/>
    <w:rsid w:val="00BF61B1"/>
    <w:rsid w:val="00BF61BF"/>
    <w:rsid w:val="00BF61C2"/>
    <w:rsid w:val="00BF622A"/>
    <w:rsid w:val="00BF6234"/>
    <w:rsid w:val="00BF6260"/>
    <w:rsid w:val="00BF626F"/>
    <w:rsid w:val="00BF62B8"/>
    <w:rsid w:val="00BF62D5"/>
    <w:rsid w:val="00BF62E2"/>
    <w:rsid w:val="00BF62FD"/>
    <w:rsid w:val="00BF6302"/>
    <w:rsid w:val="00BF6324"/>
    <w:rsid w:val="00BF6340"/>
    <w:rsid w:val="00BF6367"/>
    <w:rsid w:val="00BF6392"/>
    <w:rsid w:val="00BF63AF"/>
    <w:rsid w:val="00BF63C6"/>
    <w:rsid w:val="00BF63F1"/>
    <w:rsid w:val="00BF63FB"/>
    <w:rsid w:val="00BF6409"/>
    <w:rsid w:val="00BF6427"/>
    <w:rsid w:val="00BF64BE"/>
    <w:rsid w:val="00BF64DF"/>
    <w:rsid w:val="00BF64F7"/>
    <w:rsid w:val="00BF6509"/>
    <w:rsid w:val="00BF6511"/>
    <w:rsid w:val="00BF65D2"/>
    <w:rsid w:val="00BF65FE"/>
    <w:rsid w:val="00BF6639"/>
    <w:rsid w:val="00BF6662"/>
    <w:rsid w:val="00BF6691"/>
    <w:rsid w:val="00BF66A0"/>
    <w:rsid w:val="00BF671B"/>
    <w:rsid w:val="00BF6755"/>
    <w:rsid w:val="00BF6795"/>
    <w:rsid w:val="00BF67A8"/>
    <w:rsid w:val="00BF67E4"/>
    <w:rsid w:val="00BF686E"/>
    <w:rsid w:val="00BF6870"/>
    <w:rsid w:val="00BF6890"/>
    <w:rsid w:val="00BF6919"/>
    <w:rsid w:val="00BF6926"/>
    <w:rsid w:val="00BF6966"/>
    <w:rsid w:val="00BF696F"/>
    <w:rsid w:val="00BF69A3"/>
    <w:rsid w:val="00BF69BA"/>
    <w:rsid w:val="00BF69CE"/>
    <w:rsid w:val="00BF69CF"/>
    <w:rsid w:val="00BF69D4"/>
    <w:rsid w:val="00BF6A04"/>
    <w:rsid w:val="00BF6A3E"/>
    <w:rsid w:val="00BF6A87"/>
    <w:rsid w:val="00BF6AD6"/>
    <w:rsid w:val="00BF6AE5"/>
    <w:rsid w:val="00BF6B1A"/>
    <w:rsid w:val="00BF6B1F"/>
    <w:rsid w:val="00BF6B5C"/>
    <w:rsid w:val="00BF6B78"/>
    <w:rsid w:val="00BF6B83"/>
    <w:rsid w:val="00BF6B9E"/>
    <w:rsid w:val="00BF6BF8"/>
    <w:rsid w:val="00BF6C14"/>
    <w:rsid w:val="00BF6C90"/>
    <w:rsid w:val="00BF6C92"/>
    <w:rsid w:val="00BF6CC8"/>
    <w:rsid w:val="00BF6CCC"/>
    <w:rsid w:val="00BF6CCD"/>
    <w:rsid w:val="00BF6CD6"/>
    <w:rsid w:val="00BF6CF0"/>
    <w:rsid w:val="00BF6D8B"/>
    <w:rsid w:val="00BF6DA8"/>
    <w:rsid w:val="00BF6DB0"/>
    <w:rsid w:val="00BF6DBD"/>
    <w:rsid w:val="00BF6DC1"/>
    <w:rsid w:val="00BF6DD0"/>
    <w:rsid w:val="00BF6DD6"/>
    <w:rsid w:val="00BF6E0E"/>
    <w:rsid w:val="00BF6E2A"/>
    <w:rsid w:val="00BF6EAA"/>
    <w:rsid w:val="00BF6EAD"/>
    <w:rsid w:val="00BF6EBB"/>
    <w:rsid w:val="00BF6ED0"/>
    <w:rsid w:val="00BF6F43"/>
    <w:rsid w:val="00BF6F5B"/>
    <w:rsid w:val="00BF6FC9"/>
    <w:rsid w:val="00BF6FE8"/>
    <w:rsid w:val="00BF6FF3"/>
    <w:rsid w:val="00BF7002"/>
    <w:rsid w:val="00BF7013"/>
    <w:rsid w:val="00BF7040"/>
    <w:rsid w:val="00BF705A"/>
    <w:rsid w:val="00BF705D"/>
    <w:rsid w:val="00BF705F"/>
    <w:rsid w:val="00BF7066"/>
    <w:rsid w:val="00BF70D0"/>
    <w:rsid w:val="00BF70DA"/>
    <w:rsid w:val="00BF70F7"/>
    <w:rsid w:val="00BF7100"/>
    <w:rsid w:val="00BF711F"/>
    <w:rsid w:val="00BF714F"/>
    <w:rsid w:val="00BF7179"/>
    <w:rsid w:val="00BF7195"/>
    <w:rsid w:val="00BF71A1"/>
    <w:rsid w:val="00BF71B6"/>
    <w:rsid w:val="00BF71D6"/>
    <w:rsid w:val="00BF71FB"/>
    <w:rsid w:val="00BF7219"/>
    <w:rsid w:val="00BF727C"/>
    <w:rsid w:val="00BF72BD"/>
    <w:rsid w:val="00BF72E0"/>
    <w:rsid w:val="00BF72E8"/>
    <w:rsid w:val="00BF72F3"/>
    <w:rsid w:val="00BF730A"/>
    <w:rsid w:val="00BF732A"/>
    <w:rsid w:val="00BF734A"/>
    <w:rsid w:val="00BF7369"/>
    <w:rsid w:val="00BF736A"/>
    <w:rsid w:val="00BF7379"/>
    <w:rsid w:val="00BF73B8"/>
    <w:rsid w:val="00BF73C1"/>
    <w:rsid w:val="00BF742C"/>
    <w:rsid w:val="00BF7444"/>
    <w:rsid w:val="00BF745C"/>
    <w:rsid w:val="00BF7495"/>
    <w:rsid w:val="00BF749A"/>
    <w:rsid w:val="00BF74B8"/>
    <w:rsid w:val="00BF7502"/>
    <w:rsid w:val="00BF7511"/>
    <w:rsid w:val="00BF7521"/>
    <w:rsid w:val="00BF754C"/>
    <w:rsid w:val="00BF7564"/>
    <w:rsid w:val="00BF75AC"/>
    <w:rsid w:val="00BF75B9"/>
    <w:rsid w:val="00BF75C5"/>
    <w:rsid w:val="00BF75EC"/>
    <w:rsid w:val="00BF760C"/>
    <w:rsid w:val="00BF7629"/>
    <w:rsid w:val="00BF762F"/>
    <w:rsid w:val="00BF7657"/>
    <w:rsid w:val="00BF7696"/>
    <w:rsid w:val="00BF76B5"/>
    <w:rsid w:val="00BF76D9"/>
    <w:rsid w:val="00BF76E4"/>
    <w:rsid w:val="00BF7706"/>
    <w:rsid w:val="00BF770E"/>
    <w:rsid w:val="00BF771B"/>
    <w:rsid w:val="00BF7725"/>
    <w:rsid w:val="00BF7726"/>
    <w:rsid w:val="00BF773C"/>
    <w:rsid w:val="00BF773E"/>
    <w:rsid w:val="00BF7744"/>
    <w:rsid w:val="00BF7748"/>
    <w:rsid w:val="00BF7763"/>
    <w:rsid w:val="00BF7766"/>
    <w:rsid w:val="00BF7772"/>
    <w:rsid w:val="00BF777E"/>
    <w:rsid w:val="00BF7782"/>
    <w:rsid w:val="00BF7789"/>
    <w:rsid w:val="00BF77A7"/>
    <w:rsid w:val="00BF77F3"/>
    <w:rsid w:val="00BF77FF"/>
    <w:rsid w:val="00BF780C"/>
    <w:rsid w:val="00BF7822"/>
    <w:rsid w:val="00BF78F5"/>
    <w:rsid w:val="00BF7971"/>
    <w:rsid w:val="00BF797F"/>
    <w:rsid w:val="00BF7995"/>
    <w:rsid w:val="00BF7999"/>
    <w:rsid w:val="00BF79C3"/>
    <w:rsid w:val="00BF7A47"/>
    <w:rsid w:val="00BF7A54"/>
    <w:rsid w:val="00BF7A55"/>
    <w:rsid w:val="00BF7A5A"/>
    <w:rsid w:val="00BF7A78"/>
    <w:rsid w:val="00BF7A79"/>
    <w:rsid w:val="00BF7A9C"/>
    <w:rsid w:val="00BF7A9E"/>
    <w:rsid w:val="00BF7B0D"/>
    <w:rsid w:val="00BF7B2A"/>
    <w:rsid w:val="00BF7B5D"/>
    <w:rsid w:val="00BF7B64"/>
    <w:rsid w:val="00BF7B94"/>
    <w:rsid w:val="00BF7BF4"/>
    <w:rsid w:val="00BF7BF6"/>
    <w:rsid w:val="00BF7BFC"/>
    <w:rsid w:val="00BF7BFD"/>
    <w:rsid w:val="00BF7C2F"/>
    <w:rsid w:val="00BF7CB9"/>
    <w:rsid w:val="00BF7CBF"/>
    <w:rsid w:val="00BF7CF4"/>
    <w:rsid w:val="00BF7CFC"/>
    <w:rsid w:val="00BF7D44"/>
    <w:rsid w:val="00BF7D86"/>
    <w:rsid w:val="00BF7DEE"/>
    <w:rsid w:val="00BF7E2E"/>
    <w:rsid w:val="00BF7E2F"/>
    <w:rsid w:val="00BF7E4F"/>
    <w:rsid w:val="00BF7E99"/>
    <w:rsid w:val="00BF7ED3"/>
    <w:rsid w:val="00BF7ED4"/>
    <w:rsid w:val="00BF7EE5"/>
    <w:rsid w:val="00BF7F6D"/>
    <w:rsid w:val="00BF7F72"/>
    <w:rsid w:val="00BF7F85"/>
    <w:rsid w:val="00BF7F96"/>
    <w:rsid w:val="00BF7F9B"/>
    <w:rsid w:val="00BF7FB9"/>
    <w:rsid w:val="00BF7FBF"/>
    <w:rsid w:val="00BF7FE3"/>
    <w:rsid w:val="00C00000"/>
    <w:rsid w:val="00C00008"/>
    <w:rsid w:val="00C0001A"/>
    <w:rsid w:val="00C00048"/>
    <w:rsid w:val="00C00072"/>
    <w:rsid w:val="00C0007F"/>
    <w:rsid w:val="00C0012C"/>
    <w:rsid w:val="00C0013B"/>
    <w:rsid w:val="00C00177"/>
    <w:rsid w:val="00C0017A"/>
    <w:rsid w:val="00C0018A"/>
    <w:rsid w:val="00C0018D"/>
    <w:rsid w:val="00C00191"/>
    <w:rsid w:val="00C001A2"/>
    <w:rsid w:val="00C001D9"/>
    <w:rsid w:val="00C00214"/>
    <w:rsid w:val="00C00260"/>
    <w:rsid w:val="00C0026E"/>
    <w:rsid w:val="00C0027C"/>
    <w:rsid w:val="00C002AD"/>
    <w:rsid w:val="00C002DE"/>
    <w:rsid w:val="00C0033C"/>
    <w:rsid w:val="00C00351"/>
    <w:rsid w:val="00C00361"/>
    <w:rsid w:val="00C003AA"/>
    <w:rsid w:val="00C003B2"/>
    <w:rsid w:val="00C003C3"/>
    <w:rsid w:val="00C00435"/>
    <w:rsid w:val="00C004F8"/>
    <w:rsid w:val="00C0050B"/>
    <w:rsid w:val="00C00516"/>
    <w:rsid w:val="00C00578"/>
    <w:rsid w:val="00C00581"/>
    <w:rsid w:val="00C0058E"/>
    <w:rsid w:val="00C005BD"/>
    <w:rsid w:val="00C00618"/>
    <w:rsid w:val="00C00693"/>
    <w:rsid w:val="00C006A0"/>
    <w:rsid w:val="00C006A8"/>
    <w:rsid w:val="00C006C9"/>
    <w:rsid w:val="00C006CF"/>
    <w:rsid w:val="00C006E0"/>
    <w:rsid w:val="00C0074A"/>
    <w:rsid w:val="00C00750"/>
    <w:rsid w:val="00C0076D"/>
    <w:rsid w:val="00C00770"/>
    <w:rsid w:val="00C00774"/>
    <w:rsid w:val="00C007B7"/>
    <w:rsid w:val="00C007E5"/>
    <w:rsid w:val="00C007F8"/>
    <w:rsid w:val="00C0080C"/>
    <w:rsid w:val="00C008D5"/>
    <w:rsid w:val="00C00955"/>
    <w:rsid w:val="00C00956"/>
    <w:rsid w:val="00C00974"/>
    <w:rsid w:val="00C009A0"/>
    <w:rsid w:val="00C009A3"/>
    <w:rsid w:val="00C009E4"/>
    <w:rsid w:val="00C00A0F"/>
    <w:rsid w:val="00C00A24"/>
    <w:rsid w:val="00C00A50"/>
    <w:rsid w:val="00C00AB1"/>
    <w:rsid w:val="00C00ACB"/>
    <w:rsid w:val="00C00B47"/>
    <w:rsid w:val="00C00B4C"/>
    <w:rsid w:val="00C00B55"/>
    <w:rsid w:val="00C00B75"/>
    <w:rsid w:val="00C00C35"/>
    <w:rsid w:val="00C00C68"/>
    <w:rsid w:val="00C00C72"/>
    <w:rsid w:val="00C00CA0"/>
    <w:rsid w:val="00C00CB5"/>
    <w:rsid w:val="00C00CBC"/>
    <w:rsid w:val="00C00CBD"/>
    <w:rsid w:val="00C00D53"/>
    <w:rsid w:val="00C00DAE"/>
    <w:rsid w:val="00C00DE4"/>
    <w:rsid w:val="00C00E20"/>
    <w:rsid w:val="00C00E4F"/>
    <w:rsid w:val="00C00E66"/>
    <w:rsid w:val="00C00E8A"/>
    <w:rsid w:val="00C00EEF"/>
    <w:rsid w:val="00C00F15"/>
    <w:rsid w:val="00C00FED"/>
    <w:rsid w:val="00C0102C"/>
    <w:rsid w:val="00C01061"/>
    <w:rsid w:val="00C01070"/>
    <w:rsid w:val="00C010C9"/>
    <w:rsid w:val="00C010D8"/>
    <w:rsid w:val="00C01130"/>
    <w:rsid w:val="00C0113A"/>
    <w:rsid w:val="00C0116F"/>
    <w:rsid w:val="00C01173"/>
    <w:rsid w:val="00C011A7"/>
    <w:rsid w:val="00C011D9"/>
    <w:rsid w:val="00C011EC"/>
    <w:rsid w:val="00C01219"/>
    <w:rsid w:val="00C0122B"/>
    <w:rsid w:val="00C01256"/>
    <w:rsid w:val="00C01259"/>
    <w:rsid w:val="00C012A2"/>
    <w:rsid w:val="00C012A6"/>
    <w:rsid w:val="00C0130E"/>
    <w:rsid w:val="00C0131D"/>
    <w:rsid w:val="00C01379"/>
    <w:rsid w:val="00C01385"/>
    <w:rsid w:val="00C0138B"/>
    <w:rsid w:val="00C013A3"/>
    <w:rsid w:val="00C013C7"/>
    <w:rsid w:val="00C0141A"/>
    <w:rsid w:val="00C01450"/>
    <w:rsid w:val="00C0145C"/>
    <w:rsid w:val="00C0152D"/>
    <w:rsid w:val="00C0154E"/>
    <w:rsid w:val="00C01550"/>
    <w:rsid w:val="00C01567"/>
    <w:rsid w:val="00C015C1"/>
    <w:rsid w:val="00C015DF"/>
    <w:rsid w:val="00C015EC"/>
    <w:rsid w:val="00C015EE"/>
    <w:rsid w:val="00C01607"/>
    <w:rsid w:val="00C0162D"/>
    <w:rsid w:val="00C01647"/>
    <w:rsid w:val="00C016B8"/>
    <w:rsid w:val="00C016D1"/>
    <w:rsid w:val="00C016DB"/>
    <w:rsid w:val="00C01705"/>
    <w:rsid w:val="00C0174D"/>
    <w:rsid w:val="00C0176C"/>
    <w:rsid w:val="00C01775"/>
    <w:rsid w:val="00C0185B"/>
    <w:rsid w:val="00C0185D"/>
    <w:rsid w:val="00C01860"/>
    <w:rsid w:val="00C01877"/>
    <w:rsid w:val="00C018A5"/>
    <w:rsid w:val="00C018F2"/>
    <w:rsid w:val="00C0192C"/>
    <w:rsid w:val="00C0195B"/>
    <w:rsid w:val="00C0195F"/>
    <w:rsid w:val="00C01965"/>
    <w:rsid w:val="00C0199A"/>
    <w:rsid w:val="00C019D1"/>
    <w:rsid w:val="00C019DD"/>
    <w:rsid w:val="00C019EF"/>
    <w:rsid w:val="00C01A12"/>
    <w:rsid w:val="00C01A2B"/>
    <w:rsid w:val="00C01A53"/>
    <w:rsid w:val="00C01A5D"/>
    <w:rsid w:val="00C01A62"/>
    <w:rsid w:val="00C01A8B"/>
    <w:rsid w:val="00C01A8C"/>
    <w:rsid w:val="00C01AC5"/>
    <w:rsid w:val="00C01AD2"/>
    <w:rsid w:val="00C01B1F"/>
    <w:rsid w:val="00C01B84"/>
    <w:rsid w:val="00C01BAF"/>
    <w:rsid w:val="00C01BC8"/>
    <w:rsid w:val="00C01BE7"/>
    <w:rsid w:val="00C01BF7"/>
    <w:rsid w:val="00C01BFF"/>
    <w:rsid w:val="00C01C1D"/>
    <w:rsid w:val="00C01C21"/>
    <w:rsid w:val="00C01C32"/>
    <w:rsid w:val="00C01CAD"/>
    <w:rsid w:val="00C01CAE"/>
    <w:rsid w:val="00C01CC0"/>
    <w:rsid w:val="00C01CE6"/>
    <w:rsid w:val="00C01CF8"/>
    <w:rsid w:val="00C01D26"/>
    <w:rsid w:val="00C01D2A"/>
    <w:rsid w:val="00C01D56"/>
    <w:rsid w:val="00C01DA5"/>
    <w:rsid w:val="00C01E0F"/>
    <w:rsid w:val="00C01E31"/>
    <w:rsid w:val="00C01E48"/>
    <w:rsid w:val="00C01E77"/>
    <w:rsid w:val="00C01EA3"/>
    <w:rsid w:val="00C01EA9"/>
    <w:rsid w:val="00C01EAC"/>
    <w:rsid w:val="00C01EC7"/>
    <w:rsid w:val="00C01F27"/>
    <w:rsid w:val="00C01F2E"/>
    <w:rsid w:val="00C01F4E"/>
    <w:rsid w:val="00C01F50"/>
    <w:rsid w:val="00C01F59"/>
    <w:rsid w:val="00C01F5C"/>
    <w:rsid w:val="00C01F83"/>
    <w:rsid w:val="00C01FBD"/>
    <w:rsid w:val="00C01FBE"/>
    <w:rsid w:val="00C01FC0"/>
    <w:rsid w:val="00C01FD3"/>
    <w:rsid w:val="00C02023"/>
    <w:rsid w:val="00C02055"/>
    <w:rsid w:val="00C02082"/>
    <w:rsid w:val="00C0208F"/>
    <w:rsid w:val="00C020BA"/>
    <w:rsid w:val="00C020CC"/>
    <w:rsid w:val="00C020D0"/>
    <w:rsid w:val="00C020E1"/>
    <w:rsid w:val="00C020F7"/>
    <w:rsid w:val="00C02164"/>
    <w:rsid w:val="00C0218F"/>
    <w:rsid w:val="00C021A5"/>
    <w:rsid w:val="00C021C9"/>
    <w:rsid w:val="00C021D0"/>
    <w:rsid w:val="00C021D3"/>
    <w:rsid w:val="00C021E9"/>
    <w:rsid w:val="00C021F5"/>
    <w:rsid w:val="00C02224"/>
    <w:rsid w:val="00C0222F"/>
    <w:rsid w:val="00C02235"/>
    <w:rsid w:val="00C02265"/>
    <w:rsid w:val="00C022A0"/>
    <w:rsid w:val="00C022CF"/>
    <w:rsid w:val="00C022E5"/>
    <w:rsid w:val="00C0233E"/>
    <w:rsid w:val="00C0234D"/>
    <w:rsid w:val="00C0234E"/>
    <w:rsid w:val="00C0239E"/>
    <w:rsid w:val="00C02401"/>
    <w:rsid w:val="00C02424"/>
    <w:rsid w:val="00C02426"/>
    <w:rsid w:val="00C0242D"/>
    <w:rsid w:val="00C02444"/>
    <w:rsid w:val="00C02451"/>
    <w:rsid w:val="00C0250D"/>
    <w:rsid w:val="00C02516"/>
    <w:rsid w:val="00C0251A"/>
    <w:rsid w:val="00C02534"/>
    <w:rsid w:val="00C02582"/>
    <w:rsid w:val="00C02593"/>
    <w:rsid w:val="00C0261C"/>
    <w:rsid w:val="00C02645"/>
    <w:rsid w:val="00C02673"/>
    <w:rsid w:val="00C0269A"/>
    <w:rsid w:val="00C026AB"/>
    <w:rsid w:val="00C026D8"/>
    <w:rsid w:val="00C026E1"/>
    <w:rsid w:val="00C026EF"/>
    <w:rsid w:val="00C02710"/>
    <w:rsid w:val="00C0279F"/>
    <w:rsid w:val="00C02827"/>
    <w:rsid w:val="00C0283C"/>
    <w:rsid w:val="00C0283D"/>
    <w:rsid w:val="00C0284B"/>
    <w:rsid w:val="00C02851"/>
    <w:rsid w:val="00C02855"/>
    <w:rsid w:val="00C02866"/>
    <w:rsid w:val="00C0287A"/>
    <w:rsid w:val="00C0289B"/>
    <w:rsid w:val="00C028AC"/>
    <w:rsid w:val="00C02973"/>
    <w:rsid w:val="00C0298F"/>
    <w:rsid w:val="00C0299E"/>
    <w:rsid w:val="00C029A2"/>
    <w:rsid w:val="00C029CB"/>
    <w:rsid w:val="00C029D2"/>
    <w:rsid w:val="00C029D7"/>
    <w:rsid w:val="00C029DD"/>
    <w:rsid w:val="00C02A04"/>
    <w:rsid w:val="00C02A17"/>
    <w:rsid w:val="00C02A35"/>
    <w:rsid w:val="00C02A74"/>
    <w:rsid w:val="00C02A84"/>
    <w:rsid w:val="00C02ADE"/>
    <w:rsid w:val="00C02AF3"/>
    <w:rsid w:val="00C02B29"/>
    <w:rsid w:val="00C02B57"/>
    <w:rsid w:val="00C02B62"/>
    <w:rsid w:val="00C02B80"/>
    <w:rsid w:val="00C02BAC"/>
    <w:rsid w:val="00C02BC7"/>
    <w:rsid w:val="00C02BF3"/>
    <w:rsid w:val="00C02BFD"/>
    <w:rsid w:val="00C02C01"/>
    <w:rsid w:val="00C02C38"/>
    <w:rsid w:val="00C02CDA"/>
    <w:rsid w:val="00C02CFB"/>
    <w:rsid w:val="00C02D3B"/>
    <w:rsid w:val="00C02D47"/>
    <w:rsid w:val="00C02D62"/>
    <w:rsid w:val="00C02E15"/>
    <w:rsid w:val="00C02E3B"/>
    <w:rsid w:val="00C02E56"/>
    <w:rsid w:val="00C02E77"/>
    <w:rsid w:val="00C02E7A"/>
    <w:rsid w:val="00C02E84"/>
    <w:rsid w:val="00C02EF9"/>
    <w:rsid w:val="00C02F14"/>
    <w:rsid w:val="00C02F16"/>
    <w:rsid w:val="00C02F30"/>
    <w:rsid w:val="00C02F50"/>
    <w:rsid w:val="00C02F71"/>
    <w:rsid w:val="00C02F75"/>
    <w:rsid w:val="00C02F82"/>
    <w:rsid w:val="00C02F9A"/>
    <w:rsid w:val="00C02FA5"/>
    <w:rsid w:val="00C02FC2"/>
    <w:rsid w:val="00C02FC5"/>
    <w:rsid w:val="00C02FD6"/>
    <w:rsid w:val="00C03007"/>
    <w:rsid w:val="00C03014"/>
    <w:rsid w:val="00C03032"/>
    <w:rsid w:val="00C0304C"/>
    <w:rsid w:val="00C03067"/>
    <w:rsid w:val="00C0306A"/>
    <w:rsid w:val="00C0309A"/>
    <w:rsid w:val="00C030AC"/>
    <w:rsid w:val="00C030B8"/>
    <w:rsid w:val="00C030CE"/>
    <w:rsid w:val="00C03101"/>
    <w:rsid w:val="00C0310F"/>
    <w:rsid w:val="00C03110"/>
    <w:rsid w:val="00C03111"/>
    <w:rsid w:val="00C0317E"/>
    <w:rsid w:val="00C031D1"/>
    <w:rsid w:val="00C03257"/>
    <w:rsid w:val="00C03259"/>
    <w:rsid w:val="00C032EA"/>
    <w:rsid w:val="00C032EE"/>
    <w:rsid w:val="00C032F7"/>
    <w:rsid w:val="00C03314"/>
    <w:rsid w:val="00C0334C"/>
    <w:rsid w:val="00C03377"/>
    <w:rsid w:val="00C0337A"/>
    <w:rsid w:val="00C0339C"/>
    <w:rsid w:val="00C0339F"/>
    <w:rsid w:val="00C033C2"/>
    <w:rsid w:val="00C033CE"/>
    <w:rsid w:val="00C033EB"/>
    <w:rsid w:val="00C033F7"/>
    <w:rsid w:val="00C033F9"/>
    <w:rsid w:val="00C03404"/>
    <w:rsid w:val="00C03416"/>
    <w:rsid w:val="00C0342D"/>
    <w:rsid w:val="00C03430"/>
    <w:rsid w:val="00C03431"/>
    <w:rsid w:val="00C03441"/>
    <w:rsid w:val="00C0348F"/>
    <w:rsid w:val="00C0351B"/>
    <w:rsid w:val="00C03529"/>
    <w:rsid w:val="00C03539"/>
    <w:rsid w:val="00C0354C"/>
    <w:rsid w:val="00C03557"/>
    <w:rsid w:val="00C035B2"/>
    <w:rsid w:val="00C035C1"/>
    <w:rsid w:val="00C035C7"/>
    <w:rsid w:val="00C035FB"/>
    <w:rsid w:val="00C0366C"/>
    <w:rsid w:val="00C0368C"/>
    <w:rsid w:val="00C0369A"/>
    <w:rsid w:val="00C036E7"/>
    <w:rsid w:val="00C036FD"/>
    <w:rsid w:val="00C0374A"/>
    <w:rsid w:val="00C0374C"/>
    <w:rsid w:val="00C03796"/>
    <w:rsid w:val="00C037BE"/>
    <w:rsid w:val="00C0380C"/>
    <w:rsid w:val="00C03836"/>
    <w:rsid w:val="00C03842"/>
    <w:rsid w:val="00C03893"/>
    <w:rsid w:val="00C038C3"/>
    <w:rsid w:val="00C03928"/>
    <w:rsid w:val="00C0395E"/>
    <w:rsid w:val="00C039BA"/>
    <w:rsid w:val="00C03A1B"/>
    <w:rsid w:val="00C03A2E"/>
    <w:rsid w:val="00C03A55"/>
    <w:rsid w:val="00C03AF7"/>
    <w:rsid w:val="00C03B3C"/>
    <w:rsid w:val="00C03B49"/>
    <w:rsid w:val="00C03B71"/>
    <w:rsid w:val="00C03B75"/>
    <w:rsid w:val="00C03BA0"/>
    <w:rsid w:val="00C03BB1"/>
    <w:rsid w:val="00C03C08"/>
    <w:rsid w:val="00C03C63"/>
    <w:rsid w:val="00C03C7B"/>
    <w:rsid w:val="00C03C7F"/>
    <w:rsid w:val="00C03CAD"/>
    <w:rsid w:val="00C03CAE"/>
    <w:rsid w:val="00C03D02"/>
    <w:rsid w:val="00C03D8F"/>
    <w:rsid w:val="00C03DA0"/>
    <w:rsid w:val="00C03DD9"/>
    <w:rsid w:val="00C03E16"/>
    <w:rsid w:val="00C03E31"/>
    <w:rsid w:val="00C03E57"/>
    <w:rsid w:val="00C03F36"/>
    <w:rsid w:val="00C03F67"/>
    <w:rsid w:val="00C03F6E"/>
    <w:rsid w:val="00C03F74"/>
    <w:rsid w:val="00C03F9C"/>
    <w:rsid w:val="00C03FAC"/>
    <w:rsid w:val="00C04030"/>
    <w:rsid w:val="00C04069"/>
    <w:rsid w:val="00C0406C"/>
    <w:rsid w:val="00C040EC"/>
    <w:rsid w:val="00C04146"/>
    <w:rsid w:val="00C0414A"/>
    <w:rsid w:val="00C0414E"/>
    <w:rsid w:val="00C04194"/>
    <w:rsid w:val="00C041A8"/>
    <w:rsid w:val="00C041BC"/>
    <w:rsid w:val="00C041D0"/>
    <w:rsid w:val="00C041E9"/>
    <w:rsid w:val="00C042DB"/>
    <w:rsid w:val="00C0431F"/>
    <w:rsid w:val="00C04321"/>
    <w:rsid w:val="00C04362"/>
    <w:rsid w:val="00C043E5"/>
    <w:rsid w:val="00C0440A"/>
    <w:rsid w:val="00C0442A"/>
    <w:rsid w:val="00C04434"/>
    <w:rsid w:val="00C0443D"/>
    <w:rsid w:val="00C04440"/>
    <w:rsid w:val="00C04461"/>
    <w:rsid w:val="00C04470"/>
    <w:rsid w:val="00C0448C"/>
    <w:rsid w:val="00C0448D"/>
    <w:rsid w:val="00C04493"/>
    <w:rsid w:val="00C044C6"/>
    <w:rsid w:val="00C044C7"/>
    <w:rsid w:val="00C044EA"/>
    <w:rsid w:val="00C044EF"/>
    <w:rsid w:val="00C04554"/>
    <w:rsid w:val="00C04557"/>
    <w:rsid w:val="00C0458B"/>
    <w:rsid w:val="00C0459A"/>
    <w:rsid w:val="00C045C4"/>
    <w:rsid w:val="00C045F4"/>
    <w:rsid w:val="00C04619"/>
    <w:rsid w:val="00C046AF"/>
    <w:rsid w:val="00C046BB"/>
    <w:rsid w:val="00C046C1"/>
    <w:rsid w:val="00C04754"/>
    <w:rsid w:val="00C0476E"/>
    <w:rsid w:val="00C047BA"/>
    <w:rsid w:val="00C047C0"/>
    <w:rsid w:val="00C047D9"/>
    <w:rsid w:val="00C0481C"/>
    <w:rsid w:val="00C04843"/>
    <w:rsid w:val="00C048A1"/>
    <w:rsid w:val="00C048C5"/>
    <w:rsid w:val="00C048CC"/>
    <w:rsid w:val="00C048D4"/>
    <w:rsid w:val="00C048E6"/>
    <w:rsid w:val="00C048F5"/>
    <w:rsid w:val="00C048F9"/>
    <w:rsid w:val="00C04904"/>
    <w:rsid w:val="00C04913"/>
    <w:rsid w:val="00C0493A"/>
    <w:rsid w:val="00C04950"/>
    <w:rsid w:val="00C0497D"/>
    <w:rsid w:val="00C049BD"/>
    <w:rsid w:val="00C049D8"/>
    <w:rsid w:val="00C049E2"/>
    <w:rsid w:val="00C04A24"/>
    <w:rsid w:val="00C04A3C"/>
    <w:rsid w:val="00C04A60"/>
    <w:rsid w:val="00C04A68"/>
    <w:rsid w:val="00C04A9F"/>
    <w:rsid w:val="00C04AF9"/>
    <w:rsid w:val="00C04B46"/>
    <w:rsid w:val="00C04B53"/>
    <w:rsid w:val="00C04B63"/>
    <w:rsid w:val="00C04B98"/>
    <w:rsid w:val="00C04B9A"/>
    <w:rsid w:val="00C04BC4"/>
    <w:rsid w:val="00C04C4E"/>
    <w:rsid w:val="00C04C8B"/>
    <w:rsid w:val="00C04CDF"/>
    <w:rsid w:val="00C04D1B"/>
    <w:rsid w:val="00C04D1D"/>
    <w:rsid w:val="00C04D28"/>
    <w:rsid w:val="00C04D4B"/>
    <w:rsid w:val="00C04D54"/>
    <w:rsid w:val="00C04D55"/>
    <w:rsid w:val="00C04D76"/>
    <w:rsid w:val="00C04DA2"/>
    <w:rsid w:val="00C04DC5"/>
    <w:rsid w:val="00C04DF1"/>
    <w:rsid w:val="00C04DF9"/>
    <w:rsid w:val="00C04DFF"/>
    <w:rsid w:val="00C04E01"/>
    <w:rsid w:val="00C04E16"/>
    <w:rsid w:val="00C04E59"/>
    <w:rsid w:val="00C04E80"/>
    <w:rsid w:val="00C04ECB"/>
    <w:rsid w:val="00C04ED0"/>
    <w:rsid w:val="00C04F04"/>
    <w:rsid w:val="00C04F37"/>
    <w:rsid w:val="00C04F51"/>
    <w:rsid w:val="00C04F67"/>
    <w:rsid w:val="00C04F6E"/>
    <w:rsid w:val="00C04FA0"/>
    <w:rsid w:val="00C04FA7"/>
    <w:rsid w:val="00C0501D"/>
    <w:rsid w:val="00C0503B"/>
    <w:rsid w:val="00C050A8"/>
    <w:rsid w:val="00C050B8"/>
    <w:rsid w:val="00C05133"/>
    <w:rsid w:val="00C05138"/>
    <w:rsid w:val="00C0513E"/>
    <w:rsid w:val="00C0514A"/>
    <w:rsid w:val="00C05162"/>
    <w:rsid w:val="00C05164"/>
    <w:rsid w:val="00C05187"/>
    <w:rsid w:val="00C05250"/>
    <w:rsid w:val="00C0525C"/>
    <w:rsid w:val="00C05260"/>
    <w:rsid w:val="00C05281"/>
    <w:rsid w:val="00C05330"/>
    <w:rsid w:val="00C0535F"/>
    <w:rsid w:val="00C0538A"/>
    <w:rsid w:val="00C0539F"/>
    <w:rsid w:val="00C053B5"/>
    <w:rsid w:val="00C053BF"/>
    <w:rsid w:val="00C053C0"/>
    <w:rsid w:val="00C053D8"/>
    <w:rsid w:val="00C053F8"/>
    <w:rsid w:val="00C053FB"/>
    <w:rsid w:val="00C053FC"/>
    <w:rsid w:val="00C05459"/>
    <w:rsid w:val="00C0545A"/>
    <w:rsid w:val="00C0548B"/>
    <w:rsid w:val="00C054DE"/>
    <w:rsid w:val="00C05524"/>
    <w:rsid w:val="00C0554C"/>
    <w:rsid w:val="00C0555A"/>
    <w:rsid w:val="00C05560"/>
    <w:rsid w:val="00C0556F"/>
    <w:rsid w:val="00C055D2"/>
    <w:rsid w:val="00C055DB"/>
    <w:rsid w:val="00C055FC"/>
    <w:rsid w:val="00C05654"/>
    <w:rsid w:val="00C05688"/>
    <w:rsid w:val="00C0569E"/>
    <w:rsid w:val="00C056B9"/>
    <w:rsid w:val="00C05712"/>
    <w:rsid w:val="00C05736"/>
    <w:rsid w:val="00C05772"/>
    <w:rsid w:val="00C05778"/>
    <w:rsid w:val="00C057A8"/>
    <w:rsid w:val="00C057BC"/>
    <w:rsid w:val="00C057C7"/>
    <w:rsid w:val="00C05826"/>
    <w:rsid w:val="00C05839"/>
    <w:rsid w:val="00C0585B"/>
    <w:rsid w:val="00C0593A"/>
    <w:rsid w:val="00C059A8"/>
    <w:rsid w:val="00C05A42"/>
    <w:rsid w:val="00C05A46"/>
    <w:rsid w:val="00C05A7C"/>
    <w:rsid w:val="00C05A86"/>
    <w:rsid w:val="00C05AC7"/>
    <w:rsid w:val="00C05AF4"/>
    <w:rsid w:val="00C05B0C"/>
    <w:rsid w:val="00C05B1E"/>
    <w:rsid w:val="00C05B24"/>
    <w:rsid w:val="00C05B3F"/>
    <w:rsid w:val="00C05B79"/>
    <w:rsid w:val="00C05B99"/>
    <w:rsid w:val="00C05BAC"/>
    <w:rsid w:val="00C05BED"/>
    <w:rsid w:val="00C05C78"/>
    <w:rsid w:val="00C05CB0"/>
    <w:rsid w:val="00C05CC7"/>
    <w:rsid w:val="00C05D66"/>
    <w:rsid w:val="00C05D72"/>
    <w:rsid w:val="00C05DBA"/>
    <w:rsid w:val="00C05DDD"/>
    <w:rsid w:val="00C05E1A"/>
    <w:rsid w:val="00C05E21"/>
    <w:rsid w:val="00C05E70"/>
    <w:rsid w:val="00C05E79"/>
    <w:rsid w:val="00C05EAB"/>
    <w:rsid w:val="00C05EDC"/>
    <w:rsid w:val="00C05EF3"/>
    <w:rsid w:val="00C05F03"/>
    <w:rsid w:val="00C05F3A"/>
    <w:rsid w:val="00C05F6E"/>
    <w:rsid w:val="00C05F85"/>
    <w:rsid w:val="00C05FBC"/>
    <w:rsid w:val="00C05FD9"/>
    <w:rsid w:val="00C05FE4"/>
    <w:rsid w:val="00C06016"/>
    <w:rsid w:val="00C06053"/>
    <w:rsid w:val="00C060BA"/>
    <w:rsid w:val="00C060C1"/>
    <w:rsid w:val="00C060FA"/>
    <w:rsid w:val="00C060FF"/>
    <w:rsid w:val="00C0611A"/>
    <w:rsid w:val="00C0612E"/>
    <w:rsid w:val="00C06161"/>
    <w:rsid w:val="00C0617D"/>
    <w:rsid w:val="00C061E3"/>
    <w:rsid w:val="00C06254"/>
    <w:rsid w:val="00C0627A"/>
    <w:rsid w:val="00C062BB"/>
    <w:rsid w:val="00C062D0"/>
    <w:rsid w:val="00C062D6"/>
    <w:rsid w:val="00C062E0"/>
    <w:rsid w:val="00C062E5"/>
    <w:rsid w:val="00C06301"/>
    <w:rsid w:val="00C0635A"/>
    <w:rsid w:val="00C06365"/>
    <w:rsid w:val="00C063B2"/>
    <w:rsid w:val="00C063CB"/>
    <w:rsid w:val="00C063D0"/>
    <w:rsid w:val="00C063D3"/>
    <w:rsid w:val="00C063E0"/>
    <w:rsid w:val="00C063E6"/>
    <w:rsid w:val="00C063EF"/>
    <w:rsid w:val="00C063F9"/>
    <w:rsid w:val="00C06429"/>
    <w:rsid w:val="00C06462"/>
    <w:rsid w:val="00C06469"/>
    <w:rsid w:val="00C06472"/>
    <w:rsid w:val="00C064B3"/>
    <w:rsid w:val="00C064CA"/>
    <w:rsid w:val="00C064CC"/>
    <w:rsid w:val="00C064D5"/>
    <w:rsid w:val="00C06508"/>
    <w:rsid w:val="00C06518"/>
    <w:rsid w:val="00C06529"/>
    <w:rsid w:val="00C0656A"/>
    <w:rsid w:val="00C06570"/>
    <w:rsid w:val="00C06587"/>
    <w:rsid w:val="00C065D9"/>
    <w:rsid w:val="00C065FA"/>
    <w:rsid w:val="00C0667F"/>
    <w:rsid w:val="00C06682"/>
    <w:rsid w:val="00C066B6"/>
    <w:rsid w:val="00C066CF"/>
    <w:rsid w:val="00C066DA"/>
    <w:rsid w:val="00C06715"/>
    <w:rsid w:val="00C06734"/>
    <w:rsid w:val="00C06737"/>
    <w:rsid w:val="00C0674D"/>
    <w:rsid w:val="00C0678F"/>
    <w:rsid w:val="00C0679B"/>
    <w:rsid w:val="00C06801"/>
    <w:rsid w:val="00C0683A"/>
    <w:rsid w:val="00C0683B"/>
    <w:rsid w:val="00C06841"/>
    <w:rsid w:val="00C06856"/>
    <w:rsid w:val="00C0685A"/>
    <w:rsid w:val="00C06874"/>
    <w:rsid w:val="00C06885"/>
    <w:rsid w:val="00C068EB"/>
    <w:rsid w:val="00C068F4"/>
    <w:rsid w:val="00C06916"/>
    <w:rsid w:val="00C0691A"/>
    <w:rsid w:val="00C0691E"/>
    <w:rsid w:val="00C06958"/>
    <w:rsid w:val="00C06975"/>
    <w:rsid w:val="00C069B1"/>
    <w:rsid w:val="00C069CF"/>
    <w:rsid w:val="00C069DC"/>
    <w:rsid w:val="00C06A28"/>
    <w:rsid w:val="00C06A47"/>
    <w:rsid w:val="00C06AA1"/>
    <w:rsid w:val="00C06AA7"/>
    <w:rsid w:val="00C06AAF"/>
    <w:rsid w:val="00C06AFE"/>
    <w:rsid w:val="00C06B7A"/>
    <w:rsid w:val="00C06BB7"/>
    <w:rsid w:val="00C06BC3"/>
    <w:rsid w:val="00C06C0F"/>
    <w:rsid w:val="00C06C10"/>
    <w:rsid w:val="00C06C19"/>
    <w:rsid w:val="00C06C33"/>
    <w:rsid w:val="00C06C3C"/>
    <w:rsid w:val="00C06CB3"/>
    <w:rsid w:val="00C06CCA"/>
    <w:rsid w:val="00C06CD0"/>
    <w:rsid w:val="00C06D1B"/>
    <w:rsid w:val="00C06D44"/>
    <w:rsid w:val="00C06D49"/>
    <w:rsid w:val="00C06D9D"/>
    <w:rsid w:val="00C06DAB"/>
    <w:rsid w:val="00C06DBC"/>
    <w:rsid w:val="00C06DC1"/>
    <w:rsid w:val="00C06E41"/>
    <w:rsid w:val="00C06EF5"/>
    <w:rsid w:val="00C06F06"/>
    <w:rsid w:val="00C06F21"/>
    <w:rsid w:val="00C06F48"/>
    <w:rsid w:val="00C06F53"/>
    <w:rsid w:val="00C06F5E"/>
    <w:rsid w:val="00C06F90"/>
    <w:rsid w:val="00C06F97"/>
    <w:rsid w:val="00C06FB0"/>
    <w:rsid w:val="00C06FB2"/>
    <w:rsid w:val="00C06FE1"/>
    <w:rsid w:val="00C0701E"/>
    <w:rsid w:val="00C07021"/>
    <w:rsid w:val="00C0702B"/>
    <w:rsid w:val="00C0709E"/>
    <w:rsid w:val="00C070C8"/>
    <w:rsid w:val="00C070F0"/>
    <w:rsid w:val="00C07114"/>
    <w:rsid w:val="00C07115"/>
    <w:rsid w:val="00C07128"/>
    <w:rsid w:val="00C07155"/>
    <w:rsid w:val="00C07160"/>
    <w:rsid w:val="00C0718B"/>
    <w:rsid w:val="00C0721C"/>
    <w:rsid w:val="00C07264"/>
    <w:rsid w:val="00C072DF"/>
    <w:rsid w:val="00C07319"/>
    <w:rsid w:val="00C07324"/>
    <w:rsid w:val="00C07346"/>
    <w:rsid w:val="00C07387"/>
    <w:rsid w:val="00C07394"/>
    <w:rsid w:val="00C073C3"/>
    <w:rsid w:val="00C073DE"/>
    <w:rsid w:val="00C073F5"/>
    <w:rsid w:val="00C07419"/>
    <w:rsid w:val="00C0743D"/>
    <w:rsid w:val="00C07464"/>
    <w:rsid w:val="00C07479"/>
    <w:rsid w:val="00C0747F"/>
    <w:rsid w:val="00C074A3"/>
    <w:rsid w:val="00C074BB"/>
    <w:rsid w:val="00C074DA"/>
    <w:rsid w:val="00C074E0"/>
    <w:rsid w:val="00C074E7"/>
    <w:rsid w:val="00C07502"/>
    <w:rsid w:val="00C07523"/>
    <w:rsid w:val="00C0756B"/>
    <w:rsid w:val="00C07597"/>
    <w:rsid w:val="00C075BD"/>
    <w:rsid w:val="00C075D4"/>
    <w:rsid w:val="00C075FB"/>
    <w:rsid w:val="00C07645"/>
    <w:rsid w:val="00C07688"/>
    <w:rsid w:val="00C076C8"/>
    <w:rsid w:val="00C076DA"/>
    <w:rsid w:val="00C076E5"/>
    <w:rsid w:val="00C076E7"/>
    <w:rsid w:val="00C076F1"/>
    <w:rsid w:val="00C0772E"/>
    <w:rsid w:val="00C07785"/>
    <w:rsid w:val="00C07796"/>
    <w:rsid w:val="00C0779E"/>
    <w:rsid w:val="00C077AA"/>
    <w:rsid w:val="00C0780D"/>
    <w:rsid w:val="00C07821"/>
    <w:rsid w:val="00C0788A"/>
    <w:rsid w:val="00C0789E"/>
    <w:rsid w:val="00C078EB"/>
    <w:rsid w:val="00C0790D"/>
    <w:rsid w:val="00C0791E"/>
    <w:rsid w:val="00C07929"/>
    <w:rsid w:val="00C0793A"/>
    <w:rsid w:val="00C0793B"/>
    <w:rsid w:val="00C07968"/>
    <w:rsid w:val="00C0797B"/>
    <w:rsid w:val="00C079F3"/>
    <w:rsid w:val="00C07A1A"/>
    <w:rsid w:val="00C07A35"/>
    <w:rsid w:val="00C07A5D"/>
    <w:rsid w:val="00C07AAB"/>
    <w:rsid w:val="00C07ABA"/>
    <w:rsid w:val="00C07ACE"/>
    <w:rsid w:val="00C07AD9"/>
    <w:rsid w:val="00C07BCC"/>
    <w:rsid w:val="00C07BDB"/>
    <w:rsid w:val="00C07C23"/>
    <w:rsid w:val="00C07C45"/>
    <w:rsid w:val="00C07C68"/>
    <w:rsid w:val="00C07CCB"/>
    <w:rsid w:val="00C07D26"/>
    <w:rsid w:val="00C07D28"/>
    <w:rsid w:val="00C07D2D"/>
    <w:rsid w:val="00C07D5C"/>
    <w:rsid w:val="00C07D61"/>
    <w:rsid w:val="00C07D6D"/>
    <w:rsid w:val="00C07D7E"/>
    <w:rsid w:val="00C07D84"/>
    <w:rsid w:val="00C07D98"/>
    <w:rsid w:val="00C07DC0"/>
    <w:rsid w:val="00C07DE3"/>
    <w:rsid w:val="00C07E16"/>
    <w:rsid w:val="00C07E5F"/>
    <w:rsid w:val="00C07E78"/>
    <w:rsid w:val="00C07E80"/>
    <w:rsid w:val="00C07E9A"/>
    <w:rsid w:val="00C07EA8"/>
    <w:rsid w:val="00C07EB7"/>
    <w:rsid w:val="00C07EC3"/>
    <w:rsid w:val="00C07EF4"/>
    <w:rsid w:val="00C07F1F"/>
    <w:rsid w:val="00C07F71"/>
    <w:rsid w:val="00C07FB0"/>
    <w:rsid w:val="00C07FE0"/>
    <w:rsid w:val="00C07FF5"/>
    <w:rsid w:val="00C10049"/>
    <w:rsid w:val="00C10057"/>
    <w:rsid w:val="00C10063"/>
    <w:rsid w:val="00C1008B"/>
    <w:rsid w:val="00C100A6"/>
    <w:rsid w:val="00C100CE"/>
    <w:rsid w:val="00C100E5"/>
    <w:rsid w:val="00C10104"/>
    <w:rsid w:val="00C1010C"/>
    <w:rsid w:val="00C1015A"/>
    <w:rsid w:val="00C10179"/>
    <w:rsid w:val="00C101A3"/>
    <w:rsid w:val="00C101C4"/>
    <w:rsid w:val="00C101C8"/>
    <w:rsid w:val="00C101CA"/>
    <w:rsid w:val="00C101E5"/>
    <w:rsid w:val="00C10206"/>
    <w:rsid w:val="00C1020D"/>
    <w:rsid w:val="00C1020F"/>
    <w:rsid w:val="00C10212"/>
    <w:rsid w:val="00C1022D"/>
    <w:rsid w:val="00C102E1"/>
    <w:rsid w:val="00C102E6"/>
    <w:rsid w:val="00C102F2"/>
    <w:rsid w:val="00C10309"/>
    <w:rsid w:val="00C1031F"/>
    <w:rsid w:val="00C10381"/>
    <w:rsid w:val="00C103A3"/>
    <w:rsid w:val="00C103BF"/>
    <w:rsid w:val="00C103C2"/>
    <w:rsid w:val="00C103DE"/>
    <w:rsid w:val="00C10415"/>
    <w:rsid w:val="00C104FE"/>
    <w:rsid w:val="00C10500"/>
    <w:rsid w:val="00C1051C"/>
    <w:rsid w:val="00C10537"/>
    <w:rsid w:val="00C1054F"/>
    <w:rsid w:val="00C105A7"/>
    <w:rsid w:val="00C105B9"/>
    <w:rsid w:val="00C105BE"/>
    <w:rsid w:val="00C105EC"/>
    <w:rsid w:val="00C10648"/>
    <w:rsid w:val="00C1067C"/>
    <w:rsid w:val="00C10683"/>
    <w:rsid w:val="00C10697"/>
    <w:rsid w:val="00C106B2"/>
    <w:rsid w:val="00C106EC"/>
    <w:rsid w:val="00C106FE"/>
    <w:rsid w:val="00C107AD"/>
    <w:rsid w:val="00C107F1"/>
    <w:rsid w:val="00C1090C"/>
    <w:rsid w:val="00C1094F"/>
    <w:rsid w:val="00C1095C"/>
    <w:rsid w:val="00C1095D"/>
    <w:rsid w:val="00C109A8"/>
    <w:rsid w:val="00C109B8"/>
    <w:rsid w:val="00C109FF"/>
    <w:rsid w:val="00C10A0D"/>
    <w:rsid w:val="00C10A0F"/>
    <w:rsid w:val="00C10A1E"/>
    <w:rsid w:val="00C10A31"/>
    <w:rsid w:val="00C10A4F"/>
    <w:rsid w:val="00C10A51"/>
    <w:rsid w:val="00C10A6F"/>
    <w:rsid w:val="00C10A74"/>
    <w:rsid w:val="00C10A76"/>
    <w:rsid w:val="00C10A79"/>
    <w:rsid w:val="00C10AD2"/>
    <w:rsid w:val="00C10AE6"/>
    <w:rsid w:val="00C10AEC"/>
    <w:rsid w:val="00C10B01"/>
    <w:rsid w:val="00C10B15"/>
    <w:rsid w:val="00C10B2A"/>
    <w:rsid w:val="00C10B83"/>
    <w:rsid w:val="00C10BAE"/>
    <w:rsid w:val="00C10C32"/>
    <w:rsid w:val="00C10C67"/>
    <w:rsid w:val="00C10CBF"/>
    <w:rsid w:val="00C10CFB"/>
    <w:rsid w:val="00C10CFD"/>
    <w:rsid w:val="00C10D09"/>
    <w:rsid w:val="00C10D77"/>
    <w:rsid w:val="00C10D85"/>
    <w:rsid w:val="00C10DC4"/>
    <w:rsid w:val="00C10DE1"/>
    <w:rsid w:val="00C10DF4"/>
    <w:rsid w:val="00C10DFA"/>
    <w:rsid w:val="00C10E5E"/>
    <w:rsid w:val="00C10E6F"/>
    <w:rsid w:val="00C10E80"/>
    <w:rsid w:val="00C10EE7"/>
    <w:rsid w:val="00C10F10"/>
    <w:rsid w:val="00C10F6E"/>
    <w:rsid w:val="00C10F8E"/>
    <w:rsid w:val="00C10F97"/>
    <w:rsid w:val="00C10FD2"/>
    <w:rsid w:val="00C11050"/>
    <w:rsid w:val="00C1109D"/>
    <w:rsid w:val="00C110A0"/>
    <w:rsid w:val="00C110E6"/>
    <w:rsid w:val="00C11102"/>
    <w:rsid w:val="00C1112E"/>
    <w:rsid w:val="00C111AB"/>
    <w:rsid w:val="00C111B1"/>
    <w:rsid w:val="00C111C8"/>
    <w:rsid w:val="00C111FB"/>
    <w:rsid w:val="00C11218"/>
    <w:rsid w:val="00C11219"/>
    <w:rsid w:val="00C11226"/>
    <w:rsid w:val="00C11229"/>
    <w:rsid w:val="00C1123B"/>
    <w:rsid w:val="00C1124D"/>
    <w:rsid w:val="00C1124F"/>
    <w:rsid w:val="00C1126E"/>
    <w:rsid w:val="00C11275"/>
    <w:rsid w:val="00C11290"/>
    <w:rsid w:val="00C112A4"/>
    <w:rsid w:val="00C112D2"/>
    <w:rsid w:val="00C112D3"/>
    <w:rsid w:val="00C11352"/>
    <w:rsid w:val="00C1137C"/>
    <w:rsid w:val="00C1138C"/>
    <w:rsid w:val="00C11390"/>
    <w:rsid w:val="00C1139E"/>
    <w:rsid w:val="00C113AC"/>
    <w:rsid w:val="00C113FA"/>
    <w:rsid w:val="00C11401"/>
    <w:rsid w:val="00C11402"/>
    <w:rsid w:val="00C1143C"/>
    <w:rsid w:val="00C1143E"/>
    <w:rsid w:val="00C11476"/>
    <w:rsid w:val="00C114A0"/>
    <w:rsid w:val="00C114A2"/>
    <w:rsid w:val="00C114C5"/>
    <w:rsid w:val="00C114E9"/>
    <w:rsid w:val="00C114F8"/>
    <w:rsid w:val="00C11505"/>
    <w:rsid w:val="00C1150A"/>
    <w:rsid w:val="00C11525"/>
    <w:rsid w:val="00C11528"/>
    <w:rsid w:val="00C1152F"/>
    <w:rsid w:val="00C11538"/>
    <w:rsid w:val="00C11594"/>
    <w:rsid w:val="00C115F5"/>
    <w:rsid w:val="00C1168D"/>
    <w:rsid w:val="00C116DE"/>
    <w:rsid w:val="00C11745"/>
    <w:rsid w:val="00C11749"/>
    <w:rsid w:val="00C11772"/>
    <w:rsid w:val="00C1177A"/>
    <w:rsid w:val="00C1178F"/>
    <w:rsid w:val="00C117EF"/>
    <w:rsid w:val="00C117F4"/>
    <w:rsid w:val="00C11872"/>
    <w:rsid w:val="00C1187E"/>
    <w:rsid w:val="00C11884"/>
    <w:rsid w:val="00C118A6"/>
    <w:rsid w:val="00C118E4"/>
    <w:rsid w:val="00C1191A"/>
    <w:rsid w:val="00C11940"/>
    <w:rsid w:val="00C119D9"/>
    <w:rsid w:val="00C11A18"/>
    <w:rsid w:val="00C11A2C"/>
    <w:rsid w:val="00C11A68"/>
    <w:rsid w:val="00C11A7C"/>
    <w:rsid w:val="00C11B41"/>
    <w:rsid w:val="00C11B5C"/>
    <w:rsid w:val="00C11B74"/>
    <w:rsid w:val="00C11B78"/>
    <w:rsid w:val="00C11BAE"/>
    <w:rsid w:val="00C11BB2"/>
    <w:rsid w:val="00C11BE7"/>
    <w:rsid w:val="00C11BFA"/>
    <w:rsid w:val="00C11C2B"/>
    <w:rsid w:val="00C11C41"/>
    <w:rsid w:val="00C11CBC"/>
    <w:rsid w:val="00C11CF2"/>
    <w:rsid w:val="00C11CF7"/>
    <w:rsid w:val="00C11D20"/>
    <w:rsid w:val="00C11D40"/>
    <w:rsid w:val="00C11D5A"/>
    <w:rsid w:val="00C11DD0"/>
    <w:rsid w:val="00C11E08"/>
    <w:rsid w:val="00C11E41"/>
    <w:rsid w:val="00C11E48"/>
    <w:rsid w:val="00C11E93"/>
    <w:rsid w:val="00C11ED9"/>
    <w:rsid w:val="00C11EF9"/>
    <w:rsid w:val="00C11F3B"/>
    <w:rsid w:val="00C11F42"/>
    <w:rsid w:val="00C11F57"/>
    <w:rsid w:val="00C11FA6"/>
    <w:rsid w:val="00C11FAE"/>
    <w:rsid w:val="00C11FBB"/>
    <w:rsid w:val="00C11FCA"/>
    <w:rsid w:val="00C11FE5"/>
    <w:rsid w:val="00C12065"/>
    <w:rsid w:val="00C12072"/>
    <w:rsid w:val="00C12091"/>
    <w:rsid w:val="00C120A7"/>
    <w:rsid w:val="00C12167"/>
    <w:rsid w:val="00C12169"/>
    <w:rsid w:val="00C1216F"/>
    <w:rsid w:val="00C121FF"/>
    <w:rsid w:val="00C1220E"/>
    <w:rsid w:val="00C12212"/>
    <w:rsid w:val="00C12214"/>
    <w:rsid w:val="00C12244"/>
    <w:rsid w:val="00C12275"/>
    <w:rsid w:val="00C12279"/>
    <w:rsid w:val="00C1228F"/>
    <w:rsid w:val="00C122A3"/>
    <w:rsid w:val="00C122BE"/>
    <w:rsid w:val="00C122EA"/>
    <w:rsid w:val="00C122EF"/>
    <w:rsid w:val="00C1230A"/>
    <w:rsid w:val="00C12338"/>
    <w:rsid w:val="00C12375"/>
    <w:rsid w:val="00C123BC"/>
    <w:rsid w:val="00C12419"/>
    <w:rsid w:val="00C1242A"/>
    <w:rsid w:val="00C12438"/>
    <w:rsid w:val="00C12448"/>
    <w:rsid w:val="00C12495"/>
    <w:rsid w:val="00C124B7"/>
    <w:rsid w:val="00C124BB"/>
    <w:rsid w:val="00C124D1"/>
    <w:rsid w:val="00C124E2"/>
    <w:rsid w:val="00C124F1"/>
    <w:rsid w:val="00C1254A"/>
    <w:rsid w:val="00C1255E"/>
    <w:rsid w:val="00C125B3"/>
    <w:rsid w:val="00C1260A"/>
    <w:rsid w:val="00C1261E"/>
    <w:rsid w:val="00C12621"/>
    <w:rsid w:val="00C12634"/>
    <w:rsid w:val="00C12648"/>
    <w:rsid w:val="00C12695"/>
    <w:rsid w:val="00C126A0"/>
    <w:rsid w:val="00C126AC"/>
    <w:rsid w:val="00C126B4"/>
    <w:rsid w:val="00C126F2"/>
    <w:rsid w:val="00C1272A"/>
    <w:rsid w:val="00C12737"/>
    <w:rsid w:val="00C1273C"/>
    <w:rsid w:val="00C12755"/>
    <w:rsid w:val="00C12790"/>
    <w:rsid w:val="00C12796"/>
    <w:rsid w:val="00C127CF"/>
    <w:rsid w:val="00C127D5"/>
    <w:rsid w:val="00C127E5"/>
    <w:rsid w:val="00C12819"/>
    <w:rsid w:val="00C12827"/>
    <w:rsid w:val="00C1284A"/>
    <w:rsid w:val="00C12854"/>
    <w:rsid w:val="00C12892"/>
    <w:rsid w:val="00C128A1"/>
    <w:rsid w:val="00C128CA"/>
    <w:rsid w:val="00C128D4"/>
    <w:rsid w:val="00C128D5"/>
    <w:rsid w:val="00C1291E"/>
    <w:rsid w:val="00C1291F"/>
    <w:rsid w:val="00C129AC"/>
    <w:rsid w:val="00C129D5"/>
    <w:rsid w:val="00C129EF"/>
    <w:rsid w:val="00C12A36"/>
    <w:rsid w:val="00C12A62"/>
    <w:rsid w:val="00C12A76"/>
    <w:rsid w:val="00C12A84"/>
    <w:rsid w:val="00C12AD5"/>
    <w:rsid w:val="00C12B02"/>
    <w:rsid w:val="00C12B12"/>
    <w:rsid w:val="00C12B3B"/>
    <w:rsid w:val="00C12B5D"/>
    <w:rsid w:val="00C12B88"/>
    <w:rsid w:val="00C12B9A"/>
    <w:rsid w:val="00C12BB8"/>
    <w:rsid w:val="00C12C00"/>
    <w:rsid w:val="00C12C2F"/>
    <w:rsid w:val="00C12C44"/>
    <w:rsid w:val="00C12C4D"/>
    <w:rsid w:val="00C12C63"/>
    <w:rsid w:val="00C12C9D"/>
    <w:rsid w:val="00C12D17"/>
    <w:rsid w:val="00C12D2A"/>
    <w:rsid w:val="00C12D8A"/>
    <w:rsid w:val="00C12E44"/>
    <w:rsid w:val="00C12E60"/>
    <w:rsid w:val="00C12E7B"/>
    <w:rsid w:val="00C12EEE"/>
    <w:rsid w:val="00C12EEF"/>
    <w:rsid w:val="00C12F03"/>
    <w:rsid w:val="00C12F16"/>
    <w:rsid w:val="00C12F4A"/>
    <w:rsid w:val="00C12FAD"/>
    <w:rsid w:val="00C12FC9"/>
    <w:rsid w:val="00C12FD1"/>
    <w:rsid w:val="00C12FFA"/>
    <w:rsid w:val="00C13028"/>
    <w:rsid w:val="00C1302D"/>
    <w:rsid w:val="00C1302E"/>
    <w:rsid w:val="00C13064"/>
    <w:rsid w:val="00C13085"/>
    <w:rsid w:val="00C130A4"/>
    <w:rsid w:val="00C130B2"/>
    <w:rsid w:val="00C130BA"/>
    <w:rsid w:val="00C130D7"/>
    <w:rsid w:val="00C130E8"/>
    <w:rsid w:val="00C13100"/>
    <w:rsid w:val="00C1310A"/>
    <w:rsid w:val="00C13128"/>
    <w:rsid w:val="00C13182"/>
    <w:rsid w:val="00C131C7"/>
    <w:rsid w:val="00C13230"/>
    <w:rsid w:val="00C13288"/>
    <w:rsid w:val="00C1329F"/>
    <w:rsid w:val="00C132DE"/>
    <w:rsid w:val="00C132E9"/>
    <w:rsid w:val="00C133BC"/>
    <w:rsid w:val="00C133E2"/>
    <w:rsid w:val="00C133F1"/>
    <w:rsid w:val="00C13424"/>
    <w:rsid w:val="00C13427"/>
    <w:rsid w:val="00C134AA"/>
    <w:rsid w:val="00C134CB"/>
    <w:rsid w:val="00C13509"/>
    <w:rsid w:val="00C1351E"/>
    <w:rsid w:val="00C1353B"/>
    <w:rsid w:val="00C13562"/>
    <w:rsid w:val="00C13595"/>
    <w:rsid w:val="00C135AB"/>
    <w:rsid w:val="00C135B9"/>
    <w:rsid w:val="00C13611"/>
    <w:rsid w:val="00C13652"/>
    <w:rsid w:val="00C136A7"/>
    <w:rsid w:val="00C136C2"/>
    <w:rsid w:val="00C136E4"/>
    <w:rsid w:val="00C136F6"/>
    <w:rsid w:val="00C1372C"/>
    <w:rsid w:val="00C13740"/>
    <w:rsid w:val="00C13758"/>
    <w:rsid w:val="00C1379C"/>
    <w:rsid w:val="00C137C4"/>
    <w:rsid w:val="00C137D6"/>
    <w:rsid w:val="00C13841"/>
    <w:rsid w:val="00C13842"/>
    <w:rsid w:val="00C1385E"/>
    <w:rsid w:val="00C1386B"/>
    <w:rsid w:val="00C13873"/>
    <w:rsid w:val="00C138AA"/>
    <w:rsid w:val="00C1391E"/>
    <w:rsid w:val="00C13922"/>
    <w:rsid w:val="00C1393A"/>
    <w:rsid w:val="00C13957"/>
    <w:rsid w:val="00C1396B"/>
    <w:rsid w:val="00C1398C"/>
    <w:rsid w:val="00C13992"/>
    <w:rsid w:val="00C13994"/>
    <w:rsid w:val="00C139A6"/>
    <w:rsid w:val="00C139B6"/>
    <w:rsid w:val="00C139C7"/>
    <w:rsid w:val="00C13A16"/>
    <w:rsid w:val="00C13A33"/>
    <w:rsid w:val="00C13A41"/>
    <w:rsid w:val="00C13A67"/>
    <w:rsid w:val="00C13ADC"/>
    <w:rsid w:val="00C13B35"/>
    <w:rsid w:val="00C13B57"/>
    <w:rsid w:val="00C13B7B"/>
    <w:rsid w:val="00C13BC0"/>
    <w:rsid w:val="00C13BFF"/>
    <w:rsid w:val="00C13C19"/>
    <w:rsid w:val="00C13C1E"/>
    <w:rsid w:val="00C13C59"/>
    <w:rsid w:val="00C13C5B"/>
    <w:rsid w:val="00C13C6E"/>
    <w:rsid w:val="00C13C8A"/>
    <w:rsid w:val="00C13CE6"/>
    <w:rsid w:val="00C13D4E"/>
    <w:rsid w:val="00C13D55"/>
    <w:rsid w:val="00C13D59"/>
    <w:rsid w:val="00C13D60"/>
    <w:rsid w:val="00C13D9E"/>
    <w:rsid w:val="00C13DD1"/>
    <w:rsid w:val="00C13E0D"/>
    <w:rsid w:val="00C13E68"/>
    <w:rsid w:val="00C13E90"/>
    <w:rsid w:val="00C13EB2"/>
    <w:rsid w:val="00C13EFB"/>
    <w:rsid w:val="00C13F00"/>
    <w:rsid w:val="00C13F1B"/>
    <w:rsid w:val="00C13F67"/>
    <w:rsid w:val="00C13FAD"/>
    <w:rsid w:val="00C14029"/>
    <w:rsid w:val="00C14098"/>
    <w:rsid w:val="00C140B9"/>
    <w:rsid w:val="00C140ED"/>
    <w:rsid w:val="00C14109"/>
    <w:rsid w:val="00C1411C"/>
    <w:rsid w:val="00C1415A"/>
    <w:rsid w:val="00C1421B"/>
    <w:rsid w:val="00C14224"/>
    <w:rsid w:val="00C14238"/>
    <w:rsid w:val="00C1426D"/>
    <w:rsid w:val="00C142A4"/>
    <w:rsid w:val="00C142AC"/>
    <w:rsid w:val="00C142D9"/>
    <w:rsid w:val="00C14324"/>
    <w:rsid w:val="00C1433F"/>
    <w:rsid w:val="00C1436A"/>
    <w:rsid w:val="00C14397"/>
    <w:rsid w:val="00C143C4"/>
    <w:rsid w:val="00C14406"/>
    <w:rsid w:val="00C14413"/>
    <w:rsid w:val="00C1443C"/>
    <w:rsid w:val="00C14465"/>
    <w:rsid w:val="00C144FB"/>
    <w:rsid w:val="00C1450B"/>
    <w:rsid w:val="00C14515"/>
    <w:rsid w:val="00C1451A"/>
    <w:rsid w:val="00C14542"/>
    <w:rsid w:val="00C1458B"/>
    <w:rsid w:val="00C145C6"/>
    <w:rsid w:val="00C145D5"/>
    <w:rsid w:val="00C14632"/>
    <w:rsid w:val="00C14653"/>
    <w:rsid w:val="00C14671"/>
    <w:rsid w:val="00C146BA"/>
    <w:rsid w:val="00C146C2"/>
    <w:rsid w:val="00C146CF"/>
    <w:rsid w:val="00C146EB"/>
    <w:rsid w:val="00C146F2"/>
    <w:rsid w:val="00C14737"/>
    <w:rsid w:val="00C14755"/>
    <w:rsid w:val="00C14764"/>
    <w:rsid w:val="00C14774"/>
    <w:rsid w:val="00C1477A"/>
    <w:rsid w:val="00C147AD"/>
    <w:rsid w:val="00C147E3"/>
    <w:rsid w:val="00C1480C"/>
    <w:rsid w:val="00C148F8"/>
    <w:rsid w:val="00C14931"/>
    <w:rsid w:val="00C1498B"/>
    <w:rsid w:val="00C149C2"/>
    <w:rsid w:val="00C149CD"/>
    <w:rsid w:val="00C149D1"/>
    <w:rsid w:val="00C149DE"/>
    <w:rsid w:val="00C14A2A"/>
    <w:rsid w:val="00C14A61"/>
    <w:rsid w:val="00C14A74"/>
    <w:rsid w:val="00C14A98"/>
    <w:rsid w:val="00C14B07"/>
    <w:rsid w:val="00C14B13"/>
    <w:rsid w:val="00C14B56"/>
    <w:rsid w:val="00C14B5D"/>
    <w:rsid w:val="00C14B68"/>
    <w:rsid w:val="00C14B7C"/>
    <w:rsid w:val="00C14B83"/>
    <w:rsid w:val="00C14BAB"/>
    <w:rsid w:val="00C14BDB"/>
    <w:rsid w:val="00C14BDF"/>
    <w:rsid w:val="00C14C94"/>
    <w:rsid w:val="00C14C9E"/>
    <w:rsid w:val="00C14CD3"/>
    <w:rsid w:val="00C14CD8"/>
    <w:rsid w:val="00C14DA0"/>
    <w:rsid w:val="00C14E04"/>
    <w:rsid w:val="00C14E41"/>
    <w:rsid w:val="00C14E66"/>
    <w:rsid w:val="00C14E8B"/>
    <w:rsid w:val="00C14E8D"/>
    <w:rsid w:val="00C14E8F"/>
    <w:rsid w:val="00C14EA0"/>
    <w:rsid w:val="00C14EAF"/>
    <w:rsid w:val="00C14EC4"/>
    <w:rsid w:val="00C14F0E"/>
    <w:rsid w:val="00C14F16"/>
    <w:rsid w:val="00C14F2D"/>
    <w:rsid w:val="00C14F2E"/>
    <w:rsid w:val="00C14F37"/>
    <w:rsid w:val="00C14F4A"/>
    <w:rsid w:val="00C1500D"/>
    <w:rsid w:val="00C15021"/>
    <w:rsid w:val="00C1504E"/>
    <w:rsid w:val="00C15090"/>
    <w:rsid w:val="00C150A6"/>
    <w:rsid w:val="00C150AA"/>
    <w:rsid w:val="00C150CF"/>
    <w:rsid w:val="00C150F5"/>
    <w:rsid w:val="00C15135"/>
    <w:rsid w:val="00C1513A"/>
    <w:rsid w:val="00C15187"/>
    <w:rsid w:val="00C15214"/>
    <w:rsid w:val="00C15286"/>
    <w:rsid w:val="00C1528E"/>
    <w:rsid w:val="00C1529A"/>
    <w:rsid w:val="00C152BB"/>
    <w:rsid w:val="00C152C2"/>
    <w:rsid w:val="00C152EC"/>
    <w:rsid w:val="00C1535C"/>
    <w:rsid w:val="00C1535F"/>
    <w:rsid w:val="00C15371"/>
    <w:rsid w:val="00C153F6"/>
    <w:rsid w:val="00C1540A"/>
    <w:rsid w:val="00C1540B"/>
    <w:rsid w:val="00C15414"/>
    <w:rsid w:val="00C15427"/>
    <w:rsid w:val="00C15457"/>
    <w:rsid w:val="00C1546D"/>
    <w:rsid w:val="00C154BB"/>
    <w:rsid w:val="00C154BC"/>
    <w:rsid w:val="00C15534"/>
    <w:rsid w:val="00C15564"/>
    <w:rsid w:val="00C15569"/>
    <w:rsid w:val="00C1556C"/>
    <w:rsid w:val="00C15597"/>
    <w:rsid w:val="00C155AF"/>
    <w:rsid w:val="00C155C3"/>
    <w:rsid w:val="00C155C4"/>
    <w:rsid w:val="00C1567D"/>
    <w:rsid w:val="00C1567F"/>
    <w:rsid w:val="00C1568D"/>
    <w:rsid w:val="00C15692"/>
    <w:rsid w:val="00C156E2"/>
    <w:rsid w:val="00C1574B"/>
    <w:rsid w:val="00C15758"/>
    <w:rsid w:val="00C15772"/>
    <w:rsid w:val="00C157A7"/>
    <w:rsid w:val="00C157F0"/>
    <w:rsid w:val="00C157F5"/>
    <w:rsid w:val="00C157FB"/>
    <w:rsid w:val="00C1582D"/>
    <w:rsid w:val="00C15832"/>
    <w:rsid w:val="00C15839"/>
    <w:rsid w:val="00C15892"/>
    <w:rsid w:val="00C158B1"/>
    <w:rsid w:val="00C158B9"/>
    <w:rsid w:val="00C158FC"/>
    <w:rsid w:val="00C15944"/>
    <w:rsid w:val="00C15947"/>
    <w:rsid w:val="00C15951"/>
    <w:rsid w:val="00C15987"/>
    <w:rsid w:val="00C15991"/>
    <w:rsid w:val="00C15994"/>
    <w:rsid w:val="00C1599A"/>
    <w:rsid w:val="00C15A12"/>
    <w:rsid w:val="00C15A54"/>
    <w:rsid w:val="00C15AB5"/>
    <w:rsid w:val="00C15AE0"/>
    <w:rsid w:val="00C15B69"/>
    <w:rsid w:val="00C15B72"/>
    <w:rsid w:val="00C15B8D"/>
    <w:rsid w:val="00C15C18"/>
    <w:rsid w:val="00C15C33"/>
    <w:rsid w:val="00C15C39"/>
    <w:rsid w:val="00C15C45"/>
    <w:rsid w:val="00C15C52"/>
    <w:rsid w:val="00C15CAE"/>
    <w:rsid w:val="00C15CE9"/>
    <w:rsid w:val="00C15CFE"/>
    <w:rsid w:val="00C15D2C"/>
    <w:rsid w:val="00C15D57"/>
    <w:rsid w:val="00C15D79"/>
    <w:rsid w:val="00C15D7E"/>
    <w:rsid w:val="00C15D87"/>
    <w:rsid w:val="00C15D8D"/>
    <w:rsid w:val="00C15D90"/>
    <w:rsid w:val="00C15DA9"/>
    <w:rsid w:val="00C15DCA"/>
    <w:rsid w:val="00C15DE6"/>
    <w:rsid w:val="00C15E6E"/>
    <w:rsid w:val="00C15E6F"/>
    <w:rsid w:val="00C15E9E"/>
    <w:rsid w:val="00C15EAE"/>
    <w:rsid w:val="00C15EE3"/>
    <w:rsid w:val="00C15F51"/>
    <w:rsid w:val="00C15FD8"/>
    <w:rsid w:val="00C15FE7"/>
    <w:rsid w:val="00C1601B"/>
    <w:rsid w:val="00C16021"/>
    <w:rsid w:val="00C16025"/>
    <w:rsid w:val="00C16053"/>
    <w:rsid w:val="00C160C3"/>
    <w:rsid w:val="00C160C8"/>
    <w:rsid w:val="00C160D9"/>
    <w:rsid w:val="00C16104"/>
    <w:rsid w:val="00C16106"/>
    <w:rsid w:val="00C16137"/>
    <w:rsid w:val="00C16149"/>
    <w:rsid w:val="00C16153"/>
    <w:rsid w:val="00C1615F"/>
    <w:rsid w:val="00C16166"/>
    <w:rsid w:val="00C1617C"/>
    <w:rsid w:val="00C161B4"/>
    <w:rsid w:val="00C161BE"/>
    <w:rsid w:val="00C161F6"/>
    <w:rsid w:val="00C1620A"/>
    <w:rsid w:val="00C1622D"/>
    <w:rsid w:val="00C16238"/>
    <w:rsid w:val="00C1623E"/>
    <w:rsid w:val="00C16249"/>
    <w:rsid w:val="00C16266"/>
    <w:rsid w:val="00C16289"/>
    <w:rsid w:val="00C162A3"/>
    <w:rsid w:val="00C162CB"/>
    <w:rsid w:val="00C162EB"/>
    <w:rsid w:val="00C16332"/>
    <w:rsid w:val="00C16334"/>
    <w:rsid w:val="00C16355"/>
    <w:rsid w:val="00C16357"/>
    <w:rsid w:val="00C16364"/>
    <w:rsid w:val="00C16373"/>
    <w:rsid w:val="00C1637C"/>
    <w:rsid w:val="00C16381"/>
    <w:rsid w:val="00C163BB"/>
    <w:rsid w:val="00C163E3"/>
    <w:rsid w:val="00C163FB"/>
    <w:rsid w:val="00C1641F"/>
    <w:rsid w:val="00C16422"/>
    <w:rsid w:val="00C1643B"/>
    <w:rsid w:val="00C16450"/>
    <w:rsid w:val="00C16495"/>
    <w:rsid w:val="00C164B2"/>
    <w:rsid w:val="00C164BF"/>
    <w:rsid w:val="00C164EB"/>
    <w:rsid w:val="00C1652F"/>
    <w:rsid w:val="00C1653D"/>
    <w:rsid w:val="00C1659E"/>
    <w:rsid w:val="00C16618"/>
    <w:rsid w:val="00C1663E"/>
    <w:rsid w:val="00C1664D"/>
    <w:rsid w:val="00C16659"/>
    <w:rsid w:val="00C1665A"/>
    <w:rsid w:val="00C1668F"/>
    <w:rsid w:val="00C166AB"/>
    <w:rsid w:val="00C166BF"/>
    <w:rsid w:val="00C166D9"/>
    <w:rsid w:val="00C16707"/>
    <w:rsid w:val="00C1670C"/>
    <w:rsid w:val="00C16745"/>
    <w:rsid w:val="00C16791"/>
    <w:rsid w:val="00C167CC"/>
    <w:rsid w:val="00C167D5"/>
    <w:rsid w:val="00C16808"/>
    <w:rsid w:val="00C1680A"/>
    <w:rsid w:val="00C16823"/>
    <w:rsid w:val="00C1682C"/>
    <w:rsid w:val="00C16848"/>
    <w:rsid w:val="00C1684E"/>
    <w:rsid w:val="00C16863"/>
    <w:rsid w:val="00C16876"/>
    <w:rsid w:val="00C16879"/>
    <w:rsid w:val="00C1688D"/>
    <w:rsid w:val="00C168BB"/>
    <w:rsid w:val="00C168C2"/>
    <w:rsid w:val="00C168CA"/>
    <w:rsid w:val="00C168E2"/>
    <w:rsid w:val="00C16930"/>
    <w:rsid w:val="00C16942"/>
    <w:rsid w:val="00C16993"/>
    <w:rsid w:val="00C16999"/>
    <w:rsid w:val="00C169D1"/>
    <w:rsid w:val="00C169F0"/>
    <w:rsid w:val="00C16A2B"/>
    <w:rsid w:val="00C16A2C"/>
    <w:rsid w:val="00C16A4B"/>
    <w:rsid w:val="00C16A75"/>
    <w:rsid w:val="00C16A9B"/>
    <w:rsid w:val="00C16AB6"/>
    <w:rsid w:val="00C16AEE"/>
    <w:rsid w:val="00C16B19"/>
    <w:rsid w:val="00C16B5F"/>
    <w:rsid w:val="00C16B67"/>
    <w:rsid w:val="00C16B71"/>
    <w:rsid w:val="00C16BAC"/>
    <w:rsid w:val="00C16BAD"/>
    <w:rsid w:val="00C16BCB"/>
    <w:rsid w:val="00C16C12"/>
    <w:rsid w:val="00C16C68"/>
    <w:rsid w:val="00C16D41"/>
    <w:rsid w:val="00C16DB0"/>
    <w:rsid w:val="00C16DE1"/>
    <w:rsid w:val="00C16DF6"/>
    <w:rsid w:val="00C16DFE"/>
    <w:rsid w:val="00C16E05"/>
    <w:rsid w:val="00C16E0B"/>
    <w:rsid w:val="00C16E14"/>
    <w:rsid w:val="00C16E57"/>
    <w:rsid w:val="00C16E5C"/>
    <w:rsid w:val="00C16EFA"/>
    <w:rsid w:val="00C16F27"/>
    <w:rsid w:val="00C16FD2"/>
    <w:rsid w:val="00C16FE2"/>
    <w:rsid w:val="00C17014"/>
    <w:rsid w:val="00C17027"/>
    <w:rsid w:val="00C1703C"/>
    <w:rsid w:val="00C17051"/>
    <w:rsid w:val="00C17057"/>
    <w:rsid w:val="00C17079"/>
    <w:rsid w:val="00C1707B"/>
    <w:rsid w:val="00C1708B"/>
    <w:rsid w:val="00C17099"/>
    <w:rsid w:val="00C170A3"/>
    <w:rsid w:val="00C17122"/>
    <w:rsid w:val="00C17169"/>
    <w:rsid w:val="00C17171"/>
    <w:rsid w:val="00C17205"/>
    <w:rsid w:val="00C1720F"/>
    <w:rsid w:val="00C17214"/>
    <w:rsid w:val="00C17217"/>
    <w:rsid w:val="00C1724D"/>
    <w:rsid w:val="00C17276"/>
    <w:rsid w:val="00C17283"/>
    <w:rsid w:val="00C1728D"/>
    <w:rsid w:val="00C172E7"/>
    <w:rsid w:val="00C172EB"/>
    <w:rsid w:val="00C17331"/>
    <w:rsid w:val="00C173E0"/>
    <w:rsid w:val="00C173E7"/>
    <w:rsid w:val="00C17449"/>
    <w:rsid w:val="00C1748C"/>
    <w:rsid w:val="00C174A9"/>
    <w:rsid w:val="00C174B2"/>
    <w:rsid w:val="00C174F0"/>
    <w:rsid w:val="00C17501"/>
    <w:rsid w:val="00C1750E"/>
    <w:rsid w:val="00C17513"/>
    <w:rsid w:val="00C17558"/>
    <w:rsid w:val="00C1757F"/>
    <w:rsid w:val="00C175AE"/>
    <w:rsid w:val="00C17683"/>
    <w:rsid w:val="00C176B0"/>
    <w:rsid w:val="00C176BD"/>
    <w:rsid w:val="00C176D1"/>
    <w:rsid w:val="00C17718"/>
    <w:rsid w:val="00C17742"/>
    <w:rsid w:val="00C1778E"/>
    <w:rsid w:val="00C177A4"/>
    <w:rsid w:val="00C177AF"/>
    <w:rsid w:val="00C177E4"/>
    <w:rsid w:val="00C1782A"/>
    <w:rsid w:val="00C1783E"/>
    <w:rsid w:val="00C1786D"/>
    <w:rsid w:val="00C17926"/>
    <w:rsid w:val="00C17941"/>
    <w:rsid w:val="00C17945"/>
    <w:rsid w:val="00C17960"/>
    <w:rsid w:val="00C179AD"/>
    <w:rsid w:val="00C179CD"/>
    <w:rsid w:val="00C179DB"/>
    <w:rsid w:val="00C179DD"/>
    <w:rsid w:val="00C17A2E"/>
    <w:rsid w:val="00C17A36"/>
    <w:rsid w:val="00C17A3D"/>
    <w:rsid w:val="00C17A42"/>
    <w:rsid w:val="00C17A60"/>
    <w:rsid w:val="00C17B0D"/>
    <w:rsid w:val="00C17B17"/>
    <w:rsid w:val="00C17B63"/>
    <w:rsid w:val="00C17B80"/>
    <w:rsid w:val="00C17BAF"/>
    <w:rsid w:val="00C17BB5"/>
    <w:rsid w:val="00C17BD8"/>
    <w:rsid w:val="00C17BF5"/>
    <w:rsid w:val="00C17C34"/>
    <w:rsid w:val="00C17C59"/>
    <w:rsid w:val="00C17C8F"/>
    <w:rsid w:val="00C17CA6"/>
    <w:rsid w:val="00C17CA8"/>
    <w:rsid w:val="00C17CAE"/>
    <w:rsid w:val="00C17CBB"/>
    <w:rsid w:val="00C17CDC"/>
    <w:rsid w:val="00C17CE4"/>
    <w:rsid w:val="00C17CF0"/>
    <w:rsid w:val="00C17CFC"/>
    <w:rsid w:val="00C17D33"/>
    <w:rsid w:val="00C17D35"/>
    <w:rsid w:val="00C17D64"/>
    <w:rsid w:val="00C17D69"/>
    <w:rsid w:val="00C17D76"/>
    <w:rsid w:val="00C17D77"/>
    <w:rsid w:val="00C17DAC"/>
    <w:rsid w:val="00C17DBB"/>
    <w:rsid w:val="00C17DC5"/>
    <w:rsid w:val="00C17DE3"/>
    <w:rsid w:val="00C17E01"/>
    <w:rsid w:val="00C17EF1"/>
    <w:rsid w:val="00C17F09"/>
    <w:rsid w:val="00C17F0A"/>
    <w:rsid w:val="00C17F16"/>
    <w:rsid w:val="00C17F9C"/>
    <w:rsid w:val="00C17FC5"/>
    <w:rsid w:val="00C17FC8"/>
    <w:rsid w:val="00C17FE9"/>
    <w:rsid w:val="00C2000B"/>
    <w:rsid w:val="00C2003D"/>
    <w:rsid w:val="00C20072"/>
    <w:rsid w:val="00C20097"/>
    <w:rsid w:val="00C2009D"/>
    <w:rsid w:val="00C200C5"/>
    <w:rsid w:val="00C200CC"/>
    <w:rsid w:val="00C20102"/>
    <w:rsid w:val="00C2013A"/>
    <w:rsid w:val="00C201CE"/>
    <w:rsid w:val="00C201F8"/>
    <w:rsid w:val="00C20206"/>
    <w:rsid w:val="00C20244"/>
    <w:rsid w:val="00C2025A"/>
    <w:rsid w:val="00C20279"/>
    <w:rsid w:val="00C2027F"/>
    <w:rsid w:val="00C20284"/>
    <w:rsid w:val="00C202D4"/>
    <w:rsid w:val="00C202D6"/>
    <w:rsid w:val="00C20350"/>
    <w:rsid w:val="00C2035A"/>
    <w:rsid w:val="00C20367"/>
    <w:rsid w:val="00C2036D"/>
    <w:rsid w:val="00C203BC"/>
    <w:rsid w:val="00C203C1"/>
    <w:rsid w:val="00C203D6"/>
    <w:rsid w:val="00C203FE"/>
    <w:rsid w:val="00C20401"/>
    <w:rsid w:val="00C2041B"/>
    <w:rsid w:val="00C2046D"/>
    <w:rsid w:val="00C20499"/>
    <w:rsid w:val="00C2049B"/>
    <w:rsid w:val="00C204BB"/>
    <w:rsid w:val="00C20531"/>
    <w:rsid w:val="00C205B0"/>
    <w:rsid w:val="00C205B6"/>
    <w:rsid w:val="00C205C5"/>
    <w:rsid w:val="00C205C9"/>
    <w:rsid w:val="00C205DE"/>
    <w:rsid w:val="00C205EA"/>
    <w:rsid w:val="00C20655"/>
    <w:rsid w:val="00C2066D"/>
    <w:rsid w:val="00C20681"/>
    <w:rsid w:val="00C206BC"/>
    <w:rsid w:val="00C206BE"/>
    <w:rsid w:val="00C206F7"/>
    <w:rsid w:val="00C206FC"/>
    <w:rsid w:val="00C2077B"/>
    <w:rsid w:val="00C20794"/>
    <w:rsid w:val="00C2079F"/>
    <w:rsid w:val="00C207E9"/>
    <w:rsid w:val="00C2082A"/>
    <w:rsid w:val="00C2084C"/>
    <w:rsid w:val="00C20859"/>
    <w:rsid w:val="00C2085F"/>
    <w:rsid w:val="00C2087B"/>
    <w:rsid w:val="00C20882"/>
    <w:rsid w:val="00C208D9"/>
    <w:rsid w:val="00C208E1"/>
    <w:rsid w:val="00C20943"/>
    <w:rsid w:val="00C20946"/>
    <w:rsid w:val="00C2099D"/>
    <w:rsid w:val="00C209AD"/>
    <w:rsid w:val="00C209CF"/>
    <w:rsid w:val="00C209DA"/>
    <w:rsid w:val="00C209F0"/>
    <w:rsid w:val="00C20A0D"/>
    <w:rsid w:val="00C20A14"/>
    <w:rsid w:val="00C20A32"/>
    <w:rsid w:val="00C20A54"/>
    <w:rsid w:val="00C20A79"/>
    <w:rsid w:val="00C20ABA"/>
    <w:rsid w:val="00C20ADF"/>
    <w:rsid w:val="00C20B5D"/>
    <w:rsid w:val="00C20B77"/>
    <w:rsid w:val="00C20B9F"/>
    <w:rsid w:val="00C20BED"/>
    <w:rsid w:val="00C20BF1"/>
    <w:rsid w:val="00C20BFA"/>
    <w:rsid w:val="00C20C10"/>
    <w:rsid w:val="00C20C37"/>
    <w:rsid w:val="00C20C40"/>
    <w:rsid w:val="00C20C8E"/>
    <w:rsid w:val="00C20CAB"/>
    <w:rsid w:val="00C20CD8"/>
    <w:rsid w:val="00C20CEE"/>
    <w:rsid w:val="00C20CF6"/>
    <w:rsid w:val="00C20D4F"/>
    <w:rsid w:val="00C20DCD"/>
    <w:rsid w:val="00C20DDA"/>
    <w:rsid w:val="00C20E12"/>
    <w:rsid w:val="00C20E16"/>
    <w:rsid w:val="00C20E47"/>
    <w:rsid w:val="00C20E54"/>
    <w:rsid w:val="00C20E59"/>
    <w:rsid w:val="00C20E60"/>
    <w:rsid w:val="00C20E64"/>
    <w:rsid w:val="00C20E9B"/>
    <w:rsid w:val="00C20F85"/>
    <w:rsid w:val="00C20FCE"/>
    <w:rsid w:val="00C20FDE"/>
    <w:rsid w:val="00C20FEA"/>
    <w:rsid w:val="00C2100A"/>
    <w:rsid w:val="00C21032"/>
    <w:rsid w:val="00C2103A"/>
    <w:rsid w:val="00C21055"/>
    <w:rsid w:val="00C210A3"/>
    <w:rsid w:val="00C210A8"/>
    <w:rsid w:val="00C210F2"/>
    <w:rsid w:val="00C210FB"/>
    <w:rsid w:val="00C21100"/>
    <w:rsid w:val="00C21177"/>
    <w:rsid w:val="00C2119E"/>
    <w:rsid w:val="00C21214"/>
    <w:rsid w:val="00C21220"/>
    <w:rsid w:val="00C21221"/>
    <w:rsid w:val="00C21229"/>
    <w:rsid w:val="00C2122B"/>
    <w:rsid w:val="00C2129F"/>
    <w:rsid w:val="00C212F6"/>
    <w:rsid w:val="00C21380"/>
    <w:rsid w:val="00C21393"/>
    <w:rsid w:val="00C213B3"/>
    <w:rsid w:val="00C213C5"/>
    <w:rsid w:val="00C213C7"/>
    <w:rsid w:val="00C213D7"/>
    <w:rsid w:val="00C213EB"/>
    <w:rsid w:val="00C21426"/>
    <w:rsid w:val="00C2144F"/>
    <w:rsid w:val="00C214A6"/>
    <w:rsid w:val="00C21518"/>
    <w:rsid w:val="00C21521"/>
    <w:rsid w:val="00C21536"/>
    <w:rsid w:val="00C21539"/>
    <w:rsid w:val="00C2158E"/>
    <w:rsid w:val="00C215EE"/>
    <w:rsid w:val="00C21601"/>
    <w:rsid w:val="00C21662"/>
    <w:rsid w:val="00C21701"/>
    <w:rsid w:val="00C21721"/>
    <w:rsid w:val="00C21722"/>
    <w:rsid w:val="00C21779"/>
    <w:rsid w:val="00C217BC"/>
    <w:rsid w:val="00C217D6"/>
    <w:rsid w:val="00C217D8"/>
    <w:rsid w:val="00C217F1"/>
    <w:rsid w:val="00C21823"/>
    <w:rsid w:val="00C21837"/>
    <w:rsid w:val="00C21841"/>
    <w:rsid w:val="00C21844"/>
    <w:rsid w:val="00C2185A"/>
    <w:rsid w:val="00C21873"/>
    <w:rsid w:val="00C21874"/>
    <w:rsid w:val="00C2188F"/>
    <w:rsid w:val="00C2189A"/>
    <w:rsid w:val="00C21935"/>
    <w:rsid w:val="00C21936"/>
    <w:rsid w:val="00C21956"/>
    <w:rsid w:val="00C21989"/>
    <w:rsid w:val="00C2198A"/>
    <w:rsid w:val="00C219A3"/>
    <w:rsid w:val="00C219CF"/>
    <w:rsid w:val="00C219E9"/>
    <w:rsid w:val="00C21A15"/>
    <w:rsid w:val="00C21A32"/>
    <w:rsid w:val="00C21A5A"/>
    <w:rsid w:val="00C21A71"/>
    <w:rsid w:val="00C21A73"/>
    <w:rsid w:val="00C21AC4"/>
    <w:rsid w:val="00C21B3A"/>
    <w:rsid w:val="00C21B4A"/>
    <w:rsid w:val="00C21B65"/>
    <w:rsid w:val="00C21BB1"/>
    <w:rsid w:val="00C21BC3"/>
    <w:rsid w:val="00C21BD5"/>
    <w:rsid w:val="00C21BF3"/>
    <w:rsid w:val="00C21C3D"/>
    <w:rsid w:val="00C21CAF"/>
    <w:rsid w:val="00C21CC0"/>
    <w:rsid w:val="00C21D08"/>
    <w:rsid w:val="00C21D34"/>
    <w:rsid w:val="00C21D3B"/>
    <w:rsid w:val="00C21D56"/>
    <w:rsid w:val="00C21D59"/>
    <w:rsid w:val="00C21D66"/>
    <w:rsid w:val="00C21D85"/>
    <w:rsid w:val="00C21D90"/>
    <w:rsid w:val="00C21D93"/>
    <w:rsid w:val="00C21D9C"/>
    <w:rsid w:val="00C21DBB"/>
    <w:rsid w:val="00C21DC7"/>
    <w:rsid w:val="00C21DCF"/>
    <w:rsid w:val="00C21DD4"/>
    <w:rsid w:val="00C21DF4"/>
    <w:rsid w:val="00C21DFC"/>
    <w:rsid w:val="00C21EEE"/>
    <w:rsid w:val="00C21F93"/>
    <w:rsid w:val="00C21F9A"/>
    <w:rsid w:val="00C21FCB"/>
    <w:rsid w:val="00C21FDD"/>
    <w:rsid w:val="00C21FE9"/>
    <w:rsid w:val="00C22000"/>
    <w:rsid w:val="00C22034"/>
    <w:rsid w:val="00C2205C"/>
    <w:rsid w:val="00C2207C"/>
    <w:rsid w:val="00C220B3"/>
    <w:rsid w:val="00C220C4"/>
    <w:rsid w:val="00C220EA"/>
    <w:rsid w:val="00C22103"/>
    <w:rsid w:val="00C22117"/>
    <w:rsid w:val="00C22161"/>
    <w:rsid w:val="00C2217B"/>
    <w:rsid w:val="00C22186"/>
    <w:rsid w:val="00C221D3"/>
    <w:rsid w:val="00C221D4"/>
    <w:rsid w:val="00C22207"/>
    <w:rsid w:val="00C22218"/>
    <w:rsid w:val="00C222A1"/>
    <w:rsid w:val="00C222C2"/>
    <w:rsid w:val="00C222F0"/>
    <w:rsid w:val="00C22328"/>
    <w:rsid w:val="00C2233A"/>
    <w:rsid w:val="00C22349"/>
    <w:rsid w:val="00C22367"/>
    <w:rsid w:val="00C22373"/>
    <w:rsid w:val="00C2237A"/>
    <w:rsid w:val="00C22396"/>
    <w:rsid w:val="00C223A7"/>
    <w:rsid w:val="00C223DF"/>
    <w:rsid w:val="00C223F5"/>
    <w:rsid w:val="00C223FB"/>
    <w:rsid w:val="00C22401"/>
    <w:rsid w:val="00C2246B"/>
    <w:rsid w:val="00C22545"/>
    <w:rsid w:val="00C2259A"/>
    <w:rsid w:val="00C225DE"/>
    <w:rsid w:val="00C225E2"/>
    <w:rsid w:val="00C225E8"/>
    <w:rsid w:val="00C22620"/>
    <w:rsid w:val="00C22641"/>
    <w:rsid w:val="00C22661"/>
    <w:rsid w:val="00C2267B"/>
    <w:rsid w:val="00C22686"/>
    <w:rsid w:val="00C226A9"/>
    <w:rsid w:val="00C226B0"/>
    <w:rsid w:val="00C226D0"/>
    <w:rsid w:val="00C2275E"/>
    <w:rsid w:val="00C2278B"/>
    <w:rsid w:val="00C227BC"/>
    <w:rsid w:val="00C2287D"/>
    <w:rsid w:val="00C2289A"/>
    <w:rsid w:val="00C228CC"/>
    <w:rsid w:val="00C228F5"/>
    <w:rsid w:val="00C2293C"/>
    <w:rsid w:val="00C2293F"/>
    <w:rsid w:val="00C2296D"/>
    <w:rsid w:val="00C22970"/>
    <w:rsid w:val="00C22992"/>
    <w:rsid w:val="00C229C2"/>
    <w:rsid w:val="00C229F5"/>
    <w:rsid w:val="00C22A11"/>
    <w:rsid w:val="00C22A14"/>
    <w:rsid w:val="00C22A3F"/>
    <w:rsid w:val="00C22A4F"/>
    <w:rsid w:val="00C22A62"/>
    <w:rsid w:val="00C22AC8"/>
    <w:rsid w:val="00C22ACB"/>
    <w:rsid w:val="00C22AE9"/>
    <w:rsid w:val="00C22B33"/>
    <w:rsid w:val="00C22B52"/>
    <w:rsid w:val="00C22B6D"/>
    <w:rsid w:val="00C22B7F"/>
    <w:rsid w:val="00C22B9A"/>
    <w:rsid w:val="00C22BBC"/>
    <w:rsid w:val="00C22BC7"/>
    <w:rsid w:val="00C22BCB"/>
    <w:rsid w:val="00C22BCE"/>
    <w:rsid w:val="00C22C44"/>
    <w:rsid w:val="00C22C4E"/>
    <w:rsid w:val="00C22C6D"/>
    <w:rsid w:val="00C22CA4"/>
    <w:rsid w:val="00C22CD2"/>
    <w:rsid w:val="00C22CF1"/>
    <w:rsid w:val="00C22CF2"/>
    <w:rsid w:val="00C22D09"/>
    <w:rsid w:val="00C22D0C"/>
    <w:rsid w:val="00C22D1D"/>
    <w:rsid w:val="00C22D23"/>
    <w:rsid w:val="00C22D67"/>
    <w:rsid w:val="00C22DD3"/>
    <w:rsid w:val="00C22E2E"/>
    <w:rsid w:val="00C22E6E"/>
    <w:rsid w:val="00C22EC6"/>
    <w:rsid w:val="00C22EC9"/>
    <w:rsid w:val="00C22ED6"/>
    <w:rsid w:val="00C22ED9"/>
    <w:rsid w:val="00C22F08"/>
    <w:rsid w:val="00C22F65"/>
    <w:rsid w:val="00C22F8A"/>
    <w:rsid w:val="00C22FC4"/>
    <w:rsid w:val="00C22FE3"/>
    <w:rsid w:val="00C22FE8"/>
    <w:rsid w:val="00C22FEA"/>
    <w:rsid w:val="00C22FF2"/>
    <w:rsid w:val="00C23015"/>
    <w:rsid w:val="00C23035"/>
    <w:rsid w:val="00C23097"/>
    <w:rsid w:val="00C230AA"/>
    <w:rsid w:val="00C230BE"/>
    <w:rsid w:val="00C230C6"/>
    <w:rsid w:val="00C23116"/>
    <w:rsid w:val="00C23141"/>
    <w:rsid w:val="00C23165"/>
    <w:rsid w:val="00C23173"/>
    <w:rsid w:val="00C23185"/>
    <w:rsid w:val="00C2321E"/>
    <w:rsid w:val="00C23276"/>
    <w:rsid w:val="00C232DD"/>
    <w:rsid w:val="00C232E4"/>
    <w:rsid w:val="00C2332F"/>
    <w:rsid w:val="00C23331"/>
    <w:rsid w:val="00C2338F"/>
    <w:rsid w:val="00C233AF"/>
    <w:rsid w:val="00C233E4"/>
    <w:rsid w:val="00C23408"/>
    <w:rsid w:val="00C23416"/>
    <w:rsid w:val="00C2345B"/>
    <w:rsid w:val="00C2348B"/>
    <w:rsid w:val="00C23495"/>
    <w:rsid w:val="00C234E0"/>
    <w:rsid w:val="00C234E5"/>
    <w:rsid w:val="00C234EE"/>
    <w:rsid w:val="00C234FD"/>
    <w:rsid w:val="00C2351A"/>
    <w:rsid w:val="00C23529"/>
    <w:rsid w:val="00C23542"/>
    <w:rsid w:val="00C23543"/>
    <w:rsid w:val="00C23568"/>
    <w:rsid w:val="00C23598"/>
    <w:rsid w:val="00C2359B"/>
    <w:rsid w:val="00C2362E"/>
    <w:rsid w:val="00C2364A"/>
    <w:rsid w:val="00C236A7"/>
    <w:rsid w:val="00C236C4"/>
    <w:rsid w:val="00C236F2"/>
    <w:rsid w:val="00C23711"/>
    <w:rsid w:val="00C23772"/>
    <w:rsid w:val="00C23789"/>
    <w:rsid w:val="00C2378B"/>
    <w:rsid w:val="00C2378F"/>
    <w:rsid w:val="00C23793"/>
    <w:rsid w:val="00C237B1"/>
    <w:rsid w:val="00C23813"/>
    <w:rsid w:val="00C23823"/>
    <w:rsid w:val="00C23828"/>
    <w:rsid w:val="00C23855"/>
    <w:rsid w:val="00C23856"/>
    <w:rsid w:val="00C2385A"/>
    <w:rsid w:val="00C238EF"/>
    <w:rsid w:val="00C23903"/>
    <w:rsid w:val="00C23956"/>
    <w:rsid w:val="00C2397B"/>
    <w:rsid w:val="00C239B7"/>
    <w:rsid w:val="00C23A02"/>
    <w:rsid w:val="00C23A19"/>
    <w:rsid w:val="00C23A23"/>
    <w:rsid w:val="00C23A31"/>
    <w:rsid w:val="00C23A4B"/>
    <w:rsid w:val="00C23A74"/>
    <w:rsid w:val="00C23A88"/>
    <w:rsid w:val="00C23AC2"/>
    <w:rsid w:val="00C23B0E"/>
    <w:rsid w:val="00C23B22"/>
    <w:rsid w:val="00C23B2F"/>
    <w:rsid w:val="00C23BE0"/>
    <w:rsid w:val="00C23C2B"/>
    <w:rsid w:val="00C23C33"/>
    <w:rsid w:val="00C23C65"/>
    <w:rsid w:val="00C23CAA"/>
    <w:rsid w:val="00C23CAE"/>
    <w:rsid w:val="00C23CCE"/>
    <w:rsid w:val="00C23CE0"/>
    <w:rsid w:val="00C23D05"/>
    <w:rsid w:val="00C23D56"/>
    <w:rsid w:val="00C23DF4"/>
    <w:rsid w:val="00C23E08"/>
    <w:rsid w:val="00C23E58"/>
    <w:rsid w:val="00C23EA8"/>
    <w:rsid w:val="00C23EC2"/>
    <w:rsid w:val="00C23EE9"/>
    <w:rsid w:val="00C23F2F"/>
    <w:rsid w:val="00C23FD0"/>
    <w:rsid w:val="00C24002"/>
    <w:rsid w:val="00C24038"/>
    <w:rsid w:val="00C2403D"/>
    <w:rsid w:val="00C24071"/>
    <w:rsid w:val="00C24096"/>
    <w:rsid w:val="00C240B5"/>
    <w:rsid w:val="00C240BF"/>
    <w:rsid w:val="00C24100"/>
    <w:rsid w:val="00C24101"/>
    <w:rsid w:val="00C2412D"/>
    <w:rsid w:val="00C24168"/>
    <w:rsid w:val="00C2418F"/>
    <w:rsid w:val="00C241B7"/>
    <w:rsid w:val="00C241C8"/>
    <w:rsid w:val="00C241D6"/>
    <w:rsid w:val="00C24285"/>
    <w:rsid w:val="00C24295"/>
    <w:rsid w:val="00C24296"/>
    <w:rsid w:val="00C242DE"/>
    <w:rsid w:val="00C24332"/>
    <w:rsid w:val="00C2434B"/>
    <w:rsid w:val="00C24363"/>
    <w:rsid w:val="00C24371"/>
    <w:rsid w:val="00C243FE"/>
    <w:rsid w:val="00C2440A"/>
    <w:rsid w:val="00C2440E"/>
    <w:rsid w:val="00C2441F"/>
    <w:rsid w:val="00C24428"/>
    <w:rsid w:val="00C2442B"/>
    <w:rsid w:val="00C2442C"/>
    <w:rsid w:val="00C24459"/>
    <w:rsid w:val="00C2445C"/>
    <w:rsid w:val="00C24498"/>
    <w:rsid w:val="00C2449C"/>
    <w:rsid w:val="00C244BA"/>
    <w:rsid w:val="00C24510"/>
    <w:rsid w:val="00C2451F"/>
    <w:rsid w:val="00C24549"/>
    <w:rsid w:val="00C2455B"/>
    <w:rsid w:val="00C245B5"/>
    <w:rsid w:val="00C245D9"/>
    <w:rsid w:val="00C245DB"/>
    <w:rsid w:val="00C245E2"/>
    <w:rsid w:val="00C2462C"/>
    <w:rsid w:val="00C2462D"/>
    <w:rsid w:val="00C24650"/>
    <w:rsid w:val="00C24684"/>
    <w:rsid w:val="00C24697"/>
    <w:rsid w:val="00C246AF"/>
    <w:rsid w:val="00C24702"/>
    <w:rsid w:val="00C24703"/>
    <w:rsid w:val="00C24712"/>
    <w:rsid w:val="00C2475F"/>
    <w:rsid w:val="00C24763"/>
    <w:rsid w:val="00C247AC"/>
    <w:rsid w:val="00C247B6"/>
    <w:rsid w:val="00C2482A"/>
    <w:rsid w:val="00C24850"/>
    <w:rsid w:val="00C24860"/>
    <w:rsid w:val="00C24862"/>
    <w:rsid w:val="00C2489C"/>
    <w:rsid w:val="00C248A0"/>
    <w:rsid w:val="00C248B1"/>
    <w:rsid w:val="00C248BE"/>
    <w:rsid w:val="00C24909"/>
    <w:rsid w:val="00C2490B"/>
    <w:rsid w:val="00C2491A"/>
    <w:rsid w:val="00C2491C"/>
    <w:rsid w:val="00C24929"/>
    <w:rsid w:val="00C2497A"/>
    <w:rsid w:val="00C24985"/>
    <w:rsid w:val="00C24991"/>
    <w:rsid w:val="00C249B3"/>
    <w:rsid w:val="00C249BB"/>
    <w:rsid w:val="00C249CA"/>
    <w:rsid w:val="00C24A3A"/>
    <w:rsid w:val="00C24A5B"/>
    <w:rsid w:val="00C24A67"/>
    <w:rsid w:val="00C24AA1"/>
    <w:rsid w:val="00C24AA2"/>
    <w:rsid w:val="00C24AD0"/>
    <w:rsid w:val="00C24AD2"/>
    <w:rsid w:val="00C24ADE"/>
    <w:rsid w:val="00C24AE5"/>
    <w:rsid w:val="00C24AF1"/>
    <w:rsid w:val="00C24B18"/>
    <w:rsid w:val="00C24B23"/>
    <w:rsid w:val="00C24B39"/>
    <w:rsid w:val="00C24B41"/>
    <w:rsid w:val="00C24B5E"/>
    <w:rsid w:val="00C24B91"/>
    <w:rsid w:val="00C24BA9"/>
    <w:rsid w:val="00C24BF2"/>
    <w:rsid w:val="00C24BF6"/>
    <w:rsid w:val="00C24C98"/>
    <w:rsid w:val="00C24CDF"/>
    <w:rsid w:val="00C24CFD"/>
    <w:rsid w:val="00C24D2C"/>
    <w:rsid w:val="00C24D7E"/>
    <w:rsid w:val="00C24D89"/>
    <w:rsid w:val="00C24DC2"/>
    <w:rsid w:val="00C24DD3"/>
    <w:rsid w:val="00C24E11"/>
    <w:rsid w:val="00C24E38"/>
    <w:rsid w:val="00C24E5C"/>
    <w:rsid w:val="00C24E62"/>
    <w:rsid w:val="00C24E73"/>
    <w:rsid w:val="00C24EB1"/>
    <w:rsid w:val="00C24EBC"/>
    <w:rsid w:val="00C24F09"/>
    <w:rsid w:val="00C24F20"/>
    <w:rsid w:val="00C24F5E"/>
    <w:rsid w:val="00C24FAE"/>
    <w:rsid w:val="00C24FC0"/>
    <w:rsid w:val="00C2506E"/>
    <w:rsid w:val="00C25099"/>
    <w:rsid w:val="00C25101"/>
    <w:rsid w:val="00C2511F"/>
    <w:rsid w:val="00C25125"/>
    <w:rsid w:val="00C2512E"/>
    <w:rsid w:val="00C25134"/>
    <w:rsid w:val="00C2515B"/>
    <w:rsid w:val="00C25179"/>
    <w:rsid w:val="00C251B0"/>
    <w:rsid w:val="00C251E1"/>
    <w:rsid w:val="00C251ED"/>
    <w:rsid w:val="00C25249"/>
    <w:rsid w:val="00C2524C"/>
    <w:rsid w:val="00C2525D"/>
    <w:rsid w:val="00C25292"/>
    <w:rsid w:val="00C252CD"/>
    <w:rsid w:val="00C252D5"/>
    <w:rsid w:val="00C252DB"/>
    <w:rsid w:val="00C252F1"/>
    <w:rsid w:val="00C252F8"/>
    <w:rsid w:val="00C252FA"/>
    <w:rsid w:val="00C2532E"/>
    <w:rsid w:val="00C25343"/>
    <w:rsid w:val="00C253A5"/>
    <w:rsid w:val="00C253B6"/>
    <w:rsid w:val="00C253DF"/>
    <w:rsid w:val="00C25456"/>
    <w:rsid w:val="00C25464"/>
    <w:rsid w:val="00C2548D"/>
    <w:rsid w:val="00C25490"/>
    <w:rsid w:val="00C254D9"/>
    <w:rsid w:val="00C254E3"/>
    <w:rsid w:val="00C25504"/>
    <w:rsid w:val="00C25531"/>
    <w:rsid w:val="00C25573"/>
    <w:rsid w:val="00C2559B"/>
    <w:rsid w:val="00C2559C"/>
    <w:rsid w:val="00C255B4"/>
    <w:rsid w:val="00C255BC"/>
    <w:rsid w:val="00C255E3"/>
    <w:rsid w:val="00C25638"/>
    <w:rsid w:val="00C2563C"/>
    <w:rsid w:val="00C25646"/>
    <w:rsid w:val="00C2568E"/>
    <w:rsid w:val="00C256A2"/>
    <w:rsid w:val="00C256BF"/>
    <w:rsid w:val="00C256C9"/>
    <w:rsid w:val="00C256CB"/>
    <w:rsid w:val="00C256D7"/>
    <w:rsid w:val="00C25708"/>
    <w:rsid w:val="00C2570B"/>
    <w:rsid w:val="00C2571D"/>
    <w:rsid w:val="00C25724"/>
    <w:rsid w:val="00C25737"/>
    <w:rsid w:val="00C257CD"/>
    <w:rsid w:val="00C257DA"/>
    <w:rsid w:val="00C25837"/>
    <w:rsid w:val="00C25849"/>
    <w:rsid w:val="00C2588E"/>
    <w:rsid w:val="00C258A7"/>
    <w:rsid w:val="00C258B8"/>
    <w:rsid w:val="00C258FB"/>
    <w:rsid w:val="00C25912"/>
    <w:rsid w:val="00C25924"/>
    <w:rsid w:val="00C2596C"/>
    <w:rsid w:val="00C2598F"/>
    <w:rsid w:val="00C25997"/>
    <w:rsid w:val="00C259B7"/>
    <w:rsid w:val="00C25A05"/>
    <w:rsid w:val="00C25A36"/>
    <w:rsid w:val="00C25A3B"/>
    <w:rsid w:val="00C25A85"/>
    <w:rsid w:val="00C25A86"/>
    <w:rsid w:val="00C25AF1"/>
    <w:rsid w:val="00C25B00"/>
    <w:rsid w:val="00C25B18"/>
    <w:rsid w:val="00C25B25"/>
    <w:rsid w:val="00C25B8C"/>
    <w:rsid w:val="00C25BA0"/>
    <w:rsid w:val="00C25BAB"/>
    <w:rsid w:val="00C25C10"/>
    <w:rsid w:val="00C25C25"/>
    <w:rsid w:val="00C25C87"/>
    <w:rsid w:val="00C25C8D"/>
    <w:rsid w:val="00C25CA0"/>
    <w:rsid w:val="00C25CFC"/>
    <w:rsid w:val="00C25D24"/>
    <w:rsid w:val="00C25D34"/>
    <w:rsid w:val="00C25D36"/>
    <w:rsid w:val="00C25D38"/>
    <w:rsid w:val="00C25D50"/>
    <w:rsid w:val="00C25D6F"/>
    <w:rsid w:val="00C25DC7"/>
    <w:rsid w:val="00C25E04"/>
    <w:rsid w:val="00C25E29"/>
    <w:rsid w:val="00C25E30"/>
    <w:rsid w:val="00C25E70"/>
    <w:rsid w:val="00C25E76"/>
    <w:rsid w:val="00C25E96"/>
    <w:rsid w:val="00C25EA0"/>
    <w:rsid w:val="00C25EC1"/>
    <w:rsid w:val="00C25EC4"/>
    <w:rsid w:val="00C25F06"/>
    <w:rsid w:val="00C25F31"/>
    <w:rsid w:val="00C25F39"/>
    <w:rsid w:val="00C25F3C"/>
    <w:rsid w:val="00C25F53"/>
    <w:rsid w:val="00C25F5B"/>
    <w:rsid w:val="00C25F6D"/>
    <w:rsid w:val="00C25F7C"/>
    <w:rsid w:val="00C25FA0"/>
    <w:rsid w:val="00C25FAA"/>
    <w:rsid w:val="00C25FD4"/>
    <w:rsid w:val="00C25FD6"/>
    <w:rsid w:val="00C25FEB"/>
    <w:rsid w:val="00C26014"/>
    <w:rsid w:val="00C2604E"/>
    <w:rsid w:val="00C2606F"/>
    <w:rsid w:val="00C26071"/>
    <w:rsid w:val="00C26084"/>
    <w:rsid w:val="00C26098"/>
    <w:rsid w:val="00C260D3"/>
    <w:rsid w:val="00C26103"/>
    <w:rsid w:val="00C26122"/>
    <w:rsid w:val="00C26154"/>
    <w:rsid w:val="00C26180"/>
    <w:rsid w:val="00C2618E"/>
    <w:rsid w:val="00C261D8"/>
    <w:rsid w:val="00C261E4"/>
    <w:rsid w:val="00C26202"/>
    <w:rsid w:val="00C26244"/>
    <w:rsid w:val="00C26282"/>
    <w:rsid w:val="00C26293"/>
    <w:rsid w:val="00C262AB"/>
    <w:rsid w:val="00C262DA"/>
    <w:rsid w:val="00C262E7"/>
    <w:rsid w:val="00C263A9"/>
    <w:rsid w:val="00C263B8"/>
    <w:rsid w:val="00C263DC"/>
    <w:rsid w:val="00C2645F"/>
    <w:rsid w:val="00C26467"/>
    <w:rsid w:val="00C2646A"/>
    <w:rsid w:val="00C2647D"/>
    <w:rsid w:val="00C2648F"/>
    <w:rsid w:val="00C264BB"/>
    <w:rsid w:val="00C264C3"/>
    <w:rsid w:val="00C264CB"/>
    <w:rsid w:val="00C264D6"/>
    <w:rsid w:val="00C2655A"/>
    <w:rsid w:val="00C2655F"/>
    <w:rsid w:val="00C265A1"/>
    <w:rsid w:val="00C2660E"/>
    <w:rsid w:val="00C26650"/>
    <w:rsid w:val="00C26655"/>
    <w:rsid w:val="00C26690"/>
    <w:rsid w:val="00C266B4"/>
    <w:rsid w:val="00C266D9"/>
    <w:rsid w:val="00C26718"/>
    <w:rsid w:val="00C26728"/>
    <w:rsid w:val="00C2677F"/>
    <w:rsid w:val="00C26799"/>
    <w:rsid w:val="00C267BA"/>
    <w:rsid w:val="00C26825"/>
    <w:rsid w:val="00C2683F"/>
    <w:rsid w:val="00C268B5"/>
    <w:rsid w:val="00C268FF"/>
    <w:rsid w:val="00C26910"/>
    <w:rsid w:val="00C26923"/>
    <w:rsid w:val="00C26928"/>
    <w:rsid w:val="00C2692F"/>
    <w:rsid w:val="00C26945"/>
    <w:rsid w:val="00C2694B"/>
    <w:rsid w:val="00C2697C"/>
    <w:rsid w:val="00C26998"/>
    <w:rsid w:val="00C269AD"/>
    <w:rsid w:val="00C269E2"/>
    <w:rsid w:val="00C26A2F"/>
    <w:rsid w:val="00C26A39"/>
    <w:rsid w:val="00C26A3A"/>
    <w:rsid w:val="00C26A3D"/>
    <w:rsid w:val="00C26A53"/>
    <w:rsid w:val="00C26A8A"/>
    <w:rsid w:val="00C26AB9"/>
    <w:rsid w:val="00C26ACD"/>
    <w:rsid w:val="00C26AE0"/>
    <w:rsid w:val="00C26B3E"/>
    <w:rsid w:val="00C26B57"/>
    <w:rsid w:val="00C26BA7"/>
    <w:rsid w:val="00C26BCA"/>
    <w:rsid w:val="00C26BDF"/>
    <w:rsid w:val="00C26C52"/>
    <w:rsid w:val="00C26C67"/>
    <w:rsid w:val="00C26C73"/>
    <w:rsid w:val="00C26C7D"/>
    <w:rsid w:val="00C26C86"/>
    <w:rsid w:val="00C26C87"/>
    <w:rsid w:val="00C26CA1"/>
    <w:rsid w:val="00C26D0D"/>
    <w:rsid w:val="00C26D29"/>
    <w:rsid w:val="00C26D67"/>
    <w:rsid w:val="00C26E54"/>
    <w:rsid w:val="00C26E79"/>
    <w:rsid w:val="00C26E93"/>
    <w:rsid w:val="00C26EF9"/>
    <w:rsid w:val="00C26F05"/>
    <w:rsid w:val="00C26F64"/>
    <w:rsid w:val="00C26F76"/>
    <w:rsid w:val="00C26F80"/>
    <w:rsid w:val="00C26FC8"/>
    <w:rsid w:val="00C2707A"/>
    <w:rsid w:val="00C270DA"/>
    <w:rsid w:val="00C270E6"/>
    <w:rsid w:val="00C2714C"/>
    <w:rsid w:val="00C27156"/>
    <w:rsid w:val="00C2718E"/>
    <w:rsid w:val="00C2719C"/>
    <w:rsid w:val="00C271C8"/>
    <w:rsid w:val="00C271E1"/>
    <w:rsid w:val="00C271E3"/>
    <w:rsid w:val="00C27209"/>
    <w:rsid w:val="00C2720B"/>
    <w:rsid w:val="00C2723C"/>
    <w:rsid w:val="00C2728F"/>
    <w:rsid w:val="00C272B0"/>
    <w:rsid w:val="00C272EB"/>
    <w:rsid w:val="00C27322"/>
    <w:rsid w:val="00C2738D"/>
    <w:rsid w:val="00C2738E"/>
    <w:rsid w:val="00C2739B"/>
    <w:rsid w:val="00C273AB"/>
    <w:rsid w:val="00C27407"/>
    <w:rsid w:val="00C27425"/>
    <w:rsid w:val="00C27431"/>
    <w:rsid w:val="00C27436"/>
    <w:rsid w:val="00C27474"/>
    <w:rsid w:val="00C27481"/>
    <w:rsid w:val="00C2748D"/>
    <w:rsid w:val="00C274A8"/>
    <w:rsid w:val="00C274B6"/>
    <w:rsid w:val="00C274BD"/>
    <w:rsid w:val="00C274C2"/>
    <w:rsid w:val="00C274FC"/>
    <w:rsid w:val="00C2750A"/>
    <w:rsid w:val="00C27522"/>
    <w:rsid w:val="00C2752E"/>
    <w:rsid w:val="00C27540"/>
    <w:rsid w:val="00C2755D"/>
    <w:rsid w:val="00C27593"/>
    <w:rsid w:val="00C275AD"/>
    <w:rsid w:val="00C275C3"/>
    <w:rsid w:val="00C275DD"/>
    <w:rsid w:val="00C275E5"/>
    <w:rsid w:val="00C275F8"/>
    <w:rsid w:val="00C27620"/>
    <w:rsid w:val="00C27678"/>
    <w:rsid w:val="00C276E8"/>
    <w:rsid w:val="00C276FC"/>
    <w:rsid w:val="00C27715"/>
    <w:rsid w:val="00C2772F"/>
    <w:rsid w:val="00C27744"/>
    <w:rsid w:val="00C27759"/>
    <w:rsid w:val="00C2777F"/>
    <w:rsid w:val="00C27782"/>
    <w:rsid w:val="00C277B1"/>
    <w:rsid w:val="00C277D7"/>
    <w:rsid w:val="00C277E7"/>
    <w:rsid w:val="00C27800"/>
    <w:rsid w:val="00C2782E"/>
    <w:rsid w:val="00C278DA"/>
    <w:rsid w:val="00C278FF"/>
    <w:rsid w:val="00C2790E"/>
    <w:rsid w:val="00C2792C"/>
    <w:rsid w:val="00C27951"/>
    <w:rsid w:val="00C27969"/>
    <w:rsid w:val="00C2796F"/>
    <w:rsid w:val="00C27981"/>
    <w:rsid w:val="00C2799D"/>
    <w:rsid w:val="00C279EC"/>
    <w:rsid w:val="00C279F7"/>
    <w:rsid w:val="00C27A24"/>
    <w:rsid w:val="00C27A83"/>
    <w:rsid w:val="00C27ABF"/>
    <w:rsid w:val="00C27AD7"/>
    <w:rsid w:val="00C27ADA"/>
    <w:rsid w:val="00C27AE3"/>
    <w:rsid w:val="00C27AE9"/>
    <w:rsid w:val="00C27B2C"/>
    <w:rsid w:val="00C27B48"/>
    <w:rsid w:val="00C27B81"/>
    <w:rsid w:val="00C27BA9"/>
    <w:rsid w:val="00C27BB4"/>
    <w:rsid w:val="00C27C08"/>
    <w:rsid w:val="00C27C17"/>
    <w:rsid w:val="00C27C35"/>
    <w:rsid w:val="00C27C40"/>
    <w:rsid w:val="00C27C96"/>
    <w:rsid w:val="00C27CA6"/>
    <w:rsid w:val="00C27CED"/>
    <w:rsid w:val="00C27CFD"/>
    <w:rsid w:val="00C27CFE"/>
    <w:rsid w:val="00C27D1E"/>
    <w:rsid w:val="00C27D3D"/>
    <w:rsid w:val="00C27D40"/>
    <w:rsid w:val="00C27D4D"/>
    <w:rsid w:val="00C27D85"/>
    <w:rsid w:val="00C27D8A"/>
    <w:rsid w:val="00C27DCD"/>
    <w:rsid w:val="00C27DDB"/>
    <w:rsid w:val="00C27E2A"/>
    <w:rsid w:val="00C27E32"/>
    <w:rsid w:val="00C27E7D"/>
    <w:rsid w:val="00C27EA2"/>
    <w:rsid w:val="00C27F3B"/>
    <w:rsid w:val="00C27F46"/>
    <w:rsid w:val="00C27F67"/>
    <w:rsid w:val="00C27FCD"/>
    <w:rsid w:val="00C27FD1"/>
    <w:rsid w:val="00C27FD5"/>
    <w:rsid w:val="00C30013"/>
    <w:rsid w:val="00C3001B"/>
    <w:rsid w:val="00C30029"/>
    <w:rsid w:val="00C30083"/>
    <w:rsid w:val="00C30091"/>
    <w:rsid w:val="00C300DB"/>
    <w:rsid w:val="00C300ED"/>
    <w:rsid w:val="00C300F2"/>
    <w:rsid w:val="00C300F5"/>
    <w:rsid w:val="00C300FF"/>
    <w:rsid w:val="00C30155"/>
    <w:rsid w:val="00C30158"/>
    <w:rsid w:val="00C3015D"/>
    <w:rsid w:val="00C3015F"/>
    <w:rsid w:val="00C3017B"/>
    <w:rsid w:val="00C301DE"/>
    <w:rsid w:val="00C301F8"/>
    <w:rsid w:val="00C30205"/>
    <w:rsid w:val="00C3024B"/>
    <w:rsid w:val="00C30252"/>
    <w:rsid w:val="00C3025F"/>
    <w:rsid w:val="00C302E8"/>
    <w:rsid w:val="00C30301"/>
    <w:rsid w:val="00C3031D"/>
    <w:rsid w:val="00C30320"/>
    <w:rsid w:val="00C30343"/>
    <w:rsid w:val="00C3034E"/>
    <w:rsid w:val="00C3039A"/>
    <w:rsid w:val="00C303AA"/>
    <w:rsid w:val="00C303BF"/>
    <w:rsid w:val="00C30407"/>
    <w:rsid w:val="00C3045B"/>
    <w:rsid w:val="00C30469"/>
    <w:rsid w:val="00C30493"/>
    <w:rsid w:val="00C304B6"/>
    <w:rsid w:val="00C304BB"/>
    <w:rsid w:val="00C304CD"/>
    <w:rsid w:val="00C304F3"/>
    <w:rsid w:val="00C30500"/>
    <w:rsid w:val="00C305CC"/>
    <w:rsid w:val="00C305F4"/>
    <w:rsid w:val="00C3061A"/>
    <w:rsid w:val="00C30627"/>
    <w:rsid w:val="00C3062C"/>
    <w:rsid w:val="00C3065B"/>
    <w:rsid w:val="00C306B1"/>
    <w:rsid w:val="00C306C1"/>
    <w:rsid w:val="00C306DE"/>
    <w:rsid w:val="00C306E8"/>
    <w:rsid w:val="00C30718"/>
    <w:rsid w:val="00C3073B"/>
    <w:rsid w:val="00C307DF"/>
    <w:rsid w:val="00C307EA"/>
    <w:rsid w:val="00C30800"/>
    <w:rsid w:val="00C30825"/>
    <w:rsid w:val="00C3084B"/>
    <w:rsid w:val="00C3084C"/>
    <w:rsid w:val="00C3086A"/>
    <w:rsid w:val="00C30898"/>
    <w:rsid w:val="00C308AD"/>
    <w:rsid w:val="00C308B8"/>
    <w:rsid w:val="00C308D4"/>
    <w:rsid w:val="00C30951"/>
    <w:rsid w:val="00C30972"/>
    <w:rsid w:val="00C309A0"/>
    <w:rsid w:val="00C309AC"/>
    <w:rsid w:val="00C309B3"/>
    <w:rsid w:val="00C309DA"/>
    <w:rsid w:val="00C309E2"/>
    <w:rsid w:val="00C309FA"/>
    <w:rsid w:val="00C30A04"/>
    <w:rsid w:val="00C30A0C"/>
    <w:rsid w:val="00C30A4A"/>
    <w:rsid w:val="00C30A92"/>
    <w:rsid w:val="00C30AEE"/>
    <w:rsid w:val="00C30AF4"/>
    <w:rsid w:val="00C30B05"/>
    <w:rsid w:val="00C30B67"/>
    <w:rsid w:val="00C30BCE"/>
    <w:rsid w:val="00C30BE5"/>
    <w:rsid w:val="00C30BF2"/>
    <w:rsid w:val="00C30C09"/>
    <w:rsid w:val="00C30C19"/>
    <w:rsid w:val="00C30C1E"/>
    <w:rsid w:val="00C30C44"/>
    <w:rsid w:val="00C30C51"/>
    <w:rsid w:val="00C30C8A"/>
    <w:rsid w:val="00C30C9B"/>
    <w:rsid w:val="00C30CCD"/>
    <w:rsid w:val="00C30CE6"/>
    <w:rsid w:val="00C30CF3"/>
    <w:rsid w:val="00C30D36"/>
    <w:rsid w:val="00C30D79"/>
    <w:rsid w:val="00C30D85"/>
    <w:rsid w:val="00C30DB3"/>
    <w:rsid w:val="00C30DE2"/>
    <w:rsid w:val="00C30DFC"/>
    <w:rsid w:val="00C30E02"/>
    <w:rsid w:val="00C30E4C"/>
    <w:rsid w:val="00C30E53"/>
    <w:rsid w:val="00C30E56"/>
    <w:rsid w:val="00C30E5F"/>
    <w:rsid w:val="00C30E69"/>
    <w:rsid w:val="00C30E73"/>
    <w:rsid w:val="00C30EF6"/>
    <w:rsid w:val="00C30F6D"/>
    <w:rsid w:val="00C30F72"/>
    <w:rsid w:val="00C31041"/>
    <w:rsid w:val="00C31054"/>
    <w:rsid w:val="00C31068"/>
    <w:rsid w:val="00C3109D"/>
    <w:rsid w:val="00C310C5"/>
    <w:rsid w:val="00C310D4"/>
    <w:rsid w:val="00C31123"/>
    <w:rsid w:val="00C31126"/>
    <w:rsid w:val="00C31177"/>
    <w:rsid w:val="00C311BE"/>
    <w:rsid w:val="00C3123F"/>
    <w:rsid w:val="00C3126B"/>
    <w:rsid w:val="00C3126D"/>
    <w:rsid w:val="00C312A1"/>
    <w:rsid w:val="00C3132A"/>
    <w:rsid w:val="00C31378"/>
    <w:rsid w:val="00C31388"/>
    <w:rsid w:val="00C313AA"/>
    <w:rsid w:val="00C313E7"/>
    <w:rsid w:val="00C31407"/>
    <w:rsid w:val="00C31413"/>
    <w:rsid w:val="00C31443"/>
    <w:rsid w:val="00C31454"/>
    <w:rsid w:val="00C31464"/>
    <w:rsid w:val="00C31467"/>
    <w:rsid w:val="00C31495"/>
    <w:rsid w:val="00C314A6"/>
    <w:rsid w:val="00C314C9"/>
    <w:rsid w:val="00C314F2"/>
    <w:rsid w:val="00C3150A"/>
    <w:rsid w:val="00C3150E"/>
    <w:rsid w:val="00C31532"/>
    <w:rsid w:val="00C31572"/>
    <w:rsid w:val="00C31604"/>
    <w:rsid w:val="00C31681"/>
    <w:rsid w:val="00C316AB"/>
    <w:rsid w:val="00C316AF"/>
    <w:rsid w:val="00C316B4"/>
    <w:rsid w:val="00C316CB"/>
    <w:rsid w:val="00C3170D"/>
    <w:rsid w:val="00C31724"/>
    <w:rsid w:val="00C3172C"/>
    <w:rsid w:val="00C31735"/>
    <w:rsid w:val="00C3173E"/>
    <w:rsid w:val="00C31741"/>
    <w:rsid w:val="00C31755"/>
    <w:rsid w:val="00C31792"/>
    <w:rsid w:val="00C3179F"/>
    <w:rsid w:val="00C317AD"/>
    <w:rsid w:val="00C317B5"/>
    <w:rsid w:val="00C317CC"/>
    <w:rsid w:val="00C31811"/>
    <w:rsid w:val="00C3181F"/>
    <w:rsid w:val="00C3184E"/>
    <w:rsid w:val="00C31875"/>
    <w:rsid w:val="00C31883"/>
    <w:rsid w:val="00C3188A"/>
    <w:rsid w:val="00C318A8"/>
    <w:rsid w:val="00C318D6"/>
    <w:rsid w:val="00C31917"/>
    <w:rsid w:val="00C3192D"/>
    <w:rsid w:val="00C31938"/>
    <w:rsid w:val="00C31945"/>
    <w:rsid w:val="00C31957"/>
    <w:rsid w:val="00C31A1D"/>
    <w:rsid w:val="00C31A35"/>
    <w:rsid w:val="00C31A4D"/>
    <w:rsid w:val="00C31A4F"/>
    <w:rsid w:val="00C31A59"/>
    <w:rsid w:val="00C31AC4"/>
    <w:rsid w:val="00C31B16"/>
    <w:rsid w:val="00C31B2C"/>
    <w:rsid w:val="00C31B74"/>
    <w:rsid w:val="00C31B9C"/>
    <w:rsid w:val="00C31BA4"/>
    <w:rsid w:val="00C31BAE"/>
    <w:rsid w:val="00C31BB6"/>
    <w:rsid w:val="00C31BE9"/>
    <w:rsid w:val="00C31C2F"/>
    <w:rsid w:val="00C31C68"/>
    <w:rsid w:val="00C31C99"/>
    <w:rsid w:val="00C31C9E"/>
    <w:rsid w:val="00C31CCC"/>
    <w:rsid w:val="00C31CFF"/>
    <w:rsid w:val="00C31D47"/>
    <w:rsid w:val="00C31DD1"/>
    <w:rsid w:val="00C31E53"/>
    <w:rsid w:val="00C31ED2"/>
    <w:rsid w:val="00C31ED5"/>
    <w:rsid w:val="00C31F22"/>
    <w:rsid w:val="00C31F28"/>
    <w:rsid w:val="00C31F92"/>
    <w:rsid w:val="00C31FCD"/>
    <w:rsid w:val="00C32010"/>
    <w:rsid w:val="00C32014"/>
    <w:rsid w:val="00C32050"/>
    <w:rsid w:val="00C32082"/>
    <w:rsid w:val="00C32099"/>
    <w:rsid w:val="00C320F7"/>
    <w:rsid w:val="00C32117"/>
    <w:rsid w:val="00C32124"/>
    <w:rsid w:val="00C32127"/>
    <w:rsid w:val="00C3216D"/>
    <w:rsid w:val="00C3216E"/>
    <w:rsid w:val="00C32199"/>
    <w:rsid w:val="00C321D2"/>
    <w:rsid w:val="00C321E2"/>
    <w:rsid w:val="00C32237"/>
    <w:rsid w:val="00C32242"/>
    <w:rsid w:val="00C32254"/>
    <w:rsid w:val="00C32291"/>
    <w:rsid w:val="00C322D3"/>
    <w:rsid w:val="00C3234A"/>
    <w:rsid w:val="00C32359"/>
    <w:rsid w:val="00C323A7"/>
    <w:rsid w:val="00C323FC"/>
    <w:rsid w:val="00C32402"/>
    <w:rsid w:val="00C32405"/>
    <w:rsid w:val="00C32413"/>
    <w:rsid w:val="00C32426"/>
    <w:rsid w:val="00C3247D"/>
    <w:rsid w:val="00C3248D"/>
    <w:rsid w:val="00C3248F"/>
    <w:rsid w:val="00C32499"/>
    <w:rsid w:val="00C324B9"/>
    <w:rsid w:val="00C324E0"/>
    <w:rsid w:val="00C3256A"/>
    <w:rsid w:val="00C325B4"/>
    <w:rsid w:val="00C325D5"/>
    <w:rsid w:val="00C325D6"/>
    <w:rsid w:val="00C325FF"/>
    <w:rsid w:val="00C3261F"/>
    <w:rsid w:val="00C32634"/>
    <w:rsid w:val="00C3265B"/>
    <w:rsid w:val="00C3268B"/>
    <w:rsid w:val="00C3268D"/>
    <w:rsid w:val="00C3268F"/>
    <w:rsid w:val="00C3269E"/>
    <w:rsid w:val="00C326BB"/>
    <w:rsid w:val="00C326ED"/>
    <w:rsid w:val="00C32715"/>
    <w:rsid w:val="00C32753"/>
    <w:rsid w:val="00C3276F"/>
    <w:rsid w:val="00C32794"/>
    <w:rsid w:val="00C327C4"/>
    <w:rsid w:val="00C327EF"/>
    <w:rsid w:val="00C32804"/>
    <w:rsid w:val="00C3282A"/>
    <w:rsid w:val="00C32838"/>
    <w:rsid w:val="00C3284D"/>
    <w:rsid w:val="00C32866"/>
    <w:rsid w:val="00C3288F"/>
    <w:rsid w:val="00C328D7"/>
    <w:rsid w:val="00C32902"/>
    <w:rsid w:val="00C32921"/>
    <w:rsid w:val="00C32947"/>
    <w:rsid w:val="00C329AD"/>
    <w:rsid w:val="00C329D7"/>
    <w:rsid w:val="00C32A02"/>
    <w:rsid w:val="00C32A11"/>
    <w:rsid w:val="00C32A30"/>
    <w:rsid w:val="00C32A51"/>
    <w:rsid w:val="00C32A57"/>
    <w:rsid w:val="00C32A71"/>
    <w:rsid w:val="00C32A9E"/>
    <w:rsid w:val="00C32AA5"/>
    <w:rsid w:val="00C32ABE"/>
    <w:rsid w:val="00C32AC2"/>
    <w:rsid w:val="00C32B44"/>
    <w:rsid w:val="00C32B79"/>
    <w:rsid w:val="00C32B7C"/>
    <w:rsid w:val="00C32BA4"/>
    <w:rsid w:val="00C32BF0"/>
    <w:rsid w:val="00C32CA2"/>
    <w:rsid w:val="00C32CB1"/>
    <w:rsid w:val="00C32CCD"/>
    <w:rsid w:val="00C32CCF"/>
    <w:rsid w:val="00C32D01"/>
    <w:rsid w:val="00C32D11"/>
    <w:rsid w:val="00C32D63"/>
    <w:rsid w:val="00C32D99"/>
    <w:rsid w:val="00C32DEA"/>
    <w:rsid w:val="00C32DF1"/>
    <w:rsid w:val="00C32E04"/>
    <w:rsid w:val="00C32E0D"/>
    <w:rsid w:val="00C32E12"/>
    <w:rsid w:val="00C32E20"/>
    <w:rsid w:val="00C32E2E"/>
    <w:rsid w:val="00C32E44"/>
    <w:rsid w:val="00C32E94"/>
    <w:rsid w:val="00C32EA0"/>
    <w:rsid w:val="00C32EC4"/>
    <w:rsid w:val="00C32F0E"/>
    <w:rsid w:val="00C32F61"/>
    <w:rsid w:val="00C32FE5"/>
    <w:rsid w:val="00C32FF3"/>
    <w:rsid w:val="00C33014"/>
    <w:rsid w:val="00C33023"/>
    <w:rsid w:val="00C33052"/>
    <w:rsid w:val="00C330BF"/>
    <w:rsid w:val="00C330DF"/>
    <w:rsid w:val="00C330E8"/>
    <w:rsid w:val="00C33115"/>
    <w:rsid w:val="00C33129"/>
    <w:rsid w:val="00C3313A"/>
    <w:rsid w:val="00C33160"/>
    <w:rsid w:val="00C33187"/>
    <w:rsid w:val="00C331B8"/>
    <w:rsid w:val="00C331EC"/>
    <w:rsid w:val="00C331FD"/>
    <w:rsid w:val="00C33208"/>
    <w:rsid w:val="00C33214"/>
    <w:rsid w:val="00C33243"/>
    <w:rsid w:val="00C33256"/>
    <w:rsid w:val="00C3328E"/>
    <w:rsid w:val="00C332A2"/>
    <w:rsid w:val="00C332F7"/>
    <w:rsid w:val="00C33302"/>
    <w:rsid w:val="00C33341"/>
    <w:rsid w:val="00C33342"/>
    <w:rsid w:val="00C3334A"/>
    <w:rsid w:val="00C3334B"/>
    <w:rsid w:val="00C33377"/>
    <w:rsid w:val="00C33435"/>
    <w:rsid w:val="00C3344C"/>
    <w:rsid w:val="00C33453"/>
    <w:rsid w:val="00C334AD"/>
    <w:rsid w:val="00C334B2"/>
    <w:rsid w:val="00C334D9"/>
    <w:rsid w:val="00C334DC"/>
    <w:rsid w:val="00C334F5"/>
    <w:rsid w:val="00C334FC"/>
    <w:rsid w:val="00C3353F"/>
    <w:rsid w:val="00C3356A"/>
    <w:rsid w:val="00C33596"/>
    <w:rsid w:val="00C335EE"/>
    <w:rsid w:val="00C335F8"/>
    <w:rsid w:val="00C3365A"/>
    <w:rsid w:val="00C33667"/>
    <w:rsid w:val="00C33697"/>
    <w:rsid w:val="00C336AA"/>
    <w:rsid w:val="00C336B4"/>
    <w:rsid w:val="00C3370B"/>
    <w:rsid w:val="00C33721"/>
    <w:rsid w:val="00C33797"/>
    <w:rsid w:val="00C3381A"/>
    <w:rsid w:val="00C33870"/>
    <w:rsid w:val="00C33871"/>
    <w:rsid w:val="00C33882"/>
    <w:rsid w:val="00C33892"/>
    <w:rsid w:val="00C338BA"/>
    <w:rsid w:val="00C338C4"/>
    <w:rsid w:val="00C338CB"/>
    <w:rsid w:val="00C338FA"/>
    <w:rsid w:val="00C33916"/>
    <w:rsid w:val="00C33930"/>
    <w:rsid w:val="00C33985"/>
    <w:rsid w:val="00C33995"/>
    <w:rsid w:val="00C339A4"/>
    <w:rsid w:val="00C339BD"/>
    <w:rsid w:val="00C339D4"/>
    <w:rsid w:val="00C33A2C"/>
    <w:rsid w:val="00C33A37"/>
    <w:rsid w:val="00C33A5B"/>
    <w:rsid w:val="00C33A9B"/>
    <w:rsid w:val="00C33ABA"/>
    <w:rsid w:val="00C33AE1"/>
    <w:rsid w:val="00C33AE3"/>
    <w:rsid w:val="00C33B1B"/>
    <w:rsid w:val="00C33B54"/>
    <w:rsid w:val="00C33B73"/>
    <w:rsid w:val="00C33B9F"/>
    <w:rsid w:val="00C33C40"/>
    <w:rsid w:val="00C33C76"/>
    <w:rsid w:val="00C33C81"/>
    <w:rsid w:val="00C33C99"/>
    <w:rsid w:val="00C33D10"/>
    <w:rsid w:val="00C33D13"/>
    <w:rsid w:val="00C33D68"/>
    <w:rsid w:val="00C33DA1"/>
    <w:rsid w:val="00C33DD2"/>
    <w:rsid w:val="00C33DDD"/>
    <w:rsid w:val="00C33E02"/>
    <w:rsid w:val="00C33E6D"/>
    <w:rsid w:val="00C33EE2"/>
    <w:rsid w:val="00C33F3F"/>
    <w:rsid w:val="00C33F54"/>
    <w:rsid w:val="00C33F7F"/>
    <w:rsid w:val="00C33F83"/>
    <w:rsid w:val="00C33F98"/>
    <w:rsid w:val="00C33FA0"/>
    <w:rsid w:val="00C33FA4"/>
    <w:rsid w:val="00C33FEF"/>
    <w:rsid w:val="00C34015"/>
    <w:rsid w:val="00C34037"/>
    <w:rsid w:val="00C34060"/>
    <w:rsid w:val="00C34075"/>
    <w:rsid w:val="00C340A7"/>
    <w:rsid w:val="00C340AE"/>
    <w:rsid w:val="00C3410F"/>
    <w:rsid w:val="00C34128"/>
    <w:rsid w:val="00C34135"/>
    <w:rsid w:val="00C34139"/>
    <w:rsid w:val="00C34159"/>
    <w:rsid w:val="00C341D7"/>
    <w:rsid w:val="00C34234"/>
    <w:rsid w:val="00C34241"/>
    <w:rsid w:val="00C3425D"/>
    <w:rsid w:val="00C34261"/>
    <w:rsid w:val="00C34282"/>
    <w:rsid w:val="00C3428D"/>
    <w:rsid w:val="00C34290"/>
    <w:rsid w:val="00C342A4"/>
    <w:rsid w:val="00C342E3"/>
    <w:rsid w:val="00C342F9"/>
    <w:rsid w:val="00C3430C"/>
    <w:rsid w:val="00C34313"/>
    <w:rsid w:val="00C34341"/>
    <w:rsid w:val="00C3434B"/>
    <w:rsid w:val="00C3434F"/>
    <w:rsid w:val="00C34378"/>
    <w:rsid w:val="00C34384"/>
    <w:rsid w:val="00C34397"/>
    <w:rsid w:val="00C343BE"/>
    <w:rsid w:val="00C343EE"/>
    <w:rsid w:val="00C34400"/>
    <w:rsid w:val="00C3440B"/>
    <w:rsid w:val="00C34429"/>
    <w:rsid w:val="00C3443C"/>
    <w:rsid w:val="00C34442"/>
    <w:rsid w:val="00C3447E"/>
    <w:rsid w:val="00C344E0"/>
    <w:rsid w:val="00C344EB"/>
    <w:rsid w:val="00C344F7"/>
    <w:rsid w:val="00C344FF"/>
    <w:rsid w:val="00C3453E"/>
    <w:rsid w:val="00C3457B"/>
    <w:rsid w:val="00C34598"/>
    <w:rsid w:val="00C345AA"/>
    <w:rsid w:val="00C345BA"/>
    <w:rsid w:val="00C345D1"/>
    <w:rsid w:val="00C345D5"/>
    <w:rsid w:val="00C34636"/>
    <w:rsid w:val="00C34640"/>
    <w:rsid w:val="00C3465A"/>
    <w:rsid w:val="00C346A3"/>
    <w:rsid w:val="00C34710"/>
    <w:rsid w:val="00C3471D"/>
    <w:rsid w:val="00C34768"/>
    <w:rsid w:val="00C347A6"/>
    <w:rsid w:val="00C347B1"/>
    <w:rsid w:val="00C347B7"/>
    <w:rsid w:val="00C34813"/>
    <w:rsid w:val="00C34826"/>
    <w:rsid w:val="00C34831"/>
    <w:rsid w:val="00C3489C"/>
    <w:rsid w:val="00C348F2"/>
    <w:rsid w:val="00C3490F"/>
    <w:rsid w:val="00C34944"/>
    <w:rsid w:val="00C34981"/>
    <w:rsid w:val="00C34998"/>
    <w:rsid w:val="00C349A3"/>
    <w:rsid w:val="00C349D1"/>
    <w:rsid w:val="00C349FD"/>
    <w:rsid w:val="00C34A06"/>
    <w:rsid w:val="00C34A10"/>
    <w:rsid w:val="00C34A71"/>
    <w:rsid w:val="00C34A9E"/>
    <w:rsid w:val="00C34AA4"/>
    <w:rsid w:val="00C34B1E"/>
    <w:rsid w:val="00C34B3D"/>
    <w:rsid w:val="00C34B43"/>
    <w:rsid w:val="00C34B64"/>
    <w:rsid w:val="00C34B6D"/>
    <w:rsid w:val="00C34B78"/>
    <w:rsid w:val="00C34BD8"/>
    <w:rsid w:val="00C34BE7"/>
    <w:rsid w:val="00C34C65"/>
    <w:rsid w:val="00C34C66"/>
    <w:rsid w:val="00C34CD5"/>
    <w:rsid w:val="00C34D23"/>
    <w:rsid w:val="00C34D4E"/>
    <w:rsid w:val="00C34D7B"/>
    <w:rsid w:val="00C34D98"/>
    <w:rsid w:val="00C34DBE"/>
    <w:rsid w:val="00C34DC0"/>
    <w:rsid w:val="00C34E1D"/>
    <w:rsid w:val="00C34E24"/>
    <w:rsid w:val="00C34E59"/>
    <w:rsid w:val="00C34E71"/>
    <w:rsid w:val="00C34E97"/>
    <w:rsid w:val="00C34EF3"/>
    <w:rsid w:val="00C34EF4"/>
    <w:rsid w:val="00C34F2A"/>
    <w:rsid w:val="00C34F44"/>
    <w:rsid w:val="00C34F6B"/>
    <w:rsid w:val="00C34FA5"/>
    <w:rsid w:val="00C34FB2"/>
    <w:rsid w:val="00C34FD1"/>
    <w:rsid w:val="00C34FEC"/>
    <w:rsid w:val="00C34FEE"/>
    <w:rsid w:val="00C34FF8"/>
    <w:rsid w:val="00C34FFF"/>
    <w:rsid w:val="00C3505A"/>
    <w:rsid w:val="00C350CB"/>
    <w:rsid w:val="00C350D4"/>
    <w:rsid w:val="00C350DE"/>
    <w:rsid w:val="00C350FF"/>
    <w:rsid w:val="00C35146"/>
    <w:rsid w:val="00C3516A"/>
    <w:rsid w:val="00C35177"/>
    <w:rsid w:val="00C3519E"/>
    <w:rsid w:val="00C351AF"/>
    <w:rsid w:val="00C351CF"/>
    <w:rsid w:val="00C351E7"/>
    <w:rsid w:val="00C351ED"/>
    <w:rsid w:val="00C3520B"/>
    <w:rsid w:val="00C3528C"/>
    <w:rsid w:val="00C352A4"/>
    <w:rsid w:val="00C352B6"/>
    <w:rsid w:val="00C352C3"/>
    <w:rsid w:val="00C352D1"/>
    <w:rsid w:val="00C352F2"/>
    <w:rsid w:val="00C352FB"/>
    <w:rsid w:val="00C3530A"/>
    <w:rsid w:val="00C3532E"/>
    <w:rsid w:val="00C353DC"/>
    <w:rsid w:val="00C35428"/>
    <w:rsid w:val="00C3544A"/>
    <w:rsid w:val="00C3548F"/>
    <w:rsid w:val="00C354B5"/>
    <w:rsid w:val="00C354D6"/>
    <w:rsid w:val="00C35533"/>
    <w:rsid w:val="00C35570"/>
    <w:rsid w:val="00C355AD"/>
    <w:rsid w:val="00C355D0"/>
    <w:rsid w:val="00C355FF"/>
    <w:rsid w:val="00C35600"/>
    <w:rsid w:val="00C35609"/>
    <w:rsid w:val="00C35622"/>
    <w:rsid w:val="00C3563E"/>
    <w:rsid w:val="00C3563F"/>
    <w:rsid w:val="00C3564B"/>
    <w:rsid w:val="00C35658"/>
    <w:rsid w:val="00C3565B"/>
    <w:rsid w:val="00C35663"/>
    <w:rsid w:val="00C35668"/>
    <w:rsid w:val="00C35677"/>
    <w:rsid w:val="00C35681"/>
    <w:rsid w:val="00C35697"/>
    <w:rsid w:val="00C356C9"/>
    <w:rsid w:val="00C356EB"/>
    <w:rsid w:val="00C3572C"/>
    <w:rsid w:val="00C3577E"/>
    <w:rsid w:val="00C357A3"/>
    <w:rsid w:val="00C357A4"/>
    <w:rsid w:val="00C357DA"/>
    <w:rsid w:val="00C3580E"/>
    <w:rsid w:val="00C35871"/>
    <w:rsid w:val="00C35898"/>
    <w:rsid w:val="00C358AF"/>
    <w:rsid w:val="00C358F0"/>
    <w:rsid w:val="00C358FE"/>
    <w:rsid w:val="00C35926"/>
    <w:rsid w:val="00C3593B"/>
    <w:rsid w:val="00C35951"/>
    <w:rsid w:val="00C3595B"/>
    <w:rsid w:val="00C3596B"/>
    <w:rsid w:val="00C35992"/>
    <w:rsid w:val="00C359BA"/>
    <w:rsid w:val="00C359DC"/>
    <w:rsid w:val="00C35A2C"/>
    <w:rsid w:val="00C35A53"/>
    <w:rsid w:val="00C35A6A"/>
    <w:rsid w:val="00C35B65"/>
    <w:rsid w:val="00C35B8A"/>
    <w:rsid w:val="00C35BB7"/>
    <w:rsid w:val="00C35BD1"/>
    <w:rsid w:val="00C35C11"/>
    <w:rsid w:val="00C35CE0"/>
    <w:rsid w:val="00C35D28"/>
    <w:rsid w:val="00C35D2C"/>
    <w:rsid w:val="00C35D53"/>
    <w:rsid w:val="00C35D66"/>
    <w:rsid w:val="00C35D86"/>
    <w:rsid w:val="00C35D8B"/>
    <w:rsid w:val="00C35DC1"/>
    <w:rsid w:val="00C35DED"/>
    <w:rsid w:val="00C35DFA"/>
    <w:rsid w:val="00C35E16"/>
    <w:rsid w:val="00C35E45"/>
    <w:rsid w:val="00C35E70"/>
    <w:rsid w:val="00C35E8C"/>
    <w:rsid w:val="00C35EAA"/>
    <w:rsid w:val="00C35EFC"/>
    <w:rsid w:val="00C35F08"/>
    <w:rsid w:val="00C35F2C"/>
    <w:rsid w:val="00C35F55"/>
    <w:rsid w:val="00C35F88"/>
    <w:rsid w:val="00C35FC3"/>
    <w:rsid w:val="00C36004"/>
    <w:rsid w:val="00C36044"/>
    <w:rsid w:val="00C36066"/>
    <w:rsid w:val="00C3606C"/>
    <w:rsid w:val="00C360CD"/>
    <w:rsid w:val="00C36120"/>
    <w:rsid w:val="00C3612A"/>
    <w:rsid w:val="00C36133"/>
    <w:rsid w:val="00C3615F"/>
    <w:rsid w:val="00C36169"/>
    <w:rsid w:val="00C3618C"/>
    <w:rsid w:val="00C361B3"/>
    <w:rsid w:val="00C361C4"/>
    <w:rsid w:val="00C361D6"/>
    <w:rsid w:val="00C3622D"/>
    <w:rsid w:val="00C36236"/>
    <w:rsid w:val="00C3623E"/>
    <w:rsid w:val="00C3626D"/>
    <w:rsid w:val="00C36288"/>
    <w:rsid w:val="00C36299"/>
    <w:rsid w:val="00C3629E"/>
    <w:rsid w:val="00C362B7"/>
    <w:rsid w:val="00C36309"/>
    <w:rsid w:val="00C3631D"/>
    <w:rsid w:val="00C36332"/>
    <w:rsid w:val="00C36346"/>
    <w:rsid w:val="00C3639B"/>
    <w:rsid w:val="00C363DC"/>
    <w:rsid w:val="00C363DD"/>
    <w:rsid w:val="00C3640A"/>
    <w:rsid w:val="00C3641E"/>
    <w:rsid w:val="00C36452"/>
    <w:rsid w:val="00C36458"/>
    <w:rsid w:val="00C3645E"/>
    <w:rsid w:val="00C3646E"/>
    <w:rsid w:val="00C36476"/>
    <w:rsid w:val="00C364B0"/>
    <w:rsid w:val="00C364C7"/>
    <w:rsid w:val="00C364D5"/>
    <w:rsid w:val="00C364D7"/>
    <w:rsid w:val="00C36518"/>
    <w:rsid w:val="00C3652C"/>
    <w:rsid w:val="00C36583"/>
    <w:rsid w:val="00C365A9"/>
    <w:rsid w:val="00C365AE"/>
    <w:rsid w:val="00C365F1"/>
    <w:rsid w:val="00C36668"/>
    <w:rsid w:val="00C366C4"/>
    <w:rsid w:val="00C366EF"/>
    <w:rsid w:val="00C36700"/>
    <w:rsid w:val="00C36714"/>
    <w:rsid w:val="00C36734"/>
    <w:rsid w:val="00C36776"/>
    <w:rsid w:val="00C367A6"/>
    <w:rsid w:val="00C367DE"/>
    <w:rsid w:val="00C36814"/>
    <w:rsid w:val="00C36816"/>
    <w:rsid w:val="00C36851"/>
    <w:rsid w:val="00C3686D"/>
    <w:rsid w:val="00C36903"/>
    <w:rsid w:val="00C3692F"/>
    <w:rsid w:val="00C3697C"/>
    <w:rsid w:val="00C36980"/>
    <w:rsid w:val="00C369B9"/>
    <w:rsid w:val="00C369EA"/>
    <w:rsid w:val="00C369F7"/>
    <w:rsid w:val="00C36A72"/>
    <w:rsid w:val="00C36A9E"/>
    <w:rsid w:val="00C36AAD"/>
    <w:rsid w:val="00C36B0B"/>
    <w:rsid w:val="00C36B0C"/>
    <w:rsid w:val="00C36B14"/>
    <w:rsid w:val="00C36B22"/>
    <w:rsid w:val="00C36B6D"/>
    <w:rsid w:val="00C36B76"/>
    <w:rsid w:val="00C36B93"/>
    <w:rsid w:val="00C36BA4"/>
    <w:rsid w:val="00C36BBC"/>
    <w:rsid w:val="00C36BC5"/>
    <w:rsid w:val="00C36BDD"/>
    <w:rsid w:val="00C36BFF"/>
    <w:rsid w:val="00C36C0D"/>
    <w:rsid w:val="00C36C5F"/>
    <w:rsid w:val="00C36C65"/>
    <w:rsid w:val="00C36C76"/>
    <w:rsid w:val="00C36CD5"/>
    <w:rsid w:val="00C36CE2"/>
    <w:rsid w:val="00C36CED"/>
    <w:rsid w:val="00C36CF4"/>
    <w:rsid w:val="00C36D15"/>
    <w:rsid w:val="00C36D7B"/>
    <w:rsid w:val="00C36D88"/>
    <w:rsid w:val="00C36D9D"/>
    <w:rsid w:val="00C36DC8"/>
    <w:rsid w:val="00C36DEC"/>
    <w:rsid w:val="00C36E12"/>
    <w:rsid w:val="00C36E3F"/>
    <w:rsid w:val="00C36E40"/>
    <w:rsid w:val="00C36E41"/>
    <w:rsid w:val="00C36E77"/>
    <w:rsid w:val="00C36E9A"/>
    <w:rsid w:val="00C36EA4"/>
    <w:rsid w:val="00C36EAA"/>
    <w:rsid w:val="00C36EAC"/>
    <w:rsid w:val="00C36EBA"/>
    <w:rsid w:val="00C36EFB"/>
    <w:rsid w:val="00C36F03"/>
    <w:rsid w:val="00C36F52"/>
    <w:rsid w:val="00C36F67"/>
    <w:rsid w:val="00C36F6F"/>
    <w:rsid w:val="00C36FA1"/>
    <w:rsid w:val="00C3701A"/>
    <w:rsid w:val="00C3706C"/>
    <w:rsid w:val="00C37077"/>
    <w:rsid w:val="00C370B1"/>
    <w:rsid w:val="00C37119"/>
    <w:rsid w:val="00C37124"/>
    <w:rsid w:val="00C37139"/>
    <w:rsid w:val="00C37153"/>
    <w:rsid w:val="00C37165"/>
    <w:rsid w:val="00C3717B"/>
    <w:rsid w:val="00C371AC"/>
    <w:rsid w:val="00C371BD"/>
    <w:rsid w:val="00C371CD"/>
    <w:rsid w:val="00C371D9"/>
    <w:rsid w:val="00C371F1"/>
    <w:rsid w:val="00C371FF"/>
    <w:rsid w:val="00C37286"/>
    <w:rsid w:val="00C37289"/>
    <w:rsid w:val="00C372E1"/>
    <w:rsid w:val="00C372E5"/>
    <w:rsid w:val="00C3733A"/>
    <w:rsid w:val="00C37343"/>
    <w:rsid w:val="00C37355"/>
    <w:rsid w:val="00C37383"/>
    <w:rsid w:val="00C3739D"/>
    <w:rsid w:val="00C373C4"/>
    <w:rsid w:val="00C37411"/>
    <w:rsid w:val="00C37432"/>
    <w:rsid w:val="00C3747C"/>
    <w:rsid w:val="00C37489"/>
    <w:rsid w:val="00C374AD"/>
    <w:rsid w:val="00C37508"/>
    <w:rsid w:val="00C37536"/>
    <w:rsid w:val="00C37588"/>
    <w:rsid w:val="00C3758C"/>
    <w:rsid w:val="00C375A2"/>
    <w:rsid w:val="00C375CF"/>
    <w:rsid w:val="00C375DF"/>
    <w:rsid w:val="00C375EE"/>
    <w:rsid w:val="00C375F4"/>
    <w:rsid w:val="00C37614"/>
    <w:rsid w:val="00C37635"/>
    <w:rsid w:val="00C3774C"/>
    <w:rsid w:val="00C37783"/>
    <w:rsid w:val="00C377A5"/>
    <w:rsid w:val="00C377C7"/>
    <w:rsid w:val="00C37803"/>
    <w:rsid w:val="00C3780B"/>
    <w:rsid w:val="00C37852"/>
    <w:rsid w:val="00C3787F"/>
    <w:rsid w:val="00C378C3"/>
    <w:rsid w:val="00C37904"/>
    <w:rsid w:val="00C37936"/>
    <w:rsid w:val="00C37943"/>
    <w:rsid w:val="00C37968"/>
    <w:rsid w:val="00C379C1"/>
    <w:rsid w:val="00C379D7"/>
    <w:rsid w:val="00C379E5"/>
    <w:rsid w:val="00C379F5"/>
    <w:rsid w:val="00C37A7E"/>
    <w:rsid w:val="00C37A8B"/>
    <w:rsid w:val="00C37AA4"/>
    <w:rsid w:val="00C37B36"/>
    <w:rsid w:val="00C37B48"/>
    <w:rsid w:val="00C37B5B"/>
    <w:rsid w:val="00C37B60"/>
    <w:rsid w:val="00C37B7E"/>
    <w:rsid w:val="00C37BC1"/>
    <w:rsid w:val="00C37C1F"/>
    <w:rsid w:val="00C37C2A"/>
    <w:rsid w:val="00C37C42"/>
    <w:rsid w:val="00C37C51"/>
    <w:rsid w:val="00C37C52"/>
    <w:rsid w:val="00C37C6D"/>
    <w:rsid w:val="00C37CA1"/>
    <w:rsid w:val="00C37CA2"/>
    <w:rsid w:val="00C37CBE"/>
    <w:rsid w:val="00C37CC7"/>
    <w:rsid w:val="00C37CD7"/>
    <w:rsid w:val="00C37CDB"/>
    <w:rsid w:val="00C37D5B"/>
    <w:rsid w:val="00C37DD4"/>
    <w:rsid w:val="00C37DF5"/>
    <w:rsid w:val="00C37E17"/>
    <w:rsid w:val="00C37E19"/>
    <w:rsid w:val="00C37E42"/>
    <w:rsid w:val="00C37E8E"/>
    <w:rsid w:val="00C37EBC"/>
    <w:rsid w:val="00C37F00"/>
    <w:rsid w:val="00C37F4B"/>
    <w:rsid w:val="00C37F8C"/>
    <w:rsid w:val="00C37FB1"/>
    <w:rsid w:val="00C37FB2"/>
    <w:rsid w:val="00C37FE2"/>
    <w:rsid w:val="00C37FE9"/>
    <w:rsid w:val="00C40002"/>
    <w:rsid w:val="00C40004"/>
    <w:rsid w:val="00C4005C"/>
    <w:rsid w:val="00C400BB"/>
    <w:rsid w:val="00C400DE"/>
    <w:rsid w:val="00C40119"/>
    <w:rsid w:val="00C4012A"/>
    <w:rsid w:val="00C4014A"/>
    <w:rsid w:val="00C4021B"/>
    <w:rsid w:val="00C40248"/>
    <w:rsid w:val="00C40294"/>
    <w:rsid w:val="00C402B0"/>
    <w:rsid w:val="00C402C0"/>
    <w:rsid w:val="00C402C1"/>
    <w:rsid w:val="00C402E3"/>
    <w:rsid w:val="00C402E8"/>
    <w:rsid w:val="00C4037B"/>
    <w:rsid w:val="00C403A6"/>
    <w:rsid w:val="00C403AB"/>
    <w:rsid w:val="00C40406"/>
    <w:rsid w:val="00C40425"/>
    <w:rsid w:val="00C40441"/>
    <w:rsid w:val="00C4046E"/>
    <w:rsid w:val="00C4047F"/>
    <w:rsid w:val="00C404BC"/>
    <w:rsid w:val="00C404F5"/>
    <w:rsid w:val="00C40516"/>
    <w:rsid w:val="00C40519"/>
    <w:rsid w:val="00C40564"/>
    <w:rsid w:val="00C40639"/>
    <w:rsid w:val="00C40647"/>
    <w:rsid w:val="00C40695"/>
    <w:rsid w:val="00C406DB"/>
    <w:rsid w:val="00C406E6"/>
    <w:rsid w:val="00C407AB"/>
    <w:rsid w:val="00C407E6"/>
    <w:rsid w:val="00C40813"/>
    <w:rsid w:val="00C40854"/>
    <w:rsid w:val="00C40857"/>
    <w:rsid w:val="00C4087F"/>
    <w:rsid w:val="00C408B6"/>
    <w:rsid w:val="00C408F6"/>
    <w:rsid w:val="00C4095F"/>
    <w:rsid w:val="00C40971"/>
    <w:rsid w:val="00C4099E"/>
    <w:rsid w:val="00C409E3"/>
    <w:rsid w:val="00C409F6"/>
    <w:rsid w:val="00C40A50"/>
    <w:rsid w:val="00C40AB8"/>
    <w:rsid w:val="00C40ABA"/>
    <w:rsid w:val="00C40AD6"/>
    <w:rsid w:val="00C40AE9"/>
    <w:rsid w:val="00C40AEC"/>
    <w:rsid w:val="00C40BA6"/>
    <w:rsid w:val="00C40BFE"/>
    <w:rsid w:val="00C40C8C"/>
    <w:rsid w:val="00C40CD1"/>
    <w:rsid w:val="00C40CE1"/>
    <w:rsid w:val="00C40D15"/>
    <w:rsid w:val="00C40D42"/>
    <w:rsid w:val="00C40DA2"/>
    <w:rsid w:val="00C40DBB"/>
    <w:rsid w:val="00C40DBC"/>
    <w:rsid w:val="00C40DCD"/>
    <w:rsid w:val="00C40E29"/>
    <w:rsid w:val="00C40E47"/>
    <w:rsid w:val="00C40E4C"/>
    <w:rsid w:val="00C40E79"/>
    <w:rsid w:val="00C40EAE"/>
    <w:rsid w:val="00C40F0C"/>
    <w:rsid w:val="00C40F23"/>
    <w:rsid w:val="00C40F28"/>
    <w:rsid w:val="00C40F2A"/>
    <w:rsid w:val="00C40F3D"/>
    <w:rsid w:val="00C40F50"/>
    <w:rsid w:val="00C40F5F"/>
    <w:rsid w:val="00C40F82"/>
    <w:rsid w:val="00C40F8D"/>
    <w:rsid w:val="00C40F9F"/>
    <w:rsid w:val="00C40FAF"/>
    <w:rsid w:val="00C40FC6"/>
    <w:rsid w:val="00C40FF9"/>
    <w:rsid w:val="00C410A1"/>
    <w:rsid w:val="00C410E5"/>
    <w:rsid w:val="00C410F2"/>
    <w:rsid w:val="00C410F3"/>
    <w:rsid w:val="00C41143"/>
    <w:rsid w:val="00C411A0"/>
    <w:rsid w:val="00C411CD"/>
    <w:rsid w:val="00C41210"/>
    <w:rsid w:val="00C4123F"/>
    <w:rsid w:val="00C412B4"/>
    <w:rsid w:val="00C412D4"/>
    <w:rsid w:val="00C412DF"/>
    <w:rsid w:val="00C41315"/>
    <w:rsid w:val="00C4131F"/>
    <w:rsid w:val="00C4133B"/>
    <w:rsid w:val="00C41370"/>
    <w:rsid w:val="00C413A5"/>
    <w:rsid w:val="00C413F4"/>
    <w:rsid w:val="00C413FF"/>
    <w:rsid w:val="00C41405"/>
    <w:rsid w:val="00C41463"/>
    <w:rsid w:val="00C414D0"/>
    <w:rsid w:val="00C4150C"/>
    <w:rsid w:val="00C41519"/>
    <w:rsid w:val="00C41533"/>
    <w:rsid w:val="00C41583"/>
    <w:rsid w:val="00C41586"/>
    <w:rsid w:val="00C4158D"/>
    <w:rsid w:val="00C415B9"/>
    <w:rsid w:val="00C415CA"/>
    <w:rsid w:val="00C415D7"/>
    <w:rsid w:val="00C415DA"/>
    <w:rsid w:val="00C415EB"/>
    <w:rsid w:val="00C4160C"/>
    <w:rsid w:val="00C41667"/>
    <w:rsid w:val="00C41670"/>
    <w:rsid w:val="00C416D6"/>
    <w:rsid w:val="00C416F5"/>
    <w:rsid w:val="00C41705"/>
    <w:rsid w:val="00C4172B"/>
    <w:rsid w:val="00C4178E"/>
    <w:rsid w:val="00C4179C"/>
    <w:rsid w:val="00C417BA"/>
    <w:rsid w:val="00C417D2"/>
    <w:rsid w:val="00C417D9"/>
    <w:rsid w:val="00C417F0"/>
    <w:rsid w:val="00C41857"/>
    <w:rsid w:val="00C41861"/>
    <w:rsid w:val="00C41868"/>
    <w:rsid w:val="00C4187D"/>
    <w:rsid w:val="00C418DE"/>
    <w:rsid w:val="00C4193D"/>
    <w:rsid w:val="00C4195A"/>
    <w:rsid w:val="00C41965"/>
    <w:rsid w:val="00C4197B"/>
    <w:rsid w:val="00C419A6"/>
    <w:rsid w:val="00C419D2"/>
    <w:rsid w:val="00C419D6"/>
    <w:rsid w:val="00C419F5"/>
    <w:rsid w:val="00C419FD"/>
    <w:rsid w:val="00C41A5B"/>
    <w:rsid w:val="00C41A60"/>
    <w:rsid w:val="00C41A6B"/>
    <w:rsid w:val="00C41ADA"/>
    <w:rsid w:val="00C41AF1"/>
    <w:rsid w:val="00C41B00"/>
    <w:rsid w:val="00C41B11"/>
    <w:rsid w:val="00C41B63"/>
    <w:rsid w:val="00C41B97"/>
    <w:rsid w:val="00C41BBC"/>
    <w:rsid w:val="00C41BF2"/>
    <w:rsid w:val="00C41C12"/>
    <w:rsid w:val="00C41D29"/>
    <w:rsid w:val="00C41D2E"/>
    <w:rsid w:val="00C41DA7"/>
    <w:rsid w:val="00C41DB9"/>
    <w:rsid w:val="00C41DDF"/>
    <w:rsid w:val="00C41E14"/>
    <w:rsid w:val="00C41E18"/>
    <w:rsid w:val="00C41E4A"/>
    <w:rsid w:val="00C41E50"/>
    <w:rsid w:val="00C41E7D"/>
    <w:rsid w:val="00C41EC0"/>
    <w:rsid w:val="00C41F0D"/>
    <w:rsid w:val="00C41F1F"/>
    <w:rsid w:val="00C41F21"/>
    <w:rsid w:val="00C41F36"/>
    <w:rsid w:val="00C41F4E"/>
    <w:rsid w:val="00C41F99"/>
    <w:rsid w:val="00C41FC2"/>
    <w:rsid w:val="00C41FC7"/>
    <w:rsid w:val="00C42018"/>
    <w:rsid w:val="00C4201B"/>
    <w:rsid w:val="00C42082"/>
    <w:rsid w:val="00C42087"/>
    <w:rsid w:val="00C4208B"/>
    <w:rsid w:val="00C420D2"/>
    <w:rsid w:val="00C4211F"/>
    <w:rsid w:val="00C42172"/>
    <w:rsid w:val="00C4217C"/>
    <w:rsid w:val="00C421BA"/>
    <w:rsid w:val="00C421CA"/>
    <w:rsid w:val="00C421E9"/>
    <w:rsid w:val="00C4224D"/>
    <w:rsid w:val="00C422EA"/>
    <w:rsid w:val="00C422F8"/>
    <w:rsid w:val="00C42313"/>
    <w:rsid w:val="00C423BD"/>
    <w:rsid w:val="00C423EA"/>
    <w:rsid w:val="00C42406"/>
    <w:rsid w:val="00C42408"/>
    <w:rsid w:val="00C42446"/>
    <w:rsid w:val="00C42470"/>
    <w:rsid w:val="00C4249A"/>
    <w:rsid w:val="00C424A3"/>
    <w:rsid w:val="00C424B1"/>
    <w:rsid w:val="00C424C9"/>
    <w:rsid w:val="00C424D3"/>
    <w:rsid w:val="00C42535"/>
    <w:rsid w:val="00C42572"/>
    <w:rsid w:val="00C42608"/>
    <w:rsid w:val="00C42621"/>
    <w:rsid w:val="00C42633"/>
    <w:rsid w:val="00C4265F"/>
    <w:rsid w:val="00C426A9"/>
    <w:rsid w:val="00C426E5"/>
    <w:rsid w:val="00C42720"/>
    <w:rsid w:val="00C4274E"/>
    <w:rsid w:val="00C42785"/>
    <w:rsid w:val="00C427B7"/>
    <w:rsid w:val="00C427DA"/>
    <w:rsid w:val="00C427E8"/>
    <w:rsid w:val="00C427E9"/>
    <w:rsid w:val="00C4281F"/>
    <w:rsid w:val="00C4284F"/>
    <w:rsid w:val="00C4288F"/>
    <w:rsid w:val="00C4289E"/>
    <w:rsid w:val="00C428C7"/>
    <w:rsid w:val="00C428CA"/>
    <w:rsid w:val="00C428D4"/>
    <w:rsid w:val="00C428DB"/>
    <w:rsid w:val="00C428F5"/>
    <w:rsid w:val="00C42930"/>
    <w:rsid w:val="00C42946"/>
    <w:rsid w:val="00C42962"/>
    <w:rsid w:val="00C42963"/>
    <w:rsid w:val="00C42994"/>
    <w:rsid w:val="00C429AA"/>
    <w:rsid w:val="00C429AB"/>
    <w:rsid w:val="00C429D1"/>
    <w:rsid w:val="00C429F5"/>
    <w:rsid w:val="00C42A24"/>
    <w:rsid w:val="00C42A4F"/>
    <w:rsid w:val="00C42A7C"/>
    <w:rsid w:val="00C42A99"/>
    <w:rsid w:val="00C42B19"/>
    <w:rsid w:val="00C42B3E"/>
    <w:rsid w:val="00C42B82"/>
    <w:rsid w:val="00C42B9A"/>
    <w:rsid w:val="00C42BEF"/>
    <w:rsid w:val="00C42C00"/>
    <w:rsid w:val="00C42C1E"/>
    <w:rsid w:val="00C42C34"/>
    <w:rsid w:val="00C42C40"/>
    <w:rsid w:val="00C42C4A"/>
    <w:rsid w:val="00C42C70"/>
    <w:rsid w:val="00C42CA7"/>
    <w:rsid w:val="00C42CBF"/>
    <w:rsid w:val="00C42CD1"/>
    <w:rsid w:val="00C42CF7"/>
    <w:rsid w:val="00C42D5E"/>
    <w:rsid w:val="00C42D65"/>
    <w:rsid w:val="00C42D74"/>
    <w:rsid w:val="00C42DD2"/>
    <w:rsid w:val="00C42DEF"/>
    <w:rsid w:val="00C42DF7"/>
    <w:rsid w:val="00C42E35"/>
    <w:rsid w:val="00C42E50"/>
    <w:rsid w:val="00C42E76"/>
    <w:rsid w:val="00C42F07"/>
    <w:rsid w:val="00C42F24"/>
    <w:rsid w:val="00C42F4C"/>
    <w:rsid w:val="00C42F60"/>
    <w:rsid w:val="00C42F79"/>
    <w:rsid w:val="00C42FF3"/>
    <w:rsid w:val="00C4301E"/>
    <w:rsid w:val="00C4306A"/>
    <w:rsid w:val="00C43077"/>
    <w:rsid w:val="00C4308B"/>
    <w:rsid w:val="00C430D0"/>
    <w:rsid w:val="00C43138"/>
    <w:rsid w:val="00C4315B"/>
    <w:rsid w:val="00C4318D"/>
    <w:rsid w:val="00C431A1"/>
    <w:rsid w:val="00C43254"/>
    <w:rsid w:val="00C43268"/>
    <w:rsid w:val="00C4326C"/>
    <w:rsid w:val="00C432A6"/>
    <w:rsid w:val="00C432B4"/>
    <w:rsid w:val="00C4330C"/>
    <w:rsid w:val="00C4332A"/>
    <w:rsid w:val="00C43358"/>
    <w:rsid w:val="00C433B6"/>
    <w:rsid w:val="00C43406"/>
    <w:rsid w:val="00C43427"/>
    <w:rsid w:val="00C4344D"/>
    <w:rsid w:val="00C43455"/>
    <w:rsid w:val="00C43483"/>
    <w:rsid w:val="00C434B2"/>
    <w:rsid w:val="00C434C7"/>
    <w:rsid w:val="00C434D7"/>
    <w:rsid w:val="00C43519"/>
    <w:rsid w:val="00C4352A"/>
    <w:rsid w:val="00C4353D"/>
    <w:rsid w:val="00C43557"/>
    <w:rsid w:val="00C43572"/>
    <w:rsid w:val="00C4359B"/>
    <w:rsid w:val="00C4359E"/>
    <w:rsid w:val="00C435C1"/>
    <w:rsid w:val="00C435D6"/>
    <w:rsid w:val="00C4360F"/>
    <w:rsid w:val="00C43627"/>
    <w:rsid w:val="00C43665"/>
    <w:rsid w:val="00C4366B"/>
    <w:rsid w:val="00C43672"/>
    <w:rsid w:val="00C436A2"/>
    <w:rsid w:val="00C436A5"/>
    <w:rsid w:val="00C436A7"/>
    <w:rsid w:val="00C436B7"/>
    <w:rsid w:val="00C436F9"/>
    <w:rsid w:val="00C43701"/>
    <w:rsid w:val="00C4373F"/>
    <w:rsid w:val="00C437A4"/>
    <w:rsid w:val="00C437C5"/>
    <w:rsid w:val="00C437CE"/>
    <w:rsid w:val="00C437D5"/>
    <w:rsid w:val="00C4383B"/>
    <w:rsid w:val="00C43855"/>
    <w:rsid w:val="00C43862"/>
    <w:rsid w:val="00C43883"/>
    <w:rsid w:val="00C4389A"/>
    <w:rsid w:val="00C438B2"/>
    <w:rsid w:val="00C438C0"/>
    <w:rsid w:val="00C43925"/>
    <w:rsid w:val="00C4392E"/>
    <w:rsid w:val="00C4393E"/>
    <w:rsid w:val="00C43945"/>
    <w:rsid w:val="00C4395B"/>
    <w:rsid w:val="00C43987"/>
    <w:rsid w:val="00C439AD"/>
    <w:rsid w:val="00C439C2"/>
    <w:rsid w:val="00C43A43"/>
    <w:rsid w:val="00C43A86"/>
    <w:rsid w:val="00C43AA6"/>
    <w:rsid w:val="00C43AB5"/>
    <w:rsid w:val="00C43ADB"/>
    <w:rsid w:val="00C43ADC"/>
    <w:rsid w:val="00C43ADE"/>
    <w:rsid w:val="00C43B0F"/>
    <w:rsid w:val="00C43B19"/>
    <w:rsid w:val="00C43B40"/>
    <w:rsid w:val="00C43B61"/>
    <w:rsid w:val="00C43B73"/>
    <w:rsid w:val="00C43C25"/>
    <w:rsid w:val="00C43C2C"/>
    <w:rsid w:val="00C43C4F"/>
    <w:rsid w:val="00C43C75"/>
    <w:rsid w:val="00C43C89"/>
    <w:rsid w:val="00C43C9E"/>
    <w:rsid w:val="00C43CF4"/>
    <w:rsid w:val="00C43D29"/>
    <w:rsid w:val="00C43D42"/>
    <w:rsid w:val="00C43D4D"/>
    <w:rsid w:val="00C43D55"/>
    <w:rsid w:val="00C43D9C"/>
    <w:rsid w:val="00C43DA9"/>
    <w:rsid w:val="00C43E3E"/>
    <w:rsid w:val="00C43E43"/>
    <w:rsid w:val="00C43E62"/>
    <w:rsid w:val="00C43EE2"/>
    <w:rsid w:val="00C43F01"/>
    <w:rsid w:val="00C43F5F"/>
    <w:rsid w:val="00C43F8D"/>
    <w:rsid w:val="00C44005"/>
    <w:rsid w:val="00C44046"/>
    <w:rsid w:val="00C4405A"/>
    <w:rsid w:val="00C4405F"/>
    <w:rsid w:val="00C44081"/>
    <w:rsid w:val="00C44087"/>
    <w:rsid w:val="00C44092"/>
    <w:rsid w:val="00C44096"/>
    <w:rsid w:val="00C440BB"/>
    <w:rsid w:val="00C440C3"/>
    <w:rsid w:val="00C440D2"/>
    <w:rsid w:val="00C440E5"/>
    <w:rsid w:val="00C440FB"/>
    <w:rsid w:val="00C440FE"/>
    <w:rsid w:val="00C4412E"/>
    <w:rsid w:val="00C4414C"/>
    <w:rsid w:val="00C44163"/>
    <w:rsid w:val="00C4419F"/>
    <w:rsid w:val="00C441B1"/>
    <w:rsid w:val="00C441D4"/>
    <w:rsid w:val="00C44200"/>
    <w:rsid w:val="00C44220"/>
    <w:rsid w:val="00C4422A"/>
    <w:rsid w:val="00C4426D"/>
    <w:rsid w:val="00C442CC"/>
    <w:rsid w:val="00C44326"/>
    <w:rsid w:val="00C4433C"/>
    <w:rsid w:val="00C44367"/>
    <w:rsid w:val="00C44398"/>
    <w:rsid w:val="00C443D4"/>
    <w:rsid w:val="00C443D7"/>
    <w:rsid w:val="00C443EF"/>
    <w:rsid w:val="00C4445F"/>
    <w:rsid w:val="00C4446F"/>
    <w:rsid w:val="00C44471"/>
    <w:rsid w:val="00C444A8"/>
    <w:rsid w:val="00C444C2"/>
    <w:rsid w:val="00C444D9"/>
    <w:rsid w:val="00C444DB"/>
    <w:rsid w:val="00C44524"/>
    <w:rsid w:val="00C4453A"/>
    <w:rsid w:val="00C4456E"/>
    <w:rsid w:val="00C4457A"/>
    <w:rsid w:val="00C445B2"/>
    <w:rsid w:val="00C445E4"/>
    <w:rsid w:val="00C4461D"/>
    <w:rsid w:val="00C44627"/>
    <w:rsid w:val="00C4469A"/>
    <w:rsid w:val="00C446DD"/>
    <w:rsid w:val="00C446E9"/>
    <w:rsid w:val="00C446EF"/>
    <w:rsid w:val="00C4472B"/>
    <w:rsid w:val="00C44731"/>
    <w:rsid w:val="00C44755"/>
    <w:rsid w:val="00C4476E"/>
    <w:rsid w:val="00C4478E"/>
    <w:rsid w:val="00C447A4"/>
    <w:rsid w:val="00C447D2"/>
    <w:rsid w:val="00C44803"/>
    <w:rsid w:val="00C44809"/>
    <w:rsid w:val="00C44817"/>
    <w:rsid w:val="00C44821"/>
    <w:rsid w:val="00C44871"/>
    <w:rsid w:val="00C4488A"/>
    <w:rsid w:val="00C448BA"/>
    <w:rsid w:val="00C44918"/>
    <w:rsid w:val="00C44936"/>
    <w:rsid w:val="00C44977"/>
    <w:rsid w:val="00C449D7"/>
    <w:rsid w:val="00C449DC"/>
    <w:rsid w:val="00C449E3"/>
    <w:rsid w:val="00C44A29"/>
    <w:rsid w:val="00C44A52"/>
    <w:rsid w:val="00C44AC7"/>
    <w:rsid w:val="00C44AED"/>
    <w:rsid w:val="00C44B38"/>
    <w:rsid w:val="00C44B59"/>
    <w:rsid w:val="00C44B87"/>
    <w:rsid w:val="00C44C22"/>
    <w:rsid w:val="00C44C40"/>
    <w:rsid w:val="00C44C63"/>
    <w:rsid w:val="00C44C75"/>
    <w:rsid w:val="00C44C9E"/>
    <w:rsid w:val="00C44CA6"/>
    <w:rsid w:val="00C44D20"/>
    <w:rsid w:val="00C44D97"/>
    <w:rsid w:val="00C44DDB"/>
    <w:rsid w:val="00C44DE9"/>
    <w:rsid w:val="00C44E03"/>
    <w:rsid w:val="00C44E21"/>
    <w:rsid w:val="00C44E71"/>
    <w:rsid w:val="00C44E86"/>
    <w:rsid w:val="00C44E8A"/>
    <w:rsid w:val="00C44E94"/>
    <w:rsid w:val="00C44E96"/>
    <w:rsid w:val="00C44ED5"/>
    <w:rsid w:val="00C44F34"/>
    <w:rsid w:val="00C44F59"/>
    <w:rsid w:val="00C44F81"/>
    <w:rsid w:val="00C44FBC"/>
    <w:rsid w:val="00C44FE4"/>
    <w:rsid w:val="00C44FF1"/>
    <w:rsid w:val="00C45007"/>
    <w:rsid w:val="00C45025"/>
    <w:rsid w:val="00C45026"/>
    <w:rsid w:val="00C45052"/>
    <w:rsid w:val="00C45056"/>
    <w:rsid w:val="00C4505B"/>
    <w:rsid w:val="00C45065"/>
    <w:rsid w:val="00C45069"/>
    <w:rsid w:val="00C450EA"/>
    <w:rsid w:val="00C45112"/>
    <w:rsid w:val="00C451AA"/>
    <w:rsid w:val="00C451C8"/>
    <w:rsid w:val="00C451E6"/>
    <w:rsid w:val="00C451FA"/>
    <w:rsid w:val="00C45208"/>
    <w:rsid w:val="00C45239"/>
    <w:rsid w:val="00C4523E"/>
    <w:rsid w:val="00C452E0"/>
    <w:rsid w:val="00C45315"/>
    <w:rsid w:val="00C45399"/>
    <w:rsid w:val="00C453A9"/>
    <w:rsid w:val="00C453B9"/>
    <w:rsid w:val="00C453D2"/>
    <w:rsid w:val="00C45404"/>
    <w:rsid w:val="00C45406"/>
    <w:rsid w:val="00C45410"/>
    <w:rsid w:val="00C45430"/>
    <w:rsid w:val="00C45437"/>
    <w:rsid w:val="00C45456"/>
    <w:rsid w:val="00C4547F"/>
    <w:rsid w:val="00C4548D"/>
    <w:rsid w:val="00C454D2"/>
    <w:rsid w:val="00C454E4"/>
    <w:rsid w:val="00C45504"/>
    <w:rsid w:val="00C4551D"/>
    <w:rsid w:val="00C45554"/>
    <w:rsid w:val="00C455A4"/>
    <w:rsid w:val="00C45643"/>
    <w:rsid w:val="00C45647"/>
    <w:rsid w:val="00C45654"/>
    <w:rsid w:val="00C45679"/>
    <w:rsid w:val="00C45699"/>
    <w:rsid w:val="00C456E7"/>
    <w:rsid w:val="00C4573C"/>
    <w:rsid w:val="00C4577A"/>
    <w:rsid w:val="00C457D9"/>
    <w:rsid w:val="00C45893"/>
    <w:rsid w:val="00C458DE"/>
    <w:rsid w:val="00C45944"/>
    <w:rsid w:val="00C45973"/>
    <w:rsid w:val="00C45976"/>
    <w:rsid w:val="00C459D2"/>
    <w:rsid w:val="00C459DB"/>
    <w:rsid w:val="00C459F1"/>
    <w:rsid w:val="00C45A13"/>
    <w:rsid w:val="00C45A62"/>
    <w:rsid w:val="00C45A77"/>
    <w:rsid w:val="00C45A8D"/>
    <w:rsid w:val="00C45AC2"/>
    <w:rsid w:val="00C45AD6"/>
    <w:rsid w:val="00C45B11"/>
    <w:rsid w:val="00C45B4E"/>
    <w:rsid w:val="00C45B85"/>
    <w:rsid w:val="00C45BD3"/>
    <w:rsid w:val="00C45C40"/>
    <w:rsid w:val="00C45C4E"/>
    <w:rsid w:val="00C45C71"/>
    <w:rsid w:val="00C45C72"/>
    <w:rsid w:val="00C45C8A"/>
    <w:rsid w:val="00C45CC4"/>
    <w:rsid w:val="00C45CEC"/>
    <w:rsid w:val="00C45D28"/>
    <w:rsid w:val="00C45DAA"/>
    <w:rsid w:val="00C45DB4"/>
    <w:rsid w:val="00C45E07"/>
    <w:rsid w:val="00C45EAE"/>
    <w:rsid w:val="00C45EB1"/>
    <w:rsid w:val="00C45F11"/>
    <w:rsid w:val="00C45F18"/>
    <w:rsid w:val="00C45F19"/>
    <w:rsid w:val="00C45F1F"/>
    <w:rsid w:val="00C45F41"/>
    <w:rsid w:val="00C45F50"/>
    <w:rsid w:val="00C45F5F"/>
    <w:rsid w:val="00C45F7D"/>
    <w:rsid w:val="00C45F84"/>
    <w:rsid w:val="00C45FB0"/>
    <w:rsid w:val="00C45FB7"/>
    <w:rsid w:val="00C45FB9"/>
    <w:rsid w:val="00C46008"/>
    <w:rsid w:val="00C4600D"/>
    <w:rsid w:val="00C46109"/>
    <w:rsid w:val="00C46139"/>
    <w:rsid w:val="00C4614C"/>
    <w:rsid w:val="00C46162"/>
    <w:rsid w:val="00C46166"/>
    <w:rsid w:val="00C46183"/>
    <w:rsid w:val="00C4618F"/>
    <w:rsid w:val="00C461A4"/>
    <w:rsid w:val="00C461B0"/>
    <w:rsid w:val="00C461E0"/>
    <w:rsid w:val="00C4624A"/>
    <w:rsid w:val="00C462A8"/>
    <w:rsid w:val="00C462B6"/>
    <w:rsid w:val="00C462BA"/>
    <w:rsid w:val="00C462C4"/>
    <w:rsid w:val="00C462CB"/>
    <w:rsid w:val="00C462E8"/>
    <w:rsid w:val="00C46306"/>
    <w:rsid w:val="00C46308"/>
    <w:rsid w:val="00C46311"/>
    <w:rsid w:val="00C46319"/>
    <w:rsid w:val="00C4631B"/>
    <w:rsid w:val="00C4632B"/>
    <w:rsid w:val="00C46330"/>
    <w:rsid w:val="00C4634F"/>
    <w:rsid w:val="00C46394"/>
    <w:rsid w:val="00C46430"/>
    <w:rsid w:val="00C4643C"/>
    <w:rsid w:val="00C4649A"/>
    <w:rsid w:val="00C464A1"/>
    <w:rsid w:val="00C464B9"/>
    <w:rsid w:val="00C464CD"/>
    <w:rsid w:val="00C464D2"/>
    <w:rsid w:val="00C464E6"/>
    <w:rsid w:val="00C46502"/>
    <w:rsid w:val="00C46536"/>
    <w:rsid w:val="00C46546"/>
    <w:rsid w:val="00C4654E"/>
    <w:rsid w:val="00C46590"/>
    <w:rsid w:val="00C465B0"/>
    <w:rsid w:val="00C465E0"/>
    <w:rsid w:val="00C465F2"/>
    <w:rsid w:val="00C465FF"/>
    <w:rsid w:val="00C4661B"/>
    <w:rsid w:val="00C46635"/>
    <w:rsid w:val="00C4663B"/>
    <w:rsid w:val="00C46675"/>
    <w:rsid w:val="00C46677"/>
    <w:rsid w:val="00C466E4"/>
    <w:rsid w:val="00C466F8"/>
    <w:rsid w:val="00C4673D"/>
    <w:rsid w:val="00C4674A"/>
    <w:rsid w:val="00C4678E"/>
    <w:rsid w:val="00C467B6"/>
    <w:rsid w:val="00C467B9"/>
    <w:rsid w:val="00C467EF"/>
    <w:rsid w:val="00C467FF"/>
    <w:rsid w:val="00C46806"/>
    <w:rsid w:val="00C46851"/>
    <w:rsid w:val="00C4685D"/>
    <w:rsid w:val="00C46875"/>
    <w:rsid w:val="00C4687C"/>
    <w:rsid w:val="00C4689F"/>
    <w:rsid w:val="00C468BE"/>
    <w:rsid w:val="00C468CD"/>
    <w:rsid w:val="00C4695F"/>
    <w:rsid w:val="00C469A0"/>
    <w:rsid w:val="00C469A6"/>
    <w:rsid w:val="00C469C4"/>
    <w:rsid w:val="00C469D7"/>
    <w:rsid w:val="00C469DB"/>
    <w:rsid w:val="00C46A04"/>
    <w:rsid w:val="00C46A08"/>
    <w:rsid w:val="00C46A87"/>
    <w:rsid w:val="00C46A91"/>
    <w:rsid w:val="00C46ABE"/>
    <w:rsid w:val="00C46AE0"/>
    <w:rsid w:val="00C46AE3"/>
    <w:rsid w:val="00C46B59"/>
    <w:rsid w:val="00C46B7C"/>
    <w:rsid w:val="00C46BB2"/>
    <w:rsid w:val="00C46BE6"/>
    <w:rsid w:val="00C46BF6"/>
    <w:rsid w:val="00C46C56"/>
    <w:rsid w:val="00C46C9A"/>
    <w:rsid w:val="00C46CE8"/>
    <w:rsid w:val="00C46D6C"/>
    <w:rsid w:val="00C46D74"/>
    <w:rsid w:val="00C46D76"/>
    <w:rsid w:val="00C46E09"/>
    <w:rsid w:val="00C46E15"/>
    <w:rsid w:val="00C46E1D"/>
    <w:rsid w:val="00C46E28"/>
    <w:rsid w:val="00C46EAC"/>
    <w:rsid w:val="00C46EC2"/>
    <w:rsid w:val="00C46FAC"/>
    <w:rsid w:val="00C46FAF"/>
    <w:rsid w:val="00C46FB5"/>
    <w:rsid w:val="00C46FC6"/>
    <w:rsid w:val="00C46FE4"/>
    <w:rsid w:val="00C46FF1"/>
    <w:rsid w:val="00C46FF3"/>
    <w:rsid w:val="00C47015"/>
    <w:rsid w:val="00C470D4"/>
    <w:rsid w:val="00C470F5"/>
    <w:rsid w:val="00C470FA"/>
    <w:rsid w:val="00C47124"/>
    <w:rsid w:val="00C47142"/>
    <w:rsid w:val="00C47179"/>
    <w:rsid w:val="00C47192"/>
    <w:rsid w:val="00C471A0"/>
    <w:rsid w:val="00C471C3"/>
    <w:rsid w:val="00C47295"/>
    <w:rsid w:val="00C472C6"/>
    <w:rsid w:val="00C47305"/>
    <w:rsid w:val="00C47307"/>
    <w:rsid w:val="00C4735C"/>
    <w:rsid w:val="00C473CC"/>
    <w:rsid w:val="00C47446"/>
    <w:rsid w:val="00C4747F"/>
    <w:rsid w:val="00C474A3"/>
    <w:rsid w:val="00C474C0"/>
    <w:rsid w:val="00C474CE"/>
    <w:rsid w:val="00C474F9"/>
    <w:rsid w:val="00C47509"/>
    <w:rsid w:val="00C47522"/>
    <w:rsid w:val="00C4757F"/>
    <w:rsid w:val="00C475C8"/>
    <w:rsid w:val="00C475DE"/>
    <w:rsid w:val="00C475EE"/>
    <w:rsid w:val="00C4764A"/>
    <w:rsid w:val="00C47675"/>
    <w:rsid w:val="00C4767B"/>
    <w:rsid w:val="00C4776E"/>
    <w:rsid w:val="00C47771"/>
    <w:rsid w:val="00C4777C"/>
    <w:rsid w:val="00C4778A"/>
    <w:rsid w:val="00C477BB"/>
    <w:rsid w:val="00C477CA"/>
    <w:rsid w:val="00C477CC"/>
    <w:rsid w:val="00C477F6"/>
    <w:rsid w:val="00C47816"/>
    <w:rsid w:val="00C47858"/>
    <w:rsid w:val="00C4788B"/>
    <w:rsid w:val="00C478E4"/>
    <w:rsid w:val="00C47940"/>
    <w:rsid w:val="00C47952"/>
    <w:rsid w:val="00C47994"/>
    <w:rsid w:val="00C479B3"/>
    <w:rsid w:val="00C479BA"/>
    <w:rsid w:val="00C479FC"/>
    <w:rsid w:val="00C47A13"/>
    <w:rsid w:val="00C47A15"/>
    <w:rsid w:val="00C47A26"/>
    <w:rsid w:val="00C47A33"/>
    <w:rsid w:val="00C47A5D"/>
    <w:rsid w:val="00C47AD3"/>
    <w:rsid w:val="00C47B0A"/>
    <w:rsid w:val="00C47B21"/>
    <w:rsid w:val="00C47B8C"/>
    <w:rsid w:val="00C47B9A"/>
    <w:rsid w:val="00C47BED"/>
    <w:rsid w:val="00C47BEE"/>
    <w:rsid w:val="00C47BFE"/>
    <w:rsid w:val="00C47C25"/>
    <w:rsid w:val="00C47C44"/>
    <w:rsid w:val="00C47C65"/>
    <w:rsid w:val="00C47C76"/>
    <w:rsid w:val="00C47C84"/>
    <w:rsid w:val="00C47C95"/>
    <w:rsid w:val="00C47CBF"/>
    <w:rsid w:val="00C47CF2"/>
    <w:rsid w:val="00C47D03"/>
    <w:rsid w:val="00C47D24"/>
    <w:rsid w:val="00C47D32"/>
    <w:rsid w:val="00C47D4B"/>
    <w:rsid w:val="00C47D6A"/>
    <w:rsid w:val="00C47D7C"/>
    <w:rsid w:val="00C47E29"/>
    <w:rsid w:val="00C47E5E"/>
    <w:rsid w:val="00C47E86"/>
    <w:rsid w:val="00C47E8B"/>
    <w:rsid w:val="00C47E92"/>
    <w:rsid w:val="00C47EC9"/>
    <w:rsid w:val="00C47EED"/>
    <w:rsid w:val="00C47F0F"/>
    <w:rsid w:val="00C47F31"/>
    <w:rsid w:val="00C47F40"/>
    <w:rsid w:val="00C47F54"/>
    <w:rsid w:val="00C47F9E"/>
    <w:rsid w:val="00C47FC9"/>
    <w:rsid w:val="00C47FD0"/>
    <w:rsid w:val="00C50018"/>
    <w:rsid w:val="00C50036"/>
    <w:rsid w:val="00C50038"/>
    <w:rsid w:val="00C500B6"/>
    <w:rsid w:val="00C50130"/>
    <w:rsid w:val="00C5013D"/>
    <w:rsid w:val="00C50166"/>
    <w:rsid w:val="00C5016A"/>
    <w:rsid w:val="00C501AE"/>
    <w:rsid w:val="00C5020B"/>
    <w:rsid w:val="00C50236"/>
    <w:rsid w:val="00C50238"/>
    <w:rsid w:val="00C502A0"/>
    <w:rsid w:val="00C502E9"/>
    <w:rsid w:val="00C502EB"/>
    <w:rsid w:val="00C50347"/>
    <w:rsid w:val="00C5034F"/>
    <w:rsid w:val="00C5035F"/>
    <w:rsid w:val="00C503B7"/>
    <w:rsid w:val="00C503BD"/>
    <w:rsid w:val="00C503E1"/>
    <w:rsid w:val="00C503E6"/>
    <w:rsid w:val="00C503F5"/>
    <w:rsid w:val="00C50426"/>
    <w:rsid w:val="00C50431"/>
    <w:rsid w:val="00C5043E"/>
    <w:rsid w:val="00C50443"/>
    <w:rsid w:val="00C504BD"/>
    <w:rsid w:val="00C504CD"/>
    <w:rsid w:val="00C504DA"/>
    <w:rsid w:val="00C504E8"/>
    <w:rsid w:val="00C504E9"/>
    <w:rsid w:val="00C504F5"/>
    <w:rsid w:val="00C50577"/>
    <w:rsid w:val="00C5058A"/>
    <w:rsid w:val="00C50598"/>
    <w:rsid w:val="00C50606"/>
    <w:rsid w:val="00C50679"/>
    <w:rsid w:val="00C5068E"/>
    <w:rsid w:val="00C50690"/>
    <w:rsid w:val="00C506A1"/>
    <w:rsid w:val="00C506A9"/>
    <w:rsid w:val="00C506ED"/>
    <w:rsid w:val="00C50712"/>
    <w:rsid w:val="00C50717"/>
    <w:rsid w:val="00C50786"/>
    <w:rsid w:val="00C507EE"/>
    <w:rsid w:val="00C507FE"/>
    <w:rsid w:val="00C50817"/>
    <w:rsid w:val="00C5081B"/>
    <w:rsid w:val="00C5081F"/>
    <w:rsid w:val="00C50851"/>
    <w:rsid w:val="00C50853"/>
    <w:rsid w:val="00C50894"/>
    <w:rsid w:val="00C508C3"/>
    <w:rsid w:val="00C508F8"/>
    <w:rsid w:val="00C50919"/>
    <w:rsid w:val="00C5097F"/>
    <w:rsid w:val="00C509B6"/>
    <w:rsid w:val="00C50A01"/>
    <w:rsid w:val="00C50A24"/>
    <w:rsid w:val="00C50A59"/>
    <w:rsid w:val="00C50A62"/>
    <w:rsid w:val="00C50A6A"/>
    <w:rsid w:val="00C50A75"/>
    <w:rsid w:val="00C50AB1"/>
    <w:rsid w:val="00C50AD1"/>
    <w:rsid w:val="00C50AE8"/>
    <w:rsid w:val="00C50B31"/>
    <w:rsid w:val="00C50B4B"/>
    <w:rsid w:val="00C50B55"/>
    <w:rsid w:val="00C50B58"/>
    <w:rsid w:val="00C50B99"/>
    <w:rsid w:val="00C50BC4"/>
    <w:rsid w:val="00C50BCF"/>
    <w:rsid w:val="00C50BEA"/>
    <w:rsid w:val="00C50BF1"/>
    <w:rsid w:val="00C50C35"/>
    <w:rsid w:val="00C50C3A"/>
    <w:rsid w:val="00C50C6B"/>
    <w:rsid w:val="00C50C8B"/>
    <w:rsid w:val="00C50CC6"/>
    <w:rsid w:val="00C50CC7"/>
    <w:rsid w:val="00C50D05"/>
    <w:rsid w:val="00C50D13"/>
    <w:rsid w:val="00C50D3F"/>
    <w:rsid w:val="00C50D76"/>
    <w:rsid w:val="00C50D7A"/>
    <w:rsid w:val="00C50DA1"/>
    <w:rsid w:val="00C50DE7"/>
    <w:rsid w:val="00C50E03"/>
    <w:rsid w:val="00C50E04"/>
    <w:rsid w:val="00C50E6B"/>
    <w:rsid w:val="00C50E8D"/>
    <w:rsid w:val="00C50F09"/>
    <w:rsid w:val="00C50F7A"/>
    <w:rsid w:val="00C50F95"/>
    <w:rsid w:val="00C50FA9"/>
    <w:rsid w:val="00C50FB7"/>
    <w:rsid w:val="00C50FBA"/>
    <w:rsid w:val="00C5101A"/>
    <w:rsid w:val="00C5101E"/>
    <w:rsid w:val="00C51022"/>
    <w:rsid w:val="00C51067"/>
    <w:rsid w:val="00C51070"/>
    <w:rsid w:val="00C51094"/>
    <w:rsid w:val="00C510AF"/>
    <w:rsid w:val="00C510BE"/>
    <w:rsid w:val="00C510C7"/>
    <w:rsid w:val="00C510DA"/>
    <w:rsid w:val="00C5111F"/>
    <w:rsid w:val="00C5117A"/>
    <w:rsid w:val="00C5117C"/>
    <w:rsid w:val="00C51186"/>
    <w:rsid w:val="00C511A5"/>
    <w:rsid w:val="00C511C6"/>
    <w:rsid w:val="00C511EE"/>
    <w:rsid w:val="00C51212"/>
    <w:rsid w:val="00C51221"/>
    <w:rsid w:val="00C51233"/>
    <w:rsid w:val="00C51258"/>
    <w:rsid w:val="00C51278"/>
    <w:rsid w:val="00C51296"/>
    <w:rsid w:val="00C512D1"/>
    <w:rsid w:val="00C512DE"/>
    <w:rsid w:val="00C5130E"/>
    <w:rsid w:val="00C5131D"/>
    <w:rsid w:val="00C51339"/>
    <w:rsid w:val="00C5136B"/>
    <w:rsid w:val="00C513B6"/>
    <w:rsid w:val="00C513CC"/>
    <w:rsid w:val="00C513F7"/>
    <w:rsid w:val="00C513F8"/>
    <w:rsid w:val="00C51448"/>
    <w:rsid w:val="00C51451"/>
    <w:rsid w:val="00C514AF"/>
    <w:rsid w:val="00C514B1"/>
    <w:rsid w:val="00C514FB"/>
    <w:rsid w:val="00C5150A"/>
    <w:rsid w:val="00C5150E"/>
    <w:rsid w:val="00C51520"/>
    <w:rsid w:val="00C51541"/>
    <w:rsid w:val="00C51555"/>
    <w:rsid w:val="00C5155C"/>
    <w:rsid w:val="00C51563"/>
    <w:rsid w:val="00C515EF"/>
    <w:rsid w:val="00C51659"/>
    <w:rsid w:val="00C5167F"/>
    <w:rsid w:val="00C51689"/>
    <w:rsid w:val="00C516B1"/>
    <w:rsid w:val="00C5175A"/>
    <w:rsid w:val="00C51794"/>
    <w:rsid w:val="00C517F2"/>
    <w:rsid w:val="00C51817"/>
    <w:rsid w:val="00C5184E"/>
    <w:rsid w:val="00C5186F"/>
    <w:rsid w:val="00C51874"/>
    <w:rsid w:val="00C518B7"/>
    <w:rsid w:val="00C518C5"/>
    <w:rsid w:val="00C518C8"/>
    <w:rsid w:val="00C51907"/>
    <w:rsid w:val="00C519A0"/>
    <w:rsid w:val="00C519A5"/>
    <w:rsid w:val="00C519C5"/>
    <w:rsid w:val="00C51A1B"/>
    <w:rsid w:val="00C51A74"/>
    <w:rsid w:val="00C51AA0"/>
    <w:rsid w:val="00C51AE7"/>
    <w:rsid w:val="00C51B04"/>
    <w:rsid w:val="00C51B05"/>
    <w:rsid w:val="00C51B0C"/>
    <w:rsid w:val="00C51B17"/>
    <w:rsid w:val="00C51B29"/>
    <w:rsid w:val="00C51B5D"/>
    <w:rsid w:val="00C51BA4"/>
    <w:rsid w:val="00C51BA8"/>
    <w:rsid w:val="00C51BA9"/>
    <w:rsid w:val="00C51BAB"/>
    <w:rsid w:val="00C51BB0"/>
    <w:rsid w:val="00C51BC9"/>
    <w:rsid w:val="00C51BD9"/>
    <w:rsid w:val="00C51C97"/>
    <w:rsid w:val="00C51C9E"/>
    <w:rsid w:val="00C51CB0"/>
    <w:rsid w:val="00C51CB5"/>
    <w:rsid w:val="00C51CB8"/>
    <w:rsid w:val="00C51CF2"/>
    <w:rsid w:val="00C51D16"/>
    <w:rsid w:val="00C51D3C"/>
    <w:rsid w:val="00C51D62"/>
    <w:rsid w:val="00C51E45"/>
    <w:rsid w:val="00C51E56"/>
    <w:rsid w:val="00C51E62"/>
    <w:rsid w:val="00C51EFC"/>
    <w:rsid w:val="00C51F08"/>
    <w:rsid w:val="00C51F2A"/>
    <w:rsid w:val="00C51F32"/>
    <w:rsid w:val="00C51F33"/>
    <w:rsid w:val="00C51F65"/>
    <w:rsid w:val="00C51F80"/>
    <w:rsid w:val="00C51F90"/>
    <w:rsid w:val="00C51F94"/>
    <w:rsid w:val="00C51FC5"/>
    <w:rsid w:val="00C52021"/>
    <w:rsid w:val="00C5207C"/>
    <w:rsid w:val="00C520EB"/>
    <w:rsid w:val="00C5214F"/>
    <w:rsid w:val="00C5215C"/>
    <w:rsid w:val="00C5216D"/>
    <w:rsid w:val="00C52182"/>
    <w:rsid w:val="00C521EC"/>
    <w:rsid w:val="00C52282"/>
    <w:rsid w:val="00C52288"/>
    <w:rsid w:val="00C522D1"/>
    <w:rsid w:val="00C522D7"/>
    <w:rsid w:val="00C522F1"/>
    <w:rsid w:val="00C52303"/>
    <w:rsid w:val="00C5231B"/>
    <w:rsid w:val="00C5234A"/>
    <w:rsid w:val="00C5234D"/>
    <w:rsid w:val="00C5234F"/>
    <w:rsid w:val="00C523AC"/>
    <w:rsid w:val="00C523D4"/>
    <w:rsid w:val="00C523E0"/>
    <w:rsid w:val="00C5246A"/>
    <w:rsid w:val="00C52478"/>
    <w:rsid w:val="00C524A9"/>
    <w:rsid w:val="00C524DA"/>
    <w:rsid w:val="00C5252B"/>
    <w:rsid w:val="00C52560"/>
    <w:rsid w:val="00C5256C"/>
    <w:rsid w:val="00C525E9"/>
    <w:rsid w:val="00C525FA"/>
    <w:rsid w:val="00C52602"/>
    <w:rsid w:val="00C52615"/>
    <w:rsid w:val="00C5265C"/>
    <w:rsid w:val="00C526D4"/>
    <w:rsid w:val="00C52751"/>
    <w:rsid w:val="00C52759"/>
    <w:rsid w:val="00C52772"/>
    <w:rsid w:val="00C5282A"/>
    <w:rsid w:val="00C5285C"/>
    <w:rsid w:val="00C52864"/>
    <w:rsid w:val="00C5289E"/>
    <w:rsid w:val="00C528BF"/>
    <w:rsid w:val="00C528C5"/>
    <w:rsid w:val="00C52933"/>
    <w:rsid w:val="00C529D2"/>
    <w:rsid w:val="00C529EA"/>
    <w:rsid w:val="00C52A01"/>
    <w:rsid w:val="00C52A53"/>
    <w:rsid w:val="00C52A65"/>
    <w:rsid w:val="00C52A74"/>
    <w:rsid w:val="00C52A9D"/>
    <w:rsid w:val="00C52AC6"/>
    <w:rsid w:val="00C52AD7"/>
    <w:rsid w:val="00C52B16"/>
    <w:rsid w:val="00C52B20"/>
    <w:rsid w:val="00C52BA4"/>
    <w:rsid w:val="00C52BBA"/>
    <w:rsid w:val="00C52C12"/>
    <w:rsid w:val="00C52C16"/>
    <w:rsid w:val="00C52C24"/>
    <w:rsid w:val="00C52C4D"/>
    <w:rsid w:val="00C52C9B"/>
    <w:rsid w:val="00C52CD8"/>
    <w:rsid w:val="00C52D48"/>
    <w:rsid w:val="00C52D56"/>
    <w:rsid w:val="00C52D5B"/>
    <w:rsid w:val="00C52D85"/>
    <w:rsid w:val="00C52D9B"/>
    <w:rsid w:val="00C52DB6"/>
    <w:rsid w:val="00C52DBD"/>
    <w:rsid w:val="00C52DF3"/>
    <w:rsid w:val="00C52DFC"/>
    <w:rsid w:val="00C52E84"/>
    <w:rsid w:val="00C52E9B"/>
    <w:rsid w:val="00C52F08"/>
    <w:rsid w:val="00C52F0F"/>
    <w:rsid w:val="00C52F52"/>
    <w:rsid w:val="00C52F5A"/>
    <w:rsid w:val="00C52FA6"/>
    <w:rsid w:val="00C52FBC"/>
    <w:rsid w:val="00C52FC1"/>
    <w:rsid w:val="00C52FF7"/>
    <w:rsid w:val="00C5301C"/>
    <w:rsid w:val="00C53059"/>
    <w:rsid w:val="00C53073"/>
    <w:rsid w:val="00C530C0"/>
    <w:rsid w:val="00C530D2"/>
    <w:rsid w:val="00C530EC"/>
    <w:rsid w:val="00C530F7"/>
    <w:rsid w:val="00C53124"/>
    <w:rsid w:val="00C5315F"/>
    <w:rsid w:val="00C53185"/>
    <w:rsid w:val="00C531ED"/>
    <w:rsid w:val="00C53207"/>
    <w:rsid w:val="00C5322D"/>
    <w:rsid w:val="00C5323F"/>
    <w:rsid w:val="00C53249"/>
    <w:rsid w:val="00C5328A"/>
    <w:rsid w:val="00C532AA"/>
    <w:rsid w:val="00C532C1"/>
    <w:rsid w:val="00C532CD"/>
    <w:rsid w:val="00C532EF"/>
    <w:rsid w:val="00C53323"/>
    <w:rsid w:val="00C53332"/>
    <w:rsid w:val="00C533A6"/>
    <w:rsid w:val="00C533AE"/>
    <w:rsid w:val="00C5340A"/>
    <w:rsid w:val="00C53417"/>
    <w:rsid w:val="00C5342E"/>
    <w:rsid w:val="00C53452"/>
    <w:rsid w:val="00C5345D"/>
    <w:rsid w:val="00C534C0"/>
    <w:rsid w:val="00C534D0"/>
    <w:rsid w:val="00C534F7"/>
    <w:rsid w:val="00C53511"/>
    <w:rsid w:val="00C53537"/>
    <w:rsid w:val="00C535A8"/>
    <w:rsid w:val="00C535AA"/>
    <w:rsid w:val="00C535AF"/>
    <w:rsid w:val="00C535BF"/>
    <w:rsid w:val="00C535E0"/>
    <w:rsid w:val="00C535F6"/>
    <w:rsid w:val="00C535FA"/>
    <w:rsid w:val="00C53601"/>
    <w:rsid w:val="00C5361C"/>
    <w:rsid w:val="00C53634"/>
    <w:rsid w:val="00C53647"/>
    <w:rsid w:val="00C53653"/>
    <w:rsid w:val="00C53669"/>
    <w:rsid w:val="00C53688"/>
    <w:rsid w:val="00C536D6"/>
    <w:rsid w:val="00C536D8"/>
    <w:rsid w:val="00C536EB"/>
    <w:rsid w:val="00C53701"/>
    <w:rsid w:val="00C53744"/>
    <w:rsid w:val="00C537EB"/>
    <w:rsid w:val="00C53809"/>
    <w:rsid w:val="00C53833"/>
    <w:rsid w:val="00C53865"/>
    <w:rsid w:val="00C53896"/>
    <w:rsid w:val="00C5389B"/>
    <w:rsid w:val="00C538CB"/>
    <w:rsid w:val="00C538F1"/>
    <w:rsid w:val="00C5395C"/>
    <w:rsid w:val="00C53973"/>
    <w:rsid w:val="00C53985"/>
    <w:rsid w:val="00C539B9"/>
    <w:rsid w:val="00C539EB"/>
    <w:rsid w:val="00C53A0A"/>
    <w:rsid w:val="00C53A1A"/>
    <w:rsid w:val="00C53A22"/>
    <w:rsid w:val="00C53A34"/>
    <w:rsid w:val="00C53A47"/>
    <w:rsid w:val="00C53A48"/>
    <w:rsid w:val="00C53A65"/>
    <w:rsid w:val="00C53A69"/>
    <w:rsid w:val="00C53A79"/>
    <w:rsid w:val="00C53ABE"/>
    <w:rsid w:val="00C53AC7"/>
    <w:rsid w:val="00C53AD5"/>
    <w:rsid w:val="00C53B1A"/>
    <w:rsid w:val="00C53B4C"/>
    <w:rsid w:val="00C53B97"/>
    <w:rsid w:val="00C53BAF"/>
    <w:rsid w:val="00C53BD2"/>
    <w:rsid w:val="00C53BEE"/>
    <w:rsid w:val="00C53BFB"/>
    <w:rsid w:val="00C53C1E"/>
    <w:rsid w:val="00C53C43"/>
    <w:rsid w:val="00C53C44"/>
    <w:rsid w:val="00C53C52"/>
    <w:rsid w:val="00C53C64"/>
    <w:rsid w:val="00C53C8C"/>
    <w:rsid w:val="00C53CA3"/>
    <w:rsid w:val="00C53CB8"/>
    <w:rsid w:val="00C53CEE"/>
    <w:rsid w:val="00C53CF1"/>
    <w:rsid w:val="00C53CFC"/>
    <w:rsid w:val="00C53CFD"/>
    <w:rsid w:val="00C53D0C"/>
    <w:rsid w:val="00C53D58"/>
    <w:rsid w:val="00C53D83"/>
    <w:rsid w:val="00C53D91"/>
    <w:rsid w:val="00C53DB0"/>
    <w:rsid w:val="00C53DB4"/>
    <w:rsid w:val="00C53DE9"/>
    <w:rsid w:val="00C53E14"/>
    <w:rsid w:val="00C53E66"/>
    <w:rsid w:val="00C53E6C"/>
    <w:rsid w:val="00C53ED6"/>
    <w:rsid w:val="00C53EE6"/>
    <w:rsid w:val="00C53F15"/>
    <w:rsid w:val="00C53F32"/>
    <w:rsid w:val="00C53F4D"/>
    <w:rsid w:val="00C53FA9"/>
    <w:rsid w:val="00C53FDD"/>
    <w:rsid w:val="00C5403C"/>
    <w:rsid w:val="00C54048"/>
    <w:rsid w:val="00C5405A"/>
    <w:rsid w:val="00C5408F"/>
    <w:rsid w:val="00C540AA"/>
    <w:rsid w:val="00C540B9"/>
    <w:rsid w:val="00C540E8"/>
    <w:rsid w:val="00C540FE"/>
    <w:rsid w:val="00C54125"/>
    <w:rsid w:val="00C5417D"/>
    <w:rsid w:val="00C54188"/>
    <w:rsid w:val="00C5419A"/>
    <w:rsid w:val="00C541D3"/>
    <w:rsid w:val="00C541E5"/>
    <w:rsid w:val="00C54251"/>
    <w:rsid w:val="00C54261"/>
    <w:rsid w:val="00C54269"/>
    <w:rsid w:val="00C542D5"/>
    <w:rsid w:val="00C543A8"/>
    <w:rsid w:val="00C543BC"/>
    <w:rsid w:val="00C543CB"/>
    <w:rsid w:val="00C54418"/>
    <w:rsid w:val="00C5443C"/>
    <w:rsid w:val="00C54450"/>
    <w:rsid w:val="00C544A4"/>
    <w:rsid w:val="00C544BB"/>
    <w:rsid w:val="00C544D3"/>
    <w:rsid w:val="00C544DE"/>
    <w:rsid w:val="00C544E2"/>
    <w:rsid w:val="00C544EC"/>
    <w:rsid w:val="00C54538"/>
    <w:rsid w:val="00C5455A"/>
    <w:rsid w:val="00C54567"/>
    <w:rsid w:val="00C5457D"/>
    <w:rsid w:val="00C54585"/>
    <w:rsid w:val="00C5458B"/>
    <w:rsid w:val="00C54590"/>
    <w:rsid w:val="00C545D7"/>
    <w:rsid w:val="00C545E8"/>
    <w:rsid w:val="00C54637"/>
    <w:rsid w:val="00C5466D"/>
    <w:rsid w:val="00C5467E"/>
    <w:rsid w:val="00C54684"/>
    <w:rsid w:val="00C54693"/>
    <w:rsid w:val="00C546A7"/>
    <w:rsid w:val="00C546CF"/>
    <w:rsid w:val="00C546D0"/>
    <w:rsid w:val="00C546E9"/>
    <w:rsid w:val="00C5473B"/>
    <w:rsid w:val="00C54763"/>
    <w:rsid w:val="00C54766"/>
    <w:rsid w:val="00C547A9"/>
    <w:rsid w:val="00C547DD"/>
    <w:rsid w:val="00C5481A"/>
    <w:rsid w:val="00C5481B"/>
    <w:rsid w:val="00C5482B"/>
    <w:rsid w:val="00C54868"/>
    <w:rsid w:val="00C54896"/>
    <w:rsid w:val="00C5489A"/>
    <w:rsid w:val="00C548C4"/>
    <w:rsid w:val="00C548C6"/>
    <w:rsid w:val="00C54916"/>
    <w:rsid w:val="00C5492A"/>
    <w:rsid w:val="00C5497B"/>
    <w:rsid w:val="00C549CE"/>
    <w:rsid w:val="00C549F9"/>
    <w:rsid w:val="00C54A0E"/>
    <w:rsid w:val="00C54A0F"/>
    <w:rsid w:val="00C54A1C"/>
    <w:rsid w:val="00C54A4C"/>
    <w:rsid w:val="00C54A52"/>
    <w:rsid w:val="00C54A6F"/>
    <w:rsid w:val="00C54A84"/>
    <w:rsid w:val="00C54A86"/>
    <w:rsid w:val="00C54ADC"/>
    <w:rsid w:val="00C54B2C"/>
    <w:rsid w:val="00C54B2F"/>
    <w:rsid w:val="00C54B42"/>
    <w:rsid w:val="00C54B43"/>
    <w:rsid w:val="00C54B4F"/>
    <w:rsid w:val="00C54B8A"/>
    <w:rsid w:val="00C54BB4"/>
    <w:rsid w:val="00C54BC1"/>
    <w:rsid w:val="00C54BC2"/>
    <w:rsid w:val="00C54BC6"/>
    <w:rsid w:val="00C54BEC"/>
    <w:rsid w:val="00C54BF0"/>
    <w:rsid w:val="00C54C0D"/>
    <w:rsid w:val="00C54C1F"/>
    <w:rsid w:val="00C54C3B"/>
    <w:rsid w:val="00C54C6C"/>
    <w:rsid w:val="00C54C6D"/>
    <w:rsid w:val="00C54C7B"/>
    <w:rsid w:val="00C54C94"/>
    <w:rsid w:val="00C54DD3"/>
    <w:rsid w:val="00C54E16"/>
    <w:rsid w:val="00C54E2A"/>
    <w:rsid w:val="00C54E3A"/>
    <w:rsid w:val="00C54E60"/>
    <w:rsid w:val="00C54E91"/>
    <w:rsid w:val="00C54E9E"/>
    <w:rsid w:val="00C54EB7"/>
    <w:rsid w:val="00C54EF8"/>
    <w:rsid w:val="00C54F03"/>
    <w:rsid w:val="00C54F08"/>
    <w:rsid w:val="00C54F27"/>
    <w:rsid w:val="00C54F29"/>
    <w:rsid w:val="00C54F82"/>
    <w:rsid w:val="00C54FEE"/>
    <w:rsid w:val="00C55089"/>
    <w:rsid w:val="00C550C4"/>
    <w:rsid w:val="00C55100"/>
    <w:rsid w:val="00C55110"/>
    <w:rsid w:val="00C55153"/>
    <w:rsid w:val="00C55159"/>
    <w:rsid w:val="00C55175"/>
    <w:rsid w:val="00C5518E"/>
    <w:rsid w:val="00C551AB"/>
    <w:rsid w:val="00C551D9"/>
    <w:rsid w:val="00C551DE"/>
    <w:rsid w:val="00C5521A"/>
    <w:rsid w:val="00C55222"/>
    <w:rsid w:val="00C5522A"/>
    <w:rsid w:val="00C55287"/>
    <w:rsid w:val="00C552A1"/>
    <w:rsid w:val="00C552BB"/>
    <w:rsid w:val="00C55333"/>
    <w:rsid w:val="00C553A6"/>
    <w:rsid w:val="00C553B5"/>
    <w:rsid w:val="00C553F2"/>
    <w:rsid w:val="00C55436"/>
    <w:rsid w:val="00C554F5"/>
    <w:rsid w:val="00C55531"/>
    <w:rsid w:val="00C55533"/>
    <w:rsid w:val="00C55549"/>
    <w:rsid w:val="00C55559"/>
    <w:rsid w:val="00C5556F"/>
    <w:rsid w:val="00C55599"/>
    <w:rsid w:val="00C556DA"/>
    <w:rsid w:val="00C556F5"/>
    <w:rsid w:val="00C5573E"/>
    <w:rsid w:val="00C55744"/>
    <w:rsid w:val="00C5579E"/>
    <w:rsid w:val="00C557AA"/>
    <w:rsid w:val="00C557BC"/>
    <w:rsid w:val="00C557CB"/>
    <w:rsid w:val="00C557DD"/>
    <w:rsid w:val="00C557E2"/>
    <w:rsid w:val="00C557F3"/>
    <w:rsid w:val="00C55813"/>
    <w:rsid w:val="00C55814"/>
    <w:rsid w:val="00C5585D"/>
    <w:rsid w:val="00C558AA"/>
    <w:rsid w:val="00C5590B"/>
    <w:rsid w:val="00C55931"/>
    <w:rsid w:val="00C5595A"/>
    <w:rsid w:val="00C55987"/>
    <w:rsid w:val="00C559A2"/>
    <w:rsid w:val="00C559A9"/>
    <w:rsid w:val="00C559AC"/>
    <w:rsid w:val="00C559D5"/>
    <w:rsid w:val="00C559F1"/>
    <w:rsid w:val="00C559FC"/>
    <w:rsid w:val="00C55A05"/>
    <w:rsid w:val="00C55A18"/>
    <w:rsid w:val="00C55A2E"/>
    <w:rsid w:val="00C55A50"/>
    <w:rsid w:val="00C55A86"/>
    <w:rsid w:val="00C55AC7"/>
    <w:rsid w:val="00C55AD9"/>
    <w:rsid w:val="00C55AF9"/>
    <w:rsid w:val="00C55B0F"/>
    <w:rsid w:val="00C55B6D"/>
    <w:rsid w:val="00C55BAB"/>
    <w:rsid w:val="00C55BE4"/>
    <w:rsid w:val="00C55C13"/>
    <w:rsid w:val="00C55C24"/>
    <w:rsid w:val="00C55C3C"/>
    <w:rsid w:val="00C55C8A"/>
    <w:rsid w:val="00C55CA1"/>
    <w:rsid w:val="00C55CB1"/>
    <w:rsid w:val="00C55CC3"/>
    <w:rsid w:val="00C55CD5"/>
    <w:rsid w:val="00C55D0D"/>
    <w:rsid w:val="00C55D1F"/>
    <w:rsid w:val="00C55D3A"/>
    <w:rsid w:val="00C55D66"/>
    <w:rsid w:val="00C55DC0"/>
    <w:rsid w:val="00C55E2A"/>
    <w:rsid w:val="00C55E45"/>
    <w:rsid w:val="00C55E98"/>
    <w:rsid w:val="00C55ED1"/>
    <w:rsid w:val="00C55F06"/>
    <w:rsid w:val="00C55F6A"/>
    <w:rsid w:val="00C55FE2"/>
    <w:rsid w:val="00C55FE8"/>
    <w:rsid w:val="00C5600A"/>
    <w:rsid w:val="00C56038"/>
    <w:rsid w:val="00C56089"/>
    <w:rsid w:val="00C5609D"/>
    <w:rsid w:val="00C560D4"/>
    <w:rsid w:val="00C5611D"/>
    <w:rsid w:val="00C56125"/>
    <w:rsid w:val="00C5613F"/>
    <w:rsid w:val="00C56143"/>
    <w:rsid w:val="00C56148"/>
    <w:rsid w:val="00C56175"/>
    <w:rsid w:val="00C56176"/>
    <w:rsid w:val="00C561B9"/>
    <w:rsid w:val="00C5621A"/>
    <w:rsid w:val="00C56235"/>
    <w:rsid w:val="00C5623F"/>
    <w:rsid w:val="00C56285"/>
    <w:rsid w:val="00C562A2"/>
    <w:rsid w:val="00C56345"/>
    <w:rsid w:val="00C56354"/>
    <w:rsid w:val="00C56377"/>
    <w:rsid w:val="00C56389"/>
    <w:rsid w:val="00C5639E"/>
    <w:rsid w:val="00C563C5"/>
    <w:rsid w:val="00C563E2"/>
    <w:rsid w:val="00C56428"/>
    <w:rsid w:val="00C56448"/>
    <w:rsid w:val="00C564A2"/>
    <w:rsid w:val="00C564C5"/>
    <w:rsid w:val="00C564D5"/>
    <w:rsid w:val="00C564DE"/>
    <w:rsid w:val="00C564EC"/>
    <w:rsid w:val="00C56534"/>
    <w:rsid w:val="00C5653E"/>
    <w:rsid w:val="00C56550"/>
    <w:rsid w:val="00C565B3"/>
    <w:rsid w:val="00C5661E"/>
    <w:rsid w:val="00C56632"/>
    <w:rsid w:val="00C56655"/>
    <w:rsid w:val="00C5665C"/>
    <w:rsid w:val="00C566A6"/>
    <w:rsid w:val="00C566B2"/>
    <w:rsid w:val="00C56717"/>
    <w:rsid w:val="00C5674E"/>
    <w:rsid w:val="00C567A2"/>
    <w:rsid w:val="00C567EC"/>
    <w:rsid w:val="00C5681C"/>
    <w:rsid w:val="00C5684D"/>
    <w:rsid w:val="00C56855"/>
    <w:rsid w:val="00C5692E"/>
    <w:rsid w:val="00C5693D"/>
    <w:rsid w:val="00C56980"/>
    <w:rsid w:val="00C56994"/>
    <w:rsid w:val="00C569A1"/>
    <w:rsid w:val="00C56A23"/>
    <w:rsid w:val="00C56AAC"/>
    <w:rsid w:val="00C56AD6"/>
    <w:rsid w:val="00C56AF4"/>
    <w:rsid w:val="00C56B0A"/>
    <w:rsid w:val="00C56B19"/>
    <w:rsid w:val="00C56B38"/>
    <w:rsid w:val="00C56B51"/>
    <w:rsid w:val="00C56B83"/>
    <w:rsid w:val="00C56B87"/>
    <w:rsid w:val="00C56BA4"/>
    <w:rsid w:val="00C56BD3"/>
    <w:rsid w:val="00C56BE4"/>
    <w:rsid w:val="00C56C1A"/>
    <w:rsid w:val="00C56C3D"/>
    <w:rsid w:val="00C56C44"/>
    <w:rsid w:val="00C56C61"/>
    <w:rsid w:val="00C56CBA"/>
    <w:rsid w:val="00C56CF6"/>
    <w:rsid w:val="00C56CF7"/>
    <w:rsid w:val="00C56D28"/>
    <w:rsid w:val="00C56D49"/>
    <w:rsid w:val="00C56D55"/>
    <w:rsid w:val="00C56D56"/>
    <w:rsid w:val="00C56D7C"/>
    <w:rsid w:val="00C56DA4"/>
    <w:rsid w:val="00C56DC3"/>
    <w:rsid w:val="00C56DF6"/>
    <w:rsid w:val="00C56E6D"/>
    <w:rsid w:val="00C56E8C"/>
    <w:rsid w:val="00C56EE2"/>
    <w:rsid w:val="00C56EEE"/>
    <w:rsid w:val="00C56EF2"/>
    <w:rsid w:val="00C56FA2"/>
    <w:rsid w:val="00C56FB0"/>
    <w:rsid w:val="00C56FC9"/>
    <w:rsid w:val="00C56FCF"/>
    <w:rsid w:val="00C57016"/>
    <w:rsid w:val="00C57037"/>
    <w:rsid w:val="00C57072"/>
    <w:rsid w:val="00C5707D"/>
    <w:rsid w:val="00C57090"/>
    <w:rsid w:val="00C570BE"/>
    <w:rsid w:val="00C5714A"/>
    <w:rsid w:val="00C57156"/>
    <w:rsid w:val="00C571A2"/>
    <w:rsid w:val="00C57221"/>
    <w:rsid w:val="00C5724A"/>
    <w:rsid w:val="00C572B6"/>
    <w:rsid w:val="00C572E0"/>
    <w:rsid w:val="00C572FD"/>
    <w:rsid w:val="00C57302"/>
    <w:rsid w:val="00C5731D"/>
    <w:rsid w:val="00C57322"/>
    <w:rsid w:val="00C57332"/>
    <w:rsid w:val="00C57364"/>
    <w:rsid w:val="00C57379"/>
    <w:rsid w:val="00C5738E"/>
    <w:rsid w:val="00C573B7"/>
    <w:rsid w:val="00C573C4"/>
    <w:rsid w:val="00C573E2"/>
    <w:rsid w:val="00C57401"/>
    <w:rsid w:val="00C57420"/>
    <w:rsid w:val="00C5742B"/>
    <w:rsid w:val="00C5743B"/>
    <w:rsid w:val="00C5748C"/>
    <w:rsid w:val="00C574E1"/>
    <w:rsid w:val="00C574ED"/>
    <w:rsid w:val="00C57528"/>
    <w:rsid w:val="00C5755D"/>
    <w:rsid w:val="00C57564"/>
    <w:rsid w:val="00C57580"/>
    <w:rsid w:val="00C57582"/>
    <w:rsid w:val="00C57586"/>
    <w:rsid w:val="00C57588"/>
    <w:rsid w:val="00C575B2"/>
    <w:rsid w:val="00C57611"/>
    <w:rsid w:val="00C5764D"/>
    <w:rsid w:val="00C576B5"/>
    <w:rsid w:val="00C576F6"/>
    <w:rsid w:val="00C576F9"/>
    <w:rsid w:val="00C5776C"/>
    <w:rsid w:val="00C57799"/>
    <w:rsid w:val="00C57826"/>
    <w:rsid w:val="00C57847"/>
    <w:rsid w:val="00C57848"/>
    <w:rsid w:val="00C5786F"/>
    <w:rsid w:val="00C57875"/>
    <w:rsid w:val="00C579A5"/>
    <w:rsid w:val="00C579D0"/>
    <w:rsid w:val="00C579E8"/>
    <w:rsid w:val="00C57A07"/>
    <w:rsid w:val="00C57A78"/>
    <w:rsid w:val="00C57A85"/>
    <w:rsid w:val="00C57A92"/>
    <w:rsid w:val="00C57AB5"/>
    <w:rsid w:val="00C57AC0"/>
    <w:rsid w:val="00C57AC9"/>
    <w:rsid w:val="00C57B0E"/>
    <w:rsid w:val="00C57B24"/>
    <w:rsid w:val="00C57B60"/>
    <w:rsid w:val="00C57B70"/>
    <w:rsid w:val="00C57B85"/>
    <w:rsid w:val="00C57BBE"/>
    <w:rsid w:val="00C57BCB"/>
    <w:rsid w:val="00C57BEC"/>
    <w:rsid w:val="00C57C1B"/>
    <w:rsid w:val="00C57C23"/>
    <w:rsid w:val="00C57C45"/>
    <w:rsid w:val="00C57C54"/>
    <w:rsid w:val="00C57C5B"/>
    <w:rsid w:val="00C57C71"/>
    <w:rsid w:val="00C57D08"/>
    <w:rsid w:val="00C57D25"/>
    <w:rsid w:val="00C57D30"/>
    <w:rsid w:val="00C57D53"/>
    <w:rsid w:val="00C57DB6"/>
    <w:rsid w:val="00C57DBD"/>
    <w:rsid w:val="00C57DBE"/>
    <w:rsid w:val="00C57DC7"/>
    <w:rsid w:val="00C57DF2"/>
    <w:rsid w:val="00C57E23"/>
    <w:rsid w:val="00C57E51"/>
    <w:rsid w:val="00C57E69"/>
    <w:rsid w:val="00C57E6D"/>
    <w:rsid w:val="00C57E78"/>
    <w:rsid w:val="00C57E87"/>
    <w:rsid w:val="00C57E94"/>
    <w:rsid w:val="00C57E9D"/>
    <w:rsid w:val="00C57EBA"/>
    <w:rsid w:val="00C57EDC"/>
    <w:rsid w:val="00C57F28"/>
    <w:rsid w:val="00C57F29"/>
    <w:rsid w:val="00C57F6F"/>
    <w:rsid w:val="00C57F80"/>
    <w:rsid w:val="00C57FC4"/>
    <w:rsid w:val="00C57FE0"/>
    <w:rsid w:val="00C57FED"/>
    <w:rsid w:val="00C60068"/>
    <w:rsid w:val="00C60076"/>
    <w:rsid w:val="00C6007D"/>
    <w:rsid w:val="00C600B6"/>
    <w:rsid w:val="00C600B8"/>
    <w:rsid w:val="00C600D6"/>
    <w:rsid w:val="00C60141"/>
    <w:rsid w:val="00C60146"/>
    <w:rsid w:val="00C6014A"/>
    <w:rsid w:val="00C60152"/>
    <w:rsid w:val="00C6016C"/>
    <w:rsid w:val="00C6019B"/>
    <w:rsid w:val="00C601D9"/>
    <w:rsid w:val="00C601FD"/>
    <w:rsid w:val="00C6020A"/>
    <w:rsid w:val="00C6024A"/>
    <w:rsid w:val="00C6025E"/>
    <w:rsid w:val="00C60279"/>
    <w:rsid w:val="00C602D8"/>
    <w:rsid w:val="00C602FD"/>
    <w:rsid w:val="00C60327"/>
    <w:rsid w:val="00C60348"/>
    <w:rsid w:val="00C60389"/>
    <w:rsid w:val="00C6038E"/>
    <w:rsid w:val="00C603A3"/>
    <w:rsid w:val="00C603A5"/>
    <w:rsid w:val="00C603CA"/>
    <w:rsid w:val="00C603CB"/>
    <w:rsid w:val="00C603F3"/>
    <w:rsid w:val="00C60413"/>
    <w:rsid w:val="00C60433"/>
    <w:rsid w:val="00C604B3"/>
    <w:rsid w:val="00C60504"/>
    <w:rsid w:val="00C60547"/>
    <w:rsid w:val="00C60575"/>
    <w:rsid w:val="00C605CD"/>
    <w:rsid w:val="00C6071E"/>
    <w:rsid w:val="00C607A4"/>
    <w:rsid w:val="00C607F5"/>
    <w:rsid w:val="00C60800"/>
    <w:rsid w:val="00C60810"/>
    <w:rsid w:val="00C6084A"/>
    <w:rsid w:val="00C60865"/>
    <w:rsid w:val="00C6087F"/>
    <w:rsid w:val="00C608AD"/>
    <w:rsid w:val="00C608CB"/>
    <w:rsid w:val="00C60914"/>
    <w:rsid w:val="00C60971"/>
    <w:rsid w:val="00C6097D"/>
    <w:rsid w:val="00C609F8"/>
    <w:rsid w:val="00C60AB5"/>
    <w:rsid w:val="00C60AC5"/>
    <w:rsid w:val="00C60B42"/>
    <w:rsid w:val="00C60B6D"/>
    <w:rsid w:val="00C60B7D"/>
    <w:rsid w:val="00C60B85"/>
    <w:rsid w:val="00C60B9C"/>
    <w:rsid w:val="00C60BD8"/>
    <w:rsid w:val="00C60C14"/>
    <w:rsid w:val="00C60C2E"/>
    <w:rsid w:val="00C60C45"/>
    <w:rsid w:val="00C60C52"/>
    <w:rsid w:val="00C60C6D"/>
    <w:rsid w:val="00C60CA1"/>
    <w:rsid w:val="00C60CE0"/>
    <w:rsid w:val="00C60CEE"/>
    <w:rsid w:val="00C60D28"/>
    <w:rsid w:val="00C60DA9"/>
    <w:rsid w:val="00C60E09"/>
    <w:rsid w:val="00C60E27"/>
    <w:rsid w:val="00C60E5A"/>
    <w:rsid w:val="00C60EA6"/>
    <w:rsid w:val="00C60F1E"/>
    <w:rsid w:val="00C60F2D"/>
    <w:rsid w:val="00C60F41"/>
    <w:rsid w:val="00C60F47"/>
    <w:rsid w:val="00C60F62"/>
    <w:rsid w:val="00C60F81"/>
    <w:rsid w:val="00C60F85"/>
    <w:rsid w:val="00C60F95"/>
    <w:rsid w:val="00C60FB3"/>
    <w:rsid w:val="00C60FE6"/>
    <w:rsid w:val="00C61009"/>
    <w:rsid w:val="00C61081"/>
    <w:rsid w:val="00C6109F"/>
    <w:rsid w:val="00C610BD"/>
    <w:rsid w:val="00C610DB"/>
    <w:rsid w:val="00C6112D"/>
    <w:rsid w:val="00C61141"/>
    <w:rsid w:val="00C61155"/>
    <w:rsid w:val="00C61156"/>
    <w:rsid w:val="00C6116F"/>
    <w:rsid w:val="00C611DD"/>
    <w:rsid w:val="00C61204"/>
    <w:rsid w:val="00C61238"/>
    <w:rsid w:val="00C6128A"/>
    <w:rsid w:val="00C612B1"/>
    <w:rsid w:val="00C612C5"/>
    <w:rsid w:val="00C612D3"/>
    <w:rsid w:val="00C612E9"/>
    <w:rsid w:val="00C6132F"/>
    <w:rsid w:val="00C61340"/>
    <w:rsid w:val="00C6135C"/>
    <w:rsid w:val="00C6137C"/>
    <w:rsid w:val="00C613A6"/>
    <w:rsid w:val="00C613B4"/>
    <w:rsid w:val="00C613BE"/>
    <w:rsid w:val="00C613DE"/>
    <w:rsid w:val="00C61481"/>
    <w:rsid w:val="00C61484"/>
    <w:rsid w:val="00C6149F"/>
    <w:rsid w:val="00C61548"/>
    <w:rsid w:val="00C6157F"/>
    <w:rsid w:val="00C6159C"/>
    <w:rsid w:val="00C6159F"/>
    <w:rsid w:val="00C615B0"/>
    <w:rsid w:val="00C615BC"/>
    <w:rsid w:val="00C615C4"/>
    <w:rsid w:val="00C616B5"/>
    <w:rsid w:val="00C616C7"/>
    <w:rsid w:val="00C616CF"/>
    <w:rsid w:val="00C61710"/>
    <w:rsid w:val="00C61728"/>
    <w:rsid w:val="00C61738"/>
    <w:rsid w:val="00C61752"/>
    <w:rsid w:val="00C6178B"/>
    <w:rsid w:val="00C617F0"/>
    <w:rsid w:val="00C617FE"/>
    <w:rsid w:val="00C61803"/>
    <w:rsid w:val="00C6181A"/>
    <w:rsid w:val="00C6183E"/>
    <w:rsid w:val="00C6189B"/>
    <w:rsid w:val="00C618B5"/>
    <w:rsid w:val="00C618E7"/>
    <w:rsid w:val="00C618FC"/>
    <w:rsid w:val="00C618FF"/>
    <w:rsid w:val="00C61908"/>
    <w:rsid w:val="00C61958"/>
    <w:rsid w:val="00C61965"/>
    <w:rsid w:val="00C61974"/>
    <w:rsid w:val="00C6197E"/>
    <w:rsid w:val="00C6198F"/>
    <w:rsid w:val="00C619BA"/>
    <w:rsid w:val="00C619DA"/>
    <w:rsid w:val="00C61A0E"/>
    <w:rsid w:val="00C61A14"/>
    <w:rsid w:val="00C61A54"/>
    <w:rsid w:val="00C61A6B"/>
    <w:rsid w:val="00C61A71"/>
    <w:rsid w:val="00C61A80"/>
    <w:rsid w:val="00C61B02"/>
    <w:rsid w:val="00C61B2E"/>
    <w:rsid w:val="00C61B44"/>
    <w:rsid w:val="00C61B47"/>
    <w:rsid w:val="00C61B6B"/>
    <w:rsid w:val="00C61BA8"/>
    <w:rsid w:val="00C61BD9"/>
    <w:rsid w:val="00C61BDD"/>
    <w:rsid w:val="00C61BE1"/>
    <w:rsid w:val="00C61C5C"/>
    <w:rsid w:val="00C61C61"/>
    <w:rsid w:val="00C61CA1"/>
    <w:rsid w:val="00C61CA7"/>
    <w:rsid w:val="00C61CFC"/>
    <w:rsid w:val="00C61D0E"/>
    <w:rsid w:val="00C61D3F"/>
    <w:rsid w:val="00C61D5E"/>
    <w:rsid w:val="00C61D67"/>
    <w:rsid w:val="00C61D90"/>
    <w:rsid w:val="00C61DB6"/>
    <w:rsid w:val="00C61E79"/>
    <w:rsid w:val="00C61E9B"/>
    <w:rsid w:val="00C61EAB"/>
    <w:rsid w:val="00C61EAC"/>
    <w:rsid w:val="00C61EB0"/>
    <w:rsid w:val="00C61EFF"/>
    <w:rsid w:val="00C61F23"/>
    <w:rsid w:val="00C61F96"/>
    <w:rsid w:val="00C61FB6"/>
    <w:rsid w:val="00C61FEF"/>
    <w:rsid w:val="00C62032"/>
    <w:rsid w:val="00C6203D"/>
    <w:rsid w:val="00C62048"/>
    <w:rsid w:val="00C62075"/>
    <w:rsid w:val="00C62093"/>
    <w:rsid w:val="00C6214A"/>
    <w:rsid w:val="00C6214F"/>
    <w:rsid w:val="00C6216A"/>
    <w:rsid w:val="00C62182"/>
    <w:rsid w:val="00C6219A"/>
    <w:rsid w:val="00C621AF"/>
    <w:rsid w:val="00C621DC"/>
    <w:rsid w:val="00C6220D"/>
    <w:rsid w:val="00C62218"/>
    <w:rsid w:val="00C6221A"/>
    <w:rsid w:val="00C6225B"/>
    <w:rsid w:val="00C6228F"/>
    <w:rsid w:val="00C62297"/>
    <w:rsid w:val="00C622FA"/>
    <w:rsid w:val="00C6233B"/>
    <w:rsid w:val="00C62388"/>
    <w:rsid w:val="00C623D8"/>
    <w:rsid w:val="00C62403"/>
    <w:rsid w:val="00C624B6"/>
    <w:rsid w:val="00C6252D"/>
    <w:rsid w:val="00C62555"/>
    <w:rsid w:val="00C62569"/>
    <w:rsid w:val="00C62574"/>
    <w:rsid w:val="00C6259E"/>
    <w:rsid w:val="00C625C2"/>
    <w:rsid w:val="00C625EE"/>
    <w:rsid w:val="00C625EF"/>
    <w:rsid w:val="00C625F7"/>
    <w:rsid w:val="00C62608"/>
    <w:rsid w:val="00C6263F"/>
    <w:rsid w:val="00C62684"/>
    <w:rsid w:val="00C62687"/>
    <w:rsid w:val="00C6268D"/>
    <w:rsid w:val="00C62695"/>
    <w:rsid w:val="00C6269A"/>
    <w:rsid w:val="00C626A9"/>
    <w:rsid w:val="00C626B4"/>
    <w:rsid w:val="00C626C9"/>
    <w:rsid w:val="00C6270D"/>
    <w:rsid w:val="00C62721"/>
    <w:rsid w:val="00C62755"/>
    <w:rsid w:val="00C62766"/>
    <w:rsid w:val="00C627A2"/>
    <w:rsid w:val="00C627FE"/>
    <w:rsid w:val="00C62832"/>
    <w:rsid w:val="00C62883"/>
    <w:rsid w:val="00C628E3"/>
    <w:rsid w:val="00C628F4"/>
    <w:rsid w:val="00C62926"/>
    <w:rsid w:val="00C62934"/>
    <w:rsid w:val="00C629DE"/>
    <w:rsid w:val="00C629E3"/>
    <w:rsid w:val="00C629F4"/>
    <w:rsid w:val="00C62A1B"/>
    <w:rsid w:val="00C62A38"/>
    <w:rsid w:val="00C62A60"/>
    <w:rsid w:val="00C62A67"/>
    <w:rsid w:val="00C62AB2"/>
    <w:rsid w:val="00C62AE1"/>
    <w:rsid w:val="00C62AEA"/>
    <w:rsid w:val="00C62B0A"/>
    <w:rsid w:val="00C62B0B"/>
    <w:rsid w:val="00C62B10"/>
    <w:rsid w:val="00C62B73"/>
    <w:rsid w:val="00C62B82"/>
    <w:rsid w:val="00C62BC6"/>
    <w:rsid w:val="00C62BC7"/>
    <w:rsid w:val="00C62C0B"/>
    <w:rsid w:val="00C62C0C"/>
    <w:rsid w:val="00C62C0F"/>
    <w:rsid w:val="00C62C2F"/>
    <w:rsid w:val="00C62C4A"/>
    <w:rsid w:val="00C62C61"/>
    <w:rsid w:val="00C62CA5"/>
    <w:rsid w:val="00C62CAB"/>
    <w:rsid w:val="00C62CB8"/>
    <w:rsid w:val="00C62CCD"/>
    <w:rsid w:val="00C62CE5"/>
    <w:rsid w:val="00C62D39"/>
    <w:rsid w:val="00C62D7E"/>
    <w:rsid w:val="00C62D84"/>
    <w:rsid w:val="00C62DA1"/>
    <w:rsid w:val="00C62E18"/>
    <w:rsid w:val="00C62E24"/>
    <w:rsid w:val="00C62E2D"/>
    <w:rsid w:val="00C62E35"/>
    <w:rsid w:val="00C62EDF"/>
    <w:rsid w:val="00C62EE1"/>
    <w:rsid w:val="00C62EEF"/>
    <w:rsid w:val="00C62F26"/>
    <w:rsid w:val="00C62F37"/>
    <w:rsid w:val="00C62F6B"/>
    <w:rsid w:val="00C62FB4"/>
    <w:rsid w:val="00C63017"/>
    <w:rsid w:val="00C6301A"/>
    <w:rsid w:val="00C630D4"/>
    <w:rsid w:val="00C6311A"/>
    <w:rsid w:val="00C63184"/>
    <w:rsid w:val="00C6319B"/>
    <w:rsid w:val="00C6319C"/>
    <w:rsid w:val="00C631A0"/>
    <w:rsid w:val="00C631A7"/>
    <w:rsid w:val="00C631DC"/>
    <w:rsid w:val="00C63218"/>
    <w:rsid w:val="00C63219"/>
    <w:rsid w:val="00C6325F"/>
    <w:rsid w:val="00C63275"/>
    <w:rsid w:val="00C63288"/>
    <w:rsid w:val="00C6329C"/>
    <w:rsid w:val="00C6331A"/>
    <w:rsid w:val="00C6331C"/>
    <w:rsid w:val="00C63322"/>
    <w:rsid w:val="00C6332B"/>
    <w:rsid w:val="00C633A1"/>
    <w:rsid w:val="00C633AB"/>
    <w:rsid w:val="00C633DA"/>
    <w:rsid w:val="00C633E8"/>
    <w:rsid w:val="00C633F1"/>
    <w:rsid w:val="00C63490"/>
    <w:rsid w:val="00C63493"/>
    <w:rsid w:val="00C634EC"/>
    <w:rsid w:val="00C634F9"/>
    <w:rsid w:val="00C63505"/>
    <w:rsid w:val="00C6352C"/>
    <w:rsid w:val="00C6355F"/>
    <w:rsid w:val="00C63582"/>
    <w:rsid w:val="00C635B5"/>
    <w:rsid w:val="00C635D4"/>
    <w:rsid w:val="00C635F4"/>
    <w:rsid w:val="00C635FA"/>
    <w:rsid w:val="00C63614"/>
    <w:rsid w:val="00C63657"/>
    <w:rsid w:val="00C636BC"/>
    <w:rsid w:val="00C636E1"/>
    <w:rsid w:val="00C63712"/>
    <w:rsid w:val="00C63715"/>
    <w:rsid w:val="00C63764"/>
    <w:rsid w:val="00C63776"/>
    <w:rsid w:val="00C637AB"/>
    <w:rsid w:val="00C637B3"/>
    <w:rsid w:val="00C637C0"/>
    <w:rsid w:val="00C637E7"/>
    <w:rsid w:val="00C6380F"/>
    <w:rsid w:val="00C63827"/>
    <w:rsid w:val="00C6388D"/>
    <w:rsid w:val="00C63891"/>
    <w:rsid w:val="00C6389E"/>
    <w:rsid w:val="00C638BA"/>
    <w:rsid w:val="00C63907"/>
    <w:rsid w:val="00C63940"/>
    <w:rsid w:val="00C63965"/>
    <w:rsid w:val="00C6396C"/>
    <w:rsid w:val="00C639BC"/>
    <w:rsid w:val="00C639E2"/>
    <w:rsid w:val="00C639F6"/>
    <w:rsid w:val="00C639FB"/>
    <w:rsid w:val="00C63A22"/>
    <w:rsid w:val="00C63A2A"/>
    <w:rsid w:val="00C63AE9"/>
    <w:rsid w:val="00C63B03"/>
    <w:rsid w:val="00C63B1E"/>
    <w:rsid w:val="00C63B21"/>
    <w:rsid w:val="00C63B22"/>
    <w:rsid w:val="00C63B62"/>
    <w:rsid w:val="00C63BA1"/>
    <w:rsid w:val="00C63BD2"/>
    <w:rsid w:val="00C63C03"/>
    <w:rsid w:val="00C63C51"/>
    <w:rsid w:val="00C63C9A"/>
    <w:rsid w:val="00C63D04"/>
    <w:rsid w:val="00C63D27"/>
    <w:rsid w:val="00C63D32"/>
    <w:rsid w:val="00C63D56"/>
    <w:rsid w:val="00C63D5A"/>
    <w:rsid w:val="00C63D72"/>
    <w:rsid w:val="00C63DAC"/>
    <w:rsid w:val="00C63DC2"/>
    <w:rsid w:val="00C63DD9"/>
    <w:rsid w:val="00C63E4D"/>
    <w:rsid w:val="00C63E60"/>
    <w:rsid w:val="00C63EAB"/>
    <w:rsid w:val="00C63EEA"/>
    <w:rsid w:val="00C63EF3"/>
    <w:rsid w:val="00C63F18"/>
    <w:rsid w:val="00C63F2B"/>
    <w:rsid w:val="00C63F6B"/>
    <w:rsid w:val="00C63FD0"/>
    <w:rsid w:val="00C63FD8"/>
    <w:rsid w:val="00C63FDC"/>
    <w:rsid w:val="00C64015"/>
    <w:rsid w:val="00C6401D"/>
    <w:rsid w:val="00C64028"/>
    <w:rsid w:val="00C6403C"/>
    <w:rsid w:val="00C6406F"/>
    <w:rsid w:val="00C640B2"/>
    <w:rsid w:val="00C640D1"/>
    <w:rsid w:val="00C640E5"/>
    <w:rsid w:val="00C64181"/>
    <w:rsid w:val="00C64194"/>
    <w:rsid w:val="00C641A9"/>
    <w:rsid w:val="00C641D3"/>
    <w:rsid w:val="00C641D8"/>
    <w:rsid w:val="00C6421E"/>
    <w:rsid w:val="00C64220"/>
    <w:rsid w:val="00C6427E"/>
    <w:rsid w:val="00C64289"/>
    <w:rsid w:val="00C6429B"/>
    <w:rsid w:val="00C6434C"/>
    <w:rsid w:val="00C6435D"/>
    <w:rsid w:val="00C643BF"/>
    <w:rsid w:val="00C643C8"/>
    <w:rsid w:val="00C643C9"/>
    <w:rsid w:val="00C643EB"/>
    <w:rsid w:val="00C64436"/>
    <w:rsid w:val="00C64461"/>
    <w:rsid w:val="00C64469"/>
    <w:rsid w:val="00C6449F"/>
    <w:rsid w:val="00C644AB"/>
    <w:rsid w:val="00C644B2"/>
    <w:rsid w:val="00C644DD"/>
    <w:rsid w:val="00C644DF"/>
    <w:rsid w:val="00C6453B"/>
    <w:rsid w:val="00C64544"/>
    <w:rsid w:val="00C64609"/>
    <w:rsid w:val="00C64611"/>
    <w:rsid w:val="00C6466E"/>
    <w:rsid w:val="00C646B2"/>
    <w:rsid w:val="00C646C5"/>
    <w:rsid w:val="00C646F4"/>
    <w:rsid w:val="00C64703"/>
    <w:rsid w:val="00C6476B"/>
    <w:rsid w:val="00C6476D"/>
    <w:rsid w:val="00C647A0"/>
    <w:rsid w:val="00C647A3"/>
    <w:rsid w:val="00C647AF"/>
    <w:rsid w:val="00C647BA"/>
    <w:rsid w:val="00C647C6"/>
    <w:rsid w:val="00C647CB"/>
    <w:rsid w:val="00C647D1"/>
    <w:rsid w:val="00C647DA"/>
    <w:rsid w:val="00C647E7"/>
    <w:rsid w:val="00C647EE"/>
    <w:rsid w:val="00C64821"/>
    <w:rsid w:val="00C64844"/>
    <w:rsid w:val="00C6488C"/>
    <w:rsid w:val="00C648B9"/>
    <w:rsid w:val="00C648DE"/>
    <w:rsid w:val="00C648F3"/>
    <w:rsid w:val="00C6490B"/>
    <w:rsid w:val="00C64973"/>
    <w:rsid w:val="00C6497B"/>
    <w:rsid w:val="00C649DE"/>
    <w:rsid w:val="00C64A0E"/>
    <w:rsid w:val="00C64AF3"/>
    <w:rsid w:val="00C64AFD"/>
    <w:rsid w:val="00C64AFF"/>
    <w:rsid w:val="00C64B0D"/>
    <w:rsid w:val="00C64B36"/>
    <w:rsid w:val="00C64B6A"/>
    <w:rsid w:val="00C64B6D"/>
    <w:rsid w:val="00C64B74"/>
    <w:rsid w:val="00C64B94"/>
    <w:rsid w:val="00C64B97"/>
    <w:rsid w:val="00C64C82"/>
    <w:rsid w:val="00C64C93"/>
    <w:rsid w:val="00C64CB6"/>
    <w:rsid w:val="00C64D09"/>
    <w:rsid w:val="00C64D11"/>
    <w:rsid w:val="00C64D26"/>
    <w:rsid w:val="00C64D2F"/>
    <w:rsid w:val="00C64D54"/>
    <w:rsid w:val="00C64D5D"/>
    <w:rsid w:val="00C64D6A"/>
    <w:rsid w:val="00C64DAF"/>
    <w:rsid w:val="00C64DBF"/>
    <w:rsid w:val="00C64EC9"/>
    <w:rsid w:val="00C64F09"/>
    <w:rsid w:val="00C64F36"/>
    <w:rsid w:val="00C64F53"/>
    <w:rsid w:val="00C64F56"/>
    <w:rsid w:val="00C64F82"/>
    <w:rsid w:val="00C64FA8"/>
    <w:rsid w:val="00C64FF1"/>
    <w:rsid w:val="00C64FFB"/>
    <w:rsid w:val="00C6500C"/>
    <w:rsid w:val="00C65034"/>
    <w:rsid w:val="00C65060"/>
    <w:rsid w:val="00C6509C"/>
    <w:rsid w:val="00C650CA"/>
    <w:rsid w:val="00C650DD"/>
    <w:rsid w:val="00C650E5"/>
    <w:rsid w:val="00C65110"/>
    <w:rsid w:val="00C6516E"/>
    <w:rsid w:val="00C65179"/>
    <w:rsid w:val="00C651A1"/>
    <w:rsid w:val="00C651D2"/>
    <w:rsid w:val="00C6520D"/>
    <w:rsid w:val="00C65222"/>
    <w:rsid w:val="00C6528B"/>
    <w:rsid w:val="00C65294"/>
    <w:rsid w:val="00C652E3"/>
    <w:rsid w:val="00C652F2"/>
    <w:rsid w:val="00C6530C"/>
    <w:rsid w:val="00C65315"/>
    <w:rsid w:val="00C65327"/>
    <w:rsid w:val="00C65334"/>
    <w:rsid w:val="00C65355"/>
    <w:rsid w:val="00C6535B"/>
    <w:rsid w:val="00C65400"/>
    <w:rsid w:val="00C65426"/>
    <w:rsid w:val="00C6546E"/>
    <w:rsid w:val="00C65488"/>
    <w:rsid w:val="00C6549A"/>
    <w:rsid w:val="00C654B9"/>
    <w:rsid w:val="00C654D1"/>
    <w:rsid w:val="00C654D5"/>
    <w:rsid w:val="00C65509"/>
    <w:rsid w:val="00C65551"/>
    <w:rsid w:val="00C65566"/>
    <w:rsid w:val="00C65590"/>
    <w:rsid w:val="00C6559A"/>
    <w:rsid w:val="00C655A7"/>
    <w:rsid w:val="00C65637"/>
    <w:rsid w:val="00C65651"/>
    <w:rsid w:val="00C65656"/>
    <w:rsid w:val="00C65679"/>
    <w:rsid w:val="00C656A6"/>
    <w:rsid w:val="00C65711"/>
    <w:rsid w:val="00C65715"/>
    <w:rsid w:val="00C6573D"/>
    <w:rsid w:val="00C65748"/>
    <w:rsid w:val="00C6575A"/>
    <w:rsid w:val="00C6578C"/>
    <w:rsid w:val="00C657C1"/>
    <w:rsid w:val="00C657EA"/>
    <w:rsid w:val="00C657EF"/>
    <w:rsid w:val="00C657F7"/>
    <w:rsid w:val="00C6580A"/>
    <w:rsid w:val="00C6581F"/>
    <w:rsid w:val="00C65845"/>
    <w:rsid w:val="00C65878"/>
    <w:rsid w:val="00C6587A"/>
    <w:rsid w:val="00C65883"/>
    <w:rsid w:val="00C658F6"/>
    <w:rsid w:val="00C65914"/>
    <w:rsid w:val="00C659AA"/>
    <w:rsid w:val="00C659C6"/>
    <w:rsid w:val="00C659EB"/>
    <w:rsid w:val="00C65A0C"/>
    <w:rsid w:val="00C65A28"/>
    <w:rsid w:val="00C65A51"/>
    <w:rsid w:val="00C65A6E"/>
    <w:rsid w:val="00C65A8B"/>
    <w:rsid w:val="00C65A99"/>
    <w:rsid w:val="00C65ACB"/>
    <w:rsid w:val="00C65ACD"/>
    <w:rsid w:val="00C65AF9"/>
    <w:rsid w:val="00C65B04"/>
    <w:rsid w:val="00C65B41"/>
    <w:rsid w:val="00C65B4A"/>
    <w:rsid w:val="00C65B73"/>
    <w:rsid w:val="00C65BEB"/>
    <w:rsid w:val="00C65C59"/>
    <w:rsid w:val="00C65CB5"/>
    <w:rsid w:val="00C65CCE"/>
    <w:rsid w:val="00C65CE1"/>
    <w:rsid w:val="00C65CE5"/>
    <w:rsid w:val="00C65D54"/>
    <w:rsid w:val="00C65D8C"/>
    <w:rsid w:val="00C65D97"/>
    <w:rsid w:val="00C65DAE"/>
    <w:rsid w:val="00C65DC5"/>
    <w:rsid w:val="00C65DE4"/>
    <w:rsid w:val="00C65E32"/>
    <w:rsid w:val="00C65E36"/>
    <w:rsid w:val="00C65EAC"/>
    <w:rsid w:val="00C65EBD"/>
    <w:rsid w:val="00C65F34"/>
    <w:rsid w:val="00C65F3F"/>
    <w:rsid w:val="00C65F59"/>
    <w:rsid w:val="00C65F7C"/>
    <w:rsid w:val="00C65FC9"/>
    <w:rsid w:val="00C65FF1"/>
    <w:rsid w:val="00C66027"/>
    <w:rsid w:val="00C6607A"/>
    <w:rsid w:val="00C66094"/>
    <w:rsid w:val="00C660FF"/>
    <w:rsid w:val="00C6610E"/>
    <w:rsid w:val="00C66112"/>
    <w:rsid w:val="00C6612F"/>
    <w:rsid w:val="00C66158"/>
    <w:rsid w:val="00C6615A"/>
    <w:rsid w:val="00C6616F"/>
    <w:rsid w:val="00C661BF"/>
    <w:rsid w:val="00C661C3"/>
    <w:rsid w:val="00C661EB"/>
    <w:rsid w:val="00C66236"/>
    <w:rsid w:val="00C66238"/>
    <w:rsid w:val="00C662A4"/>
    <w:rsid w:val="00C662C3"/>
    <w:rsid w:val="00C662DF"/>
    <w:rsid w:val="00C662F0"/>
    <w:rsid w:val="00C66334"/>
    <w:rsid w:val="00C6634E"/>
    <w:rsid w:val="00C6635D"/>
    <w:rsid w:val="00C66365"/>
    <w:rsid w:val="00C6636A"/>
    <w:rsid w:val="00C6637A"/>
    <w:rsid w:val="00C663BE"/>
    <w:rsid w:val="00C663E1"/>
    <w:rsid w:val="00C663ED"/>
    <w:rsid w:val="00C66447"/>
    <w:rsid w:val="00C6645F"/>
    <w:rsid w:val="00C664D2"/>
    <w:rsid w:val="00C664D9"/>
    <w:rsid w:val="00C664DD"/>
    <w:rsid w:val="00C66531"/>
    <w:rsid w:val="00C665E3"/>
    <w:rsid w:val="00C665E9"/>
    <w:rsid w:val="00C6660C"/>
    <w:rsid w:val="00C6663A"/>
    <w:rsid w:val="00C6665B"/>
    <w:rsid w:val="00C666A6"/>
    <w:rsid w:val="00C666CD"/>
    <w:rsid w:val="00C666D6"/>
    <w:rsid w:val="00C66759"/>
    <w:rsid w:val="00C6676D"/>
    <w:rsid w:val="00C66797"/>
    <w:rsid w:val="00C667C4"/>
    <w:rsid w:val="00C667C9"/>
    <w:rsid w:val="00C667D2"/>
    <w:rsid w:val="00C667EA"/>
    <w:rsid w:val="00C667F5"/>
    <w:rsid w:val="00C66806"/>
    <w:rsid w:val="00C66856"/>
    <w:rsid w:val="00C66861"/>
    <w:rsid w:val="00C6686C"/>
    <w:rsid w:val="00C66872"/>
    <w:rsid w:val="00C6688C"/>
    <w:rsid w:val="00C66898"/>
    <w:rsid w:val="00C66899"/>
    <w:rsid w:val="00C66903"/>
    <w:rsid w:val="00C6691F"/>
    <w:rsid w:val="00C66952"/>
    <w:rsid w:val="00C66953"/>
    <w:rsid w:val="00C6696B"/>
    <w:rsid w:val="00C669F1"/>
    <w:rsid w:val="00C66A45"/>
    <w:rsid w:val="00C66A91"/>
    <w:rsid w:val="00C66ACD"/>
    <w:rsid w:val="00C66B20"/>
    <w:rsid w:val="00C66B3E"/>
    <w:rsid w:val="00C66B99"/>
    <w:rsid w:val="00C66BB4"/>
    <w:rsid w:val="00C66BC2"/>
    <w:rsid w:val="00C66BD7"/>
    <w:rsid w:val="00C66C19"/>
    <w:rsid w:val="00C66C3B"/>
    <w:rsid w:val="00C66CA4"/>
    <w:rsid w:val="00C66CA8"/>
    <w:rsid w:val="00C66CAB"/>
    <w:rsid w:val="00C66CB0"/>
    <w:rsid w:val="00C66D06"/>
    <w:rsid w:val="00C66D0B"/>
    <w:rsid w:val="00C66D1B"/>
    <w:rsid w:val="00C66D38"/>
    <w:rsid w:val="00C66D43"/>
    <w:rsid w:val="00C66D60"/>
    <w:rsid w:val="00C66D64"/>
    <w:rsid w:val="00C66D70"/>
    <w:rsid w:val="00C66DDF"/>
    <w:rsid w:val="00C66DEE"/>
    <w:rsid w:val="00C66DF4"/>
    <w:rsid w:val="00C66EEA"/>
    <w:rsid w:val="00C66F15"/>
    <w:rsid w:val="00C66F35"/>
    <w:rsid w:val="00C66F37"/>
    <w:rsid w:val="00C66F3C"/>
    <w:rsid w:val="00C66FFC"/>
    <w:rsid w:val="00C6700C"/>
    <w:rsid w:val="00C67012"/>
    <w:rsid w:val="00C67023"/>
    <w:rsid w:val="00C670D6"/>
    <w:rsid w:val="00C6710D"/>
    <w:rsid w:val="00C671A2"/>
    <w:rsid w:val="00C671AB"/>
    <w:rsid w:val="00C67206"/>
    <w:rsid w:val="00C67213"/>
    <w:rsid w:val="00C672A3"/>
    <w:rsid w:val="00C672DD"/>
    <w:rsid w:val="00C672E6"/>
    <w:rsid w:val="00C67316"/>
    <w:rsid w:val="00C67356"/>
    <w:rsid w:val="00C67361"/>
    <w:rsid w:val="00C67368"/>
    <w:rsid w:val="00C67373"/>
    <w:rsid w:val="00C673B8"/>
    <w:rsid w:val="00C67411"/>
    <w:rsid w:val="00C67417"/>
    <w:rsid w:val="00C67487"/>
    <w:rsid w:val="00C6749B"/>
    <w:rsid w:val="00C674EC"/>
    <w:rsid w:val="00C67586"/>
    <w:rsid w:val="00C6758A"/>
    <w:rsid w:val="00C6759C"/>
    <w:rsid w:val="00C675BC"/>
    <w:rsid w:val="00C675BE"/>
    <w:rsid w:val="00C675D5"/>
    <w:rsid w:val="00C675FA"/>
    <w:rsid w:val="00C67664"/>
    <w:rsid w:val="00C676B2"/>
    <w:rsid w:val="00C676B3"/>
    <w:rsid w:val="00C676B8"/>
    <w:rsid w:val="00C676D8"/>
    <w:rsid w:val="00C676E0"/>
    <w:rsid w:val="00C676EE"/>
    <w:rsid w:val="00C67700"/>
    <w:rsid w:val="00C67702"/>
    <w:rsid w:val="00C67707"/>
    <w:rsid w:val="00C6777D"/>
    <w:rsid w:val="00C6778C"/>
    <w:rsid w:val="00C677A5"/>
    <w:rsid w:val="00C67800"/>
    <w:rsid w:val="00C67822"/>
    <w:rsid w:val="00C67865"/>
    <w:rsid w:val="00C6786A"/>
    <w:rsid w:val="00C6787B"/>
    <w:rsid w:val="00C67889"/>
    <w:rsid w:val="00C678D2"/>
    <w:rsid w:val="00C678D4"/>
    <w:rsid w:val="00C67900"/>
    <w:rsid w:val="00C6793D"/>
    <w:rsid w:val="00C6798D"/>
    <w:rsid w:val="00C679E5"/>
    <w:rsid w:val="00C679EA"/>
    <w:rsid w:val="00C67A53"/>
    <w:rsid w:val="00C67A68"/>
    <w:rsid w:val="00C67A7D"/>
    <w:rsid w:val="00C67A88"/>
    <w:rsid w:val="00C67A96"/>
    <w:rsid w:val="00C67ACC"/>
    <w:rsid w:val="00C67AED"/>
    <w:rsid w:val="00C67B14"/>
    <w:rsid w:val="00C67C17"/>
    <w:rsid w:val="00C67C7E"/>
    <w:rsid w:val="00C67CAF"/>
    <w:rsid w:val="00C67CBF"/>
    <w:rsid w:val="00C67CDD"/>
    <w:rsid w:val="00C67CF4"/>
    <w:rsid w:val="00C67D2E"/>
    <w:rsid w:val="00C67D51"/>
    <w:rsid w:val="00C67D5A"/>
    <w:rsid w:val="00C67D64"/>
    <w:rsid w:val="00C67D9E"/>
    <w:rsid w:val="00C67DAF"/>
    <w:rsid w:val="00C67DC7"/>
    <w:rsid w:val="00C67DCF"/>
    <w:rsid w:val="00C67DD4"/>
    <w:rsid w:val="00C67E2D"/>
    <w:rsid w:val="00C67E76"/>
    <w:rsid w:val="00C67E9D"/>
    <w:rsid w:val="00C67EC8"/>
    <w:rsid w:val="00C67F1D"/>
    <w:rsid w:val="00C67F48"/>
    <w:rsid w:val="00C67FED"/>
    <w:rsid w:val="00C67FF4"/>
    <w:rsid w:val="00C700C1"/>
    <w:rsid w:val="00C700CA"/>
    <w:rsid w:val="00C700CD"/>
    <w:rsid w:val="00C700FE"/>
    <w:rsid w:val="00C70138"/>
    <w:rsid w:val="00C70147"/>
    <w:rsid w:val="00C70167"/>
    <w:rsid w:val="00C7016B"/>
    <w:rsid w:val="00C70181"/>
    <w:rsid w:val="00C70199"/>
    <w:rsid w:val="00C701AE"/>
    <w:rsid w:val="00C701C0"/>
    <w:rsid w:val="00C70211"/>
    <w:rsid w:val="00C7025A"/>
    <w:rsid w:val="00C7026C"/>
    <w:rsid w:val="00C70273"/>
    <w:rsid w:val="00C702C9"/>
    <w:rsid w:val="00C702EA"/>
    <w:rsid w:val="00C7036B"/>
    <w:rsid w:val="00C70371"/>
    <w:rsid w:val="00C70433"/>
    <w:rsid w:val="00C70451"/>
    <w:rsid w:val="00C70456"/>
    <w:rsid w:val="00C70481"/>
    <w:rsid w:val="00C70483"/>
    <w:rsid w:val="00C70499"/>
    <w:rsid w:val="00C70522"/>
    <w:rsid w:val="00C70526"/>
    <w:rsid w:val="00C70544"/>
    <w:rsid w:val="00C70570"/>
    <w:rsid w:val="00C70574"/>
    <w:rsid w:val="00C705E9"/>
    <w:rsid w:val="00C7060E"/>
    <w:rsid w:val="00C7061D"/>
    <w:rsid w:val="00C7062C"/>
    <w:rsid w:val="00C70669"/>
    <w:rsid w:val="00C7066C"/>
    <w:rsid w:val="00C70670"/>
    <w:rsid w:val="00C70691"/>
    <w:rsid w:val="00C70739"/>
    <w:rsid w:val="00C7073F"/>
    <w:rsid w:val="00C70772"/>
    <w:rsid w:val="00C707A0"/>
    <w:rsid w:val="00C707D5"/>
    <w:rsid w:val="00C707E3"/>
    <w:rsid w:val="00C70800"/>
    <w:rsid w:val="00C70814"/>
    <w:rsid w:val="00C70845"/>
    <w:rsid w:val="00C70850"/>
    <w:rsid w:val="00C70868"/>
    <w:rsid w:val="00C70889"/>
    <w:rsid w:val="00C7088C"/>
    <w:rsid w:val="00C708E2"/>
    <w:rsid w:val="00C7090C"/>
    <w:rsid w:val="00C70924"/>
    <w:rsid w:val="00C70941"/>
    <w:rsid w:val="00C7095C"/>
    <w:rsid w:val="00C7097F"/>
    <w:rsid w:val="00C70A1C"/>
    <w:rsid w:val="00C70A2A"/>
    <w:rsid w:val="00C70A46"/>
    <w:rsid w:val="00C70AD7"/>
    <w:rsid w:val="00C70ADB"/>
    <w:rsid w:val="00C70AFF"/>
    <w:rsid w:val="00C70B04"/>
    <w:rsid w:val="00C70B25"/>
    <w:rsid w:val="00C70B5A"/>
    <w:rsid w:val="00C70B92"/>
    <w:rsid w:val="00C70BBE"/>
    <w:rsid w:val="00C70BFE"/>
    <w:rsid w:val="00C70C01"/>
    <w:rsid w:val="00C70C7C"/>
    <w:rsid w:val="00C70CB3"/>
    <w:rsid w:val="00C70CE7"/>
    <w:rsid w:val="00C70D11"/>
    <w:rsid w:val="00C70D21"/>
    <w:rsid w:val="00C70D53"/>
    <w:rsid w:val="00C70D84"/>
    <w:rsid w:val="00C70DB4"/>
    <w:rsid w:val="00C70E11"/>
    <w:rsid w:val="00C70E3B"/>
    <w:rsid w:val="00C70E7E"/>
    <w:rsid w:val="00C70EA0"/>
    <w:rsid w:val="00C70F21"/>
    <w:rsid w:val="00C70F43"/>
    <w:rsid w:val="00C70F80"/>
    <w:rsid w:val="00C70F94"/>
    <w:rsid w:val="00C70FA0"/>
    <w:rsid w:val="00C70FCD"/>
    <w:rsid w:val="00C70FD4"/>
    <w:rsid w:val="00C70FD7"/>
    <w:rsid w:val="00C70FE7"/>
    <w:rsid w:val="00C7100C"/>
    <w:rsid w:val="00C71040"/>
    <w:rsid w:val="00C710C1"/>
    <w:rsid w:val="00C710D7"/>
    <w:rsid w:val="00C710F2"/>
    <w:rsid w:val="00C71104"/>
    <w:rsid w:val="00C71120"/>
    <w:rsid w:val="00C71147"/>
    <w:rsid w:val="00C7114D"/>
    <w:rsid w:val="00C71156"/>
    <w:rsid w:val="00C71166"/>
    <w:rsid w:val="00C71168"/>
    <w:rsid w:val="00C71199"/>
    <w:rsid w:val="00C711A2"/>
    <w:rsid w:val="00C711DF"/>
    <w:rsid w:val="00C711E9"/>
    <w:rsid w:val="00C7122B"/>
    <w:rsid w:val="00C7123D"/>
    <w:rsid w:val="00C712BD"/>
    <w:rsid w:val="00C712F7"/>
    <w:rsid w:val="00C7130D"/>
    <w:rsid w:val="00C71339"/>
    <w:rsid w:val="00C7133C"/>
    <w:rsid w:val="00C7135B"/>
    <w:rsid w:val="00C71362"/>
    <w:rsid w:val="00C7137F"/>
    <w:rsid w:val="00C71391"/>
    <w:rsid w:val="00C71398"/>
    <w:rsid w:val="00C71399"/>
    <w:rsid w:val="00C713A3"/>
    <w:rsid w:val="00C713CB"/>
    <w:rsid w:val="00C713E0"/>
    <w:rsid w:val="00C713EC"/>
    <w:rsid w:val="00C71437"/>
    <w:rsid w:val="00C7143D"/>
    <w:rsid w:val="00C71469"/>
    <w:rsid w:val="00C714A2"/>
    <w:rsid w:val="00C714AF"/>
    <w:rsid w:val="00C714F7"/>
    <w:rsid w:val="00C714FC"/>
    <w:rsid w:val="00C71539"/>
    <w:rsid w:val="00C71540"/>
    <w:rsid w:val="00C7154A"/>
    <w:rsid w:val="00C71588"/>
    <w:rsid w:val="00C715B2"/>
    <w:rsid w:val="00C71625"/>
    <w:rsid w:val="00C71653"/>
    <w:rsid w:val="00C7165B"/>
    <w:rsid w:val="00C7165D"/>
    <w:rsid w:val="00C7168B"/>
    <w:rsid w:val="00C716A7"/>
    <w:rsid w:val="00C716DD"/>
    <w:rsid w:val="00C716EB"/>
    <w:rsid w:val="00C71704"/>
    <w:rsid w:val="00C71712"/>
    <w:rsid w:val="00C7171F"/>
    <w:rsid w:val="00C7175E"/>
    <w:rsid w:val="00C71789"/>
    <w:rsid w:val="00C717E5"/>
    <w:rsid w:val="00C7186A"/>
    <w:rsid w:val="00C718EA"/>
    <w:rsid w:val="00C71942"/>
    <w:rsid w:val="00C71A27"/>
    <w:rsid w:val="00C71A33"/>
    <w:rsid w:val="00C71A70"/>
    <w:rsid w:val="00C71AC0"/>
    <w:rsid w:val="00C71AF3"/>
    <w:rsid w:val="00C71AFB"/>
    <w:rsid w:val="00C71B33"/>
    <w:rsid w:val="00C71B6E"/>
    <w:rsid w:val="00C71BB5"/>
    <w:rsid w:val="00C71BC6"/>
    <w:rsid w:val="00C71BC7"/>
    <w:rsid w:val="00C71C02"/>
    <w:rsid w:val="00C71C03"/>
    <w:rsid w:val="00C71C29"/>
    <w:rsid w:val="00C71C36"/>
    <w:rsid w:val="00C71C53"/>
    <w:rsid w:val="00C71C88"/>
    <w:rsid w:val="00C71CAD"/>
    <w:rsid w:val="00C71CBB"/>
    <w:rsid w:val="00C71D5C"/>
    <w:rsid w:val="00C71D85"/>
    <w:rsid w:val="00C71D98"/>
    <w:rsid w:val="00C71DB1"/>
    <w:rsid w:val="00C71DC8"/>
    <w:rsid w:val="00C71DDA"/>
    <w:rsid w:val="00C71E56"/>
    <w:rsid w:val="00C71EA6"/>
    <w:rsid w:val="00C71EAB"/>
    <w:rsid w:val="00C71EB6"/>
    <w:rsid w:val="00C71EE8"/>
    <w:rsid w:val="00C71EFE"/>
    <w:rsid w:val="00C71F09"/>
    <w:rsid w:val="00C71F68"/>
    <w:rsid w:val="00C71F82"/>
    <w:rsid w:val="00C71FA7"/>
    <w:rsid w:val="00C71FF4"/>
    <w:rsid w:val="00C72057"/>
    <w:rsid w:val="00C72077"/>
    <w:rsid w:val="00C72081"/>
    <w:rsid w:val="00C7208C"/>
    <w:rsid w:val="00C72098"/>
    <w:rsid w:val="00C720A2"/>
    <w:rsid w:val="00C720D9"/>
    <w:rsid w:val="00C72115"/>
    <w:rsid w:val="00C72131"/>
    <w:rsid w:val="00C72173"/>
    <w:rsid w:val="00C7217E"/>
    <w:rsid w:val="00C7217F"/>
    <w:rsid w:val="00C72187"/>
    <w:rsid w:val="00C72192"/>
    <w:rsid w:val="00C721D5"/>
    <w:rsid w:val="00C72208"/>
    <w:rsid w:val="00C72257"/>
    <w:rsid w:val="00C7225A"/>
    <w:rsid w:val="00C72266"/>
    <w:rsid w:val="00C72269"/>
    <w:rsid w:val="00C722B5"/>
    <w:rsid w:val="00C72315"/>
    <w:rsid w:val="00C7231A"/>
    <w:rsid w:val="00C7231B"/>
    <w:rsid w:val="00C7239B"/>
    <w:rsid w:val="00C723AB"/>
    <w:rsid w:val="00C723FE"/>
    <w:rsid w:val="00C72420"/>
    <w:rsid w:val="00C7242F"/>
    <w:rsid w:val="00C7243F"/>
    <w:rsid w:val="00C7247A"/>
    <w:rsid w:val="00C72481"/>
    <w:rsid w:val="00C72486"/>
    <w:rsid w:val="00C724BD"/>
    <w:rsid w:val="00C72545"/>
    <w:rsid w:val="00C72548"/>
    <w:rsid w:val="00C72581"/>
    <w:rsid w:val="00C7258E"/>
    <w:rsid w:val="00C725A5"/>
    <w:rsid w:val="00C725B6"/>
    <w:rsid w:val="00C72649"/>
    <w:rsid w:val="00C7265A"/>
    <w:rsid w:val="00C72681"/>
    <w:rsid w:val="00C726D5"/>
    <w:rsid w:val="00C726D6"/>
    <w:rsid w:val="00C726D8"/>
    <w:rsid w:val="00C726F3"/>
    <w:rsid w:val="00C72715"/>
    <w:rsid w:val="00C72778"/>
    <w:rsid w:val="00C727A1"/>
    <w:rsid w:val="00C727BD"/>
    <w:rsid w:val="00C727C9"/>
    <w:rsid w:val="00C727FC"/>
    <w:rsid w:val="00C72823"/>
    <w:rsid w:val="00C72835"/>
    <w:rsid w:val="00C72842"/>
    <w:rsid w:val="00C728B5"/>
    <w:rsid w:val="00C72934"/>
    <w:rsid w:val="00C72938"/>
    <w:rsid w:val="00C7293B"/>
    <w:rsid w:val="00C729AA"/>
    <w:rsid w:val="00C729B4"/>
    <w:rsid w:val="00C729C1"/>
    <w:rsid w:val="00C729C3"/>
    <w:rsid w:val="00C729CA"/>
    <w:rsid w:val="00C729CC"/>
    <w:rsid w:val="00C729E9"/>
    <w:rsid w:val="00C729F9"/>
    <w:rsid w:val="00C72A10"/>
    <w:rsid w:val="00C72A52"/>
    <w:rsid w:val="00C72AC2"/>
    <w:rsid w:val="00C72AF8"/>
    <w:rsid w:val="00C72B37"/>
    <w:rsid w:val="00C72B38"/>
    <w:rsid w:val="00C72B4B"/>
    <w:rsid w:val="00C72B61"/>
    <w:rsid w:val="00C72B9B"/>
    <w:rsid w:val="00C72C05"/>
    <w:rsid w:val="00C72C35"/>
    <w:rsid w:val="00C72C72"/>
    <w:rsid w:val="00C72C73"/>
    <w:rsid w:val="00C72CB0"/>
    <w:rsid w:val="00C72CBF"/>
    <w:rsid w:val="00C72D72"/>
    <w:rsid w:val="00C72D75"/>
    <w:rsid w:val="00C72E1B"/>
    <w:rsid w:val="00C72E83"/>
    <w:rsid w:val="00C72F03"/>
    <w:rsid w:val="00C72F05"/>
    <w:rsid w:val="00C72F15"/>
    <w:rsid w:val="00C72F60"/>
    <w:rsid w:val="00C72F68"/>
    <w:rsid w:val="00C72FA1"/>
    <w:rsid w:val="00C72FB1"/>
    <w:rsid w:val="00C73067"/>
    <w:rsid w:val="00C730A8"/>
    <w:rsid w:val="00C730BE"/>
    <w:rsid w:val="00C730D0"/>
    <w:rsid w:val="00C73125"/>
    <w:rsid w:val="00C73132"/>
    <w:rsid w:val="00C7314A"/>
    <w:rsid w:val="00C7314E"/>
    <w:rsid w:val="00C73158"/>
    <w:rsid w:val="00C7315B"/>
    <w:rsid w:val="00C73166"/>
    <w:rsid w:val="00C7317F"/>
    <w:rsid w:val="00C731C5"/>
    <w:rsid w:val="00C731FE"/>
    <w:rsid w:val="00C73211"/>
    <w:rsid w:val="00C73215"/>
    <w:rsid w:val="00C7321D"/>
    <w:rsid w:val="00C73258"/>
    <w:rsid w:val="00C73259"/>
    <w:rsid w:val="00C73280"/>
    <w:rsid w:val="00C73287"/>
    <w:rsid w:val="00C7328B"/>
    <w:rsid w:val="00C7329B"/>
    <w:rsid w:val="00C732F6"/>
    <w:rsid w:val="00C73301"/>
    <w:rsid w:val="00C73316"/>
    <w:rsid w:val="00C73341"/>
    <w:rsid w:val="00C7334D"/>
    <w:rsid w:val="00C73373"/>
    <w:rsid w:val="00C733A5"/>
    <w:rsid w:val="00C73402"/>
    <w:rsid w:val="00C73406"/>
    <w:rsid w:val="00C7342D"/>
    <w:rsid w:val="00C7345C"/>
    <w:rsid w:val="00C73461"/>
    <w:rsid w:val="00C73480"/>
    <w:rsid w:val="00C734CB"/>
    <w:rsid w:val="00C734E5"/>
    <w:rsid w:val="00C73539"/>
    <w:rsid w:val="00C73553"/>
    <w:rsid w:val="00C73576"/>
    <w:rsid w:val="00C73598"/>
    <w:rsid w:val="00C7359E"/>
    <w:rsid w:val="00C735AD"/>
    <w:rsid w:val="00C735EE"/>
    <w:rsid w:val="00C73603"/>
    <w:rsid w:val="00C73622"/>
    <w:rsid w:val="00C7363A"/>
    <w:rsid w:val="00C73659"/>
    <w:rsid w:val="00C7365A"/>
    <w:rsid w:val="00C73686"/>
    <w:rsid w:val="00C7368F"/>
    <w:rsid w:val="00C736BD"/>
    <w:rsid w:val="00C736D6"/>
    <w:rsid w:val="00C737AD"/>
    <w:rsid w:val="00C737BA"/>
    <w:rsid w:val="00C737CA"/>
    <w:rsid w:val="00C73875"/>
    <w:rsid w:val="00C738A2"/>
    <w:rsid w:val="00C738E3"/>
    <w:rsid w:val="00C738FB"/>
    <w:rsid w:val="00C73912"/>
    <w:rsid w:val="00C7391C"/>
    <w:rsid w:val="00C73A18"/>
    <w:rsid w:val="00C73A76"/>
    <w:rsid w:val="00C73AAA"/>
    <w:rsid w:val="00C73AE5"/>
    <w:rsid w:val="00C73AE8"/>
    <w:rsid w:val="00C73B9D"/>
    <w:rsid w:val="00C73BC0"/>
    <w:rsid w:val="00C73C07"/>
    <w:rsid w:val="00C73C28"/>
    <w:rsid w:val="00C73C5E"/>
    <w:rsid w:val="00C73C66"/>
    <w:rsid w:val="00C73C6D"/>
    <w:rsid w:val="00C73CA3"/>
    <w:rsid w:val="00C73CDA"/>
    <w:rsid w:val="00C73CF0"/>
    <w:rsid w:val="00C73D17"/>
    <w:rsid w:val="00C73D34"/>
    <w:rsid w:val="00C73D42"/>
    <w:rsid w:val="00C73D59"/>
    <w:rsid w:val="00C73D7E"/>
    <w:rsid w:val="00C73D96"/>
    <w:rsid w:val="00C73DAD"/>
    <w:rsid w:val="00C73DCB"/>
    <w:rsid w:val="00C73DD1"/>
    <w:rsid w:val="00C73DE5"/>
    <w:rsid w:val="00C73DEA"/>
    <w:rsid w:val="00C73DF2"/>
    <w:rsid w:val="00C73DF8"/>
    <w:rsid w:val="00C73E67"/>
    <w:rsid w:val="00C73E87"/>
    <w:rsid w:val="00C73EE9"/>
    <w:rsid w:val="00C73F53"/>
    <w:rsid w:val="00C73FB0"/>
    <w:rsid w:val="00C73FB2"/>
    <w:rsid w:val="00C73FB5"/>
    <w:rsid w:val="00C73FC3"/>
    <w:rsid w:val="00C7403D"/>
    <w:rsid w:val="00C7405F"/>
    <w:rsid w:val="00C7407E"/>
    <w:rsid w:val="00C740B1"/>
    <w:rsid w:val="00C740B6"/>
    <w:rsid w:val="00C740F9"/>
    <w:rsid w:val="00C7410E"/>
    <w:rsid w:val="00C74122"/>
    <w:rsid w:val="00C74147"/>
    <w:rsid w:val="00C74157"/>
    <w:rsid w:val="00C74158"/>
    <w:rsid w:val="00C74172"/>
    <w:rsid w:val="00C7417D"/>
    <w:rsid w:val="00C741DD"/>
    <w:rsid w:val="00C74207"/>
    <w:rsid w:val="00C74258"/>
    <w:rsid w:val="00C7426D"/>
    <w:rsid w:val="00C74292"/>
    <w:rsid w:val="00C742E9"/>
    <w:rsid w:val="00C74317"/>
    <w:rsid w:val="00C74339"/>
    <w:rsid w:val="00C7433F"/>
    <w:rsid w:val="00C74353"/>
    <w:rsid w:val="00C74396"/>
    <w:rsid w:val="00C743BE"/>
    <w:rsid w:val="00C743D8"/>
    <w:rsid w:val="00C74419"/>
    <w:rsid w:val="00C7443D"/>
    <w:rsid w:val="00C7444B"/>
    <w:rsid w:val="00C7447E"/>
    <w:rsid w:val="00C74492"/>
    <w:rsid w:val="00C74503"/>
    <w:rsid w:val="00C74555"/>
    <w:rsid w:val="00C7458F"/>
    <w:rsid w:val="00C74599"/>
    <w:rsid w:val="00C745B2"/>
    <w:rsid w:val="00C745C1"/>
    <w:rsid w:val="00C745E2"/>
    <w:rsid w:val="00C74609"/>
    <w:rsid w:val="00C74625"/>
    <w:rsid w:val="00C74690"/>
    <w:rsid w:val="00C746B5"/>
    <w:rsid w:val="00C746C6"/>
    <w:rsid w:val="00C746F4"/>
    <w:rsid w:val="00C7470F"/>
    <w:rsid w:val="00C74722"/>
    <w:rsid w:val="00C74737"/>
    <w:rsid w:val="00C7474B"/>
    <w:rsid w:val="00C74754"/>
    <w:rsid w:val="00C7477B"/>
    <w:rsid w:val="00C7477D"/>
    <w:rsid w:val="00C747A7"/>
    <w:rsid w:val="00C747B1"/>
    <w:rsid w:val="00C747DA"/>
    <w:rsid w:val="00C747F1"/>
    <w:rsid w:val="00C7481E"/>
    <w:rsid w:val="00C7482C"/>
    <w:rsid w:val="00C74845"/>
    <w:rsid w:val="00C7491C"/>
    <w:rsid w:val="00C74990"/>
    <w:rsid w:val="00C749E2"/>
    <w:rsid w:val="00C74A04"/>
    <w:rsid w:val="00C74A0D"/>
    <w:rsid w:val="00C74AAE"/>
    <w:rsid w:val="00C74AE5"/>
    <w:rsid w:val="00C74AF0"/>
    <w:rsid w:val="00C74B2D"/>
    <w:rsid w:val="00C74B33"/>
    <w:rsid w:val="00C74BA1"/>
    <w:rsid w:val="00C74BEE"/>
    <w:rsid w:val="00C74C32"/>
    <w:rsid w:val="00C74C3A"/>
    <w:rsid w:val="00C74C5A"/>
    <w:rsid w:val="00C74CE0"/>
    <w:rsid w:val="00C74CEA"/>
    <w:rsid w:val="00C74D2A"/>
    <w:rsid w:val="00C74D2C"/>
    <w:rsid w:val="00C74D48"/>
    <w:rsid w:val="00C74DB7"/>
    <w:rsid w:val="00C74E26"/>
    <w:rsid w:val="00C74E2F"/>
    <w:rsid w:val="00C74E3F"/>
    <w:rsid w:val="00C74E4A"/>
    <w:rsid w:val="00C74E80"/>
    <w:rsid w:val="00C74EC6"/>
    <w:rsid w:val="00C74ED9"/>
    <w:rsid w:val="00C74EEC"/>
    <w:rsid w:val="00C74F05"/>
    <w:rsid w:val="00C74F22"/>
    <w:rsid w:val="00C74F70"/>
    <w:rsid w:val="00C74FBE"/>
    <w:rsid w:val="00C75071"/>
    <w:rsid w:val="00C7508A"/>
    <w:rsid w:val="00C750D6"/>
    <w:rsid w:val="00C7512D"/>
    <w:rsid w:val="00C75174"/>
    <w:rsid w:val="00C751B8"/>
    <w:rsid w:val="00C751D8"/>
    <w:rsid w:val="00C751E5"/>
    <w:rsid w:val="00C751E9"/>
    <w:rsid w:val="00C75280"/>
    <w:rsid w:val="00C75299"/>
    <w:rsid w:val="00C752AC"/>
    <w:rsid w:val="00C752C2"/>
    <w:rsid w:val="00C7531E"/>
    <w:rsid w:val="00C753A0"/>
    <w:rsid w:val="00C753D5"/>
    <w:rsid w:val="00C753E5"/>
    <w:rsid w:val="00C7542E"/>
    <w:rsid w:val="00C75476"/>
    <w:rsid w:val="00C754B2"/>
    <w:rsid w:val="00C754B5"/>
    <w:rsid w:val="00C754E6"/>
    <w:rsid w:val="00C75533"/>
    <w:rsid w:val="00C7554A"/>
    <w:rsid w:val="00C7555F"/>
    <w:rsid w:val="00C75577"/>
    <w:rsid w:val="00C75612"/>
    <w:rsid w:val="00C75633"/>
    <w:rsid w:val="00C75645"/>
    <w:rsid w:val="00C75652"/>
    <w:rsid w:val="00C75669"/>
    <w:rsid w:val="00C75695"/>
    <w:rsid w:val="00C756E1"/>
    <w:rsid w:val="00C756F4"/>
    <w:rsid w:val="00C7570B"/>
    <w:rsid w:val="00C75719"/>
    <w:rsid w:val="00C7572D"/>
    <w:rsid w:val="00C7578B"/>
    <w:rsid w:val="00C75795"/>
    <w:rsid w:val="00C757BF"/>
    <w:rsid w:val="00C757EE"/>
    <w:rsid w:val="00C75828"/>
    <w:rsid w:val="00C75865"/>
    <w:rsid w:val="00C75888"/>
    <w:rsid w:val="00C7588E"/>
    <w:rsid w:val="00C75892"/>
    <w:rsid w:val="00C758A5"/>
    <w:rsid w:val="00C758EF"/>
    <w:rsid w:val="00C75901"/>
    <w:rsid w:val="00C75913"/>
    <w:rsid w:val="00C75923"/>
    <w:rsid w:val="00C75951"/>
    <w:rsid w:val="00C75957"/>
    <w:rsid w:val="00C75992"/>
    <w:rsid w:val="00C759CF"/>
    <w:rsid w:val="00C75A29"/>
    <w:rsid w:val="00C75A42"/>
    <w:rsid w:val="00C75A43"/>
    <w:rsid w:val="00C75A5F"/>
    <w:rsid w:val="00C75A84"/>
    <w:rsid w:val="00C75A8B"/>
    <w:rsid w:val="00C75A9E"/>
    <w:rsid w:val="00C75AB8"/>
    <w:rsid w:val="00C75AD0"/>
    <w:rsid w:val="00C75B28"/>
    <w:rsid w:val="00C75B5A"/>
    <w:rsid w:val="00C75BCA"/>
    <w:rsid w:val="00C75BD9"/>
    <w:rsid w:val="00C75BFF"/>
    <w:rsid w:val="00C75C2F"/>
    <w:rsid w:val="00C75C4A"/>
    <w:rsid w:val="00C75C56"/>
    <w:rsid w:val="00C75C5B"/>
    <w:rsid w:val="00C75C72"/>
    <w:rsid w:val="00C75C74"/>
    <w:rsid w:val="00C75C98"/>
    <w:rsid w:val="00C75CA4"/>
    <w:rsid w:val="00C75CB5"/>
    <w:rsid w:val="00C75CD6"/>
    <w:rsid w:val="00C75D0D"/>
    <w:rsid w:val="00C75D3D"/>
    <w:rsid w:val="00C75D84"/>
    <w:rsid w:val="00C75D87"/>
    <w:rsid w:val="00C75DA2"/>
    <w:rsid w:val="00C75DA4"/>
    <w:rsid w:val="00C75DF2"/>
    <w:rsid w:val="00C75E03"/>
    <w:rsid w:val="00C75E0B"/>
    <w:rsid w:val="00C75E4C"/>
    <w:rsid w:val="00C75E96"/>
    <w:rsid w:val="00C75EAF"/>
    <w:rsid w:val="00C75EC2"/>
    <w:rsid w:val="00C75ECD"/>
    <w:rsid w:val="00C75EFE"/>
    <w:rsid w:val="00C75F0F"/>
    <w:rsid w:val="00C75F3D"/>
    <w:rsid w:val="00C75F5A"/>
    <w:rsid w:val="00C75F98"/>
    <w:rsid w:val="00C75F9C"/>
    <w:rsid w:val="00C75FB8"/>
    <w:rsid w:val="00C75FC1"/>
    <w:rsid w:val="00C75FE1"/>
    <w:rsid w:val="00C75FF8"/>
    <w:rsid w:val="00C75FFF"/>
    <w:rsid w:val="00C7600A"/>
    <w:rsid w:val="00C76030"/>
    <w:rsid w:val="00C7604A"/>
    <w:rsid w:val="00C76057"/>
    <w:rsid w:val="00C76097"/>
    <w:rsid w:val="00C7614C"/>
    <w:rsid w:val="00C76174"/>
    <w:rsid w:val="00C7617C"/>
    <w:rsid w:val="00C7617F"/>
    <w:rsid w:val="00C761BF"/>
    <w:rsid w:val="00C76201"/>
    <w:rsid w:val="00C76205"/>
    <w:rsid w:val="00C76208"/>
    <w:rsid w:val="00C76215"/>
    <w:rsid w:val="00C7622C"/>
    <w:rsid w:val="00C76247"/>
    <w:rsid w:val="00C76278"/>
    <w:rsid w:val="00C7628C"/>
    <w:rsid w:val="00C76294"/>
    <w:rsid w:val="00C7629E"/>
    <w:rsid w:val="00C762C6"/>
    <w:rsid w:val="00C762E7"/>
    <w:rsid w:val="00C76390"/>
    <w:rsid w:val="00C763A9"/>
    <w:rsid w:val="00C763B0"/>
    <w:rsid w:val="00C763B6"/>
    <w:rsid w:val="00C763C6"/>
    <w:rsid w:val="00C763C9"/>
    <w:rsid w:val="00C7642E"/>
    <w:rsid w:val="00C76487"/>
    <w:rsid w:val="00C764B9"/>
    <w:rsid w:val="00C76500"/>
    <w:rsid w:val="00C76547"/>
    <w:rsid w:val="00C76588"/>
    <w:rsid w:val="00C765AD"/>
    <w:rsid w:val="00C765DD"/>
    <w:rsid w:val="00C76612"/>
    <w:rsid w:val="00C76655"/>
    <w:rsid w:val="00C76667"/>
    <w:rsid w:val="00C76686"/>
    <w:rsid w:val="00C76694"/>
    <w:rsid w:val="00C766BC"/>
    <w:rsid w:val="00C766D0"/>
    <w:rsid w:val="00C76725"/>
    <w:rsid w:val="00C7675A"/>
    <w:rsid w:val="00C7679F"/>
    <w:rsid w:val="00C767EA"/>
    <w:rsid w:val="00C7681F"/>
    <w:rsid w:val="00C7682A"/>
    <w:rsid w:val="00C768CB"/>
    <w:rsid w:val="00C768CC"/>
    <w:rsid w:val="00C768DA"/>
    <w:rsid w:val="00C768EA"/>
    <w:rsid w:val="00C76908"/>
    <w:rsid w:val="00C76967"/>
    <w:rsid w:val="00C76969"/>
    <w:rsid w:val="00C7696C"/>
    <w:rsid w:val="00C76973"/>
    <w:rsid w:val="00C7697F"/>
    <w:rsid w:val="00C769A6"/>
    <w:rsid w:val="00C769B1"/>
    <w:rsid w:val="00C769D2"/>
    <w:rsid w:val="00C769D8"/>
    <w:rsid w:val="00C769E6"/>
    <w:rsid w:val="00C769F1"/>
    <w:rsid w:val="00C76A0A"/>
    <w:rsid w:val="00C76A7E"/>
    <w:rsid w:val="00C76AA9"/>
    <w:rsid w:val="00C76ABD"/>
    <w:rsid w:val="00C76AEC"/>
    <w:rsid w:val="00C76AF6"/>
    <w:rsid w:val="00C76B56"/>
    <w:rsid w:val="00C76B5C"/>
    <w:rsid w:val="00C76B6E"/>
    <w:rsid w:val="00C76B8F"/>
    <w:rsid w:val="00C76BD9"/>
    <w:rsid w:val="00C76BF3"/>
    <w:rsid w:val="00C76C14"/>
    <w:rsid w:val="00C76C16"/>
    <w:rsid w:val="00C76C39"/>
    <w:rsid w:val="00C76C40"/>
    <w:rsid w:val="00C76C42"/>
    <w:rsid w:val="00C76C57"/>
    <w:rsid w:val="00C76C78"/>
    <w:rsid w:val="00C76D08"/>
    <w:rsid w:val="00C76D7E"/>
    <w:rsid w:val="00C76D81"/>
    <w:rsid w:val="00C76DD9"/>
    <w:rsid w:val="00C76E08"/>
    <w:rsid w:val="00C76E12"/>
    <w:rsid w:val="00C76E39"/>
    <w:rsid w:val="00C76E48"/>
    <w:rsid w:val="00C76EA7"/>
    <w:rsid w:val="00C76EB0"/>
    <w:rsid w:val="00C76EBC"/>
    <w:rsid w:val="00C76ED1"/>
    <w:rsid w:val="00C76EDC"/>
    <w:rsid w:val="00C76EE2"/>
    <w:rsid w:val="00C76F03"/>
    <w:rsid w:val="00C76F18"/>
    <w:rsid w:val="00C76F25"/>
    <w:rsid w:val="00C76F46"/>
    <w:rsid w:val="00C76F9A"/>
    <w:rsid w:val="00C76FF5"/>
    <w:rsid w:val="00C77072"/>
    <w:rsid w:val="00C770C7"/>
    <w:rsid w:val="00C770CD"/>
    <w:rsid w:val="00C77137"/>
    <w:rsid w:val="00C77183"/>
    <w:rsid w:val="00C7719E"/>
    <w:rsid w:val="00C771C1"/>
    <w:rsid w:val="00C7724E"/>
    <w:rsid w:val="00C772A1"/>
    <w:rsid w:val="00C772A6"/>
    <w:rsid w:val="00C77309"/>
    <w:rsid w:val="00C77319"/>
    <w:rsid w:val="00C7735D"/>
    <w:rsid w:val="00C77368"/>
    <w:rsid w:val="00C77390"/>
    <w:rsid w:val="00C773E8"/>
    <w:rsid w:val="00C77416"/>
    <w:rsid w:val="00C77448"/>
    <w:rsid w:val="00C77465"/>
    <w:rsid w:val="00C7746F"/>
    <w:rsid w:val="00C7754B"/>
    <w:rsid w:val="00C77562"/>
    <w:rsid w:val="00C7757C"/>
    <w:rsid w:val="00C7757D"/>
    <w:rsid w:val="00C77586"/>
    <w:rsid w:val="00C775FF"/>
    <w:rsid w:val="00C77650"/>
    <w:rsid w:val="00C77652"/>
    <w:rsid w:val="00C7765D"/>
    <w:rsid w:val="00C7765E"/>
    <w:rsid w:val="00C7766A"/>
    <w:rsid w:val="00C7766D"/>
    <w:rsid w:val="00C77680"/>
    <w:rsid w:val="00C77699"/>
    <w:rsid w:val="00C776BF"/>
    <w:rsid w:val="00C776D4"/>
    <w:rsid w:val="00C776E2"/>
    <w:rsid w:val="00C776FA"/>
    <w:rsid w:val="00C77714"/>
    <w:rsid w:val="00C7774D"/>
    <w:rsid w:val="00C7775A"/>
    <w:rsid w:val="00C7777B"/>
    <w:rsid w:val="00C77781"/>
    <w:rsid w:val="00C777EB"/>
    <w:rsid w:val="00C77855"/>
    <w:rsid w:val="00C77859"/>
    <w:rsid w:val="00C778C7"/>
    <w:rsid w:val="00C778CA"/>
    <w:rsid w:val="00C778E1"/>
    <w:rsid w:val="00C778EB"/>
    <w:rsid w:val="00C7794C"/>
    <w:rsid w:val="00C7794F"/>
    <w:rsid w:val="00C77953"/>
    <w:rsid w:val="00C77986"/>
    <w:rsid w:val="00C77988"/>
    <w:rsid w:val="00C7799C"/>
    <w:rsid w:val="00C7799E"/>
    <w:rsid w:val="00C779BB"/>
    <w:rsid w:val="00C77A28"/>
    <w:rsid w:val="00C77A6D"/>
    <w:rsid w:val="00C77A89"/>
    <w:rsid w:val="00C77A8E"/>
    <w:rsid w:val="00C77AAD"/>
    <w:rsid w:val="00C77B69"/>
    <w:rsid w:val="00C77BA1"/>
    <w:rsid w:val="00C77BB5"/>
    <w:rsid w:val="00C77BC0"/>
    <w:rsid w:val="00C77BD0"/>
    <w:rsid w:val="00C77BD7"/>
    <w:rsid w:val="00C77BDA"/>
    <w:rsid w:val="00C77BE1"/>
    <w:rsid w:val="00C77BE3"/>
    <w:rsid w:val="00C77C03"/>
    <w:rsid w:val="00C77C2E"/>
    <w:rsid w:val="00C77C3D"/>
    <w:rsid w:val="00C77CD3"/>
    <w:rsid w:val="00C77CEA"/>
    <w:rsid w:val="00C77CF7"/>
    <w:rsid w:val="00C77D0E"/>
    <w:rsid w:val="00C77D1B"/>
    <w:rsid w:val="00C77D21"/>
    <w:rsid w:val="00C77D3D"/>
    <w:rsid w:val="00C77D4D"/>
    <w:rsid w:val="00C77D50"/>
    <w:rsid w:val="00C77DA1"/>
    <w:rsid w:val="00C77E1E"/>
    <w:rsid w:val="00C77E6E"/>
    <w:rsid w:val="00C77E7F"/>
    <w:rsid w:val="00C77E94"/>
    <w:rsid w:val="00C77EA9"/>
    <w:rsid w:val="00C77ECA"/>
    <w:rsid w:val="00C77F15"/>
    <w:rsid w:val="00C77F26"/>
    <w:rsid w:val="00C77F4C"/>
    <w:rsid w:val="00C77F74"/>
    <w:rsid w:val="00C77F77"/>
    <w:rsid w:val="00C77F81"/>
    <w:rsid w:val="00C77FB9"/>
    <w:rsid w:val="00C77FE2"/>
    <w:rsid w:val="00C77FF3"/>
    <w:rsid w:val="00C77FFA"/>
    <w:rsid w:val="00C80013"/>
    <w:rsid w:val="00C8001B"/>
    <w:rsid w:val="00C80058"/>
    <w:rsid w:val="00C80068"/>
    <w:rsid w:val="00C80078"/>
    <w:rsid w:val="00C800B3"/>
    <w:rsid w:val="00C800CA"/>
    <w:rsid w:val="00C800D1"/>
    <w:rsid w:val="00C800EC"/>
    <w:rsid w:val="00C800EF"/>
    <w:rsid w:val="00C8012A"/>
    <w:rsid w:val="00C8014A"/>
    <w:rsid w:val="00C8014E"/>
    <w:rsid w:val="00C80158"/>
    <w:rsid w:val="00C80168"/>
    <w:rsid w:val="00C80180"/>
    <w:rsid w:val="00C8019F"/>
    <w:rsid w:val="00C801C3"/>
    <w:rsid w:val="00C801C5"/>
    <w:rsid w:val="00C8022C"/>
    <w:rsid w:val="00C802BE"/>
    <w:rsid w:val="00C802F7"/>
    <w:rsid w:val="00C80302"/>
    <w:rsid w:val="00C80303"/>
    <w:rsid w:val="00C8033A"/>
    <w:rsid w:val="00C803A9"/>
    <w:rsid w:val="00C803BE"/>
    <w:rsid w:val="00C803C1"/>
    <w:rsid w:val="00C803EB"/>
    <w:rsid w:val="00C8040E"/>
    <w:rsid w:val="00C8047A"/>
    <w:rsid w:val="00C8048C"/>
    <w:rsid w:val="00C80490"/>
    <w:rsid w:val="00C804AB"/>
    <w:rsid w:val="00C804F2"/>
    <w:rsid w:val="00C80511"/>
    <w:rsid w:val="00C8051E"/>
    <w:rsid w:val="00C8053E"/>
    <w:rsid w:val="00C8054E"/>
    <w:rsid w:val="00C80557"/>
    <w:rsid w:val="00C8059D"/>
    <w:rsid w:val="00C805DB"/>
    <w:rsid w:val="00C805F4"/>
    <w:rsid w:val="00C805FC"/>
    <w:rsid w:val="00C80607"/>
    <w:rsid w:val="00C80635"/>
    <w:rsid w:val="00C80638"/>
    <w:rsid w:val="00C8069B"/>
    <w:rsid w:val="00C806D8"/>
    <w:rsid w:val="00C806FD"/>
    <w:rsid w:val="00C80758"/>
    <w:rsid w:val="00C8076F"/>
    <w:rsid w:val="00C80773"/>
    <w:rsid w:val="00C8079B"/>
    <w:rsid w:val="00C80874"/>
    <w:rsid w:val="00C8087D"/>
    <w:rsid w:val="00C8088A"/>
    <w:rsid w:val="00C8088C"/>
    <w:rsid w:val="00C808B2"/>
    <w:rsid w:val="00C808CF"/>
    <w:rsid w:val="00C808D7"/>
    <w:rsid w:val="00C80938"/>
    <w:rsid w:val="00C8096E"/>
    <w:rsid w:val="00C80984"/>
    <w:rsid w:val="00C80987"/>
    <w:rsid w:val="00C809F3"/>
    <w:rsid w:val="00C80A25"/>
    <w:rsid w:val="00C80A3C"/>
    <w:rsid w:val="00C80A88"/>
    <w:rsid w:val="00C80A98"/>
    <w:rsid w:val="00C80AAF"/>
    <w:rsid w:val="00C80AE4"/>
    <w:rsid w:val="00C80AEF"/>
    <w:rsid w:val="00C80B0A"/>
    <w:rsid w:val="00C80B26"/>
    <w:rsid w:val="00C80B88"/>
    <w:rsid w:val="00C80BA6"/>
    <w:rsid w:val="00C80BB9"/>
    <w:rsid w:val="00C80BF2"/>
    <w:rsid w:val="00C80C16"/>
    <w:rsid w:val="00C80C4B"/>
    <w:rsid w:val="00C80C5E"/>
    <w:rsid w:val="00C80C62"/>
    <w:rsid w:val="00C80C83"/>
    <w:rsid w:val="00C80CBF"/>
    <w:rsid w:val="00C80CDD"/>
    <w:rsid w:val="00C80D3D"/>
    <w:rsid w:val="00C80D72"/>
    <w:rsid w:val="00C80D78"/>
    <w:rsid w:val="00C80D88"/>
    <w:rsid w:val="00C80D95"/>
    <w:rsid w:val="00C80D9E"/>
    <w:rsid w:val="00C80DA5"/>
    <w:rsid w:val="00C80DE8"/>
    <w:rsid w:val="00C80DFE"/>
    <w:rsid w:val="00C80E34"/>
    <w:rsid w:val="00C80E45"/>
    <w:rsid w:val="00C80E4B"/>
    <w:rsid w:val="00C80E73"/>
    <w:rsid w:val="00C80E7C"/>
    <w:rsid w:val="00C80EB4"/>
    <w:rsid w:val="00C80EBB"/>
    <w:rsid w:val="00C80EBF"/>
    <w:rsid w:val="00C80FA5"/>
    <w:rsid w:val="00C80FAB"/>
    <w:rsid w:val="00C80FB7"/>
    <w:rsid w:val="00C80FBF"/>
    <w:rsid w:val="00C80FD9"/>
    <w:rsid w:val="00C81027"/>
    <w:rsid w:val="00C8104F"/>
    <w:rsid w:val="00C81087"/>
    <w:rsid w:val="00C810A7"/>
    <w:rsid w:val="00C810BD"/>
    <w:rsid w:val="00C810CA"/>
    <w:rsid w:val="00C810D6"/>
    <w:rsid w:val="00C81115"/>
    <w:rsid w:val="00C8112F"/>
    <w:rsid w:val="00C81198"/>
    <w:rsid w:val="00C811AD"/>
    <w:rsid w:val="00C811D7"/>
    <w:rsid w:val="00C81220"/>
    <w:rsid w:val="00C81225"/>
    <w:rsid w:val="00C812A2"/>
    <w:rsid w:val="00C812C4"/>
    <w:rsid w:val="00C813FE"/>
    <w:rsid w:val="00C81441"/>
    <w:rsid w:val="00C8144F"/>
    <w:rsid w:val="00C814DC"/>
    <w:rsid w:val="00C814F0"/>
    <w:rsid w:val="00C8153F"/>
    <w:rsid w:val="00C815B3"/>
    <w:rsid w:val="00C815F6"/>
    <w:rsid w:val="00C815FC"/>
    <w:rsid w:val="00C8160F"/>
    <w:rsid w:val="00C8164D"/>
    <w:rsid w:val="00C8166B"/>
    <w:rsid w:val="00C8168C"/>
    <w:rsid w:val="00C816B1"/>
    <w:rsid w:val="00C816BC"/>
    <w:rsid w:val="00C816C1"/>
    <w:rsid w:val="00C816C3"/>
    <w:rsid w:val="00C81713"/>
    <w:rsid w:val="00C81730"/>
    <w:rsid w:val="00C81766"/>
    <w:rsid w:val="00C817B9"/>
    <w:rsid w:val="00C817C3"/>
    <w:rsid w:val="00C817D7"/>
    <w:rsid w:val="00C817E8"/>
    <w:rsid w:val="00C817F7"/>
    <w:rsid w:val="00C817FA"/>
    <w:rsid w:val="00C81802"/>
    <w:rsid w:val="00C81803"/>
    <w:rsid w:val="00C81814"/>
    <w:rsid w:val="00C81874"/>
    <w:rsid w:val="00C818D0"/>
    <w:rsid w:val="00C81957"/>
    <w:rsid w:val="00C8197B"/>
    <w:rsid w:val="00C81982"/>
    <w:rsid w:val="00C81998"/>
    <w:rsid w:val="00C819A5"/>
    <w:rsid w:val="00C819D0"/>
    <w:rsid w:val="00C819E2"/>
    <w:rsid w:val="00C819E5"/>
    <w:rsid w:val="00C81A55"/>
    <w:rsid w:val="00C81A57"/>
    <w:rsid w:val="00C81A75"/>
    <w:rsid w:val="00C81AA5"/>
    <w:rsid w:val="00C81AF6"/>
    <w:rsid w:val="00C81AFE"/>
    <w:rsid w:val="00C81AFF"/>
    <w:rsid w:val="00C81B02"/>
    <w:rsid w:val="00C81B09"/>
    <w:rsid w:val="00C81B2B"/>
    <w:rsid w:val="00C81B31"/>
    <w:rsid w:val="00C81B68"/>
    <w:rsid w:val="00C81B85"/>
    <w:rsid w:val="00C81BA6"/>
    <w:rsid w:val="00C81BDB"/>
    <w:rsid w:val="00C81BF4"/>
    <w:rsid w:val="00C81C1D"/>
    <w:rsid w:val="00C81C22"/>
    <w:rsid w:val="00C81C50"/>
    <w:rsid w:val="00C81C73"/>
    <w:rsid w:val="00C81C76"/>
    <w:rsid w:val="00C81C8E"/>
    <w:rsid w:val="00C81CB9"/>
    <w:rsid w:val="00C81CDE"/>
    <w:rsid w:val="00C81D38"/>
    <w:rsid w:val="00C81D6E"/>
    <w:rsid w:val="00C81D7D"/>
    <w:rsid w:val="00C81D91"/>
    <w:rsid w:val="00C81DB3"/>
    <w:rsid w:val="00C81DBF"/>
    <w:rsid w:val="00C81E00"/>
    <w:rsid w:val="00C81E55"/>
    <w:rsid w:val="00C81E90"/>
    <w:rsid w:val="00C81EBF"/>
    <w:rsid w:val="00C81F39"/>
    <w:rsid w:val="00C81F81"/>
    <w:rsid w:val="00C81FC1"/>
    <w:rsid w:val="00C81FD8"/>
    <w:rsid w:val="00C8205A"/>
    <w:rsid w:val="00C820EF"/>
    <w:rsid w:val="00C82183"/>
    <w:rsid w:val="00C821A5"/>
    <w:rsid w:val="00C821BD"/>
    <w:rsid w:val="00C821C7"/>
    <w:rsid w:val="00C821EF"/>
    <w:rsid w:val="00C82226"/>
    <w:rsid w:val="00C8224E"/>
    <w:rsid w:val="00C82256"/>
    <w:rsid w:val="00C8226A"/>
    <w:rsid w:val="00C822CE"/>
    <w:rsid w:val="00C82314"/>
    <w:rsid w:val="00C82317"/>
    <w:rsid w:val="00C8236F"/>
    <w:rsid w:val="00C82375"/>
    <w:rsid w:val="00C823AC"/>
    <w:rsid w:val="00C823DF"/>
    <w:rsid w:val="00C8240E"/>
    <w:rsid w:val="00C8242C"/>
    <w:rsid w:val="00C82442"/>
    <w:rsid w:val="00C8244E"/>
    <w:rsid w:val="00C82453"/>
    <w:rsid w:val="00C8246C"/>
    <w:rsid w:val="00C82570"/>
    <w:rsid w:val="00C8260D"/>
    <w:rsid w:val="00C8262B"/>
    <w:rsid w:val="00C8262E"/>
    <w:rsid w:val="00C82672"/>
    <w:rsid w:val="00C82679"/>
    <w:rsid w:val="00C8268F"/>
    <w:rsid w:val="00C826E7"/>
    <w:rsid w:val="00C826EF"/>
    <w:rsid w:val="00C826F8"/>
    <w:rsid w:val="00C826FF"/>
    <w:rsid w:val="00C82712"/>
    <w:rsid w:val="00C82767"/>
    <w:rsid w:val="00C8277E"/>
    <w:rsid w:val="00C827A8"/>
    <w:rsid w:val="00C827B6"/>
    <w:rsid w:val="00C8283D"/>
    <w:rsid w:val="00C8289D"/>
    <w:rsid w:val="00C828D3"/>
    <w:rsid w:val="00C828EE"/>
    <w:rsid w:val="00C82904"/>
    <w:rsid w:val="00C82939"/>
    <w:rsid w:val="00C8293C"/>
    <w:rsid w:val="00C82944"/>
    <w:rsid w:val="00C8294A"/>
    <w:rsid w:val="00C82965"/>
    <w:rsid w:val="00C8299C"/>
    <w:rsid w:val="00C829D8"/>
    <w:rsid w:val="00C829EF"/>
    <w:rsid w:val="00C829F2"/>
    <w:rsid w:val="00C82A18"/>
    <w:rsid w:val="00C82A25"/>
    <w:rsid w:val="00C82A75"/>
    <w:rsid w:val="00C82A9D"/>
    <w:rsid w:val="00C82AB2"/>
    <w:rsid w:val="00C82AB6"/>
    <w:rsid w:val="00C82AF6"/>
    <w:rsid w:val="00C82B0A"/>
    <w:rsid w:val="00C82B10"/>
    <w:rsid w:val="00C82B12"/>
    <w:rsid w:val="00C82B37"/>
    <w:rsid w:val="00C82B3B"/>
    <w:rsid w:val="00C82B3D"/>
    <w:rsid w:val="00C82B58"/>
    <w:rsid w:val="00C82B83"/>
    <w:rsid w:val="00C82BAE"/>
    <w:rsid w:val="00C82C10"/>
    <w:rsid w:val="00C82C11"/>
    <w:rsid w:val="00C82C47"/>
    <w:rsid w:val="00C82C7F"/>
    <w:rsid w:val="00C82C94"/>
    <w:rsid w:val="00C82CE0"/>
    <w:rsid w:val="00C82CEA"/>
    <w:rsid w:val="00C82D06"/>
    <w:rsid w:val="00C82D13"/>
    <w:rsid w:val="00C82D32"/>
    <w:rsid w:val="00C82D5B"/>
    <w:rsid w:val="00C82D6A"/>
    <w:rsid w:val="00C82D7C"/>
    <w:rsid w:val="00C82D87"/>
    <w:rsid w:val="00C82DB8"/>
    <w:rsid w:val="00C82DC7"/>
    <w:rsid w:val="00C82E8F"/>
    <w:rsid w:val="00C82EB7"/>
    <w:rsid w:val="00C82EBE"/>
    <w:rsid w:val="00C82EC7"/>
    <w:rsid w:val="00C82EDC"/>
    <w:rsid w:val="00C82EE6"/>
    <w:rsid w:val="00C82EFE"/>
    <w:rsid w:val="00C82F2D"/>
    <w:rsid w:val="00C82F8E"/>
    <w:rsid w:val="00C82FAC"/>
    <w:rsid w:val="00C82FB3"/>
    <w:rsid w:val="00C83029"/>
    <w:rsid w:val="00C8302D"/>
    <w:rsid w:val="00C83066"/>
    <w:rsid w:val="00C8306C"/>
    <w:rsid w:val="00C83106"/>
    <w:rsid w:val="00C83177"/>
    <w:rsid w:val="00C83179"/>
    <w:rsid w:val="00C8317A"/>
    <w:rsid w:val="00C831A1"/>
    <w:rsid w:val="00C831DF"/>
    <w:rsid w:val="00C831FB"/>
    <w:rsid w:val="00C8320D"/>
    <w:rsid w:val="00C8322B"/>
    <w:rsid w:val="00C83258"/>
    <w:rsid w:val="00C83277"/>
    <w:rsid w:val="00C83284"/>
    <w:rsid w:val="00C832A3"/>
    <w:rsid w:val="00C832A7"/>
    <w:rsid w:val="00C832D9"/>
    <w:rsid w:val="00C832FB"/>
    <w:rsid w:val="00C832FE"/>
    <w:rsid w:val="00C83301"/>
    <w:rsid w:val="00C8333E"/>
    <w:rsid w:val="00C8338C"/>
    <w:rsid w:val="00C833AB"/>
    <w:rsid w:val="00C833C5"/>
    <w:rsid w:val="00C833FC"/>
    <w:rsid w:val="00C83417"/>
    <w:rsid w:val="00C83469"/>
    <w:rsid w:val="00C834C9"/>
    <w:rsid w:val="00C834FF"/>
    <w:rsid w:val="00C8350A"/>
    <w:rsid w:val="00C83510"/>
    <w:rsid w:val="00C83555"/>
    <w:rsid w:val="00C8357C"/>
    <w:rsid w:val="00C8359E"/>
    <w:rsid w:val="00C835BD"/>
    <w:rsid w:val="00C835D0"/>
    <w:rsid w:val="00C835E3"/>
    <w:rsid w:val="00C83610"/>
    <w:rsid w:val="00C8364B"/>
    <w:rsid w:val="00C83675"/>
    <w:rsid w:val="00C836BC"/>
    <w:rsid w:val="00C836C0"/>
    <w:rsid w:val="00C836E2"/>
    <w:rsid w:val="00C83722"/>
    <w:rsid w:val="00C8377E"/>
    <w:rsid w:val="00C8379B"/>
    <w:rsid w:val="00C837C1"/>
    <w:rsid w:val="00C837CE"/>
    <w:rsid w:val="00C83828"/>
    <w:rsid w:val="00C8389E"/>
    <w:rsid w:val="00C83931"/>
    <w:rsid w:val="00C83997"/>
    <w:rsid w:val="00C839D6"/>
    <w:rsid w:val="00C83A38"/>
    <w:rsid w:val="00C83A40"/>
    <w:rsid w:val="00C83A4B"/>
    <w:rsid w:val="00C83AAD"/>
    <w:rsid w:val="00C83B6C"/>
    <w:rsid w:val="00C83B7D"/>
    <w:rsid w:val="00C83BB2"/>
    <w:rsid w:val="00C83BC0"/>
    <w:rsid w:val="00C83BEA"/>
    <w:rsid w:val="00C83BF3"/>
    <w:rsid w:val="00C83C31"/>
    <w:rsid w:val="00C83C57"/>
    <w:rsid w:val="00C83C61"/>
    <w:rsid w:val="00C83CBD"/>
    <w:rsid w:val="00C83CCF"/>
    <w:rsid w:val="00C83D27"/>
    <w:rsid w:val="00C83D38"/>
    <w:rsid w:val="00C83D3A"/>
    <w:rsid w:val="00C83D45"/>
    <w:rsid w:val="00C83D51"/>
    <w:rsid w:val="00C83D80"/>
    <w:rsid w:val="00C83D85"/>
    <w:rsid w:val="00C83D8D"/>
    <w:rsid w:val="00C83DA3"/>
    <w:rsid w:val="00C83DAA"/>
    <w:rsid w:val="00C83DC9"/>
    <w:rsid w:val="00C83DD8"/>
    <w:rsid w:val="00C83DE4"/>
    <w:rsid w:val="00C83E11"/>
    <w:rsid w:val="00C83E25"/>
    <w:rsid w:val="00C83E35"/>
    <w:rsid w:val="00C83E72"/>
    <w:rsid w:val="00C83E83"/>
    <w:rsid w:val="00C83E9D"/>
    <w:rsid w:val="00C83EA4"/>
    <w:rsid w:val="00C83EAD"/>
    <w:rsid w:val="00C83EB4"/>
    <w:rsid w:val="00C83EDB"/>
    <w:rsid w:val="00C83F88"/>
    <w:rsid w:val="00C83F99"/>
    <w:rsid w:val="00C83FD5"/>
    <w:rsid w:val="00C83FF5"/>
    <w:rsid w:val="00C8402B"/>
    <w:rsid w:val="00C84039"/>
    <w:rsid w:val="00C84098"/>
    <w:rsid w:val="00C840BF"/>
    <w:rsid w:val="00C840CB"/>
    <w:rsid w:val="00C840FB"/>
    <w:rsid w:val="00C8410B"/>
    <w:rsid w:val="00C8412B"/>
    <w:rsid w:val="00C84141"/>
    <w:rsid w:val="00C841C9"/>
    <w:rsid w:val="00C84203"/>
    <w:rsid w:val="00C8425C"/>
    <w:rsid w:val="00C842D0"/>
    <w:rsid w:val="00C8438B"/>
    <w:rsid w:val="00C8439C"/>
    <w:rsid w:val="00C843E3"/>
    <w:rsid w:val="00C843EA"/>
    <w:rsid w:val="00C843F8"/>
    <w:rsid w:val="00C8441C"/>
    <w:rsid w:val="00C84423"/>
    <w:rsid w:val="00C84444"/>
    <w:rsid w:val="00C8444D"/>
    <w:rsid w:val="00C844BD"/>
    <w:rsid w:val="00C844E1"/>
    <w:rsid w:val="00C844E9"/>
    <w:rsid w:val="00C844FC"/>
    <w:rsid w:val="00C84507"/>
    <w:rsid w:val="00C84549"/>
    <w:rsid w:val="00C8454B"/>
    <w:rsid w:val="00C84630"/>
    <w:rsid w:val="00C8464D"/>
    <w:rsid w:val="00C8465B"/>
    <w:rsid w:val="00C84688"/>
    <w:rsid w:val="00C8468F"/>
    <w:rsid w:val="00C846A7"/>
    <w:rsid w:val="00C846DB"/>
    <w:rsid w:val="00C846EB"/>
    <w:rsid w:val="00C84704"/>
    <w:rsid w:val="00C8470A"/>
    <w:rsid w:val="00C8471C"/>
    <w:rsid w:val="00C8473B"/>
    <w:rsid w:val="00C8476B"/>
    <w:rsid w:val="00C847B9"/>
    <w:rsid w:val="00C847E4"/>
    <w:rsid w:val="00C84819"/>
    <w:rsid w:val="00C84886"/>
    <w:rsid w:val="00C848A2"/>
    <w:rsid w:val="00C848BA"/>
    <w:rsid w:val="00C848E3"/>
    <w:rsid w:val="00C848F6"/>
    <w:rsid w:val="00C84937"/>
    <w:rsid w:val="00C8496F"/>
    <w:rsid w:val="00C84988"/>
    <w:rsid w:val="00C849CB"/>
    <w:rsid w:val="00C84A08"/>
    <w:rsid w:val="00C84A51"/>
    <w:rsid w:val="00C84A94"/>
    <w:rsid w:val="00C84ADE"/>
    <w:rsid w:val="00C84B1A"/>
    <w:rsid w:val="00C84B39"/>
    <w:rsid w:val="00C84BA8"/>
    <w:rsid w:val="00C84BC7"/>
    <w:rsid w:val="00C84C19"/>
    <w:rsid w:val="00C84C1B"/>
    <w:rsid w:val="00C84C23"/>
    <w:rsid w:val="00C84C24"/>
    <w:rsid w:val="00C84C48"/>
    <w:rsid w:val="00C84C95"/>
    <w:rsid w:val="00C84CDD"/>
    <w:rsid w:val="00C84CDF"/>
    <w:rsid w:val="00C84CED"/>
    <w:rsid w:val="00C84D45"/>
    <w:rsid w:val="00C84D47"/>
    <w:rsid w:val="00C84D51"/>
    <w:rsid w:val="00C84D88"/>
    <w:rsid w:val="00C84D89"/>
    <w:rsid w:val="00C84D9F"/>
    <w:rsid w:val="00C84DCD"/>
    <w:rsid w:val="00C84DD8"/>
    <w:rsid w:val="00C84E19"/>
    <w:rsid w:val="00C84E37"/>
    <w:rsid w:val="00C84E3D"/>
    <w:rsid w:val="00C84E79"/>
    <w:rsid w:val="00C84E7C"/>
    <w:rsid w:val="00C84EA3"/>
    <w:rsid w:val="00C84ED4"/>
    <w:rsid w:val="00C84F52"/>
    <w:rsid w:val="00C84FA7"/>
    <w:rsid w:val="00C84FC9"/>
    <w:rsid w:val="00C84FD9"/>
    <w:rsid w:val="00C84FE4"/>
    <w:rsid w:val="00C84FF0"/>
    <w:rsid w:val="00C84FFC"/>
    <w:rsid w:val="00C85049"/>
    <w:rsid w:val="00C850AC"/>
    <w:rsid w:val="00C850BB"/>
    <w:rsid w:val="00C850C9"/>
    <w:rsid w:val="00C850EF"/>
    <w:rsid w:val="00C850F2"/>
    <w:rsid w:val="00C85118"/>
    <w:rsid w:val="00C85135"/>
    <w:rsid w:val="00C85139"/>
    <w:rsid w:val="00C8513B"/>
    <w:rsid w:val="00C85148"/>
    <w:rsid w:val="00C85189"/>
    <w:rsid w:val="00C8518D"/>
    <w:rsid w:val="00C851D8"/>
    <w:rsid w:val="00C851EE"/>
    <w:rsid w:val="00C851F0"/>
    <w:rsid w:val="00C85219"/>
    <w:rsid w:val="00C85276"/>
    <w:rsid w:val="00C8527E"/>
    <w:rsid w:val="00C85364"/>
    <w:rsid w:val="00C8537C"/>
    <w:rsid w:val="00C85380"/>
    <w:rsid w:val="00C8539A"/>
    <w:rsid w:val="00C853AB"/>
    <w:rsid w:val="00C853B2"/>
    <w:rsid w:val="00C853BA"/>
    <w:rsid w:val="00C8548D"/>
    <w:rsid w:val="00C8549B"/>
    <w:rsid w:val="00C854BD"/>
    <w:rsid w:val="00C85543"/>
    <w:rsid w:val="00C85549"/>
    <w:rsid w:val="00C85563"/>
    <w:rsid w:val="00C855E3"/>
    <w:rsid w:val="00C8560F"/>
    <w:rsid w:val="00C8564A"/>
    <w:rsid w:val="00C8567F"/>
    <w:rsid w:val="00C85685"/>
    <w:rsid w:val="00C8568C"/>
    <w:rsid w:val="00C85726"/>
    <w:rsid w:val="00C85757"/>
    <w:rsid w:val="00C8575F"/>
    <w:rsid w:val="00C8577C"/>
    <w:rsid w:val="00C85786"/>
    <w:rsid w:val="00C85796"/>
    <w:rsid w:val="00C857AF"/>
    <w:rsid w:val="00C857BB"/>
    <w:rsid w:val="00C857CD"/>
    <w:rsid w:val="00C8581D"/>
    <w:rsid w:val="00C85834"/>
    <w:rsid w:val="00C85861"/>
    <w:rsid w:val="00C85871"/>
    <w:rsid w:val="00C8587A"/>
    <w:rsid w:val="00C858B1"/>
    <w:rsid w:val="00C858B4"/>
    <w:rsid w:val="00C858D3"/>
    <w:rsid w:val="00C85912"/>
    <w:rsid w:val="00C8595B"/>
    <w:rsid w:val="00C85970"/>
    <w:rsid w:val="00C85A0F"/>
    <w:rsid w:val="00C85AD5"/>
    <w:rsid w:val="00C85B04"/>
    <w:rsid w:val="00C85B1C"/>
    <w:rsid w:val="00C85B3B"/>
    <w:rsid w:val="00C85B52"/>
    <w:rsid w:val="00C85BA5"/>
    <w:rsid w:val="00C85BC5"/>
    <w:rsid w:val="00C85C0C"/>
    <w:rsid w:val="00C85C4F"/>
    <w:rsid w:val="00C85CD7"/>
    <w:rsid w:val="00C85D10"/>
    <w:rsid w:val="00C85D29"/>
    <w:rsid w:val="00C85D2C"/>
    <w:rsid w:val="00C85D53"/>
    <w:rsid w:val="00C85DDA"/>
    <w:rsid w:val="00C85E07"/>
    <w:rsid w:val="00C85E23"/>
    <w:rsid w:val="00C85E2A"/>
    <w:rsid w:val="00C85E51"/>
    <w:rsid w:val="00C85E67"/>
    <w:rsid w:val="00C85E6D"/>
    <w:rsid w:val="00C85E83"/>
    <w:rsid w:val="00C85EC8"/>
    <w:rsid w:val="00C85F03"/>
    <w:rsid w:val="00C85F33"/>
    <w:rsid w:val="00C85F46"/>
    <w:rsid w:val="00C85F58"/>
    <w:rsid w:val="00C85F8D"/>
    <w:rsid w:val="00C85FA5"/>
    <w:rsid w:val="00C85FD5"/>
    <w:rsid w:val="00C85FE5"/>
    <w:rsid w:val="00C85FFE"/>
    <w:rsid w:val="00C86007"/>
    <w:rsid w:val="00C86080"/>
    <w:rsid w:val="00C86133"/>
    <w:rsid w:val="00C86167"/>
    <w:rsid w:val="00C861C7"/>
    <w:rsid w:val="00C861D0"/>
    <w:rsid w:val="00C86208"/>
    <w:rsid w:val="00C8626A"/>
    <w:rsid w:val="00C862AD"/>
    <w:rsid w:val="00C862B3"/>
    <w:rsid w:val="00C862CB"/>
    <w:rsid w:val="00C862D0"/>
    <w:rsid w:val="00C862DD"/>
    <w:rsid w:val="00C8634E"/>
    <w:rsid w:val="00C8636A"/>
    <w:rsid w:val="00C86376"/>
    <w:rsid w:val="00C86399"/>
    <w:rsid w:val="00C863A8"/>
    <w:rsid w:val="00C863EF"/>
    <w:rsid w:val="00C863FA"/>
    <w:rsid w:val="00C86408"/>
    <w:rsid w:val="00C8642C"/>
    <w:rsid w:val="00C8642D"/>
    <w:rsid w:val="00C8643D"/>
    <w:rsid w:val="00C86473"/>
    <w:rsid w:val="00C86479"/>
    <w:rsid w:val="00C864AE"/>
    <w:rsid w:val="00C864FF"/>
    <w:rsid w:val="00C8650A"/>
    <w:rsid w:val="00C86526"/>
    <w:rsid w:val="00C865B3"/>
    <w:rsid w:val="00C865B6"/>
    <w:rsid w:val="00C865CA"/>
    <w:rsid w:val="00C865CC"/>
    <w:rsid w:val="00C865E0"/>
    <w:rsid w:val="00C865E1"/>
    <w:rsid w:val="00C865F7"/>
    <w:rsid w:val="00C86608"/>
    <w:rsid w:val="00C8664E"/>
    <w:rsid w:val="00C86659"/>
    <w:rsid w:val="00C86694"/>
    <w:rsid w:val="00C866A0"/>
    <w:rsid w:val="00C866A5"/>
    <w:rsid w:val="00C866CF"/>
    <w:rsid w:val="00C866E0"/>
    <w:rsid w:val="00C86727"/>
    <w:rsid w:val="00C86735"/>
    <w:rsid w:val="00C8675D"/>
    <w:rsid w:val="00C86763"/>
    <w:rsid w:val="00C86776"/>
    <w:rsid w:val="00C867A3"/>
    <w:rsid w:val="00C867B1"/>
    <w:rsid w:val="00C867C7"/>
    <w:rsid w:val="00C867CC"/>
    <w:rsid w:val="00C867D3"/>
    <w:rsid w:val="00C86832"/>
    <w:rsid w:val="00C8684E"/>
    <w:rsid w:val="00C8686A"/>
    <w:rsid w:val="00C868AD"/>
    <w:rsid w:val="00C868B2"/>
    <w:rsid w:val="00C868FE"/>
    <w:rsid w:val="00C86915"/>
    <w:rsid w:val="00C86953"/>
    <w:rsid w:val="00C86954"/>
    <w:rsid w:val="00C86966"/>
    <w:rsid w:val="00C86981"/>
    <w:rsid w:val="00C869A2"/>
    <w:rsid w:val="00C869B5"/>
    <w:rsid w:val="00C869C0"/>
    <w:rsid w:val="00C869D0"/>
    <w:rsid w:val="00C869D9"/>
    <w:rsid w:val="00C86A05"/>
    <w:rsid w:val="00C86A29"/>
    <w:rsid w:val="00C86A90"/>
    <w:rsid w:val="00C86AAA"/>
    <w:rsid w:val="00C86ACE"/>
    <w:rsid w:val="00C86AD4"/>
    <w:rsid w:val="00C86ADD"/>
    <w:rsid w:val="00C86BA2"/>
    <w:rsid w:val="00C86BA7"/>
    <w:rsid w:val="00C86BB1"/>
    <w:rsid w:val="00C86C84"/>
    <w:rsid w:val="00C86C97"/>
    <w:rsid w:val="00C86CAB"/>
    <w:rsid w:val="00C86CAF"/>
    <w:rsid w:val="00C86D91"/>
    <w:rsid w:val="00C86DBA"/>
    <w:rsid w:val="00C86E5B"/>
    <w:rsid w:val="00C86E75"/>
    <w:rsid w:val="00C86E86"/>
    <w:rsid w:val="00C86E91"/>
    <w:rsid w:val="00C86F06"/>
    <w:rsid w:val="00C86F0D"/>
    <w:rsid w:val="00C86F53"/>
    <w:rsid w:val="00C86FE2"/>
    <w:rsid w:val="00C86FFA"/>
    <w:rsid w:val="00C87000"/>
    <w:rsid w:val="00C8700E"/>
    <w:rsid w:val="00C87029"/>
    <w:rsid w:val="00C8702C"/>
    <w:rsid w:val="00C87030"/>
    <w:rsid w:val="00C87080"/>
    <w:rsid w:val="00C870C6"/>
    <w:rsid w:val="00C870C7"/>
    <w:rsid w:val="00C870CE"/>
    <w:rsid w:val="00C870CF"/>
    <w:rsid w:val="00C870D5"/>
    <w:rsid w:val="00C870F9"/>
    <w:rsid w:val="00C8710C"/>
    <w:rsid w:val="00C87125"/>
    <w:rsid w:val="00C87163"/>
    <w:rsid w:val="00C871A3"/>
    <w:rsid w:val="00C871AC"/>
    <w:rsid w:val="00C871AD"/>
    <w:rsid w:val="00C871B0"/>
    <w:rsid w:val="00C871D4"/>
    <w:rsid w:val="00C871E8"/>
    <w:rsid w:val="00C87216"/>
    <w:rsid w:val="00C87225"/>
    <w:rsid w:val="00C87232"/>
    <w:rsid w:val="00C8723C"/>
    <w:rsid w:val="00C8729A"/>
    <w:rsid w:val="00C872D6"/>
    <w:rsid w:val="00C872DF"/>
    <w:rsid w:val="00C8732F"/>
    <w:rsid w:val="00C8737F"/>
    <w:rsid w:val="00C87380"/>
    <w:rsid w:val="00C87397"/>
    <w:rsid w:val="00C873A0"/>
    <w:rsid w:val="00C873B0"/>
    <w:rsid w:val="00C873F5"/>
    <w:rsid w:val="00C8741E"/>
    <w:rsid w:val="00C87428"/>
    <w:rsid w:val="00C87437"/>
    <w:rsid w:val="00C87458"/>
    <w:rsid w:val="00C87509"/>
    <w:rsid w:val="00C8750E"/>
    <w:rsid w:val="00C87522"/>
    <w:rsid w:val="00C8753F"/>
    <w:rsid w:val="00C87593"/>
    <w:rsid w:val="00C875AF"/>
    <w:rsid w:val="00C87661"/>
    <w:rsid w:val="00C87683"/>
    <w:rsid w:val="00C8769B"/>
    <w:rsid w:val="00C876B3"/>
    <w:rsid w:val="00C87721"/>
    <w:rsid w:val="00C87732"/>
    <w:rsid w:val="00C8777F"/>
    <w:rsid w:val="00C877A1"/>
    <w:rsid w:val="00C877AA"/>
    <w:rsid w:val="00C877AD"/>
    <w:rsid w:val="00C877B6"/>
    <w:rsid w:val="00C877E4"/>
    <w:rsid w:val="00C877FF"/>
    <w:rsid w:val="00C87821"/>
    <w:rsid w:val="00C87822"/>
    <w:rsid w:val="00C8783F"/>
    <w:rsid w:val="00C87868"/>
    <w:rsid w:val="00C87875"/>
    <w:rsid w:val="00C8788E"/>
    <w:rsid w:val="00C878E8"/>
    <w:rsid w:val="00C87916"/>
    <w:rsid w:val="00C87957"/>
    <w:rsid w:val="00C87986"/>
    <w:rsid w:val="00C879A8"/>
    <w:rsid w:val="00C879BC"/>
    <w:rsid w:val="00C879CC"/>
    <w:rsid w:val="00C879D7"/>
    <w:rsid w:val="00C87A08"/>
    <w:rsid w:val="00C87A1E"/>
    <w:rsid w:val="00C87A28"/>
    <w:rsid w:val="00C87A30"/>
    <w:rsid w:val="00C87A47"/>
    <w:rsid w:val="00C87A62"/>
    <w:rsid w:val="00C87A77"/>
    <w:rsid w:val="00C87A97"/>
    <w:rsid w:val="00C87A9F"/>
    <w:rsid w:val="00C87AAF"/>
    <w:rsid w:val="00C87AC2"/>
    <w:rsid w:val="00C87AEB"/>
    <w:rsid w:val="00C87B0C"/>
    <w:rsid w:val="00C87B11"/>
    <w:rsid w:val="00C87B2D"/>
    <w:rsid w:val="00C87B3D"/>
    <w:rsid w:val="00C87B86"/>
    <w:rsid w:val="00C87BA8"/>
    <w:rsid w:val="00C87BCA"/>
    <w:rsid w:val="00C87BFD"/>
    <w:rsid w:val="00C87C2F"/>
    <w:rsid w:val="00C87C52"/>
    <w:rsid w:val="00C87C66"/>
    <w:rsid w:val="00C87C8B"/>
    <w:rsid w:val="00C87C91"/>
    <w:rsid w:val="00C87D73"/>
    <w:rsid w:val="00C87DC1"/>
    <w:rsid w:val="00C87DC5"/>
    <w:rsid w:val="00C87DEC"/>
    <w:rsid w:val="00C87E33"/>
    <w:rsid w:val="00C87E47"/>
    <w:rsid w:val="00C87ECD"/>
    <w:rsid w:val="00C87EEC"/>
    <w:rsid w:val="00C87EFB"/>
    <w:rsid w:val="00C87F04"/>
    <w:rsid w:val="00C87F5B"/>
    <w:rsid w:val="00C90016"/>
    <w:rsid w:val="00C90056"/>
    <w:rsid w:val="00C90059"/>
    <w:rsid w:val="00C9007B"/>
    <w:rsid w:val="00C90090"/>
    <w:rsid w:val="00C900B8"/>
    <w:rsid w:val="00C900EC"/>
    <w:rsid w:val="00C900F3"/>
    <w:rsid w:val="00C90112"/>
    <w:rsid w:val="00C9011D"/>
    <w:rsid w:val="00C9012B"/>
    <w:rsid w:val="00C90167"/>
    <w:rsid w:val="00C9018F"/>
    <w:rsid w:val="00C902A8"/>
    <w:rsid w:val="00C902FD"/>
    <w:rsid w:val="00C9031D"/>
    <w:rsid w:val="00C90335"/>
    <w:rsid w:val="00C90336"/>
    <w:rsid w:val="00C90370"/>
    <w:rsid w:val="00C90372"/>
    <w:rsid w:val="00C90377"/>
    <w:rsid w:val="00C9039A"/>
    <w:rsid w:val="00C903CE"/>
    <w:rsid w:val="00C903D5"/>
    <w:rsid w:val="00C90419"/>
    <w:rsid w:val="00C9041E"/>
    <w:rsid w:val="00C9043D"/>
    <w:rsid w:val="00C90443"/>
    <w:rsid w:val="00C90467"/>
    <w:rsid w:val="00C9046F"/>
    <w:rsid w:val="00C9047E"/>
    <w:rsid w:val="00C90481"/>
    <w:rsid w:val="00C90483"/>
    <w:rsid w:val="00C90490"/>
    <w:rsid w:val="00C904A8"/>
    <w:rsid w:val="00C904F0"/>
    <w:rsid w:val="00C90519"/>
    <w:rsid w:val="00C90524"/>
    <w:rsid w:val="00C90551"/>
    <w:rsid w:val="00C9057B"/>
    <w:rsid w:val="00C905A0"/>
    <w:rsid w:val="00C905C6"/>
    <w:rsid w:val="00C9060F"/>
    <w:rsid w:val="00C9061B"/>
    <w:rsid w:val="00C90636"/>
    <w:rsid w:val="00C90681"/>
    <w:rsid w:val="00C906AF"/>
    <w:rsid w:val="00C906B3"/>
    <w:rsid w:val="00C906BB"/>
    <w:rsid w:val="00C906BD"/>
    <w:rsid w:val="00C90711"/>
    <w:rsid w:val="00C9071C"/>
    <w:rsid w:val="00C90725"/>
    <w:rsid w:val="00C9077A"/>
    <w:rsid w:val="00C90793"/>
    <w:rsid w:val="00C907A1"/>
    <w:rsid w:val="00C907CE"/>
    <w:rsid w:val="00C9085E"/>
    <w:rsid w:val="00C90870"/>
    <w:rsid w:val="00C908B4"/>
    <w:rsid w:val="00C908CD"/>
    <w:rsid w:val="00C90902"/>
    <w:rsid w:val="00C9092A"/>
    <w:rsid w:val="00C909F2"/>
    <w:rsid w:val="00C90A06"/>
    <w:rsid w:val="00C90A4A"/>
    <w:rsid w:val="00C90A60"/>
    <w:rsid w:val="00C90A65"/>
    <w:rsid w:val="00C90AC4"/>
    <w:rsid w:val="00C90B00"/>
    <w:rsid w:val="00C90B0E"/>
    <w:rsid w:val="00C90B15"/>
    <w:rsid w:val="00C90B30"/>
    <w:rsid w:val="00C90B32"/>
    <w:rsid w:val="00C90B36"/>
    <w:rsid w:val="00C90B47"/>
    <w:rsid w:val="00C90B56"/>
    <w:rsid w:val="00C90B81"/>
    <w:rsid w:val="00C90B8F"/>
    <w:rsid w:val="00C90BAF"/>
    <w:rsid w:val="00C90BCF"/>
    <w:rsid w:val="00C90BFA"/>
    <w:rsid w:val="00C90C66"/>
    <w:rsid w:val="00C90C78"/>
    <w:rsid w:val="00C90CA1"/>
    <w:rsid w:val="00C90CF2"/>
    <w:rsid w:val="00C90CF7"/>
    <w:rsid w:val="00C90CFF"/>
    <w:rsid w:val="00C90D1C"/>
    <w:rsid w:val="00C90D4A"/>
    <w:rsid w:val="00C90D80"/>
    <w:rsid w:val="00C90DBA"/>
    <w:rsid w:val="00C90DBB"/>
    <w:rsid w:val="00C90DD4"/>
    <w:rsid w:val="00C90DD6"/>
    <w:rsid w:val="00C90DF6"/>
    <w:rsid w:val="00C90E0B"/>
    <w:rsid w:val="00C90E15"/>
    <w:rsid w:val="00C90EC0"/>
    <w:rsid w:val="00C90F70"/>
    <w:rsid w:val="00C90F9C"/>
    <w:rsid w:val="00C90FA8"/>
    <w:rsid w:val="00C90FB8"/>
    <w:rsid w:val="00C91009"/>
    <w:rsid w:val="00C910F3"/>
    <w:rsid w:val="00C9111D"/>
    <w:rsid w:val="00C9113D"/>
    <w:rsid w:val="00C9115C"/>
    <w:rsid w:val="00C91174"/>
    <w:rsid w:val="00C911CF"/>
    <w:rsid w:val="00C911EE"/>
    <w:rsid w:val="00C9123A"/>
    <w:rsid w:val="00C91241"/>
    <w:rsid w:val="00C9127F"/>
    <w:rsid w:val="00C91289"/>
    <w:rsid w:val="00C9128E"/>
    <w:rsid w:val="00C912DC"/>
    <w:rsid w:val="00C912FD"/>
    <w:rsid w:val="00C9132E"/>
    <w:rsid w:val="00C91335"/>
    <w:rsid w:val="00C91356"/>
    <w:rsid w:val="00C9135B"/>
    <w:rsid w:val="00C91396"/>
    <w:rsid w:val="00C91405"/>
    <w:rsid w:val="00C9142E"/>
    <w:rsid w:val="00C9145C"/>
    <w:rsid w:val="00C914AF"/>
    <w:rsid w:val="00C914CF"/>
    <w:rsid w:val="00C914F2"/>
    <w:rsid w:val="00C91557"/>
    <w:rsid w:val="00C9155D"/>
    <w:rsid w:val="00C91565"/>
    <w:rsid w:val="00C9156F"/>
    <w:rsid w:val="00C915AB"/>
    <w:rsid w:val="00C915E6"/>
    <w:rsid w:val="00C91601"/>
    <w:rsid w:val="00C91618"/>
    <w:rsid w:val="00C91665"/>
    <w:rsid w:val="00C9166D"/>
    <w:rsid w:val="00C9167E"/>
    <w:rsid w:val="00C916A4"/>
    <w:rsid w:val="00C916AE"/>
    <w:rsid w:val="00C916AF"/>
    <w:rsid w:val="00C916B6"/>
    <w:rsid w:val="00C916BD"/>
    <w:rsid w:val="00C916DF"/>
    <w:rsid w:val="00C916F3"/>
    <w:rsid w:val="00C9170B"/>
    <w:rsid w:val="00C9172B"/>
    <w:rsid w:val="00C91730"/>
    <w:rsid w:val="00C9173E"/>
    <w:rsid w:val="00C91780"/>
    <w:rsid w:val="00C91786"/>
    <w:rsid w:val="00C91787"/>
    <w:rsid w:val="00C91790"/>
    <w:rsid w:val="00C917B0"/>
    <w:rsid w:val="00C917F3"/>
    <w:rsid w:val="00C9182F"/>
    <w:rsid w:val="00C91868"/>
    <w:rsid w:val="00C91881"/>
    <w:rsid w:val="00C9188A"/>
    <w:rsid w:val="00C918AC"/>
    <w:rsid w:val="00C918BB"/>
    <w:rsid w:val="00C918BE"/>
    <w:rsid w:val="00C918DE"/>
    <w:rsid w:val="00C91932"/>
    <w:rsid w:val="00C9195C"/>
    <w:rsid w:val="00C919A1"/>
    <w:rsid w:val="00C919B6"/>
    <w:rsid w:val="00C919D8"/>
    <w:rsid w:val="00C919F1"/>
    <w:rsid w:val="00C919F5"/>
    <w:rsid w:val="00C91A44"/>
    <w:rsid w:val="00C91A84"/>
    <w:rsid w:val="00C91A8F"/>
    <w:rsid w:val="00C91A95"/>
    <w:rsid w:val="00C91AC5"/>
    <w:rsid w:val="00C91AD0"/>
    <w:rsid w:val="00C91ADF"/>
    <w:rsid w:val="00C91B5A"/>
    <w:rsid w:val="00C91B62"/>
    <w:rsid w:val="00C91B83"/>
    <w:rsid w:val="00C91B92"/>
    <w:rsid w:val="00C91B9B"/>
    <w:rsid w:val="00C91B9D"/>
    <w:rsid w:val="00C91BA7"/>
    <w:rsid w:val="00C91BAE"/>
    <w:rsid w:val="00C91BB1"/>
    <w:rsid w:val="00C91BD6"/>
    <w:rsid w:val="00C91BF0"/>
    <w:rsid w:val="00C91BFE"/>
    <w:rsid w:val="00C91C31"/>
    <w:rsid w:val="00C91C5B"/>
    <w:rsid w:val="00C91C64"/>
    <w:rsid w:val="00C91C7A"/>
    <w:rsid w:val="00C91C97"/>
    <w:rsid w:val="00C91C98"/>
    <w:rsid w:val="00C91CBC"/>
    <w:rsid w:val="00C91D2B"/>
    <w:rsid w:val="00C91D3A"/>
    <w:rsid w:val="00C91D7E"/>
    <w:rsid w:val="00C91DE6"/>
    <w:rsid w:val="00C91DF1"/>
    <w:rsid w:val="00C91E46"/>
    <w:rsid w:val="00C91E54"/>
    <w:rsid w:val="00C91E5C"/>
    <w:rsid w:val="00C91EC6"/>
    <w:rsid w:val="00C91EE5"/>
    <w:rsid w:val="00C91F07"/>
    <w:rsid w:val="00C91F34"/>
    <w:rsid w:val="00C91F54"/>
    <w:rsid w:val="00C91FB4"/>
    <w:rsid w:val="00C91FCC"/>
    <w:rsid w:val="00C91FE3"/>
    <w:rsid w:val="00C91FFA"/>
    <w:rsid w:val="00C9206E"/>
    <w:rsid w:val="00C920A3"/>
    <w:rsid w:val="00C920A6"/>
    <w:rsid w:val="00C920DB"/>
    <w:rsid w:val="00C920DC"/>
    <w:rsid w:val="00C920FC"/>
    <w:rsid w:val="00C9211B"/>
    <w:rsid w:val="00C92133"/>
    <w:rsid w:val="00C92138"/>
    <w:rsid w:val="00C9215C"/>
    <w:rsid w:val="00C9216C"/>
    <w:rsid w:val="00C92179"/>
    <w:rsid w:val="00C921AE"/>
    <w:rsid w:val="00C921C0"/>
    <w:rsid w:val="00C921C9"/>
    <w:rsid w:val="00C921CF"/>
    <w:rsid w:val="00C921DA"/>
    <w:rsid w:val="00C9225E"/>
    <w:rsid w:val="00C9229D"/>
    <w:rsid w:val="00C9229E"/>
    <w:rsid w:val="00C922A0"/>
    <w:rsid w:val="00C922B2"/>
    <w:rsid w:val="00C922B8"/>
    <w:rsid w:val="00C922DB"/>
    <w:rsid w:val="00C922E2"/>
    <w:rsid w:val="00C922E7"/>
    <w:rsid w:val="00C922EA"/>
    <w:rsid w:val="00C92300"/>
    <w:rsid w:val="00C92305"/>
    <w:rsid w:val="00C92350"/>
    <w:rsid w:val="00C9235A"/>
    <w:rsid w:val="00C9235C"/>
    <w:rsid w:val="00C92391"/>
    <w:rsid w:val="00C923AC"/>
    <w:rsid w:val="00C923BB"/>
    <w:rsid w:val="00C923D1"/>
    <w:rsid w:val="00C923E5"/>
    <w:rsid w:val="00C923EA"/>
    <w:rsid w:val="00C9243E"/>
    <w:rsid w:val="00C9249C"/>
    <w:rsid w:val="00C924BE"/>
    <w:rsid w:val="00C924CF"/>
    <w:rsid w:val="00C924DE"/>
    <w:rsid w:val="00C924F8"/>
    <w:rsid w:val="00C92505"/>
    <w:rsid w:val="00C92532"/>
    <w:rsid w:val="00C92552"/>
    <w:rsid w:val="00C92577"/>
    <w:rsid w:val="00C925C5"/>
    <w:rsid w:val="00C925F2"/>
    <w:rsid w:val="00C92663"/>
    <w:rsid w:val="00C926B6"/>
    <w:rsid w:val="00C92709"/>
    <w:rsid w:val="00C9273F"/>
    <w:rsid w:val="00C9279F"/>
    <w:rsid w:val="00C927CA"/>
    <w:rsid w:val="00C927DD"/>
    <w:rsid w:val="00C927E5"/>
    <w:rsid w:val="00C927ED"/>
    <w:rsid w:val="00C92807"/>
    <w:rsid w:val="00C9282F"/>
    <w:rsid w:val="00C92855"/>
    <w:rsid w:val="00C9286E"/>
    <w:rsid w:val="00C92871"/>
    <w:rsid w:val="00C92879"/>
    <w:rsid w:val="00C92897"/>
    <w:rsid w:val="00C9289B"/>
    <w:rsid w:val="00C92905"/>
    <w:rsid w:val="00C9291C"/>
    <w:rsid w:val="00C92935"/>
    <w:rsid w:val="00C9295E"/>
    <w:rsid w:val="00C9299B"/>
    <w:rsid w:val="00C929CD"/>
    <w:rsid w:val="00C929D5"/>
    <w:rsid w:val="00C92A00"/>
    <w:rsid w:val="00C92A17"/>
    <w:rsid w:val="00C92ADB"/>
    <w:rsid w:val="00C92AE2"/>
    <w:rsid w:val="00C92B41"/>
    <w:rsid w:val="00C92B44"/>
    <w:rsid w:val="00C92B50"/>
    <w:rsid w:val="00C92B81"/>
    <w:rsid w:val="00C92B90"/>
    <w:rsid w:val="00C92BD3"/>
    <w:rsid w:val="00C92BEF"/>
    <w:rsid w:val="00C92C19"/>
    <w:rsid w:val="00C92C27"/>
    <w:rsid w:val="00C92C5B"/>
    <w:rsid w:val="00C92C69"/>
    <w:rsid w:val="00C92C71"/>
    <w:rsid w:val="00C92CB2"/>
    <w:rsid w:val="00C92CB3"/>
    <w:rsid w:val="00C92CBF"/>
    <w:rsid w:val="00C92CC4"/>
    <w:rsid w:val="00C92CF5"/>
    <w:rsid w:val="00C92D9B"/>
    <w:rsid w:val="00C92DAD"/>
    <w:rsid w:val="00C92DB0"/>
    <w:rsid w:val="00C92DEB"/>
    <w:rsid w:val="00C92DF0"/>
    <w:rsid w:val="00C92DF2"/>
    <w:rsid w:val="00C92DFC"/>
    <w:rsid w:val="00C92E0E"/>
    <w:rsid w:val="00C92E42"/>
    <w:rsid w:val="00C92E74"/>
    <w:rsid w:val="00C92EAD"/>
    <w:rsid w:val="00C92EE2"/>
    <w:rsid w:val="00C92EE4"/>
    <w:rsid w:val="00C92EF2"/>
    <w:rsid w:val="00C92F52"/>
    <w:rsid w:val="00C93056"/>
    <w:rsid w:val="00C9307F"/>
    <w:rsid w:val="00C93087"/>
    <w:rsid w:val="00C930A4"/>
    <w:rsid w:val="00C930A9"/>
    <w:rsid w:val="00C93103"/>
    <w:rsid w:val="00C93155"/>
    <w:rsid w:val="00C93193"/>
    <w:rsid w:val="00C931BB"/>
    <w:rsid w:val="00C931D8"/>
    <w:rsid w:val="00C93202"/>
    <w:rsid w:val="00C9322E"/>
    <w:rsid w:val="00C9323A"/>
    <w:rsid w:val="00C9325E"/>
    <w:rsid w:val="00C9326A"/>
    <w:rsid w:val="00C93292"/>
    <w:rsid w:val="00C932B8"/>
    <w:rsid w:val="00C932BB"/>
    <w:rsid w:val="00C932E0"/>
    <w:rsid w:val="00C9330A"/>
    <w:rsid w:val="00C9331D"/>
    <w:rsid w:val="00C9334D"/>
    <w:rsid w:val="00C93351"/>
    <w:rsid w:val="00C93357"/>
    <w:rsid w:val="00C93359"/>
    <w:rsid w:val="00C93374"/>
    <w:rsid w:val="00C93388"/>
    <w:rsid w:val="00C93398"/>
    <w:rsid w:val="00C933D4"/>
    <w:rsid w:val="00C933F0"/>
    <w:rsid w:val="00C933FD"/>
    <w:rsid w:val="00C9340D"/>
    <w:rsid w:val="00C9345D"/>
    <w:rsid w:val="00C934A4"/>
    <w:rsid w:val="00C934DA"/>
    <w:rsid w:val="00C9351D"/>
    <w:rsid w:val="00C9355B"/>
    <w:rsid w:val="00C935FD"/>
    <w:rsid w:val="00C93612"/>
    <w:rsid w:val="00C93622"/>
    <w:rsid w:val="00C9363B"/>
    <w:rsid w:val="00C936AF"/>
    <w:rsid w:val="00C936D6"/>
    <w:rsid w:val="00C936F7"/>
    <w:rsid w:val="00C936FD"/>
    <w:rsid w:val="00C93707"/>
    <w:rsid w:val="00C93728"/>
    <w:rsid w:val="00C93740"/>
    <w:rsid w:val="00C93757"/>
    <w:rsid w:val="00C93758"/>
    <w:rsid w:val="00C9377B"/>
    <w:rsid w:val="00C9378F"/>
    <w:rsid w:val="00C93791"/>
    <w:rsid w:val="00C937C4"/>
    <w:rsid w:val="00C93826"/>
    <w:rsid w:val="00C93827"/>
    <w:rsid w:val="00C93842"/>
    <w:rsid w:val="00C93845"/>
    <w:rsid w:val="00C93858"/>
    <w:rsid w:val="00C93861"/>
    <w:rsid w:val="00C93895"/>
    <w:rsid w:val="00C938DF"/>
    <w:rsid w:val="00C93952"/>
    <w:rsid w:val="00C93955"/>
    <w:rsid w:val="00C93991"/>
    <w:rsid w:val="00C939A1"/>
    <w:rsid w:val="00C939B7"/>
    <w:rsid w:val="00C939F0"/>
    <w:rsid w:val="00C93A2F"/>
    <w:rsid w:val="00C93AE5"/>
    <w:rsid w:val="00C93AE7"/>
    <w:rsid w:val="00C93AEA"/>
    <w:rsid w:val="00C93B35"/>
    <w:rsid w:val="00C93B89"/>
    <w:rsid w:val="00C93B98"/>
    <w:rsid w:val="00C93BB5"/>
    <w:rsid w:val="00C93BBD"/>
    <w:rsid w:val="00C93BE8"/>
    <w:rsid w:val="00C93C16"/>
    <w:rsid w:val="00C93C63"/>
    <w:rsid w:val="00C93C6E"/>
    <w:rsid w:val="00C93C74"/>
    <w:rsid w:val="00C93C90"/>
    <w:rsid w:val="00C93C91"/>
    <w:rsid w:val="00C93C93"/>
    <w:rsid w:val="00C93CC0"/>
    <w:rsid w:val="00C93D10"/>
    <w:rsid w:val="00C93D1E"/>
    <w:rsid w:val="00C93D43"/>
    <w:rsid w:val="00C93D4D"/>
    <w:rsid w:val="00C93D68"/>
    <w:rsid w:val="00C93D87"/>
    <w:rsid w:val="00C93DBF"/>
    <w:rsid w:val="00C93DCA"/>
    <w:rsid w:val="00C93DE5"/>
    <w:rsid w:val="00C93E16"/>
    <w:rsid w:val="00C93E39"/>
    <w:rsid w:val="00C93E4F"/>
    <w:rsid w:val="00C93E5E"/>
    <w:rsid w:val="00C93E70"/>
    <w:rsid w:val="00C93E93"/>
    <w:rsid w:val="00C93E95"/>
    <w:rsid w:val="00C93ED7"/>
    <w:rsid w:val="00C93F01"/>
    <w:rsid w:val="00C93F69"/>
    <w:rsid w:val="00C93F7A"/>
    <w:rsid w:val="00C93F91"/>
    <w:rsid w:val="00C93FF7"/>
    <w:rsid w:val="00C94064"/>
    <w:rsid w:val="00C9406C"/>
    <w:rsid w:val="00C9407D"/>
    <w:rsid w:val="00C9408E"/>
    <w:rsid w:val="00C940E4"/>
    <w:rsid w:val="00C94106"/>
    <w:rsid w:val="00C9410A"/>
    <w:rsid w:val="00C9412A"/>
    <w:rsid w:val="00C94166"/>
    <w:rsid w:val="00C94170"/>
    <w:rsid w:val="00C94177"/>
    <w:rsid w:val="00C94249"/>
    <w:rsid w:val="00C9424D"/>
    <w:rsid w:val="00C9427D"/>
    <w:rsid w:val="00C94289"/>
    <w:rsid w:val="00C9428F"/>
    <w:rsid w:val="00C942A0"/>
    <w:rsid w:val="00C942A3"/>
    <w:rsid w:val="00C942F3"/>
    <w:rsid w:val="00C94310"/>
    <w:rsid w:val="00C94315"/>
    <w:rsid w:val="00C94332"/>
    <w:rsid w:val="00C9434C"/>
    <w:rsid w:val="00C94360"/>
    <w:rsid w:val="00C9436D"/>
    <w:rsid w:val="00C94382"/>
    <w:rsid w:val="00C94395"/>
    <w:rsid w:val="00C943B1"/>
    <w:rsid w:val="00C943E7"/>
    <w:rsid w:val="00C94411"/>
    <w:rsid w:val="00C94414"/>
    <w:rsid w:val="00C9441F"/>
    <w:rsid w:val="00C94424"/>
    <w:rsid w:val="00C94435"/>
    <w:rsid w:val="00C94474"/>
    <w:rsid w:val="00C944CE"/>
    <w:rsid w:val="00C944E5"/>
    <w:rsid w:val="00C944EB"/>
    <w:rsid w:val="00C944FA"/>
    <w:rsid w:val="00C944FB"/>
    <w:rsid w:val="00C94520"/>
    <w:rsid w:val="00C9452C"/>
    <w:rsid w:val="00C945A4"/>
    <w:rsid w:val="00C945AC"/>
    <w:rsid w:val="00C945E0"/>
    <w:rsid w:val="00C94615"/>
    <w:rsid w:val="00C94617"/>
    <w:rsid w:val="00C94626"/>
    <w:rsid w:val="00C9462E"/>
    <w:rsid w:val="00C9462F"/>
    <w:rsid w:val="00C94685"/>
    <w:rsid w:val="00C94687"/>
    <w:rsid w:val="00C9469B"/>
    <w:rsid w:val="00C946C0"/>
    <w:rsid w:val="00C946E9"/>
    <w:rsid w:val="00C9479E"/>
    <w:rsid w:val="00C947AA"/>
    <w:rsid w:val="00C947B6"/>
    <w:rsid w:val="00C947FF"/>
    <w:rsid w:val="00C94812"/>
    <w:rsid w:val="00C94827"/>
    <w:rsid w:val="00C94832"/>
    <w:rsid w:val="00C94875"/>
    <w:rsid w:val="00C9487B"/>
    <w:rsid w:val="00C948C1"/>
    <w:rsid w:val="00C948FF"/>
    <w:rsid w:val="00C94925"/>
    <w:rsid w:val="00C9492A"/>
    <w:rsid w:val="00C94964"/>
    <w:rsid w:val="00C949D6"/>
    <w:rsid w:val="00C949FB"/>
    <w:rsid w:val="00C949FF"/>
    <w:rsid w:val="00C94A18"/>
    <w:rsid w:val="00C94A45"/>
    <w:rsid w:val="00C94A5C"/>
    <w:rsid w:val="00C94A61"/>
    <w:rsid w:val="00C94A69"/>
    <w:rsid w:val="00C94AA7"/>
    <w:rsid w:val="00C94AB8"/>
    <w:rsid w:val="00C94AD5"/>
    <w:rsid w:val="00C94B33"/>
    <w:rsid w:val="00C94B56"/>
    <w:rsid w:val="00C94B62"/>
    <w:rsid w:val="00C94BB6"/>
    <w:rsid w:val="00C94BBD"/>
    <w:rsid w:val="00C94C17"/>
    <w:rsid w:val="00C94C31"/>
    <w:rsid w:val="00C94C7B"/>
    <w:rsid w:val="00C94C93"/>
    <w:rsid w:val="00C94CB2"/>
    <w:rsid w:val="00C94CC5"/>
    <w:rsid w:val="00C94D01"/>
    <w:rsid w:val="00C94D3F"/>
    <w:rsid w:val="00C94D45"/>
    <w:rsid w:val="00C94D64"/>
    <w:rsid w:val="00C94D7B"/>
    <w:rsid w:val="00C94DB4"/>
    <w:rsid w:val="00C94DBD"/>
    <w:rsid w:val="00C94DC7"/>
    <w:rsid w:val="00C94DD5"/>
    <w:rsid w:val="00C94DE7"/>
    <w:rsid w:val="00C94DF5"/>
    <w:rsid w:val="00C94DFE"/>
    <w:rsid w:val="00C94E88"/>
    <w:rsid w:val="00C94E8F"/>
    <w:rsid w:val="00C94EDE"/>
    <w:rsid w:val="00C94F13"/>
    <w:rsid w:val="00C94F18"/>
    <w:rsid w:val="00C94F60"/>
    <w:rsid w:val="00C94F7C"/>
    <w:rsid w:val="00C94FAF"/>
    <w:rsid w:val="00C94FDE"/>
    <w:rsid w:val="00C95024"/>
    <w:rsid w:val="00C9503D"/>
    <w:rsid w:val="00C9505D"/>
    <w:rsid w:val="00C95065"/>
    <w:rsid w:val="00C95069"/>
    <w:rsid w:val="00C95073"/>
    <w:rsid w:val="00C9507A"/>
    <w:rsid w:val="00C950B1"/>
    <w:rsid w:val="00C950B3"/>
    <w:rsid w:val="00C950CF"/>
    <w:rsid w:val="00C950DC"/>
    <w:rsid w:val="00C950E7"/>
    <w:rsid w:val="00C950F3"/>
    <w:rsid w:val="00C95127"/>
    <w:rsid w:val="00C95141"/>
    <w:rsid w:val="00C9517F"/>
    <w:rsid w:val="00C9519E"/>
    <w:rsid w:val="00C951B1"/>
    <w:rsid w:val="00C951BC"/>
    <w:rsid w:val="00C951FC"/>
    <w:rsid w:val="00C95204"/>
    <w:rsid w:val="00C95218"/>
    <w:rsid w:val="00C95268"/>
    <w:rsid w:val="00C95269"/>
    <w:rsid w:val="00C95277"/>
    <w:rsid w:val="00C9528E"/>
    <w:rsid w:val="00C952AD"/>
    <w:rsid w:val="00C952E8"/>
    <w:rsid w:val="00C9537C"/>
    <w:rsid w:val="00C95382"/>
    <w:rsid w:val="00C9540C"/>
    <w:rsid w:val="00C9541A"/>
    <w:rsid w:val="00C9541F"/>
    <w:rsid w:val="00C95451"/>
    <w:rsid w:val="00C9547C"/>
    <w:rsid w:val="00C954A3"/>
    <w:rsid w:val="00C95502"/>
    <w:rsid w:val="00C9551E"/>
    <w:rsid w:val="00C95533"/>
    <w:rsid w:val="00C95553"/>
    <w:rsid w:val="00C955D2"/>
    <w:rsid w:val="00C955E4"/>
    <w:rsid w:val="00C955ED"/>
    <w:rsid w:val="00C9561B"/>
    <w:rsid w:val="00C95668"/>
    <w:rsid w:val="00C95699"/>
    <w:rsid w:val="00C956C9"/>
    <w:rsid w:val="00C95737"/>
    <w:rsid w:val="00C9578A"/>
    <w:rsid w:val="00C9578D"/>
    <w:rsid w:val="00C957C1"/>
    <w:rsid w:val="00C957C5"/>
    <w:rsid w:val="00C957E1"/>
    <w:rsid w:val="00C9580B"/>
    <w:rsid w:val="00C95819"/>
    <w:rsid w:val="00C9583D"/>
    <w:rsid w:val="00C95861"/>
    <w:rsid w:val="00C95870"/>
    <w:rsid w:val="00C9588C"/>
    <w:rsid w:val="00C95891"/>
    <w:rsid w:val="00C958A7"/>
    <w:rsid w:val="00C958B0"/>
    <w:rsid w:val="00C958B3"/>
    <w:rsid w:val="00C958C5"/>
    <w:rsid w:val="00C95904"/>
    <w:rsid w:val="00C95909"/>
    <w:rsid w:val="00C95926"/>
    <w:rsid w:val="00C9593C"/>
    <w:rsid w:val="00C95961"/>
    <w:rsid w:val="00C95966"/>
    <w:rsid w:val="00C95971"/>
    <w:rsid w:val="00C959A8"/>
    <w:rsid w:val="00C959AA"/>
    <w:rsid w:val="00C959B3"/>
    <w:rsid w:val="00C959E4"/>
    <w:rsid w:val="00C959F2"/>
    <w:rsid w:val="00C95A50"/>
    <w:rsid w:val="00C95A99"/>
    <w:rsid w:val="00C95AAE"/>
    <w:rsid w:val="00C95ABE"/>
    <w:rsid w:val="00C95AE2"/>
    <w:rsid w:val="00C95B56"/>
    <w:rsid w:val="00C95B5F"/>
    <w:rsid w:val="00C95B7E"/>
    <w:rsid w:val="00C95B9B"/>
    <w:rsid w:val="00C95BAE"/>
    <w:rsid w:val="00C95BD6"/>
    <w:rsid w:val="00C95BF0"/>
    <w:rsid w:val="00C95BF6"/>
    <w:rsid w:val="00C95C63"/>
    <w:rsid w:val="00C95C8A"/>
    <w:rsid w:val="00C95C93"/>
    <w:rsid w:val="00C95CBD"/>
    <w:rsid w:val="00C95CBE"/>
    <w:rsid w:val="00C95CC1"/>
    <w:rsid w:val="00C95CD5"/>
    <w:rsid w:val="00C95CE8"/>
    <w:rsid w:val="00C95CF6"/>
    <w:rsid w:val="00C95CF8"/>
    <w:rsid w:val="00C95D10"/>
    <w:rsid w:val="00C95D4D"/>
    <w:rsid w:val="00C95D63"/>
    <w:rsid w:val="00C95D81"/>
    <w:rsid w:val="00C95D92"/>
    <w:rsid w:val="00C95D98"/>
    <w:rsid w:val="00C95DB3"/>
    <w:rsid w:val="00C95DB6"/>
    <w:rsid w:val="00C95DCB"/>
    <w:rsid w:val="00C95DDD"/>
    <w:rsid w:val="00C95E09"/>
    <w:rsid w:val="00C95E1B"/>
    <w:rsid w:val="00C95E1D"/>
    <w:rsid w:val="00C95E2C"/>
    <w:rsid w:val="00C95E69"/>
    <w:rsid w:val="00C95E8B"/>
    <w:rsid w:val="00C95EDA"/>
    <w:rsid w:val="00C95F88"/>
    <w:rsid w:val="00C95F8A"/>
    <w:rsid w:val="00C95FCB"/>
    <w:rsid w:val="00C95FEA"/>
    <w:rsid w:val="00C9602E"/>
    <w:rsid w:val="00C96039"/>
    <w:rsid w:val="00C96047"/>
    <w:rsid w:val="00C9607F"/>
    <w:rsid w:val="00C96083"/>
    <w:rsid w:val="00C960AA"/>
    <w:rsid w:val="00C960DA"/>
    <w:rsid w:val="00C960E7"/>
    <w:rsid w:val="00C9610E"/>
    <w:rsid w:val="00C96142"/>
    <w:rsid w:val="00C96208"/>
    <w:rsid w:val="00C96287"/>
    <w:rsid w:val="00C9628A"/>
    <w:rsid w:val="00C962B5"/>
    <w:rsid w:val="00C962BC"/>
    <w:rsid w:val="00C962CB"/>
    <w:rsid w:val="00C962F1"/>
    <w:rsid w:val="00C9631D"/>
    <w:rsid w:val="00C96322"/>
    <w:rsid w:val="00C96337"/>
    <w:rsid w:val="00C96342"/>
    <w:rsid w:val="00C9634F"/>
    <w:rsid w:val="00C96392"/>
    <w:rsid w:val="00C963B6"/>
    <w:rsid w:val="00C963C5"/>
    <w:rsid w:val="00C9641F"/>
    <w:rsid w:val="00C9645C"/>
    <w:rsid w:val="00C9648C"/>
    <w:rsid w:val="00C9649F"/>
    <w:rsid w:val="00C964BE"/>
    <w:rsid w:val="00C964E8"/>
    <w:rsid w:val="00C964FF"/>
    <w:rsid w:val="00C96540"/>
    <w:rsid w:val="00C965B9"/>
    <w:rsid w:val="00C96613"/>
    <w:rsid w:val="00C9662B"/>
    <w:rsid w:val="00C9663D"/>
    <w:rsid w:val="00C9668B"/>
    <w:rsid w:val="00C966BD"/>
    <w:rsid w:val="00C966FD"/>
    <w:rsid w:val="00C96700"/>
    <w:rsid w:val="00C96735"/>
    <w:rsid w:val="00C96776"/>
    <w:rsid w:val="00C96780"/>
    <w:rsid w:val="00C96785"/>
    <w:rsid w:val="00C967A3"/>
    <w:rsid w:val="00C9680C"/>
    <w:rsid w:val="00C96829"/>
    <w:rsid w:val="00C96854"/>
    <w:rsid w:val="00C9688A"/>
    <w:rsid w:val="00C968A9"/>
    <w:rsid w:val="00C968AF"/>
    <w:rsid w:val="00C968F7"/>
    <w:rsid w:val="00C96917"/>
    <w:rsid w:val="00C96930"/>
    <w:rsid w:val="00C96974"/>
    <w:rsid w:val="00C96975"/>
    <w:rsid w:val="00C9698A"/>
    <w:rsid w:val="00C96A02"/>
    <w:rsid w:val="00C96A14"/>
    <w:rsid w:val="00C96A55"/>
    <w:rsid w:val="00C96A5B"/>
    <w:rsid w:val="00C96B1D"/>
    <w:rsid w:val="00C96B31"/>
    <w:rsid w:val="00C96B90"/>
    <w:rsid w:val="00C96B97"/>
    <w:rsid w:val="00C96BB8"/>
    <w:rsid w:val="00C96BBD"/>
    <w:rsid w:val="00C96BE2"/>
    <w:rsid w:val="00C96C10"/>
    <w:rsid w:val="00C96C51"/>
    <w:rsid w:val="00C96C6D"/>
    <w:rsid w:val="00C96C74"/>
    <w:rsid w:val="00C96C8F"/>
    <w:rsid w:val="00C96CAA"/>
    <w:rsid w:val="00C96CD0"/>
    <w:rsid w:val="00C96D55"/>
    <w:rsid w:val="00C96DC4"/>
    <w:rsid w:val="00C96E2E"/>
    <w:rsid w:val="00C96E4F"/>
    <w:rsid w:val="00C96EAB"/>
    <w:rsid w:val="00C96EAD"/>
    <w:rsid w:val="00C96EC1"/>
    <w:rsid w:val="00C96F15"/>
    <w:rsid w:val="00C96F1C"/>
    <w:rsid w:val="00C96F1D"/>
    <w:rsid w:val="00C96F5A"/>
    <w:rsid w:val="00C96F98"/>
    <w:rsid w:val="00C96FD7"/>
    <w:rsid w:val="00C97059"/>
    <w:rsid w:val="00C97084"/>
    <w:rsid w:val="00C97092"/>
    <w:rsid w:val="00C97098"/>
    <w:rsid w:val="00C970BE"/>
    <w:rsid w:val="00C970D9"/>
    <w:rsid w:val="00C97103"/>
    <w:rsid w:val="00C97121"/>
    <w:rsid w:val="00C97169"/>
    <w:rsid w:val="00C97185"/>
    <w:rsid w:val="00C9718D"/>
    <w:rsid w:val="00C971F3"/>
    <w:rsid w:val="00C97225"/>
    <w:rsid w:val="00C9725D"/>
    <w:rsid w:val="00C972AE"/>
    <w:rsid w:val="00C972C5"/>
    <w:rsid w:val="00C972DC"/>
    <w:rsid w:val="00C972E9"/>
    <w:rsid w:val="00C972ED"/>
    <w:rsid w:val="00C97301"/>
    <w:rsid w:val="00C97313"/>
    <w:rsid w:val="00C9731B"/>
    <w:rsid w:val="00C9732F"/>
    <w:rsid w:val="00C9734D"/>
    <w:rsid w:val="00C9734F"/>
    <w:rsid w:val="00C9736D"/>
    <w:rsid w:val="00C97401"/>
    <w:rsid w:val="00C97456"/>
    <w:rsid w:val="00C974A4"/>
    <w:rsid w:val="00C974DE"/>
    <w:rsid w:val="00C974F6"/>
    <w:rsid w:val="00C97595"/>
    <w:rsid w:val="00C9761C"/>
    <w:rsid w:val="00C9767B"/>
    <w:rsid w:val="00C976BD"/>
    <w:rsid w:val="00C976D6"/>
    <w:rsid w:val="00C976ED"/>
    <w:rsid w:val="00C9770F"/>
    <w:rsid w:val="00C97744"/>
    <w:rsid w:val="00C97762"/>
    <w:rsid w:val="00C97775"/>
    <w:rsid w:val="00C977B2"/>
    <w:rsid w:val="00C977DC"/>
    <w:rsid w:val="00C977E4"/>
    <w:rsid w:val="00C9781C"/>
    <w:rsid w:val="00C97845"/>
    <w:rsid w:val="00C9784E"/>
    <w:rsid w:val="00C97893"/>
    <w:rsid w:val="00C9789E"/>
    <w:rsid w:val="00C978BB"/>
    <w:rsid w:val="00C978C4"/>
    <w:rsid w:val="00C978CD"/>
    <w:rsid w:val="00C97907"/>
    <w:rsid w:val="00C97908"/>
    <w:rsid w:val="00C9792C"/>
    <w:rsid w:val="00C9793F"/>
    <w:rsid w:val="00C9794E"/>
    <w:rsid w:val="00C9795B"/>
    <w:rsid w:val="00C97983"/>
    <w:rsid w:val="00C9798D"/>
    <w:rsid w:val="00C979B1"/>
    <w:rsid w:val="00C979CB"/>
    <w:rsid w:val="00C979DF"/>
    <w:rsid w:val="00C97A13"/>
    <w:rsid w:val="00C97A47"/>
    <w:rsid w:val="00C97A71"/>
    <w:rsid w:val="00C97A91"/>
    <w:rsid w:val="00C97AA2"/>
    <w:rsid w:val="00C97B14"/>
    <w:rsid w:val="00C97B64"/>
    <w:rsid w:val="00C97B66"/>
    <w:rsid w:val="00C97B69"/>
    <w:rsid w:val="00C97B81"/>
    <w:rsid w:val="00C97B85"/>
    <w:rsid w:val="00C97C06"/>
    <w:rsid w:val="00C97C0D"/>
    <w:rsid w:val="00C97C2E"/>
    <w:rsid w:val="00C97C5B"/>
    <w:rsid w:val="00C97C66"/>
    <w:rsid w:val="00C97C89"/>
    <w:rsid w:val="00C97C92"/>
    <w:rsid w:val="00C97CFB"/>
    <w:rsid w:val="00C97D2C"/>
    <w:rsid w:val="00C97D6F"/>
    <w:rsid w:val="00C97D74"/>
    <w:rsid w:val="00C97D7B"/>
    <w:rsid w:val="00C97DA9"/>
    <w:rsid w:val="00C97DC2"/>
    <w:rsid w:val="00C97DE0"/>
    <w:rsid w:val="00C97DF4"/>
    <w:rsid w:val="00C97E93"/>
    <w:rsid w:val="00C97ED6"/>
    <w:rsid w:val="00C97ED8"/>
    <w:rsid w:val="00C97EE8"/>
    <w:rsid w:val="00C97EF3"/>
    <w:rsid w:val="00C97F08"/>
    <w:rsid w:val="00C97F22"/>
    <w:rsid w:val="00C97F8A"/>
    <w:rsid w:val="00C97F95"/>
    <w:rsid w:val="00C97FCD"/>
    <w:rsid w:val="00CA0026"/>
    <w:rsid w:val="00CA0032"/>
    <w:rsid w:val="00CA0046"/>
    <w:rsid w:val="00CA0082"/>
    <w:rsid w:val="00CA00A3"/>
    <w:rsid w:val="00CA01A1"/>
    <w:rsid w:val="00CA01BE"/>
    <w:rsid w:val="00CA01C8"/>
    <w:rsid w:val="00CA01EA"/>
    <w:rsid w:val="00CA01F3"/>
    <w:rsid w:val="00CA0209"/>
    <w:rsid w:val="00CA024B"/>
    <w:rsid w:val="00CA0255"/>
    <w:rsid w:val="00CA025A"/>
    <w:rsid w:val="00CA0267"/>
    <w:rsid w:val="00CA0286"/>
    <w:rsid w:val="00CA028A"/>
    <w:rsid w:val="00CA029C"/>
    <w:rsid w:val="00CA029D"/>
    <w:rsid w:val="00CA0308"/>
    <w:rsid w:val="00CA0330"/>
    <w:rsid w:val="00CA0354"/>
    <w:rsid w:val="00CA0363"/>
    <w:rsid w:val="00CA0373"/>
    <w:rsid w:val="00CA0385"/>
    <w:rsid w:val="00CA0389"/>
    <w:rsid w:val="00CA03B0"/>
    <w:rsid w:val="00CA0404"/>
    <w:rsid w:val="00CA0427"/>
    <w:rsid w:val="00CA0431"/>
    <w:rsid w:val="00CA046E"/>
    <w:rsid w:val="00CA04B3"/>
    <w:rsid w:val="00CA04EA"/>
    <w:rsid w:val="00CA0526"/>
    <w:rsid w:val="00CA052A"/>
    <w:rsid w:val="00CA052C"/>
    <w:rsid w:val="00CA05B9"/>
    <w:rsid w:val="00CA05C7"/>
    <w:rsid w:val="00CA05E5"/>
    <w:rsid w:val="00CA0622"/>
    <w:rsid w:val="00CA0651"/>
    <w:rsid w:val="00CA06A4"/>
    <w:rsid w:val="00CA077B"/>
    <w:rsid w:val="00CA078D"/>
    <w:rsid w:val="00CA07E8"/>
    <w:rsid w:val="00CA0823"/>
    <w:rsid w:val="00CA0848"/>
    <w:rsid w:val="00CA084C"/>
    <w:rsid w:val="00CA0885"/>
    <w:rsid w:val="00CA088B"/>
    <w:rsid w:val="00CA08B9"/>
    <w:rsid w:val="00CA08F3"/>
    <w:rsid w:val="00CA0905"/>
    <w:rsid w:val="00CA092E"/>
    <w:rsid w:val="00CA0932"/>
    <w:rsid w:val="00CA0969"/>
    <w:rsid w:val="00CA096A"/>
    <w:rsid w:val="00CA099C"/>
    <w:rsid w:val="00CA09AB"/>
    <w:rsid w:val="00CA0A40"/>
    <w:rsid w:val="00CA0A44"/>
    <w:rsid w:val="00CA0A7C"/>
    <w:rsid w:val="00CA0AA4"/>
    <w:rsid w:val="00CA0AD5"/>
    <w:rsid w:val="00CA0B14"/>
    <w:rsid w:val="00CA0B18"/>
    <w:rsid w:val="00CA0B30"/>
    <w:rsid w:val="00CA0B81"/>
    <w:rsid w:val="00CA0BD0"/>
    <w:rsid w:val="00CA0C06"/>
    <w:rsid w:val="00CA0C19"/>
    <w:rsid w:val="00CA0CC3"/>
    <w:rsid w:val="00CA0CE6"/>
    <w:rsid w:val="00CA0CE8"/>
    <w:rsid w:val="00CA0CF2"/>
    <w:rsid w:val="00CA0D91"/>
    <w:rsid w:val="00CA0DB7"/>
    <w:rsid w:val="00CA0DC3"/>
    <w:rsid w:val="00CA0E26"/>
    <w:rsid w:val="00CA0E2B"/>
    <w:rsid w:val="00CA0E5C"/>
    <w:rsid w:val="00CA0E5F"/>
    <w:rsid w:val="00CA0EB2"/>
    <w:rsid w:val="00CA0ECD"/>
    <w:rsid w:val="00CA0EF7"/>
    <w:rsid w:val="00CA0F0D"/>
    <w:rsid w:val="00CA0F27"/>
    <w:rsid w:val="00CA0F7A"/>
    <w:rsid w:val="00CA0F99"/>
    <w:rsid w:val="00CA0FF6"/>
    <w:rsid w:val="00CA0FFE"/>
    <w:rsid w:val="00CA1060"/>
    <w:rsid w:val="00CA1088"/>
    <w:rsid w:val="00CA1123"/>
    <w:rsid w:val="00CA1176"/>
    <w:rsid w:val="00CA118D"/>
    <w:rsid w:val="00CA1197"/>
    <w:rsid w:val="00CA120F"/>
    <w:rsid w:val="00CA1215"/>
    <w:rsid w:val="00CA122A"/>
    <w:rsid w:val="00CA122F"/>
    <w:rsid w:val="00CA1241"/>
    <w:rsid w:val="00CA1289"/>
    <w:rsid w:val="00CA1292"/>
    <w:rsid w:val="00CA12AD"/>
    <w:rsid w:val="00CA12C3"/>
    <w:rsid w:val="00CA12F2"/>
    <w:rsid w:val="00CA133A"/>
    <w:rsid w:val="00CA1379"/>
    <w:rsid w:val="00CA13FD"/>
    <w:rsid w:val="00CA1412"/>
    <w:rsid w:val="00CA1414"/>
    <w:rsid w:val="00CA1467"/>
    <w:rsid w:val="00CA1497"/>
    <w:rsid w:val="00CA14E5"/>
    <w:rsid w:val="00CA14F0"/>
    <w:rsid w:val="00CA14FF"/>
    <w:rsid w:val="00CA1514"/>
    <w:rsid w:val="00CA155E"/>
    <w:rsid w:val="00CA1562"/>
    <w:rsid w:val="00CA1593"/>
    <w:rsid w:val="00CA15CA"/>
    <w:rsid w:val="00CA15DB"/>
    <w:rsid w:val="00CA15EE"/>
    <w:rsid w:val="00CA1626"/>
    <w:rsid w:val="00CA1634"/>
    <w:rsid w:val="00CA1647"/>
    <w:rsid w:val="00CA165A"/>
    <w:rsid w:val="00CA1679"/>
    <w:rsid w:val="00CA167F"/>
    <w:rsid w:val="00CA1686"/>
    <w:rsid w:val="00CA16A5"/>
    <w:rsid w:val="00CA16C1"/>
    <w:rsid w:val="00CA1702"/>
    <w:rsid w:val="00CA1719"/>
    <w:rsid w:val="00CA174F"/>
    <w:rsid w:val="00CA176F"/>
    <w:rsid w:val="00CA17A2"/>
    <w:rsid w:val="00CA17DC"/>
    <w:rsid w:val="00CA17F4"/>
    <w:rsid w:val="00CA17F7"/>
    <w:rsid w:val="00CA17FC"/>
    <w:rsid w:val="00CA181B"/>
    <w:rsid w:val="00CA183E"/>
    <w:rsid w:val="00CA184D"/>
    <w:rsid w:val="00CA1933"/>
    <w:rsid w:val="00CA1977"/>
    <w:rsid w:val="00CA197C"/>
    <w:rsid w:val="00CA199A"/>
    <w:rsid w:val="00CA19B0"/>
    <w:rsid w:val="00CA19DB"/>
    <w:rsid w:val="00CA19EE"/>
    <w:rsid w:val="00CA1A47"/>
    <w:rsid w:val="00CA1A56"/>
    <w:rsid w:val="00CA1A5C"/>
    <w:rsid w:val="00CA1A8F"/>
    <w:rsid w:val="00CA1A95"/>
    <w:rsid w:val="00CA1AAD"/>
    <w:rsid w:val="00CA1AC2"/>
    <w:rsid w:val="00CA1AC9"/>
    <w:rsid w:val="00CA1AE0"/>
    <w:rsid w:val="00CA1B03"/>
    <w:rsid w:val="00CA1B04"/>
    <w:rsid w:val="00CA1B05"/>
    <w:rsid w:val="00CA1B4F"/>
    <w:rsid w:val="00CA1B97"/>
    <w:rsid w:val="00CA1C05"/>
    <w:rsid w:val="00CA1C07"/>
    <w:rsid w:val="00CA1C1B"/>
    <w:rsid w:val="00CA1C2E"/>
    <w:rsid w:val="00CA1C43"/>
    <w:rsid w:val="00CA1C46"/>
    <w:rsid w:val="00CA1C55"/>
    <w:rsid w:val="00CA1C74"/>
    <w:rsid w:val="00CA1C76"/>
    <w:rsid w:val="00CA1CA1"/>
    <w:rsid w:val="00CA1CB7"/>
    <w:rsid w:val="00CA1CB9"/>
    <w:rsid w:val="00CA1CBD"/>
    <w:rsid w:val="00CA1CC7"/>
    <w:rsid w:val="00CA1D07"/>
    <w:rsid w:val="00CA1D10"/>
    <w:rsid w:val="00CA1D1B"/>
    <w:rsid w:val="00CA1D36"/>
    <w:rsid w:val="00CA1E27"/>
    <w:rsid w:val="00CA1E2D"/>
    <w:rsid w:val="00CA1E54"/>
    <w:rsid w:val="00CA1E6E"/>
    <w:rsid w:val="00CA1EA8"/>
    <w:rsid w:val="00CA1ED6"/>
    <w:rsid w:val="00CA1F09"/>
    <w:rsid w:val="00CA1F54"/>
    <w:rsid w:val="00CA1FA7"/>
    <w:rsid w:val="00CA1FAB"/>
    <w:rsid w:val="00CA1FC8"/>
    <w:rsid w:val="00CA2012"/>
    <w:rsid w:val="00CA201E"/>
    <w:rsid w:val="00CA203B"/>
    <w:rsid w:val="00CA20B1"/>
    <w:rsid w:val="00CA20BF"/>
    <w:rsid w:val="00CA20CC"/>
    <w:rsid w:val="00CA20D6"/>
    <w:rsid w:val="00CA20F9"/>
    <w:rsid w:val="00CA2139"/>
    <w:rsid w:val="00CA217F"/>
    <w:rsid w:val="00CA21A4"/>
    <w:rsid w:val="00CA220B"/>
    <w:rsid w:val="00CA221C"/>
    <w:rsid w:val="00CA2229"/>
    <w:rsid w:val="00CA2254"/>
    <w:rsid w:val="00CA2264"/>
    <w:rsid w:val="00CA227E"/>
    <w:rsid w:val="00CA228F"/>
    <w:rsid w:val="00CA2296"/>
    <w:rsid w:val="00CA22A6"/>
    <w:rsid w:val="00CA22CC"/>
    <w:rsid w:val="00CA22F0"/>
    <w:rsid w:val="00CA2322"/>
    <w:rsid w:val="00CA2335"/>
    <w:rsid w:val="00CA2342"/>
    <w:rsid w:val="00CA236B"/>
    <w:rsid w:val="00CA2371"/>
    <w:rsid w:val="00CA237F"/>
    <w:rsid w:val="00CA2396"/>
    <w:rsid w:val="00CA23AE"/>
    <w:rsid w:val="00CA23B7"/>
    <w:rsid w:val="00CA23C4"/>
    <w:rsid w:val="00CA2400"/>
    <w:rsid w:val="00CA2414"/>
    <w:rsid w:val="00CA24FE"/>
    <w:rsid w:val="00CA2501"/>
    <w:rsid w:val="00CA2546"/>
    <w:rsid w:val="00CA2564"/>
    <w:rsid w:val="00CA2584"/>
    <w:rsid w:val="00CA25C9"/>
    <w:rsid w:val="00CA25D0"/>
    <w:rsid w:val="00CA2606"/>
    <w:rsid w:val="00CA2634"/>
    <w:rsid w:val="00CA2659"/>
    <w:rsid w:val="00CA267D"/>
    <w:rsid w:val="00CA26FA"/>
    <w:rsid w:val="00CA276C"/>
    <w:rsid w:val="00CA2785"/>
    <w:rsid w:val="00CA2817"/>
    <w:rsid w:val="00CA2819"/>
    <w:rsid w:val="00CA284C"/>
    <w:rsid w:val="00CA287C"/>
    <w:rsid w:val="00CA289E"/>
    <w:rsid w:val="00CA2911"/>
    <w:rsid w:val="00CA292F"/>
    <w:rsid w:val="00CA2968"/>
    <w:rsid w:val="00CA297A"/>
    <w:rsid w:val="00CA2980"/>
    <w:rsid w:val="00CA29C5"/>
    <w:rsid w:val="00CA29CF"/>
    <w:rsid w:val="00CA29D5"/>
    <w:rsid w:val="00CA29D9"/>
    <w:rsid w:val="00CA29EC"/>
    <w:rsid w:val="00CA29FC"/>
    <w:rsid w:val="00CA2A3D"/>
    <w:rsid w:val="00CA2A40"/>
    <w:rsid w:val="00CA2A48"/>
    <w:rsid w:val="00CA2A61"/>
    <w:rsid w:val="00CA2A69"/>
    <w:rsid w:val="00CA2A7E"/>
    <w:rsid w:val="00CA2A87"/>
    <w:rsid w:val="00CA2AC0"/>
    <w:rsid w:val="00CA2B4E"/>
    <w:rsid w:val="00CA2B68"/>
    <w:rsid w:val="00CA2B87"/>
    <w:rsid w:val="00CA2BA0"/>
    <w:rsid w:val="00CA2BA2"/>
    <w:rsid w:val="00CA2BB2"/>
    <w:rsid w:val="00CA2BB9"/>
    <w:rsid w:val="00CA2C6D"/>
    <w:rsid w:val="00CA2C6E"/>
    <w:rsid w:val="00CA2C88"/>
    <w:rsid w:val="00CA2CA5"/>
    <w:rsid w:val="00CA2CA8"/>
    <w:rsid w:val="00CA2D20"/>
    <w:rsid w:val="00CA2D21"/>
    <w:rsid w:val="00CA2D5A"/>
    <w:rsid w:val="00CA2D5F"/>
    <w:rsid w:val="00CA2D97"/>
    <w:rsid w:val="00CA2DCD"/>
    <w:rsid w:val="00CA2DDD"/>
    <w:rsid w:val="00CA2DEC"/>
    <w:rsid w:val="00CA2E07"/>
    <w:rsid w:val="00CA2E13"/>
    <w:rsid w:val="00CA2E77"/>
    <w:rsid w:val="00CA2ED9"/>
    <w:rsid w:val="00CA2F03"/>
    <w:rsid w:val="00CA2F5F"/>
    <w:rsid w:val="00CA2F7E"/>
    <w:rsid w:val="00CA2F9C"/>
    <w:rsid w:val="00CA2FA8"/>
    <w:rsid w:val="00CA2FC6"/>
    <w:rsid w:val="00CA3003"/>
    <w:rsid w:val="00CA3069"/>
    <w:rsid w:val="00CA30CA"/>
    <w:rsid w:val="00CA30D5"/>
    <w:rsid w:val="00CA30D8"/>
    <w:rsid w:val="00CA312A"/>
    <w:rsid w:val="00CA312E"/>
    <w:rsid w:val="00CA3133"/>
    <w:rsid w:val="00CA31CA"/>
    <w:rsid w:val="00CA323A"/>
    <w:rsid w:val="00CA324B"/>
    <w:rsid w:val="00CA3274"/>
    <w:rsid w:val="00CA329B"/>
    <w:rsid w:val="00CA329C"/>
    <w:rsid w:val="00CA32E6"/>
    <w:rsid w:val="00CA3313"/>
    <w:rsid w:val="00CA3319"/>
    <w:rsid w:val="00CA3368"/>
    <w:rsid w:val="00CA3372"/>
    <w:rsid w:val="00CA3399"/>
    <w:rsid w:val="00CA33B0"/>
    <w:rsid w:val="00CA33B3"/>
    <w:rsid w:val="00CA33FD"/>
    <w:rsid w:val="00CA3430"/>
    <w:rsid w:val="00CA343C"/>
    <w:rsid w:val="00CA3467"/>
    <w:rsid w:val="00CA346D"/>
    <w:rsid w:val="00CA34AD"/>
    <w:rsid w:val="00CA34C0"/>
    <w:rsid w:val="00CA3504"/>
    <w:rsid w:val="00CA3508"/>
    <w:rsid w:val="00CA3517"/>
    <w:rsid w:val="00CA356C"/>
    <w:rsid w:val="00CA3573"/>
    <w:rsid w:val="00CA3606"/>
    <w:rsid w:val="00CA3625"/>
    <w:rsid w:val="00CA362B"/>
    <w:rsid w:val="00CA3633"/>
    <w:rsid w:val="00CA3658"/>
    <w:rsid w:val="00CA365C"/>
    <w:rsid w:val="00CA3689"/>
    <w:rsid w:val="00CA36B4"/>
    <w:rsid w:val="00CA36C7"/>
    <w:rsid w:val="00CA36D0"/>
    <w:rsid w:val="00CA36DF"/>
    <w:rsid w:val="00CA36E6"/>
    <w:rsid w:val="00CA3719"/>
    <w:rsid w:val="00CA3777"/>
    <w:rsid w:val="00CA3778"/>
    <w:rsid w:val="00CA3790"/>
    <w:rsid w:val="00CA37A5"/>
    <w:rsid w:val="00CA37CD"/>
    <w:rsid w:val="00CA3843"/>
    <w:rsid w:val="00CA3851"/>
    <w:rsid w:val="00CA3854"/>
    <w:rsid w:val="00CA3859"/>
    <w:rsid w:val="00CA3886"/>
    <w:rsid w:val="00CA3909"/>
    <w:rsid w:val="00CA391A"/>
    <w:rsid w:val="00CA394A"/>
    <w:rsid w:val="00CA394B"/>
    <w:rsid w:val="00CA39BF"/>
    <w:rsid w:val="00CA39FC"/>
    <w:rsid w:val="00CA3A12"/>
    <w:rsid w:val="00CA3A17"/>
    <w:rsid w:val="00CA3A2A"/>
    <w:rsid w:val="00CA3A6D"/>
    <w:rsid w:val="00CA3A7E"/>
    <w:rsid w:val="00CA3AB4"/>
    <w:rsid w:val="00CA3AF6"/>
    <w:rsid w:val="00CA3BBA"/>
    <w:rsid w:val="00CA3BD8"/>
    <w:rsid w:val="00CA3C1C"/>
    <w:rsid w:val="00CA3C43"/>
    <w:rsid w:val="00CA3C75"/>
    <w:rsid w:val="00CA3CB3"/>
    <w:rsid w:val="00CA3D39"/>
    <w:rsid w:val="00CA3D3A"/>
    <w:rsid w:val="00CA3D4B"/>
    <w:rsid w:val="00CA3D6D"/>
    <w:rsid w:val="00CA3D9E"/>
    <w:rsid w:val="00CA3DC4"/>
    <w:rsid w:val="00CA3DC9"/>
    <w:rsid w:val="00CA3E02"/>
    <w:rsid w:val="00CA3E79"/>
    <w:rsid w:val="00CA3ECD"/>
    <w:rsid w:val="00CA3ED2"/>
    <w:rsid w:val="00CA3EE0"/>
    <w:rsid w:val="00CA3F24"/>
    <w:rsid w:val="00CA3F4F"/>
    <w:rsid w:val="00CA3F78"/>
    <w:rsid w:val="00CA3F99"/>
    <w:rsid w:val="00CA3FA2"/>
    <w:rsid w:val="00CA3FAC"/>
    <w:rsid w:val="00CA3FB8"/>
    <w:rsid w:val="00CA3FF4"/>
    <w:rsid w:val="00CA3FF6"/>
    <w:rsid w:val="00CA3FF8"/>
    <w:rsid w:val="00CA402F"/>
    <w:rsid w:val="00CA4042"/>
    <w:rsid w:val="00CA40E4"/>
    <w:rsid w:val="00CA4104"/>
    <w:rsid w:val="00CA4106"/>
    <w:rsid w:val="00CA4124"/>
    <w:rsid w:val="00CA413B"/>
    <w:rsid w:val="00CA4147"/>
    <w:rsid w:val="00CA4155"/>
    <w:rsid w:val="00CA415A"/>
    <w:rsid w:val="00CA415E"/>
    <w:rsid w:val="00CA41B0"/>
    <w:rsid w:val="00CA41C9"/>
    <w:rsid w:val="00CA41DA"/>
    <w:rsid w:val="00CA41F0"/>
    <w:rsid w:val="00CA4203"/>
    <w:rsid w:val="00CA4272"/>
    <w:rsid w:val="00CA4276"/>
    <w:rsid w:val="00CA4284"/>
    <w:rsid w:val="00CA4285"/>
    <w:rsid w:val="00CA4296"/>
    <w:rsid w:val="00CA42CC"/>
    <w:rsid w:val="00CA42D1"/>
    <w:rsid w:val="00CA431C"/>
    <w:rsid w:val="00CA437D"/>
    <w:rsid w:val="00CA4396"/>
    <w:rsid w:val="00CA43FD"/>
    <w:rsid w:val="00CA44BE"/>
    <w:rsid w:val="00CA44D1"/>
    <w:rsid w:val="00CA44E0"/>
    <w:rsid w:val="00CA44F4"/>
    <w:rsid w:val="00CA44F6"/>
    <w:rsid w:val="00CA44F8"/>
    <w:rsid w:val="00CA450B"/>
    <w:rsid w:val="00CA450D"/>
    <w:rsid w:val="00CA454E"/>
    <w:rsid w:val="00CA4564"/>
    <w:rsid w:val="00CA4570"/>
    <w:rsid w:val="00CA4594"/>
    <w:rsid w:val="00CA45B7"/>
    <w:rsid w:val="00CA45BE"/>
    <w:rsid w:val="00CA45C2"/>
    <w:rsid w:val="00CA45CC"/>
    <w:rsid w:val="00CA45DD"/>
    <w:rsid w:val="00CA45F6"/>
    <w:rsid w:val="00CA45FE"/>
    <w:rsid w:val="00CA4603"/>
    <w:rsid w:val="00CA4614"/>
    <w:rsid w:val="00CA4615"/>
    <w:rsid w:val="00CA46B1"/>
    <w:rsid w:val="00CA46B8"/>
    <w:rsid w:val="00CA46E8"/>
    <w:rsid w:val="00CA46FE"/>
    <w:rsid w:val="00CA4725"/>
    <w:rsid w:val="00CA4735"/>
    <w:rsid w:val="00CA4789"/>
    <w:rsid w:val="00CA478E"/>
    <w:rsid w:val="00CA4790"/>
    <w:rsid w:val="00CA47AC"/>
    <w:rsid w:val="00CA47BC"/>
    <w:rsid w:val="00CA4824"/>
    <w:rsid w:val="00CA4866"/>
    <w:rsid w:val="00CA4883"/>
    <w:rsid w:val="00CA48D8"/>
    <w:rsid w:val="00CA4965"/>
    <w:rsid w:val="00CA4973"/>
    <w:rsid w:val="00CA497F"/>
    <w:rsid w:val="00CA4996"/>
    <w:rsid w:val="00CA49A7"/>
    <w:rsid w:val="00CA49B2"/>
    <w:rsid w:val="00CA49C3"/>
    <w:rsid w:val="00CA49C9"/>
    <w:rsid w:val="00CA4A01"/>
    <w:rsid w:val="00CA4A29"/>
    <w:rsid w:val="00CA4A6B"/>
    <w:rsid w:val="00CA4A7E"/>
    <w:rsid w:val="00CA4ABA"/>
    <w:rsid w:val="00CA4BBC"/>
    <w:rsid w:val="00CA4BD3"/>
    <w:rsid w:val="00CA4BE2"/>
    <w:rsid w:val="00CA4C15"/>
    <w:rsid w:val="00CA4C84"/>
    <w:rsid w:val="00CA4CB5"/>
    <w:rsid w:val="00CA4CCD"/>
    <w:rsid w:val="00CA4D29"/>
    <w:rsid w:val="00CA4D72"/>
    <w:rsid w:val="00CA4D94"/>
    <w:rsid w:val="00CA4D96"/>
    <w:rsid w:val="00CA4DEE"/>
    <w:rsid w:val="00CA4DFF"/>
    <w:rsid w:val="00CA4E26"/>
    <w:rsid w:val="00CA4E2B"/>
    <w:rsid w:val="00CA4E42"/>
    <w:rsid w:val="00CA4E6E"/>
    <w:rsid w:val="00CA4E78"/>
    <w:rsid w:val="00CA4E7A"/>
    <w:rsid w:val="00CA4E96"/>
    <w:rsid w:val="00CA4EA8"/>
    <w:rsid w:val="00CA4ECE"/>
    <w:rsid w:val="00CA4F33"/>
    <w:rsid w:val="00CA4F37"/>
    <w:rsid w:val="00CA4F50"/>
    <w:rsid w:val="00CA4F81"/>
    <w:rsid w:val="00CA4F86"/>
    <w:rsid w:val="00CA4FA9"/>
    <w:rsid w:val="00CA4FD8"/>
    <w:rsid w:val="00CA5011"/>
    <w:rsid w:val="00CA5054"/>
    <w:rsid w:val="00CA5068"/>
    <w:rsid w:val="00CA5069"/>
    <w:rsid w:val="00CA5071"/>
    <w:rsid w:val="00CA50A8"/>
    <w:rsid w:val="00CA510B"/>
    <w:rsid w:val="00CA5150"/>
    <w:rsid w:val="00CA516A"/>
    <w:rsid w:val="00CA517F"/>
    <w:rsid w:val="00CA518B"/>
    <w:rsid w:val="00CA51B5"/>
    <w:rsid w:val="00CA51EE"/>
    <w:rsid w:val="00CA5209"/>
    <w:rsid w:val="00CA521F"/>
    <w:rsid w:val="00CA5227"/>
    <w:rsid w:val="00CA5254"/>
    <w:rsid w:val="00CA525F"/>
    <w:rsid w:val="00CA527E"/>
    <w:rsid w:val="00CA5282"/>
    <w:rsid w:val="00CA52E9"/>
    <w:rsid w:val="00CA52EF"/>
    <w:rsid w:val="00CA5302"/>
    <w:rsid w:val="00CA5310"/>
    <w:rsid w:val="00CA534A"/>
    <w:rsid w:val="00CA5369"/>
    <w:rsid w:val="00CA5390"/>
    <w:rsid w:val="00CA53E1"/>
    <w:rsid w:val="00CA5420"/>
    <w:rsid w:val="00CA545B"/>
    <w:rsid w:val="00CA5478"/>
    <w:rsid w:val="00CA548E"/>
    <w:rsid w:val="00CA54C1"/>
    <w:rsid w:val="00CA54E8"/>
    <w:rsid w:val="00CA5519"/>
    <w:rsid w:val="00CA5547"/>
    <w:rsid w:val="00CA5668"/>
    <w:rsid w:val="00CA566A"/>
    <w:rsid w:val="00CA56CD"/>
    <w:rsid w:val="00CA56EC"/>
    <w:rsid w:val="00CA5725"/>
    <w:rsid w:val="00CA5741"/>
    <w:rsid w:val="00CA576D"/>
    <w:rsid w:val="00CA5787"/>
    <w:rsid w:val="00CA578C"/>
    <w:rsid w:val="00CA579B"/>
    <w:rsid w:val="00CA57CE"/>
    <w:rsid w:val="00CA57E6"/>
    <w:rsid w:val="00CA5812"/>
    <w:rsid w:val="00CA5854"/>
    <w:rsid w:val="00CA5877"/>
    <w:rsid w:val="00CA5891"/>
    <w:rsid w:val="00CA58EA"/>
    <w:rsid w:val="00CA58FE"/>
    <w:rsid w:val="00CA5908"/>
    <w:rsid w:val="00CA5917"/>
    <w:rsid w:val="00CA5995"/>
    <w:rsid w:val="00CA5A12"/>
    <w:rsid w:val="00CA5A66"/>
    <w:rsid w:val="00CA5A6E"/>
    <w:rsid w:val="00CA5AB6"/>
    <w:rsid w:val="00CA5AEA"/>
    <w:rsid w:val="00CA5B24"/>
    <w:rsid w:val="00CA5B2A"/>
    <w:rsid w:val="00CA5B2E"/>
    <w:rsid w:val="00CA5B6E"/>
    <w:rsid w:val="00CA5B84"/>
    <w:rsid w:val="00CA5B95"/>
    <w:rsid w:val="00CA5BCF"/>
    <w:rsid w:val="00CA5BFE"/>
    <w:rsid w:val="00CA5C08"/>
    <w:rsid w:val="00CA5C14"/>
    <w:rsid w:val="00CA5C34"/>
    <w:rsid w:val="00CA5C80"/>
    <w:rsid w:val="00CA5CF6"/>
    <w:rsid w:val="00CA5CFE"/>
    <w:rsid w:val="00CA5D8E"/>
    <w:rsid w:val="00CA5DBE"/>
    <w:rsid w:val="00CA5DDE"/>
    <w:rsid w:val="00CA5DE0"/>
    <w:rsid w:val="00CA5E24"/>
    <w:rsid w:val="00CA5E3F"/>
    <w:rsid w:val="00CA5E55"/>
    <w:rsid w:val="00CA5E6C"/>
    <w:rsid w:val="00CA5E89"/>
    <w:rsid w:val="00CA5E9D"/>
    <w:rsid w:val="00CA5EC6"/>
    <w:rsid w:val="00CA5EDF"/>
    <w:rsid w:val="00CA5F8D"/>
    <w:rsid w:val="00CA5F98"/>
    <w:rsid w:val="00CA6010"/>
    <w:rsid w:val="00CA6079"/>
    <w:rsid w:val="00CA607D"/>
    <w:rsid w:val="00CA60DB"/>
    <w:rsid w:val="00CA6109"/>
    <w:rsid w:val="00CA6118"/>
    <w:rsid w:val="00CA6120"/>
    <w:rsid w:val="00CA612D"/>
    <w:rsid w:val="00CA612F"/>
    <w:rsid w:val="00CA613B"/>
    <w:rsid w:val="00CA617A"/>
    <w:rsid w:val="00CA61E5"/>
    <w:rsid w:val="00CA6200"/>
    <w:rsid w:val="00CA6217"/>
    <w:rsid w:val="00CA6258"/>
    <w:rsid w:val="00CA6280"/>
    <w:rsid w:val="00CA6292"/>
    <w:rsid w:val="00CA630A"/>
    <w:rsid w:val="00CA6368"/>
    <w:rsid w:val="00CA63DF"/>
    <w:rsid w:val="00CA63FD"/>
    <w:rsid w:val="00CA6400"/>
    <w:rsid w:val="00CA6422"/>
    <w:rsid w:val="00CA647E"/>
    <w:rsid w:val="00CA6481"/>
    <w:rsid w:val="00CA649D"/>
    <w:rsid w:val="00CA6559"/>
    <w:rsid w:val="00CA65CF"/>
    <w:rsid w:val="00CA65DA"/>
    <w:rsid w:val="00CA65F6"/>
    <w:rsid w:val="00CA6606"/>
    <w:rsid w:val="00CA6653"/>
    <w:rsid w:val="00CA6670"/>
    <w:rsid w:val="00CA667C"/>
    <w:rsid w:val="00CA6680"/>
    <w:rsid w:val="00CA66D0"/>
    <w:rsid w:val="00CA66E8"/>
    <w:rsid w:val="00CA66EF"/>
    <w:rsid w:val="00CA66F5"/>
    <w:rsid w:val="00CA6707"/>
    <w:rsid w:val="00CA6709"/>
    <w:rsid w:val="00CA6720"/>
    <w:rsid w:val="00CA672D"/>
    <w:rsid w:val="00CA67A5"/>
    <w:rsid w:val="00CA67C2"/>
    <w:rsid w:val="00CA67DD"/>
    <w:rsid w:val="00CA67E0"/>
    <w:rsid w:val="00CA6858"/>
    <w:rsid w:val="00CA68BA"/>
    <w:rsid w:val="00CA68E2"/>
    <w:rsid w:val="00CA68E5"/>
    <w:rsid w:val="00CA6901"/>
    <w:rsid w:val="00CA691C"/>
    <w:rsid w:val="00CA6941"/>
    <w:rsid w:val="00CA6961"/>
    <w:rsid w:val="00CA698B"/>
    <w:rsid w:val="00CA69C9"/>
    <w:rsid w:val="00CA69D7"/>
    <w:rsid w:val="00CA69ED"/>
    <w:rsid w:val="00CA69F3"/>
    <w:rsid w:val="00CA6A19"/>
    <w:rsid w:val="00CA6A27"/>
    <w:rsid w:val="00CA6A5E"/>
    <w:rsid w:val="00CA6A87"/>
    <w:rsid w:val="00CA6A97"/>
    <w:rsid w:val="00CA6AD0"/>
    <w:rsid w:val="00CA6B5C"/>
    <w:rsid w:val="00CA6B76"/>
    <w:rsid w:val="00CA6B96"/>
    <w:rsid w:val="00CA6BBF"/>
    <w:rsid w:val="00CA6BDF"/>
    <w:rsid w:val="00CA6C3E"/>
    <w:rsid w:val="00CA6C43"/>
    <w:rsid w:val="00CA6C53"/>
    <w:rsid w:val="00CA6C9D"/>
    <w:rsid w:val="00CA6CF6"/>
    <w:rsid w:val="00CA6CF8"/>
    <w:rsid w:val="00CA6D0B"/>
    <w:rsid w:val="00CA6E36"/>
    <w:rsid w:val="00CA6E4A"/>
    <w:rsid w:val="00CA6E83"/>
    <w:rsid w:val="00CA6EAC"/>
    <w:rsid w:val="00CA6EB0"/>
    <w:rsid w:val="00CA6EB1"/>
    <w:rsid w:val="00CA6ED6"/>
    <w:rsid w:val="00CA6F0D"/>
    <w:rsid w:val="00CA6F11"/>
    <w:rsid w:val="00CA6F80"/>
    <w:rsid w:val="00CA6F8B"/>
    <w:rsid w:val="00CA6FC0"/>
    <w:rsid w:val="00CA6FFA"/>
    <w:rsid w:val="00CA701C"/>
    <w:rsid w:val="00CA7035"/>
    <w:rsid w:val="00CA7044"/>
    <w:rsid w:val="00CA7073"/>
    <w:rsid w:val="00CA7096"/>
    <w:rsid w:val="00CA709B"/>
    <w:rsid w:val="00CA70F5"/>
    <w:rsid w:val="00CA7105"/>
    <w:rsid w:val="00CA7110"/>
    <w:rsid w:val="00CA712F"/>
    <w:rsid w:val="00CA7146"/>
    <w:rsid w:val="00CA7162"/>
    <w:rsid w:val="00CA7178"/>
    <w:rsid w:val="00CA7193"/>
    <w:rsid w:val="00CA71B8"/>
    <w:rsid w:val="00CA71BC"/>
    <w:rsid w:val="00CA723F"/>
    <w:rsid w:val="00CA725F"/>
    <w:rsid w:val="00CA7275"/>
    <w:rsid w:val="00CA7279"/>
    <w:rsid w:val="00CA727A"/>
    <w:rsid w:val="00CA7286"/>
    <w:rsid w:val="00CA72BC"/>
    <w:rsid w:val="00CA72C3"/>
    <w:rsid w:val="00CA72E5"/>
    <w:rsid w:val="00CA7336"/>
    <w:rsid w:val="00CA7367"/>
    <w:rsid w:val="00CA73A1"/>
    <w:rsid w:val="00CA73EF"/>
    <w:rsid w:val="00CA73F9"/>
    <w:rsid w:val="00CA7406"/>
    <w:rsid w:val="00CA7453"/>
    <w:rsid w:val="00CA7501"/>
    <w:rsid w:val="00CA7527"/>
    <w:rsid w:val="00CA7529"/>
    <w:rsid w:val="00CA7531"/>
    <w:rsid w:val="00CA7540"/>
    <w:rsid w:val="00CA7541"/>
    <w:rsid w:val="00CA7546"/>
    <w:rsid w:val="00CA754B"/>
    <w:rsid w:val="00CA7598"/>
    <w:rsid w:val="00CA75D2"/>
    <w:rsid w:val="00CA75E4"/>
    <w:rsid w:val="00CA75F7"/>
    <w:rsid w:val="00CA760B"/>
    <w:rsid w:val="00CA7631"/>
    <w:rsid w:val="00CA763D"/>
    <w:rsid w:val="00CA7663"/>
    <w:rsid w:val="00CA7681"/>
    <w:rsid w:val="00CA7692"/>
    <w:rsid w:val="00CA769B"/>
    <w:rsid w:val="00CA76AD"/>
    <w:rsid w:val="00CA76BB"/>
    <w:rsid w:val="00CA76BE"/>
    <w:rsid w:val="00CA76FF"/>
    <w:rsid w:val="00CA7739"/>
    <w:rsid w:val="00CA7769"/>
    <w:rsid w:val="00CA77E1"/>
    <w:rsid w:val="00CA77FE"/>
    <w:rsid w:val="00CA784A"/>
    <w:rsid w:val="00CA784C"/>
    <w:rsid w:val="00CA785E"/>
    <w:rsid w:val="00CA78B1"/>
    <w:rsid w:val="00CA78BF"/>
    <w:rsid w:val="00CA78CA"/>
    <w:rsid w:val="00CA78CF"/>
    <w:rsid w:val="00CA78D0"/>
    <w:rsid w:val="00CA7908"/>
    <w:rsid w:val="00CA791B"/>
    <w:rsid w:val="00CA7963"/>
    <w:rsid w:val="00CA79CA"/>
    <w:rsid w:val="00CA79FA"/>
    <w:rsid w:val="00CA7A1C"/>
    <w:rsid w:val="00CA7A1D"/>
    <w:rsid w:val="00CA7A9B"/>
    <w:rsid w:val="00CA7AA8"/>
    <w:rsid w:val="00CA7AC6"/>
    <w:rsid w:val="00CA7ADF"/>
    <w:rsid w:val="00CA7AFB"/>
    <w:rsid w:val="00CA7B24"/>
    <w:rsid w:val="00CA7B90"/>
    <w:rsid w:val="00CA7B96"/>
    <w:rsid w:val="00CA7C1C"/>
    <w:rsid w:val="00CA7C65"/>
    <w:rsid w:val="00CA7C7F"/>
    <w:rsid w:val="00CA7C8A"/>
    <w:rsid w:val="00CA7C9B"/>
    <w:rsid w:val="00CA7CAF"/>
    <w:rsid w:val="00CA7CC9"/>
    <w:rsid w:val="00CA7CEF"/>
    <w:rsid w:val="00CA7DAC"/>
    <w:rsid w:val="00CA7DC3"/>
    <w:rsid w:val="00CA7DF9"/>
    <w:rsid w:val="00CA7E0C"/>
    <w:rsid w:val="00CA7E26"/>
    <w:rsid w:val="00CA7E3C"/>
    <w:rsid w:val="00CA7E56"/>
    <w:rsid w:val="00CA7E59"/>
    <w:rsid w:val="00CA7EB2"/>
    <w:rsid w:val="00CA7F24"/>
    <w:rsid w:val="00CA7F61"/>
    <w:rsid w:val="00CA7F90"/>
    <w:rsid w:val="00CA7F99"/>
    <w:rsid w:val="00CB0010"/>
    <w:rsid w:val="00CB0018"/>
    <w:rsid w:val="00CB0033"/>
    <w:rsid w:val="00CB004A"/>
    <w:rsid w:val="00CB0066"/>
    <w:rsid w:val="00CB00BA"/>
    <w:rsid w:val="00CB00D5"/>
    <w:rsid w:val="00CB00D9"/>
    <w:rsid w:val="00CB00E7"/>
    <w:rsid w:val="00CB00F8"/>
    <w:rsid w:val="00CB0148"/>
    <w:rsid w:val="00CB014C"/>
    <w:rsid w:val="00CB015B"/>
    <w:rsid w:val="00CB0176"/>
    <w:rsid w:val="00CB01E6"/>
    <w:rsid w:val="00CB0239"/>
    <w:rsid w:val="00CB02B6"/>
    <w:rsid w:val="00CB031E"/>
    <w:rsid w:val="00CB0344"/>
    <w:rsid w:val="00CB038E"/>
    <w:rsid w:val="00CB03A2"/>
    <w:rsid w:val="00CB03DA"/>
    <w:rsid w:val="00CB0445"/>
    <w:rsid w:val="00CB0448"/>
    <w:rsid w:val="00CB045B"/>
    <w:rsid w:val="00CB0478"/>
    <w:rsid w:val="00CB04C6"/>
    <w:rsid w:val="00CB04D5"/>
    <w:rsid w:val="00CB04F8"/>
    <w:rsid w:val="00CB0527"/>
    <w:rsid w:val="00CB055F"/>
    <w:rsid w:val="00CB0568"/>
    <w:rsid w:val="00CB0583"/>
    <w:rsid w:val="00CB05AB"/>
    <w:rsid w:val="00CB05B1"/>
    <w:rsid w:val="00CB05D1"/>
    <w:rsid w:val="00CB05EB"/>
    <w:rsid w:val="00CB05EE"/>
    <w:rsid w:val="00CB0608"/>
    <w:rsid w:val="00CB063F"/>
    <w:rsid w:val="00CB0670"/>
    <w:rsid w:val="00CB0687"/>
    <w:rsid w:val="00CB0705"/>
    <w:rsid w:val="00CB0757"/>
    <w:rsid w:val="00CB0767"/>
    <w:rsid w:val="00CB077B"/>
    <w:rsid w:val="00CB07A4"/>
    <w:rsid w:val="00CB07A9"/>
    <w:rsid w:val="00CB07C1"/>
    <w:rsid w:val="00CB07D9"/>
    <w:rsid w:val="00CB0836"/>
    <w:rsid w:val="00CB083B"/>
    <w:rsid w:val="00CB088D"/>
    <w:rsid w:val="00CB08B3"/>
    <w:rsid w:val="00CB08C9"/>
    <w:rsid w:val="00CB0918"/>
    <w:rsid w:val="00CB0923"/>
    <w:rsid w:val="00CB0926"/>
    <w:rsid w:val="00CB097A"/>
    <w:rsid w:val="00CB09B6"/>
    <w:rsid w:val="00CB09BB"/>
    <w:rsid w:val="00CB09DF"/>
    <w:rsid w:val="00CB0A08"/>
    <w:rsid w:val="00CB0A17"/>
    <w:rsid w:val="00CB0A2E"/>
    <w:rsid w:val="00CB0A58"/>
    <w:rsid w:val="00CB0A80"/>
    <w:rsid w:val="00CB0AB0"/>
    <w:rsid w:val="00CB0AB8"/>
    <w:rsid w:val="00CB0AC1"/>
    <w:rsid w:val="00CB0AE7"/>
    <w:rsid w:val="00CB0B29"/>
    <w:rsid w:val="00CB0B40"/>
    <w:rsid w:val="00CB0B71"/>
    <w:rsid w:val="00CB0B72"/>
    <w:rsid w:val="00CB0B9E"/>
    <w:rsid w:val="00CB0BA7"/>
    <w:rsid w:val="00CB0BC3"/>
    <w:rsid w:val="00CB0C03"/>
    <w:rsid w:val="00CB0C1C"/>
    <w:rsid w:val="00CB0C2D"/>
    <w:rsid w:val="00CB0C3D"/>
    <w:rsid w:val="00CB0C50"/>
    <w:rsid w:val="00CB0CD9"/>
    <w:rsid w:val="00CB0D06"/>
    <w:rsid w:val="00CB0D28"/>
    <w:rsid w:val="00CB0D38"/>
    <w:rsid w:val="00CB0D59"/>
    <w:rsid w:val="00CB0D72"/>
    <w:rsid w:val="00CB0D78"/>
    <w:rsid w:val="00CB0D96"/>
    <w:rsid w:val="00CB0DEB"/>
    <w:rsid w:val="00CB0DF5"/>
    <w:rsid w:val="00CB0E00"/>
    <w:rsid w:val="00CB0E06"/>
    <w:rsid w:val="00CB0E09"/>
    <w:rsid w:val="00CB0E63"/>
    <w:rsid w:val="00CB0E72"/>
    <w:rsid w:val="00CB0E80"/>
    <w:rsid w:val="00CB0E9C"/>
    <w:rsid w:val="00CB0ECA"/>
    <w:rsid w:val="00CB0EED"/>
    <w:rsid w:val="00CB0F10"/>
    <w:rsid w:val="00CB0F57"/>
    <w:rsid w:val="00CB1009"/>
    <w:rsid w:val="00CB1016"/>
    <w:rsid w:val="00CB1017"/>
    <w:rsid w:val="00CB1033"/>
    <w:rsid w:val="00CB1066"/>
    <w:rsid w:val="00CB1086"/>
    <w:rsid w:val="00CB1090"/>
    <w:rsid w:val="00CB10A2"/>
    <w:rsid w:val="00CB1120"/>
    <w:rsid w:val="00CB113F"/>
    <w:rsid w:val="00CB118C"/>
    <w:rsid w:val="00CB119B"/>
    <w:rsid w:val="00CB11CE"/>
    <w:rsid w:val="00CB11E3"/>
    <w:rsid w:val="00CB11F3"/>
    <w:rsid w:val="00CB120D"/>
    <w:rsid w:val="00CB1232"/>
    <w:rsid w:val="00CB1251"/>
    <w:rsid w:val="00CB1266"/>
    <w:rsid w:val="00CB126B"/>
    <w:rsid w:val="00CB12D6"/>
    <w:rsid w:val="00CB145E"/>
    <w:rsid w:val="00CB1460"/>
    <w:rsid w:val="00CB14A2"/>
    <w:rsid w:val="00CB14A9"/>
    <w:rsid w:val="00CB14FD"/>
    <w:rsid w:val="00CB153A"/>
    <w:rsid w:val="00CB1560"/>
    <w:rsid w:val="00CB159C"/>
    <w:rsid w:val="00CB159E"/>
    <w:rsid w:val="00CB15BA"/>
    <w:rsid w:val="00CB162C"/>
    <w:rsid w:val="00CB163D"/>
    <w:rsid w:val="00CB1653"/>
    <w:rsid w:val="00CB165C"/>
    <w:rsid w:val="00CB16DB"/>
    <w:rsid w:val="00CB16DC"/>
    <w:rsid w:val="00CB16E2"/>
    <w:rsid w:val="00CB1701"/>
    <w:rsid w:val="00CB1706"/>
    <w:rsid w:val="00CB173D"/>
    <w:rsid w:val="00CB177D"/>
    <w:rsid w:val="00CB17C3"/>
    <w:rsid w:val="00CB17CA"/>
    <w:rsid w:val="00CB17CC"/>
    <w:rsid w:val="00CB17E0"/>
    <w:rsid w:val="00CB17F7"/>
    <w:rsid w:val="00CB185A"/>
    <w:rsid w:val="00CB18A1"/>
    <w:rsid w:val="00CB18A9"/>
    <w:rsid w:val="00CB18FB"/>
    <w:rsid w:val="00CB190D"/>
    <w:rsid w:val="00CB1910"/>
    <w:rsid w:val="00CB1917"/>
    <w:rsid w:val="00CB1958"/>
    <w:rsid w:val="00CB196A"/>
    <w:rsid w:val="00CB19AD"/>
    <w:rsid w:val="00CB19AF"/>
    <w:rsid w:val="00CB19BE"/>
    <w:rsid w:val="00CB19D7"/>
    <w:rsid w:val="00CB1A58"/>
    <w:rsid w:val="00CB1A5D"/>
    <w:rsid w:val="00CB1A6A"/>
    <w:rsid w:val="00CB1A80"/>
    <w:rsid w:val="00CB1A91"/>
    <w:rsid w:val="00CB1AB6"/>
    <w:rsid w:val="00CB1AC5"/>
    <w:rsid w:val="00CB1AC7"/>
    <w:rsid w:val="00CB1AE4"/>
    <w:rsid w:val="00CB1AE6"/>
    <w:rsid w:val="00CB1B31"/>
    <w:rsid w:val="00CB1B4C"/>
    <w:rsid w:val="00CB1B51"/>
    <w:rsid w:val="00CB1BB6"/>
    <w:rsid w:val="00CB1BC6"/>
    <w:rsid w:val="00CB1BD4"/>
    <w:rsid w:val="00CB1BD7"/>
    <w:rsid w:val="00CB1C15"/>
    <w:rsid w:val="00CB1C56"/>
    <w:rsid w:val="00CB1C6E"/>
    <w:rsid w:val="00CB1CD7"/>
    <w:rsid w:val="00CB1CDD"/>
    <w:rsid w:val="00CB1CFE"/>
    <w:rsid w:val="00CB1D3B"/>
    <w:rsid w:val="00CB1D42"/>
    <w:rsid w:val="00CB1D80"/>
    <w:rsid w:val="00CB1D87"/>
    <w:rsid w:val="00CB1DB0"/>
    <w:rsid w:val="00CB1DB7"/>
    <w:rsid w:val="00CB1E0D"/>
    <w:rsid w:val="00CB1E50"/>
    <w:rsid w:val="00CB1E81"/>
    <w:rsid w:val="00CB1E84"/>
    <w:rsid w:val="00CB1E86"/>
    <w:rsid w:val="00CB1EBE"/>
    <w:rsid w:val="00CB1EFA"/>
    <w:rsid w:val="00CB1F38"/>
    <w:rsid w:val="00CB1F3A"/>
    <w:rsid w:val="00CB1F63"/>
    <w:rsid w:val="00CB1F75"/>
    <w:rsid w:val="00CB1FA8"/>
    <w:rsid w:val="00CB1FAE"/>
    <w:rsid w:val="00CB1FB6"/>
    <w:rsid w:val="00CB2009"/>
    <w:rsid w:val="00CB200E"/>
    <w:rsid w:val="00CB20A5"/>
    <w:rsid w:val="00CB20D8"/>
    <w:rsid w:val="00CB2115"/>
    <w:rsid w:val="00CB216A"/>
    <w:rsid w:val="00CB21D0"/>
    <w:rsid w:val="00CB21E1"/>
    <w:rsid w:val="00CB220C"/>
    <w:rsid w:val="00CB224F"/>
    <w:rsid w:val="00CB226A"/>
    <w:rsid w:val="00CB22C5"/>
    <w:rsid w:val="00CB22EA"/>
    <w:rsid w:val="00CB22F7"/>
    <w:rsid w:val="00CB231F"/>
    <w:rsid w:val="00CB2368"/>
    <w:rsid w:val="00CB236A"/>
    <w:rsid w:val="00CB2393"/>
    <w:rsid w:val="00CB23A1"/>
    <w:rsid w:val="00CB243E"/>
    <w:rsid w:val="00CB2470"/>
    <w:rsid w:val="00CB249C"/>
    <w:rsid w:val="00CB24A8"/>
    <w:rsid w:val="00CB24AB"/>
    <w:rsid w:val="00CB24B3"/>
    <w:rsid w:val="00CB24B9"/>
    <w:rsid w:val="00CB24DE"/>
    <w:rsid w:val="00CB252C"/>
    <w:rsid w:val="00CB255C"/>
    <w:rsid w:val="00CB258D"/>
    <w:rsid w:val="00CB2650"/>
    <w:rsid w:val="00CB2656"/>
    <w:rsid w:val="00CB268A"/>
    <w:rsid w:val="00CB26DE"/>
    <w:rsid w:val="00CB26E3"/>
    <w:rsid w:val="00CB2720"/>
    <w:rsid w:val="00CB276C"/>
    <w:rsid w:val="00CB277E"/>
    <w:rsid w:val="00CB2785"/>
    <w:rsid w:val="00CB27B7"/>
    <w:rsid w:val="00CB27E1"/>
    <w:rsid w:val="00CB287D"/>
    <w:rsid w:val="00CB2886"/>
    <w:rsid w:val="00CB28A4"/>
    <w:rsid w:val="00CB291A"/>
    <w:rsid w:val="00CB2956"/>
    <w:rsid w:val="00CB2974"/>
    <w:rsid w:val="00CB298A"/>
    <w:rsid w:val="00CB29A7"/>
    <w:rsid w:val="00CB29CA"/>
    <w:rsid w:val="00CB29F7"/>
    <w:rsid w:val="00CB2A34"/>
    <w:rsid w:val="00CB2A35"/>
    <w:rsid w:val="00CB2A39"/>
    <w:rsid w:val="00CB2A3B"/>
    <w:rsid w:val="00CB2A90"/>
    <w:rsid w:val="00CB2A92"/>
    <w:rsid w:val="00CB2B1D"/>
    <w:rsid w:val="00CB2B38"/>
    <w:rsid w:val="00CB2B55"/>
    <w:rsid w:val="00CB2B8D"/>
    <w:rsid w:val="00CB2B92"/>
    <w:rsid w:val="00CB2B9A"/>
    <w:rsid w:val="00CB2B9C"/>
    <w:rsid w:val="00CB2BA0"/>
    <w:rsid w:val="00CB2C01"/>
    <w:rsid w:val="00CB2C0C"/>
    <w:rsid w:val="00CB2C2F"/>
    <w:rsid w:val="00CB2CBF"/>
    <w:rsid w:val="00CB2CCE"/>
    <w:rsid w:val="00CB2CE9"/>
    <w:rsid w:val="00CB2D62"/>
    <w:rsid w:val="00CB2D70"/>
    <w:rsid w:val="00CB2D7C"/>
    <w:rsid w:val="00CB2D97"/>
    <w:rsid w:val="00CB2D99"/>
    <w:rsid w:val="00CB2DE5"/>
    <w:rsid w:val="00CB2E12"/>
    <w:rsid w:val="00CB2E24"/>
    <w:rsid w:val="00CB2E3F"/>
    <w:rsid w:val="00CB2E41"/>
    <w:rsid w:val="00CB2E96"/>
    <w:rsid w:val="00CB2EA0"/>
    <w:rsid w:val="00CB2EA2"/>
    <w:rsid w:val="00CB2EC7"/>
    <w:rsid w:val="00CB2EFC"/>
    <w:rsid w:val="00CB2F1A"/>
    <w:rsid w:val="00CB2F42"/>
    <w:rsid w:val="00CB2F75"/>
    <w:rsid w:val="00CB2F76"/>
    <w:rsid w:val="00CB2F8B"/>
    <w:rsid w:val="00CB2FA3"/>
    <w:rsid w:val="00CB2FB2"/>
    <w:rsid w:val="00CB305C"/>
    <w:rsid w:val="00CB3067"/>
    <w:rsid w:val="00CB309A"/>
    <w:rsid w:val="00CB3137"/>
    <w:rsid w:val="00CB313D"/>
    <w:rsid w:val="00CB313F"/>
    <w:rsid w:val="00CB3162"/>
    <w:rsid w:val="00CB3186"/>
    <w:rsid w:val="00CB31F4"/>
    <w:rsid w:val="00CB3286"/>
    <w:rsid w:val="00CB3312"/>
    <w:rsid w:val="00CB3330"/>
    <w:rsid w:val="00CB3334"/>
    <w:rsid w:val="00CB334A"/>
    <w:rsid w:val="00CB3358"/>
    <w:rsid w:val="00CB337E"/>
    <w:rsid w:val="00CB338A"/>
    <w:rsid w:val="00CB33D6"/>
    <w:rsid w:val="00CB33E5"/>
    <w:rsid w:val="00CB340F"/>
    <w:rsid w:val="00CB3410"/>
    <w:rsid w:val="00CB3426"/>
    <w:rsid w:val="00CB342A"/>
    <w:rsid w:val="00CB343D"/>
    <w:rsid w:val="00CB3464"/>
    <w:rsid w:val="00CB3486"/>
    <w:rsid w:val="00CB349A"/>
    <w:rsid w:val="00CB3501"/>
    <w:rsid w:val="00CB351E"/>
    <w:rsid w:val="00CB353E"/>
    <w:rsid w:val="00CB3554"/>
    <w:rsid w:val="00CB358A"/>
    <w:rsid w:val="00CB3597"/>
    <w:rsid w:val="00CB35DD"/>
    <w:rsid w:val="00CB35FA"/>
    <w:rsid w:val="00CB363D"/>
    <w:rsid w:val="00CB366A"/>
    <w:rsid w:val="00CB372F"/>
    <w:rsid w:val="00CB374F"/>
    <w:rsid w:val="00CB377E"/>
    <w:rsid w:val="00CB378C"/>
    <w:rsid w:val="00CB3799"/>
    <w:rsid w:val="00CB37BA"/>
    <w:rsid w:val="00CB37D3"/>
    <w:rsid w:val="00CB37F0"/>
    <w:rsid w:val="00CB37FA"/>
    <w:rsid w:val="00CB3821"/>
    <w:rsid w:val="00CB3835"/>
    <w:rsid w:val="00CB38AC"/>
    <w:rsid w:val="00CB38B4"/>
    <w:rsid w:val="00CB38B5"/>
    <w:rsid w:val="00CB38E6"/>
    <w:rsid w:val="00CB3919"/>
    <w:rsid w:val="00CB391F"/>
    <w:rsid w:val="00CB3937"/>
    <w:rsid w:val="00CB39D2"/>
    <w:rsid w:val="00CB39EB"/>
    <w:rsid w:val="00CB3A8A"/>
    <w:rsid w:val="00CB3AFF"/>
    <w:rsid w:val="00CB3B2F"/>
    <w:rsid w:val="00CB3B81"/>
    <w:rsid w:val="00CB3B96"/>
    <w:rsid w:val="00CB3BA1"/>
    <w:rsid w:val="00CB3BA7"/>
    <w:rsid w:val="00CB3BB0"/>
    <w:rsid w:val="00CB3BF5"/>
    <w:rsid w:val="00CB3C0B"/>
    <w:rsid w:val="00CB3C89"/>
    <w:rsid w:val="00CB3D0B"/>
    <w:rsid w:val="00CB3D26"/>
    <w:rsid w:val="00CB3D71"/>
    <w:rsid w:val="00CB3DC8"/>
    <w:rsid w:val="00CB3DE1"/>
    <w:rsid w:val="00CB3E26"/>
    <w:rsid w:val="00CB3E34"/>
    <w:rsid w:val="00CB3E70"/>
    <w:rsid w:val="00CB3E93"/>
    <w:rsid w:val="00CB3EA9"/>
    <w:rsid w:val="00CB3EC5"/>
    <w:rsid w:val="00CB3EE9"/>
    <w:rsid w:val="00CB3F66"/>
    <w:rsid w:val="00CB3FA4"/>
    <w:rsid w:val="00CB3FE1"/>
    <w:rsid w:val="00CB3FE2"/>
    <w:rsid w:val="00CB407B"/>
    <w:rsid w:val="00CB409F"/>
    <w:rsid w:val="00CB40A7"/>
    <w:rsid w:val="00CB40D2"/>
    <w:rsid w:val="00CB410B"/>
    <w:rsid w:val="00CB412D"/>
    <w:rsid w:val="00CB413E"/>
    <w:rsid w:val="00CB4164"/>
    <w:rsid w:val="00CB417D"/>
    <w:rsid w:val="00CB4190"/>
    <w:rsid w:val="00CB420C"/>
    <w:rsid w:val="00CB4221"/>
    <w:rsid w:val="00CB4252"/>
    <w:rsid w:val="00CB428B"/>
    <w:rsid w:val="00CB4297"/>
    <w:rsid w:val="00CB4326"/>
    <w:rsid w:val="00CB435D"/>
    <w:rsid w:val="00CB4384"/>
    <w:rsid w:val="00CB43B5"/>
    <w:rsid w:val="00CB43E6"/>
    <w:rsid w:val="00CB43F2"/>
    <w:rsid w:val="00CB43F4"/>
    <w:rsid w:val="00CB4420"/>
    <w:rsid w:val="00CB442F"/>
    <w:rsid w:val="00CB4460"/>
    <w:rsid w:val="00CB448F"/>
    <w:rsid w:val="00CB449D"/>
    <w:rsid w:val="00CB44B6"/>
    <w:rsid w:val="00CB44BB"/>
    <w:rsid w:val="00CB4507"/>
    <w:rsid w:val="00CB4509"/>
    <w:rsid w:val="00CB4537"/>
    <w:rsid w:val="00CB455E"/>
    <w:rsid w:val="00CB459B"/>
    <w:rsid w:val="00CB45A0"/>
    <w:rsid w:val="00CB45CA"/>
    <w:rsid w:val="00CB4608"/>
    <w:rsid w:val="00CB462B"/>
    <w:rsid w:val="00CB4634"/>
    <w:rsid w:val="00CB467D"/>
    <w:rsid w:val="00CB4695"/>
    <w:rsid w:val="00CB4697"/>
    <w:rsid w:val="00CB46B8"/>
    <w:rsid w:val="00CB46BA"/>
    <w:rsid w:val="00CB46CF"/>
    <w:rsid w:val="00CB4712"/>
    <w:rsid w:val="00CB4799"/>
    <w:rsid w:val="00CB479E"/>
    <w:rsid w:val="00CB47F6"/>
    <w:rsid w:val="00CB480D"/>
    <w:rsid w:val="00CB482D"/>
    <w:rsid w:val="00CB4856"/>
    <w:rsid w:val="00CB4891"/>
    <w:rsid w:val="00CB48C0"/>
    <w:rsid w:val="00CB48FE"/>
    <w:rsid w:val="00CB491F"/>
    <w:rsid w:val="00CB49DD"/>
    <w:rsid w:val="00CB4A49"/>
    <w:rsid w:val="00CB4A6B"/>
    <w:rsid w:val="00CB4A7D"/>
    <w:rsid w:val="00CB4A93"/>
    <w:rsid w:val="00CB4AA4"/>
    <w:rsid w:val="00CB4AD7"/>
    <w:rsid w:val="00CB4B69"/>
    <w:rsid w:val="00CB4B89"/>
    <w:rsid w:val="00CB4B9C"/>
    <w:rsid w:val="00CB4BB7"/>
    <w:rsid w:val="00CB4BD1"/>
    <w:rsid w:val="00CB4C3F"/>
    <w:rsid w:val="00CB4C8B"/>
    <w:rsid w:val="00CB4CD4"/>
    <w:rsid w:val="00CB4CED"/>
    <w:rsid w:val="00CB4D05"/>
    <w:rsid w:val="00CB4D21"/>
    <w:rsid w:val="00CB4DA3"/>
    <w:rsid w:val="00CB4DFC"/>
    <w:rsid w:val="00CB4E52"/>
    <w:rsid w:val="00CB4E56"/>
    <w:rsid w:val="00CB4E7F"/>
    <w:rsid w:val="00CB4ECD"/>
    <w:rsid w:val="00CB4ECE"/>
    <w:rsid w:val="00CB4EE4"/>
    <w:rsid w:val="00CB4EF1"/>
    <w:rsid w:val="00CB4F11"/>
    <w:rsid w:val="00CB4F94"/>
    <w:rsid w:val="00CB4FC6"/>
    <w:rsid w:val="00CB4FDF"/>
    <w:rsid w:val="00CB500A"/>
    <w:rsid w:val="00CB5057"/>
    <w:rsid w:val="00CB5064"/>
    <w:rsid w:val="00CB5067"/>
    <w:rsid w:val="00CB507B"/>
    <w:rsid w:val="00CB50C2"/>
    <w:rsid w:val="00CB510D"/>
    <w:rsid w:val="00CB5137"/>
    <w:rsid w:val="00CB5138"/>
    <w:rsid w:val="00CB513D"/>
    <w:rsid w:val="00CB5156"/>
    <w:rsid w:val="00CB5165"/>
    <w:rsid w:val="00CB5175"/>
    <w:rsid w:val="00CB51AC"/>
    <w:rsid w:val="00CB51D2"/>
    <w:rsid w:val="00CB51FE"/>
    <w:rsid w:val="00CB522D"/>
    <w:rsid w:val="00CB5274"/>
    <w:rsid w:val="00CB5275"/>
    <w:rsid w:val="00CB527F"/>
    <w:rsid w:val="00CB5292"/>
    <w:rsid w:val="00CB5293"/>
    <w:rsid w:val="00CB5297"/>
    <w:rsid w:val="00CB5299"/>
    <w:rsid w:val="00CB52A6"/>
    <w:rsid w:val="00CB52CA"/>
    <w:rsid w:val="00CB5301"/>
    <w:rsid w:val="00CB5303"/>
    <w:rsid w:val="00CB532B"/>
    <w:rsid w:val="00CB533A"/>
    <w:rsid w:val="00CB53C3"/>
    <w:rsid w:val="00CB53F2"/>
    <w:rsid w:val="00CB543A"/>
    <w:rsid w:val="00CB5442"/>
    <w:rsid w:val="00CB54AC"/>
    <w:rsid w:val="00CB54CA"/>
    <w:rsid w:val="00CB54CC"/>
    <w:rsid w:val="00CB54F7"/>
    <w:rsid w:val="00CB550B"/>
    <w:rsid w:val="00CB554B"/>
    <w:rsid w:val="00CB555C"/>
    <w:rsid w:val="00CB55D1"/>
    <w:rsid w:val="00CB5644"/>
    <w:rsid w:val="00CB5671"/>
    <w:rsid w:val="00CB568E"/>
    <w:rsid w:val="00CB56BE"/>
    <w:rsid w:val="00CB56D8"/>
    <w:rsid w:val="00CB5702"/>
    <w:rsid w:val="00CB574A"/>
    <w:rsid w:val="00CB575E"/>
    <w:rsid w:val="00CB577F"/>
    <w:rsid w:val="00CB57B3"/>
    <w:rsid w:val="00CB57D8"/>
    <w:rsid w:val="00CB57FD"/>
    <w:rsid w:val="00CB5837"/>
    <w:rsid w:val="00CB584B"/>
    <w:rsid w:val="00CB5877"/>
    <w:rsid w:val="00CB5890"/>
    <w:rsid w:val="00CB58D1"/>
    <w:rsid w:val="00CB5902"/>
    <w:rsid w:val="00CB5929"/>
    <w:rsid w:val="00CB5941"/>
    <w:rsid w:val="00CB5995"/>
    <w:rsid w:val="00CB59AB"/>
    <w:rsid w:val="00CB5A32"/>
    <w:rsid w:val="00CB5AB1"/>
    <w:rsid w:val="00CB5AB8"/>
    <w:rsid w:val="00CB5AE5"/>
    <w:rsid w:val="00CB5B2B"/>
    <w:rsid w:val="00CB5B3F"/>
    <w:rsid w:val="00CB5B4D"/>
    <w:rsid w:val="00CB5B7F"/>
    <w:rsid w:val="00CB5BD9"/>
    <w:rsid w:val="00CB5BF5"/>
    <w:rsid w:val="00CB5BF8"/>
    <w:rsid w:val="00CB5C02"/>
    <w:rsid w:val="00CB5C0C"/>
    <w:rsid w:val="00CB5C32"/>
    <w:rsid w:val="00CB5C34"/>
    <w:rsid w:val="00CB5C6D"/>
    <w:rsid w:val="00CB5C7A"/>
    <w:rsid w:val="00CB5CA2"/>
    <w:rsid w:val="00CB5CA9"/>
    <w:rsid w:val="00CB5CCC"/>
    <w:rsid w:val="00CB5D0D"/>
    <w:rsid w:val="00CB5D23"/>
    <w:rsid w:val="00CB5D8A"/>
    <w:rsid w:val="00CB5DB3"/>
    <w:rsid w:val="00CB5DEC"/>
    <w:rsid w:val="00CB5E08"/>
    <w:rsid w:val="00CB5E0E"/>
    <w:rsid w:val="00CB5E19"/>
    <w:rsid w:val="00CB5E39"/>
    <w:rsid w:val="00CB5E63"/>
    <w:rsid w:val="00CB5E9B"/>
    <w:rsid w:val="00CB5EE0"/>
    <w:rsid w:val="00CB5F13"/>
    <w:rsid w:val="00CB5F20"/>
    <w:rsid w:val="00CB5F63"/>
    <w:rsid w:val="00CB5F70"/>
    <w:rsid w:val="00CB5FAA"/>
    <w:rsid w:val="00CB5FBC"/>
    <w:rsid w:val="00CB5FCA"/>
    <w:rsid w:val="00CB6006"/>
    <w:rsid w:val="00CB603D"/>
    <w:rsid w:val="00CB604B"/>
    <w:rsid w:val="00CB605E"/>
    <w:rsid w:val="00CB60A4"/>
    <w:rsid w:val="00CB60A5"/>
    <w:rsid w:val="00CB60C8"/>
    <w:rsid w:val="00CB60CC"/>
    <w:rsid w:val="00CB60D2"/>
    <w:rsid w:val="00CB60D9"/>
    <w:rsid w:val="00CB60E9"/>
    <w:rsid w:val="00CB6170"/>
    <w:rsid w:val="00CB6189"/>
    <w:rsid w:val="00CB61A0"/>
    <w:rsid w:val="00CB61D3"/>
    <w:rsid w:val="00CB6244"/>
    <w:rsid w:val="00CB626A"/>
    <w:rsid w:val="00CB629A"/>
    <w:rsid w:val="00CB62CC"/>
    <w:rsid w:val="00CB62DD"/>
    <w:rsid w:val="00CB62EA"/>
    <w:rsid w:val="00CB62F6"/>
    <w:rsid w:val="00CB63BF"/>
    <w:rsid w:val="00CB6414"/>
    <w:rsid w:val="00CB641D"/>
    <w:rsid w:val="00CB64C3"/>
    <w:rsid w:val="00CB64F9"/>
    <w:rsid w:val="00CB6543"/>
    <w:rsid w:val="00CB6594"/>
    <w:rsid w:val="00CB65C3"/>
    <w:rsid w:val="00CB65ED"/>
    <w:rsid w:val="00CB65FA"/>
    <w:rsid w:val="00CB661A"/>
    <w:rsid w:val="00CB6633"/>
    <w:rsid w:val="00CB6635"/>
    <w:rsid w:val="00CB6637"/>
    <w:rsid w:val="00CB66C9"/>
    <w:rsid w:val="00CB66DE"/>
    <w:rsid w:val="00CB6718"/>
    <w:rsid w:val="00CB671B"/>
    <w:rsid w:val="00CB6743"/>
    <w:rsid w:val="00CB675C"/>
    <w:rsid w:val="00CB6765"/>
    <w:rsid w:val="00CB6766"/>
    <w:rsid w:val="00CB679C"/>
    <w:rsid w:val="00CB67B9"/>
    <w:rsid w:val="00CB6812"/>
    <w:rsid w:val="00CB686A"/>
    <w:rsid w:val="00CB68C1"/>
    <w:rsid w:val="00CB68F5"/>
    <w:rsid w:val="00CB6910"/>
    <w:rsid w:val="00CB6956"/>
    <w:rsid w:val="00CB695F"/>
    <w:rsid w:val="00CB69C6"/>
    <w:rsid w:val="00CB6A01"/>
    <w:rsid w:val="00CB6A21"/>
    <w:rsid w:val="00CB6A29"/>
    <w:rsid w:val="00CB6ABD"/>
    <w:rsid w:val="00CB6AC7"/>
    <w:rsid w:val="00CB6AD2"/>
    <w:rsid w:val="00CB6B2C"/>
    <w:rsid w:val="00CB6B74"/>
    <w:rsid w:val="00CB6B87"/>
    <w:rsid w:val="00CB6BEF"/>
    <w:rsid w:val="00CB6C09"/>
    <w:rsid w:val="00CB6C30"/>
    <w:rsid w:val="00CB6CBF"/>
    <w:rsid w:val="00CB6D0B"/>
    <w:rsid w:val="00CB6D0F"/>
    <w:rsid w:val="00CB6D42"/>
    <w:rsid w:val="00CB6D5A"/>
    <w:rsid w:val="00CB6D8A"/>
    <w:rsid w:val="00CB6DA9"/>
    <w:rsid w:val="00CB6E26"/>
    <w:rsid w:val="00CB6E68"/>
    <w:rsid w:val="00CB6E6E"/>
    <w:rsid w:val="00CB6E95"/>
    <w:rsid w:val="00CB6E98"/>
    <w:rsid w:val="00CB6ED6"/>
    <w:rsid w:val="00CB6EE0"/>
    <w:rsid w:val="00CB6EEA"/>
    <w:rsid w:val="00CB6F04"/>
    <w:rsid w:val="00CB6F2D"/>
    <w:rsid w:val="00CB6F32"/>
    <w:rsid w:val="00CB6F62"/>
    <w:rsid w:val="00CB6FB0"/>
    <w:rsid w:val="00CB6FE8"/>
    <w:rsid w:val="00CB6FF5"/>
    <w:rsid w:val="00CB7020"/>
    <w:rsid w:val="00CB7045"/>
    <w:rsid w:val="00CB7053"/>
    <w:rsid w:val="00CB7073"/>
    <w:rsid w:val="00CB7084"/>
    <w:rsid w:val="00CB7098"/>
    <w:rsid w:val="00CB70F7"/>
    <w:rsid w:val="00CB7116"/>
    <w:rsid w:val="00CB7126"/>
    <w:rsid w:val="00CB7193"/>
    <w:rsid w:val="00CB71AB"/>
    <w:rsid w:val="00CB71B9"/>
    <w:rsid w:val="00CB723E"/>
    <w:rsid w:val="00CB7247"/>
    <w:rsid w:val="00CB724F"/>
    <w:rsid w:val="00CB72C3"/>
    <w:rsid w:val="00CB72C5"/>
    <w:rsid w:val="00CB72FD"/>
    <w:rsid w:val="00CB734B"/>
    <w:rsid w:val="00CB734E"/>
    <w:rsid w:val="00CB7363"/>
    <w:rsid w:val="00CB738F"/>
    <w:rsid w:val="00CB73F0"/>
    <w:rsid w:val="00CB73F2"/>
    <w:rsid w:val="00CB73FD"/>
    <w:rsid w:val="00CB7405"/>
    <w:rsid w:val="00CB7407"/>
    <w:rsid w:val="00CB7440"/>
    <w:rsid w:val="00CB7446"/>
    <w:rsid w:val="00CB7451"/>
    <w:rsid w:val="00CB74DA"/>
    <w:rsid w:val="00CB7597"/>
    <w:rsid w:val="00CB765C"/>
    <w:rsid w:val="00CB76A0"/>
    <w:rsid w:val="00CB76D4"/>
    <w:rsid w:val="00CB76D7"/>
    <w:rsid w:val="00CB76EC"/>
    <w:rsid w:val="00CB7726"/>
    <w:rsid w:val="00CB7746"/>
    <w:rsid w:val="00CB7751"/>
    <w:rsid w:val="00CB7754"/>
    <w:rsid w:val="00CB7760"/>
    <w:rsid w:val="00CB777C"/>
    <w:rsid w:val="00CB7789"/>
    <w:rsid w:val="00CB7796"/>
    <w:rsid w:val="00CB77E9"/>
    <w:rsid w:val="00CB77EA"/>
    <w:rsid w:val="00CB7843"/>
    <w:rsid w:val="00CB784F"/>
    <w:rsid w:val="00CB7887"/>
    <w:rsid w:val="00CB78E5"/>
    <w:rsid w:val="00CB790D"/>
    <w:rsid w:val="00CB794E"/>
    <w:rsid w:val="00CB79B5"/>
    <w:rsid w:val="00CB7A0D"/>
    <w:rsid w:val="00CB7A17"/>
    <w:rsid w:val="00CB7A1A"/>
    <w:rsid w:val="00CB7A6D"/>
    <w:rsid w:val="00CB7AAB"/>
    <w:rsid w:val="00CB7AF6"/>
    <w:rsid w:val="00CB7B79"/>
    <w:rsid w:val="00CB7B96"/>
    <w:rsid w:val="00CB7BC9"/>
    <w:rsid w:val="00CB7BD7"/>
    <w:rsid w:val="00CB7BF4"/>
    <w:rsid w:val="00CB7C1C"/>
    <w:rsid w:val="00CB7C1D"/>
    <w:rsid w:val="00CB7C4B"/>
    <w:rsid w:val="00CB7C5E"/>
    <w:rsid w:val="00CB7C66"/>
    <w:rsid w:val="00CB7C86"/>
    <w:rsid w:val="00CB7CC5"/>
    <w:rsid w:val="00CB7D11"/>
    <w:rsid w:val="00CB7D51"/>
    <w:rsid w:val="00CB7D53"/>
    <w:rsid w:val="00CB7D95"/>
    <w:rsid w:val="00CB7D99"/>
    <w:rsid w:val="00CB7D9C"/>
    <w:rsid w:val="00CB7DB7"/>
    <w:rsid w:val="00CB7E26"/>
    <w:rsid w:val="00CB7E47"/>
    <w:rsid w:val="00CB7E77"/>
    <w:rsid w:val="00CB7E80"/>
    <w:rsid w:val="00CB7EA9"/>
    <w:rsid w:val="00CB7EB5"/>
    <w:rsid w:val="00CB7EC5"/>
    <w:rsid w:val="00CB7EC7"/>
    <w:rsid w:val="00CB7F2B"/>
    <w:rsid w:val="00CB7F34"/>
    <w:rsid w:val="00CB7F41"/>
    <w:rsid w:val="00CB7F4D"/>
    <w:rsid w:val="00CB7F7E"/>
    <w:rsid w:val="00CB7FA2"/>
    <w:rsid w:val="00CC0028"/>
    <w:rsid w:val="00CC0032"/>
    <w:rsid w:val="00CC003A"/>
    <w:rsid w:val="00CC0048"/>
    <w:rsid w:val="00CC0056"/>
    <w:rsid w:val="00CC0077"/>
    <w:rsid w:val="00CC00F5"/>
    <w:rsid w:val="00CC0108"/>
    <w:rsid w:val="00CC0110"/>
    <w:rsid w:val="00CC011C"/>
    <w:rsid w:val="00CC0142"/>
    <w:rsid w:val="00CC0154"/>
    <w:rsid w:val="00CC0182"/>
    <w:rsid w:val="00CC01A6"/>
    <w:rsid w:val="00CC01B0"/>
    <w:rsid w:val="00CC01F8"/>
    <w:rsid w:val="00CC01FE"/>
    <w:rsid w:val="00CC020F"/>
    <w:rsid w:val="00CC0257"/>
    <w:rsid w:val="00CC0285"/>
    <w:rsid w:val="00CC02BA"/>
    <w:rsid w:val="00CC02CA"/>
    <w:rsid w:val="00CC02CB"/>
    <w:rsid w:val="00CC030B"/>
    <w:rsid w:val="00CC031F"/>
    <w:rsid w:val="00CC0322"/>
    <w:rsid w:val="00CC034B"/>
    <w:rsid w:val="00CC035B"/>
    <w:rsid w:val="00CC0367"/>
    <w:rsid w:val="00CC036B"/>
    <w:rsid w:val="00CC03A0"/>
    <w:rsid w:val="00CC03EB"/>
    <w:rsid w:val="00CC0428"/>
    <w:rsid w:val="00CC045B"/>
    <w:rsid w:val="00CC0460"/>
    <w:rsid w:val="00CC048B"/>
    <w:rsid w:val="00CC0499"/>
    <w:rsid w:val="00CC04CD"/>
    <w:rsid w:val="00CC057E"/>
    <w:rsid w:val="00CC0592"/>
    <w:rsid w:val="00CC0633"/>
    <w:rsid w:val="00CC066B"/>
    <w:rsid w:val="00CC066E"/>
    <w:rsid w:val="00CC06AC"/>
    <w:rsid w:val="00CC06C5"/>
    <w:rsid w:val="00CC0752"/>
    <w:rsid w:val="00CC0778"/>
    <w:rsid w:val="00CC07D3"/>
    <w:rsid w:val="00CC0839"/>
    <w:rsid w:val="00CC0845"/>
    <w:rsid w:val="00CC0859"/>
    <w:rsid w:val="00CC088F"/>
    <w:rsid w:val="00CC08AA"/>
    <w:rsid w:val="00CC08FC"/>
    <w:rsid w:val="00CC09A9"/>
    <w:rsid w:val="00CC09AB"/>
    <w:rsid w:val="00CC09AC"/>
    <w:rsid w:val="00CC0A13"/>
    <w:rsid w:val="00CC0A6D"/>
    <w:rsid w:val="00CC0A72"/>
    <w:rsid w:val="00CC0A7D"/>
    <w:rsid w:val="00CC0A8D"/>
    <w:rsid w:val="00CC0AA0"/>
    <w:rsid w:val="00CC0AC0"/>
    <w:rsid w:val="00CC0AC4"/>
    <w:rsid w:val="00CC0AF4"/>
    <w:rsid w:val="00CC0B04"/>
    <w:rsid w:val="00CC0B56"/>
    <w:rsid w:val="00CC0B63"/>
    <w:rsid w:val="00CC0B72"/>
    <w:rsid w:val="00CC0C3D"/>
    <w:rsid w:val="00CC0C42"/>
    <w:rsid w:val="00CC0C5A"/>
    <w:rsid w:val="00CC0C64"/>
    <w:rsid w:val="00CC0C98"/>
    <w:rsid w:val="00CC0CA1"/>
    <w:rsid w:val="00CC0CE2"/>
    <w:rsid w:val="00CC0D46"/>
    <w:rsid w:val="00CC0D58"/>
    <w:rsid w:val="00CC0D62"/>
    <w:rsid w:val="00CC0DEF"/>
    <w:rsid w:val="00CC0DF9"/>
    <w:rsid w:val="00CC0E03"/>
    <w:rsid w:val="00CC0E36"/>
    <w:rsid w:val="00CC0E81"/>
    <w:rsid w:val="00CC0E9B"/>
    <w:rsid w:val="00CC0E9F"/>
    <w:rsid w:val="00CC0EA4"/>
    <w:rsid w:val="00CC0EB9"/>
    <w:rsid w:val="00CC0EC4"/>
    <w:rsid w:val="00CC0F3B"/>
    <w:rsid w:val="00CC0F43"/>
    <w:rsid w:val="00CC0F99"/>
    <w:rsid w:val="00CC101B"/>
    <w:rsid w:val="00CC101F"/>
    <w:rsid w:val="00CC102D"/>
    <w:rsid w:val="00CC1041"/>
    <w:rsid w:val="00CC1049"/>
    <w:rsid w:val="00CC1081"/>
    <w:rsid w:val="00CC10B2"/>
    <w:rsid w:val="00CC10C7"/>
    <w:rsid w:val="00CC10D2"/>
    <w:rsid w:val="00CC1136"/>
    <w:rsid w:val="00CC11D6"/>
    <w:rsid w:val="00CC11EC"/>
    <w:rsid w:val="00CC1223"/>
    <w:rsid w:val="00CC122C"/>
    <w:rsid w:val="00CC122E"/>
    <w:rsid w:val="00CC129F"/>
    <w:rsid w:val="00CC12CF"/>
    <w:rsid w:val="00CC12F0"/>
    <w:rsid w:val="00CC1315"/>
    <w:rsid w:val="00CC131B"/>
    <w:rsid w:val="00CC132A"/>
    <w:rsid w:val="00CC1405"/>
    <w:rsid w:val="00CC1419"/>
    <w:rsid w:val="00CC1454"/>
    <w:rsid w:val="00CC1461"/>
    <w:rsid w:val="00CC1483"/>
    <w:rsid w:val="00CC14B3"/>
    <w:rsid w:val="00CC14B5"/>
    <w:rsid w:val="00CC14DC"/>
    <w:rsid w:val="00CC1512"/>
    <w:rsid w:val="00CC1523"/>
    <w:rsid w:val="00CC1528"/>
    <w:rsid w:val="00CC1530"/>
    <w:rsid w:val="00CC1534"/>
    <w:rsid w:val="00CC1542"/>
    <w:rsid w:val="00CC15B3"/>
    <w:rsid w:val="00CC1602"/>
    <w:rsid w:val="00CC1605"/>
    <w:rsid w:val="00CC1663"/>
    <w:rsid w:val="00CC1690"/>
    <w:rsid w:val="00CC1697"/>
    <w:rsid w:val="00CC169C"/>
    <w:rsid w:val="00CC16F2"/>
    <w:rsid w:val="00CC1706"/>
    <w:rsid w:val="00CC171A"/>
    <w:rsid w:val="00CC1739"/>
    <w:rsid w:val="00CC179D"/>
    <w:rsid w:val="00CC17B3"/>
    <w:rsid w:val="00CC17C8"/>
    <w:rsid w:val="00CC1824"/>
    <w:rsid w:val="00CC18C3"/>
    <w:rsid w:val="00CC18DC"/>
    <w:rsid w:val="00CC18FD"/>
    <w:rsid w:val="00CC1906"/>
    <w:rsid w:val="00CC1917"/>
    <w:rsid w:val="00CC1949"/>
    <w:rsid w:val="00CC1953"/>
    <w:rsid w:val="00CC1971"/>
    <w:rsid w:val="00CC1975"/>
    <w:rsid w:val="00CC19C3"/>
    <w:rsid w:val="00CC19D8"/>
    <w:rsid w:val="00CC1A04"/>
    <w:rsid w:val="00CC1A07"/>
    <w:rsid w:val="00CC1A9D"/>
    <w:rsid w:val="00CC1B2E"/>
    <w:rsid w:val="00CC1B4A"/>
    <w:rsid w:val="00CC1B84"/>
    <w:rsid w:val="00CC1B86"/>
    <w:rsid w:val="00CC1BDF"/>
    <w:rsid w:val="00CC1BF5"/>
    <w:rsid w:val="00CC1BFB"/>
    <w:rsid w:val="00CC1C02"/>
    <w:rsid w:val="00CC1C26"/>
    <w:rsid w:val="00CC1C32"/>
    <w:rsid w:val="00CC1C34"/>
    <w:rsid w:val="00CC1C4C"/>
    <w:rsid w:val="00CC1C82"/>
    <w:rsid w:val="00CC1CF4"/>
    <w:rsid w:val="00CC1D01"/>
    <w:rsid w:val="00CC1D24"/>
    <w:rsid w:val="00CC1D3C"/>
    <w:rsid w:val="00CC1D3D"/>
    <w:rsid w:val="00CC1D64"/>
    <w:rsid w:val="00CC1DAC"/>
    <w:rsid w:val="00CC1DF8"/>
    <w:rsid w:val="00CC1E71"/>
    <w:rsid w:val="00CC1E86"/>
    <w:rsid w:val="00CC1E98"/>
    <w:rsid w:val="00CC1EB7"/>
    <w:rsid w:val="00CC1ECC"/>
    <w:rsid w:val="00CC1F0A"/>
    <w:rsid w:val="00CC1F15"/>
    <w:rsid w:val="00CC1F43"/>
    <w:rsid w:val="00CC1F44"/>
    <w:rsid w:val="00CC1F94"/>
    <w:rsid w:val="00CC1FA0"/>
    <w:rsid w:val="00CC1FC4"/>
    <w:rsid w:val="00CC1FC8"/>
    <w:rsid w:val="00CC1FCF"/>
    <w:rsid w:val="00CC1FF9"/>
    <w:rsid w:val="00CC200A"/>
    <w:rsid w:val="00CC2049"/>
    <w:rsid w:val="00CC206B"/>
    <w:rsid w:val="00CC2091"/>
    <w:rsid w:val="00CC20A5"/>
    <w:rsid w:val="00CC20E0"/>
    <w:rsid w:val="00CC2128"/>
    <w:rsid w:val="00CC2155"/>
    <w:rsid w:val="00CC2159"/>
    <w:rsid w:val="00CC217B"/>
    <w:rsid w:val="00CC219B"/>
    <w:rsid w:val="00CC220A"/>
    <w:rsid w:val="00CC2230"/>
    <w:rsid w:val="00CC2250"/>
    <w:rsid w:val="00CC2281"/>
    <w:rsid w:val="00CC2295"/>
    <w:rsid w:val="00CC22C9"/>
    <w:rsid w:val="00CC22E9"/>
    <w:rsid w:val="00CC232F"/>
    <w:rsid w:val="00CC2365"/>
    <w:rsid w:val="00CC2382"/>
    <w:rsid w:val="00CC2399"/>
    <w:rsid w:val="00CC23A4"/>
    <w:rsid w:val="00CC23EA"/>
    <w:rsid w:val="00CC2410"/>
    <w:rsid w:val="00CC2425"/>
    <w:rsid w:val="00CC2501"/>
    <w:rsid w:val="00CC2520"/>
    <w:rsid w:val="00CC25A5"/>
    <w:rsid w:val="00CC25AA"/>
    <w:rsid w:val="00CC25E6"/>
    <w:rsid w:val="00CC2604"/>
    <w:rsid w:val="00CC2644"/>
    <w:rsid w:val="00CC266C"/>
    <w:rsid w:val="00CC26E1"/>
    <w:rsid w:val="00CC26E5"/>
    <w:rsid w:val="00CC2724"/>
    <w:rsid w:val="00CC2776"/>
    <w:rsid w:val="00CC2797"/>
    <w:rsid w:val="00CC27EB"/>
    <w:rsid w:val="00CC280A"/>
    <w:rsid w:val="00CC2859"/>
    <w:rsid w:val="00CC28A5"/>
    <w:rsid w:val="00CC28C2"/>
    <w:rsid w:val="00CC28F1"/>
    <w:rsid w:val="00CC28F4"/>
    <w:rsid w:val="00CC28F8"/>
    <w:rsid w:val="00CC295D"/>
    <w:rsid w:val="00CC2A67"/>
    <w:rsid w:val="00CC2A90"/>
    <w:rsid w:val="00CC2B05"/>
    <w:rsid w:val="00CC2B28"/>
    <w:rsid w:val="00CC2B56"/>
    <w:rsid w:val="00CC2B69"/>
    <w:rsid w:val="00CC2BFC"/>
    <w:rsid w:val="00CC2C1E"/>
    <w:rsid w:val="00CC2C20"/>
    <w:rsid w:val="00CC2C22"/>
    <w:rsid w:val="00CC2CB9"/>
    <w:rsid w:val="00CC2CC0"/>
    <w:rsid w:val="00CC2CC2"/>
    <w:rsid w:val="00CC2CCE"/>
    <w:rsid w:val="00CC2D3B"/>
    <w:rsid w:val="00CC2DEE"/>
    <w:rsid w:val="00CC2E05"/>
    <w:rsid w:val="00CC2E35"/>
    <w:rsid w:val="00CC2E3D"/>
    <w:rsid w:val="00CC2E7A"/>
    <w:rsid w:val="00CC2EE0"/>
    <w:rsid w:val="00CC2F17"/>
    <w:rsid w:val="00CC2F3E"/>
    <w:rsid w:val="00CC2F3F"/>
    <w:rsid w:val="00CC2F75"/>
    <w:rsid w:val="00CC2F8F"/>
    <w:rsid w:val="00CC2FA3"/>
    <w:rsid w:val="00CC2FA7"/>
    <w:rsid w:val="00CC2FC1"/>
    <w:rsid w:val="00CC2FDA"/>
    <w:rsid w:val="00CC2FE9"/>
    <w:rsid w:val="00CC3027"/>
    <w:rsid w:val="00CC3070"/>
    <w:rsid w:val="00CC3079"/>
    <w:rsid w:val="00CC307D"/>
    <w:rsid w:val="00CC30A6"/>
    <w:rsid w:val="00CC30AB"/>
    <w:rsid w:val="00CC30C2"/>
    <w:rsid w:val="00CC30CC"/>
    <w:rsid w:val="00CC30D0"/>
    <w:rsid w:val="00CC30F2"/>
    <w:rsid w:val="00CC312D"/>
    <w:rsid w:val="00CC31AD"/>
    <w:rsid w:val="00CC31D6"/>
    <w:rsid w:val="00CC31E1"/>
    <w:rsid w:val="00CC31E4"/>
    <w:rsid w:val="00CC323D"/>
    <w:rsid w:val="00CC3283"/>
    <w:rsid w:val="00CC32F7"/>
    <w:rsid w:val="00CC3300"/>
    <w:rsid w:val="00CC3316"/>
    <w:rsid w:val="00CC333F"/>
    <w:rsid w:val="00CC337E"/>
    <w:rsid w:val="00CC338A"/>
    <w:rsid w:val="00CC33BF"/>
    <w:rsid w:val="00CC33F0"/>
    <w:rsid w:val="00CC3431"/>
    <w:rsid w:val="00CC3438"/>
    <w:rsid w:val="00CC3452"/>
    <w:rsid w:val="00CC3493"/>
    <w:rsid w:val="00CC3498"/>
    <w:rsid w:val="00CC34A6"/>
    <w:rsid w:val="00CC34B0"/>
    <w:rsid w:val="00CC34D3"/>
    <w:rsid w:val="00CC34E4"/>
    <w:rsid w:val="00CC35C2"/>
    <w:rsid w:val="00CC35C3"/>
    <w:rsid w:val="00CC35DF"/>
    <w:rsid w:val="00CC35E7"/>
    <w:rsid w:val="00CC35E8"/>
    <w:rsid w:val="00CC3606"/>
    <w:rsid w:val="00CC368A"/>
    <w:rsid w:val="00CC368C"/>
    <w:rsid w:val="00CC36F8"/>
    <w:rsid w:val="00CC36FC"/>
    <w:rsid w:val="00CC3796"/>
    <w:rsid w:val="00CC379E"/>
    <w:rsid w:val="00CC37B4"/>
    <w:rsid w:val="00CC37B9"/>
    <w:rsid w:val="00CC3815"/>
    <w:rsid w:val="00CC3825"/>
    <w:rsid w:val="00CC3835"/>
    <w:rsid w:val="00CC3870"/>
    <w:rsid w:val="00CC38A0"/>
    <w:rsid w:val="00CC38CA"/>
    <w:rsid w:val="00CC38FB"/>
    <w:rsid w:val="00CC3914"/>
    <w:rsid w:val="00CC3917"/>
    <w:rsid w:val="00CC3970"/>
    <w:rsid w:val="00CC3981"/>
    <w:rsid w:val="00CC399A"/>
    <w:rsid w:val="00CC39A5"/>
    <w:rsid w:val="00CC39BB"/>
    <w:rsid w:val="00CC39D9"/>
    <w:rsid w:val="00CC3A1F"/>
    <w:rsid w:val="00CC3A73"/>
    <w:rsid w:val="00CC3AEA"/>
    <w:rsid w:val="00CC3B12"/>
    <w:rsid w:val="00CC3B2B"/>
    <w:rsid w:val="00CC3B32"/>
    <w:rsid w:val="00CC3B85"/>
    <w:rsid w:val="00CC3B9C"/>
    <w:rsid w:val="00CC3BA5"/>
    <w:rsid w:val="00CC3BFC"/>
    <w:rsid w:val="00CC3C05"/>
    <w:rsid w:val="00CC3C10"/>
    <w:rsid w:val="00CC3C38"/>
    <w:rsid w:val="00CC3C60"/>
    <w:rsid w:val="00CC3C70"/>
    <w:rsid w:val="00CC3D6F"/>
    <w:rsid w:val="00CC3D9F"/>
    <w:rsid w:val="00CC3DC1"/>
    <w:rsid w:val="00CC3DDD"/>
    <w:rsid w:val="00CC3E16"/>
    <w:rsid w:val="00CC3E38"/>
    <w:rsid w:val="00CC3E4B"/>
    <w:rsid w:val="00CC3E80"/>
    <w:rsid w:val="00CC3EBF"/>
    <w:rsid w:val="00CC3F30"/>
    <w:rsid w:val="00CC3F71"/>
    <w:rsid w:val="00CC3F86"/>
    <w:rsid w:val="00CC3F98"/>
    <w:rsid w:val="00CC3F9C"/>
    <w:rsid w:val="00CC3FB1"/>
    <w:rsid w:val="00CC3FB7"/>
    <w:rsid w:val="00CC3FC1"/>
    <w:rsid w:val="00CC3FDC"/>
    <w:rsid w:val="00CC4042"/>
    <w:rsid w:val="00CC4068"/>
    <w:rsid w:val="00CC4097"/>
    <w:rsid w:val="00CC4099"/>
    <w:rsid w:val="00CC40F7"/>
    <w:rsid w:val="00CC4154"/>
    <w:rsid w:val="00CC4163"/>
    <w:rsid w:val="00CC4164"/>
    <w:rsid w:val="00CC4184"/>
    <w:rsid w:val="00CC41A0"/>
    <w:rsid w:val="00CC41E3"/>
    <w:rsid w:val="00CC4205"/>
    <w:rsid w:val="00CC422E"/>
    <w:rsid w:val="00CC426D"/>
    <w:rsid w:val="00CC42C3"/>
    <w:rsid w:val="00CC42EA"/>
    <w:rsid w:val="00CC4306"/>
    <w:rsid w:val="00CC4328"/>
    <w:rsid w:val="00CC4331"/>
    <w:rsid w:val="00CC433C"/>
    <w:rsid w:val="00CC437B"/>
    <w:rsid w:val="00CC43E4"/>
    <w:rsid w:val="00CC441A"/>
    <w:rsid w:val="00CC4430"/>
    <w:rsid w:val="00CC443F"/>
    <w:rsid w:val="00CC444A"/>
    <w:rsid w:val="00CC4467"/>
    <w:rsid w:val="00CC4492"/>
    <w:rsid w:val="00CC44E4"/>
    <w:rsid w:val="00CC44E9"/>
    <w:rsid w:val="00CC4504"/>
    <w:rsid w:val="00CC4505"/>
    <w:rsid w:val="00CC45B0"/>
    <w:rsid w:val="00CC4611"/>
    <w:rsid w:val="00CC4622"/>
    <w:rsid w:val="00CC466F"/>
    <w:rsid w:val="00CC46A4"/>
    <w:rsid w:val="00CC46A6"/>
    <w:rsid w:val="00CC46CE"/>
    <w:rsid w:val="00CC4752"/>
    <w:rsid w:val="00CC4777"/>
    <w:rsid w:val="00CC4785"/>
    <w:rsid w:val="00CC47D5"/>
    <w:rsid w:val="00CC47E4"/>
    <w:rsid w:val="00CC4838"/>
    <w:rsid w:val="00CC4856"/>
    <w:rsid w:val="00CC4896"/>
    <w:rsid w:val="00CC4898"/>
    <w:rsid w:val="00CC48A5"/>
    <w:rsid w:val="00CC48A6"/>
    <w:rsid w:val="00CC48AD"/>
    <w:rsid w:val="00CC48CF"/>
    <w:rsid w:val="00CC48E2"/>
    <w:rsid w:val="00CC48FF"/>
    <w:rsid w:val="00CC4904"/>
    <w:rsid w:val="00CC4925"/>
    <w:rsid w:val="00CC4970"/>
    <w:rsid w:val="00CC4996"/>
    <w:rsid w:val="00CC4998"/>
    <w:rsid w:val="00CC499C"/>
    <w:rsid w:val="00CC49B7"/>
    <w:rsid w:val="00CC49E7"/>
    <w:rsid w:val="00CC49F6"/>
    <w:rsid w:val="00CC49FF"/>
    <w:rsid w:val="00CC4A18"/>
    <w:rsid w:val="00CC4A32"/>
    <w:rsid w:val="00CC4A41"/>
    <w:rsid w:val="00CC4A43"/>
    <w:rsid w:val="00CC4A59"/>
    <w:rsid w:val="00CC4A6A"/>
    <w:rsid w:val="00CC4A6C"/>
    <w:rsid w:val="00CC4AA4"/>
    <w:rsid w:val="00CC4AC1"/>
    <w:rsid w:val="00CC4B02"/>
    <w:rsid w:val="00CC4B13"/>
    <w:rsid w:val="00CC4B26"/>
    <w:rsid w:val="00CC4B37"/>
    <w:rsid w:val="00CC4B40"/>
    <w:rsid w:val="00CC4B6E"/>
    <w:rsid w:val="00CC4BA0"/>
    <w:rsid w:val="00CC4BA9"/>
    <w:rsid w:val="00CC4BC0"/>
    <w:rsid w:val="00CC4BD1"/>
    <w:rsid w:val="00CC4C08"/>
    <w:rsid w:val="00CC4C43"/>
    <w:rsid w:val="00CC4C45"/>
    <w:rsid w:val="00CC4C67"/>
    <w:rsid w:val="00CC4C72"/>
    <w:rsid w:val="00CC4CB5"/>
    <w:rsid w:val="00CC4CC4"/>
    <w:rsid w:val="00CC4D2C"/>
    <w:rsid w:val="00CC4D9B"/>
    <w:rsid w:val="00CC4DE2"/>
    <w:rsid w:val="00CC4E0B"/>
    <w:rsid w:val="00CC4E21"/>
    <w:rsid w:val="00CC4E26"/>
    <w:rsid w:val="00CC4E3B"/>
    <w:rsid w:val="00CC4E3E"/>
    <w:rsid w:val="00CC4E3F"/>
    <w:rsid w:val="00CC4EBA"/>
    <w:rsid w:val="00CC4ED4"/>
    <w:rsid w:val="00CC4F59"/>
    <w:rsid w:val="00CC4FA8"/>
    <w:rsid w:val="00CC4FBF"/>
    <w:rsid w:val="00CC4FEE"/>
    <w:rsid w:val="00CC5003"/>
    <w:rsid w:val="00CC5005"/>
    <w:rsid w:val="00CC5017"/>
    <w:rsid w:val="00CC501F"/>
    <w:rsid w:val="00CC5028"/>
    <w:rsid w:val="00CC502B"/>
    <w:rsid w:val="00CC504D"/>
    <w:rsid w:val="00CC50C7"/>
    <w:rsid w:val="00CC50E8"/>
    <w:rsid w:val="00CC50F8"/>
    <w:rsid w:val="00CC5130"/>
    <w:rsid w:val="00CC5146"/>
    <w:rsid w:val="00CC5154"/>
    <w:rsid w:val="00CC5193"/>
    <w:rsid w:val="00CC519A"/>
    <w:rsid w:val="00CC51BB"/>
    <w:rsid w:val="00CC521F"/>
    <w:rsid w:val="00CC5228"/>
    <w:rsid w:val="00CC522C"/>
    <w:rsid w:val="00CC523A"/>
    <w:rsid w:val="00CC52A8"/>
    <w:rsid w:val="00CC52B0"/>
    <w:rsid w:val="00CC52E4"/>
    <w:rsid w:val="00CC5301"/>
    <w:rsid w:val="00CC530A"/>
    <w:rsid w:val="00CC534A"/>
    <w:rsid w:val="00CC537E"/>
    <w:rsid w:val="00CC53AA"/>
    <w:rsid w:val="00CC53BF"/>
    <w:rsid w:val="00CC53C7"/>
    <w:rsid w:val="00CC53D7"/>
    <w:rsid w:val="00CC5401"/>
    <w:rsid w:val="00CC5407"/>
    <w:rsid w:val="00CC5435"/>
    <w:rsid w:val="00CC54A1"/>
    <w:rsid w:val="00CC54D8"/>
    <w:rsid w:val="00CC54FA"/>
    <w:rsid w:val="00CC5533"/>
    <w:rsid w:val="00CC558A"/>
    <w:rsid w:val="00CC559F"/>
    <w:rsid w:val="00CC55A8"/>
    <w:rsid w:val="00CC55B4"/>
    <w:rsid w:val="00CC55CC"/>
    <w:rsid w:val="00CC5635"/>
    <w:rsid w:val="00CC5637"/>
    <w:rsid w:val="00CC5640"/>
    <w:rsid w:val="00CC5660"/>
    <w:rsid w:val="00CC5672"/>
    <w:rsid w:val="00CC569F"/>
    <w:rsid w:val="00CC56AA"/>
    <w:rsid w:val="00CC570C"/>
    <w:rsid w:val="00CC573E"/>
    <w:rsid w:val="00CC5742"/>
    <w:rsid w:val="00CC575B"/>
    <w:rsid w:val="00CC5772"/>
    <w:rsid w:val="00CC57C7"/>
    <w:rsid w:val="00CC5889"/>
    <w:rsid w:val="00CC58CD"/>
    <w:rsid w:val="00CC58D1"/>
    <w:rsid w:val="00CC5911"/>
    <w:rsid w:val="00CC5935"/>
    <w:rsid w:val="00CC59A9"/>
    <w:rsid w:val="00CC59C3"/>
    <w:rsid w:val="00CC59E6"/>
    <w:rsid w:val="00CC59F6"/>
    <w:rsid w:val="00CC5A43"/>
    <w:rsid w:val="00CC5A70"/>
    <w:rsid w:val="00CC5A8A"/>
    <w:rsid w:val="00CC5A97"/>
    <w:rsid w:val="00CC5AEA"/>
    <w:rsid w:val="00CC5B10"/>
    <w:rsid w:val="00CC5B1A"/>
    <w:rsid w:val="00CC5B1E"/>
    <w:rsid w:val="00CC5B5B"/>
    <w:rsid w:val="00CC5B72"/>
    <w:rsid w:val="00CC5B9D"/>
    <w:rsid w:val="00CC5BA1"/>
    <w:rsid w:val="00CC5BA2"/>
    <w:rsid w:val="00CC5BD1"/>
    <w:rsid w:val="00CC5BF3"/>
    <w:rsid w:val="00CC5C5E"/>
    <w:rsid w:val="00CC5C7D"/>
    <w:rsid w:val="00CC5C7E"/>
    <w:rsid w:val="00CC5CA1"/>
    <w:rsid w:val="00CC5CA6"/>
    <w:rsid w:val="00CC5D01"/>
    <w:rsid w:val="00CC5D03"/>
    <w:rsid w:val="00CC5D8C"/>
    <w:rsid w:val="00CC5DAC"/>
    <w:rsid w:val="00CC5DBA"/>
    <w:rsid w:val="00CC5DD0"/>
    <w:rsid w:val="00CC5E07"/>
    <w:rsid w:val="00CC5E90"/>
    <w:rsid w:val="00CC5EBB"/>
    <w:rsid w:val="00CC5EC2"/>
    <w:rsid w:val="00CC5F25"/>
    <w:rsid w:val="00CC5F29"/>
    <w:rsid w:val="00CC5F34"/>
    <w:rsid w:val="00CC5F69"/>
    <w:rsid w:val="00CC5F8B"/>
    <w:rsid w:val="00CC5F99"/>
    <w:rsid w:val="00CC5FA4"/>
    <w:rsid w:val="00CC5FB0"/>
    <w:rsid w:val="00CC5FB4"/>
    <w:rsid w:val="00CC5FDD"/>
    <w:rsid w:val="00CC6052"/>
    <w:rsid w:val="00CC6059"/>
    <w:rsid w:val="00CC607C"/>
    <w:rsid w:val="00CC6087"/>
    <w:rsid w:val="00CC6089"/>
    <w:rsid w:val="00CC608D"/>
    <w:rsid w:val="00CC60C0"/>
    <w:rsid w:val="00CC6160"/>
    <w:rsid w:val="00CC6197"/>
    <w:rsid w:val="00CC61AE"/>
    <w:rsid w:val="00CC61C1"/>
    <w:rsid w:val="00CC6284"/>
    <w:rsid w:val="00CC62A6"/>
    <w:rsid w:val="00CC62B2"/>
    <w:rsid w:val="00CC62BA"/>
    <w:rsid w:val="00CC6365"/>
    <w:rsid w:val="00CC6393"/>
    <w:rsid w:val="00CC6403"/>
    <w:rsid w:val="00CC6418"/>
    <w:rsid w:val="00CC641A"/>
    <w:rsid w:val="00CC6451"/>
    <w:rsid w:val="00CC647E"/>
    <w:rsid w:val="00CC6559"/>
    <w:rsid w:val="00CC657B"/>
    <w:rsid w:val="00CC657C"/>
    <w:rsid w:val="00CC658E"/>
    <w:rsid w:val="00CC65C3"/>
    <w:rsid w:val="00CC65EF"/>
    <w:rsid w:val="00CC6604"/>
    <w:rsid w:val="00CC6656"/>
    <w:rsid w:val="00CC66E9"/>
    <w:rsid w:val="00CC674A"/>
    <w:rsid w:val="00CC6789"/>
    <w:rsid w:val="00CC678E"/>
    <w:rsid w:val="00CC67A6"/>
    <w:rsid w:val="00CC67C8"/>
    <w:rsid w:val="00CC6860"/>
    <w:rsid w:val="00CC68C0"/>
    <w:rsid w:val="00CC6903"/>
    <w:rsid w:val="00CC690E"/>
    <w:rsid w:val="00CC6929"/>
    <w:rsid w:val="00CC6930"/>
    <w:rsid w:val="00CC6945"/>
    <w:rsid w:val="00CC6947"/>
    <w:rsid w:val="00CC69D4"/>
    <w:rsid w:val="00CC69ED"/>
    <w:rsid w:val="00CC6A6C"/>
    <w:rsid w:val="00CC6AA2"/>
    <w:rsid w:val="00CC6AA6"/>
    <w:rsid w:val="00CC6AD0"/>
    <w:rsid w:val="00CC6AE2"/>
    <w:rsid w:val="00CC6B09"/>
    <w:rsid w:val="00CC6B24"/>
    <w:rsid w:val="00CC6B93"/>
    <w:rsid w:val="00CC6B94"/>
    <w:rsid w:val="00CC6BB8"/>
    <w:rsid w:val="00CC6BDB"/>
    <w:rsid w:val="00CC6BE2"/>
    <w:rsid w:val="00CC6C0A"/>
    <w:rsid w:val="00CC6C29"/>
    <w:rsid w:val="00CC6C33"/>
    <w:rsid w:val="00CC6C3A"/>
    <w:rsid w:val="00CC6C4A"/>
    <w:rsid w:val="00CC6C9B"/>
    <w:rsid w:val="00CC6CD3"/>
    <w:rsid w:val="00CC6CDF"/>
    <w:rsid w:val="00CC6CE2"/>
    <w:rsid w:val="00CC6CF7"/>
    <w:rsid w:val="00CC6D0C"/>
    <w:rsid w:val="00CC6D72"/>
    <w:rsid w:val="00CC6DA0"/>
    <w:rsid w:val="00CC6DA7"/>
    <w:rsid w:val="00CC6DD4"/>
    <w:rsid w:val="00CC6DD8"/>
    <w:rsid w:val="00CC6E18"/>
    <w:rsid w:val="00CC6E3C"/>
    <w:rsid w:val="00CC6E4A"/>
    <w:rsid w:val="00CC6E5F"/>
    <w:rsid w:val="00CC6E8F"/>
    <w:rsid w:val="00CC6EDB"/>
    <w:rsid w:val="00CC6EFC"/>
    <w:rsid w:val="00CC6F09"/>
    <w:rsid w:val="00CC6F21"/>
    <w:rsid w:val="00CC6F4D"/>
    <w:rsid w:val="00CC6F94"/>
    <w:rsid w:val="00CC6FA3"/>
    <w:rsid w:val="00CC6FFE"/>
    <w:rsid w:val="00CC701C"/>
    <w:rsid w:val="00CC7038"/>
    <w:rsid w:val="00CC704D"/>
    <w:rsid w:val="00CC707A"/>
    <w:rsid w:val="00CC70B8"/>
    <w:rsid w:val="00CC70CA"/>
    <w:rsid w:val="00CC70F7"/>
    <w:rsid w:val="00CC7145"/>
    <w:rsid w:val="00CC71A1"/>
    <w:rsid w:val="00CC7298"/>
    <w:rsid w:val="00CC72BF"/>
    <w:rsid w:val="00CC7331"/>
    <w:rsid w:val="00CC73B3"/>
    <w:rsid w:val="00CC73CB"/>
    <w:rsid w:val="00CC73F0"/>
    <w:rsid w:val="00CC741B"/>
    <w:rsid w:val="00CC7423"/>
    <w:rsid w:val="00CC7450"/>
    <w:rsid w:val="00CC748D"/>
    <w:rsid w:val="00CC74AA"/>
    <w:rsid w:val="00CC753A"/>
    <w:rsid w:val="00CC755D"/>
    <w:rsid w:val="00CC7565"/>
    <w:rsid w:val="00CC7571"/>
    <w:rsid w:val="00CC75C4"/>
    <w:rsid w:val="00CC75ED"/>
    <w:rsid w:val="00CC760E"/>
    <w:rsid w:val="00CC761C"/>
    <w:rsid w:val="00CC7647"/>
    <w:rsid w:val="00CC766A"/>
    <w:rsid w:val="00CC76A6"/>
    <w:rsid w:val="00CC76C0"/>
    <w:rsid w:val="00CC76E4"/>
    <w:rsid w:val="00CC76E7"/>
    <w:rsid w:val="00CC76EF"/>
    <w:rsid w:val="00CC7718"/>
    <w:rsid w:val="00CC771D"/>
    <w:rsid w:val="00CC7778"/>
    <w:rsid w:val="00CC777B"/>
    <w:rsid w:val="00CC777F"/>
    <w:rsid w:val="00CC77CC"/>
    <w:rsid w:val="00CC77DB"/>
    <w:rsid w:val="00CC7800"/>
    <w:rsid w:val="00CC781C"/>
    <w:rsid w:val="00CC785A"/>
    <w:rsid w:val="00CC786B"/>
    <w:rsid w:val="00CC7894"/>
    <w:rsid w:val="00CC78A9"/>
    <w:rsid w:val="00CC7924"/>
    <w:rsid w:val="00CC7968"/>
    <w:rsid w:val="00CC7A22"/>
    <w:rsid w:val="00CC7A36"/>
    <w:rsid w:val="00CC7A41"/>
    <w:rsid w:val="00CC7A56"/>
    <w:rsid w:val="00CC7A8B"/>
    <w:rsid w:val="00CC7AED"/>
    <w:rsid w:val="00CC7B01"/>
    <w:rsid w:val="00CC7B26"/>
    <w:rsid w:val="00CC7B4B"/>
    <w:rsid w:val="00CC7B86"/>
    <w:rsid w:val="00CC7B9A"/>
    <w:rsid w:val="00CC7BC0"/>
    <w:rsid w:val="00CC7BEA"/>
    <w:rsid w:val="00CC7BF6"/>
    <w:rsid w:val="00CC7C37"/>
    <w:rsid w:val="00CC7C40"/>
    <w:rsid w:val="00CC7C73"/>
    <w:rsid w:val="00CC7C8B"/>
    <w:rsid w:val="00CC7CB7"/>
    <w:rsid w:val="00CC7CC9"/>
    <w:rsid w:val="00CC7CEA"/>
    <w:rsid w:val="00CC7D0B"/>
    <w:rsid w:val="00CC7D25"/>
    <w:rsid w:val="00CC7D47"/>
    <w:rsid w:val="00CC7D66"/>
    <w:rsid w:val="00CC7D6B"/>
    <w:rsid w:val="00CC7DEE"/>
    <w:rsid w:val="00CC7E30"/>
    <w:rsid w:val="00CC7E40"/>
    <w:rsid w:val="00CC7E46"/>
    <w:rsid w:val="00CC7E67"/>
    <w:rsid w:val="00CC7E7B"/>
    <w:rsid w:val="00CC7E87"/>
    <w:rsid w:val="00CC7E9C"/>
    <w:rsid w:val="00CC7EE3"/>
    <w:rsid w:val="00CC7F14"/>
    <w:rsid w:val="00CC7F27"/>
    <w:rsid w:val="00CC7F3B"/>
    <w:rsid w:val="00CC7F4D"/>
    <w:rsid w:val="00CC7F67"/>
    <w:rsid w:val="00CC7FB5"/>
    <w:rsid w:val="00CC7FF0"/>
    <w:rsid w:val="00CD001B"/>
    <w:rsid w:val="00CD005C"/>
    <w:rsid w:val="00CD00BF"/>
    <w:rsid w:val="00CD0122"/>
    <w:rsid w:val="00CD01A0"/>
    <w:rsid w:val="00CD01AE"/>
    <w:rsid w:val="00CD01D1"/>
    <w:rsid w:val="00CD01FE"/>
    <w:rsid w:val="00CD020C"/>
    <w:rsid w:val="00CD027E"/>
    <w:rsid w:val="00CD0282"/>
    <w:rsid w:val="00CD0290"/>
    <w:rsid w:val="00CD02C2"/>
    <w:rsid w:val="00CD02C3"/>
    <w:rsid w:val="00CD02D2"/>
    <w:rsid w:val="00CD02E6"/>
    <w:rsid w:val="00CD02E7"/>
    <w:rsid w:val="00CD0307"/>
    <w:rsid w:val="00CD0336"/>
    <w:rsid w:val="00CD037E"/>
    <w:rsid w:val="00CD03A2"/>
    <w:rsid w:val="00CD03BA"/>
    <w:rsid w:val="00CD03DA"/>
    <w:rsid w:val="00CD03F5"/>
    <w:rsid w:val="00CD0400"/>
    <w:rsid w:val="00CD0456"/>
    <w:rsid w:val="00CD0464"/>
    <w:rsid w:val="00CD0475"/>
    <w:rsid w:val="00CD04A3"/>
    <w:rsid w:val="00CD04AF"/>
    <w:rsid w:val="00CD04C2"/>
    <w:rsid w:val="00CD04CA"/>
    <w:rsid w:val="00CD04E3"/>
    <w:rsid w:val="00CD0501"/>
    <w:rsid w:val="00CD0509"/>
    <w:rsid w:val="00CD0515"/>
    <w:rsid w:val="00CD051B"/>
    <w:rsid w:val="00CD0554"/>
    <w:rsid w:val="00CD055A"/>
    <w:rsid w:val="00CD05BE"/>
    <w:rsid w:val="00CD05ED"/>
    <w:rsid w:val="00CD0617"/>
    <w:rsid w:val="00CD0622"/>
    <w:rsid w:val="00CD0665"/>
    <w:rsid w:val="00CD066B"/>
    <w:rsid w:val="00CD066C"/>
    <w:rsid w:val="00CD0671"/>
    <w:rsid w:val="00CD0675"/>
    <w:rsid w:val="00CD069C"/>
    <w:rsid w:val="00CD0761"/>
    <w:rsid w:val="00CD077D"/>
    <w:rsid w:val="00CD07C1"/>
    <w:rsid w:val="00CD07C4"/>
    <w:rsid w:val="00CD07F0"/>
    <w:rsid w:val="00CD0883"/>
    <w:rsid w:val="00CD0899"/>
    <w:rsid w:val="00CD089C"/>
    <w:rsid w:val="00CD08AE"/>
    <w:rsid w:val="00CD08B3"/>
    <w:rsid w:val="00CD08E7"/>
    <w:rsid w:val="00CD08E8"/>
    <w:rsid w:val="00CD08F0"/>
    <w:rsid w:val="00CD091F"/>
    <w:rsid w:val="00CD092F"/>
    <w:rsid w:val="00CD0945"/>
    <w:rsid w:val="00CD0974"/>
    <w:rsid w:val="00CD0A13"/>
    <w:rsid w:val="00CD0A94"/>
    <w:rsid w:val="00CD0AB3"/>
    <w:rsid w:val="00CD0AF5"/>
    <w:rsid w:val="00CD0AF7"/>
    <w:rsid w:val="00CD0B0A"/>
    <w:rsid w:val="00CD0B1D"/>
    <w:rsid w:val="00CD0B6D"/>
    <w:rsid w:val="00CD0BC7"/>
    <w:rsid w:val="00CD0BCE"/>
    <w:rsid w:val="00CD0BE4"/>
    <w:rsid w:val="00CD0C34"/>
    <w:rsid w:val="00CD0C42"/>
    <w:rsid w:val="00CD0C60"/>
    <w:rsid w:val="00CD0C61"/>
    <w:rsid w:val="00CD0C9A"/>
    <w:rsid w:val="00CD0CC3"/>
    <w:rsid w:val="00CD0CCF"/>
    <w:rsid w:val="00CD0CD1"/>
    <w:rsid w:val="00CD0CD4"/>
    <w:rsid w:val="00CD0CDD"/>
    <w:rsid w:val="00CD0D00"/>
    <w:rsid w:val="00CD0D4F"/>
    <w:rsid w:val="00CD0D56"/>
    <w:rsid w:val="00CD0D5C"/>
    <w:rsid w:val="00CD0DB7"/>
    <w:rsid w:val="00CD0DE4"/>
    <w:rsid w:val="00CD0E0F"/>
    <w:rsid w:val="00CD0E41"/>
    <w:rsid w:val="00CD0E55"/>
    <w:rsid w:val="00CD0E7D"/>
    <w:rsid w:val="00CD0EA9"/>
    <w:rsid w:val="00CD0F42"/>
    <w:rsid w:val="00CD0F9B"/>
    <w:rsid w:val="00CD0FAB"/>
    <w:rsid w:val="00CD0FB1"/>
    <w:rsid w:val="00CD1002"/>
    <w:rsid w:val="00CD100B"/>
    <w:rsid w:val="00CD101F"/>
    <w:rsid w:val="00CD1048"/>
    <w:rsid w:val="00CD1063"/>
    <w:rsid w:val="00CD107B"/>
    <w:rsid w:val="00CD1087"/>
    <w:rsid w:val="00CD1092"/>
    <w:rsid w:val="00CD109B"/>
    <w:rsid w:val="00CD109F"/>
    <w:rsid w:val="00CD10A3"/>
    <w:rsid w:val="00CD10CA"/>
    <w:rsid w:val="00CD10E3"/>
    <w:rsid w:val="00CD1105"/>
    <w:rsid w:val="00CD1110"/>
    <w:rsid w:val="00CD1123"/>
    <w:rsid w:val="00CD1143"/>
    <w:rsid w:val="00CD1147"/>
    <w:rsid w:val="00CD11EA"/>
    <w:rsid w:val="00CD1205"/>
    <w:rsid w:val="00CD1209"/>
    <w:rsid w:val="00CD1210"/>
    <w:rsid w:val="00CD1224"/>
    <w:rsid w:val="00CD1235"/>
    <w:rsid w:val="00CD123A"/>
    <w:rsid w:val="00CD1246"/>
    <w:rsid w:val="00CD126A"/>
    <w:rsid w:val="00CD126B"/>
    <w:rsid w:val="00CD127C"/>
    <w:rsid w:val="00CD129D"/>
    <w:rsid w:val="00CD12A0"/>
    <w:rsid w:val="00CD12AF"/>
    <w:rsid w:val="00CD12F9"/>
    <w:rsid w:val="00CD1328"/>
    <w:rsid w:val="00CD1373"/>
    <w:rsid w:val="00CD138B"/>
    <w:rsid w:val="00CD13A1"/>
    <w:rsid w:val="00CD13ED"/>
    <w:rsid w:val="00CD13F5"/>
    <w:rsid w:val="00CD1412"/>
    <w:rsid w:val="00CD1457"/>
    <w:rsid w:val="00CD1462"/>
    <w:rsid w:val="00CD1488"/>
    <w:rsid w:val="00CD1491"/>
    <w:rsid w:val="00CD1523"/>
    <w:rsid w:val="00CD1535"/>
    <w:rsid w:val="00CD154F"/>
    <w:rsid w:val="00CD156B"/>
    <w:rsid w:val="00CD15AE"/>
    <w:rsid w:val="00CD15CD"/>
    <w:rsid w:val="00CD1673"/>
    <w:rsid w:val="00CD1679"/>
    <w:rsid w:val="00CD167D"/>
    <w:rsid w:val="00CD1690"/>
    <w:rsid w:val="00CD16A3"/>
    <w:rsid w:val="00CD16CB"/>
    <w:rsid w:val="00CD171E"/>
    <w:rsid w:val="00CD178C"/>
    <w:rsid w:val="00CD178F"/>
    <w:rsid w:val="00CD1791"/>
    <w:rsid w:val="00CD17C5"/>
    <w:rsid w:val="00CD17D9"/>
    <w:rsid w:val="00CD17DF"/>
    <w:rsid w:val="00CD17E1"/>
    <w:rsid w:val="00CD1822"/>
    <w:rsid w:val="00CD1845"/>
    <w:rsid w:val="00CD185C"/>
    <w:rsid w:val="00CD18C1"/>
    <w:rsid w:val="00CD1980"/>
    <w:rsid w:val="00CD19ED"/>
    <w:rsid w:val="00CD1A09"/>
    <w:rsid w:val="00CD1A31"/>
    <w:rsid w:val="00CD1A3D"/>
    <w:rsid w:val="00CD1A4F"/>
    <w:rsid w:val="00CD1A6E"/>
    <w:rsid w:val="00CD1A7F"/>
    <w:rsid w:val="00CD1AD8"/>
    <w:rsid w:val="00CD1ADD"/>
    <w:rsid w:val="00CD1AF7"/>
    <w:rsid w:val="00CD1B24"/>
    <w:rsid w:val="00CD1BA1"/>
    <w:rsid w:val="00CD1BB4"/>
    <w:rsid w:val="00CD1BC1"/>
    <w:rsid w:val="00CD1BE9"/>
    <w:rsid w:val="00CD1C20"/>
    <w:rsid w:val="00CD1C39"/>
    <w:rsid w:val="00CD1C49"/>
    <w:rsid w:val="00CD1C69"/>
    <w:rsid w:val="00CD1C82"/>
    <w:rsid w:val="00CD1C8C"/>
    <w:rsid w:val="00CD1CC0"/>
    <w:rsid w:val="00CD1CD5"/>
    <w:rsid w:val="00CD1CF4"/>
    <w:rsid w:val="00CD1D31"/>
    <w:rsid w:val="00CD1D40"/>
    <w:rsid w:val="00CD1D6A"/>
    <w:rsid w:val="00CD1D6D"/>
    <w:rsid w:val="00CD1D92"/>
    <w:rsid w:val="00CD1DD8"/>
    <w:rsid w:val="00CD1DEB"/>
    <w:rsid w:val="00CD1E0F"/>
    <w:rsid w:val="00CD1E16"/>
    <w:rsid w:val="00CD1E27"/>
    <w:rsid w:val="00CD1E34"/>
    <w:rsid w:val="00CD1E36"/>
    <w:rsid w:val="00CD1E3F"/>
    <w:rsid w:val="00CD1E57"/>
    <w:rsid w:val="00CD1E5F"/>
    <w:rsid w:val="00CD1E69"/>
    <w:rsid w:val="00CD1E7E"/>
    <w:rsid w:val="00CD1EC6"/>
    <w:rsid w:val="00CD1F0F"/>
    <w:rsid w:val="00CD1F2A"/>
    <w:rsid w:val="00CD1F33"/>
    <w:rsid w:val="00CD1FAA"/>
    <w:rsid w:val="00CD1FB1"/>
    <w:rsid w:val="00CD1FCB"/>
    <w:rsid w:val="00CD1FDC"/>
    <w:rsid w:val="00CD1FFE"/>
    <w:rsid w:val="00CD201F"/>
    <w:rsid w:val="00CD204F"/>
    <w:rsid w:val="00CD206A"/>
    <w:rsid w:val="00CD206E"/>
    <w:rsid w:val="00CD208B"/>
    <w:rsid w:val="00CD20A3"/>
    <w:rsid w:val="00CD20AB"/>
    <w:rsid w:val="00CD20C7"/>
    <w:rsid w:val="00CD20F4"/>
    <w:rsid w:val="00CD20FA"/>
    <w:rsid w:val="00CD210A"/>
    <w:rsid w:val="00CD2133"/>
    <w:rsid w:val="00CD220E"/>
    <w:rsid w:val="00CD221A"/>
    <w:rsid w:val="00CD2230"/>
    <w:rsid w:val="00CD2233"/>
    <w:rsid w:val="00CD2274"/>
    <w:rsid w:val="00CD2299"/>
    <w:rsid w:val="00CD22A0"/>
    <w:rsid w:val="00CD22D6"/>
    <w:rsid w:val="00CD22F7"/>
    <w:rsid w:val="00CD2350"/>
    <w:rsid w:val="00CD2365"/>
    <w:rsid w:val="00CD2377"/>
    <w:rsid w:val="00CD239E"/>
    <w:rsid w:val="00CD23AC"/>
    <w:rsid w:val="00CD23AD"/>
    <w:rsid w:val="00CD23B5"/>
    <w:rsid w:val="00CD23CB"/>
    <w:rsid w:val="00CD23E0"/>
    <w:rsid w:val="00CD2401"/>
    <w:rsid w:val="00CD2461"/>
    <w:rsid w:val="00CD2499"/>
    <w:rsid w:val="00CD24A5"/>
    <w:rsid w:val="00CD24DA"/>
    <w:rsid w:val="00CD2509"/>
    <w:rsid w:val="00CD2519"/>
    <w:rsid w:val="00CD251B"/>
    <w:rsid w:val="00CD2530"/>
    <w:rsid w:val="00CD2531"/>
    <w:rsid w:val="00CD2540"/>
    <w:rsid w:val="00CD2572"/>
    <w:rsid w:val="00CD25C5"/>
    <w:rsid w:val="00CD25C8"/>
    <w:rsid w:val="00CD25D8"/>
    <w:rsid w:val="00CD2627"/>
    <w:rsid w:val="00CD262C"/>
    <w:rsid w:val="00CD264E"/>
    <w:rsid w:val="00CD2667"/>
    <w:rsid w:val="00CD2672"/>
    <w:rsid w:val="00CD268A"/>
    <w:rsid w:val="00CD268C"/>
    <w:rsid w:val="00CD268E"/>
    <w:rsid w:val="00CD2694"/>
    <w:rsid w:val="00CD26A2"/>
    <w:rsid w:val="00CD26DD"/>
    <w:rsid w:val="00CD26E8"/>
    <w:rsid w:val="00CD26FB"/>
    <w:rsid w:val="00CD271B"/>
    <w:rsid w:val="00CD271D"/>
    <w:rsid w:val="00CD2730"/>
    <w:rsid w:val="00CD27A6"/>
    <w:rsid w:val="00CD27F5"/>
    <w:rsid w:val="00CD27FA"/>
    <w:rsid w:val="00CD285F"/>
    <w:rsid w:val="00CD2862"/>
    <w:rsid w:val="00CD2873"/>
    <w:rsid w:val="00CD28C8"/>
    <w:rsid w:val="00CD28DD"/>
    <w:rsid w:val="00CD291F"/>
    <w:rsid w:val="00CD292B"/>
    <w:rsid w:val="00CD2942"/>
    <w:rsid w:val="00CD2955"/>
    <w:rsid w:val="00CD296F"/>
    <w:rsid w:val="00CD29A5"/>
    <w:rsid w:val="00CD29CC"/>
    <w:rsid w:val="00CD29D7"/>
    <w:rsid w:val="00CD29E3"/>
    <w:rsid w:val="00CD2A12"/>
    <w:rsid w:val="00CD2A52"/>
    <w:rsid w:val="00CD2A71"/>
    <w:rsid w:val="00CD2ADF"/>
    <w:rsid w:val="00CD2B17"/>
    <w:rsid w:val="00CD2B31"/>
    <w:rsid w:val="00CD2B3B"/>
    <w:rsid w:val="00CD2B3E"/>
    <w:rsid w:val="00CD2B65"/>
    <w:rsid w:val="00CD2B9B"/>
    <w:rsid w:val="00CD2BF1"/>
    <w:rsid w:val="00CD2C19"/>
    <w:rsid w:val="00CD2C25"/>
    <w:rsid w:val="00CD2C31"/>
    <w:rsid w:val="00CD2C33"/>
    <w:rsid w:val="00CD2C56"/>
    <w:rsid w:val="00CD2CA3"/>
    <w:rsid w:val="00CD2CD4"/>
    <w:rsid w:val="00CD2CEF"/>
    <w:rsid w:val="00CD2CF2"/>
    <w:rsid w:val="00CD2D00"/>
    <w:rsid w:val="00CD2D06"/>
    <w:rsid w:val="00CD2D23"/>
    <w:rsid w:val="00CD2E11"/>
    <w:rsid w:val="00CD2E2D"/>
    <w:rsid w:val="00CD2EA8"/>
    <w:rsid w:val="00CD2EB5"/>
    <w:rsid w:val="00CD2EB6"/>
    <w:rsid w:val="00CD2EDE"/>
    <w:rsid w:val="00CD2EE8"/>
    <w:rsid w:val="00CD2F15"/>
    <w:rsid w:val="00CD2F8E"/>
    <w:rsid w:val="00CD2FD9"/>
    <w:rsid w:val="00CD304A"/>
    <w:rsid w:val="00CD3069"/>
    <w:rsid w:val="00CD3077"/>
    <w:rsid w:val="00CD30EC"/>
    <w:rsid w:val="00CD30FB"/>
    <w:rsid w:val="00CD310D"/>
    <w:rsid w:val="00CD3188"/>
    <w:rsid w:val="00CD3195"/>
    <w:rsid w:val="00CD31A5"/>
    <w:rsid w:val="00CD31B8"/>
    <w:rsid w:val="00CD31C4"/>
    <w:rsid w:val="00CD323B"/>
    <w:rsid w:val="00CD324F"/>
    <w:rsid w:val="00CD329B"/>
    <w:rsid w:val="00CD32A9"/>
    <w:rsid w:val="00CD32B3"/>
    <w:rsid w:val="00CD32E2"/>
    <w:rsid w:val="00CD330C"/>
    <w:rsid w:val="00CD335D"/>
    <w:rsid w:val="00CD3372"/>
    <w:rsid w:val="00CD33DA"/>
    <w:rsid w:val="00CD33E9"/>
    <w:rsid w:val="00CD3439"/>
    <w:rsid w:val="00CD3463"/>
    <w:rsid w:val="00CD3479"/>
    <w:rsid w:val="00CD34C2"/>
    <w:rsid w:val="00CD34D1"/>
    <w:rsid w:val="00CD34DF"/>
    <w:rsid w:val="00CD3513"/>
    <w:rsid w:val="00CD356C"/>
    <w:rsid w:val="00CD3583"/>
    <w:rsid w:val="00CD3588"/>
    <w:rsid w:val="00CD3597"/>
    <w:rsid w:val="00CD35CA"/>
    <w:rsid w:val="00CD362F"/>
    <w:rsid w:val="00CD3631"/>
    <w:rsid w:val="00CD3647"/>
    <w:rsid w:val="00CD3668"/>
    <w:rsid w:val="00CD366A"/>
    <w:rsid w:val="00CD366D"/>
    <w:rsid w:val="00CD367C"/>
    <w:rsid w:val="00CD367E"/>
    <w:rsid w:val="00CD3692"/>
    <w:rsid w:val="00CD36B5"/>
    <w:rsid w:val="00CD36BC"/>
    <w:rsid w:val="00CD36CD"/>
    <w:rsid w:val="00CD36CE"/>
    <w:rsid w:val="00CD36E8"/>
    <w:rsid w:val="00CD3725"/>
    <w:rsid w:val="00CD3727"/>
    <w:rsid w:val="00CD3748"/>
    <w:rsid w:val="00CD3753"/>
    <w:rsid w:val="00CD377B"/>
    <w:rsid w:val="00CD377D"/>
    <w:rsid w:val="00CD379B"/>
    <w:rsid w:val="00CD37B2"/>
    <w:rsid w:val="00CD37B3"/>
    <w:rsid w:val="00CD37CA"/>
    <w:rsid w:val="00CD37D5"/>
    <w:rsid w:val="00CD37EE"/>
    <w:rsid w:val="00CD3816"/>
    <w:rsid w:val="00CD385C"/>
    <w:rsid w:val="00CD3873"/>
    <w:rsid w:val="00CD38B0"/>
    <w:rsid w:val="00CD38B9"/>
    <w:rsid w:val="00CD3905"/>
    <w:rsid w:val="00CD3921"/>
    <w:rsid w:val="00CD3935"/>
    <w:rsid w:val="00CD393F"/>
    <w:rsid w:val="00CD395C"/>
    <w:rsid w:val="00CD3962"/>
    <w:rsid w:val="00CD3988"/>
    <w:rsid w:val="00CD39B8"/>
    <w:rsid w:val="00CD39C1"/>
    <w:rsid w:val="00CD39EC"/>
    <w:rsid w:val="00CD3A03"/>
    <w:rsid w:val="00CD3A06"/>
    <w:rsid w:val="00CD3A47"/>
    <w:rsid w:val="00CD3A62"/>
    <w:rsid w:val="00CD3A65"/>
    <w:rsid w:val="00CD3A90"/>
    <w:rsid w:val="00CD3AD2"/>
    <w:rsid w:val="00CD3AE3"/>
    <w:rsid w:val="00CD3B0E"/>
    <w:rsid w:val="00CD3B13"/>
    <w:rsid w:val="00CD3B1B"/>
    <w:rsid w:val="00CD3B1C"/>
    <w:rsid w:val="00CD3B1E"/>
    <w:rsid w:val="00CD3B23"/>
    <w:rsid w:val="00CD3B4A"/>
    <w:rsid w:val="00CD3C18"/>
    <w:rsid w:val="00CD3C6E"/>
    <w:rsid w:val="00CD3CA6"/>
    <w:rsid w:val="00CD3CBF"/>
    <w:rsid w:val="00CD3CCE"/>
    <w:rsid w:val="00CD3CEB"/>
    <w:rsid w:val="00CD3D2F"/>
    <w:rsid w:val="00CD3D91"/>
    <w:rsid w:val="00CD3DEE"/>
    <w:rsid w:val="00CD3E47"/>
    <w:rsid w:val="00CD3E91"/>
    <w:rsid w:val="00CD3E9E"/>
    <w:rsid w:val="00CD3EA2"/>
    <w:rsid w:val="00CD3EC4"/>
    <w:rsid w:val="00CD3EEA"/>
    <w:rsid w:val="00CD3F27"/>
    <w:rsid w:val="00CD3F3B"/>
    <w:rsid w:val="00CD3F9C"/>
    <w:rsid w:val="00CD3FC2"/>
    <w:rsid w:val="00CD3FEA"/>
    <w:rsid w:val="00CD3FED"/>
    <w:rsid w:val="00CD402E"/>
    <w:rsid w:val="00CD4057"/>
    <w:rsid w:val="00CD409D"/>
    <w:rsid w:val="00CD409F"/>
    <w:rsid w:val="00CD40BD"/>
    <w:rsid w:val="00CD40D0"/>
    <w:rsid w:val="00CD40F5"/>
    <w:rsid w:val="00CD40F9"/>
    <w:rsid w:val="00CD410B"/>
    <w:rsid w:val="00CD411D"/>
    <w:rsid w:val="00CD413D"/>
    <w:rsid w:val="00CD4180"/>
    <w:rsid w:val="00CD41A7"/>
    <w:rsid w:val="00CD41BC"/>
    <w:rsid w:val="00CD41BF"/>
    <w:rsid w:val="00CD41D0"/>
    <w:rsid w:val="00CD41E9"/>
    <w:rsid w:val="00CD4202"/>
    <w:rsid w:val="00CD4241"/>
    <w:rsid w:val="00CD4286"/>
    <w:rsid w:val="00CD42C6"/>
    <w:rsid w:val="00CD42C8"/>
    <w:rsid w:val="00CD42FD"/>
    <w:rsid w:val="00CD434B"/>
    <w:rsid w:val="00CD435B"/>
    <w:rsid w:val="00CD4426"/>
    <w:rsid w:val="00CD4433"/>
    <w:rsid w:val="00CD4449"/>
    <w:rsid w:val="00CD4453"/>
    <w:rsid w:val="00CD4464"/>
    <w:rsid w:val="00CD4466"/>
    <w:rsid w:val="00CD4483"/>
    <w:rsid w:val="00CD4488"/>
    <w:rsid w:val="00CD448C"/>
    <w:rsid w:val="00CD448D"/>
    <w:rsid w:val="00CD448F"/>
    <w:rsid w:val="00CD4494"/>
    <w:rsid w:val="00CD44F2"/>
    <w:rsid w:val="00CD451A"/>
    <w:rsid w:val="00CD454F"/>
    <w:rsid w:val="00CD455B"/>
    <w:rsid w:val="00CD455D"/>
    <w:rsid w:val="00CD456F"/>
    <w:rsid w:val="00CD459C"/>
    <w:rsid w:val="00CD459D"/>
    <w:rsid w:val="00CD45BA"/>
    <w:rsid w:val="00CD45E9"/>
    <w:rsid w:val="00CD45FD"/>
    <w:rsid w:val="00CD460B"/>
    <w:rsid w:val="00CD466D"/>
    <w:rsid w:val="00CD46C7"/>
    <w:rsid w:val="00CD46CC"/>
    <w:rsid w:val="00CD46DC"/>
    <w:rsid w:val="00CD46E5"/>
    <w:rsid w:val="00CD4713"/>
    <w:rsid w:val="00CD472B"/>
    <w:rsid w:val="00CD4737"/>
    <w:rsid w:val="00CD4776"/>
    <w:rsid w:val="00CD477C"/>
    <w:rsid w:val="00CD4793"/>
    <w:rsid w:val="00CD47AB"/>
    <w:rsid w:val="00CD47CA"/>
    <w:rsid w:val="00CD47DB"/>
    <w:rsid w:val="00CD4805"/>
    <w:rsid w:val="00CD4872"/>
    <w:rsid w:val="00CD487D"/>
    <w:rsid w:val="00CD487E"/>
    <w:rsid w:val="00CD48A2"/>
    <w:rsid w:val="00CD48EB"/>
    <w:rsid w:val="00CD490F"/>
    <w:rsid w:val="00CD4912"/>
    <w:rsid w:val="00CD492D"/>
    <w:rsid w:val="00CD494C"/>
    <w:rsid w:val="00CD499E"/>
    <w:rsid w:val="00CD49B4"/>
    <w:rsid w:val="00CD49E3"/>
    <w:rsid w:val="00CD49FC"/>
    <w:rsid w:val="00CD4A0E"/>
    <w:rsid w:val="00CD4A15"/>
    <w:rsid w:val="00CD4A37"/>
    <w:rsid w:val="00CD4A60"/>
    <w:rsid w:val="00CD4AAC"/>
    <w:rsid w:val="00CD4ADA"/>
    <w:rsid w:val="00CD4B20"/>
    <w:rsid w:val="00CD4B50"/>
    <w:rsid w:val="00CD4BE9"/>
    <w:rsid w:val="00CD4C0B"/>
    <w:rsid w:val="00CD4C84"/>
    <w:rsid w:val="00CD4C95"/>
    <w:rsid w:val="00CD4CAD"/>
    <w:rsid w:val="00CD4CB4"/>
    <w:rsid w:val="00CD4CDB"/>
    <w:rsid w:val="00CD4D0F"/>
    <w:rsid w:val="00CD4D25"/>
    <w:rsid w:val="00CD4D86"/>
    <w:rsid w:val="00CD4DE2"/>
    <w:rsid w:val="00CD4E43"/>
    <w:rsid w:val="00CD4ED8"/>
    <w:rsid w:val="00CD4EDF"/>
    <w:rsid w:val="00CD4EE4"/>
    <w:rsid w:val="00CD4EE6"/>
    <w:rsid w:val="00CD4EED"/>
    <w:rsid w:val="00CD4F4A"/>
    <w:rsid w:val="00CD4F74"/>
    <w:rsid w:val="00CD4F79"/>
    <w:rsid w:val="00CD4FC6"/>
    <w:rsid w:val="00CD4FE2"/>
    <w:rsid w:val="00CD4FE3"/>
    <w:rsid w:val="00CD4FF1"/>
    <w:rsid w:val="00CD500A"/>
    <w:rsid w:val="00CD503D"/>
    <w:rsid w:val="00CD5056"/>
    <w:rsid w:val="00CD5096"/>
    <w:rsid w:val="00CD50E1"/>
    <w:rsid w:val="00CD50E2"/>
    <w:rsid w:val="00CD50F1"/>
    <w:rsid w:val="00CD512A"/>
    <w:rsid w:val="00CD5158"/>
    <w:rsid w:val="00CD51B9"/>
    <w:rsid w:val="00CD51BC"/>
    <w:rsid w:val="00CD51D4"/>
    <w:rsid w:val="00CD51DC"/>
    <w:rsid w:val="00CD51E0"/>
    <w:rsid w:val="00CD525B"/>
    <w:rsid w:val="00CD5265"/>
    <w:rsid w:val="00CD528B"/>
    <w:rsid w:val="00CD52C3"/>
    <w:rsid w:val="00CD52E6"/>
    <w:rsid w:val="00CD5301"/>
    <w:rsid w:val="00CD539F"/>
    <w:rsid w:val="00CD53EA"/>
    <w:rsid w:val="00CD5421"/>
    <w:rsid w:val="00CD5429"/>
    <w:rsid w:val="00CD543D"/>
    <w:rsid w:val="00CD54C4"/>
    <w:rsid w:val="00CD550E"/>
    <w:rsid w:val="00CD5516"/>
    <w:rsid w:val="00CD555C"/>
    <w:rsid w:val="00CD5598"/>
    <w:rsid w:val="00CD562C"/>
    <w:rsid w:val="00CD564D"/>
    <w:rsid w:val="00CD56BF"/>
    <w:rsid w:val="00CD5721"/>
    <w:rsid w:val="00CD573F"/>
    <w:rsid w:val="00CD5749"/>
    <w:rsid w:val="00CD578B"/>
    <w:rsid w:val="00CD57A5"/>
    <w:rsid w:val="00CD57CA"/>
    <w:rsid w:val="00CD57DB"/>
    <w:rsid w:val="00CD5805"/>
    <w:rsid w:val="00CD5823"/>
    <w:rsid w:val="00CD5827"/>
    <w:rsid w:val="00CD5839"/>
    <w:rsid w:val="00CD584C"/>
    <w:rsid w:val="00CD584E"/>
    <w:rsid w:val="00CD588C"/>
    <w:rsid w:val="00CD58C5"/>
    <w:rsid w:val="00CD58E2"/>
    <w:rsid w:val="00CD594E"/>
    <w:rsid w:val="00CD5958"/>
    <w:rsid w:val="00CD5962"/>
    <w:rsid w:val="00CD5A25"/>
    <w:rsid w:val="00CD5A2B"/>
    <w:rsid w:val="00CD5A48"/>
    <w:rsid w:val="00CD5A7F"/>
    <w:rsid w:val="00CD5A9A"/>
    <w:rsid w:val="00CD5AB1"/>
    <w:rsid w:val="00CD5ACC"/>
    <w:rsid w:val="00CD5AE0"/>
    <w:rsid w:val="00CD5AF3"/>
    <w:rsid w:val="00CD5B4F"/>
    <w:rsid w:val="00CD5B68"/>
    <w:rsid w:val="00CD5B69"/>
    <w:rsid w:val="00CD5B73"/>
    <w:rsid w:val="00CD5B77"/>
    <w:rsid w:val="00CD5B83"/>
    <w:rsid w:val="00CD5BE2"/>
    <w:rsid w:val="00CD5BF9"/>
    <w:rsid w:val="00CD5C2E"/>
    <w:rsid w:val="00CD5C47"/>
    <w:rsid w:val="00CD5C4A"/>
    <w:rsid w:val="00CD5CB5"/>
    <w:rsid w:val="00CD5CE1"/>
    <w:rsid w:val="00CD5CF1"/>
    <w:rsid w:val="00CD5D0D"/>
    <w:rsid w:val="00CD5D22"/>
    <w:rsid w:val="00CD5D56"/>
    <w:rsid w:val="00CD5D6A"/>
    <w:rsid w:val="00CD5D8A"/>
    <w:rsid w:val="00CD5DE4"/>
    <w:rsid w:val="00CD5DED"/>
    <w:rsid w:val="00CD5E73"/>
    <w:rsid w:val="00CD5E8E"/>
    <w:rsid w:val="00CD5EA3"/>
    <w:rsid w:val="00CD5EB6"/>
    <w:rsid w:val="00CD5EC6"/>
    <w:rsid w:val="00CD5F06"/>
    <w:rsid w:val="00CD5F09"/>
    <w:rsid w:val="00CD5FAE"/>
    <w:rsid w:val="00CD5FDD"/>
    <w:rsid w:val="00CD6004"/>
    <w:rsid w:val="00CD600F"/>
    <w:rsid w:val="00CD606F"/>
    <w:rsid w:val="00CD6073"/>
    <w:rsid w:val="00CD6094"/>
    <w:rsid w:val="00CD60C0"/>
    <w:rsid w:val="00CD60CC"/>
    <w:rsid w:val="00CD60E4"/>
    <w:rsid w:val="00CD6123"/>
    <w:rsid w:val="00CD612C"/>
    <w:rsid w:val="00CD613D"/>
    <w:rsid w:val="00CD614D"/>
    <w:rsid w:val="00CD6150"/>
    <w:rsid w:val="00CD6163"/>
    <w:rsid w:val="00CD617B"/>
    <w:rsid w:val="00CD6191"/>
    <w:rsid w:val="00CD61EF"/>
    <w:rsid w:val="00CD61F6"/>
    <w:rsid w:val="00CD6201"/>
    <w:rsid w:val="00CD6230"/>
    <w:rsid w:val="00CD6246"/>
    <w:rsid w:val="00CD6284"/>
    <w:rsid w:val="00CD628B"/>
    <w:rsid w:val="00CD6297"/>
    <w:rsid w:val="00CD62AF"/>
    <w:rsid w:val="00CD62BC"/>
    <w:rsid w:val="00CD62C9"/>
    <w:rsid w:val="00CD62E4"/>
    <w:rsid w:val="00CD632F"/>
    <w:rsid w:val="00CD6335"/>
    <w:rsid w:val="00CD6341"/>
    <w:rsid w:val="00CD634B"/>
    <w:rsid w:val="00CD6351"/>
    <w:rsid w:val="00CD6357"/>
    <w:rsid w:val="00CD6390"/>
    <w:rsid w:val="00CD6397"/>
    <w:rsid w:val="00CD639F"/>
    <w:rsid w:val="00CD63BE"/>
    <w:rsid w:val="00CD63C7"/>
    <w:rsid w:val="00CD63E3"/>
    <w:rsid w:val="00CD63E8"/>
    <w:rsid w:val="00CD640B"/>
    <w:rsid w:val="00CD6431"/>
    <w:rsid w:val="00CD649F"/>
    <w:rsid w:val="00CD64A3"/>
    <w:rsid w:val="00CD64E6"/>
    <w:rsid w:val="00CD64F4"/>
    <w:rsid w:val="00CD64F5"/>
    <w:rsid w:val="00CD6515"/>
    <w:rsid w:val="00CD6533"/>
    <w:rsid w:val="00CD65CC"/>
    <w:rsid w:val="00CD6605"/>
    <w:rsid w:val="00CD6618"/>
    <w:rsid w:val="00CD6625"/>
    <w:rsid w:val="00CD666C"/>
    <w:rsid w:val="00CD667C"/>
    <w:rsid w:val="00CD669E"/>
    <w:rsid w:val="00CD66F5"/>
    <w:rsid w:val="00CD672B"/>
    <w:rsid w:val="00CD678B"/>
    <w:rsid w:val="00CD6790"/>
    <w:rsid w:val="00CD67B7"/>
    <w:rsid w:val="00CD67BC"/>
    <w:rsid w:val="00CD67BE"/>
    <w:rsid w:val="00CD67BF"/>
    <w:rsid w:val="00CD67E5"/>
    <w:rsid w:val="00CD67FA"/>
    <w:rsid w:val="00CD6803"/>
    <w:rsid w:val="00CD6831"/>
    <w:rsid w:val="00CD684F"/>
    <w:rsid w:val="00CD6855"/>
    <w:rsid w:val="00CD68A4"/>
    <w:rsid w:val="00CD68CC"/>
    <w:rsid w:val="00CD68EE"/>
    <w:rsid w:val="00CD6905"/>
    <w:rsid w:val="00CD6942"/>
    <w:rsid w:val="00CD697C"/>
    <w:rsid w:val="00CD699F"/>
    <w:rsid w:val="00CD69B3"/>
    <w:rsid w:val="00CD69BB"/>
    <w:rsid w:val="00CD69BE"/>
    <w:rsid w:val="00CD69CB"/>
    <w:rsid w:val="00CD69EC"/>
    <w:rsid w:val="00CD6A5A"/>
    <w:rsid w:val="00CD6A67"/>
    <w:rsid w:val="00CD6AA3"/>
    <w:rsid w:val="00CD6AE0"/>
    <w:rsid w:val="00CD6B09"/>
    <w:rsid w:val="00CD6B4F"/>
    <w:rsid w:val="00CD6B9A"/>
    <w:rsid w:val="00CD6BC9"/>
    <w:rsid w:val="00CD6BDD"/>
    <w:rsid w:val="00CD6BE7"/>
    <w:rsid w:val="00CD6BF7"/>
    <w:rsid w:val="00CD6C75"/>
    <w:rsid w:val="00CD6C8D"/>
    <w:rsid w:val="00CD6CEE"/>
    <w:rsid w:val="00CD6D35"/>
    <w:rsid w:val="00CD6D78"/>
    <w:rsid w:val="00CD6DB1"/>
    <w:rsid w:val="00CD6E07"/>
    <w:rsid w:val="00CD6E08"/>
    <w:rsid w:val="00CD6E3A"/>
    <w:rsid w:val="00CD6E42"/>
    <w:rsid w:val="00CD6E6E"/>
    <w:rsid w:val="00CD6F01"/>
    <w:rsid w:val="00CD6F10"/>
    <w:rsid w:val="00CD6F68"/>
    <w:rsid w:val="00CD6F74"/>
    <w:rsid w:val="00CD6FA1"/>
    <w:rsid w:val="00CD6FF4"/>
    <w:rsid w:val="00CD701D"/>
    <w:rsid w:val="00CD7046"/>
    <w:rsid w:val="00CD7088"/>
    <w:rsid w:val="00CD70AD"/>
    <w:rsid w:val="00CD70FA"/>
    <w:rsid w:val="00CD712F"/>
    <w:rsid w:val="00CD7150"/>
    <w:rsid w:val="00CD71B8"/>
    <w:rsid w:val="00CD71BA"/>
    <w:rsid w:val="00CD71CE"/>
    <w:rsid w:val="00CD71E8"/>
    <w:rsid w:val="00CD71E9"/>
    <w:rsid w:val="00CD71EB"/>
    <w:rsid w:val="00CD7231"/>
    <w:rsid w:val="00CD726A"/>
    <w:rsid w:val="00CD72E8"/>
    <w:rsid w:val="00CD733D"/>
    <w:rsid w:val="00CD73B2"/>
    <w:rsid w:val="00CD73D6"/>
    <w:rsid w:val="00CD741C"/>
    <w:rsid w:val="00CD7449"/>
    <w:rsid w:val="00CD747B"/>
    <w:rsid w:val="00CD74A4"/>
    <w:rsid w:val="00CD74CE"/>
    <w:rsid w:val="00CD74FC"/>
    <w:rsid w:val="00CD754C"/>
    <w:rsid w:val="00CD755D"/>
    <w:rsid w:val="00CD7583"/>
    <w:rsid w:val="00CD75D2"/>
    <w:rsid w:val="00CD75DA"/>
    <w:rsid w:val="00CD75F8"/>
    <w:rsid w:val="00CD7700"/>
    <w:rsid w:val="00CD7705"/>
    <w:rsid w:val="00CD7724"/>
    <w:rsid w:val="00CD7752"/>
    <w:rsid w:val="00CD7768"/>
    <w:rsid w:val="00CD77B7"/>
    <w:rsid w:val="00CD77D2"/>
    <w:rsid w:val="00CD77D6"/>
    <w:rsid w:val="00CD7811"/>
    <w:rsid w:val="00CD7814"/>
    <w:rsid w:val="00CD788E"/>
    <w:rsid w:val="00CD7897"/>
    <w:rsid w:val="00CD789F"/>
    <w:rsid w:val="00CD797F"/>
    <w:rsid w:val="00CD7982"/>
    <w:rsid w:val="00CD7984"/>
    <w:rsid w:val="00CD79A8"/>
    <w:rsid w:val="00CD7A7D"/>
    <w:rsid w:val="00CD7A98"/>
    <w:rsid w:val="00CD7AC2"/>
    <w:rsid w:val="00CD7ACD"/>
    <w:rsid w:val="00CD7AF1"/>
    <w:rsid w:val="00CD7AFC"/>
    <w:rsid w:val="00CD7AFD"/>
    <w:rsid w:val="00CD7B45"/>
    <w:rsid w:val="00CD7B4C"/>
    <w:rsid w:val="00CD7B50"/>
    <w:rsid w:val="00CD7B86"/>
    <w:rsid w:val="00CD7BC1"/>
    <w:rsid w:val="00CD7BDB"/>
    <w:rsid w:val="00CD7BE7"/>
    <w:rsid w:val="00CD7BEB"/>
    <w:rsid w:val="00CD7BFA"/>
    <w:rsid w:val="00CD7BFC"/>
    <w:rsid w:val="00CD7BFD"/>
    <w:rsid w:val="00CD7C01"/>
    <w:rsid w:val="00CD7C09"/>
    <w:rsid w:val="00CD7C2B"/>
    <w:rsid w:val="00CD7C64"/>
    <w:rsid w:val="00CD7C6F"/>
    <w:rsid w:val="00CD7C81"/>
    <w:rsid w:val="00CD7C8F"/>
    <w:rsid w:val="00CD7C99"/>
    <w:rsid w:val="00CD7CC9"/>
    <w:rsid w:val="00CD7CED"/>
    <w:rsid w:val="00CD7CEF"/>
    <w:rsid w:val="00CD7CF4"/>
    <w:rsid w:val="00CD7D3C"/>
    <w:rsid w:val="00CD7D4E"/>
    <w:rsid w:val="00CD7E2F"/>
    <w:rsid w:val="00CD7ED5"/>
    <w:rsid w:val="00CD7F6E"/>
    <w:rsid w:val="00CD7FAB"/>
    <w:rsid w:val="00CD7FD8"/>
    <w:rsid w:val="00CE0007"/>
    <w:rsid w:val="00CE0024"/>
    <w:rsid w:val="00CE0039"/>
    <w:rsid w:val="00CE0042"/>
    <w:rsid w:val="00CE005F"/>
    <w:rsid w:val="00CE0087"/>
    <w:rsid w:val="00CE0099"/>
    <w:rsid w:val="00CE009C"/>
    <w:rsid w:val="00CE00AF"/>
    <w:rsid w:val="00CE00C8"/>
    <w:rsid w:val="00CE0104"/>
    <w:rsid w:val="00CE0131"/>
    <w:rsid w:val="00CE0198"/>
    <w:rsid w:val="00CE01A6"/>
    <w:rsid w:val="00CE01AE"/>
    <w:rsid w:val="00CE01BB"/>
    <w:rsid w:val="00CE01DA"/>
    <w:rsid w:val="00CE01E8"/>
    <w:rsid w:val="00CE0261"/>
    <w:rsid w:val="00CE026F"/>
    <w:rsid w:val="00CE0270"/>
    <w:rsid w:val="00CE02EA"/>
    <w:rsid w:val="00CE031E"/>
    <w:rsid w:val="00CE036C"/>
    <w:rsid w:val="00CE039E"/>
    <w:rsid w:val="00CE03D4"/>
    <w:rsid w:val="00CE03E6"/>
    <w:rsid w:val="00CE047F"/>
    <w:rsid w:val="00CE048B"/>
    <w:rsid w:val="00CE04A9"/>
    <w:rsid w:val="00CE04F5"/>
    <w:rsid w:val="00CE057A"/>
    <w:rsid w:val="00CE058B"/>
    <w:rsid w:val="00CE05AE"/>
    <w:rsid w:val="00CE05C0"/>
    <w:rsid w:val="00CE05C1"/>
    <w:rsid w:val="00CE05CC"/>
    <w:rsid w:val="00CE05E6"/>
    <w:rsid w:val="00CE0618"/>
    <w:rsid w:val="00CE0641"/>
    <w:rsid w:val="00CE068B"/>
    <w:rsid w:val="00CE06A7"/>
    <w:rsid w:val="00CE06BC"/>
    <w:rsid w:val="00CE06F0"/>
    <w:rsid w:val="00CE0712"/>
    <w:rsid w:val="00CE0781"/>
    <w:rsid w:val="00CE07EA"/>
    <w:rsid w:val="00CE080C"/>
    <w:rsid w:val="00CE0842"/>
    <w:rsid w:val="00CE0848"/>
    <w:rsid w:val="00CE08A1"/>
    <w:rsid w:val="00CE08B0"/>
    <w:rsid w:val="00CE08F2"/>
    <w:rsid w:val="00CE08F5"/>
    <w:rsid w:val="00CE08FB"/>
    <w:rsid w:val="00CE094D"/>
    <w:rsid w:val="00CE0994"/>
    <w:rsid w:val="00CE09AC"/>
    <w:rsid w:val="00CE09AF"/>
    <w:rsid w:val="00CE09C2"/>
    <w:rsid w:val="00CE09E8"/>
    <w:rsid w:val="00CE0A12"/>
    <w:rsid w:val="00CE0A14"/>
    <w:rsid w:val="00CE0A19"/>
    <w:rsid w:val="00CE0A2C"/>
    <w:rsid w:val="00CE0A2E"/>
    <w:rsid w:val="00CE0A76"/>
    <w:rsid w:val="00CE0A8A"/>
    <w:rsid w:val="00CE0A8E"/>
    <w:rsid w:val="00CE0ABB"/>
    <w:rsid w:val="00CE0AC0"/>
    <w:rsid w:val="00CE0AC4"/>
    <w:rsid w:val="00CE0AC5"/>
    <w:rsid w:val="00CE0AC6"/>
    <w:rsid w:val="00CE0BAA"/>
    <w:rsid w:val="00CE0BF7"/>
    <w:rsid w:val="00CE0BFA"/>
    <w:rsid w:val="00CE0C18"/>
    <w:rsid w:val="00CE0C77"/>
    <w:rsid w:val="00CE0CAD"/>
    <w:rsid w:val="00CE0CD8"/>
    <w:rsid w:val="00CE0D10"/>
    <w:rsid w:val="00CE0D56"/>
    <w:rsid w:val="00CE0D7B"/>
    <w:rsid w:val="00CE0DDB"/>
    <w:rsid w:val="00CE0DEB"/>
    <w:rsid w:val="00CE0E2F"/>
    <w:rsid w:val="00CE0E5C"/>
    <w:rsid w:val="00CE0E5E"/>
    <w:rsid w:val="00CE0E6F"/>
    <w:rsid w:val="00CE0EBF"/>
    <w:rsid w:val="00CE0EF7"/>
    <w:rsid w:val="00CE0F00"/>
    <w:rsid w:val="00CE0F3C"/>
    <w:rsid w:val="00CE0FAF"/>
    <w:rsid w:val="00CE0FE0"/>
    <w:rsid w:val="00CE0FE2"/>
    <w:rsid w:val="00CE0FE6"/>
    <w:rsid w:val="00CE0FF2"/>
    <w:rsid w:val="00CE1010"/>
    <w:rsid w:val="00CE1030"/>
    <w:rsid w:val="00CE1076"/>
    <w:rsid w:val="00CE10CE"/>
    <w:rsid w:val="00CE10D8"/>
    <w:rsid w:val="00CE10EA"/>
    <w:rsid w:val="00CE114B"/>
    <w:rsid w:val="00CE115B"/>
    <w:rsid w:val="00CE116F"/>
    <w:rsid w:val="00CE1190"/>
    <w:rsid w:val="00CE1203"/>
    <w:rsid w:val="00CE123F"/>
    <w:rsid w:val="00CE124C"/>
    <w:rsid w:val="00CE1323"/>
    <w:rsid w:val="00CE132D"/>
    <w:rsid w:val="00CE133B"/>
    <w:rsid w:val="00CE1398"/>
    <w:rsid w:val="00CE13AE"/>
    <w:rsid w:val="00CE13B2"/>
    <w:rsid w:val="00CE13DE"/>
    <w:rsid w:val="00CE13EE"/>
    <w:rsid w:val="00CE13F3"/>
    <w:rsid w:val="00CE13FD"/>
    <w:rsid w:val="00CE1403"/>
    <w:rsid w:val="00CE1411"/>
    <w:rsid w:val="00CE1413"/>
    <w:rsid w:val="00CE1420"/>
    <w:rsid w:val="00CE1436"/>
    <w:rsid w:val="00CE1474"/>
    <w:rsid w:val="00CE14A8"/>
    <w:rsid w:val="00CE14AF"/>
    <w:rsid w:val="00CE14B9"/>
    <w:rsid w:val="00CE14D1"/>
    <w:rsid w:val="00CE14DF"/>
    <w:rsid w:val="00CE14EA"/>
    <w:rsid w:val="00CE14FB"/>
    <w:rsid w:val="00CE14FF"/>
    <w:rsid w:val="00CE156D"/>
    <w:rsid w:val="00CE1572"/>
    <w:rsid w:val="00CE15AF"/>
    <w:rsid w:val="00CE15CE"/>
    <w:rsid w:val="00CE15FE"/>
    <w:rsid w:val="00CE1606"/>
    <w:rsid w:val="00CE1678"/>
    <w:rsid w:val="00CE16B8"/>
    <w:rsid w:val="00CE16F7"/>
    <w:rsid w:val="00CE16F8"/>
    <w:rsid w:val="00CE172C"/>
    <w:rsid w:val="00CE17D5"/>
    <w:rsid w:val="00CE1801"/>
    <w:rsid w:val="00CE189F"/>
    <w:rsid w:val="00CE18B5"/>
    <w:rsid w:val="00CE1907"/>
    <w:rsid w:val="00CE192D"/>
    <w:rsid w:val="00CE1953"/>
    <w:rsid w:val="00CE1984"/>
    <w:rsid w:val="00CE198E"/>
    <w:rsid w:val="00CE19E3"/>
    <w:rsid w:val="00CE19F3"/>
    <w:rsid w:val="00CE19FD"/>
    <w:rsid w:val="00CE1A55"/>
    <w:rsid w:val="00CE1AD4"/>
    <w:rsid w:val="00CE1B56"/>
    <w:rsid w:val="00CE1B6D"/>
    <w:rsid w:val="00CE1B96"/>
    <w:rsid w:val="00CE1B9C"/>
    <w:rsid w:val="00CE1BDC"/>
    <w:rsid w:val="00CE1C4C"/>
    <w:rsid w:val="00CE1C7A"/>
    <w:rsid w:val="00CE1CA2"/>
    <w:rsid w:val="00CE1CD6"/>
    <w:rsid w:val="00CE1CE2"/>
    <w:rsid w:val="00CE1D4E"/>
    <w:rsid w:val="00CE1DB2"/>
    <w:rsid w:val="00CE1DE6"/>
    <w:rsid w:val="00CE1DE9"/>
    <w:rsid w:val="00CE1DF6"/>
    <w:rsid w:val="00CE1E3A"/>
    <w:rsid w:val="00CE1E4D"/>
    <w:rsid w:val="00CE1E4E"/>
    <w:rsid w:val="00CE1E57"/>
    <w:rsid w:val="00CE1E6A"/>
    <w:rsid w:val="00CE1EA3"/>
    <w:rsid w:val="00CE1EEA"/>
    <w:rsid w:val="00CE1F3F"/>
    <w:rsid w:val="00CE1F6D"/>
    <w:rsid w:val="00CE1FDB"/>
    <w:rsid w:val="00CE2055"/>
    <w:rsid w:val="00CE207F"/>
    <w:rsid w:val="00CE20B5"/>
    <w:rsid w:val="00CE20F6"/>
    <w:rsid w:val="00CE2145"/>
    <w:rsid w:val="00CE2146"/>
    <w:rsid w:val="00CE2177"/>
    <w:rsid w:val="00CE2199"/>
    <w:rsid w:val="00CE21D2"/>
    <w:rsid w:val="00CE2223"/>
    <w:rsid w:val="00CE222A"/>
    <w:rsid w:val="00CE222F"/>
    <w:rsid w:val="00CE22A2"/>
    <w:rsid w:val="00CE22DF"/>
    <w:rsid w:val="00CE230F"/>
    <w:rsid w:val="00CE236A"/>
    <w:rsid w:val="00CE23D5"/>
    <w:rsid w:val="00CE246E"/>
    <w:rsid w:val="00CE2495"/>
    <w:rsid w:val="00CE2499"/>
    <w:rsid w:val="00CE24A6"/>
    <w:rsid w:val="00CE24B5"/>
    <w:rsid w:val="00CE252C"/>
    <w:rsid w:val="00CE2535"/>
    <w:rsid w:val="00CE2570"/>
    <w:rsid w:val="00CE25B6"/>
    <w:rsid w:val="00CE25BE"/>
    <w:rsid w:val="00CE25D7"/>
    <w:rsid w:val="00CE25DC"/>
    <w:rsid w:val="00CE261F"/>
    <w:rsid w:val="00CE2674"/>
    <w:rsid w:val="00CE26A6"/>
    <w:rsid w:val="00CE26C5"/>
    <w:rsid w:val="00CE26C7"/>
    <w:rsid w:val="00CE2711"/>
    <w:rsid w:val="00CE2722"/>
    <w:rsid w:val="00CE2730"/>
    <w:rsid w:val="00CE2737"/>
    <w:rsid w:val="00CE276A"/>
    <w:rsid w:val="00CE276B"/>
    <w:rsid w:val="00CE2792"/>
    <w:rsid w:val="00CE27CD"/>
    <w:rsid w:val="00CE2847"/>
    <w:rsid w:val="00CE2854"/>
    <w:rsid w:val="00CE287B"/>
    <w:rsid w:val="00CE2884"/>
    <w:rsid w:val="00CE28AA"/>
    <w:rsid w:val="00CE28C0"/>
    <w:rsid w:val="00CE28D7"/>
    <w:rsid w:val="00CE2906"/>
    <w:rsid w:val="00CE293F"/>
    <w:rsid w:val="00CE29B5"/>
    <w:rsid w:val="00CE29D0"/>
    <w:rsid w:val="00CE2A03"/>
    <w:rsid w:val="00CE2A11"/>
    <w:rsid w:val="00CE2A30"/>
    <w:rsid w:val="00CE2A88"/>
    <w:rsid w:val="00CE2A8D"/>
    <w:rsid w:val="00CE2AA9"/>
    <w:rsid w:val="00CE2AC7"/>
    <w:rsid w:val="00CE2ACC"/>
    <w:rsid w:val="00CE2AD2"/>
    <w:rsid w:val="00CE2B00"/>
    <w:rsid w:val="00CE2B05"/>
    <w:rsid w:val="00CE2B65"/>
    <w:rsid w:val="00CE2B6D"/>
    <w:rsid w:val="00CE2B83"/>
    <w:rsid w:val="00CE2BBE"/>
    <w:rsid w:val="00CE2BE5"/>
    <w:rsid w:val="00CE2C15"/>
    <w:rsid w:val="00CE2C23"/>
    <w:rsid w:val="00CE2C6C"/>
    <w:rsid w:val="00CE2C6D"/>
    <w:rsid w:val="00CE2C6E"/>
    <w:rsid w:val="00CE2C9C"/>
    <w:rsid w:val="00CE2CA9"/>
    <w:rsid w:val="00CE2CCC"/>
    <w:rsid w:val="00CE2CE8"/>
    <w:rsid w:val="00CE2D0A"/>
    <w:rsid w:val="00CE2D35"/>
    <w:rsid w:val="00CE2D5B"/>
    <w:rsid w:val="00CE2E03"/>
    <w:rsid w:val="00CE2E09"/>
    <w:rsid w:val="00CE2E31"/>
    <w:rsid w:val="00CE2E43"/>
    <w:rsid w:val="00CE2E4F"/>
    <w:rsid w:val="00CE2F28"/>
    <w:rsid w:val="00CE2F3E"/>
    <w:rsid w:val="00CE2F55"/>
    <w:rsid w:val="00CE2F7C"/>
    <w:rsid w:val="00CE2F7E"/>
    <w:rsid w:val="00CE2F99"/>
    <w:rsid w:val="00CE2FA4"/>
    <w:rsid w:val="00CE2FD5"/>
    <w:rsid w:val="00CE2FDD"/>
    <w:rsid w:val="00CE2FE9"/>
    <w:rsid w:val="00CE3043"/>
    <w:rsid w:val="00CE3075"/>
    <w:rsid w:val="00CE308A"/>
    <w:rsid w:val="00CE30B3"/>
    <w:rsid w:val="00CE30B6"/>
    <w:rsid w:val="00CE30F1"/>
    <w:rsid w:val="00CE30F2"/>
    <w:rsid w:val="00CE30FE"/>
    <w:rsid w:val="00CE3109"/>
    <w:rsid w:val="00CE3140"/>
    <w:rsid w:val="00CE3168"/>
    <w:rsid w:val="00CE316B"/>
    <w:rsid w:val="00CE3193"/>
    <w:rsid w:val="00CE3214"/>
    <w:rsid w:val="00CE3220"/>
    <w:rsid w:val="00CE324D"/>
    <w:rsid w:val="00CE325C"/>
    <w:rsid w:val="00CE3298"/>
    <w:rsid w:val="00CE32AA"/>
    <w:rsid w:val="00CE32D8"/>
    <w:rsid w:val="00CE32E6"/>
    <w:rsid w:val="00CE32EB"/>
    <w:rsid w:val="00CE335E"/>
    <w:rsid w:val="00CE3376"/>
    <w:rsid w:val="00CE337E"/>
    <w:rsid w:val="00CE3381"/>
    <w:rsid w:val="00CE338A"/>
    <w:rsid w:val="00CE3393"/>
    <w:rsid w:val="00CE33CF"/>
    <w:rsid w:val="00CE33D1"/>
    <w:rsid w:val="00CE33EA"/>
    <w:rsid w:val="00CE33EC"/>
    <w:rsid w:val="00CE33F2"/>
    <w:rsid w:val="00CE3425"/>
    <w:rsid w:val="00CE343E"/>
    <w:rsid w:val="00CE345D"/>
    <w:rsid w:val="00CE3469"/>
    <w:rsid w:val="00CE34A5"/>
    <w:rsid w:val="00CE3500"/>
    <w:rsid w:val="00CE350B"/>
    <w:rsid w:val="00CE354A"/>
    <w:rsid w:val="00CE3563"/>
    <w:rsid w:val="00CE3569"/>
    <w:rsid w:val="00CE3581"/>
    <w:rsid w:val="00CE35C6"/>
    <w:rsid w:val="00CE35E3"/>
    <w:rsid w:val="00CE3613"/>
    <w:rsid w:val="00CE363D"/>
    <w:rsid w:val="00CE364B"/>
    <w:rsid w:val="00CE3650"/>
    <w:rsid w:val="00CE365C"/>
    <w:rsid w:val="00CE367B"/>
    <w:rsid w:val="00CE368F"/>
    <w:rsid w:val="00CE36C1"/>
    <w:rsid w:val="00CE3720"/>
    <w:rsid w:val="00CE375D"/>
    <w:rsid w:val="00CE3763"/>
    <w:rsid w:val="00CE37A1"/>
    <w:rsid w:val="00CE3826"/>
    <w:rsid w:val="00CE386B"/>
    <w:rsid w:val="00CE38D9"/>
    <w:rsid w:val="00CE3926"/>
    <w:rsid w:val="00CE3967"/>
    <w:rsid w:val="00CE397A"/>
    <w:rsid w:val="00CE3985"/>
    <w:rsid w:val="00CE398A"/>
    <w:rsid w:val="00CE39D7"/>
    <w:rsid w:val="00CE3A00"/>
    <w:rsid w:val="00CE3A10"/>
    <w:rsid w:val="00CE3A20"/>
    <w:rsid w:val="00CE3A32"/>
    <w:rsid w:val="00CE3A54"/>
    <w:rsid w:val="00CE3A60"/>
    <w:rsid w:val="00CE3AAE"/>
    <w:rsid w:val="00CE3AD4"/>
    <w:rsid w:val="00CE3ADE"/>
    <w:rsid w:val="00CE3AE1"/>
    <w:rsid w:val="00CE3AF8"/>
    <w:rsid w:val="00CE3B0C"/>
    <w:rsid w:val="00CE3B27"/>
    <w:rsid w:val="00CE3B38"/>
    <w:rsid w:val="00CE3B3C"/>
    <w:rsid w:val="00CE3B46"/>
    <w:rsid w:val="00CE3B56"/>
    <w:rsid w:val="00CE3B78"/>
    <w:rsid w:val="00CE3B95"/>
    <w:rsid w:val="00CE3BB6"/>
    <w:rsid w:val="00CE3BE5"/>
    <w:rsid w:val="00CE3BE7"/>
    <w:rsid w:val="00CE3BF3"/>
    <w:rsid w:val="00CE3C35"/>
    <w:rsid w:val="00CE3C39"/>
    <w:rsid w:val="00CE3C80"/>
    <w:rsid w:val="00CE3C8B"/>
    <w:rsid w:val="00CE3CB9"/>
    <w:rsid w:val="00CE3CBF"/>
    <w:rsid w:val="00CE3D34"/>
    <w:rsid w:val="00CE3D48"/>
    <w:rsid w:val="00CE3D74"/>
    <w:rsid w:val="00CE3DA4"/>
    <w:rsid w:val="00CE3DC2"/>
    <w:rsid w:val="00CE3DCF"/>
    <w:rsid w:val="00CE3DD0"/>
    <w:rsid w:val="00CE3DDB"/>
    <w:rsid w:val="00CE3E1E"/>
    <w:rsid w:val="00CE3E3C"/>
    <w:rsid w:val="00CE3E4F"/>
    <w:rsid w:val="00CE3E59"/>
    <w:rsid w:val="00CE3E7C"/>
    <w:rsid w:val="00CE3E95"/>
    <w:rsid w:val="00CE3EAC"/>
    <w:rsid w:val="00CE3EB9"/>
    <w:rsid w:val="00CE3ECC"/>
    <w:rsid w:val="00CE3EE4"/>
    <w:rsid w:val="00CE3EFF"/>
    <w:rsid w:val="00CE3F19"/>
    <w:rsid w:val="00CE3F2A"/>
    <w:rsid w:val="00CE3F84"/>
    <w:rsid w:val="00CE3F85"/>
    <w:rsid w:val="00CE3F8D"/>
    <w:rsid w:val="00CE4004"/>
    <w:rsid w:val="00CE4023"/>
    <w:rsid w:val="00CE4033"/>
    <w:rsid w:val="00CE4037"/>
    <w:rsid w:val="00CE4039"/>
    <w:rsid w:val="00CE404D"/>
    <w:rsid w:val="00CE406F"/>
    <w:rsid w:val="00CE4081"/>
    <w:rsid w:val="00CE40A8"/>
    <w:rsid w:val="00CE40D2"/>
    <w:rsid w:val="00CE40E8"/>
    <w:rsid w:val="00CE40E9"/>
    <w:rsid w:val="00CE411F"/>
    <w:rsid w:val="00CE4138"/>
    <w:rsid w:val="00CE4165"/>
    <w:rsid w:val="00CE41B5"/>
    <w:rsid w:val="00CE41BB"/>
    <w:rsid w:val="00CE4236"/>
    <w:rsid w:val="00CE426C"/>
    <w:rsid w:val="00CE426D"/>
    <w:rsid w:val="00CE426F"/>
    <w:rsid w:val="00CE4293"/>
    <w:rsid w:val="00CE42D3"/>
    <w:rsid w:val="00CE42EE"/>
    <w:rsid w:val="00CE4330"/>
    <w:rsid w:val="00CE4336"/>
    <w:rsid w:val="00CE4344"/>
    <w:rsid w:val="00CE4347"/>
    <w:rsid w:val="00CE4359"/>
    <w:rsid w:val="00CE43C8"/>
    <w:rsid w:val="00CE43FD"/>
    <w:rsid w:val="00CE441C"/>
    <w:rsid w:val="00CE4437"/>
    <w:rsid w:val="00CE4453"/>
    <w:rsid w:val="00CE4454"/>
    <w:rsid w:val="00CE445E"/>
    <w:rsid w:val="00CE4467"/>
    <w:rsid w:val="00CE44AF"/>
    <w:rsid w:val="00CE44BE"/>
    <w:rsid w:val="00CE44CF"/>
    <w:rsid w:val="00CE44E9"/>
    <w:rsid w:val="00CE4505"/>
    <w:rsid w:val="00CE4527"/>
    <w:rsid w:val="00CE4586"/>
    <w:rsid w:val="00CE4590"/>
    <w:rsid w:val="00CE45C8"/>
    <w:rsid w:val="00CE45DC"/>
    <w:rsid w:val="00CE45F1"/>
    <w:rsid w:val="00CE467B"/>
    <w:rsid w:val="00CE468A"/>
    <w:rsid w:val="00CE46CE"/>
    <w:rsid w:val="00CE4751"/>
    <w:rsid w:val="00CE4754"/>
    <w:rsid w:val="00CE4782"/>
    <w:rsid w:val="00CE4790"/>
    <w:rsid w:val="00CE47D9"/>
    <w:rsid w:val="00CE482C"/>
    <w:rsid w:val="00CE4834"/>
    <w:rsid w:val="00CE4846"/>
    <w:rsid w:val="00CE4865"/>
    <w:rsid w:val="00CE48FB"/>
    <w:rsid w:val="00CE4948"/>
    <w:rsid w:val="00CE4951"/>
    <w:rsid w:val="00CE495A"/>
    <w:rsid w:val="00CE495B"/>
    <w:rsid w:val="00CE4966"/>
    <w:rsid w:val="00CE49BC"/>
    <w:rsid w:val="00CE49D2"/>
    <w:rsid w:val="00CE49E5"/>
    <w:rsid w:val="00CE4A06"/>
    <w:rsid w:val="00CE4A19"/>
    <w:rsid w:val="00CE4A49"/>
    <w:rsid w:val="00CE4AAC"/>
    <w:rsid w:val="00CE4AF4"/>
    <w:rsid w:val="00CE4B1B"/>
    <w:rsid w:val="00CE4B2C"/>
    <w:rsid w:val="00CE4B40"/>
    <w:rsid w:val="00CE4B55"/>
    <w:rsid w:val="00CE4B5E"/>
    <w:rsid w:val="00CE4B72"/>
    <w:rsid w:val="00CE4BA1"/>
    <w:rsid w:val="00CE4BAF"/>
    <w:rsid w:val="00CE4BC2"/>
    <w:rsid w:val="00CE4BD7"/>
    <w:rsid w:val="00CE4BDA"/>
    <w:rsid w:val="00CE4BE5"/>
    <w:rsid w:val="00CE4BF2"/>
    <w:rsid w:val="00CE4BF7"/>
    <w:rsid w:val="00CE4C82"/>
    <w:rsid w:val="00CE4C96"/>
    <w:rsid w:val="00CE4C98"/>
    <w:rsid w:val="00CE4CB5"/>
    <w:rsid w:val="00CE4CDA"/>
    <w:rsid w:val="00CE4CE0"/>
    <w:rsid w:val="00CE4CFD"/>
    <w:rsid w:val="00CE4D35"/>
    <w:rsid w:val="00CE4D40"/>
    <w:rsid w:val="00CE4D44"/>
    <w:rsid w:val="00CE4D81"/>
    <w:rsid w:val="00CE4DB4"/>
    <w:rsid w:val="00CE4DD5"/>
    <w:rsid w:val="00CE4DDB"/>
    <w:rsid w:val="00CE4E1F"/>
    <w:rsid w:val="00CE4E3E"/>
    <w:rsid w:val="00CE4E40"/>
    <w:rsid w:val="00CE4EBF"/>
    <w:rsid w:val="00CE4EDD"/>
    <w:rsid w:val="00CE4EFF"/>
    <w:rsid w:val="00CE4F90"/>
    <w:rsid w:val="00CE4F9F"/>
    <w:rsid w:val="00CE5034"/>
    <w:rsid w:val="00CE5051"/>
    <w:rsid w:val="00CE50A0"/>
    <w:rsid w:val="00CE5103"/>
    <w:rsid w:val="00CE516E"/>
    <w:rsid w:val="00CE519E"/>
    <w:rsid w:val="00CE519F"/>
    <w:rsid w:val="00CE51A2"/>
    <w:rsid w:val="00CE51A5"/>
    <w:rsid w:val="00CE51BC"/>
    <w:rsid w:val="00CE51E4"/>
    <w:rsid w:val="00CE51E5"/>
    <w:rsid w:val="00CE51FF"/>
    <w:rsid w:val="00CE5237"/>
    <w:rsid w:val="00CE523A"/>
    <w:rsid w:val="00CE5296"/>
    <w:rsid w:val="00CE52AF"/>
    <w:rsid w:val="00CE52C8"/>
    <w:rsid w:val="00CE52C9"/>
    <w:rsid w:val="00CE5316"/>
    <w:rsid w:val="00CE5358"/>
    <w:rsid w:val="00CE5385"/>
    <w:rsid w:val="00CE5398"/>
    <w:rsid w:val="00CE53D6"/>
    <w:rsid w:val="00CE5403"/>
    <w:rsid w:val="00CE547B"/>
    <w:rsid w:val="00CE5482"/>
    <w:rsid w:val="00CE5490"/>
    <w:rsid w:val="00CE5552"/>
    <w:rsid w:val="00CE5589"/>
    <w:rsid w:val="00CE55A7"/>
    <w:rsid w:val="00CE55FD"/>
    <w:rsid w:val="00CE5651"/>
    <w:rsid w:val="00CE56BB"/>
    <w:rsid w:val="00CE56F0"/>
    <w:rsid w:val="00CE56FD"/>
    <w:rsid w:val="00CE5703"/>
    <w:rsid w:val="00CE574B"/>
    <w:rsid w:val="00CE574F"/>
    <w:rsid w:val="00CE5750"/>
    <w:rsid w:val="00CE576A"/>
    <w:rsid w:val="00CE576B"/>
    <w:rsid w:val="00CE57A9"/>
    <w:rsid w:val="00CE57C9"/>
    <w:rsid w:val="00CE5808"/>
    <w:rsid w:val="00CE584E"/>
    <w:rsid w:val="00CE58A9"/>
    <w:rsid w:val="00CE58B5"/>
    <w:rsid w:val="00CE58BD"/>
    <w:rsid w:val="00CE58F7"/>
    <w:rsid w:val="00CE5906"/>
    <w:rsid w:val="00CE5908"/>
    <w:rsid w:val="00CE5945"/>
    <w:rsid w:val="00CE595C"/>
    <w:rsid w:val="00CE5992"/>
    <w:rsid w:val="00CE5993"/>
    <w:rsid w:val="00CE599E"/>
    <w:rsid w:val="00CE59E9"/>
    <w:rsid w:val="00CE59EA"/>
    <w:rsid w:val="00CE59F9"/>
    <w:rsid w:val="00CE5A2B"/>
    <w:rsid w:val="00CE5A43"/>
    <w:rsid w:val="00CE5A4F"/>
    <w:rsid w:val="00CE5A59"/>
    <w:rsid w:val="00CE5A88"/>
    <w:rsid w:val="00CE5AAE"/>
    <w:rsid w:val="00CE5ABC"/>
    <w:rsid w:val="00CE5AD1"/>
    <w:rsid w:val="00CE5AE8"/>
    <w:rsid w:val="00CE5AE9"/>
    <w:rsid w:val="00CE5AFA"/>
    <w:rsid w:val="00CE5B01"/>
    <w:rsid w:val="00CE5B07"/>
    <w:rsid w:val="00CE5B16"/>
    <w:rsid w:val="00CE5B7C"/>
    <w:rsid w:val="00CE5B81"/>
    <w:rsid w:val="00CE5BB7"/>
    <w:rsid w:val="00CE5BB9"/>
    <w:rsid w:val="00CE5BD0"/>
    <w:rsid w:val="00CE5BE2"/>
    <w:rsid w:val="00CE5C10"/>
    <w:rsid w:val="00CE5C46"/>
    <w:rsid w:val="00CE5C9C"/>
    <w:rsid w:val="00CE5CC5"/>
    <w:rsid w:val="00CE5CD9"/>
    <w:rsid w:val="00CE5D11"/>
    <w:rsid w:val="00CE5D4D"/>
    <w:rsid w:val="00CE5D64"/>
    <w:rsid w:val="00CE5D8B"/>
    <w:rsid w:val="00CE5D98"/>
    <w:rsid w:val="00CE5DA6"/>
    <w:rsid w:val="00CE5DF6"/>
    <w:rsid w:val="00CE5E17"/>
    <w:rsid w:val="00CE5E35"/>
    <w:rsid w:val="00CE5E39"/>
    <w:rsid w:val="00CE5EAE"/>
    <w:rsid w:val="00CE5ECB"/>
    <w:rsid w:val="00CE5EFB"/>
    <w:rsid w:val="00CE5F08"/>
    <w:rsid w:val="00CE5F2E"/>
    <w:rsid w:val="00CE5F38"/>
    <w:rsid w:val="00CE5F80"/>
    <w:rsid w:val="00CE5F95"/>
    <w:rsid w:val="00CE5FC8"/>
    <w:rsid w:val="00CE6008"/>
    <w:rsid w:val="00CE6020"/>
    <w:rsid w:val="00CE6024"/>
    <w:rsid w:val="00CE602A"/>
    <w:rsid w:val="00CE6034"/>
    <w:rsid w:val="00CE6048"/>
    <w:rsid w:val="00CE6049"/>
    <w:rsid w:val="00CE604D"/>
    <w:rsid w:val="00CE6073"/>
    <w:rsid w:val="00CE60AE"/>
    <w:rsid w:val="00CE60D7"/>
    <w:rsid w:val="00CE6116"/>
    <w:rsid w:val="00CE6141"/>
    <w:rsid w:val="00CE616E"/>
    <w:rsid w:val="00CE61AE"/>
    <w:rsid w:val="00CE61C1"/>
    <w:rsid w:val="00CE61DD"/>
    <w:rsid w:val="00CE6210"/>
    <w:rsid w:val="00CE622A"/>
    <w:rsid w:val="00CE6234"/>
    <w:rsid w:val="00CE6288"/>
    <w:rsid w:val="00CE62AD"/>
    <w:rsid w:val="00CE62D7"/>
    <w:rsid w:val="00CE62E0"/>
    <w:rsid w:val="00CE633A"/>
    <w:rsid w:val="00CE635F"/>
    <w:rsid w:val="00CE6376"/>
    <w:rsid w:val="00CE6379"/>
    <w:rsid w:val="00CE6399"/>
    <w:rsid w:val="00CE63BE"/>
    <w:rsid w:val="00CE63CD"/>
    <w:rsid w:val="00CE643C"/>
    <w:rsid w:val="00CE647E"/>
    <w:rsid w:val="00CE6483"/>
    <w:rsid w:val="00CE648F"/>
    <w:rsid w:val="00CE6497"/>
    <w:rsid w:val="00CE64D9"/>
    <w:rsid w:val="00CE64E5"/>
    <w:rsid w:val="00CE64FB"/>
    <w:rsid w:val="00CE64FC"/>
    <w:rsid w:val="00CE6508"/>
    <w:rsid w:val="00CE6515"/>
    <w:rsid w:val="00CE6538"/>
    <w:rsid w:val="00CE6556"/>
    <w:rsid w:val="00CE661B"/>
    <w:rsid w:val="00CE670D"/>
    <w:rsid w:val="00CE6723"/>
    <w:rsid w:val="00CE6729"/>
    <w:rsid w:val="00CE6734"/>
    <w:rsid w:val="00CE678A"/>
    <w:rsid w:val="00CE67B1"/>
    <w:rsid w:val="00CE67B5"/>
    <w:rsid w:val="00CE680C"/>
    <w:rsid w:val="00CE6810"/>
    <w:rsid w:val="00CE681A"/>
    <w:rsid w:val="00CE6823"/>
    <w:rsid w:val="00CE6842"/>
    <w:rsid w:val="00CE6864"/>
    <w:rsid w:val="00CE68A7"/>
    <w:rsid w:val="00CE68BE"/>
    <w:rsid w:val="00CE692F"/>
    <w:rsid w:val="00CE6942"/>
    <w:rsid w:val="00CE694E"/>
    <w:rsid w:val="00CE69CE"/>
    <w:rsid w:val="00CE6A60"/>
    <w:rsid w:val="00CE6A74"/>
    <w:rsid w:val="00CE6AAD"/>
    <w:rsid w:val="00CE6AB8"/>
    <w:rsid w:val="00CE6B02"/>
    <w:rsid w:val="00CE6B5D"/>
    <w:rsid w:val="00CE6B6B"/>
    <w:rsid w:val="00CE6B91"/>
    <w:rsid w:val="00CE6BA0"/>
    <w:rsid w:val="00CE6C1D"/>
    <w:rsid w:val="00CE6C2E"/>
    <w:rsid w:val="00CE6C91"/>
    <w:rsid w:val="00CE6CB8"/>
    <w:rsid w:val="00CE6CDC"/>
    <w:rsid w:val="00CE6CFB"/>
    <w:rsid w:val="00CE6D78"/>
    <w:rsid w:val="00CE6DA7"/>
    <w:rsid w:val="00CE6E02"/>
    <w:rsid w:val="00CE6E75"/>
    <w:rsid w:val="00CE6E78"/>
    <w:rsid w:val="00CE6E8D"/>
    <w:rsid w:val="00CE6EAB"/>
    <w:rsid w:val="00CE6EB2"/>
    <w:rsid w:val="00CE6EDF"/>
    <w:rsid w:val="00CE6EF2"/>
    <w:rsid w:val="00CE6F2F"/>
    <w:rsid w:val="00CE6F56"/>
    <w:rsid w:val="00CE6F6F"/>
    <w:rsid w:val="00CE6F7E"/>
    <w:rsid w:val="00CE6FC4"/>
    <w:rsid w:val="00CE6FFF"/>
    <w:rsid w:val="00CE7003"/>
    <w:rsid w:val="00CE700C"/>
    <w:rsid w:val="00CE70DA"/>
    <w:rsid w:val="00CE70FF"/>
    <w:rsid w:val="00CE7118"/>
    <w:rsid w:val="00CE711E"/>
    <w:rsid w:val="00CE712B"/>
    <w:rsid w:val="00CE7149"/>
    <w:rsid w:val="00CE715B"/>
    <w:rsid w:val="00CE715E"/>
    <w:rsid w:val="00CE71E4"/>
    <w:rsid w:val="00CE7200"/>
    <w:rsid w:val="00CE7219"/>
    <w:rsid w:val="00CE7248"/>
    <w:rsid w:val="00CE729B"/>
    <w:rsid w:val="00CE72C7"/>
    <w:rsid w:val="00CE72D2"/>
    <w:rsid w:val="00CE72E9"/>
    <w:rsid w:val="00CE730E"/>
    <w:rsid w:val="00CE731B"/>
    <w:rsid w:val="00CE7322"/>
    <w:rsid w:val="00CE7333"/>
    <w:rsid w:val="00CE7342"/>
    <w:rsid w:val="00CE738E"/>
    <w:rsid w:val="00CE7392"/>
    <w:rsid w:val="00CE73AB"/>
    <w:rsid w:val="00CE73C1"/>
    <w:rsid w:val="00CE73E2"/>
    <w:rsid w:val="00CE73E8"/>
    <w:rsid w:val="00CE7426"/>
    <w:rsid w:val="00CE7456"/>
    <w:rsid w:val="00CE7476"/>
    <w:rsid w:val="00CE74AC"/>
    <w:rsid w:val="00CE74DC"/>
    <w:rsid w:val="00CE74E7"/>
    <w:rsid w:val="00CE750A"/>
    <w:rsid w:val="00CE751E"/>
    <w:rsid w:val="00CE7582"/>
    <w:rsid w:val="00CE75AD"/>
    <w:rsid w:val="00CE75BA"/>
    <w:rsid w:val="00CE75D8"/>
    <w:rsid w:val="00CE764D"/>
    <w:rsid w:val="00CE7680"/>
    <w:rsid w:val="00CE76C0"/>
    <w:rsid w:val="00CE76EF"/>
    <w:rsid w:val="00CE7712"/>
    <w:rsid w:val="00CE7758"/>
    <w:rsid w:val="00CE7784"/>
    <w:rsid w:val="00CE77A3"/>
    <w:rsid w:val="00CE77E5"/>
    <w:rsid w:val="00CE77EB"/>
    <w:rsid w:val="00CE782B"/>
    <w:rsid w:val="00CE7833"/>
    <w:rsid w:val="00CE783E"/>
    <w:rsid w:val="00CE7856"/>
    <w:rsid w:val="00CE78D0"/>
    <w:rsid w:val="00CE78D8"/>
    <w:rsid w:val="00CE78DB"/>
    <w:rsid w:val="00CE7900"/>
    <w:rsid w:val="00CE798D"/>
    <w:rsid w:val="00CE799A"/>
    <w:rsid w:val="00CE799C"/>
    <w:rsid w:val="00CE79B0"/>
    <w:rsid w:val="00CE79C9"/>
    <w:rsid w:val="00CE7A16"/>
    <w:rsid w:val="00CE7A5D"/>
    <w:rsid w:val="00CE7A81"/>
    <w:rsid w:val="00CE7A84"/>
    <w:rsid w:val="00CE7A8A"/>
    <w:rsid w:val="00CE7A93"/>
    <w:rsid w:val="00CE7A95"/>
    <w:rsid w:val="00CE7ABB"/>
    <w:rsid w:val="00CE7ABF"/>
    <w:rsid w:val="00CE7AD2"/>
    <w:rsid w:val="00CE7AF2"/>
    <w:rsid w:val="00CE7B09"/>
    <w:rsid w:val="00CE7B11"/>
    <w:rsid w:val="00CE7B1A"/>
    <w:rsid w:val="00CE7B22"/>
    <w:rsid w:val="00CE7B93"/>
    <w:rsid w:val="00CE7BCB"/>
    <w:rsid w:val="00CE7BDE"/>
    <w:rsid w:val="00CE7C1F"/>
    <w:rsid w:val="00CE7C21"/>
    <w:rsid w:val="00CE7C22"/>
    <w:rsid w:val="00CE7C36"/>
    <w:rsid w:val="00CE7C37"/>
    <w:rsid w:val="00CE7C39"/>
    <w:rsid w:val="00CE7C7F"/>
    <w:rsid w:val="00CE7CA3"/>
    <w:rsid w:val="00CE7CB5"/>
    <w:rsid w:val="00CE7CB8"/>
    <w:rsid w:val="00CE7CE6"/>
    <w:rsid w:val="00CE7D7B"/>
    <w:rsid w:val="00CE7D7C"/>
    <w:rsid w:val="00CE7D92"/>
    <w:rsid w:val="00CE7DA6"/>
    <w:rsid w:val="00CE7DD0"/>
    <w:rsid w:val="00CE7E1D"/>
    <w:rsid w:val="00CE7E2A"/>
    <w:rsid w:val="00CE7E3F"/>
    <w:rsid w:val="00CE7E72"/>
    <w:rsid w:val="00CE7E9E"/>
    <w:rsid w:val="00CE7EA0"/>
    <w:rsid w:val="00CE7EDF"/>
    <w:rsid w:val="00CE7F02"/>
    <w:rsid w:val="00CE7F59"/>
    <w:rsid w:val="00CE7F5C"/>
    <w:rsid w:val="00CE7FA4"/>
    <w:rsid w:val="00CE7FBE"/>
    <w:rsid w:val="00CF001E"/>
    <w:rsid w:val="00CF0054"/>
    <w:rsid w:val="00CF005B"/>
    <w:rsid w:val="00CF006B"/>
    <w:rsid w:val="00CF007B"/>
    <w:rsid w:val="00CF007D"/>
    <w:rsid w:val="00CF008D"/>
    <w:rsid w:val="00CF00BF"/>
    <w:rsid w:val="00CF0156"/>
    <w:rsid w:val="00CF016E"/>
    <w:rsid w:val="00CF0186"/>
    <w:rsid w:val="00CF01AE"/>
    <w:rsid w:val="00CF01B9"/>
    <w:rsid w:val="00CF0207"/>
    <w:rsid w:val="00CF0212"/>
    <w:rsid w:val="00CF0214"/>
    <w:rsid w:val="00CF0215"/>
    <w:rsid w:val="00CF026E"/>
    <w:rsid w:val="00CF02A5"/>
    <w:rsid w:val="00CF02F4"/>
    <w:rsid w:val="00CF0324"/>
    <w:rsid w:val="00CF0358"/>
    <w:rsid w:val="00CF0387"/>
    <w:rsid w:val="00CF0395"/>
    <w:rsid w:val="00CF03B2"/>
    <w:rsid w:val="00CF03FF"/>
    <w:rsid w:val="00CF0446"/>
    <w:rsid w:val="00CF0478"/>
    <w:rsid w:val="00CF04A9"/>
    <w:rsid w:val="00CF0506"/>
    <w:rsid w:val="00CF0520"/>
    <w:rsid w:val="00CF0591"/>
    <w:rsid w:val="00CF05AF"/>
    <w:rsid w:val="00CF0620"/>
    <w:rsid w:val="00CF0646"/>
    <w:rsid w:val="00CF06A4"/>
    <w:rsid w:val="00CF06A9"/>
    <w:rsid w:val="00CF06B7"/>
    <w:rsid w:val="00CF06CB"/>
    <w:rsid w:val="00CF06D2"/>
    <w:rsid w:val="00CF070B"/>
    <w:rsid w:val="00CF0714"/>
    <w:rsid w:val="00CF0729"/>
    <w:rsid w:val="00CF073D"/>
    <w:rsid w:val="00CF074A"/>
    <w:rsid w:val="00CF0777"/>
    <w:rsid w:val="00CF078A"/>
    <w:rsid w:val="00CF07B4"/>
    <w:rsid w:val="00CF081B"/>
    <w:rsid w:val="00CF0895"/>
    <w:rsid w:val="00CF0902"/>
    <w:rsid w:val="00CF093E"/>
    <w:rsid w:val="00CF0993"/>
    <w:rsid w:val="00CF09D6"/>
    <w:rsid w:val="00CF09DF"/>
    <w:rsid w:val="00CF09EC"/>
    <w:rsid w:val="00CF0A0C"/>
    <w:rsid w:val="00CF0A2F"/>
    <w:rsid w:val="00CF0A32"/>
    <w:rsid w:val="00CF0A35"/>
    <w:rsid w:val="00CF0A7C"/>
    <w:rsid w:val="00CF0AB2"/>
    <w:rsid w:val="00CF0B09"/>
    <w:rsid w:val="00CF0B23"/>
    <w:rsid w:val="00CF0B3D"/>
    <w:rsid w:val="00CF0B5E"/>
    <w:rsid w:val="00CF0B84"/>
    <w:rsid w:val="00CF0B9F"/>
    <w:rsid w:val="00CF0BA7"/>
    <w:rsid w:val="00CF0BC0"/>
    <w:rsid w:val="00CF0BC8"/>
    <w:rsid w:val="00CF0BCD"/>
    <w:rsid w:val="00CF0BF4"/>
    <w:rsid w:val="00CF0C24"/>
    <w:rsid w:val="00CF0C4F"/>
    <w:rsid w:val="00CF0C73"/>
    <w:rsid w:val="00CF0C80"/>
    <w:rsid w:val="00CF0C98"/>
    <w:rsid w:val="00CF0CE0"/>
    <w:rsid w:val="00CF0CF7"/>
    <w:rsid w:val="00CF0D2B"/>
    <w:rsid w:val="00CF0D41"/>
    <w:rsid w:val="00CF0D64"/>
    <w:rsid w:val="00CF0D81"/>
    <w:rsid w:val="00CF0DBF"/>
    <w:rsid w:val="00CF0DE0"/>
    <w:rsid w:val="00CF0E34"/>
    <w:rsid w:val="00CF0E3F"/>
    <w:rsid w:val="00CF0E50"/>
    <w:rsid w:val="00CF0E7C"/>
    <w:rsid w:val="00CF0E86"/>
    <w:rsid w:val="00CF0EA3"/>
    <w:rsid w:val="00CF0ED7"/>
    <w:rsid w:val="00CF0F61"/>
    <w:rsid w:val="00CF0F66"/>
    <w:rsid w:val="00CF0F6A"/>
    <w:rsid w:val="00CF0FFB"/>
    <w:rsid w:val="00CF1031"/>
    <w:rsid w:val="00CF1049"/>
    <w:rsid w:val="00CF1059"/>
    <w:rsid w:val="00CF1087"/>
    <w:rsid w:val="00CF1135"/>
    <w:rsid w:val="00CF116B"/>
    <w:rsid w:val="00CF1195"/>
    <w:rsid w:val="00CF11DB"/>
    <w:rsid w:val="00CF11F3"/>
    <w:rsid w:val="00CF11F8"/>
    <w:rsid w:val="00CF1228"/>
    <w:rsid w:val="00CF125C"/>
    <w:rsid w:val="00CF130C"/>
    <w:rsid w:val="00CF130D"/>
    <w:rsid w:val="00CF133C"/>
    <w:rsid w:val="00CF134E"/>
    <w:rsid w:val="00CF1352"/>
    <w:rsid w:val="00CF136C"/>
    <w:rsid w:val="00CF138B"/>
    <w:rsid w:val="00CF1391"/>
    <w:rsid w:val="00CF142A"/>
    <w:rsid w:val="00CF1435"/>
    <w:rsid w:val="00CF1447"/>
    <w:rsid w:val="00CF145E"/>
    <w:rsid w:val="00CF146E"/>
    <w:rsid w:val="00CF1486"/>
    <w:rsid w:val="00CF1492"/>
    <w:rsid w:val="00CF14ED"/>
    <w:rsid w:val="00CF14F6"/>
    <w:rsid w:val="00CF1549"/>
    <w:rsid w:val="00CF156F"/>
    <w:rsid w:val="00CF157C"/>
    <w:rsid w:val="00CF158B"/>
    <w:rsid w:val="00CF15BA"/>
    <w:rsid w:val="00CF15BF"/>
    <w:rsid w:val="00CF1650"/>
    <w:rsid w:val="00CF168F"/>
    <w:rsid w:val="00CF16F1"/>
    <w:rsid w:val="00CF172D"/>
    <w:rsid w:val="00CF1734"/>
    <w:rsid w:val="00CF174C"/>
    <w:rsid w:val="00CF1753"/>
    <w:rsid w:val="00CF1754"/>
    <w:rsid w:val="00CF1783"/>
    <w:rsid w:val="00CF1792"/>
    <w:rsid w:val="00CF17D7"/>
    <w:rsid w:val="00CF1833"/>
    <w:rsid w:val="00CF184A"/>
    <w:rsid w:val="00CF1858"/>
    <w:rsid w:val="00CF1886"/>
    <w:rsid w:val="00CF188B"/>
    <w:rsid w:val="00CF1894"/>
    <w:rsid w:val="00CF1898"/>
    <w:rsid w:val="00CF18BC"/>
    <w:rsid w:val="00CF18D5"/>
    <w:rsid w:val="00CF190F"/>
    <w:rsid w:val="00CF1919"/>
    <w:rsid w:val="00CF191F"/>
    <w:rsid w:val="00CF1976"/>
    <w:rsid w:val="00CF1999"/>
    <w:rsid w:val="00CF19B9"/>
    <w:rsid w:val="00CF19DB"/>
    <w:rsid w:val="00CF19E8"/>
    <w:rsid w:val="00CF19FF"/>
    <w:rsid w:val="00CF1A23"/>
    <w:rsid w:val="00CF1A3F"/>
    <w:rsid w:val="00CF1A64"/>
    <w:rsid w:val="00CF1AAC"/>
    <w:rsid w:val="00CF1AC8"/>
    <w:rsid w:val="00CF1B0B"/>
    <w:rsid w:val="00CF1B59"/>
    <w:rsid w:val="00CF1BAB"/>
    <w:rsid w:val="00CF1C06"/>
    <w:rsid w:val="00CF1C33"/>
    <w:rsid w:val="00CF1C75"/>
    <w:rsid w:val="00CF1C9C"/>
    <w:rsid w:val="00CF1D04"/>
    <w:rsid w:val="00CF1D1F"/>
    <w:rsid w:val="00CF1DAD"/>
    <w:rsid w:val="00CF1DD1"/>
    <w:rsid w:val="00CF1E20"/>
    <w:rsid w:val="00CF1E29"/>
    <w:rsid w:val="00CF1E44"/>
    <w:rsid w:val="00CF1E5D"/>
    <w:rsid w:val="00CF1E74"/>
    <w:rsid w:val="00CF1E7D"/>
    <w:rsid w:val="00CF1E8C"/>
    <w:rsid w:val="00CF1E90"/>
    <w:rsid w:val="00CF1EA8"/>
    <w:rsid w:val="00CF1EE0"/>
    <w:rsid w:val="00CF1F12"/>
    <w:rsid w:val="00CF1F2B"/>
    <w:rsid w:val="00CF1F35"/>
    <w:rsid w:val="00CF1F38"/>
    <w:rsid w:val="00CF1F99"/>
    <w:rsid w:val="00CF1F9F"/>
    <w:rsid w:val="00CF1FA0"/>
    <w:rsid w:val="00CF1FF1"/>
    <w:rsid w:val="00CF202A"/>
    <w:rsid w:val="00CF202F"/>
    <w:rsid w:val="00CF2053"/>
    <w:rsid w:val="00CF20DB"/>
    <w:rsid w:val="00CF20F5"/>
    <w:rsid w:val="00CF2100"/>
    <w:rsid w:val="00CF2152"/>
    <w:rsid w:val="00CF21CA"/>
    <w:rsid w:val="00CF2235"/>
    <w:rsid w:val="00CF22F1"/>
    <w:rsid w:val="00CF2309"/>
    <w:rsid w:val="00CF231E"/>
    <w:rsid w:val="00CF2386"/>
    <w:rsid w:val="00CF23A4"/>
    <w:rsid w:val="00CF23AF"/>
    <w:rsid w:val="00CF240A"/>
    <w:rsid w:val="00CF243D"/>
    <w:rsid w:val="00CF247A"/>
    <w:rsid w:val="00CF24A8"/>
    <w:rsid w:val="00CF24B5"/>
    <w:rsid w:val="00CF24BA"/>
    <w:rsid w:val="00CF24C5"/>
    <w:rsid w:val="00CF24E1"/>
    <w:rsid w:val="00CF2509"/>
    <w:rsid w:val="00CF251C"/>
    <w:rsid w:val="00CF254B"/>
    <w:rsid w:val="00CF258D"/>
    <w:rsid w:val="00CF25DF"/>
    <w:rsid w:val="00CF2619"/>
    <w:rsid w:val="00CF2645"/>
    <w:rsid w:val="00CF266E"/>
    <w:rsid w:val="00CF266F"/>
    <w:rsid w:val="00CF2684"/>
    <w:rsid w:val="00CF2716"/>
    <w:rsid w:val="00CF273B"/>
    <w:rsid w:val="00CF27E1"/>
    <w:rsid w:val="00CF27E4"/>
    <w:rsid w:val="00CF2807"/>
    <w:rsid w:val="00CF285F"/>
    <w:rsid w:val="00CF2876"/>
    <w:rsid w:val="00CF2891"/>
    <w:rsid w:val="00CF2898"/>
    <w:rsid w:val="00CF28D2"/>
    <w:rsid w:val="00CF28DE"/>
    <w:rsid w:val="00CF2932"/>
    <w:rsid w:val="00CF2952"/>
    <w:rsid w:val="00CF2970"/>
    <w:rsid w:val="00CF29B6"/>
    <w:rsid w:val="00CF2A07"/>
    <w:rsid w:val="00CF2A15"/>
    <w:rsid w:val="00CF2A20"/>
    <w:rsid w:val="00CF2A3E"/>
    <w:rsid w:val="00CF2A6D"/>
    <w:rsid w:val="00CF2AA4"/>
    <w:rsid w:val="00CF2AA6"/>
    <w:rsid w:val="00CF2ADB"/>
    <w:rsid w:val="00CF2AEB"/>
    <w:rsid w:val="00CF2AFD"/>
    <w:rsid w:val="00CF2B19"/>
    <w:rsid w:val="00CF2B1A"/>
    <w:rsid w:val="00CF2B37"/>
    <w:rsid w:val="00CF2B55"/>
    <w:rsid w:val="00CF2B90"/>
    <w:rsid w:val="00CF2BF0"/>
    <w:rsid w:val="00CF2BF2"/>
    <w:rsid w:val="00CF2C35"/>
    <w:rsid w:val="00CF2C4C"/>
    <w:rsid w:val="00CF2C9E"/>
    <w:rsid w:val="00CF2CFF"/>
    <w:rsid w:val="00CF2D22"/>
    <w:rsid w:val="00CF2D25"/>
    <w:rsid w:val="00CF2D30"/>
    <w:rsid w:val="00CF2D3D"/>
    <w:rsid w:val="00CF2D69"/>
    <w:rsid w:val="00CF2DA5"/>
    <w:rsid w:val="00CF2DB2"/>
    <w:rsid w:val="00CF2DCF"/>
    <w:rsid w:val="00CF2E49"/>
    <w:rsid w:val="00CF2E88"/>
    <w:rsid w:val="00CF2EAB"/>
    <w:rsid w:val="00CF2EAE"/>
    <w:rsid w:val="00CF2EC1"/>
    <w:rsid w:val="00CF2ECE"/>
    <w:rsid w:val="00CF2EDD"/>
    <w:rsid w:val="00CF2EF6"/>
    <w:rsid w:val="00CF2EFD"/>
    <w:rsid w:val="00CF2F06"/>
    <w:rsid w:val="00CF2F29"/>
    <w:rsid w:val="00CF2F36"/>
    <w:rsid w:val="00CF2F37"/>
    <w:rsid w:val="00CF2F6B"/>
    <w:rsid w:val="00CF2F7A"/>
    <w:rsid w:val="00CF2F8F"/>
    <w:rsid w:val="00CF2F96"/>
    <w:rsid w:val="00CF2FB6"/>
    <w:rsid w:val="00CF305D"/>
    <w:rsid w:val="00CF307A"/>
    <w:rsid w:val="00CF3083"/>
    <w:rsid w:val="00CF3088"/>
    <w:rsid w:val="00CF3097"/>
    <w:rsid w:val="00CF30A6"/>
    <w:rsid w:val="00CF30B6"/>
    <w:rsid w:val="00CF30C6"/>
    <w:rsid w:val="00CF3102"/>
    <w:rsid w:val="00CF3121"/>
    <w:rsid w:val="00CF3166"/>
    <w:rsid w:val="00CF3171"/>
    <w:rsid w:val="00CF3185"/>
    <w:rsid w:val="00CF31A0"/>
    <w:rsid w:val="00CF31DE"/>
    <w:rsid w:val="00CF322C"/>
    <w:rsid w:val="00CF327A"/>
    <w:rsid w:val="00CF3295"/>
    <w:rsid w:val="00CF3367"/>
    <w:rsid w:val="00CF3389"/>
    <w:rsid w:val="00CF33DC"/>
    <w:rsid w:val="00CF33E3"/>
    <w:rsid w:val="00CF3404"/>
    <w:rsid w:val="00CF341A"/>
    <w:rsid w:val="00CF346A"/>
    <w:rsid w:val="00CF34C4"/>
    <w:rsid w:val="00CF34DE"/>
    <w:rsid w:val="00CF356B"/>
    <w:rsid w:val="00CF35BE"/>
    <w:rsid w:val="00CF35FD"/>
    <w:rsid w:val="00CF3638"/>
    <w:rsid w:val="00CF3661"/>
    <w:rsid w:val="00CF36B7"/>
    <w:rsid w:val="00CF36D3"/>
    <w:rsid w:val="00CF3717"/>
    <w:rsid w:val="00CF373C"/>
    <w:rsid w:val="00CF3767"/>
    <w:rsid w:val="00CF3779"/>
    <w:rsid w:val="00CF379C"/>
    <w:rsid w:val="00CF37C7"/>
    <w:rsid w:val="00CF37D2"/>
    <w:rsid w:val="00CF37D3"/>
    <w:rsid w:val="00CF381A"/>
    <w:rsid w:val="00CF38A4"/>
    <w:rsid w:val="00CF38C1"/>
    <w:rsid w:val="00CF38FF"/>
    <w:rsid w:val="00CF3920"/>
    <w:rsid w:val="00CF392D"/>
    <w:rsid w:val="00CF3950"/>
    <w:rsid w:val="00CF3956"/>
    <w:rsid w:val="00CF3965"/>
    <w:rsid w:val="00CF3969"/>
    <w:rsid w:val="00CF396D"/>
    <w:rsid w:val="00CF3976"/>
    <w:rsid w:val="00CF399A"/>
    <w:rsid w:val="00CF39DE"/>
    <w:rsid w:val="00CF39E9"/>
    <w:rsid w:val="00CF39F5"/>
    <w:rsid w:val="00CF3A35"/>
    <w:rsid w:val="00CF3A69"/>
    <w:rsid w:val="00CF3A8A"/>
    <w:rsid w:val="00CF3AA0"/>
    <w:rsid w:val="00CF3AC4"/>
    <w:rsid w:val="00CF3AE4"/>
    <w:rsid w:val="00CF3B14"/>
    <w:rsid w:val="00CF3B2B"/>
    <w:rsid w:val="00CF3B38"/>
    <w:rsid w:val="00CF3B53"/>
    <w:rsid w:val="00CF3B58"/>
    <w:rsid w:val="00CF3B71"/>
    <w:rsid w:val="00CF3BC0"/>
    <w:rsid w:val="00CF3BE7"/>
    <w:rsid w:val="00CF3BF8"/>
    <w:rsid w:val="00CF3C48"/>
    <w:rsid w:val="00CF3C52"/>
    <w:rsid w:val="00CF3CF8"/>
    <w:rsid w:val="00CF3D5B"/>
    <w:rsid w:val="00CF3D66"/>
    <w:rsid w:val="00CF3D71"/>
    <w:rsid w:val="00CF3D9D"/>
    <w:rsid w:val="00CF3DCD"/>
    <w:rsid w:val="00CF3DCE"/>
    <w:rsid w:val="00CF3E0A"/>
    <w:rsid w:val="00CF3E41"/>
    <w:rsid w:val="00CF3E4F"/>
    <w:rsid w:val="00CF3EFD"/>
    <w:rsid w:val="00CF3F5F"/>
    <w:rsid w:val="00CF3F7A"/>
    <w:rsid w:val="00CF3F9A"/>
    <w:rsid w:val="00CF4019"/>
    <w:rsid w:val="00CF4024"/>
    <w:rsid w:val="00CF409C"/>
    <w:rsid w:val="00CF40B1"/>
    <w:rsid w:val="00CF40C6"/>
    <w:rsid w:val="00CF40DB"/>
    <w:rsid w:val="00CF40DF"/>
    <w:rsid w:val="00CF40F0"/>
    <w:rsid w:val="00CF411A"/>
    <w:rsid w:val="00CF411D"/>
    <w:rsid w:val="00CF4120"/>
    <w:rsid w:val="00CF4126"/>
    <w:rsid w:val="00CF4127"/>
    <w:rsid w:val="00CF4143"/>
    <w:rsid w:val="00CF4163"/>
    <w:rsid w:val="00CF4179"/>
    <w:rsid w:val="00CF4194"/>
    <w:rsid w:val="00CF419A"/>
    <w:rsid w:val="00CF41B0"/>
    <w:rsid w:val="00CF41C5"/>
    <w:rsid w:val="00CF41C9"/>
    <w:rsid w:val="00CF41EF"/>
    <w:rsid w:val="00CF41FF"/>
    <w:rsid w:val="00CF4240"/>
    <w:rsid w:val="00CF4251"/>
    <w:rsid w:val="00CF4252"/>
    <w:rsid w:val="00CF425F"/>
    <w:rsid w:val="00CF427A"/>
    <w:rsid w:val="00CF4284"/>
    <w:rsid w:val="00CF42C7"/>
    <w:rsid w:val="00CF42D3"/>
    <w:rsid w:val="00CF4300"/>
    <w:rsid w:val="00CF430D"/>
    <w:rsid w:val="00CF434F"/>
    <w:rsid w:val="00CF435C"/>
    <w:rsid w:val="00CF43CC"/>
    <w:rsid w:val="00CF43D1"/>
    <w:rsid w:val="00CF4403"/>
    <w:rsid w:val="00CF4410"/>
    <w:rsid w:val="00CF4438"/>
    <w:rsid w:val="00CF4499"/>
    <w:rsid w:val="00CF44B0"/>
    <w:rsid w:val="00CF44C8"/>
    <w:rsid w:val="00CF44CF"/>
    <w:rsid w:val="00CF44FD"/>
    <w:rsid w:val="00CF4507"/>
    <w:rsid w:val="00CF455A"/>
    <w:rsid w:val="00CF45A8"/>
    <w:rsid w:val="00CF45D8"/>
    <w:rsid w:val="00CF45DE"/>
    <w:rsid w:val="00CF4651"/>
    <w:rsid w:val="00CF46BC"/>
    <w:rsid w:val="00CF4702"/>
    <w:rsid w:val="00CF473B"/>
    <w:rsid w:val="00CF473C"/>
    <w:rsid w:val="00CF4757"/>
    <w:rsid w:val="00CF47D8"/>
    <w:rsid w:val="00CF47DF"/>
    <w:rsid w:val="00CF47F9"/>
    <w:rsid w:val="00CF4816"/>
    <w:rsid w:val="00CF489E"/>
    <w:rsid w:val="00CF4931"/>
    <w:rsid w:val="00CF4957"/>
    <w:rsid w:val="00CF497D"/>
    <w:rsid w:val="00CF499C"/>
    <w:rsid w:val="00CF49C3"/>
    <w:rsid w:val="00CF49CC"/>
    <w:rsid w:val="00CF4A0E"/>
    <w:rsid w:val="00CF4A64"/>
    <w:rsid w:val="00CF4A8F"/>
    <w:rsid w:val="00CF4A94"/>
    <w:rsid w:val="00CF4AAD"/>
    <w:rsid w:val="00CF4B0E"/>
    <w:rsid w:val="00CF4B34"/>
    <w:rsid w:val="00CF4BF8"/>
    <w:rsid w:val="00CF4C12"/>
    <w:rsid w:val="00CF4C21"/>
    <w:rsid w:val="00CF4C22"/>
    <w:rsid w:val="00CF4C8D"/>
    <w:rsid w:val="00CF4D07"/>
    <w:rsid w:val="00CF4D08"/>
    <w:rsid w:val="00CF4D47"/>
    <w:rsid w:val="00CF4D4C"/>
    <w:rsid w:val="00CF4D5A"/>
    <w:rsid w:val="00CF4DFC"/>
    <w:rsid w:val="00CF4DFF"/>
    <w:rsid w:val="00CF4E0C"/>
    <w:rsid w:val="00CF4E6F"/>
    <w:rsid w:val="00CF4E82"/>
    <w:rsid w:val="00CF4E93"/>
    <w:rsid w:val="00CF4EFB"/>
    <w:rsid w:val="00CF4F49"/>
    <w:rsid w:val="00CF4F7E"/>
    <w:rsid w:val="00CF4F98"/>
    <w:rsid w:val="00CF4FA7"/>
    <w:rsid w:val="00CF4FBF"/>
    <w:rsid w:val="00CF4FD1"/>
    <w:rsid w:val="00CF4FDA"/>
    <w:rsid w:val="00CF4FE2"/>
    <w:rsid w:val="00CF505C"/>
    <w:rsid w:val="00CF5071"/>
    <w:rsid w:val="00CF50AF"/>
    <w:rsid w:val="00CF50BF"/>
    <w:rsid w:val="00CF50D4"/>
    <w:rsid w:val="00CF50F4"/>
    <w:rsid w:val="00CF5109"/>
    <w:rsid w:val="00CF518F"/>
    <w:rsid w:val="00CF5216"/>
    <w:rsid w:val="00CF52D3"/>
    <w:rsid w:val="00CF52D8"/>
    <w:rsid w:val="00CF52F5"/>
    <w:rsid w:val="00CF5318"/>
    <w:rsid w:val="00CF5322"/>
    <w:rsid w:val="00CF5326"/>
    <w:rsid w:val="00CF5358"/>
    <w:rsid w:val="00CF537C"/>
    <w:rsid w:val="00CF53B1"/>
    <w:rsid w:val="00CF53EC"/>
    <w:rsid w:val="00CF5402"/>
    <w:rsid w:val="00CF5435"/>
    <w:rsid w:val="00CF5454"/>
    <w:rsid w:val="00CF545A"/>
    <w:rsid w:val="00CF54C5"/>
    <w:rsid w:val="00CF550D"/>
    <w:rsid w:val="00CF5526"/>
    <w:rsid w:val="00CF556B"/>
    <w:rsid w:val="00CF5586"/>
    <w:rsid w:val="00CF55A5"/>
    <w:rsid w:val="00CF563D"/>
    <w:rsid w:val="00CF5668"/>
    <w:rsid w:val="00CF566A"/>
    <w:rsid w:val="00CF566F"/>
    <w:rsid w:val="00CF56B1"/>
    <w:rsid w:val="00CF56CC"/>
    <w:rsid w:val="00CF56E1"/>
    <w:rsid w:val="00CF5763"/>
    <w:rsid w:val="00CF5766"/>
    <w:rsid w:val="00CF57C7"/>
    <w:rsid w:val="00CF57E2"/>
    <w:rsid w:val="00CF5813"/>
    <w:rsid w:val="00CF5847"/>
    <w:rsid w:val="00CF5877"/>
    <w:rsid w:val="00CF5879"/>
    <w:rsid w:val="00CF58B2"/>
    <w:rsid w:val="00CF58F8"/>
    <w:rsid w:val="00CF590A"/>
    <w:rsid w:val="00CF5954"/>
    <w:rsid w:val="00CF595F"/>
    <w:rsid w:val="00CF5993"/>
    <w:rsid w:val="00CF59C5"/>
    <w:rsid w:val="00CF59D2"/>
    <w:rsid w:val="00CF5A18"/>
    <w:rsid w:val="00CF5A35"/>
    <w:rsid w:val="00CF5A47"/>
    <w:rsid w:val="00CF5A4D"/>
    <w:rsid w:val="00CF5A86"/>
    <w:rsid w:val="00CF5A9C"/>
    <w:rsid w:val="00CF5ACA"/>
    <w:rsid w:val="00CF5AD1"/>
    <w:rsid w:val="00CF5ADC"/>
    <w:rsid w:val="00CF5AE9"/>
    <w:rsid w:val="00CF5B0C"/>
    <w:rsid w:val="00CF5B27"/>
    <w:rsid w:val="00CF5B2A"/>
    <w:rsid w:val="00CF5B30"/>
    <w:rsid w:val="00CF5B49"/>
    <w:rsid w:val="00CF5B79"/>
    <w:rsid w:val="00CF5BA0"/>
    <w:rsid w:val="00CF5BCB"/>
    <w:rsid w:val="00CF5BE4"/>
    <w:rsid w:val="00CF5C04"/>
    <w:rsid w:val="00CF5C2B"/>
    <w:rsid w:val="00CF5C75"/>
    <w:rsid w:val="00CF5C76"/>
    <w:rsid w:val="00CF5C92"/>
    <w:rsid w:val="00CF5C9C"/>
    <w:rsid w:val="00CF5CCF"/>
    <w:rsid w:val="00CF5CD8"/>
    <w:rsid w:val="00CF5CEB"/>
    <w:rsid w:val="00CF5D1A"/>
    <w:rsid w:val="00CF5D4B"/>
    <w:rsid w:val="00CF5DB2"/>
    <w:rsid w:val="00CF5DFA"/>
    <w:rsid w:val="00CF5E32"/>
    <w:rsid w:val="00CF5E70"/>
    <w:rsid w:val="00CF5E84"/>
    <w:rsid w:val="00CF5E8A"/>
    <w:rsid w:val="00CF5EC4"/>
    <w:rsid w:val="00CF5F08"/>
    <w:rsid w:val="00CF5F25"/>
    <w:rsid w:val="00CF5F61"/>
    <w:rsid w:val="00CF5F8F"/>
    <w:rsid w:val="00CF5FB7"/>
    <w:rsid w:val="00CF5FC5"/>
    <w:rsid w:val="00CF5FDC"/>
    <w:rsid w:val="00CF5FE6"/>
    <w:rsid w:val="00CF600E"/>
    <w:rsid w:val="00CF604B"/>
    <w:rsid w:val="00CF6091"/>
    <w:rsid w:val="00CF6092"/>
    <w:rsid w:val="00CF6095"/>
    <w:rsid w:val="00CF60DA"/>
    <w:rsid w:val="00CF60EA"/>
    <w:rsid w:val="00CF60FC"/>
    <w:rsid w:val="00CF6175"/>
    <w:rsid w:val="00CF617B"/>
    <w:rsid w:val="00CF618E"/>
    <w:rsid w:val="00CF61A6"/>
    <w:rsid w:val="00CF61A9"/>
    <w:rsid w:val="00CF61CF"/>
    <w:rsid w:val="00CF61EC"/>
    <w:rsid w:val="00CF6204"/>
    <w:rsid w:val="00CF6261"/>
    <w:rsid w:val="00CF62CD"/>
    <w:rsid w:val="00CF62D5"/>
    <w:rsid w:val="00CF6311"/>
    <w:rsid w:val="00CF631A"/>
    <w:rsid w:val="00CF6343"/>
    <w:rsid w:val="00CF63A4"/>
    <w:rsid w:val="00CF63A9"/>
    <w:rsid w:val="00CF63B1"/>
    <w:rsid w:val="00CF63B6"/>
    <w:rsid w:val="00CF63C5"/>
    <w:rsid w:val="00CF640A"/>
    <w:rsid w:val="00CF6412"/>
    <w:rsid w:val="00CF6417"/>
    <w:rsid w:val="00CF643A"/>
    <w:rsid w:val="00CF6459"/>
    <w:rsid w:val="00CF645D"/>
    <w:rsid w:val="00CF6464"/>
    <w:rsid w:val="00CF649A"/>
    <w:rsid w:val="00CF64F9"/>
    <w:rsid w:val="00CF6514"/>
    <w:rsid w:val="00CF6559"/>
    <w:rsid w:val="00CF6573"/>
    <w:rsid w:val="00CF65F5"/>
    <w:rsid w:val="00CF6618"/>
    <w:rsid w:val="00CF66EE"/>
    <w:rsid w:val="00CF66F1"/>
    <w:rsid w:val="00CF66F9"/>
    <w:rsid w:val="00CF66FD"/>
    <w:rsid w:val="00CF672F"/>
    <w:rsid w:val="00CF6730"/>
    <w:rsid w:val="00CF679B"/>
    <w:rsid w:val="00CF679D"/>
    <w:rsid w:val="00CF67FA"/>
    <w:rsid w:val="00CF680C"/>
    <w:rsid w:val="00CF6849"/>
    <w:rsid w:val="00CF68BD"/>
    <w:rsid w:val="00CF6925"/>
    <w:rsid w:val="00CF6940"/>
    <w:rsid w:val="00CF696F"/>
    <w:rsid w:val="00CF6977"/>
    <w:rsid w:val="00CF6989"/>
    <w:rsid w:val="00CF699C"/>
    <w:rsid w:val="00CF6A1D"/>
    <w:rsid w:val="00CF6A3A"/>
    <w:rsid w:val="00CF6A48"/>
    <w:rsid w:val="00CF6A4F"/>
    <w:rsid w:val="00CF6A6B"/>
    <w:rsid w:val="00CF6ACF"/>
    <w:rsid w:val="00CF6AEA"/>
    <w:rsid w:val="00CF6B04"/>
    <w:rsid w:val="00CF6B2C"/>
    <w:rsid w:val="00CF6B5E"/>
    <w:rsid w:val="00CF6B8F"/>
    <w:rsid w:val="00CF6B99"/>
    <w:rsid w:val="00CF6B9B"/>
    <w:rsid w:val="00CF6BC5"/>
    <w:rsid w:val="00CF6C0C"/>
    <w:rsid w:val="00CF6C39"/>
    <w:rsid w:val="00CF6C5D"/>
    <w:rsid w:val="00CF6C72"/>
    <w:rsid w:val="00CF6CA4"/>
    <w:rsid w:val="00CF6CD0"/>
    <w:rsid w:val="00CF6CF2"/>
    <w:rsid w:val="00CF6D11"/>
    <w:rsid w:val="00CF6D15"/>
    <w:rsid w:val="00CF6D35"/>
    <w:rsid w:val="00CF6D3F"/>
    <w:rsid w:val="00CF6D8E"/>
    <w:rsid w:val="00CF6DA1"/>
    <w:rsid w:val="00CF6E07"/>
    <w:rsid w:val="00CF6E1F"/>
    <w:rsid w:val="00CF6E6A"/>
    <w:rsid w:val="00CF6E75"/>
    <w:rsid w:val="00CF6E9D"/>
    <w:rsid w:val="00CF6EA7"/>
    <w:rsid w:val="00CF6EAF"/>
    <w:rsid w:val="00CF6EDC"/>
    <w:rsid w:val="00CF6EF3"/>
    <w:rsid w:val="00CF6F0E"/>
    <w:rsid w:val="00CF6F48"/>
    <w:rsid w:val="00CF6F56"/>
    <w:rsid w:val="00CF6F6B"/>
    <w:rsid w:val="00CF6F88"/>
    <w:rsid w:val="00CF6FAD"/>
    <w:rsid w:val="00CF6FAF"/>
    <w:rsid w:val="00CF6FB9"/>
    <w:rsid w:val="00CF6FCC"/>
    <w:rsid w:val="00CF6FCF"/>
    <w:rsid w:val="00CF6FDE"/>
    <w:rsid w:val="00CF7045"/>
    <w:rsid w:val="00CF7062"/>
    <w:rsid w:val="00CF70B5"/>
    <w:rsid w:val="00CF70BF"/>
    <w:rsid w:val="00CF70FC"/>
    <w:rsid w:val="00CF710F"/>
    <w:rsid w:val="00CF7112"/>
    <w:rsid w:val="00CF711B"/>
    <w:rsid w:val="00CF7125"/>
    <w:rsid w:val="00CF712B"/>
    <w:rsid w:val="00CF7138"/>
    <w:rsid w:val="00CF715F"/>
    <w:rsid w:val="00CF7160"/>
    <w:rsid w:val="00CF7217"/>
    <w:rsid w:val="00CF721E"/>
    <w:rsid w:val="00CF723C"/>
    <w:rsid w:val="00CF724A"/>
    <w:rsid w:val="00CF7250"/>
    <w:rsid w:val="00CF7263"/>
    <w:rsid w:val="00CF7291"/>
    <w:rsid w:val="00CF7299"/>
    <w:rsid w:val="00CF7338"/>
    <w:rsid w:val="00CF73BE"/>
    <w:rsid w:val="00CF7436"/>
    <w:rsid w:val="00CF743F"/>
    <w:rsid w:val="00CF7455"/>
    <w:rsid w:val="00CF7482"/>
    <w:rsid w:val="00CF748C"/>
    <w:rsid w:val="00CF7492"/>
    <w:rsid w:val="00CF7497"/>
    <w:rsid w:val="00CF7498"/>
    <w:rsid w:val="00CF74AB"/>
    <w:rsid w:val="00CF74D0"/>
    <w:rsid w:val="00CF74E7"/>
    <w:rsid w:val="00CF7521"/>
    <w:rsid w:val="00CF754B"/>
    <w:rsid w:val="00CF7577"/>
    <w:rsid w:val="00CF75FC"/>
    <w:rsid w:val="00CF762C"/>
    <w:rsid w:val="00CF7641"/>
    <w:rsid w:val="00CF766C"/>
    <w:rsid w:val="00CF769F"/>
    <w:rsid w:val="00CF76B1"/>
    <w:rsid w:val="00CF76CA"/>
    <w:rsid w:val="00CF76E9"/>
    <w:rsid w:val="00CF7750"/>
    <w:rsid w:val="00CF775E"/>
    <w:rsid w:val="00CF7765"/>
    <w:rsid w:val="00CF7779"/>
    <w:rsid w:val="00CF7799"/>
    <w:rsid w:val="00CF779D"/>
    <w:rsid w:val="00CF77E5"/>
    <w:rsid w:val="00CF77F1"/>
    <w:rsid w:val="00CF785B"/>
    <w:rsid w:val="00CF78C1"/>
    <w:rsid w:val="00CF78DB"/>
    <w:rsid w:val="00CF78E0"/>
    <w:rsid w:val="00CF793E"/>
    <w:rsid w:val="00CF7951"/>
    <w:rsid w:val="00CF7969"/>
    <w:rsid w:val="00CF7978"/>
    <w:rsid w:val="00CF7A07"/>
    <w:rsid w:val="00CF7A17"/>
    <w:rsid w:val="00CF7A20"/>
    <w:rsid w:val="00CF7A53"/>
    <w:rsid w:val="00CF7ACA"/>
    <w:rsid w:val="00CF7ACF"/>
    <w:rsid w:val="00CF7ADB"/>
    <w:rsid w:val="00CF7B1E"/>
    <w:rsid w:val="00CF7B8F"/>
    <w:rsid w:val="00CF7BB1"/>
    <w:rsid w:val="00CF7BBC"/>
    <w:rsid w:val="00CF7BD4"/>
    <w:rsid w:val="00CF7BE5"/>
    <w:rsid w:val="00CF7C1E"/>
    <w:rsid w:val="00CF7C35"/>
    <w:rsid w:val="00CF7C59"/>
    <w:rsid w:val="00CF7C6B"/>
    <w:rsid w:val="00CF7CD2"/>
    <w:rsid w:val="00CF7CFE"/>
    <w:rsid w:val="00CF7D08"/>
    <w:rsid w:val="00CF7D4E"/>
    <w:rsid w:val="00CF7D6A"/>
    <w:rsid w:val="00CF7D73"/>
    <w:rsid w:val="00CF7DDE"/>
    <w:rsid w:val="00CF7E13"/>
    <w:rsid w:val="00CF7E28"/>
    <w:rsid w:val="00CF7E58"/>
    <w:rsid w:val="00CF7E94"/>
    <w:rsid w:val="00CF7E95"/>
    <w:rsid w:val="00CF7E97"/>
    <w:rsid w:val="00CF7EA2"/>
    <w:rsid w:val="00CF7EC9"/>
    <w:rsid w:val="00CF7ED2"/>
    <w:rsid w:val="00CF7F18"/>
    <w:rsid w:val="00CF7F38"/>
    <w:rsid w:val="00CF7F98"/>
    <w:rsid w:val="00CF7FAB"/>
    <w:rsid w:val="00D00026"/>
    <w:rsid w:val="00D00036"/>
    <w:rsid w:val="00D00103"/>
    <w:rsid w:val="00D0010D"/>
    <w:rsid w:val="00D0011A"/>
    <w:rsid w:val="00D00133"/>
    <w:rsid w:val="00D00138"/>
    <w:rsid w:val="00D00199"/>
    <w:rsid w:val="00D001B0"/>
    <w:rsid w:val="00D001D7"/>
    <w:rsid w:val="00D001E9"/>
    <w:rsid w:val="00D00207"/>
    <w:rsid w:val="00D00253"/>
    <w:rsid w:val="00D00262"/>
    <w:rsid w:val="00D0029E"/>
    <w:rsid w:val="00D002D0"/>
    <w:rsid w:val="00D002D4"/>
    <w:rsid w:val="00D0031E"/>
    <w:rsid w:val="00D0034C"/>
    <w:rsid w:val="00D00384"/>
    <w:rsid w:val="00D003C9"/>
    <w:rsid w:val="00D003D1"/>
    <w:rsid w:val="00D003D2"/>
    <w:rsid w:val="00D003F1"/>
    <w:rsid w:val="00D003FB"/>
    <w:rsid w:val="00D0040E"/>
    <w:rsid w:val="00D00417"/>
    <w:rsid w:val="00D0043C"/>
    <w:rsid w:val="00D0046F"/>
    <w:rsid w:val="00D004D9"/>
    <w:rsid w:val="00D004E0"/>
    <w:rsid w:val="00D004F1"/>
    <w:rsid w:val="00D0050D"/>
    <w:rsid w:val="00D0053D"/>
    <w:rsid w:val="00D005B3"/>
    <w:rsid w:val="00D005D9"/>
    <w:rsid w:val="00D005F9"/>
    <w:rsid w:val="00D00628"/>
    <w:rsid w:val="00D00632"/>
    <w:rsid w:val="00D00666"/>
    <w:rsid w:val="00D0067A"/>
    <w:rsid w:val="00D0068A"/>
    <w:rsid w:val="00D006E3"/>
    <w:rsid w:val="00D00734"/>
    <w:rsid w:val="00D00747"/>
    <w:rsid w:val="00D00766"/>
    <w:rsid w:val="00D007A9"/>
    <w:rsid w:val="00D007AB"/>
    <w:rsid w:val="00D007C9"/>
    <w:rsid w:val="00D007CA"/>
    <w:rsid w:val="00D007D5"/>
    <w:rsid w:val="00D00802"/>
    <w:rsid w:val="00D00815"/>
    <w:rsid w:val="00D008CC"/>
    <w:rsid w:val="00D008D9"/>
    <w:rsid w:val="00D008F7"/>
    <w:rsid w:val="00D0098E"/>
    <w:rsid w:val="00D009A0"/>
    <w:rsid w:val="00D009D3"/>
    <w:rsid w:val="00D009F5"/>
    <w:rsid w:val="00D00A47"/>
    <w:rsid w:val="00D00AB5"/>
    <w:rsid w:val="00D00B04"/>
    <w:rsid w:val="00D00B0D"/>
    <w:rsid w:val="00D00B17"/>
    <w:rsid w:val="00D00B24"/>
    <w:rsid w:val="00D00B41"/>
    <w:rsid w:val="00D00B4D"/>
    <w:rsid w:val="00D00B72"/>
    <w:rsid w:val="00D00B7A"/>
    <w:rsid w:val="00D00B99"/>
    <w:rsid w:val="00D00BA9"/>
    <w:rsid w:val="00D00C64"/>
    <w:rsid w:val="00D00C7B"/>
    <w:rsid w:val="00D00CB5"/>
    <w:rsid w:val="00D00CED"/>
    <w:rsid w:val="00D00CF7"/>
    <w:rsid w:val="00D00D11"/>
    <w:rsid w:val="00D00D1D"/>
    <w:rsid w:val="00D00D27"/>
    <w:rsid w:val="00D00D34"/>
    <w:rsid w:val="00D00D8A"/>
    <w:rsid w:val="00D00DAF"/>
    <w:rsid w:val="00D00DCF"/>
    <w:rsid w:val="00D00DDC"/>
    <w:rsid w:val="00D00E3C"/>
    <w:rsid w:val="00D00E76"/>
    <w:rsid w:val="00D00E87"/>
    <w:rsid w:val="00D00EB3"/>
    <w:rsid w:val="00D00EBC"/>
    <w:rsid w:val="00D00EDA"/>
    <w:rsid w:val="00D00F0D"/>
    <w:rsid w:val="00D00F34"/>
    <w:rsid w:val="00D00FBF"/>
    <w:rsid w:val="00D00FC5"/>
    <w:rsid w:val="00D00FEC"/>
    <w:rsid w:val="00D01015"/>
    <w:rsid w:val="00D01035"/>
    <w:rsid w:val="00D01047"/>
    <w:rsid w:val="00D010EC"/>
    <w:rsid w:val="00D01100"/>
    <w:rsid w:val="00D01136"/>
    <w:rsid w:val="00D01162"/>
    <w:rsid w:val="00D011A2"/>
    <w:rsid w:val="00D011A3"/>
    <w:rsid w:val="00D011F3"/>
    <w:rsid w:val="00D0120F"/>
    <w:rsid w:val="00D0123C"/>
    <w:rsid w:val="00D01259"/>
    <w:rsid w:val="00D012E4"/>
    <w:rsid w:val="00D01301"/>
    <w:rsid w:val="00D01315"/>
    <w:rsid w:val="00D01369"/>
    <w:rsid w:val="00D013B8"/>
    <w:rsid w:val="00D013C6"/>
    <w:rsid w:val="00D013C9"/>
    <w:rsid w:val="00D013E3"/>
    <w:rsid w:val="00D013E5"/>
    <w:rsid w:val="00D013F5"/>
    <w:rsid w:val="00D0141F"/>
    <w:rsid w:val="00D01442"/>
    <w:rsid w:val="00D01460"/>
    <w:rsid w:val="00D01491"/>
    <w:rsid w:val="00D01513"/>
    <w:rsid w:val="00D0154A"/>
    <w:rsid w:val="00D01551"/>
    <w:rsid w:val="00D0155F"/>
    <w:rsid w:val="00D015CB"/>
    <w:rsid w:val="00D01678"/>
    <w:rsid w:val="00D01687"/>
    <w:rsid w:val="00D016A7"/>
    <w:rsid w:val="00D016D5"/>
    <w:rsid w:val="00D016DC"/>
    <w:rsid w:val="00D016F8"/>
    <w:rsid w:val="00D016FF"/>
    <w:rsid w:val="00D01723"/>
    <w:rsid w:val="00D01732"/>
    <w:rsid w:val="00D01750"/>
    <w:rsid w:val="00D01777"/>
    <w:rsid w:val="00D01799"/>
    <w:rsid w:val="00D017C6"/>
    <w:rsid w:val="00D017D3"/>
    <w:rsid w:val="00D017EC"/>
    <w:rsid w:val="00D01822"/>
    <w:rsid w:val="00D01835"/>
    <w:rsid w:val="00D0187D"/>
    <w:rsid w:val="00D018A6"/>
    <w:rsid w:val="00D01932"/>
    <w:rsid w:val="00D01964"/>
    <w:rsid w:val="00D01971"/>
    <w:rsid w:val="00D01980"/>
    <w:rsid w:val="00D0199B"/>
    <w:rsid w:val="00D019CF"/>
    <w:rsid w:val="00D019DE"/>
    <w:rsid w:val="00D01AB8"/>
    <w:rsid w:val="00D01ABF"/>
    <w:rsid w:val="00D01B03"/>
    <w:rsid w:val="00D01B1E"/>
    <w:rsid w:val="00D01B55"/>
    <w:rsid w:val="00D01BA3"/>
    <w:rsid w:val="00D01BA7"/>
    <w:rsid w:val="00D01BAD"/>
    <w:rsid w:val="00D01BBA"/>
    <w:rsid w:val="00D01BCC"/>
    <w:rsid w:val="00D01BDF"/>
    <w:rsid w:val="00D01BF0"/>
    <w:rsid w:val="00D01C01"/>
    <w:rsid w:val="00D01C0A"/>
    <w:rsid w:val="00D01C11"/>
    <w:rsid w:val="00D01C96"/>
    <w:rsid w:val="00D01CA2"/>
    <w:rsid w:val="00D01CA6"/>
    <w:rsid w:val="00D01CB6"/>
    <w:rsid w:val="00D01D3C"/>
    <w:rsid w:val="00D01D93"/>
    <w:rsid w:val="00D01D94"/>
    <w:rsid w:val="00D01DD7"/>
    <w:rsid w:val="00D01DF4"/>
    <w:rsid w:val="00D01E19"/>
    <w:rsid w:val="00D01E53"/>
    <w:rsid w:val="00D01E8E"/>
    <w:rsid w:val="00D01E9D"/>
    <w:rsid w:val="00D01ED6"/>
    <w:rsid w:val="00D01EDA"/>
    <w:rsid w:val="00D01F00"/>
    <w:rsid w:val="00D01F09"/>
    <w:rsid w:val="00D01F0A"/>
    <w:rsid w:val="00D01F74"/>
    <w:rsid w:val="00D01F9F"/>
    <w:rsid w:val="00D01FCF"/>
    <w:rsid w:val="00D01FF9"/>
    <w:rsid w:val="00D02013"/>
    <w:rsid w:val="00D0204A"/>
    <w:rsid w:val="00D02069"/>
    <w:rsid w:val="00D02095"/>
    <w:rsid w:val="00D0209F"/>
    <w:rsid w:val="00D020BD"/>
    <w:rsid w:val="00D020DF"/>
    <w:rsid w:val="00D020EF"/>
    <w:rsid w:val="00D02149"/>
    <w:rsid w:val="00D0214A"/>
    <w:rsid w:val="00D02155"/>
    <w:rsid w:val="00D02156"/>
    <w:rsid w:val="00D02167"/>
    <w:rsid w:val="00D0216A"/>
    <w:rsid w:val="00D021D3"/>
    <w:rsid w:val="00D0222D"/>
    <w:rsid w:val="00D0225A"/>
    <w:rsid w:val="00D02291"/>
    <w:rsid w:val="00D022B4"/>
    <w:rsid w:val="00D022C5"/>
    <w:rsid w:val="00D02303"/>
    <w:rsid w:val="00D02309"/>
    <w:rsid w:val="00D02329"/>
    <w:rsid w:val="00D0237D"/>
    <w:rsid w:val="00D023F2"/>
    <w:rsid w:val="00D0241D"/>
    <w:rsid w:val="00D0243B"/>
    <w:rsid w:val="00D02441"/>
    <w:rsid w:val="00D02461"/>
    <w:rsid w:val="00D024BA"/>
    <w:rsid w:val="00D024F3"/>
    <w:rsid w:val="00D0255B"/>
    <w:rsid w:val="00D02570"/>
    <w:rsid w:val="00D025C8"/>
    <w:rsid w:val="00D0260D"/>
    <w:rsid w:val="00D0262F"/>
    <w:rsid w:val="00D02634"/>
    <w:rsid w:val="00D0263A"/>
    <w:rsid w:val="00D02658"/>
    <w:rsid w:val="00D0265F"/>
    <w:rsid w:val="00D0268E"/>
    <w:rsid w:val="00D0269B"/>
    <w:rsid w:val="00D0269C"/>
    <w:rsid w:val="00D026D8"/>
    <w:rsid w:val="00D026DA"/>
    <w:rsid w:val="00D026E9"/>
    <w:rsid w:val="00D02726"/>
    <w:rsid w:val="00D0272C"/>
    <w:rsid w:val="00D027A5"/>
    <w:rsid w:val="00D027AE"/>
    <w:rsid w:val="00D0284C"/>
    <w:rsid w:val="00D02872"/>
    <w:rsid w:val="00D0289B"/>
    <w:rsid w:val="00D0289C"/>
    <w:rsid w:val="00D028A9"/>
    <w:rsid w:val="00D028B4"/>
    <w:rsid w:val="00D028BA"/>
    <w:rsid w:val="00D028DC"/>
    <w:rsid w:val="00D0291B"/>
    <w:rsid w:val="00D02927"/>
    <w:rsid w:val="00D02928"/>
    <w:rsid w:val="00D02951"/>
    <w:rsid w:val="00D0298D"/>
    <w:rsid w:val="00D029E5"/>
    <w:rsid w:val="00D029E7"/>
    <w:rsid w:val="00D029EA"/>
    <w:rsid w:val="00D02A55"/>
    <w:rsid w:val="00D02A70"/>
    <w:rsid w:val="00D02AB4"/>
    <w:rsid w:val="00D02AC8"/>
    <w:rsid w:val="00D02ADE"/>
    <w:rsid w:val="00D02B0D"/>
    <w:rsid w:val="00D02B1D"/>
    <w:rsid w:val="00D02B25"/>
    <w:rsid w:val="00D02B47"/>
    <w:rsid w:val="00D02B51"/>
    <w:rsid w:val="00D02B6F"/>
    <w:rsid w:val="00D02B77"/>
    <w:rsid w:val="00D02BD4"/>
    <w:rsid w:val="00D02BE4"/>
    <w:rsid w:val="00D02BEF"/>
    <w:rsid w:val="00D02C17"/>
    <w:rsid w:val="00D02C97"/>
    <w:rsid w:val="00D02D1A"/>
    <w:rsid w:val="00D02D49"/>
    <w:rsid w:val="00D02DBA"/>
    <w:rsid w:val="00D02DD1"/>
    <w:rsid w:val="00D02DD2"/>
    <w:rsid w:val="00D02DE4"/>
    <w:rsid w:val="00D02E1C"/>
    <w:rsid w:val="00D02E75"/>
    <w:rsid w:val="00D02E7B"/>
    <w:rsid w:val="00D02EB8"/>
    <w:rsid w:val="00D02F53"/>
    <w:rsid w:val="00D02F7B"/>
    <w:rsid w:val="00D02F9B"/>
    <w:rsid w:val="00D02FA4"/>
    <w:rsid w:val="00D02FFE"/>
    <w:rsid w:val="00D03086"/>
    <w:rsid w:val="00D030BC"/>
    <w:rsid w:val="00D030C2"/>
    <w:rsid w:val="00D030E5"/>
    <w:rsid w:val="00D030E7"/>
    <w:rsid w:val="00D030F7"/>
    <w:rsid w:val="00D030FF"/>
    <w:rsid w:val="00D0310C"/>
    <w:rsid w:val="00D03130"/>
    <w:rsid w:val="00D03146"/>
    <w:rsid w:val="00D03167"/>
    <w:rsid w:val="00D03179"/>
    <w:rsid w:val="00D03198"/>
    <w:rsid w:val="00D0319C"/>
    <w:rsid w:val="00D031B5"/>
    <w:rsid w:val="00D031BF"/>
    <w:rsid w:val="00D031D7"/>
    <w:rsid w:val="00D031EE"/>
    <w:rsid w:val="00D03222"/>
    <w:rsid w:val="00D03229"/>
    <w:rsid w:val="00D0322F"/>
    <w:rsid w:val="00D0325C"/>
    <w:rsid w:val="00D03281"/>
    <w:rsid w:val="00D032E5"/>
    <w:rsid w:val="00D032FC"/>
    <w:rsid w:val="00D03366"/>
    <w:rsid w:val="00D03386"/>
    <w:rsid w:val="00D033B1"/>
    <w:rsid w:val="00D033B2"/>
    <w:rsid w:val="00D033DA"/>
    <w:rsid w:val="00D03450"/>
    <w:rsid w:val="00D03453"/>
    <w:rsid w:val="00D03465"/>
    <w:rsid w:val="00D03487"/>
    <w:rsid w:val="00D034B6"/>
    <w:rsid w:val="00D034D8"/>
    <w:rsid w:val="00D034E7"/>
    <w:rsid w:val="00D03531"/>
    <w:rsid w:val="00D03570"/>
    <w:rsid w:val="00D03576"/>
    <w:rsid w:val="00D03588"/>
    <w:rsid w:val="00D035B1"/>
    <w:rsid w:val="00D035CA"/>
    <w:rsid w:val="00D03634"/>
    <w:rsid w:val="00D036A1"/>
    <w:rsid w:val="00D036BE"/>
    <w:rsid w:val="00D036C6"/>
    <w:rsid w:val="00D036F9"/>
    <w:rsid w:val="00D0370B"/>
    <w:rsid w:val="00D03741"/>
    <w:rsid w:val="00D0374E"/>
    <w:rsid w:val="00D03752"/>
    <w:rsid w:val="00D03765"/>
    <w:rsid w:val="00D0377A"/>
    <w:rsid w:val="00D0377C"/>
    <w:rsid w:val="00D0378F"/>
    <w:rsid w:val="00D03795"/>
    <w:rsid w:val="00D037F9"/>
    <w:rsid w:val="00D038C5"/>
    <w:rsid w:val="00D038D7"/>
    <w:rsid w:val="00D03939"/>
    <w:rsid w:val="00D03960"/>
    <w:rsid w:val="00D03977"/>
    <w:rsid w:val="00D03989"/>
    <w:rsid w:val="00D03992"/>
    <w:rsid w:val="00D0399E"/>
    <w:rsid w:val="00D039A4"/>
    <w:rsid w:val="00D039D0"/>
    <w:rsid w:val="00D03A28"/>
    <w:rsid w:val="00D03A45"/>
    <w:rsid w:val="00D03A84"/>
    <w:rsid w:val="00D03AA0"/>
    <w:rsid w:val="00D03ABA"/>
    <w:rsid w:val="00D03AC4"/>
    <w:rsid w:val="00D03ACD"/>
    <w:rsid w:val="00D03B35"/>
    <w:rsid w:val="00D03B80"/>
    <w:rsid w:val="00D03BA7"/>
    <w:rsid w:val="00D03BE5"/>
    <w:rsid w:val="00D03C16"/>
    <w:rsid w:val="00D03C1A"/>
    <w:rsid w:val="00D03C48"/>
    <w:rsid w:val="00D03C55"/>
    <w:rsid w:val="00D03C81"/>
    <w:rsid w:val="00D03C94"/>
    <w:rsid w:val="00D03CB7"/>
    <w:rsid w:val="00D03CB9"/>
    <w:rsid w:val="00D03CC2"/>
    <w:rsid w:val="00D03CC3"/>
    <w:rsid w:val="00D03D11"/>
    <w:rsid w:val="00D03D3A"/>
    <w:rsid w:val="00D03D3B"/>
    <w:rsid w:val="00D03D44"/>
    <w:rsid w:val="00D03D72"/>
    <w:rsid w:val="00D03D7B"/>
    <w:rsid w:val="00D03D8D"/>
    <w:rsid w:val="00D03D9E"/>
    <w:rsid w:val="00D03DC0"/>
    <w:rsid w:val="00D03DCF"/>
    <w:rsid w:val="00D03DD7"/>
    <w:rsid w:val="00D03DFD"/>
    <w:rsid w:val="00D03E1E"/>
    <w:rsid w:val="00D03E3C"/>
    <w:rsid w:val="00D03E4E"/>
    <w:rsid w:val="00D03E9A"/>
    <w:rsid w:val="00D03EA5"/>
    <w:rsid w:val="00D03EAD"/>
    <w:rsid w:val="00D03EBD"/>
    <w:rsid w:val="00D03EC3"/>
    <w:rsid w:val="00D03ED6"/>
    <w:rsid w:val="00D03EE8"/>
    <w:rsid w:val="00D03F1E"/>
    <w:rsid w:val="00D03F32"/>
    <w:rsid w:val="00D03F43"/>
    <w:rsid w:val="00D03F93"/>
    <w:rsid w:val="00D03F9A"/>
    <w:rsid w:val="00D03FD6"/>
    <w:rsid w:val="00D04028"/>
    <w:rsid w:val="00D0403E"/>
    <w:rsid w:val="00D04053"/>
    <w:rsid w:val="00D0410A"/>
    <w:rsid w:val="00D0415B"/>
    <w:rsid w:val="00D04168"/>
    <w:rsid w:val="00D04172"/>
    <w:rsid w:val="00D0417E"/>
    <w:rsid w:val="00D041F0"/>
    <w:rsid w:val="00D0420E"/>
    <w:rsid w:val="00D04266"/>
    <w:rsid w:val="00D0426C"/>
    <w:rsid w:val="00D04270"/>
    <w:rsid w:val="00D0427A"/>
    <w:rsid w:val="00D042B1"/>
    <w:rsid w:val="00D042D5"/>
    <w:rsid w:val="00D042D8"/>
    <w:rsid w:val="00D042EC"/>
    <w:rsid w:val="00D04339"/>
    <w:rsid w:val="00D04370"/>
    <w:rsid w:val="00D043DB"/>
    <w:rsid w:val="00D043EC"/>
    <w:rsid w:val="00D0440D"/>
    <w:rsid w:val="00D04419"/>
    <w:rsid w:val="00D04421"/>
    <w:rsid w:val="00D04458"/>
    <w:rsid w:val="00D04475"/>
    <w:rsid w:val="00D0448A"/>
    <w:rsid w:val="00D0448E"/>
    <w:rsid w:val="00D044A1"/>
    <w:rsid w:val="00D044B5"/>
    <w:rsid w:val="00D044C4"/>
    <w:rsid w:val="00D044F4"/>
    <w:rsid w:val="00D04513"/>
    <w:rsid w:val="00D04515"/>
    <w:rsid w:val="00D0452D"/>
    <w:rsid w:val="00D04544"/>
    <w:rsid w:val="00D0454A"/>
    <w:rsid w:val="00D04564"/>
    <w:rsid w:val="00D045A5"/>
    <w:rsid w:val="00D04617"/>
    <w:rsid w:val="00D04647"/>
    <w:rsid w:val="00D04669"/>
    <w:rsid w:val="00D0466B"/>
    <w:rsid w:val="00D04686"/>
    <w:rsid w:val="00D04696"/>
    <w:rsid w:val="00D046B1"/>
    <w:rsid w:val="00D046BC"/>
    <w:rsid w:val="00D046BD"/>
    <w:rsid w:val="00D046CC"/>
    <w:rsid w:val="00D046CE"/>
    <w:rsid w:val="00D046D8"/>
    <w:rsid w:val="00D046E4"/>
    <w:rsid w:val="00D046F8"/>
    <w:rsid w:val="00D046FA"/>
    <w:rsid w:val="00D04724"/>
    <w:rsid w:val="00D04730"/>
    <w:rsid w:val="00D04781"/>
    <w:rsid w:val="00D047C5"/>
    <w:rsid w:val="00D047CB"/>
    <w:rsid w:val="00D047F7"/>
    <w:rsid w:val="00D0484C"/>
    <w:rsid w:val="00D04851"/>
    <w:rsid w:val="00D04867"/>
    <w:rsid w:val="00D048D2"/>
    <w:rsid w:val="00D048E5"/>
    <w:rsid w:val="00D0494B"/>
    <w:rsid w:val="00D049A3"/>
    <w:rsid w:val="00D049BF"/>
    <w:rsid w:val="00D049F5"/>
    <w:rsid w:val="00D04A02"/>
    <w:rsid w:val="00D04A70"/>
    <w:rsid w:val="00D04A8D"/>
    <w:rsid w:val="00D04A97"/>
    <w:rsid w:val="00D04A99"/>
    <w:rsid w:val="00D04AAC"/>
    <w:rsid w:val="00D04ACE"/>
    <w:rsid w:val="00D04B16"/>
    <w:rsid w:val="00D04B1A"/>
    <w:rsid w:val="00D04B31"/>
    <w:rsid w:val="00D04B40"/>
    <w:rsid w:val="00D04B64"/>
    <w:rsid w:val="00D04BAE"/>
    <w:rsid w:val="00D04BF5"/>
    <w:rsid w:val="00D04BF8"/>
    <w:rsid w:val="00D04C11"/>
    <w:rsid w:val="00D04C30"/>
    <w:rsid w:val="00D04C70"/>
    <w:rsid w:val="00D04C75"/>
    <w:rsid w:val="00D04CE1"/>
    <w:rsid w:val="00D04CFA"/>
    <w:rsid w:val="00D04D0E"/>
    <w:rsid w:val="00D04DB1"/>
    <w:rsid w:val="00D04DE1"/>
    <w:rsid w:val="00D04DE6"/>
    <w:rsid w:val="00D04DEC"/>
    <w:rsid w:val="00D04E3A"/>
    <w:rsid w:val="00D04E57"/>
    <w:rsid w:val="00D04E6B"/>
    <w:rsid w:val="00D04E82"/>
    <w:rsid w:val="00D04EB3"/>
    <w:rsid w:val="00D04EC9"/>
    <w:rsid w:val="00D04EDF"/>
    <w:rsid w:val="00D04EEC"/>
    <w:rsid w:val="00D04EFD"/>
    <w:rsid w:val="00D04F30"/>
    <w:rsid w:val="00D04F35"/>
    <w:rsid w:val="00D04F46"/>
    <w:rsid w:val="00D04F82"/>
    <w:rsid w:val="00D04FBA"/>
    <w:rsid w:val="00D04FFC"/>
    <w:rsid w:val="00D05059"/>
    <w:rsid w:val="00D05072"/>
    <w:rsid w:val="00D050A5"/>
    <w:rsid w:val="00D050D0"/>
    <w:rsid w:val="00D05124"/>
    <w:rsid w:val="00D0515D"/>
    <w:rsid w:val="00D05161"/>
    <w:rsid w:val="00D05185"/>
    <w:rsid w:val="00D05189"/>
    <w:rsid w:val="00D0519C"/>
    <w:rsid w:val="00D051EA"/>
    <w:rsid w:val="00D051F7"/>
    <w:rsid w:val="00D05232"/>
    <w:rsid w:val="00D05259"/>
    <w:rsid w:val="00D05294"/>
    <w:rsid w:val="00D052AE"/>
    <w:rsid w:val="00D05345"/>
    <w:rsid w:val="00D0537A"/>
    <w:rsid w:val="00D05387"/>
    <w:rsid w:val="00D053BD"/>
    <w:rsid w:val="00D053C4"/>
    <w:rsid w:val="00D053F0"/>
    <w:rsid w:val="00D0541F"/>
    <w:rsid w:val="00D05442"/>
    <w:rsid w:val="00D05469"/>
    <w:rsid w:val="00D0546B"/>
    <w:rsid w:val="00D0547D"/>
    <w:rsid w:val="00D05489"/>
    <w:rsid w:val="00D054F4"/>
    <w:rsid w:val="00D054F9"/>
    <w:rsid w:val="00D05560"/>
    <w:rsid w:val="00D05577"/>
    <w:rsid w:val="00D0557D"/>
    <w:rsid w:val="00D0557F"/>
    <w:rsid w:val="00D05592"/>
    <w:rsid w:val="00D055B0"/>
    <w:rsid w:val="00D055FE"/>
    <w:rsid w:val="00D05687"/>
    <w:rsid w:val="00D056AB"/>
    <w:rsid w:val="00D056D8"/>
    <w:rsid w:val="00D0571A"/>
    <w:rsid w:val="00D0571C"/>
    <w:rsid w:val="00D05751"/>
    <w:rsid w:val="00D0576F"/>
    <w:rsid w:val="00D05786"/>
    <w:rsid w:val="00D0579E"/>
    <w:rsid w:val="00D057A0"/>
    <w:rsid w:val="00D057B9"/>
    <w:rsid w:val="00D057EC"/>
    <w:rsid w:val="00D05831"/>
    <w:rsid w:val="00D0584A"/>
    <w:rsid w:val="00D0585B"/>
    <w:rsid w:val="00D058BB"/>
    <w:rsid w:val="00D058D2"/>
    <w:rsid w:val="00D058D3"/>
    <w:rsid w:val="00D058EE"/>
    <w:rsid w:val="00D058EF"/>
    <w:rsid w:val="00D058F3"/>
    <w:rsid w:val="00D05909"/>
    <w:rsid w:val="00D05910"/>
    <w:rsid w:val="00D0591E"/>
    <w:rsid w:val="00D059A2"/>
    <w:rsid w:val="00D059C9"/>
    <w:rsid w:val="00D059EF"/>
    <w:rsid w:val="00D05A00"/>
    <w:rsid w:val="00D05A05"/>
    <w:rsid w:val="00D05A16"/>
    <w:rsid w:val="00D05A19"/>
    <w:rsid w:val="00D05A4F"/>
    <w:rsid w:val="00D05A78"/>
    <w:rsid w:val="00D05AC7"/>
    <w:rsid w:val="00D05AEA"/>
    <w:rsid w:val="00D05B30"/>
    <w:rsid w:val="00D05B4A"/>
    <w:rsid w:val="00D05B5E"/>
    <w:rsid w:val="00D05BA7"/>
    <w:rsid w:val="00D05BFE"/>
    <w:rsid w:val="00D05C34"/>
    <w:rsid w:val="00D05C45"/>
    <w:rsid w:val="00D05C89"/>
    <w:rsid w:val="00D05C98"/>
    <w:rsid w:val="00D05C9C"/>
    <w:rsid w:val="00D05CBF"/>
    <w:rsid w:val="00D05CF8"/>
    <w:rsid w:val="00D05D1A"/>
    <w:rsid w:val="00D05D3F"/>
    <w:rsid w:val="00D05DC0"/>
    <w:rsid w:val="00D05E19"/>
    <w:rsid w:val="00D05E6A"/>
    <w:rsid w:val="00D05EA4"/>
    <w:rsid w:val="00D05EB3"/>
    <w:rsid w:val="00D05EB7"/>
    <w:rsid w:val="00D05F3A"/>
    <w:rsid w:val="00D05F6A"/>
    <w:rsid w:val="00D05F92"/>
    <w:rsid w:val="00D05FC6"/>
    <w:rsid w:val="00D05FCB"/>
    <w:rsid w:val="00D05FD3"/>
    <w:rsid w:val="00D05FE5"/>
    <w:rsid w:val="00D06064"/>
    <w:rsid w:val="00D06071"/>
    <w:rsid w:val="00D06073"/>
    <w:rsid w:val="00D060AC"/>
    <w:rsid w:val="00D060C1"/>
    <w:rsid w:val="00D060D9"/>
    <w:rsid w:val="00D06201"/>
    <w:rsid w:val="00D06218"/>
    <w:rsid w:val="00D06233"/>
    <w:rsid w:val="00D06238"/>
    <w:rsid w:val="00D0625B"/>
    <w:rsid w:val="00D0628C"/>
    <w:rsid w:val="00D062FA"/>
    <w:rsid w:val="00D06313"/>
    <w:rsid w:val="00D06349"/>
    <w:rsid w:val="00D063B1"/>
    <w:rsid w:val="00D06400"/>
    <w:rsid w:val="00D0641C"/>
    <w:rsid w:val="00D06434"/>
    <w:rsid w:val="00D06438"/>
    <w:rsid w:val="00D06445"/>
    <w:rsid w:val="00D06446"/>
    <w:rsid w:val="00D06449"/>
    <w:rsid w:val="00D0648C"/>
    <w:rsid w:val="00D064D0"/>
    <w:rsid w:val="00D06504"/>
    <w:rsid w:val="00D0653E"/>
    <w:rsid w:val="00D06580"/>
    <w:rsid w:val="00D0659B"/>
    <w:rsid w:val="00D065AD"/>
    <w:rsid w:val="00D06695"/>
    <w:rsid w:val="00D066A4"/>
    <w:rsid w:val="00D066C2"/>
    <w:rsid w:val="00D066E4"/>
    <w:rsid w:val="00D066E6"/>
    <w:rsid w:val="00D066F7"/>
    <w:rsid w:val="00D06709"/>
    <w:rsid w:val="00D0671B"/>
    <w:rsid w:val="00D0672F"/>
    <w:rsid w:val="00D0674C"/>
    <w:rsid w:val="00D0675D"/>
    <w:rsid w:val="00D0675E"/>
    <w:rsid w:val="00D06762"/>
    <w:rsid w:val="00D06771"/>
    <w:rsid w:val="00D06804"/>
    <w:rsid w:val="00D0681F"/>
    <w:rsid w:val="00D0682E"/>
    <w:rsid w:val="00D06858"/>
    <w:rsid w:val="00D068B2"/>
    <w:rsid w:val="00D068B8"/>
    <w:rsid w:val="00D068C6"/>
    <w:rsid w:val="00D068E7"/>
    <w:rsid w:val="00D06931"/>
    <w:rsid w:val="00D0694C"/>
    <w:rsid w:val="00D06958"/>
    <w:rsid w:val="00D0697B"/>
    <w:rsid w:val="00D069DA"/>
    <w:rsid w:val="00D06A1A"/>
    <w:rsid w:val="00D06A2B"/>
    <w:rsid w:val="00D06AC9"/>
    <w:rsid w:val="00D06ACB"/>
    <w:rsid w:val="00D06AD5"/>
    <w:rsid w:val="00D06AE8"/>
    <w:rsid w:val="00D06AF9"/>
    <w:rsid w:val="00D06B16"/>
    <w:rsid w:val="00D06B27"/>
    <w:rsid w:val="00D06B2D"/>
    <w:rsid w:val="00D06B39"/>
    <w:rsid w:val="00D06B46"/>
    <w:rsid w:val="00D06B5B"/>
    <w:rsid w:val="00D06BCA"/>
    <w:rsid w:val="00D06BDD"/>
    <w:rsid w:val="00D06BDF"/>
    <w:rsid w:val="00D06C5B"/>
    <w:rsid w:val="00D06CCB"/>
    <w:rsid w:val="00D06CD2"/>
    <w:rsid w:val="00D06CE3"/>
    <w:rsid w:val="00D06CE8"/>
    <w:rsid w:val="00D06D59"/>
    <w:rsid w:val="00D06D73"/>
    <w:rsid w:val="00D06D93"/>
    <w:rsid w:val="00D06DA3"/>
    <w:rsid w:val="00D06DAB"/>
    <w:rsid w:val="00D06DCA"/>
    <w:rsid w:val="00D06DDF"/>
    <w:rsid w:val="00D06E2A"/>
    <w:rsid w:val="00D06EC4"/>
    <w:rsid w:val="00D06F1B"/>
    <w:rsid w:val="00D06F42"/>
    <w:rsid w:val="00D06F54"/>
    <w:rsid w:val="00D06FCE"/>
    <w:rsid w:val="00D06FDE"/>
    <w:rsid w:val="00D07060"/>
    <w:rsid w:val="00D07076"/>
    <w:rsid w:val="00D0708E"/>
    <w:rsid w:val="00D0709F"/>
    <w:rsid w:val="00D070D8"/>
    <w:rsid w:val="00D070E3"/>
    <w:rsid w:val="00D070E9"/>
    <w:rsid w:val="00D07120"/>
    <w:rsid w:val="00D07142"/>
    <w:rsid w:val="00D07166"/>
    <w:rsid w:val="00D0716E"/>
    <w:rsid w:val="00D07186"/>
    <w:rsid w:val="00D07193"/>
    <w:rsid w:val="00D071E0"/>
    <w:rsid w:val="00D07215"/>
    <w:rsid w:val="00D07220"/>
    <w:rsid w:val="00D0726A"/>
    <w:rsid w:val="00D072AB"/>
    <w:rsid w:val="00D072BE"/>
    <w:rsid w:val="00D072C9"/>
    <w:rsid w:val="00D072CE"/>
    <w:rsid w:val="00D072EF"/>
    <w:rsid w:val="00D072F6"/>
    <w:rsid w:val="00D0732A"/>
    <w:rsid w:val="00D07338"/>
    <w:rsid w:val="00D07349"/>
    <w:rsid w:val="00D0734A"/>
    <w:rsid w:val="00D07389"/>
    <w:rsid w:val="00D07393"/>
    <w:rsid w:val="00D073B5"/>
    <w:rsid w:val="00D073D1"/>
    <w:rsid w:val="00D073F6"/>
    <w:rsid w:val="00D074B9"/>
    <w:rsid w:val="00D074DD"/>
    <w:rsid w:val="00D07529"/>
    <w:rsid w:val="00D07536"/>
    <w:rsid w:val="00D07568"/>
    <w:rsid w:val="00D07596"/>
    <w:rsid w:val="00D075CC"/>
    <w:rsid w:val="00D075D6"/>
    <w:rsid w:val="00D0761F"/>
    <w:rsid w:val="00D07631"/>
    <w:rsid w:val="00D07641"/>
    <w:rsid w:val="00D0764E"/>
    <w:rsid w:val="00D07658"/>
    <w:rsid w:val="00D07689"/>
    <w:rsid w:val="00D07694"/>
    <w:rsid w:val="00D076C3"/>
    <w:rsid w:val="00D076D6"/>
    <w:rsid w:val="00D076E2"/>
    <w:rsid w:val="00D076F6"/>
    <w:rsid w:val="00D07712"/>
    <w:rsid w:val="00D0772B"/>
    <w:rsid w:val="00D07730"/>
    <w:rsid w:val="00D07784"/>
    <w:rsid w:val="00D0778F"/>
    <w:rsid w:val="00D078E4"/>
    <w:rsid w:val="00D07932"/>
    <w:rsid w:val="00D07939"/>
    <w:rsid w:val="00D07943"/>
    <w:rsid w:val="00D07953"/>
    <w:rsid w:val="00D07976"/>
    <w:rsid w:val="00D079F4"/>
    <w:rsid w:val="00D079F7"/>
    <w:rsid w:val="00D07A54"/>
    <w:rsid w:val="00D07A93"/>
    <w:rsid w:val="00D07AA3"/>
    <w:rsid w:val="00D07ACD"/>
    <w:rsid w:val="00D07AF2"/>
    <w:rsid w:val="00D07AFA"/>
    <w:rsid w:val="00D07B25"/>
    <w:rsid w:val="00D07B85"/>
    <w:rsid w:val="00D07B98"/>
    <w:rsid w:val="00D07BB9"/>
    <w:rsid w:val="00D07BC2"/>
    <w:rsid w:val="00D07BC7"/>
    <w:rsid w:val="00D07BD4"/>
    <w:rsid w:val="00D07BEB"/>
    <w:rsid w:val="00D07C17"/>
    <w:rsid w:val="00D07C28"/>
    <w:rsid w:val="00D07C29"/>
    <w:rsid w:val="00D07C2B"/>
    <w:rsid w:val="00D07C31"/>
    <w:rsid w:val="00D07C5E"/>
    <w:rsid w:val="00D07C6E"/>
    <w:rsid w:val="00D07C71"/>
    <w:rsid w:val="00D07CB5"/>
    <w:rsid w:val="00D07CCD"/>
    <w:rsid w:val="00D07CDF"/>
    <w:rsid w:val="00D07D55"/>
    <w:rsid w:val="00D07D5F"/>
    <w:rsid w:val="00D07D69"/>
    <w:rsid w:val="00D07DAB"/>
    <w:rsid w:val="00D07DB3"/>
    <w:rsid w:val="00D07DD1"/>
    <w:rsid w:val="00D07DE3"/>
    <w:rsid w:val="00D07E32"/>
    <w:rsid w:val="00D07E3C"/>
    <w:rsid w:val="00D07E61"/>
    <w:rsid w:val="00D07E6D"/>
    <w:rsid w:val="00D07EAC"/>
    <w:rsid w:val="00D07EB5"/>
    <w:rsid w:val="00D07EB7"/>
    <w:rsid w:val="00D07EE9"/>
    <w:rsid w:val="00D07F00"/>
    <w:rsid w:val="00D07F2C"/>
    <w:rsid w:val="00D07F87"/>
    <w:rsid w:val="00D07FB4"/>
    <w:rsid w:val="00D07FB9"/>
    <w:rsid w:val="00D07FE1"/>
    <w:rsid w:val="00D07FFB"/>
    <w:rsid w:val="00D10010"/>
    <w:rsid w:val="00D1002F"/>
    <w:rsid w:val="00D1006E"/>
    <w:rsid w:val="00D10073"/>
    <w:rsid w:val="00D10091"/>
    <w:rsid w:val="00D1009A"/>
    <w:rsid w:val="00D100A4"/>
    <w:rsid w:val="00D100EE"/>
    <w:rsid w:val="00D100FD"/>
    <w:rsid w:val="00D1012C"/>
    <w:rsid w:val="00D1015D"/>
    <w:rsid w:val="00D10166"/>
    <w:rsid w:val="00D101A9"/>
    <w:rsid w:val="00D101B6"/>
    <w:rsid w:val="00D101EB"/>
    <w:rsid w:val="00D101EE"/>
    <w:rsid w:val="00D1020D"/>
    <w:rsid w:val="00D10211"/>
    <w:rsid w:val="00D10219"/>
    <w:rsid w:val="00D10293"/>
    <w:rsid w:val="00D1029F"/>
    <w:rsid w:val="00D102C0"/>
    <w:rsid w:val="00D102E5"/>
    <w:rsid w:val="00D1033D"/>
    <w:rsid w:val="00D1038A"/>
    <w:rsid w:val="00D1039E"/>
    <w:rsid w:val="00D103AD"/>
    <w:rsid w:val="00D103EF"/>
    <w:rsid w:val="00D10407"/>
    <w:rsid w:val="00D1040C"/>
    <w:rsid w:val="00D10416"/>
    <w:rsid w:val="00D10434"/>
    <w:rsid w:val="00D10446"/>
    <w:rsid w:val="00D10460"/>
    <w:rsid w:val="00D1052C"/>
    <w:rsid w:val="00D1056E"/>
    <w:rsid w:val="00D10570"/>
    <w:rsid w:val="00D1058E"/>
    <w:rsid w:val="00D10597"/>
    <w:rsid w:val="00D105AF"/>
    <w:rsid w:val="00D105EF"/>
    <w:rsid w:val="00D1061F"/>
    <w:rsid w:val="00D1065F"/>
    <w:rsid w:val="00D10698"/>
    <w:rsid w:val="00D1069E"/>
    <w:rsid w:val="00D106B6"/>
    <w:rsid w:val="00D106CA"/>
    <w:rsid w:val="00D106E0"/>
    <w:rsid w:val="00D1075B"/>
    <w:rsid w:val="00D1079C"/>
    <w:rsid w:val="00D107D8"/>
    <w:rsid w:val="00D107DF"/>
    <w:rsid w:val="00D1085E"/>
    <w:rsid w:val="00D10872"/>
    <w:rsid w:val="00D108CC"/>
    <w:rsid w:val="00D10935"/>
    <w:rsid w:val="00D10944"/>
    <w:rsid w:val="00D10956"/>
    <w:rsid w:val="00D10957"/>
    <w:rsid w:val="00D1098F"/>
    <w:rsid w:val="00D10A1A"/>
    <w:rsid w:val="00D10A3F"/>
    <w:rsid w:val="00D10A88"/>
    <w:rsid w:val="00D10A91"/>
    <w:rsid w:val="00D10ABE"/>
    <w:rsid w:val="00D10AC5"/>
    <w:rsid w:val="00D10AD1"/>
    <w:rsid w:val="00D10B0B"/>
    <w:rsid w:val="00D10B23"/>
    <w:rsid w:val="00D10B2F"/>
    <w:rsid w:val="00D10B30"/>
    <w:rsid w:val="00D10B58"/>
    <w:rsid w:val="00D10B69"/>
    <w:rsid w:val="00D10BA8"/>
    <w:rsid w:val="00D10BCC"/>
    <w:rsid w:val="00D10BD4"/>
    <w:rsid w:val="00D10BE1"/>
    <w:rsid w:val="00D10C24"/>
    <w:rsid w:val="00D10D86"/>
    <w:rsid w:val="00D10D8B"/>
    <w:rsid w:val="00D10D8C"/>
    <w:rsid w:val="00D10D9F"/>
    <w:rsid w:val="00D10DC6"/>
    <w:rsid w:val="00D10DEE"/>
    <w:rsid w:val="00D10DFA"/>
    <w:rsid w:val="00D10DFC"/>
    <w:rsid w:val="00D10E3C"/>
    <w:rsid w:val="00D10E53"/>
    <w:rsid w:val="00D10E5F"/>
    <w:rsid w:val="00D10E7D"/>
    <w:rsid w:val="00D10EA1"/>
    <w:rsid w:val="00D10EA7"/>
    <w:rsid w:val="00D10ED4"/>
    <w:rsid w:val="00D10EF8"/>
    <w:rsid w:val="00D10EFA"/>
    <w:rsid w:val="00D10F7E"/>
    <w:rsid w:val="00D10FAF"/>
    <w:rsid w:val="00D10FB2"/>
    <w:rsid w:val="00D110C5"/>
    <w:rsid w:val="00D110F1"/>
    <w:rsid w:val="00D1110E"/>
    <w:rsid w:val="00D1111C"/>
    <w:rsid w:val="00D1114F"/>
    <w:rsid w:val="00D11158"/>
    <w:rsid w:val="00D11171"/>
    <w:rsid w:val="00D11188"/>
    <w:rsid w:val="00D111C6"/>
    <w:rsid w:val="00D111D8"/>
    <w:rsid w:val="00D111E3"/>
    <w:rsid w:val="00D11226"/>
    <w:rsid w:val="00D11275"/>
    <w:rsid w:val="00D11285"/>
    <w:rsid w:val="00D112A6"/>
    <w:rsid w:val="00D112D0"/>
    <w:rsid w:val="00D1137B"/>
    <w:rsid w:val="00D11396"/>
    <w:rsid w:val="00D113E2"/>
    <w:rsid w:val="00D113FE"/>
    <w:rsid w:val="00D1144F"/>
    <w:rsid w:val="00D11471"/>
    <w:rsid w:val="00D1147D"/>
    <w:rsid w:val="00D11490"/>
    <w:rsid w:val="00D11497"/>
    <w:rsid w:val="00D114AB"/>
    <w:rsid w:val="00D114C4"/>
    <w:rsid w:val="00D114C6"/>
    <w:rsid w:val="00D1152E"/>
    <w:rsid w:val="00D11556"/>
    <w:rsid w:val="00D11557"/>
    <w:rsid w:val="00D115C6"/>
    <w:rsid w:val="00D115F2"/>
    <w:rsid w:val="00D115F5"/>
    <w:rsid w:val="00D11602"/>
    <w:rsid w:val="00D11652"/>
    <w:rsid w:val="00D116A0"/>
    <w:rsid w:val="00D116A4"/>
    <w:rsid w:val="00D116C2"/>
    <w:rsid w:val="00D1172C"/>
    <w:rsid w:val="00D11732"/>
    <w:rsid w:val="00D11770"/>
    <w:rsid w:val="00D11782"/>
    <w:rsid w:val="00D1178E"/>
    <w:rsid w:val="00D117A7"/>
    <w:rsid w:val="00D117E0"/>
    <w:rsid w:val="00D11849"/>
    <w:rsid w:val="00D1194B"/>
    <w:rsid w:val="00D11956"/>
    <w:rsid w:val="00D11963"/>
    <w:rsid w:val="00D119AF"/>
    <w:rsid w:val="00D119B1"/>
    <w:rsid w:val="00D119F9"/>
    <w:rsid w:val="00D11A18"/>
    <w:rsid w:val="00D11A29"/>
    <w:rsid w:val="00D11A55"/>
    <w:rsid w:val="00D11A7C"/>
    <w:rsid w:val="00D11A85"/>
    <w:rsid w:val="00D11A96"/>
    <w:rsid w:val="00D11AC6"/>
    <w:rsid w:val="00D11B17"/>
    <w:rsid w:val="00D11B1C"/>
    <w:rsid w:val="00D11B23"/>
    <w:rsid w:val="00D11B3F"/>
    <w:rsid w:val="00D11BD6"/>
    <w:rsid w:val="00D11BEA"/>
    <w:rsid w:val="00D11C10"/>
    <w:rsid w:val="00D11C1A"/>
    <w:rsid w:val="00D11C32"/>
    <w:rsid w:val="00D11C5D"/>
    <w:rsid w:val="00D11CA7"/>
    <w:rsid w:val="00D11CDB"/>
    <w:rsid w:val="00D11CEA"/>
    <w:rsid w:val="00D11CEB"/>
    <w:rsid w:val="00D11D93"/>
    <w:rsid w:val="00D11DAA"/>
    <w:rsid w:val="00D11DB8"/>
    <w:rsid w:val="00D11E71"/>
    <w:rsid w:val="00D11E8F"/>
    <w:rsid w:val="00D11EE6"/>
    <w:rsid w:val="00D11F07"/>
    <w:rsid w:val="00D11F33"/>
    <w:rsid w:val="00D11F45"/>
    <w:rsid w:val="00D11F69"/>
    <w:rsid w:val="00D11F76"/>
    <w:rsid w:val="00D11FB2"/>
    <w:rsid w:val="00D11FC0"/>
    <w:rsid w:val="00D11FD0"/>
    <w:rsid w:val="00D12072"/>
    <w:rsid w:val="00D1207D"/>
    <w:rsid w:val="00D12080"/>
    <w:rsid w:val="00D12085"/>
    <w:rsid w:val="00D12088"/>
    <w:rsid w:val="00D12095"/>
    <w:rsid w:val="00D1209E"/>
    <w:rsid w:val="00D120A1"/>
    <w:rsid w:val="00D120CE"/>
    <w:rsid w:val="00D12187"/>
    <w:rsid w:val="00D1219D"/>
    <w:rsid w:val="00D121A4"/>
    <w:rsid w:val="00D121BF"/>
    <w:rsid w:val="00D121CD"/>
    <w:rsid w:val="00D1220E"/>
    <w:rsid w:val="00D12220"/>
    <w:rsid w:val="00D12251"/>
    <w:rsid w:val="00D1226F"/>
    <w:rsid w:val="00D122A4"/>
    <w:rsid w:val="00D122D9"/>
    <w:rsid w:val="00D122E9"/>
    <w:rsid w:val="00D122FD"/>
    <w:rsid w:val="00D12311"/>
    <w:rsid w:val="00D12380"/>
    <w:rsid w:val="00D1238C"/>
    <w:rsid w:val="00D12391"/>
    <w:rsid w:val="00D12392"/>
    <w:rsid w:val="00D123B2"/>
    <w:rsid w:val="00D123B9"/>
    <w:rsid w:val="00D123BD"/>
    <w:rsid w:val="00D123BE"/>
    <w:rsid w:val="00D12408"/>
    <w:rsid w:val="00D12424"/>
    <w:rsid w:val="00D1242A"/>
    <w:rsid w:val="00D1246B"/>
    <w:rsid w:val="00D12503"/>
    <w:rsid w:val="00D12531"/>
    <w:rsid w:val="00D12536"/>
    <w:rsid w:val="00D1253A"/>
    <w:rsid w:val="00D12552"/>
    <w:rsid w:val="00D12553"/>
    <w:rsid w:val="00D1255B"/>
    <w:rsid w:val="00D12666"/>
    <w:rsid w:val="00D1268C"/>
    <w:rsid w:val="00D126E3"/>
    <w:rsid w:val="00D1270B"/>
    <w:rsid w:val="00D12756"/>
    <w:rsid w:val="00D1276E"/>
    <w:rsid w:val="00D127A1"/>
    <w:rsid w:val="00D127BC"/>
    <w:rsid w:val="00D12802"/>
    <w:rsid w:val="00D1280B"/>
    <w:rsid w:val="00D12861"/>
    <w:rsid w:val="00D1287C"/>
    <w:rsid w:val="00D1288A"/>
    <w:rsid w:val="00D129A3"/>
    <w:rsid w:val="00D129CE"/>
    <w:rsid w:val="00D129D5"/>
    <w:rsid w:val="00D129EE"/>
    <w:rsid w:val="00D12A1A"/>
    <w:rsid w:val="00D12A42"/>
    <w:rsid w:val="00D12A5E"/>
    <w:rsid w:val="00D12B2A"/>
    <w:rsid w:val="00D12B3C"/>
    <w:rsid w:val="00D12BA5"/>
    <w:rsid w:val="00D12BE8"/>
    <w:rsid w:val="00D12C06"/>
    <w:rsid w:val="00D12C38"/>
    <w:rsid w:val="00D12C63"/>
    <w:rsid w:val="00D12D21"/>
    <w:rsid w:val="00D12D3B"/>
    <w:rsid w:val="00D12D80"/>
    <w:rsid w:val="00D12D82"/>
    <w:rsid w:val="00D12DDA"/>
    <w:rsid w:val="00D12E0D"/>
    <w:rsid w:val="00D12E79"/>
    <w:rsid w:val="00D12ECB"/>
    <w:rsid w:val="00D12ED9"/>
    <w:rsid w:val="00D12F5D"/>
    <w:rsid w:val="00D12FB1"/>
    <w:rsid w:val="00D12FF5"/>
    <w:rsid w:val="00D130A7"/>
    <w:rsid w:val="00D130CC"/>
    <w:rsid w:val="00D1311A"/>
    <w:rsid w:val="00D13141"/>
    <w:rsid w:val="00D13171"/>
    <w:rsid w:val="00D13173"/>
    <w:rsid w:val="00D13180"/>
    <w:rsid w:val="00D13183"/>
    <w:rsid w:val="00D1318C"/>
    <w:rsid w:val="00D131C9"/>
    <w:rsid w:val="00D1323E"/>
    <w:rsid w:val="00D13240"/>
    <w:rsid w:val="00D13245"/>
    <w:rsid w:val="00D1325C"/>
    <w:rsid w:val="00D13277"/>
    <w:rsid w:val="00D1327A"/>
    <w:rsid w:val="00D1329A"/>
    <w:rsid w:val="00D132A2"/>
    <w:rsid w:val="00D132AD"/>
    <w:rsid w:val="00D132D6"/>
    <w:rsid w:val="00D132E3"/>
    <w:rsid w:val="00D132F8"/>
    <w:rsid w:val="00D13302"/>
    <w:rsid w:val="00D13318"/>
    <w:rsid w:val="00D1331A"/>
    <w:rsid w:val="00D1331F"/>
    <w:rsid w:val="00D1336C"/>
    <w:rsid w:val="00D1338F"/>
    <w:rsid w:val="00D13395"/>
    <w:rsid w:val="00D133D9"/>
    <w:rsid w:val="00D133DF"/>
    <w:rsid w:val="00D133E9"/>
    <w:rsid w:val="00D13448"/>
    <w:rsid w:val="00D13491"/>
    <w:rsid w:val="00D134C4"/>
    <w:rsid w:val="00D134DE"/>
    <w:rsid w:val="00D134EC"/>
    <w:rsid w:val="00D13503"/>
    <w:rsid w:val="00D1351C"/>
    <w:rsid w:val="00D13547"/>
    <w:rsid w:val="00D135AA"/>
    <w:rsid w:val="00D135D0"/>
    <w:rsid w:val="00D135E6"/>
    <w:rsid w:val="00D135F9"/>
    <w:rsid w:val="00D13627"/>
    <w:rsid w:val="00D1362E"/>
    <w:rsid w:val="00D13681"/>
    <w:rsid w:val="00D1368E"/>
    <w:rsid w:val="00D13694"/>
    <w:rsid w:val="00D136EC"/>
    <w:rsid w:val="00D13701"/>
    <w:rsid w:val="00D13706"/>
    <w:rsid w:val="00D13722"/>
    <w:rsid w:val="00D13765"/>
    <w:rsid w:val="00D137C1"/>
    <w:rsid w:val="00D137C3"/>
    <w:rsid w:val="00D137FA"/>
    <w:rsid w:val="00D1380F"/>
    <w:rsid w:val="00D13827"/>
    <w:rsid w:val="00D13884"/>
    <w:rsid w:val="00D138BA"/>
    <w:rsid w:val="00D138D7"/>
    <w:rsid w:val="00D1393B"/>
    <w:rsid w:val="00D13945"/>
    <w:rsid w:val="00D13955"/>
    <w:rsid w:val="00D1399B"/>
    <w:rsid w:val="00D139DB"/>
    <w:rsid w:val="00D13A1B"/>
    <w:rsid w:val="00D13A1D"/>
    <w:rsid w:val="00D13A3E"/>
    <w:rsid w:val="00D13A42"/>
    <w:rsid w:val="00D13A51"/>
    <w:rsid w:val="00D13A9C"/>
    <w:rsid w:val="00D13AA6"/>
    <w:rsid w:val="00D13AE4"/>
    <w:rsid w:val="00D13B16"/>
    <w:rsid w:val="00D13B1C"/>
    <w:rsid w:val="00D13B56"/>
    <w:rsid w:val="00D13B71"/>
    <w:rsid w:val="00D13BB6"/>
    <w:rsid w:val="00D13BCC"/>
    <w:rsid w:val="00D13BF5"/>
    <w:rsid w:val="00D13C1B"/>
    <w:rsid w:val="00D13C50"/>
    <w:rsid w:val="00D13D2E"/>
    <w:rsid w:val="00D13D32"/>
    <w:rsid w:val="00D13D6E"/>
    <w:rsid w:val="00D13DC0"/>
    <w:rsid w:val="00D13E05"/>
    <w:rsid w:val="00D13E1D"/>
    <w:rsid w:val="00D13E3F"/>
    <w:rsid w:val="00D13E49"/>
    <w:rsid w:val="00D13E6B"/>
    <w:rsid w:val="00D13E85"/>
    <w:rsid w:val="00D13EAF"/>
    <w:rsid w:val="00D13EEB"/>
    <w:rsid w:val="00D13F01"/>
    <w:rsid w:val="00D13F02"/>
    <w:rsid w:val="00D13F03"/>
    <w:rsid w:val="00D13F08"/>
    <w:rsid w:val="00D13F0A"/>
    <w:rsid w:val="00D13F0B"/>
    <w:rsid w:val="00D13F2D"/>
    <w:rsid w:val="00D13F57"/>
    <w:rsid w:val="00D13F66"/>
    <w:rsid w:val="00D13F91"/>
    <w:rsid w:val="00D13F9B"/>
    <w:rsid w:val="00D14059"/>
    <w:rsid w:val="00D14069"/>
    <w:rsid w:val="00D1407C"/>
    <w:rsid w:val="00D14083"/>
    <w:rsid w:val="00D140A0"/>
    <w:rsid w:val="00D140B9"/>
    <w:rsid w:val="00D140CD"/>
    <w:rsid w:val="00D140F4"/>
    <w:rsid w:val="00D140F5"/>
    <w:rsid w:val="00D14100"/>
    <w:rsid w:val="00D1412C"/>
    <w:rsid w:val="00D14145"/>
    <w:rsid w:val="00D14178"/>
    <w:rsid w:val="00D1418E"/>
    <w:rsid w:val="00D141E6"/>
    <w:rsid w:val="00D14227"/>
    <w:rsid w:val="00D14285"/>
    <w:rsid w:val="00D1429E"/>
    <w:rsid w:val="00D142F6"/>
    <w:rsid w:val="00D14303"/>
    <w:rsid w:val="00D14316"/>
    <w:rsid w:val="00D14323"/>
    <w:rsid w:val="00D1438D"/>
    <w:rsid w:val="00D14391"/>
    <w:rsid w:val="00D143A1"/>
    <w:rsid w:val="00D143AD"/>
    <w:rsid w:val="00D143B6"/>
    <w:rsid w:val="00D143BE"/>
    <w:rsid w:val="00D143C4"/>
    <w:rsid w:val="00D143F0"/>
    <w:rsid w:val="00D143F2"/>
    <w:rsid w:val="00D143FD"/>
    <w:rsid w:val="00D14430"/>
    <w:rsid w:val="00D1446E"/>
    <w:rsid w:val="00D1446F"/>
    <w:rsid w:val="00D14476"/>
    <w:rsid w:val="00D14514"/>
    <w:rsid w:val="00D1453D"/>
    <w:rsid w:val="00D14567"/>
    <w:rsid w:val="00D145B2"/>
    <w:rsid w:val="00D145C6"/>
    <w:rsid w:val="00D145EF"/>
    <w:rsid w:val="00D145F0"/>
    <w:rsid w:val="00D1461D"/>
    <w:rsid w:val="00D14631"/>
    <w:rsid w:val="00D14643"/>
    <w:rsid w:val="00D1466A"/>
    <w:rsid w:val="00D14682"/>
    <w:rsid w:val="00D14683"/>
    <w:rsid w:val="00D14699"/>
    <w:rsid w:val="00D146AC"/>
    <w:rsid w:val="00D146C0"/>
    <w:rsid w:val="00D146D8"/>
    <w:rsid w:val="00D146E6"/>
    <w:rsid w:val="00D14703"/>
    <w:rsid w:val="00D14725"/>
    <w:rsid w:val="00D1472D"/>
    <w:rsid w:val="00D14741"/>
    <w:rsid w:val="00D14759"/>
    <w:rsid w:val="00D1476A"/>
    <w:rsid w:val="00D1477D"/>
    <w:rsid w:val="00D147C2"/>
    <w:rsid w:val="00D14805"/>
    <w:rsid w:val="00D14816"/>
    <w:rsid w:val="00D1484F"/>
    <w:rsid w:val="00D148B2"/>
    <w:rsid w:val="00D148C7"/>
    <w:rsid w:val="00D148D4"/>
    <w:rsid w:val="00D148D6"/>
    <w:rsid w:val="00D148EA"/>
    <w:rsid w:val="00D148EB"/>
    <w:rsid w:val="00D14901"/>
    <w:rsid w:val="00D1490B"/>
    <w:rsid w:val="00D14919"/>
    <w:rsid w:val="00D1491D"/>
    <w:rsid w:val="00D14971"/>
    <w:rsid w:val="00D14973"/>
    <w:rsid w:val="00D14976"/>
    <w:rsid w:val="00D149A1"/>
    <w:rsid w:val="00D14A41"/>
    <w:rsid w:val="00D14A6F"/>
    <w:rsid w:val="00D14A7B"/>
    <w:rsid w:val="00D14AEF"/>
    <w:rsid w:val="00D14B04"/>
    <w:rsid w:val="00D14B1A"/>
    <w:rsid w:val="00D14B9F"/>
    <w:rsid w:val="00D14BB8"/>
    <w:rsid w:val="00D14C03"/>
    <w:rsid w:val="00D14C11"/>
    <w:rsid w:val="00D14C38"/>
    <w:rsid w:val="00D14C3A"/>
    <w:rsid w:val="00D14C78"/>
    <w:rsid w:val="00D14C88"/>
    <w:rsid w:val="00D14CD0"/>
    <w:rsid w:val="00D14D50"/>
    <w:rsid w:val="00D14D9F"/>
    <w:rsid w:val="00D14DC0"/>
    <w:rsid w:val="00D14DC3"/>
    <w:rsid w:val="00D14E04"/>
    <w:rsid w:val="00D14E2B"/>
    <w:rsid w:val="00D14E30"/>
    <w:rsid w:val="00D14E3E"/>
    <w:rsid w:val="00D14E7B"/>
    <w:rsid w:val="00D14EAF"/>
    <w:rsid w:val="00D14ECD"/>
    <w:rsid w:val="00D14F2B"/>
    <w:rsid w:val="00D14F2C"/>
    <w:rsid w:val="00D14F71"/>
    <w:rsid w:val="00D14FD6"/>
    <w:rsid w:val="00D14FF0"/>
    <w:rsid w:val="00D1500F"/>
    <w:rsid w:val="00D15065"/>
    <w:rsid w:val="00D150C1"/>
    <w:rsid w:val="00D150CC"/>
    <w:rsid w:val="00D15103"/>
    <w:rsid w:val="00D1512E"/>
    <w:rsid w:val="00D15131"/>
    <w:rsid w:val="00D15138"/>
    <w:rsid w:val="00D1513E"/>
    <w:rsid w:val="00D15165"/>
    <w:rsid w:val="00D1516E"/>
    <w:rsid w:val="00D151B7"/>
    <w:rsid w:val="00D151F0"/>
    <w:rsid w:val="00D15209"/>
    <w:rsid w:val="00D1520C"/>
    <w:rsid w:val="00D1520F"/>
    <w:rsid w:val="00D15274"/>
    <w:rsid w:val="00D1527A"/>
    <w:rsid w:val="00D152C1"/>
    <w:rsid w:val="00D152CE"/>
    <w:rsid w:val="00D152DC"/>
    <w:rsid w:val="00D152FD"/>
    <w:rsid w:val="00D15349"/>
    <w:rsid w:val="00D1534D"/>
    <w:rsid w:val="00D1534F"/>
    <w:rsid w:val="00D15385"/>
    <w:rsid w:val="00D153C0"/>
    <w:rsid w:val="00D153F6"/>
    <w:rsid w:val="00D15412"/>
    <w:rsid w:val="00D15425"/>
    <w:rsid w:val="00D1549E"/>
    <w:rsid w:val="00D154F8"/>
    <w:rsid w:val="00D1556A"/>
    <w:rsid w:val="00D155BB"/>
    <w:rsid w:val="00D155D3"/>
    <w:rsid w:val="00D155FD"/>
    <w:rsid w:val="00D15646"/>
    <w:rsid w:val="00D15651"/>
    <w:rsid w:val="00D156B8"/>
    <w:rsid w:val="00D156BF"/>
    <w:rsid w:val="00D156CF"/>
    <w:rsid w:val="00D1571D"/>
    <w:rsid w:val="00D15730"/>
    <w:rsid w:val="00D15736"/>
    <w:rsid w:val="00D1573C"/>
    <w:rsid w:val="00D15748"/>
    <w:rsid w:val="00D15749"/>
    <w:rsid w:val="00D1578A"/>
    <w:rsid w:val="00D1578F"/>
    <w:rsid w:val="00D157F2"/>
    <w:rsid w:val="00D1589C"/>
    <w:rsid w:val="00D158C0"/>
    <w:rsid w:val="00D158C1"/>
    <w:rsid w:val="00D15900"/>
    <w:rsid w:val="00D1591E"/>
    <w:rsid w:val="00D159D7"/>
    <w:rsid w:val="00D159E8"/>
    <w:rsid w:val="00D15A0B"/>
    <w:rsid w:val="00D15A2C"/>
    <w:rsid w:val="00D15A52"/>
    <w:rsid w:val="00D15B3E"/>
    <w:rsid w:val="00D15B46"/>
    <w:rsid w:val="00D15B52"/>
    <w:rsid w:val="00D15B72"/>
    <w:rsid w:val="00D15BAE"/>
    <w:rsid w:val="00D15BB6"/>
    <w:rsid w:val="00D15BDA"/>
    <w:rsid w:val="00D15C28"/>
    <w:rsid w:val="00D15C3F"/>
    <w:rsid w:val="00D15C7A"/>
    <w:rsid w:val="00D15D09"/>
    <w:rsid w:val="00D15D57"/>
    <w:rsid w:val="00D15D64"/>
    <w:rsid w:val="00D15D81"/>
    <w:rsid w:val="00D15DC0"/>
    <w:rsid w:val="00D15DC8"/>
    <w:rsid w:val="00D15EA3"/>
    <w:rsid w:val="00D15EEA"/>
    <w:rsid w:val="00D15EF1"/>
    <w:rsid w:val="00D15F00"/>
    <w:rsid w:val="00D15F04"/>
    <w:rsid w:val="00D15F2F"/>
    <w:rsid w:val="00D15F87"/>
    <w:rsid w:val="00D15F90"/>
    <w:rsid w:val="00D1600F"/>
    <w:rsid w:val="00D16023"/>
    <w:rsid w:val="00D16036"/>
    <w:rsid w:val="00D1606D"/>
    <w:rsid w:val="00D160BE"/>
    <w:rsid w:val="00D160C8"/>
    <w:rsid w:val="00D160DA"/>
    <w:rsid w:val="00D160DB"/>
    <w:rsid w:val="00D160E5"/>
    <w:rsid w:val="00D1612B"/>
    <w:rsid w:val="00D16130"/>
    <w:rsid w:val="00D16149"/>
    <w:rsid w:val="00D161A7"/>
    <w:rsid w:val="00D161C5"/>
    <w:rsid w:val="00D1626F"/>
    <w:rsid w:val="00D16298"/>
    <w:rsid w:val="00D162D7"/>
    <w:rsid w:val="00D162E1"/>
    <w:rsid w:val="00D1634D"/>
    <w:rsid w:val="00D16350"/>
    <w:rsid w:val="00D1638D"/>
    <w:rsid w:val="00D163A6"/>
    <w:rsid w:val="00D163CB"/>
    <w:rsid w:val="00D163E0"/>
    <w:rsid w:val="00D163FD"/>
    <w:rsid w:val="00D16476"/>
    <w:rsid w:val="00D1647C"/>
    <w:rsid w:val="00D16495"/>
    <w:rsid w:val="00D164C0"/>
    <w:rsid w:val="00D164DD"/>
    <w:rsid w:val="00D164DE"/>
    <w:rsid w:val="00D164E5"/>
    <w:rsid w:val="00D16563"/>
    <w:rsid w:val="00D165B3"/>
    <w:rsid w:val="00D165E7"/>
    <w:rsid w:val="00D166C2"/>
    <w:rsid w:val="00D1673D"/>
    <w:rsid w:val="00D167BB"/>
    <w:rsid w:val="00D1682A"/>
    <w:rsid w:val="00D16833"/>
    <w:rsid w:val="00D1688E"/>
    <w:rsid w:val="00D168F0"/>
    <w:rsid w:val="00D168F3"/>
    <w:rsid w:val="00D168F7"/>
    <w:rsid w:val="00D16909"/>
    <w:rsid w:val="00D16915"/>
    <w:rsid w:val="00D16929"/>
    <w:rsid w:val="00D16930"/>
    <w:rsid w:val="00D16931"/>
    <w:rsid w:val="00D16971"/>
    <w:rsid w:val="00D16985"/>
    <w:rsid w:val="00D169A7"/>
    <w:rsid w:val="00D169D5"/>
    <w:rsid w:val="00D169EC"/>
    <w:rsid w:val="00D16A2D"/>
    <w:rsid w:val="00D16A60"/>
    <w:rsid w:val="00D16A77"/>
    <w:rsid w:val="00D16ABE"/>
    <w:rsid w:val="00D16AC7"/>
    <w:rsid w:val="00D16AD5"/>
    <w:rsid w:val="00D16B1A"/>
    <w:rsid w:val="00D16B40"/>
    <w:rsid w:val="00D16B8A"/>
    <w:rsid w:val="00D16B93"/>
    <w:rsid w:val="00D16BFA"/>
    <w:rsid w:val="00D16C07"/>
    <w:rsid w:val="00D16C12"/>
    <w:rsid w:val="00D16C18"/>
    <w:rsid w:val="00D16C59"/>
    <w:rsid w:val="00D16CAA"/>
    <w:rsid w:val="00D16CCC"/>
    <w:rsid w:val="00D16CD1"/>
    <w:rsid w:val="00D16CE1"/>
    <w:rsid w:val="00D16CF4"/>
    <w:rsid w:val="00D16D0D"/>
    <w:rsid w:val="00D16D25"/>
    <w:rsid w:val="00D16D30"/>
    <w:rsid w:val="00D16D3C"/>
    <w:rsid w:val="00D16D3D"/>
    <w:rsid w:val="00D16D49"/>
    <w:rsid w:val="00D16D71"/>
    <w:rsid w:val="00D16D7B"/>
    <w:rsid w:val="00D16E52"/>
    <w:rsid w:val="00D16E54"/>
    <w:rsid w:val="00D16EF2"/>
    <w:rsid w:val="00D16F19"/>
    <w:rsid w:val="00D16F31"/>
    <w:rsid w:val="00D16F51"/>
    <w:rsid w:val="00D16F5A"/>
    <w:rsid w:val="00D16FAA"/>
    <w:rsid w:val="00D16FAB"/>
    <w:rsid w:val="00D16FAC"/>
    <w:rsid w:val="00D16FC0"/>
    <w:rsid w:val="00D16FCB"/>
    <w:rsid w:val="00D170F8"/>
    <w:rsid w:val="00D1711C"/>
    <w:rsid w:val="00D17147"/>
    <w:rsid w:val="00D17157"/>
    <w:rsid w:val="00D17185"/>
    <w:rsid w:val="00D171D4"/>
    <w:rsid w:val="00D171DE"/>
    <w:rsid w:val="00D1722F"/>
    <w:rsid w:val="00D1723F"/>
    <w:rsid w:val="00D17265"/>
    <w:rsid w:val="00D1727B"/>
    <w:rsid w:val="00D172A8"/>
    <w:rsid w:val="00D172B3"/>
    <w:rsid w:val="00D172C2"/>
    <w:rsid w:val="00D172D3"/>
    <w:rsid w:val="00D172FB"/>
    <w:rsid w:val="00D1730A"/>
    <w:rsid w:val="00D17327"/>
    <w:rsid w:val="00D1733B"/>
    <w:rsid w:val="00D17350"/>
    <w:rsid w:val="00D1735B"/>
    <w:rsid w:val="00D17362"/>
    <w:rsid w:val="00D17370"/>
    <w:rsid w:val="00D1737E"/>
    <w:rsid w:val="00D173B4"/>
    <w:rsid w:val="00D173EB"/>
    <w:rsid w:val="00D17438"/>
    <w:rsid w:val="00D174F3"/>
    <w:rsid w:val="00D174FF"/>
    <w:rsid w:val="00D17539"/>
    <w:rsid w:val="00D17545"/>
    <w:rsid w:val="00D17571"/>
    <w:rsid w:val="00D17580"/>
    <w:rsid w:val="00D17587"/>
    <w:rsid w:val="00D17640"/>
    <w:rsid w:val="00D176A9"/>
    <w:rsid w:val="00D176BD"/>
    <w:rsid w:val="00D176C7"/>
    <w:rsid w:val="00D176F3"/>
    <w:rsid w:val="00D176F7"/>
    <w:rsid w:val="00D17713"/>
    <w:rsid w:val="00D1776F"/>
    <w:rsid w:val="00D1778D"/>
    <w:rsid w:val="00D17794"/>
    <w:rsid w:val="00D177D7"/>
    <w:rsid w:val="00D1781B"/>
    <w:rsid w:val="00D17826"/>
    <w:rsid w:val="00D1782D"/>
    <w:rsid w:val="00D1784F"/>
    <w:rsid w:val="00D17872"/>
    <w:rsid w:val="00D17878"/>
    <w:rsid w:val="00D1787C"/>
    <w:rsid w:val="00D1788F"/>
    <w:rsid w:val="00D178C3"/>
    <w:rsid w:val="00D17946"/>
    <w:rsid w:val="00D17959"/>
    <w:rsid w:val="00D179D5"/>
    <w:rsid w:val="00D179F3"/>
    <w:rsid w:val="00D17A09"/>
    <w:rsid w:val="00D17A16"/>
    <w:rsid w:val="00D17A53"/>
    <w:rsid w:val="00D17A62"/>
    <w:rsid w:val="00D17A64"/>
    <w:rsid w:val="00D17A8A"/>
    <w:rsid w:val="00D17B7D"/>
    <w:rsid w:val="00D17B94"/>
    <w:rsid w:val="00D17BC8"/>
    <w:rsid w:val="00D17BCC"/>
    <w:rsid w:val="00D17C04"/>
    <w:rsid w:val="00D17C49"/>
    <w:rsid w:val="00D17C4A"/>
    <w:rsid w:val="00D17C9E"/>
    <w:rsid w:val="00D17CB9"/>
    <w:rsid w:val="00D17CC7"/>
    <w:rsid w:val="00D17D5D"/>
    <w:rsid w:val="00D17D5F"/>
    <w:rsid w:val="00D17D67"/>
    <w:rsid w:val="00D17D72"/>
    <w:rsid w:val="00D17D8C"/>
    <w:rsid w:val="00D17DA6"/>
    <w:rsid w:val="00D17DA7"/>
    <w:rsid w:val="00D17DC5"/>
    <w:rsid w:val="00D17DE8"/>
    <w:rsid w:val="00D17DF5"/>
    <w:rsid w:val="00D17E32"/>
    <w:rsid w:val="00D17E5A"/>
    <w:rsid w:val="00D17E7E"/>
    <w:rsid w:val="00D17EA6"/>
    <w:rsid w:val="00D17EB1"/>
    <w:rsid w:val="00D17EB2"/>
    <w:rsid w:val="00D17ED9"/>
    <w:rsid w:val="00D17EF3"/>
    <w:rsid w:val="00D17F75"/>
    <w:rsid w:val="00D17FF0"/>
    <w:rsid w:val="00D17FF7"/>
    <w:rsid w:val="00D2000D"/>
    <w:rsid w:val="00D20045"/>
    <w:rsid w:val="00D2007E"/>
    <w:rsid w:val="00D200F8"/>
    <w:rsid w:val="00D20126"/>
    <w:rsid w:val="00D2013D"/>
    <w:rsid w:val="00D20147"/>
    <w:rsid w:val="00D2018D"/>
    <w:rsid w:val="00D201DD"/>
    <w:rsid w:val="00D201EC"/>
    <w:rsid w:val="00D20244"/>
    <w:rsid w:val="00D20268"/>
    <w:rsid w:val="00D20274"/>
    <w:rsid w:val="00D20289"/>
    <w:rsid w:val="00D202AB"/>
    <w:rsid w:val="00D202AD"/>
    <w:rsid w:val="00D202B8"/>
    <w:rsid w:val="00D20303"/>
    <w:rsid w:val="00D20317"/>
    <w:rsid w:val="00D2031A"/>
    <w:rsid w:val="00D20333"/>
    <w:rsid w:val="00D20380"/>
    <w:rsid w:val="00D203E5"/>
    <w:rsid w:val="00D2040B"/>
    <w:rsid w:val="00D204AC"/>
    <w:rsid w:val="00D204FC"/>
    <w:rsid w:val="00D20549"/>
    <w:rsid w:val="00D20554"/>
    <w:rsid w:val="00D2058E"/>
    <w:rsid w:val="00D205B2"/>
    <w:rsid w:val="00D205C5"/>
    <w:rsid w:val="00D20625"/>
    <w:rsid w:val="00D2063C"/>
    <w:rsid w:val="00D2067B"/>
    <w:rsid w:val="00D20689"/>
    <w:rsid w:val="00D2068F"/>
    <w:rsid w:val="00D206AE"/>
    <w:rsid w:val="00D206F9"/>
    <w:rsid w:val="00D20703"/>
    <w:rsid w:val="00D20743"/>
    <w:rsid w:val="00D20745"/>
    <w:rsid w:val="00D20797"/>
    <w:rsid w:val="00D2079A"/>
    <w:rsid w:val="00D207A5"/>
    <w:rsid w:val="00D207B2"/>
    <w:rsid w:val="00D207DB"/>
    <w:rsid w:val="00D207F7"/>
    <w:rsid w:val="00D2082C"/>
    <w:rsid w:val="00D20850"/>
    <w:rsid w:val="00D208A6"/>
    <w:rsid w:val="00D208AC"/>
    <w:rsid w:val="00D208D2"/>
    <w:rsid w:val="00D208DE"/>
    <w:rsid w:val="00D208F5"/>
    <w:rsid w:val="00D20954"/>
    <w:rsid w:val="00D20973"/>
    <w:rsid w:val="00D2099B"/>
    <w:rsid w:val="00D209FD"/>
    <w:rsid w:val="00D20A11"/>
    <w:rsid w:val="00D20A58"/>
    <w:rsid w:val="00D20A84"/>
    <w:rsid w:val="00D20ABB"/>
    <w:rsid w:val="00D20AC6"/>
    <w:rsid w:val="00D20ACB"/>
    <w:rsid w:val="00D20AF8"/>
    <w:rsid w:val="00D20AF9"/>
    <w:rsid w:val="00D20B19"/>
    <w:rsid w:val="00D20B1B"/>
    <w:rsid w:val="00D20B42"/>
    <w:rsid w:val="00D20B44"/>
    <w:rsid w:val="00D20B67"/>
    <w:rsid w:val="00D20B6A"/>
    <w:rsid w:val="00D20BA6"/>
    <w:rsid w:val="00D20BB0"/>
    <w:rsid w:val="00D20BB2"/>
    <w:rsid w:val="00D20BE7"/>
    <w:rsid w:val="00D20C11"/>
    <w:rsid w:val="00D20C58"/>
    <w:rsid w:val="00D20C5A"/>
    <w:rsid w:val="00D20C8F"/>
    <w:rsid w:val="00D20C96"/>
    <w:rsid w:val="00D20CBE"/>
    <w:rsid w:val="00D20CCF"/>
    <w:rsid w:val="00D20CEE"/>
    <w:rsid w:val="00D20D3D"/>
    <w:rsid w:val="00D20D43"/>
    <w:rsid w:val="00D20DAE"/>
    <w:rsid w:val="00D20DD1"/>
    <w:rsid w:val="00D20E01"/>
    <w:rsid w:val="00D20E7F"/>
    <w:rsid w:val="00D20E94"/>
    <w:rsid w:val="00D20EF5"/>
    <w:rsid w:val="00D20F3E"/>
    <w:rsid w:val="00D20F56"/>
    <w:rsid w:val="00D2100D"/>
    <w:rsid w:val="00D21046"/>
    <w:rsid w:val="00D21065"/>
    <w:rsid w:val="00D2106C"/>
    <w:rsid w:val="00D210DC"/>
    <w:rsid w:val="00D210EA"/>
    <w:rsid w:val="00D2114D"/>
    <w:rsid w:val="00D211F2"/>
    <w:rsid w:val="00D211FD"/>
    <w:rsid w:val="00D21252"/>
    <w:rsid w:val="00D21254"/>
    <w:rsid w:val="00D212AD"/>
    <w:rsid w:val="00D212BF"/>
    <w:rsid w:val="00D212CF"/>
    <w:rsid w:val="00D212D3"/>
    <w:rsid w:val="00D21304"/>
    <w:rsid w:val="00D2130D"/>
    <w:rsid w:val="00D2130E"/>
    <w:rsid w:val="00D21319"/>
    <w:rsid w:val="00D21350"/>
    <w:rsid w:val="00D2137A"/>
    <w:rsid w:val="00D2139E"/>
    <w:rsid w:val="00D213B7"/>
    <w:rsid w:val="00D213CA"/>
    <w:rsid w:val="00D213E1"/>
    <w:rsid w:val="00D21425"/>
    <w:rsid w:val="00D2145B"/>
    <w:rsid w:val="00D21466"/>
    <w:rsid w:val="00D2146D"/>
    <w:rsid w:val="00D21474"/>
    <w:rsid w:val="00D21475"/>
    <w:rsid w:val="00D2147A"/>
    <w:rsid w:val="00D21483"/>
    <w:rsid w:val="00D21494"/>
    <w:rsid w:val="00D214B2"/>
    <w:rsid w:val="00D214DB"/>
    <w:rsid w:val="00D214FF"/>
    <w:rsid w:val="00D2150A"/>
    <w:rsid w:val="00D21522"/>
    <w:rsid w:val="00D21526"/>
    <w:rsid w:val="00D21563"/>
    <w:rsid w:val="00D215CA"/>
    <w:rsid w:val="00D215D9"/>
    <w:rsid w:val="00D215EE"/>
    <w:rsid w:val="00D21614"/>
    <w:rsid w:val="00D21622"/>
    <w:rsid w:val="00D21646"/>
    <w:rsid w:val="00D21655"/>
    <w:rsid w:val="00D21659"/>
    <w:rsid w:val="00D21698"/>
    <w:rsid w:val="00D216C9"/>
    <w:rsid w:val="00D216CF"/>
    <w:rsid w:val="00D216D7"/>
    <w:rsid w:val="00D216E6"/>
    <w:rsid w:val="00D2176E"/>
    <w:rsid w:val="00D2177A"/>
    <w:rsid w:val="00D21790"/>
    <w:rsid w:val="00D2179F"/>
    <w:rsid w:val="00D217B9"/>
    <w:rsid w:val="00D217E0"/>
    <w:rsid w:val="00D2186D"/>
    <w:rsid w:val="00D2187D"/>
    <w:rsid w:val="00D218A3"/>
    <w:rsid w:val="00D218A4"/>
    <w:rsid w:val="00D218E4"/>
    <w:rsid w:val="00D21910"/>
    <w:rsid w:val="00D2191D"/>
    <w:rsid w:val="00D21942"/>
    <w:rsid w:val="00D21973"/>
    <w:rsid w:val="00D219CB"/>
    <w:rsid w:val="00D219DA"/>
    <w:rsid w:val="00D21A36"/>
    <w:rsid w:val="00D21AC4"/>
    <w:rsid w:val="00D21AFC"/>
    <w:rsid w:val="00D21B34"/>
    <w:rsid w:val="00D21B39"/>
    <w:rsid w:val="00D21B48"/>
    <w:rsid w:val="00D21B56"/>
    <w:rsid w:val="00D21BF0"/>
    <w:rsid w:val="00D21C30"/>
    <w:rsid w:val="00D21C45"/>
    <w:rsid w:val="00D21C7A"/>
    <w:rsid w:val="00D21D01"/>
    <w:rsid w:val="00D21D3B"/>
    <w:rsid w:val="00D21D51"/>
    <w:rsid w:val="00D21D8B"/>
    <w:rsid w:val="00D21D9D"/>
    <w:rsid w:val="00D21DEA"/>
    <w:rsid w:val="00D21DF1"/>
    <w:rsid w:val="00D21E4A"/>
    <w:rsid w:val="00D21E77"/>
    <w:rsid w:val="00D21EBD"/>
    <w:rsid w:val="00D21EDA"/>
    <w:rsid w:val="00D21F28"/>
    <w:rsid w:val="00D21F3E"/>
    <w:rsid w:val="00D21F68"/>
    <w:rsid w:val="00D21F69"/>
    <w:rsid w:val="00D21FD8"/>
    <w:rsid w:val="00D21FDD"/>
    <w:rsid w:val="00D21FE1"/>
    <w:rsid w:val="00D22016"/>
    <w:rsid w:val="00D2201A"/>
    <w:rsid w:val="00D2202D"/>
    <w:rsid w:val="00D22055"/>
    <w:rsid w:val="00D2207D"/>
    <w:rsid w:val="00D220B0"/>
    <w:rsid w:val="00D220C5"/>
    <w:rsid w:val="00D220C6"/>
    <w:rsid w:val="00D22108"/>
    <w:rsid w:val="00D22124"/>
    <w:rsid w:val="00D22140"/>
    <w:rsid w:val="00D2215B"/>
    <w:rsid w:val="00D221F2"/>
    <w:rsid w:val="00D221F9"/>
    <w:rsid w:val="00D22214"/>
    <w:rsid w:val="00D22216"/>
    <w:rsid w:val="00D2223E"/>
    <w:rsid w:val="00D2224B"/>
    <w:rsid w:val="00D22253"/>
    <w:rsid w:val="00D2225B"/>
    <w:rsid w:val="00D22263"/>
    <w:rsid w:val="00D22276"/>
    <w:rsid w:val="00D222A4"/>
    <w:rsid w:val="00D22301"/>
    <w:rsid w:val="00D22385"/>
    <w:rsid w:val="00D22426"/>
    <w:rsid w:val="00D2244B"/>
    <w:rsid w:val="00D22459"/>
    <w:rsid w:val="00D22466"/>
    <w:rsid w:val="00D2246D"/>
    <w:rsid w:val="00D224FF"/>
    <w:rsid w:val="00D22517"/>
    <w:rsid w:val="00D2254C"/>
    <w:rsid w:val="00D22555"/>
    <w:rsid w:val="00D22578"/>
    <w:rsid w:val="00D22599"/>
    <w:rsid w:val="00D2259C"/>
    <w:rsid w:val="00D225C9"/>
    <w:rsid w:val="00D225F2"/>
    <w:rsid w:val="00D225F4"/>
    <w:rsid w:val="00D2260D"/>
    <w:rsid w:val="00D22611"/>
    <w:rsid w:val="00D22642"/>
    <w:rsid w:val="00D22702"/>
    <w:rsid w:val="00D22732"/>
    <w:rsid w:val="00D2274D"/>
    <w:rsid w:val="00D2278E"/>
    <w:rsid w:val="00D227C3"/>
    <w:rsid w:val="00D227E2"/>
    <w:rsid w:val="00D22809"/>
    <w:rsid w:val="00D22811"/>
    <w:rsid w:val="00D22817"/>
    <w:rsid w:val="00D2288F"/>
    <w:rsid w:val="00D22897"/>
    <w:rsid w:val="00D228A1"/>
    <w:rsid w:val="00D228CB"/>
    <w:rsid w:val="00D228D3"/>
    <w:rsid w:val="00D22924"/>
    <w:rsid w:val="00D2297A"/>
    <w:rsid w:val="00D229D6"/>
    <w:rsid w:val="00D229FF"/>
    <w:rsid w:val="00D22A11"/>
    <w:rsid w:val="00D22A50"/>
    <w:rsid w:val="00D22B24"/>
    <w:rsid w:val="00D22B69"/>
    <w:rsid w:val="00D22B6E"/>
    <w:rsid w:val="00D22BA8"/>
    <w:rsid w:val="00D22BD7"/>
    <w:rsid w:val="00D22BE9"/>
    <w:rsid w:val="00D22C0A"/>
    <w:rsid w:val="00D22C2D"/>
    <w:rsid w:val="00D22C5B"/>
    <w:rsid w:val="00D22C5F"/>
    <w:rsid w:val="00D22C8D"/>
    <w:rsid w:val="00D22C93"/>
    <w:rsid w:val="00D22CA6"/>
    <w:rsid w:val="00D22CA8"/>
    <w:rsid w:val="00D22D1A"/>
    <w:rsid w:val="00D22D3D"/>
    <w:rsid w:val="00D22D7E"/>
    <w:rsid w:val="00D22D8C"/>
    <w:rsid w:val="00D22DA1"/>
    <w:rsid w:val="00D22DCD"/>
    <w:rsid w:val="00D22DFE"/>
    <w:rsid w:val="00D22E55"/>
    <w:rsid w:val="00D22E5D"/>
    <w:rsid w:val="00D22EBC"/>
    <w:rsid w:val="00D22ECA"/>
    <w:rsid w:val="00D22EDB"/>
    <w:rsid w:val="00D22EE0"/>
    <w:rsid w:val="00D22F05"/>
    <w:rsid w:val="00D22F2C"/>
    <w:rsid w:val="00D22F3E"/>
    <w:rsid w:val="00D22FC7"/>
    <w:rsid w:val="00D23039"/>
    <w:rsid w:val="00D23048"/>
    <w:rsid w:val="00D2309D"/>
    <w:rsid w:val="00D230CA"/>
    <w:rsid w:val="00D230DA"/>
    <w:rsid w:val="00D2312F"/>
    <w:rsid w:val="00D23149"/>
    <w:rsid w:val="00D231A9"/>
    <w:rsid w:val="00D231C7"/>
    <w:rsid w:val="00D23244"/>
    <w:rsid w:val="00D2325A"/>
    <w:rsid w:val="00D2325B"/>
    <w:rsid w:val="00D23273"/>
    <w:rsid w:val="00D232A3"/>
    <w:rsid w:val="00D2333E"/>
    <w:rsid w:val="00D2334A"/>
    <w:rsid w:val="00D2334C"/>
    <w:rsid w:val="00D2334E"/>
    <w:rsid w:val="00D23399"/>
    <w:rsid w:val="00D233A5"/>
    <w:rsid w:val="00D233AB"/>
    <w:rsid w:val="00D233C8"/>
    <w:rsid w:val="00D233F4"/>
    <w:rsid w:val="00D23453"/>
    <w:rsid w:val="00D23454"/>
    <w:rsid w:val="00D23476"/>
    <w:rsid w:val="00D234DA"/>
    <w:rsid w:val="00D234FD"/>
    <w:rsid w:val="00D2351E"/>
    <w:rsid w:val="00D23525"/>
    <w:rsid w:val="00D23528"/>
    <w:rsid w:val="00D23539"/>
    <w:rsid w:val="00D2353C"/>
    <w:rsid w:val="00D23559"/>
    <w:rsid w:val="00D23574"/>
    <w:rsid w:val="00D235AA"/>
    <w:rsid w:val="00D235D1"/>
    <w:rsid w:val="00D23601"/>
    <w:rsid w:val="00D2360D"/>
    <w:rsid w:val="00D23625"/>
    <w:rsid w:val="00D2362C"/>
    <w:rsid w:val="00D23653"/>
    <w:rsid w:val="00D23660"/>
    <w:rsid w:val="00D23688"/>
    <w:rsid w:val="00D236A5"/>
    <w:rsid w:val="00D236DE"/>
    <w:rsid w:val="00D236E8"/>
    <w:rsid w:val="00D2372F"/>
    <w:rsid w:val="00D2376F"/>
    <w:rsid w:val="00D237DB"/>
    <w:rsid w:val="00D2382A"/>
    <w:rsid w:val="00D2387E"/>
    <w:rsid w:val="00D238A7"/>
    <w:rsid w:val="00D238D6"/>
    <w:rsid w:val="00D23922"/>
    <w:rsid w:val="00D23929"/>
    <w:rsid w:val="00D23939"/>
    <w:rsid w:val="00D2397E"/>
    <w:rsid w:val="00D2399E"/>
    <w:rsid w:val="00D239CA"/>
    <w:rsid w:val="00D239DA"/>
    <w:rsid w:val="00D23A29"/>
    <w:rsid w:val="00D23A87"/>
    <w:rsid w:val="00D23AF4"/>
    <w:rsid w:val="00D23B2F"/>
    <w:rsid w:val="00D23B33"/>
    <w:rsid w:val="00D23B47"/>
    <w:rsid w:val="00D23B93"/>
    <w:rsid w:val="00D23BA3"/>
    <w:rsid w:val="00D23BEA"/>
    <w:rsid w:val="00D23CB8"/>
    <w:rsid w:val="00D23CD4"/>
    <w:rsid w:val="00D23CF7"/>
    <w:rsid w:val="00D23D24"/>
    <w:rsid w:val="00D23D38"/>
    <w:rsid w:val="00D23DD7"/>
    <w:rsid w:val="00D23E7D"/>
    <w:rsid w:val="00D23ECB"/>
    <w:rsid w:val="00D23ECF"/>
    <w:rsid w:val="00D23EFD"/>
    <w:rsid w:val="00D23F05"/>
    <w:rsid w:val="00D23F13"/>
    <w:rsid w:val="00D23FB4"/>
    <w:rsid w:val="00D23FE5"/>
    <w:rsid w:val="00D24003"/>
    <w:rsid w:val="00D2400C"/>
    <w:rsid w:val="00D24011"/>
    <w:rsid w:val="00D24013"/>
    <w:rsid w:val="00D2404D"/>
    <w:rsid w:val="00D2404F"/>
    <w:rsid w:val="00D2406E"/>
    <w:rsid w:val="00D24075"/>
    <w:rsid w:val="00D2408D"/>
    <w:rsid w:val="00D240C4"/>
    <w:rsid w:val="00D240D3"/>
    <w:rsid w:val="00D240D5"/>
    <w:rsid w:val="00D240E2"/>
    <w:rsid w:val="00D240EC"/>
    <w:rsid w:val="00D2411A"/>
    <w:rsid w:val="00D24146"/>
    <w:rsid w:val="00D24177"/>
    <w:rsid w:val="00D241A9"/>
    <w:rsid w:val="00D24204"/>
    <w:rsid w:val="00D24208"/>
    <w:rsid w:val="00D2420C"/>
    <w:rsid w:val="00D24223"/>
    <w:rsid w:val="00D24270"/>
    <w:rsid w:val="00D24285"/>
    <w:rsid w:val="00D242A0"/>
    <w:rsid w:val="00D242CE"/>
    <w:rsid w:val="00D2436B"/>
    <w:rsid w:val="00D24370"/>
    <w:rsid w:val="00D24377"/>
    <w:rsid w:val="00D243CA"/>
    <w:rsid w:val="00D24419"/>
    <w:rsid w:val="00D2441F"/>
    <w:rsid w:val="00D2449B"/>
    <w:rsid w:val="00D244D3"/>
    <w:rsid w:val="00D244D5"/>
    <w:rsid w:val="00D24501"/>
    <w:rsid w:val="00D2450A"/>
    <w:rsid w:val="00D2454D"/>
    <w:rsid w:val="00D2455D"/>
    <w:rsid w:val="00D24582"/>
    <w:rsid w:val="00D24584"/>
    <w:rsid w:val="00D24593"/>
    <w:rsid w:val="00D245B7"/>
    <w:rsid w:val="00D2461B"/>
    <w:rsid w:val="00D2461F"/>
    <w:rsid w:val="00D24620"/>
    <w:rsid w:val="00D24645"/>
    <w:rsid w:val="00D2466F"/>
    <w:rsid w:val="00D24677"/>
    <w:rsid w:val="00D24685"/>
    <w:rsid w:val="00D24688"/>
    <w:rsid w:val="00D2470D"/>
    <w:rsid w:val="00D24714"/>
    <w:rsid w:val="00D24724"/>
    <w:rsid w:val="00D24735"/>
    <w:rsid w:val="00D24770"/>
    <w:rsid w:val="00D247E8"/>
    <w:rsid w:val="00D2480F"/>
    <w:rsid w:val="00D2483B"/>
    <w:rsid w:val="00D248ED"/>
    <w:rsid w:val="00D248F0"/>
    <w:rsid w:val="00D24913"/>
    <w:rsid w:val="00D24914"/>
    <w:rsid w:val="00D24948"/>
    <w:rsid w:val="00D2494B"/>
    <w:rsid w:val="00D249E1"/>
    <w:rsid w:val="00D24A1C"/>
    <w:rsid w:val="00D24A46"/>
    <w:rsid w:val="00D24A4D"/>
    <w:rsid w:val="00D24A8B"/>
    <w:rsid w:val="00D24AFC"/>
    <w:rsid w:val="00D24B00"/>
    <w:rsid w:val="00D24B16"/>
    <w:rsid w:val="00D24B1F"/>
    <w:rsid w:val="00D24B29"/>
    <w:rsid w:val="00D24B48"/>
    <w:rsid w:val="00D24B75"/>
    <w:rsid w:val="00D24BDA"/>
    <w:rsid w:val="00D24BE7"/>
    <w:rsid w:val="00D24C12"/>
    <w:rsid w:val="00D24C15"/>
    <w:rsid w:val="00D24C22"/>
    <w:rsid w:val="00D24C42"/>
    <w:rsid w:val="00D24C6B"/>
    <w:rsid w:val="00D24C89"/>
    <w:rsid w:val="00D24CB0"/>
    <w:rsid w:val="00D24D17"/>
    <w:rsid w:val="00D24D26"/>
    <w:rsid w:val="00D24D39"/>
    <w:rsid w:val="00D24D49"/>
    <w:rsid w:val="00D24D82"/>
    <w:rsid w:val="00D24D8F"/>
    <w:rsid w:val="00D24DAD"/>
    <w:rsid w:val="00D24DF5"/>
    <w:rsid w:val="00D24E35"/>
    <w:rsid w:val="00D24E3C"/>
    <w:rsid w:val="00D24E43"/>
    <w:rsid w:val="00D24E4E"/>
    <w:rsid w:val="00D24E5B"/>
    <w:rsid w:val="00D24E64"/>
    <w:rsid w:val="00D24E77"/>
    <w:rsid w:val="00D24EB7"/>
    <w:rsid w:val="00D24ED0"/>
    <w:rsid w:val="00D24F2F"/>
    <w:rsid w:val="00D24F3F"/>
    <w:rsid w:val="00D24F4F"/>
    <w:rsid w:val="00D24F7F"/>
    <w:rsid w:val="00D24F8B"/>
    <w:rsid w:val="00D24F9C"/>
    <w:rsid w:val="00D24FAE"/>
    <w:rsid w:val="00D24FB9"/>
    <w:rsid w:val="00D24FCA"/>
    <w:rsid w:val="00D2507D"/>
    <w:rsid w:val="00D2509E"/>
    <w:rsid w:val="00D250BC"/>
    <w:rsid w:val="00D25123"/>
    <w:rsid w:val="00D25129"/>
    <w:rsid w:val="00D2513D"/>
    <w:rsid w:val="00D25226"/>
    <w:rsid w:val="00D25255"/>
    <w:rsid w:val="00D252E1"/>
    <w:rsid w:val="00D2533D"/>
    <w:rsid w:val="00D2535E"/>
    <w:rsid w:val="00D25384"/>
    <w:rsid w:val="00D25387"/>
    <w:rsid w:val="00D253C2"/>
    <w:rsid w:val="00D253C7"/>
    <w:rsid w:val="00D253D8"/>
    <w:rsid w:val="00D253DA"/>
    <w:rsid w:val="00D25404"/>
    <w:rsid w:val="00D25450"/>
    <w:rsid w:val="00D2547B"/>
    <w:rsid w:val="00D2548F"/>
    <w:rsid w:val="00D25497"/>
    <w:rsid w:val="00D254F5"/>
    <w:rsid w:val="00D25539"/>
    <w:rsid w:val="00D25545"/>
    <w:rsid w:val="00D25573"/>
    <w:rsid w:val="00D25655"/>
    <w:rsid w:val="00D2566C"/>
    <w:rsid w:val="00D25701"/>
    <w:rsid w:val="00D25703"/>
    <w:rsid w:val="00D2573C"/>
    <w:rsid w:val="00D2575A"/>
    <w:rsid w:val="00D257CA"/>
    <w:rsid w:val="00D2580A"/>
    <w:rsid w:val="00D25814"/>
    <w:rsid w:val="00D2584D"/>
    <w:rsid w:val="00D25882"/>
    <w:rsid w:val="00D258C4"/>
    <w:rsid w:val="00D258E0"/>
    <w:rsid w:val="00D25902"/>
    <w:rsid w:val="00D25909"/>
    <w:rsid w:val="00D25926"/>
    <w:rsid w:val="00D25948"/>
    <w:rsid w:val="00D2597D"/>
    <w:rsid w:val="00D2599D"/>
    <w:rsid w:val="00D259BC"/>
    <w:rsid w:val="00D25A35"/>
    <w:rsid w:val="00D25A42"/>
    <w:rsid w:val="00D25A9F"/>
    <w:rsid w:val="00D25AA4"/>
    <w:rsid w:val="00D25AF9"/>
    <w:rsid w:val="00D25AFC"/>
    <w:rsid w:val="00D25B33"/>
    <w:rsid w:val="00D25B3B"/>
    <w:rsid w:val="00D25B71"/>
    <w:rsid w:val="00D25BAB"/>
    <w:rsid w:val="00D25BE4"/>
    <w:rsid w:val="00D25C0C"/>
    <w:rsid w:val="00D25C0D"/>
    <w:rsid w:val="00D25C59"/>
    <w:rsid w:val="00D25C69"/>
    <w:rsid w:val="00D25C9D"/>
    <w:rsid w:val="00D25CA2"/>
    <w:rsid w:val="00D25CCC"/>
    <w:rsid w:val="00D25D07"/>
    <w:rsid w:val="00D25D3D"/>
    <w:rsid w:val="00D25D83"/>
    <w:rsid w:val="00D25DBE"/>
    <w:rsid w:val="00D25DC7"/>
    <w:rsid w:val="00D25DCC"/>
    <w:rsid w:val="00D25E00"/>
    <w:rsid w:val="00D25E2B"/>
    <w:rsid w:val="00D25E40"/>
    <w:rsid w:val="00D25E9E"/>
    <w:rsid w:val="00D25EB2"/>
    <w:rsid w:val="00D25EDD"/>
    <w:rsid w:val="00D25F5F"/>
    <w:rsid w:val="00D25F7B"/>
    <w:rsid w:val="00D25FB3"/>
    <w:rsid w:val="00D25FD3"/>
    <w:rsid w:val="00D25FF5"/>
    <w:rsid w:val="00D26027"/>
    <w:rsid w:val="00D26063"/>
    <w:rsid w:val="00D26065"/>
    <w:rsid w:val="00D2606A"/>
    <w:rsid w:val="00D2607E"/>
    <w:rsid w:val="00D26086"/>
    <w:rsid w:val="00D26099"/>
    <w:rsid w:val="00D2609E"/>
    <w:rsid w:val="00D260BF"/>
    <w:rsid w:val="00D260CE"/>
    <w:rsid w:val="00D260E8"/>
    <w:rsid w:val="00D2611C"/>
    <w:rsid w:val="00D2611D"/>
    <w:rsid w:val="00D26122"/>
    <w:rsid w:val="00D26137"/>
    <w:rsid w:val="00D26196"/>
    <w:rsid w:val="00D261A8"/>
    <w:rsid w:val="00D261CD"/>
    <w:rsid w:val="00D261E4"/>
    <w:rsid w:val="00D261F3"/>
    <w:rsid w:val="00D2624E"/>
    <w:rsid w:val="00D2624F"/>
    <w:rsid w:val="00D2626D"/>
    <w:rsid w:val="00D2637A"/>
    <w:rsid w:val="00D26383"/>
    <w:rsid w:val="00D2638D"/>
    <w:rsid w:val="00D263B4"/>
    <w:rsid w:val="00D26415"/>
    <w:rsid w:val="00D26422"/>
    <w:rsid w:val="00D2643C"/>
    <w:rsid w:val="00D2644B"/>
    <w:rsid w:val="00D26495"/>
    <w:rsid w:val="00D264A7"/>
    <w:rsid w:val="00D264D4"/>
    <w:rsid w:val="00D2656C"/>
    <w:rsid w:val="00D26579"/>
    <w:rsid w:val="00D265A3"/>
    <w:rsid w:val="00D265BA"/>
    <w:rsid w:val="00D265C8"/>
    <w:rsid w:val="00D265DD"/>
    <w:rsid w:val="00D26607"/>
    <w:rsid w:val="00D26608"/>
    <w:rsid w:val="00D26613"/>
    <w:rsid w:val="00D26625"/>
    <w:rsid w:val="00D26629"/>
    <w:rsid w:val="00D2666C"/>
    <w:rsid w:val="00D2666D"/>
    <w:rsid w:val="00D26691"/>
    <w:rsid w:val="00D26698"/>
    <w:rsid w:val="00D266BA"/>
    <w:rsid w:val="00D266CD"/>
    <w:rsid w:val="00D26711"/>
    <w:rsid w:val="00D2671E"/>
    <w:rsid w:val="00D26748"/>
    <w:rsid w:val="00D26769"/>
    <w:rsid w:val="00D2677C"/>
    <w:rsid w:val="00D267A0"/>
    <w:rsid w:val="00D267B0"/>
    <w:rsid w:val="00D267D4"/>
    <w:rsid w:val="00D267D5"/>
    <w:rsid w:val="00D267DC"/>
    <w:rsid w:val="00D267EB"/>
    <w:rsid w:val="00D26804"/>
    <w:rsid w:val="00D2683B"/>
    <w:rsid w:val="00D2683F"/>
    <w:rsid w:val="00D2684C"/>
    <w:rsid w:val="00D26879"/>
    <w:rsid w:val="00D26891"/>
    <w:rsid w:val="00D268F2"/>
    <w:rsid w:val="00D26961"/>
    <w:rsid w:val="00D26962"/>
    <w:rsid w:val="00D2696F"/>
    <w:rsid w:val="00D26982"/>
    <w:rsid w:val="00D269C9"/>
    <w:rsid w:val="00D269CC"/>
    <w:rsid w:val="00D269CE"/>
    <w:rsid w:val="00D269DF"/>
    <w:rsid w:val="00D26A23"/>
    <w:rsid w:val="00D26A50"/>
    <w:rsid w:val="00D26A6E"/>
    <w:rsid w:val="00D26ABF"/>
    <w:rsid w:val="00D26B9A"/>
    <w:rsid w:val="00D26BB2"/>
    <w:rsid w:val="00D26BBA"/>
    <w:rsid w:val="00D26BBD"/>
    <w:rsid w:val="00D26BE4"/>
    <w:rsid w:val="00D26BE9"/>
    <w:rsid w:val="00D26BF2"/>
    <w:rsid w:val="00D26C16"/>
    <w:rsid w:val="00D26C1D"/>
    <w:rsid w:val="00D26C34"/>
    <w:rsid w:val="00D26C40"/>
    <w:rsid w:val="00D26C82"/>
    <w:rsid w:val="00D26C88"/>
    <w:rsid w:val="00D26CDE"/>
    <w:rsid w:val="00D26D39"/>
    <w:rsid w:val="00D26D6C"/>
    <w:rsid w:val="00D26D89"/>
    <w:rsid w:val="00D26D8C"/>
    <w:rsid w:val="00D26DC2"/>
    <w:rsid w:val="00D26E4D"/>
    <w:rsid w:val="00D26EC3"/>
    <w:rsid w:val="00D26ECA"/>
    <w:rsid w:val="00D26EE4"/>
    <w:rsid w:val="00D26EF9"/>
    <w:rsid w:val="00D26F9A"/>
    <w:rsid w:val="00D27009"/>
    <w:rsid w:val="00D27017"/>
    <w:rsid w:val="00D2702A"/>
    <w:rsid w:val="00D27052"/>
    <w:rsid w:val="00D27056"/>
    <w:rsid w:val="00D27082"/>
    <w:rsid w:val="00D27083"/>
    <w:rsid w:val="00D27098"/>
    <w:rsid w:val="00D270B6"/>
    <w:rsid w:val="00D270FE"/>
    <w:rsid w:val="00D2717C"/>
    <w:rsid w:val="00D271CE"/>
    <w:rsid w:val="00D27283"/>
    <w:rsid w:val="00D272D4"/>
    <w:rsid w:val="00D272E5"/>
    <w:rsid w:val="00D273AC"/>
    <w:rsid w:val="00D273B1"/>
    <w:rsid w:val="00D273E5"/>
    <w:rsid w:val="00D27456"/>
    <w:rsid w:val="00D27461"/>
    <w:rsid w:val="00D274BD"/>
    <w:rsid w:val="00D274CA"/>
    <w:rsid w:val="00D274D9"/>
    <w:rsid w:val="00D27507"/>
    <w:rsid w:val="00D2750D"/>
    <w:rsid w:val="00D2750F"/>
    <w:rsid w:val="00D27517"/>
    <w:rsid w:val="00D27524"/>
    <w:rsid w:val="00D27527"/>
    <w:rsid w:val="00D2753B"/>
    <w:rsid w:val="00D275A5"/>
    <w:rsid w:val="00D275EE"/>
    <w:rsid w:val="00D275F0"/>
    <w:rsid w:val="00D2762B"/>
    <w:rsid w:val="00D2764D"/>
    <w:rsid w:val="00D27653"/>
    <w:rsid w:val="00D27679"/>
    <w:rsid w:val="00D2767A"/>
    <w:rsid w:val="00D276BA"/>
    <w:rsid w:val="00D27702"/>
    <w:rsid w:val="00D2774E"/>
    <w:rsid w:val="00D277EB"/>
    <w:rsid w:val="00D27805"/>
    <w:rsid w:val="00D27855"/>
    <w:rsid w:val="00D27861"/>
    <w:rsid w:val="00D27864"/>
    <w:rsid w:val="00D2786C"/>
    <w:rsid w:val="00D27871"/>
    <w:rsid w:val="00D278AB"/>
    <w:rsid w:val="00D278B1"/>
    <w:rsid w:val="00D278ED"/>
    <w:rsid w:val="00D278F6"/>
    <w:rsid w:val="00D2791A"/>
    <w:rsid w:val="00D27926"/>
    <w:rsid w:val="00D27941"/>
    <w:rsid w:val="00D27955"/>
    <w:rsid w:val="00D27959"/>
    <w:rsid w:val="00D2795C"/>
    <w:rsid w:val="00D2795D"/>
    <w:rsid w:val="00D27966"/>
    <w:rsid w:val="00D2797E"/>
    <w:rsid w:val="00D2799E"/>
    <w:rsid w:val="00D279D7"/>
    <w:rsid w:val="00D27A10"/>
    <w:rsid w:val="00D27A5B"/>
    <w:rsid w:val="00D27A66"/>
    <w:rsid w:val="00D27A72"/>
    <w:rsid w:val="00D27A80"/>
    <w:rsid w:val="00D27A81"/>
    <w:rsid w:val="00D27A92"/>
    <w:rsid w:val="00D27AF5"/>
    <w:rsid w:val="00D27AF8"/>
    <w:rsid w:val="00D27B09"/>
    <w:rsid w:val="00D27B31"/>
    <w:rsid w:val="00D27B45"/>
    <w:rsid w:val="00D27B7B"/>
    <w:rsid w:val="00D27B92"/>
    <w:rsid w:val="00D27BF7"/>
    <w:rsid w:val="00D27BFF"/>
    <w:rsid w:val="00D27C1F"/>
    <w:rsid w:val="00D27C26"/>
    <w:rsid w:val="00D27C6A"/>
    <w:rsid w:val="00D27C85"/>
    <w:rsid w:val="00D27C8E"/>
    <w:rsid w:val="00D27CC1"/>
    <w:rsid w:val="00D27CD4"/>
    <w:rsid w:val="00D27CDB"/>
    <w:rsid w:val="00D27CE3"/>
    <w:rsid w:val="00D27CEF"/>
    <w:rsid w:val="00D27DD2"/>
    <w:rsid w:val="00D27E52"/>
    <w:rsid w:val="00D27EAF"/>
    <w:rsid w:val="00D27F27"/>
    <w:rsid w:val="00D27F4A"/>
    <w:rsid w:val="00D27F58"/>
    <w:rsid w:val="00D27F77"/>
    <w:rsid w:val="00D27F84"/>
    <w:rsid w:val="00D27F92"/>
    <w:rsid w:val="00D27FAD"/>
    <w:rsid w:val="00D27FB9"/>
    <w:rsid w:val="00D27FC2"/>
    <w:rsid w:val="00D27FC5"/>
    <w:rsid w:val="00D3001D"/>
    <w:rsid w:val="00D3003D"/>
    <w:rsid w:val="00D3005D"/>
    <w:rsid w:val="00D30082"/>
    <w:rsid w:val="00D3009C"/>
    <w:rsid w:val="00D300B2"/>
    <w:rsid w:val="00D30114"/>
    <w:rsid w:val="00D3011D"/>
    <w:rsid w:val="00D3014A"/>
    <w:rsid w:val="00D3017B"/>
    <w:rsid w:val="00D301A4"/>
    <w:rsid w:val="00D301B9"/>
    <w:rsid w:val="00D301BE"/>
    <w:rsid w:val="00D301BF"/>
    <w:rsid w:val="00D301CA"/>
    <w:rsid w:val="00D3020C"/>
    <w:rsid w:val="00D30225"/>
    <w:rsid w:val="00D30275"/>
    <w:rsid w:val="00D302EE"/>
    <w:rsid w:val="00D30349"/>
    <w:rsid w:val="00D30356"/>
    <w:rsid w:val="00D30376"/>
    <w:rsid w:val="00D303C4"/>
    <w:rsid w:val="00D303CE"/>
    <w:rsid w:val="00D303D1"/>
    <w:rsid w:val="00D303F7"/>
    <w:rsid w:val="00D30404"/>
    <w:rsid w:val="00D30414"/>
    <w:rsid w:val="00D30419"/>
    <w:rsid w:val="00D3048B"/>
    <w:rsid w:val="00D30498"/>
    <w:rsid w:val="00D3050C"/>
    <w:rsid w:val="00D30517"/>
    <w:rsid w:val="00D30537"/>
    <w:rsid w:val="00D30576"/>
    <w:rsid w:val="00D30607"/>
    <w:rsid w:val="00D3060A"/>
    <w:rsid w:val="00D30615"/>
    <w:rsid w:val="00D3065F"/>
    <w:rsid w:val="00D30665"/>
    <w:rsid w:val="00D3068B"/>
    <w:rsid w:val="00D306BC"/>
    <w:rsid w:val="00D306FB"/>
    <w:rsid w:val="00D3075B"/>
    <w:rsid w:val="00D3075D"/>
    <w:rsid w:val="00D30770"/>
    <w:rsid w:val="00D30791"/>
    <w:rsid w:val="00D3079E"/>
    <w:rsid w:val="00D307C9"/>
    <w:rsid w:val="00D307E2"/>
    <w:rsid w:val="00D307F9"/>
    <w:rsid w:val="00D3080D"/>
    <w:rsid w:val="00D3084D"/>
    <w:rsid w:val="00D30862"/>
    <w:rsid w:val="00D30875"/>
    <w:rsid w:val="00D308B8"/>
    <w:rsid w:val="00D308BC"/>
    <w:rsid w:val="00D308BF"/>
    <w:rsid w:val="00D308C9"/>
    <w:rsid w:val="00D308FA"/>
    <w:rsid w:val="00D309A9"/>
    <w:rsid w:val="00D309D0"/>
    <w:rsid w:val="00D30A00"/>
    <w:rsid w:val="00D30A4A"/>
    <w:rsid w:val="00D30A57"/>
    <w:rsid w:val="00D30A65"/>
    <w:rsid w:val="00D30A7D"/>
    <w:rsid w:val="00D30AE3"/>
    <w:rsid w:val="00D30B02"/>
    <w:rsid w:val="00D30B44"/>
    <w:rsid w:val="00D30B84"/>
    <w:rsid w:val="00D30B95"/>
    <w:rsid w:val="00D30B9E"/>
    <w:rsid w:val="00D30BC9"/>
    <w:rsid w:val="00D30BDE"/>
    <w:rsid w:val="00D30C00"/>
    <w:rsid w:val="00D30C1E"/>
    <w:rsid w:val="00D30C77"/>
    <w:rsid w:val="00D30C7C"/>
    <w:rsid w:val="00D30D11"/>
    <w:rsid w:val="00D30D54"/>
    <w:rsid w:val="00D30D68"/>
    <w:rsid w:val="00D30D77"/>
    <w:rsid w:val="00D30DC4"/>
    <w:rsid w:val="00D30DF1"/>
    <w:rsid w:val="00D30DF6"/>
    <w:rsid w:val="00D30E0D"/>
    <w:rsid w:val="00D30E45"/>
    <w:rsid w:val="00D30E4C"/>
    <w:rsid w:val="00D30E7F"/>
    <w:rsid w:val="00D30E91"/>
    <w:rsid w:val="00D30ECF"/>
    <w:rsid w:val="00D30F01"/>
    <w:rsid w:val="00D30F64"/>
    <w:rsid w:val="00D30F74"/>
    <w:rsid w:val="00D31024"/>
    <w:rsid w:val="00D31048"/>
    <w:rsid w:val="00D31058"/>
    <w:rsid w:val="00D3105A"/>
    <w:rsid w:val="00D310A6"/>
    <w:rsid w:val="00D310CB"/>
    <w:rsid w:val="00D3114A"/>
    <w:rsid w:val="00D311A8"/>
    <w:rsid w:val="00D311AF"/>
    <w:rsid w:val="00D311F9"/>
    <w:rsid w:val="00D31219"/>
    <w:rsid w:val="00D31276"/>
    <w:rsid w:val="00D3127A"/>
    <w:rsid w:val="00D312B3"/>
    <w:rsid w:val="00D312E5"/>
    <w:rsid w:val="00D312FE"/>
    <w:rsid w:val="00D31318"/>
    <w:rsid w:val="00D31326"/>
    <w:rsid w:val="00D31359"/>
    <w:rsid w:val="00D3135F"/>
    <w:rsid w:val="00D3137A"/>
    <w:rsid w:val="00D3138D"/>
    <w:rsid w:val="00D313A3"/>
    <w:rsid w:val="00D313B2"/>
    <w:rsid w:val="00D313D1"/>
    <w:rsid w:val="00D313D7"/>
    <w:rsid w:val="00D313EF"/>
    <w:rsid w:val="00D3140B"/>
    <w:rsid w:val="00D31417"/>
    <w:rsid w:val="00D3144A"/>
    <w:rsid w:val="00D314AB"/>
    <w:rsid w:val="00D314B4"/>
    <w:rsid w:val="00D314FC"/>
    <w:rsid w:val="00D31512"/>
    <w:rsid w:val="00D3151A"/>
    <w:rsid w:val="00D315C3"/>
    <w:rsid w:val="00D315F2"/>
    <w:rsid w:val="00D3162D"/>
    <w:rsid w:val="00D31641"/>
    <w:rsid w:val="00D31670"/>
    <w:rsid w:val="00D31671"/>
    <w:rsid w:val="00D3169D"/>
    <w:rsid w:val="00D316AA"/>
    <w:rsid w:val="00D316C0"/>
    <w:rsid w:val="00D316FD"/>
    <w:rsid w:val="00D3170B"/>
    <w:rsid w:val="00D31722"/>
    <w:rsid w:val="00D3174B"/>
    <w:rsid w:val="00D317C0"/>
    <w:rsid w:val="00D317E0"/>
    <w:rsid w:val="00D3180E"/>
    <w:rsid w:val="00D3181D"/>
    <w:rsid w:val="00D31821"/>
    <w:rsid w:val="00D3188E"/>
    <w:rsid w:val="00D31897"/>
    <w:rsid w:val="00D318BD"/>
    <w:rsid w:val="00D318C0"/>
    <w:rsid w:val="00D318C1"/>
    <w:rsid w:val="00D318CB"/>
    <w:rsid w:val="00D318DA"/>
    <w:rsid w:val="00D3191A"/>
    <w:rsid w:val="00D319EE"/>
    <w:rsid w:val="00D31A32"/>
    <w:rsid w:val="00D31A3D"/>
    <w:rsid w:val="00D31A59"/>
    <w:rsid w:val="00D31A7F"/>
    <w:rsid w:val="00D31AA0"/>
    <w:rsid w:val="00D31AB0"/>
    <w:rsid w:val="00D31AB6"/>
    <w:rsid w:val="00D31AB7"/>
    <w:rsid w:val="00D31AC0"/>
    <w:rsid w:val="00D31ACD"/>
    <w:rsid w:val="00D31AEA"/>
    <w:rsid w:val="00D31AF1"/>
    <w:rsid w:val="00D31AF7"/>
    <w:rsid w:val="00D31B41"/>
    <w:rsid w:val="00D31B58"/>
    <w:rsid w:val="00D31B59"/>
    <w:rsid w:val="00D31B5C"/>
    <w:rsid w:val="00D31B8B"/>
    <w:rsid w:val="00D31C19"/>
    <w:rsid w:val="00D31C45"/>
    <w:rsid w:val="00D31C4C"/>
    <w:rsid w:val="00D31C63"/>
    <w:rsid w:val="00D31C8E"/>
    <w:rsid w:val="00D31CCE"/>
    <w:rsid w:val="00D31D05"/>
    <w:rsid w:val="00D31D16"/>
    <w:rsid w:val="00D31D38"/>
    <w:rsid w:val="00D31D3E"/>
    <w:rsid w:val="00D31DC1"/>
    <w:rsid w:val="00D31DC4"/>
    <w:rsid w:val="00D31DCC"/>
    <w:rsid w:val="00D31DD1"/>
    <w:rsid w:val="00D31E13"/>
    <w:rsid w:val="00D31E25"/>
    <w:rsid w:val="00D31E2D"/>
    <w:rsid w:val="00D31E82"/>
    <w:rsid w:val="00D31E9B"/>
    <w:rsid w:val="00D31EA3"/>
    <w:rsid w:val="00D31ECF"/>
    <w:rsid w:val="00D31EE8"/>
    <w:rsid w:val="00D31EE9"/>
    <w:rsid w:val="00D31EF3"/>
    <w:rsid w:val="00D31F12"/>
    <w:rsid w:val="00D31F14"/>
    <w:rsid w:val="00D31F2B"/>
    <w:rsid w:val="00D31F5C"/>
    <w:rsid w:val="00D31F6D"/>
    <w:rsid w:val="00D31FDF"/>
    <w:rsid w:val="00D31FE7"/>
    <w:rsid w:val="00D31FF2"/>
    <w:rsid w:val="00D32018"/>
    <w:rsid w:val="00D32026"/>
    <w:rsid w:val="00D32076"/>
    <w:rsid w:val="00D32093"/>
    <w:rsid w:val="00D320C8"/>
    <w:rsid w:val="00D32110"/>
    <w:rsid w:val="00D3213E"/>
    <w:rsid w:val="00D32185"/>
    <w:rsid w:val="00D3218B"/>
    <w:rsid w:val="00D321A2"/>
    <w:rsid w:val="00D321B8"/>
    <w:rsid w:val="00D321CA"/>
    <w:rsid w:val="00D32210"/>
    <w:rsid w:val="00D32242"/>
    <w:rsid w:val="00D3224A"/>
    <w:rsid w:val="00D32273"/>
    <w:rsid w:val="00D32282"/>
    <w:rsid w:val="00D3229D"/>
    <w:rsid w:val="00D322F8"/>
    <w:rsid w:val="00D32397"/>
    <w:rsid w:val="00D3239A"/>
    <w:rsid w:val="00D323A8"/>
    <w:rsid w:val="00D32428"/>
    <w:rsid w:val="00D32437"/>
    <w:rsid w:val="00D3243A"/>
    <w:rsid w:val="00D3247E"/>
    <w:rsid w:val="00D324A2"/>
    <w:rsid w:val="00D324A5"/>
    <w:rsid w:val="00D324B0"/>
    <w:rsid w:val="00D324DB"/>
    <w:rsid w:val="00D32520"/>
    <w:rsid w:val="00D32539"/>
    <w:rsid w:val="00D32542"/>
    <w:rsid w:val="00D3255D"/>
    <w:rsid w:val="00D3255E"/>
    <w:rsid w:val="00D32567"/>
    <w:rsid w:val="00D32568"/>
    <w:rsid w:val="00D325C3"/>
    <w:rsid w:val="00D32603"/>
    <w:rsid w:val="00D32616"/>
    <w:rsid w:val="00D32635"/>
    <w:rsid w:val="00D326BF"/>
    <w:rsid w:val="00D326C2"/>
    <w:rsid w:val="00D326E2"/>
    <w:rsid w:val="00D32723"/>
    <w:rsid w:val="00D3272B"/>
    <w:rsid w:val="00D3278A"/>
    <w:rsid w:val="00D32796"/>
    <w:rsid w:val="00D327A0"/>
    <w:rsid w:val="00D327CA"/>
    <w:rsid w:val="00D3280E"/>
    <w:rsid w:val="00D3282F"/>
    <w:rsid w:val="00D3288B"/>
    <w:rsid w:val="00D3288C"/>
    <w:rsid w:val="00D328DF"/>
    <w:rsid w:val="00D32937"/>
    <w:rsid w:val="00D329CD"/>
    <w:rsid w:val="00D329D1"/>
    <w:rsid w:val="00D329E0"/>
    <w:rsid w:val="00D329F2"/>
    <w:rsid w:val="00D32A15"/>
    <w:rsid w:val="00D32A2B"/>
    <w:rsid w:val="00D32AAA"/>
    <w:rsid w:val="00D32AC1"/>
    <w:rsid w:val="00D32AF9"/>
    <w:rsid w:val="00D32B1E"/>
    <w:rsid w:val="00D32B69"/>
    <w:rsid w:val="00D32B6C"/>
    <w:rsid w:val="00D32C02"/>
    <w:rsid w:val="00D32C2F"/>
    <w:rsid w:val="00D32C57"/>
    <w:rsid w:val="00D32C6B"/>
    <w:rsid w:val="00D32C79"/>
    <w:rsid w:val="00D32CB3"/>
    <w:rsid w:val="00D32CF7"/>
    <w:rsid w:val="00D32D1E"/>
    <w:rsid w:val="00D32D35"/>
    <w:rsid w:val="00D32D6E"/>
    <w:rsid w:val="00D32D9E"/>
    <w:rsid w:val="00D32E41"/>
    <w:rsid w:val="00D32EF6"/>
    <w:rsid w:val="00D32EF8"/>
    <w:rsid w:val="00D32F6B"/>
    <w:rsid w:val="00D32F6D"/>
    <w:rsid w:val="00D32F94"/>
    <w:rsid w:val="00D32FDF"/>
    <w:rsid w:val="00D3300C"/>
    <w:rsid w:val="00D33034"/>
    <w:rsid w:val="00D33070"/>
    <w:rsid w:val="00D3307B"/>
    <w:rsid w:val="00D3309D"/>
    <w:rsid w:val="00D330A0"/>
    <w:rsid w:val="00D330AA"/>
    <w:rsid w:val="00D330F8"/>
    <w:rsid w:val="00D3310E"/>
    <w:rsid w:val="00D33129"/>
    <w:rsid w:val="00D33157"/>
    <w:rsid w:val="00D331BB"/>
    <w:rsid w:val="00D33232"/>
    <w:rsid w:val="00D3323C"/>
    <w:rsid w:val="00D33261"/>
    <w:rsid w:val="00D3326E"/>
    <w:rsid w:val="00D33270"/>
    <w:rsid w:val="00D332BB"/>
    <w:rsid w:val="00D332D8"/>
    <w:rsid w:val="00D332F0"/>
    <w:rsid w:val="00D33318"/>
    <w:rsid w:val="00D33359"/>
    <w:rsid w:val="00D33379"/>
    <w:rsid w:val="00D333BD"/>
    <w:rsid w:val="00D333CD"/>
    <w:rsid w:val="00D33403"/>
    <w:rsid w:val="00D3340E"/>
    <w:rsid w:val="00D33413"/>
    <w:rsid w:val="00D33416"/>
    <w:rsid w:val="00D3343A"/>
    <w:rsid w:val="00D3345C"/>
    <w:rsid w:val="00D334C7"/>
    <w:rsid w:val="00D334F1"/>
    <w:rsid w:val="00D33512"/>
    <w:rsid w:val="00D33516"/>
    <w:rsid w:val="00D3359F"/>
    <w:rsid w:val="00D335D6"/>
    <w:rsid w:val="00D335EE"/>
    <w:rsid w:val="00D33609"/>
    <w:rsid w:val="00D33631"/>
    <w:rsid w:val="00D33641"/>
    <w:rsid w:val="00D33650"/>
    <w:rsid w:val="00D3365B"/>
    <w:rsid w:val="00D33695"/>
    <w:rsid w:val="00D336BD"/>
    <w:rsid w:val="00D336F8"/>
    <w:rsid w:val="00D337BF"/>
    <w:rsid w:val="00D337CE"/>
    <w:rsid w:val="00D337D1"/>
    <w:rsid w:val="00D337E7"/>
    <w:rsid w:val="00D3380C"/>
    <w:rsid w:val="00D33824"/>
    <w:rsid w:val="00D33832"/>
    <w:rsid w:val="00D33847"/>
    <w:rsid w:val="00D3384E"/>
    <w:rsid w:val="00D3386E"/>
    <w:rsid w:val="00D338B6"/>
    <w:rsid w:val="00D338DA"/>
    <w:rsid w:val="00D338F4"/>
    <w:rsid w:val="00D338FD"/>
    <w:rsid w:val="00D3390A"/>
    <w:rsid w:val="00D33942"/>
    <w:rsid w:val="00D33948"/>
    <w:rsid w:val="00D33A03"/>
    <w:rsid w:val="00D33A0C"/>
    <w:rsid w:val="00D33A41"/>
    <w:rsid w:val="00D33A78"/>
    <w:rsid w:val="00D33A9A"/>
    <w:rsid w:val="00D33AAA"/>
    <w:rsid w:val="00D33ABB"/>
    <w:rsid w:val="00D33AC2"/>
    <w:rsid w:val="00D33BA4"/>
    <w:rsid w:val="00D33BC2"/>
    <w:rsid w:val="00D33C17"/>
    <w:rsid w:val="00D33C20"/>
    <w:rsid w:val="00D33C27"/>
    <w:rsid w:val="00D33C9A"/>
    <w:rsid w:val="00D33CA3"/>
    <w:rsid w:val="00D33CC7"/>
    <w:rsid w:val="00D33CD2"/>
    <w:rsid w:val="00D33CDF"/>
    <w:rsid w:val="00D33D01"/>
    <w:rsid w:val="00D33D22"/>
    <w:rsid w:val="00D33D44"/>
    <w:rsid w:val="00D33DBA"/>
    <w:rsid w:val="00D33DCF"/>
    <w:rsid w:val="00D33E6D"/>
    <w:rsid w:val="00D33E85"/>
    <w:rsid w:val="00D33EAB"/>
    <w:rsid w:val="00D33EC2"/>
    <w:rsid w:val="00D33F33"/>
    <w:rsid w:val="00D33F57"/>
    <w:rsid w:val="00D33F6A"/>
    <w:rsid w:val="00D33F89"/>
    <w:rsid w:val="00D33FA0"/>
    <w:rsid w:val="00D33FB5"/>
    <w:rsid w:val="00D33FBD"/>
    <w:rsid w:val="00D34037"/>
    <w:rsid w:val="00D34047"/>
    <w:rsid w:val="00D340AD"/>
    <w:rsid w:val="00D340D1"/>
    <w:rsid w:val="00D340E3"/>
    <w:rsid w:val="00D34194"/>
    <w:rsid w:val="00D341AC"/>
    <w:rsid w:val="00D341B7"/>
    <w:rsid w:val="00D341B8"/>
    <w:rsid w:val="00D341BF"/>
    <w:rsid w:val="00D341F6"/>
    <w:rsid w:val="00D34248"/>
    <w:rsid w:val="00D34267"/>
    <w:rsid w:val="00D34279"/>
    <w:rsid w:val="00D342AD"/>
    <w:rsid w:val="00D342C3"/>
    <w:rsid w:val="00D342F5"/>
    <w:rsid w:val="00D34300"/>
    <w:rsid w:val="00D34343"/>
    <w:rsid w:val="00D34348"/>
    <w:rsid w:val="00D34363"/>
    <w:rsid w:val="00D34369"/>
    <w:rsid w:val="00D34371"/>
    <w:rsid w:val="00D343A5"/>
    <w:rsid w:val="00D343AC"/>
    <w:rsid w:val="00D343CB"/>
    <w:rsid w:val="00D343CD"/>
    <w:rsid w:val="00D343E7"/>
    <w:rsid w:val="00D343F5"/>
    <w:rsid w:val="00D343F6"/>
    <w:rsid w:val="00D34435"/>
    <w:rsid w:val="00D34483"/>
    <w:rsid w:val="00D3448D"/>
    <w:rsid w:val="00D344AD"/>
    <w:rsid w:val="00D344CE"/>
    <w:rsid w:val="00D34501"/>
    <w:rsid w:val="00D34502"/>
    <w:rsid w:val="00D34508"/>
    <w:rsid w:val="00D34512"/>
    <w:rsid w:val="00D34530"/>
    <w:rsid w:val="00D3455E"/>
    <w:rsid w:val="00D3457C"/>
    <w:rsid w:val="00D34591"/>
    <w:rsid w:val="00D345FF"/>
    <w:rsid w:val="00D34614"/>
    <w:rsid w:val="00D34667"/>
    <w:rsid w:val="00D3466F"/>
    <w:rsid w:val="00D34670"/>
    <w:rsid w:val="00D346EA"/>
    <w:rsid w:val="00D346FB"/>
    <w:rsid w:val="00D34710"/>
    <w:rsid w:val="00D3475E"/>
    <w:rsid w:val="00D34766"/>
    <w:rsid w:val="00D3476A"/>
    <w:rsid w:val="00D347F7"/>
    <w:rsid w:val="00D3488A"/>
    <w:rsid w:val="00D34894"/>
    <w:rsid w:val="00D348BD"/>
    <w:rsid w:val="00D3491B"/>
    <w:rsid w:val="00D34920"/>
    <w:rsid w:val="00D34924"/>
    <w:rsid w:val="00D34950"/>
    <w:rsid w:val="00D3495A"/>
    <w:rsid w:val="00D34964"/>
    <w:rsid w:val="00D34972"/>
    <w:rsid w:val="00D34982"/>
    <w:rsid w:val="00D349F4"/>
    <w:rsid w:val="00D34A1C"/>
    <w:rsid w:val="00D34A53"/>
    <w:rsid w:val="00D34A77"/>
    <w:rsid w:val="00D34B24"/>
    <w:rsid w:val="00D34B38"/>
    <w:rsid w:val="00D34B4F"/>
    <w:rsid w:val="00D34C23"/>
    <w:rsid w:val="00D34C25"/>
    <w:rsid w:val="00D34C67"/>
    <w:rsid w:val="00D34C6D"/>
    <w:rsid w:val="00D34C7F"/>
    <w:rsid w:val="00D34CEB"/>
    <w:rsid w:val="00D34D5F"/>
    <w:rsid w:val="00D34D72"/>
    <w:rsid w:val="00D34D7F"/>
    <w:rsid w:val="00D34DCF"/>
    <w:rsid w:val="00D34DD1"/>
    <w:rsid w:val="00D34DD9"/>
    <w:rsid w:val="00D34E01"/>
    <w:rsid w:val="00D34E04"/>
    <w:rsid w:val="00D34E17"/>
    <w:rsid w:val="00D34E19"/>
    <w:rsid w:val="00D34E37"/>
    <w:rsid w:val="00D34E38"/>
    <w:rsid w:val="00D34E50"/>
    <w:rsid w:val="00D34ECD"/>
    <w:rsid w:val="00D34F5B"/>
    <w:rsid w:val="00D34FAC"/>
    <w:rsid w:val="00D34FDA"/>
    <w:rsid w:val="00D34FEE"/>
    <w:rsid w:val="00D35033"/>
    <w:rsid w:val="00D3503D"/>
    <w:rsid w:val="00D35069"/>
    <w:rsid w:val="00D350CA"/>
    <w:rsid w:val="00D350CB"/>
    <w:rsid w:val="00D350D4"/>
    <w:rsid w:val="00D35109"/>
    <w:rsid w:val="00D351A9"/>
    <w:rsid w:val="00D351E7"/>
    <w:rsid w:val="00D351EE"/>
    <w:rsid w:val="00D351F3"/>
    <w:rsid w:val="00D35227"/>
    <w:rsid w:val="00D3523C"/>
    <w:rsid w:val="00D3523D"/>
    <w:rsid w:val="00D3525F"/>
    <w:rsid w:val="00D352C0"/>
    <w:rsid w:val="00D352E0"/>
    <w:rsid w:val="00D35333"/>
    <w:rsid w:val="00D35381"/>
    <w:rsid w:val="00D35394"/>
    <w:rsid w:val="00D353AF"/>
    <w:rsid w:val="00D353CE"/>
    <w:rsid w:val="00D353F5"/>
    <w:rsid w:val="00D35442"/>
    <w:rsid w:val="00D35457"/>
    <w:rsid w:val="00D354C4"/>
    <w:rsid w:val="00D35513"/>
    <w:rsid w:val="00D3555E"/>
    <w:rsid w:val="00D35566"/>
    <w:rsid w:val="00D355A1"/>
    <w:rsid w:val="00D355B6"/>
    <w:rsid w:val="00D355C4"/>
    <w:rsid w:val="00D355C7"/>
    <w:rsid w:val="00D355EA"/>
    <w:rsid w:val="00D355FB"/>
    <w:rsid w:val="00D35622"/>
    <w:rsid w:val="00D3562F"/>
    <w:rsid w:val="00D3563A"/>
    <w:rsid w:val="00D35678"/>
    <w:rsid w:val="00D35683"/>
    <w:rsid w:val="00D35692"/>
    <w:rsid w:val="00D356BA"/>
    <w:rsid w:val="00D356C3"/>
    <w:rsid w:val="00D356C8"/>
    <w:rsid w:val="00D35700"/>
    <w:rsid w:val="00D35763"/>
    <w:rsid w:val="00D3577A"/>
    <w:rsid w:val="00D357B7"/>
    <w:rsid w:val="00D357D6"/>
    <w:rsid w:val="00D357E0"/>
    <w:rsid w:val="00D357E2"/>
    <w:rsid w:val="00D357E8"/>
    <w:rsid w:val="00D35807"/>
    <w:rsid w:val="00D35852"/>
    <w:rsid w:val="00D3585F"/>
    <w:rsid w:val="00D35861"/>
    <w:rsid w:val="00D35891"/>
    <w:rsid w:val="00D358A3"/>
    <w:rsid w:val="00D358D0"/>
    <w:rsid w:val="00D358E1"/>
    <w:rsid w:val="00D358E5"/>
    <w:rsid w:val="00D358E7"/>
    <w:rsid w:val="00D358F1"/>
    <w:rsid w:val="00D35912"/>
    <w:rsid w:val="00D3595F"/>
    <w:rsid w:val="00D35998"/>
    <w:rsid w:val="00D3599B"/>
    <w:rsid w:val="00D359D6"/>
    <w:rsid w:val="00D359F9"/>
    <w:rsid w:val="00D359FF"/>
    <w:rsid w:val="00D35A1F"/>
    <w:rsid w:val="00D35A2C"/>
    <w:rsid w:val="00D35A3D"/>
    <w:rsid w:val="00D35A44"/>
    <w:rsid w:val="00D35A50"/>
    <w:rsid w:val="00D35A5E"/>
    <w:rsid w:val="00D35A92"/>
    <w:rsid w:val="00D35AB3"/>
    <w:rsid w:val="00D35B00"/>
    <w:rsid w:val="00D35B04"/>
    <w:rsid w:val="00D35B31"/>
    <w:rsid w:val="00D35B41"/>
    <w:rsid w:val="00D35B58"/>
    <w:rsid w:val="00D35B72"/>
    <w:rsid w:val="00D35B82"/>
    <w:rsid w:val="00D35BB0"/>
    <w:rsid w:val="00D35BC4"/>
    <w:rsid w:val="00D35C3E"/>
    <w:rsid w:val="00D35C48"/>
    <w:rsid w:val="00D35C7F"/>
    <w:rsid w:val="00D35C86"/>
    <w:rsid w:val="00D35CAD"/>
    <w:rsid w:val="00D35CAE"/>
    <w:rsid w:val="00D35CB9"/>
    <w:rsid w:val="00D35D11"/>
    <w:rsid w:val="00D35D55"/>
    <w:rsid w:val="00D35DD3"/>
    <w:rsid w:val="00D35E0D"/>
    <w:rsid w:val="00D35F09"/>
    <w:rsid w:val="00D35F20"/>
    <w:rsid w:val="00D35F28"/>
    <w:rsid w:val="00D35F48"/>
    <w:rsid w:val="00D35F6A"/>
    <w:rsid w:val="00D35FF6"/>
    <w:rsid w:val="00D35FFD"/>
    <w:rsid w:val="00D36033"/>
    <w:rsid w:val="00D36066"/>
    <w:rsid w:val="00D36073"/>
    <w:rsid w:val="00D36093"/>
    <w:rsid w:val="00D36098"/>
    <w:rsid w:val="00D360AC"/>
    <w:rsid w:val="00D360F8"/>
    <w:rsid w:val="00D3611C"/>
    <w:rsid w:val="00D3613C"/>
    <w:rsid w:val="00D36198"/>
    <w:rsid w:val="00D361B9"/>
    <w:rsid w:val="00D361CC"/>
    <w:rsid w:val="00D361F4"/>
    <w:rsid w:val="00D36204"/>
    <w:rsid w:val="00D3624E"/>
    <w:rsid w:val="00D36260"/>
    <w:rsid w:val="00D3631A"/>
    <w:rsid w:val="00D36385"/>
    <w:rsid w:val="00D36386"/>
    <w:rsid w:val="00D36399"/>
    <w:rsid w:val="00D363D0"/>
    <w:rsid w:val="00D36443"/>
    <w:rsid w:val="00D36447"/>
    <w:rsid w:val="00D36448"/>
    <w:rsid w:val="00D3644C"/>
    <w:rsid w:val="00D3645F"/>
    <w:rsid w:val="00D364D9"/>
    <w:rsid w:val="00D364DD"/>
    <w:rsid w:val="00D364DE"/>
    <w:rsid w:val="00D364E1"/>
    <w:rsid w:val="00D36504"/>
    <w:rsid w:val="00D36516"/>
    <w:rsid w:val="00D3651A"/>
    <w:rsid w:val="00D36548"/>
    <w:rsid w:val="00D36557"/>
    <w:rsid w:val="00D3657F"/>
    <w:rsid w:val="00D36583"/>
    <w:rsid w:val="00D36595"/>
    <w:rsid w:val="00D365A0"/>
    <w:rsid w:val="00D365C0"/>
    <w:rsid w:val="00D365C4"/>
    <w:rsid w:val="00D365E2"/>
    <w:rsid w:val="00D36634"/>
    <w:rsid w:val="00D366AF"/>
    <w:rsid w:val="00D366B3"/>
    <w:rsid w:val="00D366BB"/>
    <w:rsid w:val="00D366BD"/>
    <w:rsid w:val="00D366D8"/>
    <w:rsid w:val="00D3672F"/>
    <w:rsid w:val="00D3674D"/>
    <w:rsid w:val="00D36782"/>
    <w:rsid w:val="00D36796"/>
    <w:rsid w:val="00D367AE"/>
    <w:rsid w:val="00D367BD"/>
    <w:rsid w:val="00D367C7"/>
    <w:rsid w:val="00D367CC"/>
    <w:rsid w:val="00D36805"/>
    <w:rsid w:val="00D36819"/>
    <w:rsid w:val="00D36835"/>
    <w:rsid w:val="00D3687D"/>
    <w:rsid w:val="00D3687F"/>
    <w:rsid w:val="00D36880"/>
    <w:rsid w:val="00D3691C"/>
    <w:rsid w:val="00D3691E"/>
    <w:rsid w:val="00D36966"/>
    <w:rsid w:val="00D369D3"/>
    <w:rsid w:val="00D36A13"/>
    <w:rsid w:val="00D36A20"/>
    <w:rsid w:val="00D36A3D"/>
    <w:rsid w:val="00D36A63"/>
    <w:rsid w:val="00D36A8B"/>
    <w:rsid w:val="00D36AA1"/>
    <w:rsid w:val="00D36ACB"/>
    <w:rsid w:val="00D36AFE"/>
    <w:rsid w:val="00D36B5A"/>
    <w:rsid w:val="00D36B60"/>
    <w:rsid w:val="00D36B79"/>
    <w:rsid w:val="00D36B84"/>
    <w:rsid w:val="00D36B9E"/>
    <w:rsid w:val="00D36C0C"/>
    <w:rsid w:val="00D36C37"/>
    <w:rsid w:val="00D36C49"/>
    <w:rsid w:val="00D36C6C"/>
    <w:rsid w:val="00D36CA3"/>
    <w:rsid w:val="00D36CE7"/>
    <w:rsid w:val="00D36CF3"/>
    <w:rsid w:val="00D36D36"/>
    <w:rsid w:val="00D36D57"/>
    <w:rsid w:val="00D36D5B"/>
    <w:rsid w:val="00D36D67"/>
    <w:rsid w:val="00D36D7A"/>
    <w:rsid w:val="00D36D7E"/>
    <w:rsid w:val="00D36DDB"/>
    <w:rsid w:val="00D36DDC"/>
    <w:rsid w:val="00D36E3C"/>
    <w:rsid w:val="00D36E7A"/>
    <w:rsid w:val="00D36EBA"/>
    <w:rsid w:val="00D36ECB"/>
    <w:rsid w:val="00D36ED3"/>
    <w:rsid w:val="00D36EDE"/>
    <w:rsid w:val="00D36FA8"/>
    <w:rsid w:val="00D3703D"/>
    <w:rsid w:val="00D37064"/>
    <w:rsid w:val="00D370F2"/>
    <w:rsid w:val="00D370F6"/>
    <w:rsid w:val="00D370FC"/>
    <w:rsid w:val="00D370FD"/>
    <w:rsid w:val="00D37156"/>
    <w:rsid w:val="00D3716F"/>
    <w:rsid w:val="00D37191"/>
    <w:rsid w:val="00D37211"/>
    <w:rsid w:val="00D37263"/>
    <w:rsid w:val="00D37270"/>
    <w:rsid w:val="00D372B9"/>
    <w:rsid w:val="00D372BC"/>
    <w:rsid w:val="00D372D2"/>
    <w:rsid w:val="00D372F6"/>
    <w:rsid w:val="00D37306"/>
    <w:rsid w:val="00D3730D"/>
    <w:rsid w:val="00D37384"/>
    <w:rsid w:val="00D3738C"/>
    <w:rsid w:val="00D3738E"/>
    <w:rsid w:val="00D37391"/>
    <w:rsid w:val="00D373AB"/>
    <w:rsid w:val="00D373BB"/>
    <w:rsid w:val="00D373BD"/>
    <w:rsid w:val="00D373E2"/>
    <w:rsid w:val="00D373EF"/>
    <w:rsid w:val="00D373F9"/>
    <w:rsid w:val="00D37403"/>
    <w:rsid w:val="00D3746D"/>
    <w:rsid w:val="00D3747F"/>
    <w:rsid w:val="00D374D3"/>
    <w:rsid w:val="00D374E5"/>
    <w:rsid w:val="00D374F6"/>
    <w:rsid w:val="00D374FA"/>
    <w:rsid w:val="00D37518"/>
    <w:rsid w:val="00D37559"/>
    <w:rsid w:val="00D37591"/>
    <w:rsid w:val="00D375BC"/>
    <w:rsid w:val="00D37613"/>
    <w:rsid w:val="00D37640"/>
    <w:rsid w:val="00D37655"/>
    <w:rsid w:val="00D37673"/>
    <w:rsid w:val="00D3767B"/>
    <w:rsid w:val="00D376B6"/>
    <w:rsid w:val="00D37764"/>
    <w:rsid w:val="00D3776B"/>
    <w:rsid w:val="00D3777A"/>
    <w:rsid w:val="00D37784"/>
    <w:rsid w:val="00D3778D"/>
    <w:rsid w:val="00D37798"/>
    <w:rsid w:val="00D37852"/>
    <w:rsid w:val="00D37870"/>
    <w:rsid w:val="00D378C4"/>
    <w:rsid w:val="00D378D5"/>
    <w:rsid w:val="00D378F9"/>
    <w:rsid w:val="00D37902"/>
    <w:rsid w:val="00D37942"/>
    <w:rsid w:val="00D37979"/>
    <w:rsid w:val="00D3799B"/>
    <w:rsid w:val="00D379E0"/>
    <w:rsid w:val="00D37A39"/>
    <w:rsid w:val="00D37A40"/>
    <w:rsid w:val="00D37A72"/>
    <w:rsid w:val="00D37AEB"/>
    <w:rsid w:val="00D37B5E"/>
    <w:rsid w:val="00D37B63"/>
    <w:rsid w:val="00D37B90"/>
    <w:rsid w:val="00D37BF4"/>
    <w:rsid w:val="00D37C0C"/>
    <w:rsid w:val="00D37C0D"/>
    <w:rsid w:val="00D37C25"/>
    <w:rsid w:val="00D37C32"/>
    <w:rsid w:val="00D37C5E"/>
    <w:rsid w:val="00D37CDA"/>
    <w:rsid w:val="00D37CE5"/>
    <w:rsid w:val="00D37D3B"/>
    <w:rsid w:val="00D37D6D"/>
    <w:rsid w:val="00D37D7C"/>
    <w:rsid w:val="00D37DED"/>
    <w:rsid w:val="00D37DF4"/>
    <w:rsid w:val="00D37E1B"/>
    <w:rsid w:val="00D37E45"/>
    <w:rsid w:val="00D37E7A"/>
    <w:rsid w:val="00D37EAA"/>
    <w:rsid w:val="00D37EB3"/>
    <w:rsid w:val="00D37EB7"/>
    <w:rsid w:val="00D37EE3"/>
    <w:rsid w:val="00D37F31"/>
    <w:rsid w:val="00D37F4D"/>
    <w:rsid w:val="00D37F7E"/>
    <w:rsid w:val="00D37F88"/>
    <w:rsid w:val="00D37F9F"/>
    <w:rsid w:val="00D37FD5"/>
    <w:rsid w:val="00D40082"/>
    <w:rsid w:val="00D400D5"/>
    <w:rsid w:val="00D400DF"/>
    <w:rsid w:val="00D400F2"/>
    <w:rsid w:val="00D40146"/>
    <w:rsid w:val="00D4014F"/>
    <w:rsid w:val="00D4015E"/>
    <w:rsid w:val="00D401A9"/>
    <w:rsid w:val="00D401AF"/>
    <w:rsid w:val="00D401BB"/>
    <w:rsid w:val="00D4026B"/>
    <w:rsid w:val="00D402E1"/>
    <w:rsid w:val="00D40337"/>
    <w:rsid w:val="00D4033A"/>
    <w:rsid w:val="00D4036E"/>
    <w:rsid w:val="00D40388"/>
    <w:rsid w:val="00D403BD"/>
    <w:rsid w:val="00D403FF"/>
    <w:rsid w:val="00D40422"/>
    <w:rsid w:val="00D404DB"/>
    <w:rsid w:val="00D40504"/>
    <w:rsid w:val="00D4050F"/>
    <w:rsid w:val="00D40528"/>
    <w:rsid w:val="00D4052F"/>
    <w:rsid w:val="00D405C4"/>
    <w:rsid w:val="00D405CC"/>
    <w:rsid w:val="00D405EA"/>
    <w:rsid w:val="00D405EF"/>
    <w:rsid w:val="00D40696"/>
    <w:rsid w:val="00D406D1"/>
    <w:rsid w:val="00D406F3"/>
    <w:rsid w:val="00D406FB"/>
    <w:rsid w:val="00D4071E"/>
    <w:rsid w:val="00D4072F"/>
    <w:rsid w:val="00D4073A"/>
    <w:rsid w:val="00D4075E"/>
    <w:rsid w:val="00D40765"/>
    <w:rsid w:val="00D407A2"/>
    <w:rsid w:val="00D407BA"/>
    <w:rsid w:val="00D407BB"/>
    <w:rsid w:val="00D407D6"/>
    <w:rsid w:val="00D407F8"/>
    <w:rsid w:val="00D40805"/>
    <w:rsid w:val="00D4081B"/>
    <w:rsid w:val="00D40827"/>
    <w:rsid w:val="00D40883"/>
    <w:rsid w:val="00D408B3"/>
    <w:rsid w:val="00D408E6"/>
    <w:rsid w:val="00D4090B"/>
    <w:rsid w:val="00D4096A"/>
    <w:rsid w:val="00D4097C"/>
    <w:rsid w:val="00D409FA"/>
    <w:rsid w:val="00D40A56"/>
    <w:rsid w:val="00D40A73"/>
    <w:rsid w:val="00D40A76"/>
    <w:rsid w:val="00D40AAA"/>
    <w:rsid w:val="00D40B0F"/>
    <w:rsid w:val="00D40B1F"/>
    <w:rsid w:val="00D40B22"/>
    <w:rsid w:val="00D40B6A"/>
    <w:rsid w:val="00D40BA2"/>
    <w:rsid w:val="00D40BDC"/>
    <w:rsid w:val="00D40C38"/>
    <w:rsid w:val="00D40C65"/>
    <w:rsid w:val="00D40C81"/>
    <w:rsid w:val="00D40C96"/>
    <w:rsid w:val="00D40CF6"/>
    <w:rsid w:val="00D40CFC"/>
    <w:rsid w:val="00D40D21"/>
    <w:rsid w:val="00D40D52"/>
    <w:rsid w:val="00D40D6E"/>
    <w:rsid w:val="00D40D72"/>
    <w:rsid w:val="00D40D75"/>
    <w:rsid w:val="00D40D91"/>
    <w:rsid w:val="00D40D93"/>
    <w:rsid w:val="00D40E35"/>
    <w:rsid w:val="00D40E5D"/>
    <w:rsid w:val="00D40E5E"/>
    <w:rsid w:val="00D40E70"/>
    <w:rsid w:val="00D40F23"/>
    <w:rsid w:val="00D40F42"/>
    <w:rsid w:val="00D40F5A"/>
    <w:rsid w:val="00D40F70"/>
    <w:rsid w:val="00D40F9F"/>
    <w:rsid w:val="00D40FA6"/>
    <w:rsid w:val="00D40FB3"/>
    <w:rsid w:val="00D40FCE"/>
    <w:rsid w:val="00D40FE2"/>
    <w:rsid w:val="00D40FEA"/>
    <w:rsid w:val="00D40FF1"/>
    <w:rsid w:val="00D41033"/>
    <w:rsid w:val="00D410BA"/>
    <w:rsid w:val="00D410BF"/>
    <w:rsid w:val="00D41111"/>
    <w:rsid w:val="00D4113F"/>
    <w:rsid w:val="00D41166"/>
    <w:rsid w:val="00D41168"/>
    <w:rsid w:val="00D411AB"/>
    <w:rsid w:val="00D41210"/>
    <w:rsid w:val="00D41215"/>
    <w:rsid w:val="00D4122D"/>
    <w:rsid w:val="00D4123C"/>
    <w:rsid w:val="00D4124E"/>
    <w:rsid w:val="00D412CE"/>
    <w:rsid w:val="00D412D4"/>
    <w:rsid w:val="00D41303"/>
    <w:rsid w:val="00D41313"/>
    <w:rsid w:val="00D41316"/>
    <w:rsid w:val="00D41322"/>
    <w:rsid w:val="00D4134E"/>
    <w:rsid w:val="00D413AC"/>
    <w:rsid w:val="00D413ED"/>
    <w:rsid w:val="00D41402"/>
    <w:rsid w:val="00D4145C"/>
    <w:rsid w:val="00D414CE"/>
    <w:rsid w:val="00D415D3"/>
    <w:rsid w:val="00D41602"/>
    <w:rsid w:val="00D41683"/>
    <w:rsid w:val="00D416A8"/>
    <w:rsid w:val="00D41707"/>
    <w:rsid w:val="00D41710"/>
    <w:rsid w:val="00D41713"/>
    <w:rsid w:val="00D41714"/>
    <w:rsid w:val="00D41776"/>
    <w:rsid w:val="00D4177A"/>
    <w:rsid w:val="00D417DD"/>
    <w:rsid w:val="00D417ED"/>
    <w:rsid w:val="00D41809"/>
    <w:rsid w:val="00D41840"/>
    <w:rsid w:val="00D4185E"/>
    <w:rsid w:val="00D418F7"/>
    <w:rsid w:val="00D41924"/>
    <w:rsid w:val="00D41931"/>
    <w:rsid w:val="00D4194C"/>
    <w:rsid w:val="00D4199D"/>
    <w:rsid w:val="00D419BA"/>
    <w:rsid w:val="00D419E1"/>
    <w:rsid w:val="00D419F1"/>
    <w:rsid w:val="00D41A3A"/>
    <w:rsid w:val="00D41A91"/>
    <w:rsid w:val="00D41AAD"/>
    <w:rsid w:val="00D41AC0"/>
    <w:rsid w:val="00D41AC1"/>
    <w:rsid w:val="00D41AF7"/>
    <w:rsid w:val="00D41B25"/>
    <w:rsid w:val="00D41BC8"/>
    <w:rsid w:val="00D41BD7"/>
    <w:rsid w:val="00D41BF3"/>
    <w:rsid w:val="00D41C2E"/>
    <w:rsid w:val="00D41C58"/>
    <w:rsid w:val="00D41C73"/>
    <w:rsid w:val="00D41CD1"/>
    <w:rsid w:val="00D41CE0"/>
    <w:rsid w:val="00D41CEE"/>
    <w:rsid w:val="00D41D5C"/>
    <w:rsid w:val="00D41D78"/>
    <w:rsid w:val="00D41DFA"/>
    <w:rsid w:val="00D41E00"/>
    <w:rsid w:val="00D41E28"/>
    <w:rsid w:val="00D41E41"/>
    <w:rsid w:val="00D41E53"/>
    <w:rsid w:val="00D41E83"/>
    <w:rsid w:val="00D41E8B"/>
    <w:rsid w:val="00D41F4B"/>
    <w:rsid w:val="00D41F70"/>
    <w:rsid w:val="00D41F7A"/>
    <w:rsid w:val="00D41F96"/>
    <w:rsid w:val="00D41FD8"/>
    <w:rsid w:val="00D41FDA"/>
    <w:rsid w:val="00D41FF7"/>
    <w:rsid w:val="00D420A2"/>
    <w:rsid w:val="00D420EE"/>
    <w:rsid w:val="00D42120"/>
    <w:rsid w:val="00D4213E"/>
    <w:rsid w:val="00D4214E"/>
    <w:rsid w:val="00D42154"/>
    <w:rsid w:val="00D421BD"/>
    <w:rsid w:val="00D421F1"/>
    <w:rsid w:val="00D421F9"/>
    <w:rsid w:val="00D42204"/>
    <w:rsid w:val="00D42296"/>
    <w:rsid w:val="00D422C2"/>
    <w:rsid w:val="00D422C5"/>
    <w:rsid w:val="00D422C7"/>
    <w:rsid w:val="00D422C9"/>
    <w:rsid w:val="00D422F0"/>
    <w:rsid w:val="00D42303"/>
    <w:rsid w:val="00D4231A"/>
    <w:rsid w:val="00D42332"/>
    <w:rsid w:val="00D4238C"/>
    <w:rsid w:val="00D423DE"/>
    <w:rsid w:val="00D42406"/>
    <w:rsid w:val="00D4244E"/>
    <w:rsid w:val="00D4245A"/>
    <w:rsid w:val="00D42469"/>
    <w:rsid w:val="00D4249A"/>
    <w:rsid w:val="00D424AA"/>
    <w:rsid w:val="00D424E1"/>
    <w:rsid w:val="00D42528"/>
    <w:rsid w:val="00D42537"/>
    <w:rsid w:val="00D4253C"/>
    <w:rsid w:val="00D42597"/>
    <w:rsid w:val="00D425B6"/>
    <w:rsid w:val="00D425E3"/>
    <w:rsid w:val="00D425E8"/>
    <w:rsid w:val="00D42606"/>
    <w:rsid w:val="00D42659"/>
    <w:rsid w:val="00D426C7"/>
    <w:rsid w:val="00D426FD"/>
    <w:rsid w:val="00D42733"/>
    <w:rsid w:val="00D4276A"/>
    <w:rsid w:val="00D42770"/>
    <w:rsid w:val="00D42790"/>
    <w:rsid w:val="00D427BE"/>
    <w:rsid w:val="00D427C3"/>
    <w:rsid w:val="00D427F7"/>
    <w:rsid w:val="00D42827"/>
    <w:rsid w:val="00D42863"/>
    <w:rsid w:val="00D4290B"/>
    <w:rsid w:val="00D42916"/>
    <w:rsid w:val="00D4291B"/>
    <w:rsid w:val="00D42941"/>
    <w:rsid w:val="00D42961"/>
    <w:rsid w:val="00D4296A"/>
    <w:rsid w:val="00D429E3"/>
    <w:rsid w:val="00D429F3"/>
    <w:rsid w:val="00D42A30"/>
    <w:rsid w:val="00D42A33"/>
    <w:rsid w:val="00D42A42"/>
    <w:rsid w:val="00D42A7E"/>
    <w:rsid w:val="00D42A98"/>
    <w:rsid w:val="00D42AA8"/>
    <w:rsid w:val="00D42AC1"/>
    <w:rsid w:val="00D42AC2"/>
    <w:rsid w:val="00D42B24"/>
    <w:rsid w:val="00D42B59"/>
    <w:rsid w:val="00D42B83"/>
    <w:rsid w:val="00D42C1D"/>
    <w:rsid w:val="00D42C5A"/>
    <w:rsid w:val="00D42C8E"/>
    <w:rsid w:val="00D42C92"/>
    <w:rsid w:val="00D42CA7"/>
    <w:rsid w:val="00D42CBC"/>
    <w:rsid w:val="00D42CC8"/>
    <w:rsid w:val="00D42CDA"/>
    <w:rsid w:val="00D42CE9"/>
    <w:rsid w:val="00D42CF8"/>
    <w:rsid w:val="00D42D53"/>
    <w:rsid w:val="00D42DBE"/>
    <w:rsid w:val="00D42DD7"/>
    <w:rsid w:val="00D42E9C"/>
    <w:rsid w:val="00D42ED1"/>
    <w:rsid w:val="00D42EE7"/>
    <w:rsid w:val="00D42EF1"/>
    <w:rsid w:val="00D42F39"/>
    <w:rsid w:val="00D42F41"/>
    <w:rsid w:val="00D42F47"/>
    <w:rsid w:val="00D42F48"/>
    <w:rsid w:val="00D42F5F"/>
    <w:rsid w:val="00D42F79"/>
    <w:rsid w:val="00D42F7C"/>
    <w:rsid w:val="00D42FE9"/>
    <w:rsid w:val="00D4300D"/>
    <w:rsid w:val="00D43034"/>
    <w:rsid w:val="00D4305C"/>
    <w:rsid w:val="00D4308D"/>
    <w:rsid w:val="00D4309C"/>
    <w:rsid w:val="00D430AB"/>
    <w:rsid w:val="00D43132"/>
    <w:rsid w:val="00D43159"/>
    <w:rsid w:val="00D4317F"/>
    <w:rsid w:val="00D4319A"/>
    <w:rsid w:val="00D431D5"/>
    <w:rsid w:val="00D431DF"/>
    <w:rsid w:val="00D431F5"/>
    <w:rsid w:val="00D4321F"/>
    <w:rsid w:val="00D43221"/>
    <w:rsid w:val="00D4323E"/>
    <w:rsid w:val="00D43257"/>
    <w:rsid w:val="00D4325C"/>
    <w:rsid w:val="00D4329C"/>
    <w:rsid w:val="00D432E1"/>
    <w:rsid w:val="00D4334F"/>
    <w:rsid w:val="00D43352"/>
    <w:rsid w:val="00D43389"/>
    <w:rsid w:val="00D433EF"/>
    <w:rsid w:val="00D43431"/>
    <w:rsid w:val="00D43438"/>
    <w:rsid w:val="00D43448"/>
    <w:rsid w:val="00D4344C"/>
    <w:rsid w:val="00D43460"/>
    <w:rsid w:val="00D43461"/>
    <w:rsid w:val="00D43498"/>
    <w:rsid w:val="00D434C9"/>
    <w:rsid w:val="00D434CE"/>
    <w:rsid w:val="00D43525"/>
    <w:rsid w:val="00D43530"/>
    <w:rsid w:val="00D43567"/>
    <w:rsid w:val="00D4357D"/>
    <w:rsid w:val="00D43583"/>
    <w:rsid w:val="00D435B3"/>
    <w:rsid w:val="00D435D1"/>
    <w:rsid w:val="00D435E3"/>
    <w:rsid w:val="00D43607"/>
    <w:rsid w:val="00D43628"/>
    <w:rsid w:val="00D43647"/>
    <w:rsid w:val="00D43681"/>
    <w:rsid w:val="00D4368F"/>
    <w:rsid w:val="00D4369D"/>
    <w:rsid w:val="00D436AC"/>
    <w:rsid w:val="00D436CA"/>
    <w:rsid w:val="00D4372F"/>
    <w:rsid w:val="00D43777"/>
    <w:rsid w:val="00D437FF"/>
    <w:rsid w:val="00D43803"/>
    <w:rsid w:val="00D43822"/>
    <w:rsid w:val="00D43861"/>
    <w:rsid w:val="00D438A5"/>
    <w:rsid w:val="00D438B2"/>
    <w:rsid w:val="00D438F5"/>
    <w:rsid w:val="00D43953"/>
    <w:rsid w:val="00D43994"/>
    <w:rsid w:val="00D439A7"/>
    <w:rsid w:val="00D439D0"/>
    <w:rsid w:val="00D439E3"/>
    <w:rsid w:val="00D43A2E"/>
    <w:rsid w:val="00D43A40"/>
    <w:rsid w:val="00D43A46"/>
    <w:rsid w:val="00D43A57"/>
    <w:rsid w:val="00D43A74"/>
    <w:rsid w:val="00D43A7B"/>
    <w:rsid w:val="00D43A96"/>
    <w:rsid w:val="00D43A9E"/>
    <w:rsid w:val="00D43AB6"/>
    <w:rsid w:val="00D43AF0"/>
    <w:rsid w:val="00D43AFF"/>
    <w:rsid w:val="00D43B0A"/>
    <w:rsid w:val="00D43B26"/>
    <w:rsid w:val="00D43B93"/>
    <w:rsid w:val="00D43BC0"/>
    <w:rsid w:val="00D43BC7"/>
    <w:rsid w:val="00D43BDE"/>
    <w:rsid w:val="00D43BE9"/>
    <w:rsid w:val="00D43BFD"/>
    <w:rsid w:val="00D43C0D"/>
    <w:rsid w:val="00D43C5E"/>
    <w:rsid w:val="00D43C81"/>
    <w:rsid w:val="00D43C8A"/>
    <w:rsid w:val="00D43CBA"/>
    <w:rsid w:val="00D43CC4"/>
    <w:rsid w:val="00D43CDC"/>
    <w:rsid w:val="00D43CE9"/>
    <w:rsid w:val="00D43CEE"/>
    <w:rsid w:val="00D43D02"/>
    <w:rsid w:val="00D43D59"/>
    <w:rsid w:val="00D43D67"/>
    <w:rsid w:val="00D43D74"/>
    <w:rsid w:val="00D43D8A"/>
    <w:rsid w:val="00D43D8C"/>
    <w:rsid w:val="00D43DE5"/>
    <w:rsid w:val="00D43E06"/>
    <w:rsid w:val="00D43E1B"/>
    <w:rsid w:val="00D43E1F"/>
    <w:rsid w:val="00D43E95"/>
    <w:rsid w:val="00D43ECB"/>
    <w:rsid w:val="00D43ECE"/>
    <w:rsid w:val="00D43ED7"/>
    <w:rsid w:val="00D43EED"/>
    <w:rsid w:val="00D43F8E"/>
    <w:rsid w:val="00D43FA5"/>
    <w:rsid w:val="00D43FCD"/>
    <w:rsid w:val="00D43FED"/>
    <w:rsid w:val="00D4400D"/>
    <w:rsid w:val="00D4400E"/>
    <w:rsid w:val="00D4401B"/>
    <w:rsid w:val="00D4402B"/>
    <w:rsid w:val="00D44030"/>
    <w:rsid w:val="00D44032"/>
    <w:rsid w:val="00D44090"/>
    <w:rsid w:val="00D440E0"/>
    <w:rsid w:val="00D4413B"/>
    <w:rsid w:val="00D44147"/>
    <w:rsid w:val="00D44190"/>
    <w:rsid w:val="00D441B7"/>
    <w:rsid w:val="00D441BF"/>
    <w:rsid w:val="00D441C7"/>
    <w:rsid w:val="00D441F8"/>
    <w:rsid w:val="00D44202"/>
    <w:rsid w:val="00D44261"/>
    <w:rsid w:val="00D44271"/>
    <w:rsid w:val="00D4429C"/>
    <w:rsid w:val="00D4431B"/>
    <w:rsid w:val="00D44353"/>
    <w:rsid w:val="00D4436D"/>
    <w:rsid w:val="00D443C4"/>
    <w:rsid w:val="00D44488"/>
    <w:rsid w:val="00D4449B"/>
    <w:rsid w:val="00D444CC"/>
    <w:rsid w:val="00D444F2"/>
    <w:rsid w:val="00D44506"/>
    <w:rsid w:val="00D4453D"/>
    <w:rsid w:val="00D445B8"/>
    <w:rsid w:val="00D445CB"/>
    <w:rsid w:val="00D44618"/>
    <w:rsid w:val="00D4463E"/>
    <w:rsid w:val="00D44664"/>
    <w:rsid w:val="00D44666"/>
    <w:rsid w:val="00D44677"/>
    <w:rsid w:val="00D4469D"/>
    <w:rsid w:val="00D446AC"/>
    <w:rsid w:val="00D446AE"/>
    <w:rsid w:val="00D4471A"/>
    <w:rsid w:val="00D44741"/>
    <w:rsid w:val="00D44760"/>
    <w:rsid w:val="00D44795"/>
    <w:rsid w:val="00D447A0"/>
    <w:rsid w:val="00D447C2"/>
    <w:rsid w:val="00D44828"/>
    <w:rsid w:val="00D4484F"/>
    <w:rsid w:val="00D44852"/>
    <w:rsid w:val="00D44884"/>
    <w:rsid w:val="00D44899"/>
    <w:rsid w:val="00D448E2"/>
    <w:rsid w:val="00D44904"/>
    <w:rsid w:val="00D44955"/>
    <w:rsid w:val="00D4495E"/>
    <w:rsid w:val="00D44989"/>
    <w:rsid w:val="00D44998"/>
    <w:rsid w:val="00D449AA"/>
    <w:rsid w:val="00D449DD"/>
    <w:rsid w:val="00D44A28"/>
    <w:rsid w:val="00D44A2C"/>
    <w:rsid w:val="00D44A65"/>
    <w:rsid w:val="00D44A86"/>
    <w:rsid w:val="00D44A8F"/>
    <w:rsid w:val="00D44ADD"/>
    <w:rsid w:val="00D44B0C"/>
    <w:rsid w:val="00D44B34"/>
    <w:rsid w:val="00D44B46"/>
    <w:rsid w:val="00D44B5E"/>
    <w:rsid w:val="00D44B9B"/>
    <w:rsid w:val="00D44BB8"/>
    <w:rsid w:val="00D44BBD"/>
    <w:rsid w:val="00D44BC9"/>
    <w:rsid w:val="00D44C4C"/>
    <w:rsid w:val="00D44C9A"/>
    <w:rsid w:val="00D44CB6"/>
    <w:rsid w:val="00D44CDF"/>
    <w:rsid w:val="00D44D16"/>
    <w:rsid w:val="00D44D30"/>
    <w:rsid w:val="00D44DB0"/>
    <w:rsid w:val="00D44DDF"/>
    <w:rsid w:val="00D44DE5"/>
    <w:rsid w:val="00D44DE8"/>
    <w:rsid w:val="00D44DED"/>
    <w:rsid w:val="00D44E4C"/>
    <w:rsid w:val="00D44E6A"/>
    <w:rsid w:val="00D44E71"/>
    <w:rsid w:val="00D44E97"/>
    <w:rsid w:val="00D44F37"/>
    <w:rsid w:val="00D44F79"/>
    <w:rsid w:val="00D44F88"/>
    <w:rsid w:val="00D44F8D"/>
    <w:rsid w:val="00D44FBD"/>
    <w:rsid w:val="00D44FD8"/>
    <w:rsid w:val="00D4501C"/>
    <w:rsid w:val="00D4502A"/>
    <w:rsid w:val="00D45078"/>
    <w:rsid w:val="00D450A4"/>
    <w:rsid w:val="00D450D6"/>
    <w:rsid w:val="00D450DB"/>
    <w:rsid w:val="00D45136"/>
    <w:rsid w:val="00D45142"/>
    <w:rsid w:val="00D45160"/>
    <w:rsid w:val="00D451B0"/>
    <w:rsid w:val="00D451F2"/>
    <w:rsid w:val="00D45206"/>
    <w:rsid w:val="00D4528B"/>
    <w:rsid w:val="00D452A0"/>
    <w:rsid w:val="00D452A9"/>
    <w:rsid w:val="00D4532C"/>
    <w:rsid w:val="00D45342"/>
    <w:rsid w:val="00D45370"/>
    <w:rsid w:val="00D45372"/>
    <w:rsid w:val="00D45378"/>
    <w:rsid w:val="00D453AD"/>
    <w:rsid w:val="00D453B5"/>
    <w:rsid w:val="00D453CD"/>
    <w:rsid w:val="00D453D0"/>
    <w:rsid w:val="00D453E2"/>
    <w:rsid w:val="00D453EC"/>
    <w:rsid w:val="00D45481"/>
    <w:rsid w:val="00D454D7"/>
    <w:rsid w:val="00D4552E"/>
    <w:rsid w:val="00D45545"/>
    <w:rsid w:val="00D45549"/>
    <w:rsid w:val="00D45558"/>
    <w:rsid w:val="00D4555C"/>
    <w:rsid w:val="00D4561D"/>
    <w:rsid w:val="00D456F3"/>
    <w:rsid w:val="00D456FD"/>
    <w:rsid w:val="00D4576A"/>
    <w:rsid w:val="00D4576E"/>
    <w:rsid w:val="00D457FC"/>
    <w:rsid w:val="00D4581B"/>
    <w:rsid w:val="00D4582D"/>
    <w:rsid w:val="00D45836"/>
    <w:rsid w:val="00D4586E"/>
    <w:rsid w:val="00D45880"/>
    <w:rsid w:val="00D458BD"/>
    <w:rsid w:val="00D458C0"/>
    <w:rsid w:val="00D458C8"/>
    <w:rsid w:val="00D458FD"/>
    <w:rsid w:val="00D45935"/>
    <w:rsid w:val="00D45999"/>
    <w:rsid w:val="00D4599C"/>
    <w:rsid w:val="00D459BD"/>
    <w:rsid w:val="00D459BF"/>
    <w:rsid w:val="00D459FA"/>
    <w:rsid w:val="00D45A0A"/>
    <w:rsid w:val="00D45A55"/>
    <w:rsid w:val="00D45A85"/>
    <w:rsid w:val="00D45AB4"/>
    <w:rsid w:val="00D45AF6"/>
    <w:rsid w:val="00D45B15"/>
    <w:rsid w:val="00D45B23"/>
    <w:rsid w:val="00D45B42"/>
    <w:rsid w:val="00D45B59"/>
    <w:rsid w:val="00D45B80"/>
    <w:rsid w:val="00D45B9E"/>
    <w:rsid w:val="00D45BB8"/>
    <w:rsid w:val="00D45BCC"/>
    <w:rsid w:val="00D45BD4"/>
    <w:rsid w:val="00D45BD6"/>
    <w:rsid w:val="00D45BF6"/>
    <w:rsid w:val="00D45C32"/>
    <w:rsid w:val="00D45CA9"/>
    <w:rsid w:val="00D45CB9"/>
    <w:rsid w:val="00D45CC8"/>
    <w:rsid w:val="00D45CF3"/>
    <w:rsid w:val="00D45D1A"/>
    <w:rsid w:val="00D45D44"/>
    <w:rsid w:val="00D45D59"/>
    <w:rsid w:val="00D45D5A"/>
    <w:rsid w:val="00D45D74"/>
    <w:rsid w:val="00D45D8C"/>
    <w:rsid w:val="00D45D97"/>
    <w:rsid w:val="00D45D9C"/>
    <w:rsid w:val="00D45DB7"/>
    <w:rsid w:val="00D45DCE"/>
    <w:rsid w:val="00D45DD7"/>
    <w:rsid w:val="00D45DE8"/>
    <w:rsid w:val="00D45E04"/>
    <w:rsid w:val="00D45E2D"/>
    <w:rsid w:val="00D45E56"/>
    <w:rsid w:val="00D45E5A"/>
    <w:rsid w:val="00D45E7E"/>
    <w:rsid w:val="00D45EBC"/>
    <w:rsid w:val="00D45F68"/>
    <w:rsid w:val="00D45F69"/>
    <w:rsid w:val="00D45F9B"/>
    <w:rsid w:val="00D45FC9"/>
    <w:rsid w:val="00D4602C"/>
    <w:rsid w:val="00D46037"/>
    <w:rsid w:val="00D46039"/>
    <w:rsid w:val="00D4605E"/>
    <w:rsid w:val="00D46063"/>
    <w:rsid w:val="00D4607C"/>
    <w:rsid w:val="00D460CF"/>
    <w:rsid w:val="00D46140"/>
    <w:rsid w:val="00D46146"/>
    <w:rsid w:val="00D46181"/>
    <w:rsid w:val="00D46183"/>
    <w:rsid w:val="00D461CB"/>
    <w:rsid w:val="00D46201"/>
    <w:rsid w:val="00D46231"/>
    <w:rsid w:val="00D46239"/>
    <w:rsid w:val="00D4625C"/>
    <w:rsid w:val="00D46262"/>
    <w:rsid w:val="00D462AD"/>
    <w:rsid w:val="00D462B3"/>
    <w:rsid w:val="00D462DE"/>
    <w:rsid w:val="00D462F6"/>
    <w:rsid w:val="00D46335"/>
    <w:rsid w:val="00D4637A"/>
    <w:rsid w:val="00D4638D"/>
    <w:rsid w:val="00D463F6"/>
    <w:rsid w:val="00D4642E"/>
    <w:rsid w:val="00D4643D"/>
    <w:rsid w:val="00D4645F"/>
    <w:rsid w:val="00D4647C"/>
    <w:rsid w:val="00D464B6"/>
    <w:rsid w:val="00D464C3"/>
    <w:rsid w:val="00D4650A"/>
    <w:rsid w:val="00D46511"/>
    <w:rsid w:val="00D46598"/>
    <w:rsid w:val="00D465A2"/>
    <w:rsid w:val="00D465C7"/>
    <w:rsid w:val="00D465CA"/>
    <w:rsid w:val="00D4664B"/>
    <w:rsid w:val="00D46672"/>
    <w:rsid w:val="00D46677"/>
    <w:rsid w:val="00D466BF"/>
    <w:rsid w:val="00D466C7"/>
    <w:rsid w:val="00D466EE"/>
    <w:rsid w:val="00D466F3"/>
    <w:rsid w:val="00D46716"/>
    <w:rsid w:val="00D46724"/>
    <w:rsid w:val="00D46730"/>
    <w:rsid w:val="00D467AB"/>
    <w:rsid w:val="00D467B8"/>
    <w:rsid w:val="00D467C8"/>
    <w:rsid w:val="00D467D4"/>
    <w:rsid w:val="00D467E1"/>
    <w:rsid w:val="00D4682D"/>
    <w:rsid w:val="00D4683F"/>
    <w:rsid w:val="00D4685C"/>
    <w:rsid w:val="00D46861"/>
    <w:rsid w:val="00D4688A"/>
    <w:rsid w:val="00D468EB"/>
    <w:rsid w:val="00D4693F"/>
    <w:rsid w:val="00D46950"/>
    <w:rsid w:val="00D46953"/>
    <w:rsid w:val="00D46970"/>
    <w:rsid w:val="00D46994"/>
    <w:rsid w:val="00D4699C"/>
    <w:rsid w:val="00D469CB"/>
    <w:rsid w:val="00D46A18"/>
    <w:rsid w:val="00D46A3B"/>
    <w:rsid w:val="00D46A5A"/>
    <w:rsid w:val="00D46A7E"/>
    <w:rsid w:val="00D46ACB"/>
    <w:rsid w:val="00D46ADB"/>
    <w:rsid w:val="00D46B40"/>
    <w:rsid w:val="00D46BB2"/>
    <w:rsid w:val="00D46BC6"/>
    <w:rsid w:val="00D46BCA"/>
    <w:rsid w:val="00D46BD1"/>
    <w:rsid w:val="00D46BE0"/>
    <w:rsid w:val="00D46C0B"/>
    <w:rsid w:val="00D46C27"/>
    <w:rsid w:val="00D46C44"/>
    <w:rsid w:val="00D46C65"/>
    <w:rsid w:val="00D46C73"/>
    <w:rsid w:val="00D46C8A"/>
    <w:rsid w:val="00D46CC5"/>
    <w:rsid w:val="00D46D3D"/>
    <w:rsid w:val="00D46D48"/>
    <w:rsid w:val="00D46D5D"/>
    <w:rsid w:val="00D46D62"/>
    <w:rsid w:val="00D46D96"/>
    <w:rsid w:val="00D46DB4"/>
    <w:rsid w:val="00D46DD1"/>
    <w:rsid w:val="00D46DEE"/>
    <w:rsid w:val="00D46E16"/>
    <w:rsid w:val="00D46E94"/>
    <w:rsid w:val="00D46E9D"/>
    <w:rsid w:val="00D46ED2"/>
    <w:rsid w:val="00D46F32"/>
    <w:rsid w:val="00D46F33"/>
    <w:rsid w:val="00D46F75"/>
    <w:rsid w:val="00D46F86"/>
    <w:rsid w:val="00D46F8F"/>
    <w:rsid w:val="00D46FB8"/>
    <w:rsid w:val="00D46FBB"/>
    <w:rsid w:val="00D46FCB"/>
    <w:rsid w:val="00D46FCD"/>
    <w:rsid w:val="00D46FCF"/>
    <w:rsid w:val="00D46FDB"/>
    <w:rsid w:val="00D46FE2"/>
    <w:rsid w:val="00D47002"/>
    <w:rsid w:val="00D4701E"/>
    <w:rsid w:val="00D4701F"/>
    <w:rsid w:val="00D4702B"/>
    <w:rsid w:val="00D4702F"/>
    <w:rsid w:val="00D47043"/>
    <w:rsid w:val="00D4705D"/>
    <w:rsid w:val="00D47078"/>
    <w:rsid w:val="00D4707A"/>
    <w:rsid w:val="00D470E9"/>
    <w:rsid w:val="00D470FD"/>
    <w:rsid w:val="00D47110"/>
    <w:rsid w:val="00D4712E"/>
    <w:rsid w:val="00D471BD"/>
    <w:rsid w:val="00D471E1"/>
    <w:rsid w:val="00D47253"/>
    <w:rsid w:val="00D47271"/>
    <w:rsid w:val="00D47376"/>
    <w:rsid w:val="00D47395"/>
    <w:rsid w:val="00D4739D"/>
    <w:rsid w:val="00D473AD"/>
    <w:rsid w:val="00D473E8"/>
    <w:rsid w:val="00D473F3"/>
    <w:rsid w:val="00D47426"/>
    <w:rsid w:val="00D47440"/>
    <w:rsid w:val="00D47466"/>
    <w:rsid w:val="00D47476"/>
    <w:rsid w:val="00D47492"/>
    <w:rsid w:val="00D474D8"/>
    <w:rsid w:val="00D47555"/>
    <w:rsid w:val="00D4755D"/>
    <w:rsid w:val="00D47595"/>
    <w:rsid w:val="00D475C1"/>
    <w:rsid w:val="00D47608"/>
    <w:rsid w:val="00D4761B"/>
    <w:rsid w:val="00D47635"/>
    <w:rsid w:val="00D4766C"/>
    <w:rsid w:val="00D4775F"/>
    <w:rsid w:val="00D477BA"/>
    <w:rsid w:val="00D477CE"/>
    <w:rsid w:val="00D477D4"/>
    <w:rsid w:val="00D47824"/>
    <w:rsid w:val="00D478C7"/>
    <w:rsid w:val="00D478DA"/>
    <w:rsid w:val="00D47914"/>
    <w:rsid w:val="00D4791A"/>
    <w:rsid w:val="00D4798C"/>
    <w:rsid w:val="00D479A4"/>
    <w:rsid w:val="00D47A17"/>
    <w:rsid w:val="00D47A42"/>
    <w:rsid w:val="00D47A5B"/>
    <w:rsid w:val="00D47A72"/>
    <w:rsid w:val="00D47A8E"/>
    <w:rsid w:val="00D47AEE"/>
    <w:rsid w:val="00D47AF5"/>
    <w:rsid w:val="00D47B43"/>
    <w:rsid w:val="00D47B72"/>
    <w:rsid w:val="00D47B81"/>
    <w:rsid w:val="00D47C34"/>
    <w:rsid w:val="00D47C45"/>
    <w:rsid w:val="00D47C4B"/>
    <w:rsid w:val="00D47C77"/>
    <w:rsid w:val="00D47CC4"/>
    <w:rsid w:val="00D47CF6"/>
    <w:rsid w:val="00D47CFC"/>
    <w:rsid w:val="00D47D25"/>
    <w:rsid w:val="00D47D3A"/>
    <w:rsid w:val="00D47DB3"/>
    <w:rsid w:val="00D47E20"/>
    <w:rsid w:val="00D47E37"/>
    <w:rsid w:val="00D47E54"/>
    <w:rsid w:val="00D47E9B"/>
    <w:rsid w:val="00D47EC5"/>
    <w:rsid w:val="00D47F13"/>
    <w:rsid w:val="00D47F30"/>
    <w:rsid w:val="00D47F44"/>
    <w:rsid w:val="00D47F69"/>
    <w:rsid w:val="00D47F70"/>
    <w:rsid w:val="00D47F93"/>
    <w:rsid w:val="00D47FCF"/>
    <w:rsid w:val="00D47FDD"/>
    <w:rsid w:val="00D47FEE"/>
    <w:rsid w:val="00D5002F"/>
    <w:rsid w:val="00D50077"/>
    <w:rsid w:val="00D5007D"/>
    <w:rsid w:val="00D500D0"/>
    <w:rsid w:val="00D500EA"/>
    <w:rsid w:val="00D500EC"/>
    <w:rsid w:val="00D500F0"/>
    <w:rsid w:val="00D500F2"/>
    <w:rsid w:val="00D5012E"/>
    <w:rsid w:val="00D5015F"/>
    <w:rsid w:val="00D501BC"/>
    <w:rsid w:val="00D501CE"/>
    <w:rsid w:val="00D50208"/>
    <w:rsid w:val="00D50217"/>
    <w:rsid w:val="00D50219"/>
    <w:rsid w:val="00D50242"/>
    <w:rsid w:val="00D50256"/>
    <w:rsid w:val="00D502BA"/>
    <w:rsid w:val="00D502D2"/>
    <w:rsid w:val="00D502D8"/>
    <w:rsid w:val="00D502E1"/>
    <w:rsid w:val="00D502E4"/>
    <w:rsid w:val="00D5037E"/>
    <w:rsid w:val="00D503EE"/>
    <w:rsid w:val="00D50411"/>
    <w:rsid w:val="00D50422"/>
    <w:rsid w:val="00D5043B"/>
    <w:rsid w:val="00D5043E"/>
    <w:rsid w:val="00D50449"/>
    <w:rsid w:val="00D50459"/>
    <w:rsid w:val="00D50465"/>
    <w:rsid w:val="00D504AE"/>
    <w:rsid w:val="00D504CD"/>
    <w:rsid w:val="00D504D7"/>
    <w:rsid w:val="00D50508"/>
    <w:rsid w:val="00D5051F"/>
    <w:rsid w:val="00D50525"/>
    <w:rsid w:val="00D50546"/>
    <w:rsid w:val="00D50556"/>
    <w:rsid w:val="00D50571"/>
    <w:rsid w:val="00D50584"/>
    <w:rsid w:val="00D50586"/>
    <w:rsid w:val="00D505CB"/>
    <w:rsid w:val="00D5061A"/>
    <w:rsid w:val="00D50625"/>
    <w:rsid w:val="00D5063C"/>
    <w:rsid w:val="00D5064E"/>
    <w:rsid w:val="00D5067F"/>
    <w:rsid w:val="00D50683"/>
    <w:rsid w:val="00D5069E"/>
    <w:rsid w:val="00D506AA"/>
    <w:rsid w:val="00D506E5"/>
    <w:rsid w:val="00D506E7"/>
    <w:rsid w:val="00D5071C"/>
    <w:rsid w:val="00D50722"/>
    <w:rsid w:val="00D5072F"/>
    <w:rsid w:val="00D5074E"/>
    <w:rsid w:val="00D50754"/>
    <w:rsid w:val="00D50778"/>
    <w:rsid w:val="00D5077E"/>
    <w:rsid w:val="00D5078A"/>
    <w:rsid w:val="00D50792"/>
    <w:rsid w:val="00D5079D"/>
    <w:rsid w:val="00D507A7"/>
    <w:rsid w:val="00D507E3"/>
    <w:rsid w:val="00D507F8"/>
    <w:rsid w:val="00D5082E"/>
    <w:rsid w:val="00D5083D"/>
    <w:rsid w:val="00D5086A"/>
    <w:rsid w:val="00D5086C"/>
    <w:rsid w:val="00D50874"/>
    <w:rsid w:val="00D50886"/>
    <w:rsid w:val="00D5088C"/>
    <w:rsid w:val="00D50891"/>
    <w:rsid w:val="00D508B0"/>
    <w:rsid w:val="00D5095A"/>
    <w:rsid w:val="00D50964"/>
    <w:rsid w:val="00D50991"/>
    <w:rsid w:val="00D50997"/>
    <w:rsid w:val="00D50999"/>
    <w:rsid w:val="00D509A0"/>
    <w:rsid w:val="00D509AF"/>
    <w:rsid w:val="00D509B3"/>
    <w:rsid w:val="00D509E3"/>
    <w:rsid w:val="00D50A07"/>
    <w:rsid w:val="00D50A0B"/>
    <w:rsid w:val="00D50A13"/>
    <w:rsid w:val="00D50A1D"/>
    <w:rsid w:val="00D50A5E"/>
    <w:rsid w:val="00D50A65"/>
    <w:rsid w:val="00D50A6B"/>
    <w:rsid w:val="00D50A75"/>
    <w:rsid w:val="00D50A9D"/>
    <w:rsid w:val="00D50AA8"/>
    <w:rsid w:val="00D50AC6"/>
    <w:rsid w:val="00D50B1E"/>
    <w:rsid w:val="00D50B26"/>
    <w:rsid w:val="00D50B2C"/>
    <w:rsid w:val="00D50B48"/>
    <w:rsid w:val="00D50B54"/>
    <w:rsid w:val="00D50BD0"/>
    <w:rsid w:val="00D50BD1"/>
    <w:rsid w:val="00D50BDF"/>
    <w:rsid w:val="00D50BFE"/>
    <w:rsid w:val="00D50C1D"/>
    <w:rsid w:val="00D50CA1"/>
    <w:rsid w:val="00D50CC9"/>
    <w:rsid w:val="00D50CF8"/>
    <w:rsid w:val="00D50D78"/>
    <w:rsid w:val="00D50D8B"/>
    <w:rsid w:val="00D50DE6"/>
    <w:rsid w:val="00D50DEF"/>
    <w:rsid w:val="00D50E49"/>
    <w:rsid w:val="00D50E4D"/>
    <w:rsid w:val="00D50E7C"/>
    <w:rsid w:val="00D50E80"/>
    <w:rsid w:val="00D50E84"/>
    <w:rsid w:val="00D50E8A"/>
    <w:rsid w:val="00D50EB0"/>
    <w:rsid w:val="00D50ECC"/>
    <w:rsid w:val="00D50EE8"/>
    <w:rsid w:val="00D50EFA"/>
    <w:rsid w:val="00D50F16"/>
    <w:rsid w:val="00D50F29"/>
    <w:rsid w:val="00D50F53"/>
    <w:rsid w:val="00D50F54"/>
    <w:rsid w:val="00D50F90"/>
    <w:rsid w:val="00D50F96"/>
    <w:rsid w:val="00D50FA9"/>
    <w:rsid w:val="00D50FB5"/>
    <w:rsid w:val="00D50FE3"/>
    <w:rsid w:val="00D50FFE"/>
    <w:rsid w:val="00D5100B"/>
    <w:rsid w:val="00D5101C"/>
    <w:rsid w:val="00D5103E"/>
    <w:rsid w:val="00D51071"/>
    <w:rsid w:val="00D510AA"/>
    <w:rsid w:val="00D51139"/>
    <w:rsid w:val="00D5114A"/>
    <w:rsid w:val="00D5117B"/>
    <w:rsid w:val="00D51195"/>
    <w:rsid w:val="00D511A1"/>
    <w:rsid w:val="00D511BA"/>
    <w:rsid w:val="00D511E8"/>
    <w:rsid w:val="00D51212"/>
    <w:rsid w:val="00D51227"/>
    <w:rsid w:val="00D5122F"/>
    <w:rsid w:val="00D51257"/>
    <w:rsid w:val="00D5125D"/>
    <w:rsid w:val="00D5129A"/>
    <w:rsid w:val="00D51315"/>
    <w:rsid w:val="00D51322"/>
    <w:rsid w:val="00D51348"/>
    <w:rsid w:val="00D51372"/>
    <w:rsid w:val="00D5139C"/>
    <w:rsid w:val="00D513A6"/>
    <w:rsid w:val="00D513B4"/>
    <w:rsid w:val="00D51450"/>
    <w:rsid w:val="00D5147C"/>
    <w:rsid w:val="00D51482"/>
    <w:rsid w:val="00D5148C"/>
    <w:rsid w:val="00D514E8"/>
    <w:rsid w:val="00D514FA"/>
    <w:rsid w:val="00D51506"/>
    <w:rsid w:val="00D5150B"/>
    <w:rsid w:val="00D5152B"/>
    <w:rsid w:val="00D51547"/>
    <w:rsid w:val="00D51565"/>
    <w:rsid w:val="00D51568"/>
    <w:rsid w:val="00D5157A"/>
    <w:rsid w:val="00D51590"/>
    <w:rsid w:val="00D515E1"/>
    <w:rsid w:val="00D515F0"/>
    <w:rsid w:val="00D51639"/>
    <w:rsid w:val="00D51642"/>
    <w:rsid w:val="00D51676"/>
    <w:rsid w:val="00D5167B"/>
    <w:rsid w:val="00D516B6"/>
    <w:rsid w:val="00D516C2"/>
    <w:rsid w:val="00D516D4"/>
    <w:rsid w:val="00D516E2"/>
    <w:rsid w:val="00D516F2"/>
    <w:rsid w:val="00D5170F"/>
    <w:rsid w:val="00D51720"/>
    <w:rsid w:val="00D51722"/>
    <w:rsid w:val="00D5173A"/>
    <w:rsid w:val="00D51788"/>
    <w:rsid w:val="00D517C6"/>
    <w:rsid w:val="00D517CB"/>
    <w:rsid w:val="00D51888"/>
    <w:rsid w:val="00D518B6"/>
    <w:rsid w:val="00D519D1"/>
    <w:rsid w:val="00D519FD"/>
    <w:rsid w:val="00D51A1E"/>
    <w:rsid w:val="00D51A8E"/>
    <w:rsid w:val="00D51AFB"/>
    <w:rsid w:val="00D51B75"/>
    <w:rsid w:val="00D51B93"/>
    <w:rsid w:val="00D51BA0"/>
    <w:rsid w:val="00D51BA6"/>
    <w:rsid w:val="00D51BB8"/>
    <w:rsid w:val="00D51C39"/>
    <w:rsid w:val="00D51C49"/>
    <w:rsid w:val="00D51C4D"/>
    <w:rsid w:val="00D51C56"/>
    <w:rsid w:val="00D51C5D"/>
    <w:rsid w:val="00D51C92"/>
    <w:rsid w:val="00D51CE8"/>
    <w:rsid w:val="00D51D08"/>
    <w:rsid w:val="00D51D28"/>
    <w:rsid w:val="00D51DEE"/>
    <w:rsid w:val="00D51DEF"/>
    <w:rsid w:val="00D51E2F"/>
    <w:rsid w:val="00D51E52"/>
    <w:rsid w:val="00D51E69"/>
    <w:rsid w:val="00D51E7D"/>
    <w:rsid w:val="00D51E91"/>
    <w:rsid w:val="00D51E94"/>
    <w:rsid w:val="00D51EA2"/>
    <w:rsid w:val="00D51EC2"/>
    <w:rsid w:val="00D51EFD"/>
    <w:rsid w:val="00D51F04"/>
    <w:rsid w:val="00D51F05"/>
    <w:rsid w:val="00D51F4A"/>
    <w:rsid w:val="00D51F4B"/>
    <w:rsid w:val="00D51F96"/>
    <w:rsid w:val="00D51F98"/>
    <w:rsid w:val="00D51FEE"/>
    <w:rsid w:val="00D52005"/>
    <w:rsid w:val="00D5200A"/>
    <w:rsid w:val="00D5200D"/>
    <w:rsid w:val="00D52012"/>
    <w:rsid w:val="00D52030"/>
    <w:rsid w:val="00D52064"/>
    <w:rsid w:val="00D52080"/>
    <w:rsid w:val="00D52090"/>
    <w:rsid w:val="00D520D1"/>
    <w:rsid w:val="00D520D6"/>
    <w:rsid w:val="00D520F8"/>
    <w:rsid w:val="00D52145"/>
    <w:rsid w:val="00D52152"/>
    <w:rsid w:val="00D5215D"/>
    <w:rsid w:val="00D52188"/>
    <w:rsid w:val="00D521D7"/>
    <w:rsid w:val="00D52265"/>
    <w:rsid w:val="00D52267"/>
    <w:rsid w:val="00D5226E"/>
    <w:rsid w:val="00D52296"/>
    <w:rsid w:val="00D522F7"/>
    <w:rsid w:val="00D52363"/>
    <w:rsid w:val="00D523A1"/>
    <w:rsid w:val="00D523AA"/>
    <w:rsid w:val="00D523D4"/>
    <w:rsid w:val="00D523D7"/>
    <w:rsid w:val="00D523DF"/>
    <w:rsid w:val="00D5240C"/>
    <w:rsid w:val="00D5241A"/>
    <w:rsid w:val="00D52454"/>
    <w:rsid w:val="00D52461"/>
    <w:rsid w:val="00D5246C"/>
    <w:rsid w:val="00D524D4"/>
    <w:rsid w:val="00D524F2"/>
    <w:rsid w:val="00D5250E"/>
    <w:rsid w:val="00D52527"/>
    <w:rsid w:val="00D52529"/>
    <w:rsid w:val="00D52538"/>
    <w:rsid w:val="00D52540"/>
    <w:rsid w:val="00D5254C"/>
    <w:rsid w:val="00D5255B"/>
    <w:rsid w:val="00D5257F"/>
    <w:rsid w:val="00D525F1"/>
    <w:rsid w:val="00D52639"/>
    <w:rsid w:val="00D52640"/>
    <w:rsid w:val="00D5269E"/>
    <w:rsid w:val="00D526BC"/>
    <w:rsid w:val="00D526D6"/>
    <w:rsid w:val="00D52734"/>
    <w:rsid w:val="00D5274D"/>
    <w:rsid w:val="00D52792"/>
    <w:rsid w:val="00D527AA"/>
    <w:rsid w:val="00D527AC"/>
    <w:rsid w:val="00D527D3"/>
    <w:rsid w:val="00D5283F"/>
    <w:rsid w:val="00D52843"/>
    <w:rsid w:val="00D5285B"/>
    <w:rsid w:val="00D52885"/>
    <w:rsid w:val="00D52886"/>
    <w:rsid w:val="00D528F3"/>
    <w:rsid w:val="00D5290C"/>
    <w:rsid w:val="00D5292B"/>
    <w:rsid w:val="00D52937"/>
    <w:rsid w:val="00D52938"/>
    <w:rsid w:val="00D529B2"/>
    <w:rsid w:val="00D529C3"/>
    <w:rsid w:val="00D529DD"/>
    <w:rsid w:val="00D529E9"/>
    <w:rsid w:val="00D52A0B"/>
    <w:rsid w:val="00D52A1B"/>
    <w:rsid w:val="00D52A1F"/>
    <w:rsid w:val="00D52A40"/>
    <w:rsid w:val="00D52A61"/>
    <w:rsid w:val="00D52A62"/>
    <w:rsid w:val="00D52A92"/>
    <w:rsid w:val="00D52AA7"/>
    <w:rsid w:val="00D52AAB"/>
    <w:rsid w:val="00D52B2D"/>
    <w:rsid w:val="00D52B41"/>
    <w:rsid w:val="00D52B6F"/>
    <w:rsid w:val="00D52B8C"/>
    <w:rsid w:val="00D52BB3"/>
    <w:rsid w:val="00D52BCC"/>
    <w:rsid w:val="00D52BD7"/>
    <w:rsid w:val="00D52BED"/>
    <w:rsid w:val="00D52BFC"/>
    <w:rsid w:val="00D52C44"/>
    <w:rsid w:val="00D52C64"/>
    <w:rsid w:val="00D52C8A"/>
    <w:rsid w:val="00D52C97"/>
    <w:rsid w:val="00D52CAE"/>
    <w:rsid w:val="00D52CB5"/>
    <w:rsid w:val="00D52CC2"/>
    <w:rsid w:val="00D52CFD"/>
    <w:rsid w:val="00D52D03"/>
    <w:rsid w:val="00D52D26"/>
    <w:rsid w:val="00D52D2D"/>
    <w:rsid w:val="00D52D99"/>
    <w:rsid w:val="00D52DE5"/>
    <w:rsid w:val="00D52DF1"/>
    <w:rsid w:val="00D52E01"/>
    <w:rsid w:val="00D52E2A"/>
    <w:rsid w:val="00D52E53"/>
    <w:rsid w:val="00D52E91"/>
    <w:rsid w:val="00D52E9F"/>
    <w:rsid w:val="00D52EA0"/>
    <w:rsid w:val="00D52EBA"/>
    <w:rsid w:val="00D52EBD"/>
    <w:rsid w:val="00D52ECF"/>
    <w:rsid w:val="00D52F47"/>
    <w:rsid w:val="00D52F4B"/>
    <w:rsid w:val="00D52F81"/>
    <w:rsid w:val="00D52F8C"/>
    <w:rsid w:val="00D52FCC"/>
    <w:rsid w:val="00D53026"/>
    <w:rsid w:val="00D5302C"/>
    <w:rsid w:val="00D53030"/>
    <w:rsid w:val="00D5307D"/>
    <w:rsid w:val="00D530C3"/>
    <w:rsid w:val="00D530E3"/>
    <w:rsid w:val="00D530FA"/>
    <w:rsid w:val="00D53122"/>
    <w:rsid w:val="00D53149"/>
    <w:rsid w:val="00D5314D"/>
    <w:rsid w:val="00D53187"/>
    <w:rsid w:val="00D531B2"/>
    <w:rsid w:val="00D531DA"/>
    <w:rsid w:val="00D531DB"/>
    <w:rsid w:val="00D531E3"/>
    <w:rsid w:val="00D53252"/>
    <w:rsid w:val="00D5325B"/>
    <w:rsid w:val="00D5325C"/>
    <w:rsid w:val="00D53271"/>
    <w:rsid w:val="00D532CE"/>
    <w:rsid w:val="00D532F1"/>
    <w:rsid w:val="00D5330D"/>
    <w:rsid w:val="00D53338"/>
    <w:rsid w:val="00D5339F"/>
    <w:rsid w:val="00D533DC"/>
    <w:rsid w:val="00D5340C"/>
    <w:rsid w:val="00D5340F"/>
    <w:rsid w:val="00D53443"/>
    <w:rsid w:val="00D53490"/>
    <w:rsid w:val="00D534BC"/>
    <w:rsid w:val="00D53524"/>
    <w:rsid w:val="00D5355D"/>
    <w:rsid w:val="00D5357A"/>
    <w:rsid w:val="00D5359D"/>
    <w:rsid w:val="00D535A0"/>
    <w:rsid w:val="00D535CC"/>
    <w:rsid w:val="00D535D2"/>
    <w:rsid w:val="00D535F9"/>
    <w:rsid w:val="00D53600"/>
    <w:rsid w:val="00D5362F"/>
    <w:rsid w:val="00D53648"/>
    <w:rsid w:val="00D53667"/>
    <w:rsid w:val="00D53686"/>
    <w:rsid w:val="00D536AD"/>
    <w:rsid w:val="00D536EA"/>
    <w:rsid w:val="00D53702"/>
    <w:rsid w:val="00D53738"/>
    <w:rsid w:val="00D5374D"/>
    <w:rsid w:val="00D5379F"/>
    <w:rsid w:val="00D537B7"/>
    <w:rsid w:val="00D537BC"/>
    <w:rsid w:val="00D537D1"/>
    <w:rsid w:val="00D537FE"/>
    <w:rsid w:val="00D53848"/>
    <w:rsid w:val="00D53865"/>
    <w:rsid w:val="00D538DA"/>
    <w:rsid w:val="00D538FF"/>
    <w:rsid w:val="00D53975"/>
    <w:rsid w:val="00D5397F"/>
    <w:rsid w:val="00D53986"/>
    <w:rsid w:val="00D5398D"/>
    <w:rsid w:val="00D5399D"/>
    <w:rsid w:val="00D539CF"/>
    <w:rsid w:val="00D539E1"/>
    <w:rsid w:val="00D53A39"/>
    <w:rsid w:val="00D53A51"/>
    <w:rsid w:val="00D53A8C"/>
    <w:rsid w:val="00D53AA0"/>
    <w:rsid w:val="00D53AF7"/>
    <w:rsid w:val="00D53B37"/>
    <w:rsid w:val="00D53B56"/>
    <w:rsid w:val="00D53C33"/>
    <w:rsid w:val="00D53C56"/>
    <w:rsid w:val="00D53C62"/>
    <w:rsid w:val="00D53CD3"/>
    <w:rsid w:val="00D53D37"/>
    <w:rsid w:val="00D53D45"/>
    <w:rsid w:val="00D53D72"/>
    <w:rsid w:val="00D53D7C"/>
    <w:rsid w:val="00D53E3F"/>
    <w:rsid w:val="00D53E53"/>
    <w:rsid w:val="00D53ECA"/>
    <w:rsid w:val="00D53ECC"/>
    <w:rsid w:val="00D53ECD"/>
    <w:rsid w:val="00D53ED0"/>
    <w:rsid w:val="00D53F3C"/>
    <w:rsid w:val="00D53F41"/>
    <w:rsid w:val="00D53F93"/>
    <w:rsid w:val="00D53FB5"/>
    <w:rsid w:val="00D53FD6"/>
    <w:rsid w:val="00D53FDC"/>
    <w:rsid w:val="00D54010"/>
    <w:rsid w:val="00D54027"/>
    <w:rsid w:val="00D540A7"/>
    <w:rsid w:val="00D540CB"/>
    <w:rsid w:val="00D540D9"/>
    <w:rsid w:val="00D540F3"/>
    <w:rsid w:val="00D54126"/>
    <w:rsid w:val="00D54161"/>
    <w:rsid w:val="00D54164"/>
    <w:rsid w:val="00D541B3"/>
    <w:rsid w:val="00D541C3"/>
    <w:rsid w:val="00D5421E"/>
    <w:rsid w:val="00D54222"/>
    <w:rsid w:val="00D54237"/>
    <w:rsid w:val="00D54277"/>
    <w:rsid w:val="00D5429E"/>
    <w:rsid w:val="00D542C6"/>
    <w:rsid w:val="00D542F4"/>
    <w:rsid w:val="00D54301"/>
    <w:rsid w:val="00D54305"/>
    <w:rsid w:val="00D54363"/>
    <w:rsid w:val="00D54392"/>
    <w:rsid w:val="00D543AA"/>
    <w:rsid w:val="00D543B4"/>
    <w:rsid w:val="00D543D6"/>
    <w:rsid w:val="00D54415"/>
    <w:rsid w:val="00D54436"/>
    <w:rsid w:val="00D5444F"/>
    <w:rsid w:val="00D54479"/>
    <w:rsid w:val="00D544A7"/>
    <w:rsid w:val="00D544CA"/>
    <w:rsid w:val="00D5451A"/>
    <w:rsid w:val="00D5453A"/>
    <w:rsid w:val="00D54555"/>
    <w:rsid w:val="00D54595"/>
    <w:rsid w:val="00D545C4"/>
    <w:rsid w:val="00D54611"/>
    <w:rsid w:val="00D5463E"/>
    <w:rsid w:val="00D5465B"/>
    <w:rsid w:val="00D5465F"/>
    <w:rsid w:val="00D5466F"/>
    <w:rsid w:val="00D546A2"/>
    <w:rsid w:val="00D546B1"/>
    <w:rsid w:val="00D546B5"/>
    <w:rsid w:val="00D546D6"/>
    <w:rsid w:val="00D546D8"/>
    <w:rsid w:val="00D546F3"/>
    <w:rsid w:val="00D546FA"/>
    <w:rsid w:val="00D5470E"/>
    <w:rsid w:val="00D54716"/>
    <w:rsid w:val="00D54720"/>
    <w:rsid w:val="00D54738"/>
    <w:rsid w:val="00D5473D"/>
    <w:rsid w:val="00D54745"/>
    <w:rsid w:val="00D54766"/>
    <w:rsid w:val="00D547AE"/>
    <w:rsid w:val="00D547EF"/>
    <w:rsid w:val="00D54810"/>
    <w:rsid w:val="00D5484E"/>
    <w:rsid w:val="00D548AB"/>
    <w:rsid w:val="00D548C9"/>
    <w:rsid w:val="00D5496B"/>
    <w:rsid w:val="00D54973"/>
    <w:rsid w:val="00D549C8"/>
    <w:rsid w:val="00D549CA"/>
    <w:rsid w:val="00D549D4"/>
    <w:rsid w:val="00D549F7"/>
    <w:rsid w:val="00D549F8"/>
    <w:rsid w:val="00D54A3D"/>
    <w:rsid w:val="00D54A98"/>
    <w:rsid w:val="00D54A9D"/>
    <w:rsid w:val="00D54ADB"/>
    <w:rsid w:val="00D54AF4"/>
    <w:rsid w:val="00D54B01"/>
    <w:rsid w:val="00D54B25"/>
    <w:rsid w:val="00D54B5F"/>
    <w:rsid w:val="00D54B9F"/>
    <w:rsid w:val="00D54BED"/>
    <w:rsid w:val="00D54C07"/>
    <w:rsid w:val="00D54C36"/>
    <w:rsid w:val="00D54CEF"/>
    <w:rsid w:val="00D54D1F"/>
    <w:rsid w:val="00D54D31"/>
    <w:rsid w:val="00D54D49"/>
    <w:rsid w:val="00D54D5F"/>
    <w:rsid w:val="00D54D64"/>
    <w:rsid w:val="00D54DAE"/>
    <w:rsid w:val="00D54DE2"/>
    <w:rsid w:val="00D54E3A"/>
    <w:rsid w:val="00D54E40"/>
    <w:rsid w:val="00D54E43"/>
    <w:rsid w:val="00D54E76"/>
    <w:rsid w:val="00D54E86"/>
    <w:rsid w:val="00D54E9A"/>
    <w:rsid w:val="00D54EC9"/>
    <w:rsid w:val="00D54ECF"/>
    <w:rsid w:val="00D54ED5"/>
    <w:rsid w:val="00D54EF5"/>
    <w:rsid w:val="00D54F5E"/>
    <w:rsid w:val="00D54F6C"/>
    <w:rsid w:val="00D54FD1"/>
    <w:rsid w:val="00D54FE9"/>
    <w:rsid w:val="00D54FFF"/>
    <w:rsid w:val="00D5503F"/>
    <w:rsid w:val="00D5506C"/>
    <w:rsid w:val="00D550B4"/>
    <w:rsid w:val="00D55104"/>
    <w:rsid w:val="00D55109"/>
    <w:rsid w:val="00D5515E"/>
    <w:rsid w:val="00D55239"/>
    <w:rsid w:val="00D55244"/>
    <w:rsid w:val="00D5529C"/>
    <w:rsid w:val="00D552B2"/>
    <w:rsid w:val="00D552C1"/>
    <w:rsid w:val="00D552FD"/>
    <w:rsid w:val="00D5531E"/>
    <w:rsid w:val="00D55327"/>
    <w:rsid w:val="00D55335"/>
    <w:rsid w:val="00D5533E"/>
    <w:rsid w:val="00D55354"/>
    <w:rsid w:val="00D5539A"/>
    <w:rsid w:val="00D553A6"/>
    <w:rsid w:val="00D553D0"/>
    <w:rsid w:val="00D553D2"/>
    <w:rsid w:val="00D5540B"/>
    <w:rsid w:val="00D55418"/>
    <w:rsid w:val="00D55466"/>
    <w:rsid w:val="00D5546B"/>
    <w:rsid w:val="00D55472"/>
    <w:rsid w:val="00D55478"/>
    <w:rsid w:val="00D5547D"/>
    <w:rsid w:val="00D554CC"/>
    <w:rsid w:val="00D554EF"/>
    <w:rsid w:val="00D55541"/>
    <w:rsid w:val="00D555A5"/>
    <w:rsid w:val="00D555A7"/>
    <w:rsid w:val="00D555B0"/>
    <w:rsid w:val="00D55616"/>
    <w:rsid w:val="00D55630"/>
    <w:rsid w:val="00D5564C"/>
    <w:rsid w:val="00D5565B"/>
    <w:rsid w:val="00D5567A"/>
    <w:rsid w:val="00D556A9"/>
    <w:rsid w:val="00D556B1"/>
    <w:rsid w:val="00D556D9"/>
    <w:rsid w:val="00D556DF"/>
    <w:rsid w:val="00D556EB"/>
    <w:rsid w:val="00D556F7"/>
    <w:rsid w:val="00D55783"/>
    <w:rsid w:val="00D55787"/>
    <w:rsid w:val="00D55789"/>
    <w:rsid w:val="00D557A5"/>
    <w:rsid w:val="00D557D2"/>
    <w:rsid w:val="00D557E0"/>
    <w:rsid w:val="00D5587F"/>
    <w:rsid w:val="00D55893"/>
    <w:rsid w:val="00D558D1"/>
    <w:rsid w:val="00D558E0"/>
    <w:rsid w:val="00D558E4"/>
    <w:rsid w:val="00D55900"/>
    <w:rsid w:val="00D5592C"/>
    <w:rsid w:val="00D55934"/>
    <w:rsid w:val="00D5597F"/>
    <w:rsid w:val="00D559A9"/>
    <w:rsid w:val="00D559F1"/>
    <w:rsid w:val="00D55A13"/>
    <w:rsid w:val="00D55A38"/>
    <w:rsid w:val="00D55A68"/>
    <w:rsid w:val="00D55A70"/>
    <w:rsid w:val="00D55A7B"/>
    <w:rsid w:val="00D55BAA"/>
    <w:rsid w:val="00D55BCE"/>
    <w:rsid w:val="00D55BF1"/>
    <w:rsid w:val="00D55BF6"/>
    <w:rsid w:val="00D55C1B"/>
    <w:rsid w:val="00D55C2B"/>
    <w:rsid w:val="00D55C74"/>
    <w:rsid w:val="00D55CA9"/>
    <w:rsid w:val="00D55D59"/>
    <w:rsid w:val="00D55D5B"/>
    <w:rsid w:val="00D55D8E"/>
    <w:rsid w:val="00D55DE2"/>
    <w:rsid w:val="00D55E04"/>
    <w:rsid w:val="00D55E1A"/>
    <w:rsid w:val="00D55E40"/>
    <w:rsid w:val="00D55E79"/>
    <w:rsid w:val="00D55E97"/>
    <w:rsid w:val="00D55EA7"/>
    <w:rsid w:val="00D55EAF"/>
    <w:rsid w:val="00D55EB2"/>
    <w:rsid w:val="00D55ECC"/>
    <w:rsid w:val="00D55EE5"/>
    <w:rsid w:val="00D55F0F"/>
    <w:rsid w:val="00D55F45"/>
    <w:rsid w:val="00D55F4A"/>
    <w:rsid w:val="00D55F5C"/>
    <w:rsid w:val="00D55FD3"/>
    <w:rsid w:val="00D5600E"/>
    <w:rsid w:val="00D5603A"/>
    <w:rsid w:val="00D56064"/>
    <w:rsid w:val="00D560A6"/>
    <w:rsid w:val="00D56110"/>
    <w:rsid w:val="00D56113"/>
    <w:rsid w:val="00D56147"/>
    <w:rsid w:val="00D5614B"/>
    <w:rsid w:val="00D56151"/>
    <w:rsid w:val="00D5615E"/>
    <w:rsid w:val="00D56164"/>
    <w:rsid w:val="00D561D7"/>
    <w:rsid w:val="00D5620B"/>
    <w:rsid w:val="00D56246"/>
    <w:rsid w:val="00D5624D"/>
    <w:rsid w:val="00D5633C"/>
    <w:rsid w:val="00D56346"/>
    <w:rsid w:val="00D56353"/>
    <w:rsid w:val="00D5638D"/>
    <w:rsid w:val="00D563A9"/>
    <w:rsid w:val="00D563C1"/>
    <w:rsid w:val="00D563E6"/>
    <w:rsid w:val="00D5640E"/>
    <w:rsid w:val="00D56429"/>
    <w:rsid w:val="00D56448"/>
    <w:rsid w:val="00D56462"/>
    <w:rsid w:val="00D5646E"/>
    <w:rsid w:val="00D5647D"/>
    <w:rsid w:val="00D56496"/>
    <w:rsid w:val="00D5649C"/>
    <w:rsid w:val="00D564AA"/>
    <w:rsid w:val="00D564D2"/>
    <w:rsid w:val="00D564D9"/>
    <w:rsid w:val="00D564DC"/>
    <w:rsid w:val="00D564E2"/>
    <w:rsid w:val="00D564F5"/>
    <w:rsid w:val="00D564FA"/>
    <w:rsid w:val="00D56552"/>
    <w:rsid w:val="00D5655F"/>
    <w:rsid w:val="00D565B6"/>
    <w:rsid w:val="00D565DD"/>
    <w:rsid w:val="00D565E7"/>
    <w:rsid w:val="00D5660F"/>
    <w:rsid w:val="00D5663E"/>
    <w:rsid w:val="00D5664D"/>
    <w:rsid w:val="00D56658"/>
    <w:rsid w:val="00D5665D"/>
    <w:rsid w:val="00D566EA"/>
    <w:rsid w:val="00D56718"/>
    <w:rsid w:val="00D5673E"/>
    <w:rsid w:val="00D5674F"/>
    <w:rsid w:val="00D56756"/>
    <w:rsid w:val="00D56771"/>
    <w:rsid w:val="00D567BC"/>
    <w:rsid w:val="00D567D9"/>
    <w:rsid w:val="00D567E0"/>
    <w:rsid w:val="00D5680E"/>
    <w:rsid w:val="00D56828"/>
    <w:rsid w:val="00D56836"/>
    <w:rsid w:val="00D5684C"/>
    <w:rsid w:val="00D56878"/>
    <w:rsid w:val="00D5689E"/>
    <w:rsid w:val="00D5690F"/>
    <w:rsid w:val="00D56913"/>
    <w:rsid w:val="00D56929"/>
    <w:rsid w:val="00D56955"/>
    <w:rsid w:val="00D5696B"/>
    <w:rsid w:val="00D56970"/>
    <w:rsid w:val="00D56977"/>
    <w:rsid w:val="00D56978"/>
    <w:rsid w:val="00D569AB"/>
    <w:rsid w:val="00D569B0"/>
    <w:rsid w:val="00D569B1"/>
    <w:rsid w:val="00D56A09"/>
    <w:rsid w:val="00D56A43"/>
    <w:rsid w:val="00D56A7C"/>
    <w:rsid w:val="00D56B6C"/>
    <w:rsid w:val="00D56BB0"/>
    <w:rsid w:val="00D56BF9"/>
    <w:rsid w:val="00D56C56"/>
    <w:rsid w:val="00D56C68"/>
    <w:rsid w:val="00D56C72"/>
    <w:rsid w:val="00D56C7B"/>
    <w:rsid w:val="00D56CC8"/>
    <w:rsid w:val="00D56CFA"/>
    <w:rsid w:val="00D56D13"/>
    <w:rsid w:val="00D56D36"/>
    <w:rsid w:val="00D56D76"/>
    <w:rsid w:val="00D56E00"/>
    <w:rsid w:val="00D56E05"/>
    <w:rsid w:val="00D56E2F"/>
    <w:rsid w:val="00D56E4B"/>
    <w:rsid w:val="00D56E93"/>
    <w:rsid w:val="00D56EA6"/>
    <w:rsid w:val="00D56EBB"/>
    <w:rsid w:val="00D56EC3"/>
    <w:rsid w:val="00D56EC4"/>
    <w:rsid w:val="00D56EF5"/>
    <w:rsid w:val="00D56F15"/>
    <w:rsid w:val="00D56F2D"/>
    <w:rsid w:val="00D56F4F"/>
    <w:rsid w:val="00D56FC2"/>
    <w:rsid w:val="00D56FDB"/>
    <w:rsid w:val="00D56FE5"/>
    <w:rsid w:val="00D56FFD"/>
    <w:rsid w:val="00D57015"/>
    <w:rsid w:val="00D5702F"/>
    <w:rsid w:val="00D57034"/>
    <w:rsid w:val="00D57044"/>
    <w:rsid w:val="00D5704B"/>
    <w:rsid w:val="00D57084"/>
    <w:rsid w:val="00D570C6"/>
    <w:rsid w:val="00D5711C"/>
    <w:rsid w:val="00D5717A"/>
    <w:rsid w:val="00D57188"/>
    <w:rsid w:val="00D571DF"/>
    <w:rsid w:val="00D571FB"/>
    <w:rsid w:val="00D57220"/>
    <w:rsid w:val="00D57223"/>
    <w:rsid w:val="00D57268"/>
    <w:rsid w:val="00D5726E"/>
    <w:rsid w:val="00D57280"/>
    <w:rsid w:val="00D572CB"/>
    <w:rsid w:val="00D57309"/>
    <w:rsid w:val="00D57373"/>
    <w:rsid w:val="00D5739B"/>
    <w:rsid w:val="00D573AA"/>
    <w:rsid w:val="00D57413"/>
    <w:rsid w:val="00D57484"/>
    <w:rsid w:val="00D5749F"/>
    <w:rsid w:val="00D574AF"/>
    <w:rsid w:val="00D57509"/>
    <w:rsid w:val="00D5753D"/>
    <w:rsid w:val="00D57572"/>
    <w:rsid w:val="00D575BC"/>
    <w:rsid w:val="00D575C1"/>
    <w:rsid w:val="00D575D2"/>
    <w:rsid w:val="00D575D5"/>
    <w:rsid w:val="00D575DE"/>
    <w:rsid w:val="00D575F9"/>
    <w:rsid w:val="00D57615"/>
    <w:rsid w:val="00D57630"/>
    <w:rsid w:val="00D5763E"/>
    <w:rsid w:val="00D57644"/>
    <w:rsid w:val="00D57693"/>
    <w:rsid w:val="00D5769F"/>
    <w:rsid w:val="00D576B1"/>
    <w:rsid w:val="00D57716"/>
    <w:rsid w:val="00D5774D"/>
    <w:rsid w:val="00D5777C"/>
    <w:rsid w:val="00D577FE"/>
    <w:rsid w:val="00D57801"/>
    <w:rsid w:val="00D57812"/>
    <w:rsid w:val="00D5783E"/>
    <w:rsid w:val="00D57844"/>
    <w:rsid w:val="00D578AE"/>
    <w:rsid w:val="00D578B3"/>
    <w:rsid w:val="00D57915"/>
    <w:rsid w:val="00D57938"/>
    <w:rsid w:val="00D5794F"/>
    <w:rsid w:val="00D579A0"/>
    <w:rsid w:val="00D57A2F"/>
    <w:rsid w:val="00D57A59"/>
    <w:rsid w:val="00D57A5C"/>
    <w:rsid w:val="00D57A64"/>
    <w:rsid w:val="00D57A70"/>
    <w:rsid w:val="00D57A88"/>
    <w:rsid w:val="00D57AAC"/>
    <w:rsid w:val="00D57AB1"/>
    <w:rsid w:val="00D57ADE"/>
    <w:rsid w:val="00D57AF8"/>
    <w:rsid w:val="00D57AF9"/>
    <w:rsid w:val="00D57AFA"/>
    <w:rsid w:val="00D57B07"/>
    <w:rsid w:val="00D57B26"/>
    <w:rsid w:val="00D57B44"/>
    <w:rsid w:val="00D57B5B"/>
    <w:rsid w:val="00D57B6D"/>
    <w:rsid w:val="00D57BD1"/>
    <w:rsid w:val="00D57BF4"/>
    <w:rsid w:val="00D57BF7"/>
    <w:rsid w:val="00D57BFE"/>
    <w:rsid w:val="00D57C58"/>
    <w:rsid w:val="00D57CA7"/>
    <w:rsid w:val="00D57CC0"/>
    <w:rsid w:val="00D57CC4"/>
    <w:rsid w:val="00D57CD6"/>
    <w:rsid w:val="00D57CD8"/>
    <w:rsid w:val="00D57CF0"/>
    <w:rsid w:val="00D57CF1"/>
    <w:rsid w:val="00D57CFA"/>
    <w:rsid w:val="00D57D44"/>
    <w:rsid w:val="00D57D5D"/>
    <w:rsid w:val="00D57DCC"/>
    <w:rsid w:val="00D57DD6"/>
    <w:rsid w:val="00D57DEF"/>
    <w:rsid w:val="00D57E08"/>
    <w:rsid w:val="00D57E50"/>
    <w:rsid w:val="00D57E52"/>
    <w:rsid w:val="00D57E57"/>
    <w:rsid w:val="00D57E66"/>
    <w:rsid w:val="00D57E9B"/>
    <w:rsid w:val="00D57E9D"/>
    <w:rsid w:val="00D57EC6"/>
    <w:rsid w:val="00D57EE3"/>
    <w:rsid w:val="00D57EEE"/>
    <w:rsid w:val="00D57EF9"/>
    <w:rsid w:val="00D57F21"/>
    <w:rsid w:val="00D57F2D"/>
    <w:rsid w:val="00D57F5E"/>
    <w:rsid w:val="00D57F88"/>
    <w:rsid w:val="00D57FAF"/>
    <w:rsid w:val="00D57FFC"/>
    <w:rsid w:val="00D60007"/>
    <w:rsid w:val="00D6000A"/>
    <w:rsid w:val="00D60014"/>
    <w:rsid w:val="00D60038"/>
    <w:rsid w:val="00D6004A"/>
    <w:rsid w:val="00D60055"/>
    <w:rsid w:val="00D60064"/>
    <w:rsid w:val="00D60097"/>
    <w:rsid w:val="00D60099"/>
    <w:rsid w:val="00D600EB"/>
    <w:rsid w:val="00D6010A"/>
    <w:rsid w:val="00D60129"/>
    <w:rsid w:val="00D6014F"/>
    <w:rsid w:val="00D60153"/>
    <w:rsid w:val="00D60164"/>
    <w:rsid w:val="00D6026A"/>
    <w:rsid w:val="00D602E9"/>
    <w:rsid w:val="00D6033F"/>
    <w:rsid w:val="00D60349"/>
    <w:rsid w:val="00D6034A"/>
    <w:rsid w:val="00D60351"/>
    <w:rsid w:val="00D6035A"/>
    <w:rsid w:val="00D60360"/>
    <w:rsid w:val="00D60371"/>
    <w:rsid w:val="00D60390"/>
    <w:rsid w:val="00D6039E"/>
    <w:rsid w:val="00D603A2"/>
    <w:rsid w:val="00D603BF"/>
    <w:rsid w:val="00D603F7"/>
    <w:rsid w:val="00D60416"/>
    <w:rsid w:val="00D6041F"/>
    <w:rsid w:val="00D60426"/>
    <w:rsid w:val="00D6043A"/>
    <w:rsid w:val="00D6043E"/>
    <w:rsid w:val="00D60455"/>
    <w:rsid w:val="00D60467"/>
    <w:rsid w:val="00D604AE"/>
    <w:rsid w:val="00D604DC"/>
    <w:rsid w:val="00D604E8"/>
    <w:rsid w:val="00D60532"/>
    <w:rsid w:val="00D6054D"/>
    <w:rsid w:val="00D60567"/>
    <w:rsid w:val="00D60575"/>
    <w:rsid w:val="00D6057B"/>
    <w:rsid w:val="00D605BB"/>
    <w:rsid w:val="00D605FF"/>
    <w:rsid w:val="00D60604"/>
    <w:rsid w:val="00D60652"/>
    <w:rsid w:val="00D606CE"/>
    <w:rsid w:val="00D606F3"/>
    <w:rsid w:val="00D60739"/>
    <w:rsid w:val="00D607AB"/>
    <w:rsid w:val="00D607C4"/>
    <w:rsid w:val="00D607FE"/>
    <w:rsid w:val="00D6083A"/>
    <w:rsid w:val="00D6083C"/>
    <w:rsid w:val="00D60853"/>
    <w:rsid w:val="00D60882"/>
    <w:rsid w:val="00D608C5"/>
    <w:rsid w:val="00D608F3"/>
    <w:rsid w:val="00D6090C"/>
    <w:rsid w:val="00D60915"/>
    <w:rsid w:val="00D60931"/>
    <w:rsid w:val="00D6099E"/>
    <w:rsid w:val="00D609DC"/>
    <w:rsid w:val="00D609EB"/>
    <w:rsid w:val="00D609FE"/>
    <w:rsid w:val="00D60A4F"/>
    <w:rsid w:val="00D60A5C"/>
    <w:rsid w:val="00D60A7D"/>
    <w:rsid w:val="00D60AA2"/>
    <w:rsid w:val="00D60ADE"/>
    <w:rsid w:val="00D60AF2"/>
    <w:rsid w:val="00D60B3E"/>
    <w:rsid w:val="00D60B72"/>
    <w:rsid w:val="00D60BA3"/>
    <w:rsid w:val="00D60BB1"/>
    <w:rsid w:val="00D60BE5"/>
    <w:rsid w:val="00D60BEE"/>
    <w:rsid w:val="00D60C18"/>
    <w:rsid w:val="00D60C4F"/>
    <w:rsid w:val="00D60C70"/>
    <w:rsid w:val="00D60C87"/>
    <w:rsid w:val="00D60CA2"/>
    <w:rsid w:val="00D60CBF"/>
    <w:rsid w:val="00D60CCA"/>
    <w:rsid w:val="00D60CD8"/>
    <w:rsid w:val="00D60CF2"/>
    <w:rsid w:val="00D60D66"/>
    <w:rsid w:val="00D60D6B"/>
    <w:rsid w:val="00D60D7D"/>
    <w:rsid w:val="00D60D84"/>
    <w:rsid w:val="00D60D87"/>
    <w:rsid w:val="00D60DA7"/>
    <w:rsid w:val="00D60DB3"/>
    <w:rsid w:val="00D60DDC"/>
    <w:rsid w:val="00D60E1B"/>
    <w:rsid w:val="00D60E33"/>
    <w:rsid w:val="00D60E40"/>
    <w:rsid w:val="00D60E8D"/>
    <w:rsid w:val="00D60EA7"/>
    <w:rsid w:val="00D60EC6"/>
    <w:rsid w:val="00D60EFA"/>
    <w:rsid w:val="00D60F5B"/>
    <w:rsid w:val="00D60F7E"/>
    <w:rsid w:val="00D60FAC"/>
    <w:rsid w:val="00D60FB3"/>
    <w:rsid w:val="00D60FB4"/>
    <w:rsid w:val="00D60FC0"/>
    <w:rsid w:val="00D60FD4"/>
    <w:rsid w:val="00D60FFC"/>
    <w:rsid w:val="00D60FFF"/>
    <w:rsid w:val="00D6101A"/>
    <w:rsid w:val="00D6102F"/>
    <w:rsid w:val="00D61046"/>
    <w:rsid w:val="00D6105A"/>
    <w:rsid w:val="00D6105B"/>
    <w:rsid w:val="00D61097"/>
    <w:rsid w:val="00D61098"/>
    <w:rsid w:val="00D610B3"/>
    <w:rsid w:val="00D610BB"/>
    <w:rsid w:val="00D610DC"/>
    <w:rsid w:val="00D610E1"/>
    <w:rsid w:val="00D610FA"/>
    <w:rsid w:val="00D61102"/>
    <w:rsid w:val="00D6110B"/>
    <w:rsid w:val="00D6112D"/>
    <w:rsid w:val="00D61132"/>
    <w:rsid w:val="00D61144"/>
    <w:rsid w:val="00D61153"/>
    <w:rsid w:val="00D61178"/>
    <w:rsid w:val="00D61196"/>
    <w:rsid w:val="00D611C8"/>
    <w:rsid w:val="00D611DB"/>
    <w:rsid w:val="00D611E9"/>
    <w:rsid w:val="00D611ED"/>
    <w:rsid w:val="00D611FD"/>
    <w:rsid w:val="00D6120D"/>
    <w:rsid w:val="00D61227"/>
    <w:rsid w:val="00D6122E"/>
    <w:rsid w:val="00D61238"/>
    <w:rsid w:val="00D61247"/>
    <w:rsid w:val="00D61255"/>
    <w:rsid w:val="00D6128B"/>
    <w:rsid w:val="00D61290"/>
    <w:rsid w:val="00D61291"/>
    <w:rsid w:val="00D612AA"/>
    <w:rsid w:val="00D612D0"/>
    <w:rsid w:val="00D612F7"/>
    <w:rsid w:val="00D612FD"/>
    <w:rsid w:val="00D61326"/>
    <w:rsid w:val="00D61332"/>
    <w:rsid w:val="00D61353"/>
    <w:rsid w:val="00D61354"/>
    <w:rsid w:val="00D613AA"/>
    <w:rsid w:val="00D613F5"/>
    <w:rsid w:val="00D61408"/>
    <w:rsid w:val="00D6141C"/>
    <w:rsid w:val="00D6143D"/>
    <w:rsid w:val="00D6144C"/>
    <w:rsid w:val="00D614D9"/>
    <w:rsid w:val="00D61504"/>
    <w:rsid w:val="00D615A7"/>
    <w:rsid w:val="00D615E5"/>
    <w:rsid w:val="00D61604"/>
    <w:rsid w:val="00D61613"/>
    <w:rsid w:val="00D6162B"/>
    <w:rsid w:val="00D6169A"/>
    <w:rsid w:val="00D616AF"/>
    <w:rsid w:val="00D6174B"/>
    <w:rsid w:val="00D6178C"/>
    <w:rsid w:val="00D61798"/>
    <w:rsid w:val="00D617DA"/>
    <w:rsid w:val="00D617ED"/>
    <w:rsid w:val="00D6180B"/>
    <w:rsid w:val="00D61862"/>
    <w:rsid w:val="00D61897"/>
    <w:rsid w:val="00D6189E"/>
    <w:rsid w:val="00D618D0"/>
    <w:rsid w:val="00D61916"/>
    <w:rsid w:val="00D61934"/>
    <w:rsid w:val="00D61944"/>
    <w:rsid w:val="00D61948"/>
    <w:rsid w:val="00D6197B"/>
    <w:rsid w:val="00D6197D"/>
    <w:rsid w:val="00D619B0"/>
    <w:rsid w:val="00D619BB"/>
    <w:rsid w:val="00D619DD"/>
    <w:rsid w:val="00D61A2C"/>
    <w:rsid w:val="00D61A59"/>
    <w:rsid w:val="00D61A70"/>
    <w:rsid w:val="00D61ABE"/>
    <w:rsid w:val="00D61AC0"/>
    <w:rsid w:val="00D61AC8"/>
    <w:rsid w:val="00D61ADA"/>
    <w:rsid w:val="00D61B15"/>
    <w:rsid w:val="00D61B83"/>
    <w:rsid w:val="00D61B85"/>
    <w:rsid w:val="00D61BED"/>
    <w:rsid w:val="00D61BF5"/>
    <w:rsid w:val="00D61BF8"/>
    <w:rsid w:val="00D61C49"/>
    <w:rsid w:val="00D61C53"/>
    <w:rsid w:val="00D61C5C"/>
    <w:rsid w:val="00D61C85"/>
    <w:rsid w:val="00D61C99"/>
    <w:rsid w:val="00D61CF4"/>
    <w:rsid w:val="00D61D03"/>
    <w:rsid w:val="00D61D26"/>
    <w:rsid w:val="00D61D94"/>
    <w:rsid w:val="00D61E0B"/>
    <w:rsid w:val="00D61E1A"/>
    <w:rsid w:val="00D61E2F"/>
    <w:rsid w:val="00D61E40"/>
    <w:rsid w:val="00D61E53"/>
    <w:rsid w:val="00D61E5E"/>
    <w:rsid w:val="00D61E7B"/>
    <w:rsid w:val="00D61E84"/>
    <w:rsid w:val="00D61E87"/>
    <w:rsid w:val="00D61E8D"/>
    <w:rsid w:val="00D61ED6"/>
    <w:rsid w:val="00D61EF3"/>
    <w:rsid w:val="00D61EF9"/>
    <w:rsid w:val="00D61F0C"/>
    <w:rsid w:val="00D61F55"/>
    <w:rsid w:val="00D61F7B"/>
    <w:rsid w:val="00D61F89"/>
    <w:rsid w:val="00D61FC7"/>
    <w:rsid w:val="00D61FC8"/>
    <w:rsid w:val="00D61FCE"/>
    <w:rsid w:val="00D62021"/>
    <w:rsid w:val="00D620DB"/>
    <w:rsid w:val="00D620F0"/>
    <w:rsid w:val="00D620FA"/>
    <w:rsid w:val="00D6210D"/>
    <w:rsid w:val="00D6217A"/>
    <w:rsid w:val="00D6218A"/>
    <w:rsid w:val="00D6220D"/>
    <w:rsid w:val="00D6221B"/>
    <w:rsid w:val="00D6223F"/>
    <w:rsid w:val="00D62252"/>
    <w:rsid w:val="00D62297"/>
    <w:rsid w:val="00D622BB"/>
    <w:rsid w:val="00D622CA"/>
    <w:rsid w:val="00D622CC"/>
    <w:rsid w:val="00D622CE"/>
    <w:rsid w:val="00D622F3"/>
    <w:rsid w:val="00D62355"/>
    <w:rsid w:val="00D62382"/>
    <w:rsid w:val="00D62390"/>
    <w:rsid w:val="00D623E1"/>
    <w:rsid w:val="00D623F6"/>
    <w:rsid w:val="00D62410"/>
    <w:rsid w:val="00D62418"/>
    <w:rsid w:val="00D6241F"/>
    <w:rsid w:val="00D62467"/>
    <w:rsid w:val="00D6246D"/>
    <w:rsid w:val="00D6249E"/>
    <w:rsid w:val="00D6249F"/>
    <w:rsid w:val="00D624A0"/>
    <w:rsid w:val="00D624A9"/>
    <w:rsid w:val="00D624B2"/>
    <w:rsid w:val="00D62506"/>
    <w:rsid w:val="00D625B4"/>
    <w:rsid w:val="00D625B7"/>
    <w:rsid w:val="00D625E6"/>
    <w:rsid w:val="00D62615"/>
    <w:rsid w:val="00D62618"/>
    <w:rsid w:val="00D62627"/>
    <w:rsid w:val="00D6264B"/>
    <w:rsid w:val="00D62731"/>
    <w:rsid w:val="00D62746"/>
    <w:rsid w:val="00D6274C"/>
    <w:rsid w:val="00D62759"/>
    <w:rsid w:val="00D6275D"/>
    <w:rsid w:val="00D6277E"/>
    <w:rsid w:val="00D6277F"/>
    <w:rsid w:val="00D627E3"/>
    <w:rsid w:val="00D627EF"/>
    <w:rsid w:val="00D62801"/>
    <w:rsid w:val="00D62836"/>
    <w:rsid w:val="00D6286C"/>
    <w:rsid w:val="00D6286D"/>
    <w:rsid w:val="00D62886"/>
    <w:rsid w:val="00D628D9"/>
    <w:rsid w:val="00D62960"/>
    <w:rsid w:val="00D629E3"/>
    <w:rsid w:val="00D629FB"/>
    <w:rsid w:val="00D62A0A"/>
    <w:rsid w:val="00D62A1C"/>
    <w:rsid w:val="00D62A66"/>
    <w:rsid w:val="00D62A87"/>
    <w:rsid w:val="00D62AA3"/>
    <w:rsid w:val="00D62AA7"/>
    <w:rsid w:val="00D62AB4"/>
    <w:rsid w:val="00D62AD9"/>
    <w:rsid w:val="00D62AF4"/>
    <w:rsid w:val="00D62B00"/>
    <w:rsid w:val="00D62B06"/>
    <w:rsid w:val="00D62B07"/>
    <w:rsid w:val="00D62B36"/>
    <w:rsid w:val="00D62B48"/>
    <w:rsid w:val="00D62B70"/>
    <w:rsid w:val="00D62B9D"/>
    <w:rsid w:val="00D62BBD"/>
    <w:rsid w:val="00D62C09"/>
    <w:rsid w:val="00D62C25"/>
    <w:rsid w:val="00D62C4B"/>
    <w:rsid w:val="00D62C77"/>
    <w:rsid w:val="00D62C7A"/>
    <w:rsid w:val="00D62CE1"/>
    <w:rsid w:val="00D62CEA"/>
    <w:rsid w:val="00D62CF5"/>
    <w:rsid w:val="00D62D25"/>
    <w:rsid w:val="00D62D2D"/>
    <w:rsid w:val="00D62D32"/>
    <w:rsid w:val="00D62DA8"/>
    <w:rsid w:val="00D62DB0"/>
    <w:rsid w:val="00D62DB1"/>
    <w:rsid w:val="00D62DB8"/>
    <w:rsid w:val="00D62DBB"/>
    <w:rsid w:val="00D62DFB"/>
    <w:rsid w:val="00D62E00"/>
    <w:rsid w:val="00D62E17"/>
    <w:rsid w:val="00D62E38"/>
    <w:rsid w:val="00D62E53"/>
    <w:rsid w:val="00D62E62"/>
    <w:rsid w:val="00D62E9F"/>
    <w:rsid w:val="00D62EDC"/>
    <w:rsid w:val="00D62F0B"/>
    <w:rsid w:val="00D62F2C"/>
    <w:rsid w:val="00D62F2D"/>
    <w:rsid w:val="00D62F4D"/>
    <w:rsid w:val="00D62FAB"/>
    <w:rsid w:val="00D62FCF"/>
    <w:rsid w:val="00D62FDE"/>
    <w:rsid w:val="00D63027"/>
    <w:rsid w:val="00D6302B"/>
    <w:rsid w:val="00D63076"/>
    <w:rsid w:val="00D6307E"/>
    <w:rsid w:val="00D63134"/>
    <w:rsid w:val="00D63181"/>
    <w:rsid w:val="00D631B5"/>
    <w:rsid w:val="00D631BB"/>
    <w:rsid w:val="00D631C8"/>
    <w:rsid w:val="00D631DB"/>
    <w:rsid w:val="00D6322C"/>
    <w:rsid w:val="00D63244"/>
    <w:rsid w:val="00D632B3"/>
    <w:rsid w:val="00D632BD"/>
    <w:rsid w:val="00D632C5"/>
    <w:rsid w:val="00D632DF"/>
    <w:rsid w:val="00D632E5"/>
    <w:rsid w:val="00D63318"/>
    <w:rsid w:val="00D6336A"/>
    <w:rsid w:val="00D6336C"/>
    <w:rsid w:val="00D633B1"/>
    <w:rsid w:val="00D633FD"/>
    <w:rsid w:val="00D63445"/>
    <w:rsid w:val="00D634A6"/>
    <w:rsid w:val="00D634A7"/>
    <w:rsid w:val="00D634D4"/>
    <w:rsid w:val="00D634DB"/>
    <w:rsid w:val="00D63510"/>
    <w:rsid w:val="00D635BA"/>
    <w:rsid w:val="00D635FE"/>
    <w:rsid w:val="00D63603"/>
    <w:rsid w:val="00D63644"/>
    <w:rsid w:val="00D63656"/>
    <w:rsid w:val="00D6366D"/>
    <w:rsid w:val="00D63691"/>
    <w:rsid w:val="00D636F0"/>
    <w:rsid w:val="00D63709"/>
    <w:rsid w:val="00D63719"/>
    <w:rsid w:val="00D63729"/>
    <w:rsid w:val="00D63738"/>
    <w:rsid w:val="00D6374F"/>
    <w:rsid w:val="00D63757"/>
    <w:rsid w:val="00D63775"/>
    <w:rsid w:val="00D637FE"/>
    <w:rsid w:val="00D6382A"/>
    <w:rsid w:val="00D63867"/>
    <w:rsid w:val="00D638B1"/>
    <w:rsid w:val="00D63949"/>
    <w:rsid w:val="00D63953"/>
    <w:rsid w:val="00D6398E"/>
    <w:rsid w:val="00D639C5"/>
    <w:rsid w:val="00D63A2B"/>
    <w:rsid w:val="00D63A9C"/>
    <w:rsid w:val="00D63A9E"/>
    <w:rsid w:val="00D63AB8"/>
    <w:rsid w:val="00D63AF2"/>
    <w:rsid w:val="00D63B1A"/>
    <w:rsid w:val="00D63B21"/>
    <w:rsid w:val="00D63B3D"/>
    <w:rsid w:val="00D63B3E"/>
    <w:rsid w:val="00D63B4C"/>
    <w:rsid w:val="00D63B5F"/>
    <w:rsid w:val="00D63B78"/>
    <w:rsid w:val="00D63B89"/>
    <w:rsid w:val="00D63BB9"/>
    <w:rsid w:val="00D63BCF"/>
    <w:rsid w:val="00D63BE8"/>
    <w:rsid w:val="00D63C74"/>
    <w:rsid w:val="00D63CA0"/>
    <w:rsid w:val="00D63CEF"/>
    <w:rsid w:val="00D63D31"/>
    <w:rsid w:val="00D63D8B"/>
    <w:rsid w:val="00D63DA5"/>
    <w:rsid w:val="00D63DD8"/>
    <w:rsid w:val="00D63E16"/>
    <w:rsid w:val="00D63E4C"/>
    <w:rsid w:val="00D63E7B"/>
    <w:rsid w:val="00D63EAB"/>
    <w:rsid w:val="00D63EDF"/>
    <w:rsid w:val="00D63EE0"/>
    <w:rsid w:val="00D63F1B"/>
    <w:rsid w:val="00D63F23"/>
    <w:rsid w:val="00D63F51"/>
    <w:rsid w:val="00D63F66"/>
    <w:rsid w:val="00D63F6E"/>
    <w:rsid w:val="00D63FAE"/>
    <w:rsid w:val="00D64015"/>
    <w:rsid w:val="00D6401D"/>
    <w:rsid w:val="00D64097"/>
    <w:rsid w:val="00D640CF"/>
    <w:rsid w:val="00D640D3"/>
    <w:rsid w:val="00D6410B"/>
    <w:rsid w:val="00D64138"/>
    <w:rsid w:val="00D6416D"/>
    <w:rsid w:val="00D6416F"/>
    <w:rsid w:val="00D64187"/>
    <w:rsid w:val="00D641A0"/>
    <w:rsid w:val="00D641A3"/>
    <w:rsid w:val="00D641AE"/>
    <w:rsid w:val="00D641C0"/>
    <w:rsid w:val="00D641CF"/>
    <w:rsid w:val="00D6423E"/>
    <w:rsid w:val="00D6424B"/>
    <w:rsid w:val="00D6427A"/>
    <w:rsid w:val="00D6431A"/>
    <w:rsid w:val="00D6434E"/>
    <w:rsid w:val="00D64357"/>
    <w:rsid w:val="00D6438C"/>
    <w:rsid w:val="00D6438F"/>
    <w:rsid w:val="00D643D0"/>
    <w:rsid w:val="00D6441F"/>
    <w:rsid w:val="00D6443E"/>
    <w:rsid w:val="00D64444"/>
    <w:rsid w:val="00D64460"/>
    <w:rsid w:val="00D64481"/>
    <w:rsid w:val="00D64482"/>
    <w:rsid w:val="00D644A6"/>
    <w:rsid w:val="00D644B9"/>
    <w:rsid w:val="00D644C4"/>
    <w:rsid w:val="00D644D5"/>
    <w:rsid w:val="00D644DA"/>
    <w:rsid w:val="00D644DF"/>
    <w:rsid w:val="00D644E8"/>
    <w:rsid w:val="00D644ED"/>
    <w:rsid w:val="00D64514"/>
    <w:rsid w:val="00D64517"/>
    <w:rsid w:val="00D64532"/>
    <w:rsid w:val="00D6454E"/>
    <w:rsid w:val="00D645A7"/>
    <w:rsid w:val="00D645BF"/>
    <w:rsid w:val="00D645F2"/>
    <w:rsid w:val="00D64650"/>
    <w:rsid w:val="00D64690"/>
    <w:rsid w:val="00D646AB"/>
    <w:rsid w:val="00D646C2"/>
    <w:rsid w:val="00D646C8"/>
    <w:rsid w:val="00D646D7"/>
    <w:rsid w:val="00D646F6"/>
    <w:rsid w:val="00D64704"/>
    <w:rsid w:val="00D64759"/>
    <w:rsid w:val="00D6475B"/>
    <w:rsid w:val="00D6475E"/>
    <w:rsid w:val="00D64791"/>
    <w:rsid w:val="00D64794"/>
    <w:rsid w:val="00D647A8"/>
    <w:rsid w:val="00D64842"/>
    <w:rsid w:val="00D648F7"/>
    <w:rsid w:val="00D64978"/>
    <w:rsid w:val="00D64979"/>
    <w:rsid w:val="00D6499A"/>
    <w:rsid w:val="00D649CF"/>
    <w:rsid w:val="00D649E5"/>
    <w:rsid w:val="00D64A24"/>
    <w:rsid w:val="00D64A4A"/>
    <w:rsid w:val="00D64A94"/>
    <w:rsid w:val="00D64AB6"/>
    <w:rsid w:val="00D64ADF"/>
    <w:rsid w:val="00D64AEE"/>
    <w:rsid w:val="00D64B05"/>
    <w:rsid w:val="00D64B53"/>
    <w:rsid w:val="00D64B6D"/>
    <w:rsid w:val="00D64BBE"/>
    <w:rsid w:val="00D64BCE"/>
    <w:rsid w:val="00D64BDD"/>
    <w:rsid w:val="00D64BFB"/>
    <w:rsid w:val="00D64C1E"/>
    <w:rsid w:val="00D64C61"/>
    <w:rsid w:val="00D64CAC"/>
    <w:rsid w:val="00D64CB8"/>
    <w:rsid w:val="00D64CD3"/>
    <w:rsid w:val="00D64CE5"/>
    <w:rsid w:val="00D64CEF"/>
    <w:rsid w:val="00D64D0B"/>
    <w:rsid w:val="00D64D6F"/>
    <w:rsid w:val="00D64DCE"/>
    <w:rsid w:val="00D64DDB"/>
    <w:rsid w:val="00D64E27"/>
    <w:rsid w:val="00D64E62"/>
    <w:rsid w:val="00D64EA6"/>
    <w:rsid w:val="00D64EBA"/>
    <w:rsid w:val="00D64EDC"/>
    <w:rsid w:val="00D64EFB"/>
    <w:rsid w:val="00D64F2D"/>
    <w:rsid w:val="00D64F41"/>
    <w:rsid w:val="00D64F6D"/>
    <w:rsid w:val="00D64F8D"/>
    <w:rsid w:val="00D64F95"/>
    <w:rsid w:val="00D64FA5"/>
    <w:rsid w:val="00D64FAA"/>
    <w:rsid w:val="00D64FB2"/>
    <w:rsid w:val="00D64FDA"/>
    <w:rsid w:val="00D65011"/>
    <w:rsid w:val="00D65017"/>
    <w:rsid w:val="00D6502A"/>
    <w:rsid w:val="00D65044"/>
    <w:rsid w:val="00D6510C"/>
    <w:rsid w:val="00D6515F"/>
    <w:rsid w:val="00D65200"/>
    <w:rsid w:val="00D65276"/>
    <w:rsid w:val="00D652A7"/>
    <w:rsid w:val="00D652B4"/>
    <w:rsid w:val="00D652B7"/>
    <w:rsid w:val="00D652D1"/>
    <w:rsid w:val="00D652DA"/>
    <w:rsid w:val="00D6533D"/>
    <w:rsid w:val="00D65364"/>
    <w:rsid w:val="00D65377"/>
    <w:rsid w:val="00D65458"/>
    <w:rsid w:val="00D65466"/>
    <w:rsid w:val="00D6546D"/>
    <w:rsid w:val="00D65483"/>
    <w:rsid w:val="00D65485"/>
    <w:rsid w:val="00D654FC"/>
    <w:rsid w:val="00D6555A"/>
    <w:rsid w:val="00D65578"/>
    <w:rsid w:val="00D65579"/>
    <w:rsid w:val="00D65592"/>
    <w:rsid w:val="00D655B5"/>
    <w:rsid w:val="00D655FD"/>
    <w:rsid w:val="00D65601"/>
    <w:rsid w:val="00D65602"/>
    <w:rsid w:val="00D6563E"/>
    <w:rsid w:val="00D6566A"/>
    <w:rsid w:val="00D6567A"/>
    <w:rsid w:val="00D65693"/>
    <w:rsid w:val="00D656A5"/>
    <w:rsid w:val="00D656C9"/>
    <w:rsid w:val="00D656D0"/>
    <w:rsid w:val="00D656E4"/>
    <w:rsid w:val="00D6574A"/>
    <w:rsid w:val="00D6574D"/>
    <w:rsid w:val="00D65758"/>
    <w:rsid w:val="00D65762"/>
    <w:rsid w:val="00D65781"/>
    <w:rsid w:val="00D6580C"/>
    <w:rsid w:val="00D65816"/>
    <w:rsid w:val="00D6582A"/>
    <w:rsid w:val="00D65857"/>
    <w:rsid w:val="00D65863"/>
    <w:rsid w:val="00D65864"/>
    <w:rsid w:val="00D658A4"/>
    <w:rsid w:val="00D658C5"/>
    <w:rsid w:val="00D658D4"/>
    <w:rsid w:val="00D658E9"/>
    <w:rsid w:val="00D65913"/>
    <w:rsid w:val="00D65983"/>
    <w:rsid w:val="00D659ED"/>
    <w:rsid w:val="00D65A18"/>
    <w:rsid w:val="00D65A37"/>
    <w:rsid w:val="00D65A42"/>
    <w:rsid w:val="00D65A55"/>
    <w:rsid w:val="00D65A5E"/>
    <w:rsid w:val="00D65A5F"/>
    <w:rsid w:val="00D65ABB"/>
    <w:rsid w:val="00D65ADB"/>
    <w:rsid w:val="00D65AED"/>
    <w:rsid w:val="00D65AF4"/>
    <w:rsid w:val="00D65B04"/>
    <w:rsid w:val="00D65B09"/>
    <w:rsid w:val="00D65B22"/>
    <w:rsid w:val="00D65B6F"/>
    <w:rsid w:val="00D65BC4"/>
    <w:rsid w:val="00D65C0A"/>
    <w:rsid w:val="00D65C0F"/>
    <w:rsid w:val="00D65C30"/>
    <w:rsid w:val="00D65C7C"/>
    <w:rsid w:val="00D65CC5"/>
    <w:rsid w:val="00D65CF6"/>
    <w:rsid w:val="00D65D0D"/>
    <w:rsid w:val="00D65D13"/>
    <w:rsid w:val="00D65D7E"/>
    <w:rsid w:val="00D65DA0"/>
    <w:rsid w:val="00D65E0F"/>
    <w:rsid w:val="00D65E21"/>
    <w:rsid w:val="00D65E2E"/>
    <w:rsid w:val="00D65E85"/>
    <w:rsid w:val="00D65E8E"/>
    <w:rsid w:val="00D65EF6"/>
    <w:rsid w:val="00D65F0F"/>
    <w:rsid w:val="00D65F1C"/>
    <w:rsid w:val="00D65F40"/>
    <w:rsid w:val="00D65F8E"/>
    <w:rsid w:val="00D65FD0"/>
    <w:rsid w:val="00D65FEE"/>
    <w:rsid w:val="00D65FF0"/>
    <w:rsid w:val="00D66017"/>
    <w:rsid w:val="00D66047"/>
    <w:rsid w:val="00D66057"/>
    <w:rsid w:val="00D660AA"/>
    <w:rsid w:val="00D660B0"/>
    <w:rsid w:val="00D660E0"/>
    <w:rsid w:val="00D66113"/>
    <w:rsid w:val="00D6611A"/>
    <w:rsid w:val="00D66139"/>
    <w:rsid w:val="00D66188"/>
    <w:rsid w:val="00D661D2"/>
    <w:rsid w:val="00D661F0"/>
    <w:rsid w:val="00D66221"/>
    <w:rsid w:val="00D66240"/>
    <w:rsid w:val="00D6626C"/>
    <w:rsid w:val="00D6627C"/>
    <w:rsid w:val="00D662E0"/>
    <w:rsid w:val="00D66305"/>
    <w:rsid w:val="00D6630B"/>
    <w:rsid w:val="00D66338"/>
    <w:rsid w:val="00D66343"/>
    <w:rsid w:val="00D6639B"/>
    <w:rsid w:val="00D663CB"/>
    <w:rsid w:val="00D66469"/>
    <w:rsid w:val="00D66492"/>
    <w:rsid w:val="00D664CA"/>
    <w:rsid w:val="00D66536"/>
    <w:rsid w:val="00D66560"/>
    <w:rsid w:val="00D665C8"/>
    <w:rsid w:val="00D665CE"/>
    <w:rsid w:val="00D66613"/>
    <w:rsid w:val="00D66630"/>
    <w:rsid w:val="00D66667"/>
    <w:rsid w:val="00D66680"/>
    <w:rsid w:val="00D66688"/>
    <w:rsid w:val="00D6668E"/>
    <w:rsid w:val="00D66695"/>
    <w:rsid w:val="00D6669F"/>
    <w:rsid w:val="00D666D3"/>
    <w:rsid w:val="00D666FC"/>
    <w:rsid w:val="00D66720"/>
    <w:rsid w:val="00D66730"/>
    <w:rsid w:val="00D6676B"/>
    <w:rsid w:val="00D667D1"/>
    <w:rsid w:val="00D667D8"/>
    <w:rsid w:val="00D66838"/>
    <w:rsid w:val="00D66853"/>
    <w:rsid w:val="00D66857"/>
    <w:rsid w:val="00D668A6"/>
    <w:rsid w:val="00D668B4"/>
    <w:rsid w:val="00D668B6"/>
    <w:rsid w:val="00D668DE"/>
    <w:rsid w:val="00D668E5"/>
    <w:rsid w:val="00D66909"/>
    <w:rsid w:val="00D66958"/>
    <w:rsid w:val="00D66966"/>
    <w:rsid w:val="00D66973"/>
    <w:rsid w:val="00D66979"/>
    <w:rsid w:val="00D669BD"/>
    <w:rsid w:val="00D669DA"/>
    <w:rsid w:val="00D669DB"/>
    <w:rsid w:val="00D66A09"/>
    <w:rsid w:val="00D66A38"/>
    <w:rsid w:val="00D66A4C"/>
    <w:rsid w:val="00D66A7B"/>
    <w:rsid w:val="00D66AA8"/>
    <w:rsid w:val="00D66B20"/>
    <w:rsid w:val="00D66B22"/>
    <w:rsid w:val="00D66B2B"/>
    <w:rsid w:val="00D66B30"/>
    <w:rsid w:val="00D66B71"/>
    <w:rsid w:val="00D66B85"/>
    <w:rsid w:val="00D66BA3"/>
    <w:rsid w:val="00D66C10"/>
    <w:rsid w:val="00D66C2E"/>
    <w:rsid w:val="00D66C7D"/>
    <w:rsid w:val="00D66C8A"/>
    <w:rsid w:val="00D66C93"/>
    <w:rsid w:val="00D66CE9"/>
    <w:rsid w:val="00D66CF9"/>
    <w:rsid w:val="00D66D04"/>
    <w:rsid w:val="00D66D4E"/>
    <w:rsid w:val="00D66DA2"/>
    <w:rsid w:val="00D66DBD"/>
    <w:rsid w:val="00D66E39"/>
    <w:rsid w:val="00D66E6C"/>
    <w:rsid w:val="00D66E73"/>
    <w:rsid w:val="00D66EA8"/>
    <w:rsid w:val="00D66F25"/>
    <w:rsid w:val="00D66F57"/>
    <w:rsid w:val="00D66FD9"/>
    <w:rsid w:val="00D66FE3"/>
    <w:rsid w:val="00D66FEE"/>
    <w:rsid w:val="00D67010"/>
    <w:rsid w:val="00D6701A"/>
    <w:rsid w:val="00D67054"/>
    <w:rsid w:val="00D67058"/>
    <w:rsid w:val="00D670DE"/>
    <w:rsid w:val="00D670FF"/>
    <w:rsid w:val="00D6717B"/>
    <w:rsid w:val="00D67197"/>
    <w:rsid w:val="00D671D7"/>
    <w:rsid w:val="00D6720F"/>
    <w:rsid w:val="00D67231"/>
    <w:rsid w:val="00D6725E"/>
    <w:rsid w:val="00D67281"/>
    <w:rsid w:val="00D67288"/>
    <w:rsid w:val="00D672DF"/>
    <w:rsid w:val="00D672F3"/>
    <w:rsid w:val="00D6735C"/>
    <w:rsid w:val="00D67381"/>
    <w:rsid w:val="00D673BC"/>
    <w:rsid w:val="00D673BD"/>
    <w:rsid w:val="00D673C9"/>
    <w:rsid w:val="00D67409"/>
    <w:rsid w:val="00D67426"/>
    <w:rsid w:val="00D67437"/>
    <w:rsid w:val="00D6749D"/>
    <w:rsid w:val="00D674E6"/>
    <w:rsid w:val="00D674EF"/>
    <w:rsid w:val="00D674FB"/>
    <w:rsid w:val="00D674FE"/>
    <w:rsid w:val="00D67517"/>
    <w:rsid w:val="00D67561"/>
    <w:rsid w:val="00D675F0"/>
    <w:rsid w:val="00D6763C"/>
    <w:rsid w:val="00D676C0"/>
    <w:rsid w:val="00D676E4"/>
    <w:rsid w:val="00D676EF"/>
    <w:rsid w:val="00D6773E"/>
    <w:rsid w:val="00D67749"/>
    <w:rsid w:val="00D6775D"/>
    <w:rsid w:val="00D6776A"/>
    <w:rsid w:val="00D6777A"/>
    <w:rsid w:val="00D677A7"/>
    <w:rsid w:val="00D677F7"/>
    <w:rsid w:val="00D67876"/>
    <w:rsid w:val="00D678BF"/>
    <w:rsid w:val="00D678D8"/>
    <w:rsid w:val="00D6793E"/>
    <w:rsid w:val="00D6794D"/>
    <w:rsid w:val="00D67962"/>
    <w:rsid w:val="00D67975"/>
    <w:rsid w:val="00D679DB"/>
    <w:rsid w:val="00D67A26"/>
    <w:rsid w:val="00D67AA6"/>
    <w:rsid w:val="00D67AA9"/>
    <w:rsid w:val="00D67AF3"/>
    <w:rsid w:val="00D67B30"/>
    <w:rsid w:val="00D67B3E"/>
    <w:rsid w:val="00D67B5B"/>
    <w:rsid w:val="00D67B74"/>
    <w:rsid w:val="00D67B88"/>
    <w:rsid w:val="00D67BEE"/>
    <w:rsid w:val="00D67BFF"/>
    <w:rsid w:val="00D67C5A"/>
    <w:rsid w:val="00D67C5D"/>
    <w:rsid w:val="00D67CFB"/>
    <w:rsid w:val="00D67D04"/>
    <w:rsid w:val="00D67D0F"/>
    <w:rsid w:val="00D67D55"/>
    <w:rsid w:val="00D67D6C"/>
    <w:rsid w:val="00D67DA5"/>
    <w:rsid w:val="00D67DDD"/>
    <w:rsid w:val="00D67E68"/>
    <w:rsid w:val="00D67EB7"/>
    <w:rsid w:val="00D67F03"/>
    <w:rsid w:val="00D67F29"/>
    <w:rsid w:val="00D67F75"/>
    <w:rsid w:val="00D67F90"/>
    <w:rsid w:val="00D67FDA"/>
    <w:rsid w:val="00D7002E"/>
    <w:rsid w:val="00D70077"/>
    <w:rsid w:val="00D700B7"/>
    <w:rsid w:val="00D700BF"/>
    <w:rsid w:val="00D70113"/>
    <w:rsid w:val="00D70134"/>
    <w:rsid w:val="00D7014F"/>
    <w:rsid w:val="00D70165"/>
    <w:rsid w:val="00D7017D"/>
    <w:rsid w:val="00D70190"/>
    <w:rsid w:val="00D7019D"/>
    <w:rsid w:val="00D701A1"/>
    <w:rsid w:val="00D701AD"/>
    <w:rsid w:val="00D701DB"/>
    <w:rsid w:val="00D701EC"/>
    <w:rsid w:val="00D70223"/>
    <w:rsid w:val="00D70250"/>
    <w:rsid w:val="00D702B9"/>
    <w:rsid w:val="00D702E4"/>
    <w:rsid w:val="00D702E8"/>
    <w:rsid w:val="00D702F3"/>
    <w:rsid w:val="00D70319"/>
    <w:rsid w:val="00D70320"/>
    <w:rsid w:val="00D70323"/>
    <w:rsid w:val="00D70329"/>
    <w:rsid w:val="00D7039C"/>
    <w:rsid w:val="00D703C9"/>
    <w:rsid w:val="00D703D1"/>
    <w:rsid w:val="00D703F5"/>
    <w:rsid w:val="00D703FF"/>
    <w:rsid w:val="00D70401"/>
    <w:rsid w:val="00D70414"/>
    <w:rsid w:val="00D70433"/>
    <w:rsid w:val="00D70434"/>
    <w:rsid w:val="00D7043C"/>
    <w:rsid w:val="00D7045C"/>
    <w:rsid w:val="00D7046C"/>
    <w:rsid w:val="00D70472"/>
    <w:rsid w:val="00D70481"/>
    <w:rsid w:val="00D7049B"/>
    <w:rsid w:val="00D704A4"/>
    <w:rsid w:val="00D70502"/>
    <w:rsid w:val="00D7050C"/>
    <w:rsid w:val="00D70577"/>
    <w:rsid w:val="00D705B4"/>
    <w:rsid w:val="00D705CD"/>
    <w:rsid w:val="00D705F8"/>
    <w:rsid w:val="00D7060B"/>
    <w:rsid w:val="00D70650"/>
    <w:rsid w:val="00D70653"/>
    <w:rsid w:val="00D70680"/>
    <w:rsid w:val="00D7068D"/>
    <w:rsid w:val="00D706A8"/>
    <w:rsid w:val="00D706D1"/>
    <w:rsid w:val="00D706DD"/>
    <w:rsid w:val="00D706E2"/>
    <w:rsid w:val="00D70743"/>
    <w:rsid w:val="00D70744"/>
    <w:rsid w:val="00D7074F"/>
    <w:rsid w:val="00D70762"/>
    <w:rsid w:val="00D7077C"/>
    <w:rsid w:val="00D707E5"/>
    <w:rsid w:val="00D707F2"/>
    <w:rsid w:val="00D70826"/>
    <w:rsid w:val="00D70829"/>
    <w:rsid w:val="00D70868"/>
    <w:rsid w:val="00D70871"/>
    <w:rsid w:val="00D7087F"/>
    <w:rsid w:val="00D7089B"/>
    <w:rsid w:val="00D708AA"/>
    <w:rsid w:val="00D708B3"/>
    <w:rsid w:val="00D708E8"/>
    <w:rsid w:val="00D70903"/>
    <w:rsid w:val="00D70933"/>
    <w:rsid w:val="00D709EA"/>
    <w:rsid w:val="00D709F0"/>
    <w:rsid w:val="00D70A0E"/>
    <w:rsid w:val="00D70A3A"/>
    <w:rsid w:val="00D70A4F"/>
    <w:rsid w:val="00D70A8A"/>
    <w:rsid w:val="00D70A90"/>
    <w:rsid w:val="00D70B08"/>
    <w:rsid w:val="00D70B14"/>
    <w:rsid w:val="00D70B2C"/>
    <w:rsid w:val="00D70B4A"/>
    <w:rsid w:val="00D70B75"/>
    <w:rsid w:val="00D70BC6"/>
    <w:rsid w:val="00D70BF9"/>
    <w:rsid w:val="00D70C18"/>
    <w:rsid w:val="00D70C6E"/>
    <w:rsid w:val="00D70C85"/>
    <w:rsid w:val="00D70CAA"/>
    <w:rsid w:val="00D70CB5"/>
    <w:rsid w:val="00D70CEA"/>
    <w:rsid w:val="00D70D2F"/>
    <w:rsid w:val="00D70D85"/>
    <w:rsid w:val="00D70E00"/>
    <w:rsid w:val="00D70E19"/>
    <w:rsid w:val="00D70E8A"/>
    <w:rsid w:val="00D70E8E"/>
    <w:rsid w:val="00D70E91"/>
    <w:rsid w:val="00D70F4F"/>
    <w:rsid w:val="00D70F63"/>
    <w:rsid w:val="00D70F7E"/>
    <w:rsid w:val="00D70F8C"/>
    <w:rsid w:val="00D70FCC"/>
    <w:rsid w:val="00D70FEA"/>
    <w:rsid w:val="00D70FFA"/>
    <w:rsid w:val="00D71028"/>
    <w:rsid w:val="00D7104D"/>
    <w:rsid w:val="00D7105A"/>
    <w:rsid w:val="00D71099"/>
    <w:rsid w:val="00D710E7"/>
    <w:rsid w:val="00D71129"/>
    <w:rsid w:val="00D7113E"/>
    <w:rsid w:val="00D7115D"/>
    <w:rsid w:val="00D71184"/>
    <w:rsid w:val="00D71196"/>
    <w:rsid w:val="00D711AB"/>
    <w:rsid w:val="00D711BF"/>
    <w:rsid w:val="00D711CB"/>
    <w:rsid w:val="00D711E7"/>
    <w:rsid w:val="00D71202"/>
    <w:rsid w:val="00D7122D"/>
    <w:rsid w:val="00D7123A"/>
    <w:rsid w:val="00D71310"/>
    <w:rsid w:val="00D71336"/>
    <w:rsid w:val="00D7133A"/>
    <w:rsid w:val="00D713B5"/>
    <w:rsid w:val="00D713CD"/>
    <w:rsid w:val="00D713DD"/>
    <w:rsid w:val="00D713EE"/>
    <w:rsid w:val="00D713F1"/>
    <w:rsid w:val="00D71423"/>
    <w:rsid w:val="00D71426"/>
    <w:rsid w:val="00D7144B"/>
    <w:rsid w:val="00D71483"/>
    <w:rsid w:val="00D7148B"/>
    <w:rsid w:val="00D714AA"/>
    <w:rsid w:val="00D714B3"/>
    <w:rsid w:val="00D714F2"/>
    <w:rsid w:val="00D7155D"/>
    <w:rsid w:val="00D71567"/>
    <w:rsid w:val="00D71570"/>
    <w:rsid w:val="00D715BA"/>
    <w:rsid w:val="00D715CE"/>
    <w:rsid w:val="00D715F7"/>
    <w:rsid w:val="00D7164B"/>
    <w:rsid w:val="00D71664"/>
    <w:rsid w:val="00D71673"/>
    <w:rsid w:val="00D716BD"/>
    <w:rsid w:val="00D716E8"/>
    <w:rsid w:val="00D716ED"/>
    <w:rsid w:val="00D71734"/>
    <w:rsid w:val="00D71777"/>
    <w:rsid w:val="00D7177D"/>
    <w:rsid w:val="00D7178C"/>
    <w:rsid w:val="00D717AC"/>
    <w:rsid w:val="00D717B6"/>
    <w:rsid w:val="00D717CB"/>
    <w:rsid w:val="00D71846"/>
    <w:rsid w:val="00D71887"/>
    <w:rsid w:val="00D7188C"/>
    <w:rsid w:val="00D718F3"/>
    <w:rsid w:val="00D71906"/>
    <w:rsid w:val="00D71911"/>
    <w:rsid w:val="00D7191B"/>
    <w:rsid w:val="00D71944"/>
    <w:rsid w:val="00D7197F"/>
    <w:rsid w:val="00D71999"/>
    <w:rsid w:val="00D7199B"/>
    <w:rsid w:val="00D719B3"/>
    <w:rsid w:val="00D719CB"/>
    <w:rsid w:val="00D71A48"/>
    <w:rsid w:val="00D71A5D"/>
    <w:rsid w:val="00D71A90"/>
    <w:rsid w:val="00D71ADB"/>
    <w:rsid w:val="00D71ADC"/>
    <w:rsid w:val="00D71B01"/>
    <w:rsid w:val="00D71B44"/>
    <w:rsid w:val="00D71B57"/>
    <w:rsid w:val="00D71B98"/>
    <w:rsid w:val="00D71BA5"/>
    <w:rsid w:val="00D71BB3"/>
    <w:rsid w:val="00D71BD9"/>
    <w:rsid w:val="00D71C1F"/>
    <w:rsid w:val="00D71CD9"/>
    <w:rsid w:val="00D71CF6"/>
    <w:rsid w:val="00D71D09"/>
    <w:rsid w:val="00D71D14"/>
    <w:rsid w:val="00D71D15"/>
    <w:rsid w:val="00D71D8D"/>
    <w:rsid w:val="00D71DB7"/>
    <w:rsid w:val="00D71DCC"/>
    <w:rsid w:val="00D71DD6"/>
    <w:rsid w:val="00D71DFA"/>
    <w:rsid w:val="00D71E16"/>
    <w:rsid w:val="00D71E4D"/>
    <w:rsid w:val="00D71E5D"/>
    <w:rsid w:val="00D71E6F"/>
    <w:rsid w:val="00D71E75"/>
    <w:rsid w:val="00D71E92"/>
    <w:rsid w:val="00D71E96"/>
    <w:rsid w:val="00D71EA2"/>
    <w:rsid w:val="00D71ED5"/>
    <w:rsid w:val="00D71F16"/>
    <w:rsid w:val="00D71F42"/>
    <w:rsid w:val="00D71F7F"/>
    <w:rsid w:val="00D72001"/>
    <w:rsid w:val="00D72052"/>
    <w:rsid w:val="00D72092"/>
    <w:rsid w:val="00D720A1"/>
    <w:rsid w:val="00D720B8"/>
    <w:rsid w:val="00D720C8"/>
    <w:rsid w:val="00D720FA"/>
    <w:rsid w:val="00D72111"/>
    <w:rsid w:val="00D72131"/>
    <w:rsid w:val="00D7213D"/>
    <w:rsid w:val="00D72156"/>
    <w:rsid w:val="00D72159"/>
    <w:rsid w:val="00D721AF"/>
    <w:rsid w:val="00D721BD"/>
    <w:rsid w:val="00D72209"/>
    <w:rsid w:val="00D72237"/>
    <w:rsid w:val="00D72245"/>
    <w:rsid w:val="00D7228D"/>
    <w:rsid w:val="00D722AF"/>
    <w:rsid w:val="00D722C2"/>
    <w:rsid w:val="00D722F0"/>
    <w:rsid w:val="00D722FA"/>
    <w:rsid w:val="00D72382"/>
    <w:rsid w:val="00D723B8"/>
    <w:rsid w:val="00D723C1"/>
    <w:rsid w:val="00D723C6"/>
    <w:rsid w:val="00D72441"/>
    <w:rsid w:val="00D7244E"/>
    <w:rsid w:val="00D7246F"/>
    <w:rsid w:val="00D72485"/>
    <w:rsid w:val="00D724BB"/>
    <w:rsid w:val="00D7250C"/>
    <w:rsid w:val="00D72522"/>
    <w:rsid w:val="00D7255D"/>
    <w:rsid w:val="00D72579"/>
    <w:rsid w:val="00D7257F"/>
    <w:rsid w:val="00D7259B"/>
    <w:rsid w:val="00D725DE"/>
    <w:rsid w:val="00D72631"/>
    <w:rsid w:val="00D7264B"/>
    <w:rsid w:val="00D72681"/>
    <w:rsid w:val="00D726FB"/>
    <w:rsid w:val="00D72705"/>
    <w:rsid w:val="00D7271E"/>
    <w:rsid w:val="00D72731"/>
    <w:rsid w:val="00D72734"/>
    <w:rsid w:val="00D727CE"/>
    <w:rsid w:val="00D72809"/>
    <w:rsid w:val="00D7280F"/>
    <w:rsid w:val="00D7283A"/>
    <w:rsid w:val="00D72866"/>
    <w:rsid w:val="00D7287C"/>
    <w:rsid w:val="00D728AD"/>
    <w:rsid w:val="00D728E2"/>
    <w:rsid w:val="00D72952"/>
    <w:rsid w:val="00D7297B"/>
    <w:rsid w:val="00D72998"/>
    <w:rsid w:val="00D729C0"/>
    <w:rsid w:val="00D729F3"/>
    <w:rsid w:val="00D72A29"/>
    <w:rsid w:val="00D72AAF"/>
    <w:rsid w:val="00D72AC2"/>
    <w:rsid w:val="00D72AC6"/>
    <w:rsid w:val="00D72B13"/>
    <w:rsid w:val="00D72BBF"/>
    <w:rsid w:val="00D72BE8"/>
    <w:rsid w:val="00D72C4B"/>
    <w:rsid w:val="00D72C5D"/>
    <w:rsid w:val="00D72C63"/>
    <w:rsid w:val="00D72C6D"/>
    <w:rsid w:val="00D72C86"/>
    <w:rsid w:val="00D72CBF"/>
    <w:rsid w:val="00D72CDF"/>
    <w:rsid w:val="00D72D1A"/>
    <w:rsid w:val="00D72D41"/>
    <w:rsid w:val="00D72D68"/>
    <w:rsid w:val="00D72DAA"/>
    <w:rsid w:val="00D72DB3"/>
    <w:rsid w:val="00D72DC3"/>
    <w:rsid w:val="00D72DC5"/>
    <w:rsid w:val="00D72E13"/>
    <w:rsid w:val="00D72E28"/>
    <w:rsid w:val="00D72E2E"/>
    <w:rsid w:val="00D72E57"/>
    <w:rsid w:val="00D72EAF"/>
    <w:rsid w:val="00D72ED7"/>
    <w:rsid w:val="00D72EDA"/>
    <w:rsid w:val="00D72EDE"/>
    <w:rsid w:val="00D72F17"/>
    <w:rsid w:val="00D72F74"/>
    <w:rsid w:val="00D72FF2"/>
    <w:rsid w:val="00D72FF6"/>
    <w:rsid w:val="00D72FFE"/>
    <w:rsid w:val="00D73053"/>
    <w:rsid w:val="00D7305C"/>
    <w:rsid w:val="00D730E2"/>
    <w:rsid w:val="00D73100"/>
    <w:rsid w:val="00D7310D"/>
    <w:rsid w:val="00D73121"/>
    <w:rsid w:val="00D73129"/>
    <w:rsid w:val="00D731FF"/>
    <w:rsid w:val="00D7325B"/>
    <w:rsid w:val="00D73284"/>
    <w:rsid w:val="00D732B6"/>
    <w:rsid w:val="00D732C1"/>
    <w:rsid w:val="00D732F5"/>
    <w:rsid w:val="00D73306"/>
    <w:rsid w:val="00D7333E"/>
    <w:rsid w:val="00D73357"/>
    <w:rsid w:val="00D73387"/>
    <w:rsid w:val="00D733DF"/>
    <w:rsid w:val="00D733F5"/>
    <w:rsid w:val="00D733FB"/>
    <w:rsid w:val="00D73442"/>
    <w:rsid w:val="00D73494"/>
    <w:rsid w:val="00D734A7"/>
    <w:rsid w:val="00D734BC"/>
    <w:rsid w:val="00D734CD"/>
    <w:rsid w:val="00D734DA"/>
    <w:rsid w:val="00D73556"/>
    <w:rsid w:val="00D73567"/>
    <w:rsid w:val="00D73596"/>
    <w:rsid w:val="00D73612"/>
    <w:rsid w:val="00D73634"/>
    <w:rsid w:val="00D73647"/>
    <w:rsid w:val="00D73649"/>
    <w:rsid w:val="00D7364D"/>
    <w:rsid w:val="00D7367F"/>
    <w:rsid w:val="00D73681"/>
    <w:rsid w:val="00D736EF"/>
    <w:rsid w:val="00D73704"/>
    <w:rsid w:val="00D73743"/>
    <w:rsid w:val="00D73768"/>
    <w:rsid w:val="00D7379A"/>
    <w:rsid w:val="00D73819"/>
    <w:rsid w:val="00D73835"/>
    <w:rsid w:val="00D7383E"/>
    <w:rsid w:val="00D73874"/>
    <w:rsid w:val="00D73894"/>
    <w:rsid w:val="00D73920"/>
    <w:rsid w:val="00D73936"/>
    <w:rsid w:val="00D7398B"/>
    <w:rsid w:val="00D739B4"/>
    <w:rsid w:val="00D739D2"/>
    <w:rsid w:val="00D739D6"/>
    <w:rsid w:val="00D739E5"/>
    <w:rsid w:val="00D73A12"/>
    <w:rsid w:val="00D73A67"/>
    <w:rsid w:val="00D73A9C"/>
    <w:rsid w:val="00D73AA8"/>
    <w:rsid w:val="00D73AA9"/>
    <w:rsid w:val="00D73AD4"/>
    <w:rsid w:val="00D73AED"/>
    <w:rsid w:val="00D73B46"/>
    <w:rsid w:val="00D73B48"/>
    <w:rsid w:val="00D73BAD"/>
    <w:rsid w:val="00D73BD7"/>
    <w:rsid w:val="00D73CBC"/>
    <w:rsid w:val="00D73CBF"/>
    <w:rsid w:val="00D73D19"/>
    <w:rsid w:val="00D73D51"/>
    <w:rsid w:val="00D73D5A"/>
    <w:rsid w:val="00D73DC2"/>
    <w:rsid w:val="00D73DD7"/>
    <w:rsid w:val="00D73E03"/>
    <w:rsid w:val="00D73E3E"/>
    <w:rsid w:val="00D73E57"/>
    <w:rsid w:val="00D73E80"/>
    <w:rsid w:val="00D73E86"/>
    <w:rsid w:val="00D73E87"/>
    <w:rsid w:val="00D73ED5"/>
    <w:rsid w:val="00D73ED6"/>
    <w:rsid w:val="00D73EE3"/>
    <w:rsid w:val="00D73F4D"/>
    <w:rsid w:val="00D73F85"/>
    <w:rsid w:val="00D73F89"/>
    <w:rsid w:val="00D73FC9"/>
    <w:rsid w:val="00D73FCB"/>
    <w:rsid w:val="00D73FE1"/>
    <w:rsid w:val="00D73FFB"/>
    <w:rsid w:val="00D74034"/>
    <w:rsid w:val="00D7407E"/>
    <w:rsid w:val="00D7408C"/>
    <w:rsid w:val="00D740B0"/>
    <w:rsid w:val="00D740B1"/>
    <w:rsid w:val="00D740B2"/>
    <w:rsid w:val="00D740D5"/>
    <w:rsid w:val="00D740F2"/>
    <w:rsid w:val="00D74141"/>
    <w:rsid w:val="00D7415D"/>
    <w:rsid w:val="00D74196"/>
    <w:rsid w:val="00D741C5"/>
    <w:rsid w:val="00D741C6"/>
    <w:rsid w:val="00D741EB"/>
    <w:rsid w:val="00D74212"/>
    <w:rsid w:val="00D74225"/>
    <w:rsid w:val="00D74228"/>
    <w:rsid w:val="00D7423A"/>
    <w:rsid w:val="00D74256"/>
    <w:rsid w:val="00D74272"/>
    <w:rsid w:val="00D74286"/>
    <w:rsid w:val="00D7428E"/>
    <w:rsid w:val="00D742CB"/>
    <w:rsid w:val="00D742F3"/>
    <w:rsid w:val="00D74308"/>
    <w:rsid w:val="00D7432B"/>
    <w:rsid w:val="00D74340"/>
    <w:rsid w:val="00D74341"/>
    <w:rsid w:val="00D74351"/>
    <w:rsid w:val="00D74355"/>
    <w:rsid w:val="00D74366"/>
    <w:rsid w:val="00D74398"/>
    <w:rsid w:val="00D743BD"/>
    <w:rsid w:val="00D743FB"/>
    <w:rsid w:val="00D7441C"/>
    <w:rsid w:val="00D74425"/>
    <w:rsid w:val="00D74449"/>
    <w:rsid w:val="00D744AE"/>
    <w:rsid w:val="00D744F1"/>
    <w:rsid w:val="00D744F8"/>
    <w:rsid w:val="00D7455A"/>
    <w:rsid w:val="00D7457D"/>
    <w:rsid w:val="00D7459E"/>
    <w:rsid w:val="00D745A6"/>
    <w:rsid w:val="00D745B3"/>
    <w:rsid w:val="00D745E3"/>
    <w:rsid w:val="00D74607"/>
    <w:rsid w:val="00D7461A"/>
    <w:rsid w:val="00D74638"/>
    <w:rsid w:val="00D74656"/>
    <w:rsid w:val="00D74676"/>
    <w:rsid w:val="00D7468D"/>
    <w:rsid w:val="00D746A2"/>
    <w:rsid w:val="00D746D3"/>
    <w:rsid w:val="00D74700"/>
    <w:rsid w:val="00D74770"/>
    <w:rsid w:val="00D747C1"/>
    <w:rsid w:val="00D747CD"/>
    <w:rsid w:val="00D747D2"/>
    <w:rsid w:val="00D748AB"/>
    <w:rsid w:val="00D748BB"/>
    <w:rsid w:val="00D748CE"/>
    <w:rsid w:val="00D74949"/>
    <w:rsid w:val="00D749C8"/>
    <w:rsid w:val="00D749F9"/>
    <w:rsid w:val="00D74A2D"/>
    <w:rsid w:val="00D74A31"/>
    <w:rsid w:val="00D74A47"/>
    <w:rsid w:val="00D74A62"/>
    <w:rsid w:val="00D74A64"/>
    <w:rsid w:val="00D74A76"/>
    <w:rsid w:val="00D74AA2"/>
    <w:rsid w:val="00D74AC3"/>
    <w:rsid w:val="00D74ACA"/>
    <w:rsid w:val="00D74B06"/>
    <w:rsid w:val="00D74B0E"/>
    <w:rsid w:val="00D74B27"/>
    <w:rsid w:val="00D74B38"/>
    <w:rsid w:val="00D74B56"/>
    <w:rsid w:val="00D74B71"/>
    <w:rsid w:val="00D74B93"/>
    <w:rsid w:val="00D74BA0"/>
    <w:rsid w:val="00D74BDC"/>
    <w:rsid w:val="00D74C34"/>
    <w:rsid w:val="00D74C3D"/>
    <w:rsid w:val="00D74C47"/>
    <w:rsid w:val="00D74C63"/>
    <w:rsid w:val="00D74C6D"/>
    <w:rsid w:val="00D74C8E"/>
    <w:rsid w:val="00D74C9F"/>
    <w:rsid w:val="00D74CF2"/>
    <w:rsid w:val="00D74D0B"/>
    <w:rsid w:val="00D74D7B"/>
    <w:rsid w:val="00D74D9B"/>
    <w:rsid w:val="00D74DAE"/>
    <w:rsid w:val="00D74DC4"/>
    <w:rsid w:val="00D74E07"/>
    <w:rsid w:val="00D74E19"/>
    <w:rsid w:val="00D74E27"/>
    <w:rsid w:val="00D74E2A"/>
    <w:rsid w:val="00D74EF4"/>
    <w:rsid w:val="00D74F1F"/>
    <w:rsid w:val="00D74F8A"/>
    <w:rsid w:val="00D75010"/>
    <w:rsid w:val="00D7504F"/>
    <w:rsid w:val="00D75056"/>
    <w:rsid w:val="00D75069"/>
    <w:rsid w:val="00D750A1"/>
    <w:rsid w:val="00D750D1"/>
    <w:rsid w:val="00D750E2"/>
    <w:rsid w:val="00D750E6"/>
    <w:rsid w:val="00D750E9"/>
    <w:rsid w:val="00D750F5"/>
    <w:rsid w:val="00D750FE"/>
    <w:rsid w:val="00D7511C"/>
    <w:rsid w:val="00D75152"/>
    <w:rsid w:val="00D75156"/>
    <w:rsid w:val="00D75173"/>
    <w:rsid w:val="00D75192"/>
    <w:rsid w:val="00D751B7"/>
    <w:rsid w:val="00D751C3"/>
    <w:rsid w:val="00D751D8"/>
    <w:rsid w:val="00D751E4"/>
    <w:rsid w:val="00D751E7"/>
    <w:rsid w:val="00D751EC"/>
    <w:rsid w:val="00D75209"/>
    <w:rsid w:val="00D75229"/>
    <w:rsid w:val="00D752AF"/>
    <w:rsid w:val="00D752B3"/>
    <w:rsid w:val="00D752B7"/>
    <w:rsid w:val="00D752F4"/>
    <w:rsid w:val="00D75305"/>
    <w:rsid w:val="00D75312"/>
    <w:rsid w:val="00D75375"/>
    <w:rsid w:val="00D753A5"/>
    <w:rsid w:val="00D7541D"/>
    <w:rsid w:val="00D75457"/>
    <w:rsid w:val="00D7545D"/>
    <w:rsid w:val="00D75461"/>
    <w:rsid w:val="00D7546D"/>
    <w:rsid w:val="00D75489"/>
    <w:rsid w:val="00D7549C"/>
    <w:rsid w:val="00D7549D"/>
    <w:rsid w:val="00D754BE"/>
    <w:rsid w:val="00D754C9"/>
    <w:rsid w:val="00D7551A"/>
    <w:rsid w:val="00D75524"/>
    <w:rsid w:val="00D7556A"/>
    <w:rsid w:val="00D7559C"/>
    <w:rsid w:val="00D7559E"/>
    <w:rsid w:val="00D755E0"/>
    <w:rsid w:val="00D755FA"/>
    <w:rsid w:val="00D75626"/>
    <w:rsid w:val="00D75631"/>
    <w:rsid w:val="00D75675"/>
    <w:rsid w:val="00D7568E"/>
    <w:rsid w:val="00D756A0"/>
    <w:rsid w:val="00D756A5"/>
    <w:rsid w:val="00D756EF"/>
    <w:rsid w:val="00D756F4"/>
    <w:rsid w:val="00D756F9"/>
    <w:rsid w:val="00D7575E"/>
    <w:rsid w:val="00D757C7"/>
    <w:rsid w:val="00D75837"/>
    <w:rsid w:val="00D75840"/>
    <w:rsid w:val="00D75845"/>
    <w:rsid w:val="00D7584D"/>
    <w:rsid w:val="00D758C5"/>
    <w:rsid w:val="00D758C6"/>
    <w:rsid w:val="00D758E2"/>
    <w:rsid w:val="00D7592E"/>
    <w:rsid w:val="00D75936"/>
    <w:rsid w:val="00D75957"/>
    <w:rsid w:val="00D75960"/>
    <w:rsid w:val="00D75984"/>
    <w:rsid w:val="00D759A4"/>
    <w:rsid w:val="00D759A5"/>
    <w:rsid w:val="00D759AE"/>
    <w:rsid w:val="00D759C7"/>
    <w:rsid w:val="00D75A31"/>
    <w:rsid w:val="00D75A76"/>
    <w:rsid w:val="00D75A88"/>
    <w:rsid w:val="00D75A9A"/>
    <w:rsid w:val="00D75AA8"/>
    <w:rsid w:val="00D75ABE"/>
    <w:rsid w:val="00D75B16"/>
    <w:rsid w:val="00D75B19"/>
    <w:rsid w:val="00D75B33"/>
    <w:rsid w:val="00D75B8A"/>
    <w:rsid w:val="00D75BB6"/>
    <w:rsid w:val="00D75BBE"/>
    <w:rsid w:val="00D75BED"/>
    <w:rsid w:val="00D75BF3"/>
    <w:rsid w:val="00D75C82"/>
    <w:rsid w:val="00D75C98"/>
    <w:rsid w:val="00D75CB0"/>
    <w:rsid w:val="00D75CEB"/>
    <w:rsid w:val="00D75D06"/>
    <w:rsid w:val="00D75D32"/>
    <w:rsid w:val="00D75D61"/>
    <w:rsid w:val="00D75D72"/>
    <w:rsid w:val="00D75D7F"/>
    <w:rsid w:val="00D75D92"/>
    <w:rsid w:val="00D75DD0"/>
    <w:rsid w:val="00D75E2B"/>
    <w:rsid w:val="00D75E9A"/>
    <w:rsid w:val="00D75EAE"/>
    <w:rsid w:val="00D75EF8"/>
    <w:rsid w:val="00D75F14"/>
    <w:rsid w:val="00D75F26"/>
    <w:rsid w:val="00D75F2B"/>
    <w:rsid w:val="00D75F80"/>
    <w:rsid w:val="00D75F8A"/>
    <w:rsid w:val="00D75F98"/>
    <w:rsid w:val="00D75FA8"/>
    <w:rsid w:val="00D75FD1"/>
    <w:rsid w:val="00D75FDB"/>
    <w:rsid w:val="00D75FDC"/>
    <w:rsid w:val="00D76017"/>
    <w:rsid w:val="00D76064"/>
    <w:rsid w:val="00D760A7"/>
    <w:rsid w:val="00D760AA"/>
    <w:rsid w:val="00D760AB"/>
    <w:rsid w:val="00D7610C"/>
    <w:rsid w:val="00D76131"/>
    <w:rsid w:val="00D7616D"/>
    <w:rsid w:val="00D761B5"/>
    <w:rsid w:val="00D7621E"/>
    <w:rsid w:val="00D7622A"/>
    <w:rsid w:val="00D76239"/>
    <w:rsid w:val="00D76250"/>
    <w:rsid w:val="00D76254"/>
    <w:rsid w:val="00D76257"/>
    <w:rsid w:val="00D76291"/>
    <w:rsid w:val="00D76308"/>
    <w:rsid w:val="00D7630E"/>
    <w:rsid w:val="00D7630F"/>
    <w:rsid w:val="00D7633A"/>
    <w:rsid w:val="00D76343"/>
    <w:rsid w:val="00D763AA"/>
    <w:rsid w:val="00D763B0"/>
    <w:rsid w:val="00D763BC"/>
    <w:rsid w:val="00D763C7"/>
    <w:rsid w:val="00D76415"/>
    <w:rsid w:val="00D7642A"/>
    <w:rsid w:val="00D76448"/>
    <w:rsid w:val="00D76494"/>
    <w:rsid w:val="00D76497"/>
    <w:rsid w:val="00D7649C"/>
    <w:rsid w:val="00D764B4"/>
    <w:rsid w:val="00D76509"/>
    <w:rsid w:val="00D7654A"/>
    <w:rsid w:val="00D765C6"/>
    <w:rsid w:val="00D765FB"/>
    <w:rsid w:val="00D765FD"/>
    <w:rsid w:val="00D7665C"/>
    <w:rsid w:val="00D76671"/>
    <w:rsid w:val="00D76675"/>
    <w:rsid w:val="00D766C5"/>
    <w:rsid w:val="00D766EF"/>
    <w:rsid w:val="00D766FE"/>
    <w:rsid w:val="00D76740"/>
    <w:rsid w:val="00D76765"/>
    <w:rsid w:val="00D767CB"/>
    <w:rsid w:val="00D76806"/>
    <w:rsid w:val="00D76807"/>
    <w:rsid w:val="00D7682F"/>
    <w:rsid w:val="00D76834"/>
    <w:rsid w:val="00D76845"/>
    <w:rsid w:val="00D76877"/>
    <w:rsid w:val="00D768B9"/>
    <w:rsid w:val="00D768E5"/>
    <w:rsid w:val="00D76935"/>
    <w:rsid w:val="00D769A8"/>
    <w:rsid w:val="00D769BB"/>
    <w:rsid w:val="00D769CE"/>
    <w:rsid w:val="00D76A4B"/>
    <w:rsid w:val="00D76A4C"/>
    <w:rsid w:val="00D76A58"/>
    <w:rsid w:val="00D76ACB"/>
    <w:rsid w:val="00D76ADB"/>
    <w:rsid w:val="00D76AE3"/>
    <w:rsid w:val="00D76AFA"/>
    <w:rsid w:val="00D76B07"/>
    <w:rsid w:val="00D76B0D"/>
    <w:rsid w:val="00D76B60"/>
    <w:rsid w:val="00D76B78"/>
    <w:rsid w:val="00D76BA0"/>
    <w:rsid w:val="00D76BAA"/>
    <w:rsid w:val="00D76BB2"/>
    <w:rsid w:val="00D76BBC"/>
    <w:rsid w:val="00D76BFA"/>
    <w:rsid w:val="00D76C40"/>
    <w:rsid w:val="00D76C51"/>
    <w:rsid w:val="00D76CB9"/>
    <w:rsid w:val="00D76CC4"/>
    <w:rsid w:val="00D76D01"/>
    <w:rsid w:val="00D76D08"/>
    <w:rsid w:val="00D76D5D"/>
    <w:rsid w:val="00D76D78"/>
    <w:rsid w:val="00D76DCC"/>
    <w:rsid w:val="00D76DE5"/>
    <w:rsid w:val="00D76DF2"/>
    <w:rsid w:val="00D76E11"/>
    <w:rsid w:val="00D76E16"/>
    <w:rsid w:val="00D76EB3"/>
    <w:rsid w:val="00D76EBC"/>
    <w:rsid w:val="00D76EF2"/>
    <w:rsid w:val="00D76F14"/>
    <w:rsid w:val="00D76F41"/>
    <w:rsid w:val="00D76F95"/>
    <w:rsid w:val="00D76FF5"/>
    <w:rsid w:val="00D77020"/>
    <w:rsid w:val="00D7702E"/>
    <w:rsid w:val="00D7702F"/>
    <w:rsid w:val="00D77034"/>
    <w:rsid w:val="00D77046"/>
    <w:rsid w:val="00D77097"/>
    <w:rsid w:val="00D770E0"/>
    <w:rsid w:val="00D770F5"/>
    <w:rsid w:val="00D77154"/>
    <w:rsid w:val="00D7718C"/>
    <w:rsid w:val="00D771A6"/>
    <w:rsid w:val="00D771D4"/>
    <w:rsid w:val="00D771D7"/>
    <w:rsid w:val="00D771E4"/>
    <w:rsid w:val="00D771EB"/>
    <w:rsid w:val="00D771EE"/>
    <w:rsid w:val="00D7726C"/>
    <w:rsid w:val="00D772F8"/>
    <w:rsid w:val="00D77318"/>
    <w:rsid w:val="00D77337"/>
    <w:rsid w:val="00D7737E"/>
    <w:rsid w:val="00D773A8"/>
    <w:rsid w:val="00D773FA"/>
    <w:rsid w:val="00D77422"/>
    <w:rsid w:val="00D77430"/>
    <w:rsid w:val="00D7747F"/>
    <w:rsid w:val="00D774AA"/>
    <w:rsid w:val="00D774EF"/>
    <w:rsid w:val="00D77529"/>
    <w:rsid w:val="00D77543"/>
    <w:rsid w:val="00D77547"/>
    <w:rsid w:val="00D7754A"/>
    <w:rsid w:val="00D77608"/>
    <w:rsid w:val="00D77620"/>
    <w:rsid w:val="00D7762B"/>
    <w:rsid w:val="00D7764E"/>
    <w:rsid w:val="00D77653"/>
    <w:rsid w:val="00D7771F"/>
    <w:rsid w:val="00D77722"/>
    <w:rsid w:val="00D77728"/>
    <w:rsid w:val="00D77780"/>
    <w:rsid w:val="00D7778B"/>
    <w:rsid w:val="00D7778E"/>
    <w:rsid w:val="00D777AD"/>
    <w:rsid w:val="00D777EE"/>
    <w:rsid w:val="00D77806"/>
    <w:rsid w:val="00D77819"/>
    <w:rsid w:val="00D7785F"/>
    <w:rsid w:val="00D77882"/>
    <w:rsid w:val="00D7795B"/>
    <w:rsid w:val="00D77970"/>
    <w:rsid w:val="00D7798C"/>
    <w:rsid w:val="00D779DC"/>
    <w:rsid w:val="00D779DE"/>
    <w:rsid w:val="00D779E3"/>
    <w:rsid w:val="00D77A3B"/>
    <w:rsid w:val="00D77A5B"/>
    <w:rsid w:val="00D77A62"/>
    <w:rsid w:val="00D77A8F"/>
    <w:rsid w:val="00D77A9C"/>
    <w:rsid w:val="00D77AB3"/>
    <w:rsid w:val="00D77C10"/>
    <w:rsid w:val="00D77C2B"/>
    <w:rsid w:val="00D77C5B"/>
    <w:rsid w:val="00D77C64"/>
    <w:rsid w:val="00D77C71"/>
    <w:rsid w:val="00D77CA9"/>
    <w:rsid w:val="00D77CBA"/>
    <w:rsid w:val="00D77D13"/>
    <w:rsid w:val="00D77D56"/>
    <w:rsid w:val="00D77D80"/>
    <w:rsid w:val="00D77DF0"/>
    <w:rsid w:val="00D77DF6"/>
    <w:rsid w:val="00D77E1A"/>
    <w:rsid w:val="00D77E22"/>
    <w:rsid w:val="00D77E4E"/>
    <w:rsid w:val="00D77E59"/>
    <w:rsid w:val="00D77E7A"/>
    <w:rsid w:val="00D77E9E"/>
    <w:rsid w:val="00D77EA0"/>
    <w:rsid w:val="00D77EA8"/>
    <w:rsid w:val="00D77EB0"/>
    <w:rsid w:val="00D77EC9"/>
    <w:rsid w:val="00D77F0A"/>
    <w:rsid w:val="00D77F37"/>
    <w:rsid w:val="00D77F42"/>
    <w:rsid w:val="00D77F59"/>
    <w:rsid w:val="00D77F6B"/>
    <w:rsid w:val="00D77FB9"/>
    <w:rsid w:val="00D77FC8"/>
    <w:rsid w:val="00D80009"/>
    <w:rsid w:val="00D8002C"/>
    <w:rsid w:val="00D8006E"/>
    <w:rsid w:val="00D8007E"/>
    <w:rsid w:val="00D800CC"/>
    <w:rsid w:val="00D800D3"/>
    <w:rsid w:val="00D80108"/>
    <w:rsid w:val="00D8014D"/>
    <w:rsid w:val="00D8018B"/>
    <w:rsid w:val="00D801A0"/>
    <w:rsid w:val="00D801F7"/>
    <w:rsid w:val="00D801F9"/>
    <w:rsid w:val="00D8021E"/>
    <w:rsid w:val="00D8023E"/>
    <w:rsid w:val="00D8023F"/>
    <w:rsid w:val="00D80246"/>
    <w:rsid w:val="00D8026F"/>
    <w:rsid w:val="00D80282"/>
    <w:rsid w:val="00D8028E"/>
    <w:rsid w:val="00D8029C"/>
    <w:rsid w:val="00D802C1"/>
    <w:rsid w:val="00D802D9"/>
    <w:rsid w:val="00D80367"/>
    <w:rsid w:val="00D80371"/>
    <w:rsid w:val="00D80375"/>
    <w:rsid w:val="00D803A7"/>
    <w:rsid w:val="00D803CC"/>
    <w:rsid w:val="00D803D0"/>
    <w:rsid w:val="00D80409"/>
    <w:rsid w:val="00D80430"/>
    <w:rsid w:val="00D80470"/>
    <w:rsid w:val="00D80491"/>
    <w:rsid w:val="00D8049E"/>
    <w:rsid w:val="00D804F4"/>
    <w:rsid w:val="00D80506"/>
    <w:rsid w:val="00D80532"/>
    <w:rsid w:val="00D8054C"/>
    <w:rsid w:val="00D80576"/>
    <w:rsid w:val="00D80581"/>
    <w:rsid w:val="00D80596"/>
    <w:rsid w:val="00D805CE"/>
    <w:rsid w:val="00D80639"/>
    <w:rsid w:val="00D80668"/>
    <w:rsid w:val="00D806B1"/>
    <w:rsid w:val="00D806B6"/>
    <w:rsid w:val="00D806C0"/>
    <w:rsid w:val="00D806C1"/>
    <w:rsid w:val="00D806C6"/>
    <w:rsid w:val="00D806CE"/>
    <w:rsid w:val="00D80704"/>
    <w:rsid w:val="00D8071A"/>
    <w:rsid w:val="00D8074A"/>
    <w:rsid w:val="00D80786"/>
    <w:rsid w:val="00D80791"/>
    <w:rsid w:val="00D8082E"/>
    <w:rsid w:val="00D80848"/>
    <w:rsid w:val="00D8085C"/>
    <w:rsid w:val="00D80866"/>
    <w:rsid w:val="00D808CA"/>
    <w:rsid w:val="00D808E4"/>
    <w:rsid w:val="00D80909"/>
    <w:rsid w:val="00D80974"/>
    <w:rsid w:val="00D80AC2"/>
    <w:rsid w:val="00D80AFF"/>
    <w:rsid w:val="00D80B04"/>
    <w:rsid w:val="00D80B06"/>
    <w:rsid w:val="00D80B63"/>
    <w:rsid w:val="00D80B71"/>
    <w:rsid w:val="00D80BEA"/>
    <w:rsid w:val="00D80C1C"/>
    <w:rsid w:val="00D80C90"/>
    <w:rsid w:val="00D80C9E"/>
    <w:rsid w:val="00D80CA7"/>
    <w:rsid w:val="00D80CD5"/>
    <w:rsid w:val="00D80D02"/>
    <w:rsid w:val="00D80D8D"/>
    <w:rsid w:val="00D80D9C"/>
    <w:rsid w:val="00D80DB9"/>
    <w:rsid w:val="00D80DEE"/>
    <w:rsid w:val="00D80DFA"/>
    <w:rsid w:val="00D80DFF"/>
    <w:rsid w:val="00D80E2C"/>
    <w:rsid w:val="00D80E32"/>
    <w:rsid w:val="00D80E9B"/>
    <w:rsid w:val="00D80F36"/>
    <w:rsid w:val="00D80F37"/>
    <w:rsid w:val="00D80F47"/>
    <w:rsid w:val="00D80F82"/>
    <w:rsid w:val="00D80F9F"/>
    <w:rsid w:val="00D80FA3"/>
    <w:rsid w:val="00D80FC1"/>
    <w:rsid w:val="00D81002"/>
    <w:rsid w:val="00D81008"/>
    <w:rsid w:val="00D81036"/>
    <w:rsid w:val="00D81047"/>
    <w:rsid w:val="00D8105B"/>
    <w:rsid w:val="00D81069"/>
    <w:rsid w:val="00D81093"/>
    <w:rsid w:val="00D810C1"/>
    <w:rsid w:val="00D810D7"/>
    <w:rsid w:val="00D8110A"/>
    <w:rsid w:val="00D81114"/>
    <w:rsid w:val="00D8112C"/>
    <w:rsid w:val="00D811D6"/>
    <w:rsid w:val="00D811EC"/>
    <w:rsid w:val="00D811FA"/>
    <w:rsid w:val="00D811FF"/>
    <w:rsid w:val="00D81208"/>
    <w:rsid w:val="00D8120D"/>
    <w:rsid w:val="00D81218"/>
    <w:rsid w:val="00D81248"/>
    <w:rsid w:val="00D81283"/>
    <w:rsid w:val="00D812AE"/>
    <w:rsid w:val="00D81367"/>
    <w:rsid w:val="00D8136B"/>
    <w:rsid w:val="00D81415"/>
    <w:rsid w:val="00D81421"/>
    <w:rsid w:val="00D814C1"/>
    <w:rsid w:val="00D814C5"/>
    <w:rsid w:val="00D814F4"/>
    <w:rsid w:val="00D814FF"/>
    <w:rsid w:val="00D81501"/>
    <w:rsid w:val="00D81502"/>
    <w:rsid w:val="00D81524"/>
    <w:rsid w:val="00D81563"/>
    <w:rsid w:val="00D8157B"/>
    <w:rsid w:val="00D8157D"/>
    <w:rsid w:val="00D815EF"/>
    <w:rsid w:val="00D815F7"/>
    <w:rsid w:val="00D816A7"/>
    <w:rsid w:val="00D816BA"/>
    <w:rsid w:val="00D816C1"/>
    <w:rsid w:val="00D81741"/>
    <w:rsid w:val="00D81752"/>
    <w:rsid w:val="00D81754"/>
    <w:rsid w:val="00D81772"/>
    <w:rsid w:val="00D8179D"/>
    <w:rsid w:val="00D817A5"/>
    <w:rsid w:val="00D81814"/>
    <w:rsid w:val="00D8189A"/>
    <w:rsid w:val="00D818E9"/>
    <w:rsid w:val="00D818EB"/>
    <w:rsid w:val="00D8190A"/>
    <w:rsid w:val="00D81943"/>
    <w:rsid w:val="00D81957"/>
    <w:rsid w:val="00D81989"/>
    <w:rsid w:val="00D819A7"/>
    <w:rsid w:val="00D819AD"/>
    <w:rsid w:val="00D819BC"/>
    <w:rsid w:val="00D819C1"/>
    <w:rsid w:val="00D819D2"/>
    <w:rsid w:val="00D81A0C"/>
    <w:rsid w:val="00D81A5D"/>
    <w:rsid w:val="00D81A65"/>
    <w:rsid w:val="00D81A6A"/>
    <w:rsid w:val="00D81A92"/>
    <w:rsid w:val="00D81A98"/>
    <w:rsid w:val="00D81AEA"/>
    <w:rsid w:val="00D81AFF"/>
    <w:rsid w:val="00D81B1C"/>
    <w:rsid w:val="00D81B41"/>
    <w:rsid w:val="00D81B53"/>
    <w:rsid w:val="00D81B66"/>
    <w:rsid w:val="00D81BF6"/>
    <w:rsid w:val="00D81C64"/>
    <w:rsid w:val="00D81C6C"/>
    <w:rsid w:val="00D81C7E"/>
    <w:rsid w:val="00D81C99"/>
    <w:rsid w:val="00D81CA8"/>
    <w:rsid w:val="00D81CBC"/>
    <w:rsid w:val="00D81D1B"/>
    <w:rsid w:val="00D81D1F"/>
    <w:rsid w:val="00D81D46"/>
    <w:rsid w:val="00D81D51"/>
    <w:rsid w:val="00D81D53"/>
    <w:rsid w:val="00D81D5A"/>
    <w:rsid w:val="00D81D67"/>
    <w:rsid w:val="00D81D87"/>
    <w:rsid w:val="00D81DA4"/>
    <w:rsid w:val="00D81DA8"/>
    <w:rsid w:val="00D81DC1"/>
    <w:rsid w:val="00D81DD7"/>
    <w:rsid w:val="00D81E1C"/>
    <w:rsid w:val="00D81E21"/>
    <w:rsid w:val="00D81E40"/>
    <w:rsid w:val="00D81E64"/>
    <w:rsid w:val="00D81E98"/>
    <w:rsid w:val="00D81EB5"/>
    <w:rsid w:val="00D81EBE"/>
    <w:rsid w:val="00D81ECA"/>
    <w:rsid w:val="00D81ED9"/>
    <w:rsid w:val="00D81EE2"/>
    <w:rsid w:val="00D81F0C"/>
    <w:rsid w:val="00D81F1D"/>
    <w:rsid w:val="00D81F82"/>
    <w:rsid w:val="00D81FC4"/>
    <w:rsid w:val="00D81FD1"/>
    <w:rsid w:val="00D81FF2"/>
    <w:rsid w:val="00D81FFD"/>
    <w:rsid w:val="00D8204F"/>
    <w:rsid w:val="00D82067"/>
    <w:rsid w:val="00D82077"/>
    <w:rsid w:val="00D8208D"/>
    <w:rsid w:val="00D82098"/>
    <w:rsid w:val="00D820DD"/>
    <w:rsid w:val="00D82148"/>
    <w:rsid w:val="00D821EE"/>
    <w:rsid w:val="00D8220C"/>
    <w:rsid w:val="00D82219"/>
    <w:rsid w:val="00D8222C"/>
    <w:rsid w:val="00D8225F"/>
    <w:rsid w:val="00D82282"/>
    <w:rsid w:val="00D82298"/>
    <w:rsid w:val="00D822B5"/>
    <w:rsid w:val="00D822ED"/>
    <w:rsid w:val="00D8230D"/>
    <w:rsid w:val="00D82323"/>
    <w:rsid w:val="00D82324"/>
    <w:rsid w:val="00D82348"/>
    <w:rsid w:val="00D82371"/>
    <w:rsid w:val="00D8237C"/>
    <w:rsid w:val="00D823AC"/>
    <w:rsid w:val="00D823D0"/>
    <w:rsid w:val="00D823F4"/>
    <w:rsid w:val="00D8242D"/>
    <w:rsid w:val="00D82451"/>
    <w:rsid w:val="00D82461"/>
    <w:rsid w:val="00D82478"/>
    <w:rsid w:val="00D8252A"/>
    <w:rsid w:val="00D8257B"/>
    <w:rsid w:val="00D8258F"/>
    <w:rsid w:val="00D825F3"/>
    <w:rsid w:val="00D82625"/>
    <w:rsid w:val="00D8265D"/>
    <w:rsid w:val="00D82673"/>
    <w:rsid w:val="00D8268D"/>
    <w:rsid w:val="00D826B7"/>
    <w:rsid w:val="00D826D2"/>
    <w:rsid w:val="00D826D3"/>
    <w:rsid w:val="00D82730"/>
    <w:rsid w:val="00D82741"/>
    <w:rsid w:val="00D82744"/>
    <w:rsid w:val="00D82783"/>
    <w:rsid w:val="00D82791"/>
    <w:rsid w:val="00D827C4"/>
    <w:rsid w:val="00D827EF"/>
    <w:rsid w:val="00D827FB"/>
    <w:rsid w:val="00D82895"/>
    <w:rsid w:val="00D828E4"/>
    <w:rsid w:val="00D828EE"/>
    <w:rsid w:val="00D82932"/>
    <w:rsid w:val="00D82A23"/>
    <w:rsid w:val="00D82A39"/>
    <w:rsid w:val="00D82A3A"/>
    <w:rsid w:val="00D82AA3"/>
    <w:rsid w:val="00D82ABD"/>
    <w:rsid w:val="00D82ACE"/>
    <w:rsid w:val="00D82B04"/>
    <w:rsid w:val="00D82B12"/>
    <w:rsid w:val="00D82B1A"/>
    <w:rsid w:val="00D82B23"/>
    <w:rsid w:val="00D82B4B"/>
    <w:rsid w:val="00D82B75"/>
    <w:rsid w:val="00D82B85"/>
    <w:rsid w:val="00D82B8C"/>
    <w:rsid w:val="00D82BC2"/>
    <w:rsid w:val="00D82C53"/>
    <w:rsid w:val="00D82C74"/>
    <w:rsid w:val="00D82CAA"/>
    <w:rsid w:val="00D82CD4"/>
    <w:rsid w:val="00D82CEA"/>
    <w:rsid w:val="00D82CF3"/>
    <w:rsid w:val="00D82D1E"/>
    <w:rsid w:val="00D82D2B"/>
    <w:rsid w:val="00D82DEC"/>
    <w:rsid w:val="00D82DF5"/>
    <w:rsid w:val="00D82E18"/>
    <w:rsid w:val="00D82E19"/>
    <w:rsid w:val="00D82E2B"/>
    <w:rsid w:val="00D82E2C"/>
    <w:rsid w:val="00D82E49"/>
    <w:rsid w:val="00D82E51"/>
    <w:rsid w:val="00D82E8D"/>
    <w:rsid w:val="00D82E8E"/>
    <w:rsid w:val="00D82E98"/>
    <w:rsid w:val="00D82EA8"/>
    <w:rsid w:val="00D82EDC"/>
    <w:rsid w:val="00D82F2A"/>
    <w:rsid w:val="00D82F2F"/>
    <w:rsid w:val="00D82F3A"/>
    <w:rsid w:val="00D82F40"/>
    <w:rsid w:val="00D82F81"/>
    <w:rsid w:val="00D82F98"/>
    <w:rsid w:val="00D82FA9"/>
    <w:rsid w:val="00D82FAE"/>
    <w:rsid w:val="00D82FD3"/>
    <w:rsid w:val="00D83012"/>
    <w:rsid w:val="00D830AC"/>
    <w:rsid w:val="00D830C7"/>
    <w:rsid w:val="00D830E5"/>
    <w:rsid w:val="00D830E8"/>
    <w:rsid w:val="00D8310B"/>
    <w:rsid w:val="00D8311F"/>
    <w:rsid w:val="00D83130"/>
    <w:rsid w:val="00D83137"/>
    <w:rsid w:val="00D83158"/>
    <w:rsid w:val="00D8317D"/>
    <w:rsid w:val="00D831B9"/>
    <w:rsid w:val="00D831C2"/>
    <w:rsid w:val="00D8320D"/>
    <w:rsid w:val="00D8321E"/>
    <w:rsid w:val="00D83226"/>
    <w:rsid w:val="00D83230"/>
    <w:rsid w:val="00D83245"/>
    <w:rsid w:val="00D83274"/>
    <w:rsid w:val="00D8328C"/>
    <w:rsid w:val="00D832A9"/>
    <w:rsid w:val="00D832B0"/>
    <w:rsid w:val="00D832C9"/>
    <w:rsid w:val="00D83330"/>
    <w:rsid w:val="00D83345"/>
    <w:rsid w:val="00D83364"/>
    <w:rsid w:val="00D83378"/>
    <w:rsid w:val="00D8338A"/>
    <w:rsid w:val="00D833EF"/>
    <w:rsid w:val="00D83414"/>
    <w:rsid w:val="00D8342E"/>
    <w:rsid w:val="00D83450"/>
    <w:rsid w:val="00D83477"/>
    <w:rsid w:val="00D83511"/>
    <w:rsid w:val="00D8352C"/>
    <w:rsid w:val="00D83565"/>
    <w:rsid w:val="00D83574"/>
    <w:rsid w:val="00D835B3"/>
    <w:rsid w:val="00D835D3"/>
    <w:rsid w:val="00D8360B"/>
    <w:rsid w:val="00D83618"/>
    <w:rsid w:val="00D83638"/>
    <w:rsid w:val="00D8364D"/>
    <w:rsid w:val="00D8367E"/>
    <w:rsid w:val="00D8367F"/>
    <w:rsid w:val="00D8369C"/>
    <w:rsid w:val="00D836B4"/>
    <w:rsid w:val="00D836DA"/>
    <w:rsid w:val="00D83717"/>
    <w:rsid w:val="00D8371B"/>
    <w:rsid w:val="00D83783"/>
    <w:rsid w:val="00D837AE"/>
    <w:rsid w:val="00D837B0"/>
    <w:rsid w:val="00D837ED"/>
    <w:rsid w:val="00D83806"/>
    <w:rsid w:val="00D83838"/>
    <w:rsid w:val="00D8384B"/>
    <w:rsid w:val="00D8387C"/>
    <w:rsid w:val="00D8388A"/>
    <w:rsid w:val="00D8388B"/>
    <w:rsid w:val="00D838CA"/>
    <w:rsid w:val="00D83928"/>
    <w:rsid w:val="00D8393F"/>
    <w:rsid w:val="00D8395C"/>
    <w:rsid w:val="00D83980"/>
    <w:rsid w:val="00D839FC"/>
    <w:rsid w:val="00D83A13"/>
    <w:rsid w:val="00D83A4F"/>
    <w:rsid w:val="00D83AE0"/>
    <w:rsid w:val="00D83B10"/>
    <w:rsid w:val="00D83B27"/>
    <w:rsid w:val="00D83B2F"/>
    <w:rsid w:val="00D83B74"/>
    <w:rsid w:val="00D83B89"/>
    <w:rsid w:val="00D83BB9"/>
    <w:rsid w:val="00D83C09"/>
    <w:rsid w:val="00D83C0E"/>
    <w:rsid w:val="00D83C51"/>
    <w:rsid w:val="00D83C80"/>
    <w:rsid w:val="00D83C8A"/>
    <w:rsid w:val="00D83CF2"/>
    <w:rsid w:val="00D83D21"/>
    <w:rsid w:val="00D83D23"/>
    <w:rsid w:val="00D83E0F"/>
    <w:rsid w:val="00D83E85"/>
    <w:rsid w:val="00D83ECB"/>
    <w:rsid w:val="00D83ECF"/>
    <w:rsid w:val="00D83F0C"/>
    <w:rsid w:val="00D83F19"/>
    <w:rsid w:val="00D83F58"/>
    <w:rsid w:val="00D83F7B"/>
    <w:rsid w:val="00D83F8A"/>
    <w:rsid w:val="00D83FC3"/>
    <w:rsid w:val="00D83FFA"/>
    <w:rsid w:val="00D84060"/>
    <w:rsid w:val="00D84099"/>
    <w:rsid w:val="00D840E5"/>
    <w:rsid w:val="00D840FB"/>
    <w:rsid w:val="00D84135"/>
    <w:rsid w:val="00D8415F"/>
    <w:rsid w:val="00D8422C"/>
    <w:rsid w:val="00D84232"/>
    <w:rsid w:val="00D8423B"/>
    <w:rsid w:val="00D8426C"/>
    <w:rsid w:val="00D84298"/>
    <w:rsid w:val="00D84306"/>
    <w:rsid w:val="00D843A5"/>
    <w:rsid w:val="00D843E1"/>
    <w:rsid w:val="00D843E7"/>
    <w:rsid w:val="00D843EC"/>
    <w:rsid w:val="00D84428"/>
    <w:rsid w:val="00D8442F"/>
    <w:rsid w:val="00D84472"/>
    <w:rsid w:val="00D8447F"/>
    <w:rsid w:val="00D844D8"/>
    <w:rsid w:val="00D844F1"/>
    <w:rsid w:val="00D844F9"/>
    <w:rsid w:val="00D84503"/>
    <w:rsid w:val="00D84517"/>
    <w:rsid w:val="00D84573"/>
    <w:rsid w:val="00D8459D"/>
    <w:rsid w:val="00D845E9"/>
    <w:rsid w:val="00D8462D"/>
    <w:rsid w:val="00D84635"/>
    <w:rsid w:val="00D8467A"/>
    <w:rsid w:val="00D8468F"/>
    <w:rsid w:val="00D8469F"/>
    <w:rsid w:val="00D846E8"/>
    <w:rsid w:val="00D846F1"/>
    <w:rsid w:val="00D8471E"/>
    <w:rsid w:val="00D8479F"/>
    <w:rsid w:val="00D847BF"/>
    <w:rsid w:val="00D847C1"/>
    <w:rsid w:val="00D847F5"/>
    <w:rsid w:val="00D847FE"/>
    <w:rsid w:val="00D84828"/>
    <w:rsid w:val="00D8484B"/>
    <w:rsid w:val="00D84856"/>
    <w:rsid w:val="00D8485E"/>
    <w:rsid w:val="00D8486A"/>
    <w:rsid w:val="00D8486E"/>
    <w:rsid w:val="00D84873"/>
    <w:rsid w:val="00D84895"/>
    <w:rsid w:val="00D84950"/>
    <w:rsid w:val="00D84984"/>
    <w:rsid w:val="00D849AD"/>
    <w:rsid w:val="00D849C6"/>
    <w:rsid w:val="00D84A00"/>
    <w:rsid w:val="00D84A38"/>
    <w:rsid w:val="00D84A67"/>
    <w:rsid w:val="00D84A70"/>
    <w:rsid w:val="00D84A7C"/>
    <w:rsid w:val="00D84B08"/>
    <w:rsid w:val="00D84B0C"/>
    <w:rsid w:val="00D84B14"/>
    <w:rsid w:val="00D84B71"/>
    <w:rsid w:val="00D84BAD"/>
    <w:rsid w:val="00D84BC5"/>
    <w:rsid w:val="00D84BDE"/>
    <w:rsid w:val="00D84BEB"/>
    <w:rsid w:val="00D84C30"/>
    <w:rsid w:val="00D84C99"/>
    <w:rsid w:val="00D84CEC"/>
    <w:rsid w:val="00D84D03"/>
    <w:rsid w:val="00D84D08"/>
    <w:rsid w:val="00D84D15"/>
    <w:rsid w:val="00D84D5C"/>
    <w:rsid w:val="00D84D73"/>
    <w:rsid w:val="00D84D75"/>
    <w:rsid w:val="00D84DA8"/>
    <w:rsid w:val="00D84DAF"/>
    <w:rsid w:val="00D84DC6"/>
    <w:rsid w:val="00D84E33"/>
    <w:rsid w:val="00D84E3C"/>
    <w:rsid w:val="00D84E56"/>
    <w:rsid w:val="00D84EBD"/>
    <w:rsid w:val="00D84EC3"/>
    <w:rsid w:val="00D84ED1"/>
    <w:rsid w:val="00D84EDE"/>
    <w:rsid w:val="00D84F36"/>
    <w:rsid w:val="00D84F3F"/>
    <w:rsid w:val="00D84F7A"/>
    <w:rsid w:val="00D84F94"/>
    <w:rsid w:val="00D84FE2"/>
    <w:rsid w:val="00D85015"/>
    <w:rsid w:val="00D8503A"/>
    <w:rsid w:val="00D8506B"/>
    <w:rsid w:val="00D85080"/>
    <w:rsid w:val="00D8508B"/>
    <w:rsid w:val="00D850A3"/>
    <w:rsid w:val="00D850BB"/>
    <w:rsid w:val="00D850C5"/>
    <w:rsid w:val="00D850D7"/>
    <w:rsid w:val="00D85102"/>
    <w:rsid w:val="00D85141"/>
    <w:rsid w:val="00D8517D"/>
    <w:rsid w:val="00D85183"/>
    <w:rsid w:val="00D85197"/>
    <w:rsid w:val="00D851B2"/>
    <w:rsid w:val="00D851B9"/>
    <w:rsid w:val="00D851FB"/>
    <w:rsid w:val="00D85270"/>
    <w:rsid w:val="00D8527B"/>
    <w:rsid w:val="00D8528E"/>
    <w:rsid w:val="00D8529B"/>
    <w:rsid w:val="00D852A4"/>
    <w:rsid w:val="00D852C9"/>
    <w:rsid w:val="00D852E7"/>
    <w:rsid w:val="00D85345"/>
    <w:rsid w:val="00D85362"/>
    <w:rsid w:val="00D85392"/>
    <w:rsid w:val="00D853DA"/>
    <w:rsid w:val="00D853ED"/>
    <w:rsid w:val="00D853FE"/>
    <w:rsid w:val="00D85425"/>
    <w:rsid w:val="00D8542A"/>
    <w:rsid w:val="00D8543A"/>
    <w:rsid w:val="00D8543B"/>
    <w:rsid w:val="00D85459"/>
    <w:rsid w:val="00D85477"/>
    <w:rsid w:val="00D85499"/>
    <w:rsid w:val="00D854A0"/>
    <w:rsid w:val="00D854EA"/>
    <w:rsid w:val="00D854EC"/>
    <w:rsid w:val="00D85589"/>
    <w:rsid w:val="00D85591"/>
    <w:rsid w:val="00D8559F"/>
    <w:rsid w:val="00D85603"/>
    <w:rsid w:val="00D85655"/>
    <w:rsid w:val="00D8566F"/>
    <w:rsid w:val="00D856C8"/>
    <w:rsid w:val="00D856F7"/>
    <w:rsid w:val="00D85718"/>
    <w:rsid w:val="00D85720"/>
    <w:rsid w:val="00D85764"/>
    <w:rsid w:val="00D85788"/>
    <w:rsid w:val="00D8579F"/>
    <w:rsid w:val="00D857D9"/>
    <w:rsid w:val="00D85801"/>
    <w:rsid w:val="00D8580B"/>
    <w:rsid w:val="00D8582E"/>
    <w:rsid w:val="00D8584A"/>
    <w:rsid w:val="00D858D4"/>
    <w:rsid w:val="00D859A9"/>
    <w:rsid w:val="00D859B7"/>
    <w:rsid w:val="00D859BD"/>
    <w:rsid w:val="00D859CD"/>
    <w:rsid w:val="00D859E4"/>
    <w:rsid w:val="00D859E9"/>
    <w:rsid w:val="00D859F0"/>
    <w:rsid w:val="00D85A1A"/>
    <w:rsid w:val="00D85A25"/>
    <w:rsid w:val="00D85A2B"/>
    <w:rsid w:val="00D85A34"/>
    <w:rsid w:val="00D85A3D"/>
    <w:rsid w:val="00D85A4B"/>
    <w:rsid w:val="00D85A81"/>
    <w:rsid w:val="00D85B07"/>
    <w:rsid w:val="00D85B3F"/>
    <w:rsid w:val="00D85B47"/>
    <w:rsid w:val="00D85B52"/>
    <w:rsid w:val="00D85B5B"/>
    <w:rsid w:val="00D85B79"/>
    <w:rsid w:val="00D85B7F"/>
    <w:rsid w:val="00D85BA4"/>
    <w:rsid w:val="00D85BAF"/>
    <w:rsid w:val="00D85BC9"/>
    <w:rsid w:val="00D85BE8"/>
    <w:rsid w:val="00D85C11"/>
    <w:rsid w:val="00D85C32"/>
    <w:rsid w:val="00D85C52"/>
    <w:rsid w:val="00D85C55"/>
    <w:rsid w:val="00D85C57"/>
    <w:rsid w:val="00D85C74"/>
    <w:rsid w:val="00D85C90"/>
    <w:rsid w:val="00D85C98"/>
    <w:rsid w:val="00D85CC2"/>
    <w:rsid w:val="00D85CC3"/>
    <w:rsid w:val="00D85CC6"/>
    <w:rsid w:val="00D85CCF"/>
    <w:rsid w:val="00D85CF3"/>
    <w:rsid w:val="00D85CF7"/>
    <w:rsid w:val="00D85D50"/>
    <w:rsid w:val="00D85D51"/>
    <w:rsid w:val="00D85D56"/>
    <w:rsid w:val="00D85D57"/>
    <w:rsid w:val="00D85D58"/>
    <w:rsid w:val="00D85D7E"/>
    <w:rsid w:val="00D85D80"/>
    <w:rsid w:val="00D85D87"/>
    <w:rsid w:val="00D85D9A"/>
    <w:rsid w:val="00D85DD1"/>
    <w:rsid w:val="00D85DE6"/>
    <w:rsid w:val="00D85E3A"/>
    <w:rsid w:val="00D85E62"/>
    <w:rsid w:val="00D85E66"/>
    <w:rsid w:val="00D85EA5"/>
    <w:rsid w:val="00D85EFD"/>
    <w:rsid w:val="00D85F04"/>
    <w:rsid w:val="00D85F1D"/>
    <w:rsid w:val="00D85F38"/>
    <w:rsid w:val="00D85F4D"/>
    <w:rsid w:val="00D85F57"/>
    <w:rsid w:val="00D85F78"/>
    <w:rsid w:val="00D85FC5"/>
    <w:rsid w:val="00D85FE7"/>
    <w:rsid w:val="00D85FFC"/>
    <w:rsid w:val="00D86025"/>
    <w:rsid w:val="00D8602B"/>
    <w:rsid w:val="00D86030"/>
    <w:rsid w:val="00D86043"/>
    <w:rsid w:val="00D86071"/>
    <w:rsid w:val="00D86085"/>
    <w:rsid w:val="00D860F8"/>
    <w:rsid w:val="00D86175"/>
    <w:rsid w:val="00D8618A"/>
    <w:rsid w:val="00D86197"/>
    <w:rsid w:val="00D861B9"/>
    <w:rsid w:val="00D861C3"/>
    <w:rsid w:val="00D861CD"/>
    <w:rsid w:val="00D861F1"/>
    <w:rsid w:val="00D861F6"/>
    <w:rsid w:val="00D86212"/>
    <w:rsid w:val="00D86263"/>
    <w:rsid w:val="00D86269"/>
    <w:rsid w:val="00D862E1"/>
    <w:rsid w:val="00D86351"/>
    <w:rsid w:val="00D8636A"/>
    <w:rsid w:val="00D86382"/>
    <w:rsid w:val="00D86383"/>
    <w:rsid w:val="00D863B3"/>
    <w:rsid w:val="00D863C6"/>
    <w:rsid w:val="00D863F6"/>
    <w:rsid w:val="00D86460"/>
    <w:rsid w:val="00D8647D"/>
    <w:rsid w:val="00D86495"/>
    <w:rsid w:val="00D864B2"/>
    <w:rsid w:val="00D864C8"/>
    <w:rsid w:val="00D864FC"/>
    <w:rsid w:val="00D86504"/>
    <w:rsid w:val="00D8650B"/>
    <w:rsid w:val="00D86511"/>
    <w:rsid w:val="00D8657A"/>
    <w:rsid w:val="00D86581"/>
    <w:rsid w:val="00D86598"/>
    <w:rsid w:val="00D865BD"/>
    <w:rsid w:val="00D8660B"/>
    <w:rsid w:val="00D86634"/>
    <w:rsid w:val="00D866B6"/>
    <w:rsid w:val="00D866CA"/>
    <w:rsid w:val="00D866CB"/>
    <w:rsid w:val="00D866D8"/>
    <w:rsid w:val="00D866DB"/>
    <w:rsid w:val="00D866E4"/>
    <w:rsid w:val="00D867AE"/>
    <w:rsid w:val="00D867B4"/>
    <w:rsid w:val="00D867BD"/>
    <w:rsid w:val="00D867C2"/>
    <w:rsid w:val="00D867DB"/>
    <w:rsid w:val="00D86823"/>
    <w:rsid w:val="00D868A1"/>
    <w:rsid w:val="00D868AA"/>
    <w:rsid w:val="00D868F6"/>
    <w:rsid w:val="00D86929"/>
    <w:rsid w:val="00D86935"/>
    <w:rsid w:val="00D86936"/>
    <w:rsid w:val="00D8693C"/>
    <w:rsid w:val="00D8694B"/>
    <w:rsid w:val="00D86951"/>
    <w:rsid w:val="00D86988"/>
    <w:rsid w:val="00D8698F"/>
    <w:rsid w:val="00D869A7"/>
    <w:rsid w:val="00D869B7"/>
    <w:rsid w:val="00D869DF"/>
    <w:rsid w:val="00D86A53"/>
    <w:rsid w:val="00D86A9E"/>
    <w:rsid w:val="00D86B2E"/>
    <w:rsid w:val="00D86B57"/>
    <w:rsid w:val="00D86B92"/>
    <w:rsid w:val="00D86BB1"/>
    <w:rsid w:val="00D86BCC"/>
    <w:rsid w:val="00D86BCE"/>
    <w:rsid w:val="00D86BEB"/>
    <w:rsid w:val="00D86C2A"/>
    <w:rsid w:val="00D86C2B"/>
    <w:rsid w:val="00D86C63"/>
    <w:rsid w:val="00D86C66"/>
    <w:rsid w:val="00D86C8C"/>
    <w:rsid w:val="00D86C96"/>
    <w:rsid w:val="00D86CD1"/>
    <w:rsid w:val="00D86CD2"/>
    <w:rsid w:val="00D86CF6"/>
    <w:rsid w:val="00D86CF9"/>
    <w:rsid w:val="00D86D12"/>
    <w:rsid w:val="00D86D5A"/>
    <w:rsid w:val="00D86D5D"/>
    <w:rsid w:val="00D86D5F"/>
    <w:rsid w:val="00D86DC6"/>
    <w:rsid w:val="00D86E14"/>
    <w:rsid w:val="00D86E58"/>
    <w:rsid w:val="00D86E79"/>
    <w:rsid w:val="00D86EA3"/>
    <w:rsid w:val="00D86EB1"/>
    <w:rsid w:val="00D86EC8"/>
    <w:rsid w:val="00D86EE1"/>
    <w:rsid w:val="00D86EF8"/>
    <w:rsid w:val="00D86F06"/>
    <w:rsid w:val="00D86F09"/>
    <w:rsid w:val="00D86F1B"/>
    <w:rsid w:val="00D86F30"/>
    <w:rsid w:val="00D86F4F"/>
    <w:rsid w:val="00D86F50"/>
    <w:rsid w:val="00D86F5A"/>
    <w:rsid w:val="00D86FA2"/>
    <w:rsid w:val="00D86FA3"/>
    <w:rsid w:val="00D86FC2"/>
    <w:rsid w:val="00D86FC4"/>
    <w:rsid w:val="00D86FFA"/>
    <w:rsid w:val="00D8705E"/>
    <w:rsid w:val="00D87074"/>
    <w:rsid w:val="00D8707D"/>
    <w:rsid w:val="00D87088"/>
    <w:rsid w:val="00D870A3"/>
    <w:rsid w:val="00D870A4"/>
    <w:rsid w:val="00D870C6"/>
    <w:rsid w:val="00D87112"/>
    <w:rsid w:val="00D8716B"/>
    <w:rsid w:val="00D87186"/>
    <w:rsid w:val="00D87196"/>
    <w:rsid w:val="00D8719A"/>
    <w:rsid w:val="00D871B4"/>
    <w:rsid w:val="00D871B7"/>
    <w:rsid w:val="00D871BE"/>
    <w:rsid w:val="00D871CB"/>
    <w:rsid w:val="00D871E6"/>
    <w:rsid w:val="00D87217"/>
    <w:rsid w:val="00D87256"/>
    <w:rsid w:val="00D872A2"/>
    <w:rsid w:val="00D872F5"/>
    <w:rsid w:val="00D87302"/>
    <w:rsid w:val="00D87311"/>
    <w:rsid w:val="00D8734A"/>
    <w:rsid w:val="00D87362"/>
    <w:rsid w:val="00D873A4"/>
    <w:rsid w:val="00D873CB"/>
    <w:rsid w:val="00D873D8"/>
    <w:rsid w:val="00D873F1"/>
    <w:rsid w:val="00D87420"/>
    <w:rsid w:val="00D8744D"/>
    <w:rsid w:val="00D87470"/>
    <w:rsid w:val="00D8748A"/>
    <w:rsid w:val="00D874F1"/>
    <w:rsid w:val="00D87514"/>
    <w:rsid w:val="00D87517"/>
    <w:rsid w:val="00D87518"/>
    <w:rsid w:val="00D87522"/>
    <w:rsid w:val="00D8753C"/>
    <w:rsid w:val="00D87544"/>
    <w:rsid w:val="00D87558"/>
    <w:rsid w:val="00D87595"/>
    <w:rsid w:val="00D875C2"/>
    <w:rsid w:val="00D875CC"/>
    <w:rsid w:val="00D875DB"/>
    <w:rsid w:val="00D875F3"/>
    <w:rsid w:val="00D8761E"/>
    <w:rsid w:val="00D87662"/>
    <w:rsid w:val="00D876BA"/>
    <w:rsid w:val="00D876C1"/>
    <w:rsid w:val="00D876CE"/>
    <w:rsid w:val="00D87717"/>
    <w:rsid w:val="00D8771D"/>
    <w:rsid w:val="00D87720"/>
    <w:rsid w:val="00D87734"/>
    <w:rsid w:val="00D87738"/>
    <w:rsid w:val="00D87785"/>
    <w:rsid w:val="00D877B9"/>
    <w:rsid w:val="00D877C5"/>
    <w:rsid w:val="00D87843"/>
    <w:rsid w:val="00D87847"/>
    <w:rsid w:val="00D8785B"/>
    <w:rsid w:val="00D87894"/>
    <w:rsid w:val="00D878BD"/>
    <w:rsid w:val="00D87914"/>
    <w:rsid w:val="00D8791E"/>
    <w:rsid w:val="00D8791F"/>
    <w:rsid w:val="00D87936"/>
    <w:rsid w:val="00D879CB"/>
    <w:rsid w:val="00D879DE"/>
    <w:rsid w:val="00D879E0"/>
    <w:rsid w:val="00D87A10"/>
    <w:rsid w:val="00D87A7C"/>
    <w:rsid w:val="00D87A87"/>
    <w:rsid w:val="00D87B88"/>
    <w:rsid w:val="00D87BC9"/>
    <w:rsid w:val="00D87BEC"/>
    <w:rsid w:val="00D87BFB"/>
    <w:rsid w:val="00D87C1F"/>
    <w:rsid w:val="00D87C3F"/>
    <w:rsid w:val="00D87C47"/>
    <w:rsid w:val="00D87C50"/>
    <w:rsid w:val="00D87C55"/>
    <w:rsid w:val="00D87CC3"/>
    <w:rsid w:val="00D87CDE"/>
    <w:rsid w:val="00D87CE3"/>
    <w:rsid w:val="00D87D13"/>
    <w:rsid w:val="00D87D34"/>
    <w:rsid w:val="00D87D3A"/>
    <w:rsid w:val="00D87D8B"/>
    <w:rsid w:val="00D87D8E"/>
    <w:rsid w:val="00D87DA0"/>
    <w:rsid w:val="00D87DF1"/>
    <w:rsid w:val="00D87E05"/>
    <w:rsid w:val="00D87E08"/>
    <w:rsid w:val="00D87E25"/>
    <w:rsid w:val="00D87E9F"/>
    <w:rsid w:val="00D87FEB"/>
    <w:rsid w:val="00D90017"/>
    <w:rsid w:val="00D90026"/>
    <w:rsid w:val="00D90057"/>
    <w:rsid w:val="00D900C3"/>
    <w:rsid w:val="00D90185"/>
    <w:rsid w:val="00D9018C"/>
    <w:rsid w:val="00D9018F"/>
    <w:rsid w:val="00D90197"/>
    <w:rsid w:val="00D9019B"/>
    <w:rsid w:val="00D901B1"/>
    <w:rsid w:val="00D901B5"/>
    <w:rsid w:val="00D901CD"/>
    <w:rsid w:val="00D90203"/>
    <w:rsid w:val="00D90229"/>
    <w:rsid w:val="00D9028E"/>
    <w:rsid w:val="00D902BC"/>
    <w:rsid w:val="00D902E7"/>
    <w:rsid w:val="00D90305"/>
    <w:rsid w:val="00D90311"/>
    <w:rsid w:val="00D90341"/>
    <w:rsid w:val="00D90359"/>
    <w:rsid w:val="00D903AB"/>
    <w:rsid w:val="00D903DD"/>
    <w:rsid w:val="00D903E8"/>
    <w:rsid w:val="00D903EB"/>
    <w:rsid w:val="00D9040C"/>
    <w:rsid w:val="00D9042C"/>
    <w:rsid w:val="00D90436"/>
    <w:rsid w:val="00D90470"/>
    <w:rsid w:val="00D904C1"/>
    <w:rsid w:val="00D9050D"/>
    <w:rsid w:val="00D90513"/>
    <w:rsid w:val="00D9051F"/>
    <w:rsid w:val="00D9052B"/>
    <w:rsid w:val="00D90532"/>
    <w:rsid w:val="00D90637"/>
    <w:rsid w:val="00D90658"/>
    <w:rsid w:val="00D90682"/>
    <w:rsid w:val="00D906DB"/>
    <w:rsid w:val="00D90708"/>
    <w:rsid w:val="00D90730"/>
    <w:rsid w:val="00D9079B"/>
    <w:rsid w:val="00D907C8"/>
    <w:rsid w:val="00D907CC"/>
    <w:rsid w:val="00D907DF"/>
    <w:rsid w:val="00D907ED"/>
    <w:rsid w:val="00D90811"/>
    <w:rsid w:val="00D90831"/>
    <w:rsid w:val="00D90858"/>
    <w:rsid w:val="00D9085F"/>
    <w:rsid w:val="00D90866"/>
    <w:rsid w:val="00D90873"/>
    <w:rsid w:val="00D9088B"/>
    <w:rsid w:val="00D908A0"/>
    <w:rsid w:val="00D908C6"/>
    <w:rsid w:val="00D908F4"/>
    <w:rsid w:val="00D90908"/>
    <w:rsid w:val="00D9091E"/>
    <w:rsid w:val="00D90936"/>
    <w:rsid w:val="00D90938"/>
    <w:rsid w:val="00D9093D"/>
    <w:rsid w:val="00D90959"/>
    <w:rsid w:val="00D90982"/>
    <w:rsid w:val="00D90993"/>
    <w:rsid w:val="00D90998"/>
    <w:rsid w:val="00D90A0C"/>
    <w:rsid w:val="00D90A66"/>
    <w:rsid w:val="00D90AA0"/>
    <w:rsid w:val="00D90ADF"/>
    <w:rsid w:val="00D90B0D"/>
    <w:rsid w:val="00D90B2F"/>
    <w:rsid w:val="00D90B9A"/>
    <w:rsid w:val="00D90BA9"/>
    <w:rsid w:val="00D90BAA"/>
    <w:rsid w:val="00D90BAE"/>
    <w:rsid w:val="00D90BB9"/>
    <w:rsid w:val="00D90BCC"/>
    <w:rsid w:val="00D90BD2"/>
    <w:rsid w:val="00D90BF7"/>
    <w:rsid w:val="00D90C06"/>
    <w:rsid w:val="00D90C15"/>
    <w:rsid w:val="00D90C6B"/>
    <w:rsid w:val="00D90CA6"/>
    <w:rsid w:val="00D90CA7"/>
    <w:rsid w:val="00D90CC0"/>
    <w:rsid w:val="00D90CCA"/>
    <w:rsid w:val="00D90CCB"/>
    <w:rsid w:val="00D90CF5"/>
    <w:rsid w:val="00D90D2E"/>
    <w:rsid w:val="00D90D6B"/>
    <w:rsid w:val="00D90D8A"/>
    <w:rsid w:val="00D90D91"/>
    <w:rsid w:val="00D90DA1"/>
    <w:rsid w:val="00D90DBD"/>
    <w:rsid w:val="00D90DD3"/>
    <w:rsid w:val="00D90DDC"/>
    <w:rsid w:val="00D90E2E"/>
    <w:rsid w:val="00D90E7F"/>
    <w:rsid w:val="00D90E84"/>
    <w:rsid w:val="00D90EBD"/>
    <w:rsid w:val="00D90EDD"/>
    <w:rsid w:val="00D90FDB"/>
    <w:rsid w:val="00D90FE7"/>
    <w:rsid w:val="00D91069"/>
    <w:rsid w:val="00D9107E"/>
    <w:rsid w:val="00D910AC"/>
    <w:rsid w:val="00D91115"/>
    <w:rsid w:val="00D91122"/>
    <w:rsid w:val="00D9116C"/>
    <w:rsid w:val="00D91192"/>
    <w:rsid w:val="00D911CC"/>
    <w:rsid w:val="00D911EE"/>
    <w:rsid w:val="00D911F5"/>
    <w:rsid w:val="00D911F9"/>
    <w:rsid w:val="00D91284"/>
    <w:rsid w:val="00D912FD"/>
    <w:rsid w:val="00D91312"/>
    <w:rsid w:val="00D91315"/>
    <w:rsid w:val="00D91333"/>
    <w:rsid w:val="00D9137C"/>
    <w:rsid w:val="00D913C2"/>
    <w:rsid w:val="00D913CD"/>
    <w:rsid w:val="00D913DA"/>
    <w:rsid w:val="00D914CB"/>
    <w:rsid w:val="00D914D6"/>
    <w:rsid w:val="00D914E3"/>
    <w:rsid w:val="00D914F3"/>
    <w:rsid w:val="00D91505"/>
    <w:rsid w:val="00D9151A"/>
    <w:rsid w:val="00D9153A"/>
    <w:rsid w:val="00D91626"/>
    <w:rsid w:val="00D91679"/>
    <w:rsid w:val="00D9167C"/>
    <w:rsid w:val="00D91681"/>
    <w:rsid w:val="00D916B8"/>
    <w:rsid w:val="00D916F9"/>
    <w:rsid w:val="00D91704"/>
    <w:rsid w:val="00D91731"/>
    <w:rsid w:val="00D91782"/>
    <w:rsid w:val="00D91809"/>
    <w:rsid w:val="00D9182F"/>
    <w:rsid w:val="00D9185D"/>
    <w:rsid w:val="00D91866"/>
    <w:rsid w:val="00D9186D"/>
    <w:rsid w:val="00D918B2"/>
    <w:rsid w:val="00D9190F"/>
    <w:rsid w:val="00D9198E"/>
    <w:rsid w:val="00D91997"/>
    <w:rsid w:val="00D919A7"/>
    <w:rsid w:val="00D919FC"/>
    <w:rsid w:val="00D91A11"/>
    <w:rsid w:val="00D91A12"/>
    <w:rsid w:val="00D91A56"/>
    <w:rsid w:val="00D91AB8"/>
    <w:rsid w:val="00D91ADD"/>
    <w:rsid w:val="00D91B23"/>
    <w:rsid w:val="00D91B48"/>
    <w:rsid w:val="00D91BB1"/>
    <w:rsid w:val="00D91BC0"/>
    <w:rsid w:val="00D91BC6"/>
    <w:rsid w:val="00D91BE6"/>
    <w:rsid w:val="00D91BF4"/>
    <w:rsid w:val="00D91C06"/>
    <w:rsid w:val="00D91C38"/>
    <w:rsid w:val="00D91CBA"/>
    <w:rsid w:val="00D91D4F"/>
    <w:rsid w:val="00D91D55"/>
    <w:rsid w:val="00D91DBB"/>
    <w:rsid w:val="00D91E15"/>
    <w:rsid w:val="00D91E42"/>
    <w:rsid w:val="00D91E8B"/>
    <w:rsid w:val="00D91E95"/>
    <w:rsid w:val="00D91EA1"/>
    <w:rsid w:val="00D91ED0"/>
    <w:rsid w:val="00D91EE6"/>
    <w:rsid w:val="00D91F01"/>
    <w:rsid w:val="00D91F09"/>
    <w:rsid w:val="00D91F13"/>
    <w:rsid w:val="00D91F1B"/>
    <w:rsid w:val="00D91F39"/>
    <w:rsid w:val="00D91F49"/>
    <w:rsid w:val="00D91F55"/>
    <w:rsid w:val="00D91F6A"/>
    <w:rsid w:val="00D91F96"/>
    <w:rsid w:val="00D91F9F"/>
    <w:rsid w:val="00D91FB3"/>
    <w:rsid w:val="00D91FED"/>
    <w:rsid w:val="00D91FF6"/>
    <w:rsid w:val="00D92004"/>
    <w:rsid w:val="00D92012"/>
    <w:rsid w:val="00D92021"/>
    <w:rsid w:val="00D92033"/>
    <w:rsid w:val="00D92051"/>
    <w:rsid w:val="00D92057"/>
    <w:rsid w:val="00D92059"/>
    <w:rsid w:val="00D92079"/>
    <w:rsid w:val="00D92082"/>
    <w:rsid w:val="00D920C6"/>
    <w:rsid w:val="00D920D4"/>
    <w:rsid w:val="00D9212C"/>
    <w:rsid w:val="00D9214C"/>
    <w:rsid w:val="00D9215B"/>
    <w:rsid w:val="00D921C0"/>
    <w:rsid w:val="00D921CA"/>
    <w:rsid w:val="00D921D0"/>
    <w:rsid w:val="00D92205"/>
    <w:rsid w:val="00D9220E"/>
    <w:rsid w:val="00D92233"/>
    <w:rsid w:val="00D92264"/>
    <w:rsid w:val="00D9226F"/>
    <w:rsid w:val="00D92270"/>
    <w:rsid w:val="00D922C4"/>
    <w:rsid w:val="00D922D2"/>
    <w:rsid w:val="00D922DF"/>
    <w:rsid w:val="00D922EB"/>
    <w:rsid w:val="00D922FC"/>
    <w:rsid w:val="00D92336"/>
    <w:rsid w:val="00D92337"/>
    <w:rsid w:val="00D9234B"/>
    <w:rsid w:val="00D92359"/>
    <w:rsid w:val="00D9237F"/>
    <w:rsid w:val="00D9239F"/>
    <w:rsid w:val="00D923BB"/>
    <w:rsid w:val="00D924AC"/>
    <w:rsid w:val="00D924CC"/>
    <w:rsid w:val="00D924EF"/>
    <w:rsid w:val="00D924F5"/>
    <w:rsid w:val="00D92599"/>
    <w:rsid w:val="00D9259F"/>
    <w:rsid w:val="00D925C9"/>
    <w:rsid w:val="00D925D0"/>
    <w:rsid w:val="00D925D3"/>
    <w:rsid w:val="00D925DA"/>
    <w:rsid w:val="00D925E7"/>
    <w:rsid w:val="00D92610"/>
    <w:rsid w:val="00D92641"/>
    <w:rsid w:val="00D92687"/>
    <w:rsid w:val="00D92727"/>
    <w:rsid w:val="00D92746"/>
    <w:rsid w:val="00D92770"/>
    <w:rsid w:val="00D9278F"/>
    <w:rsid w:val="00D92795"/>
    <w:rsid w:val="00D927AA"/>
    <w:rsid w:val="00D927AF"/>
    <w:rsid w:val="00D927BA"/>
    <w:rsid w:val="00D927E4"/>
    <w:rsid w:val="00D92843"/>
    <w:rsid w:val="00D928A3"/>
    <w:rsid w:val="00D928C7"/>
    <w:rsid w:val="00D92916"/>
    <w:rsid w:val="00D92917"/>
    <w:rsid w:val="00D9293E"/>
    <w:rsid w:val="00D92945"/>
    <w:rsid w:val="00D9294B"/>
    <w:rsid w:val="00D92984"/>
    <w:rsid w:val="00D9298E"/>
    <w:rsid w:val="00D92998"/>
    <w:rsid w:val="00D92A5D"/>
    <w:rsid w:val="00D92A64"/>
    <w:rsid w:val="00D92A81"/>
    <w:rsid w:val="00D92A92"/>
    <w:rsid w:val="00D92AA1"/>
    <w:rsid w:val="00D92ABD"/>
    <w:rsid w:val="00D92B1D"/>
    <w:rsid w:val="00D92B2F"/>
    <w:rsid w:val="00D92B47"/>
    <w:rsid w:val="00D92B55"/>
    <w:rsid w:val="00D92B79"/>
    <w:rsid w:val="00D92BB8"/>
    <w:rsid w:val="00D92BCF"/>
    <w:rsid w:val="00D92BF9"/>
    <w:rsid w:val="00D92BFF"/>
    <w:rsid w:val="00D92C05"/>
    <w:rsid w:val="00D92C1E"/>
    <w:rsid w:val="00D92CA5"/>
    <w:rsid w:val="00D92CA6"/>
    <w:rsid w:val="00D92D19"/>
    <w:rsid w:val="00D92D1E"/>
    <w:rsid w:val="00D92D63"/>
    <w:rsid w:val="00D92D6D"/>
    <w:rsid w:val="00D92D8E"/>
    <w:rsid w:val="00D92DA4"/>
    <w:rsid w:val="00D92DC0"/>
    <w:rsid w:val="00D92E38"/>
    <w:rsid w:val="00D92F15"/>
    <w:rsid w:val="00D92F52"/>
    <w:rsid w:val="00D92FA1"/>
    <w:rsid w:val="00D9303D"/>
    <w:rsid w:val="00D93045"/>
    <w:rsid w:val="00D93056"/>
    <w:rsid w:val="00D9305A"/>
    <w:rsid w:val="00D9306D"/>
    <w:rsid w:val="00D93144"/>
    <w:rsid w:val="00D9314D"/>
    <w:rsid w:val="00D93150"/>
    <w:rsid w:val="00D93181"/>
    <w:rsid w:val="00D93189"/>
    <w:rsid w:val="00D9319C"/>
    <w:rsid w:val="00D9320D"/>
    <w:rsid w:val="00D93261"/>
    <w:rsid w:val="00D932C3"/>
    <w:rsid w:val="00D932DD"/>
    <w:rsid w:val="00D93300"/>
    <w:rsid w:val="00D93387"/>
    <w:rsid w:val="00D933C4"/>
    <w:rsid w:val="00D93432"/>
    <w:rsid w:val="00D9347E"/>
    <w:rsid w:val="00D93487"/>
    <w:rsid w:val="00D93492"/>
    <w:rsid w:val="00D934EC"/>
    <w:rsid w:val="00D934FD"/>
    <w:rsid w:val="00D9352B"/>
    <w:rsid w:val="00D9352C"/>
    <w:rsid w:val="00D93540"/>
    <w:rsid w:val="00D93613"/>
    <w:rsid w:val="00D93657"/>
    <w:rsid w:val="00D93689"/>
    <w:rsid w:val="00D936E7"/>
    <w:rsid w:val="00D9370A"/>
    <w:rsid w:val="00D9372F"/>
    <w:rsid w:val="00D93731"/>
    <w:rsid w:val="00D937B3"/>
    <w:rsid w:val="00D937BA"/>
    <w:rsid w:val="00D937C5"/>
    <w:rsid w:val="00D937C8"/>
    <w:rsid w:val="00D937D2"/>
    <w:rsid w:val="00D937DF"/>
    <w:rsid w:val="00D937EC"/>
    <w:rsid w:val="00D93893"/>
    <w:rsid w:val="00D938A0"/>
    <w:rsid w:val="00D938B2"/>
    <w:rsid w:val="00D938FA"/>
    <w:rsid w:val="00D9392E"/>
    <w:rsid w:val="00D93932"/>
    <w:rsid w:val="00D93956"/>
    <w:rsid w:val="00D93987"/>
    <w:rsid w:val="00D939A9"/>
    <w:rsid w:val="00D939D3"/>
    <w:rsid w:val="00D939E6"/>
    <w:rsid w:val="00D93A23"/>
    <w:rsid w:val="00D93A63"/>
    <w:rsid w:val="00D93AB1"/>
    <w:rsid w:val="00D93ACF"/>
    <w:rsid w:val="00D93AD3"/>
    <w:rsid w:val="00D93B4F"/>
    <w:rsid w:val="00D93BA7"/>
    <w:rsid w:val="00D93C16"/>
    <w:rsid w:val="00D93C27"/>
    <w:rsid w:val="00D93C7E"/>
    <w:rsid w:val="00D93CEB"/>
    <w:rsid w:val="00D93D5B"/>
    <w:rsid w:val="00D93D64"/>
    <w:rsid w:val="00D93D66"/>
    <w:rsid w:val="00D93DB2"/>
    <w:rsid w:val="00D93E53"/>
    <w:rsid w:val="00D93E82"/>
    <w:rsid w:val="00D93EA6"/>
    <w:rsid w:val="00D93EB0"/>
    <w:rsid w:val="00D93EB6"/>
    <w:rsid w:val="00D93ED2"/>
    <w:rsid w:val="00D93F00"/>
    <w:rsid w:val="00D93F83"/>
    <w:rsid w:val="00D93FA2"/>
    <w:rsid w:val="00D93FAF"/>
    <w:rsid w:val="00D9405A"/>
    <w:rsid w:val="00D940B8"/>
    <w:rsid w:val="00D940D3"/>
    <w:rsid w:val="00D940E2"/>
    <w:rsid w:val="00D94120"/>
    <w:rsid w:val="00D94129"/>
    <w:rsid w:val="00D9414A"/>
    <w:rsid w:val="00D9414E"/>
    <w:rsid w:val="00D9418B"/>
    <w:rsid w:val="00D941C6"/>
    <w:rsid w:val="00D941F0"/>
    <w:rsid w:val="00D94217"/>
    <w:rsid w:val="00D94238"/>
    <w:rsid w:val="00D94252"/>
    <w:rsid w:val="00D9425E"/>
    <w:rsid w:val="00D942E5"/>
    <w:rsid w:val="00D94302"/>
    <w:rsid w:val="00D94322"/>
    <w:rsid w:val="00D94328"/>
    <w:rsid w:val="00D94349"/>
    <w:rsid w:val="00D9434D"/>
    <w:rsid w:val="00D943AE"/>
    <w:rsid w:val="00D943E7"/>
    <w:rsid w:val="00D943F1"/>
    <w:rsid w:val="00D94412"/>
    <w:rsid w:val="00D94442"/>
    <w:rsid w:val="00D94461"/>
    <w:rsid w:val="00D944CC"/>
    <w:rsid w:val="00D9453C"/>
    <w:rsid w:val="00D94608"/>
    <w:rsid w:val="00D94616"/>
    <w:rsid w:val="00D94631"/>
    <w:rsid w:val="00D94637"/>
    <w:rsid w:val="00D9463A"/>
    <w:rsid w:val="00D94643"/>
    <w:rsid w:val="00D9464B"/>
    <w:rsid w:val="00D9465B"/>
    <w:rsid w:val="00D9466D"/>
    <w:rsid w:val="00D94670"/>
    <w:rsid w:val="00D94685"/>
    <w:rsid w:val="00D9468B"/>
    <w:rsid w:val="00D9469B"/>
    <w:rsid w:val="00D9472F"/>
    <w:rsid w:val="00D9473E"/>
    <w:rsid w:val="00D94765"/>
    <w:rsid w:val="00D9477F"/>
    <w:rsid w:val="00D9479B"/>
    <w:rsid w:val="00D947E6"/>
    <w:rsid w:val="00D94806"/>
    <w:rsid w:val="00D9482B"/>
    <w:rsid w:val="00D94847"/>
    <w:rsid w:val="00D94870"/>
    <w:rsid w:val="00D948C3"/>
    <w:rsid w:val="00D94972"/>
    <w:rsid w:val="00D9498F"/>
    <w:rsid w:val="00D949CA"/>
    <w:rsid w:val="00D94A86"/>
    <w:rsid w:val="00D94AA9"/>
    <w:rsid w:val="00D94ACF"/>
    <w:rsid w:val="00D94B31"/>
    <w:rsid w:val="00D94B35"/>
    <w:rsid w:val="00D94B62"/>
    <w:rsid w:val="00D94B94"/>
    <w:rsid w:val="00D94B98"/>
    <w:rsid w:val="00D94BC3"/>
    <w:rsid w:val="00D94BD1"/>
    <w:rsid w:val="00D94BFA"/>
    <w:rsid w:val="00D94C23"/>
    <w:rsid w:val="00D94C26"/>
    <w:rsid w:val="00D94C2D"/>
    <w:rsid w:val="00D94C34"/>
    <w:rsid w:val="00D94C4B"/>
    <w:rsid w:val="00D94C62"/>
    <w:rsid w:val="00D94C8D"/>
    <w:rsid w:val="00D94CAA"/>
    <w:rsid w:val="00D94CB8"/>
    <w:rsid w:val="00D94CF9"/>
    <w:rsid w:val="00D94D2B"/>
    <w:rsid w:val="00D94D32"/>
    <w:rsid w:val="00D94D60"/>
    <w:rsid w:val="00D94D7A"/>
    <w:rsid w:val="00D94DC2"/>
    <w:rsid w:val="00D94DCB"/>
    <w:rsid w:val="00D94DD9"/>
    <w:rsid w:val="00D94DED"/>
    <w:rsid w:val="00D94E30"/>
    <w:rsid w:val="00D94E40"/>
    <w:rsid w:val="00D94EA3"/>
    <w:rsid w:val="00D94ECA"/>
    <w:rsid w:val="00D94EDE"/>
    <w:rsid w:val="00D94EF8"/>
    <w:rsid w:val="00D94EFE"/>
    <w:rsid w:val="00D94F35"/>
    <w:rsid w:val="00D94F41"/>
    <w:rsid w:val="00D94F53"/>
    <w:rsid w:val="00D94F76"/>
    <w:rsid w:val="00D94F9E"/>
    <w:rsid w:val="00D95029"/>
    <w:rsid w:val="00D95037"/>
    <w:rsid w:val="00D95054"/>
    <w:rsid w:val="00D950E2"/>
    <w:rsid w:val="00D95105"/>
    <w:rsid w:val="00D9516C"/>
    <w:rsid w:val="00D951EE"/>
    <w:rsid w:val="00D95224"/>
    <w:rsid w:val="00D9523F"/>
    <w:rsid w:val="00D95241"/>
    <w:rsid w:val="00D9526F"/>
    <w:rsid w:val="00D9527B"/>
    <w:rsid w:val="00D952AD"/>
    <w:rsid w:val="00D952CA"/>
    <w:rsid w:val="00D952DC"/>
    <w:rsid w:val="00D952E5"/>
    <w:rsid w:val="00D95308"/>
    <w:rsid w:val="00D9534E"/>
    <w:rsid w:val="00D953BC"/>
    <w:rsid w:val="00D953CF"/>
    <w:rsid w:val="00D953DE"/>
    <w:rsid w:val="00D95410"/>
    <w:rsid w:val="00D9541B"/>
    <w:rsid w:val="00D9541F"/>
    <w:rsid w:val="00D95432"/>
    <w:rsid w:val="00D95452"/>
    <w:rsid w:val="00D95495"/>
    <w:rsid w:val="00D954AF"/>
    <w:rsid w:val="00D954B3"/>
    <w:rsid w:val="00D9550D"/>
    <w:rsid w:val="00D95538"/>
    <w:rsid w:val="00D95579"/>
    <w:rsid w:val="00D9558A"/>
    <w:rsid w:val="00D9558B"/>
    <w:rsid w:val="00D955BA"/>
    <w:rsid w:val="00D955F1"/>
    <w:rsid w:val="00D95617"/>
    <w:rsid w:val="00D95631"/>
    <w:rsid w:val="00D9563F"/>
    <w:rsid w:val="00D9564D"/>
    <w:rsid w:val="00D95653"/>
    <w:rsid w:val="00D9565B"/>
    <w:rsid w:val="00D956A3"/>
    <w:rsid w:val="00D956DB"/>
    <w:rsid w:val="00D9577A"/>
    <w:rsid w:val="00D957AD"/>
    <w:rsid w:val="00D957EF"/>
    <w:rsid w:val="00D95874"/>
    <w:rsid w:val="00D95882"/>
    <w:rsid w:val="00D958A2"/>
    <w:rsid w:val="00D958AF"/>
    <w:rsid w:val="00D958B0"/>
    <w:rsid w:val="00D958EE"/>
    <w:rsid w:val="00D95937"/>
    <w:rsid w:val="00D9593A"/>
    <w:rsid w:val="00D9596E"/>
    <w:rsid w:val="00D9599F"/>
    <w:rsid w:val="00D95A03"/>
    <w:rsid w:val="00D95A20"/>
    <w:rsid w:val="00D95A4C"/>
    <w:rsid w:val="00D95A71"/>
    <w:rsid w:val="00D95A88"/>
    <w:rsid w:val="00D95AAC"/>
    <w:rsid w:val="00D95AF8"/>
    <w:rsid w:val="00D95B77"/>
    <w:rsid w:val="00D95B81"/>
    <w:rsid w:val="00D95B87"/>
    <w:rsid w:val="00D95BA3"/>
    <w:rsid w:val="00D95BA8"/>
    <w:rsid w:val="00D95BB1"/>
    <w:rsid w:val="00D95BC9"/>
    <w:rsid w:val="00D95BE4"/>
    <w:rsid w:val="00D95BFC"/>
    <w:rsid w:val="00D95C43"/>
    <w:rsid w:val="00D95C95"/>
    <w:rsid w:val="00D95CEE"/>
    <w:rsid w:val="00D95CEF"/>
    <w:rsid w:val="00D95CF6"/>
    <w:rsid w:val="00D95CFE"/>
    <w:rsid w:val="00D95D45"/>
    <w:rsid w:val="00D95E38"/>
    <w:rsid w:val="00D95E5A"/>
    <w:rsid w:val="00D95E97"/>
    <w:rsid w:val="00D95E9A"/>
    <w:rsid w:val="00D95F22"/>
    <w:rsid w:val="00D95F6F"/>
    <w:rsid w:val="00D95FD7"/>
    <w:rsid w:val="00D95FE0"/>
    <w:rsid w:val="00D95FFE"/>
    <w:rsid w:val="00D96010"/>
    <w:rsid w:val="00D9602C"/>
    <w:rsid w:val="00D9602F"/>
    <w:rsid w:val="00D9606A"/>
    <w:rsid w:val="00D96083"/>
    <w:rsid w:val="00D96110"/>
    <w:rsid w:val="00D96156"/>
    <w:rsid w:val="00D9618F"/>
    <w:rsid w:val="00D961A3"/>
    <w:rsid w:val="00D961DB"/>
    <w:rsid w:val="00D96228"/>
    <w:rsid w:val="00D96241"/>
    <w:rsid w:val="00D96258"/>
    <w:rsid w:val="00D96265"/>
    <w:rsid w:val="00D9626E"/>
    <w:rsid w:val="00D962AB"/>
    <w:rsid w:val="00D962B3"/>
    <w:rsid w:val="00D962C7"/>
    <w:rsid w:val="00D96309"/>
    <w:rsid w:val="00D96317"/>
    <w:rsid w:val="00D9631C"/>
    <w:rsid w:val="00D96343"/>
    <w:rsid w:val="00D96371"/>
    <w:rsid w:val="00D96372"/>
    <w:rsid w:val="00D96379"/>
    <w:rsid w:val="00D963AF"/>
    <w:rsid w:val="00D963BB"/>
    <w:rsid w:val="00D963BC"/>
    <w:rsid w:val="00D963C2"/>
    <w:rsid w:val="00D963DA"/>
    <w:rsid w:val="00D963DD"/>
    <w:rsid w:val="00D963FF"/>
    <w:rsid w:val="00D96428"/>
    <w:rsid w:val="00D96457"/>
    <w:rsid w:val="00D9646A"/>
    <w:rsid w:val="00D964BE"/>
    <w:rsid w:val="00D964C5"/>
    <w:rsid w:val="00D9651C"/>
    <w:rsid w:val="00D9659E"/>
    <w:rsid w:val="00D965D8"/>
    <w:rsid w:val="00D965DB"/>
    <w:rsid w:val="00D965EE"/>
    <w:rsid w:val="00D96645"/>
    <w:rsid w:val="00D96646"/>
    <w:rsid w:val="00D966C0"/>
    <w:rsid w:val="00D966CC"/>
    <w:rsid w:val="00D966F2"/>
    <w:rsid w:val="00D96745"/>
    <w:rsid w:val="00D967E7"/>
    <w:rsid w:val="00D967FE"/>
    <w:rsid w:val="00D9681E"/>
    <w:rsid w:val="00D96820"/>
    <w:rsid w:val="00D9683C"/>
    <w:rsid w:val="00D9683D"/>
    <w:rsid w:val="00D96861"/>
    <w:rsid w:val="00D9686C"/>
    <w:rsid w:val="00D968B0"/>
    <w:rsid w:val="00D968CA"/>
    <w:rsid w:val="00D968DC"/>
    <w:rsid w:val="00D96921"/>
    <w:rsid w:val="00D9693A"/>
    <w:rsid w:val="00D96944"/>
    <w:rsid w:val="00D96970"/>
    <w:rsid w:val="00D9698F"/>
    <w:rsid w:val="00D969CE"/>
    <w:rsid w:val="00D969D5"/>
    <w:rsid w:val="00D969ED"/>
    <w:rsid w:val="00D96A2C"/>
    <w:rsid w:val="00D96A4D"/>
    <w:rsid w:val="00D96A8C"/>
    <w:rsid w:val="00D96AB0"/>
    <w:rsid w:val="00D96AC7"/>
    <w:rsid w:val="00D96AD6"/>
    <w:rsid w:val="00D96B08"/>
    <w:rsid w:val="00D96B18"/>
    <w:rsid w:val="00D96B1E"/>
    <w:rsid w:val="00D96B2F"/>
    <w:rsid w:val="00D96B5C"/>
    <w:rsid w:val="00D96B86"/>
    <w:rsid w:val="00D96B9C"/>
    <w:rsid w:val="00D96BC0"/>
    <w:rsid w:val="00D96BC8"/>
    <w:rsid w:val="00D96C30"/>
    <w:rsid w:val="00D96C32"/>
    <w:rsid w:val="00D96C4B"/>
    <w:rsid w:val="00D96C54"/>
    <w:rsid w:val="00D96C60"/>
    <w:rsid w:val="00D96C7A"/>
    <w:rsid w:val="00D96CCD"/>
    <w:rsid w:val="00D96CE9"/>
    <w:rsid w:val="00D96D20"/>
    <w:rsid w:val="00D96D26"/>
    <w:rsid w:val="00D96D41"/>
    <w:rsid w:val="00D96D5A"/>
    <w:rsid w:val="00D96D5E"/>
    <w:rsid w:val="00D96D63"/>
    <w:rsid w:val="00D96D95"/>
    <w:rsid w:val="00D96DF8"/>
    <w:rsid w:val="00D96E06"/>
    <w:rsid w:val="00D96E27"/>
    <w:rsid w:val="00D96E46"/>
    <w:rsid w:val="00D96E47"/>
    <w:rsid w:val="00D96E5D"/>
    <w:rsid w:val="00D96ECA"/>
    <w:rsid w:val="00D96ED4"/>
    <w:rsid w:val="00D96ED5"/>
    <w:rsid w:val="00D96F02"/>
    <w:rsid w:val="00D96F32"/>
    <w:rsid w:val="00D96F74"/>
    <w:rsid w:val="00D96FC3"/>
    <w:rsid w:val="00D96FE4"/>
    <w:rsid w:val="00D9704E"/>
    <w:rsid w:val="00D97051"/>
    <w:rsid w:val="00D97056"/>
    <w:rsid w:val="00D97094"/>
    <w:rsid w:val="00D970EC"/>
    <w:rsid w:val="00D970F2"/>
    <w:rsid w:val="00D97112"/>
    <w:rsid w:val="00D97116"/>
    <w:rsid w:val="00D97232"/>
    <w:rsid w:val="00D97262"/>
    <w:rsid w:val="00D972EF"/>
    <w:rsid w:val="00D97344"/>
    <w:rsid w:val="00D97357"/>
    <w:rsid w:val="00D97394"/>
    <w:rsid w:val="00D973CF"/>
    <w:rsid w:val="00D973E0"/>
    <w:rsid w:val="00D9740B"/>
    <w:rsid w:val="00D9741C"/>
    <w:rsid w:val="00D97450"/>
    <w:rsid w:val="00D97473"/>
    <w:rsid w:val="00D97480"/>
    <w:rsid w:val="00D97484"/>
    <w:rsid w:val="00D9749F"/>
    <w:rsid w:val="00D974A0"/>
    <w:rsid w:val="00D974C6"/>
    <w:rsid w:val="00D974F3"/>
    <w:rsid w:val="00D974F8"/>
    <w:rsid w:val="00D97539"/>
    <w:rsid w:val="00D97543"/>
    <w:rsid w:val="00D9757A"/>
    <w:rsid w:val="00D97582"/>
    <w:rsid w:val="00D97586"/>
    <w:rsid w:val="00D97587"/>
    <w:rsid w:val="00D975D3"/>
    <w:rsid w:val="00D97610"/>
    <w:rsid w:val="00D97612"/>
    <w:rsid w:val="00D97626"/>
    <w:rsid w:val="00D9762A"/>
    <w:rsid w:val="00D97691"/>
    <w:rsid w:val="00D976AE"/>
    <w:rsid w:val="00D97725"/>
    <w:rsid w:val="00D97762"/>
    <w:rsid w:val="00D97823"/>
    <w:rsid w:val="00D9783F"/>
    <w:rsid w:val="00D97847"/>
    <w:rsid w:val="00D9784F"/>
    <w:rsid w:val="00D97887"/>
    <w:rsid w:val="00D9788B"/>
    <w:rsid w:val="00D978A1"/>
    <w:rsid w:val="00D978C6"/>
    <w:rsid w:val="00D978DF"/>
    <w:rsid w:val="00D978EB"/>
    <w:rsid w:val="00D978F8"/>
    <w:rsid w:val="00D97909"/>
    <w:rsid w:val="00D97949"/>
    <w:rsid w:val="00D97992"/>
    <w:rsid w:val="00D97993"/>
    <w:rsid w:val="00D9799D"/>
    <w:rsid w:val="00D979AF"/>
    <w:rsid w:val="00D97A0E"/>
    <w:rsid w:val="00D97A1B"/>
    <w:rsid w:val="00D97A41"/>
    <w:rsid w:val="00D97AA0"/>
    <w:rsid w:val="00D97ACA"/>
    <w:rsid w:val="00D97B0A"/>
    <w:rsid w:val="00D97B2A"/>
    <w:rsid w:val="00D97B35"/>
    <w:rsid w:val="00D97B38"/>
    <w:rsid w:val="00D97BFD"/>
    <w:rsid w:val="00D97C18"/>
    <w:rsid w:val="00D97C25"/>
    <w:rsid w:val="00D97C31"/>
    <w:rsid w:val="00D97C35"/>
    <w:rsid w:val="00D97C5D"/>
    <w:rsid w:val="00D97CD7"/>
    <w:rsid w:val="00D97CFC"/>
    <w:rsid w:val="00D97D47"/>
    <w:rsid w:val="00D97DB3"/>
    <w:rsid w:val="00D97DBB"/>
    <w:rsid w:val="00D97DE0"/>
    <w:rsid w:val="00D97DF6"/>
    <w:rsid w:val="00D97DFE"/>
    <w:rsid w:val="00D97E14"/>
    <w:rsid w:val="00D97E6E"/>
    <w:rsid w:val="00D97EBB"/>
    <w:rsid w:val="00D97F2B"/>
    <w:rsid w:val="00D97F89"/>
    <w:rsid w:val="00D97FB7"/>
    <w:rsid w:val="00DA001D"/>
    <w:rsid w:val="00DA008B"/>
    <w:rsid w:val="00DA00BA"/>
    <w:rsid w:val="00DA00F1"/>
    <w:rsid w:val="00DA0126"/>
    <w:rsid w:val="00DA0172"/>
    <w:rsid w:val="00DA01B4"/>
    <w:rsid w:val="00DA01C0"/>
    <w:rsid w:val="00DA01EF"/>
    <w:rsid w:val="00DA0204"/>
    <w:rsid w:val="00DA020B"/>
    <w:rsid w:val="00DA0211"/>
    <w:rsid w:val="00DA0249"/>
    <w:rsid w:val="00DA027E"/>
    <w:rsid w:val="00DA02A9"/>
    <w:rsid w:val="00DA02C0"/>
    <w:rsid w:val="00DA030F"/>
    <w:rsid w:val="00DA0321"/>
    <w:rsid w:val="00DA0377"/>
    <w:rsid w:val="00DA03A6"/>
    <w:rsid w:val="00DA03FE"/>
    <w:rsid w:val="00DA0417"/>
    <w:rsid w:val="00DA0422"/>
    <w:rsid w:val="00DA0441"/>
    <w:rsid w:val="00DA0452"/>
    <w:rsid w:val="00DA0486"/>
    <w:rsid w:val="00DA0487"/>
    <w:rsid w:val="00DA048E"/>
    <w:rsid w:val="00DA04A9"/>
    <w:rsid w:val="00DA04D7"/>
    <w:rsid w:val="00DA0535"/>
    <w:rsid w:val="00DA05B5"/>
    <w:rsid w:val="00DA05D6"/>
    <w:rsid w:val="00DA05DE"/>
    <w:rsid w:val="00DA05EE"/>
    <w:rsid w:val="00DA065F"/>
    <w:rsid w:val="00DA0688"/>
    <w:rsid w:val="00DA069C"/>
    <w:rsid w:val="00DA06FA"/>
    <w:rsid w:val="00DA0700"/>
    <w:rsid w:val="00DA0745"/>
    <w:rsid w:val="00DA078E"/>
    <w:rsid w:val="00DA079A"/>
    <w:rsid w:val="00DA0801"/>
    <w:rsid w:val="00DA0845"/>
    <w:rsid w:val="00DA0883"/>
    <w:rsid w:val="00DA0886"/>
    <w:rsid w:val="00DA08BE"/>
    <w:rsid w:val="00DA08BF"/>
    <w:rsid w:val="00DA090B"/>
    <w:rsid w:val="00DA0936"/>
    <w:rsid w:val="00DA095E"/>
    <w:rsid w:val="00DA0966"/>
    <w:rsid w:val="00DA0973"/>
    <w:rsid w:val="00DA0978"/>
    <w:rsid w:val="00DA09D4"/>
    <w:rsid w:val="00DA0A64"/>
    <w:rsid w:val="00DA0A86"/>
    <w:rsid w:val="00DA0AAF"/>
    <w:rsid w:val="00DA0AC6"/>
    <w:rsid w:val="00DA0B0A"/>
    <w:rsid w:val="00DA0B0F"/>
    <w:rsid w:val="00DA0B19"/>
    <w:rsid w:val="00DA0B1D"/>
    <w:rsid w:val="00DA0B29"/>
    <w:rsid w:val="00DA0B8B"/>
    <w:rsid w:val="00DA0BDC"/>
    <w:rsid w:val="00DA0C06"/>
    <w:rsid w:val="00DA0C1F"/>
    <w:rsid w:val="00DA0C2D"/>
    <w:rsid w:val="00DA0C72"/>
    <w:rsid w:val="00DA0C73"/>
    <w:rsid w:val="00DA0D42"/>
    <w:rsid w:val="00DA0D6A"/>
    <w:rsid w:val="00DA0D8C"/>
    <w:rsid w:val="00DA0DC0"/>
    <w:rsid w:val="00DA0DCA"/>
    <w:rsid w:val="00DA0DE0"/>
    <w:rsid w:val="00DA0DED"/>
    <w:rsid w:val="00DA0DFE"/>
    <w:rsid w:val="00DA0E52"/>
    <w:rsid w:val="00DA0E68"/>
    <w:rsid w:val="00DA0E77"/>
    <w:rsid w:val="00DA0E78"/>
    <w:rsid w:val="00DA0E99"/>
    <w:rsid w:val="00DA0E9A"/>
    <w:rsid w:val="00DA0EF7"/>
    <w:rsid w:val="00DA0F20"/>
    <w:rsid w:val="00DA0F26"/>
    <w:rsid w:val="00DA0F68"/>
    <w:rsid w:val="00DA0F90"/>
    <w:rsid w:val="00DA0F9B"/>
    <w:rsid w:val="00DA0FC9"/>
    <w:rsid w:val="00DA0FEF"/>
    <w:rsid w:val="00DA10A0"/>
    <w:rsid w:val="00DA10EB"/>
    <w:rsid w:val="00DA10F9"/>
    <w:rsid w:val="00DA1168"/>
    <w:rsid w:val="00DA117D"/>
    <w:rsid w:val="00DA11BF"/>
    <w:rsid w:val="00DA11DC"/>
    <w:rsid w:val="00DA11FF"/>
    <w:rsid w:val="00DA125B"/>
    <w:rsid w:val="00DA1266"/>
    <w:rsid w:val="00DA1282"/>
    <w:rsid w:val="00DA12C2"/>
    <w:rsid w:val="00DA12D1"/>
    <w:rsid w:val="00DA133B"/>
    <w:rsid w:val="00DA135B"/>
    <w:rsid w:val="00DA1380"/>
    <w:rsid w:val="00DA13F3"/>
    <w:rsid w:val="00DA1430"/>
    <w:rsid w:val="00DA1440"/>
    <w:rsid w:val="00DA1442"/>
    <w:rsid w:val="00DA146D"/>
    <w:rsid w:val="00DA1472"/>
    <w:rsid w:val="00DA1476"/>
    <w:rsid w:val="00DA1480"/>
    <w:rsid w:val="00DA14BF"/>
    <w:rsid w:val="00DA14C1"/>
    <w:rsid w:val="00DA14C5"/>
    <w:rsid w:val="00DA151D"/>
    <w:rsid w:val="00DA152E"/>
    <w:rsid w:val="00DA1531"/>
    <w:rsid w:val="00DA1534"/>
    <w:rsid w:val="00DA1546"/>
    <w:rsid w:val="00DA154D"/>
    <w:rsid w:val="00DA154F"/>
    <w:rsid w:val="00DA15C8"/>
    <w:rsid w:val="00DA1604"/>
    <w:rsid w:val="00DA1606"/>
    <w:rsid w:val="00DA1650"/>
    <w:rsid w:val="00DA16B2"/>
    <w:rsid w:val="00DA16B3"/>
    <w:rsid w:val="00DA16CB"/>
    <w:rsid w:val="00DA1702"/>
    <w:rsid w:val="00DA1741"/>
    <w:rsid w:val="00DA17D0"/>
    <w:rsid w:val="00DA182B"/>
    <w:rsid w:val="00DA1836"/>
    <w:rsid w:val="00DA1894"/>
    <w:rsid w:val="00DA1895"/>
    <w:rsid w:val="00DA189A"/>
    <w:rsid w:val="00DA18AF"/>
    <w:rsid w:val="00DA18D5"/>
    <w:rsid w:val="00DA18E2"/>
    <w:rsid w:val="00DA18F0"/>
    <w:rsid w:val="00DA190A"/>
    <w:rsid w:val="00DA1925"/>
    <w:rsid w:val="00DA19A3"/>
    <w:rsid w:val="00DA19C3"/>
    <w:rsid w:val="00DA19D8"/>
    <w:rsid w:val="00DA19DA"/>
    <w:rsid w:val="00DA19FE"/>
    <w:rsid w:val="00DA1A0B"/>
    <w:rsid w:val="00DA1A38"/>
    <w:rsid w:val="00DA1A3A"/>
    <w:rsid w:val="00DA1A42"/>
    <w:rsid w:val="00DA1A4A"/>
    <w:rsid w:val="00DA1A7F"/>
    <w:rsid w:val="00DA1AA8"/>
    <w:rsid w:val="00DA1AB8"/>
    <w:rsid w:val="00DA1AE1"/>
    <w:rsid w:val="00DA1B01"/>
    <w:rsid w:val="00DA1B3C"/>
    <w:rsid w:val="00DA1B5A"/>
    <w:rsid w:val="00DA1B6F"/>
    <w:rsid w:val="00DA1B8A"/>
    <w:rsid w:val="00DA1B98"/>
    <w:rsid w:val="00DA1BB6"/>
    <w:rsid w:val="00DA1C78"/>
    <w:rsid w:val="00DA1C89"/>
    <w:rsid w:val="00DA1CA0"/>
    <w:rsid w:val="00DA1CBB"/>
    <w:rsid w:val="00DA1CD5"/>
    <w:rsid w:val="00DA1D6D"/>
    <w:rsid w:val="00DA1D7B"/>
    <w:rsid w:val="00DA1D92"/>
    <w:rsid w:val="00DA1DC9"/>
    <w:rsid w:val="00DA1DE6"/>
    <w:rsid w:val="00DA1E08"/>
    <w:rsid w:val="00DA1E17"/>
    <w:rsid w:val="00DA1E87"/>
    <w:rsid w:val="00DA1EF8"/>
    <w:rsid w:val="00DA1F03"/>
    <w:rsid w:val="00DA1F3C"/>
    <w:rsid w:val="00DA1F5C"/>
    <w:rsid w:val="00DA1F86"/>
    <w:rsid w:val="00DA1F89"/>
    <w:rsid w:val="00DA1FC4"/>
    <w:rsid w:val="00DA2007"/>
    <w:rsid w:val="00DA200D"/>
    <w:rsid w:val="00DA2032"/>
    <w:rsid w:val="00DA204F"/>
    <w:rsid w:val="00DA2075"/>
    <w:rsid w:val="00DA207A"/>
    <w:rsid w:val="00DA2097"/>
    <w:rsid w:val="00DA20B6"/>
    <w:rsid w:val="00DA20C8"/>
    <w:rsid w:val="00DA20DC"/>
    <w:rsid w:val="00DA20F8"/>
    <w:rsid w:val="00DA20FA"/>
    <w:rsid w:val="00DA2121"/>
    <w:rsid w:val="00DA2127"/>
    <w:rsid w:val="00DA2138"/>
    <w:rsid w:val="00DA215C"/>
    <w:rsid w:val="00DA216D"/>
    <w:rsid w:val="00DA2190"/>
    <w:rsid w:val="00DA21D9"/>
    <w:rsid w:val="00DA21DB"/>
    <w:rsid w:val="00DA21E2"/>
    <w:rsid w:val="00DA21F4"/>
    <w:rsid w:val="00DA2258"/>
    <w:rsid w:val="00DA225C"/>
    <w:rsid w:val="00DA226B"/>
    <w:rsid w:val="00DA22A7"/>
    <w:rsid w:val="00DA22DB"/>
    <w:rsid w:val="00DA2340"/>
    <w:rsid w:val="00DA23DE"/>
    <w:rsid w:val="00DA23EF"/>
    <w:rsid w:val="00DA23FD"/>
    <w:rsid w:val="00DA2422"/>
    <w:rsid w:val="00DA2432"/>
    <w:rsid w:val="00DA2468"/>
    <w:rsid w:val="00DA248D"/>
    <w:rsid w:val="00DA2491"/>
    <w:rsid w:val="00DA2495"/>
    <w:rsid w:val="00DA24C1"/>
    <w:rsid w:val="00DA252D"/>
    <w:rsid w:val="00DA256A"/>
    <w:rsid w:val="00DA25AE"/>
    <w:rsid w:val="00DA25D3"/>
    <w:rsid w:val="00DA2610"/>
    <w:rsid w:val="00DA2672"/>
    <w:rsid w:val="00DA2680"/>
    <w:rsid w:val="00DA26C6"/>
    <w:rsid w:val="00DA26F0"/>
    <w:rsid w:val="00DA2702"/>
    <w:rsid w:val="00DA27A7"/>
    <w:rsid w:val="00DA27AC"/>
    <w:rsid w:val="00DA27AE"/>
    <w:rsid w:val="00DA2819"/>
    <w:rsid w:val="00DA2849"/>
    <w:rsid w:val="00DA2850"/>
    <w:rsid w:val="00DA2879"/>
    <w:rsid w:val="00DA28A5"/>
    <w:rsid w:val="00DA28AC"/>
    <w:rsid w:val="00DA28B7"/>
    <w:rsid w:val="00DA28CC"/>
    <w:rsid w:val="00DA28F5"/>
    <w:rsid w:val="00DA28FF"/>
    <w:rsid w:val="00DA295D"/>
    <w:rsid w:val="00DA2980"/>
    <w:rsid w:val="00DA2992"/>
    <w:rsid w:val="00DA29F3"/>
    <w:rsid w:val="00DA2A03"/>
    <w:rsid w:val="00DA2A70"/>
    <w:rsid w:val="00DA2A8E"/>
    <w:rsid w:val="00DA2ABE"/>
    <w:rsid w:val="00DA2AF9"/>
    <w:rsid w:val="00DA2B11"/>
    <w:rsid w:val="00DA2B52"/>
    <w:rsid w:val="00DA2BC9"/>
    <w:rsid w:val="00DA2C01"/>
    <w:rsid w:val="00DA2C10"/>
    <w:rsid w:val="00DA2C26"/>
    <w:rsid w:val="00DA2C42"/>
    <w:rsid w:val="00DA2CB2"/>
    <w:rsid w:val="00DA2CD8"/>
    <w:rsid w:val="00DA2CFB"/>
    <w:rsid w:val="00DA2D0A"/>
    <w:rsid w:val="00DA2D16"/>
    <w:rsid w:val="00DA2D34"/>
    <w:rsid w:val="00DA2D61"/>
    <w:rsid w:val="00DA2D9B"/>
    <w:rsid w:val="00DA2DC8"/>
    <w:rsid w:val="00DA2DD5"/>
    <w:rsid w:val="00DA2E18"/>
    <w:rsid w:val="00DA2E30"/>
    <w:rsid w:val="00DA2E56"/>
    <w:rsid w:val="00DA2E66"/>
    <w:rsid w:val="00DA2E9B"/>
    <w:rsid w:val="00DA2EA1"/>
    <w:rsid w:val="00DA2EB1"/>
    <w:rsid w:val="00DA2F25"/>
    <w:rsid w:val="00DA2F74"/>
    <w:rsid w:val="00DA2FBA"/>
    <w:rsid w:val="00DA2FC3"/>
    <w:rsid w:val="00DA2FCD"/>
    <w:rsid w:val="00DA2FE7"/>
    <w:rsid w:val="00DA303A"/>
    <w:rsid w:val="00DA30AA"/>
    <w:rsid w:val="00DA30D4"/>
    <w:rsid w:val="00DA310E"/>
    <w:rsid w:val="00DA3146"/>
    <w:rsid w:val="00DA31B1"/>
    <w:rsid w:val="00DA31DB"/>
    <w:rsid w:val="00DA321D"/>
    <w:rsid w:val="00DA322D"/>
    <w:rsid w:val="00DA3258"/>
    <w:rsid w:val="00DA3259"/>
    <w:rsid w:val="00DA326B"/>
    <w:rsid w:val="00DA32CC"/>
    <w:rsid w:val="00DA32DF"/>
    <w:rsid w:val="00DA32EA"/>
    <w:rsid w:val="00DA337C"/>
    <w:rsid w:val="00DA338A"/>
    <w:rsid w:val="00DA3410"/>
    <w:rsid w:val="00DA341C"/>
    <w:rsid w:val="00DA34A2"/>
    <w:rsid w:val="00DA34A5"/>
    <w:rsid w:val="00DA3518"/>
    <w:rsid w:val="00DA3528"/>
    <w:rsid w:val="00DA35B2"/>
    <w:rsid w:val="00DA35C0"/>
    <w:rsid w:val="00DA35C1"/>
    <w:rsid w:val="00DA35E7"/>
    <w:rsid w:val="00DA35ED"/>
    <w:rsid w:val="00DA35F6"/>
    <w:rsid w:val="00DA3648"/>
    <w:rsid w:val="00DA3650"/>
    <w:rsid w:val="00DA36A6"/>
    <w:rsid w:val="00DA36AC"/>
    <w:rsid w:val="00DA36D7"/>
    <w:rsid w:val="00DA36EF"/>
    <w:rsid w:val="00DA3716"/>
    <w:rsid w:val="00DA3748"/>
    <w:rsid w:val="00DA375C"/>
    <w:rsid w:val="00DA3801"/>
    <w:rsid w:val="00DA3808"/>
    <w:rsid w:val="00DA3813"/>
    <w:rsid w:val="00DA3844"/>
    <w:rsid w:val="00DA386D"/>
    <w:rsid w:val="00DA3876"/>
    <w:rsid w:val="00DA3880"/>
    <w:rsid w:val="00DA3892"/>
    <w:rsid w:val="00DA38DE"/>
    <w:rsid w:val="00DA38E2"/>
    <w:rsid w:val="00DA38F6"/>
    <w:rsid w:val="00DA3905"/>
    <w:rsid w:val="00DA3911"/>
    <w:rsid w:val="00DA392E"/>
    <w:rsid w:val="00DA396A"/>
    <w:rsid w:val="00DA3996"/>
    <w:rsid w:val="00DA39A2"/>
    <w:rsid w:val="00DA39BE"/>
    <w:rsid w:val="00DA39C1"/>
    <w:rsid w:val="00DA39C3"/>
    <w:rsid w:val="00DA39D6"/>
    <w:rsid w:val="00DA3A33"/>
    <w:rsid w:val="00DA3A71"/>
    <w:rsid w:val="00DA3ABF"/>
    <w:rsid w:val="00DA3AEE"/>
    <w:rsid w:val="00DA3B01"/>
    <w:rsid w:val="00DA3B2B"/>
    <w:rsid w:val="00DA3B99"/>
    <w:rsid w:val="00DA3BB5"/>
    <w:rsid w:val="00DA3C3E"/>
    <w:rsid w:val="00DA3C44"/>
    <w:rsid w:val="00DA3C4C"/>
    <w:rsid w:val="00DA3CDF"/>
    <w:rsid w:val="00DA3CF1"/>
    <w:rsid w:val="00DA3CF6"/>
    <w:rsid w:val="00DA3D30"/>
    <w:rsid w:val="00DA3D3A"/>
    <w:rsid w:val="00DA3D40"/>
    <w:rsid w:val="00DA3D55"/>
    <w:rsid w:val="00DA3D83"/>
    <w:rsid w:val="00DA3DA2"/>
    <w:rsid w:val="00DA3DC5"/>
    <w:rsid w:val="00DA3DF1"/>
    <w:rsid w:val="00DA3E47"/>
    <w:rsid w:val="00DA3E60"/>
    <w:rsid w:val="00DA3E7C"/>
    <w:rsid w:val="00DA3EA1"/>
    <w:rsid w:val="00DA3EB5"/>
    <w:rsid w:val="00DA3EF9"/>
    <w:rsid w:val="00DA3F15"/>
    <w:rsid w:val="00DA3F19"/>
    <w:rsid w:val="00DA3F37"/>
    <w:rsid w:val="00DA3F43"/>
    <w:rsid w:val="00DA3F4D"/>
    <w:rsid w:val="00DA3F51"/>
    <w:rsid w:val="00DA3F62"/>
    <w:rsid w:val="00DA3F6C"/>
    <w:rsid w:val="00DA3F74"/>
    <w:rsid w:val="00DA3F7E"/>
    <w:rsid w:val="00DA3FDB"/>
    <w:rsid w:val="00DA4065"/>
    <w:rsid w:val="00DA4070"/>
    <w:rsid w:val="00DA4071"/>
    <w:rsid w:val="00DA4078"/>
    <w:rsid w:val="00DA407C"/>
    <w:rsid w:val="00DA4080"/>
    <w:rsid w:val="00DA408C"/>
    <w:rsid w:val="00DA4108"/>
    <w:rsid w:val="00DA4127"/>
    <w:rsid w:val="00DA4145"/>
    <w:rsid w:val="00DA417E"/>
    <w:rsid w:val="00DA4184"/>
    <w:rsid w:val="00DA4188"/>
    <w:rsid w:val="00DA41C6"/>
    <w:rsid w:val="00DA41FF"/>
    <w:rsid w:val="00DA42A2"/>
    <w:rsid w:val="00DA42AC"/>
    <w:rsid w:val="00DA42EE"/>
    <w:rsid w:val="00DA4328"/>
    <w:rsid w:val="00DA437E"/>
    <w:rsid w:val="00DA4394"/>
    <w:rsid w:val="00DA43A0"/>
    <w:rsid w:val="00DA43FB"/>
    <w:rsid w:val="00DA4403"/>
    <w:rsid w:val="00DA445B"/>
    <w:rsid w:val="00DA4498"/>
    <w:rsid w:val="00DA44A4"/>
    <w:rsid w:val="00DA44BD"/>
    <w:rsid w:val="00DA44FB"/>
    <w:rsid w:val="00DA452D"/>
    <w:rsid w:val="00DA4545"/>
    <w:rsid w:val="00DA456F"/>
    <w:rsid w:val="00DA4572"/>
    <w:rsid w:val="00DA45CA"/>
    <w:rsid w:val="00DA45D2"/>
    <w:rsid w:val="00DA4650"/>
    <w:rsid w:val="00DA4655"/>
    <w:rsid w:val="00DA4676"/>
    <w:rsid w:val="00DA46F0"/>
    <w:rsid w:val="00DA470A"/>
    <w:rsid w:val="00DA472F"/>
    <w:rsid w:val="00DA4755"/>
    <w:rsid w:val="00DA479B"/>
    <w:rsid w:val="00DA47D3"/>
    <w:rsid w:val="00DA47DB"/>
    <w:rsid w:val="00DA486F"/>
    <w:rsid w:val="00DA4882"/>
    <w:rsid w:val="00DA48A5"/>
    <w:rsid w:val="00DA48A7"/>
    <w:rsid w:val="00DA48CB"/>
    <w:rsid w:val="00DA493D"/>
    <w:rsid w:val="00DA495E"/>
    <w:rsid w:val="00DA49D6"/>
    <w:rsid w:val="00DA49E1"/>
    <w:rsid w:val="00DA4A19"/>
    <w:rsid w:val="00DA4A67"/>
    <w:rsid w:val="00DA4AA5"/>
    <w:rsid w:val="00DA4ADE"/>
    <w:rsid w:val="00DA4B00"/>
    <w:rsid w:val="00DA4B01"/>
    <w:rsid w:val="00DA4B0A"/>
    <w:rsid w:val="00DA4B1A"/>
    <w:rsid w:val="00DA4B64"/>
    <w:rsid w:val="00DA4B73"/>
    <w:rsid w:val="00DA4BB7"/>
    <w:rsid w:val="00DA4BE6"/>
    <w:rsid w:val="00DA4BE8"/>
    <w:rsid w:val="00DA4C1C"/>
    <w:rsid w:val="00DA4C34"/>
    <w:rsid w:val="00DA4C65"/>
    <w:rsid w:val="00DA4D5E"/>
    <w:rsid w:val="00DA4D67"/>
    <w:rsid w:val="00DA4D8E"/>
    <w:rsid w:val="00DA4D9E"/>
    <w:rsid w:val="00DA4DCD"/>
    <w:rsid w:val="00DA4DDE"/>
    <w:rsid w:val="00DA4E08"/>
    <w:rsid w:val="00DA4E2B"/>
    <w:rsid w:val="00DA4E4E"/>
    <w:rsid w:val="00DA4E65"/>
    <w:rsid w:val="00DA4E6E"/>
    <w:rsid w:val="00DA4E7C"/>
    <w:rsid w:val="00DA4E99"/>
    <w:rsid w:val="00DA4ED6"/>
    <w:rsid w:val="00DA4F22"/>
    <w:rsid w:val="00DA4F50"/>
    <w:rsid w:val="00DA4F59"/>
    <w:rsid w:val="00DA4F8D"/>
    <w:rsid w:val="00DA4FA7"/>
    <w:rsid w:val="00DA4FC5"/>
    <w:rsid w:val="00DA4FD0"/>
    <w:rsid w:val="00DA500A"/>
    <w:rsid w:val="00DA503B"/>
    <w:rsid w:val="00DA506B"/>
    <w:rsid w:val="00DA5071"/>
    <w:rsid w:val="00DA5087"/>
    <w:rsid w:val="00DA50AC"/>
    <w:rsid w:val="00DA50AE"/>
    <w:rsid w:val="00DA50D2"/>
    <w:rsid w:val="00DA50E0"/>
    <w:rsid w:val="00DA50E2"/>
    <w:rsid w:val="00DA510E"/>
    <w:rsid w:val="00DA5114"/>
    <w:rsid w:val="00DA511F"/>
    <w:rsid w:val="00DA5156"/>
    <w:rsid w:val="00DA5169"/>
    <w:rsid w:val="00DA517C"/>
    <w:rsid w:val="00DA519A"/>
    <w:rsid w:val="00DA519E"/>
    <w:rsid w:val="00DA51BF"/>
    <w:rsid w:val="00DA51C4"/>
    <w:rsid w:val="00DA51D2"/>
    <w:rsid w:val="00DA51F1"/>
    <w:rsid w:val="00DA5292"/>
    <w:rsid w:val="00DA52A8"/>
    <w:rsid w:val="00DA52C7"/>
    <w:rsid w:val="00DA52DA"/>
    <w:rsid w:val="00DA52F1"/>
    <w:rsid w:val="00DA530A"/>
    <w:rsid w:val="00DA5359"/>
    <w:rsid w:val="00DA5386"/>
    <w:rsid w:val="00DA5394"/>
    <w:rsid w:val="00DA53AA"/>
    <w:rsid w:val="00DA53CD"/>
    <w:rsid w:val="00DA53E1"/>
    <w:rsid w:val="00DA540D"/>
    <w:rsid w:val="00DA5410"/>
    <w:rsid w:val="00DA5453"/>
    <w:rsid w:val="00DA5485"/>
    <w:rsid w:val="00DA548F"/>
    <w:rsid w:val="00DA5491"/>
    <w:rsid w:val="00DA54CB"/>
    <w:rsid w:val="00DA551E"/>
    <w:rsid w:val="00DA553C"/>
    <w:rsid w:val="00DA5545"/>
    <w:rsid w:val="00DA55C0"/>
    <w:rsid w:val="00DA55F5"/>
    <w:rsid w:val="00DA5605"/>
    <w:rsid w:val="00DA560B"/>
    <w:rsid w:val="00DA562F"/>
    <w:rsid w:val="00DA5646"/>
    <w:rsid w:val="00DA56DE"/>
    <w:rsid w:val="00DA56F9"/>
    <w:rsid w:val="00DA56FB"/>
    <w:rsid w:val="00DA56FC"/>
    <w:rsid w:val="00DA5755"/>
    <w:rsid w:val="00DA5781"/>
    <w:rsid w:val="00DA579C"/>
    <w:rsid w:val="00DA57FC"/>
    <w:rsid w:val="00DA5825"/>
    <w:rsid w:val="00DA5848"/>
    <w:rsid w:val="00DA587D"/>
    <w:rsid w:val="00DA58A5"/>
    <w:rsid w:val="00DA58E2"/>
    <w:rsid w:val="00DA58E8"/>
    <w:rsid w:val="00DA5954"/>
    <w:rsid w:val="00DA595D"/>
    <w:rsid w:val="00DA5979"/>
    <w:rsid w:val="00DA599E"/>
    <w:rsid w:val="00DA59D1"/>
    <w:rsid w:val="00DA59E3"/>
    <w:rsid w:val="00DA5A3D"/>
    <w:rsid w:val="00DA5A8D"/>
    <w:rsid w:val="00DA5B61"/>
    <w:rsid w:val="00DA5B8C"/>
    <w:rsid w:val="00DA5BA1"/>
    <w:rsid w:val="00DA5BA8"/>
    <w:rsid w:val="00DA5BF8"/>
    <w:rsid w:val="00DA5C15"/>
    <w:rsid w:val="00DA5C1C"/>
    <w:rsid w:val="00DA5C6E"/>
    <w:rsid w:val="00DA5C95"/>
    <w:rsid w:val="00DA5CA3"/>
    <w:rsid w:val="00DA5CCA"/>
    <w:rsid w:val="00DA5CDA"/>
    <w:rsid w:val="00DA5CDC"/>
    <w:rsid w:val="00DA5CE8"/>
    <w:rsid w:val="00DA5CEA"/>
    <w:rsid w:val="00DA5CF2"/>
    <w:rsid w:val="00DA5CFC"/>
    <w:rsid w:val="00DA5D09"/>
    <w:rsid w:val="00DA5D28"/>
    <w:rsid w:val="00DA5D2F"/>
    <w:rsid w:val="00DA5D60"/>
    <w:rsid w:val="00DA5D93"/>
    <w:rsid w:val="00DA5DA4"/>
    <w:rsid w:val="00DA5DB7"/>
    <w:rsid w:val="00DA5DDC"/>
    <w:rsid w:val="00DA5E15"/>
    <w:rsid w:val="00DA5EB1"/>
    <w:rsid w:val="00DA5EE7"/>
    <w:rsid w:val="00DA5F10"/>
    <w:rsid w:val="00DA5F38"/>
    <w:rsid w:val="00DA5F48"/>
    <w:rsid w:val="00DA5F55"/>
    <w:rsid w:val="00DA5F62"/>
    <w:rsid w:val="00DA5F73"/>
    <w:rsid w:val="00DA5F7B"/>
    <w:rsid w:val="00DA5F8D"/>
    <w:rsid w:val="00DA6015"/>
    <w:rsid w:val="00DA6063"/>
    <w:rsid w:val="00DA6080"/>
    <w:rsid w:val="00DA6084"/>
    <w:rsid w:val="00DA60B7"/>
    <w:rsid w:val="00DA60C4"/>
    <w:rsid w:val="00DA60EA"/>
    <w:rsid w:val="00DA6108"/>
    <w:rsid w:val="00DA6116"/>
    <w:rsid w:val="00DA6134"/>
    <w:rsid w:val="00DA61F6"/>
    <w:rsid w:val="00DA6209"/>
    <w:rsid w:val="00DA6250"/>
    <w:rsid w:val="00DA627D"/>
    <w:rsid w:val="00DA627F"/>
    <w:rsid w:val="00DA6290"/>
    <w:rsid w:val="00DA62A2"/>
    <w:rsid w:val="00DA62E1"/>
    <w:rsid w:val="00DA62E5"/>
    <w:rsid w:val="00DA6316"/>
    <w:rsid w:val="00DA633B"/>
    <w:rsid w:val="00DA6351"/>
    <w:rsid w:val="00DA63D9"/>
    <w:rsid w:val="00DA6461"/>
    <w:rsid w:val="00DA64F1"/>
    <w:rsid w:val="00DA6507"/>
    <w:rsid w:val="00DA6511"/>
    <w:rsid w:val="00DA6537"/>
    <w:rsid w:val="00DA6560"/>
    <w:rsid w:val="00DA6599"/>
    <w:rsid w:val="00DA65B6"/>
    <w:rsid w:val="00DA65B9"/>
    <w:rsid w:val="00DA65DA"/>
    <w:rsid w:val="00DA65F8"/>
    <w:rsid w:val="00DA65FF"/>
    <w:rsid w:val="00DA665B"/>
    <w:rsid w:val="00DA66B2"/>
    <w:rsid w:val="00DA674F"/>
    <w:rsid w:val="00DA6765"/>
    <w:rsid w:val="00DA676B"/>
    <w:rsid w:val="00DA67CE"/>
    <w:rsid w:val="00DA67E3"/>
    <w:rsid w:val="00DA67E7"/>
    <w:rsid w:val="00DA681F"/>
    <w:rsid w:val="00DA689C"/>
    <w:rsid w:val="00DA68C7"/>
    <w:rsid w:val="00DA68CC"/>
    <w:rsid w:val="00DA68E7"/>
    <w:rsid w:val="00DA690A"/>
    <w:rsid w:val="00DA6917"/>
    <w:rsid w:val="00DA6951"/>
    <w:rsid w:val="00DA69EF"/>
    <w:rsid w:val="00DA6A0D"/>
    <w:rsid w:val="00DA6A22"/>
    <w:rsid w:val="00DA6A60"/>
    <w:rsid w:val="00DA6A72"/>
    <w:rsid w:val="00DA6A96"/>
    <w:rsid w:val="00DA6ABE"/>
    <w:rsid w:val="00DA6AD6"/>
    <w:rsid w:val="00DA6AD7"/>
    <w:rsid w:val="00DA6AD8"/>
    <w:rsid w:val="00DA6B02"/>
    <w:rsid w:val="00DA6B33"/>
    <w:rsid w:val="00DA6B3A"/>
    <w:rsid w:val="00DA6B5B"/>
    <w:rsid w:val="00DA6B63"/>
    <w:rsid w:val="00DA6B79"/>
    <w:rsid w:val="00DA6BC8"/>
    <w:rsid w:val="00DA6BCD"/>
    <w:rsid w:val="00DA6BDE"/>
    <w:rsid w:val="00DA6BE5"/>
    <w:rsid w:val="00DA6BF0"/>
    <w:rsid w:val="00DA6C1D"/>
    <w:rsid w:val="00DA6C24"/>
    <w:rsid w:val="00DA6C36"/>
    <w:rsid w:val="00DA6C38"/>
    <w:rsid w:val="00DA6C68"/>
    <w:rsid w:val="00DA6C9B"/>
    <w:rsid w:val="00DA6CA0"/>
    <w:rsid w:val="00DA6CB5"/>
    <w:rsid w:val="00DA6CD4"/>
    <w:rsid w:val="00DA6CE5"/>
    <w:rsid w:val="00DA6D27"/>
    <w:rsid w:val="00DA6D4E"/>
    <w:rsid w:val="00DA6D53"/>
    <w:rsid w:val="00DA6D7E"/>
    <w:rsid w:val="00DA6DA7"/>
    <w:rsid w:val="00DA6DC5"/>
    <w:rsid w:val="00DA6DD4"/>
    <w:rsid w:val="00DA6DDE"/>
    <w:rsid w:val="00DA6DF6"/>
    <w:rsid w:val="00DA6E0E"/>
    <w:rsid w:val="00DA6E1A"/>
    <w:rsid w:val="00DA6E34"/>
    <w:rsid w:val="00DA6E7F"/>
    <w:rsid w:val="00DA6EB7"/>
    <w:rsid w:val="00DA6EC3"/>
    <w:rsid w:val="00DA6EDE"/>
    <w:rsid w:val="00DA6F4F"/>
    <w:rsid w:val="00DA6F82"/>
    <w:rsid w:val="00DA6F95"/>
    <w:rsid w:val="00DA6FEB"/>
    <w:rsid w:val="00DA7058"/>
    <w:rsid w:val="00DA7082"/>
    <w:rsid w:val="00DA7085"/>
    <w:rsid w:val="00DA708E"/>
    <w:rsid w:val="00DA70CA"/>
    <w:rsid w:val="00DA70CF"/>
    <w:rsid w:val="00DA70E4"/>
    <w:rsid w:val="00DA70F7"/>
    <w:rsid w:val="00DA70FB"/>
    <w:rsid w:val="00DA712D"/>
    <w:rsid w:val="00DA7194"/>
    <w:rsid w:val="00DA7195"/>
    <w:rsid w:val="00DA71A4"/>
    <w:rsid w:val="00DA71A6"/>
    <w:rsid w:val="00DA71FA"/>
    <w:rsid w:val="00DA7202"/>
    <w:rsid w:val="00DA7214"/>
    <w:rsid w:val="00DA7230"/>
    <w:rsid w:val="00DA7239"/>
    <w:rsid w:val="00DA724D"/>
    <w:rsid w:val="00DA724F"/>
    <w:rsid w:val="00DA7278"/>
    <w:rsid w:val="00DA727F"/>
    <w:rsid w:val="00DA72B9"/>
    <w:rsid w:val="00DA72E7"/>
    <w:rsid w:val="00DA72EC"/>
    <w:rsid w:val="00DA7300"/>
    <w:rsid w:val="00DA7349"/>
    <w:rsid w:val="00DA7354"/>
    <w:rsid w:val="00DA737B"/>
    <w:rsid w:val="00DA73B5"/>
    <w:rsid w:val="00DA73FC"/>
    <w:rsid w:val="00DA7448"/>
    <w:rsid w:val="00DA7458"/>
    <w:rsid w:val="00DA746F"/>
    <w:rsid w:val="00DA74D7"/>
    <w:rsid w:val="00DA7531"/>
    <w:rsid w:val="00DA753C"/>
    <w:rsid w:val="00DA7590"/>
    <w:rsid w:val="00DA75D2"/>
    <w:rsid w:val="00DA7603"/>
    <w:rsid w:val="00DA7627"/>
    <w:rsid w:val="00DA7635"/>
    <w:rsid w:val="00DA763C"/>
    <w:rsid w:val="00DA764F"/>
    <w:rsid w:val="00DA7665"/>
    <w:rsid w:val="00DA76B7"/>
    <w:rsid w:val="00DA7728"/>
    <w:rsid w:val="00DA772A"/>
    <w:rsid w:val="00DA77B9"/>
    <w:rsid w:val="00DA77BC"/>
    <w:rsid w:val="00DA77E8"/>
    <w:rsid w:val="00DA77EA"/>
    <w:rsid w:val="00DA77F2"/>
    <w:rsid w:val="00DA7819"/>
    <w:rsid w:val="00DA7823"/>
    <w:rsid w:val="00DA782F"/>
    <w:rsid w:val="00DA7845"/>
    <w:rsid w:val="00DA785F"/>
    <w:rsid w:val="00DA78A4"/>
    <w:rsid w:val="00DA78D0"/>
    <w:rsid w:val="00DA78D4"/>
    <w:rsid w:val="00DA78E9"/>
    <w:rsid w:val="00DA792B"/>
    <w:rsid w:val="00DA792E"/>
    <w:rsid w:val="00DA7989"/>
    <w:rsid w:val="00DA79C6"/>
    <w:rsid w:val="00DA7A32"/>
    <w:rsid w:val="00DA7A59"/>
    <w:rsid w:val="00DA7A5A"/>
    <w:rsid w:val="00DA7AA4"/>
    <w:rsid w:val="00DA7ABB"/>
    <w:rsid w:val="00DA7B72"/>
    <w:rsid w:val="00DA7BAD"/>
    <w:rsid w:val="00DA7BD6"/>
    <w:rsid w:val="00DA7C08"/>
    <w:rsid w:val="00DA7C49"/>
    <w:rsid w:val="00DA7CB5"/>
    <w:rsid w:val="00DA7CCC"/>
    <w:rsid w:val="00DA7CEA"/>
    <w:rsid w:val="00DA7CED"/>
    <w:rsid w:val="00DA7D4E"/>
    <w:rsid w:val="00DA7D57"/>
    <w:rsid w:val="00DA7D62"/>
    <w:rsid w:val="00DA7D66"/>
    <w:rsid w:val="00DA7DA0"/>
    <w:rsid w:val="00DA7DBF"/>
    <w:rsid w:val="00DA7DEF"/>
    <w:rsid w:val="00DA7E2C"/>
    <w:rsid w:val="00DA7E32"/>
    <w:rsid w:val="00DA7EA1"/>
    <w:rsid w:val="00DA7EA7"/>
    <w:rsid w:val="00DA7ED1"/>
    <w:rsid w:val="00DA7EDC"/>
    <w:rsid w:val="00DA7EE0"/>
    <w:rsid w:val="00DA7EE5"/>
    <w:rsid w:val="00DA7EE6"/>
    <w:rsid w:val="00DA7EED"/>
    <w:rsid w:val="00DA7F0B"/>
    <w:rsid w:val="00DA7F44"/>
    <w:rsid w:val="00DA7F4B"/>
    <w:rsid w:val="00DA7F50"/>
    <w:rsid w:val="00DA7F67"/>
    <w:rsid w:val="00DA7FA8"/>
    <w:rsid w:val="00DA7FBD"/>
    <w:rsid w:val="00DA7FDB"/>
    <w:rsid w:val="00DB0006"/>
    <w:rsid w:val="00DB002D"/>
    <w:rsid w:val="00DB0040"/>
    <w:rsid w:val="00DB0053"/>
    <w:rsid w:val="00DB0085"/>
    <w:rsid w:val="00DB0092"/>
    <w:rsid w:val="00DB011D"/>
    <w:rsid w:val="00DB011F"/>
    <w:rsid w:val="00DB0120"/>
    <w:rsid w:val="00DB01D3"/>
    <w:rsid w:val="00DB01DF"/>
    <w:rsid w:val="00DB01EC"/>
    <w:rsid w:val="00DB01FC"/>
    <w:rsid w:val="00DB0207"/>
    <w:rsid w:val="00DB0220"/>
    <w:rsid w:val="00DB02C3"/>
    <w:rsid w:val="00DB02C7"/>
    <w:rsid w:val="00DB030A"/>
    <w:rsid w:val="00DB033C"/>
    <w:rsid w:val="00DB0360"/>
    <w:rsid w:val="00DB0371"/>
    <w:rsid w:val="00DB0388"/>
    <w:rsid w:val="00DB03CC"/>
    <w:rsid w:val="00DB03D5"/>
    <w:rsid w:val="00DB0412"/>
    <w:rsid w:val="00DB0424"/>
    <w:rsid w:val="00DB0426"/>
    <w:rsid w:val="00DB043F"/>
    <w:rsid w:val="00DB0457"/>
    <w:rsid w:val="00DB04B9"/>
    <w:rsid w:val="00DB04CA"/>
    <w:rsid w:val="00DB04EF"/>
    <w:rsid w:val="00DB04F5"/>
    <w:rsid w:val="00DB0521"/>
    <w:rsid w:val="00DB0531"/>
    <w:rsid w:val="00DB0587"/>
    <w:rsid w:val="00DB05A2"/>
    <w:rsid w:val="00DB05E6"/>
    <w:rsid w:val="00DB0607"/>
    <w:rsid w:val="00DB0624"/>
    <w:rsid w:val="00DB062B"/>
    <w:rsid w:val="00DB0631"/>
    <w:rsid w:val="00DB066B"/>
    <w:rsid w:val="00DB0676"/>
    <w:rsid w:val="00DB0678"/>
    <w:rsid w:val="00DB06BD"/>
    <w:rsid w:val="00DB06FC"/>
    <w:rsid w:val="00DB0712"/>
    <w:rsid w:val="00DB075C"/>
    <w:rsid w:val="00DB077A"/>
    <w:rsid w:val="00DB07A2"/>
    <w:rsid w:val="00DB07CE"/>
    <w:rsid w:val="00DB07D0"/>
    <w:rsid w:val="00DB07D1"/>
    <w:rsid w:val="00DB07D5"/>
    <w:rsid w:val="00DB084D"/>
    <w:rsid w:val="00DB0871"/>
    <w:rsid w:val="00DB08CA"/>
    <w:rsid w:val="00DB08D5"/>
    <w:rsid w:val="00DB08D9"/>
    <w:rsid w:val="00DB090A"/>
    <w:rsid w:val="00DB0910"/>
    <w:rsid w:val="00DB093C"/>
    <w:rsid w:val="00DB095B"/>
    <w:rsid w:val="00DB096D"/>
    <w:rsid w:val="00DB0971"/>
    <w:rsid w:val="00DB0998"/>
    <w:rsid w:val="00DB09F9"/>
    <w:rsid w:val="00DB0A05"/>
    <w:rsid w:val="00DB0A0B"/>
    <w:rsid w:val="00DB0A31"/>
    <w:rsid w:val="00DB0A41"/>
    <w:rsid w:val="00DB0A52"/>
    <w:rsid w:val="00DB0A63"/>
    <w:rsid w:val="00DB0A65"/>
    <w:rsid w:val="00DB0A75"/>
    <w:rsid w:val="00DB0A90"/>
    <w:rsid w:val="00DB0ABE"/>
    <w:rsid w:val="00DB0AD3"/>
    <w:rsid w:val="00DB0AD4"/>
    <w:rsid w:val="00DB0AEC"/>
    <w:rsid w:val="00DB0AFC"/>
    <w:rsid w:val="00DB0B3B"/>
    <w:rsid w:val="00DB0B44"/>
    <w:rsid w:val="00DB0B80"/>
    <w:rsid w:val="00DB0B8E"/>
    <w:rsid w:val="00DB0BE8"/>
    <w:rsid w:val="00DB0C40"/>
    <w:rsid w:val="00DB0CB3"/>
    <w:rsid w:val="00DB0CC2"/>
    <w:rsid w:val="00DB0CD6"/>
    <w:rsid w:val="00DB0D04"/>
    <w:rsid w:val="00DB0D32"/>
    <w:rsid w:val="00DB0D4E"/>
    <w:rsid w:val="00DB0D5D"/>
    <w:rsid w:val="00DB0D97"/>
    <w:rsid w:val="00DB0DEA"/>
    <w:rsid w:val="00DB0DFC"/>
    <w:rsid w:val="00DB0E3A"/>
    <w:rsid w:val="00DB0E65"/>
    <w:rsid w:val="00DB0E90"/>
    <w:rsid w:val="00DB0E96"/>
    <w:rsid w:val="00DB0EB6"/>
    <w:rsid w:val="00DB0ECF"/>
    <w:rsid w:val="00DB0EE8"/>
    <w:rsid w:val="00DB0EEB"/>
    <w:rsid w:val="00DB0EEE"/>
    <w:rsid w:val="00DB0EFF"/>
    <w:rsid w:val="00DB0F0E"/>
    <w:rsid w:val="00DB0F10"/>
    <w:rsid w:val="00DB0F1A"/>
    <w:rsid w:val="00DB0F43"/>
    <w:rsid w:val="00DB0F56"/>
    <w:rsid w:val="00DB0FBC"/>
    <w:rsid w:val="00DB0FD2"/>
    <w:rsid w:val="00DB0FD6"/>
    <w:rsid w:val="00DB0FDE"/>
    <w:rsid w:val="00DB1082"/>
    <w:rsid w:val="00DB10AB"/>
    <w:rsid w:val="00DB10BF"/>
    <w:rsid w:val="00DB10C9"/>
    <w:rsid w:val="00DB1119"/>
    <w:rsid w:val="00DB1120"/>
    <w:rsid w:val="00DB11AF"/>
    <w:rsid w:val="00DB11BC"/>
    <w:rsid w:val="00DB11EE"/>
    <w:rsid w:val="00DB120D"/>
    <w:rsid w:val="00DB1227"/>
    <w:rsid w:val="00DB1245"/>
    <w:rsid w:val="00DB1250"/>
    <w:rsid w:val="00DB1264"/>
    <w:rsid w:val="00DB1296"/>
    <w:rsid w:val="00DB12C2"/>
    <w:rsid w:val="00DB1333"/>
    <w:rsid w:val="00DB13D1"/>
    <w:rsid w:val="00DB13E6"/>
    <w:rsid w:val="00DB142C"/>
    <w:rsid w:val="00DB1444"/>
    <w:rsid w:val="00DB1451"/>
    <w:rsid w:val="00DB147F"/>
    <w:rsid w:val="00DB1482"/>
    <w:rsid w:val="00DB149A"/>
    <w:rsid w:val="00DB14C0"/>
    <w:rsid w:val="00DB14D4"/>
    <w:rsid w:val="00DB152B"/>
    <w:rsid w:val="00DB1552"/>
    <w:rsid w:val="00DB157F"/>
    <w:rsid w:val="00DB159A"/>
    <w:rsid w:val="00DB15C1"/>
    <w:rsid w:val="00DB15D7"/>
    <w:rsid w:val="00DB15DC"/>
    <w:rsid w:val="00DB1615"/>
    <w:rsid w:val="00DB16DB"/>
    <w:rsid w:val="00DB16FB"/>
    <w:rsid w:val="00DB1705"/>
    <w:rsid w:val="00DB172B"/>
    <w:rsid w:val="00DB173F"/>
    <w:rsid w:val="00DB1772"/>
    <w:rsid w:val="00DB1786"/>
    <w:rsid w:val="00DB17B7"/>
    <w:rsid w:val="00DB17D2"/>
    <w:rsid w:val="00DB17DA"/>
    <w:rsid w:val="00DB17E7"/>
    <w:rsid w:val="00DB17ED"/>
    <w:rsid w:val="00DB17FF"/>
    <w:rsid w:val="00DB181C"/>
    <w:rsid w:val="00DB18D0"/>
    <w:rsid w:val="00DB18D1"/>
    <w:rsid w:val="00DB1920"/>
    <w:rsid w:val="00DB192C"/>
    <w:rsid w:val="00DB195B"/>
    <w:rsid w:val="00DB1970"/>
    <w:rsid w:val="00DB1989"/>
    <w:rsid w:val="00DB198D"/>
    <w:rsid w:val="00DB1997"/>
    <w:rsid w:val="00DB19D3"/>
    <w:rsid w:val="00DB1A26"/>
    <w:rsid w:val="00DB1A69"/>
    <w:rsid w:val="00DB1AAA"/>
    <w:rsid w:val="00DB1ADD"/>
    <w:rsid w:val="00DB1B36"/>
    <w:rsid w:val="00DB1B38"/>
    <w:rsid w:val="00DB1B3D"/>
    <w:rsid w:val="00DB1B3E"/>
    <w:rsid w:val="00DB1B64"/>
    <w:rsid w:val="00DB1B6C"/>
    <w:rsid w:val="00DB1B7E"/>
    <w:rsid w:val="00DB1B9D"/>
    <w:rsid w:val="00DB1BC6"/>
    <w:rsid w:val="00DB1BF2"/>
    <w:rsid w:val="00DB1BFD"/>
    <w:rsid w:val="00DB1C0E"/>
    <w:rsid w:val="00DB1C14"/>
    <w:rsid w:val="00DB1C23"/>
    <w:rsid w:val="00DB1C3E"/>
    <w:rsid w:val="00DB1C57"/>
    <w:rsid w:val="00DB1C5A"/>
    <w:rsid w:val="00DB1C6C"/>
    <w:rsid w:val="00DB1DB7"/>
    <w:rsid w:val="00DB1DC7"/>
    <w:rsid w:val="00DB1DCD"/>
    <w:rsid w:val="00DB1E2D"/>
    <w:rsid w:val="00DB1E6E"/>
    <w:rsid w:val="00DB1EE6"/>
    <w:rsid w:val="00DB1EF8"/>
    <w:rsid w:val="00DB1F0B"/>
    <w:rsid w:val="00DB1F0E"/>
    <w:rsid w:val="00DB1F29"/>
    <w:rsid w:val="00DB1F2B"/>
    <w:rsid w:val="00DB1F7F"/>
    <w:rsid w:val="00DB20AF"/>
    <w:rsid w:val="00DB20BE"/>
    <w:rsid w:val="00DB20C7"/>
    <w:rsid w:val="00DB20EE"/>
    <w:rsid w:val="00DB21D1"/>
    <w:rsid w:val="00DB2229"/>
    <w:rsid w:val="00DB22AA"/>
    <w:rsid w:val="00DB22E3"/>
    <w:rsid w:val="00DB230A"/>
    <w:rsid w:val="00DB2328"/>
    <w:rsid w:val="00DB2338"/>
    <w:rsid w:val="00DB234B"/>
    <w:rsid w:val="00DB2375"/>
    <w:rsid w:val="00DB2399"/>
    <w:rsid w:val="00DB239D"/>
    <w:rsid w:val="00DB23A4"/>
    <w:rsid w:val="00DB23AD"/>
    <w:rsid w:val="00DB2471"/>
    <w:rsid w:val="00DB248B"/>
    <w:rsid w:val="00DB24AA"/>
    <w:rsid w:val="00DB24B8"/>
    <w:rsid w:val="00DB24D2"/>
    <w:rsid w:val="00DB24D5"/>
    <w:rsid w:val="00DB256E"/>
    <w:rsid w:val="00DB257E"/>
    <w:rsid w:val="00DB25AA"/>
    <w:rsid w:val="00DB25CD"/>
    <w:rsid w:val="00DB25FE"/>
    <w:rsid w:val="00DB269A"/>
    <w:rsid w:val="00DB26A2"/>
    <w:rsid w:val="00DB26A5"/>
    <w:rsid w:val="00DB26C3"/>
    <w:rsid w:val="00DB26DA"/>
    <w:rsid w:val="00DB26F7"/>
    <w:rsid w:val="00DB26FB"/>
    <w:rsid w:val="00DB271F"/>
    <w:rsid w:val="00DB2781"/>
    <w:rsid w:val="00DB27A6"/>
    <w:rsid w:val="00DB27D7"/>
    <w:rsid w:val="00DB27E9"/>
    <w:rsid w:val="00DB27EA"/>
    <w:rsid w:val="00DB2870"/>
    <w:rsid w:val="00DB2884"/>
    <w:rsid w:val="00DB28E8"/>
    <w:rsid w:val="00DB28F0"/>
    <w:rsid w:val="00DB2910"/>
    <w:rsid w:val="00DB2911"/>
    <w:rsid w:val="00DB291C"/>
    <w:rsid w:val="00DB29B6"/>
    <w:rsid w:val="00DB29D7"/>
    <w:rsid w:val="00DB29DB"/>
    <w:rsid w:val="00DB29DE"/>
    <w:rsid w:val="00DB2A0E"/>
    <w:rsid w:val="00DB2A31"/>
    <w:rsid w:val="00DB2A44"/>
    <w:rsid w:val="00DB2A57"/>
    <w:rsid w:val="00DB2A6E"/>
    <w:rsid w:val="00DB2A96"/>
    <w:rsid w:val="00DB2AC3"/>
    <w:rsid w:val="00DB2B91"/>
    <w:rsid w:val="00DB2B96"/>
    <w:rsid w:val="00DB2BFF"/>
    <w:rsid w:val="00DB2C4A"/>
    <w:rsid w:val="00DB2C88"/>
    <w:rsid w:val="00DB2CFE"/>
    <w:rsid w:val="00DB2D01"/>
    <w:rsid w:val="00DB2D10"/>
    <w:rsid w:val="00DB2D14"/>
    <w:rsid w:val="00DB2E4F"/>
    <w:rsid w:val="00DB2E58"/>
    <w:rsid w:val="00DB2E79"/>
    <w:rsid w:val="00DB2EB6"/>
    <w:rsid w:val="00DB2ECB"/>
    <w:rsid w:val="00DB2EF4"/>
    <w:rsid w:val="00DB2F1A"/>
    <w:rsid w:val="00DB2F26"/>
    <w:rsid w:val="00DB2F33"/>
    <w:rsid w:val="00DB300E"/>
    <w:rsid w:val="00DB3010"/>
    <w:rsid w:val="00DB3011"/>
    <w:rsid w:val="00DB304B"/>
    <w:rsid w:val="00DB30C8"/>
    <w:rsid w:val="00DB30D9"/>
    <w:rsid w:val="00DB311B"/>
    <w:rsid w:val="00DB3144"/>
    <w:rsid w:val="00DB3149"/>
    <w:rsid w:val="00DB3158"/>
    <w:rsid w:val="00DB3175"/>
    <w:rsid w:val="00DB3185"/>
    <w:rsid w:val="00DB31A1"/>
    <w:rsid w:val="00DB31A2"/>
    <w:rsid w:val="00DB31CC"/>
    <w:rsid w:val="00DB31D8"/>
    <w:rsid w:val="00DB31F9"/>
    <w:rsid w:val="00DB3223"/>
    <w:rsid w:val="00DB3239"/>
    <w:rsid w:val="00DB324B"/>
    <w:rsid w:val="00DB3250"/>
    <w:rsid w:val="00DB3260"/>
    <w:rsid w:val="00DB3261"/>
    <w:rsid w:val="00DB32A3"/>
    <w:rsid w:val="00DB32B3"/>
    <w:rsid w:val="00DB32B6"/>
    <w:rsid w:val="00DB32B7"/>
    <w:rsid w:val="00DB32BF"/>
    <w:rsid w:val="00DB32F0"/>
    <w:rsid w:val="00DB32F4"/>
    <w:rsid w:val="00DB3303"/>
    <w:rsid w:val="00DB3310"/>
    <w:rsid w:val="00DB3316"/>
    <w:rsid w:val="00DB3384"/>
    <w:rsid w:val="00DB340C"/>
    <w:rsid w:val="00DB3415"/>
    <w:rsid w:val="00DB3465"/>
    <w:rsid w:val="00DB3491"/>
    <w:rsid w:val="00DB34D9"/>
    <w:rsid w:val="00DB34DC"/>
    <w:rsid w:val="00DB3509"/>
    <w:rsid w:val="00DB350F"/>
    <w:rsid w:val="00DB353A"/>
    <w:rsid w:val="00DB354A"/>
    <w:rsid w:val="00DB357C"/>
    <w:rsid w:val="00DB35AE"/>
    <w:rsid w:val="00DB35C7"/>
    <w:rsid w:val="00DB35DC"/>
    <w:rsid w:val="00DB35E7"/>
    <w:rsid w:val="00DB35F1"/>
    <w:rsid w:val="00DB35F9"/>
    <w:rsid w:val="00DB3626"/>
    <w:rsid w:val="00DB3688"/>
    <w:rsid w:val="00DB36C9"/>
    <w:rsid w:val="00DB36F1"/>
    <w:rsid w:val="00DB3732"/>
    <w:rsid w:val="00DB373A"/>
    <w:rsid w:val="00DB373C"/>
    <w:rsid w:val="00DB373D"/>
    <w:rsid w:val="00DB3740"/>
    <w:rsid w:val="00DB3760"/>
    <w:rsid w:val="00DB376A"/>
    <w:rsid w:val="00DB376F"/>
    <w:rsid w:val="00DB3772"/>
    <w:rsid w:val="00DB3773"/>
    <w:rsid w:val="00DB377B"/>
    <w:rsid w:val="00DB3792"/>
    <w:rsid w:val="00DB37D8"/>
    <w:rsid w:val="00DB37DC"/>
    <w:rsid w:val="00DB381C"/>
    <w:rsid w:val="00DB3854"/>
    <w:rsid w:val="00DB38B9"/>
    <w:rsid w:val="00DB3934"/>
    <w:rsid w:val="00DB3942"/>
    <w:rsid w:val="00DB398A"/>
    <w:rsid w:val="00DB3990"/>
    <w:rsid w:val="00DB39B2"/>
    <w:rsid w:val="00DB3A4F"/>
    <w:rsid w:val="00DB3A9E"/>
    <w:rsid w:val="00DB3AB9"/>
    <w:rsid w:val="00DB3AC4"/>
    <w:rsid w:val="00DB3ACE"/>
    <w:rsid w:val="00DB3ACF"/>
    <w:rsid w:val="00DB3B0A"/>
    <w:rsid w:val="00DB3B21"/>
    <w:rsid w:val="00DB3B2D"/>
    <w:rsid w:val="00DB3B32"/>
    <w:rsid w:val="00DB3B46"/>
    <w:rsid w:val="00DB3B79"/>
    <w:rsid w:val="00DB3B85"/>
    <w:rsid w:val="00DB3BA2"/>
    <w:rsid w:val="00DB3BC8"/>
    <w:rsid w:val="00DB3BD8"/>
    <w:rsid w:val="00DB3C57"/>
    <w:rsid w:val="00DB3C59"/>
    <w:rsid w:val="00DB3CA9"/>
    <w:rsid w:val="00DB3CAE"/>
    <w:rsid w:val="00DB3CC9"/>
    <w:rsid w:val="00DB3CFC"/>
    <w:rsid w:val="00DB3D54"/>
    <w:rsid w:val="00DB3D8E"/>
    <w:rsid w:val="00DB3DDD"/>
    <w:rsid w:val="00DB3DE8"/>
    <w:rsid w:val="00DB3DFF"/>
    <w:rsid w:val="00DB3E24"/>
    <w:rsid w:val="00DB3E30"/>
    <w:rsid w:val="00DB3F0A"/>
    <w:rsid w:val="00DB3F6F"/>
    <w:rsid w:val="00DB3FA1"/>
    <w:rsid w:val="00DB3FDB"/>
    <w:rsid w:val="00DB4003"/>
    <w:rsid w:val="00DB400F"/>
    <w:rsid w:val="00DB4076"/>
    <w:rsid w:val="00DB40C6"/>
    <w:rsid w:val="00DB40CF"/>
    <w:rsid w:val="00DB4104"/>
    <w:rsid w:val="00DB4118"/>
    <w:rsid w:val="00DB415E"/>
    <w:rsid w:val="00DB4172"/>
    <w:rsid w:val="00DB41A6"/>
    <w:rsid w:val="00DB41AD"/>
    <w:rsid w:val="00DB41BA"/>
    <w:rsid w:val="00DB41FE"/>
    <w:rsid w:val="00DB41FF"/>
    <w:rsid w:val="00DB4277"/>
    <w:rsid w:val="00DB4348"/>
    <w:rsid w:val="00DB436B"/>
    <w:rsid w:val="00DB4391"/>
    <w:rsid w:val="00DB43A1"/>
    <w:rsid w:val="00DB43D9"/>
    <w:rsid w:val="00DB442A"/>
    <w:rsid w:val="00DB4484"/>
    <w:rsid w:val="00DB449B"/>
    <w:rsid w:val="00DB44A3"/>
    <w:rsid w:val="00DB44B9"/>
    <w:rsid w:val="00DB44D3"/>
    <w:rsid w:val="00DB44F7"/>
    <w:rsid w:val="00DB44FB"/>
    <w:rsid w:val="00DB4568"/>
    <w:rsid w:val="00DB4594"/>
    <w:rsid w:val="00DB46EF"/>
    <w:rsid w:val="00DB46FC"/>
    <w:rsid w:val="00DB473A"/>
    <w:rsid w:val="00DB4743"/>
    <w:rsid w:val="00DB479E"/>
    <w:rsid w:val="00DB47C2"/>
    <w:rsid w:val="00DB4813"/>
    <w:rsid w:val="00DB4823"/>
    <w:rsid w:val="00DB4833"/>
    <w:rsid w:val="00DB486B"/>
    <w:rsid w:val="00DB4891"/>
    <w:rsid w:val="00DB48CD"/>
    <w:rsid w:val="00DB48D3"/>
    <w:rsid w:val="00DB48EF"/>
    <w:rsid w:val="00DB48FB"/>
    <w:rsid w:val="00DB4915"/>
    <w:rsid w:val="00DB492D"/>
    <w:rsid w:val="00DB4930"/>
    <w:rsid w:val="00DB4995"/>
    <w:rsid w:val="00DB499B"/>
    <w:rsid w:val="00DB49A3"/>
    <w:rsid w:val="00DB49F8"/>
    <w:rsid w:val="00DB4A6A"/>
    <w:rsid w:val="00DB4A73"/>
    <w:rsid w:val="00DB4A7C"/>
    <w:rsid w:val="00DB4B2C"/>
    <w:rsid w:val="00DB4B4B"/>
    <w:rsid w:val="00DB4B56"/>
    <w:rsid w:val="00DB4B97"/>
    <w:rsid w:val="00DB4BBE"/>
    <w:rsid w:val="00DB4BEF"/>
    <w:rsid w:val="00DB4C20"/>
    <w:rsid w:val="00DB4CDC"/>
    <w:rsid w:val="00DB4CE6"/>
    <w:rsid w:val="00DB4D02"/>
    <w:rsid w:val="00DB4D08"/>
    <w:rsid w:val="00DB4D4E"/>
    <w:rsid w:val="00DB4D7B"/>
    <w:rsid w:val="00DB4DA1"/>
    <w:rsid w:val="00DB4DAF"/>
    <w:rsid w:val="00DB4DDE"/>
    <w:rsid w:val="00DB4DEB"/>
    <w:rsid w:val="00DB4DF7"/>
    <w:rsid w:val="00DB4E3A"/>
    <w:rsid w:val="00DB4E5A"/>
    <w:rsid w:val="00DB4EED"/>
    <w:rsid w:val="00DB4F29"/>
    <w:rsid w:val="00DB4F30"/>
    <w:rsid w:val="00DB4F69"/>
    <w:rsid w:val="00DB4FF0"/>
    <w:rsid w:val="00DB5002"/>
    <w:rsid w:val="00DB5010"/>
    <w:rsid w:val="00DB5036"/>
    <w:rsid w:val="00DB5048"/>
    <w:rsid w:val="00DB505C"/>
    <w:rsid w:val="00DB5096"/>
    <w:rsid w:val="00DB509B"/>
    <w:rsid w:val="00DB50A2"/>
    <w:rsid w:val="00DB50AF"/>
    <w:rsid w:val="00DB50B1"/>
    <w:rsid w:val="00DB50B6"/>
    <w:rsid w:val="00DB50B7"/>
    <w:rsid w:val="00DB5133"/>
    <w:rsid w:val="00DB5145"/>
    <w:rsid w:val="00DB514A"/>
    <w:rsid w:val="00DB514E"/>
    <w:rsid w:val="00DB51A3"/>
    <w:rsid w:val="00DB51AD"/>
    <w:rsid w:val="00DB51C3"/>
    <w:rsid w:val="00DB51D9"/>
    <w:rsid w:val="00DB51DE"/>
    <w:rsid w:val="00DB520B"/>
    <w:rsid w:val="00DB5216"/>
    <w:rsid w:val="00DB521B"/>
    <w:rsid w:val="00DB5229"/>
    <w:rsid w:val="00DB5267"/>
    <w:rsid w:val="00DB5286"/>
    <w:rsid w:val="00DB52CD"/>
    <w:rsid w:val="00DB531F"/>
    <w:rsid w:val="00DB534E"/>
    <w:rsid w:val="00DB5353"/>
    <w:rsid w:val="00DB5357"/>
    <w:rsid w:val="00DB53AA"/>
    <w:rsid w:val="00DB53DB"/>
    <w:rsid w:val="00DB5418"/>
    <w:rsid w:val="00DB5471"/>
    <w:rsid w:val="00DB54AC"/>
    <w:rsid w:val="00DB54C0"/>
    <w:rsid w:val="00DB54DA"/>
    <w:rsid w:val="00DB54F3"/>
    <w:rsid w:val="00DB5523"/>
    <w:rsid w:val="00DB5572"/>
    <w:rsid w:val="00DB55B2"/>
    <w:rsid w:val="00DB55B3"/>
    <w:rsid w:val="00DB55BF"/>
    <w:rsid w:val="00DB55D6"/>
    <w:rsid w:val="00DB55E1"/>
    <w:rsid w:val="00DB5633"/>
    <w:rsid w:val="00DB5672"/>
    <w:rsid w:val="00DB5679"/>
    <w:rsid w:val="00DB5684"/>
    <w:rsid w:val="00DB56B3"/>
    <w:rsid w:val="00DB56BD"/>
    <w:rsid w:val="00DB56D4"/>
    <w:rsid w:val="00DB56D7"/>
    <w:rsid w:val="00DB56FA"/>
    <w:rsid w:val="00DB5705"/>
    <w:rsid w:val="00DB571B"/>
    <w:rsid w:val="00DB575F"/>
    <w:rsid w:val="00DB5796"/>
    <w:rsid w:val="00DB57A5"/>
    <w:rsid w:val="00DB57F0"/>
    <w:rsid w:val="00DB57F2"/>
    <w:rsid w:val="00DB57FF"/>
    <w:rsid w:val="00DB580C"/>
    <w:rsid w:val="00DB584F"/>
    <w:rsid w:val="00DB5857"/>
    <w:rsid w:val="00DB585B"/>
    <w:rsid w:val="00DB5878"/>
    <w:rsid w:val="00DB5885"/>
    <w:rsid w:val="00DB58A3"/>
    <w:rsid w:val="00DB58B9"/>
    <w:rsid w:val="00DB58F4"/>
    <w:rsid w:val="00DB5908"/>
    <w:rsid w:val="00DB5913"/>
    <w:rsid w:val="00DB5922"/>
    <w:rsid w:val="00DB592F"/>
    <w:rsid w:val="00DB5988"/>
    <w:rsid w:val="00DB59C8"/>
    <w:rsid w:val="00DB59F9"/>
    <w:rsid w:val="00DB5A3C"/>
    <w:rsid w:val="00DB5A7B"/>
    <w:rsid w:val="00DB5A8D"/>
    <w:rsid w:val="00DB5B11"/>
    <w:rsid w:val="00DB5B4E"/>
    <w:rsid w:val="00DB5B55"/>
    <w:rsid w:val="00DB5B96"/>
    <w:rsid w:val="00DB5BC0"/>
    <w:rsid w:val="00DB5BCB"/>
    <w:rsid w:val="00DB5C6B"/>
    <w:rsid w:val="00DB5C9E"/>
    <w:rsid w:val="00DB5CC7"/>
    <w:rsid w:val="00DB5CCE"/>
    <w:rsid w:val="00DB5CDB"/>
    <w:rsid w:val="00DB5D04"/>
    <w:rsid w:val="00DB5D39"/>
    <w:rsid w:val="00DB5D7A"/>
    <w:rsid w:val="00DB5DA9"/>
    <w:rsid w:val="00DB5DAD"/>
    <w:rsid w:val="00DB5DFF"/>
    <w:rsid w:val="00DB5E18"/>
    <w:rsid w:val="00DB5E50"/>
    <w:rsid w:val="00DB5E5E"/>
    <w:rsid w:val="00DB5E68"/>
    <w:rsid w:val="00DB5E6B"/>
    <w:rsid w:val="00DB5E92"/>
    <w:rsid w:val="00DB5E98"/>
    <w:rsid w:val="00DB5EB4"/>
    <w:rsid w:val="00DB5EBA"/>
    <w:rsid w:val="00DB5F2C"/>
    <w:rsid w:val="00DB5F34"/>
    <w:rsid w:val="00DB5F3C"/>
    <w:rsid w:val="00DB5F74"/>
    <w:rsid w:val="00DB5F75"/>
    <w:rsid w:val="00DB5F7A"/>
    <w:rsid w:val="00DB6028"/>
    <w:rsid w:val="00DB602E"/>
    <w:rsid w:val="00DB603A"/>
    <w:rsid w:val="00DB6069"/>
    <w:rsid w:val="00DB609E"/>
    <w:rsid w:val="00DB60AD"/>
    <w:rsid w:val="00DB60BB"/>
    <w:rsid w:val="00DB60D0"/>
    <w:rsid w:val="00DB60D2"/>
    <w:rsid w:val="00DB60F1"/>
    <w:rsid w:val="00DB6118"/>
    <w:rsid w:val="00DB6194"/>
    <w:rsid w:val="00DB61A8"/>
    <w:rsid w:val="00DB62D4"/>
    <w:rsid w:val="00DB62E3"/>
    <w:rsid w:val="00DB62F1"/>
    <w:rsid w:val="00DB6305"/>
    <w:rsid w:val="00DB63AB"/>
    <w:rsid w:val="00DB63B7"/>
    <w:rsid w:val="00DB63D7"/>
    <w:rsid w:val="00DB63E6"/>
    <w:rsid w:val="00DB63FB"/>
    <w:rsid w:val="00DB6404"/>
    <w:rsid w:val="00DB6421"/>
    <w:rsid w:val="00DB6430"/>
    <w:rsid w:val="00DB646C"/>
    <w:rsid w:val="00DB64AB"/>
    <w:rsid w:val="00DB64C6"/>
    <w:rsid w:val="00DB64D0"/>
    <w:rsid w:val="00DB6507"/>
    <w:rsid w:val="00DB650B"/>
    <w:rsid w:val="00DB6527"/>
    <w:rsid w:val="00DB652C"/>
    <w:rsid w:val="00DB6538"/>
    <w:rsid w:val="00DB6591"/>
    <w:rsid w:val="00DB660E"/>
    <w:rsid w:val="00DB661E"/>
    <w:rsid w:val="00DB6621"/>
    <w:rsid w:val="00DB6650"/>
    <w:rsid w:val="00DB6652"/>
    <w:rsid w:val="00DB665C"/>
    <w:rsid w:val="00DB6672"/>
    <w:rsid w:val="00DB668D"/>
    <w:rsid w:val="00DB6693"/>
    <w:rsid w:val="00DB66BF"/>
    <w:rsid w:val="00DB66C6"/>
    <w:rsid w:val="00DB66CB"/>
    <w:rsid w:val="00DB66D3"/>
    <w:rsid w:val="00DB66DB"/>
    <w:rsid w:val="00DB66DE"/>
    <w:rsid w:val="00DB66EF"/>
    <w:rsid w:val="00DB66FD"/>
    <w:rsid w:val="00DB6717"/>
    <w:rsid w:val="00DB6756"/>
    <w:rsid w:val="00DB676F"/>
    <w:rsid w:val="00DB67CA"/>
    <w:rsid w:val="00DB67F7"/>
    <w:rsid w:val="00DB682D"/>
    <w:rsid w:val="00DB683B"/>
    <w:rsid w:val="00DB6865"/>
    <w:rsid w:val="00DB6888"/>
    <w:rsid w:val="00DB68A9"/>
    <w:rsid w:val="00DB68B7"/>
    <w:rsid w:val="00DB68B9"/>
    <w:rsid w:val="00DB68CC"/>
    <w:rsid w:val="00DB69BE"/>
    <w:rsid w:val="00DB69DE"/>
    <w:rsid w:val="00DB6A42"/>
    <w:rsid w:val="00DB6A80"/>
    <w:rsid w:val="00DB6AC1"/>
    <w:rsid w:val="00DB6AF3"/>
    <w:rsid w:val="00DB6B08"/>
    <w:rsid w:val="00DB6B15"/>
    <w:rsid w:val="00DB6B28"/>
    <w:rsid w:val="00DB6B35"/>
    <w:rsid w:val="00DB6B3B"/>
    <w:rsid w:val="00DB6B86"/>
    <w:rsid w:val="00DB6BA1"/>
    <w:rsid w:val="00DB6BA6"/>
    <w:rsid w:val="00DB6BC9"/>
    <w:rsid w:val="00DB6BF0"/>
    <w:rsid w:val="00DB6C6B"/>
    <w:rsid w:val="00DB6C9F"/>
    <w:rsid w:val="00DB6CC2"/>
    <w:rsid w:val="00DB6D11"/>
    <w:rsid w:val="00DB6D56"/>
    <w:rsid w:val="00DB6D5F"/>
    <w:rsid w:val="00DB6D66"/>
    <w:rsid w:val="00DB6D75"/>
    <w:rsid w:val="00DB6DA5"/>
    <w:rsid w:val="00DB6DAF"/>
    <w:rsid w:val="00DB6E10"/>
    <w:rsid w:val="00DB6E71"/>
    <w:rsid w:val="00DB6ECB"/>
    <w:rsid w:val="00DB6ED8"/>
    <w:rsid w:val="00DB6F2F"/>
    <w:rsid w:val="00DB6F40"/>
    <w:rsid w:val="00DB6F81"/>
    <w:rsid w:val="00DB6FA9"/>
    <w:rsid w:val="00DB7017"/>
    <w:rsid w:val="00DB701E"/>
    <w:rsid w:val="00DB7035"/>
    <w:rsid w:val="00DB704C"/>
    <w:rsid w:val="00DB706A"/>
    <w:rsid w:val="00DB70BF"/>
    <w:rsid w:val="00DB70C9"/>
    <w:rsid w:val="00DB70D2"/>
    <w:rsid w:val="00DB70F2"/>
    <w:rsid w:val="00DB70FD"/>
    <w:rsid w:val="00DB7128"/>
    <w:rsid w:val="00DB7240"/>
    <w:rsid w:val="00DB72B5"/>
    <w:rsid w:val="00DB72BF"/>
    <w:rsid w:val="00DB72EB"/>
    <w:rsid w:val="00DB7313"/>
    <w:rsid w:val="00DB735D"/>
    <w:rsid w:val="00DB7362"/>
    <w:rsid w:val="00DB7372"/>
    <w:rsid w:val="00DB737D"/>
    <w:rsid w:val="00DB73AC"/>
    <w:rsid w:val="00DB73BA"/>
    <w:rsid w:val="00DB73C3"/>
    <w:rsid w:val="00DB73E1"/>
    <w:rsid w:val="00DB7409"/>
    <w:rsid w:val="00DB7473"/>
    <w:rsid w:val="00DB7477"/>
    <w:rsid w:val="00DB7490"/>
    <w:rsid w:val="00DB74E1"/>
    <w:rsid w:val="00DB74FB"/>
    <w:rsid w:val="00DB7518"/>
    <w:rsid w:val="00DB752C"/>
    <w:rsid w:val="00DB7576"/>
    <w:rsid w:val="00DB75AD"/>
    <w:rsid w:val="00DB75E4"/>
    <w:rsid w:val="00DB75FD"/>
    <w:rsid w:val="00DB762F"/>
    <w:rsid w:val="00DB766D"/>
    <w:rsid w:val="00DB7670"/>
    <w:rsid w:val="00DB770B"/>
    <w:rsid w:val="00DB7734"/>
    <w:rsid w:val="00DB775C"/>
    <w:rsid w:val="00DB7786"/>
    <w:rsid w:val="00DB77AD"/>
    <w:rsid w:val="00DB77E1"/>
    <w:rsid w:val="00DB77ED"/>
    <w:rsid w:val="00DB77F1"/>
    <w:rsid w:val="00DB7866"/>
    <w:rsid w:val="00DB7880"/>
    <w:rsid w:val="00DB789B"/>
    <w:rsid w:val="00DB78C1"/>
    <w:rsid w:val="00DB797C"/>
    <w:rsid w:val="00DB7984"/>
    <w:rsid w:val="00DB7988"/>
    <w:rsid w:val="00DB79BD"/>
    <w:rsid w:val="00DB79D3"/>
    <w:rsid w:val="00DB79EE"/>
    <w:rsid w:val="00DB7A88"/>
    <w:rsid w:val="00DB7A8D"/>
    <w:rsid w:val="00DB7A9B"/>
    <w:rsid w:val="00DB7AD1"/>
    <w:rsid w:val="00DB7B07"/>
    <w:rsid w:val="00DB7B19"/>
    <w:rsid w:val="00DB7B5C"/>
    <w:rsid w:val="00DB7B72"/>
    <w:rsid w:val="00DB7B87"/>
    <w:rsid w:val="00DB7B99"/>
    <w:rsid w:val="00DB7BA1"/>
    <w:rsid w:val="00DB7BD8"/>
    <w:rsid w:val="00DB7BEA"/>
    <w:rsid w:val="00DB7BF1"/>
    <w:rsid w:val="00DB7BF9"/>
    <w:rsid w:val="00DB7C27"/>
    <w:rsid w:val="00DB7C2F"/>
    <w:rsid w:val="00DB7C3F"/>
    <w:rsid w:val="00DB7C42"/>
    <w:rsid w:val="00DB7C44"/>
    <w:rsid w:val="00DB7C50"/>
    <w:rsid w:val="00DB7C74"/>
    <w:rsid w:val="00DB7C8E"/>
    <w:rsid w:val="00DB7CBE"/>
    <w:rsid w:val="00DB7CD5"/>
    <w:rsid w:val="00DB7CE6"/>
    <w:rsid w:val="00DB7D6E"/>
    <w:rsid w:val="00DB7D99"/>
    <w:rsid w:val="00DB7E52"/>
    <w:rsid w:val="00DB7E95"/>
    <w:rsid w:val="00DB7EEB"/>
    <w:rsid w:val="00DB7F95"/>
    <w:rsid w:val="00DB7FE6"/>
    <w:rsid w:val="00DB7FFB"/>
    <w:rsid w:val="00DC0004"/>
    <w:rsid w:val="00DC001B"/>
    <w:rsid w:val="00DC003A"/>
    <w:rsid w:val="00DC0044"/>
    <w:rsid w:val="00DC00C1"/>
    <w:rsid w:val="00DC00E6"/>
    <w:rsid w:val="00DC00F9"/>
    <w:rsid w:val="00DC012D"/>
    <w:rsid w:val="00DC013C"/>
    <w:rsid w:val="00DC0199"/>
    <w:rsid w:val="00DC019D"/>
    <w:rsid w:val="00DC01A5"/>
    <w:rsid w:val="00DC01AD"/>
    <w:rsid w:val="00DC01BD"/>
    <w:rsid w:val="00DC01BF"/>
    <w:rsid w:val="00DC01FE"/>
    <w:rsid w:val="00DC022C"/>
    <w:rsid w:val="00DC022D"/>
    <w:rsid w:val="00DC0236"/>
    <w:rsid w:val="00DC023F"/>
    <w:rsid w:val="00DC0256"/>
    <w:rsid w:val="00DC029D"/>
    <w:rsid w:val="00DC02C9"/>
    <w:rsid w:val="00DC0305"/>
    <w:rsid w:val="00DC0327"/>
    <w:rsid w:val="00DC0328"/>
    <w:rsid w:val="00DC032B"/>
    <w:rsid w:val="00DC0336"/>
    <w:rsid w:val="00DC0353"/>
    <w:rsid w:val="00DC035F"/>
    <w:rsid w:val="00DC0365"/>
    <w:rsid w:val="00DC036C"/>
    <w:rsid w:val="00DC0381"/>
    <w:rsid w:val="00DC039B"/>
    <w:rsid w:val="00DC03CA"/>
    <w:rsid w:val="00DC040F"/>
    <w:rsid w:val="00DC0423"/>
    <w:rsid w:val="00DC0453"/>
    <w:rsid w:val="00DC0459"/>
    <w:rsid w:val="00DC046A"/>
    <w:rsid w:val="00DC0489"/>
    <w:rsid w:val="00DC0491"/>
    <w:rsid w:val="00DC04C3"/>
    <w:rsid w:val="00DC04D2"/>
    <w:rsid w:val="00DC04D7"/>
    <w:rsid w:val="00DC0542"/>
    <w:rsid w:val="00DC056A"/>
    <w:rsid w:val="00DC0590"/>
    <w:rsid w:val="00DC05B3"/>
    <w:rsid w:val="00DC05D9"/>
    <w:rsid w:val="00DC05E0"/>
    <w:rsid w:val="00DC05ED"/>
    <w:rsid w:val="00DC0618"/>
    <w:rsid w:val="00DC0662"/>
    <w:rsid w:val="00DC069B"/>
    <w:rsid w:val="00DC070B"/>
    <w:rsid w:val="00DC071F"/>
    <w:rsid w:val="00DC075A"/>
    <w:rsid w:val="00DC0770"/>
    <w:rsid w:val="00DC0793"/>
    <w:rsid w:val="00DC07A0"/>
    <w:rsid w:val="00DC07A4"/>
    <w:rsid w:val="00DC07B6"/>
    <w:rsid w:val="00DC0856"/>
    <w:rsid w:val="00DC089D"/>
    <w:rsid w:val="00DC08FD"/>
    <w:rsid w:val="00DC0955"/>
    <w:rsid w:val="00DC0957"/>
    <w:rsid w:val="00DC095C"/>
    <w:rsid w:val="00DC0977"/>
    <w:rsid w:val="00DC0994"/>
    <w:rsid w:val="00DC09C7"/>
    <w:rsid w:val="00DC09CF"/>
    <w:rsid w:val="00DC09D8"/>
    <w:rsid w:val="00DC0A25"/>
    <w:rsid w:val="00DC0A4D"/>
    <w:rsid w:val="00DC0A6F"/>
    <w:rsid w:val="00DC0A77"/>
    <w:rsid w:val="00DC0A98"/>
    <w:rsid w:val="00DC0AC5"/>
    <w:rsid w:val="00DC0ACA"/>
    <w:rsid w:val="00DC0B2C"/>
    <w:rsid w:val="00DC0B59"/>
    <w:rsid w:val="00DC0B69"/>
    <w:rsid w:val="00DC0B6A"/>
    <w:rsid w:val="00DC0B6E"/>
    <w:rsid w:val="00DC0B95"/>
    <w:rsid w:val="00DC0BD8"/>
    <w:rsid w:val="00DC0C0B"/>
    <w:rsid w:val="00DC0C0F"/>
    <w:rsid w:val="00DC0C46"/>
    <w:rsid w:val="00DC0C4C"/>
    <w:rsid w:val="00DC0C72"/>
    <w:rsid w:val="00DC0C98"/>
    <w:rsid w:val="00DC0CA5"/>
    <w:rsid w:val="00DC0CC8"/>
    <w:rsid w:val="00DC0CEF"/>
    <w:rsid w:val="00DC0D14"/>
    <w:rsid w:val="00DC0D3A"/>
    <w:rsid w:val="00DC0D48"/>
    <w:rsid w:val="00DC0D4B"/>
    <w:rsid w:val="00DC0D70"/>
    <w:rsid w:val="00DC0D7D"/>
    <w:rsid w:val="00DC0DE8"/>
    <w:rsid w:val="00DC0E0A"/>
    <w:rsid w:val="00DC0E51"/>
    <w:rsid w:val="00DC0E62"/>
    <w:rsid w:val="00DC0E92"/>
    <w:rsid w:val="00DC0EA8"/>
    <w:rsid w:val="00DC0ECC"/>
    <w:rsid w:val="00DC0ED9"/>
    <w:rsid w:val="00DC0EEB"/>
    <w:rsid w:val="00DC0F03"/>
    <w:rsid w:val="00DC0F2B"/>
    <w:rsid w:val="00DC0F49"/>
    <w:rsid w:val="00DC0F4C"/>
    <w:rsid w:val="00DC0F67"/>
    <w:rsid w:val="00DC1055"/>
    <w:rsid w:val="00DC1082"/>
    <w:rsid w:val="00DC10AC"/>
    <w:rsid w:val="00DC10EC"/>
    <w:rsid w:val="00DC10F1"/>
    <w:rsid w:val="00DC10F7"/>
    <w:rsid w:val="00DC11A0"/>
    <w:rsid w:val="00DC1218"/>
    <w:rsid w:val="00DC1295"/>
    <w:rsid w:val="00DC12D7"/>
    <w:rsid w:val="00DC130F"/>
    <w:rsid w:val="00DC1324"/>
    <w:rsid w:val="00DC132F"/>
    <w:rsid w:val="00DC136A"/>
    <w:rsid w:val="00DC13F7"/>
    <w:rsid w:val="00DC1400"/>
    <w:rsid w:val="00DC1441"/>
    <w:rsid w:val="00DC1444"/>
    <w:rsid w:val="00DC1461"/>
    <w:rsid w:val="00DC146F"/>
    <w:rsid w:val="00DC1471"/>
    <w:rsid w:val="00DC1482"/>
    <w:rsid w:val="00DC14AA"/>
    <w:rsid w:val="00DC14D5"/>
    <w:rsid w:val="00DC14EA"/>
    <w:rsid w:val="00DC14EB"/>
    <w:rsid w:val="00DC1536"/>
    <w:rsid w:val="00DC1541"/>
    <w:rsid w:val="00DC1556"/>
    <w:rsid w:val="00DC156F"/>
    <w:rsid w:val="00DC159C"/>
    <w:rsid w:val="00DC15A0"/>
    <w:rsid w:val="00DC15D4"/>
    <w:rsid w:val="00DC15F4"/>
    <w:rsid w:val="00DC1608"/>
    <w:rsid w:val="00DC1640"/>
    <w:rsid w:val="00DC1664"/>
    <w:rsid w:val="00DC1672"/>
    <w:rsid w:val="00DC169A"/>
    <w:rsid w:val="00DC16AC"/>
    <w:rsid w:val="00DC170F"/>
    <w:rsid w:val="00DC1715"/>
    <w:rsid w:val="00DC1732"/>
    <w:rsid w:val="00DC173A"/>
    <w:rsid w:val="00DC1741"/>
    <w:rsid w:val="00DC1777"/>
    <w:rsid w:val="00DC17BB"/>
    <w:rsid w:val="00DC1825"/>
    <w:rsid w:val="00DC182D"/>
    <w:rsid w:val="00DC183F"/>
    <w:rsid w:val="00DC1848"/>
    <w:rsid w:val="00DC18C9"/>
    <w:rsid w:val="00DC18E6"/>
    <w:rsid w:val="00DC1925"/>
    <w:rsid w:val="00DC1956"/>
    <w:rsid w:val="00DC199F"/>
    <w:rsid w:val="00DC19B7"/>
    <w:rsid w:val="00DC19E3"/>
    <w:rsid w:val="00DC1A56"/>
    <w:rsid w:val="00DC1ABB"/>
    <w:rsid w:val="00DC1B8F"/>
    <w:rsid w:val="00DC1BFC"/>
    <w:rsid w:val="00DC1C07"/>
    <w:rsid w:val="00DC1C1E"/>
    <w:rsid w:val="00DC1CF8"/>
    <w:rsid w:val="00DC1D23"/>
    <w:rsid w:val="00DC1D26"/>
    <w:rsid w:val="00DC1D70"/>
    <w:rsid w:val="00DC1D77"/>
    <w:rsid w:val="00DC1E2D"/>
    <w:rsid w:val="00DC1E77"/>
    <w:rsid w:val="00DC1E86"/>
    <w:rsid w:val="00DC1EB7"/>
    <w:rsid w:val="00DC1EE0"/>
    <w:rsid w:val="00DC1EF4"/>
    <w:rsid w:val="00DC1EFF"/>
    <w:rsid w:val="00DC1F20"/>
    <w:rsid w:val="00DC1F4B"/>
    <w:rsid w:val="00DC1F93"/>
    <w:rsid w:val="00DC1F99"/>
    <w:rsid w:val="00DC1FA6"/>
    <w:rsid w:val="00DC1FE2"/>
    <w:rsid w:val="00DC1FF2"/>
    <w:rsid w:val="00DC1FF9"/>
    <w:rsid w:val="00DC204C"/>
    <w:rsid w:val="00DC2056"/>
    <w:rsid w:val="00DC2074"/>
    <w:rsid w:val="00DC20A3"/>
    <w:rsid w:val="00DC20BB"/>
    <w:rsid w:val="00DC210A"/>
    <w:rsid w:val="00DC2134"/>
    <w:rsid w:val="00DC2141"/>
    <w:rsid w:val="00DC215B"/>
    <w:rsid w:val="00DC2177"/>
    <w:rsid w:val="00DC217A"/>
    <w:rsid w:val="00DC21B7"/>
    <w:rsid w:val="00DC21C0"/>
    <w:rsid w:val="00DC21CE"/>
    <w:rsid w:val="00DC21D5"/>
    <w:rsid w:val="00DC21D9"/>
    <w:rsid w:val="00DC2245"/>
    <w:rsid w:val="00DC2267"/>
    <w:rsid w:val="00DC2275"/>
    <w:rsid w:val="00DC2299"/>
    <w:rsid w:val="00DC229A"/>
    <w:rsid w:val="00DC22F4"/>
    <w:rsid w:val="00DC22F7"/>
    <w:rsid w:val="00DC22FE"/>
    <w:rsid w:val="00DC2351"/>
    <w:rsid w:val="00DC2361"/>
    <w:rsid w:val="00DC2390"/>
    <w:rsid w:val="00DC2399"/>
    <w:rsid w:val="00DC23EB"/>
    <w:rsid w:val="00DC2442"/>
    <w:rsid w:val="00DC244B"/>
    <w:rsid w:val="00DC247A"/>
    <w:rsid w:val="00DC247D"/>
    <w:rsid w:val="00DC2487"/>
    <w:rsid w:val="00DC24CB"/>
    <w:rsid w:val="00DC24CE"/>
    <w:rsid w:val="00DC24E6"/>
    <w:rsid w:val="00DC256C"/>
    <w:rsid w:val="00DC2589"/>
    <w:rsid w:val="00DC25B9"/>
    <w:rsid w:val="00DC25C1"/>
    <w:rsid w:val="00DC25CF"/>
    <w:rsid w:val="00DC25E9"/>
    <w:rsid w:val="00DC260F"/>
    <w:rsid w:val="00DC2639"/>
    <w:rsid w:val="00DC2677"/>
    <w:rsid w:val="00DC268F"/>
    <w:rsid w:val="00DC26B9"/>
    <w:rsid w:val="00DC26DE"/>
    <w:rsid w:val="00DC26ED"/>
    <w:rsid w:val="00DC26F9"/>
    <w:rsid w:val="00DC2701"/>
    <w:rsid w:val="00DC272A"/>
    <w:rsid w:val="00DC27BC"/>
    <w:rsid w:val="00DC27BF"/>
    <w:rsid w:val="00DC27D5"/>
    <w:rsid w:val="00DC27E4"/>
    <w:rsid w:val="00DC2808"/>
    <w:rsid w:val="00DC283F"/>
    <w:rsid w:val="00DC28A5"/>
    <w:rsid w:val="00DC28AF"/>
    <w:rsid w:val="00DC293D"/>
    <w:rsid w:val="00DC29A3"/>
    <w:rsid w:val="00DC29B5"/>
    <w:rsid w:val="00DC29B7"/>
    <w:rsid w:val="00DC29C3"/>
    <w:rsid w:val="00DC29EB"/>
    <w:rsid w:val="00DC2A01"/>
    <w:rsid w:val="00DC2A40"/>
    <w:rsid w:val="00DC2A5A"/>
    <w:rsid w:val="00DC2A6D"/>
    <w:rsid w:val="00DC2A9A"/>
    <w:rsid w:val="00DC2ACD"/>
    <w:rsid w:val="00DC2B2B"/>
    <w:rsid w:val="00DC2B57"/>
    <w:rsid w:val="00DC2B5F"/>
    <w:rsid w:val="00DC2B87"/>
    <w:rsid w:val="00DC2B94"/>
    <w:rsid w:val="00DC2BBA"/>
    <w:rsid w:val="00DC2BC6"/>
    <w:rsid w:val="00DC2C2F"/>
    <w:rsid w:val="00DC2C33"/>
    <w:rsid w:val="00DC2C36"/>
    <w:rsid w:val="00DC2C68"/>
    <w:rsid w:val="00DC2C6F"/>
    <w:rsid w:val="00DC2C75"/>
    <w:rsid w:val="00DC2C84"/>
    <w:rsid w:val="00DC2CB1"/>
    <w:rsid w:val="00DC2CB4"/>
    <w:rsid w:val="00DC2CB8"/>
    <w:rsid w:val="00DC2D00"/>
    <w:rsid w:val="00DC2D13"/>
    <w:rsid w:val="00DC2D19"/>
    <w:rsid w:val="00DC2D6B"/>
    <w:rsid w:val="00DC2D8C"/>
    <w:rsid w:val="00DC2DBE"/>
    <w:rsid w:val="00DC2DE1"/>
    <w:rsid w:val="00DC2DE2"/>
    <w:rsid w:val="00DC2E1D"/>
    <w:rsid w:val="00DC2E21"/>
    <w:rsid w:val="00DC2E2B"/>
    <w:rsid w:val="00DC2E8B"/>
    <w:rsid w:val="00DC2ED2"/>
    <w:rsid w:val="00DC2F4A"/>
    <w:rsid w:val="00DC2F4B"/>
    <w:rsid w:val="00DC2F63"/>
    <w:rsid w:val="00DC3015"/>
    <w:rsid w:val="00DC301D"/>
    <w:rsid w:val="00DC301E"/>
    <w:rsid w:val="00DC302D"/>
    <w:rsid w:val="00DC3045"/>
    <w:rsid w:val="00DC3061"/>
    <w:rsid w:val="00DC3077"/>
    <w:rsid w:val="00DC30B2"/>
    <w:rsid w:val="00DC312B"/>
    <w:rsid w:val="00DC314C"/>
    <w:rsid w:val="00DC316E"/>
    <w:rsid w:val="00DC3187"/>
    <w:rsid w:val="00DC31B2"/>
    <w:rsid w:val="00DC31D5"/>
    <w:rsid w:val="00DC31D9"/>
    <w:rsid w:val="00DC31DC"/>
    <w:rsid w:val="00DC3324"/>
    <w:rsid w:val="00DC3349"/>
    <w:rsid w:val="00DC335C"/>
    <w:rsid w:val="00DC3370"/>
    <w:rsid w:val="00DC337B"/>
    <w:rsid w:val="00DC338D"/>
    <w:rsid w:val="00DC33A2"/>
    <w:rsid w:val="00DC33B5"/>
    <w:rsid w:val="00DC33CE"/>
    <w:rsid w:val="00DC33CF"/>
    <w:rsid w:val="00DC33DD"/>
    <w:rsid w:val="00DC3427"/>
    <w:rsid w:val="00DC3464"/>
    <w:rsid w:val="00DC3469"/>
    <w:rsid w:val="00DC348E"/>
    <w:rsid w:val="00DC34A3"/>
    <w:rsid w:val="00DC3514"/>
    <w:rsid w:val="00DC35A6"/>
    <w:rsid w:val="00DC35EB"/>
    <w:rsid w:val="00DC3611"/>
    <w:rsid w:val="00DC3645"/>
    <w:rsid w:val="00DC3666"/>
    <w:rsid w:val="00DC3679"/>
    <w:rsid w:val="00DC3680"/>
    <w:rsid w:val="00DC3685"/>
    <w:rsid w:val="00DC368C"/>
    <w:rsid w:val="00DC36BD"/>
    <w:rsid w:val="00DC36F5"/>
    <w:rsid w:val="00DC36FD"/>
    <w:rsid w:val="00DC3707"/>
    <w:rsid w:val="00DC3713"/>
    <w:rsid w:val="00DC372A"/>
    <w:rsid w:val="00DC375D"/>
    <w:rsid w:val="00DC378E"/>
    <w:rsid w:val="00DC37A3"/>
    <w:rsid w:val="00DC37B2"/>
    <w:rsid w:val="00DC37FF"/>
    <w:rsid w:val="00DC383F"/>
    <w:rsid w:val="00DC385D"/>
    <w:rsid w:val="00DC38B1"/>
    <w:rsid w:val="00DC38F6"/>
    <w:rsid w:val="00DC38FE"/>
    <w:rsid w:val="00DC3923"/>
    <w:rsid w:val="00DC3955"/>
    <w:rsid w:val="00DC39B9"/>
    <w:rsid w:val="00DC39D9"/>
    <w:rsid w:val="00DC3A0B"/>
    <w:rsid w:val="00DC3A20"/>
    <w:rsid w:val="00DC3A7D"/>
    <w:rsid w:val="00DC3AB5"/>
    <w:rsid w:val="00DC3AE3"/>
    <w:rsid w:val="00DC3B28"/>
    <w:rsid w:val="00DC3B48"/>
    <w:rsid w:val="00DC3B79"/>
    <w:rsid w:val="00DC3B7A"/>
    <w:rsid w:val="00DC3BC4"/>
    <w:rsid w:val="00DC3BE6"/>
    <w:rsid w:val="00DC3BE9"/>
    <w:rsid w:val="00DC3C68"/>
    <w:rsid w:val="00DC3C69"/>
    <w:rsid w:val="00DC3CC1"/>
    <w:rsid w:val="00DC3CFF"/>
    <w:rsid w:val="00DC3D2C"/>
    <w:rsid w:val="00DC3D2D"/>
    <w:rsid w:val="00DC3D3F"/>
    <w:rsid w:val="00DC3D49"/>
    <w:rsid w:val="00DC3D75"/>
    <w:rsid w:val="00DC3D94"/>
    <w:rsid w:val="00DC3DB3"/>
    <w:rsid w:val="00DC3DEC"/>
    <w:rsid w:val="00DC3E1E"/>
    <w:rsid w:val="00DC3E29"/>
    <w:rsid w:val="00DC3EE0"/>
    <w:rsid w:val="00DC3EE9"/>
    <w:rsid w:val="00DC3F6C"/>
    <w:rsid w:val="00DC3F98"/>
    <w:rsid w:val="00DC3FC7"/>
    <w:rsid w:val="00DC3FCA"/>
    <w:rsid w:val="00DC400C"/>
    <w:rsid w:val="00DC4024"/>
    <w:rsid w:val="00DC4091"/>
    <w:rsid w:val="00DC40E8"/>
    <w:rsid w:val="00DC40F9"/>
    <w:rsid w:val="00DC4135"/>
    <w:rsid w:val="00DC4186"/>
    <w:rsid w:val="00DC419D"/>
    <w:rsid w:val="00DC41A5"/>
    <w:rsid w:val="00DC41AF"/>
    <w:rsid w:val="00DC41BD"/>
    <w:rsid w:val="00DC41DE"/>
    <w:rsid w:val="00DC41FE"/>
    <w:rsid w:val="00DC4226"/>
    <w:rsid w:val="00DC4229"/>
    <w:rsid w:val="00DC4254"/>
    <w:rsid w:val="00DC425A"/>
    <w:rsid w:val="00DC4281"/>
    <w:rsid w:val="00DC428A"/>
    <w:rsid w:val="00DC42B2"/>
    <w:rsid w:val="00DC42C7"/>
    <w:rsid w:val="00DC4370"/>
    <w:rsid w:val="00DC43AC"/>
    <w:rsid w:val="00DC43B7"/>
    <w:rsid w:val="00DC43C8"/>
    <w:rsid w:val="00DC43FF"/>
    <w:rsid w:val="00DC441F"/>
    <w:rsid w:val="00DC4462"/>
    <w:rsid w:val="00DC448B"/>
    <w:rsid w:val="00DC449E"/>
    <w:rsid w:val="00DC44AD"/>
    <w:rsid w:val="00DC44AE"/>
    <w:rsid w:val="00DC4519"/>
    <w:rsid w:val="00DC4565"/>
    <w:rsid w:val="00DC4573"/>
    <w:rsid w:val="00DC458F"/>
    <w:rsid w:val="00DC45C1"/>
    <w:rsid w:val="00DC45F8"/>
    <w:rsid w:val="00DC464D"/>
    <w:rsid w:val="00DC468C"/>
    <w:rsid w:val="00DC4694"/>
    <w:rsid w:val="00DC46AF"/>
    <w:rsid w:val="00DC46B2"/>
    <w:rsid w:val="00DC46C4"/>
    <w:rsid w:val="00DC46DB"/>
    <w:rsid w:val="00DC472C"/>
    <w:rsid w:val="00DC4733"/>
    <w:rsid w:val="00DC4742"/>
    <w:rsid w:val="00DC475F"/>
    <w:rsid w:val="00DC4770"/>
    <w:rsid w:val="00DC47BA"/>
    <w:rsid w:val="00DC47BB"/>
    <w:rsid w:val="00DC47BC"/>
    <w:rsid w:val="00DC47BD"/>
    <w:rsid w:val="00DC47CE"/>
    <w:rsid w:val="00DC47E5"/>
    <w:rsid w:val="00DC47F1"/>
    <w:rsid w:val="00DC48A2"/>
    <w:rsid w:val="00DC48A8"/>
    <w:rsid w:val="00DC48FF"/>
    <w:rsid w:val="00DC491C"/>
    <w:rsid w:val="00DC492D"/>
    <w:rsid w:val="00DC49C6"/>
    <w:rsid w:val="00DC49D7"/>
    <w:rsid w:val="00DC49FE"/>
    <w:rsid w:val="00DC4A68"/>
    <w:rsid w:val="00DC4AFB"/>
    <w:rsid w:val="00DC4B39"/>
    <w:rsid w:val="00DC4B45"/>
    <w:rsid w:val="00DC4BD9"/>
    <w:rsid w:val="00DC4BE1"/>
    <w:rsid w:val="00DC4BEF"/>
    <w:rsid w:val="00DC4C1C"/>
    <w:rsid w:val="00DC4C23"/>
    <w:rsid w:val="00DC4C2C"/>
    <w:rsid w:val="00DC4C52"/>
    <w:rsid w:val="00DC4C6B"/>
    <w:rsid w:val="00DC4D0E"/>
    <w:rsid w:val="00DC4D49"/>
    <w:rsid w:val="00DC4D5A"/>
    <w:rsid w:val="00DC4D63"/>
    <w:rsid w:val="00DC4D93"/>
    <w:rsid w:val="00DC4DCB"/>
    <w:rsid w:val="00DC4E09"/>
    <w:rsid w:val="00DC4E0F"/>
    <w:rsid w:val="00DC4E3F"/>
    <w:rsid w:val="00DC4E71"/>
    <w:rsid w:val="00DC4E78"/>
    <w:rsid w:val="00DC4E83"/>
    <w:rsid w:val="00DC4EBC"/>
    <w:rsid w:val="00DC4F3D"/>
    <w:rsid w:val="00DC4F47"/>
    <w:rsid w:val="00DC4F50"/>
    <w:rsid w:val="00DC4F78"/>
    <w:rsid w:val="00DC5009"/>
    <w:rsid w:val="00DC5013"/>
    <w:rsid w:val="00DC5019"/>
    <w:rsid w:val="00DC5033"/>
    <w:rsid w:val="00DC5035"/>
    <w:rsid w:val="00DC503D"/>
    <w:rsid w:val="00DC5053"/>
    <w:rsid w:val="00DC50A1"/>
    <w:rsid w:val="00DC5106"/>
    <w:rsid w:val="00DC5138"/>
    <w:rsid w:val="00DC5142"/>
    <w:rsid w:val="00DC5164"/>
    <w:rsid w:val="00DC5174"/>
    <w:rsid w:val="00DC5199"/>
    <w:rsid w:val="00DC519B"/>
    <w:rsid w:val="00DC51A5"/>
    <w:rsid w:val="00DC51B3"/>
    <w:rsid w:val="00DC51C8"/>
    <w:rsid w:val="00DC5212"/>
    <w:rsid w:val="00DC5216"/>
    <w:rsid w:val="00DC52CE"/>
    <w:rsid w:val="00DC5300"/>
    <w:rsid w:val="00DC5313"/>
    <w:rsid w:val="00DC532D"/>
    <w:rsid w:val="00DC533B"/>
    <w:rsid w:val="00DC536D"/>
    <w:rsid w:val="00DC53CE"/>
    <w:rsid w:val="00DC53D2"/>
    <w:rsid w:val="00DC53FC"/>
    <w:rsid w:val="00DC543E"/>
    <w:rsid w:val="00DC544A"/>
    <w:rsid w:val="00DC545A"/>
    <w:rsid w:val="00DC54D8"/>
    <w:rsid w:val="00DC54DC"/>
    <w:rsid w:val="00DC5512"/>
    <w:rsid w:val="00DC5516"/>
    <w:rsid w:val="00DC5520"/>
    <w:rsid w:val="00DC5591"/>
    <w:rsid w:val="00DC55AE"/>
    <w:rsid w:val="00DC55C6"/>
    <w:rsid w:val="00DC5609"/>
    <w:rsid w:val="00DC5611"/>
    <w:rsid w:val="00DC5649"/>
    <w:rsid w:val="00DC5675"/>
    <w:rsid w:val="00DC5694"/>
    <w:rsid w:val="00DC56A9"/>
    <w:rsid w:val="00DC56C2"/>
    <w:rsid w:val="00DC56D6"/>
    <w:rsid w:val="00DC56DA"/>
    <w:rsid w:val="00DC56E2"/>
    <w:rsid w:val="00DC56E4"/>
    <w:rsid w:val="00DC56FB"/>
    <w:rsid w:val="00DC5717"/>
    <w:rsid w:val="00DC57BA"/>
    <w:rsid w:val="00DC57C7"/>
    <w:rsid w:val="00DC57FF"/>
    <w:rsid w:val="00DC581D"/>
    <w:rsid w:val="00DC582A"/>
    <w:rsid w:val="00DC5855"/>
    <w:rsid w:val="00DC587C"/>
    <w:rsid w:val="00DC5896"/>
    <w:rsid w:val="00DC58AE"/>
    <w:rsid w:val="00DC58AF"/>
    <w:rsid w:val="00DC58B0"/>
    <w:rsid w:val="00DC58B3"/>
    <w:rsid w:val="00DC58BE"/>
    <w:rsid w:val="00DC58D6"/>
    <w:rsid w:val="00DC5914"/>
    <w:rsid w:val="00DC5A06"/>
    <w:rsid w:val="00DC5A21"/>
    <w:rsid w:val="00DC5A4F"/>
    <w:rsid w:val="00DC5AC7"/>
    <w:rsid w:val="00DC5AFF"/>
    <w:rsid w:val="00DC5B08"/>
    <w:rsid w:val="00DC5B3F"/>
    <w:rsid w:val="00DC5B4A"/>
    <w:rsid w:val="00DC5BDF"/>
    <w:rsid w:val="00DC5BFB"/>
    <w:rsid w:val="00DC5C0A"/>
    <w:rsid w:val="00DC5C0C"/>
    <w:rsid w:val="00DC5C31"/>
    <w:rsid w:val="00DC5C8B"/>
    <w:rsid w:val="00DC5CD2"/>
    <w:rsid w:val="00DC5CD3"/>
    <w:rsid w:val="00DC5CD9"/>
    <w:rsid w:val="00DC5D12"/>
    <w:rsid w:val="00DC5D5D"/>
    <w:rsid w:val="00DC5D7C"/>
    <w:rsid w:val="00DC5D9D"/>
    <w:rsid w:val="00DC5DC6"/>
    <w:rsid w:val="00DC5DD1"/>
    <w:rsid w:val="00DC5E18"/>
    <w:rsid w:val="00DC5E59"/>
    <w:rsid w:val="00DC5EC7"/>
    <w:rsid w:val="00DC5ED8"/>
    <w:rsid w:val="00DC5EF2"/>
    <w:rsid w:val="00DC5F1E"/>
    <w:rsid w:val="00DC5F3F"/>
    <w:rsid w:val="00DC5FA1"/>
    <w:rsid w:val="00DC5FF9"/>
    <w:rsid w:val="00DC600D"/>
    <w:rsid w:val="00DC602A"/>
    <w:rsid w:val="00DC604D"/>
    <w:rsid w:val="00DC6061"/>
    <w:rsid w:val="00DC6081"/>
    <w:rsid w:val="00DC60BA"/>
    <w:rsid w:val="00DC60E7"/>
    <w:rsid w:val="00DC60EA"/>
    <w:rsid w:val="00DC6126"/>
    <w:rsid w:val="00DC613D"/>
    <w:rsid w:val="00DC6168"/>
    <w:rsid w:val="00DC618F"/>
    <w:rsid w:val="00DC61EC"/>
    <w:rsid w:val="00DC61EE"/>
    <w:rsid w:val="00DC61F1"/>
    <w:rsid w:val="00DC6219"/>
    <w:rsid w:val="00DC628D"/>
    <w:rsid w:val="00DC62A1"/>
    <w:rsid w:val="00DC62F6"/>
    <w:rsid w:val="00DC62FB"/>
    <w:rsid w:val="00DC6302"/>
    <w:rsid w:val="00DC6341"/>
    <w:rsid w:val="00DC639C"/>
    <w:rsid w:val="00DC63CF"/>
    <w:rsid w:val="00DC63F0"/>
    <w:rsid w:val="00DC63F4"/>
    <w:rsid w:val="00DC6406"/>
    <w:rsid w:val="00DC6409"/>
    <w:rsid w:val="00DC640E"/>
    <w:rsid w:val="00DC641F"/>
    <w:rsid w:val="00DC642B"/>
    <w:rsid w:val="00DC64E0"/>
    <w:rsid w:val="00DC64E1"/>
    <w:rsid w:val="00DC6544"/>
    <w:rsid w:val="00DC6554"/>
    <w:rsid w:val="00DC6564"/>
    <w:rsid w:val="00DC65B5"/>
    <w:rsid w:val="00DC65C3"/>
    <w:rsid w:val="00DC6656"/>
    <w:rsid w:val="00DC6678"/>
    <w:rsid w:val="00DC668E"/>
    <w:rsid w:val="00DC66CC"/>
    <w:rsid w:val="00DC66DE"/>
    <w:rsid w:val="00DC66EC"/>
    <w:rsid w:val="00DC674B"/>
    <w:rsid w:val="00DC6785"/>
    <w:rsid w:val="00DC67C1"/>
    <w:rsid w:val="00DC6808"/>
    <w:rsid w:val="00DC6853"/>
    <w:rsid w:val="00DC688B"/>
    <w:rsid w:val="00DC68A0"/>
    <w:rsid w:val="00DC68AB"/>
    <w:rsid w:val="00DC68D4"/>
    <w:rsid w:val="00DC68E3"/>
    <w:rsid w:val="00DC6922"/>
    <w:rsid w:val="00DC6959"/>
    <w:rsid w:val="00DC69CF"/>
    <w:rsid w:val="00DC69EB"/>
    <w:rsid w:val="00DC69EF"/>
    <w:rsid w:val="00DC6A0F"/>
    <w:rsid w:val="00DC6A75"/>
    <w:rsid w:val="00DC6AAC"/>
    <w:rsid w:val="00DC6ACD"/>
    <w:rsid w:val="00DC6B1A"/>
    <w:rsid w:val="00DC6B65"/>
    <w:rsid w:val="00DC6B99"/>
    <w:rsid w:val="00DC6BA2"/>
    <w:rsid w:val="00DC6BBE"/>
    <w:rsid w:val="00DC6C1F"/>
    <w:rsid w:val="00DC6C2E"/>
    <w:rsid w:val="00DC6C52"/>
    <w:rsid w:val="00DC6C76"/>
    <w:rsid w:val="00DC6C8A"/>
    <w:rsid w:val="00DC6C97"/>
    <w:rsid w:val="00DC6CA7"/>
    <w:rsid w:val="00DC6D10"/>
    <w:rsid w:val="00DC6D14"/>
    <w:rsid w:val="00DC6D20"/>
    <w:rsid w:val="00DC6D2C"/>
    <w:rsid w:val="00DC6D2F"/>
    <w:rsid w:val="00DC6D75"/>
    <w:rsid w:val="00DC6D8E"/>
    <w:rsid w:val="00DC6DA3"/>
    <w:rsid w:val="00DC6E16"/>
    <w:rsid w:val="00DC6E96"/>
    <w:rsid w:val="00DC6EA6"/>
    <w:rsid w:val="00DC6F07"/>
    <w:rsid w:val="00DC6F4B"/>
    <w:rsid w:val="00DC6F5E"/>
    <w:rsid w:val="00DC6FE9"/>
    <w:rsid w:val="00DC7029"/>
    <w:rsid w:val="00DC703E"/>
    <w:rsid w:val="00DC706C"/>
    <w:rsid w:val="00DC7085"/>
    <w:rsid w:val="00DC7095"/>
    <w:rsid w:val="00DC70A4"/>
    <w:rsid w:val="00DC70CE"/>
    <w:rsid w:val="00DC70F4"/>
    <w:rsid w:val="00DC70FA"/>
    <w:rsid w:val="00DC710D"/>
    <w:rsid w:val="00DC713E"/>
    <w:rsid w:val="00DC7168"/>
    <w:rsid w:val="00DC71C1"/>
    <w:rsid w:val="00DC71E5"/>
    <w:rsid w:val="00DC71F8"/>
    <w:rsid w:val="00DC7243"/>
    <w:rsid w:val="00DC7262"/>
    <w:rsid w:val="00DC727A"/>
    <w:rsid w:val="00DC72B0"/>
    <w:rsid w:val="00DC72D5"/>
    <w:rsid w:val="00DC72D9"/>
    <w:rsid w:val="00DC72E6"/>
    <w:rsid w:val="00DC732F"/>
    <w:rsid w:val="00DC736E"/>
    <w:rsid w:val="00DC7374"/>
    <w:rsid w:val="00DC737F"/>
    <w:rsid w:val="00DC73B4"/>
    <w:rsid w:val="00DC7404"/>
    <w:rsid w:val="00DC7408"/>
    <w:rsid w:val="00DC7430"/>
    <w:rsid w:val="00DC7446"/>
    <w:rsid w:val="00DC744F"/>
    <w:rsid w:val="00DC74FD"/>
    <w:rsid w:val="00DC750F"/>
    <w:rsid w:val="00DC7512"/>
    <w:rsid w:val="00DC7515"/>
    <w:rsid w:val="00DC7546"/>
    <w:rsid w:val="00DC757F"/>
    <w:rsid w:val="00DC75BB"/>
    <w:rsid w:val="00DC75C8"/>
    <w:rsid w:val="00DC75CD"/>
    <w:rsid w:val="00DC75EC"/>
    <w:rsid w:val="00DC75FA"/>
    <w:rsid w:val="00DC7604"/>
    <w:rsid w:val="00DC7610"/>
    <w:rsid w:val="00DC7628"/>
    <w:rsid w:val="00DC7635"/>
    <w:rsid w:val="00DC7641"/>
    <w:rsid w:val="00DC7651"/>
    <w:rsid w:val="00DC7657"/>
    <w:rsid w:val="00DC765B"/>
    <w:rsid w:val="00DC765C"/>
    <w:rsid w:val="00DC76BC"/>
    <w:rsid w:val="00DC76EA"/>
    <w:rsid w:val="00DC76EE"/>
    <w:rsid w:val="00DC770A"/>
    <w:rsid w:val="00DC772A"/>
    <w:rsid w:val="00DC772F"/>
    <w:rsid w:val="00DC7765"/>
    <w:rsid w:val="00DC779E"/>
    <w:rsid w:val="00DC77AB"/>
    <w:rsid w:val="00DC77F3"/>
    <w:rsid w:val="00DC77FF"/>
    <w:rsid w:val="00DC780C"/>
    <w:rsid w:val="00DC7813"/>
    <w:rsid w:val="00DC7848"/>
    <w:rsid w:val="00DC787D"/>
    <w:rsid w:val="00DC788B"/>
    <w:rsid w:val="00DC78AA"/>
    <w:rsid w:val="00DC78CC"/>
    <w:rsid w:val="00DC78ED"/>
    <w:rsid w:val="00DC7907"/>
    <w:rsid w:val="00DC79C7"/>
    <w:rsid w:val="00DC79CD"/>
    <w:rsid w:val="00DC79E7"/>
    <w:rsid w:val="00DC79E8"/>
    <w:rsid w:val="00DC79F4"/>
    <w:rsid w:val="00DC7A2A"/>
    <w:rsid w:val="00DC7A6C"/>
    <w:rsid w:val="00DC7A6E"/>
    <w:rsid w:val="00DC7AD6"/>
    <w:rsid w:val="00DC7AE2"/>
    <w:rsid w:val="00DC7B4A"/>
    <w:rsid w:val="00DC7B63"/>
    <w:rsid w:val="00DC7B9F"/>
    <w:rsid w:val="00DC7BA8"/>
    <w:rsid w:val="00DC7BD5"/>
    <w:rsid w:val="00DC7C6A"/>
    <w:rsid w:val="00DC7C70"/>
    <w:rsid w:val="00DC7CA3"/>
    <w:rsid w:val="00DC7CB3"/>
    <w:rsid w:val="00DC7CB9"/>
    <w:rsid w:val="00DC7CBB"/>
    <w:rsid w:val="00DC7CC2"/>
    <w:rsid w:val="00DC7CE3"/>
    <w:rsid w:val="00DC7CEF"/>
    <w:rsid w:val="00DC7D5A"/>
    <w:rsid w:val="00DC7D6E"/>
    <w:rsid w:val="00DC7D84"/>
    <w:rsid w:val="00DC7D8A"/>
    <w:rsid w:val="00DC7DB9"/>
    <w:rsid w:val="00DC7DF5"/>
    <w:rsid w:val="00DC7DF7"/>
    <w:rsid w:val="00DC7DF8"/>
    <w:rsid w:val="00DC7E09"/>
    <w:rsid w:val="00DC7E29"/>
    <w:rsid w:val="00DC7E2B"/>
    <w:rsid w:val="00DC7E2D"/>
    <w:rsid w:val="00DC7E44"/>
    <w:rsid w:val="00DC7E52"/>
    <w:rsid w:val="00DC7E77"/>
    <w:rsid w:val="00DC7E79"/>
    <w:rsid w:val="00DC7EBD"/>
    <w:rsid w:val="00DC7ED0"/>
    <w:rsid w:val="00DC7EF0"/>
    <w:rsid w:val="00DC7F13"/>
    <w:rsid w:val="00DC7F38"/>
    <w:rsid w:val="00DC7F53"/>
    <w:rsid w:val="00DC7F8E"/>
    <w:rsid w:val="00DC7F95"/>
    <w:rsid w:val="00DC7FB2"/>
    <w:rsid w:val="00DC7FE2"/>
    <w:rsid w:val="00DC7FFB"/>
    <w:rsid w:val="00DD001E"/>
    <w:rsid w:val="00DD0069"/>
    <w:rsid w:val="00DD0098"/>
    <w:rsid w:val="00DD00F6"/>
    <w:rsid w:val="00DD00F7"/>
    <w:rsid w:val="00DD018A"/>
    <w:rsid w:val="00DD018D"/>
    <w:rsid w:val="00DD019E"/>
    <w:rsid w:val="00DD01BE"/>
    <w:rsid w:val="00DD01C2"/>
    <w:rsid w:val="00DD01FD"/>
    <w:rsid w:val="00DD01FF"/>
    <w:rsid w:val="00DD0243"/>
    <w:rsid w:val="00DD027D"/>
    <w:rsid w:val="00DD027F"/>
    <w:rsid w:val="00DD0288"/>
    <w:rsid w:val="00DD0294"/>
    <w:rsid w:val="00DD032A"/>
    <w:rsid w:val="00DD0349"/>
    <w:rsid w:val="00DD0354"/>
    <w:rsid w:val="00DD0361"/>
    <w:rsid w:val="00DD037F"/>
    <w:rsid w:val="00DD0385"/>
    <w:rsid w:val="00DD03BF"/>
    <w:rsid w:val="00DD03DD"/>
    <w:rsid w:val="00DD03E7"/>
    <w:rsid w:val="00DD0461"/>
    <w:rsid w:val="00DD0462"/>
    <w:rsid w:val="00DD0497"/>
    <w:rsid w:val="00DD04A9"/>
    <w:rsid w:val="00DD04CC"/>
    <w:rsid w:val="00DD04D8"/>
    <w:rsid w:val="00DD04E0"/>
    <w:rsid w:val="00DD052F"/>
    <w:rsid w:val="00DD0545"/>
    <w:rsid w:val="00DD054B"/>
    <w:rsid w:val="00DD0589"/>
    <w:rsid w:val="00DD0673"/>
    <w:rsid w:val="00DD0693"/>
    <w:rsid w:val="00DD06C8"/>
    <w:rsid w:val="00DD06CB"/>
    <w:rsid w:val="00DD06E6"/>
    <w:rsid w:val="00DD0771"/>
    <w:rsid w:val="00DD077D"/>
    <w:rsid w:val="00DD07AC"/>
    <w:rsid w:val="00DD0826"/>
    <w:rsid w:val="00DD0831"/>
    <w:rsid w:val="00DD0838"/>
    <w:rsid w:val="00DD0879"/>
    <w:rsid w:val="00DD087F"/>
    <w:rsid w:val="00DD0895"/>
    <w:rsid w:val="00DD08DF"/>
    <w:rsid w:val="00DD08E6"/>
    <w:rsid w:val="00DD0968"/>
    <w:rsid w:val="00DD0972"/>
    <w:rsid w:val="00DD0989"/>
    <w:rsid w:val="00DD098A"/>
    <w:rsid w:val="00DD0998"/>
    <w:rsid w:val="00DD0A20"/>
    <w:rsid w:val="00DD0A56"/>
    <w:rsid w:val="00DD0A9B"/>
    <w:rsid w:val="00DD0AA8"/>
    <w:rsid w:val="00DD0AFA"/>
    <w:rsid w:val="00DD0B0C"/>
    <w:rsid w:val="00DD0B10"/>
    <w:rsid w:val="00DD0B15"/>
    <w:rsid w:val="00DD0B22"/>
    <w:rsid w:val="00DD0B72"/>
    <w:rsid w:val="00DD0BD5"/>
    <w:rsid w:val="00DD0BFD"/>
    <w:rsid w:val="00DD0C00"/>
    <w:rsid w:val="00DD0C0B"/>
    <w:rsid w:val="00DD0C2F"/>
    <w:rsid w:val="00DD0C44"/>
    <w:rsid w:val="00DD0C95"/>
    <w:rsid w:val="00DD0CB8"/>
    <w:rsid w:val="00DD0CCD"/>
    <w:rsid w:val="00DD0CD0"/>
    <w:rsid w:val="00DD0D11"/>
    <w:rsid w:val="00DD0D3A"/>
    <w:rsid w:val="00DD0D41"/>
    <w:rsid w:val="00DD0D45"/>
    <w:rsid w:val="00DD0D8B"/>
    <w:rsid w:val="00DD0DA2"/>
    <w:rsid w:val="00DD0DB1"/>
    <w:rsid w:val="00DD0DCF"/>
    <w:rsid w:val="00DD0E00"/>
    <w:rsid w:val="00DD0E11"/>
    <w:rsid w:val="00DD0E47"/>
    <w:rsid w:val="00DD0E4F"/>
    <w:rsid w:val="00DD0EA0"/>
    <w:rsid w:val="00DD0EAA"/>
    <w:rsid w:val="00DD0F22"/>
    <w:rsid w:val="00DD0F30"/>
    <w:rsid w:val="00DD0F63"/>
    <w:rsid w:val="00DD0FC3"/>
    <w:rsid w:val="00DD0FEC"/>
    <w:rsid w:val="00DD1065"/>
    <w:rsid w:val="00DD10BF"/>
    <w:rsid w:val="00DD10E7"/>
    <w:rsid w:val="00DD111A"/>
    <w:rsid w:val="00DD1129"/>
    <w:rsid w:val="00DD1138"/>
    <w:rsid w:val="00DD113D"/>
    <w:rsid w:val="00DD1166"/>
    <w:rsid w:val="00DD11E5"/>
    <w:rsid w:val="00DD1289"/>
    <w:rsid w:val="00DD12A0"/>
    <w:rsid w:val="00DD12AB"/>
    <w:rsid w:val="00DD12B7"/>
    <w:rsid w:val="00DD12ED"/>
    <w:rsid w:val="00DD1313"/>
    <w:rsid w:val="00DD1325"/>
    <w:rsid w:val="00DD1358"/>
    <w:rsid w:val="00DD1366"/>
    <w:rsid w:val="00DD1375"/>
    <w:rsid w:val="00DD1392"/>
    <w:rsid w:val="00DD13AE"/>
    <w:rsid w:val="00DD13D5"/>
    <w:rsid w:val="00DD1411"/>
    <w:rsid w:val="00DD1415"/>
    <w:rsid w:val="00DD1481"/>
    <w:rsid w:val="00DD1497"/>
    <w:rsid w:val="00DD1508"/>
    <w:rsid w:val="00DD1517"/>
    <w:rsid w:val="00DD1562"/>
    <w:rsid w:val="00DD1580"/>
    <w:rsid w:val="00DD15C4"/>
    <w:rsid w:val="00DD1605"/>
    <w:rsid w:val="00DD1660"/>
    <w:rsid w:val="00DD16CC"/>
    <w:rsid w:val="00DD16FD"/>
    <w:rsid w:val="00DD1715"/>
    <w:rsid w:val="00DD1728"/>
    <w:rsid w:val="00DD1734"/>
    <w:rsid w:val="00DD1745"/>
    <w:rsid w:val="00DD1775"/>
    <w:rsid w:val="00DD177C"/>
    <w:rsid w:val="00DD17BC"/>
    <w:rsid w:val="00DD17BE"/>
    <w:rsid w:val="00DD1805"/>
    <w:rsid w:val="00DD183E"/>
    <w:rsid w:val="00DD184C"/>
    <w:rsid w:val="00DD1866"/>
    <w:rsid w:val="00DD18AA"/>
    <w:rsid w:val="00DD18B2"/>
    <w:rsid w:val="00DD18C3"/>
    <w:rsid w:val="00DD18EE"/>
    <w:rsid w:val="00DD1946"/>
    <w:rsid w:val="00DD19BF"/>
    <w:rsid w:val="00DD19CF"/>
    <w:rsid w:val="00DD1A04"/>
    <w:rsid w:val="00DD1A21"/>
    <w:rsid w:val="00DD1A2A"/>
    <w:rsid w:val="00DD1ABF"/>
    <w:rsid w:val="00DD1AD3"/>
    <w:rsid w:val="00DD1B0B"/>
    <w:rsid w:val="00DD1B22"/>
    <w:rsid w:val="00DD1B34"/>
    <w:rsid w:val="00DD1B9D"/>
    <w:rsid w:val="00DD1BA8"/>
    <w:rsid w:val="00DD1BC6"/>
    <w:rsid w:val="00DD1BD1"/>
    <w:rsid w:val="00DD1BD8"/>
    <w:rsid w:val="00DD1BE5"/>
    <w:rsid w:val="00DD1C53"/>
    <w:rsid w:val="00DD1C6F"/>
    <w:rsid w:val="00DD1C71"/>
    <w:rsid w:val="00DD1C9B"/>
    <w:rsid w:val="00DD1CA3"/>
    <w:rsid w:val="00DD1CBE"/>
    <w:rsid w:val="00DD1CDF"/>
    <w:rsid w:val="00DD1CE2"/>
    <w:rsid w:val="00DD1D0F"/>
    <w:rsid w:val="00DD1D20"/>
    <w:rsid w:val="00DD1D7D"/>
    <w:rsid w:val="00DD1D84"/>
    <w:rsid w:val="00DD1DFB"/>
    <w:rsid w:val="00DD1DFD"/>
    <w:rsid w:val="00DD1E22"/>
    <w:rsid w:val="00DD1E2A"/>
    <w:rsid w:val="00DD1E5B"/>
    <w:rsid w:val="00DD1E9B"/>
    <w:rsid w:val="00DD1F18"/>
    <w:rsid w:val="00DD1F44"/>
    <w:rsid w:val="00DD1F68"/>
    <w:rsid w:val="00DD1FAF"/>
    <w:rsid w:val="00DD1FB5"/>
    <w:rsid w:val="00DD1FE8"/>
    <w:rsid w:val="00DD2006"/>
    <w:rsid w:val="00DD2039"/>
    <w:rsid w:val="00DD2059"/>
    <w:rsid w:val="00DD2071"/>
    <w:rsid w:val="00DD2082"/>
    <w:rsid w:val="00DD20A9"/>
    <w:rsid w:val="00DD20D0"/>
    <w:rsid w:val="00DD2100"/>
    <w:rsid w:val="00DD2129"/>
    <w:rsid w:val="00DD2162"/>
    <w:rsid w:val="00DD2196"/>
    <w:rsid w:val="00DD21D6"/>
    <w:rsid w:val="00DD21FD"/>
    <w:rsid w:val="00DD21FF"/>
    <w:rsid w:val="00DD227C"/>
    <w:rsid w:val="00DD22D2"/>
    <w:rsid w:val="00DD22D7"/>
    <w:rsid w:val="00DD22FB"/>
    <w:rsid w:val="00DD230D"/>
    <w:rsid w:val="00DD232B"/>
    <w:rsid w:val="00DD2368"/>
    <w:rsid w:val="00DD237C"/>
    <w:rsid w:val="00DD23A1"/>
    <w:rsid w:val="00DD23F1"/>
    <w:rsid w:val="00DD23F6"/>
    <w:rsid w:val="00DD2431"/>
    <w:rsid w:val="00DD2447"/>
    <w:rsid w:val="00DD2489"/>
    <w:rsid w:val="00DD24A0"/>
    <w:rsid w:val="00DD24B2"/>
    <w:rsid w:val="00DD24CA"/>
    <w:rsid w:val="00DD24F8"/>
    <w:rsid w:val="00DD24F9"/>
    <w:rsid w:val="00DD2502"/>
    <w:rsid w:val="00DD254C"/>
    <w:rsid w:val="00DD2642"/>
    <w:rsid w:val="00DD2697"/>
    <w:rsid w:val="00DD2710"/>
    <w:rsid w:val="00DD2749"/>
    <w:rsid w:val="00DD274F"/>
    <w:rsid w:val="00DD2762"/>
    <w:rsid w:val="00DD278A"/>
    <w:rsid w:val="00DD2797"/>
    <w:rsid w:val="00DD27EF"/>
    <w:rsid w:val="00DD287B"/>
    <w:rsid w:val="00DD288D"/>
    <w:rsid w:val="00DD28B8"/>
    <w:rsid w:val="00DD28DA"/>
    <w:rsid w:val="00DD2902"/>
    <w:rsid w:val="00DD290F"/>
    <w:rsid w:val="00DD292A"/>
    <w:rsid w:val="00DD293D"/>
    <w:rsid w:val="00DD2943"/>
    <w:rsid w:val="00DD294F"/>
    <w:rsid w:val="00DD295C"/>
    <w:rsid w:val="00DD29A5"/>
    <w:rsid w:val="00DD29B3"/>
    <w:rsid w:val="00DD2A01"/>
    <w:rsid w:val="00DD2A2A"/>
    <w:rsid w:val="00DD2A80"/>
    <w:rsid w:val="00DD2A9A"/>
    <w:rsid w:val="00DD2AAD"/>
    <w:rsid w:val="00DD2AD5"/>
    <w:rsid w:val="00DD2AFA"/>
    <w:rsid w:val="00DD2B26"/>
    <w:rsid w:val="00DD2B32"/>
    <w:rsid w:val="00DD2B46"/>
    <w:rsid w:val="00DD2B4D"/>
    <w:rsid w:val="00DD2B63"/>
    <w:rsid w:val="00DD2BBF"/>
    <w:rsid w:val="00DD2C33"/>
    <w:rsid w:val="00DD2C52"/>
    <w:rsid w:val="00DD2C68"/>
    <w:rsid w:val="00DD2C9C"/>
    <w:rsid w:val="00DD2CB5"/>
    <w:rsid w:val="00DD2D32"/>
    <w:rsid w:val="00DD2D7B"/>
    <w:rsid w:val="00DD2D87"/>
    <w:rsid w:val="00DD2DE6"/>
    <w:rsid w:val="00DD2DF1"/>
    <w:rsid w:val="00DD2E10"/>
    <w:rsid w:val="00DD2E1F"/>
    <w:rsid w:val="00DD2E40"/>
    <w:rsid w:val="00DD2E8A"/>
    <w:rsid w:val="00DD2E92"/>
    <w:rsid w:val="00DD2EAC"/>
    <w:rsid w:val="00DD2EB4"/>
    <w:rsid w:val="00DD2EB8"/>
    <w:rsid w:val="00DD2EBE"/>
    <w:rsid w:val="00DD2EF3"/>
    <w:rsid w:val="00DD2F01"/>
    <w:rsid w:val="00DD2F32"/>
    <w:rsid w:val="00DD2F61"/>
    <w:rsid w:val="00DD2FAC"/>
    <w:rsid w:val="00DD2FAD"/>
    <w:rsid w:val="00DD305F"/>
    <w:rsid w:val="00DD308E"/>
    <w:rsid w:val="00DD30C3"/>
    <w:rsid w:val="00DD30EF"/>
    <w:rsid w:val="00DD30F2"/>
    <w:rsid w:val="00DD30FD"/>
    <w:rsid w:val="00DD3135"/>
    <w:rsid w:val="00DD3151"/>
    <w:rsid w:val="00DD3169"/>
    <w:rsid w:val="00DD317D"/>
    <w:rsid w:val="00DD318D"/>
    <w:rsid w:val="00DD319D"/>
    <w:rsid w:val="00DD31A2"/>
    <w:rsid w:val="00DD31B4"/>
    <w:rsid w:val="00DD32B7"/>
    <w:rsid w:val="00DD32B9"/>
    <w:rsid w:val="00DD32CA"/>
    <w:rsid w:val="00DD32F7"/>
    <w:rsid w:val="00DD3318"/>
    <w:rsid w:val="00DD3372"/>
    <w:rsid w:val="00DD3389"/>
    <w:rsid w:val="00DD338E"/>
    <w:rsid w:val="00DD33AE"/>
    <w:rsid w:val="00DD33AF"/>
    <w:rsid w:val="00DD33C6"/>
    <w:rsid w:val="00DD3416"/>
    <w:rsid w:val="00DD3428"/>
    <w:rsid w:val="00DD3462"/>
    <w:rsid w:val="00DD3507"/>
    <w:rsid w:val="00DD353B"/>
    <w:rsid w:val="00DD355B"/>
    <w:rsid w:val="00DD3584"/>
    <w:rsid w:val="00DD35C6"/>
    <w:rsid w:val="00DD35E7"/>
    <w:rsid w:val="00DD35FA"/>
    <w:rsid w:val="00DD35FF"/>
    <w:rsid w:val="00DD3644"/>
    <w:rsid w:val="00DD373F"/>
    <w:rsid w:val="00DD3787"/>
    <w:rsid w:val="00DD3790"/>
    <w:rsid w:val="00DD379D"/>
    <w:rsid w:val="00DD37CC"/>
    <w:rsid w:val="00DD381A"/>
    <w:rsid w:val="00DD3821"/>
    <w:rsid w:val="00DD385B"/>
    <w:rsid w:val="00DD385C"/>
    <w:rsid w:val="00DD3869"/>
    <w:rsid w:val="00DD3875"/>
    <w:rsid w:val="00DD3881"/>
    <w:rsid w:val="00DD3889"/>
    <w:rsid w:val="00DD38B2"/>
    <w:rsid w:val="00DD3915"/>
    <w:rsid w:val="00DD391A"/>
    <w:rsid w:val="00DD3932"/>
    <w:rsid w:val="00DD3935"/>
    <w:rsid w:val="00DD39F6"/>
    <w:rsid w:val="00DD3A54"/>
    <w:rsid w:val="00DD3AE8"/>
    <w:rsid w:val="00DD3B23"/>
    <w:rsid w:val="00DD3B4F"/>
    <w:rsid w:val="00DD3B65"/>
    <w:rsid w:val="00DD3B6F"/>
    <w:rsid w:val="00DD3BD1"/>
    <w:rsid w:val="00DD3C76"/>
    <w:rsid w:val="00DD3C82"/>
    <w:rsid w:val="00DD3CAF"/>
    <w:rsid w:val="00DD3CCC"/>
    <w:rsid w:val="00DD3CD6"/>
    <w:rsid w:val="00DD3CDC"/>
    <w:rsid w:val="00DD3CE9"/>
    <w:rsid w:val="00DD3D09"/>
    <w:rsid w:val="00DD3D33"/>
    <w:rsid w:val="00DD3D43"/>
    <w:rsid w:val="00DD3D45"/>
    <w:rsid w:val="00DD3D52"/>
    <w:rsid w:val="00DD3D73"/>
    <w:rsid w:val="00DD3D76"/>
    <w:rsid w:val="00DD3D96"/>
    <w:rsid w:val="00DD3DA7"/>
    <w:rsid w:val="00DD3DB9"/>
    <w:rsid w:val="00DD3E03"/>
    <w:rsid w:val="00DD3E20"/>
    <w:rsid w:val="00DD3E9C"/>
    <w:rsid w:val="00DD3EB6"/>
    <w:rsid w:val="00DD3EC8"/>
    <w:rsid w:val="00DD3F57"/>
    <w:rsid w:val="00DD3F7C"/>
    <w:rsid w:val="00DD3F83"/>
    <w:rsid w:val="00DD3FB4"/>
    <w:rsid w:val="00DD3FB6"/>
    <w:rsid w:val="00DD3FC0"/>
    <w:rsid w:val="00DD3FE3"/>
    <w:rsid w:val="00DD3FED"/>
    <w:rsid w:val="00DD402C"/>
    <w:rsid w:val="00DD4072"/>
    <w:rsid w:val="00DD4078"/>
    <w:rsid w:val="00DD407C"/>
    <w:rsid w:val="00DD4090"/>
    <w:rsid w:val="00DD40AC"/>
    <w:rsid w:val="00DD40CF"/>
    <w:rsid w:val="00DD40FC"/>
    <w:rsid w:val="00DD40FE"/>
    <w:rsid w:val="00DD4119"/>
    <w:rsid w:val="00DD41A1"/>
    <w:rsid w:val="00DD41BD"/>
    <w:rsid w:val="00DD41C2"/>
    <w:rsid w:val="00DD41E3"/>
    <w:rsid w:val="00DD41EC"/>
    <w:rsid w:val="00DD41FA"/>
    <w:rsid w:val="00DD4203"/>
    <w:rsid w:val="00DD4219"/>
    <w:rsid w:val="00DD426C"/>
    <w:rsid w:val="00DD4280"/>
    <w:rsid w:val="00DD4285"/>
    <w:rsid w:val="00DD42D6"/>
    <w:rsid w:val="00DD432E"/>
    <w:rsid w:val="00DD4357"/>
    <w:rsid w:val="00DD437B"/>
    <w:rsid w:val="00DD43B8"/>
    <w:rsid w:val="00DD4419"/>
    <w:rsid w:val="00DD4447"/>
    <w:rsid w:val="00DD445E"/>
    <w:rsid w:val="00DD44D9"/>
    <w:rsid w:val="00DD44ED"/>
    <w:rsid w:val="00DD4546"/>
    <w:rsid w:val="00DD455E"/>
    <w:rsid w:val="00DD45E7"/>
    <w:rsid w:val="00DD4605"/>
    <w:rsid w:val="00DD4616"/>
    <w:rsid w:val="00DD461B"/>
    <w:rsid w:val="00DD464D"/>
    <w:rsid w:val="00DD4657"/>
    <w:rsid w:val="00DD465B"/>
    <w:rsid w:val="00DD468E"/>
    <w:rsid w:val="00DD46AA"/>
    <w:rsid w:val="00DD46E5"/>
    <w:rsid w:val="00DD4721"/>
    <w:rsid w:val="00DD4743"/>
    <w:rsid w:val="00DD4750"/>
    <w:rsid w:val="00DD4786"/>
    <w:rsid w:val="00DD478C"/>
    <w:rsid w:val="00DD47DF"/>
    <w:rsid w:val="00DD4802"/>
    <w:rsid w:val="00DD482B"/>
    <w:rsid w:val="00DD48A0"/>
    <w:rsid w:val="00DD48A3"/>
    <w:rsid w:val="00DD4921"/>
    <w:rsid w:val="00DD4966"/>
    <w:rsid w:val="00DD498F"/>
    <w:rsid w:val="00DD4997"/>
    <w:rsid w:val="00DD49BC"/>
    <w:rsid w:val="00DD49DE"/>
    <w:rsid w:val="00DD49E7"/>
    <w:rsid w:val="00DD4A05"/>
    <w:rsid w:val="00DD4A2D"/>
    <w:rsid w:val="00DD4A33"/>
    <w:rsid w:val="00DD4A5A"/>
    <w:rsid w:val="00DD4A87"/>
    <w:rsid w:val="00DD4A8B"/>
    <w:rsid w:val="00DD4A9F"/>
    <w:rsid w:val="00DD4B22"/>
    <w:rsid w:val="00DD4B70"/>
    <w:rsid w:val="00DD4B8A"/>
    <w:rsid w:val="00DD4C0F"/>
    <w:rsid w:val="00DD4C62"/>
    <w:rsid w:val="00DD4C7B"/>
    <w:rsid w:val="00DD4C7D"/>
    <w:rsid w:val="00DD4C9F"/>
    <w:rsid w:val="00DD4CB0"/>
    <w:rsid w:val="00DD4CC0"/>
    <w:rsid w:val="00DD4CC3"/>
    <w:rsid w:val="00DD4D0B"/>
    <w:rsid w:val="00DD4D41"/>
    <w:rsid w:val="00DD4D49"/>
    <w:rsid w:val="00DD4D5A"/>
    <w:rsid w:val="00DD4DC5"/>
    <w:rsid w:val="00DD4DDF"/>
    <w:rsid w:val="00DD4DF8"/>
    <w:rsid w:val="00DD4E1E"/>
    <w:rsid w:val="00DD4E3A"/>
    <w:rsid w:val="00DD4E5F"/>
    <w:rsid w:val="00DD4E6D"/>
    <w:rsid w:val="00DD4E7E"/>
    <w:rsid w:val="00DD4E98"/>
    <w:rsid w:val="00DD4E9C"/>
    <w:rsid w:val="00DD4EBD"/>
    <w:rsid w:val="00DD4EC3"/>
    <w:rsid w:val="00DD4ED0"/>
    <w:rsid w:val="00DD4EDC"/>
    <w:rsid w:val="00DD4F3E"/>
    <w:rsid w:val="00DD4F47"/>
    <w:rsid w:val="00DD4F58"/>
    <w:rsid w:val="00DD4F9C"/>
    <w:rsid w:val="00DD4FCC"/>
    <w:rsid w:val="00DD4FDB"/>
    <w:rsid w:val="00DD4FEA"/>
    <w:rsid w:val="00DD504C"/>
    <w:rsid w:val="00DD5050"/>
    <w:rsid w:val="00DD507D"/>
    <w:rsid w:val="00DD50C0"/>
    <w:rsid w:val="00DD50DB"/>
    <w:rsid w:val="00DD510E"/>
    <w:rsid w:val="00DD5132"/>
    <w:rsid w:val="00DD5148"/>
    <w:rsid w:val="00DD514F"/>
    <w:rsid w:val="00DD5150"/>
    <w:rsid w:val="00DD5196"/>
    <w:rsid w:val="00DD51A0"/>
    <w:rsid w:val="00DD51DC"/>
    <w:rsid w:val="00DD51EB"/>
    <w:rsid w:val="00DD51F1"/>
    <w:rsid w:val="00DD522D"/>
    <w:rsid w:val="00DD524B"/>
    <w:rsid w:val="00DD5254"/>
    <w:rsid w:val="00DD5261"/>
    <w:rsid w:val="00DD5283"/>
    <w:rsid w:val="00DD529D"/>
    <w:rsid w:val="00DD529E"/>
    <w:rsid w:val="00DD52D8"/>
    <w:rsid w:val="00DD5327"/>
    <w:rsid w:val="00DD5353"/>
    <w:rsid w:val="00DD536A"/>
    <w:rsid w:val="00DD53A1"/>
    <w:rsid w:val="00DD53F0"/>
    <w:rsid w:val="00DD5458"/>
    <w:rsid w:val="00DD548E"/>
    <w:rsid w:val="00DD54A8"/>
    <w:rsid w:val="00DD54CD"/>
    <w:rsid w:val="00DD550E"/>
    <w:rsid w:val="00DD55EA"/>
    <w:rsid w:val="00DD55FD"/>
    <w:rsid w:val="00DD5640"/>
    <w:rsid w:val="00DD5652"/>
    <w:rsid w:val="00DD5687"/>
    <w:rsid w:val="00DD569A"/>
    <w:rsid w:val="00DD569F"/>
    <w:rsid w:val="00DD56EC"/>
    <w:rsid w:val="00DD56EE"/>
    <w:rsid w:val="00DD56F4"/>
    <w:rsid w:val="00DD56FC"/>
    <w:rsid w:val="00DD5716"/>
    <w:rsid w:val="00DD5750"/>
    <w:rsid w:val="00DD5760"/>
    <w:rsid w:val="00DD576E"/>
    <w:rsid w:val="00DD57B1"/>
    <w:rsid w:val="00DD5805"/>
    <w:rsid w:val="00DD5814"/>
    <w:rsid w:val="00DD583A"/>
    <w:rsid w:val="00DD5851"/>
    <w:rsid w:val="00DD5867"/>
    <w:rsid w:val="00DD586B"/>
    <w:rsid w:val="00DD587B"/>
    <w:rsid w:val="00DD58B9"/>
    <w:rsid w:val="00DD58EC"/>
    <w:rsid w:val="00DD5920"/>
    <w:rsid w:val="00DD5968"/>
    <w:rsid w:val="00DD5A6F"/>
    <w:rsid w:val="00DD5AAF"/>
    <w:rsid w:val="00DD5AD2"/>
    <w:rsid w:val="00DD5ADB"/>
    <w:rsid w:val="00DD5AFD"/>
    <w:rsid w:val="00DD5B07"/>
    <w:rsid w:val="00DD5B33"/>
    <w:rsid w:val="00DD5B4B"/>
    <w:rsid w:val="00DD5B4F"/>
    <w:rsid w:val="00DD5C08"/>
    <w:rsid w:val="00DD5C3F"/>
    <w:rsid w:val="00DD5C47"/>
    <w:rsid w:val="00DD5CBF"/>
    <w:rsid w:val="00DD5CC1"/>
    <w:rsid w:val="00DD5CFE"/>
    <w:rsid w:val="00DD5D01"/>
    <w:rsid w:val="00DD5D02"/>
    <w:rsid w:val="00DD5D92"/>
    <w:rsid w:val="00DD5DE0"/>
    <w:rsid w:val="00DD5DE4"/>
    <w:rsid w:val="00DD5DED"/>
    <w:rsid w:val="00DD5E2C"/>
    <w:rsid w:val="00DD5E79"/>
    <w:rsid w:val="00DD5EA8"/>
    <w:rsid w:val="00DD5EB5"/>
    <w:rsid w:val="00DD5EEA"/>
    <w:rsid w:val="00DD5F15"/>
    <w:rsid w:val="00DD5F2D"/>
    <w:rsid w:val="00DD5F7A"/>
    <w:rsid w:val="00DD5F86"/>
    <w:rsid w:val="00DD5F95"/>
    <w:rsid w:val="00DD5FA4"/>
    <w:rsid w:val="00DD5FB7"/>
    <w:rsid w:val="00DD5FFF"/>
    <w:rsid w:val="00DD6018"/>
    <w:rsid w:val="00DD6026"/>
    <w:rsid w:val="00DD6049"/>
    <w:rsid w:val="00DD6051"/>
    <w:rsid w:val="00DD607D"/>
    <w:rsid w:val="00DD60B9"/>
    <w:rsid w:val="00DD6101"/>
    <w:rsid w:val="00DD6120"/>
    <w:rsid w:val="00DD616C"/>
    <w:rsid w:val="00DD6175"/>
    <w:rsid w:val="00DD618B"/>
    <w:rsid w:val="00DD61AC"/>
    <w:rsid w:val="00DD61BA"/>
    <w:rsid w:val="00DD61FC"/>
    <w:rsid w:val="00DD620A"/>
    <w:rsid w:val="00DD6279"/>
    <w:rsid w:val="00DD62C5"/>
    <w:rsid w:val="00DD632C"/>
    <w:rsid w:val="00DD6343"/>
    <w:rsid w:val="00DD6352"/>
    <w:rsid w:val="00DD6358"/>
    <w:rsid w:val="00DD635B"/>
    <w:rsid w:val="00DD6361"/>
    <w:rsid w:val="00DD638D"/>
    <w:rsid w:val="00DD63A2"/>
    <w:rsid w:val="00DD63B5"/>
    <w:rsid w:val="00DD640B"/>
    <w:rsid w:val="00DD6466"/>
    <w:rsid w:val="00DD6482"/>
    <w:rsid w:val="00DD64B2"/>
    <w:rsid w:val="00DD64D9"/>
    <w:rsid w:val="00DD64DE"/>
    <w:rsid w:val="00DD64E4"/>
    <w:rsid w:val="00DD64F5"/>
    <w:rsid w:val="00DD652A"/>
    <w:rsid w:val="00DD652B"/>
    <w:rsid w:val="00DD6555"/>
    <w:rsid w:val="00DD65A5"/>
    <w:rsid w:val="00DD65B3"/>
    <w:rsid w:val="00DD65B4"/>
    <w:rsid w:val="00DD65DB"/>
    <w:rsid w:val="00DD65FE"/>
    <w:rsid w:val="00DD661E"/>
    <w:rsid w:val="00DD66AA"/>
    <w:rsid w:val="00DD66FC"/>
    <w:rsid w:val="00DD6731"/>
    <w:rsid w:val="00DD673E"/>
    <w:rsid w:val="00DD674B"/>
    <w:rsid w:val="00DD6757"/>
    <w:rsid w:val="00DD675E"/>
    <w:rsid w:val="00DD6778"/>
    <w:rsid w:val="00DD67A1"/>
    <w:rsid w:val="00DD67B9"/>
    <w:rsid w:val="00DD67CC"/>
    <w:rsid w:val="00DD6856"/>
    <w:rsid w:val="00DD6872"/>
    <w:rsid w:val="00DD6875"/>
    <w:rsid w:val="00DD6885"/>
    <w:rsid w:val="00DD688C"/>
    <w:rsid w:val="00DD68CD"/>
    <w:rsid w:val="00DD68DD"/>
    <w:rsid w:val="00DD695B"/>
    <w:rsid w:val="00DD698E"/>
    <w:rsid w:val="00DD698F"/>
    <w:rsid w:val="00DD69BA"/>
    <w:rsid w:val="00DD6A03"/>
    <w:rsid w:val="00DD6A1C"/>
    <w:rsid w:val="00DD6A44"/>
    <w:rsid w:val="00DD6A49"/>
    <w:rsid w:val="00DD6AB7"/>
    <w:rsid w:val="00DD6AC6"/>
    <w:rsid w:val="00DD6AD1"/>
    <w:rsid w:val="00DD6AE9"/>
    <w:rsid w:val="00DD6B31"/>
    <w:rsid w:val="00DD6B36"/>
    <w:rsid w:val="00DD6B4E"/>
    <w:rsid w:val="00DD6B55"/>
    <w:rsid w:val="00DD6B60"/>
    <w:rsid w:val="00DD6B94"/>
    <w:rsid w:val="00DD6BD7"/>
    <w:rsid w:val="00DD6BF5"/>
    <w:rsid w:val="00DD6C3B"/>
    <w:rsid w:val="00DD6C4F"/>
    <w:rsid w:val="00DD6C82"/>
    <w:rsid w:val="00DD6C89"/>
    <w:rsid w:val="00DD6C94"/>
    <w:rsid w:val="00DD6C98"/>
    <w:rsid w:val="00DD6C9C"/>
    <w:rsid w:val="00DD6CAE"/>
    <w:rsid w:val="00DD6CEF"/>
    <w:rsid w:val="00DD6D51"/>
    <w:rsid w:val="00DD6D5B"/>
    <w:rsid w:val="00DD6DA3"/>
    <w:rsid w:val="00DD6DEA"/>
    <w:rsid w:val="00DD6E5D"/>
    <w:rsid w:val="00DD6E6F"/>
    <w:rsid w:val="00DD6E7A"/>
    <w:rsid w:val="00DD6E94"/>
    <w:rsid w:val="00DD6EB8"/>
    <w:rsid w:val="00DD6F21"/>
    <w:rsid w:val="00DD6F3D"/>
    <w:rsid w:val="00DD6FBA"/>
    <w:rsid w:val="00DD6FCE"/>
    <w:rsid w:val="00DD6FD1"/>
    <w:rsid w:val="00DD6FDC"/>
    <w:rsid w:val="00DD6FE1"/>
    <w:rsid w:val="00DD6FFE"/>
    <w:rsid w:val="00DD7066"/>
    <w:rsid w:val="00DD70B2"/>
    <w:rsid w:val="00DD714E"/>
    <w:rsid w:val="00DD7190"/>
    <w:rsid w:val="00DD71C1"/>
    <w:rsid w:val="00DD71F9"/>
    <w:rsid w:val="00DD7204"/>
    <w:rsid w:val="00DD727C"/>
    <w:rsid w:val="00DD72BA"/>
    <w:rsid w:val="00DD7319"/>
    <w:rsid w:val="00DD7323"/>
    <w:rsid w:val="00DD733B"/>
    <w:rsid w:val="00DD7371"/>
    <w:rsid w:val="00DD7392"/>
    <w:rsid w:val="00DD739F"/>
    <w:rsid w:val="00DD73B9"/>
    <w:rsid w:val="00DD73D5"/>
    <w:rsid w:val="00DD73EE"/>
    <w:rsid w:val="00DD740D"/>
    <w:rsid w:val="00DD7416"/>
    <w:rsid w:val="00DD742D"/>
    <w:rsid w:val="00DD746B"/>
    <w:rsid w:val="00DD746C"/>
    <w:rsid w:val="00DD746D"/>
    <w:rsid w:val="00DD747E"/>
    <w:rsid w:val="00DD7485"/>
    <w:rsid w:val="00DD749F"/>
    <w:rsid w:val="00DD74A4"/>
    <w:rsid w:val="00DD74AA"/>
    <w:rsid w:val="00DD74B3"/>
    <w:rsid w:val="00DD750A"/>
    <w:rsid w:val="00DD750D"/>
    <w:rsid w:val="00DD7519"/>
    <w:rsid w:val="00DD7529"/>
    <w:rsid w:val="00DD752A"/>
    <w:rsid w:val="00DD7540"/>
    <w:rsid w:val="00DD7568"/>
    <w:rsid w:val="00DD756B"/>
    <w:rsid w:val="00DD7570"/>
    <w:rsid w:val="00DD7573"/>
    <w:rsid w:val="00DD7606"/>
    <w:rsid w:val="00DD7616"/>
    <w:rsid w:val="00DD762B"/>
    <w:rsid w:val="00DD762E"/>
    <w:rsid w:val="00DD7653"/>
    <w:rsid w:val="00DD7671"/>
    <w:rsid w:val="00DD767C"/>
    <w:rsid w:val="00DD7690"/>
    <w:rsid w:val="00DD7698"/>
    <w:rsid w:val="00DD76A4"/>
    <w:rsid w:val="00DD76B1"/>
    <w:rsid w:val="00DD76B8"/>
    <w:rsid w:val="00DD7749"/>
    <w:rsid w:val="00DD7783"/>
    <w:rsid w:val="00DD7787"/>
    <w:rsid w:val="00DD779B"/>
    <w:rsid w:val="00DD77CD"/>
    <w:rsid w:val="00DD7807"/>
    <w:rsid w:val="00DD7832"/>
    <w:rsid w:val="00DD787A"/>
    <w:rsid w:val="00DD7886"/>
    <w:rsid w:val="00DD7888"/>
    <w:rsid w:val="00DD78A9"/>
    <w:rsid w:val="00DD78F1"/>
    <w:rsid w:val="00DD7912"/>
    <w:rsid w:val="00DD793C"/>
    <w:rsid w:val="00DD793D"/>
    <w:rsid w:val="00DD796E"/>
    <w:rsid w:val="00DD797D"/>
    <w:rsid w:val="00DD7984"/>
    <w:rsid w:val="00DD7998"/>
    <w:rsid w:val="00DD79B4"/>
    <w:rsid w:val="00DD79DF"/>
    <w:rsid w:val="00DD79F8"/>
    <w:rsid w:val="00DD7A0E"/>
    <w:rsid w:val="00DD7A7C"/>
    <w:rsid w:val="00DD7AA9"/>
    <w:rsid w:val="00DD7AAC"/>
    <w:rsid w:val="00DD7AD5"/>
    <w:rsid w:val="00DD7AE0"/>
    <w:rsid w:val="00DD7B23"/>
    <w:rsid w:val="00DD7B5C"/>
    <w:rsid w:val="00DD7B86"/>
    <w:rsid w:val="00DD7BC0"/>
    <w:rsid w:val="00DD7BD4"/>
    <w:rsid w:val="00DD7BDF"/>
    <w:rsid w:val="00DD7C1B"/>
    <w:rsid w:val="00DD7C1F"/>
    <w:rsid w:val="00DD7C20"/>
    <w:rsid w:val="00DD7C40"/>
    <w:rsid w:val="00DD7C4A"/>
    <w:rsid w:val="00DD7C59"/>
    <w:rsid w:val="00DD7C9E"/>
    <w:rsid w:val="00DD7CC6"/>
    <w:rsid w:val="00DD7CD3"/>
    <w:rsid w:val="00DD7CF0"/>
    <w:rsid w:val="00DD7D4F"/>
    <w:rsid w:val="00DD7D5D"/>
    <w:rsid w:val="00DD7D66"/>
    <w:rsid w:val="00DD7DCF"/>
    <w:rsid w:val="00DD7E09"/>
    <w:rsid w:val="00DD7E0B"/>
    <w:rsid w:val="00DD7E2A"/>
    <w:rsid w:val="00DD7E57"/>
    <w:rsid w:val="00DD7E74"/>
    <w:rsid w:val="00DD7E86"/>
    <w:rsid w:val="00DD7F04"/>
    <w:rsid w:val="00DD7F0A"/>
    <w:rsid w:val="00DD7F63"/>
    <w:rsid w:val="00DD7F9A"/>
    <w:rsid w:val="00DD7F9C"/>
    <w:rsid w:val="00DD7FB1"/>
    <w:rsid w:val="00DD7FBD"/>
    <w:rsid w:val="00DD7FD0"/>
    <w:rsid w:val="00DD7FD5"/>
    <w:rsid w:val="00DE0016"/>
    <w:rsid w:val="00DE001B"/>
    <w:rsid w:val="00DE002C"/>
    <w:rsid w:val="00DE0079"/>
    <w:rsid w:val="00DE0093"/>
    <w:rsid w:val="00DE00C3"/>
    <w:rsid w:val="00DE0120"/>
    <w:rsid w:val="00DE0231"/>
    <w:rsid w:val="00DE0257"/>
    <w:rsid w:val="00DE025A"/>
    <w:rsid w:val="00DE0261"/>
    <w:rsid w:val="00DE0292"/>
    <w:rsid w:val="00DE02A3"/>
    <w:rsid w:val="00DE02B7"/>
    <w:rsid w:val="00DE02EA"/>
    <w:rsid w:val="00DE0303"/>
    <w:rsid w:val="00DE032E"/>
    <w:rsid w:val="00DE033A"/>
    <w:rsid w:val="00DE038A"/>
    <w:rsid w:val="00DE039E"/>
    <w:rsid w:val="00DE03AC"/>
    <w:rsid w:val="00DE03BE"/>
    <w:rsid w:val="00DE03C5"/>
    <w:rsid w:val="00DE03C6"/>
    <w:rsid w:val="00DE0414"/>
    <w:rsid w:val="00DE0427"/>
    <w:rsid w:val="00DE0433"/>
    <w:rsid w:val="00DE043E"/>
    <w:rsid w:val="00DE049F"/>
    <w:rsid w:val="00DE04A6"/>
    <w:rsid w:val="00DE04B8"/>
    <w:rsid w:val="00DE0575"/>
    <w:rsid w:val="00DE058A"/>
    <w:rsid w:val="00DE0599"/>
    <w:rsid w:val="00DE05AE"/>
    <w:rsid w:val="00DE05B4"/>
    <w:rsid w:val="00DE05C3"/>
    <w:rsid w:val="00DE05EA"/>
    <w:rsid w:val="00DE062B"/>
    <w:rsid w:val="00DE0632"/>
    <w:rsid w:val="00DE063C"/>
    <w:rsid w:val="00DE0647"/>
    <w:rsid w:val="00DE0675"/>
    <w:rsid w:val="00DE067F"/>
    <w:rsid w:val="00DE0699"/>
    <w:rsid w:val="00DE06B0"/>
    <w:rsid w:val="00DE06E2"/>
    <w:rsid w:val="00DE06F4"/>
    <w:rsid w:val="00DE0705"/>
    <w:rsid w:val="00DE0719"/>
    <w:rsid w:val="00DE072A"/>
    <w:rsid w:val="00DE0753"/>
    <w:rsid w:val="00DE07D4"/>
    <w:rsid w:val="00DE0815"/>
    <w:rsid w:val="00DE0859"/>
    <w:rsid w:val="00DE087C"/>
    <w:rsid w:val="00DE088B"/>
    <w:rsid w:val="00DE088C"/>
    <w:rsid w:val="00DE08D9"/>
    <w:rsid w:val="00DE08F1"/>
    <w:rsid w:val="00DE08F4"/>
    <w:rsid w:val="00DE0959"/>
    <w:rsid w:val="00DE096C"/>
    <w:rsid w:val="00DE097B"/>
    <w:rsid w:val="00DE0998"/>
    <w:rsid w:val="00DE0A2C"/>
    <w:rsid w:val="00DE0A86"/>
    <w:rsid w:val="00DE0A88"/>
    <w:rsid w:val="00DE0AD9"/>
    <w:rsid w:val="00DE0AF2"/>
    <w:rsid w:val="00DE0AF8"/>
    <w:rsid w:val="00DE0B07"/>
    <w:rsid w:val="00DE0B40"/>
    <w:rsid w:val="00DE0B55"/>
    <w:rsid w:val="00DE0B69"/>
    <w:rsid w:val="00DE0B6C"/>
    <w:rsid w:val="00DE0B72"/>
    <w:rsid w:val="00DE0B81"/>
    <w:rsid w:val="00DE0BC9"/>
    <w:rsid w:val="00DE0BF5"/>
    <w:rsid w:val="00DE0C28"/>
    <w:rsid w:val="00DE0C2F"/>
    <w:rsid w:val="00DE0C4D"/>
    <w:rsid w:val="00DE0C53"/>
    <w:rsid w:val="00DE0C54"/>
    <w:rsid w:val="00DE0CAC"/>
    <w:rsid w:val="00DE0CBA"/>
    <w:rsid w:val="00DE0CC6"/>
    <w:rsid w:val="00DE0CE3"/>
    <w:rsid w:val="00DE0DF1"/>
    <w:rsid w:val="00DE0E06"/>
    <w:rsid w:val="00DE0E2C"/>
    <w:rsid w:val="00DE0E47"/>
    <w:rsid w:val="00DE0E50"/>
    <w:rsid w:val="00DE0E87"/>
    <w:rsid w:val="00DE0E8E"/>
    <w:rsid w:val="00DE0E9E"/>
    <w:rsid w:val="00DE0ECE"/>
    <w:rsid w:val="00DE0EF9"/>
    <w:rsid w:val="00DE0F07"/>
    <w:rsid w:val="00DE0F1C"/>
    <w:rsid w:val="00DE0F1F"/>
    <w:rsid w:val="00DE0F46"/>
    <w:rsid w:val="00DE0F6C"/>
    <w:rsid w:val="00DE0FA1"/>
    <w:rsid w:val="00DE0FA7"/>
    <w:rsid w:val="00DE0FFD"/>
    <w:rsid w:val="00DE100E"/>
    <w:rsid w:val="00DE1036"/>
    <w:rsid w:val="00DE1068"/>
    <w:rsid w:val="00DE108B"/>
    <w:rsid w:val="00DE10F6"/>
    <w:rsid w:val="00DE1136"/>
    <w:rsid w:val="00DE1159"/>
    <w:rsid w:val="00DE1172"/>
    <w:rsid w:val="00DE1198"/>
    <w:rsid w:val="00DE11C0"/>
    <w:rsid w:val="00DE11CF"/>
    <w:rsid w:val="00DE11E8"/>
    <w:rsid w:val="00DE11F9"/>
    <w:rsid w:val="00DE1231"/>
    <w:rsid w:val="00DE1248"/>
    <w:rsid w:val="00DE1274"/>
    <w:rsid w:val="00DE1276"/>
    <w:rsid w:val="00DE1278"/>
    <w:rsid w:val="00DE1284"/>
    <w:rsid w:val="00DE12CA"/>
    <w:rsid w:val="00DE12D0"/>
    <w:rsid w:val="00DE1313"/>
    <w:rsid w:val="00DE133A"/>
    <w:rsid w:val="00DE1362"/>
    <w:rsid w:val="00DE1377"/>
    <w:rsid w:val="00DE138B"/>
    <w:rsid w:val="00DE13F9"/>
    <w:rsid w:val="00DE1409"/>
    <w:rsid w:val="00DE1433"/>
    <w:rsid w:val="00DE1470"/>
    <w:rsid w:val="00DE1552"/>
    <w:rsid w:val="00DE158A"/>
    <w:rsid w:val="00DE15C3"/>
    <w:rsid w:val="00DE15FE"/>
    <w:rsid w:val="00DE1630"/>
    <w:rsid w:val="00DE1640"/>
    <w:rsid w:val="00DE1658"/>
    <w:rsid w:val="00DE165F"/>
    <w:rsid w:val="00DE16C4"/>
    <w:rsid w:val="00DE16D8"/>
    <w:rsid w:val="00DE16EE"/>
    <w:rsid w:val="00DE174D"/>
    <w:rsid w:val="00DE1784"/>
    <w:rsid w:val="00DE1794"/>
    <w:rsid w:val="00DE17CB"/>
    <w:rsid w:val="00DE17D0"/>
    <w:rsid w:val="00DE17EB"/>
    <w:rsid w:val="00DE18A5"/>
    <w:rsid w:val="00DE18E8"/>
    <w:rsid w:val="00DE18F6"/>
    <w:rsid w:val="00DE18FE"/>
    <w:rsid w:val="00DE1923"/>
    <w:rsid w:val="00DE1965"/>
    <w:rsid w:val="00DE19AD"/>
    <w:rsid w:val="00DE19F5"/>
    <w:rsid w:val="00DE19F9"/>
    <w:rsid w:val="00DE1A1C"/>
    <w:rsid w:val="00DE1A26"/>
    <w:rsid w:val="00DE1A29"/>
    <w:rsid w:val="00DE1AAE"/>
    <w:rsid w:val="00DE1AC4"/>
    <w:rsid w:val="00DE1B05"/>
    <w:rsid w:val="00DE1B3D"/>
    <w:rsid w:val="00DE1B73"/>
    <w:rsid w:val="00DE1BA7"/>
    <w:rsid w:val="00DE1BAF"/>
    <w:rsid w:val="00DE1BB5"/>
    <w:rsid w:val="00DE1BB6"/>
    <w:rsid w:val="00DE1BE1"/>
    <w:rsid w:val="00DE1C31"/>
    <w:rsid w:val="00DE1C3A"/>
    <w:rsid w:val="00DE1C44"/>
    <w:rsid w:val="00DE1C72"/>
    <w:rsid w:val="00DE1C77"/>
    <w:rsid w:val="00DE1CAC"/>
    <w:rsid w:val="00DE1CDE"/>
    <w:rsid w:val="00DE1CEB"/>
    <w:rsid w:val="00DE1CFB"/>
    <w:rsid w:val="00DE1D0B"/>
    <w:rsid w:val="00DE1D26"/>
    <w:rsid w:val="00DE1D3A"/>
    <w:rsid w:val="00DE1D49"/>
    <w:rsid w:val="00DE1D5E"/>
    <w:rsid w:val="00DE1D6D"/>
    <w:rsid w:val="00DE1DA7"/>
    <w:rsid w:val="00DE1DBF"/>
    <w:rsid w:val="00DE1DD8"/>
    <w:rsid w:val="00DE1E07"/>
    <w:rsid w:val="00DE1E0B"/>
    <w:rsid w:val="00DE1E19"/>
    <w:rsid w:val="00DE1E2A"/>
    <w:rsid w:val="00DE1E3F"/>
    <w:rsid w:val="00DE1E8F"/>
    <w:rsid w:val="00DE1EE5"/>
    <w:rsid w:val="00DE1F0D"/>
    <w:rsid w:val="00DE1F1F"/>
    <w:rsid w:val="00DE1F56"/>
    <w:rsid w:val="00DE1F5F"/>
    <w:rsid w:val="00DE1F62"/>
    <w:rsid w:val="00DE1F9A"/>
    <w:rsid w:val="00DE1F9B"/>
    <w:rsid w:val="00DE1FA8"/>
    <w:rsid w:val="00DE1FC5"/>
    <w:rsid w:val="00DE1FE1"/>
    <w:rsid w:val="00DE2065"/>
    <w:rsid w:val="00DE208E"/>
    <w:rsid w:val="00DE2096"/>
    <w:rsid w:val="00DE20E7"/>
    <w:rsid w:val="00DE20EB"/>
    <w:rsid w:val="00DE20ED"/>
    <w:rsid w:val="00DE20F4"/>
    <w:rsid w:val="00DE2105"/>
    <w:rsid w:val="00DE2187"/>
    <w:rsid w:val="00DE21A0"/>
    <w:rsid w:val="00DE21AD"/>
    <w:rsid w:val="00DE21E6"/>
    <w:rsid w:val="00DE2200"/>
    <w:rsid w:val="00DE2219"/>
    <w:rsid w:val="00DE222F"/>
    <w:rsid w:val="00DE2235"/>
    <w:rsid w:val="00DE223C"/>
    <w:rsid w:val="00DE226B"/>
    <w:rsid w:val="00DE226E"/>
    <w:rsid w:val="00DE2281"/>
    <w:rsid w:val="00DE22C9"/>
    <w:rsid w:val="00DE22EA"/>
    <w:rsid w:val="00DE231C"/>
    <w:rsid w:val="00DE235D"/>
    <w:rsid w:val="00DE2378"/>
    <w:rsid w:val="00DE237E"/>
    <w:rsid w:val="00DE2382"/>
    <w:rsid w:val="00DE238F"/>
    <w:rsid w:val="00DE23DB"/>
    <w:rsid w:val="00DE240E"/>
    <w:rsid w:val="00DE242F"/>
    <w:rsid w:val="00DE2431"/>
    <w:rsid w:val="00DE247F"/>
    <w:rsid w:val="00DE24C1"/>
    <w:rsid w:val="00DE24E2"/>
    <w:rsid w:val="00DE24EA"/>
    <w:rsid w:val="00DE24EB"/>
    <w:rsid w:val="00DE2509"/>
    <w:rsid w:val="00DE2520"/>
    <w:rsid w:val="00DE25AB"/>
    <w:rsid w:val="00DE260D"/>
    <w:rsid w:val="00DE263E"/>
    <w:rsid w:val="00DE2649"/>
    <w:rsid w:val="00DE265D"/>
    <w:rsid w:val="00DE268D"/>
    <w:rsid w:val="00DE2697"/>
    <w:rsid w:val="00DE26AF"/>
    <w:rsid w:val="00DE26CC"/>
    <w:rsid w:val="00DE26CF"/>
    <w:rsid w:val="00DE26F0"/>
    <w:rsid w:val="00DE26FB"/>
    <w:rsid w:val="00DE270E"/>
    <w:rsid w:val="00DE2749"/>
    <w:rsid w:val="00DE275F"/>
    <w:rsid w:val="00DE2763"/>
    <w:rsid w:val="00DE2784"/>
    <w:rsid w:val="00DE27A9"/>
    <w:rsid w:val="00DE27D4"/>
    <w:rsid w:val="00DE27E8"/>
    <w:rsid w:val="00DE2802"/>
    <w:rsid w:val="00DE288B"/>
    <w:rsid w:val="00DE28BC"/>
    <w:rsid w:val="00DE28E8"/>
    <w:rsid w:val="00DE28EE"/>
    <w:rsid w:val="00DE292C"/>
    <w:rsid w:val="00DE2934"/>
    <w:rsid w:val="00DE2937"/>
    <w:rsid w:val="00DE2978"/>
    <w:rsid w:val="00DE29B3"/>
    <w:rsid w:val="00DE29C2"/>
    <w:rsid w:val="00DE29C7"/>
    <w:rsid w:val="00DE29FB"/>
    <w:rsid w:val="00DE2A0C"/>
    <w:rsid w:val="00DE2A2C"/>
    <w:rsid w:val="00DE2A76"/>
    <w:rsid w:val="00DE2A86"/>
    <w:rsid w:val="00DE2AF9"/>
    <w:rsid w:val="00DE2B08"/>
    <w:rsid w:val="00DE2B17"/>
    <w:rsid w:val="00DE2B3A"/>
    <w:rsid w:val="00DE2B43"/>
    <w:rsid w:val="00DE2BA3"/>
    <w:rsid w:val="00DE2BEB"/>
    <w:rsid w:val="00DE2C05"/>
    <w:rsid w:val="00DE2C13"/>
    <w:rsid w:val="00DE2C20"/>
    <w:rsid w:val="00DE2C2B"/>
    <w:rsid w:val="00DE2C5A"/>
    <w:rsid w:val="00DE2C9F"/>
    <w:rsid w:val="00DE2CB2"/>
    <w:rsid w:val="00DE2CB9"/>
    <w:rsid w:val="00DE2CBC"/>
    <w:rsid w:val="00DE2D09"/>
    <w:rsid w:val="00DE2D1B"/>
    <w:rsid w:val="00DE2D2D"/>
    <w:rsid w:val="00DE2D5D"/>
    <w:rsid w:val="00DE2D71"/>
    <w:rsid w:val="00DE2D77"/>
    <w:rsid w:val="00DE2E1E"/>
    <w:rsid w:val="00DE2E42"/>
    <w:rsid w:val="00DE2E4C"/>
    <w:rsid w:val="00DE2E7B"/>
    <w:rsid w:val="00DE2E9A"/>
    <w:rsid w:val="00DE2EA1"/>
    <w:rsid w:val="00DE2EF2"/>
    <w:rsid w:val="00DE2F3D"/>
    <w:rsid w:val="00DE2F4F"/>
    <w:rsid w:val="00DE2F7C"/>
    <w:rsid w:val="00DE2FD0"/>
    <w:rsid w:val="00DE3004"/>
    <w:rsid w:val="00DE3029"/>
    <w:rsid w:val="00DE303A"/>
    <w:rsid w:val="00DE309A"/>
    <w:rsid w:val="00DE30BB"/>
    <w:rsid w:val="00DE30DE"/>
    <w:rsid w:val="00DE3173"/>
    <w:rsid w:val="00DE3195"/>
    <w:rsid w:val="00DE31A7"/>
    <w:rsid w:val="00DE31B3"/>
    <w:rsid w:val="00DE31F4"/>
    <w:rsid w:val="00DE3203"/>
    <w:rsid w:val="00DE32C6"/>
    <w:rsid w:val="00DE32C9"/>
    <w:rsid w:val="00DE331C"/>
    <w:rsid w:val="00DE337A"/>
    <w:rsid w:val="00DE33CC"/>
    <w:rsid w:val="00DE33D0"/>
    <w:rsid w:val="00DE33E5"/>
    <w:rsid w:val="00DE3413"/>
    <w:rsid w:val="00DE34A2"/>
    <w:rsid w:val="00DE34C7"/>
    <w:rsid w:val="00DE3525"/>
    <w:rsid w:val="00DE3528"/>
    <w:rsid w:val="00DE35FA"/>
    <w:rsid w:val="00DE35FF"/>
    <w:rsid w:val="00DE3611"/>
    <w:rsid w:val="00DE3648"/>
    <w:rsid w:val="00DE364B"/>
    <w:rsid w:val="00DE3654"/>
    <w:rsid w:val="00DE3657"/>
    <w:rsid w:val="00DE3675"/>
    <w:rsid w:val="00DE36B7"/>
    <w:rsid w:val="00DE3798"/>
    <w:rsid w:val="00DE383F"/>
    <w:rsid w:val="00DE3897"/>
    <w:rsid w:val="00DE38AA"/>
    <w:rsid w:val="00DE38CB"/>
    <w:rsid w:val="00DE3914"/>
    <w:rsid w:val="00DE3932"/>
    <w:rsid w:val="00DE3967"/>
    <w:rsid w:val="00DE39D4"/>
    <w:rsid w:val="00DE39E0"/>
    <w:rsid w:val="00DE39E1"/>
    <w:rsid w:val="00DE3A23"/>
    <w:rsid w:val="00DE3A2D"/>
    <w:rsid w:val="00DE3A6D"/>
    <w:rsid w:val="00DE3A9A"/>
    <w:rsid w:val="00DE3AED"/>
    <w:rsid w:val="00DE3B40"/>
    <w:rsid w:val="00DE3B91"/>
    <w:rsid w:val="00DE3BCB"/>
    <w:rsid w:val="00DE3BF0"/>
    <w:rsid w:val="00DE3C21"/>
    <w:rsid w:val="00DE3C24"/>
    <w:rsid w:val="00DE3C46"/>
    <w:rsid w:val="00DE3C47"/>
    <w:rsid w:val="00DE3C64"/>
    <w:rsid w:val="00DE3C7A"/>
    <w:rsid w:val="00DE3C89"/>
    <w:rsid w:val="00DE3C9E"/>
    <w:rsid w:val="00DE3CCD"/>
    <w:rsid w:val="00DE3CF4"/>
    <w:rsid w:val="00DE3CFA"/>
    <w:rsid w:val="00DE3D42"/>
    <w:rsid w:val="00DE3D63"/>
    <w:rsid w:val="00DE3D83"/>
    <w:rsid w:val="00DE3DA5"/>
    <w:rsid w:val="00DE3DEB"/>
    <w:rsid w:val="00DE3DEE"/>
    <w:rsid w:val="00DE3E0E"/>
    <w:rsid w:val="00DE3E83"/>
    <w:rsid w:val="00DE3EBA"/>
    <w:rsid w:val="00DE3EC0"/>
    <w:rsid w:val="00DE3ED1"/>
    <w:rsid w:val="00DE3ED5"/>
    <w:rsid w:val="00DE3EF4"/>
    <w:rsid w:val="00DE3F12"/>
    <w:rsid w:val="00DE3F14"/>
    <w:rsid w:val="00DE3F19"/>
    <w:rsid w:val="00DE3F1C"/>
    <w:rsid w:val="00DE3F29"/>
    <w:rsid w:val="00DE3F7B"/>
    <w:rsid w:val="00DE3F9C"/>
    <w:rsid w:val="00DE3FB1"/>
    <w:rsid w:val="00DE3FC9"/>
    <w:rsid w:val="00DE3FD4"/>
    <w:rsid w:val="00DE4010"/>
    <w:rsid w:val="00DE402D"/>
    <w:rsid w:val="00DE4047"/>
    <w:rsid w:val="00DE4083"/>
    <w:rsid w:val="00DE40EC"/>
    <w:rsid w:val="00DE410D"/>
    <w:rsid w:val="00DE412E"/>
    <w:rsid w:val="00DE4185"/>
    <w:rsid w:val="00DE419B"/>
    <w:rsid w:val="00DE41A1"/>
    <w:rsid w:val="00DE41A3"/>
    <w:rsid w:val="00DE41AC"/>
    <w:rsid w:val="00DE41BC"/>
    <w:rsid w:val="00DE41DC"/>
    <w:rsid w:val="00DE4232"/>
    <w:rsid w:val="00DE4246"/>
    <w:rsid w:val="00DE4251"/>
    <w:rsid w:val="00DE428E"/>
    <w:rsid w:val="00DE42B2"/>
    <w:rsid w:val="00DE42CD"/>
    <w:rsid w:val="00DE42DC"/>
    <w:rsid w:val="00DE434B"/>
    <w:rsid w:val="00DE4360"/>
    <w:rsid w:val="00DE4365"/>
    <w:rsid w:val="00DE43BB"/>
    <w:rsid w:val="00DE43CE"/>
    <w:rsid w:val="00DE43FC"/>
    <w:rsid w:val="00DE44A2"/>
    <w:rsid w:val="00DE44ED"/>
    <w:rsid w:val="00DE452D"/>
    <w:rsid w:val="00DE455B"/>
    <w:rsid w:val="00DE4593"/>
    <w:rsid w:val="00DE4597"/>
    <w:rsid w:val="00DE45BD"/>
    <w:rsid w:val="00DE45E4"/>
    <w:rsid w:val="00DE45F4"/>
    <w:rsid w:val="00DE460B"/>
    <w:rsid w:val="00DE4627"/>
    <w:rsid w:val="00DE463D"/>
    <w:rsid w:val="00DE464D"/>
    <w:rsid w:val="00DE46C7"/>
    <w:rsid w:val="00DE4725"/>
    <w:rsid w:val="00DE4730"/>
    <w:rsid w:val="00DE473A"/>
    <w:rsid w:val="00DE479E"/>
    <w:rsid w:val="00DE47A5"/>
    <w:rsid w:val="00DE47AB"/>
    <w:rsid w:val="00DE47B9"/>
    <w:rsid w:val="00DE47BA"/>
    <w:rsid w:val="00DE4841"/>
    <w:rsid w:val="00DE487C"/>
    <w:rsid w:val="00DE48A7"/>
    <w:rsid w:val="00DE490D"/>
    <w:rsid w:val="00DE4928"/>
    <w:rsid w:val="00DE4988"/>
    <w:rsid w:val="00DE49A2"/>
    <w:rsid w:val="00DE49B1"/>
    <w:rsid w:val="00DE49BD"/>
    <w:rsid w:val="00DE49BF"/>
    <w:rsid w:val="00DE49D8"/>
    <w:rsid w:val="00DE4A21"/>
    <w:rsid w:val="00DE4A3D"/>
    <w:rsid w:val="00DE4A6C"/>
    <w:rsid w:val="00DE4AB0"/>
    <w:rsid w:val="00DE4AC0"/>
    <w:rsid w:val="00DE4AD3"/>
    <w:rsid w:val="00DE4AF9"/>
    <w:rsid w:val="00DE4B11"/>
    <w:rsid w:val="00DE4B19"/>
    <w:rsid w:val="00DE4B45"/>
    <w:rsid w:val="00DE4B5C"/>
    <w:rsid w:val="00DE4B65"/>
    <w:rsid w:val="00DE4B70"/>
    <w:rsid w:val="00DE4B72"/>
    <w:rsid w:val="00DE4B7A"/>
    <w:rsid w:val="00DE4B82"/>
    <w:rsid w:val="00DE4B88"/>
    <w:rsid w:val="00DE4BAD"/>
    <w:rsid w:val="00DE4BBD"/>
    <w:rsid w:val="00DE4BBE"/>
    <w:rsid w:val="00DE4BE2"/>
    <w:rsid w:val="00DE4BE5"/>
    <w:rsid w:val="00DE4BEA"/>
    <w:rsid w:val="00DE4C0C"/>
    <w:rsid w:val="00DE4C33"/>
    <w:rsid w:val="00DE4C52"/>
    <w:rsid w:val="00DE4C5F"/>
    <w:rsid w:val="00DE4C64"/>
    <w:rsid w:val="00DE4C6F"/>
    <w:rsid w:val="00DE4CCE"/>
    <w:rsid w:val="00DE4D64"/>
    <w:rsid w:val="00DE4D9E"/>
    <w:rsid w:val="00DE4DA5"/>
    <w:rsid w:val="00DE4DD0"/>
    <w:rsid w:val="00DE4DEA"/>
    <w:rsid w:val="00DE4E02"/>
    <w:rsid w:val="00DE4E16"/>
    <w:rsid w:val="00DE4E24"/>
    <w:rsid w:val="00DE4E34"/>
    <w:rsid w:val="00DE4E5F"/>
    <w:rsid w:val="00DE4E86"/>
    <w:rsid w:val="00DE4EA1"/>
    <w:rsid w:val="00DE4EA9"/>
    <w:rsid w:val="00DE4ED7"/>
    <w:rsid w:val="00DE4EDA"/>
    <w:rsid w:val="00DE4EF1"/>
    <w:rsid w:val="00DE4F27"/>
    <w:rsid w:val="00DE4F40"/>
    <w:rsid w:val="00DE4F6E"/>
    <w:rsid w:val="00DE4FA7"/>
    <w:rsid w:val="00DE4FE1"/>
    <w:rsid w:val="00DE4FF0"/>
    <w:rsid w:val="00DE5043"/>
    <w:rsid w:val="00DE5065"/>
    <w:rsid w:val="00DE5082"/>
    <w:rsid w:val="00DE5098"/>
    <w:rsid w:val="00DE50CF"/>
    <w:rsid w:val="00DE50FA"/>
    <w:rsid w:val="00DE5112"/>
    <w:rsid w:val="00DE5130"/>
    <w:rsid w:val="00DE515F"/>
    <w:rsid w:val="00DE51A6"/>
    <w:rsid w:val="00DE51C5"/>
    <w:rsid w:val="00DE51CB"/>
    <w:rsid w:val="00DE51EA"/>
    <w:rsid w:val="00DE51F3"/>
    <w:rsid w:val="00DE51FA"/>
    <w:rsid w:val="00DE520E"/>
    <w:rsid w:val="00DE5218"/>
    <w:rsid w:val="00DE5230"/>
    <w:rsid w:val="00DE5270"/>
    <w:rsid w:val="00DE5347"/>
    <w:rsid w:val="00DE53AE"/>
    <w:rsid w:val="00DE53BF"/>
    <w:rsid w:val="00DE53C8"/>
    <w:rsid w:val="00DE53DD"/>
    <w:rsid w:val="00DE5402"/>
    <w:rsid w:val="00DE5404"/>
    <w:rsid w:val="00DE5419"/>
    <w:rsid w:val="00DE544C"/>
    <w:rsid w:val="00DE54EC"/>
    <w:rsid w:val="00DE54FB"/>
    <w:rsid w:val="00DE551C"/>
    <w:rsid w:val="00DE553E"/>
    <w:rsid w:val="00DE5585"/>
    <w:rsid w:val="00DE55B4"/>
    <w:rsid w:val="00DE55E1"/>
    <w:rsid w:val="00DE5644"/>
    <w:rsid w:val="00DE5697"/>
    <w:rsid w:val="00DE56B7"/>
    <w:rsid w:val="00DE56DA"/>
    <w:rsid w:val="00DE5757"/>
    <w:rsid w:val="00DE5761"/>
    <w:rsid w:val="00DE57DE"/>
    <w:rsid w:val="00DE57EA"/>
    <w:rsid w:val="00DE589B"/>
    <w:rsid w:val="00DE58CE"/>
    <w:rsid w:val="00DE5916"/>
    <w:rsid w:val="00DE5919"/>
    <w:rsid w:val="00DE5923"/>
    <w:rsid w:val="00DE5944"/>
    <w:rsid w:val="00DE5991"/>
    <w:rsid w:val="00DE59B1"/>
    <w:rsid w:val="00DE59B5"/>
    <w:rsid w:val="00DE5A03"/>
    <w:rsid w:val="00DE5A95"/>
    <w:rsid w:val="00DE5A99"/>
    <w:rsid w:val="00DE5A9A"/>
    <w:rsid w:val="00DE5ACC"/>
    <w:rsid w:val="00DE5AD1"/>
    <w:rsid w:val="00DE5ADD"/>
    <w:rsid w:val="00DE5ADE"/>
    <w:rsid w:val="00DE5B3A"/>
    <w:rsid w:val="00DE5B4D"/>
    <w:rsid w:val="00DE5B53"/>
    <w:rsid w:val="00DE5BA3"/>
    <w:rsid w:val="00DE5BA6"/>
    <w:rsid w:val="00DE5BD1"/>
    <w:rsid w:val="00DE5BE0"/>
    <w:rsid w:val="00DE5C0D"/>
    <w:rsid w:val="00DE5C43"/>
    <w:rsid w:val="00DE5C48"/>
    <w:rsid w:val="00DE5C64"/>
    <w:rsid w:val="00DE5C6B"/>
    <w:rsid w:val="00DE5C6E"/>
    <w:rsid w:val="00DE5C8A"/>
    <w:rsid w:val="00DE5D1A"/>
    <w:rsid w:val="00DE5D21"/>
    <w:rsid w:val="00DE5D85"/>
    <w:rsid w:val="00DE5D8E"/>
    <w:rsid w:val="00DE5DFD"/>
    <w:rsid w:val="00DE5E17"/>
    <w:rsid w:val="00DE5E75"/>
    <w:rsid w:val="00DE5E7F"/>
    <w:rsid w:val="00DE5F20"/>
    <w:rsid w:val="00DE5F32"/>
    <w:rsid w:val="00DE5F3A"/>
    <w:rsid w:val="00DE5FA5"/>
    <w:rsid w:val="00DE5FE2"/>
    <w:rsid w:val="00DE5FF5"/>
    <w:rsid w:val="00DE5FFE"/>
    <w:rsid w:val="00DE6073"/>
    <w:rsid w:val="00DE60A4"/>
    <w:rsid w:val="00DE60C9"/>
    <w:rsid w:val="00DE60D5"/>
    <w:rsid w:val="00DE60E5"/>
    <w:rsid w:val="00DE6134"/>
    <w:rsid w:val="00DE616A"/>
    <w:rsid w:val="00DE6187"/>
    <w:rsid w:val="00DE61BD"/>
    <w:rsid w:val="00DE622E"/>
    <w:rsid w:val="00DE6277"/>
    <w:rsid w:val="00DE62CA"/>
    <w:rsid w:val="00DE631A"/>
    <w:rsid w:val="00DE6322"/>
    <w:rsid w:val="00DE633E"/>
    <w:rsid w:val="00DE6363"/>
    <w:rsid w:val="00DE6364"/>
    <w:rsid w:val="00DE6390"/>
    <w:rsid w:val="00DE63F0"/>
    <w:rsid w:val="00DE6401"/>
    <w:rsid w:val="00DE642B"/>
    <w:rsid w:val="00DE6436"/>
    <w:rsid w:val="00DE645D"/>
    <w:rsid w:val="00DE646C"/>
    <w:rsid w:val="00DE6477"/>
    <w:rsid w:val="00DE6491"/>
    <w:rsid w:val="00DE649A"/>
    <w:rsid w:val="00DE64CD"/>
    <w:rsid w:val="00DE6534"/>
    <w:rsid w:val="00DE656B"/>
    <w:rsid w:val="00DE65F3"/>
    <w:rsid w:val="00DE65F4"/>
    <w:rsid w:val="00DE6605"/>
    <w:rsid w:val="00DE660C"/>
    <w:rsid w:val="00DE6628"/>
    <w:rsid w:val="00DE66AE"/>
    <w:rsid w:val="00DE66BB"/>
    <w:rsid w:val="00DE670F"/>
    <w:rsid w:val="00DE6722"/>
    <w:rsid w:val="00DE6797"/>
    <w:rsid w:val="00DE67A5"/>
    <w:rsid w:val="00DE67D5"/>
    <w:rsid w:val="00DE6820"/>
    <w:rsid w:val="00DE6925"/>
    <w:rsid w:val="00DE693D"/>
    <w:rsid w:val="00DE6958"/>
    <w:rsid w:val="00DE6968"/>
    <w:rsid w:val="00DE6981"/>
    <w:rsid w:val="00DE6991"/>
    <w:rsid w:val="00DE6A03"/>
    <w:rsid w:val="00DE6A30"/>
    <w:rsid w:val="00DE6A47"/>
    <w:rsid w:val="00DE6A7D"/>
    <w:rsid w:val="00DE6B56"/>
    <w:rsid w:val="00DE6B7A"/>
    <w:rsid w:val="00DE6B7E"/>
    <w:rsid w:val="00DE6BA1"/>
    <w:rsid w:val="00DE6BDC"/>
    <w:rsid w:val="00DE6BF8"/>
    <w:rsid w:val="00DE6C16"/>
    <w:rsid w:val="00DE6C40"/>
    <w:rsid w:val="00DE6C8F"/>
    <w:rsid w:val="00DE6CA0"/>
    <w:rsid w:val="00DE6CA1"/>
    <w:rsid w:val="00DE6CF8"/>
    <w:rsid w:val="00DE6D1D"/>
    <w:rsid w:val="00DE6D48"/>
    <w:rsid w:val="00DE6D4C"/>
    <w:rsid w:val="00DE6D52"/>
    <w:rsid w:val="00DE6D62"/>
    <w:rsid w:val="00DE6D77"/>
    <w:rsid w:val="00DE6DA0"/>
    <w:rsid w:val="00DE6DB9"/>
    <w:rsid w:val="00DE6DC3"/>
    <w:rsid w:val="00DE6DD9"/>
    <w:rsid w:val="00DE6DE0"/>
    <w:rsid w:val="00DE6DE2"/>
    <w:rsid w:val="00DE6DFF"/>
    <w:rsid w:val="00DE6E17"/>
    <w:rsid w:val="00DE6E25"/>
    <w:rsid w:val="00DE6E30"/>
    <w:rsid w:val="00DE6EB7"/>
    <w:rsid w:val="00DE6EDC"/>
    <w:rsid w:val="00DE6EF2"/>
    <w:rsid w:val="00DE6F1B"/>
    <w:rsid w:val="00DE6F30"/>
    <w:rsid w:val="00DE6F39"/>
    <w:rsid w:val="00DE6F71"/>
    <w:rsid w:val="00DE6FA7"/>
    <w:rsid w:val="00DE6FAA"/>
    <w:rsid w:val="00DE6FC8"/>
    <w:rsid w:val="00DE6FDF"/>
    <w:rsid w:val="00DE6FFA"/>
    <w:rsid w:val="00DE7001"/>
    <w:rsid w:val="00DE700F"/>
    <w:rsid w:val="00DE7020"/>
    <w:rsid w:val="00DE7025"/>
    <w:rsid w:val="00DE7065"/>
    <w:rsid w:val="00DE708B"/>
    <w:rsid w:val="00DE710E"/>
    <w:rsid w:val="00DE710F"/>
    <w:rsid w:val="00DE713B"/>
    <w:rsid w:val="00DE7147"/>
    <w:rsid w:val="00DE7162"/>
    <w:rsid w:val="00DE7210"/>
    <w:rsid w:val="00DE7256"/>
    <w:rsid w:val="00DE726A"/>
    <w:rsid w:val="00DE7276"/>
    <w:rsid w:val="00DE728B"/>
    <w:rsid w:val="00DE7294"/>
    <w:rsid w:val="00DE72BD"/>
    <w:rsid w:val="00DE72D1"/>
    <w:rsid w:val="00DE72E8"/>
    <w:rsid w:val="00DE72FB"/>
    <w:rsid w:val="00DE7342"/>
    <w:rsid w:val="00DE734C"/>
    <w:rsid w:val="00DE738E"/>
    <w:rsid w:val="00DE73CB"/>
    <w:rsid w:val="00DE73D3"/>
    <w:rsid w:val="00DE73D8"/>
    <w:rsid w:val="00DE73E1"/>
    <w:rsid w:val="00DE744C"/>
    <w:rsid w:val="00DE74C3"/>
    <w:rsid w:val="00DE750A"/>
    <w:rsid w:val="00DE7517"/>
    <w:rsid w:val="00DE7532"/>
    <w:rsid w:val="00DE756D"/>
    <w:rsid w:val="00DE759F"/>
    <w:rsid w:val="00DE75B4"/>
    <w:rsid w:val="00DE75E6"/>
    <w:rsid w:val="00DE7619"/>
    <w:rsid w:val="00DE7642"/>
    <w:rsid w:val="00DE7645"/>
    <w:rsid w:val="00DE76C9"/>
    <w:rsid w:val="00DE770C"/>
    <w:rsid w:val="00DE7720"/>
    <w:rsid w:val="00DE7757"/>
    <w:rsid w:val="00DE7758"/>
    <w:rsid w:val="00DE7764"/>
    <w:rsid w:val="00DE778D"/>
    <w:rsid w:val="00DE7798"/>
    <w:rsid w:val="00DE77EB"/>
    <w:rsid w:val="00DE77F1"/>
    <w:rsid w:val="00DE77FE"/>
    <w:rsid w:val="00DE7810"/>
    <w:rsid w:val="00DE7886"/>
    <w:rsid w:val="00DE788B"/>
    <w:rsid w:val="00DE78B8"/>
    <w:rsid w:val="00DE7901"/>
    <w:rsid w:val="00DE7913"/>
    <w:rsid w:val="00DE7943"/>
    <w:rsid w:val="00DE7971"/>
    <w:rsid w:val="00DE7975"/>
    <w:rsid w:val="00DE79AD"/>
    <w:rsid w:val="00DE79AE"/>
    <w:rsid w:val="00DE79FD"/>
    <w:rsid w:val="00DE7A03"/>
    <w:rsid w:val="00DE7A2D"/>
    <w:rsid w:val="00DE7A2E"/>
    <w:rsid w:val="00DE7A33"/>
    <w:rsid w:val="00DE7AE7"/>
    <w:rsid w:val="00DE7B05"/>
    <w:rsid w:val="00DE7B27"/>
    <w:rsid w:val="00DE7B49"/>
    <w:rsid w:val="00DE7BED"/>
    <w:rsid w:val="00DE7BF7"/>
    <w:rsid w:val="00DE7BFC"/>
    <w:rsid w:val="00DE7C01"/>
    <w:rsid w:val="00DE7C0D"/>
    <w:rsid w:val="00DE7C14"/>
    <w:rsid w:val="00DE7C1D"/>
    <w:rsid w:val="00DE7C56"/>
    <w:rsid w:val="00DE7C5F"/>
    <w:rsid w:val="00DE7C6B"/>
    <w:rsid w:val="00DE7C9C"/>
    <w:rsid w:val="00DE7CC3"/>
    <w:rsid w:val="00DE7CCD"/>
    <w:rsid w:val="00DE7CF6"/>
    <w:rsid w:val="00DE7CFD"/>
    <w:rsid w:val="00DE7D11"/>
    <w:rsid w:val="00DE7D25"/>
    <w:rsid w:val="00DE7D4C"/>
    <w:rsid w:val="00DE7D69"/>
    <w:rsid w:val="00DE7DC4"/>
    <w:rsid w:val="00DE7DC8"/>
    <w:rsid w:val="00DE7DE5"/>
    <w:rsid w:val="00DE7E36"/>
    <w:rsid w:val="00DE7E3D"/>
    <w:rsid w:val="00DE7E5F"/>
    <w:rsid w:val="00DE7E7F"/>
    <w:rsid w:val="00DE7E97"/>
    <w:rsid w:val="00DE7EAB"/>
    <w:rsid w:val="00DE7EAF"/>
    <w:rsid w:val="00DE7EFF"/>
    <w:rsid w:val="00DE7F22"/>
    <w:rsid w:val="00DE7F2E"/>
    <w:rsid w:val="00DE7F64"/>
    <w:rsid w:val="00DE7F78"/>
    <w:rsid w:val="00DE7F90"/>
    <w:rsid w:val="00DE7FC7"/>
    <w:rsid w:val="00DE7FE5"/>
    <w:rsid w:val="00DE7FE6"/>
    <w:rsid w:val="00DF0036"/>
    <w:rsid w:val="00DF004D"/>
    <w:rsid w:val="00DF0059"/>
    <w:rsid w:val="00DF008A"/>
    <w:rsid w:val="00DF00D5"/>
    <w:rsid w:val="00DF00FD"/>
    <w:rsid w:val="00DF0125"/>
    <w:rsid w:val="00DF013F"/>
    <w:rsid w:val="00DF0195"/>
    <w:rsid w:val="00DF019A"/>
    <w:rsid w:val="00DF01E8"/>
    <w:rsid w:val="00DF01FE"/>
    <w:rsid w:val="00DF0256"/>
    <w:rsid w:val="00DF026C"/>
    <w:rsid w:val="00DF02A3"/>
    <w:rsid w:val="00DF02C8"/>
    <w:rsid w:val="00DF02D8"/>
    <w:rsid w:val="00DF031E"/>
    <w:rsid w:val="00DF0372"/>
    <w:rsid w:val="00DF03C9"/>
    <w:rsid w:val="00DF03D0"/>
    <w:rsid w:val="00DF03D5"/>
    <w:rsid w:val="00DF0411"/>
    <w:rsid w:val="00DF0434"/>
    <w:rsid w:val="00DF043D"/>
    <w:rsid w:val="00DF0446"/>
    <w:rsid w:val="00DF0463"/>
    <w:rsid w:val="00DF0492"/>
    <w:rsid w:val="00DF04C3"/>
    <w:rsid w:val="00DF04E8"/>
    <w:rsid w:val="00DF0501"/>
    <w:rsid w:val="00DF0515"/>
    <w:rsid w:val="00DF0532"/>
    <w:rsid w:val="00DF054A"/>
    <w:rsid w:val="00DF0552"/>
    <w:rsid w:val="00DF0563"/>
    <w:rsid w:val="00DF05AF"/>
    <w:rsid w:val="00DF05BB"/>
    <w:rsid w:val="00DF05C6"/>
    <w:rsid w:val="00DF05C7"/>
    <w:rsid w:val="00DF05DE"/>
    <w:rsid w:val="00DF0665"/>
    <w:rsid w:val="00DF0682"/>
    <w:rsid w:val="00DF06B4"/>
    <w:rsid w:val="00DF06C7"/>
    <w:rsid w:val="00DF06D1"/>
    <w:rsid w:val="00DF06D8"/>
    <w:rsid w:val="00DF06E0"/>
    <w:rsid w:val="00DF0720"/>
    <w:rsid w:val="00DF0721"/>
    <w:rsid w:val="00DF073D"/>
    <w:rsid w:val="00DF075F"/>
    <w:rsid w:val="00DF0763"/>
    <w:rsid w:val="00DF0785"/>
    <w:rsid w:val="00DF07B8"/>
    <w:rsid w:val="00DF07D2"/>
    <w:rsid w:val="00DF07E7"/>
    <w:rsid w:val="00DF0807"/>
    <w:rsid w:val="00DF083F"/>
    <w:rsid w:val="00DF0868"/>
    <w:rsid w:val="00DF08A0"/>
    <w:rsid w:val="00DF08B0"/>
    <w:rsid w:val="00DF08BF"/>
    <w:rsid w:val="00DF094D"/>
    <w:rsid w:val="00DF0966"/>
    <w:rsid w:val="00DF098D"/>
    <w:rsid w:val="00DF09D6"/>
    <w:rsid w:val="00DF0ACC"/>
    <w:rsid w:val="00DF0AEC"/>
    <w:rsid w:val="00DF0AF4"/>
    <w:rsid w:val="00DF0B00"/>
    <w:rsid w:val="00DF0B0B"/>
    <w:rsid w:val="00DF0B16"/>
    <w:rsid w:val="00DF0B28"/>
    <w:rsid w:val="00DF0B29"/>
    <w:rsid w:val="00DF0B3E"/>
    <w:rsid w:val="00DF0B3F"/>
    <w:rsid w:val="00DF0B81"/>
    <w:rsid w:val="00DF0BAC"/>
    <w:rsid w:val="00DF0BD0"/>
    <w:rsid w:val="00DF0C00"/>
    <w:rsid w:val="00DF0C23"/>
    <w:rsid w:val="00DF0C97"/>
    <w:rsid w:val="00DF0C9C"/>
    <w:rsid w:val="00DF0CC9"/>
    <w:rsid w:val="00DF0D2C"/>
    <w:rsid w:val="00DF0D54"/>
    <w:rsid w:val="00DF0D76"/>
    <w:rsid w:val="00DF0D77"/>
    <w:rsid w:val="00DF0D79"/>
    <w:rsid w:val="00DF0DA7"/>
    <w:rsid w:val="00DF0E1B"/>
    <w:rsid w:val="00DF0E35"/>
    <w:rsid w:val="00DF0E57"/>
    <w:rsid w:val="00DF0E84"/>
    <w:rsid w:val="00DF0EDD"/>
    <w:rsid w:val="00DF0EE2"/>
    <w:rsid w:val="00DF0F6A"/>
    <w:rsid w:val="00DF0F7C"/>
    <w:rsid w:val="00DF0F8A"/>
    <w:rsid w:val="00DF0FDC"/>
    <w:rsid w:val="00DF102A"/>
    <w:rsid w:val="00DF102B"/>
    <w:rsid w:val="00DF107B"/>
    <w:rsid w:val="00DF10CD"/>
    <w:rsid w:val="00DF10D6"/>
    <w:rsid w:val="00DF10EA"/>
    <w:rsid w:val="00DF1170"/>
    <w:rsid w:val="00DF117B"/>
    <w:rsid w:val="00DF1190"/>
    <w:rsid w:val="00DF11BE"/>
    <w:rsid w:val="00DF11FA"/>
    <w:rsid w:val="00DF1217"/>
    <w:rsid w:val="00DF125A"/>
    <w:rsid w:val="00DF1296"/>
    <w:rsid w:val="00DF12C8"/>
    <w:rsid w:val="00DF13D5"/>
    <w:rsid w:val="00DF13F1"/>
    <w:rsid w:val="00DF1411"/>
    <w:rsid w:val="00DF141D"/>
    <w:rsid w:val="00DF1429"/>
    <w:rsid w:val="00DF142F"/>
    <w:rsid w:val="00DF1490"/>
    <w:rsid w:val="00DF1491"/>
    <w:rsid w:val="00DF1493"/>
    <w:rsid w:val="00DF14A2"/>
    <w:rsid w:val="00DF14CC"/>
    <w:rsid w:val="00DF14DE"/>
    <w:rsid w:val="00DF1512"/>
    <w:rsid w:val="00DF1541"/>
    <w:rsid w:val="00DF1546"/>
    <w:rsid w:val="00DF1556"/>
    <w:rsid w:val="00DF157E"/>
    <w:rsid w:val="00DF1584"/>
    <w:rsid w:val="00DF15A4"/>
    <w:rsid w:val="00DF15F1"/>
    <w:rsid w:val="00DF15FF"/>
    <w:rsid w:val="00DF1606"/>
    <w:rsid w:val="00DF1632"/>
    <w:rsid w:val="00DF1634"/>
    <w:rsid w:val="00DF165C"/>
    <w:rsid w:val="00DF166D"/>
    <w:rsid w:val="00DF1683"/>
    <w:rsid w:val="00DF169C"/>
    <w:rsid w:val="00DF1711"/>
    <w:rsid w:val="00DF1728"/>
    <w:rsid w:val="00DF1737"/>
    <w:rsid w:val="00DF175B"/>
    <w:rsid w:val="00DF177E"/>
    <w:rsid w:val="00DF17CB"/>
    <w:rsid w:val="00DF17D9"/>
    <w:rsid w:val="00DF17F6"/>
    <w:rsid w:val="00DF17FD"/>
    <w:rsid w:val="00DF180A"/>
    <w:rsid w:val="00DF1811"/>
    <w:rsid w:val="00DF1827"/>
    <w:rsid w:val="00DF1852"/>
    <w:rsid w:val="00DF188D"/>
    <w:rsid w:val="00DF189A"/>
    <w:rsid w:val="00DF18AD"/>
    <w:rsid w:val="00DF18B8"/>
    <w:rsid w:val="00DF190F"/>
    <w:rsid w:val="00DF1919"/>
    <w:rsid w:val="00DF1940"/>
    <w:rsid w:val="00DF1947"/>
    <w:rsid w:val="00DF194E"/>
    <w:rsid w:val="00DF195A"/>
    <w:rsid w:val="00DF19C4"/>
    <w:rsid w:val="00DF1A16"/>
    <w:rsid w:val="00DF1A48"/>
    <w:rsid w:val="00DF1A51"/>
    <w:rsid w:val="00DF1A52"/>
    <w:rsid w:val="00DF1A60"/>
    <w:rsid w:val="00DF1AB4"/>
    <w:rsid w:val="00DF1AB7"/>
    <w:rsid w:val="00DF1AC0"/>
    <w:rsid w:val="00DF1B28"/>
    <w:rsid w:val="00DF1B39"/>
    <w:rsid w:val="00DF1B49"/>
    <w:rsid w:val="00DF1B4F"/>
    <w:rsid w:val="00DF1B76"/>
    <w:rsid w:val="00DF1B88"/>
    <w:rsid w:val="00DF1B9C"/>
    <w:rsid w:val="00DF1BBA"/>
    <w:rsid w:val="00DF1BEC"/>
    <w:rsid w:val="00DF1C29"/>
    <w:rsid w:val="00DF1C2D"/>
    <w:rsid w:val="00DF1C92"/>
    <w:rsid w:val="00DF1CC6"/>
    <w:rsid w:val="00DF1CD6"/>
    <w:rsid w:val="00DF1CF5"/>
    <w:rsid w:val="00DF1CF9"/>
    <w:rsid w:val="00DF1CFB"/>
    <w:rsid w:val="00DF1D52"/>
    <w:rsid w:val="00DF1D5C"/>
    <w:rsid w:val="00DF1D88"/>
    <w:rsid w:val="00DF1DDD"/>
    <w:rsid w:val="00DF1DFD"/>
    <w:rsid w:val="00DF1E1F"/>
    <w:rsid w:val="00DF1E67"/>
    <w:rsid w:val="00DF1EB4"/>
    <w:rsid w:val="00DF1EC9"/>
    <w:rsid w:val="00DF1ED6"/>
    <w:rsid w:val="00DF1EDE"/>
    <w:rsid w:val="00DF1EE8"/>
    <w:rsid w:val="00DF1F0F"/>
    <w:rsid w:val="00DF1F2D"/>
    <w:rsid w:val="00DF1F47"/>
    <w:rsid w:val="00DF1F80"/>
    <w:rsid w:val="00DF1FAC"/>
    <w:rsid w:val="00DF1FAE"/>
    <w:rsid w:val="00DF1FC5"/>
    <w:rsid w:val="00DF2015"/>
    <w:rsid w:val="00DF204F"/>
    <w:rsid w:val="00DF205B"/>
    <w:rsid w:val="00DF20D0"/>
    <w:rsid w:val="00DF20D9"/>
    <w:rsid w:val="00DF20F2"/>
    <w:rsid w:val="00DF20F5"/>
    <w:rsid w:val="00DF2168"/>
    <w:rsid w:val="00DF219A"/>
    <w:rsid w:val="00DF21A2"/>
    <w:rsid w:val="00DF21BC"/>
    <w:rsid w:val="00DF2233"/>
    <w:rsid w:val="00DF224F"/>
    <w:rsid w:val="00DF2255"/>
    <w:rsid w:val="00DF22B7"/>
    <w:rsid w:val="00DF22C5"/>
    <w:rsid w:val="00DF22F2"/>
    <w:rsid w:val="00DF230E"/>
    <w:rsid w:val="00DF2332"/>
    <w:rsid w:val="00DF238B"/>
    <w:rsid w:val="00DF23C6"/>
    <w:rsid w:val="00DF23E4"/>
    <w:rsid w:val="00DF2427"/>
    <w:rsid w:val="00DF2435"/>
    <w:rsid w:val="00DF243C"/>
    <w:rsid w:val="00DF2447"/>
    <w:rsid w:val="00DF248D"/>
    <w:rsid w:val="00DF249E"/>
    <w:rsid w:val="00DF24AD"/>
    <w:rsid w:val="00DF24B5"/>
    <w:rsid w:val="00DF24D6"/>
    <w:rsid w:val="00DF24D9"/>
    <w:rsid w:val="00DF24FA"/>
    <w:rsid w:val="00DF251C"/>
    <w:rsid w:val="00DF2619"/>
    <w:rsid w:val="00DF264E"/>
    <w:rsid w:val="00DF2651"/>
    <w:rsid w:val="00DF265E"/>
    <w:rsid w:val="00DF269C"/>
    <w:rsid w:val="00DF26A8"/>
    <w:rsid w:val="00DF26BF"/>
    <w:rsid w:val="00DF26D0"/>
    <w:rsid w:val="00DF2701"/>
    <w:rsid w:val="00DF2711"/>
    <w:rsid w:val="00DF2732"/>
    <w:rsid w:val="00DF2750"/>
    <w:rsid w:val="00DF276E"/>
    <w:rsid w:val="00DF2793"/>
    <w:rsid w:val="00DF2795"/>
    <w:rsid w:val="00DF27DE"/>
    <w:rsid w:val="00DF280B"/>
    <w:rsid w:val="00DF284A"/>
    <w:rsid w:val="00DF2855"/>
    <w:rsid w:val="00DF2929"/>
    <w:rsid w:val="00DF29C9"/>
    <w:rsid w:val="00DF29E6"/>
    <w:rsid w:val="00DF2AB5"/>
    <w:rsid w:val="00DF2B62"/>
    <w:rsid w:val="00DF2B6F"/>
    <w:rsid w:val="00DF2BD2"/>
    <w:rsid w:val="00DF2BD7"/>
    <w:rsid w:val="00DF2BDC"/>
    <w:rsid w:val="00DF2C4E"/>
    <w:rsid w:val="00DF2C5C"/>
    <w:rsid w:val="00DF2C7F"/>
    <w:rsid w:val="00DF2C82"/>
    <w:rsid w:val="00DF2C9C"/>
    <w:rsid w:val="00DF2CB2"/>
    <w:rsid w:val="00DF2CD3"/>
    <w:rsid w:val="00DF2CE4"/>
    <w:rsid w:val="00DF2D33"/>
    <w:rsid w:val="00DF2D35"/>
    <w:rsid w:val="00DF2D58"/>
    <w:rsid w:val="00DF2D64"/>
    <w:rsid w:val="00DF2DA3"/>
    <w:rsid w:val="00DF2DC1"/>
    <w:rsid w:val="00DF2DC5"/>
    <w:rsid w:val="00DF2DDA"/>
    <w:rsid w:val="00DF2DF0"/>
    <w:rsid w:val="00DF2DF9"/>
    <w:rsid w:val="00DF2E9E"/>
    <w:rsid w:val="00DF2EC8"/>
    <w:rsid w:val="00DF2FD6"/>
    <w:rsid w:val="00DF2FE3"/>
    <w:rsid w:val="00DF3006"/>
    <w:rsid w:val="00DF3047"/>
    <w:rsid w:val="00DF306B"/>
    <w:rsid w:val="00DF30BC"/>
    <w:rsid w:val="00DF30D0"/>
    <w:rsid w:val="00DF30D4"/>
    <w:rsid w:val="00DF3117"/>
    <w:rsid w:val="00DF312E"/>
    <w:rsid w:val="00DF314C"/>
    <w:rsid w:val="00DF317B"/>
    <w:rsid w:val="00DF31CA"/>
    <w:rsid w:val="00DF3253"/>
    <w:rsid w:val="00DF3260"/>
    <w:rsid w:val="00DF3286"/>
    <w:rsid w:val="00DF328D"/>
    <w:rsid w:val="00DF329B"/>
    <w:rsid w:val="00DF32BF"/>
    <w:rsid w:val="00DF3359"/>
    <w:rsid w:val="00DF33F6"/>
    <w:rsid w:val="00DF3435"/>
    <w:rsid w:val="00DF3441"/>
    <w:rsid w:val="00DF3473"/>
    <w:rsid w:val="00DF3477"/>
    <w:rsid w:val="00DF3496"/>
    <w:rsid w:val="00DF34E0"/>
    <w:rsid w:val="00DF34ED"/>
    <w:rsid w:val="00DF350E"/>
    <w:rsid w:val="00DF351D"/>
    <w:rsid w:val="00DF3525"/>
    <w:rsid w:val="00DF3557"/>
    <w:rsid w:val="00DF356E"/>
    <w:rsid w:val="00DF35C8"/>
    <w:rsid w:val="00DF35EB"/>
    <w:rsid w:val="00DF35FC"/>
    <w:rsid w:val="00DF3611"/>
    <w:rsid w:val="00DF3615"/>
    <w:rsid w:val="00DF362D"/>
    <w:rsid w:val="00DF36AC"/>
    <w:rsid w:val="00DF36DD"/>
    <w:rsid w:val="00DF372A"/>
    <w:rsid w:val="00DF372D"/>
    <w:rsid w:val="00DF3798"/>
    <w:rsid w:val="00DF37A7"/>
    <w:rsid w:val="00DF37D6"/>
    <w:rsid w:val="00DF3812"/>
    <w:rsid w:val="00DF3835"/>
    <w:rsid w:val="00DF3846"/>
    <w:rsid w:val="00DF384A"/>
    <w:rsid w:val="00DF3854"/>
    <w:rsid w:val="00DF388C"/>
    <w:rsid w:val="00DF390E"/>
    <w:rsid w:val="00DF396B"/>
    <w:rsid w:val="00DF397B"/>
    <w:rsid w:val="00DF3994"/>
    <w:rsid w:val="00DF39AC"/>
    <w:rsid w:val="00DF39C0"/>
    <w:rsid w:val="00DF39C2"/>
    <w:rsid w:val="00DF39D2"/>
    <w:rsid w:val="00DF39FE"/>
    <w:rsid w:val="00DF3A5D"/>
    <w:rsid w:val="00DF3A82"/>
    <w:rsid w:val="00DF3B03"/>
    <w:rsid w:val="00DF3B07"/>
    <w:rsid w:val="00DF3B1A"/>
    <w:rsid w:val="00DF3B1E"/>
    <w:rsid w:val="00DF3B5E"/>
    <w:rsid w:val="00DF3B7F"/>
    <w:rsid w:val="00DF3B93"/>
    <w:rsid w:val="00DF3BB7"/>
    <w:rsid w:val="00DF3BEB"/>
    <w:rsid w:val="00DF3BEF"/>
    <w:rsid w:val="00DF3BF3"/>
    <w:rsid w:val="00DF3C21"/>
    <w:rsid w:val="00DF3C40"/>
    <w:rsid w:val="00DF3C47"/>
    <w:rsid w:val="00DF3C75"/>
    <w:rsid w:val="00DF3C8A"/>
    <w:rsid w:val="00DF3C98"/>
    <w:rsid w:val="00DF3CB5"/>
    <w:rsid w:val="00DF3CF8"/>
    <w:rsid w:val="00DF3D00"/>
    <w:rsid w:val="00DF3D0F"/>
    <w:rsid w:val="00DF3D4D"/>
    <w:rsid w:val="00DF3D5D"/>
    <w:rsid w:val="00DF3D68"/>
    <w:rsid w:val="00DF3DA9"/>
    <w:rsid w:val="00DF3DD0"/>
    <w:rsid w:val="00DF3DD6"/>
    <w:rsid w:val="00DF3E01"/>
    <w:rsid w:val="00DF3E32"/>
    <w:rsid w:val="00DF3E3F"/>
    <w:rsid w:val="00DF3E52"/>
    <w:rsid w:val="00DF3ED0"/>
    <w:rsid w:val="00DF3ED1"/>
    <w:rsid w:val="00DF3ED2"/>
    <w:rsid w:val="00DF3EEC"/>
    <w:rsid w:val="00DF3F1D"/>
    <w:rsid w:val="00DF3F5C"/>
    <w:rsid w:val="00DF3F76"/>
    <w:rsid w:val="00DF3F86"/>
    <w:rsid w:val="00DF3FF2"/>
    <w:rsid w:val="00DF4052"/>
    <w:rsid w:val="00DF408D"/>
    <w:rsid w:val="00DF4097"/>
    <w:rsid w:val="00DF40E1"/>
    <w:rsid w:val="00DF4146"/>
    <w:rsid w:val="00DF4165"/>
    <w:rsid w:val="00DF4177"/>
    <w:rsid w:val="00DF417A"/>
    <w:rsid w:val="00DF41B2"/>
    <w:rsid w:val="00DF41D7"/>
    <w:rsid w:val="00DF41E9"/>
    <w:rsid w:val="00DF41EB"/>
    <w:rsid w:val="00DF4216"/>
    <w:rsid w:val="00DF4294"/>
    <w:rsid w:val="00DF429F"/>
    <w:rsid w:val="00DF42CE"/>
    <w:rsid w:val="00DF4331"/>
    <w:rsid w:val="00DF4336"/>
    <w:rsid w:val="00DF4340"/>
    <w:rsid w:val="00DF4397"/>
    <w:rsid w:val="00DF439C"/>
    <w:rsid w:val="00DF43B0"/>
    <w:rsid w:val="00DF43F1"/>
    <w:rsid w:val="00DF441A"/>
    <w:rsid w:val="00DF445B"/>
    <w:rsid w:val="00DF44AE"/>
    <w:rsid w:val="00DF44D1"/>
    <w:rsid w:val="00DF44F5"/>
    <w:rsid w:val="00DF44F7"/>
    <w:rsid w:val="00DF454E"/>
    <w:rsid w:val="00DF4554"/>
    <w:rsid w:val="00DF4588"/>
    <w:rsid w:val="00DF45AD"/>
    <w:rsid w:val="00DF45DC"/>
    <w:rsid w:val="00DF469A"/>
    <w:rsid w:val="00DF46C1"/>
    <w:rsid w:val="00DF46CE"/>
    <w:rsid w:val="00DF46D1"/>
    <w:rsid w:val="00DF46EE"/>
    <w:rsid w:val="00DF46F1"/>
    <w:rsid w:val="00DF470A"/>
    <w:rsid w:val="00DF470C"/>
    <w:rsid w:val="00DF470E"/>
    <w:rsid w:val="00DF4734"/>
    <w:rsid w:val="00DF477A"/>
    <w:rsid w:val="00DF4787"/>
    <w:rsid w:val="00DF47C2"/>
    <w:rsid w:val="00DF47FC"/>
    <w:rsid w:val="00DF4801"/>
    <w:rsid w:val="00DF4818"/>
    <w:rsid w:val="00DF4873"/>
    <w:rsid w:val="00DF4880"/>
    <w:rsid w:val="00DF48A2"/>
    <w:rsid w:val="00DF48D9"/>
    <w:rsid w:val="00DF491F"/>
    <w:rsid w:val="00DF4926"/>
    <w:rsid w:val="00DF493C"/>
    <w:rsid w:val="00DF4949"/>
    <w:rsid w:val="00DF494E"/>
    <w:rsid w:val="00DF4966"/>
    <w:rsid w:val="00DF49D5"/>
    <w:rsid w:val="00DF49E2"/>
    <w:rsid w:val="00DF4A3F"/>
    <w:rsid w:val="00DF4A47"/>
    <w:rsid w:val="00DF4A97"/>
    <w:rsid w:val="00DF4ACD"/>
    <w:rsid w:val="00DF4AD9"/>
    <w:rsid w:val="00DF4AE2"/>
    <w:rsid w:val="00DF4AF5"/>
    <w:rsid w:val="00DF4B98"/>
    <w:rsid w:val="00DF4BB8"/>
    <w:rsid w:val="00DF4C09"/>
    <w:rsid w:val="00DF4C3C"/>
    <w:rsid w:val="00DF4C40"/>
    <w:rsid w:val="00DF4C63"/>
    <w:rsid w:val="00DF4C72"/>
    <w:rsid w:val="00DF4CB5"/>
    <w:rsid w:val="00DF4CBC"/>
    <w:rsid w:val="00DF4D01"/>
    <w:rsid w:val="00DF4D20"/>
    <w:rsid w:val="00DF4D6E"/>
    <w:rsid w:val="00DF4D95"/>
    <w:rsid w:val="00DF4DCB"/>
    <w:rsid w:val="00DF4E22"/>
    <w:rsid w:val="00DF4E2C"/>
    <w:rsid w:val="00DF4E6F"/>
    <w:rsid w:val="00DF4E72"/>
    <w:rsid w:val="00DF4E82"/>
    <w:rsid w:val="00DF4E89"/>
    <w:rsid w:val="00DF4EA3"/>
    <w:rsid w:val="00DF4EBF"/>
    <w:rsid w:val="00DF4EC6"/>
    <w:rsid w:val="00DF4EDC"/>
    <w:rsid w:val="00DF4EFD"/>
    <w:rsid w:val="00DF4F14"/>
    <w:rsid w:val="00DF4F69"/>
    <w:rsid w:val="00DF4F6A"/>
    <w:rsid w:val="00DF4F6B"/>
    <w:rsid w:val="00DF4FA6"/>
    <w:rsid w:val="00DF5016"/>
    <w:rsid w:val="00DF501D"/>
    <w:rsid w:val="00DF5020"/>
    <w:rsid w:val="00DF5044"/>
    <w:rsid w:val="00DF5049"/>
    <w:rsid w:val="00DF50AB"/>
    <w:rsid w:val="00DF50B4"/>
    <w:rsid w:val="00DF5118"/>
    <w:rsid w:val="00DF516C"/>
    <w:rsid w:val="00DF5172"/>
    <w:rsid w:val="00DF517F"/>
    <w:rsid w:val="00DF5195"/>
    <w:rsid w:val="00DF5209"/>
    <w:rsid w:val="00DF5254"/>
    <w:rsid w:val="00DF5286"/>
    <w:rsid w:val="00DF52A1"/>
    <w:rsid w:val="00DF52CD"/>
    <w:rsid w:val="00DF52D2"/>
    <w:rsid w:val="00DF5303"/>
    <w:rsid w:val="00DF530C"/>
    <w:rsid w:val="00DF5349"/>
    <w:rsid w:val="00DF5359"/>
    <w:rsid w:val="00DF53BC"/>
    <w:rsid w:val="00DF5439"/>
    <w:rsid w:val="00DF544B"/>
    <w:rsid w:val="00DF5458"/>
    <w:rsid w:val="00DF545A"/>
    <w:rsid w:val="00DF545F"/>
    <w:rsid w:val="00DF546D"/>
    <w:rsid w:val="00DF54A0"/>
    <w:rsid w:val="00DF54DF"/>
    <w:rsid w:val="00DF5503"/>
    <w:rsid w:val="00DF552E"/>
    <w:rsid w:val="00DF5535"/>
    <w:rsid w:val="00DF554E"/>
    <w:rsid w:val="00DF5582"/>
    <w:rsid w:val="00DF5587"/>
    <w:rsid w:val="00DF5596"/>
    <w:rsid w:val="00DF55A4"/>
    <w:rsid w:val="00DF55CA"/>
    <w:rsid w:val="00DF55D0"/>
    <w:rsid w:val="00DF55EA"/>
    <w:rsid w:val="00DF5602"/>
    <w:rsid w:val="00DF5611"/>
    <w:rsid w:val="00DF56B0"/>
    <w:rsid w:val="00DF56C0"/>
    <w:rsid w:val="00DF570C"/>
    <w:rsid w:val="00DF5729"/>
    <w:rsid w:val="00DF5742"/>
    <w:rsid w:val="00DF576C"/>
    <w:rsid w:val="00DF5790"/>
    <w:rsid w:val="00DF5792"/>
    <w:rsid w:val="00DF57B6"/>
    <w:rsid w:val="00DF57B7"/>
    <w:rsid w:val="00DF57E1"/>
    <w:rsid w:val="00DF57E5"/>
    <w:rsid w:val="00DF5821"/>
    <w:rsid w:val="00DF5879"/>
    <w:rsid w:val="00DF589A"/>
    <w:rsid w:val="00DF58DD"/>
    <w:rsid w:val="00DF58F7"/>
    <w:rsid w:val="00DF5915"/>
    <w:rsid w:val="00DF5946"/>
    <w:rsid w:val="00DF596F"/>
    <w:rsid w:val="00DF5996"/>
    <w:rsid w:val="00DF59C6"/>
    <w:rsid w:val="00DF59DE"/>
    <w:rsid w:val="00DF5A26"/>
    <w:rsid w:val="00DF5A6C"/>
    <w:rsid w:val="00DF5A8B"/>
    <w:rsid w:val="00DF5AAC"/>
    <w:rsid w:val="00DF5ABB"/>
    <w:rsid w:val="00DF5B3D"/>
    <w:rsid w:val="00DF5B5E"/>
    <w:rsid w:val="00DF5B85"/>
    <w:rsid w:val="00DF5B8E"/>
    <w:rsid w:val="00DF5B97"/>
    <w:rsid w:val="00DF5C2A"/>
    <w:rsid w:val="00DF5C48"/>
    <w:rsid w:val="00DF5C7A"/>
    <w:rsid w:val="00DF5CB2"/>
    <w:rsid w:val="00DF5CC0"/>
    <w:rsid w:val="00DF5CDF"/>
    <w:rsid w:val="00DF5D14"/>
    <w:rsid w:val="00DF5D49"/>
    <w:rsid w:val="00DF5D69"/>
    <w:rsid w:val="00DF5DAB"/>
    <w:rsid w:val="00DF5DD0"/>
    <w:rsid w:val="00DF5DE9"/>
    <w:rsid w:val="00DF5E16"/>
    <w:rsid w:val="00DF5E33"/>
    <w:rsid w:val="00DF5E4B"/>
    <w:rsid w:val="00DF5E5E"/>
    <w:rsid w:val="00DF5E6C"/>
    <w:rsid w:val="00DF5F02"/>
    <w:rsid w:val="00DF5F33"/>
    <w:rsid w:val="00DF5FA6"/>
    <w:rsid w:val="00DF5FB0"/>
    <w:rsid w:val="00DF602E"/>
    <w:rsid w:val="00DF6030"/>
    <w:rsid w:val="00DF6035"/>
    <w:rsid w:val="00DF6077"/>
    <w:rsid w:val="00DF6093"/>
    <w:rsid w:val="00DF6099"/>
    <w:rsid w:val="00DF60AD"/>
    <w:rsid w:val="00DF60EE"/>
    <w:rsid w:val="00DF60F0"/>
    <w:rsid w:val="00DF6109"/>
    <w:rsid w:val="00DF6158"/>
    <w:rsid w:val="00DF6179"/>
    <w:rsid w:val="00DF6187"/>
    <w:rsid w:val="00DF6199"/>
    <w:rsid w:val="00DF61AB"/>
    <w:rsid w:val="00DF61CC"/>
    <w:rsid w:val="00DF61CE"/>
    <w:rsid w:val="00DF61DA"/>
    <w:rsid w:val="00DF61E6"/>
    <w:rsid w:val="00DF6210"/>
    <w:rsid w:val="00DF621B"/>
    <w:rsid w:val="00DF624D"/>
    <w:rsid w:val="00DF6269"/>
    <w:rsid w:val="00DF626C"/>
    <w:rsid w:val="00DF62BA"/>
    <w:rsid w:val="00DF62EB"/>
    <w:rsid w:val="00DF6381"/>
    <w:rsid w:val="00DF6390"/>
    <w:rsid w:val="00DF63A0"/>
    <w:rsid w:val="00DF63B0"/>
    <w:rsid w:val="00DF63D1"/>
    <w:rsid w:val="00DF63E7"/>
    <w:rsid w:val="00DF63FD"/>
    <w:rsid w:val="00DF6464"/>
    <w:rsid w:val="00DF64E7"/>
    <w:rsid w:val="00DF6552"/>
    <w:rsid w:val="00DF656D"/>
    <w:rsid w:val="00DF658F"/>
    <w:rsid w:val="00DF659D"/>
    <w:rsid w:val="00DF65CA"/>
    <w:rsid w:val="00DF65DF"/>
    <w:rsid w:val="00DF660A"/>
    <w:rsid w:val="00DF6614"/>
    <w:rsid w:val="00DF6622"/>
    <w:rsid w:val="00DF6652"/>
    <w:rsid w:val="00DF665B"/>
    <w:rsid w:val="00DF66E1"/>
    <w:rsid w:val="00DF66E8"/>
    <w:rsid w:val="00DF6725"/>
    <w:rsid w:val="00DF6726"/>
    <w:rsid w:val="00DF6729"/>
    <w:rsid w:val="00DF675D"/>
    <w:rsid w:val="00DF67C1"/>
    <w:rsid w:val="00DF67C8"/>
    <w:rsid w:val="00DF67D6"/>
    <w:rsid w:val="00DF67F0"/>
    <w:rsid w:val="00DF6805"/>
    <w:rsid w:val="00DF6823"/>
    <w:rsid w:val="00DF6826"/>
    <w:rsid w:val="00DF6872"/>
    <w:rsid w:val="00DF68D1"/>
    <w:rsid w:val="00DF68F8"/>
    <w:rsid w:val="00DF6929"/>
    <w:rsid w:val="00DF6984"/>
    <w:rsid w:val="00DF69D2"/>
    <w:rsid w:val="00DF69DA"/>
    <w:rsid w:val="00DF69DD"/>
    <w:rsid w:val="00DF6A00"/>
    <w:rsid w:val="00DF6A0A"/>
    <w:rsid w:val="00DF6A31"/>
    <w:rsid w:val="00DF6A82"/>
    <w:rsid w:val="00DF6ABD"/>
    <w:rsid w:val="00DF6B18"/>
    <w:rsid w:val="00DF6B22"/>
    <w:rsid w:val="00DF6BA4"/>
    <w:rsid w:val="00DF6BC1"/>
    <w:rsid w:val="00DF6BFB"/>
    <w:rsid w:val="00DF6CDF"/>
    <w:rsid w:val="00DF6CE6"/>
    <w:rsid w:val="00DF6D4A"/>
    <w:rsid w:val="00DF6D66"/>
    <w:rsid w:val="00DF6DB4"/>
    <w:rsid w:val="00DF6DF4"/>
    <w:rsid w:val="00DF6DF9"/>
    <w:rsid w:val="00DF6E04"/>
    <w:rsid w:val="00DF6E26"/>
    <w:rsid w:val="00DF6E49"/>
    <w:rsid w:val="00DF6E76"/>
    <w:rsid w:val="00DF6F1A"/>
    <w:rsid w:val="00DF6F41"/>
    <w:rsid w:val="00DF6F80"/>
    <w:rsid w:val="00DF6FCE"/>
    <w:rsid w:val="00DF6FDB"/>
    <w:rsid w:val="00DF7018"/>
    <w:rsid w:val="00DF7076"/>
    <w:rsid w:val="00DF7089"/>
    <w:rsid w:val="00DF7091"/>
    <w:rsid w:val="00DF7098"/>
    <w:rsid w:val="00DF70E5"/>
    <w:rsid w:val="00DF7106"/>
    <w:rsid w:val="00DF7118"/>
    <w:rsid w:val="00DF7124"/>
    <w:rsid w:val="00DF7125"/>
    <w:rsid w:val="00DF71C3"/>
    <w:rsid w:val="00DF7260"/>
    <w:rsid w:val="00DF729F"/>
    <w:rsid w:val="00DF72DF"/>
    <w:rsid w:val="00DF72F4"/>
    <w:rsid w:val="00DF72FC"/>
    <w:rsid w:val="00DF72FD"/>
    <w:rsid w:val="00DF7340"/>
    <w:rsid w:val="00DF7349"/>
    <w:rsid w:val="00DF73E4"/>
    <w:rsid w:val="00DF7402"/>
    <w:rsid w:val="00DF741F"/>
    <w:rsid w:val="00DF7426"/>
    <w:rsid w:val="00DF7430"/>
    <w:rsid w:val="00DF7431"/>
    <w:rsid w:val="00DF7438"/>
    <w:rsid w:val="00DF7443"/>
    <w:rsid w:val="00DF744B"/>
    <w:rsid w:val="00DF7471"/>
    <w:rsid w:val="00DF7492"/>
    <w:rsid w:val="00DF74A8"/>
    <w:rsid w:val="00DF74C5"/>
    <w:rsid w:val="00DF750D"/>
    <w:rsid w:val="00DF7554"/>
    <w:rsid w:val="00DF75CF"/>
    <w:rsid w:val="00DF75F8"/>
    <w:rsid w:val="00DF7642"/>
    <w:rsid w:val="00DF767D"/>
    <w:rsid w:val="00DF767E"/>
    <w:rsid w:val="00DF768C"/>
    <w:rsid w:val="00DF76CA"/>
    <w:rsid w:val="00DF76F8"/>
    <w:rsid w:val="00DF7707"/>
    <w:rsid w:val="00DF770B"/>
    <w:rsid w:val="00DF773A"/>
    <w:rsid w:val="00DF7741"/>
    <w:rsid w:val="00DF777F"/>
    <w:rsid w:val="00DF7787"/>
    <w:rsid w:val="00DF7788"/>
    <w:rsid w:val="00DF77A3"/>
    <w:rsid w:val="00DF77CB"/>
    <w:rsid w:val="00DF77ED"/>
    <w:rsid w:val="00DF7803"/>
    <w:rsid w:val="00DF7840"/>
    <w:rsid w:val="00DF7859"/>
    <w:rsid w:val="00DF7868"/>
    <w:rsid w:val="00DF78DC"/>
    <w:rsid w:val="00DF78DF"/>
    <w:rsid w:val="00DF7917"/>
    <w:rsid w:val="00DF7923"/>
    <w:rsid w:val="00DF792B"/>
    <w:rsid w:val="00DF795E"/>
    <w:rsid w:val="00DF7967"/>
    <w:rsid w:val="00DF79A8"/>
    <w:rsid w:val="00DF79BE"/>
    <w:rsid w:val="00DF7A54"/>
    <w:rsid w:val="00DF7AB6"/>
    <w:rsid w:val="00DF7B1D"/>
    <w:rsid w:val="00DF7B2F"/>
    <w:rsid w:val="00DF7B4B"/>
    <w:rsid w:val="00DF7BCA"/>
    <w:rsid w:val="00DF7BE9"/>
    <w:rsid w:val="00DF7C43"/>
    <w:rsid w:val="00DF7C49"/>
    <w:rsid w:val="00DF7C8B"/>
    <w:rsid w:val="00DF7CE8"/>
    <w:rsid w:val="00DF7D69"/>
    <w:rsid w:val="00DF7D6E"/>
    <w:rsid w:val="00DF7D7D"/>
    <w:rsid w:val="00DF7DC8"/>
    <w:rsid w:val="00DF7DD0"/>
    <w:rsid w:val="00DF7DF0"/>
    <w:rsid w:val="00DF7E01"/>
    <w:rsid w:val="00DF7E13"/>
    <w:rsid w:val="00DF7E18"/>
    <w:rsid w:val="00DF7E5E"/>
    <w:rsid w:val="00DF7E87"/>
    <w:rsid w:val="00DF7EA3"/>
    <w:rsid w:val="00DF7F10"/>
    <w:rsid w:val="00DF7F3A"/>
    <w:rsid w:val="00DF7F7B"/>
    <w:rsid w:val="00DF7F94"/>
    <w:rsid w:val="00DF7F9C"/>
    <w:rsid w:val="00DF7FE7"/>
    <w:rsid w:val="00E00010"/>
    <w:rsid w:val="00E00082"/>
    <w:rsid w:val="00E000A1"/>
    <w:rsid w:val="00E000AA"/>
    <w:rsid w:val="00E000CE"/>
    <w:rsid w:val="00E000E1"/>
    <w:rsid w:val="00E000E8"/>
    <w:rsid w:val="00E000F6"/>
    <w:rsid w:val="00E0015A"/>
    <w:rsid w:val="00E00165"/>
    <w:rsid w:val="00E00185"/>
    <w:rsid w:val="00E00196"/>
    <w:rsid w:val="00E001C1"/>
    <w:rsid w:val="00E001D1"/>
    <w:rsid w:val="00E00231"/>
    <w:rsid w:val="00E00273"/>
    <w:rsid w:val="00E002B8"/>
    <w:rsid w:val="00E002C9"/>
    <w:rsid w:val="00E002E5"/>
    <w:rsid w:val="00E00303"/>
    <w:rsid w:val="00E0036F"/>
    <w:rsid w:val="00E003D0"/>
    <w:rsid w:val="00E003D1"/>
    <w:rsid w:val="00E00479"/>
    <w:rsid w:val="00E00481"/>
    <w:rsid w:val="00E004F1"/>
    <w:rsid w:val="00E0052A"/>
    <w:rsid w:val="00E00554"/>
    <w:rsid w:val="00E0055F"/>
    <w:rsid w:val="00E0056D"/>
    <w:rsid w:val="00E0058D"/>
    <w:rsid w:val="00E005CC"/>
    <w:rsid w:val="00E005E2"/>
    <w:rsid w:val="00E00663"/>
    <w:rsid w:val="00E006F2"/>
    <w:rsid w:val="00E006F9"/>
    <w:rsid w:val="00E00713"/>
    <w:rsid w:val="00E0071A"/>
    <w:rsid w:val="00E00736"/>
    <w:rsid w:val="00E00772"/>
    <w:rsid w:val="00E00774"/>
    <w:rsid w:val="00E00776"/>
    <w:rsid w:val="00E00783"/>
    <w:rsid w:val="00E007B4"/>
    <w:rsid w:val="00E007BD"/>
    <w:rsid w:val="00E00808"/>
    <w:rsid w:val="00E008A1"/>
    <w:rsid w:val="00E008A2"/>
    <w:rsid w:val="00E008D7"/>
    <w:rsid w:val="00E008DB"/>
    <w:rsid w:val="00E008F9"/>
    <w:rsid w:val="00E00905"/>
    <w:rsid w:val="00E00938"/>
    <w:rsid w:val="00E0096C"/>
    <w:rsid w:val="00E00A19"/>
    <w:rsid w:val="00E00A26"/>
    <w:rsid w:val="00E00A2D"/>
    <w:rsid w:val="00E00A3F"/>
    <w:rsid w:val="00E00A5C"/>
    <w:rsid w:val="00E00A8A"/>
    <w:rsid w:val="00E00AC5"/>
    <w:rsid w:val="00E00AF1"/>
    <w:rsid w:val="00E00B0C"/>
    <w:rsid w:val="00E00B12"/>
    <w:rsid w:val="00E00B4A"/>
    <w:rsid w:val="00E00B52"/>
    <w:rsid w:val="00E00B63"/>
    <w:rsid w:val="00E00B6F"/>
    <w:rsid w:val="00E00BC5"/>
    <w:rsid w:val="00E00C29"/>
    <w:rsid w:val="00E00C62"/>
    <w:rsid w:val="00E00C7B"/>
    <w:rsid w:val="00E00C86"/>
    <w:rsid w:val="00E00C9B"/>
    <w:rsid w:val="00E00D17"/>
    <w:rsid w:val="00E00D23"/>
    <w:rsid w:val="00E00D33"/>
    <w:rsid w:val="00E00D88"/>
    <w:rsid w:val="00E00D8F"/>
    <w:rsid w:val="00E00DBB"/>
    <w:rsid w:val="00E00E12"/>
    <w:rsid w:val="00E00E17"/>
    <w:rsid w:val="00E00E64"/>
    <w:rsid w:val="00E00E6B"/>
    <w:rsid w:val="00E00EDE"/>
    <w:rsid w:val="00E00EFF"/>
    <w:rsid w:val="00E00F76"/>
    <w:rsid w:val="00E00FC8"/>
    <w:rsid w:val="00E00FCC"/>
    <w:rsid w:val="00E00FFB"/>
    <w:rsid w:val="00E01015"/>
    <w:rsid w:val="00E01099"/>
    <w:rsid w:val="00E010FC"/>
    <w:rsid w:val="00E01113"/>
    <w:rsid w:val="00E0111A"/>
    <w:rsid w:val="00E01135"/>
    <w:rsid w:val="00E01151"/>
    <w:rsid w:val="00E01157"/>
    <w:rsid w:val="00E01167"/>
    <w:rsid w:val="00E0119B"/>
    <w:rsid w:val="00E011C3"/>
    <w:rsid w:val="00E011EC"/>
    <w:rsid w:val="00E01229"/>
    <w:rsid w:val="00E01252"/>
    <w:rsid w:val="00E0126D"/>
    <w:rsid w:val="00E01271"/>
    <w:rsid w:val="00E01278"/>
    <w:rsid w:val="00E0130F"/>
    <w:rsid w:val="00E0135C"/>
    <w:rsid w:val="00E01392"/>
    <w:rsid w:val="00E013CB"/>
    <w:rsid w:val="00E014A7"/>
    <w:rsid w:val="00E014AA"/>
    <w:rsid w:val="00E014D4"/>
    <w:rsid w:val="00E014DB"/>
    <w:rsid w:val="00E0150B"/>
    <w:rsid w:val="00E01552"/>
    <w:rsid w:val="00E01563"/>
    <w:rsid w:val="00E01597"/>
    <w:rsid w:val="00E015C9"/>
    <w:rsid w:val="00E0161C"/>
    <w:rsid w:val="00E01624"/>
    <w:rsid w:val="00E0163F"/>
    <w:rsid w:val="00E01649"/>
    <w:rsid w:val="00E0164E"/>
    <w:rsid w:val="00E01659"/>
    <w:rsid w:val="00E01670"/>
    <w:rsid w:val="00E0167D"/>
    <w:rsid w:val="00E016DD"/>
    <w:rsid w:val="00E01796"/>
    <w:rsid w:val="00E017CF"/>
    <w:rsid w:val="00E017D3"/>
    <w:rsid w:val="00E017E1"/>
    <w:rsid w:val="00E017E2"/>
    <w:rsid w:val="00E017E3"/>
    <w:rsid w:val="00E01812"/>
    <w:rsid w:val="00E01870"/>
    <w:rsid w:val="00E0187A"/>
    <w:rsid w:val="00E0187C"/>
    <w:rsid w:val="00E018EE"/>
    <w:rsid w:val="00E01920"/>
    <w:rsid w:val="00E0193E"/>
    <w:rsid w:val="00E0194A"/>
    <w:rsid w:val="00E01953"/>
    <w:rsid w:val="00E01955"/>
    <w:rsid w:val="00E0198D"/>
    <w:rsid w:val="00E0199B"/>
    <w:rsid w:val="00E019E1"/>
    <w:rsid w:val="00E01A2D"/>
    <w:rsid w:val="00E01A8C"/>
    <w:rsid w:val="00E01A8F"/>
    <w:rsid w:val="00E01A95"/>
    <w:rsid w:val="00E01ACF"/>
    <w:rsid w:val="00E01AD8"/>
    <w:rsid w:val="00E01ADA"/>
    <w:rsid w:val="00E01B1F"/>
    <w:rsid w:val="00E01B5A"/>
    <w:rsid w:val="00E01B61"/>
    <w:rsid w:val="00E01B77"/>
    <w:rsid w:val="00E01B98"/>
    <w:rsid w:val="00E01BA6"/>
    <w:rsid w:val="00E01BE0"/>
    <w:rsid w:val="00E01BEB"/>
    <w:rsid w:val="00E01C24"/>
    <w:rsid w:val="00E01C41"/>
    <w:rsid w:val="00E01C5E"/>
    <w:rsid w:val="00E01CA2"/>
    <w:rsid w:val="00E01CC5"/>
    <w:rsid w:val="00E01CC7"/>
    <w:rsid w:val="00E01CEB"/>
    <w:rsid w:val="00E01D73"/>
    <w:rsid w:val="00E01D74"/>
    <w:rsid w:val="00E01D8C"/>
    <w:rsid w:val="00E01DD9"/>
    <w:rsid w:val="00E01DDA"/>
    <w:rsid w:val="00E01E03"/>
    <w:rsid w:val="00E01E81"/>
    <w:rsid w:val="00E01EAC"/>
    <w:rsid w:val="00E01EB1"/>
    <w:rsid w:val="00E01EBB"/>
    <w:rsid w:val="00E01EBF"/>
    <w:rsid w:val="00E01EEB"/>
    <w:rsid w:val="00E01EF4"/>
    <w:rsid w:val="00E01F14"/>
    <w:rsid w:val="00E01F2B"/>
    <w:rsid w:val="00E01F30"/>
    <w:rsid w:val="00E01F32"/>
    <w:rsid w:val="00E01F81"/>
    <w:rsid w:val="00E01F98"/>
    <w:rsid w:val="00E01F9D"/>
    <w:rsid w:val="00E01FBF"/>
    <w:rsid w:val="00E01FD4"/>
    <w:rsid w:val="00E01FE8"/>
    <w:rsid w:val="00E0204F"/>
    <w:rsid w:val="00E02069"/>
    <w:rsid w:val="00E0206F"/>
    <w:rsid w:val="00E02077"/>
    <w:rsid w:val="00E0207E"/>
    <w:rsid w:val="00E02095"/>
    <w:rsid w:val="00E020D4"/>
    <w:rsid w:val="00E020F6"/>
    <w:rsid w:val="00E02111"/>
    <w:rsid w:val="00E0214E"/>
    <w:rsid w:val="00E02151"/>
    <w:rsid w:val="00E02172"/>
    <w:rsid w:val="00E0218F"/>
    <w:rsid w:val="00E02199"/>
    <w:rsid w:val="00E021E2"/>
    <w:rsid w:val="00E021EA"/>
    <w:rsid w:val="00E0221F"/>
    <w:rsid w:val="00E0223B"/>
    <w:rsid w:val="00E02248"/>
    <w:rsid w:val="00E02269"/>
    <w:rsid w:val="00E022E6"/>
    <w:rsid w:val="00E0230A"/>
    <w:rsid w:val="00E0232F"/>
    <w:rsid w:val="00E0239E"/>
    <w:rsid w:val="00E023A6"/>
    <w:rsid w:val="00E023CD"/>
    <w:rsid w:val="00E023F8"/>
    <w:rsid w:val="00E0242F"/>
    <w:rsid w:val="00E02444"/>
    <w:rsid w:val="00E0244B"/>
    <w:rsid w:val="00E02455"/>
    <w:rsid w:val="00E02469"/>
    <w:rsid w:val="00E02473"/>
    <w:rsid w:val="00E02491"/>
    <w:rsid w:val="00E024CD"/>
    <w:rsid w:val="00E024DD"/>
    <w:rsid w:val="00E02521"/>
    <w:rsid w:val="00E0252D"/>
    <w:rsid w:val="00E0252E"/>
    <w:rsid w:val="00E0253D"/>
    <w:rsid w:val="00E02558"/>
    <w:rsid w:val="00E0257C"/>
    <w:rsid w:val="00E025D7"/>
    <w:rsid w:val="00E025E8"/>
    <w:rsid w:val="00E0265D"/>
    <w:rsid w:val="00E02665"/>
    <w:rsid w:val="00E02667"/>
    <w:rsid w:val="00E0268C"/>
    <w:rsid w:val="00E026B5"/>
    <w:rsid w:val="00E026BB"/>
    <w:rsid w:val="00E026BD"/>
    <w:rsid w:val="00E02724"/>
    <w:rsid w:val="00E0273A"/>
    <w:rsid w:val="00E02750"/>
    <w:rsid w:val="00E02774"/>
    <w:rsid w:val="00E02796"/>
    <w:rsid w:val="00E02798"/>
    <w:rsid w:val="00E027AE"/>
    <w:rsid w:val="00E027FA"/>
    <w:rsid w:val="00E0288A"/>
    <w:rsid w:val="00E028A6"/>
    <w:rsid w:val="00E028E9"/>
    <w:rsid w:val="00E028FF"/>
    <w:rsid w:val="00E02921"/>
    <w:rsid w:val="00E02955"/>
    <w:rsid w:val="00E029E3"/>
    <w:rsid w:val="00E02A0A"/>
    <w:rsid w:val="00E02A0C"/>
    <w:rsid w:val="00E02A0F"/>
    <w:rsid w:val="00E02A29"/>
    <w:rsid w:val="00E02A45"/>
    <w:rsid w:val="00E02A65"/>
    <w:rsid w:val="00E02A79"/>
    <w:rsid w:val="00E02A88"/>
    <w:rsid w:val="00E02AA0"/>
    <w:rsid w:val="00E02AE0"/>
    <w:rsid w:val="00E02AE9"/>
    <w:rsid w:val="00E02B53"/>
    <w:rsid w:val="00E02B69"/>
    <w:rsid w:val="00E02B93"/>
    <w:rsid w:val="00E02B96"/>
    <w:rsid w:val="00E02B9C"/>
    <w:rsid w:val="00E02BA1"/>
    <w:rsid w:val="00E02BDE"/>
    <w:rsid w:val="00E02BE0"/>
    <w:rsid w:val="00E02C23"/>
    <w:rsid w:val="00E02C45"/>
    <w:rsid w:val="00E02C53"/>
    <w:rsid w:val="00E02C56"/>
    <w:rsid w:val="00E02C85"/>
    <w:rsid w:val="00E02C88"/>
    <w:rsid w:val="00E02CEE"/>
    <w:rsid w:val="00E02D78"/>
    <w:rsid w:val="00E02D89"/>
    <w:rsid w:val="00E02DB1"/>
    <w:rsid w:val="00E02E8E"/>
    <w:rsid w:val="00E02E9A"/>
    <w:rsid w:val="00E02ECE"/>
    <w:rsid w:val="00E02F51"/>
    <w:rsid w:val="00E02F5C"/>
    <w:rsid w:val="00E02FC1"/>
    <w:rsid w:val="00E02FE1"/>
    <w:rsid w:val="00E02FEF"/>
    <w:rsid w:val="00E02FF3"/>
    <w:rsid w:val="00E03020"/>
    <w:rsid w:val="00E030A6"/>
    <w:rsid w:val="00E030C3"/>
    <w:rsid w:val="00E030C4"/>
    <w:rsid w:val="00E030C7"/>
    <w:rsid w:val="00E030EA"/>
    <w:rsid w:val="00E03104"/>
    <w:rsid w:val="00E03128"/>
    <w:rsid w:val="00E0313C"/>
    <w:rsid w:val="00E0314C"/>
    <w:rsid w:val="00E031A3"/>
    <w:rsid w:val="00E031D1"/>
    <w:rsid w:val="00E031D7"/>
    <w:rsid w:val="00E031DA"/>
    <w:rsid w:val="00E031EC"/>
    <w:rsid w:val="00E031F3"/>
    <w:rsid w:val="00E031F6"/>
    <w:rsid w:val="00E03224"/>
    <w:rsid w:val="00E03241"/>
    <w:rsid w:val="00E0325E"/>
    <w:rsid w:val="00E032B2"/>
    <w:rsid w:val="00E032B5"/>
    <w:rsid w:val="00E032BE"/>
    <w:rsid w:val="00E03317"/>
    <w:rsid w:val="00E03325"/>
    <w:rsid w:val="00E0332E"/>
    <w:rsid w:val="00E0333E"/>
    <w:rsid w:val="00E0333F"/>
    <w:rsid w:val="00E03361"/>
    <w:rsid w:val="00E0336C"/>
    <w:rsid w:val="00E033C9"/>
    <w:rsid w:val="00E033E4"/>
    <w:rsid w:val="00E0340D"/>
    <w:rsid w:val="00E03445"/>
    <w:rsid w:val="00E0345C"/>
    <w:rsid w:val="00E034A7"/>
    <w:rsid w:val="00E034E0"/>
    <w:rsid w:val="00E03513"/>
    <w:rsid w:val="00E03517"/>
    <w:rsid w:val="00E0351C"/>
    <w:rsid w:val="00E03535"/>
    <w:rsid w:val="00E03540"/>
    <w:rsid w:val="00E035C7"/>
    <w:rsid w:val="00E035D7"/>
    <w:rsid w:val="00E035E9"/>
    <w:rsid w:val="00E035F7"/>
    <w:rsid w:val="00E03636"/>
    <w:rsid w:val="00E036A3"/>
    <w:rsid w:val="00E036A6"/>
    <w:rsid w:val="00E03703"/>
    <w:rsid w:val="00E03726"/>
    <w:rsid w:val="00E0372D"/>
    <w:rsid w:val="00E03730"/>
    <w:rsid w:val="00E03733"/>
    <w:rsid w:val="00E0376B"/>
    <w:rsid w:val="00E03774"/>
    <w:rsid w:val="00E03783"/>
    <w:rsid w:val="00E03786"/>
    <w:rsid w:val="00E03802"/>
    <w:rsid w:val="00E03807"/>
    <w:rsid w:val="00E038A5"/>
    <w:rsid w:val="00E038FC"/>
    <w:rsid w:val="00E03933"/>
    <w:rsid w:val="00E0397C"/>
    <w:rsid w:val="00E0398E"/>
    <w:rsid w:val="00E039A4"/>
    <w:rsid w:val="00E039B9"/>
    <w:rsid w:val="00E039EA"/>
    <w:rsid w:val="00E03A02"/>
    <w:rsid w:val="00E03A2F"/>
    <w:rsid w:val="00E03A39"/>
    <w:rsid w:val="00E03A64"/>
    <w:rsid w:val="00E03AA1"/>
    <w:rsid w:val="00E03B77"/>
    <w:rsid w:val="00E03BBB"/>
    <w:rsid w:val="00E03C26"/>
    <w:rsid w:val="00E03C2B"/>
    <w:rsid w:val="00E03C35"/>
    <w:rsid w:val="00E03CA9"/>
    <w:rsid w:val="00E03CBA"/>
    <w:rsid w:val="00E03D05"/>
    <w:rsid w:val="00E03DAC"/>
    <w:rsid w:val="00E03DE6"/>
    <w:rsid w:val="00E03DEB"/>
    <w:rsid w:val="00E03DF2"/>
    <w:rsid w:val="00E03DFE"/>
    <w:rsid w:val="00E03E21"/>
    <w:rsid w:val="00E03E46"/>
    <w:rsid w:val="00E03E89"/>
    <w:rsid w:val="00E03EB3"/>
    <w:rsid w:val="00E03F4D"/>
    <w:rsid w:val="00E03F62"/>
    <w:rsid w:val="00E03F84"/>
    <w:rsid w:val="00E03F98"/>
    <w:rsid w:val="00E03FA0"/>
    <w:rsid w:val="00E0402D"/>
    <w:rsid w:val="00E04047"/>
    <w:rsid w:val="00E0405E"/>
    <w:rsid w:val="00E04069"/>
    <w:rsid w:val="00E0406B"/>
    <w:rsid w:val="00E04092"/>
    <w:rsid w:val="00E04094"/>
    <w:rsid w:val="00E040B5"/>
    <w:rsid w:val="00E040C5"/>
    <w:rsid w:val="00E040CC"/>
    <w:rsid w:val="00E0410B"/>
    <w:rsid w:val="00E04122"/>
    <w:rsid w:val="00E0414B"/>
    <w:rsid w:val="00E04184"/>
    <w:rsid w:val="00E04198"/>
    <w:rsid w:val="00E04213"/>
    <w:rsid w:val="00E0421D"/>
    <w:rsid w:val="00E0422B"/>
    <w:rsid w:val="00E0426A"/>
    <w:rsid w:val="00E04321"/>
    <w:rsid w:val="00E043B5"/>
    <w:rsid w:val="00E04435"/>
    <w:rsid w:val="00E0444F"/>
    <w:rsid w:val="00E0445A"/>
    <w:rsid w:val="00E04476"/>
    <w:rsid w:val="00E04491"/>
    <w:rsid w:val="00E044D4"/>
    <w:rsid w:val="00E04532"/>
    <w:rsid w:val="00E04535"/>
    <w:rsid w:val="00E04567"/>
    <w:rsid w:val="00E045A3"/>
    <w:rsid w:val="00E045F2"/>
    <w:rsid w:val="00E04626"/>
    <w:rsid w:val="00E04683"/>
    <w:rsid w:val="00E0469D"/>
    <w:rsid w:val="00E046B9"/>
    <w:rsid w:val="00E046CD"/>
    <w:rsid w:val="00E04737"/>
    <w:rsid w:val="00E04744"/>
    <w:rsid w:val="00E04775"/>
    <w:rsid w:val="00E047A8"/>
    <w:rsid w:val="00E047EA"/>
    <w:rsid w:val="00E0480F"/>
    <w:rsid w:val="00E0481D"/>
    <w:rsid w:val="00E0482E"/>
    <w:rsid w:val="00E04867"/>
    <w:rsid w:val="00E04924"/>
    <w:rsid w:val="00E04930"/>
    <w:rsid w:val="00E04947"/>
    <w:rsid w:val="00E04984"/>
    <w:rsid w:val="00E04A4E"/>
    <w:rsid w:val="00E04A8B"/>
    <w:rsid w:val="00E04A94"/>
    <w:rsid w:val="00E04ABE"/>
    <w:rsid w:val="00E04B04"/>
    <w:rsid w:val="00E04B5F"/>
    <w:rsid w:val="00E04B87"/>
    <w:rsid w:val="00E04B93"/>
    <w:rsid w:val="00E04BA8"/>
    <w:rsid w:val="00E04BCC"/>
    <w:rsid w:val="00E04BF1"/>
    <w:rsid w:val="00E04C4B"/>
    <w:rsid w:val="00E04C9B"/>
    <w:rsid w:val="00E04CCF"/>
    <w:rsid w:val="00E04CE5"/>
    <w:rsid w:val="00E04CFB"/>
    <w:rsid w:val="00E04D06"/>
    <w:rsid w:val="00E04DA9"/>
    <w:rsid w:val="00E04DD0"/>
    <w:rsid w:val="00E04DEF"/>
    <w:rsid w:val="00E04DFC"/>
    <w:rsid w:val="00E04E36"/>
    <w:rsid w:val="00E04E7D"/>
    <w:rsid w:val="00E04E90"/>
    <w:rsid w:val="00E04EE0"/>
    <w:rsid w:val="00E04F0E"/>
    <w:rsid w:val="00E04F1C"/>
    <w:rsid w:val="00E04F23"/>
    <w:rsid w:val="00E04F9C"/>
    <w:rsid w:val="00E04FBB"/>
    <w:rsid w:val="00E04FF9"/>
    <w:rsid w:val="00E0500D"/>
    <w:rsid w:val="00E05031"/>
    <w:rsid w:val="00E05062"/>
    <w:rsid w:val="00E0507C"/>
    <w:rsid w:val="00E050D3"/>
    <w:rsid w:val="00E050DA"/>
    <w:rsid w:val="00E050E7"/>
    <w:rsid w:val="00E05105"/>
    <w:rsid w:val="00E05143"/>
    <w:rsid w:val="00E051B2"/>
    <w:rsid w:val="00E05219"/>
    <w:rsid w:val="00E0521A"/>
    <w:rsid w:val="00E05275"/>
    <w:rsid w:val="00E05278"/>
    <w:rsid w:val="00E05293"/>
    <w:rsid w:val="00E052BA"/>
    <w:rsid w:val="00E052D6"/>
    <w:rsid w:val="00E052D7"/>
    <w:rsid w:val="00E052E1"/>
    <w:rsid w:val="00E052E5"/>
    <w:rsid w:val="00E05334"/>
    <w:rsid w:val="00E0537E"/>
    <w:rsid w:val="00E05409"/>
    <w:rsid w:val="00E054B6"/>
    <w:rsid w:val="00E054E6"/>
    <w:rsid w:val="00E0550A"/>
    <w:rsid w:val="00E05517"/>
    <w:rsid w:val="00E05557"/>
    <w:rsid w:val="00E05563"/>
    <w:rsid w:val="00E0559E"/>
    <w:rsid w:val="00E055B5"/>
    <w:rsid w:val="00E055F3"/>
    <w:rsid w:val="00E05614"/>
    <w:rsid w:val="00E05658"/>
    <w:rsid w:val="00E0565C"/>
    <w:rsid w:val="00E0567E"/>
    <w:rsid w:val="00E0569E"/>
    <w:rsid w:val="00E056C0"/>
    <w:rsid w:val="00E056C9"/>
    <w:rsid w:val="00E056EC"/>
    <w:rsid w:val="00E05729"/>
    <w:rsid w:val="00E0576C"/>
    <w:rsid w:val="00E057AE"/>
    <w:rsid w:val="00E057BF"/>
    <w:rsid w:val="00E057DB"/>
    <w:rsid w:val="00E057E9"/>
    <w:rsid w:val="00E0580D"/>
    <w:rsid w:val="00E05816"/>
    <w:rsid w:val="00E0584E"/>
    <w:rsid w:val="00E05893"/>
    <w:rsid w:val="00E058D9"/>
    <w:rsid w:val="00E058DF"/>
    <w:rsid w:val="00E05995"/>
    <w:rsid w:val="00E059FD"/>
    <w:rsid w:val="00E05A21"/>
    <w:rsid w:val="00E05A82"/>
    <w:rsid w:val="00E05AA3"/>
    <w:rsid w:val="00E05AC2"/>
    <w:rsid w:val="00E05AC6"/>
    <w:rsid w:val="00E05AD0"/>
    <w:rsid w:val="00E05B18"/>
    <w:rsid w:val="00E05B2F"/>
    <w:rsid w:val="00E05B49"/>
    <w:rsid w:val="00E05B4D"/>
    <w:rsid w:val="00E05B51"/>
    <w:rsid w:val="00E05B60"/>
    <w:rsid w:val="00E05B84"/>
    <w:rsid w:val="00E05B97"/>
    <w:rsid w:val="00E05C1B"/>
    <w:rsid w:val="00E05C23"/>
    <w:rsid w:val="00E05C39"/>
    <w:rsid w:val="00E05C67"/>
    <w:rsid w:val="00E05C96"/>
    <w:rsid w:val="00E05C9F"/>
    <w:rsid w:val="00E05CBF"/>
    <w:rsid w:val="00E05CC1"/>
    <w:rsid w:val="00E05CD5"/>
    <w:rsid w:val="00E05CFE"/>
    <w:rsid w:val="00E05D18"/>
    <w:rsid w:val="00E05D3F"/>
    <w:rsid w:val="00E05D4C"/>
    <w:rsid w:val="00E05D54"/>
    <w:rsid w:val="00E05D75"/>
    <w:rsid w:val="00E05D76"/>
    <w:rsid w:val="00E05D93"/>
    <w:rsid w:val="00E05DD9"/>
    <w:rsid w:val="00E05E27"/>
    <w:rsid w:val="00E05E2C"/>
    <w:rsid w:val="00E05E45"/>
    <w:rsid w:val="00E05E4F"/>
    <w:rsid w:val="00E05E54"/>
    <w:rsid w:val="00E05E72"/>
    <w:rsid w:val="00E05E95"/>
    <w:rsid w:val="00E05E96"/>
    <w:rsid w:val="00E05EC6"/>
    <w:rsid w:val="00E05ED1"/>
    <w:rsid w:val="00E05EF3"/>
    <w:rsid w:val="00E05F38"/>
    <w:rsid w:val="00E05F91"/>
    <w:rsid w:val="00E05FD7"/>
    <w:rsid w:val="00E06009"/>
    <w:rsid w:val="00E06040"/>
    <w:rsid w:val="00E0608A"/>
    <w:rsid w:val="00E060B2"/>
    <w:rsid w:val="00E060E5"/>
    <w:rsid w:val="00E060EE"/>
    <w:rsid w:val="00E060EF"/>
    <w:rsid w:val="00E0611E"/>
    <w:rsid w:val="00E06128"/>
    <w:rsid w:val="00E0613D"/>
    <w:rsid w:val="00E06227"/>
    <w:rsid w:val="00E06256"/>
    <w:rsid w:val="00E0625E"/>
    <w:rsid w:val="00E0629B"/>
    <w:rsid w:val="00E062BA"/>
    <w:rsid w:val="00E06318"/>
    <w:rsid w:val="00E0631A"/>
    <w:rsid w:val="00E0631D"/>
    <w:rsid w:val="00E06356"/>
    <w:rsid w:val="00E06386"/>
    <w:rsid w:val="00E0639B"/>
    <w:rsid w:val="00E063C5"/>
    <w:rsid w:val="00E06474"/>
    <w:rsid w:val="00E06475"/>
    <w:rsid w:val="00E0649D"/>
    <w:rsid w:val="00E064A3"/>
    <w:rsid w:val="00E064D5"/>
    <w:rsid w:val="00E0650C"/>
    <w:rsid w:val="00E06534"/>
    <w:rsid w:val="00E06545"/>
    <w:rsid w:val="00E06571"/>
    <w:rsid w:val="00E0659B"/>
    <w:rsid w:val="00E065A0"/>
    <w:rsid w:val="00E065B3"/>
    <w:rsid w:val="00E065CB"/>
    <w:rsid w:val="00E065E9"/>
    <w:rsid w:val="00E065FA"/>
    <w:rsid w:val="00E06624"/>
    <w:rsid w:val="00E06649"/>
    <w:rsid w:val="00E066CF"/>
    <w:rsid w:val="00E066EB"/>
    <w:rsid w:val="00E0673F"/>
    <w:rsid w:val="00E067CD"/>
    <w:rsid w:val="00E067CE"/>
    <w:rsid w:val="00E067DF"/>
    <w:rsid w:val="00E0680D"/>
    <w:rsid w:val="00E06854"/>
    <w:rsid w:val="00E06868"/>
    <w:rsid w:val="00E06887"/>
    <w:rsid w:val="00E068B0"/>
    <w:rsid w:val="00E06917"/>
    <w:rsid w:val="00E0691B"/>
    <w:rsid w:val="00E06926"/>
    <w:rsid w:val="00E06928"/>
    <w:rsid w:val="00E0692C"/>
    <w:rsid w:val="00E06952"/>
    <w:rsid w:val="00E0695E"/>
    <w:rsid w:val="00E0696E"/>
    <w:rsid w:val="00E06991"/>
    <w:rsid w:val="00E06A36"/>
    <w:rsid w:val="00E06AD8"/>
    <w:rsid w:val="00E06B46"/>
    <w:rsid w:val="00E06B85"/>
    <w:rsid w:val="00E06B8D"/>
    <w:rsid w:val="00E06C18"/>
    <w:rsid w:val="00E06C53"/>
    <w:rsid w:val="00E06C6F"/>
    <w:rsid w:val="00E06C8D"/>
    <w:rsid w:val="00E06CCE"/>
    <w:rsid w:val="00E06CF7"/>
    <w:rsid w:val="00E06D2D"/>
    <w:rsid w:val="00E06D42"/>
    <w:rsid w:val="00E06D47"/>
    <w:rsid w:val="00E06D65"/>
    <w:rsid w:val="00E06D74"/>
    <w:rsid w:val="00E06DD8"/>
    <w:rsid w:val="00E06DDC"/>
    <w:rsid w:val="00E06E36"/>
    <w:rsid w:val="00E06E52"/>
    <w:rsid w:val="00E06E76"/>
    <w:rsid w:val="00E06E7B"/>
    <w:rsid w:val="00E06EB2"/>
    <w:rsid w:val="00E06EB3"/>
    <w:rsid w:val="00E06EF1"/>
    <w:rsid w:val="00E06EF3"/>
    <w:rsid w:val="00E06F1F"/>
    <w:rsid w:val="00E06F3B"/>
    <w:rsid w:val="00E06F73"/>
    <w:rsid w:val="00E07025"/>
    <w:rsid w:val="00E07029"/>
    <w:rsid w:val="00E07062"/>
    <w:rsid w:val="00E070A2"/>
    <w:rsid w:val="00E070AD"/>
    <w:rsid w:val="00E070DD"/>
    <w:rsid w:val="00E07101"/>
    <w:rsid w:val="00E07128"/>
    <w:rsid w:val="00E0713B"/>
    <w:rsid w:val="00E0713E"/>
    <w:rsid w:val="00E07160"/>
    <w:rsid w:val="00E0716F"/>
    <w:rsid w:val="00E07181"/>
    <w:rsid w:val="00E07187"/>
    <w:rsid w:val="00E071A4"/>
    <w:rsid w:val="00E07229"/>
    <w:rsid w:val="00E07281"/>
    <w:rsid w:val="00E07298"/>
    <w:rsid w:val="00E072C5"/>
    <w:rsid w:val="00E072D4"/>
    <w:rsid w:val="00E0730F"/>
    <w:rsid w:val="00E07355"/>
    <w:rsid w:val="00E07380"/>
    <w:rsid w:val="00E073D6"/>
    <w:rsid w:val="00E07404"/>
    <w:rsid w:val="00E07465"/>
    <w:rsid w:val="00E074B0"/>
    <w:rsid w:val="00E07525"/>
    <w:rsid w:val="00E0752D"/>
    <w:rsid w:val="00E075C3"/>
    <w:rsid w:val="00E075CB"/>
    <w:rsid w:val="00E075E0"/>
    <w:rsid w:val="00E07603"/>
    <w:rsid w:val="00E07623"/>
    <w:rsid w:val="00E07631"/>
    <w:rsid w:val="00E0765E"/>
    <w:rsid w:val="00E0768D"/>
    <w:rsid w:val="00E076D0"/>
    <w:rsid w:val="00E076D2"/>
    <w:rsid w:val="00E07718"/>
    <w:rsid w:val="00E0772A"/>
    <w:rsid w:val="00E0772D"/>
    <w:rsid w:val="00E07743"/>
    <w:rsid w:val="00E07765"/>
    <w:rsid w:val="00E07818"/>
    <w:rsid w:val="00E078D4"/>
    <w:rsid w:val="00E07901"/>
    <w:rsid w:val="00E07947"/>
    <w:rsid w:val="00E079A4"/>
    <w:rsid w:val="00E079BA"/>
    <w:rsid w:val="00E079DA"/>
    <w:rsid w:val="00E079F2"/>
    <w:rsid w:val="00E07A0A"/>
    <w:rsid w:val="00E07A3B"/>
    <w:rsid w:val="00E07A64"/>
    <w:rsid w:val="00E07A66"/>
    <w:rsid w:val="00E07A87"/>
    <w:rsid w:val="00E07AA8"/>
    <w:rsid w:val="00E07AB1"/>
    <w:rsid w:val="00E07B1E"/>
    <w:rsid w:val="00E07B64"/>
    <w:rsid w:val="00E07B70"/>
    <w:rsid w:val="00E07B91"/>
    <w:rsid w:val="00E07B9A"/>
    <w:rsid w:val="00E07BA8"/>
    <w:rsid w:val="00E07BE9"/>
    <w:rsid w:val="00E07BF4"/>
    <w:rsid w:val="00E07C39"/>
    <w:rsid w:val="00E07C61"/>
    <w:rsid w:val="00E07C93"/>
    <w:rsid w:val="00E07C97"/>
    <w:rsid w:val="00E07C99"/>
    <w:rsid w:val="00E07CB4"/>
    <w:rsid w:val="00E07CD5"/>
    <w:rsid w:val="00E07D14"/>
    <w:rsid w:val="00E07D33"/>
    <w:rsid w:val="00E07D3B"/>
    <w:rsid w:val="00E07D40"/>
    <w:rsid w:val="00E07D45"/>
    <w:rsid w:val="00E07D8C"/>
    <w:rsid w:val="00E07DCE"/>
    <w:rsid w:val="00E07E25"/>
    <w:rsid w:val="00E07E34"/>
    <w:rsid w:val="00E07E3F"/>
    <w:rsid w:val="00E07E44"/>
    <w:rsid w:val="00E07E50"/>
    <w:rsid w:val="00E07E88"/>
    <w:rsid w:val="00E07E8D"/>
    <w:rsid w:val="00E07EA3"/>
    <w:rsid w:val="00E07F29"/>
    <w:rsid w:val="00E07F2C"/>
    <w:rsid w:val="00E07F88"/>
    <w:rsid w:val="00E10002"/>
    <w:rsid w:val="00E10069"/>
    <w:rsid w:val="00E100CD"/>
    <w:rsid w:val="00E100D1"/>
    <w:rsid w:val="00E1012C"/>
    <w:rsid w:val="00E10143"/>
    <w:rsid w:val="00E10146"/>
    <w:rsid w:val="00E1014B"/>
    <w:rsid w:val="00E10166"/>
    <w:rsid w:val="00E101E3"/>
    <w:rsid w:val="00E101EE"/>
    <w:rsid w:val="00E101FD"/>
    <w:rsid w:val="00E1020C"/>
    <w:rsid w:val="00E102D0"/>
    <w:rsid w:val="00E102D1"/>
    <w:rsid w:val="00E102F7"/>
    <w:rsid w:val="00E10309"/>
    <w:rsid w:val="00E10347"/>
    <w:rsid w:val="00E1037B"/>
    <w:rsid w:val="00E1038E"/>
    <w:rsid w:val="00E103D7"/>
    <w:rsid w:val="00E103E7"/>
    <w:rsid w:val="00E1042A"/>
    <w:rsid w:val="00E1045A"/>
    <w:rsid w:val="00E10462"/>
    <w:rsid w:val="00E1048E"/>
    <w:rsid w:val="00E104AC"/>
    <w:rsid w:val="00E104B5"/>
    <w:rsid w:val="00E104BB"/>
    <w:rsid w:val="00E104C1"/>
    <w:rsid w:val="00E104EA"/>
    <w:rsid w:val="00E104FD"/>
    <w:rsid w:val="00E1050F"/>
    <w:rsid w:val="00E1051D"/>
    <w:rsid w:val="00E10523"/>
    <w:rsid w:val="00E10559"/>
    <w:rsid w:val="00E10587"/>
    <w:rsid w:val="00E10593"/>
    <w:rsid w:val="00E105C9"/>
    <w:rsid w:val="00E1064F"/>
    <w:rsid w:val="00E10676"/>
    <w:rsid w:val="00E10679"/>
    <w:rsid w:val="00E1067C"/>
    <w:rsid w:val="00E10689"/>
    <w:rsid w:val="00E106AF"/>
    <w:rsid w:val="00E106F6"/>
    <w:rsid w:val="00E1070D"/>
    <w:rsid w:val="00E1074B"/>
    <w:rsid w:val="00E1076A"/>
    <w:rsid w:val="00E1076D"/>
    <w:rsid w:val="00E107C2"/>
    <w:rsid w:val="00E107DC"/>
    <w:rsid w:val="00E10803"/>
    <w:rsid w:val="00E10877"/>
    <w:rsid w:val="00E10883"/>
    <w:rsid w:val="00E108AF"/>
    <w:rsid w:val="00E108B8"/>
    <w:rsid w:val="00E108C1"/>
    <w:rsid w:val="00E10927"/>
    <w:rsid w:val="00E10933"/>
    <w:rsid w:val="00E1093F"/>
    <w:rsid w:val="00E10981"/>
    <w:rsid w:val="00E1098C"/>
    <w:rsid w:val="00E109A5"/>
    <w:rsid w:val="00E109DB"/>
    <w:rsid w:val="00E109EE"/>
    <w:rsid w:val="00E109F1"/>
    <w:rsid w:val="00E109F4"/>
    <w:rsid w:val="00E109F9"/>
    <w:rsid w:val="00E10A01"/>
    <w:rsid w:val="00E10A8E"/>
    <w:rsid w:val="00E10AA0"/>
    <w:rsid w:val="00E10AC0"/>
    <w:rsid w:val="00E10ADD"/>
    <w:rsid w:val="00E10AF3"/>
    <w:rsid w:val="00E10AF6"/>
    <w:rsid w:val="00E10B62"/>
    <w:rsid w:val="00E10B78"/>
    <w:rsid w:val="00E10B92"/>
    <w:rsid w:val="00E10B9F"/>
    <w:rsid w:val="00E10C5C"/>
    <w:rsid w:val="00E10C70"/>
    <w:rsid w:val="00E10C88"/>
    <w:rsid w:val="00E10CAF"/>
    <w:rsid w:val="00E10D1E"/>
    <w:rsid w:val="00E10D52"/>
    <w:rsid w:val="00E10D5A"/>
    <w:rsid w:val="00E10D5F"/>
    <w:rsid w:val="00E10DB3"/>
    <w:rsid w:val="00E10DB6"/>
    <w:rsid w:val="00E10DD7"/>
    <w:rsid w:val="00E10DD8"/>
    <w:rsid w:val="00E10E27"/>
    <w:rsid w:val="00E10E35"/>
    <w:rsid w:val="00E10E8D"/>
    <w:rsid w:val="00E10EA3"/>
    <w:rsid w:val="00E10EF9"/>
    <w:rsid w:val="00E10F04"/>
    <w:rsid w:val="00E10F25"/>
    <w:rsid w:val="00E10F30"/>
    <w:rsid w:val="00E10F51"/>
    <w:rsid w:val="00E10F5A"/>
    <w:rsid w:val="00E10F74"/>
    <w:rsid w:val="00E10FD8"/>
    <w:rsid w:val="00E10FE5"/>
    <w:rsid w:val="00E10FE6"/>
    <w:rsid w:val="00E1101B"/>
    <w:rsid w:val="00E1101F"/>
    <w:rsid w:val="00E11024"/>
    <w:rsid w:val="00E11048"/>
    <w:rsid w:val="00E1104A"/>
    <w:rsid w:val="00E1104F"/>
    <w:rsid w:val="00E1105E"/>
    <w:rsid w:val="00E11081"/>
    <w:rsid w:val="00E11091"/>
    <w:rsid w:val="00E110AB"/>
    <w:rsid w:val="00E1112E"/>
    <w:rsid w:val="00E1115B"/>
    <w:rsid w:val="00E111CB"/>
    <w:rsid w:val="00E111CD"/>
    <w:rsid w:val="00E1123E"/>
    <w:rsid w:val="00E1127F"/>
    <w:rsid w:val="00E1129F"/>
    <w:rsid w:val="00E112C5"/>
    <w:rsid w:val="00E11337"/>
    <w:rsid w:val="00E1133F"/>
    <w:rsid w:val="00E11356"/>
    <w:rsid w:val="00E1136D"/>
    <w:rsid w:val="00E11380"/>
    <w:rsid w:val="00E113D7"/>
    <w:rsid w:val="00E114EE"/>
    <w:rsid w:val="00E114FF"/>
    <w:rsid w:val="00E11539"/>
    <w:rsid w:val="00E1153F"/>
    <w:rsid w:val="00E11561"/>
    <w:rsid w:val="00E1156F"/>
    <w:rsid w:val="00E1159A"/>
    <w:rsid w:val="00E1159C"/>
    <w:rsid w:val="00E115A9"/>
    <w:rsid w:val="00E115AA"/>
    <w:rsid w:val="00E115B3"/>
    <w:rsid w:val="00E11606"/>
    <w:rsid w:val="00E1162B"/>
    <w:rsid w:val="00E11630"/>
    <w:rsid w:val="00E11693"/>
    <w:rsid w:val="00E116AD"/>
    <w:rsid w:val="00E116C7"/>
    <w:rsid w:val="00E11716"/>
    <w:rsid w:val="00E1171E"/>
    <w:rsid w:val="00E11762"/>
    <w:rsid w:val="00E11766"/>
    <w:rsid w:val="00E11783"/>
    <w:rsid w:val="00E117A0"/>
    <w:rsid w:val="00E117A3"/>
    <w:rsid w:val="00E117B9"/>
    <w:rsid w:val="00E117DC"/>
    <w:rsid w:val="00E117E2"/>
    <w:rsid w:val="00E11810"/>
    <w:rsid w:val="00E11819"/>
    <w:rsid w:val="00E11871"/>
    <w:rsid w:val="00E118C7"/>
    <w:rsid w:val="00E118FD"/>
    <w:rsid w:val="00E118FF"/>
    <w:rsid w:val="00E11947"/>
    <w:rsid w:val="00E11980"/>
    <w:rsid w:val="00E1198D"/>
    <w:rsid w:val="00E1199A"/>
    <w:rsid w:val="00E119C5"/>
    <w:rsid w:val="00E119CD"/>
    <w:rsid w:val="00E11A2F"/>
    <w:rsid w:val="00E11A90"/>
    <w:rsid w:val="00E11AC1"/>
    <w:rsid w:val="00E11AC6"/>
    <w:rsid w:val="00E11AD0"/>
    <w:rsid w:val="00E11B2E"/>
    <w:rsid w:val="00E11B46"/>
    <w:rsid w:val="00E11B5A"/>
    <w:rsid w:val="00E11B7F"/>
    <w:rsid w:val="00E11B86"/>
    <w:rsid w:val="00E11B89"/>
    <w:rsid w:val="00E11BD7"/>
    <w:rsid w:val="00E11C5D"/>
    <w:rsid w:val="00E11C6D"/>
    <w:rsid w:val="00E11C72"/>
    <w:rsid w:val="00E11CA8"/>
    <w:rsid w:val="00E11CB9"/>
    <w:rsid w:val="00E11CBA"/>
    <w:rsid w:val="00E11CFC"/>
    <w:rsid w:val="00E11D39"/>
    <w:rsid w:val="00E11D71"/>
    <w:rsid w:val="00E11D81"/>
    <w:rsid w:val="00E11D84"/>
    <w:rsid w:val="00E11D94"/>
    <w:rsid w:val="00E11D9D"/>
    <w:rsid w:val="00E11DEB"/>
    <w:rsid w:val="00E11E01"/>
    <w:rsid w:val="00E11E25"/>
    <w:rsid w:val="00E11E2C"/>
    <w:rsid w:val="00E11E3E"/>
    <w:rsid w:val="00E11E3F"/>
    <w:rsid w:val="00E11E82"/>
    <w:rsid w:val="00E11EBB"/>
    <w:rsid w:val="00E11F28"/>
    <w:rsid w:val="00E11FC1"/>
    <w:rsid w:val="00E11FE2"/>
    <w:rsid w:val="00E11FF4"/>
    <w:rsid w:val="00E12001"/>
    <w:rsid w:val="00E12004"/>
    <w:rsid w:val="00E12014"/>
    <w:rsid w:val="00E1201B"/>
    <w:rsid w:val="00E12027"/>
    <w:rsid w:val="00E12032"/>
    <w:rsid w:val="00E12074"/>
    <w:rsid w:val="00E12158"/>
    <w:rsid w:val="00E121AF"/>
    <w:rsid w:val="00E121CE"/>
    <w:rsid w:val="00E121E2"/>
    <w:rsid w:val="00E121F5"/>
    <w:rsid w:val="00E121FB"/>
    <w:rsid w:val="00E121FC"/>
    <w:rsid w:val="00E12251"/>
    <w:rsid w:val="00E12276"/>
    <w:rsid w:val="00E122BD"/>
    <w:rsid w:val="00E122EA"/>
    <w:rsid w:val="00E122F1"/>
    <w:rsid w:val="00E12307"/>
    <w:rsid w:val="00E1235E"/>
    <w:rsid w:val="00E12371"/>
    <w:rsid w:val="00E12393"/>
    <w:rsid w:val="00E123C5"/>
    <w:rsid w:val="00E123D0"/>
    <w:rsid w:val="00E123D2"/>
    <w:rsid w:val="00E123EA"/>
    <w:rsid w:val="00E12403"/>
    <w:rsid w:val="00E12435"/>
    <w:rsid w:val="00E12472"/>
    <w:rsid w:val="00E1248B"/>
    <w:rsid w:val="00E1248F"/>
    <w:rsid w:val="00E124BE"/>
    <w:rsid w:val="00E124C2"/>
    <w:rsid w:val="00E124F6"/>
    <w:rsid w:val="00E12506"/>
    <w:rsid w:val="00E12513"/>
    <w:rsid w:val="00E1253D"/>
    <w:rsid w:val="00E1253E"/>
    <w:rsid w:val="00E12586"/>
    <w:rsid w:val="00E1258C"/>
    <w:rsid w:val="00E1258F"/>
    <w:rsid w:val="00E1259F"/>
    <w:rsid w:val="00E125AA"/>
    <w:rsid w:val="00E12606"/>
    <w:rsid w:val="00E12618"/>
    <w:rsid w:val="00E1262A"/>
    <w:rsid w:val="00E12667"/>
    <w:rsid w:val="00E1267F"/>
    <w:rsid w:val="00E12685"/>
    <w:rsid w:val="00E126AC"/>
    <w:rsid w:val="00E126CF"/>
    <w:rsid w:val="00E126E0"/>
    <w:rsid w:val="00E12752"/>
    <w:rsid w:val="00E12757"/>
    <w:rsid w:val="00E1277A"/>
    <w:rsid w:val="00E1279E"/>
    <w:rsid w:val="00E127AC"/>
    <w:rsid w:val="00E127BB"/>
    <w:rsid w:val="00E127E6"/>
    <w:rsid w:val="00E12816"/>
    <w:rsid w:val="00E128AB"/>
    <w:rsid w:val="00E128E1"/>
    <w:rsid w:val="00E12921"/>
    <w:rsid w:val="00E1292F"/>
    <w:rsid w:val="00E12931"/>
    <w:rsid w:val="00E1293C"/>
    <w:rsid w:val="00E12942"/>
    <w:rsid w:val="00E1297F"/>
    <w:rsid w:val="00E12981"/>
    <w:rsid w:val="00E1298B"/>
    <w:rsid w:val="00E1298C"/>
    <w:rsid w:val="00E129C8"/>
    <w:rsid w:val="00E12A3B"/>
    <w:rsid w:val="00E12A46"/>
    <w:rsid w:val="00E12A51"/>
    <w:rsid w:val="00E12A97"/>
    <w:rsid w:val="00E12AF3"/>
    <w:rsid w:val="00E12B30"/>
    <w:rsid w:val="00E12B55"/>
    <w:rsid w:val="00E12B6C"/>
    <w:rsid w:val="00E12B84"/>
    <w:rsid w:val="00E12BA2"/>
    <w:rsid w:val="00E12BC1"/>
    <w:rsid w:val="00E12BD2"/>
    <w:rsid w:val="00E12BEF"/>
    <w:rsid w:val="00E12C0F"/>
    <w:rsid w:val="00E12C16"/>
    <w:rsid w:val="00E12C23"/>
    <w:rsid w:val="00E12CBB"/>
    <w:rsid w:val="00E12CC1"/>
    <w:rsid w:val="00E12CD8"/>
    <w:rsid w:val="00E12CE2"/>
    <w:rsid w:val="00E12D06"/>
    <w:rsid w:val="00E12D12"/>
    <w:rsid w:val="00E12D7B"/>
    <w:rsid w:val="00E12DAD"/>
    <w:rsid w:val="00E12DCE"/>
    <w:rsid w:val="00E12E20"/>
    <w:rsid w:val="00E12E27"/>
    <w:rsid w:val="00E12E31"/>
    <w:rsid w:val="00E12E34"/>
    <w:rsid w:val="00E12E50"/>
    <w:rsid w:val="00E12E70"/>
    <w:rsid w:val="00E12E9B"/>
    <w:rsid w:val="00E12ED7"/>
    <w:rsid w:val="00E12F1D"/>
    <w:rsid w:val="00E12F45"/>
    <w:rsid w:val="00E12FE7"/>
    <w:rsid w:val="00E1301C"/>
    <w:rsid w:val="00E1304C"/>
    <w:rsid w:val="00E13072"/>
    <w:rsid w:val="00E13097"/>
    <w:rsid w:val="00E130A8"/>
    <w:rsid w:val="00E13101"/>
    <w:rsid w:val="00E13104"/>
    <w:rsid w:val="00E13105"/>
    <w:rsid w:val="00E13131"/>
    <w:rsid w:val="00E131D9"/>
    <w:rsid w:val="00E1320D"/>
    <w:rsid w:val="00E1322A"/>
    <w:rsid w:val="00E13237"/>
    <w:rsid w:val="00E13239"/>
    <w:rsid w:val="00E1323D"/>
    <w:rsid w:val="00E13241"/>
    <w:rsid w:val="00E13270"/>
    <w:rsid w:val="00E1327A"/>
    <w:rsid w:val="00E1327B"/>
    <w:rsid w:val="00E132A4"/>
    <w:rsid w:val="00E132BE"/>
    <w:rsid w:val="00E132F1"/>
    <w:rsid w:val="00E132F6"/>
    <w:rsid w:val="00E132F9"/>
    <w:rsid w:val="00E13316"/>
    <w:rsid w:val="00E1338A"/>
    <w:rsid w:val="00E13393"/>
    <w:rsid w:val="00E133B9"/>
    <w:rsid w:val="00E133C8"/>
    <w:rsid w:val="00E13450"/>
    <w:rsid w:val="00E13473"/>
    <w:rsid w:val="00E13487"/>
    <w:rsid w:val="00E134A2"/>
    <w:rsid w:val="00E1350E"/>
    <w:rsid w:val="00E1353E"/>
    <w:rsid w:val="00E13547"/>
    <w:rsid w:val="00E135B2"/>
    <w:rsid w:val="00E135C6"/>
    <w:rsid w:val="00E135D2"/>
    <w:rsid w:val="00E135DB"/>
    <w:rsid w:val="00E135E0"/>
    <w:rsid w:val="00E135F0"/>
    <w:rsid w:val="00E13693"/>
    <w:rsid w:val="00E13731"/>
    <w:rsid w:val="00E13764"/>
    <w:rsid w:val="00E13767"/>
    <w:rsid w:val="00E137DF"/>
    <w:rsid w:val="00E1380F"/>
    <w:rsid w:val="00E138A0"/>
    <w:rsid w:val="00E138AE"/>
    <w:rsid w:val="00E1393B"/>
    <w:rsid w:val="00E1394E"/>
    <w:rsid w:val="00E13967"/>
    <w:rsid w:val="00E13994"/>
    <w:rsid w:val="00E139BF"/>
    <w:rsid w:val="00E139E7"/>
    <w:rsid w:val="00E139E9"/>
    <w:rsid w:val="00E139F1"/>
    <w:rsid w:val="00E13A48"/>
    <w:rsid w:val="00E13A6E"/>
    <w:rsid w:val="00E13AB5"/>
    <w:rsid w:val="00E13AD2"/>
    <w:rsid w:val="00E13B24"/>
    <w:rsid w:val="00E13B26"/>
    <w:rsid w:val="00E13B40"/>
    <w:rsid w:val="00E13B59"/>
    <w:rsid w:val="00E13B82"/>
    <w:rsid w:val="00E13B94"/>
    <w:rsid w:val="00E13BDD"/>
    <w:rsid w:val="00E13C19"/>
    <w:rsid w:val="00E13C1B"/>
    <w:rsid w:val="00E13C27"/>
    <w:rsid w:val="00E13C2C"/>
    <w:rsid w:val="00E13C57"/>
    <w:rsid w:val="00E13C66"/>
    <w:rsid w:val="00E13C77"/>
    <w:rsid w:val="00E13CB5"/>
    <w:rsid w:val="00E13CBE"/>
    <w:rsid w:val="00E13CCE"/>
    <w:rsid w:val="00E13CEF"/>
    <w:rsid w:val="00E13D05"/>
    <w:rsid w:val="00E13D1A"/>
    <w:rsid w:val="00E13D24"/>
    <w:rsid w:val="00E13D47"/>
    <w:rsid w:val="00E13D5C"/>
    <w:rsid w:val="00E13D61"/>
    <w:rsid w:val="00E13DAE"/>
    <w:rsid w:val="00E13DB7"/>
    <w:rsid w:val="00E13DCC"/>
    <w:rsid w:val="00E13DE0"/>
    <w:rsid w:val="00E13DE2"/>
    <w:rsid w:val="00E13E03"/>
    <w:rsid w:val="00E13E37"/>
    <w:rsid w:val="00E13E44"/>
    <w:rsid w:val="00E13E67"/>
    <w:rsid w:val="00E13E8C"/>
    <w:rsid w:val="00E13ECA"/>
    <w:rsid w:val="00E13F99"/>
    <w:rsid w:val="00E13FD3"/>
    <w:rsid w:val="00E13FF0"/>
    <w:rsid w:val="00E1401D"/>
    <w:rsid w:val="00E14043"/>
    <w:rsid w:val="00E14078"/>
    <w:rsid w:val="00E1407B"/>
    <w:rsid w:val="00E140A1"/>
    <w:rsid w:val="00E140AA"/>
    <w:rsid w:val="00E140BB"/>
    <w:rsid w:val="00E140CC"/>
    <w:rsid w:val="00E14101"/>
    <w:rsid w:val="00E14112"/>
    <w:rsid w:val="00E1417E"/>
    <w:rsid w:val="00E1418A"/>
    <w:rsid w:val="00E1418B"/>
    <w:rsid w:val="00E14196"/>
    <w:rsid w:val="00E1419D"/>
    <w:rsid w:val="00E141BB"/>
    <w:rsid w:val="00E141FB"/>
    <w:rsid w:val="00E1422C"/>
    <w:rsid w:val="00E14265"/>
    <w:rsid w:val="00E1426A"/>
    <w:rsid w:val="00E14281"/>
    <w:rsid w:val="00E14283"/>
    <w:rsid w:val="00E1429E"/>
    <w:rsid w:val="00E142CD"/>
    <w:rsid w:val="00E142D0"/>
    <w:rsid w:val="00E143BE"/>
    <w:rsid w:val="00E14416"/>
    <w:rsid w:val="00E1442E"/>
    <w:rsid w:val="00E1443B"/>
    <w:rsid w:val="00E1448D"/>
    <w:rsid w:val="00E1449F"/>
    <w:rsid w:val="00E144FB"/>
    <w:rsid w:val="00E14510"/>
    <w:rsid w:val="00E14571"/>
    <w:rsid w:val="00E14575"/>
    <w:rsid w:val="00E14599"/>
    <w:rsid w:val="00E145C2"/>
    <w:rsid w:val="00E145C6"/>
    <w:rsid w:val="00E145F6"/>
    <w:rsid w:val="00E14606"/>
    <w:rsid w:val="00E1462C"/>
    <w:rsid w:val="00E14630"/>
    <w:rsid w:val="00E146AF"/>
    <w:rsid w:val="00E146C2"/>
    <w:rsid w:val="00E146E9"/>
    <w:rsid w:val="00E1475A"/>
    <w:rsid w:val="00E1476D"/>
    <w:rsid w:val="00E147A1"/>
    <w:rsid w:val="00E147A8"/>
    <w:rsid w:val="00E147C8"/>
    <w:rsid w:val="00E147CC"/>
    <w:rsid w:val="00E147EC"/>
    <w:rsid w:val="00E1481A"/>
    <w:rsid w:val="00E14844"/>
    <w:rsid w:val="00E148E9"/>
    <w:rsid w:val="00E1490F"/>
    <w:rsid w:val="00E1497C"/>
    <w:rsid w:val="00E149B2"/>
    <w:rsid w:val="00E149C4"/>
    <w:rsid w:val="00E149DA"/>
    <w:rsid w:val="00E149F6"/>
    <w:rsid w:val="00E14A45"/>
    <w:rsid w:val="00E14A50"/>
    <w:rsid w:val="00E14A6B"/>
    <w:rsid w:val="00E14A7D"/>
    <w:rsid w:val="00E14A96"/>
    <w:rsid w:val="00E14AC4"/>
    <w:rsid w:val="00E14ACA"/>
    <w:rsid w:val="00E14B1E"/>
    <w:rsid w:val="00E14B3D"/>
    <w:rsid w:val="00E14B4F"/>
    <w:rsid w:val="00E14B96"/>
    <w:rsid w:val="00E14B99"/>
    <w:rsid w:val="00E14BB7"/>
    <w:rsid w:val="00E14BC7"/>
    <w:rsid w:val="00E14C12"/>
    <w:rsid w:val="00E14C6F"/>
    <w:rsid w:val="00E14CE2"/>
    <w:rsid w:val="00E14CE3"/>
    <w:rsid w:val="00E14CEA"/>
    <w:rsid w:val="00E14D04"/>
    <w:rsid w:val="00E14D2C"/>
    <w:rsid w:val="00E14D38"/>
    <w:rsid w:val="00E14D3A"/>
    <w:rsid w:val="00E14D74"/>
    <w:rsid w:val="00E14D9C"/>
    <w:rsid w:val="00E14DA8"/>
    <w:rsid w:val="00E14E01"/>
    <w:rsid w:val="00E14E17"/>
    <w:rsid w:val="00E14E6D"/>
    <w:rsid w:val="00E14EE2"/>
    <w:rsid w:val="00E14F56"/>
    <w:rsid w:val="00E14FF1"/>
    <w:rsid w:val="00E15006"/>
    <w:rsid w:val="00E15028"/>
    <w:rsid w:val="00E15029"/>
    <w:rsid w:val="00E1504E"/>
    <w:rsid w:val="00E1505D"/>
    <w:rsid w:val="00E15067"/>
    <w:rsid w:val="00E150A2"/>
    <w:rsid w:val="00E150B0"/>
    <w:rsid w:val="00E150B7"/>
    <w:rsid w:val="00E15152"/>
    <w:rsid w:val="00E1515E"/>
    <w:rsid w:val="00E1517A"/>
    <w:rsid w:val="00E1518C"/>
    <w:rsid w:val="00E15190"/>
    <w:rsid w:val="00E151BD"/>
    <w:rsid w:val="00E151CD"/>
    <w:rsid w:val="00E1523B"/>
    <w:rsid w:val="00E152A7"/>
    <w:rsid w:val="00E152C8"/>
    <w:rsid w:val="00E152D6"/>
    <w:rsid w:val="00E152E4"/>
    <w:rsid w:val="00E15333"/>
    <w:rsid w:val="00E15336"/>
    <w:rsid w:val="00E1534A"/>
    <w:rsid w:val="00E15365"/>
    <w:rsid w:val="00E1538D"/>
    <w:rsid w:val="00E153A7"/>
    <w:rsid w:val="00E153DA"/>
    <w:rsid w:val="00E15414"/>
    <w:rsid w:val="00E1541B"/>
    <w:rsid w:val="00E15441"/>
    <w:rsid w:val="00E154FD"/>
    <w:rsid w:val="00E154FF"/>
    <w:rsid w:val="00E1551E"/>
    <w:rsid w:val="00E15531"/>
    <w:rsid w:val="00E1554C"/>
    <w:rsid w:val="00E15576"/>
    <w:rsid w:val="00E155AA"/>
    <w:rsid w:val="00E155C2"/>
    <w:rsid w:val="00E155C4"/>
    <w:rsid w:val="00E155CE"/>
    <w:rsid w:val="00E15607"/>
    <w:rsid w:val="00E1563A"/>
    <w:rsid w:val="00E15640"/>
    <w:rsid w:val="00E156BF"/>
    <w:rsid w:val="00E156E3"/>
    <w:rsid w:val="00E15716"/>
    <w:rsid w:val="00E1574D"/>
    <w:rsid w:val="00E157B7"/>
    <w:rsid w:val="00E157C8"/>
    <w:rsid w:val="00E157F1"/>
    <w:rsid w:val="00E15829"/>
    <w:rsid w:val="00E15835"/>
    <w:rsid w:val="00E15839"/>
    <w:rsid w:val="00E15844"/>
    <w:rsid w:val="00E15854"/>
    <w:rsid w:val="00E15864"/>
    <w:rsid w:val="00E15869"/>
    <w:rsid w:val="00E15888"/>
    <w:rsid w:val="00E15894"/>
    <w:rsid w:val="00E15931"/>
    <w:rsid w:val="00E15955"/>
    <w:rsid w:val="00E15978"/>
    <w:rsid w:val="00E159BA"/>
    <w:rsid w:val="00E15A19"/>
    <w:rsid w:val="00E15ACE"/>
    <w:rsid w:val="00E15B2D"/>
    <w:rsid w:val="00E15B77"/>
    <w:rsid w:val="00E15B7D"/>
    <w:rsid w:val="00E15B94"/>
    <w:rsid w:val="00E15BD9"/>
    <w:rsid w:val="00E15C04"/>
    <w:rsid w:val="00E15C20"/>
    <w:rsid w:val="00E15C65"/>
    <w:rsid w:val="00E15C88"/>
    <w:rsid w:val="00E15CCC"/>
    <w:rsid w:val="00E15CD1"/>
    <w:rsid w:val="00E15D03"/>
    <w:rsid w:val="00E15D1D"/>
    <w:rsid w:val="00E15D47"/>
    <w:rsid w:val="00E15D48"/>
    <w:rsid w:val="00E15DC0"/>
    <w:rsid w:val="00E15DCD"/>
    <w:rsid w:val="00E15DE1"/>
    <w:rsid w:val="00E15DF7"/>
    <w:rsid w:val="00E15DF8"/>
    <w:rsid w:val="00E15E02"/>
    <w:rsid w:val="00E15E21"/>
    <w:rsid w:val="00E15E70"/>
    <w:rsid w:val="00E15E7E"/>
    <w:rsid w:val="00E15E86"/>
    <w:rsid w:val="00E15E89"/>
    <w:rsid w:val="00E15EAA"/>
    <w:rsid w:val="00E15EB2"/>
    <w:rsid w:val="00E15EF4"/>
    <w:rsid w:val="00E15EF5"/>
    <w:rsid w:val="00E15F02"/>
    <w:rsid w:val="00E15F5A"/>
    <w:rsid w:val="00E15F6B"/>
    <w:rsid w:val="00E15FB4"/>
    <w:rsid w:val="00E15FBF"/>
    <w:rsid w:val="00E15FD3"/>
    <w:rsid w:val="00E1601D"/>
    <w:rsid w:val="00E1604A"/>
    <w:rsid w:val="00E16075"/>
    <w:rsid w:val="00E1607D"/>
    <w:rsid w:val="00E16099"/>
    <w:rsid w:val="00E1609E"/>
    <w:rsid w:val="00E160B8"/>
    <w:rsid w:val="00E160DC"/>
    <w:rsid w:val="00E160E8"/>
    <w:rsid w:val="00E16102"/>
    <w:rsid w:val="00E16149"/>
    <w:rsid w:val="00E1615F"/>
    <w:rsid w:val="00E16165"/>
    <w:rsid w:val="00E16178"/>
    <w:rsid w:val="00E16191"/>
    <w:rsid w:val="00E16198"/>
    <w:rsid w:val="00E161C5"/>
    <w:rsid w:val="00E161C9"/>
    <w:rsid w:val="00E1620D"/>
    <w:rsid w:val="00E16229"/>
    <w:rsid w:val="00E16244"/>
    <w:rsid w:val="00E16264"/>
    <w:rsid w:val="00E16279"/>
    <w:rsid w:val="00E1628D"/>
    <w:rsid w:val="00E162DA"/>
    <w:rsid w:val="00E16315"/>
    <w:rsid w:val="00E1639D"/>
    <w:rsid w:val="00E163B3"/>
    <w:rsid w:val="00E163CC"/>
    <w:rsid w:val="00E164F7"/>
    <w:rsid w:val="00E164FD"/>
    <w:rsid w:val="00E16536"/>
    <w:rsid w:val="00E16562"/>
    <w:rsid w:val="00E165B0"/>
    <w:rsid w:val="00E165BC"/>
    <w:rsid w:val="00E165BF"/>
    <w:rsid w:val="00E16603"/>
    <w:rsid w:val="00E16605"/>
    <w:rsid w:val="00E16629"/>
    <w:rsid w:val="00E166A2"/>
    <w:rsid w:val="00E166B5"/>
    <w:rsid w:val="00E166C2"/>
    <w:rsid w:val="00E166DF"/>
    <w:rsid w:val="00E166ED"/>
    <w:rsid w:val="00E166F8"/>
    <w:rsid w:val="00E16775"/>
    <w:rsid w:val="00E167A7"/>
    <w:rsid w:val="00E167AA"/>
    <w:rsid w:val="00E167CA"/>
    <w:rsid w:val="00E167D7"/>
    <w:rsid w:val="00E167E4"/>
    <w:rsid w:val="00E167FF"/>
    <w:rsid w:val="00E16806"/>
    <w:rsid w:val="00E16827"/>
    <w:rsid w:val="00E1682B"/>
    <w:rsid w:val="00E16839"/>
    <w:rsid w:val="00E16843"/>
    <w:rsid w:val="00E16874"/>
    <w:rsid w:val="00E1687A"/>
    <w:rsid w:val="00E168C7"/>
    <w:rsid w:val="00E16925"/>
    <w:rsid w:val="00E16934"/>
    <w:rsid w:val="00E16960"/>
    <w:rsid w:val="00E16980"/>
    <w:rsid w:val="00E169AB"/>
    <w:rsid w:val="00E16A07"/>
    <w:rsid w:val="00E16A10"/>
    <w:rsid w:val="00E16A42"/>
    <w:rsid w:val="00E16A60"/>
    <w:rsid w:val="00E16A69"/>
    <w:rsid w:val="00E16A8F"/>
    <w:rsid w:val="00E16AB7"/>
    <w:rsid w:val="00E16AE4"/>
    <w:rsid w:val="00E16AF4"/>
    <w:rsid w:val="00E16B1A"/>
    <w:rsid w:val="00E16B95"/>
    <w:rsid w:val="00E16BCB"/>
    <w:rsid w:val="00E16BF8"/>
    <w:rsid w:val="00E16BFD"/>
    <w:rsid w:val="00E16BFE"/>
    <w:rsid w:val="00E16C01"/>
    <w:rsid w:val="00E16C08"/>
    <w:rsid w:val="00E16C89"/>
    <w:rsid w:val="00E16CAD"/>
    <w:rsid w:val="00E16CC7"/>
    <w:rsid w:val="00E16CCF"/>
    <w:rsid w:val="00E16CDE"/>
    <w:rsid w:val="00E16CE5"/>
    <w:rsid w:val="00E16CF4"/>
    <w:rsid w:val="00E16D1A"/>
    <w:rsid w:val="00E16D23"/>
    <w:rsid w:val="00E16D2A"/>
    <w:rsid w:val="00E16D37"/>
    <w:rsid w:val="00E16D53"/>
    <w:rsid w:val="00E16D9F"/>
    <w:rsid w:val="00E16DA4"/>
    <w:rsid w:val="00E16DA7"/>
    <w:rsid w:val="00E16DFE"/>
    <w:rsid w:val="00E16E1B"/>
    <w:rsid w:val="00E16E5B"/>
    <w:rsid w:val="00E16E70"/>
    <w:rsid w:val="00E16E74"/>
    <w:rsid w:val="00E16E7A"/>
    <w:rsid w:val="00E16E80"/>
    <w:rsid w:val="00E16EDC"/>
    <w:rsid w:val="00E16F18"/>
    <w:rsid w:val="00E16F24"/>
    <w:rsid w:val="00E16F53"/>
    <w:rsid w:val="00E16F95"/>
    <w:rsid w:val="00E16F9D"/>
    <w:rsid w:val="00E17009"/>
    <w:rsid w:val="00E17014"/>
    <w:rsid w:val="00E17041"/>
    <w:rsid w:val="00E1706C"/>
    <w:rsid w:val="00E1707F"/>
    <w:rsid w:val="00E170DE"/>
    <w:rsid w:val="00E1712D"/>
    <w:rsid w:val="00E17166"/>
    <w:rsid w:val="00E17182"/>
    <w:rsid w:val="00E171A6"/>
    <w:rsid w:val="00E171AA"/>
    <w:rsid w:val="00E171E0"/>
    <w:rsid w:val="00E1720A"/>
    <w:rsid w:val="00E17255"/>
    <w:rsid w:val="00E17296"/>
    <w:rsid w:val="00E17303"/>
    <w:rsid w:val="00E17362"/>
    <w:rsid w:val="00E1737B"/>
    <w:rsid w:val="00E173D2"/>
    <w:rsid w:val="00E1740F"/>
    <w:rsid w:val="00E17426"/>
    <w:rsid w:val="00E174C5"/>
    <w:rsid w:val="00E17508"/>
    <w:rsid w:val="00E17526"/>
    <w:rsid w:val="00E17547"/>
    <w:rsid w:val="00E17553"/>
    <w:rsid w:val="00E17599"/>
    <w:rsid w:val="00E1760B"/>
    <w:rsid w:val="00E17656"/>
    <w:rsid w:val="00E176E4"/>
    <w:rsid w:val="00E1771C"/>
    <w:rsid w:val="00E1776E"/>
    <w:rsid w:val="00E177A1"/>
    <w:rsid w:val="00E177AF"/>
    <w:rsid w:val="00E177BC"/>
    <w:rsid w:val="00E177C0"/>
    <w:rsid w:val="00E177CA"/>
    <w:rsid w:val="00E1780F"/>
    <w:rsid w:val="00E17863"/>
    <w:rsid w:val="00E1788E"/>
    <w:rsid w:val="00E17895"/>
    <w:rsid w:val="00E178B4"/>
    <w:rsid w:val="00E178BD"/>
    <w:rsid w:val="00E17918"/>
    <w:rsid w:val="00E1793A"/>
    <w:rsid w:val="00E1794B"/>
    <w:rsid w:val="00E1798C"/>
    <w:rsid w:val="00E179A9"/>
    <w:rsid w:val="00E179C6"/>
    <w:rsid w:val="00E179FE"/>
    <w:rsid w:val="00E17A51"/>
    <w:rsid w:val="00E17A62"/>
    <w:rsid w:val="00E17A73"/>
    <w:rsid w:val="00E17A83"/>
    <w:rsid w:val="00E17A8D"/>
    <w:rsid w:val="00E17ABD"/>
    <w:rsid w:val="00E17AE9"/>
    <w:rsid w:val="00E17AEB"/>
    <w:rsid w:val="00E17B4B"/>
    <w:rsid w:val="00E17B70"/>
    <w:rsid w:val="00E17B93"/>
    <w:rsid w:val="00E17BB3"/>
    <w:rsid w:val="00E17BC7"/>
    <w:rsid w:val="00E17BDF"/>
    <w:rsid w:val="00E17BFD"/>
    <w:rsid w:val="00E17C12"/>
    <w:rsid w:val="00E17C1F"/>
    <w:rsid w:val="00E17C28"/>
    <w:rsid w:val="00E17C36"/>
    <w:rsid w:val="00E17CA8"/>
    <w:rsid w:val="00E17CAB"/>
    <w:rsid w:val="00E17D33"/>
    <w:rsid w:val="00E17D41"/>
    <w:rsid w:val="00E17D47"/>
    <w:rsid w:val="00E17D4A"/>
    <w:rsid w:val="00E17D5A"/>
    <w:rsid w:val="00E17D9D"/>
    <w:rsid w:val="00E17DBB"/>
    <w:rsid w:val="00E17DCC"/>
    <w:rsid w:val="00E17DE2"/>
    <w:rsid w:val="00E17DE5"/>
    <w:rsid w:val="00E17E59"/>
    <w:rsid w:val="00E17E68"/>
    <w:rsid w:val="00E17EB4"/>
    <w:rsid w:val="00E17EEA"/>
    <w:rsid w:val="00E17F24"/>
    <w:rsid w:val="00E17FC0"/>
    <w:rsid w:val="00E17FCF"/>
    <w:rsid w:val="00E2000D"/>
    <w:rsid w:val="00E2001F"/>
    <w:rsid w:val="00E2006F"/>
    <w:rsid w:val="00E20094"/>
    <w:rsid w:val="00E200EE"/>
    <w:rsid w:val="00E2012B"/>
    <w:rsid w:val="00E20216"/>
    <w:rsid w:val="00E2022D"/>
    <w:rsid w:val="00E2023E"/>
    <w:rsid w:val="00E2026F"/>
    <w:rsid w:val="00E20339"/>
    <w:rsid w:val="00E20370"/>
    <w:rsid w:val="00E2038A"/>
    <w:rsid w:val="00E20396"/>
    <w:rsid w:val="00E203A8"/>
    <w:rsid w:val="00E203CE"/>
    <w:rsid w:val="00E203DE"/>
    <w:rsid w:val="00E2040A"/>
    <w:rsid w:val="00E2043F"/>
    <w:rsid w:val="00E20446"/>
    <w:rsid w:val="00E20452"/>
    <w:rsid w:val="00E20467"/>
    <w:rsid w:val="00E204B8"/>
    <w:rsid w:val="00E20556"/>
    <w:rsid w:val="00E20578"/>
    <w:rsid w:val="00E20585"/>
    <w:rsid w:val="00E20588"/>
    <w:rsid w:val="00E20596"/>
    <w:rsid w:val="00E205DE"/>
    <w:rsid w:val="00E20640"/>
    <w:rsid w:val="00E20676"/>
    <w:rsid w:val="00E20681"/>
    <w:rsid w:val="00E20682"/>
    <w:rsid w:val="00E206C5"/>
    <w:rsid w:val="00E20753"/>
    <w:rsid w:val="00E20766"/>
    <w:rsid w:val="00E20838"/>
    <w:rsid w:val="00E2084C"/>
    <w:rsid w:val="00E2087A"/>
    <w:rsid w:val="00E208A0"/>
    <w:rsid w:val="00E208AF"/>
    <w:rsid w:val="00E208B2"/>
    <w:rsid w:val="00E208D8"/>
    <w:rsid w:val="00E208E0"/>
    <w:rsid w:val="00E20905"/>
    <w:rsid w:val="00E20906"/>
    <w:rsid w:val="00E20909"/>
    <w:rsid w:val="00E2090B"/>
    <w:rsid w:val="00E2097B"/>
    <w:rsid w:val="00E20983"/>
    <w:rsid w:val="00E209B2"/>
    <w:rsid w:val="00E209B4"/>
    <w:rsid w:val="00E209DE"/>
    <w:rsid w:val="00E209E0"/>
    <w:rsid w:val="00E20A71"/>
    <w:rsid w:val="00E20A85"/>
    <w:rsid w:val="00E20AA6"/>
    <w:rsid w:val="00E20AB5"/>
    <w:rsid w:val="00E20ABE"/>
    <w:rsid w:val="00E20B08"/>
    <w:rsid w:val="00E20B24"/>
    <w:rsid w:val="00E20B42"/>
    <w:rsid w:val="00E20B46"/>
    <w:rsid w:val="00E20B5C"/>
    <w:rsid w:val="00E20B5E"/>
    <w:rsid w:val="00E20B93"/>
    <w:rsid w:val="00E20B96"/>
    <w:rsid w:val="00E20C41"/>
    <w:rsid w:val="00E20C75"/>
    <w:rsid w:val="00E20CB9"/>
    <w:rsid w:val="00E20CD6"/>
    <w:rsid w:val="00E20D36"/>
    <w:rsid w:val="00E20D4C"/>
    <w:rsid w:val="00E20D4D"/>
    <w:rsid w:val="00E20D6F"/>
    <w:rsid w:val="00E20DCF"/>
    <w:rsid w:val="00E20DD3"/>
    <w:rsid w:val="00E20DFA"/>
    <w:rsid w:val="00E20E07"/>
    <w:rsid w:val="00E20E09"/>
    <w:rsid w:val="00E20E19"/>
    <w:rsid w:val="00E20E25"/>
    <w:rsid w:val="00E20E27"/>
    <w:rsid w:val="00E20E7F"/>
    <w:rsid w:val="00E20EC1"/>
    <w:rsid w:val="00E20EEF"/>
    <w:rsid w:val="00E20EF8"/>
    <w:rsid w:val="00E20F13"/>
    <w:rsid w:val="00E20F3A"/>
    <w:rsid w:val="00E20F3C"/>
    <w:rsid w:val="00E20F98"/>
    <w:rsid w:val="00E20F9E"/>
    <w:rsid w:val="00E20FAF"/>
    <w:rsid w:val="00E20FD9"/>
    <w:rsid w:val="00E20FDC"/>
    <w:rsid w:val="00E21039"/>
    <w:rsid w:val="00E210A6"/>
    <w:rsid w:val="00E21113"/>
    <w:rsid w:val="00E2111D"/>
    <w:rsid w:val="00E2112F"/>
    <w:rsid w:val="00E21153"/>
    <w:rsid w:val="00E21160"/>
    <w:rsid w:val="00E21183"/>
    <w:rsid w:val="00E2119D"/>
    <w:rsid w:val="00E211B8"/>
    <w:rsid w:val="00E211D6"/>
    <w:rsid w:val="00E21235"/>
    <w:rsid w:val="00E21237"/>
    <w:rsid w:val="00E21259"/>
    <w:rsid w:val="00E212AF"/>
    <w:rsid w:val="00E212D8"/>
    <w:rsid w:val="00E21311"/>
    <w:rsid w:val="00E21366"/>
    <w:rsid w:val="00E21390"/>
    <w:rsid w:val="00E2139D"/>
    <w:rsid w:val="00E213B6"/>
    <w:rsid w:val="00E213CE"/>
    <w:rsid w:val="00E213CF"/>
    <w:rsid w:val="00E213FE"/>
    <w:rsid w:val="00E21455"/>
    <w:rsid w:val="00E214C7"/>
    <w:rsid w:val="00E214ED"/>
    <w:rsid w:val="00E214FF"/>
    <w:rsid w:val="00E21538"/>
    <w:rsid w:val="00E21562"/>
    <w:rsid w:val="00E215B1"/>
    <w:rsid w:val="00E21611"/>
    <w:rsid w:val="00E2166E"/>
    <w:rsid w:val="00E216AE"/>
    <w:rsid w:val="00E2170C"/>
    <w:rsid w:val="00E2172B"/>
    <w:rsid w:val="00E21744"/>
    <w:rsid w:val="00E21787"/>
    <w:rsid w:val="00E217BC"/>
    <w:rsid w:val="00E217CA"/>
    <w:rsid w:val="00E217CF"/>
    <w:rsid w:val="00E217E4"/>
    <w:rsid w:val="00E21818"/>
    <w:rsid w:val="00E21856"/>
    <w:rsid w:val="00E2186D"/>
    <w:rsid w:val="00E218AD"/>
    <w:rsid w:val="00E218B7"/>
    <w:rsid w:val="00E218DD"/>
    <w:rsid w:val="00E218F1"/>
    <w:rsid w:val="00E21906"/>
    <w:rsid w:val="00E2193B"/>
    <w:rsid w:val="00E21954"/>
    <w:rsid w:val="00E219B1"/>
    <w:rsid w:val="00E21A34"/>
    <w:rsid w:val="00E21A42"/>
    <w:rsid w:val="00E21A81"/>
    <w:rsid w:val="00E21A85"/>
    <w:rsid w:val="00E21B16"/>
    <w:rsid w:val="00E21B6F"/>
    <w:rsid w:val="00E21B88"/>
    <w:rsid w:val="00E21BF1"/>
    <w:rsid w:val="00E21C1A"/>
    <w:rsid w:val="00E21C24"/>
    <w:rsid w:val="00E21C42"/>
    <w:rsid w:val="00E21C4C"/>
    <w:rsid w:val="00E21C4E"/>
    <w:rsid w:val="00E21C5D"/>
    <w:rsid w:val="00E21C74"/>
    <w:rsid w:val="00E21CAF"/>
    <w:rsid w:val="00E21D1C"/>
    <w:rsid w:val="00E21D3A"/>
    <w:rsid w:val="00E21D46"/>
    <w:rsid w:val="00E21D66"/>
    <w:rsid w:val="00E21DB0"/>
    <w:rsid w:val="00E21DB3"/>
    <w:rsid w:val="00E21DE5"/>
    <w:rsid w:val="00E21E27"/>
    <w:rsid w:val="00E21E3C"/>
    <w:rsid w:val="00E21E49"/>
    <w:rsid w:val="00E21E51"/>
    <w:rsid w:val="00E21E58"/>
    <w:rsid w:val="00E21E78"/>
    <w:rsid w:val="00E21E8F"/>
    <w:rsid w:val="00E21E9E"/>
    <w:rsid w:val="00E21ECE"/>
    <w:rsid w:val="00E21EE4"/>
    <w:rsid w:val="00E21EFC"/>
    <w:rsid w:val="00E21F52"/>
    <w:rsid w:val="00E21F54"/>
    <w:rsid w:val="00E21FA5"/>
    <w:rsid w:val="00E21FB1"/>
    <w:rsid w:val="00E2202B"/>
    <w:rsid w:val="00E22036"/>
    <w:rsid w:val="00E2203F"/>
    <w:rsid w:val="00E22079"/>
    <w:rsid w:val="00E2209D"/>
    <w:rsid w:val="00E220C1"/>
    <w:rsid w:val="00E2211E"/>
    <w:rsid w:val="00E2212D"/>
    <w:rsid w:val="00E2213C"/>
    <w:rsid w:val="00E2218E"/>
    <w:rsid w:val="00E221A1"/>
    <w:rsid w:val="00E22204"/>
    <w:rsid w:val="00E22208"/>
    <w:rsid w:val="00E2221A"/>
    <w:rsid w:val="00E22243"/>
    <w:rsid w:val="00E22258"/>
    <w:rsid w:val="00E222B4"/>
    <w:rsid w:val="00E222DD"/>
    <w:rsid w:val="00E222E1"/>
    <w:rsid w:val="00E222F1"/>
    <w:rsid w:val="00E2233C"/>
    <w:rsid w:val="00E22351"/>
    <w:rsid w:val="00E22357"/>
    <w:rsid w:val="00E2235B"/>
    <w:rsid w:val="00E2236B"/>
    <w:rsid w:val="00E22374"/>
    <w:rsid w:val="00E223A3"/>
    <w:rsid w:val="00E223B9"/>
    <w:rsid w:val="00E223C4"/>
    <w:rsid w:val="00E223F1"/>
    <w:rsid w:val="00E22426"/>
    <w:rsid w:val="00E2243E"/>
    <w:rsid w:val="00E22487"/>
    <w:rsid w:val="00E22491"/>
    <w:rsid w:val="00E224AF"/>
    <w:rsid w:val="00E22513"/>
    <w:rsid w:val="00E2251A"/>
    <w:rsid w:val="00E22522"/>
    <w:rsid w:val="00E2253A"/>
    <w:rsid w:val="00E22553"/>
    <w:rsid w:val="00E22558"/>
    <w:rsid w:val="00E2256D"/>
    <w:rsid w:val="00E2257C"/>
    <w:rsid w:val="00E2259F"/>
    <w:rsid w:val="00E225A6"/>
    <w:rsid w:val="00E225C9"/>
    <w:rsid w:val="00E225CE"/>
    <w:rsid w:val="00E22607"/>
    <w:rsid w:val="00E22617"/>
    <w:rsid w:val="00E2266B"/>
    <w:rsid w:val="00E22680"/>
    <w:rsid w:val="00E226BB"/>
    <w:rsid w:val="00E226FC"/>
    <w:rsid w:val="00E2275D"/>
    <w:rsid w:val="00E2275F"/>
    <w:rsid w:val="00E22781"/>
    <w:rsid w:val="00E22787"/>
    <w:rsid w:val="00E2279D"/>
    <w:rsid w:val="00E227FB"/>
    <w:rsid w:val="00E2281C"/>
    <w:rsid w:val="00E2281D"/>
    <w:rsid w:val="00E22856"/>
    <w:rsid w:val="00E22878"/>
    <w:rsid w:val="00E2287F"/>
    <w:rsid w:val="00E2288F"/>
    <w:rsid w:val="00E228A3"/>
    <w:rsid w:val="00E228BD"/>
    <w:rsid w:val="00E228E2"/>
    <w:rsid w:val="00E228E4"/>
    <w:rsid w:val="00E22953"/>
    <w:rsid w:val="00E2296D"/>
    <w:rsid w:val="00E22986"/>
    <w:rsid w:val="00E2298C"/>
    <w:rsid w:val="00E2298F"/>
    <w:rsid w:val="00E22993"/>
    <w:rsid w:val="00E22A04"/>
    <w:rsid w:val="00E22A1E"/>
    <w:rsid w:val="00E22A48"/>
    <w:rsid w:val="00E22A4C"/>
    <w:rsid w:val="00E22A56"/>
    <w:rsid w:val="00E22A5A"/>
    <w:rsid w:val="00E22A92"/>
    <w:rsid w:val="00E22AA1"/>
    <w:rsid w:val="00E22AC4"/>
    <w:rsid w:val="00E22AC5"/>
    <w:rsid w:val="00E22ACE"/>
    <w:rsid w:val="00E22ADA"/>
    <w:rsid w:val="00E22B0A"/>
    <w:rsid w:val="00E22B49"/>
    <w:rsid w:val="00E22B5A"/>
    <w:rsid w:val="00E22B63"/>
    <w:rsid w:val="00E22BA1"/>
    <w:rsid w:val="00E22BC8"/>
    <w:rsid w:val="00E22BD2"/>
    <w:rsid w:val="00E22BDC"/>
    <w:rsid w:val="00E22C00"/>
    <w:rsid w:val="00E22C2A"/>
    <w:rsid w:val="00E22C2D"/>
    <w:rsid w:val="00E22C4E"/>
    <w:rsid w:val="00E22C6C"/>
    <w:rsid w:val="00E22CD7"/>
    <w:rsid w:val="00E22CE7"/>
    <w:rsid w:val="00E22CF4"/>
    <w:rsid w:val="00E22D83"/>
    <w:rsid w:val="00E22D86"/>
    <w:rsid w:val="00E22DC1"/>
    <w:rsid w:val="00E22E38"/>
    <w:rsid w:val="00E22E45"/>
    <w:rsid w:val="00E22E59"/>
    <w:rsid w:val="00E22E80"/>
    <w:rsid w:val="00E22E90"/>
    <w:rsid w:val="00E22E92"/>
    <w:rsid w:val="00E22EB3"/>
    <w:rsid w:val="00E22EBC"/>
    <w:rsid w:val="00E22EE3"/>
    <w:rsid w:val="00E22F27"/>
    <w:rsid w:val="00E22F4A"/>
    <w:rsid w:val="00E22F72"/>
    <w:rsid w:val="00E22F9F"/>
    <w:rsid w:val="00E22FDB"/>
    <w:rsid w:val="00E2300E"/>
    <w:rsid w:val="00E23070"/>
    <w:rsid w:val="00E230B6"/>
    <w:rsid w:val="00E230D4"/>
    <w:rsid w:val="00E23146"/>
    <w:rsid w:val="00E231B7"/>
    <w:rsid w:val="00E232A1"/>
    <w:rsid w:val="00E232A8"/>
    <w:rsid w:val="00E232BE"/>
    <w:rsid w:val="00E232C4"/>
    <w:rsid w:val="00E2332A"/>
    <w:rsid w:val="00E23360"/>
    <w:rsid w:val="00E23372"/>
    <w:rsid w:val="00E233A6"/>
    <w:rsid w:val="00E233B5"/>
    <w:rsid w:val="00E233FA"/>
    <w:rsid w:val="00E2342A"/>
    <w:rsid w:val="00E2342B"/>
    <w:rsid w:val="00E23431"/>
    <w:rsid w:val="00E23443"/>
    <w:rsid w:val="00E23455"/>
    <w:rsid w:val="00E2346B"/>
    <w:rsid w:val="00E23475"/>
    <w:rsid w:val="00E23482"/>
    <w:rsid w:val="00E23486"/>
    <w:rsid w:val="00E234B3"/>
    <w:rsid w:val="00E23500"/>
    <w:rsid w:val="00E23523"/>
    <w:rsid w:val="00E23550"/>
    <w:rsid w:val="00E235B1"/>
    <w:rsid w:val="00E235D2"/>
    <w:rsid w:val="00E23653"/>
    <w:rsid w:val="00E23673"/>
    <w:rsid w:val="00E236A7"/>
    <w:rsid w:val="00E236E7"/>
    <w:rsid w:val="00E2372C"/>
    <w:rsid w:val="00E23747"/>
    <w:rsid w:val="00E2374B"/>
    <w:rsid w:val="00E2374E"/>
    <w:rsid w:val="00E2379C"/>
    <w:rsid w:val="00E237A3"/>
    <w:rsid w:val="00E237BD"/>
    <w:rsid w:val="00E23818"/>
    <w:rsid w:val="00E23823"/>
    <w:rsid w:val="00E23827"/>
    <w:rsid w:val="00E23834"/>
    <w:rsid w:val="00E23885"/>
    <w:rsid w:val="00E238B3"/>
    <w:rsid w:val="00E238B4"/>
    <w:rsid w:val="00E23952"/>
    <w:rsid w:val="00E23969"/>
    <w:rsid w:val="00E2397E"/>
    <w:rsid w:val="00E2398A"/>
    <w:rsid w:val="00E239B2"/>
    <w:rsid w:val="00E23A29"/>
    <w:rsid w:val="00E23A5A"/>
    <w:rsid w:val="00E23A77"/>
    <w:rsid w:val="00E23A79"/>
    <w:rsid w:val="00E23A9F"/>
    <w:rsid w:val="00E23AA8"/>
    <w:rsid w:val="00E23AB3"/>
    <w:rsid w:val="00E23ABA"/>
    <w:rsid w:val="00E23AE5"/>
    <w:rsid w:val="00E23B0C"/>
    <w:rsid w:val="00E23B12"/>
    <w:rsid w:val="00E23B52"/>
    <w:rsid w:val="00E23BBD"/>
    <w:rsid w:val="00E23BD5"/>
    <w:rsid w:val="00E23C05"/>
    <w:rsid w:val="00E23C06"/>
    <w:rsid w:val="00E23C07"/>
    <w:rsid w:val="00E23C0B"/>
    <w:rsid w:val="00E23C4C"/>
    <w:rsid w:val="00E23C80"/>
    <w:rsid w:val="00E23C83"/>
    <w:rsid w:val="00E23CC6"/>
    <w:rsid w:val="00E23CE2"/>
    <w:rsid w:val="00E23D11"/>
    <w:rsid w:val="00E23D26"/>
    <w:rsid w:val="00E23D28"/>
    <w:rsid w:val="00E23D35"/>
    <w:rsid w:val="00E23D4D"/>
    <w:rsid w:val="00E23DA0"/>
    <w:rsid w:val="00E23DC8"/>
    <w:rsid w:val="00E23E46"/>
    <w:rsid w:val="00E23E4F"/>
    <w:rsid w:val="00E23E67"/>
    <w:rsid w:val="00E23E83"/>
    <w:rsid w:val="00E23F0D"/>
    <w:rsid w:val="00E23F39"/>
    <w:rsid w:val="00E23F79"/>
    <w:rsid w:val="00E23FB1"/>
    <w:rsid w:val="00E23FCE"/>
    <w:rsid w:val="00E23FCF"/>
    <w:rsid w:val="00E24036"/>
    <w:rsid w:val="00E24080"/>
    <w:rsid w:val="00E240CB"/>
    <w:rsid w:val="00E240DB"/>
    <w:rsid w:val="00E240E2"/>
    <w:rsid w:val="00E2410C"/>
    <w:rsid w:val="00E24151"/>
    <w:rsid w:val="00E24184"/>
    <w:rsid w:val="00E24193"/>
    <w:rsid w:val="00E241C7"/>
    <w:rsid w:val="00E241E5"/>
    <w:rsid w:val="00E24225"/>
    <w:rsid w:val="00E24229"/>
    <w:rsid w:val="00E2426C"/>
    <w:rsid w:val="00E242DE"/>
    <w:rsid w:val="00E24309"/>
    <w:rsid w:val="00E24320"/>
    <w:rsid w:val="00E2434E"/>
    <w:rsid w:val="00E243A7"/>
    <w:rsid w:val="00E243C2"/>
    <w:rsid w:val="00E243D6"/>
    <w:rsid w:val="00E243F8"/>
    <w:rsid w:val="00E24410"/>
    <w:rsid w:val="00E2441C"/>
    <w:rsid w:val="00E2443D"/>
    <w:rsid w:val="00E24467"/>
    <w:rsid w:val="00E24481"/>
    <w:rsid w:val="00E2449B"/>
    <w:rsid w:val="00E244A1"/>
    <w:rsid w:val="00E244C1"/>
    <w:rsid w:val="00E244D4"/>
    <w:rsid w:val="00E244EA"/>
    <w:rsid w:val="00E24551"/>
    <w:rsid w:val="00E2456B"/>
    <w:rsid w:val="00E2459A"/>
    <w:rsid w:val="00E245D9"/>
    <w:rsid w:val="00E24641"/>
    <w:rsid w:val="00E24642"/>
    <w:rsid w:val="00E24643"/>
    <w:rsid w:val="00E24646"/>
    <w:rsid w:val="00E246E4"/>
    <w:rsid w:val="00E246EF"/>
    <w:rsid w:val="00E246F3"/>
    <w:rsid w:val="00E24708"/>
    <w:rsid w:val="00E24710"/>
    <w:rsid w:val="00E24716"/>
    <w:rsid w:val="00E24778"/>
    <w:rsid w:val="00E24798"/>
    <w:rsid w:val="00E2479C"/>
    <w:rsid w:val="00E247ED"/>
    <w:rsid w:val="00E247F8"/>
    <w:rsid w:val="00E247FC"/>
    <w:rsid w:val="00E24858"/>
    <w:rsid w:val="00E24945"/>
    <w:rsid w:val="00E2494C"/>
    <w:rsid w:val="00E24953"/>
    <w:rsid w:val="00E24978"/>
    <w:rsid w:val="00E2497C"/>
    <w:rsid w:val="00E24985"/>
    <w:rsid w:val="00E249F8"/>
    <w:rsid w:val="00E24A44"/>
    <w:rsid w:val="00E24A66"/>
    <w:rsid w:val="00E24AA2"/>
    <w:rsid w:val="00E24AA8"/>
    <w:rsid w:val="00E24ABA"/>
    <w:rsid w:val="00E24AE1"/>
    <w:rsid w:val="00E24AF7"/>
    <w:rsid w:val="00E24B2F"/>
    <w:rsid w:val="00E24B36"/>
    <w:rsid w:val="00E24B3B"/>
    <w:rsid w:val="00E24B65"/>
    <w:rsid w:val="00E24B76"/>
    <w:rsid w:val="00E24BC2"/>
    <w:rsid w:val="00E24BE5"/>
    <w:rsid w:val="00E24BF0"/>
    <w:rsid w:val="00E24BF1"/>
    <w:rsid w:val="00E24BF7"/>
    <w:rsid w:val="00E24C0A"/>
    <w:rsid w:val="00E24C0F"/>
    <w:rsid w:val="00E24C1C"/>
    <w:rsid w:val="00E24C46"/>
    <w:rsid w:val="00E24CA1"/>
    <w:rsid w:val="00E24CA2"/>
    <w:rsid w:val="00E24CC9"/>
    <w:rsid w:val="00E24CCB"/>
    <w:rsid w:val="00E24CD7"/>
    <w:rsid w:val="00E24CDF"/>
    <w:rsid w:val="00E24CE0"/>
    <w:rsid w:val="00E24CE4"/>
    <w:rsid w:val="00E24CF9"/>
    <w:rsid w:val="00E24D03"/>
    <w:rsid w:val="00E24D33"/>
    <w:rsid w:val="00E24D6B"/>
    <w:rsid w:val="00E24D85"/>
    <w:rsid w:val="00E24DC8"/>
    <w:rsid w:val="00E24DF0"/>
    <w:rsid w:val="00E24DF9"/>
    <w:rsid w:val="00E24E00"/>
    <w:rsid w:val="00E24E41"/>
    <w:rsid w:val="00E24E51"/>
    <w:rsid w:val="00E24E57"/>
    <w:rsid w:val="00E24E8F"/>
    <w:rsid w:val="00E24E92"/>
    <w:rsid w:val="00E24ED8"/>
    <w:rsid w:val="00E24F65"/>
    <w:rsid w:val="00E24F87"/>
    <w:rsid w:val="00E24FA7"/>
    <w:rsid w:val="00E24FD1"/>
    <w:rsid w:val="00E25010"/>
    <w:rsid w:val="00E25019"/>
    <w:rsid w:val="00E25073"/>
    <w:rsid w:val="00E2507D"/>
    <w:rsid w:val="00E25094"/>
    <w:rsid w:val="00E25100"/>
    <w:rsid w:val="00E25176"/>
    <w:rsid w:val="00E2517C"/>
    <w:rsid w:val="00E25180"/>
    <w:rsid w:val="00E25197"/>
    <w:rsid w:val="00E251AF"/>
    <w:rsid w:val="00E251C3"/>
    <w:rsid w:val="00E251F8"/>
    <w:rsid w:val="00E25219"/>
    <w:rsid w:val="00E25274"/>
    <w:rsid w:val="00E2528C"/>
    <w:rsid w:val="00E252DE"/>
    <w:rsid w:val="00E252EB"/>
    <w:rsid w:val="00E2531A"/>
    <w:rsid w:val="00E25332"/>
    <w:rsid w:val="00E25343"/>
    <w:rsid w:val="00E25382"/>
    <w:rsid w:val="00E253AF"/>
    <w:rsid w:val="00E253BF"/>
    <w:rsid w:val="00E2540F"/>
    <w:rsid w:val="00E25416"/>
    <w:rsid w:val="00E25508"/>
    <w:rsid w:val="00E25535"/>
    <w:rsid w:val="00E25537"/>
    <w:rsid w:val="00E25543"/>
    <w:rsid w:val="00E2555D"/>
    <w:rsid w:val="00E2558C"/>
    <w:rsid w:val="00E255AF"/>
    <w:rsid w:val="00E25615"/>
    <w:rsid w:val="00E2566C"/>
    <w:rsid w:val="00E25683"/>
    <w:rsid w:val="00E256A5"/>
    <w:rsid w:val="00E2573F"/>
    <w:rsid w:val="00E25744"/>
    <w:rsid w:val="00E25788"/>
    <w:rsid w:val="00E257C4"/>
    <w:rsid w:val="00E257C7"/>
    <w:rsid w:val="00E257CA"/>
    <w:rsid w:val="00E257CB"/>
    <w:rsid w:val="00E257D4"/>
    <w:rsid w:val="00E257D8"/>
    <w:rsid w:val="00E257DC"/>
    <w:rsid w:val="00E25805"/>
    <w:rsid w:val="00E2583F"/>
    <w:rsid w:val="00E2584F"/>
    <w:rsid w:val="00E25855"/>
    <w:rsid w:val="00E25877"/>
    <w:rsid w:val="00E25893"/>
    <w:rsid w:val="00E258AA"/>
    <w:rsid w:val="00E258AB"/>
    <w:rsid w:val="00E258B2"/>
    <w:rsid w:val="00E258B7"/>
    <w:rsid w:val="00E258C3"/>
    <w:rsid w:val="00E258DD"/>
    <w:rsid w:val="00E258F3"/>
    <w:rsid w:val="00E25930"/>
    <w:rsid w:val="00E2593A"/>
    <w:rsid w:val="00E2599E"/>
    <w:rsid w:val="00E25A06"/>
    <w:rsid w:val="00E25A09"/>
    <w:rsid w:val="00E25A0B"/>
    <w:rsid w:val="00E25A4D"/>
    <w:rsid w:val="00E25A51"/>
    <w:rsid w:val="00E25A75"/>
    <w:rsid w:val="00E25A7E"/>
    <w:rsid w:val="00E25A81"/>
    <w:rsid w:val="00E25A98"/>
    <w:rsid w:val="00E25ADC"/>
    <w:rsid w:val="00E25AFC"/>
    <w:rsid w:val="00E25B0E"/>
    <w:rsid w:val="00E25B22"/>
    <w:rsid w:val="00E25B71"/>
    <w:rsid w:val="00E25BCB"/>
    <w:rsid w:val="00E25C06"/>
    <w:rsid w:val="00E25C07"/>
    <w:rsid w:val="00E25CA0"/>
    <w:rsid w:val="00E25CF0"/>
    <w:rsid w:val="00E25D04"/>
    <w:rsid w:val="00E25D47"/>
    <w:rsid w:val="00E25DB3"/>
    <w:rsid w:val="00E25DB8"/>
    <w:rsid w:val="00E25DD2"/>
    <w:rsid w:val="00E25E50"/>
    <w:rsid w:val="00E25E62"/>
    <w:rsid w:val="00E25E6F"/>
    <w:rsid w:val="00E25E7A"/>
    <w:rsid w:val="00E25EB9"/>
    <w:rsid w:val="00E25F04"/>
    <w:rsid w:val="00E25F1E"/>
    <w:rsid w:val="00E25F2D"/>
    <w:rsid w:val="00E25F5A"/>
    <w:rsid w:val="00E25FB0"/>
    <w:rsid w:val="00E25FB4"/>
    <w:rsid w:val="00E25FBF"/>
    <w:rsid w:val="00E25FDE"/>
    <w:rsid w:val="00E25FE3"/>
    <w:rsid w:val="00E26058"/>
    <w:rsid w:val="00E2606C"/>
    <w:rsid w:val="00E26081"/>
    <w:rsid w:val="00E2608C"/>
    <w:rsid w:val="00E260F1"/>
    <w:rsid w:val="00E260F9"/>
    <w:rsid w:val="00E26110"/>
    <w:rsid w:val="00E2618F"/>
    <w:rsid w:val="00E261A1"/>
    <w:rsid w:val="00E261B7"/>
    <w:rsid w:val="00E261C1"/>
    <w:rsid w:val="00E261C5"/>
    <w:rsid w:val="00E261FF"/>
    <w:rsid w:val="00E2620B"/>
    <w:rsid w:val="00E26214"/>
    <w:rsid w:val="00E262CD"/>
    <w:rsid w:val="00E262E4"/>
    <w:rsid w:val="00E26345"/>
    <w:rsid w:val="00E2634A"/>
    <w:rsid w:val="00E2635C"/>
    <w:rsid w:val="00E2635D"/>
    <w:rsid w:val="00E2638A"/>
    <w:rsid w:val="00E263AE"/>
    <w:rsid w:val="00E263C9"/>
    <w:rsid w:val="00E263E3"/>
    <w:rsid w:val="00E263F5"/>
    <w:rsid w:val="00E26473"/>
    <w:rsid w:val="00E2649E"/>
    <w:rsid w:val="00E264F8"/>
    <w:rsid w:val="00E26567"/>
    <w:rsid w:val="00E26590"/>
    <w:rsid w:val="00E265D3"/>
    <w:rsid w:val="00E265E2"/>
    <w:rsid w:val="00E2661F"/>
    <w:rsid w:val="00E26620"/>
    <w:rsid w:val="00E2667F"/>
    <w:rsid w:val="00E266AC"/>
    <w:rsid w:val="00E266FA"/>
    <w:rsid w:val="00E2670F"/>
    <w:rsid w:val="00E267C7"/>
    <w:rsid w:val="00E26805"/>
    <w:rsid w:val="00E26820"/>
    <w:rsid w:val="00E26839"/>
    <w:rsid w:val="00E2685A"/>
    <w:rsid w:val="00E26889"/>
    <w:rsid w:val="00E268A3"/>
    <w:rsid w:val="00E268BC"/>
    <w:rsid w:val="00E268E4"/>
    <w:rsid w:val="00E268E9"/>
    <w:rsid w:val="00E268FB"/>
    <w:rsid w:val="00E2691D"/>
    <w:rsid w:val="00E26923"/>
    <w:rsid w:val="00E26926"/>
    <w:rsid w:val="00E2693D"/>
    <w:rsid w:val="00E26950"/>
    <w:rsid w:val="00E269BB"/>
    <w:rsid w:val="00E269C7"/>
    <w:rsid w:val="00E269DA"/>
    <w:rsid w:val="00E26A34"/>
    <w:rsid w:val="00E26ACD"/>
    <w:rsid w:val="00E26AED"/>
    <w:rsid w:val="00E26B1C"/>
    <w:rsid w:val="00E26BDF"/>
    <w:rsid w:val="00E26BF0"/>
    <w:rsid w:val="00E26C22"/>
    <w:rsid w:val="00E26C26"/>
    <w:rsid w:val="00E26C50"/>
    <w:rsid w:val="00E26C51"/>
    <w:rsid w:val="00E26C63"/>
    <w:rsid w:val="00E26C76"/>
    <w:rsid w:val="00E26CA8"/>
    <w:rsid w:val="00E26CE4"/>
    <w:rsid w:val="00E26CF3"/>
    <w:rsid w:val="00E26CFF"/>
    <w:rsid w:val="00E26D6E"/>
    <w:rsid w:val="00E26D72"/>
    <w:rsid w:val="00E26D77"/>
    <w:rsid w:val="00E26DAF"/>
    <w:rsid w:val="00E26DB4"/>
    <w:rsid w:val="00E26DC2"/>
    <w:rsid w:val="00E26DE2"/>
    <w:rsid w:val="00E26E3D"/>
    <w:rsid w:val="00E26E5D"/>
    <w:rsid w:val="00E26E6B"/>
    <w:rsid w:val="00E26E6C"/>
    <w:rsid w:val="00E26E83"/>
    <w:rsid w:val="00E26F4B"/>
    <w:rsid w:val="00E26F4C"/>
    <w:rsid w:val="00E26F60"/>
    <w:rsid w:val="00E26FBD"/>
    <w:rsid w:val="00E26FCB"/>
    <w:rsid w:val="00E26FD2"/>
    <w:rsid w:val="00E2702D"/>
    <w:rsid w:val="00E27072"/>
    <w:rsid w:val="00E27091"/>
    <w:rsid w:val="00E27105"/>
    <w:rsid w:val="00E27126"/>
    <w:rsid w:val="00E27136"/>
    <w:rsid w:val="00E27146"/>
    <w:rsid w:val="00E2714E"/>
    <w:rsid w:val="00E2717B"/>
    <w:rsid w:val="00E271F7"/>
    <w:rsid w:val="00E2720E"/>
    <w:rsid w:val="00E27231"/>
    <w:rsid w:val="00E272A7"/>
    <w:rsid w:val="00E27368"/>
    <w:rsid w:val="00E27373"/>
    <w:rsid w:val="00E27376"/>
    <w:rsid w:val="00E273B6"/>
    <w:rsid w:val="00E273FF"/>
    <w:rsid w:val="00E2744C"/>
    <w:rsid w:val="00E2745A"/>
    <w:rsid w:val="00E27463"/>
    <w:rsid w:val="00E27467"/>
    <w:rsid w:val="00E2747A"/>
    <w:rsid w:val="00E27489"/>
    <w:rsid w:val="00E274A3"/>
    <w:rsid w:val="00E274A5"/>
    <w:rsid w:val="00E274BB"/>
    <w:rsid w:val="00E2750F"/>
    <w:rsid w:val="00E27510"/>
    <w:rsid w:val="00E27528"/>
    <w:rsid w:val="00E2753C"/>
    <w:rsid w:val="00E27570"/>
    <w:rsid w:val="00E2757B"/>
    <w:rsid w:val="00E2758B"/>
    <w:rsid w:val="00E275D7"/>
    <w:rsid w:val="00E275E8"/>
    <w:rsid w:val="00E2760F"/>
    <w:rsid w:val="00E2761D"/>
    <w:rsid w:val="00E2764F"/>
    <w:rsid w:val="00E276AD"/>
    <w:rsid w:val="00E276D8"/>
    <w:rsid w:val="00E27747"/>
    <w:rsid w:val="00E27793"/>
    <w:rsid w:val="00E277C9"/>
    <w:rsid w:val="00E277E3"/>
    <w:rsid w:val="00E277F1"/>
    <w:rsid w:val="00E27824"/>
    <w:rsid w:val="00E2782F"/>
    <w:rsid w:val="00E2784F"/>
    <w:rsid w:val="00E2791B"/>
    <w:rsid w:val="00E2791E"/>
    <w:rsid w:val="00E27929"/>
    <w:rsid w:val="00E2797A"/>
    <w:rsid w:val="00E27985"/>
    <w:rsid w:val="00E279A4"/>
    <w:rsid w:val="00E279A7"/>
    <w:rsid w:val="00E279F0"/>
    <w:rsid w:val="00E27A17"/>
    <w:rsid w:val="00E27A18"/>
    <w:rsid w:val="00E27A40"/>
    <w:rsid w:val="00E27A8D"/>
    <w:rsid w:val="00E27A90"/>
    <w:rsid w:val="00E27B29"/>
    <w:rsid w:val="00E27BB5"/>
    <w:rsid w:val="00E27BC5"/>
    <w:rsid w:val="00E27BF8"/>
    <w:rsid w:val="00E27C18"/>
    <w:rsid w:val="00E27C46"/>
    <w:rsid w:val="00E27C69"/>
    <w:rsid w:val="00E27C85"/>
    <w:rsid w:val="00E27C9D"/>
    <w:rsid w:val="00E27CF8"/>
    <w:rsid w:val="00E27D51"/>
    <w:rsid w:val="00E27D53"/>
    <w:rsid w:val="00E27D59"/>
    <w:rsid w:val="00E27D6D"/>
    <w:rsid w:val="00E27D8A"/>
    <w:rsid w:val="00E27DDC"/>
    <w:rsid w:val="00E27E15"/>
    <w:rsid w:val="00E27E24"/>
    <w:rsid w:val="00E27E57"/>
    <w:rsid w:val="00E27E67"/>
    <w:rsid w:val="00E27E72"/>
    <w:rsid w:val="00E27E89"/>
    <w:rsid w:val="00E27E97"/>
    <w:rsid w:val="00E27EB9"/>
    <w:rsid w:val="00E27EC3"/>
    <w:rsid w:val="00E27ECE"/>
    <w:rsid w:val="00E27EFE"/>
    <w:rsid w:val="00E27F27"/>
    <w:rsid w:val="00E27F73"/>
    <w:rsid w:val="00E27F74"/>
    <w:rsid w:val="00E27F7E"/>
    <w:rsid w:val="00E27FCF"/>
    <w:rsid w:val="00E3001E"/>
    <w:rsid w:val="00E300BC"/>
    <w:rsid w:val="00E300CF"/>
    <w:rsid w:val="00E300D4"/>
    <w:rsid w:val="00E300DA"/>
    <w:rsid w:val="00E300E3"/>
    <w:rsid w:val="00E30125"/>
    <w:rsid w:val="00E30192"/>
    <w:rsid w:val="00E30208"/>
    <w:rsid w:val="00E3021B"/>
    <w:rsid w:val="00E3021C"/>
    <w:rsid w:val="00E30229"/>
    <w:rsid w:val="00E30249"/>
    <w:rsid w:val="00E302D1"/>
    <w:rsid w:val="00E302FF"/>
    <w:rsid w:val="00E30335"/>
    <w:rsid w:val="00E3033B"/>
    <w:rsid w:val="00E30344"/>
    <w:rsid w:val="00E3038A"/>
    <w:rsid w:val="00E30415"/>
    <w:rsid w:val="00E30424"/>
    <w:rsid w:val="00E30426"/>
    <w:rsid w:val="00E30455"/>
    <w:rsid w:val="00E304BE"/>
    <w:rsid w:val="00E30561"/>
    <w:rsid w:val="00E3056F"/>
    <w:rsid w:val="00E30576"/>
    <w:rsid w:val="00E3057E"/>
    <w:rsid w:val="00E30582"/>
    <w:rsid w:val="00E305CA"/>
    <w:rsid w:val="00E305D5"/>
    <w:rsid w:val="00E305E6"/>
    <w:rsid w:val="00E30610"/>
    <w:rsid w:val="00E3061D"/>
    <w:rsid w:val="00E30622"/>
    <w:rsid w:val="00E30654"/>
    <w:rsid w:val="00E30664"/>
    <w:rsid w:val="00E3066B"/>
    <w:rsid w:val="00E30674"/>
    <w:rsid w:val="00E306CF"/>
    <w:rsid w:val="00E306D3"/>
    <w:rsid w:val="00E306FF"/>
    <w:rsid w:val="00E3070F"/>
    <w:rsid w:val="00E30719"/>
    <w:rsid w:val="00E3075E"/>
    <w:rsid w:val="00E30794"/>
    <w:rsid w:val="00E307D6"/>
    <w:rsid w:val="00E307EB"/>
    <w:rsid w:val="00E30807"/>
    <w:rsid w:val="00E30816"/>
    <w:rsid w:val="00E3082C"/>
    <w:rsid w:val="00E3082F"/>
    <w:rsid w:val="00E30834"/>
    <w:rsid w:val="00E30861"/>
    <w:rsid w:val="00E30883"/>
    <w:rsid w:val="00E308A9"/>
    <w:rsid w:val="00E308B7"/>
    <w:rsid w:val="00E308DB"/>
    <w:rsid w:val="00E308F1"/>
    <w:rsid w:val="00E30921"/>
    <w:rsid w:val="00E30922"/>
    <w:rsid w:val="00E30929"/>
    <w:rsid w:val="00E309A3"/>
    <w:rsid w:val="00E309DA"/>
    <w:rsid w:val="00E30A29"/>
    <w:rsid w:val="00E30A61"/>
    <w:rsid w:val="00E30A69"/>
    <w:rsid w:val="00E30A6E"/>
    <w:rsid w:val="00E30A93"/>
    <w:rsid w:val="00E30AD0"/>
    <w:rsid w:val="00E30B1D"/>
    <w:rsid w:val="00E30B4B"/>
    <w:rsid w:val="00E30B4D"/>
    <w:rsid w:val="00E30BA3"/>
    <w:rsid w:val="00E30BE6"/>
    <w:rsid w:val="00E30C03"/>
    <w:rsid w:val="00E30C34"/>
    <w:rsid w:val="00E30C69"/>
    <w:rsid w:val="00E30CA2"/>
    <w:rsid w:val="00E30CBD"/>
    <w:rsid w:val="00E30CC3"/>
    <w:rsid w:val="00E30D00"/>
    <w:rsid w:val="00E30D2C"/>
    <w:rsid w:val="00E30D4A"/>
    <w:rsid w:val="00E30D69"/>
    <w:rsid w:val="00E30D7B"/>
    <w:rsid w:val="00E30DDA"/>
    <w:rsid w:val="00E30DE2"/>
    <w:rsid w:val="00E30DEC"/>
    <w:rsid w:val="00E30DF6"/>
    <w:rsid w:val="00E30E40"/>
    <w:rsid w:val="00E30E84"/>
    <w:rsid w:val="00E30E87"/>
    <w:rsid w:val="00E30E9B"/>
    <w:rsid w:val="00E30EC3"/>
    <w:rsid w:val="00E30ED1"/>
    <w:rsid w:val="00E30EDA"/>
    <w:rsid w:val="00E30EF7"/>
    <w:rsid w:val="00E30EFE"/>
    <w:rsid w:val="00E30F1A"/>
    <w:rsid w:val="00E30F42"/>
    <w:rsid w:val="00E30FB7"/>
    <w:rsid w:val="00E30FCF"/>
    <w:rsid w:val="00E30FDD"/>
    <w:rsid w:val="00E31037"/>
    <w:rsid w:val="00E3105D"/>
    <w:rsid w:val="00E310DB"/>
    <w:rsid w:val="00E310DE"/>
    <w:rsid w:val="00E310E5"/>
    <w:rsid w:val="00E3110E"/>
    <w:rsid w:val="00E31126"/>
    <w:rsid w:val="00E31148"/>
    <w:rsid w:val="00E31188"/>
    <w:rsid w:val="00E3119E"/>
    <w:rsid w:val="00E311D8"/>
    <w:rsid w:val="00E311FF"/>
    <w:rsid w:val="00E31205"/>
    <w:rsid w:val="00E31228"/>
    <w:rsid w:val="00E31231"/>
    <w:rsid w:val="00E3126C"/>
    <w:rsid w:val="00E3126F"/>
    <w:rsid w:val="00E3128F"/>
    <w:rsid w:val="00E31294"/>
    <w:rsid w:val="00E312B1"/>
    <w:rsid w:val="00E312FA"/>
    <w:rsid w:val="00E3130B"/>
    <w:rsid w:val="00E31337"/>
    <w:rsid w:val="00E31360"/>
    <w:rsid w:val="00E31381"/>
    <w:rsid w:val="00E3140F"/>
    <w:rsid w:val="00E31412"/>
    <w:rsid w:val="00E31415"/>
    <w:rsid w:val="00E31418"/>
    <w:rsid w:val="00E31424"/>
    <w:rsid w:val="00E31473"/>
    <w:rsid w:val="00E314B1"/>
    <w:rsid w:val="00E314CE"/>
    <w:rsid w:val="00E314D0"/>
    <w:rsid w:val="00E314E8"/>
    <w:rsid w:val="00E314FA"/>
    <w:rsid w:val="00E314FD"/>
    <w:rsid w:val="00E31510"/>
    <w:rsid w:val="00E31532"/>
    <w:rsid w:val="00E31542"/>
    <w:rsid w:val="00E315CD"/>
    <w:rsid w:val="00E315F4"/>
    <w:rsid w:val="00E3162D"/>
    <w:rsid w:val="00E3167D"/>
    <w:rsid w:val="00E316B2"/>
    <w:rsid w:val="00E316C1"/>
    <w:rsid w:val="00E316E2"/>
    <w:rsid w:val="00E31725"/>
    <w:rsid w:val="00E31743"/>
    <w:rsid w:val="00E317D1"/>
    <w:rsid w:val="00E3182B"/>
    <w:rsid w:val="00E3185F"/>
    <w:rsid w:val="00E31863"/>
    <w:rsid w:val="00E3188B"/>
    <w:rsid w:val="00E318C9"/>
    <w:rsid w:val="00E318D8"/>
    <w:rsid w:val="00E318ED"/>
    <w:rsid w:val="00E31918"/>
    <w:rsid w:val="00E31922"/>
    <w:rsid w:val="00E31994"/>
    <w:rsid w:val="00E319CB"/>
    <w:rsid w:val="00E319DC"/>
    <w:rsid w:val="00E31AA4"/>
    <w:rsid w:val="00E31B00"/>
    <w:rsid w:val="00E31B4E"/>
    <w:rsid w:val="00E31BAD"/>
    <w:rsid w:val="00E31BC2"/>
    <w:rsid w:val="00E31BFD"/>
    <w:rsid w:val="00E31C1F"/>
    <w:rsid w:val="00E31C48"/>
    <w:rsid w:val="00E31C5F"/>
    <w:rsid w:val="00E31C6D"/>
    <w:rsid w:val="00E31CC5"/>
    <w:rsid w:val="00E31CEB"/>
    <w:rsid w:val="00E31D0E"/>
    <w:rsid w:val="00E31D12"/>
    <w:rsid w:val="00E31D1C"/>
    <w:rsid w:val="00E31D42"/>
    <w:rsid w:val="00E31D7E"/>
    <w:rsid w:val="00E31D8B"/>
    <w:rsid w:val="00E31DE4"/>
    <w:rsid w:val="00E31EBE"/>
    <w:rsid w:val="00E31ED8"/>
    <w:rsid w:val="00E31EE6"/>
    <w:rsid w:val="00E31F08"/>
    <w:rsid w:val="00E31F1D"/>
    <w:rsid w:val="00E31F26"/>
    <w:rsid w:val="00E31F31"/>
    <w:rsid w:val="00E31F6E"/>
    <w:rsid w:val="00E31F9B"/>
    <w:rsid w:val="00E31FE7"/>
    <w:rsid w:val="00E32000"/>
    <w:rsid w:val="00E32045"/>
    <w:rsid w:val="00E3204A"/>
    <w:rsid w:val="00E32054"/>
    <w:rsid w:val="00E32055"/>
    <w:rsid w:val="00E320D5"/>
    <w:rsid w:val="00E320DB"/>
    <w:rsid w:val="00E320FD"/>
    <w:rsid w:val="00E32114"/>
    <w:rsid w:val="00E32117"/>
    <w:rsid w:val="00E32144"/>
    <w:rsid w:val="00E32174"/>
    <w:rsid w:val="00E32186"/>
    <w:rsid w:val="00E32190"/>
    <w:rsid w:val="00E321E9"/>
    <w:rsid w:val="00E321F8"/>
    <w:rsid w:val="00E322BF"/>
    <w:rsid w:val="00E322D3"/>
    <w:rsid w:val="00E322FC"/>
    <w:rsid w:val="00E32320"/>
    <w:rsid w:val="00E3234F"/>
    <w:rsid w:val="00E323D3"/>
    <w:rsid w:val="00E32411"/>
    <w:rsid w:val="00E324A9"/>
    <w:rsid w:val="00E324BF"/>
    <w:rsid w:val="00E3250B"/>
    <w:rsid w:val="00E3256D"/>
    <w:rsid w:val="00E32573"/>
    <w:rsid w:val="00E32581"/>
    <w:rsid w:val="00E325B2"/>
    <w:rsid w:val="00E325D9"/>
    <w:rsid w:val="00E325E0"/>
    <w:rsid w:val="00E325EE"/>
    <w:rsid w:val="00E32606"/>
    <w:rsid w:val="00E3265E"/>
    <w:rsid w:val="00E32675"/>
    <w:rsid w:val="00E326EB"/>
    <w:rsid w:val="00E326FB"/>
    <w:rsid w:val="00E32703"/>
    <w:rsid w:val="00E32723"/>
    <w:rsid w:val="00E32784"/>
    <w:rsid w:val="00E327AB"/>
    <w:rsid w:val="00E327BA"/>
    <w:rsid w:val="00E3282C"/>
    <w:rsid w:val="00E32839"/>
    <w:rsid w:val="00E3283A"/>
    <w:rsid w:val="00E328BE"/>
    <w:rsid w:val="00E328F9"/>
    <w:rsid w:val="00E3293E"/>
    <w:rsid w:val="00E32945"/>
    <w:rsid w:val="00E3295C"/>
    <w:rsid w:val="00E32988"/>
    <w:rsid w:val="00E329C1"/>
    <w:rsid w:val="00E329D2"/>
    <w:rsid w:val="00E32A38"/>
    <w:rsid w:val="00E32A47"/>
    <w:rsid w:val="00E32A78"/>
    <w:rsid w:val="00E32A90"/>
    <w:rsid w:val="00E32AE4"/>
    <w:rsid w:val="00E32B10"/>
    <w:rsid w:val="00E32B24"/>
    <w:rsid w:val="00E32B33"/>
    <w:rsid w:val="00E32BB1"/>
    <w:rsid w:val="00E32BD4"/>
    <w:rsid w:val="00E32BD9"/>
    <w:rsid w:val="00E32C39"/>
    <w:rsid w:val="00E32C79"/>
    <w:rsid w:val="00E32C7A"/>
    <w:rsid w:val="00E32C7C"/>
    <w:rsid w:val="00E32CCE"/>
    <w:rsid w:val="00E32CE1"/>
    <w:rsid w:val="00E32D23"/>
    <w:rsid w:val="00E32D29"/>
    <w:rsid w:val="00E32D8E"/>
    <w:rsid w:val="00E32DDF"/>
    <w:rsid w:val="00E32DE0"/>
    <w:rsid w:val="00E32E01"/>
    <w:rsid w:val="00E32E24"/>
    <w:rsid w:val="00E32E4C"/>
    <w:rsid w:val="00E32E93"/>
    <w:rsid w:val="00E32EB8"/>
    <w:rsid w:val="00E32EC3"/>
    <w:rsid w:val="00E32EF0"/>
    <w:rsid w:val="00E32EFA"/>
    <w:rsid w:val="00E32F28"/>
    <w:rsid w:val="00E32F6F"/>
    <w:rsid w:val="00E32F9B"/>
    <w:rsid w:val="00E3302B"/>
    <w:rsid w:val="00E3302E"/>
    <w:rsid w:val="00E33031"/>
    <w:rsid w:val="00E3303B"/>
    <w:rsid w:val="00E33040"/>
    <w:rsid w:val="00E33050"/>
    <w:rsid w:val="00E330BB"/>
    <w:rsid w:val="00E330C2"/>
    <w:rsid w:val="00E330D2"/>
    <w:rsid w:val="00E330E4"/>
    <w:rsid w:val="00E330EE"/>
    <w:rsid w:val="00E3311A"/>
    <w:rsid w:val="00E3311B"/>
    <w:rsid w:val="00E33124"/>
    <w:rsid w:val="00E33157"/>
    <w:rsid w:val="00E3317D"/>
    <w:rsid w:val="00E33186"/>
    <w:rsid w:val="00E331A3"/>
    <w:rsid w:val="00E331A5"/>
    <w:rsid w:val="00E331C9"/>
    <w:rsid w:val="00E331F2"/>
    <w:rsid w:val="00E33216"/>
    <w:rsid w:val="00E3325B"/>
    <w:rsid w:val="00E33275"/>
    <w:rsid w:val="00E3328A"/>
    <w:rsid w:val="00E332BD"/>
    <w:rsid w:val="00E332D3"/>
    <w:rsid w:val="00E33314"/>
    <w:rsid w:val="00E33368"/>
    <w:rsid w:val="00E333AE"/>
    <w:rsid w:val="00E333D7"/>
    <w:rsid w:val="00E333ED"/>
    <w:rsid w:val="00E33406"/>
    <w:rsid w:val="00E33407"/>
    <w:rsid w:val="00E33416"/>
    <w:rsid w:val="00E33447"/>
    <w:rsid w:val="00E33482"/>
    <w:rsid w:val="00E3348E"/>
    <w:rsid w:val="00E334C9"/>
    <w:rsid w:val="00E334DA"/>
    <w:rsid w:val="00E334E0"/>
    <w:rsid w:val="00E33502"/>
    <w:rsid w:val="00E33522"/>
    <w:rsid w:val="00E33540"/>
    <w:rsid w:val="00E3355B"/>
    <w:rsid w:val="00E3355D"/>
    <w:rsid w:val="00E335A7"/>
    <w:rsid w:val="00E335D5"/>
    <w:rsid w:val="00E335FE"/>
    <w:rsid w:val="00E33624"/>
    <w:rsid w:val="00E33639"/>
    <w:rsid w:val="00E3364D"/>
    <w:rsid w:val="00E33656"/>
    <w:rsid w:val="00E33693"/>
    <w:rsid w:val="00E336CB"/>
    <w:rsid w:val="00E336D0"/>
    <w:rsid w:val="00E33701"/>
    <w:rsid w:val="00E33766"/>
    <w:rsid w:val="00E3378B"/>
    <w:rsid w:val="00E337F5"/>
    <w:rsid w:val="00E3383B"/>
    <w:rsid w:val="00E33853"/>
    <w:rsid w:val="00E33862"/>
    <w:rsid w:val="00E338AF"/>
    <w:rsid w:val="00E338CA"/>
    <w:rsid w:val="00E338E7"/>
    <w:rsid w:val="00E338F1"/>
    <w:rsid w:val="00E3390D"/>
    <w:rsid w:val="00E33961"/>
    <w:rsid w:val="00E339C2"/>
    <w:rsid w:val="00E339CB"/>
    <w:rsid w:val="00E339D5"/>
    <w:rsid w:val="00E339ED"/>
    <w:rsid w:val="00E33A2D"/>
    <w:rsid w:val="00E33A3A"/>
    <w:rsid w:val="00E33A6C"/>
    <w:rsid w:val="00E33A74"/>
    <w:rsid w:val="00E33AB0"/>
    <w:rsid w:val="00E33AB5"/>
    <w:rsid w:val="00E33AD2"/>
    <w:rsid w:val="00E33B0C"/>
    <w:rsid w:val="00E33B0F"/>
    <w:rsid w:val="00E33B12"/>
    <w:rsid w:val="00E33B49"/>
    <w:rsid w:val="00E33B80"/>
    <w:rsid w:val="00E33BEC"/>
    <w:rsid w:val="00E33C2C"/>
    <w:rsid w:val="00E33C3B"/>
    <w:rsid w:val="00E33C5A"/>
    <w:rsid w:val="00E33C80"/>
    <w:rsid w:val="00E33C87"/>
    <w:rsid w:val="00E33CAD"/>
    <w:rsid w:val="00E33CF8"/>
    <w:rsid w:val="00E33D00"/>
    <w:rsid w:val="00E33D61"/>
    <w:rsid w:val="00E33D64"/>
    <w:rsid w:val="00E33D6D"/>
    <w:rsid w:val="00E33DEB"/>
    <w:rsid w:val="00E33E18"/>
    <w:rsid w:val="00E33E3A"/>
    <w:rsid w:val="00E33E47"/>
    <w:rsid w:val="00E33E54"/>
    <w:rsid w:val="00E33E6A"/>
    <w:rsid w:val="00E33E76"/>
    <w:rsid w:val="00E33ECD"/>
    <w:rsid w:val="00E33EF5"/>
    <w:rsid w:val="00E33F36"/>
    <w:rsid w:val="00E33F37"/>
    <w:rsid w:val="00E33F46"/>
    <w:rsid w:val="00E33F49"/>
    <w:rsid w:val="00E33F60"/>
    <w:rsid w:val="00E33F62"/>
    <w:rsid w:val="00E33F6C"/>
    <w:rsid w:val="00E33FBD"/>
    <w:rsid w:val="00E33FDE"/>
    <w:rsid w:val="00E33FE0"/>
    <w:rsid w:val="00E34058"/>
    <w:rsid w:val="00E340B8"/>
    <w:rsid w:val="00E340F8"/>
    <w:rsid w:val="00E340FE"/>
    <w:rsid w:val="00E34118"/>
    <w:rsid w:val="00E3411A"/>
    <w:rsid w:val="00E3412C"/>
    <w:rsid w:val="00E34147"/>
    <w:rsid w:val="00E341D5"/>
    <w:rsid w:val="00E341E1"/>
    <w:rsid w:val="00E342A3"/>
    <w:rsid w:val="00E342C6"/>
    <w:rsid w:val="00E3434D"/>
    <w:rsid w:val="00E34354"/>
    <w:rsid w:val="00E3436F"/>
    <w:rsid w:val="00E34389"/>
    <w:rsid w:val="00E343A5"/>
    <w:rsid w:val="00E343B3"/>
    <w:rsid w:val="00E343C1"/>
    <w:rsid w:val="00E343E5"/>
    <w:rsid w:val="00E34422"/>
    <w:rsid w:val="00E3442B"/>
    <w:rsid w:val="00E34462"/>
    <w:rsid w:val="00E344BD"/>
    <w:rsid w:val="00E344DD"/>
    <w:rsid w:val="00E3455E"/>
    <w:rsid w:val="00E34583"/>
    <w:rsid w:val="00E345C3"/>
    <w:rsid w:val="00E34610"/>
    <w:rsid w:val="00E3462A"/>
    <w:rsid w:val="00E34651"/>
    <w:rsid w:val="00E3467C"/>
    <w:rsid w:val="00E34683"/>
    <w:rsid w:val="00E346A3"/>
    <w:rsid w:val="00E346B0"/>
    <w:rsid w:val="00E346CF"/>
    <w:rsid w:val="00E346EF"/>
    <w:rsid w:val="00E34729"/>
    <w:rsid w:val="00E34778"/>
    <w:rsid w:val="00E34788"/>
    <w:rsid w:val="00E347A0"/>
    <w:rsid w:val="00E347B1"/>
    <w:rsid w:val="00E34831"/>
    <w:rsid w:val="00E34842"/>
    <w:rsid w:val="00E3487D"/>
    <w:rsid w:val="00E3488D"/>
    <w:rsid w:val="00E348B0"/>
    <w:rsid w:val="00E348B9"/>
    <w:rsid w:val="00E348E8"/>
    <w:rsid w:val="00E34912"/>
    <w:rsid w:val="00E34917"/>
    <w:rsid w:val="00E34921"/>
    <w:rsid w:val="00E3496F"/>
    <w:rsid w:val="00E34973"/>
    <w:rsid w:val="00E349B7"/>
    <w:rsid w:val="00E34A39"/>
    <w:rsid w:val="00E34A4A"/>
    <w:rsid w:val="00E34A96"/>
    <w:rsid w:val="00E34AC7"/>
    <w:rsid w:val="00E34B42"/>
    <w:rsid w:val="00E34B5E"/>
    <w:rsid w:val="00E34C39"/>
    <w:rsid w:val="00E34C75"/>
    <w:rsid w:val="00E34CC3"/>
    <w:rsid w:val="00E34CD4"/>
    <w:rsid w:val="00E34D22"/>
    <w:rsid w:val="00E34D28"/>
    <w:rsid w:val="00E34D2B"/>
    <w:rsid w:val="00E34D2F"/>
    <w:rsid w:val="00E34D52"/>
    <w:rsid w:val="00E34D57"/>
    <w:rsid w:val="00E34D94"/>
    <w:rsid w:val="00E34D99"/>
    <w:rsid w:val="00E34DA8"/>
    <w:rsid w:val="00E34DC8"/>
    <w:rsid w:val="00E34E01"/>
    <w:rsid w:val="00E34E2B"/>
    <w:rsid w:val="00E34E4B"/>
    <w:rsid w:val="00E34E59"/>
    <w:rsid w:val="00E34ED2"/>
    <w:rsid w:val="00E34EE7"/>
    <w:rsid w:val="00E34EEB"/>
    <w:rsid w:val="00E34EF4"/>
    <w:rsid w:val="00E34F55"/>
    <w:rsid w:val="00E34F64"/>
    <w:rsid w:val="00E34FAF"/>
    <w:rsid w:val="00E34FC1"/>
    <w:rsid w:val="00E35007"/>
    <w:rsid w:val="00E35028"/>
    <w:rsid w:val="00E350A2"/>
    <w:rsid w:val="00E35117"/>
    <w:rsid w:val="00E35131"/>
    <w:rsid w:val="00E3516E"/>
    <w:rsid w:val="00E351B4"/>
    <w:rsid w:val="00E352D9"/>
    <w:rsid w:val="00E352DA"/>
    <w:rsid w:val="00E352F4"/>
    <w:rsid w:val="00E35307"/>
    <w:rsid w:val="00E35320"/>
    <w:rsid w:val="00E35339"/>
    <w:rsid w:val="00E3537A"/>
    <w:rsid w:val="00E3539A"/>
    <w:rsid w:val="00E353AB"/>
    <w:rsid w:val="00E353C5"/>
    <w:rsid w:val="00E353EA"/>
    <w:rsid w:val="00E3540B"/>
    <w:rsid w:val="00E3545B"/>
    <w:rsid w:val="00E3547A"/>
    <w:rsid w:val="00E354B2"/>
    <w:rsid w:val="00E354D9"/>
    <w:rsid w:val="00E35504"/>
    <w:rsid w:val="00E35513"/>
    <w:rsid w:val="00E3552D"/>
    <w:rsid w:val="00E3557A"/>
    <w:rsid w:val="00E355A8"/>
    <w:rsid w:val="00E355CA"/>
    <w:rsid w:val="00E35601"/>
    <w:rsid w:val="00E35629"/>
    <w:rsid w:val="00E3568E"/>
    <w:rsid w:val="00E35690"/>
    <w:rsid w:val="00E35695"/>
    <w:rsid w:val="00E3569B"/>
    <w:rsid w:val="00E356CD"/>
    <w:rsid w:val="00E35744"/>
    <w:rsid w:val="00E3576C"/>
    <w:rsid w:val="00E357A4"/>
    <w:rsid w:val="00E357B6"/>
    <w:rsid w:val="00E357BE"/>
    <w:rsid w:val="00E357EB"/>
    <w:rsid w:val="00E3581D"/>
    <w:rsid w:val="00E35826"/>
    <w:rsid w:val="00E35875"/>
    <w:rsid w:val="00E358BB"/>
    <w:rsid w:val="00E358DB"/>
    <w:rsid w:val="00E358EA"/>
    <w:rsid w:val="00E358EC"/>
    <w:rsid w:val="00E35913"/>
    <w:rsid w:val="00E35919"/>
    <w:rsid w:val="00E3592F"/>
    <w:rsid w:val="00E3593D"/>
    <w:rsid w:val="00E35956"/>
    <w:rsid w:val="00E3595C"/>
    <w:rsid w:val="00E35971"/>
    <w:rsid w:val="00E35984"/>
    <w:rsid w:val="00E35995"/>
    <w:rsid w:val="00E359C1"/>
    <w:rsid w:val="00E359E2"/>
    <w:rsid w:val="00E35A78"/>
    <w:rsid w:val="00E35AE3"/>
    <w:rsid w:val="00E35AEC"/>
    <w:rsid w:val="00E35B01"/>
    <w:rsid w:val="00E35B38"/>
    <w:rsid w:val="00E35B58"/>
    <w:rsid w:val="00E35BA4"/>
    <w:rsid w:val="00E35BB5"/>
    <w:rsid w:val="00E35BC9"/>
    <w:rsid w:val="00E35BCA"/>
    <w:rsid w:val="00E35BE7"/>
    <w:rsid w:val="00E35CB3"/>
    <w:rsid w:val="00E35CF0"/>
    <w:rsid w:val="00E35D04"/>
    <w:rsid w:val="00E35D2B"/>
    <w:rsid w:val="00E35D2C"/>
    <w:rsid w:val="00E35D39"/>
    <w:rsid w:val="00E35D6D"/>
    <w:rsid w:val="00E35D7B"/>
    <w:rsid w:val="00E35D7E"/>
    <w:rsid w:val="00E35D9A"/>
    <w:rsid w:val="00E35DFD"/>
    <w:rsid w:val="00E35E02"/>
    <w:rsid w:val="00E35E8C"/>
    <w:rsid w:val="00E35EF1"/>
    <w:rsid w:val="00E35F14"/>
    <w:rsid w:val="00E35F23"/>
    <w:rsid w:val="00E35F44"/>
    <w:rsid w:val="00E35F60"/>
    <w:rsid w:val="00E35F80"/>
    <w:rsid w:val="00E35F8E"/>
    <w:rsid w:val="00E35F97"/>
    <w:rsid w:val="00E35FDD"/>
    <w:rsid w:val="00E35FE1"/>
    <w:rsid w:val="00E35FEE"/>
    <w:rsid w:val="00E35FFC"/>
    <w:rsid w:val="00E3600F"/>
    <w:rsid w:val="00E36036"/>
    <w:rsid w:val="00E3604D"/>
    <w:rsid w:val="00E3606E"/>
    <w:rsid w:val="00E36070"/>
    <w:rsid w:val="00E36085"/>
    <w:rsid w:val="00E36099"/>
    <w:rsid w:val="00E36114"/>
    <w:rsid w:val="00E36115"/>
    <w:rsid w:val="00E3614F"/>
    <w:rsid w:val="00E36158"/>
    <w:rsid w:val="00E36199"/>
    <w:rsid w:val="00E361F6"/>
    <w:rsid w:val="00E3620E"/>
    <w:rsid w:val="00E36218"/>
    <w:rsid w:val="00E36259"/>
    <w:rsid w:val="00E362A5"/>
    <w:rsid w:val="00E362CF"/>
    <w:rsid w:val="00E363B0"/>
    <w:rsid w:val="00E363F5"/>
    <w:rsid w:val="00E36411"/>
    <w:rsid w:val="00E3641F"/>
    <w:rsid w:val="00E36455"/>
    <w:rsid w:val="00E3646B"/>
    <w:rsid w:val="00E36481"/>
    <w:rsid w:val="00E364E7"/>
    <w:rsid w:val="00E36503"/>
    <w:rsid w:val="00E36546"/>
    <w:rsid w:val="00E36563"/>
    <w:rsid w:val="00E365A1"/>
    <w:rsid w:val="00E365CA"/>
    <w:rsid w:val="00E36646"/>
    <w:rsid w:val="00E3664C"/>
    <w:rsid w:val="00E36699"/>
    <w:rsid w:val="00E366A1"/>
    <w:rsid w:val="00E366B3"/>
    <w:rsid w:val="00E366BE"/>
    <w:rsid w:val="00E36725"/>
    <w:rsid w:val="00E3673C"/>
    <w:rsid w:val="00E3675D"/>
    <w:rsid w:val="00E3676B"/>
    <w:rsid w:val="00E36778"/>
    <w:rsid w:val="00E3679E"/>
    <w:rsid w:val="00E367D6"/>
    <w:rsid w:val="00E367EA"/>
    <w:rsid w:val="00E36844"/>
    <w:rsid w:val="00E36899"/>
    <w:rsid w:val="00E3689E"/>
    <w:rsid w:val="00E3692A"/>
    <w:rsid w:val="00E36986"/>
    <w:rsid w:val="00E3699D"/>
    <w:rsid w:val="00E369A7"/>
    <w:rsid w:val="00E36A1C"/>
    <w:rsid w:val="00E36A20"/>
    <w:rsid w:val="00E36A2D"/>
    <w:rsid w:val="00E36A46"/>
    <w:rsid w:val="00E36A4E"/>
    <w:rsid w:val="00E36A50"/>
    <w:rsid w:val="00E36A74"/>
    <w:rsid w:val="00E36A78"/>
    <w:rsid w:val="00E36A7E"/>
    <w:rsid w:val="00E36A83"/>
    <w:rsid w:val="00E36AAB"/>
    <w:rsid w:val="00E36B18"/>
    <w:rsid w:val="00E36B19"/>
    <w:rsid w:val="00E36B26"/>
    <w:rsid w:val="00E36B34"/>
    <w:rsid w:val="00E36B4F"/>
    <w:rsid w:val="00E36B89"/>
    <w:rsid w:val="00E36BAB"/>
    <w:rsid w:val="00E36BCC"/>
    <w:rsid w:val="00E36BCF"/>
    <w:rsid w:val="00E36C12"/>
    <w:rsid w:val="00E36C25"/>
    <w:rsid w:val="00E36C26"/>
    <w:rsid w:val="00E36C3E"/>
    <w:rsid w:val="00E36CB3"/>
    <w:rsid w:val="00E36CD0"/>
    <w:rsid w:val="00E36D29"/>
    <w:rsid w:val="00E36D40"/>
    <w:rsid w:val="00E36DC3"/>
    <w:rsid w:val="00E36DE7"/>
    <w:rsid w:val="00E36DFB"/>
    <w:rsid w:val="00E36E09"/>
    <w:rsid w:val="00E36E0E"/>
    <w:rsid w:val="00E36E38"/>
    <w:rsid w:val="00E36E6D"/>
    <w:rsid w:val="00E36EEC"/>
    <w:rsid w:val="00E36EF1"/>
    <w:rsid w:val="00E36F00"/>
    <w:rsid w:val="00E36F20"/>
    <w:rsid w:val="00E36F48"/>
    <w:rsid w:val="00E36F62"/>
    <w:rsid w:val="00E36F65"/>
    <w:rsid w:val="00E36F95"/>
    <w:rsid w:val="00E36F9B"/>
    <w:rsid w:val="00E36FAA"/>
    <w:rsid w:val="00E36FB8"/>
    <w:rsid w:val="00E36FC8"/>
    <w:rsid w:val="00E36FDC"/>
    <w:rsid w:val="00E36FF7"/>
    <w:rsid w:val="00E3700B"/>
    <w:rsid w:val="00E37075"/>
    <w:rsid w:val="00E3707C"/>
    <w:rsid w:val="00E37087"/>
    <w:rsid w:val="00E370B4"/>
    <w:rsid w:val="00E370CC"/>
    <w:rsid w:val="00E370E3"/>
    <w:rsid w:val="00E370E7"/>
    <w:rsid w:val="00E37103"/>
    <w:rsid w:val="00E37125"/>
    <w:rsid w:val="00E37134"/>
    <w:rsid w:val="00E3713B"/>
    <w:rsid w:val="00E37141"/>
    <w:rsid w:val="00E371A4"/>
    <w:rsid w:val="00E371BB"/>
    <w:rsid w:val="00E371C1"/>
    <w:rsid w:val="00E371C4"/>
    <w:rsid w:val="00E371C7"/>
    <w:rsid w:val="00E3720C"/>
    <w:rsid w:val="00E3728F"/>
    <w:rsid w:val="00E37298"/>
    <w:rsid w:val="00E372AF"/>
    <w:rsid w:val="00E3730A"/>
    <w:rsid w:val="00E37326"/>
    <w:rsid w:val="00E3735E"/>
    <w:rsid w:val="00E37362"/>
    <w:rsid w:val="00E3737C"/>
    <w:rsid w:val="00E37384"/>
    <w:rsid w:val="00E3738E"/>
    <w:rsid w:val="00E37398"/>
    <w:rsid w:val="00E373C5"/>
    <w:rsid w:val="00E37424"/>
    <w:rsid w:val="00E3747D"/>
    <w:rsid w:val="00E374D7"/>
    <w:rsid w:val="00E374E1"/>
    <w:rsid w:val="00E374E9"/>
    <w:rsid w:val="00E374F8"/>
    <w:rsid w:val="00E37529"/>
    <w:rsid w:val="00E3753C"/>
    <w:rsid w:val="00E37546"/>
    <w:rsid w:val="00E37554"/>
    <w:rsid w:val="00E37587"/>
    <w:rsid w:val="00E375FC"/>
    <w:rsid w:val="00E37657"/>
    <w:rsid w:val="00E37676"/>
    <w:rsid w:val="00E37683"/>
    <w:rsid w:val="00E3769E"/>
    <w:rsid w:val="00E376EA"/>
    <w:rsid w:val="00E376FB"/>
    <w:rsid w:val="00E37712"/>
    <w:rsid w:val="00E3775F"/>
    <w:rsid w:val="00E37768"/>
    <w:rsid w:val="00E377CF"/>
    <w:rsid w:val="00E377E8"/>
    <w:rsid w:val="00E37880"/>
    <w:rsid w:val="00E378A1"/>
    <w:rsid w:val="00E378A3"/>
    <w:rsid w:val="00E378DC"/>
    <w:rsid w:val="00E378DF"/>
    <w:rsid w:val="00E378EC"/>
    <w:rsid w:val="00E37933"/>
    <w:rsid w:val="00E37943"/>
    <w:rsid w:val="00E3794B"/>
    <w:rsid w:val="00E3794F"/>
    <w:rsid w:val="00E37967"/>
    <w:rsid w:val="00E37968"/>
    <w:rsid w:val="00E3798E"/>
    <w:rsid w:val="00E379B1"/>
    <w:rsid w:val="00E379FB"/>
    <w:rsid w:val="00E37A06"/>
    <w:rsid w:val="00E37A11"/>
    <w:rsid w:val="00E37A57"/>
    <w:rsid w:val="00E37A68"/>
    <w:rsid w:val="00E37A9F"/>
    <w:rsid w:val="00E37AAF"/>
    <w:rsid w:val="00E37AC9"/>
    <w:rsid w:val="00E37ACB"/>
    <w:rsid w:val="00E37ACD"/>
    <w:rsid w:val="00E37AD7"/>
    <w:rsid w:val="00E37ADC"/>
    <w:rsid w:val="00E37AEC"/>
    <w:rsid w:val="00E37B80"/>
    <w:rsid w:val="00E37B97"/>
    <w:rsid w:val="00E37BAF"/>
    <w:rsid w:val="00E37BB0"/>
    <w:rsid w:val="00E37BB9"/>
    <w:rsid w:val="00E37C13"/>
    <w:rsid w:val="00E37C48"/>
    <w:rsid w:val="00E37C4B"/>
    <w:rsid w:val="00E37C58"/>
    <w:rsid w:val="00E37C8C"/>
    <w:rsid w:val="00E37C99"/>
    <w:rsid w:val="00E37CF0"/>
    <w:rsid w:val="00E37CFE"/>
    <w:rsid w:val="00E37D0A"/>
    <w:rsid w:val="00E37D0D"/>
    <w:rsid w:val="00E37D0E"/>
    <w:rsid w:val="00E37D3A"/>
    <w:rsid w:val="00E37D8E"/>
    <w:rsid w:val="00E37DAD"/>
    <w:rsid w:val="00E37DBB"/>
    <w:rsid w:val="00E37DDC"/>
    <w:rsid w:val="00E37DEB"/>
    <w:rsid w:val="00E37E37"/>
    <w:rsid w:val="00E37E40"/>
    <w:rsid w:val="00E37E4F"/>
    <w:rsid w:val="00E37E5B"/>
    <w:rsid w:val="00E37E63"/>
    <w:rsid w:val="00E37EA6"/>
    <w:rsid w:val="00E37EE3"/>
    <w:rsid w:val="00E37EFF"/>
    <w:rsid w:val="00E37F56"/>
    <w:rsid w:val="00E37FB5"/>
    <w:rsid w:val="00E37FDC"/>
    <w:rsid w:val="00E4000E"/>
    <w:rsid w:val="00E4000F"/>
    <w:rsid w:val="00E40028"/>
    <w:rsid w:val="00E4002C"/>
    <w:rsid w:val="00E40032"/>
    <w:rsid w:val="00E40034"/>
    <w:rsid w:val="00E40047"/>
    <w:rsid w:val="00E4004B"/>
    <w:rsid w:val="00E40071"/>
    <w:rsid w:val="00E4007B"/>
    <w:rsid w:val="00E40123"/>
    <w:rsid w:val="00E40185"/>
    <w:rsid w:val="00E40251"/>
    <w:rsid w:val="00E40269"/>
    <w:rsid w:val="00E40291"/>
    <w:rsid w:val="00E40294"/>
    <w:rsid w:val="00E402B8"/>
    <w:rsid w:val="00E402DE"/>
    <w:rsid w:val="00E402F1"/>
    <w:rsid w:val="00E4031E"/>
    <w:rsid w:val="00E40333"/>
    <w:rsid w:val="00E40334"/>
    <w:rsid w:val="00E40366"/>
    <w:rsid w:val="00E40382"/>
    <w:rsid w:val="00E40395"/>
    <w:rsid w:val="00E403A0"/>
    <w:rsid w:val="00E403A9"/>
    <w:rsid w:val="00E403E3"/>
    <w:rsid w:val="00E403EA"/>
    <w:rsid w:val="00E403F8"/>
    <w:rsid w:val="00E40419"/>
    <w:rsid w:val="00E40420"/>
    <w:rsid w:val="00E4045E"/>
    <w:rsid w:val="00E40490"/>
    <w:rsid w:val="00E4049E"/>
    <w:rsid w:val="00E404CE"/>
    <w:rsid w:val="00E404ED"/>
    <w:rsid w:val="00E40529"/>
    <w:rsid w:val="00E4052B"/>
    <w:rsid w:val="00E4052D"/>
    <w:rsid w:val="00E40542"/>
    <w:rsid w:val="00E4056D"/>
    <w:rsid w:val="00E40596"/>
    <w:rsid w:val="00E4059B"/>
    <w:rsid w:val="00E405D9"/>
    <w:rsid w:val="00E406FC"/>
    <w:rsid w:val="00E40727"/>
    <w:rsid w:val="00E40748"/>
    <w:rsid w:val="00E4074A"/>
    <w:rsid w:val="00E4074E"/>
    <w:rsid w:val="00E40766"/>
    <w:rsid w:val="00E4076F"/>
    <w:rsid w:val="00E40786"/>
    <w:rsid w:val="00E407CF"/>
    <w:rsid w:val="00E407D2"/>
    <w:rsid w:val="00E40839"/>
    <w:rsid w:val="00E40862"/>
    <w:rsid w:val="00E408C9"/>
    <w:rsid w:val="00E408D7"/>
    <w:rsid w:val="00E4091C"/>
    <w:rsid w:val="00E40924"/>
    <w:rsid w:val="00E4094F"/>
    <w:rsid w:val="00E40970"/>
    <w:rsid w:val="00E409BB"/>
    <w:rsid w:val="00E409E8"/>
    <w:rsid w:val="00E40A2C"/>
    <w:rsid w:val="00E40A82"/>
    <w:rsid w:val="00E40AA7"/>
    <w:rsid w:val="00E40B0A"/>
    <w:rsid w:val="00E40B49"/>
    <w:rsid w:val="00E40B99"/>
    <w:rsid w:val="00E40BA9"/>
    <w:rsid w:val="00E40BB5"/>
    <w:rsid w:val="00E40BF4"/>
    <w:rsid w:val="00E40C52"/>
    <w:rsid w:val="00E40C5C"/>
    <w:rsid w:val="00E40C68"/>
    <w:rsid w:val="00E40C85"/>
    <w:rsid w:val="00E40C9E"/>
    <w:rsid w:val="00E40CD3"/>
    <w:rsid w:val="00E40CF3"/>
    <w:rsid w:val="00E40D79"/>
    <w:rsid w:val="00E40D9B"/>
    <w:rsid w:val="00E40DC8"/>
    <w:rsid w:val="00E40DCA"/>
    <w:rsid w:val="00E40DCD"/>
    <w:rsid w:val="00E40DD1"/>
    <w:rsid w:val="00E40DFD"/>
    <w:rsid w:val="00E40E6A"/>
    <w:rsid w:val="00E40EA5"/>
    <w:rsid w:val="00E40EC6"/>
    <w:rsid w:val="00E40ED2"/>
    <w:rsid w:val="00E40ED6"/>
    <w:rsid w:val="00E40EE9"/>
    <w:rsid w:val="00E40EF7"/>
    <w:rsid w:val="00E40F58"/>
    <w:rsid w:val="00E40F5C"/>
    <w:rsid w:val="00E40FA5"/>
    <w:rsid w:val="00E40FDD"/>
    <w:rsid w:val="00E41019"/>
    <w:rsid w:val="00E41026"/>
    <w:rsid w:val="00E4104F"/>
    <w:rsid w:val="00E410E5"/>
    <w:rsid w:val="00E410F6"/>
    <w:rsid w:val="00E41107"/>
    <w:rsid w:val="00E4119F"/>
    <w:rsid w:val="00E411B3"/>
    <w:rsid w:val="00E41235"/>
    <w:rsid w:val="00E4123D"/>
    <w:rsid w:val="00E41275"/>
    <w:rsid w:val="00E412AA"/>
    <w:rsid w:val="00E412EE"/>
    <w:rsid w:val="00E41300"/>
    <w:rsid w:val="00E41303"/>
    <w:rsid w:val="00E41367"/>
    <w:rsid w:val="00E4137B"/>
    <w:rsid w:val="00E413C0"/>
    <w:rsid w:val="00E4141C"/>
    <w:rsid w:val="00E41428"/>
    <w:rsid w:val="00E41457"/>
    <w:rsid w:val="00E4145A"/>
    <w:rsid w:val="00E41461"/>
    <w:rsid w:val="00E41478"/>
    <w:rsid w:val="00E41479"/>
    <w:rsid w:val="00E41488"/>
    <w:rsid w:val="00E4149F"/>
    <w:rsid w:val="00E414C7"/>
    <w:rsid w:val="00E414EA"/>
    <w:rsid w:val="00E41553"/>
    <w:rsid w:val="00E4157E"/>
    <w:rsid w:val="00E41598"/>
    <w:rsid w:val="00E415A3"/>
    <w:rsid w:val="00E415F1"/>
    <w:rsid w:val="00E41634"/>
    <w:rsid w:val="00E4165B"/>
    <w:rsid w:val="00E416AD"/>
    <w:rsid w:val="00E416DA"/>
    <w:rsid w:val="00E416DD"/>
    <w:rsid w:val="00E416E9"/>
    <w:rsid w:val="00E416F9"/>
    <w:rsid w:val="00E41707"/>
    <w:rsid w:val="00E4170B"/>
    <w:rsid w:val="00E41753"/>
    <w:rsid w:val="00E4176D"/>
    <w:rsid w:val="00E41779"/>
    <w:rsid w:val="00E417A0"/>
    <w:rsid w:val="00E417B8"/>
    <w:rsid w:val="00E4181B"/>
    <w:rsid w:val="00E4182B"/>
    <w:rsid w:val="00E41859"/>
    <w:rsid w:val="00E4189B"/>
    <w:rsid w:val="00E418AB"/>
    <w:rsid w:val="00E418C0"/>
    <w:rsid w:val="00E418E5"/>
    <w:rsid w:val="00E41985"/>
    <w:rsid w:val="00E419B9"/>
    <w:rsid w:val="00E419ED"/>
    <w:rsid w:val="00E41A08"/>
    <w:rsid w:val="00E41A1C"/>
    <w:rsid w:val="00E41A76"/>
    <w:rsid w:val="00E41A8F"/>
    <w:rsid w:val="00E41AD0"/>
    <w:rsid w:val="00E41AD6"/>
    <w:rsid w:val="00E41AE6"/>
    <w:rsid w:val="00E41AEE"/>
    <w:rsid w:val="00E41AF7"/>
    <w:rsid w:val="00E41B21"/>
    <w:rsid w:val="00E41B6E"/>
    <w:rsid w:val="00E41B7D"/>
    <w:rsid w:val="00E41BC9"/>
    <w:rsid w:val="00E41C09"/>
    <w:rsid w:val="00E41C1E"/>
    <w:rsid w:val="00E41C83"/>
    <w:rsid w:val="00E41C9E"/>
    <w:rsid w:val="00E41CA0"/>
    <w:rsid w:val="00E41CD7"/>
    <w:rsid w:val="00E41CDF"/>
    <w:rsid w:val="00E41DD6"/>
    <w:rsid w:val="00E41E05"/>
    <w:rsid w:val="00E41E4B"/>
    <w:rsid w:val="00E41E54"/>
    <w:rsid w:val="00E41E84"/>
    <w:rsid w:val="00E41E90"/>
    <w:rsid w:val="00E41EA9"/>
    <w:rsid w:val="00E41F2A"/>
    <w:rsid w:val="00E41F65"/>
    <w:rsid w:val="00E41F68"/>
    <w:rsid w:val="00E41F9A"/>
    <w:rsid w:val="00E41FA9"/>
    <w:rsid w:val="00E4200C"/>
    <w:rsid w:val="00E4202E"/>
    <w:rsid w:val="00E420A7"/>
    <w:rsid w:val="00E420AD"/>
    <w:rsid w:val="00E420DC"/>
    <w:rsid w:val="00E420E5"/>
    <w:rsid w:val="00E4213D"/>
    <w:rsid w:val="00E42142"/>
    <w:rsid w:val="00E4216B"/>
    <w:rsid w:val="00E421E0"/>
    <w:rsid w:val="00E421EF"/>
    <w:rsid w:val="00E42227"/>
    <w:rsid w:val="00E42246"/>
    <w:rsid w:val="00E42254"/>
    <w:rsid w:val="00E42256"/>
    <w:rsid w:val="00E42276"/>
    <w:rsid w:val="00E422DB"/>
    <w:rsid w:val="00E422F1"/>
    <w:rsid w:val="00E42344"/>
    <w:rsid w:val="00E42357"/>
    <w:rsid w:val="00E42366"/>
    <w:rsid w:val="00E42374"/>
    <w:rsid w:val="00E42381"/>
    <w:rsid w:val="00E423A4"/>
    <w:rsid w:val="00E423C9"/>
    <w:rsid w:val="00E423F6"/>
    <w:rsid w:val="00E42423"/>
    <w:rsid w:val="00E4244B"/>
    <w:rsid w:val="00E4245B"/>
    <w:rsid w:val="00E42463"/>
    <w:rsid w:val="00E4248B"/>
    <w:rsid w:val="00E424B6"/>
    <w:rsid w:val="00E42506"/>
    <w:rsid w:val="00E4254D"/>
    <w:rsid w:val="00E4259C"/>
    <w:rsid w:val="00E425A3"/>
    <w:rsid w:val="00E425A8"/>
    <w:rsid w:val="00E425C5"/>
    <w:rsid w:val="00E425CD"/>
    <w:rsid w:val="00E425EB"/>
    <w:rsid w:val="00E425F7"/>
    <w:rsid w:val="00E425FF"/>
    <w:rsid w:val="00E42608"/>
    <w:rsid w:val="00E42657"/>
    <w:rsid w:val="00E4268A"/>
    <w:rsid w:val="00E426B6"/>
    <w:rsid w:val="00E426BF"/>
    <w:rsid w:val="00E426DB"/>
    <w:rsid w:val="00E426F6"/>
    <w:rsid w:val="00E42714"/>
    <w:rsid w:val="00E42736"/>
    <w:rsid w:val="00E4273A"/>
    <w:rsid w:val="00E4274A"/>
    <w:rsid w:val="00E4274F"/>
    <w:rsid w:val="00E4277C"/>
    <w:rsid w:val="00E4278C"/>
    <w:rsid w:val="00E427AB"/>
    <w:rsid w:val="00E427B7"/>
    <w:rsid w:val="00E427B9"/>
    <w:rsid w:val="00E42806"/>
    <w:rsid w:val="00E42810"/>
    <w:rsid w:val="00E4281E"/>
    <w:rsid w:val="00E42838"/>
    <w:rsid w:val="00E4286C"/>
    <w:rsid w:val="00E42889"/>
    <w:rsid w:val="00E428F3"/>
    <w:rsid w:val="00E4293D"/>
    <w:rsid w:val="00E4298C"/>
    <w:rsid w:val="00E429BD"/>
    <w:rsid w:val="00E429E0"/>
    <w:rsid w:val="00E429E1"/>
    <w:rsid w:val="00E42A2C"/>
    <w:rsid w:val="00E42A33"/>
    <w:rsid w:val="00E42A60"/>
    <w:rsid w:val="00E42A66"/>
    <w:rsid w:val="00E42A7A"/>
    <w:rsid w:val="00E42A80"/>
    <w:rsid w:val="00E42AC0"/>
    <w:rsid w:val="00E42AD1"/>
    <w:rsid w:val="00E42AFF"/>
    <w:rsid w:val="00E42B51"/>
    <w:rsid w:val="00E42B5D"/>
    <w:rsid w:val="00E42BB5"/>
    <w:rsid w:val="00E42BD4"/>
    <w:rsid w:val="00E42BD8"/>
    <w:rsid w:val="00E42BFB"/>
    <w:rsid w:val="00E42C00"/>
    <w:rsid w:val="00E42C12"/>
    <w:rsid w:val="00E42C3E"/>
    <w:rsid w:val="00E42C52"/>
    <w:rsid w:val="00E42CC5"/>
    <w:rsid w:val="00E42CDA"/>
    <w:rsid w:val="00E42CF5"/>
    <w:rsid w:val="00E42D11"/>
    <w:rsid w:val="00E42D28"/>
    <w:rsid w:val="00E42D5B"/>
    <w:rsid w:val="00E42D76"/>
    <w:rsid w:val="00E42D78"/>
    <w:rsid w:val="00E42D7B"/>
    <w:rsid w:val="00E42D9A"/>
    <w:rsid w:val="00E42DB1"/>
    <w:rsid w:val="00E42DE4"/>
    <w:rsid w:val="00E42E01"/>
    <w:rsid w:val="00E42E2B"/>
    <w:rsid w:val="00E42E34"/>
    <w:rsid w:val="00E42E5D"/>
    <w:rsid w:val="00E42E90"/>
    <w:rsid w:val="00E42F21"/>
    <w:rsid w:val="00E42F51"/>
    <w:rsid w:val="00E42FA7"/>
    <w:rsid w:val="00E42FCB"/>
    <w:rsid w:val="00E42FD1"/>
    <w:rsid w:val="00E4304F"/>
    <w:rsid w:val="00E43066"/>
    <w:rsid w:val="00E43083"/>
    <w:rsid w:val="00E43089"/>
    <w:rsid w:val="00E43090"/>
    <w:rsid w:val="00E430D1"/>
    <w:rsid w:val="00E430D7"/>
    <w:rsid w:val="00E43137"/>
    <w:rsid w:val="00E43155"/>
    <w:rsid w:val="00E431AE"/>
    <w:rsid w:val="00E431E9"/>
    <w:rsid w:val="00E43246"/>
    <w:rsid w:val="00E4326B"/>
    <w:rsid w:val="00E43288"/>
    <w:rsid w:val="00E4332F"/>
    <w:rsid w:val="00E4333B"/>
    <w:rsid w:val="00E43341"/>
    <w:rsid w:val="00E4336E"/>
    <w:rsid w:val="00E43380"/>
    <w:rsid w:val="00E43397"/>
    <w:rsid w:val="00E433DC"/>
    <w:rsid w:val="00E433E7"/>
    <w:rsid w:val="00E433FF"/>
    <w:rsid w:val="00E4342B"/>
    <w:rsid w:val="00E4345D"/>
    <w:rsid w:val="00E4347C"/>
    <w:rsid w:val="00E43484"/>
    <w:rsid w:val="00E4349A"/>
    <w:rsid w:val="00E434D2"/>
    <w:rsid w:val="00E43514"/>
    <w:rsid w:val="00E43576"/>
    <w:rsid w:val="00E435D3"/>
    <w:rsid w:val="00E4363B"/>
    <w:rsid w:val="00E43668"/>
    <w:rsid w:val="00E436E2"/>
    <w:rsid w:val="00E436E5"/>
    <w:rsid w:val="00E436E6"/>
    <w:rsid w:val="00E43765"/>
    <w:rsid w:val="00E43796"/>
    <w:rsid w:val="00E437D0"/>
    <w:rsid w:val="00E437D9"/>
    <w:rsid w:val="00E4381E"/>
    <w:rsid w:val="00E4382A"/>
    <w:rsid w:val="00E4383B"/>
    <w:rsid w:val="00E43883"/>
    <w:rsid w:val="00E4389F"/>
    <w:rsid w:val="00E438A3"/>
    <w:rsid w:val="00E438BC"/>
    <w:rsid w:val="00E438EC"/>
    <w:rsid w:val="00E43905"/>
    <w:rsid w:val="00E43914"/>
    <w:rsid w:val="00E4395E"/>
    <w:rsid w:val="00E43962"/>
    <w:rsid w:val="00E43994"/>
    <w:rsid w:val="00E4399B"/>
    <w:rsid w:val="00E439A0"/>
    <w:rsid w:val="00E439B9"/>
    <w:rsid w:val="00E439BE"/>
    <w:rsid w:val="00E43A2A"/>
    <w:rsid w:val="00E43A3C"/>
    <w:rsid w:val="00E43AB0"/>
    <w:rsid w:val="00E43AB5"/>
    <w:rsid w:val="00E43AD2"/>
    <w:rsid w:val="00E43ADF"/>
    <w:rsid w:val="00E43B66"/>
    <w:rsid w:val="00E43B86"/>
    <w:rsid w:val="00E43BD2"/>
    <w:rsid w:val="00E43BF1"/>
    <w:rsid w:val="00E43BF5"/>
    <w:rsid w:val="00E43BFA"/>
    <w:rsid w:val="00E43C1A"/>
    <w:rsid w:val="00E43C5D"/>
    <w:rsid w:val="00E43C74"/>
    <w:rsid w:val="00E43C83"/>
    <w:rsid w:val="00E43CA1"/>
    <w:rsid w:val="00E43CD5"/>
    <w:rsid w:val="00E43CEA"/>
    <w:rsid w:val="00E43CF4"/>
    <w:rsid w:val="00E43D07"/>
    <w:rsid w:val="00E43D0D"/>
    <w:rsid w:val="00E43D1B"/>
    <w:rsid w:val="00E43D1C"/>
    <w:rsid w:val="00E43D4C"/>
    <w:rsid w:val="00E43D74"/>
    <w:rsid w:val="00E43D7F"/>
    <w:rsid w:val="00E43DC4"/>
    <w:rsid w:val="00E43DC6"/>
    <w:rsid w:val="00E43DE6"/>
    <w:rsid w:val="00E43DF7"/>
    <w:rsid w:val="00E43E22"/>
    <w:rsid w:val="00E43E33"/>
    <w:rsid w:val="00E43E4C"/>
    <w:rsid w:val="00E43E65"/>
    <w:rsid w:val="00E43E72"/>
    <w:rsid w:val="00E43EA2"/>
    <w:rsid w:val="00E43EC7"/>
    <w:rsid w:val="00E43F7B"/>
    <w:rsid w:val="00E43F94"/>
    <w:rsid w:val="00E4406D"/>
    <w:rsid w:val="00E44076"/>
    <w:rsid w:val="00E440CB"/>
    <w:rsid w:val="00E440EE"/>
    <w:rsid w:val="00E440FB"/>
    <w:rsid w:val="00E44114"/>
    <w:rsid w:val="00E44168"/>
    <w:rsid w:val="00E44194"/>
    <w:rsid w:val="00E441F3"/>
    <w:rsid w:val="00E44235"/>
    <w:rsid w:val="00E4424C"/>
    <w:rsid w:val="00E4428B"/>
    <w:rsid w:val="00E442CC"/>
    <w:rsid w:val="00E442E5"/>
    <w:rsid w:val="00E44313"/>
    <w:rsid w:val="00E44341"/>
    <w:rsid w:val="00E44370"/>
    <w:rsid w:val="00E44392"/>
    <w:rsid w:val="00E4439F"/>
    <w:rsid w:val="00E443C4"/>
    <w:rsid w:val="00E443DE"/>
    <w:rsid w:val="00E443F6"/>
    <w:rsid w:val="00E443F9"/>
    <w:rsid w:val="00E44422"/>
    <w:rsid w:val="00E44426"/>
    <w:rsid w:val="00E4443F"/>
    <w:rsid w:val="00E44458"/>
    <w:rsid w:val="00E44471"/>
    <w:rsid w:val="00E4450C"/>
    <w:rsid w:val="00E44534"/>
    <w:rsid w:val="00E44559"/>
    <w:rsid w:val="00E4455C"/>
    <w:rsid w:val="00E4456A"/>
    <w:rsid w:val="00E445AC"/>
    <w:rsid w:val="00E445C9"/>
    <w:rsid w:val="00E445E8"/>
    <w:rsid w:val="00E44635"/>
    <w:rsid w:val="00E4463B"/>
    <w:rsid w:val="00E4468F"/>
    <w:rsid w:val="00E44693"/>
    <w:rsid w:val="00E446A8"/>
    <w:rsid w:val="00E446B5"/>
    <w:rsid w:val="00E446BD"/>
    <w:rsid w:val="00E446D7"/>
    <w:rsid w:val="00E44711"/>
    <w:rsid w:val="00E44771"/>
    <w:rsid w:val="00E44794"/>
    <w:rsid w:val="00E447A7"/>
    <w:rsid w:val="00E447E4"/>
    <w:rsid w:val="00E4483F"/>
    <w:rsid w:val="00E44844"/>
    <w:rsid w:val="00E4484B"/>
    <w:rsid w:val="00E44886"/>
    <w:rsid w:val="00E448A4"/>
    <w:rsid w:val="00E448AD"/>
    <w:rsid w:val="00E448B7"/>
    <w:rsid w:val="00E448CF"/>
    <w:rsid w:val="00E44936"/>
    <w:rsid w:val="00E4498E"/>
    <w:rsid w:val="00E449A0"/>
    <w:rsid w:val="00E449FE"/>
    <w:rsid w:val="00E44A25"/>
    <w:rsid w:val="00E44A48"/>
    <w:rsid w:val="00E44A5A"/>
    <w:rsid w:val="00E44A5D"/>
    <w:rsid w:val="00E44A5E"/>
    <w:rsid w:val="00E44AB3"/>
    <w:rsid w:val="00E44B0F"/>
    <w:rsid w:val="00E44B41"/>
    <w:rsid w:val="00E44B5B"/>
    <w:rsid w:val="00E44BB0"/>
    <w:rsid w:val="00E44BD3"/>
    <w:rsid w:val="00E44BE6"/>
    <w:rsid w:val="00E44C4B"/>
    <w:rsid w:val="00E44CC2"/>
    <w:rsid w:val="00E44D4B"/>
    <w:rsid w:val="00E44D8E"/>
    <w:rsid w:val="00E44D9D"/>
    <w:rsid w:val="00E44DA6"/>
    <w:rsid w:val="00E44DCD"/>
    <w:rsid w:val="00E44DE2"/>
    <w:rsid w:val="00E44DF5"/>
    <w:rsid w:val="00E44DFE"/>
    <w:rsid w:val="00E44E27"/>
    <w:rsid w:val="00E44E43"/>
    <w:rsid w:val="00E44E57"/>
    <w:rsid w:val="00E44E69"/>
    <w:rsid w:val="00E44E71"/>
    <w:rsid w:val="00E44EA5"/>
    <w:rsid w:val="00E44EAE"/>
    <w:rsid w:val="00E44EBC"/>
    <w:rsid w:val="00E44EDE"/>
    <w:rsid w:val="00E44F4F"/>
    <w:rsid w:val="00E44F82"/>
    <w:rsid w:val="00E44FD3"/>
    <w:rsid w:val="00E4505B"/>
    <w:rsid w:val="00E45075"/>
    <w:rsid w:val="00E450F7"/>
    <w:rsid w:val="00E45111"/>
    <w:rsid w:val="00E45112"/>
    <w:rsid w:val="00E45127"/>
    <w:rsid w:val="00E45130"/>
    <w:rsid w:val="00E45131"/>
    <w:rsid w:val="00E45143"/>
    <w:rsid w:val="00E4517E"/>
    <w:rsid w:val="00E451A4"/>
    <w:rsid w:val="00E451CF"/>
    <w:rsid w:val="00E4521A"/>
    <w:rsid w:val="00E45289"/>
    <w:rsid w:val="00E45297"/>
    <w:rsid w:val="00E452F1"/>
    <w:rsid w:val="00E4535B"/>
    <w:rsid w:val="00E453E3"/>
    <w:rsid w:val="00E453F5"/>
    <w:rsid w:val="00E45402"/>
    <w:rsid w:val="00E4545D"/>
    <w:rsid w:val="00E454DC"/>
    <w:rsid w:val="00E454DD"/>
    <w:rsid w:val="00E454E8"/>
    <w:rsid w:val="00E454FF"/>
    <w:rsid w:val="00E45536"/>
    <w:rsid w:val="00E4553C"/>
    <w:rsid w:val="00E4555A"/>
    <w:rsid w:val="00E4556E"/>
    <w:rsid w:val="00E4557A"/>
    <w:rsid w:val="00E4557F"/>
    <w:rsid w:val="00E45595"/>
    <w:rsid w:val="00E455BD"/>
    <w:rsid w:val="00E455C9"/>
    <w:rsid w:val="00E455E2"/>
    <w:rsid w:val="00E455E3"/>
    <w:rsid w:val="00E455F1"/>
    <w:rsid w:val="00E45614"/>
    <w:rsid w:val="00E45626"/>
    <w:rsid w:val="00E45650"/>
    <w:rsid w:val="00E45663"/>
    <w:rsid w:val="00E45685"/>
    <w:rsid w:val="00E4569C"/>
    <w:rsid w:val="00E456B1"/>
    <w:rsid w:val="00E456B9"/>
    <w:rsid w:val="00E456C9"/>
    <w:rsid w:val="00E456FC"/>
    <w:rsid w:val="00E4571F"/>
    <w:rsid w:val="00E45729"/>
    <w:rsid w:val="00E45739"/>
    <w:rsid w:val="00E4574A"/>
    <w:rsid w:val="00E45752"/>
    <w:rsid w:val="00E4577F"/>
    <w:rsid w:val="00E45798"/>
    <w:rsid w:val="00E457BE"/>
    <w:rsid w:val="00E457C2"/>
    <w:rsid w:val="00E457C8"/>
    <w:rsid w:val="00E457CD"/>
    <w:rsid w:val="00E457DF"/>
    <w:rsid w:val="00E457F4"/>
    <w:rsid w:val="00E45802"/>
    <w:rsid w:val="00E4584E"/>
    <w:rsid w:val="00E4584F"/>
    <w:rsid w:val="00E45874"/>
    <w:rsid w:val="00E458AE"/>
    <w:rsid w:val="00E458B1"/>
    <w:rsid w:val="00E4590E"/>
    <w:rsid w:val="00E4593C"/>
    <w:rsid w:val="00E45985"/>
    <w:rsid w:val="00E45986"/>
    <w:rsid w:val="00E45993"/>
    <w:rsid w:val="00E45A7F"/>
    <w:rsid w:val="00E45A84"/>
    <w:rsid w:val="00E45AA7"/>
    <w:rsid w:val="00E45AE8"/>
    <w:rsid w:val="00E45AFE"/>
    <w:rsid w:val="00E45B16"/>
    <w:rsid w:val="00E45B38"/>
    <w:rsid w:val="00E45B53"/>
    <w:rsid w:val="00E45B6E"/>
    <w:rsid w:val="00E45B72"/>
    <w:rsid w:val="00E45B90"/>
    <w:rsid w:val="00E45BA5"/>
    <w:rsid w:val="00E45BAE"/>
    <w:rsid w:val="00E45BC1"/>
    <w:rsid w:val="00E45C09"/>
    <w:rsid w:val="00E45C18"/>
    <w:rsid w:val="00E45C34"/>
    <w:rsid w:val="00E45C57"/>
    <w:rsid w:val="00E45CD7"/>
    <w:rsid w:val="00E45D1C"/>
    <w:rsid w:val="00E45D3C"/>
    <w:rsid w:val="00E45D64"/>
    <w:rsid w:val="00E45D89"/>
    <w:rsid w:val="00E45DA2"/>
    <w:rsid w:val="00E45DB6"/>
    <w:rsid w:val="00E45DEA"/>
    <w:rsid w:val="00E45E1D"/>
    <w:rsid w:val="00E45E5C"/>
    <w:rsid w:val="00E45E63"/>
    <w:rsid w:val="00E45E84"/>
    <w:rsid w:val="00E45E89"/>
    <w:rsid w:val="00E45E9B"/>
    <w:rsid w:val="00E45E9C"/>
    <w:rsid w:val="00E45E9E"/>
    <w:rsid w:val="00E45F4F"/>
    <w:rsid w:val="00E45F5A"/>
    <w:rsid w:val="00E45F66"/>
    <w:rsid w:val="00E45F76"/>
    <w:rsid w:val="00E45F90"/>
    <w:rsid w:val="00E45FBB"/>
    <w:rsid w:val="00E45FC8"/>
    <w:rsid w:val="00E46001"/>
    <w:rsid w:val="00E46011"/>
    <w:rsid w:val="00E46015"/>
    <w:rsid w:val="00E46049"/>
    <w:rsid w:val="00E46057"/>
    <w:rsid w:val="00E46091"/>
    <w:rsid w:val="00E460BA"/>
    <w:rsid w:val="00E4611D"/>
    <w:rsid w:val="00E46133"/>
    <w:rsid w:val="00E4614A"/>
    <w:rsid w:val="00E46164"/>
    <w:rsid w:val="00E46180"/>
    <w:rsid w:val="00E4618C"/>
    <w:rsid w:val="00E461CE"/>
    <w:rsid w:val="00E461D0"/>
    <w:rsid w:val="00E461D9"/>
    <w:rsid w:val="00E46201"/>
    <w:rsid w:val="00E46205"/>
    <w:rsid w:val="00E46214"/>
    <w:rsid w:val="00E462A7"/>
    <w:rsid w:val="00E46307"/>
    <w:rsid w:val="00E46346"/>
    <w:rsid w:val="00E46355"/>
    <w:rsid w:val="00E46386"/>
    <w:rsid w:val="00E46396"/>
    <w:rsid w:val="00E463B2"/>
    <w:rsid w:val="00E4647C"/>
    <w:rsid w:val="00E46482"/>
    <w:rsid w:val="00E464BB"/>
    <w:rsid w:val="00E464C7"/>
    <w:rsid w:val="00E464DB"/>
    <w:rsid w:val="00E464FD"/>
    <w:rsid w:val="00E4650D"/>
    <w:rsid w:val="00E4651D"/>
    <w:rsid w:val="00E4657A"/>
    <w:rsid w:val="00E4657F"/>
    <w:rsid w:val="00E465BD"/>
    <w:rsid w:val="00E465D8"/>
    <w:rsid w:val="00E465F4"/>
    <w:rsid w:val="00E46602"/>
    <w:rsid w:val="00E4663A"/>
    <w:rsid w:val="00E46695"/>
    <w:rsid w:val="00E466D9"/>
    <w:rsid w:val="00E46702"/>
    <w:rsid w:val="00E4670E"/>
    <w:rsid w:val="00E46765"/>
    <w:rsid w:val="00E4676B"/>
    <w:rsid w:val="00E46792"/>
    <w:rsid w:val="00E467A1"/>
    <w:rsid w:val="00E467BE"/>
    <w:rsid w:val="00E467FC"/>
    <w:rsid w:val="00E4687D"/>
    <w:rsid w:val="00E46884"/>
    <w:rsid w:val="00E468A6"/>
    <w:rsid w:val="00E468C0"/>
    <w:rsid w:val="00E468C4"/>
    <w:rsid w:val="00E46921"/>
    <w:rsid w:val="00E4695A"/>
    <w:rsid w:val="00E4699B"/>
    <w:rsid w:val="00E469AD"/>
    <w:rsid w:val="00E469AE"/>
    <w:rsid w:val="00E469B3"/>
    <w:rsid w:val="00E469B4"/>
    <w:rsid w:val="00E46A22"/>
    <w:rsid w:val="00E46A27"/>
    <w:rsid w:val="00E46A34"/>
    <w:rsid w:val="00E46A71"/>
    <w:rsid w:val="00E46A98"/>
    <w:rsid w:val="00E46AB6"/>
    <w:rsid w:val="00E46AD4"/>
    <w:rsid w:val="00E46B03"/>
    <w:rsid w:val="00E46B25"/>
    <w:rsid w:val="00E46B70"/>
    <w:rsid w:val="00E46B87"/>
    <w:rsid w:val="00E46BFE"/>
    <w:rsid w:val="00E46C14"/>
    <w:rsid w:val="00E46C1D"/>
    <w:rsid w:val="00E46C68"/>
    <w:rsid w:val="00E46CAF"/>
    <w:rsid w:val="00E46CC8"/>
    <w:rsid w:val="00E46CD9"/>
    <w:rsid w:val="00E46D08"/>
    <w:rsid w:val="00E46D79"/>
    <w:rsid w:val="00E46DAC"/>
    <w:rsid w:val="00E46DB6"/>
    <w:rsid w:val="00E46DDB"/>
    <w:rsid w:val="00E46E20"/>
    <w:rsid w:val="00E46E5C"/>
    <w:rsid w:val="00E46E69"/>
    <w:rsid w:val="00E46EC7"/>
    <w:rsid w:val="00E46EE5"/>
    <w:rsid w:val="00E46F0F"/>
    <w:rsid w:val="00E46F4C"/>
    <w:rsid w:val="00E46F70"/>
    <w:rsid w:val="00E46F95"/>
    <w:rsid w:val="00E4702F"/>
    <w:rsid w:val="00E4709A"/>
    <w:rsid w:val="00E470C5"/>
    <w:rsid w:val="00E4712D"/>
    <w:rsid w:val="00E4713F"/>
    <w:rsid w:val="00E4718C"/>
    <w:rsid w:val="00E47196"/>
    <w:rsid w:val="00E471C2"/>
    <w:rsid w:val="00E471E6"/>
    <w:rsid w:val="00E471F6"/>
    <w:rsid w:val="00E47223"/>
    <w:rsid w:val="00E4729C"/>
    <w:rsid w:val="00E472A0"/>
    <w:rsid w:val="00E472A3"/>
    <w:rsid w:val="00E472D2"/>
    <w:rsid w:val="00E472E8"/>
    <w:rsid w:val="00E472FE"/>
    <w:rsid w:val="00E47308"/>
    <w:rsid w:val="00E4730C"/>
    <w:rsid w:val="00E4732C"/>
    <w:rsid w:val="00E47351"/>
    <w:rsid w:val="00E47395"/>
    <w:rsid w:val="00E473DA"/>
    <w:rsid w:val="00E473F6"/>
    <w:rsid w:val="00E47568"/>
    <w:rsid w:val="00E47571"/>
    <w:rsid w:val="00E475DE"/>
    <w:rsid w:val="00E475E3"/>
    <w:rsid w:val="00E475F3"/>
    <w:rsid w:val="00E47619"/>
    <w:rsid w:val="00E47622"/>
    <w:rsid w:val="00E47625"/>
    <w:rsid w:val="00E47635"/>
    <w:rsid w:val="00E47658"/>
    <w:rsid w:val="00E47663"/>
    <w:rsid w:val="00E476E2"/>
    <w:rsid w:val="00E476F5"/>
    <w:rsid w:val="00E476FA"/>
    <w:rsid w:val="00E476FD"/>
    <w:rsid w:val="00E4770C"/>
    <w:rsid w:val="00E47762"/>
    <w:rsid w:val="00E477EF"/>
    <w:rsid w:val="00E47856"/>
    <w:rsid w:val="00E47891"/>
    <w:rsid w:val="00E478BC"/>
    <w:rsid w:val="00E478D4"/>
    <w:rsid w:val="00E47955"/>
    <w:rsid w:val="00E47983"/>
    <w:rsid w:val="00E479B7"/>
    <w:rsid w:val="00E479BD"/>
    <w:rsid w:val="00E479F7"/>
    <w:rsid w:val="00E47A1B"/>
    <w:rsid w:val="00E47A5E"/>
    <w:rsid w:val="00E47A6C"/>
    <w:rsid w:val="00E47AE1"/>
    <w:rsid w:val="00E47B0A"/>
    <w:rsid w:val="00E47B27"/>
    <w:rsid w:val="00E47B2D"/>
    <w:rsid w:val="00E47B3A"/>
    <w:rsid w:val="00E47B52"/>
    <w:rsid w:val="00E47B78"/>
    <w:rsid w:val="00E47BBE"/>
    <w:rsid w:val="00E47BF9"/>
    <w:rsid w:val="00E47C1A"/>
    <w:rsid w:val="00E47C40"/>
    <w:rsid w:val="00E47C42"/>
    <w:rsid w:val="00E47CB5"/>
    <w:rsid w:val="00E47D1F"/>
    <w:rsid w:val="00E47D34"/>
    <w:rsid w:val="00E47D48"/>
    <w:rsid w:val="00E47D4B"/>
    <w:rsid w:val="00E47DA5"/>
    <w:rsid w:val="00E47DA7"/>
    <w:rsid w:val="00E47DC6"/>
    <w:rsid w:val="00E47DE3"/>
    <w:rsid w:val="00E47DF0"/>
    <w:rsid w:val="00E47E22"/>
    <w:rsid w:val="00E47E4E"/>
    <w:rsid w:val="00E47E55"/>
    <w:rsid w:val="00E47E8E"/>
    <w:rsid w:val="00E47EAD"/>
    <w:rsid w:val="00E47EC9"/>
    <w:rsid w:val="00E47ED8"/>
    <w:rsid w:val="00E47F01"/>
    <w:rsid w:val="00E47F05"/>
    <w:rsid w:val="00E47F10"/>
    <w:rsid w:val="00E47F14"/>
    <w:rsid w:val="00E47F1E"/>
    <w:rsid w:val="00E47F7D"/>
    <w:rsid w:val="00E47F93"/>
    <w:rsid w:val="00E47FAC"/>
    <w:rsid w:val="00E47FAF"/>
    <w:rsid w:val="00E5007B"/>
    <w:rsid w:val="00E500D6"/>
    <w:rsid w:val="00E500DC"/>
    <w:rsid w:val="00E500EE"/>
    <w:rsid w:val="00E50108"/>
    <w:rsid w:val="00E50153"/>
    <w:rsid w:val="00E5015D"/>
    <w:rsid w:val="00E50175"/>
    <w:rsid w:val="00E50183"/>
    <w:rsid w:val="00E501DC"/>
    <w:rsid w:val="00E501FB"/>
    <w:rsid w:val="00E50226"/>
    <w:rsid w:val="00E502EC"/>
    <w:rsid w:val="00E50320"/>
    <w:rsid w:val="00E50426"/>
    <w:rsid w:val="00E5044A"/>
    <w:rsid w:val="00E5045D"/>
    <w:rsid w:val="00E504B0"/>
    <w:rsid w:val="00E504B3"/>
    <w:rsid w:val="00E504EF"/>
    <w:rsid w:val="00E5053E"/>
    <w:rsid w:val="00E50561"/>
    <w:rsid w:val="00E505C9"/>
    <w:rsid w:val="00E505EF"/>
    <w:rsid w:val="00E50630"/>
    <w:rsid w:val="00E50661"/>
    <w:rsid w:val="00E506A8"/>
    <w:rsid w:val="00E506AA"/>
    <w:rsid w:val="00E506BF"/>
    <w:rsid w:val="00E506D1"/>
    <w:rsid w:val="00E506DD"/>
    <w:rsid w:val="00E506F4"/>
    <w:rsid w:val="00E5076B"/>
    <w:rsid w:val="00E50823"/>
    <w:rsid w:val="00E50842"/>
    <w:rsid w:val="00E5084D"/>
    <w:rsid w:val="00E50864"/>
    <w:rsid w:val="00E50884"/>
    <w:rsid w:val="00E508A5"/>
    <w:rsid w:val="00E508AB"/>
    <w:rsid w:val="00E508EF"/>
    <w:rsid w:val="00E50900"/>
    <w:rsid w:val="00E50907"/>
    <w:rsid w:val="00E50929"/>
    <w:rsid w:val="00E5092B"/>
    <w:rsid w:val="00E5092C"/>
    <w:rsid w:val="00E50976"/>
    <w:rsid w:val="00E509AD"/>
    <w:rsid w:val="00E509EE"/>
    <w:rsid w:val="00E50A1D"/>
    <w:rsid w:val="00E50A21"/>
    <w:rsid w:val="00E50AAF"/>
    <w:rsid w:val="00E50AC1"/>
    <w:rsid w:val="00E50AC6"/>
    <w:rsid w:val="00E50AD3"/>
    <w:rsid w:val="00E50AE2"/>
    <w:rsid w:val="00E50B42"/>
    <w:rsid w:val="00E50B66"/>
    <w:rsid w:val="00E50B6A"/>
    <w:rsid w:val="00E50BA0"/>
    <w:rsid w:val="00E50BD1"/>
    <w:rsid w:val="00E50BF5"/>
    <w:rsid w:val="00E50C8C"/>
    <w:rsid w:val="00E50C90"/>
    <w:rsid w:val="00E50CB6"/>
    <w:rsid w:val="00E50CD6"/>
    <w:rsid w:val="00E50CD9"/>
    <w:rsid w:val="00E50CF2"/>
    <w:rsid w:val="00E50D01"/>
    <w:rsid w:val="00E50D5C"/>
    <w:rsid w:val="00E50D64"/>
    <w:rsid w:val="00E50DAA"/>
    <w:rsid w:val="00E50DAE"/>
    <w:rsid w:val="00E50DC0"/>
    <w:rsid w:val="00E50DC1"/>
    <w:rsid w:val="00E50DDA"/>
    <w:rsid w:val="00E50E40"/>
    <w:rsid w:val="00E50E43"/>
    <w:rsid w:val="00E50E61"/>
    <w:rsid w:val="00E50E6D"/>
    <w:rsid w:val="00E50E7A"/>
    <w:rsid w:val="00E50EAD"/>
    <w:rsid w:val="00E50EDC"/>
    <w:rsid w:val="00E50F03"/>
    <w:rsid w:val="00E50F09"/>
    <w:rsid w:val="00E50F5E"/>
    <w:rsid w:val="00E50F6D"/>
    <w:rsid w:val="00E50F81"/>
    <w:rsid w:val="00E50F96"/>
    <w:rsid w:val="00E50FC0"/>
    <w:rsid w:val="00E50FC9"/>
    <w:rsid w:val="00E50FF0"/>
    <w:rsid w:val="00E51024"/>
    <w:rsid w:val="00E51026"/>
    <w:rsid w:val="00E5103B"/>
    <w:rsid w:val="00E51098"/>
    <w:rsid w:val="00E510AE"/>
    <w:rsid w:val="00E510B0"/>
    <w:rsid w:val="00E510C5"/>
    <w:rsid w:val="00E510F8"/>
    <w:rsid w:val="00E511F7"/>
    <w:rsid w:val="00E51202"/>
    <w:rsid w:val="00E51210"/>
    <w:rsid w:val="00E51229"/>
    <w:rsid w:val="00E5124A"/>
    <w:rsid w:val="00E51285"/>
    <w:rsid w:val="00E51294"/>
    <w:rsid w:val="00E51295"/>
    <w:rsid w:val="00E512CD"/>
    <w:rsid w:val="00E5135C"/>
    <w:rsid w:val="00E51428"/>
    <w:rsid w:val="00E51445"/>
    <w:rsid w:val="00E5146C"/>
    <w:rsid w:val="00E5147C"/>
    <w:rsid w:val="00E5148F"/>
    <w:rsid w:val="00E51509"/>
    <w:rsid w:val="00E51533"/>
    <w:rsid w:val="00E5156E"/>
    <w:rsid w:val="00E5158A"/>
    <w:rsid w:val="00E51597"/>
    <w:rsid w:val="00E515D3"/>
    <w:rsid w:val="00E51658"/>
    <w:rsid w:val="00E51665"/>
    <w:rsid w:val="00E516B9"/>
    <w:rsid w:val="00E516FC"/>
    <w:rsid w:val="00E516FE"/>
    <w:rsid w:val="00E51708"/>
    <w:rsid w:val="00E5172D"/>
    <w:rsid w:val="00E5173D"/>
    <w:rsid w:val="00E5174F"/>
    <w:rsid w:val="00E51760"/>
    <w:rsid w:val="00E51782"/>
    <w:rsid w:val="00E51784"/>
    <w:rsid w:val="00E517CC"/>
    <w:rsid w:val="00E517CD"/>
    <w:rsid w:val="00E517DB"/>
    <w:rsid w:val="00E51801"/>
    <w:rsid w:val="00E5181B"/>
    <w:rsid w:val="00E51822"/>
    <w:rsid w:val="00E51864"/>
    <w:rsid w:val="00E5188A"/>
    <w:rsid w:val="00E51896"/>
    <w:rsid w:val="00E51897"/>
    <w:rsid w:val="00E51899"/>
    <w:rsid w:val="00E518CD"/>
    <w:rsid w:val="00E518D2"/>
    <w:rsid w:val="00E518DA"/>
    <w:rsid w:val="00E518E1"/>
    <w:rsid w:val="00E51908"/>
    <w:rsid w:val="00E51918"/>
    <w:rsid w:val="00E51947"/>
    <w:rsid w:val="00E51967"/>
    <w:rsid w:val="00E51998"/>
    <w:rsid w:val="00E519B5"/>
    <w:rsid w:val="00E519C9"/>
    <w:rsid w:val="00E519D5"/>
    <w:rsid w:val="00E51A05"/>
    <w:rsid w:val="00E51A9E"/>
    <w:rsid w:val="00E51AC7"/>
    <w:rsid w:val="00E51AE9"/>
    <w:rsid w:val="00E51B1D"/>
    <w:rsid w:val="00E51B62"/>
    <w:rsid w:val="00E51B63"/>
    <w:rsid w:val="00E51B97"/>
    <w:rsid w:val="00E51BAA"/>
    <w:rsid w:val="00E51BC8"/>
    <w:rsid w:val="00E51BDB"/>
    <w:rsid w:val="00E51C08"/>
    <w:rsid w:val="00E51C14"/>
    <w:rsid w:val="00E51C23"/>
    <w:rsid w:val="00E51C3A"/>
    <w:rsid w:val="00E51C63"/>
    <w:rsid w:val="00E51C6A"/>
    <w:rsid w:val="00E51C6C"/>
    <w:rsid w:val="00E51CF7"/>
    <w:rsid w:val="00E51CFC"/>
    <w:rsid w:val="00E51D3F"/>
    <w:rsid w:val="00E51D42"/>
    <w:rsid w:val="00E51D62"/>
    <w:rsid w:val="00E51DC4"/>
    <w:rsid w:val="00E51DC6"/>
    <w:rsid w:val="00E51DF8"/>
    <w:rsid w:val="00E51E68"/>
    <w:rsid w:val="00E51E98"/>
    <w:rsid w:val="00E51EE2"/>
    <w:rsid w:val="00E51EFF"/>
    <w:rsid w:val="00E51F1E"/>
    <w:rsid w:val="00E51F4D"/>
    <w:rsid w:val="00E51F87"/>
    <w:rsid w:val="00E51F98"/>
    <w:rsid w:val="00E52011"/>
    <w:rsid w:val="00E52020"/>
    <w:rsid w:val="00E52044"/>
    <w:rsid w:val="00E5206C"/>
    <w:rsid w:val="00E5209A"/>
    <w:rsid w:val="00E521AA"/>
    <w:rsid w:val="00E5222D"/>
    <w:rsid w:val="00E52259"/>
    <w:rsid w:val="00E5226B"/>
    <w:rsid w:val="00E52280"/>
    <w:rsid w:val="00E522E2"/>
    <w:rsid w:val="00E52312"/>
    <w:rsid w:val="00E52366"/>
    <w:rsid w:val="00E5238C"/>
    <w:rsid w:val="00E523A5"/>
    <w:rsid w:val="00E523B5"/>
    <w:rsid w:val="00E523E9"/>
    <w:rsid w:val="00E5241C"/>
    <w:rsid w:val="00E52431"/>
    <w:rsid w:val="00E52491"/>
    <w:rsid w:val="00E524AD"/>
    <w:rsid w:val="00E524C1"/>
    <w:rsid w:val="00E524EE"/>
    <w:rsid w:val="00E52503"/>
    <w:rsid w:val="00E5253A"/>
    <w:rsid w:val="00E5254F"/>
    <w:rsid w:val="00E52554"/>
    <w:rsid w:val="00E525E2"/>
    <w:rsid w:val="00E5260A"/>
    <w:rsid w:val="00E5264A"/>
    <w:rsid w:val="00E526F9"/>
    <w:rsid w:val="00E52725"/>
    <w:rsid w:val="00E5276C"/>
    <w:rsid w:val="00E527A6"/>
    <w:rsid w:val="00E527B2"/>
    <w:rsid w:val="00E5280F"/>
    <w:rsid w:val="00E52881"/>
    <w:rsid w:val="00E52886"/>
    <w:rsid w:val="00E5288A"/>
    <w:rsid w:val="00E528A8"/>
    <w:rsid w:val="00E528CC"/>
    <w:rsid w:val="00E528E4"/>
    <w:rsid w:val="00E528FE"/>
    <w:rsid w:val="00E52956"/>
    <w:rsid w:val="00E52979"/>
    <w:rsid w:val="00E5297B"/>
    <w:rsid w:val="00E52989"/>
    <w:rsid w:val="00E52A01"/>
    <w:rsid w:val="00E52A08"/>
    <w:rsid w:val="00E52A30"/>
    <w:rsid w:val="00E52AA6"/>
    <w:rsid w:val="00E52AD1"/>
    <w:rsid w:val="00E52AE4"/>
    <w:rsid w:val="00E52B4E"/>
    <w:rsid w:val="00E52B5A"/>
    <w:rsid w:val="00E52B5E"/>
    <w:rsid w:val="00E52B8C"/>
    <w:rsid w:val="00E52B94"/>
    <w:rsid w:val="00E52BAE"/>
    <w:rsid w:val="00E52BE6"/>
    <w:rsid w:val="00E52C11"/>
    <w:rsid w:val="00E52C39"/>
    <w:rsid w:val="00E52C44"/>
    <w:rsid w:val="00E52C55"/>
    <w:rsid w:val="00E52C70"/>
    <w:rsid w:val="00E52C7E"/>
    <w:rsid w:val="00E52C80"/>
    <w:rsid w:val="00E52CA7"/>
    <w:rsid w:val="00E52CD7"/>
    <w:rsid w:val="00E52D00"/>
    <w:rsid w:val="00E52D09"/>
    <w:rsid w:val="00E52D2B"/>
    <w:rsid w:val="00E52D5F"/>
    <w:rsid w:val="00E52D66"/>
    <w:rsid w:val="00E52D76"/>
    <w:rsid w:val="00E52D7A"/>
    <w:rsid w:val="00E52E25"/>
    <w:rsid w:val="00E52E71"/>
    <w:rsid w:val="00E52E77"/>
    <w:rsid w:val="00E52EA3"/>
    <w:rsid w:val="00E52F02"/>
    <w:rsid w:val="00E52F3A"/>
    <w:rsid w:val="00E52F84"/>
    <w:rsid w:val="00E52FB4"/>
    <w:rsid w:val="00E52FC8"/>
    <w:rsid w:val="00E52FDA"/>
    <w:rsid w:val="00E52FF8"/>
    <w:rsid w:val="00E53055"/>
    <w:rsid w:val="00E5308B"/>
    <w:rsid w:val="00E530B0"/>
    <w:rsid w:val="00E53123"/>
    <w:rsid w:val="00E53160"/>
    <w:rsid w:val="00E5316C"/>
    <w:rsid w:val="00E5318F"/>
    <w:rsid w:val="00E531E1"/>
    <w:rsid w:val="00E531E6"/>
    <w:rsid w:val="00E53234"/>
    <w:rsid w:val="00E53249"/>
    <w:rsid w:val="00E5328D"/>
    <w:rsid w:val="00E5329B"/>
    <w:rsid w:val="00E532F3"/>
    <w:rsid w:val="00E53320"/>
    <w:rsid w:val="00E5335F"/>
    <w:rsid w:val="00E5338D"/>
    <w:rsid w:val="00E533D0"/>
    <w:rsid w:val="00E533F1"/>
    <w:rsid w:val="00E5342F"/>
    <w:rsid w:val="00E5348F"/>
    <w:rsid w:val="00E534B4"/>
    <w:rsid w:val="00E534DA"/>
    <w:rsid w:val="00E534E1"/>
    <w:rsid w:val="00E534FF"/>
    <w:rsid w:val="00E53521"/>
    <w:rsid w:val="00E53590"/>
    <w:rsid w:val="00E5359B"/>
    <w:rsid w:val="00E535A2"/>
    <w:rsid w:val="00E535D7"/>
    <w:rsid w:val="00E535E1"/>
    <w:rsid w:val="00E535E3"/>
    <w:rsid w:val="00E536A1"/>
    <w:rsid w:val="00E53704"/>
    <w:rsid w:val="00E5372D"/>
    <w:rsid w:val="00E5373F"/>
    <w:rsid w:val="00E537C8"/>
    <w:rsid w:val="00E537F0"/>
    <w:rsid w:val="00E53824"/>
    <w:rsid w:val="00E53830"/>
    <w:rsid w:val="00E53860"/>
    <w:rsid w:val="00E538B0"/>
    <w:rsid w:val="00E538D8"/>
    <w:rsid w:val="00E538E7"/>
    <w:rsid w:val="00E53912"/>
    <w:rsid w:val="00E5394D"/>
    <w:rsid w:val="00E53952"/>
    <w:rsid w:val="00E53982"/>
    <w:rsid w:val="00E539AF"/>
    <w:rsid w:val="00E539C2"/>
    <w:rsid w:val="00E539C4"/>
    <w:rsid w:val="00E539DE"/>
    <w:rsid w:val="00E539F2"/>
    <w:rsid w:val="00E539F5"/>
    <w:rsid w:val="00E53A05"/>
    <w:rsid w:val="00E53A4B"/>
    <w:rsid w:val="00E53A4E"/>
    <w:rsid w:val="00E53A8C"/>
    <w:rsid w:val="00E53ADA"/>
    <w:rsid w:val="00E53AE2"/>
    <w:rsid w:val="00E53AFA"/>
    <w:rsid w:val="00E53B0F"/>
    <w:rsid w:val="00E53B14"/>
    <w:rsid w:val="00E53B21"/>
    <w:rsid w:val="00E53B49"/>
    <w:rsid w:val="00E53B4D"/>
    <w:rsid w:val="00E53B58"/>
    <w:rsid w:val="00E53B62"/>
    <w:rsid w:val="00E53BCD"/>
    <w:rsid w:val="00E53C1F"/>
    <w:rsid w:val="00E53C30"/>
    <w:rsid w:val="00E53C60"/>
    <w:rsid w:val="00E53C9B"/>
    <w:rsid w:val="00E53CE4"/>
    <w:rsid w:val="00E53CE8"/>
    <w:rsid w:val="00E53D44"/>
    <w:rsid w:val="00E53D57"/>
    <w:rsid w:val="00E53D6A"/>
    <w:rsid w:val="00E53D9A"/>
    <w:rsid w:val="00E53DA3"/>
    <w:rsid w:val="00E53DCD"/>
    <w:rsid w:val="00E53DDA"/>
    <w:rsid w:val="00E53DE9"/>
    <w:rsid w:val="00E53DF4"/>
    <w:rsid w:val="00E53E25"/>
    <w:rsid w:val="00E53E34"/>
    <w:rsid w:val="00E53E6F"/>
    <w:rsid w:val="00E53E89"/>
    <w:rsid w:val="00E53EA1"/>
    <w:rsid w:val="00E53ED2"/>
    <w:rsid w:val="00E53EEB"/>
    <w:rsid w:val="00E53EFC"/>
    <w:rsid w:val="00E53F17"/>
    <w:rsid w:val="00E53F4D"/>
    <w:rsid w:val="00E53F75"/>
    <w:rsid w:val="00E53F78"/>
    <w:rsid w:val="00E53FA4"/>
    <w:rsid w:val="00E53FAE"/>
    <w:rsid w:val="00E53FD4"/>
    <w:rsid w:val="00E53FF2"/>
    <w:rsid w:val="00E53FFF"/>
    <w:rsid w:val="00E54008"/>
    <w:rsid w:val="00E54020"/>
    <w:rsid w:val="00E54024"/>
    <w:rsid w:val="00E54047"/>
    <w:rsid w:val="00E54066"/>
    <w:rsid w:val="00E540AB"/>
    <w:rsid w:val="00E5410B"/>
    <w:rsid w:val="00E54111"/>
    <w:rsid w:val="00E54118"/>
    <w:rsid w:val="00E5412F"/>
    <w:rsid w:val="00E5416E"/>
    <w:rsid w:val="00E541AB"/>
    <w:rsid w:val="00E541B8"/>
    <w:rsid w:val="00E541EE"/>
    <w:rsid w:val="00E54264"/>
    <w:rsid w:val="00E542A9"/>
    <w:rsid w:val="00E542AF"/>
    <w:rsid w:val="00E542C3"/>
    <w:rsid w:val="00E542DE"/>
    <w:rsid w:val="00E542E7"/>
    <w:rsid w:val="00E54319"/>
    <w:rsid w:val="00E5431B"/>
    <w:rsid w:val="00E54362"/>
    <w:rsid w:val="00E54395"/>
    <w:rsid w:val="00E54396"/>
    <w:rsid w:val="00E5439E"/>
    <w:rsid w:val="00E543F9"/>
    <w:rsid w:val="00E54411"/>
    <w:rsid w:val="00E5444A"/>
    <w:rsid w:val="00E54466"/>
    <w:rsid w:val="00E54472"/>
    <w:rsid w:val="00E544CF"/>
    <w:rsid w:val="00E54505"/>
    <w:rsid w:val="00E54517"/>
    <w:rsid w:val="00E5454F"/>
    <w:rsid w:val="00E54597"/>
    <w:rsid w:val="00E545B2"/>
    <w:rsid w:val="00E545CA"/>
    <w:rsid w:val="00E545D9"/>
    <w:rsid w:val="00E545E6"/>
    <w:rsid w:val="00E5471F"/>
    <w:rsid w:val="00E5473B"/>
    <w:rsid w:val="00E5474F"/>
    <w:rsid w:val="00E54756"/>
    <w:rsid w:val="00E54762"/>
    <w:rsid w:val="00E5479A"/>
    <w:rsid w:val="00E547A8"/>
    <w:rsid w:val="00E547C3"/>
    <w:rsid w:val="00E547DE"/>
    <w:rsid w:val="00E547FB"/>
    <w:rsid w:val="00E54847"/>
    <w:rsid w:val="00E54887"/>
    <w:rsid w:val="00E54915"/>
    <w:rsid w:val="00E5495E"/>
    <w:rsid w:val="00E54A21"/>
    <w:rsid w:val="00E54A34"/>
    <w:rsid w:val="00E54A36"/>
    <w:rsid w:val="00E54AEB"/>
    <w:rsid w:val="00E54AFC"/>
    <w:rsid w:val="00E54B21"/>
    <w:rsid w:val="00E54B22"/>
    <w:rsid w:val="00E54B50"/>
    <w:rsid w:val="00E54B61"/>
    <w:rsid w:val="00E54BAB"/>
    <w:rsid w:val="00E54BB2"/>
    <w:rsid w:val="00E54BBD"/>
    <w:rsid w:val="00E54BC8"/>
    <w:rsid w:val="00E54BD4"/>
    <w:rsid w:val="00E54BDE"/>
    <w:rsid w:val="00E54BF6"/>
    <w:rsid w:val="00E54BF9"/>
    <w:rsid w:val="00E54C19"/>
    <w:rsid w:val="00E54C4E"/>
    <w:rsid w:val="00E54C55"/>
    <w:rsid w:val="00E54CA7"/>
    <w:rsid w:val="00E54D06"/>
    <w:rsid w:val="00E54D10"/>
    <w:rsid w:val="00E54D57"/>
    <w:rsid w:val="00E54DBE"/>
    <w:rsid w:val="00E54DC3"/>
    <w:rsid w:val="00E54DD4"/>
    <w:rsid w:val="00E54DD7"/>
    <w:rsid w:val="00E54DDC"/>
    <w:rsid w:val="00E54DE0"/>
    <w:rsid w:val="00E54DE6"/>
    <w:rsid w:val="00E54E38"/>
    <w:rsid w:val="00E54E68"/>
    <w:rsid w:val="00E54E9E"/>
    <w:rsid w:val="00E54EC6"/>
    <w:rsid w:val="00E54ECC"/>
    <w:rsid w:val="00E54ECD"/>
    <w:rsid w:val="00E54F07"/>
    <w:rsid w:val="00E54F11"/>
    <w:rsid w:val="00E54F12"/>
    <w:rsid w:val="00E54F2C"/>
    <w:rsid w:val="00E54F2D"/>
    <w:rsid w:val="00E54F69"/>
    <w:rsid w:val="00E54F81"/>
    <w:rsid w:val="00E54F83"/>
    <w:rsid w:val="00E54FDE"/>
    <w:rsid w:val="00E54FF9"/>
    <w:rsid w:val="00E55056"/>
    <w:rsid w:val="00E55079"/>
    <w:rsid w:val="00E55101"/>
    <w:rsid w:val="00E5510A"/>
    <w:rsid w:val="00E55117"/>
    <w:rsid w:val="00E5511F"/>
    <w:rsid w:val="00E55120"/>
    <w:rsid w:val="00E55121"/>
    <w:rsid w:val="00E55144"/>
    <w:rsid w:val="00E55147"/>
    <w:rsid w:val="00E55153"/>
    <w:rsid w:val="00E55162"/>
    <w:rsid w:val="00E55174"/>
    <w:rsid w:val="00E55180"/>
    <w:rsid w:val="00E5518D"/>
    <w:rsid w:val="00E551B0"/>
    <w:rsid w:val="00E551D2"/>
    <w:rsid w:val="00E551E8"/>
    <w:rsid w:val="00E55226"/>
    <w:rsid w:val="00E55231"/>
    <w:rsid w:val="00E5525C"/>
    <w:rsid w:val="00E5529D"/>
    <w:rsid w:val="00E552A2"/>
    <w:rsid w:val="00E552AC"/>
    <w:rsid w:val="00E552DB"/>
    <w:rsid w:val="00E5531A"/>
    <w:rsid w:val="00E5532C"/>
    <w:rsid w:val="00E55333"/>
    <w:rsid w:val="00E55340"/>
    <w:rsid w:val="00E5535E"/>
    <w:rsid w:val="00E55360"/>
    <w:rsid w:val="00E5537E"/>
    <w:rsid w:val="00E553EE"/>
    <w:rsid w:val="00E5542D"/>
    <w:rsid w:val="00E5544A"/>
    <w:rsid w:val="00E55454"/>
    <w:rsid w:val="00E55491"/>
    <w:rsid w:val="00E554B6"/>
    <w:rsid w:val="00E554D2"/>
    <w:rsid w:val="00E554FF"/>
    <w:rsid w:val="00E55536"/>
    <w:rsid w:val="00E55545"/>
    <w:rsid w:val="00E555B9"/>
    <w:rsid w:val="00E555C1"/>
    <w:rsid w:val="00E555F2"/>
    <w:rsid w:val="00E555F6"/>
    <w:rsid w:val="00E555FE"/>
    <w:rsid w:val="00E55617"/>
    <w:rsid w:val="00E55627"/>
    <w:rsid w:val="00E55633"/>
    <w:rsid w:val="00E5563B"/>
    <w:rsid w:val="00E55659"/>
    <w:rsid w:val="00E55664"/>
    <w:rsid w:val="00E55681"/>
    <w:rsid w:val="00E5569F"/>
    <w:rsid w:val="00E556AC"/>
    <w:rsid w:val="00E556EF"/>
    <w:rsid w:val="00E55713"/>
    <w:rsid w:val="00E5572B"/>
    <w:rsid w:val="00E55736"/>
    <w:rsid w:val="00E55737"/>
    <w:rsid w:val="00E55765"/>
    <w:rsid w:val="00E55766"/>
    <w:rsid w:val="00E5577F"/>
    <w:rsid w:val="00E557BE"/>
    <w:rsid w:val="00E557CB"/>
    <w:rsid w:val="00E5581A"/>
    <w:rsid w:val="00E55836"/>
    <w:rsid w:val="00E5583E"/>
    <w:rsid w:val="00E55844"/>
    <w:rsid w:val="00E5584C"/>
    <w:rsid w:val="00E558B6"/>
    <w:rsid w:val="00E558D1"/>
    <w:rsid w:val="00E558DB"/>
    <w:rsid w:val="00E5595D"/>
    <w:rsid w:val="00E55974"/>
    <w:rsid w:val="00E55985"/>
    <w:rsid w:val="00E559BE"/>
    <w:rsid w:val="00E559F8"/>
    <w:rsid w:val="00E55A26"/>
    <w:rsid w:val="00E55A29"/>
    <w:rsid w:val="00E55A40"/>
    <w:rsid w:val="00E55ACD"/>
    <w:rsid w:val="00E55AD0"/>
    <w:rsid w:val="00E55AD8"/>
    <w:rsid w:val="00E55AFD"/>
    <w:rsid w:val="00E55B2C"/>
    <w:rsid w:val="00E55B4F"/>
    <w:rsid w:val="00E55B84"/>
    <w:rsid w:val="00E55B99"/>
    <w:rsid w:val="00E55BBF"/>
    <w:rsid w:val="00E55BDD"/>
    <w:rsid w:val="00E55C19"/>
    <w:rsid w:val="00E55C34"/>
    <w:rsid w:val="00E55C6A"/>
    <w:rsid w:val="00E55C6E"/>
    <w:rsid w:val="00E55C81"/>
    <w:rsid w:val="00E55C91"/>
    <w:rsid w:val="00E55CD2"/>
    <w:rsid w:val="00E55D1A"/>
    <w:rsid w:val="00E55D79"/>
    <w:rsid w:val="00E55D88"/>
    <w:rsid w:val="00E55E1E"/>
    <w:rsid w:val="00E55E41"/>
    <w:rsid w:val="00E55E67"/>
    <w:rsid w:val="00E55E68"/>
    <w:rsid w:val="00E55E73"/>
    <w:rsid w:val="00E55E88"/>
    <w:rsid w:val="00E55EAD"/>
    <w:rsid w:val="00E55F0B"/>
    <w:rsid w:val="00E55F1D"/>
    <w:rsid w:val="00E55F21"/>
    <w:rsid w:val="00E55F31"/>
    <w:rsid w:val="00E55F45"/>
    <w:rsid w:val="00E55F63"/>
    <w:rsid w:val="00E55F8F"/>
    <w:rsid w:val="00E55FE0"/>
    <w:rsid w:val="00E55FFC"/>
    <w:rsid w:val="00E56078"/>
    <w:rsid w:val="00E56102"/>
    <w:rsid w:val="00E56163"/>
    <w:rsid w:val="00E5616F"/>
    <w:rsid w:val="00E56188"/>
    <w:rsid w:val="00E561A7"/>
    <w:rsid w:val="00E561B2"/>
    <w:rsid w:val="00E561D4"/>
    <w:rsid w:val="00E56273"/>
    <w:rsid w:val="00E562B1"/>
    <w:rsid w:val="00E562D7"/>
    <w:rsid w:val="00E562E5"/>
    <w:rsid w:val="00E562EF"/>
    <w:rsid w:val="00E56304"/>
    <w:rsid w:val="00E56315"/>
    <w:rsid w:val="00E56321"/>
    <w:rsid w:val="00E56362"/>
    <w:rsid w:val="00E56389"/>
    <w:rsid w:val="00E56399"/>
    <w:rsid w:val="00E563A1"/>
    <w:rsid w:val="00E563F0"/>
    <w:rsid w:val="00E56461"/>
    <w:rsid w:val="00E5647B"/>
    <w:rsid w:val="00E56488"/>
    <w:rsid w:val="00E564B4"/>
    <w:rsid w:val="00E5650E"/>
    <w:rsid w:val="00E56510"/>
    <w:rsid w:val="00E56543"/>
    <w:rsid w:val="00E56552"/>
    <w:rsid w:val="00E5657B"/>
    <w:rsid w:val="00E56590"/>
    <w:rsid w:val="00E56598"/>
    <w:rsid w:val="00E565D6"/>
    <w:rsid w:val="00E56632"/>
    <w:rsid w:val="00E56657"/>
    <w:rsid w:val="00E56696"/>
    <w:rsid w:val="00E56720"/>
    <w:rsid w:val="00E5679D"/>
    <w:rsid w:val="00E5679F"/>
    <w:rsid w:val="00E567F0"/>
    <w:rsid w:val="00E5680E"/>
    <w:rsid w:val="00E56827"/>
    <w:rsid w:val="00E56829"/>
    <w:rsid w:val="00E5682D"/>
    <w:rsid w:val="00E56830"/>
    <w:rsid w:val="00E56846"/>
    <w:rsid w:val="00E56849"/>
    <w:rsid w:val="00E568D8"/>
    <w:rsid w:val="00E568D9"/>
    <w:rsid w:val="00E568DD"/>
    <w:rsid w:val="00E568DF"/>
    <w:rsid w:val="00E5691B"/>
    <w:rsid w:val="00E56946"/>
    <w:rsid w:val="00E56949"/>
    <w:rsid w:val="00E56971"/>
    <w:rsid w:val="00E56972"/>
    <w:rsid w:val="00E56977"/>
    <w:rsid w:val="00E56990"/>
    <w:rsid w:val="00E569C1"/>
    <w:rsid w:val="00E569D1"/>
    <w:rsid w:val="00E56A12"/>
    <w:rsid w:val="00E56A8C"/>
    <w:rsid w:val="00E56ABD"/>
    <w:rsid w:val="00E56ABE"/>
    <w:rsid w:val="00E56AD4"/>
    <w:rsid w:val="00E56AED"/>
    <w:rsid w:val="00E56B09"/>
    <w:rsid w:val="00E56B1E"/>
    <w:rsid w:val="00E56B4A"/>
    <w:rsid w:val="00E56B61"/>
    <w:rsid w:val="00E56B7D"/>
    <w:rsid w:val="00E56BD2"/>
    <w:rsid w:val="00E56C06"/>
    <w:rsid w:val="00E56C0F"/>
    <w:rsid w:val="00E56C24"/>
    <w:rsid w:val="00E56C2A"/>
    <w:rsid w:val="00E56CA7"/>
    <w:rsid w:val="00E56CAE"/>
    <w:rsid w:val="00E56CD9"/>
    <w:rsid w:val="00E56CF8"/>
    <w:rsid w:val="00E56D3F"/>
    <w:rsid w:val="00E56D40"/>
    <w:rsid w:val="00E56D90"/>
    <w:rsid w:val="00E56DAE"/>
    <w:rsid w:val="00E56DBD"/>
    <w:rsid w:val="00E56DFA"/>
    <w:rsid w:val="00E56E14"/>
    <w:rsid w:val="00E56E1F"/>
    <w:rsid w:val="00E56E2E"/>
    <w:rsid w:val="00E56EAA"/>
    <w:rsid w:val="00E56EF9"/>
    <w:rsid w:val="00E56F49"/>
    <w:rsid w:val="00E56F4B"/>
    <w:rsid w:val="00E56F50"/>
    <w:rsid w:val="00E56F89"/>
    <w:rsid w:val="00E56F9C"/>
    <w:rsid w:val="00E56FD3"/>
    <w:rsid w:val="00E56FF4"/>
    <w:rsid w:val="00E57006"/>
    <w:rsid w:val="00E5703A"/>
    <w:rsid w:val="00E5707B"/>
    <w:rsid w:val="00E57099"/>
    <w:rsid w:val="00E570ED"/>
    <w:rsid w:val="00E570FB"/>
    <w:rsid w:val="00E5712D"/>
    <w:rsid w:val="00E57150"/>
    <w:rsid w:val="00E57154"/>
    <w:rsid w:val="00E5715C"/>
    <w:rsid w:val="00E57174"/>
    <w:rsid w:val="00E5718F"/>
    <w:rsid w:val="00E571A0"/>
    <w:rsid w:val="00E571BC"/>
    <w:rsid w:val="00E571D1"/>
    <w:rsid w:val="00E57204"/>
    <w:rsid w:val="00E5720E"/>
    <w:rsid w:val="00E57217"/>
    <w:rsid w:val="00E57222"/>
    <w:rsid w:val="00E57225"/>
    <w:rsid w:val="00E57231"/>
    <w:rsid w:val="00E57232"/>
    <w:rsid w:val="00E5725A"/>
    <w:rsid w:val="00E572AE"/>
    <w:rsid w:val="00E572C1"/>
    <w:rsid w:val="00E572E3"/>
    <w:rsid w:val="00E5730B"/>
    <w:rsid w:val="00E57399"/>
    <w:rsid w:val="00E573A5"/>
    <w:rsid w:val="00E573E7"/>
    <w:rsid w:val="00E57413"/>
    <w:rsid w:val="00E57419"/>
    <w:rsid w:val="00E5749B"/>
    <w:rsid w:val="00E574AA"/>
    <w:rsid w:val="00E574BA"/>
    <w:rsid w:val="00E574D6"/>
    <w:rsid w:val="00E57514"/>
    <w:rsid w:val="00E57581"/>
    <w:rsid w:val="00E575B1"/>
    <w:rsid w:val="00E575B2"/>
    <w:rsid w:val="00E575C4"/>
    <w:rsid w:val="00E575E9"/>
    <w:rsid w:val="00E5762D"/>
    <w:rsid w:val="00E576CF"/>
    <w:rsid w:val="00E576D3"/>
    <w:rsid w:val="00E576DC"/>
    <w:rsid w:val="00E576ED"/>
    <w:rsid w:val="00E5772B"/>
    <w:rsid w:val="00E5774C"/>
    <w:rsid w:val="00E5775E"/>
    <w:rsid w:val="00E57769"/>
    <w:rsid w:val="00E57773"/>
    <w:rsid w:val="00E5778C"/>
    <w:rsid w:val="00E577AA"/>
    <w:rsid w:val="00E577C0"/>
    <w:rsid w:val="00E57841"/>
    <w:rsid w:val="00E57893"/>
    <w:rsid w:val="00E57896"/>
    <w:rsid w:val="00E578A3"/>
    <w:rsid w:val="00E578C6"/>
    <w:rsid w:val="00E578DE"/>
    <w:rsid w:val="00E57921"/>
    <w:rsid w:val="00E57924"/>
    <w:rsid w:val="00E57925"/>
    <w:rsid w:val="00E57953"/>
    <w:rsid w:val="00E57961"/>
    <w:rsid w:val="00E579F6"/>
    <w:rsid w:val="00E579FF"/>
    <w:rsid w:val="00E57A0B"/>
    <w:rsid w:val="00E57A71"/>
    <w:rsid w:val="00E57A97"/>
    <w:rsid w:val="00E57A9F"/>
    <w:rsid w:val="00E57AC7"/>
    <w:rsid w:val="00E57AD0"/>
    <w:rsid w:val="00E57AFE"/>
    <w:rsid w:val="00E57B15"/>
    <w:rsid w:val="00E57B66"/>
    <w:rsid w:val="00E57B79"/>
    <w:rsid w:val="00E57B93"/>
    <w:rsid w:val="00E57C09"/>
    <w:rsid w:val="00E57C2A"/>
    <w:rsid w:val="00E57C39"/>
    <w:rsid w:val="00E57C93"/>
    <w:rsid w:val="00E57CB9"/>
    <w:rsid w:val="00E57CBD"/>
    <w:rsid w:val="00E57D0E"/>
    <w:rsid w:val="00E57D42"/>
    <w:rsid w:val="00E57D7F"/>
    <w:rsid w:val="00E57D9B"/>
    <w:rsid w:val="00E57DBD"/>
    <w:rsid w:val="00E57DE1"/>
    <w:rsid w:val="00E57DF7"/>
    <w:rsid w:val="00E57DFC"/>
    <w:rsid w:val="00E57E12"/>
    <w:rsid w:val="00E57E1A"/>
    <w:rsid w:val="00E57E3D"/>
    <w:rsid w:val="00E57E41"/>
    <w:rsid w:val="00E57E73"/>
    <w:rsid w:val="00E57E7A"/>
    <w:rsid w:val="00E57E8C"/>
    <w:rsid w:val="00E57EC2"/>
    <w:rsid w:val="00E57F0D"/>
    <w:rsid w:val="00E57F0F"/>
    <w:rsid w:val="00E60002"/>
    <w:rsid w:val="00E60011"/>
    <w:rsid w:val="00E60042"/>
    <w:rsid w:val="00E6007D"/>
    <w:rsid w:val="00E600CC"/>
    <w:rsid w:val="00E60113"/>
    <w:rsid w:val="00E60128"/>
    <w:rsid w:val="00E6012F"/>
    <w:rsid w:val="00E60161"/>
    <w:rsid w:val="00E601AA"/>
    <w:rsid w:val="00E601B8"/>
    <w:rsid w:val="00E60269"/>
    <w:rsid w:val="00E60274"/>
    <w:rsid w:val="00E602A2"/>
    <w:rsid w:val="00E602A3"/>
    <w:rsid w:val="00E602C2"/>
    <w:rsid w:val="00E602F0"/>
    <w:rsid w:val="00E60304"/>
    <w:rsid w:val="00E60364"/>
    <w:rsid w:val="00E603B0"/>
    <w:rsid w:val="00E603BD"/>
    <w:rsid w:val="00E603F1"/>
    <w:rsid w:val="00E6040F"/>
    <w:rsid w:val="00E6041C"/>
    <w:rsid w:val="00E60443"/>
    <w:rsid w:val="00E60451"/>
    <w:rsid w:val="00E60460"/>
    <w:rsid w:val="00E6049B"/>
    <w:rsid w:val="00E6049D"/>
    <w:rsid w:val="00E604CC"/>
    <w:rsid w:val="00E604EA"/>
    <w:rsid w:val="00E6051F"/>
    <w:rsid w:val="00E60528"/>
    <w:rsid w:val="00E605C9"/>
    <w:rsid w:val="00E605E2"/>
    <w:rsid w:val="00E60614"/>
    <w:rsid w:val="00E60622"/>
    <w:rsid w:val="00E60667"/>
    <w:rsid w:val="00E60694"/>
    <w:rsid w:val="00E60699"/>
    <w:rsid w:val="00E606CB"/>
    <w:rsid w:val="00E606D0"/>
    <w:rsid w:val="00E606D3"/>
    <w:rsid w:val="00E606E1"/>
    <w:rsid w:val="00E60702"/>
    <w:rsid w:val="00E6070F"/>
    <w:rsid w:val="00E60730"/>
    <w:rsid w:val="00E60735"/>
    <w:rsid w:val="00E6075B"/>
    <w:rsid w:val="00E6077F"/>
    <w:rsid w:val="00E60791"/>
    <w:rsid w:val="00E607A0"/>
    <w:rsid w:val="00E607A6"/>
    <w:rsid w:val="00E607F8"/>
    <w:rsid w:val="00E60807"/>
    <w:rsid w:val="00E6084A"/>
    <w:rsid w:val="00E6084D"/>
    <w:rsid w:val="00E60855"/>
    <w:rsid w:val="00E6085C"/>
    <w:rsid w:val="00E60882"/>
    <w:rsid w:val="00E608F9"/>
    <w:rsid w:val="00E6090A"/>
    <w:rsid w:val="00E6090C"/>
    <w:rsid w:val="00E6093D"/>
    <w:rsid w:val="00E60952"/>
    <w:rsid w:val="00E609B3"/>
    <w:rsid w:val="00E609BB"/>
    <w:rsid w:val="00E60A10"/>
    <w:rsid w:val="00E60A42"/>
    <w:rsid w:val="00E60A4B"/>
    <w:rsid w:val="00E60AA3"/>
    <w:rsid w:val="00E60AB5"/>
    <w:rsid w:val="00E60AD0"/>
    <w:rsid w:val="00E60AF8"/>
    <w:rsid w:val="00E60AFA"/>
    <w:rsid w:val="00E60B2C"/>
    <w:rsid w:val="00E60B3D"/>
    <w:rsid w:val="00E60B6B"/>
    <w:rsid w:val="00E60BC1"/>
    <w:rsid w:val="00E60BEC"/>
    <w:rsid w:val="00E60C5F"/>
    <w:rsid w:val="00E60C7C"/>
    <w:rsid w:val="00E60CB3"/>
    <w:rsid w:val="00E60CC0"/>
    <w:rsid w:val="00E60D05"/>
    <w:rsid w:val="00E60D0D"/>
    <w:rsid w:val="00E60D23"/>
    <w:rsid w:val="00E60D42"/>
    <w:rsid w:val="00E60D48"/>
    <w:rsid w:val="00E60D54"/>
    <w:rsid w:val="00E60D95"/>
    <w:rsid w:val="00E60DE3"/>
    <w:rsid w:val="00E60DF3"/>
    <w:rsid w:val="00E60E1B"/>
    <w:rsid w:val="00E60E4A"/>
    <w:rsid w:val="00E60E75"/>
    <w:rsid w:val="00E60EA7"/>
    <w:rsid w:val="00E60EDB"/>
    <w:rsid w:val="00E60F1F"/>
    <w:rsid w:val="00E60F64"/>
    <w:rsid w:val="00E60F72"/>
    <w:rsid w:val="00E60F8C"/>
    <w:rsid w:val="00E60F8D"/>
    <w:rsid w:val="00E60FB7"/>
    <w:rsid w:val="00E60FBD"/>
    <w:rsid w:val="00E60FCA"/>
    <w:rsid w:val="00E60FE1"/>
    <w:rsid w:val="00E61009"/>
    <w:rsid w:val="00E61086"/>
    <w:rsid w:val="00E610BA"/>
    <w:rsid w:val="00E610C3"/>
    <w:rsid w:val="00E6115A"/>
    <w:rsid w:val="00E61182"/>
    <w:rsid w:val="00E61184"/>
    <w:rsid w:val="00E611C7"/>
    <w:rsid w:val="00E611FC"/>
    <w:rsid w:val="00E61206"/>
    <w:rsid w:val="00E61208"/>
    <w:rsid w:val="00E6121D"/>
    <w:rsid w:val="00E6122B"/>
    <w:rsid w:val="00E61231"/>
    <w:rsid w:val="00E61250"/>
    <w:rsid w:val="00E61281"/>
    <w:rsid w:val="00E612DF"/>
    <w:rsid w:val="00E612E9"/>
    <w:rsid w:val="00E61343"/>
    <w:rsid w:val="00E61362"/>
    <w:rsid w:val="00E613DA"/>
    <w:rsid w:val="00E613F0"/>
    <w:rsid w:val="00E61408"/>
    <w:rsid w:val="00E6142C"/>
    <w:rsid w:val="00E61430"/>
    <w:rsid w:val="00E6146D"/>
    <w:rsid w:val="00E61499"/>
    <w:rsid w:val="00E614AB"/>
    <w:rsid w:val="00E614B2"/>
    <w:rsid w:val="00E61513"/>
    <w:rsid w:val="00E61519"/>
    <w:rsid w:val="00E61553"/>
    <w:rsid w:val="00E61557"/>
    <w:rsid w:val="00E6167E"/>
    <w:rsid w:val="00E61683"/>
    <w:rsid w:val="00E616A5"/>
    <w:rsid w:val="00E61705"/>
    <w:rsid w:val="00E61725"/>
    <w:rsid w:val="00E61755"/>
    <w:rsid w:val="00E6175D"/>
    <w:rsid w:val="00E61768"/>
    <w:rsid w:val="00E617AD"/>
    <w:rsid w:val="00E617BB"/>
    <w:rsid w:val="00E617DB"/>
    <w:rsid w:val="00E617EA"/>
    <w:rsid w:val="00E61815"/>
    <w:rsid w:val="00E61873"/>
    <w:rsid w:val="00E61885"/>
    <w:rsid w:val="00E618DC"/>
    <w:rsid w:val="00E618F9"/>
    <w:rsid w:val="00E61959"/>
    <w:rsid w:val="00E619EB"/>
    <w:rsid w:val="00E61A39"/>
    <w:rsid w:val="00E61A58"/>
    <w:rsid w:val="00E61A71"/>
    <w:rsid w:val="00E61AA9"/>
    <w:rsid w:val="00E61AC7"/>
    <w:rsid w:val="00E61B4E"/>
    <w:rsid w:val="00E61B8C"/>
    <w:rsid w:val="00E61BAA"/>
    <w:rsid w:val="00E61BB8"/>
    <w:rsid w:val="00E61BBC"/>
    <w:rsid w:val="00E61BE5"/>
    <w:rsid w:val="00E61C28"/>
    <w:rsid w:val="00E61C8F"/>
    <w:rsid w:val="00E61CC4"/>
    <w:rsid w:val="00E61CEB"/>
    <w:rsid w:val="00E61D4D"/>
    <w:rsid w:val="00E61D98"/>
    <w:rsid w:val="00E61DC7"/>
    <w:rsid w:val="00E61E0A"/>
    <w:rsid w:val="00E61E45"/>
    <w:rsid w:val="00E61E4B"/>
    <w:rsid w:val="00E61EC6"/>
    <w:rsid w:val="00E61F1A"/>
    <w:rsid w:val="00E61F3F"/>
    <w:rsid w:val="00E61F6C"/>
    <w:rsid w:val="00E61F92"/>
    <w:rsid w:val="00E61FA6"/>
    <w:rsid w:val="00E61FC3"/>
    <w:rsid w:val="00E62000"/>
    <w:rsid w:val="00E62037"/>
    <w:rsid w:val="00E6204A"/>
    <w:rsid w:val="00E6208E"/>
    <w:rsid w:val="00E620D6"/>
    <w:rsid w:val="00E620FC"/>
    <w:rsid w:val="00E6214F"/>
    <w:rsid w:val="00E621DB"/>
    <w:rsid w:val="00E62244"/>
    <w:rsid w:val="00E6225B"/>
    <w:rsid w:val="00E622C4"/>
    <w:rsid w:val="00E622D6"/>
    <w:rsid w:val="00E622E6"/>
    <w:rsid w:val="00E6231E"/>
    <w:rsid w:val="00E6234B"/>
    <w:rsid w:val="00E62378"/>
    <w:rsid w:val="00E623C4"/>
    <w:rsid w:val="00E623DE"/>
    <w:rsid w:val="00E623FA"/>
    <w:rsid w:val="00E62447"/>
    <w:rsid w:val="00E6245D"/>
    <w:rsid w:val="00E6246E"/>
    <w:rsid w:val="00E62480"/>
    <w:rsid w:val="00E62497"/>
    <w:rsid w:val="00E6249A"/>
    <w:rsid w:val="00E624A1"/>
    <w:rsid w:val="00E624B7"/>
    <w:rsid w:val="00E624C7"/>
    <w:rsid w:val="00E624C8"/>
    <w:rsid w:val="00E6250C"/>
    <w:rsid w:val="00E62545"/>
    <w:rsid w:val="00E62551"/>
    <w:rsid w:val="00E62572"/>
    <w:rsid w:val="00E6257B"/>
    <w:rsid w:val="00E62588"/>
    <w:rsid w:val="00E6258D"/>
    <w:rsid w:val="00E625A4"/>
    <w:rsid w:val="00E6260E"/>
    <w:rsid w:val="00E62619"/>
    <w:rsid w:val="00E62640"/>
    <w:rsid w:val="00E6265F"/>
    <w:rsid w:val="00E62667"/>
    <w:rsid w:val="00E6266F"/>
    <w:rsid w:val="00E62690"/>
    <w:rsid w:val="00E626B7"/>
    <w:rsid w:val="00E626EB"/>
    <w:rsid w:val="00E6278C"/>
    <w:rsid w:val="00E6279B"/>
    <w:rsid w:val="00E627B3"/>
    <w:rsid w:val="00E627EE"/>
    <w:rsid w:val="00E6281F"/>
    <w:rsid w:val="00E62880"/>
    <w:rsid w:val="00E6288A"/>
    <w:rsid w:val="00E6288C"/>
    <w:rsid w:val="00E62891"/>
    <w:rsid w:val="00E62899"/>
    <w:rsid w:val="00E62936"/>
    <w:rsid w:val="00E62980"/>
    <w:rsid w:val="00E62989"/>
    <w:rsid w:val="00E62992"/>
    <w:rsid w:val="00E629A7"/>
    <w:rsid w:val="00E62A2F"/>
    <w:rsid w:val="00E62A5E"/>
    <w:rsid w:val="00E62A78"/>
    <w:rsid w:val="00E62AAA"/>
    <w:rsid w:val="00E62AD3"/>
    <w:rsid w:val="00E62AE5"/>
    <w:rsid w:val="00E62B44"/>
    <w:rsid w:val="00E62B5E"/>
    <w:rsid w:val="00E62B96"/>
    <w:rsid w:val="00E62BB0"/>
    <w:rsid w:val="00E62BE6"/>
    <w:rsid w:val="00E62CD2"/>
    <w:rsid w:val="00E62CE9"/>
    <w:rsid w:val="00E62CFA"/>
    <w:rsid w:val="00E62D01"/>
    <w:rsid w:val="00E62D08"/>
    <w:rsid w:val="00E62D19"/>
    <w:rsid w:val="00E62D22"/>
    <w:rsid w:val="00E62D3F"/>
    <w:rsid w:val="00E62D4C"/>
    <w:rsid w:val="00E62D80"/>
    <w:rsid w:val="00E62D9E"/>
    <w:rsid w:val="00E62DEE"/>
    <w:rsid w:val="00E62E2D"/>
    <w:rsid w:val="00E62E4A"/>
    <w:rsid w:val="00E62EAA"/>
    <w:rsid w:val="00E62EB2"/>
    <w:rsid w:val="00E62EB6"/>
    <w:rsid w:val="00E62EBA"/>
    <w:rsid w:val="00E62EDC"/>
    <w:rsid w:val="00E62F47"/>
    <w:rsid w:val="00E62F66"/>
    <w:rsid w:val="00E62F69"/>
    <w:rsid w:val="00E62FBE"/>
    <w:rsid w:val="00E62FC7"/>
    <w:rsid w:val="00E62FCF"/>
    <w:rsid w:val="00E62FF5"/>
    <w:rsid w:val="00E63010"/>
    <w:rsid w:val="00E63044"/>
    <w:rsid w:val="00E6304D"/>
    <w:rsid w:val="00E63053"/>
    <w:rsid w:val="00E63054"/>
    <w:rsid w:val="00E63085"/>
    <w:rsid w:val="00E6308B"/>
    <w:rsid w:val="00E6309C"/>
    <w:rsid w:val="00E630B1"/>
    <w:rsid w:val="00E630CB"/>
    <w:rsid w:val="00E63120"/>
    <w:rsid w:val="00E63125"/>
    <w:rsid w:val="00E6312A"/>
    <w:rsid w:val="00E6314E"/>
    <w:rsid w:val="00E6318E"/>
    <w:rsid w:val="00E63200"/>
    <w:rsid w:val="00E6320E"/>
    <w:rsid w:val="00E63262"/>
    <w:rsid w:val="00E6328B"/>
    <w:rsid w:val="00E6329E"/>
    <w:rsid w:val="00E632B7"/>
    <w:rsid w:val="00E632CA"/>
    <w:rsid w:val="00E63312"/>
    <w:rsid w:val="00E6331C"/>
    <w:rsid w:val="00E63337"/>
    <w:rsid w:val="00E6333D"/>
    <w:rsid w:val="00E6334F"/>
    <w:rsid w:val="00E63369"/>
    <w:rsid w:val="00E6338D"/>
    <w:rsid w:val="00E633CE"/>
    <w:rsid w:val="00E633DD"/>
    <w:rsid w:val="00E6340E"/>
    <w:rsid w:val="00E6340F"/>
    <w:rsid w:val="00E634A6"/>
    <w:rsid w:val="00E634B7"/>
    <w:rsid w:val="00E634C7"/>
    <w:rsid w:val="00E6358F"/>
    <w:rsid w:val="00E63590"/>
    <w:rsid w:val="00E63594"/>
    <w:rsid w:val="00E635A6"/>
    <w:rsid w:val="00E635BB"/>
    <w:rsid w:val="00E635EE"/>
    <w:rsid w:val="00E635F5"/>
    <w:rsid w:val="00E63605"/>
    <w:rsid w:val="00E63619"/>
    <w:rsid w:val="00E63692"/>
    <w:rsid w:val="00E63696"/>
    <w:rsid w:val="00E636C8"/>
    <w:rsid w:val="00E636D1"/>
    <w:rsid w:val="00E636E9"/>
    <w:rsid w:val="00E636F1"/>
    <w:rsid w:val="00E63731"/>
    <w:rsid w:val="00E63745"/>
    <w:rsid w:val="00E6379C"/>
    <w:rsid w:val="00E63814"/>
    <w:rsid w:val="00E63828"/>
    <w:rsid w:val="00E63836"/>
    <w:rsid w:val="00E63842"/>
    <w:rsid w:val="00E63852"/>
    <w:rsid w:val="00E63854"/>
    <w:rsid w:val="00E63867"/>
    <w:rsid w:val="00E63878"/>
    <w:rsid w:val="00E638DE"/>
    <w:rsid w:val="00E638F9"/>
    <w:rsid w:val="00E63928"/>
    <w:rsid w:val="00E6392E"/>
    <w:rsid w:val="00E63934"/>
    <w:rsid w:val="00E63965"/>
    <w:rsid w:val="00E63984"/>
    <w:rsid w:val="00E639F4"/>
    <w:rsid w:val="00E63A31"/>
    <w:rsid w:val="00E63A60"/>
    <w:rsid w:val="00E63A7E"/>
    <w:rsid w:val="00E63A84"/>
    <w:rsid w:val="00E63A9A"/>
    <w:rsid w:val="00E63ABD"/>
    <w:rsid w:val="00E63ADA"/>
    <w:rsid w:val="00E63AEA"/>
    <w:rsid w:val="00E63B17"/>
    <w:rsid w:val="00E63B25"/>
    <w:rsid w:val="00E63B43"/>
    <w:rsid w:val="00E63B6F"/>
    <w:rsid w:val="00E63B98"/>
    <w:rsid w:val="00E63C12"/>
    <w:rsid w:val="00E63C37"/>
    <w:rsid w:val="00E63C54"/>
    <w:rsid w:val="00E63C5E"/>
    <w:rsid w:val="00E63C9E"/>
    <w:rsid w:val="00E63CA9"/>
    <w:rsid w:val="00E63CAE"/>
    <w:rsid w:val="00E63D17"/>
    <w:rsid w:val="00E63D82"/>
    <w:rsid w:val="00E63DB2"/>
    <w:rsid w:val="00E63DCD"/>
    <w:rsid w:val="00E63DDB"/>
    <w:rsid w:val="00E63DF8"/>
    <w:rsid w:val="00E63E1D"/>
    <w:rsid w:val="00E63E21"/>
    <w:rsid w:val="00E63E41"/>
    <w:rsid w:val="00E63F0B"/>
    <w:rsid w:val="00E63F34"/>
    <w:rsid w:val="00E63F84"/>
    <w:rsid w:val="00E63F9A"/>
    <w:rsid w:val="00E63FBC"/>
    <w:rsid w:val="00E63FCB"/>
    <w:rsid w:val="00E64024"/>
    <w:rsid w:val="00E640C9"/>
    <w:rsid w:val="00E640EC"/>
    <w:rsid w:val="00E64114"/>
    <w:rsid w:val="00E64143"/>
    <w:rsid w:val="00E6414C"/>
    <w:rsid w:val="00E64152"/>
    <w:rsid w:val="00E641A9"/>
    <w:rsid w:val="00E641FD"/>
    <w:rsid w:val="00E64207"/>
    <w:rsid w:val="00E6420D"/>
    <w:rsid w:val="00E64217"/>
    <w:rsid w:val="00E64256"/>
    <w:rsid w:val="00E642BE"/>
    <w:rsid w:val="00E642CC"/>
    <w:rsid w:val="00E642E3"/>
    <w:rsid w:val="00E642EC"/>
    <w:rsid w:val="00E64305"/>
    <w:rsid w:val="00E64312"/>
    <w:rsid w:val="00E64386"/>
    <w:rsid w:val="00E6438D"/>
    <w:rsid w:val="00E643E6"/>
    <w:rsid w:val="00E6443F"/>
    <w:rsid w:val="00E64457"/>
    <w:rsid w:val="00E644F4"/>
    <w:rsid w:val="00E64518"/>
    <w:rsid w:val="00E6453A"/>
    <w:rsid w:val="00E6455D"/>
    <w:rsid w:val="00E64564"/>
    <w:rsid w:val="00E64576"/>
    <w:rsid w:val="00E6457C"/>
    <w:rsid w:val="00E645B2"/>
    <w:rsid w:val="00E645F3"/>
    <w:rsid w:val="00E64637"/>
    <w:rsid w:val="00E64649"/>
    <w:rsid w:val="00E64660"/>
    <w:rsid w:val="00E6466A"/>
    <w:rsid w:val="00E646B5"/>
    <w:rsid w:val="00E646D5"/>
    <w:rsid w:val="00E646EB"/>
    <w:rsid w:val="00E646F1"/>
    <w:rsid w:val="00E6472A"/>
    <w:rsid w:val="00E6476B"/>
    <w:rsid w:val="00E647A1"/>
    <w:rsid w:val="00E647AD"/>
    <w:rsid w:val="00E647D4"/>
    <w:rsid w:val="00E647F7"/>
    <w:rsid w:val="00E64869"/>
    <w:rsid w:val="00E648B1"/>
    <w:rsid w:val="00E648EB"/>
    <w:rsid w:val="00E64924"/>
    <w:rsid w:val="00E64935"/>
    <w:rsid w:val="00E64980"/>
    <w:rsid w:val="00E649AF"/>
    <w:rsid w:val="00E649B0"/>
    <w:rsid w:val="00E649D2"/>
    <w:rsid w:val="00E649F7"/>
    <w:rsid w:val="00E64A17"/>
    <w:rsid w:val="00E64A2C"/>
    <w:rsid w:val="00E64A36"/>
    <w:rsid w:val="00E64A9F"/>
    <w:rsid w:val="00E64AD3"/>
    <w:rsid w:val="00E64AEC"/>
    <w:rsid w:val="00E64AF3"/>
    <w:rsid w:val="00E64B0D"/>
    <w:rsid w:val="00E64B3B"/>
    <w:rsid w:val="00E64B68"/>
    <w:rsid w:val="00E64B9B"/>
    <w:rsid w:val="00E64BAC"/>
    <w:rsid w:val="00E64BB8"/>
    <w:rsid w:val="00E64BEC"/>
    <w:rsid w:val="00E64BEF"/>
    <w:rsid w:val="00E64BF0"/>
    <w:rsid w:val="00E64C04"/>
    <w:rsid w:val="00E64C1F"/>
    <w:rsid w:val="00E64C61"/>
    <w:rsid w:val="00E64C62"/>
    <w:rsid w:val="00E64C8B"/>
    <w:rsid w:val="00E64C8F"/>
    <w:rsid w:val="00E64CC6"/>
    <w:rsid w:val="00E64CD1"/>
    <w:rsid w:val="00E64CD6"/>
    <w:rsid w:val="00E64CEC"/>
    <w:rsid w:val="00E64D00"/>
    <w:rsid w:val="00E64D04"/>
    <w:rsid w:val="00E64D4C"/>
    <w:rsid w:val="00E64D67"/>
    <w:rsid w:val="00E64DA0"/>
    <w:rsid w:val="00E64DC9"/>
    <w:rsid w:val="00E64DCA"/>
    <w:rsid w:val="00E64DEA"/>
    <w:rsid w:val="00E64E0F"/>
    <w:rsid w:val="00E64E35"/>
    <w:rsid w:val="00E64E36"/>
    <w:rsid w:val="00E64E7B"/>
    <w:rsid w:val="00E64E85"/>
    <w:rsid w:val="00E64EBA"/>
    <w:rsid w:val="00E64F4E"/>
    <w:rsid w:val="00E64FED"/>
    <w:rsid w:val="00E6503F"/>
    <w:rsid w:val="00E65041"/>
    <w:rsid w:val="00E6506F"/>
    <w:rsid w:val="00E65099"/>
    <w:rsid w:val="00E650D1"/>
    <w:rsid w:val="00E650D8"/>
    <w:rsid w:val="00E65179"/>
    <w:rsid w:val="00E651E3"/>
    <w:rsid w:val="00E6522B"/>
    <w:rsid w:val="00E6524D"/>
    <w:rsid w:val="00E65312"/>
    <w:rsid w:val="00E65353"/>
    <w:rsid w:val="00E6536C"/>
    <w:rsid w:val="00E653C9"/>
    <w:rsid w:val="00E65413"/>
    <w:rsid w:val="00E6545A"/>
    <w:rsid w:val="00E654C2"/>
    <w:rsid w:val="00E654D5"/>
    <w:rsid w:val="00E654E2"/>
    <w:rsid w:val="00E654E9"/>
    <w:rsid w:val="00E6551B"/>
    <w:rsid w:val="00E6557A"/>
    <w:rsid w:val="00E65595"/>
    <w:rsid w:val="00E655A6"/>
    <w:rsid w:val="00E655C0"/>
    <w:rsid w:val="00E655C2"/>
    <w:rsid w:val="00E655FF"/>
    <w:rsid w:val="00E6560B"/>
    <w:rsid w:val="00E65612"/>
    <w:rsid w:val="00E65626"/>
    <w:rsid w:val="00E6563A"/>
    <w:rsid w:val="00E6563B"/>
    <w:rsid w:val="00E65663"/>
    <w:rsid w:val="00E6566D"/>
    <w:rsid w:val="00E656B5"/>
    <w:rsid w:val="00E656F3"/>
    <w:rsid w:val="00E65705"/>
    <w:rsid w:val="00E65708"/>
    <w:rsid w:val="00E6574F"/>
    <w:rsid w:val="00E657A5"/>
    <w:rsid w:val="00E657DB"/>
    <w:rsid w:val="00E657DC"/>
    <w:rsid w:val="00E65808"/>
    <w:rsid w:val="00E6586D"/>
    <w:rsid w:val="00E65886"/>
    <w:rsid w:val="00E658BF"/>
    <w:rsid w:val="00E658D2"/>
    <w:rsid w:val="00E65921"/>
    <w:rsid w:val="00E6593F"/>
    <w:rsid w:val="00E65941"/>
    <w:rsid w:val="00E6597E"/>
    <w:rsid w:val="00E65985"/>
    <w:rsid w:val="00E65986"/>
    <w:rsid w:val="00E659BB"/>
    <w:rsid w:val="00E65A34"/>
    <w:rsid w:val="00E65A4C"/>
    <w:rsid w:val="00E65A8B"/>
    <w:rsid w:val="00E65AB2"/>
    <w:rsid w:val="00E65ADC"/>
    <w:rsid w:val="00E65AE0"/>
    <w:rsid w:val="00E65AF9"/>
    <w:rsid w:val="00E65B01"/>
    <w:rsid w:val="00E65B15"/>
    <w:rsid w:val="00E65B60"/>
    <w:rsid w:val="00E65B80"/>
    <w:rsid w:val="00E65BC3"/>
    <w:rsid w:val="00E65BCD"/>
    <w:rsid w:val="00E65BE0"/>
    <w:rsid w:val="00E65BEC"/>
    <w:rsid w:val="00E65C0E"/>
    <w:rsid w:val="00E65C17"/>
    <w:rsid w:val="00E65C1F"/>
    <w:rsid w:val="00E65C32"/>
    <w:rsid w:val="00E65C6C"/>
    <w:rsid w:val="00E65C84"/>
    <w:rsid w:val="00E65C8C"/>
    <w:rsid w:val="00E65C99"/>
    <w:rsid w:val="00E65CED"/>
    <w:rsid w:val="00E65D4B"/>
    <w:rsid w:val="00E65D5D"/>
    <w:rsid w:val="00E65D61"/>
    <w:rsid w:val="00E65D6E"/>
    <w:rsid w:val="00E65D99"/>
    <w:rsid w:val="00E65DF4"/>
    <w:rsid w:val="00E65DF5"/>
    <w:rsid w:val="00E65E0C"/>
    <w:rsid w:val="00E65E10"/>
    <w:rsid w:val="00E65E14"/>
    <w:rsid w:val="00E65E26"/>
    <w:rsid w:val="00E65F7B"/>
    <w:rsid w:val="00E65F83"/>
    <w:rsid w:val="00E65FAD"/>
    <w:rsid w:val="00E65FC0"/>
    <w:rsid w:val="00E65FD0"/>
    <w:rsid w:val="00E65FD5"/>
    <w:rsid w:val="00E6600E"/>
    <w:rsid w:val="00E6604B"/>
    <w:rsid w:val="00E6609C"/>
    <w:rsid w:val="00E660BA"/>
    <w:rsid w:val="00E660D7"/>
    <w:rsid w:val="00E660DD"/>
    <w:rsid w:val="00E660FD"/>
    <w:rsid w:val="00E6611F"/>
    <w:rsid w:val="00E6614C"/>
    <w:rsid w:val="00E6615B"/>
    <w:rsid w:val="00E66164"/>
    <w:rsid w:val="00E661B6"/>
    <w:rsid w:val="00E661C1"/>
    <w:rsid w:val="00E661E1"/>
    <w:rsid w:val="00E66204"/>
    <w:rsid w:val="00E66246"/>
    <w:rsid w:val="00E6625D"/>
    <w:rsid w:val="00E66263"/>
    <w:rsid w:val="00E66287"/>
    <w:rsid w:val="00E66289"/>
    <w:rsid w:val="00E6632A"/>
    <w:rsid w:val="00E6636B"/>
    <w:rsid w:val="00E6636E"/>
    <w:rsid w:val="00E663BD"/>
    <w:rsid w:val="00E663CE"/>
    <w:rsid w:val="00E663E7"/>
    <w:rsid w:val="00E66412"/>
    <w:rsid w:val="00E66459"/>
    <w:rsid w:val="00E6646A"/>
    <w:rsid w:val="00E6649A"/>
    <w:rsid w:val="00E6649B"/>
    <w:rsid w:val="00E664C4"/>
    <w:rsid w:val="00E664CB"/>
    <w:rsid w:val="00E664CD"/>
    <w:rsid w:val="00E664ED"/>
    <w:rsid w:val="00E6653D"/>
    <w:rsid w:val="00E66585"/>
    <w:rsid w:val="00E66586"/>
    <w:rsid w:val="00E665C6"/>
    <w:rsid w:val="00E665C9"/>
    <w:rsid w:val="00E665F8"/>
    <w:rsid w:val="00E66624"/>
    <w:rsid w:val="00E66632"/>
    <w:rsid w:val="00E6664A"/>
    <w:rsid w:val="00E66687"/>
    <w:rsid w:val="00E6669F"/>
    <w:rsid w:val="00E666FF"/>
    <w:rsid w:val="00E66709"/>
    <w:rsid w:val="00E6671F"/>
    <w:rsid w:val="00E66729"/>
    <w:rsid w:val="00E66758"/>
    <w:rsid w:val="00E667D1"/>
    <w:rsid w:val="00E66829"/>
    <w:rsid w:val="00E6683B"/>
    <w:rsid w:val="00E66862"/>
    <w:rsid w:val="00E668E6"/>
    <w:rsid w:val="00E668F7"/>
    <w:rsid w:val="00E668F8"/>
    <w:rsid w:val="00E66909"/>
    <w:rsid w:val="00E66947"/>
    <w:rsid w:val="00E66966"/>
    <w:rsid w:val="00E6696E"/>
    <w:rsid w:val="00E66984"/>
    <w:rsid w:val="00E66A1E"/>
    <w:rsid w:val="00E66A4D"/>
    <w:rsid w:val="00E66A60"/>
    <w:rsid w:val="00E66A82"/>
    <w:rsid w:val="00E66A90"/>
    <w:rsid w:val="00E66AA8"/>
    <w:rsid w:val="00E66AC1"/>
    <w:rsid w:val="00E66AFB"/>
    <w:rsid w:val="00E66B08"/>
    <w:rsid w:val="00E66B20"/>
    <w:rsid w:val="00E66B61"/>
    <w:rsid w:val="00E66B9F"/>
    <w:rsid w:val="00E66BEE"/>
    <w:rsid w:val="00E66C1B"/>
    <w:rsid w:val="00E66C3C"/>
    <w:rsid w:val="00E66C54"/>
    <w:rsid w:val="00E66C72"/>
    <w:rsid w:val="00E66C92"/>
    <w:rsid w:val="00E66CBE"/>
    <w:rsid w:val="00E66D08"/>
    <w:rsid w:val="00E66D6C"/>
    <w:rsid w:val="00E66DBC"/>
    <w:rsid w:val="00E66DF6"/>
    <w:rsid w:val="00E66E06"/>
    <w:rsid w:val="00E66E36"/>
    <w:rsid w:val="00E66E69"/>
    <w:rsid w:val="00E66E8C"/>
    <w:rsid w:val="00E66EB3"/>
    <w:rsid w:val="00E66F10"/>
    <w:rsid w:val="00E66F29"/>
    <w:rsid w:val="00E66FB1"/>
    <w:rsid w:val="00E67041"/>
    <w:rsid w:val="00E67051"/>
    <w:rsid w:val="00E6705A"/>
    <w:rsid w:val="00E6705B"/>
    <w:rsid w:val="00E67083"/>
    <w:rsid w:val="00E670AE"/>
    <w:rsid w:val="00E67111"/>
    <w:rsid w:val="00E6716D"/>
    <w:rsid w:val="00E6717E"/>
    <w:rsid w:val="00E671B6"/>
    <w:rsid w:val="00E671BD"/>
    <w:rsid w:val="00E67236"/>
    <w:rsid w:val="00E6723F"/>
    <w:rsid w:val="00E67245"/>
    <w:rsid w:val="00E672DE"/>
    <w:rsid w:val="00E672FB"/>
    <w:rsid w:val="00E67305"/>
    <w:rsid w:val="00E6730E"/>
    <w:rsid w:val="00E6734E"/>
    <w:rsid w:val="00E67354"/>
    <w:rsid w:val="00E67393"/>
    <w:rsid w:val="00E673E5"/>
    <w:rsid w:val="00E67405"/>
    <w:rsid w:val="00E6741B"/>
    <w:rsid w:val="00E67420"/>
    <w:rsid w:val="00E67464"/>
    <w:rsid w:val="00E67466"/>
    <w:rsid w:val="00E674C6"/>
    <w:rsid w:val="00E674E8"/>
    <w:rsid w:val="00E6750D"/>
    <w:rsid w:val="00E67578"/>
    <w:rsid w:val="00E675DE"/>
    <w:rsid w:val="00E67605"/>
    <w:rsid w:val="00E67608"/>
    <w:rsid w:val="00E6760F"/>
    <w:rsid w:val="00E67617"/>
    <w:rsid w:val="00E67648"/>
    <w:rsid w:val="00E6766E"/>
    <w:rsid w:val="00E676BB"/>
    <w:rsid w:val="00E676E1"/>
    <w:rsid w:val="00E676E4"/>
    <w:rsid w:val="00E676E5"/>
    <w:rsid w:val="00E676FC"/>
    <w:rsid w:val="00E67707"/>
    <w:rsid w:val="00E67727"/>
    <w:rsid w:val="00E67731"/>
    <w:rsid w:val="00E67735"/>
    <w:rsid w:val="00E67741"/>
    <w:rsid w:val="00E6774C"/>
    <w:rsid w:val="00E6778C"/>
    <w:rsid w:val="00E6784F"/>
    <w:rsid w:val="00E67883"/>
    <w:rsid w:val="00E67888"/>
    <w:rsid w:val="00E67897"/>
    <w:rsid w:val="00E678C0"/>
    <w:rsid w:val="00E678F4"/>
    <w:rsid w:val="00E67907"/>
    <w:rsid w:val="00E6790A"/>
    <w:rsid w:val="00E67914"/>
    <w:rsid w:val="00E679B3"/>
    <w:rsid w:val="00E679D1"/>
    <w:rsid w:val="00E679FC"/>
    <w:rsid w:val="00E67A1B"/>
    <w:rsid w:val="00E67A1C"/>
    <w:rsid w:val="00E67A20"/>
    <w:rsid w:val="00E67A28"/>
    <w:rsid w:val="00E67A3B"/>
    <w:rsid w:val="00E67A45"/>
    <w:rsid w:val="00E67A52"/>
    <w:rsid w:val="00E67ACE"/>
    <w:rsid w:val="00E67AE2"/>
    <w:rsid w:val="00E67AEF"/>
    <w:rsid w:val="00E67AFE"/>
    <w:rsid w:val="00E67B10"/>
    <w:rsid w:val="00E67B58"/>
    <w:rsid w:val="00E67BA1"/>
    <w:rsid w:val="00E67BAB"/>
    <w:rsid w:val="00E67BC9"/>
    <w:rsid w:val="00E67BF2"/>
    <w:rsid w:val="00E67BFB"/>
    <w:rsid w:val="00E67C3F"/>
    <w:rsid w:val="00E67C51"/>
    <w:rsid w:val="00E67C71"/>
    <w:rsid w:val="00E67CE9"/>
    <w:rsid w:val="00E67D61"/>
    <w:rsid w:val="00E67D63"/>
    <w:rsid w:val="00E67D67"/>
    <w:rsid w:val="00E67D93"/>
    <w:rsid w:val="00E67DB6"/>
    <w:rsid w:val="00E67E1C"/>
    <w:rsid w:val="00E67E1F"/>
    <w:rsid w:val="00E67E3D"/>
    <w:rsid w:val="00E67E4A"/>
    <w:rsid w:val="00E67E4B"/>
    <w:rsid w:val="00E67E8B"/>
    <w:rsid w:val="00E67ECB"/>
    <w:rsid w:val="00E67ED4"/>
    <w:rsid w:val="00E67EF6"/>
    <w:rsid w:val="00E67F2E"/>
    <w:rsid w:val="00E67F34"/>
    <w:rsid w:val="00E67F9A"/>
    <w:rsid w:val="00E67FAA"/>
    <w:rsid w:val="00E70039"/>
    <w:rsid w:val="00E70052"/>
    <w:rsid w:val="00E70084"/>
    <w:rsid w:val="00E700B1"/>
    <w:rsid w:val="00E700B6"/>
    <w:rsid w:val="00E700F3"/>
    <w:rsid w:val="00E70146"/>
    <w:rsid w:val="00E70175"/>
    <w:rsid w:val="00E701AA"/>
    <w:rsid w:val="00E701E9"/>
    <w:rsid w:val="00E701FF"/>
    <w:rsid w:val="00E7023F"/>
    <w:rsid w:val="00E70246"/>
    <w:rsid w:val="00E70256"/>
    <w:rsid w:val="00E7025A"/>
    <w:rsid w:val="00E70282"/>
    <w:rsid w:val="00E702AD"/>
    <w:rsid w:val="00E702C4"/>
    <w:rsid w:val="00E702F8"/>
    <w:rsid w:val="00E70349"/>
    <w:rsid w:val="00E70361"/>
    <w:rsid w:val="00E70362"/>
    <w:rsid w:val="00E7036A"/>
    <w:rsid w:val="00E70384"/>
    <w:rsid w:val="00E7039A"/>
    <w:rsid w:val="00E703AF"/>
    <w:rsid w:val="00E703FA"/>
    <w:rsid w:val="00E70454"/>
    <w:rsid w:val="00E70476"/>
    <w:rsid w:val="00E70486"/>
    <w:rsid w:val="00E704EE"/>
    <w:rsid w:val="00E70512"/>
    <w:rsid w:val="00E70513"/>
    <w:rsid w:val="00E705B5"/>
    <w:rsid w:val="00E70629"/>
    <w:rsid w:val="00E70636"/>
    <w:rsid w:val="00E70645"/>
    <w:rsid w:val="00E70659"/>
    <w:rsid w:val="00E70676"/>
    <w:rsid w:val="00E706DA"/>
    <w:rsid w:val="00E70709"/>
    <w:rsid w:val="00E70730"/>
    <w:rsid w:val="00E707BD"/>
    <w:rsid w:val="00E707F2"/>
    <w:rsid w:val="00E707F5"/>
    <w:rsid w:val="00E70802"/>
    <w:rsid w:val="00E7080A"/>
    <w:rsid w:val="00E70853"/>
    <w:rsid w:val="00E70873"/>
    <w:rsid w:val="00E708A0"/>
    <w:rsid w:val="00E708CB"/>
    <w:rsid w:val="00E7090B"/>
    <w:rsid w:val="00E70933"/>
    <w:rsid w:val="00E70934"/>
    <w:rsid w:val="00E70965"/>
    <w:rsid w:val="00E7096C"/>
    <w:rsid w:val="00E709E4"/>
    <w:rsid w:val="00E709F1"/>
    <w:rsid w:val="00E70A84"/>
    <w:rsid w:val="00E70AC0"/>
    <w:rsid w:val="00E70B17"/>
    <w:rsid w:val="00E70BB8"/>
    <w:rsid w:val="00E70BBB"/>
    <w:rsid w:val="00E70BE7"/>
    <w:rsid w:val="00E70C36"/>
    <w:rsid w:val="00E70CC7"/>
    <w:rsid w:val="00E70D04"/>
    <w:rsid w:val="00E70D12"/>
    <w:rsid w:val="00E70D2C"/>
    <w:rsid w:val="00E70D99"/>
    <w:rsid w:val="00E70D9A"/>
    <w:rsid w:val="00E70DC7"/>
    <w:rsid w:val="00E70DCD"/>
    <w:rsid w:val="00E70DD0"/>
    <w:rsid w:val="00E70E33"/>
    <w:rsid w:val="00E70E39"/>
    <w:rsid w:val="00E70E3C"/>
    <w:rsid w:val="00E70E3D"/>
    <w:rsid w:val="00E70EA4"/>
    <w:rsid w:val="00E70EBB"/>
    <w:rsid w:val="00E70EEC"/>
    <w:rsid w:val="00E70F3B"/>
    <w:rsid w:val="00E70F68"/>
    <w:rsid w:val="00E70F6A"/>
    <w:rsid w:val="00E70F9D"/>
    <w:rsid w:val="00E71019"/>
    <w:rsid w:val="00E71037"/>
    <w:rsid w:val="00E7104D"/>
    <w:rsid w:val="00E71073"/>
    <w:rsid w:val="00E7109C"/>
    <w:rsid w:val="00E710BE"/>
    <w:rsid w:val="00E710DE"/>
    <w:rsid w:val="00E710ED"/>
    <w:rsid w:val="00E71138"/>
    <w:rsid w:val="00E7116D"/>
    <w:rsid w:val="00E71185"/>
    <w:rsid w:val="00E711AA"/>
    <w:rsid w:val="00E71209"/>
    <w:rsid w:val="00E71245"/>
    <w:rsid w:val="00E71256"/>
    <w:rsid w:val="00E71267"/>
    <w:rsid w:val="00E71271"/>
    <w:rsid w:val="00E712E6"/>
    <w:rsid w:val="00E71301"/>
    <w:rsid w:val="00E71321"/>
    <w:rsid w:val="00E71335"/>
    <w:rsid w:val="00E7136F"/>
    <w:rsid w:val="00E7137C"/>
    <w:rsid w:val="00E7137F"/>
    <w:rsid w:val="00E713B0"/>
    <w:rsid w:val="00E713C1"/>
    <w:rsid w:val="00E713D3"/>
    <w:rsid w:val="00E713D5"/>
    <w:rsid w:val="00E713EF"/>
    <w:rsid w:val="00E713F3"/>
    <w:rsid w:val="00E713FB"/>
    <w:rsid w:val="00E71418"/>
    <w:rsid w:val="00E71419"/>
    <w:rsid w:val="00E7144C"/>
    <w:rsid w:val="00E7146A"/>
    <w:rsid w:val="00E7148B"/>
    <w:rsid w:val="00E714B1"/>
    <w:rsid w:val="00E71548"/>
    <w:rsid w:val="00E7154F"/>
    <w:rsid w:val="00E715AD"/>
    <w:rsid w:val="00E715BD"/>
    <w:rsid w:val="00E715D8"/>
    <w:rsid w:val="00E7164E"/>
    <w:rsid w:val="00E7167A"/>
    <w:rsid w:val="00E7173E"/>
    <w:rsid w:val="00E7176E"/>
    <w:rsid w:val="00E71791"/>
    <w:rsid w:val="00E717EC"/>
    <w:rsid w:val="00E717F2"/>
    <w:rsid w:val="00E71874"/>
    <w:rsid w:val="00E71878"/>
    <w:rsid w:val="00E718BC"/>
    <w:rsid w:val="00E718D3"/>
    <w:rsid w:val="00E718DD"/>
    <w:rsid w:val="00E718FC"/>
    <w:rsid w:val="00E7193D"/>
    <w:rsid w:val="00E71967"/>
    <w:rsid w:val="00E7196B"/>
    <w:rsid w:val="00E719B2"/>
    <w:rsid w:val="00E719B4"/>
    <w:rsid w:val="00E719BA"/>
    <w:rsid w:val="00E719FF"/>
    <w:rsid w:val="00E71A65"/>
    <w:rsid w:val="00E71A8E"/>
    <w:rsid w:val="00E71AD1"/>
    <w:rsid w:val="00E71AE3"/>
    <w:rsid w:val="00E71B0A"/>
    <w:rsid w:val="00E71B1F"/>
    <w:rsid w:val="00E71B25"/>
    <w:rsid w:val="00E71BA8"/>
    <w:rsid w:val="00E71BDA"/>
    <w:rsid w:val="00E71C1F"/>
    <w:rsid w:val="00E71C38"/>
    <w:rsid w:val="00E71C83"/>
    <w:rsid w:val="00E71C96"/>
    <w:rsid w:val="00E71CAB"/>
    <w:rsid w:val="00E71CC5"/>
    <w:rsid w:val="00E71D6E"/>
    <w:rsid w:val="00E71DF7"/>
    <w:rsid w:val="00E71E38"/>
    <w:rsid w:val="00E71E61"/>
    <w:rsid w:val="00E71E82"/>
    <w:rsid w:val="00E71E87"/>
    <w:rsid w:val="00E71EA3"/>
    <w:rsid w:val="00E71EC3"/>
    <w:rsid w:val="00E71F23"/>
    <w:rsid w:val="00E71F25"/>
    <w:rsid w:val="00E71F27"/>
    <w:rsid w:val="00E71F30"/>
    <w:rsid w:val="00E71F65"/>
    <w:rsid w:val="00E71F9C"/>
    <w:rsid w:val="00E71FAE"/>
    <w:rsid w:val="00E71FEF"/>
    <w:rsid w:val="00E71FF6"/>
    <w:rsid w:val="00E72015"/>
    <w:rsid w:val="00E7202F"/>
    <w:rsid w:val="00E72041"/>
    <w:rsid w:val="00E72162"/>
    <w:rsid w:val="00E721E8"/>
    <w:rsid w:val="00E72238"/>
    <w:rsid w:val="00E7224E"/>
    <w:rsid w:val="00E72265"/>
    <w:rsid w:val="00E72267"/>
    <w:rsid w:val="00E7226F"/>
    <w:rsid w:val="00E722A2"/>
    <w:rsid w:val="00E722BB"/>
    <w:rsid w:val="00E722CD"/>
    <w:rsid w:val="00E7230E"/>
    <w:rsid w:val="00E72334"/>
    <w:rsid w:val="00E72344"/>
    <w:rsid w:val="00E72351"/>
    <w:rsid w:val="00E7241C"/>
    <w:rsid w:val="00E72470"/>
    <w:rsid w:val="00E72518"/>
    <w:rsid w:val="00E72593"/>
    <w:rsid w:val="00E72599"/>
    <w:rsid w:val="00E72608"/>
    <w:rsid w:val="00E72612"/>
    <w:rsid w:val="00E72615"/>
    <w:rsid w:val="00E72619"/>
    <w:rsid w:val="00E7266F"/>
    <w:rsid w:val="00E7267C"/>
    <w:rsid w:val="00E72691"/>
    <w:rsid w:val="00E726A2"/>
    <w:rsid w:val="00E726ED"/>
    <w:rsid w:val="00E72706"/>
    <w:rsid w:val="00E72710"/>
    <w:rsid w:val="00E727A7"/>
    <w:rsid w:val="00E727B1"/>
    <w:rsid w:val="00E727D1"/>
    <w:rsid w:val="00E727F7"/>
    <w:rsid w:val="00E727FD"/>
    <w:rsid w:val="00E72811"/>
    <w:rsid w:val="00E72812"/>
    <w:rsid w:val="00E7281E"/>
    <w:rsid w:val="00E72843"/>
    <w:rsid w:val="00E72845"/>
    <w:rsid w:val="00E72877"/>
    <w:rsid w:val="00E728A8"/>
    <w:rsid w:val="00E728BA"/>
    <w:rsid w:val="00E728C8"/>
    <w:rsid w:val="00E728EA"/>
    <w:rsid w:val="00E72906"/>
    <w:rsid w:val="00E72935"/>
    <w:rsid w:val="00E7293B"/>
    <w:rsid w:val="00E72940"/>
    <w:rsid w:val="00E7295D"/>
    <w:rsid w:val="00E7296C"/>
    <w:rsid w:val="00E7296E"/>
    <w:rsid w:val="00E729A0"/>
    <w:rsid w:val="00E729B5"/>
    <w:rsid w:val="00E729EF"/>
    <w:rsid w:val="00E72A19"/>
    <w:rsid w:val="00E72A1F"/>
    <w:rsid w:val="00E72A2F"/>
    <w:rsid w:val="00E72A7D"/>
    <w:rsid w:val="00E72AB4"/>
    <w:rsid w:val="00E72AD6"/>
    <w:rsid w:val="00E72B56"/>
    <w:rsid w:val="00E72BAE"/>
    <w:rsid w:val="00E72BB7"/>
    <w:rsid w:val="00E72BD0"/>
    <w:rsid w:val="00E72BDA"/>
    <w:rsid w:val="00E72BE2"/>
    <w:rsid w:val="00E72BFB"/>
    <w:rsid w:val="00E72BFC"/>
    <w:rsid w:val="00E72C4D"/>
    <w:rsid w:val="00E72C7B"/>
    <w:rsid w:val="00E72C9E"/>
    <w:rsid w:val="00E72CF8"/>
    <w:rsid w:val="00E72D31"/>
    <w:rsid w:val="00E72D5A"/>
    <w:rsid w:val="00E72D85"/>
    <w:rsid w:val="00E72DC6"/>
    <w:rsid w:val="00E72DF3"/>
    <w:rsid w:val="00E72E57"/>
    <w:rsid w:val="00E72E6D"/>
    <w:rsid w:val="00E72E99"/>
    <w:rsid w:val="00E72E9E"/>
    <w:rsid w:val="00E72EA3"/>
    <w:rsid w:val="00E72EBB"/>
    <w:rsid w:val="00E72EF2"/>
    <w:rsid w:val="00E72EFC"/>
    <w:rsid w:val="00E72F1F"/>
    <w:rsid w:val="00E72F47"/>
    <w:rsid w:val="00E72F4F"/>
    <w:rsid w:val="00E72F9A"/>
    <w:rsid w:val="00E73008"/>
    <w:rsid w:val="00E7303A"/>
    <w:rsid w:val="00E73050"/>
    <w:rsid w:val="00E73059"/>
    <w:rsid w:val="00E73066"/>
    <w:rsid w:val="00E73085"/>
    <w:rsid w:val="00E7309B"/>
    <w:rsid w:val="00E73100"/>
    <w:rsid w:val="00E73114"/>
    <w:rsid w:val="00E73137"/>
    <w:rsid w:val="00E73159"/>
    <w:rsid w:val="00E73165"/>
    <w:rsid w:val="00E73166"/>
    <w:rsid w:val="00E731AA"/>
    <w:rsid w:val="00E731B8"/>
    <w:rsid w:val="00E731E9"/>
    <w:rsid w:val="00E7322E"/>
    <w:rsid w:val="00E7324F"/>
    <w:rsid w:val="00E73261"/>
    <w:rsid w:val="00E73278"/>
    <w:rsid w:val="00E73295"/>
    <w:rsid w:val="00E73299"/>
    <w:rsid w:val="00E7329B"/>
    <w:rsid w:val="00E7329C"/>
    <w:rsid w:val="00E732BB"/>
    <w:rsid w:val="00E732C5"/>
    <w:rsid w:val="00E7332F"/>
    <w:rsid w:val="00E73383"/>
    <w:rsid w:val="00E73385"/>
    <w:rsid w:val="00E733F1"/>
    <w:rsid w:val="00E733F8"/>
    <w:rsid w:val="00E73443"/>
    <w:rsid w:val="00E73450"/>
    <w:rsid w:val="00E734D4"/>
    <w:rsid w:val="00E734E9"/>
    <w:rsid w:val="00E734F4"/>
    <w:rsid w:val="00E73573"/>
    <w:rsid w:val="00E7358D"/>
    <w:rsid w:val="00E73597"/>
    <w:rsid w:val="00E735B9"/>
    <w:rsid w:val="00E735C6"/>
    <w:rsid w:val="00E735DB"/>
    <w:rsid w:val="00E735E3"/>
    <w:rsid w:val="00E7367D"/>
    <w:rsid w:val="00E736BD"/>
    <w:rsid w:val="00E736F7"/>
    <w:rsid w:val="00E736F9"/>
    <w:rsid w:val="00E73702"/>
    <w:rsid w:val="00E7370A"/>
    <w:rsid w:val="00E73713"/>
    <w:rsid w:val="00E73760"/>
    <w:rsid w:val="00E73792"/>
    <w:rsid w:val="00E737B2"/>
    <w:rsid w:val="00E737E2"/>
    <w:rsid w:val="00E73801"/>
    <w:rsid w:val="00E7385E"/>
    <w:rsid w:val="00E7388D"/>
    <w:rsid w:val="00E7389B"/>
    <w:rsid w:val="00E738B5"/>
    <w:rsid w:val="00E738C7"/>
    <w:rsid w:val="00E738CF"/>
    <w:rsid w:val="00E738EB"/>
    <w:rsid w:val="00E73924"/>
    <w:rsid w:val="00E7395A"/>
    <w:rsid w:val="00E7398F"/>
    <w:rsid w:val="00E739B2"/>
    <w:rsid w:val="00E739D7"/>
    <w:rsid w:val="00E73A40"/>
    <w:rsid w:val="00E73A55"/>
    <w:rsid w:val="00E73AA6"/>
    <w:rsid w:val="00E73AB4"/>
    <w:rsid w:val="00E73AB8"/>
    <w:rsid w:val="00E73ACB"/>
    <w:rsid w:val="00E73ACF"/>
    <w:rsid w:val="00E73AE7"/>
    <w:rsid w:val="00E73AEA"/>
    <w:rsid w:val="00E73B8A"/>
    <w:rsid w:val="00E73BC9"/>
    <w:rsid w:val="00E73BEE"/>
    <w:rsid w:val="00E73BFF"/>
    <w:rsid w:val="00E73C15"/>
    <w:rsid w:val="00E73C22"/>
    <w:rsid w:val="00E73C41"/>
    <w:rsid w:val="00E73C4D"/>
    <w:rsid w:val="00E73CB3"/>
    <w:rsid w:val="00E73CB9"/>
    <w:rsid w:val="00E73CE1"/>
    <w:rsid w:val="00E73CE2"/>
    <w:rsid w:val="00E73CE7"/>
    <w:rsid w:val="00E73D1A"/>
    <w:rsid w:val="00E73D41"/>
    <w:rsid w:val="00E73D80"/>
    <w:rsid w:val="00E73D97"/>
    <w:rsid w:val="00E73DA5"/>
    <w:rsid w:val="00E73E24"/>
    <w:rsid w:val="00E73E46"/>
    <w:rsid w:val="00E73E84"/>
    <w:rsid w:val="00E73ED7"/>
    <w:rsid w:val="00E73F15"/>
    <w:rsid w:val="00E73F22"/>
    <w:rsid w:val="00E73F81"/>
    <w:rsid w:val="00E73F90"/>
    <w:rsid w:val="00E73FE6"/>
    <w:rsid w:val="00E74014"/>
    <w:rsid w:val="00E74055"/>
    <w:rsid w:val="00E74074"/>
    <w:rsid w:val="00E7409D"/>
    <w:rsid w:val="00E740A2"/>
    <w:rsid w:val="00E740E0"/>
    <w:rsid w:val="00E740ED"/>
    <w:rsid w:val="00E740F8"/>
    <w:rsid w:val="00E7416A"/>
    <w:rsid w:val="00E74197"/>
    <w:rsid w:val="00E741B3"/>
    <w:rsid w:val="00E741C9"/>
    <w:rsid w:val="00E741D9"/>
    <w:rsid w:val="00E741E6"/>
    <w:rsid w:val="00E741EB"/>
    <w:rsid w:val="00E7420B"/>
    <w:rsid w:val="00E74257"/>
    <w:rsid w:val="00E74261"/>
    <w:rsid w:val="00E74271"/>
    <w:rsid w:val="00E74319"/>
    <w:rsid w:val="00E74322"/>
    <w:rsid w:val="00E74333"/>
    <w:rsid w:val="00E74381"/>
    <w:rsid w:val="00E743C4"/>
    <w:rsid w:val="00E743D5"/>
    <w:rsid w:val="00E743DB"/>
    <w:rsid w:val="00E74453"/>
    <w:rsid w:val="00E74466"/>
    <w:rsid w:val="00E7450B"/>
    <w:rsid w:val="00E7452B"/>
    <w:rsid w:val="00E74565"/>
    <w:rsid w:val="00E74575"/>
    <w:rsid w:val="00E74580"/>
    <w:rsid w:val="00E745A0"/>
    <w:rsid w:val="00E745B1"/>
    <w:rsid w:val="00E745D8"/>
    <w:rsid w:val="00E74649"/>
    <w:rsid w:val="00E74679"/>
    <w:rsid w:val="00E7467D"/>
    <w:rsid w:val="00E74688"/>
    <w:rsid w:val="00E7469F"/>
    <w:rsid w:val="00E746B6"/>
    <w:rsid w:val="00E746EE"/>
    <w:rsid w:val="00E7470A"/>
    <w:rsid w:val="00E74744"/>
    <w:rsid w:val="00E74752"/>
    <w:rsid w:val="00E74756"/>
    <w:rsid w:val="00E747A5"/>
    <w:rsid w:val="00E747B4"/>
    <w:rsid w:val="00E747D1"/>
    <w:rsid w:val="00E747D2"/>
    <w:rsid w:val="00E747DD"/>
    <w:rsid w:val="00E747E1"/>
    <w:rsid w:val="00E74805"/>
    <w:rsid w:val="00E7480F"/>
    <w:rsid w:val="00E7485D"/>
    <w:rsid w:val="00E7486D"/>
    <w:rsid w:val="00E7489B"/>
    <w:rsid w:val="00E748AF"/>
    <w:rsid w:val="00E748BF"/>
    <w:rsid w:val="00E748E3"/>
    <w:rsid w:val="00E748F2"/>
    <w:rsid w:val="00E748FB"/>
    <w:rsid w:val="00E7491E"/>
    <w:rsid w:val="00E7492E"/>
    <w:rsid w:val="00E74970"/>
    <w:rsid w:val="00E7498F"/>
    <w:rsid w:val="00E749B1"/>
    <w:rsid w:val="00E749BE"/>
    <w:rsid w:val="00E749CE"/>
    <w:rsid w:val="00E749E1"/>
    <w:rsid w:val="00E74A25"/>
    <w:rsid w:val="00E74A41"/>
    <w:rsid w:val="00E74A45"/>
    <w:rsid w:val="00E74A4F"/>
    <w:rsid w:val="00E74A5D"/>
    <w:rsid w:val="00E74A84"/>
    <w:rsid w:val="00E74AA8"/>
    <w:rsid w:val="00E74AAC"/>
    <w:rsid w:val="00E74AC5"/>
    <w:rsid w:val="00E74B00"/>
    <w:rsid w:val="00E74B4A"/>
    <w:rsid w:val="00E74B54"/>
    <w:rsid w:val="00E74B8F"/>
    <w:rsid w:val="00E74BBD"/>
    <w:rsid w:val="00E74BD3"/>
    <w:rsid w:val="00E74BF2"/>
    <w:rsid w:val="00E74C34"/>
    <w:rsid w:val="00E74C40"/>
    <w:rsid w:val="00E74C42"/>
    <w:rsid w:val="00E74CAA"/>
    <w:rsid w:val="00E74D1C"/>
    <w:rsid w:val="00E74D1D"/>
    <w:rsid w:val="00E74D8C"/>
    <w:rsid w:val="00E74DC3"/>
    <w:rsid w:val="00E74DE9"/>
    <w:rsid w:val="00E74E4C"/>
    <w:rsid w:val="00E74E67"/>
    <w:rsid w:val="00E74E99"/>
    <w:rsid w:val="00E74EDD"/>
    <w:rsid w:val="00E74EE1"/>
    <w:rsid w:val="00E74EE6"/>
    <w:rsid w:val="00E74F00"/>
    <w:rsid w:val="00E74F19"/>
    <w:rsid w:val="00E74F37"/>
    <w:rsid w:val="00E74F4D"/>
    <w:rsid w:val="00E74F7F"/>
    <w:rsid w:val="00E74FA1"/>
    <w:rsid w:val="00E74FBA"/>
    <w:rsid w:val="00E7501E"/>
    <w:rsid w:val="00E7505C"/>
    <w:rsid w:val="00E75093"/>
    <w:rsid w:val="00E750A0"/>
    <w:rsid w:val="00E750BE"/>
    <w:rsid w:val="00E750C6"/>
    <w:rsid w:val="00E7511B"/>
    <w:rsid w:val="00E75140"/>
    <w:rsid w:val="00E7514D"/>
    <w:rsid w:val="00E7516A"/>
    <w:rsid w:val="00E751AF"/>
    <w:rsid w:val="00E751D5"/>
    <w:rsid w:val="00E751DA"/>
    <w:rsid w:val="00E751E1"/>
    <w:rsid w:val="00E751FB"/>
    <w:rsid w:val="00E75224"/>
    <w:rsid w:val="00E75243"/>
    <w:rsid w:val="00E75250"/>
    <w:rsid w:val="00E752E3"/>
    <w:rsid w:val="00E7530F"/>
    <w:rsid w:val="00E75323"/>
    <w:rsid w:val="00E75359"/>
    <w:rsid w:val="00E75386"/>
    <w:rsid w:val="00E7538C"/>
    <w:rsid w:val="00E753B9"/>
    <w:rsid w:val="00E753C8"/>
    <w:rsid w:val="00E753D9"/>
    <w:rsid w:val="00E753E1"/>
    <w:rsid w:val="00E753E6"/>
    <w:rsid w:val="00E753F8"/>
    <w:rsid w:val="00E753F9"/>
    <w:rsid w:val="00E75420"/>
    <w:rsid w:val="00E7542F"/>
    <w:rsid w:val="00E75468"/>
    <w:rsid w:val="00E754FF"/>
    <w:rsid w:val="00E75511"/>
    <w:rsid w:val="00E7552C"/>
    <w:rsid w:val="00E7552F"/>
    <w:rsid w:val="00E75536"/>
    <w:rsid w:val="00E7555D"/>
    <w:rsid w:val="00E75578"/>
    <w:rsid w:val="00E755C4"/>
    <w:rsid w:val="00E755F1"/>
    <w:rsid w:val="00E7563D"/>
    <w:rsid w:val="00E75653"/>
    <w:rsid w:val="00E75661"/>
    <w:rsid w:val="00E75669"/>
    <w:rsid w:val="00E7567A"/>
    <w:rsid w:val="00E75680"/>
    <w:rsid w:val="00E75689"/>
    <w:rsid w:val="00E756A8"/>
    <w:rsid w:val="00E756C1"/>
    <w:rsid w:val="00E756C8"/>
    <w:rsid w:val="00E75743"/>
    <w:rsid w:val="00E7579A"/>
    <w:rsid w:val="00E757B5"/>
    <w:rsid w:val="00E757F0"/>
    <w:rsid w:val="00E757F8"/>
    <w:rsid w:val="00E75809"/>
    <w:rsid w:val="00E75819"/>
    <w:rsid w:val="00E7581B"/>
    <w:rsid w:val="00E75824"/>
    <w:rsid w:val="00E75850"/>
    <w:rsid w:val="00E7585D"/>
    <w:rsid w:val="00E7586D"/>
    <w:rsid w:val="00E7589B"/>
    <w:rsid w:val="00E758C8"/>
    <w:rsid w:val="00E758D1"/>
    <w:rsid w:val="00E75945"/>
    <w:rsid w:val="00E75983"/>
    <w:rsid w:val="00E75984"/>
    <w:rsid w:val="00E75A96"/>
    <w:rsid w:val="00E75A99"/>
    <w:rsid w:val="00E75AD6"/>
    <w:rsid w:val="00E75AF3"/>
    <w:rsid w:val="00E75B28"/>
    <w:rsid w:val="00E75B8F"/>
    <w:rsid w:val="00E75BA4"/>
    <w:rsid w:val="00E75BAF"/>
    <w:rsid w:val="00E75BD9"/>
    <w:rsid w:val="00E75C47"/>
    <w:rsid w:val="00E75C60"/>
    <w:rsid w:val="00E75C7E"/>
    <w:rsid w:val="00E75CF9"/>
    <w:rsid w:val="00E75D29"/>
    <w:rsid w:val="00E75D82"/>
    <w:rsid w:val="00E75D8F"/>
    <w:rsid w:val="00E75D9F"/>
    <w:rsid w:val="00E75E09"/>
    <w:rsid w:val="00E75E10"/>
    <w:rsid w:val="00E75E1F"/>
    <w:rsid w:val="00E75E41"/>
    <w:rsid w:val="00E75E5B"/>
    <w:rsid w:val="00E75E83"/>
    <w:rsid w:val="00E75E95"/>
    <w:rsid w:val="00E75EA8"/>
    <w:rsid w:val="00E75EAA"/>
    <w:rsid w:val="00E75EC7"/>
    <w:rsid w:val="00E75EC8"/>
    <w:rsid w:val="00E75EF1"/>
    <w:rsid w:val="00E75EF3"/>
    <w:rsid w:val="00E75F64"/>
    <w:rsid w:val="00E75F68"/>
    <w:rsid w:val="00E75F90"/>
    <w:rsid w:val="00E75FFE"/>
    <w:rsid w:val="00E76010"/>
    <w:rsid w:val="00E7601F"/>
    <w:rsid w:val="00E76024"/>
    <w:rsid w:val="00E7602A"/>
    <w:rsid w:val="00E76063"/>
    <w:rsid w:val="00E76074"/>
    <w:rsid w:val="00E760DB"/>
    <w:rsid w:val="00E760E3"/>
    <w:rsid w:val="00E760E7"/>
    <w:rsid w:val="00E76119"/>
    <w:rsid w:val="00E76182"/>
    <w:rsid w:val="00E7618F"/>
    <w:rsid w:val="00E7627C"/>
    <w:rsid w:val="00E762B1"/>
    <w:rsid w:val="00E762CE"/>
    <w:rsid w:val="00E76344"/>
    <w:rsid w:val="00E76361"/>
    <w:rsid w:val="00E763B3"/>
    <w:rsid w:val="00E763BF"/>
    <w:rsid w:val="00E76454"/>
    <w:rsid w:val="00E76458"/>
    <w:rsid w:val="00E764B5"/>
    <w:rsid w:val="00E764B6"/>
    <w:rsid w:val="00E764C4"/>
    <w:rsid w:val="00E7652B"/>
    <w:rsid w:val="00E76562"/>
    <w:rsid w:val="00E765B0"/>
    <w:rsid w:val="00E765B7"/>
    <w:rsid w:val="00E765F0"/>
    <w:rsid w:val="00E765F1"/>
    <w:rsid w:val="00E7660C"/>
    <w:rsid w:val="00E76628"/>
    <w:rsid w:val="00E7667B"/>
    <w:rsid w:val="00E766A4"/>
    <w:rsid w:val="00E766BF"/>
    <w:rsid w:val="00E766CC"/>
    <w:rsid w:val="00E7673F"/>
    <w:rsid w:val="00E76745"/>
    <w:rsid w:val="00E7674B"/>
    <w:rsid w:val="00E76780"/>
    <w:rsid w:val="00E767E2"/>
    <w:rsid w:val="00E76809"/>
    <w:rsid w:val="00E76865"/>
    <w:rsid w:val="00E76867"/>
    <w:rsid w:val="00E7686B"/>
    <w:rsid w:val="00E76892"/>
    <w:rsid w:val="00E768A0"/>
    <w:rsid w:val="00E768BA"/>
    <w:rsid w:val="00E768D2"/>
    <w:rsid w:val="00E768DE"/>
    <w:rsid w:val="00E7694B"/>
    <w:rsid w:val="00E7697C"/>
    <w:rsid w:val="00E769B4"/>
    <w:rsid w:val="00E76A07"/>
    <w:rsid w:val="00E76A0D"/>
    <w:rsid w:val="00E76A59"/>
    <w:rsid w:val="00E76A61"/>
    <w:rsid w:val="00E76A64"/>
    <w:rsid w:val="00E76A6A"/>
    <w:rsid w:val="00E76A7F"/>
    <w:rsid w:val="00E76A83"/>
    <w:rsid w:val="00E76A88"/>
    <w:rsid w:val="00E76AAD"/>
    <w:rsid w:val="00E76AE5"/>
    <w:rsid w:val="00E76B0C"/>
    <w:rsid w:val="00E76B12"/>
    <w:rsid w:val="00E76B17"/>
    <w:rsid w:val="00E76B41"/>
    <w:rsid w:val="00E76B68"/>
    <w:rsid w:val="00E76B73"/>
    <w:rsid w:val="00E76C42"/>
    <w:rsid w:val="00E76C5C"/>
    <w:rsid w:val="00E76C66"/>
    <w:rsid w:val="00E76C79"/>
    <w:rsid w:val="00E76CA9"/>
    <w:rsid w:val="00E76CE3"/>
    <w:rsid w:val="00E76D66"/>
    <w:rsid w:val="00E76D88"/>
    <w:rsid w:val="00E76DA2"/>
    <w:rsid w:val="00E76DAB"/>
    <w:rsid w:val="00E76DC1"/>
    <w:rsid w:val="00E76DC5"/>
    <w:rsid w:val="00E76DE8"/>
    <w:rsid w:val="00E76DFF"/>
    <w:rsid w:val="00E76E06"/>
    <w:rsid w:val="00E76E0E"/>
    <w:rsid w:val="00E76E39"/>
    <w:rsid w:val="00E76E3C"/>
    <w:rsid w:val="00E76E85"/>
    <w:rsid w:val="00E76E8A"/>
    <w:rsid w:val="00E76EC9"/>
    <w:rsid w:val="00E76ED2"/>
    <w:rsid w:val="00E76ED3"/>
    <w:rsid w:val="00E76ED4"/>
    <w:rsid w:val="00E76F0D"/>
    <w:rsid w:val="00E76F32"/>
    <w:rsid w:val="00E76F40"/>
    <w:rsid w:val="00E76F46"/>
    <w:rsid w:val="00E76F6C"/>
    <w:rsid w:val="00E76FBC"/>
    <w:rsid w:val="00E76FF9"/>
    <w:rsid w:val="00E7702B"/>
    <w:rsid w:val="00E77031"/>
    <w:rsid w:val="00E77053"/>
    <w:rsid w:val="00E7707C"/>
    <w:rsid w:val="00E77090"/>
    <w:rsid w:val="00E77094"/>
    <w:rsid w:val="00E7709A"/>
    <w:rsid w:val="00E770A5"/>
    <w:rsid w:val="00E770BA"/>
    <w:rsid w:val="00E770E6"/>
    <w:rsid w:val="00E7711B"/>
    <w:rsid w:val="00E7712C"/>
    <w:rsid w:val="00E77147"/>
    <w:rsid w:val="00E77183"/>
    <w:rsid w:val="00E771A1"/>
    <w:rsid w:val="00E771B7"/>
    <w:rsid w:val="00E77260"/>
    <w:rsid w:val="00E772C6"/>
    <w:rsid w:val="00E7733B"/>
    <w:rsid w:val="00E7733D"/>
    <w:rsid w:val="00E7736C"/>
    <w:rsid w:val="00E7738D"/>
    <w:rsid w:val="00E77393"/>
    <w:rsid w:val="00E773AB"/>
    <w:rsid w:val="00E773F2"/>
    <w:rsid w:val="00E77409"/>
    <w:rsid w:val="00E7744C"/>
    <w:rsid w:val="00E7746F"/>
    <w:rsid w:val="00E77482"/>
    <w:rsid w:val="00E77497"/>
    <w:rsid w:val="00E774A3"/>
    <w:rsid w:val="00E774D7"/>
    <w:rsid w:val="00E774EA"/>
    <w:rsid w:val="00E774FF"/>
    <w:rsid w:val="00E77500"/>
    <w:rsid w:val="00E77514"/>
    <w:rsid w:val="00E7753B"/>
    <w:rsid w:val="00E77563"/>
    <w:rsid w:val="00E77565"/>
    <w:rsid w:val="00E77581"/>
    <w:rsid w:val="00E77584"/>
    <w:rsid w:val="00E77596"/>
    <w:rsid w:val="00E775C0"/>
    <w:rsid w:val="00E775DF"/>
    <w:rsid w:val="00E77602"/>
    <w:rsid w:val="00E7760F"/>
    <w:rsid w:val="00E77668"/>
    <w:rsid w:val="00E776D4"/>
    <w:rsid w:val="00E776E1"/>
    <w:rsid w:val="00E776F1"/>
    <w:rsid w:val="00E7772C"/>
    <w:rsid w:val="00E777A9"/>
    <w:rsid w:val="00E77817"/>
    <w:rsid w:val="00E77840"/>
    <w:rsid w:val="00E77851"/>
    <w:rsid w:val="00E77880"/>
    <w:rsid w:val="00E778DE"/>
    <w:rsid w:val="00E77942"/>
    <w:rsid w:val="00E779C0"/>
    <w:rsid w:val="00E779C9"/>
    <w:rsid w:val="00E77A0A"/>
    <w:rsid w:val="00E77A43"/>
    <w:rsid w:val="00E77AA3"/>
    <w:rsid w:val="00E77B3A"/>
    <w:rsid w:val="00E77B53"/>
    <w:rsid w:val="00E77BE1"/>
    <w:rsid w:val="00E77C18"/>
    <w:rsid w:val="00E77C28"/>
    <w:rsid w:val="00E77C3B"/>
    <w:rsid w:val="00E77C44"/>
    <w:rsid w:val="00E77C46"/>
    <w:rsid w:val="00E77C6A"/>
    <w:rsid w:val="00E77C75"/>
    <w:rsid w:val="00E77C79"/>
    <w:rsid w:val="00E77CBB"/>
    <w:rsid w:val="00E77CE6"/>
    <w:rsid w:val="00E77CEE"/>
    <w:rsid w:val="00E77D18"/>
    <w:rsid w:val="00E77D2C"/>
    <w:rsid w:val="00E77D4F"/>
    <w:rsid w:val="00E77D5D"/>
    <w:rsid w:val="00E77D89"/>
    <w:rsid w:val="00E77D91"/>
    <w:rsid w:val="00E77DA9"/>
    <w:rsid w:val="00E77DB5"/>
    <w:rsid w:val="00E77DBB"/>
    <w:rsid w:val="00E77DBE"/>
    <w:rsid w:val="00E77DC9"/>
    <w:rsid w:val="00E77DD3"/>
    <w:rsid w:val="00E77DF2"/>
    <w:rsid w:val="00E77DF9"/>
    <w:rsid w:val="00E77E0D"/>
    <w:rsid w:val="00E77E16"/>
    <w:rsid w:val="00E77E2B"/>
    <w:rsid w:val="00E77E37"/>
    <w:rsid w:val="00E77E4D"/>
    <w:rsid w:val="00E77E9C"/>
    <w:rsid w:val="00E77EA5"/>
    <w:rsid w:val="00E77ED8"/>
    <w:rsid w:val="00E77EF8"/>
    <w:rsid w:val="00E77F51"/>
    <w:rsid w:val="00E77F60"/>
    <w:rsid w:val="00E77F95"/>
    <w:rsid w:val="00E77FA6"/>
    <w:rsid w:val="00E77FB8"/>
    <w:rsid w:val="00E77FD0"/>
    <w:rsid w:val="00E77FD9"/>
    <w:rsid w:val="00E77FDC"/>
    <w:rsid w:val="00E8004C"/>
    <w:rsid w:val="00E8005A"/>
    <w:rsid w:val="00E80073"/>
    <w:rsid w:val="00E800EC"/>
    <w:rsid w:val="00E80182"/>
    <w:rsid w:val="00E8021D"/>
    <w:rsid w:val="00E80247"/>
    <w:rsid w:val="00E80275"/>
    <w:rsid w:val="00E802EC"/>
    <w:rsid w:val="00E80315"/>
    <w:rsid w:val="00E80337"/>
    <w:rsid w:val="00E80345"/>
    <w:rsid w:val="00E8037A"/>
    <w:rsid w:val="00E8038D"/>
    <w:rsid w:val="00E803EF"/>
    <w:rsid w:val="00E8040E"/>
    <w:rsid w:val="00E80432"/>
    <w:rsid w:val="00E80434"/>
    <w:rsid w:val="00E804BC"/>
    <w:rsid w:val="00E804F6"/>
    <w:rsid w:val="00E8052C"/>
    <w:rsid w:val="00E80532"/>
    <w:rsid w:val="00E80548"/>
    <w:rsid w:val="00E80554"/>
    <w:rsid w:val="00E80558"/>
    <w:rsid w:val="00E8058C"/>
    <w:rsid w:val="00E80595"/>
    <w:rsid w:val="00E805A3"/>
    <w:rsid w:val="00E805C9"/>
    <w:rsid w:val="00E805EE"/>
    <w:rsid w:val="00E805F1"/>
    <w:rsid w:val="00E805F7"/>
    <w:rsid w:val="00E80613"/>
    <w:rsid w:val="00E8062F"/>
    <w:rsid w:val="00E8064B"/>
    <w:rsid w:val="00E8065C"/>
    <w:rsid w:val="00E806EF"/>
    <w:rsid w:val="00E806F7"/>
    <w:rsid w:val="00E8070A"/>
    <w:rsid w:val="00E8073A"/>
    <w:rsid w:val="00E80781"/>
    <w:rsid w:val="00E8079F"/>
    <w:rsid w:val="00E8084C"/>
    <w:rsid w:val="00E8088C"/>
    <w:rsid w:val="00E808EA"/>
    <w:rsid w:val="00E80903"/>
    <w:rsid w:val="00E80920"/>
    <w:rsid w:val="00E80922"/>
    <w:rsid w:val="00E80955"/>
    <w:rsid w:val="00E80962"/>
    <w:rsid w:val="00E8096A"/>
    <w:rsid w:val="00E8099C"/>
    <w:rsid w:val="00E809DE"/>
    <w:rsid w:val="00E809FF"/>
    <w:rsid w:val="00E80A02"/>
    <w:rsid w:val="00E80A1C"/>
    <w:rsid w:val="00E80A45"/>
    <w:rsid w:val="00E80A46"/>
    <w:rsid w:val="00E80A7F"/>
    <w:rsid w:val="00E80A84"/>
    <w:rsid w:val="00E80B1F"/>
    <w:rsid w:val="00E80B61"/>
    <w:rsid w:val="00E80B6E"/>
    <w:rsid w:val="00E80B73"/>
    <w:rsid w:val="00E80B9B"/>
    <w:rsid w:val="00E80C0D"/>
    <w:rsid w:val="00E80C5A"/>
    <w:rsid w:val="00E80CA1"/>
    <w:rsid w:val="00E80CA3"/>
    <w:rsid w:val="00E80D78"/>
    <w:rsid w:val="00E80E0E"/>
    <w:rsid w:val="00E80E31"/>
    <w:rsid w:val="00E80E43"/>
    <w:rsid w:val="00E80E5D"/>
    <w:rsid w:val="00E80E78"/>
    <w:rsid w:val="00E80E9E"/>
    <w:rsid w:val="00E80EAA"/>
    <w:rsid w:val="00E80ED6"/>
    <w:rsid w:val="00E80EFE"/>
    <w:rsid w:val="00E80F2C"/>
    <w:rsid w:val="00E80F56"/>
    <w:rsid w:val="00E80F5E"/>
    <w:rsid w:val="00E80F92"/>
    <w:rsid w:val="00E80F93"/>
    <w:rsid w:val="00E80F9B"/>
    <w:rsid w:val="00E80FAD"/>
    <w:rsid w:val="00E80FC8"/>
    <w:rsid w:val="00E81008"/>
    <w:rsid w:val="00E8100A"/>
    <w:rsid w:val="00E81013"/>
    <w:rsid w:val="00E81036"/>
    <w:rsid w:val="00E81037"/>
    <w:rsid w:val="00E81082"/>
    <w:rsid w:val="00E8108E"/>
    <w:rsid w:val="00E8109A"/>
    <w:rsid w:val="00E810A3"/>
    <w:rsid w:val="00E810EA"/>
    <w:rsid w:val="00E81137"/>
    <w:rsid w:val="00E81138"/>
    <w:rsid w:val="00E8116E"/>
    <w:rsid w:val="00E81187"/>
    <w:rsid w:val="00E81196"/>
    <w:rsid w:val="00E811C3"/>
    <w:rsid w:val="00E811D2"/>
    <w:rsid w:val="00E811DD"/>
    <w:rsid w:val="00E8121A"/>
    <w:rsid w:val="00E8122A"/>
    <w:rsid w:val="00E81263"/>
    <w:rsid w:val="00E81298"/>
    <w:rsid w:val="00E812B7"/>
    <w:rsid w:val="00E81331"/>
    <w:rsid w:val="00E81394"/>
    <w:rsid w:val="00E813C1"/>
    <w:rsid w:val="00E813CC"/>
    <w:rsid w:val="00E8141F"/>
    <w:rsid w:val="00E81425"/>
    <w:rsid w:val="00E8143B"/>
    <w:rsid w:val="00E8143E"/>
    <w:rsid w:val="00E81462"/>
    <w:rsid w:val="00E81480"/>
    <w:rsid w:val="00E814A8"/>
    <w:rsid w:val="00E814C3"/>
    <w:rsid w:val="00E814D3"/>
    <w:rsid w:val="00E81517"/>
    <w:rsid w:val="00E81570"/>
    <w:rsid w:val="00E81592"/>
    <w:rsid w:val="00E815D8"/>
    <w:rsid w:val="00E815DE"/>
    <w:rsid w:val="00E815DF"/>
    <w:rsid w:val="00E815E9"/>
    <w:rsid w:val="00E81601"/>
    <w:rsid w:val="00E81632"/>
    <w:rsid w:val="00E81680"/>
    <w:rsid w:val="00E816BA"/>
    <w:rsid w:val="00E816E3"/>
    <w:rsid w:val="00E816F0"/>
    <w:rsid w:val="00E816F5"/>
    <w:rsid w:val="00E816F9"/>
    <w:rsid w:val="00E8171C"/>
    <w:rsid w:val="00E81727"/>
    <w:rsid w:val="00E8172B"/>
    <w:rsid w:val="00E81746"/>
    <w:rsid w:val="00E8174C"/>
    <w:rsid w:val="00E8177C"/>
    <w:rsid w:val="00E817BD"/>
    <w:rsid w:val="00E817BF"/>
    <w:rsid w:val="00E817DE"/>
    <w:rsid w:val="00E817E6"/>
    <w:rsid w:val="00E81815"/>
    <w:rsid w:val="00E818A2"/>
    <w:rsid w:val="00E818A6"/>
    <w:rsid w:val="00E818D2"/>
    <w:rsid w:val="00E818E1"/>
    <w:rsid w:val="00E818E4"/>
    <w:rsid w:val="00E81974"/>
    <w:rsid w:val="00E8198B"/>
    <w:rsid w:val="00E8199C"/>
    <w:rsid w:val="00E819A9"/>
    <w:rsid w:val="00E819C2"/>
    <w:rsid w:val="00E819CF"/>
    <w:rsid w:val="00E81A0D"/>
    <w:rsid w:val="00E81A26"/>
    <w:rsid w:val="00E81A41"/>
    <w:rsid w:val="00E81A7A"/>
    <w:rsid w:val="00E81A9A"/>
    <w:rsid w:val="00E81AA9"/>
    <w:rsid w:val="00E81ACA"/>
    <w:rsid w:val="00E81B1E"/>
    <w:rsid w:val="00E81B6B"/>
    <w:rsid w:val="00E81B8C"/>
    <w:rsid w:val="00E81BD0"/>
    <w:rsid w:val="00E81BD8"/>
    <w:rsid w:val="00E81BF3"/>
    <w:rsid w:val="00E81C1B"/>
    <w:rsid w:val="00E81C45"/>
    <w:rsid w:val="00E81C6A"/>
    <w:rsid w:val="00E81CB0"/>
    <w:rsid w:val="00E81D52"/>
    <w:rsid w:val="00E81D7E"/>
    <w:rsid w:val="00E81D98"/>
    <w:rsid w:val="00E81DE4"/>
    <w:rsid w:val="00E81DFB"/>
    <w:rsid w:val="00E81E57"/>
    <w:rsid w:val="00E81E5E"/>
    <w:rsid w:val="00E81EA0"/>
    <w:rsid w:val="00E81EB8"/>
    <w:rsid w:val="00E81ECF"/>
    <w:rsid w:val="00E81EE8"/>
    <w:rsid w:val="00E81F65"/>
    <w:rsid w:val="00E81F68"/>
    <w:rsid w:val="00E81F83"/>
    <w:rsid w:val="00E81F8B"/>
    <w:rsid w:val="00E81FCA"/>
    <w:rsid w:val="00E81FF3"/>
    <w:rsid w:val="00E81FF6"/>
    <w:rsid w:val="00E82041"/>
    <w:rsid w:val="00E82054"/>
    <w:rsid w:val="00E82075"/>
    <w:rsid w:val="00E82079"/>
    <w:rsid w:val="00E82097"/>
    <w:rsid w:val="00E820A3"/>
    <w:rsid w:val="00E820B8"/>
    <w:rsid w:val="00E820D8"/>
    <w:rsid w:val="00E8210C"/>
    <w:rsid w:val="00E82119"/>
    <w:rsid w:val="00E82151"/>
    <w:rsid w:val="00E82154"/>
    <w:rsid w:val="00E82174"/>
    <w:rsid w:val="00E8217D"/>
    <w:rsid w:val="00E8217E"/>
    <w:rsid w:val="00E82192"/>
    <w:rsid w:val="00E821B8"/>
    <w:rsid w:val="00E82208"/>
    <w:rsid w:val="00E8222F"/>
    <w:rsid w:val="00E8228D"/>
    <w:rsid w:val="00E822AB"/>
    <w:rsid w:val="00E822D3"/>
    <w:rsid w:val="00E822FE"/>
    <w:rsid w:val="00E822FF"/>
    <w:rsid w:val="00E82371"/>
    <w:rsid w:val="00E82376"/>
    <w:rsid w:val="00E82439"/>
    <w:rsid w:val="00E8246E"/>
    <w:rsid w:val="00E8249A"/>
    <w:rsid w:val="00E824C1"/>
    <w:rsid w:val="00E824FA"/>
    <w:rsid w:val="00E82543"/>
    <w:rsid w:val="00E82565"/>
    <w:rsid w:val="00E8256E"/>
    <w:rsid w:val="00E82580"/>
    <w:rsid w:val="00E82584"/>
    <w:rsid w:val="00E825B3"/>
    <w:rsid w:val="00E825CC"/>
    <w:rsid w:val="00E825D8"/>
    <w:rsid w:val="00E82656"/>
    <w:rsid w:val="00E8265F"/>
    <w:rsid w:val="00E82685"/>
    <w:rsid w:val="00E82686"/>
    <w:rsid w:val="00E826F0"/>
    <w:rsid w:val="00E826F1"/>
    <w:rsid w:val="00E826F9"/>
    <w:rsid w:val="00E8271D"/>
    <w:rsid w:val="00E82771"/>
    <w:rsid w:val="00E8277D"/>
    <w:rsid w:val="00E8278F"/>
    <w:rsid w:val="00E827AA"/>
    <w:rsid w:val="00E827D2"/>
    <w:rsid w:val="00E827F4"/>
    <w:rsid w:val="00E827FE"/>
    <w:rsid w:val="00E82853"/>
    <w:rsid w:val="00E82869"/>
    <w:rsid w:val="00E82889"/>
    <w:rsid w:val="00E8289B"/>
    <w:rsid w:val="00E828B8"/>
    <w:rsid w:val="00E828C6"/>
    <w:rsid w:val="00E828E0"/>
    <w:rsid w:val="00E82903"/>
    <w:rsid w:val="00E82912"/>
    <w:rsid w:val="00E82935"/>
    <w:rsid w:val="00E82937"/>
    <w:rsid w:val="00E8294D"/>
    <w:rsid w:val="00E8296E"/>
    <w:rsid w:val="00E82988"/>
    <w:rsid w:val="00E829B2"/>
    <w:rsid w:val="00E829C7"/>
    <w:rsid w:val="00E829F1"/>
    <w:rsid w:val="00E82A7C"/>
    <w:rsid w:val="00E82A94"/>
    <w:rsid w:val="00E82AA9"/>
    <w:rsid w:val="00E82ADB"/>
    <w:rsid w:val="00E82AFD"/>
    <w:rsid w:val="00E82B1B"/>
    <w:rsid w:val="00E82B27"/>
    <w:rsid w:val="00E82B38"/>
    <w:rsid w:val="00E82B3F"/>
    <w:rsid w:val="00E82B90"/>
    <w:rsid w:val="00E82BA8"/>
    <w:rsid w:val="00E82BC3"/>
    <w:rsid w:val="00E82C0E"/>
    <w:rsid w:val="00E82C48"/>
    <w:rsid w:val="00E82C5E"/>
    <w:rsid w:val="00E82C76"/>
    <w:rsid w:val="00E82C95"/>
    <w:rsid w:val="00E82CC1"/>
    <w:rsid w:val="00E82CC4"/>
    <w:rsid w:val="00E82CC6"/>
    <w:rsid w:val="00E82D14"/>
    <w:rsid w:val="00E82D2D"/>
    <w:rsid w:val="00E82D45"/>
    <w:rsid w:val="00E82DA8"/>
    <w:rsid w:val="00E82E0A"/>
    <w:rsid w:val="00E82E30"/>
    <w:rsid w:val="00E82E7E"/>
    <w:rsid w:val="00E82E9E"/>
    <w:rsid w:val="00E82EC5"/>
    <w:rsid w:val="00E82ECB"/>
    <w:rsid w:val="00E82F1E"/>
    <w:rsid w:val="00E82F27"/>
    <w:rsid w:val="00E82F53"/>
    <w:rsid w:val="00E82F68"/>
    <w:rsid w:val="00E82FBE"/>
    <w:rsid w:val="00E82FD1"/>
    <w:rsid w:val="00E82FE7"/>
    <w:rsid w:val="00E8302A"/>
    <w:rsid w:val="00E8303F"/>
    <w:rsid w:val="00E83044"/>
    <w:rsid w:val="00E8305B"/>
    <w:rsid w:val="00E83062"/>
    <w:rsid w:val="00E830AB"/>
    <w:rsid w:val="00E830AE"/>
    <w:rsid w:val="00E830C8"/>
    <w:rsid w:val="00E830D3"/>
    <w:rsid w:val="00E830F5"/>
    <w:rsid w:val="00E8312F"/>
    <w:rsid w:val="00E83130"/>
    <w:rsid w:val="00E83153"/>
    <w:rsid w:val="00E83178"/>
    <w:rsid w:val="00E8317B"/>
    <w:rsid w:val="00E83187"/>
    <w:rsid w:val="00E8318D"/>
    <w:rsid w:val="00E8319A"/>
    <w:rsid w:val="00E831EB"/>
    <w:rsid w:val="00E831EE"/>
    <w:rsid w:val="00E83256"/>
    <w:rsid w:val="00E8325A"/>
    <w:rsid w:val="00E83264"/>
    <w:rsid w:val="00E8328A"/>
    <w:rsid w:val="00E8328C"/>
    <w:rsid w:val="00E832C2"/>
    <w:rsid w:val="00E8332B"/>
    <w:rsid w:val="00E83330"/>
    <w:rsid w:val="00E83341"/>
    <w:rsid w:val="00E83357"/>
    <w:rsid w:val="00E8337A"/>
    <w:rsid w:val="00E83381"/>
    <w:rsid w:val="00E83389"/>
    <w:rsid w:val="00E833AB"/>
    <w:rsid w:val="00E833AD"/>
    <w:rsid w:val="00E83410"/>
    <w:rsid w:val="00E8344F"/>
    <w:rsid w:val="00E83459"/>
    <w:rsid w:val="00E83496"/>
    <w:rsid w:val="00E8349A"/>
    <w:rsid w:val="00E834C2"/>
    <w:rsid w:val="00E834EA"/>
    <w:rsid w:val="00E8354F"/>
    <w:rsid w:val="00E83565"/>
    <w:rsid w:val="00E83570"/>
    <w:rsid w:val="00E83595"/>
    <w:rsid w:val="00E835AE"/>
    <w:rsid w:val="00E835BD"/>
    <w:rsid w:val="00E835DE"/>
    <w:rsid w:val="00E835FC"/>
    <w:rsid w:val="00E83658"/>
    <w:rsid w:val="00E83690"/>
    <w:rsid w:val="00E8369E"/>
    <w:rsid w:val="00E836B8"/>
    <w:rsid w:val="00E836CF"/>
    <w:rsid w:val="00E8371F"/>
    <w:rsid w:val="00E83747"/>
    <w:rsid w:val="00E8377E"/>
    <w:rsid w:val="00E837AD"/>
    <w:rsid w:val="00E837CE"/>
    <w:rsid w:val="00E837D3"/>
    <w:rsid w:val="00E837FC"/>
    <w:rsid w:val="00E83806"/>
    <w:rsid w:val="00E8383B"/>
    <w:rsid w:val="00E83867"/>
    <w:rsid w:val="00E838D9"/>
    <w:rsid w:val="00E8392A"/>
    <w:rsid w:val="00E83930"/>
    <w:rsid w:val="00E83944"/>
    <w:rsid w:val="00E8394B"/>
    <w:rsid w:val="00E83958"/>
    <w:rsid w:val="00E8397E"/>
    <w:rsid w:val="00E8397F"/>
    <w:rsid w:val="00E8399F"/>
    <w:rsid w:val="00E839D0"/>
    <w:rsid w:val="00E839EC"/>
    <w:rsid w:val="00E839FE"/>
    <w:rsid w:val="00E83A55"/>
    <w:rsid w:val="00E83A6B"/>
    <w:rsid w:val="00E83AF2"/>
    <w:rsid w:val="00E83B50"/>
    <w:rsid w:val="00E83B51"/>
    <w:rsid w:val="00E83B55"/>
    <w:rsid w:val="00E83B67"/>
    <w:rsid w:val="00E83BAE"/>
    <w:rsid w:val="00E83BB0"/>
    <w:rsid w:val="00E83BDB"/>
    <w:rsid w:val="00E83D28"/>
    <w:rsid w:val="00E83D46"/>
    <w:rsid w:val="00E83D6F"/>
    <w:rsid w:val="00E83D94"/>
    <w:rsid w:val="00E83DC1"/>
    <w:rsid w:val="00E83DDA"/>
    <w:rsid w:val="00E83DF2"/>
    <w:rsid w:val="00E83DF6"/>
    <w:rsid w:val="00E83E3A"/>
    <w:rsid w:val="00E83E4D"/>
    <w:rsid w:val="00E83E61"/>
    <w:rsid w:val="00E83E6D"/>
    <w:rsid w:val="00E83E70"/>
    <w:rsid w:val="00E83E72"/>
    <w:rsid w:val="00E83EB2"/>
    <w:rsid w:val="00E83ECD"/>
    <w:rsid w:val="00E83ECE"/>
    <w:rsid w:val="00E83F02"/>
    <w:rsid w:val="00E83F09"/>
    <w:rsid w:val="00E83F54"/>
    <w:rsid w:val="00E83F5F"/>
    <w:rsid w:val="00E83F6D"/>
    <w:rsid w:val="00E84037"/>
    <w:rsid w:val="00E84046"/>
    <w:rsid w:val="00E840CC"/>
    <w:rsid w:val="00E840E4"/>
    <w:rsid w:val="00E840EA"/>
    <w:rsid w:val="00E8412E"/>
    <w:rsid w:val="00E84171"/>
    <w:rsid w:val="00E841A5"/>
    <w:rsid w:val="00E841FE"/>
    <w:rsid w:val="00E84226"/>
    <w:rsid w:val="00E842DD"/>
    <w:rsid w:val="00E84358"/>
    <w:rsid w:val="00E84392"/>
    <w:rsid w:val="00E843A4"/>
    <w:rsid w:val="00E843A6"/>
    <w:rsid w:val="00E84400"/>
    <w:rsid w:val="00E844AA"/>
    <w:rsid w:val="00E84508"/>
    <w:rsid w:val="00E84543"/>
    <w:rsid w:val="00E8456C"/>
    <w:rsid w:val="00E845CA"/>
    <w:rsid w:val="00E845D1"/>
    <w:rsid w:val="00E84612"/>
    <w:rsid w:val="00E84653"/>
    <w:rsid w:val="00E8465B"/>
    <w:rsid w:val="00E84685"/>
    <w:rsid w:val="00E846B0"/>
    <w:rsid w:val="00E846C1"/>
    <w:rsid w:val="00E846FF"/>
    <w:rsid w:val="00E84740"/>
    <w:rsid w:val="00E8474B"/>
    <w:rsid w:val="00E8475E"/>
    <w:rsid w:val="00E84813"/>
    <w:rsid w:val="00E8481C"/>
    <w:rsid w:val="00E84828"/>
    <w:rsid w:val="00E84867"/>
    <w:rsid w:val="00E84870"/>
    <w:rsid w:val="00E848D1"/>
    <w:rsid w:val="00E848E2"/>
    <w:rsid w:val="00E8493E"/>
    <w:rsid w:val="00E8495E"/>
    <w:rsid w:val="00E8496B"/>
    <w:rsid w:val="00E84998"/>
    <w:rsid w:val="00E849A6"/>
    <w:rsid w:val="00E849A8"/>
    <w:rsid w:val="00E849BE"/>
    <w:rsid w:val="00E849EB"/>
    <w:rsid w:val="00E849F7"/>
    <w:rsid w:val="00E84A16"/>
    <w:rsid w:val="00E84A6D"/>
    <w:rsid w:val="00E84AA3"/>
    <w:rsid w:val="00E84B08"/>
    <w:rsid w:val="00E84B6A"/>
    <w:rsid w:val="00E84B76"/>
    <w:rsid w:val="00E84B88"/>
    <w:rsid w:val="00E84B8F"/>
    <w:rsid w:val="00E84BA7"/>
    <w:rsid w:val="00E84BE3"/>
    <w:rsid w:val="00E84BEB"/>
    <w:rsid w:val="00E84C2E"/>
    <w:rsid w:val="00E84C32"/>
    <w:rsid w:val="00E84C54"/>
    <w:rsid w:val="00E84C59"/>
    <w:rsid w:val="00E84C71"/>
    <w:rsid w:val="00E84C7D"/>
    <w:rsid w:val="00E84CB7"/>
    <w:rsid w:val="00E84CEC"/>
    <w:rsid w:val="00E84D49"/>
    <w:rsid w:val="00E84E06"/>
    <w:rsid w:val="00E84E2F"/>
    <w:rsid w:val="00E84E43"/>
    <w:rsid w:val="00E84E69"/>
    <w:rsid w:val="00E84EE4"/>
    <w:rsid w:val="00E84EFC"/>
    <w:rsid w:val="00E84F08"/>
    <w:rsid w:val="00E84F3F"/>
    <w:rsid w:val="00E84F5F"/>
    <w:rsid w:val="00E84FD1"/>
    <w:rsid w:val="00E84FD2"/>
    <w:rsid w:val="00E85011"/>
    <w:rsid w:val="00E8502F"/>
    <w:rsid w:val="00E8503E"/>
    <w:rsid w:val="00E85096"/>
    <w:rsid w:val="00E850A0"/>
    <w:rsid w:val="00E850D6"/>
    <w:rsid w:val="00E850EC"/>
    <w:rsid w:val="00E850F3"/>
    <w:rsid w:val="00E850FD"/>
    <w:rsid w:val="00E85118"/>
    <w:rsid w:val="00E85158"/>
    <w:rsid w:val="00E8516E"/>
    <w:rsid w:val="00E8517D"/>
    <w:rsid w:val="00E851CC"/>
    <w:rsid w:val="00E8524D"/>
    <w:rsid w:val="00E85293"/>
    <w:rsid w:val="00E852CA"/>
    <w:rsid w:val="00E8530F"/>
    <w:rsid w:val="00E85336"/>
    <w:rsid w:val="00E8533D"/>
    <w:rsid w:val="00E8533E"/>
    <w:rsid w:val="00E853A2"/>
    <w:rsid w:val="00E853CF"/>
    <w:rsid w:val="00E85431"/>
    <w:rsid w:val="00E85435"/>
    <w:rsid w:val="00E8543B"/>
    <w:rsid w:val="00E8543E"/>
    <w:rsid w:val="00E85480"/>
    <w:rsid w:val="00E85492"/>
    <w:rsid w:val="00E854DE"/>
    <w:rsid w:val="00E854ED"/>
    <w:rsid w:val="00E8550D"/>
    <w:rsid w:val="00E85521"/>
    <w:rsid w:val="00E8552D"/>
    <w:rsid w:val="00E8556A"/>
    <w:rsid w:val="00E855A8"/>
    <w:rsid w:val="00E85605"/>
    <w:rsid w:val="00E85616"/>
    <w:rsid w:val="00E85629"/>
    <w:rsid w:val="00E85660"/>
    <w:rsid w:val="00E85666"/>
    <w:rsid w:val="00E85672"/>
    <w:rsid w:val="00E8567F"/>
    <w:rsid w:val="00E856E0"/>
    <w:rsid w:val="00E85705"/>
    <w:rsid w:val="00E8570E"/>
    <w:rsid w:val="00E8574A"/>
    <w:rsid w:val="00E85781"/>
    <w:rsid w:val="00E857BE"/>
    <w:rsid w:val="00E857D1"/>
    <w:rsid w:val="00E857F4"/>
    <w:rsid w:val="00E85838"/>
    <w:rsid w:val="00E85889"/>
    <w:rsid w:val="00E8589D"/>
    <w:rsid w:val="00E858E3"/>
    <w:rsid w:val="00E858E6"/>
    <w:rsid w:val="00E85905"/>
    <w:rsid w:val="00E8590B"/>
    <w:rsid w:val="00E85924"/>
    <w:rsid w:val="00E85977"/>
    <w:rsid w:val="00E859D9"/>
    <w:rsid w:val="00E85A06"/>
    <w:rsid w:val="00E85A10"/>
    <w:rsid w:val="00E85A31"/>
    <w:rsid w:val="00E85A45"/>
    <w:rsid w:val="00E85A64"/>
    <w:rsid w:val="00E85A69"/>
    <w:rsid w:val="00E85A6C"/>
    <w:rsid w:val="00E85AD0"/>
    <w:rsid w:val="00E85AD4"/>
    <w:rsid w:val="00E85AE3"/>
    <w:rsid w:val="00E85B33"/>
    <w:rsid w:val="00E85B6D"/>
    <w:rsid w:val="00E85BBC"/>
    <w:rsid w:val="00E85C28"/>
    <w:rsid w:val="00E85C98"/>
    <w:rsid w:val="00E85CC1"/>
    <w:rsid w:val="00E85CE1"/>
    <w:rsid w:val="00E85CED"/>
    <w:rsid w:val="00E85D31"/>
    <w:rsid w:val="00E85D36"/>
    <w:rsid w:val="00E85D5C"/>
    <w:rsid w:val="00E85D65"/>
    <w:rsid w:val="00E85DB4"/>
    <w:rsid w:val="00E85E06"/>
    <w:rsid w:val="00E85E1B"/>
    <w:rsid w:val="00E85E7D"/>
    <w:rsid w:val="00E85E94"/>
    <w:rsid w:val="00E85EC5"/>
    <w:rsid w:val="00E85F20"/>
    <w:rsid w:val="00E86002"/>
    <w:rsid w:val="00E8603E"/>
    <w:rsid w:val="00E8604C"/>
    <w:rsid w:val="00E860C4"/>
    <w:rsid w:val="00E86126"/>
    <w:rsid w:val="00E861B9"/>
    <w:rsid w:val="00E861DB"/>
    <w:rsid w:val="00E86200"/>
    <w:rsid w:val="00E86247"/>
    <w:rsid w:val="00E8624C"/>
    <w:rsid w:val="00E86264"/>
    <w:rsid w:val="00E86267"/>
    <w:rsid w:val="00E86270"/>
    <w:rsid w:val="00E862B5"/>
    <w:rsid w:val="00E862F5"/>
    <w:rsid w:val="00E86362"/>
    <w:rsid w:val="00E8637A"/>
    <w:rsid w:val="00E863C4"/>
    <w:rsid w:val="00E863C9"/>
    <w:rsid w:val="00E86400"/>
    <w:rsid w:val="00E86420"/>
    <w:rsid w:val="00E8646C"/>
    <w:rsid w:val="00E8647D"/>
    <w:rsid w:val="00E8649E"/>
    <w:rsid w:val="00E864C2"/>
    <w:rsid w:val="00E864E4"/>
    <w:rsid w:val="00E86508"/>
    <w:rsid w:val="00E8650A"/>
    <w:rsid w:val="00E86530"/>
    <w:rsid w:val="00E86544"/>
    <w:rsid w:val="00E86550"/>
    <w:rsid w:val="00E8656B"/>
    <w:rsid w:val="00E86570"/>
    <w:rsid w:val="00E86584"/>
    <w:rsid w:val="00E865A5"/>
    <w:rsid w:val="00E865B9"/>
    <w:rsid w:val="00E865D9"/>
    <w:rsid w:val="00E8660A"/>
    <w:rsid w:val="00E86628"/>
    <w:rsid w:val="00E86631"/>
    <w:rsid w:val="00E8666F"/>
    <w:rsid w:val="00E8667B"/>
    <w:rsid w:val="00E8667C"/>
    <w:rsid w:val="00E8668B"/>
    <w:rsid w:val="00E866C5"/>
    <w:rsid w:val="00E86777"/>
    <w:rsid w:val="00E8678D"/>
    <w:rsid w:val="00E867FE"/>
    <w:rsid w:val="00E86826"/>
    <w:rsid w:val="00E8682E"/>
    <w:rsid w:val="00E868D6"/>
    <w:rsid w:val="00E868F3"/>
    <w:rsid w:val="00E86948"/>
    <w:rsid w:val="00E86963"/>
    <w:rsid w:val="00E86975"/>
    <w:rsid w:val="00E869BE"/>
    <w:rsid w:val="00E869F1"/>
    <w:rsid w:val="00E86A5B"/>
    <w:rsid w:val="00E86A68"/>
    <w:rsid w:val="00E86A73"/>
    <w:rsid w:val="00E86A9E"/>
    <w:rsid w:val="00E86AAC"/>
    <w:rsid w:val="00E86AE9"/>
    <w:rsid w:val="00E86AF7"/>
    <w:rsid w:val="00E86AF9"/>
    <w:rsid w:val="00E86B04"/>
    <w:rsid w:val="00E86B1F"/>
    <w:rsid w:val="00E86B41"/>
    <w:rsid w:val="00E86BD6"/>
    <w:rsid w:val="00E86BD8"/>
    <w:rsid w:val="00E86C43"/>
    <w:rsid w:val="00E86C60"/>
    <w:rsid w:val="00E86C75"/>
    <w:rsid w:val="00E86CA4"/>
    <w:rsid w:val="00E86CE4"/>
    <w:rsid w:val="00E86D18"/>
    <w:rsid w:val="00E86D39"/>
    <w:rsid w:val="00E86E38"/>
    <w:rsid w:val="00E86E3E"/>
    <w:rsid w:val="00E86E5D"/>
    <w:rsid w:val="00E86E72"/>
    <w:rsid w:val="00E86E95"/>
    <w:rsid w:val="00E86EB7"/>
    <w:rsid w:val="00E86EDF"/>
    <w:rsid w:val="00E86EF4"/>
    <w:rsid w:val="00E86F0C"/>
    <w:rsid w:val="00E86F2B"/>
    <w:rsid w:val="00E86F34"/>
    <w:rsid w:val="00E86F37"/>
    <w:rsid w:val="00E86F50"/>
    <w:rsid w:val="00E86F76"/>
    <w:rsid w:val="00E86F99"/>
    <w:rsid w:val="00E86FBD"/>
    <w:rsid w:val="00E8700E"/>
    <w:rsid w:val="00E8700F"/>
    <w:rsid w:val="00E8701C"/>
    <w:rsid w:val="00E87030"/>
    <w:rsid w:val="00E87043"/>
    <w:rsid w:val="00E8706C"/>
    <w:rsid w:val="00E87095"/>
    <w:rsid w:val="00E870AA"/>
    <w:rsid w:val="00E870FD"/>
    <w:rsid w:val="00E870FE"/>
    <w:rsid w:val="00E87131"/>
    <w:rsid w:val="00E87169"/>
    <w:rsid w:val="00E871A0"/>
    <w:rsid w:val="00E871B0"/>
    <w:rsid w:val="00E871B1"/>
    <w:rsid w:val="00E871B3"/>
    <w:rsid w:val="00E871C7"/>
    <w:rsid w:val="00E871C9"/>
    <w:rsid w:val="00E871D6"/>
    <w:rsid w:val="00E871FF"/>
    <w:rsid w:val="00E87240"/>
    <w:rsid w:val="00E87261"/>
    <w:rsid w:val="00E872AE"/>
    <w:rsid w:val="00E872C4"/>
    <w:rsid w:val="00E872DF"/>
    <w:rsid w:val="00E872E0"/>
    <w:rsid w:val="00E872E3"/>
    <w:rsid w:val="00E872FA"/>
    <w:rsid w:val="00E87304"/>
    <w:rsid w:val="00E87315"/>
    <w:rsid w:val="00E87338"/>
    <w:rsid w:val="00E87366"/>
    <w:rsid w:val="00E87378"/>
    <w:rsid w:val="00E873E9"/>
    <w:rsid w:val="00E8744B"/>
    <w:rsid w:val="00E87465"/>
    <w:rsid w:val="00E874CA"/>
    <w:rsid w:val="00E874D8"/>
    <w:rsid w:val="00E874E5"/>
    <w:rsid w:val="00E874E7"/>
    <w:rsid w:val="00E874EB"/>
    <w:rsid w:val="00E87502"/>
    <w:rsid w:val="00E8752B"/>
    <w:rsid w:val="00E87537"/>
    <w:rsid w:val="00E8755B"/>
    <w:rsid w:val="00E8758A"/>
    <w:rsid w:val="00E875B2"/>
    <w:rsid w:val="00E875C9"/>
    <w:rsid w:val="00E875F8"/>
    <w:rsid w:val="00E87607"/>
    <w:rsid w:val="00E8760E"/>
    <w:rsid w:val="00E8762D"/>
    <w:rsid w:val="00E8764F"/>
    <w:rsid w:val="00E87655"/>
    <w:rsid w:val="00E87664"/>
    <w:rsid w:val="00E87698"/>
    <w:rsid w:val="00E876AA"/>
    <w:rsid w:val="00E876CE"/>
    <w:rsid w:val="00E8772C"/>
    <w:rsid w:val="00E8772F"/>
    <w:rsid w:val="00E87781"/>
    <w:rsid w:val="00E87786"/>
    <w:rsid w:val="00E87796"/>
    <w:rsid w:val="00E8779C"/>
    <w:rsid w:val="00E877A0"/>
    <w:rsid w:val="00E877B8"/>
    <w:rsid w:val="00E87894"/>
    <w:rsid w:val="00E878D5"/>
    <w:rsid w:val="00E87906"/>
    <w:rsid w:val="00E8793B"/>
    <w:rsid w:val="00E87943"/>
    <w:rsid w:val="00E8796D"/>
    <w:rsid w:val="00E8796E"/>
    <w:rsid w:val="00E87988"/>
    <w:rsid w:val="00E879B7"/>
    <w:rsid w:val="00E879C7"/>
    <w:rsid w:val="00E87A12"/>
    <w:rsid w:val="00E87A22"/>
    <w:rsid w:val="00E87A6D"/>
    <w:rsid w:val="00E87AA1"/>
    <w:rsid w:val="00E87B0B"/>
    <w:rsid w:val="00E87B5B"/>
    <w:rsid w:val="00E87B71"/>
    <w:rsid w:val="00E87B7A"/>
    <w:rsid w:val="00E87B95"/>
    <w:rsid w:val="00E87B96"/>
    <w:rsid w:val="00E87BB9"/>
    <w:rsid w:val="00E87BBE"/>
    <w:rsid w:val="00E87BC6"/>
    <w:rsid w:val="00E87BC9"/>
    <w:rsid w:val="00E87C24"/>
    <w:rsid w:val="00E87C43"/>
    <w:rsid w:val="00E87C63"/>
    <w:rsid w:val="00E87CAE"/>
    <w:rsid w:val="00E87D03"/>
    <w:rsid w:val="00E87D06"/>
    <w:rsid w:val="00E87D21"/>
    <w:rsid w:val="00E87D2D"/>
    <w:rsid w:val="00E87D6A"/>
    <w:rsid w:val="00E87DCF"/>
    <w:rsid w:val="00E87E19"/>
    <w:rsid w:val="00E87E2F"/>
    <w:rsid w:val="00E87E76"/>
    <w:rsid w:val="00E87EE9"/>
    <w:rsid w:val="00E87F0C"/>
    <w:rsid w:val="00E87F56"/>
    <w:rsid w:val="00E87F5C"/>
    <w:rsid w:val="00E87F70"/>
    <w:rsid w:val="00E90050"/>
    <w:rsid w:val="00E900A0"/>
    <w:rsid w:val="00E900BB"/>
    <w:rsid w:val="00E900DA"/>
    <w:rsid w:val="00E90144"/>
    <w:rsid w:val="00E90156"/>
    <w:rsid w:val="00E90178"/>
    <w:rsid w:val="00E901A8"/>
    <w:rsid w:val="00E901DE"/>
    <w:rsid w:val="00E901FA"/>
    <w:rsid w:val="00E90236"/>
    <w:rsid w:val="00E9023B"/>
    <w:rsid w:val="00E90270"/>
    <w:rsid w:val="00E902DA"/>
    <w:rsid w:val="00E902DB"/>
    <w:rsid w:val="00E902EA"/>
    <w:rsid w:val="00E9030C"/>
    <w:rsid w:val="00E90310"/>
    <w:rsid w:val="00E90313"/>
    <w:rsid w:val="00E90359"/>
    <w:rsid w:val="00E9036F"/>
    <w:rsid w:val="00E90386"/>
    <w:rsid w:val="00E903E3"/>
    <w:rsid w:val="00E90449"/>
    <w:rsid w:val="00E90494"/>
    <w:rsid w:val="00E9049A"/>
    <w:rsid w:val="00E904D2"/>
    <w:rsid w:val="00E904E4"/>
    <w:rsid w:val="00E904F9"/>
    <w:rsid w:val="00E904FE"/>
    <w:rsid w:val="00E90506"/>
    <w:rsid w:val="00E90550"/>
    <w:rsid w:val="00E9057E"/>
    <w:rsid w:val="00E9058A"/>
    <w:rsid w:val="00E905FC"/>
    <w:rsid w:val="00E90601"/>
    <w:rsid w:val="00E9061D"/>
    <w:rsid w:val="00E90688"/>
    <w:rsid w:val="00E906D6"/>
    <w:rsid w:val="00E906DC"/>
    <w:rsid w:val="00E906F9"/>
    <w:rsid w:val="00E906FD"/>
    <w:rsid w:val="00E9073D"/>
    <w:rsid w:val="00E9074D"/>
    <w:rsid w:val="00E90802"/>
    <w:rsid w:val="00E90811"/>
    <w:rsid w:val="00E90841"/>
    <w:rsid w:val="00E90848"/>
    <w:rsid w:val="00E9087B"/>
    <w:rsid w:val="00E9088A"/>
    <w:rsid w:val="00E90899"/>
    <w:rsid w:val="00E908A7"/>
    <w:rsid w:val="00E908E0"/>
    <w:rsid w:val="00E908E8"/>
    <w:rsid w:val="00E908F8"/>
    <w:rsid w:val="00E9093A"/>
    <w:rsid w:val="00E90947"/>
    <w:rsid w:val="00E90949"/>
    <w:rsid w:val="00E909D9"/>
    <w:rsid w:val="00E90A1D"/>
    <w:rsid w:val="00E90A26"/>
    <w:rsid w:val="00E90A27"/>
    <w:rsid w:val="00E90A47"/>
    <w:rsid w:val="00E90A76"/>
    <w:rsid w:val="00E90A86"/>
    <w:rsid w:val="00E90A87"/>
    <w:rsid w:val="00E90A96"/>
    <w:rsid w:val="00E90AA3"/>
    <w:rsid w:val="00E90AE2"/>
    <w:rsid w:val="00E90B9E"/>
    <w:rsid w:val="00E90C8B"/>
    <w:rsid w:val="00E90C99"/>
    <w:rsid w:val="00E90D00"/>
    <w:rsid w:val="00E90D6A"/>
    <w:rsid w:val="00E90D7C"/>
    <w:rsid w:val="00E90DA4"/>
    <w:rsid w:val="00E90DDF"/>
    <w:rsid w:val="00E90E8F"/>
    <w:rsid w:val="00E90EB8"/>
    <w:rsid w:val="00E90F07"/>
    <w:rsid w:val="00E90F65"/>
    <w:rsid w:val="00E90F86"/>
    <w:rsid w:val="00E90FB0"/>
    <w:rsid w:val="00E90FC0"/>
    <w:rsid w:val="00E90FE1"/>
    <w:rsid w:val="00E90FFA"/>
    <w:rsid w:val="00E91010"/>
    <w:rsid w:val="00E91014"/>
    <w:rsid w:val="00E910C9"/>
    <w:rsid w:val="00E910D5"/>
    <w:rsid w:val="00E91109"/>
    <w:rsid w:val="00E9111D"/>
    <w:rsid w:val="00E91151"/>
    <w:rsid w:val="00E91161"/>
    <w:rsid w:val="00E91163"/>
    <w:rsid w:val="00E9117C"/>
    <w:rsid w:val="00E91194"/>
    <w:rsid w:val="00E911AB"/>
    <w:rsid w:val="00E911C1"/>
    <w:rsid w:val="00E911DF"/>
    <w:rsid w:val="00E911E8"/>
    <w:rsid w:val="00E91218"/>
    <w:rsid w:val="00E9121C"/>
    <w:rsid w:val="00E912C5"/>
    <w:rsid w:val="00E912C6"/>
    <w:rsid w:val="00E912F3"/>
    <w:rsid w:val="00E91327"/>
    <w:rsid w:val="00E91378"/>
    <w:rsid w:val="00E91396"/>
    <w:rsid w:val="00E9139E"/>
    <w:rsid w:val="00E913B9"/>
    <w:rsid w:val="00E913CC"/>
    <w:rsid w:val="00E91425"/>
    <w:rsid w:val="00E9146D"/>
    <w:rsid w:val="00E9148E"/>
    <w:rsid w:val="00E91490"/>
    <w:rsid w:val="00E914A9"/>
    <w:rsid w:val="00E914C5"/>
    <w:rsid w:val="00E914CD"/>
    <w:rsid w:val="00E914D9"/>
    <w:rsid w:val="00E914E9"/>
    <w:rsid w:val="00E91510"/>
    <w:rsid w:val="00E9152A"/>
    <w:rsid w:val="00E9156A"/>
    <w:rsid w:val="00E91585"/>
    <w:rsid w:val="00E915BB"/>
    <w:rsid w:val="00E915FF"/>
    <w:rsid w:val="00E9164E"/>
    <w:rsid w:val="00E91673"/>
    <w:rsid w:val="00E916B7"/>
    <w:rsid w:val="00E916CA"/>
    <w:rsid w:val="00E916E1"/>
    <w:rsid w:val="00E916E7"/>
    <w:rsid w:val="00E9171B"/>
    <w:rsid w:val="00E9175C"/>
    <w:rsid w:val="00E91772"/>
    <w:rsid w:val="00E91786"/>
    <w:rsid w:val="00E917DF"/>
    <w:rsid w:val="00E917EC"/>
    <w:rsid w:val="00E91816"/>
    <w:rsid w:val="00E91828"/>
    <w:rsid w:val="00E91848"/>
    <w:rsid w:val="00E91852"/>
    <w:rsid w:val="00E91858"/>
    <w:rsid w:val="00E918FA"/>
    <w:rsid w:val="00E918FF"/>
    <w:rsid w:val="00E91947"/>
    <w:rsid w:val="00E91960"/>
    <w:rsid w:val="00E9198F"/>
    <w:rsid w:val="00E919A0"/>
    <w:rsid w:val="00E919A5"/>
    <w:rsid w:val="00E919DE"/>
    <w:rsid w:val="00E91A4B"/>
    <w:rsid w:val="00E91B25"/>
    <w:rsid w:val="00E91B34"/>
    <w:rsid w:val="00E91B39"/>
    <w:rsid w:val="00E91B78"/>
    <w:rsid w:val="00E91BD2"/>
    <w:rsid w:val="00E91BE3"/>
    <w:rsid w:val="00E91C56"/>
    <w:rsid w:val="00E91CBB"/>
    <w:rsid w:val="00E91CC1"/>
    <w:rsid w:val="00E91CE2"/>
    <w:rsid w:val="00E91D25"/>
    <w:rsid w:val="00E91D55"/>
    <w:rsid w:val="00E91D86"/>
    <w:rsid w:val="00E91D9B"/>
    <w:rsid w:val="00E91DB3"/>
    <w:rsid w:val="00E91E61"/>
    <w:rsid w:val="00E91EAE"/>
    <w:rsid w:val="00E91EBD"/>
    <w:rsid w:val="00E91EDC"/>
    <w:rsid w:val="00E91F24"/>
    <w:rsid w:val="00E91F8A"/>
    <w:rsid w:val="00E91FA6"/>
    <w:rsid w:val="00E91FB2"/>
    <w:rsid w:val="00E91FCF"/>
    <w:rsid w:val="00E91FDD"/>
    <w:rsid w:val="00E9202B"/>
    <w:rsid w:val="00E920CB"/>
    <w:rsid w:val="00E920D3"/>
    <w:rsid w:val="00E920E8"/>
    <w:rsid w:val="00E9210E"/>
    <w:rsid w:val="00E9211B"/>
    <w:rsid w:val="00E9215D"/>
    <w:rsid w:val="00E9216C"/>
    <w:rsid w:val="00E92181"/>
    <w:rsid w:val="00E9218B"/>
    <w:rsid w:val="00E921D9"/>
    <w:rsid w:val="00E921FD"/>
    <w:rsid w:val="00E92223"/>
    <w:rsid w:val="00E92233"/>
    <w:rsid w:val="00E92260"/>
    <w:rsid w:val="00E9226B"/>
    <w:rsid w:val="00E9227A"/>
    <w:rsid w:val="00E922EF"/>
    <w:rsid w:val="00E922F3"/>
    <w:rsid w:val="00E92344"/>
    <w:rsid w:val="00E92345"/>
    <w:rsid w:val="00E9238F"/>
    <w:rsid w:val="00E92392"/>
    <w:rsid w:val="00E923A5"/>
    <w:rsid w:val="00E923B9"/>
    <w:rsid w:val="00E923CE"/>
    <w:rsid w:val="00E92406"/>
    <w:rsid w:val="00E92413"/>
    <w:rsid w:val="00E92414"/>
    <w:rsid w:val="00E9245A"/>
    <w:rsid w:val="00E92467"/>
    <w:rsid w:val="00E924DD"/>
    <w:rsid w:val="00E924FD"/>
    <w:rsid w:val="00E9254C"/>
    <w:rsid w:val="00E92555"/>
    <w:rsid w:val="00E9255F"/>
    <w:rsid w:val="00E9256A"/>
    <w:rsid w:val="00E92590"/>
    <w:rsid w:val="00E92681"/>
    <w:rsid w:val="00E926A3"/>
    <w:rsid w:val="00E926AA"/>
    <w:rsid w:val="00E92704"/>
    <w:rsid w:val="00E9272E"/>
    <w:rsid w:val="00E927D2"/>
    <w:rsid w:val="00E92820"/>
    <w:rsid w:val="00E92821"/>
    <w:rsid w:val="00E9284F"/>
    <w:rsid w:val="00E92855"/>
    <w:rsid w:val="00E92862"/>
    <w:rsid w:val="00E92874"/>
    <w:rsid w:val="00E9287F"/>
    <w:rsid w:val="00E928A3"/>
    <w:rsid w:val="00E92910"/>
    <w:rsid w:val="00E92916"/>
    <w:rsid w:val="00E92926"/>
    <w:rsid w:val="00E92957"/>
    <w:rsid w:val="00E929B2"/>
    <w:rsid w:val="00E92A12"/>
    <w:rsid w:val="00E92A3B"/>
    <w:rsid w:val="00E92A86"/>
    <w:rsid w:val="00E92A92"/>
    <w:rsid w:val="00E92A9C"/>
    <w:rsid w:val="00E92AF5"/>
    <w:rsid w:val="00E92B20"/>
    <w:rsid w:val="00E92B25"/>
    <w:rsid w:val="00E92B2C"/>
    <w:rsid w:val="00E92B4D"/>
    <w:rsid w:val="00E92B58"/>
    <w:rsid w:val="00E92B61"/>
    <w:rsid w:val="00E92B9F"/>
    <w:rsid w:val="00E92BE1"/>
    <w:rsid w:val="00E92C10"/>
    <w:rsid w:val="00E92C19"/>
    <w:rsid w:val="00E92C36"/>
    <w:rsid w:val="00E92C6B"/>
    <w:rsid w:val="00E92C72"/>
    <w:rsid w:val="00E92C82"/>
    <w:rsid w:val="00E92C8F"/>
    <w:rsid w:val="00E92CD7"/>
    <w:rsid w:val="00E92CE5"/>
    <w:rsid w:val="00E92CF6"/>
    <w:rsid w:val="00E92D11"/>
    <w:rsid w:val="00E92D16"/>
    <w:rsid w:val="00E92D35"/>
    <w:rsid w:val="00E92D39"/>
    <w:rsid w:val="00E92D72"/>
    <w:rsid w:val="00E92D88"/>
    <w:rsid w:val="00E92E21"/>
    <w:rsid w:val="00E92E40"/>
    <w:rsid w:val="00E92E55"/>
    <w:rsid w:val="00E92EA8"/>
    <w:rsid w:val="00E92EAF"/>
    <w:rsid w:val="00E92EBD"/>
    <w:rsid w:val="00E92ED1"/>
    <w:rsid w:val="00E92ED2"/>
    <w:rsid w:val="00E92FAA"/>
    <w:rsid w:val="00E92FD2"/>
    <w:rsid w:val="00E9301E"/>
    <w:rsid w:val="00E93030"/>
    <w:rsid w:val="00E93031"/>
    <w:rsid w:val="00E93066"/>
    <w:rsid w:val="00E93088"/>
    <w:rsid w:val="00E930F3"/>
    <w:rsid w:val="00E93108"/>
    <w:rsid w:val="00E93110"/>
    <w:rsid w:val="00E93111"/>
    <w:rsid w:val="00E93193"/>
    <w:rsid w:val="00E93228"/>
    <w:rsid w:val="00E93250"/>
    <w:rsid w:val="00E9326D"/>
    <w:rsid w:val="00E93291"/>
    <w:rsid w:val="00E93296"/>
    <w:rsid w:val="00E932D1"/>
    <w:rsid w:val="00E9337D"/>
    <w:rsid w:val="00E93382"/>
    <w:rsid w:val="00E933A1"/>
    <w:rsid w:val="00E9340A"/>
    <w:rsid w:val="00E9340E"/>
    <w:rsid w:val="00E93421"/>
    <w:rsid w:val="00E93437"/>
    <w:rsid w:val="00E93473"/>
    <w:rsid w:val="00E934CA"/>
    <w:rsid w:val="00E934DC"/>
    <w:rsid w:val="00E934E3"/>
    <w:rsid w:val="00E934E6"/>
    <w:rsid w:val="00E93506"/>
    <w:rsid w:val="00E93510"/>
    <w:rsid w:val="00E9351B"/>
    <w:rsid w:val="00E93520"/>
    <w:rsid w:val="00E93535"/>
    <w:rsid w:val="00E935F5"/>
    <w:rsid w:val="00E93653"/>
    <w:rsid w:val="00E93659"/>
    <w:rsid w:val="00E93695"/>
    <w:rsid w:val="00E936A1"/>
    <w:rsid w:val="00E936D7"/>
    <w:rsid w:val="00E936F1"/>
    <w:rsid w:val="00E93702"/>
    <w:rsid w:val="00E9373C"/>
    <w:rsid w:val="00E9373F"/>
    <w:rsid w:val="00E93777"/>
    <w:rsid w:val="00E9377D"/>
    <w:rsid w:val="00E937C2"/>
    <w:rsid w:val="00E937F3"/>
    <w:rsid w:val="00E9381E"/>
    <w:rsid w:val="00E9387B"/>
    <w:rsid w:val="00E9387F"/>
    <w:rsid w:val="00E938B6"/>
    <w:rsid w:val="00E938E8"/>
    <w:rsid w:val="00E93907"/>
    <w:rsid w:val="00E9395E"/>
    <w:rsid w:val="00E9398F"/>
    <w:rsid w:val="00E939C5"/>
    <w:rsid w:val="00E939D8"/>
    <w:rsid w:val="00E939DA"/>
    <w:rsid w:val="00E93A4D"/>
    <w:rsid w:val="00E93A63"/>
    <w:rsid w:val="00E93A71"/>
    <w:rsid w:val="00E93A82"/>
    <w:rsid w:val="00E93ABF"/>
    <w:rsid w:val="00E93AC5"/>
    <w:rsid w:val="00E93AE4"/>
    <w:rsid w:val="00E93B0C"/>
    <w:rsid w:val="00E93B9B"/>
    <w:rsid w:val="00E93BAF"/>
    <w:rsid w:val="00E93BBF"/>
    <w:rsid w:val="00E93BC8"/>
    <w:rsid w:val="00E93BFA"/>
    <w:rsid w:val="00E93C84"/>
    <w:rsid w:val="00E93C8E"/>
    <w:rsid w:val="00E93C90"/>
    <w:rsid w:val="00E93C91"/>
    <w:rsid w:val="00E93CB1"/>
    <w:rsid w:val="00E93D1E"/>
    <w:rsid w:val="00E93D21"/>
    <w:rsid w:val="00E93D4A"/>
    <w:rsid w:val="00E93DC9"/>
    <w:rsid w:val="00E93DD9"/>
    <w:rsid w:val="00E93E2F"/>
    <w:rsid w:val="00E93E74"/>
    <w:rsid w:val="00E93E93"/>
    <w:rsid w:val="00E93EC3"/>
    <w:rsid w:val="00E93F2C"/>
    <w:rsid w:val="00E93FB8"/>
    <w:rsid w:val="00E93FCC"/>
    <w:rsid w:val="00E93FEE"/>
    <w:rsid w:val="00E93FF4"/>
    <w:rsid w:val="00E93FF8"/>
    <w:rsid w:val="00E9405F"/>
    <w:rsid w:val="00E9407B"/>
    <w:rsid w:val="00E940EB"/>
    <w:rsid w:val="00E94137"/>
    <w:rsid w:val="00E9413A"/>
    <w:rsid w:val="00E94142"/>
    <w:rsid w:val="00E9414B"/>
    <w:rsid w:val="00E9414C"/>
    <w:rsid w:val="00E941B6"/>
    <w:rsid w:val="00E941C2"/>
    <w:rsid w:val="00E941CD"/>
    <w:rsid w:val="00E941EF"/>
    <w:rsid w:val="00E941FC"/>
    <w:rsid w:val="00E94220"/>
    <w:rsid w:val="00E94252"/>
    <w:rsid w:val="00E94285"/>
    <w:rsid w:val="00E942E9"/>
    <w:rsid w:val="00E9435C"/>
    <w:rsid w:val="00E943B4"/>
    <w:rsid w:val="00E943E6"/>
    <w:rsid w:val="00E9442C"/>
    <w:rsid w:val="00E9445C"/>
    <w:rsid w:val="00E944AE"/>
    <w:rsid w:val="00E944C0"/>
    <w:rsid w:val="00E94515"/>
    <w:rsid w:val="00E94516"/>
    <w:rsid w:val="00E94534"/>
    <w:rsid w:val="00E9453C"/>
    <w:rsid w:val="00E9455D"/>
    <w:rsid w:val="00E94580"/>
    <w:rsid w:val="00E945A9"/>
    <w:rsid w:val="00E945BE"/>
    <w:rsid w:val="00E945D9"/>
    <w:rsid w:val="00E945F8"/>
    <w:rsid w:val="00E9466E"/>
    <w:rsid w:val="00E946A9"/>
    <w:rsid w:val="00E946B1"/>
    <w:rsid w:val="00E946D1"/>
    <w:rsid w:val="00E946D7"/>
    <w:rsid w:val="00E94763"/>
    <w:rsid w:val="00E94796"/>
    <w:rsid w:val="00E947AB"/>
    <w:rsid w:val="00E947E8"/>
    <w:rsid w:val="00E94859"/>
    <w:rsid w:val="00E948C4"/>
    <w:rsid w:val="00E948CC"/>
    <w:rsid w:val="00E948EA"/>
    <w:rsid w:val="00E94962"/>
    <w:rsid w:val="00E94A34"/>
    <w:rsid w:val="00E94A3E"/>
    <w:rsid w:val="00E94A4B"/>
    <w:rsid w:val="00E94A5D"/>
    <w:rsid w:val="00E94B08"/>
    <w:rsid w:val="00E94B34"/>
    <w:rsid w:val="00E94B90"/>
    <w:rsid w:val="00E94BAA"/>
    <w:rsid w:val="00E94BC1"/>
    <w:rsid w:val="00E94BC7"/>
    <w:rsid w:val="00E94C12"/>
    <w:rsid w:val="00E94C16"/>
    <w:rsid w:val="00E94C1D"/>
    <w:rsid w:val="00E94C88"/>
    <w:rsid w:val="00E94CA5"/>
    <w:rsid w:val="00E94CAC"/>
    <w:rsid w:val="00E94CF5"/>
    <w:rsid w:val="00E94D02"/>
    <w:rsid w:val="00E94D29"/>
    <w:rsid w:val="00E94DA0"/>
    <w:rsid w:val="00E94DDD"/>
    <w:rsid w:val="00E94DEE"/>
    <w:rsid w:val="00E94E18"/>
    <w:rsid w:val="00E94E31"/>
    <w:rsid w:val="00E94E40"/>
    <w:rsid w:val="00E94EA7"/>
    <w:rsid w:val="00E94F50"/>
    <w:rsid w:val="00E94F6F"/>
    <w:rsid w:val="00E94FF4"/>
    <w:rsid w:val="00E95000"/>
    <w:rsid w:val="00E950F4"/>
    <w:rsid w:val="00E9510F"/>
    <w:rsid w:val="00E95121"/>
    <w:rsid w:val="00E9513B"/>
    <w:rsid w:val="00E9514B"/>
    <w:rsid w:val="00E95172"/>
    <w:rsid w:val="00E9518B"/>
    <w:rsid w:val="00E951D2"/>
    <w:rsid w:val="00E951D4"/>
    <w:rsid w:val="00E951EB"/>
    <w:rsid w:val="00E95244"/>
    <w:rsid w:val="00E95258"/>
    <w:rsid w:val="00E9525E"/>
    <w:rsid w:val="00E95277"/>
    <w:rsid w:val="00E952A2"/>
    <w:rsid w:val="00E952B5"/>
    <w:rsid w:val="00E952B9"/>
    <w:rsid w:val="00E952EA"/>
    <w:rsid w:val="00E95320"/>
    <w:rsid w:val="00E9534A"/>
    <w:rsid w:val="00E9534F"/>
    <w:rsid w:val="00E95373"/>
    <w:rsid w:val="00E953CF"/>
    <w:rsid w:val="00E953D6"/>
    <w:rsid w:val="00E953E1"/>
    <w:rsid w:val="00E953E5"/>
    <w:rsid w:val="00E95405"/>
    <w:rsid w:val="00E95478"/>
    <w:rsid w:val="00E9549D"/>
    <w:rsid w:val="00E954AF"/>
    <w:rsid w:val="00E954CC"/>
    <w:rsid w:val="00E954EA"/>
    <w:rsid w:val="00E9551E"/>
    <w:rsid w:val="00E9555F"/>
    <w:rsid w:val="00E955F5"/>
    <w:rsid w:val="00E95608"/>
    <w:rsid w:val="00E956E2"/>
    <w:rsid w:val="00E956FD"/>
    <w:rsid w:val="00E9572D"/>
    <w:rsid w:val="00E9574E"/>
    <w:rsid w:val="00E95758"/>
    <w:rsid w:val="00E95798"/>
    <w:rsid w:val="00E9580C"/>
    <w:rsid w:val="00E95843"/>
    <w:rsid w:val="00E95876"/>
    <w:rsid w:val="00E9587F"/>
    <w:rsid w:val="00E9592A"/>
    <w:rsid w:val="00E9592E"/>
    <w:rsid w:val="00E9594A"/>
    <w:rsid w:val="00E95970"/>
    <w:rsid w:val="00E9599D"/>
    <w:rsid w:val="00E959B8"/>
    <w:rsid w:val="00E959E0"/>
    <w:rsid w:val="00E959EB"/>
    <w:rsid w:val="00E959F3"/>
    <w:rsid w:val="00E95A26"/>
    <w:rsid w:val="00E95A45"/>
    <w:rsid w:val="00E95A83"/>
    <w:rsid w:val="00E95AE9"/>
    <w:rsid w:val="00E95AF9"/>
    <w:rsid w:val="00E95B12"/>
    <w:rsid w:val="00E95B4E"/>
    <w:rsid w:val="00E95B64"/>
    <w:rsid w:val="00E95B85"/>
    <w:rsid w:val="00E95BB9"/>
    <w:rsid w:val="00E95BCE"/>
    <w:rsid w:val="00E95BCF"/>
    <w:rsid w:val="00E95BD4"/>
    <w:rsid w:val="00E95C4D"/>
    <w:rsid w:val="00E95C7E"/>
    <w:rsid w:val="00E95C89"/>
    <w:rsid w:val="00E95CA9"/>
    <w:rsid w:val="00E95CBC"/>
    <w:rsid w:val="00E95CC0"/>
    <w:rsid w:val="00E95CD8"/>
    <w:rsid w:val="00E95D7B"/>
    <w:rsid w:val="00E95D87"/>
    <w:rsid w:val="00E95D92"/>
    <w:rsid w:val="00E95D9F"/>
    <w:rsid w:val="00E95DC4"/>
    <w:rsid w:val="00E95E27"/>
    <w:rsid w:val="00E95E64"/>
    <w:rsid w:val="00E95E6F"/>
    <w:rsid w:val="00E95E7C"/>
    <w:rsid w:val="00E95E87"/>
    <w:rsid w:val="00E95E93"/>
    <w:rsid w:val="00E95E9B"/>
    <w:rsid w:val="00E95EC3"/>
    <w:rsid w:val="00E95EC5"/>
    <w:rsid w:val="00E95F2E"/>
    <w:rsid w:val="00E95F52"/>
    <w:rsid w:val="00E95FB6"/>
    <w:rsid w:val="00E95FC3"/>
    <w:rsid w:val="00E95FDA"/>
    <w:rsid w:val="00E96001"/>
    <w:rsid w:val="00E960AF"/>
    <w:rsid w:val="00E960B8"/>
    <w:rsid w:val="00E96140"/>
    <w:rsid w:val="00E96147"/>
    <w:rsid w:val="00E9615B"/>
    <w:rsid w:val="00E96165"/>
    <w:rsid w:val="00E96194"/>
    <w:rsid w:val="00E961A8"/>
    <w:rsid w:val="00E961CB"/>
    <w:rsid w:val="00E961E8"/>
    <w:rsid w:val="00E96212"/>
    <w:rsid w:val="00E96214"/>
    <w:rsid w:val="00E9621B"/>
    <w:rsid w:val="00E96251"/>
    <w:rsid w:val="00E9625C"/>
    <w:rsid w:val="00E9627D"/>
    <w:rsid w:val="00E9627E"/>
    <w:rsid w:val="00E962D1"/>
    <w:rsid w:val="00E962F3"/>
    <w:rsid w:val="00E962FD"/>
    <w:rsid w:val="00E96310"/>
    <w:rsid w:val="00E96315"/>
    <w:rsid w:val="00E9631C"/>
    <w:rsid w:val="00E9634D"/>
    <w:rsid w:val="00E9636C"/>
    <w:rsid w:val="00E96397"/>
    <w:rsid w:val="00E963B7"/>
    <w:rsid w:val="00E963CB"/>
    <w:rsid w:val="00E963F3"/>
    <w:rsid w:val="00E9641B"/>
    <w:rsid w:val="00E96424"/>
    <w:rsid w:val="00E96464"/>
    <w:rsid w:val="00E96465"/>
    <w:rsid w:val="00E9647F"/>
    <w:rsid w:val="00E96490"/>
    <w:rsid w:val="00E964A1"/>
    <w:rsid w:val="00E964E7"/>
    <w:rsid w:val="00E96522"/>
    <w:rsid w:val="00E9653A"/>
    <w:rsid w:val="00E96553"/>
    <w:rsid w:val="00E96592"/>
    <w:rsid w:val="00E9659C"/>
    <w:rsid w:val="00E9663B"/>
    <w:rsid w:val="00E9664D"/>
    <w:rsid w:val="00E96662"/>
    <w:rsid w:val="00E9666D"/>
    <w:rsid w:val="00E9669F"/>
    <w:rsid w:val="00E966B3"/>
    <w:rsid w:val="00E966B9"/>
    <w:rsid w:val="00E966BA"/>
    <w:rsid w:val="00E966F5"/>
    <w:rsid w:val="00E96723"/>
    <w:rsid w:val="00E9672B"/>
    <w:rsid w:val="00E9675B"/>
    <w:rsid w:val="00E96766"/>
    <w:rsid w:val="00E967C0"/>
    <w:rsid w:val="00E967C4"/>
    <w:rsid w:val="00E967CA"/>
    <w:rsid w:val="00E967D4"/>
    <w:rsid w:val="00E9688F"/>
    <w:rsid w:val="00E968AD"/>
    <w:rsid w:val="00E968B3"/>
    <w:rsid w:val="00E968BD"/>
    <w:rsid w:val="00E968CA"/>
    <w:rsid w:val="00E968F5"/>
    <w:rsid w:val="00E96929"/>
    <w:rsid w:val="00E9692E"/>
    <w:rsid w:val="00E9698C"/>
    <w:rsid w:val="00E969F6"/>
    <w:rsid w:val="00E969F7"/>
    <w:rsid w:val="00E96A06"/>
    <w:rsid w:val="00E96A42"/>
    <w:rsid w:val="00E96A4F"/>
    <w:rsid w:val="00E96A6E"/>
    <w:rsid w:val="00E96A7E"/>
    <w:rsid w:val="00E96A93"/>
    <w:rsid w:val="00E96A96"/>
    <w:rsid w:val="00E96A99"/>
    <w:rsid w:val="00E96AC8"/>
    <w:rsid w:val="00E96ADE"/>
    <w:rsid w:val="00E96AED"/>
    <w:rsid w:val="00E96AFD"/>
    <w:rsid w:val="00E96B1D"/>
    <w:rsid w:val="00E96B28"/>
    <w:rsid w:val="00E96B73"/>
    <w:rsid w:val="00E96B80"/>
    <w:rsid w:val="00E96B9F"/>
    <w:rsid w:val="00E96C3B"/>
    <w:rsid w:val="00E96C8B"/>
    <w:rsid w:val="00E96CC9"/>
    <w:rsid w:val="00E96CF4"/>
    <w:rsid w:val="00E96CFE"/>
    <w:rsid w:val="00E96D04"/>
    <w:rsid w:val="00E96D0B"/>
    <w:rsid w:val="00E96D18"/>
    <w:rsid w:val="00E96D47"/>
    <w:rsid w:val="00E96D9B"/>
    <w:rsid w:val="00E96DBA"/>
    <w:rsid w:val="00E96DCA"/>
    <w:rsid w:val="00E96DE3"/>
    <w:rsid w:val="00E96DF5"/>
    <w:rsid w:val="00E96E1E"/>
    <w:rsid w:val="00E96E51"/>
    <w:rsid w:val="00E96E5C"/>
    <w:rsid w:val="00E96E63"/>
    <w:rsid w:val="00E96EB8"/>
    <w:rsid w:val="00E96EEF"/>
    <w:rsid w:val="00E96EFF"/>
    <w:rsid w:val="00E96F27"/>
    <w:rsid w:val="00E96F4F"/>
    <w:rsid w:val="00E96F56"/>
    <w:rsid w:val="00E96F65"/>
    <w:rsid w:val="00E96F82"/>
    <w:rsid w:val="00E96F9E"/>
    <w:rsid w:val="00E96FD9"/>
    <w:rsid w:val="00E96FDC"/>
    <w:rsid w:val="00E96FDF"/>
    <w:rsid w:val="00E97036"/>
    <w:rsid w:val="00E97041"/>
    <w:rsid w:val="00E97068"/>
    <w:rsid w:val="00E9707F"/>
    <w:rsid w:val="00E970BB"/>
    <w:rsid w:val="00E970DB"/>
    <w:rsid w:val="00E9716E"/>
    <w:rsid w:val="00E971A2"/>
    <w:rsid w:val="00E971A3"/>
    <w:rsid w:val="00E971CD"/>
    <w:rsid w:val="00E971D4"/>
    <w:rsid w:val="00E971E3"/>
    <w:rsid w:val="00E97205"/>
    <w:rsid w:val="00E9722E"/>
    <w:rsid w:val="00E97240"/>
    <w:rsid w:val="00E9724B"/>
    <w:rsid w:val="00E972B9"/>
    <w:rsid w:val="00E972CF"/>
    <w:rsid w:val="00E972DD"/>
    <w:rsid w:val="00E972E6"/>
    <w:rsid w:val="00E97372"/>
    <w:rsid w:val="00E97394"/>
    <w:rsid w:val="00E9739C"/>
    <w:rsid w:val="00E973D1"/>
    <w:rsid w:val="00E97480"/>
    <w:rsid w:val="00E97482"/>
    <w:rsid w:val="00E974B6"/>
    <w:rsid w:val="00E974D4"/>
    <w:rsid w:val="00E974DB"/>
    <w:rsid w:val="00E97500"/>
    <w:rsid w:val="00E9754F"/>
    <w:rsid w:val="00E975B8"/>
    <w:rsid w:val="00E975D7"/>
    <w:rsid w:val="00E975E4"/>
    <w:rsid w:val="00E9760D"/>
    <w:rsid w:val="00E9764F"/>
    <w:rsid w:val="00E9765D"/>
    <w:rsid w:val="00E976A7"/>
    <w:rsid w:val="00E976AF"/>
    <w:rsid w:val="00E976F7"/>
    <w:rsid w:val="00E97721"/>
    <w:rsid w:val="00E97727"/>
    <w:rsid w:val="00E97775"/>
    <w:rsid w:val="00E9781A"/>
    <w:rsid w:val="00E97865"/>
    <w:rsid w:val="00E97869"/>
    <w:rsid w:val="00E97871"/>
    <w:rsid w:val="00E9789C"/>
    <w:rsid w:val="00E978AC"/>
    <w:rsid w:val="00E978AD"/>
    <w:rsid w:val="00E97944"/>
    <w:rsid w:val="00E97968"/>
    <w:rsid w:val="00E9797F"/>
    <w:rsid w:val="00E9799A"/>
    <w:rsid w:val="00E979A3"/>
    <w:rsid w:val="00E979B2"/>
    <w:rsid w:val="00E979B3"/>
    <w:rsid w:val="00E979FC"/>
    <w:rsid w:val="00E97A2A"/>
    <w:rsid w:val="00E97A34"/>
    <w:rsid w:val="00E97A4A"/>
    <w:rsid w:val="00E97A7B"/>
    <w:rsid w:val="00E97AA9"/>
    <w:rsid w:val="00E97B02"/>
    <w:rsid w:val="00E97B5B"/>
    <w:rsid w:val="00E97B7F"/>
    <w:rsid w:val="00E97B9C"/>
    <w:rsid w:val="00E97B9F"/>
    <w:rsid w:val="00E97BA6"/>
    <w:rsid w:val="00E97BFF"/>
    <w:rsid w:val="00E97C12"/>
    <w:rsid w:val="00E97C2C"/>
    <w:rsid w:val="00E97C7E"/>
    <w:rsid w:val="00E97C91"/>
    <w:rsid w:val="00E97CB6"/>
    <w:rsid w:val="00E97CDC"/>
    <w:rsid w:val="00E97D03"/>
    <w:rsid w:val="00E97D45"/>
    <w:rsid w:val="00E97DBC"/>
    <w:rsid w:val="00E97DC1"/>
    <w:rsid w:val="00E97E53"/>
    <w:rsid w:val="00E97E5C"/>
    <w:rsid w:val="00E97E8D"/>
    <w:rsid w:val="00E97E94"/>
    <w:rsid w:val="00E97EDA"/>
    <w:rsid w:val="00E97EE6"/>
    <w:rsid w:val="00E97F3A"/>
    <w:rsid w:val="00E97F48"/>
    <w:rsid w:val="00E97F56"/>
    <w:rsid w:val="00E97F76"/>
    <w:rsid w:val="00E97F8E"/>
    <w:rsid w:val="00E97FB2"/>
    <w:rsid w:val="00E97FDD"/>
    <w:rsid w:val="00EA0016"/>
    <w:rsid w:val="00EA0017"/>
    <w:rsid w:val="00EA0029"/>
    <w:rsid w:val="00EA005C"/>
    <w:rsid w:val="00EA0087"/>
    <w:rsid w:val="00EA008B"/>
    <w:rsid w:val="00EA00E7"/>
    <w:rsid w:val="00EA0111"/>
    <w:rsid w:val="00EA0114"/>
    <w:rsid w:val="00EA0195"/>
    <w:rsid w:val="00EA01A6"/>
    <w:rsid w:val="00EA01C3"/>
    <w:rsid w:val="00EA01EF"/>
    <w:rsid w:val="00EA022E"/>
    <w:rsid w:val="00EA023A"/>
    <w:rsid w:val="00EA0243"/>
    <w:rsid w:val="00EA02B7"/>
    <w:rsid w:val="00EA02BD"/>
    <w:rsid w:val="00EA02C1"/>
    <w:rsid w:val="00EA0320"/>
    <w:rsid w:val="00EA034A"/>
    <w:rsid w:val="00EA035A"/>
    <w:rsid w:val="00EA0381"/>
    <w:rsid w:val="00EA0396"/>
    <w:rsid w:val="00EA03A3"/>
    <w:rsid w:val="00EA03B8"/>
    <w:rsid w:val="00EA0448"/>
    <w:rsid w:val="00EA0451"/>
    <w:rsid w:val="00EA04E5"/>
    <w:rsid w:val="00EA0501"/>
    <w:rsid w:val="00EA0511"/>
    <w:rsid w:val="00EA0518"/>
    <w:rsid w:val="00EA051E"/>
    <w:rsid w:val="00EA0554"/>
    <w:rsid w:val="00EA058E"/>
    <w:rsid w:val="00EA059C"/>
    <w:rsid w:val="00EA05D2"/>
    <w:rsid w:val="00EA0601"/>
    <w:rsid w:val="00EA062B"/>
    <w:rsid w:val="00EA0684"/>
    <w:rsid w:val="00EA06DE"/>
    <w:rsid w:val="00EA06E0"/>
    <w:rsid w:val="00EA06E2"/>
    <w:rsid w:val="00EA072D"/>
    <w:rsid w:val="00EA0740"/>
    <w:rsid w:val="00EA078C"/>
    <w:rsid w:val="00EA07D5"/>
    <w:rsid w:val="00EA0807"/>
    <w:rsid w:val="00EA0868"/>
    <w:rsid w:val="00EA08C1"/>
    <w:rsid w:val="00EA08DC"/>
    <w:rsid w:val="00EA08FD"/>
    <w:rsid w:val="00EA0915"/>
    <w:rsid w:val="00EA0941"/>
    <w:rsid w:val="00EA0972"/>
    <w:rsid w:val="00EA09A6"/>
    <w:rsid w:val="00EA09D4"/>
    <w:rsid w:val="00EA09F6"/>
    <w:rsid w:val="00EA0A13"/>
    <w:rsid w:val="00EA0AD5"/>
    <w:rsid w:val="00EA0AFB"/>
    <w:rsid w:val="00EA0B07"/>
    <w:rsid w:val="00EA0B08"/>
    <w:rsid w:val="00EA0B1A"/>
    <w:rsid w:val="00EA0B47"/>
    <w:rsid w:val="00EA0B7F"/>
    <w:rsid w:val="00EA0B80"/>
    <w:rsid w:val="00EA0C01"/>
    <w:rsid w:val="00EA0C1A"/>
    <w:rsid w:val="00EA0C50"/>
    <w:rsid w:val="00EA0C5F"/>
    <w:rsid w:val="00EA0C63"/>
    <w:rsid w:val="00EA0C64"/>
    <w:rsid w:val="00EA0C96"/>
    <w:rsid w:val="00EA0CCB"/>
    <w:rsid w:val="00EA0D21"/>
    <w:rsid w:val="00EA0D37"/>
    <w:rsid w:val="00EA0D3D"/>
    <w:rsid w:val="00EA0D45"/>
    <w:rsid w:val="00EA0D4F"/>
    <w:rsid w:val="00EA0D88"/>
    <w:rsid w:val="00EA0D95"/>
    <w:rsid w:val="00EA0E28"/>
    <w:rsid w:val="00EA0E69"/>
    <w:rsid w:val="00EA0E78"/>
    <w:rsid w:val="00EA0E82"/>
    <w:rsid w:val="00EA0E8C"/>
    <w:rsid w:val="00EA0EF1"/>
    <w:rsid w:val="00EA0F18"/>
    <w:rsid w:val="00EA0F4C"/>
    <w:rsid w:val="00EA0F60"/>
    <w:rsid w:val="00EA0F62"/>
    <w:rsid w:val="00EA0FF0"/>
    <w:rsid w:val="00EA0FFC"/>
    <w:rsid w:val="00EA0FFF"/>
    <w:rsid w:val="00EA1056"/>
    <w:rsid w:val="00EA1090"/>
    <w:rsid w:val="00EA10A2"/>
    <w:rsid w:val="00EA10CD"/>
    <w:rsid w:val="00EA10F3"/>
    <w:rsid w:val="00EA1166"/>
    <w:rsid w:val="00EA1171"/>
    <w:rsid w:val="00EA1186"/>
    <w:rsid w:val="00EA118D"/>
    <w:rsid w:val="00EA1203"/>
    <w:rsid w:val="00EA1205"/>
    <w:rsid w:val="00EA1226"/>
    <w:rsid w:val="00EA1229"/>
    <w:rsid w:val="00EA126B"/>
    <w:rsid w:val="00EA1276"/>
    <w:rsid w:val="00EA1294"/>
    <w:rsid w:val="00EA12ED"/>
    <w:rsid w:val="00EA1321"/>
    <w:rsid w:val="00EA1332"/>
    <w:rsid w:val="00EA1384"/>
    <w:rsid w:val="00EA13D4"/>
    <w:rsid w:val="00EA13D6"/>
    <w:rsid w:val="00EA1408"/>
    <w:rsid w:val="00EA1428"/>
    <w:rsid w:val="00EA1435"/>
    <w:rsid w:val="00EA145B"/>
    <w:rsid w:val="00EA1482"/>
    <w:rsid w:val="00EA1483"/>
    <w:rsid w:val="00EA1494"/>
    <w:rsid w:val="00EA14F5"/>
    <w:rsid w:val="00EA1515"/>
    <w:rsid w:val="00EA1533"/>
    <w:rsid w:val="00EA1541"/>
    <w:rsid w:val="00EA15A0"/>
    <w:rsid w:val="00EA15A8"/>
    <w:rsid w:val="00EA15A9"/>
    <w:rsid w:val="00EA15B3"/>
    <w:rsid w:val="00EA15D7"/>
    <w:rsid w:val="00EA164C"/>
    <w:rsid w:val="00EA1650"/>
    <w:rsid w:val="00EA16D6"/>
    <w:rsid w:val="00EA1700"/>
    <w:rsid w:val="00EA1722"/>
    <w:rsid w:val="00EA1778"/>
    <w:rsid w:val="00EA1780"/>
    <w:rsid w:val="00EA17F9"/>
    <w:rsid w:val="00EA1810"/>
    <w:rsid w:val="00EA1823"/>
    <w:rsid w:val="00EA1890"/>
    <w:rsid w:val="00EA18C3"/>
    <w:rsid w:val="00EA18C6"/>
    <w:rsid w:val="00EA1907"/>
    <w:rsid w:val="00EA1931"/>
    <w:rsid w:val="00EA1946"/>
    <w:rsid w:val="00EA197C"/>
    <w:rsid w:val="00EA19AF"/>
    <w:rsid w:val="00EA19BE"/>
    <w:rsid w:val="00EA19D7"/>
    <w:rsid w:val="00EA19E5"/>
    <w:rsid w:val="00EA1A53"/>
    <w:rsid w:val="00EA1A7B"/>
    <w:rsid w:val="00EA1AD0"/>
    <w:rsid w:val="00EA1ADB"/>
    <w:rsid w:val="00EA1AE0"/>
    <w:rsid w:val="00EA1AF8"/>
    <w:rsid w:val="00EA1B23"/>
    <w:rsid w:val="00EA1BA0"/>
    <w:rsid w:val="00EA1BA6"/>
    <w:rsid w:val="00EA1BAC"/>
    <w:rsid w:val="00EA1BBD"/>
    <w:rsid w:val="00EA1BCC"/>
    <w:rsid w:val="00EA1C10"/>
    <w:rsid w:val="00EA1C85"/>
    <w:rsid w:val="00EA1CA8"/>
    <w:rsid w:val="00EA1D06"/>
    <w:rsid w:val="00EA1D7F"/>
    <w:rsid w:val="00EA1D90"/>
    <w:rsid w:val="00EA1D97"/>
    <w:rsid w:val="00EA1DE5"/>
    <w:rsid w:val="00EA1E31"/>
    <w:rsid w:val="00EA1E5A"/>
    <w:rsid w:val="00EA1EA2"/>
    <w:rsid w:val="00EA1EC7"/>
    <w:rsid w:val="00EA1F21"/>
    <w:rsid w:val="00EA1F7C"/>
    <w:rsid w:val="00EA1FB5"/>
    <w:rsid w:val="00EA1FBE"/>
    <w:rsid w:val="00EA1FC7"/>
    <w:rsid w:val="00EA1FD2"/>
    <w:rsid w:val="00EA1FE7"/>
    <w:rsid w:val="00EA1FFA"/>
    <w:rsid w:val="00EA2039"/>
    <w:rsid w:val="00EA203F"/>
    <w:rsid w:val="00EA204D"/>
    <w:rsid w:val="00EA2072"/>
    <w:rsid w:val="00EA208B"/>
    <w:rsid w:val="00EA209C"/>
    <w:rsid w:val="00EA20B0"/>
    <w:rsid w:val="00EA20E1"/>
    <w:rsid w:val="00EA212D"/>
    <w:rsid w:val="00EA2133"/>
    <w:rsid w:val="00EA2179"/>
    <w:rsid w:val="00EA21A9"/>
    <w:rsid w:val="00EA21B8"/>
    <w:rsid w:val="00EA21E0"/>
    <w:rsid w:val="00EA2218"/>
    <w:rsid w:val="00EA2223"/>
    <w:rsid w:val="00EA2238"/>
    <w:rsid w:val="00EA2244"/>
    <w:rsid w:val="00EA2246"/>
    <w:rsid w:val="00EA2265"/>
    <w:rsid w:val="00EA2275"/>
    <w:rsid w:val="00EA2294"/>
    <w:rsid w:val="00EA2295"/>
    <w:rsid w:val="00EA22B5"/>
    <w:rsid w:val="00EA22B6"/>
    <w:rsid w:val="00EA232F"/>
    <w:rsid w:val="00EA2366"/>
    <w:rsid w:val="00EA237E"/>
    <w:rsid w:val="00EA2391"/>
    <w:rsid w:val="00EA23A8"/>
    <w:rsid w:val="00EA23B8"/>
    <w:rsid w:val="00EA23BC"/>
    <w:rsid w:val="00EA23BD"/>
    <w:rsid w:val="00EA23EE"/>
    <w:rsid w:val="00EA23F1"/>
    <w:rsid w:val="00EA23F7"/>
    <w:rsid w:val="00EA23FE"/>
    <w:rsid w:val="00EA2451"/>
    <w:rsid w:val="00EA24AB"/>
    <w:rsid w:val="00EA24B2"/>
    <w:rsid w:val="00EA24C2"/>
    <w:rsid w:val="00EA24D5"/>
    <w:rsid w:val="00EA2516"/>
    <w:rsid w:val="00EA254D"/>
    <w:rsid w:val="00EA254F"/>
    <w:rsid w:val="00EA2570"/>
    <w:rsid w:val="00EA25A1"/>
    <w:rsid w:val="00EA25E1"/>
    <w:rsid w:val="00EA25FB"/>
    <w:rsid w:val="00EA2604"/>
    <w:rsid w:val="00EA263F"/>
    <w:rsid w:val="00EA2658"/>
    <w:rsid w:val="00EA2671"/>
    <w:rsid w:val="00EA2690"/>
    <w:rsid w:val="00EA26B4"/>
    <w:rsid w:val="00EA26B9"/>
    <w:rsid w:val="00EA26FC"/>
    <w:rsid w:val="00EA2707"/>
    <w:rsid w:val="00EA273E"/>
    <w:rsid w:val="00EA274C"/>
    <w:rsid w:val="00EA2785"/>
    <w:rsid w:val="00EA278B"/>
    <w:rsid w:val="00EA2792"/>
    <w:rsid w:val="00EA27AE"/>
    <w:rsid w:val="00EA27D3"/>
    <w:rsid w:val="00EA285F"/>
    <w:rsid w:val="00EA28A8"/>
    <w:rsid w:val="00EA28AB"/>
    <w:rsid w:val="00EA28FF"/>
    <w:rsid w:val="00EA2935"/>
    <w:rsid w:val="00EA2938"/>
    <w:rsid w:val="00EA2997"/>
    <w:rsid w:val="00EA29B8"/>
    <w:rsid w:val="00EA2AD8"/>
    <w:rsid w:val="00EA2AEF"/>
    <w:rsid w:val="00EA2B0B"/>
    <w:rsid w:val="00EA2B1E"/>
    <w:rsid w:val="00EA2B4A"/>
    <w:rsid w:val="00EA2B71"/>
    <w:rsid w:val="00EA2BBF"/>
    <w:rsid w:val="00EA2BE1"/>
    <w:rsid w:val="00EA2C08"/>
    <w:rsid w:val="00EA2C45"/>
    <w:rsid w:val="00EA2C64"/>
    <w:rsid w:val="00EA2C65"/>
    <w:rsid w:val="00EA2C92"/>
    <w:rsid w:val="00EA2CA8"/>
    <w:rsid w:val="00EA2CB2"/>
    <w:rsid w:val="00EA2D0E"/>
    <w:rsid w:val="00EA2D10"/>
    <w:rsid w:val="00EA2D2E"/>
    <w:rsid w:val="00EA2D4D"/>
    <w:rsid w:val="00EA2DC9"/>
    <w:rsid w:val="00EA2E02"/>
    <w:rsid w:val="00EA2E14"/>
    <w:rsid w:val="00EA2E56"/>
    <w:rsid w:val="00EA2EA5"/>
    <w:rsid w:val="00EA2EAE"/>
    <w:rsid w:val="00EA2EC1"/>
    <w:rsid w:val="00EA2EE9"/>
    <w:rsid w:val="00EA2EF4"/>
    <w:rsid w:val="00EA2F3D"/>
    <w:rsid w:val="00EA2F4F"/>
    <w:rsid w:val="00EA2F53"/>
    <w:rsid w:val="00EA2F58"/>
    <w:rsid w:val="00EA2F70"/>
    <w:rsid w:val="00EA2F9E"/>
    <w:rsid w:val="00EA2FA0"/>
    <w:rsid w:val="00EA303B"/>
    <w:rsid w:val="00EA3049"/>
    <w:rsid w:val="00EA3056"/>
    <w:rsid w:val="00EA30E1"/>
    <w:rsid w:val="00EA30F2"/>
    <w:rsid w:val="00EA30F3"/>
    <w:rsid w:val="00EA3103"/>
    <w:rsid w:val="00EA3109"/>
    <w:rsid w:val="00EA3178"/>
    <w:rsid w:val="00EA31A2"/>
    <w:rsid w:val="00EA31AE"/>
    <w:rsid w:val="00EA31B3"/>
    <w:rsid w:val="00EA31B7"/>
    <w:rsid w:val="00EA31D0"/>
    <w:rsid w:val="00EA3212"/>
    <w:rsid w:val="00EA321C"/>
    <w:rsid w:val="00EA3263"/>
    <w:rsid w:val="00EA3272"/>
    <w:rsid w:val="00EA32BD"/>
    <w:rsid w:val="00EA3339"/>
    <w:rsid w:val="00EA334E"/>
    <w:rsid w:val="00EA335F"/>
    <w:rsid w:val="00EA336E"/>
    <w:rsid w:val="00EA33C8"/>
    <w:rsid w:val="00EA3400"/>
    <w:rsid w:val="00EA3405"/>
    <w:rsid w:val="00EA343F"/>
    <w:rsid w:val="00EA347F"/>
    <w:rsid w:val="00EA349F"/>
    <w:rsid w:val="00EA34AB"/>
    <w:rsid w:val="00EA34E3"/>
    <w:rsid w:val="00EA34FC"/>
    <w:rsid w:val="00EA3520"/>
    <w:rsid w:val="00EA353C"/>
    <w:rsid w:val="00EA355B"/>
    <w:rsid w:val="00EA355C"/>
    <w:rsid w:val="00EA35A8"/>
    <w:rsid w:val="00EA35E1"/>
    <w:rsid w:val="00EA3631"/>
    <w:rsid w:val="00EA3685"/>
    <w:rsid w:val="00EA36B2"/>
    <w:rsid w:val="00EA36ED"/>
    <w:rsid w:val="00EA370D"/>
    <w:rsid w:val="00EA372C"/>
    <w:rsid w:val="00EA3734"/>
    <w:rsid w:val="00EA3762"/>
    <w:rsid w:val="00EA37AB"/>
    <w:rsid w:val="00EA37D5"/>
    <w:rsid w:val="00EA37F4"/>
    <w:rsid w:val="00EA3808"/>
    <w:rsid w:val="00EA382F"/>
    <w:rsid w:val="00EA3849"/>
    <w:rsid w:val="00EA3887"/>
    <w:rsid w:val="00EA38A7"/>
    <w:rsid w:val="00EA3902"/>
    <w:rsid w:val="00EA3917"/>
    <w:rsid w:val="00EA391C"/>
    <w:rsid w:val="00EA392E"/>
    <w:rsid w:val="00EA393B"/>
    <w:rsid w:val="00EA393E"/>
    <w:rsid w:val="00EA3970"/>
    <w:rsid w:val="00EA39B9"/>
    <w:rsid w:val="00EA39BD"/>
    <w:rsid w:val="00EA39D4"/>
    <w:rsid w:val="00EA39DF"/>
    <w:rsid w:val="00EA3A08"/>
    <w:rsid w:val="00EA3A1D"/>
    <w:rsid w:val="00EA3A5B"/>
    <w:rsid w:val="00EA3A8A"/>
    <w:rsid w:val="00EA3AF5"/>
    <w:rsid w:val="00EA3B60"/>
    <w:rsid w:val="00EA3B67"/>
    <w:rsid w:val="00EA3B8E"/>
    <w:rsid w:val="00EA3BB4"/>
    <w:rsid w:val="00EA3BD5"/>
    <w:rsid w:val="00EA3BE4"/>
    <w:rsid w:val="00EA3BFB"/>
    <w:rsid w:val="00EA3C4F"/>
    <w:rsid w:val="00EA3C91"/>
    <w:rsid w:val="00EA3D23"/>
    <w:rsid w:val="00EA3D56"/>
    <w:rsid w:val="00EA3DBE"/>
    <w:rsid w:val="00EA3DDA"/>
    <w:rsid w:val="00EA3DE4"/>
    <w:rsid w:val="00EA3E22"/>
    <w:rsid w:val="00EA3E5A"/>
    <w:rsid w:val="00EA3E68"/>
    <w:rsid w:val="00EA3E8C"/>
    <w:rsid w:val="00EA3E9B"/>
    <w:rsid w:val="00EA3EC1"/>
    <w:rsid w:val="00EA3EC2"/>
    <w:rsid w:val="00EA3ECB"/>
    <w:rsid w:val="00EA3F16"/>
    <w:rsid w:val="00EA3F1B"/>
    <w:rsid w:val="00EA3F30"/>
    <w:rsid w:val="00EA3F47"/>
    <w:rsid w:val="00EA3F6C"/>
    <w:rsid w:val="00EA3FA5"/>
    <w:rsid w:val="00EA3FB2"/>
    <w:rsid w:val="00EA3FE0"/>
    <w:rsid w:val="00EA4044"/>
    <w:rsid w:val="00EA405D"/>
    <w:rsid w:val="00EA4068"/>
    <w:rsid w:val="00EA4099"/>
    <w:rsid w:val="00EA40B8"/>
    <w:rsid w:val="00EA40CB"/>
    <w:rsid w:val="00EA40EA"/>
    <w:rsid w:val="00EA413E"/>
    <w:rsid w:val="00EA4155"/>
    <w:rsid w:val="00EA4167"/>
    <w:rsid w:val="00EA416C"/>
    <w:rsid w:val="00EA417B"/>
    <w:rsid w:val="00EA41AB"/>
    <w:rsid w:val="00EA41B0"/>
    <w:rsid w:val="00EA41B6"/>
    <w:rsid w:val="00EA41C4"/>
    <w:rsid w:val="00EA4220"/>
    <w:rsid w:val="00EA42B3"/>
    <w:rsid w:val="00EA42FC"/>
    <w:rsid w:val="00EA4317"/>
    <w:rsid w:val="00EA4334"/>
    <w:rsid w:val="00EA4387"/>
    <w:rsid w:val="00EA43A4"/>
    <w:rsid w:val="00EA43B7"/>
    <w:rsid w:val="00EA43C2"/>
    <w:rsid w:val="00EA43EE"/>
    <w:rsid w:val="00EA43FA"/>
    <w:rsid w:val="00EA4411"/>
    <w:rsid w:val="00EA441A"/>
    <w:rsid w:val="00EA441F"/>
    <w:rsid w:val="00EA442B"/>
    <w:rsid w:val="00EA4432"/>
    <w:rsid w:val="00EA4438"/>
    <w:rsid w:val="00EA445A"/>
    <w:rsid w:val="00EA44A9"/>
    <w:rsid w:val="00EA44CE"/>
    <w:rsid w:val="00EA44E0"/>
    <w:rsid w:val="00EA4505"/>
    <w:rsid w:val="00EA450B"/>
    <w:rsid w:val="00EA450F"/>
    <w:rsid w:val="00EA4510"/>
    <w:rsid w:val="00EA451B"/>
    <w:rsid w:val="00EA4544"/>
    <w:rsid w:val="00EA4577"/>
    <w:rsid w:val="00EA45D6"/>
    <w:rsid w:val="00EA4645"/>
    <w:rsid w:val="00EA4659"/>
    <w:rsid w:val="00EA465D"/>
    <w:rsid w:val="00EA46B4"/>
    <w:rsid w:val="00EA46C0"/>
    <w:rsid w:val="00EA4748"/>
    <w:rsid w:val="00EA4759"/>
    <w:rsid w:val="00EA477A"/>
    <w:rsid w:val="00EA47AA"/>
    <w:rsid w:val="00EA47B6"/>
    <w:rsid w:val="00EA47CB"/>
    <w:rsid w:val="00EA481D"/>
    <w:rsid w:val="00EA4823"/>
    <w:rsid w:val="00EA485F"/>
    <w:rsid w:val="00EA4893"/>
    <w:rsid w:val="00EA48CD"/>
    <w:rsid w:val="00EA4903"/>
    <w:rsid w:val="00EA494E"/>
    <w:rsid w:val="00EA4976"/>
    <w:rsid w:val="00EA49A7"/>
    <w:rsid w:val="00EA49B5"/>
    <w:rsid w:val="00EA49B7"/>
    <w:rsid w:val="00EA49C2"/>
    <w:rsid w:val="00EA49EC"/>
    <w:rsid w:val="00EA4A07"/>
    <w:rsid w:val="00EA4A2C"/>
    <w:rsid w:val="00EA4A4A"/>
    <w:rsid w:val="00EA4AE7"/>
    <w:rsid w:val="00EA4B2A"/>
    <w:rsid w:val="00EA4B6E"/>
    <w:rsid w:val="00EA4BAC"/>
    <w:rsid w:val="00EA4BC3"/>
    <w:rsid w:val="00EA4BF9"/>
    <w:rsid w:val="00EA4C01"/>
    <w:rsid w:val="00EA4C22"/>
    <w:rsid w:val="00EA4C9D"/>
    <w:rsid w:val="00EA4CB0"/>
    <w:rsid w:val="00EA4CF8"/>
    <w:rsid w:val="00EA4D11"/>
    <w:rsid w:val="00EA4D1E"/>
    <w:rsid w:val="00EA4D1F"/>
    <w:rsid w:val="00EA4D22"/>
    <w:rsid w:val="00EA4D47"/>
    <w:rsid w:val="00EA4D6F"/>
    <w:rsid w:val="00EA4DA6"/>
    <w:rsid w:val="00EA4DC7"/>
    <w:rsid w:val="00EA4DDA"/>
    <w:rsid w:val="00EA4E06"/>
    <w:rsid w:val="00EA4E39"/>
    <w:rsid w:val="00EA4E5A"/>
    <w:rsid w:val="00EA4E5F"/>
    <w:rsid w:val="00EA4E63"/>
    <w:rsid w:val="00EA4E72"/>
    <w:rsid w:val="00EA4E79"/>
    <w:rsid w:val="00EA4E8E"/>
    <w:rsid w:val="00EA4EA8"/>
    <w:rsid w:val="00EA4ECE"/>
    <w:rsid w:val="00EA4EDC"/>
    <w:rsid w:val="00EA4F04"/>
    <w:rsid w:val="00EA4F39"/>
    <w:rsid w:val="00EA4F3F"/>
    <w:rsid w:val="00EA4F9C"/>
    <w:rsid w:val="00EA4FA1"/>
    <w:rsid w:val="00EA4FB4"/>
    <w:rsid w:val="00EA4FBE"/>
    <w:rsid w:val="00EA4FC8"/>
    <w:rsid w:val="00EA506C"/>
    <w:rsid w:val="00EA5094"/>
    <w:rsid w:val="00EA50D3"/>
    <w:rsid w:val="00EA511E"/>
    <w:rsid w:val="00EA5120"/>
    <w:rsid w:val="00EA5164"/>
    <w:rsid w:val="00EA517C"/>
    <w:rsid w:val="00EA518A"/>
    <w:rsid w:val="00EA51B4"/>
    <w:rsid w:val="00EA51EC"/>
    <w:rsid w:val="00EA5202"/>
    <w:rsid w:val="00EA521A"/>
    <w:rsid w:val="00EA5233"/>
    <w:rsid w:val="00EA523A"/>
    <w:rsid w:val="00EA5241"/>
    <w:rsid w:val="00EA524A"/>
    <w:rsid w:val="00EA5256"/>
    <w:rsid w:val="00EA52B6"/>
    <w:rsid w:val="00EA52C3"/>
    <w:rsid w:val="00EA52E9"/>
    <w:rsid w:val="00EA5310"/>
    <w:rsid w:val="00EA5334"/>
    <w:rsid w:val="00EA5353"/>
    <w:rsid w:val="00EA5359"/>
    <w:rsid w:val="00EA535E"/>
    <w:rsid w:val="00EA537D"/>
    <w:rsid w:val="00EA5388"/>
    <w:rsid w:val="00EA538A"/>
    <w:rsid w:val="00EA53AB"/>
    <w:rsid w:val="00EA53E4"/>
    <w:rsid w:val="00EA53F6"/>
    <w:rsid w:val="00EA5403"/>
    <w:rsid w:val="00EA5429"/>
    <w:rsid w:val="00EA5431"/>
    <w:rsid w:val="00EA543D"/>
    <w:rsid w:val="00EA543F"/>
    <w:rsid w:val="00EA5459"/>
    <w:rsid w:val="00EA54D0"/>
    <w:rsid w:val="00EA54DC"/>
    <w:rsid w:val="00EA54F3"/>
    <w:rsid w:val="00EA5507"/>
    <w:rsid w:val="00EA550F"/>
    <w:rsid w:val="00EA551A"/>
    <w:rsid w:val="00EA552A"/>
    <w:rsid w:val="00EA5552"/>
    <w:rsid w:val="00EA5558"/>
    <w:rsid w:val="00EA556A"/>
    <w:rsid w:val="00EA5571"/>
    <w:rsid w:val="00EA5572"/>
    <w:rsid w:val="00EA5573"/>
    <w:rsid w:val="00EA55D2"/>
    <w:rsid w:val="00EA55E7"/>
    <w:rsid w:val="00EA55EE"/>
    <w:rsid w:val="00EA563C"/>
    <w:rsid w:val="00EA5652"/>
    <w:rsid w:val="00EA565C"/>
    <w:rsid w:val="00EA566D"/>
    <w:rsid w:val="00EA56DD"/>
    <w:rsid w:val="00EA56EB"/>
    <w:rsid w:val="00EA5726"/>
    <w:rsid w:val="00EA573F"/>
    <w:rsid w:val="00EA5794"/>
    <w:rsid w:val="00EA57CD"/>
    <w:rsid w:val="00EA57D6"/>
    <w:rsid w:val="00EA57F8"/>
    <w:rsid w:val="00EA5816"/>
    <w:rsid w:val="00EA5885"/>
    <w:rsid w:val="00EA5893"/>
    <w:rsid w:val="00EA58A0"/>
    <w:rsid w:val="00EA58CC"/>
    <w:rsid w:val="00EA58D2"/>
    <w:rsid w:val="00EA58E3"/>
    <w:rsid w:val="00EA5913"/>
    <w:rsid w:val="00EA5938"/>
    <w:rsid w:val="00EA596F"/>
    <w:rsid w:val="00EA5987"/>
    <w:rsid w:val="00EA598E"/>
    <w:rsid w:val="00EA59CA"/>
    <w:rsid w:val="00EA5A5E"/>
    <w:rsid w:val="00EA5A61"/>
    <w:rsid w:val="00EA5A65"/>
    <w:rsid w:val="00EA5A78"/>
    <w:rsid w:val="00EA5AA6"/>
    <w:rsid w:val="00EA5AF2"/>
    <w:rsid w:val="00EA5B04"/>
    <w:rsid w:val="00EA5B37"/>
    <w:rsid w:val="00EA5B6A"/>
    <w:rsid w:val="00EA5C5E"/>
    <w:rsid w:val="00EA5C88"/>
    <w:rsid w:val="00EA5CBB"/>
    <w:rsid w:val="00EA5D22"/>
    <w:rsid w:val="00EA5D58"/>
    <w:rsid w:val="00EA5DC1"/>
    <w:rsid w:val="00EA5DEC"/>
    <w:rsid w:val="00EA5E07"/>
    <w:rsid w:val="00EA5E12"/>
    <w:rsid w:val="00EA5E18"/>
    <w:rsid w:val="00EA5E59"/>
    <w:rsid w:val="00EA5E66"/>
    <w:rsid w:val="00EA5E6F"/>
    <w:rsid w:val="00EA5E77"/>
    <w:rsid w:val="00EA5E9E"/>
    <w:rsid w:val="00EA5ED1"/>
    <w:rsid w:val="00EA5ED2"/>
    <w:rsid w:val="00EA5ED3"/>
    <w:rsid w:val="00EA5EEA"/>
    <w:rsid w:val="00EA5EF8"/>
    <w:rsid w:val="00EA5F08"/>
    <w:rsid w:val="00EA5F1A"/>
    <w:rsid w:val="00EA5F26"/>
    <w:rsid w:val="00EA5F38"/>
    <w:rsid w:val="00EA5F85"/>
    <w:rsid w:val="00EA5FBF"/>
    <w:rsid w:val="00EA5FC8"/>
    <w:rsid w:val="00EA5FE4"/>
    <w:rsid w:val="00EA60A3"/>
    <w:rsid w:val="00EA60A6"/>
    <w:rsid w:val="00EA60EF"/>
    <w:rsid w:val="00EA614E"/>
    <w:rsid w:val="00EA61FA"/>
    <w:rsid w:val="00EA6208"/>
    <w:rsid w:val="00EA624B"/>
    <w:rsid w:val="00EA626B"/>
    <w:rsid w:val="00EA6270"/>
    <w:rsid w:val="00EA6289"/>
    <w:rsid w:val="00EA6295"/>
    <w:rsid w:val="00EA629A"/>
    <w:rsid w:val="00EA62EB"/>
    <w:rsid w:val="00EA631F"/>
    <w:rsid w:val="00EA633B"/>
    <w:rsid w:val="00EA634B"/>
    <w:rsid w:val="00EA638C"/>
    <w:rsid w:val="00EA63A7"/>
    <w:rsid w:val="00EA63E4"/>
    <w:rsid w:val="00EA63E8"/>
    <w:rsid w:val="00EA63FD"/>
    <w:rsid w:val="00EA63FE"/>
    <w:rsid w:val="00EA640B"/>
    <w:rsid w:val="00EA643F"/>
    <w:rsid w:val="00EA6485"/>
    <w:rsid w:val="00EA64DD"/>
    <w:rsid w:val="00EA64E3"/>
    <w:rsid w:val="00EA6510"/>
    <w:rsid w:val="00EA6549"/>
    <w:rsid w:val="00EA655F"/>
    <w:rsid w:val="00EA6563"/>
    <w:rsid w:val="00EA660A"/>
    <w:rsid w:val="00EA6641"/>
    <w:rsid w:val="00EA6653"/>
    <w:rsid w:val="00EA668A"/>
    <w:rsid w:val="00EA66CB"/>
    <w:rsid w:val="00EA66D1"/>
    <w:rsid w:val="00EA66DC"/>
    <w:rsid w:val="00EA66E4"/>
    <w:rsid w:val="00EA670C"/>
    <w:rsid w:val="00EA6755"/>
    <w:rsid w:val="00EA6756"/>
    <w:rsid w:val="00EA6777"/>
    <w:rsid w:val="00EA6792"/>
    <w:rsid w:val="00EA6799"/>
    <w:rsid w:val="00EA67C5"/>
    <w:rsid w:val="00EA67CE"/>
    <w:rsid w:val="00EA67D9"/>
    <w:rsid w:val="00EA67FA"/>
    <w:rsid w:val="00EA67FE"/>
    <w:rsid w:val="00EA681E"/>
    <w:rsid w:val="00EA682C"/>
    <w:rsid w:val="00EA6897"/>
    <w:rsid w:val="00EA68BE"/>
    <w:rsid w:val="00EA68DD"/>
    <w:rsid w:val="00EA695C"/>
    <w:rsid w:val="00EA69FD"/>
    <w:rsid w:val="00EA6A12"/>
    <w:rsid w:val="00EA6A69"/>
    <w:rsid w:val="00EA6A76"/>
    <w:rsid w:val="00EA6A78"/>
    <w:rsid w:val="00EA6AA2"/>
    <w:rsid w:val="00EA6ADC"/>
    <w:rsid w:val="00EA6B2E"/>
    <w:rsid w:val="00EA6BB8"/>
    <w:rsid w:val="00EA6BCE"/>
    <w:rsid w:val="00EA6C09"/>
    <w:rsid w:val="00EA6C0B"/>
    <w:rsid w:val="00EA6C0F"/>
    <w:rsid w:val="00EA6C1D"/>
    <w:rsid w:val="00EA6C79"/>
    <w:rsid w:val="00EA6C8C"/>
    <w:rsid w:val="00EA6CD9"/>
    <w:rsid w:val="00EA6D17"/>
    <w:rsid w:val="00EA6DE2"/>
    <w:rsid w:val="00EA6E16"/>
    <w:rsid w:val="00EA6E54"/>
    <w:rsid w:val="00EA6E94"/>
    <w:rsid w:val="00EA6E95"/>
    <w:rsid w:val="00EA6EA1"/>
    <w:rsid w:val="00EA6ED3"/>
    <w:rsid w:val="00EA6ED5"/>
    <w:rsid w:val="00EA6EFE"/>
    <w:rsid w:val="00EA6F0F"/>
    <w:rsid w:val="00EA6F19"/>
    <w:rsid w:val="00EA6F35"/>
    <w:rsid w:val="00EA6F75"/>
    <w:rsid w:val="00EA6F7B"/>
    <w:rsid w:val="00EA6FA3"/>
    <w:rsid w:val="00EA6FB0"/>
    <w:rsid w:val="00EA7021"/>
    <w:rsid w:val="00EA704D"/>
    <w:rsid w:val="00EA707B"/>
    <w:rsid w:val="00EA707E"/>
    <w:rsid w:val="00EA7092"/>
    <w:rsid w:val="00EA70A3"/>
    <w:rsid w:val="00EA70D2"/>
    <w:rsid w:val="00EA70D4"/>
    <w:rsid w:val="00EA70E6"/>
    <w:rsid w:val="00EA70F2"/>
    <w:rsid w:val="00EA7107"/>
    <w:rsid w:val="00EA7154"/>
    <w:rsid w:val="00EA7173"/>
    <w:rsid w:val="00EA71AB"/>
    <w:rsid w:val="00EA7203"/>
    <w:rsid w:val="00EA7217"/>
    <w:rsid w:val="00EA7240"/>
    <w:rsid w:val="00EA7253"/>
    <w:rsid w:val="00EA725F"/>
    <w:rsid w:val="00EA727F"/>
    <w:rsid w:val="00EA7286"/>
    <w:rsid w:val="00EA72DE"/>
    <w:rsid w:val="00EA72E6"/>
    <w:rsid w:val="00EA7329"/>
    <w:rsid w:val="00EA735D"/>
    <w:rsid w:val="00EA7385"/>
    <w:rsid w:val="00EA74AE"/>
    <w:rsid w:val="00EA74B7"/>
    <w:rsid w:val="00EA74BD"/>
    <w:rsid w:val="00EA74C3"/>
    <w:rsid w:val="00EA74D7"/>
    <w:rsid w:val="00EA74F5"/>
    <w:rsid w:val="00EA7503"/>
    <w:rsid w:val="00EA7513"/>
    <w:rsid w:val="00EA7536"/>
    <w:rsid w:val="00EA7570"/>
    <w:rsid w:val="00EA7585"/>
    <w:rsid w:val="00EA758A"/>
    <w:rsid w:val="00EA75C1"/>
    <w:rsid w:val="00EA760E"/>
    <w:rsid w:val="00EA7616"/>
    <w:rsid w:val="00EA7623"/>
    <w:rsid w:val="00EA762E"/>
    <w:rsid w:val="00EA764D"/>
    <w:rsid w:val="00EA766A"/>
    <w:rsid w:val="00EA76D2"/>
    <w:rsid w:val="00EA7736"/>
    <w:rsid w:val="00EA773C"/>
    <w:rsid w:val="00EA7753"/>
    <w:rsid w:val="00EA77D4"/>
    <w:rsid w:val="00EA77F6"/>
    <w:rsid w:val="00EA7806"/>
    <w:rsid w:val="00EA7830"/>
    <w:rsid w:val="00EA7854"/>
    <w:rsid w:val="00EA7858"/>
    <w:rsid w:val="00EA78D1"/>
    <w:rsid w:val="00EA790E"/>
    <w:rsid w:val="00EA7930"/>
    <w:rsid w:val="00EA79D9"/>
    <w:rsid w:val="00EA7A0D"/>
    <w:rsid w:val="00EA7A41"/>
    <w:rsid w:val="00EA7A55"/>
    <w:rsid w:val="00EA7AA2"/>
    <w:rsid w:val="00EA7AD8"/>
    <w:rsid w:val="00EA7B01"/>
    <w:rsid w:val="00EA7B4E"/>
    <w:rsid w:val="00EA7B78"/>
    <w:rsid w:val="00EA7BB1"/>
    <w:rsid w:val="00EA7BC1"/>
    <w:rsid w:val="00EA7BE3"/>
    <w:rsid w:val="00EA7C40"/>
    <w:rsid w:val="00EA7CB9"/>
    <w:rsid w:val="00EA7D1D"/>
    <w:rsid w:val="00EA7D54"/>
    <w:rsid w:val="00EA7D81"/>
    <w:rsid w:val="00EA7D8F"/>
    <w:rsid w:val="00EA7DCA"/>
    <w:rsid w:val="00EA7DCF"/>
    <w:rsid w:val="00EA7DED"/>
    <w:rsid w:val="00EA7E17"/>
    <w:rsid w:val="00EA7E4F"/>
    <w:rsid w:val="00EA7E72"/>
    <w:rsid w:val="00EA7EA1"/>
    <w:rsid w:val="00EA7EA2"/>
    <w:rsid w:val="00EA7EA8"/>
    <w:rsid w:val="00EA7EAA"/>
    <w:rsid w:val="00EA7EDF"/>
    <w:rsid w:val="00EA7EEE"/>
    <w:rsid w:val="00EA7F10"/>
    <w:rsid w:val="00EA7F1B"/>
    <w:rsid w:val="00EA7F31"/>
    <w:rsid w:val="00EA7F58"/>
    <w:rsid w:val="00EA7F80"/>
    <w:rsid w:val="00EA7F8F"/>
    <w:rsid w:val="00EA7F9B"/>
    <w:rsid w:val="00EA7FAC"/>
    <w:rsid w:val="00EA7FF3"/>
    <w:rsid w:val="00EB0023"/>
    <w:rsid w:val="00EB0057"/>
    <w:rsid w:val="00EB006A"/>
    <w:rsid w:val="00EB00AC"/>
    <w:rsid w:val="00EB00B1"/>
    <w:rsid w:val="00EB00E6"/>
    <w:rsid w:val="00EB0108"/>
    <w:rsid w:val="00EB0160"/>
    <w:rsid w:val="00EB017D"/>
    <w:rsid w:val="00EB0195"/>
    <w:rsid w:val="00EB0199"/>
    <w:rsid w:val="00EB01A2"/>
    <w:rsid w:val="00EB01A7"/>
    <w:rsid w:val="00EB01DF"/>
    <w:rsid w:val="00EB0241"/>
    <w:rsid w:val="00EB02D4"/>
    <w:rsid w:val="00EB0348"/>
    <w:rsid w:val="00EB037A"/>
    <w:rsid w:val="00EB0382"/>
    <w:rsid w:val="00EB0396"/>
    <w:rsid w:val="00EB03EB"/>
    <w:rsid w:val="00EB040C"/>
    <w:rsid w:val="00EB04CE"/>
    <w:rsid w:val="00EB053D"/>
    <w:rsid w:val="00EB05B6"/>
    <w:rsid w:val="00EB05F1"/>
    <w:rsid w:val="00EB0606"/>
    <w:rsid w:val="00EB0633"/>
    <w:rsid w:val="00EB065B"/>
    <w:rsid w:val="00EB0680"/>
    <w:rsid w:val="00EB06D4"/>
    <w:rsid w:val="00EB06E4"/>
    <w:rsid w:val="00EB071E"/>
    <w:rsid w:val="00EB07C0"/>
    <w:rsid w:val="00EB07DE"/>
    <w:rsid w:val="00EB07E8"/>
    <w:rsid w:val="00EB082D"/>
    <w:rsid w:val="00EB0834"/>
    <w:rsid w:val="00EB0851"/>
    <w:rsid w:val="00EB085C"/>
    <w:rsid w:val="00EB0869"/>
    <w:rsid w:val="00EB0875"/>
    <w:rsid w:val="00EB087D"/>
    <w:rsid w:val="00EB0883"/>
    <w:rsid w:val="00EB088B"/>
    <w:rsid w:val="00EB089A"/>
    <w:rsid w:val="00EB08A2"/>
    <w:rsid w:val="00EB08A7"/>
    <w:rsid w:val="00EB08B5"/>
    <w:rsid w:val="00EB08DC"/>
    <w:rsid w:val="00EB08E2"/>
    <w:rsid w:val="00EB097B"/>
    <w:rsid w:val="00EB097F"/>
    <w:rsid w:val="00EB0984"/>
    <w:rsid w:val="00EB0987"/>
    <w:rsid w:val="00EB0994"/>
    <w:rsid w:val="00EB0995"/>
    <w:rsid w:val="00EB0998"/>
    <w:rsid w:val="00EB0A13"/>
    <w:rsid w:val="00EB0A2F"/>
    <w:rsid w:val="00EB0A69"/>
    <w:rsid w:val="00EB0A77"/>
    <w:rsid w:val="00EB0A7C"/>
    <w:rsid w:val="00EB0A8C"/>
    <w:rsid w:val="00EB0AE3"/>
    <w:rsid w:val="00EB0AFB"/>
    <w:rsid w:val="00EB0B07"/>
    <w:rsid w:val="00EB0B0B"/>
    <w:rsid w:val="00EB0B18"/>
    <w:rsid w:val="00EB0B26"/>
    <w:rsid w:val="00EB0B93"/>
    <w:rsid w:val="00EB0B94"/>
    <w:rsid w:val="00EB0B9C"/>
    <w:rsid w:val="00EB0BDD"/>
    <w:rsid w:val="00EB0BE2"/>
    <w:rsid w:val="00EB0BFF"/>
    <w:rsid w:val="00EB0C36"/>
    <w:rsid w:val="00EB0C42"/>
    <w:rsid w:val="00EB0C4C"/>
    <w:rsid w:val="00EB0C5C"/>
    <w:rsid w:val="00EB0CC2"/>
    <w:rsid w:val="00EB0CEF"/>
    <w:rsid w:val="00EB0D3E"/>
    <w:rsid w:val="00EB0D44"/>
    <w:rsid w:val="00EB0D6E"/>
    <w:rsid w:val="00EB0D71"/>
    <w:rsid w:val="00EB0E0A"/>
    <w:rsid w:val="00EB0E20"/>
    <w:rsid w:val="00EB0E65"/>
    <w:rsid w:val="00EB0E84"/>
    <w:rsid w:val="00EB0E9B"/>
    <w:rsid w:val="00EB0EBD"/>
    <w:rsid w:val="00EB0ED4"/>
    <w:rsid w:val="00EB0EE4"/>
    <w:rsid w:val="00EB0EFE"/>
    <w:rsid w:val="00EB0F07"/>
    <w:rsid w:val="00EB0F4A"/>
    <w:rsid w:val="00EB0F76"/>
    <w:rsid w:val="00EB0F9D"/>
    <w:rsid w:val="00EB0FA2"/>
    <w:rsid w:val="00EB0FE7"/>
    <w:rsid w:val="00EB0FF2"/>
    <w:rsid w:val="00EB0FF7"/>
    <w:rsid w:val="00EB1025"/>
    <w:rsid w:val="00EB1026"/>
    <w:rsid w:val="00EB1063"/>
    <w:rsid w:val="00EB107A"/>
    <w:rsid w:val="00EB10B7"/>
    <w:rsid w:val="00EB10D4"/>
    <w:rsid w:val="00EB10D6"/>
    <w:rsid w:val="00EB10DF"/>
    <w:rsid w:val="00EB10EE"/>
    <w:rsid w:val="00EB1128"/>
    <w:rsid w:val="00EB1144"/>
    <w:rsid w:val="00EB115D"/>
    <w:rsid w:val="00EB119F"/>
    <w:rsid w:val="00EB11A1"/>
    <w:rsid w:val="00EB11B9"/>
    <w:rsid w:val="00EB11BA"/>
    <w:rsid w:val="00EB11D8"/>
    <w:rsid w:val="00EB11F2"/>
    <w:rsid w:val="00EB1219"/>
    <w:rsid w:val="00EB1261"/>
    <w:rsid w:val="00EB127C"/>
    <w:rsid w:val="00EB1282"/>
    <w:rsid w:val="00EB1285"/>
    <w:rsid w:val="00EB128A"/>
    <w:rsid w:val="00EB129F"/>
    <w:rsid w:val="00EB12AE"/>
    <w:rsid w:val="00EB12CB"/>
    <w:rsid w:val="00EB12E9"/>
    <w:rsid w:val="00EB12ED"/>
    <w:rsid w:val="00EB1323"/>
    <w:rsid w:val="00EB1356"/>
    <w:rsid w:val="00EB1383"/>
    <w:rsid w:val="00EB13B4"/>
    <w:rsid w:val="00EB13F6"/>
    <w:rsid w:val="00EB144C"/>
    <w:rsid w:val="00EB1456"/>
    <w:rsid w:val="00EB1476"/>
    <w:rsid w:val="00EB14DD"/>
    <w:rsid w:val="00EB14ED"/>
    <w:rsid w:val="00EB152A"/>
    <w:rsid w:val="00EB1563"/>
    <w:rsid w:val="00EB15A1"/>
    <w:rsid w:val="00EB15B0"/>
    <w:rsid w:val="00EB15B4"/>
    <w:rsid w:val="00EB1606"/>
    <w:rsid w:val="00EB1638"/>
    <w:rsid w:val="00EB1639"/>
    <w:rsid w:val="00EB1661"/>
    <w:rsid w:val="00EB1673"/>
    <w:rsid w:val="00EB16A1"/>
    <w:rsid w:val="00EB16A8"/>
    <w:rsid w:val="00EB16C0"/>
    <w:rsid w:val="00EB16C5"/>
    <w:rsid w:val="00EB1721"/>
    <w:rsid w:val="00EB1739"/>
    <w:rsid w:val="00EB174D"/>
    <w:rsid w:val="00EB1770"/>
    <w:rsid w:val="00EB17BA"/>
    <w:rsid w:val="00EB17C0"/>
    <w:rsid w:val="00EB17E0"/>
    <w:rsid w:val="00EB17FA"/>
    <w:rsid w:val="00EB1817"/>
    <w:rsid w:val="00EB183C"/>
    <w:rsid w:val="00EB1850"/>
    <w:rsid w:val="00EB1859"/>
    <w:rsid w:val="00EB1864"/>
    <w:rsid w:val="00EB1872"/>
    <w:rsid w:val="00EB18A4"/>
    <w:rsid w:val="00EB18B9"/>
    <w:rsid w:val="00EB18CF"/>
    <w:rsid w:val="00EB18FB"/>
    <w:rsid w:val="00EB1902"/>
    <w:rsid w:val="00EB195B"/>
    <w:rsid w:val="00EB1976"/>
    <w:rsid w:val="00EB199A"/>
    <w:rsid w:val="00EB19B3"/>
    <w:rsid w:val="00EB1A09"/>
    <w:rsid w:val="00EB1A0F"/>
    <w:rsid w:val="00EB1A11"/>
    <w:rsid w:val="00EB1A70"/>
    <w:rsid w:val="00EB1A73"/>
    <w:rsid w:val="00EB1AAC"/>
    <w:rsid w:val="00EB1AB8"/>
    <w:rsid w:val="00EB1ACF"/>
    <w:rsid w:val="00EB1ADE"/>
    <w:rsid w:val="00EB1B4E"/>
    <w:rsid w:val="00EB1B98"/>
    <w:rsid w:val="00EB1B9E"/>
    <w:rsid w:val="00EB1BC2"/>
    <w:rsid w:val="00EB1C0A"/>
    <w:rsid w:val="00EB1C2D"/>
    <w:rsid w:val="00EB1C49"/>
    <w:rsid w:val="00EB1C78"/>
    <w:rsid w:val="00EB1C85"/>
    <w:rsid w:val="00EB1D36"/>
    <w:rsid w:val="00EB1D52"/>
    <w:rsid w:val="00EB1D61"/>
    <w:rsid w:val="00EB1DB4"/>
    <w:rsid w:val="00EB1DBE"/>
    <w:rsid w:val="00EB1E25"/>
    <w:rsid w:val="00EB1E4B"/>
    <w:rsid w:val="00EB1EA6"/>
    <w:rsid w:val="00EB1ECF"/>
    <w:rsid w:val="00EB1EE2"/>
    <w:rsid w:val="00EB1EF2"/>
    <w:rsid w:val="00EB1EF7"/>
    <w:rsid w:val="00EB1F20"/>
    <w:rsid w:val="00EB1F2A"/>
    <w:rsid w:val="00EB1F42"/>
    <w:rsid w:val="00EB1F47"/>
    <w:rsid w:val="00EB1F5B"/>
    <w:rsid w:val="00EB1F68"/>
    <w:rsid w:val="00EB1FBB"/>
    <w:rsid w:val="00EB1FBF"/>
    <w:rsid w:val="00EB1FC7"/>
    <w:rsid w:val="00EB1FDC"/>
    <w:rsid w:val="00EB1FF6"/>
    <w:rsid w:val="00EB200E"/>
    <w:rsid w:val="00EB204F"/>
    <w:rsid w:val="00EB205F"/>
    <w:rsid w:val="00EB2073"/>
    <w:rsid w:val="00EB2098"/>
    <w:rsid w:val="00EB20B5"/>
    <w:rsid w:val="00EB20C3"/>
    <w:rsid w:val="00EB20C6"/>
    <w:rsid w:val="00EB20CD"/>
    <w:rsid w:val="00EB20EC"/>
    <w:rsid w:val="00EB2108"/>
    <w:rsid w:val="00EB2128"/>
    <w:rsid w:val="00EB218D"/>
    <w:rsid w:val="00EB219E"/>
    <w:rsid w:val="00EB221F"/>
    <w:rsid w:val="00EB229E"/>
    <w:rsid w:val="00EB22CE"/>
    <w:rsid w:val="00EB22E5"/>
    <w:rsid w:val="00EB22F1"/>
    <w:rsid w:val="00EB233D"/>
    <w:rsid w:val="00EB238F"/>
    <w:rsid w:val="00EB23C9"/>
    <w:rsid w:val="00EB2417"/>
    <w:rsid w:val="00EB2434"/>
    <w:rsid w:val="00EB2489"/>
    <w:rsid w:val="00EB24C4"/>
    <w:rsid w:val="00EB2534"/>
    <w:rsid w:val="00EB255C"/>
    <w:rsid w:val="00EB259E"/>
    <w:rsid w:val="00EB25DD"/>
    <w:rsid w:val="00EB25ED"/>
    <w:rsid w:val="00EB25F7"/>
    <w:rsid w:val="00EB25F9"/>
    <w:rsid w:val="00EB2600"/>
    <w:rsid w:val="00EB2607"/>
    <w:rsid w:val="00EB260D"/>
    <w:rsid w:val="00EB2634"/>
    <w:rsid w:val="00EB2680"/>
    <w:rsid w:val="00EB26A4"/>
    <w:rsid w:val="00EB26D7"/>
    <w:rsid w:val="00EB270C"/>
    <w:rsid w:val="00EB2714"/>
    <w:rsid w:val="00EB271F"/>
    <w:rsid w:val="00EB273E"/>
    <w:rsid w:val="00EB2742"/>
    <w:rsid w:val="00EB2753"/>
    <w:rsid w:val="00EB2765"/>
    <w:rsid w:val="00EB2788"/>
    <w:rsid w:val="00EB278E"/>
    <w:rsid w:val="00EB281A"/>
    <w:rsid w:val="00EB2841"/>
    <w:rsid w:val="00EB2848"/>
    <w:rsid w:val="00EB2870"/>
    <w:rsid w:val="00EB2879"/>
    <w:rsid w:val="00EB287F"/>
    <w:rsid w:val="00EB2889"/>
    <w:rsid w:val="00EB28A8"/>
    <w:rsid w:val="00EB28D2"/>
    <w:rsid w:val="00EB28E0"/>
    <w:rsid w:val="00EB28E4"/>
    <w:rsid w:val="00EB290B"/>
    <w:rsid w:val="00EB295D"/>
    <w:rsid w:val="00EB298C"/>
    <w:rsid w:val="00EB29D1"/>
    <w:rsid w:val="00EB2A08"/>
    <w:rsid w:val="00EB2A1A"/>
    <w:rsid w:val="00EB2A28"/>
    <w:rsid w:val="00EB2A6F"/>
    <w:rsid w:val="00EB2A72"/>
    <w:rsid w:val="00EB2AA4"/>
    <w:rsid w:val="00EB2ACA"/>
    <w:rsid w:val="00EB2AD0"/>
    <w:rsid w:val="00EB2AE9"/>
    <w:rsid w:val="00EB2AF8"/>
    <w:rsid w:val="00EB2B40"/>
    <w:rsid w:val="00EB2B49"/>
    <w:rsid w:val="00EB2B5D"/>
    <w:rsid w:val="00EB2B71"/>
    <w:rsid w:val="00EB2BB7"/>
    <w:rsid w:val="00EB2BE7"/>
    <w:rsid w:val="00EB2BF1"/>
    <w:rsid w:val="00EB2C11"/>
    <w:rsid w:val="00EB2C13"/>
    <w:rsid w:val="00EB2C42"/>
    <w:rsid w:val="00EB2C44"/>
    <w:rsid w:val="00EB2CCC"/>
    <w:rsid w:val="00EB2CF3"/>
    <w:rsid w:val="00EB2D73"/>
    <w:rsid w:val="00EB2DB9"/>
    <w:rsid w:val="00EB2DD2"/>
    <w:rsid w:val="00EB2DE5"/>
    <w:rsid w:val="00EB2E07"/>
    <w:rsid w:val="00EB2E98"/>
    <w:rsid w:val="00EB2F1A"/>
    <w:rsid w:val="00EB2F93"/>
    <w:rsid w:val="00EB2FA0"/>
    <w:rsid w:val="00EB2FEA"/>
    <w:rsid w:val="00EB3010"/>
    <w:rsid w:val="00EB303C"/>
    <w:rsid w:val="00EB3042"/>
    <w:rsid w:val="00EB30C0"/>
    <w:rsid w:val="00EB30C7"/>
    <w:rsid w:val="00EB3182"/>
    <w:rsid w:val="00EB31A1"/>
    <w:rsid w:val="00EB31D5"/>
    <w:rsid w:val="00EB31F4"/>
    <w:rsid w:val="00EB31F6"/>
    <w:rsid w:val="00EB321F"/>
    <w:rsid w:val="00EB3230"/>
    <w:rsid w:val="00EB3250"/>
    <w:rsid w:val="00EB326F"/>
    <w:rsid w:val="00EB3272"/>
    <w:rsid w:val="00EB329B"/>
    <w:rsid w:val="00EB32CE"/>
    <w:rsid w:val="00EB32DF"/>
    <w:rsid w:val="00EB32EE"/>
    <w:rsid w:val="00EB335D"/>
    <w:rsid w:val="00EB338A"/>
    <w:rsid w:val="00EB33B8"/>
    <w:rsid w:val="00EB33C3"/>
    <w:rsid w:val="00EB33E7"/>
    <w:rsid w:val="00EB342B"/>
    <w:rsid w:val="00EB3442"/>
    <w:rsid w:val="00EB349B"/>
    <w:rsid w:val="00EB34A8"/>
    <w:rsid w:val="00EB34D0"/>
    <w:rsid w:val="00EB34F2"/>
    <w:rsid w:val="00EB34F7"/>
    <w:rsid w:val="00EB3532"/>
    <w:rsid w:val="00EB3559"/>
    <w:rsid w:val="00EB3560"/>
    <w:rsid w:val="00EB3579"/>
    <w:rsid w:val="00EB358F"/>
    <w:rsid w:val="00EB3594"/>
    <w:rsid w:val="00EB35B0"/>
    <w:rsid w:val="00EB361B"/>
    <w:rsid w:val="00EB36D4"/>
    <w:rsid w:val="00EB36D5"/>
    <w:rsid w:val="00EB36D8"/>
    <w:rsid w:val="00EB3708"/>
    <w:rsid w:val="00EB374D"/>
    <w:rsid w:val="00EB3752"/>
    <w:rsid w:val="00EB377E"/>
    <w:rsid w:val="00EB3781"/>
    <w:rsid w:val="00EB3785"/>
    <w:rsid w:val="00EB37B1"/>
    <w:rsid w:val="00EB37B7"/>
    <w:rsid w:val="00EB37D2"/>
    <w:rsid w:val="00EB3807"/>
    <w:rsid w:val="00EB3809"/>
    <w:rsid w:val="00EB3827"/>
    <w:rsid w:val="00EB3828"/>
    <w:rsid w:val="00EB384A"/>
    <w:rsid w:val="00EB384B"/>
    <w:rsid w:val="00EB3879"/>
    <w:rsid w:val="00EB389C"/>
    <w:rsid w:val="00EB3920"/>
    <w:rsid w:val="00EB3950"/>
    <w:rsid w:val="00EB3953"/>
    <w:rsid w:val="00EB396A"/>
    <w:rsid w:val="00EB39B7"/>
    <w:rsid w:val="00EB39D5"/>
    <w:rsid w:val="00EB39DB"/>
    <w:rsid w:val="00EB39F6"/>
    <w:rsid w:val="00EB3A51"/>
    <w:rsid w:val="00EB3AA0"/>
    <w:rsid w:val="00EB3AD5"/>
    <w:rsid w:val="00EB3AD6"/>
    <w:rsid w:val="00EB3B4C"/>
    <w:rsid w:val="00EB3B73"/>
    <w:rsid w:val="00EB3B74"/>
    <w:rsid w:val="00EB3BB2"/>
    <w:rsid w:val="00EB3BF3"/>
    <w:rsid w:val="00EB3C12"/>
    <w:rsid w:val="00EB3C18"/>
    <w:rsid w:val="00EB3C44"/>
    <w:rsid w:val="00EB3C48"/>
    <w:rsid w:val="00EB3C4F"/>
    <w:rsid w:val="00EB3C66"/>
    <w:rsid w:val="00EB3C77"/>
    <w:rsid w:val="00EB3CC5"/>
    <w:rsid w:val="00EB3CEA"/>
    <w:rsid w:val="00EB3D10"/>
    <w:rsid w:val="00EB3D26"/>
    <w:rsid w:val="00EB3DBC"/>
    <w:rsid w:val="00EB3DC4"/>
    <w:rsid w:val="00EB3DEB"/>
    <w:rsid w:val="00EB3E5A"/>
    <w:rsid w:val="00EB3EC5"/>
    <w:rsid w:val="00EB3EFB"/>
    <w:rsid w:val="00EB3F23"/>
    <w:rsid w:val="00EB3F3A"/>
    <w:rsid w:val="00EB3F3B"/>
    <w:rsid w:val="00EB3F43"/>
    <w:rsid w:val="00EB3F4F"/>
    <w:rsid w:val="00EB3F57"/>
    <w:rsid w:val="00EB3F98"/>
    <w:rsid w:val="00EB3FAF"/>
    <w:rsid w:val="00EB4001"/>
    <w:rsid w:val="00EB4031"/>
    <w:rsid w:val="00EB4032"/>
    <w:rsid w:val="00EB406C"/>
    <w:rsid w:val="00EB4084"/>
    <w:rsid w:val="00EB408A"/>
    <w:rsid w:val="00EB40AC"/>
    <w:rsid w:val="00EB40C6"/>
    <w:rsid w:val="00EB40CD"/>
    <w:rsid w:val="00EB4124"/>
    <w:rsid w:val="00EB4164"/>
    <w:rsid w:val="00EB4174"/>
    <w:rsid w:val="00EB41C3"/>
    <w:rsid w:val="00EB41E4"/>
    <w:rsid w:val="00EB41E5"/>
    <w:rsid w:val="00EB421F"/>
    <w:rsid w:val="00EB424C"/>
    <w:rsid w:val="00EB4260"/>
    <w:rsid w:val="00EB4279"/>
    <w:rsid w:val="00EB427B"/>
    <w:rsid w:val="00EB42A4"/>
    <w:rsid w:val="00EB42B0"/>
    <w:rsid w:val="00EB42EF"/>
    <w:rsid w:val="00EB4318"/>
    <w:rsid w:val="00EB434D"/>
    <w:rsid w:val="00EB43B9"/>
    <w:rsid w:val="00EB43C0"/>
    <w:rsid w:val="00EB43C6"/>
    <w:rsid w:val="00EB43FB"/>
    <w:rsid w:val="00EB4405"/>
    <w:rsid w:val="00EB4476"/>
    <w:rsid w:val="00EB44B4"/>
    <w:rsid w:val="00EB44C6"/>
    <w:rsid w:val="00EB44D6"/>
    <w:rsid w:val="00EB44EE"/>
    <w:rsid w:val="00EB452E"/>
    <w:rsid w:val="00EB4534"/>
    <w:rsid w:val="00EB4604"/>
    <w:rsid w:val="00EB4608"/>
    <w:rsid w:val="00EB462E"/>
    <w:rsid w:val="00EB464C"/>
    <w:rsid w:val="00EB46AC"/>
    <w:rsid w:val="00EB46CB"/>
    <w:rsid w:val="00EB473C"/>
    <w:rsid w:val="00EB4763"/>
    <w:rsid w:val="00EB4778"/>
    <w:rsid w:val="00EB477B"/>
    <w:rsid w:val="00EB4782"/>
    <w:rsid w:val="00EB47BF"/>
    <w:rsid w:val="00EB4800"/>
    <w:rsid w:val="00EB4813"/>
    <w:rsid w:val="00EB483F"/>
    <w:rsid w:val="00EB4867"/>
    <w:rsid w:val="00EB4899"/>
    <w:rsid w:val="00EB48A1"/>
    <w:rsid w:val="00EB48AC"/>
    <w:rsid w:val="00EB48AD"/>
    <w:rsid w:val="00EB48F6"/>
    <w:rsid w:val="00EB48FE"/>
    <w:rsid w:val="00EB4928"/>
    <w:rsid w:val="00EB493E"/>
    <w:rsid w:val="00EB4948"/>
    <w:rsid w:val="00EB4963"/>
    <w:rsid w:val="00EB499E"/>
    <w:rsid w:val="00EB49C1"/>
    <w:rsid w:val="00EB49D5"/>
    <w:rsid w:val="00EB49F1"/>
    <w:rsid w:val="00EB4A1E"/>
    <w:rsid w:val="00EB4A63"/>
    <w:rsid w:val="00EB4A73"/>
    <w:rsid w:val="00EB4AC6"/>
    <w:rsid w:val="00EB4AF2"/>
    <w:rsid w:val="00EB4AFC"/>
    <w:rsid w:val="00EB4B50"/>
    <w:rsid w:val="00EB4B53"/>
    <w:rsid w:val="00EB4BC0"/>
    <w:rsid w:val="00EB4BF5"/>
    <w:rsid w:val="00EB4C76"/>
    <w:rsid w:val="00EB4C82"/>
    <w:rsid w:val="00EB4C8E"/>
    <w:rsid w:val="00EB4C97"/>
    <w:rsid w:val="00EB4D1D"/>
    <w:rsid w:val="00EB4D72"/>
    <w:rsid w:val="00EB4D7B"/>
    <w:rsid w:val="00EB4D90"/>
    <w:rsid w:val="00EB4DFD"/>
    <w:rsid w:val="00EB4E05"/>
    <w:rsid w:val="00EB4E2D"/>
    <w:rsid w:val="00EB4E99"/>
    <w:rsid w:val="00EB4EB1"/>
    <w:rsid w:val="00EB4ED7"/>
    <w:rsid w:val="00EB4EE8"/>
    <w:rsid w:val="00EB4EF4"/>
    <w:rsid w:val="00EB4F0E"/>
    <w:rsid w:val="00EB4F23"/>
    <w:rsid w:val="00EB4F42"/>
    <w:rsid w:val="00EB4F44"/>
    <w:rsid w:val="00EB5029"/>
    <w:rsid w:val="00EB5041"/>
    <w:rsid w:val="00EB509D"/>
    <w:rsid w:val="00EB50B6"/>
    <w:rsid w:val="00EB50D5"/>
    <w:rsid w:val="00EB50DC"/>
    <w:rsid w:val="00EB50E9"/>
    <w:rsid w:val="00EB50EA"/>
    <w:rsid w:val="00EB50EB"/>
    <w:rsid w:val="00EB5107"/>
    <w:rsid w:val="00EB517C"/>
    <w:rsid w:val="00EB51B5"/>
    <w:rsid w:val="00EB51E2"/>
    <w:rsid w:val="00EB5200"/>
    <w:rsid w:val="00EB522B"/>
    <w:rsid w:val="00EB5248"/>
    <w:rsid w:val="00EB5289"/>
    <w:rsid w:val="00EB52DC"/>
    <w:rsid w:val="00EB52F6"/>
    <w:rsid w:val="00EB5308"/>
    <w:rsid w:val="00EB533F"/>
    <w:rsid w:val="00EB535D"/>
    <w:rsid w:val="00EB5364"/>
    <w:rsid w:val="00EB5381"/>
    <w:rsid w:val="00EB53BA"/>
    <w:rsid w:val="00EB5432"/>
    <w:rsid w:val="00EB5456"/>
    <w:rsid w:val="00EB547F"/>
    <w:rsid w:val="00EB5487"/>
    <w:rsid w:val="00EB5495"/>
    <w:rsid w:val="00EB54B3"/>
    <w:rsid w:val="00EB54CA"/>
    <w:rsid w:val="00EB54DE"/>
    <w:rsid w:val="00EB5523"/>
    <w:rsid w:val="00EB5528"/>
    <w:rsid w:val="00EB55AE"/>
    <w:rsid w:val="00EB55B2"/>
    <w:rsid w:val="00EB55D5"/>
    <w:rsid w:val="00EB564A"/>
    <w:rsid w:val="00EB565D"/>
    <w:rsid w:val="00EB56B4"/>
    <w:rsid w:val="00EB56B9"/>
    <w:rsid w:val="00EB56C0"/>
    <w:rsid w:val="00EB56CA"/>
    <w:rsid w:val="00EB56F4"/>
    <w:rsid w:val="00EB5709"/>
    <w:rsid w:val="00EB5719"/>
    <w:rsid w:val="00EB5763"/>
    <w:rsid w:val="00EB577E"/>
    <w:rsid w:val="00EB5797"/>
    <w:rsid w:val="00EB57B9"/>
    <w:rsid w:val="00EB57CD"/>
    <w:rsid w:val="00EB57D4"/>
    <w:rsid w:val="00EB5825"/>
    <w:rsid w:val="00EB5834"/>
    <w:rsid w:val="00EB5888"/>
    <w:rsid w:val="00EB5890"/>
    <w:rsid w:val="00EB5893"/>
    <w:rsid w:val="00EB58A1"/>
    <w:rsid w:val="00EB58A7"/>
    <w:rsid w:val="00EB58AF"/>
    <w:rsid w:val="00EB58C9"/>
    <w:rsid w:val="00EB58F0"/>
    <w:rsid w:val="00EB58F2"/>
    <w:rsid w:val="00EB5919"/>
    <w:rsid w:val="00EB5924"/>
    <w:rsid w:val="00EB5986"/>
    <w:rsid w:val="00EB59AA"/>
    <w:rsid w:val="00EB59B7"/>
    <w:rsid w:val="00EB59C3"/>
    <w:rsid w:val="00EB5A4D"/>
    <w:rsid w:val="00EB5AB8"/>
    <w:rsid w:val="00EB5AE3"/>
    <w:rsid w:val="00EB5B07"/>
    <w:rsid w:val="00EB5B1A"/>
    <w:rsid w:val="00EB5B4E"/>
    <w:rsid w:val="00EB5B6A"/>
    <w:rsid w:val="00EB5BA2"/>
    <w:rsid w:val="00EB5BF8"/>
    <w:rsid w:val="00EB5C01"/>
    <w:rsid w:val="00EB5C18"/>
    <w:rsid w:val="00EB5C1E"/>
    <w:rsid w:val="00EB5C66"/>
    <w:rsid w:val="00EB5C9E"/>
    <w:rsid w:val="00EB5CA2"/>
    <w:rsid w:val="00EB5CAF"/>
    <w:rsid w:val="00EB5CB5"/>
    <w:rsid w:val="00EB5D27"/>
    <w:rsid w:val="00EB5D51"/>
    <w:rsid w:val="00EB5D56"/>
    <w:rsid w:val="00EB5DAD"/>
    <w:rsid w:val="00EB5DFE"/>
    <w:rsid w:val="00EB5E0E"/>
    <w:rsid w:val="00EB5E2F"/>
    <w:rsid w:val="00EB5E53"/>
    <w:rsid w:val="00EB5E5D"/>
    <w:rsid w:val="00EB5EAA"/>
    <w:rsid w:val="00EB5EF3"/>
    <w:rsid w:val="00EB5EF5"/>
    <w:rsid w:val="00EB5F12"/>
    <w:rsid w:val="00EB5F1E"/>
    <w:rsid w:val="00EB5F22"/>
    <w:rsid w:val="00EB5F50"/>
    <w:rsid w:val="00EB5FC1"/>
    <w:rsid w:val="00EB5FFE"/>
    <w:rsid w:val="00EB60A3"/>
    <w:rsid w:val="00EB60BA"/>
    <w:rsid w:val="00EB60D7"/>
    <w:rsid w:val="00EB6103"/>
    <w:rsid w:val="00EB6132"/>
    <w:rsid w:val="00EB6156"/>
    <w:rsid w:val="00EB615D"/>
    <w:rsid w:val="00EB6165"/>
    <w:rsid w:val="00EB6170"/>
    <w:rsid w:val="00EB6173"/>
    <w:rsid w:val="00EB618D"/>
    <w:rsid w:val="00EB61A0"/>
    <w:rsid w:val="00EB61BE"/>
    <w:rsid w:val="00EB61FA"/>
    <w:rsid w:val="00EB621E"/>
    <w:rsid w:val="00EB6257"/>
    <w:rsid w:val="00EB6260"/>
    <w:rsid w:val="00EB6275"/>
    <w:rsid w:val="00EB6290"/>
    <w:rsid w:val="00EB6293"/>
    <w:rsid w:val="00EB6296"/>
    <w:rsid w:val="00EB62C0"/>
    <w:rsid w:val="00EB62D2"/>
    <w:rsid w:val="00EB6317"/>
    <w:rsid w:val="00EB6342"/>
    <w:rsid w:val="00EB636F"/>
    <w:rsid w:val="00EB63B7"/>
    <w:rsid w:val="00EB63B8"/>
    <w:rsid w:val="00EB63CB"/>
    <w:rsid w:val="00EB63D9"/>
    <w:rsid w:val="00EB63E4"/>
    <w:rsid w:val="00EB640C"/>
    <w:rsid w:val="00EB6438"/>
    <w:rsid w:val="00EB643E"/>
    <w:rsid w:val="00EB644B"/>
    <w:rsid w:val="00EB64D2"/>
    <w:rsid w:val="00EB64DA"/>
    <w:rsid w:val="00EB6510"/>
    <w:rsid w:val="00EB651D"/>
    <w:rsid w:val="00EB6520"/>
    <w:rsid w:val="00EB654A"/>
    <w:rsid w:val="00EB655E"/>
    <w:rsid w:val="00EB65F1"/>
    <w:rsid w:val="00EB6626"/>
    <w:rsid w:val="00EB668E"/>
    <w:rsid w:val="00EB66C6"/>
    <w:rsid w:val="00EB66D6"/>
    <w:rsid w:val="00EB66FC"/>
    <w:rsid w:val="00EB66FE"/>
    <w:rsid w:val="00EB670E"/>
    <w:rsid w:val="00EB675C"/>
    <w:rsid w:val="00EB67B1"/>
    <w:rsid w:val="00EB67B4"/>
    <w:rsid w:val="00EB67C1"/>
    <w:rsid w:val="00EB67C6"/>
    <w:rsid w:val="00EB67CF"/>
    <w:rsid w:val="00EB67FC"/>
    <w:rsid w:val="00EB6806"/>
    <w:rsid w:val="00EB681A"/>
    <w:rsid w:val="00EB68D5"/>
    <w:rsid w:val="00EB68F2"/>
    <w:rsid w:val="00EB690F"/>
    <w:rsid w:val="00EB6962"/>
    <w:rsid w:val="00EB699F"/>
    <w:rsid w:val="00EB69A1"/>
    <w:rsid w:val="00EB69A7"/>
    <w:rsid w:val="00EB69B8"/>
    <w:rsid w:val="00EB69F2"/>
    <w:rsid w:val="00EB69FF"/>
    <w:rsid w:val="00EB6A45"/>
    <w:rsid w:val="00EB6A51"/>
    <w:rsid w:val="00EB6A8F"/>
    <w:rsid w:val="00EB6AD4"/>
    <w:rsid w:val="00EB6AE9"/>
    <w:rsid w:val="00EB6B43"/>
    <w:rsid w:val="00EB6B4D"/>
    <w:rsid w:val="00EB6B64"/>
    <w:rsid w:val="00EB6B7D"/>
    <w:rsid w:val="00EB6B8E"/>
    <w:rsid w:val="00EB6B90"/>
    <w:rsid w:val="00EB6BD8"/>
    <w:rsid w:val="00EB6BE9"/>
    <w:rsid w:val="00EB6C2C"/>
    <w:rsid w:val="00EB6C2D"/>
    <w:rsid w:val="00EB6C64"/>
    <w:rsid w:val="00EB6CE6"/>
    <w:rsid w:val="00EB6D67"/>
    <w:rsid w:val="00EB6DA1"/>
    <w:rsid w:val="00EB6E00"/>
    <w:rsid w:val="00EB6E35"/>
    <w:rsid w:val="00EB6E4C"/>
    <w:rsid w:val="00EB6E5E"/>
    <w:rsid w:val="00EB6E7E"/>
    <w:rsid w:val="00EB6E8C"/>
    <w:rsid w:val="00EB6E8E"/>
    <w:rsid w:val="00EB6F01"/>
    <w:rsid w:val="00EB6F37"/>
    <w:rsid w:val="00EB6F39"/>
    <w:rsid w:val="00EB6F3B"/>
    <w:rsid w:val="00EB6F56"/>
    <w:rsid w:val="00EB6F5E"/>
    <w:rsid w:val="00EB6FA3"/>
    <w:rsid w:val="00EB6FC6"/>
    <w:rsid w:val="00EB6FD4"/>
    <w:rsid w:val="00EB6FFA"/>
    <w:rsid w:val="00EB7003"/>
    <w:rsid w:val="00EB7011"/>
    <w:rsid w:val="00EB7041"/>
    <w:rsid w:val="00EB7069"/>
    <w:rsid w:val="00EB70DB"/>
    <w:rsid w:val="00EB710F"/>
    <w:rsid w:val="00EB712C"/>
    <w:rsid w:val="00EB7138"/>
    <w:rsid w:val="00EB7142"/>
    <w:rsid w:val="00EB716F"/>
    <w:rsid w:val="00EB71BA"/>
    <w:rsid w:val="00EB7204"/>
    <w:rsid w:val="00EB723D"/>
    <w:rsid w:val="00EB725F"/>
    <w:rsid w:val="00EB72AE"/>
    <w:rsid w:val="00EB72BA"/>
    <w:rsid w:val="00EB72F6"/>
    <w:rsid w:val="00EB72FA"/>
    <w:rsid w:val="00EB732F"/>
    <w:rsid w:val="00EB7410"/>
    <w:rsid w:val="00EB741E"/>
    <w:rsid w:val="00EB7434"/>
    <w:rsid w:val="00EB7459"/>
    <w:rsid w:val="00EB745D"/>
    <w:rsid w:val="00EB746A"/>
    <w:rsid w:val="00EB746D"/>
    <w:rsid w:val="00EB74DF"/>
    <w:rsid w:val="00EB750F"/>
    <w:rsid w:val="00EB7545"/>
    <w:rsid w:val="00EB75A4"/>
    <w:rsid w:val="00EB75AC"/>
    <w:rsid w:val="00EB75F8"/>
    <w:rsid w:val="00EB75F9"/>
    <w:rsid w:val="00EB765C"/>
    <w:rsid w:val="00EB7673"/>
    <w:rsid w:val="00EB76E3"/>
    <w:rsid w:val="00EB76E6"/>
    <w:rsid w:val="00EB76F0"/>
    <w:rsid w:val="00EB76F5"/>
    <w:rsid w:val="00EB7700"/>
    <w:rsid w:val="00EB77B7"/>
    <w:rsid w:val="00EB77F6"/>
    <w:rsid w:val="00EB77F9"/>
    <w:rsid w:val="00EB7832"/>
    <w:rsid w:val="00EB7847"/>
    <w:rsid w:val="00EB7851"/>
    <w:rsid w:val="00EB7874"/>
    <w:rsid w:val="00EB78D8"/>
    <w:rsid w:val="00EB792F"/>
    <w:rsid w:val="00EB79B5"/>
    <w:rsid w:val="00EB79D4"/>
    <w:rsid w:val="00EB7A27"/>
    <w:rsid w:val="00EB7A53"/>
    <w:rsid w:val="00EB7A95"/>
    <w:rsid w:val="00EB7AC3"/>
    <w:rsid w:val="00EB7AE0"/>
    <w:rsid w:val="00EB7B4F"/>
    <w:rsid w:val="00EB7B9F"/>
    <w:rsid w:val="00EB7BC6"/>
    <w:rsid w:val="00EB7BE3"/>
    <w:rsid w:val="00EB7C01"/>
    <w:rsid w:val="00EB7C1A"/>
    <w:rsid w:val="00EB7C3B"/>
    <w:rsid w:val="00EB7C4F"/>
    <w:rsid w:val="00EB7C51"/>
    <w:rsid w:val="00EB7C5A"/>
    <w:rsid w:val="00EB7C60"/>
    <w:rsid w:val="00EB7C71"/>
    <w:rsid w:val="00EB7C90"/>
    <w:rsid w:val="00EB7CA8"/>
    <w:rsid w:val="00EB7CA9"/>
    <w:rsid w:val="00EB7CAD"/>
    <w:rsid w:val="00EB7CC8"/>
    <w:rsid w:val="00EB7D06"/>
    <w:rsid w:val="00EB7D68"/>
    <w:rsid w:val="00EB7D85"/>
    <w:rsid w:val="00EB7D89"/>
    <w:rsid w:val="00EB7D98"/>
    <w:rsid w:val="00EB7DAA"/>
    <w:rsid w:val="00EB7DAD"/>
    <w:rsid w:val="00EB7DBF"/>
    <w:rsid w:val="00EB7E15"/>
    <w:rsid w:val="00EB7E2F"/>
    <w:rsid w:val="00EB7E8D"/>
    <w:rsid w:val="00EB7EA4"/>
    <w:rsid w:val="00EB7ED4"/>
    <w:rsid w:val="00EB7F23"/>
    <w:rsid w:val="00EB7F29"/>
    <w:rsid w:val="00EB7F2A"/>
    <w:rsid w:val="00EB7F46"/>
    <w:rsid w:val="00EB7F71"/>
    <w:rsid w:val="00EB7FD3"/>
    <w:rsid w:val="00EB7FE6"/>
    <w:rsid w:val="00EC0008"/>
    <w:rsid w:val="00EC006F"/>
    <w:rsid w:val="00EC0090"/>
    <w:rsid w:val="00EC00A0"/>
    <w:rsid w:val="00EC00C3"/>
    <w:rsid w:val="00EC00E5"/>
    <w:rsid w:val="00EC011A"/>
    <w:rsid w:val="00EC0148"/>
    <w:rsid w:val="00EC0159"/>
    <w:rsid w:val="00EC0199"/>
    <w:rsid w:val="00EC020C"/>
    <w:rsid w:val="00EC022D"/>
    <w:rsid w:val="00EC0235"/>
    <w:rsid w:val="00EC023B"/>
    <w:rsid w:val="00EC0250"/>
    <w:rsid w:val="00EC025E"/>
    <w:rsid w:val="00EC027E"/>
    <w:rsid w:val="00EC0281"/>
    <w:rsid w:val="00EC02AD"/>
    <w:rsid w:val="00EC02E9"/>
    <w:rsid w:val="00EC031D"/>
    <w:rsid w:val="00EC0362"/>
    <w:rsid w:val="00EC0390"/>
    <w:rsid w:val="00EC0396"/>
    <w:rsid w:val="00EC03E2"/>
    <w:rsid w:val="00EC03ED"/>
    <w:rsid w:val="00EC045A"/>
    <w:rsid w:val="00EC049F"/>
    <w:rsid w:val="00EC04C5"/>
    <w:rsid w:val="00EC054A"/>
    <w:rsid w:val="00EC063B"/>
    <w:rsid w:val="00EC0646"/>
    <w:rsid w:val="00EC065B"/>
    <w:rsid w:val="00EC0685"/>
    <w:rsid w:val="00EC06A1"/>
    <w:rsid w:val="00EC06AD"/>
    <w:rsid w:val="00EC06D7"/>
    <w:rsid w:val="00EC06DE"/>
    <w:rsid w:val="00EC06E5"/>
    <w:rsid w:val="00EC0721"/>
    <w:rsid w:val="00EC074F"/>
    <w:rsid w:val="00EC075D"/>
    <w:rsid w:val="00EC076B"/>
    <w:rsid w:val="00EC078A"/>
    <w:rsid w:val="00EC07AA"/>
    <w:rsid w:val="00EC07C2"/>
    <w:rsid w:val="00EC07D8"/>
    <w:rsid w:val="00EC0826"/>
    <w:rsid w:val="00EC08AB"/>
    <w:rsid w:val="00EC08D0"/>
    <w:rsid w:val="00EC08ED"/>
    <w:rsid w:val="00EC091E"/>
    <w:rsid w:val="00EC0961"/>
    <w:rsid w:val="00EC0981"/>
    <w:rsid w:val="00EC09BB"/>
    <w:rsid w:val="00EC09D3"/>
    <w:rsid w:val="00EC09E7"/>
    <w:rsid w:val="00EC0A31"/>
    <w:rsid w:val="00EC0A6A"/>
    <w:rsid w:val="00EC0A73"/>
    <w:rsid w:val="00EC0A9A"/>
    <w:rsid w:val="00EC0AC6"/>
    <w:rsid w:val="00EC0AD2"/>
    <w:rsid w:val="00EC0AE8"/>
    <w:rsid w:val="00EC0B0F"/>
    <w:rsid w:val="00EC0B18"/>
    <w:rsid w:val="00EC0B1F"/>
    <w:rsid w:val="00EC0B29"/>
    <w:rsid w:val="00EC0B49"/>
    <w:rsid w:val="00EC0B57"/>
    <w:rsid w:val="00EC0BA5"/>
    <w:rsid w:val="00EC0BE0"/>
    <w:rsid w:val="00EC0BFC"/>
    <w:rsid w:val="00EC0C0E"/>
    <w:rsid w:val="00EC0C32"/>
    <w:rsid w:val="00EC0C49"/>
    <w:rsid w:val="00EC0C7B"/>
    <w:rsid w:val="00EC0C7F"/>
    <w:rsid w:val="00EC0C92"/>
    <w:rsid w:val="00EC0C9D"/>
    <w:rsid w:val="00EC0CA2"/>
    <w:rsid w:val="00EC0CAC"/>
    <w:rsid w:val="00EC0CB1"/>
    <w:rsid w:val="00EC0CE5"/>
    <w:rsid w:val="00EC0D0B"/>
    <w:rsid w:val="00EC0D20"/>
    <w:rsid w:val="00EC0D85"/>
    <w:rsid w:val="00EC0DAD"/>
    <w:rsid w:val="00EC0E01"/>
    <w:rsid w:val="00EC0E73"/>
    <w:rsid w:val="00EC0E99"/>
    <w:rsid w:val="00EC0EB0"/>
    <w:rsid w:val="00EC0EB3"/>
    <w:rsid w:val="00EC0EF9"/>
    <w:rsid w:val="00EC0F2D"/>
    <w:rsid w:val="00EC0F4D"/>
    <w:rsid w:val="00EC0F9E"/>
    <w:rsid w:val="00EC0FBC"/>
    <w:rsid w:val="00EC0FFE"/>
    <w:rsid w:val="00EC1023"/>
    <w:rsid w:val="00EC102C"/>
    <w:rsid w:val="00EC1075"/>
    <w:rsid w:val="00EC1077"/>
    <w:rsid w:val="00EC10C8"/>
    <w:rsid w:val="00EC113D"/>
    <w:rsid w:val="00EC1188"/>
    <w:rsid w:val="00EC11A2"/>
    <w:rsid w:val="00EC11B5"/>
    <w:rsid w:val="00EC11DA"/>
    <w:rsid w:val="00EC11DF"/>
    <w:rsid w:val="00EC1204"/>
    <w:rsid w:val="00EC128E"/>
    <w:rsid w:val="00EC1293"/>
    <w:rsid w:val="00EC12AD"/>
    <w:rsid w:val="00EC12C2"/>
    <w:rsid w:val="00EC12DB"/>
    <w:rsid w:val="00EC12EB"/>
    <w:rsid w:val="00EC1302"/>
    <w:rsid w:val="00EC1303"/>
    <w:rsid w:val="00EC132D"/>
    <w:rsid w:val="00EC1348"/>
    <w:rsid w:val="00EC138A"/>
    <w:rsid w:val="00EC13EF"/>
    <w:rsid w:val="00EC1421"/>
    <w:rsid w:val="00EC145B"/>
    <w:rsid w:val="00EC1487"/>
    <w:rsid w:val="00EC1490"/>
    <w:rsid w:val="00EC14E7"/>
    <w:rsid w:val="00EC14F7"/>
    <w:rsid w:val="00EC14FC"/>
    <w:rsid w:val="00EC1601"/>
    <w:rsid w:val="00EC160D"/>
    <w:rsid w:val="00EC1695"/>
    <w:rsid w:val="00EC16AD"/>
    <w:rsid w:val="00EC16DA"/>
    <w:rsid w:val="00EC1701"/>
    <w:rsid w:val="00EC1702"/>
    <w:rsid w:val="00EC1760"/>
    <w:rsid w:val="00EC176A"/>
    <w:rsid w:val="00EC17B4"/>
    <w:rsid w:val="00EC181C"/>
    <w:rsid w:val="00EC1838"/>
    <w:rsid w:val="00EC185B"/>
    <w:rsid w:val="00EC185C"/>
    <w:rsid w:val="00EC1877"/>
    <w:rsid w:val="00EC1883"/>
    <w:rsid w:val="00EC1898"/>
    <w:rsid w:val="00EC18B0"/>
    <w:rsid w:val="00EC18CE"/>
    <w:rsid w:val="00EC18E8"/>
    <w:rsid w:val="00EC18EA"/>
    <w:rsid w:val="00EC18F1"/>
    <w:rsid w:val="00EC190D"/>
    <w:rsid w:val="00EC190F"/>
    <w:rsid w:val="00EC193F"/>
    <w:rsid w:val="00EC19EB"/>
    <w:rsid w:val="00EC19F9"/>
    <w:rsid w:val="00EC19FF"/>
    <w:rsid w:val="00EC1A10"/>
    <w:rsid w:val="00EC1A23"/>
    <w:rsid w:val="00EC1A36"/>
    <w:rsid w:val="00EC1AD3"/>
    <w:rsid w:val="00EC1B38"/>
    <w:rsid w:val="00EC1B3C"/>
    <w:rsid w:val="00EC1B69"/>
    <w:rsid w:val="00EC1B6B"/>
    <w:rsid w:val="00EC1BB0"/>
    <w:rsid w:val="00EC1BD5"/>
    <w:rsid w:val="00EC1BF0"/>
    <w:rsid w:val="00EC1C80"/>
    <w:rsid w:val="00EC1CA8"/>
    <w:rsid w:val="00EC1CDD"/>
    <w:rsid w:val="00EC1CEA"/>
    <w:rsid w:val="00EC1CF8"/>
    <w:rsid w:val="00EC1D53"/>
    <w:rsid w:val="00EC1D91"/>
    <w:rsid w:val="00EC1D92"/>
    <w:rsid w:val="00EC1DFF"/>
    <w:rsid w:val="00EC1E17"/>
    <w:rsid w:val="00EC1E1A"/>
    <w:rsid w:val="00EC1E26"/>
    <w:rsid w:val="00EC1E2B"/>
    <w:rsid w:val="00EC1E32"/>
    <w:rsid w:val="00EC1E74"/>
    <w:rsid w:val="00EC1E87"/>
    <w:rsid w:val="00EC1E9E"/>
    <w:rsid w:val="00EC1EA3"/>
    <w:rsid w:val="00EC1EF3"/>
    <w:rsid w:val="00EC1F0B"/>
    <w:rsid w:val="00EC1F36"/>
    <w:rsid w:val="00EC1F84"/>
    <w:rsid w:val="00EC1F86"/>
    <w:rsid w:val="00EC1F94"/>
    <w:rsid w:val="00EC1FA9"/>
    <w:rsid w:val="00EC1FCA"/>
    <w:rsid w:val="00EC2005"/>
    <w:rsid w:val="00EC2012"/>
    <w:rsid w:val="00EC2019"/>
    <w:rsid w:val="00EC2055"/>
    <w:rsid w:val="00EC2066"/>
    <w:rsid w:val="00EC2074"/>
    <w:rsid w:val="00EC20A8"/>
    <w:rsid w:val="00EC20E1"/>
    <w:rsid w:val="00EC211A"/>
    <w:rsid w:val="00EC215E"/>
    <w:rsid w:val="00EC21C1"/>
    <w:rsid w:val="00EC21FF"/>
    <w:rsid w:val="00EC2221"/>
    <w:rsid w:val="00EC22CB"/>
    <w:rsid w:val="00EC22D8"/>
    <w:rsid w:val="00EC22DC"/>
    <w:rsid w:val="00EC22E6"/>
    <w:rsid w:val="00EC22F5"/>
    <w:rsid w:val="00EC22FF"/>
    <w:rsid w:val="00EC2306"/>
    <w:rsid w:val="00EC2334"/>
    <w:rsid w:val="00EC233D"/>
    <w:rsid w:val="00EC235F"/>
    <w:rsid w:val="00EC236C"/>
    <w:rsid w:val="00EC2371"/>
    <w:rsid w:val="00EC238D"/>
    <w:rsid w:val="00EC23CD"/>
    <w:rsid w:val="00EC23CE"/>
    <w:rsid w:val="00EC23E9"/>
    <w:rsid w:val="00EC2402"/>
    <w:rsid w:val="00EC240D"/>
    <w:rsid w:val="00EC240E"/>
    <w:rsid w:val="00EC2411"/>
    <w:rsid w:val="00EC2416"/>
    <w:rsid w:val="00EC241A"/>
    <w:rsid w:val="00EC241B"/>
    <w:rsid w:val="00EC244D"/>
    <w:rsid w:val="00EC2460"/>
    <w:rsid w:val="00EC24C7"/>
    <w:rsid w:val="00EC24C9"/>
    <w:rsid w:val="00EC24D2"/>
    <w:rsid w:val="00EC24DB"/>
    <w:rsid w:val="00EC2626"/>
    <w:rsid w:val="00EC2633"/>
    <w:rsid w:val="00EC2638"/>
    <w:rsid w:val="00EC2681"/>
    <w:rsid w:val="00EC26D3"/>
    <w:rsid w:val="00EC26F4"/>
    <w:rsid w:val="00EC2735"/>
    <w:rsid w:val="00EC2749"/>
    <w:rsid w:val="00EC2770"/>
    <w:rsid w:val="00EC279D"/>
    <w:rsid w:val="00EC27CC"/>
    <w:rsid w:val="00EC27FA"/>
    <w:rsid w:val="00EC27FE"/>
    <w:rsid w:val="00EC283E"/>
    <w:rsid w:val="00EC283F"/>
    <w:rsid w:val="00EC28AA"/>
    <w:rsid w:val="00EC291D"/>
    <w:rsid w:val="00EC2938"/>
    <w:rsid w:val="00EC2969"/>
    <w:rsid w:val="00EC297C"/>
    <w:rsid w:val="00EC298B"/>
    <w:rsid w:val="00EC29AB"/>
    <w:rsid w:val="00EC2A75"/>
    <w:rsid w:val="00EC2AA8"/>
    <w:rsid w:val="00EC2AD4"/>
    <w:rsid w:val="00EC2AD8"/>
    <w:rsid w:val="00EC2AE1"/>
    <w:rsid w:val="00EC2AE6"/>
    <w:rsid w:val="00EC2B04"/>
    <w:rsid w:val="00EC2B3C"/>
    <w:rsid w:val="00EC2B42"/>
    <w:rsid w:val="00EC2B53"/>
    <w:rsid w:val="00EC2B54"/>
    <w:rsid w:val="00EC2B9E"/>
    <w:rsid w:val="00EC2BA9"/>
    <w:rsid w:val="00EC2BE3"/>
    <w:rsid w:val="00EC2C21"/>
    <w:rsid w:val="00EC2C60"/>
    <w:rsid w:val="00EC2C7C"/>
    <w:rsid w:val="00EC2CAB"/>
    <w:rsid w:val="00EC2CD3"/>
    <w:rsid w:val="00EC2CD5"/>
    <w:rsid w:val="00EC2CF0"/>
    <w:rsid w:val="00EC2D14"/>
    <w:rsid w:val="00EC2D45"/>
    <w:rsid w:val="00EC2D5A"/>
    <w:rsid w:val="00EC2D7D"/>
    <w:rsid w:val="00EC2D91"/>
    <w:rsid w:val="00EC2DB0"/>
    <w:rsid w:val="00EC2DD9"/>
    <w:rsid w:val="00EC2E2A"/>
    <w:rsid w:val="00EC2E4C"/>
    <w:rsid w:val="00EC2E81"/>
    <w:rsid w:val="00EC2EF7"/>
    <w:rsid w:val="00EC2F54"/>
    <w:rsid w:val="00EC2F5B"/>
    <w:rsid w:val="00EC2FC7"/>
    <w:rsid w:val="00EC3001"/>
    <w:rsid w:val="00EC3006"/>
    <w:rsid w:val="00EC30A9"/>
    <w:rsid w:val="00EC30BD"/>
    <w:rsid w:val="00EC30CD"/>
    <w:rsid w:val="00EC30F8"/>
    <w:rsid w:val="00EC30FB"/>
    <w:rsid w:val="00EC30FC"/>
    <w:rsid w:val="00EC3123"/>
    <w:rsid w:val="00EC3147"/>
    <w:rsid w:val="00EC316E"/>
    <w:rsid w:val="00EC3187"/>
    <w:rsid w:val="00EC31A6"/>
    <w:rsid w:val="00EC31E4"/>
    <w:rsid w:val="00EC3200"/>
    <w:rsid w:val="00EC325A"/>
    <w:rsid w:val="00EC32BF"/>
    <w:rsid w:val="00EC32FD"/>
    <w:rsid w:val="00EC3315"/>
    <w:rsid w:val="00EC333C"/>
    <w:rsid w:val="00EC3355"/>
    <w:rsid w:val="00EC337C"/>
    <w:rsid w:val="00EC3380"/>
    <w:rsid w:val="00EC33A7"/>
    <w:rsid w:val="00EC33BF"/>
    <w:rsid w:val="00EC33E2"/>
    <w:rsid w:val="00EC33F5"/>
    <w:rsid w:val="00EC3432"/>
    <w:rsid w:val="00EC3468"/>
    <w:rsid w:val="00EC3475"/>
    <w:rsid w:val="00EC3485"/>
    <w:rsid w:val="00EC34DF"/>
    <w:rsid w:val="00EC3517"/>
    <w:rsid w:val="00EC3529"/>
    <w:rsid w:val="00EC352A"/>
    <w:rsid w:val="00EC3565"/>
    <w:rsid w:val="00EC3579"/>
    <w:rsid w:val="00EC35F8"/>
    <w:rsid w:val="00EC35FE"/>
    <w:rsid w:val="00EC362E"/>
    <w:rsid w:val="00EC364A"/>
    <w:rsid w:val="00EC36B5"/>
    <w:rsid w:val="00EC36C3"/>
    <w:rsid w:val="00EC36E8"/>
    <w:rsid w:val="00EC36F1"/>
    <w:rsid w:val="00EC373D"/>
    <w:rsid w:val="00EC3761"/>
    <w:rsid w:val="00EC37F1"/>
    <w:rsid w:val="00EC3825"/>
    <w:rsid w:val="00EC3837"/>
    <w:rsid w:val="00EC3896"/>
    <w:rsid w:val="00EC39AC"/>
    <w:rsid w:val="00EC3A11"/>
    <w:rsid w:val="00EC3A3F"/>
    <w:rsid w:val="00EC3A41"/>
    <w:rsid w:val="00EC3AB5"/>
    <w:rsid w:val="00EC3ACC"/>
    <w:rsid w:val="00EC3AD2"/>
    <w:rsid w:val="00EC3AF8"/>
    <w:rsid w:val="00EC3AFB"/>
    <w:rsid w:val="00EC3B11"/>
    <w:rsid w:val="00EC3B22"/>
    <w:rsid w:val="00EC3B72"/>
    <w:rsid w:val="00EC3B86"/>
    <w:rsid w:val="00EC3B8A"/>
    <w:rsid w:val="00EC3BA2"/>
    <w:rsid w:val="00EC3BD3"/>
    <w:rsid w:val="00EC3BF9"/>
    <w:rsid w:val="00EC3C59"/>
    <w:rsid w:val="00EC3C67"/>
    <w:rsid w:val="00EC3C76"/>
    <w:rsid w:val="00EC3C91"/>
    <w:rsid w:val="00EC3CB0"/>
    <w:rsid w:val="00EC3CC6"/>
    <w:rsid w:val="00EC3CFF"/>
    <w:rsid w:val="00EC3D4A"/>
    <w:rsid w:val="00EC3D78"/>
    <w:rsid w:val="00EC3DD3"/>
    <w:rsid w:val="00EC3DFC"/>
    <w:rsid w:val="00EC3E8D"/>
    <w:rsid w:val="00EC3ED5"/>
    <w:rsid w:val="00EC3EE2"/>
    <w:rsid w:val="00EC3EE7"/>
    <w:rsid w:val="00EC3EE8"/>
    <w:rsid w:val="00EC3EEE"/>
    <w:rsid w:val="00EC3EF3"/>
    <w:rsid w:val="00EC3F75"/>
    <w:rsid w:val="00EC3FBA"/>
    <w:rsid w:val="00EC4000"/>
    <w:rsid w:val="00EC4064"/>
    <w:rsid w:val="00EC40C8"/>
    <w:rsid w:val="00EC4105"/>
    <w:rsid w:val="00EC410B"/>
    <w:rsid w:val="00EC411B"/>
    <w:rsid w:val="00EC4123"/>
    <w:rsid w:val="00EC4175"/>
    <w:rsid w:val="00EC41B0"/>
    <w:rsid w:val="00EC421B"/>
    <w:rsid w:val="00EC4224"/>
    <w:rsid w:val="00EC422F"/>
    <w:rsid w:val="00EC423C"/>
    <w:rsid w:val="00EC4267"/>
    <w:rsid w:val="00EC4281"/>
    <w:rsid w:val="00EC4286"/>
    <w:rsid w:val="00EC428D"/>
    <w:rsid w:val="00EC4334"/>
    <w:rsid w:val="00EC4350"/>
    <w:rsid w:val="00EC439F"/>
    <w:rsid w:val="00EC43C7"/>
    <w:rsid w:val="00EC43DA"/>
    <w:rsid w:val="00EC43DF"/>
    <w:rsid w:val="00EC43ED"/>
    <w:rsid w:val="00EC43F4"/>
    <w:rsid w:val="00EC4415"/>
    <w:rsid w:val="00EC4431"/>
    <w:rsid w:val="00EC4439"/>
    <w:rsid w:val="00EC444C"/>
    <w:rsid w:val="00EC445C"/>
    <w:rsid w:val="00EC4535"/>
    <w:rsid w:val="00EC45F7"/>
    <w:rsid w:val="00EC45F9"/>
    <w:rsid w:val="00EC4630"/>
    <w:rsid w:val="00EC4645"/>
    <w:rsid w:val="00EC4687"/>
    <w:rsid w:val="00EC468C"/>
    <w:rsid w:val="00EC46B2"/>
    <w:rsid w:val="00EC46F2"/>
    <w:rsid w:val="00EC470C"/>
    <w:rsid w:val="00EC471E"/>
    <w:rsid w:val="00EC472D"/>
    <w:rsid w:val="00EC472F"/>
    <w:rsid w:val="00EC4731"/>
    <w:rsid w:val="00EC4741"/>
    <w:rsid w:val="00EC4763"/>
    <w:rsid w:val="00EC4771"/>
    <w:rsid w:val="00EC477B"/>
    <w:rsid w:val="00EC478F"/>
    <w:rsid w:val="00EC479D"/>
    <w:rsid w:val="00EC47A2"/>
    <w:rsid w:val="00EC47A9"/>
    <w:rsid w:val="00EC47C0"/>
    <w:rsid w:val="00EC47FA"/>
    <w:rsid w:val="00EC480A"/>
    <w:rsid w:val="00EC4824"/>
    <w:rsid w:val="00EC482E"/>
    <w:rsid w:val="00EC487A"/>
    <w:rsid w:val="00EC48AB"/>
    <w:rsid w:val="00EC48B3"/>
    <w:rsid w:val="00EC48D0"/>
    <w:rsid w:val="00EC48D9"/>
    <w:rsid w:val="00EC4951"/>
    <w:rsid w:val="00EC49AB"/>
    <w:rsid w:val="00EC49EE"/>
    <w:rsid w:val="00EC4A33"/>
    <w:rsid w:val="00EC4A42"/>
    <w:rsid w:val="00EC4A7B"/>
    <w:rsid w:val="00EC4A83"/>
    <w:rsid w:val="00EC4AF6"/>
    <w:rsid w:val="00EC4B0F"/>
    <w:rsid w:val="00EC4B1E"/>
    <w:rsid w:val="00EC4B5F"/>
    <w:rsid w:val="00EC4BD2"/>
    <w:rsid w:val="00EC4BDA"/>
    <w:rsid w:val="00EC4BDC"/>
    <w:rsid w:val="00EC4BF0"/>
    <w:rsid w:val="00EC4BFB"/>
    <w:rsid w:val="00EC4C18"/>
    <w:rsid w:val="00EC4C84"/>
    <w:rsid w:val="00EC4C87"/>
    <w:rsid w:val="00EC4CAA"/>
    <w:rsid w:val="00EC4CAB"/>
    <w:rsid w:val="00EC4CB0"/>
    <w:rsid w:val="00EC4CD6"/>
    <w:rsid w:val="00EC4D17"/>
    <w:rsid w:val="00EC4D1E"/>
    <w:rsid w:val="00EC4D83"/>
    <w:rsid w:val="00EC4D87"/>
    <w:rsid w:val="00EC4DA3"/>
    <w:rsid w:val="00EC4DF2"/>
    <w:rsid w:val="00EC4E3A"/>
    <w:rsid w:val="00EC4E4C"/>
    <w:rsid w:val="00EC4E8A"/>
    <w:rsid w:val="00EC4E9A"/>
    <w:rsid w:val="00EC4EA2"/>
    <w:rsid w:val="00EC4EB9"/>
    <w:rsid w:val="00EC4F0E"/>
    <w:rsid w:val="00EC4F10"/>
    <w:rsid w:val="00EC4F40"/>
    <w:rsid w:val="00EC4F55"/>
    <w:rsid w:val="00EC4F9F"/>
    <w:rsid w:val="00EC4FA8"/>
    <w:rsid w:val="00EC4FB1"/>
    <w:rsid w:val="00EC4FE3"/>
    <w:rsid w:val="00EC500D"/>
    <w:rsid w:val="00EC5023"/>
    <w:rsid w:val="00EC5048"/>
    <w:rsid w:val="00EC5057"/>
    <w:rsid w:val="00EC505B"/>
    <w:rsid w:val="00EC50CD"/>
    <w:rsid w:val="00EC50EE"/>
    <w:rsid w:val="00EC50F1"/>
    <w:rsid w:val="00EC5103"/>
    <w:rsid w:val="00EC511C"/>
    <w:rsid w:val="00EC512A"/>
    <w:rsid w:val="00EC5143"/>
    <w:rsid w:val="00EC5166"/>
    <w:rsid w:val="00EC516D"/>
    <w:rsid w:val="00EC517C"/>
    <w:rsid w:val="00EC5182"/>
    <w:rsid w:val="00EC5192"/>
    <w:rsid w:val="00EC51B9"/>
    <w:rsid w:val="00EC51CF"/>
    <w:rsid w:val="00EC51E7"/>
    <w:rsid w:val="00EC51FC"/>
    <w:rsid w:val="00EC531E"/>
    <w:rsid w:val="00EC534E"/>
    <w:rsid w:val="00EC5382"/>
    <w:rsid w:val="00EC538C"/>
    <w:rsid w:val="00EC5391"/>
    <w:rsid w:val="00EC5395"/>
    <w:rsid w:val="00EC53B6"/>
    <w:rsid w:val="00EC53BC"/>
    <w:rsid w:val="00EC53BF"/>
    <w:rsid w:val="00EC53C7"/>
    <w:rsid w:val="00EC53F5"/>
    <w:rsid w:val="00EC540C"/>
    <w:rsid w:val="00EC5431"/>
    <w:rsid w:val="00EC544D"/>
    <w:rsid w:val="00EC5457"/>
    <w:rsid w:val="00EC54F3"/>
    <w:rsid w:val="00EC5507"/>
    <w:rsid w:val="00EC5552"/>
    <w:rsid w:val="00EC556D"/>
    <w:rsid w:val="00EC5581"/>
    <w:rsid w:val="00EC55D0"/>
    <w:rsid w:val="00EC55F4"/>
    <w:rsid w:val="00EC5600"/>
    <w:rsid w:val="00EC562A"/>
    <w:rsid w:val="00EC563A"/>
    <w:rsid w:val="00EC5645"/>
    <w:rsid w:val="00EC5648"/>
    <w:rsid w:val="00EC5686"/>
    <w:rsid w:val="00EC56A2"/>
    <w:rsid w:val="00EC56FF"/>
    <w:rsid w:val="00EC5736"/>
    <w:rsid w:val="00EC5766"/>
    <w:rsid w:val="00EC576F"/>
    <w:rsid w:val="00EC5773"/>
    <w:rsid w:val="00EC57AE"/>
    <w:rsid w:val="00EC57EC"/>
    <w:rsid w:val="00EC5816"/>
    <w:rsid w:val="00EC5830"/>
    <w:rsid w:val="00EC583B"/>
    <w:rsid w:val="00EC5844"/>
    <w:rsid w:val="00EC5868"/>
    <w:rsid w:val="00EC58B4"/>
    <w:rsid w:val="00EC58D3"/>
    <w:rsid w:val="00EC590F"/>
    <w:rsid w:val="00EC591F"/>
    <w:rsid w:val="00EC5962"/>
    <w:rsid w:val="00EC5973"/>
    <w:rsid w:val="00EC597A"/>
    <w:rsid w:val="00EC598A"/>
    <w:rsid w:val="00EC59A0"/>
    <w:rsid w:val="00EC59F0"/>
    <w:rsid w:val="00EC5A02"/>
    <w:rsid w:val="00EC5A11"/>
    <w:rsid w:val="00EC5A16"/>
    <w:rsid w:val="00EC5A5B"/>
    <w:rsid w:val="00EC5AA7"/>
    <w:rsid w:val="00EC5ADA"/>
    <w:rsid w:val="00EC5B66"/>
    <w:rsid w:val="00EC5B8A"/>
    <w:rsid w:val="00EC5B9F"/>
    <w:rsid w:val="00EC5BAB"/>
    <w:rsid w:val="00EC5BB5"/>
    <w:rsid w:val="00EC5C14"/>
    <w:rsid w:val="00EC5C1C"/>
    <w:rsid w:val="00EC5C3D"/>
    <w:rsid w:val="00EC5C3E"/>
    <w:rsid w:val="00EC5C69"/>
    <w:rsid w:val="00EC5C79"/>
    <w:rsid w:val="00EC5C7B"/>
    <w:rsid w:val="00EC5CBA"/>
    <w:rsid w:val="00EC5CC1"/>
    <w:rsid w:val="00EC5CE3"/>
    <w:rsid w:val="00EC5D4D"/>
    <w:rsid w:val="00EC5D5E"/>
    <w:rsid w:val="00EC5D76"/>
    <w:rsid w:val="00EC5D8C"/>
    <w:rsid w:val="00EC5DA0"/>
    <w:rsid w:val="00EC5DBE"/>
    <w:rsid w:val="00EC5DD1"/>
    <w:rsid w:val="00EC5DD2"/>
    <w:rsid w:val="00EC5DEE"/>
    <w:rsid w:val="00EC5DF0"/>
    <w:rsid w:val="00EC5E65"/>
    <w:rsid w:val="00EC5E79"/>
    <w:rsid w:val="00EC5EA8"/>
    <w:rsid w:val="00EC5EE1"/>
    <w:rsid w:val="00EC5F28"/>
    <w:rsid w:val="00EC5F3F"/>
    <w:rsid w:val="00EC5F7C"/>
    <w:rsid w:val="00EC5F8A"/>
    <w:rsid w:val="00EC5FC7"/>
    <w:rsid w:val="00EC5FD9"/>
    <w:rsid w:val="00EC5FF4"/>
    <w:rsid w:val="00EC601C"/>
    <w:rsid w:val="00EC6035"/>
    <w:rsid w:val="00EC60A2"/>
    <w:rsid w:val="00EC60BD"/>
    <w:rsid w:val="00EC60C2"/>
    <w:rsid w:val="00EC60C4"/>
    <w:rsid w:val="00EC60E4"/>
    <w:rsid w:val="00EC60EA"/>
    <w:rsid w:val="00EC60F2"/>
    <w:rsid w:val="00EC60F8"/>
    <w:rsid w:val="00EC6101"/>
    <w:rsid w:val="00EC611D"/>
    <w:rsid w:val="00EC6130"/>
    <w:rsid w:val="00EC6141"/>
    <w:rsid w:val="00EC6192"/>
    <w:rsid w:val="00EC61A4"/>
    <w:rsid w:val="00EC61B2"/>
    <w:rsid w:val="00EC61CA"/>
    <w:rsid w:val="00EC6237"/>
    <w:rsid w:val="00EC6287"/>
    <w:rsid w:val="00EC6290"/>
    <w:rsid w:val="00EC62BA"/>
    <w:rsid w:val="00EC62E6"/>
    <w:rsid w:val="00EC6314"/>
    <w:rsid w:val="00EC6325"/>
    <w:rsid w:val="00EC6364"/>
    <w:rsid w:val="00EC6372"/>
    <w:rsid w:val="00EC6379"/>
    <w:rsid w:val="00EC637B"/>
    <w:rsid w:val="00EC637C"/>
    <w:rsid w:val="00EC6388"/>
    <w:rsid w:val="00EC6461"/>
    <w:rsid w:val="00EC6484"/>
    <w:rsid w:val="00EC64BB"/>
    <w:rsid w:val="00EC64D2"/>
    <w:rsid w:val="00EC64DC"/>
    <w:rsid w:val="00EC64ED"/>
    <w:rsid w:val="00EC6514"/>
    <w:rsid w:val="00EC651F"/>
    <w:rsid w:val="00EC6534"/>
    <w:rsid w:val="00EC655A"/>
    <w:rsid w:val="00EC657A"/>
    <w:rsid w:val="00EC65AC"/>
    <w:rsid w:val="00EC65CB"/>
    <w:rsid w:val="00EC65DF"/>
    <w:rsid w:val="00EC662D"/>
    <w:rsid w:val="00EC665A"/>
    <w:rsid w:val="00EC665B"/>
    <w:rsid w:val="00EC666C"/>
    <w:rsid w:val="00EC6672"/>
    <w:rsid w:val="00EC6678"/>
    <w:rsid w:val="00EC669A"/>
    <w:rsid w:val="00EC66C3"/>
    <w:rsid w:val="00EC66F2"/>
    <w:rsid w:val="00EC66F9"/>
    <w:rsid w:val="00EC6701"/>
    <w:rsid w:val="00EC679D"/>
    <w:rsid w:val="00EC67CD"/>
    <w:rsid w:val="00EC67DF"/>
    <w:rsid w:val="00EC6844"/>
    <w:rsid w:val="00EC6858"/>
    <w:rsid w:val="00EC686A"/>
    <w:rsid w:val="00EC68B1"/>
    <w:rsid w:val="00EC68B5"/>
    <w:rsid w:val="00EC6918"/>
    <w:rsid w:val="00EC6925"/>
    <w:rsid w:val="00EC695C"/>
    <w:rsid w:val="00EC699A"/>
    <w:rsid w:val="00EC69B2"/>
    <w:rsid w:val="00EC6A16"/>
    <w:rsid w:val="00EC6A39"/>
    <w:rsid w:val="00EC6A55"/>
    <w:rsid w:val="00EC6A89"/>
    <w:rsid w:val="00EC6A98"/>
    <w:rsid w:val="00EC6AAD"/>
    <w:rsid w:val="00EC6AE5"/>
    <w:rsid w:val="00EC6AF8"/>
    <w:rsid w:val="00EC6B5A"/>
    <w:rsid w:val="00EC6B5E"/>
    <w:rsid w:val="00EC6B7F"/>
    <w:rsid w:val="00EC6BC5"/>
    <w:rsid w:val="00EC6BE0"/>
    <w:rsid w:val="00EC6C57"/>
    <w:rsid w:val="00EC6C6F"/>
    <w:rsid w:val="00EC6C86"/>
    <w:rsid w:val="00EC6CA0"/>
    <w:rsid w:val="00EC6CA6"/>
    <w:rsid w:val="00EC6CCC"/>
    <w:rsid w:val="00EC6D34"/>
    <w:rsid w:val="00EC6D4B"/>
    <w:rsid w:val="00EC6DB7"/>
    <w:rsid w:val="00EC6DBB"/>
    <w:rsid w:val="00EC6DEE"/>
    <w:rsid w:val="00EC6E1A"/>
    <w:rsid w:val="00EC6E3B"/>
    <w:rsid w:val="00EC6E6E"/>
    <w:rsid w:val="00EC6E85"/>
    <w:rsid w:val="00EC6EDC"/>
    <w:rsid w:val="00EC6F4B"/>
    <w:rsid w:val="00EC6F69"/>
    <w:rsid w:val="00EC6FDB"/>
    <w:rsid w:val="00EC6FF2"/>
    <w:rsid w:val="00EC701D"/>
    <w:rsid w:val="00EC7026"/>
    <w:rsid w:val="00EC7033"/>
    <w:rsid w:val="00EC706F"/>
    <w:rsid w:val="00EC70BC"/>
    <w:rsid w:val="00EC7103"/>
    <w:rsid w:val="00EC7111"/>
    <w:rsid w:val="00EC711B"/>
    <w:rsid w:val="00EC7124"/>
    <w:rsid w:val="00EC7135"/>
    <w:rsid w:val="00EC7184"/>
    <w:rsid w:val="00EC71B3"/>
    <w:rsid w:val="00EC71C5"/>
    <w:rsid w:val="00EC7241"/>
    <w:rsid w:val="00EC7247"/>
    <w:rsid w:val="00EC72BF"/>
    <w:rsid w:val="00EC72F1"/>
    <w:rsid w:val="00EC731D"/>
    <w:rsid w:val="00EC732E"/>
    <w:rsid w:val="00EC733F"/>
    <w:rsid w:val="00EC7348"/>
    <w:rsid w:val="00EC7386"/>
    <w:rsid w:val="00EC738F"/>
    <w:rsid w:val="00EC73C9"/>
    <w:rsid w:val="00EC73D6"/>
    <w:rsid w:val="00EC73D8"/>
    <w:rsid w:val="00EC7405"/>
    <w:rsid w:val="00EC748C"/>
    <w:rsid w:val="00EC748F"/>
    <w:rsid w:val="00EC74AC"/>
    <w:rsid w:val="00EC74AE"/>
    <w:rsid w:val="00EC74BF"/>
    <w:rsid w:val="00EC74C9"/>
    <w:rsid w:val="00EC74D0"/>
    <w:rsid w:val="00EC74FF"/>
    <w:rsid w:val="00EC7507"/>
    <w:rsid w:val="00EC750A"/>
    <w:rsid w:val="00EC751A"/>
    <w:rsid w:val="00EC7552"/>
    <w:rsid w:val="00EC756A"/>
    <w:rsid w:val="00EC758C"/>
    <w:rsid w:val="00EC75A9"/>
    <w:rsid w:val="00EC75C4"/>
    <w:rsid w:val="00EC75CE"/>
    <w:rsid w:val="00EC75D2"/>
    <w:rsid w:val="00EC75DC"/>
    <w:rsid w:val="00EC75F9"/>
    <w:rsid w:val="00EC7634"/>
    <w:rsid w:val="00EC7635"/>
    <w:rsid w:val="00EC765B"/>
    <w:rsid w:val="00EC76A4"/>
    <w:rsid w:val="00EC76C8"/>
    <w:rsid w:val="00EC7729"/>
    <w:rsid w:val="00EC773F"/>
    <w:rsid w:val="00EC775D"/>
    <w:rsid w:val="00EC775E"/>
    <w:rsid w:val="00EC776A"/>
    <w:rsid w:val="00EC777C"/>
    <w:rsid w:val="00EC7780"/>
    <w:rsid w:val="00EC7784"/>
    <w:rsid w:val="00EC779B"/>
    <w:rsid w:val="00EC77A3"/>
    <w:rsid w:val="00EC77BA"/>
    <w:rsid w:val="00EC77D2"/>
    <w:rsid w:val="00EC77D9"/>
    <w:rsid w:val="00EC77FC"/>
    <w:rsid w:val="00EC7812"/>
    <w:rsid w:val="00EC781B"/>
    <w:rsid w:val="00EC783D"/>
    <w:rsid w:val="00EC784F"/>
    <w:rsid w:val="00EC7858"/>
    <w:rsid w:val="00EC7861"/>
    <w:rsid w:val="00EC7869"/>
    <w:rsid w:val="00EC78A7"/>
    <w:rsid w:val="00EC78CD"/>
    <w:rsid w:val="00EC78DB"/>
    <w:rsid w:val="00EC78F4"/>
    <w:rsid w:val="00EC78FC"/>
    <w:rsid w:val="00EC791E"/>
    <w:rsid w:val="00EC792A"/>
    <w:rsid w:val="00EC7932"/>
    <w:rsid w:val="00EC798C"/>
    <w:rsid w:val="00EC798D"/>
    <w:rsid w:val="00EC799B"/>
    <w:rsid w:val="00EC79EA"/>
    <w:rsid w:val="00EC7A2B"/>
    <w:rsid w:val="00EC7A30"/>
    <w:rsid w:val="00EC7A49"/>
    <w:rsid w:val="00EC7A70"/>
    <w:rsid w:val="00EC7A79"/>
    <w:rsid w:val="00EC7A7F"/>
    <w:rsid w:val="00EC7AB3"/>
    <w:rsid w:val="00EC7B07"/>
    <w:rsid w:val="00EC7B14"/>
    <w:rsid w:val="00EC7B15"/>
    <w:rsid w:val="00EC7B17"/>
    <w:rsid w:val="00EC7B50"/>
    <w:rsid w:val="00EC7B5A"/>
    <w:rsid w:val="00EC7B6D"/>
    <w:rsid w:val="00EC7B87"/>
    <w:rsid w:val="00EC7B96"/>
    <w:rsid w:val="00EC7BA4"/>
    <w:rsid w:val="00EC7BA5"/>
    <w:rsid w:val="00EC7BAB"/>
    <w:rsid w:val="00EC7BB1"/>
    <w:rsid w:val="00EC7C2F"/>
    <w:rsid w:val="00EC7C44"/>
    <w:rsid w:val="00EC7C62"/>
    <w:rsid w:val="00EC7CBA"/>
    <w:rsid w:val="00EC7CC6"/>
    <w:rsid w:val="00EC7CCB"/>
    <w:rsid w:val="00EC7CE9"/>
    <w:rsid w:val="00EC7D1F"/>
    <w:rsid w:val="00EC7D5D"/>
    <w:rsid w:val="00EC7D6F"/>
    <w:rsid w:val="00EC7D90"/>
    <w:rsid w:val="00EC7D93"/>
    <w:rsid w:val="00EC7D9E"/>
    <w:rsid w:val="00EC7D9F"/>
    <w:rsid w:val="00EC7DB7"/>
    <w:rsid w:val="00EC7DC5"/>
    <w:rsid w:val="00EC7DD1"/>
    <w:rsid w:val="00EC7E34"/>
    <w:rsid w:val="00EC7E6F"/>
    <w:rsid w:val="00EC7E7C"/>
    <w:rsid w:val="00EC7E7F"/>
    <w:rsid w:val="00EC7F12"/>
    <w:rsid w:val="00EC7F37"/>
    <w:rsid w:val="00EC7F46"/>
    <w:rsid w:val="00EC7F51"/>
    <w:rsid w:val="00EC7F81"/>
    <w:rsid w:val="00EC7FC4"/>
    <w:rsid w:val="00ED000C"/>
    <w:rsid w:val="00ED00A2"/>
    <w:rsid w:val="00ED00C6"/>
    <w:rsid w:val="00ED011F"/>
    <w:rsid w:val="00ED0155"/>
    <w:rsid w:val="00ED0166"/>
    <w:rsid w:val="00ED0167"/>
    <w:rsid w:val="00ED0229"/>
    <w:rsid w:val="00ED0239"/>
    <w:rsid w:val="00ED026D"/>
    <w:rsid w:val="00ED02D8"/>
    <w:rsid w:val="00ED02E7"/>
    <w:rsid w:val="00ED0322"/>
    <w:rsid w:val="00ED0324"/>
    <w:rsid w:val="00ED0350"/>
    <w:rsid w:val="00ED0356"/>
    <w:rsid w:val="00ED035C"/>
    <w:rsid w:val="00ED036C"/>
    <w:rsid w:val="00ED03A3"/>
    <w:rsid w:val="00ED03B7"/>
    <w:rsid w:val="00ED03DE"/>
    <w:rsid w:val="00ED0427"/>
    <w:rsid w:val="00ED046B"/>
    <w:rsid w:val="00ED0483"/>
    <w:rsid w:val="00ED04CF"/>
    <w:rsid w:val="00ED04D2"/>
    <w:rsid w:val="00ED04FC"/>
    <w:rsid w:val="00ED0526"/>
    <w:rsid w:val="00ED052B"/>
    <w:rsid w:val="00ED0581"/>
    <w:rsid w:val="00ED05EA"/>
    <w:rsid w:val="00ED0615"/>
    <w:rsid w:val="00ED0623"/>
    <w:rsid w:val="00ED0625"/>
    <w:rsid w:val="00ED0648"/>
    <w:rsid w:val="00ED0655"/>
    <w:rsid w:val="00ED067B"/>
    <w:rsid w:val="00ED0688"/>
    <w:rsid w:val="00ED06AE"/>
    <w:rsid w:val="00ED06F5"/>
    <w:rsid w:val="00ED06FB"/>
    <w:rsid w:val="00ED070C"/>
    <w:rsid w:val="00ED0745"/>
    <w:rsid w:val="00ED0772"/>
    <w:rsid w:val="00ED0790"/>
    <w:rsid w:val="00ED079C"/>
    <w:rsid w:val="00ED07BB"/>
    <w:rsid w:val="00ED07BE"/>
    <w:rsid w:val="00ED07E7"/>
    <w:rsid w:val="00ED0873"/>
    <w:rsid w:val="00ED0875"/>
    <w:rsid w:val="00ED088A"/>
    <w:rsid w:val="00ED089E"/>
    <w:rsid w:val="00ED08AB"/>
    <w:rsid w:val="00ED0910"/>
    <w:rsid w:val="00ED091D"/>
    <w:rsid w:val="00ED098E"/>
    <w:rsid w:val="00ED09AC"/>
    <w:rsid w:val="00ED09AE"/>
    <w:rsid w:val="00ED09B8"/>
    <w:rsid w:val="00ED09BB"/>
    <w:rsid w:val="00ED09C1"/>
    <w:rsid w:val="00ED09D4"/>
    <w:rsid w:val="00ED0A33"/>
    <w:rsid w:val="00ED0A74"/>
    <w:rsid w:val="00ED0A7F"/>
    <w:rsid w:val="00ED0AA6"/>
    <w:rsid w:val="00ED0B5B"/>
    <w:rsid w:val="00ED0B6B"/>
    <w:rsid w:val="00ED0B90"/>
    <w:rsid w:val="00ED0B95"/>
    <w:rsid w:val="00ED0BB2"/>
    <w:rsid w:val="00ED0BC9"/>
    <w:rsid w:val="00ED0C17"/>
    <w:rsid w:val="00ED0C65"/>
    <w:rsid w:val="00ED0C97"/>
    <w:rsid w:val="00ED0CB0"/>
    <w:rsid w:val="00ED0CC2"/>
    <w:rsid w:val="00ED0CC8"/>
    <w:rsid w:val="00ED0CD2"/>
    <w:rsid w:val="00ED0CDA"/>
    <w:rsid w:val="00ED0CDE"/>
    <w:rsid w:val="00ED0D2C"/>
    <w:rsid w:val="00ED0D32"/>
    <w:rsid w:val="00ED0D86"/>
    <w:rsid w:val="00ED0DA2"/>
    <w:rsid w:val="00ED0E18"/>
    <w:rsid w:val="00ED0E29"/>
    <w:rsid w:val="00ED0E35"/>
    <w:rsid w:val="00ED0E49"/>
    <w:rsid w:val="00ED0E4D"/>
    <w:rsid w:val="00ED0E5B"/>
    <w:rsid w:val="00ED0E80"/>
    <w:rsid w:val="00ED0E91"/>
    <w:rsid w:val="00ED0E9B"/>
    <w:rsid w:val="00ED0EA5"/>
    <w:rsid w:val="00ED0EAB"/>
    <w:rsid w:val="00ED0EBB"/>
    <w:rsid w:val="00ED0ECE"/>
    <w:rsid w:val="00ED0EFC"/>
    <w:rsid w:val="00ED0F29"/>
    <w:rsid w:val="00ED0F2A"/>
    <w:rsid w:val="00ED0F3E"/>
    <w:rsid w:val="00ED0FB9"/>
    <w:rsid w:val="00ED0FED"/>
    <w:rsid w:val="00ED102E"/>
    <w:rsid w:val="00ED10C1"/>
    <w:rsid w:val="00ED10D9"/>
    <w:rsid w:val="00ED10F7"/>
    <w:rsid w:val="00ED10F8"/>
    <w:rsid w:val="00ED1111"/>
    <w:rsid w:val="00ED115A"/>
    <w:rsid w:val="00ED118B"/>
    <w:rsid w:val="00ED119A"/>
    <w:rsid w:val="00ED119D"/>
    <w:rsid w:val="00ED11ED"/>
    <w:rsid w:val="00ED1212"/>
    <w:rsid w:val="00ED121A"/>
    <w:rsid w:val="00ED12CB"/>
    <w:rsid w:val="00ED12CF"/>
    <w:rsid w:val="00ED1362"/>
    <w:rsid w:val="00ED1373"/>
    <w:rsid w:val="00ED13B0"/>
    <w:rsid w:val="00ED1402"/>
    <w:rsid w:val="00ED140D"/>
    <w:rsid w:val="00ED143F"/>
    <w:rsid w:val="00ED1457"/>
    <w:rsid w:val="00ED1475"/>
    <w:rsid w:val="00ED149D"/>
    <w:rsid w:val="00ED14D7"/>
    <w:rsid w:val="00ED14DD"/>
    <w:rsid w:val="00ED14F5"/>
    <w:rsid w:val="00ED1506"/>
    <w:rsid w:val="00ED152D"/>
    <w:rsid w:val="00ED15B2"/>
    <w:rsid w:val="00ED15B8"/>
    <w:rsid w:val="00ED15C0"/>
    <w:rsid w:val="00ED15D1"/>
    <w:rsid w:val="00ED1640"/>
    <w:rsid w:val="00ED16A0"/>
    <w:rsid w:val="00ED16AF"/>
    <w:rsid w:val="00ED16B0"/>
    <w:rsid w:val="00ED16B2"/>
    <w:rsid w:val="00ED16F0"/>
    <w:rsid w:val="00ED1740"/>
    <w:rsid w:val="00ED177F"/>
    <w:rsid w:val="00ED1797"/>
    <w:rsid w:val="00ED17C9"/>
    <w:rsid w:val="00ED17CB"/>
    <w:rsid w:val="00ED183A"/>
    <w:rsid w:val="00ED1847"/>
    <w:rsid w:val="00ED18BD"/>
    <w:rsid w:val="00ED1924"/>
    <w:rsid w:val="00ED1932"/>
    <w:rsid w:val="00ED19C6"/>
    <w:rsid w:val="00ED19CB"/>
    <w:rsid w:val="00ED19F2"/>
    <w:rsid w:val="00ED1A41"/>
    <w:rsid w:val="00ED1A69"/>
    <w:rsid w:val="00ED1A9D"/>
    <w:rsid w:val="00ED1AC6"/>
    <w:rsid w:val="00ED1AF6"/>
    <w:rsid w:val="00ED1B02"/>
    <w:rsid w:val="00ED1B77"/>
    <w:rsid w:val="00ED1BC4"/>
    <w:rsid w:val="00ED1C0F"/>
    <w:rsid w:val="00ED1C29"/>
    <w:rsid w:val="00ED1C3C"/>
    <w:rsid w:val="00ED1C49"/>
    <w:rsid w:val="00ED1C4F"/>
    <w:rsid w:val="00ED1C5B"/>
    <w:rsid w:val="00ED1CA9"/>
    <w:rsid w:val="00ED1CAF"/>
    <w:rsid w:val="00ED1D0A"/>
    <w:rsid w:val="00ED1D37"/>
    <w:rsid w:val="00ED1D5E"/>
    <w:rsid w:val="00ED1D9A"/>
    <w:rsid w:val="00ED1DAD"/>
    <w:rsid w:val="00ED1DB8"/>
    <w:rsid w:val="00ED1DC3"/>
    <w:rsid w:val="00ED1DE2"/>
    <w:rsid w:val="00ED1E09"/>
    <w:rsid w:val="00ED1E5A"/>
    <w:rsid w:val="00ED1EBE"/>
    <w:rsid w:val="00ED1F4C"/>
    <w:rsid w:val="00ED1F4E"/>
    <w:rsid w:val="00ED1F53"/>
    <w:rsid w:val="00ED1F87"/>
    <w:rsid w:val="00ED1F9D"/>
    <w:rsid w:val="00ED1FB2"/>
    <w:rsid w:val="00ED1FB6"/>
    <w:rsid w:val="00ED1FB8"/>
    <w:rsid w:val="00ED1FC4"/>
    <w:rsid w:val="00ED1FE3"/>
    <w:rsid w:val="00ED1FF0"/>
    <w:rsid w:val="00ED2002"/>
    <w:rsid w:val="00ED2008"/>
    <w:rsid w:val="00ED2097"/>
    <w:rsid w:val="00ED209C"/>
    <w:rsid w:val="00ED20D2"/>
    <w:rsid w:val="00ED2122"/>
    <w:rsid w:val="00ED213E"/>
    <w:rsid w:val="00ED21AF"/>
    <w:rsid w:val="00ED2205"/>
    <w:rsid w:val="00ED2209"/>
    <w:rsid w:val="00ED2210"/>
    <w:rsid w:val="00ED2225"/>
    <w:rsid w:val="00ED222E"/>
    <w:rsid w:val="00ED22C6"/>
    <w:rsid w:val="00ED22FE"/>
    <w:rsid w:val="00ED2300"/>
    <w:rsid w:val="00ED23A0"/>
    <w:rsid w:val="00ED23B5"/>
    <w:rsid w:val="00ED23D0"/>
    <w:rsid w:val="00ED23D1"/>
    <w:rsid w:val="00ED23F2"/>
    <w:rsid w:val="00ED2409"/>
    <w:rsid w:val="00ED2440"/>
    <w:rsid w:val="00ED2447"/>
    <w:rsid w:val="00ED24D0"/>
    <w:rsid w:val="00ED24E9"/>
    <w:rsid w:val="00ED2503"/>
    <w:rsid w:val="00ED251B"/>
    <w:rsid w:val="00ED2532"/>
    <w:rsid w:val="00ED2575"/>
    <w:rsid w:val="00ED25C8"/>
    <w:rsid w:val="00ED25FA"/>
    <w:rsid w:val="00ED262C"/>
    <w:rsid w:val="00ED2673"/>
    <w:rsid w:val="00ED26C7"/>
    <w:rsid w:val="00ED26DC"/>
    <w:rsid w:val="00ED26F0"/>
    <w:rsid w:val="00ED2705"/>
    <w:rsid w:val="00ED2740"/>
    <w:rsid w:val="00ED2741"/>
    <w:rsid w:val="00ED2751"/>
    <w:rsid w:val="00ED27BF"/>
    <w:rsid w:val="00ED27EC"/>
    <w:rsid w:val="00ED2858"/>
    <w:rsid w:val="00ED2876"/>
    <w:rsid w:val="00ED2877"/>
    <w:rsid w:val="00ED2884"/>
    <w:rsid w:val="00ED28D1"/>
    <w:rsid w:val="00ED2947"/>
    <w:rsid w:val="00ED2954"/>
    <w:rsid w:val="00ED295F"/>
    <w:rsid w:val="00ED296A"/>
    <w:rsid w:val="00ED29A8"/>
    <w:rsid w:val="00ED29E5"/>
    <w:rsid w:val="00ED29F5"/>
    <w:rsid w:val="00ED2A08"/>
    <w:rsid w:val="00ED2A14"/>
    <w:rsid w:val="00ED2A23"/>
    <w:rsid w:val="00ED2A43"/>
    <w:rsid w:val="00ED2A46"/>
    <w:rsid w:val="00ED2A76"/>
    <w:rsid w:val="00ED2A94"/>
    <w:rsid w:val="00ED2AA8"/>
    <w:rsid w:val="00ED2AAD"/>
    <w:rsid w:val="00ED2AB9"/>
    <w:rsid w:val="00ED2AC7"/>
    <w:rsid w:val="00ED2AFA"/>
    <w:rsid w:val="00ED2AFF"/>
    <w:rsid w:val="00ED2B20"/>
    <w:rsid w:val="00ED2B54"/>
    <w:rsid w:val="00ED2BAE"/>
    <w:rsid w:val="00ED2BCC"/>
    <w:rsid w:val="00ED2C08"/>
    <w:rsid w:val="00ED2C6A"/>
    <w:rsid w:val="00ED2CB1"/>
    <w:rsid w:val="00ED2D25"/>
    <w:rsid w:val="00ED2D35"/>
    <w:rsid w:val="00ED2D3D"/>
    <w:rsid w:val="00ED2D46"/>
    <w:rsid w:val="00ED2D92"/>
    <w:rsid w:val="00ED2DB2"/>
    <w:rsid w:val="00ED2DB4"/>
    <w:rsid w:val="00ED2DD4"/>
    <w:rsid w:val="00ED2DF6"/>
    <w:rsid w:val="00ED2E23"/>
    <w:rsid w:val="00ED2E63"/>
    <w:rsid w:val="00ED2EAA"/>
    <w:rsid w:val="00ED2EBB"/>
    <w:rsid w:val="00ED2EBD"/>
    <w:rsid w:val="00ED2EC7"/>
    <w:rsid w:val="00ED2EDC"/>
    <w:rsid w:val="00ED2EE0"/>
    <w:rsid w:val="00ED2EE2"/>
    <w:rsid w:val="00ED2F19"/>
    <w:rsid w:val="00ED2F1E"/>
    <w:rsid w:val="00ED2F20"/>
    <w:rsid w:val="00ED2F44"/>
    <w:rsid w:val="00ED2F78"/>
    <w:rsid w:val="00ED3005"/>
    <w:rsid w:val="00ED300F"/>
    <w:rsid w:val="00ED301A"/>
    <w:rsid w:val="00ED3031"/>
    <w:rsid w:val="00ED3038"/>
    <w:rsid w:val="00ED304A"/>
    <w:rsid w:val="00ED3061"/>
    <w:rsid w:val="00ED3073"/>
    <w:rsid w:val="00ED3076"/>
    <w:rsid w:val="00ED30F0"/>
    <w:rsid w:val="00ED314B"/>
    <w:rsid w:val="00ED3178"/>
    <w:rsid w:val="00ED31C4"/>
    <w:rsid w:val="00ED31D7"/>
    <w:rsid w:val="00ED31DE"/>
    <w:rsid w:val="00ED3210"/>
    <w:rsid w:val="00ED321C"/>
    <w:rsid w:val="00ED324B"/>
    <w:rsid w:val="00ED326D"/>
    <w:rsid w:val="00ED3291"/>
    <w:rsid w:val="00ED329F"/>
    <w:rsid w:val="00ED32A1"/>
    <w:rsid w:val="00ED32AB"/>
    <w:rsid w:val="00ED32AD"/>
    <w:rsid w:val="00ED338F"/>
    <w:rsid w:val="00ED3399"/>
    <w:rsid w:val="00ED339F"/>
    <w:rsid w:val="00ED33AC"/>
    <w:rsid w:val="00ED33AE"/>
    <w:rsid w:val="00ED33E2"/>
    <w:rsid w:val="00ED33F5"/>
    <w:rsid w:val="00ED3420"/>
    <w:rsid w:val="00ED3435"/>
    <w:rsid w:val="00ED3442"/>
    <w:rsid w:val="00ED3483"/>
    <w:rsid w:val="00ED34C1"/>
    <w:rsid w:val="00ED34EB"/>
    <w:rsid w:val="00ED3544"/>
    <w:rsid w:val="00ED3550"/>
    <w:rsid w:val="00ED3554"/>
    <w:rsid w:val="00ED359E"/>
    <w:rsid w:val="00ED35A1"/>
    <w:rsid w:val="00ED35A2"/>
    <w:rsid w:val="00ED35C8"/>
    <w:rsid w:val="00ED35CE"/>
    <w:rsid w:val="00ED35CF"/>
    <w:rsid w:val="00ED35E8"/>
    <w:rsid w:val="00ED3626"/>
    <w:rsid w:val="00ED3651"/>
    <w:rsid w:val="00ED3655"/>
    <w:rsid w:val="00ED3697"/>
    <w:rsid w:val="00ED36C2"/>
    <w:rsid w:val="00ED3706"/>
    <w:rsid w:val="00ED372B"/>
    <w:rsid w:val="00ED377C"/>
    <w:rsid w:val="00ED381E"/>
    <w:rsid w:val="00ED3824"/>
    <w:rsid w:val="00ED3898"/>
    <w:rsid w:val="00ED38A1"/>
    <w:rsid w:val="00ED3908"/>
    <w:rsid w:val="00ED395E"/>
    <w:rsid w:val="00ED396B"/>
    <w:rsid w:val="00ED39BC"/>
    <w:rsid w:val="00ED39C3"/>
    <w:rsid w:val="00ED39DC"/>
    <w:rsid w:val="00ED3A02"/>
    <w:rsid w:val="00ED3A05"/>
    <w:rsid w:val="00ED3A1B"/>
    <w:rsid w:val="00ED3A48"/>
    <w:rsid w:val="00ED3AAC"/>
    <w:rsid w:val="00ED3B0E"/>
    <w:rsid w:val="00ED3B13"/>
    <w:rsid w:val="00ED3B35"/>
    <w:rsid w:val="00ED3B97"/>
    <w:rsid w:val="00ED3B9F"/>
    <w:rsid w:val="00ED3BBB"/>
    <w:rsid w:val="00ED3BD3"/>
    <w:rsid w:val="00ED3BD4"/>
    <w:rsid w:val="00ED3BEF"/>
    <w:rsid w:val="00ED3C01"/>
    <w:rsid w:val="00ED3C9E"/>
    <w:rsid w:val="00ED3CC1"/>
    <w:rsid w:val="00ED3D21"/>
    <w:rsid w:val="00ED3D51"/>
    <w:rsid w:val="00ED3D5C"/>
    <w:rsid w:val="00ED3D8A"/>
    <w:rsid w:val="00ED3DE5"/>
    <w:rsid w:val="00ED3DEE"/>
    <w:rsid w:val="00ED3E1D"/>
    <w:rsid w:val="00ED3E2A"/>
    <w:rsid w:val="00ED3E5F"/>
    <w:rsid w:val="00ED3E60"/>
    <w:rsid w:val="00ED3EB0"/>
    <w:rsid w:val="00ED3ECE"/>
    <w:rsid w:val="00ED3ED0"/>
    <w:rsid w:val="00ED3EE4"/>
    <w:rsid w:val="00ED3EF5"/>
    <w:rsid w:val="00ED3EFE"/>
    <w:rsid w:val="00ED3F19"/>
    <w:rsid w:val="00ED3F32"/>
    <w:rsid w:val="00ED3F61"/>
    <w:rsid w:val="00ED3F67"/>
    <w:rsid w:val="00ED4008"/>
    <w:rsid w:val="00ED400C"/>
    <w:rsid w:val="00ED408E"/>
    <w:rsid w:val="00ED40D4"/>
    <w:rsid w:val="00ED4130"/>
    <w:rsid w:val="00ED4166"/>
    <w:rsid w:val="00ED418F"/>
    <w:rsid w:val="00ED41AB"/>
    <w:rsid w:val="00ED41CD"/>
    <w:rsid w:val="00ED41D2"/>
    <w:rsid w:val="00ED41E0"/>
    <w:rsid w:val="00ED41FC"/>
    <w:rsid w:val="00ED4211"/>
    <w:rsid w:val="00ED4240"/>
    <w:rsid w:val="00ED424D"/>
    <w:rsid w:val="00ED4251"/>
    <w:rsid w:val="00ED4255"/>
    <w:rsid w:val="00ED425E"/>
    <w:rsid w:val="00ED4291"/>
    <w:rsid w:val="00ED42E0"/>
    <w:rsid w:val="00ED4303"/>
    <w:rsid w:val="00ED433D"/>
    <w:rsid w:val="00ED438D"/>
    <w:rsid w:val="00ED43A2"/>
    <w:rsid w:val="00ED43C9"/>
    <w:rsid w:val="00ED43E7"/>
    <w:rsid w:val="00ED4470"/>
    <w:rsid w:val="00ED44A9"/>
    <w:rsid w:val="00ED44AF"/>
    <w:rsid w:val="00ED44E3"/>
    <w:rsid w:val="00ED4540"/>
    <w:rsid w:val="00ED4557"/>
    <w:rsid w:val="00ED457B"/>
    <w:rsid w:val="00ED457F"/>
    <w:rsid w:val="00ED45C6"/>
    <w:rsid w:val="00ED45C7"/>
    <w:rsid w:val="00ED45D7"/>
    <w:rsid w:val="00ED45DD"/>
    <w:rsid w:val="00ED45E1"/>
    <w:rsid w:val="00ED45F7"/>
    <w:rsid w:val="00ED461C"/>
    <w:rsid w:val="00ED4639"/>
    <w:rsid w:val="00ED46C0"/>
    <w:rsid w:val="00ED473A"/>
    <w:rsid w:val="00ED473C"/>
    <w:rsid w:val="00ED4758"/>
    <w:rsid w:val="00ED475F"/>
    <w:rsid w:val="00ED4775"/>
    <w:rsid w:val="00ED4781"/>
    <w:rsid w:val="00ED4791"/>
    <w:rsid w:val="00ED4795"/>
    <w:rsid w:val="00ED47A6"/>
    <w:rsid w:val="00ED47D6"/>
    <w:rsid w:val="00ED47D9"/>
    <w:rsid w:val="00ED47E9"/>
    <w:rsid w:val="00ED4856"/>
    <w:rsid w:val="00ED487E"/>
    <w:rsid w:val="00ED488E"/>
    <w:rsid w:val="00ED48CD"/>
    <w:rsid w:val="00ED48E0"/>
    <w:rsid w:val="00ED4944"/>
    <w:rsid w:val="00ED49BE"/>
    <w:rsid w:val="00ED49F9"/>
    <w:rsid w:val="00ED4A18"/>
    <w:rsid w:val="00ED4A30"/>
    <w:rsid w:val="00ED4A6D"/>
    <w:rsid w:val="00ED4A9D"/>
    <w:rsid w:val="00ED4AA9"/>
    <w:rsid w:val="00ED4B30"/>
    <w:rsid w:val="00ED4B39"/>
    <w:rsid w:val="00ED4BB7"/>
    <w:rsid w:val="00ED4C0A"/>
    <w:rsid w:val="00ED4C80"/>
    <w:rsid w:val="00ED4C95"/>
    <w:rsid w:val="00ED4CF7"/>
    <w:rsid w:val="00ED4D26"/>
    <w:rsid w:val="00ED4D8A"/>
    <w:rsid w:val="00ED4DE3"/>
    <w:rsid w:val="00ED4E07"/>
    <w:rsid w:val="00ED4E8C"/>
    <w:rsid w:val="00ED4ECD"/>
    <w:rsid w:val="00ED4F3A"/>
    <w:rsid w:val="00ED4F7B"/>
    <w:rsid w:val="00ED4F84"/>
    <w:rsid w:val="00ED4F88"/>
    <w:rsid w:val="00ED4FB0"/>
    <w:rsid w:val="00ED4FCC"/>
    <w:rsid w:val="00ED5010"/>
    <w:rsid w:val="00ED5018"/>
    <w:rsid w:val="00ED502C"/>
    <w:rsid w:val="00ED5055"/>
    <w:rsid w:val="00ED5062"/>
    <w:rsid w:val="00ED5071"/>
    <w:rsid w:val="00ED50A0"/>
    <w:rsid w:val="00ED50D4"/>
    <w:rsid w:val="00ED50E9"/>
    <w:rsid w:val="00ED512D"/>
    <w:rsid w:val="00ED516E"/>
    <w:rsid w:val="00ED51EE"/>
    <w:rsid w:val="00ED5292"/>
    <w:rsid w:val="00ED529E"/>
    <w:rsid w:val="00ED532B"/>
    <w:rsid w:val="00ED532F"/>
    <w:rsid w:val="00ED5341"/>
    <w:rsid w:val="00ED5346"/>
    <w:rsid w:val="00ED5356"/>
    <w:rsid w:val="00ED5359"/>
    <w:rsid w:val="00ED5398"/>
    <w:rsid w:val="00ED539A"/>
    <w:rsid w:val="00ED53CF"/>
    <w:rsid w:val="00ED5410"/>
    <w:rsid w:val="00ED542B"/>
    <w:rsid w:val="00ED542E"/>
    <w:rsid w:val="00ED5436"/>
    <w:rsid w:val="00ED5464"/>
    <w:rsid w:val="00ED54A0"/>
    <w:rsid w:val="00ED54A4"/>
    <w:rsid w:val="00ED54C8"/>
    <w:rsid w:val="00ED54E5"/>
    <w:rsid w:val="00ED54EE"/>
    <w:rsid w:val="00ED54F6"/>
    <w:rsid w:val="00ED54F9"/>
    <w:rsid w:val="00ED55D1"/>
    <w:rsid w:val="00ED55F3"/>
    <w:rsid w:val="00ED55FE"/>
    <w:rsid w:val="00ED561C"/>
    <w:rsid w:val="00ED5670"/>
    <w:rsid w:val="00ED5681"/>
    <w:rsid w:val="00ED56A7"/>
    <w:rsid w:val="00ED56D9"/>
    <w:rsid w:val="00ED56E7"/>
    <w:rsid w:val="00ED5770"/>
    <w:rsid w:val="00ED5777"/>
    <w:rsid w:val="00ED57CA"/>
    <w:rsid w:val="00ED57D9"/>
    <w:rsid w:val="00ED57E6"/>
    <w:rsid w:val="00ED5814"/>
    <w:rsid w:val="00ED5864"/>
    <w:rsid w:val="00ED587E"/>
    <w:rsid w:val="00ED587F"/>
    <w:rsid w:val="00ED588E"/>
    <w:rsid w:val="00ED58D5"/>
    <w:rsid w:val="00ED58E4"/>
    <w:rsid w:val="00ED5903"/>
    <w:rsid w:val="00ED5931"/>
    <w:rsid w:val="00ED5953"/>
    <w:rsid w:val="00ED596F"/>
    <w:rsid w:val="00ED59CA"/>
    <w:rsid w:val="00ED59CB"/>
    <w:rsid w:val="00ED59CF"/>
    <w:rsid w:val="00ED59D1"/>
    <w:rsid w:val="00ED5A07"/>
    <w:rsid w:val="00ED5A10"/>
    <w:rsid w:val="00ED5A28"/>
    <w:rsid w:val="00ED5A31"/>
    <w:rsid w:val="00ED5A3B"/>
    <w:rsid w:val="00ED5A52"/>
    <w:rsid w:val="00ED5A68"/>
    <w:rsid w:val="00ED5A7A"/>
    <w:rsid w:val="00ED5A8E"/>
    <w:rsid w:val="00ED5AC1"/>
    <w:rsid w:val="00ED5AFE"/>
    <w:rsid w:val="00ED5B47"/>
    <w:rsid w:val="00ED5B7F"/>
    <w:rsid w:val="00ED5BF1"/>
    <w:rsid w:val="00ED5C2E"/>
    <w:rsid w:val="00ED5C4D"/>
    <w:rsid w:val="00ED5C70"/>
    <w:rsid w:val="00ED5C76"/>
    <w:rsid w:val="00ED5CA8"/>
    <w:rsid w:val="00ED5CD3"/>
    <w:rsid w:val="00ED5CE1"/>
    <w:rsid w:val="00ED5CF2"/>
    <w:rsid w:val="00ED5CFA"/>
    <w:rsid w:val="00ED5D03"/>
    <w:rsid w:val="00ED5D34"/>
    <w:rsid w:val="00ED5D5B"/>
    <w:rsid w:val="00ED5D66"/>
    <w:rsid w:val="00ED5DA5"/>
    <w:rsid w:val="00ED5DBF"/>
    <w:rsid w:val="00ED5E06"/>
    <w:rsid w:val="00ED5E0C"/>
    <w:rsid w:val="00ED5E46"/>
    <w:rsid w:val="00ED5E60"/>
    <w:rsid w:val="00ED5E93"/>
    <w:rsid w:val="00ED5EA4"/>
    <w:rsid w:val="00ED5EB5"/>
    <w:rsid w:val="00ED5EF2"/>
    <w:rsid w:val="00ED5F25"/>
    <w:rsid w:val="00ED5F34"/>
    <w:rsid w:val="00ED5F6A"/>
    <w:rsid w:val="00ED5F82"/>
    <w:rsid w:val="00ED5F93"/>
    <w:rsid w:val="00ED5FA5"/>
    <w:rsid w:val="00ED5FB9"/>
    <w:rsid w:val="00ED605D"/>
    <w:rsid w:val="00ED6060"/>
    <w:rsid w:val="00ED6088"/>
    <w:rsid w:val="00ED6089"/>
    <w:rsid w:val="00ED608C"/>
    <w:rsid w:val="00ED60BE"/>
    <w:rsid w:val="00ED60F5"/>
    <w:rsid w:val="00ED6104"/>
    <w:rsid w:val="00ED612D"/>
    <w:rsid w:val="00ED6164"/>
    <w:rsid w:val="00ED616E"/>
    <w:rsid w:val="00ED619E"/>
    <w:rsid w:val="00ED61C4"/>
    <w:rsid w:val="00ED6207"/>
    <w:rsid w:val="00ED6213"/>
    <w:rsid w:val="00ED6242"/>
    <w:rsid w:val="00ED6259"/>
    <w:rsid w:val="00ED62D0"/>
    <w:rsid w:val="00ED62DD"/>
    <w:rsid w:val="00ED62F9"/>
    <w:rsid w:val="00ED6324"/>
    <w:rsid w:val="00ED6325"/>
    <w:rsid w:val="00ED6378"/>
    <w:rsid w:val="00ED63AB"/>
    <w:rsid w:val="00ED6498"/>
    <w:rsid w:val="00ED64A3"/>
    <w:rsid w:val="00ED64BC"/>
    <w:rsid w:val="00ED6541"/>
    <w:rsid w:val="00ED655B"/>
    <w:rsid w:val="00ED656E"/>
    <w:rsid w:val="00ED6573"/>
    <w:rsid w:val="00ED6576"/>
    <w:rsid w:val="00ED65A0"/>
    <w:rsid w:val="00ED65D3"/>
    <w:rsid w:val="00ED65DC"/>
    <w:rsid w:val="00ED65E1"/>
    <w:rsid w:val="00ED6618"/>
    <w:rsid w:val="00ED6641"/>
    <w:rsid w:val="00ED664B"/>
    <w:rsid w:val="00ED665B"/>
    <w:rsid w:val="00ED6689"/>
    <w:rsid w:val="00ED6697"/>
    <w:rsid w:val="00ED66DE"/>
    <w:rsid w:val="00ED671F"/>
    <w:rsid w:val="00ED6732"/>
    <w:rsid w:val="00ED6733"/>
    <w:rsid w:val="00ED6756"/>
    <w:rsid w:val="00ED6759"/>
    <w:rsid w:val="00ED675D"/>
    <w:rsid w:val="00ED6761"/>
    <w:rsid w:val="00ED6762"/>
    <w:rsid w:val="00ED676F"/>
    <w:rsid w:val="00ED67AA"/>
    <w:rsid w:val="00ED67AE"/>
    <w:rsid w:val="00ED67DD"/>
    <w:rsid w:val="00ED67E5"/>
    <w:rsid w:val="00ED6827"/>
    <w:rsid w:val="00ED6852"/>
    <w:rsid w:val="00ED685C"/>
    <w:rsid w:val="00ED686E"/>
    <w:rsid w:val="00ED68BF"/>
    <w:rsid w:val="00ED68E2"/>
    <w:rsid w:val="00ED68F9"/>
    <w:rsid w:val="00ED691C"/>
    <w:rsid w:val="00ED691D"/>
    <w:rsid w:val="00ED69C1"/>
    <w:rsid w:val="00ED69C6"/>
    <w:rsid w:val="00ED69CA"/>
    <w:rsid w:val="00ED6A0D"/>
    <w:rsid w:val="00ED6A12"/>
    <w:rsid w:val="00ED6A36"/>
    <w:rsid w:val="00ED6A86"/>
    <w:rsid w:val="00ED6AA8"/>
    <w:rsid w:val="00ED6AE6"/>
    <w:rsid w:val="00ED6B1B"/>
    <w:rsid w:val="00ED6B63"/>
    <w:rsid w:val="00ED6B7B"/>
    <w:rsid w:val="00ED6B9F"/>
    <w:rsid w:val="00ED6BE7"/>
    <w:rsid w:val="00ED6C25"/>
    <w:rsid w:val="00ED6C33"/>
    <w:rsid w:val="00ED6C5A"/>
    <w:rsid w:val="00ED6C5E"/>
    <w:rsid w:val="00ED6C92"/>
    <w:rsid w:val="00ED6C96"/>
    <w:rsid w:val="00ED6CA1"/>
    <w:rsid w:val="00ED6CC5"/>
    <w:rsid w:val="00ED6CCA"/>
    <w:rsid w:val="00ED6D07"/>
    <w:rsid w:val="00ED6D5B"/>
    <w:rsid w:val="00ED6D7C"/>
    <w:rsid w:val="00ED6DC5"/>
    <w:rsid w:val="00ED6DDE"/>
    <w:rsid w:val="00ED6DED"/>
    <w:rsid w:val="00ED6E00"/>
    <w:rsid w:val="00ED6E79"/>
    <w:rsid w:val="00ED6EA1"/>
    <w:rsid w:val="00ED6EEE"/>
    <w:rsid w:val="00ED6F11"/>
    <w:rsid w:val="00ED6F88"/>
    <w:rsid w:val="00ED6FA3"/>
    <w:rsid w:val="00ED6FB0"/>
    <w:rsid w:val="00ED7012"/>
    <w:rsid w:val="00ED702D"/>
    <w:rsid w:val="00ED702F"/>
    <w:rsid w:val="00ED7050"/>
    <w:rsid w:val="00ED706C"/>
    <w:rsid w:val="00ED708E"/>
    <w:rsid w:val="00ED709C"/>
    <w:rsid w:val="00ED70AC"/>
    <w:rsid w:val="00ED70AE"/>
    <w:rsid w:val="00ED70D1"/>
    <w:rsid w:val="00ED70DB"/>
    <w:rsid w:val="00ED70E4"/>
    <w:rsid w:val="00ED710E"/>
    <w:rsid w:val="00ED7113"/>
    <w:rsid w:val="00ED7123"/>
    <w:rsid w:val="00ED7142"/>
    <w:rsid w:val="00ED7170"/>
    <w:rsid w:val="00ED7172"/>
    <w:rsid w:val="00ED7193"/>
    <w:rsid w:val="00ED71E1"/>
    <w:rsid w:val="00ED721E"/>
    <w:rsid w:val="00ED7224"/>
    <w:rsid w:val="00ED7257"/>
    <w:rsid w:val="00ED7268"/>
    <w:rsid w:val="00ED7291"/>
    <w:rsid w:val="00ED7293"/>
    <w:rsid w:val="00ED72A3"/>
    <w:rsid w:val="00ED72AB"/>
    <w:rsid w:val="00ED72B7"/>
    <w:rsid w:val="00ED72BA"/>
    <w:rsid w:val="00ED72BF"/>
    <w:rsid w:val="00ED72C8"/>
    <w:rsid w:val="00ED72CB"/>
    <w:rsid w:val="00ED72CF"/>
    <w:rsid w:val="00ED7380"/>
    <w:rsid w:val="00ED7385"/>
    <w:rsid w:val="00ED7390"/>
    <w:rsid w:val="00ED73B1"/>
    <w:rsid w:val="00ED73CA"/>
    <w:rsid w:val="00ED73F7"/>
    <w:rsid w:val="00ED743D"/>
    <w:rsid w:val="00ED7493"/>
    <w:rsid w:val="00ED74A8"/>
    <w:rsid w:val="00ED74C9"/>
    <w:rsid w:val="00ED74EB"/>
    <w:rsid w:val="00ED74FB"/>
    <w:rsid w:val="00ED7502"/>
    <w:rsid w:val="00ED754D"/>
    <w:rsid w:val="00ED7598"/>
    <w:rsid w:val="00ED75CC"/>
    <w:rsid w:val="00ED75F9"/>
    <w:rsid w:val="00ED7615"/>
    <w:rsid w:val="00ED7702"/>
    <w:rsid w:val="00ED7730"/>
    <w:rsid w:val="00ED776D"/>
    <w:rsid w:val="00ED778A"/>
    <w:rsid w:val="00ED77E7"/>
    <w:rsid w:val="00ED7808"/>
    <w:rsid w:val="00ED781B"/>
    <w:rsid w:val="00ED7820"/>
    <w:rsid w:val="00ED7823"/>
    <w:rsid w:val="00ED7845"/>
    <w:rsid w:val="00ED7848"/>
    <w:rsid w:val="00ED784F"/>
    <w:rsid w:val="00ED7859"/>
    <w:rsid w:val="00ED785B"/>
    <w:rsid w:val="00ED788E"/>
    <w:rsid w:val="00ED788F"/>
    <w:rsid w:val="00ED78F5"/>
    <w:rsid w:val="00ED78FE"/>
    <w:rsid w:val="00ED7904"/>
    <w:rsid w:val="00ED792D"/>
    <w:rsid w:val="00ED7940"/>
    <w:rsid w:val="00ED794A"/>
    <w:rsid w:val="00ED7990"/>
    <w:rsid w:val="00ED79D0"/>
    <w:rsid w:val="00ED7A1B"/>
    <w:rsid w:val="00ED7A3C"/>
    <w:rsid w:val="00ED7A40"/>
    <w:rsid w:val="00ED7A5F"/>
    <w:rsid w:val="00ED7A6E"/>
    <w:rsid w:val="00ED7A8B"/>
    <w:rsid w:val="00ED7A91"/>
    <w:rsid w:val="00ED7AA6"/>
    <w:rsid w:val="00ED7AC1"/>
    <w:rsid w:val="00ED7ADD"/>
    <w:rsid w:val="00ED7AF4"/>
    <w:rsid w:val="00ED7B03"/>
    <w:rsid w:val="00ED7B37"/>
    <w:rsid w:val="00ED7B65"/>
    <w:rsid w:val="00ED7B66"/>
    <w:rsid w:val="00ED7B87"/>
    <w:rsid w:val="00ED7B9C"/>
    <w:rsid w:val="00ED7BA0"/>
    <w:rsid w:val="00ED7BB6"/>
    <w:rsid w:val="00ED7BE9"/>
    <w:rsid w:val="00ED7C1B"/>
    <w:rsid w:val="00ED7C3E"/>
    <w:rsid w:val="00ED7CB8"/>
    <w:rsid w:val="00ED7CD0"/>
    <w:rsid w:val="00ED7D57"/>
    <w:rsid w:val="00ED7D71"/>
    <w:rsid w:val="00ED7DB3"/>
    <w:rsid w:val="00ED7DC1"/>
    <w:rsid w:val="00ED7E67"/>
    <w:rsid w:val="00ED7E78"/>
    <w:rsid w:val="00ED7E97"/>
    <w:rsid w:val="00ED7EBB"/>
    <w:rsid w:val="00ED7ED6"/>
    <w:rsid w:val="00ED7F09"/>
    <w:rsid w:val="00ED7F9B"/>
    <w:rsid w:val="00ED7FB2"/>
    <w:rsid w:val="00ED7FD1"/>
    <w:rsid w:val="00ED7FDB"/>
    <w:rsid w:val="00EE000B"/>
    <w:rsid w:val="00EE0036"/>
    <w:rsid w:val="00EE00A3"/>
    <w:rsid w:val="00EE00C7"/>
    <w:rsid w:val="00EE017F"/>
    <w:rsid w:val="00EE0222"/>
    <w:rsid w:val="00EE022D"/>
    <w:rsid w:val="00EE0257"/>
    <w:rsid w:val="00EE0280"/>
    <w:rsid w:val="00EE029E"/>
    <w:rsid w:val="00EE02AA"/>
    <w:rsid w:val="00EE02BF"/>
    <w:rsid w:val="00EE02E7"/>
    <w:rsid w:val="00EE02FB"/>
    <w:rsid w:val="00EE0354"/>
    <w:rsid w:val="00EE038B"/>
    <w:rsid w:val="00EE040B"/>
    <w:rsid w:val="00EE046A"/>
    <w:rsid w:val="00EE048D"/>
    <w:rsid w:val="00EE04CF"/>
    <w:rsid w:val="00EE04DE"/>
    <w:rsid w:val="00EE04F6"/>
    <w:rsid w:val="00EE054B"/>
    <w:rsid w:val="00EE055E"/>
    <w:rsid w:val="00EE056F"/>
    <w:rsid w:val="00EE05DE"/>
    <w:rsid w:val="00EE0627"/>
    <w:rsid w:val="00EE062C"/>
    <w:rsid w:val="00EE063D"/>
    <w:rsid w:val="00EE0651"/>
    <w:rsid w:val="00EE0698"/>
    <w:rsid w:val="00EE06BA"/>
    <w:rsid w:val="00EE06DB"/>
    <w:rsid w:val="00EE06DD"/>
    <w:rsid w:val="00EE06F7"/>
    <w:rsid w:val="00EE072E"/>
    <w:rsid w:val="00EE0757"/>
    <w:rsid w:val="00EE077E"/>
    <w:rsid w:val="00EE07AA"/>
    <w:rsid w:val="00EE07B1"/>
    <w:rsid w:val="00EE0834"/>
    <w:rsid w:val="00EE085F"/>
    <w:rsid w:val="00EE0896"/>
    <w:rsid w:val="00EE08D7"/>
    <w:rsid w:val="00EE0901"/>
    <w:rsid w:val="00EE0906"/>
    <w:rsid w:val="00EE0959"/>
    <w:rsid w:val="00EE096B"/>
    <w:rsid w:val="00EE0A61"/>
    <w:rsid w:val="00EE0A71"/>
    <w:rsid w:val="00EE0A8D"/>
    <w:rsid w:val="00EE0AB0"/>
    <w:rsid w:val="00EE0ABE"/>
    <w:rsid w:val="00EE0B2C"/>
    <w:rsid w:val="00EE0B32"/>
    <w:rsid w:val="00EE0B99"/>
    <w:rsid w:val="00EE0BA0"/>
    <w:rsid w:val="00EE0BFE"/>
    <w:rsid w:val="00EE0C2B"/>
    <w:rsid w:val="00EE0C52"/>
    <w:rsid w:val="00EE0C62"/>
    <w:rsid w:val="00EE0C8B"/>
    <w:rsid w:val="00EE0C8E"/>
    <w:rsid w:val="00EE0C97"/>
    <w:rsid w:val="00EE0CD3"/>
    <w:rsid w:val="00EE0CD4"/>
    <w:rsid w:val="00EE0CD8"/>
    <w:rsid w:val="00EE0D16"/>
    <w:rsid w:val="00EE0D31"/>
    <w:rsid w:val="00EE0D48"/>
    <w:rsid w:val="00EE0DB1"/>
    <w:rsid w:val="00EE0DB3"/>
    <w:rsid w:val="00EE0DBF"/>
    <w:rsid w:val="00EE0DF7"/>
    <w:rsid w:val="00EE0E1E"/>
    <w:rsid w:val="00EE0E21"/>
    <w:rsid w:val="00EE0E26"/>
    <w:rsid w:val="00EE0E30"/>
    <w:rsid w:val="00EE0E4F"/>
    <w:rsid w:val="00EE0E7D"/>
    <w:rsid w:val="00EE0E9A"/>
    <w:rsid w:val="00EE0ED6"/>
    <w:rsid w:val="00EE0EF3"/>
    <w:rsid w:val="00EE0F57"/>
    <w:rsid w:val="00EE0F5F"/>
    <w:rsid w:val="00EE0FB8"/>
    <w:rsid w:val="00EE1059"/>
    <w:rsid w:val="00EE1075"/>
    <w:rsid w:val="00EE1076"/>
    <w:rsid w:val="00EE10B3"/>
    <w:rsid w:val="00EE10B4"/>
    <w:rsid w:val="00EE10D3"/>
    <w:rsid w:val="00EE10EC"/>
    <w:rsid w:val="00EE10F0"/>
    <w:rsid w:val="00EE1141"/>
    <w:rsid w:val="00EE1148"/>
    <w:rsid w:val="00EE1169"/>
    <w:rsid w:val="00EE1181"/>
    <w:rsid w:val="00EE1194"/>
    <w:rsid w:val="00EE11FE"/>
    <w:rsid w:val="00EE1214"/>
    <w:rsid w:val="00EE1223"/>
    <w:rsid w:val="00EE1234"/>
    <w:rsid w:val="00EE125F"/>
    <w:rsid w:val="00EE12CF"/>
    <w:rsid w:val="00EE1336"/>
    <w:rsid w:val="00EE1354"/>
    <w:rsid w:val="00EE1363"/>
    <w:rsid w:val="00EE137A"/>
    <w:rsid w:val="00EE13A3"/>
    <w:rsid w:val="00EE13B8"/>
    <w:rsid w:val="00EE13DE"/>
    <w:rsid w:val="00EE142F"/>
    <w:rsid w:val="00EE1431"/>
    <w:rsid w:val="00EE1462"/>
    <w:rsid w:val="00EE14B2"/>
    <w:rsid w:val="00EE14D9"/>
    <w:rsid w:val="00EE14EE"/>
    <w:rsid w:val="00EE1517"/>
    <w:rsid w:val="00EE152A"/>
    <w:rsid w:val="00EE1571"/>
    <w:rsid w:val="00EE1579"/>
    <w:rsid w:val="00EE158B"/>
    <w:rsid w:val="00EE15A3"/>
    <w:rsid w:val="00EE15B2"/>
    <w:rsid w:val="00EE15EE"/>
    <w:rsid w:val="00EE1651"/>
    <w:rsid w:val="00EE1675"/>
    <w:rsid w:val="00EE169E"/>
    <w:rsid w:val="00EE16D9"/>
    <w:rsid w:val="00EE1711"/>
    <w:rsid w:val="00EE171F"/>
    <w:rsid w:val="00EE173B"/>
    <w:rsid w:val="00EE1799"/>
    <w:rsid w:val="00EE17D8"/>
    <w:rsid w:val="00EE17DA"/>
    <w:rsid w:val="00EE1820"/>
    <w:rsid w:val="00EE1873"/>
    <w:rsid w:val="00EE188B"/>
    <w:rsid w:val="00EE18D4"/>
    <w:rsid w:val="00EE18D7"/>
    <w:rsid w:val="00EE1932"/>
    <w:rsid w:val="00EE1944"/>
    <w:rsid w:val="00EE1970"/>
    <w:rsid w:val="00EE1993"/>
    <w:rsid w:val="00EE19A2"/>
    <w:rsid w:val="00EE19BD"/>
    <w:rsid w:val="00EE19CC"/>
    <w:rsid w:val="00EE19E0"/>
    <w:rsid w:val="00EE1AE8"/>
    <w:rsid w:val="00EE1AFD"/>
    <w:rsid w:val="00EE1B6E"/>
    <w:rsid w:val="00EE1B6F"/>
    <w:rsid w:val="00EE1B8A"/>
    <w:rsid w:val="00EE1BDF"/>
    <w:rsid w:val="00EE1BE6"/>
    <w:rsid w:val="00EE1BE8"/>
    <w:rsid w:val="00EE1C58"/>
    <w:rsid w:val="00EE1CBA"/>
    <w:rsid w:val="00EE1D19"/>
    <w:rsid w:val="00EE1D28"/>
    <w:rsid w:val="00EE1D4C"/>
    <w:rsid w:val="00EE1D80"/>
    <w:rsid w:val="00EE1DD9"/>
    <w:rsid w:val="00EE1DFA"/>
    <w:rsid w:val="00EE1E2B"/>
    <w:rsid w:val="00EE1E3A"/>
    <w:rsid w:val="00EE1E42"/>
    <w:rsid w:val="00EE1E64"/>
    <w:rsid w:val="00EE1EA8"/>
    <w:rsid w:val="00EE1F02"/>
    <w:rsid w:val="00EE1F3D"/>
    <w:rsid w:val="00EE1F5A"/>
    <w:rsid w:val="00EE1F67"/>
    <w:rsid w:val="00EE1FA3"/>
    <w:rsid w:val="00EE1FD4"/>
    <w:rsid w:val="00EE1FDC"/>
    <w:rsid w:val="00EE1FF3"/>
    <w:rsid w:val="00EE1FFB"/>
    <w:rsid w:val="00EE202D"/>
    <w:rsid w:val="00EE204B"/>
    <w:rsid w:val="00EE2085"/>
    <w:rsid w:val="00EE208C"/>
    <w:rsid w:val="00EE20B8"/>
    <w:rsid w:val="00EE20EF"/>
    <w:rsid w:val="00EE214A"/>
    <w:rsid w:val="00EE2160"/>
    <w:rsid w:val="00EE21DD"/>
    <w:rsid w:val="00EE21F9"/>
    <w:rsid w:val="00EE224C"/>
    <w:rsid w:val="00EE22A7"/>
    <w:rsid w:val="00EE22A8"/>
    <w:rsid w:val="00EE2367"/>
    <w:rsid w:val="00EE23DA"/>
    <w:rsid w:val="00EE242C"/>
    <w:rsid w:val="00EE248A"/>
    <w:rsid w:val="00EE248B"/>
    <w:rsid w:val="00EE249B"/>
    <w:rsid w:val="00EE24B9"/>
    <w:rsid w:val="00EE2500"/>
    <w:rsid w:val="00EE2502"/>
    <w:rsid w:val="00EE2523"/>
    <w:rsid w:val="00EE258F"/>
    <w:rsid w:val="00EE25A5"/>
    <w:rsid w:val="00EE25BC"/>
    <w:rsid w:val="00EE2631"/>
    <w:rsid w:val="00EE267E"/>
    <w:rsid w:val="00EE26BF"/>
    <w:rsid w:val="00EE26D6"/>
    <w:rsid w:val="00EE26E0"/>
    <w:rsid w:val="00EE2783"/>
    <w:rsid w:val="00EE278E"/>
    <w:rsid w:val="00EE27DA"/>
    <w:rsid w:val="00EE27F2"/>
    <w:rsid w:val="00EE27F8"/>
    <w:rsid w:val="00EE2809"/>
    <w:rsid w:val="00EE281C"/>
    <w:rsid w:val="00EE2899"/>
    <w:rsid w:val="00EE28C9"/>
    <w:rsid w:val="00EE28D2"/>
    <w:rsid w:val="00EE2941"/>
    <w:rsid w:val="00EE299B"/>
    <w:rsid w:val="00EE29CB"/>
    <w:rsid w:val="00EE29DA"/>
    <w:rsid w:val="00EE29E1"/>
    <w:rsid w:val="00EE2A0F"/>
    <w:rsid w:val="00EE2A2A"/>
    <w:rsid w:val="00EE2A5D"/>
    <w:rsid w:val="00EE2A93"/>
    <w:rsid w:val="00EE2A9D"/>
    <w:rsid w:val="00EE2B50"/>
    <w:rsid w:val="00EE2B55"/>
    <w:rsid w:val="00EE2B6F"/>
    <w:rsid w:val="00EE2B70"/>
    <w:rsid w:val="00EE2C8F"/>
    <w:rsid w:val="00EE2CC4"/>
    <w:rsid w:val="00EE2CEA"/>
    <w:rsid w:val="00EE2D13"/>
    <w:rsid w:val="00EE2D33"/>
    <w:rsid w:val="00EE2D42"/>
    <w:rsid w:val="00EE2DC1"/>
    <w:rsid w:val="00EE2DD0"/>
    <w:rsid w:val="00EE2E44"/>
    <w:rsid w:val="00EE2E69"/>
    <w:rsid w:val="00EE2E8A"/>
    <w:rsid w:val="00EE2EE2"/>
    <w:rsid w:val="00EE2F34"/>
    <w:rsid w:val="00EE2F6A"/>
    <w:rsid w:val="00EE2F6E"/>
    <w:rsid w:val="00EE2F7C"/>
    <w:rsid w:val="00EE2F81"/>
    <w:rsid w:val="00EE2FAC"/>
    <w:rsid w:val="00EE2FB3"/>
    <w:rsid w:val="00EE2FBB"/>
    <w:rsid w:val="00EE3021"/>
    <w:rsid w:val="00EE3079"/>
    <w:rsid w:val="00EE309E"/>
    <w:rsid w:val="00EE30E7"/>
    <w:rsid w:val="00EE3106"/>
    <w:rsid w:val="00EE310B"/>
    <w:rsid w:val="00EE3126"/>
    <w:rsid w:val="00EE3133"/>
    <w:rsid w:val="00EE3151"/>
    <w:rsid w:val="00EE3193"/>
    <w:rsid w:val="00EE31C6"/>
    <w:rsid w:val="00EE31E2"/>
    <w:rsid w:val="00EE31F3"/>
    <w:rsid w:val="00EE3218"/>
    <w:rsid w:val="00EE3222"/>
    <w:rsid w:val="00EE3228"/>
    <w:rsid w:val="00EE3386"/>
    <w:rsid w:val="00EE33B7"/>
    <w:rsid w:val="00EE33D0"/>
    <w:rsid w:val="00EE3435"/>
    <w:rsid w:val="00EE3459"/>
    <w:rsid w:val="00EE3469"/>
    <w:rsid w:val="00EE3479"/>
    <w:rsid w:val="00EE34D2"/>
    <w:rsid w:val="00EE3500"/>
    <w:rsid w:val="00EE3558"/>
    <w:rsid w:val="00EE362F"/>
    <w:rsid w:val="00EE3688"/>
    <w:rsid w:val="00EE36A4"/>
    <w:rsid w:val="00EE3739"/>
    <w:rsid w:val="00EE3757"/>
    <w:rsid w:val="00EE3764"/>
    <w:rsid w:val="00EE376B"/>
    <w:rsid w:val="00EE377E"/>
    <w:rsid w:val="00EE378B"/>
    <w:rsid w:val="00EE3792"/>
    <w:rsid w:val="00EE37D6"/>
    <w:rsid w:val="00EE37DE"/>
    <w:rsid w:val="00EE37F6"/>
    <w:rsid w:val="00EE381D"/>
    <w:rsid w:val="00EE382B"/>
    <w:rsid w:val="00EE382E"/>
    <w:rsid w:val="00EE3846"/>
    <w:rsid w:val="00EE38A3"/>
    <w:rsid w:val="00EE38C8"/>
    <w:rsid w:val="00EE38CA"/>
    <w:rsid w:val="00EE38CB"/>
    <w:rsid w:val="00EE38DA"/>
    <w:rsid w:val="00EE3908"/>
    <w:rsid w:val="00EE3924"/>
    <w:rsid w:val="00EE3949"/>
    <w:rsid w:val="00EE3951"/>
    <w:rsid w:val="00EE3963"/>
    <w:rsid w:val="00EE3966"/>
    <w:rsid w:val="00EE39A1"/>
    <w:rsid w:val="00EE39AE"/>
    <w:rsid w:val="00EE39C8"/>
    <w:rsid w:val="00EE39F6"/>
    <w:rsid w:val="00EE3A00"/>
    <w:rsid w:val="00EE3A02"/>
    <w:rsid w:val="00EE3AB9"/>
    <w:rsid w:val="00EE3ABA"/>
    <w:rsid w:val="00EE3ACF"/>
    <w:rsid w:val="00EE3AD6"/>
    <w:rsid w:val="00EE3AF3"/>
    <w:rsid w:val="00EE3B12"/>
    <w:rsid w:val="00EE3B75"/>
    <w:rsid w:val="00EE3B9D"/>
    <w:rsid w:val="00EE3BB6"/>
    <w:rsid w:val="00EE3BC2"/>
    <w:rsid w:val="00EE3BD7"/>
    <w:rsid w:val="00EE3C45"/>
    <w:rsid w:val="00EE3C68"/>
    <w:rsid w:val="00EE3C7A"/>
    <w:rsid w:val="00EE3C7B"/>
    <w:rsid w:val="00EE3CBC"/>
    <w:rsid w:val="00EE3CD1"/>
    <w:rsid w:val="00EE3CF2"/>
    <w:rsid w:val="00EE3D35"/>
    <w:rsid w:val="00EE3D36"/>
    <w:rsid w:val="00EE3DA1"/>
    <w:rsid w:val="00EE3DFC"/>
    <w:rsid w:val="00EE3E4A"/>
    <w:rsid w:val="00EE3E56"/>
    <w:rsid w:val="00EE3E65"/>
    <w:rsid w:val="00EE3E6C"/>
    <w:rsid w:val="00EE3E98"/>
    <w:rsid w:val="00EE3EEF"/>
    <w:rsid w:val="00EE3EFF"/>
    <w:rsid w:val="00EE3F13"/>
    <w:rsid w:val="00EE3F23"/>
    <w:rsid w:val="00EE3FC3"/>
    <w:rsid w:val="00EE3FFB"/>
    <w:rsid w:val="00EE4007"/>
    <w:rsid w:val="00EE4012"/>
    <w:rsid w:val="00EE4041"/>
    <w:rsid w:val="00EE4046"/>
    <w:rsid w:val="00EE4056"/>
    <w:rsid w:val="00EE4091"/>
    <w:rsid w:val="00EE409F"/>
    <w:rsid w:val="00EE40B3"/>
    <w:rsid w:val="00EE40C1"/>
    <w:rsid w:val="00EE40F4"/>
    <w:rsid w:val="00EE410D"/>
    <w:rsid w:val="00EE415B"/>
    <w:rsid w:val="00EE416C"/>
    <w:rsid w:val="00EE417C"/>
    <w:rsid w:val="00EE4184"/>
    <w:rsid w:val="00EE41A4"/>
    <w:rsid w:val="00EE41DF"/>
    <w:rsid w:val="00EE41F2"/>
    <w:rsid w:val="00EE421E"/>
    <w:rsid w:val="00EE421F"/>
    <w:rsid w:val="00EE4232"/>
    <w:rsid w:val="00EE4251"/>
    <w:rsid w:val="00EE4258"/>
    <w:rsid w:val="00EE425E"/>
    <w:rsid w:val="00EE4295"/>
    <w:rsid w:val="00EE42AB"/>
    <w:rsid w:val="00EE42B0"/>
    <w:rsid w:val="00EE42D9"/>
    <w:rsid w:val="00EE42E4"/>
    <w:rsid w:val="00EE42E6"/>
    <w:rsid w:val="00EE42EA"/>
    <w:rsid w:val="00EE4301"/>
    <w:rsid w:val="00EE4328"/>
    <w:rsid w:val="00EE435E"/>
    <w:rsid w:val="00EE4360"/>
    <w:rsid w:val="00EE4362"/>
    <w:rsid w:val="00EE4382"/>
    <w:rsid w:val="00EE4388"/>
    <w:rsid w:val="00EE4395"/>
    <w:rsid w:val="00EE439E"/>
    <w:rsid w:val="00EE43A0"/>
    <w:rsid w:val="00EE43F6"/>
    <w:rsid w:val="00EE440E"/>
    <w:rsid w:val="00EE447D"/>
    <w:rsid w:val="00EE4493"/>
    <w:rsid w:val="00EE44B9"/>
    <w:rsid w:val="00EE44BC"/>
    <w:rsid w:val="00EE44D2"/>
    <w:rsid w:val="00EE44D6"/>
    <w:rsid w:val="00EE44F9"/>
    <w:rsid w:val="00EE44FF"/>
    <w:rsid w:val="00EE4527"/>
    <w:rsid w:val="00EE4540"/>
    <w:rsid w:val="00EE4598"/>
    <w:rsid w:val="00EE45A3"/>
    <w:rsid w:val="00EE4601"/>
    <w:rsid w:val="00EE463B"/>
    <w:rsid w:val="00EE463E"/>
    <w:rsid w:val="00EE4684"/>
    <w:rsid w:val="00EE46CB"/>
    <w:rsid w:val="00EE4717"/>
    <w:rsid w:val="00EE474E"/>
    <w:rsid w:val="00EE47FC"/>
    <w:rsid w:val="00EE482F"/>
    <w:rsid w:val="00EE4844"/>
    <w:rsid w:val="00EE484E"/>
    <w:rsid w:val="00EE4889"/>
    <w:rsid w:val="00EE48B2"/>
    <w:rsid w:val="00EE48E1"/>
    <w:rsid w:val="00EE4934"/>
    <w:rsid w:val="00EE4965"/>
    <w:rsid w:val="00EE4971"/>
    <w:rsid w:val="00EE4973"/>
    <w:rsid w:val="00EE4989"/>
    <w:rsid w:val="00EE49C5"/>
    <w:rsid w:val="00EE49C6"/>
    <w:rsid w:val="00EE4A5A"/>
    <w:rsid w:val="00EE4A76"/>
    <w:rsid w:val="00EE4A9F"/>
    <w:rsid w:val="00EE4AAE"/>
    <w:rsid w:val="00EE4AD7"/>
    <w:rsid w:val="00EE4ADE"/>
    <w:rsid w:val="00EE4B2A"/>
    <w:rsid w:val="00EE4BA3"/>
    <w:rsid w:val="00EE4BC5"/>
    <w:rsid w:val="00EE4BE9"/>
    <w:rsid w:val="00EE4C09"/>
    <w:rsid w:val="00EE4C2F"/>
    <w:rsid w:val="00EE4C62"/>
    <w:rsid w:val="00EE4C8A"/>
    <w:rsid w:val="00EE4CB0"/>
    <w:rsid w:val="00EE4CB5"/>
    <w:rsid w:val="00EE4CE8"/>
    <w:rsid w:val="00EE4CF0"/>
    <w:rsid w:val="00EE4DE5"/>
    <w:rsid w:val="00EE4DE9"/>
    <w:rsid w:val="00EE4E3D"/>
    <w:rsid w:val="00EE4EA2"/>
    <w:rsid w:val="00EE4ECA"/>
    <w:rsid w:val="00EE4ECF"/>
    <w:rsid w:val="00EE4EDB"/>
    <w:rsid w:val="00EE4F08"/>
    <w:rsid w:val="00EE4F4F"/>
    <w:rsid w:val="00EE4F60"/>
    <w:rsid w:val="00EE4F66"/>
    <w:rsid w:val="00EE4FCE"/>
    <w:rsid w:val="00EE4FD2"/>
    <w:rsid w:val="00EE5058"/>
    <w:rsid w:val="00EE5094"/>
    <w:rsid w:val="00EE50C6"/>
    <w:rsid w:val="00EE50D2"/>
    <w:rsid w:val="00EE50D4"/>
    <w:rsid w:val="00EE511C"/>
    <w:rsid w:val="00EE5208"/>
    <w:rsid w:val="00EE5276"/>
    <w:rsid w:val="00EE5284"/>
    <w:rsid w:val="00EE52A7"/>
    <w:rsid w:val="00EE52C6"/>
    <w:rsid w:val="00EE52DF"/>
    <w:rsid w:val="00EE5330"/>
    <w:rsid w:val="00EE5387"/>
    <w:rsid w:val="00EE5398"/>
    <w:rsid w:val="00EE53B9"/>
    <w:rsid w:val="00EE53C4"/>
    <w:rsid w:val="00EE53F7"/>
    <w:rsid w:val="00EE53F9"/>
    <w:rsid w:val="00EE53FD"/>
    <w:rsid w:val="00EE540F"/>
    <w:rsid w:val="00EE5482"/>
    <w:rsid w:val="00EE54B7"/>
    <w:rsid w:val="00EE54F0"/>
    <w:rsid w:val="00EE54FB"/>
    <w:rsid w:val="00EE551D"/>
    <w:rsid w:val="00EE5530"/>
    <w:rsid w:val="00EE55A2"/>
    <w:rsid w:val="00EE55A8"/>
    <w:rsid w:val="00EE5611"/>
    <w:rsid w:val="00EE564C"/>
    <w:rsid w:val="00EE5662"/>
    <w:rsid w:val="00EE56B6"/>
    <w:rsid w:val="00EE56B9"/>
    <w:rsid w:val="00EE56D7"/>
    <w:rsid w:val="00EE56FF"/>
    <w:rsid w:val="00EE5708"/>
    <w:rsid w:val="00EE5747"/>
    <w:rsid w:val="00EE5786"/>
    <w:rsid w:val="00EE57B0"/>
    <w:rsid w:val="00EE57BE"/>
    <w:rsid w:val="00EE580A"/>
    <w:rsid w:val="00EE584A"/>
    <w:rsid w:val="00EE584F"/>
    <w:rsid w:val="00EE5851"/>
    <w:rsid w:val="00EE5859"/>
    <w:rsid w:val="00EE585F"/>
    <w:rsid w:val="00EE5870"/>
    <w:rsid w:val="00EE58B0"/>
    <w:rsid w:val="00EE5901"/>
    <w:rsid w:val="00EE5905"/>
    <w:rsid w:val="00EE5935"/>
    <w:rsid w:val="00EE595F"/>
    <w:rsid w:val="00EE5975"/>
    <w:rsid w:val="00EE5984"/>
    <w:rsid w:val="00EE59B5"/>
    <w:rsid w:val="00EE59FC"/>
    <w:rsid w:val="00EE5A09"/>
    <w:rsid w:val="00EE5A19"/>
    <w:rsid w:val="00EE5A1C"/>
    <w:rsid w:val="00EE5ABE"/>
    <w:rsid w:val="00EE5AC4"/>
    <w:rsid w:val="00EE5AFB"/>
    <w:rsid w:val="00EE5BA2"/>
    <w:rsid w:val="00EE5C09"/>
    <w:rsid w:val="00EE5C4C"/>
    <w:rsid w:val="00EE5CA1"/>
    <w:rsid w:val="00EE5CAE"/>
    <w:rsid w:val="00EE5CBC"/>
    <w:rsid w:val="00EE5CCB"/>
    <w:rsid w:val="00EE5CEF"/>
    <w:rsid w:val="00EE5D17"/>
    <w:rsid w:val="00EE5D59"/>
    <w:rsid w:val="00EE5D7D"/>
    <w:rsid w:val="00EE5DAF"/>
    <w:rsid w:val="00EE5DE4"/>
    <w:rsid w:val="00EE5DEA"/>
    <w:rsid w:val="00EE5E01"/>
    <w:rsid w:val="00EE5E49"/>
    <w:rsid w:val="00EE5EC3"/>
    <w:rsid w:val="00EE5ED1"/>
    <w:rsid w:val="00EE5EED"/>
    <w:rsid w:val="00EE5EF9"/>
    <w:rsid w:val="00EE5EFA"/>
    <w:rsid w:val="00EE5F0C"/>
    <w:rsid w:val="00EE5F35"/>
    <w:rsid w:val="00EE5F86"/>
    <w:rsid w:val="00EE5F9D"/>
    <w:rsid w:val="00EE5FAB"/>
    <w:rsid w:val="00EE5FDD"/>
    <w:rsid w:val="00EE5FDF"/>
    <w:rsid w:val="00EE6000"/>
    <w:rsid w:val="00EE6073"/>
    <w:rsid w:val="00EE607F"/>
    <w:rsid w:val="00EE6082"/>
    <w:rsid w:val="00EE6089"/>
    <w:rsid w:val="00EE608E"/>
    <w:rsid w:val="00EE60B9"/>
    <w:rsid w:val="00EE60E8"/>
    <w:rsid w:val="00EE610C"/>
    <w:rsid w:val="00EE611C"/>
    <w:rsid w:val="00EE617F"/>
    <w:rsid w:val="00EE61C2"/>
    <w:rsid w:val="00EE61D6"/>
    <w:rsid w:val="00EE61E2"/>
    <w:rsid w:val="00EE61E4"/>
    <w:rsid w:val="00EE61EC"/>
    <w:rsid w:val="00EE6202"/>
    <w:rsid w:val="00EE6217"/>
    <w:rsid w:val="00EE6227"/>
    <w:rsid w:val="00EE6240"/>
    <w:rsid w:val="00EE626A"/>
    <w:rsid w:val="00EE628F"/>
    <w:rsid w:val="00EE62A8"/>
    <w:rsid w:val="00EE62AF"/>
    <w:rsid w:val="00EE62D5"/>
    <w:rsid w:val="00EE6327"/>
    <w:rsid w:val="00EE6339"/>
    <w:rsid w:val="00EE6396"/>
    <w:rsid w:val="00EE63AC"/>
    <w:rsid w:val="00EE63E5"/>
    <w:rsid w:val="00EE6443"/>
    <w:rsid w:val="00EE64AF"/>
    <w:rsid w:val="00EE64C0"/>
    <w:rsid w:val="00EE64DF"/>
    <w:rsid w:val="00EE650F"/>
    <w:rsid w:val="00EE655B"/>
    <w:rsid w:val="00EE6577"/>
    <w:rsid w:val="00EE65AF"/>
    <w:rsid w:val="00EE65F3"/>
    <w:rsid w:val="00EE65F4"/>
    <w:rsid w:val="00EE6614"/>
    <w:rsid w:val="00EE6616"/>
    <w:rsid w:val="00EE664A"/>
    <w:rsid w:val="00EE6680"/>
    <w:rsid w:val="00EE668D"/>
    <w:rsid w:val="00EE669A"/>
    <w:rsid w:val="00EE66CD"/>
    <w:rsid w:val="00EE66E5"/>
    <w:rsid w:val="00EE6758"/>
    <w:rsid w:val="00EE67A2"/>
    <w:rsid w:val="00EE67AB"/>
    <w:rsid w:val="00EE67C6"/>
    <w:rsid w:val="00EE67D4"/>
    <w:rsid w:val="00EE67F9"/>
    <w:rsid w:val="00EE6855"/>
    <w:rsid w:val="00EE685A"/>
    <w:rsid w:val="00EE69CF"/>
    <w:rsid w:val="00EE69D3"/>
    <w:rsid w:val="00EE69FA"/>
    <w:rsid w:val="00EE6A01"/>
    <w:rsid w:val="00EE6A10"/>
    <w:rsid w:val="00EE6A1F"/>
    <w:rsid w:val="00EE6A23"/>
    <w:rsid w:val="00EE6A4E"/>
    <w:rsid w:val="00EE6A53"/>
    <w:rsid w:val="00EE6A9D"/>
    <w:rsid w:val="00EE6B28"/>
    <w:rsid w:val="00EE6B32"/>
    <w:rsid w:val="00EE6B5F"/>
    <w:rsid w:val="00EE6B72"/>
    <w:rsid w:val="00EE6B8C"/>
    <w:rsid w:val="00EE6BBF"/>
    <w:rsid w:val="00EE6BCE"/>
    <w:rsid w:val="00EE6BDE"/>
    <w:rsid w:val="00EE6BF6"/>
    <w:rsid w:val="00EE6C1C"/>
    <w:rsid w:val="00EE6C5B"/>
    <w:rsid w:val="00EE6C94"/>
    <w:rsid w:val="00EE6CA3"/>
    <w:rsid w:val="00EE6CDD"/>
    <w:rsid w:val="00EE6D0E"/>
    <w:rsid w:val="00EE6D85"/>
    <w:rsid w:val="00EE6DA0"/>
    <w:rsid w:val="00EE6DC5"/>
    <w:rsid w:val="00EE6DF5"/>
    <w:rsid w:val="00EE6E3A"/>
    <w:rsid w:val="00EE6EEF"/>
    <w:rsid w:val="00EE6F42"/>
    <w:rsid w:val="00EE6F54"/>
    <w:rsid w:val="00EE6F5C"/>
    <w:rsid w:val="00EE6FB4"/>
    <w:rsid w:val="00EE7038"/>
    <w:rsid w:val="00EE7041"/>
    <w:rsid w:val="00EE7070"/>
    <w:rsid w:val="00EE707F"/>
    <w:rsid w:val="00EE7086"/>
    <w:rsid w:val="00EE709B"/>
    <w:rsid w:val="00EE70DB"/>
    <w:rsid w:val="00EE7103"/>
    <w:rsid w:val="00EE7108"/>
    <w:rsid w:val="00EE7158"/>
    <w:rsid w:val="00EE716A"/>
    <w:rsid w:val="00EE717F"/>
    <w:rsid w:val="00EE71AF"/>
    <w:rsid w:val="00EE7207"/>
    <w:rsid w:val="00EE7231"/>
    <w:rsid w:val="00EE72D0"/>
    <w:rsid w:val="00EE7342"/>
    <w:rsid w:val="00EE7348"/>
    <w:rsid w:val="00EE7357"/>
    <w:rsid w:val="00EE736E"/>
    <w:rsid w:val="00EE7380"/>
    <w:rsid w:val="00EE73D5"/>
    <w:rsid w:val="00EE7401"/>
    <w:rsid w:val="00EE742F"/>
    <w:rsid w:val="00EE7433"/>
    <w:rsid w:val="00EE7443"/>
    <w:rsid w:val="00EE7466"/>
    <w:rsid w:val="00EE7481"/>
    <w:rsid w:val="00EE74A0"/>
    <w:rsid w:val="00EE74A8"/>
    <w:rsid w:val="00EE74EF"/>
    <w:rsid w:val="00EE7573"/>
    <w:rsid w:val="00EE7574"/>
    <w:rsid w:val="00EE75EE"/>
    <w:rsid w:val="00EE7606"/>
    <w:rsid w:val="00EE760F"/>
    <w:rsid w:val="00EE7627"/>
    <w:rsid w:val="00EE7665"/>
    <w:rsid w:val="00EE76BF"/>
    <w:rsid w:val="00EE76F7"/>
    <w:rsid w:val="00EE7706"/>
    <w:rsid w:val="00EE770A"/>
    <w:rsid w:val="00EE7721"/>
    <w:rsid w:val="00EE773D"/>
    <w:rsid w:val="00EE7742"/>
    <w:rsid w:val="00EE78C1"/>
    <w:rsid w:val="00EE78C8"/>
    <w:rsid w:val="00EE78EB"/>
    <w:rsid w:val="00EE791B"/>
    <w:rsid w:val="00EE791F"/>
    <w:rsid w:val="00EE7954"/>
    <w:rsid w:val="00EE7971"/>
    <w:rsid w:val="00EE7981"/>
    <w:rsid w:val="00EE79C5"/>
    <w:rsid w:val="00EE79E1"/>
    <w:rsid w:val="00EE79EE"/>
    <w:rsid w:val="00EE7A11"/>
    <w:rsid w:val="00EE7A1C"/>
    <w:rsid w:val="00EE7A21"/>
    <w:rsid w:val="00EE7A6C"/>
    <w:rsid w:val="00EE7A7F"/>
    <w:rsid w:val="00EE7A8F"/>
    <w:rsid w:val="00EE7A98"/>
    <w:rsid w:val="00EE7ABF"/>
    <w:rsid w:val="00EE7AE8"/>
    <w:rsid w:val="00EE7AFC"/>
    <w:rsid w:val="00EE7B0B"/>
    <w:rsid w:val="00EE7B23"/>
    <w:rsid w:val="00EE7B38"/>
    <w:rsid w:val="00EE7B3E"/>
    <w:rsid w:val="00EE7B4A"/>
    <w:rsid w:val="00EE7B6E"/>
    <w:rsid w:val="00EE7B8D"/>
    <w:rsid w:val="00EE7B92"/>
    <w:rsid w:val="00EE7BBC"/>
    <w:rsid w:val="00EE7BD3"/>
    <w:rsid w:val="00EE7BDB"/>
    <w:rsid w:val="00EE7BF8"/>
    <w:rsid w:val="00EE7BFE"/>
    <w:rsid w:val="00EE7C3A"/>
    <w:rsid w:val="00EE7C48"/>
    <w:rsid w:val="00EE7C51"/>
    <w:rsid w:val="00EE7C5A"/>
    <w:rsid w:val="00EE7C95"/>
    <w:rsid w:val="00EE7CAD"/>
    <w:rsid w:val="00EE7CDE"/>
    <w:rsid w:val="00EE7D02"/>
    <w:rsid w:val="00EE7D03"/>
    <w:rsid w:val="00EE7D30"/>
    <w:rsid w:val="00EE7DA7"/>
    <w:rsid w:val="00EE7DD0"/>
    <w:rsid w:val="00EE7DF5"/>
    <w:rsid w:val="00EE7E09"/>
    <w:rsid w:val="00EE7E55"/>
    <w:rsid w:val="00EE7EDD"/>
    <w:rsid w:val="00EE7F06"/>
    <w:rsid w:val="00EE7F1B"/>
    <w:rsid w:val="00EE7F31"/>
    <w:rsid w:val="00EE7F35"/>
    <w:rsid w:val="00EE7F46"/>
    <w:rsid w:val="00EE7F7B"/>
    <w:rsid w:val="00EE7FBC"/>
    <w:rsid w:val="00EE7FC7"/>
    <w:rsid w:val="00EE7FD6"/>
    <w:rsid w:val="00EF005F"/>
    <w:rsid w:val="00EF0061"/>
    <w:rsid w:val="00EF00A9"/>
    <w:rsid w:val="00EF00BF"/>
    <w:rsid w:val="00EF00D1"/>
    <w:rsid w:val="00EF0121"/>
    <w:rsid w:val="00EF0151"/>
    <w:rsid w:val="00EF0157"/>
    <w:rsid w:val="00EF015C"/>
    <w:rsid w:val="00EF0177"/>
    <w:rsid w:val="00EF01C2"/>
    <w:rsid w:val="00EF01F4"/>
    <w:rsid w:val="00EF02A0"/>
    <w:rsid w:val="00EF02AB"/>
    <w:rsid w:val="00EF02CD"/>
    <w:rsid w:val="00EF02F0"/>
    <w:rsid w:val="00EF0325"/>
    <w:rsid w:val="00EF0340"/>
    <w:rsid w:val="00EF0346"/>
    <w:rsid w:val="00EF034C"/>
    <w:rsid w:val="00EF0390"/>
    <w:rsid w:val="00EF03B4"/>
    <w:rsid w:val="00EF03FA"/>
    <w:rsid w:val="00EF0428"/>
    <w:rsid w:val="00EF045D"/>
    <w:rsid w:val="00EF0486"/>
    <w:rsid w:val="00EF0488"/>
    <w:rsid w:val="00EF04DA"/>
    <w:rsid w:val="00EF04E5"/>
    <w:rsid w:val="00EF0519"/>
    <w:rsid w:val="00EF0523"/>
    <w:rsid w:val="00EF0531"/>
    <w:rsid w:val="00EF055C"/>
    <w:rsid w:val="00EF0562"/>
    <w:rsid w:val="00EF059D"/>
    <w:rsid w:val="00EF05D4"/>
    <w:rsid w:val="00EF062A"/>
    <w:rsid w:val="00EF0632"/>
    <w:rsid w:val="00EF0638"/>
    <w:rsid w:val="00EF068C"/>
    <w:rsid w:val="00EF06EB"/>
    <w:rsid w:val="00EF06F9"/>
    <w:rsid w:val="00EF0704"/>
    <w:rsid w:val="00EF0723"/>
    <w:rsid w:val="00EF0768"/>
    <w:rsid w:val="00EF0773"/>
    <w:rsid w:val="00EF077F"/>
    <w:rsid w:val="00EF0785"/>
    <w:rsid w:val="00EF0793"/>
    <w:rsid w:val="00EF07A1"/>
    <w:rsid w:val="00EF0809"/>
    <w:rsid w:val="00EF080F"/>
    <w:rsid w:val="00EF081E"/>
    <w:rsid w:val="00EF0847"/>
    <w:rsid w:val="00EF0870"/>
    <w:rsid w:val="00EF0912"/>
    <w:rsid w:val="00EF0920"/>
    <w:rsid w:val="00EF092E"/>
    <w:rsid w:val="00EF0940"/>
    <w:rsid w:val="00EF0945"/>
    <w:rsid w:val="00EF0953"/>
    <w:rsid w:val="00EF09BD"/>
    <w:rsid w:val="00EF09CF"/>
    <w:rsid w:val="00EF09E2"/>
    <w:rsid w:val="00EF09E7"/>
    <w:rsid w:val="00EF0A22"/>
    <w:rsid w:val="00EF0A2A"/>
    <w:rsid w:val="00EF0A2E"/>
    <w:rsid w:val="00EF0A36"/>
    <w:rsid w:val="00EF0A76"/>
    <w:rsid w:val="00EF0A94"/>
    <w:rsid w:val="00EF0AD2"/>
    <w:rsid w:val="00EF0B13"/>
    <w:rsid w:val="00EF0B1B"/>
    <w:rsid w:val="00EF0B58"/>
    <w:rsid w:val="00EF0B5C"/>
    <w:rsid w:val="00EF0B8E"/>
    <w:rsid w:val="00EF0BB7"/>
    <w:rsid w:val="00EF0BBA"/>
    <w:rsid w:val="00EF0BE1"/>
    <w:rsid w:val="00EF0BF3"/>
    <w:rsid w:val="00EF0C22"/>
    <w:rsid w:val="00EF0C68"/>
    <w:rsid w:val="00EF0C6D"/>
    <w:rsid w:val="00EF0C98"/>
    <w:rsid w:val="00EF0CA3"/>
    <w:rsid w:val="00EF0CD3"/>
    <w:rsid w:val="00EF0D0C"/>
    <w:rsid w:val="00EF0D6D"/>
    <w:rsid w:val="00EF0D95"/>
    <w:rsid w:val="00EF0D96"/>
    <w:rsid w:val="00EF0DBD"/>
    <w:rsid w:val="00EF0DD5"/>
    <w:rsid w:val="00EF0DF6"/>
    <w:rsid w:val="00EF0E14"/>
    <w:rsid w:val="00EF0E6C"/>
    <w:rsid w:val="00EF0E81"/>
    <w:rsid w:val="00EF0E82"/>
    <w:rsid w:val="00EF0E8C"/>
    <w:rsid w:val="00EF0E94"/>
    <w:rsid w:val="00EF0E9B"/>
    <w:rsid w:val="00EF0EA0"/>
    <w:rsid w:val="00EF0EBA"/>
    <w:rsid w:val="00EF0ED4"/>
    <w:rsid w:val="00EF0EF6"/>
    <w:rsid w:val="00EF0F02"/>
    <w:rsid w:val="00EF0F29"/>
    <w:rsid w:val="00EF0F78"/>
    <w:rsid w:val="00EF0F7C"/>
    <w:rsid w:val="00EF0F85"/>
    <w:rsid w:val="00EF0F97"/>
    <w:rsid w:val="00EF0F9D"/>
    <w:rsid w:val="00EF0FA3"/>
    <w:rsid w:val="00EF100A"/>
    <w:rsid w:val="00EF1091"/>
    <w:rsid w:val="00EF10C5"/>
    <w:rsid w:val="00EF10DE"/>
    <w:rsid w:val="00EF10EF"/>
    <w:rsid w:val="00EF10F3"/>
    <w:rsid w:val="00EF111D"/>
    <w:rsid w:val="00EF1121"/>
    <w:rsid w:val="00EF112E"/>
    <w:rsid w:val="00EF115B"/>
    <w:rsid w:val="00EF1181"/>
    <w:rsid w:val="00EF11B2"/>
    <w:rsid w:val="00EF11E1"/>
    <w:rsid w:val="00EF1297"/>
    <w:rsid w:val="00EF129A"/>
    <w:rsid w:val="00EF12B3"/>
    <w:rsid w:val="00EF12EE"/>
    <w:rsid w:val="00EF12F0"/>
    <w:rsid w:val="00EF1314"/>
    <w:rsid w:val="00EF132E"/>
    <w:rsid w:val="00EF1378"/>
    <w:rsid w:val="00EF137F"/>
    <w:rsid w:val="00EF13B4"/>
    <w:rsid w:val="00EF13D1"/>
    <w:rsid w:val="00EF13D7"/>
    <w:rsid w:val="00EF1414"/>
    <w:rsid w:val="00EF142D"/>
    <w:rsid w:val="00EF144B"/>
    <w:rsid w:val="00EF1479"/>
    <w:rsid w:val="00EF14BA"/>
    <w:rsid w:val="00EF157C"/>
    <w:rsid w:val="00EF1587"/>
    <w:rsid w:val="00EF158C"/>
    <w:rsid w:val="00EF15D7"/>
    <w:rsid w:val="00EF15E7"/>
    <w:rsid w:val="00EF1639"/>
    <w:rsid w:val="00EF1674"/>
    <w:rsid w:val="00EF1691"/>
    <w:rsid w:val="00EF169C"/>
    <w:rsid w:val="00EF16C4"/>
    <w:rsid w:val="00EF16E1"/>
    <w:rsid w:val="00EF16F6"/>
    <w:rsid w:val="00EF171E"/>
    <w:rsid w:val="00EF1769"/>
    <w:rsid w:val="00EF1779"/>
    <w:rsid w:val="00EF177E"/>
    <w:rsid w:val="00EF180B"/>
    <w:rsid w:val="00EF181D"/>
    <w:rsid w:val="00EF186A"/>
    <w:rsid w:val="00EF186C"/>
    <w:rsid w:val="00EF1874"/>
    <w:rsid w:val="00EF188A"/>
    <w:rsid w:val="00EF188D"/>
    <w:rsid w:val="00EF189A"/>
    <w:rsid w:val="00EF18C0"/>
    <w:rsid w:val="00EF1905"/>
    <w:rsid w:val="00EF190D"/>
    <w:rsid w:val="00EF193F"/>
    <w:rsid w:val="00EF1951"/>
    <w:rsid w:val="00EF19CB"/>
    <w:rsid w:val="00EF19EE"/>
    <w:rsid w:val="00EF1A15"/>
    <w:rsid w:val="00EF1A25"/>
    <w:rsid w:val="00EF1A5D"/>
    <w:rsid w:val="00EF1A6C"/>
    <w:rsid w:val="00EF1A7D"/>
    <w:rsid w:val="00EF1AA6"/>
    <w:rsid w:val="00EF1ACC"/>
    <w:rsid w:val="00EF1AF1"/>
    <w:rsid w:val="00EF1B03"/>
    <w:rsid w:val="00EF1B44"/>
    <w:rsid w:val="00EF1BA4"/>
    <w:rsid w:val="00EF1BEA"/>
    <w:rsid w:val="00EF1C21"/>
    <w:rsid w:val="00EF1C24"/>
    <w:rsid w:val="00EF1C3C"/>
    <w:rsid w:val="00EF1C6C"/>
    <w:rsid w:val="00EF1C73"/>
    <w:rsid w:val="00EF1CD3"/>
    <w:rsid w:val="00EF1D2C"/>
    <w:rsid w:val="00EF1D3D"/>
    <w:rsid w:val="00EF1D51"/>
    <w:rsid w:val="00EF1D82"/>
    <w:rsid w:val="00EF1DA3"/>
    <w:rsid w:val="00EF1DBE"/>
    <w:rsid w:val="00EF1E4B"/>
    <w:rsid w:val="00EF1E50"/>
    <w:rsid w:val="00EF1E81"/>
    <w:rsid w:val="00EF1EB7"/>
    <w:rsid w:val="00EF1EE6"/>
    <w:rsid w:val="00EF1F29"/>
    <w:rsid w:val="00EF1F79"/>
    <w:rsid w:val="00EF1F7C"/>
    <w:rsid w:val="00EF1FF0"/>
    <w:rsid w:val="00EF2002"/>
    <w:rsid w:val="00EF206B"/>
    <w:rsid w:val="00EF208C"/>
    <w:rsid w:val="00EF20B4"/>
    <w:rsid w:val="00EF20C7"/>
    <w:rsid w:val="00EF20C8"/>
    <w:rsid w:val="00EF211D"/>
    <w:rsid w:val="00EF2128"/>
    <w:rsid w:val="00EF2179"/>
    <w:rsid w:val="00EF2199"/>
    <w:rsid w:val="00EF21A6"/>
    <w:rsid w:val="00EF21B0"/>
    <w:rsid w:val="00EF21D3"/>
    <w:rsid w:val="00EF21DC"/>
    <w:rsid w:val="00EF2203"/>
    <w:rsid w:val="00EF220F"/>
    <w:rsid w:val="00EF2225"/>
    <w:rsid w:val="00EF2236"/>
    <w:rsid w:val="00EF225C"/>
    <w:rsid w:val="00EF226A"/>
    <w:rsid w:val="00EF22AC"/>
    <w:rsid w:val="00EF22C3"/>
    <w:rsid w:val="00EF22DC"/>
    <w:rsid w:val="00EF231E"/>
    <w:rsid w:val="00EF2353"/>
    <w:rsid w:val="00EF238C"/>
    <w:rsid w:val="00EF23BF"/>
    <w:rsid w:val="00EF23FA"/>
    <w:rsid w:val="00EF245A"/>
    <w:rsid w:val="00EF2496"/>
    <w:rsid w:val="00EF24A8"/>
    <w:rsid w:val="00EF24BC"/>
    <w:rsid w:val="00EF24D1"/>
    <w:rsid w:val="00EF24D9"/>
    <w:rsid w:val="00EF24EB"/>
    <w:rsid w:val="00EF24EC"/>
    <w:rsid w:val="00EF2532"/>
    <w:rsid w:val="00EF2541"/>
    <w:rsid w:val="00EF2549"/>
    <w:rsid w:val="00EF259D"/>
    <w:rsid w:val="00EF25C4"/>
    <w:rsid w:val="00EF25CB"/>
    <w:rsid w:val="00EF261C"/>
    <w:rsid w:val="00EF2648"/>
    <w:rsid w:val="00EF2669"/>
    <w:rsid w:val="00EF26BB"/>
    <w:rsid w:val="00EF26D2"/>
    <w:rsid w:val="00EF26D5"/>
    <w:rsid w:val="00EF276F"/>
    <w:rsid w:val="00EF279F"/>
    <w:rsid w:val="00EF27C2"/>
    <w:rsid w:val="00EF2831"/>
    <w:rsid w:val="00EF2834"/>
    <w:rsid w:val="00EF2860"/>
    <w:rsid w:val="00EF286B"/>
    <w:rsid w:val="00EF2887"/>
    <w:rsid w:val="00EF28CC"/>
    <w:rsid w:val="00EF28EC"/>
    <w:rsid w:val="00EF294E"/>
    <w:rsid w:val="00EF297C"/>
    <w:rsid w:val="00EF2991"/>
    <w:rsid w:val="00EF29B7"/>
    <w:rsid w:val="00EF29BE"/>
    <w:rsid w:val="00EF29EB"/>
    <w:rsid w:val="00EF2A20"/>
    <w:rsid w:val="00EF2A4D"/>
    <w:rsid w:val="00EF2A4E"/>
    <w:rsid w:val="00EF2A5A"/>
    <w:rsid w:val="00EF2A91"/>
    <w:rsid w:val="00EF2A94"/>
    <w:rsid w:val="00EF2AAB"/>
    <w:rsid w:val="00EF2AC3"/>
    <w:rsid w:val="00EF2AEC"/>
    <w:rsid w:val="00EF2B34"/>
    <w:rsid w:val="00EF2BC7"/>
    <w:rsid w:val="00EF2BD0"/>
    <w:rsid w:val="00EF2C53"/>
    <w:rsid w:val="00EF2C81"/>
    <w:rsid w:val="00EF2C9F"/>
    <w:rsid w:val="00EF2CBE"/>
    <w:rsid w:val="00EF2CCD"/>
    <w:rsid w:val="00EF2D1C"/>
    <w:rsid w:val="00EF2D55"/>
    <w:rsid w:val="00EF2D80"/>
    <w:rsid w:val="00EF2D8C"/>
    <w:rsid w:val="00EF2DCA"/>
    <w:rsid w:val="00EF2DF0"/>
    <w:rsid w:val="00EF2E74"/>
    <w:rsid w:val="00EF2E7C"/>
    <w:rsid w:val="00EF2E94"/>
    <w:rsid w:val="00EF2EA5"/>
    <w:rsid w:val="00EF2EDF"/>
    <w:rsid w:val="00EF2EE5"/>
    <w:rsid w:val="00EF2F16"/>
    <w:rsid w:val="00EF2F5C"/>
    <w:rsid w:val="00EF2F65"/>
    <w:rsid w:val="00EF2FA2"/>
    <w:rsid w:val="00EF2FD1"/>
    <w:rsid w:val="00EF2FDD"/>
    <w:rsid w:val="00EF302D"/>
    <w:rsid w:val="00EF303B"/>
    <w:rsid w:val="00EF30B3"/>
    <w:rsid w:val="00EF3110"/>
    <w:rsid w:val="00EF3118"/>
    <w:rsid w:val="00EF31E4"/>
    <w:rsid w:val="00EF31EB"/>
    <w:rsid w:val="00EF321E"/>
    <w:rsid w:val="00EF322E"/>
    <w:rsid w:val="00EF32C2"/>
    <w:rsid w:val="00EF32EF"/>
    <w:rsid w:val="00EF3345"/>
    <w:rsid w:val="00EF3369"/>
    <w:rsid w:val="00EF336B"/>
    <w:rsid w:val="00EF3374"/>
    <w:rsid w:val="00EF33F4"/>
    <w:rsid w:val="00EF3429"/>
    <w:rsid w:val="00EF345F"/>
    <w:rsid w:val="00EF3497"/>
    <w:rsid w:val="00EF34CA"/>
    <w:rsid w:val="00EF34FE"/>
    <w:rsid w:val="00EF3558"/>
    <w:rsid w:val="00EF3578"/>
    <w:rsid w:val="00EF35BC"/>
    <w:rsid w:val="00EF35DC"/>
    <w:rsid w:val="00EF35E6"/>
    <w:rsid w:val="00EF3615"/>
    <w:rsid w:val="00EF3619"/>
    <w:rsid w:val="00EF365D"/>
    <w:rsid w:val="00EF367A"/>
    <w:rsid w:val="00EF367D"/>
    <w:rsid w:val="00EF371D"/>
    <w:rsid w:val="00EF373B"/>
    <w:rsid w:val="00EF37B5"/>
    <w:rsid w:val="00EF37B6"/>
    <w:rsid w:val="00EF37C1"/>
    <w:rsid w:val="00EF37F8"/>
    <w:rsid w:val="00EF3845"/>
    <w:rsid w:val="00EF3850"/>
    <w:rsid w:val="00EF386F"/>
    <w:rsid w:val="00EF3924"/>
    <w:rsid w:val="00EF3953"/>
    <w:rsid w:val="00EF397A"/>
    <w:rsid w:val="00EF3981"/>
    <w:rsid w:val="00EF3A01"/>
    <w:rsid w:val="00EF3A3B"/>
    <w:rsid w:val="00EF3B49"/>
    <w:rsid w:val="00EF3B4A"/>
    <w:rsid w:val="00EF3B5F"/>
    <w:rsid w:val="00EF3B8B"/>
    <w:rsid w:val="00EF3BA4"/>
    <w:rsid w:val="00EF3BA5"/>
    <w:rsid w:val="00EF3BB4"/>
    <w:rsid w:val="00EF3BBF"/>
    <w:rsid w:val="00EF3BE5"/>
    <w:rsid w:val="00EF3BEB"/>
    <w:rsid w:val="00EF3C4C"/>
    <w:rsid w:val="00EF3C4E"/>
    <w:rsid w:val="00EF3C70"/>
    <w:rsid w:val="00EF3C81"/>
    <w:rsid w:val="00EF3C88"/>
    <w:rsid w:val="00EF3CB6"/>
    <w:rsid w:val="00EF3CD5"/>
    <w:rsid w:val="00EF3CD8"/>
    <w:rsid w:val="00EF3CDD"/>
    <w:rsid w:val="00EF3CE0"/>
    <w:rsid w:val="00EF3CE4"/>
    <w:rsid w:val="00EF3CFB"/>
    <w:rsid w:val="00EF3D30"/>
    <w:rsid w:val="00EF3D3F"/>
    <w:rsid w:val="00EF3D45"/>
    <w:rsid w:val="00EF3D7A"/>
    <w:rsid w:val="00EF3DAC"/>
    <w:rsid w:val="00EF3E00"/>
    <w:rsid w:val="00EF3E18"/>
    <w:rsid w:val="00EF3E62"/>
    <w:rsid w:val="00EF3EB6"/>
    <w:rsid w:val="00EF3EBD"/>
    <w:rsid w:val="00EF3EDB"/>
    <w:rsid w:val="00EF3EDD"/>
    <w:rsid w:val="00EF3F08"/>
    <w:rsid w:val="00EF3F18"/>
    <w:rsid w:val="00EF3F2B"/>
    <w:rsid w:val="00EF3FCB"/>
    <w:rsid w:val="00EF3FF2"/>
    <w:rsid w:val="00EF3FF6"/>
    <w:rsid w:val="00EF4081"/>
    <w:rsid w:val="00EF40F2"/>
    <w:rsid w:val="00EF410E"/>
    <w:rsid w:val="00EF4120"/>
    <w:rsid w:val="00EF413A"/>
    <w:rsid w:val="00EF413E"/>
    <w:rsid w:val="00EF4167"/>
    <w:rsid w:val="00EF417D"/>
    <w:rsid w:val="00EF419A"/>
    <w:rsid w:val="00EF41A2"/>
    <w:rsid w:val="00EF41E1"/>
    <w:rsid w:val="00EF41E9"/>
    <w:rsid w:val="00EF424C"/>
    <w:rsid w:val="00EF4280"/>
    <w:rsid w:val="00EF4287"/>
    <w:rsid w:val="00EF4288"/>
    <w:rsid w:val="00EF429A"/>
    <w:rsid w:val="00EF430E"/>
    <w:rsid w:val="00EF436C"/>
    <w:rsid w:val="00EF437F"/>
    <w:rsid w:val="00EF445F"/>
    <w:rsid w:val="00EF44C3"/>
    <w:rsid w:val="00EF44E9"/>
    <w:rsid w:val="00EF44FA"/>
    <w:rsid w:val="00EF4532"/>
    <w:rsid w:val="00EF458B"/>
    <w:rsid w:val="00EF45EA"/>
    <w:rsid w:val="00EF4666"/>
    <w:rsid w:val="00EF466C"/>
    <w:rsid w:val="00EF4694"/>
    <w:rsid w:val="00EF469F"/>
    <w:rsid w:val="00EF46A4"/>
    <w:rsid w:val="00EF46CB"/>
    <w:rsid w:val="00EF46EB"/>
    <w:rsid w:val="00EF475E"/>
    <w:rsid w:val="00EF4787"/>
    <w:rsid w:val="00EF47A5"/>
    <w:rsid w:val="00EF47AD"/>
    <w:rsid w:val="00EF47B6"/>
    <w:rsid w:val="00EF47FF"/>
    <w:rsid w:val="00EF481E"/>
    <w:rsid w:val="00EF4829"/>
    <w:rsid w:val="00EF482B"/>
    <w:rsid w:val="00EF4868"/>
    <w:rsid w:val="00EF4878"/>
    <w:rsid w:val="00EF489E"/>
    <w:rsid w:val="00EF48AC"/>
    <w:rsid w:val="00EF48B6"/>
    <w:rsid w:val="00EF48C4"/>
    <w:rsid w:val="00EF48E6"/>
    <w:rsid w:val="00EF492D"/>
    <w:rsid w:val="00EF496D"/>
    <w:rsid w:val="00EF4988"/>
    <w:rsid w:val="00EF49C0"/>
    <w:rsid w:val="00EF49E9"/>
    <w:rsid w:val="00EF4A0C"/>
    <w:rsid w:val="00EF4A2A"/>
    <w:rsid w:val="00EF4A36"/>
    <w:rsid w:val="00EF4A43"/>
    <w:rsid w:val="00EF4A5A"/>
    <w:rsid w:val="00EF4A5D"/>
    <w:rsid w:val="00EF4B15"/>
    <w:rsid w:val="00EF4B3B"/>
    <w:rsid w:val="00EF4B69"/>
    <w:rsid w:val="00EF4B6B"/>
    <w:rsid w:val="00EF4B82"/>
    <w:rsid w:val="00EF4BDF"/>
    <w:rsid w:val="00EF4C12"/>
    <w:rsid w:val="00EF4C16"/>
    <w:rsid w:val="00EF4C1D"/>
    <w:rsid w:val="00EF4C2E"/>
    <w:rsid w:val="00EF4CAC"/>
    <w:rsid w:val="00EF4CF7"/>
    <w:rsid w:val="00EF4CFE"/>
    <w:rsid w:val="00EF4D0A"/>
    <w:rsid w:val="00EF4D8B"/>
    <w:rsid w:val="00EF4D94"/>
    <w:rsid w:val="00EF4DE8"/>
    <w:rsid w:val="00EF4DEE"/>
    <w:rsid w:val="00EF4DFD"/>
    <w:rsid w:val="00EF4E49"/>
    <w:rsid w:val="00EF4E69"/>
    <w:rsid w:val="00EF4E71"/>
    <w:rsid w:val="00EF4E76"/>
    <w:rsid w:val="00EF4E91"/>
    <w:rsid w:val="00EF4E9B"/>
    <w:rsid w:val="00EF4EBD"/>
    <w:rsid w:val="00EF4EC4"/>
    <w:rsid w:val="00EF4F0E"/>
    <w:rsid w:val="00EF4F54"/>
    <w:rsid w:val="00EF4F58"/>
    <w:rsid w:val="00EF4F59"/>
    <w:rsid w:val="00EF4FBF"/>
    <w:rsid w:val="00EF4FD5"/>
    <w:rsid w:val="00EF4FF4"/>
    <w:rsid w:val="00EF50A4"/>
    <w:rsid w:val="00EF50A8"/>
    <w:rsid w:val="00EF50AA"/>
    <w:rsid w:val="00EF50B8"/>
    <w:rsid w:val="00EF50BF"/>
    <w:rsid w:val="00EF50C7"/>
    <w:rsid w:val="00EF50CE"/>
    <w:rsid w:val="00EF50DD"/>
    <w:rsid w:val="00EF5101"/>
    <w:rsid w:val="00EF5120"/>
    <w:rsid w:val="00EF517C"/>
    <w:rsid w:val="00EF51CC"/>
    <w:rsid w:val="00EF51F8"/>
    <w:rsid w:val="00EF5219"/>
    <w:rsid w:val="00EF5231"/>
    <w:rsid w:val="00EF5250"/>
    <w:rsid w:val="00EF5272"/>
    <w:rsid w:val="00EF52D6"/>
    <w:rsid w:val="00EF52DE"/>
    <w:rsid w:val="00EF5317"/>
    <w:rsid w:val="00EF531C"/>
    <w:rsid w:val="00EF5321"/>
    <w:rsid w:val="00EF535F"/>
    <w:rsid w:val="00EF536E"/>
    <w:rsid w:val="00EF536F"/>
    <w:rsid w:val="00EF537F"/>
    <w:rsid w:val="00EF53AC"/>
    <w:rsid w:val="00EF53CD"/>
    <w:rsid w:val="00EF53D1"/>
    <w:rsid w:val="00EF53D9"/>
    <w:rsid w:val="00EF53E7"/>
    <w:rsid w:val="00EF53EC"/>
    <w:rsid w:val="00EF53EE"/>
    <w:rsid w:val="00EF5424"/>
    <w:rsid w:val="00EF5472"/>
    <w:rsid w:val="00EF547D"/>
    <w:rsid w:val="00EF547E"/>
    <w:rsid w:val="00EF5485"/>
    <w:rsid w:val="00EF54AA"/>
    <w:rsid w:val="00EF54B3"/>
    <w:rsid w:val="00EF54B4"/>
    <w:rsid w:val="00EF54E1"/>
    <w:rsid w:val="00EF5505"/>
    <w:rsid w:val="00EF5515"/>
    <w:rsid w:val="00EF555A"/>
    <w:rsid w:val="00EF5580"/>
    <w:rsid w:val="00EF55B6"/>
    <w:rsid w:val="00EF55C3"/>
    <w:rsid w:val="00EF5607"/>
    <w:rsid w:val="00EF5631"/>
    <w:rsid w:val="00EF5689"/>
    <w:rsid w:val="00EF568C"/>
    <w:rsid w:val="00EF56A5"/>
    <w:rsid w:val="00EF571C"/>
    <w:rsid w:val="00EF5727"/>
    <w:rsid w:val="00EF574C"/>
    <w:rsid w:val="00EF57AB"/>
    <w:rsid w:val="00EF57B7"/>
    <w:rsid w:val="00EF57DD"/>
    <w:rsid w:val="00EF5816"/>
    <w:rsid w:val="00EF582B"/>
    <w:rsid w:val="00EF58BC"/>
    <w:rsid w:val="00EF58CE"/>
    <w:rsid w:val="00EF58EF"/>
    <w:rsid w:val="00EF58F2"/>
    <w:rsid w:val="00EF58FA"/>
    <w:rsid w:val="00EF58FE"/>
    <w:rsid w:val="00EF5913"/>
    <w:rsid w:val="00EF5971"/>
    <w:rsid w:val="00EF59B4"/>
    <w:rsid w:val="00EF59B8"/>
    <w:rsid w:val="00EF5A00"/>
    <w:rsid w:val="00EF5A54"/>
    <w:rsid w:val="00EF5A5C"/>
    <w:rsid w:val="00EF5A6E"/>
    <w:rsid w:val="00EF5AC0"/>
    <w:rsid w:val="00EF5AF0"/>
    <w:rsid w:val="00EF5B02"/>
    <w:rsid w:val="00EF5B0D"/>
    <w:rsid w:val="00EF5B12"/>
    <w:rsid w:val="00EF5B17"/>
    <w:rsid w:val="00EF5B34"/>
    <w:rsid w:val="00EF5B4A"/>
    <w:rsid w:val="00EF5B4D"/>
    <w:rsid w:val="00EF5B6C"/>
    <w:rsid w:val="00EF5B71"/>
    <w:rsid w:val="00EF5B80"/>
    <w:rsid w:val="00EF5BD8"/>
    <w:rsid w:val="00EF5BE2"/>
    <w:rsid w:val="00EF5C25"/>
    <w:rsid w:val="00EF5C34"/>
    <w:rsid w:val="00EF5C42"/>
    <w:rsid w:val="00EF5C78"/>
    <w:rsid w:val="00EF5C89"/>
    <w:rsid w:val="00EF5D1A"/>
    <w:rsid w:val="00EF5D1B"/>
    <w:rsid w:val="00EF5DB0"/>
    <w:rsid w:val="00EF5DCA"/>
    <w:rsid w:val="00EF5E25"/>
    <w:rsid w:val="00EF5E2D"/>
    <w:rsid w:val="00EF5E6A"/>
    <w:rsid w:val="00EF5E7E"/>
    <w:rsid w:val="00EF5E87"/>
    <w:rsid w:val="00EF5F1C"/>
    <w:rsid w:val="00EF5F5C"/>
    <w:rsid w:val="00EF5F6B"/>
    <w:rsid w:val="00EF5F93"/>
    <w:rsid w:val="00EF5FB1"/>
    <w:rsid w:val="00EF5FEC"/>
    <w:rsid w:val="00EF5FFB"/>
    <w:rsid w:val="00EF5FFD"/>
    <w:rsid w:val="00EF6000"/>
    <w:rsid w:val="00EF6045"/>
    <w:rsid w:val="00EF606C"/>
    <w:rsid w:val="00EF60B7"/>
    <w:rsid w:val="00EF60C9"/>
    <w:rsid w:val="00EF60FA"/>
    <w:rsid w:val="00EF6109"/>
    <w:rsid w:val="00EF610B"/>
    <w:rsid w:val="00EF6191"/>
    <w:rsid w:val="00EF61AC"/>
    <w:rsid w:val="00EF61BD"/>
    <w:rsid w:val="00EF61CA"/>
    <w:rsid w:val="00EF61F0"/>
    <w:rsid w:val="00EF6218"/>
    <w:rsid w:val="00EF6228"/>
    <w:rsid w:val="00EF6249"/>
    <w:rsid w:val="00EF6271"/>
    <w:rsid w:val="00EF62A5"/>
    <w:rsid w:val="00EF62D0"/>
    <w:rsid w:val="00EF633A"/>
    <w:rsid w:val="00EF6379"/>
    <w:rsid w:val="00EF638A"/>
    <w:rsid w:val="00EF63A8"/>
    <w:rsid w:val="00EF63CF"/>
    <w:rsid w:val="00EF640A"/>
    <w:rsid w:val="00EF645A"/>
    <w:rsid w:val="00EF64A4"/>
    <w:rsid w:val="00EF64BB"/>
    <w:rsid w:val="00EF64F5"/>
    <w:rsid w:val="00EF64FA"/>
    <w:rsid w:val="00EF6500"/>
    <w:rsid w:val="00EF6532"/>
    <w:rsid w:val="00EF656E"/>
    <w:rsid w:val="00EF659D"/>
    <w:rsid w:val="00EF661C"/>
    <w:rsid w:val="00EF6623"/>
    <w:rsid w:val="00EF666A"/>
    <w:rsid w:val="00EF6691"/>
    <w:rsid w:val="00EF66BC"/>
    <w:rsid w:val="00EF66D3"/>
    <w:rsid w:val="00EF66DE"/>
    <w:rsid w:val="00EF671A"/>
    <w:rsid w:val="00EF6744"/>
    <w:rsid w:val="00EF6778"/>
    <w:rsid w:val="00EF6827"/>
    <w:rsid w:val="00EF6832"/>
    <w:rsid w:val="00EF6838"/>
    <w:rsid w:val="00EF6849"/>
    <w:rsid w:val="00EF685C"/>
    <w:rsid w:val="00EF686E"/>
    <w:rsid w:val="00EF686F"/>
    <w:rsid w:val="00EF68BE"/>
    <w:rsid w:val="00EF68E7"/>
    <w:rsid w:val="00EF68EE"/>
    <w:rsid w:val="00EF68FF"/>
    <w:rsid w:val="00EF691E"/>
    <w:rsid w:val="00EF696B"/>
    <w:rsid w:val="00EF6985"/>
    <w:rsid w:val="00EF6989"/>
    <w:rsid w:val="00EF69D1"/>
    <w:rsid w:val="00EF6A3B"/>
    <w:rsid w:val="00EF6A4C"/>
    <w:rsid w:val="00EF6A63"/>
    <w:rsid w:val="00EF6A64"/>
    <w:rsid w:val="00EF6A83"/>
    <w:rsid w:val="00EF6A85"/>
    <w:rsid w:val="00EF6A9C"/>
    <w:rsid w:val="00EF6ADB"/>
    <w:rsid w:val="00EF6AEF"/>
    <w:rsid w:val="00EF6AFB"/>
    <w:rsid w:val="00EF6B08"/>
    <w:rsid w:val="00EF6B0F"/>
    <w:rsid w:val="00EF6B2E"/>
    <w:rsid w:val="00EF6BB6"/>
    <w:rsid w:val="00EF6BEB"/>
    <w:rsid w:val="00EF6BEC"/>
    <w:rsid w:val="00EF6C32"/>
    <w:rsid w:val="00EF6C7A"/>
    <w:rsid w:val="00EF6CE7"/>
    <w:rsid w:val="00EF6D1F"/>
    <w:rsid w:val="00EF6D72"/>
    <w:rsid w:val="00EF6D7D"/>
    <w:rsid w:val="00EF6E22"/>
    <w:rsid w:val="00EF6E27"/>
    <w:rsid w:val="00EF6E38"/>
    <w:rsid w:val="00EF6E62"/>
    <w:rsid w:val="00EF6E69"/>
    <w:rsid w:val="00EF6E72"/>
    <w:rsid w:val="00EF6F1E"/>
    <w:rsid w:val="00EF6F3B"/>
    <w:rsid w:val="00EF6F7E"/>
    <w:rsid w:val="00EF6FA5"/>
    <w:rsid w:val="00EF6FA7"/>
    <w:rsid w:val="00EF6FBD"/>
    <w:rsid w:val="00EF6FD0"/>
    <w:rsid w:val="00EF703A"/>
    <w:rsid w:val="00EF705C"/>
    <w:rsid w:val="00EF706C"/>
    <w:rsid w:val="00EF7078"/>
    <w:rsid w:val="00EF7091"/>
    <w:rsid w:val="00EF70D7"/>
    <w:rsid w:val="00EF70DB"/>
    <w:rsid w:val="00EF7102"/>
    <w:rsid w:val="00EF7147"/>
    <w:rsid w:val="00EF7159"/>
    <w:rsid w:val="00EF7175"/>
    <w:rsid w:val="00EF719D"/>
    <w:rsid w:val="00EF71D5"/>
    <w:rsid w:val="00EF72A3"/>
    <w:rsid w:val="00EF72DD"/>
    <w:rsid w:val="00EF72EB"/>
    <w:rsid w:val="00EF7327"/>
    <w:rsid w:val="00EF7331"/>
    <w:rsid w:val="00EF734A"/>
    <w:rsid w:val="00EF734C"/>
    <w:rsid w:val="00EF7357"/>
    <w:rsid w:val="00EF7393"/>
    <w:rsid w:val="00EF73BE"/>
    <w:rsid w:val="00EF73E6"/>
    <w:rsid w:val="00EF73E9"/>
    <w:rsid w:val="00EF743C"/>
    <w:rsid w:val="00EF7443"/>
    <w:rsid w:val="00EF7454"/>
    <w:rsid w:val="00EF7478"/>
    <w:rsid w:val="00EF74B1"/>
    <w:rsid w:val="00EF74BB"/>
    <w:rsid w:val="00EF74C2"/>
    <w:rsid w:val="00EF74D2"/>
    <w:rsid w:val="00EF74DD"/>
    <w:rsid w:val="00EF74EA"/>
    <w:rsid w:val="00EF7510"/>
    <w:rsid w:val="00EF756D"/>
    <w:rsid w:val="00EF75E2"/>
    <w:rsid w:val="00EF7649"/>
    <w:rsid w:val="00EF765B"/>
    <w:rsid w:val="00EF7679"/>
    <w:rsid w:val="00EF76B9"/>
    <w:rsid w:val="00EF770A"/>
    <w:rsid w:val="00EF7712"/>
    <w:rsid w:val="00EF7783"/>
    <w:rsid w:val="00EF77A0"/>
    <w:rsid w:val="00EF7805"/>
    <w:rsid w:val="00EF7809"/>
    <w:rsid w:val="00EF7820"/>
    <w:rsid w:val="00EF7853"/>
    <w:rsid w:val="00EF7871"/>
    <w:rsid w:val="00EF78AD"/>
    <w:rsid w:val="00EF78F6"/>
    <w:rsid w:val="00EF7942"/>
    <w:rsid w:val="00EF795D"/>
    <w:rsid w:val="00EF7980"/>
    <w:rsid w:val="00EF799F"/>
    <w:rsid w:val="00EF79A9"/>
    <w:rsid w:val="00EF79C1"/>
    <w:rsid w:val="00EF79E3"/>
    <w:rsid w:val="00EF79E8"/>
    <w:rsid w:val="00EF7A13"/>
    <w:rsid w:val="00EF7A24"/>
    <w:rsid w:val="00EF7A2F"/>
    <w:rsid w:val="00EF7A6B"/>
    <w:rsid w:val="00EF7A9C"/>
    <w:rsid w:val="00EF7AA0"/>
    <w:rsid w:val="00EF7AE1"/>
    <w:rsid w:val="00EF7AEB"/>
    <w:rsid w:val="00EF7B1D"/>
    <w:rsid w:val="00EF7B1F"/>
    <w:rsid w:val="00EF7B20"/>
    <w:rsid w:val="00EF7B27"/>
    <w:rsid w:val="00EF7B76"/>
    <w:rsid w:val="00EF7BC8"/>
    <w:rsid w:val="00EF7BCB"/>
    <w:rsid w:val="00EF7BD8"/>
    <w:rsid w:val="00EF7BE8"/>
    <w:rsid w:val="00EF7BF6"/>
    <w:rsid w:val="00EF7CAB"/>
    <w:rsid w:val="00EF7CDC"/>
    <w:rsid w:val="00EF7CF8"/>
    <w:rsid w:val="00EF7E0E"/>
    <w:rsid w:val="00EF7E25"/>
    <w:rsid w:val="00EF7E3F"/>
    <w:rsid w:val="00EF7E58"/>
    <w:rsid w:val="00EF7E76"/>
    <w:rsid w:val="00EF7F09"/>
    <w:rsid w:val="00EF7F31"/>
    <w:rsid w:val="00EF7F33"/>
    <w:rsid w:val="00EF7F7C"/>
    <w:rsid w:val="00EF7FA8"/>
    <w:rsid w:val="00EF7FA9"/>
    <w:rsid w:val="00F0001D"/>
    <w:rsid w:val="00F00022"/>
    <w:rsid w:val="00F00040"/>
    <w:rsid w:val="00F0005F"/>
    <w:rsid w:val="00F00069"/>
    <w:rsid w:val="00F00083"/>
    <w:rsid w:val="00F0008B"/>
    <w:rsid w:val="00F000D6"/>
    <w:rsid w:val="00F00125"/>
    <w:rsid w:val="00F00129"/>
    <w:rsid w:val="00F0016D"/>
    <w:rsid w:val="00F001C2"/>
    <w:rsid w:val="00F001F8"/>
    <w:rsid w:val="00F001FA"/>
    <w:rsid w:val="00F0020B"/>
    <w:rsid w:val="00F00219"/>
    <w:rsid w:val="00F00222"/>
    <w:rsid w:val="00F0023B"/>
    <w:rsid w:val="00F0028B"/>
    <w:rsid w:val="00F002D8"/>
    <w:rsid w:val="00F002F3"/>
    <w:rsid w:val="00F00336"/>
    <w:rsid w:val="00F00344"/>
    <w:rsid w:val="00F00368"/>
    <w:rsid w:val="00F003B4"/>
    <w:rsid w:val="00F0043C"/>
    <w:rsid w:val="00F00490"/>
    <w:rsid w:val="00F0049B"/>
    <w:rsid w:val="00F004A8"/>
    <w:rsid w:val="00F004AC"/>
    <w:rsid w:val="00F004B0"/>
    <w:rsid w:val="00F0054C"/>
    <w:rsid w:val="00F00552"/>
    <w:rsid w:val="00F00591"/>
    <w:rsid w:val="00F0059F"/>
    <w:rsid w:val="00F005A7"/>
    <w:rsid w:val="00F005AF"/>
    <w:rsid w:val="00F005F3"/>
    <w:rsid w:val="00F005F9"/>
    <w:rsid w:val="00F00623"/>
    <w:rsid w:val="00F00652"/>
    <w:rsid w:val="00F00676"/>
    <w:rsid w:val="00F0067B"/>
    <w:rsid w:val="00F00695"/>
    <w:rsid w:val="00F006F4"/>
    <w:rsid w:val="00F006FC"/>
    <w:rsid w:val="00F0073B"/>
    <w:rsid w:val="00F0077F"/>
    <w:rsid w:val="00F007A4"/>
    <w:rsid w:val="00F007E6"/>
    <w:rsid w:val="00F007EF"/>
    <w:rsid w:val="00F0087D"/>
    <w:rsid w:val="00F00921"/>
    <w:rsid w:val="00F0093D"/>
    <w:rsid w:val="00F00976"/>
    <w:rsid w:val="00F0097A"/>
    <w:rsid w:val="00F0097C"/>
    <w:rsid w:val="00F0098A"/>
    <w:rsid w:val="00F009B9"/>
    <w:rsid w:val="00F009C5"/>
    <w:rsid w:val="00F009D4"/>
    <w:rsid w:val="00F009E5"/>
    <w:rsid w:val="00F009F8"/>
    <w:rsid w:val="00F009FE"/>
    <w:rsid w:val="00F00A0F"/>
    <w:rsid w:val="00F00A58"/>
    <w:rsid w:val="00F00A63"/>
    <w:rsid w:val="00F00A6F"/>
    <w:rsid w:val="00F00A86"/>
    <w:rsid w:val="00F00A9F"/>
    <w:rsid w:val="00F00AA6"/>
    <w:rsid w:val="00F00AB9"/>
    <w:rsid w:val="00F00ACE"/>
    <w:rsid w:val="00F00ADA"/>
    <w:rsid w:val="00F00ADF"/>
    <w:rsid w:val="00F00B07"/>
    <w:rsid w:val="00F00B28"/>
    <w:rsid w:val="00F00B3D"/>
    <w:rsid w:val="00F00B67"/>
    <w:rsid w:val="00F00BE5"/>
    <w:rsid w:val="00F00C2F"/>
    <w:rsid w:val="00F00C47"/>
    <w:rsid w:val="00F00C53"/>
    <w:rsid w:val="00F00C6A"/>
    <w:rsid w:val="00F00C7B"/>
    <w:rsid w:val="00F00C7E"/>
    <w:rsid w:val="00F00CAD"/>
    <w:rsid w:val="00F00CD3"/>
    <w:rsid w:val="00F00D4A"/>
    <w:rsid w:val="00F00D68"/>
    <w:rsid w:val="00F00E10"/>
    <w:rsid w:val="00F00E32"/>
    <w:rsid w:val="00F00E7A"/>
    <w:rsid w:val="00F00E98"/>
    <w:rsid w:val="00F00E9F"/>
    <w:rsid w:val="00F00EB0"/>
    <w:rsid w:val="00F00EB8"/>
    <w:rsid w:val="00F00F19"/>
    <w:rsid w:val="00F00F2D"/>
    <w:rsid w:val="00F00F81"/>
    <w:rsid w:val="00F00FA8"/>
    <w:rsid w:val="00F00FB4"/>
    <w:rsid w:val="00F00FC1"/>
    <w:rsid w:val="00F01000"/>
    <w:rsid w:val="00F0102F"/>
    <w:rsid w:val="00F0110C"/>
    <w:rsid w:val="00F0111C"/>
    <w:rsid w:val="00F01147"/>
    <w:rsid w:val="00F0115D"/>
    <w:rsid w:val="00F011A4"/>
    <w:rsid w:val="00F011D7"/>
    <w:rsid w:val="00F01208"/>
    <w:rsid w:val="00F01212"/>
    <w:rsid w:val="00F0121C"/>
    <w:rsid w:val="00F01227"/>
    <w:rsid w:val="00F012A6"/>
    <w:rsid w:val="00F012D2"/>
    <w:rsid w:val="00F012E6"/>
    <w:rsid w:val="00F01334"/>
    <w:rsid w:val="00F01342"/>
    <w:rsid w:val="00F01357"/>
    <w:rsid w:val="00F0136E"/>
    <w:rsid w:val="00F01374"/>
    <w:rsid w:val="00F0137E"/>
    <w:rsid w:val="00F01382"/>
    <w:rsid w:val="00F013BB"/>
    <w:rsid w:val="00F013F2"/>
    <w:rsid w:val="00F01413"/>
    <w:rsid w:val="00F01466"/>
    <w:rsid w:val="00F01471"/>
    <w:rsid w:val="00F01481"/>
    <w:rsid w:val="00F014B0"/>
    <w:rsid w:val="00F014C2"/>
    <w:rsid w:val="00F014E8"/>
    <w:rsid w:val="00F014F1"/>
    <w:rsid w:val="00F014F4"/>
    <w:rsid w:val="00F01516"/>
    <w:rsid w:val="00F0152E"/>
    <w:rsid w:val="00F0154F"/>
    <w:rsid w:val="00F01553"/>
    <w:rsid w:val="00F01578"/>
    <w:rsid w:val="00F015AD"/>
    <w:rsid w:val="00F015C1"/>
    <w:rsid w:val="00F015DB"/>
    <w:rsid w:val="00F01662"/>
    <w:rsid w:val="00F016A3"/>
    <w:rsid w:val="00F016AC"/>
    <w:rsid w:val="00F016C3"/>
    <w:rsid w:val="00F016EA"/>
    <w:rsid w:val="00F01712"/>
    <w:rsid w:val="00F01778"/>
    <w:rsid w:val="00F01781"/>
    <w:rsid w:val="00F01791"/>
    <w:rsid w:val="00F01794"/>
    <w:rsid w:val="00F017E4"/>
    <w:rsid w:val="00F01808"/>
    <w:rsid w:val="00F01812"/>
    <w:rsid w:val="00F0185A"/>
    <w:rsid w:val="00F018BB"/>
    <w:rsid w:val="00F018C7"/>
    <w:rsid w:val="00F018DD"/>
    <w:rsid w:val="00F018EE"/>
    <w:rsid w:val="00F01970"/>
    <w:rsid w:val="00F01981"/>
    <w:rsid w:val="00F01993"/>
    <w:rsid w:val="00F019AB"/>
    <w:rsid w:val="00F019CA"/>
    <w:rsid w:val="00F019D4"/>
    <w:rsid w:val="00F019E7"/>
    <w:rsid w:val="00F019FC"/>
    <w:rsid w:val="00F01A5F"/>
    <w:rsid w:val="00F01B1E"/>
    <w:rsid w:val="00F01B43"/>
    <w:rsid w:val="00F01B49"/>
    <w:rsid w:val="00F01BA9"/>
    <w:rsid w:val="00F01BD0"/>
    <w:rsid w:val="00F01C3A"/>
    <w:rsid w:val="00F01C48"/>
    <w:rsid w:val="00F01CB3"/>
    <w:rsid w:val="00F01CB7"/>
    <w:rsid w:val="00F01CE0"/>
    <w:rsid w:val="00F01CE6"/>
    <w:rsid w:val="00F01CE8"/>
    <w:rsid w:val="00F01D35"/>
    <w:rsid w:val="00F01D42"/>
    <w:rsid w:val="00F01D4D"/>
    <w:rsid w:val="00F01D82"/>
    <w:rsid w:val="00F01D83"/>
    <w:rsid w:val="00F01DD8"/>
    <w:rsid w:val="00F01E24"/>
    <w:rsid w:val="00F01E75"/>
    <w:rsid w:val="00F01E7E"/>
    <w:rsid w:val="00F01E8B"/>
    <w:rsid w:val="00F01EFB"/>
    <w:rsid w:val="00F01F0B"/>
    <w:rsid w:val="00F01F1F"/>
    <w:rsid w:val="00F01F33"/>
    <w:rsid w:val="00F01F65"/>
    <w:rsid w:val="00F01F92"/>
    <w:rsid w:val="00F01FA7"/>
    <w:rsid w:val="00F01FD2"/>
    <w:rsid w:val="00F01FFC"/>
    <w:rsid w:val="00F01FFD"/>
    <w:rsid w:val="00F02008"/>
    <w:rsid w:val="00F0200C"/>
    <w:rsid w:val="00F02029"/>
    <w:rsid w:val="00F02037"/>
    <w:rsid w:val="00F02063"/>
    <w:rsid w:val="00F0209C"/>
    <w:rsid w:val="00F020BB"/>
    <w:rsid w:val="00F0210A"/>
    <w:rsid w:val="00F0210B"/>
    <w:rsid w:val="00F02114"/>
    <w:rsid w:val="00F0217F"/>
    <w:rsid w:val="00F02186"/>
    <w:rsid w:val="00F021CE"/>
    <w:rsid w:val="00F021F4"/>
    <w:rsid w:val="00F02252"/>
    <w:rsid w:val="00F02271"/>
    <w:rsid w:val="00F02298"/>
    <w:rsid w:val="00F022A7"/>
    <w:rsid w:val="00F022BF"/>
    <w:rsid w:val="00F022CF"/>
    <w:rsid w:val="00F022F2"/>
    <w:rsid w:val="00F0236B"/>
    <w:rsid w:val="00F0236E"/>
    <w:rsid w:val="00F0237F"/>
    <w:rsid w:val="00F023AC"/>
    <w:rsid w:val="00F023B0"/>
    <w:rsid w:val="00F023B4"/>
    <w:rsid w:val="00F023B7"/>
    <w:rsid w:val="00F023F4"/>
    <w:rsid w:val="00F0240D"/>
    <w:rsid w:val="00F024AE"/>
    <w:rsid w:val="00F024C9"/>
    <w:rsid w:val="00F024E6"/>
    <w:rsid w:val="00F024EF"/>
    <w:rsid w:val="00F0250C"/>
    <w:rsid w:val="00F02520"/>
    <w:rsid w:val="00F02604"/>
    <w:rsid w:val="00F02606"/>
    <w:rsid w:val="00F0260A"/>
    <w:rsid w:val="00F0265F"/>
    <w:rsid w:val="00F0267A"/>
    <w:rsid w:val="00F026A4"/>
    <w:rsid w:val="00F026F5"/>
    <w:rsid w:val="00F02701"/>
    <w:rsid w:val="00F0272E"/>
    <w:rsid w:val="00F02779"/>
    <w:rsid w:val="00F02780"/>
    <w:rsid w:val="00F0279C"/>
    <w:rsid w:val="00F027B6"/>
    <w:rsid w:val="00F027BE"/>
    <w:rsid w:val="00F027E3"/>
    <w:rsid w:val="00F027F6"/>
    <w:rsid w:val="00F0281E"/>
    <w:rsid w:val="00F028DF"/>
    <w:rsid w:val="00F0291E"/>
    <w:rsid w:val="00F02923"/>
    <w:rsid w:val="00F029B3"/>
    <w:rsid w:val="00F029B5"/>
    <w:rsid w:val="00F02A2D"/>
    <w:rsid w:val="00F02AE2"/>
    <w:rsid w:val="00F02AFB"/>
    <w:rsid w:val="00F02B1F"/>
    <w:rsid w:val="00F02B97"/>
    <w:rsid w:val="00F02B9C"/>
    <w:rsid w:val="00F02BA6"/>
    <w:rsid w:val="00F02BB5"/>
    <w:rsid w:val="00F02BD4"/>
    <w:rsid w:val="00F02BE7"/>
    <w:rsid w:val="00F02BF6"/>
    <w:rsid w:val="00F02C05"/>
    <w:rsid w:val="00F02C4F"/>
    <w:rsid w:val="00F02C56"/>
    <w:rsid w:val="00F02C5F"/>
    <w:rsid w:val="00F02C67"/>
    <w:rsid w:val="00F02C6E"/>
    <w:rsid w:val="00F02CA4"/>
    <w:rsid w:val="00F02CB0"/>
    <w:rsid w:val="00F02CB4"/>
    <w:rsid w:val="00F02CBB"/>
    <w:rsid w:val="00F02CC5"/>
    <w:rsid w:val="00F02CC7"/>
    <w:rsid w:val="00F02D8B"/>
    <w:rsid w:val="00F02D8F"/>
    <w:rsid w:val="00F02DA4"/>
    <w:rsid w:val="00F02DF1"/>
    <w:rsid w:val="00F02E70"/>
    <w:rsid w:val="00F02E95"/>
    <w:rsid w:val="00F02EB7"/>
    <w:rsid w:val="00F02ED1"/>
    <w:rsid w:val="00F02F69"/>
    <w:rsid w:val="00F02FC8"/>
    <w:rsid w:val="00F02FEC"/>
    <w:rsid w:val="00F0301B"/>
    <w:rsid w:val="00F03020"/>
    <w:rsid w:val="00F03030"/>
    <w:rsid w:val="00F03051"/>
    <w:rsid w:val="00F030BB"/>
    <w:rsid w:val="00F03104"/>
    <w:rsid w:val="00F0310B"/>
    <w:rsid w:val="00F03149"/>
    <w:rsid w:val="00F03169"/>
    <w:rsid w:val="00F03193"/>
    <w:rsid w:val="00F031D4"/>
    <w:rsid w:val="00F03227"/>
    <w:rsid w:val="00F03244"/>
    <w:rsid w:val="00F03267"/>
    <w:rsid w:val="00F03289"/>
    <w:rsid w:val="00F032E1"/>
    <w:rsid w:val="00F032F9"/>
    <w:rsid w:val="00F03318"/>
    <w:rsid w:val="00F03358"/>
    <w:rsid w:val="00F0336F"/>
    <w:rsid w:val="00F03376"/>
    <w:rsid w:val="00F03377"/>
    <w:rsid w:val="00F03379"/>
    <w:rsid w:val="00F0339F"/>
    <w:rsid w:val="00F033C2"/>
    <w:rsid w:val="00F03422"/>
    <w:rsid w:val="00F03443"/>
    <w:rsid w:val="00F0345E"/>
    <w:rsid w:val="00F03491"/>
    <w:rsid w:val="00F034A0"/>
    <w:rsid w:val="00F034BD"/>
    <w:rsid w:val="00F034DC"/>
    <w:rsid w:val="00F034DE"/>
    <w:rsid w:val="00F0351D"/>
    <w:rsid w:val="00F03534"/>
    <w:rsid w:val="00F0357D"/>
    <w:rsid w:val="00F03587"/>
    <w:rsid w:val="00F03589"/>
    <w:rsid w:val="00F0359A"/>
    <w:rsid w:val="00F035CB"/>
    <w:rsid w:val="00F035D0"/>
    <w:rsid w:val="00F035E1"/>
    <w:rsid w:val="00F035F6"/>
    <w:rsid w:val="00F03612"/>
    <w:rsid w:val="00F03625"/>
    <w:rsid w:val="00F03632"/>
    <w:rsid w:val="00F03690"/>
    <w:rsid w:val="00F0369A"/>
    <w:rsid w:val="00F036A4"/>
    <w:rsid w:val="00F036AF"/>
    <w:rsid w:val="00F036BF"/>
    <w:rsid w:val="00F03718"/>
    <w:rsid w:val="00F03727"/>
    <w:rsid w:val="00F03745"/>
    <w:rsid w:val="00F0374D"/>
    <w:rsid w:val="00F03752"/>
    <w:rsid w:val="00F0379E"/>
    <w:rsid w:val="00F037DE"/>
    <w:rsid w:val="00F037EF"/>
    <w:rsid w:val="00F037F4"/>
    <w:rsid w:val="00F03804"/>
    <w:rsid w:val="00F03810"/>
    <w:rsid w:val="00F0385F"/>
    <w:rsid w:val="00F03888"/>
    <w:rsid w:val="00F038BE"/>
    <w:rsid w:val="00F03923"/>
    <w:rsid w:val="00F0393F"/>
    <w:rsid w:val="00F03942"/>
    <w:rsid w:val="00F03965"/>
    <w:rsid w:val="00F0397E"/>
    <w:rsid w:val="00F0398E"/>
    <w:rsid w:val="00F039B3"/>
    <w:rsid w:val="00F039BE"/>
    <w:rsid w:val="00F039E9"/>
    <w:rsid w:val="00F039FE"/>
    <w:rsid w:val="00F03A22"/>
    <w:rsid w:val="00F03A41"/>
    <w:rsid w:val="00F03A8C"/>
    <w:rsid w:val="00F03AA8"/>
    <w:rsid w:val="00F03AAC"/>
    <w:rsid w:val="00F03B84"/>
    <w:rsid w:val="00F03B8B"/>
    <w:rsid w:val="00F03C12"/>
    <w:rsid w:val="00F03CC3"/>
    <w:rsid w:val="00F03CE1"/>
    <w:rsid w:val="00F03D36"/>
    <w:rsid w:val="00F03D43"/>
    <w:rsid w:val="00F03D45"/>
    <w:rsid w:val="00F03D4F"/>
    <w:rsid w:val="00F03E5A"/>
    <w:rsid w:val="00F03E76"/>
    <w:rsid w:val="00F03E7E"/>
    <w:rsid w:val="00F03E8B"/>
    <w:rsid w:val="00F03E9F"/>
    <w:rsid w:val="00F03F3E"/>
    <w:rsid w:val="00F03F43"/>
    <w:rsid w:val="00F03F45"/>
    <w:rsid w:val="00F03F91"/>
    <w:rsid w:val="00F03FEF"/>
    <w:rsid w:val="00F03FF2"/>
    <w:rsid w:val="00F0402A"/>
    <w:rsid w:val="00F04032"/>
    <w:rsid w:val="00F0403A"/>
    <w:rsid w:val="00F0406F"/>
    <w:rsid w:val="00F04074"/>
    <w:rsid w:val="00F04087"/>
    <w:rsid w:val="00F040A2"/>
    <w:rsid w:val="00F040B1"/>
    <w:rsid w:val="00F04146"/>
    <w:rsid w:val="00F04152"/>
    <w:rsid w:val="00F0415B"/>
    <w:rsid w:val="00F04184"/>
    <w:rsid w:val="00F041A2"/>
    <w:rsid w:val="00F041DB"/>
    <w:rsid w:val="00F041DF"/>
    <w:rsid w:val="00F04275"/>
    <w:rsid w:val="00F04276"/>
    <w:rsid w:val="00F04297"/>
    <w:rsid w:val="00F042CB"/>
    <w:rsid w:val="00F042F0"/>
    <w:rsid w:val="00F042F3"/>
    <w:rsid w:val="00F042FA"/>
    <w:rsid w:val="00F04333"/>
    <w:rsid w:val="00F04374"/>
    <w:rsid w:val="00F0437B"/>
    <w:rsid w:val="00F0438F"/>
    <w:rsid w:val="00F043AA"/>
    <w:rsid w:val="00F043BD"/>
    <w:rsid w:val="00F043D1"/>
    <w:rsid w:val="00F043E5"/>
    <w:rsid w:val="00F043F2"/>
    <w:rsid w:val="00F043F7"/>
    <w:rsid w:val="00F04410"/>
    <w:rsid w:val="00F0441E"/>
    <w:rsid w:val="00F04449"/>
    <w:rsid w:val="00F04451"/>
    <w:rsid w:val="00F044A2"/>
    <w:rsid w:val="00F044C3"/>
    <w:rsid w:val="00F045F5"/>
    <w:rsid w:val="00F045F8"/>
    <w:rsid w:val="00F04614"/>
    <w:rsid w:val="00F046DA"/>
    <w:rsid w:val="00F046E8"/>
    <w:rsid w:val="00F046EA"/>
    <w:rsid w:val="00F04745"/>
    <w:rsid w:val="00F04760"/>
    <w:rsid w:val="00F0479B"/>
    <w:rsid w:val="00F047AF"/>
    <w:rsid w:val="00F047CD"/>
    <w:rsid w:val="00F04800"/>
    <w:rsid w:val="00F0482E"/>
    <w:rsid w:val="00F0486A"/>
    <w:rsid w:val="00F048A7"/>
    <w:rsid w:val="00F048BE"/>
    <w:rsid w:val="00F04905"/>
    <w:rsid w:val="00F04942"/>
    <w:rsid w:val="00F04947"/>
    <w:rsid w:val="00F04968"/>
    <w:rsid w:val="00F0496B"/>
    <w:rsid w:val="00F04990"/>
    <w:rsid w:val="00F049BB"/>
    <w:rsid w:val="00F049DA"/>
    <w:rsid w:val="00F049F0"/>
    <w:rsid w:val="00F04A30"/>
    <w:rsid w:val="00F04A4F"/>
    <w:rsid w:val="00F04A52"/>
    <w:rsid w:val="00F04A9E"/>
    <w:rsid w:val="00F04AA4"/>
    <w:rsid w:val="00F04AC9"/>
    <w:rsid w:val="00F04B0C"/>
    <w:rsid w:val="00F04B25"/>
    <w:rsid w:val="00F04B62"/>
    <w:rsid w:val="00F04B8E"/>
    <w:rsid w:val="00F04BCD"/>
    <w:rsid w:val="00F04BF5"/>
    <w:rsid w:val="00F04C49"/>
    <w:rsid w:val="00F04C55"/>
    <w:rsid w:val="00F04C95"/>
    <w:rsid w:val="00F04CA2"/>
    <w:rsid w:val="00F04CF7"/>
    <w:rsid w:val="00F04D16"/>
    <w:rsid w:val="00F04D52"/>
    <w:rsid w:val="00F04D54"/>
    <w:rsid w:val="00F04D86"/>
    <w:rsid w:val="00F04DB0"/>
    <w:rsid w:val="00F04DCA"/>
    <w:rsid w:val="00F04DDC"/>
    <w:rsid w:val="00F04E2C"/>
    <w:rsid w:val="00F04E71"/>
    <w:rsid w:val="00F04EBE"/>
    <w:rsid w:val="00F04ECD"/>
    <w:rsid w:val="00F04F0B"/>
    <w:rsid w:val="00F04F1E"/>
    <w:rsid w:val="00F04F38"/>
    <w:rsid w:val="00F04F7B"/>
    <w:rsid w:val="00F04F96"/>
    <w:rsid w:val="00F04FBE"/>
    <w:rsid w:val="00F04FC6"/>
    <w:rsid w:val="00F04FFC"/>
    <w:rsid w:val="00F05013"/>
    <w:rsid w:val="00F0507A"/>
    <w:rsid w:val="00F050D9"/>
    <w:rsid w:val="00F0511F"/>
    <w:rsid w:val="00F05166"/>
    <w:rsid w:val="00F05173"/>
    <w:rsid w:val="00F05185"/>
    <w:rsid w:val="00F0518B"/>
    <w:rsid w:val="00F0518E"/>
    <w:rsid w:val="00F051B1"/>
    <w:rsid w:val="00F051B6"/>
    <w:rsid w:val="00F051CE"/>
    <w:rsid w:val="00F051EC"/>
    <w:rsid w:val="00F05203"/>
    <w:rsid w:val="00F05274"/>
    <w:rsid w:val="00F052EB"/>
    <w:rsid w:val="00F052F4"/>
    <w:rsid w:val="00F052FB"/>
    <w:rsid w:val="00F05328"/>
    <w:rsid w:val="00F0534F"/>
    <w:rsid w:val="00F05359"/>
    <w:rsid w:val="00F05374"/>
    <w:rsid w:val="00F05388"/>
    <w:rsid w:val="00F053CE"/>
    <w:rsid w:val="00F053D9"/>
    <w:rsid w:val="00F05458"/>
    <w:rsid w:val="00F05485"/>
    <w:rsid w:val="00F054B2"/>
    <w:rsid w:val="00F054D4"/>
    <w:rsid w:val="00F054E8"/>
    <w:rsid w:val="00F05512"/>
    <w:rsid w:val="00F0551A"/>
    <w:rsid w:val="00F05522"/>
    <w:rsid w:val="00F0558A"/>
    <w:rsid w:val="00F0558E"/>
    <w:rsid w:val="00F055A3"/>
    <w:rsid w:val="00F055AF"/>
    <w:rsid w:val="00F055C6"/>
    <w:rsid w:val="00F055CB"/>
    <w:rsid w:val="00F055D8"/>
    <w:rsid w:val="00F055E3"/>
    <w:rsid w:val="00F055E7"/>
    <w:rsid w:val="00F05625"/>
    <w:rsid w:val="00F056AE"/>
    <w:rsid w:val="00F056BC"/>
    <w:rsid w:val="00F056D2"/>
    <w:rsid w:val="00F056E1"/>
    <w:rsid w:val="00F0570E"/>
    <w:rsid w:val="00F05718"/>
    <w:rsid w:val="00F057D2"/>
    <w:rsid w:val="00F057D8"/>
    <w:rsid w:val="00F057E0"/>
    <w:rsid w:val="00F05876"/>
    <w:rsid w:val="00F05895"/>
    <w:rsid w:val="00F058DF"/>
    <w:rsid w:val="00F058EB"/>
    <w:rsid w:val="00F05913"/>
    <w:rsid w:val="00F05940"/>
    <w:rsid w:val="00F05985"/>
    <w:rsid w:val="00F059C7"/>
    <w:rsid w:val="00F05A06"/>
    <w:rsid w:val="00F05A2F"/>
    <w:rsid w:val="00F05A44"/>
    <w:rsid w:val="00F05A47"/>
    <w:rsid w:val="00F05A6A"/>
    <w:rsid w:val="00F05AAD"/>
    <w:rsid w:val="00F05AB0"/>
    <w:rsid w:val="00F05AC3"/>
    <w:rsid w:val="00F05B11"/>
    <w:rsid w:val="00F05B1C"/>
    <w:rsid w:val="00F05B61"/>
    <w:rsid w:val="00F05BD3"/>
    <w:rsid w:val="00F05C53"/>
    <w:rsid w:val="00F05C8B"/>
    <w:rsid w:val="00F05CB0"/>
    <w:rsid w:val="00F05CE5"/>
    <w:rsid w:val="00F05D11"/>
    <w:rsid w:val="00F05D3F"/>
    <w:rsid w:val="00F05D62"/>
    <w:rsid w:val="00F05E04"/>
    <w:rsid w:val="00F05E18"/>
    <w:rsid w:val="00F05E34"/>
    <w:rsid w:val="00F05E46"/>
    <w:rsid w:val="00F05E5B"/>
    <w:rsid w:val="00F05E6C"/>
    <w:rsid w:val="00F05E86"/>
    <w:rsid w:val="00F05E91"/>
    <w:rsid w:val="00F05EB6"/>
    <w:rsid w:val="00F05EBD"/>
    <w:rsid w:val="00F05EC9"/>
    <w:rsid w:val="00F05EF2"/>
    <w:rsid w:val="00F05EF4"/>
    <w:rsid w:val="00F05F04"/>
    <w:rsid w:val="00F05F24"/>
    <w:rsid w:val="00F05F9C"/>
    <w:rsid w:val="00F05FA1"/>
    <w:rsid w:val="00F05FBD"/>
    <w:rsid w:val="00F05FBF"/>
    <w:rsid w:val="00F05FDF"/>
    <w:rsid w:val="00F05FF3"/>
    <w:rsid w:val="00F06021"/>
    <w:rsid w:val="00F06037"/>
    <w:rsid w:val="00F06055"/>
    <w:rsid w:val="00F060E8"/>
    <w:rsid w:val="00F060F3"/>
    <w:rsid w:val="00F06121"/>
    <w:rsid w:val="00F06137"/>
    <w:rsid w:val="00F06147"/>
    <w:rsid w:val="00F06154"/>
    <w:rsid w:val="00F06174"/>
    <w:rsid w:val="00F0617B"/>
    <w:rsid w:val="00F0619C"/>
    <w:rsid w:val="00F061CC"/>
    <w:rsid w:val="00F061E3"/>
    <w:rsid w:val="00F06252"/>
    <w:rsid w:val="00F06256"/>
    <w:rsid w:val="00F062E1"/>
    <w:rsid w:val="00F063A2"/>
    <w:rsid w:val="00F063CA"/>
    <w:rsid w:val="00F0640E"/>
    <w:rsid w:val="00F0642A"/>
    <w:rsid w:val="00F06498"/>
    <w:rsid w:val="00F064A7"/>
    <w:rsid w:val="00F064AF"/>
    <w:rsid w:val="00F064D9"/>
    <w:rsid w:val="00F0650F"/>
    <w:rsid w:val="00F06510"/>
    <w:rsid w:val="00F06534"/>
    <w:rsid w:val="00F0653F"/>
    <w:rsid w:val="00F06545"/>
    <w:rsid w:val="00F065A9"/>
    <w:rsid w:val="00F065D6"/>
    <w:rsid w:val="00F065DB"/>
    <w:rsid w:val="00F065F1"/>
    <w:rsid w:val="00F06617"/>
    <w:rsid w:val="00F06681"/>
    <w:rsid w:val="00F0668F"/>
    <w:rsid w:val="00F066E3"/>
    <w:rsid w:val="00F066FB"/>
    <w:rsid w:val="00F0671F"/>
    <w:rsid w:val="00F0673D"/>
    <w:rsid w:val="00F0674D"/>
    <w:rsid w:val="00F067AF"/>
    <w:rsid w:val="00F067B9"/>
    <w:rsid w:val="00F067C8"/>
    <w:rsid w:val="00F06839"/>
    <w:rsid w:val="00F06871"/>
    <w:rsid w:val="00F06884"/>
    <w:rsid w:val="00F068A0"/>
    <w:rsid w:val="00F068A2"/>
    <w:rsid w:val="00F068B3"/>
    <w:rsid w:val="00F068C2"/>
    <w:rsid w:val="00F06912"/>
    <w:rsid w:val="00F0691D"/>
    <w:rsid w:val="00F0692B"/>
    <w:rsid w:val="00F06940"/>
    <w:rsid w:val="00F06972"/>
    <w:rsid w:val="00F0697B"/>
    <w:rsid w:val="00F069D8"/>
    <w:rsid w:val="00F06A0B"/>
    <w:rsid w:val="00F06A0E"/>
    <w:rsid w:val="00F06A73"/>
    <w:rsid w:val="00F06A9C"/>
    <w:rsid w:val="00F06AB0"/>
    <w:rsid w:val="00F06ACB"/>
    <w:rsid w:val="00F06ACC"/>
    <w:rsid w:val="00F06AE0"/>
    <w:rsid w:val="00F06B4A"/>
    <w:rsid w:val="00F06B6F"/>
    <w:rsid w:val="00F06B8C"/>
    <w:rsid w:val="00F06B9C"/>
    <w:rsid w:val="00F06BB4"/>
    <w:rsid w:val="00F06BB5"/>
    <w:rsid w:val="00F06C00"/>
    <w:rsid w:val="00F06C09"/>
    <w:rsid w:val="00F06C29"/>
    <w:rsid w:val="00F06C6F"/>
    <w:rsid w:val="00F06C8C"/>
    <w:rsid w:val="00F06CE7"/>
    <w:rsid w:val="00F06CF9"/>
    <w:rsid w:val="00F06D22"/>
    <w:rsid w:val="00F06D40"/>
    <w:rsid w:val="00F06D4E"/>
    <w:rsid w:val="00F06D56"/>
    <w:rsid w:val="00F06E0B"/>
    <w:rsid w:val="00F06E30"/>
    <w:rsid w:val="00F06E3D"/>
    <w:rsid w:val="00F06E53"/>
    <w:rsid w:val="00F06E6B"/>
    <w:rsid w:val="00F06EF1"/>
    <w:rsid w:val="00F06F06"/>
    <w:rsid w:val="00F06F35"/>
    <w:rsid w:val="00F06F41"/>
    <w:rsid w:val="00F06F4E"/>
    <w:rsid w:val="00F06F58"/>
    <w:rsid w:val="00F06FD2"/>
    <w:rsid w:val="00F07001"/>
    <w:rsid w:val="00F0701A"/>
    <w:rsid w:val="00F07059"/>
    <w:rsid w:val="00F0709A"/>
    <w:rsid w:val="00F0711B"/>
    <w:rsid w:val="00F0712B"/>
    <w:rsid w:val="00F0717D"/>
    <w:rsid w:val="00F071BA"/>
    <w:rsid w:val="00F071CB"/>
    <w:rsid w:val="00F071DE"/>
    <w:rsid w:val="00F0721C"/>
    <w:rsid w:val="00F0722B"/>
    <w:rsid w:val="00F0727B"/>
    <w:rsid w:val="00F07285"/>
    <w:rsid w:val="00F07323"/>
    <w:rsid w:val="00F07330"/>
    <w:rsid w:val="00F0733C"/>
    <w:rsid w:val="00F0736E"/>
    <w:rsid w:val="00F07376"/>
    <w:rsid w:val="00F073D8"/>
    <w:rsid w:val="00F073F4"/>
    <w:rsid w:val="00F07410"/>
    <w:rsid w:val="00F0741E"/>
    <w:rsid w:val="00F07440"/>
    <w:rsid w:val="00F07468"/>
    <w:rsid w:val="00F0749E"/>
    <w:rsid w:val="00F074D4"/>
    <w:rsid w:val="00F074F0"/>
    <w:rsid w:val="00F0751A"/>
    <w:rsid w:val="00F0752E"/>
    <w:rsid w:val="00F07581"/>
    <w:rsid w:val="00F075DD"/>
    <w:rsid w:val="00F075F4"/>
    <w:rsid w:val="00F075FD"/>
    <w:rsid w:val="00F07601"/>
    <w:rsid w:val="00F07621"/>
    <w:rsid w:val="00F07624"/>
    <w:rsid w:val="00F07641"/>
    <w:rsid w:val="00F07655"/>
    <w:rsid w:val="00F076BF"/>
    <w:rsid w:val="00F076F6"/>
    <w:rsid w:val="00F0773B"/>
    <w:rsid w:val="00F077D9"/>
    <w:rsid w:val="00F0781A"/>
    <w:rsid w:val="00F0782A"/>
    <w:rsid w:val="00F0782B"/>
    <w:rsid w:val="00F0782F"/>
    <w:rsid w:val="00F0784A"/>
    <w:rsid w:val="00F07865"/>
    <w:rsid w:val="00F078B5"/>
    <w:rsid w:val="00F07913"/>
    <w:rsid w:val="00F07922"/>
    <w:rsid w:val="00F0792B"/>
    <w:rsid w:val="00F079D5"/>
    <w:rsid w:val="00F079D8"/>
    <w:rsid w:val="00F07A24"/>
    <w:rsid w:val="00F07A45"/>
    <w:rsid w:val="00F07A64"/>
    <w:rsid w:val="00F07A90"/>
    <w:rsid w:val="00F07AB0"/>
    <w:rsid w:val="00F07AF2"/>
    <w:rsid w:val="00F07B1C"/>
    <w:rsid w:val="00F07B35"/>
    <w:rsid w:val="00F07B6E"/>
    <w:rsid w:val="00F07B8A"/>
    <w:rsid w:val="00F07BCB"/>
    <w:rsid w:val="00F07BD0"/>
    <w:rsid w:val="00F07BD2"/>
    <w:rsid w:val="00F07BEB"/>
    <w:rsid w:val="00F07C02"/>
    <w:rsid w:val="00F07C3D"/>
    <w:rsid w:val="00F07C59"/>
    <w:rsid w:val="00F07C81"/>
    <w:rsid w:val="00F07C95"/>
    <w:rsid w:val="00F07CFC"/>
    <w:rsid w:val="00F07D2C"/>
    <w:rsid w:val="00F07D50"/>
    <w:rsid w:val="00F07D53"/>
    <w:rsid w:val="00F07D58"/>
    <w:rsid w:val="00F07D8F"/>
    <w:rsid w:val="00F07DF5"/>
    <w:rsid w:val="00F07E2E"/>
    <w:rsid w:val="00F07E5B"/>
    <w:rsid w:val="00F07EA8"/>
    <w:rsid w:val="00F07EDE"/>
    <w:rsid w:val="00F07EE3"/>
    <w:rsid w:val="00F07F03"/>
    <w:rsid w:val="00F07F3D"/>
    <w:rsid w:val="00F07F5A"/>
    <w:rsid w:val="00F07FD2"/>
    <w:rsid w:val="00F07FD6"/>
    <w:rsid w:val="00F07FEB"/>
    <w:rsid w:val="00F07FEC"/>
    <w:rsid w:val="00F10035"/>
    <w:rsid w:val="00F1004D"/>
    <w:rsid w:val="00F10063"/>
    <w:rsid w:val="00F1007E"/>
    <w:rsid w:val="00F100B2"/>
    <w:rsid w:val="00F1010F"/>
    <w:rsid w:val="00F10110"/>
    <w:rsid w:val="00F10122"/>
    <w:rsid w:val="00F1019B"/>
    <w:rsid w:val="00F101A3"/>
    <w:rsid w:val="00F101A6"/>
    <w:rsid w:val="00F101B2"/>
    <w:rsid w:val="00F101E9"/>
    <w:rsid w:val="00F10201"/>
    <w:rsid w:val="00F10234"/>
    <w:rsid w:val="00F10248"/>
    <w:rsid w:val="00F1024F"/>
    <w:rsid w:val="00F10290"/>
    <w:rsid w:val="00F102AA"/>
    <w:rsid w:val="00F102EA"/>
    <w:rsid w:val="00F10330"/>
    <w:rsid w:val="00F10352"/>
    <w:rsid w:val="00F103A3"/>
    <w:rsid w:val="00F10410"/>
    <w:rsid w:val="00F10449"/>
    <w:rsid w:val="00F1047E"/>
    <w:rsid w:val="00F10484"/>
    <w:rsid w:val="00F104A2"/>
    <w:rsid w:val="00F104D8"/>
    <w:rsid w:val="00F104EE"/>
    <w:rsid w:val="00F10504"/>
    <w:rsid w:val="00F10511"/>
    <w:rsid w:val="00F10554"/>
    <w:rsid w:val="00F10581"/>
    <w:rsid w:val="00F1059A"/>
    <w:rsid w:val="00F105B3"/>
    <w:rsid w:val="00F10641"/>
    <w:rsid w:val="00F10699"/>
    <w:rsid w:val="00F1069A"/>
    <w:rsid w:val="00F106A9"/>
    <w:rsid w:val="00F106EE"/>
    <w:rsid w:val="00F106F5"/>
    <w:rsid w:val="00F10722"/>
    <w:rsid w:val="00F10743"/>
    <w:rsid w:val="00F1077A"/>
    <w:rsid w:val="00F10780"/>
    <w:rsid w:val="00F10798"/>
    <w:rsid w:val="00F107CD"/>
    <w:rsid w:val="00F107CF"/>
    <w:rsid w:val="00F107D1"/>
    <w:rsid w:val="00F10818"/>
    <w:rsid w:val="00F1083A"/>
    <w:rsid w:val="00F10878"/>
    <w:rsid w:val="00F108A9"/>
    <w:rsid w:val="00F1090A"/>
    <w:rsid w:val="00F10957"/>
    <w:rsid w:val="00F10962"/>
    <w:rsid w:val="00F10964"/>
    <w:rsid w:val="00F10974"/>
    <w:rsid w:val="00F109BC"/>
    <w:rsid w:val="00F109F2"/>
    <w:rsid w:val="00F109F7"/>
    <w:rsid w:val="00F10A20"/>
    <w:rsid w:val="00F10A2B"/>
    <w:rsid w:val="00F10A4D"/>
    <w:rsid w:val="00F10A85"/>
    <w:rsid w:val="00F10A93"/>
    <w:rsid w:val="00F10AB6"/>
    <w:rsid w:val="00F10B13"/>
    <w:rsid w:val="00F10B30"/>
    <w:rsid w:val="00F10B34"/>
    <w:rsid w:val="00F10B4F"/>
    <w:rsid w:val="00F10B81"/>
    <w:rsid w:val="00F10B98"/>
    <w:rsid w:val="00F10BA2"/>
    <w:rsid w:val="00F10BC9"/>
    <w:rsid w:val="00F10BCF"/>
    <w:rsid w:val="00F10C1B"/>
    <w:rsid w:val="00F10C20"/>
    <w:rsid w:val="00F10C4C"/>
    <w:rsid w:val="00F10C7E"/>
    <w:rsid w:val="00F10C9C"/>
    <w:rsid w:val="00F10CC4"/>
    <w:rsid w:val="00F10D37"/>
    <w:rsid w:val="00F10D41"/>
    <w:rsid w:val="00F10D7C"/>
    <w:rsid w:val="00F10D83"/>
    <w:rsid w:val="00F10DB7"/>
    <w:rsid w:val="00F10DD0"/>
    <w:rsid w:val="00F10DDF"/>
    <w:rsid w:val="00F10E76"/>
    <w:rsid w:val="00F10E98"/>
    <w:rsid w:val="00F10EA5"/>
    <w:rsid w:val="00F10EAD"/>
    <w:rsid w:val="00F10EC3"/>
    <w:rsid w:val="00F10ED4"/>
    <w:rsid w:val="00F10EE8"/>
    <w:rsid w:val="00F10F35"/>
    <w:rsid w:val="00F10F43"/>
    <w:rsid w:val="00F10F6B"/>
    <w:rsid w:val="00F10F88"/>
    <w:rsid w:val="00F10FA3"/>
    <w:rsid w:val="00F10FA9"/>
    <w:rsid w:val="00F10FC2"/>
    <w:rsid w:val="00F10FD7"/>
    <w:rsid w:val="00F10FDA"/>
    <w:rsid w:val="00F10FDF"/>
    <w:rsid w:val="00F11003"/>
    <w:rsid w:val="00F11025"/>
    <w:rsid w:val="00F11045"/>
    <w:rsid w:val="00F11073"/>
    <w:rsid w:val="00F11077"/>
    <w:rsid w:val="00F110B4"/>
    <w:rsid w:val="00F110C7"/>
    <w:rsid w:val="00F110D0"/>
    <w:rsid w:val="00F110EE"/>
    <w:rsid w:val="00F11113"/>
    <w:rsid w:val="00F111CF"/>
    <w:rsid w:val="00F111DC"/>
    <w:rsid w:val="00F11216"/>
    <w:rsid w:val="00F1127B"/>
    <w:rsid w:val="00F112A0"/>
    <w:rsid w:val="00F112E8"/>
    <w:rsid w:val="00F112EB"/>
    <w:rsid w:val="00F11317"/>
    <w:rsid w:val="00F1132F"/>
    <w:rsid w:val="00F1134A"/>
    <w:rsid w:val="00F1134D"/>
    <w:rsid w:val="00F11364"/>
    <w:rsid w:val="00F1137F"/>
    <w:rsid w:val="00F11392"/>
    <w:rsid w:val="00F11398"/>
    <w:rsid w:val="00F1139B"/>
    <w:rsid w:val="00F113BC"/>
    <w:rsid w:val="00F113D3"/>
    <w:rsid w:val="00F113E1"/>
    <w:rsid w:val="00F113EA"/>
    <w:rsid w:val="00F11410"/>
    <w:rsid w:val="00F1141B"/>
    <w:rsid w:val="00F11431"/>
    <w:rsid w:val="00F1143A"/>
    <w:rsid w:val="00F11445"/>
    <w:rsid w:val="00F1144D"/>
    <w:rsid w:val="00F1145C"/>
    <w:rsid w:val="00F11481"/>
    <w:rsid w:val="00F114C0"/>
    <w:rsid w:val="00F114D3"/>
    <w:rsid w:val="00F114D5"/>
    <w:rsid w:val="00F11525"/>
    <w:rsid w:val="00F1153E"/>
    <w:rsid w:val="00F1154D"/>
    <w:rsid w:val="00F1157F"/>
    <w:rsid w:val="00F115C2"/>
    <w:rsid w:val="00F115C7"/>
    <w:rsid w:val="00F115E6"/>
    <w:rsid w:val="00F115EB"/>
    <w:rsid w:val="00F115F7"/>
    <w:rsid w:val="00F115FC"/>
    <w:rsid w:val="00F1168E"/>
    <w:rsid w:val="00F116A1"/>
    <w:rsid w:val="00F116B0"/>
    <w:rsid w:val="00F116CA"/>
    <w:rsid w:val="00F116F4"/>
    <w:rsid w:val="00F1171A"/>
    <w:rsid w:val="00F11734"/>
    <w:rsid w:val="00F11748"/>
    <w:rsid w:val="00F11750"/>
    <w:rsid w:val="00F1181F"/>
    <w:rsid w:val="00F118BC"/>
    <w:rsid w:val="00F118D4"/>
    <w:rsid w:val="00F118F3"/>
    <w:rsid w:val="00F1190A"/>
    <w:rsid w:val="00F11914"/>
    <w:rsid w:val="00F11945"/>
    <w:rsid w:val="00F1194C"/>
    <w:rsid w:val="00F1196D"/>
    <w:rsid w:val="00F119B8"/>
    <w:rsid w:val="00F119C9"/>
    <w:rsid w:val="00F119F2"/>
    <w:rsid w:val="00F119F7"/>
    <w:rsid w:val="00F11A10"/>
    <w:rsid w:val="00F11A37"/>
    <w:rsid w:val="00F11AAD"/>
    <w:rsid w:val="00F11AC2"/>
    <w:rsid w:val="00F11B01"/>
    <w:rsid w:val="00F11B77"/>
    <w:rsid w:val="00F11B98"/>
    <w:rsid w:val="00F11BA2"/>
    <w:rsid w:val="00F11BBF"/>
    <w:rsid w:val="00F11BF8"/>
    <w:rsid w:val="00F11C3F"/>
    <w:rsid w:val="00F11C6F"/>
    <w:rsid w:val="00F11CB3"/>
    <w:rsid w:val="00F11CDB"/>
    <w:rsid w:val="00F11D2B"/>
    <w:rsid w:val="00F11DFB"/>
    <w:rsid w:val="00F11E53"/>
    <w:rsid w:val="00F11E76"/>
    <w:rsid w:val="00F11E87"/>
    <w:rsid w:val="00F11E96"/>
    <w:rsid w:val="00F11E99"/>
    <w:rsid w:val="00F11EE9"/>
    <w:rsid w:val="00F11F1E"/>
    <w:rsid w:val="00F11F22"/>
    <w:rsid w:val="00F11F2E"/>
    <w:rsid w:val="00F11F42"/>
    <w:rsid w:val="00F11F49"/>
    <w:rsid w:val="00F11F5C"/>
    <w:rsid w:val="00F11F7A"/>
    <w:rsid w:val="00F11FA0"/>
    <w:rsid w:val="00F11FA1"/>
    <w:rsid w:val="00F11FAF"/>
    <w:rsid w:val="00F11FB0"/>
    <w:rsid w:val="00F11FCA"/>
    <w:rsid w:val="00F12004"/>
    <w:rsid w:val="00F12037"/>
    <w:rsid w:val="00F12042"/>
    <w:rsid w:val="00F12044"/>
    <w:rsid w:val="00F12048"/>
    <w:rsid w:val="00F12098"/>
    <w:rsid w:val="00F1209B"/>
    <w:rsid w:val="00F120B0"/>
    <w:rsid w:val="00F120C9"/>
    <w:rsid w:val="00F120ED"/>
    <w:rsid w:val="00F1210E"/>
    <w:rsid w:val="00F12124"/>
    <w:rsid w:val="00F12141"/>
    <w:rsid w:val="00F12159"/>
    <w:rsid w:val="00F1215E"/>
    <w:rsid w:val="00F1216F"/>
    <w:rsid w:val="00F12189"/>
    <w:rsid w:val="00F121E9"/>
    <w:rsid w:val="00F12217"/>
    <w:rsid w:val="00F1222E"/>
    <w:rsid w:val="00F12260"/>
    <w:rsid w:val="00F1227F"/>
    <w:rsid w:val="00F122D4"/>
    <w:rsid w:val="00F12323"/>
    <w:rsid w:val="00F12327"/>
    <w:rsid w:val="00F1232B"/>
    <w:rsid w:val="00F12349"/>
    <w:rsid w:val="00F1236C"/>
    <w:rsid w:val="00F1237C"/>
    <w:rsid w:val="00F1237E"/>
    <w:rsid w:val="00F12392"/>
    <w:rsid w:val="00F12399"/>
    <w:rsid w:val="00F1239C"/>
    <w:rsid w:val="00F123AC"/>
    <w:rsid w:val="00F123B2"/>
    <w:rsid w:val="00F123C5"/>
    <w:rsid w:val="00F123FA"/>
    <w:rsid w:val="00F12419"/>
    <w:rsid w:val="00F12457"/>
    <w:rsid w:val="00F1246F"/>
    <w:rsid w:val="00F124D8"/>
    <w:rsid w:val="00F124DB"/>
    <w:rsid w:val="00F12500"/>
    <w:rsid w:val="00F1251B"/>
    <w:rsid w:val="00F12524"/>
    <w:rsid w:val="00F12560"/>
    <w:rsid w:val="00F12597"/>
    <w:rsid w:val="00F125BB"/>
    <w:rsid w:val="00F125D6"/>
    <w:rsid w:val="00F125E0"/>
    <w:rsid w:val="00F1262E"/>
    <w:rsid w:val="00F12673"/>
    <w:rsid w:val="00F12693"/>
    <w:rsid w:val="00F126AD"/>
    <w:rsid w:val="00F126E3"/>
    <w:rsid w:val="00F12705"/>
    <w:rsid w:val="00F12710"/>
    <w:rsid w:val="00F1275C"/>
    <w:rsid w:val="00F12778"/>
    <w:rsid w:val="00F127AA"/>
    <w:rsid w:val="00F127AC"/>
    <w:rsid w:val="00F127CE"/>
    <w:rsid w:val="00F127D2"/>
    <w:rsid w:val="00F127FE"/>
    <w:rsid w:val="00F12819"/>
    <w:rsid w:val="00F12837"/>
    <w:rsid w:val="00F1283D"/>
    <w:rsid w:val="00F12878"/>
    <w:rsid w:val="00F12883"/>
    <w:rsid w:val="00F1288F"/>
    <w:rsid w:val="00F128E7"/>
    <w:rsid w:val="00F128F0"/>
    <w:rsid w:val="00F12941"/>
    <w:rsid w:val="00F1295D"/>
    <w:rsid w:val="00F129FD"/>
    <w:rsid w:val="00F12AEE"/>
    <w:rsid w:val="00F12B1A"/>
    <w:rsid w:val="00F12B51"/>
    <w:rsid w:val="00F12B64"/>
    <w:rsid w:val="00F12B81"/>
    <w:rsid w:val="00F12BB2"/>
    <w:rsid w:val="00F12BC1"/>
    <w:rsid w:val="00F12C1A"/>
    <w:rsid w:val="00F12C5E"/>
    <w:rsid w:val="00F12C8B"/>
    <w:rsid w:val="00F12CC1"/>
    <w:rsid w:val="00F12CE2"/>
    <w:rsid w:val="00F12CE6"/>
    <w:rsid w:val="00F12CFE"/>
    <w:rsid w:val="00F12D00"/>
    <w:rsid w:val="00F12D3A"/>
    <w:rsid w:val="00F12D48"/>
    <w:rsid w:val="00F12D73"/>
    <w:rsid w:val="00F12D89"/>
    <w:rsid w:val="00F12D9F"/>
    <w:rsid w:val="00F12E73"/>
    <w:rsid w:val="00F12EB8"/>
    <w:rsid w:val="00F12ED4"/>
    <w:rsid w:val="00F12F1A"/>
    <w:rsid w:val="00F12F20"/>
    <w:rsid w:val="00F12FBC"/>
    <w:rsid w:val="00F12FC7"/>
    <w:rsid w:val="00F12FD2"/>
    <w:rsid w:val="00F13070"/>
    <w:rsid w:val="00F1307D"/>
    <w:rsid w:val="00F13086"/>
    <w:rsid w:val="00F130A6"/>
    <w:rsid w:val="00F130AA"/>
    <w:rsid w:val="00F130B1"/>
    <w:rsid w:val="00F130BA"/>
    <w:rsid w:val="00F130F6"/>
    <w:rsid w:val="00F130FD"/>
    <w:rsid w:val="00F1311A"/>
    <w:rsid w:val="00F13157"/>
    <w:rsid w:val="00F1315C"/>
    <w:rsid w:val="00F13242"/>
    <w:rsid w:val="00F13258"/>
    <w:rsid w:val="00F1326C"/>
    <w:rsid w:val="00F13271"/>
    <w:rsid w:val="00F132A8"/>
    <w:rsid w:val="00F132CA"/>
    <w:rsid w:val="00F132CC"/>
    <w:rsid w:val="00F13320"/>
    <w:rsid w:val="00F13347"/>
    <w:rsid w:val="00F133E0"/>
    <w:rsid w:val="00F133F3"/>
    <w:rsid w:val="00F13448"/>
    <w:rsid w:val="00F1344B"/>
    <w:rsid w:val="00F1345B"/>
    <w:rsid w:val="00F134BD"/>
    <w:rsid w:val="00F1351F"/>
    <w:rsid w:val="00F1353F"/>
    <w:rsid w:val="00F1355A"/>
    <w:rsid w:val="00F13560"/>
    <w:rsid w:val="00F135B6"/>
    <w:rsid w:val="00F13684"/>
    <w:rsid w:val="00F136D2"/>
    <w:rsid w:val="00F136FA"/>
    <w:rsid w:val="00F1370B"/>
    <w:rsid w:val="00F13723"/>
    <w:rsid w:val="00F1372B"/>
    <w:rsid w:val="00F13786"/>
    <w:rsid w:val="00F1379F"/>
    <w:rsid w:val="00F137BE"/>
    <w:rsid w:val="00F137C3"/>
    <w:rsid w:val="00F13832"/>
    <w:rsid w:val="00F1385C"/>
    <w:rsid w:val="00F13863"/>
    <w:rsid w:val="00F1394D"/>
    <w:rsid w:val="00F13950"/>
    <w:rsid w:val="00F13961"/>
    <w:rsid w:val="00F13984"/>
    <w:rsid w:val="00F139B3"/>
    <w:rsid w:val="00F139D3"/>
    <w:rsid w:val="00F139DB"/>
    <w:rsid w:val="00F139E0"/>
    <w:rsid w:val="00F13A12"/>
    <w:rsid w:val="00F13A36"/>
    <w:rsid w:val="00F13A4B"/>
    <w:rsid w:val="00F13A70"/>
    <w:rsid w:val="00F13A72"/>
    <w:rsid w:val="00F13A79"/>
    <w:rsid w:val="00F13A7D"/>
    <w:rsid w:val="00F13AD3"/>
    <w:rsid w:val="00F13B60"/>
    <w:rsid w:val="00F13B86"/>
    <w:rsid w:val="00F13B9E"/>
    <w:rsid w:val="00F13BA1"/>
    <w:rsid w:val="00F13C16"/>
    <w:rsid w:val="00F13C1C"/>
    <w:rsid w:val="00F13C2F"/>
    <w:rsid w:val="00F13C83"/>
    <w:rsid w:val="00F13C93"/>
    <w:rsid w:val="00F13CEE"/>
    <w:rsid w:val="00F13D13"/>
    <w:rsid w:val="00F13D2B"/>
    <w:rsid w:val="00F13D6C"/>
    <w:rsid w:val="00F13D70"/>
    <w:rsid w:val="00F13DB7"/>
    <w:rsid w:val="00F13DC1"/>
    <w:rsid w:val="00F13EC7"/>
    <w:rsid w:val="00F13F0F"/>
    <w:rsid w:val="00F13F4A"/>
    <w:rsid w:val="00F13F7F"/>
    <w:rsid w:val="00F13F83"/>
    <w:rsid w:val="00F13F86"/>
    <w:rsid w:val="00F13FA0"/>
    <w:rsid w:val="00F1401C"/>
    <w:rsid w:val="00F14033"/>
    <w:rsid w:val="00F14080"/>
    <w:rsid w:val="00F140E7"/>
    <w:rsid w:val="00F140F8"/>
    <w:rsid w:val="00F14164"/>
    <w:rsid w:val="00F1417A"/>
    <w:rsid w:val="00F14185"/>
    <w:rsid w:val="00F14191"/>
    <w:rsid w:val="00F14196"/>
    <w:rsid w:val="00F141B6"/>
    <w:rsid w:val="00F141BC"/>
    <w:rsid w:val="00F141D2"/>
    <w:rsid w:val="00F141E3"/>
    <w:rsid w:val="00F14252"/>
    <w:rsid w:val="00F14283"/>
    <w:rsid w:val="00F1429E"/>
    <w:rsid w:val="00F142AA"/>
    <w:rsid w:val="00F142BA"/>
    <w:rsid w:val="00F142C7"/>
    <w:rsid w:val="00F142F7"/>
    <w:rsid w:val="00F142FB"/>
    <w:rsid w:val="00F14313"/>
    <w:rsid w:val="00F1433C"/>
    <w:rsid w:val="00F1433F"/>
    <w:rsid w:val="00F1435E"/>
    <w:rsid w:val="00F14377"/>
    <w:rsid w:val="00F1437C"/>
    <w:rsid w:val="00F143A6"/>
    <w:rsid w:val="00F143C7"/>
    <w:rsid w:val="00F143CA"/>
    <w:rsid w:val="00F1442A"/>
    <w:rsid w:val="00F14462"/>
    <w:rsid w:val="00F14485"/>
    <w:rsid w:val="00F14486"/>
    <w:rsid w:val="00F144E3"/>
    <w:rsid w:val="00F144E5"/>
    <w:rsid w:val="00F14516"/>
    <w:rsid w:val="00F14549"/>
    <w:rsid w:val="00F145AF"/>
    <w:rsid w:val="00F1464C"/>
    <w:rsid w:val="00F14733"/>
    <w:rsid w:val="00F1476C"/>
    <w:rsid w:val="00F1476E"/>
    <w:rsid w:val="00F1478A"/>
    <w:rsid w:val="00F14797"/>
    <w:rsid w:val="00F147CB"/>
    <w:rsid w:val="00F1481F"/>
    <w:rsid w:val="00F14860"/>
    <w:rsid w:val="00F1487A"/>
    <w:rsid w:val="00F1489B"/>
    <w:rsid w:val="00F148A8"/>
    <w:rsid w:val="00F148B1"/>
    <w:rsid w:val="00F148C5"/>
    <w:rsid w:val="00F14908"/>
    <w:rsid w:val="00F14910"/>
    <w:rsid w:val="00F149B6"/>
    <w:rsid w:val="00F149C2"/>
    <w:rsid w:val="00F149C4"/>
    <w:rsid w:val="00F149F7"/>
    <w:rsid w:val="00F14A18"/>
    <w:rsid w:val="00F14A2F"/>
    <w:rsid w:val="00F14A4D"/>
    <w:rsid w:val="00F14AD7"/>
    <w:rsid w:val="00F14ADA"/>
    <w:rsid w:val="00F14B39"/>
    <w:rsid w:val="00F14B3B"/>
    <w:rsid w:val="00F14B98"/>
    <w:rsid w:val="00F14BDE"/>
    <w:rsid w:val="00F14BF1"/>
    <w:rsid w:val="00F14BF6"/>
    <w:rsid w:val="00F14BFE"/>
    <w:rsid w:val="00F14C0A"/>
    <w:rsid w:val="00F14C13"/>
    <w:rsid w:val="00F14C7D"/>
    <w:rsid w:val="00F14CA3"/>
    <w:rsid w:val="00F14CC0"/>
    <w:rsid w:val="00F14CCF"/>
    <w:rsid w:val="00F14CF9"/>
    <w:rsid w:val="00F14D1B"/>
    <w:rsid w:val="00F14D1F"/>
    <w:rsid w:val="00F14DC4"/>
    <w:rsid w:val="00F14DC6"/>
    <w:rsid w:val="00F14DD3"/>
    <w:rsid w:val="00F14DF0"/>
    <w:rsid w:val="00F14E16"/>
    <w:rsid w:val="00F14E2F"/>
    <w:rsid w:val="00F14E33"/>
    <w:rsid w:val="00F14E38"/>
    <w:rsid w:val="00F14E76"/>
    <w:rsid w:val="00F14EAA"/>
    <w:rsid w:val="00F14F15"/>
    <w:rsid w:val="00F14F41"/>
    <w:rsid w:val="00F14F4A"/>
    <w:rsid w:val="00F14F66"/>
    <w:rsid w:val="00F14FAF"/>
    <w:rsid w:val="00F14FEA"/>
    <w:rsid w:val="00F14FFA"/>
    <w:rsid w:val="00F15000"/>
    <w:rsid w:val="00F1506D"/>
    <w:rsid w:val="00F150C3"/>
    <w:rsid w:val="00F150E4"/>
    <w:rsid w:val="00F150E9"/>
    <w:rsid w:val="00F150EC"/>
    <w:rsid w:val="00F1512A"/>
    <w:rsid w:val="00F15185"/>
    <w:rsid w:val="00F151B9"/>
    <w:rsid w:val="00F151E2"/>
    <w:rsid w:val="00F15235"/>
    <w:rsid w:val="00F15238"/>
    <w:rsid w:val="00F152B3"/>
    <w:rsid w:val="00F152BE"/>
    <w:rsid w:val="00F152E0"/>
    <w:rsid w:val="00F15304"/>
    <w:rsid w:val="00F1533E"/>
    <w:rsid w:val="00F15356"/>
    <w:rsid w:val="00F15364"/>
    <w:rsid w:val="00F153AD"/>
    <w:rsid w:val="00F153B1"/>
    <w:rsid w:val="00F153B4"/>
    <w:rsid w:val="00F153BB"/>
    <w:rsid w:val="00F153E8"/>
    <w:rsid w:val="00F15422"/>
    <w:rsid w:val="00F15462"/>
    <w:rsid w:val="00F15480"/>
    <w:rsid w:val="00F154B7"/>
    <w:rsid w:val="00F154E4"/>
    <w:rsid w:val="00F15505"/>
    <w:rsid w:val="00F15525"/>
    <w:rsid w:val="00F15530"/>
    <w:rsid w:val="00F15552"/>
    <w:rsid w:val="00F15566"/>
    <w:rsid w:val="00F15567"/>
    <w:rsid w:val="00F1559A"/>
    <w:rsid w:val="00F155CE"/>
    <w:rsid w:val="00F1560B"/>
    <w:rsid w:val="00F15617"/>
    <w:rsid w:val="00F15627"/>
    <w:rsid w:val="00F1562A"/>
    <w:rsid w:val="00F1563E"/>
    <w:rsid w:val="00F15645"/>
    <w:rsid w:val="00F156CE"/>
    <w:rsid w:val="00F156EC"/>
    <w:rsid w:val="00F15777"/>
    <w:rsid w:val="00F15786"/>
    <w:rsid w:val="00F157B2"/>
    <w:rsid w:val="00F157C2"/>
    <w:rsid w:val="00F157DD"/>
    <w:rsid w:val="00F157F8"/>
    <w:rsid w:val="00F1582F"/>
    <w:rsid w:val="00F15830"/>
    <w:rsid w:val="00F15860"/>
    <w:rsid w:val="00F158C4"/>
    <w:rsid w:val="00F15900"/>
    <w:rsid w:val="00F15910"/>
    <w:rsid w:val="00F15916"/>
    <w:rsid w:val="00F1592A"/>
    <w:rsid w:val="00F1595A"/>
    <w:rsid w:val="00F159D2"/>
    <w:rsid w:val="00F159D3"/>
    <w:rsid w:val="00F159E9"/>
    <w:rsid w:val="00F15A3A"/>
    <w:rsid w:val="00F15A3B"/>
    <w:rsid w:val="00F15A7B"/>
    <w:rsid w:val="00F15A7F"/>
    <w:rsid w:val="00F15A95"/>
    <w:rsid w:val="00F15AC3"/>
    <w:rsid w:val="00F15AD4"/>
    <w:rsid w:val="00F15AFF"/>
    <w:rsid w:val="00F15B01"/>
    <w:rsid w:val="00F15B07"/>
    <w:rsid w:val="00F15B0B"/>
    <w:rsid w:val="00F15B25"/>
    <w:rsid w:val="00F15B34"/>
    <w:rsid w:val="00F15B78"/>
    <w:rsid w:val="00F15BE1"/>
    <w:rsid w:val="00F15BFF"/>
    <w:rsid w:val="00F15C01"/>
    <w:rsid w:val="00F15C21"/>
    <w:rsid w:val="00F15C43"/>
    <w:rsid w:val="00F15C48"/>
    <w:rsid w:val="00F15D17"/>
    <w:rsid w:val="00F15D18"/>
    <w:rsid w:val="00F15DD9"/>
    <w:rsid w:val="00F15DDD"/>
    <w:rsid w:val="00F15E51"/>
    <w:rsid w:val="00F15EC9"/>
    <w:rsid w:val="00F15EFB"/>
    <w:rsid w:val="00F15F52"/>
    <w:rsid w:val="00F15F8B"/>
    <w:rsid w:val="00F15F98"/>
    <w:rsid w:val="00F15FC0"/>
    <w:rsid w:val="00F15FC1"/>
    <w:rsid w:val="00F15FD5"/>
    <w:rsid w:val="00F15FEF"/>
    <w:rsid w:val="00F1605A"/>
    <w:rsid w:val="00F1606F"/>
    <w:rsid w:val="00F160BC"/>
    <w:rsid w:val="00F160C6"/>
    <w:rsid w:val="00F16102"/>
    <w:rsid w:val="00F16118"/>
    <w:rsid w:val="00F16146"/>
    <w:rsid w:val="00F161A0"/>
    <w:rsid w:val="00F161E7"/>
    <w:rsid w:val="00F16288"/>
    <w:rsid w:val="00F162EF"/>
    <w:rsid w:val="00F16301"/>
    <w:rsid w:val="00F16348"/>
    <w:rsid w:val="00F163AB"/>
    <w:rsid w:val="00F163EC"/>
    <w:rsid w:val="00F16475"/>
    <w:rsid w:val="00F16490"/>
    <w:rsid w:val="00F16491"/>
    <w:rsid w:val="00F164C3"/>
    <w:rsid w:val="00F164F4"/>
    <w:rsid w:val="00F16527"/>
    <w:rsid w:val="00F1655A"/>
    <w:rsid w:val="00F16566"/>
    <w:rsid w:val="00F16576"/>
    <w:rsid w:val="00F16594"/>
    <w:rsid w:val="00F165B6"/>
    <w:rsid w:val="00F165E3"/>
    <w:rsid w:val="00F16625"/>
    <w:rsid w:val="00F16637"/>
    <w:rsid w:val="00F16664"/>
    <w:rsid w:val="00F16667"/>
    <w:rsid w:val="00F16673"/>
    <w:rsid w:val="00F1669C"/>
    <w:rsid w:val="00F1674F"/>
    <w:rsid w:val="00F16774"/>
    <w:rsid w:val="00F1679A"/>
    <w:rsid w:val="00F167BD"/>
    <w:rsid w:val="00F167C1"/>
    <w:rsid w:val="00F167C7"/>
    <w:rsid w:val="00F167E1"/>
    <w:rsid w:val="00F16808"/>
    <w:rsid w:val="00F1680E"/>
    <w:rsid w:val="00F16812"/>
    <w:rsid w:val="00F16837"/>
    <w:rsid w:val="00F16844"/>
    <w:rsid w:val="00F16846"/>
    <w:rsid w:val="00F1685E"/>
    <w:rsid w:val="00F16872"/>
    <w:rsid w:val="00F168B2"/>
    <w:rsid w:val="00F16917"/>
    <w:rsid w:val="00F16921"/>
    <w:rsid w:val="00F16958"/>
    <w:rsid w:val="00F1699A"/>
    <w:rsid w:val="00F1699C"/>
    <w:rsid w:val="00F169B0"/>
    <w:rsid w:val="00F169B2"/>
    <w:rsid w:val="00F169D6"/>
    <w:rsid w:val="00F169EF"/>
    <w:rsid w:val="00F169FD"/>
    <w:rsid w:val="00F16A28"/>
    <w:rsid w:val="00F16A3F"/>
    <w:rsid w:val="00F16A55"/>
    <w:rsid w:val="00F16A60"/>
    <w:rsid w:val="00F16A62"/>
    <w:rsid w:val="00F16A94"/>
    <w:rsid w:val="00F16A9D"/>
    <w:rsid w:val="00F16AA3"/>
    <w:rsid w:val="00F16AB2"/>
    <w:rsid w:val="00F16AE0"/>
    <w:rsid w:val="00F16B00"/>
    <w:rsid w:val="00F16B20"/>
    <w:rsid w:val="00F16B32"/>
    <w:rsid w:val="00F16B72"/>
    <w:rsid w:val="00F16B7C"/>
    <w:rsid w:val="00F16C3E"/>
    <w:rsid w:val="00F16C4A"/>
    <w:rsid w:val="00F16C8E"/>
    <w:rsid w:val="00F16CC6"/>
    <w:rsid w:val="00F16CF5"/>
    <w:rsid w:val="00F16D54"/>
    <w:rsid w:val="00F16D81"/>
    <w:rsid w:val="00F16D88"/>
    <w:rsid w:val="00F16D94"/>
    <w:rsid w:val="00F16DD6"/>
    <w:rsid w:val="00F16E21"/>
    <w:rsid w:val="00F16E47"/>
    <w:rsid w:val="00F16EBB"/>
    <w:rsid w:val="00F16EC9"/>
    <w:rsid w:val="00F16ECC"/>
    <w:rsid w:val="00F16F00"/>
    <w:rsid w:val="00F16F4A"/>
    <w:rsid w:val="00F16F5C"/>
    <w:rsid w:val="00F16F75"/>
    <w:rsid w:val="00F16FE2"/>
    <w:rsid w:val="00F16FE8"/>
    <w:rsid w:val="00F16FEA"/>
    <w:rsid w:val="00F17018"/>
    <w:rsid w:val="00F1702C"/>
    <w:rsid w:val="00F1703A"/>
    <w:rsid w:val="00F1705B"/>
    <w:rsid w:val="00F170B7"/>
    <w:rsid w:val="00F170C4"/>
    <w:rsid w:val="00F170F5"/>
    <w:rsid w:val="00F170F9"/>
    <w:rsid w:val="00F17118"/>
    <w:rsid w:val="00F17138"/>
    <w:rsid w:val="00F1714D"/>
    <w:rsid w:val="00F1716A"/>
    <w:rsid w:val="00F17170"/>
    <w:rsid w:val="00F171A0"/>
    <w:rsid w:val="00F171BF"/>
    <w:rsid w:val="00F17204"/>
    <w:rsid w:val="00F1720B"/>
    <w:rsid w:val="00F1720C"/>
    <w:rsid w:val="00F1725D"/>
    <w:rsid w:val="00F17262"/>
    <w:rsid w:val="00F1727D"/>
    <w:rsid w:val="00F17282"/>
    <w:rsid w:val="00F17348"/>
    <w:rsid w:val="00F17356"/>
    <w:rsid w:val="00F17398"/>
    <w:rsid w:val="00F173A4"/>
    <w:rsid w:val="00F173AB"/>
    <w:rsid w:val="00F173B1"/>
    <w:rsid w:val="00F173B8"/>
    <w:rsid w:val="00F173BB"/>
    <w:rsid w:val="00F173D3"/>
    <w:rsid w:val="00F173DA"/>
    <w:rsid w:val="00F1747A"/>
    <w:rsid w:val="00F17480"/>
    <w:rsid w:val="00F1748B"/>
    <w:rsid w:val="00F174B2"/>
    <w:rsid w:val="00F174BC"/>
    <w:rsid w:val="00F174C6"/>
    <w:rsid w:val="00F174D7"/>
    <w:rsid w:val="00F174FD"/>
    <w:rsid w:val="00F1752E"/>
    <w:rsid w:val="00F17554"/>
    <w:rsid w:val="00F175A1"/>
    <w:rsid w:val="00F17608"/>
    <w:rsid w:val="00F1760F"/>
    <w:rsid w:val="00F1762D"/>
    <w:rsid w:val="00F17682"/>
    <w:rsid w:val="00F17699"/>
    <w:rsid w:val="00F176BC"/>
    <w:rsid w:val="00F176F2"/>
    <w:rsid w:val="00F17728"/>
    <w:rsid w:val="00F17762"/>
    <w:rsid w:val="00F17787"/>
    <w:rsid w:val="00F177F7"/>
    <w:rsid w:val="00F177FB"/>
    <w:rsid w:val="00F17818"/>
    <w:rsid w:val="00F17826"/>
    <w:rsid w:val="00F17840"/>
    <w:rsid w:val="00F1788E"/>
    <w:rsid w:val="00F17897"/>
    <w:rsid w:val="00F178E1"/>
    <w:rsid w:val="00F17944"/>
    <w:rsid w:val="00F17958"/>
    <w:rsid w:val="00F1795A"/>
    <w:rsid w:val="00F1796F"/>
    <w:rsid w:val="00F17974"/>
    <w:rsid w:val="00F179A3"/>
    <w:rsid w:val="00F179AF"/>
    <w:rsid w:val="00F17A66"/>
    <w:rsid w:val="00F17AE4"/>
    <w:rsid w:val="00F17AEB"/>
    <w:rsid w:val="00F17BBD"/>
    <w:rsid w:val="00F17BD2"/>
    <w:rsid w:val="00F17BD5"/>
    <w:rsid w:val="00F17C20"/>
    <w:rsid w:val="00F17C3C"/>
    <w:rsid w:val="00F17C40"/>
    <w:rsid w:val="00F17CEF"/>
    <w:rsid w:val="00F17CFD"/>
    <w:rsid w:val="00F17D16"/>
    <w:rsid w:val="00F17DAC"/>
    <w:rsid w:val="00F17DB3"/>
    <w:rsid w:val="00F17DDE"/>
    <w:rsid w:val="00F17DE0"/>
    <w:rsid w:val="00F17E1E"/>
    <w:rsid w:val="00F17E26"/>
    <w:rsid w:val="00F17E3A"/>
    <w:rsid w:val="00F17E4C"/>
    <w:rsid w:val="00F17E9E"/>
    <w:rsid w:val="00F17EA0"/>
    <w:rsid w:val="00F17EE8"/>
    <w:rsid w:val="00F17EEB"/>
    <w:rsid w:val="00F17F4E"/>
    <w:rsid w:val="00F17F8E"/>
    <w:rsid w:val="00F17F94"/>
    <w:rsid w:val="00F17FCF"/>
    <w:rsid w:val="00F17FD5"/>
    <w:rsid w:val="00F2007D"/>
    <w:rsid w:val="00F200C9"/>
    <w:rsid w:val="00F200E2"/>
    <w:rsid w:val="00F200F1"/>
    <w:rsid w:val="00F20137"/>
    <w:rsid w:val="00F20169"/>
    <w:rsid w:val="00F201E3"/>
    <w:rsid w:val="00F20224"/>
    <w:rsid w:val="00F2023B"/>
    <w:rsid w:val="00F20247"/>
    <w:rsid w:val="00F20261"/>
    <w:rsid w:val="00F202E4"/>
    <w:rsid w:val="00F20300"/>
    <w:rsid w:val="00F20302"/>
    <w:rsid w:val="00F2031F"/>
    <w:rsid w:val="00F20331"/>
    <w:rsid w:val="00F2033E"/>
    <w:rsid w:val="00F20369"/>
    <w:rsid w:val="00F20381"/>
    <w:rsid w:val="00F203BB"/>
    <w:rsid w:val="00F203CB"/>
    <w:rsid w:val="00F203F3"/>
    <w:rsid w:val="00F203FA"/>
    <w:rsid w:val="00F203FC"/>
    <w:rsid w:val="00F20405"/>
    <w:rsid w:val="00F2042A"/>
    <w:rsid w:val="00F2046C"/>
    <w:rsid w:val="00F20478"/>
    <w:rsid w:val="00F204BC"/>
    <w:rsid w:val="00F204C6"/>
    <w:rsid w:val="00F204DD"/>
    <w:rsid w:val="00F20535"/>
    <w:rsid w:val="00F20540"/>
    <w:rsid w:val="00F20554"/>
    <w:rsid w:val="00F2055C"/>
    <w:rsid w:val="00F20563"/>
    <w:rsid w:val="00F20644"/>
    <w:rsid w:val="00F2064F"/>
    <w:rsid w:val="00F2068A"/>
    <w:rsid w:val="00F20698"/>
    <w:rsid w:val="00F206A4"/>
    <w:rsid w:val="00F206DE"/>
    <w:rsid w:val="00F20707"/>
    <w:rsid w:val="00F2072E"/>
    <w:rsid w:val="00F20792"/>
    <w:rsid w:val="00F207B9"/>
    <w:rsid w:val="00F207EE"/>
    <w:rsid w:val="00F207F6"/>
    <w:rsid w:val="00F2088C"/>
    <w:rsid w:val="00F208C9"/>
    <w:rsid w:val="00F2092C"/>
    <w:rsid w:val="00F20953"/>
    <w:rsid w:val="00F20958"/>
    <w:rsid w:val="00F2098F"/>
    <w:rsid w:val="00F209BB"/>
    <w:rsid w:val="00F209F8"/>
    <w:rsid w:val="00F20A0A"/>
    <w:rsid w:val="00F20A27"/>
    <w:rsid w:val="00F20A45"/>
    <w:rsid w:val="00F20A74"/>
    <w:rsid w:val="00F20A75"/>
    <w:rsid w:val="00F20A79"/>
    <w:rsid w:val="00F20A88"/>
    <w:rsid w:val="00F20AC5"/>
    <w:rsid w:val="00F20ACB"/>
    <w:rsid w:val="00F20AFB"/>
    <w:rsid w:val="00F20AFF"/>
    <w:rsid w:val="00F20B14"/>
    <w:rsid w:val="00F20B3B"/>
    <w:rsid w:val="00F20B43"/>
    <w:rsid w:val="00F20B52"/>
    <w:rsid w:val="00F20BF7"/>
    <w:rsid w:val="00F20C1C"/>
    <w:rsid w:val="00F20CDA"/>
    <w:rsid w:val="00F20D0E"/>
    <w:rsid w:val="00F20D8A"/>
    <w:rsid w:val="00F20DAF"/>
    <w:rsid w:val="00F20DC1"/>
    <w:rsid w:val="00F20DCF"/>
    <w:rsid w:val="00F20DE0"/>
    <w:rsid w:val="00F20DF8"/>
    <w:rsid w:val="00F20E54"/>
    <w:rsid w:val="00F20EA8"/>
    <w:rsid w:val="00F20EB0"/>
    <w:rsid w:val="00F20EB1"/>
    <w:rsid w:val="00F20EBE"/>
    <w:rsid w:val="00F20EE4"/>
    <w:rsid w:val="00F20F1E"/>
    <w:rsid w:val="00F20F4C"/>
    <w:rsid w:val="00F20F5D"/>
    <w:rsid w:val="00F20F78"/>
    <w:rsid w:val="00F20F82"/>
    <w:rsid w:val="00F20FDE"/>
    <w:rsid w:val="00F21008"/>
    <w:rsid w:val="00F21013"/>
    <w:rsid w:val="00F21029"/>
    <w:rsid w:val="00F2102C"/>
    <w:rsid w:val="00F21038"/>
    <w:rsid w:val="00F21059"/>
    <w:rsid w:val="00F210A5"/>
    <w:rsid w:val="00F210B0"/>
    <w:rsid w:val="00F2114B"/>
    <w:rsid w:val="00F2119D"/>
    <w:rsid w:val="00F21218"/>
    <w:rsid w:val="00F21225"/>
    <w:rsid w:val="00F2127D"/>
    <w:rsid w:val="00F21289"/>
    <w:rsid w:val="00F21294"/>
    <w:rsid w:val="00F212AA"/>
    <w:rsid w:val="00F212C0"/>
    <w:rsid w:val="00F212DF"/>
    <w:rsid w:val="00F21382"/>
    <w:rsid w:val="00F213A4"/>
    <w:rsid w:val="00F213B0"/>
    <w:rsid w:val="00F21421"/>
    <w:rsid w:val="00F21424"/>
    <w:rsid w:val="00F2144D"/>
    <w:rsid w:val="00F2146D"/>
    <w:rsid w:val="00F21475"/>
    <w:rsid w:val="00F2148E"/>
    <w:rsid w:val="00F214BD"/>
    <w:rsid w:val="00F214C8"/>
    <w:rsid w:val="00F21509"/>
    <w:rsid w:val="00F2152B"/>
    <w:rsid w:val="00F21571"/>
    <w:rsid w:val="00F215D0"/>
    <w:rsid w:val="00F215E3"/>
    <w:rsid w:val="00F215FF"/>
    <w:rsid w:val="00F21648"/>
    <w:rsid w:val="00F216AF"/>
    <w:rsid w:val="00F21732"/>
    <w:rsid w:val="00F21734"/>
    <w:rsid w:val="00F21735"/>
    <w:rsid w:val="00F21750"/>
    <w:rsid w:val="00F2176D"/>
    <w:rsid w:val="00F2178E"/>
    <w:rsid w:val="00F21796"/>
    <w:rsid w:val="00F217AB"/>
    <w:rsid w:val="00F217B0"/>
    <w:rsid w:val="00F217C3"/>
    <w:rsid w:val="00F217E2"/>
    <w:rsid w:val="00F217F6"/>
    <w:rsid w:val="00F217FD"/>
    <w:rsid w:val="00F21827"/>
    <w:rsid w:val="00F218AC"/>
    <w:rsid w:val="00F218B5"/>
    <w:rsid w:val="00F2191B"/>
    <w:rsid w:val="00F21926"/>
    <w:rsid w:val="00F21979"/>
    <w:rsid w:val="00F21995"/>
    <w:rsid w:val="00F219D4"/>
    <w:rsid w:val="00F21A3A"/>
    <w:rsid w:val="00F21A64"/>
    <w:rsid w:val="00F21A86"/>
    <w:rsid w:val="00F21A93"/>
    <w:rsid w:val="00F21A96"/>
    <w:rsid w:val="00F21AA3"/>
    <w:rsid w:val="00F21ABF"/>
    <w:rsid w:val="00F21AD4"/>
    <w:rsid w:val="00F21B10"/>
    <w:rsid w:val="00F21B31"/>
    <w:rsid w:val="00F21B33"/>
    <w:rsid w:val="00F21B3A"/>
    <w:rsid w:val="00F21B3D"/>
    <w:rsid w:val="00F21B41"/>
    <w:rsid w:val="00F21B45"/>
    <w:rsid w:val="00F21B5C"/>
    <w:rsid w:val="00F21B77"/>
    <w:rsid w:val="00F21BBF"/>
    <w:rsid w:val="00F21BE1"/>
    <w:rsid w:val="00F21C40"/>
    <w:rsid w:val="00F21C4F"/>
    <w:rsid w:val="00F21C88"/>
    <w:rsid w:val="00F21CCC"/>
    <w:rsid w:val="00F21CD7"/>
    <w:rsid w:val="00F21CF3"/>
    <w:rsid w:val="00F21CFB"/>
    <w:rsid w:val="00F21D5C"/>
    <w:rsid w:val="00F21D69"/>
    <w:rsid w:val="00F21D71"/>
    <w:rsid w:val="00F21D7C"/>
    <w:rsid w:val="00F21D86"/>
    <w:rsid w:val="00F21D92"/>
    <w:rsid w:val="00F21DCA"/>
    <w:rsid w:val="00F21DF9"/>
    <w:rsid w:val="00F21E0E"/>
    <w:rsid w:val="00F21E11"/>
    <w:rsid w:val="00F21EA3"/>
    <w:rsid w:val="00F21EAA"/>
    <w:rsid w:val="00F21EB4"/>
    <w:rsid w:val="00F21EBA"/>
    <w:rsid w:val="00F21ECE"/>
    <w:rsid w:val="00F21F93"/>
    <w:rsid w:val="00F21FE5"/>
    <w:rsid w:val="00F21FEA"/>
    <w:rsid w:val="00F21FFD"/>
    <w:rsid w:val="00F22032"/>
    <w:rsid w:val="00F220E9"/>
    <w:rsid w:val="00F220F0"/>
    <w:rsid w:val="00F220F7"/>
    <w:rsid w:val="00F220FB"/>
    <w:rsid w:val="00F22125"/>
    <w:rsid w:val="00F22190"/>
    <w:rsid w:val="00F2219A"/>
    <w:rsid w:val="00F221B0"/>
    <w:rsid w:val="00F221C2"/>
    <w:rsid w:val="00F2221C"/>
    <w:rsid w:val="00F22270"/>
    <w:rsid w:val="00F22283"/>
    <w:rsid w:val="00F22287"/>
    <w:rsid w:val="00F222BC"/>
    <w:rsid w:val="00F222C8"/>
    <w:rsid w:val="00F222F0"/>
    <w:rsid w:val="00F22334"/>
    <w:rsid w:val="00F22394"/>
    <w:rsid w:val="00F2239E"/>
    <w:rsid w:val="00F22409"/>
    <w:rsid w:val="00F2241A"/>
    <w:rsid w:val="00F22422"/>
    <w:rsid w:val="00F224AC"/>
    <w:rsid w:val="00F224B9"/>
    <w:rsid w:val="00F224D8"/>
    <w:rsid w:val="00F224F6"/>
    <w:rsid w:val="00F22506"/>
    <w:rsid w:val="00F22544"/>
    <w:rsid w:val="00F2255F"/>
    <w:rsid w:val="00F22562"/>
    <w:rsid w:val="00F225E6"/>
    <w:rsid w:val="00F22614"/>
    <w:rsid w:val="00F22651"/>
    <w:rsid w:val="00F22679"/>
    <w:rsid w:val="00F22680"/>
    <w:rsid w:val="00F22681"/>
    <w:rsid w:val="00F22698"/>
    <w:rsid w:val="00F226CD"/>
    <w:rsid w:val="00F226E8"/>
    <w:rsid w:val="00F226F8"/>
    <w:rsid w:val="00F22707"/>
    <w:rsid w:val="00F2270F"/>
    <w:rsid w:val="00F22737"/>
    <w:rsid w:val="00F22767"/>
    <w:rsid w:val="00F22796"/>
    <w:rsid w:val="00F227D5"/>
    <w:rsid w:val="00F227DC"/>
    <w:rsid w:val="00F227F2"/>
    <w:rsid w:val="00F2280A"/>
    <w:rsid w:val="00F22811"/>
    <w:rsid w:val="00F22828"/>
    <w:rsid w:val="00F22878"/>
    <w:rsid w:val="00F22886"/>
    <w:rsid w:val="00F228B0"/>
    <w:rsid w:val="00F228DC"/>
    <w:rsid w:val="00F228EF"/>
    <w:rsid w:val="00F22904"/>
    <w:rsid w:val="00F2290D"/>
    <w:rsid w:val="00F22994"/>
    <w:rsid w:val="00F22998"/>
    <w:rsid w:val="00F22999"/>
    <w:rsid w:val="00F229B8"/>
    <w:rsid w:val="00F229EE"/>
    <w:rsid w:val="00F22A4D"/>
    <w:rsid w:val="00F22A77"/>
    <w:rsid w:val="00F22ADA"/>
    <w:rsid w:val="00F22AE5"/>
    <w:rsid w:val="00F22AEC"/>
    <w:rsid w:val="00F22AEE"/>
    <w:rsid w:val="00F22B0D"/>
    <w:rsid w:val="00F22B34"/>
    <w:rsid w:val="00F22B3D"/>
    <w:rsid w:val="00F22B44"/>
    <w:rsid w:val="00F22B47"/>
    <w:rsid w:val="00F22B52"/>
    <w:rsid w:val="00F22B58"/>
    <w:rsid w:val="00F22B61"/>
    <w:rsid w:val="00F22B66"/>
    <w:rsid w:val="00F22B76"/>
    <w:rsid w:val="00F22BE2"/>
    <w:rsid w:val="00F22C08"/>
    <w:rsid w:val="00F22C33"/>
    <w:rsid w:val="00F22C44"/>
    <w:rsid w:val="00F22C58"/>
    <w:rsid w:val="00F22C81"/>
    <w:rsid w:val="00F22D02"/>
    <w:rsid w:val="00F22D09"/>
    <w:rsid w:val="00F22D2A"/>
    <w:rsid w:val="00F22D37"/>
    <w:rsid w:val="00F22D43"/>
    <w:rsid w:val="00F22D65"/>
    <w:rsid w:val="00F22DB2"/>
    <w:rsid w:val="00F22DC5"/>
    <w:rsid w:val="00F22DDE"/>
    <w:rsid w:val="00F22E4C"/>
    <w:rsid w:val="00F22E72"/>
    <w:rsid w:val="00F22F55"/>
    <w:rsid w:val="00F22F84"/>
    <w:rsid w:val="00F22F9C"/>
    <w:rsid w:val="00F22FBF"/>
    <w:rsid w:val="00F2303F"/>
    <w:rsid w:val="00F23082"/>
    <w:rsid w:val="00F23085"/>
    <w:rsid w:val="00F230BB"/>
    <w:rsid w:val="00F2313D"/>
    <w:rsid w:val="00F2313E"/>
    <w:rsid w:val="00F23194"/>
    <w:rsid w:val="00F231AF"/>
    <w:rsid w:val="00F231BD"/>
    <w:rsid w:val="00F231D0"/>
    <w:rsid w:val="00F231D9"/>
    <w:rsid w:val="00F231FB"/>
    <w:rsid w:val="00F23244"/>
    <w:rsid w:val="00F2329F"/>
    <w:rsid w:val="00F232B7"/>
    <w:rsid w:val="00F232E9"/>
    <w:rsid w:val="00F232F0"/>
    <w:rsid w:val="00F23365"/>
    <w:rsid w:val="00F233BE"/>
    <w:rsid w:val="00F2340B"/>
    <w:rsid w:val="00F23462"/>
    <w:rsid w:val="00F23518"/>
    <w:rsid w:val="00F23552"/>
    <w:rsid w:val="00F23579"/>
    <w:rsid w:val="00F2364B"/>
    <w:rsid w:val="00F23682"/>
    <w:rsid w:val="00F236A8"/>
    <w:rsid w:val="00F236B8"/>
    <w:rsid w:val="00F236C9"/>
    <w:rsid w:val="00F236DA"/>
    <w:rsid w:val="00F23784"/>
    <w:rsid w:val="00F23788"/>
    <w:rsid w:val="00F2379A"/>
    <w:rsid w:val="00F237ED"/>
    <w:rsid w:val="00F237F8"/>
    <w:rsid w:val="00F2380E"/>
    <w:rsid w:val="00F23831"/>
    <w:rsid w:val="00F23856"/>
    <w:rsid w:val="00F2388F"/>
    <w:rsid w:val="00F23894"/>
    <w:rsid w:val="00F238A5"/>
    <w:rsid w:val="00F238AC"/>
    <w:rsid w:val="00F238CA"/>
    <w:rsid w:val="00F23903"/>
    <w:rsid w:val="00F23932"/>
    <w:rsid w:val="00F2393F"/>
    <w:rsid w:val="00F23968"/>
    <w:rsid w:val="00F23980"/>
    <w:rsid w:val="00F239A1"/>
    <w:rsid w:val="00F239A3"/>
    <w:rsid w:val="00F239AE"/>
    <w:rsid w:val="00F239C5"/>
    <w:rsid w:val="00F239E8"/>
    <w:rsid w:val="00F23A05"/>
    <w:rsid w:val="00F23A19"/>
    <w:rsid w:val="00F23A37"/>
    <w:rsid w:val="00F23A3D"/>
    <w:rsid w:val="00F23A53"/>
    <w:rsid w:val="00F23A83"/>
    <w:rsid w:val="00F23AB6"/>
    <w:rsid w:val="00F23AC6"/>
    <w:rsid w:val="00F23ADD"/>
    <w:rsid w:val="00F23B06"/>
    <w:rsid w:val="00F23B4B"/>
    <w:rsid w:val="00F23B50"/>
    <w:rsid w:val="00F23B51"/>
    <w:rsid w:val="00F23B79"/>
    <w:rsid w:val="00F23B91"/>
    <w:rsid w:val="00F23BA5"/>
    <w:rsid w:val="00F23BBC"/>
    <w:rsid w:val="00F23C52"/>
    <w:rsid w:val="00F23C69"/>
    <w:rsid w:val="00F23C7F"/>
    <w:rsid w:val="00F23CAE"/>
    <w:rsid w:val="00F23CBF"/>
    <w:rsid w:val="00F23CD9"/>
    <w:rsid w:val="00F23CF6"/>
    <w:rsid w:val="00F23CFB"/>
    <w:rsid w:val="00F23D10"/>
    <w:rsid w:val="00F23D55"/>
    <w:rsid w:val="00F23D6B"/>
    <w:rsid w:val="00F23DAE"/>
    <w:rsid w:val="00F23E3A"/>
    <w:rsid w:val="00F23E45"/>
    <w:rsid w:val="00F23E67"/>
    <w:rsid w:val="00F23E69"/>
    <w:rsid w:val="00F23E85"/>
    <w:rsid w:val="00F23E87"/>
    <w:rsid w:val="00F23EA8"/>
    <w:rsid w:val="00F23EB1"/>
    <w:rsid w:val="00F23EE8"/>
    <w:rsid w:val="00F23F2B"/>
    <w:rsid w:val="00F23F37"/>
    <w:rsid w:val="00F23F6D"/>
    <w:rsid w:val="00F23F71"/>
    <w:rsid w:val="00F23F94"/>
    <w:rsid w:val="00F23FC9"/>
    <w:rsid w:val="00F23FD9"/>
    <w:rsid w:val="00F24002"/>
    <w:rsid w:val="00F2411B"/>
    <w:rsid w:val="00F24122"/>
    <w:rsid w:val="00F24142"/>
    <w:rsid w:val="00F24172"/>
    <w:rsid w:val="00F2419B"/>
    <w:rsid w:val="00F241A3"/>
    <w:rsid w:val="00F241A4"/>
    <w:rsid w:val="00F241AA"/>
    <w:rsid w:val="00F241B1"/>
    <w:rsid w:val="00F2426C"/>
    <w:rsid w:val="00F242A1"/>
    <w:rsid w:val="00F24302"/>
    <w:rsid w:val="00F2439D"/>
    <w:rsid w:val="00F2440F"/>
    <w:rsid w:val="00F24479"/>
    <w:rsid w:val="00F244A7"/>
    <w:rsid w:val="00F244D1"/>
    <w:rsid w:val="00F244DC"/>
    <w:rsid w:val="00F244F3"/>
    <w:rsid w:val="00F24503"/>
    <w:rsid w:val="00F24511"/>
    <w:rsid w:val="00F24517"/>
    <w:rsid w:val="00F24537"/>
    <w:rsid w:val="00F24596"/>
    <w:rsid w:val="00F245C7"/>
    <w:rsid w:val="00F245F4"/>
    <w:rsid w:val="00F24639"/>
    <w:rsid w:val="00F2463C"/>
    <w:rsid w:val="00F24651"/>
    <w:rsid w:val="00F24674"/>
    <w:rsid w:val="00F2467B"/>
    <w:rsid w:val="00F246BD"/>
    <w:rsid w:val="00F246C4"/>
    <w:rsid w:val="00F2475D"/>
    <w:rsid w:val="00F247C3"/>
    <w:rsid w:val="00F2483E"/>
    <w:rsid w:val="00F2483F"/>
    <w:rsid w:val="00F2486C"/>
    <w:rsid w:val="00F248AF"/>
    <w:rsid w:val="00F248BC"/>
    <w:rsid w:val="00F248EC"/>
    <w:rsid w:val="00F24971"/>
    <w:rsid w:val="00F2498D"/>
    <w:rsid w:val="00F24A07"/>
    <w:rsid w:val="00F24A0D"/>
    <w:rsid w:val="00F24A16"/>
    <w:rsid w:val="00F24A53"/>
    <w:rsid w:val="00F24A7F"/>
    <w:rsid w:val="00F24AAB"/>
    <w:rsid w:val="00F24AAF"/>
    <w:rsid w:val="00F24ABA"/>
    <w:rsid w:val="00F24ABE"/>
    <w:rsid w:val="00F24ADB"/>
    <w:rsid w:val="00F24B3C"/>
    <w:rsid w:val="00F24B43"/>
    <w:rsid w:val="00F24B68"/>
    <w:rsid w:val="00F24B6B"/>
    <w:rsid w:val="00F24B91"/>
    <w:rsid w:val="00F24BF8"/>
    <w:rsid w:val="00F24C3B"/>
    <w:rsid w:val="00F24C41"/>
    <w:rsid w:val="00F24C98"/>
    <w:rsid w:val="00F24CAD"/>
    <w:rsid w:val="00F24CBE"/>
    <w:rsid w:val="00F24CC2"/>
    <w:rsid w:val="00F24CF4"/>
    <w:rsid w:val="00F24D1A"/>
    <w:rsid w:val="00F24D2E"/>
    <w:rsid w:val="00F24D7A"/>
    <w:rsid w:val="00F24D7F"/>
    <w:rsid w:val="00F24DCD"/>
    <w:rsid w:val="00F24DEA"/>
    <w:rsid w:val="00F24DF4"/>
    <w:rsid w:val="00F24E00"/>
    <w:rsid w:val="00F24E32"/>
    <w:rsid w:val="00F24E47"/>
    <w:rsid w:val="00F24ED1"/>
    <w:rsid w:val="00F24FB5"/>
    <w:rsid w:val="00F24FF8"/>
    <w:rsid w:val="00F25016"/>
    <w:rsid w:val="00F2501B"/>
    <w:rsid w:val="00F2501F"/>
    <w:rsid w:val="00F25048"/>
    <w:rsid w:val="00F25057"/>
    <w:rsid w:val="00F250A8"/>
    <w:rsid w:val="00F250DE"/>
    <w:rsid w:val="00F25107"/>
    <w:rsid w:val="00F25125"/>
    <w:rsid w:val="00F25197"/>
    <w:rsid w:val="00F251A0"/>
    <w:rsid w:val="00F251A8"/>
    <w:rsid w:val="00F251CA"/>
    <w:rsid w:val="00F251E8"/>
    <w:rsid w:val="00F2522C"/>
    <w:rsid w:val="00F252CC"/>
    <w:rsid w:val="00F25308"/>
    <w:rsid w:val="00F25335"/>
    <w:rsid w:val="00F253F5"/>
    <w:rsid w:val="00F253F9"/>
    <w:rsid w:val="00F25408"/>
    <w:rsid w:val="00F2541C"/>
    <w:rsid w:val="00F2542D"/>
    <w:rsid w:val="00F25431"/>
    <w:rsid w:val="00F25463"/>
    <w:rsid w:val="00F25486"/>
    <w:rsid w:val="00F25503"/>
    <w:rsid w:val="00F2552C"/>
    <w:rsid w:val="00F255AA"/>
    <w:rsid w:val="00F255D3"/>
    <w:rsid w:val="00F255E4"/>
    <w:rsid w:val="00F255EE"/>
    <w:rsid w:val="00F255FF"/>
    <w:rsid w:val="00F2561C"/>
    <w:rsid w:val="00F25665"/>
    <w:rsid w:val="00F25693"/>
    <w:rsid w:val="00F25703"/>
    <w:rsid w:val="00F25710"/>
    <w:rsid w:val="00F2571A"/>
    <w:rsid w:val="00F2571C"/>
    <w:rsid w:val="00F2579D"/>
    <w:rsid w:val="00F257CD"/>
    <w:rsid w:val="00F257D4"/>
    <w:rsid w:val="00F257D7"/>
    <w:rsid w:val="00F257E6"/>
    <w:rsid w:val="00F25815"/>
    <w:rsid w:val="00F25825"/>
    <w:rsid w:val="00F2584E"/>
    <w:rsid w:val="00F2587C"/>
    <w:rsid w:val="00F25889"/>
    <w:rsid w:val="00F2588C"/>
    <w:rsid w:val="00F25895"/>
    <w:rsid w:val="00F2589D"/>
    <w:rsid w:val="00F258C6"/>
    <w:rsid w:val="00F2590A"/>
    <w:rsid w:val="00F25943"/>
    <w:rsid w:val="00F2597B"/>
    <w:rsid w:val="00F259C0"/>
    <w:rsid w:val="00F259DE"/>
    <w:rsid w:val="00F25A02"/>
    <w:rsid w:val="00F25A53"/>
    <w:rsid w:val="00F25A66"/>
    <w:rsid w:val="00F25A93"/>
    <w:rsid w:val="00F25ADE"/>
    <w:rsid w:val="00F25B24"/>
    <w:rsid w:val="00F25B5B"/>
    <w:rsid w:val="00F25BBA"/>
    <w:rsid w:val="00F25BDB"/>
    <w:rsid w:val="00F25C38"/>
    <w:rsid w:val="00F25C65"/>
    <w:rsid w:val="00F25C96"/>
    <w:rsid w:val="00F25D3B"/>
    <w:rsid w:val="00F25D72"/>
    <w:rsid w:val="00F25D87"/>
    <w:rsid w:val="00F25D90"/>
    <w:rsid w:val="00F25DD5"/>
    <w:rsid w:val="00F25DD7"/>
    <w:rsid w:val="00F25DEF"/>
    <w:rsid w:val="00F25E07"/>
    <w:rsid w:val="00F25E72"/>
    <w:rsid w:val="00F25E7A"/>
    <w:rsid w:val="00F25E84"/>
    <w:rsid w:val="00F25E87"/>
    <w:rsid w:val="00F25E93"/>
    <w:rsid w:val="00F25EF0"/>
    <w:rsid w:val="00F25EF9"/>
    <w:rsid w:val="00F25F15"/>
    <w:rsid w:val="00F25F17"/>
    <w:rsid w:val="00F25F1D"/>
    <w:rsid w:val="00F25F39"/>
    <w:rsid w:val="00F25F68"/>
    <w:rsid w:val="00F25FBD"/>
    <w:rsid w:val="00F25FC0"/>
    <w:rsid w:val="00F25FC2"/>
    <w:rsid w:val="00F25FCC"/>
    <w:rsid w:val="00F25FCE"/>
    <w:rsid w:val="00F25FD4"/>
    <w:rsid w:val="00F25FF1"/>
    <w:rsid w:val="00F2601E"/>
    <w:rsid w:val="00F260AC"/>
    <w:rsid w:val="00F260BC"/>
    <w:rsid w:val="00F260F4"/>
    <w:rsid w:val="00F26168"/>
    <w:rsid w:val="00F261AF"/>
    <w:rsid w:val="00F261B9"/>
    <w:rsid w:val="00F261EB"/>
    <w:rsid w:val="00F2620E"/>
    <w:rsid w:val="00F26211"/>
    <w:rsid w:val="00F26233"/>
    <w:rsid w:val="00F26290"/>
    <w:rsid w:val="00F26296"/>
    <w:rsid w:val="00F262A7"/>
    <w:rsid w:val="00F262BE"/>
    <w:rsid w:val="00F26346"/>
    <w:rsid w:val="00F263B7"/>
    <w:rsid w:val="00F263C1"/>
    <w:rsid w:val="00F263EB"/>
    <w:rsid w:val="00F263F3"/>
    <w:rsid w:val="00F263F9"/>
    <w:rsid w:val="00F2647C"/>
    <w:rsid w:val="00F2648A"/>
    <w:rsid w:val="00F264D0"/>
    <w:rsid w:val="00F264F1"/>
    <w:rsid w:val="00F264FA"/>
    <w:rsid w:val="00F2650B"/>
    <w:rsid w:val="00F26544"/>
    <w:rsid w:val="00F26572"/>
    <w:rsid w:val="00F265A3"/>
    <w:rsid w:val="00F265C2"/>
    <w:rsid w:val="00F265E6"/>
    <w:rsid w:val="00F26609"/>
    <w:rsid w:val="00F26641"/>
    <w:rsid w:val="00F26725"/>
    <w:rsid w:val="00F2672A"/>
    <w:rsid w:val="00F267B1"/>
    <w:rsid w:val="00F267B6"/>
    <w:rsid w:val="00F267F0"/>
    <w:rsid w:val="00F267F1"/>
    <w:rsid w:val="00F26861"/>
    <w:rsid w:val="00F26878"/>
    <w:rsid w:val="00F2688B"/>
    <w:rsid w:val="00F26899"/>
    <w:rsid w:val="00F268B0"/>
    <w:rsid w:val="00F268DE"/>
    <w:rsid w:val="00F268E1"/>
    <w:rsid w:val="00F268E5"/>
    <w:rsid w:val="00F268E6"/>
    <w:rsid w:val="00F26931"/>
    <w:rsid w:val="00F2696B"/>
    <w:rsid w:val="00F2697E"/>
    <w:rsid w:val="00F269AD"/>
    <w:rsid w:val="00F269CC"/>
    <w:rsid w:val="00F269D7"/>
    <w:rsid w:val="00F269EB"/>
    <w:rsid w:val="00F269F7"/>
    <w:rsid w:val="00F269F9"/>
    <w:rsid w:val="00F26A1B"/>
    <w:rsid w:val="00F26A5A"/>
    <w:rsid w:val="00F26A79"/>
    <w:rsid w:val="00F26A88"/>
    <w:rsid w:val="00F26A90"/>
    <w:rsid w:val="00F26ABF"/>
    <w:rsid w:val="00F26AF0"/>
    <w:rsid w:val="00F26B24"/>
    <w:rsid w:val="00F26B53"/>
    <w:rsid w:val="00F26B99"/>
    <w:rsid w:val="00F26B9E"/>
    <w:rsid w:val="00F26BFD"/>
    <w:rsid w:val="00F26C64"/>
    <w:rsid w:val="00F26C83"/>
    <w:rsid w:val="00F26CB4"/>
    <w:rsid w:val="00F26CC5"/>
    <w:rsid w:val="00F26CEA"/>
    <w:rsid w:val="00F26D24"/>
    <w:rsid w:val="00F26D30"/>
    <w:rsid w:val="00F26D57"/>
    <w:rsid w:val="00F26E08"/>
    <w:rsid w:val="00F26E2C"/>
    <w:rsid w:val="00F26E2D"/>
    <w:rsid w:val="00F26E3E"/>
    <w:rsid w:val="00F26E60"/>
    <w:rsid w:val="00F26E6C"/>
    <w:rsid w:val="00F26EBA"/>
    <w:rsid w:val="00F26F3E"/>
    <w:rsid w:val="00F26F41"/>
    <w:rsid w:val="00F26F83"/>
    <w:rsid w:val="00F26F95"/>
    <w:rsid w:val="00F26FA8"/>
    <w:rsid w:val="00F26FB2"/>
    <w:rsid w:val="00F26FB8"/>
    <w:rsid w:val="00F26FC9"/>
    <w:rsid w:val="00F27050"/>
    <w:rsid w:val="00F27077"/>
    <w:rsid w:val="00F27084"/>
    <w:rsid w:val="00F27085"/>
    <w:rsid w:val="00F270C8"/>
    <w:rsid w:val="00F270D9"/>
    <w:rsid w:val="00F27111"/>
    <w:rsid w:val="00F27172"/>
    <w:rsid w:val="00F27179"/>
    <w:rsid w:val="00F27183"/>
    <w:rsid w:val="00F2719A"/>
    <w:rsid w:val="00F271A3"/>
    <w:rsid w:val="00F27201"/>
    <w:rsid w:val="00F27232"/>
    <w:rsid w:val="00F27246"/>
    <w:rsid w:val="00F27258"/>
    <w:rsid w:val="00F272BE"/>
    <w:rsid w:val="00F272F9"/>
    <w:rsid w:val="00F27305"/>
    <w:rsid w:val="00F27347"/>
    <w:rsid w:val="00F27357"/>
    <w:rsid w:val="00F2735D"/>
    <w:rsid w:val="00F2739F"/>
    <w:rsid w:val="00F273A5"/>
    <w:rsid w:val="00F273DA"/>
    <w:rsid w:val="00F273EA"/>
    <w:rsid w:val="00F2745A"/>
    <w:rsid w:val="00F27468"/>
    <w:rsid w:val="00F2748C"/>
    <w:rsid w:val="00F27495"/>
    <w:rsid w:val="00F274AE"/>
    <w:rsid w:val="00F274CF"/>
    <w:rsid w:val="00F274E7"/>
    <w:rsid w:val="00F27510"/>
    <w:rsid w:val="00F27511"/>
    <w:rsid w:val="00F27519"/>
    <w:rsid w:val="00F2753E"/>
    <w:rsid w:val="00F27556"/>
    <w:rsid w:val="00F2757B"/>
    <w:rsid w:val="00F27584"/>
    <w:rsid w:val="00F275A0"/>
    <w:rsid w:val="00F275A9"/>
    <w:rsid w:val="00F275B8"/>
    <w:rsid w:val="00F27604"/>
    <w:rsid w:val="00F27632"/>
    <w:rsid w:val="00F27685"/>
    <w:rsid w:val="00F27689"/>
    <w:rsid w:val="00F276B4"/>
    <w:rsid w:val="00F276C5"/>
    <w:rsid w:val="00F276F9"/>
    <w:rsid w:val="00F2771A"/>
    <w:rsid w:val="00F27750"/>
    <w:rsid w:val="00F27766"/>
    <w:rsid w:val="00F2778E"/>
    <w:rsid w:val="00F27797"/>
    <w:rsid w:val="00F277BA"/>
    <w:rsid w:val="00F277E0"/>
    <w:rsid w:val="00F27804"/>
    <w:rsid w:val="00F27854"/>
    <w:rsid w:val="00F2786D"/>
    <w:rsid w:val="00F27871"/>
    <w:rsid w:val="00F2789D"/>
    <w:rsid w:val="00F2791D"/>
    <w:rsid w:val="00F27939"/>
    <w:rsid w:val="00F279E8"/>
    <w:rsid w:val="00F27A15"/>
    <w:rsid w:val="00F27A2C"/>
    <w:rsid w:val="00F27A4F"/>
    <w:rsid w:val="00F27A8A"/>
    <w:rsid w:val="00F27B53"/>
    <w:rsid w:val="00F27B56"/>
    <w:rsid w:val="00F27BA1"/>
    <w:rsid w:val="00F27BC2"/>
    <w:rsid w:val="00F27BCA"/>
    <w:rsid w:val="00F27C07"/>
    <w:rsid w:val="00F27C18"/>
    <w:rsid w:val="00F27C38"/>
    <w:rsid w:val="00F27C3F"/>
    <w:rsid w:val="00F27C48"/>
    <w:rsid w:val="00F27C49"/>
    <w:rsid w:val="00F27C9C"/>
    <w:rsid w:val="00F27CAF"/>
    <w:rsid w:val="00F27CC8"/>
    <w:rsid w:val="00F27D06"/>
    <w:rsid w:val="00F27D24"/>
    <w:rsid w:val="00F27D3F"/>
    <w:rsid w:val="00F27D5B"/>
    <w:rsid w:val="00F27D84"/>
    <w:rsid w:val="00F27D9D"/>
    <w:rsid w:val="00F27DDD"/>
    <w:rsid w:val="00F27DF5"/>
    <w:rsid w:val="00F27E44"/>
    <w:rsid w:val="00F27E55"/>
    <w:rsid w:val="00F27E9D"/>
    <w:rsid w:val="00F27EBC"/>
    <w:rsid w:val="00F27EC2"/>
    <w:rsid w:val="00F27EEC"/>
    <w:rsid w:val="00F27EFE"/>
    <w:rsid w:val="00F27F12"/>
    <w:rsid w:val="00F27F1E"/>
    <w:rsid w:val="00F27F51"/>
    <w:rsid w:val="00F27FC3"/>
    <w:rsid w:val="00F27FD9"/>
    <w:rsid w:val="00F30021"/>
    <w:rsid w:val="00F3006C"/>
    <w:rsid w:val="00F30070"/>
    <w:rsid w:val="00F300C4"/>
    <w:rsid w:val="00F300C5"/>
    <w:rsid w:val="00F3010F"/>
    <w:rsid w:val="00F3011D"/>
    <w:rsid w:val="00F30131"/>
    <w:rsid w:val="00F30166"/>
    <w:rsid w:val="00F30177"/>
    <w:rsid w:val="00F30188"/>
    <w:rsid w:val="00F3019E"/>
    <w:rsid w:val="00F3019F"/>
    <w:rsid w:val="00F301A9"/>
    <w:rsid w:val="00F301C2"/>
    <w:rsid w:val="00F30238"/>
    <w:rsid w:val="00F3026A"/>
    <w:rsid w:val="00F3027A"/>
    <w:rsid w:val="00F30283"/>
    <w:rsid w:val="00F3028D"/>
    <w:rsid w:val="00F302A0"/>
    <w:rsid w:val="00F302C3"/>
    <w:rsid w:val="00F3030E"/>
    <w:rsid w:val="00F30334"/>
    <w:rsid w:val="00F30359"/>
    <w:rsid w:val="00F30381"/>
    <w:rsid w:val="00F30387"/>
    <w:rsid w:val="00F303B3"/>
    <w:rsid w:val="00F303F1"/>
    <w:rsid w:val="00F3040E"/>
    <w:rsid w:val="00F3044F"/>
    <w:rsid w:val="00F30459"/>
    <w:rsid w:val="00F3048B"/>
    <w:rsid w:val="00F3048F"/>
    <w:rsid w:val="00F304D8"/>
    <w:rsid w:val="00F30532"/>
    <w:rsid w:val="00F30560"/>
    <w:rsid w:val="00F3058A"/>
    <w:rsid w:val="00F305A7"/>
    <w:rsid w:val="00F3060C"/>
    <w:rsid w:val="00F30639"/>
    <w:rsid w:val="00F30642"/>
    <w:rsid w:val="00F30682"/>
    <w:rsid w:val="00F30696"/>
    <w:rsid w:val="00F306A9"/>
    <w:rsid w:val="00F306B4"/>
    <w:rsid w:val="00F306DB"/>
    <w:rsid w:val="00F306EF"/>
    <w:rsid w:val="00F30731"/>
    <w:rsid w:val="00F3074D"/>
    <w:rsid w:val="00F30763"/>
    <w:rsid w:val="00F307DD"/>
    <w:rsid w:val="00F307F1"/>
    <w:rsid w:val="00F3080C"/>
    <w:rsid w:val="00F3083F"/>
    <w:rsid w:val="00F30851"/>
    <w:rsid w:val="00F30854"/>
    <w:rsid w:val="00F3088E"/>
    <w:rsid w:val="00F30911"/>
    <w:rsid w:val="00F3092A"/>
    <w:rsid w:val="00F30942"/>
    <w:rsid w:val="00F3094E"/>
    <w:rsid w:val="00F30955"/>
    <w:rsid w:val="00F309A2"/>
    <w:rsid w:val="00F309CE"/>
    <w:rsid w:val="00F309E4"/>
    <w:rsid w:val="00F30A42"/>
    <w:rsid w:val="00F30A48"/>
    <w:rsid w:val="00F30A8C"/>
    <w:rsid w:val="00F30AFB"/>
    <w:rsid w:val="00F30AFE"/>
    <w:rsid w:val="00F30B29"/>
    <w:rsid w:val="00F30B6C"/>
    <w:rsid w:val="00F30B79"/>
    <w:rsid w:val="00F30B95"/>
    <w:rsid w:val="00F30BAB"/>
    <w:rsid w:val="00F30BEB"/>
    <w:rsid w:val="00F30C01"/>
    <w:rsid w:val="00F30C6F"/>
    <w:rsid w:val="00F30C88"/>
    <w:rsid w:val="00F30C89"/>
    <w:rsid w:val="00F30CA2"/>
    <w:rsid w:val="00F30CAB"/>
    <w:rsid w:val="00F30CB4"/>
    <w:rsid w:val="00F30CF4"/>
    <w:rsid w:val="00F30CFD"/>
    <w:rsid w:val="00F30D55"/>
    <w:rsid w:val="00F30D63"/>
    <w:rsid w:val="00F30DB7"/>
    <w:rsid w:val="00F30DC2"/>
    <w:rsid w:val="00F30DC5"/>
    <w:rsid w:val="00F30DD5"/>
    <w:rsid w:val="00F30E48"/>
    <w:rsid w:val="00F30E4A"/>
    <w:rsid w:val="00F30E55"/>
    <w:rsid w:val="00F30EFD"/>
    <w:rsid w:val="00F30F4D"/>
    <w:rsid w:val="00F30F65"/>
    <w:rsid w:val="00F30FF6"/>
    <w:rsid w:val="00F30FF8"/>
    <w:rsid w:val="00F30FFB"/>
    <w:rsid w:val="00F31033"/>
    <w:rsid w:val="00F31083"/>
    <w:rsid w:val="00F31091"/>
    <w:rsid w:val="00F31103"/>
    <w:rsid w:val="00F31123"/>
    <w:rsid w:val="00F3113E"/>
    <w:rsid w:val="00F3114B"/>
    <w:rsid w:val="00F311A1"/>
    <w:rsid w:val="00F311D1"/>
    <w:rsid w:val="00F311F8"/>
    <w:rsid w:val="00F31203"/>
    <w:rsid w:val="00F3121C"/>
    <w:rsid w:val="00F31269"/>
    <w:rsid w:val="00F3126E"/>
    <w:rsid w:val="00F31289"/>
    <w:rsid w:val="00F3128D"/>
    <w:rsid w:val="00F312BD"/>
    <w:rsid w:val="00F312DD"/>
    <w:rsid w:val="00F31317"/>
    <w:rsid w:val="00F31334"/>
    <w:rsid w:val="00F3137D"/>
    <w:rsid w:val="00F313B4"/>
    <w:rsid w:val="00F313CF"/>
    <w:rsid w:val="00F313ED"/>
    <w:rsid w:val="00F3143A"/>
    <w:rsid w:val="00F31457"/>
    <w:rsid w:val="00F31483"/>
    <w:rsid w:val="00F3150B"/>
    <w:rsid w:val="00F3152B"/>
    <w:rsid w:val="00F31551"/>
    <w:rsid w:val="00F31560"/>
    <w:rsid w:val="00F315D5"/>
    <w:rsid w:val="00F31601"/>
    <w:rsid w:val="00F3162F"/>
    <w:rsid w:val="00F31662"/>
    <w:rsid w:val="00F3169B"/>
    <w:rsid w:val="00F3169E"/>
    <w:rsid w:val="00F316A9"/>
    <w:rsid w:val="00F316BA"/>
    <w:rsid w:val="00F317A7"/>
    <w:rsid w:val="00F317D8"/>
    <w:rsid w:val="00F317ED"/>
    <w:rsid w:val="00F31820"/>
    <w:rsid w:val="00F3182C"/>
    <w:rsid w:val="00F31881"/>
    <w:rsid w:val="00F31886"/>
    <w:rsid w:val="00F3188F"/>
    <w:rsid w:val="00F318F5"/>
    <w:rsid w:val="00F318FD"/>
    <w:rsid w:val="00F31915"/>
    <w:rsid w:val="00F3191D"/>
    <w:rsid w:val="00F3192C"/>
    <w:rsid w:val="00F31937"/>
    <w:rsid w:val="00F31950"/>
    <w:rsid w:val="00F31968"/>
    <w:rsid w:val="00F319A2"/>
    <w:rsid w:val="00F319CA"/>
    <w:rsid w:val="00F319D3"/>
    <w:rsid w:val="00F319DC"/>
    <w:rsid w:val="00F319E5"/>
    <w:rsid w:val="00F319F3"/>
    <w:rsid w:val="00F31A26"/>
    <w:rsid w:val="00F31A33"/>
    <w:rsid w:val="00F31A93"/>
    <w:rsid w:val="00F31A9E"/>
    <w:rsid w:val="00F31AB7"/>
    <w:rsid w:val="00F31B04"/>
    <w:rsid w:val="00F31B1D"/>
    <w:rsid w:val="00F31B4C"/>
    <w:rsid w:val="00F31B56"/>
    <w:rsid w:val="00F31B5B"/>
    <w:rsid w:val="00F31B9E"/>
    <w:rsid w:val="00F31BA3"/>
    <w:rsid w:val="00F31BB7"/>
    <w:rsid w:val="00F31BB8"/>
    <w:rsid w:val="00F31D13"/>
    <w:rsid w:val="00F31D14"/>
    <w:rsid w:val="00F31D3F"/>
    <w:rsid w:val="00F31D48"/>
    <w:rsid w:val="00F31D75"/>
    <w:rsid w:val="00F31E4A"/>
    <w:rsid w:val="00F31E56"/>
    <w:rsid w:val="00F31E5A"/>
    <w:rsid w:val="00F31E63"/>
    <w:rsid w:val="00F31E8D"/>
    <w:rsid w:val="00F31E91"/>
    <w:rsid w:val="00F31F0D"/>
    <w:rsid w:val="00F31F2E"/>
    <w:rsid w:val="00F31F44"/>
    <w:rsid w:val="00F31F83"/>
    <w:rsid w:val="00F31FA2"/>
    <w:rsid w:val="00F31FC6"/>
    <w:rsid w:val="00F31FCB"/>
    <w:rsid w:val="00F31FD0"/>
    <w:rsid w:val="00F32062"/>
    <w:rsid w:val="00F32070"/>
    <w:rsid w:val="00F3209E"/>
    <w:rsid w:val="00F320CD"/>
    <w:rsid w:val="00F320DE"/>
    <w:rsid w:val="00F320F5"/>
    <w:rsid w:val="00F320FD"/>
    <w:rsid w:val="00F32104"/>
    <w:rsid w:val="00F3213D"/>
    <w:rsid w:val="00F32179"/>
    <w:rsid w:val="00F3218C"/>
    <w:rsid w:val="00F3219F"/>
    <w:rsid w:val="00F321DD"/>
    <w:rsid w:val="00F321E5"/>
    <w:rsid w:val="00F32214"/>
    <w:rsid w:val="00F32239"/>
    <w:rsid w:val="00F32243"/>
    <w:rsid w:val="00F32250"/>
    <w:rsid w:val="00F32263"/>
    <w:rsid w:val="00F32267"/>
    <w:rsid w:val="00F322C0"/>
    <w:rsid w:val="00F322C6"/>
    <w:rsid w:val="00F32343"/>
    <w:rsid w:val="00F32366"/>
    <w:rsid w:val="00F323B5"/>
    <w:rsid w:val="00F323EE"/>
    <w:rsid w:val="00F32402"/>
    <w:rsid w:val="00F32415"/>
    <w:rsid w:val="00F32461"/>
    <w:rsid w:val="00F3249B"/>
    <w:rsid w:val="00F324A6"/>
    <w:rsid w:val="00F324C8"/>
    <w:rsid w:val="00F324D2"/>
    <w:rsid w:val="00F324D8"/>
    <w:rsid w:val="00F32510"/>
    <w:rsid w:val="00F32545"/>
    <w:rsid w:val="00F3254B"/>
    <w:rsid w:val="00F32555"/>
    <w:rsid w:val="00F32583"/>
    <w:rsid w:val="00F325A0"/>
    <w:rsid w:val="00F325B6"/>
    <w:rsid w:val="00F325EC"/>
    <w:rsid w:val="00F325ED"/>
    <w:rsid w:val="00F325F0"/>
    <w:rsid w:val="00F325F6"/>
    <w:rsid w:val="00F32607"/>
    <w:rsid w:val="00F32642"/>
    <w:rsid w:val="00F32647"/>
    <w:rsid w:val="00F326B6"/>
    <w:rsid w:val="00F326E3"/>
    <w:rsid w:val="00F326E6"/>
    <w:rsid w:val="00F32707"/>
    <w:rsid w:val="00F32716"/>
    <w:rsid w:val="00F32745"/>
    <w:rsid w:val="00F32768"/>
    <w:rsid w:val="00F327BA"/>
    <w:rsid w:val="00F327DF"/>
    <w:rsid w:val="00F327F0"/>
    <w:rsid w:val="00F327F3"/>
    <w:rsid w:val="00F3283D"/>
    <w:rsid w:val="00F32878"/>
    <w:rsid w:val="00F32893"/>
    <w:rsid w:val="00F328E9"/>
    <w:rsid w:val="00F3291D"/>
    <w:rsid w:val="00F32937"/>
    <w:rsid w:val="00F32944"/>
    <w:rsid w:val="00F329E1"/>
    <w:rsid w:val="00F329F8"/>
    <w:rsid w:val="00F32A17"/>
    <w:rsid w:val="00F32AF3"/>
    <w:rsid w:val="00F32AFE"/>
    <w:rsid w:val="00F32B07"/>
    <w:rsid w:val="00F32B1D"/>
    <w:rsid w:val="00F32B5D"/>
    <w:rsid w:val="00F32B69"/>
    <w:rsid w:val="00F32B85"/>
    <w:rsid w:val="00F32B86"/>
    <w:rsid w:val="00F32BFF"/>
    <w:rsid w:val="00F32CC2"/>
    <w:rsid w:val="00F32CD6"/>
    <w:rsid w:val="00F32D04"/>
    <w:rsid w:val="00F32D34"/>
    <w:rsid w:val="00F32D3F"/>
    <w:rsid w:val="00F32D53"/>
    <w:rsid w:val="00F32D9B"/>
    <w:rsid w:val="00F32DA3"/>
    <w:rsid w:val="00F32DEB"/>
    <w:rsid w:val="00F32E58"/>
    <w:rsid w:val="00F32E70"/>
    <w:rsid w:val="00F32E7D"/>
    <w:rsid w:val="00F32E8B"/>
    <w:rsid w:val="00F32F0B"/>
    <w:rsid w:val="00F32F4A"/>
    <w:rsid w:val="00F32F66"/>
    <w:rsid w:val="00F32F7C"/>
    <w:rsid w:val="00F32F9F"/>
    <w:rsid w:val="00F32FCC"/>
    <w:rsid w:val="00F3302C"/>
    <w:rsid w:val="00F33051"/>
    <w:rsid w:val="00F33052"/>
    <w:rsid w:val="00F33082"/>
    <w:rsid w:val="00F3309B"/>
    <w:rsid w:val="00F33101"/>
    <w:rsid w:val="00F33115"/>
    <w:rsid w:val="00F33128"/>
    <w:rsid w:val="00F33134"/>
    <w:rsid w:val="00F3313C"/>
    <w:rsid w:val="00F3314A"/>
    <w:rsid w:val="00F331BB"/>
    <w:rsid w:val="00F331CF"/>
    <w:rsid w:val="00F33229"/>
    <w:rsid w:val="00F33244"/>
    <w:rsid w:val="00F33246"/>
    <w:rsid w:val="00F3324E"/>
    <w:rsid w:val="00F33254"/>
    <w:rsid w:val="00F33262"/>
    <w:rsid w:val="00F3327B"/>
    <w:rsid w:val="00F3332B"/>
    <w:rsid w:val="00F33342"/>
    <w:rsid w:val="00F33358"/>
    <w:rsid w:val="00F3335F"/>
    <w:rsid w:val="00F333A8"/>
    <w:rsid w:val="00F333B2"/>
    <w:rsid w:val="00F333C6"/>
    <w:rsid w:val="00F333DA"/>
    <w:rsid w:val="00F33437"/>
    <w:rsid w:val="00F334A8"/>
    <w:rsid w:val="00F334CE"/>
    <w:rsid w:val="00F33507"/>
    <w:rsid w:val="00F33536"/>
    <w:rsid w:val="00F33542"/>
    <w:rsid w:val="00F335D0"/>
    <w:rsid w:val="00F33693"/>
    <w:rsid w:val="00F336CA"/>
    <w:rsid w:val="00F3373A"/>
    <w:rsid w:val="00F3378B"/>
    <w:rsid w:val="00F33795"/>
    <w:rsid w:val="00F3379B"/>
    <w:rsid w:val="00F337C4"/>
    <w:rsid w:val="00F3381C"/>
    <w:rsid w:val="00F33830"/>
    <w:rsid w:val="00F3383E"/>
    <w:rsid w:val="00F33852"/>
    <w:rsid w:val="00F33873"/>
    <w:rsid w:val="00F33891"/>
    <w:rsid w:val="00F338B0"/>
    <w:rsid w:val="00F338E9"/>
    <w:rsid w:val="00F338F5"/>
    <w:rsid w:val="00F3391B"/>
    <w:rsid w:val="00F33926"/>
    <w:rsid w:val="00F3394D"/>
    <w:rsid w:val="00F33950"/>
    <w:rsid w:val="00F3397D"/>
    <w:rsid w:val="00F3398D"/>
    <w:rsid w:val="00F339CF"/>
    <w:rsid w:val="00F339D0"/>
    <w:rsid w:val="00F339F5"/>
    <w:rsid w:val="00F33A38"/>
    <w:rsid w:val="00F33A81"/>
    <w:rsid w:val="00F33AB9"/>
    <w:rsid w:val="00F33AD9"/>
    <w:rsid w:val="00F33B2A"/>
    <w:rsid w:val="00F33B40"/>
    <w:rsid w:val="00F33B60"/>
    <w:rsid w:val="00F33B6C"/>
    <w:rsid w:val="00F33B7C"/>
    <w:rsid w:val="00F33BB5"/>
    <w:rsid w:val="00F33BD9"/>
    <w:rsid w:val="00F33DF0"/>
    <w:rsid w:val="00F33DF7"/>
    <w:rsid w:val="00F33E0A"/>
    <w:rsid w:val="00F33E22"/>
    <w:rsid w:val="00F33E2B"/>
    <w:rsid w:val="00F33E80"/>
    <w:rsid w:val="00F33E97"/>
    <w:rsid w:val="00F33EA7"/>
    <w:rsid w:val="00F33EC6"/>
    <w:rsid w:val="00F33EC9"/>
    <w:rsid w:val="00F33EDA"/>
    <w:rsid w:val="00F33EE2"/>
    <w:rsid w:val="00F33EFF"/>
    <w:rsid w:val="00F33F72"/>
    <w:rsid w:val="00F33F90"/>
    <w:rsid w:val="00F33FD4"/>
    <w:rsid w:val="00F34049"/>
    <w:rsid w:val="00F3404D"/>
    <w:rsid w:val="00F34056"/>
    <w:rsid w:val="00F3406C"/>
    <w:rsid w:val="00F3409D"/>
    <w:rsid w:val="00F340E7"/>
    <w:rsid w:val="00F34101"/>
    <w:rsid w:val="00F34109"/>
    <w:rsid w:val="00F34114"/>
    <w:rsid w:val="00F34148"/>
    <w:rsid w:val="00F34155"/>
    <w:rsid w:val="00F34165"/>
    <w:rsid w:val="00F34166"/>
    <w:rsid w:val="00F341A3"/>
    <w:rsid w:val="00F341B4"/>
    <w:rsid w:val="00F341FD"/>
    <w:rsid w:val="00F3422A"/>
    <w:rsid w:val="00F34244"/>
    <w:rsid w:val="00F34249"/>
    <w:rsid w:val="00F3427F"/>
    <w:rsid w:val="00F34281"/>
    <w:rsid w:val="00F342AA"/>
    <w:rsid w:val="00F342CB"/>
    <w:rsid w:val="00F342CD"/>
    <w:rsid w:val="00F342ED"/>
    <w:rsid w:val="00F3430B"/>
    <w:rsid w:val="00F34339"/>
    <w:rsid w:val="00F34382"/>
    <w:rsid w:val="00F343A1"/>
    <w:rsid w:val="00F343C1"/>
    <w:rsid w:val="00F343E1"/>
    <w:rsid w:val="00F34403"/>
    <w:rsid w:val="00F34420"/>
    <w:rsid w:val="00F34454"/>
    <w:rsid w:val="00F3445D"/>
    <w:rsid w:val="00F34468"/>
    <w:rsid w:val="00F3447C"/>
    <w:rsid w:val="00F3447E"/>
    <w:rsid w:val="00F344DD"/>
    <w:rsid w:val="00F344FE"/>
    <w:rsid w:val="00F34512"/>
    <w:rsid w:val="00F34521"/>
    <w:rsid w:val="00F3455D"/>
    <w:rsid w:val="00F34563"/>
    <w:rsid w:val="00F345AE"/>
    <w:rsid w:val="00F345B2"/>
    <w:rsid w:val="00F3462F"/>
    <w:rsid w:val="00F34637"/>
    <w:rsid w:val="00F34657"/>
    <w:rsid w:val="00F3468A"/>
    <w:rsid w:val="00F3469B"/>
    <w:rsid w:val="00F346A0"/>
    <w:rsid w:val="00F346B0"/>
    <w:rsid w:val="00F346C9"/>
    <w:rsid w:val="00F346DF"/>
    <w:rsid w:val="00F34701"/>
    <w:rsid w:val="00F3470C"/>
    <w:rsid w:val="00F3472A"/>
    <w:rsid w:val="00F3472E"/>
    <w:rsid w:val="00F34761"/>
    <w:rsid w:val="00F3476D"/>
    <w:rsid w:val="00F34784"/>
    <w:rsid w:val="00F347D3"/>
    <w:rsid w:val="00F347F3"/>
    <w:rsid w:val="00F34822"/>
    <w:rsid w:val="00F34836"/>
    <w:rsid w:val="00F3485F"/>
    <w:rsid w:val="00F34890"/>
    <w:rsid w:val="00F3489B"/>
    <w:rsid w:val="00F348B2"/>
    <w:rsid w:val="00F348DD"/>
    <w:rsid w:val="00F348E2"/>
    <w:rsid w:val="00F3490F"/>
    <w:rsid w:val="00F3498A"/>
    <w:rsid w:val="00F3499E"/>
    <w:rsid w:val="00F349A0"/>
    <w:rsid w:val="00F349A4"/>
    <w:rsid w:val="00F349D6"/>
    <w:rsid w:val="00F34A15"/>
    <w:rsid w:val="00F34A32"/>
    <w:rsid w:val="00F34A42"/>
    <w:rsid w:val="00F34A58"/>
    <w:rsid w:val="00F34A6C"/>
    <w:rsid w:val="00F34A9D"/>
    <w:rsid w:val="00F34AC6"/>
    <w:rsid w:val="00F34AFC"/>
    <w:rsid w:val="00F34AFE"/>
    <w:rsid w:val="00F34B27"/>
    <w:rsid w:val="00F34B6F"/>
    <w:rsid w:val="00F34B87"/>
    <w:rsid w:val="00F34BF0"/>
    <w:rsid w:val="00F34BF8"/>
    <w:rsid w:val="00F34C4E"/>
    <w:rsid w:val="00F34C63"/>
    <w:rsid w:val="00F34C77"/>
    <w:rsid w:val="00F34D71"/>
    <w:rsid w:val="00F34D8B"/>
    <w:rsid w:val="00F34D9D"/>
    <w:rsid w:val="00F34DE4"/>
    <w:rsid w:val="00F34E58"/>
    <w:rsid w:val="00F34EA1"/>
    <w:rsid w:val="00F34F18"/>
    <w:rsid w:val="00F34F81"/>
    <w:rsid w:val="00F34F8A"/>
    <w:rsid w:val="00F34FC2"/>
    <w:rsid w:val="00F34FEB"/>
    <w:rsid w:val="00F35023"/>
    <w:rsid w:val="00F35053"/>
    <w:rsid w:val="00F3505B"/>
    <w:rsid w:val="00F35086"/>
    <w:rsid w:val="00F35087"/>
    <w:rsid w:val="00F350B2"/>
    <w:rsid w:val="00F350D6"/>
    <w:rsid w:val="00F35108"/>
    <w:rsid w:val="00F35119"/>
    <w:rsid w:val="00F3516D"/>
    <w:rsid w:val="00F35184"/>
    <w:rsid w:val="00F35200"/>
    <w:rsid w:val="00F3523A"/>
    <w:rsid w:val="00F35248"/>
    <w:rsid w:val="00F3524C"/>
    <w:rsid w:val="00F352B0"/>
    <w:rsid w:val="00F352B7"/>
    <w:rsid w:val="00F352D4"/>
    <w:rsid w:val="00F352F4"/>
    <w:rsid w:val="00F3530C"/>
    <w:rsid w:val="00F35340"/>
    <w:rsid w:val="00F35349"/>
    <w:rsid w:val="00F35362"/>
    <w:rsid w:val="00F3539E"/>
    <w:rsid w:val="00F353AD"/>
    <w:rsid w:val="00F353BD"/>
    <w:rsid w:val="00F35465"/>
    <w:rsid w:val="00F35497"/>
    <w:rsid w:val="00F354A2"/>
    <w:rsid w:val="00F35576"/>
    <w:rsid w:val="00F35580"/>
    <w:rsid w:val="00F355C8"/>
    <w:rsid w:val="00F355D6"/>
    <w:rsid w:val="00F35616"/>
    <w:rsid w:val="00F35696"/>
    <w:rsid w:val="00F356B9"/>
    <w:rsid w:val="00F356BD"/>
    <w:rsid w:val="00F35745"/>
    <w:rsid w:val="00F3576E"/>
    <w:rsid w:val="00F35797"/>
    <w:rsid w:val="00F357A4"/>
    <w:rsid w:val="00F357BA"/>
    <w:rsid w:val="00F357F0"/>
    <w:rsid w:val="00F357F4"/>
    <w:rsid w:val="00F357FD"/>
    <w:rsid w:val="00F35846"/>
    <w:rsid w:val="00F3588C"/>
    <w:rsid w:val="00F3588F"/>
    <w:rsid w:val="00F358A3"/>
    <w:rsid w:val="00F358A6"/>
    <w:rsid w:val="00F358AB"/>
    <w:rsid w:val="00F3591B"/>
    <w:rsid w:val="00F35952"/>
    <w:rsid w:val="00F35954"/>
    <w:rsid w:val="00F35A37"/>
    <w:rsid w:val="00F35ABB"/>
    <w:rsid w:val="00F35AC0"/>
    <w:rsid w:val="00F35ACA"/>
    <w:rsid w:val="00F35ACF"/>
    <w:rsid w:val="00F35AD1"/>
    <w:rsid w:val="00F35AE8"/>
    <w:rsid w:val="00F35B3E"/>
    <w:rsid w:val="00F35B78"/>
    <w:rsid w:val="00F35BEB"/>
    <w:rsid w:val="00F35C07"/>
    <w:rsid w:val="00F35C34"/>
    <w:rsid w:val="00F35C89"/>
    <w:rsid w:val="00F35D17"/>
    <w:rsid w:val="00F35D45"/>
    <w:rsid w:val="00F35D55"/>
    <w:rsid w:val="00F35D74"/>
    <w:rsid w:val="00F35DC3"/>
    <w:rsid w:val="00F35E07"/>
    <w:rsid w:val="00F35EAC"/>
    <w:rsid w:val="00F35EB1"/>
    <w:rsid w:val="00F35EC3"/>
    <w:rsid w:val="00F35ED3"/>
    <w:rsid w:val="00F35EE2"/>
    <w:rsid w:val="00F35EF6"/>
    <w:rsid w:val="00F35F0A"/>
    <w:rsid w:val="00F35F22"/>
    <w:rsid w:val="00F35F37"/>
    <w:rsid w:val="00F35F41"/>
    <w:rsid w:val="00F35F89"/>
    <w:rsid w:val="00F35FBA"/>
    <w:rsid w:val="00F35FBD"/>
    <w:rsid w:val="00F35FF0"/>
    <w:rsid w:val="00F3604C"/>
    <w:rsid w:val="00F3605F"/>
    <w:rsid w:val="00F360A9"/>
    <w:rsid w:val="00F36116"/>
    <w:rsid w:val="00F3611C"/>
    <w:rsid w:val="00F3612F"/>
    <w:rsid w:val="00F3614F"/>
    <w:rsid w:val="00F36152"/>
    <w:rsid w:val="00F36158"/>
    <w:rsid w:val="00F3615E"/>
    <w:rsid w:val="00F36165"/>
    <w:rsid w:val="00F3617C"/>
    <w:rsid w:val="00F36183"/>
    <w:rsid w:val="00F3619F"/>
    <w:rsid w:val="00F361D0"/>
    <w:rsid w:val="00F361D3"/>
    <w:rsid w:val="00F361DC"/>
    <w:rsid w:val="00F361E0"/>
    <w:rsid w:val="00F361F4"/>
    <w:rsid w:val="00F361FA"/>
    <w:rsid w:val="00F361FB"/>
    <w:rsid w:val="00F3620B"/>
    <w:rsid w:val="00F362E0"/>
    <w:rsid w:val="00F362EC"/>
    <w:rsid w:val="00F36300"/>
    <w:rsid w:val="00F36308"/>
    <w:rsid w:val="00F36359"/>
    <w:rsid w:val="00F3638A"/>
    <w:rsid w:val="00F363B4"/>
    <w:rsid w:val="00F363FA"/>
    <w:rsid w:val="00F3640B"/>
    <w:rsid w:val="00F3645F"/>
    <w:rsid w:val="00F36476"/>
    <w:rsid w:val="00F36523"/>
    <w:rsid w:val="00F36582"/>
    <w:rsid w:val="00F36595"/>
    <w:rsid w:val="00F365A2"/>
    <w:rsid w:val="00F365A8"/>
    <w:rsid w:val="00F365B5"/>
    <w:rsid w:val="00F365D9"/>
    <w:rsid w:val="00F365F4"/>
    <w:rsid w:val="00F36653"/>
    <w:rsid w:val="00F366C2"/>
    <w:rsid w:val="00F366DB"/>
    <w:rsid w:val="00F366F8"/>
    <w:rsid w:val="00F3671B"/>
    <w:rsid w:val="00F36746"/>
    <w:rsid w:val="00F36758"/>
    <w:rsid w:val="00F367DD"/>
    <w:rsid w:val="00F367F3"/>
    <w:rsid w:val="00F3682E"/>
    <w:rsid w:val="00F3686D"/>
    <w:rsid w:val="00F36885"/>
    <w:rsid w:val="00F3688E"/>
    <w:rsid w:val="00F368E4"/>
    <w:rsid w:val="00F3690A"/>
    <w:rsid w:val="00F36911"/>
    <w:rsid w:val="00F3699A"/>
    <w:rsid w:val="00F369AA"/>
    <w:rsid w:val="00F36A17"/>
    <w:rsid w:val="00F36A1A"/>
    <w:rsid w:val="00F36A2D"/>
    <w:rsid w:val="00F36A60"/>
    <w:rsid w:val="00F36A63"/>
    <w:rsid w:val="00F36A8A"/>
    <w:rsid w:val="00F36AD7"/>
    <w:rsid w:val="00F36B1D"/>
    <w:rsid w:val="00F36B46"/>
    <w:rsid w:val="00F36BA3"/>
    <w:rsid w:val="00F36BAE"/>
    <w:rsid w:val="00F36BC0"/>
    <w:rsid w:val="00F36BC8"/>
    <w:rsid w:val="00F36BEE"/>
    <w:rsid w:val="00F36C1C"/>
    <w:rsid w:val="00F36C22"/>
    <w:rsid w:val="00F36C58"/>
    <w:rsid w:val="00F36C9E"/>
    <w:rsid w:val="00F36CEF"/>
    <w:rsid w:val="00F36CF7"/>
    <w:rsid w:val="00F36D21"/>
    <w:rsid w:val="00F36D34"/>
    <w:rsid w:val="00F36D3C"/>
    <w:rsid w:val="00F36D4F"/>
    <w:rsid w:val="00F36D5E"/>
    <w:rsid w:val="00F36D68"/>
    <w:rsid w:val="00F36D73"/>
    <w:rsid w:val="00F36E30"/>
    <w:rsid w:val="00F36E46"/>
    <w:rsid w:val="00F36E60"/>
    <w:rsid w:val="00F36E82"/>
    <w:rsid w:val="00F36E85"/>
    <w:rsid w:val="00F36EB8"/>
    <w:rsid w:val="00F36F7B"/>
    <w:rsid w:val="00F36F8B"/>
    <w:rsid w:val="00F36F8C"/>
    <w:rsid w:val="00F36FA5"/>
    <w:rsid w:val="00F36FB1"/>
    <w:rsid w:val="00F36FC7"/>
    <w:rsid w:val="00F37017"/>
    <w:rsid w:val="00F3701E"/>
    <w:rsid w:val="00F370AD"/>
    <w:rsid w:val="00F370BD"/>
    <w:rsid w:val="00F370FC"/>
    <w:rsid w:val="00F37111"/>
    <w:rsid w:val="00F37128"/>
    <w:rsid w:val="00F3713E"/>
    <w:rsid w:val="00F371B9"/>
    <w:rsid w:val="00F371CB"/>
    <w:rsid w:val="00F371EA"/>
    <w:rsid w:val="00F37204"/>
    <w:rsid w:val="00F37251"/>
    <w:rsid w:val="00F37286"/>
    <w:rsid w:val="00F37289"/>
    <w:rsid w:val="00F372CD"/>
    <w:rsid w:val="00F372D2"/>
    <w:rsid w:val="00F37309"/>
    <w:rsid w:val="00F3730B"/>
    <w:rsid w:val="00F3732D"/>
    <w:rsid w:val="00F3732F"/>
    <w:rsid w:val="00F3733B"/>
    <w:rsid w:val="00F37366"/>
    <w:rsid w:val="00F37388"/>
    <w:rsid w:val="00F3738A"/>
    <w:rsid w:val="00F373A0"/>
    <w:rsid w:val="00F373B2"/>
    <w:rsid w:val="00F373B5"/>
    <w:rsid w:val="00F373B6"/>
    <w:rsid w:val="00F373D3"/>
    <w:rsid w:val="00F37423"/>
    <w:rsid w:val="00F37481"/>
    <w:rsid w:val="00F37497"/>
    <w:rsid w:val="00F374B5"/>
    <w:rsid w:val="00F374BD"/>
    <w:rsid w:val="00F374DA"/>
    <w:rsid w:val="00F374DC"/>
    <w:rsid w:val="00F374E7"/>
    <w:rsid w:val="00F374F3"/>
    <w:rsid w:val="00F374F8"/>
    <w:rsid w:val="00F3750F"/>
    <w:rsid w:val="00F3758A"/>
    <w:rsid w:val="00F3759B"/>
    <w:rsid w:val="00F375A2"/>
    <w:rsid w:val="00F37617"/>
    <w:rsid w:val="00F37657"/>
    <w:rsid w:val="00F376BF"/>
    <w:rsid w:val="00F376D1"/>
    <w:rsid w:val="00F37700"/>
    <w:rsid w:val="00F3771A"/>
    <w:rsid w:val="00F3775F"/>
    <w:rsid w:val="00F37761"/>
    <w:rsid w:val="00F37780"/>
    <w:rsid w:val="00F377E1"/>
    <w:rsid w:val="00F377E2"/>
    <w:rsid w:val="00F37811"/>
    <w:rsid w:val="00F3781F"/>
    <w:rsid w:val="00F3783A"/>
    <w:rsid w:val="00F37840"/>
    <w:rsid w:val="00F37863"/>
    <w:rsid w:val="00F3786D"/>
    <w:rsid w:val="00F378F9"/>
    <w:rsid w:val="00F37919"/>
    <w:rsid w:val="00F37923"/>
    <w:rsid w:val="00F37949"/>
    <w:rsid w:val="00F37962"/>
    <w:rsid w:val="00F37971"/>
    <w:rsid w:val="00F37997"/>
    <w:rsid w:val="00F37A29"/>
    <w:rsid w:val="00F37A76"/>
    <w:rsid w:val="00F37A81"/>
    <w:rsid w:val="00F37A8E"/>
    <w:rsid w:val="00F37ABC"/>
    <w:rsid w:val="00F37ADC"/>
    <w:rsid w:val="00F37AEE"/>
    <w:rsid w:val="00F37B3A"/>
    <w:rsid w:val="00F37B5A"/>
    <w:rsid w:val="00F37BA4"/>
    <w:rsid w:val="00F37BE9"/>
    <w:rsid w:val="00F37C03"/>
    <w:rsid w:val="00F37C25"/>
    <w:rsid w:val="00F37C3B"/>
    <w:rsid w:val="00F37C58"/>
    <w:rsid w:val="00F37CBB"/>
    <w:rsid w:val="00F37CE1"/>
    <w:rsid w:val="00F37CF8"/>
    <w:rsid w:val="00F37D17"/>
    <w:rsid w:val="00F37D5C"/>
    <w:rsid w:val="00F37D5E"/>
    <w:rsid w:val="00F37D6A"/>
    <w:rsid w:val="00F37DB4"/>
    <w:rsid w:val="00F37DDB"/>
    <w:rsid w:val="00F37DE0"/>
    <w:rsid w:val="00F37E47"/>
    <w:rsid w:val="00F37E4E"/>
    <w:rsid w:val="00F37E7A"/>
    <w:rsid w:val="00F37E8C"/>
    <w:rsid w:val="00F37EAE"/>
    <w:rsid w:val="00F37EB9"/>
    <w:rsid w:val="00F37ECD"/>
    <w:rsid w:val="00F37EDE"/>
    <w:rsid w:val="00F37F10"/>
    <w:rsid w:val="00F37F15"/>
    <w:rsid w:val="00F37F35"/>
    <w:rsid w:val="00F37F40"/>
    <w:rsid w:val="00F37F57"/>
    <w:rsid w:val="00F37F62"/>
    <w:rsid w:val="00F37F78"/>
    <w:rsid w:val="00F37F8F"/>
    <w:rsid w:val="00F37FA0"/>
    <w:rsid w:val="00F40055"/>
    <w:rsid w:val="00F40059"/>
    <w:rsid w:val="00F40084"/>
    <w:rsid w:val="00F400AD"/>
    <w:rsid w:val="00F400D0"/>
    <w:rsid w:val="00F4010A"/>
    <w:rsid w:val="00F4011B"/>
    <w:rsid w:val="00F40132"/>
    <w:rsid w:val="00F40177"/>
    <w:rsid w:val="00F401AF"/>
    <w:rsid w:val="00F401C4"/>
    <w:rsid w:val="00F401CE"/>
    <w:rsid w:val="00F40204"/>
    <w:rsid w:val="00F40206"/>
    <w:rsid w:val="00F4020D"/>
    <w:rsid w:val="00F4020F"/>
    <w:rsid w:val="00F40232"/>
    <w:rsid w:val="00F40288"/>
    <w:rsid w:val="00F402AA"/>
    <w:rsid w:val="00F402B3"/>
    <w:rsid w:val="00F402F1"/>
    <w:rsid w:val="00F402F4"/>
    <w:rsid w:val="00F4031C"/>
    <w:rsid w:val="00F4036A"/>
    <w:rsid w:val="00F40375"/>
    <w:rsid w:val="00F40398"/>
    <w:rsid w:val="00F403AC"/>
    <w:rsid w:val="00F403AD"/>
    <w:rsid w:val="00F403C6"/>
    <w:rsid w:val="00F403C7"/>
    <w:rsid w:val="00F403D6"/>
    <w:rsid w:val="00F403DC"/>
    <w:rsid w:val="00F40414"/>
    <w:rsid w:val="00F4042B"/>
    <w:rsid w:val="00F4045A"/>
    <w:rsid w:val="00F40485"/>
    <w:rsid w:val="00F40495"/>
    <w:rsid w:val="00F40499"/>
    <w:rsid w:val="00F404B0"/>
    <w:rsid w:val="00F404C0"/>
    <w:rsid w:val="00F404D8"/>
    <w:rsid w:val="00F404F1"/>
    <w:rsid w:val="00F404FD"/>
    <w:rsid w:val="00F4050B"/>
    <w:rsid w:val="00F4056B"/>
    <w:rsid w:val="00F4057F"/>
    <w:rsid w:val="00F40594"/>
    <w:rsid w:val="00F405B6"/>
    <w:rsid w:val="00F405F1"/>
    <w:rsid w:val="00F405FB"/>
    <w:rsid w:val="00F405FF"/>
    <w:rsid w:val="00F40651"/>
    <w:rsid w:val="00F40676"/>
    <w:rsid w:val="00F4067F"/>
    <w:rsid w:val="00F40695"/>
    <w:rsid w:val="00F406A1"/>
    <w:rsid w:val="00F406A3"/>
    <w:rsid w:val="00F406B4"/>
    <w:rsid w:val="00F406DB"/>
    <w:rsid w:val="00F4079B"/>
    <w:rsid w:val="00F407B6"/>
    <w:rsid w:val="00F407E1"/>
    <w:rsid w:val="00F407E9"/>
    <w:rsid w:val="00F4082D"/>
    <w:rsid w:val="00F40856"/>
    <w:rsid w:val="00F408B6"/>
    <w:rsid w:val="00F408BE"/>
    <w:rsid w:val="00F408BF"/>
    <w:rsid w:val="00F40941"/>
    <w:rsid w:val="00F4094F"/>
    <w:rsid w:val="00F4095F"/>
    <w:rsid w:val="00F40974"/>
    <w:rsid w:val="00F409C6"/>
    <w:rsid w:val="00F409F4"/>
    <w:rsid w:val="00F40A4D"/>
    <w:rsid w:val="00F40A58"/>
    <w:rsid w:val="00F40A68"/>
    <w:rsid w:val="00F40A90"/>
    <w:rsid w:val="00F40AA8"/>
    <w:rsid w:val="00F40AEC"/>
    <w:rsid w:val="00F40B39"/>
    <w:rsid w:val="00F40B49"/>
    <w:rsid w:val="00F40B59"/>
    <w:rsid w:val="00F40B9A"/>
    <w:rsid w:val="00F40BA2"/>
    <w:rsid w:val="00F40BBA"/>
    <w:rsid w:val="00F40BC1"/>
    <w:rsid w:val="00F40BC2"/>
    <w:rsid w:val="00F40C38"/>
    <w:rsid w:val="00F40C48"/>
    <w:rsid w:val="00F40C4F"/>
    <w:rsid w:val="00F40C54"/>
    <w:rsid w:val="00F40CAA"/>
    <w:rsid w:val="00F40CB7"/>
    <w:rsid w:val="00F40CC5"/>
    <w:rsid w:val="00F40CDE"/>
    <w:rsid w:val="00F40CE4"/>
    <w:rsid w:val="00F40CF1"/>
    <w:rsid w:val="00F40D1F"/>
    <w:rsid w:val="00F40D5D"/>
    <w:rsid w:val="00F40D60"/>
    <w:rsid w:val="00F40D65"/>
    <w:rsid w:val="00F40D66"/>
    <w:rsid w:val="00F40D6C"/>
    <w:rsid w:val="00F40DA5"/>
    <w:rsid w:val="00F40DD0"/>
    <w:rsid w:val="00F40E00"/>
    <w:rsid w:val="00F40E0D"/>
    <w:rsid w:val="00F40E43"/>
    <w:rsid w:val="00F40E7F"/>
    <w:rsid w:val="00F40E96"/>
    <w:rsid w:val="00F40E99"/>
    <w:rsid w:val="00F40F15"/>
    <w:rsid w:val="00F40F29"/>
    <w:rsid w:val="00F40F62"/>
    <w:rsid w:val="00F40F69"/>
    <w:rsid w:val="00F40F6C"/>
    <w:rsid w:val="00F40FB8"/>
    <w:rsid w:val="00F40FC8"/>
    <w:rsid w:val="00F4102D"/>
    <w:rsid w:val="00F41034"/>
    <w:rsid w:val="00F410B4"/>
    <w:rsid w:val="00F410CF"/>
    <w:rsid w:val="00F410FB"/>
    <w:rsid w:val="00F41110"/>
    <w:rsid w:val="00F41146"/>
    <w:rsid w:val="00F41158"/>
    <w:rsid w:val="00F4117C"/>
    <w:rsid w:val="00F4117D"/>
    <w:rsid w:val="00F411BE"/>
    <w:rsid w:val="00F411F1"/>
    <w:rsid w:val="00F411F2"/>
    <w:rsid w:val="00F411FE"/>
    <w:rsid w:val="00F41200"/>
    <w:rsid w:val="00F41229"/>
    <w:rsid w:val="00F41279"/>
    <w:rsid w:val="00F4128B"/>
    <w:rsid w:val="00F412A0"/>
    <w:rsid w:val="00F412C5"/>
    <w:rsid w:val="00F41301"/>
    <w:rsid w:val="00F41313"/>
    <w:rsid w:val="00F4136D"/>
    <w:rsid w:val="00F41370"/>
    <w:rsid w:val="00F41384"/>
    <w:rsid w:val="00F41385"/>
    <w:rsid w:val="00F41395"/>
    <w:rsid w:val="00F413A5"/>
    <w:rsid w:val="00F413C5"/>
    <w:rsid w:val="00F413DF"/>
    <w:rsid w:val="00F413FD"/>
    <w:rsid w:val="00F4146A"/>
    <w:rsid w:val="00F4148F"/>
    <w:rsid w:val="00F414B4"/>
    <w:rsid w:val="00F414C8"/>
    <w:rsid w:val="00F41527"/>
    <w:rsid w:val="00F41542"/>
    <w:rsid w:val="00F4156C"/>
    <w:rsid w:val="00F4157D"/>
    <w:rsid w:val="00F415C8"/>
    <w:rsid w:val="00F415FF"/>
    <w:rsid w:val="00F4166E"/>
    <w:rsid w:val="00F4167B"/>
    <w:rsid w:val="00F41694"/>
    <w:rsid w:val="00F416B0"/>
    <w:rsid w:val="00F416BC"/>
    <w:rsid w:val="00F416C8"/>
    <w:rsid w:val="00F416F1"/>
    <w:rsid w:val="00F4176B"/>
    <w:rsid w:val="00F41770"/>
    <w:rsid w:val="00F41786"/>
    <w:rsid w:val="00F4178B"/>
    <w:rsid w:val="00F41794"/>
    <w:rsid w:val="00F417CE"/>
    <w:rsid w:val="00F417DF"/>
    <w:rsid w:val="00F4180D"/>
    <w:rsid w:val="00F4181A"/>
    <w:rsid w:val="00F4182A"/>
    <w:rsid w:val="00F4183C"/>
    <w:rsid w:val="00F41872"/>
    <w:rsid w:val="00F41879"/>
    <w:rsid w:val="00F418E5"/>
    <w:rsid w:val="00F418F4"/>
    <w:rsid w:val="00F41966"/>
    <w:rsid w:val="00F41995"/>
    <w:rsid w:val="00F419A4"/>
    <w:rsid w:val="00F419C8"/>
    <w:rsid w:val="00F419DD"/>
    <w:rsid w:val="00F419FB"/>
    <w:rsid w:val="00F41A6E"/>
    <w:rsid w:val="00F41A76"/>
    <w:rsid w:val="00F41A7E"/>
    <w:rsid w:val="00F41A87"/>
    <w:rsid w:val="00F41B07"/>
    <w:rsid w:val="00F41B1F"/>
    <w:rsid w:val="00F41B3C"/>
    <w:rsid w:val="00F41BD5"/>
    <w:rsid w:val="00F41C1A"/>
    <w:rsid w:val="00F41C55"/>
    <w:rsid w:val="00F41C5C"/>
    <w:rsid w:val="00F41C6E"/>
    <w:rsid w:val="00F41C87"/>
    <w:rsid w:val="00F41C8F"/>
    <w:rsid w:val="00F41CDD"/>
    <w:rsid w:val="00F41D07"/>
    <w:rsid w:val="00F41D60"/>
    <w:rsid w:val="00F41E10"/>
    <w:rsid w:val="00F41E60"/>
    <w:rsid w:val="00F41E6D"/>
    <w:rsid w:val="00F41E77"/>
    <w:rsid w:val="00F41E88"/>
    <w:rsid w:val="00F41EA3"/>
    <w:rsid w:val="00F41EB3"/>
    <w:rsid w:val="00F41EE6"/>
    <w:rsid w:val="00F41EEB"/>
    <w:rsid w:val="00F41F07"/>
    <w:rsid w:val="00F41F2B"/>
    <w:rsid w:val="00F41F3B"/>
    <w:rsid w:val="00F41FA5"/>
    <w:rsid w:val="00F4200C"/>
    <w:rsid w:val="00F4203D"/>
    <w:rsid w:val="00F42044"/>
    <w:rsid w:val="00F42050"/>
    <w:rsid w:val="00F4205B"/>
    <w:rsid w:val="00F4205E"/>
    <w:rsid w:val="00F4206E"/>
    <w:rsid w:val="00F4208F"/>
    <w:rsid w:val="00F42092"/>
    <w:rsid w:val="00F42099"/>
    <w:rsid w:val="00F420FA"/>
    <w:rsid w:val="00F4210A"/>
    <w:rsid w:val="00F42124"/>
    <w:rsid w:val="00F42194"/>
    <w:rsid w:val="00F42199"/>
    <w:rsid w:val="00F4219D"/>
    <w:rsid w:val="00F421D1"/>
    <w:rsid w:val="00F4221A"/>
    <w:rsid w:val="00F42224"/>
    <w:rsid w:val="00F4224D"/>
    <w:rsid w:val="00F4224E"/>
    <w:rsid w:val="00F42259"/>
    <w:rsid w:val="00F4226B"/>
    <w:rsid w:val="00F422B9"/>
    <w:rsid w:val="00F422CA"/>
    <w:rsid w:val="00F422D9"/>
    <w:rsid w:val="00F422FD"/>
    <w:rsid w:val="00F42300"/>
    <w:rsid w:val="00F42305"/>
    <w:rsid w:val="00F423C3"/>
    <w:rsid w:val="00F423C4"/>
    <w:rsid w:val="00F423E9"/>
    <w:rsid w:val="00F4242D"/>
    <w:rsid w:val="00F42442"/>
    <w:rsid w:val="00F42459"/>
    <w:rsid w:val="00F4245C"/>
    <w:rsid w:val="00F4245F"/>
    <w:rsid w:val="00F4248E"/>
    <w:rsid w:val="00F4248F"/>
    <w:rsid w:val="00F42499"/>
    <w:rsid w:val="00F424A1"/>
    <w:rsid w:val="00F424A2"/>
    <w:rsid w:val="00F42507"/>
    <w:rsid w:val="00F42515"/>
    <w:rsid w:val="00F4253D"/>
    <w:rsid w:val="00F42554"/>
    <w:rsid w:val="00F42558"/>
    <w:rsid w:val="00F42598"/>
    <w:rsid w:val="00F425B6"/>
    <w:rsid w:val="00F42620"/>
    <w:rsid w:val="00F4262E"/>
    <w:rsid w:val="00F426D8"/>
    <w:rsid w:val="00F42714"/>
    <w:rsid w:val="00F42753"/>
    <w:rsid w:val="00F427CA"/>
    <w:rsid w:val="00F427CE"/>
    <w:rsid w:val="00F427D6"/>
    <w:rsid w:val="00F427DA"/>
    <w:rsid w:val="00F42844"/>
    <w:rsid w:val="00F42850"/>
    <w:rsid w:val="00F42853"/>
    <w:rsid w:val="00F42871"/>
    <w:rsid w:val="00F4289B"/>
    <w:rsid w:val="00F428D3"/>
    <w:rsid w:val="00F428ED"/>
    <w:rsid w:val="00F428EE"/>
    <w:rsid w:val="00F42906"/>
    <w:rsid w:val="00F42917"/>
    <w:rsid w:val="00F4291A"/>
    <w:rsid w:val="00F42963"/>
    <w:rsid w:val="00F42988"/>
    <w:rsid w:val="00F42999"/>
    <w:rsid w:val="00F429AF"/>
    <w:rsid w:val="00F429CD"/>
    <w:rsid w:val="00F429F9"/>
    <w:rsid w:val="00F42A45"/>
    <w:rsid w:val="00F42A47"/>
    <w:rsid w:val="00F42A64"/>
    <w:rsid w:val="00F42AB4"/>
    <w:rsid w:val="00F42B26"/>
    <w:rsid w:val="00F42BA8"/>
    <w:rsid w:val="00F42BBB"/>
    <w:rsid w:val="00F42BCD"/>
    <w:rsid w:val="00F42BDA"/>
    <w:rsid w:val="00F42C05"/>
    <w:rsid w:val="00F42C2A"/>
    <w:rsid w:val="00F42C58"/>
    <w:rsid w:val="00F42C7D"/>
    <w:rsid w:val="00F42C89"/>
    <w:rsid w:val="00F42C9F"/>
    <w:rsid w:val="00F42CA6"/>
    <w:rsid w:val="00F42CDD"/>
    <w:rsid w:val="00F42CE6"/>
    <w:rsid w:val="00F42CF3"/>
    <w:rsid w:val="00F42D2E"/>
    <w:rsid w:val="00F42D69"/>
    <w:rsid w:val="00F42D75"/>
    <w:rsid w:val="00F42D78"/>
    <w:rsid w:val="00F42DBB"/>
    <w:rsid w:val="00F42DCC"/>
    <w:rsid w:val="00F42E08"/>
    <w:rsid w:val="00F42E48"/>
    <w:rsid w:val="00F42E77"/>
    <w:rsid w:val="00F42E8E"/>
    <w:rsid w:val="00F42E94"/>
    <w:rsid w:val="00F42EAE"/>
    <w:rsid w:val="00F42EE0"/>
    <w:rsid w:val="00F42EE3"/>
    <w:rsid w:val="00F42EF9"/>
    <w:rsid w:val="00F42F60"/>
    <w:rsid w:val="00F42FCB"/>
    <w:rsid w:val="00F42FCD"/>
    <w:rsid w:val="00F42FD1"/>
    <w:rsid w:val="00F4300B"/>
    <w:rsid w:val="00F43011"/>
    <w:rsid w:val="00F43029"/>
    <w:rsid w:val="00F4302D"/>
    <w:rsid w:val="00F4302F"/>
    <w:rsid w:val="00F4303B"/>
    <w:rsid w:val="00F43050"/>
    <w:rsid w:val="00F4305B"/>
    <w:rsid w:val="00F43072"/>
    <w:rsid w:val="00F43086"/>
    <w:rsid w:val="00F430A9"/>
    <w:rsid w:val="00F430F9"/>
    <w:rsid w:val="00F43125"/>
    <w:rsid w:val="00F43138"/>
    <w:rsid w:val="00F43144"/>
    <w:rsid w:val="00F43196"/>
    <w:rsid w:val="00F431A6"/>
    <w:rsid w:val="00F431D3"/>
    <w:rsid w:val="00F431DF"/>
    <w:rsid w:val="00F43204"/>
    <w:rsid w:val="00F4320B"/>
    <w:rsid w:val="00F4320F"/>
    <w:rsid w:val="00F4321C"/>
    <w:rsid w:val="00F4323B"/>
    <w:rsid w:val="00F4324B"/>
    <w:rsid w:val="00F4324F"/>
    <w:rsid w:val="00F43250"/>
    <w:rsid w:val="00F43253"/>
    <w:rsid w:val="00F43274"/>
    <w:rsid w:val="00F4327F"/>
    <w:rsid w:val="00F43290"/>
    <w:rsid w:val="00F432AC"/>
    <w:rsid w:val="00F43309"/>
    <w:rsid w:val="00F43329"/>
    <w:rsid w:val="00F4333A"/>
    <w:rsid w:val="00F4335F"/>
    <w:rsid w:val="00F43382"/>
    <w:rsid w:val="00F43420"/>
    <w:rsid w:val="00F43422"/>
    <w:rsid w:val="00F43427"/>
    <w:rsid w:val="00F43451"/>
    <w:rsid w:val="00F43461"/>
    <w:rsid w:val="00F4349D"/>
    <w:rsid w:val="00F434FD"/>
    <w:rsid w:val="00F43531"/>
    <w:rsid w:val="00F4353B"/>
    <w:rsid w:val="00F43561"/>
    <w:rsid w:val="00F43568"/>
    <w:rsid w:val="00F435BA"/>
    <w:rsid w:val="00F43632"/>
    <w:rsid w:val="00F43645"/>
    <w:rsid w:val="00F43651"/>
    <w:rsid w:val="00F4367C"/>
    <w:rsid w:val="00F436B1"/>
    <w:rsid w:val="00F43714"/>
    <w:rsid w:val="00F4373C"/>
    <w:rsid w:val="00F43742"/>
    <w:rsid w:val="00F4375E"/>
    <w:rsid w:val="00F437AA"/>
    <w:rsid w:val="00F437B9"/>
    <w:rsid w:val="00F437C0"/>
    <w:rsid w:val="00F437E3"/>
    <w:rsid w:val="00F437EC"/>
    <w:rsid w:val="00F43816"/>
    <w:rsid w:val="00F43861"/>
    <w:rsid w:val="00F438BD"/>
    <w:rsid w:val="00F438C9"/>
    <w:rsid w:val="00F438CF"/>
    <w:rsid w:val="00F438F8"/>
    <w:rsid w:val="00F438FF"/>
    <w:rsid w:val="00F43915"/>
    <w:rsid w:val="00F43958"/>
    <w:rsid w:val="00F4398B"/>
    <w:rsid w:val="00F439AC"/>
    <w:rsid w:val="00F439B4"/>
    <w:rsid w:val="00F43A28"/>
    <w:rsid w:val="00F43A7D"/>
    <w:rsid w:val="00F43A7E"/>
    <w:rsid w:val="00F43AA3"/>
    <w:rsid w:val="00F43ACD"/>
    <w:rsid w:val="00F43AE6"/>
    <w:rsid w:val="00F43B29"/>
    <w:rsid w:val="00F43B4C"/>
    <w:rsid w:val="00F43B50"/>
    <w:rsid w:val="00F43B6E"/>
    <w:rsid w:val="00F43B82"/>
    <w:rsid w:val="00F43B8F"/>
    <w:rsid w:val="00F43BC6"/>
    <w:rsid w:val="00F43BED"/>
    <w:rsid w:val="00F43BEF"/>
    <w:rsid w:val="00F43C02"/>
    <w:rsid w:val="00F43C35"/>
    <w:rsid w:val="00F43C40"/>
    <w:rsid w:val="00F43C50"/>
    <w:rsid w:val="00F43C56"/>
    <w:rsid w:val="00F43C5C"/>
    <w:rsid w:val="00F43CE8"/>
    <w:rsid w:val="00F43D19"/>
    <w:rsid w:val="00F43D92"/>
    <w:rsid w:val="00F43DC3"/>
    <w:rsid w:val="00F43E63"/>
    <w:rsid w:val="00F43EA6"/>
    <w:rsid w:val="00F43EB2"/>
    <w:rsid w:val="00F43ED0"/>
    <w:rsid w:val="00F43F15"/>
    <w:rsid w:val="00F43F2B"/>
    <w:rsid w:val="00F43F56"/>
    <w:rsid w:val="00F43F63"/>
    <w:rsid w:val="00F43F68"/>
    <w:rsid w:val="00F43F7F"/>
    <w:rsid w:val="00F43FB7"/>
    <w:rsid w:val="00F43FBB"/>
    <w:rsid w:val="00F44002"/>
    <w:rsid w:val="00F44063"/>
    <w:rsid w:val="00F44099"/>
    <w:rsid w:val="00F4411C"/>
    <w:rsid w:val="00F44134"/>
    <w:rsid w:val="00F44146"/>
    <w:rsid w:val="00F4415C"/>
    <w:rsid w:val="00F441A5"/>
    <w:rsid w:val="00F441AB"/>
    <w:rsid w:val="00F441B6"/>
    <w:rsid w:val="00F4423A"/>
    <w:rsid w:val="00F44297"/>
    <w:rsid w:val="00F442A7"/>
    <w:rsid w:val="00F442F2"/>
    <w:rsid w:val="00F44302"/>
    <w:rsid w:val="00F44309"/>
    <w:rsid w:val="00F4437D"/>
    <w:rsid w:val="00F44395"/>
    <w:rsid w:val="00F443A2"/>
    <w:rsid w:val="00F443A4"/>
    <w:rsid w:val="00F443C4"/>
    <w:rsid w:val="00F4440E"/>
    <w:rsid w:val="00F4443B"/>
    <w:rsid w:val="00F4444F"/>
    <w:rsid w:val="00F4445A"/>
    <w:rsid w:val="00F444D9"/>
    <w:rsid w:val="00F444DC"/>
    <w:rsid w:val="00F444F8"/>
    <w:rsid w:val="00F444FC"/>
    <w:rsid w:val="00F444FF"/>
    <w:rsid w:val="00F44528"/>
    <w:rsid w:val="00F44549"/>
    <w:rsid w:val="00F44561"/>
    <w:rsid w:val="00F445BE"/>
    <w:rsid w:val="00F445C1"/>
    <w:rsid w:val="00F44658"/>
    <w:rsid w:val="00F446A4"/>
    <w:rsid w:val="00F446AA"/>
    <w:rsid w:val="00F446D7"/>
    <w:rsid w:val="00F446D9"/>
    <w:rsid w:val="00F446DF"/>
    <w:rsid w:val="00F446F4"/>
    <w:rsid w:val="00F446FF"/>
    <w:rsid w:val="00F4470C"/>
    <w:rsid w:val="00F44758"/>
    <w:rsid w:val="00F44801"/>
    <w:rsid w:val="00F44851"/>
    <w:rsid w:val="00F44868"/>
    <w:rsid w:val="00F44879"/>
    <w:rsid w:val="00F44886"/>
    <w:rsid w:val="00F4489B"/>
    <w:rsid w:val="00F448BF"/>
    <w:rsid w:val="00F448CE"/>
    <w:rsid w:val="00F44907"/>
    <w:rsid w:val="00F44962"/>
    <w:rsid w:val="00F44981"/>
    <w:rsid w:val="00F449C7"/>
    <w:rsid w:val="00F449F6"/>
    <w:rsid w:val="00F44A10"/>
    <w:rsid w:val="00F44A31"/>
    <w:rsid w:val="00F44A4C"/>
    <w:rsid w:val="00F44A7B"/>
    <w:rsid w:val="00F44A9F"/>
    <w:rsid w:val="00F44AB1"/>
    <w:rsid w:val="00F44AD7"/>
    <w:rsid w:val="00F44B0B"/>
    <w:rsid w:val="00F44B27"/>
    <w:rsid w:val="00F44B60"/>
    <w:rsid w:val="00F44B90"/>
    <w:rsid w:val="00F44C34"/>
    <w:rsid w:val="00F44C70"/>
    <w:rsid w:val="00F44CB4"/>
    <w:rsid w:val="00F44CE7"/>
    <w:rsid w:val="00F44D25"/>
    <w:rsid w:val="00F44D28"/>
    <w:rsid w:val="00F44D3B"/>
    <w:rsid w:val="00F44D48"/>
    <w:rsid w:val="00F44D4A"/>
    <w:rsid w:val="00F44D52"/>
    <w:rsid w:val="00F44DD6"/>
    <w:rsid w:val="00F44DDA"/>
    <w:rsid w:val="00F44E15"/>
    <w:rsid w:val="00F44E1D"/>
    <w:rsid w:val="00F44E80"/>
    <w:rsid w:val="00F44E94"/>
    <w:rsid w:val="00F44ECC"/>
    <w:rsid w:val="00F44F05"/>
    <w:rsid w:val="00F44F0A"/>
    <w:rsid w:val="00F44F0C"/>
    <w:rsid w:val="00F44F0F"/>
    <w:rsid w:val="00F44F4B"/>
    <w:rsid w:val="00F44F85"/>
    <w:rsid w:val="00F45000"/>
    <w:rsid w:val="00F4500C"/>
    <w:rsid w:val="00F45025"/>
    <w:rsid w:val="00F4502D"/>
    <w:rsid w:val="00F45074"/>
    <w:rsid w:val="00F45087"/>
    <w:rsid w:val="00F4508B"/>
    <w:rsid w:val="00F450BD"/>
    <w:rsid w:val="00F450CE"/>
    <w:rsid w:val="00F450F0"/>
    <w:rsid w:val="00F45107"/>
    <w:rsid w:val="00F45186"/>
    <w:rsid w:val="00F45192"/>
    <w:rsid w:val="00F451AC"/>
    <w:rsid w:val="00F451EF"/>
    <w:rsid w:val="00F45238"/>
    <w:rsid w:val="00F4523F"/>
    <w:rsid w:val="00F452EF"/>
    <w:rsid w:val="00F452F3"/>
    <w:rsid w:val="00F452FE"/>
    <w:rsid w:val="00F4530A"/>
    <w:rsid w:val="00F4530B"/>
    <w:rsid w:val="00F45321"/>
    <w:rsid w:val="00F4532B"/>
    <w:rsid w:val="00F45353"/>
    <w:rsid w:val="00F4535D"/>
    <w:rsid w:val="00F4538C"/>
    <w:rsid w:val="00F4538D"/>
    <w:rsid w:val="00F453DB"/>
    <w:rsid w:val="00F45442"/>
    <w:rsid w:val="00F4545D"/>
    <w:rsid w:val="00F4546D"/>
    <w:rsid w:val="00F45483"/>
    <w:rsid w:val="00F454BF"/>
    <w:rsid w:val="00F4554A"/>
    <w:rsid w:val="00F455F7"/>
    <w:rsid w:val="00F45619"/>
    <w:rsid w:val="00F45667"/>
    <w:rsid w:val="00F45680"/>
    <w:rsid w:val="00F4568D"/>
    <w:rsid w:val="00F456B1"/>
    <w:rsid w:val="00F456DF"/>
    <w:rsid w:val="00F4570E"/>
    <w:rsid w:val="00F45733"/>
    <w:rsid w:val="00F4574D"/>
    <w:rsid w:val="00F457A9"/>
    <w:rsid w:val="00F457AD"/>
    <w:rsid w:val="00F457E2"/>
    <w:rsid w:val="00F457F5"/>
    <w:rsid w:val="00F45825"/>
    <w:rsid w:val="00F4583F"/>
    <w:rsid w:val="00F45843"/>
    <w:rsid w:val="00F4585F"/>
    <w:rsid w:val="00F4588C"/>
    <w:rsid w:val="00F458E1"/>
    <w:rsid w:val="00F458F0"/>
    <w:rsid w:val="00F45905"/>
    <w:rsid w:val="00F4590C"/>
    <w:rsid w:val="00F45938"/>
    <w:rsid w:val="00F4594F"/>
    <w:rsid w:val="00F45961"/>
    <w:rsid w:val="00F459A5"/>
    <w:rsid w:val="00F459E9"/>
    <w:rsid w:val="00F45A04"/>
    <w:rsid w:val="00F45AA2"/>
    <w:rsid w:val="00F45B27"/>
    <w:rsid w:val="00F45B35"/>
    <w:rsid w:val="00F45B5F"/>
    <w:rsid w:val="00F45B60"/>
    <w:rsid w:val="00F45B82"/>
    <w:rsid w:val="00F45BA7"/>
    <w:rsid w:val="00F45BF4"/>
    <w:rsid w:val="00F45C20"/>
    <w:rsid w:val="00F45C36"/>
    <w:rsid w:val="00F45C3C"/>
    <w:rsid w:val="00F45C41"/>
    <w:rsid w:val="00F45C68"/>
    <w:rsid w:val="00F45D0F"/>
    <w:rsid w:val="00F45D21"/>
    <w:rsid w:val="00F45D48"/>
    <w:rsid w:val="00F45D4B"/>
    <w:rsid w:val="00F45D59"/>
    <w:rsid w:val="00F45E06"/>
    <w:rsid w:val="00F45E19"/>
    <w:rsid w:val="00F45E2F"/>
    <w:rsid w:val="00F45E53"/>
    <w:rsid w:val="00F45E6F"/>
    <w:rsid w:val="00F45E89"/>
    <w:rsid w:val="00F45E9B"/>
    <w:rsid w:val="00F45ECA"/>
    <w:rsid w:val="00F45EDB"/>
    <w:rsid w:val="00F45F05"/>
    <w:rsid w:val="00F45F16"/>
    <w:rsid w:val="00F45F32"/>
    <w:rsid w:val="00F45F33"/>
    <w:rsid w:val="00F45F4F"/>
    <w:rsid w:val="00F45F65"/>
    <w:rsid w:val="00F45FD8"/>
    <w:rsid w:val="00F45FDA"/>
    <w:rsid w:val="00F45FE5"/>
    <w:rsid w:val="00F46031"/>
    <w:rsid w:val="00F46032"/>
    <w:rsid w:val="00F46052"/>
    <w:rsid w:val="00F4609B"/>
    <w:rsid w:val="00F460A0"/>
    <w:rsid w:val="00F460C4"/>
    <w:rsid w:val="00F46118"/>
    <w:rsid w:val="00F46132"/>
    <w:rsid w:val="00F46138"/>
    <w:rsid w:val="00F4613B"/>
    <w:rsid w:val="00F4615A"/>
    <w:rsid w:val="00F4619D"/>
    <w:rsid w:val="00F461CD"/>
    <w:rsid w:val="00F461D8"/>
    <w:rsid w:val="00F461DA"/>
    <w:rsid w:val="00F461EA"/>
    <w:rsid w:val="00F461F3"/>
    <w:rsid w:val="00F4621E"/>
    <w:rsid w:val="00F46226"/>
    <w:rsid w:val="00F46235"/>
    <w:rsid w:val="00F4623C"/>
    <w:rsid w:val="00F4625B"/>
    <w:rsid w:val="00F46384"/>
    <w:rsid w:val="00F463A0"/>
    <w:rsid w:val="00F463B1"/>
    <w:rsid w:val="00F463B4"/>
    <w:rsid w:val="00F463EF"/>
    <w:rsid w:val="00F46411"/>
    <w:rsid w:val="00F4641F"/>
    <w:rsid w:val="00F46425"/>
    <w:rsid w:val="00F46456"/>
    <w:rsid w:val="00F46464"/>
    <w:rsid w:val="00F464D4"/>
    <w:rsid w:val="00F46519"/>
    <w:rsid w:val="00F46539"/>
    <w:rsid w:val="00F46577"/>
    <w:rsid w:val="00F46580"/>
    <w:rsid w:val="00F4659B"/>
    <w:rsid w:val="00F465A3"/>
    <w:rsid w:val="00F465FA"/>
    <w:rsid w:val="00F4660D"/>
    <w:rsid w:val="00F46631"/>
    <w:rsid w:val="00F46650"/>
    <w:rsid w:val="00F466A2"/>
    <w:rsid w:val="00F466D4"/>
    <w:rsid w:val="00F466D6"/>
    <w:rsid w:val="00F466E9"/>
    <w:rsid w:val="00F466FF"/>
    <w:rsid w:val="00F46705"/>
    <w:rsid w:val="00F46777"/>
    <w:rsid w:val="00F46795"/>
    <w:rsid w:val="00F4679C"/>
    <w:rsid w:val="00F467CF"/>
    <w:rsid w:val="00F46809"/>
    <w:rsid w:val="00F4680A"/>
    <w:rsid w:val="00F4681A"/>
    <w:rsid w:val="00F46838"/>
    <w:rsid w:val="00F4685E"/>
    <w:rsid w:val="00F468A5"/>
    <w:rsid w:val="00F468F6"/>
    <w:rsid w:val="00F46909"/>
    <w:rsid w:val="00F4692F"/>
    <w:rsid w:val="00F46984"/>
    <w:rsid w:val="00F46998"/>
    <w:rsid w:val="00F4699A"/>
    <w:rsid w:val="00F469C4"/>
    <w:rsid w:val="00F469DD"/>
    <w:rsid w:val="00F469EC"/>
    <w:rsid w:val="00F469EF"/>
    <w:rsid w:val="00F46A09"/>
    <w:rsid w:val="00F46A1D"/>
    <w:rsid w:val="00F46A58"/>
    <w:rsid w:val="00F46A73"/>
    <w:rsid w:val="00F46A85"/>
    <w:rsid w:val="00F46AF4"/>
    <w:rsid w:val="00F46B0E"/>
    <w:rsid w:val="00F46B22"/>
    <w:rsid w:val="00F46B39"/>
    <w:rsid w:val="00F46BDB"/>
    <w:rsid w:val="00F46C2E"/>
    <w:rsid w:val="00F46C54"/>
    <w:rsid w:val="00F46C69"/>
    <w:rsid w:val="00F46CC7"/>
    <w:rsid w:val="00F46D0C"/>
    <w:rsid w:val="00F46D29"/>
    <w:rsid w:val="00F46D43"/>
    <w:rsid w:val="00F46D78"/>
    <w:rsid w:val="00F46D96"/>
    <w:rsid w:val="00F46DBD"/>
    <w:rsid w:val="00F46DEC"/>
    <w:rsid w:val="00F46DF3"/>
    <w:rsid w:val="00F46E07"/>
    <w:rsid w:val="00F46E24"/>
    <w:rsid w:val="00F46E31"/>
    <w:rsid w:val="00F46E47"/>
    <w:rsid w:val="00F46EA3"/>
    <w:rsid w:val="00F46EE6"/>
    <w:rsid w:val="00F46F41"/>
    <w:rsid w:val="00F46F4C"/>
    <w:rsid w:val="00F46F5E"/>
    <w:rsid w:val="00F46FE1"/>
    <w:rsid w:val="00F47031"/>
    <w:rsid w:val="00F47086"/>
    <w:rsid w:val="00F470A1"/>
    <w:rsid w:val="00F470F0"/>
    <w:rsid w:val="00F47127"/>
    <w:rsid w:val="00F47131"/>
    <w:rsid w:val="00F47155"/>
    <w:rsid w:val="00F47188"/>
    <w:rsid w:val="00F471E2"/>
    <w:rsid w:val="00F47240"/>
    <w:rsid w:val="00F47250"/>
    <w:rsid w:val="00F47260"/>
    <w:rsid w:val="00F47268"/>
    <w:rsid w:val="00F472AB"/>
    <w:rsid w:val="00F4732D"/>
    <w:rsid w:val="00F47378"/>
    <w:rsid w:val="00F473FB"/>
    <w:rsid w:val="00F4740C"/>
    <w:rsid w:val="00F47485"/>
    <w:rsid w:val="00F474E7"/>
    <w:rsid w:val="00F474EC"/>
    <w:rsid w:val="00F474FB"/>
    <w:rsid w:val="00F47535"/>
    <w:rsid w:val="00F4753B"/>
    <w:rsid w:val="00F47581"/>
    <w:rsid w:val="00F475A1"/>
    <w:rsid w:val="00F475DD"/>
    <w:rsid w:val="00F475E7"/>
    <w:rsid w:val="00F47676"/>
    <w:rsid w:val="00F4768D"/>
    <w:rsid w:val="00F477A3"/>
    <w:rsid w:val="00F477DA"/>
    <w:rsid w:val="00F477E0"/>
    <w:rsid w:val="00F477FA"/>
    <w:rsid w:val="00F47802"/>
    <w:rsid w:val="00F47804"/>
    <w:rsid w:val="00F4781A"/>
    <w:rsid w:val="00F4784B"/>
    <w:rsid w:val="00F478BD"/>
    <w:rsid w:val="00F478C0"/>
    <w:rsid w:val="00F478C7"/>
    <w:rsid w:val="00F478CF"/>
    <w:rsid w:val="00F478D5"/>
    <w:rsid w:val="00F479AE"/>
    <w:rsid w:val="00F479D4"/>
    <w:rsid w:val="00F479F9"/>
    <w:rsid w:val="00F47ABE"/>
    <w:rsid w:val="00F47AC3"/>
    <w:rsid w:val="00F47AF7"/>
    <w:rsid w:val="00F47AFE"/>
    <w:rsid w:val="00F47B07"/>
    <w:rsid w:val="00F47B22"/>
    <w:rsid w:val="00F47B2A"/>
    <w:rsid w:val="00F47B5F"/>
    <w:rsid w:val="00F47B6E"/>
    <w:rsid w:val="00F47B8D"/>
    <w:rsid w:val="00F47B98"/>
    <w:rsid w:val="00F47B9C"/>
    <w:rsid w:val="00F47BA6"/>
    <w:rsid w:val="00F47BAB"/>
    <w:rsid w:val="00F47BF4"/>
    <w:rsid w:val="00F47C06"/>
    <w:rsid w:val="00F47C1F"/>
    <w:rsid w:val="00F47C46"/>
    <w:rsid w:val="00F47C4C"/>
    <w:rsid w:val="00F47C73"/>
    <w:rsid w:val="00F47C85"/>
    <w:rsid w:val="00F47CC5"/>
    <w:rsid w:val="00F47D15"/>
    <w:rsid w:val="00F47D55"/>
    <w:rsid w:val="00F47D6E"/>
    <w:rsid w:val="00F47DC4"/>
    <w:rsid w:val="00F47DCA"/>
    <w:rsid w:val="00F47DF2"/>
    <w:rsid w:val="00F47E0B"/>
    <w:rsid w:val="00F47E33"/>
    <w:rsid w:val="00F47E43"/>
    <w:rsid w:val="00F47E54"/>
    <w:rsid w:val="00F47E74"/>
    <w:rsid w:val="00F47EBB"/>
    <w:rsid w:val="00F47EDA"/>
    <w:rsid w:val="00F47EE1"/>
    <w:rsid w:val="00F47F2E"/>
    <w:rsid w:val="00F47F42"/>
    <w:rsid w:val="00F47F43"/>
    <w:rsid w:val="00F50033"/>
    <w:rsid w:val="00F50062"/>
    <w:rsid w:val="00F50063"/>
    <w:rsid w:val="00F500A9"/>
    <w:rsid w:val="00F500D5"/>
    <w:rsid w:val="00F500DB"/>
    <w:rsid w:val="00F500E3"/>
    <w:rsid w:val="00F5011A"/>
    <w:rsid w:val="00F5014D"/>
    <w:rsid w:val="00F501AA"/>
    <w:rsid w:val="00F501B7"/>
    <w:rsid w:val="00F501DA"/>
    <w:rsid w:val="00F501E1"/>
    <w:rsid w:val="00F5022F"/>
    <w:rsid w:val="00F50235"/>
    <w:rsid w:val="00F50273"/>
    <w:rsid w:val="00F50288"/>
    <w:rsid w:val="00F502AB"/>
    <w:rsid w:val="00F502B8"/>
    <w:rsid w:val="00F50350"/>
    <w:rsid w:val="00F5040F"/>
    <w:rsid w:val="00F50462"/>
    <w:rsid w:val="00F504AB"/>
    <w:rsid w:val="00F504CB"/>
    <w:rsid w:val="00F504D6"/>
    <w:rsid w:val="00F504E4"/>
    <w:rsid w:val="00F50500"/>
    <w:rsid w:val="00F5055D"/>
    <w:rsid w:val="00F50569"/>
    <w:rsid w:val="00F505D2"/>
    <w:rsid w:val="00F50636"/>
    <w:rsid w:val="00F50657"/>
    <w:rsid w:val="00F50658"/>
    <w:rsid w:val="00F5065E"/>
    <w:rsid w:val="00F506B4"/>
    <w:rsid w:val="00F506CC"/>
    <w:rsid w:val="00F5072A"/>
    <w:rsid w:val="00F5074C"/>
    <w:rsid w:val="00F50750"/>
    <w:rsid w:val="00F50751"/>
    <w:rsid w:val="00F50785"/>
    <w:rsid w:val="00F507A4"/>
    <w:rsid w:val="00F507C9"/>
    <w:rsid w:val="00F507D1"/>
    <w:rsid w:val="00F50815"/>
    <w:rsid w:val="00F5084A"/>
    <w:rsid w:val="00F508B0"/>
    <w:rsid w:val="00F508D1"/>
    <w:rsid w:val="00F5090A"/>
    <w:rsid w:val="00F50922"/>
    <w:rsid w:val="00F50926"/>
    <w:rsid w:val="00F5093D"/>
    <w:rsid w:val="00F50952"/>
    <w:rsid w:val="00F5095B"/>
    <w:rsid w:val="00F5097D"/>
    <w:rsid w:val="00F50988"/>
    <w:rsid w:val="00F509AD"/>
    <w:rsid w:val="00F509B4"/>
    <w:rsid w:val="00F50A10"/>
    <w:rsid w:val="00F50A1E"/>
    <w:rsid w:val="00F50A36"/>
    <w:rsid w:val="00F50A46"/>
    <w:rsid w:val="00F50A51"/>
    <w:rsid w:val="00F50A67"/>
    <w:rsid w:val="00F50ACA"/>
    <w:rsid w:val="00F50B1F"/>
    <w:rsid w:val="00F50B69"/>
    <w:rsid w:val="00F50B9B"/>
    <w:rsid w:val="00F50BA2"/>
    <w:rsid w:val="00F50BAE"/>
    <w:rsid w:val="00F50BB1"/>
    <w:rsid w:val="00F50BBA"/>
    <w:rsid w:val="00F50BF1"/>
    <w:rsid w:val="00F50C09"/>
    <w:rsid w:val="00F50C2D"/>
    <w:rsid w:val="00F50C45"/>
    <w:rsid w:val="00F50C4F"/>
    <w:rsid w:val="00F50C88"/>
    <w:rsid w:val="00F50CF0"/>
    <w:rsid w:val="00F50CFC"/>
    <w:rsid w:val="00F50D0F"/>
    <w:rsid w:val="00F50D58"/>
    <w:rsid w:val="00F50DB0"/>
    <w:rsid w:val="00F50DE3"/>
    <w:rsid w:val="00F50DFC"/>
    <w:rsid w:val="00F50E0A"/>
    <w:rsid w:val="00F50E1A"/>
    <w:rsid w:val="00F50E2F"/>
    <w:rsid w:val="00F50E52"/>
    <w:rsid w:val="00F50E6A"/>
    <w:rsid w:val="00F50E81"/>
    <w:rsid w:val="00F50EB6"/>
    <w:rsid w:val="00F50EC5"/>
    <w:rsid w:val="00F50FC1"/>
    <w:rsid w:val="00F50FFD"/>
    <w:rsid w:val="00F51041"/>
    <w:rsid w:val="00F51047"/>
    <w:rsid w:val="00F51051"/>
    <w:rsid w:val="00F510D7"/>
    <w:rsid w:val="00F510F2"/>
    <w:rsid w:val="00F51146"/>
    <w:rsid w:val="00F5114B"/>
    <w:rsid w:val="00F51150"/>
    <w:rsid w:val="00F51185"/>
    <w:rsid w:val="00F511F3"/>
    <w:rsid w:val="00F511F6"/>
    <w:rsid w:val="00F511FD"/>
    <w:rsid w:val="00F51272"/>
    <w:rsid w:val="00F512BF"/>
    <w:rsid w:val="00F512DC"/>
    <w:rsid w:val="00F512F6"/>
    <w:rsid w:val="00F51309"/>
    <w:rsid w:val="00F51311"/>
    <w:rsid w:val="00F51330"/>
    <w:rsid w:val="00F51384"/>
    <w:rsid w:val="00F51385"/>
    <w:rsid w:val="00F513F9"/>
    <w:rsid w:val="00F513FC"/>
    <w:rsid w:val="00F51495"/>
    <w:rsid w:val="00F51499"/>
    <w:rsid w:val="00F514C1"/>
    <w:rsid w:val="00F514C2"/>
    <w:rsid w:val="00F51502"/>
    <w:rsid w:val="00F51561"/>
    <w:rsid w:val="00F51590"/>
    <w:rsid w:val="00F515B5"/>
    <w:rsid w:val="00F515D0"/>
    <w:rsid w:val="00F515EA"/>
    <w:rsid w:val="00F51640"/>
    <w:rsid w:val="00F51658"/>
    <w:rsid w:val="00F51677"/>
    <w:rsid w:val="00F5167D"/>
    <w:rsid w:val="00F516B9"/>
    <w:rsid w:val="00F51724"/>
    <w:rsid w:val="00F51740"/>
    <w:rsid w:val="00F5177B"/>
    <w:rsid w:val="00F5178D"/>
    <w:rsid w:val="00F517C8"/>
    <w:rsid w:val="00F517E1"/>
    <w:rsid w:val="00F51822"/>
    <w:rsid w:val="00F51875"/>
    <w:rsid w:val="00F51879"/>
    <w:rsid w:val="00F51885"/>
    <w:rsid w:val="00F51886"/>
    <w:rsid w:val="00F518CC"/>
    <w:rsid w:val="00F51926"/>
    <w:rsid w:val="00F51947"/>
    <w:rsid w:val="00F51957"/>
    <w:rsid w:val="00F519BF"/>
    <w:rsid w:val="00F519F0"/>
    <w:rsid w:val="00F519FE"/>
    <w:rsid w:val="00F51A12"/>
    <w:rsid w:val="00F51A19"/>
    <w:rsid w:val="00F51A6E"/>
    <w:rsid w:val="00F51A82"/>
    <w:rsid w:val="00F51A95"/>
    <w:rsid w:val="00F51AB6"/>
    <w:rsid w:val="00F51AF4"/>
    <w:rsid w:val="00F51B32"/>
    <w:rsid w:val="00F51BAC"/>
    <w:rsid w:val="00F51BAD"/>
    <w:rsid w:val="00F51BC0"/>
    <w:rsid w:val="00F51BCF"/>
    <w:rsid w:val="00F51C42"/>
    <w:rsid w:val="00F51C85"/>
    <w:rsid w:val="00F51CB9"/>
    <w:rsid w:val="00F51D91"/>
    <w:rsid w:val="00F51DA5"/>
    <w:rsid w:val="00F51E2F"/>
    <w:rsid w:val="00F51E30"/>
    <w:rsid w:val="00F51E47"/>
    <w:rsid w:val="00F51EFA"/>
    <w:rsid w:val="00F51F1B"/>
    <w:rsid w:val="00F51F4F"/>
    <w:rsid w:val="00F51F60"/>
    <w:rsid w:val="00F51F6B"/>
    <w:rsid w:val="00F5201C"/>
    <w:rsid w:val="00F52031"/>
    <w:rsid w:val="00F5204B"/>
    <w:rsid w:val="00F52096"/>
    <w:rsid w:val="00F520B0"/>
    <w:rsid w:val="00F520BC"/>
    <w:rsid w:val="00F520C1"/>
    <w:rsid w:val="00F520DD"/>
    <w:rsid w:val="00F520DF"/>
    <w:rsid w:val="00F520FA"/>
    <w:rsid w:val="00F52137"/>
    <w:rsid w:val="00F5213D"/>
    <w:rsid w:val="00F52168"/>
    <w:rsid w:val="00F521A0"/>
    <w:rsid w:val="00F52203"/>
    <w:rsid w:val="00F52206"/>
    <w:rsid w:val="00F52212"/>
    <w:rsid w:val="00F52217"/>
    <w:rsid w:val="00F52237"/>
    <w:rsid w:val="00F5224C"/>
    <w:rsid w:val="00F52280"/>
    <w:rsid w:val="00F522F8"/>
    <w:rsid w:val="00F522FA"/>
    <w:rsid w:val="00F52306"/>
    <w:rsid w:val="00F52328"/>
    <w:rsid w:val="00F52345"/>
    <w:rsid w:val="00F52381"/>
    <w:rsid w:val="00F52383"/>
    <w:rsid w:val="00F523D8"/>
    <w:rsid w:val="00F52410"/>
    <w:rsid w:val="00F5242A"/>
    <w:rsid w:val="00F5248F"/>
    <w:rsid w:val="00F524F0"/>
    <w:rsid w:val="00F52535"/>
    <w:rsid w:val="00F5254F"/>
    <w:rsid w:val="00F5257A"/>
    <w:rsid w:val="00F525A3"/>
    <w:rsid w:val="00F525EE"/>
    <w:rsid w:val="00F5261D"/>
    <w:rsid w:val="00F52636"/>
    <w:rsid w:val="00F5264B"/>
    <w:rsid w:val="00F52652"/>
    <w:rsid w:val="00F52669"/>
    <w:rsid w:val="00F5266B"/>
    <w:rsid w:val="00F526E9"/>
    <w:rsid w:val="00F52735"/>
    <w:rsid w:val="00F527AF"/>
    <w:rsid w:val="00F527DA"/>
    <w:rsid w:val="00F527E1"/>
    <w:rsid w:val="00F527EB"/>
    <w:rsid w:val="00F52820"/>
    <w:rsid w:val="00F5282E"/>
    <w:rsid w:val="00F52840"/>
    <w:rsid w:val="00F528B4"/>
    <w:rsid w:val="00F528CA"/>
    <w:rsid w:val="00F528CD"/>
    <w:rsid w:val="00F528DC"/>
    <w:rsid w:val="00F529B6"/>
    <w:rsid w:val="00F52A37"/>
    <w:rsid w:val="00F52A54"/>
    <w:rsid w:val="00F52A56"/>
    <w:rsid w:val="00F52ACA"/>
    <w:rsid w:val="00F52ADD"/>
    <w:rsid w:val="00F52B67"/>
    <w:rsid w:val="00F52BA6"/>
    <w:rsid w:val="00F52BB3"/>
    <w:rsid w:val="00F52BC2"/>
    <w:rsid w:val="00F52CEA"/>
    <w:rsid w:val="00F52CF5"/>
    <w:rsid w:val="00F52D18"/>
    <w:rsid w:val="00F52D21"/>
    <w:rsid w:val="00F52D25"/>
    <w:rsid w:val="00F52D2F"/>
    <w:rsid w:val="00F52D64"/>
    <w:rsid w:val="00F52DB4"/>
    <w:rsid w:val="00F52DCF"/>
    <w:rsid w:val="00F52DD6"/>
    <w:rsid w:val="00F52DE9"/>
    <w:rsid w:val="00F52E08"/>
    <w:rsid w:val="00F52E2F"/>
    <w:rsid w:val="00F52E35"/>
    <w:rsid w:val="00F52E61"/>
    <w:rsid w:val="00F52ED3"/>
    <w:rsid w:val="00F52EDB"/>
    <w:rsid w:val="00F52EFA"/>
    <w:rsid w:val="00F52F36"/>
    <w:rsid w:val="00F52F44"/>
    <w:rsid w:val="00F52F57"/>
    <w:rsid w:val="00F52F96"/>
    <w:rsid w:val="00F5301D"/>
    <w:rsid w:val="00F53048"/>
    <w:rsid w:val="00F530E8"/>
    <w:rsid w:val="00F530FB"/>
    <w:rsid w:val="00F5313C"/>
    <w:rsid w:val="00F5315A"/>
    <w:rsid w:val="00F5315C"/>
    <w:rsid w:val="00F531CA"/>
    <w:rsid w:val="00F53206"/>
    <w:rsid w:val="00F53228"/>
    <w:rsid w:val="00F53248"/>
    <w:rsid w:val="00F53258"/>
    <w:rsid w:val="00F5328E"/>
    <w:rsid w:val="00F5329E"/>
    <w:rsid w:val="00F532AD"/>
    <w:rsid w:val="00F532B2"/>
    <w:rsid w:val="00F532BC"/>
    <w:rsid w:val="00F53344"/>
    <w:rsid w:val="00F5334E"/>
    <w:rsid w:val="00F5336B"/>
    <w:rsid w:val="00F5338F"/>
    <w:rsid w:val="00F533B4"/>
    <w:rsid w:val="00F533DA"/>
    <w:rsid w:val="00F53421"/>
    <w:rsid w:val="00F53476"/>
    <w:rsid w:val="00F53494"/>
    <w:rsid w:val="00F534A9"/>
    <w:rsid w:val="00F5351D"/>
    <w:rsid w:val="00F5352B"/>
    <w:rsid w:val="00F53555"/>
    <w:rsid w:val="00F53564"/>
    <w:rsid w:val="00F5357F"/>
    <w:rsid w:val="00F535E1"/>
    <w:rsid w:val="00F53606"/>
    <w:rsid w:val="00F53649"/>
    <w:rsid w:val="00F53656"/>
    <w:rsid w:val="00F536B1"/>
    <w:rsid w:val="00F536EF"/>
    <w:rsid w:val="00F536F1"/>
    <w:rsid w:val="00F53712"/>
    <w:rsid w:val="00F5376F"/>
    <w:rsid w:val="00F537A1"/>
    <w:rsid w:val="00F537F0"/>
    <w:rsid w:val="00F537F7"/>
    <w:rsid w:val="00F53801"/>
    <w:rsid w:val="00F53833"/>
    <w:rsid w:val="00F538A4"/>
    <w:rsid w:val="00F538B1"/>
    <w:rsid w:val="00F538B2"/>
    <w:rsid w:val="00F538DB"/>
    <w:rsid w:val="00F53941"/>
    <w:rsid w:val="00F53958"/>
    <w:rsid w:val="00F53961"/>
    <w:rsid w:val="00F53967"/>
    <w:rsid w:val="00F539B0"/>
    <w:rsid w:val="00F539DE"/>
    <w:rsid w:val="00F539EC"/>
    <w:rsid w:val="00F53A28"/>
    <w:rsid w:val="00F53A33"/>
    <w:rsid w:val="00F53A3C"/>
    <w:rsid w:val="00F53A66"/>
    <w:rsid w:val="00F53A78"/>
    <w:rsid w:val="00F53A80"/>
    <w:rsid w:val="00F53A8F"/>
    <w:rsid w:val="00F53ABE"/>
    <w:rsid w:val="00F53AD9"/>
    <w:rsid w:val="00F53AFD"/>
    <w:rsid w:val="00F53B22"/>
    <w:rsid w:val="00F53B2F"/>
    <w:rsid w:val="00F53B37"/>
    <w:rsid w:val="00F53B40"/>
    <w:rsid w:val="00F53B46"/>
    <w:rsid w:val="00F53B4C"/>
    <w:rsid w:val="00F53B65"/>
    <w:rsid w:val="00F53BC1"/>
    <w:rsid w:val="00F53BEF"/>
    <w:rsid w:val="00F53C08"/>
    <w:rsid w:val="00F53C25"/>
    <w:rsid w:val="00F53C48"/>
    <w:rsid w:val="00F53C50"/>
    <w:rsid w:val="00F53D01"/>
    <w:rsid w:val="00F53D77"/>
    <w:rsid w:val="00F53DCA"/>
    <w:rsid w:val="00F53E2D"/>
    <w:rsid w:val="00F53E71"/>
    <w:rsid w:val="00F53E8C"/>
    <w:rsid w:val="00F53ECF"/>
    <w:rsid w:val="00F53EE9"/>
    <w:rsid w:val="00F53F46"/>
    <w:rsid w:val="00F53FC0"/>
    <w:rsid w:val="00F54021"/>
    <w:rsid w:val="00F54022"/>
    <w:rsid w:val="00F5402D"/>
    <w:rsid w:val="00F54030"/>
    <w:rsid w:val="00F54034"/>
    <w:rsid w:val="00F54038"/>
    <w:rsid w:val="00F54053"/>
    <w:rsid w:val="00F5405A"/>
    <w:rsid w:val="00F54082"/>
    <w:rsid w:val="00F54095"/>
    <w:rsid w:val="00F540BB"/>
    <w:rsid w:val="00F540D0"/>
    <w:rsid w:val="00F54120"/>
    <w:rsid w:val="00F54146"/>
    <w:rsid w:val="00F54173"/>
    <w:rsid w:val="00F541B4"/>
    <w:rsid w:val="00F541DD"/>
    <w:rsid w:val="00F5429A"/>
    <w:rsid w:val="00F542D4"/>
    <w:rsid w:val="00F542E0"/>
    <w:rsid w:val="00F542E9"/>
    <w:rsid w:val="00F542EE"/>
    <w:rsid w:val="00F54368"/>
    <w:rsid w:val="00F5437C"/>
    <w:rsid w:val="00F5439A"/>
    <w:rsid w:val="00F543CB"/>
    <w:rsid w:val="00F54425"/>
    <w:rsid w:val="00F54552"/>
    <w:rsid w:val="00F54575"/>
    <w:rsid w:val="00F54579"/>
    <w:rsid w:val="00F545AB"/>
    <w:rsid w:val="00F545C0"/>
    <w:rsid w:val="00F545F9"/>
    <w:rsid w:val="00F5463D"/>
    <w:rsid w:val="00F5463F"/>
    <w:rsid w:val="00F54640"/>
    <w:rsid w:val="00F5464F"/>
    <w:rsid w:val="00F54654"/>
    <w:rsid w:val="00F54675"/>
    <w:rsid w:val="00F54695"/>
    <w:rsid w:val="00F546C3"/>
    <w:rsid w:val="00F546E5"/>
    <w:rsid w:val="00F546F7"/>
    <w:rsid w:val="00F546FB"/>
    <w:rsid w:val="00F54708"/>
    <w:rsid w:val="00F5470C"/>
    <w:rsid w:val="00F54735"/>
    <w:rsid w:val="00F54749"/>
    <w:rsid w:val="00F5474A"/>
    <w:rsid w:val="00F547CD"/>
    <w:rsid w:val="00F547D7"/>
    <w:rsid w:val="00F547EB"/>
    <w:rsid w:val="00F5482E"/>
    <w:rsid w:val="00F5489D"/>
    <w:rsid w:val="00F548EE"/>
    <w:rsid w:val="00F54938"/>
    <w:rsid w:val="00F5494C"/>
    <w:rsid w:val="00F54951"/>
    <w:rsid w:val="00F54954"/>
    <w:rsid w:val="00F5495C"/>
    <w:rsid w:val="00F5495D"/>
    <w:rsid w:val="00F5497F"/>
    <w:rsid w:val="00F549D1"/>
    <w:rsid w:val="00F549F6"/>
    <w:rsid w:val="00F54A00"/>
    <w:rsid w:val="00F54A3B"/>
    <w:rsid w:val="00F54A80"/>
    <w:rsid w:val="00F54AD8"/>
    <w:rsid w:val="00F54B11"/>
    <w:rsid w:val="00F54B34"/>
    <w:rsid w:val="00F54B76"/>
    <w:rsid w:val="00F54B85"/>
    <w:rsid w:val="00F54B8D"/>
    <w:rsid w:val="00F54BDC"/>
    <w:rsid w:val="00F54BDD"/>
    <w:rsid w:val="00F54BDE"/>
    <w:rsid w:val="00F54C1B"/>
    <w:rsid w:val="00F54C67"/>
    <w:rsid w:val="00F54C79"/>
    <w:rsid w:val="00F54C8B"/>
    <w:rsid w:val="00F54CA1"/>
    <w:rsid w:val="00F54CAE"/>
    <w:rsid w:val="00F54CC3"/>
    <w:rsid w:val="00F54CCA"/>
    <w:rsid w:val="00F54D07"/>
    <w:rsid w:val="00F54D3F"/>
    <w:rsid w:val="00F54D48"/>
    <w:rsid w:val="00F54D58"/>
    <w:rsid w:val="00F54D68"/>
    <w:rsid w:val="00F54D6A"/>
    <w:rsid w:val="00F54E58"/>
    <w:rsid w:val="00F54E5F"/>
    <w:rsid w:val="00F54E9C"/>
    <w:rsid w:val="00F54EA4"/>
    <w:rsid w:val="00F54EC2"/>
    <w:rsid w:val="00F54EC5"/>
    <w:rsid w:val="00F54ED5"/>
    <w:rsid w:val="00F54F0F"/>
    <w:rsid w:val="00F54F1C"/>
    <w:rsid w:val="00F54F43"/>
    <w:rsid w:val="00F54FB9"/>
    <w:rsid w:val="00F54FD4"/>
    <w:rsid w:val="00F55002"/>
    <w:rsid w:val="00F55024"/>
    <w:rsid w:val="00F5503C"/>
    <w:rsid w:val="00F55065"/>
    <w:rsid w:val="00F5508C"/>
    <w:rsid w:val="00F550A3"/>
    <w:rsid w:val="00F550CA"/>
    <w:rsid w:val="00F550F7"/>
    <w:rsid w:val="00F55107"/>
    <w:rsid w:val="00F55144"/>
    <w:rsid w:val="00F551AF"/>
    <w:rsid w:val="00F551E5"/>
    <w:rsid w:val="00F5521A"/>
    <w:rsid w:val="00F55267"/>
    <w:rsid w:val="00F5526C"/>
    <w:rsid w:val="00F55280"/>
    <w:rsid w:val="00F55285"/>
    <w:rsid w:val="00F55327"/>
    <w:rsid w:val="00F55389"/>
    <w:rsid w:val="00F5538F"/>
    <w:rsid w:val="00F553BF"/>
    <w:rsid w:val="00F553DD"/>
    <w:rsid w:val="00F55425"/>
    <w:rsid w:val="00F55480"/>
    <w:rsid w:val="00F5548A"/>
    <w:rsid w:val="00F554C5"/>
    <w:rsid w:val="00F554D3"/>
    <w:rsid w:val="00F554DA"/>
    <w:rsid w:val="00F5551B"/>
    <w:rsid w:val="00F5555A"/>
    <w:rsid w:val="00F55569"/>
    <w:rsid w:val="00F5558B"/>
    <w:rsid w:val="00F555B3"/>
    <w:rsid w:val="00F555DD"/>
    <w:rsid w:val="00F5560B"/>
    <w:rsid w:val="00F5560D"/>
    <w:rsid w:val="00F5564F"/>
    <w:rsid w:val="00F5565B"/>
    <w:rsid w:val="00F5565E"/>
    <w:rsid w:val="00F55672"/>
    <w:rsid w:val="00F5567A"/>
    <w:rsid w:val="00F5568A"/>
    <w:rsid w:val="00F55693"/>
    <w:rsid w:val="00F556A2"/>
    <w:rsid w:val="00F556F4"/>
    <w:rsid w:val="00F5571D"/>
    <w:rsid w:val="00F5572E"/>
    <w:rsid w:val="00F5574E"/>
    <w:rsid w:val="00F55797"/>
    <w:rsid w:val="00F557C8"/>
    <w:rsid w:val="00F557D1"/>
    <w:rsid w:val="00F5583E"/>
    <w:rsid w:val="00F5585E"/>
    <w:rsid w:val="00F55892"/>
    <w:rsid w:val="00F558A3"/>
    <w:rsid w:val="00F558A4"/>
    <w:rsid w:val="00F559B4"/>
    <w:rsid w:val="00F559CB"/>
    <w:rsid w:val="00F55A2A"/>
    <w:rsid w:val="00F55A84"/>
    <w:rsid w:val="00F55AA6"/>
    <w:rsid w:val="00F55ADC"/>
    <w:rsid w:val="00F55B68"/>
    <w:rsid w:val="00F55B97"/>
    <w:rsid w:val="00F55BAF"/>
    <w:rsid w:val="00F55BDB"/>
    <w:rsid w:val="00F55BDD"/>
    <w:rsid w:val="00F55BF7"/>
    <w:rsid w:val="00F55C2B"/>
    <w:rsid w:val="00F55C37"/>
    <w:rsid w:val="00F55CE0"/>
    <w:rsid w:val="00F55D0E"/>
    <w:rsid w:val="00F55D5A"/>
    <w:rsid w:val="00F55D6F"/>
    <w:rsid w:val="00F55D71"/>
    <w:rsid w:val="00F55D98"/>
    <w:rsid w:val="00F55E0C"/>
    <w:rsid w:val="00F55E42"/>
    <w:rsid w:val="00F55E61"/>
    <w:rsid w:val="00F55EB9"/>
    <w:rsid w:val="00F55EE9"/>
    <w:rsid w:val="00F55EFB"/>
    <w:rsid w:val="00F55F3C"/>
    <w:rsid w:val="00F55F43"/>
    <w:rsid w:val="00F55F77"/>
    <w:rsid w:val="00F55FF4"/>
    <w:rsid w:val="00F55FF5"/>
    <w:rsid w:val="00F55FF9"/>
    <w:rsid w:val="00F560AE"/>
    <w:rsid w:val="00F560D6"/>
    <w:rsid w:val="00F560E7"/>
    <w:rsid w:val="00F56123"/>
    <w:rsid w:val="00F56146"/>
    <w:rsid w:val="00F56170"/>
    <w:rsid w:val="00F56194"/>
    <w:rsid w:val="00F561F5"/>
    <w:rsid w:val="00F56200"/>
    <w:rsid w:val="00F562B4"/>
    <w:rsid w:val="00F562B9"/>
    <w:rsid w:val="00F562D2"/>
    <w:rsid w:val="00F562E5"/>
    <w:rsid w:val="00F562F7"/>
    <w:rsid w:val="00F56347"/>
    <w:rsid w:val="00F56374"/>
    <w:rsid w:val="00F563BD"/>
    <w:rsid w:val="00F563C2"/>
    <w:rsid w:val="00F563D2"/>
    <w:rsid w:val="00F56401"/>
    <w:rsid w:val="00F5641D"/>
    <w:rsid w:val="00F5643A"/>
    <w:rsid w:val="00F5648B"/>
    <w:rsid w:val="00F56499"/>
    <w:rsid w:val="00F564BB"/>
    <w:rsid w:val="00F564DA"/>
    <w:rsid w:val="00F564E2"/>
    <w:rsid w:val="00F56546"/>
    <w:rsid w:val="00F5654A"/>
    <w:rsid w:val="00F56553"/>
    <w:rsid w:val="00F565D7"/>
    <w:rsid w:val="00F565EC"/>
    <w:rsid w:val="00F565F8"/>
    <w:rsid w:val="00F56628"/>
    <w:rsid w:val="00F56686"/>
    <w:rsid w:val="00F566A4"/>
    <w:rsid w:val="00F566A8"/>
    <w:rsid w:val="00F566E8"/>
    <w:rsid w:val="00F5670F"/>
    <w:rsid w:val="00F5673C"/>
    <w:rsid w:val="00F5673F"/>
    <w:rsid w:val="00F56746"/>
    <w:rsid w:val="00F5679A"/>
    <w:rsid w:val="00F5679E"/>
    <w:rsid w:val="00F56809"/>
    <w:rsid w:val="00F5684C"/>
    <w:rsid w:val="00F56855"/>
    <w:rsid w:val="00F56863"/>
    <w:rsid w:val="00F568C5"/>
    <w:rsid w:val="00F568F2"/>
    <w:rsid w:val="00F56929"/>
    <w:rsid w:val="00F569A2"/>
    <w:rsid w:val="00F569E3"/>
    <w:rsid w:val="00F569E5"/>
    <w:rsid w:val="00F569F1"/>
    <w:rsid w:val="00F56A38"/>
    <w:rsid w:val="00F56A4D"/>
    <w:rsid w:val="00F56A6D"/>
    <w:rsid w:val="00F56AA4"/>
    <w:rsid w:val="00F56AE2"/>
    <w:rsid w:val="00F56AF3"/>
    <w:rsid w:val="00F56AF7"/>
    <w:rsid w:val="00F56B25"/>
    <w:rsid w:val="00F56B3F"/>
    <w:rsid w:val="00F56B4F"/>
    <w:rsid w:val="00F56B60"/>
    <w:rsid w:val="00F56B67"/>
    <w:rsid w:val="00F56BB5"/>
    <w:rsid w:val="00F56BE4"/>
    <w:rsid w:val="00F56BEF"/>
    <w:rsid w:val="00F56C1F"/>
    <w:rsid w:val="00F56C51"/>
    <w:rsid w:val="00F56C76"/>
    <w:rsid w:val="00F56C78"/>
    <w:rsid w:val="00F56C8F"/>
    <w:rsid w:val="00F56CB9"/>
    <w:rsid w:val="00F56D01"/>
    <w:rsid w:val="00F56D02"/>
    <w:rsid w:val="00F56D05"/>
    <w:rsid w:val="00F56D0D"/>
    <w:rsid w:val="00F56D39"/>
    <w:rsid w:val="00F56D7F"/>
    <w:rsid w:val="00F56D97"/>
    <w:rsid w:val="00F56DCE"/>
    <w:rsid w:val="00F56DE0"/>
    <w:rsid w:val="00F56E01"/>
    <w:rsid w:val="00F56E26"/>
    <w:rsid w:val="00F56E35"/>
    <w:rsid w:val="00F56E74"/>
    <w:rsid w:val="00F56E92"/>
    <w:rsid w:val="00F56EA3"/>
    <w:rsid w:val="00F56EB7"/>
    <w:rsid w:val="00F56EE4"/>
    <w:rsid w:val="00F56F18"/>
    <w:rsid w:val="00F56F2D"/>
    <w:rsid w:val="00F56F3A"/>
    <w:rsid w:val="00F56F50"/>
    <w:rsid w:val="00F56F78"/>
    <w:rsid w:val="00F56F8A"/>
    <w:rsid w:val="00F56F99"/>
    <w:rsid w:val="00F56FBD"/>
    <w:rsid w:val="00F57014"/>
    <w:rsid w:val="00F57090"/>
    <w:rsid w:val="00F570AA"/>
    <w:rsid w:val="00F570AC"/>
    <w:rsid w:val="00F570E2"/>
    <w:rsid w:val="00F570EE"/>
    <w:rsid w:val="00F570F0"/>
    <w:rsid w:val="00F570F1"/>
    <w:rsid w:val="00F57111"/>
    <w:rsid w:val="00F57114"/>
    <w:rsid w:val="00F57125"/>
    <w:rsid w:val="00F57133"/>
    <w:rsid w:val="00F57151"/>
    <w:rsid w:val="00F57175"/>
    <w:rsid w:val="00F5719B"/>
    <w:rsid w:val="00F571F1"/>
    <w:rsid w:val="00F5721B"/>
    <w:rsid w:val="00F57249"/>
    <w:rsid w:val="00F5725A"/>
    <w:rsid w:val="00F5727D"/>
    <w:rsid w:val="00F572C3"/>
    <w:rsid w:val="00F572E5"/>
    <w:rsid w:val="00F57306"/>
    <w:rsid w:val="00F57316"/>
    <w:rsid w:val="00F5731E"/>
    <w:rsid w:val="00F57325"/>
    <w:rsid w:val="00F5732D"/>
    <w:rsid w:val="00F57371"/>
    <w:rsid w:val="00F573B9"/>
    <w:rsid w:val="00F573DD"/>
    <w:rsid w:val="00F57412"/>
    <w:rsid w:val="00F5741E"/>
    <w:rsid w:val="00F5742D"/>
    <w:rsid w:val="00F57451"/>
    <w:rsid w:val="00F574A4"/>
    <w:rsid w:val="00F574B8"/>
    <w:rsid w:val="00F574DA"/>
    <w:rsid w:val="00F57523"/>
    <w:rsid w:val="00F57539"/>
    <w:rsid w:val="00F57556"/>
    <w:rsid w:val="00F57561"/>
    <w:rsid w:val="00F575A4"/>
    <w:rsid w:val="00F57604"/>
    <w:rsid w:val="00F57607"/>
    <w:rsid w:val="00F57659"/>
    <w:rsid w:val="00F57689"/>
    <w:rsid w:val="00F576D3"/>
    <w:rsid w:val="00F576E5"/>
    <w:rsid w:val="00F576F4"/>
    <w:rsid w:val="00F5772C"/>
    <w:rsid w:val="00F57744"/>
    <w:rsid w:val="00F57747"/>
    <w:rsid w:val="00F5778E"/>
    <w:rsid w:val="00F577C0"/>
    <w:rsid w:val="00F577C8"/>
    <w:rsid w:val="00F577D6"/>
    <w:rsid w:val="00F57831"/>
    <w:rsid w:val="00F5785F"/>
    <w:rsid w:val="00F57871"/>
    <w:rsid w:val="00F57891"/>
    <w:rsid w:val="00F578DA"/>
    <w:rsid w:val="00F578E7"/>
    <w:rsid w:val="00F578EF"/>
    <w:rsid w:val="00F578FD"/>
    <w:rsid w:val="00F578FF"/>
    <w:rsid w:val="00F57906"/>
    <w:rsid w:val="00F57925"/>
    <w:rsid w:val="00F57979"/>
    <w:rsid w:val="00F579DE"/>
    <w:rsid w:val="00F57A08"/>
    <w:rsid w:val="00F57A19"/>
    <w:rsid w:val="00F57A25"/>
    <w:rsid w:val="00F57A2C"/>
    <w:rsid w:val="00F57A4A"/>
    <w:rsid w:val="00F57A72"/>
    <w:rsid w:val="00F57A85"/>
    <w:rsid w:val="00F57AA6"/>
    <w:rsid w:val="00F57AA9"/>
    <w:rsid w:val="00F57AAD"/>
    <w:rsid w:val="00F57B49"/>
    <w:rsid w:val="00F57B62"/>
    <w:rsid w:val="00F57B8C"/>
    <w:rsid w:val="00F57BA9"/>
    <w:rsid w:val="00F57BDF"/>
    <w:rsid w:val="00F57C20"/>
    <w:rsid w:val="00F57C23"/>
    <w:rsid w:val="00F57C53"/>
    <w:rsid w:val="00F57C57"/>
    <w:rsid w:val="00F57C67"/>
    <w:rsid w:val="00F57D04"/>
    <w:rsid w:val="00F57D05"/>
    <w:rsid w:val="00F57D27"/>
    <w:rsid w:val="00F57D5B"/>
    <w:rsid w:val="00F57DF5"/>
    <w:rsid w:val="00F57E18"/>
    <w:rsid w:val="00F57E6B"/>
    <w:rsid w:val="00F57E75"/>
    <w:rsid w:val="00F57E94"/>
    <w:rsid w:val="00F57ED7"/>
    <w:rsid w:val="00F57F0E"/>
    <w:rsid w:val="00F57F15"/>
    <w:rsid w:val="00F57F61"/>
    <w:rsid w:val="00F57F8D"/>
    <w:rsid w:val="00F6001F"/>
    <w:rsid w:val="00F60025"/>
    <w:rsid w:val="00F60042"/>
    <w:rsid w:val="00F60052"/>
    <w:rsid w:val="00F60074"/>
    <w:rsid w:val="00F600C5"/>
    <w:rsid w:val="00F600C8"/>
    <w:rsid w:val="00F600D9"/>
    <w:rsid w:val="00F60167"/>
    <w:rsid w:val="00F60186"/>
    <w:rsid w:val="00F60189"/>
    <w:rsid w:val="00F601A4"/>
    <w:rsid w:val="00F601B8"/>
    <w:rsid w:val="00F601DC"/>
    <w:rsid w:val="00F6020C"/>
    <w:rsid w:val="00F6022B"/>
    <w:rsid w:val="00F6024E"/>
    <w:rsid w:val="00F602A6"/>
    <w:rsid w:val="00F6030F"/>
    <w:rsid w:val="00F60315"/>
    <w:rsid w:val="00F60324"/>
    <w:rsid w:val="00F60338"/>
    <w:rsid w:val="00F6037F"/>
    <w:rsid w:val="00F60393"/>
    <w:rsid w:val="00F603AC"/>
    <w:rsid w:val="00F603DD"/>
    <w:rsid w:val="00F6042D"/>
    <w:rsid w:val="00F6043C"/>
    <w:rsid w:val="00F60472"/>
    <w:rsid w:val="00F604A8"/>
    <w:rsid w:val="00F604B1"/>
    <w:rsid w:val="00F604BF"/>
    <w:rsid w:val="00F604D1"/>
    <w:rsid w:val="00F6050D"/>
    <w:rsid w:val="00F60516"/>
    <w:rsid w:val="00F6055D"/>
    <w:rsid w:val="00F60560"/>
    <w:rsid w:val="00F6058F"/>
    <w:rsid w:val="00F605AC"/>
    <w:rsid w:val="00F605D8"/>
    <w:rsid w:val="00F605E0"/>
    <w:rsid w:val="00F605EF"/>
    <w:rsid w:val="00F60627"/>
    <w:rsid w:val="00F6066B"/>
    <w:rsid w:val="00F606BC"/>
    <w:rsid w:val="00F606DB"/>
    <w:rsid w:val="00F606E5"/>
    <w:rsid w:val="00F60702"/>
    <w:rsid w:val="00F60728"/>
    <w:rsid w:val="00F6075A"/>
    <w:rsid w:val="00F607C3"/>
    <w:rsid w:val="00F607CC"/>
    <w:rsid w:val="00F607DA"/>
    <w:rsid w:val="00F60844"/>
    <w:rsid w:val="00F60862"/>
    <w:rsid w:val="00F60897"/>
    <w:rsid w:val="00F608A1"/>
    <w:rsid w:val="00F608A7"/>
    <w:rsid w:val="00F608FF"/>
    <w:rsid w:val="00F6091C"/>
    <w:rsid w:val="00F60972"/>
    <w:rsid w:val="00F60980"/>
    <w:rsid w:val="00F60988"/>
    <w:rsid w:val="00F6098A"/>
    <w:rsid w:val="00F60991"/>
    <w:rsid w:val="00F60999"/>
    <w:rsid w:val="00F609A2"/>
    <w:rsid w:val="00F609B2"/>
    <w:rsid w:val="00F60A31"/>
    <w:rsid w:val="00F60A45"/>
    <w:rsid w:val="00F60A47"/>
    <w:rsid w:val="00F60A5D"/>
    <w:rsid w:val="00F60A8B"/>
    <w:rsid w:val="00F60ACF"/>
    <w:rsid w:val="00F60AE4"/>
    <w:rsid w:val="00F60B1F"/>
    <w:rsid w:val="00F60B34"/>
    <w:rsid w:val="00F60B3F"/>
    <w:rsid w:val="00F60B75"/>
    <w:rsid w:val="00F60B97"/>
    <w:rsid w:val="00F60B9A"/>
    <w:rsid w:val="00F60BBA"/>
    <w:rsid w:val="00F60C45"/>
    <w:rsid w:val="00F60C57"/>
    <w:rsid w:val="00F60CA2"/>
    <w:rsid w:val="00F60D3D"/>
    <w:rsid w:val="00F60D7F"/>
    <w:rsid w:val="00F60DB5"/>
    <w:rsid w:val="00F60E16"/>
    <w:rsid w:val="00F60E1A"/>
    <w:rsid w:val="00F60E64"/>
    <w:rsid w:val="00F60E6A"/>
    <w:rsid w:val="00F60E7A"/>
    <w:rsid w:val="00F60E8B"/>
    <w:rsid w:val="00F60EA1"/>
    <w:rsid w:val="00F60EAB"/>
    <w:rsid w:val="00F60ED3"/>
    <w:rsid w:val="00F60ED9"/>
    <w:rsid w:val="00F60EE5"/>
    <w:rsid w:val="00F60EED"/>
    <w:rsid w:val="00F60F22"/>
    <w:rsid w:val="00F60F24"/>
    <w:rsid w:val="00F60F37"/>
    <w:rsid w:val="00F60F50"/>
    <w:rsid w:val="00F60F60"/>
    <w:rsid w:val="00F60F76"/>
    <w:rsid w:val="00F60F91"/>
    <w:rsid w:val="00F60FE0"/>
    <w:rsid w:val="00F61034"/>
    <w:rsid w:val="00F6106E"/>
    <w:rsid w:val="00F6110D"/>
    <w:rsid w:val="00F61138"/>
    <w:rsid w:val="00F61143"/>
    <w:rsid w:val="00F61170"/>
    <w:rsid w:val="00F611A5"/>
    <w:rsid w:val="00F611B2"/>
    <w:rsid w:val="00F611B8"/>
    <w:rsid w:val="00F611E2"/>
    <w:rsid w:val="00F611F5"/>
    <w:rsid w:val="00F611FA"/>
    <w:rsid w:val="00F61202"/>
    <w:rsid w:val="00F6121F"/>
    <w:rsid w:val="00F61240"/>
    <w:rsid w:val="00F61244"/>
    <w:rsid w:val="00F61298"/>
    <w:rsid w:val="00F612CA"/>
    <w:rsid w:val="00F612E6"/>
    <w:rsid w:val="00F6131D"/>
    <w:rsid w:val="00F6132A"/>
    <w:rsid w:val="00F6133D"/>
    <w:rsid w:val="00F61344"/>
    <w:rsid w:val="00F6134D"/>
    <w:rsid w:val="00F61352"/>
    <w:rsid w:val="00F61369"/>
    <w:rsid w:val="00F6136A"/>
    <w:rsid w:val="00F61385"/>
    <w:rsid w:val="00F6139C"/>
    <w:rsid w:val="00F613B2"/>
    <w:rsid w:val="00F61416"/>
    <w:rsid w:val="00F61419"/>
    <w:rsid w:val="00F61482"/>
    <w:rsid w:val="00F6148F"/>
    <w:rsid w:val="00F614B4"/>
    <w:rsid w:val="00F614EA"/>
    <w:rsid w:val="00F6155D"/>
    <w:rsid w:val="00F61575"/>
    <w:rsid w:val="00F61584"/>
    <w:rsid w:val="00F615DA"/>
    <w:rsid w:val="00F615DD"/>
    <w:rsid w:val="00F61603"/>
    <w:rsid w:val="00F61617"/>
    <w:rsid w:val="00F61627"/>
    <w:rsid w:val="00F6164F"/>
    <w:rsid w:val="00F61655"/>
    <w:rsid w:val="00F616A7"/>
    <w:rsid w:val="00F616F5"/>
    <w:rsid w:val="00F6171F"/>
    <w:rsid w:val="00F61724"/>
    <w:rsid w:val="00F61738"/>
    <w:rsid w:val="00F617D2"/>
    <w:rsid w:val="00F6182E"/>
    <w:rsid w:val="00F6184D"/>
    <w:rsid w:val="00F61851"/>
    <w:rsid w:val="00F6185C"/>
    <w:rsid w:val="00F618E1"/>
    <w:rsid w:val="00F6192D"/>
    <w:rsid w:val="00F61934"/>
    <w:rsid w:val="00F6196B"/>
    <w:rsid w:val="00F61974"/>
    <w:rsid w:val="00F619BB"/>
    <w:rsid w:val="00F619D5"/>
    <w:rsid w:val="00F619EF"/>
    <w:rsid w:val="00F619FC"/>
    <w:rsid w:val="00F61A09"/>
    <w:rsid w:val="00F61A29"/>
    <w:rsid w:val="00F61A35"/>
    <w:rsid w:val="00F61A69"/>
    <w:rsid w:val="00F61AC3"/>
    <w:rsid w:val="00F61ACE"/>
    <w:rsid w:val="00F61ADF"/>
    <w:rsid w:val="00F61AE5"/>
    <w:rsid w:val="00F61B4C"/>
    <w:rsid w:val="00F61B81"/>
    <w:rsid w:val="00F61B87"/>
    <w:rsid w:val="00F61B9C"/>
    <w:rsid w:val="00F61BA1"/>
    <w:rsid w:val="00F61BC8"/>
    <w:rsid w:val="00F61C0B"/>
    <w:rsid w:val="00F61C16"/>
    <w:rsid w:val="00F61C19"/>
    <w:rsid w:val="00F61C46"/>
    <w:rsid w:val="00F61C48"/>
    <w:rsid w:val="00F61CB8"/>
    <w:rsid w:val="00F61CE9"/>
    <w:rsid w:val="00F61D06"/>
    <w:rsid w:val="00F61D3C"/>
    <w:rsid w:val="00F61D65"/>
    <w:rsid w:val="00F61D74"/>
    <w:rsid w:val="00F61D77"/>
    <w:rsid w:val="00F61D83"/>
    <w:rsid w:val="00F61D91"/>
    <w:rsid w:val="00F61DA5"/>
    <w:rsid w:val="00F61E39"/>
    <w:rsid w:val="00F61EC8"/>
    <w:rsid w:val="00F61EE5"/>
    <w:rsid w:val="00F61F39"/>
    <w:rsid w:val="00F61F4A"/>
    <w:rsid w:val="00F61F8A"/>
    <w:rsid w:val="00F61F9F"/>
    <w:rsid w:val="00F61FBC"/>
    <w:rsid w:val="00F62057"/>
    <w:rsid w:val="00F62092"/>
    <w:rsid w:val="00F62095"/>
    <w:rsid w:val="00F620A2"/>
    <w:rsid w:val="00F620D8"/>
    <w:rsid w:val="00F6210C"/>
    <w:rsid w:val="00F6211B"/>
    <w:rsid w:val="00F6211F"/>
    <w:rsid w:val="00F62156"/>
    <w:rsid w:val="00F6216F"/>
    <w:rsid w:val="00F6217F"/>
    <w:rsid w:val="00F6218F"/>
    <w:rsid w:val="00F6219C"/>
    <w:rsid w:val="00F62200"/>
    <w:rsid w:val="00F62214"/>
    <w:rsid w:val="00F62226"/>
    <w:rsid w:val="00F6222C"/>
    <w:rsid w:val="00F62260"/>
    <w:rsid w:val="00F62285"/>
    <w:rsid w:val="00F6228F"/>
    <w:rsid w:val="00F6229A"/>
    <w:rsid w:val="00F6233A"/>
    <w:rsid w:val="00F62382"/>
    <w:rsid w:val="00F623FD"/>
    <w:rsid w:val="00F624B6"/>
    <w:rsid w:val="00F62544"/>
    <w:rsid w:val="00F6254E"/>
    <w:rsid w:val="00F6255A"/>
    <w:rsid w:val="00F62566"/>
    <w:rsid w:val="00F62576"/>
    <w:rsid w:val="00F6259A"/>
    <w:rsid w:val="00F625A1"/>
    <w:rsid w:val="00F625C1"/>
    <w:rsid w:val="00F625E0"/>
    <w:rsid w:val="00F625FD"/>
    <w:rsid w:val="00F62615"/>
    <w:rsid w:val="00F6262C"/>
    <w:rsid w:val="00F62635"/>
    <w:rsid w:val="00F6264B"/>
    <w:rsid w:val="00F62689"/>
    <w:rsid w:val="00F62697"/>
    <w:rsid w:val="00F6269D"/>
    <w:rsid w:val="00F626A9"/>
    <w:rsid w:val="00F626B4"/>
    <w:rsid w:val="00F626B8"/>
    <w:rsid w:val="00F626C2"/>
    <w:rsid w:val="00F62770"/>
    <w:rsid w:val="00F62779"/>
    <w:rsid w:val="00F6277B"/>
    <w:rsid w:val="00F6278E"/>
    <w:rsid w:val="00F627AB"/>
    <w:rsid w:val="00F627CA"/>
    <w:rsid w:val="00F627D9"/>
    <w:rsid w:val="00F627DD"/>
    <w:rsid w:val="00F62880"/>
    <w:rsid w:val="00F628C1"/>
    <w:rsid w:val="00F6294E"/>
    <w:rsid w:val="00F62990"/>
    <w:rsid w:val="00F629B0"/>
    <w:rsid w:val="00F629B3"/>
    <w:rsid w:val="00F629E1"/>
    <w:rsid w:val="00F62A1C"/>
    <w:rsid w:val="00F62A2C"/>
    <w:rsid w:val="00F62A50"/>
    <w:rsid w:val="00F62A61"/>
    <w:rsid w:val="00F62AA5"/>
    <w:rsid w:val="00F62AC7"/>
    <w:rsid w:val="00F62ACF"/>
    <w:rsid w:val="00F62AE1"/>
    <w:rsid w:val="00F62AF1"/>
    <w:rsid w:val="00F62B23"/>
    <w:rsid w:val="00F62B5E"/>
    <w:rsid w:val="00F62B95"/>
    <w:rsid w:val="00F62B98"/>
    <w:rsid w:val="00F62BC0"/>
    <w:rsid w:val="00F62BC1"/>
    <w:rsid w:val="00F62BEA"/>
    <w:rsid w:val="00F62C1B"/>
    <w:rsid w:val="00F62C33"/>
    <w:rsid w:val="00F62C50"/>
    <w:rsid w:val="00F62C52"/>
    <w:rsid w:val="00F62C59"/>
    <w:rsid w:val="00F62CB3"/>
    <w:rsid w:val="00F62CB6"/>
    <w:rsid w:val="00F62CE5"/>
    <w:rsid w:val="00F62CF6"/>
    <w:rsid w:val="00F62CFD"/>
    <w:rsid w:val="00F62D07"/>
    <w:rsid w:val="00F62D38"/>
    <w:rsid w:val="00F62D6A"/>
    <w:rsid w:val="00F62D72"/>
    <w:rsid w:val="00F62DB1"/>
    <w:rsid w:val="00F62DCA"/>
    <w:rsid w:val="00F62DF5"/>
    <w:rsid w:val="00F62E45"/>
    <w:rsid w:val="00F62E4C"/>
    <w:rsid w:val="00F62E7F"/>
    <w:rsid w:val="00F62EA0"/>
    <w:rsid w:val="00F62EA1"/>
    <w:rsid w:val="00F62EAA"/>
    <w:rsid w:val="00F62EBC"/>
    <w:rsid w:val="00F62F0A"/>
    <w:rsid w:val="00F62F0E"/>
    <w:rsid w:val="00F62F1A"/>
    <w:rsid w:val="00F62F63"/>
    <w:rsid w:val="00F62F93"/>
    <w:rsid w:val="00F62F99"/>
    <w:rsid w:val="00F62FA5"/>
    <w:rsid w:val="00F62FAE"/>
    <w:rsid w:val="00F62FF2"/>
    <w:rsid w:val="00F63023"/>
    <w:rsid w:val="00F63031"/>
    <w:rsid w:val="00F63067"/>
    <w:rsid w:val="00F6306E"/>
    <w:rsid w:val="00F63099"/>
    <w:rsid w:val="00F630A2"/>
    <w:rsid w:val="00F630C1"/>
    <w:rsid w:val="00F630DD"/>
    <w:rsid w:val="00F631A0"/>
    <w:rsid w:val="00F631E0"/>
    <w:rsid w:val="00F631E1"/>
    <w:rsid w:val="00F631E3"/>
    <w:rsid w:val="00F631FC"/>
    <w:rsid w:val="00F63201"/>
    <w:rsid w:val="00F6320D"/>
    <w:rsid w:val="00F6326A"/>
    <w:rsid w:val="00F632A1"/>
    <w:rsid w:val="00F632B9"/>
    <w:rsid w:val="00F63302"/>
    <w:rsid w:val="00F633CB"/>
    <w:rsid w:val="00F633E1"/>
    <w:rsid w:val="00F63415"/>
    <w:rsid w:val="00F6341C"/>
    <w:rsid w:val="00F63428"/>
    <w:rsid w:val="00F63436"/>
    <w:rsid w:val="00F6346F"/>
    <w:rsid w:val="00F63478"/>
    <w:rsid w:val="00F63495"/>
    <w:rsid w:val="00F634CD"/>
    <w:rsid w:val="00F634DB"/>
    <w:rsid w:val="00F634E7"/>
    <w:rsid w:val="00F6351A"/>
    <w:rsid w:val="00F6352A"/>
    <w:rsid w:val="00F63554"/>
    <w:rsid w:val="00F63573"/>
    <w:rsid w:val="00F63577"/>
    <w:rsid w:val="00F6358E"/>
    <w:rsid w:val="00F635C0"/>
    <w:rsid w:val="00F635D7"/>
    <w:rsid w:val="00F635F9"/>
    <w:rsid w:val="00F6366A"/>
    <w:rsid w:val="00F6366E"/>
    <w:rsid w:val="00F63675"/>
    <w:rsid w:val="00F6367F"/>
    <w:rsid w:val="00F63692"/>
    <w:rsid w:val="00F636D8"/>
    <w:rsid w:val="00F636EC"/>
    <w:rsid w:val="00F63756"/>
    <w:rsid w:val="00F63783"/>
    <w:rsid w:val="00F637AE"/>
    <w:rsid w:val="00F637D1"/>
    <w:rsid w:val="00F637D7"/>
    <w:rsid w:val="00F637EF"/>
    <w:rsid w:val="00F63877"/>
    <w:rsid w:val="00F6389B"/>
    <w:rsid w:val="00F638A5"/>
    <w:rsid w:val="00F63911"/>
    <w:rsid w:val="00F6393A"/>
    <w:rsid w:val="00F63963"/>
    <w:rsid w:val="00F6397C"/>
    <w:rsid w:val="00F63984"/>
    <w:rsid w:val="00F639B6"/>
    <w:rsid w:val="00F639DB"/>
    <w:rsid w:val="00F639EE"/>
    <w:rsid w:val="00F639F9"/>
    <w:rsid w:val="00F639FB"/>
    <w:rsid w:val="00F63A03"/>
    <w:rsid w:val="00F63A39"/>
    <w:rsid w:val="00F63AAA"/>
    <w:rsid w:val="00F63AAC"/>
    <w:rsid w:val="00F63AB6"/>
    <w:rsid w:val="00F63AE5"/>
    <w:rsid w:val="00F63B02"/>
    <w:rsid w:val="00F63B3C"/>
    <w:rsid w:val="00F63B4A"/>
    <w:rsid w:val="00F63B58"/>
    <w:rsid w:val="00F63B68"/>
    <w:rsid w:val="00F63B9D"/>
    <w:rsid w:val="00F63BA8"/>
    <w:rsid w:val="00F63C32"/>
    <w:rsid w:val="00F63C51"/>
    <w:rsid w:val="00F63C8E"/>
    <w:rsid w:val="00F63C8F"/>
    <w:rsid w:val="00F63CBA"/>
    <w:rsid w:val="00F63CC7"/>
    <w:rsid w:val="00F63D16"/>
    <w:rsid w:val="00F63D61"/>
    <w:rsid w:val="00F63DAE"/>
    <w:rsid w:val="00F63DF4"/>
    <w:rsid w:val="00F63E00"/>
    <w:rsid w:val="00F63E16"/>
    <w:rsid w:val="00F63E24"/>
    <w:rsid w:val="00F63E30"/>
    <w:rsid w:val="00F63E5B"/>
    <w:rsid w:val="00F63E60"/>
    <w:rsid w:val="00F63E81"/>
    <w:rsid w:val="00F63EDD"/>
    <w:rsid w:val="00F63EEF"/>
    <w:rsid w:val="00F63EF1"/>
    <w:rsid w:val="00F63F31"/>
    <w:rsid w:val="00F63F6A"/>
    <w:rsid w:val="00F63F84"/>
    <w:rsid w:val="00F63F87"/>
    <w:rsid w:val="00F63F88"/>
    <w:rsid w:val="00F63F8D"/>
    <w:rsid w:val="00F63FAE"/>
    <w:rsid w:val="00F64092"/>
    <w:rsid w:val="00F64095"/>
    <w:rsid w:val="00F64117"/>
    <w:rsid w:val="00F64124"/>
    <w:rsid w:val="00F64173"/>
    <w:rsid w:val="00F6418A"/>
    <w:rsid w:val="00F641BB"/>
    <w:rsid w:val="00F641CA"/>
    <w:rsid w:val="00F641F9"/>
    <w:rsid w:val="00F641FD"/>
    <w:rsid w:val="00F64257"/>
    <w:rsid w:val="00F64302"/>
    <w:rsid w:val="00F64307"/>
    <w:rsid w:val="00F64322"/>
    <w:rsid w:val="00F64331"/>
    <w:rsid w:val="00F64354"/>
    <w:rsid w:val="00F6436E"/>
    <w:rsid w:val="00F6437D"/>
    <w:rsid w:val="00F643A8"/>
    <w:rsid w:val="00F643BE"/>
    <w:rsid w:val="00F643C4"/>
    <w:rsid w:val="00F64415"/>
    <w:rsid w:val="00F64437"/>
    <w:rsid w:val="00F64447"/>
    <w:rsid w:val="00F64499"/>
    <w:rsid w:val="00F644BF"/>
    <w:rsid w:val="00F64506"/>
    <w:rsid w:val="00F6450E"/>
    <w:rsid w:val="00F64528"/>
    <w:rsid w:val="00F64590"/>
    <w:rsid w:val="00F645FC"/>
    <w:rsid w:val="00F64658"/>
    <w:rsid w:val="00F6468D"/>
    <w:rsid w:val="00F6469D"/>
    <w:rsid w:val="00F6474D"/>
    <w:rsid w:val="00F6476E"/>
    <w:rsid w:val="00F64799"/>
    <w:rsid w:val="00F647E3"/>
    <w:rsid w:val="00F647FC"/>
    <w:rsid w:val="00F647FD"/>
    <w:rsid w:val="00F6480F"/>
    <w:rsid w:val="00F6484B"/>
    <w:rsid w:val="00F64870"/>
    <w:rsid w:val="00F648A4"/>
    <w:rsid w:val="00F648A5"/>
    <w:rsid w:val="00F648BB"/>
    <w:rsid w:val="00F648BD"/>
    <w:rsid w:val="00F648C2"/>
    <w:rsid w:val="00F64945"/>
    <w:rsid w:val="00F64946"/>
    <w:rsid w:val="00F64960"/>
    <w:rsid w:val="00F64962"/>
    <w:rsid w:val="00F649E3"/>
    <w:rsid w:val="00F64A00"/>
    <w:rsid w:val="00F64A3C"/>
    <w:rsid w:val="00F64A49"/>
    <w:rsid w:val="00F64A54"/>
    <w:rsid w:val="00F64A5C"/>
    <w:rsid w:val="00F64AA0"/>
    <w:rsid w:val="00F64AA3"/>
    <w:rsid w:val="00F64AC7"/>
    <w:rsid w:val="00F64AE8"/>
    <w:rsid w:val="00F64B14"/>
    <w:rsid w:val="00F64B28"/>
    <w:rsid w:val="00F64B92"/>
    <w:rsid w:val="00F64BEE"/>
    <w:rsid w:val="00F64BFE"/>
    <w:rsid w:val="00F64C24"/>
    <w:rsid w:val="00F64C43"/>
    <w:rsid w:val="00F64C74"/>
    <w:rsid w:val="00F64C96"/>
    <w:rsid w:val="00F64CA9"/>
    <w:rsid w:val="00F64CB3"/>
    <w:rsid w:val="00F64CBB"/>
    <w:rsid w:val="00F64CCA"/>
    <w:rsid w:val="00F64CD8"/>
    <w:rsid w:val="00F64D14"/>
    <w:rsid w:val="00F64D1B"/>
    <w:rsid w:val="00F64D58"/>
    <w:rsid w:val="00F64D72"/>
    <w:rsid w:val="00F64D99"/>
    <w:rsid w:val="00F64DA5"/>
    <w:rsid w:val="00F64DA8"/>
    <w:rsid w:val="00F64DCC"/>
    <w:rsid w:val="00F64E12"/>
    <w:rsid w:val="00F64E22"/>
    <w:rsid w:val="00F64E4D"/>
    <w:rsid w:val="00F64E68"/>
    <w:rsid w:val="00F64E7B"/>
    <w:rsid w:val="00F64EA0"/>
    <w:rsid w:val="00F64EA2"/>
    <w:rsid w:val="00F64EC5"/>
    <w:rsid w:val="00F64FC7"/>
    <w:rsid w:val="00F65006"/>
    <w:rsid w:val="00F65014"/>
    <w:rsid w:val="00F6503E"/>
    <w:rsid w:val="00F6503F"/>
    <w:rsid w:val="00F65055"/>
    <w:rsid w:val="00F65088"/>
    <w:rsid w:val="00F6508B"/>
    <w:rsid w:val="00F6509A"/>
    <w:rsid w:val="00F650D7"/>
    <w:rsid w:val="00F650E7"/>
    <w:rsid w:val="00F65107"/>
    <w:rsid w:val="00F65139"/>
    <w:rsid w:val="00F6513B"/>
    <w:rsid w:val="00F65151"/>
    <w:rsid w:val="00F6515B"/>
    <w:rsid w:val="00F651A1"/>
    <w:rsid w:val="00F651E4"/>
    <w:rsid w:val="00F651FC"/>
    <w:rsid w:val="00F65209"/>
    <w:rsid w:val="00F6520E"/>
    <w:rsid w:val="00F6527B"/>
    <w:rsid w:val="00F65298"/>
    <w:rsid w:val="00F65310"/>
    <w:rsid w:val="00F65357"/>
    <w:rsid w:val="00F6536A"/>
    <w:rsid w:val="00F65371"/>
    <w:rsid w:val="00F65385"/>
    <w:rsid w:val="00F65407"/>
    <w:rsid w:val="00F65448"/>
    <w:rsid w:val="00F654F2"/>
    <w:rsid w:val="00F6552C"/>
    <w:rsid w:val="00F65571"/>
    <w:rsid w:val="00F65578"/>
    <w:rsid w:val="00F655B3"/>
    <w:rsid w:val="00F655CC"/>
    <w:rsid w:val="00F655F0"/>
    <w:rsid w:val="00F655F7"/>
    <w:rsid w:val="00F6562F"/>
    <w:rsid w:val="00F6565B"/>
    <w:rsid w:val="00F6566B"/>
    <w:rsid w:val="00F65671"/>
    <w:rsid w:val="00F65687"/>
    <w:rsid w:val="00F6568E"/>
    <w:rsid w:val="00F6569E"/>
    <w:rsid w:val="00F656E7"/>
    <w:rsid w:val="00F656FD"/>
    <w:rsid w:val="00F6570A"/>
    <w:rsid w:val="00F6574A"/>
    <w:rsid w:val="00F657AC"/>
    <w:rsid w:val="00F65816"/>
    <w:rsid w:val="00F65823"/>
    <w:rsid w:val="00F65824"/>
    <w:rsid w:val="00F6582D"/>
    <w:rsid w:val="00F65852"/>
    <w:rsid w:val="00F6585E"/>
    <w:rsid w:val="00F65899"/>
    <w:rsid w:val="00F658C5"/>
    <w:rsid w:val="00F65914"/>
    <w:rsid w:val="00F65920"/>
    <w:rsid w:val="00F65922"/>
    <w:rsid w:val="00F65952"/>
    <w:rsid w:val="00F65965"/>
    <w:rsid w:val="00F659E9"/>
    <w:rsid w:val="00F65A2D"/>
    <w:rsid w:val="00F65A58"/>
    <w:rsid w:val="00F65AA8"/>
    <w:rsid w:val="00F65AAF"/>
    <w:rsid w:val="00F65AD7"/>
    <w:rsid w:val="00F65B33"/>
    <w:rsid w:val="00F65B49"/>
    <w:rsid w:val="00F65B57"/>
    <w:rsid w:val="00F65B5C"/>
    <w:rsid w:val="00F65B60"/>
    <w:rsid w:val="00F65B6C"/>
    <w:rsid w:val="00F65B7A"/>
    <w:rsid w:val="00F65B7F"/>
    <w:rsid w:val="00F65BBC"/>
    <w:rsid w:val="00F65BC1"/>
    <w:rsid w:val="00F65BD5"/>
    <w:rsid w:val="00F65C37"/>
    <w:rsid w:val="00F65C3F"/>
    <w:rsid w:val="00F65C4D"/>
    <w:rsid w:val="00F65C5E"/>
    <w:rsid w:val="00F65C6B"/>
    <w:rsid w:val="00F65C8C"/>
    <w:rsid w:val="00F65CA1"/>
    <w:rsid w:val="00F65CE5"/>
    <w:rsid w:val="00F65D6A"/>
    <w:rsid w:val="00F65D73"/>
    <w:rsid w:val="00F65D7E"/>
    <w:rsid w:val="00F65D91"/>
    <w:rsid w:val="00F65D94"/>
    <w:rsid w:val="00F65DB5"/>
    <w:rsid w:val="00F65DD2"/>
    <w:rsid w:val="00F65DFE"/>
    <w:rsid w:val="00F65E21"/>
    <w:rsid w:val="00F65E27"/>
    <w:rsid w:val="00F65E30"/>
    <w:rsid w:val="00F65EE1"/>
    <w:rsid w:val="00F65EFE"/>
    <w:rsid w:val="00F65F17"/>
    <w:rsid w:val="00F65F1B"/>
    <w:rsid w:val="00F65F5F"/>
    <w:rsid w:val="00F65F75"/>
    <w:rsid w:val="00F65F76"/>
    <w:rsid w:val="00F65F8C"/>
    <w:rsid w:val="00F65FB7"/>
    <w:rsid w:val="00F65FBD"/>
    <w:rsid w:val="00F65FC5"/>
    <w:rsid w:val="00F65FC9"/>
    <w:rsid w:val="00F65FFE"/>
    <w:rsid w:val="00F6603F"/>
    <w:rsid w:val="00F6606F"/>
    <w:rsid w:val="00F6609D"/>
    <w:rsid w:val="00F660A8"/>
    <w:rsid w:val="00F660AE"/>
    <w:rsid w:val="00F660B2"/>
    <w:rsid w:val="00F660C9"/>
    <w:rsid w:val="00F660D2"/>
    <w:rsid w:val="00F660DA"/>
    <w:rsid w:val="00F66114"/>
    <w:rsid w:val="00F6611D"/>
    <w:rsid w:val="00F66127"/>
    <w:rsid w:val="00F6614F"/>
    <w:rsid w:val="00F6618B"/>
    <w:rsid w:val="00F6619C"/>
    <w:rsid w:val="00F6619F"/>
    <w:rsid w:val="00F661FA"/>
    <w:rsid w:val="00F66205"/>
    <w:rsid w:val="00F66207"/>
    <w:rsid w:val="00F66238"/>
    <w:rsid w:val="00F66241"/>
    <w:rsid w:val="00F6625F"/>
    <w:rsid w:val="00F6628D"/>
    <w:rsid w:val="00F66294"/>
    <w:rsid w:val="00F66297"/>
    <w:rsid w:val="00F662AF"/>
    <w:rsid w:val="00F662DE"/>
    <w:rsid w:val="00F662FF"/>
    <w:rsid w:val="00F6636E"/>
    <w:rsid w:val="00F66376"/>
    <w:rsid w:val="00F663A4"/>
    <w:rsid w:val="00F663E0"/>
    <w:rsid w:val="00F66434"/>
    <w:rsid w:val="00F66451"/>
    <w:rsid w:val="00F66466"/>
    <w:rsid w:val="00F66467"/>
    <w:rsid w:val="00F664DD"/>
    <w:rsid w:val="00F6651C"/>
    <w:rsid w:val="00F66564"/>
    <w:rsid w:val="00F665C4"/>
    <w:rsid w:val="00F665C5"/>
    <w:rsid w:val="00F6664F"/>
    <w:rsid w:val="00F666C3"/>
    <w:rsid w:val="00F666D9"/>
    <w:rsid w:val="00F666FF"/>
    <w:rsid w:val="00F66702"/>
    <w:rsid w:val="00F6670B"/>
    <w:rsid w:val="00F66725"/>
    <w:rsid w:val="00F6674E"/>
    <w:rsid w:val="00F667AE"/>
    <w:rsid w:val="00F66803"/>
    <w:rsid w:val="00F6681A"/>
    <w:rsid w:val="00F66834"/>
    <w:rsid w:val="00F66837"/>
    <w:rsid w:val="00F6683E"/>
    <w:rsid w:val="00F6683F"/>
    <w:rsid w:val="00F66840"/>
    <w:rsid w:val="00F66882"/>
    <w:rsid w:val="00F668CF"/>
    <w:rsid w:val="00F66937"/>
    <w:rsid w:val="00F669E9"/>
    <w:rsid w:val="00F66A2A"/>
    <w:rsid w:val="00F66A47"/>
    <w:rsid w:val="00F66A6D"/>
    <w:rsid w:val="00F66A7E"/>
    <w:rsid w:val="00F66A9B"/>
    <w:rsid w:val="00F66AAA"/>
    <w:rsid w:val="00F66B07"/>
    <w:rsid w:val="00F66B32"/>
    <w:rsid w:val="00F66B8E"/>
    <w:rsid w:val="00F66B9B"/>
    <w:rsid w:val="00F66BB8"/>
    <w:rsid w:val="00F66BEF"/>
    <w:rsid w:val="00F66C12"/>
    <w:rsid w:val="00F66C14"/>
    <w:rsid w:val="00F66C49"/>
    <w:rsid w:val="00F66C72"/>
    <w:rsid w:val="00F66C77"/>
    <w:rsid w:val="00F66C7E"/>
    <w:rsid w:val="00F66CD3"/>
    <w:rsid w:val="00F66CF6"/>
    <w:rsid w:val="00F66D08"/>
    <w:rsid w:val="00F66D37"/>
    <w:rsid w:val="00F66D4E"/>
    <w:rsid w:val="00F66D61"/>
    <w:rsid w:val="00F66DD8"/>
    <w:rsid w:val="00F66E13"/>
    <w:rsid w:val="00F66E14"/>
    <w:rsid w:val="00F66E44"/>
    <w:rsid w:val="00F66E90"/>
    <w:rsid w:val="00F66EC7"/>
    <w:rsid w:val="00F66EC9"/>
    <w:rsid w:val="00F66F2E"/>
    <w:rsid w:val="00F66F37"/>
    <w:rsid w:val="00F66F65"/>
    <w:rsid w:val="00F66F71"/>
    <w:rsid w:val="00F66F73"/>
    <w:rsid w:val="00F66F8C"/>
    <w:rsid w:val="00F66FC3"/>
    <w:rsid w:val="00F66FCE"/>
    <w:rsid w:val="00F6701F"/>
    <w:rsid w:val="00F67042"/>
    <w:rsid w:val="00F6709F"/>
    <w:rsid w:val="00F670F2"/>
    <w:rsid w:val="00F67132"/>
    <w:rsid w:val="00F67185"/>
    <w:rsid w:val="00F671AE"/>
    <w:rsid w:val="00F671F2"/>
    <w:rsid w:val="00F671F4"/>
    <w:rsid w:val="00F67269"/>
    <w:rsid w:val="00F672C8"/>
    <w:rsid w:val="00F672F5"/>
    <w:rsid w:val="00F67324"/>
    <w:rsid w:val="00F6732B"/>
    <w:rsid w:val="00F67331"/>
    <w:rsid w:val="00F67369"/>
    <w:rsid w:val="00F67379"/>
    <w:rsid w:val="00F67397"/>
    <w:rsid w:val="00F6739A"/>
    <w:rsid w:val="00F673BD"/>
    <w:rsid w:val="00F673D7"/>
    <w:rsid w:val="00F673FC"/>
    <w:rsid w:val="00F67459"/>
    <w:rsid w:val="00F6747B"/>
    <w:rsid w:val="00F6748E"/>
    <w:rsid w:val="00F674B0"/>
    <w:rsid w:val="00F674D9"/>
    <w:rsid w:val="00F674F4"/>
    <w:rsid w:val="00F67522"/>
    <w:rsid w:val="00F67536"/>
    <w:rsid w:val="00F67551"/>
    <w:rsid w:val="00F67599"/>
    <w:rsid w:val="00F675A9"/>
    <w:rsid w:val="00F675CE"/>
    <w:rsid w:val="00F675F4"/>
    <w:rsid w:val="00F6760A"/>
    <w:rsid w:val="00F67632"/>
    <w:rsid w:val="00F67641"/>
    <w:rsid w:val="00F676B8"/>
    <w:rsid w:val="00F676E2"/>
    <w:rsid w:val="00F6772D"/>
    <w:rsid w:val="00F6777A"/>
    <w:rsid w:val="00F6777C"/>
    <w:rsid w:val="00F677A9"/>
    <w:rsid w:val="00F677B5"/>
    <w:rsid w:val="00F677D4"/>
    <w:rsid w:val="00F67810"/>
    <w:rsid w:val="00F6781F"/>
    <w:rsid w:val="00F67891"/>
    <w:rsid w:val="00F678AF"/>
    <w:rsid w:val="00F678DF"/>
    <w:rsid w:val="00F678E1"/>
    <w:rsid w:val="00F6790A"/>
    <w:rsid w:val="00F67914"/>
    <w:rsid w:val="00F6792B"/>
    <w:rsid w:val="00F67976"/>
    <w:rsid w:val="00F67995"/>
    <w:rsid w:val="00F679AA"/>
    <w:rsid w:val="00F67A00"/>
    <w:rsid w:val="00F67A34"/>
    <w:rsid w:val="00F67A36"/>
    <w:rsid w:val="00F67A5F"/>
    <w:rsid w:val="00F67A6A"/>
    <w:rsid w:val="00F67A8D"/>
    <w:rsid w:val="00F67AB8"/>
    <w:rsid w:val="00F67B0B"/>
    <w:rsid w:val="00F67C3B"/>
    <w:rsid w:val="00F67C51"/>
    <w:rsid w:val="00F67C61"/>
    <w:rsid w:val="00F67C89"/>
    <w:rsid w:val="00F67C98"/>
    <w:rsid w:val="00F67CA1"/>
    <w:rsid w:val="00F67CAB"/>
    <w:rsid w:val="00F67CE0"/>
    <w:rsid w:val="00F67CF3"/>
    <w:rsid w:val="00F67D19"/>
    <w:rsid w:val="00F67D58"/>
    <w:rsid w:val="00F67DAE"/>
    <w:rsid w:val="00F67E39"/>
    <w:rsid w:val="00F67E4B"/>
    <w:rsid w:val="00F67E57"/>
    <w:rsid w:val="00F67E6C"/>
    <w:rsid w:val="00F67E6F"/>
    <w:rsid w:val="00F67E74"/>
    <w:rsid w:val="00F67E8F"/>
    <w:rsid w:val="00F67E9A"/>
    <w:rsid w:val="00F67EAA"/>
    <w:rsid w:val="00F67EB8"/>
    <w:rsid w:val="00F67EC5"/>
    <w:rsid w:val="00F67F0C"/>
    <w:rsid w:val="00F67F5D"/>
    <w:rsid w:val="00F67F99"/>
    <w:rsid w:val="00F67FBB"/>
    <w:rsid w:val="00F67FD4"/>
    <w:rsid w:val="00F67FE3"/>
    <w:rsid w:val="00F70009"/>
    <w:rsid w:val="00F7001A"/>
    <w:rsid w:val="00F70085"/>
    <w:rsid w:val="00F70087"/>
    <w:rsid w:val="00F7008B"/>
    <w:rsid w:val="00F7008C"/>
    <w:rsid w:val="00F700A7"/>
    <w:rsid w:val="00F700FB"/>
    <w:rsid w:val="00F7010B"/>
    <w:rsid w:val="00F7012A"/>
    <w:rsid w:val="00F70137"/>
    <w:rsid w:val="00F70159"/>
    <w:rsid w:val="00F701AC"/>
    <w:rsid w:val="00F7024A"/>
    <w:rsid w:val="00F70253"/>
    <w:rsid w:val="00F70295"/>
    <w:rsid w:val="00F702A0"/>
    <w:rsid w:val="00F702AB"/>
    <w:rsid w:val="00F702C0"/>
    <w:rsid w:val="00F702D4"/>
    <w:rsid w:val="00F702E9"/>
    <w:rsid w:val="00F70300"/>
    <w:rsid w:val="00F7030D"/>
    <w:rsid w:val="00F70315"/>
    <w:rsid w:val="00F7031B"/>
    <w:rsid w:val="00F7031F"/>
    <w:rsid w:val="00F70331"/>
    <w:rsid w:val="00F70354"/>
    <w:rsid w:val="00F7037A"/>
    <w:rsid w:val="00F703D7"/>
    <w:rsid w:val="00F70402"/>
    <w:rsid w:val="00F70409"/>
    <w:rsid w:val="00F70436"/>
    <w:rsid w:val="00F70453"/>
    <w:rsid w:val="00F70455"/>
    <w:rsid w:val="00F704B8"/>
    <w:rsid w:val="00F704BD"/>
    <w:rsid w:val="00F704C3"/>
    <w:rsid w:val="00F704F8"/>
    <w:rsid w:val="00F704FD"/>
    <w:rsid w:val="00F70517"/>
    <w:rsid w:val="00F70540"/>
    <w:rsid w:val="00F7056C"/>
    <w:rsid w:val="00F705C5"/>
    <w:rsid w:val="00F705CB"/>
    <w:rsid w:val="00F705D8"/>
    <w:rsid w:val="00F705E4"/>
    <w:rsid w:val="00F70609"/>
    <w:rsid w:val="00F70636"/>
    <w:rsid w:val="00F7063C"/>
    <w:rsid w:val="00F7066C"/>
    <w:rsid w:val="00F706D4"/>
    <w:rsid w:val="00F7071A"/>
    <w:rsid w:val="00F70725"/>
    <w:rsid w:val="00F7072C"/>
    <w:rsid w:val="00F707A2"/>
    <w:rsid w:val="00F707C6"/>
    <w:rsid w:val="00F707E9"/>
    <w:rsid w:val="00F70852"/>
    <w:rsid w:val="00F70872"/>
    <w:rsid w:val="00F7088D"/>
    <w:rsid w:val="00F70897"/>
    <w:rsid w:val="00F7089D"/>
    <w:rsid w:val="00F708AB"/>
    <w:rsid w:val="00F708BD"/>
    <w:rsid w:val="00F708C4"/>
    <w:rsid w:val="00F708ED"/>
    <w:rsid w:val="00F70920"/>
    <w:rsid w:val="00F7092D"/>
    <w:rsid w:val="00F7093E"/>
    <w:rsid w:val="00F70964"/>
    <w:rsid w:val="00F709CA"/>
    <w:rsid w:val="00F709E3"/>
    <w:rsid w:val="00F70A04"/>
    <w:rsid w:val="00F70A15"/>
    <w:rsid w:val="00F70A5A"/>
    <w:rsid w:val="00F70A6C"/>
    <w:rsid w:val="00F70A85"/>
    <w:rsid w:val="00F70A87"/>
    <w:rsid w:val="00F70A9D"/>
    <w:rsid w:val="00F70AA0"/>
    <w:rsid w:val="00F70ACB"/>
    <w:rsid w:val="00F70AD4"/>
    <w:rsid w:val="00F70ADB"/>
    <w:rsid w:val="00F70B02"/>
    <w:rsid w:val="00F70B70"/>
    <w:rsid w:val="00F70B7D"/>
    <w:rsid w:val="00F70BB2"/>
    <w:rsid w:val="00F70BD7"/>
    <w:rsid w:val="00F70BDD"/>
    <w:rsid w:val="00F70C41"/>
    <w:rsid w:val="00F70C56"/>
    <w:rsid w:val="00F70C69"/>
    <w:rsid w:val="00F70CB8"/>
    <w:rsid w:val="00F70CC5"/>
    <w:rsid w:val="00F70CDC"/>
    <w:rsid w:val="00F70D09"/>
    <w:rsid w:val="00F70D34"/>
    <w:rsid w:val="00F70D5A"/>
    <w:rsid w:val="00F70D61"/>
    <w:rsid w:val="00F70D75"/>
    <w:rsid w:val="00F70D79"/>
    <w:rsid w:val="00F70D94"/>
    <w:rsid w:val="00F70DE4"/>
    <w:rsid w:val="00F70E04"/>
    <w:rsid w:val="00F70E18"/>
    <w:rsid w:val="00F70E6E"/>
    <w:rsid w:val="00F70E79"/>
    <w:rsid w:val="00F70E7A"/>
    <w:rsid w:val="00F70E7B"/>
    <w:rsid w:val="00F70F29"/>
    <w:rsid w:val="00F70F5D"/>
    <w:rsid w:val="00F70FC0"/>
    <w:rsid w:val="00F7101C"/>
    <w:rsid w:val="00F71038"/>
    <w:rsid w:val="00F710B1"/>
    <w:rsid w:val="00F710E8"/>
    <w:rsid w:val="00F710F4"/>
    <w:rsid w:val="00F7110E"/>
    <w:rsid w:val="00F7112E"/>
    <w:rsid w:val="00F711F6"/>
    <w:rsid w:val="00F71206"/>
    <w:rsid w:val="00F71217"/>
    <w:rsid w:val="00F71232"/>
    <w:rsid w:val="00F71274"/>
    <w:rsid w:val="00F71291"/>
    <w:rsid w:val="00F712A2"/>
    <w:rsid w:val="00F7130F"/>
    <w:rsid w:val="00F71345"/>
    <w:rsid w:val="00F7136A"/>
    <w:rsid w:val="00F7137C"/>
    <w:rsid w:val="00F71383"/>
    <w:rsid w:val="00F713D7"/>
    <w:rsid w:val="00F713E6"/>
    <w:rsid w:val="00F7147B"/>
    <w:rsid w:val="00F714DA"/>
    <w:rsid w:val="00F71525"/>
    <w:rsid w:val="00F71538"/>
    <w:rsid w:val="00F71589"/>
    <w:rsid w:val="00F715E9"/>
    <w:rsid w:val="00F7161C"/>
    <w:rsid w:val="00F71639"/>
    <w:rsid w:val="00F7165A"/>
    <w:rsid w:val="00F71666"/>
    <w:rsid w:val="00F71680"/>
    <w:rsid w:val="00F71683"/>
    <w:rsid w:val="00F71696"/>
    <w:rsid w:val="00F71702"/>
    <w:rsid w:val="00F7173C"/>
    <w:rsid w:val="00F71769"/>
    <w:rsid w:val="00F71771"/>
    <w:rsid w:val="00F717F0"/>
    <w:rsid w:val="00F7181D"/>
    <w:rsid w:val="00F71838"/>
    <w:rsid w:val="00F718A7"/>
    <w:rsid w:val="00F718CF"/>
    <w:rsid w:val="00F718F2"/>
    <w:rsid w:val="00F7193F"/>
    <w:rsid w:val="00F71956"/>
    <w:rsid w:val="00F71979"/>
    <w:rsid w:val="00F719C2"/>
    <w:rsid w:val="00F719DB"/>
    <w:rsid w:val="00F71A77"/>
    <w:rsid w:val="00F71A82"/>
    <w:rsid w:val="00F71A84"/>
    <w:rsid w:val="00F71A96"/>
    <w:rsid w:val="00F71ABE"/>
    <w:rsid w:val="00F71AD2"/>
    <w:rsid w:val="00F71AD9"/>
    <w:rsid w:val="00F71B0F"/>
    <w:rsid w:val="00F71B15"/>
    <w:rsid w:val="00F71B42"/>
    <w:rsid w:val="00F71B57"/>
    <w:rsid w:val="00F71B6B"/>
    <w:rsid w:val="00F71BA0"/>
    <w:rsid w:val="00F71BAF"/>
    <w:rsid w:val="00F71BFD"/>
    <w:rsid w:val="00F71CB3"/>
    <w:rsid w:val="00F71CB7"/>
    <w:rsid w:val="00F71D1F"/>
    <w:rsid w:val="00F71D26"/>
    <w:rsid w:val="00F71D30"/>
    <w:rsid w:val="00F71D43"/>
    <w:rsid w:val="00F71D88"/>
    <w:rsid w:val="00F71DA9"/>
    <w:rsid w:val="00F71DAE"/>
    <w:rsid w:val="00F71DD3"/>
    <w:rsid w:val="00F71E0E"/>
    <w:rsid w:val="00F71E27"/>
    <w:rsid w:val="00F71E35"/>
    <w:rsid w:val="00F71E75"/>
    <w:rsid w:val="00F71E81"/>
    <w:rsid w:val="00F71E87"/>
    <w:rsid w:val="00F71ECF"/>
    <w:rsid w:val="00F71EFD"/>
    <w:rsid w:val="00F71F38"/>
    <w:rsid w:val="00F71F44"/>
    <w:rsid w:val="00F71F7E"/>
    <w:rsid w:val="00F71FA2"/>
    <w:rsid w:val="00F71FA5"/>
    <w:rsid w:val="00F71FDB"/>
    <w:rsid w:val="00F72020"/>
    <w:rsid w:val="00F72024"/>
    <w:rsid w:val="00F7203D"/>
    <w:rsid w:val="00F72045"/>
    <w:rsid w:val="00F72056"/>
    <w:rsid w:val="00F72060"/>
    <w:rsid w:val="00F72064"/>
    <w:rsid w:val="00F72078"/>
    <w:rsid w:val="00F720A9"/>
    <w:rsid w:val="00F720AF"/>
    <w:rsid w:val="00F720B7"/>
    <w:rsid w:val="00F720B9"/>
    <w:rsid w:val="00F720DA"/>
    <w:rsid w:val="00F7212F"/>
    <w:rsid w:val="00F72133"/>
    <w:rsid w:val="00F72140"/>
    <w:rsid w:val="00F72144"/>
    <w:rsid w:val="00F72181"/>
    <w:rsid w:val="00F72187"/>
    <w:rsid w:val="00F7224F"/>
    <w:rsid w:val="00F722AD"/>
    <w:rsid w:val="00F722AF"/>
    <w:rsid w:val="00F722CF"/>
    <w:rsid w:val="00F722D1"/>
    <w:rsid w:val="00F722D3"/>
    <w:rsid w:val="00F72311"/>
    <w:rsid w:val="00F72352"/>
    <w:rsid w:val="00F7236B"/>
    <w:rsid w:val="00F72384"/>
    <w:rsid w:val="00F7238F"/>
    <w:rsid w:val="00F723E6"/>
    <w:rsid w:val="00F723ED"/>
    <w:rsid w:val="00F723FA"/>
    <w:rsid w:val="00F72448"/>
    <w:rsid w:val="00F7244A"/>
    <w:rsid w:val="00F7246D"/>
    <w:rsid w:val="00F7248F"/>
    <w:rsid w:val="00F724CB"/>
    <w:rsid w:val="00F724D5"/>
    <w:rsid w:val="00F724DA"/>
    <w:rsid w:val="00F724FA"/>
    <w:rsid w:val="00F7253C"/>
    <w:rsid w:val="00F72675"/>
    <w:rsid w:val="00F72676"/>
    <w:rsid w:val="00F726AA"/>
    <w:rsid w:val="00F726C4"/>
    <w:rsid w:val="00F7272D"/>
    <w:rsid w:val="00F7278D"/>
    <w:rsid w:val="00F727C6"/>
    <w:rsid w:val="00F72807"/>
    <w:rsid w:val="00F7281C"/>
    <w:rsid w:val="00F72870"/>
    <w:rsid w:val="00F728AE"/>
    <w:rsid w:val="00F728B0"/>
    <w:rsid w:val="00F728B4"/>
    <w:rsid w:val="00F728DB"/>
    <w:rsid w:val="00F7294A"/>
    <w:rsid w:val="00F72A30"/>
    <w:rsid w:val="00F72A55"/>
    <w:rsid w:val="00F72A64"/>
    <w:rsid w:val="00F72A66"/>
    <w:rsid w:val="00F72B0A"/>
    <w:rsid w:val="00F72B94"/>
    <w:rsid w:val="00F72C15"/>
    <w:rsid w:val="00F72C19"/>
    <w:rsid w:val="00F72C31"/>
    <w:rsid w:val="00F72C5F"/>
    <w:rsid w:val="00F72C89"/>
    <w:rsid w:val="00F72C9D"/>
    <w:rsid w:val="00F72CA2"/>
    <w:rsid w:val="00F72CB0"/>
    <w:rsid w:val="00F72CCD"/>
    <w:rsid w:val="00F72CD2"/>
    <w:rsid w:val="00F72CE0"/>
    <w:rsid w:val="00F72CF2"/>
    <w:rsid w:val="00F72D21"/>
    <w:rsid w:val="00F72D29"/>
    <w:rsid w:val="00F72D5A"/>
    <w:rsid w:val="00F72DED"/>
    <w:rsid w:val="00F72E47"/>
    <w:rsid w:val="00F72E7F"/>
    <w:rsid w:val="00F72E80"/>
    <w:rsid w:val="00F72ED3"/>
    <w:rsid w:val="00F72ED9"/>
    <w:rsid w:val="00F72EE5"/>
    <w:rsid w:val="00F72F26"/>
    <w:rsid w:val="00F72F36"/>
    <w:rsid w:val="00F72F3A"/>
    <w:rsid w:val="00F72FA9"/>
    <w:rsid w:val="00F72FB0"/>
    <w:rsid w:val="00F72FF1"/>
    <w:rsid w:val="00F72FFF"/>
    <w:rsid w:val="00F7311D"/>
    <w:rsid w:val="00F7314F"/>
    <w:rsid w:val="00F731BF"/>
    <w:rsid w:val="00F73214"/>
    <w:rsid w:val="00F73229"/>
    <w:rsid w:val="00F7323B"/>
    <w:rsid w:val="00F73243"/>
    <w:rsid w:val="00F732B1"/>
    <w:rsid w:val="00F732B4"/>
    <w:rsid w:val="00F73321"/>
    <w:rsid w:val="00F7334B"/>
    <w:rsid w:val="00F7335E"/>
    <w:rsid w:val="00F7339D"/>
    <w:rsid w:val="00F7339F"/>
    <w:rsid w:val="00F733A3"/>
    <w:rsid w:val="00F733A5"/>
    <w:rsid w:val="00F733FB"/>
    <w:rsid w:val="00F7342A"/>
    <w:rsid w:val="00F7345A"/>
    <w:rsid w:val="00F7345C"/>
    <w:rsid w:val="00F73470"/>
    <w:rsid w:val="00F73494"/>
    <w:rsid w:val="00F7349B"/>
    <w:rsid w:val="00F734A6"/>
    <w:rsid w:val="00F734AE"/>
    <w:rsid w:val="00F73511"/>
    <w:rsid w:val="00F7352B"/>
    <w:rsid w:val="00F73580"/>
    <w:rsid w:val="00F73584"/>
    <w:rsid w:val="00F7360F"/>
    <w:rsid w:val="00F7364B"/>
    <w:rsid w:val="00F73663"/>
    <w:rsid w:val="00F7368A"/>
    <w:rsid w:val="00F736B3"/>
    <w:rsid w:val="00F73769"/>
    <w:rsid w:val="00F7376E"/>
    <w:rsid w:val="00F7378F"/>
    <w:rsid w:val="00F7379F"/>
    <w:rsid w:val="00F737BC"/>
    <w:rsid w:val="00F737E1"/>
    <w:rsid w:val="00F73982"/>
    <w:rsid w:val="00F73A0D"/>
    <w:rsid w:val="00F73A13"/>
    <w:rsid w:val="00F73A3D"/>
    <w:rsid w:val="00F73ABB"/>
    <w:rsid w:val="00F73AC5"/>
    <w:rsid w:val="00F73ACF"/>
    <w:rsid w:val="00F73B09"/>
    <w:rsid w:val="00F73B28"/>
    <w:rsid w:val="00F73B95"/>
    <w:rsid w:val="00F73BAC"/>
    <w:rsid w:val="00F73BC0"/>
    <w:rsid w:val="00F73C0D"/>
    <w:rsid w:val="00F73C11"/>
    <w:rsid w:val="00F73C37"/>
    <w:rsid w:val="00F73C3A"/>
    <w:rsid w:val="00F73C57"/>
    <w:rsid w:val="00F73C5A"/>
    <w:rsid w:val="00F73C7E"/>
    <w:rsid w:val="00F73C8F"/>
    <w:rsid w:val="00F73D29"/>
    <w:rsid w:val="00F73D4B"/>
    <w:rsid w:val="00F73D4D"/>
    <w:rsid w:val="00F73D51"/>
    <w:rsid w:val="00F73D98"/>
    <w:rsid w:val="00F73DA2"/>
    <w:rsid w:val="00F73DA7"/>
    <w:rsid w:val="00F73DA8"/>
    <w:rsid w:val="00F73DAD"/>
    <w:rsid w:val="00F73DBE"/>
    <w:rsid w:val="00F73DCB"/>
    <w:rsid w:val="00F73DF0"/>
    <w:rsid w:val="00F73E1D"/>
    <w:rsid w:val="00F73E4E"/>
    <w:rsid w:val="00F73E77"/>
    <w:rsid w:val="00F73E9E"/>
    <w:rsid w:val="00F73EC7"/>
    <w:rsid w:val="00F73ECF"/>
    <w:rsid w:val="00F73EE8"/>
    <w:rsid w:val="00F73EF1"/>
    <w:rsid w:val="00F73EFC"/>
    <w:rsid w:val="00F73EFD"/>
    <w:rsid w:val="00F73F65"/>
    <w:rsid w:val="00F73F85"/>
    <w:rsid w:val="00F73FB3"/>
    <w:rsid w:val="00F73FF8"/>
    <w:rsid w:val="00F74009"/>
    <w:rsid w:val="00F7406A"/>
    <w:rsid w:val="00F74113"/>
    <w:rsid w:val="00F74126"/>
    <w:rsid w:val="00F74134"/>
    <w:rsid w:val="00F741BF"/>
    <w:rsid w:val="00F741C9"/>
    <w:rsid w:val="00F741FA"/>
    <w:rsid w:val="00F74208"/>
    <w:rsid w:val="00F7422C"/>
    <w:rsid w:val="00F742B4"/>
    <w:rsid w:val="00F742C5"/>
    <w:rsid w:val="00F742FF"/>
    <w:rsid w:val="00F7430C"/>
    <w:rsid w:val="00F74328"/>
    <w:rsid w:val="00F7436A"/>
    <w:rsid w:val="00F74373"/>
    <w:rsid w:val="00F74379"/>
    <w:rsid w:val="00F7437E"/>
    <w:rsid w:val="00F743D2"/>
    <w:rsid w:val="00F743E3"/>
    <w:rsid w:val="00F74450"/>
    <w:rsid w:val="00F74456"/>
    <w:rsid w:val="00F7446C"/>
    <w:rsid w:val="00F7446D"/>
    <w:rsid w:val="00F7446F"/>
    <w:rsid w:val="00F744B5"/>
    <w:rsid w:val="00F744CB"/>
    <w:rsid w:val="00F744F0"/>
    <w:rsid w:val="00F744F1"/>
    <w:rsid w:val="00F74502"/>
    <w:rsid w:val="00F74536"/>
    <w:rsid w:val="00F7454A"/>
    <w:rsid w:val="00F74590"/>
    <w:rsid w:val="00F745A4"/>
    <w:rsid w:val="00F745FA"/>
    <w:rsid w:val="00F74618"/>
    <w:rsid w:val="00F7464F"/>
    <w:rsid w:val="00F74668"/>
    <w:rsid w:val="00F7466D"/>
    <w:rsid w:val="00F7467E"/>
    <w:rsid w:val="00F7469C"/>
    <w:rsid w:val="00F746AE"/>
    <w:rsid w:val="00F7475B"/>
    <w:rsid w:val="00F74801"/>
    <w:rsid w:val="00F74815"/>
    <w:rsid w:val="00F7482B"/>
    <w:rsid w:val="00F74874"/>
    <w:rsid w:val="00F748E0"/>
    <w:rsid w:val="00F748E4"/>
    <w:rsid w:val="00F74924"/>
    <w:rsid w:val="00F749AE"/>
    <w:rsid w:val="00F749D0"/>
    <w:rsid w:val="00F749EC"/>
    <w:rsid w:val="00F74A85"/>
    <w:rsid w:val="00F74AA8"/>
    <w:rsid w:val="00F74AEA"/>
    <w:rsid w:val="00F74B03"/>
    <w:rsid w:val="00F74B11"/>
    <w:rsid w:val="00F74B20"/>
    <w:rsid w:val="00F74B23"/>
    <w:rsid w:val="00F74B3B"/>
    <w:rsid w:val="00F74BBC"/>
    <w:rsid w:val="00F74BBF"/>
    <w:rsid w:val="00F74BD2"/>
    <w:rsid w:val="00F74BF1"/>
    <w:rsid w:val="00F74C0E"/>
    <w:rsid w:val="00F74C8C"/>
    <w:rsid w:val="00F74CCB"/>
    <w:rsid w:val="00F74CF5"/>
    <w:rsid w:val="00F74D15"/>
    <w:rsid w:val="00F74D24"/>
    <w:rsid w:val="00F74DD5"/>
    <w:rsid w:val="00F74DD6"/>
    <w:rsid w:val="00F74DF2"/>
    <w:rsid w:val="00F74E81"/>
    <w:rsid w:val="00F74E97"/>
    <w:rsid w:val="00F74EBB"/>
    <w:rsid w:val="00F74EC4"/>
    <w:rsid w:val="00F74EE2"/>
    <w:rsid w:val="00F74EFC"/>
    <w:rsid w:val="00F74F03"/>
    <w:rsid w:val="00F74F1C"/>
    <w:rsid w:val="00F74F5C"/>
    <w:rsid w:val="00F74F60"/>
    <w:rsid w:val="00F74F64"/>
    <w:rsid w:val="00F74F94"/>
    <w:rsid w:val="00F75001"/>
    <w:rsid w:val="00F75035"/>
    <w:rsid w:val="00F75051"/>
    <w:rsid w:val="00F75099"/>
    <w:rsid w:val="00F750AF"/>
    <w:rsid w:val="00F75112"/>
    <w:rsid w:val="00F75138"/>
    <w:rsid w:val="00F75159"/>
    <w:rsid w:val="00F75196"/>
    <w:rsid w:val="00F751A9"/>
    <w:rsid w:val="00F751BE"/>
    <w:rsid w:val="00F751E6"/>
    <w:rsid w:val="00F751E9"/>
    <w:rsid w:val="00F7525E"/>
    <w:rsid w:val="00F75274"/>
    <w:rsid w:val="00F7527A"/>
    <w:rsid w:val="00F75285"/>
    <w:rsid w:val="00F75290"/>
    <w:rsid w:val="00F752BA"/>
    <w:rsid w:val="00F752E0"/>
    <w:rsid w:val="00F75343"/>
    <w:rsid w:val="00F75354"/>
    <w:rsid w:val="00F753CF"/>
    <w:rsid w:val="00F753DC"/>
    <w:rsid w:val="00F753E4"/>
    <w:rsid w:val="00F7540E"/>
    <w:rsid w:val="00F7545D"/>
    <w:rsid w:val="00F7545F"/>
    <w:rsid w:val="00F75490"/>
    <w:rsid w:val="00F75495"/>
    <w:rsid w:val="00F754BC"/>
    <w:rsid w:val="00F754CB"/>
    <w:rsid w:val="00F754E3"/>
    <w:rsid w:val="00F7554B"/>
    <w:rsid w:val="00F75596"/>
    <w:rsid w:val="00F755C0"/>
    <w:rsid w:val="00F755C1"/>
    <w:rsid w:val="00F755E8"/>
    <w:rsid w:val="00F7562C"/>
    <w:rsid w:val="00F75646"/>
    <w:rsid w:val="00F7564A"/>
    <w:rsid w:val="00F75664"/>
    <w:rsid w:val="00F75735"/>
    <w:rsid w:val="00F7576C"/>
    <w:rsid w:val="00F757CD"/>
    <w:rsid w:val="00F757DA"/>
    <w:rsid w:val="00F757F9"/>
    <w:rsid w:val="00F757FD"/>
    <w:rsid w:val="00F75826"/>
    <w:rsid w:val="00F7582E"/>
    <w:rsid w:val="00F75832"/>
    <w:rsid w:val="00F7587A"/>
    <w:rsid w:val="00F75892"/>
    <w:rsid w:val="00F758AF"/>
    <w:rsid w:val="00F75925"/>
    <w:rsid w:val="00F75935"/>
    <w:rsid w:val="00F75939"/>
    <w:rsid w:val="00F75955"/>
    <w:rsid w:val="00F75969"/>
    <w:rsid w:val="00F75971"/>
    <w:rsid w:val="00F75991"/>
    <w:rsid w:val="00F75A23"/>
    <w:rsid w:val="00F75A7F"/>
    <w:rsid w:val="00F75AA4"/>
    <w:rsid w:val="00F75AC3"/>
    <w:rsid w:val="00F75ACF"/>
    <w:rsid w:val="00F75B0A"/>
    <w:rsid w:val="00F75B38"/>
    <w:rsid w:val="00F75B6A"/>
    <w:rsid w:val="00F75B84"/>
    <w:rsid w:val="00F75C02"/>
    <w:rsid w:val="00F75C0C"/>
    <w:rsid w:val="00F75C17"/>
    <w:rsid w:val="00F75C19"/>
    <w:rsid w:val="00F75C25"/>
    <w:rsid w:val="00F75C58"/>
    <w:rsid w:val="00F75C6A"/>
    <w:rsid w:val="00F75C93"/>
    <w:rsid w:val="00F75C9D"/>
    <w:rsid w:val="00F75CB4"/>
    <w:rsid w:val="00F75CBE"/>
    <w:rsid w:val="00F75CDC"/>
    <w:rsid w:val="00F75D4A"/>
    <w:rsid w:val="00F75D9D"/>
    <w:rsid w:val="00F75E02"/>
    <w:rsid w:val="00F75E83"/>
    <w:rsid w:val="00F75ED4"/>
    <w:rsid w:val="00F75EF5"/>
    <w:rsid w:val="00F75EF8"/>
    <w:rsid w:val="00F75F24"/>
    <w:rsid w:val="00F75F46"/>
    <w:rsid w:val="00F75F4B"/>
    <w:rsid w:val="00F75F6B"/>
    <w:rsid w:val="00F75F6D"/>
    <w:rsid w:val="00F75F75"/>
    <w:rsid w:val="00F75F7E"/>
    <w:rsid w:val="00F75F9D"/>
    <w:rsid w:val="00F75FAB"/>
    <w:rsid w:val="00F75FFD"/>
    <w:rsid w:val="00F76029"/>
    <w:rsid w:val="00F7604B"/>
    <w:rsid w:val="00F76064"/>
    <w:rsid w:val="00F760B7"/>
    <w:rsid w:val="00F760F5"/>
    <w:rsid w:val="00F760FB"/>
    <w:rsid w:val="00F76198"/>
    <w:rsid w:val="00F761C0"/>
    <w:rsid w:val="00F76205"/>
    <w:rsid w:val="00F7625B"/>
    <w:rsid w:val="00F762C6"/>
    <w:rsid w:val="00F762F9"/>
    <w:rsid w:val="00F7634D"/>
    <w:rsid w:val="00F76350"/>
    <w:rsid w:val="00F7636C"/>
    <w:rsid w:val="00F76397"/>
    <w:rsid w:val="00F763AA"/>
    <w:rsid w:val="00F763E4"/>
    <w:rsid w:val="00F763E8"/>
    <w:rsid w:val="00F76406"/>
    <w:rsid w:val="00F76417"/>
    <w:rsid w:val="00F76445"/>
    <w:rsid w:val="00F76479"/>
    <w:rsid w:val="00F7647F"/>
    <w:rsid w:val="00F7649C"/>
    <w:rsid w:val="00F764D5"/>
    <w:rsid w:val="00F764E0"/>
    <w:rsid w:val="00F76524"/>
    <w:rsid w:val="00F76535"/>
    <w:rsid w:val="00F7654C"/>
    <w:rsid w:val="00F76562"/>
    <w:rsid w:val="00F76566"/>
    <w:rsid w:val="00F76572"/>
    <w:rsid w:val="00F765AC"/>
    <w:rsid w:val="00F765AE"/>
    <w:rsid w:val="00F765D5"/>
    <w:rsid w:val="00F765E8"/>
    <w:rsid w:val="00F76630"/>
    <w:rsid w:val="00F76644"/>
    <w:rsid w:val="00F766A3"/>
    <w:rsid w:val="00F766A9"/>
    <w:rsid w:val="00F766DB"/>
    <w:rsid w:val="00F766E1"/>
    <w:rsid w:val="00F766FE"/>
    <w:rsid w:val="00F76733"/>
    <w:rsid w:val="00F7674E"/>
    <w:rsid w:val="00F7675F"/>
    <w:rsid w:val="00F767CE"/>
    <w:rsid w:val="00F767D5"/>
    <w:rsid w:val="00F76824"/>
    <w:rsid w:val="00F76835"/>
    <w:rsid w:val="00F76868"/>
    <w:rsid w:val="00F7686B"/>
    <w:rsid w:val="00F76896"/>
    <w:rsid w:val="00F768A5"/>
    <w:rsid w:val="00F768A9"/>
    <w:rsid w:val="00F768B7"/>
    <w:rsid w:val="00F76938"/>
    <w:rsid w:val="00F76973"/>
    <w:rsid w:val="00F7697C"/>
    <w:rsid w:val="00F7698B"/>
    <w:rsid w:val="00F7698C"/>
    <w:rsid w:val="00F7698F"/>
    <w:rsid w:val="00F769A7"/>
    <w:rsid w:val="00F769AC"/>
    <w:rsid w:val="00F769D6"/>
    <w:rsid w:val="00F769F1"/>
    <w:rsid w:val="00F769FF"/>
    <w:rsid w:val="00F76A61"/>
    <w:rsid w:val="00F76ABC"/>
    <w:rsid w:val="00F76ADB"/>
    <w:rsid w:val="00F76AF0"/>
    <w:rsid w:val="00F76B1B"/>
    <w:rsid w:val="00F76B3C"/>
    <w:rsid w:val="00F76B6E"/>
    <w:rsid w:val="00F76B79"/>
    <w:rsid w:val="00F76B87"/>
    <w:rsid w:val="00F76B95"/>
    <w:rsid w:val="00F76BB2"/>
    <w:rsid w:val="00F76BB9"/>
    <w:rsid w:val="00F76BDD"/>
    <w:rsid w:val="00F76BEB"/>
    <w:rsid w:val="00F76C6F"/>
    <w:rsid w:val="00F76C98"/>
    <w:rsid w:val="00F76CEB"/>
    <w:rsid w:val="00F76D05"/>
    <w:rsid w:val="00F76D0D"/>
    <w:rsid w:val="00F76D21"/>
    <w:rsid w:val="00F76D4F"/>
    <w:rsid w:val="00F76DAA"/>
    <w:rsid w:val="00F76DCC"/>
    <w:rsid w:val="00F76DE4"/>
    <w:rsid w:val="00F76E1E"/>
    <w:rsid w:val="00F76E8D"/>
    <w:rsid w:val="00F76EA2"/>
    <w:rsid w:val="00F76EC7"/>
    <w:rsid w:val="00F76F07"/>
    <w:rsid w:val="00F76F29"/>
    <w:rsid w:val="00F76F2E"/>
    <w:rsid w:val="00F76F88"/>
    <w:rsid w:val="00F76FEB"/>
    <w:rsid w:val="00F7709C"/>
    <w:rsid w:val="00F770A7"/>
    <w:rsid w:val="00F770C9"/>
    <w:rsid w:val="00F770DB"/>
    <w:rsid w:val="00F770DD"/>
    <w:rsid w:val="00F770EF"/>
    <w:rsid w:val="00F7711C"/>
    <w:rsid w:val="00F7714D"/>
    <w:rsid w:val="00F77150"/>
    <w:rsid w:val="00F771B1"/>
    <w:rsid w:val="00F77216"/>
    <w:rsid w:val="00F77224"/>
    <w:rsid w:val="00F77234"/>
    <w:rsid w:val="00F77251"/>
    <w:rsid w:val="00F7725E"/>
    <w:rsid w:val="00F7728C"/>
    <w:rsid w:val="00F772DA"/>
    <w:rsid w:val="00F772E8"/>
    <w:rsid w:val="00F772E9"/>
    <w:rsid w:val="00F77306"/>
    <w:rsid w:val="00F773DB"/>
    <w:rsid w:val="00F77400"/>
    <w:rsid w:val="00F7740D"/>
    <w:rsid w:val="00F77428"/>
    <w:rsid w:val="00F7742C"/>
    <w:rsid w:val="00F7743D"/>
    <w:rsid w:val="00F77449"/>
    <w:rsid w:val="00F7746C"/>
    <w:rsid w:val="00F774C4"/>
    <w:rsid w:val="00F774C8"/>
    <w:rsid w:val="00F77502"/>
    <w:rsid w:val="00F77515"/>
    <w:rsid w:val="00F7752A"/>
    <w:rsid w:val="00F7755F"/>
    <w:rsid w:val="00F77588"/>
    <w:rsid w:val="00F77590"/>
    <w:rsid w:val="00F77591"/>
    <w:rsid w:val="00F775AE"/>
    <w:rsid w:val="00F775B4"/>
    <w:rsid w:val="00F775E8"/>
    <w:rsid w:val="00F77601"/>
    <w:rsid w:val="00F77650"/>
    <w:rsid w:val="00F7769E"/>
    <w:rsid w:val="00F7769F"/>
    <w:rsid w:val="00F776BF"/>
    <w:rsid w:val="00F776EB"/>
    <w:rsid w:val="00F7771E"/>
    <w:rsid w:val="00F7771F"/>
    <w:rsid w:val="00F7772D"/>
    <w:rsid w:val="00F7775C"/>
    <w:rsid w:val="00F777B0"/>
    <w:rsid w:val="00F777C6"/>
    <w:rsid w:val="00F777E9"/>
    <w:rsid w:val="00F77890"/>
    <w:rsid w:val="00F778B4"/>
    <w:rsid w:val="00F7792E"/>
    <w:rsid w:val="00F7795C"/>
    <w:rsid w:val="00F77970"/>
    <w:rsid w:val="00F77997"/>
    <w:rsid w:val="00F779A1"/>
    <w:rsid w:val="00F779D6"/>
    <w:rsid w:val="00F779FA"/>
    <w:rsid w:val="00F77A49"/>
    <w:rsid w:val="00F77A62"/>
    <w:rsid w:val="00F77A7B"/>
    <w:rsid w:val="00F77A8F"/>
    <w:rsid w:val="00F77AB1"/>
    <w:rsid w:val="00F77AB7"/>
    <w:rsid w:val="00F77B98"/>
    <w:rsid w:val="00F77BF3"/>
    <w:rsid w:val="00F77C11"/>
    <w:rsid w:val="00F77C68"/>
    <w:rsid w:val="00F77C6F"/>
    <w:rsid w:val="00F77C7A"/>
    <w:rsid w:val="00F77C7B"/>
    <w:rsid w:val="00F77C83"/>
    <w:rsid w:val="00F77CD3"/>
    <w:rsid w:val="00F77CEA"/>
    <w:rsid w:val="00F77D77"/>
    <w:rsid w:val="00F77D86"/>
    <w:rsid w:val="00F77E7D"/>
    <w:rsid w:val="00F77E80"/>
    <w:rsid w:val="00F77EAD"/>
    <w:rsid w:val="00F77EB3"/>
    <w:rsid w:val="00F77EBC"/>
    <w:rsid w:val="00F77ECF"/>
    <w:rsid w:val="00F77EDF"/>
    <w:rsid w:val="00F77EEC"/>
    <w:rsid w:val="00F77F1C"/>
    <w:rsid w:val="00F77F54"/>
    <w:rsid w:val="00F77F79"/>
    <w:rsid w:val="00F77F7E"/>
    <w:rsid w:val="00F77F8E"/>
    <w:rsid w:val="00F77FA5"/>
    <w:rsid w:val="00F77FB7"/>
    <w:rsid w:val="00F8001F"/>
    <w:rsid w:val="00F800B3"/>
    <w:rsid w:val="00F800D8"/>
    <w:rsid w:val="00F800DA"/>
    <w:rsid w:val="00F8012E"/>
    <w:rsid w:val="00F80131"/>
    <w:rsid w:val="00F80183"/>
    <w:rsid w:val="00F80185"/>
    <w:rsid w:val="00F801AA"/>
    <w:rsid w:val="00F801AD"/>
    <w:rsid w:val="00F801DF"/>
    <w:rsid w:val="00F80207"/>
    <w:rsid w:val="00F80216"/>
    <w:rsid w:val="00F8021C"/>
    <w:rsid w:val="00F8022B"/>
    <w:rsid w:val="00F8023B"/>
    <w:rsid w:val="00F80240"/>
    <w:rsid w:val="00F80292"/>
    <w:rsid w:val="00F802CC"/>
    <w:rsid w:val="00F80313"/>
    <w:rsid w:val="00F80342"/>
    <w:rsid w:val="00F80358"/>
    <w:rsid w:val="00F803C2"/>
    <w:rsid w:val="00F803D3"/>
    <w:rsid w:val="00F803E2"/>
    <w:rsid w:val="00F8040D"/>
    <w:rsid w:val="00F80410"/>
    <w:rsid w:val="00F80493"/>
    <w:rsid w:val="00F804DB"/>
    <w:rsid w:val="00F804FF"/>
    <w:rsid w:val="00F80526"/>
    <w:rsid w:val="00F8055B"/>
    <w:rsid w:val="00F80573"/>
    <w:rsid w:val="00F8058D"/>
    <w:rsid w:val="00F8065A"/>
    <w:rsid w:val="00F80661"/>
    <w:rsid w:val="00F806BD"/>
    <w:rsid w:val="00F8076C"/>
    <w:rsid w:val="00F8078D"/>
    <w:rsid w:val="00F807CA"/>
    <w:rsid w:val="00F807CB"/>
    <w:rsid w:val="00F807D7"/>
    <w:rsid w:val="00F807E1"/>
    <w:rsid w:val="00F807F5"/>
    <w:rsid w:val="00F807FB"/>
    <w:rsid w:val="00F80818"/>
    <w:rsid w:val="00F80838"/>
    <w:rsid w:val="00F80862"/>
    <w:rsid w:val="00F808C2"/>
    <w:rsid w:val="00F8093F"/>
    <w:rsid w:val="00F80950"/>
    <w:rsid w:val="00F80953"/>
    <w:rsid w:val="00F80988"/>
    <w:rsid w:val="00F809B8"/>
    <w:rsid w:val="00F80A0D"/>
    <w:rsid w:val="00F80A25"/>
    <w:rsid w:val="00F80A82"/>
    <w:rsid w:val="00F80A99"/>
    <w:rsid w:val="00F80AE2"/>
    <w:rsid w:val="00F80B12"/>
    <w:rsid w:val="00F80B33"/>
    <w:rsid w:val="00F80B35"/>
    <w:rsid w:val="00F80B37"/>
    <w:rsid w:val="00F80B7E"/>
    <w:rsid w:val="00F80BA6"/>
    <w:rsid w:val="00F80BB9"/>
    <w:rsid w:val="00F80BC5"/>
    <w:rsid w:val="00F80BC8"/>
    <w:rsid w:val="00F80BCC"/>
    <w:rsid w:val="00F80BEF"/>
    <w:rsid w:val="00F80C25"/>
    <w:rsid w:val="00F80C40"/>
    <w:rsid w:val="00F80CC4"/>
    <w:rsid w:val="00F80CD5"/>
    <w:rsid w:val="00F80CEF"/>
    <w:rsid w:val="00F80D04"/>
    <w:rsid w:val="00F80D1F"/>
    <w:rsid w:val="00F80D2D"/>
    <w:rsid w:val="00F80D46"/>
    <w:rsid w:val="00F80D5E"/>
    <w:rsid w:val="00F80D6A"/>
    <w:rsid w:val="00F80DE6"/>
    <w:rsid w:val="00F80E89"/>
    <w:rsid w:val="00F80E90"/>
    <w:rsid w:val="00F80F06"/>
    <w:rsid w:val="00F80F65"/>
    <w:rsid w:val="00F80F7B"/>
    <w:rsid w:val="00F80FA8"/>
    <w:rsid w:val="00F80FAF"/>
    <w:rsid w:val="00F80FE0"/>
    <w:rsid w:val="00F81021"/>
    <w:rsid w:val="00F8102C"/>
    <w:rsid w:val="00F81033"/>
    <w:rsid w:val="00F81035"/>
    <w:rsid w:val="00F8104D"/>
    <w:rsid w:val="00F8105C"/>
    <w:rsid w:val="00F8108E"/>
    <w:rsid w:val="00F81094"/>
    <w:rsid w:val="00F810AC"/>
    <w:rsid w:val="00F810BA"/>
    <w:rsid w:val="00F810CB"/>
    <w:rsid w:val="00F810D9"/>
    <w:rsid w:val="00F810DF"/>
    <w:rsid w:val="00F81273"/>
    <w:rsid w:val="00F81274"/>
    <w:rsid w:val="00F81275"/>
    <w:rsid w:val="00F8127E"/>
    <w:rsid w:val="00F812A2"/>
    <w:rsid w:val="00F812D1"/>
    <w:rsid w:val="00F812EA"/>
    <w:rsid w:val="00F81346"/>
    <w:rsid w:val="00F81354"/>
    <w:rsid w:val="00F8138E"/>
    <w:rsid w:val="00F813E1"/>
    <w:rsid w:val="00F813FD"/>
    <w:rsid w:val="00F8143E"/>
    <w:rsid w:val="00F81448"/>
    <w:rsid w:val="00F8147B"/>
    <w:rsid w:val="00F8149E"/>
    <w:rsid w:val="00F814B8"/>
    <w:rsid w:val="00F814C1"/>
    <w:rsid w:val="00F814E0"/>
    <w:rsid w:val="00F81504"/>
    <w:rsid w:val="00F8150E"/>
    <w:rsid w:val="00F8154B"/>
    <w:rsid w:val="00F8155E"/>
    <w:rsid w:val="00F81600"/>
    <w:rsid w:val="00F81659"/>
    <w:rsid w:val="00F81705"/>
    <w:rsid w:val="00F81713"/>
    <w:rsid w:val="00F81767"/>
    <w:rsid w:val="00F8176B"/>
    <w:rsid w:val="00F817B8"/>
    <w:rsid w:val="00F817C2"/>
    <w:rsid w:val="00F817ED"/>
    <w:rsid w:val="00F817F0"/>
    <w:rsid w:val="00F8180C"/>
    <w:rsid w:val="00F81813"/>
    <w:rsid w:val="00F81819"/>
    <w:rsid w:val="00F81840"/>
    <w:rsid w:val="00F81855"/>
    <w:rsid w:val="00F8187D"/>
    <w:rsid w:val="00F81919"/>
    <w:rsid w:val="00F81942"/>
    <w:rsid w:val="00F81984"/>
    <w:rsid w:val="00F8199F"/>
    <w:rsid w:val="00F819A1"/>
    <w:rsid w:val="00F819B7"/>
    <w:rsid w:val="00F819D2"/>
    <w:rsid w:val="00F819E4"/>
    <w:rsid w:val="00F819E6"/>
    <w:rsid w:val="00F81A2B"/>
    <w:rsid w:val="00F81A82"/>
    <w:rsid w:val="00F81B11"/>
    <w:rsid w:val="00F81B45"/>
    <w:rsid w:val="00F81B59"/>
    <w:rsid w:val="00F81B5E"/>
    <w:rsid w:val="00F81B7C"/>
    <w:rsid w:val="00F81B8C"/>
    <w:rsid w:val="00F81B8D"/>
    <w:rsid w:val="00F81BAA"/>
    <w:rsid w:val="00F81BAB"/>
    <w:rsid w:val="00F81BF6"/>
    <w:rsid w:val="00F81BFA"/>
    <w:rsid w:val="00F81C73"/>
    <w:rsid w:val="00F81C77"/>
    <w:rsid w:val="00F81C7F"/>
    <w:rsid w:val="00F81C99"/>
    <w:rsid w:val="00F81CB0"/>
    <w:rsid w:val="00F81CB3"/>
    <w:rsid w:val="00F81CCD"/>
    <w:rsid w:val="00F81CE7"/>
    <w:rsid w:val="00F81CEB"/>
    <w:rsid w:val="00F81D33"/>
    <w:rsid w:val="00F81D3D"/>
    <w:rsid w:val="00F81D52"/>
    <w:rsid w:val="00F81DB2"/>
    <w:rsid w:val="00F81DFF"/>
    <w:rsid w:val="00F81E1F"/>
    <w:rsid w:val="00F81EC1"/>
    <w:rsid w:val="00F81F85"/>
    <w:rsid w:val="00F81FA8"/>
    <w:rsid w:val="00F8201A"/>
    <w:rsid w:val="00F8202F"/>
    <w:rsid w:val="00F82071"/>
    <w:rsid w:val="00F8207E"/>
    <w:rsid w:val="00F820B2"/>
    <w:rsid w:val="00F820D0"/>
    <w:rsid w:val="00F82109"/>
    <w:rsid w:val="00F8212C"/>
    <w:rsid w:val="00F8214A"/>
    <w:rsid w:val="00F8215F"/>
    <w:rsid w:val="00F82178"/>
    <w:rsid w:val="00F821A6"/>
    <w:rsid w:val="00F821AF"/>
    <w:rsid w:val="00F821E1"/>
    <w:rsid w:val="00F821F4"/>
    <w:rsid w:val="00F821F8"/>
    <w:rsid w:val="00F821FC"/>
    <w:rsid w:val="00F82230"/>
    <w:rsid w:val="00F822D6"/>
    <w:rsid w:val="00F822F8"/>
    <w:rsid w:val="00F82301"/>
    <w:rsid w:val="00F82316"/>
    <w:rsid w:val="00F82332"/>
    <w:rsid w:val="00F823B8"/>
    <w:rsid w:val="00F823C4"/>
    <w:rsid w:val="00F823EB"/>
    <w:rsid w:val="00F823FC"/>
    <w:rsid w:val="00F8242A"/>
    <w:rsid w:val="00F8244B"/>
    <w:rsid w:val="00F82472"/>
    <w:rsid w:val="00F82475"/>
    <w:rsid w:val="00F824AF"/>
    <w:rsid w:val="00F824B1"/>
    <w:rsid w:val="00F82513"/>
    <w:rsid w:val="00F82560"/>
    <w:rsid w:val="00F8256D"/>
    <w:rsid w:val="00F82577"/>
    <w:rsid w:val="00F82582"/>
    <w:rsid w:val="00F82586"/>
    <w:rsid w:val="00F8258C"/>
    <w:rsid w:val="00F825BE"/>
    <w:rsid w:val="00F825C3"/>
    <w:rsid w:val="00F825D8"/>
    <w:rsid w:val="00F8260A"/>
    <w:rsid w:val="00F8262A"/>
    <w:rsid w:val="00F82648"/>
    <w:rsid w:val="00F82651"/>
    <w:rsid w:val="00F82671"/>
    <w:rsid w:val="00F82697"/>
    <w:rsid w:val="00F826B3"/>
    <w:rsid w:val="00F826C7"/>
    <w:rsid w:val="00F826FF"/>
    <w:rsid w:val="00F82711"/>
    <w:rsid w:val="00F8277B"/>
    <w:rsid w:val="00F8277F"/>
    <w:rsid w:val="00F82788"/>
    <w:rsid w:val="00F827DE"/>
    <w:rsid w:val="00F827E5"/>
    <w:rsid w:val="00F82821"/>
    <w:rsid w:val="00F82823"/>
    <w:rsid w:val="00F82825"/>
    <w:rsid w:val="00F82887"/>
    <w:rsid w:val="00F828AC"/>
    <w:rsid w:val="00F828FA"/>
    <w:rsid w:val="00F8290C"/>
    <w:rsid w:val="00F82A24"/>
    <w:rsid w:val="00F82A30"/>
    <w:rsid w:val="00F82A4E"/>
    <w:rsid w:val="00F82ABD"/>
    <w:rsid w:val="00F82AD5"/>
    <w:rsid w:val="00F82B02"/>
    <w:rsid w:val="00F82B45"/>
    <w:rsid w:val="00F82B56"/>
    <w:rsid w:val="00F82B86"/>
    <w:rsid w:val="00F82BE9"/>
    <w:rsid w:val="00F82C09"/>
    <w:rsid w:val="00F82C36"/>
    <w:rsid w:val="00F82C92"/>
    <w:rsid w:val="00F82CA9"/>
    <w:rsid w:val="00F82CAF"/>
    <w:rsid w:val="00F82CC0"/>
    <w:rsid w:val="00F82D01"/>
    <w:rsid w:val="00F82D18"/>
    <w:rsid w:val="00F82D2C"/>
    <w:rsid w:val="00F82D54"/>
    <w:rsid w:val="00F82D6C"/>
    <w:rsid w:val="00F82D82"/>
    <w:rsid w:val="00F82D87"/>
    <w:rsid w:val="00F82DA6"/>
    <w:rsid w:val="00F82DBE"/>
    <w:rsid w:val="00F82DBF"/>
    <w:rsid w:val="00F82DC4"/>
    <w:rsid w:val="00F82DE6"/>
    <w:rsid w:val="00F82E13"/>
    <w:rsid w:val="00F82E2B"/>
    <w:rsid w:val="00F82E40"/>
    <w:rsid w:val="00F82E7F"/>
    <w:rsid w:val="00F82EA4"/>
    <w:rsid w:val="00F82EB7"/>
    <w:rsid w:val="00F82EEB"/>
    <w:rsid w:val="00F82F55"/>
    <w:rsid w:val="00F82F7D"/>
    <w:rsid w:val="00F82FA1"/>
    <w:rsid w:val="00F82FA8"/>
    <w:rsid w:val="00F82FD2"/>
    <w:rsid w:val="00F82FD4"/>
    <w:rsid w:val="00F82FDA"/>
    <w:rsid w:val="00F82FEB"/>
    <w:rsid w:val="00F83037"/>
    <w:rsid w:val="00F8307A"/>
    <w:rsid w:val="00F83092"/>
    <w:rsid w:val="00F830B3"/>
    <w:rsid w:val="00F830DE"/>
    <w:rsid w:val="00F83137"/>
    <w:rsid w:val="00F83153"/>
    <w:rsid w:val="00F8316A"/>
    <w:rsid w:val="00F83173"/>
    <w:rsid w:val="00F831DD"/>
    <w:rsid w:val="00F831FB"/>
    <w:rsid w:val="00F83275"/>
    <w:rsid w:val="00F832C1"/>
    <w:rsid w:val="00F832C3"/>
    <w:rsid w:val="00F832FA"/>
    <w:rsid w:val="00F8330E"/>
    <w:rsid w:val="00F8333E"/>
    <w:rsid w:val="00F83357"/>
    <w:rsid w:val="00F83399"/>
    <w:rsid w:val="00F833D8"/>
    <w:rsid w:val="00F833E0"/>
    <w:rsid w:val="00F833F6"/>
    <w:rsid w:val="00F83401"/>
    <w:rsid w:val="00F8348F"/>
    <w:rsid w:val="00F834A3"/>
    <w:rsid w:val="00F834D6"/>
    <w:rsid w:val="00F83513"/>
    <w:rsid w:val="00F8351B"/>
    <w:rsid w:val="00F83522"/>
    <w:rsid w:val="00F83555"/>
    <w:rsid w:val="00F8357B"/>
    <w:rsid w:val="00F835B6"/>
    <w:rsid w:val="00F835C0"/>
    <w:rsid w:val="00F835D3"/>
    <w:rsid w:val="00F835DC"/>
    <w:rsid w:val="00F8360B"/>
    <w:rsid w:val="00F83663"/>
    <w:rsid w:val="00F83666"/>
    <w:rsid w:val="00F836AA"/>
    <w:rsid w:val="00F836AC"/>
    <w:rsid w:val="00F83702"/>
    <w:rsid w:val="00F83728"/>
    <w:rsid w:val="00F83729"/>
    <w:rsid w:val="00F83757"/>
    <w:rsid w:val="00F837B1"/>
    <w:rsid w:val="00F837BB"/>
    <w:rsid w:val="00F8381F"/>
    <w:rsid w:val="00F83847"/>
    <w:rsid w:val="00F8387A"/>
    <w:rsid w:val="00F838E6"/>
    <w:rsid w:val="00F83904"/>
    <w:rsid w:val="00F8390B"/>
    <w:rsid w:val="00F83946"/>
    <w:rsid w:val="00F83961"/>
    <w:rsid w:val="00F839BA"/>
    <w:rsid w:val="00F83A21"/>
    <w:rsid w:val="00F83A6E"/>
    <w:rsid w:val="00F83ACC"/>
    <w:rsid w:val="00F83AED"/>
    <w:rsid w:val="00F83AF0"/>
    <w:rsid w:val="00F83AFF"/>
    <w:rsid w:val="00F83B23"/>
    <w:rsid w:val="00F83B36"/>
    <w:rsid w:val="00F83B5F"/>
    <w:rsid w:val="00F83B60"/>
    <w:rsid w:val="00F83B92"/>
    <w:rsid w:val="00F83B93"/>
    <w:rsid w:val="00F83BCD"/>
    <w:rsid w:val="00F83C2D"/>
    <w:rsid w:val="00F83C35"/>
    <w:rsid w:val="00F83C3D"/>
    <w:rsid w:val="00F83C5E"/>
    <w:rsid w:val="00F83D05"/>
    <w:rsid w:val="00F83D39"/>
    <w:rsid w:val="00F83D3A"/>
    <w:rsid w:val="00F83D78"/>
    <w:rsid w:val="00F83D7E"/>
    <w:rsid w:val="00F83D8C"/>
    <w:rsid w:val="00F83D99"/>
    <w:rsid w:val="00F83DDD"/>
    <w:rsid w:val="00F83DE3"/>
    <w:rsid w:val="00F83E0D"/>
    <w:rsid w:val="00F83E0F"/>
    <w:rsid w:val="00F83E11"/>
    <w:rsid w:val="00F83E25"/>
    <w:rsid w:val="00F83E28"/>
    <w:rsid w:val="00F83E32"/>
    <w:rsid w:val="00F83ECD"/>
    <w:rsid w:val="00F83F39"/>
    <w:rsid w:val="00F83F53"/>
    <w:rsid w:val="00F83F76"/>
    <w:rsid w:val="00F83F8F"/>
    <w:rsid w:val="00F83FB1"/>
    <w:rsid w:val="00F83FC9"/>
    <w:rsid w:val="00F8403A"/>
    <w:rsid w:val="00F840AA"/>
    <w:rsid w:val="00F840B0"/>
    <w:rsid w:val="00F840D4"/>
    <w:rsid w:val="00F84109"/>
    <w:rsid w:val="00F8413C"/>
    <w:rsid w:val="00F84140"/>
    <w:rsid w:val="00F84151"/>
    <w:rsid w:val="00F84162"/>
    <w:rsid w:val="00F84168"/>
    <w:rsid w:val="00F841E4"/>
    <w:rsid w:val="00F84214"/>
    <w:rsid w:val="00F8421A"/>
    <w:rsid w:val="00F84240"/>
    <w:rsid w:val="00F84288"/>
    <w:rsid w:val="00F84298"/>
    <w:rsid w:val="00F842AC"/>
    <w:rsid w:val="00F842C7"/>
    <w:rsid w:val="00F842E6"/>
    <w:rsid w:val="00F8439D"/>
    <w:rsid w:val="00F8441F"/>
    <w:rsid w:val="00F84422"/>
    <w:rsid w:val="00F84457"/>
    <w:rsid w:val="00F8445C"/>
    <w:rsid w:val="00F8449E"/>
    <w:rsid w:val="00F844C4"/>
    <w:rsid w:val="00F844DA"/>
    <w:rsid w:val="00F84506"/>
    <w:rsid w:val="00F84512"/>
    <w:rsid w:val="00F84516"/>
    <w:rsid w:val="00F8451C"/>
    <w:rsid w:val="00F84533"/>
    <w:rsid w:val="00F84540"/>
    <w:rsid w:val="00F8457B"/>
    <w:rsid w:val="00F84593"/>
    <w:rsid w:val="00F8459B"/>
    <w:rsid w:val="00F845C8"/>
    <w:rsid w:val="00F845CC"/>
    <w:rsid w:val="00F84631"/>
    <w:rsid w:val="00F84649"/>
    <w:rsid w:val="00F84657"/>
    <w:rsid w:val="00F84675"/>
    <w:rsid w:val="00F8467A"/>
    <w:rsid w:val="00F846C3"/>
    <w:rsid w:val="00F846F3"/>
    <w:rsid w:val="00F8472E"/>
    <w:rsid w:val="00F84774"/>
    <w:rsid w:val="00F84777"/>
    <w:rsid w:val="00F847C7"/>
    <w:rsid w:val="00F847CA"/>
    <w:rsid w:val="00F8487A"/>
    <w:rsid w:val="00F8489E"/>
    <w:rsid w:val="00F848BD"/>
    <w:rsid w:val="00F848ED"/>
    <w:rsid w:val="00F84910"/>
    <w:rsid w:val="00F8491D"/>
    <w:rsid w:val="00F84921"/>
    <w:rsid w:val="00F84938"/>
    <w:rsid w:val="00F84940"/>
    <w:rsid w:val="00F84968"/>
    <w:rsid w:val="00F84977"/>
    <w:rsid w:val="00F849B3"/>
    <w:rsid w:val="00F849BC"/>
    <w:rsid w:val="00F84A69"/>
    <w:rsid w:val="00F84AC7"/>
    <w:rsid w:val="00F84AD0"/>
    <w:rsid w:val="00F84AD6"/>
    <w:rsid w:val="00F84B46"/>
    <w:rsid w:val="00F84B62"/>
    <w:rsid w:val="00F84B79"/>
    <w:rsid w:val="00F84B7F"/>
    <w:rsid w:val="00F84B82"/>
    <w:rsid w:val="00F84BC6"/>
    <w:rsid w:val="00F84BE3"/>
    <w:rsid w:val="00F84BEB"/>
    <w:rsid w:val="00F84C00"/>
    <w:rsid w:val="00F84C0F"/>
    <w:rsid w:val="00F84C2B"/>
    <w:rsid w:val="00F84C9A"/>
    <w:rsid w:val="00F84C9B"/>
    <w:rsid w:val="00F84CBB"/>
    <w:rsid w:val="00F84D68"/>
    <w:rsid w:val="00F84D80"/>
    <w:rsid w:val="00F84DCB"/>
    <w:rsid w:val="00F84DDA"/>
    <w:rsid w:val="00F84DF7"/>
    <w:rsid w:val="00F84DFA"/>
    <w:rsid w:val="00F84E32"/>
    <w:rsid w:val="00F84E4A"/>
    <w:rsid w:val="00F84E4E"/>
    <w:rsid w:val="00F84E66"/>
    <w:rsid w:val="00F84E88"/>
    <w:rsid w:val="00F84EA8"/>
    <w:rsid w:val="00F84EC7"/>
    <w:rsid w:val="00F84EEC"/>
    <w:rsid w:val="00F84EFE"/>
    <w:rsid w:val="00F84F43"/>
    <w:rsid w:val="00F84F78"/>
    <w:rsid w:val="00F84F99"/>
    <w:rsid w:val="00F84FAD"/>
    <w:rsid w:val="00F84FB9"/>
    <w:rsid w:val="00F84FBF"/>
    <w:rsid w:val="00F84FE8"/>
    <w:rsid w:val="00F84FF2"/>
    <w:rsid w:val="00F8500E"/>
    <w:rsid w:val="00F850BE"/>
    <w:rsid w:val="00F850C1"/>
    <w:rsid w:val="00F85106"/>
    <w:rsid w:val="00F85143"/>
    <w:rsid w:val="00F85174"/>
    <w:rsid w:val="00F8519B"/>
    <w:rsid w:val="00F8519E"/>
    <w:rsid w:val="00F851A2"/>
    <w:rsid w:val="00F851BC"/>
    <w:rsid w:val="00F851F5"/>
    <w:rsid w:val="00F851FA"/>
    <w:rsid w:val="00F85215"/>
    <w:rsid w:val="00F85260"/>
    <w:rsid w:val="00F85280"/>
    <w:rsid w:val="00F8528D"/>
    <w:rsid w:val="00F852C4"/>
    <w:rsid w:val="00F852E4"/>
    <w:rsid w:val="00F852F9"/>
    <w:rsid w:val="00F85319"/>
    <w:rsid w:val="00F8532D"/>
    <w:rsid w:val="00F85381"/>
    <w:rsid w:val="00F853C6"/>
    <w:rsid w:val="00F8543D"/>
    <w:rsid w:val="00F85449"/>
    <w:rsid w:val="00F85474"/>
    <w:rsid w:val="00F8549E"/>
    <w:rsid w:val="00F854A3"/>
    <w:rsid w:val="00F854B2"/>
    <w:rsid w:val="00F854D0"/>
    <w:rsid w:val="00F854D3"/>
    <w:rsid w:val="00F854DF"/>
    <w:rsid w:val="00F854FF"/>
    <w:rsid w:val="00F8550E"/>
    <w:rsid w:val="00F855B3"/>
    <w:rsid w:val="00F855E7"/>
    <w:rsid w:val="00F85610"/>
    <w:rsid w:val="00F85663"/>
    <w:rsid w:val="00F856A2"/>
    <w:rsid w:val="00F85744"/>
    <w:rsid w:val="00F8574A"/>
    <w:rsid w:val="00F85779"/>
    <w:rsid w:val="00F85796"/>
    <w:rsid w:val="00F8579D"/>
    <w:rsid w:val="00F857D6"/>
    <w:rsid w:val="00F857E0"/>
    <w:rsid w:val="00F857F5"/>
    <w:rsid w:val="00F85830"/>
    <w:rsid w:val="00F85852"/>
    <w:rsid w:val="00F85892"/>
    <w:rsid w:val="00F858B4"/>
    <w:rsid w:val="00F858CB"/>
    <w:rsid w:val="00F858DD"/>
    <w:rsid w:val="00F85921"/>
    <w:rsid w:val="00F85949"/>
    <w:rsid w:val="00F8594A"/>
    <w:rsid w:val="00F85951"/>
    <w:rsid w:val="00F8597F"/>
    <w:rsid w:val="00F85A52"/>
    <w:rsid w:val="00F85A98"/>
    <w:rsid w:val="00F85AA3"/>
    <w:rsid w:val="00F85ADA"/>
    <w:rsid w:val="00F85B09"/>
    <w:rsid w:val="00F85B43"/>
    <w:rsid w:val="00F85B4D"/>
    <w:rsid w:val="00F85B4F"/>
    <w:rsid w:val="00F85B88"/>
    <w:rsid w:val="00F85B9B"/>
    <w:rsid w:val="00F85BE1"/>
    <w:rsid w:val="00F85BE4"/>
    <w:rsid w:val="00F85BE5"/>
    <w:rsid w:val="00F85BE9"/>
    <w:rsid w:val="00F85C10"/>
    <w:rsid w:val="00F85C41"/>
    <w:rsid w:val="00F85CA5"/>
    <w:rsid w:val="00F85CB4"/>
    <w:rsid w:val="00F85CE1"/>
    <w:rsid w:val="00F85D1A"/>
    <w:rsid w:val="00F85D4E"/>
    <w:rsid w:val="00F85D4F"/>
    <w:rsid w:val="00F85D65"/>
    <w:rsid w:val="00F85D66"/>
    <w:rsid w:val="00F85D73"/>
    <w:rsid w:val="00F85DC3"/>
    <w:rsid w:val="00F85DEE"/>
    <w:rsid w:val="00F85DF1"/>
    <w:rsid w:val="00F85E28"/>
    <w:rsid w:val="00F85E2B"/>
    <w:rsid w:val="00F85E6A"/>
    <w:rsid w:val="00F85E8B"/>
    <w:rsid w:val="00F85EB7"/>
    <w:rsid w:val="00F85EF9"/>
    <w:rsid w:val="00F85EFB"/>
    <w:rsid w:val="00F85F3E"/>
    <w:rsid w:val="00F85F5E"/>
    <w:rsid w:val="00F85F66"/>
    <w:rsid w:val="00F85F7E"/>
    <w:rsid w:val="00F85F87"/>
    <w:rsid w:val="00F85FD4"/>
    <w:rsid w:val="00F8607B"/>
    <w:rsid w:val="00F86080"/>
    <w:rsid w:val="00F860C4"/>
    <w:rsid w:val="00F860EB"/>
    <w:rsid w:val="00F8611B"/>
    <w:rsid w:val="00F86128"/>
    <w:rsid w:val="00F86135"/>
    <w:rsid w:val="00F8613B"/>
    <w:rsid w:val="00F8616D"/>
    <w:rsid w:val="00F86177"/>
    <w:rsid w:val="00F861DC"/>
    <w:rsid w:val="00F861DD"/>
    <w:rsid w:val="00F861FF"/>
    <w:rsid w:val="00F86212"/>
    <w:rsid w:val="00F86213"/>
    <w:rsid w:val="00F8622B"/>
    <w:rsid w:val="00F86241"/>
    <w:rsid w:val="00F86292"/>
    <w:rsid w:val="00F86294"/>
    <w:rsid w:val="00F862A7"/>
    <w:rsid w:val="00F862DA"/>
    <w:rsid w:val="00F862DB"/>
    <w:rsid w:val="00F8633C"/>
    <w:rsid w:val="00F86347"/>
    <w:rsid w:val="00F86365"/>
    <w:rsid w:val="00F86366"/>
    <w:rsid w:val="00F863B1"/>
    <w:rsid w:val="00F863BF"/>
    <w:rsid w:val="00F86490"/>
    <w:rsid w:val="00F864D4"/>
    <w:rsid w:val="00F86557"/>
    <w:rsid w:val="00F865B5"/>
    <w:rsid w:val="00F865BA"/>
    <w:rsid w:val="00F865D2"/>
    <w:rsid w:val="00F865F6"/>
    <w:rsid w:val="00F8660E"/>
    <w:rsid w:val="00F86618"/>
    <w:rsid w:val="00F8667A"/>
    <w:rsid w:val="00F86691"/>
    <w:rsid w:val="00F86693"/>
    <w:rsid w:val="00F866C5"/>
    <w:rsid w:val="00F866D1"/>
    <w:rsid w:val="00F86722"/>
    <w:rsid w:val="00F8672E"/>
    <w:rsid w:val="00F8674F"/>
    <w:rsid w:val="00F86766"/>
    <w:rsid w:val="00F86782"/>
    <w:rsid w:val="00F867B0"/>
    <w:rsid w:val="00F867F9"/>
    <w:rsid w:val="00F867FB"/>
    <w:rsid w:val="00F8680F"/>
    <w:rsid w:val="00F86869"/>
    <w:rsid w:val="00F86897"/>
    <w:rsid w:val="00F868FB"/>
    <w:rsid w:val="00F86903"/>
    <w:rsid w:val="00F86905"/>
    <w:rsid w:val="00F8695F"/>
    <w:rsid w:val="00F86997"/>
    <w:rsid w:val="00F869A7"/>
    <w:rsid w:val="00F869C3"/>
    <w:rsid w:val="00F869CE"/>
    <w:rsid w:val="00F86A1E"/>
    <w:rsid w:val="00F86A6A"/>
    <w:rsid w:val="00F86A7A"/>
    <w:rsid w:val="00F86A7D"/>
    <w:rsid w:val="00F86B2D"/>
    <w:rsid w:val="00F86B71"/>
    <w:rsid w:val="00F86B8E"/>
    <w:rsid w:val="00F86BCD"/>
    <w:rsid w:val="00F86BDE"/>
    <w:rsid w:val="00F86C08"/>
    <w:rsid w:val="00F86C96"/>
    <w:rsid w:val="00F86C9D"/>
    <w:rsid w:val="00F86CA8"/>
    <w:rsid w:val="00F86CB6"/>
    <w:rsid w:val="00F86CDE"/>
    <w:rsid w:val="00F86CDF"/>
    <w:rsid w:val="00F86CE2"/>
    <w:rsid w:val="00F86D02"/>
    <w:rsid w:val="00F86D11"/>
    <w:rsid w:val="00F86D7F"/>
    <w:rsid w:val="00F86E27"/>
    <w:rsid w:val="00F86E7C"/>
    <w:rsid w:val="00F86E7D"/>
    <w:rsid w:val="00F86E86"/>
    <w:rsid w:val="00F86EBC"/>
    <w:rsid w:val="00F86F13"/>
    <w:rsid w:val="00F86F1C"/>
    <w:rsid w:val="00F86F3D"/>
    <w:rsid w:val="00F86F47"/>
    <w:rsid w:val="00F86F5B"/>
    <w:rsid w:val="00F86F95"/>
    <w:rsid w:val="00F86FB6"/>
    <w:rsid w:val="00F86FBB"/>
    <w:rsid w:val="00F86FC3"/>
    <w:rsid w:val="00F86FDE"/>
    <w:rsid w:val="00F86FF5"/>
    <w:rsid w:val="00F87004"/>
    <w:rsid w:val="00F8704F"/>
    <w:rsid w:val="00F87094"/>
    <w:rsid w:val="00F8709E"/>
    <w:rsid w:val="00F870C2"/>
    <w:rsid w:val="00F870C3"/>
    <w:rsid w:val="00F870F0"/>
    <w:rsid w:val="00F87116"/>
    <w:rsid w:val="00F8711A"/>
    <w:rsid w:val="00F87122"/>
    <w:rsid w:val="00F8713A"/>
    <w:rsid w:val="00F87160"/>
    <w:rsid w:val="00F87170"/>
    <w:rsid w:val="00F871CB"/>
    <w:rsid w:val="00F8721D"/>
    <w:rsid w:val="00F8722C"/>
    <w:rsid w:val="00F87287"/>
    <w:rsid w:val="00F8729E"/>
    <w:rsid w:val="00F872E4"/>
    <w:rsid w:val="00F87333"/>
    <w:rsid w:val="00F87362"/>
    <w:rsid w:val="00F87388"/>
    <w:rsid w:val="00F87392"/>
    <w:rsid w:val="00F873B9"/>
    <w:rsid w:val="00F873EA"/>
    <w:rsid w:val="00F87427"/>
    <w:rsid w:val="00F87439"/>
    <w:rsid w:val="00F87466"/>
    <w:rsid w:val="00F8746F"/>
    <w:rsid w:val="00F87477"/>
    <w:rsid w:val="00F87478"/>
    <w:rsid w:val="00F8747E"/>
    <w:rsid w:val="00F87495"/>
    <w:rsid w:val="00F87496"/>
    <w:rsid w:val="00F874AD"/>
    <w:rsid w:val="00F874CB"/>
    <w:rsid w:val="00F874DB"/>
    <w:rsid w:val="00F874EA"/>
    <w:rsid w:val="00F874F9"/>
    <w:rsid w:val="00F8750E"/>
    <w:rsid w:val="00F8752B"/>
    <w:rsid w:val="00F87549"/>
    <w:rsid w:val="00F8756B"/>
    <w:rsid w:val="00F875BD"/>
    <w:rsid w:val="00F87614"/>
    <w:rsid w:val="00F87628"/>
    <w:rsid w:val="00F87650"/>
    <w:rsid w:val="00F8765B"/>
    <w:rsid w:val="00F87666"/>
    <w:rsid w:val="00F8766F"/>
    <w:rsid w:val="00F87706"/>
    <w:rsid w:val="00F8770C"/>
    <w:rsid w:val="00F877B2"/>
    <w:rsid w:val="00F877E0"/>
    <w:rsid w:val="00F877E1"/>
    <w:rsid w:val="00F87813"/>
    <w:rsid w:val="00F87820"/>
    <w:rsid w:val="00F8782E"/>
    <w:rsid w:val="00F8784B"/>
    <w:rsid w:val="00F87887"/>
    <w:rsid w:val="00F8789A"/>
    <w:rsid w:val="00F878E9"/>
    <w:rsid w:val="00F87919"/>
    <w:rsid w:val="00F87945"/>
    <w:rsid w:val="00F8797F"/>
    <w:rsid w:val="00F879BB"/>
    <w:rsid w:val="00F879CC"/>
    <w:rsid w:val="00F879D5"/>
    <w:rsid w:val="00F87A61"/>
    <w:rsid w:val="00F87A63"/>
    <w:rsid w:val="00F87A6F"/>
    <w:rsid w:val="00F87AC0"/>
    <w:rsid w:val="00F87AE2"/>
    <w:rsid w:val="00F87AEC"/>
    <w:rsid w:val="00F87B10"/>
    <w:rsid w:val="00F87B37"/>
    <w:rsid w:val="00F87C1C"/>
    <w:rsid w:val="00F87C7E"/>
    <w:rsid w:val="00F87C96"/>
    <w:rsid w:val="00F87CA4"/>
    <w:rsid w:val="00F87CBB"/>
    <w:rsid w:val="00F87CCE"/>
    <w:rsid w:val="00F87D14"/>
    <w:rsid w:val="00F87D32"/>
    <w:rsid w:val="00F87D8C"/>
    <w:rsid w:val="00F87DBC"/>
    <w:rsid w:val="00F87E04"/>
    <w:rsid w:val="00F87E0F"/>
    <w:rsid w:val="00F87E48"/>
    <w:rsid w:val="00F87E64"/>
    <w:rsid w:val="00F87E95"/>
    <w:rsid w:val="00F87F2C"/>
    <w:rsid w:val="00F87FD3"/>
    <w:rsid w:val="00F87FE4"/>
    <w:rsid w:val="00F87FFA"/>
    <w:rsid w:val="00F90030"/>
    <w:rsid w:val="00F90048"/>
    <w:rsid w:val="00F900A6"/>
    <w:rsid w:val="00F900AA"/>
    <w:rsid w:val="00F900AC"/>
    <w:rsid w:val="00F900D1"/>
    <w:rsid w:val="00F900F9"/>
    <w:rsid w:val="00F90128"/>
    <w:rsid w:val="00F90132"/>
    <w:rsid w:val="00F9019D"/>
    <w:rsid w:val="00F901A3"/>
    <w:rsid w:val="00F90206"/>
    <w:rsid w:val="00F902CE"/>
    <w:rsid w:val="00F90348"/>
    <w:rsid w:val="00F9034D"/>
    <w:rsid w:val="00F9038C"/>
    <w:rsid w:val="00F9039C"/>
    <w:rsid w:val="00F903CE"/>
    <w:rsid w:val="00F9040C"/>
    <w:rsid w:val="00F9041A"/>
    <w:rsid w:val="00F9041B"/>
    <w:rsid w:val="00F90474"/>
    <w:rsid w:val="00F904B5"/>
    <w:rsid w:val="00F904DD"/>
    <w:rsid w:val="00F904F4"/>
    <w:rsid w:val="00F9050E"/>
    <w:rsid w:val="00F9051E"/>
    <w:rsid w:val="00F90529"/>
    <w:rsid w:val="00F90539"/>
    <w:rsid w:val="00F90569"/>
    <w:rsid w:val="00F9058C"/>
    <w:rsid w:val="00F9059F"/>
    <w:rsid w:val="00F905BD"/>
    <w:rsid w:val="00F905D7"/>
    <w:rsid w:val="00F905DF"/>
    <w:rsid w:val="00F90626"/>
    <w:rsid w:val="00F9069F"/>
    <w:rsid w:val="00F906B4"/>
    <w:rsid w:val="00F906BC"/>
    <w:rsid w:val="00F906F3"/>
    <w:rsid w:val="00F906F8"/>
    <w:rsid w:val="00F90729"/>
    <w:rsid w:val="00F9072F"/>
    <w:rsid w:val="00F90756"/>
    <w:rsid w:val="00F9075E"/>
    <w:rsid w:val="00F9077D"/>
    <w:rsid w:val="00F907C6"/>
    <w:rsid w:val="00F907F6"/>
    <w:rsid w:val="00F907FE"/>
    <w:rsid w:val="00F9080E"/>
    <w:rsid w:val="00F9083D"/>
    <w:rsid w:val="00F90856"/>
    <w:rsid w:val="00F90861"/>
    <w:rsid w:val="00F90862"/>
    <w:rsid w:val="00F90891"/>
    <w:rsid w:val="00F908C6"/>
    <w:rsid w:val="00F90922"/>
    <w:rsid w:val="00F90974"/>
    <w:rsid w:val="00F90A1F"/>
    <w:rsid w:val="00F90A29"/>
    <w:rsid w:val="00F90A61"/>
    <w:rsid w:val="00F90A6D"/>
    <w:rsid w:val="00F90A80"/>
    <w:rsid w:val="00F90ACB"/>
    <w:rsid w:val="00F90AF1"/>
    <w:rsid w:val="00F90B66"/>
    <w:rsid w:val="00F90B90"/>
    <w:rsid w:val="00F90BA8"/>
    <w:rsid w:val="00F90BB0"/>
    <w:rsid w:val="00F90BD7"/>
    <w:rsid w:val="00F90C28"/>
    <w:rsid w:val="00F90C6A"/>
    <w:rsid w:val="00F90D0B"/>
    <w:rsid w:val="00F90D2A"/>
    <w:rsid w:val="00F90D55"/>
    <w:rsid w:val="00F90D92"/>
    <w:rsid w:val="00F90D99"/>
    <w:rsid w:val="00F90DF0"/>
    <w:rsid w:val="00F90DF7"/>
    <w:rsid w:val="00F90E0D"/>
    <w:rsid w:val="00F90EB8"/>
    <w:rsid w:val="00F90EBF"/>
    <w:rsid w:val="00F90F1B"/>
    <w:rsid w:val="00F90F4D"/>
    <w:rsid w:val="00F90F71"/>
    <w:rsid w:val="00F90F80"/>
    <w:rsid w:val="00F90FF6"/>
    <w:rsid w:val="00F90FF8"/>
    <w:rsid w:val="00F9101C"/>
    <w:rsid w:val="00F9103A"/>
    <w:rsid w:val="00F91051"/>
    <w:rsid w:val="00F91068"/>
    <w:rsid w:val="00F9108B"/>
    <w:rsid w:val="00F91099"/>
    <w:rsid w:val="00F910E9"/>
    <w:rsid w:val="00F910F1"/>
    <w:rsid w:val="00F910FC"/>
    <w:rsid w:val="00F91125"/>
    <w:rsid w:val="00F91161"/>
    <w:rsid w:val="00F9116F"/>
    <w:rsid w:val="00F911B2"/>
    <w:rsid w:val="00F91212"/>
    <w:rsid w:val="00F91237"/>
    <w:rsid w:val="00F9123C"/>
    <w:rsid w:val="00F91260"/>
    <w:rsid w:val="00F91271"/>
    <w:rsid w:val="00F912A9"/>
    <w:rsid w:val="00F912D2"/>
    <w:rsid w:val="00F912EB"/>
    <w:rsid w:val="00F91323"/>
    <w:rsid w:val="00F913A4"/>
    <w:rsid w:val="00F9142A"/>
    <w:rsid w:val="00F9145A"/>
    <w:rsid w:val="00F91466"/>
    <w:rsid w:val="00F91495"/>
    <w:rsid w:val="00F9149D"/>
    <w:rsid w:val="00F914A4"/>
    <w:rsid w:val="00F914FA"/>
    <w:rsid w:val="00F91502"/>
    <w:rsid w:val="00F9150E"/>
    <w:rsid w:val="00F915C2"/>
    <w:rsid w:val="00F915F9"/>
    <w:rsid w:val="00F9166F"/>
    <w:rsid w:val="00F91682"/>
    <w:rsid w:val="00F916C1"/>
    <w:rsid w:val="00F916E6"/>
    <w:rsid w:val="00F9171F"/>
    <w:rsid w:val="00F9172C"/>
    <w:rsid w:val="00F9177C"/>
    <w:rsid w:val="00F917BA"/>
    <w:rsid w:val="00F917CF"/>
    <w:rsid w:val="00F917F8"/>
    <w:rsid w:val="00F91806"/>
    <w:rsid w:val="00F9184A"/>
    <w:rsid w:val="00F91856"/>
    <w:rsid w:val="00F9185A"/>
    <w:rsid w:val="00F9189C"/>
    <w:rsid w:val="00F918BB"/>
    <w:rsid w:val="00F918D3"/>
    <w:rsid w:val="00F918D8"/>
    <w:rsid w:val="00F91952"/>
    <w:rsid w:val="00F91975"/>
    <w:rsid w:val="00F9197F"/>
    <w:rsid w:val="00F91994"/>
    <w:rsid w:val="00F91995"/>
    <w:rsid w:val="00F91997"/>
    <w:rsid w:val="00F919DF"/>
    <w:rsid w:val="00F91A16"/>
    <w:rsid w:val="00F91A7C"/>
    <w:rsid w:val="00F91AA2"/>
    <w:rsid w:val="00F91AC1"/>
    <w:rsid w:val="00F91B07"/>
    <w:rsid w:val="00F91B29"/>
    <w:rsid w:val="00F91B2C"/>
    <w:rsid w:val="00F91B59"/>
    <w:rsid w:val="00F91BB4"/>
    <w:rsid w:val="00F91BE5"/>
    <w:rsid w:val="00F91C17"/>
    <w:rsid w:val="00F91C38"/>
    <w:rsid w:val="00F91C7E"/>
    <w:rsid w:val="00F91C7F"/>
    <w:rsid w:val="00F91C92"/>
    <w:rsid w:val="00F91C97"/>
    <w:rsid w:val="00F91CAD"/>
    <w:rsid w:val="00F91CCA"/>
    <w:rsid w:val="00F91CDA"/>
    <w:rsid w:val="00F91D15"/>
    <w:rsid w:val="00F91D1A"/>
    <w:rsid w:val="00F91D24"/>
    <w:rsid w:val="00F91D2E"/>
    <w:rsid w:val="00F91D4A"/>
    <w:rsid w:val="00F91E11"/>
    <w:rsid w:val="00F91E1C"/>
    <w:rsid w:val="00F91E3F"/>
    <w:rsid w:val="00F91E59"/>
    <w:rsid w:val="00F91E79"/>
    <w:rsid w:val="00F91E7D"/>
    <w:rsid w:val="00F91EE5"/>
    <w:rsid w:val="00F91EF0"/>
    <w:rsid w:val="00F91F05"/>
    <w:rsid w:val="00F91F15"/>
    <w:rsid w:val="00F91F55"/>
    <w:rsid w:val="00F91F84"/>
    <w:rsid w:val="00F91FC2"/>
    <w:rsid w:val="00F91FF4"/>
    <w:rsid w:val="00F92005"/>
    <w:rsid w:val="00F92044"/>
    <w:rsid w:val="00F9205A"/>
    <w:rsid w:val="00F92073"/>
    <w:rsid w:val="00F9207A"/>
    <w:rsid w:val="00F92085"/>
    <w:rsid w:val="00F920AA"/>
    <w:rsid w:val="00F920AC"/>
    <w:rsid w:val="00F920B3"/>
    <w:rsid w:val="00F920B7"/>
    <w:rsid w:val="00F92158"/>
    <w:rsid w:val="00F9215B"/>
    <w:rsid w:val="00F9218A"/>
    <w:rsid w:val="00F9219E"/>
    <w:rsid w:val="00F921AF"/>
    <w:rsid w:val="00F921BD"/>
    <w:rsid w:val="00F921E6"/>
    <w:rsid w:val="00F921F4"/>
    <w:rsid w:val="00F92226"/>
    <w:rsid w:val="00F92292"/>
    <w:rsid w:val="00F922A6"/>
    <w:rsid w:val="00F922B3"/>
    <w:rsid w:val="00F922BE"/>
    <w:rsid w:val="00F92340"/>
    <w:rsid w:val="00F92369"/>
    <w:rsid w:val="00F9237C"/>
    <w:rsid w:val="00F9239A"/>
    <w:rsid w:val="00F923B6"/>
    <w:rsid w:val="00F92407"/>
    <w:rsid w:val="00F9243C"/>
    <w:rsid w:val="00F92487"/>
    <w:rsid w:val="00F924C8"/>
    <w:rsid w:val="00F924CA"/>
    <w:rsid w:val="00F924D0"/>
    <w:rsid w:val="00F924E9"/>
    <w:rsid w:val="00F9250B"/>
    <w:rsid w:val="00F92516"/>
    <w:rsid w:val="00F9253D"/>
    <w:rsid w:val="00F9255F"/>
    <w:rsid w:val="00F925E3"/>
    <w:rsid w:val="00F925E9"/>
    <w:rsid w:val="00F9264C"/>
    <w:rsid w:val="00F9264D"/>
    <w:rsid w:val="00F9267F"/>
    <w:rsid w:val="00F926AC"/>
    <w:rsid w:val="00F926EE"/>
    <w:rsid w:val="00F92717"/>
    <w:rsid w:val="00F9275C"/>
    <w:rsid w:val="00F9277D"/>
    <w:rsid w:val="00F927AC"/>
    <w:rsid w:val="00F92806"/>
    <w:rsid w:val="00F92845"/>
    <w:rsid w:val="00F9284F"/>
    <w:rsid w:val="00F92887"/>
    <w:rsid w:val="00F92898"/>
    <w:rsid w:val="00F928BC"/>
    <w:rsid w:val="00F928C3"/>
    <w:rsid w:val="00F928C5"/>
    <w:rsid w:val="00F928EA"/>
    <w:rsid w:val="00F928EC"/>
    <w:rsid w:val="00F928F0"/>
    <w:rsid w:val="00F92939"/>
    <w:rsid w:val="00F92949"/>
    <w:rsid w:val="00F92957"/>
    <w:rsid w:val="00F92960"/>
    <w:rsid w:val="00F92979"/>
    <w:rsid w:val="00F929B5"/>
    <w:rsid w:val="00F929C1"/>
    <w:rsid w:val="00F929CA"/>
    <w:rsid w:val="00F929EC"/>
    <w:rsid w:val="00F92A39"/>
    <w:rsid w:val="00F92A6E"/>
    <w:rsid w:val="00F92AD6"/>
    <w:rsid w:val="00F92B1B"/>
    <w:rsid w:val="00F92B1D"/>
    <w:rsid w:val="00F92B46"/>
    <w:rsid w:val="00F92B4D"/>
    <w:rsid w:val="00F92B4F"/>
    <w:rsid w:val="00F92B5E"/>
    <w:rsid w:val="00F92BA1"/>
    <w:rsid w:val="00F92BC7"/>
    <w:rsid w:val="00F92C76"/>
    <w:rsid w:val="00F92C87"/>
    <w:rsid w:val="00F92C89"/>
    <w:rsid w:val="00F92CB6"/>
    <w:rsid w:val="00F92CE8"/>
    <w:rsid w:val="00F92CE9"/>
    <w:rsid w:val="00F92CEB"/>
    <w:rsid w:val="00F92CF6"/>
    <w:rsid w:val="00F92D81"/>
    <w:rsid w:val="00F92D8A"/>
    <w:rsid w:val="00F92DF1"/>
    <w:rsid w:val="00F92E00"/>
    <w:rsid w:val="00F92E04"/>
    <w:rsid w:val="00F92E1A"/>
    <w:rsid w:val="00F92E5C"/>
    <w:rsid w:val="00F92E66"/>
    <w:rsid w:val="00F92E9C"/>
    <w:rsid w:val="00F92EA4"/>
    <w:rsid w:val="00F92EB3"/>
    <w:rsid w:val="00F92EBE"/>
    <w:rsid w:val="00F92F21"/>
    <w:rsid w:val="00F92F6C"/>
    <w:rsid w:val="00F92F7D"/>
    <w:rsid w:val="00F92F8E"/>
    <w:rsid w:val="00F93078"/>
    <w:rsid w:val="00F9307D"/>
    <w:rsid w:val="00F930BE"/>
    <w:rsid w:val="00F93120"/>
    <w:rsid w:val="00F93131"/>
    <w:rsid w:val="00F93150"/>
    <w:rsid w:val="00F931A4"/>
    <w:rsid w:val="00F931AD"/>
    <w:rsid w:val="00F931BB"/>
    <w:rsid w:val="00F931E5"/>
    <w:rsid w:val="00F93211"/>
    <w:rsid w:val="00F93216"/>
    <w:rsid w:val="00F93219"/>
    <w:rsid w:val="00F93247"/>
    <w:rsid w:val="00F93252"/>
    <w:rsid w:val="00F93297"/>
    <w:rsid w:val="00F932B0"/>
    <w:rsid w:val="00F932CD"/>
    <w:rsid w:val="00F932DA"/>
    <w:rsid w:val="00F93361"/>
    <w:rsid w:val="00F9337D"/>
    <w:rsid w:val="00F933A7"/>
    <w:rsid w:val="00F933C0"/>
    <w:rsid w:val="00F933EE"/>
    <w:rsid w:val="00F9349E"/>
    <w:rsid w:val="00F9350E"/>
    <w:rsid w:val="00F93590"/>
    <w:rsid w:val="00F935AD"/>
    <w:rsid w:val="00F935B1"/>
    <w:rsid w:val="00F935BC"/>
    <w:rsid w:val="00F93608"/>
    <w:rsid w:val="00F93609"/>
    <w:rsid w:val="00F9361B"/>
    <w:rsid w:val="00F936C9"/>
    <w:rsid w:val="00F936EF"/>
    <w:rsid w:val="00F936FD"/>
    <w:rsid w:val="00F93728"/>
    <w:rsid w:val="00F9376D"/>
    <w:rsid w:val="00F93786"/>
    <w:rsid w:val="00F9378C"/>
    <w:rsid w:val="00F93829"/>
    <w:rsid w:val="00F93850"/>
    <w:rsid w:val="00F93883"/>
    <w:rsid w:val="00F938CE"/>
    <w:rsid w:val="00F938D9"/>
    <w:rsid w:val="00F938F0"/>
    <w:rsid w:val="00F93905"/>
    <w:rsid w:val="00F93923"/>
    <w:rsid w:val="00F9395C"/>
    <w:rsid w:val="00F93965"/>
    <w:rsid w:val="00F93975"/>
    <w:rsid w:val="00F93991"/>
    <w:rsid w:val="00F939A0"/>
    <w:rsid w:val="00F93A38"/>
    <w:rsid w:val="00F93A41"/>
    <w:rsid w:val="00F93A67"/>
    <w:rsid w:val="00F93A80"/>
    <w:rsid w:val="00F93AA4"/>
    <w:rsid w:val="00F93AD1"/>
    <w:rsid w:val="00F93B27"/>
    <w:rsid w:val="00F93B47"/>
    <w:rsid w:val="00F93B9B"/>
    <w:rsid w:val="00F93BB9"/>
    <w:rsid w:val="00F93BC1"/>
    <w:rsid w:val="00F93BC2"/>
    <w:rsid w:val="00F93BCB"/>
    <w:rsid w:val="00F93BF9"/>
    <w:rsid w:val="00F93C6F"/>
    <w:rsid w:val="00F93C8F"/>
    <w:rsid w:val="00F93D3B"/>
    <w:rsid w:val="00F93D93"/>
    <w:rsid w:val="00F93DE0"/>
    <w:rsid w:val="00F93E04"/>
    <w:rsid w:val="00F93E2D"/>
    <w:rsid w:val="00F93E4E"/>
    <w:rsid w:val="00F93E5F"/>
    <w:rsid w:val="00F93E7D"/>
    <w:rsid w:val="00F93E8D"/>
    <w:rsid w:val="00F93ED5"/>
    <w:rsid w:val="00F93EF2"/>
    <w:rsid w:val="00F93EF7"/>
    <w:rsid w:val="00F93F3C"/>
    <w:rsid w:val="00F93F6C"/>
    <w:rsid w:val="00F93F72"/>
    <w:rsid w:val="00F93F8F"/>
    <w:rsid w:val="00F93FB6"/>
    <w:rsid w:val="00F93FB9"/>
    <w:rsid w:val="00F93FE9"/>
    <w:rsid w:val="00F93FEA"/>
    <w:rsid w:val="00F94011"/>
    <w:rsid w:val="00F94041"/>
    <w:rsid w:val="00F94043"/>
    <w:rsid w:val="00F94053"/>
    <w:rsid w:val="00F9407E"/>
    <w:rsid w:val="00F94084"/>
    <w:rsid w:val="00F94091"/>
    <w:rsid w:val="00F940A9"/>
    <w:rsid w:val="00F940C5"/>
    <w:rsid w:val="00F940D6"/>
    <w:rsid w:val="00F94112"/>
    <w:rsid w:val="00F94113"/>
    <w:rsid w:val="00F94140"/>
    <w:rsid w:val="00F94144"/>
    <w:rsid w:val="00F9415A"/>
    <w:rsid w:val="00F94194"/>
    <w:rsid w:val="00F941B0"/>
    <w:rsid w:val="00F941CB"/>
    <w:rsid w:val="00F941D9"/>
    <w:rsid w:val="00F941F0"/>
    <w:rsid w:val="00F94208"/>
    <w:rsid w:val="00F94229"/>
    <w:rsid w:val="00F94289"/>
    <w:rsid w:val="00F9429E"/>
    <w:rsid w:val="00F942A1"/>
    <w:rsid w:val="00F942EB"/>
    <w:rsid w:val="00F943AE"/>
    <w:rsid w:val="00F943B6"/>
    <w:rsid w:val="00F9440D"/>
    <w:rsid w:val="00F94444"/>
    <w:rsid w:val="00F94459"/>
    <w:rsid w:val="00F9446B"/>
    <w:rsid w:val="00F94498"/>
    <w:rsid w:val="00F944C8"/>
    <w:rsid w:val="00F944DF"/>
    <w:rsid w:val="00F944F6"/>
    <w:rsid w:val="00F94500"/>
    <w:rsid w:val="00F94508"/>
    <w:rsid w:val="00F94522"/>
    <w:rsid w:val="00F94525"/>
    <w:rsid w:val="00F94554"/>
    <w:rsid w:val="00F94575"/>
    <w:rsid w:val="00F94581"/>
    <w:rsid w:val="00F94594"/>
    <w:rsid w:val="00F945D9"/>
    <w:rsid w:val="00F94613"/>
    <w:rsid w:val="00F9464E"/>
    <w:rsid w:val="00F9465F"/>
    <w:rsid w:val="00F946C7"/>
    <w:rsid w:val="00F946F0"/>
    <w:rsid w:val="00F946F9"/>
    <w:rsid w:val="00F94774"/>
    <w:rsid w:val="00F94790"/>
    <w:rsid w:val="00F947C7"/>
    <w:rsid w:val="00F947FB"/>
    <w:rsid w:val="00F94803"/>
    <w:rsid w:val="00F94805"/>
    <w:rsid w:val="00F94843"/>
    <w:rsid w:val="00F94866"/>
    <w:rsid w:val="00F9486E"/>
    <w:rsid w:val="00F94892"/>
    <w:rsid w:val="00F948D2"/>
    <w:rsid w:val="00F948E7"/>
    <w:rsid w:val="00F948EE"/>
    <w:rsid w:val="00F9492E"/>
    <w:rsid w:val="00F94933"/>
    <w:rsid w:val="00F949AF"/>
    <w:rsid w:val="00F949D8"/>
    <w:rsid w:val="00F949F8"/>
    <w:rsid w:val="00F949FB"/>
    <w:rsid w:val="00F949FF"/>
    <w:rsid w:val="00F94A4A"/>
    <w:rsid w:val="00F94A68"/>
    <w:rsid w:val="00F94A8C"/>
    <w:rsid w:val="00F94ACC"/>
    <w:rsid w:val="00F94ADE"/>
    <w:rsid w:val="00F94B34"/>
    <w:rsid w:val="00F94B45"/>
    <w:rsid w:val="00F94B7D"/>
    <w:rsid w:val="00F94B93"/>
    <w:rsid w:val="00F94BF1"/>
    <w:rsid w:val="00F94BFE"/>
    <w:rsid w:val="00F94C15"/>
    <w:rsid w:val="00F94C29"/>
    <w:rsid w:val="00F94C85"/>
    <w:rsid w:val="00F94C9E"/>
    <w:rsid w:val="00F94CBC"/>
    <w:rsid w:val="00F94D52"/>
    <w:rsid w:val="00F94D78"/>
    <w:rsid w:val="00F94D91"/>
    <w:rsid w:val="00F94D9D"/>
    <w:rsid w:val="00F94E22"/>
    <w:rsid w:val="00F94E5A"/>
    <w:rsid w:val="00F94EA2"/>
    <w:rsid w:val="00F94EA5"/>
    <w:rsid w:val="00F94F08"/>
    <w:rsid w:val="00F94F2F"/>
    <w:rsid w:val="00F94F76"/>
    <w:rsid w:val="00F94FD9"/>
    <w:rsid w:val="00F95016"/>
    <w:rsid w:val="00F95028"/>
    <w:rsid w:val="00F95045"/>
    <w:rsid w:val="00F95059"/>
    <w:rsid w:val="00F95081"/>
    <w:rsid w:val="00F950CB"/>
    <w:rsid w:val="00F950F5"/>
    <w:rsid w:val="00F9510B"/>
    <w:rsid w:val="00F951CC"/>
    <w:rsid w:val="00F95208"/>
    <w:rsid w:val="00F95219"/>
    <w:rsid w:val="00F9521E"/>
    <w:rsid w:val="00F9527B"/>
    <w:rsid w:val="00F952C5"/>
    <w:rsid w:val="00F952D4"/>
    <w:rsid w:val="00F95301"/>
    <w:rsid w:val="00F95304"/>
    <w:rsid w:val="00F9530F"/>
    <w:rsid w:val="00F95315"/>
    <w:rsid w:val="00F95350"/>
    <w:rsid w:val="00F95358"/>
    <w:rsid w:val="00F953C1"/>
    <w:rsid w:val="00F953C3"/>
    <w:rsid w:val="00F953DB"/>
    <w:rsid w:val="00F953EB"/>
    <w:rsid w:val="00F953F6"/>
    <w:rsid w:val="00F953FA"/>
    <w:rsid w:val="00F95416"/>
    <w:rsid w:val="00F9545A"/>
    <w:rsid w:val="00F9545C"/>
    <w:rsid w:val="00F9547C"/>
    <w:rsid w:val="00F954F6"/>
    <w:rsid w:val="00F95503"/>
    <w:rsid w:val="00F95505"/>
    <w:rsid w:val="00F9554E"/>
    <w:rsid w:val="00F9558D"/>
    <w:rsid w:val="00F955D3"/>
    <w:rsid w:val="00F95685"/>
    <w:rsid w:val="00F956E1"/>
    <w:rsid w:val="00F95718"/>
    <w:rsid w:val="00F9581C"/>
    <w:rsid w:val="00F9582E"/>
    <w:rsid w:val="00F9585C"/>
    <w:rsid w:val="00F95865"/>
    <w:rsid w:val="00F95884"/>
    <w:rsid w:val="00F9588B"/>
    <w:rsid w:val="00F958A4"/>
    <w:rsid w:val="00F958C1"/>
    <w:rsid w:val="00F958E1"/>
    <w:rsid w:val="00F958E6"/>
    <w:rsid w:val="00F9591B"/>
    <w:rsid w:val="00F95960"/>
    <w:rsid w:val="00F959C6"/>
    <w:rsid w:val="00F959D5"/>
    <w:rsid w:val="00F959E4"/>
    <w:rsid w:val="00F95A6B"/>
    <w:rsid w:val="00F95A87"/>
    <w:rsid w:val="00F95A8E"/>
    <w:rsid w:val="00F95ABA"/>
    <w:rsid w:val="00F95AE6"/>
    <w:rsid w:val="00F95AFF"/>
    <w:rsid w:val="00F95B35"/>
    <w:rsid w:val="00F95B67"/>
    <w:rsid w:val="00F95BBE"/>
    <w:rsid w:val="00F95BC3"/>
    <w:rsid w:val="00F95C46"/>
    <w:rsid w:val="00F95C54"/>
    <w:rsid w:val="00F95C76"/>
    <w:rsid w:val="00F95C7E"/>
    <w:rsid w:val="00F95C80"/>
    <w:rsid w:val="00F95CD7"/>
    <w:rsid w:val="00F95D03"/>
    <w:rsid w:val="00F95D36"/>
    <w:rsid w:val="00F95D54"/>
    <w:rsid w:val="00F95D79"/>
    <w:rsid w:val="00F95D86"/>
    <w:rsid w:val="00F95D8A"/>
    <w:rsid w:val="00F95D9B"/>
    <w:rsid w:val="00F95DCA"/>
    <w:rsid w:val="00F95DE1"/>
    <w:rsid w:val="00F95DE9"/>
    <w:rsid w:val="00F95E2B"/>
    <w:rsid w:val="00F95E34"/>
    <w:rsid w:val="00F95E36"/>
    <w:rsid w:val="00F95E88"/>
    <w:rsid w:val="00F95ED3"/>
    <w:rsid w:val="00F95EDF"/>
    <w:rsid w:val="00F95EFC"/>
    <w:rsid w:val="00F95F0B"/>
    <w:rsid w:val="00F95F0D"/>
    <w:rsid w:val="00F95F5A"/>
    <w:rsid w:val="00F95F5D"/>
    <w:rsid w:val="00F95F77"/>
    <w:rsid w:val="00F95F89"/>
    <w:rsid w:val="00F95FCD"/>
    <w:rsid w:val="00F95FCF"/>
    <w:rsid w:val="00F96012"/>
    <w:rsid w:val="00F9601D"/>
    <w:rsid w:val="00F96039"/>
    <w:rsid w:val="00F9603A"/>
    <w:rsid w:val="00F96040"/>
    <w:rsid w:val="00F96083"/>
    <w:rsid w:val="00F960A7"/>
    <w:rsid w:val="00F960EB"/>
    <w:rsid w:val="00F960F5"/>
    <w:rsid w:val="00F96111"/>
    <w:rsid w:val="00F96125"/>
    <w:rsid w:val="00F96141"/>
    <w:rsid w:val="00F961DD"/>
    <w:rsid w:val="00F961F3"/>
    <w:rsid w:val="00F96215"/>
    <w:rsid w:val="00F96237"/>
    <w:rsid w:val="00F9627B"/>
    <w:rsid w:val="00F9631B"/>
    <w:rsid w:val="00F9638A"/>
    <w:rsid w:val="00F963A6"/>
    <w:rsid w:val="00F96429"/>
    <w:rsid w:val="00F9642B"/>
    <w:rsid w:val="00F9642C"/>
    <w:rsid w:val="00F9643C"/>
    <w:rsid w:val="00F96443"/>
    <w:rsid w:val="00F96451"/>
    <w:rsid w:val="00F96468"/>
    <w:rsid w:val="00F96481"/>
    <w:rsid w:val="00F96486"/>
    <w:rsid w:val="00F96490"/>
    <w:rsid w:val="00F964E7"/>
    <w:rsid w:val="00F96533"/>
    <w:rsid w:val="00F965AD"/>
    <w:rsid w:val="00F965D4"/>
    <w:rsid w:val="00F965E7"/>
    <w:rsid w:val="00F9661A"/>
    <w:rsid w:val="00F9662F"/>
    <w:rsid w:val="00F96651"/>
    <w:rsid w:val="00F96668"/>
    <w:rsid w:val="00F9669A"/>
    <w:rsid w:val="00F966B1"/>
    <w:rsid w:val="00F966BE"/>
    <w:rsid w:val="00F966ED"/>
    <w:rsid w:val="00F96721"/>
    <w:rsid w:val="00F967B6"/>
    <w:rsid w:val="00F967C2"/>
    <w:rsid w:val="00F967D5"/>
    <w:rsid w:val="00F967F9"/>
    <w:rsid w:val="00F96803"/>
    <w:rsid w:val="00F96824"/>
    <w:rsid w:val="00F96880"/>
    <w:rsid w:val="00F96890"/>
    <w:rsid w:val="00F9689B"/>
    <w:rsid w:val="00F968AC"/>
    <w:rsid w:val="00F968C1"/>
    <w:rsid w:val="00F968DA"/>
    <w:rsid w:val="00F968E9"/>
    <w:rsid w:val="00F96979"/>
    <w:rsid w:val="00F96996"/>
    <w:rsid w:val="00F969A1"/>
    <w:rsid w:val="00F969C4"/>
    <w:rsid w:val="00F969DC"/>
    <w:rsid w:val="00F96A0D"/>
    <w:rsid w:val="00F96A26"/>
    <w:rsid w:val="00F96A8A"/>
    <w:rsid w:val="00F96AED"/>
    <w:rsid w:val="00F96B2C"/>
    <w:rsid w:val="00F96B2F"/>
    <w:rsid w:val="00F96B5A"/>
    <w:rsid w:val="00F96B61"/>
    <w:rsid w:val="00F96B71"/>
    <w:rsid w:val="00F96BCE"/>
    <w:rsid w:val="00F96BED"/>
    <w:rsid w:val="00F96C17"/>
    <w:rsid w:val="00F96C2A"/>
    <w:rsid w:val="00F96C36"/>
    <w:rsid w:val="00F96C9C"/>
    <w:rsid w:val="00F96CD9"/>
    <w:rsid w:val="00F96CE1"/>
    <w:rsid w:val="00F96CEF"/>
    <w:rsid w:val="00F96D0C"/>
    <w:rsid w:val="00F96D56"/>
    <w:rsid w:val="00F96D7A"/>
    <w:rsid w:val="00F96D9D"/>
    <w:rsid w:val="00F96E27"/>
    <w:rsid w:val="00F96E34"/>
    <w:rsid w:val="00F96E69"/>
    <w:rsid w:val="00F96EA9"/>
    <w:rsid w:val="00F96EB3"/>
    <w:rsid w:val="00F96EB5"/>
    <w:rsid w:val="00F96ED9"/>
    <w:rsid w:val="00F96EEE"/>
    <w:rsid w:val="00F96F18"/>
    <w:rsid w:val="00F96F34"/>
    <w:rsid w:val="00F96F90"/>
    <w:rsid w:val="00F96FF5"/>
    <w:rsid w:val="00F96FF7"/>
    <w:rsid w:val="00F97025"/>
    <w:rsid w:val="00F9706A"/>
    <w:rsid w:val="00F970A4"/>
    <w:rsid w:val="00F970D4"/>
    <w:rsid w:val="00F970E6"/>
    <w:rsid w:val="00F97117"/>
    <w:rsid w:val="00F97128"/>
    <w:rsid w:val="00F9714B"/>
    <w:rsid w:val="00F97196"/>
    <w:rsid w:val="00F971B9"/>
    <w:rsid w:val="00F971C3"/>
    <w:rsid w:val="00F9721F"/>
    <w:rsid w:val="00F97246"/>
    <w:rsid w:val="00F97249"/>
    <w:rsid w:val="00F97274"/>
    <w:rsid w:val="00F97282"/>
    <w:rsid w:val="00F97288"/>
    <w:rsid w:val="00F972E1"/>
    <w:rsid w:val="00F972EC"/>
    <w:rsid w:val="00F972F4"/>
    <w:rsid w:val="00F972FD"/>
    <w:rsid w:val="00F9730A"/>
    <w:rsid w:val="00F97352"/>
    <w:rsid w:val="00F97354"/>
    <w:rsid w:val="00F97390"/>
    <w:rsid w:val="00F973BF"/>
    <w:rsid w:val="00F973D5"/>
    <w:rsid w:val="00F973D8"/>
    <w:rsid w:val="00F973E3"/>
    <w:rsid w:val="00F973F2"/>
    <w:rsid w:val="00F97448"/>
    <w:rsid w:val="00F97470"/>
    <w:rsid w:val="00F974AC"/>
    <w:rsid w:val="00F974B4"/>
    <w:rsid w:val="00F974D2"/>
    <w:rsid w:val="00F97513"/>
    <w:rsid w:val="00F97525"/>
    <w:rsid w:val="00F9754D"/>
    <w:rsid w:val="00F97565"/>
    <w:rsid w:val="00F97590"/>
    <w:rsid w:val="00F975B7"/>
    <w:rsid w:val="00F975D0"/>
    <w:rsid w:val="00F975E8"/>
    <w:rsid w:val="00F97635"/>
    <w:rsid w:val="00F97669"/>
    <w:rsid w:val="00F97697"/>
    <w:rsid w:val="00F976BB"/>
    <w:rsid w:val="00F976E7"/>
    <w:rsid w:val="00F976EE"/>
    <w:rsid w:val="00F976F7"/>
    <w:rsid w:val="00F97741"/>
    <w:rsid w:val="00F9776A"/>
    <w:rsid w:val="00F97799"/>
    <w:rsid w:val="00F977C7"/>
    <w:rsid w:val="00F977FC"/>
    <w:rsid w:val="00F97837"/>
    <w:rsid w:val="00F97862"/>
    <w:rsid w:val="00F9786D"/>
    <w:rsid w:val="00F97882"/>
    <w:rsid w:val="00F978F8"/>
    <w:rsid w:val="00F97923"/>
    <w:rsid w:val="00F97929"/>
    <w:rsid w:val="00F979F0"/>
    <w:rsid w:val="00F97A38"/>
    <w:rsid w:val="00F97A58"/>
    <w:rsid w:val="00F97A93"/>
    <w:rsid w:val="00F97AD1"/>
    <w:rsid w:val="00F97AD3"/>
    <w:rsid w:val="00F97AF2"/>
    <w:rsid w:val="00F97AF3"/>
    <w:rsid w:val="00F97B02"/>
    <w:rsid w:val="00F97B1E"/>
    <w:rsid w:val="00F97B5A"/>
    <w:rsid w:val="00F97B80"/>
    <w:rsid w:val="00F97B9A"/>
    <w:rsid w:val="00F97BA5"/>
    <w:rsid w:val="00F97BB4"/>
    <w:rsid w:val="00F97BE7"/>
    <w:rsid w:val="00F97BF3"/>
    <w:rsid w:val="00F97C09"/>
    <w:rsid w:val="00F97C39"/>
    <w:rsid w:val="00F97C6F"/>
    <w:rsid w:val="00F97C90"/>
    <w:rsid w:val="00F97CE1"/>
    <w:rsid w:val="00F97CE6"/>
    <w:rsid w:val="00F97CEB"/>
    <w:rsid w:val="00F97CF0"/>
    <w:rsid w:val="00F97D0D"/>
    <w:rsid w:val="00F97D0E"/>
    <w:rsid w:val="00F97D3A"/>
    <w:rsid w:val="00F97D57"/>
    <w:rsid w:val="00F97D5A"/>
    <w:rsid w:val="00F97D5E"/>
    <w:rsid w:val="00F97D8C"/>
    <w:rsid w:val="00F97DD4"/>
    <w:rsid w:val="00F97E07"/>
    <w:rsid w:val="00F97E18"/>
    <w:rsid w:val="00F97E7A"/>
    <w:rsid w:val="00F97E99"/>
    <w:rsid w:val="00F97EB9"/>
    <w:rsid w:val="00F97EE4"/>
    <w:rsid w:val="00F97F1D"/>
    <w:rsid w:val="00F97F23"/>
    <w:rsid w:val="00F97F5E"/>
    <w:rsid w:val="00F97F9C"/>
    <w:rsid w:val="00F97FE2"/>
    <w:rsid w:val="00FA0002"/>
    <w:rsid w:val="00FA0033"/>
    <w:rsid w:val="00FA0057"/>
    <w:rsid w:val="00FA0062"/>
    <w:rsid w:val="00FA006C"/>
    <w:rsid w:val="00FA0087"/>
    <w:rsid w:val="00FA00AB"/>
    <w:rsid w:val="00FA00B3"/>
    <w:rsid w:val="00FA00EB"/>
    <w:rsid w:val="00FA0105"/>
    <w:rsid w:val="00FA012C"/>
    <w:rsid w:val="00FA016A"/>
    <w:rsid w:val="00FA019F"/>
    <w:rsid w:val="00FA01FB"/>
    <w:rsid w:val="00FA028E"/>
    <w:rsid w:val="00FA0296"/>
    <w:rsid w:val="00FA02F9"/>
    <w:rsid w:val="00FA0345"/>
    <w:rsid w:val="00FA0385"/>
    <w:rsid w:val="00FA0392"/>
    <w:rsid w:val="00FA03B2"/>
    <w:rsid w:val="00FA03B4"/>
    <w:rsid w:val="00FA03CA"/>
    <w:rsid w:val="00FA03EF"/>
    <w:rsid w:val="00FA03F9"/>
    <w:rsid w:val="00FA0410"/>
    <w:rsid w:val="00FA041F"/>
    <w:rsid w:val="00FA0423"/>
    <w:rsid w:val="00FA0459"/>
    <w:rsid w:val="00FA048E"/>
    <w:rsid w:val="00FA04BE"/>
    <w:rsid w:val="00FA0502"/>
    <w:rsid w:val="00FA0562"/>
    <w:rsid w:val="00FA0579"/>
    <w:rsid w:val="00FA058B"/>
    <w:rsid w:val="00FA0603"/>
    <w:rsid w:val="00FA0610"/>
    <w:rsid w:val="00FA0640"/>
    <w:rsid w:val="00FA0691"/>
    <w:rsid w:val="00FA06BF"/>
    <w:rsid w:val="00FA0725"/>
    <w:rsid w:val="00FA0726"/>
    <w:rsid w:val="00FA0736"/>
    <w:rsid w:val="00FA074C"/>
    <w:rsid w:val="00FA0768"/>
    <w:rsid w:val="00FA0777"/>
    <w:rsid w:val="00FA0778"/>
    <w:rsid w:val="00FA077E"/>
    <w:rsid w:val="00FA07A3"/>
    <w:rsid w:val="00FA07AD"/>
    <w:rsid w:val="00FA07C1"/>
    <w:rsid w:val="00FA07DF"/>
    <w:rsid w:val="00FA0853"/>
    <w:rsid w:val="00FA088F"/>
    <w:rsid w:val="00FA08F1"/>
    <w:rsid w:val="00FA090D"/>
    <w:rsid w:val="00FA090F"/>
    <w:rsid w:val="00FA0928"/>
    <w:rsid w:val="00FA093F"/>
    <w:rsid w:val="00FA0984"/>
    <w:rsid w:val="00FA0992"/>
    <w:rsid w:val="00FA09A2"/>
    <w:rsid w:val="00FA09A4"/>
    <w:rsid w:val="00FA09B3"/>
    <w:rsid w:val="00FA0A49"/>
    <w:rsid w:val="00FA0A7D"/>
    <w:rsid w:val="00FA0A97"/>
    <w:rsid w:val="00FA0AA0"/>
    <w:rsid w:val="00FA0AE9"/>
    <w:rsid w:val="00FA0B54"/>
    <w:rsid w:val="00FA0B84"/>
    <w:rsid w:val="00FA0B93"/>
    <w:rsid w:val="00FA0BB6"/>
    <w:rsid w:val="00FA0BBA"/>
    <w:rsid w:val="00FA0BBE"/>
    <w:rsid w:val="00FA0BC0"/>
    <w:rsid w:val="00FA0BC9"/>
    <w:rsid w:val="00FA0BEA"/>
    <w:rsid w:val="00FA0C0F"/>
    <w:rsid w:val="00FA0C1A"/>
    <w:rsid w:val="00FA0C2F"/>
    <w:rsid w:val="00FA0C4B"/>
    <w:rsid w:val="00FA0C86"/>
    <w:rsid w:val="00FA0C90"/>
    <w:rsid w:val="00FA0CB6"/>
    <w:rsid w:val="00FA0D1A"/>
    <w:rsid w:val="00FA0D68"/>
    <w:rsid w:val="00FA0D82"/>
    <w:rsid w:val="00FA0D8C"/>
    <w:rsid w:val="00FA0DB7"/>
    <w:rsid w:val="00FA0DEA"/>
    <w:rsid w:val="00FA0DF9"/>
    <w:rsid w:val="00FA0E13"/>
    <w:rsid w:val="00FA0E21"/>
    <w:rsid w:val="00FA0E2C"/>
    <w:rsid w:val="00FA0E7D"/>
    <w:rsid w:val="00FA0E89"/>
    <w:rsid w:val="00FA0E94"/>
    <w:rsid w:val="00FA0E9D"/>
    <w:rsid w:val="00FA0EA0"/>
    <w:rsid w:val="00FA0ED6"/>
    <w:rsid w:val="00FA0EF0"/>
    <w:rsid w:val="00FA0F10"/>
    <w:rsid w:val="00FA0F14"/>
    <w:rsid w:val="00FA0F34"/>
    <w:rsid w:val="00FA0F3F"/>
    <w:rsid w:val="00FA0F48"/>
    <w:rsid w:val="00FA0F58"/>
    <w:rsid w:val="00FA0F77"/>
    <w:rsid w:val="00FA0F8E"/>
    <w:rsid w:val="00FA0FC0"/>
    <w:rsid w:val="00FA0FD4"/>
    <w:rsid w:val="00FA0FE8"/>
    <w:rsid w:val="00FA0FFC"/>
    <w:rsid w:val="00FA1037"/>
    <w:rsid w:val="00FA1050"/>
    <w:rsid w:val="00FA1051"/>
    <w:rsid w:val="00FA109F"/>
    <w:rsid w:val="00FA10A2"/>
    <w:rsid w:val="00FA10A3"/>
    <w:rsid w:val="00FA10A6"/>
    <w:rsid w:val="00FA10E3"/>
    <w:rsid w:val="00FA1111"/>
    <w:rsid w:val="00FA1168"/>
    <w:rsid w:val="00FA1181"/>
    <w:rsid w:val="00FA1196"/>
    <w:rsid w:val="00FA11E2"/>
    <w:rsid w:val="00FA11E9"/>
    <w:rsid w:val="00FA1215"/>
    <w:rsid w:val="00FA128C"/>
    <w:rsid w:val="00FA12DD"/>
    <w:rsid w:val="00FA12E1"/>
    <w:rsid w:val="00FA12EB"/>
    <w:rsid w:val="00FA1328"/>
    <w:rsid w:val="00FA1345"/>
    <w:rsid w:val="00FA1359"/>
    <w:rsid w:val="00FA1376"/>
    <w:rsid w:val="00FA137C"/>
    <w:rsid w:val="00FA1380"/>
    <w:rsid w:val="00FA13AE"/>
    <w:rsid w:val="00FA13B5"/>
    <w:rsid w:val="00FA1450"/>
    <w:rsid w:val="00FA146B"/>
    <w:rsid w:val="00FA147F"/>
    <w:rsid w:val="00FA14D1"/>
    <w:rsid w:val="00FA14F2"/>
    <w:rsid w:val="00FA1513"/>
    <w:rsid w:val="00FA1577"/>
    <w:rsid w:val="00FA158F"/>
    <w:rsid w:val="00FA1598"/>
    <w:rsid w:val="00FA15A6"/>
    <w:rsid w:val="00FA15C1"/>
    <w:rsid w:val="00FA15D0"/>
    <w:rsid w:val="00FA1603"/>
    <w:rsid w:val="00FA1682"/>
    <w:rsid w:val="00FA16D7"/>
    <w:rsid w:val="00FA174A"/>
    <w:rsid w:val="00FA174D"/>
    <w:rsid w:val="00FA1760"/>
    <w:rsid w:val="00FA179B"/>
    <w:rsid w:val="00FA17C6"/>
    <w:rsid w:val="00FA17DC"/>
    <w:rsid w:val="00FA17E3"/>
    <w:rsid w:val="00FA17EA"/>
    <w:rsid w:val="00FA1807"/>
    <w:rsid w:val="00FA1867"/>
    <w:rsid w:val="00FA18C5"/>
    <w:rsid w:val="00FA18E2"/>
    <w:rsid w:val="00FA1903"/>
    <w:rsid w:val="00FA191F"/>
    <w:rsid w:val="00FA1996"/>
    <w:rsid w:val="00FA19AD"/>
    <w:rsid w:val="00FA19C5"/>
    <w:rsid w:val="00FA19FE"/>
    <w:rsid w:val="00FA1A8C"/>
    <w:rsid w:val="00FA1ABC"/>
    <w:rsid w:val="00FA1AC7"/>
    <w:rsid w:val="00FA1AD1"/>
    <w:rsid w:val="00FA1AF1"/>
    <w:rsid w:val="00FA1B43"/>
    <w:rsid w:val="00FA1B44"/>
    <w:rsid w:val="00FA1BBC"/>
    <w:rsid w:val="00FA1BDE"/>
    <w:rsid w:val="00FA1C23"/>
    <w:rsid w:val="00FA1C2A"/>
    <w:rsid w:val="00FA1C64"/>
    <w:rsid w:val="00FA1C90"/>
    <w:rsid w:val="00FA1CB0"/>
    <w:rsid w:val="00FA1CE7"/>
    <w:rsid w:val="00FA1D0B"/>
    <w:rsid w:val="00FA1D10"/>
    <w:rsid w:val="00FA1D57"/>
    <w:rsid w:val="00FA1D60"/>
    <w:rsid w:val="00FA1D86"/>
    <w:rsid w:val="00FA1D98"/>
    <w:rsid w:val="00FA1E00"/>
    <w:rsid w:val="00FA1E01"/>
    <w:rsid w:val="00FA1E7C"/>
    <w:rsid w:val="00FA1E93"/>
    <w:rsid w:val="00FA1EA3"/>
    <w:rsid w:val="00FA1EBE"/>
    <w:rsid w:val="00FA1EDA"/>
    <w:rsid w:val="00FA1EFF"/>
    <w:rsid w:val="00FA1F2B"/>
    <w:rsid w:val="00FA1F38"/>
    <w:rsid w:val="00FA2031"/>
    <w:rsid w:val="00FA203E"/>
    <w:rsid w:val="00FA2050"/>
    <w:rsid w:val="00FA20D0"/>
    <w:rsid w:val="00FA2103"/>
    <w:rsid w:val="00FA2119"/>
    <w:rsid w:val="00FA2134"/>
    <w:rsid w:val="00FA2169"/>
    <w:rsid w:val="00FA2173"/>
    <w:rsid w:val="00FA2180"/>
    <w:rsid w:val="00FA21EA"/>
    <w:rsid w:val="00FA2228"/>
    <w:rsid w:val="00FA224F"/>
    <w:rsid w:val="00FA229C"/>
    <w:rsid w:val="00FA22AC"/>
    <w:rsid w:val="00FA230A"/>
    <w:rsid w:val="00FA2376"/>
    <w:rsid w:val="00FA23A1"/>
    <w:rsid w:val="00FA23CA"/>
    <w:rsid w:val="00FA23E5"/>
    <w:rsid w:val="00FA2424"/>
    <w:rsid w:val="00FA2430"/>
    <w:rsid w:val="00FA2467"/>
    <w:rsid w:val="00FA246D"/>
    <w:rsid w:val="00FA24C3"/>
    <w:rsid w:val="00FA24F7"/>
    <w:rsid w:val="00FA2511"/>
    <w:rsid w:val="00FA253C"/>
    <w:rsid w:val="00FA2551"/>
    <w:rsid w:val="00FA255D"/>
    <w:rsid w:val="00FA25A0"/>
    <w:rsid w:val="00FA25AF"/>
    <w:rsid w:val="00FA25B8"/>
    <w:rsid w:val="00FA25F3"/>
    <w:rsid w:val="00FA25F9"/>
    <w:rsid w:val="00FA262E"/>
    <w:rsid w:val="00FA266D"/>
    <w:rsid w:val="00FA269C"/>
    <w:rsid w:val="00FA26BE"/>
    <w:rsid w:val="00FA26D1"/>
    <w:rsid w:val="00FA26D5"/>
    <w:rsid w:val="00FA26DB"/>
    <w:rsid w:val="00FA26EA"/>
    <w:rsid w:val="00FA2712"/>
    <w:rsid w:val="00FA2735"/>
    <w:rsid w:val="00FA2755"/>
    <w:rsid w:val="00FA2759"/>
    <w:rsid w:val="00FA2782"/>
    <w:rsid w:val="00FA27AD"/>
    <w:rsid w:val="00FA27C7"/>
    <w:rsid w:val="00FA27CA"/>
    <w:rsid w:val="00FA27E1"/>
    <w:rsid w:val="00FA27ED"/>
    <w:rsid w:val="00FA2811"/>
    <w:rsid w:val="00FA2839"/>
    <w:rsid w:val="00FA2852"/>
    <w:rsid w:val="00FA2885"/>
    <w:rsid w:val="00FA28CA"/>
    <w:rsid w:val="00FA28E3"/>
    <w:rsid w:val="00FA2947"/>
    <w:rsid w:val="00FA295B"/>
    <w:rsid w:val="00FA296A"/>
    <w:rsid w:val="00FA2982"/>
    <w:rsid w:val="00FA29A9"/>
    <w:rsid w:val="00FA29B4"/>
    <w:rsid w:val="00FA29C2"/>
    <w:rsid w:val="00FA29CC"/>
    <w:rsid w:val="00FA2A34"/>
    <w:rsid w:val="00FA2ABD"/>
    <w:rsid w:val="00FA2AE9"/>
    <w:rsid w:val="00FA2B14"/>
    <w:rsid w:val="00FA2B29"/>
    <w:rsid w:val="00FA2B33"/>
    <w:rsid w:val="00FA2B53"/>
    <w:rsid w:val="00FA2B6F"/>
    <w:rsid w:val="00FA2B83"/>
    <w:rsid w:val="00FA2B90"/>
    <w:rsid w:val="00FA2BBB"/>
    <w:rsid w:val="00FA2BC4"/>
    <w:rsid w:val="00FA2BED"/>
    <w:rsid w:val="00FA2C01"/>
    <w:rsid w:val="00FA2C19"/>
    <w:rsid w:val="00FA2C76"/>
    <w:rsid w:val="00FA2CAD"/>
    <w:rsid w:val="00FA2CB5"/>
    <w:rsid w:val="00FA2CF5"/>
    <w:rsid w:val="00FA2D03"/>
    <w:rsid w:val="00FA2D3F"/>
    <w:rsid w:val="00FA2D72"/>
    <w:rsid w:val="00FA2D91"/>
    <w:rsid w:val="00FA2DA5"/>
    <w:rsid w:val="00FA2DD5"/>
    <w:rsid w:val="00FA2DD8"/>
    <w:rsid w:val="00FA2DF3"/>
    <w:rsid w:val="00FA2E83"/>
    <w:rsid w:val="00FA2F15"/>
    <w:rsid w:val="00FA2F28"/>
    <w:rsid w:val="00FA2F2C"/>
    <w:rsid w:val="00FA2F63"/>
    <w:rsid w:val="00FA2F83"/>
    <w:rsid w:val="00FA2F9B"/>
    <w:rsid w:val="00FA2FD5"/>
    <w:rsid w:val="00FA2FE2"/>
    <w:rsid w:val="00FA2FFA"/>
    <w:rsid w:val="00FA301F"/>
    <w:rsid w:val="00FA304B"/>
    <w:rsid w:val="00FA3068"/>
    <w:rsid w:val="00FA3083"/>
    <w:rsid w:val="00FA3090"/>
    <w:rsid w:val="00FA3109"/>
    <w:rsid w:val="00FA314F"/>
    <w:rsid w:val="00FA318E"/>
    <w:rsid w:val="00FA3225"/>
    <w:rsid w:val="00FA323D"/>
    <w:rsid w:val="00FA324B"/>
    <w:rsid w:val="00FA3279"/>
    <w:rsid w:val="00FA328D"/>
    <w:rsid w:val="00FA32BD"/>
    <w:rsid w:val="00FA32D0"/>
    <w:rsid w:val="00FA32E3"/>
    <w:rsid w:val="00FA32ED"/>
    <w:rsid w:val="00FA32F9"/>
    <w:rsid w:val="00FA330B"/>
    <w:rsid w:val="00FA3352"/>
    <w:rsid w:val="00FA339C"/>
    <w:rsid w:val="00FA33A2"/>
    <w:rsid w:val="00FA33D0"/>
    <w:rsid w:val="00FA33D2"/>
    <w:rsid w:val="00FA33D8"/>
    <w:rsid w:val="00FA33EC"/>
    <w:rsid w:val="00FA33F5"/>
    <w:rsid w:val="00FA3417"/>
    <w:rsid w:val="00FA3437"/>
    <w:rsid w:val="00FA3441"/>
    <w:rsid w:val="00FA345D"/>
    <w:rsid w:val="00FA345E"/>
    <w:rsid w:val="00FA3467"/>
    <w:rsid w:val="00FA346A"/>
    <w:rsid w:val="00FA347C"/>
    <w:rsid w:val="00FA34BE"/>
    <w:rsid w:val="00FA34C9"/>
    <w:rsid w:val="00FA3515"/>
    <w:rsid w:val="00FA3522"/>
    <w:rsid w:val="00FA355B"/>
    <w:rsid w:val="00FA359C"/>
    <w:rsid w:val="00FA35BE"/>
    <w:rsid w:val="00FA35EC"/>
    <w:rsid w:val="00FA35EF"/>
    <w:rsid w:val="00FA3636"/>
    <w:rsid w:val="00FA3657"/>
    <w:rsid w:val="00FA367C"/>
    <w:rsid w:val="00FA36E4"/>
    <w:rsid w:val="00FA36F7"/>
    <w:rsid w:val="00FA3704"/>
    <w:rsid w:val="00FA3731"/>
    <w:rsid w:val="00FA3773"/>
    <w:rsid w:val="00FA377F"/>
    <w:rsid w:val="00FA3789"/>
    <w:rsid w:val="00FA37CF"/>
    <w:rsid w:val="00FA37D4"/>
    <w:rsid w:val="00FA37E6"/>
    <w:rsid w:val="00FA37E8"/>
    <w:rsid w:val="00FA37F6"/>
    <w:rsid w:val="00FA3809"/>
    <w:rsid w:val="00FA3857"/>
    <w:rsid w:val="00FA3885"/>
    <w:rsid w:val="00FA38B0"/>
    <w:rsid w:val="00FA38EB"/>
    <w:rsid w:val="00FA391B"/>
    <w:rsid w:val="00FA391D"/>
    <w:rsid w:val="00FA3973"/>
    <w:rsid w:val="00FA397D"/>
    <w:rsid w:val="00FA39B8"/>
    <w:rsid w:val="00FA39FA"/>
    <w:rsid w:val="00FA3A23"/>
    <w:rsid w:val="00FA3A51"/>
    <w:rsid w:val="00FA3A5D"/>
    <w:rsid w:val="00FA3AB7"/>
    <w:rsid w:val="00FA3ADF"/>
    <w:rsid w:val="00FA3AE8"/>
    <w:rsid w:val="00FA3AEE"/>
    <w:rsid w:val="00FA3B1A"/>
    <w:rsid w:val="00FA3B7D"/>
    <w:rsid w:val="00FA3BB2"/>
    <w:rsid w:val="00FA3BC1"/>
    <w:rsid w:val="00FA3BF3"/>
    <w:rsid w:val="00FA3C12"/>
    <w:rsid w:val="00FA3C23"/>
    <w:rsid w:val="00FA3C26"/>
    <w:rsid w:val="00FA3C71"/>
    <w:rsid w:val="00FA3C78"/>
    <w:rsid w:val="00FA3C98"/>
    <w:rsid w:val="00FA3D50"/>
    <w:rsid w:val="00FA3DA8"/>
    <w:rsid w:val="00FA3DAA"/>
    <w:rsid w:val="00FA3DD0"/>
    <w:rsid w:val="00FA3F5F"/>
    <w:rsid w:val="00FA3F75"/>
    <w:rsid w:val="00FA3FD5"/>
    <w:rsid w:val="00FA3FDB"/>
    <w:rsid w:val="00FA3FF6"/>
    <w:rsid w:val="00FA400E"/>
    <w:rsid w:val="00FA407C"/>
    <w:rsid w:val="00FA40C7"/>
    <w:rsid w:val="00FA40CA"/>
    <w:rsid w:val="00FA40D7"/>
    <w:rsid w:val="00FA416B"/>
    <w:rsid w:val="00FA4174"/>
    <w:rsid w:val="00FA417F"/>
    <w:rsid w:val="00FA4188"/>
    <w:rsid w:val="00FA4190"/>
    <w:rsid w:val="00FA4193"/>
    <w:rsid w:val="00FA420B"/>
    <w:rsid w:val="00FA428D"/>
    <w:rsid w:val="00FA42BA"/>
    <w:rsid w:val="00FA42F0"/>
    <w:rsid w:val="00FA4304"/>
    <w:rsid w:val="00FA435D"/>
    <w:rsid w:val="00FA437D"/>
    <w:rsid w:val="00FA43AD"/>
    <w:rsid w:val="00FA43BA"/>
    <w:rsid w:val="00FA43F7"/>
    <w:rsid w:val="00FA4436"/>
    <w:rsid w:val="00FA445A"/>
    <w:rsid w:val="00FA4468"/>
    <w:rsid w:val="00FA447E"/>
    <w:rsid w:val="00FA4497"/>
    <w:rsid w:val="00FA44A7"/>
    <w:rsid w:val="00FA44AA"/>
    <w:rsid w:val="00FA450F"/>
    <w:rsid w:val="00FA457F"/>
    <w:rsid w:val="00FA45AF"/>
    <w:rsid w:val="00FA45C4"/>
    <w:rsid w:val="00FA45F0"/>
    <w:rsid w:val="00FA4643"/>
    <w:rsid w:val="00FA465E"/>
    <w:rsid w:val="00FA4681"/>
    <w:rsid w:val="00FA4697"/>
    <w:rsid w:val="00FA4705"/>
    <w:rsid w:val="00FA4731"/>
    <w:rsid w:val="00FA47C3"/>
    <w:rsid w:val="00FA4830"/>
    <w:rsid w:val="00FA484D"/>
    <w:rsid w:val="00FA485C"/>
    <w:rsid w:val="00FA486D"/>
    <w:rsid w:val="00FA4882"/>
    <w:rsid w:val="00FA48B2"/>
    <w:rsid w:val="00FA48F0"/>
    <w:rsid w:val="00FA4900"/>
    <w:rsid w:val="00FA491C"/>
    <w:rsid w:val="00FA4923"/>
    <w:rsid w:val="00FA4987"/>
    <w:rsid w:val="00FA49EC"/>
    <w:rsid w:val="00FA4A70"/>
    <w:rsid w:val="00FA4A72"/>
    <w:rsid w:val="00FA4A73"/>
    <w:rsid w:val="00FA4AB0"/>
    <w:rsid w:val="00FA4ACB"/>
    <w:rsid w:val="00FA4ADE"/>
    <w:rsid w:val="00FA4B04"/>
    <w:rsid w:val="00FA4B9E"/>
    <w:rsid w:val="00FA4BF3"/>
    <w:rsid w:val="00FA4C00"/>
    <w:rsid w:val="00FA4C11"/>
    <w:rsid w:val="00FA4C7A"/>
    <w:rsid w:val="00FA4CA3"/>
    <w:rsid w:val="00FA4CA7"/>
    <w:rsid w:val="00FA4CAE"/>
    <w:rsid w:val="00FA4CBF"/>
    <w:rsid w:val="00FA4CC1"/>
    <w:rsid w:val="00FA4D02"/>
    <w:rsid w:val="00FA4D0F"/>
    <w:rsid w:val="00FA4D11"/>
    <w:rsid w:val="00FA4D98"/>
    <w:rsid w:val="00FA4DA8"/>
    <w:rsid w:val="00FA4E1B"/>
    <w:rsid w:val="00FA4E71"/>
    <w:rsid w:val="00FA4E8D"/>
    <w:rsid w:val="00FA4EEF"/>
    <w:rsid w:val="00FA4F31"/>
    <w:rsid w:val="00FA4F64"/>
    <w:rsid w:val="00FA4FC8"/>
    <w:rsid w:val="00FA4FDD"/>
    <w:rsid w:val="00FA4FF8"/>
    <w:rsid w:val="00FA5028"/>
    <w:rsid w:val="00FA5073"/>
    <w:rsid w:val="00FA507E"/>
    <w:rsid w:val="00FA5083"/>
    <w:rsid w:val="00FA508C"/>
    <w:rsid w:val="00FA50C6"/>
    <w:rsid w:val="00FA50E2"/>
    <w:rsid w:val="00FA50E8"/>
    <w:rsid w:val="00FA50F4"/>
    <w:rsid w:val="00FA5123"/>
    <w:rsid w:val="00FA5134"/>
    <w:rsid w:val="00FA5152"/>
    <w:rsid w:val="00FA5159"/>
    <w:rsid w:val="00FA5179"/>
    <w:rsid w:val="00FA51CA"/>
    <w:rsid w:val="00FA51CF"/>
    <w:rsid w:val="00FA51F9"/>
    <w:rsid w:val="00FA520B"/>
    <w:rsid w:val="00FA524B"/>
    <w:rsid w:val="00FA525D"/>
    <w:rsid w:val="00FA525F"/>
    <w:rsid w:val="00FA526D"/>
    <w:rsid w:val="00FA526E"/>
    <w:rsid w:val="00FA527F"/>
    <w:rsid w:val="00FA5299"/>
    <w:rsid w:val="00FA52C1"/>
    <w:rsid w:val="00FA52E7"/>
    <w:rsid w:val="00FA530B"/>
    <w:rsid w:val="00FA5312"/>
    <w:rsid w:val="00FA5315"/>
    <w:rsid w:val="00FA534F"/>
    <w:rsid w:val="00FA53C1"/>
    <w:rsid w:val="00FA53D2"/>
    <w:rsid w:val="00FA53D4"/>
    <w:rsid w:val="00FA53F3"/>
    <w:rsid w:val="00FA542A"/>
    <w:rsid w:val="00FA549E"/>
    <w:rsid w:val="00FA54A1"/>
    <w:rsid w:val="00FA54BA"/>
    <w:rsid w:val="00FA54BE"/>
    <w:rsid w:val="00FA5544"/>
    <w:rsid w:val="00FA5545"/>
    <w:rsid w:val="00FA5562"/>
    <w:rsid w:val="00FA5566"/>
    <w:rsid w:val="00FA55A4"/>
    <w:rsid w:val="00FA55DD"/>
    <w:rsid w:val="00FA56D6"/>
    <w:rsid w:val="00FA56DA"/>
    <w:rsid w:val="00FA56E6"/>
    <w:rsid w:val="00FA5713"/>
    <w:rsid w:val="00FA572F"/>
    <w:rsid w:val="00FA5730"/>
    <w:rsid w:val="00FA57BB"/>
    <w:rsid w:val="00FA57C1"/>
    <w:rsid w:val="00FA57DE"/>
    <w:rsid w:val="00FA5817"/>
    <w:rsid w:val="00FA584B"/>
    <w:rsid w:val="00FA5867"/>
    <w:rsid w:val="00FA587D"/>
    <w:rsid w:val="00FA587E"/>
    <w:rsid w:val="00FA588F"/>
    <w:rsid w:val="00FA58E3"/>
    <w:rsid w:val="00FA58EC"/>
    <w:rsid w:val="00FA58F3"/>
    <w:rsid w:val="00FA5900"/>
    <w:rsid w:val="00FA5908"/>
    <w:rsid w:val="00FA5915"/>
    <w:rsid w:val="00FA5970"/>
    <w:rsid w:val="00FA59D1"/>
    <w:rsid w:val="00FA59DB"/>
    <w:rsid w:val="00FA5A2C"/>
    <w:rsid w:val="00FA5A67"/>
    <w:rsid w:val="00FA5A86"/>
    <w:rsid w:val="00FA5AA2"/>
    <w:rsid w:val="00FA5AA5"/>
    <w:rsid w:val="00FA5ABB"/>
    <w:rsid w:val="00FA5AC2"/>
    <w:rsid w:val="00FA5B27"/>
    <w:rsid w:val="00FA5B3D"/>
    <w:rsid w:val="00FA5B43"/>
    <w:rsid w:val="00FA5B48"/>
    <w:rsid w:val="00FA5B56"/>
    <w:rsid w:val="00FA5B7B"/>
    <w:rsid w:val="00FA5BED"/>
    <w:rsid w:val="00FA5BFC"/>
    <w:rsid w:val="00FA5C05"/>
    <w:rsid w:val="00FA5C40"/>
    <w:rsid w:val="00FA5C8A"/>
    <w:rsid w:val="00FA5CAA"/>
    <w:rsid w:val="00FA5CD9"/>
    <w:rsid w:val="00FA5D55"/>
    <w:rsid w:val="00FA5DEC"/>
    <w:rsid w:val="00FA5E7A"/>
    <w:rsid w:val="00FA5E94"/>
    <w:rsid w:val="00FA5EAC"/>
    <w:rsid w:val="00FA5ECC"/>
    <w:rsid w:val="00FA5EEB"/>
    <w:rsid w:val="00FA5F11"/>
    <w:rsid w:val="00FA5F18"/>
    <w:rsid w:val="00FA5F67"/>
    <w:rsid w:val="00FA5F95"/>
    <w:rsid w:val="00FA5FD5"/>
    <w:rsid w:val="00FA5FF6"/>
    <w:rsid w:val="00FA603A"/>
    <w:rsid w:val="00FA6069"/>
    <w:rsid w:val="00FA6097"/>
    <w:rsid w:val="00FA609F"/>
    <w:rsid w:val="00FA60D2"/>
    <w:rsid w:val="00FA60F2"/>
    <w:rsid w:val="00FA60FC"/>
    <w:rsid w:val="00FA610F"/>
    <w:rsid w:val="00FA6152"/>
    <w:rsid w:val="00FA616F"/>
    <w:rsid w:val="00FA619C"/>
    <w:rsid w:val="00FA61C3"/>
    <w:rsid w:val="00FA61EF"/>
    <w:rsid w:val="00FA6207"/>
    <w:rsid w:val="00FA6213"/>
    <w:rsid w:val="00FA627C"/>
    <w:rsid w:val="00FA62B2"/>
    <w:rsid w:val="00FA62CA"/>
    <w:rsid w:val="00FA6302"/>
    <w:rsid w:val="00FA6308"/>
    <w:rsid w:val="00FA632E"/>
    <w:rsid w:val="00FA63AB"/>
    <w:rsid w:val="00FA63C8"/>
    <w:rsid w:val="00FA63D4"/>
    <w:rsid w:val="00FA63D8"/>
    <w:rsid w:val="00FA6403"/>
    <w:rsid w:val="00FA6421"/>
    <w:rsid w:val="00FA6438"/>
    <w:rsid w:val="00FA6466"/>
    <w:rsid w:val="00FA646C"/>
    <w:rsid w:val="00FA648B"/>
    <w:rsid w:val="00FA64B6"/>
    <w:rsid w:val="00FA64CD"/>
    <w:rsid w:val="00FA64E0"/>
    <w:rsid w:val="00FA6503"/>
    <w:rsid w:val="00FA653E"/>
    <w:rsid w:val="00FA657A"/>
    <w:rsid w:val="00FA657E"/>
    <w:rsid w:val="00FA659B"/>
    <w:rsid w:val="00FA659C"/>
    <w:rsid w:val="00FA659D"/>
    <w:rsid w:val="00FA65B6"/>
    <w:rsid w:val="00FA65D1"/>
    <w:rsid w:val="00FA65DC"/>
    <w:rsid w:val="00FA65F7"/>
    <w:rsid w:val="00FA6607"/>
    <w:rsid w:val="00FA6612"/>
    <w:rsid w:val="00FA6689"/>
    <w:rsid w:val="00FA66A5"/>
    <w:rsid w:val="00FA66A9"/>
    <w:rsid w:val="00FA66D2"/>
    <w:rsid w:val="00FA66D5"/>
    <w:rsid w:val="00FA66FF"/>
    <w:rsid w:val="00FA6712"/>
    <w:rsid w:val="00FA6724"/>
    <w:rsid w:val="00FA6749"/>
    <w:rsid w:val="00FA6755"/>
    <w:rsid w:val="00FA6786"/>
    <w:rsid w:val="00FA67A4"/>
    <w:rsid w:val="00FA681F"/>
    <w:rsid w:val="00FA6844"/>
    <w:rsid w:val="00FA6851"/>
    <w:rsid w:val="00FA6853"/>
    <w:rsid w:val="00FA687B"/>
    <w:rsid w:val="00FA6886"/>
    <w:rsid w:val="00FA68E3"/>
    <w:rsid w:val="00FA68EA"/>
    <w:rsid w:val="00FA692A"/>
    <w:rsid w:val="00FA695B"/>
    <w:rsid w:val="00FA695D"/>
    <w:rsid w:val="00FA696C"/>
    <w:rsid w:val="00FA69C6"/>
    <w:rsid w:val="00FA69DB"/>
    <w:rsid w:val="00FA69F4"/>
    <w:rsid w:val="00FA6A22"/>
    <w:rsid w:val="00FA6A3D"/>
    <w:rsid w:val="00FA6A69"/>
    <w:rsid w:val="00FA6A71"/>
    <w:rsid w:val="00FA6ABD"/>
    <w:rsid w:val="00FA6AF0"/>
    <w:rsid w:val="00FA6B08"/>
    <w:rsid w:val="00FA6B37"/>
    <w:rsid w:val="00FA6B67"/>
    <w:rsid w:val="00FA6B73"/>
    <w:rsid w:val="00FA6B96"/>
    <w:rsid w:val="00FA6BFD"/>
    <w:rsid w:val="00FA6C0A"/>
    <w:rsid w:val="00FA6C32"/>
    <w:rsid w:val="00FA6C3B"/>
    <w:rsid w:val="00FA6C59"/>
    <w:rsid w:val="00FA6C73"/>
    <w:rsid w:val="00FA6CC0"/>
    <w:rsid w:val="00FA6CD1"/>
    <w:rsid w:val="00FA6CE7"/>
    <w:rsid w:val="00FA6CF5"/>
    <w:rsid w:val="00FA6D28"/>
    <w:rsid w:val="00FA6D75"/>
    <w:rsid w:val="00FA6D7B"/>
    <w:rsid w:val="00FA6D81"/>
    <w:rsid w:val="00FA6D8A"/>
    <w:rsid w:val="00FA6D90"/>
    <w:rsid w:val="00FA6D93"/>
    <w:rsid w:val="00FA6DA3"/>
    <w:rsid w:val="00FA6DBA"/>
    <w:rsid w:val="00FA6DC2"/>
    <w:rsid w:val="00FA6E2F"/>
    <w:rsid w:val="00FA6E4C"/>
    <w:rsid w:val="00FA6EA7"/>
    <w:rsid w:val="00FA6ED4"/>
    <w:rsid w:val="00FA6EF0"/>
    <w:rsid w:val="00FA6F15"/>
    <w:rsid w:val="00FA6FA7"/>
    <w:rsid w:val="00FA6FCF"/>
    <w:rsid w:val="00FA7009"/>
    <w:rsid w:val="00FA703D"/>
    <w:rsid w:val="00FA704C"/>
    <w:rsid w:val="00FA7089"/>
    <w:rsid w:val="00FA7115"/>
    <w:rsid w:val="00FA7126"/>
    <w:rsid w:val="00FA715E"/>
    <w:rsid w:val="00FA718E"/>
    <w:rsid w:val="00FA71D0"/>
    <w:rsid w:val="00FA71EB"/>
    <w:rsid w:val="00FA71F4"/>
    <w:rsid w:val="00FA7217"/>
    <w:rsid w:val="00FA724B"/>
    <w:rsid w:val="00FA72B0"/>
    <w:rsid w:val="00FA7367"/>
    <w:rsid w:val="00FA736A"/>
    <w:rsid w:val="00FA737C"/>
    <w:rsid w:val="00FA7395"/>
    <w:rsid w:val="00FA73C5"/>
    <w:rsid w:val="00FA73F9"/>
    <w:rsid w:val="00FA7413"/>
    <w:rsid w:val="00FA7429"/>
    <w:rsid w:val="00FA745E"/>
    <w:rsid w:val="00FA7474"/>
    <w:rsid w:val="00FA7488"/>
    <w:rsid w:val="00FA74C3"/>
    <w:rsid w:val="00FA74D1"/>
    <w:rsid w:val="00FA74D7"/>
    <w:rsid w:val="00FA74DB"/>
    <w:rsid w:val="00FA74F4"/>
    <w:rsid w:val="00FA751B"/>
    <w:rsid w:val="00FA754C"/>
    <w:rsid w:val="00FA75B0"/>
    <w:rsid w:val="00FA75B3"/>
    <w:rsid w:val="00FA7611"/>
    <w:rsid w:val="00FA7644"/>
    <w:rsid w:val="00FA7649"/>
    <w:rsid w:val="00FA765E"/>
    <w:rsid w:val="00FA7679"/>
    <w:rsid w:val="00FA76A4"/>
    <w:rsid w:val="00FA7752"/>
    <w:rsid w:val="00FA77BB"/>
    <w:rsid w:val="00FA77D2"/>
    <w:rsid w:val="00FA77E0"/>
    <w:rsid w:val="00FA78C8"/>
    <w:rsid w:val="00FA7911"/>
    <w:rsid w:val="00FA7913"/>
    <w:rsid w:val="00FA791D"/>
    <w:rsid w:val="00FA7921"/>
    <w:rsid w:val="00FA7934"/>
    <w:rsid w:val="00FA7991"/>
    <w:rsid w:val="00FA79C5"/>
    <w:rsid w:val="00FA79C6"/>
    <w:rsid w:val="00FA7A31"/>
    <w:rsid w:val="00FA7A77"/>
    <w:rsid w:val="00FA7B0D"/>
    <w:rsid w:val="00FA7B14"/>
    <w:rsid w:val="00FA7B53"/>
    <w:rsid w:val="00FA7B5C"/>
    <w:rsid w:val="00FA7BBD"/>
    <w:rsid w:val="00FA7BBE"/>
    <w:rsid w:val="00FA7BD5"/>
    <w:rsid w:val="00FA7BD9"/>
    <w:rsid w:val="00FA7C6B"/>
    <w:rsid w:val="00FA7C6D"/>
    <w:rsid w:val="00FA7CAB"/>
    <w:rsid w:val="00FA7CBD"/>
    <w:rsid w:val="00FA7CC6"/>
    <w:rsid w:val="00FA7CF3"/>
    <w:rsid w:val="00FA7CFD"/>
    <w:rsid w:val="00FA7D09"/>
    <w:rsid w:val="00FA7D10"/>
    <w:rsid w:val="00FA7D69"/>
    <w:rsid w:val="00FA7D7B"/>
    <w:rsid w:val="00FA7DF0"/>
    <w:rsid w:val="00FA7DFE"/>
    <w:rsid w:val="00FA7E56"/>
    <w:rsid w:val="00FA7E77"/>
    <w:rsid w:val="00FA7E8E"/>
    <w:rsid w:val="00FA7F99"/>
    <w:rsid w:val="00FA7FE4"/>
    <w:rsid w:val="00FA7FEC"/>
    <w:rsid w:val="00FB001E"/>
    <w:rsid w:val="00FB0076"/>
    <w:rsid w:val="00FB0096"/>
    <w:rsid w:val="00FB00FF"/>
    <w:rsid w:val="00FB0122"/>
    <w:rsid w:val="00FB0130"/>
    <w:rsid w:val="00FB0162"/>
    <w:rsid w:val="00FB019B"/>
    <w:rsid w:val="00FB01E5"/>
    <w:rsid w:val="00FB0208"/>
    <w:rsid w:val="00FB0243"/>
    <w:rsid w:val="00FB02CE"/>
    <w:rsid w:val="00FB02EA"/>
    <w:rsid w:val="00FB02F2"/>
    <w:rsid w:val="00FB02F8"/>
    <w:rsid w:val="00FB038E"/>
    <w:rsid w:val="00FB0397"/>
    <w:rsid w:val="00FB03E6"/>
    <w:rsid w:val="00FB0423"/>
    <w:rsid w:val="00FB0425"/>
    <w:rsid w:val="00FB045E"/>
    <w:rsid w:val="00FB0472"/>
    <w:rsid w:val="00FB049F"/>
    <w:rsid w:val="00FB04A8"/>
    <w:rsid w:val="00FB04E4"/>
    <w:rsid w:val="00FB0514"/>
    <w:rsid w:val="00FB0555"/>
    <w:rsid w:val="00FB0573"/>
    <w:rsid w:val="00FB05A2"/>
    <w:rsid w:val="00FB05B2"/>
    <w:rsid w:val="00FB05CE"/>
    <w:rsid w:val="00FB05DB"/>
    <w:rsid w:val="00FB05E1"/>
    <w:rsid w:val="00FB061C"/>
    <w:rsid w:val="00FB0676"/>
    <w:rsid w:val="00FB0682"/>
    <w:rsid w:val="00FB0688"/>
    <w:rsid w:val="00FB06DB"/>
    <w:rsid w:val="00FB0708"/>
    <w:rsid w:val="00FB0728"/>
    <w:rsid w:val="00FB073F"/>
    <w:rsid w:val="00FB0752"/>
    <w:rsid w:val="00FB0781"/>
    <w:rsid w:val="00FB07A4"/>
    <w:rsid w:val="00FB080E"/>
    <w:rsid w:val="00FB0845"/>
    <w:rsid w:val="00FB0859"/>
    <w:rsid w:val="00FB085A"/>
    <w:rsid w:val="00FB086B"/>
    <w:rsid w:val="00FB087A"/>
    <w:rsid w:val="00FB08C4"/>
    <w:rsid w:val="00FB08EE"/>
    <w:rsid w:val="00FB08FF"/>
    <w:rsid w:val="00FB090C"/>
    <w:rsid w:val="00FB0972"/>
    <w:rsid w:val="00FB0999"/>
    <w:rsid w:val="00FB09C4"/>
    <w:rsid w:val="00FB0A75"/>
    <w:rsid w:val="00FB0AC4"/>
    <w:rsid w:val="00FB0AC9"/>
    <w:rsid w:val="00FB0ACC"/>
    <w:rsid w:val="00FB0ADD"/>
    <w:rsid w:val="00FB0AE7"/>
    <w:rsid w:val="00FB0B13"/>
    <w:rsid w:val="00FB0B4D"/>
    <w:rsid w:val="00FB0B6D"/>
    <w:rsid w:val="00FB0B81"/>
    <w:rsid w:val="00FB0B97"/>
    <w:rsid w:val="00FB0BF1"/>
    <w:rsid w:val="00FB0C0B"/>
    <w:rsid w:val="00FB0C17"/>
    <w:rsid w:val="00FB0C28"/>
    <w:rsid w:val="00FB0C2C"/>
    <w:rsid w:val="00FB0C52"/>
    <w:rsid w:val="00FB0C7E"/>
    <w:rsid w:val="00FB0C80"/>
    <w:rsid w:val="00FB0CD8"/>
    <w:rsid w:val="00FB0CEE"/>
    <w:rsid w:val="00FB0D50"/>
    <w:rsid w:val="00FB0D52"/>
    <w:rsid w:val="00FB0D8A"/>
    <w:rsid w:val="00FB0D90"/>
    <w:rsid w:val="00FB0DCD"/>
    <w:rsid w:val="00FB0DF3"/>
    <w:rsid w:val="00FB0E31"/>
    <w:rsid w:val="00FB0E41"/>
    <w:rsid w:val="00FB0E88"/>
    <w:rsid w:val="00FB0EC1"/>
    <w:rsid w:val="00FB0EC9"/>
    <w:rsid w:val="00FB0EEA"/>
    <w:rsid w:val="00FB0EEB"/>
    <w:rsid w:val="00FB0F14"/>
    <w:rsid w:val="00FB0F60"/>
    <w:rsid w:val="00FB0F8D"/>
    <w:rsid w:val="00FB101F"/>
    <w:rsid w:val="00FB1026"/>
    <w:rsid w:val="00FB104F"/>
    <w:rsid w:val="00FB106C"/>
    <w:rsid w:val="00FB1084"/>
    <w:rsid w:val="00FB1087"/>
    <w:rsid w:val="00FB10DA"/>
    <w:rsid w:val="00FB1141"/>
    <w:rsid w:val="00FB116F"/>
    <w:rsid w:val="00FB11DE"/>
    <w:rsid w:val="00FB120F"/>
    <w:rsid w:val="00FB123F"/>
    <w:rsid w:val="00FB1245"/>
    <w:rsid w:val="00FB129E"/>
    <w:rsid w:val="00FB12B2"/>
    <w:rsid w:val="00FB1305"/>
    <w:rsid w:val="00FB1314"/>
    <w:rsid w:val="00FB1336"/>
    <w:rsid w:val="00FB1385"/>
    <w:rsid w:val="00FB1392"/>
    <w:rsid w:val="00FB13BE"/>
    <w:rsid w:val="00FB13CA"/>
    <w:rsid w:val="00FB13F1"/>
    <w:rsid w:val="00FB13FA"/>
    <w:rsid w:val="00FB141A"/>
    <w:rsid w:val="00FB1437"/>
    <w:rsid w:val="00FB1507"/>
    <w:rsid w:val="00FB1575"/>
    <w:rsid w:val="00FB15A5"/>
    <w:rsid w:val="00FB15AF"/>
    <w:rsid w:val="00FB15D4"/>
    <w:rsid w:val="00FB1614"/>
    <w:rsid w:val="00FB161A"/>
    <w:rsid w:val="00FB16E7"/>
    <w:rsid w:val="00FB1715"/>
    <w:rsid w:val="00FB1729"/>
    <w:rsid w:val="00FB1762"/>
    <w:rsid w:val="00FB1795"/>
    <w:rsid w:val="00FB179A"/>
    <w:rsid w:val="00FB17A1"/>
    <w:rsid w:val="00FB17C1"/>
    <w:rsid w:val="00FB180D"/>
    <w:rsid w:val="00FB1852"/>
    <w:rsid w:val="00FB1854"/>
    <w:rsid w:val="00FB185F"/>
    <w:rsid w:val="00FB187B"/>
    <w:rsid w:val="00FB188A"/>
    <w:rsid w:val="00FB18B5"/>
    <w:rsid w:val="00FB1953"/>
    <w:rsid w:val="00FB19BC"/>
    <w:rsid w:val="00FB19E2"/>
    <w:rsid w:val="00FB1A10"/>
    <w:rsid w:val="00FB1A15"/>
    <w:rsid w:val="00FB1A87"/>
    <w:rsid w:val="00FB1AAB"/>
    <w:rsid w:val="00FB1AE1"/>
    <w:rsid w:val="00FB1AE2"/>
    <w:rsid w:val="00FB1B03"/>
    <w:rsid w:val="00FB1B47"/>
    <w:rsid w:val="00FB1B4A"/>
    <w:rsid w:val="00FB1B62"/>
    <w:rsid w:val="00FB1B93"/>
    <w:rsid w:val="00FB1BB2"/>
    <w:rsid w:val="00FB1BC0"/>
    <w:rsid w:val="00FB1BC5"/>
    <w:rsid w:val="00FB1BE3"/>
    <w:rsid w:val="00FB1C71"/>
    <w:rsid w:val="00FB1C91"/>
    <w:rsid w:val="00FB1CDA"/>
    <w:rsid w:val="00FB1D5A"/>
    <w:rsid w:val="00FB1DA6"/>
    <w:rsid w:val="00FB1E1C"/>
    <w:rsid w:val="00FB1E53"/>
    <w:rsid w:val="00FB1ED9"/>
    <w:rsid w:val="00FB1F17"/>
    <w:rsid w:val="00FB1FBE"/>
    <w:rsid w:val="00FB1FEC"/>
    <w:rsid w:val="00FB1FFF"/>
    <w:rsid w:val="00FB2008"/>
    <w:rsid w:val="00FB2034"/>
    <w:rsid w:val="00FB204B"/>
    <w:rsid w:val="00FB2081"/>
    <w:rsid w:val="00FB20CC"/>
    <w:rsid w:val="00FB212D"/>
    <w:rsid w:val="00FB2147"/>
    <w:rsid w:val="00FB2159"/>
    <w:rsid w:val="00FB2176"/>
    <w:rsid w:val="00FB2182"/>
    <w:rsid w:val="00FB21D1"/>
    <w:rsid w:val="00FB21E5"/>
    <w:rsid w:val="00FB21EF"/>
    <w:rsid w:val="00FB21F0"/>
    <w:rsid w:val="00FB222E"/>
    <w:rsid w:val="00FB2263"/>
    <w:rsid w:val="00FB2266"/>
    <w:rsid w:val="00FB228F"/>
    <w:rsid w:val="00FB229A"/>
    <w:rsid w:val="00FB22B8"/>
    <w:rsid w:val="00FB22D7"/>
    <w:rsid w:val="00FB22E9"/>
    <w:rsid w:val="00FB2341"/>
    <w:rsid w:val="00FB2347"/>
    <w:rsid w:val="00FB236F"/>
    <w:rsid w:val="00FB2372"/>
    <w:rsid w:val="00FB239C"/>
    <w:rsid w:val="00FB23B4"/>
    <w:rsid w:val="00FB23C3"/>
    <w:rsid w:val="00FB23F2"/>
    <w:rsid w:val="00FB2400"/>
    <w:rsid w:val="00FB2413"/>
    <w:rsid w:val="00FB241B"/>
    <w:rsid w:val="00FB2443"/>
    <w:rsid w:val="00FB244F"/>
    <w:rsid w:val="00FB245D"/>
    <w:rsid w:val="00FB248A"/>
    <w:rsid w:val="00FB2499"/>
    <w:rsid w:val="00FB249C"/>
    <w:rsid w:val="00FB24C0"/>
    <w:rsid w:val="00FB24CE"/>
    <w:rsid w:val="00FB24E0"/>
    <w:rsid w:val="00FB252C"/>
    <w:rsid w:val="00FB253C"/>
    <w:rsid w:val="00FB254A"/>
    <w:rsid w:val="00FB258F"/>
    <w:rsid w:val="00FB25AF"/>
    <w:rsid w:val="00FB25B8"/>
    <w:rsid w:val="00FB25D2"/>
    <w:rsid w:val="00FB25EC"/>
    <w:rsid w:val="00FB2600"/>
    <w:rsid w:val="00FB260B"/>
    <w:rsid w:val="00FB2685"/>
    <w:rsid w:val="00FB2686"/>
    <w:rsid w:val="00FB268C"/>
    <w:rsid w:val="00FB26C0"/>
    <w:rsid w:val="00FB26D6"/>
    <w:rsid w:val="00FB26D9"/>
    <w:rsid w:val="00FB273A"/>
    <w:rsid w:val="00FB279E"/>
    <w:rsid w:val="00FB27A4"/>
    <w:rsid w:val="00FB27D1"/>
    <w:rsid w:val="00FB27FA"/>
    <w:rsid w:val="00FB280D"/>
    <w:rsid w:val="00FB2835"/>
    <w:rsid w:val="00FB2874"/>
    <w:rsid w:val="00FB287E"/>
    <w:rsid w:val="00FB28E1"/>
    <w:rsid w:val="00FB28EE"/>
    <w:rsid w:val="00FB2922"/>
    <w:rsid w:val="00FB2934"/>
    <w:rsid w:val="00FB296A"/>
    <w:rsid w:val="00FB296C"/>
    <w:rsid w:val="00FB29A0"/>
    <w:rsid w:val="00FB29E4"/>
    <w:rsid w:val="00FB2A72"/>
    <w:rsid w:val="00FB2AD6"/>
    <w:rsid w:val="00FB2AE6"/>
    <w:rsid w:val="00FB2B1E"/>
    <w:rsid w:val="00FB2B9A"/>
    <w:rsid w:val="00FB2BB1"/>
    <w:rsid w:val="00FB2BE2"/>
    <w:rsid w:val="00FB2BE3"/>
    <w:rsid w:val="00FB2BF5"/>
    <w:rsid w:val="00FB2C10"/>
    <w:rsid w:val="00FB2C33"/>
    <w:rsid w:val="00FB2C5A"/>
    <w:rsid w:val="00FB2C83"/>
    <w:rsid w:val="00FB2C9E"/>
    <w:rsid w:val="00FB2CCC"/>
    <w:rsid w:val="00FB2CCE"/>
    <w:rsid w:val="00FB2CE9"/>
    <w:rsid w:val="00FB2CFD"/>
    <w:rsid w:val="00FB2D15"/>
    <w:rsid w:val="00FB2D8D"/>
    <w:rsid w:val="00FB2D98"/>
    <w:rsid w:val="00FB2DE2"/>
    <w:rsid w:val="00FB2DFD"/>
    <w:rsid w:val="00FB2E2B"/>
    <w:rsid w:val="00FB2E92"/>
    <w:rsid w:val="00FB2F16"/>
    <w:rsid w:val="00FB2F35"/>
    <w:rsid w:val="00FB2F46"/>
    <w:rsid w:val="00FB2F5D"/>
    <w:rsid w:val="00FB2FF2"/>
    <w:rsid w:val="00FB3020"/>
    <w:rsid w:val="00FB302B"/>
    <w:rsid w:val="00FB3036"/>
    <w:rsid w:val="00FB3043"/>
    <w:rsid w:val="00FB3073"/>
    <w:rsid w:val="00FB307E"/>
    <w:rsid w:val="00FB30BE"/>
    <w:rsid w:val="00FB30E4"/>
    <w:rsid w:val="00FB30FD"/>
    <w:rsid w:val="00FB313A"/>
    <w:rsid w:val="00FB313B"/>
    <w:rsid w:val="00FB3144"/>
    <w:rsid w:val="00FB3176"/>
    <w:rsid w:val="00FB31F2"/>
    <w:rsid w:val="00FB3218"/>
    <w:rsid w:val="00FB32E3"/>
    <w:rsid w:val="00FB32FE"/>
    <w:rsid w:val="00FB3309"/>
    <w:rsid w:val="00FB330D"/>
    <w:rsid w:val="00FB3361"/>
    <w:rsid w:val="00FB3395"/>
    <w:rsid w:val="00FB33A9"/>
    <w:rsid w:val="00FB33D5"/>
    <w:rsid w:val="00FB3404"/>
    <w:rsid w:val="00FB3450"/>
    <w:rsid w:val="00FB3496"/>
    <w:rsid w:val="00FB34D7"/>
    <w:rsid w:val="00FB351A"/>
    <w:rsid w:val="00FB3521"/>
    <w:rsid w:val="00FB353F"/>
    <w:rsid w:val="00FB3544"/>
    <w:rsid w:val="00FB3553"/>
    <w:rsid w:val="00FB3565"/>
    <w:rsid w:val="00FB357B"/>
    <w:rsid w:val="00FB359D"/>
    <w:rsid w:val="00FB35CB"/>
    <w:rsid w:val="00FB35E6"/>
    <w:rsid w:val="00FB364E"/>
    <w:rsid w:val="00FB3673"/>
    <w:rsid w:val="00FB36C1"/>
    <w:rsid w:val="00FB3755"/>
    <w:rsid w:val="00FB376A"/>
    <w:rsid w:val="00FB376B"/>
    <w:rsid w:val="00FB3797"/>
    <w:rsid w:val="00FB37AB"/>
    <w:rsid w:val="00FB37AC"/>
    <w:rsid w:val="00FB38AC"/>
    <w:rsid w:val="00FB38B2"/>
    <w:rsid w:val="00FB38C4"/>
    <w:rsid w:val="00FB3915"/>
    <w:rsid w:val="00FB3951"/>
    <w:rsid w:val="00FB39BC"/>
    <w:rsid w:val="00FB39E1"/>
    <w:rsid w:val="00FB3A05"/>
    <w:rsid w:val="00FB3A2A"/>
    <w:rsid w:val="00FB3A42"/>
    <w:rsid w:val="00FB3A6D"/>
    <w:rsid w:val="00FB3A6E"/>
    <w:rsid w:val="00FB3AB8"/>
    <w:rsid w:val="00FB3AE5"/>
    <w:rsid w:val="00FB3B3D"/>
    <w:rsid w:val="00FB3B5E"/>
    <w:rsid w:val="00FB3BA1"/>
    <w:rsid w:val="00FB3BBC"/>
    <w:rsid w:val="00FB3BCE"/>
    <w:rsid w:val="00FB3BE4"/>
    <w:rsid w:val="00FB3C27"/>
    <w:rsid w:val="00FB3C66"/>
    <w:rsid w:val="00FB3C7E"/>
    <w:rsid w:val="00FB3C8E"/>
    <w:rsid w:val="00FB3C9A"/>
    <w:rsid w:val="00FB3CB7"/>
    <w:rsid w:val="00FB3CC0"/>
    <w:rsid w:val="00FB3D22"/>
    <w:rsid w:val="00FB3D23"/>
    <w:rsid w:val="00FB3D25"/>
    <w:rsid w:val="00FB3D42"/>
    <w:rsid w:val="00FB3D55"/>
    <w:rsid w:val="00FB3D84"/>
    <w:rsid w:val="00FB3DED"/>
    <w:rsid w:val="00FB3E8E"/>
    <w:rsid w:val="00FB3F06"/>
    <w:rsid w:val="00FB3F14"/>
    <w:rsid w:val="00FB3F1F"/>
    <w:rsid w:val="00FB3F21"/>
    <w:rsid w:val="00FB3F34"/>
    <w:rsid w:val="00FB3F4C"/>
    <w:rsid w:val="00FB3F7E"/>
    <w:rsid w:val="00FB3FAE"/>
    <w:rsid w:val="00FB3FE4"/>
    <w:rsid w:val="00FB3FF1"/>
    <w:rsid w:val="00FB3FF5"/>
    <w:rsid w:val="00FB3FFF"/>
    <w:rsid w:val="00FB4066"/>
    <w:rsid w:val="00FB409E"/>
    <w:rsid w:val="00FB40A9"/>
    <w:rsid w:val="00FB40AC"/>
    <w:rsid w:val="00FB40C5"/>
    <w:rsid w:val="00FB40D1"/>
    <w:rsid w:val="00FB4109"/>
    <w:rsid w:val="00FB413C"/>
    <w:rsid w:val="00FB4164"/>
    <w:rsid w:val="00FB4234"/>
    <w:rsid w:val="00FB4248"/>
    <w:rsid w:val="00FB4255"/>
    <w:rsid w:val="00FB425F"/>
    <w:rsid w:val="00FB42E0"/>
    <w:rsid w:val="00FB42EB"/>
    <w:rsid w:val="00FB42EC"/>
    <w:rsid w:val="00FB42F2"/>
    <w:rsid w:val="00FB4304"/>
    <w:rsid w:val="00FB431A"/>
    <w:rsid w:val="00FB4354"/>
    <w:rsid w:val="00FB4386"/>
    <w:rsid w:val="00FB438A"/>
    <w:rsid w:val="00FB43AF"/>
    <w:rsid w:val="00FB4435"/>
    <w:rsid w:val="00FB443E"/>
    <w:rsid w:val="00FB444D"/>
    <w:rsid w:val="00FB4497"/>
    <w:rsid w:val="00FB44BB"/>
    <w:rsid w:val="00FB44C0"/>
    <w:rsid w:val="00FB44FF"/>
    <w:rsid w:val="00FB4514"/>
    <w:rsid w:val="00FB4528"/>
    <w:rsid w:val="00FB45A7"/>
    <w:rsid w:val="00FB45D2"/>
    <w:rsid w:val="00FB45F1"/>
    <w:rsid w:val="00FB45F2"/>
    <w:rsid w:val="00FB462C"/>
    <w:rsid w:val="00FB467D"/>
    <w:rsid w:val="00FB4691"/>
    <w:rsid w:val="00FB469B"/>
    <w:rsid w:val="00FB46AD"/>
    <w:rsid w:val="00FB46BE"/>
    <w:rsid w:val="00FB46E1"/>
    <w:rsid w:val="00FB4701"/>
    <w:rsid w:val="00FB475D"/>
    <w:rsid w:val="00FB4760"/>
    <w:rsid w:val="00FB4772"/>
    <w:rsid w:val="00FB4778"/>
    <w:rsid w:val="00FB47BC"/>
    <w:rsid w:val="00FB47CC"/>
    <w:rsid w:val="00FB4807"/>
    <w:rsid w:val="00FB4823"/>
    <w:rsid w:val="00FB489F"/>
    <w:rsid w:val="00FB48D5"/>
    <w:rsid w:val="00FB4953"/>
    <w:rsid w:val="00FB4961"/>
    <w:rsid w:val="00FB4A05"/>
    <w:rsid w:val="00FB4A0F"/>
    <w:rsid w:val="00FB4A22"/>
    <w:rsid w:val="00FB4A2D"/>
    <w:rsid w:val="00FB4A58"/>
    <w:rsid w:val="00FB4A6E"/>
    <w:rsid w:val="00FB4A8E"/>
    <w:rsid w:val="00FB4ADF"/>
    <w:rsid w:val="00FB4AE9"/>
    <w:rsid w:val="00FB4B0B"/>
    <w:rsid w:val="00FB4B22"/>
    <w:rsid w:val="00FB4BA4"/>
    <w:rsid w:val="00FB4BC0"/>
    <w:rsid w:val="00FB4C07"/>
    <w:rsid w:val="00FB4C3F"/>
    <w:rsid w:val="00FB4C6D"/>
    <w:rsid w:val="00FB4CA5"/>
    <w:rsid w:val="00FB4CF1"/>
    <w:rsid w:val="00FB4CF3"/>
    <w:rsid w:val="00FB4D01"/>
    <w:rsid w:val="00FB4D4B"/>
    <w:rsid w:val="00FB4D7E"/>
    <w:rsid w:val="00FB4D89"/>
    <w:rsid w:val="00FB4DA6"/>
    <w:rsid w:val="00FB4DB5"/>
    <w:rsid w:val="00FB4DF3"/>
    <w:rsid w:val="00FB4E12"/>
    <w:rsid w:val="00FB4E1C"/>
    <w:rsid w:val="00FB4E85"/>
    <w:rsid w:val="00FB4E8A"/>
    <w:rsid w:val="00FB4EBD"/>
    <w:rsid w:val="00FB4EDE"/>
    <w:rsid w:val="00FB4EF0"/>
    <w:rsid w:val="00FB4EFE"/>
    <w:rsid w:val="00FB4F1E"/>
    <w:rsid w:val="00FB4F33"/>
    <w:rsid w:val="00FB4F4F"/>
    <w:rsid w:val="00FB4F55"/>
    <w:rsid w:val="00FB4FA8"/>
    <w:rsid w:val="00FB4FD2"/>
    <w:rsid w:val="00FB4FE1"/>
    <w:rsid w:val="00FB5056"/>
    <w:rsid w:val="00FB50AA"/>
    <w:rsid w:val="00FB50BF"/>
    <w:rsid w:val="00FB50E9"/>
    <w:rsid w:val="00FB5153"/>
    <w:rsid w:val="00FB5185"/>
    <w:rsid w:val="00FB51B1"/>
    <w:rsid w:val="00FB51D0"/>
    <w:rsid w:val="00FB51EC"/>
    <w:rsid w:val="00FB51F0"/>
    <w:rsid w:val="00FB5246"/>
    <w:rsid w:val="00FB525B"/>
    <w:rsid w:val="00FB527E"/>
    <w:rsid w:val="00FB5294"/>
    <w:rsid w:val="00FB52B8"/>
    <w:rsid w:val="00FB5306"/>
    <w:rsid w:val="00FB5320"/>
    <w:rsid w:val="00FB533B"/>
    <w:rsid w:val="00FB5351"/>
    <w:rsid w:val="00FB5373"/>
    <w:rsid w:val="00FB537F"/>
    <w:rsid w:val="00FB538A"/>
    <w:rsid w:val="00FB53D7"/>
    <w:rsid w:val="00FB53DE"/>
    <w:rsid w:val="00FB5415"/>
    <w:rsid w:val="00FB548C"/>
    <w:rsid w:val="00FB549E"/>
    <w:rsid w:val="00FB54C3"/>
    <w:rsid w:val="00FB54CD"/>
    <w:rsid w:val="00FB54DA"/>
    <w:rsid w:val="00FB5500"/>
    <w:rsid w:val="00FB5531"/>
    <w:rsid w:val="00FB5533"/>
    <w:rsid w:val="00FB553A"/>
    <w:rsid w:val="00FB55A7"/>
    <w:rsid w:val="00FB55B4"/>
    <w:rsid w:val="00FB566B"/>
    <w:rsid w:val="00FB5683"/>
    <w:rsid w:val="00FB5689"/>
    <w:rsid w:val="00FB56F5"/>
    <w:rsid w:val="00FB5707"/>
    <w:rsid w:val="00FB5711"/>
    <w:rsid w:val="00FB5727"/>
    <w:rsid w:val="00FB5762"/>
    <w:rsid w:val="00FB5795"/>
    <w:rsid w:val="00FB57B8"/>
    <w:rsid w:val="00FB57D6"/>
    <w:rsid w:val="00FB57EB"/>
    <w:rsid w:val="00FB57FD"/>
    <w:rsid w:val="00FB5811"/>
    <w:rsid w:val="00FB5853"/>
    <w:rsid w:val="00FB5874"/>
    <w:rsid w:val="00FB588B"/>
    <w:rsid w:val="00FB5903"/>
    <w:rsid w:val="00FB5936"/>
    <w:rsid w:val="00FB594D"/>
    <w:rsid w:val="00FB59AE"/>
    <w:rsid w:val="00FB5A05"/>
    <w:rsid w:val="00FB5A07"/>
    <w:rsid w:val="00FB5A14"/>
    <w:rsid w:val="00FB5A25"/>
    <w:rsid w:val="00FB5A52"/>
    <w:rsid w:val="00FB5A66"/>
    <w:rsid w:val="00FB5AA7"/>
    <w:rsid w:val="00FB5AC8"/>
    <w:rsid w:val="00FB5B04"/>
    <w:rsid w:val="00FB5B1A"/>
    <w:rsid w:val="00FB5B41"/>
    <w:rsid w:val="00FB5B5E"/>
    <w:rsid w:val="00FB5B80"/>
    <w:rsid w:val="00FB5B96"/>
    <w:rsid w:val="00FB5BA8"/>
    <w:rsid w:val="00FB5BB9"/>
    <w:rsid w:val="00FB5BBB"/>
    <w:rsid w:val="00FB5BC0"/>
    <w:rsid w:val="00FB5BE9"/>
    <w:rsid w:val="00FB5BFB"/>
    <w:rsid w:val="00FB5C08"/>
    <w:rsid w:val="00FB5C4B"/>
    <w:rsid w:val="00FB5CB6"/>
    <w:rsid w:val="00FB5CC8"/>
    <w:rsid w:val="00FB5D0E"/>
    <w:rsid w:val="00FB5D32"/>
    <w:rsid w:val="00FB5D37"/>
    <w:rsid w:val="00FB5D66"/>
    <w:rsid w:val="00FB5DBD"/>
    <w:rsid w:val="00FB5E17"/>
    <w:rsid w:val="00FB5E1F"/>
    <w:rsid w:val="00FB5E50"/>
    <w:rsid w:val="00FB5E54"/>
    <w:rsid w:val="00FB5E7B"/>
    <w:rsid w:val="00FB5EF8"/>
    <w:rsid w:val="00FB5F0A"/>
    <w:rsid w:val="00FB5F2D"/>
    <w:rsid w:val="00FB5F64"/>
    <w:rsid w:val="00FB5F98"/>
    <w:rsid w:val="00FB5FA9"/>
    <w:rsid w:val="00FB5FAD"/>
    <w:rsid w:val="00FB5FB0"/>
    <w:rsid w:val="00FB5FBE"/>
    <w:rsid w:val="00FB5FF4"/>
    <w:rsid w:val="00FB60E3"/>
    <w:rsid w:val="00FB60FC"/>
    <w:rsid w:val="00FB6135"/>
    <w:rsid w:val="00FB6178"/>
    <w:rsid w:val="00FB619B"/>
    <w:rsid w:val="00FB621A"/>
    <w:rsid w:val="00FB6231"/>
    <w:rsid w:val="00FB625A"/>
    <w:rsid w:val="00FB625E"/>
    <w:rsid w:val="00FB626F"/>
    <w:rsid w:val="00FB6270"/>
    <w:rsid w:val="00FB62A0"/>
    <w:rsid w:val="00FB62C1"/>
    <w:rsid w:val="00FB62D1"/>
    <w:rsid w:val="00FB6337"/>
    <w:rsid w:val="00FB63CA"/>
    <w:rsid w:val="00FB6474"/>
    <w:rsid w:val="00FB64BA"/>
    <w:rsid w:val="00FB6509"/>
    <w:rsid w:val="00FB650E"/>
    <w:rsid w:val="00FB650F"/>
    <w:rsid w:val="00FB6524"/>
    <w:rsid w:val="00FB6526"/>
    <w:rsid w:val="00FB654D"/>
    <w:rsid w:val="00FB6597"/>
    <w:rsid w:val="00FB65A8"/>
    <w:rsid w:val="00FB65B7"/>
    <w:rsid w:val="00FB65D0"/>
    <w:rsid w:val="00FB6605"/>
    <w:rsid w:val="00FB6616"/>
    <w:rsid w:val="00FB666A"/>
    <w:rsid w:val="00FB66AB"/>
    <w:rsid w:val="00FB66D7"/>
    <w:rsid w:val="00FB6744"/>
    <w:rsid w:val="00FB6795"/>
    <w:rsid w:val="00FB679F"/>
    <w:rsid w:val="00FB67A3"/>
    <w:rsid w:val="00FB67C9"/>
    <w:rsid w:val="00FB6824"/>
    <w:rsid w:val="00FB683A"/>
    <w:rsid w:val="00FB6851"/>
    <w:rsid w:val="00FB685F"/>
    <w:rsid w:val="00FB68A2"/>
    <w:rsid w:val="00FB68BD"/>
    <w:rsid w:val="00FB68E0"/>
    <w:rsid w:val="00FB6916"/>
    <w:rsid w:val="00FB6918"/>
    <w:rsid w:val="00FB6919"/>
    <w:rsid w:val="00FB692F"/>
    <w:rsid w:val="00FB6937"/>
    <w:rsid w:val="00FB6A39"/>
    <w:rsid w:val="00FB6A3E"/>
    <w:rsid w:val="00FB6A40"/>
    <w:rsid w:val="00FB6A45"/>
    <w:rsid w:val="00FB6A52"/>
    <w:rsid w:val="00FB6A6D"/>
    <w:rsid w:val="00FB6A85"/>
    <w:rsid w:val="00FB6ADD"/>
    <w:rsid w:val="00FB6B04"/>
    <w:rsid w:val="00FB6B1A"/>
    <w:rsid w:val="00FB6B29"/>
    <w:rsid w:val="00FB6B4E"/>
    <w:rsid w:val="00FB6B50"/>
    <w:rsid w:val="00FB6B71"/>
    <w:rsid w:val="00FB6BA2"/>
    <w:rsid w:val="00FB6BDB"/>
    <w:rsid w:val="00FB6BE6"/>
    <w:rsid w:val="00FB6C08"/>
    <w:rsid w:val="00FB6C0D"/>
    <w:rsid w:val="00FB6C42"/>
    <w:rsid w:val="00FB6C6F"/>
    <w:rsid w:val="00FB6C8E"/>
    <w:rsid w:val="00FB6C9B"/>
    <w:rsid w:val="00FB6CE1"/>
    <w:rsid w:val="00FB6CF7"/>
    <w:rsid w:val="00FB6DB5"/>
    <w:rsid w:val="00FB6DBF"/>
    <w:rsid w:val="00FB6E00"/>
    <w:rsid w:val="00FB6E63"/>
    <w:rsid w:val="00FB6E67"/>
    <w:rsid w:val="00FB6E8E"/>
    <w:rsid w:val="00FB6ED8"/>
    <w:rsid w:val="00FB6F10"/>
    <w:rsid w:val="00FB6F15"/>
    <w:rsid w:val="00FB6F22"/>
    <w:rsid w:val="00FB6F4D"/>
    <w:rsid w:val="00FB6F5A"/>
    <w:rsid w:val="00FB6F7F"/>
    <w:rsid w:val="00FB6F92"/>
    <w:rsid w:val="00FB6FAF"/>
    <w:rsid w:val="00FB6FD8"/>
    <w:rsid w:val="00FB6FF4"/>
    <w:rsid w:val="00FB701E"/>
    <w:rsid w:val="00FB701F"/>
    <w:rsid w:val="00FB703F"/>
    <w:rsid w:val="00FB7076"/>
    <w:rsid w:val="00FB7080"/>
    <w:rsid w:val="00FB7083"/>
    <w:rsid w:val="00FB70B5"/>
    <w:rsid w:val="00FB70FA"/>
    <w:rsid w:val="00FB7126"/>
    <w:rsid w:val="00FB712B"/>
    <w:rsid w:val="00FB716F"/>
    <w:rsid w:val="00FB71C3"/>
    <w:rsid w:val="00FB71C5"/>
    <w:rsid w:val="00FB71FD"/>
    <w:rsid w:val="00FB7227"/>
    <w:rsid w:val="00FB7228"/>
    <w:rsid w:val="00FB7229"/>
    <w:rsid w:val="00FB727C"/>
    <w:rsid w:val="00FB7289"/>
    <w:rsid w:val="00FB72A3"/>
    <w:rsid w:val="00FB7348"/>
    <w:rsid w:val="00FB73BA"/>
    <w:rsid w:val="00FB73C0"/>
    <w:rsid w:val="00FB742A"/>
    <w:rsid w:val="00FB7431"/>
    <w:rsid w:val="00FB74BA"/>
    <w:rsid w:val="00FB7503"/>
    <w:rsid w:val="00FB751A"/>
    <w:rsid w:val="00FB753D"/>
    <w:rsid w:val="00FB7581"/>
    <w:rsid w:val="00FB7614"/>
    <w:rsid w:val="00FB7619"/>
    <w:rsid w:val="00FB7630"/>
    <w:rsid w:val="00FB7681"/>
    <w:rsid w:val="00FB76C6"/>
    <w:rsid w:val="00FB7736"/>
    <w:rsid w:val="00FB773A"/>
    <w:rsid w:val="00FB7750"/>
    <w:rsid w:val="00FB7767"/>
    <w:rsid w:val="00FB7776"/>
    <w:rsid w:val="00FB77DD"/>
    <w:rsid w:val="00FB782D"/>
    <w:rsid w:val="00FB787C"/>
    <w:rsid w:val="00FB78BE"/>
    <w:rsid w:val="00FB793E"/>
    <w:rsid w:val="00FB7942"/>
    <w:rsid w:val="00FB794B"/>
    <w:rsid w:val="00FB79B7"/>
    <w:rsid w:val="00FB7A87"/>
    <w:rsid w:val="00FB7A9B"/>
    <w:rsid w:val="00FB7AE7"/>
    <w:rsid w:val="00FB7B14"/>
    <w:rsid w:val="00FB7B20"/>
    <w:rsid w:val="00FB7BA3"/>
    <w:rsid w:val="00FB7BB3"/>
    <w:rsid w:val="00FB7BD3"/>
    <w:rsid w:val="00FB7C19"/>
    <w:rsid w:val="00FB7CFA"/>
    <w:rsid w:val="00FB7CFB"/>
    <w:rsid w:val="00FB7D24"/>
    <w:rsid w:val="00FB7D37"/>
    <w:rsid w:val="00FB7D45"/>
    <w:rsid w:val="00FB7D4F"/>
    <w:rsid w:val="00FB7D83"/>
    <w:rsid w:val="00FB7DA8"/>
    <w:rsid w:val="00FB7DB5"/>
    <w:rsid w:val="00FB7DCF"/>
    <w:rsid w:val="00FB7E49"/>
    <w:rsid w:val="00FB7E5F"/>
    <w:rsid w:val="00FB7E71"/>
    <w:rsid w:val="00FB7EBC"/>
    <w:rsid w:val="00FB7EC8"/>
    <w:rsid w:val="00FB7ECC"/>
    <w:rsid w:val="00FB7EFF"/>
    <w:rsid w:val="00FB7F29"/>
    <w:rsid w:val="00FB7F5F"/>
    <w:rsid w:val="00FB7F72"/>
    <w:rsid w:val="00FB7FA3"/>
    <w:rsid w:val="00FB7FC4"/>
    <w:rsid w:val="00FB7FF3"/>
    <w:rsid w:val="00FC0014"/>
    <w:rsid w:val="00FC0034"/>
    <w:rsid w:val="00FC00B1"/>
    <w:rsid w:val="00FC00D1"/>
    <w:rsid w:val="00FC0143"/>
    <w:rsid w:val="00FC017F"/>
    <w:rsid w:val="00FC0180"/>
    <w:rsid w:val="00FC018E"/>
    <w:rsid w:val="00FC01ED"/>
    <w:rsid w:val="00FC0218"/>
    <w:rsid w:val="00FC021A"/>
    <w:rsid w:val="00FC023E"/>
    <w:rsid w:val="00FC0250"/>
    <w:rsid w:val="00FC0269"/>
    <w:rsid w:val="00FC0277"/>
    <w:rsid w:val="00FC029D"/>
    <w:rsid w:val="00FC02A1"/>
    <w:rsid w:val="00FC02FB"/>
    <w:rsid w:val="00FC030A"/>
    <w:rsid w:val="00FC035E"/>
    <w:rsid w:val="00FC0362"/>
    <w:rsid w:val="00FC037B"/>
    <w:rsid w:val="00FC039A"/>
    <w:rsid w:val="00FC03F1"/>
    <w:rsid w:val="00FC03F6"/>
    <w:rsid w:val="00FC0401"/>
    <w:rsid w:val="00FC04A1"/>
    <w:rsid w:val="00FC04ED"/>
    <w:rsid w:val="00FC0516"/>
    <w:rsid w:val="00FC0535"/>
    <w:rsid w:val="00FC0539"/>
    <w:rsid w:val="00FC0551"/>
    <w:rsid w:val="00FC058D"/>
    <w:rsid w:val="00FC05D8"/>
    <w:rsid w:val="00FC0615"/>
    <w:rsid w:val="00FC063C"/>
    <w:rsid w:val="00FC0663"/>
    <w:rsid w:val="00FC0674"/>
    <w:rsid w:val="00FC06D2"/>
    <w:rsid w:val="00FC06F7"/>
    <w:rsid w:val="00FC06F8"/>
    <w:rsid w:val="00FC079B"/>
    <w:rsid w:val="00FC079F"/>
    <w:rsid w:val="00FC07AC"/>
    <w:rsid w:val="00FC07CA"/>
    <w:rsid w:val="00FC07CD"/>
    <w:rsid w:val="00FC07E6"/>
    <w:rsid w:val="00FC08C2"/>
    <w:rsid w:val="00FC08E0"/>
    <w:rsid w:val="00FC08E8"/>
    <w:rsid w:val="00FC091A"/>
    <w:rsid w:val="00FC091B"/>
    <w:rsid w:val="00FC091C"/>
    <w:rsid w:val="00FC0941"/>
    <w:rsid w:val="00FC096C"/>
    <w:rsid w:val="00FC099C"/>
    <w:rsid w:val="00FC0A41"/>
    <w:rsid w:val="00FC0A56"/>
    <w:rsid w:val="00FC0A74"/>
    <w:rsid w:val="00FC0A8C"/>
    <w:rsid w:val="00FC0AB1"/>
    <w:rsid w:val="00FC0B11"/>
    <w:rsid w:val="00FC0B28"/>
    <w:rsid w:val="00FC0B98"/>
    <w:rsid w:val="00FC0BB0"/>
    <w:rsid w:val="00FC0BF3"/>
    <w:rsid w:val="00FC0C14"/>
    <w:rsid w:val="00FC0C62"/>
    <w:rsid w:val="00FC0CAB"/>
    <w:rsid w:val="00FC0CD3"/>
    <w:rsid w:val="00FC0D28"/>
    <w:rsid w:val="00FC0D46"/>
    <w:rsid w:val="00FC0D4D"/>
    <w:rsid w:val="00FC0D5F"/>
    <w:rsid w:val="00FC0DDC"/>
    <w:rsid w:val="00FC0DF3"/>
    <w:rsid w:val="00FC0DFD"/>
    <w:rsid w:val="00FC0E4F"/>
    <w:rsid w:val="00FC0E60"/>
    <w:rsid w:val="00FC0E77"/>
    <w:rsid w:val="00FC0E98"/>
    <w:rsid w:val="00FC0ED4"/>
    <w:rsid w:val="00FC0F25"/>
    <w:rsid w:val="00FC0F2E"/>
    <w:rsid w:val="00FC0F53"/>
    <w:rsid w:val="00FC0F8D"/>
    <w:rsid w:val="00FC0FAA"/>
    <w:rsid w:val="00FC1000"/>
    <w:rsid w:val="00FC103D"/>
    <w:rsid w:val="00FC1046"/>
    <w:rsid w:val="00FC1048"/>
    <w:rsid w:val="00FC10BB"/>
    <w:rsid w:val="00FC10CC"/>
    <w:rsid w:val="00FC10E2"/>
    <w:rsid w:val="00FC1128"/>
    <w:rsid w:val="00FC1165"/>
    <w:rsid w:val="00FC1183"/>
    <w:rsid w:val="00FC11E6"/>
    <w:rsid w:val="00FC11F5"/>
    <w:rsid w:val="00FC11F6"/>
    <w:rsid w:val="00FC1230"/>
    <w:rsid w:val="00FC1291"/>
    <w:rsid w:val="00FC129C"/>
    <w:rsid w:val="00FC12C9"/>
    <w:rsid w:val="00FC12D0"/>
    <w:rsid w:val="00FC13BD"/>
    <w:rsid w:val="00FC142C"/>
    <w:rsid w:val="00FC143B"/>
    <w:rsid w:val="00FC144F"/>
    <w:rsid w:val="00FC145E"/>
    <w:rsid w:val="00FC1473"/>
    <w:rsid w:val="00FC1477"/>
    <w:rsid w:val="00FC1487"/>
    <w:rsid w:val="00FC14CE"/>
    <w:rsid w:val="00FC14E4"/>
    <w:rsid w:val="00FC14F7"/>
    <w:rsid w:val="00FC152B"/>
    <w:rsid w:val="00FC1533"/>
    <w:rsid w:val="00FC1570"/>
    <w:rsid w:val="00FC158B"/>
    <w:rsid w:val="00FC15F1"/>
    <w:rsid w:val="00FC1619"/>
    <w:rsid w:val="00FC1631"/>
    <w:rsid w:val="00FC164E"/>
    <w:rsid w:val="00FC1650"/>
    <w:rsid w:val="00FC168F"/>
    <w:rsid w:val="00FC169D"/>
    <w:rsid w:val="00FC16A6"/>
    <w:rsid w:val="00FC16CA"/>
    <w:rsid w:val="00FC1713"/>
    <w:rsid w:val="00FC1715"/>
    <w:rsid w:val="00FC1724"/>
    <w:rsid w:val="00FC176F"/>
    <w:rsid w:val="00FC183F"/>
    <w:rsid w:val="00FC1861"/>
    <w:rsid w:val="00FC1863"/>
    <w:rsid w:val="00FC1874"/>
    <w:rsid w:val="00FC1883"/>
    <w:rsid w:val="00FC18C3"/>
    <w:rsid w:val="00FC18CF"/>
    <w:rsid w:val="00FC18FC"/>
    <w:rsid w:val="00FC18FE"/>
    <w:rsid w:val="00FC1906"/>
    <w:rsid w:val="00FC192C"/>
    <w:rsid w:val="00FC193E"/>
    <w:rsid w:val="00FC1957"/>
    <w:rsid w:val="00FC1988"/>
    <w:rsid w:val="00FC1999"/>
    <w:rsid w:val="00FC199D"/>
    <w:rsid w:val="00FC19B9"/>
    <w:rsid w:val="00FC1A14"/>
    <w:rsid w:val="00FC1A61"/>
    <w:rsid w:val="00FC1A7E"/>
    <w:rsid w:val="00FC1ACB"/>
    <w:rsid w:val="00FC1AFC"/>
    <w:rsid w:val="00FC1B08"/>
    <w:rsid w:val="00FC1B4A"/>
    <w:rsid w:val="00FC1B52"/>
    <w:rsid w:val="00FC1B99"/>
    <w:rsid w:val="00FC1BA5"/>
    <w:rsid w:val="00FC1BAD"/>
    <w:rsid w:val="00FC1BAF"/>
    <w:rsid w:val="00FC1C78"/>
    <w:rsid w:val="00FC1C7D"/>
    <w:rsid w:val="00FC1C94"/>
    <w:rsid w:val="00FC1CA6"/>
    <w:rsid w:val="00FC1D1F"/>
    <w:rsid w:val="00FC1D84"/>
    <w:rsid w:val="00FC1E5B"/>
    <w:rsid w:val="00FC1E75"/>
    <w:rsid w:val="00FC1E7E"/>
    <w:rsid w:val="00FC1E84"/>
    <w:rsid w:val="00FC1E91"/>
    <w:rsid w:val="00FC1EB5"/>
    <w:rsid w:val="00FC1EEC"/>
    <w:rsid w:val="00FC1F2C"/>
    <w:rsid w:val="00FC1F36"/>
    <w:rsid w:val="00FC1F42"/>
    <w:rsid w:val="00FC1F6D"/>
    <w:rsid w:val="00FC1F8B"/>
    <w:rsid w:val="00FC1FFA"/>
    <w:rsid w:val="00FC2009"/>
    <w:rsid w:val="00FC2057"/>
    <w:rsid w:val="00FC2085"/>
    <w:rsid w:val="00FC209B"/>
    <w:rsid w:val="00FC20D2"/>
    <w:rsid w:val="00FC20E7"/>
    <w:rsid w:val="00FC211F"/>
    <w:rsid w:val="00FC2120"/>
    <w:rsid w:val="00FC2162"/>
    <w:rsid w:val="00FC21BF"/>
    <w:rsid w:val="00FC220F"/>
    <w:rsid w:val="00FC2211"/>
    <w:rsid w:val="00FC224C"/>
    <w:rsid w:val="00FC225E"/>
    <w:rsid w:val="00FC2266"/>
    <w:rsid w:val="00FC2299"/>
    <w:rsid w:val="00FC22ED"/>
    <w:rsid w:val="00FC22F7"/>
    <w:rsid w:val="00FC2331"/>
    <w:rsid w:val="00FC234B"/>
    <w:rsid w:val="00FC2380"/>
    <w:rsid w:val="00FC23B4"/>
    <w:rsid w:val="00FC23B7"/>
    <w:rsid w:val="00FC23C6"/>
    <w:rsid w:val="00FC23C8"/>
    <w:rsid w:val="00FC23CA"/>
    <w:rsid w:val="00FC23D8"/>
    <w:rsid w:val="00FC23F5"/>
    <w:rsid w:val="00FC241B"/>
    <w:rsid w:val="00FC2457"/>
    <w:rsid w:val="00FC2489"/>
    <w:rsid w:val="00FC24FE"/>
    <w:rsid w:val="00FC258F"/>
    <w:rsid w:val="00FC2591"/>
    <w:rsid w:val="00FC25A4"/>
    <w:rsid w:val="00FC25D4"/>
    <w:rsid w:val="00FC25F2"/>
    <w:rsid w:val="00FC260B"/>
    <w:rsid w:val="00FC2664"/>
    <w:rsid w:val="00FC269D"/>
    <w:rsid w:val="00FC26D0"/>
    <w:rsid w:val="00FC2774"/>
    <w:rsid w:val="00FC27B1"/>
    <w:rsid w:val="00FC27ED"/>
    <w:rsid w:val="00FC2810"/>
    <w:rsid w:val="00FC2834"/>
    <w:rsid w:val="00FC28A8"/>
    <w:rsid w:val="00FC28B1"/>
    <w:rsid w:val="00FC28CC"/>
    <w:rsid w:val="00FC2944"/>
    <w:rsid w:val="00FC2973"/>
    <w:rsid w:val="00FC297A"/>
    <w:rsid w:val="00FC29B0"/>
    <w:rsid w:val="00FC2A08"/>
    <w:rsid w:val="00FC2A15"/>
    <w:rsid w:val="00FC2A27"/>
    <w:rsid w:val="00FC2A3D"/>
    <w:rsid w:val="00FC2A48"/>
    <w:rsid w:val="00FC2A52"/>
    <w:rsid w:val="00FC2AA0"/>
    <w:rsid w:val="00FC2AC6"/>
    <w:rsid w:val="00FC2B0B"/>
    <w:rsid w:val="00FC2B27"/>
    <w:rsid w:val="00FC2B5F"/>
    <w:rsid w:val="00FC2B71"/>
    <w:rsid w:val="00FC2B74"/>
    <w:rsid w:val="00FC2BA8"/>
    <w:rsid w:val="00FC2BF4"/>
    <w:rsid w:val="00FC2C36"/>
    <w:rsid w:val="00FC2C6D"/>
    <w:rsid w:val="00FC2C79"/>
    <w:rsid w:val="00FC2C7C"/>
    <w:rsid w:val="00FC2CFA"/>
    <w:rsid w:val="00FC2D90"/>
    <w:rsid w:val="00FC2DBE"/>
    <w:rsid w:val="00FC2DCD"/>
    <w:rsid w:val="00FC2DFC"/>
    <w:rsid w:val="00FC2E0C"/>
    <w:rsid w:val="00FC2E27"/>
    <w:rsid w:val="00FC2E57"/>
    <w:rsid w:val="00FC2EA3"/>
    <w:rsid w:val="00FC2F19"/>
    <w:rsid w:val="00FC2F49"/>
    <w:rsid w:val="00FC2F57"/>
    <w:rsid w:val="00FC2F59"/>
    <w:rsid w:val="00FC2FBE"/>
    <w:rsid w:val="00FC2FC9"/>
    <w:rsid w:val="00FC2FCD"/>
    <w:rsid w:val="00FC3004"/>
    <w:rsid w:val="00FC3016"/>
    <w:rsid w:val="00FC3044"/>
    <w:rsid w:val="00FC3052"/>
    <w:rsid w:val="00FC307E"/>
    <w:rsid w:val="00FC3094"/>
    <w:rsid w:val="00FC30D3"/>
    <w:rsid w:val="00FC3172"/>
    <w:rsid w:val="00FC3176"/>
    <w:rsid w:val="00FC3178"/>
    <w:rsid w:val="00FC3182"/>
    <w:rsid w:val="00FC318B"/>
    <w:rsid w:val="00FC31D0"/>
    <w:rsid w:val="00FC31D6"/>
    <w:rsid w:val="00FC31E0"/>
    <w:rsid w:val="00FC3202"/>
    <w:rsid w:val="00FC3220"/>
    <w:rsid w:val="00FC3250"/>
    <w:rsid w:val="00FC3274"/>
    <w:rsid w:val="00FC329E"/>
    <w:rsid w:val="00FC32A6"/>
    <w:rsid w:val="00FC32AB"/>
    <w:rsid w:val="00FC32B0"/>
    <w:rsid w:val="00FC32CE"/>
    <w:rsid w:val="00FC3300"/>
    <w:rsid w:val="00FC3363"/>
    <w:rsid w:val="00FC338A"/>
    <w:rsid w:val="00FC3395"/>
    <w:rsid w:val="00FC3399"/>
    <w:rsid w:val="00FC33A3"/>
    <w:rsid w:val="00FC341E"/>
    <w:rsid w:val="00FC3425"/>
    <w:rsid w:val="00FC3442"/>
    <w:rsid w:val="00FC3494"/>
    <w:rsid w:val="00FC349E"/>
    <w:rsid w:val="00FC34A2"/>
    <w:rsid w:val="00FC34A5"/>
    <w:rsid w:val="00FC34D6"/>
    <w:rsid w:val="00FC3508"/>
    <w:rsid w:val="00FC3559"/>
    <w:rsid w:val="00FC35E2"/>
    <w:rsid w:val="00FC3609"/>
    <w:rsid w:val="00FC361A"/>
    <w:rsid w:val="00FC364D"/>
    <w:rsid w:val="00FC3655"/>
    <w:rsid w:val="00FC3734"/>
    <w:rsid w:val="00FC378F"/>
    <w:rsid w:val="00FC37DD"/>
    <w:rsid w:val="00FC384C"/>
    <w:rsid w:val="00FC3869"/>
    <w:rsid w:val="00FC3874"/>
    <w:rsid w:val="00FC387F"/>
    <w:rsid w:val="00FC3890"/>
    <w:rsid w:val="00FC38B6"/>
    <w:rsid w:val="00FC3916"/>
    <w:rsid w:val="00FC3924"/>
    <w:rsid w:val="00FC3926"/>
    <w:rsid w:val="00FC3932"/>
    <w:rsid w:val="00FC3A07"/>
    <w:rsid w:val="00FC3A0C"/>
    <w:rsid w:val="00FC3A0D"/>
    <w:rsid w:val="00FC3A58"/>
    <w:rsid w:val="00FC3A63"/>
    <w:rsid w:val="00FC3A6D"/>
    <w:rsid w:val="00FC3ACA"/>
    <w:rsid w:val="00FC3B15"/>
    <w:rsid w:val="00FC3B63"/>
    <w:rsid w:val="00FC3B76"/>
    <w:rsid w:val="00FC3B7F"/>
    <w:rsid w:val="00FC3B88"/>
    <w:rsid w:val="00FC3B8D"/>
    <w:rsid w:val="00FC3C07"/>
    <w:rsid w:val="00FC3C32"/>
    <w:rsid w:val="00FC3C9E"/>
    <w:rsid w:val="00FC3CAE"/>
    <w:rsid w:val="00FC3CE0"/>
    <w:rsid w:val="00FC3CE1"/>
    <w:rsid w:val="00FC3D5D"/>
    <w:rsid w:val="00FC3D78"/>
    <w:rsid w:val="00FC3DDE"/>
    <w:rsid w:val="00FC3DE0"/>
    <w:rsid w:val="00FC3DEF"/>
    <w:rsid w:val="00FC3DFA"/>
    <w:rsid w:val="00FC3E0C"/>
    <w:rsid w:val="00FC3E0E"/>
    <w:rsid w:val="00FC3E10"/>
    <w:rsid w:val="00FC3E1E"/>
    <w:rsid w:val="00FC3E42"/>
    <w:rsid w:val="00FC3E86"/>
    <w:rsid w:val="00FC3EE3"/>
    <w:rsid w:val="00FC3EE7"/>
    <w:rsid w:val="00FC3F16"/>
    <w:rsid w:val="00FC3F51"/>
    <w:rsid w:val="00FC3F5B"/>
    <w:rsid w:val="00FC3F67"/>
    <w:rsid w:val="00FC3F88"/>
    <w:rsid w:val="00FC3F8F"/>
    <w:rsid w:val="00FC3FF5"/>
    <w:rsid w:val="00FC400B"/>
    <w:rsid w:val="00FC401C"/>
    <w:rsid w:val="00FC403C"/>
    <w:rsid w:val="00FC40B8"/>
    <w:rsid w:val="00FC40D6"/>
    <w:rsid w:val="00FC40F6"/>
    <w:rsid w:val="00FC413D"/>
    <w:rsid w:val="00FC415B"/>
    <w:rsid w:val="00FC416E"/>
    <w:rsid w:val="00FC41B0"/>
    <w:rsid w:val="00FC41EE"/>
    <w:rsid w:val="00FC420F"/>
    <w:rsid w:val="00FC4237"/>
    <w:rsid w:val="00FC425C"/>
    <w:rsid w:val="00FC4271"/>
    <w:rsid w:val="00FC42C1"/>
    <w:rsid w:val="00FC4328"/>
    <w:rsid w:val="00FC4353"/>
    <w:rsid w:val="00FC436C"/>
    <w:rsid w:val="00FC437D"/>
    <w:rsid w:val="00FC43A2"/>
    <w:rsid w:val="00FC43DB"/>
    <w:rsid w:val="00FC43FB"/>
    <w:rsid w:val="00FC440D"/>
    <w:rsid w:val="00FC440E"/>
    <w:rsid w:val="00FC442C"/>
    <w:rsid w:val="00FC4433"/>
    <w:rsid w:val="00FC443A"/>
    <w:rsid w:val="00FC446C"/>
    <w:rsid w:val="00FC448B"/>
    <w:rsid w:val="00FC449B"/>
    <w:rsid w:val="00FC44AC"/>
    <w:rsid w:val="00FC44C3"/>
    <w:rsid w:val="00FC452D"/>
    <w:rsid w:val="00FC454C"/>
    <w:rsid w:val="00FC4557"/>
    <w:rsid w:val="00FC455A"/>
    <w:rsid w:val="00FC455D"/>
    <w:rsid w:val="00FC45CF"/>
    <w:rsid w:val="00FC45D2"/>
    <w:rsid w:val="00FC45DD"/>
    <w:rsid w:val="00FC460C"/>
    <w:rsid w:val="00FC468C"/>
    <w:rsid w:val="00FC46C6"/>
    <w:rsid w:val="00FC46D3"/>
    <w:rsid w:val="00FC46F7"/>
    <w:rsid w:val="00FC4728"/>
    <w:rsid w:val="00FC4729"/>
    <w:rsid w:val="00FC4759"/>
    <w:rsid w:val="00FC477B"/>
    <w:rsid w:val="00FC47BF"/>
    <w:rsid w:val="00FC4850"/>
    <w:rsid w:val="00FC4896"/>
    <w:rsid w:val="00FC48BF"/>
    <w:rsid w:val="00FC4904"/>
    <w:rsid w:val="00FC492D"/>
    <w:rsid w:val="00FC4978"/>
    <w:rsid w:val="00FC49AC"/>
    <w:rsid w:val="00FC49B5"/>
    <w:rsid w:val="00FC49D1"/>
    <w:rsid w:val="00FC4A00"/>
    <w:rsid w:val="00FC4A17"/>
    <w:rsid w:val="00FC4A2B"/>
    <w:rsid w:val="00FC4A36"/>
    <w:rsid w:val="00FC4A8F"/>
    <w:rsid w:val="00FC4AE1"/>
    <w:rsid w:val="00FC4AE2"/>
    <w:rsid w:val="00FC4AE6"/>
    <w:rsid w:val="00FC4AEC"/>
    <w:rsid w:val="00FC4B04"/>
    <w:rsid w:val="00FC4B08"/>
    <w:rsid w:val="00FC4B0E"/>
    <w:rsid w:val="00FC4B50"/>
    <w:rsid w:val="00FC4B5E"/>
    <w:rsid w:val="00FC4B8C"/>
    <w:rsid w:val="00FC4BA2"/>
    <w:rsid w:val="00FC4BF3"/>
    <w:rsid w:val="00FC4BF7"/>
    <w:rsid w:val="00FC4C16"/>
    <w:rsid w:val="00FC4C57"/>
    <w:rsid w:val="00FC4C5C"/>
    <w:rsid w:val="00FC4C82"/>
    <w:rsid w:val="00FC4CA9"/>
    <w:rsid w:val="00FC4CD7"/>
    <w:rsid w:val="00FC4CDB"/>
    <w:rsid w:val="00FC4D12"/>
    <w:rsid w:val="00FC4D13"/>
    <w:rsid w:val="00FC4DDE"/>
    <w:rsid w:val="00FC4EB4"/>
    <w:rsid w:val="00FC4EC1"/>
    <w:rsid w:val="00FC4ECE"/>
    <w:rsid w:val="00FC4F14"/>
    <w:rsid w:val="00FC4F32"/>
    <w:rsid w:val="00FC4F4C"/>
    <w:rsid w:val="00FC5020"/>
    <w:rsid w:val="00FC50B6"/>
    <w:rsid w:val="00FC5143"/>
    <w:rsid w:val="00FC5168"/>
    <w:rsid w:val="00FC5170"/>
    <w:rsid w:val="00FC517F"/>
    <w:rsid w:val="00FC51A4"/>
    <w:rsid w:val="00FC51C6"/>
    <w:rsid w:val="00FC51D3"/>
    <w:rsid w:val="00FC5205"/>
    <w:rsid w:val="00FC520E"/>
    <w:rsid w:val="00FC523E"/>
    <w:rsid w:val="00FC5294"/>
    <w:rsid w:val="00FC533E"/>
    <w:rsid w:val="00FC5375"/>
    <w:rsid w:val="00FC53B6"/>
    <w:rsid w:val="00FC53CA"/>
    <w:rsid w:val="00FC53D8"/>
    <w:rsid w:val="00FC5429"/>
    <w:rsid w:val="00FC543C"/>
    <w:rsid w:val="00FC544C"/>
    <w:rsid w:val="00FC5478"/>
    <w:rsid w:val="00FC547B"/>
    <w:rsid w:val="00FC5493"/>
    <w:rsid w:val="00FC54C3"/>
    <w:rsid w:val="00FC54D4"/>
    <w:rsid w:val="00FC54D5"/>
    <w:rsid w:val="00FC550D"/>
    <w:rsid w:val="00FC553C"/>
    <w:rsid w:val="00FC5545"/>
    <w:rsid w:val="00FC5553"/>
    <w:rsid w:val="00FC5563"/>
    <w:rsid w:val="00FC55F7"/>
    <w:rsid w:val="00FC5626"/>
    <w:rsid w:val="00FC5633"/>
    <w:rsid w:val="00FC5639"/>
    <w:rsid w:val="00FC564F"/>
    <w:rsid w:val="00FC5692"/>
    <w:rsid w:val="00FC56B3"/>
    <w:rsid w:val="00FC56EF"/>
    <w:rsid w:val="00FC5701"/>
    <w:rsid w:val="00FC5703"/>
    <w:rsid w:val="00FC570D"/>
    <w:rsid w:val="00FC571C"/>
    <w:rsid w:val="00FC5773"/>
    <w:rsid w:val="00FC5776"/>
    <w:rsid w:val="00FC57B6"/>
    <w:rsid w:val="00FC57B8"/>
    <w:rsid w:val="00FC57BF"/>
    <w:rsid w:val="00FC57CD"/>
    <w:rsid w:val="00FC57F1"/>
    <w:rsid w:val="00FC5808"/>
    <w:rsid w:val="00FC587C"/>
    <w:rsid w:val="00FC58B6"/>
    <w:rsid w:val="00FC58BA"/>
    <w:rsid w:val="00FC58C3"/>
    <w:rsid w:val="00FC58CB"/>
    <w:rsid w:val="00FC58CC"/>
    <w:rsid w:val="00FC58EF"/>
    <w:rsid w:val="00FC58F6"/>
    <w:rsid w:val="00FC5961"/>
    <w:rsid w:val="00FC5997"/>
    <w:rsid w:val="00FC59A8"/>
    <w:rsid w:val="00FC59BF"/>
    <w:rsid w:val="00FC59E4"/>
    <w:rsid w:val="00FC59FF"/>
    <w:rsid w:val="00FC5A06"/>
    <w:rsid w:val="00FC5A07"/>
    <w:rsid w:val="00FC5A62"/>
    <w:rsid w:val="00FC5A64"/>
    <w:rsid w:val="00FC5AAD"/>
    <w:rsid w:val="00FC5ADC"/>
    <w:rsid w:val="00FC5AED"/>
    <w:rsid w:val="00FC5B96"/>
    <w:rsid w:val="00FC5B9D"/>
    <w:rsid w:val="00FC5BA1"/>
    <w:rsid w:val="00FC5C2B"/>
    <w:rsid w:val="00FC5C73"/>
    <w:rsid w:val="00FC5CC6"/>
    <w:rsid w:val="00FC5CF9"/>
    <w:rsid w:val="00FC5CFC"/>
    <w:rsid w:val="00FC5D20"/>
    <w:rsid w:val="00FC5D21"/>
    <w:rsid w:val="00FC5DE8"/>
    <w:rsid w:val="00FC5DEF"/>
    <w:rsid w:val="00FC5E02"/>
    <w:rsid w:val="00FC5E05"/>
    <w:rsid w:val="00FC5E15"/>
    <w:rsid w:val="00FC5E75"/>
    <w:rsid w:val="00FC5E93"/>
    <w:rsid w:val="00FC5F10"/>
    <w:rsid w:val="00FC5F30"/>
    <w:rsid w:val="00FC5F3D"/>
    <w:rsid w:val="00FC5F5E"/>
    <w:rsid w:val="00FC5F83"/>
    <w:rsid w:val="00FC5F90"/>
    <w:rsid w:val="00FC5FAD"/>
    <w:rsid w:val="00FC5FD5"/>
    <w:rsid w:val="00FC601F"/>
    <w:rsid w:val="00FC6097"/>
    <w:rsid w:val="00FC60E9"/>
    <w:rsid w:val="00FC6111"/>
    <w:rsid w:val="00FC6176"/>
    <w:rsid w:val="00FC61BD"/>
    <w:rsid w:val="00FC61CE"/>
    <w:rsid w:val="00FC61D0"/>
    <w:rsid w:val="00FC620E"/>
    <w:rsid w:val="00FC621E"/>
    <w:rsid w:val="00FC6250"/>
    <w:rsid w:val="00FC6265"/>
    <w:rsid w:val="00FC629F"/>
    <w:rsid w:val="00FC62A1"/>
    <w:rsid w:val="00FC62AF"/>
    <w:rsid w:val="00FC62D5"/>
    <w:rsid w:val="00FC631D"/>
    <w:rsid w:val="00FC6329"/>
    <w:rsid w:val="00FC6371"/>
    <w:rsid w:val="00FC6382"/>
    <w:rsid w:val="00FC63D1"/>
    <w:rsid w:val="00FC63F8"/>
    <w:rsid w:val="00FC6415"/>
    <w:rsid w:val="00FC6416"/>
    <w:rsid w:val="00FC642F"/>
    <w:rsid w:val="00FC644D"/>
    <w:rsid w:val="00FC6453"/>
    <w:rsid w:val="00FC646F"/>
    <w:rsid w:val="00FC6474"/>
    <w:rsid w:val="00FC647A"/>
    <w:rsid w:val="00FC6486"/>
    <w:rsid w:val="00FC650F"/>
    <w:rsid w:val="00FC652D"/>
    <w:rsid w:val="00FC6543"/>
    <w:rsid w:val="00FC656E"/>
    <w:rsid w:val="00FC65B0"/>
    <w:rsid w:val="00FC65B7"/>
    <w:rsid w:val="00FC65C6"/>
    <w:rsid w:val="00FC65C9"/>
    <w:rsid w:val="00FC65D2"/>
    <w:rsid w:val="00FC661B"/>
    <w:rsid w:val="00FC6630"/>
    <w:rsid w:val="00FC6698"/>
    <w:rsid w:val="00FC669D"/>
    <w:rsid w:val="00FC66A6"/>
    <w:rsid w:val="00FC66AA"/>
    <w:rsid w:val="00FC66DB"/>
    <w:rsid w:val="00FC66F4"/>
    <w:rsid w:val="00FC6727"/>
    <w:rsid w:val="00FC672C"/>
    <w:rsid w:val="00FC6739"/>
    <w:rsid w:val="00FC673B"/>
    <w:rsid w:val="00FC673F"/>
    <w:rsid w:val="00FC6740"/>
    <w:rsid w:val="00FC67A7"/>
    <w:rsid w:val="00FC67CA"/>
    <w:rsid w:val="00FC67D1"/>
    <w:rsid w:val="00FC6803"/>
    <w:rsid w:val="00FC6812"/>
    <w:rsid w:val="00FC686A"/>
    <w:rsid w:val="00FC6894"/>
    <w:rsid w:val="00FC689E"/>
    <w:rsid w:val="00FC68B7"/>
    <w:rsid w:val="00FC68C0"/>
    <w:rsid w:val="00FC68FA"/>
    <w:rsid w:val="00FC692C"/>
    <w:rsid w:val="00FC692E"/>
    <w:rsid w:val="00FC6952"/>
    <w:rsid w:val="00FC695A"/>
    <w:rsid w:val="00FC6964"/>
    <w:rsid w:val="00FC696B"/>
    <w:rsid w:val="00FC696E"/>
    <w:rsid w:val="00FC698D"/>
    <w:rsid w:val="00FC6A05"/>
    <w:rsid w:val="00FC6A0B"/>
    <w:rsid w:val="00FC6A16"/>
    <w:rsid w:val="00FC6A2F"/>
    <w:rsid w:val="00FC6ADF"/>
    <w:rsid w:val="00FC6AF3"/>
    <w:rsid w:val="00FC6B02"/>
    <w:rsid w:val="00FC6B3C"/>
    <w:rsid w:val="00FC6B6E"/>
    <w:rsid w:val="00FC6B74"/>
    <w:rsid w:val="00FC6B8A"/>
    <w:rsid w:val="00FC6B97"/>
    <w:rsid w:val="00FC6BA1"/>
    <w:rsid w:val="00FC6BD8"/>
    <w:rsid w:val="00FC6C19"/>
    <w:rsid w:val="00FC6C24"/>
    <w:rsid w:val="00FC6C8E"/>
    <w:rsid w:val="00FC6C95"/>
    <w:rsid w:val="00FC6CA0"/>
    <w:rsid w:val="00FC6CEF"/>
    <w:rsid w:val="00FC6D17"/>
    <w:rsid w:val="00FC6D44"/>
    <w:rsid w:val="00FC6D4D"/>
    <w:rsid w:val="00FC6D57"/>
    <w:rsid w:val="00FC6D80"/>
    <w:rsid w:val="00FC6D82"/>
    <w:rsid w:val="00FC6DCB"/>
    <w:rsid w:val="00FC6E18"/>
    <w:rsid w:val="00FC6E21"/>
    <w:rsid w:val="00FC6E3C"/>
    <w:rsid w:val="00FC6E41"/>
    <w:rsid w:val="00FC6E7E"/>
    <w:rsid w:val="00FC6E86"/>
    <w:rsid w:val="00FC6E8A"/>
    <w:rsid w:val="00FC6EBA"/>
    <w:rsid w:val="00FC6ED8"/>
    <w:rsid w:val="00FC6F82"/>
    <w:rsid w:val="00FC6FB2"/>
    <w:rsid w:val="00FC6FBD"/>
    <w:rsid w:val="00FC6FD4"/>
    <w:rsid w:val="00FC6FD6"/>
    <w:rsid w:val="00FC6FFA"/>
    <w:rsid w:val="00FC6FFF"/>
    <w:rsid w:val="00FC7011"/>
    <w:rsid w:val="00FC7018"/>
    <w:rsid w:val="00FC7022"/>
    <w:rsid w:val="00FC702B"/>
    <w:rsid w:val="00FC7050"/>
    <w:rsid w:val="00FC707A"/>
    <w:rsid w:val="00FC70A0"/>
    <w:rsid w:val="00FC70C6"/>
    <w:rsid w:val="00FC70EA"/>
    <w:rsid w:val="00FC711E"/>
    <w:rsid w:val="00FC7120"/>
    <w:rsid w:val="00FC7156"/>
    <w:rsid w:val="00FC7174"/>
    <w:rsid w:val="00FC7181"/>
    <w:rsid w:val="00FC7185"/>
    <w:rsid w:val="00FC71C2"/>
    <w:rsid w:val="00FC71FF"/>
    <w:rsid w:val="00FC7203"/>
    <w:rsid w:val="00FC7214"/>
    <w:rsid w:val="00FC7230"/>
    <w:rsid w:val="00FC723C"/>
    <w:rsid w:val="00FC7278"/>
    <w:rsid w:val="00FC7287"/>
    <w:rsid w:val="00FC72D2"/>
    <w:rsid w:val="00FC7302"/>
    <w:rsid w:val="00FC730A"/>
    <w:rsid w:val="00FC732A"/>
    <w:rsid w:val="00FC734A"/>
    <w:rsid w:val="00FC7350"/>
    <w:rsid w:val="00FC73BB"/>
    <w:rsid w:val="00FC7443"/>
    <w:rsid w:val="00FC7466"/>
    <w:rsid w:val="00FC747E"/>
    <w:rsid w:val="00FC753D"/>
    <w:rsid w:val="00FC754F"/>
    <w:rsid w:val="00FC75AC"/>
    <w:rsid w:val="00FC76C3"/>
    <w:rsid w:val="00FC7700"/>
    <w:rsid w:val="00FC7707"/>
    <w:rsid w:val="00FC771A"/>
    <w:rsid w:val="00FC7761"/>
    <w:rsid w:val="00FC7764"/>
    <w:rsid w:val="00FC7775"/>
    <w:rsid w:val="00FC7784"/>
    <w:rsid w:val="00FC7789"/>
    <w:rsid w:val="00FC778F"/>
    <w:rsid w:val="00FC77C8"/>
    <w:rsid w:val="00FC77D8"/>
    <w:rsid w:val="00FC77FD"/>
    <w:rsid w:val="00FC782F"/>
    <w:rsid w:val="00FC783A"/>
    <w:rsid w:val="00FC7892"/>
    <w:rsid w:val="00FC78A0"/>
    <w:rsid w:val="00FC78C6"/>
    <w:rsid w:val="00FC78F3"/>
    <w:rsid w:val="00FC791E"/>
    <w:rsid w:val="00FC7942"/>
    <w:rsid w:val="00FC79D9"/>
    <w:rsid w:val="00FC7A05"/>
    <w:rsid w:val="00FC7A30"/>
    <w:rsid w:val="00FC7A35"/>
    <w:rsid w:val="00FC7A3B"/>
    <w:rsid w:val="00FC7A54"/>
    <w:rsid w:val="00FC7A5B"/>
    <w:rsid w:val="00FC7A74"/>
    <w:rsid w:val="00FC7A9E"/>
    <w:rsid w:val="00FC7AF2"/>
    <w:rsid w:val="00FC7AF4"/>
    <w:rsid w:val="00FC7B2A"/>
    <w:rsid w:val="00FC7BC6"/>
    <w:rsid w:val="00FC7BD4"/>
    <w:rsid w:val="00FC7C6A"/>
    <w:rsid w:val="00FC7D26"/>
    <w:rsid w:val="00FC7D2E"/>
    <w:rsid w:val="00FC7D4B"/>
    <w:rsid w:val="00FC7D5D"/>
    <w:rsid w:val="00FC7D65"/>
    <w:rsid w:val="00FC7D7F"/>
    <w:rsid w:val="00FC7D81"/>
    <w:rsid w:val="00FC7D8E"/>
    <w:rsid w:val="00FC7E25"/>
    <w:rsid w:val="00FC7E71"/>
    <w:rsid w:val="00FC7E75"/>
    <w:rsid w:val="00FC7E84"/>
    <w:rsid w:val="00FC7ED8"/>
    <w:rsid w:val="00FC7EDC"/>
    <w:rsid w:val="00FC7F02"/>
    <w:rsid w:val="00FC7F30"/>
    <w:rsid w:val="00FC7F3F"/>
    <w:rsid w:val="00FC7F45"/>
    <w:rsid w:val="00FC7F4C"/>
    <w:rsid w:val="00FC7F62"/>
    <w:rsid w:val="00FC7F9F"/>
    <w:rsid w:val="00FC7FAB"/>
    <w:rsid w:val="00FC7FD5"/>
    <w:rsid w:val="00FD0014"/>
    <w:rsid w:val="00FD005E"/>
    <w:rsid w:val="00FD00A3"/>
    <w:rsid w:val="00FD00AB"/>
    <w:rsid w:val="00FD0113"/>
    <w:rsid w:val="00FD011E"/>
    <w:rsid w:val="00FD0149"/>
    <w:rsid w:val="00FD017E"/>
    <w:rsid w:val="00FD017F"/>
    <w:rsid w:val="00FD01A7"/>
    <w:rsid w:val="00FD01D7"/>
    <w:rsid w:val="00FD01E5"/>
    <w:rsid w:val="00FD01F3"/>
    <w:rsid w:val="00FD020A"/>
    <w:rsid w:val="00FD021F"/>
    <w:rsid w:val="00FD0245"/>
    <w:rsid w:val="00FD02B4"/>
    <w:rsid w:val="00FD0319"/>
    <w:rsid w:val="00FD0376"/>
    <w:rsid w:val="00FD037A"/>
    <w:rsid w:val="00FD037C"/>
    <w:rsid w:val="00FD0399"/>
    <w:rsid w:val="00FD03B2"/>
    <w:rsid w:val="00FD0406"/>
    <w:rsid w:val="00FD04A8"/>
    <w:rsid w:val="00FD04B8"/>
    <w:rsid w:val="00FD04D4"/>
    <w:rsid w:val="00FD04FE"/>
    <w:rsid w:val="00FD054D"/>
    <w:rsid w:val="00FD058F"/>
    <w:rsid w:val="00FD05D9"/>
    <w:rsid w:val="00FD0601"/>
    <w:rsid w:val="00FD0641"/>
    <w:rsid w:val="00FD06D3"/>
    <w:rsid w:val="00FD06EC"/>
    <w:rsid w:val="00FD06FA"/>
    <w:rsid w:val="00FD074E"/>
    <w:rsid w:val="00FD0765"/>
    <w:rsid w:val="00FD076B"/>
    <w:rsid w:val="00FD077E"/>
    <w:rsid w:val="00FD0790"/>
    <w:rsid w:val="00FD079E"/>
    <w:rsid w:val="00FD07A5"/>
    <w:rsid w:val="00FD07B0"/>
    <w:rsid w:val="00FD07C3"/>
    <w:rsid w:val="00FD07FC"/>
    <w:rsid w:val="00FD0804"/>
    <w:rsid w:val="00FD0807"/>
    <w:rsid w:val="00FD083E"/>
    <w:rsid w:val="00FD086F"/>
    <w:rsid w:val="00FD088B"/>
    <w:rsid w:val="00FD08A0"/>
    <w:rsid w:val="00FD0901"/>
    <w:rsid w:val="00FD0904"/>
    <w:rsid w:val="00FD0914"/>
    <w:rsid w:val="00FD092E"/>
    <w:rsid w:val="00FD0932"/>
    <w:rsid w:val="00FD095F"/>
    <w:rsid w:val="00FD096E"/>
    <w:rsid w:val="00FD0972"/>
    <w:rsid w:val="00FD09CC"/>
    <w:rsid w:val="00FD0A4E"/>
    <w:rsid w:val="00FD0A6B"/>
    <w:rsid w:val="00FD0AD0"/>
    <w:rsid w:val="00FD0AF0"/>
    <w:rsid w:val="00FD0AF3"/>
    <w:rsid w:val="00FD0B12"/>
    <w:rsid w:val="00FD0B6C"/>
    <w:rsid w:val="00FD0B74"/>
    <w:rsid w:val="00FD0BA5"/>
    <w:rsid w:val="00FD0BBC"/>
    <w:rsid w:val="00FD0C10"/>
    <w:rsid w:val="00FD0C19"/>
    <w:rsid w:val="00FD0C3B"/>
    <w:rsid w:val="00FD0C48"/>
    <w:rsid w:val="00FD0C49"/>
    <w:rsid w:val="00FD0C5D"/>
    <w:rsid w:val="00FD0C6D"/>
    <w:rsid w:val="00FD0C7D"/>
    <w:rsid w:val="00FD0CE0"/>
    <w:rsid w:val="00FD0D13"/>
    <w:rsid w:val="00FD0D2D"/>
    <w:rsid w:val="00FD0D7C"/>
    <w:rsid w:val="00FD0D95"/>
    <w:rsid w:val="00FD0DC2"/>
    <w:rsid w:val="00FD0DDA"/>
    <w:rsid w:val="00FD0DEF"/>
    <w:rsid w:val="00FD0DF6"/>
    <w:rsid w:val="00FD0E0A"/>
    <w:rsid w:val="00FD0E2A"/>
    <w:rsid w:val="00FD0E40"/>
    <w:rsid w:val="00FD0E84"/>
    <w:rsid w:val="00FD0EA9"/>
    <w:rsid w:val="00FD0F3B"/>
    <w:rsid w:val="00FD0F49"/>
    <w:rsid w:val="00FD0F53"/>
    <w:rsid w:val="00FD0F9E"/>
    <w:rsid w:val="00FD0FAD"/>
    <w:rsid w:val="00FD0FC3"/>
    <w:rsid w:val="00FD0FDD"/>
    <w:rsid w:val="00FD100F"/>
    <w:rsid w:val="00FD1037"/>
    <w:rsid w:val="00FD1052"/>
    <w:rsid w:val="00FD105A"/>
    <w:rsid w:val="00FD1061"/>
    <w:rsid w:val="00FD10F1"/>
    <w:rsid w:val="00FD1112"/>
    <w:rsid w:val="00FD112D"/>
    <w:rsid w:val="00FD119D"/>
    <w:rsid w:val="00FD11B9"/>
    <w:rsid w:val="00FD11DF"/>
    <w:rsid w:val="00FD1242"/>
    <w:rsid w:val="00FD1254"/>
    <w:rsid w:val="00FD1290"/>
    <w:rsid w:val="00FD12DF"/>
    <w:rsid w:val="00FD12F6"/>
    <w:rsid w:val="00FD1314"/>
    <w:rsid w:val="00FD1315"/>
    <w:rsid w:val="00FD13AE"/>
    <w:rsid w:val="00FD13E0"/>
    <w:rsid w:val="00FD146E"/>
    <w:rsid w:val="00FD1495"/>
    <w:rsid w:val="00FD14FC"/>
    <w:rsid w:val="00FD1504"/>
    <w:rsid w:val="00FD1527"/>
    <w:rsid w:val="00FD1530"/>
    <w:rsid w:val="00FD15A2"/>
    <w:rsid w:val="00FD15F3"/>
    <w:rsid w:val="00FD1630"/>
    <w:rsid w:val="00FD1650"/>
    <w:rsid w:val="00FD1672"/>
    <w:rsid w:val="00FD1674"/>
    <w:rsid w:val="00FD16AE"/>
    <w:rsid w:val="00FD16C1"/>
    <w:rsid w:val="00FD16EC"/>
    <w:rsid w:val="00FD171A"/>
    <w:rsid w:val="00FD1725"/>
    <w:rsid w:val="00FD173C"/>
    <w:rsid w:val="00FD1750"/>
    <w:rsid w:val="00FD1761"/>
    <w:rsid w:val="00FD1818"/>
    <w:rsid w:val="00FD1820"/>
    <w:rsid w:val="00FD1853"/>
    <w:rsid w:val="00FD18A5"/>
    <w:rsid w:val="00FD18BA"/>
    <w:rsid w:val="00FD18FF"/>
    <w:rsid w:val="00FD1900"/>
    <w:rsid w:val="00FD190F"/>
    <w:rsid w:val="00FD1928"/>
    <w:rsid w:val="00FD193E"/>
    <w:rsid w:val="00FD1997"/>
    <w:rsid w:val="00FD19A8"/>
    <w:rsid w:val="00FD19B0"/>
    <w:rsid w:val="00FD1A72"/>
    <w:rsid w:val="00FD1AA8"/>
    <w:rsid w:val="00FD1AAB"/>
    <w:rsid w:val="00FD1B3C"/>
    <w:rsid w:val="00FD1BC1"/>
    <w:rsid w:val="00FD1BD4"/>
    <w:rsid w:val="00FD1BDB"/>
    <w:rsid w:val="00FD1BDE"/>
    <w:rsid w:val="00FD1BE3"/>
    <w:rsid w:val="00FD1BF4"/>
    <w:rsid w:val="00FD1C0A"/>
    <w:rsid w:val="00FD1C22"/>
    <w:rsid w:val="00FD1C35"/>
    <w:rsid w:val="00FD1C66"/>
    <w:rsid w:val="00FD1C88"/>
    <w:rsid w:val="00FD1CBD"/>
    <w:rsid w:val="00FD1CF1"/>
    <w:rsid w:val="00FD1D02"/>
    <w:rsid w:val="00FD1D53"/>
    <w:rsid w:val="00FD1D6D"/>
    <w:rsid w:val="00FD1D7D"/>
    <w:rsid w:val="00FD1DA6"/>
    <w:rsid w:val="00FD1E00"/>
    <w:rsid w:val="00FD1E17"/>
    <w:rsid w:val="00FD1E38"/>
    <w:rsid w:val="00FD1E96"/>
    <w:rsid w:val="00FD1EC3"/>
    <w:rsid w:val="00FD1ECD"/>
    <w:rsid w:val="00FD1ED8"/>
    <w:rsid w:val="00FD1EDD"/>
    <w:rsid w:val="00FD1F36"/>
    <w:rsid w:val="00FD1F54"/>
    <w:rsid w:val="00FD1F5B"/>
    <w:rsid w:val="00FD1F83"/>
    <w:rsid w:val="00FD1FA0"/>
    <w:rsid w:val="00FD1FA3"/>
    <w:rsid w:val="00FD1FD7"/>
    <w:rsid w:val="00FD1FE1"/>
    <w:rsid w:val="00FD2014"/>
    <w:rsid w:val="00FD2036"/>
    <w:rsid w:val="00FD2066"/>
    <w:rsid w:val="00FD2068"/>
    <w:rsid w:val="00FD20C8"/>
    <w:rsid w:val="00FD20DC"/>
    <w:rsid w:val="00FD2106"/>
    <w:rsid w:val="00FD2125"/>
    <w:rsid w:val="00FD2126"/>
    <w:rsid w:val="00FD2150"/>
    <w:rsid w:val="00FD218B"/>
    <w:rsid w:val="00FD21A3"/>
    <w:rsid w:val="00FD21BA"/>
    <w:rsid w:val="00FD223F"/>
    <w:rsid w:val="00FD22D6"/>
    <w:rsid w:val="00FD2314"/>
    <w:rsid w:val="00FD231E"/>
    <w:rsid w:val="00FD2321"/>
    <w:rsid w:val="00FD2322"/>
    <w:rsid w:val="00FD2342"/>
    <w:rsid w:val="00FD238C"/>
    <w:rsid w:val="00FD23C0"/>
    <w:rsid w:val="00FD2427"/>
    <w:rsid w:val="00FD2441"/>
    <w:rsid w:val="00FD24A6"/>
    <w:rsid w:val="00FD24C0"/>
    <w:rsid w:val="00FD24E5"/>
    <w:rsid w:val="00FD24F3"/>
    <w:rsid w:val="00FD2571"/>
    <w:rsid w:val="00FD25AA"/>
    <w:rsid w:val="00FD25C0"/>
    <w:rsid w:val="00FD25C1"/>
    <w:rsid w:val="00FD25C6"/>
    <w:rsid w:val="00FD25E3"/>
    <w:rsid w:val="00FD25E5"/>
    <w:rsid w:val="00FD2640"/>
    <w:rsid w:val="00FD2646"/>
    <w:rsid w:val="00FD2663"/>
    <w:rsid w:val="00FD26A8"/>
    <w:rsid w:val="00FD26BA"/>
    <w:rsid w:val="00FD26D5"/>
    <w:rsid w:val="00FD26FD"/>
    <w:rsid w:val="00FD270C"/>
    <w:rsid w:val="00FD272D"/>
    <w:rsid w:val="00FD2742"/>
    <w:rsid w:val="00FD2763"/>
    <w:rsid w:val="00FD27AF"/>
    <w:rsid w:val="00FD27D4"/>
    <w:rsid w:val="00FD280F"/>
    <w:rsid w:val="00FD2825"/>
    <w:rsid w:val="00FD2861"/>
    <w:rsid w:val="00FD2886"/>
    <w:rsid w:val="00FD28DF"/>
    <w:rsid w:val="00FD28FF"/>
    <w:rsid w:val="00FD291A"/>
    <w:rsid w:val="00FD2925"/>
    <w:rsid w:val="00FD2932"/>
    <w:rsid w:val="00FD2980"/>
    <w:rsid w:val="00FD2994"/>
    <w:rsid w:val="00FD299F"/>
    <w:rsid w:val="00FD29BC"/>
    <w:rsid w:val="00FD29BF"/>
    <w:rsid w:val="00FD2A09"/>
    <w:rsid w:val="00FD2A11"/>
    <w:rsid w:val="00FD2A1B"/>
    <w:rsid w:val="00FD2A25"/>
    <w:rsid w:val="00FD2A2A"/>
    <w:rsid w:val="00FD2A35"/>
    <w:rsid w:val="00FD2A41"/>
    <w:rsid w:val="00FD2A5C"/>
    <w:rsid w:val="00FD2AE7"/>
    <w:rsid w:val="00FD2AF9"/>
    <w:rsid w:val="00FD2B03"/>
    <w:rsid w:val="00FD2B0D"/>
    <w:rsid w:val="00FD2B26"/>
    <w:rsid w:val="00FD2B44"/>
    <w:rsid w:val="00FD2B56"/>
    <w:rsid w:val="00FD2B5F"/>
    <w:rsid w:val="00FD2B8C"/>
    <w:rsid w:val="00FD2BA4"/>
    <w:rsid w:val="00FD2BA7"/>
    <w:rsid w:val="00FD2BC1"/>
    <w:rsid w:val="00FD2BCD"/>
    <w:rsid w:val="00FD2BE2"/>
    <w:rsid w:val="00FD2BEB"/>
    <w:rsid w:val="00FD2BFB"/>
    <w:rsid w:val="00FD2C0B"/>
    <w:rsid w:val="00FD2C12"/>
    <w:rsid w:val="00FD2C22"/>
    <w:rsid w:val="00FD2C45"/>
    <w:rsid w:val="00FD2CCA"/>
    <w:rsid w:val="00FD2CD8"/>
    <w:rsid w:val="00FD2D57"/>
    <w:rsid w:val="00FD2D67"/>
    <w:rsid w:val="00FD2D7F"/>
    <w:rsid w:val="00FD2DD6"/>
    <w:rsid w:val="00FD2E21"/>
    <w:rsid w:val="00FD2E34"/>
    <w:rsid w:val="00FD2E3F"/>
    <w:rsid w:val="00FD2EB2"/>
    <w:rsid w:val="00FD2F3F"/>
    <w:rsid w:val="00FD2F54"/>
    <w:rsid w:val="00FD2F7A"/>
    <w:rsid w:val="00FD2F9B"/>
    <w:rsid w:val="00FD3004"/>
    <w:rsid w:val="00FD302E"/>
    <w:rsid w:val="00FD30AE"/>
    <w:rsid w:val="00FD30B2"/>
    <w:rsid w:val="00FD30EE"/>
    <w:rsid w:val="00FD3166"/>
    <w:rsid w:val="00FD317A"/>
    <w:rsid w:val="00FD31BF"/>
    <w:rsid w:val="00FD31E3"/>
    <w:rsid w:val="00FD3236"/>
    <w:rsid w:val="00FD3257"/>
    <w:rsid w:val="00FD325B"/>
    <w:rsid w:val="00FD32CB"/>
    <w:rsid w:val="00FD32E9"/>
    <w:rsid w:val="00FD32F8"/>
    <w:rsid w:val="00FD335D"/>
    <w:rsid w:val="00FD3379"/>
    <w:rsid w:val="00FD33E7"/>
    <w:rsid w:val="00FD3421"/>
    <w:rsid w:val="00FD343A"/>
    <w:rsid w:val="00FD34D0"/>
    <w:rsid w:val="00FD34D1"/>
    <w:rsid w:val="00FD3551"/>
    <w:rsid w:val="00FD356E"/>
    <w:rsid w:val="00FD357C"/>
    <w:rsid w:val="00FD3586"/>
    <w:rsid w:val="00FD3598"/>
    <w:rsid w:val="00FD35B1"/>
    <w:rsid w:val="00FD35D6"/>
    <w:rsid w:val="00FD35DA"/>
    <w:rsid w:val="00FD35F7"/>
    <w:rsid w:val="00FD3605"/>
    <w:rsid w:val="00FD3661"/>
    <w:rsid w:val="00FD3663"/>
    <w:rsid w:val="00FD36A0"/>
    <w:rsid w:val="00FD36F2"/>
    <w:rsid w:val="00FD3709"/>
    <w:rsid w:val="00FD3749"/>
    <w:rsid w:val="00FD3753"/>
    <w:rsid w:val="00FD37A4"/>
    <w:rsid w:val="00FD37D3"/>
    <w:rsid w:val="00FD3802"/>
    <w:rsid w:val="00FD3866"/>
    <w:rsid w:val="00FD3872"/>
    <w:rsid w:val="00FD3875"/>
    <w:rsid w:val="00FD391D"/>
    <w:rsid w:val="00FD391E"/>
    <w:rsid w:val="00FD394C"/>
    <w:rsid w:val="00FD3964"/>
    <w:rsid w:val="00FD396B"/>
    <w:rsid w:val="00FD39C7"/>
    <w:rsid w:val="00FD39DA"/>
    <w:rsid w:val="00FD3A47"/>
    <w:rsid w:val="00FD3AD6"/>
    <w:rsid w:val="00FD3AE1"/>
    <w:rsid w:val="00FD3AEE"/>
    <w:rsid w:val="00FD3B02"/>
    <w:rsid w:val="00FD3B04"/>
    <w:rsid w:val="00FD3B16"/>
    <w:rsid w:val="00FD3B39"/>
    <w:rsid w:val="00FD3B9A"/>
    <w:rsid w:val="00FD3B9D"/>
    <w:rsid w:val="00FD3BAA"/>
    <w:rsid w:val="00FD3BFC"/>
    <w:rsid w:val="00FD3C1C"/>
    <w:rsid w:val="00FD3C3E"/>
    <w:rsid w:val="00FD3CAD"/>
    <w:rsid w:val="00FD3CB7"/>
    <w:rsid w:val="00FD3CB9"/>
    <w:rsid w:val="00FD3CCC"/>
    <w:rsid w:val="00FD3CF2"/>
    <w:rsid w:val="00FD3CF6"/>
    <w:rsid w:val="00FD3D21"/>
    <w:rsid w:val="00FD3D48"/>
    <w:rsid w:val="00FD3D71"/>
    <w:rsid w:val="00FD3DA0"/>
    <w:rsid w:val="00FD3DF8"/>
    <w:rsid w:val="00FD3E0E"/>
    <w:rsid w:val="00FD3E1B"/>
    <w:rsid w:val="00FD3E53"/>
    <w:rsid w:val="00FD3EA1"/>
    <w:rsid w:val="00FD3EB7"/>
    <w:rsid w:val="00FD3F01"/>
    <w:rsid w:val="00FD3F1B"/>
    <w:rsid w:val="00FD3F2A"/>
    <w:rsid w:val="00FD3F53"/>
    <w:rsid w:val="00FD3F88"/>
    <w:rsid w:val="00FD3F98"/>
    <w:rsid w:val="00FD3FC9"/>
    <w:rsid w:val="00FD3FD0"/>
    <w:rsid w:val="00FD3FEA"/>
    <w:rsid w:val="00FD4008"/>
    <w:rsid w:val="00FD4041"/>
    <w:rsid w:val="00FD4047"/>
    <w:rsid w:val="00FD404C"/>
    <w:rsid w:val="00FD4058"/>
    <w:rsid w:val="00FD407A"/>
    <w:rsid w:val="00FD40A7"/>
    <w:rsid w:val="00FD40CA"/>
    <w:rsid w:val="00FD40CE"/>
    <w:rsid w:val="00FD40F0"/>
    <w:rsid w:val="00FD4130"/>
    <w:rsid w:val="00FD413B"/>
    <w:rsid w:val="00FD4153"/>
    <w:rsid w:val="00FD41F1"/>
    <w:rsid w:val="00FD41FE"/>
    <w:rsid w:val="00FD422A"/>
    <w:rsid w:val="00FD4252"/>
    <w:rsid w:val="00FD4267"/>
    <w:rsid w:val="00FD4279"/>
    <w:rsid w:val="00FD428D"/>
    <w:rsid w:val="00FD42BF"/>
    <w:rsid w:val="00FD42EE"/>
    <w:rsid w:val="00FD4316"/>
    <w:rsid w:val="00FD4353"/>
    <w:rsid w:val="00FD43B7"/>
    <w:rsid w:val="00FD43F4"/>
    <w:rsid w:val="00FD4440"/>
    <w:rsid w:val="00FD445E"/>
    <w:rsid w:val="00FD44EE"/>
    <w:rsid w:val="00FD452E"/>
    <w:rsid w:val="00FD454A"/>
    <w:rsid w:val="00FD4551"/>
    <w:rsid w:val="00FD45AC"/>
    <w:rsid w:val="00FD45D1"/>
    <w:rsid w:val="00FD45DF"/>
    <w:rsid w:val="00FD4619"/>
    <w:rsid w:val="00FD462B"/>
    <w:rsid w:val="00FD462D"/>
    <w:rsid w:val="00FD4655"/>
    <w:rsid w:val="00FD4660"/>
    <w:rsid w:val="00FD4683"/>
    <w:rsid w:val="00FD469F"/>
    <w:rsid w:val="00FD46A5"/>
    <w:rsid w:val="00FD46D5"/>
    <w:rsid w:val="00FD46FB"/>
    <w:rsid w:val="00FD473E"/>
    <w:rsid w:val="00FD476D"/>
    <w:rsid w:val="00FD479E"/>
    <w:rsid w:val="00FD47DA"/>
    <w:rsid w:val="00FD4805"/>
    <w:rsid w:val="00FD4816"/>
    <w:rsid w:val="00FD481E"/>
    <w:rsid w:val="00FD4867"/>
    <w:rsid w:val="00FD488B"/>
    <w:rsid w:val="00FD48AF"/>
    <w:rsid w:val="00FD48CA"/>
    <w:rsid w:val="00FD493F"/>
    <w:rsid w:val="00FD4978"/>
    <w:rsid w:val="00FD497A"/>
    <w:rsid w:val="00FD4A13"/>
    <w:rsid w:val="00FD4A1D"/>
    <w:rsid w:val="00FD4A23"/>
    <w:rsid w:val="00FD4A28"/>
    <w:rsid w:val="00FD4A2A"/>
    <w:rsid w:val="00FD4A3F"/>
    <w:rsid w:val="00FD4A5F"/>
    <w:rsid w:val="00FD4AB1"/>
    <w:rsid w:val="00FD4AFF"/>
    <w:rsid w:val="00FD4B0C"/>
    <w:rsid w:val="00FD4B19"/>
    <w:rsid w:val="00FD4B2C"/>
    <w:rsid w:val="00FD4B47"/>
    <w:rsid w:val="00FD4BA9"/>
    <w:rsid w:val="00FD4BCA"/>
    <w:rsid w:val="00FD4C04"/>
    <w:rsid w:val="00FD4C49"/>
    <w:rsid w:val="00FD4C82"/>
    <w:rsid w:val="00FD4C84"/>
    <w:rsid w:val="00FD4CC7"/>
    <w:rsid w:val="00FD4CDE"/>
    <w:rsid w:val="00FD4D1C"/>
    <w:rsid w:val="00FD4D2F"/>
    <w:rsid w:val="00FD4D57"/>
    <w:rsid w:val="00FD4D74"/>
    <w:rsid w:val="00FD4D86"/>
    <w:rsid w:val="00FD4DA0"/>
    <w:rsid w:val="00FD4DC7"/>
    <w:rsid w:val="00FD4DE0"/>
    <w:rsid w:val="00FD4DEE"/>
    <w:rsid w:val="00FD4DF5"/>
    <w:rsid w:val="00FD4E08"/>
    <w:rsid w:val="00FD4E41"/>
    <w:rsid w:val="00FD4E66"/>
    <w:rsid w:val="00FD4EBC"/>
    <w:rsid w:val="00FD4EEC"/>
    <w:rsid w:val="00FD4EF5"/>
    <w:rsid w:val="00FD4F38"/>
    <w:rsid w:val="00FD4F39"/>
    <w:rsid w:val="00FD4F5B"/>
    <w:rsid w:val="00FD4F68"/>
    <w:rsid w:val="00FD5002"/>
    <w:rsid w:val="00FD5042"/>
    <w:rsid w:val="00FD505C"/>
    <w:rsid w:val="00FD50E1"/>
    <w:rsid w:val="00FD5126"/>
    <w:rsid w:val="00FD5169"/>
    <w:rsid w:val="00FD5172"/>
    <w:rsid w:val="00FD51A2"/>
    <w:rsid w:val="00FD51A5"/>
    <w:rsid w:val="00FD51AC"/>
    <w:rsid w:val="00FD51D1"/>
    <w:rsid w:val="00FD51ED"/>
    <w:rsid w:val="00FD51FB"/>
    <w:rsid w:val="00FD51FF"/>
    <w:rsid w:val="00FD520A"/>
    <w:rsid w:val="00FD520B"/>
    <w:rsid w:val="00FD5239"/>
    <w:rsid w:val="00FD5247"/>
    <w:rsid w:val="00FD5252"/>
    <w:rsid w:val="00FD525D"/>
    <w:rsid w:val="00FD5285"/>
    <w:rsid w:val="00FD528B"/>
    <w:rsid w:val="00FD5292"/>
    <w:rsid w:val="00FD52A3"/>
    <w:rsid w:val="00FD52D1"/>
    <w:rsid w:val="00FD52E7"/>
    <w:rsid w:val="00FD5371"/>
    <w:rsid w:val="00FD5375"/>
    <w:rsid w:val="00FD53A7"/>
    <w:rsid w:val="00FD53BC"/>
    <w:rsid w:val="00FD53C7"/>
    <w:rsid w:val="00FD5417"/>
    <w:rsid w:val="00FD542B"/>
    <w:rsid w:val="00FD5478"/>
    <w:rsid w:val="00FD54AA"/>
    <w:rsid w:val="00FD54C4"/>
    <w:rsid w:val="00FD54D7"/>
    <w:rsid w:val="00FD5513"/>
    <w:rsid w:val="00FD5540"/>
    <w:rsid w:val="00FD5542"/>
    <w:rsid w:val="00FD55AA"/>
    <w:rsid w:val="00FD55C9"/>
    <w:rsid w:val="00FD55CF"/>
    <w:rsid w:val="00FD55DE"/>
    <w:rsid w:val="00FD5607"/>
    <w:rsid w:val="00FD5619"/>
    <w:rsid w:val="00FD5620"/>
    <w:rsid w:val="00FD5654"/>
    <w:rsid w:val="00FD5669"/>
    <w:rsid w:val="00FD56A3"/>
    <w:rsid w:val="00FD56A6"/>
    <w:rsid w:val="00FD56AF"/>
    <w:rsid w:val="00FD56DA"/>
    <w:rsid w:val="00FD56E4"/>
    <w:rsid w:val="00FD56EE"/>
    <w:rsid w:val="00FD56FA"/>
    <w:rsid w:val="00FD570E"/>
    <w:rsid w:val="00FD5711"/>
    <w:rsid w:val="00FD572C"/>
    <w:rsid w:val="00FD5779"/>
    <w:rsid w:val="00FD579E"/>
    <w:rsid w:val="00FD57C1"/>
    <w:rsid w:val="00FD57C4"/>
    <w:rsid w:val="00FD57ED"/>
    <w:rsid w:val="00FD5805"/>
    <w:rsid w:val="00FD5829"/>
    <w:rsid w:val="00FD5836"/>
    <w:rsid w:val="00FD584E"/>
    <w:rsid w:val="00FD5863"/>
    <w:rsid w:val="00FD588A"/>
    <w:rsid w:val="00FD588B"/>
    <w:rsid w:val="00FD5924"/>
    <w:rsid w:val="00FD594D"/>
    <w:rsid w:val="00FD5978"/>
    <w:rsid w:val="00FD59AE"/>
    <w:rsid w:val="00FD59BC"/>
    <w:rsid w:val="00FD59C6"/>
    <w:rsid w:val="00FD59ED"/>
    <w:rsid w:val="00FD5A0A"/>
    <w:rsid w:val="00FD5A1A"/>
    <w:rsid w:val="00FD5A30"/>
    <w:rsid w:val="00FD5A75"/>
    <w:rsid w:val="00FD5A86"/>
    <w:rsid w:val="00FD5A87"/>
    <w:rsid w:val="00FD5A9B"/>
    <w:rsid w:val="00FD5AAF"/>
    <w:rsid w:val="00FD5AE0"/>
    <w:rsid w:val="00FD5B3F"/>
    <w:rsid w:val="00FD5B63"/>
    <w:rsid w:val="00FD5B64"/>
    <w:rsid w:val="00FD5B6C"/>
    <w:rsid w:val="00FD5BDF"/>
    <w:rsid w:val="00FD5BFF"/>
    <w:rsid w:val="00FD5C00"/>
    <w:rsid w:val="00FD5C4D"/>
    <w:rsid w:val="00FD5CC4"/>
    <w:rsid w:val="00FD5CC9"/>
    <w:rsid w:val="00FD5CCA"/>
    <w:rsid w:val="00FD5CFC"/>
    <w:rsid w:val="00FD5CFD"/>
    <w:rsid w:val="00FD5DB5"/>
    <w:rsid w:val="00FD5DE3"/>
    <w:rsid w:val="00FD5DEE"/>
    <w:rsid w:val="00FD5DFF"/>
    <w:rsid w:val="00FD5E22"/>
    <w:rsid w:val="00FD5E54"/>
    <w:rsid w:val="00FD5E5C"/>
    <w:rsid w:val="00FD5E60"/>
    <w:rsid w:val="00FD5E6F"/>
    <w:rsid w:val="00FD5EBE"/>
    <w:rsid w:val="00FD5EDE"/>
    <w:rsid w:val="00FD5F2A"/>
    <w:rsid w:val="00FD5F53"/>
    <w:rsid w:val="00FD5FF5"/>
    <w:rsid w:val="00FD600D"/>
    <w:rsid w:val="00FD6030"/>
    <w:rsid w:val="00FD6042"/>
    <w:rsid w:val="00FD605E"/>
    <w:rsid w:val="00FD606A"/>
    <w:rsid w:val="00FD607B"/>
    <w:rsid w:val="00FD6085"/>
    <w:rsid w:val="00FD6094"/>
    <w:rsid w:val="00FD609E"/>
    <w:rsid w:val="00FD60C9"/>
    <w:rsid w:val="00FD60DE"/>
    <w:rsid w:val="00FD6153"/>
    <w:rsid w:val="00FD615C"/>
    <w:rsid w:val="00FD6177"/>
    <w:rsid w:val="00FD61A2"/>
    <w:rsid w:val="00FD61BC"/>
    <w:rsid w:val="00FD61EB"/>
    <w:rsid w:val="00FD61F3"/>
    <w:rsid w:val="00FD620A"/>
    <w:rsid w:val="00FD623B"/>
    <w:rsid w:val="00FD6276"/>
    <w:rsid w:val="00FD62B4"/>
    <w:rsid w:val="00FD630C"/>
    <w:rsid w:val="00FD634A"/>
    <w:rsid w:val="00FD6393"/>
    <w:rsid w:val="00FD63AF"/>
    <w:rsid w:val="00FD63B7"/>
    <w:rsid w:val="00FD63C1"/>
    <w:rsid w:val="00FD63E1"/>
    <w:rsid w:val="00FD6409"/>
    <w:rsid w:val="00FD640D"/>
    <w:rsid w:val="00FD640F"/>
    <w:rsid w:val="00FD6416"/>
    <w:rsid w:val="00FD6461"/>
    <w:rsid w:val="00FD646F"/>
    <w:rsid w:val="00FD648F"/>
    <w:rsid w:val="00FD649B"/>
    <w:rsid w:val="00FD64B3"/>
    <w:rsid w:val="00FD64B5"/>
    <w:rsid w:val="00FD64F1"/>
    <w:rsid w:val="00FD6525"/>
    <w:rsid w:val="00FD652C"/>
    <w:rsid w:val="00FD6549"/>
    <w:rsid w:val="00FD65AF"/>
    <w:rsid w:val="00FD65C5"/>
    <w:rsid w:val="00FD665A"/>
    <w:rsid w:val="00FD667D"/>
    <w:rsid w:val="00FD6686"/>
    <w:rsid w:val="00FD66D2"/>
    <w:rsid w:val="00FD66DC"/>
    <w:rsid w:val="00FD66F8"/>
    <w:rsid w:val="00FD6704"/>
    <w:rsid w:val="00FD676F"/>
    <w:rsid w:val="00FD6774"/>
    <w:rsid w:val="00FD6785"/>
    <w:rsid w:val="00FD67CA"/>
    <w:rsid w:val="00FD684E"/>
    <w:rsid w:val="00FD686A"/>
    <w:rsid w:val="00FD68EA"/>
    <w:rsid w:val="00FD6964"/>
    <w:rsid w:val="00FD6972"/>
    <w:rsid w:val="00FD6977"/>
    <w:rsid w:val="00FD69BF"/>
    <w:rsid w:val="00FD69D1"/>
    <w:rsid w:val="00FD6A18"/>
    <w:rsid w:val="00FD6AED"/>
    <w:rsid w:val="00FD6B20"/>
    <w:rsid w:val="00FD6B6C"/>
    <w:rsid w:val="00FD6B6D"/>
    <w:rsid w:val="00FD6B84"/>
    <w:rsid w:val="00FD6B96"/>
    <w:rsid w:val="00FD6B9E"/>
    <w:rsid w:val="00FD6BB6"/>
    <w:rsid w:val="00FD6BE7"/>
    <w:rsid w:val="00FD6C1C"/>
    <w:rsid w:val="00FD6C6E"/>
    <w:rsid w:val="00FD6C8B"/>
    <w:rsid w:val="00FD6CC3"/>
    <w:rsid w:val="00FD6CEE"/>
    <w:rsid w:val="00FD6D18"/>
    <w:rsid w:val="00FD6D1B"/>
    <w:rsid w:val="00FD6D2F"/>
    <w:rsid w:val="00FD6D32"/>
    <w:rsid w:val="00FD6D3C"/>
    <w:rsid w:val="00FD6D47"/>
    <w:rsid w:val="00FD6D79"/>
    <w:rsid w:val="00FD6D8F"/>
    <w:rsid w:val="00FD6D90"/>
    <w:rsid w:val="00FD6D9E"/>
    <w:rsid w:val="00FD6E32"/>
    <w:rsid w:val="00FD6E88"/>
    <w:rsid w:val="00FD6EA5"/>
    <w:rsid w:val="00FD6EA8"/>
    <w:rsid w:val="00FD6ECC"/>
    <w:rsid w:val="00FD6EE4"/>
    <w:rsid w:val="00FD6F1A"/>
    <w:rsid w:val="00FD6FE3"/>
    <w:rsid w:val="00FD7020"/>
    <w:rsid w:val="00FD707A"/>
    <w:rsid w:val="00FD7084"/>
    <w:rsid w:val="00FD70A0"/>
    <w:rsid w:val="00FD7104"/>
    <w:rsid w:val="00FD7129"/>
    <w:rsid w:val="00FD715F"/>
    <w:rsid w:val="00FD718F"/>
    <w:rsid w:val="00FD71BC"/>
    <w:rsid w:val="00FD71BE"/>
    <w:rsid w:val="00FD71D0"/>
    <w:rsid w:val="00FD71D2"/>
    <w:rsid w:val="00FD71F4"/>
    <w:rsid w:val="00FD7228"/>
    <w:rsid w:val="00FD726E"/>
    <w:rsid w:val="00FD7275"/>
    <w:rsid w:val="00FD7278"/>
    <w:rsid w:val="00FD728B"/>
    <w:rsid w:val="00FD72C6"/>
    <w:rsid w:val="00FD72E4"/>
    <w:rsid w:val="00FD7313"/>
    <w:rsid w:val="00FD7351"/>
    <w:rsid w:val="00FD7382"/>
    <w:rsid w:val="00FD73AC"/>
    <w:rsid w:val="00FD73F1"/>
    <w:rsid w:val="00FD7400"/>
    <w:rsid w:val="00FD7402"/>
    <w:rsid w:val="00FD74A0"/>
    <w:rsid w:val="00FD74B1"/>
    <w:rsid w:val="00FD74D6"/>
    <w:rsid w:val="00FD74EB"/>
    <w:rsid w:val="00FD74EC"/>
    <w:rsid w:val="00FD7508"/>
    <w:rsid w:val="00FD7563"/>
    <w:rsid w:val="00FD756C"/>
    <w:rsid w:val="00FD756D"/>
    <w:rsid w:val="00FD7571"/>
    <w:rsid w:val="00FD757A"/>
    <w:rsid w:val="00FD75A0"/>
    <w:rsid w:val="00FD75D0"/>
    <w:rsid w:val="00FD7639"/>
    <w:rsid w:val="00FD7666"/>
    <w:rsid w:val="00FD76E7"/>
    <w:rsid w:val="00FD7782"/>
    <w:rsid w:val="00FD7793"/>
    <w:rsid w:val="00FD779C"/>
    <w:rsid w:val="00FD77B4"/>
    <w:rsid w:val="00FD77C5"/>
    <w:rsid w:val="00FD77CB"/>
    <w:rsid w:val="00FD77D8"/>
    <w:rsid w:val="00FD77E3"/>
    <w:rsid w:val="00FD77F2"/>
    <w:rsid w:val="00FD7871"/>
    <w:rsid w:val="00FD7878"/>
    <w:rsid w:val="00FD78BC"/>
    <w:rsid w:val="00FD797F"/>
    <w:rsid w:val="00FD799F"/>
    <w:rsid w:val="00FD79BC"/>
    <w:rsid w:val="00FD79EC"/>
    <w:rsid w:val="00FD7A08"/>
    <w:rsid w:val="00FD7A2E"/>
    <w:rsid w:val="00FD7A44"/>
    <w:rsid w:val="00FD7A95"/>
    <w:rsid w:val="00FD7AC8"/>
    <w:rsid w:val="00FD7ACA"/>
    <w:rsid w:val="00FD7ADD"/>
    <w:rsid w:val="00FD7B06"/>
    <w:rsid w:val="00FD7B41"/>
    <w:rsid w:val="00FD7B52"/>
    <w:rsid w:val="00FD7B8B"/>
    <w:rsid w:val="00FD7BA5"/>
    <w:rsid w:val="00FD7C03"/>
    <w:rsid w:val="00FD7C06"/>
    <w:rsid w:val="00FD7C0C"/>
    <w:rsid w:val="00FD7C0E"/>
    <w:rsid w:val="00FD7CCD"/>
    <w:rsid w:val="00FD7CD7"/>
    <w:rsid w:val="00FD7CED"/>
    <w:rsid w:val="00FD7CF1"/>
    <w:rsid w:val="00FD7D01"/>
    <w:rsid w:val="00FD7D55"/>
    <w:rsid w:val="00FD7D73"/>
    <w:rsid w:val="00FD7D97"/>
    <w:rsid w:val="00FD7DA6"/>
    <w:rsid w:val="00FD7DA9"/>
    <w:rsid w:val="00FD7DDF"/>
    <w:rsid w:val="00FD7DF8"/>
    <w:rsid w:val="00FD7DFC"/>
    <w:rsid w:val="00FD7E74"/>
    <w:rsid w:val="00FD7E8D"/>
    <w:rsid w:val="00FD7E8F"/>
    <w:rsid w:val="00FD7ECF"/>
    <w:rsid w:val="00FD7EE8"/>
    <w:rsid w:val="00FD7EFD"/>
    <w:rsid w:val="00FD7F2A"/>
    <w:rsid w:val="00FD7F35"/>
    <w:rsid w:val="00FD7F49"/>
    <w:rsid w:val="00FD7F50"/>
    <w:rsid w:val="00FD7F87"/>
    <w:rsid w:val="00FD7FAA"/>
    <w:rsid w:val="00FD7FCF"/>
    <w:rsid w:val="00FE0006"/>
    <w:rsid w:val="00FE0008"/>
    <w:rsid w:val="00FE0046"/>
    <w:rsid w:val="00FE004D"/>
    <w:rsid w:val="00FE009E"/>
    <w:rsid w:val="00FE00B4"/>
    <w:rsid w:val="00FE00D2"/>
    <w:rsid w:val="00FE0120"/>
    <w:rsid w:val="00FE0150"/>
    <w:rsid w:val="00FE019B"/>
    <w:rsid w:val="00FE01A5"/>
    <w:rsid w:val="00FE01AC"/>
    <w:rsid w:val="00FE01B8"/>
    <w:rsid w:val="00FE01C8"/>
    <w:rsid w:val="00FE0228"/>
    <w:rsid w:val="00FE0234"/>
    <w:rsid w:val="00FE0247"/>
    <w:rsid w:val="00FE026D"/>
    <w:rsid w:val="00FE0296"/>
    <w:rsid w:val="00FE02B7"/>
    <w:rsid w:val="00FE02BC"/>
    <w:rsid w:val="00FE0318"/>
    <w:rsid w:val="00FE033C"/>
    <w:rsid w:val="00FE035D"/>
    <w:rsid w:val="00FE0396"/>
    <w:rsid w:val="00FE03CD"/>
    <w:rsid w:val="00FE03D3"/>
    <w:rsid w:val="00FE041D"/>
    <w:rsid w:val="00FE0444"/>
    <w:rsid w:val="00FE0492"/>
    <w:rsid w:val="00FE04A2"/>
    <w:rsid w:val="00FE04B5"/>
    <w:rsid w:val="00FE04E7"/>
    <w:rsid w:val="00FE053E"/>
    <w:rsid w:val="00FE055D"/>
    <w:rsid w:val="00FE05A1"/>
    <w:rsid w:val="00FE061E"/>
    <w:rsid w:val="00FE066E"/>
    <w:rsid w:val="00FE0680"/>
    <w:rsid w:val="00FE06B2"/>
    <w:rsid w:val="00FE06E9"/>
    <w:rsid w:val="00FE073E"/>
    <w:rsid w:val="00FE07C9"/>
    <w:rsid w:val="00FE080B"/>
    <w:rsid w:val="00FE0815"/>
    <w:rsid w:val="00FE0861"/>
    <w:rsid w:val="00FE0872"/>
    <w:rsid w:val="00FE0876"/>
    <w:rsid w:val="00FE0899"/>
    <w:rsid w:val="00FE08A4"/>
    <w:rsid w:val="00FE08A7"/>
    <w:rsid w:val="00FE08CB"/>
    <w:rsid w:val="00FE08E1"/>
    <w:rsid w:val="00FE08E5"/>
    <w:rsid w:val="00FE08EF"/>
    <w:rsid w:val="00FE090B"/>
    <w:rsid w:val="00FE0954"/>
    <w:rsid w:val="00FE0985"/>
    <w:rsid w:val="00FE09DC"/>
    <w:rsid w:val="00FE09DD"/>
    <w:rsid w:val="00FE09EB"/>
    <w:rsid w:val="00FE0A35"/>
    <w:rsid w:val="00FE0AAA"/>
    <w:rsid w:val="00FE0AC3"/>
    <w:rsid w:val="00FE0ADC"/>
    <w:rsid w:val="00FE0AEE"/>
    <w:rsid w:val="00FE0B5C"/>
    <w:rsid w:val="00FE0B94"/>
    <w:rsid w:val="00FE0BA1"/>
    <w:rsid w:val="00FE0BAB"/>
    <w:rsid w:val="00FE0BF6"/>
    <w:rsid w:val="00FE0C53"/>
    <w:rsid w:val="00FE0C6D"/>
    <w:rsid w:val="00FE0CAF"/>
    <w:rsid w:val="00FE0CB6"/>
    <w:rsid w:val="00FE0CD7"/>
    <w:rsid w:val="00FE0CDC"/>
    <w:rsid w:val="00FE0D17"/>
    <w:rsid w:val="00FE0D45"/>
    <w:rsid w:val="00FE0D6E"/>
    <w:rsid w:val="00FE0D75"/>
    <w:rsid w:val="00FE0D87"/>
    <w:rsid w:val="00FE0DB4"/>
    <w:rsid w:val="00FE0DCB"/>
    <w:rsid w:val="00FE0DE4"/>
    <w:rsid w:val="00FE0E07"/>
    <w:rsid w:val="00FE0E3B"/>
    <w:rsid w:val="00FE0E42"/>
    <w:rsid w:val="00FE0E4F"/>
    <w:rsid w:val="00FE0E67"/>
    <w:rsid w:val="00FE0EB3"/>
    <w:rsid w:val="00FE0F12"/>
    <w:rsid w:val="00FE0F23"/>
    <w:rsid w:val="00FE0F6D"/>
    <w:rsid w:val="00FE0FC7"/>
    <w:rsid w:val="00FE0FCF"/>
    <w:rsid w:val="00FE0FE1"/>
    <w:rsid w:val="00FE0FE6"/>
    <w:rsid w:val="00FE100E"/>
    <w:rsid w:val="00FE1069"/>
    <w:rsid w:val="00FE108A"/>
    <w:rsid w:val="00FE1097"/>
    <w:rsid w:val="00FE10A4"/>
    <w:rsid w:val="00FE10E2"/>
    <w:rsid w:val="00FE1115"/>
    <w:rsid w:val="00FE1149"/>
    <w:rsid w:val="00FE11B7"/>
    <w:rsid w:val="00FE121D"/>
    <w:rsid w:val="00FE123C"/>
    <w:rsid w:val="00FE12AB"/>
    <w:rsid w:val="00FE12BB"/>
    <w:rsid w:val="00FE12D1"/>
    <w:rsid w:val="00FE12E3"/>
    <w:rsid w:val="00FE1307"/>
    <w:rsid w:val="00FE136E"/>
    <w:rsid w:val="00FE139F"/>
    <w:rsid w:val="00FE13D9"/>
    <w:rsid w:val="00FE140B"/>
    <w:rsid w:val="00FE144D"/>
    <w:rsid w:val="00FE1465"/>
    <w:rsid w:val="00FE1492"/>
    <w:rsid w:val="00FE14BB"/>
    <w:rsid w:val="00FE14E5"/>
    <w:rsid w:val="00FE14EC"/>
    <w:rsid w:val="00FE14EF"/>
    <w:rsid w:val="00FE153E"/>
    <w:rsid w:val="00FE159F"/>
    <w:rsid w:val="00FE15D7"/>
    <w:rsid w:val="00FE15E8"/>
    <w:rsid w:val="00FE163E"/>
    <w:rsid w:val="00FE1643"/>
    <w:rsid w:val="00FE166F"/>
    <w:rsid w:val="00FE167E"/>
    <w:rsid w:val="00FE1694"/>
    <w:rsid w:val="00FE169D"/>
    <w:rsid w:val="00FE16A7"/>
    <w:rsid w:val="00FE16BE"/>
    <w:rsid w:val="00FE16F5"/>
    <w:rsid w:val="00FE171C"/>
    <w:rsid w:val="00FE1749"/>
    <w:rsid w:val="00FE1765"/>
    <w:rsid w:val="00FE1775"/>
    <w:rsid w:val="00FE181D"/>
    <w:rsid w:val="00FE1821"/>
    <w:rsid w:val="00FE182D"/>
    <w:rsid w:val="00FE1847"/>
    <w:rsid w:val="00FE1888"/>
    <w:rsid w:val="00FE1891"/>
    <w:rsid w:val="00FE18A3"/>
    <w:rsid w:val="00FE18A7"/>
    <w:rsid w:val="00FE18EB"/>
    <w:rsid w:val="00FE1900"/>
    <w:rsid w:val="00FE192B"/>
    <w:rsid w:val="00FE19C6"/>
    <w:rsid w:val="00FE19FF"/>
    <w:rsid w:val="00FE1AB4"/>
    <w:rsid w:val="00FE1ABB"/>
    <w:rsid w:val="00FE1AE2"/>
    <w:rsid w:val="00FE1B11"/>
    <w:rsid w:val="00FE1B18"/>
    <w:rsid w:val="00FE1BEE"/>
    <w:rsid w:val="00FE1BF0"/>
    <w:rsid w:val="00FE1BF2"/>
    <w:rsid w:val="00FE1C59"/>
    <w:rsid w:val="00FE1C92"/>
    <w:rsid w:val="00FE1C95"/>
    <w:rsid w:val="00FE1C9D"/>
    <w:rsid w:val="00FE1CDE"/>
    <w:rsid w:val="00FE1CE5"/>
    <w:rsid w:val="00FE1CE8"/>
    <w:rsid w:val="00FE1CF3"/>
    <w:rsid w:val="00FE1D25"/>
    <w:rsid w:val="00FE1D6B"/>
    <w:rsid w:val="00FE1D6E"/>
    <w:rsid w:val="00FE1D9A"/>
    <w:rsid w:val="00FE1DB6"/>
    <w:rsid w:val="00FE1DDC"/>
    <w:rsid w:val="00FE1E86"/>
    <w:rsid w:val="00FE1EB9"/>
    <w:rsid w:val="00FE1EEC"/>
    <w:rsid w:val="00FE1EF7"/>
    <w:rsid w:val="00FE1EF9"/>
    <w:rsid w:val="00FE1F2F"/>
    <w:rsid w:val="00FE1F47"/>
    <w:rsid w:val="00FE1F81"/>
    <w:rsid w:val="00FE1F9B"/>
    <w:rsid w:val="00FE1FB4"/>
    <w:rsid w:val="00FE1FEE"/>
    <w:rsid w:val="00FE1FF7"/>
    <w:rsid w:val="00FE2000"/>
    <w:rsid w:val="00FE206D"/>
    <w:rsid w:val="00FE207F"/>
    <w:rsid w:val="00FE2094"/>
    <w:rsid w:val="00FE20D6"/>
    <w:rsid w:val="00FE21AA"/>
    <w:rsid w:val="00FE21AD"/>
    <w:rsid w:val="00FE21B4"/>
    <w:rsid w:val="00FE21DC"/>
    <w:rsid w:val="00FE2230"/>
    <w:rsid w:val="00FE2275"/>
    <w:rsid w:val="00FE22BE"/>
    <w:rsid w:val="00FE22C3"/>
    <w:rsid w:val="00FE22C7"/>
    <w:rsid w:val="00FE22D0"/>
    <w:rsid w:val="00FE22E0"/>
    <w:rsid w:val="00FE22EF"/>
    <w:rsid w:val="00FE2368"/>
    <w:rsid w:val="00FE237E"/>
    <w:rsid w:val="00FE23CA"/>
    <w:rsid w:val="00FE23F5"/>
    <w:rsid w:val="00FE23FE"/>
    <w:rsid w:val="00FE2430"/>
    <w:rsid w:val="00FE2432"/>
    <w:rsid w:val="00FE247B"/>
    <w:rsid w:val="00FE24DE"/>
    <w:rsid w:val="00FE24F4"/>
    <w:rsid w:val="00FE24F7"/>
    <w:rsid w:val="00FE251B"/>
    <w:rsid w:val="00FE25DB"/>
    <w:rsid w:val="00FE25DD"/>
    <w:rsid w:val="00FE25F8"/>
    <w:rsid w:val="00FE262D"/>
    <w:rsid w:val="00FE26C4"/>
    <w:rsid w:val="00FE26C5"/>
    <w:rsid w:val="00FE2705"/>
    <w:rsid w:val="00FE27D5"/>
    <w:rsid w:val="00FE2809"/>
    <w:rsid w:val="00FE281D"/>
    <w:rsid w:val="00FE283C"/>
    <w:rsid w:val="00FE2841"/>
    <w:rsid w:val="00FE2862"/>
    <w:rsid w:val="00FE2887"/>
    <w:rsid w:val="00FE28B1"/>
    <w:rsid w:val="00FE28E1"/>
    <w:rsid w:val="00FE292B"/>
    <w:rsid w:val="00FE2975"/>
    <w:rsid w:val="00FE2992"/>
    <w:rsid w:val="00FE29B8"/>
    <w:rsid w:val="00FE2A11"/>
    <w:rsid w:val="00FE2A46"/>
    <w:rsid w:val="00FE2A6F"/>
    <w:rsid w:val="00FE2ADD"/>
    <w:rsid w:val="00FE2AEA"/>
    <w:rsid w:val="00FE2B1F"/>
    <w:rsid w:val="00FE2B45"/>
    <w:rsid w:val="00FE2B51"/>
    <w:rsid w:val="00FE2B70"/>
    <w:rsid w:val="00FE2BA3"/>
    <w:rsid w:val="00FE2BD1"/>
    <w:rsid w:val="00FE2BD4"/>
    <w:rsid w:val="00FE2C0A"/>
    <w:rsid w:val="00FE2C25"/>
    <w:rsid w:val="00FE2C56"/>
    <w:rsid w:val="00FE2C88"/>
    <w:rsid w:val="00FE2C98"/>
    <w:rsid w:val="00FE2C9C"/>
    <w:rsid w:val="00FE2CB0"/>
    <w:rsid w:val="00FE2CB4"/>
    <w:rsid w:val="00FE2CBC"/>
    <w:rsid w:val="00FE2D10"/>
    <w:rsid w:val="00FE2D33"/>
    <w:rsid w:val="00FE2D38"/>
    <w:rsid w:val="00FE2D79"/>
    <w:rsid w:val="00FE2D81"/>
    <w:rsid w:val="00FE2D9A"/>
    <w:rsid w:val="00FE2DA2"/>
    <w:rsid w:val="00FE2DAB"/>
    <w:rsid w:val="00FE2DEA"/>
    <w:rsid w:val="00FE2E21"/>
    <w:rsid w:val="00FE2E8A"/>
    <w:rsid w:val="00FE2EED"/>
    <w:rsid w:val="00FE2F16"/>
    <w:rsid w:val="00FE2F23"/>
    <w:rsid w:val="00FE2F60"/>
    <w:rsid w:val="00FE2F65"/>
    <w:rsid w:val="00FE2F88"/>
    <w:rsid w:val="00FE2F98"/>
    <w:rsid w:val="00FE2FC2"/>
    <w:rsid w:val="00FE2FC7"/>
    <w:rsid w:val="00FE3003"/>
    <w:rsid w:val="00FE302F"/>
    <w:rsid w:val="00FE303E"/>
    <w:rsid w:val="00FE313A"/>
    <w:rsid w:val="00FE31B4"/>
    <w:rsid w:val="00FE31C6"/>
    <w:rsid w:val="00FE31FF"/>
    <w:rsid w:val="00FE321E"/>
    <w:rsid w:val="00FE3222"/>
    <w:rsid w:val="00FE3269"/>
    <w:rsid w:val="00FE32BA"/>
    <w:rsid w:val="00FE32DB"/>
    <w:rsid w:val="00FE3331"/>
    <w:rsid w:val="00FE335B"/>
    <w:rsid w:val="00FE3369"/>
    <w:rsid w:val="00FE336C"/>
    <w:rsid w:val="00FE33C3"/>
    <w:rsid w:val="00FE33C5"/>
    <w:rsid w:val="00FE33EC"/>
    <w:rsid w:val="00FE33FF"/>
    <w:rsid w:val="00FE3425"/>
    <w:rsid w:val="00FE3431"/>
    <w:rsid w:val="00FE3444"/>
    <w:rsid w:val="00FE349B"/>
    <w:rsid w:val="00FE34A8"/>
    <w:rsid w:val="00FE3516"/>
    <w:rsid w:val="00FE3549"/>
    <w:rsid w:val="00FE3554"/>
    <w:rsid w:val="00FE3589"/>
    <w:rsid w:val="00FE3595"/>
    <w:rsid w:val="00FE35AB"/>
    <w:rsid w:val="00FE35E7"/>
    <w:rsid w:val="00FE35EE"/>
    <w:rsid w:val="00FE35F8"/>
    <w:rsid w:val="00FE3640"/>
    <w:rsid w:val="00FE3660"/>
    <w:rsid w:val="00FE36B6"/>
    <w:rsid w:val="00FE36C8"/>
    <w:rsid w:val="00FE36E3"/>
    <w:rsid w:val="00FE3723"/>
    <w:rsid w:val="00FE377C"/>
    <w:rsid w:val="00FE37A0"/>
    <w:rsid w:val="00FE37A7"/>
    <w:rsid w:val="00FE3811"/>
    <w:rsid w:val="00FE3813"/>
    <w:rsid w:val="00FE382C"/>
    <w:rsid w:val="00FE3848"/>
    <w:rsid w:val="00FE3854"/>
    <w:rsid w:val="00FE38BD"/>
    <w:rsid w:val="00FE38CD"/>
    <w:rsid w:val="00FE38FA"/>
    <w:rsid w:val="00FE3919"/>
    <w:rsid w:val="00FE3921"/>
    <w:rsid w:val="00FE3925"/>
    <w:rsid w:val="00FE3926"/>
    <w:rsid w:val="00FE3936"/>
    <w:rsid w:val="00FE395C"/>
    <w:rsid w:val="00FE3991"/>
    <w:rsid w:val="00FE399E"/>
    <w:rsid w:val="00FE3A06"/>
    <w:rsid w:val="00FE3A23"/>
    <w:rsid w:val="00FE3A2E"/>
    <w:rsid w:val="00FE3A6C"/>
    <w:rsid w:val="00FE3AB5"/>
    <w:rsid w:val="00FE3AF4"/>
    <w:rsid w:val="00FE3B3F"/>
    <w:rsid w:val="00FE3BA3"/>
    <w:rsid w:val="00FE3BE2"/>
    <w:rsid w:val="00FE3BEC"/>
    <w:rsid w:val="00FE3BF0"/>
    <w:rsid w:val="00FE3BFC"/>
    <w:rsid w:val="00FE3C04"/>
    <w:rsid w:val="00FE3C41"/>
    <w:rsid w:val="00FE3C93"/>
    <w:rsid w:val="00FE3CB3"/>
    <w:rsid w:val="00FE3CB9"/>
    <w:rsid w:val="00FE3CC8"/>
    <w:rsid w:val="00FE3CEE"/>
    <w:rsid w:val="00FE3D0A"/>
    <w:rsid w:val="00FE3D1A"/>
    <w:rsid w:val="00FE3D5F"/>
    <w:rsid w:val="00FE3DE5"/>
    <w:rsid w:val="00FE3DF9"/>
    <w:rsid w:val="00FE3E28"/>
    <w:rsid w:val="00FE3E38"/>
    <w:rsid w:val="00FE3E3C"/>
    <w:rsid w:val="00FE3E78"/>
    <w:rsid w:val="00FE3EAE"/>
    <w:rsid w:val="00FE3EEB"/>
    <w:rsid w:val="00FE3F72"/>
    <w:rsid w:val="00FE3FE0"/>
    <w:rsid w:val="00FE3FF8"/>
    <w:rsid w:val="00FE4014"/>
    <w:rsid w:val="00FE4019"/>
    <w:rsid w:val="00FE4025"/>
    <w:rsid w:val="00FE408F"/>
    <w:rsid w:val="00FE4141"/>
    <w:rsid w:val="00FE417B"/>
    <w:rsid w:val="00FE419F"/>
    <w:rsid w:val="00FE41B0"/>
    <w:rsid w:val="00FE4227"/>
    <w:rsid w:val="00FE424F"/>
    <w:rsid w:val="00FE4283"/>
    <w:rsid w:val="00FE42C2"/>
    <w:rsid w:val="00FE42C8"/>
    <w:rsid w:val="00FE42E5"/>
    <w:rsid w:val="00FE42EE"/>
    <w:rsid w:val="00FE432E"/>
    <w:rsid w:val="00FE4349"/>
    <w:rsid w:val="00FE43BB"/>
    <w:rsid w:val="00FE43DE"/>
    <w:rsid w:val="00FE4414"/>
    <w:rsid w:val="00FE4422"/>
    <w:rsid w:val="00FE4425"/>
    <w:rsid w:val="00FE4456"/>
    <w:rsid w:val="00FE445A"/>
    <w:rsid w:val="00FE44BE"/>
    <w:rsid w:val="00FE44CF"/>
    <w:rsid w:val="00FE44DF"/>
    <w:rsid w:val="00FE44E1"/>
    <w:rsid w:val="00FE4548"/>
    <w:rsid w:val="00FE4555"/>
    <w:rsid w:val="00FE4569"/>
    <w:rsid w:val="00FE4593"/>
    <w:rsid w:val="00FE4597"/>
    <w:rsid w:val="00FE45B0"/>
    <w:rsid w:val="00FE45BA"/>
    <w:rsid w:val="00FE45E4"/>
    <w:rsid w:val="00FE45FA"/>
    <w:rsid w:val="00FE461D"/>
    <w:rsid w:val="00FE462A"/>
    <w:rsid w:val="00FE462C"/>
    <w:rsid w:val="00FE4631"/>
    <w:rsid w:val="00FE463A"/>
    <w:rsid w:val="00FE464F"/>
    <w:rsid w:val="00FE465C"/>
    <w:rsid w:val="00FE4666"/>
    <w:rsid w:val="00FE467E"/>
    <w:rsid w:val="00FE4698"/>
    <w:rsid w:val="00FE46A9"/>
    <w:rsid w:val="00FE4747"/>
    <w:rsid w:val="00FE4799"/>
    <w:rsid w:val="00FE4879"/>
    <w:rsid w:val="00FE4888"/>
    <w:rsid w:val="00FE488A"/>
    <w:rsid w:val="00FE4895"/>
    <w:rsid w:val="00FE48B6"/>
    <w:rsid w:val="00FE48BC"/>
    <w:rsid w:val="00FE48BF"/>
    <w:rsid w:val="00FE48C2"/>
    <w:rsid w:val="00FE48FE"/>
    <w:rsid w:val="00FE4910"/>
    <w:rsid w:val="00FE49ED"/>
    <w:rsid w:val="00FE4A19"/>
    <w:rsid w:val="00FE4A40"/>
    <w:rsid w:val="00FE4A92"/>
    <w:rsid w:val="00FE4AC9"/>
    <w:rsid w:val="00FE4AE7"/>
    <w:rsid w:val="00FE4AE9"/>
    <w:rsid w:val="00FE4B00"/>
    <w:rsid w:val="00FE4B1F"/>
    <w:rsid w:val="00FE4B45"/>
    <w:rsid w:val="00FE4B87"/>
    <w:rsid w:val="00FE4BC7"/>
    <w:rsid w:val="00FE4BEE"/>
    <w:rsid w:val="00FE4BFB"/>
    <w:rsid w:val="00FE4C0D"/>
    <w:rsid w:val="00FE4C39"/>
    <w:rsid w:val="00FE4C43"/>
    <w:rsid w:val="00FE4C48"/>
    <w:rsid w:val="00FE4C51"/>
    <w:rsid w:val="00FE4C63"/>
    <w:rsid w:val="00FE4C9C"/>
    <w:rsid w:val="00FE4CAE"/>
    <w:rsid w:val="00FE4CCC"/>
    <w:rsid w:val="00FE4CD3"/>
    <w:rsid w:val="00FE4D26"/>
    <w:rsid w:val="00FE4D77"/>
    <w:rsid w:val="00FE4D8E"/>
    <w:rsid w:val="00FE4E12"/>
    <w:rsid w:val="00FE4EFC"/>
    <w:rsid w:val="00FE4F6A"/>
    <w:rsid w:val="00FE4F70"/>
    <w:rsid w:val="00FE4F77"/>
    <w:rsid w:val="00FE4F78"/>
    <w:rsid w:val="00FE4F83"/>
    <w:rsid w:val="00FE4FC5"/>
    <w:rsid w:val="00FE5016"/>
    <w:rsid w:val="00FE5020"/>
    <w:rsid w:val="00FE50A1"/>
    <w:rsid w:val="00FE50C8"/>
    <w:rsid w:val="00FE50F8"/>
    <w:rsid w:val="00FE5104"/>
    <w:rsid w:val="00FE510D"/>
    <w:rsid w:val="00FE5117"/>
    <w:rsid w:val="00FE51B5"/>
    <w:rsid w:val="00FE51D9"/>
    <w:rsid w:val="00FE51E3"/>
    <w:rsid w:val="00FE51E8"/>
    <w:rsid w:val="00FE5213"/>
    <w:rsid w:val="00FE5216"/>
    <w:rsid w:val="00FE5260"/>
    <w:rsid w:val="00FE52D7"/>
    <w:rsid w:val="00FE52E7"/>
    <w:rsid w:val="00FE5319"/>
    <w:rsid w:val="00FE534A"/>
    <w:rsid w:val="00FE537F"/>
    <w:rsid w:val="00FE53A4"/>
    <w:rsid w:val="00FE53CB"/>
    <w:rsid w:val="00FE546D"/>
    <w:rsid w:val="00FE54B8"/>
    <w:rsid w:val="00FE54C5"/>
    <w:rsid w:val="00FE54CA"/>
    <w:rsid w:val="00FE54E9"/>
    <w:rsid w:val="00FE54F2"/>
    <w:rsid w:val="00FE555D"/>
    <w:rsid w:val="00FE5596"/>
    <w:rsid w:val="00FE55A8"/>
    <w:rsid w:val="00FE55BE"/>
    <w:rsid w:val="00FE5605"/>
    <w:rsid w:val="00FE5610"/>
    <w:rsid w:val="00FE5633"/>
    <w:rsid w:val="00FE5634"/>
    <w:rsid w:val="00FE5658"/>
    <w:rsid w:val="00FE568B"/>
    <w:rsid w:val="00FE569C"/>
    <w:rsid w:val="00FE56AF"/>
    <w:rsid w:val="00FE571D"/>
    <w:rsid w:val="00FE5730"/>
    <w:rsid w:val="00FE57A2"/>
    <w:rsid w:val="00FE57AB"/>
    <w:rsid w:val="00FE57B4"/>
    <w:rsid w:val="00FE582D"/>
    <w:rsid w:val="00FE5833"/>
    <w:rsid w:val="00FE584B"/>
    <w:rsid w:val="00FE5866"/>
    <w:rsid w:val="00FE5872"/>
    <w:rsid w:val="00FE5895"/>
    <w:rsid w:val="00FE58A5"/>
    <w:rsid w:val="00FE58BE"/>
    <w:rsid w:val="00FE58CD"/>
    <w:rsid w:val="00FE5908"/>
    <w:rsid w:val="00FE5926"/>
    <w:rsid w:val="00FE5927"/>
    <w:rsid w:val="00FE5944"/>
    <w:rsid w:val="00FE5948"/>
    <w:rsid w:val="00FE598A"/>
    <w:rsid w:val="00FE598F"/>
    <w:rsid w:val="00FE59A3"/>
    <w:rsid w:val="00FE59BE"/>
    <w:rsid w:val="00FE59C3"/>
    <w:rsid w:val="00FE5A21"/>
    <w:rsid w:val="00FE5A2F"/>
    <w:rsid w:val="00FE5A3E"/>
    <w:rsid w:val="00FE5A4E"/>
    <w:rsid w:val="00FE5A81"/>
    <w:rsid w:val="00FE5AB1"/>
    <w:rsid w:val="00FE5B13"/>
    <w:rsid w:val="00FE5B3B"/>
    <w:rsid w:val="00FE5B3D"/>
    <w:rsid w:val="00FE5B66"/>
    <w:rsid w:val="00FE5B6F"/>
    <w:rsid w:val="00FE5B78"/>
    <w:rsid w:val="00FE5B81"/>
    <w:rsid w:val="00FE5B91"/>
    <w:rsid w:val="00FE5B94"/>
    <w:rsid w:val="00FE5BFD"/>
    <w:rsid w:val="00FE5CD8"/>
    <w:rsid w:val="00FE5D02"/>
    <w:rsid w:val="00FE5D58"/>
    <w:rsid w:val="00FE5D94"/>
    <w:rsid w:val="00FE5D9A"/>
    <w:rsid w:val="00FE5DA1"/>
    <w:rsid w:val="00FE5DB6"/>
    <w:rsid w:val="00FE5DEA"/>
    <w:rsid w:val="00FE5E21"/>
    <w:rsid w:val="00FE5E65"/>
    <w:rsid w:val="00FE5E69"/>
    <w:rsid w:val="00FE5EA9"/>
    <w:rsid w:val="00FE5ECF"/>
    <w:rsid w:val="00FE5EE7"/>
    <w:rsid w:val="00FE5EFC"/>
    <w:rsid w:val="00FE5F05"/>
    <w:rsid w:val="00FE5F41"/>
    <w:rsid w:val="00FE5FDE"/>
    <w:rsid w:val="00FE5FE9"/>
    <w:rsid w:val="00FE5FEB"/>
    <w:rsid w:val="00FE6004"/>
    <w:rsid w:val="00FE6020"/>
    <w:rsid w:val="00FE6023"/>
    <w:rsid w:val="00FE6041"/>
    <w:rsid w:val="00FE6050"/>
    <w:rsid w:val="00FE6086"/>
    <w:rsid w:val="00FE608B"/>
    <w:rsid w:val="00FE60BB"/>
    <w:rsid w:val="00FE60C9"/>
    <w:rsid w:val="00FE60F7"/>
    <w:rsid w:val="00FE6107"/>
    <w:rsid w:val="00FE610C"/>
    <w:rsid w:val="00FE611D"/>
    <w:rsid w:val="00FE6159"/>
    <w:rsid w:val="00FE616C"/>
    <w:rsid w:val="00FE6188"/>
    <w:rsid w:val="00FE618C"/>
    <w:rsid w:val="00FE618D"/>
    <w:rsid w:val="00FE618F"/>
    <w:rsid w:val="00FE619B"/>
    <w:rsid w:val="00FE61AD"/>
    <w:rsid w:val="00FE6219"/>
    <w:rsid w:val="00FE6225"/>
    <w:rsid w:val="00FE62A6"/>
    <w:rsid w:val="00FE62D9"/>
    <w:rsid w:val="00FE62FA"/>
    <w:rsid w:val="00FE6302"/>
    <w:rsid w:val="00FE6315"/>
    <w:rsid w:val="00FE634A"/>
    <w:rsid w:val="00FE6373"/>
    <w:rsid w:val="00FE6391"/>
    <w:rsid w:val="00FE6399"/>
    <w:rsid w:val="00FE63B0"/>
    <w:rsid w:val="00FE63C0"/>
    <w:rsid w:val="00FE640F"/>
    <w:rsid w:val="00FE6418"/>
    <w:rsid w:val="00FE6435"/>
    <w:rsid w:val="00FE643B"/>
    <w:rsid w:val="00FE6457"/>
    <w:rsid w:val="00FE64C0"/>
    <w:rsid w:val="00FE65E7"/>
    <w:rsid w:val="00FE6620"/>
    <w:rsid w:val="00FE666B"/>
    <w:rsid w:val="00FE6676"/>
    <w:rsid w:val="00FE66AC"/>
    <w:rsid w:val="00FE6741"/>
    <w:rsid w:val="00FE676D"/>
    <w:rsid w:val="00FE6784"/>
    <w:rsid w:val="00FE6789"/>
    <w:rsid w:val="00FE67CA"/>
    <w:rsid w:val="00FE67F1"/>
    <w:rsid w:val="00FE6809"/>
    <w:rsid w:val="00FE6870"/>
    <w:rsid w:val="00FE68FD"/>
    <w:rsid w:val="00FE6910"/>
    <w:rsid w:val="00FE691E"/>
    <w:rsid w:val="00FE6920"/>
    <w:rsid w:val="00FE6925"/>
    <w:rsid w:val="00FE693D"/>
    <w:rsid w:val="00FE698F"/>
    <w:rsid w:val="00FE69B9"/>
    <w:rsid w:val="00FE69FB"/>
    <w:rsid w:val="00FE6A22"/>
    <w:rsid w:val="00FE6AAD"/>
    <w:rsid w:val="00FE6B18"/>
    <w:rsid w:val="00FE6B1B"/>
    <w:rsid w:val="00FE6B6B"/>
    <w:rsid w:val="00FE6BE4"/>
    <w:rsid w:val="00FE6BED"/>
    <w:rsid w:val="00FE6BF2"/>
    <w:rsid w:val="00FE6BF9"/>
    <w:rsid w:val="00FE6C01"/>
    <w:rsid w:val="00FE6C32"/>
    <w:rsid w:val="00FE6C3A"/>
    <w:rsid w:val="00FE6C5B"/>
    <w:rsid w:val="00FE6CB4"/>
    <w:rsid w:val="00FE6D3C"/>
    <w:rsid w:val="00FE6D4C"/>
    <w:rsid w:val="00FE6D59"/>
    <w:rsid w:val="00FE6D9A"/>
    <w:rsid w:val="00FE6E2F"/>
    <w:rsid w:val="00FE6E36"/>
    <w:rsid w:val="00FE6E6F"/>
    <w:rsid w:val="00FE6E87"/>
    <w:rsid w:val="00FE6E9D"/>
    <w:rsid w:val="00FE6E9E"/>
    <w:rsid w:val="00FE6EA0"/>
    <w:rsid w:val="00FE6ED5"/>
    <w:rsid w:val="00FE6F06"/>
    <w:rsid w:val="00FE6F0D"/>
    <w:rsid w:val="00FE6F0E"/>
    <w:rsid w:val="00FE6F23"/>
    <w:rsid w:val="00FE6F61"/>
    <w:rsid w:val="00FE6F6F"/>
    <w:rsid w:val="00FE6FAE"/>
    <w:rsid w:val="00FE6FE8"/>
    <w:rsid w:val="00FE700F"/>
    <w:rsid w:val="00FE7010"/>
    <w:rsid w:val="00FE7049"/>
    <w:rsid w:val="00FE704E"/>
    <w:rsid w:val="00FE7069"/>
    <w:rsid w:val="00FE7073"/>
    <w:rsid w:val="00FE7074"/>
    <w:rsid w:val="00FE707F"/>
    <w:rsid w:val="00FE7092"/>
    <w:rsid w:val="00FE710C"/>
    <w:rsid w:val="00FE7112"/>
    <w:rsid w:val="00FE7116"/>
    <w:rsid w:val="00FE711C"/>
    <w:rsid w:val="00FE717E"/>
    <w:rsid w:val="00FE7181"/>
    <w:rsid w:val="00FE718A"/>
    <w:rsid w:val="00FE7199"/>
    <w:rsid w:val="00FE71EA"/>
    <w:rsid w:val="00FE71ED"/>
    <w:rsid w:val="00FE71F4"/>
    <w:rsid w:val="00FE725A"/>
    <w:rsid w:val="00FE7279"/>
    <w:rsid w:val="00FE727A"/>
    <w:rsid w:val="00FE7281"/>
    <w:rsid w:val="00FE7286"/>
    <w:rsid w:val="00FE729A"/>
    <w:rsid w:val="00FE72AF"/>
    <w:rsid w:val="00FE731B"/>
    <w:rsid w:val="00FE7346"/>
    <w:rsid w:val="00FE736C"/>
    <w:rsid w:val="00FE7380"/>
    <w:rsid w:val="00FE73AE"/>
    <w:rsid w:val="00FE73BD"/>
    <w:rsid w:val="00FE73CA"/>
    <w:rsid w:val="00FE73F2"/>
    <w:rsid w:val="00FE73FE"/>
    <w:rsid w:val="00FE742E"/>
    <w:rsid w:val="00FE749A"/>
    <w:rsid w:val="00FE749E"/>
    <w:rsid w:val="00FE74A6"/>
    <w:rsid w:val="00FE74A7"/>
    <w:rsid w:val="00FE74AA"/>
    <w:rsid w:val="00FE74BD"/>
    <w:rsid w:val="00FE74D9"/>
    <w:rsid w:val="00FE7504"/>
    <w:rsid w:val="00FE7540"/>
    <w:rsid w:val="00FE7555"/>
    <w:rsid w:val="00FE7562"/>
    <w:rsid w:val="00FE75A1"/>
    <w:rsid w:val="00FE75CB"/>
    <w:rsid w:val="00FE75E8"/>
    <w:rsid w:val="00FE7661"/>
    <w:rsid w:val="00FE7688"/>
    <w:rsid w:val="00FE7689"/>
    <w:rsid w:val="00FE76BA"/>
    <w:rsid w:val="00FE76C6"/>
    <w:rsid w:val="00FE76C7"/>
    <w:rsid w:val="00FE76DD"/>
    <w:rsid w:val="00FE7705"/>
    <w:rsid w:val="00FE7759"/>
    <w:rsid w:val="00FE775A"/>
    <w:rsid w:val="00FE7767"/>
    <w:rsid w:val="00FE77F1"/>
    <w:rsid w:val="00FE7800"/>
    <w:rsid w:val="00FE781B"/>
    <w:rsid w:val="00FE781E"/>
    <w:rsid w:val="00FE7830"/>
    <w:rsid w:val="00FE7845"/>
    <w:rsid w:val="00FE784F"/>
    <w:rsid w:val="00FE78EC"/>
    <w:rsid w:val="00FE7902"/>
    <w:rsid w:val="00FE790E"/>
    <w:rsid w:val="00FE7944"/>
    <w:rsid w:val="00FE7947"/>
    <w:rsid w:val="00FE79B4"/>
    <w:rsid w:val="00FE79D6"/>
    <w:rsid w:val="00FE79FE"/>
    <w:rsid w:val="00FE7A4E"/>
    <w:rsid w:val="00FE7A52"/>
    <w:rsid w:val="00FE7A8B"/>
    <w:rsid w:val="00FE7ABB"/>
    <w:rsid w:val="00FE7AC9"/>
    <w:rsid w:val="00FE7ACF"/>
    <w:rsid w:val="00FE7AE2"/>
    <w:rsid w:val="00FE7AFF"/>
    <w:rsid w:val="00FE7B05"/>
    <w:rsid w:val="00FE7B2F"/>
    <w:rsid w:val="00FE7B59"/>
    <w:rsid w:val="00FE7B74"/>
    <w:rsid w:val="00FE7B8F"/>
    <w:rsid w:val="00FE7BB5"/>
    <w:rsid w:val="00FE7BBB"/>
    <w:rsid w:val="00FE7C01"/>
    <w:rsid w:val="00FE7C24"/>
    <w:rsid w:val="00FE7C52"/>
    <w:rsid w:val="00FE7C6A"/>
    <w:rsid w:val="00FE7CC9"/>
    <w:rsid w:val="00FE7CF8"/>
    <w:rsid w:val="00FE7D19"/>
    <w:rsid w:val="00FE7D1E"/>
    <w:rsid w:val="00FE7D20"/>
    <w:rsid w:val="00FE7D35"/>
    <w:rsid w:val="00FE7D3E"/>
    <w:rsid w:val="00FE7D41"/>
    <w:rsid w:val="00FE7D60"/>
    <w:rsid w:val="00FE7D77"/>
    <w:rsid w:val="00FE7DA8"/>
    <w:rsid w:val="00FE7DED"/>
    <w:rsid w:val="00FE7E27"/>
    <w:rsid w:val="00FE7E4D"/>
    <w:rsid w:val="00FE7E53"/>
    <w:rsid w:val="00FE7E6A"/>
    <w:rsid w:val="00FE7E88"/>
    <w:rsid w:val="00FE7E9B"/>
    <w:rsid w:val="00FE7EB3"/>
    <w:rsid w:val="00FE7EC0"/>
    <w:rsid w:val="00FE7EDF"/>
    <w:rsid w:val="00FE7EE1"/>
    <w:rsid w:val="00FE7EE6"/>
    <w:rsid w:val="00FE7EF2"/>
    <w:rsid w:val="00FE7EF4"/>
    <w:rsid w:val="00FE7F41"/>
    <w:rsid w:val="00FE7F7E"/>
    <w:rsid w:val="00FE7F92"/>
    <w:rsid w:val="00FE7FBD"/>
    <w:rsid w:val="00FE7FCB"/>
    <w:rsid w:val="00FE7FF3"/>
    <w:rsid w:val="00FF0024"/>
    <w:rsid w:val="00FF002A"/>
    <w:rsid w:val="00FF0050"/>
    <w:rsid w:val="00FF00A1"/>
    <w:rsid w:val="00FF00A8"/>
    <w:rsid w:val="00FF00B2"/>
    <w:rsid w:val="00FF00C6"/>
    <w:rsid w:val="00FF00F0"/>
    <w:rsid w:val="00FF0193"/>
    <w:rsid w:val="00FF019A"/>
    <w:rsid w:val="00FF01A7"/>
    <w:rsid w:val="00FF01B9"/>
    <w:rsid w:val="00FF01C2"/>
    <w:rsid w:val="00FF01CE"/>
    <w:rsid w:val="00FF01D8"/>
    <w:rsid w:val="00FF01DB"/>
    <w:rsid w:val="00FF0209"/>
    <w:rsid w:val="00FF0232"/>
    <w:rsid w:val="00FF0280"/>
    <w:rsid w:val="00FF02AE"/>
    <w:rsid w:val="00FF02B4"/>
    <w:rsid w:val="00FF02D1"/>
    <w:rsid w:val="00FF0305"/>
    <w:rsid w:val="00FF0325"/>
    <w:rsid w:val="00FF03A9"/>
    <w:rsid w:val="00FF03D2"/>
    <w:rsid w:val="00FF03DE"/>
    <w:rsid w:val="00FF03E9"/>
    <w:rsid w:val="00FF040D"/>
    <w:rsid w:val="00FF042C"/>
    <w:rsid w:val="00FF048A"/>
    <w:rsid w:val="00FF04C0"/>
    <w:rsid w:val="00FF052E"/>
    <w:rsid w:val="00FF0530"/>
    <w:rsid w:val="00FF0548"/>
    <w:rsid w:val="00FF0550"/>
    <w:rsid w:val="00FF0596"/>
    <w:rsid w:val="00FF05B7"/>
    <w:rsid w:val="00FF05C0"/>
    <w:rsid w:val="00FF05CC"/>
    <w:rsid w:val="00FF05D1"/>
    <w:rsid w:val="00FF061B"/>
    <w:rsid w:val="00FF0639"/>
    <w:rsid w:val="00FF063A"/>
    <w:rsid w:val="00FF063E"/>
    <w:rsid w:val="00FF0690"/>
    <w:rsid w:val="00FF069A"/>
    <w:rsid w:val="00FF069F"/>
    <w:rsid w:val="00FF06A7"/>
    <w:rsid w:val="00FF06C9"/>
    <w:rsid w:val="00FF06CD"/>
    <w:rsid w:val="00FF06DF"/>
    <w:rsid w:val="00FF0712"/>
    <w:rsid w:val="00FF0725"/>
    <w:rsid w:val="00FF0734"/>
    <w:rsid w:val="00FF0761"/>
    <w:rsid w:val="00FF0786"/>
    <w:rsid w:val="00FF0791"/>
    <w:rsid w:val="00FF079F"/>
    <w:rsid w:val="00FF07CF"/>
    <w:rsid w:val="00FF07DA"/>
    <w:rsid w:val="00FF07FA"/>
    <w:rsid w:val="00FF082E"/>
    <w:rsid w:val="00FF084C"/>
    <w:rsid w:val="00FF0856"/>
    <w:rsid w:val="00FF08B0"/>
    <w:rsid w:val="00FF08ED"/>
    <w:rsid w:val="00FF0911"/>
    <w:rsid w:val="00FF0919"/>
    <w:rsid w:val="00FF091E"/>
    <w:rsid w:val="00FF0958"/>
    <w:rsid w:val="00FF09C7"/>
    <w:rsid w:val="00FF09E4"/>
    <w:rsid w:val="00FF0A17"/>
    <w:rsid w:val="00FF0A37"/>
    <w:rsid w:val="00FF0A79"/>
    <w:rsid w:val="00FF0AA3"/>
    <w:rsid w:val="00FF0AAA"/>
    <w:rsid w:val="00FF0ADA"/>
    <w:rsid w:val="00FF0B29"/>
    <w:rsid w:val="00FF0B93"/>
    <w:rsid w:val="00FF0BA4"/>
    <w:rsid w:val="00FF0BC4"/>
    <w:rsid w:val="00FF0BDE"/>
    <w:rsid w:val="00FF0C05"/>
    <w:rsid w:val="00FF0C0A"/>
    <w:rsid w:val="00FF0C7E"/>
    <w:rsid w:val="00FF0CBB"/>
    <w:rsid w:val="00FF0CD6"/>
    <w:rsid w:val="00FF0CDE"/>
    <w:rsid w:val="00FF0CE4"/>
    <w:rsid w:val="00FF0D0C"/>
    <w:rsid w:val="00FF0D27"/>
    <w:rsid w:val="00FF0D45"/>
    <w:rsid w:val="00FF0D5C"/>
    <w:rsid w:val="00FF0D65"/>
    <w:rsid w:val="00FF0D9F"/>
    <w:rsid w:val="00FF0DA0"/>
    <w:rsid w:val="00FF0E05"/>
    <w:rsid w:val="00FF0E17"/>
    <w:rsid w:val="00FF0E76"/>
    <w:rsid w:val="00FF0E96"/>
    <w:rsid w:val="00FF0EB2"/>
    <w:rsid w:val="00FF0EC0"/>
    <w:rsid w:val="00FF0ED6"/>
    <w:rsid w:val="00FF0EE1"/>
    <w:rsid w:val="00FF0F15"/>
    <w:rsid w:val="00FF0F2D"/>
    <w:rsid w:val="00FF0F4C"/>
    <w:rsid w:val="00FF0F51"/>
    <w:rsid w:val="00FF0F6D"/>
    <w:rsid w:val="00FF0F84"/>
    <w:rsid w:val="00FF0FF0"/>
    <w:rsid w:val="00FF1001"/>
    <w:rsid w:val="00FF1066"/>
    <w:rsid w:val="00FF106C"/>
    <w:rsid w:val="00FF10D6"/>
    <w:rsid w:val="00FF10FB"/>
    <w:rsid w:val="00FF114C"/>
    <w:rsid w:val="00FF1167"/>
    <w:rsid w:val="00FF1183"/>
    <w:rsid w:val="00FF11A1"/>
    <w:rsid w:val="00FF11AE"/>
    <w:rsid w:val="00FF11BF"/>
    <w:rsid w:val="00FF1233"/>
    <w:rsid w:val="00FF123D"/>
    <w:rsid w:val="00FF124F"/>
    <w:rsid w:val="00FF1283"/>
    <w:rsid w:val="00FF1292"/>
    <w:rsid w:val="00FF12F6"/>
    <w:rsid w:val="00FF12FC"/>
    <w:rsid w:val="00FF1305"/>
    <w:rsid w:val="00FF1306"/>
    <w:rsid w:val="00FF1307"/>
    <w:rsid w:val="00FF1308"/>
    <w:rsid w:val="00FF130D"/>
    <w:rsid w:val="00FF1340"/>
    <w:rsid w:val="00FF1343"/>
    <w:rsid w:val="00FF135F"/>
    <w:rsid w:val="00FF13DF"/>
    <w:rsid w:val="00FF13FA"/>
    <w:rsid w:val="00FF1448"/>
    <w:rsid w:val="00FF147F"/>
    <w:rsid w:val="00FF1492"/>
    <w:rsid w:val="00FF1499"/>
    <w:rsid w:val="00FF14A1"/>
    <w:rsid w:val="00FF14A8"/>
    <w:rsid w:val="00FF14A9"/>
    <w:rsid w:val="00FF14B2"/>
    <w:rsid w:val="00FF14D4"/>
    <w:rsid w:val="00FF14FB"/>
    <w:rsid w:val="00FF150D"/>
    <w:rsid w:val="00FF1534"/>
    <w:rsid w:val="00FF156D"/>
    <w:rsid w:val="00FF15E9"/>
    <w:rsid w:val="00FF1623"/>
    <w:rsid w:val="00FF162B"/>
    <w:rsid w:val="00FF1646"/>
    <w:rsid w:val="00FF166F"/>
    <w:rsid w:val="00FF1680"/>
    <w:rsid w:val="00FF168F"/>
    <w:rsid w:val="00FF16BC"/>
    <w:rsid w:val="00FF16E2"/>
    <w:rsid w:val="00FF16EA"/>
    <w:rsid w:val="00FF16F1"/>
    <w:rsid w:val="00FF1714"/>
    <w:rsid w:val="00FF1737"/>
    <w:rsid w:val="00FF173D"/>
    <w:rsid w:val="00FF1780"/>
    <w:rsid w:val="00FF1787"/>
    <w:rsid w:val="00FF17A2"/>
    <w:rsid w:val="00FF17D8"/>
    <w:rsid w:val="00FF1845"/>
    <w:rsid w:val="00FF18A7"/>
    <w:rsid w:val="00FF18B8"/>
    <w:rsid w:val="00FF18CF"/>
    <w:rsid w:val="00FF18DB"/>
    <w:rsid w:val="00FF195D"/>
    <w:rsid w:val="00FF199C"/>
    <w:rsid w:val="00FF199D"/>
    <w:rsid w:val="00FF19A3"/>
    <w:rsid w:val="00FF19C4"/>
    <w:rsid w:val="00FF19E7"/>
    <w:rsid w:val="00FF19F1"/>
    <w:rsid w:val="00FF1A4B"/>
    <w:rsid w:val="00FF1A4D"/>
    <w:rsid w:val="00FF1ABD"/>
    <w:rsid w:val="00FF1AF2"/>
    <w:rsid w:val="00FF1B06"/>
    <w:rsid w:val="00FF1B52"/>
    <w:rsid w:val="00FF1B96"/>
    <w:rsid w:val="00FF1BD3"/>
    <w:rsid w:val="00FF1C29"/>
    <w:rsid w:val="00FF1C82"/>
    <w:rsid w:val="00FF1C88"/>
    <w:rsid w:val="00FF1CA0"/>
    <w:rsid w:val="00FF1D0A"/>
    <w:rsid w:val="00FF1D2D"/>
    <w:rsid w:val="00FF1D72"/>
    <w:rsid w:val="00FF1D86"/>
    <w:rsid w:val="00FF1D8C"/>
    <w:rsid w:val="00FF1DE9"/>
    <w:rsid w:val="00FF1E02"/>
    <w:rsid w:val="00FF1E12"/>
    <w:rsid w:val="00FF1E32"/>
    <w:rsid w:val="00FF1EE0"/>
    <w:rsid w:val="00FF1F33"/>
    <w:rsid w:val="00FF1F40"/>
    <w:rsid w:val="00FF1F5E"/>
    <w:rsid w:val="00FF1F5F"/>
    <w:rsid w:val="00FF1F6A"/>
    <w:rsid w:val="00FF1F77"/>
    <w:rsid w:val="00FF1F92"/>
    <w:rsid w:val="00FF1FAC"/>
    <w:rsid w:val="00FF1FC0"/>
    <w:rsid w:val="00FF203A"/>
    <w:rsid w:val="00FF2051"/>
    <w:rsid w:val="00FF2081"/>
    <w:rsid w:val="00FF2093"/>
    <w:rsid w:val="00FF20A9"/>
    <w:rsid w:val="00FF2102"/>
    <w:rsid w:val="00FF2116"/>
    <w:rsid w:val="00FF211E"/>
    <w:rsid w:val="00FF2120"/>
    <w:rsid w:val="00FF2125"/>
    <w:rsid w:val="00FF2146"/>
    <w:rsid w:val="00FF2162"/>
    <w:rsid w:val="00FF217D"/>
    <w:rsid w:val="00FF21BA"/>
    <w:rsid w:val="00FF21CD"/>
    <w:rsid w:val="00FF21DF"/>
    <w:rsid w:val="00FF21E4"/>
    <w:rsid w:val="00FF21EB"/>
    <w:rsid w:val="00FF2208"/>
    <w:rsid w:val="00FF2224"/>
    <w:rsid w:val="00FF22FE"/>
    <w:rsid w:val="00FF2308"/>
    <w:rsid w:val="00FF2327"/>
    <w:rsid w:val="00FF236E"/>
    <w:rsid w:val="00FF2377"/>
    <w:rsid w:val="00FF238C"/>
    <w:rsid w:val="00FF23A6"/>
    <w:rsid w:val="00FF23B2"/>
    <w:rsid w:val="00FF2417"/>
    <w:rsid w:val="00FF243C"/>
    <w:rsid w:val="00FF245E"/>
    <w:rsid w:val="00FF24A4"/>
    <w:rsid w:val="00FF24A5"/>
    <w:rsid w:val="00FF24DA"/>
    <w:rsid w:val="00FF2522"/>
    <w:rsid w:val="00FF254B"/>
    <w:rsid w:val="00FF2614"/>
    <w:rsid w:val="00FF2624"/>
    <w:rsid w:val="00FF264F"/>
    <w:rsid w:val="00FF2667"/>
    <w:rsid w:val="00FF2688"/>
    <w:rsid w:val="00FF26AF"/>
    <w:rsid w:val="00FF26D9"/>
    <w:rsid w:val="00FF26E3"/>
    <w:rsid w:val="00FF26E7"/>
    <w:rsid w:val="00FF26EC"/>
    <w:rsid w:val="00FF271A"/>
    <w:rsid w:val="00FF271E"/>
    <w:rsid w:val="00FF2771"/>
    <w:rsid w:val="00FF2779"/>
    <w:rsid w:val="00FF2782"/>
    <w:rsid w:val="00FF2787"/>
    <w:rsid w:val="00FF2796"/>
    <w:rsid w:val="00FF27E8"/>
    <w:rsid w:val="00FF27EA"/>
    <w:rsid w:val="00FF27EC"/>
    <w:rsid w:val="00FF27F4"/>
    <w:rsid w:val="00FF280A"/>
    <w:rsid w:val="00FF2841"/>
    <w:rsid w:val="00FF2869"/>
    <w:rsid w:val="00FF28AF"/>
    <w:rsid w:val="00FF28E0"/>
    <w:rsid w:val="00FF28F9"/>
    <w:rsid w:val="00FF295E"/>
    <w:rsid w:val="00FF296A"/>
    <w:rsid w:val="00FF2976"/>
    <w:rsid w:val="00FF29D3"/>
    <w:rsid w:val="00FF2A40"/>
    <w:rsid w:val="00FF2A77"/>
    <w:rsid w:val="00FF2A8B"/>
    <w:rsid w:val="00FF2A90"/>
    <w:rsid w:val="00FF2AC8"/>
    <w:rsid w:val="00FF2ADA"/>
    <w:rsid w:val="00FF2AF3"/>
    <w:rsid w:val="00FF2AF6"/>
    <w:rsid w:val="00FF2B27"/>
    <w:rsid w:val="00FF2B2D"/>
    <w:rsid w:val="00FF2B8D"/>
    <w:rsid w:val="00FF2BED"/>
    <w:rsid w:val="00FF2C01"/>
    <w:rsid w:val="00FF2C2A"/>
    <w:rsid w:val="00FF2C49"/>
    <w:rsid w:val="00FF2C4F"/>
    <w:rsid w:val="00FF2CFA"/>
    <w:rsid w:val="00FF2D46"/>
    <w:rsid w:val="00FF2D4E"/>
    <w:rsid w:val="00FF2D6E"/>
    <w:rsid w:val="00FF2D85"/>
    <w:rsid w:val="00FF2DB0"/>
    <w:rsid w:val="00FF2DB2"/>
    <w:rsid w:val="00FF2DBC"/>
    <w:rsid w:val="00FF2DD3"/>
    <w:rsid w:val="00FF2E00"/>
    <w:rsid w:val="00FF2E3F"/>
    <w:rsid w:val="00FF2E73"/>
    <w:rsid w:val="00FF2E88"/>
    <w:rsid w:val="00FF2E8B"/>
    <w:rsid w:val="00FF2E95"/>
    <w:rsid w:val="00FF2EA4"/>
    <w:rsid w:val="00FF2EA9"/>
    <w:rsid w:val="00FF2F4E"/>
    <w:rsid w:val="00FF2F6F"/>
    <w:rsid w:val="00FF2F83"/>
    <w:rsid w:val="00FF2F93"/>
    <w:rsid w:val="00FF2FDB"/>
    <w:rsid w:val="00FF2FED"/>
    <w:rsid w:val="00FF2FF9"/>
    <w:rsid w:val="00FF3011"/>
    <w:rsid w:val="00FF302F"/>
    <w:rsid w:val="00FF30B5"/>
    <w:rsid w:val="00FF30F8"/>
    <w:rsid w:val="00FF3103"/>
    <w:rsid w:val="00FF3112"/>
    <w:rsid w:val="00FF312F"/>
    <w:rsid w:val="00FF3138"/>
    <w:rsid w:val="00FF316E"/>
    <w:rsid w:val="00FF31F7"/>
    <w:rsid w:val="00FF321D"/>
    <w:rsid w:val="00FF3283"/>
    <w:rsid w:val="00FF3288"/>
    <w:rsid w:val="00FF3306"/>
    <w:rsid w:val="00FF3337"/>
    <w:rsid w:val="00FF334A"/>
    <w:rsid w:val="00FF334B"/>
    <w:rsid w:val="00FF3376"/>
    <w:rsid w:val="00FF33A1"/>
    <w:rsid w:val="00FF33B2"/>
    <w:rsid w:val="00FF33D4"/>
    <w:rsid w:val="00FF33EF"/>
    <w:rsid w:val="00FF340B"/>
    <w:rsid w:val="00FF3441"/>
    <w:rsid w:val="00FF345B"/>
    <w:rsid w:val="00FF346C"/>
    <w:rsid w:val="00FF348F"/>
    <w:rsid w:val="00FF34E4"/>
    <w:rsid w:val="00FF34EE"/>
    <w:rsid w:val="00FF3514"/>
    <w:rsid w:val="00FF353C"/>
    <w:rsid w:val="00FF3568"/>
    <w:rsid w:val="00FF3581"/>
    <w:rsid w:val="00FF35A4"/>
    <w:rsid w:val="00FF35BC"/>
    <w:rsid w:val="00FF35C9"/>
    <w:rsid w:val="00FF35FF"/>
    <w:rsid w:val="00FF3615"/>
    <w:rsid w:val="00FF361C"/>
    <w:rsid w:val="00FF36DC"/>
    <w:rsid w:val="00FF36DD"/>
    <w:rsid w:val="00FF36DF"/>
    <w:rsid w:val="00FF3726"/>
    <w:rsid w:val="00FF3732"/>
    <w:rsid w:val="00FF3779"/>
    <w:rsid w:val="00FF37D2"/>
    <w:rsid w:val="00FF388C"/>
    <w:rsid w:val="00FF3896"/>
    <w:rsid w:val="00FF38AF"/>
    <w:rsid w:val="00FF38D4"/>
    <w:rsid w:val="00FF3909"/>
    <w:rsid w:val="00FF391D"/>
    <w:rsid w:val="00FF393E"/>
    <w:rsid w:val="00FF3977"/>
    <w:rsid w:val="00FF3998"/>
    <w:rsid w:val="00FF399C"/>
    <w:rsid w:val="00FF39A3"/>
    <w:rsid w:val="00FF39D0"/>
    <w:rsid w:val="00FF39DB"/>
    <w:rsid w:val="00FF39E9"/>
    <w:rsid w:val="00FF39F0"/>
    <w:rsid w:val="00FF3A2F"/>
    <w:rsid w:val="00FF3A4F"/>
    <w:rsid w:val="00FF3A6D"/>
    <w:rsid w:val="00FF3ABC"/>
    <w:rsid w:val="00FF3AD7"/>
    <w:rsid w:val="00FF3AEB"/>
    <w:rsid w:val="00FF3B02"/>
    <w:rsid w:val="00FF3B34"/>
    <w:rsid w:val="00FF3B3C"/>
    <w:rsid w:val="00FF3B6D"/>
    <w:rsid w:val="00FF3B8B"/>
    <w:rsid w:val="00FF3B92"/>
    <w:rsid w:val="00FF3BCF"/>
    <w:rsid w:val="00FF3BD4"/>
    <w:rsid w:val="00FF3BF4"/>
    <w:rsid w:val="00FF3C04"/>
    <w:rsid w:val="00FF3C3E"/>
    <w:rsid w:val="00FF3C77"/>
    <w:rsid w:val="00FF3CC9"/>
    <w:rsid w:val="00FF3D06"/>
    <w:rsid w:val="00FF3D0B"/>
    <w:rsid w:val="00FF3D63"/>
    <w:rsid w:val="00FF3D92"/>
    <w:rsid w:val="00FF3D9D"/>
    <w:rsid w:val="00FF3DA5"/>
    <w:rsid w:val="00FF3DA7"/>
    <w:rsid w:val="00FF3DC2"/>
    <w:rsid w:val="00FF3DEF"/>
    <w:rsid w:val="00FF3E11"/>
    <w:rsid w:val="00FF3E38"/>
    <w:rsid w:val="00FF3EB4"/>
    <w:rsid w:val="00FF3F10"/>
    <w:rsid w:val="00FF3F30"/>
    <w:rsid w:val="00FF3F4F"/>
    <w:rsid w:val="00FF3F78"/>
    <w:rsid w:val="00FF3F8C"/>
    <w:rsid w:val="00FF3FB3"/>
    <w:rsid w:val="00FF3FC9"/>
    <w:rsid w:val="00FF3FD7"/>
    <w:rsid w:val="00FF3FE6"/>
    <w:rsid w:val="00FF3FF0"/>
    <w:rsid w:val="00FF404D"/>
    <w:rsid w:val="00FF4059"/>
    <w:rsid w:val="00FF40A2"/>
    <w:rsid w:val="00FF40A4"/>
    <w:rsid w:val="00FF40B0"/>
    <w:rsid w:val="00FF40CA"/>
    <w:rsid w:val="00FF40E5"/>
    <w:rsid w:val="00FF40F6"/>
    <w:rsid w:val="00FF4152"/>
    <w:rsid w:val="00FF418E"/>
    <w:rsid w:val="00FF4199"/>
    <w:rsid w:val="00FF41D9"/>
    <w:rsid w:val="00FF41E7"/>
    <w:rsid w:val="00FF41FC"/>
    <w:rsid w:val="00FF4209"/>
    <w:rsid w:val="00FF420E"/>
    <w:rsid w:val="00FF4218"/>
    <w:rsid w:val="00FF4242"/>
    <w:rsid w:val="00FF4251"/>
    <w:rsid w:val="00FF4273"/>
    <w:rsid w:val="00FF4277"/>
    <w:rsid w:val="00FF428E"/>
    <w:rsid w:val="00FF4292"/>
    <w:rsid w:val="00FF42A2"/>
    <w:rsid w:val="00FF42A5"/>
    <w:rsid w:val="00FF42F0"/>
    <w:rsid w:val="00FF437E"/>
    <w:rsid w:val="00FF43AC"/>
    <w:rsid w:val="00FF4401"/>
    <w:rsid w:val="00FF441E"/>
    <w:rsid w:val="00FF4428"/>
    <w:rsid w:val="00FF448C"/>
    <w:rsid w:val="00FF4490"/>
    <w:rsid w:val="00FF44AF"/>
    <w:rsid w:val="00FF44BA"/>
    <w:rsid w:val="00FF44E3"/>
    <w:rsid w:val="00FF453F"/>
    <w:rsid w:val="00FF4572"/>
    <w:rsid w:val="00FF458F"/>
    <w:rsid w:val="00FF45AF"/>
    <w:rsid w:val="00FF4664"/>
    <w:rsid w:val="00FF4680"/>
    <w:rsid w:val="00FF4697"/>
    <w:rsid w:val="00FF470F"/>
    <w:rsid w:val="00FF4761"/>
    <w:rsid w:val="00FF477B"/>
    <w:rsid w:val="00FF47F3"/>
    <w:rsid w:val="00FF4831"/>
    <w:rsid w:val="00FF4866"/>
    <w:rsid w:val="00FF4884"/>
    <w:rsid w:val="00FF48C4"/>
    <w:rsid w:val="00FF48EC"/>
    <w:rsid w:val="00FF48F2"/>
    <w:rsid w:val="00FF4912"/>
    <w:rsid w:val="00FF49E0"/>
    <w:rsid w:val="00FF49E2"/>
    <w:rsid w:val="00FF49E3"/>
    <w:rsid w:val="00FF4A12"/>
    <w:rsid w:val="00FF4A49"/>
    <w:rsid w:val="00FF4A4C"/>
    <w:rsid w:val="00FF4A6E"/>
    <w:rsid w:val="00FF4A78"/>
    <w:rsid w:val="00FF4A80"/>
    <w:rsid w:val="00FF4A82"/>
    <w:rsid w:val="00FF4ADF"/>
    <w:rsid w:val="00FF4B30"/>
    <w:rsid w:val="00FF4B74"/>
    <w:rsid w:val="00FF4BAB"/>
    <w:rsid w:val="00FF4BBB"/>
    <w:rsid w:val="00FF4C15"/>
    <w:rsid w:val="00FF4C6F"/>
    <w:rsid w:val="00FF4C9B"/>
    <w:rsid w:val="00FF4CA4"/>
    <w:rsid w:val="00FF4CB3"/>
    <w:rsid w:val="00FF4CE9"/>
    <w:rsid w:val="00FF4D0E"/>
    <w:rsid w:val="00FF4D4E"/>
    <w:rsid w:val="00FF4D69"/>
    <w:rsid w:val="00FF4DB0"/>
    <w:rsid w:val="00FF4DBA"/>
    <w:rsid w:val="00FF4DBC"/>
    <w:rsid w:val="00FF4DCE"/>
    <w:rsid w:val="00FF4DE6"/>
    <w:rsid w:val="00FF4DF7"/>
    <w:rsid w:val="00FF4DF8"/>
    <w:rsid w:val="00FF4E1A"/>
    <w:rsid w:val="00FF4E85"/>
    <w:rsid w:val="00FF4E91"/>
    <w:rsid w:val="00FF4EB2"/>
    <w:rsid w:val="00FF4F22"/>
    <w:rsid w:val="00FF4F40"/>
    <w:rsid w:val="00FF4F5E"/>
    <w:rsid w:val="00FF4F8D"/>
    <w:rsid w:val="00FF4FB9"/>
    <w:rsid w:val="00FF4FCF"/>
    <w:rsid w:val="00FF504B"/>
    <w:rsid w:val="00FF5067"/>
    <w:rsid w:val="00FF50B8"/>
    <w:rsid w:val="00FF50D7"/>
    <w:rsid w:val="00FF5119"/>
    <w:rsid w:val="00FF511A"/>
    <w:rsid w:val="00FF5126"/>
    <w:rsid w:val="00FF517E"/>
    <w:rsid w:val="00FF51EF"/>
    <w:rsid w:val="00FF5243"/>
    <w:rsid w:val="00FF5255"/>
    <w:rsid w:val="00FF5259"/>
    <w:rsid w:val="00FF5285"/>
    <w:rsid w:val="00FF52E0"/>
    <w:rsid w:val="00FF5320"/>
    <w:rsid w:val="00FF5334"/>
    <w:rsid w:val="00FF5351"/>
    <w:rsid w:val="00FF538E"/>
    <w:rsid w:val="00FF53CD"/>
    <w:rsid w:val="00FF5469"/>
    <w:rsid w:val="00FF5482"/>
    <w:rsid w:val="00FF5498"/>
    <w:rsid w:val="00FF54B5"/>
    <w:rsid w:val="00FF54E4"/>
    <w:rsid w:val="00FF5510"/>
    <w:rsid w:val="00FF5513"/>
    <w:rsid w:val="00FF5522"/>
    <w:rsid w:val="00FF5540"/>
    <w:rsid w:val="00FF5557"/>
    <w:rsid w:val="00FF555F"/>
    <w:rsid w:val="00FF558D"/>
    <w:rsid w:val="00FF55DF"/>
    <w:rsid w:val="00FF5615"/>
    <w:rsid w:val="00FF56A6"/>
    <w:rsid w:val="00FF56AB"/>
    <w:rsid w:val="00FF56E1"/>
    <w:rsid w:val="00FF5752"/>
    <w:rsid w:val="00FF5796"/>
    <w:rsid w:val="00FF57A2"/>
    <w:rsid w:val="00FF57B4"/>
    <w:rsid w:val="00FF5804"/>
    <w:rsid w:val="00FF5820"/>
    <w:rsid w:val="00FF584C"/>
    <w:rsid w:val="00FF584D"/>
    <w:rsid w:val="00FF58C4"/>
    <w:rsid w:val="00FF58C5"/>
    <w:rsid w:val="00FF58D5"/>
    <w:rsid w:val="00FF596A"/>
    <w:rsid w:val="00FF59AB"/>
    <w:rsid w:val="00FF59AE"/>
    <w:rsid w:val="00FF59B7"/>
    <w:rsid w:val="00FF59D4"/>
    <w:rsid w:val="00FF5A45"/>
    <w:rsid w:val="00FF5B1E"/>
    <w:rsid w:val="00FF5B36"/>
    <w:rsid w:val="00FF5B71"/>
    <w:rsid w:val="00FF5B73"/>
    <w:rsid w:val="00FF5B7D"/>
    <w:rsid w:val="00FF5BB7"/>
    <w:rsid w:val="00FF5BC3"/>
    <w:rsid w:val="00FF5BEE"/>
    <w:rsid w:val="00FF5C36"/>
    <w:rsid w:val="00FF5C5E"/>
    <w:rsid w:val="00FF5C72"/>
    <w:rsid w:val="00FF5CDE"/>
    <w:rsid w:val="00FF5CE7"/>
    <w:rsid w:val="00FF5D0B"/>
    <w:rsid w:val="00FF5D25"/>
    <w:rsid w:val="00FF5D2E"/>
    <w:rsid w:val="00FF5D47"/>
    <w:rsid w:val="00FF5D66"/>
    <w:rsid w:val="00FF5D67"/>
    <w:rsid w:val="00FF5D74"/>
    <w:rsid w:val="00FF5DC8"/>
    <w:rsid w:val="00FF5E02"/>
    <w:rsid w:val="00FF5E0E"/>
    <w:rsid w:val="00FF5E2F"/>
    <w:rsid w:val="00FF5E49"/>
    <w:rsid w:val="00FF5E5B"/>
    <w:rsid w:val="00FF5E62"/>
    <w:rsid w:val="00FF5E6B"/>
    <w:rsid w:val="00FF5E81"/>
    <w:rsid w:val="00FF5E8D"/>
    <w:rsid w:val="00FF5ED6"/>
    <w:rsid w:val="00FF5EE2"/>
    <w:rsid w:val="00FF5F6F"/>
    <w:rsid w:val="00FF5F7C"/>
    <w:rsid w:val="00FF5FB7"/>
    <w:rsid w:val="00FF5FF6"/>
    <w:rsid w:val="00FF5FFD"/>
    <w:rsid w:val="00FF6024"/>
    <w:rsid w:val="00FF606B"/>
    <w:rsid w:val="00FF6088"/>
    <w:rsid w:val="00FF6091"/>
    <w:rsid w:val="00FF60B6"/>
    <w:rsid w:val="00FF60FF"/>
    <w:rsid w:val="00FF6107"/>
    <w:rsid w:val="00FF6199"/>
    <w:rsid w:val="00FF61CF"/>
    <w:rsid w:val="00FF61D4"/>
    <w:rsid w:val="00FF61DD"/>
    <w:rsid w:val="00FF620A"/>
    <w:rsid w:val="00FF6255"/>
    <w:rsid w:val="00FF626F"/>
    <w:rsid w:val="00FF62B1"/>
    <w:rsid w:val="00FF62BB"/>
    <w:rsid w:val="00FF62D6"/>
    <w:rsid w:val="00FF6350"/>
    <w:rsid w:val="00FF6367"/>
    <w:rsid w:val="00FF636A"/>
    <w:rsid w:val="00FF6378"/>
    <w:rsid w:val="00FF637A"/>
    <w:rsid w:val="00FF637B"/>
    <w:rsid w:val="00FF638C"/>
    <w:rsid w:val="00FF63CB"/>
    <w:rsid w:val="00FF6471"/>
    <w:rsid w:val="00FF6472"/>
    <w:rsid w:val="00FF649A"/>
    <w:rsid w:val="00FF64F4"/>
    <w:rsid w:val="00FF650C"/>
    <w:rsid w:val="00FF6596"/>
    <w:rsid w:val="00FF65A4"/>
    <w:rsid w:val="00FF65AF"/>
    <w:rsid w:val="00FF6605"/>
    <w:rsid w:val="00FF6632"/>
    <w:rsid w:val="00FF6682"/>
    <w:rsid w:val="00FF6692"/>
    <w:rsid w:val="00FF66C3"/>
    <w:rsid w:val="00FF66D1"/>
    <w:rsid w:val="00FF66D4"/>
    <w:rsid w:val="00FF66DB"/>
    <w:rsid w:val="00FF6724"/>
    <w:rsid w:val="00FF6738"/>
    <w:rsid w:val="00FF675B"/>
    <w:rsid w:val="00FF6786"/>
    <w:rsid w:val="00FF67C0"/>
    <w:rsid w:val="00FF67DD"/>
    <w:rsid w:val="00FF6809"/>
    <w:rsid w:val="00FF6848"/>
    <w:rsid w:val="00FF686C"/>
    <w:rsid w:val="00FF6884"/>
    <w:rsid w:val="00FF6896"/>
    <w:rsid w:val="00FF68AA"/>
    <w:rsid w:val="00FF68B2"/>
    <w:rsid w:val="00FF690C"/>
    <w:rsid w:val="00FF690D"/>
    <w:rsid w:val="00FF693C"/>
    <w:rsid w:val="00FF6949"/>
    <w:rsid w:val="00FF6951"/>
    <w:rsid w:val="00FF696D"/>
    <w:rsid w:val="00FF696E"/>
    <w:rsid w:val="00FF6994"/>
    <w:rsid w:val="00FF69CB"/>
    <w:rsid w:val="00FF69EB"/>
    <w:rsid w:val="00FF6A02"/>
    <w:rsid w:val="00FF6A18"/>
    <w:rsid w:val="00FF6A1B"/>
    <w:rsid w:val="00FF6A30"/>
    <w:rsid w:val="00FF6A3E"/>
    <w:rsid w:val="00FF6A66"/>
    <w:rsid w:val="00FF6A79"/>
    <w:rsid w:val="00FF6A90"/>
    <w:rsid w:val="00FF6ADE"/>
    <w:rsid w:val="00FF6B1E"/>
    <w:rsid w:val="00FF6B21"/>
    <w:rsid w:val="00FF6B48"/>
    <w:rsid w:val="00FF6B5C"/>
    <w:rsid w:val="00FF6B5F"/>
    <w:rsid w:val="00FF6B63"/>
    <w:rsid w:val="00FF6B87"/>
    <w:rsid w:val="00FF6B92"/>
    <w:rsid w:val="00FF6B9C"/>
    <w:rsid w:val="00FF6BED"/>
    <w:rsid w:val="00FF6BEF"/>
    <w:rsid w:val="00FF6C03"/>
    <w:rsid w:val="00FF6C07"/>
    <w:rsid w:val="00FF6C2D"/>
    <w:rsid w:val="00FF6C52"/>
    <w:rsid w:val="00FF6C7D"/>
    <w:rsid w:val="00FF6C96"/>
    <w:rsid w:val="00FF6CAD"/>
    <w:rsid w:val="00FF6CE6"/>
    <w:rsid w:val="00FF6D09"/>
    <w:rsid w:val="00FF6D0E"/>
    <w:rsid w:val="00FF6D2B"/>
    <w:rsid w:val="00FF6D5D"/>
    <w:rsid w:val="00FF6D87"/>
    <w:rsid w:val="00FF6D8E"/>
    <w:rsid w:val="00FF6D90"/>
    <w:rsid w:val="00FF6DC3"/>
    <w:rsid w:val="00FF6DD8"/>
    <w:rsid w:val="00FF6E3E"/>
    <w:rsid w:val="00FF6E44"/>
    <w:rsid w:val="00FF6EC2"/>
    <w:rsid w:val="00FF6EF4"/>
    <w:rsid w:val="00FF6F24"/>
    <w:rsid w:val="00FF6F44"/>
    <w:rsid w:val="00FF6F64"/>
    <w:rsid w:val="00FF6F9E"/>
    <w:rsid w:val="00FF6FB3"/>
    <w:rsid w:val="00FF7051"/>
    <w:rsid w:val="00FF7053"/>
    <w:rsid w:val="00FF709C"/>
    <w:rsid w:val="00FF70E9"/>
    <w:rsid w:val="00FF7130"/>
    <w:rsid w:val="00FF7156"/>
    <w:rsid w:val="00FF7168"/>
    <w:rsid w:val="00FF7169"/>
    <w:rsid w:val="00FF716F"/>
    <w:rsid w:val="00FF719F"/>
    <w:rsid w:val="00FF720F"/>
    <w:rsid w:val="00FF7267"/>
    <w:rsid w:val="00FF72AC"/>
    <w:rsid w:val="00FF72E0"/>
    <w:rsid w:val="00FF7311"/>
    <w:rsid w:val="00FF7317"/>
    <w:rsid w:val="00FF733D"/>
    <w:rsid w:val="00FF737B"/>
    <w:rsid w:val="00FF73CE"/>
    <w:rsid w:val="00FF743C"/>
    <w:rsid w:val="00FF7466"/>
    <w:rsid w:val="00FF752C"/>
    <w:rsid w:val="00FF753A"/>
    <w:rsid w:val="00FF75AA"/>
    <w:rsid w:val="00FF75DB"/>
    <w:rsid w:val="00FF75EB"/>
    <w:rsid w:val="00FF764C"/>
    <w:rsid w:val="00FF767F"/>
    <w:rsid w:val="00FF7691"/>
    <w:rsid w:val="00FF76A9"/>
    <w:rsid w:val="00FF76B1"/>
    <w:rsid w:val="00FF76D6"/>
    <w:rsid w:val="00FF76F2"/>
    <w:rsid w:val="00FF7724"/>
    <w:rsid w:val="00FF774E"/>
    <w:rsid w:val="00FF776A"/>
    <w:rsid w:val="00FF77C8"/>
    <w:rsid w:val="00FF77C9"/>
    <w:rsid w:val="00FF77D6"/>
    <w:rsid w:val="00FF77E0"/>
    <w:rsid w:val="00FF7807"/>
    <w:rsid w:val="00FF7850"/>
    <w:rsid w:val="00FF786A"/>
    <w:rsid w:val="00FF787C"/>
    <w:rsid w:val="00FF7890"/>
    <w:rsid w:val="00FF78BD"/>
    <w:rsid w:val="00FF78D8"/>
    <w:rsid w:val="00FF78E9"/>
    <w:rsid w:val="00FF78FB"/>
    <w:rsid w:val="00FF795C"/>
    <w:rsid w:val="00FF796E"/>
    <w:rsid w:val="00FF7981"/>
    <w:rsid w:val="00FF7986"/>
    <w:rsid w:val="00FF798C"/>
    <w:rsid w:val="00FF79A4"/>
    <w:rsid w:val="00FF79B3"/>
    <w:rsid w:val="00FF79DD"/>
    <w:rsid w:val="00FF79E4"/>
    <w:rsid w:val="00FF7A07"/>
    <w:rsid w:val="00FF7A23"/>
    <w:rsid w:val="00FF7A2C"/>
    <w:rsid w:val="00FF7A33"/>
    <w:rsid w:val="00FF7A54"/>
    <w:rsid w:val="00FF7A70"/>
    <w:rsid w:val="00FF7A89"/>
    <w:rsid w:val="00FF7A8A"/>
    <w:rsid w:val="00FF7AD7"/>
    <w:rsid w:val="00FF7AF8"/>
    <w:rsid w:val="00FF7B08"/>
    <w:rsid w:val="00FF7B0E"/>
    <w:rsid w:val="00FF7B5A"/>
    <w:rsid w:val="00FF7B75"/>
    <w:rsid w:val="00FF7B93"/>
    <w:rsid w:val="00FF7B98"/>
    <w:rsid w:val="00FF7B9E"/>
    <w:rsid w:val="00FF7C0B"/>
    <w:rsid w:val="00FF7C1E"/>
    <w:rsid w:val="00FF7C3E"/>
    <w:rsid w:val="00FF7C5E"/>
    <w:rsid w:val="00FF7C7F"/>
    <w:rsid w:val="00FF7CB6"/>
    <w:rsid w:val="00FF7CBF"/>
    <w:rsid w:val="00FF7CC6"/>
    <w:rsid w:val="00FF7D10"/>
    <w:rsid w:val="00FF7D2D"/>
    <w:rsid w:val="00FF7D52"/>
    <w:rsid w:val="00FF7D60"/>
    <w:rsid w:val="00FF7D75"/>
    <w:rsid w:val="00FF7DD8"/>
    <w:rsid w:val="00FF7DE2"/>
    <w:rsid w:val="00FF7E30"/>
    <w:rsid w:val="00FF7E49"/>
    <w:rsid w:val="00FF7E5A"/>
    <w:rsid w:val="00FF7E8A"/>
    <w:rsid w:val="00FF7EA6"/>
    <w:rsid w:val="00FF7EAA"/>
    <w:rsid w:val="00FF7F00"/>
    <w:rsid w:val="00FF7F42"/>
    <w:rsid w:val="00FF7F67"/>
    <w:rsid w:val="00FF7FC4"/>
    <w:rsid w:val="00FF7FEB"/>
    <w:rsid w:val="00FF7F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semiHidden="0" w:uiPriority="0" w:unhideWhenUsed="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semiHidden="0" w:uiPriority="0" w:unhideWhenUsed="0"/>
    <w:lsdException w:name="E-mail Signature" w:locked="1"/>
    <w:lsdException w:name="HTML Top of Form" w:locked="1"/>
    <w:lsdException w:name="HTML Bottom of Form" w:locked="1"/>
    <w:lsdException w:name="Normal (Web)" w:semiHidden="0" w:uiPriority="0" w:unhideWhenUsed="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9C7"/>
    <w:rPr>
      <w:sz w:val="24"/>
      <w:szCs w:val="24"/>
    </w:rPr>
  </w:style>
  <w:style w:type="paragraph" w:styleId="Heading1">
    <w:name w:val="heading 1"/>
    <w:basedOn w:val="Normal"/>
    <w:next w:val="Normal"/>
    <w:link w:val="Heading1Char"/>
    <w:uiPriority w:val="99"/>
    <w:qFormat/>
    <w:rsid w:val="002729CC"/>
    <w:pPr>
      <w:keepNext/>
      <w:jc w:val="both"/>
      <w:outlineLvl w:val="0"/>
    </w:pPr>
    <w:rPr>
      <w:rFonts w:ascii="Cambria" w:hAnsi="Cambria"/>
      <w:b/>
      <w:kern w:val="32"/>
      <w:sz w:val="32"/>
      <w:szCs w:val="20"/>
    </w:rPr>
  </w:style>
  <w:style w:type="paragraph" w:styleId="Heading2">
    <w:name w:val="heading 2"/>
    <w:basedOn w:val="Normal"/>
    <w:next w:val="Normal"/>
    <w:link w:val="Heading2Char"/>
    <w:uiPriority w:val="99"/>
    <w:qFormat/>
    <w:rsid w:val="00787D4E"/>
    <w:pPr>
      <w:keepNext/>
      <w:widowControl w:val="0"/>
      <w:autoSpaceDE w:val="0"/>
      <w:autoSpaceDN w:val="0"/>
      <w:adjustRightInd w:val="0"/>
      <w:jc w:val="center"/>
      <w:outlineLvl w:val="1"/>
    </w:pPr>
    <w:rPr>
      <w:rFonts w:ascii="Cambria" w:hAnsi="Cambria"/>
      <w:b/>
      <w:i/>
      <w:sz w:val="28"/>
      <w:szCs w:val="20"/>
    </w:rPr>
  </w:style>
  <w:style w:type="paragraph" w:styleId="Heading5">
    <w:name w:val="heading 5"/>
    <w:basedOn w:val="Normal"/>
    <w:next w:val="Normal"/>
    <w:link w:val="Heading5Char"/>
    <w:uiPriority w:val="99"/>
    <w:qFormat/>
    <w:rsid w:val="00235B4F"/>
    <w:pPr>
      <w:keepNext/>
      <w:outlineLvl w:val="4"/>
    </w:pPr>
    <w:rPr>
      <w:rFonts w:ascii="Calibri" w:hAnsi="Calibri"/>
      <w:b/>
      <w:i/>
      <w:sz w:val="26"/>
      <w:szCs w:val="20"/>
    </w:rPr>
  </w:style>
  <w:style w:type="paragraph" w:styleId="Heading6">
    <w:name w:val="heading 6"/>
    <w:basedOn w:val="Normal"/>
    <w:next w:val="Normal"/>
    <w:link w:val="Heading6Char"/>
    <w:uiPriority w:val="99"/>
    <w:qFormat/>
    <w:rsid w:val="00674D52"/>
    <w:pPr>
      <w:spacing w:before="240" w:after="60"/>
      <w:outlineLvl w:val="5"/>
    </w:pPr>
    <w:rPr>
      <w:b/>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C7F9F"/>
    <w:rPr>
      <w:rFonts w:ascii="Cambria" w:hAnsi="Cambria"/>
      <w:b/>
      <w:kern w:val="32"/>
      <w:sz w:val="32"/>
    </w:rPr>
  </w:style>
  <w:style w:type="character" w:customStyle="1" w:styleId="Heading2Char">
    <w:name w:val="Heading 2 Char"/>
    <w:basedOn w:val="DefaultParagraphFont"/>
    <w:link w:val="Heading2"/>
    <w:uiPriority w:val="99"/>
    <w:locked/>
    <w:rsid w:val="00FC7F9F"/>
    <w:rPr>
      <w:rFonts w:ascii="Cambria" w:hAnsi="Cambria"/>
      <w:b/>
      <w:i/>
      <w:sz w:val="28"/>
    </w:rPr>
  </w:style>
  <w:style w:type="character" w:customStyle="1" w:styleId="Heading5Char">
    <w:name w:val="Heading 5 Char"/>
    <w:basedOn w:val="DefaultParagraphFont"/>
    <w:link w:val="Heading5"/>
    <w:uiPriority w:val="99"/>
    <w:locked/>
    <w:rsid w:val="00FC7F9F"/>
    <w:rPr>
      <w:rFonts w:ascii="Calibri" w:hAnsi="Calibri"/>
      <w:b/>
      <w:i/>
      <w:sz w:val="26"/>
    </w:rPr>
  </w:style>
  <w:style w:type="character" w:customStyle="1" w:styleId="Heading6Char">
    <w:name w:val="Heading 6 Char"/>
    <w:basedOn w:val="DefaultParagraphFont"/>
    <w:link w:val="Heading6"/>
    <w:uiPriority w:val="99"/>
    <w:locked/>
    <w:rsid w:val="00674D52"/>
    <w:rPr>
      <w:b/>
      <w:sz w:val="22"/>
    </w:rPr>
  </w:style>
  <w:style w:type="paragraph" w:customStyle="1" w:styleId="1">
    <w:name w:val="Знак1"/>
    <w:basedOn w:val="Normal"/>
    <w:uiPriority w:val="99"/>
    <w:rsid w:val="00822656"/>
    <w:pPr>
      <w:widowControl w:val="0"/>
      <w:adjustRightInd w:val="0"/>
      <w:spacing w:after="160" w:line="240" w:lineRule="exact"/>
      <w:jc w:val="right"/>
    </w:pPr>
    <w:rPr>
      <w:sz w:val="20"/>
      <w:szCs w:val="20"/>
      <w:lang w:val="en-GB" w:eastAsia="en-US"/>
    </w:rPr>
  </w:style>
  <w:style w:type="table" w:styleId="TableGrid">
    <w:name w:val="Table Grid"/>
    <w:basedOn w:val="TableNormal"/>
    <w:uiPriority w:val="99"/>
    <w:rsid w:val="00061F3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4"/>
    <w:uiPriority w:val="99"/>
    <w:rsid w:val="00061F36"/>
    <w:pPr>
      <w:spacing w:after="120"/>
    </w:pPr>
    <w:rPr>
      <w:szCs w:val="20"/>
    </w:rPr>
  </w:style>
  <w:style w:type="character" w:customStyle="1" w:styleId="BodyTextChar">
    <w:name w:val="Body Text Char"/>
    <w:basedOn w:val="DefaultParagraphFont"/>
    <w:link w:val="BodyText"/>
    <w:uiPriority w:val="99"/>
    <w:locked/>
    <w:rsid w:val="00235B4F"/>
    <w:rPr>
      <w:sz w:val="24"/>
      <w:lang w:val="ru-RU" w:eastAsia="ru-RU"/>
    </w:rPr>
  </w:style>
  <w:style w:type="character" w:customStyle="1" w:styleId="BodyTextChar4">
    <w:name w:val="Body Text Char4"/>
    <w:link w:val="BodyText"/>
    <w:uiPriority w:val="99"/>
    <w:locked/>
    <w:rsid w:val="00255FAE"/>
    <w:rPr>
      <w:sz w:val="24"/>
    </w:rPr>
  </w:style>
  <w:style w:type="paragraph" w:styleId="BodyTextIndent">
    <w:name w:val="Body Text Indent"/>
    <w:basedOn w:val="Normal"/>
    <w:link w:val="BodyTextIndentChar"/>
    <w:uiPriority w:val="99"/>
    <w:rsid w:val="00061F36"/>
    <w:pPr>
      <w:spacing w:after="120"/>
      <w:ind w:left="283"/>
    </w:pPr>
    <w:rPr>
      <w:szCs w:val="20"/>
    </w:rPr>
  </w:style>
  <w:style w:type="character" w:customStyle="1" w:styleId="BodyTextIndentChar">
    <w:name w:val="Body Text Indent Char"/>
    <w:basedOn w:val="DefaultParagraphFont"/>
    <w:link w:val="BodyTextIndent"/>
    <w:uiPriority w:val="99"/>
    <w:locked/>
    <w:rsid w:val="00DD41C2"/>
    <w:rPr>
      <w:sz w:val="24"/>
      <w:lang w:val="ru-RU" w:eastAsia="ru-RU"/>
    </w:rPr>
  </w:style>
  <w:style w:type="paragraph" w:styleId="List2">
    <w:name w:val="List 2"/>
    <w:basedOn w:val="Normal"/>
    <w:uiPriority w:val="99"/>
    <w:rsid w:val="003759D8"/>
    <w:pPr>
      <w:ind w:left="566" w:hanging="283"/>
    </w:pPr>
  </w:style>
  <w:style w:type="paragraph" w:styleId="ListContinue">
    <w:name w:val="List Continue"/>
    <w:basedOn w:val="Normal"/>
    <w:uiPriority w:val="99"/>
    <w:rsid w:val="003759D8"/>
    <w:pPr>
      <w:spacing w:after="120"/>
      <w:ind w:left="283"/>
    </w:pPr>
  </w:style>
  <w:style w:type="paragraph" w:styleId="DocumentMap">
    <w:name w:val="Document Map"/>
    <w:basedOn w:val="Normal"/>
    <w:link w:val="DocumentMapChar"/>
    <w:uiPriority w:val="99"/>
    <w:semiHidden/>
    <w:rsid w:val="00DF7F94"/>
    <w:pPr>
      <w:shd w:val="clear" w:color="auto" w:fill="000080"/>
    </w:pPr>
    <w:rPr>
      <w:sz w:val="2"/>
      <w:szCs w:val="20"/>
    </w:rPr>
  </w:style>
  <w:style w:type="character" w:customStyle="1" w:styleId="DocumentMapChar">
    <w:name w:val="Document Map Char"/>
    <w:basedOn w:val="DefaultParagraphFont"/>
    <w:link w:val="DocumentMap"/>
    <w:uiPriority w:val="99"/>
    <w:semiHidden/>
    <w:locked/>
    <w:rsid w:val="00FC7F9F"/>
    <w:rPr>
      <w:sz w:val="2"/>
    </w:rPr>
  </w:style>
  <w:style w:type="paragraph" w:styleId="BalloonText">
    <w:name w:val="Balloon Text"/>
    <w:basedOn w:val="Normal"/>
    <w:link w:val="BalloonTextChar"/>
    <w:uiPriority w:val="99"/>
    <w:rsid w:val="00E358EA"/>
    <w:rPr>
      <w:rFonts w:ascii="Tahoma" w:hAnsi="Tahoma"/>
      <w:sz w:val="16"/>
      <w:szCs w:val="20"/>
    </w:rPr>
  </w:style>
  <w:style w:type="character" w:customStyle="1" w:styleId="BalloonTextChar">
    <w:name w:val="Balloon Text Char"/>
    <w:basedOn w:val="DefaultParagraphFont"/>
    <w:link w:val="BalloonText"/>
    <w:uiPriority w:val="99"/>
    <w:locked/>
    <w:rsid w:val="00854FBD"/>
    <w:rPr>
      <w:rFonts w:ascii="Tahoma" w:hAnsi="Tahoma"/>
      <w:sz w:val="16"/>
    </w:rPr>
  </w:style>
  <w:style w:type="paragraph" w:customStyle="1" w:styleId="10">
    <w:name w:val="Знак Знак1 Знак"/>
    <w:basedOn w:val="Normal"/>
    <w:uiPriority w:val="99"/>
    <w:rsid w:val="002700A5"/>
    <w:pPr>
      <w:widowControl w:val="0"/>
      <w:adjustRightInd w:val="0"/>
      <w:spacing w:after="160" w:line="240" w:lineRule="exact"/>
      <w:jc w:val="right"/>
    </w:pPr>
    <w:rPr>
      <w:sz w:val="20"/>
      <w:szCs w:val="20"/>
      <w:lang w:val="en-GB" w:eastAsia="en-US"/>
    </w:rPr>
  </w:style>
  <w:style w:type="paragraph" w:customStyle="1" w:styleId="a">
    <w:name w:val="Знак Знак Знак Знак"/>
    <w:basedOn w:val="Normal"/>
    <w:uiPriority w:val="99"/>
    <w:rsid w:val="00EA0D88"/>
    <w:pPr>
      <w:widowControl w:val="0"/>
      <w:adjustRightInd w:val="0"/>
      <w:spacing w:after="160" w:line="240" w:lineRule="exact"/>
      <w:jc w:val="right"/>
    </w:pPr>
    <w:rPr>
      <w:sz w:val="20"/>
      <w:szCs w:val="20"/>
      <w:lang w:val="en-GB" w:eastAsia="en-US"/>
    </w:rPr>
  </w:style>
  <w:style w:type="paragraph" w:customStyle="1" w:styleId="11">
    <w:name w:val="Знак Знак Знак Знак1"/>
    <w:basedOn w:val="Normal"/>
    <w:uiPriority w:val="99"/>
    <w:rsid w:val="00B02159"/>
    <w:pPr>
      <w:widowControl w:val="0"/>
      <w:adjustRightInd w:val="0"/>
      <w:spacing w:after="160" w:line="240" w:lineRule="exact"/>
      <w:jc w:val="right"/>
    </w:pPr>
    <w:rPr>
      <w:sz w:val="20"/>
      <w:szCs w:val="20"/>
      <w:lang w:val="en-GB" w:eastAsia="en-US"/>
    </w:rPr>
  </w:style>
  <w:style w:type="paragraph" w:customStyle="1" w:styleId="13">
    <w:name w:val="Знак Знак Знак Знак Знак Знак1 Знак Знак Знак Знак Знак Знак Знак Знак Знак Знак3"/>
    <w:basedOn w:val="Normal"/>
    <w:uiPriority w:val="99"/>
    <w:rsid w:val="00606F12"/>
    <w:pPr>
      <w:widowControl w:val="0"/>
      <w:adjustRightInd w:val="0"/>
      <w:spacing w:after="160" w:line="240" w:lineRule="exact"/>
      <w:jc w:val="right"/>
    </w:pPr>
    <w:rPr>
      <w:sz w:val="20"/>
      <w:szCs w:val="20"/>
      <w:lang w:val="en-GB" w:eastAsia="en-US"/>
    </w:rPr>
  </w:style>
  <w:style w:type="paragraph" w:styleId="Footer">
    <w:name w:val="footer"/>
    <w:basedOn w:val="Normal"/>
    <w:link w:val="FooterChar"/>
    <w:uiPriority w:val="99"/>
    <w:rsid w:val="003A63BB"/>
    <w:pPr>
      <w:tabs>
        <w:tab w:val="center" w:pos="4536"/>
        <w:tab w:val="right" w:pos="9072"/>
      </w:tabs>
    </w:pPr>
    <w:rPr>
      <w:szCs w:val="20"/>
    </w:rPr>
  </w:style>
  <w:style w:type="character" w:customStyle="1" w:styleId="FooterChar">
    <w:name w:val="Footer Char"/>
    <w:basedOn w:val="DefaultParagraphFont"/>
    <w:link w:val="Footer"/>
    <w:uiPriority w:val="99"/>
    <w:locked/>
    <w:rsid w:val="00FC7F9F"/>
    <w:rPr>
      <w:sz w:val="24"/>
    </w:rPr>
  </w:style>
  <w:style w:type="paragraph" w:styleId="List">
    <w:name w:val="List"/>
    <w:basedOn w:val="Normal"/>
    <w:uiPriority w:val="99"/>
    <w:rsid w:val="00725DC4"/>
    <w:pPr>
      <w:ind w:left="283" w:hanging="283"/>
    </w:pPr>
  </w:style>
  <w:style w:type="paragraph" w:customStyle="1" w:styleId="21">
    <w:name w:val="Основной текст 21"/>
    <w:basedOn w:val="Normal"/>
    <w:link w:val="BodyText2"/>
    <w:uiPriority w:val="99"/>
    <w:rsid w:val="006C7419"/>
    <w:pPr>
      <w:ind w:firstLine="720"/>
      <w:jc w:val="both"/>
    </w:pPr>
    <w:rPr>
      <w:szCs w:val="20"/>
      <w:lang w:eastAsia="ja-JP"/>
    </w:rPr>
  </w:style>
  <w:style w:type="character" w:customStyle="1" w:styleId="BodyText2">
    <w:name w:val="Body Text 2 Знак"/>
    <w:link w:val="21"/>
    <w:uiPriority w:val="99"/>
    <w:locked/>
    <w:rsid w:val="00E371BB"/>
    <w:rPr>
      <w:sz w:val="24"/>
      <w:lang w:val="ru-RU" w:eastAsia="ja-JP"/>
    </w:rPr>
  </w:style>
  <w:style w:type="paragraph" w:customStyle="1" w:styleId="110">
    <w:name w:val="Знак Знак1 Знак1"/>
    <w:basedOn w:val="Normal"/>
    <w:uiPriority w:val="99"/>
    <w:rsid w:val="0037071D"/>
    <w:pPr>
      <w:widowControl w:val="0"/>
      <w:adjustRightInd w:val="0"/>
      <w:spacing w:after="160" w:line="240" w:lineRule="exact"/>
      <w:jc w:val="right"/>
    </w:pPr>
    <w:rPr>
      <w:sz w:val="20"/>
      <w:szCs w:val="20"/>
      <w:lang w:val="en-GB" w:eastAsia="en-US"/>
    </w:rPr>
  </w:style>
  <w:style w:type="paragraph" w:styleId="PlainText">
    <w:name w:val="Plain Text"/>
    <w:basedOn w:val="Normal"/>
    <w:link w:val="PlainTextChar1"/>
    <w:uiPriority w:val="99"/>
    <w:rsid w:val="003E6F02"/>
    <w:pPr>
      <w:autoSpaceDE w:val="0"/>
      <w:autoSpaceDN w:val="0"/>
    </w:pPr>
    <w:rPr>
      <w:rFonts w:ascii="Courier New" w:hAnsi="Courier New"/>
      <w:sz w:val="20"/>
      <w:szCs w:val="20"/>
    </w:rPr>
  </w:style>
  <w:style w:type="character" w:customStyle="1" w:styleId="PlainTextChar">
    <w:name w:val="Plain Text Char"/>
    <w:basedOn w:val="DefaultParagraphFont"/>
    <w:link w:val="PlainText"/>
    <w:uiPriority w:val="99"/>
    <w:locked/>
    <w:rsid w:val="00235B4F"/>
    <w:rPr>
      <w:rFonts w:ascii="Courier New" w:hAnsi="Courier New"/>
      <w:lang w:val="ru-RU" w:eastAsia="ru-RU"/>
    </w:rPr>
  </w:style>
  <w:style w:type="character" w:customStyle="1" w:styleId="PlainTextChar1">
    <w:name w:val="Plain Text Char1"/>
    <w:link w:val="PlainText"/>
    <w:uiPriority w:val="99"/>
    <w:locked/>
    <w:rsid w:val="00286757"/>
    <w:rPr>
      <w:rFonts w:ascii="Courier New" w:hAnsi="Courier New"/>
      <w:lang w:val="ru-RU" w:eastAsia="ru-RU"/>
    </w:rPr>
  </w:style>
  <w:style w:type="paragraph" w:styleId="Title">
    <w:name w:val="Title"/>
    <w:basedOn w:val="Normal"/>
    <w:link w:val="TitleChar"/>
    <w:uiPriority w:val="99"/>
    <w:qFormat/>
    <w:rsid w:val="005C612D"/>
    <w:pPr>
      <w:widowControl w:val="0"/>
      <w:autoSpaceDE w:val="0"/>
      <w:autoSpaceDN w:val="0"/>
      <w:adjustRightInd w:val="0"/>
      <w:spacing w:line="260" w:lineRule="auto"/>
      <w:ind w:right="3800"/>
      <w:jc w:val="center"/>
    </w:pPr>
    <w:rPr>
      <w:rFonts w:ascii="Cambria" w:hAnsi="Cambria"/>
      <w:b/>
      <w:kern w:val="28"/>
      <w:sz w:val="32"/>
      <w:szCs w:val="20"/>
    </w:rPr>
  </w:style>
  <w:style w:type="character" w:customStyle="1" w:styleId="TitleChar">
    <w:name w:val="Title Char"/>
    <w:basedOn w:val="DefaultParagraphFont"/>
    <w:link w:val="Title"/>
    <w:uiPriority w:val="99"/>
    <w:locked/>
    <w:rsid w:val="00FC7F9F"/>
    <w:rPr>
      <w:rFonts w:ascii="Cambria" w:hAnsi="Cambria"/>
      <w:b/>
      <w:kern w:val="28"/>
      <w:sz w:val="32"/>
    </w:rPr>
  </w:style>
  <w:style w:type="paragraph" w:styleId="Header">
    <w:name w:val="header"/>
    <w:basedOn w:val="Normal"/>
    <w:link w:val="HeaderChar"/>
    <w:uiPriority w:val="99"/>
    <w:rsid w:val="002729CC"/>
    <w:pPr>
      <w:tabs>
        <w:tab w:val="center" w:pos="4677"/>
        <w:tab w:val="right" w:pos="9355"/>
      </w:tabs>
      <w:overflowPunct w:val="0"/>
      <w:autoSpaceDE w:val="0"/>
      <w:autoSpaceDN w:val="0"/>
      <w:adjustRightInd w:val="0"/>
      <w:textAlignment w:val="baseline"/>
    </w:pPr>
    <w:rPr>
      <w:sz w:val="28"/>
      <w:szCs w:val="20"/>
    </w:rPr>
  </w:style>
  <w:style w:type="character" w:customStyle="1" w:styleId="HeaderChar">
    <w:name w:val="Header Char"/>
    <w:basedOn w:val="DefaultParagraphFont"/>
    <w:link w:val="Header"/>
    <w:uiPriority w:val="99"/>
    <w:locked/>
    <w:rsid w:val="002729CC"/>
    <w:rPr>
      <w:sz w:val="28"/>
      <w:lang w:val="ru-RU" w:eastAsia="ru-RU"/>
    </w:rPr>
  </w:style>
  <w:style w:type="paragraph" w:customStyle="1" w:styleId="a0">
    <w:name w:val="Знак"/>
    <w:basedOn w:val="Normal"/>
    <w:link w:val="a1"/>
    <w:uiPriority w:val="99"/>
    <w:rsid w:val="002729CC"/>
    <w:pPr>
      <w:widowControl w:val="0"/>
      <w:adjustRightInd w:val="0"/>
      <w:spacing w:after="160" w:line="240" w:lineRule="exact"/>
      <w:jc w:val="right"/>
    </w:pPr>
    <w:rPr>
      <w:sz w:val="20"/>
      <w:szCs w:val="20"/>
      <w:lang w:val="en-GB" w:eastAsia="en-US"/>
    </w:rPr>
  </w:style>
  <w:style w:type="character" w:customStyle="1" w:styleId="a1">
    <w:name w:val="Знак Знак"/>
    <w:link w:val="a0"/>
    <w:uiPriority w:val="99"/>
    <w:locked/>
    <w:rsid w:val="00272ED2"/>
    <w:rPr>
      <w:lang w:val="en-GB" w:eastAsia="en-US"/>
    </w:rPr>
  </w:style>
  <w:style w:type="paragraph" w:customStyle="1" w:styleId="2">
    <w:name w:val="Знак Знак Знак Знак Знак Знак Знак Знак Знак2 Знак Знак Знак Знак Знак Знак Знак Знак Знак Знак Знак Знак Знак Знак Знак Знак Знак Знак Знак Знак Знак Знак"/>
    <w:basedOn w:val="Normal"/>
    <w:uiPriority w:val="99"/>
    <w:rsid w:val="002729CC"/>
    <w:pPr>
      <w:widowControl w:val="0"/>
      <w:adjustRightInd w:val="0"/>
      <w:spacing w:after="160" w:line="240" w:lineRule="exact"/>
      <w:jc w:val="right"/>
    </w:pPr>
    <w:rPr>
      <w:sz w:val="20"/>
      <w:szCs w:val="20"/>
      <w:lang w:val="en-GB" w:eastAsia="en-US"/>
    </w:rPr>
  </w:style>
  <w:style w:type="paragraph" w:customStyle="1" w:styleId="31">
    <w:name w:val="Основной текст с отступом 31"/>
    <w:basedOn w:val="Normal"/>
    <w:uiPriority w:val="99"/>
    <w:rsid w:val="002729CC"/>
    <w:pPr>
      <w:tabs>
        <w:tab w:val="left" w:pos="142"/>
      </w:tabs>
      <w:overflowPunct w:val="0"/>
      <w:autoSpaceDE w:val="0"/>
      <w:autoSpaceDN w:val="0"/>
      <w:adjustRightInd w:val="0"/>
      <w:ind w:firstLine="567"/>
      <w:jc w:val="both"/>
      <w:textAlignment w:val="baseline"/>
    </w:pPr>
    <w:rPr>
      <w:szCs w:val="20"/>
    </w:rPr>
  </w:style>
  <w:style w:type="paragraph" w:customStyle="1" w:styleId="a2">
    <w:name w:val="Знак Знак Знак Знак Знак Знак Знак Знак Знак Знак Знак Знак Знак"/>
    <w:basedOn w:val="Normal"/>
    <w:uiPriority w:val="99"/>
    <w:rsid w:val="002729CC"/>
    <w:pPr>
      <w:widowControl w:val="0"/>
      <w:adjustRightInd w:val="0"/>
      <w:spacing w:after="160" w:line="240" w:lineRule="exact"/>
      <w:jc w:val="right"/>
    </w:pPr>
    <w:rPr>
      <w:sz w:val="20"/>
      <w:szCs w:val="20"/>
      <w:lang w:val="en-GB" w:eastAsia="en-US"/>
    </w:rPr>
  </w:style>
  <w:style w:type="paragraph" w:customStyle="1" w:styleId="a3">
    <w:name w:val="Знак Знак Знак"/>
    <w:basedOn w:val="Normal"/>
    <w:uiPriority w:val="99"/>
    <w:rsid w:val="002729CC"/>
    <w:pPr>
      <w:widowControl w:val="0"/>
      <w:adjustRightInd w:val="0"/>
      <w:spacing w:after="160" w:line="240" w:lineRule="exact"/>
      <w:jc w:val="right"/>
    </w:pPr>
    <w:rPr>
      <w:sz w:val="20"/>
      <w:szCs w:val="20"/>
      <w:lang w:val="en-GB" w:eastAsia="en-US"/>
    </w:rPr>
  </w:style>
  <w:style w:type="paragraph" w:customStyle="1" w:styleId="12">
    <w:name w:val="Знак Знак Знак1"/>
    <w:basedOn w:val="Normal"/>
    <w:uiPriority w:val="99"/>
    <w:rsid w:val="002729CC"/>
    <w:pPr>
      <w:widowControl w:val="0"/>
      <w:adjustRightInd w:val="0"/>
      <w:spacing w:after="160" w:line="240" w:lineRule="exact"/>
      <w:jc w:val="right"/>
    </w:pPr>
    <w:rPr>
      <w:sz w:val="20"/>
      <w:szCs w:val="20"/>
      <w:lang w:val="en-GB" w:eastAsia="en-US"/>
    </w:rPr>
  </w:style>
  <w:style w:type="character" w:styleId="PageNumber">
    <w:name w:val="page number"/>
    <w:basedOn w:val="DefaultParagraphFont"/>
    <w:uiPriority w:val="99"/>
    <w:rsid w:val="002729CC"/>
    <w:rPr>
      <w:rFonts w:cs="Times New Roman"/>
    </w:rPr>
  </w:style>
  <w:style w:type="paragraph" w:customStyle="1" w:styleId="CharChar2">
    <w:name w:val="Char Char2"/>
    <w:basedOn w:val="Normal"/>
    <w:uiPriority w:val="99"/>
    <w:rsid w:val="002729CC"/>
    <w:pPr>
      <w:widowControl w:val="0"/>
      <w:adjustRightInd w:val="0"/>
      <w:spacing w:after="160" w:line="240" w:lineRule="exact"/>
      <w:jc w:val="right"/>
    </w:pPr>
    <w:rPr>
      <w:lang w:val="en-GB" w:eastAsia="en-US"/>
    </w:rPr>
  </w:style>
  <w:style w:type="paragraph" w:customStyle="1" w:styleId="3">
    <w:name w:val="Знак3"/>
    <w:basedOn w:val="Normal"/>
    <w:uiPriority w:val="99"/>
    <w:rsid w:val="002729CC"/>
    <w:pPr>
      <w:widowControl w:val="0"/>
      <w:adjustRightInd w:val="0"/>
      <w:spacing w:after="160" w:line="240" w:lineRule="exact"/>
      <w:jc w:val="right"/>
    </w:pPr>
    <w:rPr>
      <w:sz w:val="20"/>
      <w:szCs w:val="20"/>
      <w:lang w:val="en-GB" w:eastAsia="en-US"/>
    </w:rPr>
  </w:style>
  <w:style w:type="paragraph" w:customStyle="1" w:styleId="111">
    <w:name w:val="Знак11"/>
    <w:basedOn w:val="Normal"/>
    <w:uiPriority w:val="99"/>
    <w:rsid w:val="004F1147"/>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E469AE"/>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1 Знак"/>
    <w:basedOn w:val="Normal"/>
    <w:uiPriority w:val="99"/>
    <w:rsid w:val="00B22CCF"/>
    <w:pPr>
      <w:widowControl w:val="0"/>
      <w:adjustRightInd w:val="0"/>
      <w:spacing w:after="160" w:line="240" w:lineRule="exact"/>
      <w:jc w:val="right"/>
    </w:pPr>
    <w:rPr>
      <w:sz w:val="20"/>
      <w:szCs w:val="20"/>
      <w:lang w:val="en-GB" w:eastAsia="en-US"/>
    </w:rPr>
  </w:style>
  <w:style w:type="character" w:styleId="Hyperlink">
    <w:name w:val="Hyperlink"/>
    <w:basedOn w:val="DefaultParagraphFont"/>
    <w:uiPriority w:val="99"/>
    <w:rsid w:val="00B22CCF"/>
    <w:rPr>
      <w:rFonts w:cs="Times New Roman"/>
      <w:color w:val="024990"/>
      <w:u w:val="none"/>
      <w:effect w:val="none"/>
    </w:rPr>
  </w:style>
  <w:style w:type="character" w:customStyle="1" w:styleId="20">
    <w:name w:val="Знак Знак2"/>
    <w:uiPriority w:val="99"/>
    <w:locked/>
    <w:rsid w:val="00BD700F"/>
    <w:rPr>
      <w:sz w:val="24"/>
      <w:lang w:val="ru-RU" w:eastAsia="ru-RU"/>
    </w:rPr>
  </w:style>
  <w:style w:type="character" w:customStyle="1" w:styleId="news-date-time1">
    <w:name w:val="news-date-time1"/>
    <w:uiPriority w:val="99"/>
    <w:rsid w:val="009B76ED"/>
    <w:rPr>
      <w:color w:val="486DAA"/>
    </w:rPr>
  </w:style>
  <w:style w:type="paragraph" w:customStyle="1" w:styleId="CharChar4CharCharCharCharCharChar1CharChar">
    <w:name w:val="Char Char4 Знак Знак Char Char Знак Знак Char Char Знак Знак Char Char1 Знак Знак Char Char"/>
    <w:basedOn w:val="Normal"/>
    <w:uiPriority w:val="99"/>
    <w:rsid w:val="00D725DE"/>
    <w:pPr>
      <w:widowControl w:val="0"/>
      <w:adjustRightInd w:val="0"/>
      <w:spacing w:after="160" w:line="240" w:lineRule="exact"/>
      <w:jc w:val="right"/>
    </w:pPr>
    <w:rPr>
      <w:sz w:val="20"/>
      <w:szCs w:val="20"/>
      <w:lang w:val="en-GB" w:eastAsia="en-US"/>
    </w:rPr>
  </w:style>
  <w:style w:type="paragraph" w:styleId="BodyTextIndent2">
    <w:name w:val="Body Text Indent 2"/>
    <w:basedOn w:val="Normal"/>
    <w:link w:val="BodyTextIndent2Char"/>
    <w:uiPriority w:val="99"/>
    <w:rsid w:val="009D440C"/>
    <w:pPr>
      <w:spacing w:after="120" w:line="480" w:lineRule="auto"/>
      <w:ind w:left="283"/>
    </w:pPr>
    <w:rPr>
      <w:szCs w:val="20"/>
    </w:rPr>
  </w:style>
  <w:style w:type="character" w:customStyle="1" w:styleId="BodyTextIndent2Char">
    <w:name w:val="Body Text Indent 2 Char"/>
    <w:basedOn w:val="DefaultParagraphFont"/>
    <w:link w:val="BodyTextIndent2"/>
    <w:uiPriority w:val="99"/>
    <w:locked/>
    <w:rsid w:val="00FC7F9F"/>
    <w:rPr>
      <w:sz w:val="24"/>
    </w:rPr>
  </w:style>
  <w:style w:type="paragraph" w:customStyle="1" w:styleId="CharChar4CharCharCharCharCharChar1CharChar1">
    <w:name w:val="Char Char4 Знак Знак Char Char Знак Знак Char Char Знак Знак Char Char1 Знак Знак Char Char1"/>
    <w:basedOn w:val="Normal"/>
    <w:uiPriority w:val="99"/>
    <w:rsid w:val="0059312A"/>
    <w:pPr>
      <w:widowControl w:val="0"/>
      <w:adjustRightInd w:val="0"/>
      <w:spacing w:after="160" w:line="240" w:lineRule="exact"/>
      <w:jc w:val="right"/>
    </w:pPr>
    <w:rPr>
      <w:sz w:val="20"/>
      <w:szCs w:val="20"/>
      <w:lang w:val="en-GB" w:eastAsia="en-US"/>
    </w:rPr>
  </w:style>
  <w:style w:type="paragraph" w:customStyle="1" w:styleId="msobodytextindent2cxspmiddle">
    <w:name w:val="msobodytextindent2cxspmiddle"/>
    <w:basedOn w:val="Normal"/>
    <w:uiPriority w:val="99"/>
    <w:rsid w:val="0059312A"/>
    <w:pPr>
      <w:spacing w:before="100" w:beforeAutospacing="1" w:after="100" w:afterAutospacing="1"/>
    </w:pPr>
  </w:style>
  <w:style w:type="paragraph" w:customStyle="1" w:styleId="msobodytextindent2cxsplast">
    <w:name w:val="msobodytextindent2cxsplast"/>
    <w:basedOn w:val="Normal"/>
    <w:uiPriority w:val="99"/>
    <w:rsid w:val="0059312A"/>
    <w:pPr>
      <w:spacing w:before="100" w:beforeAutospacing="1" w:after="100" w:afterAutospacing="1"/>
    </w:pPr>
  </w:style>
  <w:style w:type="paragraph" w:customStyle="1" w:styleId="a4">
    <w:name w:val="Знак Знак Знак Знак Знак Знак Знак"/>
    <w:basedOn w:val="Normal"/>
    <w:uiPriority w:val="99"/>
    <w:rsid w:val="00054768"/>
    <w:pPr>
      <w:widowControl w:val="0"/>
      <w:adjustRightInd w:val="0"/>
      <w:spacing w:after="160" w:line="240" w:lineRule="exact"/>
      <w:jc w:val="right"/>
    </w:pPr>
    <w:rPr>
      <w:sz w:val="20"/>
      <w:szCs w:val="20"/>
      <w:lang w:val="en-GB" w:eastAsia="en-US"/>
    </w:rPr>
  </w:style>
  <w:style w:type="paragraph" w:customStyle="1" w:styleId="14">
    <w:name w:val="1"/>
    <w:basedOn w:val="Normal"/>
    <w:uiPriority w:val="99"/>
    <w:rsid w:val="00054768"/>
    <w:pPr>
      <w:widowControl w:val="0"/>
      <w:adjustRightInd w:val="0"/>
      <w:spacing w:after="160" w:line="240" w:lineRule="exact"/>
      <w:jc w:val="right"/>
    </w:pPr>
    <w:rPr>
      <w:sz w:val="20"/>
      <w:szCs w:val="20"/>
      <w:lang w:val="en-GB" w:eastAsia="en-US"/>
    </w:rPr>
  </w:style>
  <w:style w:type="paragraph" w:customStyle="1" w:styleId="30">
    <w:name w:val="Знак Знак Знак Знак Знак Знак Знак3"/>
    <w:basedOn w:val="Normal"/>
    <w:uiPriority w:val="99"/>
    <w:rsid w:val="005E3136"/>
    <w:pPr>
      <w:widowControl w:val="0"/>
      <w:adjustRightInd w:val="0"/>
      <w:spacing w:after="160" w:line="240" w:lineRule="exact"/>
      <w:jc w:val="right"/>
    </w:pPr>
    <w:rPr>
      <w:sz w:val="20"/>
      <w:szCs w:val="20"/>
      <w:lang w:val="en-GB" w:eastAsia="en-US"/>
    </w:rPr>
  </w:style>
  <w:style w:type="paragraph" w:styleId="NormalWeb">
    <w:name w:val="Normal (Web)"/>
    <w:aliases w:val="Знак4,Обычный (веб) Знак,Знак4 Знак,Обычный (веб) Знак1,Знак4 Знак Знак,Знак4 Знак Знак Знак Знак1 Знак Знак,Обычный (Web) Знак,Знак4 Знак Знак Знак Знак Знак,Знак4 Знак11,Обычный (Web),Знак Знак4 Знак"/>
    <w:basedOn w:val="Normal"/>
    <w:link w:val="NormalWebChar"/>
    <w:uiPriority w:val="99"/>
    <w:rsid w:val="00CF7B8F"/>
    <w:pPr>
      <w:spacing w:before="100" w:beforeAutospacing="1" w:after="100" w:afterAutospacing="1"/>
    </w:pPr>
    <w:rPr>
      <w:szCs w:val="20"/>
    </w:rPr>
  </w:style>
  <w:style w:type="paragraph" w:customStyle="1" w:styleId="ConsNormal">
    <w:name w:val="ConsNormal"/>
    <w:uiPriority w:val="99"/>
    <w:rsid w:val="00EE2631"/>
    <w:pPr>
      <w:widowControl w:val="0"/>
      <w:ind w:firstLine="720"/>
    </w:pPr>
    <w:rPr>
      <w:sz w:val="20"/>
      <w:szCs w:val="20"/>
    </w:rPr>
  </w:style>
  <w:style w:type="paragraph" w:styleId="BodyTextIndent3">
    <w:name w:val="Body Text Indent 3"/>
    <w:basedOn w:val="Normal"/>
    <w:link w:val="BodyTextIndent3Char"/>
    <w:uiPriority w:val="99"/>
    <w:rsid w:val="00286757"/>
    <w:pPr>
      <w:spacing w:after="120"/>
      <w:ind w:left="283"/>
    </w:pPr>
    <w:rPr>
      <w:sz w:val="16"/>
      <w:szCs w:val="20"/>
    </w:rPr>
  </w:style>
  <w:style w:type="character" w:customStyle="1" w:styleId="BodyTextIndent3Char">
    <w:name w:val="Body Text Indent 3 Char"/>
    <w:basedOn w:val="DefaultParagraphFont"/>
    <w:link w:val="BodyTextIndent3"/>
    <w:uiPriority w:val="99"/>
    <w:locked/>
    <w:rsid w:val="00FC7F9F"/>
    <w:rPr>
      <w:sz w:val="16"/>
    </w:rPr>
  </w:style>
  <w:style w:type="paragraph" w:customStyle="1" w:styleId="BodyText23">
    <w:name w:val="Body Text 23"/>
    <w:basedOn w:val="Normal"/>
    <w:uiPriority w:val="99"/>
    <w:rsid w:val="007741B2"/>
    <w:pPr>
      <w:jc w:val="both"/>
    </w:pPr>
  </w:style>
  <w:style w:type="character" w:customStyle="1" w:styleId="32">
    <w:name w:val="Знак Знак3"/>
    <w:uiPriority w:val="99"/>
    <w:locked/>
    <w:rsid w:val="001C71BC"/>
    <w:rPr>
      <w:rFonts w:ascii="Courier New" w:hAnsi="Courier New"/>
      <w:lang w:val="ru-RU" w:eastAsia="ru-RU"/>
    </w:rPr>
  </w:style>
  <w:style w:type="paragraph" w:customStyle="1" w:styleId="Iauiue1">
    <w:name w:val="Iau?iue1"/>
    <w:link w:val="Iauiue10"/>
    <w:uiPriority w:val="99"/>
    <w:rsid w:val="00AC710C"/>
    <w:pPr>
      <w:widowControl w:val="0"/>
    </w:pPr>
  </w:style>
  <w:style w:type="paragraph" w:customStyle="1" w:styleId="23">
    <w:name w:val="Знак2"/>
    <w:basedOn w:val="Normal"/>
    <w:uiPriority w:val="99"/>
    <w:rsid w:val="0094120E"/>
    <w:pPr>
      <w:widowControl w:val="0"/>
      <w:adjustRightInd w:val="0"/>
      <w:spacing w:after="160" w:line="240" w:lineRule="exact"/>
      <w:jc w:val="right"/>
    </w:pPr>
    <w:rPr>
      <w:sz w:val="20"/>
      <w:szCs w:val="20"/>
      <w:lang w:val="en-GB" w:eastAsia="en-US"/>
    </w:rPr>
  </w:style>
  <w:style w:type="paragraph" w:styleId="ListParagraph">
    <w:name w:val="List Paragraph"/>
    <w:basedOn w:val="Normal"/>
    <w:uiPriority w:val="99"/>
    <w:qFormat/>
    <w:rsid w:val="0004350A"/>
    <w:pPr>
      <w:overflowPunct w:val="0"/>
      <w:autoSpaceDE w:val="0"/>
      <w:autoSpaceDN w:val="0"/>
      <w:adjustRightInd w:val="0"/>
      <w:ind w:left="720"/>
      <w:contextualSpacing/>
      <w:textAlignment w:val="baseline"/>
    </w:pPr>
    <w:rPr>
      <w:sz w:val="20"/>
      <w:szCs w:val="20"/>
    </w:rPr>
  </w:style>
  <w:style w:type="paragraph" w:customStyle="1" w:styleId="114">
    <w:name w:val="Знак Знак Знак Знак Знак Знак Знак Знак Знак1 Знак Знак Знак1 Знак Знак Знак4 Знак Знак Знак Знак"/>
    <w:basedOn w:val="Normal"/>
    <w:uiPriority w:val="99"/>
    <w:rsid w:val="004D2E25"/>
    <w:pPr>
      <w:widowControl w:val="0"/>
      <w:adjustRightInd w:val="0"/>
      <w:spacing w:after="160" w:line="240" w:lineRule="exact"/>
      <w:jc w:val="right"/>
    </w:pPr>
    <w:rPr>
      <w:sz w:val="20"/>
      <w:szCs w:val="20"/>
      <w:lang w:val="en-GB" w:eastAsia="en-US"/>
    </w:rPr>
  </w:style>
  <w:style w:type="character" w:styleId="Strong">
    <w:name w:val="Strong"/>
    <w:basedOn w:val="DefaultParagraphFont"/>
    <w:uiPriority w:val="99"/>
    <w:qFormat/>
    <w:rsid w:val="0070633F"/>
    <w:rPr>
      <w:rFonts w:cs="Times New Roman"/>
      <w:b/>
    </w:rPr>
  </w:style>
  <w:style w:type="paragraph" w:customStyle="1" w:styleId="CharChar4CharCharCharCharCharChar1">
    <w:name w:val="Char Char4 Знак Знак Char Char Знак Знак Char Char Знак Знак Char Char1"/>
    <w:basedOn w:val="Normal"/>
    <w:uiPriority w:val="99"/>
    <w:rsid w:val="0046532E"/>
    <w:pPr>
      <w:widowControl w:val="0"/>
      <w:adjustRightInd w:val="0"/>
      <w:spacing w:after="160" w:line="240" w:lineRule="exact"/>
      <w:jc w:val="right"/>
    </w:pPr>
    <w:rPr>
      <w:sz w:val="20"/>
      <w:szCs w:val="20"/>
      <w:lang w:val="en-GB" w:eastAsia="en-US"/>
    </w:rPr>
  </w:style>
  <w:style w:type="paragraph" w:customStyle="1" w:styleId="24">
    <w:name w:val="2"/>
    <w:basedOn w:val="Normal"/>
    <w:next w:val="Heading2"/>
    <w:autoRedefine/>
    <w:uiPriority w:val="99"/>
    <w:rsid w:val="00AE54BD"/>
    <w:pPr>
      <w:spacing w:line="216" w:lineRule="auto"/>
      <w:ind w:firstLine="709"/>
      <w:jc w:val="both"/>
    </w:pPr>
    <w:rPr>
      <w:b/>
      <w:iCs/>
      <w:sz w:val="26"/>
      <w:szCs w:val="26"/>
      <w:lang w:eastAsia="en-US"/>
    </w:rPr>
  </w:style>
  <w:style w:type="character" w:customStyle="1" w:styleId="5">
    <w:name w:val="Знак Знак5"/>
    <w:uiPriority w:val="99"/>
    <w:rsid w:val="00842A38"/>
    <w:rPr>
      <w:sz w:val="24"/>
    </w:rPr>
  </w:style>
  <w:style w:type="paragraph" w:customStyle="1" w:styleId="CharChar4CharCharCharCharCharChar11">
    <w:name w:val="Char Char4 Знак Знак Char Char Знак Знак Char Char Знак Знак Char Char11"/>
    <w:basedOn w:val="Normal"/>
    <w:uiPriority w:val="99"/>
    <w:rsid w:val="00842A38"/>
    <w:pPr>
      <w:widowControl w:val="0"/>
      <w:adjustRightInd w:val="0"/>
      <w:spacing w:after="160" w:line="240" w:lineRule="exact"/>
      <w:jc w:val="right"/>
    </w:pPr>
    <w:rPr>
      <w:sz w:val="20"/>
      <w:szCs w:val="20"/>
      <w:lang w:val="en-GB" w:eastAsia="en-US"/>
    </w:rPr>
  </w:style>
  <w:style w:type="paragraph" w:customStyle="1" w:styleId="a5">
    <w:name w:val="Знак Знак Знак Знак Знак Знак Знак Знак Знак Знак Знак Знак Знак Знак Знак Знак Знак Знак Знак Знак Знак Знак Знак Знак Знак"/>
    <w:basedOn w:val="Normal"/>
    <w:uiPriority w:val="99"/>
    <w:rsid w:val="00235B4F"/>
    <w:pPr>
      <w:widowControl w:val="0"/>
      <w:adjustRightInd w:val="0"/>
      <w:spacing w:after="160" w:line="240" w:lineRule="exact"/>
      <w:jc w:val="right"/>
    </w:pPr>
    <w:rPr>
      <w:sz w:val="20"/>
      <w:szCs w:val="20"/>
      <w:lang w:val="en-GB" w:eastAsia="en-US"/>
    </w:rPr>
  </w:style>
  <w:style w:type="paragraph" w:styleId="ListContinue2">
    <w:name w:val="List Continue 2"/>
    <w:basedOn w:val="Normal"/>
    <w:uiPriority w:val="99"/>
    <w:rsid w:val="00235B4F"/>
    <w:pPr>
      <w:spacing w:after="120"/>
      <w:ind w:left="566"/>
    </w:pPr>
  </w:style>
  <w:style w:type="paragraph" w:customStyle="1" w:styleId="15">
    <w:name w:val="Основной текст с отступом1"/>
    <w:basedOn w:val="Normal"/>
    <w:uiPriority w:val="99"/>
    <w:rsid w:val="00235B4F"/>
    <w:pPr>
      <w:spacing w:after="120"/>
      <w:ind w:left="283"/>
    </w:pPr>
  </w:style>
  <w:style w:type="paragraph" w:customStyle="1" w:styleId="16">
    <w:name w:val="1 Знак"/>
    <w:basedOn w:val="Normal"/>
    <w:uiPriority w:val="99"/>
    <w:rsid w:val="00235B4F"/>
    <w:pPr>
      <w:widowControl w:val="0"/>
      <w:adjustRightInd w:val="0"/>
      <w:spacing w:after="160" w:line="240" w:lineRule="exact"/>
      <w:jc w:val="right"/>
    </w:pPr>
    <w:rPr>
      <w:sz w:val="20"/>
      <w:szCs w:val="20"/>
      <w:lang w:val="en-GB" w:eastAsia="en-US"/>
    </w:rPr>
  </w:style>
  <w:style w:type="paragraph" w:customStyle="1" w:styleId="50">
    <w:name w:val="заголовок 5"/>
    <w:basedOn w:val="Normal"/>
    <w:next w:val="Normal"/>
    <w:uiPriority w:val="99"/>
    <w:rsid w:val="00235B4F"/>
    <w:pPr>
      <w:keepNext/>
      <w:jc w:val="center"/>
    </w:pPr>
    <w:rPr>
      <w:b/>
      <w:szCs w:val="20"/>
    </w:rPr>
  </w:style>
  <w:style w:type="character" w:customStyle="1" w:styleId="a6">
    <w:name w:val="Цветовое выделение"/>
    <w:uiPriority w:val="99"/>
    <w:rsid w:val="00235B4F"/>
    <w:rPr>
      <w:b/>
      <w:color w:val="000080"/>
      <w:sz w:val="26"/>
    </w:rPr>
  </w:style>
  <w:style w:type="paragraph" w:customStyle="1" w:styleId="a7">
    <w:name w:val="Знак Знак Знак Знак Знак Знак Знак Знак Знак Знак"/>
    <w:basedOn w:val="Normal"/>
    <w:uiPriority w:val="99"/>
    <w:rsid w:val="00235B4F"/>
    <w:pPr>
      <w:widowControl w:val="0"/>
      <w:adjustRightInd w:val="0"/>
      <w:spacing w:after="160" w:line="240" w:lineRule="exact"/>
      <w:jc w:val="right"/>
    </w:pPr>
    <w:rPr>
      <w:sz w:val="20"/>
      <w:szCs w:val="20"/>
      <w:lang w:val="en-GB" w:eastAsia="en-US"/>
    </w:rPr>
  </w:style>
  <w:style w:type="character" w:customStyle="1" w:styleId="6">
    <w:name w:val="Знак Знак6"/>
    <w:uiPriority w:val="99"/>
    <w:rsid w:val="00235B4F"/>
    <w:rPr>
      <w:sz w:val="24"/>
      <w:lang w:val="ru-RU" w:eastAsia="ru-RU"/>
    </w:rPr>
  </w:style>
  <w:style w:type="paragraph" w:customStyle="1" w:styleId="1110">
    <w:name w:val="Знак Знак Знак Знак Знак Знак Знак Знак Знак1 Знак Знак Знак Знак Знак Знак Знак Знак Знак Знак Знак1 Знак1"/>
    <w:basedOn w:val="Normal"/>
    <w:uiPriority w:val="99"/>
    <w:rsid w:val="00235B4F"/>
    <w:pPr>
      <w:widowControl w:val="0"/>
      <w:adjustRightInd w:val="0"/>
      <w:spacing w:after="160" w:line="240" w:lineRule="exact"/>
      <w:jc w:val="right"/>
    </w:pPr>
    <w:rPr>
      <w:sz w:val="20"/>
      <w:szCs w:val="20"/>
      <w:lang w:val="en-GB" w:eastAsia="en-US"/>
    </w:rPr>
  </w:style>
  <w:style w:type="paragraph" w:customStyle="1" w:styleId="Normal2">
    <w:name w:val="Normal2"/>
    <w:uiPriority w:val="99"/>
    <w:rsid w:val="00235B4F"/>
    <w:rPr>
      <w:sz w:val="20"/>
      <w:szCs w:val="20"/>
    </w:rPr>
  </w:style>
  <w:style w:type="paragraph" w:customStyle="1" w:styleId="ConsPlusNormal">
    <w:name w:val="ConsPlusNormal"/>
    <w:uiPriority w:val="99"/>
    <w:rsid w:val="00235B4F"/>
    <w:pPr>
      <w:widowControl w:val="0"/>
      <w:autoSpaceDE w:val="0"/>
      <w:autoSpaceDN w:val="0"/>
      <w:adjustRightInd w:val="0"/>
      <w:ind w:firstLine="720"/>
    </w:pPr>
    <w:rPr>
      <w:rFonts w:ascii="Arial" w:hAnsi="Arial" w:cs="Arial"/>
      <w:sz w:val="20"/>
      <w:szCs w:val="20"/>
    </w:rPr>
  </w:style>
  <w:style w:type="character" w:customStyle="1" w:styleId="8">
    <w:name w:val="Знак Знак8"/>
    <w:uiPriority w:val="99"/>
    <w:locked/>
    <w:rsid w:val="00235B4F"/>
    <w:rPr>
      <w:lang w:val="ru-RU" w:eastAsia="ru-RU"/>
    </w:rPr>
  </w:style>
  <w:style w:type="paragraph" w:customStyle="1" w:styleId="210">
    <w:name w:val="Знак Знак Знак Знак Знак Знак Знак Знак Знак2 Знак Знак Знак Знак Знак Знак Знак Знак Знак Знак Знак Знак Знак Знак Знак Знак Знак Знак Знак Знак Знак Знак1"/>
    <w:basedOn w:val="Normal"/>
    <w:uiPriority w:val="99"/>
    <w:rsid w:val="00235B4F"/>
    <w:pPr>
      <w:widowControl w:val="0"/>
      <w:adjustRightInd w:val="0"/>
      <w:spacing w:after="160" w:line="240" w:lineRule="exact"/>
      <w:jc w:val="right"/>
    </w:pPr>
    <w:rPr>
      <w:sz w:val="20"/>
      <w:szCs w:val="20"/>
      <w:lang w:val="en-GB" w:eastAsia="en-US"/>
    </w:rPr>
  </w:style>
  <w:style w:type="paragraph" w:customStyle="1" w:styleId="CharChar4">
    <w:name w:val="Char Char4"/>
    <w:basedOn w:val="Normal"/>
    <w:uiPriority w:val="99"/>
    <w:rsid w:val="00235B4F"/>
    <w:pPr>
      <w:widowControl w:val="0"/>
      <w:adjustRightInd w:val="0"/>
      <w:spacing w:after="160" w:line="240" w:lineRule="exact"/>
      <w:jc w:val="right"/>
    </w:pPr>
    <w:rPr>
      <w:sz w:val="20"/>
      <w:szCs w:val="20"/>
      <w:lang w:val="en-GB" w:eastAsia="en-US"/>
    </w:rPr>
  </w:style>
  <w:style w:type="paragraph" w:customStyle="1" w:styleId="17">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235B4F"/>
    <w:pPr>
      <w:widowControl w:val="0"/>
      <w:adjustRightInd w:val="0"/>
      <w:spacing w:after="160" w:line="240" w:lineRule="exact"/>
      <w:jc w:val="right"/>
    </w:pPr>
    <w:rPr>
      <w:sz w:val="20"/>
      <w:szCs w:val="20"/>
      <w:lang w:val="en-GB" w:eastAsia="en-US"/>
    </w:rPr>
  </w:style>
  <w:style w:type="paragraph" w:customStyle="1" w:styleId="ConsPlusTitle">
    <w:name w:val="ConsPlusTitle"/>
    <w:uiPriority w:val="99"/>
    <w:rsid w:val="00235B4F"/>
    <w:pPr>
      <w:widowControl w:val="0"/>
      <w:autoSpaceDE w:val="0"/>
      <w:autoSpaceDN w:val="0"/>
      <w:adjustRightInd w:val="0"/>
    </w:pPr>
    <w:rPr>
      <w:b/>
      <w:bCs/>
      <w:sz w:val="24"/>
      <w:szCs w:val="24"/>
    </w:rPr>
  </w:style>
  <w:style w:type="paragraph" w:customStyle="1" w:styleId="Iauiue">
    <w:name w:val="Iau?iue"/>
    <w:uiPriority w:val="99"/>
    <w:rsid w:val="00235B4F"/>
    <w:rPr>
      <w:sz w:val="20"/>
      <w:szCs w:val="20"/>
    </w:rPr>
  </w:style>
  <w:style w:type="paragraph" w:styleId="Caption">
    <w:name w:val="caption"/>
    <w:basedOn w:val="Normal"/>
    <w:next w:val="Normal"/>
    <w:uiPriority w:val="99"/>
    <w:qFormat/>
    <w:rsid w:val="00235B4F"/>
    <w:pPr>
      <w:ind w:firstLine="360"/>
      <w:jc w:val="both"/>
    </w:pPr>
    <w:rPr>
      <w:rFonts w:ascii="Calibri" w:hAnsi="Calibri"/>
      <w:b/>
      <w:bCs/>
      <w:sz w:val="18"/>
      <w:szCs w:val="18"/>
      <w:lang w:val="en-US" w:eastAsia="en-US"/>
    </w:rPr>
  </w:style>
  <w:style w:type="paragraph" w:customStyle="1" w:styleId="25">
    <w:name w:val="Знак Знак Знак Знак Знак Знак Знак2"/>
    <w:basedOn w:val="Normal"/>
    <w:uiPriority w:val="99"/>
    <w:rsid w:val="00235B4F"/>
    <w:pPr>
      <w:widowControl w:val="0"/>
      <w:adjustRightInd w:val="0"/>
      <w:spacing w:after="160" w:line="240" w:lineRule="exact"/>
      <w:jc w:val="right"/>
    </w:pPr>
    <w:rPr>
      <w:sz w:val="20"/>
      <w:szCs w:val="20"/>
      <w:lang w:val="en-GB" w:eastAsia="en-US"/>
    </w:rPr>
  </w:style>
  <w:style w:type="paragraph" w:customStyle="1" w:styleId="18">
    <w:name w:val="Знак Знак Знак Знак Знак Знак Знак1"/>
    <w:basedOn w:val="Normal"/>
    <w:uiPriority w:val="99"/>
    <w:rsid w:val="00235B4F"/>
    <w:pPr>
      <w:widowControl w:val="0"/>
      <w:adjustRightInd w:val="0"/>
      <w:spacing w:after="160" w:line="240" w:lineRule="exact"/>
      <w:jc w:val="right"/>
    </w:pPr>
    <w:rPr>
      <w:sz w:val="20"/>
      <w:szCs w:val="20"/>
      <w:lang w:val="en-GB" w:eastAsia="en-US"/>
    </w:rPr>
  </w:style>
  <w:style w:type="character" w:customStyle="1" w:styleId="BodyTextChar1">
    <w:name w:val="Body Text Char1"/>
    <w:uiPriority w:val="99"/>
    <w:locked/>
    <w:rsid w:val="00235B4F"/>
    <w:rPr>
      <w:sz w:val="24"/>
      <w:lang w:val="ru-RU" w:eastAsia="ru-RU"/>
    </w:rPr>
  </w:style>
  <w:style w:type="character" w:customStyle="1" w:styleId="BodyTextChar2">
    <w:name w:val="Body Text Char2"/>
    <w:uiPriority w:val="99"/>
    <w:locked/>
    <w:rsid w:val="00235B4F"/>
    <w:rPr>
      <w:sz w:val="24"/>
      <w:lang w:val="ru-RU" w:eastAsia="ru-RU"/>
    </w:rPr>
  </w:style>
  <w:style w:type="character" w:customStyle="1" w:styleId="BodyTextChar3">
    <w:name w:val="Body Text Char3"/>
    <w:uiPriority w:val="99"/>
    <w:locked/>
    <w:rsid w:val="00235B4F"/>
    <w:rPr>
      <w:sz w:val="24"/>
      <w:lang w:val="ru-RU" w:eastAsia="ru-RU"/>
    </w:rPr>
  </w:style>
  <w:style w:type="paragraph" w:customStyle="1" w:styleId="CharChar">
    <w:name w:val="Char Char"/>
    <w:basedOn w:val="Normal"/>
    <w:uiPriority w:val="99"/>
    <w:rsid w:val="00235B4F"/>
    <w:pPr>
      <w:widowControl w:val="0"/>
      <w:adjustRightInd w:val="0"/>
      <w:spacing w:after="160" w:line="240" w:lineRule="exact"/>
      <w:jc w:val="right"/>
    </w:pPr>
    <w:rPr>
      <w:sz w:val="20"/>
      <w:szCs w:val="20"/>
      <w:lang w:val="en-GB" w:eastAsia="en-US"/>
    </w:rPr>
  </w:style>
  <w:style w:type="paragraph" w:customStyle="1" w:styleId="1141">
    <w:name w:val="Знак Знак Знак Знак Знак Знак Знак Знак Знак1 Знак Знак Знак1 Знак Знак Знак4 Знак Знак Знак Знак1"/>
    <w:basedOn w:val="Normal"/>
    <w:uiPriority w:val="99"/>
    <w:rsid w:val="00235B4F"/>
    <w:pPr>
      <w:widowControl w:val="0"/>
      <w:adjustRightInd w:val="0"/>
      <w:spacing w:after="160" w:line="240" w:lineRule="exact"/>
      <w:jc w:val="right"/>
    </w:pPr>
    <w:rPr>
      <w:sz w:val="20"/>
      <w:szCs w:val="20"/>
      <w:lang w:val="en-GB" w:eastAsia="en-US"/>
    </w:rPr>
  </w:style>
  <w:style w:type="character" w:styleId="FollowedHyperlink">
    <w:name w:val="FollowedHyperlink"/>
    <w:basedOn w:val="DefaultParagraphFont"/>
    <w:uiPriority w:val="99"/>
    <w:rsid w:val="00235B4F"/>
    <w:rPr>
      <w:rFonts w:cs="Times New Roman"/>
      <w:color w:val="800080"/>
      <w:u w:val="single"/>
    </w:rPr>
  </w:style>
  <w:style w:type="character" w:customStyle="1" w:styleId="4">
    <w:name w:val="Знак Знак4"/>
    <w:uiPriority w:val="99"/>
    <w:locked/>
    <w:rsid w:val="00FE698F"/>
    <w:rPr>
      <w:sz w:val="24"/>
      <w:lang w:val="ru-RU" w:eastAsia="ru-RU"/>
    </w:rPr>
  </w:style>
  <w:style w:type="paragraph" w:customStyle="1" w:styleId="33">
    <w:name w:val="3"/>
    <w:basedOn w:val="Normal"/>
    <w:uiPriority w:val="99"/>
    <w:rsid w:val="00EF6AFB"/>
    <w:pPr>
      <w:widowControl w:val="0"/>
      <w:adjustRightInd w:val="0"/>
      <w:spacing w:after="160" w:line="240" w:lineRule="exact"/>
      <w:jc w:val="right"/>
    </w:pPr>
    <w:rPr>
      <w:sz w:val="22"/>
      <w:szCs w:val="22"/>
      <w:lang w:eastAsia="en-US"/>
    </w:rPr>
  </w:style>
  <w:style w:type="paragraph" w:customStyle="1" w:styleId="a8">
    <w:name w:val="Базовый"/>
    <w:uiPriority w:val="99"/>
    <w:rsid w:val="00CE2ACC"/>
    <w:pPr>
      <w:tabs>
        <w:tab w:val="left" w:pos="709"/>
      </w:tabs>
      <w:suppressAutoHyphens/>
      <w:spacing w:after="200" w:line="276" w:lineRule="atLeast"/>
    </w:pPr>
    <w:rPr>
      <w:rFonts w:ascii="Calibri" w:hAnsi="Calibri"/>
      <w:lang w:eastAsia="en-US"/>
    </w:rPr>
  </w:style>
  <w:style w:type="paragraph" w:styleId="NoSpacing">
    <w:name w:val="No Spacing"/>
    <w:link w:val="NoSpacingChar"/>
    <w:uiPriority w:val="99"/>
    <w:qFormat/>
    <w:rsid w:val="00B6108B"/>
  </w:style>
  <w:style w:type="character" w:customStyle="1" w:styleId="NoSpacingChar">
    <w:name w:val="No Spacing Char"/>
    <w:link w:val="NoSpacing"/>
    <w:uiPriority w:val="99"/>
    <w:locked/>
    <w:rsid w:val="0084511E"/>
    <w:rPr>
      <w:sz w:val="22"/>
    </w:rPr>
  </w:style>
  <w:style w:type="paragraph" w:styleId="BodyTextFirstIndent">
    <w:name w:val="Body Text First Indent"/>
    <w:basedOn w:val="BodyText"/>
    <w:link w:val="BodyTextFirstIndentChar"/>
    <w:uiPriority w:val="99"/>
    <w:rsid w:val="00D47AF5"/>
    <w:pPr>
      <w:ind w:firstLine="210"/>
    </w:pPr>
  </w:style>
  <w:style w:type="character" w:customStyle="1" w:styleId="BodyTextFirstIndentChar">
    <w:name w:val="Body Text First Indent Char"/>
    <w:basedOn w:val="BodyTextChar4"/>
    <w:link w:val="BodyTextFirstIndent"/>
    <w:uiPriority w:val="99"/>
    <w:locked/>
    <w:rsid w:val="00B458E5"/>
    <w:rPr>
      <w:lang w:val="ru-RU" w:eastAsia="ru-RU"/>
    </w:rPr>
  </w:style>
  <w:style w:type="paragraph" w:customStyle="1" w:styleId="140">
    <w:name w:val="Знак Знак14 Знак Знак"/>
    <w:basedOn w:val="Normal"/>
    <w:uiPriority w:val="99"/>
    <w:rsid w:val="00D94217"/>
    <w:pPr>
      <w:widowControl w:val="0"/>
      <w:adjustRightInd w:val="0"/>
      <w:spacing w:after="160" w:line="240" w:lineRule="exact"/>
      <w:jc w:val="right"/>
    </w:pPr>
    <w:rPr>
      <w:sz w:val="20"/>
      <w:szCs w:val="20"/>
      <w:lang w:val="en-GB" w:eastAsia="en-US"/>
    </w:rPr>
  </w:style>
  <w:style w:type="paragraph" w:customStyle="1" w:styleId="141">
    <w:name w:val="Знак Знак14 Знак Знак1"/>
    <w:basedOn w:val="Normal"/>
    <w:uiPriority w:val="99"/>
    <w:rsid w:val="008B0FA6"/>
    <w:pPr>
      <w:widowControl w:val="0"/>
      <w:adjustRightInd w:val="0"/>
      <w:spacing w:after="160" w:line="240" w:lineRule="exact"/>
      <w:jc w:val="right"/>
    </w:pPr>
    <w:rPr>
      <w:sz w:val="20"/>
      <w:szCs w:val="20"/>
      <w:lang w:val="en-GB" w:eastAsia="en-US"/>
    </w:rPr>
  </w:style>
  <w:style w:type="character" w:styleId="Emphasis">
    <w:name w:val="Emphasis"/>
    <w:basedOn w:val="DefaultParagraphFont"/>
    <w:uiPriority w:val="99"/>
    <w:qFormat/>
    <w:rsid w:val="003779BE"/>
    <w:rPr>
      <w:rFonts w:cs="Times New Roman"/>
      <w:i/>
    </w:rPr>
  </w:style>
  <w:style w:type="paragraph" w:customStyle="1" w:styleId="310">
    <w:name w:val="Знак Знак31"/>
    <w:basedOn w:val="Normal"/>
    <w:uiPriority w:val="99"/>
    <w:rsid w:val="00E824FA"/>
    <w:pPr>
      <w:widowControl w:val="0"/>
      <w:adjustRightInd w:val="0"/>
      <w:spacing w:after="160" w:line="240" w:lineRule="exact"/>
      <w:jc w:val="right"/>
    </w:pPr>
    <w:rPr>
      <w:sz w:val="22"/>
      <w:szCs w:val="22"/>
      <w:lang w:eastAsia="en-US"/>
    </w:rPr>
  </w:style>
  <w:style w:type="paragraph" w:customStyle="1" w:styleId="CharChar41">
    <w:name w:val="Char Char41"/>
    <w:basedOn w:val="Normal"/>
    <w:uiPriority w:val="99"/>
    <w:rsid w:val="0036737E"/>
    <w:pPr>
      <w:widowControl w:val="0"/>
      <w:adjustRightInd w:val="0"/>
      <w:spacing w:after="160" w:line="240" w:lineRule="exact"/>
      <w:jc w:val="right"/>
    </w:pPr>
    <w:rPr>
      <w:sz w:val="20"/>
      <w:szCs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C625EF"/>
    <w:pPr>
      <w:spacing w:before="100" w:beforeAutospacing="1" w:after="100" w:afterAutospacing="1"/>
    </w:pPr>
    <w:rPr>
      <w:rFonts w:ascii="Tahoma" w:hAnsi="Tahoma"/>
      <w:sz w:val="20"/>
      <w:szCs w:val="20"/>
      <w:lang w:val="en-US" w:eastAsia="en-US"/>
    </w:rPr>
  </w:style>
  <w:style w:type="paragraph" w:customStyle="1" w:styleId="19">
    <w:name w:val="Знак Знак Знак Знак Знак Знак Знак Знак Знак1 Знак"/>
    <w:basedOn w:val="Normal"/>
    <w:uiPriority w:val="99"/>
    <w:rsid w:val="00B47CB6"/>
    <w:pPr>
      <w:widowControl w:val="0"/>
      <w:adjustRightInd w:val="0"/>
      <w:spacing w:after="160" w:line="240" w:lineRule="exact"/>
      <w:jc w:val="right"/>
    </w:pPr>
    <w:rPr>
      <w:sz w:val="20"/>
      <w:szCs w:val="20"/>
      <w:lang w:val="en-GB" w:eastAsia="en-US"/>
    </w:rPr>
  </w:style>
  <w:style w:type="character" w:customStyle="1" w:styleId="7">
    <w:name w:val="Знак Знак7"/>
    <w:uiPriority w:val="99"/>
    <w:locked/>
    <w:rsid w:val="000E37C0"/>
    <w:rPr>
      <w:sz w:val="24"/>
      <w:lang w:val="ru-RU" w:eastAsia="ru-RU"/>
    </w:rPr>
  </w:style>
  <w:style w:type="character" w:customStyle="1" w:styleId="1a">
    <w:name w:val="Знак Знак1"/>
    <w:uiPriority w:val="99"/>
    <w:locked/>
    <w:rsid w:val="000E37C0"/>
    <w:rPr>
      <w:sz w:val="24"/>
      <w:lang w:val="ru-RU" w:eastAsia="ru-RU"/>
    </w:rPr>
  </w:style>
  <w:style w:type="paragraph" w:customStyle="1" w:styleId="a9">
    <w:name w:val="Знак Знак Знак Знак Знак Знак"/>
    <w:basedOn w:val="Normal"/>
    <w:uiPriority w:val="99"/>
    <w:rsid w:val="00F73ACF"/>
    <w:pPr>
      <w:widowControl w:val="0"/>
      <w:adjustRightInd w:val="0"/>
      <w:spacing w:after="160" w:line="240" w:lineRule="exact"/>
      <w:jc w:val="right"/>
    </w:pPr>
    <w:rPr>
      <w:sz w:val="20"/>
      <w:szCs w:val="20"/>
      <w:lang w:val="en-GB" w:eastAsia="en-US"/>
    </w:rPr>
  </w:style>
  <w:style w:type="paragraph" w:customStyle="1" w:styleId="FR1">
    <w:name w:val="FR1"/>
    <w:uiPriority w:val="99"/>
    <w:rsid w:val="00703650"/>
    <w:pPr>
      <w:widowControl w:val="0"/>
      <w:snapToGrid w:val="0"/>
      <w:jc w:val="both"/>
    </w:pPr>
    <w:rPr>
      <w:sz w:val="20"/>
      <w:szCs w:val="20"/>
    </w:rPr>
  </w:style>
  <w:style w:type="paragraph" w:customStyle="1" w:styleId="1b">
    <w:name w:val="Без интервала1"/>
    <w:uiPriority w:val="99"/>
    <w:rsid w:val="00E81ACA"/>
    <w:rPr>
      <w:rFonts w:ascii="Calibri" w:hAnsi="Calibri"/>
      <w:lang w:val="en-US" w:eastAsia="en-US"/>
    </w:rPr>
  </w:style>
  <w:style w:type="character" w:customStyle="1" w:styleId="FontStyle13">
    <w:name w:val="Font Style13"/>
    <w:uiPriority w:val="99"/>
    <w:rsid w:val="00C07D7E"/>
    <w:rPr>
      <w:rFonts w:ascii="Times New Roman" w:hAnsi="Times New Roman"/>
      <w:sz w:val="26"/>
    </w:rPr>
  </w:style>
  <w:style w:type="table" w:styleId="TableElegant">
    <w:name w:val="Table Elegant"/>
    <w:basedOn w:val="TableNormal"/>
    <w:uiPriority w:val="99"/>
    <w:rsid w:val="00D03939"/>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220">
    <w:name w:val="Основной текст 22"/>
    <w:basedOn w:val="Normal"/>
    <w:uiPriority w:val="99"/>
    <w:rsid w:val="00A1102C"/>
    <w:pPr>
      <w:overflowPunct w:val="0"/>
      <w:autoSpaceDE w:val="0"/>
      <w:autoSpaceDN w:val="0"/>
      <w:adjustRightInd w:val="0"/>
      <w:jc w:val="both"/>
      <w:textAlignment w:val="baseline"/>
    </w:pPr>
    <w:rPr>
      <w:szCs w:val="20"/>
    </w:rPr>
  </w:style>
  <w:style w:type="paragraph" w:customStyle="1" w:styleId="230">
    <w:name w:val="Основной текст 23"/>
    <w:basedOn w:val="Normal"/>
    <w:uiPriority w:val="99"/>
    <w:rsid w:val="00382917"/>
    <w:pPr>
      <w:overflowPunct w:val="0"/>
      <w:autoSpaceDE w:val="0"/>
      <w:autoSpaceDN w:val="0"/>
      <w:adjustRightInd w:val="0"/>
      <w:jc w:val="both"/>
      <w:textAlignment w:val="baseline"/>
    </w:pPr>
    <w:rPr>
      <w:szCs w:val="20"/>
    </w:rPr>
  </w:style>
  <w:style w:type="paragraph" w:customStyle="1" w:styleId="240">
    <w:name w:val="Основной текст 24"/>
    <w:basedOn w:val="Normal"/>
    <w:uiPriority w:val="99"/>
    <w:rsid w:val="00DB6888"/>
    <w:pPr>
      <w:overflowPunct w:val="0"/>
      <w:autoSpaceDE w:val="0"/>
      <w:autoSpaceDN w:val="0"/>
      <w:adjustRightInd w:val="0"/>
      <w:jc w:val="both"/>
      <w:textAlignment w:val="baseline"/>
    </w:pPr>
    <w:rPr>
      <w:szCs w:val="20"/>
    </w:rPr>
  </w:style>
  <w:style w:type="paragraph" w:customStyle="1" w:styleId="250">
    <w:name w:val="Основной текст 25"/>
    <w:basedOn w:val="Normal"/>
    <w:uiPriority w:val="99"/>
    <w:rsid w:val="00984F31"/>
    <w:pPr>
      <w:overflowPunct w:val="0"/>
      <w:autoSpaceDE w:val="0"/>
      <w:autoSpaceDN w:val="0"/>
      <w:adjustRightInd w:val="0"/>
      <w:jc w:val="both"/>
      <w:textAlignment w:val="baseline"/>
    </w:pPr>
    <w:rPr>
      <w:szCs w:val="20"/>
    </w:rPr>
  </w:style>
  <w:style w:type="paragraph" w:customStyle="1" w:styleId="ConsNonformat">
    <w:name w:val="ConsNonformat"/>
    <w:uiPriority w:val="99"/>
    <w:rsid w:val="000B0AFE"/>
    <w:pPr>
      <w:widowControl w:val="0"/>
    </w:pPr>
    <w:rPr>
      <w:rFonts w:ascii="Courier New" w:hAnsi="Courier New"/>
      <w:sz w:val="20"/>
      <w:szCs w:val="20"/>
    </w:rPr>
  </w:style>
  <w:style w:type="character" w:customStyle="1" w:styleId="aa">
    <w:name w:val="Основной текст_"/>
    <w:link w:val="34"/>
    <w:uiPriority w:val="99"/>
    <w:locked/>
    <w:rsid w:val="00CC02CA"/>
    <w:rPr>
      <w:rFonts w:ascii="Century Schoolbook" w:hAnsi="Century Schoolbook"/>
      <w:sz w:val="21"/>
      <w:shd w:val="clear" w:color="auto" w:fill="FFFFFF"/>
    </w:rPr>
  </w:style>
  <w:style w:type="paragraph" w:customStyle="1" w:styleId="34">
    <w:name w:val="Основной текст3"/>
    <w:basedOn w:val="Normal"/>
    <w:link w:val="aa"/>
    <w:uiPriority w:val="99"/>
    <w:rsid w:val="00CC02CA"/>
    <w:pPr>
      <w:widowControl w:val="0"/>
      <w:shd w:val="clear" w:color="auto" w:fill="FFFFFF"/>
      <w:spacing w:before="60" w:after="60" w:line="240" w:lineRule="atLeast"/>
      <w:ind w:hanging="520"/>
      <w:jc w:val="both"/>
    </w:pPr>
    <w:rPr>
      <w:rFonts w:ascii="Century Schoolbook" w:hAnsi="Century Schoolbook"/>
      <w:sz w:val="21"/>
      <w:szCs w:val="20"/>
      <w:shd w:val="clear" w:color="auto" w:fill="FFFFFF"/>
    </w:rPr>
  </w:style>
  <w:style w:type="paragraph" w:customStyle="1" w:styleId="msonormalcxspmiddle">
    <w:name w:val="msonormalcxspmiddle"/>
    <w:basedOn w:val="Normal"/>
    <w:uiPriority w:val="99"/>
    <w:rsid w:val="00CF146E"/>
    <w:pPr>
      <w:spacing w:before="100" w:beforeAutospacing="1" w:after="100" w:afterAutospacing="1"/>
    </w:pPr>
  </w:style>
  <w:style w:type="paragraph" w:customStyle="1" w:styleId="1c">
    <w:name w:val="Абзац списка1"/>
    <w:basedOn w:val="Normal"/>
    <w:uiPriority w:val="99"/>
    <w:rsid w:val="00A23F85"/>
    <w:pPr>
      <w:spacing w:after="200" w:line="276" w:lineRule="auto"/>
      <w:ind w:left="720"/>
    </w:pPr>
    <w:rPr>
      <w:rFonts w:ascii="Calibri" w:hAnsi="Calibri" w:cs="Calibri"/>
      <w:sz w:val="22"/>
      <w:szCs w:val="22"/>
      <w:lang w:eastAsia="en-US"/>
    </w:rPr>
  </w:style>
  <w:style w:type="paragraph" w:styleId="Subtitle">
    <w:name w:val="Subtitle"/>
    <w:basedOn w:val="Normal"/>
    <w:next w:val="Normal"/>
    <w:link w:val="SubtitleChar1"/>
    <w:uiPriority w:val="99"/>
    <w:qFormat/>
    <w:rsid w:val="00847BD5"/>
    <w:pPr>
      <w:spacing w:after="60"/>
      <w:jc w:val="center"/>
      <w:outlineLvl w:val="1"/>
    </w:pPr>
    <w:rPr>
      <w:rFonts w:ascii="Cambria" w:hAnsi="Cambria"/>
      <w:szCs w:val="20"/>
    </w:rPr>
  </w:style>
  <w:style w:type="character" w:customStyle="1" w:styleId="SubtitleChar">
    <w:name w:val="Subtitle Char"/>
    <w:basedOn w:val="DefaultParagraphFont"/>
    <w:link w:val="Subtitle"/>
    <w:uiPriority w:val="99"/>
    <w:locked/>
    <w:rsid w:val="009619F2"/>
    <w:rPr>
      <w:rFonts w:ascii="Cambria" w:hAnsi="Cambria"/>
      <w:sz w:val="24"/>
    </w:rPr>
  </w:style>
  <w:style w:type="character" w:customStyle="1" w:styleId="SubtitleChar1">
    <w:name w:val="Subtitle Char1"/>
    <w:link w:val="Subtitle"/>
    <w:uiPriority w:val="99"/>
    <w:locked/>
    <w:rsid w:val="00847BD5"/>
    <w:rPr>
      <w:rFonts w:ascii="Cambria" w:hAnsi="Cambria"/>
      <w:sz w:val="24"/>
    </w:rPr>
  </w:style>
  <w:style w:type="paragraph" w:customStyle="1" w:styleId="CharChar4CharCharCharCharCharChar1CharChar0">
    <w:name w:val="Char Char4 Знак Знак Char Char Знак Знак Char Char Знак Знак Char Char1 Знак Знак Char Char Знак Знак"/>
    <w:basedOn w:val="Normal"/>
    <w:uiPriority w:val="99"/>
    <w:rsid w:val="00E36699"/>
    <w:pPr>
      <w:widowControl w:val="0"/>
      <w:adjustRightInd w:val="0"/>
      <w:spacing w:after="160" w:line="240" w:lineRule="exact"/>
      <w:jc w:val="right"/>
    </w:pPr>
    <w:rPr>
      <w:sz w:val="20"/>
      <w:szCs w:val="20"/>
      <w:lang w:val="en-GB" w:eastAsia="en-US"/>
    </w:rPr>
  </w:style>
  <w:style w:type="paragraph" w:styleId="BodyText3">
    <w:name w:val="Body Text 3"/>
    <w:basedOn w:val="Normal"/>
    <w:link w:val="BodyText3Char"/>
    <w:uiPriority w:val="99"/>
    <w:locked/>
    <w:rsid w:val="005D4FA9"/>
    <w:pPr>
      <w:widowControl w:val="0"/>
      <w:autoSpaceDE w:val="0"/>
      <w:autoSpaceDN w:val="0"/>
      <w:adjustRightInd w:val="0"/>
      <w:spacing w:after="120"/>
    </w:pPr>
    <w:rPr>
      <w:sz w:val="16"/>
      <w:szCs w:val="20"/>
      <w:lang w:eastAsia="en-US"/>
    </w:rPr>
  </w:style>
  <w:style w:type="character" w:customStyle="1" w:styleId="BodyText3Char">
    <w:name w:val="Body Text 3 Char"/>
    <w:basedOn w:val="DefaultParagraphFont"/>
    <w:link w:val="BodyText3"/>
    <w:uiPriority w:val="99"/>
    <w:locked/>
    <w:rsid w:val="005D4FA9"/>
    <w:rPr>
      <w:rFonts w:eastAsia="Times New Roman"/>
      <w:sz w:val="16"/>
      <w:lang w:eastAsia="en-US"/>
    </w:rPr>
  </w:style>
  <w:style w:type="paragraph" w:customStyle="1" w:styleId="26">
    <w:name w:val="Основной текст2"/>
    <w:basedOn w:val="Normal"/>
    <w:uiPriority w:val="99"/>
    <w:rsid w:val="003D4D77"/>
    <w:pPr>
      <w:widowControl w:val="0"/>
      <w:shd w:val="clear" w:color="auto" w:fill="FFFFFF"/>
      <w:spacing w:before="480" w:line="298" w:lineRule="exact"/>
      <w:ind w:firstLine="540"/>
      <w:jc w:val="both"/>
    </w:pPr>
    <w:rPr>
      <w:color w:val="000000"/>
      <w:sz w:val="25"/>
      <w:szCs w:val="25"/>
    </w:rPr>
  </w:style>
  <w:style w:type="character" w:customStyle="1" w:styleId="1d">
    <w:name w:val="Основной текст Знак1"/>
    <w:uiPriority w:val="99"/>
    <w:rsid w:val="008601B4"/>
    <w:rPr>
      <w:rFonts w:ascii="Times New Roman" w:hAnsi="Times New Roman"/>
      <w:u w:val="none"/>
    </w:rPr>
  </w:style>
  <w:style w:type="paragraph" w:customStyle="1" w:styleId="27">
    <w:name w:val="Абзац списка2"/>
    <w:basedOn w:val="Normal"/>
    <w:uiPriority w:val="99"/>
    <w:rsid w:val="00CE261F"/>
    <w:pPr>
      <w:spacing w:after="200" w:line="276" w:lineRule="auto"/>
      <w:ind w:left="720"/>
      <w:contextualSpacing/>
    </w:pPr>
    <w:rPr>
      <w:rFonts w:ascii="Calibri" w:hAnsi="Calibri"/>
      <w:sz w:val="22"/>
      <w:szCs w:val="22"/>
    </w:rPr>
  </w:style>
  <w:style w:type="character" w:customStyle="1" w:styleId="ab">
    <w:name w:val="Основной текст + Полужирный"/>
    <w:uiPriority w:val="99"/>
    <w:rsid w:val="000B1E49"/>
    <w:rPr>
      <w:rFonts w:ascii="Times New Roman" w:hAnsi="Times New Roman"/>
      <w:b/>
      <w:color w:val="000000"/>
      <w:spacing w:val="0"/>
      <w:w w:val="100"/>
      <w:position w:val="0"/>
      <w:sz w:val="23"/>
      <w:u w:val="none"/>
      <w:lang w:val="ru-RU"/>
    </w:rPr>
  </w:style>
  <w:style w:type="paragraph" w:customStyle="1" w:styleId="211">
    <w:name w:val="Абзац списка21"/>
    <w:basedOn w:val="Normal"/>
    <w:uiPriority w:val="99"/>
    <w:rsid w:val="006960D0"/>
    <w:pPr>
      <w:spacing w:after="200" w:line="276" w:lineRule="auto"/>
      <w:ind w:left="720"/>
      <w:contextualSpacing/>
    </w:pPr>
    <w:rPr>
      <w:rFonts w:ascii="Calibri" w:hAnsi="Calibri"/>
      <w:sz w:val="22"/>
      <w:szCs w:val="22"/>
    </w:rPr>
  </w:style>
  <w:style w:type="character" w:customStyle="1" w:styleId="9">
    <w:name w:val="Знак Знак9"/>
    <w:uiPriority w:val="99"/>
    <w:rsid w:val="004C1CD6"/>
    <w:rPr>
      <w:rFonts w:ascii="Courier New" w:hAnsi="Courier New"/>
    </w:rPr>
  </w:style>
  <w:style w:type="paragraph" w:customStyle="1" w:styleId="Style5">
    <w:name w:val="Style5"/>
    <w:basedOn w:val="Normal"/>
    <w:uiPriority w:val="99"/>
    <w:rsid w:val="000525E4"/>
    <w:pPr>
      <w:widowControl w:val="0"/>
      <w:autoSpaceDE w:val="0"/>
      <w:autoSpaceDN w:val="0"/>
      <w:adjustRightInd w:val="0"/>
      <w:spacing w:line="319" w:lineRule="exact"/>
      <w:ind w:firstLine="595"/>
      <w:jc w:val="both"/>
    </w:pPr>
  </w:style>
  <w:style w:type="character" w:customStyle="1" w:styleId="1e">
    <w:name w:val="Основной текст1"/>
    <w:uiPriority w:val="99"/>
    <w:rsid w:val="00FA73C5"/>
    <w:rPr>
      <w:rFonts w:ascii="Times New Roman" w:hAnsi="Times New Roman"/>
      <w:color w:val="000000"/>
      <w:spacing w:val="0"/>
      <w:w w:val="100"/>
      <w:position w:val="0"/>
      <w:sz w:val="25"/>
      <w:u w:val="none"/>
      <w:shd w:val="clear" w:color="auto" w:fill="FFFFFF"/>
      <w:lang w:val="ru-RU"/>
    </w:rPr>
  </w:style>
  <w:style w:type="character" w:styleId="IntenseEmphasis">
    <w:name w:val="Intense Emphasis"/>
    <w:basedOn w:val="DefaultParagraphFont"/>
    <w:uiPriority w:val="99"/>
    <w:qFormat/>
    <w:rsid w:val="00310B29"/>
    <w:rPr>
      <w:b/>
      <w:i/>
      <w:color w:val="4F81BD"/>
    </w:rPr>
  </w:style>
  <w:style w:type="character" w:customStyle="1" w:styleId="51">
    <w:name w:val="Основной текст (5)_"/>
    <w:link w:val="52"/>
    <w:uiPriority w:val="99"/>
    <w:locked/>
    <w:rsid w:val="00C65845"/>
    <w:rPr>
      <w:sz w:val="26"/>
      <w:shd w:val="clear" w:color="auto" w:fill="FFFFFF"/>
    </w:rPr>
  </w:style>
  <w:style w:type="paragraph" w:customStyle="1" w:styleId="52">
    <w:name w:val="Основной текст (5)"/>
    <w:basedOn w:val="Normal"/>
    <w:link w:val="51"/>
    <w:uiPriority w:val="99"/>
    <w:rsid w:val="00C65845"/>
    <w:pPr>
      <w:widowControl w:val="0"/>
      <w:shd w:val="clear" w:color="auto" w:fill="FFFFFF"/>
      <w:spacing w:before="360" w:line="480" w:lineRule="exact"/>
      <w:ind w:firstLine="700"/>
      <w:jc w:val="both"/>
    </w:pPr>
    <w:rPr>
      <w:sz w:val="26"/>
      <w:szCs w:val="26"/>
    </w:rPr>
  </w:style>
  <w:style w:type="character" w:customStyle="1" w:styleId="70">
    <w:name w:val="Основной текст (7)_"/>
    <w:link w:val="71"/>
    <w:uiPriority w:val="99"/>
    <w:locked/>
    <w:rsid w:val="0007436C"/>
    <w:rPr>
      <w:spacing w:val="10"/>
      <w:sz w:val="25"/>
      <w:shd w:val="clear" w:color="auto" w:fill="FFFFFF"/>
    </w:rPr>
  </w:style>
  <w:style w:type="character" w:customStyle="1" w:styleId="711pt">
    <w:name w:val="Основной текст (7) + 11 pt"/>
    <w:uiPriority w:val="99"/>
    <w:rsid w:val="0007436C"/>
    <w:rPr>
      <w:rFonts w:ascii="Times New Roman" w:hAnsi="Times New Roman"/>
      <w:color w:val="000000"/>
      <w:spacing w:val="10"/>
      <w:w w:val="100"/>
      <w:position w:val="0"/>
      <w:sz w:val="22"/>
      <w:u w:val="none"/>
      <w:lang w:val="ru-RU"/>
    </w:rPr>
  </w:style>
  <w:style w:type="paragraph" w:customStyle="1" w:styleId="71">
    <w:name w:val="Основной текст (7)"/>
    <w:basedOn w:val="Normal"/>
    <w:link w:val="70"/>
    <w:uiPriority w:val="99"/>
    <w:rsid w:val="0007436C"/>
    <w:pPr>
      <w:widowControl w:val="0"/>
      <w:shd w:val="clear" w:color="auto" w:fill="FFFFFF"/>
      <w:spacing w:before="240" w:line="272" w:lineRule="exact"/>
      <w:jc w:val="right"/>
    </w:pPr>
    <w:rPr>
      <w:spacing w:val="10"/>
      <w:sz w:val="25"/>
      <w:szCs w:val="20"/>
    </w:rPr>
  </w:style>
  <w:style w:type="character" w:customStyle="1" w:styleId="713pt">
    <w:name w:val="Основной текст (7) + 13 pt"/>
    <w:aliases w:val="Полужирный,Интервал 0 pt,Основной текст (8) + Consolas,12 pt"/>
    <w:uiPriority w:val="99"/>
    <w:rsid w:val="0007436C"/>
    <w:rPr>
      <w:rFonts w:ascii="Times New Roman" w:hAnsi="Times New Roman"/>
      <w:b/>
      <w:color w:val="000000"/>
      <w:spacing w:val="0"/>
      <w:w w:val="100"/>
      <w:position w:val="0"/>
      <w:sz w:val="26"/>
      <w:u w:val="none"/>
      <w:effect w:val="none"/>
      <w:lang w:val="ru-RU"/>
    </w:rPr>
  </w:style>
  <w:style w:type="character" w:customStyle="1" w:styleId="40">
    <w:name w:val="Основной текст (4)_"/>
    <w:link w:val="41"/>
    <w:uiPriority w:val="99"/>
    <w:locked/>
    <w:rsid w:val="00143DB0"/>
    <w:rPr>
      <w:b/>
      <w:shd w:val="clear" w:color="auto" w:fill="FFFFFF"/>
    </w:rPr>
  </w:style>
  <w:style w:type="paragraph" w:customStyle="1" w:styleId="41">
    <w:name w:val="Основной текст (4)"/>
    <w:basedOn w:val="Normal"/>
    <w:link w:val="40"/>
    <w:uiPriority w:val="99"/>
    <w:rsid w:val="00143DB0"/>
    <w:pPr>
      <w:widowControl w:val="0"/>
      <w:shd w:val="clear" w:color="auto" w:fill="FFFFFF"/>
      <w:spacing w:line="274" w:lineRule="exact"/>
      <w:jc w:val="both"/>
    </w:pPr>
    <w:rPr>
      <w:b/>
      <w:sz w:val="20"/>
      <w:szCs w:val="20"/>
    </w:rPr>
  </w:style>
  <w:style w:type="character" w:customStyle="1" w:styleId="NormalWebChar">
    <w:name w:val="Normal (Web) Char"/>
    <w:aliases w:val="Знак4 Char,Обычный (веб) Знак Char,Знак4 Знак Char,Обычный (веб) Знак1 Char,Знак4 Знак Знак Char,Знак4 Знак Знак Знак Знак1 Знак Знак Char,Обычный (Web) Знак Char,Знак4 Знак Знак Знак Знак Знак Char,Знак4 Знак11 Char,Обычный (Web) Char"/>
    <w:link w:val="NormalWeb"/>
    <w:uiPriority w:val="99"/>
    <w:locked/>
    <w:rsid w:val="007A121E"/>
    <w:rPr>
      <w:sz w:val="24"/>
    </w:rPr>
  </w:style>
  <w:style w:type="character" w:customStyle="1" w:styleId="212">
    <w:name w:val="Основной текст (2) + 12"/>
    <w:aliases w:val="5 pt"/>
    <w:uiPriority w:val="99"/>
    <w:rsid w:val="007A121E"/>
    <w:rPr>
      <w:rFonts w:ascii="Times New Roman" w:hAnsi="Times New Roman"/>
      <w:sz w:val="25"/>
    </w:rPr>
  </w:style>
  <w:style w:type="character" w:customStyle="1" w:styleId="Iauiue10">
    <w:name w:val="Iau?iue1 Знак"/>
    <w:link w:val="Iauiue1"/>
    <w:uiPriority w:val="99"/>
    <w:locked/>
    <w:rsid w:val="007225DE"/>
    <w:rPr>
      <w:sz w:val="22"/>
    </w:rPr>
  </w:style>
  <w:style w:type="paragraph" w:customStyle="1" w:styleId="BodyText21">
    <w:name w:val="Body Text 21"/>
    <w:basedOn w:val="Normal"/>
    <w:uiPriority w:val="99"/>
    <w:rsid w:val="004E6A70"/>
    <w:pPr>
      <w:ind w:firstLine="709"/>
      <w:jc w:val="both"/>
    </w:pPr>
    <w:rPr>
      <w:szCs w:val="20"/>
    </w:rPr>
  </w:style>
  <w:style w:type="character" w:customStyle="1" w:styleId="42">
    <w:name w:val="Знак4 Знак2"/>
    <w:aliases w:val="Знак4 Знак Знак2,Обычный (веб) Знак1 Знак1,Знак4 Знак Знак Знак1,Знак4 Знак Знак Знак Знак1 Знак Знак Знак,Обычный (Web) Знак Знак,Знак4 Знак Знак Знак Знак Знак Знак,Знак4 Знак11 Знак,Обычный (Web) Знак1"/>
    <w:uiPriority w:val="99"/>
    <w:locked/>
    <w:rsid w:val="009076EB"/>
    <w:rPr>
      <w:rFonts w:ascii="Arial Unicode MS" w:eastAsia="Times New Roman"/>
      <w:color w:val="auto"/>
      <w:sz w:val="17"/>
    </w:rPr>
  </w:style>
  <w:style w:type="paragraph" w:customStyle="1" w:styleId="xl24">
    <w:name w:val="xl24"/>
    <w:basedOn w:val="Normal"/>
    <w:uiPriority w:val="99"/>
    <w:rsid w:val="009076EB"/>
    <w:pPr>
      <w:spacing w:before="100" w:beforeAutospacing="1" w:after="100" w:afterAutospacing="1"/>
      <w:jc w:val="center"/>
    </w:pPr>
    <w:rPr>
      <w:rFonts w:ascii="Arial" w:hAnsi="Arial" w:cs="Arial"/>
      <w:sz w:val="22"/>
      <w:szCs w:val="22"/>
    </w:rPr>
  </w:style>
  <w:style w:type="paragraph" w:customStyle="1" w:styleId="Default">
    <w:name w:val="Default"/>
    <w:uiPriority w:val="99"/>
    <w:rsid w:val="0074350D"/>
    <w:pPr>
      <w:autoSpaceDE w:val="0"/>
      <w:autoSpaceDN w:val="0"/>
      <w:adjustRightInd w:val="0"/>
    </w:pPr>
    <w:rPr>
      <w:color w:val="000000"/>
      <w:sz w:val="24"/>
      <w:szCs w:val="24"/>
    </w:rPr>
  </w:style>
  <w:style w:type="character" w:customStyle="1" w:styleId="FontStyle12">
    <w:name w:val="Font Style12"/>
    <w:uiPriority w:val="99"/>
    <w:rsid w:val="00B674E8"/>
    <w:rPr>
      <w:rFonts w:ascii="Times New Roman" w:hAnsi="Times New Roman"/>
      <w:sz w:val="26"/>
    </w:rPr>
  </w:style>
  <w:style w:type="character" w:customStyle="1" w:styleId="FontStyle16">
    <w:name w:val="Font Style16"/>
    <w:uiPriority w:val="99"/>
    <w:rsid w:val="001B110A"/>
    <w:rPr>
      <w:rFonts w:ascii="Times New Roman" w:hAnsi="Times New Roman"/>
      <w:color w:val="000000"/>
      <w:sz w:val="24"/>
    </w:rPr>
  </w:style>
  <w:style w:type="character" w:styleId="SubtleReference">
    <w:name w:val="Subtle Reference"/>
    <w:basedOn w:val="DefaultParagraphFont"/>
    <w:uiPriority w:val="99"/>
    <w:qFormat/>
    <w:rsid w:val="00B25EB0"/>
    <w:rPr>
      <w:smallCaps/>
      <w:color w:val="C0504D"/>
      <w:u w:val="single"/>
    </w:rPr>
  </w:style>
  <w:style w:type="paragraph" w:customStyle="1" w:styleId="paragraph">
    <w:name w:val="paragraph"/>
    <w:basedOn w:val="Normal"/>
    <w:uiPriority w:val="99"/>
    <w:rsid w:val="00190766"/>
    <w:pPr>
      <w:spacing w:before="100" w:beforeAutospacing="1" w:after="100" w:afterAutospacing="1"/>
    </w:pPr>
  </w:style>
  <w:style w:type="character" w:customStyle="1" w:styleId="normaltextrun">
    <w:name w:val="normaltextrun"/>
    <w:uiPriority w:val="99"/>
    <w:rsid w:val="00190766"/>
  </w:style>
  <w:style w:type="paragraph" w:customStyle="1" w:styleId="Standard">
    <w:name w:val="Standard"/>
    <w:uiPriority w:val="99"/>
    <w:rsid w:val="0038247E"/>
    <w:pPr>
      <w:widowControl w:val="0"/>
      <w:suppressAutoHyphens/>
      <w:autoSpaceDN w:val="0"/>
      <w:textAlignment w:val="baseline"/>
    </w:pPr>
    <w:rPr>
      <w:rFonts w:cs="Tahoma"/>
      <w:kern w:val="3"/>
      <w:sz w:val="24"/>
      <w:szCs w:val="24"/>
      <w:lang w:val="en-US" w:eastAsia="en-US"/>
    </w:rPr>
  </w:style>
  <w:style w:type="paragraph" w:customStyle="1" w:styleId="120">
    <w:name w:val="Абзац списка12"/>
    <w:basedOn w:val="Normal"/>
    <w:uiPriority w:val="99"/>
    <w:rsid w:val="009305A4"/>
    <w:pPr>
      <w:spacing w:after="200" w:line="276" w:lineRule="auto"/>
      <w:ind w:left="720"/>
    </w:pPr>
    <w:rPr>
      <w:rFonts w:ascii="Calibri" w:hAnsi="Calibri" w:cs="Calibri"/>
      <w:sz w:val="22"/>
      <w:szCs w:val="22"/>
      <w:lang w:eastAsia="en-US"/>
    </w:rPr>
  </w:style>
  <w:style w:type="paragraph" w:customStyle="1" w:styleId="Style7">
    <w:name w:val="Style7"/>
    <w:basedOn w:val="Normal"/>
    <w:uiPriority w:val="99"/>
    <w:rsid w:val="003836B6"/>
    <w:pPr>
      <w:widowControl w:val="0"/>
      <w:autoSpaceDE w:val="0"/>
      <w:autoSpaceDN w:val="0"/>
      <w:adjustRightInd w:val="0"/>
      <w:spacing w:line="323" w:lineRule="exact"/>
      <w:ind w:firstLine="682"/>
      <w:jc w:val="both"/>
    </w:pPr>
  </w:style>
  <w:style w:type="character" w:customStyle="1" w:styleId="FontStyle18">
    <w:name w:val="Font Style18"/>
    <w:uiPriority w:val="99"/>
    <w:rsid w:val="003836B6"/>
    <w:rPr>
      <w:rFonts w:ascii="Times New Roman" w:hAnsi="Times New Roman"/>
      <w:color w:val="000000"/>
      <w:sz w:val="26"/>
    </w:rPr>
  </w:style>
  <w:style w:type="character" w:customStyle="1" w:styleId="113">
    <w:name w:val="Знак Знак11"/>
    <w:uiPriority w:val="99"/>
    <w:rsid w:val="00E422F1"/>
    <w:rPr>
      <w:rFonts w:ascii="Courier New" w:hAnsi="Courier New"/>
    </w:rPr>
  </w:style>
  <w:style w:type="character" w:styleId="IntenseReference">
    <w:name w:val="Intense Reference"/>
    <w:basedOn w:val="DefaultParagraphFont"/>
    <w:uiPriority w:val="99"/>
    <w:qFormat/>
    <w:rsid w:val="00CB3E34"/>
    <w:rPr>
      <w:rFonts w:cs="Times New Roman"/>
      <w:b/>
      <w:bCs/>
      <w:smallCaps/>
      <w:color w:val="C0504D"/>
      <w:spacing w:val="5"/>
      <w:u w:val="single"/>
    </w:rPr>
  </w:style>
  <w:style w:type="character" w:customStyle="1" w:styleId="213">
    <w:name w:val="Основной текст (21)_"/>
    <w:link w:val="2110"/>
    <w:uiPriority w:val="99"/>
    <w:locked/>
    <w:rsid w:val="004D2346"/>
    <w:rPr>
      <w:sz w:val="27"/>
      <w:shd w:val="clear" w:color="auto" w:fill="FFFFFF"/>
    </w:rPr>
  </w:style>
  <w:style w:type="paragraph" w:customStyle="1" w:styleId="2110">
    <w:name w:val="Основной текст (21)1"/>
    <w:basedOn w:val="Normal"/>
    <w:link w:val="213"/>
    <w:uiPriority w:val="99"/>
    <w:rsid w:val="004D2346"/>
    <w:pPr>
      <w:widowControl w:val="0"/>
      <w:shd w:val="clear" w:color="auto" w:fill="FFFFFF"/>
      <w:spacing w:before="360" w:after="600" w:line="321" w:lineRule="exact"/>
      <w:jc w:val="both"/>
    </w:pPr>
    <w:rPr>
      <w:sz w:val="27"/>
      <w:szCs w:val="27"/>
    </w:rPr>
  </w:style>
  <w:style w:type="character" w:styleId="SubtleEmphasis">
    <w:name w:val="Subtle Emphasis"/>
    <w:basedOn w:val="DefaultParagraphFont"/>
    <w:uiPriority w:val="99"/>
    <w:qFormat/>
    <w:rsid w:val="00E3295C"/>
    <w:rPr>
      <w:rFonts w:cs="Times New Roman"/>
      <w:i/>
      <w:iCs/>
      <w:color w:val="808080"/>
    </w:rPr>
  </w:style>
  <w:style w:type="paragraph" w:customStyle="1" w:styleId="53">
    <w:name w:val="Основной текст5"/>
    <w:basedOn w:val="Normal"/>
    <w:uiPriority w:val="99"/>
    <w:rsid w:val="000653A1"/>
    <w:pPr>
      <w:widowControl w:val="0"/>
      <w:shd w:val="clear" w:color="auto" w:fill="FFFFFF"/>
      <w:spacing w:after="240" w:line="298" w:lineRule="exact"/>
    </w:pPr>
    <w:rPr>
      <w:color w:val="000000"/>
    </w:rPr>
  </w:style>
  <w:style w:type="character" w:customStyle="1" w:styleId="43">
    <w:name w:val="Основной текст4"/>
    <w:uiPriority w:val="99"/>
    <w:rsid w:val="000653A1"/>
    <w:rPr>
      <w:rFonts w:ascii="Times New Roman" w:hAnsi="Times New Roman"/>
      <w:color w:val="000000"/>
      <w:spacing w:val="0"/>
      <w:w w:val="100"/>
      <w:position w:val="0"/>
      <w:sz w:val="24"/>
      <w:u w:val="none"/>
      <w:effect w:val="none"/>
      <w:shd w:val="clear" w:color="auto" w:fill="FFFFFF"/>
      <w:lang w:val="ru-RU"/>
    </w:rPr>
  </w:style>
  <w:style w:type="character" w:customStyle="1" w:styleId="ac">
    <w:name w:val="Сноска"/>
    <w:link w:val="1f"/>
    <w:uiPriority w:val="99"/>
    <w:locked/>
    <w:rsid w:val="0064081D"/>
    <w:rPr>
      <w:sz w:val="28"/>
      <w:shd w:val="clear" w:color="auto" w:fill="FFFFFF"/>
    </w:rPr>
  </w:style>
  <w:style w:type="paragraph" w:customStyle="1" w:styleId="1f">
    <w:name w:val="Сноска1"/>
    <w:basedOn w:val="Normal"/>
    <w:link w:val="ac"/>
    <w:uiPriority w:val="99"/>
    <w:rsid w:val="0064081D"/>
    <w:pPr>
      <w:shd w:val="clear" w:color="auto" w:fill="FFFFFF"/>
      <w:spacing w:before="480" w:line="313" w:lineRule="exact"/>
      <w:ind w:firstLine="720"/>
      <w:jc w:val="both"/>
    </w:pPr>
    <w:rPr>
      <w:sz w:val="28"/>
      <w:szCs w:val="28"/>
    </w:rPr>
  </w:style>
</w:styles>
</file>

<file path=word/webSettings.xml><?xml version="1.0" encoding="utf-8"?>
<w:webSettings xmlns:r="http://schemas.openxmlformats.org/officeDocument/2006/relationships" xmlns:w="http://schemas.openxmlformats.org/wordprocessingml/2006/main">
  <w:divs>
    <w:div w:id="636179618">
      <w:marLeft w:val="0"/>
      <w:marRight w:val="0"/>
      <w:marTop w:val="0"/>
      <w:marBottom w:val="0"/>
      <w:divBdr>
        <w:top w:val="none" w:sz="0" w:space="0" w:color="auto"/>
        <w:left w:val="none" w:sz="0" w:space="0" w:color="auto"/>
        <w:bottom w:val="none" w:sz="0" w:space="0" w:color="auto"/>
        <w:right w:val="none" w:sz="0" w:space="0" w:color="auto"/>
      </w:divBdr>
    </w:div>
    <w:div w:id="636179619">
      <w:marLeft w:val="0"/>
      <w:marRight w:val="0"/>
      <w:marTop w:val="0"/>
      <w:marBottom w:val="0"/>
      <w:divBdr>
        <w:top w:val="none" w:sz="0" w:space="0" w:color="auto"/>
        <w:left w:val="none" w:sz="0" w:space="0" w:color="auto"/>
        <w:bottom w:val="none" w:sz="0" w:space="0" w:color="auto"/>
        <w:right w:val="none" w:sz="0" w:space="0" w:color="auto"/>
      </w:divBdr>
    </w:div>
    <w:div w:id="636179620">
      <w:marLeft w:val="0"/>
      <w:marRight w:val="0"/>
      <w:marTop w:val="0"/>
      <w:marBottom w:val="0"/>
      <w:divBdr>
        <w:top w:val="none" w:sz="0" w:space="0" w:color="auto"/>
        <w:left w:val="none" w:sz="0" w:space="0" w:color="auto"/>
        <w:bottom w:val="none" w:sz="0" w:space="0" w:color="auto"/>
        <w:right w:val="none" w:sz="0" w:space="0" w:color="auto"/>
      </w:divBdr>
    </w:div>
    <w:div w:id="636179621">
      <w:marLeft w:val="0"/>
      <w:marRight w:val="0"/>
      <w:marTop w:val="0"/>
      <w:marBottom w:val="0"/>
      <w:divBdr>
        <w:top w:val="none" w:sz="0" w:space="0" w:color="auto"/>
        <w:left w:val="none" w:sz="0" w:space="0" w:color="auto"/>
        <w:bottom w:val="none" w:sz="0" w:space="0" w:color="auto"/>
        <w:right w:val="none" w:sz="0" w:space="0" w:color="auto"/>
      </w:divBdr>
    </w:div>
    <w:div w:id="636179622">
      <w:marLeft w:val="0"/>
      <w:marRight w:val="0"/>
      <w:marTop w:val="0"/>
      <w:marBottom w:val="0"/>
      <w:divBdr>
        <w:top w:val="none" w:sz="0" w:space="0" w:color="auto"/>
        <w:left w:val="none" w:sz="0" w:space="0" w:color="auto"/>
        <w:bottom w:val="none" w:sz="0" w:space="0" w:color="auto"/>
        <w:right w:val="none" w:sz="0" w:space="0" w:color="auto"/>
      </w:divBdr>
    </w:div>
    <w:div w:id="636179623">
      <w:marLeft w:val="0"/>
      <w:marRight w:val="0"/>
      <w:marTop w:val="0"/>
      <w:marBottom w:val="0"/>
      <w:divBdr>
        <w:top w:val="none" w:sz="0" w:space="0" w:color="auto"/>
        <w:left w:val="none" w:sz="0" w:space="0" w:color="auto"/>
        <w:bottom w:val="none" w:sz="0" w:space="0" w:color="auto"/>
        <w:right w:val="none" w:sz="0" w:space="0" w:color="auto"/>
      </w:divBdr>
    </w:div>
    <w:div w:id="636179624">
      <w:marLeft w:val="0"/>
      <w:marRight w:val="0"/>
      <w:marTop w:val="0"/>
      <w:marBottom w:val="0"/>
      <w:divBdr>
        <w:top w:val="none" w:sz="0" w:space="0" w:color="auto"/>
        <w:left w:val="none" w:sz="0" w:space="0" w:color="auto"/>
        <w:bottom w:val="none" w:sz="0" w:space="0" w:color="auto"/>
        <w:right w:val="none" w:sz="0" w:space="0" w:color="auto"/>
      </w:divBdr>
    </w:div>
    <w:div w:id="636179625">
      <w:marLeft w:val="0"/>
      <w:marRight w:val="0"/>
      <w:marTop w:val="0"/>
      <w:marBottom w:val="0"/>
      <w:divBdr>
        <w:top w:val="none" w:sz="0" w:space="0" w:color="auto"/>
        <w:left w:val="none" w:sz="0" w:space="0" w:color="auto"/>
        <w:bottom w:val="none" w:sz="0" w:space="0" w:color="auto"/>
        <w:right w:val="none" w:sz="0" w:space="0" w:color="auto"/>
      </w:divBdr>
    </w:div>
    <w:div w:id="636179626">
      <w:marLeft w:val="0"/>
      <w:marRight w:val="0"/>
      <w:marTop w:val="0"/>
      <w:marBottom w:val="0"/>
      <w:divBdr>
        <w:top w:val="none" w:sz="0" w:space="0" w:color="auto"/>
        <w:left w:val="none" w:sz="0" w:space="0" w:color="auto"/>
        <w:bottom w:val="none" w:sz="0" w:space="0" w:color="auto"/>
        <w:right w:val="none" w:sz="0" w:space="0" w:color="auto"/>
      </w:divBdr>
    </w:div>
    <w:div w:id="636179627">
      <w:marLeft w:val="0"/>
      <w:marRight w:val="0"/>
      <w:marTop w:val="0"/>
      <w:marBottom w:val="0"/>
      <w:divBdr>
        <w:top w:val="none" w:sz="0" w:space="0" w:color="auto"/>
        <w:left w:val="none" w:sz="0" w:space="0" w:color="auto"/>
        <w:bottom w:val="none" w:sz="0" w:space="0" w:color="auto"/>
        <w:right w:val="none" w:sz="0" w:space="0" w:color="auto"/>
      </w:divBdr>
    </w:div>
    <w:div w:id="636179628">
      <w:marLeft w:val="0"/>
      <w:marRight w:val="0"/>
      <w:marTop w:val="0"/>
      <w:marBottom w:val="0"/>
      <w:divBdr>
        <w:top w:val="none" w:sz="0" w:space="0" w:color="auto"/>
        <w:left w:val="none" w:sz="0" w:space="0" w:color="auto"/>
        <w:bottom w:val="none" w:sz="0" w:space="0" w:color="auto"/>
        <w:right w:val="none" w:sz="0" w:space="0" w:color="auto"/>
      </w:divBdr>
    </w:div>
    <w:div w:id="636179629">
      <w:marLeft w:val="0"/>
      <w:marRight w:val="0"/>
      <w:marTop w:val="0"/>
      <w:marBottom w:val="0"/>
      <w:divBdr>
        <w:top w:val="none" w:sz="0" w:space="0" w:color="auto"/>
        <w:left w:val="none" w:sz="0" w:space="0" w:color="auto"/>
        <w:bottom w:val="none" w:sz="0" w:space="0" w:color="auto"/>
        <w:right w:val="none" w:sz="0" w:space="0" w:color="auto"/>
      </w:divBdr>
    </w:div>
    <w:div w:id="636179630">
      <w:marLeft w:val="0"/>
      <w:marRight w:val="0"/>
      <w:marTop w:val="0"/>
      <w:marBottom w:val="0"/>
      <w:divBdr>
        <w:top w:val="none" w:sz="0" w:space="0" w:color="auto"/>
        <w:left w:val="none" w:sz="0" w:space="0" w:color="auto"/>
        <w:bottom w:val="none" w:sz="0" w:space="0" w:color="auto"/>
        <w:right w:val="none" w:sz="0" w:space="0" w:color="auto"/>
      </w:divBdr>
    </w:div>
    <w:div w:id="636179631">
      <w:marLeft w:val="0"/>
      <w:marRight w:val="0"/>
      <w:marTop w:val="0"/>
      <w:marBottom w:val="0"/>
      <w:divBdr>
        <w:top w:val="none" w:sz="0" w:space="0" w:color="auto"/>
        <w:left w:val="none" w:sz="0" w:space="0" w:color="auto"/>
        <w:bottom w:val="none" w:sz="0" w:space="0" w:color="auto"/>
        <w:right w:val="none" w:sz="0" w:space="0" w:color="auto"/>
      </w:divBdr>
    </w:div>
    <w:div w:id="636179632">
      <w:marLeft w:val="0"/>
      <w:marRight w:val="0"/>
      <w:marTop w:val="0"/>
      <w:marBottom w:val="0"/>
      <w:divBdr>
        <w:top w:val="none" w:sz="0" w:space="0" w:color="auto"/>
        <w:left w:val="none" w:sz="0" w:space="0" w:color="auto"/>
        <w:bottom w:val="none" w:sz="0" w:space="0" w:color="auto"/>
        <w:right w:val="none" w:sz="0" w:space="0" w:color="auto"/>
      </w:divBdr>
    </w:div>
    <w:div w:id="636179633">
      <w:marLeft w:val="0"/>
      <w:marRight w:val="0"/>
      <w:marTop w:val="0"/>
      <w:marBottom w:val="0"/>
      <w:divBdr>
        <w:top w:val="none" w:sz="0" w:space="0" w:color="auto"/>
        <w:left w:val="none" w:sz="0" w:space="0" w:color="auto"/>
        <w:bottom w:val="none" w:sz="0" w:space="0" w:color="auto"/>
        <w:right w:val="none" w:sz="0" w:space="0" w:color="auto"/>
      </w:divBdr>
    </w:div>
    <w:div w:id="636179634">
      <w:marLeft w:val="0"/>
      <w:marRight w:val="0"/>
      <w:marTop w:val="0"/>
      <w:marBottom w:val="0"/>
      <w:divBdr>
        <w:top w:val="none" w:sz="0" w:space="0" w:color="auto"/>
        <w:left w:val="none" w:sz="0" w:space="0" w:color="auto"/>
        <w:bottom w:val="none" w:sz="0" w:space="0" w:color="auto"/>
        <w:right w:val="none" w:sz="0" w:space="0" w:color="auto"/>
      </w:divBdr>
    </w:div>
    <w:div w:id="636179635">
      <w:marLeft w:val="0"/>
      <w:marRight w:val="0"/>
      <w:marTop w:val="0"/>
      <w:marBottom w:val="0"/>
      <w:divBdr>
        <w:top w:val="none" w:sz="0" w:space="0" w:color="auto"/>
        <w:left w:val="none" w:sz="0" w:space="0" w:color="auto"/>
        <w:bottom w:val="none" w:sz="0" w:space="0" w:color="auto"/>
        <w:right w:val="none" w:sz="0" w:space="0" w:color="auto"/>
      </w:divBdr>
    </w:div>
    <w:div w:id="636179636">
      <w:marLeft w:val="0"/>
      <w:marRight w:val="0"/>
      <w:marTop w:val="0"/>
      <w:marBottom w:val="0"/>
      <w:divBdr>
        <w:top w:val="none" w:sz="0" w:space="0" w:color="auto"/>
        <w:left w:val="none" w:sz="0" w:space="0" w:color="auto"/>
        <w:bottom w:val="none" w:sz="0" w:space="0" w:color="auto"/>
        <w:right w:val="none" w:sz="0" w:space="0" w:color="auto"/>
      </w:divBdr>
    </w:div>
    <w:div w:id="636179637">
      <w:marLeft w:val="0"/>
      <w:marRight w:val="0"/>
      <w:marTop w:val="0"/>
      <w:marBottom w:val="0"/>
      <w:divBdr>
        <w:top w:val="none" w:sz="0" w:space="0" w:color="auto"/>
        <w:left w:val="none" w:sz="0" w:space="0" w:color="auto"/>
        <w:bottom w:val="none" w:sz="0" w:space="0" w:color="auto"/>
        <w:right w:val="none" w:sz="0" w:space="0" w:color="auto"/>
      </w:divBdr>
    </w:div>
    <w:div w:id="636179638">
      <w:marLeft w:val="0"/>
      <w:marRight w:val="0"/>
      <w:marTop w:val="0"/>
      <w:marBottom w:val="0"/>
      <w:divBdr>
        <w:top w:val="none" w:sz="0" w:space="0" w:color="auto"/>
        <w:left w:val="none" w:sz="0" w:space="0" w:color="auto"/>
        <w:bottom w:val="none" w:sz="0" w:space="0" w:color="auto"/>
        <w:right w:val="none" w:sz="0" w:space="0" w:color="auto"/>
      </w:divBdr>
    </w:div>
    <w:div w:id="636179639">
      <w:marLeft w:val="0"/>
      <w:marRight w:val="0"/>
      <w:marTop w:val="0"/>
      <w:marBottom w:val="0"/>
      <w:divBdr>
        <w:top w:val="none" w:sz="0" w:space="0" w:color="auto"/>
        <w:left w:val="none" w:sz="0" w:space="0" w:color="auto"/>
        <w:bottom w:val="none" w:sz="0" w:space="0" w:color="auto"/>
        <w:right w:val="none" w:sz="0" w:space="0" w:color="auto"/>
      </w:divBdr>
    </w:div>
    <w:div w:id="636179640">
      <w:marLeft w:val="0"/>
      <w:marRight w:val="0"/>
      <w:marTop w:val="0"/>
      <w:marBottom w:val="0"/>
      <w:divBdr>
        <w:top w:val="none" w:sz="0" w:space="0" w:color="auto"/>
        <w:left w:val="none" w:sz="0" w:space="0" w:color="auto"/>
        <w:bottom w:val="none" w:sz="0" w:space="0" w:color="auto"/>
        <w:right w:val="none" w:sz="0" w:space="0" w:color="auto"/>
      </w:divBdr>
    </w:div>
    <w:div w:id="636179641">
      <w:marLeft w:val="0"/>
      <w:marRight w:val="0"/>
      <w:marTop w:val="0"/>
      <w:marBottom w:val="0"/>
      <w:divBdr>
        <w:top w:val="none" w:sz="0" w:space="0" w:color="auto"/>
        <w:left w:val="none" w:sz="0" w:space="0" w:color="auto"/>
        <w:bottom w:val="none" w:sz="0" w:space="0" w:color="auto"/>
        <w:right w:val="none" w:sz="0" w:space="0" w:color="auto"/>
      </w:divBdr>
    </w:div>
    <w:div w:id="636179642">
      <w:marLeft w:val="0"/>
      <w:marRight w:val="0"/>
      <w:marTop w:val="0"/>
      <w:marBottom w:val="0"/>
      <w:divBdr>
        <w:top w:val="none" w:sz="0" w:space="0" w:color="auto"/>
        <w:left w:val="none" w:sz="0" w:space="0" w:color="auto"/>
        <w:bottom w:val="none" w:sz="0" w:space="0" w:color="auto"/>
        <w:right w:val="none" w:sz="0" w:space="0" w:color="auto"/>
      </w:divBdr>
    </w:div>
    <w:div w:id="636179643">
      <w:marLeft w:val="0"/>
      <w:marRight w:val="0"/>
      <w:marTop w:val="0"/>
      <w:marBottom w:val="0"/>
      <w:divBdr>
        <w:top w:val="none" w:sz="0" w:space="0" w:color="auto"/>
        <w:left w:val="none" w:sz="0" w:space="0" w:color="auto"/>
        <w:bottom w:val="none" w:sz="0" w:space="0" w:color="auto"/>
        <w:right w:val="none" w:sz="0" w:space="0" w:color="auto"/>
      </w:divBdr>
    </w:div>
    <w:div w:id="636179644">
      <w:marLeft w:val="0"/>
      <w:marRight w:val="0"/>
      <w:marTop w:val="0"/>
      <w:marBottom w:val="0"/>
      <w:divBdr>
        <w:top w:val="none" w:sz="0" w:space="0" w:color="auto"/>
        <w:left w:val="none" w:sz="0" w:space="0" w:color="auto"/>
        <w:bottom w:val="none" w:sz="0" w:space="0" w:color="auto"/>
        <w:right w:val="none" w:sz="0" w:space="0" w:color="auto"/>
      </w:divBdr>
    </w:div>
    <w:div w:id="636179645">
      <w:marLeft w:val="0"/>
      <w:marRight w:val="0"/>
      <w:marTop w:val="0"/>
      <w:marBottom w:val="0"/>
      <w:divBdr>
        <w:top w:val="none" w:sz="0" w:space="0" w:color="auto"/>
        <w:left w:val="none" w:sz="0" w:space="0" w:color="auto"/>
        <w:bottom w:val="none" w:sz="0" w:space="0" w:color="auto"/>
        <w:right w:val="none" w:sz="0" w:space="0" w:color="auto"/>
      </w:divBdr>
    </w:div>
    <w:div w:id="636179646">
      <w:marLeft w:val="0"/>
      <w:marRight w:val="0"/>
      <w:marTop w:val="0"/>
      <w:marBottom w:val="0"/>
      <w:divBdr>
        <w:top w:val="none" w:sz="0" w:space="0" w:color="auto"/>
        <w:left w:val="none" w:sz="0" w:space="0" w:color="auto"/>
        <w:bottom w:val="none" w:sz="0" w:space="0" w:color="auto"/>
        <w:right w:val="none" w:sz="0" w:space="0" w:color="auto"/>
      </w:divBdr>
    </w:div>
    <w:div w:id="636179647">
      <w:marLeft w:val="0"/>
      <w:marRight w:val="0"/>
      <w:marTop w:val="0"/>
      <w:marBottom w:val="0"/>
      <w:divBdr>
        <w:top w:val="none" w:sz="0" w:space="0" w:color="auto"/>
        <w:left w:val="none" w:sz="0" w:space="0" w:color="auto"/>
        <w:bottom w:val="none" w:sz="0" w:space="0" w:color="auto"/>
        <w:right w:val="none" w:sz="0" w:space="0" w:color="auto"/>
      </w:divBdr>
    </w:div>
    <w:div w:id="636179648">
      <w:marLeft w:val="0"/>
      <w:marRight w:val="0"/>
      <w:marTop w:val="0"/>
      <w:marBottom w:val="0"/>
      <w:divBdr>
        <w:top w:val="none" w:sz="0" w:space="0" w:color="auto"/>
        <w:left w:val="none" w:sz="0" w:space="0" w:color="auto"/>
        <w:bottom w:val="none" w:sz="0" w:space="0" w:color="auto"/>
        <w:right w:val="none" w:sz="0" w:space="0" w:color="auto"/>
      </w:divBdr>
    </w:div>
    <w:div w:id="636179649">
      <w:marLeft w:val="0"/>
      <w:marRight w:val="0"/>
      <w:marTop w:val="0"/>
      <w:marBottom w:val="0"/>
      <w:divBdr>
        <w:top w:val="none" w:sz="0" w:space="0" w:color="auto"/>
        <w:left w:val="none" w:sz="0" w:space="0" w:color="auto"/>
        <w:bottom w:val="none" w:sz="0" w:space="0" w:color="auto"/>
        <w:right w:val="none" w:sz="0" w:space="0" w:color="auto"/>
      </w:divBdr>
    </w:div>
    <w:div w:id="636179650">
      <w:marLeft w:val="0"/>
      <w:marRight w:val="0"/>
      <w:marTop w:val="0"/>
      <w:marBottom w:val="0"/>
      <w:divBdr>
        <w:top w:val="none" w:sz="0" w:space="0" w:color="auto"/>
        <w:left w:val="none" w:sz="0" w:space="0" w:color="auto"/>
        <w:bottom w:val="none" w:sz="0" w:space="0" w:color="auto"/>
        <w:right w:val="none" w:sz="0" w:space="0" w:color="auto"/>
      </w:divBdr>
    </w:div>
    <w:div w:id="636179651">
      <w:marLeft w:val="0"/>
      <w:marRight w:val="0"/>
      <w:marTop w:val="0"/>
      <w:marBottom w:val="0"/>
      <w:divBdr>
        <w:top w:val="none" w:sz="0" w:space="0" w:color="auto"/>
        <w:left w:val="none" w:sz="0" w:space="0" w:color="auto"/>
        <w:bottom w:val="none" w:sz="0" w:space="0" w:color="auto"/>
        <w:right w:val="none" w:sz="0" w:space="0" w:color="auto"/>
      </w:divBdr>
    </w:div>
    <w:div w:id="636179652">
      <w:marLeft w:val="0"/>
      <w:marRight w:val="0"/>
      <w:marTop w:val="0"/>
      <w:marBottom w:val="0"/>
      <w:divBdr>
        <w:top w:val="none" w:sz="0" w:space="0" w:color="auto"/>
        <w:left w:val="none" w:sz="0" w:space="0" w:color="auto"/>
        <w:bottom w:val="none" w:sz="0" w:space="0" w:color="auto"/>
        <w:right w:val="none" w:sz="0" w:space="0" w:color="auto"/>
      </w:divBdr>
    </w:div>
    <w:div w:id="636179653">
      <w:marLeft w:val="0"/>
      <w:marRight w:val="0"/>
      <w:marTop w:val="0"/>
      <w:marBottom w:val="0"/>
      <w:divBdr>
        <w:top w:val="none" w:sz="0" w:space="0" w:color="auto"/>
        <w:left w:val="none" w:sz="0" w:space="0" w:color="auto"/>
        <w:bottom w:val="none" w:sz="0" w:space="0" w:color="auto"/>
        <w:right w:val="none" w:sz="0" w:space="0" w:color="auto"/>
      </w:divBdr>
    </w:div>
    <w:div w:id="636179654">
      <w:marLeft w:val="0"/>
      <w:marRight w:val="0"/>
      <w:marTop w:val="0"/>
      <w:marBottom w:val="0"/>
      <w:divBdr>
        <w:top w:val="none" w:sz="0" w:space="0" w:color="auto"/>
        <w:left w:val="none" w:sz="0" w:space="0" w:color="auto"/>
        <w:bottom w:val="none" w:sz="0" w:space="0" w:color="auto"/>
        <w:right w:val="none" w:sz="0" w:space="0" w:color="auto"/>
      </w:divBdr>
    </w:div>
    <w:div w:id="636179655">
      <w:marLeft w:val="0"/>
      <w:marRight w:val="0"/>
      <w:marTop w:val="0"/>
      <w:marBottom w:val="0"/>
      <w:divBdr>
        <w:top w:val="none" w:sz="0" w:space="0" w:color="auto"/>
        <w:left w:val="none" w:sz="0" w:space="0" w:color="auto"/>
        <w:bottom w:val="none" w:sz="0" w:space="0" w:color="auto"/>
        <w:right w:val="none" w:sz="0" w:space="0" w:color="auto"/>
      </w:divBdr>
    </w:div>
    <w:div w:id="636179656">
      <w:marLeft w:val="0"/>
      <w:marRight w:val="0"/>
      <w:marTop w:val="0"/>
      <w:marBottom w:val="0"/>
      <w:divBdr>
        <w:top w:val="none" w:sz="0" w:space="0" w:color="auto"/>
        <w:left w:val="none" w:sz="0" w:space="0" w:color="auto"/>
        <w:bottom w:val="none" w:sz="0" w:space="0" w:color="auto"/>
        <w:right w:val="none" w:sz="0" w:space="0" w:color="auto"/>
      </w:divBdr>
    </w:div>
    <w:div w:id="636179657">
      <w:marLeft w:val="0"/>
      <w:marRight w:val="0"/>
      <w:marTop w:val="0"/>
      <w:marBottom w:val="0"/>
      <w:divBdr>
        <w:top w:val="none" w:sz="0" w:space="0" w:color="auto"/>
        <w:left w:val="none" w:sz="0" w:space="0" w:color="auto"/>
        <w:bottom w:val="none" w:sz="0" w:space="0" w:color="auto"/>
        <w:right w:val="none" w:sz="0" w:space="0" w:color="auto"/>
      </w:divBdr>
    </w:div>
    <w:div w:id="636179658">
      <w:marLeft w:val="0"/>
      <w:marRight w:val="0"/>
      <w:marTop w:val="0"/>
      <w:marBottom w:val="0"/>
      <w:divBdr>
        <w:top w:val="none" w:sz="0" w:space="0" w:color="auto"/>
        <w:left w:val="none" w:sz="0" w:space="0" w:color="auto"/>
        <w:bottom w:val="none" w:sz="0" w:space="0" w:color="auto"/>
        <w:right w:val="none" w:sz="0" w:space="0" w:color="auto"/>
      </w:divBdr>
    </w:div>
    <w:div w:id="636179659">
      <w:marLeft w:val="0"/>
      <w:marRight w:val="0"/>
      <w:marTop w:val="0"/>
      <w:marBottom w:val="0"/>
      <w:divBdr>
        <w:top w:val="none" w:sz="0" w:space="0" w:color="auto"/>
        <w:left w:val="none" w:sz="0" w:space="0" w:color="auto"/>
        <w:bottom w:val="none" w:sz="0" w:space="0" w:color="auto"/>
        <w:right w:val="none" w:sz="0" w:space="0" w:color="auto"/>
      </w:divBdr>
    </w:div>
    <w:div w:id="636179660">
      <w:marLeft w:val="0"/>
      <w:marRight w:val="0"/>
      <w:marTop w:val="0"/>
      <w:marBottom w:val="0"/>
      <w:divBdr>
        <w:top w:val="none" w:sz="0" w:space="0" w:color="auto"/>
        <w:left w:val="none" w:sz="0" w:space="0" w:color="auto"/>
        <w:bottom w:val="none" w:sz="0" w:space="0" w:color="auto"/>
        <w:right w:val="none" w:sz="0" w:space="0" w:color="auto"/>
      </w:divBdr>
    </w:div>
    <w:div w:id="636179661">
      <w:marLeft w:val="0"/>
      <w:marRight w:val="0"/>
      <w:marTop w:val="0"/>
      <w:marBottom w:val="0"/>
      <w:divBdr>
        <w:top w:val="none" w:sz="0" w:space="0" w:color="auto"/>
        <w:left w:val="none" w:sz="0" w:space="0" w:color="auto"/>
        <w:bottom w:val="none" w:sz="0" w:space="0" w:color="auto"/>
        <w:right w:val="none" w:sz="0" w:space="0" w:color="auto"/>
      </w:divBdr>
    </w:div>
    <w:div w:id="636179662">
      <w:marLeft w:val="0"/>
      <w:marRight w:val="0"/>
      <w:marTop w:val="0"/>
      <w:marBottom w:val="0"/>
      <w:divBdr>
        <w:top w:val="none" w:sz="0" w:space="0" w:color="auto"/>
        <w:left w:val="none" w:sz="0" w:space="0" w:color="auto"/>
        <w:bottom w:val="none" w:sz="0" w:space="0" w:color="auto"/>
        <w:right w:val="none" w:sz="0" w:space="0" w:color="auto"/>
      </w:divBdr>
    </w:div>
    <w:div w:id="636179663">
      <w:marLeft w:val="0"/>
      <w:marRight w:val="0"/>
      <w:marTop w:val="0"/>
      <w:marBottom w:val="0"/>
      <w:divBdr>
        <w:top w:val="none" w:sz="0" w:space="0" w:color="auto"/>
        <w:left w:val="none" w:sz="0" w:space="0" w:color="auto"/>
        <w:bottom w:val="none" w:sz="0" w:space="0" w:color="auto"/>
        <w:right w:val="none" w:sz="0" w:space="0" w:color="auto"/>
      </w:divBdr>
    </w:div>
    <w:div w:id="636179664">
      <w:marLeft w:val="0"/>
      <w:marRight w:val="0"/>
      <w:marTop w:val="0"/>
      <w:marBottom w:val="0"/>
      <w:divBdr>
        <w:top w:val="none" w:sz="0" w:space="0" w:color="auto"/>
        <w:left w:val="none" w:sz="0" w:space="0" w:color="auto"/>
        <w:bottom w:val="none" w:sz="0" w:space="0" w:color="auto"/>
        <w:right w:val="none" w:sz="0" w:space="0" w:color="auto"/>
      </w:divBdr>
    </w:div>
    <w:div w:id="636179665">
      <w:marLeft w:val="0"/>
      <w:marRight w:val="0"/>
      <w:marTop w:val="0"/>
      <w:marBottom w:val="0"/>
      <w:divBdr>
        <w:top w:val="none" w:sz="0" w:space="0" w:color="auto"/>
        <w:left w:val="none" w:sz="0" w:space="0" w:color="auto"/>
        <w:bottom w:val="none" w:sz="0" w:space="0" w:color="auto"/>
        <w:right w:val="none" w:sz="0" w:space="0" w:color="auto"/>
      </w:divBdr>
    </w:div>
    <w:div w:id="636179666">
      <w:marLeft w:val="0"/>
      <w:marRight w:val="0"/>
      <w:marTop w:val="0"/>
      <w:marBottom w:val="0"/>
      <w:divBdr>
        <w:top w:val="none" w:sz="0" w:space="0" w:color="auto"/>
        <w:left w:val="none" w:sz="0" w:space="0" w:color="auto"/>
        <w:bottom w:val="none" w:sz="0" w:space="0" w:color="auto"/>
        <w:right w:val="none" w:sz="0" w:space="0" w:color="auto"/>
      </w:divBdr>
    </w:div>
    <w:div w:id="636179667">
      <w:marLeft w:val="0"/>
      <w:marRight w:val="0"/>
      <w:marTop w:val="0"/>
      <w:marBottom w:val="0"/>
      <w:divBdr>
        <w:top w:val="none" w:sz="0" w:space="0" w:color="auto"/>
        <w:left w:val="none" w:sz="0" w:space="0" w:color="auto"/>
        <w:bottom w:val="none" w:sz="0" w:space="0" w:color="auto"/>
        <w:right w:val="none" w:sz="0" w:space="0" w:color="auto"/>
      </w:divBdr>
    </w:div>
    <w:div w:id="636179668">
      <w:marLeft w:val="0"/>
      <w:marRight w:val="0"/>
      <w:marTop w:val="0"/>
      <w:marBottom w:val="0"/>
      <w:divBdr>
        <w:top w:val="none" w:sz="0" w:space="0" w:color="auto"/>
        <w:left w:val="none" w:sz="0" w:space="0" w:color="auto"/>
        <w:bottom w:val="none" w:sz="0" w:space="0" w:color="auto"/>
        <w:right w:val="none" w:sz="0" w:space="0" w:color="auto"/>
      </w:divBdr>
    </w:div>
    <w:div w:id="636179669">
      <w:marLeft w:val="0"/>
      <w:marRight w:val="0"/>
      <w:marTop w:val="0"/>
      <w:marBottom w:val="0"/>
      <w:divBdr>
        <w:top w:val="none" w:sz="0" w:space="0" w:color="auto"/>
        <w:left w:val="none" w:sz="0" w:space="0" w:color="auto"/>
        <w:bottom w:val="none" w:sz="0" w:space="0" w:color="auto"/>
        <w:right w:val="none" w:sz="0" w:space="0" w:color="auto"/>
      </w:divBdr>
    </w:div>
    <w:div w:id="636179670">
      <w:marLeft w:val="0"/>
      <w:marRight w:val="0"/>
      <w:marTop w:val="0"/>
      <w:marBottom w:val="0"/>
      <w:divBdr>
        <w:top w:val="none" w:sz="0" w:space="0" w:color="auto"/>
        <w:left w:val="none" w:sz="0" w:space="0" w:color="auto"/>
        <w:bottom w:val="none" w:sz="0" w:space="0" w:color="auto"/>
        <w:right w:val="none" w:sz="0" w:space="0" w:color="auto"/>
      </w:divBdr>
    </w:div>
    <w:div w:id="636179671">
      <w:marLeft w:val="0"/>
      <w:marRight w:val="0"/>
      <w:marTop w:val="0"/>
      <w:marBottom w:val="0"/>
      <w:divBdr>
        <w:top w:val="none" w:sz="0" w:space="0" w:color="auto"/>
        <w:left w:val="none" w:sz="0" w:space="0" w:color="auto"/>
        <w:bottom w:val="none" w:sz="0" w:space="0" w:color="auto"/>
        <w:right w:val="none" w:sz="0" w:space="0" w:color="auto"/>
      </w:divBdr>
    </w:div>
    <w:div w:id="636179672">
      <w:marLeft w:val="0"/>
      <w:marRight w:val="0"/>
      <w:marTop w:val="0"/>
      <w:marBottom w:val="0"/>
      <w:divBdr>
        <w:top w:val="none" w:sz="0" w:space="0" w:color="auto"/>
        <w:left w:val="none" w:sz="0" w:space="0" w:color="auto"/>
        <w:bottom w:val="none" w:sz="0" w:space="0" w:color="auto"/>
        <w:right w:val="none" w:sz="0" w:space="0" w:color="auto"/>
      </w:divBdr>
    </w:div>
    <w:div w:id="636179673">
      <w:marLeft w:val="0"/>
      <w:marRight w:val="0"/>
      <w:marTop w:val="0"/>
      <w:marBottom w:val="0"/>
      <w:divBdr>
        <w:top w:val="none" w:sz="0" w:space="0" w:color="auto"/>
        <w:left w:val="none" w:sz="0" w:space="0" w:color="auto"/>
        <w:bottom w:val="none" w:sz="0" w:space="0" w:color="auto"/>
        <w:right w:val="none" w:sz="0" w:space="0" w:color="auto"/>
      </w:divBdr>
    </w:div>
    <w:div w:id="636179674">
      <w:marLeft w:val="0"/>
      <w:marRight w:val="0"/>
      <w:marTop w:val="0"/>
      <w:marBottom w:val="0"/>
      <w:divBdr>
        <w:top w:val="none" w:sz="0" w:space="0" w:color="auto"/>
        <w:left w:val="none" w:sz="0" w:space="0" w:color="auto"/>
        <w:bottom w:val="none" w:sz="0" w:space="0" w:color="auto"/>
        <w:right w:val="none" w:sz="0" w:space="0" w:color="auto"/>
      </w:divBdr>
    </w:div>
    <w:div w:id="636179675">
      <w:marLeft w:val="0"/>
      <w:marRight w:val="0"/>
      <w:marTop w:val="0"/>
      <w:marBottom w:val="0"/>
      <w:divBdr>
        <w:top w:val="none" w:sz="0" w:space="0" w:color="auto"/>
        <w:left w:val="none" w:sz="0" w:space="0" w:color="auto"/>
        <w:bottom w:val="none" w:sz="0" w:space="0" w:color="auto"/>
        <w:right w:val="none" w:sz="0" w:space="0" w:color="auto"/>
      </w:divBdr>
    </w:div>
    <w:div w:id="636179676">
      <w:marLeft w:val="0"/>
      <w:marRight w:val="0"/>
      <w:marTop w:val="0"/>
      <w:marBottom w:val="0"/>
      <w:divBdr>
        <w:top w:val="none" w:sz="0" w:space="0" w:color="auto"/>
        <w:left w:val="none" w:sz="0" w:space="0" w:color="auto"/>
        <w:bottom w:val="none" w:sz="0" w:space="0" w:color="auto"/>
        <w:right w:val="none" w:sz="0" w:space="0" w:color="auto"/>
      </w:divBdr>
    </w:div>
    <w:div w:id="636179677">
      <w:marLeft w:val="0"/>
      <w:marRight w:val="0"/>
      <w:marTop w:val="0"/>
      <w:marBottom w:val="0"/>
      <w:divBdr>
        <w:top w:val="none" w:sz="0" w:space="0" w:color="auto"/>
        <w:left w:val="none" w:sz="0" w:space="0" w:color="auto"/>
        <w:bottom w:val="none" w:sz="0" w:space="0" w:color="auto"/>
        <w:right w:val="none" w:sz="0" w:space="0" w:color="auto"/>
      </w:divBdr>
    </w:div>
    <w:div w:id="636179678">
      <w:marLeft w:val="0"/>
      <w:marRight w:val="0"/>
      <w:marTop w:val="0"/>
      <w:marBottom w:val="0"/>
      <w:divBdr>
        <w:top w:val="none" w:sz="0" w:space="0" w:color="auto"/>
        <w:left w:val="none" w:sz="0" w:space="0" w:color="auto"/>
        <w:bottom w:val="none" w:sz="0" w:space="0" w:color="auto"/>
        <w:right w:val="none" w:sz="0" w:space="0" w:color="auto"/>
      </w:divBdr>
    </w:div>
    <w:div w:id="636179679">
      <w:marLeft w:val="0"/>
      <w:marRight w:val="0"/>
      <w:marTop w:val="0"/>
      <w:marBottom w:val="0"/>
      <w:divBdr>
        <w:top w:val="none" w:sz="0" w:space="0" w:color="auto"/>
        <w:left w:val="none" w:sz="0" w:space="0" w:color="auto"/>
        <w:bottom w:val="none" w:sz="0" w:space="0" w:color="auto"/>
        <w:right w:val="none" w:sz="0" w:space="0" w:color="auto"/>
      </w:divBdr>
    </w:div>
    <w:div w:id="636179680">
      <w:marLeft w:val="0"/>
      <w:marRight w:val="0"/>
      <w:marTop w:val="0"/>
      <w:marBottom w:val="0"/>
      <w:divBdr>
        <w:top w:val="none" w:sz="0" w:space="0" w:color="auto"/>
        <w:left w:val="none" w:sz="0" w:space="0" w:color="auto"/>
        <w:bottom w:val="none" w:sz="0" w:space="0" w:color="auto"/>
        <w:right w:val="none" w:sz="0" w:space="0" w:color="auto"/>
      </w:divBdr>
    </w:div>
    <w:div w:id="636179681">
      <w:marLeft w:val="0"/>
      <w:marRight w:val="0"/>
      <w:marTop w:val="0"/>
      <w:marBottom w:val="0"/>
      <w:divBdr>
        <w:top w:val="none" w:sz="0" w:space="0" w:color="auto"/>
        <w:left w:val="none" w:sz="0" w:space="0" w:color="auto"/>
        <w:bottom w:val="none" w:sz="0" w:space="0" w:color="auto"/>
        <w:right w:val="none" w:sz="0" w:space="0" w:color="auto"/>
      </w:divBdr>
    </w:div>
    <w:div w:id="636179682">
      <w:marLeft w:val="0"/>
      <w:marRight w:val="0"/>
      <w:marTop w:val="0"/>
      <w:marBottom w:val="0"/>
      <w:divBdr>
        <w:top w:val="none" w:sz="0" w:space="0" w:color="auto"/>
        <w:left w:val="none" w:sz="0" w:space="0" w:color="auto"/>
        <w:bottom w:val="none" w:sz="0" w:space="0" w:color="auto"/>
        <w:right w:val="none" w:sz="0" w:space="0" w:color="auto"/>
      </w:divBdr>
    </w:div>
    <w:div w:id="636179683">
      <w:marLeft w:val="0"/>
      <w:marRight w:val="0"/>
      <w:marTop w:val="0"/>
      <w:marBottom w:val="0"/>
      <w:divBdr>
        <w:top w:val="none" w:sz="0" w:space="0" w:color="auto"/>
        <w:left w:val="none" w:sz="0" w:space="0" w:color="auto"/>
        <w:bottom w:val="none" w:sz="0" w:space="0" w:color="auto"/>
        <w:right w:val="none" w:sz="0" w:space="0" w:color="auto"/>
      </w:divBdr>
    </w:div>
    <w:div w:id="636179684">
      <w:marLeft w:val="0"/>
      <w:marRight w:val="0"/>
      <w:marTop w:val="0"/>
      <w:marBottom w:val="0"/>
      <w:divBdr>
        <w:top w:val="none" w:sz="0" w:space="0" w:color="auto"/>
        <w:left w:val="none" w:sz="0" w:space="0" w:color="auto"/>
        <w:bottom w:val="none" w:sz="0" w:space="0" w:color="auto"/>
        <w:right w:val="none" w:sz="0" w:space="0" w:color="auto"/>
      </w:divBdr>
    </w:div>
    <w:div w:id="636179685">
      <w:marLeft w:val="0"/>
      <w:marRight w:val="0"/>
      <w:marTop w:val="0"/>
      <w:marBottom w:val="0"/>
      <w:divBdr>
        <w:top w:val="none" w:sz="0" w:space="0" w:color="auto"/>
        <w:left w:val="none" w:sz="0" w:space="0" w:color="auto"/>
        <w:bottom w:val="none" w:sz="0" w:space="0" w:color="auto"/>
        <w:right w:val="none" w:sz="0" w:space="0" w:color="auto"/>
      </w:divBdr>
    </w:div>
    <w:div w:id="636179686">
      <w:marLeft w:val="0"/>
      <w:marRight w:val="0"/>
      <w:marTop w:val="0"/>
      <w:marBottom w:val="0"/>
      <w:divBdr>
        <w:top w:val="none" w:sz="0" w:space="0" w:color="auto"/>
        <w:left w:val="none" w:sz="0" w:space="0" w:color="auto"/>
        <w:bottom w:val="none" w:sz="0" w:space="0" w:color="auto"/>
        <w:right w:val="none" w:sz="0" w:space="0" w:color="auto"/>
      </w:divBdr>
    </w:div>
    <w:div w:id="636179687">
      <w:marLeft w:val="0"/>
      <w:marRight w:val="0"/>
      <w:marTop w:val="0"/>
      <w:marBottom w:val="0"/>
      <w:divBdr>
        <w:top w:val="none" w:sz="0" w:space="0" w:color="auto"/>
        <w:left w:val="none" w:sz="0" w:space="0" w:color="auto"/>
        <w:bottom w:val="none" w:sz="0" w:space="0" w:color="auto"/>
        <w:right w:val="none" w:sz="0" w:space="0" w:color="auto"/>
      </w:divBdr>
    </w:div>
    <w:div w:id="636179688">
      <w:marLeft w:val="0"/>
      <w:marRight w:val="0"/>
      <w:marTop w:val="0"/>
      <w:marBottom w:val="0"/>
      <w:divBdr>
        <w:top w:val="none" w:sz="0" w:space="0" w:color="auto"/>
        <w:left w:val="none" w:sz="0" w:space="0" w:color="auto"/>
        <w:bottom w:val="none" w:sz="0" w:space="0" w:color="auto"/>
        <w:right w:val="none" w:sz="0" w:space="0" w:color="auto"/>
      </w:divBdr>
    </w:div>
    <w:div w:id="636179689">
      <w:marLeft w:val="0"/>
      <w:marRight w:val="0"/>
      <w:marTop w:val="0"/>
      <w:marBottom w:val="0"/>
      <w:divBdr>
        <w:top w:val="none" w:sz="0" w:space="0" w:color="auto"/>
        <w:left w:val="none" w:sz="0" w:space="0" w:color="auto"/>
        <w:bottom w:val="none" w:sz="0" w:space="0" w:color="auto"/>
        <w:right w:val="none" w:sz="0" w:space="0" w:color="auto"/>
      </w:divBdr>
    </w:div>
    <w:div w:id="636179690">
      <w:marLeft w:val="0"/>
      <w:marRight w:val="0"/>
      <w:marTop w:val="0"/>
      <w:marBottom w:val="0"/>
      <w:divBdr>
        <w:top w:val="none" w:sz="0" w:space="0" w:color="auto"/>
        <w:left w:val="none" w:sz="0" w:space="0" w:color="auto"/>
        <w:bottom w:val="none" w:sz="0" w:space="0" w:color="auto"/>
        <w:right w:val="none" w:sz="0" w:space="0" w:color="auto"/>
      </w:divBdr>
    </w:div>
    <w:div w:id="636179691">
      <w:marLeft w:val="0"/>
      <w:marRight w:val="0"/>
      <w:marTop w:val="0"/>
      <w:marBottom w:val="0"/>
      <w:divBdr>
        <w:top w:val="none" w:sz="0" w:space="0" w:color="auto"/>
        <w:left w:val="none" w:sz="0" w:space="0" w:color="auto"/>
        <w:bottom w:val="none" w:sz="0" w:space="0" w:color="auto"/>
        <w:right w:val="none" w:sz="0" w:space="0" w:color="auto"/>
      </w:divBdr>
    </w:div>
    <w:div w:id="636179692">
      <w:marLeft w:val="0"/>
      <w:marRight w:val="0"/>
      <w:marTop w:val="0"/>
      <w:marBottom w:val="0"/>
      <w:divBdr>
        <w:top w:val="none" w:sz="0" w:space="0" w:color="auto"/>
        <w:left w:val="none" w:sz="0" w:space="0" w:color="auto"/>
        <w:bottom w:val="none" w:sz="0" w:space="0" w:color="auto"/>
        <w:right w:val="none" w:sz="0" w:space="0" w:color="auto"/>
      </w:divBdr>
    </w:div>
    <w:div w:id="636179693">
      <w:marLeft w:val="0"/>
      <w:marRight w:val="0"/>
      <w:marTop w:val="0"/>
      <w:marBottom w:val="0"/>
      <w:divBdr>
        <w:top w:val="none" w:sz="0" w:space="0" w:color="auto"/>
        <w:left w:val="none" w:sz="0" w:space="0" w:color="auto"/>
        <w:bottom w:val="none" w:sz="0" w:space="0" w:color="auto"/>
        <w:right w:val="none" w:sz="0" w:space="0" w:color="auto"/>
      </w:divBdr>
    </w:div>
    <w:div w:id="636179694">
      <w:marLeft w:val="0"/>
      <w:marRight w:val="0"/>
      <w:marTop w:val="0"/>
      <w:marBottom w:val="0"/>
      <w:divBdr>
        <w:top w:val="none" w:sz="0" w:space="0" w:color="auto"/>
        <w:left w:val="none" w:sz="0" w:space="0" w:color="auto"/>
        <w:bottom w:val="none" w:sz="0" w:space="0" w:color="auto"/>
        <w:right w:val="none" w:sz="0" w:space="0" w:color="auto"/>
      </w:divBdr>
    </w:div>
    <w:div w:id="636179695">
      <w:marLeft w:val="0"/>
      <w:marRight w:val="0"/>
      <w:marTop w:val="0"/>
      <w:marBottom w:val="0"/>
      <w:divBdr>
        <w:top w:val="none" w:sz="0" w:space="0" w:color="auto"/>
        <w:left w:val="none" w:sz="0" w:space="0" w:color="auto"/>
        <w:bottom w:val="none" w:sz="0" w:space="0" w:color="auto"/>
        <w:right w:val="none" w:sz="0" w:space="0" w:color="auto"/>
      </w:divBdr>
    </w:div>
    <w:div w:id="636179696">
      <w:marLeft w:val="0"/>
      <w:marRight w:val="0"/>
      <w:marTop w:val="0"/>
      <w:marBottom w:val="0"/>
      <w:divBdr>
        <w:top w:val="none" w:sz="0" w:space="0" w:color="auto"/>
        <w:left w:val="none" w:sz="0" w:space="0" w:color="auto"/>
        <w:bottom w:val="none" w:sz="0" w:space="0" w:color="auto"/>
        <w:right w:val="none" w:sz="0" w:space="0" w:color="auto"/>
      </w:divBdr>
    </w:div>
    <w:div w:id="636179697">
      <w:marLeft w:val="0"/>
      <w:marRight w:val="0"/>
      <w:marTop w:val="0"/>
      <w:marBottom w:val="0"/>
      <w:divBdr>
        <w:top w:val="none" w:sz="0" w:space="0" w:color="auto"/>
        <w:left w:val="none" w:sz="0" w:space="0" w:color="auto"/>
        <w:bottom w:val="none" w:sz="0" w:space="0" w:color="auto"/>
        <w:right w:val="none" w:sz="0" w:space="0" w:color="auto"/>
      </w:divBdr>
    </w:div>
    <w:div w:id="636179698">
      <w:marLeft w:val="0"/>
      <w:marRight w:val="0"/>
      <w:marTop w:val="0"/>
      <w:marBottom w:val="0"/>
      <w:divBdr>
        <w:top w:val="none" w:sz="0" w:space="0" w:color="auto"/>
        <w:left w:val="none" w:sz="0" w:space="0" w:color="auto"/>
        <w:bottom w:val="none" w:sz="0" w:space="0" w:color="auto"/>
        <w:right w:val="none" w:sz="0" w:space="0" w:color="auto"/>
      </w:divBdr>
    </w:div>
    <w:div w:id="636179699">
      <w:marLeft w:val="0"/>
      <w:marRight w:val="0"/>
      <w:marTop w:val="0"/>
      <w:marBottom w:val="0"/>
      <w:divBdr>
        <w:top w:val="none" w:sz="0" w:space="0" w:color="auto"/>
        <w:left w:val="none" w:sz="0" w:space="0" w:color="auto"/>
        <w:bottom w:val="none" w:sz="0" w:space="0" w:color="auto"/>
        <w:right w:val="none" w:sz="0" w:space="0" w:color="auto"/>
      </w:divBdr>
    </w:div>
    <w:div w:id="636179700">
      <w:marLeft w:val="0"/>
      <w:marRight w:val="0"/>
      <w:marTop w:val="0"/>
      <w:marBottom w:val="0"/>
      <w:divBdr>
        <w:top w:val="none" w:sz="0" w:space="0" w:color="auto"/>
        <w:left w:val="none" w:sz="0" w:space="0" w:color="auto"/>
        <w:bottom w:val="none" w:sz="0" w:space="0" w:color="auto"/>
        <w:right w:val="none" w:sz="0" w:space="0" w:color="auto"/>
      </w:divBdr>
    </w:div>
    <w:div w:id="636179701">
      <w:marLeft w:val="0"/>
      <w:marRight w:val="0"/>
      <w:marTop w:val="0"/>
      <w:marBottom w:val="0"/>
      <w:divBdr>
        <w:top w:val="none" w:sz="0" w:space="0" w:color="auto"/>
        <w:left w:val="none" w:sz="0" w:space="0" w:color="auto"/>
        <w:bottom w:val="none" w:sz="0" w:space="0" w:color="auto"/>
        <w:right w:val="none" w:sz="0" w:space="0" w:color="auto"/>
      </w:divBdr>
    </w:div>
    <w:div w:id="636179702">
      <w:marLeft w:val="0"/>
      <w:marRight w:val="0"/>
      <w:marTop w:val="0"/>
      <w:marBottom w:val="0"/>
      <w:divBdr>
        <w:top w:val="none" w:sz="0" w:space="0" w:color="auto"/>
        <w:left w:val="none" w:sz="0" w:space="0" w:color="auto"/>
        <w:bottom w:val="none" w:sz="0" w:space="0" w:color="auto"/>
        <w:right w:val="none" w:sz="0" w:space="0" w:color="auto"/>
      </w:divBdr>
    </w:div>
    <w:div w:id="636179703">
      <w:marLeft w:val="0"/>
      <w:marRight w:val="0"/>
      <w:marTop w:val="0"/>
      <w:marBottom w:val="0"/>
      <w:divBdr>
        <w:top w:val="none" w:sz="0" w:space="0" w:color="auto"/>
        <w:left w:val="none" w:sz="0" w:space="0" w:color="auto"/>
        <w:bottom w:val="none" w:sz="0" w:space="0" w:color="auto"/>
        <w:right w:val="none" w:sz="0" w:space="0" w:color="auto"/>
      </w:divBdr>
    </w:div>
    <w:div w:id="636179704">
      <w:marLeft w:val="0"/>
      <w:marRight w:val="0"/>
      <w:marTop w:val="0"/>
      <w:marBottom w:val="0"/>
      <w:divBdr>
        <w:top w:val="none" w:sz="0" w:space="0" w:color="auto"/>
        <w:left w:val="none" w:sz="0" w:space="0" w:color="auto"/>
        <w:bottom w:val="none" w:sz="0" w:space="0" w:color="auto"/>
        <w:right w:val="none" w:sz="0" w:space="0" w:color="auto"/>
      </w:divBdr>
    </w:div>
    <w:div w:id="636179705">
      <w:marLeft w:val="0"/>
      <w:marRight w:val="0"/>
      <w:marTop w:val="0"/>
      <w:marBottom w:val="0"/>
      <w:divBdr>
        <w:top w:val="none" w:sz="0" w:space="0" w:color="auto"/>
        <w:left w:val="none" w:sz="0" w:space="0" w:color="auto"/>
        <w:bottom w:val="none" w:sz="0" w:space="0" w:color="auto"/>
        <w:right w:val="none" w:sz="0" w:space="0" w:color="auto"/>
      </w:divBdr>
    </w:div>
    <w:div w:id="636179706">
      <w:marLeft w:val="0"/>
      <w:marRight w:val="0"/>
      <w:marTop w:val="0"/>
      <w:marBottom w:val="0"/>
      <w:divBdr>
        <w:top w:val="none" w:sz="0" w:space="0" w:color="auto"/>
        <w:left w:val="none" w:sz="0" w:space="0" w:color="auto"/>
        <w:bottom w:val="none" w:sz="0" w:space="0" w:color="auto"/>
        <w:right w:val="none" w:sz="0" w:space="0" w:color="auto"/>
      </w:divBdr>
    </w:div>
    <w:div w:id="636179707">
      <w:marLeft w:val="0"/>
      <w:marRight w:val="0"/>
      <w:marTop w:val="0"/>
      <w:marBottom w:val="0"/>
      <w:divBdr>
        <w:top w:val="none" w:sz="0" w:space="0" w:color="auto"/>
        <w:left w:val="none" w:sz="0" w:space="0" w:color="auto"/>
        <w:bottom w:val="none" w:sz="0" w:space="0" w:color="auto"/>
        <w:right w:val="none" w:sz="0" w:space="0" w:color="auto"/>
      </w:divBdr>
    </w:div>
    <w:div w:id="636179708">
      <w:marLeft w:val="0"/>
      <w:marRight w:val="0"/>
      <w:marTop w:val="0"/>
      <w:marBottom w:val="0"/>
      <w:divBdr>
        <w:top w:val="none" w:sz="0" w:space="0" w:color="auto"/>
        <w:left w:val="none" w:sz="0" w:space="0" w:color="auto"/>
        <w:bottom w:val="none" w:sz="0" w:space="0" w:color="auto"/>
        <w:right w:val="none" w:sz="0" w:space="0" w:color="auto"/>
      </w:divBdr>
    </w:div>
    <w:div w:id="636179709">
      <w:marLeft w:val="0"/>
      <w:marRight w:val="0"/>
      <w:marTop w:val="0"/>
      <w:marBottom w:val="0"/>
      <w:divBdr>
        <w:top w:val="none" w:sz="0" w:space="0" w:color="auto"/>
        <w:left w:val="none" w:sz="0" w:space="0" w:color="auto"/>
        <w:bottom w:val="none" w:sz="0" w:space="0" w:color="auto"/>
        <w:right w:val="none" w:sz="0" w:space="0" w:color="auto"/>
      </w:divBdr>
    </w:div>
    <w:div w:id="636179710">
      <w:marLeft w:val="0"/>
      <w:marRight w:val="0"/>
      <w:marTop w:val="0"/>
      <w:marBottom w:val="0"/>
      <w:divBdr>
        <w:top w:val="none" w:sz="0" w:space="0" w:color="auto"/>
        <w:left w:val="none" w:sz="0" w:space="0" w:color="auto"/>
        <w:bottom w:val="none" w:sz="0" w:space="0" w:color="auto"/>
        <w:right w:val="none" w:sz="0" w:space="0" w:color="auto"/>
      </w:divBdr>
    </w:div>
    <w:div w:id="636179711">
      <w:marLeft w:val="0"/>
      <w:marRight w:val="0"/>
      <w:marTop w:val="0"/>
      <w:marBottom w:val="0"/>
      <w:divBdr>
        <w:top w:val="none" w:sz="0" w:space="0" w:color="auto"/>
        <w:left w:val="none" w:sz="0" w:space="0" w:color="auto"/>
        <w:bottom w:val="none" w:sz="0" w:space="0" w:color="auto"/>
        <w:right w:val="none" w:sz="0" w:space="0" w:color="auto"/>
      </w:divBdr>
    </w:div>
    <w:div w:id="636179712">
      <w:marLeft w:val="0"/>
      <w:marRight w:val="0"/>
      <w:marTop w:val="0"/>
      <w:marBottom w:val="0"/>
      <w:divBdr>
        <w:top w:val="none" w:sz="0" w:space="0" w:color="auto"/>
        <w:left w:val="none" w:sz="0" w:space="0" w:color="auto"/>
        <w:bottom w:val="none" w:sz="0" w:space="0" w:color="auto"/>
        <w:right w:val="none" w:sz="0" w:space="0" w:color="auto"/>
      </w:divBdr>
    </w:div>
    <w:div w:id="636179713">
      <w:marLeft w:val="0"/>
      <w:marRight w:val="0"/>
      <w:marTop w:val="0"/>
      <w:marBottom w:val="0"/>
      <w:divBdr>
        <w:top w:val="none" w:sz="0" w:space="0" w:color="auto"/>
        <w:left w:val="none" w:sz="0" w:space="0" w:color="auto"/>
        <w:bottom w:val="none" w:sz="0" w:space="0" w:color="auto"/>
        <w:right w:val="none" w:sz="0" w:space="0" w:color="auto"/>
      </w:divBdr>
    </w:div>
    <w:div w:id="636179714">
      <w:marLeft w:val="0"/>
      <w:marRight w:val="0"/>
      <w:marTop w:val="0"/>
      <w:marBottom w:val="0"/>
      <w:divBdr>
        <w:top w:val="none" w:sz="0" w:space="0" w:color="auto"/>
        <w:left w:val="none" w:sz="0" w:space="0" w:color="auto"/>
        <w:bottom w:val="none" w:sz="0" w:space="0" w:color="auto"/>
        <w:right w:val="none" w:sz="0" w:space="0" w:color="auto"/>
      </w:divBdr>
    </w:div>
    <w:div w:id="636179715">
      <w:marLeft w:val="0"/>
      <w:marRight w:val="0"/>
      <w:marTop w:val="0"/>
      <w:marBottom w:val="0"/>
      <w:divBdr>
        <w:top w:val="none" w:sz="0" w:space="0" w:color="auto"/>
        <w:left w:val="none" w:sz="0" w:space="0" w:color="auto"/>
        <w:bottom w:val="none" w:sz="0" w:space="0" w:color="auto"/>
        <w:right w:val="none" w:sz="0" w:space="0" w:color="auto"/>
      </w:divBdr>
    </w:div>
    <w:div w:id="636179716">
      <w:marLeft w:val="0"/>
      <w:marRight w:val="0"/>
      <w:marTop w:val="0"/>
      <w:marBottom w:val="0"/>
      <w:divBdr>
        <w:top w:val="none" w:sz="0" w:space="0" w:color="auto"/>
        <w:left w:val="none" w:sz="0" w:space="0" w:color="auto"/>
        <w:bottom w:val="none" w:sz="0" w:space="0" w:color="auto"/>
        <w:right w:val="none" w:sz="0" w:space="0" w:color="auto"/>
      </w:divBdr>
    </w:div>
    <w:div w:id="636179717">
      <w:marLeft w:val="0"/>
      <w:marRight w:val="0"/>
      <w:marTop w:val="0"/>
      <w:marBottom w:val="0"/>
      <w:divBdr>
        <w:top w:val="none" w:sz="0" w:space="0" w:color="auto"/>
        <w:left w:val="none" w:sz="0" w:space="0" w:color="auto"/>
        <w:bottom w:val="none" w:sz="0" w:space="0" w:color="auto"/>
        <w:right w:val="none" w:sz="0" w:space="0" w:color="auto"/>
      </w:divBdr>
    </w:div>
    <w:div w:id="636179718">
      <w:marLeft w:val="0"/>
      <w:marRight w:val="0"/>
      <w:marTop w:val="0"/>
      <w:marBottom w:val="0"/>
      <w:divBdr>
        <w:top w:val="none" w:sz="0" w:space="0" w:color="auto"/>
        <w:left w:val="none" w:sz="0" w:space="0" w:color="auto"/>
        <w:bottom w:val="none" w:sz="0" w:space="0" w:color="auto"/>
        <w:right w:val="none" w:sz="0" w:space="0" w:color="auto"/>
      </w:divBdr>
    </w:div>
    <w:div w:id="636179719">
      <w:marLeft w:val="0"/>
      <w:marRight w:val="0"/>
      <w:marTop w:val="0"/>
      <w:marBottom w:val="0"/>
      <w:divBdr>
        <w:top w:val="none" w:sz="0" w:space="0" w:color="auto"/>
        <w:left w:val="none" w:sz="0" w:space="0" w:color="auto"/>
        <w:bottom w:val="none" w:sz="0" w:space="0" w:color="auto"/>
        <w:right w:val="none" w:sz="0" w:space="0" w:color="auto"/>
      </w:divBdr>
    </w:div>
    <w:div w:id="636179720">
      <w:marLeft w:val="0"/>
      <w:marRight w:val="0"/>
      <w:marTop w:val="0"/>
      <w:marBottom w:val="0"/>
      <w:divBdr>
        <w:top w:val="none" w:sz="0" w:space="0" w:color="auto"/>
        <w:left w:val="none" w:sz="0" w:space="0" w:color="auto"/>
        <w:bottom w:val="none" w:sz="0" w:space="0" w:color="auto"/>
        <w:right w:val="none" w:sz="0" w:space="0" w:color="auto"/>
      </w:divBdr>
    </w:div>
    <w:div w:id="636179721">
      <w:marLeft w:val="0"/>
      <w:marRight w:val="0"/>
      <w:marTop w:val="0"/>
      <w:marBottom w:val="0"/>
      <w:divBdr>
        <w:top w:val="none" w:sz="0" w:space="0" w:color="auto"/>
        <w:left w:val="none" w:sz="0" w:space="0" w:color="auto"/>
        <w:bottom w:val="none" w:sz="0" w:space="0" w:color="auto"/>
        <w:right w:val="none" w:sz="0" w:space="0" w:color="auto"/>
      </w:divBdr>
    </w:div>
    <w:div w:id="636179722">
      <w:marLeft w:val="0"/>
      <w:marRight w:val="0"/>
      <w:marTop w:val="0"/>
      <w:marBottom w:val="0"/>
      <w:divBdr>
        <w:top w:val="none" w:sz="0" w:space="0" w:color="auto"/>
        <w:left w:val="none" w:sz="0" w:space="0" w:color="auto"/>
        <w:bottom w:val="none" w:sz="0" w:space="0" w:color="auto"/>
        <w:right w:val="none" w:sz="0" w:space="0" w:color="auto"/>
      </w:divBdr>
    </w:div>
    <w:div w:id="636179723">
      <w:marLeft w:val="0"/>
      <w:marRight w:val="0"/>
      <w:marTop w:val="0"/>
      <w:marBottom w:val="0"/>
      <w:divBdr>
        <w:top w:val="none" w:sz="0" w:space="0" w:color="auto"/>
        <w:left w:val="none" w:sz="0" w:space="0" w:color="auto"/>
        <w:bottom w:val="none" w:sz="0" w:space="0" w:color="auto"/>
        <w:right w:val="none" w:sz="0" w:space="0" w:color="auto"/>
      </w:divBdr>
    </w:div>
    <w:div w:id="636179724">
      <w:marLeft w:val="0"/>
      <w:marRight w:val="0"/>
      <w:marTop w:val="0"/>
      <w:marBottom w:val="0"/>
      <w:divBdr>
        <w:top w:val="none" w:sz="0" w:space="0" w:color="auto"/>
        <w:left w:val="none" w:sz="0" w:space="0" w:color="auto"/>
        <w:bottom w:val="none" w:sz="0" w:space="0" w:color="auto"/>
        <w:right w:val="none" w:sz="0" w:space="0" w:color="auto"/>
      </w:divBdr>
    </w:div>
    <w:div w:id="636179725">
      <w:marLeft w:val="0"/>
      <w:marRight w:val="0"/>
      <w:marTop w:val="0"/>
      <w:marBottom w:val="0"/>
      <w:divBdr>
        <w:top w:val="none" w:sz="0" w:space="0" w:color="auto"/>
        <w:left w:val="none" w:sz="0" w:space="0" w:color="auto"/>
        <w:bottom w:val="none" w:sz="0" w:space="0" w:color="auto"/>
        <w:right w:val="none" w:sz="0" w:space="0" w:color="auto"/>
      </w:divBdr>
    </w:div>
    <w:div w:id="636179726">
      <w:marLeft w:val="0"/>
      <w:marRight w:val="0"/>
      <w:marTop w:val="0"/>
      <w:marBottom w:val="0"/>
      <w:divBdr>
        <w:top w:val="none" w:sz="0" w:space="0" w:color="auto"/>
        <w:left w:val="none" w:sz="0" w:space="0" w:color="auto"/>
        <w:bottom w:val="none" w:sz="0" w:space="0" w:color="auto"/>
        <w:right w:val="none" w:sz="0" w:space="0" w:color="auto"/>
      </w:divBdr>
    </w:div>
    <w:div w:id="636179727">
      <w:marLeft w:val="0"/>
      <w:marRight w:val="0"/>
      <w:marTop w:val="0"/>
      <w:marBottom w:val="0"/>
      <w:divBdr>
        <w:top w:val="none" w:sz="0" w:space="0" w:color="auto"/>
        <w:left w:val="none" w:sz="0" w:space="0" w:color="auto"/>
        <w:bottom w:val="none" w:sz="0" w:space="0" w:color="auto"/>
        <w:right w:val="none" w:sz="0" w:space="0" w:color="auto"/>
      </w:divBdr>
    </w:div>
    <w:div w:id="636179728">
      <w:marLeft w:val="0"/>
      <w:marRight w:val="0"/>
      <w:marTop w:val="0"/>
      <w:marBottom w:val="0"/>
      <w:divBdr>
        <w:top w:val="none" w:sz="0" w:space="0" w:color="auto"/>
        <w:left w:val="none" w:sz="0" w:space="0" w:color="auto"/>
        <w:bottom w:val="none" w:sz="0" w:space="0" w:color="auto"/>
        <w:right w:val="none" w:sz="0" w:space="0" w:color="auto"/>
      </w:divBdr>
    </w:div>
    <w:div w:id="636179729">
      <w:marLeft w:val="0"/>
      <w:marRight w:val="0"/>
      <w:marTop w:val="0"/>
      <w:marBottom w:val="0"/>
      <w:divBdr>
        <w:top w:val="none" w:sz="0" w:space="0" w:color="auto"/>
        <w:left w:val="none" w:sz="0" w:space="0" w:color="auto"/>
        <w:bottom w:val="none" w:sz="0" w:space="0" w:color="auto"/>
        <w:right w:val="none" w:sz="0" w:space="0" w:color="auto"/>
      </w:divBdr>
    </w:div>
    <w:div w:id="636179730">
      <w:marLeft w:val="0"/>
      <w:marRight w:val="0"/>
      <w:marTop w:val="0"/>
      <w:marBottom w:val="0"/>
      <w:divBdr>
        <w:top w:val="none" w:sz="0" w:space="0" w:color="auto"/>
        <w:left w:val="none" w:sz="0" w:space="0" w:color="auto"/>
        <w:bottom w:val="none" w:sz="0" w:space="0" w:color="auto"/>
        <w:right w:val="none" w:sz="0" w:space="0" w:color="auto"/>
      </w:divBdr>
    </w:div>
    <w:div w:id="636179731">
      <w:marLeft w:val="0"/>
      <w:marRight w:val="0"/>
      <w:marTop w:val="0"/>
      <w:marBottom w:val="0"/>
      <w:divBdr>
        <w:top w:val="none" w:sz="0" w:space="0" w:color="auto"/>
        <w:left w:val="none" w:sz="0" w:space="0" w:color="auto"/>
        <w:bottom w:val="none" w:sz="0" w:space="0" w:color="auto"/>
        <w:right w:val="none" w:sz="0" w:space="0" w:color="auto"/>
      </w:divBdr>
    </w:div>
    <w:div w:id="636179732">
      <w:marLeft w:val="0"/>
      <w:marRight w:val="0"/>
      <w:marTop w:val="0"/>
      <w:marBottom w:val="0"/>
      <w:divBdr>
        <w:top w:val="none" w:sz="0" w:space="0" w:color="auto"/>
        <w:left w:val="none" w:sz="0" w:space="0" w:color="auto"/>
        <w:bottom w:val="none" w:sz="0" w:space="0" w:color="auto"/>
        <w:right w:val="none" w:sz="0" w:space="0" w:color="auto"/>
      </w:divBdr>
    </w:div>
    <w:div w:id="636179733">
      <w:marLeft w:val="0"/>
      <w:marRight w:val="0"/>
      <w:marTop w:val="0"/>
      <w:marBottom w:val="0"/>
      <w:divBdr>
        <w:top w:val="none" w:sz="0" w:space="0" w:color="auto"/>
        <w:left w:val="none" w:sz="0" w:space="0" w:color="auto"/>
        <w:bottom w:val="none" w:sz="0" w:space="0" w:color="auto"/>
        <w:right w:val="none" w:sz="0" w:space="0" w:color="auto"/>
      </w:divBdr>
    </w:div>
    <w:div w:id="636179734">
      <w:marLeft w:val="0"/>
      <w:marRight w:val="0"/>
      <w:marTop w:val="0"/>
      <w:marBottom w:val="0"/>
      <w:divBdr>
        <w:top w:val="none" w:sz="0" w:space="0" w:color="auto"/>
        <w:left w:val="none" w:sz="0" w:space="0" w:color="auto"/>
        <w:bottom w:val="none" w:sz="0" w:space="0" w:color="auto"/>
        <w:right w:val="none" w:sz="0" w:space="0" w:color="auto"/>
      </w:divBdr>
    </w:div>
    <w:div w:id="636179735">
      <w:marLeft w:val="0"/>
      <w:marRight w:val="0"/>
      <w:marTop w:val="0"/>
      <w:marBottom w:val="0"/>
      <w:divBdr>
        <w:top w:val="none" w:sz="0" w:space="0" w:color="auto"/>
        <w:left w:val="none" w:sz="0" w:space="0" w:color="auto"/>
        <w:bottom w:val="none" w:sz="0" w:space="0" w:color="auto"/>
        <w:right w:val="none" w:sz="0" w:space="0" w:color="auto"/>
      </w:divBdr>
    </w:div>
    <w:div w:id="636179736">
      <w:marLeft w:val="0"/>
      <w:marRight w:val="0"/>
      <w:marTop w:val="0"/>
      <w:marBottom w:val="0"/>
      <w:divBdr>
        <w:top w:val="none" w:sz="0" w:space="0" w:color="auto"/>
        <w:left w:val="none" w:sz="0" w:space="0" w:color="auto"/>
        <w:bottom w:val="none" w:sz="0" w:space="0" w:color="auto"/>
        <w:right w:val="none" w:sz="0" w:space="0" w:color="auto"/>
      </w:divBdr>
    </w:div>
    <w:div w:id="636179737">
      <w:marLeft w:val="0"/>
      <w:marRight w:val="0"/>
      <w:marTop w:val="0"/>
      <w:marBottom w:val="0"/>
      <w:divBdr>
        <w:top w:val="none" w:sz="0" w:space="0" w:color="auto"/>
        <w:left w:val="none" w:sz="0" w:space="0" w:color="auto"/>
        <w:bottom w:val="none" w:sz="0" w:space="0" w:color="auto"/>
        <w:right w:val="none" w:sz="0" w:space="0" w:color="auto"/>
      </w:divBdr>
    </w:div>
    <w:div w:id="636179738">
      <w:marLeft w:val="0"/>
      <w:marRight w:val="0"/>
      <w:marTop w:val="0"/>
      <w:marBottom w:val="0"/>
      <w:divBdr>
        <w:top w:val="none" w:sz="0" w:space="0" w:color="auto"/>
        <w:left w:val="none" w:sz="0" w:space="0" w:color="auto"/>
        <w:bottom w:val="none" w:sz="0" w:space="0" w:color="auto"/>
        <w:right w:val="none" w:sz="0" w:space="0" w:color="auto"/>
      </w:divBdr>
    </w:div>
    <w:div w:id="636179739">
      <w:marLeft w:val="0"/>
      <w:marRight w:val="0"/>
      <w:marTop w:val="0"/>
      <w:marBottom w:val="0"/>
      <w:divBdr>
        <w:top w:val="none" w:sz="0" w:space="0" w:color="auto"/>
        <w:left w:val="none" w:sz="0" w:space="0" w:color="auto"/>
        <w:bottom w:val="none" w:sz="0" w:space="0" w:color="auto"/>
        <w:right w:val="none" w:sz="0" w:space="0" w:color="auto"/>
      </w:divBdr>
    </w:div>
    <w:div w:id="636179740">
      <w:marLeft w:val="0"/>
      <w:marRight w:val="0"/>
      <w:marTop w:val="0"/>
      <w:marBottom w:val="0"/>
      <w:divBdr>
        <w:top w:val="none" w:sz="0" w:space="0" w:color="auto"/>
        <w:left w:val="none" w:sz="0" w:space="0" w:color="auto"/>
        <w:bottom w:val="none" w:sz="0" w:space="0" w:color="auto"/>
        <w:right w:val="none" w:sz="0" w:space="0" w:color="auto"/>
      </w:divBdr>
    </w:div>
    <w:div w:id="636179741">
      <w:marLeft w:val="0"/>
      <w:marRight w:val="0"/>
      <w:marTop w:val="0"/>
      <w:marBottom w:val="0"/>
      <w:divBdr>
        <w:top w:val="none" w:sz="0" w:space="0" w:color="auto"/>
        <w:left w:val="none" w:sz="0" w:space="0" w:color="auto"/>
        <w:bottom w:val="none" w:sz="0" w:space="0" w:color="auto"/>
        <w:right w:val="none" w:sz="0" w:space="0" w:color="auto"/>
      </w:divBdr>
    </w:div>
    <w:div w:id="636179742">
      <w:marLeft w:val="0"/>
      <w:marRight w:val="0"/>
      <w:marTop w:val="0"/>
      <w:marBottom w:val="0"/>
      <w:divBdr>
        <w:top w:val="none" w:sz="0" w:space="0" w:color="auto"/>
        <w:left w:val="none" w:sz="0" w:space="0" w:color="auto"/>
        <w:bottom w:val="none" w:sz="0" w:space="0" w:color="auto"/>
        <w:right w:val="none" w:sz="0" w:space="0" w:color="auto"/>
      </w:divBdr>
    </w:div>
    <w:div w:id="636179743">
      <w:marLeft w:val="0"/>
      <w:marRight w:val="0"/>
      <w:marTop w:val="0"/>
      <w:marBottom w:val="0"/>
      <w:divBdr>
        <w:top w:val="none" w:sz="0" w:space="0" w:color="auto"/>
        <w:left w:val="none" w:sz="0" w:space="0" w:color="auto"/>
        <w:bottom w:val="none" w:sz="0" w:space="0" w:color="auto"/>
        <w:right w:val="none" w:sz="0" w:space="0" w:color="auto"/>
      </w:divBdr>
    </w:div>
    <w:div w:id="636179744">
      <w:marLeft w:val="0"/>
      <w:marRight w:val="0"/>
      <w:marTop w:val="0"/>
      <w:marBottom w:val="0"/>
      <w:divBdr>
        <w:top w:val="none" w:sz="0" w:space="0" w:color="auto"/>
        <w:left w:val="none" w:sz="0" w:space="0" w:color="auto"/>
        <w:bottom w:val="none" w:sz="0" w:space="0" w:color="auto"/>
        <w:right w:val="none" w:sz="0" w:space="0" w:color="auto"/>
      </w:divBdr>
    </w:div>
    <w:div w:id="636179745">
      <w:marLeft w:val="0"/>
      <w:marRight w:val="0"/>
      <w:marTop w:val="0"/>
      <w:marBottom w:val="0"/>
      <w:divBdr>
        <w:top w:val="none" w:sz="0" w:space="0" w:color="auto"/>
        <w:left w:val="none" w:sz="0" w:space="0" w:color="auto"/>
        <w:bottom w:val="none" w:sz="0" w:space="0" w:color="auto"/>
        <w:right w:val="none" w:sz="0" w:space="0" w:color="auto"/>
      </w:divBdr>
    </w:div>
    <w:div w:id="636179746">
      <w:marLeft w:val="0"/>
      <w:marRight w:val="0"/>
      <w:marTop w:val="0"/>
      <w:marBottom w:val="0"/>
      <w:divBdr>
        <w:top w:val="none" w:sz="0" w:space="0" w:color="auto"/>
        <w:left w:val="none" w:sz="0" w:space="0" w:color="auto"/>
        <w:bottom w:val="none" w:sz="0" w:space="0" w:color="auto"/>
        <w:right w:val="none" w:sz="0" w:space="0" w:color="auto"/>
      </w:divBdr>
    </w:div>
    <w:div w:id="636179747">
      <w:marLeft w:val="0"/>
      <w:marRight w:val="0"/>
      <w:marTop w:val="0"/>
      <w:marBottom w:val="0"/>
      <w:divBdr>
        <w:top w:val="none" w:sz="0" w:space="0" w:color="auto"/>
        <w:left w:val="none" w:sz="0" w:space="0" w:color="auto"/>
        <w:bottom w:val="none" w:sz="0" w:space="0" w:color="auto"/>
        <w:right w:val="none" w:sz="0" w:space="0" w:color="auto"/>
      </w:divBdr>
    </w:div>
    <w:div w:id="636179748">
      <w:marLeft w:val="0"/>
      <w:marRight w:val="0"/>
      <w:marTop w:val="0"/>
      <w:marBottom w:val="0"/>
      <w:divBdr>
        <w:top w:val="none" w:sz="0" w:space="0" w:color="auto"/>
        <w:left w:val="none" w:sz="0" w:space="0" w:color="auto"/>
        <w:bottom w:val="none" w:sz="0" w:space="0" w:color="auto"/>
        <w:right w:val="none" w:sz="0" w:space="0" w:color="auto"/>
      </w:divBdr>
    </w:div>
    <w:div w:id="636179749">
      <w:marLeft w:val="0"/>
      <w:marRight w:val="0"/>
      <w:marTop w:val="0"/>
      <w:marBottom w:val="0"/>
      <w:divBdr>
        <w:top w:val="none" w:sz="0" w:space="0" w:color="auto"/>
        <w:left w:val="none" w:sz="0" w:space="0" w:color="auto"/>
        <w:bottom w:val="none" w:sz="0" w:space="0" w:color="auto"/>
        <w:right w:val="none" w:sz="0" w:space="0" w:color="auto"/>
      </w:divBdr>
    </w:div>
    <w:div w:id="636179750">
      <w:marLeft w:val="0"/>
      <w:marRight w:val="0"/>
      <w:marTop w:val="0"/>
      <w:marBottom w:val="0"/>
      <w:divBdr>
        <w:top w:val="none" w:sz="0" w:space="0" w:color="auto"/>
        <w:left w:val="none" w:sz="0" w:space="0" w:color="auto"/>
        <w:bottom w:val="none" w:sz="0" w:space="0" w:color="auto"/>
        <w:right w:val="none" w:sz="0" w:space="0" w:color="auto"/>
      </w:divBdr>
    </w:div>
    <w:div w:id="636179751">
      <w:marLeft w:val="0"/>
      <w:marRight w:val="0"/>
      <w:marTop w:val="0"/>
      <w:marBottom w:val="0"/>
      <w:divBdr>
        <w:top w:val="none" w:sz="0" w:space="0" w:color="auto"/>
        <w:left w:val="none" w:sz="0" w:space="0" w:color="auto"/>
        <w:bottom w:val="none" w:sz="0" w:space="0" w:color="auto"/>
        <w:right w:val="none" w:sz="0" w:space="0" w:color="auto"/>
      </w:divBdr>
    </w:div>
    <w:div w:id="636179752">
      <w:marLeft w:val="0"/>
      <w:marRight w:val="0"/>
      <w:marTop w:val="0"/>
      <w:marBottom w:val="0"/>
      <w:divBdr>
        <w:top w:val="none" w:sz="0" w:space="0" w:color="auto"/>
        <w:left w:val="none" w:sz="0" w:space="0" w:color="auto"/>
        <w:bottom w:val="none" w:sz="0" w:space="0" w:color="auto"/>
        <w:right w:val="none" w:sz="0" w:space="0" w:color="auto"/>
      </w:divBdr>
    </w:div>
    <w:div w:id="636179753">
      <w:marLeft w:val="0"/>
      <w:marRight w:val="0"/>
      <w:marTop w:val="0"/>
      <w:marBottom w:val="0"/>
      <w:divBdr>
        <w:top w:val="none" w:sz="0" w:space="0" w:color="auto"/>
        <w:left w:val="none" w:sz="0" w:space="0" w:color="auto"/>
        <w:bottom w:val="none" w:sz="0" w:space="0" w:color="auto"/>
        <w:right w:val="none" w:sz="0" w:space="0" w:color="auto"/>
      </w:divBdr>
    </w:div>
    <w:div w:id="636179754">
      <w:marLeft w:val="0"/>
      <w:marRight w:val="0"/>
      <w:marTop w:val="0"/>
      <w:marBottom w:val="0"/>
      <w:divBdr>
        <w:top w:val="none" w:sz="0" w:space="0" w:color="auto"/>
        <w:left w:val="none" w:sz="0" w:space="0" w:color="auto"/>
        <w:bottom w:val="none" w:sz="0" w:space="0" w:color="auto"/>
        <w:right w:val="none" w:sz="0" w:space="0" w:color="auto"/>
      </w:divBdr>
    </w:div>
    <w:div w:id="636179755">
      <w:marLeft w:val="0"/>
      <w:marRight w:val="0"/>
      <w:marTop w:val="0"/>
      <w:marBottom w:val="0"/>
      <w:divBdr>
        <w:top w:val="none" w:sz="0" w:space="0" w:color="auto"/>
        <w:left w:val="none" w:sz="0" w:space="0" w:color="auto"/>
        <w:bottom w:val="none" w:sz="0" w:space="0" w:color="auto"/>
        <w:right w:val="none" w:sz="0" w:space="0" w:color="auto"/>
      </w:divBdr>
    </w:div>
    <w:div w:id="636179756">
      <w:marLeft w:val="0"/>
      <w:marRight w:val="0"/>
      <w:marTop w:val="0"/>
      <w:marBottom w:val="0"/>
      <w:divBdr>
        <w:top w:val="none" w:sz="0" w:space="0" w:color="auto"/>
        <w:left w:val="none" w:sz="0" w:space="0" w:color="auto"/>
        <w:bottom w:val="none" w:sz="0" w:space="0" w:color="auto"/>
        <w:right w:val="none" w:sz="0" w:space="0" w:color="auto"/>
      </w:divBdr>
    </w:div>
    <w:div w:id="636179757">
      <w:marLeft w:val="0"/>
      <w:marRight w:val="0"/>
      <w:marTop w:val="0"/>
      <w:marBottom w:val="0"/>
      <w:divBdr>
        <w:top w:val="none" w:sz="0" w:space="0" w:color="auto"/>
        <w:left w:val="none" w:sz="0" w:space="0" w:color="auto"/>
        <w:bottom w:val="none" w:sz="0" w:space="0" w:color="auto"/>
        <w:right w:val="none" w:sz="0" w:space="0" w:color="auto"/>
      </w:divBdr>
    </w:div>
    <w:div w:id="636179758">
      <w:marLeft w:val="0"/>
      <w:marRight w:val="0"/>
      <w:marTop w:val="0"/>
      <w:marBottom w:val="0"/>
      <w:divBdr>
        <w:top w:val="none" w:sz="0" w:space="0" w:color="auto"/>
        <w:left w:val="none" w:sz="0" w:space="0" w:color="auto"/>
        <w:bottom w:val="none" w:sz="0" w:space="0" w:color="auto"/>
        <w:right w:val="none" w:sz="0" w:space="0" w:color="auto"/>
      </w:divBdr>
    </w:div>
    <w:div w:id="636179759">
      <w:marLeft w:val="0"/>
      <w:marRight w:val="0"/>
      <w:marTop w:val="0"/>
      <w:marBottom w:val="0"/>
      <w:divBdr>
        <w:top w:val="none" w:sz="0" w:space="0" w:color="auto"/>
        <w:left w:val="none" w:sz="0" w:space="0" w:color="auto"/>
        <w:bottom w:val="none" w:sz="0" w:space="0" w:color="auto"/>
        <w:right w:val="none" w:sz="0" w:space="0" w:color="auto"/>
      </w:divBdr>
    </w:div>
    <w:div w:id="636179760">
      <w:marLeft w:val="0"/>
      <w:marRight w:val="0"/>
      <w:marTop w:val="0"/>
      <w:marBottom w:val="0"/>
      <w:divBdr>
        <w:top w:val="none" w:sz="0" w:space="0" w:color="auto"/>
        <w:left w:val="none" w:sz="0" w:space="0" w:color="auto"/>
        <w:bottom w:val="none" w:sz="0" w:space="0" w:color="auto"/>
        <w:right w:val="none" w:sz="0" w:space="0" w:color="auto"/>
      </w:divBdr>
    </w:div>
    <w:div w:id="636179761">
      <w:marLeft w:val="0"/>
      <w:marRight w:val="0"/>
      <w:marTop w:val="0"/>
      <w:marBottom w:val="0"/>
      <w:divBdr>
        <w:top w:val="none" w:sz="0" w:space="0" w:color="auto"/>
        <w:left w:val="none" w:sz="0" w:space="0" w:color="auto"/>
        <w:bottom w:val="none" w:sz="0" w:space="0" w:color="auto"/>
        <w:right w:val="none" w:sz="0" w:space="0" w:color="auto"/>
      </w:divBdr>
    </w:div>
    <w:div w:id="636179762">
      <w:marLeft w:val="0"/>
      <w:marRight w:val="0"/>
      <w:marTop w:val="0"/>
      <w:marBottom w:val="0"/>
      <w:divBdr>
        <w:top w:val="none" w:sz="0" w:space="0" w:color="auto"/>
        <w:left w:val="none" w:sz="0" w:space="0" w:color="auto"/>
        <w:bottom w:val="none" w:sz="0" w:space="0" w:color="auto"/>
        <w:right w:val="none" w:sz="0" w:space="0" w:color="auto"/>
      </w:divBdr>
    </w:div>
    <w:div w:id="636179763">
      <w:marLeft w:val="0"/>
      <w:marRight w:val="0"/>
      <w:marTop w:val="0"/>
      <w:marBottom w:val="0"/>
      <w:divBdr>
        <w:top w:val="none" w:sz="0" w:space="0" w:color="auto"/>
        <w:left w:val="none" w:sz="0" w:space="0" w:color="auto"/>
        <w:bottom w:val="none" w:sz="0" w:space="0" w:color="auto"/>
        <w:right w:val="none" w:sz="0" w:space="0" w:color="auto"/>
      </w:divBdr>
    </w:div>
    <w:div w:id="636179764">
      <w:marLeft w:val="0"/>
      <w:marRight w:val="0"/>
      <w:marTop w:val="0"/>
      <w:marBottom w:val="0"/>
      <w:divBdr>
        <w:top w:val="none" w:sz="0" w:space="0" w:color="auto"/>
        <w:left w:val="none" w:sz="0" w:space="0" w:color="auto"/>
        <w:bottom w:val="none" w:sz="0" w:space="0" w:color="auto"/>
        <w:right w:val="none" w:sz="0" w:space="0" w:color="auto"/>
      </w:divBdr>
    </w:div>
    <w:div w:id="636179765">
      <w:marLeft w:val="0"/>
      <w:marRight w:val="0"/>
      <w:marTop w:val="0"/>
      <w:marBottom w:val="0"/>
      <w:divBdr>
        <w:top w:val="none" w:sz="0" w:space="0" w:color="auto"/>
        <w:left w:val="none" w:sz="0" w:space="0" w:color="auto"/>
        <w:bottom w:val="none" w:sz="0" w:space="0" w:color="auto"/>
        <w:right w:val="none" w:sz="0" w:space="0" w:color="auto"/>
      </w:divBdr>
    </w:div>
    <w:div w:id="636179766">
      <w:marLeft w:val="0"/>
      <w:marRight w:val="0"/>
      <w:marTop w:val="0"/>
      <w:marBottom w:val="0"/>
      <w:divBdr>
        <w:top w:val="none" w:sz="0" w:space="0" w:color="auto"/>
        <w:left w:val="none" w:sz="0" w:space="0" w:color="auto"/>
        <w:bottom w:val="none" w:sz="0" w:space="0" w:color="auto"/>
        <w:right w:val="none" w:sz="0" w:space="0" w:color="auto"/>
      </w:divBdr>
    </w:div>
    <w:div w:id="636179767">
      <w:marLeft w:val="0"/>
      <w:marRight w:val="0"/>
      <w:marTop w:val="0"/>
      <w:marBottom w:val="0"/>
      <w:divBdr>
        <w:top w:val="none" w:sz="0" w:space="0" w:color="auto"/>
        <w:left w:val="none" w:sz="0" w:space="0" w:color="auto"/>
        <w:bottom w:val="none" w:sz="0" w:space="0" w:color="auto"/>
        <w:right w:val="none" w:sz="0" w:space="0" w:color="auto"/>
      </w:divBdr>
    </w:div>
    <w:div w:id="636179768">
      <w:marLeft w:val="0"/>
      <w:marRight w:val="0"/>
      <w:marTop w:val="0"/>
      <w:marBottom w:val="0"/>
      <w:divBdr>
        <w:top w:val="none" w:sz="0" w:space="0" w:color="auto"/>
        <w:left w:val="none" w:sz="0" w:space="0" w:color="auto"/>
        <w:bottom w:val="none" w:sz="0" w:space="0" w:color="auto"/>
        <w:right w:val="none" w:sz="0" w:space="0" w:color="auto"/>
      </w:divBdr>
    </w:div>
    <w:div w:id="636179769">
      <w:marLeft w:val="0"/>
      <w:marRight w:val="0"/>
      <w:marTop w:val="0"/>
      <w:marBottom w:val="0"/>
      <w:divBdr>
        <w:top w:val="none" w:sz="0" w:space="0" w:color="auto"/>
        <w:left w:val="none" w:sz="0" w:space="0" w:color="auto"/>
        <w:bottom w:val="none" w:sz="0" w:space="0" w:color="auto"/>
        <w:right w:val="none" w:sz="0" w:space="0" w:color="auto"/>
      </w:divBdr>
    </w:div>
    <w:div w:id="636179770">
      <w:marLeft w:val="0"/>
      <w:marRight w:val="0"/>
      <w:marTop w:val="0"/>
      <w:marBottom w:val="0"/>
      <w:divBdr>
        <w:top w:val="none" w:sz="0" w:space="0" w:color="auto"/>
        <w:left w:val="none" w:sz="0" w:space="0" w:color="auto"/>
        <w:bottom w:val="none" w:sz="0" w:space="0" w:color="auto"/>
        <w:right w:val="none" w:sz="0" w:space="0" w:color="auto"/>
      </w:divBdr>
    </w:div>
    <w:div w:id="636179771">
      <w:marLeft w:val="0"/>
      <w:marRight w:val="0"/>
      <w:marTop w:val="0"/>
      <w:marBottom w:val="0"/>
      <w:divBdr>
        <w:top w:val="none" w:sz="0" w:space="0" w:color="auto"/>
        <w:left w:val="none" w:sz="0" w:space="0" w:color="auto"/>
        <w:bottom w:val="none" w:sz="0" w:space="0" w:color="auto"/>
        <w:right w:val="none" w:sz="0" w:space="0" w:color="auto"/>
      </w:divBdr>
    </w:div>
    <w:div w:id="636179772">
      <w:marLeft w:val="0"/>
      <w:marRight w:val="0"/>
      <w:marTop w:val="0"/>
      <w:marBottom w:val="0"/>
      <w:divBdr>
        <w:top w:val="none" w:sz="0" w:space="0" w:color="auto"/>
        <w:left w:val="none" w:sz="0" w:space="0" w:color="auto"/>
        <w:bottom w:val="none" w:sz="0" w:space="0" w:color="auto"/>
        <w:right w:val="none" w:sz="0" w:space="0" w:color="auto"/>
      </w:divBdr>
    </w:div>
    <w:div w:id="636179773">
      <w:marLeft w:val="0"/>
      <w:marRight w:val="0"/>
      <w:marTop w:val="0"/>
      <w:marBottom w:val="0"/>
      <w:divBdr>
        <w:top w:val="none" w:sz="0" w:space="0" w:color="auto"/>
        <w:left w:val="none" w:sz="0" w:space="0" w:color="auto"/>
        <w:bottom w:val="none" w:sz="0" w:space="0" w:color="auto"/>
        <w:right w:val="none" w:sz="0" w:space="0" w:color="auto"/>
      </w:divBdr>
    </w:div>
    <w:div w:id="636179774">
      <w:marLeft w:val="0"/>
      <w:marRight w:val="0"/>
      <w:marTop w:val="0"/>
      <w:marBottom w:val="0"/>
      <w:divBdr>
        <w:top w:val="none" w:sz="0" w:space="0" w:color="auto"/>
        <w:left w:val="none" w:sz="0" w:space="0" w:color="auto"/>
        <w:bottom w:val="none" w:sz="0" w:space="0" w:color="auto"/>
        <w:right w:val="none" w:sz="0" w:space="0" w:color="auto"/>
      </w:divBdr>
    </w:div>
    <w:div w:id="636179775">
      <w:marLeft w:val="0"/>
      <w:marRight w:val="0"/>
      <w:marTop w:val="0"/>
      <w:marBottom w:val="0"/>
      <w:divBdr>
        <w:top w:val="none" w:sz="0" w:space="0" w:color="auto"/>
        <w:left w:val="none" w:sz="0" w:space="0" w:color="auto"/>
        <w:bottom w:val="none" w:sz="0" w:space="0" w:color="auto"/>
        <w:right w:val="none" w:sz="0" w:space="0" w:color="auto"/>
      </w:divBdr>
    </w:div>
    <w:div w:id="636179776">
      <w:marLeft w:val="0"/>
      <w:marRight w:val="0"/>
      <w:marTop w:val="0"/>
      <w:marBottom w:val="0"/>
      <w:divBdr>
        <w:top w:val="none" w:sz="0" w:space="0" w:color="auto"/>
        <w:left w:val="none" w:sz="0" w:space="0" w:color="auto"/>
        <w:bottom w:val="none" w:sz="0" w:space="0" w:color="auto"/>
        <w:right w:val="none" w:sz="0" w:space="0" w:color="auto"/>
      </w:divBdr>
    </w:div>
    <w:div w:id="636179777">
      <w:marLeft w:val="0"/>
      <w:marRight w:val="0"/>
      <w:marTop w:val="0"/>
      <w:marBottom w:val="0"/>
      <w:divBdr>
        <w:top w:val="none" w:sz="0" w:space="0" w:color="auto"/>
        <w:left w:val="none" w:sz="0" w:space="0" w:color="auto"/>
        <w:bottom w:val="none" w:sz="0" w:space="0" w:color="auto"/>
        <w:right w:val="none" w:sz="0" w:space="0" w:color="auto"/>
      </w:divBdr>
    </w:div>
    <w:div w:id="636179778">
      <w:marLeft w:val="0"/>
      <w:marRight w:val="0"/>
      <w:marTop w:val="0"/>
      <w:marBottom w:val="0"/>
      <w:divBdr>
        <w:top w:val="none" w:sz="0" w:space="0" w:color="auto"/>
        <w:left w:val="none" w:sz="0" w:space="0" w:color="auto"/>
        <w:bottom w:val="none" w:sz="0" w:space="0" w:color="auto"/>
        <w:right w:val="none" w:sz="0" w:space="0" w:color="auto"/>
      </w:divBdr>
    </w:div>
    <w:div w:id="636179779">
      <w:marLeft w:val="0"/>
      <w:marRight w:val="0"/>
      <w:marTop w:val="0"/>
      <w:marBottom w:val="0"/>
      <w:divBdr>
        <w:top w:val="none" w:sz="0" w:space="0" w:color="auto"/>
        <w:left w:val="none" w:sz="0" w:space="0" w:color="auto"/>
        <w:bottom w:val="none" w:sz="0" w:space="0" w:color="auto"/>
        <w:right w:val="none" w:sz="0" w:space="0" w:color="auto"/>
      </w:divBdr>
    </w:div>
    <w:div w:id="636179780">
      <w:marLeft w:val="0"/>
      <w:marRight w:val="0"/>
      <w:marTop w:val="0"/>
      <w:marBottom w:val="0"/>
      <w:divBdr>
        <w:top w:val="none" w:sz="0" w:space="0" w:color="auto"/>
        <w:left w:val="none" w:sz="0" w:space="0" w:color="auto"/>
        <w:bottom w:val="none" w:sz="0" w:space="0" w:color="auto"/>
        <w:right w:val="none" w:sz="0" w:space="0" w:color="auto"/>
      </w:divBdr>
    </w:div>
    <w:div w:id="636179781">
      <w:marLeft w:val="0"/>
      <w:marRight w:val="0"/>
      <w:marTop w:val="0"/>
      <w:marBottom w:val="0"/>
      <w:divBdr>
        <w:top w:val="none" w:sz="0" w:space="0" w:color="auto"/>
        <w:left w:val="none" w:sz="0" w:space="0" w:color="auto"/>
        <w:bottom w:val="none" w:sz="0" w:space="0" w:color="auto"/>
        <w:right w:val="none" w:sz="0" w:space="0" w:color="auto"/>
      </w:divBdr>
    </w:div>
    <w:div w:id="636179782">
      <w:marLeft w:val="0"/>
      <w:marRight w:val="0"/>
      <w:marTop w:val="0"/>
      <w:marBottom w:val="0"/>
      <w:divBdr>
        <w:top w:val="none" w:sz="0" w:space="0" w:color="auto"/>
        <w:left w:val="none" w:sz="0" w:space="0" w:color="auto"/>
        <w:bottom w:val="none" w:sz="0" w:space="0" w:color="auto"/>
        <w:right w:val="none" w:sz="0" w:space="0" w:color="auto"/>
      </w:divBdr>
    </w:div>
    <w:div w:id="636179783">
      <w:marLeft w:val="0"/>
      <w:marRight w:val="0"/>
      <w:marTop w:val="0"/>
      <w:marBottom w:val="0"/>
      <w:divBdr>
        <w:top w:val="none" w:sz="0" w:space="0" w:color="auto"/>
        <w:left w:val="none" w:sz="0" w:space="0" w:color="auto"/>
        <w:bottom w:val="none" w:sz="0" w:space="0" w:color="auto"/>
        <w:right w:val="none" w:sz="0" w:space="0" w:color="auto"/>
      </w:divBdr>
    </w:div>
    <w:div w:id="636179784">
      <w:marLeft w:val="0"/>
      <w:marRight w:val="0"/>
      <w:marTop w:val="0"/>
      <w:marBottom w:val="0"/>
      <w:divBdr>
        <w:top w:val="none" w:sz="0" w:space="0" w:color="auto"/>
        <w:left w:val="none" w:sz="0" w:space="0" w:color="auto"/>
        <w:bottom w:val="none" w:sz="0" w:space="0" w:color="auto"/>
        <w:right w:val="none" w:sz="0" w:space="0" w:color="auto"/>
      </w:divBdr>
    </w:div>
    <w:div w:id="636179785">
      <w:marLeft w:val="0"/>
      <w:marRight w:val="0"/>
      <w:marTop w:val="0"/>
      <w:marBottom w:val="0"/>
      <w:divBdr>
        <w:top w:val="none" w:sz="0" w:space="0" w:color="auto"/>
        <w:left w:val="none" w:sz="0" w:space="0" w:color="auto"/>
        <w:bottom w:val="none" w:sz="0" w:space="0" w:color="auto"/>
        <w:right w:val="none" w:sz="0" w:space="0" w:color="auto"/>
      </w:divBdr>
    </w:div>
    <w:div w:id="636179786">
      <w:marLeft w:val="0"/>
      <w:marRight w:val="0"/>
      <w:marTop w:val="0"/>
      <w:marBottom w:val="0"/>
      <w:divBdr>
        <w:top w:val="none" w:sz="0" w:space="0" w:color="auto"/>
        <w:left w:val="none" w:sz="0" w:space="0" w:color="auto"/>
        <w:bottom w:val="none" w:sz="0" w:space="0" w:color="auto"/>
        <w:right w:val="none" w:sz="0" w:space="0" w:color="auto"/>
      </w:divBdr>
    </w:div>
    <w:div w:id="636179787">
      <w:marLeft w:val="0"/>
      <w:marRight w:val="0"/>
      <w:marTop w:val="0"/>
      <w:marBottom w:val="0"/>
      <w:divBdr>
        <w:top w:val="none" w:sz="0" w:space="0" w:color="auto"/>
        <w:left w:val="none" w:sz="0" w:space="0" w:color="auto"/>
        <w:bottom w:val="none" w:sz="0" w:space="0" w:color="auto"/>
        <w:right w:val="none" w:sz="0" w:space="0" w:color="auto"/>
      </w:divBdr>
    </w:div>
    <w:div w:id="636179788">
      <w:marLeft w:val="0"/>
      <w:marRight w:val="0"/>
      <w:marTop w:val="0"/>
      <w:marBottom w:val="0"/>
      <w:divBdr>
        <w:top w:val="none" w:sz="0" w:space="0" w:color="auto"/>
        <w:left w:val="none" w:sz="0" w:space="0" w:color="auto"/>
        <w:bottom w:val="none" w:sz="0" w:space="0" w:color="auto"/>
        <w:right w:val="none" w:sz="0" w:space="0" w:color="auto"/>
      </w:divBdr>
    </w:div>
    <w:div w:id="636179789">
      <w:marLeft w:val="0"/>
      <w:marRight w:val="0"/>
      <w:marTop w:val="0"/>
      <w:marBottom w:val="0"/>
      <w:divBdr>
        <w:top w:val="none" w:sz="0" w:space="0" w:color="auto"/>
        <w:left w:val="none" w:sz="0" w:space="0" w:color="auto"/>
        <w:bottom w:val="none" w:sz="0" w:space="0" w:color="auto"/>
        <w:right w:val="none" w:sz="0" w:space="0" w:color="auto"/>
      </w:divBdr>
    </w:div>
    <w:div w:id="636179790">
      <w:marLeft w:val="0"/>
      <w:marRight w:val="0"/>
      <w:marTop w:val="0"/>
      <w:marBottom w:val="0"/>
      <w:divBdr>
        <w:top w:val="none" w:sz="0" w:space="0" w:color="auto"/>
        <w:left w:val="none" w:sz="0" w:space="0" w:color="auto"/>
        <w:bottom w:val="none" w:sz="0" w:space="0" w:color="auto"/>
        <w:right w:val="none" w:sz="0" w:space="0" w:color="auto"/>
      </w:divBdr>
    </w:div>
    <w:div w:id="636179791">
      <w:marLeft w:val="0"/>
      <w:marRight w:val="0"/>
      <w:marTop w:val="0"/>
      <w:marBottom w:val="0"/>
      <w:divBdr>
        <w:top w:val="none" w:sz="0" w:space="0" w:color="auto"/>
        <w:left w:val="none" w:sz="0" w:space="0" w:color="auto"/>
        <w:bottom w:val="none" w:sz="0" w:space="0" w:color="auto"/>
        <w:right w:val="none" w:sz="0" w:space="0" w:color="auto"/>
      </w:divBdr>
    </w:div>
    <w:div w:id="636179792">
      <w:marLeft w:val="0"/>
      <w:marRight w:val="0"/>
      <w:marTop w:val="0"/>
      <w:marBottom w:val="0"/>
      <w:divBdr>
        <w:top w:val="none" w:sz="0" w:space="0" w:color="auto"/>
        <w:left w:val="none" w:sz="0" w:space="0" w:color="auto"/>
        <w:bottom w:val="none" w:sz="0" w:space="0" w:color="auto"/>
        <w:right w:val="none" w:sz="0" w:space="0" w:color="auto"/>
      </w:divBdr>
    </w:div>
    <w:div w:id="636179793">
      <w:marLeft w:val="0"/>
      <w:marRight w:val="0"/>
      <w:marTop w:val="0"/>
      <w:marBottom w:val="0"/>
      <w:divBdr>
        <w:top w:val="none" w:sz="0" w:space="0" w:color="auto"/>
        <w:left w:val="none" w:sz="0" w:space="0" w:color="auto"/>
        <w:bottom w:val="none" w:sz="0" w:space="0" w:color="auto"/>
        <w:right w:val="none" w:sz="0" w:space="0" w:color="auto"/>
      </w:divBdr>
    </w:div>
    <w:div w:id="636179794">
      <w:marLeft w:val="0"/>
      <w:marRight w:val="0"/>
      <w:marTop w:val="0"/>
      <w:marBottom w:val="0"/>
      <w:divBdr>
        <w:top w:val="none" w:sz="0" w:space="0" w:color="auto"/>
        <w:left w:val="none" w:sz="0" w:space="0" w:color="auto"/>
        <w:bottom w:val="none" w:sz="0" w:space="0" w:color="auto"/>
        <w:right w:val="none" w:sz="0" w:space="0" w:color="auto"/>
      </w:divBdr>
    </w:div>
    <w:div w:id="636179795">
      <w:marLeft w:val="0"/>
      <w:marRight w:val="0"/>
      <w:marTop w:val="0"/>
      <w:marBottom w:val="0"/>
      <w:divBdr>
        <w:top w:val="none" w:sz="0" w:space="0" w:color="auto"/>
        <w:left w:val="none" w:sz="0" w:space="0" w:color="auto"/>
        <w:bottom w:val="none" w:sz="0" w:space="0" w:color="auto"/>
        <w:right w:val="none" w:sz="0" w:space="0" w:color="auto"/>
      </w:divBdr>
    </w:div>
    <w:div w:id="636179796">
      <w:marLeft w:val="0"/>
      <w:marRight w:val="0"/>
      <w:marTop w:val="0"/>
      <w:marBottom w:val="0"/>
      <w:divBdr>
        <w:top w:val="none" w:sz="0" w:space="0" w:color="auto"/>
        <w:left w:val="none" w:sz="0" w:space="0" w:color="auto"/>
        <w:bottom w:val="none" w:sz="0" w:space="0" w:color="auto"/>
        <w:right w:val="none" w:sz="0" w:space="0" w:color="auto"/>
      </w:divBdr>
    </w:div>
    <w:div w:id="636179797">
      <w:marLeft w:val="0"/>
      <w:marRight w:val="0"/>
      <w:marTop w:val="0"/>
      <w:marBottom w:val="0"/>
      <w:divBdr>
        <w:top w:val="none" w:sz="0" w:space="0" w:color="auto"/>
        <w:left w:val="none" w:sz="0" w:space="0" w:color="auto"/>
        <w:bottom w:val="none" w:sz="0" w:space="0" w:color="auto"/>
        <w:right w:val="none" w:sz="0" w:space="0" w:color="auto"/>
      </w:divBdr>
    </w:div>
    <w:div w:id="636179798">
      <w:marLeft w:val="0"/>
      <w:marRight w:val="0"/>
      <w:marTop w:val="0"/>
      <w:marBottom w:val="0"/>
      <w:divBdr>
        <w:top w:val="none" w:sz="0" w:space="0" w:color="auto"/>
        <w:left w:val="none" w:sz="0" w:space="0" w:color="auto"/>
        <w:bottom w:val="none" w:sz="0" w:space="0" w:color="auto"/>
        <w:right w:val="none" w:sz="0" w:space="0" w:color="auto"/>
      </w:divBdr>
    </w:div>
    <w:div w:id="636179799">
      <w:marLeft w:val="0"/>
      <w:marRight w:val="0"/>
      <w:marTop w:val="0"/>
      <w:marBottom w:val="0"/>
      <w:divBdr>
        <w:top w:val="none" w:sz="0" w:space="0" w:color="auto"/>
        <w:left w:val="none" w:sz="0" w:space="0" w:color="auto"/>
        <w:bottom w:val="none" w:sz="0" w:space="0" w:color="auto"/>
        <w:right w:val="none" w:sz="0" w:space="0" w:color="auto"/>
      </w:divBdr>
    </w:div>
    <w:div w:id="636179800">
      <w:marLeft w:val="0"/>
      <w:marRight w:val="0"/>
      <w:marTop w:val="0"/>
      <w:marBottom w:val="0"/>
      <w:divBdr>
        <w:top w:val="none" w:sz="0" w:space="0" w:color="auto"/>
        <w:left w:val="none" w:sz="0" w:space="0" w:color="auto"/>
        <w:bottom w:val="none" w:sz="0" w:space="0" w:color="auto"/>
        <w:right w:val="none" w:sz="0" w:space="0" w:color="auto"/>
      </w:divBdr>
    </w:div>
    <w:div w:id="636179801">
      <w:marLeft w:val="0"/>
      <w:marRight w:val="0"/>
      <w:marTop w:val="0"/>
      <w:marBottom w:val="0"/>
      <w:divBdr>
        <w:top w:val="none" w:sz="0" w:space="0" w:color="auto"/>
        <w:left w:val="none" w:sz="0" w:space="0" w:color="auto"/>
        <w:bottom w:val="none" w:sz="0" w:space="0" w:color="auto"/>
        <w:right w:val="none" w:sz="0" w:space="0" w:color="auto"/>
      </w:divBdr>
    </w:div>
    <w:div w:id="636179802">
      <w:marLeft w:val="0"/>
      <w:marRight w:val="0"/>
      <w:marTop w:val="0"/>
      <w:marBottom w:val="0"/>
      <w:divBdr>
        <w:top w:val="none" w:sz="0" w:space="0" w:color="auto"/>
        <w:left w:val="none" w:sz="0" w:space="0" w:color="auto"/>
        <w:bottom w:val="none" w:sz="0" w:space="0" w:color="auto"/>
        <w:right w:val="none" w:sz="0" w:space="0" w:color="auto"/>
      </w:divBdr>
    </w:div>
    <w:div w:id="636179803">
      <w:marLeft w:val="0"/>
      <w:marRight w:val="0"/>
      <w:marTop w:val="0"/>
      <w:marBottom w:val="0"/>
      <w:divBdr>
        <w:top w:val="none" w:sz="0" w:space="0" w:color="auto"/>
        <w:left w:val="none" w:sz="0" w:space="0" w:color="auto"/>
        <w:bottom w:val="none" w:sz="0" w:space="0" w:color="auto"/>
        <w:right w:val="none" w:sz="0" w:space="0" w:color="auto"/>
      </w:divBdr>
    </w:div>
    <w:div w:id="636179804">
      <w:marLeft w:val="0"/>
      <w:marRight w:val="0"/>
      <w:marTop w:val="0"/>
      <w:marBottom w:val="0"/>
      <w:divBdr>
        <w:top w:val="none" w:sz="0" w:space="0" w:color="auto"/>
        <w:left w:val="none" w:sz="0" w:space="0" w:color="auto"/>
        <w:bottom w:val="none" w:sz="0" w:space="0" w:color="auto"/>
        <w:right w:val="none" w:sz="0" w:space="0" w:color="auto"/>
      </w:divBdr>
    </w:div>
    <w:div w:id="636179805">
      <w:marLeft w:val="0"/>
      <w:marRight w:val="0"/>
      <w:marTop w:val="0"/>
      <w:marBottom w:val="0"/>
      <w:divBdr>
        <w:top w:val="none" w:sz="0" w:space="0" w:color="auto"/>
        <w:left w:val="none" w:sz="0" w:space="0" w:color="auto"/>
        <w:bottom w:val="none" w:sz="0" w:space="0" w:color="auto"/>
        <w:right w:val="none" w:sz="0" w:space="0" w:color="auto"/>
      </w:divBdr>
    </w:div>
    <w:div w:id="636179806">
      <w:marLeft w:val="0"/>
      <w:marRight w:val="0"/>
      <w:marTop w:val="0"/>
      <w:marBottom w:val="0"/>
      <w:divBdr>
        <w:top w:val="none" w:sz="0" w:space="0" w:color="auto"/>
        <w:left w:val="none" w:sz="0" w:space="0" w:color="auto"/>
        <w:bottom w:val="none" w:sz="0" w:space="0" w:color="auto"/>
        <w:right w:val="none" w:sz="0" w:space="0" w:color="auto"/>
      </w:divBdr>
    </w:div>
    <w:div w:id="636179807">
      <w:marLeft w:val="0"/>
      <w:marRight w:val="0"/>
      <w:marTop w:val="0"/>
      <w:marBottom w:val="0"/>
      <w:divBdr>
        <w:top w:val="none" w:sz="0" w:space="0" w:color="auto"/>
        <w:left w:val="none" w:sz="0" w:space="0" w:color="auto"/>
        <w:bottom w:val="none" w:sz="0" w:space="0" w:color="auto"/>
        <w:right w:val="none" w:sz="0" w:space="0" w:color="auto"/>
      </w:divBdr>
    </w:div>
    <w:div w:id="636179808">
      <w:marLeft w:val="0"/>
      <w:marRight w:val="0"/>
      <w:marTop w:val="0"/>
      <w:marBottom w:val="0"/>
      <w:divBdr>
        <w:top w:val="none" w:sz="0" w:space="0" w:color="auto"/>
        <w:left w:val="none" w:sz="0" w:space="0" w:color="auto"/>
        <w:bottom w:val="none" w:sz="0" w:space="0" w:color="auto"/>
        <w:right w:val="none" w:sz="0" w:space="0" w:color="auto"/>
      </w:divBdr>
    </w:div>
    <w:div w:id="636179809">
      <w:marLeft w:val="0"/>
      <w:marRight w:val="0"/>
      <w:marTop w:val="0"/>
      <w:marBottom w:val="0"/>
      <w:divBdr>
        <w:top w:val="none" w:sz="0" w:space="0" w:color="auto"/>
        <w:left w:val="none" w:sz="0" w:space="0" w:color="auto"/>
        <w:bottom w:val="none" w:sz="0" w:space="0" w:color="auto"/>
        <w:right w:val="none" w:sz="0" w:space="0" w:color="auto"/>
      </w:divBdr>
    </w:div>
    <w:div w:id="636179810">
      <w:marLeft w:val="0"/>
      <w:marRight w:val="0"/>
      <w:marTop w:val="0"/>
      <w:marBottom w:val="0"/>
      <w:divBdr>
        <w:top w:val="none" w:sz="0" w:space="0" w:color="auto"/>
        <w:left w:val="none" w:sz="0" w:space="0" w:color="auto"/>
        <w:bottom w:val="none" w:sz="0" w:space="0" w:color="auto"/>
        <w:right w:val="none" w:sz="0" w:space="0" w:color="auto"/>
      </w:divBdr>
    </w:div>
    <w:div w:id="636179811">
      <w:marLeft w:val="0"/>
      <w:marRight w:val="0"/>
      <w:marTop w:val="0"/>
      <w:marBottom w:val="0"/>
      <w:divBdr>
        <w:top w:val="none" w:sz="0" w:space="0" w:color="auto"/>
        <w:left w:val="none" w:sz="0" w:space="0" w:color="auto"/>
        <w:bottom w:val="none" w:sz="0" w:space="0" w:color="auto"/>
        <w:right w:val="none" w:sz="0" w:space="0" w:color="auto"/>
      </w:divBdr>
    </w:div>
    <w:div w:id="636179812">
      <w:marLeft w:val="0"/>
      <w:marRight w:val="0"/>
      <w:marTop w:val="0"/>
      <w:marBottom w:val="0"/>
      <w:divBdr>
        <w:top w:val="none" w:sz="0" w:space="0" w:color="auto"/>
        <w:left w:val="none" w:sz="0" w:space="0" w:color="auto"/>
        <w:bottom w:val="none" w:sz="0" w:space="0" w:color="auto"/>
        <w:right w:val="none" w:sz="0" w:space="0" w:color="auto"/>
      </w:divBdr>
    </w:div>
    <w:div w:id="636179813">
      <w:marLeft w:val="0"/>
      <w:marRight w:val="0"/>
      <w:marTop w:val="0"/>
      <w:marBottom w:val="0"/>
      <w:divBdr>
        <w:top w:val="none" w:sz="0" w:space="0" w:color="auto"/>
        <w:left w:val="none" w:sz="0" w:space="0" w:color="auto"/>
        <w:bottom w:val="none" w:sz="0" w:space="0" w:color="auto"/>
        <w:right w:val="none" w:sz="0" w:space="0" w:color="auto"/>
      </w:divBdr>
    </w:div>
    <w:div w:id="636179814">
      <w:marLeft w:val="0"/>
      <w:marRight w:val="0"/>
      <w:marTop w:val="0"/>
      <w:marBottom w:val="0"/>
      <w:divBdr>
        <w:top w:val="none" w:sz="0" w:space="0" w:color="auto"/>
        <w:left w:val="none" w:sz="0" w:space="0" w:color="auto"/>
        <w:bottom w:val="none" w:sz="0" w:space="0" w:color="auto"/>
        <w:right w:val="none" w:sz="0" w:space="0" w:color="auto"/>
      </w:divBdr>
    </w:div>
    <w:div w:id="636179815">
      <w:marLeft w:val="0"/>
      <w:marRight w:val="0"/>
      <w:marTop w:val="0"/>
      <w:marBottom w:val="0"/>
      <w:divBdr>
        <w:top w:val="none" w:sz="0" w:space="0" w:color="auto"/>
        <w:left w:val="none" w:sz="0" w:space="0" w:color="auto"/>
        <w:bottom w:val="none" w:sz="0" w:space="0" w:color="auto"/>
        <w:right w:val="none" w:sz="0" w:space="0" w:color="auto"/>
      </w:divBdr>
    </w:div>
    <w:div w:id="636179816">
      <w:marLeft w:val="0"/>
      <w:marRight w:val="0"/>
      <w:marTop w:val="0"/>
      <w:marBottom w:val="0"/>
      <w:divBdr>
        <w:top w:val="none" w:sz="0" w:space="0" w:color="auto"/>
        <w:left w:val="none" w:sz="0" w:space="0" w:color="auto"/>
        <w:bottom w:val="none" w:sz="0" w:space="0" w:color="auto"/>
        <w:right w:val="none" w:sz="0" w:space="0" w:color="auto"/>
      </w:divBdr>
    </w:div>
    <w:div w:id="636179817">
      <w:marLeft w:val="0"/>
      <w:marRight w:val="0"/>
      <w:marTop w:val="0"/>
      <w:marBottom w:val="0"/>
      <w:divBdr>
        <w:top w:val="none" w:sz="0" w:space="0" w:color="auto"/>
        <w:left w:val="none" w:sz="0" w:space="0" w:color="auto"/>
        <w:bottom w:val="none" w:sz="0" w:space="0" w:color="auto"/>
        <w:right w:val="none" w:sz="0" w:space="0" w:color="auto"/>
      </w:divBdr>
    </w:div>
    <w:div w:id="636179818">
      <w:marLeft w:val="0"/>
      <w:marRight w:val="0"/>
      <w:marTop w:val="0"/>
      <w:marBottom w:val="0"/>
      <w:divBdr>
        <w:top w:val="none" w:sz="0" w:space="0" w:color="auto"/>
        <w:left w:val="none" w:sz="0" w:space="0" w:color="auto"/>
        <w:bottom w:val="none" w:sz="0" w:space="0" w:color="auto"/>
        <w:right w:val="none" w:sz="0" w:space="0" w:color="auto"/>
      </w:divBdr>
    </w:div>
    <w:div w:id="636179819">
      <w:marLeft w:val="0"/>
      <w:marRight w:val="0"/>
      <w:marTop w:val="0"/>
      <w:marBottom w:val="0"/>
      <w:divBdr>
        <w:top w:val="none" w:sz="0" w:space="0" w:color="auto"/>
        <w:left w:val="none" w:sz="0" w:space="0" w:color="auto"/>
        <w:bottom w:val="none" w:sz="0" w:space="0" w:color="auto"/>
        <w:right w:val="none" w:sz="0" w:space="0" w:color="auto"/>
      </w:divBdr>
    </w:div>
    <w:div w:id="636179820">
      <w:marLeft w:val="0"/>
      <w:marRight w:val="0"/>
      <w:marTop w:val="0"/>
      <w:marBottom w:val="0"/>
      <w:divBdr>
        <w:top w:val="none" w:sz="0" w:space="0" w:color="auto"/>
        <w:left w:val="none" w:sz="0" w:space="0" w:color="auto"/>
        <w:bottom w:val="none" w:sz="0" w:space="0" w:color="auto"/>
        <w:right w:val="none" w:sz="0" w:space="0" w:color="auto"/>
      </w:divBdr>
    </w:div>
    <w:div w:id="636179821">
      <w:marLeft w:val="0"/>
      <w:marRight w:val="0"/>
      <w:marTop w:val="0"/>
      <w:marBottom w:val="0"/>
      <w:divBdr>
        <w:top w:val="none" w:sz="0" w:space="0" w:color="auto"/>
        <w:left w:val="none" w:sz="0" w:space="0" w:color="auto"/>
        <w:bottom w:val="none" w:sz="0" w:space="0" w:color="auto"/>
        <w:right w:val="none" w:sz="0" w:space="0" w:color="auto"/>
      </w:divBdr>
    </w:div>
    <w:div w:id="636179822">
      <w:marLeft w:val="0"/>
      <w:marRight w:val="0"/>
      <w:marTop w:val="0"/>
      <w:marBottom w:val="0"/>
      <w:divBdr>
        <w:top w:val="none" w:sz="0" w:space="0" w:color="auto"/>
        <w:left w:val="none" w:sz="0" w:space="0" w:color="auto"/>
        <w:bottom w:val="none" w:sz="0" w:space="0" w:color="auto"/>
        <w:right w:val="none" w:sz="0" w:space="0" w:color="auto"/>
      </w:divBdr>
    </w:div>
    <w:div w:id="636179823">
      <w:marLeft w:val="0"/>
      <w:marRight w:val="0"/>
      <w:marTop w:val="0"/>
      <w:marBottom w:val="0"/>
      <w:divBdr>
        <w:top w:val="none" w:sz="0" w:space="0" w:color="auto"/>
        <w:left w:val="none" w:sz="0" w:space="0" w:color="auto"/>
        <w:bottom w:val="none" w:sz="0" w:space="0" w:color="auto"/>
        <w:right w:val="none" w:sz="0" w:space="0" w:color="auto"/>
      </w:divBdr>
    </w:div>
    <w:div w:id="636179824">
      <w:marLeft w:val="0"/>
      <w:marRight w:val="0"/>
      <w:marTop w:val="0"/>
      <w:marBottom w:val="0"/>
      <w:divBdr>
        <w:top w:val="none" w:sz="0" w:space="0" w:color="auto"/>
        <w:left w:val="none" w:sz="0" w:space="0" w:color="auto"/>
        <w:bottom w:val="none" w:sz="0" w:space="0" w:color="auto"/>
        <w:right w:val="none" w:sz="0" w:space="0" w:color="auto"/>
      </w:divBdr>
    </w:div>
    <w:div w:id="636179825">
      <w:marLeft w:val="0"/>
      <w:marRight w:val="0"/>
      <w:marTop w:val="0"/>
      <w:marBottom w:val="0"/>
      <w:divBdr>
        <w:top w:val="none" w:sz="0" w:space="0" w:color="auto"/>
        <w:left w:val="none" w:sz="0" w:space="0" w:color="auto"/>
        <w:bottom w:val="none" w:sz="0" w:space="0" w:color="auto"/>
        <w:right w:val="none" w:sz="0" w:space="0" w:color="auto"/>
      </w:divBdr>
    </w:div>
    <w:div w:id="636179826">
      <w:marLeft w:val="0"/>
      <w:marRight w:val="0"/>
      <w:marTop w:val="0"/>
      <w:marBottom w:val="0"/>
      <w:divBdr>
        <w:top w:val="none" w:sz="0" w:space="0" w:color="auto"/>
        <w:left w:val="none" w:sz="0" w:space="0" w:color="auto"/>
        <w:bottom w:val="none" w:sz="0" w:space="0" w:color="auto"/>
        <w:right w:val="none" w:sz="0" w:space="0" w:color="auto"/>
      </w:divBdr>
    </w:div>
    <w:div w:id="636179827">
      <w:marLeft w:val="0"/>
      <w:marRight w:val="0"/>
      <w:marTop w:val="0"/>
      <w:marBottom w:val="0"/>
      <w:divBdr>
        <w:top w:val="none" w:sz="0" w:space="0" w:color="auto"/>
        <w:left w:val="none" w:sz="0" w:space="0" w:color="auto"/>
        <w:bottom w:val="none" w:sz="0" w:space="0" w:color="auto"/>
        <w:right w:val="none" w:sz="0" w:space="0" w:color="auto"/>
      </w:divBdr>
    </w:div>
    <w:div w:id="636179828">
      <w:marLeft w:val="0"/>
      <w:marRight w:val="0"/>
      <w:marTop w:val="0"/>
      <w:marBottom w:val="0"/>
      <w:divBdr>
        <w:top w:val="none" w:sz="0" w:space="0" w:color="auto"/>
        <w:left w:val="none" w:sz="0" w:space="0" w:color="auto"/>
        <w:bottom w:val="none" w:sz="0" w:space="0" w:color="auto"/>
        <w:right w:val="none" w:sz="0" w:space="0" w:color="auto"/>
      </w:divBdr>
    </w:div>
    <w:div w:id="636179829">
      <w:marLeft w:val="0"/>
      <w:marRight w:val="0"/>
      <w:marTop w:val="0"/>
      <w:marBottom w:val="0"/>
      <w:divBdr>
        <w:top w:val="none" w:sz="0" w:space="0" w:color="auto"/>
        <w:left w:val="none" w:sz="0" w:space="0" w:color="auto"/>
        <w:bottom w:val="none" w:sz="0" w:space="0" w:color="auto"/>
        <w:right w:val="none" w:sz="0" w:space="0" w:color="auto"/>
      </w:divBdr>
    </w:div>
    <w:div w:id="636179830">
      <w:marLeft w:val="0"/>
      <w:marRight w:val="0"/>
      <w:marTop w:val="0"/>
      <w:marBottom w:val="0"/>
      <w:divBdr>
        <w:top w:val="none" w:sz="0" w:space="0" w:color="auto"/>
        <w:left w:val="none" w:sz="0" w:space="0" w:color="auto"/>
        <w:bottom w:val="none" w:sz="0" w:space="0" w:color="auto"/>
        <w:right w:val="none" w:sz="0" w:space="0" w:color="auto"/>
      </w:divBdr>
    </w:div>
    <w:div w:id="636179831">
      <w:marLeft w:val="0"/>
      <w:marRight w:val="0"/>
      <w:marTop w:val="0"/>
      <w:marBottom w:val="0"/>
      <w:divBdr>
        <w:top w:val="none" w:sz="0" w:space="0" w:color="auto"/>
        <w:left w:val="none" w:sz="0" w:space="0" w:color="auto"/>
        <w:bottom w:val="none" w:sz="0" w:space="0" w:color="auto"/>
        <w:right w:val="none" w:sz="0" w:space="0" w:color="auto"/>
      </w:divBdr>
    </w:div>
    <w:div w:id="636179832">
      <w:marLeft w:val="0"/>
      <w:marRight w:val="0"/>
      <w:marTop w:val="0"/>
      <w:marBottom w:val="0"/>
      <w:divBdr>
        <w:top w:val="none" w:sz="0" w:space="0" w:color="auto"/>
        <w:left w:val="none" w:sz="0" w:space="0" w:color="auto"/>
        <w:bottom w:val="none" w:sz="0" w:space="0" w:color="auto"/>
        <w:right w:val="none" w:sz="0" w:space="0" w:color="auto"/>
      </w:divBdr>
    </w:div>
    <w:div w:id="636179833">
      <w:marLeft w:val="0"/>
      <w:marRight w:val="0"/>
      <w:marTop w:val="0"/>
      <w:marBottom w:val="0"/>
      <w:divBdr>
        <w:top w:val="none" w:sz="0" w:space="0" w:color="auto"/>
        <w:left w:val="none" w:sz="0" w:space="0" w:color="auto"/>
        <w:bottom w:val="none" w:sz="0" w:space="0" w:color="auto"/>
        <w:right w:val="none" w:sz="0" w:space="0" w:color="auto"/>
      </w:divBdr>
    </w:div>
    <w:div w:id="636179834">
      <w:marLeft w:val="0"/>
      <w:marRight w:val="0"/>
      <w:marTop w:val="0"/>
      <w:marBottom w:val="0"/>
      <w:divBdr>
        <w:top w:val="none" w:sz="0" w:space="0" w:color="auto"/>
        <w:left w:val="none" w:sz="0" w:space="0" w:color="auto"/>
        <w:bottom w:val="none" w:sz="0" w:space="0" w:color="auto"/>
        <w:right w:val="none" w:sz="0" w:space="0" w:color="auto"/>
      </w:divBdr>
    </w:div>
    <w:div w:id="636179835">
      <w:marLeft w:val="0"/>
      <w:marRight w:val="0"/>
      <w:marTop w:val="0"/>
      <w:marBottom w:val="0"/>
      <w:divBdr>
        <w:top w:val="none" w:sz="0" w:space="0" w:color="auto"/>
        <w:left w:val="none" w:sz="0" w:space="0" w:color="auto"/>
        <w:bottom w:val="none" w:sz="0" w:space="0" w:color="auto"/>
        <w:right w:val="none" w:sz="0" w:space="0" w:color="auto"/>
      </w:divBdr>
    </w:div>
    <w:div w:id="636179836">
      <w:marLeft w:val="0"/>
      <w:marRight w:val="0"/>
      <w:marTop w:val="0"/>
      <w:marBottom w:val="0"/>
      <w:divBdr>
        <w:top w:val="none" w:sz="0" w:space="0" w:color="auto"/>
        <w:left w:val="none" w:sz="0" w:space="0" w:color="auto"/>
        <w:bottom w:val="none" w:sz="0" w:space="0" w:color="auto"/>
        <w:right w:val="none" w:sz="0" w:space="0" w:color="auto"/>
      </w:divBdr>
    </w:div>
    <w:div w:id="636179837">
      <w:marLeft w:val="0"/>
      <w:marRight w:val="0"/>
      <w:marTop w:val="0"/>
      <w:marBottom w:val="0"/>
      <w:divBdr>
        <w:top w:val="none" w:sz="0" w:space="0" w:color="auto"/>
        <w:left w:val="none" w:sz="0" w:space="0" w:color="auto"/>
        <w:bottom w:val="none" w:sz="0" w:space="0" w:color="auto"/>
        <w:right w:val="none" w:sz="0" w:space="0" w:color="auto"/>
      </w:divBdr>
    </w:div>
    <w:div w:id="636179838">
      <w:marLeft w:val="0"/>
      <w:marRight w:val="0"/>
      <w:marTop w:val="0"/>
      <w:marBottom w:val="0"/>
      <w:divBdr>
        <w:top w:val="none" w:sz="0" w:space="0" w:color="auto"/>
        <w:left w:val="none" w:sz="0" w:space="0" w:color="auto"/>
        <w:bottom w:val="none" w:sz="0" w:space="0" w:color="auto"/>
        <w:right w:val="none" w:sz="0" w:space="0" w:color="auto"/>
      </w:divBdr>
    </w:div>
    <w:div w:id="636179839">
      <w:marLeft w:val="0"/>
      <w:marRight w:val="0"/>
      <w:marTop w:val="0"/>
      <w:marBottom w:val="0"/>
      <w:divBdr>
        <w:top w:val="none" w:sz="0" w:space="0" w:color="auto"/>
        <w:left w:val="none" w:sz="0" w:space="0" w:color="auto"/>
        <w:bottom w:val="none" w:sz="0" w:space="0" w:color="auto"/>
        <w:right w:val="none" w:sz="0" w:space="0" w:color="auto"/>
      </w:divBdr>
    </w:div>
    <w:div w:id="636179840">
      <w:marLeft w:val="0"/>
      <w:marRight w:val="0"/>
      <w:marTop w:val="0"/>
      <w:marBottom w:val="0"/>
      <w:divBdr>
        <w:top w:val="none" w:sz="0" w:space="0" w:color="auto"/>
        <w:left w:val="none" w:sz="0" w:space="0" w:color="auto"/>
        <w:bottom w:val="none" w:sz="0" w:space="0" w:color="auto"/>
        <w:right w:val="none" w:sz="0" w:space="0" w:color="auto"/>
      </w:divBdr>
    </w:div>
    <w:div w:id="636179841">
      <w:marLeft w:val="0"/>
      <w:marRight w:val="0"/>
      <w:marTop w:val="0"/>
      <w:marBottom w:val="0"/>
      <w:divBdr>
        <w:top w:val="none" w:sz="0" w:space="0" w:color="auto"/>
        <w:left w:val="none" w:sz="0" w:space="0" w:color="auto"/>
        <w:bottom w:val="none" w:sz="0" w:space="0" w:color="auto"/>
        <w:right w:val="none" w:sz="0" w:space="0" w:color="auto"/>
      </w:divBdr>
    </w:div>
    <w:div w:id="636179842">
      <w:marLeft w:val="0"/>
      <w:marRight w:val="0"/>
      <w:marTop w:val="0"/>
      <w:marBottom w:val="0"/>
      <w:divBdr>
        <w:top w:val="none" w:sz="0" w:space="0" w:color="auto"/>
        <w:left w:val="none" w:sz="0" w:space="0" w:color="auto"/>
        <w:bottom w:val="none" w:sz="0" w:space="0" w:color="auto"/>
        <w:right w:val="none" w:sz="0" w:space="0" w:color="auto"/>
      </w:divBdr>
    </w:div>
    <w:div w:id="636179843">
      <w:marLeft w:val="0"/>
      <w:marRight w:val="0"/>
      <w:marTop w:val="0"/>
      <w:marBottom w:val="0"/>
      <w:divBdr>
        <w:top w:val="none" w:sz="0" w:space="0" w:color="auto"/>
        <w:left w:val="none" w:sz="0" w:space="0" w:color="auto"/>
        <w:bottom w:val="none" w:sz="0" w:space="0" w:color="auto"/>
        <w:right w:val="none" w:sz="0" w:space="0" w:color="auto"/>
      </w:divBdr>
    </w:div>
    <w:div w:id="636179844">
      <w:marLeft w:val="0"/>
      <w:marRight w:val="0"/>
      <w:marTop w:val="0"/>
      <w:marBottom w:val="0"/>
      <w:divBdr>
        <w:top w:val="none" w:sz="0" w:space="0" w:color="auto"/>
        <w:left w:val="none" w:sz="0" w:space="0" w:color="auto"/>
        <w:bottom w:val="none" w:sz="0" w:space="0" w:color="auto"/>
        <w:right w:val="none" w:sz="0" w:space="0" w:color="auto"/>
      </w:divBdr>
    </w:div>
    <w:div w:id="636179845">
      <w:marLeft w:val="0"/>
      <w:marRight w:val="0"/>
      <w:marTop w:val="0"/>
      <w:marBottom w:val="0"/>
      <w:divBdr>
        <w:top w:val="none" w:sz="0" w:space="0" w:color="auto"/>
        <w:left w:val="none" w:sz="0" w:space="0" w:color="auto"/>
        <w:bottom w:val="none" w:sz="0" w:space="0" w:color="auto"/>
        <w:right w:val="none" w:sz="0" w:space="0" w:color="auto"/>
      </w:divBdr>
    </w:div>
    <w:div w:id="636179846">
      <w:marLeft w:val="0"/>
      <w:marRight w:val="0"/>
      <w:marTop w:val="0"/>
      <w:marBottom w:val="0"/>
      <w:divBdr>
        <w:top w:val="none" w:sz="0" w:space="0" w:color="auto"/>
        <w:left w:val="none" w:sz="0" w:space="0" w:color="auto"/>
        <w:bottom w:val="none" w:sz="0" w:space="0" w:color="auto"/>
        <w:right w:val="none" w:sz="0" w:space="0" w:color="auto"/>
      </w:divBdr>
    </w:div>
    <w:div w:id="636179847">
      <w:marLeft w:val="0"/>
      <w:marRight w:val="0"/>
      <w:marTop w:val="0"/>
      <w:marBottom w:val="0"/>
      <w:divBdr>
        <w:top w:val="none" w:sz="0" w:space="0" w:color="auto"/>
        <w:left w:val="none" w:sz="0" w:space="0" w:color="auto"/>
        <w:bottom w:val="none" w:sz="0" w:space="0" w:color="auto"/>
        <w:right w:val="none" w:sz="0" w:space="0" w:color="auto"/>
      </w:divBdr>
    </w:div>
    <w:div w:id="636179848">
      <w:marLeft w:val="0"/>
      <w:marRight w:val="0"/>
      <w:marTop w:val="0"/>
      <w:marBottom w:val="0"/>
      <w:divBdr>
        <w:top w:val="none" w:sz="0" w:space="0" w:color="auto"/>
        <w:left w:val="none" w:sz="0" w:space="0" w:color="auto"/>
        <w:bottom w:val="none" w:sz="0" w:space="0" w:color="auto"/>
        <w:right w:val="none" w:sz="0" w:space="0" w:color="auto"/>
      </w:divBdr>
    </w:div>
    <w:div w:id="636179849">
      <w:marLeft w:val="0"/>
      <w:marRight w:val="0"/>
      <w:marTop w:val="0"/>
      <w:marBottom w:val="0"/>
      <w:divBdr>
        <w:top w:val="none" w:sz="0" w:space="0" w:color="auto"/>
        <w:left w:val="none" w:sz="0" w:space="0" w:color="auto"/>
        <w:bottom w:val="none" w:sz="0" w:space="0" w:color="auto"/>
        <w:right w:val="none" w:sz="0" w:space="0" w:color="auto"/>
      </w:divBdr>
    </w:div>
    <w:div w:id="636179850">
      <w:marLeft w:val="0"/>
      <w:marRight w:val="0"/>
      <w:marTop w:val="0"/>
      <w:marBottom w:val="0"/>
      <w:divBdr>
        <w:top w:val="none" w:sz="0" w:space="0" w:color="auto"/>
        <w:left w:val="none" w:sz="0" w:space="0" w:color="auto"/>
        <w:bottom w:val="none" w:sz="0" w:space="0" w:color="auto"/>
        <w:right w:val="none" w:sz="0" w:space="0" w:color="auto"/>
      </w:divBdr>
    </w:div>
    <w:div w:id="636179851">
      <w:marLeft w:val="0"/>
      <w:marRight w:val="0"/>
      <w:marTop w:val="0"/>
      <w:marBottom w:val="0"/>
      <w:divBdr>
        <w:top w:val="none" w:sz="0" w:space="0" w:color="auto"/>
        <w:left w:val="none" w:sz="0" w:space="0" w:color="auto"/>
        <w:bottom w:val="none" w:sz="0" w:space="0" w:color="auto"/>
        <w:right w:val="none" w:sz="0" w:space="0" w:color="auto"/>
      </w:divBdr>
    </w:div>
    <w:div w:id="636179852">
      <w:marLeft w:val="0"/>
      <w:marRight w:val="0"/>
      <w:marTop w:val="0"/>
      <w:marBottom w:val="0"/>
      <w:divBdr>
        <w:top w:val="none" w:sz="0" w:space="0" w:color="auto"/>
        <w:left w:val="none" w:sz="0" w:space="0" w:color="auto"/>
        <w:bottom w:val="none" w:sz="0" w:space="0" w:color="auto"/>
        <w:right w:val="none" w:sz="0" w:space="0" w:color="auto"/>
      </w:divBdr>
    </w:div>
    <w:div w:id="636179853">
      <w:marLeft w:val="0"/>
      <w:marRight w:val="0"/>
      <w:marTop w:val="0"/>
      <w:marBottom w:val="0"/>
      <w:divBdr>
        <w:top w:val="none" w:sz="0" w:space="0" w:color="auto"/>
        <w:left w:val="none" w:sz="0" w:space="0" w:color="auto"/>
        <w:bottom w:val="none" w:sz="0" w:space="0" w:color="auto"/>
        <w:right w:val="none" w:sz="0" w:space="0" w:color="auto"/>
      </w:divBdr>
    </w:div>
    <w:div w:id="636179854">
      <w:marLeft w:val="0"/>
      <w:marRight w:val="0"/>
      <w:marTop w:val="0"/>
      <w:marBottom w:val="0"/>
      <w:divBdr>
        <w:top w:val="none" w:sz="0" w:space="0" w:color="auto"/>
        <w:left w:val="none" w:sz="0" w:space="0" w:color="auto"/>
        <w:bottom w:val="none" w:sz="0" w:space="0" w:color="auto"/>
        <w:right w:val="none" w:sz="0" w:space="0" w:color="auto"/>
      </w:divBdr>
    </w:div>
    <w:div w:id="636179855">
      <w:marLeft w:val="0"/>
      <w:marRight w:val="0"/>
      <w:marTop w:val="0"/>
      <w:marBottom w:val="0"/>
      <w:divBdr>
        <w:top w:val="none" w:sz="0" w:space="0" w:color="auto"/>
        <w:left w:val="none" w:sz="0" w:space="0" w:color="auto"/>
        <w:bottom w:val="none" w:sz="0" w:space="0" w:color="auto"/>
        <w:right w:val="none" w:sz="0" w:space="0" w:color="auto"/>
      </w:divBdr>
    </w:div>
    <w:div w:id="636179856">
      <w:marLeft w:val="0"/>
      <w:marRight w:val="0"/>
      <w:marTop w:val="0"/>
      <w:marBottom w:val="0"/>
      <w:divBdr>
        <w:top w:val="none" w:sz="0" w:space="0" w:color="auto"/>
        <w:left w:val="none" w:sz="0" w:space="0" w:color="auto"/>
        <w:bottom w:val="none" w:sz="0" w:space="0" w:color="auto"/>
        <w:right w:val="none" w:sz="0" w:space="0" w:color="auto"/>
      </w:divBdr>
    </w:div>
    <w:div w:id="636179857">
      <w:marLeft w:val="0"/>
      <w:marRight w:val="0"/>
      <w:marTop w:val="0"/>
      <w:marBottom w:val="0"/>
      <w:divBdr>
        <w:top w:val="none" w:sz="0" w:space="0" w:color="auto"/>
        <w:left w:val="none" w:sz="0" w:space="0" w:color="auto"/>
        <w:bottom w:val="none" w:sz="0" w:space="0" w:color="auto"/>
        <w:right w:val="none" w:sz="0" w:space="0" w:color="auto"/>
      </w:divBdr>
    </w:div>
    <w:div w:id="636179858">
      <w:marLeft w:val="0"/>
      <w:marRight w:val="0"/>
      <w:marTop w:val="0"/>
      <w:marBottom w:val="0"/>
      <w:divBdr>
        <w:top w:val="none" w:sz="0" w:space="0" w:color="auto"/>
        <w:left w:val="none" w:sz="0" w:space="0" w:color="auto"/>
        <w:bottom w:val="none" w:sz="0" w:space="0" w:color="auto"/>
        <w:right w:val="none" w:sz="0" w:space="0" w:color="auto"/>
      </w:divBdr>
    </w:div>
    <w:div w:id="636179859">
      <w:marLeft w:val="0"/>
      <w:marRight w:val="0"/>
      <w:marTop w:val="0"/>
      <w:marBottom w:val="0"/>
      <w:divBdr>
        <w:top w:val="none" w:sz="0" w:space="0" w:color="auto"/>
        <w:left w:val="none" w:sz="0" w:space="0" w:color="auto"/>
        <w:bottom w:val="none" w:sz="0" w:space="0" w:color="auto"/>
        <w:right w:val="none" w:sz="0" w:space="0" w:color="auto"/>
      </w:divBdr>
    </w:div>
    <w:div w:id="636179860">
      <w:marLeft w:val="0"/>
      <w:marRight w:val="0"/>
      <w:marTop w:val="0"/>
      <w:marBottom w:val="0"/>
      <w:divBdr>
        <w:top w:val="none" w:sz="0" w:space="0" w:color="auto"/>
        <w:left w:val="none" w:sz="0" w:space="0" w:color="auto"/>
        <w:bottom w:val="none" w:sz="0" w:space="0" w:color="auto"/>
        <w:right w:val="none" w:sz="0" w:space="0" w:color="auto"/>
      </w:divBdr>
    </w:div>
    <w:div w:id="636179861">
      <w:marLeft w:val="0"/>
      <w:marRight w:val="0"/>
      <w:marTop w:val="0"/>
      <w:marBottom w:val="0"/>
      <w:divBdr>
        <w:top w:val="none" w:sz="0" w:space="0" w:color="auto"/>
        <w:left w:val="none" w:sz="0" w:space="0" w:color="auto"/>
        <w:bottom w:val="none" w:sz="0" w:space="0" w:color="auto"/>
        <w:right w:val="none" w:sz="0" w:space="0" w:color="auto"/>
      </w:divBdr>
    </w:div>
    <w:div w:id="636179862">
      <w:marLeft w:val="0"/>
      <w:marRight w:val="0"/>
      <w:marTop w:val="0"/>
      <w:marBottom w:val="0"/>
      <w:divBdr>
        <w:top w:val="none" w:sz="0" w:space="0" w:color="auto"/>
        <w:left w:val="none" w:sz="0" w:space="0" w:color="auto"/>
        <w:bottom w:val="none" w:sz="0" w:space="0" w:color="auto"/>
        <w:right w:val="none" w:sz="0" w:space="0" w:color="auto"/>
      </w:divBdr>
    </w:div>
    <w:div w:id="636179863">
      <w:marLeft w:val="0"/>
      <w:marRight w:val="0"/>
      <w:marTop w:val="0"/>
      <w:marBottom w:val="0"/>
      <w:divBdr>
        <w:top w:val="none" w:sz="0" w:space="0" w:color="auto"/>
        <w:left w:val="none" w:sz="0" w:space="0" w:color="auto"/>
        <w:bottom w:val="none" w:sz="0" w:space="0" w:color="auto"/>
        <w:right w:val="none" w:sz="0" w:space="0" w:color="auto"/>
      </w:divBdr>
    </w:div>
    <w:div w:id="636179864">
      <w:marLeft w:val="0"/>
      <w:marRight w:val="0"/>
      <w:marTop w:val="0"/>
      <w:marBottom w:val="0"/>
      <w:divBdr>
        <w:top w:val="none" w:sz="0" w:space="0" w:color="auto"/>
        <w:left w:val="none" w:sz="0" w:space="0" w:color="auto"/>
        <w:bottom w:val="none" w:sz="0" w:space="0" w:color="auto"/>
        <w:right w:val="none" w:sz="0" w:space="0" w:color="auto"/>
      </w:divBdr>
    </w:div>
    <w:div w:id="636179865">
      <w:marLeft w:val="0"/>
      <w:marRight w:val="0"/>
      <w:marTop w:val="0"/>
      <w:marBottom w:val="0"/>
      <w:divBdr>
        <w:top w:val="none" w:sz="0" w:space="0" w:color="auto"/>
        <w:left w:val="none" w:sz="0" w:space="0" w:color="auto"/>
        <w:bottom w:val="none" w:sz="0" w:space="0" w:color="auto"/>
        <w:right w:val="none" w:sz="0" w:space="0" w:color="auto"/>
      </w:divBdr>
    </w:div>
    <w:div w:id="636179866">
      <w:marLeft w:val="0"/>
      <w:marRight w:val="0"/>
      <w:marTop w:val="0"/>
      <w:marBottom w:val="0"/>
      <w:divBdr>
        <w:top w:val="none" w:sz="0" w:space="0" w:color="auto"/>
        <w:left w:val="none" w:sz="0" w:space="0" w:color="auto"/>
        <w:bottom w:val="none" w:sz="0" w:space="0" w:color="auto"/>
        <w:right w:val="none" w:sz="0" w:space="0" w:color="auto"/>
      </w:divBdr>
    </w:div>
    <w:div w:id="636179867">
      <w:marLeft w:val="0"/>
      <w:marRight w:val="0"/>
      <w:marTop w:val="0"/>
      <w:marBottom w:val="0"/>
      <w:divBdr>
        <w:top w:val="none" w:sz="0" w:space="0" w:color="auto"/>
        <w:left w:val="none" w:sz="0" w:space="0" w:color="auto"/>
        <w:bottom w:val="none" w:sz="0" w:space="0" w:color="auto"/>
        <w:right w:val="none" w:sz="0" w:space="0" w:color="auto"/>
      </w:divBdr>
    </w:div>
    <w:div w:id="636179868">
      <w:marLeft w:val="0"/>
      <w:marRight w:val="0"/>
      <w:marTop w:val="0"/>
      <w:marBottom w:val="0"/>
      <w:divBdr>
        <w:top w:val="none" w:sz="0" w:space="0" w:color="auto"/>
        <w:left w:val="none" w:sz="0" w:space="0" w:color="auto"/>
        <w:bottom w:val="none" w:sz="0" w:space="0" w:color="auto"/>
        <w:right w:val="none" w:sz="0" w:space="0" w:color="auto"/>
      </w:divBdr>
    </w:div>
    <w:div w:id="636179869">
      <w:marLeft w:val="0"/>
      <w:marRight w:val="0"/>
      <w:marTop w:val="0"/>
      <w:marBottom w:val="0"/>
      <w:divBdr>
        <w:top w:val="none" w:sz="0" w:space="0" w:color="auto"/>
        <w:left w:val="none" w:sz="0" w:space="0" w:color="auto"/>
        <w:bottom w:val="none" w:sz="0" w:space="0" w:color="auto"/>
        <w:right w:val="none" w:sz="0" w:space="0" w:color="auto"/>
      </w:divBdr>
    </w:div>
    <w:div w:id="636179870">
      <w:marLeft w:val="0"/>
      <w:marRight w:val="0"/>
      <w:marTop w:val="0"/>
      <w:marBottom w:val="0"/>
      <w:divBdr>
        <w:top w:val="none" w:sz="0" w:space="0" w:color="auto"/>
        <w:left w:val="none" w:sz="0" w:space="0" w:color="auto"/>
        <w:bottom w:val="none" w:sz="0" w:space="0" w:color="auto"/>
        <w:right w:val="none" w:sz="0" w:space="0" w:color="auto"/>
      </w:divBdr>
    </w:div>
    <w:div w:id="636179871">
      <w:marLeft w:val="0"/>
      <w:marRight w:val="0"/>
      <w:marTop w:val="0"/>
      <w:marBottom w:val="0"/>
      <w:divBdr>
        <w:top w:val="none" w:sz="0" w:space="0" w:color="auto"/>
        <w:left w:val="none" w:sz="0" w:space="0" w:color="auto"/>
        <w:bottom w:val="none" w:sz="0" w:space="0" w:color="auto"/>
        <w:right w:val="none" w:sz="0" w:space="0" w:color="auto"/>
      </w:divBdr>
    </w:div>
    <w:div w:id="636179872">
      <w:marLeft w:val="0"/>
      <w:marRight w:val="0"/>
      <w:marTop w:val="0"/>
      <w:marBottom w:val="0"/>
      <w:divBdr>
        <w:top w:val="none" w:sz="0" w:space="0" w:color="auto"/>
        <w:left w:val="none" w:sz="0" w:space="0" w:color="auto"/>
        <w:bottom w:val="none" w:sz="0" w:space="0" w:color="auto"/>
        <w:right w:val="none" w:sz="0" w:space="0" w:color="auto"/>
      </w:divBdr>
    </w:div>
    <w:div w:id="636179873">
      <w:marLeft w:val="0"/>
      <w:marRight w:val="0"/>
      <w:marTop w:val="0"/>
      <w:marBottom w:val="0"/>
      <w:divBdr>
        <w:top w:val="none" w:sz="0" w:space="0" w:color="auto"/>
        <w:left w:val="none" w:sz="0" w:space="0" w:color="auto"/>
        <w:bottom w:val="none" w:sz="0" w:space="0" w:color="auto"/>
        <w:right w:val="none" w:sz="0" w:space="0" w:color="auto"/>
      </w:divBdr>
    </w:div>
    <w:div w:id="636179874">
      <w:marLeft w:val="0"/>
      <w:marRight w:val="0"/>
      <w:marTop w:val="0"/>
      <w:marBottom w:val="0"/>
      <w:divBdr>
        <w:top w:val="none" w:sz="0" w:space="0" w:color="auto"/>
        <w:left w:val="none" w:sz="0" w:space="0" w:color="auto"/>
        <w:bottom w:val="none" w:sz="0" w:space="0" w:color="auto"/>
        <w:right w:val="none" w:sz="0" w:space="0" w:color="auto"/>
      </w:divBdr>
    </w:div>
    <w:div w:id="636179875">
      <w:marLeft w:val="0"/>
      <w:marRight w:val="0"/>
      <w:marTop w:val="0"/>
      <w:marBottom w:val="0"/>
      <w:divBdr>
        <w:top w:val="none" w:sz="0" w:space="0" w:color="auto"/>
        <w:left w:val="none" w:sz="0" w:space="0" w:color="auto"/>
        <w:bottom w:val="none" w:sz="0" w:space="0" w:color="auto"/>
        <w:right w:val="none" w:sz="0" w:space="0" w:color="auto"/>
      </w:divBdr>
    </w:div>
    <w:div w:id="636179876">
      <w:marLeft w:val="0"/>
      <w:marRight w:val="0"/>
      <w:marTop w:val="0"/>
      <w:marBottom w:val="0"/>
      <w:divBdr>
        <w:top w:val="none" w:sz="0" w:space="0" w:color="auto"/>
        <w:left w:val="none" w:sz="0" w:space="0" w:color="auto"/>
        <w:bottom w:val="none" w:sz="0" w:space="0" w:color="auto"/>
        <w:right w:val="none" w:sz="0" w:space="0" w:color="auto"/>
      </w:divBdr>
    </w:div>
    <w:div w:id="636179877">
      <w:marLeft w:val="0"/>
      <w:marRight w:val="0"/>
      <w:marTop w:val="0"/>
      <w:marBottom w:val="0"/>
      <w:divBdr>
        <w:top w:val="none" w:sz="0" w:space="0" w:color="auto"/>
        <w:left w:val="none" w:sz="0" w:space="0" w:color="auto"/>
        <w:bottom w:val="none" w:sz="0" w:space="0" w:color="auto"/>
        <w:right w:val="none" w:sz="0" w:space="0" w:color="auto"/>
      </w:divBdr>
    </w:div>
    <w:div w:id="636179878">
      <w:marLeft w:val="0"/>
      <w:marRight w:val="0"/>
      <w:marTop w:val="0"/>
      <w:marBottom w:val="0"/>
      <w:divBdr>
        <w:top w:val="none" w:sz="0" w:space="0" w:color="auto"/>
        <w:left w:val="none" w:sz="0" w:space="0" w:color="auto"/>
        <w:bottom w:val="none" w:sz="0" w:space="0" w:color="auto"/>
        <w:right w:val="none" w:sz="0" w:space="0" w:color="auto"/>
      </w:divBdr>
    </w:div>
    <w:div w:id="636179879">
      <w:marLeft w:val="0"/>
      <w:marRight w:val="0"/>
      <w:marTop w:val="0"/>
      <w:marBottom w:val="0"/>
      <w:divBdr>
        <w:top w:val="none" w:sz="0" w:space="0" w:color="auto"/>
        <w:left w:val="none" w:sz="0" w:space="0" w:color="auto"/>
        <w:bottom w:val="none" w:sz="0" w:space="0" w:color="auto"/>
        <w:right w:val="none" w:sz="0" w:space="0" w:color="auto"/>
      </w:divBdr>
    </w:div>
    <w:div w:id="636179880">
      <w:marLeft w:val="0"/>
      <w:marRight w:val="0"/>
      <w:marTop w:val="0"/>
      <w:marBottom w:val="0"/>
      <w:divBdr>
        <w:top w:val="none" w:sz="0" w:space="0" w:color="auto"/>
        <w:left w:val="none" w:sz="0" w:space="0" w:color="auto"/>
        <w:bottom w:val="none" w:sz="0" w:space="0" w:color="auto"/>
        <w:right w:val="none" w:sz="0" w:space="0" w:color="auto"/>
      </w:divBdr>
    </w:div>
    <w:div w:id="636179881">
      <w:marLeft w:val="0"/>
      <w:marRight w:val="0"/>
      <w:marTop w:val="0"/>
      <w:marBottom w:val="0"/>
      <w:divBdr>
        <w:top w:val="none" w:sz="0" w:space="0" w:color="auto"/>
        <w:left w:val="none" w:sz="0" w:space="0" w:color="auto"/>
        <w:bottom w:val="none" w:sz="0" w:space="0" w:color="auto"/>
        <w:right w:val="none" w:sz="0" w:space="0" w:color="auto"/>
      </w:divBdr>
    </w:div>
    <w:div w:id="636179882">
      <w:marLeft w:val="0"/>
      <w:marRight w:val="0"/>
      <w:marTop w:val="0"/>
      <w:marBottom w:val="0"/>
      <w:divBdr>
        <w:top w:val="none" w:sz="0" w:space="0" w:color="auto"/>
        <w:left w:val="none" w:sz="0" w:space="0" w:color="auto"/>
        <w:bottom w:val="none" w:sz="0" w:space="0" w:color="auto"/>
        <w:right w:val="none" w:sz="0" w:space="0" w:color="auto"/>
      </w:divBdr>
    </w:div>
    <w:div w:id="636179883">
      <w:marLeft w:val="0"/>
      <w:marRight w:val="0"/>
      <w:marTop w:val="0"/>
      <w:marBottom w:val="0"/>
      <w:divBdr>
        <w:top w:val="none" w:sz="0" w:space="0" w:color="auto"/>
        <w:left w:val="none" w:sz="0" w:space="0" w:color="auto"/>
        <w:bottom w:val="none" w:sz="0" w:space="0" w:color="auto"/>
        <w:right w:val="none" w:sz="0" w:space="0" w:color="auto"/>
      </w:divBdr>
    </w:div>
    <w:div w:id="636179884">
      <w:marLeft w:val="0"/>
      <w:marRight w:val="0"/>
      <w:marTop w:val="0"/>
      <w:marBottom w:val="0"/>
      <w:divBdr>
        <w:top w:val="none" w:sz="0" w:space="0" w:color="auto"/>
        <w:left w:val="none" w:sz="0" w:space="0" w:color="auto"/>
        <w:bottom w:val="none" w:sz="0" w:space="0" w:color="auto"/>
        <w:right w:val="none" w:sz="0" w:space="0" w:color="auto"/>
      </w:divBdr>
    </w:div>
    <w:div w:id="636179885">
      <w:marLeft w:val="0"/>
      <w:marRight w:val="0"/>
      <w:marTop w:val="0"/>
      <w:marBottom w:val="0"/>
      <w:divBdr>
        <w:top w:val="none" w:sz="0" w:space="0" w:color="auto"/>
        <w:left w:val="none" w:sz="0" w:space="0" w:color="auto"/>
        <w:bottom w:val="none" w:sz="0" w:space="0" w:color="auto"/>
        <w:right w:val="none" w:sz="0" w:space="0" w:color="auto"/>
      </w:divBdr>
    </w:div>
    <w:div w:id="636179886">
      <w:marLeft w:val="0"/>
      <w:marRight w:val="0"/>
      <w:marTop w:val="0"/>
      <w:marBottom w:val="0"/>
      <w:divBdr>
        <w:top w:val="none" w:sz="0" w:space="0" w:color="auto"/>
        <w:left w:val="none" w:sz="0" w:space="0" w:color="auto"/>
        <w:bottom w:val="none" w:sz="0" w:space="0" w:color="auto"/>
        <w:right w:val="none" w:sz="0" w:space="0" w:color="auto"/>
      </w:divBdr>
    </w:div>
    <w:div w:id="636179887">
      <w:marLeft w:val="0"/>
      <w:marRight w:val="0"/>
      <w:marTop w:val="0"/>
      <w:marBottom w:val="0"/>
      <w:divBdr>
        <w:top w:val="none" w:sz="0" w:space="0" w:color="auto"/>
        <w:left w:val="none" w:sz="0" w:space="0" w:color="auto"/>
        <w:bottom w:val="none" w:sz="0" w:space="0" w:color="auto"/>
        <w:right w:val="none" w:sz="0" w:space="0" w:color="auto"/>
      </w:divBdr>
    </w:div>
    <w:div w:id="636179888">
      <w:marLeft w:val="0"/>
      <w:marRight w:val="0"/>
      <w:marTop w:val="0"/>
      <w:marBottom w:val="0"/>
      <w:divBdr>
        <w:top w:val="none" w:sz="0" w:space="0" w:color="auto"/>
        <w:left w:val="none" w:sz="0" w:space="0" w:color="auto"/>
        <w:bottom w:val="none" w:sz="0" w:space="0" w:color="auto"/>
        <w:right w:val="none" w:sz="0" w:space="0" w:color="auto"/>
      </w:divBdr>
    </w:div>
    <w:div w:id="636179889">
      <w:marLeft w:val="0"/>
      <w:marRight w:val="0"/>
      <w:marTop w:val="0"/>
      <w:marBottom w:val="0"/>
      <w:divBdr>
        <w:top w:val="none" w:sz="0" w:space="0" w:color="auto"/>
        <w:left w:val="none" w:sz="0" w:space="0" w:color="auto"/>
        <w:bottom w:val="none" w:sz="0" w:space="0" w:color="auto"/>
        <w:right w:val="none" w:sz="0" w:space="0" w:color="auto"/>
      </w:divBdr>
    </w:div>
    <w:div w:id="636179890">
      <w:marLeft w:val="0"/>
      <w:marRight w:val="0"/>
      <w:marTop w:val="0"/>
      <w:marBottom w:val="0"/>
      <w:divBdr>
        <w:top w:val="none" w:sz="0" w:space="0" w:color="auto"/>
        <w:left w:val="none" w:sz="0" w:space="0" w:color="auto"/>
        <w:bottom w:val="none" w:sz="0" w:space="0" w:color="auto"/>
        <w:right w:val="none" w:sz="0" w:space="0" w:color="auto"/>
      </w:divBdr>
    </w:div>
    <w:div w:id="636179891">
      <w:marLeft w:val="0"/>
      <w:marRight w:val="0"/>
      <w:marTop w:val="0"/>
      <w:marBottom w:val="0"/>
      <w:divBdr>
        <w:top w:val="none" w:sz="0" w:space="0" w:color="auto"/>
        <w:left w:val="none" w:sz="0" w:space="0" w:color="auto"/>
        <w:bottom w:val="none" w:sz="0" w:space="0" w:color="auto"/>
        <w:right w:val="none" w:sz="0" w:space="0" w:color="auto"/>
      </w:divBdr>
    </w:div>
    <w:div w:id="636179892">
      <w:marLeft w:val="0"/>
      <w:marRight w:val="0"/>
      <w:marTop w:val="0"/>
      <w:marBottom w:val="0"/>
      <w:divBdr>
        <w:top w:val="none" w:sz="0" w:space="0" w:color="auto"/>
        <w:left w:val="none" w:sz="0" w:space="0" w:color="auto"/>
        <w:bottom w:val="none" w:sz="0" w:space="0" w:color="auto"/>
        <w:right w:val="none" w:sz="0" w:space="0" w:color="auto"/>
      </w:divBdr>
    </w:div>
    <w:div w:id="636179893">
      <w:marLeft w:val="0"/>
      <w:marRight w:val="0"/>
      <w:marTop w:val="0"/>
      <w:marBottom w:val="0"/>
      <w:divBdr>
        <w:top w:val="none" w:sz="0" w:space="0" w:color="auto"/>
        <w:left w:val="none" w:sz="0" w:space="0" w:color="auto"/>
        <w:bottom w:val="none" w:sz="0" w:space="0" w:color="auto"/>
        <w:right w:val="none" w:sz="0" w:space="0" w:color="auto"/>
      </w:divBdr>
    </w:div>
    <w:div w:id="636179894">
      <w:marLeft w:val="0"/>
      <w:marRight w:val="0"/>
      <w:marTop w:val="0"/>
      <w:marBottom w:val="0"/>
      <w:divBdr>
        <w:top w:val="none" w:sz="0" w:space="0" w:color="auto"/>
        <w:left w:val="none" w:sz="0" w:space="0" w:color="auto"/>
        <w:bottom w:val="none" w:sz="0" w:space="0" w:color="auto"/>
        <w:right w:val="none" w:sz="0" w:space="0" w:color="auto"/>
      </w:divBdr>
    </w:div>
    <w:div w:id="636179895">
      <w:marLeft w:val="0"/>
      <w:marRight w:val="0"/>
      <w:marTop w:val="0"/>
      <w:marBottom w:val="0"/>
      <w:divBdr>
        <w:top w:val="none" w:sz="0" w:space="0" w:color="auto"/>
        <w:left w:val="none" w:sz="0" w:space="0" w:color="auto"/>
        <w:bottom w:val="none" w:sz="0" w:space="0" w:color="auto"/>
        <w:right w:val="none" w:sz="0" w:space="0" w:color="auto"/>
      </w:divBdr>
    </w:div>
    <w:div w:id="636179896">
      <w:marLeft w:val="0"/>
      <w:marRight w:val="0"/>
      <w:marTop w:val="0"/>
      <w:marBottom w:val="0"/>
      <w:divBdr>
        <w:top w:val="none" w:sz="0" w:space="0" w:color="auto"/>
        <w:left w:val="none" w:sz="0" w:space="0" w:color="auto"/>
        <w:bottom w:val="none" w:sz="0" w:space="0" w:color="auto"/>
        <w:right w:val="none" w:sz="0" w:space="0" w:color="auto"/>
      </w:divBdr>
    </w:div>
    <w:div w:id="636179897">
      <w:marLeft w:val="0"/>
      <w:marRight w:val="0"/>
      <w:marTop w:val="0"/>
      <w:marBottom w:val="0"/>
      <w:divBdr>
        <w:top w:val="none" w:sz="0" w:space="0" w:color="auto"/>
        <w:left w:val="none" w:sz="0" w:space="0" w:color="auto"/>
        <w:bottom w:val="none" w:sz="0" w:space="0" w:color="auto"/>
        <w:right w:val="none" w:sz="0" w:space="0" w:color="auto"/>
      </w:divBdr>
    </w:div>
    <w:div w:id="636179898">
      <w:marLeft w:val="0"/>
      <w:marRight w:val="0"/>
      <w:marTop w:val="0"/>
      <w:marBottom w:val="0"/>
      <w:divBdr>
        <w:top w:val="none" w:sz="0" w:space="0" w:color="auto"/>
        <w:left w:val="none" w:sz="0" w:space="0" w:color="auto"/>
        <w:bottom w:val="none" w:sz="0" w:space="0" w:color="auto"/>
        <w:right w:val="none" w:sz="0" w:space="0" w:color="auto"/>
      </w:divBdr>
    </w:div>
    <w:div w:id="636179899">
      <w:marLeft w:val="0"/>
      <w:marRight w:val="0"/>
      <w:marTop w:val="0"/>
      <w:marBottom w:val="0"/>
      <w:divBdr>
        <w:top w:val="none" w:sz="0" w:space="0" w:color="auto"/>
        <w:left w:val="none" w:sz="0" w:space="0" w:color="auto"/>
        <w:bottom w:val="none" w:sz="0" w:space="0" w:color="auto"/>
        <w:right w:val="none" w:sz="0" w:space="0" w:color="auto"/>
      </w:divBdr>
    </w:div>
    <w:div w:id="636179900">
      <w:marLeft w:val="0"/>
      <w:marRight w:val="0"/>
      <w:marTop w:val="0"/>
      <w:marBottom w:val="0"/>
      <w:divBdr>
        <w:top w:val="none" w:sz="0" w:space="0" w:color="auto"/>
        <w:left w:val="none" w:sz="0" w:space="0" w:color="auto"/>
        <w:bottom w:val="none" w:sz="0" w:space="0" w:color="auto"/>
        <w:right w:val="none" w:sz="0" w:space="0" w:color="auto"/>
      </w:divBdr>
    </w:div>
    <w:div w:id="636179901">
      <w:marLeft w:val="0"/>
      <w:marRight w:val="0"/>
      <w:marTop w:val="0"/>
      <w:marBottom w:val="0"/>
      <w:divBdr>
        <w:top w:val="none" w:sz="0" w:space="0" w:color="auto"/>
        <w:left w:val="none" w:sz="0" w:space="0" w:color="auto"/>
        <w:bottom w:val="none" w:sz="0" w:space="0" w:color="auto"/>
        <w:right w:val="none" w:sz="0" w:space="0" w:color="auto"/>
      </w:divBdr>
    </w:div>
    <w:div w:id="636179902">
      <w:marLeft w:val="0"/>
      <w:marRight w:val="0"/>
      <w:marTop w:val="0"/>
      <w:marBottom w:val="0"/>
      <w:divBdr>
        <w:top w:val="none" w:sz="0" w:space="0" w:color="auto"/>
        <w:left w:val="none" w:sz="0" w:space="0" w:color="auto"/>
        <w:bottom w:val="none" w:sz="0" w:space="0" w:color="auto"/>
        <w:right w:val="none" w:sz="0" w:space="0" w:color="auto"/>
      </w:divBdr>
    </w:div>
    <w:div w:id="636179903">
      <w:marLeft w:val="0"/>
      <w:marRight w:val="0"/>
      <w:marTop w:val="0"/>
      <w:marBottom w:val="0"/>
      <w:divBdr>
        <w:top w:val="none" w:sz="0" w:space="0" w:color="auto"/>
        <w:left w:val="none" w:sz="0" w:space="0" w:color="auto"/>
        <w:bottom w:val="none" w:sz="0" w:space="0" w:color="auto"/>
        <w:right w:val="none" w:sz="0" w:space="0" w:color="auto"/>
      </w:divBdr>
    </w:div>
    <w:div w:id="636179904">
      <w:marLeft w:val="0"/>
      <w:marRight w:val="0"/>
      <w:marTop w:val="0"/>
      <w:marBottom w:val="0"/>
      <w:divBdr>
        <w:top w:val="none" w:sz="0" w:space="0" w:color="auto"/>
        <w:left w:val="none" w:sz="0" w:space="0" w:color="auto"/>
        <w:bottom w:val="none" w:sz="0" w:space="0" w:color="auto"/>
        <w:right w:val="none" w:sz="0" w:space="0" w:color="auto"/>
      </w:divBdr>
    </w:div>
    <w:div w:id="636179905">
      <w:marLeft w:val="0"/>
      <w:marRight w:val="0"/>
      <w:marTop w:val="0"/>
      <w:marBottom w:val="0"/>
      <w:divBdr>
        <w:top w:val="none" w:sz="0" w:space="0" w:color="auto"/>
        <w:left w:val="none" w:sz="0" w:space="0" w:color="auto"/>
        <w:bottom w:val="none" w:sz="0" w:space="0" w:color="auto"/>
        <w:right w:val="none" w:sz="0" w:space="0" w:color="auto"/>
      </w:divBdr>
    </w:div>
    <w:div w:id="636179906">
      <w:marLeft w:val="0"/>
      <w:marRight w:val="0"/>
      <w:marTop w:val="0"/>
      <w:marBottom w:val="0"/>
      <w:divBdr>
        <w:top w:val="none" w:sz="0" w:space="0" w:color="auto"/>
        <w:left w:val="none" w:sz="0" w:space="0" w:color="auto"/>
        <w:bottom w:val="none" w:sz="0" w:space="0" w:color="auto"/>
        <w:right w:val="none" w:sz="0" w:space="0" w:color="auto"/>
      </w:divBdr>
    </w:div>
    <w:div w:id="636179907">
      <w:marLeft w:val="0"/>
      <w:marRight w:val="0"/>
      <w:marTop w:val="0"/>
      <w:marBottom w:val="0"/>
      <w:divBdr>
        <w:top w:val="none" w:sz="0" w:space="0" w:color="auto"/>
        <w:left w:val="none" w:sz="0" w:space="0" w:color="auto"/>
        <w:bottom w:val="none" w:sz="0" w:space="0" w:color="auto"/>
        <w:right w:val="none" w:sz="0" w:space="0" w:color="auto"/>
      </w:divBdr>
    </w:div>
    <w:div w:id="636179908">
      <w:marLeft w:val="0"/>
      <w:marRight w:val="0"/>
      <w:marTop w:val="0"/>
      <w:marBottom w:val="0"/>
      <w:divBdr>
        <w:top w:val="none" w:sz="0" w:space="0" w:color="auto"/>
        <w:left w:val="none" w:sz="0" w:space="0" w:color="auto"/>
        <w:bottom w:val="none" w:sz="0" w:space="0" w:color="auto"/>
        <w:right w:val="none" w:sz="0" w:space="0" w:color="auto"/>
      </w:divBdr>
    </w:div>
    <w:div w:id="636179909">
      <w:marLeft w:val="0"/>
      <w:marRight w:val="0"/>
      <w:marTop w:val="0"/>
      <w:marBottom w:val="0"/>
      <w:divBdr>
        <w:top w:val="none" w:sz="0" w:space="0" w:color="auto"/>
        <w:left w:val="none" w:sz="0" w:space="0" w:color="auto"/>
        <w:bottom w:val="none" w:sz="0" w:space="0" w:color="auto"/>
        <w:right w:val="none" w:sz="0" w:space="0" w:color="auto"/>
      </w:divBdr>
    </w:div>
    <w:div w:id="636179910">
      <w:marLeft w:val="0"/>
      <w:marRight w:val="0"/>
      <w:marTop w:val="0"/>
      <w:marBottom w:val="0"/>
      <w:divBdr>
        <w:top w:val="none" w:sz="0" w:space="0" w:color="auto"/>
        <w:left w:val="none" w:sz="0" w:space="0" w:color="auto"/>
        <w:bottom w:val="none" w:sz="0" w:space="0" w:color="auto"/>
        <w:right w:val="none" w:sz="0" w:space="0" w:color="auto"/>
      </w:divBdr>
    </w:div>
    <w:div w:id="636179911">
      <w:marLeft w:val="0"/>
      <w:marRight w:val="0"/>
      <w:marTop w:val="0"/>
      <w:marBottom w:val="0"/>
      <w:divBdr>
        <w:top w:val="none" w:sz="0" w:space="0" w:color="auto"/>
        <w:left w:val="none" w:sz="0" w:space="0" w:color="auto"/>
        <w:bottom w:val="none" w:sz="0" w:space="0" w:color="auto"/>
        <w:right w:val="none" w:sz="0" w:space="0" w:color="auto"/>
      </w:divBdr>
    </w:div>
    <w:div w:id="636179912">
      <w:marLeft w:val="0"/>
      <w:marRight w:val="0"/>
      <w:marTop w:val="0"/>
      <w:marBottom w:val="0"/>
      <w:divBdr>
        <w:top w:val="none" w:sz="0" w:space="0" w:color="auto"/>
        <w:left w:val="none" w:sz="0" w:space="0" w:color="auto"/>
        <w:bottom w:val="none" w:sz="0" w:space="0" w:color="auto"/>
        <w:right w:val="none" w:sz="0" w:space="0" w:color="auto"/>
      </w:divBdr>
    </w:div>
    <w:div w:id="636179913">
      <w:marLeft w:val="0"/>
      <w:marRight w:val="0"/>
      <w:marTop w:val="0"/>
      <w:marBottom w:val="0"/>
      <w:divBdr>
        <w:top w:val="none" w:sz="0" w:space="0" w:color="auto"/>
        <w:left w:val="none" w:sz="0" w:space="0" w:color="auto"/>
        <w:bottom w:val="none" w:sz="0" w:space="0" w:color="auto"/>
        <w:right w:val="none" w:sz="0" w:space="0" w:color="auto"/>
      </w:divBdr>
    </w:div>
    <w:div w:id="636179914">
      <w:marLeft w:val="0"/>
      <w:marRight w:val="0"/>
      <w:marTop w:val="0"/>
      <w:marBottom w:val="0"/>
      <w:divBdr>
        <w:top w:val="none" w:sz="0" w:space="0" w:color="auto"/>
        <w:left w:val="none" w:sz="0" w:space="0" w:color="auto"/>
        <w:bottom w:val="none" w:sz="0" w:space="0" w:color="auto"/>
        <w:right w:val="none" w:sz="0" w:space="0" w:color="auto"/>
      </w:divBdr>
    </w:div>
    <w:div w:id="636179915">
      <w:marLeft w:val="0"/>
      <w:marRight w:val="0"/>
      <w:marTop w:val="0"/>
      <w:marBottom w:val="0"/>
      <w:divBdr>
        <w:top w:val="none" w:sz="0" w:space="0" w:color="auto"/>
        <w:left w:val="none" w:sz="0" w:space="0" w:color="auto"/>
        <w:bottom w:val="none" w:sz="0" w:space="0" w:color="auto"/>
        <w:right w:val="none" w:sz="0" w:space="0" w:color="auto"/>
      </w:divBdr>
    </w:div>
    <w:div w:id="636179916">
      <w:marLeft w:val="0"/>
      <w:marRight w:val="0"/>
      <w:marTop w:val="0"/>
      <w:marBottom w:val="0"/>
      <w:divBdr>
        <w:top w:val="none" w:sz="0" w:space="0" w:color="auto"/>
        <w:left w:val="none" w:sz="0" w:space="0" w:color="auto"/>
        <w:bottom w:val="none" w:sz="0" w:space="0" w:color="auto"/>
        <w:right w:val="none" w:sz="0" w:space="0" w:color="auto"/>
      </w:divBdr>
    </w:div>
    <w:div w:id="636179917">
      <w:marLeft w:val="0"/>
      <w:marRight w:val="0"/>
      <w:marTop w:val="0"/>
      <w:marBottom w:val="0"/>
      <w:divBdr>
        <w:top w:val="none" w:sz="0" w:space="0" w:color="auto"/>
        <w:left w:val="none" w:sz="0" w:space="0" w:color="auto"/>
        <w:bottom w:val="none" w:sz="0" w:space="0" w:color="auto"/>
        <w:right w:val="none" w:sz="0" w:space="0" w:color="auto"/>
      </w:divBdr>
    </w:div>
    <w:div w:id="636179918">
      <w:marLeft w:val="0"/>
      <w:marRight w:val="0"/>
      <w:marTop w:val="0"/>
      <w:marBottom w:val="0"/>
      <w:divBdr>
        <w:top w:val="none" w:sz="0" w:space="0" w:color="auto"/>
        <w:left w:val="none" w:sz="0" w:space="0" w:color="auto"/>
        <w:bottom w:val="none" w:sz="0" w:space="0" w:color="auto"/>
        <w:right w:val="none" w:sz="0" w:space="0" w:color="auto"/>
      </w:divBdr>
    </w:div>
    <w:div w:id="636179919">
      <w:marLeft w:val="0"/>
      <w:marRight w:val="0"/>
      <w:marTop w:val="0"/>
      <w:marBottom w:val="0"/>
      <w:divBdr>
        <w:top w:val="none" w:sz="0" w:space="0" w:color="auto"/>
        <w:left w:val="none" w:sz="0" w:space="0" w:color="auto"/>
        <w:bottom w:val="none" w:sz="0" w:space="0" w:color="auto"/>
        <w:right w:val="none" w:sz="0" w:space="0" w:color="auto"/>
      </w:divBdr>
    </w:div>
    <w:div w:id="636179920">
      <w:marLeft w:val="0"/>
      <w:marRight w:val="0"/>
      <w:marTop w:val="0"/>
      <w:marBottom w:val="0"/>
      <w:divBdr>
        <w:top w:val="none" w:sz="0" w:space="0" w:color="auto"/>
        <w:left w:val="none" w:sz="0" w:space="0" w:color="auto"/>
        <w:bottom w:val="none" w:sz="0" w:space="0" w:color="auto"/>
        <w:right w:val="none" w:sz="0" w:space="0" w:color="auto"/>
      </w:divBdr>
    </w:div>
    <w:div w:id="636179921">
      <w:marLeft w:val="0"/>
      <w:marRight w:val="0"/>
      <w:marTop w:val="0"/>
      <w:marBottom w:val="0"/>
      <w:divBdr>
        <w:top w:val="none" w:sz="0" w:space="0" w:color="auto"/>
        <w:left w:val="none" w:sz="0" w:space="0" w:color="auto"/>
        <w:bottom w:val="none" w:sz="0" w:space="0" w:color="auto"/>
        <w:right w:val="none" w:sz="0" w:space="0" w:color="auto"/>
      </w:divBdr>
    </w:div>
    <w:div w:id="636179922">
      <w:marLeft w:val="0"/>
      <w:marRight w:val="0"/>
      <w:marTop w:val="0"/>
      <w:marBottom w:val="0"/>
      <w:divBdr>
        <w:top w:val="none" w:sz="0" w:space="0" w:color="auto"/>
        <w:left w:val="none" w:sz="0" w:space="0" w:color="auto"/>
        <w:bottom w:val="none" w:sz="0" w:space="0" w:color="auto"/>
        <w:right w:val="none" w:sz="0" w:space="0" w:color="auto"/>
      </w:divBdr>
    </w:div>
    <w:div w:id="636179923">
      <w:marLeft w:val="0"/>
      <w:marRight w:val="0"/>
      <w:marTop w:val="0"/>
      <w:marBottom w:val="0"/>
      <w:divBdr>
        <w:top w:val="none" w:sz="0" w:space="0" w:color="auto"/>
        <w:left w:val="none" w:sz="0" w:space="0" w:color="auto"/>
        <w:bottom w:val="none" w:sz="0" w:space="0" w:color="auto"/>
        <w:right w:val="none" w:sz="0" w:space="0" w:color="auto"/>
      </w:divBdr>
    </w:div>
    <w:div w:id="636179924">
      <w:marLeft w:val="0"/>
      <w:marRight w:val="0"/>
      <w:marTop w:val="0"/>
      <w:marBottom w:val="0"/>
      <w:divBdr>
        <w:top w:val="none" w:sz="0" w:space="0" w:color="auto"/>
        <w:left w:val="none" w:sz="0" w:space="0" w:color="auto"/>
        <w:bottom w:val="none" w:sz="0" w:space="0" w:color="auto"/>
        <w:right w:val="none" w:sz="0" w:space="0" w:color="auto"/>
      </w:divBdr>
    </w:div>
    <w:div w:id="636179925">
      <w:marLeft w:val="0"/>
      <w:marRight w:val="0"/>
      <w:marTop w:val="0"/>
      <w:marBottom w:val="0"/>
      <w:divBdr>
        <w:top w:val="none" w:sz="0" w:space="0" w:color="auto"/>
        <w:left w:val="none" w:sz="0" w:space="0" w:color="auto"/>
        <w:bottom w:val="none" w:sz="0" w:space="0" w:color="auto"/>
        <w:right w:val="none" w:sz="0" w:space="0" w:color="auto"/>
      </w:divBdr>
    </w:div>
    <w:div w:id="636179926">
      <w:marLeft w:val="0"/>
      <w:marRight w:val="0"/>
      <w:marTop w:val="0"/>
      <w:marBottom w:val="0"/>
      <w:divBdr>
        <w:top w:val="none" w:sz="0" w:space="0" w:color="auto"/>
        <w:left w:val="none" w:sz="0" w:space="0" w:color="auto"/>
        <w:bottom w:val="none" w:sz="0" w:space="0" w:color="auto"/>
        <w:right w:val="none" w:sz="0" w:space="0" w:color="auto"/>
      </w:divBdr>
    </w:div>
    <w:div w:id="636179927">
      <w:marLeft w:val="0"/>
      <w:marRight w:val="0"/>
      <w:marTop w:val="0"/>
      <w:marBottom w:val="0"/>
      <w:divBdr>
        <w:top w:val="none" w:sz="0" w:space="0" w:color="auto"/>
        <w:left w:val="none" w:sz="0" w:space="0" w:color="auto"/>
        <w:bottom w:val="none" w:sz="0" w:space="0" w:color="auto"/>
        <w:right w:val="none" w:sz="0" w:space="0" w:color="auto"/>
      </w:divBdr>
    </w:div>
    <w:div w:id="636179928">
      <w:marLeft w:val="0"/>
      <w:marRight w:val="0"/>
      <w:marTop w:val="0"/>
      <w:marBottom w:val="0"/>
      <w:divBdr>
        <w:top w:val="none" w:sz="0" w:space="0" w:color="auto"/>
        <w:left w:val="none" w:sz="0" w:space="0" w:color="auto"/>
        <w:bottom w:val="none" w:sz="0" w:space="0" w:color="auto"/>
        <w:right w:val="none" w:sz="0" w:space="0" w:color="auto"/>
      </w:divBdr>
    </w:div>
    <w:div w:id="636179929">
      <w:marLeft w:val="0"/>
      <w:marRight w:val="0"/>
      <w:marTop w:val="0"/>
      <w:marBottom w:val="0"/>
      <w:divBdr>
        <w:top w:val="none" w:sz="0" w:space="0" w:color="auto"/>
        <w:left w:val="none" w:sz="0" w:space="0" w:color="auto"/>
        <w:bottom w:val="none" w:sz="0" w:space="0" w:color="auto"/>
        <w:right w:val="none" w:sz="0" w:space="0" w:color="auto"/>
      </w:divBdr>
    </w:div>
    <w:div w:id="636179930">
      <w:marLeft w:val="0"/>
      <w:marRight w:val="0"/>
      <w:marTop w:val="0"/>
      <w:marBottom w:val="0"/>
      <w:divBdr>
        <w:top w:val="none" w:sz="0" w:space="0" w:color="auto"/>
        <w:left w:val="none" w:sz="0" w:space="0" w:color="auto"/>
        <w:bottom w:val="none" w:sz="0" w:space="0" w:color="auto"/>
        <w:right w:val="none" w:sz="0" w:space="0" w:color="auto"/>
      </w:divBdr>
    </w:div>
    <w:div w:id="636179931">
      <w:marLeft w:val="0"/>
      <w:marRight w:val="0"/>
      <w:marTop w:val="0"/>
      <w:marBottom w:val="0"/>
      <w:divBdr>
        <w:top w:val="none" w:sz="0" w:space="0" w:color="auto"/>
        <w:left w:val="none" w:sz="0" w:space="0" w:color="auto"/>
        <w:bottom w:val="none" w:sz="0" w:space="0" w:color="auto"/>
        <w:right w:val="none" w:sz="0" w:space="0" w:color="auto"/>
      </w:divBdr>
    </w:div>
    <w:div w:id="636179932">
      <w:marLeft w:val="0"/>
      <w:marRight w:val="0"/>
      <w:marTop w:val="0"/>
      <w:marBottom w:val="0"/>
      <w:divBdr>
        <w:top w:val="none" w:sz="0" w:space="0" w:color="auto"/>
        <w:left w:val="none" w:sz="0" w:space="0" w:color="auto"/>
        <w:bottom w:val="none" w:sz="0" w:space="0" w:color="auto"/>
        <w:right w:val="none" w:sz="0" w:space="0" w:color="auto"/>
      </w:divBdr>
    </w:div>
    <w:div w:id="636179933">
      <w:marLeft w:val="0"/>
      <w:marRight w:val="0"/>
      <w:marTop w:val="0"/>
      <w:marBottom w:val="0"/>
      <w:divBdr>
        <w:top w:val="none" w:sz="0" w:space="0" w:color="auto"/>
        <w:left w:val="none" w:sz="0" w:space="0" w:color="auto"/>
        <w:bottom w:val="none" w:sz="0" w:space="0" w:color="auto"/>
        <w:right w:val="none" w:sz="0" w:space="0" w:color="auto"/>
      </w:divBdr>
    </w:div>
    <w:div w:id="636179934">
      <w:marLeft w:val="0"/>
      <w:marRight w:val="0"/>
      <w:marTop w:val="0"/>
      <w:marBottom w:val="0"/>
      <w:divBdr>
        <w:top w:val="none" w:sz="0" w:space="0" w:color="auto"/>
        <w:left w:val="none" w:sz="0" w:space="0" w:color="auto"/>
        <w:bottom w:val="none" w:sz="0" w:space="0" w:color="auto"/>
        <w:right w:val="none" w:sz="0" w:space="0" w:color="auto"/>
      </w:divBdr>
    </w:div>
    <w:div w:id="636179935">
      <w:marLeft w:val="0"/>
      <w:marRight w:val="0"/>
      <w:marTop w:val="0"/>
      <w:marBottom w:val="0"/>
      <w:divBdr>
        <w:top w:val="none" w:sz="0" w:space="0" w:color="auto"/>
        <w:left w:val="none" w:sz="0" w:space="0" w:color="auto"/>
        <w:bottom w:val="none" w:sz="0" w:space="0" w:color="auto"/>
        <w:right w:val="none" w:sz="0" w:space="0" w:color="auto"/>
      </w:divBdr>
    </w:div>
    <w:div w:id="636179936">
      <w:marLeft w:val="0"/>
      <w:marRight w:val="0"/>
      <w:marTop w:val="0"/>
      <w:marBottom w:val="0"/>
      <w:divBdr>
        <w:top w:val="none" w:sz="0" w:space="0" w:color="auto"/>
        <w:left w:val="none" w:sz="0" w:space="0" w:color="auto"/>
        <w:bottom w:val="none" w:sz="0" w:space="0" w:color="auto"/>
        <w:right w:val="none" w:sz="0" w:space="0" w:color="auto"/>
      </w:divBdr>
    </w:div>
    <w:div w:id="636179937">
      <w:marLeft w:val="0"/>
      <w:marRight w:val="0"/>
      <w:marTop w:val="0"/>
      <w:marBottom w:val="0"/>
      <w:divBdr>
        <w:top w:val="none" w:sz="0" w:space="0" w:color="auto"/>
        <w:left w:val="none" w:sz="0" w:space="0" w:color="auto"/>
        <w:bottom w:val="none" w:sz="0" w:space="0" w:color="auto"/>
        <w:right w:val="none" w:sz="0" w:space="0" w:color="auto"/>
      </w:divBdr>
    </w:div>
    <w:div w:id="636179938">
      <w:marLeft w:val="0"/>
      <w:marRight w:val="0"/>
      <w:marTop w:val="0"/>
      <w:marBottom w:val="0"/>
      <w:divBdr>
        <w:top w:val="none" w:sz="0" w:space="0" w:color="auto"/>
        <w:left w:val="none" w:sz="0" w:space="0" w:color="auto"/>
        <w:bottom w:val="none" w:sz="0" w:space="0" w:color="auto"/>
        <w:right w:val="none" w:sz="0" w:space="0" w:color="auto"/>
      </w:divBdr>
    </w:div>
    <w:div w:id="636179939">
      <w:marLeft w:val="0"/>
      <w:marRight w:val="0"/>
      <w:marTop w:val="0"/>
      <w:marBottom w:val="0"/>
      <w:divBdr>
        <w:top w:val="none" w:sz="0" w:space="0" w:color="auto"/>
        <w:left w:val="none" w:sz="0" w:space="0" w:color="auto"/>
        <w:bottom w:val="none" w:sz="0" w:space="0" w:color="auto"/>
        <w:right w:val="none" w:sz="0" w:space="0" w:color="auto"/>
      </w:divBdr>
    </w:div>
    <w:div w:id="636179940">
      <w:marLeft w:val="0"/>
      <w:marRight w:val="0"/>
      <w:marTop w:val="0"/>
      <w:marBottom w:val="0"/>
      <w:divBdr>
        <w:top w:val="none" w:sz="0" w:space="0" w:color="auto"/>
        <w:left w:val="none" w:sz="0" w:space="0" w:color="auto"/>
        <w:bottom w:val="none" w:sz="0" w:space="0" w:color="auto"/>
        <w:right w:val="none" w:sz="0" w:space="0" w:color="auto"/>
      </w:divBdr>
    </w:div>
    <w:div w:id="636179941">
      <w:marLeft w:val="0"/>
      <w:marRight w:val="0"/>
      <w:marTop w:val="0"/>
      <w:marBottom w:val="0"/>
      <w:divBdr>
        <w:top w:val="none" w:sz="0" w:space="0" w:color="auto"/>
        <w:left w:val="none" w:sz="0" w:space="0" w:color="auto"/>
        <w:bottom w:val="none" w:sz="0" w:space="0" w:color="auto"/>
        <w:right w:val="none" w:sz="0" w:space="0" w:color="auto"/>
      </w:divBdr>
    </w:div>
    <w:div w:id="636179942">
      <w:marLeft w:val="0"/>
      <w:marRight w:val="0"/>
      <w:marTop w:val="0"/>
      <w:marBottom w:val="0"/>
      <w:divBdr>
        <w:top w:val="none" w:sz="0" w:space="0" w:color="auto"/>
        <w:left w:val="none" w:sz="0" w:space="0" w:color="auto"/>
        <w:bottom w:val="none" w:sz="0" w:space="0" w:color="auto"/>
        <w:right w:val="none" w:sz="0" w:space="0" w:color="auto"/>
      </w:divBdr>
    </w:div>
    <w:div w:id="636179943">
      <w:marLeft w:val="0"/>
      <w:marRight w:val="0"/>
      <w:marTop w:val="0"/>
      <w:marBottom w:val="0"/>
      <w:divBdr>
        <w:top w:val="none" w:sz="0" w:space="0" w:color="auto"/>
        <w:left w:val="none" w:sz="0" w:space="0" w:color="auto"/>
        <w:bottom w:val="none" w:sz="0" w:space="0" w:color="auto"/>
        <w:right w:val="none" w:sz="0" w:space="0" w:color="auto"/>
      </w:divBdr>
    </w:div>
    <w:div w:id="636179944">
      <w:marLeft w:val="0"/>
      <w:marRight w:val="0"/>
      <w:marTop w:val="0"/>
      <w:marBottom w:val="0"/>
      <w:divBdr>
        <w:top w:val="none" w:sz="0" w:space="0" w:color="auto"/>
        <w:left w:val="none" w:sz="0" w:space="0" w:color="auto"/>
        <w:bottom w:val="none" w:sz="0" w:space="0" w:color="auto"/>
        <w:right w:val="none" w:sz="0" w:space="0" w:color="auto"/>
      </w:divBdr>
    </w:div>
    <w:div w:id="636179945">
      <w:marLeft w:val="0"/>
      <w:marRight w:val="0"/>
      <w:marTop w:val="0"/>
      <w:marBottom w:val="0"/>
      <w:divBdr>
        <w:top w:val="none" w:sz="0" w:space="0" w:color="auto"/>
        <w:left w:val="none" w:sz="0" w:space="0" w:color="auto"/>
        <w:bottom w:val="none" w:sz="0" w:space="0" w:color="auto"/>
        <w:right w:val="none" w:sz="0" w:space="0" w:color="auto"/>
      </w:divBdr>
    </w:div>
    <w:div w:id="636179946">
      <w:marLeft w:val="0"/>
      <w:marRight w:val="0"/>
      <w:marTop w:val="0"/>
      <w:marBottom w:val="0"/>
      <w:divBdr>
        <w:top w:val="none" w:sz="0" w:space="0" w:color="auto"/>
        <w:left w:val="none" w:sz="0" w:space="0" w:color="auto"/>
        <w:bottom w:val="none" w:sz="0" w:space="0" w:color="auto"/>
        <w:right w:val="none" w:sz="0" w:space="0" w:color="auto"/>
      </w:divBdr>
    </w:div>
    <w:div w:id="636179947">
      <w:marLeft w:val="0"/>
      <w:marRight w:val="0"/>
      <w:marTop w:val="0"/>
      <w:marBottom w:val="0"/>
      <w:divBdr>
        <w:top w:val="none" w:sz="0" w:space="0" w:color="auto"/>
        <w:left w:val="none" w:sz="0" w:space="0" w:color="auto"/>
        <w:bottom w:val="none" w:sz="0" w:space="0" w:color="auto"/>
        <w:right w:val="none" w:sz="0" w:space="0" w:color="auto"/>
      </w:divBdr>
    </w:div>
    <w:div w:id="636179948">
      <w:marLeft w:val="0"/>
      <w:marRight w:val="0"/>
      <w:marTop w:val="0"/>
      <w:marBottom w:val="0"/>
      <w:divBdr>
        <w:top w:val="none" w:sz="0" w:space="0" w:color="auto"/>
        <w:left w:val="none" w:sz="0" w:space="0" w:color="auto"/>
        <w:bottom w:val="none" w:sz="0" w:space="0" w:color="auto"/>
        <w:right w:val="none" w:sz="0" w:space="0" w:color="auto"/>
      </w:divBdr>
    </w:div>
    <w:div w:id="636179949">
      <w:marLeft w:val="0"/>
      <w:marRight w:val="0"/>
      <w:marTop w:val="0"/>
      <w:marBottom w:val="0"/>
      <w:divBdr>
        <w:top w:val="none" w:sz="0" w:space="0" w:color="auto"/>
        <w:left w:val="none" w:sz="0" w:space="0" w:color="auto"/>
        <w:bottom w:val="none" w:sz="0" w:space="0" w:color="auto"/>
        <w:right w:val="none" w:sz="0" w:space="0" w:color="auto"/>
      </w:divBdr>
    </w:div>
    <w:div w:id="636179950">
      <w:marLeft w:val="0"/>
      <w:marRight w:val="0"/>
      <w:marTop w:val="0"/>
      <w:marBottom w:val="0"/>
      <w:divBdr>
        <w:top w:val="none" w:sz="0" w:space="0" w:color="auto"/>
        <w:left w:val="none" w:sz="0" w:space="0" w:color="auto"/>
        <w:bottom w:val="none" w:sz="0" w:space="0" w:color="auto"/>
        <w:right w:val="none" w:sz="0" w:space="0" w:color="auto"/>
      </w:divBdr>
    </w:div>
    <w:div w:id="636179951">
      <w:marLeft w:val="0"/>
      <w:marRight w:val="0"/>
      <w:marTop w:val="0"/>
      <w:marBottom w:val="0"/>
      <w:divBdr>
        <w:top w:val="none" w:sz="0" w:space="0" w:color="auto"/>
        <w:left w:val="none" w:sz="0" w:space="0" w:color="auto"/>
        <w:bottom w:val="none" w:sz="0" w:space="0" w:color="auto"/>
        <w:right w:val="none" w:sz="0" w:space="0" w:color="auto"/>
      </w:divBdr>
    </w:div>
    <w:div w:id="636179952">
      <w:marLeft w:val="0"/>
      <w:marRight w:val="0"/>
      <w:marTop w:val="0"/>
      <w:marBottom w:val="0"/>
      <w:divBdr>
        <w:top w:val="none" w:sz="0" w:space="0" w:color="auto"/>
        <w:left w:val="none" w:sz="0" w:space="0" w:color="auto"/>
        <w:bottom w:val="none" w:sz="0" w:space="0" w:color="auto"/>
        <w:right w:val="none" w:sz="0" w:space="0" w:color="auto"/>
      </w:divBdr>
    </w:div>
    <w:div w:id="636179953">
      <w:marLeft w:val="0"/>
      <w:marRight w:val="0"/>
      <w:marTop w:val="0"/>
      <w:marBottom w:val="0"/>
      <w:divBdr>
        <w:top w:val="none" w:sz="0" w:space="0" w:color="auto"/>
        <w:left w:val="none" w:sz="0" w:space="0" w:color="auto"/>
        <w:bottom w:val="none" w:sz="0" w:space="0" w:color="auto"/>
        <w:right w:val="none" w:sz="0" w:space="0" w:color="auto"/>
      </w:divBdr>
    </w:div>
    <w:div w:id="636179954">
      <w:marLeft w:val="0"/>
      <w:marRight w:val="0"/>
      <w:marTop w:val="0"/>
      <w:marBottom w:val="0"/>
      <w:divBdr>
        <w:top w:val="none" w:sz="0" w:space="0" w:color="auto"/>
        <w:left w:val="none" w:sz="0" w:space="0" w:color="auto"/>
        <w:bottom w:val="none" w:sz="0" w:space="0" w:color="auto"/>
        <w:right w:val="none" w:sz="0" w:space="0" w:color="auto"/>
      </w:divBdr>
    </w:div>
    <w:div w:id="636179955">
      <w:marLeft w:val="0"/>
      <w:marRight w:val="0"/>
      <w:marTop w:val="0"/>
      <w:marBottom w:val="0"/>
      <w:divBdr>
        <w:top w:val="none" w:sz="0" w:space="0" w:color="auto"/>
        <w:left w:val="none" w:sz="0" w:space="0" w:color="auto"/>
        <w:bottom w:val="none" w:sz="0" w:space="0" w:color="auto"/>
        <w:right w:val="none" w:sz="0" w:space="0" w:color="auto"/>
      </w:divBdr>
    </w:div>
    <w:div w:id="636179956">
      <w:marLeft w:val="0"/>
      <w:marRight w:val="0"/>
      <w:marTop w:val="0"/>
      <w:marBottom w:val="0"/>
      <w:divBdr>
        <w:top w:val="none" w:sz="0" w:space="0" w:color="auto"/>
        <w:left w:val="none" w:sz="0" w:space="0" w:color="auto"/>
        <w:bottom w:val="none" w:sz="0" w:space="0" w:color="auto"/>
        <w:right w:val="none" w:sz="0" w:space="0" w:color="auto"/>
      </w:divBdr>
    </w:div>
    <w:div w:id="636179957">
      <w:marLeft w:val="0"/>
      <w:marRight w:val="0"/>
      <w:marTop w:val="0"/>
      <w:marBottom w:val="0"/>
      <w:divBdr>
        <w:top w:val="none" w:sz="0" w:space="0" w:color="auto"/>
        <w:left w:val="none" w:sz="0" w:space="0" w:color="auto"/>
        <w:bottom w:val="none" w:sz="0" w:space="0" w:color="auto"/>
        <w:right w:val="none" w:sz="0" w:space="0" w:color="auto"/>
      </w:divBdr>
    </w:div>
    <w:div w:id="636179958">
      <w:marLeft w:val="0"/>
      <w:marRight w:val="0"/>
      <w:marTop w:val="0"/>
      <w:marBottom w:val="0"/>
      <w:divBdr>
        <w:top w:val="none" w:sz="0" w:space="0" w:color="auto"/>
        <w:left w:val="none" w:sz="0" w:space="0" w:color="auto"/>
        <w:bottom w:val="none" w:sz="0" w:space="0" w:color="auto"/>
        <w:right w:val="none" w:sz="0" w:space="0" w:color="auto"/>
      </w:divBdr>
    </w:div>
    <w:div w:id="636179959">
      <w:marLeft w:val="0"/>
      <w:marRight w:val="0"/>
      <w:marTop w:val="0"/>
      <w:marBottom w:val="0"/>
      <w:divBdr>
        <w:top w:val="none" w:sz="0" w:space="0" w:color="auto"/>
        <w:left w:val="none" w:sz="0" w:space="0" w:color="auto"/>
        <w:bottom w:val="none" w:sz="0" w:space="0" w:color="auto"/>
        <w:right w:val="none" w:sz="0" w:space="0" w:color="auto"/>
      </w:divBdr>
    </w:div>
    <w:div w:id="636179960">
      <w:marLeft w:val="0"/>
      <w:marRight w:val="0"/>
      <w:marTop w:val="0"/>
      <w:marBottom w:val="0"/>
      <w:divBdr>
        <w:top w:val="none" w:sz="0" w:space="0" w:color="auto"/>
        <w:left w:val="none" w:sz="0" w:space="0" w:color="auto"/>
        <w:bottom w:val="none" w:sz="0" w:space="0" w:color="auto"/>
        <w:right w:val="none" w:sz="0" w:space="0" w:color="auto"/>
      </w:divBdr>
    </w:div>
    <w:div w:id="636179961">
      <w:marLeft w:val="0"/>
      <w:marRight w:val="0"/>
      <w:marTop w:val="0"/>
      <w:marBottom w:val="0"/>
      <w:divBdr>
        <w:top w:val="none" w:sz="0" w:space="0" w:color="auto"/>
        <w:left w:val="none" w:sz="0" w:space="0" w:color="auto"/>
        <w:bottom w:val="none" w:sz="0" w:space="0" w:color="auto"/>
        <w:right w:val="none" w:sz="0" w:space="0" w:color="auto"/>
      </w:divBdr>
    </w:div>
    <w:div w:id="636179962">
      <w:marLeft w:val="0"/>
      <w:marRight w:val="0"/>
      <w:marTop w:val="0"/>
      <w:marBottom w:val="0"/>
      <w:divBdr>
        <w:top w:val="none" w:sz="0" w:space="0" w:color="auto"/>
        <w:left w:val="none" w:sz="0" w:space="0" w:color="auto"/>
        <w:bottom w:val="none" w:sz="0" w:space="0" w:color="auto"/>
        <w:right w:val="none" w:sz="0" w:space="0" w:color="auto"/>
      </w:divBdr>
    </w:div>
    <w:div w:id="636179963">
      <w:marLeft w:val="0"/>
      <w:marRight w:val="0"/>
      <w:marTop w:val="0"/>
      <w:marBottom w:val="0"/>
      <w:divBdr>
        <w:top w:val="none" w:sz="0" w:space="0" w:color="auto"/>
        <w:left w:val="none" w:sz="0" w:space="0" w:color="auto"/>
        <w:bottom w:val="none" w:sz="0" w:space="0" w:color="auto"/>
        <w:right w:val="none" w:sz="0" w:space="0" w:color="auto"/>
      </w:divBdr>
    </w:div>
    <w:div w:id="636179964">
      <w:marLeft w:val="0"/>
      <w:marRight w:val="0"/>
      <w:marTop w:val="0"/>
      <w:marBottom w:val="0"/>
      <w:divBdr>
        <w:top w:val="none" w:sz="0" w:space="0" w:color="auto"/>
        <w:left w:val="none" w:sz="0" w:space="0" w:color="auto"/>
        <w:bottom w:val="none" w:sz="0" w:space="0" w:color="auto"/>
        <w:right w:val="none" w:sz="0" w:space="0" w:color="auto"/>
      </w:divBdr>
    </w:div>
    <w:div w:id="636179965">
      <w:marLeft w:val="0"/>
      <w:marRight w:val="0"/>
      <w:marTop w:val="0"/>
      <w:marBottom w:val="0"/>
      <w:divBdr>
        <w:top w:val="none" w:sz="0" w:space="0" w:color="auto"/>
        <w:left w:val="none" w:sz="0" w:space="0" w:color="auto"/>
        <w:bottom w:val="none" w:sz="0" w:space="0" w:color="auto"/>
        <w:right w:val="none" w:sz="0" w:space="0" w:color="auto"/>
      </w:divBdr>
    </w:div>
    <w:div w:id="636179966">
      <w:marLeft w:val="0"/>
      <w:marRight w:val="0"/>
      <w:marTop w:val="0"/>
      <w:marBottom w:val="0"/>
      <w:divBdr>
        <w:top w:val="none" w:sz="0" w:space="0" w:color="auto"/>
        <w:left w:val="none" w:sz="0" w:space="0" w:color="auto"/>
        <w:bottom w:val="none" w:sz="0" w:space="0" w:color="auto"/>
        <w:right w:val="none" w:sz="0" w:space="0" w:color="auto"/>
      </w:divBdr>
    </w:div>
    <w:div w:id="636179967">
      <w:marLeft w:val="0"/>
      <w:marRight w:val="0"/>
      <w:marTop w:val="0"/>
      <w:marBottom w:val="0"/>
      <w:divBdr>
        <w:top w:val="none" w:sz="0" w:space="0" w:color="auto"/>
        <w:left w:val="none" w:sz="0" w:space="0" w:color="auto"/>
        <w:bottom w:val="none" w:sz="0" w:space="0" w:color="auto"/>
        <w:right w:val="none" w:sz="0" w:space="0" w:color="auto"/>
      </w:divBdr>
    </w:div>
    <w:div w:id="636179968">
      <w:marLeft w:val="0"/>
      <w:marRight w:val="0"/>
      <w:marTop w:val="0"/>
      <w:marBottom w:val="0"/>
      <w:divBdr>
        <w:top w:val="none" w:sz="0" w:space="0" w:color="auto"/>
        <w:left w:val="none" w:sz="0" w:space="0" w:color="auto"/>
        <w:bottom w:val="none" w:sz="0" w:space="0" w:color="auto"/>
        <w:right w:val="none" w:sz="0" w:space="0" w:color="auto"/>
      </w:divBdr>
    </w:div>
    <w:div w:id="636179969">
      <w:marLeft w:val="0"/>
      <w:marRight w:val="0"/>
      <w:marTop w:val="0"/>
      <w:marBottom w:val="0"/>
      <w:divBdr>
        <w:top w:val="none" w:sz="0" w:space="0" w:color="auto"/>
        <w:left w:val="none" w:sz="0" w:space="0" w:color="auto"/>
        <w:bottom w:val="none" w:sz="0" w:space="0" w:color="auto"/>
        <w:right w:val="none" w:sz="0" w:space="0" w:color="auto"/>
      </w:divBdr>
    </w:div>
    <w:div w:id="636179970">
      <w:marLeft w:val="0"/>
      <w:marRight w:val="0"/>
      <w:marTop w:val="0"/>
      <w:marBottom w:val="0"/>
      <w:divBdr>
        <w:top w:val="none" w:sz="0" w:space="0" w:color="auto"/>
        <w:left w:val="none" w:sz="0" w:space="0" w:color="auto"/>
        <w:bottom w:val="none" w:sz="0" w:space="0" w:color="auto"/>
        <w:right w:val="none" w:sz="0" w:space="0" w:color="auto"/>
      </w:divBdr>
    </w:div>
    <w:div w:id="636179971">
      <w:marLeft w:val="0"/>
      <w:marRight w:val="0"/>
      <w:marTop w:val="0"/>
      <w:marBottom w:val="0"/>
      <w:divBdr>
        <w:top w:val="none" w:sz="0" w:space="0" w:color="auto"/>
        <w:left w:val="none" w:sz="0" w:space="0" w:color="auto"/>
        <w:bottom w:val="none" w:sz="0" w:space="0" w:color="auto"/>
        <w:right w:val="none" w:sz="0" w:space="0" w:color="auto"/>
      </w:divBdr>
    </w:div>
    <w:div w:id="636179972">
      <w:marLeft w:val="0"/>
      <w:marRight w:val="0"/>
      <w:marTop w:val="0"/>
      <w:marBottom w:val="0"/>
      <w:divBdr>
        <w:top w:val="none" w:sz="0" w:space="0" w:color="auto"/>
        <w:left w:val="none" w:sz="0" w:space="0" w:color="auto"/>
        <w:bottom w:val="none" w:sz="0" w:space="0" w:color="auto"/>
        <w:right w:val="none" w:sz="0" w:space="0" w:color="auto"/>
      </w:divBdr>
    </w:div>
    <w:div w:id="636179973">
      <w:marLeft w:val="0"/>
      <w:marRight w:val="0"/>
      <w:marTop w:val="0"/>
      <w:marBottom w:val="0"/>
      <w:divBdr>
        <w:top w:val="none" w:sz="0" w:space="0" w:color="auto"/>
        <w:left w:val="none" w:sz="0" w:space="0" w:color="auto"/>
        <w:bottom w:val="none" w:sz="0" w:space="0" w:color="auto"/>
        <w:right w:val="none" w:sz="0" w:space="0" w:color="auto"/>
      </w:divBdr>
    </w:div>
    <w:div w:id="636179974">
      <w:marLeft w:val="0"/>
      <w:marRight w:val="0"/>
      <w:marTop w:val="0"/>
      <w:marBottom w:val="0"/>
      <w:divBdr>
        <w:top w:val="none" w:sz="0" w:space="0" w:color="auto"/>
        <w:left w:val="none" w:sz="0" w:space="0" w:color="auto"/>
        <w:bottom w:val="none" w:sz="0" w:space="0" w:color="auto"/>
        <w:right w:val="none" w:sz="0" w:space="0" w:color="auto"/>
      </w:divBdr>
    </w:div>
    <w:div w:id="636179975">
      <w:marLeft w:val="0"/>
      <w:marRight w:val="0"/>
      <w:marTop w:val="0"/>
      <w:marBottom w:val="0"/>
      <w:divBdr>
        <w:top w:val="none" w:sz="0" w:space="0" w:color="auto"/>
        <w:left w:val="none" w:sz="0" w:space="0" w:color="auto"/>
        <w:bottom w:val="none" w:sz="0" w:space="0" w:color="auto"/>
        <w:right w:val="none" w:sz="0" w:space="0" w:color="auto"/>
      </w:divBdr>
    </w:div>
    <w:div w:id="636179976">
      <w:marLeft w:val="0"/>
      <w:marRight w:val="0"/>
      <w:marTop w:val="0"/>
      <w:marBottom w:val="0"/>
      <w:divBdr>
        <w:top w:val="none" w:sz="0" w:space="0" w:color="auto"/>
        <w:left w:val="none" w:sz="0" w:space="0" w:color="auto"/>
        <w:bottom w:val="none" w:sz="0" w:space="0" w:color="auto"/>
        <w:right w:val="none" w:sz="0" w:space="0" w:color="auto"/>
      </w:divBdr>
    </w:div>
    <w:div w:id="636179977">
      <w:marLeft w:val="0"/>
      <w:marRight w:val="0"/>
      <w:marTop w:val="0"/>
      <w:marBottom w:val="0"/>
      <w:divBdr>
        <w:top w:val="none" w:sz="0" w:space="0" w:color="auto"/>
        <w:left w:val="none" w:sz="0" w:space="0" w:color="auto"/>
        <w:bottom w:val="none" w:sz="0" w:space="0" w:color="auto"/>
        <w:right w:val="none" w:sz="0" w:space="0" w:color="auto"/>
      </w:divBdr>
    </w:div>
    <w:div w:id="636179978">
      <w:marLeft w:val="0"/>
      <w:marRight w:val="0"/>
      <w:marTop w:val="0"/>
      <w:marBottom w:val="0"/>
      <w:divBdr>
        <w:top w:val="none" w:sz="0" w:space="0" w:color="auto"/>
        <w:left w:val="none" w:sz="0" w:space="0" w:color="auto"/>
        <w:bottom w:val="none" w:sz="0" w:space="0" w:color="auto"/>
        <w:right w:val="none" w:sz="0" w:space="0" w:color="auto"/>
      </w:divBdr>
    </w:div>
    <w:div w:id="636179979">
      <w:marLeft w:val="0"/>
      <w:marRight w:val="0"/>
      <w:marTop w:val="0"/>
      <w:marBottom w:val="0"/>
      <w:divBdr>
        <w:top w:val="none" w:sz="0" w:space="0" w:color="auto"/>
        <w:left w:val="none" w:sz="0" w:space="0" w:color="auto"/>
        <w:bottom w:val="none" w:sz="0" w:space="0" w:color="auto"/>
        <w:right w:val="none" w:sz="0" w:space="0" w:color="auto"/>
      </w:divBdr>
    </w:div>
    <w:div w:id="636179980">
      <w:marLeft w:val="0"/>
      <w:marRight w:val="0"/>
      <w:marTop w:val="0"/>
      <w:marBottom w:val="0"/>
      <w:divBdr>
        <w:top w:val="none" w:sz="0" w:space="0" w:color="auto"/>
        <w:left w:val="none" w:sz="0" w:space="0" w:color="auto"/>
        <w:bottom w:val="none" w:sz="0" w:space="0" w:color="auto"/>
        <w:right w:val="none" w:sz="0" w:space="0" w:color="auto"/>
      </w:divBdr>
    </w:div>
    <w:div w:id="636179981">
      <w:marLeft w:val="0"/>
      <w:marRight w:val="0"/>
      <w:marTop w:val="0"/>
      <w:marBottom w:val="0"/>
      <w:divBdr>
        <w:top w:val="none" w:sz="0" w:space="0" w:color="auto"/>
        <w:left w:val="none" w:sz="0" w:space="0" w:color="auto"/>
        <w:bottom w:val="none" w:sz="0" w:space="0" w:color="auto"/>
        <w:right w:val="none" w:sz="0" w:space="0" w:color="auto"/>
      </w:divBdr>
    </w:div>
    <w:div w:id="636179982">
      <w:marLeft w:val="0"/>
      <w:marRight w:val="0"/>
      <w:marTop w:val="0"/>
      <w:marBottom w:val="0"/>
      <w:divBdr>
        <w:top w:val="none" w:sz="0" w:space="0" w:color="auto"/>
        <w:left w:val="none" w:sz="0" w:space="0" w:color="auto"/>
        <w:bottom w:val="none" w:sz="0" w:space="0" w:color="auto"/>
        <w:right w:val="none" w:sz="0" w:space="0" w:color="auto"/>
      </w:divBdr>
    </w:div>
    <w:div w:id="636179983">
      <w:marLeft w:val="0"/>
      <w:marRight w:val="0"/>
      <w:marTop w:val="0"/>
      <w:marBottom w:val="0"/>
      <w:divBdr>
        <w:top w:val="none" w:sz="0" w:space="0" w:color="auto"/>
        <w:left w:val="none" w:sz="0" w:space="0" w:color="auto"/>
        <w:bottom w:val="none" w:sz="0" w:space="0" w:color="auto"/>
        <w:right w:val="none" w:sz="0" w:space="0" w:color="auto"/>
      </w:divBdr>
    </w:div>
    <w:div w:id="636179984">
      <w:marLeft w:val="0"/>
      <w:marRight w:val="0"/>
      <w:marTop w:val="0"/>
      <w:marBottom w:val="0"/>
      <w:divBdr>
        <w:top w:val="none" w:sz="0" w:space="0" w:color="auto"/>
        <w:left w:val="none" w:sz="0" w:space="0" w:color="auto"/>
        <w:bottom w:val="none" w:sz="0" w:space="0" w:color="auto"/>
        <w:right w:val="none" w:sz="0" w:space="0" w:color="auto"/>
      </w:divBdr>
    </w:div>
    <w:div w:id="636179985">
      <w:marLeft w:val="0"/>
      <w:marRight w:val="0"/>
      <w:marTop w:val="0"/>
      <w:marBottom w:val="0"/>
      <w:divBdr>
        <w:top w:val="none" w:sz="0" w:space="0" w:color="auto"/>
        <w:left w:val="none" w:sz="0" w:space="0" w:color="auto"/>
        <w:bottom w:val="none" w:sz="0" w:space="0" w:color="auto"/>
        <w:right w:val="none" w:sz="0" w:space="0" w:color="auto"/>
      </w:divBdr>
    </w:div>
    <w:div w:id="636179986">
      <w:marLeft w:val="0"/>
      <w:marRight w:val="0"/>
      <w:marTop w:val="0"/>
      <w:marBottom w:val="0"/>
      <w:divBdr>
        <w:top w:val="none" w:sz="0" w:space="0" w:color="auto"/>
        <w:left w:val="none" w:sz="0" w:space="0" w:color="auto"/>
        <w:bottom w:val="none" w:sz="0" w:space="0" w:color="auto"/>
        <w:right w:val="none" w:sz="0" w:space="0" w:color="auto"/>
      </w:divBdr>
    </w:div>
    <w:div w:id="636179987">
      <w:marLeft w:val="0"/>
      <w:marRight w:val="0"/>
      <w:marTop w:val="0"/>
      <w:marBottom w:val="0"/>
      <w:divBdr>
        <w:top w:val="none" w:sz="0" w:space="0" w:color="auto"/>
        <w:left w:val="none" w:sz="0" w:space="0" w:color="auto"/>
        <w:bottom w:val="none" w:sz="0" w:space="0" w:color="auto"/>
        <w:right w:val="none" w:sz="0" w:space="0" w:color="auto"/>
      </w:divBdr>
    </w:div>
    <w:div w:id="636179988">
      <w:marLeft w:val="0"/>
      <w:marRight w:val="0"/>
      <w:marTop w:val="0"/>
      <w:marBottom w:val="0"/>
      <w:divBdr>
        <w:top w:val="none" w:sz="0" w:space="0" w:color="auto"/>
        <w:left w:val="none" w:sz="0" w:space="0" w:color="auto"/>
        <w:bottom w:val="none" w:sz="0" w:space="0" w:color="auto"/>
        <w:right w:val="none" w:sz="0" w:space="0" w:color="auto"/>
      </w:divBdr>
    </w:div>
    <w:div w:id="636179989">
      <w:marLeft w:val="0"/>
      <w:marRight w:val="0"/>
      <w:marTop w:val="0"/>
      <w:marBottom w:val="0"/>
      <w:divBdr>
        <w:top w:val="none" w:sz="0" w:space="0" w:color="auto"/>
        <w:left w:val="none" w:sz="0" w:space="0" w:color="auto"/>
        <w:bottom w:val="none" w:sz="0" w:space="0" w:color="auto"/>
        <w:right w:val="none" w:sz="0" w:space="0" w:color="auto"/>
      </w:divBdr>
    </w:div>
    <w:div w:id="636179990">
      <w:marLeft w:val="0"/>
      <w:marRight w:val="0"/>
      <w:marTop w:val="0"/>
      <w:marBottom w:val="0"/>
      <w:divBdr>
        <w:top w:val="none" w:sz="0" w:space="0" w:color="auto"/>
        <w:left w:val="none" w:sz="0" w:space="0" w:color="auto"/>
        <w:bottom w:val="none" w:sz="0" w:space="0" w:color="auto"/>
        <w:right w:val="none" w:sz="0" w:space="0" w:color="auto"/>
      </w:divBdr>
    </w:div>
    <w:div w:id="636179991">
      <w:marLeft w:val="0"/>
      <w:marRight w:val="0"/>
      <w:marTop w:val="0"/>
      <w:marBottom w:val="0"/>
      <w:divBdr>
        <w:top w:val="none" w:sz="0" w:space="0" w:color="auto"/>
        <w:left w:val="none" w:sz="0" w:space="0" w:color="auto"/>
        <w:bottom w:val="none" w:sz="0" w:space="0" w:color="auto"/>
        <w:right w:val="none" w:sz="0" w:space="0" w:color="auto"/>
      </w:divBdr>
    </w:div>
    <w:div w:id="636179992">
      <w:marLeft w:val="0"/>
      <w:marRight w:val="0"/>
      <w:marTop w:val="0"/>
      <w:marBottom w:val="0"/>
      <w:divBdr>
        <w:top w:val="none" w:sz="0" w:space="0" w:color="auto"/>
        <w:left w:val="none" w:sz="0" w:space="0" w:color="auto"/>
        <w:bottom w:val="none" w:sz="0" w:space="0" w:color="auto"/>
        <w:right w:val="none" w:sz="0" w:space="0" w:color="auto"/>
      </w:divBdr>
    </w:div>
    <w:div w:id="636179993">
      <w:marLeft w:val="0"/>
      <w:marRight w:val="0"/>
      <w:marTop w:val="0"/>
      <w:marBottom w:val="0"/>
      <w:divBdr>
        <w:top w:val="none" w:sz="0" w:space="0" w:color="auto"/>
        <w:left w:val="none" w:sz="0" w:space="0" w:color="auto"/>
        <w:bottom w:val="none" w:sz="0" w:space="0" w:color="auto"/>
        <w:right w:val="none" w:sz="0" w:space="0" w:color="auto"/>
      </w:divBdr>
    </w:div>
    <w:div w:id="636179994">
      <w:marLeft w:val="0"/>
      <w:marRight w:val="0"/>
      <w:marTop w:val="0"/>
      <w:marBottom w:val="0"/>
      <w:divBdr>
        <w:top w:val="none" w:sz="0" w:space="0" w:color="auto"/>
        <w:left w:val="none" w:sz="0" w:space="0" w:color="auto"/>
        <w:bottom w:val="none" w:sz="0" w:space="0" w:color="auto"/>
        <w:right w:val="none" w:sz="0" w:space="0" w:color="auto"/>
      </w:divBdr>
    </w:div>
    <w:div w:id="636179995">
      <w:marLeft w:val="0"/>
      <w:marRight w:val="0"/>
      <w:marTop w:val="0"/>
      <w:marBottom w:val="0"/>
      <w:divBdr>
        <w:top w:val="none" w:sz="0" w:space="0" w:color="auto"/>
        <w:left w:val="none" w:sz="0" w:space="0" w:color="auto"/>
        <w:bottom w:val="none" w:sz="0" w:space="0" w:color="auto"/>
        <w:right w:val="none" w:sz="0" w:space="0" w:color="auto"/>
      </w:divBdr>
    </w:div>
    <w:div w:id="636179996">
      <w:marLeft w:val="0"/>
      <w:marRight w:val="0"/>
      <w:marTop w:val="0"/>
      <w:marBottom w:val="0"/>
      <w:divBdr>
        <w:top w:val="none" w:sz="0" w:space="0" w:color="auto"/>
        <w:left w:val="none" w:sz="0" w:space="0" w:color="auto"/>
        <w:bottom w:val="none" w:sz="0" w:space="0" w:color="auto"/>
        <w:right w:val="none" w:sz="0" w:space="0" w:color="auto"/>
      </w:divBdr>
    </w:div>
    <w:div w:id="636179997">
      <w:marLeft w:val="0"/>
      <w:marRight w:val="0"/>
      <w:marTop w:val="0"/>
      <w:marBottom w:val="0"/>
      <w:divBdr>
        <w:top w:val="none" w:sz="0" w:space="0" w:color="auto"/>
        <w:left w:val="none" w:sz="0" w:space="0" w:color="auto"/>
        <w:bottom w:val="none" w:sz="0" w:space="0" w:color="auto"/>
        <w:right w:val="none" w:sz="0" w:space="0" w:color="auto"/>
      </w:divBdr>
    </w:div>
    <w:div w:id="636179998">
      <w:marLeft w:val="0"/>
      <w:marRight w:val="0"/>
      <w:marTop w:val="0"/>
      <w:marBottom w:val="0"/>
      <w:divBdr>
        <w:top w:val="none" w:sz="0" w:space="0" w:color="auto"/>
        <w:left w:val="none" w:sz="0" w:space="0" w:color="auto"/>
        <w:bottom w:val="none" w:sz="0" w:space="0" w:color="auto"/>
        <w:right w:val="none" w:sz="0" w:space="0" w:color="auto"/>
      </w:divBdr>
    </w:div>
    <w:div w:id="636179999">
      <w:marLeft w:val="0"/>
      <w:marRight w:val="0"/>
      <w:marTop w:val="0"/>
      <w:marBottom w:val="0"/>
      <w:divBdr>
        <w:top w:val="none" w:sz="0" w:space="0" w:color="auto"/>
        <w:left w:val="none" w:sz="0" w:space="0" w:color="auto"/>
        <w:bottom w:val="none" w:sz="0" w:space="0" w:color="auto"/>
        <w:right w:val="none" w:sz="0" w:space="0" w:color="auto"/>
      </w:divBdr>
    </w:div>
    <w:div w:id="636180000">
      <w:marLeft w:val="0"/>
      <w:marRight w:val="0"/>
      <w:marTop w:val="0"/>
      <w:marBottom w:val="0"/>
      <w:divBdr>
        <w:top w:val="none" w:sz="0" w:space="0" w:color="auto"/>
        <w:left w:val="none" w:sz="0" w:space="0" w:color="auto"/>
        <w:bottom w:val="none" w:sz="0" w:space="0" w:color="auto"/>
        <w:right w:val="none" w:sz="0" w:space="0" w:color="auto"/>
      </w:divBdr>
    </w:div>
    <w:div w:id="636180001">
      <w:marLeft w:val="0"/>
      <w:marRight w:val="0"/>
      <w:marTop w:val="0"/>
      <w:marBottom w:val="0"/>
      <w:divBdr>
        <w:top w:val="none" w:sz="0" w:space="0" w:color="auto"/>
        <w:left w:val="none" w:sz="0" w:space="0" w:color="auto"/>
        <w:bottom w:val="none" w:sz="0" w:space="0" w:color="auto"/>
        <w:right w:val="none" w:sz="0" w:space="0" w:color="auto"/>
      </w:divBdr>
    </w:div>
    <w:div w:id="636180002">
      <w:marLeft w:val="0"/>
      <w:marRight w:val="0"/>
      <w:marTop w:val="0"/>
      <w:marBottom w:val="0"/>
      <w:divBdr>
        <w:top w:val="none" w:sz="0" w:space="0" w:color="auto"/>
        <w:left w:val="none" w:sz="0" w:space="0" w:color="auto"/>
        <w:bottom w:val="none" w:sz="0" w:space="0" w:color="auto"/>
        <w:right w:val="none" w:sz="0" w:space="0" w:color="auto"/>
      </w:divBdr>
    </w:div>
    <w:div w:id="636180003">
      <w:marLeft w:val="0"/>
      <w:marRight w:val="0"/>
      <w:marTop w:val="0"/>
      <w:marBottom w:val="0"/>
      <w:divBdr>
        <w:top w:val="none" w:sz="0" w:space="0" w:color="auto"/>
        <w:left w:val="none" w:sz="0" w:space="0" w:color="auto"/>
        <w:bottom w:val="none" w:sz="0" w:space="0" w:color="auto"/>
        <w:right w:val="none" w:sz="0" w:space="0" w:color="auto"/>
      </w:divBdr>
    </w:div>
    <w:div w:id="636180004">
      <w:marLeft w:val="0"/>
      <w:marRight w:val="0"/>
      <w:marTop w:val="0"/>
      <w:marBottom w:val="0"/>
      <w:divBdr>
        <w:top w:val="none" w:sz="0" w:space="0" w:color="auto"/>
        <w:left w:val="none" w:sz="0" w:space="0" w:color="auto"/>
        <w:bottom w:val="none" w:sz="0" w:space="0" w:color="auto"/>
        <w:right w:val="none" w:sz="0" w:space="0" w:color="auto"/>
      </w:divBdr>
    </w:div>
    <w:div w:id="636180005">
      <w:marLeft w:val="0"/>
      <w:marRight w:val="0"/>
      <w:marTop w:val="0"/>
      <w:marBottom w:val="0"/>
      <w:divBdr>
        <w:top w:val="none" w:sz="0" w:space="0" w:color="auto"/>
        <w:left w:val="none" w:sz="0" w:space="0" w:color="auto"/>
        <w:bottom w:val="none" w:sz="0" w:space="0" w:color="auto"/>
        <w:right w:val="none" w:sz="0" w:space="0" w:color="auto"/>
      </w:divBdr>
    </w:div>
    <w:div w:id="636180006">
      <w:marLeft w:val="0"/>
      <w:marRight w:val="0"/>
      <w:marTop w:val="0"/>
      <w:marBottom w:val="0"/>
      <w:divBdr>
        <w:top w:val="none" w:sz="0" w:space="0" w:color="auto"/>
        <w:left w:val="none" w:sz="0" w:space="0" w:color="auto"/>
        <w:bottom w:val="none" w:sz="0" w:space="0" w:color="auto"/>
        <w:right w:val="none" w:sz="0" w:space="0" w:color="auto"/>
      </w:divBdr>
    </w:div>
    <w:div w:id="636180007">
      <w:marLeft w:val="0"/>
      <w:marRight w:val="0"/>
      <w:marTop w:val="0"/>
      <w:marBottom w:val="0"/>
      <w:divBdr>
        <w:top w:val="none" w:sz="0" w:space="0" w:color="auto"/>
        <w:left w:val="none" w:sz="0" w:space="0" w:color="auto"/>
        <w:bottom w:val="none" w:sz="0" w:space="0" w:color="auto"/>
        <w:right w:val="none" w:sz="0" w:space="0" w:color="auto"/>
      </w:divBdr>
    </w:div>
    <w:div w:id="636180008">
      <w:marLeft w:val="0"/>
      <w:marRight w:val="0"/>
      <w:marTop w:val="0"/>
      <w:marBottom w:val="0"/>
      <w:divBdr>
        <w:top w:val="none" w:sz="0" w:space="0" w:color="auto"/>
        <w:left w:val="none" w:sz="0" w:space="0" w:color="auto"/>
        <w:bottom w:val="none" w:sz="0" w:space="0" w:color="auto"/>
        <w:right w:val="none" w:sz="0" w:space="0" w:color="auto"/>
      </w:divBdr>
    </w:div>
    <w:div w:id="636180009">
      <w:marLeft w:val="0"/>
      <w:marRight w:val="0"/>
      <w:marTop w:val="0"/>
      <w:marBottom w:val="0"/>
      <w:divBdr>
        <w:top w:val="none" w:sz="0" w:space="0" w:color="auto"/>
        <w:left w:val="none" w:sz="0" w:space="0" w:color="auto"/>
        <w:bottom w:val="none" w:sz="0" w:space="0" w:color="auto"/>
        <w:right w:val="none" w:sz="0" w:space="0" w:color="auto"/>
      </w:divBdr>
    </w:div>
    <w:div w:id="636180010">
      <w:marLeft w:val="0"/>
      <w:marRight w:val="0"/>
      <w:marTop w:val="0"/>
      <w:marBottom w:val="0"/>
      <w:divBdr>
        <w:top w:val="none" w:sz="0" w:space="0" w:color="auto"/>
        <w:left w:val="none" w:sz="0" w:space="0" w:color="auto"/>
        <w:bottom w:val="none" w:sz="0" w:space="0" w:color="auto"/>
        <w:right w:val="none" w:sz="0" w:space="0" w:color="auto"/>
      </w:divBdr>
    </w:div>
    <w:div w:id="636180011">
      <w:marLeft w:val="0"/>
      <w:marRight w:val="0"/>
      <w:marTop w:val="0"/>
      <w:marBottom w:val="0"/>
      <w:divBdr>
        <w:top w:val="none" w:sz="0" w:space="0" w:color="auto"/>
        <w:left w:val="none" w:sz="0" w:space="0" w:color="auto"/>
        <w:bottom w:val="none" w:sz="0" w:space="0" w:color="auto"/>
        <w:right w:val="none" w:sz="0" w:space="0" w:color="auto"/>
      </w:divBdr>
    </w:div>
    <w:div w:id="636180012">
      <w:marLeft w:val="0"/>
      <w:marRight w:val="0"/>
      <w:marTop w:val="0"/>
      <w:marBottom w:val="0"/>
      <w:divBdr>
        <w:top w:val="none" w:sz="0" w:space="0" w:color="auto"/>
        <w:left w:val="none" w:sz="0" w:space="0" w:color="auto"/>
        <w:bottom w:val="none" w:sz="0" w:space="0" w:color="auto"/>
        <w:right w:val="none" w:sz="0" w:space="0" w:color="auto"/>
      </w:divBdr>
    </w:div>
    <w:div w:id="636180013">
      <w:marLeft w:val="0"/>
      <w:marRight w:val="0"/>
      <w:marTop w:val="0"/>
      <w:marBottom w:val="0"/>
      <w:divBdr>
        <w:top w:val="none" w:sz="0" w:space="0" w:color="auto"/>
        <w:left w:val="none" w:sz="0" w:space="0" w:color="auto"/>
        <w:bottom w:val="none" w:sz="0" w:space="0" w:color="auto"/>
        <w:right w:val="none" w:sz="0" w:space="0" w:color="auto"/>
      </w:divBdr>
    </w:div>
    <w:div w:id="636180014">
      <w:marLeft w:val="0"/>
      <w:marRight w:val="0"/>
      <w:marTop w:val="0"/>
      <w:marBottom w:val="0"/>
      <w:divBdr>
        <w:top w:val="none" w:sz="0" w:space="0" w:color="auto"/>
        <w:left w:val="none" w:sz="0" w:space="0" w:color="auto"/>
        <w:bottom w:val="none" w:sz="0" w:space="0" w:color="auto"/>
        <w:right w:val="none" w:sz="0" w:space="0" w:color="auto"/>
      </w:divBdr>
    </w:div>
    <w:div w:id="636180015">
      <w:marLeft w:val="0"/>
      <w:marRight w:val="0"/>
      <w:marTop w:val="0"/>
      <w:marBottom w:val="0"/>
      <w:divBdr>
        <w:top w:val="none" w:sz="0" w:space="0" w:color="auto"/>
        <w:left w:val="none" w:sz="0" w:space="0" w:color="auto"/>
        <w:bottom w:val="none" w:sz="0" w:space="0" w:color="auto"/>
        <w:right w:val="none" w:sz="0" w:space="0" w:color="auto"/>
      </w:divBdr>
    </w:div>
    <w:div w:id="636180016">
      <w:marLeft w:val="0"/>
      <w:marRight w:val="0"/>
      <w:marTop w:val="0"/>
      <w:marBottom w:val="0"/>
      <w:divBdr>
        <w:top w:val="none" w:sz="0" w:space="0" w:color="auto"/>
        <w:left w:val="none" w:sz="0" w:space="0" w:color="auto"/>
        <w:bottom w:val="none" w:sz="0" w:space="0" w:color="auto"/>
        <w:right w:val="none" w:sz="0" w:space="0" w:color="auto"/>
      </w:divBdr>
    </w:div>
    <w:div w:id="636180017">
      <w:marLeft w:val="0"/>
      <w:marRight w:val="0"/>
      <w:marTop w:val="0"/>
      <w:marBottom w:val="0"/>
      <w:divBdr>
        <w:top w:val="none" w:sz="0" w:space="0" w:color="auto"/>
        <w:left w:val="none" w:sz="0" w:space="0" w:color="auto"/>
        <w:bottom w:val="none" w:sz="0" w:space="0" w:color="auto"/>
        <w:right w:val="none" w:sz="0" w:space="0" w:color="auto"/>
      </w:divBdr>
    </w:div>
    <w:div w:id="636180018">
      <w:marLeft w:val="0"/>
      <w:marRight w:val="0"/>
      <w:marTop w:val="0"/>
      <w:marBottom w:val="0"/>
      <w:divBdr>
        <w:top w:val="none" w:sz="0" w:space="0" w:color="auto"/>
        <w:left w:val="none" w:sz="0" w:space="0" w:color="auto"/>
        <w:bottom w:val="none" w:sz="0" w:space="0" w:color="auto"/>
        <w:right w:val="none" w:sz="0" w:space="0" w:color="auto"/>
      </w:divBdr>
    </w:div>
    <w:div w:id="636180019">
      <w:marLeft w:val="0"/>
      <w:marRight w:val="0"/>
      <w:marTop w:val="0"/>
      <w:marBottom w:val="0"/>
      <w:divBdr>
        <w:top w:val="none" w:sz="0" w:space="0" w:color="auto"/>
        <w:left w:val="none" w:sz="0" w:space="0" w:color="auto"/>
        <w:bottom w:val="none" w:sz="0" w:space="0" w:color="auto"/>
        <w:right w:val="none" w:sz="0" w:space="0" w:color="auto"/>
      </w:divBdr>
    </w:div>
    <w:div w:id="636180020">
      <w:marLeft w:val="0"/>
      <w:marRight w:val="0"/>
      <w:marTop w:val="0"/>
      <w:marBottom w:val="0"/>
      <w:divBdr>
        <w:top w:val="none" w:sz="0" w:space="0" w:color="auto"/>
        <w:left w:val="none" w:sz="0" w:space="0" w:color="auto"/>
        <w:bottom w:val="none" w:sz="0" w:space="0" w:color="auto"/>
        <w:right w:val="none" w:sz="0" w:space="0" w:color="auto"/>
      </w:divBdr>
    </w:div>
    <w:div w:id="636180021">
      <w:marLeft w:val="0"/>
      <w:marRight w:val="0"/>
      <w:marTop w:val="0"/>
      <w:marBottom w:val="0"/>
      <w:divBdr>
        <w:top w:val="none" w:sz="0" w:space="0" w:color="auto"/>
        <w:left w:val="none" w:sz="0" w:space="0" w:color="auto"/>
        <w:bottom w:val="none" w:sz="0" w:space="0" w:color="auto"/>
        <w:right w:val="none" w:sz="0" w:space="0" w:color="auto"/>
      </w:divBdr>
    </w:div>
    <w:div w:id="636180022">
      <w:marLeft w:val="0"/>
      <w:marRight w:val="0"/>
      <w:marTop w:val="0"/>
      <w:marBottom w:val="0"/>
      <w:divBdr>
        <w:top w:val="none" w:sz="0" w:space="0" w:color="auto"/>
        <w:left w:val="none" w:sz="0" w:space="0" w:color="auto"/>
        <w:bottom w:val="none" w:sz="0" w:space="0" w:color="auto"/>
        <w:right w:val="none" w:sz="0" w:space="0" w:color="auto"/>
      </w:divBdr>
    </w:div>
    <w:div w:id="636180023">
      <w:marLeft w:val="0"/>
      <w:marRight w:val="0"/>
      <w:marTop w:val="0"/>
      <w:marBottom w:val="0"/>
      <w:divBdr>
        <w:top w:val="none" w:sz="0" w:space="0" w:color="auto"/>
        <w:left w:val="none" w:sz="0" w:space="0" w:color="auto"/>
        <w:bottom w:val="none" w:sz="0" w:space="0" w:color="auto"/>
        <w:right w:val="none" w:sz="0" w:space="0" w:color="auto"/>
      </w:divBdr>
    </w:div>
    <w:div w:id="636180024">
      <w:marLeft w:val="0"/>
      <w:marRight w:val="0"/>
      <w:marTop w:val="0"/>
      <w:marBottom w:val="0"/>
      <w:divBdr>
        <w:top w:val="none" w:sz="0" w:space="0" w:color="auto"/>
        <w:left w:val="none" w:sz="0" w:space="0" w:color="auto"/>
        <w:bottom w:val="none" w:sz="0" w:space="0" w:color="auto"/>
        <w:right w:val="none" w:sz="0" w:space="0" w:color="auto"/>
      </w:divBdr>
    </w:div>
    <w:div w:id="636180025">
      <w:marLeft w:val="0"/>
      <w:marRight w:val="0"/>
      <w:marTop w:val="0"/>
      <w:marBottom w:val="0"/>
      <w:divBdr>
        <w:top w:val="none" w:sz="0" w:space="0" w:color="auto"/>
        <w:left w:val="none" w:sz="0" w:space="0" w:color="auto"/>
        <w:bottom w:val="none" w:sz="0" w:space="0" w:color="auto"/>
        <w:right w:val="none" w:sz="0" w:space="0" w:color="auto"/>
      </w:divBdr>
    </w:div>
    <w:div w:id="636180026">
      <w:marLeft w:val="0"/>
      <w:marRight w:val="0"/>
      <w:marTop w:val="0"/>
      <w:marBottom w:val="0"/>
      <w:divBdr>
        <w:top w:val="none" w:sz="0" w:space="0" w:color="auto"/>
        <w:left w:val="none" w:sz="0" w:space="0" w:color="auto"/>
        <w:bottom w:val="none" w:sz="0" w:space="0" w:color="auto"/>
        <w:right w:val="none" w:sz="0" w:space="0" w:color="auto"/>
      </w:divBdr>
    </w:div>
    <w:div w:id="636180027">
      <w:marLeft w:val="0"/>
      <w:marRight w:val="0"/>
      <w:marTop w:val="0"/>
      <w:marBottom w:val="0"/>
      <w:divBdr>
        <w:top w:val="none" w:sz="0" w:space="0" w:color="auto"/>
        <w:left w:val="none" w:sz="0" w:space="0" w:color="auto"/>
        <w:bottom w:val="none" w:sz="0" w:space="0" w:color="auto"/>
        <w:right w:val="none" w:sz="0" w:space="0" w:color="auto"/>
      </w:divBdr>
    </w:div>
    <w:div w:id="636180028">
      <w:marLeft w:val="0"/>
      <w:marRight w:val="0"/>
      <w:marTop w:val="0"/>
      <w:marBottom w:val="0"/>
      <w:divBdr>
        <w:top w:val="none" w:sz="0" w:space="0" w:color="auto"/>
        <w:left w:val="none" w:sz="0" w:space="0" w:color="auto"/>
        <w:bottom w:val="none" w:sz="0" w:space="0" w:color="auto"/>
        <w:right w:val="none" w:sz="0" w:space="0" w:color="auto"/>
      </w:divBdr>
    </w:div>
    <w:div w:id="636180029">
      <w:marLeft w:val="0"/>
      <w:marRight w:val="0"/>
      <w:marTop w:val="0"/>
      <w:marBottom w:val="0"/>
      <w:divBdr>
        <w:top w:val="none" w:sz="0" w:space="0" w:color="auto"/>
        <w:left w:val="none" w:sz="0" w:space="0" w:color="auto"/>
        <w:bottom w:val="none" w:sz="0" w:space="0" w:color="auto"/>
        <w:right w:val="none" w:sz="0" w:space="0" w:color="auto"/>
      </w:divBdr>
    </w:div>
    <w:div w:id="636180030">
      <w:marLeft w:val="0"/>
      <w:marRight w:val="0"/>
      <w:marTop w:val="0"/>
      <w:marBottom w:val="0"/>
      <w:divBdr>
        <w:top w:val="none" w:sz="0" w:space="0" w:color="auto"/>
        <w:left w:val="none" w:sz="0" w:space="0" w:color="auto"/>
        <w:bottom w:val="none" w:sz="0" w:space="0" w:color="auto"/>
        <w:right w:val="none" w:sz="0" w:space="0" w:color="auto"/>
      </w:divBdr>
    </w:div>
    <w:div w:id="636180031">
      <w:marLeft w:val="0"/>
      <w:marRight w:val="0"/>
      <w:marTop w:val="0"/>
      <w:marBottom w:val="0"/>
      <w:divBdr>
        <w:top w:val="none" w:sz="0" w:space="0" w:color="auto"/>
        <w:left w:val="none" w:sz="0" w:space="0" w:color="auto"/>
        <w:bottom w:val="none" w:sz="0" w:space="0" w:color="auto"/>
        <w:right w:val="none" w:sz="0" w:space="0" w:color="auto"/>
      </w:divBdr>
    </w:div>
    <w:div w:id="636180032">
      <w:marLeft w:val="0"/>
      <w:marRight w:val="0"/>
      <w:marTop w:val="0"/>
      <w:marBottom w:val="0"/>
      <w:divBdr>
        <w:top w:val="none" w:sz="0" w:space="0" w:color="auto"/>
        <w:left w:val="none" w:sz="0" w:space="0" w:color="auto"/>
        <w:bottom w:val="none" w:sz="0" w:space="0" w:color="auto"/>
        <w:right w:val="none" w:sz="0" w:space="0" w:color="auto"/>
      </w:divBdr>
    </w:div>
    <w:div w:id="636180033">
      <w:marLeft w:val="0"/>
      <w:marRight w:val="0"/>
      <w:marTop w:val="0"/>
      <w:marBottom w:val="0"/>
      <w:divBdr>
        <w:top w:val="none" w:sz="0" w:space="0" w:color="auto"/>
        <w:left w:val="none" w:sz="0" w:space="0" w:color="auto"/>
        <w:bottom w:val="none" w:sz="0" w:space="0" w:color="auto"/>
        <w:right w:val="none" w:sz="0" w:space="0" w:color="auto"/>
      </w:divBdr>
    </w:div>
    <w:div w:id="636180034">
      <w:marLeft w:val="0"/>
      <w:marRight w:val="0"/>
      <w:marTop w:val="0"/>
      <w:marBottom w:val="0"/>
      <w:divBdr>
        <w:top w:val="none" w:sz="0" w:space="0" w:color="auto"/>
        <w:left w:val="none" w:sz="0" w:space="0" w:color="auto"/>
        <w:bottom w:val="none" w:sz="0" w:space="0" w:color="auto"/>
        <w:right w:val="none" w:sz="0" w:space="0" w:color="auto"/>
      </w:divBdr>
    </w:div>
    <w:div w:id="636180035">
      <w:marLeft w:val="0"/>
      <w:marRight w:val="0"/>
      <w:marTop w:val="0"/>
      <w:marBottom w:val="0"/>
      <w:divBdr>
        <w:top w:val="none" w:sz="0" w:space="0" w:color="auto"/>
        <w:left w:val="none" w:sz="0" w:space="0" w:color="auto"/>
        <w:bottom w:val="none" w:sz="0" w:space="0" w:color="auto"/>
        <w:right w:val="none" w:sz="0" w:space="0" w:color="auto"/>
      </w:divBdr>
    </w:div>
    <w:div w:id="636180036">
      <w:marLeft w:val="0"/>
      <w:marRight w:val="0"/>
      <w:marTop w:val="0"/>
      <w:marBottom w:val="0"/>
      <w:divBdr>
        <w:top w:val="none" w:sz="0" w:space="0" w:color="auto"/>
        <w:left w:val="none" w:sz="0" w:space="0" w:color="auto"/>
        <w:bottom w:val="none" w:sz="0" w:space="0" w:color="auto"/>
        <w:right w:val="none" w:sz="0" w:space="0" w:color="auto"/>
      </w:divBdr>
    </w:div>
    <w:div w:id="636180037">
      <w:marLeft w:val="0"/>
      <w:marRight w:val="0"/>
      <w:marTop w:val="0"/>
      <w:marBottom w:val="0"/>
      <w:divBdr>
        <w:top w:val="none" w:sz="0" w:space="0" w:color="auto"/>
        <w:left w:val="none" w:sz="0" w:space="0" w:color="auto"/>
        <w:bottom w:val="none" w:sz="0" w:space="0" w:color="auto"/>
        <w:right w:val="none" w:sz="0" w:space="0" w:color="auto"/>
      </w:divBdr>
    </w:div>
    <w:div w:id="636180038">
      <w:marLeft w:val="0"/>
      <w:marRight w:val="0"/>
      <w:marTop w:val="0"/>
      <w:marBottom w:val="0"/>
      <w:divBdr>
        <w:top w:val="none" w:sz="0" w:space="0" w:color="auto"/>
        <w:left w:val="none" w:sz="0" w:space="0" w:color="auto"/>
        <w:bottom w:val="none" w:sz="0" w:space="0" w:color="auto"/>
        <w:right w:val="none" w:sz="0" w:space="0" w:color="auto"/>
      </w:divBdr>
    </w:div>
    <w:div w:id="636180039">
      <w:marLeft w:val="0"/>
      <w:marRight w:val="0"/>
      <w:marTop w:val="0"/>
      <w:marBottom w:val="0"/>
      <w:divBdr>
        <w:top w:val="none" w:sz="0" w:space="0" w:color="auto"/>
        <w:left w:val="none" w:sz="0" w:space="0" w:color="auto"/>
        <w:bottom w:val="none" w:sz="0" w:space="0" w:color="auto"/>
        <w:right w:val="none" w:sz="0" w:space="0" w:color="auto"/>
      </w:divBdr>
    </w:div>
    <w:div w:id="636180040">
      <w:marLeft w:val="0"/>
      <w:marRight w:val="0"/>
      <w:marTop w:val="0"/>
      <w:marBottom w:val="0"/>
      <w:divBdr>
        <w:top w:val="none" w:sz="0" w:space="0" w:color="auto"/>
        <w:left w:val="none" w:sz="0" w:space="0" w:color="auto"/>
        <w:bottom w:val="none" w:sz="0" w:space="0" w:color="auto"/>
        <w:right w:val="none" w:sz="0" w:space="0" w:color="auto"/>
      </w:divBdr>
    </w:div>
    <w:div w:id="636180041">
      <w:marLeft w:val="0"/>
      <w:marRight w:val="0"/>
      <w:marTop w:val="0"/>
      <w:marBottom w:val="0"/>
      <w:divBdr>
        <w:top w:val="none" w:sz="0" w:space="0" w:color="auto"/>
        <w:left w:val="none" w:sz="0" w:space="0" w:color="auto"/>
        <w:bottom w:val="none" w:sz="0" w:space="0" w:color="auto"/>
        <w:right w:val="none" w:sz="0" w:space="0" w:color="auto"/>
      </w:divBdr>
    </w:div>
    <w:div w:id="636180042">
      <w:marLeft w:val="0"/>
      <w:marRight w:val="0"/>
      <w:marTop w:val="0"/>
      <w:marBottom w:val="0"/>
      <w:divBdr>
        <w:top w:val="none" w:sz="0" w:space="0" w:color="auto"/>
        <w:left w:val="none" w:sz="0" w:space="0" w:color="auto"/>
        <w:bottom w:val="none" w:sz="0" w:space="0" w:color="auto"/>
        <w:right w:val="none" w:sz="0" w:space="0" w:color="auto"/>
      </w:divBdr>
    </w:div>
    <w:div w:id="636180043">
      <w:marLeft w:val="0"/>
      <w:marRight w:val="0"/>
      <w:marTop w:val="0"/>
      <w:marBottom w:val="0"/>
      <w:divBdr>
        <w:top w:val="none" w:sz="0" w:space="0" w:color="auto"/>
        <w:left w:val="none" w:sz="0" w:space="0" w:color="auto"/>
        <w:bottom w:val="none" w:sz="0" w:space="0" w:color="auto"/>
        <w:right w:val="none" w:sz="0" w:space="0" w:color="auto"/>
      </w:divBdr>
    </w:div>
    <w:div w:id="636180044">
      <w:marLeft w:val="0"/>
      <w:marRight w:val="0"/>
      <w:marTop w:val="0"/>
      <w:marBottom w:val="0"/>
      <w:divBdr>
        <w:top w:val="none" w:sz="0" w:space="0" w:color="auto"/>
        <w:left w:val="none" w:sz="0" w:space="0" w:color="auto"/>
        <w:bottom w:val="none" w:sz="0" w:space="0" w:color="auto"/>
        <w:right w:val="none" w:sz="0" w:space="0" w:color="auto"/>
      </w:divBdr>
    </w:div>
    <w:div w:id="636180045">
      <w:marLeft w:val="0"/>
      <w:marRight w:val="0"/>
      <w:marTop w:val="0"/>
      <w:marBottom w:val="0"/>
      <w:divBdr>
        <w:top w:val="none" w:sz="0" w:space="0" w:color="auto"/>
        <w:left w:val="none" w:sz="0" w:space="0" w:color="auto"/>
        <w:bottom w:val="none" w:sz="0" w:space="0" w:color="auto"/>
        <w:right w:val="none" w:sz="0" w:space="0" w:color="auto"/>
      </w:divBdr>
    </w:div>
    <w:div w:id="636180046">
      <w:marLeft w:val="0"/>
      <w:marRight w:val="0"/>
      <w:marTop w:val="0"/>
      <w:marBottom w:val="0"/>
      <w:divBdr>
        <w:top w:val="none" w:sz="0" w:space="0" w:color="auto"/>
        <w:left w:val="none" w:sz="0" w:space="0" w:color="auto"/>
        <w:bottom w:val="none" w:sz="0" w:space="0" w:color="auto"/>
        <w:right w:val="none" w:sz="0" w:space="0" w:color="auto"/>
      </w:divBdr>
    </w:div>
    <w:div w:id="636180047">
      <w:marLeft w:val="0"/>
      <w:marRight w:val="0"/>
      <w:marTop w:val="0"/>
      <w:marBottom w:val="0"/>
      <w:divBdr>
        <w:top w:val="none" w:sz="0" w:space="0" w:color="auto"/>
        <w:left w:val="none" w:sz="0" w:space="0" w:color="auto"/>
        <w:bottom w:val="none" w:sz="0" w:space="0" w:color="auto"/>
        <w:right w:val="none" w:sz="0" w:space="0" w:color="auto"/>
      </w:divBdr>
    </w:div>
    <w:div w:id="636180048">
      <w:marLeft w:val="0"/>
      <w:marRight w:val="0"/>
      <w:marTop w:val="0"/>
      <w:marBottom w:val="0"/>
      <w:divBdr>
        <w:top w:val="none" w:sz="0" w:space="0" w:color="auto"/>
        <w:left w:val="none" w:sz="0" w:space="0" w:color="auto"/>
        <w:bottom w:val="none" w:sz="0" w:space="0" w:color="auto"/>
        <w:right w:val="none" w:sz="0" w:space="0" w:color="auto"/>
      </w:divBdr>
    </w:div>
    <w:div w:id="636180049">
      <w:marLeft w:val="0"/>
      <w:marRight w:val="0"/>
      <w:marTop w:val="0"/>
      <w:marBottom w:val="0"/>
      <w:divBdr>
        <w:top w:val="none" w:sz="0" w:space="0" w:color="auto"/>
        <w:left w:val="none" w:sz="0" w:space="0" w:color="auto"/>
        <w:bottom w:val="none" w:sz="0" w:space="0" w:color="auto"/>
        <w:right w:val="none" w:sz="0" w:space="0" w:color="auto"/>
      </w:divBdr>
    </w:div>
    <w:div w:id="636180050">
      <w:marLeft w:val="0"/>
      <w:marRight w:val="0"/>
      <w:marTop w:val="0"/>
      <w:marBottom w:val="0"/>
      <w:divBdr>
        <w:top w:val="none" w:sz="0" w:space="0" w:color="auto"/>
        <w:left w:val="none" w:sz="0" w:space="0" w:color="auto"/>
        <w:bottom w:val="none" w:sz="0" w:space="0" w:color="auto"/>
        <w:right w:val="none" w:sz="0" w:space="0" w:color="auto"/>
      </w:divBdr>
    </w:div>
    <w:div w:id="636180051">
      <w:marLeft w:val="0"/>
      <w:marRight w:val="0"/>
      <w:marTop w:val="0"/>
      <w:marBottom w:val="0"/>
      <w:divBdr>
        <w:top w:val="none" w:sz="0" w:space="0" w:color="auto"/>
        <w:left w:val="none" w:sz="0" w:space="0" w:color="auto"/>
        <w:bottom w:val="none" w:sz="0" w:space="0" w:color="auto"/>
        <w:right w:val="none" w:sz="0" w:space="0" w:color="auto"/>
      </w:divBdr>
    </w:div>
    <w:div w:id="636180052">
      <w:marLeft w:val="0"/>
      <w:marRight w:val="0"/>
      <w:marTop w:val="0"/>
      <w:marBottom w:val="0"/>
      <w:divBdr>
        <w:top w:val="none" w:sz="0" w:space="0" w:color="auto"/>
        <w:left w:val="none" w:sz="0" w:space="0" w:color="auto"/>
        <w:bottom w:val="none" w:sz="0" w:space="0" w:color="auto"/>
        <w:right w:val="none" w:sz="0" w:space="0" w:color="auto"/>
      </w:divBdr>
    </w:div>
    <w:div w:id="636180053">
      <w:marLeft w:val="0"/>
      <w:marRight w:val="0"/>
      <w:marTop w:val="0"/>
      <w:marBottom w:val="0"/>
      <w:divBdr>
        <w:top w:val="none" w:sz="0" w:space="0" w:color="auto"/>
        <w:left w:val="none" w:sz="0" w:space="0" w:color="auto"/>
        <w:bottom w:val="none" w:sz="0" w:space="0" w:color="auto"/>
        <w:right w:val="none" w:sz="0" w:space="0" w:color="auto"/>
      </w:divBdr>
    </w:div>
    <w:div w:id="636180054">
      <w:marLeft w:val="0"/>
      <w:marRight w:val="0"/>
      <w:marTop w:val="0"/>
      <w:marBottom w:val="0"/>
      <w:divBdr>
        <w:top w:val="none" w:sz="0" w:space="0" w:color="auto"/>
        <w:left w:val="none" w:sz="0" w:space="0" w:color="auto"/>
        <w:bottom w:val="none" w:sz="0" w:space="0" w:color="auto"/>
        <w:right w:val="none" w:sz="0" w:space="0" w:color="auto"/>
      </w:divBdr>
    </w:div>
    <w:div w:id="636180055">
      <w:marLeft w:val="0"/>
      <w:marRight w:val="0"/>
      <w:marTop w:val="0"/>
      <w:marBottom w:val="0"/>
      <w:divBdr>
        <w:top w:val="none" w:sz="0" w:space="0" w:color="auto"/>
        <w:left w:val="none" w:sz="0" w:space="0" w:color="auto"/>
        <w:bottom w:val="none" w:sz="0" w:space="0" w:color="auto"/>
        <w:right w:val="none" w:sz="0" w:space="0" w:color="auto"/>
      </w:divBdr>
    </w:div>
    <w:div w:id="636180056">
      <w:marLeft w:val="0"/>
      <w:marRight w:val="0"/>
      <w:marTop w:val="0"/>
      <w:marBottom w:val="0"/>
      <w:divBdr>
        <w:top w:val="none" w:sz="0" w:space="0" w:color="auto"/>
        <w:left w:val="none" w:sz="0" w:space="0" w:color="auto"/>
        <w:bottom w:val="none" w:sz="0" w:space="0" w:color="auto"/>
        <w:right w:val="none" w:sz="0" w:space="0" w:color="auto"/>
      </w:divBdr>
    </w:div>
    <w:div w:id="636180057">
      <w:marLeft w:val="0"/>
      <w:marRight w:val="0"/>
      <w:marTop w:val="0"/>
      <w:marBottom w:val="0"/>
      <w:divBdr>
        <w:top w:val="none" w:sz="0" w:space="0" w:color="auto"/>
        <w:left w:val="none" w:sz="0" w:space="0" w:color="auto"/>
        <w:bottom w:val="none" w:sz="0" w:space="0" w:color="auto"/>
        <w:right w:val="none" w:sz="0" w:space="0" w:color="auto"/>
      </w:divBdr>
    </w:div>
    <w:div w:id="636180058">
      <w:marLeft w:val="0"/>
      <w:marRight w:val="0"/>
      <w:marTop w:val="0"/>
      <w:marBottom w:val="0"/>
      <w:divBdr>
        <w:top w:val="none" w:sz="0" w:space="0" w:color="auto"/>
        <w:left w:val="none" w:sz="0" w:space="0" w:color="auto"/>
        <w:bottom w:val="none" w:sz="0" w:space="0" w:color="auto"/>
        <w:right w:val="none" w:sz="0" w:space="0" w:color="auto"/>
      </w:divBdr>
    </w:div>
    <w:div w:id="636180059">
      <w:marLeft w:val="0"/>
      <w:marRight w:val="0"/>
      <w:marTop w:val="0"/>
      <w:marBottom w:val="0"/>
      <w:divBdr>
        <w:top w:val="none" w:sz="0" w:space="0" w:color="auto"/>
        <w:left w:val="none" w:sz="0" w:space="0" w:color="auto"/>
        <w:bottom w:val="none" w:sz="0" w:space="0" w:color="auto"/>
        <w:right w:val="none" w:sz="0" w:space="0" w:color="auto"/>
      </w:divBdr>
    </w:div>
    <w:div w:id="636180060">
      <w:marLeft w:val="0"/>
      <w:marRight w:val="0"/>
      <w:marTop w:val="0"/>
      <w:marBottom w:val="0"/>
      <w:divBdr>
        <w:top w:val="none" w:sz="0" w:space="0" w:color="auto"/>
        <w:left w:val="none" w:sz="0" w:space="0" w:color="auto"/>
        <w:bottom w:val="none" w:sz="0" w:space="0" w:color="auto"/>
        <w:right w:val="none" w:sz="0" w:space="0" w:color="auto"/>
      </w:divBdr>
    </w:div>
    <w:div w:id="636180061">
      <w:marLeft w:val="0"/>
      <w:marRight w:val="0"/>
      <w:marTop w:val="0"/>
      <w:marBottom w:val="0"/>
      <w:divBdr>
        <w:top w:val="none" w:sz="0" w:space="0" w:color="auto"/>
        <w:left w:val="none" w:sz="0" w:space="0" w:color="auto"/>
        <w:bottom w:val="none" w:sz="0" w:space="0" w:color="auto"/>
        <w:right w:val="none" w:sz="0" w:space="0" w:color="auto"/>
      </w:divBdr>
    </w:div>
    <w:div w:id="636180062">
      <w:marLeft w:val="0"/>
      <w:marRight w:val="0"/>
      <w:marTop w:val="0"/>
      <w:marBottom w:val="0"/>
      <w:divBdr>
        <w:top w:val="none" w:sz="0" w:space="0" w:color="auto"/>
        <w:left w:val="none" w:sz="0" w:space="0" w:color="auto"/>
        <w:bottom w:val="none" w:sz="0" w:space="0" w:color="auto"/>
        <w:right w:val="none" w:sz="0" w:space="0" w:color="auto"/>
      </w:divBdr>
    </w:div>
    <w:div w:id="636180063">
      <w:marLeft w:val="0"/>
      <w:marRight w:val="0"/>
      <w:marTop w:val="0"/>
      <w:marBottom w:val="0"/>
      <w:divBdr>
        <w:top w:val="none" w:sz="0" w:space="0" w:color="auto"/>
        <w:left w:val="none" w:sz="0" w:space="0" w:color="auto"/>
        <w:bottom w:val="none" w:sz="0" w:space="0" w:color="auto"/>
        <w:right w:val="none" w:sz="0" w:space="0" w:color="auto"/>
      </w:divBdr>
    </w:div>
    <w:div w:id="636180064">
      <w:marLeft w:val="0"/>
      <w:marRight w:val="0"/>
      <w:marTop w:val="0"/>
      <w:marBottom w:val="0"/>
      <w:divBdr>
        <w:top w:val="none" w:sz="0" w:space="0" w:color="auto"/>
        <w:left w:val="none" w:sz="0" w:space="0" w:color="auto"/>
        <w:bottom w:val="none" w:sz="0" w:space="0" w:color="auto"/>
        <w:right w:val="none" w:sz="0" w:space="0" w:color="auto"/>
      </w:divBdr>
    </w:div>
    <w:div w:id="636180065">
      <w:marLeft w:val="0"/>
      <w:marRight w:val="0"/>
      <w:marTop w:val="0"/>
      <w:marBottom w:val="0"/>
      <w:divBdr>
        <w:top w:val="none" w:sz="0" w:space="0" w:color="auto"/>
        <w:left w:val="none" w:sz="0" w:space="0" w:color="auto"/>
        <w:bottom w:val="none" w:sz="0" w:space="0" w:color="auto"/>
        <w:right w:val="none" w:sz="0" w:space="0" w:color="auto"/>
      </w:divBdr>
    </w:div>
    <w:div w:id="636180066">
      <w:marLeft w:val="0"/>
      <w:marRight w:val="0"/>
      <w:marTop w:val="0"/>
      <w:marBottom w:val="0"/>
      <w:divBdr>
        <w:top w:val="none" w:sz="0" w:space="0" w:color="auto"/>
        <w:left w:val="none" w:sz="0" w:space="0" w:color="auto"/>
        <w:bottom w:val="none" w:sz="0" w:space="0" w:color="auto"/>
        <w:right w:val="none" w:sz="0" w:space="0" w:color="auto"/>
      </w:divBdr>
    </w:div>
    <w:div w:id="636180067">
      <w:marLeft w:val="0"/>
      <w:marRight w:val="0"/>
      <w:marTop w:val="0"/>
      <w:marBottom w:val="0"/>
      <w:divBdr>
        <w:top w:val="none" w:sz="0" w:space="0" w:color="auto"/>
        <w:left w:val="none" w:sz="0" w:space="0" w:color="auto"/>
        <w:bottom w:val="none" w:sz="0" w:space="0" w:color="auto"/>
        <w:right w:val="none" w:sz="0" w:space="0" w:color="auto"/>
      </w:divBdr>
    </w:div>
    <w:div w:id="636180068">
      <w:marLeft w:val="0"/>
      <w:marRight w:val="0"/>
      <w:marTop w:val="0"/>
      <w:marBottom w:val="0"/>
      <w:divBdr>
        <w:top w:val="none" w:sz="0" w:space="0" w:color="auto"/>
        <w:left w:val="none" w:sz="0" w:space="0" w:color="auto"/>
        <w:bottom w:val="none" w:sz="0" w:space="0" w:color="auto"/>
        <w:right w:val="none" w:sz="0" w:space="0" w:color="auto"/>
      </w:divBdr>
    </w:div>
    <w:div w:id="636180069">
      <w:marLeft w:val="0"/>
      <w:marRight w:val="0"/>
      <w:marTop w:val="0"/>
      <w:marBottom w:val="0"/>
      <w:divBdr>
        <w:top w:val="none" w:sz="0" w:space="0" w:color="auto"/>
        <w:left w:val="none" w:sz="0" w:space="0" w:color="auto"/>
        <w:bottom w:val="none" w:sz="0" w:space="0" w:color="auto"/>
        <w:right w:val="none" w:sz="0" w:space="0" w:color="auto"/>
      </w:divBdr>
    </w:div>
    <w:div w:id="636180070">
      <w:marLeft w:val="0"/>
      <w:marRight w:val="0"/>
      <w:marTop w:val="0"/>
      <w:marBottom w:val="0"/>
      <w:divBdr>
        <w:top w:val="none" w:sz="0" w:space="0" w:color="auto"/>
        <w:left w:val="none" w:sz="0" w:space="0" w:color="auto"/>
        <w:bottom w:val="none" w:sz="0" w:space="0" w:color="auto"/>
        <w:right w:val="none" w:sz="0" w:space="0" w:color="auto"/>
      </w:divBdr>
    </w:div>
    <w:div w:id="636180071">
      <w:marLeft w:val="0"/>
      <w:marRight w:val="0"/>
      <w:marTop w:val="0"/>
      <w:marBottom w:val="0"/>
      <w:divBdr>
        <w:top w:val="none" w:sz="0" w:space="0" w:color="auto"/>
        <w:left w:val="none" w:sz="0" w:space="0" w:color="auto"/>
        <w:bottom w:val="none" w:sz="0" w:space="0" w:color="auto"/>
        <w:right w:val="none" w:sz="0" w:space="0" w:color="auto"/>
      </w:divBdr>
    </w:div>
    <w:div w:id="636180072">
      <w:marLeft w:val="0"/>
      <w:marRight w:val="0"/>
      <w:marTop w:val="0"/>
      <w:marBottom w:val="0"/>
      <w:divBdr>
        <w:top w:val="none" w:sz="0" w:space="0" w:color="auto"/>
        <w:left w:val="none" w:sz="0" w:space="0" w:color="auto"/>
        <w:bottom w:val="none" w:sz="0" w:space="0" w:color="auto"/>
        <w:right w:val="none" w:sz="0" w:space="0" w:color="auto"/>
      </w:divBdr>
    </w:div>
    <w:div w:id="636180073">
      <w:marLeft w:val="0"/>
      <w:marRight w:val="0"/>
      <w:marTop w:val="0"/>
      <w:marBottom w:val="0"/>
      <w:divBdr>
        <w:top w:val="none" w:sz="0" w:space="0" w:color="auto"/>
        <w:left w:val="none" w:sz="0" w:space="0" w:color="auto"/>
        <w:bottom w:val="none" w:sz="0" w:space="0" w:color="auto"/>
        <w:right w:val="none" w:sz="0" w:space="0" w:color="auto"/>
      </w:divBdr>
    </w:div>
    <w:div w:id="636180074">
      <w:marLeft w:val="0"/>
      <w:marRight w:val="0"/>
      <w:marTop w:val="0"/>
      <w:marBottom w:val="0"/>
      <w:divBdr>
        <w:top w:val="none" w:sz="0" w:space="0" w:color="auto"/>
        <w:left w:val="none" w:sz="0" w:space="0" w:color="auto"/>
        <w:bottom w:val="none" w:sz="0" w:space="0" w:color="auto"/>
        <w:right w:val="none" w:sz="0" w:space="0" w:color="auto"/>
      </w:divBdr>
    </w:div>
    <w:div w:id="636180075">
      <w:marLeft w:val="0"/>
      <w:marRight w:val="0"/>
      <w:marTop w:val="0"/>
      <w:marBottom w:val="0"/>
      <w:divBdr>
        <w:top w:val="none" w:sz="0" w:space="0" w:color="auto"/>
        <w:left w:val="none" w:sz="0" w:space="0" w:color="auto"/>
        <w:bottom w:val="none" w:sz="0" w:space="0" w:color="auto"/>
        <w:right w:val="none" w:sz="0" w:space="0" w:color="auto"/>
      </w:divBdr>
    </w:div>
    <w:div w:id="636180076">
      <w:marLeft w:val="0"/>
      <w:marRight w:val="0"/>
      <w:marTop w:val="0"/>
      <w:marBottom w:val="0"/>
      <w:divBdr>
        <w:top w:val="none" w:sz="0" w:space="0" w:color="auto"/>
        <w:left w:val="none" w:sz="0" w:space="0" w:color="auto"/>
        <w:bottom w:val="none" w:sz="0" w:space="0" w:color="auto"/>
        <w:right w:val="none" w:sz="0" w:space="0" w:color="auto"/>
      </w:divBdr>
    </w:div>
    <w:div w:id="636180077">
      <w:marLeft w:val="0"/>
      <w:marRight w:val="0"/>
      <w:marTop w:val="0"/>
      <w:marBottom w:val="0"/>
      <w:divBdr>
        <w:top w:val="none" w:sz="0" w:space="0" w:color="auto"/>
        <w:left w:val="none" w:sz="0" w:space="0" w:color="auto"/>
        <w:bottom w:val="none" w:sz="0" w:space="0" w:color="auto"/>
        <w:right w:val="none" w:sz="0" w:space="0" w:color="auto"/>
      </w:divBdr>
    </w:div>
    <w:div w:id="636180078">
      <w:marLeft w:val="0"/>
      <w:marRight w:val="0"/>
      <w:marTop w:val="0"/>
      <w:marBottom w:val="0"/>
      <w:divBdr>
        <w:top w:val="none" w:sz="0" w:space="0" w:color="auto"/>
        <w:left w:val="none" w:sz="0" w:space="0" w:color="auto"/>
        <w:bottom w:val="none" w:sz="0" w:space="0" w:color="auto"/>
        <w:right w:val="none" w:sz="0" w:space="0" w:color="auto"/>
      </w:divBdr>
    </w:div>
    <w:div w:id="636180079">
      <w:marLeft w:val="0"/>
      <w:marRight w:val="0"/>
      <w:marTop w:val="0"/>
      <w:marBottom w:val="0"/>
      <w:divBdr>
        <w:top w:val="none" w:sz="0" w:space="0" w:color="auto"/>
        <w:left w:val="none" w:sz="0" w:space="0" w:color="auto"/>
        <w:bottom w:val="none" w:sz="0" w:space="0" w:color="auto"/>
        <w:right w:val="none" w:sz="0" w:space="0" w:color="auto"/>
      </w:divBdr>
    </w:div>
    <w:div w:id="636180080">
      <w:marLeft w:val="0"/>
      <w:marRight w:val="0"/>
      <w:marTop w:val="0"/>
      <w:marBottom w:val="0"/>
      <w:divBdr>
        <w:top w:val="none" w:sz="0" w:space="0" w:color="auto"/>
        <w:left w:val="none" w:sz="0" w:space="0" w:color="auto"/>
        <w:bottom w:val="none" w:sz="0" w:space="0" w:color="auto"/>
        <w:right w:val="none" w:sz="0" w:space="0" w:color="auto"/>
      </w:divBdr>
    </w:div>
    <w:div w:id="636180081">
      <w:marLeft w:val="0"/>
      <w:marRight w:val="0"/>
      <w:marTop w:val="0"/>
      <w:marBottom w:val="0"/>
      <w:divBdr>
        <w:top w:val="none" w:sz="0" w:space="0" w:color="auto"/>
        <w:left w:val="none" w:sz="0" w:space="0" w:color="auto"/>
        <w:bottom w:val="none" w:sz="0" w:space="0" w:color="auto"/>
        <w:right w:val="none" w:sz="0" w:space="0" w:color="auto"/>
      </w:divBdr>
    </w:div>
    <w:div w:id="636180082">
      <w:marLeft w:val="0"/>
      <w:marRight w:val="0"/>
      <w:marTop w:val="0"/>
      <w:marBottom w:val="0"/>
      <w:divBdr>
        <w:top w:val="none" w:sz="0" w:space="0" w:color="auto"/>
        <w:left w:val="none" w:sz="0" w:space="0" w:color="auto"/>
        <w:bottom w:val="none" w:sz="0" w:space="0" w:color="auto"/>
        <w:right w:val="none" w:sz="0" w:space="0" w:color="auto"/>
      </w:divBdr>
    </w:div>
    <w:div w:id="636180083">
      <w:marLeft w:val="0"/>
      <w:marRight w:val="0"/>
      <w:marTop w:val="0"/>
      <w:marBottom w:val="0"/>
      <w:divBdr>
        <w:top w:val="none" w:sz="0" w:space="0" w:color="auto"/>
        <w:left w:val="none" w:sz="0" w:space="0" w:color="auto"/>
        <w:bottom w:val="none" w:sz="0" w:space="0" w:color="auto"/>
        <w:right w:val="none" w:sz="0" w:space="0" w:color="auto"/>
      </w:divBdr>
    </w:div>
    <w:div w:id="636180084">
      <w:marLeft w:val="0"/>
      <w:marRight w:val="0"/>
      <w:marTop w:val="0"/>
      <w:marBottom w:val="0"/>
      <w:divBdr>
        <w:top w:val="none" w:sz="0" w:space="0" w:color="auto"/>
        <w:left w:val="none" w:sz="0" w:space="0" w:color="auto"/>
        <w:bottom w:val="none" w:sz="0" w:space="0" w:color="auto"/>
        <w:right w:val="none" w:sz="0" w:space="0" w:color="auto"/>
      </w:divBdr>
    </w:div>
    <w:div w:id="636180085">
      <w:marLeft w:val="0"/>
      <w:marRight w:val="0"/>
      <w:marTop w:val="0"/>
      <w:marBottom w:val="0"/>
      <w:divBdr>
        <w:top w:val="none" w:sz="0" w:space="0" w:color="auto"/>
        <w:left w:val="none" w:sz="0" w:space="0" w:color="auto"/>
        <w:bottom w:val="none" w:sz="0" w:space="0" w:color="auto"/>
        <w:right w:val="none" w:sz="0" w:space="0" w:color="auto"/>
      </w:divBdr>
    </w:div>
    <w:div w:id="636180086">
      <w:marLeft w:val="0"/>
      <w:marRight w:val="0"/>
      <w:marTop w:val="0"/>
      <w:marBottom w:val="0"/>
      <w:divBdr>
        <w:top w:val="none" w:sz="0" w:space="0" w:color="auto"/>
        <w:left w:val="none" w:sz="0" w:space="0" w:color="auto"/>
        <w:bottom w:val="none" w:sz="0" w:space="0" w:color="auto"/>
        <w:right w:val="none" w:sz="0" w:space="0" w:color="auto"/>
      </w:divBdr>
    </w:div>
    <w:div w:id="636180087">
      <w:marLeft w:val="0"/>
      <w:marRight w:val="0"/>
      <w:marTop w:val="0"/>
      <w:marBottom w:val="0"/>
      <w:divBdr>
        <w:top w:val="none" w:sz="0" w:space="0" w:color="auto"/>
        <w:left w:val="none" w:sz="0" w:space="0" w:color="auto"/>
        <w:bottom w:val="none" w:sz="0" w:space="0" w:color="auto"/>
        <w:right w:val="none" w:sz="0" w:space="0" w:color="auto"/>
      </w:divBdr>
    </w:div>
    <w:div w:id="636180088">
      <w:marLeft w:val="0"/>
      <w:marRight w:val="0"/>
      <w:marTop w:val="0"/>
      <w:marBottom w:val="0"/>
      <w:divBdr>
        <w:top w:val="none" w:sz="0" w:space="0" w:color="auto"/>
        <w:left w:val="none" w:sz="0" w:space="0" w:color="auto"/>
        <w:bottom w:val="none" w:sz="0" w:space="0" w:color="auto"/>
        <w:right w:val="none" w:sz="0" w:space="0" w:color="auto"/>
      </w:divBdr>
    </w:div>
    <w:div w:id="636180089">
      <w:marLeft w:val="0"/>
      <w:marRight w:val="0"/>
      <w:marTop w:val="0"/>
      <w:marBottom w:val="0"/>
      <w:divBdr>
        <w:top w:val="none" w:sz="0" w:space="0" w:color="auto"/>
        <w:left w:val="none" w:sz="0" w:space="0" w:color="auto"/>
        <w:bottom w:val="none" w:sz="0" w:space="0" w:color="auto"/>
        <w:right w:val="none" w:sz="0" w:space="0" w:color="auto"/>
      </w:divBdr>
    </w:div>
    <w:div w:id="636180090">
      <w:marLeft w:val="0"/>
      <w:marRight w:val="0"/>
      <w:marTop w:val="0"/>
      <w:marBottom w:val="0"/>
      <w:divBdr>
        <w:top w:val="none" w:sz="0" w:space="0" w:color="auto"/>
        <w:left w:val="none" w:sz="0" w:space="0" w:color="auto"/>
        <w:bottom w:val="none" w:sz="0" w:space="0" w:color="auto"/>
        <w:right w:val="none" w:sz="0" w:space="0" w:color="auto"/>
      </w:divBdr>
    </w:div>
    <w:div w:id="636180091">
      <w:marLeft w:val="0"/>
      <w:marRight w:val="0"/>
      <w:marTop w:val="0"/>
      <w:marBottom w:val="0"/>
      <w:divBdr>
        <w:top w:val="none" w:sz="0" w:space="0" w:color="auto"/>
        <w:left w:val="none" w:sz="0" w:space="0" w:color="auto"/>
        <w:bottom w:val="none" w:sz="0" w:space="0" w:color="auto"/>
        <w:right w:val="none" w:sz="0" w:space="0" w:color="auto"/>
      </w:divBdr>
    </w:div>
    <w:div w:id="636180092">
      <w:marLeft w:val="0"/>
      <w:marRight w:val="0"/>
      <w:marTop w:val="0"/>
      <w:marBottom w:val="0"/>
      <w:divBdr>
        <w:top w:val="none" w:sz="0" w:space="0" w:color="auto"/>
        <w:left w:val="none" w:sz="0" w:space="0" w:color="auto"/>
        <w:bottom w:val="none" w:sz="0" w:space="0" w:color="auto"/>
        <w:right w:val="none" w:sz="0" w:space="0" w:color="auto"/>
      </w:divBdr>
    </w:div>
    <w:div w:id="636180093">
      <w:marLeft w:val="0"/>
      <w:marRight w:val="0"/>
      <w:marTop w:val="0"/>
      <w:marBottom w:val="0"/>
      <w:divBdr>
        <w:top w:val="none" w:sz="0" w:space="0" w:color="auto"/>
        <w:left w:val="none" w:sz="0" w:space="0" w:color="auto"/>
        <w:bottom w:val="none" w:sz="0" w:space="0" w:color="auto"/>
        <w:right w:val="none" w:sz="0" w:space="0" w:color="auto"/>
      </w:divBdr>
    </w:div>
    <w:div w:id="636180094">
      <w:marLeft w:val="0"/>
      <w:marRight w:val="0"/>
      <w:marTop w:val="0"/>
      <w:marBottom w:val="0"/>
      <w:divBdr>
        <w:top w:val="none" w:sz="0" w:space="0" w:color="auto"/>
        <w:left w:val="none" w:sz="0" w:space="0" w:color="auto"/>
        <w:bottom w:val="none" w:sz="0" w:space="0" w:color="auto"/>
        <w:right w:val="none" w:sz="0" w:space="0" w:color="auto"/>
      </w:divBdr>
    </w:div>
    <w:div w:id="636180095">
      <w:marLeft w:val="0"/>
      <w:marRight w:val="0"/>
      <w:marTop w:val="0"/>
      <w:marBottom w:val="0"/>
      <w:divBdr>
        <w:top w:val="none" w:sz="0" w:space="0" w:color="auto"/>
        <w:left w:val="none" w:sz="0" w:space="0" w:color="auto"/>
        <w:bottom w:val="none" w:sz="0" w:space="0" w:color="auto"/>
        <w:right w:val="none" w:sz="0" w:space="0" w:color="auto"/>
      </w:divBdr>
    </w:div>
    <w:div w:id="636180096">
      <w:marLeft w:val="0"/>
      <w:marRight w:val="0"/>
      <w:marTop w:val="0"/>
      <w:marBottom w:val="0"/>
      <w:divBdr>
        <w:top w:val="none" w:sz="0" w:space="0" w:color="auto"/>
        <w:left w:val="none" w:sz="0" w:space="0" w:color="auto"/>
        <w:bottom w:val="none" w:sz="0" w:space="0" w:color="auto"/>
        <w:right w:val="none" w:sz="0" w:space="0" w:color="auto"/>
      </w:divBdr>
    </w:div>
    <w:div w:id="636180097">
      <w:marLeft w:val="0"/>
      <w:marRight w:val="0"/>
      <w:marTop w:val="0"/>
      <w:marBottom w:val="0"/>
      <w:divBdr>
        <w:top w:val="none" w:sz="0" w:space="0" w:color="auto"/>
        <w:left w:val="none" w:sz="0" w:space="0" w:color="auto"/>
        <w:bottom w:val="none" w:sz="0" w:space="0" w:color="auto"/>
        <w:right w:val="none" w:sz="0" w:space="0" w:color="auto"/>
      </w:divBdr>
    </w:div>
    <w:div w:id="636180098">
      <w:marLeft w:val="0"/>
      <w:marRight w:val="0"/>
      <w:marTop w:val="0"/>
      <w:marBottom w:val="0"/>
      <w:divBdr>
        <w:top w:val="none" w:sz="0" w:space="0" w:color="auto"/>
        <w:left w:val="none" w:sz="0" w:space="0" w:color="auto"/>
        <w:bottom w:val="none" w:sz="0" w:space="0" w:color="auto"/>
        <w:right w:val="none" w:sz="0" w:space="0" w:color="auto"/>
      </w:divBdr>
    </w:div>
    <w:div w:id="636180099">
      <w:marLeft w:val="0"/>
      <w:marRight w:val="0"/>
      <w:marTop w:val="0"/>
      <w:marBottom w:val="0"/>
      <w:divBdr>
        <w:top w:val="none" w:sz="0" w:space="0" w:color="auto"/>
        <w:left w:val="none" w:sz="0" w:space="0" w:color="auto"/>
        <w:bottom w:val="none" w:sz="0" w:space="0" w:color="auto"/>
        <w:right w:val="none" w:sz="0" w:space="0" w:color="auto"/>
      </w:divBdr>
    </w:div>
    <w:div w:id="636180100">
      <w:marLeft w:val="0"/>
      <w:marRight w:val="0"/>
      <w:marTop w:val="0"/>
      <w:marBottom w:val="0"/>
      <w:divBdr>
        <w:top w:val="none" w:sz="0" w:space="0" w:color="auto"/>
        <w:left w:val="none" w:sz="0" w:space="0" w:color="auto"/>
        <w:bottom w:val="none" w:sz="0" w:space="0" w:color="auto"/>
        <w:right w:val="none" w:sz="0" w:space="0" w:color="auto"/>
      </w:divBdr>
    </w:div>
    <w:div w:id="636180101">
      <w:marLeft w:val="0"/>
      <w:marRight w:val="0"/>
      <w:marTop w:val="0"/>
      <w:marBottom w:val="0"/>
      <w:divBdr>
        <w:top w:val="none" w:sz="0" w:space="0" w:color="auto"/>
        <w:left w:val="none" w:sz="0" w:space="0" w:color="auto"/>
        <w:bottom w:val="none" w:sz="0" w:space="0" w:color="auto"/>
        <w:right w:val="none" w:sz="0" w:space="0" w:color="auto"/>
      </w:divBdr>
    </w:div>
    <w:div w:id="636180102">
      <w:marLeft w:val="0"/>
      <w:marRight w:val="0"/>
      <w:marTop w:val="0"/>
      <w:marBottom w:val="0"/>
      <w:divBdr>
        <w:top w:val="none" w:sz="0" w:space="0" w:color="auto"/>
        <w:left w:val="none" w:sz="0" w:space="0" w:color="auto"/>
        <w:bottom w:val="none" w:sz="0" w:space="0" w:color="auto"/>
        <w:right w:val="none" w:sz="0" w:space="0" w:color="auto"/>
      </w:divBdr>
    </w:div>
    <w:div w:id="636180103">
      <w:marLeft w:val="0"/>
      <w:marRight w:val="0"/>
      <w:marTop w:val="0"/>
      <w:marBottom w:val="0"/>
      <w:divBdr>
        <w:top w:val="none" w:sz="0" w:space="0" w:color="auto"/>
        <w:left w:val="none" w:sz="0" w:space="0" w:color="auto"/>
        <w:bottom w:val="none" w:sz="0" w:space="0" w:color="auto"/>
        <w:right w:val="none" w:sz="0" w:space="0" w:color="auto"/>
      </w:divBdr>
    </w:div>
    <w:div w:id="636180104">
      <w:marLeft w:val="0"/>
      <w:marRight w:val="0"/>
      <w:marTop w:val="0"/>
      <w:marBottom w:val="0"/>
      <w:divBdr>
        <w:top w:val="none" w:sz="0" w:space="0" w:color="auto"/>
        <w:left w:val="none" w:sz="0" w:space="0" w:color="auto"/>
        <w:bottom w:val="none" w:sz="0" w:space="0" w:color="auto"/>
        <w:right w:val="none" w:sz="0" w:space="0" w:color="auto"/>
      </w:divBdr>
    </w:div>
    <w:div w:id="636180105">
      <w:marLeft w:val="0"/>
      <w:marRight w:val="0"/>
      <w:marTop w:val="0"/>
      <w:marBottom w:val="0"/>
      <w:divBdr>
        <w:top w:val="none" w:sz="0" w:space="0" w:color="auto"/>
        <w:left w:val="none" w:sz="0" w:space="0" w:color="auto"/>
        <w:bottom w:val="none" w:sz="0" w:space="0" w:color="auto"/>
        <w:right w:val="none" w:sz="0" w:space="0" w:color="auto"/>
      </w:divBdr>
    </w:div>
    <w:div w:id="636180106">
      <w:marLeft w:val="0"/>
      <w:marRight w:val="0"/>
      <w:marTop w:val="0"/>
      <w:marBottom w:val="0"/>
      <w:divBdr>
        <w:top w:val="none" w:sz="0" w:space="0" w:color="auto"/>
        <w:left w:val="none" w:sz="0" w:space="0" w:color="auto"/>
        <w:bottom w:val="none" w:sz="0" w:space="0" w:color="auto"/>
        <w:right w:val="none" w:sz="0" w:space="0" w:color="auto"/>
      </w:divBdr>
    </w:div>
    <w:div w:id="636180107">
      <w:marLeft w:val="0"/>
      <w:marRight w:val="0"/>
      <w:marTop w:val="0"/>
      <w:marBottom w:val="0"/>
      <w:divBdr>
        <w:top w:val="none" w:sz="0" w:space="0" w:color="auto"/>
        <w:left w:val="none" w:sz="0" w:space="0" w:color="auto"/>
        <w:bottom w:val="none" w:sz="0" w:space="0" w:color="auto"/>
        <w:right w:val="none" w:sz="0" w:space="0" w:color="auto"/>
      </w:divBdr>
    </w:div>
    <w:div w:id="636180108">
      <w:marLeft w:val="0"/>
      <w:marRight w:val="0"/>
      <w:marTop w:val="0"/>
      <w:marBottom w:val="0"/>
      <w:divBdr>
        <w:top w:val="none" w:sz="0" w:space="0" w:color="auto"/>
        <w:left w:val="none" w:sz="0" w:space="0" w:color="auto"/>
        <w:bottom w:val="none" w:sz="0" w:space="0" w:color="auto"/>
        <w:right w:val="none" w:sz="0" w:space="0" w:color="auto"/>
      </w:divBdr>
    </w:div>
    <w:div w:id="636180109">
      <w:marLeft w:val="0"/>
      <w:marRight w:val="0"/>
      <w:marTop w:val="0"/>
      <w:marBottom w:val="0"/>
      <w:divBdr>
        <w:top w:val="none" w:sz="0" w:space="0" w:color="auto"/>
        <w:left w:val="none" w:sz="0" w:space="0" w:color="auto"/>
        <w:bottom w:val="none" w:sz="0" w:space="0" w:color="auto"/>
        <w:right w:val="none" w:sz="0" w:space="0" w:color="auto"/>
      </w:divBdr>
    </w:div>
    <w:div w:id="636180110">
      <w:marLeft w:val="0"/>
      <w:marRight w:val="0"/>
      <w:marTop w:val="0"/>
      <w:marBottom w:val="0"/>
      <w:divBdr>
        <w:top w:val="none" w:sz="0" w:space="0" w:color="auto"/>
        <w:left w:val="none" w:sz="0" w:space="0" w:color="auto"/>
        <w:bottom w:val="none" w:sz="0" w:space="0" w:color="auto"/>
        <w:right w:val="none" w:sz="0" w:space="0" w:color="auto"/>
      </w:divBdr>
    </w:div>
    <w:div w:id="636180111">
      <w:marLeft w:val="0"/>
      <w:marRight w:val="0"/>
      <w:marTop w:val="0"/>
      <w:marBottom w:val="0"/>
      <w:divBdr>
        <w:top w:val="none" w:sz="0" w:space="0" w:color="auto"/>
        <w:left w:val="none" w:sz="0" w:space="0" w:color="auto"/>
        <w:bottom w:val="none" w:sz="0" w:space="0" w:color="auto"/>
        <w:right w:val="none" w:sz="0" w:space="0" w:color="auto"/>
      </w:divBdr>
    </w:div>
    <w:div w:id="636180112">
      <w:marLeft w:val="0"/>
      <w:marRight w:val="0"/>
      <w:marTop w:val="0"/>
      <w:marBottom w:val="0"/>
      <w:divBdr>
        <w:top w:val="none" w:sz="0" w:space="0" w:color="auto"/>
        <w:left w:val="none" w:sz="0" w:space="0" w:color="auto"/>
        <w:bottom w:val="none" w:sz="0" w:space="0" w:color="auto"/>
        <w:right w:val="none" w:sz="0" w:space="0" w:color="auto"/>
      </w:divBdr>
    </w:div>
    <w:div w:id="636180113">
      <w:marLeft w:val="0"/>
      <w:marRight w:val="0"/>
      <w:marTop w:val="0"/>
      <w:marBottom w:val="0"/>
      <w:divBdr>
        <w:top w:val="none" w:sz="0" w:space="0" w:color="auto"/>
        <w:left w:val="none" w:sz="0" w:space="0" w:color="auto"/>
        <w:bottom w:val="none" w:sz="0" w:space="0" w:color="auto"/>
        <w:right w:val="none" w:sz="0" w:space="0" w:color="auto"/>
      </w:divBdr>
    </w:div>
    <w:div w:id="636180114">
      <w:marLeft w:val="0"/>
      <w:marRight w:val="0"/>
      <w:marTop w:val="0"/>
      <w:marBottom w:val="0"/>
      <w:divBdr>
        <w:top w:val="none" w:sz="0" w:space="0" w:color="auto"/>
        <w:left w:val="none" w:sz="0" w:space="0" w:color="auto"/>
        <w:bottom w:val="none" w:sz="0" w:space="0" w:color="auto"/>
        <w:right w:val="none" w:sz="0" w:space="0" w:color="auto"/>
      </w:divBdr>
    </w:div>
    <w:div w:id="636180115">
      <w:marLeft w:val="0"/>
      <w:marRight w:val="0"/>
      <w:marTop w:val="0"/>
      <w:marBottom w:val="0"/>
      <w:divBdr>
        <w:top w:val="none" w:sz="0" w:space="0" w:color="auto"/>
        <w:left w:val="none" w:sz="0" w:space="0" w:color="auto"/>
        <w:bottom w:val="none" w:sz="0" w:space="0" w:color="auto"/>
        <w:right w:val="none" w:sz="0" w:space="0" w:color="auto"/>
      </w:divBdr>
    </w:div>
    <w:div w:id="636180116">
      <w:marLeft w:val="0"/>
      <w:marRight w:val="0"/>
      <w:marTop w:val="0"/>
      <w:marBottom w:val="0"/>
      <w:divBdr>
        <w:top w:val="none" w:sz="0" w:space="0" w:color="auto"/>
        <w:left w:val="none" w:sz="0" w:space="0" w:color="auto"/>
        <w:bottom w:val="none" w:sz="0" w:space="0" w:color="auto"/>
        <w:right w:val="none" w:sz="0" w:space="0" w:color="auto"/>
      </w:divBdr>
    </w:div>
    <w:div w:id="636180117">
      <w:marLeft w:val="0"/>
      <w:marRight w:val="0"/>
      <w:marTop w:val="0"/>
      <w:marBottom w:val="0"/>
      <w:divBdr>
        <w:top w:val="none" w:sz="0" w:space="0" w:color="auto"/>
        <w:left w:val="none" w:sz="0" w:space="0" w:color="auto"/>
        <w:bottom w:val="none" w:sz="0" w:space="0" w:color="auto"/>
        <w:right w:val="none" w:sz="0" w:space="0" w:color="auto"/>
      </w:divBdr>
    </w:div>
    <w:div w:id="636180118">
      <w:marLeft w:val="0"/>
      <w:marRight w:val="0"/>
      <w:marTop w:val="0"/>
      <w:marBottom w:val="0"/>
      <w:divBdr>
        <w:top w:val="none" w:sz="0" w:space="0" w:color="auto"/>
        <w:left w:val="none" w:sz="0" w:space="0" w:color="auto"/>
        <w:bottom w:val="none" w:sz="0" w:space="0" w:color="auto"/>
        <w:right w:val="none" w:sz="0" w:space="0" w:color="auto"/>
      </w:divBdr>
    </w:div>
    <w:div w:id="636180119">
      <w:marLeft w:val="0"/>
      <w:marRight w:val="0"/>
      <w:marTop w:val="0"/>
      <w:marBottom w:val="0"/>
      <w:divBdr>
        <w:top w:val="none" w:sz="0" w:space="0" w:color="auto"/>
        <w:left w:val="none" w:sz="0" w:space="0" w:color="auto"/>
        <w:bottom w:val="none" w:sz="0" w:space="0" w:color="auto"/>
        <w:right w:val="none" w:sz="0" w:space="0" w:color="auto"/>
      </w:divBdr>
    </w:div>
    <w:div w:id="636180120">
      <w:marLeft w:val="0"/>
      <w:marRight w:val="0"/>
      <w:marTop w:val="0"/>
      <w:marBottom w:val="0"/>
      <w:divBdr>
        <w:top w:val="none" w:sz="0" w:space="0" w:color="auto"/>
        <w:left w:val="none" w:sz="0" w:space="0" w:color="auto"/>
        <w:bottom w:val="none" w:sz="0" w:space="0" w:color="auto"/>
        <w:right w:val="none" w:sz="0" w:space="0" w:color="auto"/>
      </w:divBdr>
    </w:div>
    <w:div w:id="636180121">
      <w:marLeft w:val="0"/>
      <w:marRight w:val="0"/>
      <w:marTop w:val="0"/>
      <w:marBottom w:val="0"/>
      <w:divBdr>
        <w:top w:val="none" w:sz="0" w:space="0" w:color="auto"/>
        <w:left w:val="none" w:sz="0" w:space="0" w:color="auto"/>
        <w:bottom w:val="none" w:sz="0" w:space="0" w:color="auto"/>
        <w:right w:val="none" w:sz="0" w:space="0" w:color="auto"/>
      </w:divBdr>
    </w:div>
    <w:div w:id="636180122">
      <w:marLeft w:val="0"/>
      <w:marRight w:val="0"/>
      <w:marTop w:val="0"/>
      <w:marBottom w:val="0"/>
      <w:divBdr>
        <w:top w:val="none" w:sz="0" w:space="0" w:color="auto"/>
        <w:left w:val="none" w:sz="0" w:space="0" w:color="auto"/>
        <w:bottom w:val="none" w:sz="0" w:space="0" w:color="auto"/>
        <w:right w:val="none" w:sz="0" w:space="0" w:color="auto"/>
      </w:divBdr>
    </w:div>
    <w:div w:id="636180123">
      <w:marLeft w:val="0"/>
      <w:marRight w:val="0"/>
      <w:marTop w:val="0"/>
      <w:marBottom w:val="0"/>
      <w:divBdr>
        <w:top w:val="none" w:sz="0" w:space="0" w:color="auto"/>
        <w:left w:val="none" w:sz="0" w:space="0" w:color="auto"/>
        <w:bottom w:val="none" w:sz="0" w:space="0" w:color="auto"/>
        <w:right w:val="none" w:sz="0" w:space="0" w:color="auto"/>
      </w:divBdr>
    </w:div>
    <w:div w:id="636180124">
      <w:marLeft w:val="0"/>
      <w:marRight w:val="0"/>
      <w:marTop w:val="0"/>
      <w:marBottom w:val="0"/>
      <w:divBdr>
        <w:top w:val="none" w:sz="0" w:space="0" w:color="auto"/>
        <w:left w:val="none" w:sz="0" w:space="0" w:color="auto"/>
        <w:bottom w:val="none" w:sz="0" w:space="0" w:color="auto"/>
        <w:right w:val="none" w:sz="0" w:space="0" w:color="auto"/>
      </w:divBdr>
    </w:div>
    <w:div w:id="636180125">
      <w:marLeft w:val="0"/>
      <w:marRight w:val="0"/>
      <w:marTop w:val="0"/>
      <w:marBottom w:val="0"/>
      <w:divBdr>
        <w:top w:val="none" w:sz="0" w:space="0" w:color="auto"/>
        <w:left w:val="none" w:sz="0" w:space="0" w:color="auto"/>
        <w:bottom w:val="none" w:sz="0" w:space="0" w:color="auto"/>
        <w:right w:val="none" w:sz="0" w:space="0" w:color="auto"/>
      </w:divBdr>
    </w:div>
    <w:div w:id="636180126">
      <w:marLeft w:val="0"/>
      <w:marRight w:val="0"/>
      <w:marTop w:val="0"/>
      <w:marBottom w:val="0"/>
      <w:divBdr>
        <w:top w:val="none" w:sz="0" w:space="0" w:color="auto"/>
        <w:left w:val="none" w:sz="0" w:space="0" w:color="auto"/>
        <w:bottom w:val="none" w:sz="0" w:space="0" w:color="auto"/>
        <w:right w:val="none" w:sz="0" w:space="0" w:color="auto"/>
      </w:divBdr>
    </w:div>
    <w:div w:id="636180127">
      <w:marLeft w:val="0"/>
      <w:marRight w:val="0"/>
      <w:marTop w:val="0"/>
      <w:marBottom w:val="0"/>
      <w:divBdr>
        <w:top w:val="none" w:sz="0" w:space="0" w:color="auto"/>
        <w:left w:val="none" w:sz="0" w:space="0" w:color="auto"/>
        <w:bottom w:val="none" w:sz="0" w:space="0" w:color="auto"/>
        <w:right w:val="none" w:sz="0" w:space="0" w:color="auto"/>
      </w:divBdr>
    </w:div>
    <w:div w:id="636180128">
      <w:marLeft w:val="0"/>
      <w:marRight w:val="0"/>
      <w:marTop w:val="0"/>
      <w:marBottom w:val="0"/>
      <w:divBdr>
        <w:top w:val="none" w:sz="0" w:space="0" w:color="auto"/>
        <w:left w:val="none" w:sz="0" w:space="0" w:color="auto"/>
        <w:bottom w:val="none" w:sz="0" w:space="0" w:color="auto"/>
        <w:right w:val="none" w:sz="0" w:space="0" w:color="auto"/>
      </w:divBdr>
    </w:div>
    <w:div w:id="636180129">
      <w:marLeft w:val="0"/>
      <w:marRight w:val="0"/>
      <w:marTop w:val="0"/>
      <w:marBottom w:val="0"/>
      <w:divBdr>
        <w:top w:val="none" w:sz="0" w:space="0" w:color="auto"/>
        <w:left w:val="none" w:sz="0" w:space="0" w:color="auto"/>
        <w:bottom w:val="none" w:sz="0" w:space="0" w:color="auto"/>
        <w:right w:val="none" w:sz="0" w:space="0" w:color="auto"/>
      </w:divBdr>
    </w:div>
    <w:div w:id="636180130">
      <w:marLeft w:val="0"/>
      <w:marRight w:val="0"/>
      <w:marTop w:val="0"/>
      <w:marBottom w:val="0"/>
      <w:divBdr>
        <w:top w:val="none" w:sz="0" w:space="0" w:color="auto"/>
        <w:left w:val="none" w:sz="0" w:space="0" w:color="auto"/>
        <w:bottom w:val="none" w:sz="0" w:space="0" w:color="auto"/>
        <w:right w:val="none" w:sz="0" w:space="0" w:color="auto"/>
      </w:divBdr>
    </w:div>
    <w:div w:id="636180131">
      <w:marLeft w:val="0"/>
      <w:marRight w:val="0"/>
      <w:marTop w:val="0"/>
      <w:marBottom w:val="0"/>
      <w:divBdr>
        <w:top w:val="none" w:sz="0" w:space="0" w:color="auto"/>
        <w:left w:val="none" w:sz="0" w:space="0" w:color="auto"/>
        <w:bottom w:val="none" w:sz="0" w:space="0" w:color="auto"/>
        <w:right w:val="none" w:sz="0" w:space="0" w:color="auto"/>
      </w:divBdr>
    </w:div>
    <w:div w:id="636180132">
      <w:marLeft w:val="0"/>
      <w:marRight w:val="0"/>
      <w:marTop w:val="0"/>
      <w:marBottom w:val="0"/>
      <w:divBdr>
        <w:top w:val="none" w:sz="0" w:space="0" w:color="auto"/>
        <w:left w:val="none" w:sz="0" w:space="0" w:color="auto"/>
        <w:bottom w:val="none" w:sz="0" w:space="0" w:color="auto"/>
        <w:right w:val="none" w:sz="0" w:space="0" w:color="auto"/>
      </w:divBdr>
    </w:div>
    <w:div w:id="636180133">
      <w:marLeft w:val="0"/>
      <w:marRight w:val="0"/>
      <w:marTop w:val="0"/>
      <w:marBottom w:val="0"/>
      <w:divBdr>
        <w:top w:val="none" w:sz="0" w:space="0" w:color="auto"/>
        <w:left w:val="none" w:sz="0" w:space="0" w:color="auto"/>
        <w:bottom w:val="none" w:sz="0" w:space="0" w:color="auto"/>
        <w:right w:val="none" w:sz="0" w:space="0" w:color="auto"/>
      </w:divBdr>
    </w:div>
    <w:div w:id="636180134">
      <w:marLeft w:val="0"/>
      <w:marRight w:val="0"/>
      <w:marTop w:val="0"/>
      <w:marBottom w:val="0"/>
      <w:divBdr>
        <w:top w:val="none" w:sz="0" w:space="0" w:color="auto"/>
        <w:left w:val="none" w:sz="0" w:space="0" w:color="auto"/>
        <w:bottom w:val="none" w:sz="0" w:space="0" w:color="auto"/>
        <w:right w:val="none" w:sz="0" w:space="0" w:color="auto"/>
      </w:divBdr>
    </w:div>
    <w:div w:id="636180135">
      <w:marLeft w:val="0"/>
      <w:marRight w:val="0"/>
      <w:marTop w:val="0"/>
      <w:marBottom w:val="0"/>
      <w:divBdr>
        <w:top w:val="none" w:sz="0" w:space="0" w:color="auto"/>
        <w:left w:val="none" w:sz="0" w:space="0" w:color="auto"/>
        <w:bottom w:val="none" w:sz="0" w:space="0" w:color="auto"/>
        <w:right w:val="none" w:sz="0" w:space="0" w:color="auto"/>
      </w:divBdr>
    </w:div>
    <w:div w:id="636180136">
      <w:marLeft w:val="0"/>
      <w:marRight w:val="0"/>
      <w:marTop w:val="0"/>
      <w:marBottom w:val="0"/>
      <w:divBdr>
        <w:top w:val="none" w:sz="0" w:space="0" w:color="auto"/>
        <w:left w:val="none" w:sz="0" w:space="0" w:color="auto"/>
        <w:bottom w:val="none" w:sz="0" w:space="0" w:color="auto"/>
        <w:right w:val="none" w:sz="0" w:space="0" w:color="auto"/>
      </w:divBdr>
    </w:div>
    <w:div w:id="636180137">
      <w:marLeft w:val="0"/>
      <w:marRight w:val="0"/>
      <w:marTop w:val="0"/>
      <w:marBottom w:val="0"/>
      <w:divBdr>
        <w:top w:val="none" w:sz="0" w:space="0" w:color="auto"/>
        <w:left w:val="none" w:sz="0" w:space="0" w:color="auto"/>
        <w:bottom w:val="none" w:sz="0" w:space="0" w:color="auto"/>
        <w:right w:val="none" w:sz="0" w:space="0" w:color="auto"/>
      </w:divBdr>
    </w:div>
    <w:div w:id="636180138">
      <w:marLeft w:val="0"/>
      <w:marRight w:val="0"/>
      <w:marTop w:val="0"/>
      <w:marBottom w:val="0"/>
      <w:divBdr>
        <w:top w:val="none" w:sz="0" w:space="0" w:color="auto"/>
        <w:left w:val="none" w:sz="0" w:space="0" w:color="auto"/>
        <w:bottom w:val="none" w:sz="0" w:space="0" w:color="auto"/>
        <w:right w:val="none" w:sz="0" w:space="0" w:color="auto"/>
      </w:divBdr>
    </w:div>
    <w:div w:id="636180139">
      <w:marLeft w:val="0"/>
      <w:marRight w:val="0"/>
      <w:marTop w:val="0"/>
      <w:marBottom w:val="0"/>
      <w:divBdr>
        <w:top w:val="none" w:sz="0" w:space="0" w:color="auto"/>
        <w:left w:val="none" w:sz="0" w:space="0" w:color="auto"/>
        <w:bottom w:val="none" w:sz="0" w:space="0" w:color="auto"/>
        <w:right w:val="none" w:sz="0" w:space="0" w:color="auto"/>
      </w:divBdr>
    </w:div>
    <w:div w:id="636180140">
      <w:marLeft w:val="0"/>
      <w:marRight w:val="0"/>
      <w:marTop w:val="0"/>
      <w:marBottom w:val="0"/>
      <w:divBdr>
        <w:top w:val="none" w:sz="0" w:space="0" w:color="auto"/>
        <w:left w:val="none" w:sz="0" w:space="0" w:color="auto"/>
        <w:bottom w:val="none" w:sz="0" w:space="0" w:color="auto"/>
        <w:right w:val="none" w:sz="0" w:space="0" w:color="auto"/>
      </w:divBdr>
    </w:div>
    <w:div w:id="636180141">
      <w:marLeft w:val="0"/>
      <w:marRight w:val="0"/>
      <w:marTop w:val="0"/>
      <w:marBottom w:val="0"/>
      <w:divBdr>
        <w:top w:val="none" w:sz="0" w:space="0" w:color="auto"/>
        <w:left w:val="none" w:sz="0" w:space="0" w:color="auto"/>
        <w:bottom w:val="none" w:sz="0" w:space="0" w:color="auto"/>
        <w:right w:val="none" w:sz="0" w:space="0" w:color="auto"/>
      </w:divBdr>
    </w:div>
    <w:div w:id="636180142">
      <w:marLeft w:val="0"/>
      <w:marRight w:val="0"/>
      <w:marTop w:val="0"/>
      <w:marBottom w:val="0"/>
      <w:divBdr>
        <w:top w:val="none" w:sz="0" w:space="0" w:color="auto"/>
        <w:left w:val="none" w:sz="0" w:space="0" w:color="auto"/>
        <w:bottom w:val="none" w:sz="0" w:space="0" w:color="auto"/>
        <w:right w:val="none" w:sz="0" w:space="0" w:color="auto"/>
      </w:divBdr>
    </w:div>
    <w:div w:id="636180143">
      <w:marLeft w:val="0"/>
      <w:marRight w:val="0"/>
      <w:marTop w:val="0"/>
      <w:marBottom w:val="0"/>
      <w:divBdr>
        <w:top w:val="none" w:sz="0" w:space="0" w:color="auto"/>
        <w:left w:val="none" w:sz="0" w:space="0" w:color="auto"/>
        <w:bottom w:val="none" w:sz="0" w:space="0" w:color="auto"/>
        <w:right w:val="none" w:sz="0" w:space="0" w:color="auto"/>
      </w:divBdr>
    </w:div>
    <w:div w:id="636180144">
      <w:marLeft w:val="0"/>
      <w:marRight w:val="0"/>
      <w:marTop w:val="0"/>
      <w:marBottom w:val="0"/>
      <w:divBdr>
        <w:top w:val="none" w:sz="0" w:space="0" w:color="auto"/>
        <w:left w:val="none" w:sz="0" w:space="0" w:color="auto"/>
        <w:bottom w:val="none" w:sz="0" w:space="0" w:color="auto"/>
        <w:right w:val="none" w:sz="0" w:space="0" w:color="auto"/>
      </w:divBdr>
    </w:div>
    <w:div w:id="636180145">
      <w:marLeft w:val="0"/>
      <w:marRight w:val="0"/>
      <w:marTop w:val="0"/>
      <w:marBottom w:val="0"/>
      <w:divBdr>
        <w:top w:val="none" w:sz="0" w:space="0" w:color="auto"/>
        <w:left w:val="none" w:sz="0" w:space="0" w:color="auto"/>
        <w:bottom w:val="none" w:sz="0" w:space="0" w:color="auto"/>
        <w:right w:val="none" w:sz="0" w:space="0" w:color="auto"/>
      </w:divBdr>
    </w:div>
    <w:div w:id="636180146">
      <w:marLeft w:val="0"/>
      <w:marRight w:val="0"/>
      <w:marTop w:val="0"/>
      <w:marBottom w:val="0"/>
      <w:divBdr>
        <w:top w:val="none" w:sz="0" w:space="0" w:color="auto"/>
        <w:left w:val="none" w:sz="0" w:space="0" w:color="auto"/>
        <w:bottom w:val="none" w:sz="0" w:space="0" w:color="auto"/>
        <w:right w:val="none" w:sz="0" w:space="0" w:color="auto"/>
      </w:divBdr>
    </w:div>
    <w:div w:id="636180147">
      <w:marLeft w:val="0"/>
      <w:marRight w:val="0"/>
      <w:marTop w:val="0"/>
      <w:marBottom w:val="0"/>
      <w:divBdr>
        <w:top w:val="none" w:sz="0" w:space="0" w:color="auto"/>
        <w:left w:val="none" w:sz="0" w:space="0" w:color="auto"/>
        <w:bottom w:val="none" w:sz="0" w:space="0" w:color="auto"/>
        <w:right w:val="none" w:sz="0" w:space="0" w:color="auto"/>
      </w:divBdr>
    </w:div>
    <w:div w:id="636180148">
      <w:marLeft w:val="0"/>
      <w:marRight w:val="0"/>
      <w:marTop w:val="0"/>
      <w:marBottom w:val="0"/>
      <w:divBdr>
        <w:top w:val="none" w:sz="0" w:space="0" w:color="auto"/>
        <w:left w:val="none" w:sz="0" w:space="0" w:color="auto"/>
        <w:bottom w:val="none" w:sz="0" w:space="0" w:color="auto"/>
        <w:right w:val="none" w:sz="0" w:space="0" w:color="auto"/>
      </w:divBdr>
    </w:div>
    <w:div w:id="636180149">
      <w:marLeft w:val="0"/>
      <w:marRight w:val="0"/>
      <w:marTop w:val="0"/>
      <w:marBottom w:val="0"/>
      <w:divBdr>
        <w:top w:val="none" w:sz="0" w:space="0" w:color="auto"/>
        <w:left w:val="none" w:sz="0" w:space="0" w:color="auto"/>
        <w:bottom w:val="none" w:sz="0" w:space="0" w:color="auto"/>
        <w:right w:val="none" w:sz="0" w:space="0" w:color="auto"/>
      </w:divBdr>
    </w:div>
    <w:div w:id="636180150">
      <w:marLeft w:val="0"/>
      <w:marRight w:val="0"/>
      <w:marTop w:val="0"/>
      <w:marBottom w:val="0"/>
      <w:divBdr>
        <w:top w:val="none" w:sz="0" w:space="0" w:color="auto"/>
        <w:left w:val="none" w:sz="0" w:space="0" w:color="auto"/>
        <w:bottom w:val="none" w:sz="0" w:space="0" w:color="auto"/>
        <w:right w:val="none" w:sz="0" w:space="0" w:color="auto"/>
      </w:divBdr>
    </w:div>
    <w:div w:id="636180151">
      <w:marLeft w:val="0"/>
      <w:marRight w:val="0"/>
      <w:marTop w:val="0"/>
      <w:marBottom w:val="0"/>
      <w:divBdr>
        <w:top w:val="none" w:sz="0" w:space="0" w:color="auto"/>
        <w:left w:val="none" w:sz="0" w:space="0" w:color="auto"/>
        <w:bottom w:val="none" w:sz="0" w:space="0" w:color="auto"/>
        <w:right w:val="none" w:sz="0" w:space="0" w:color="auto"/>
      </w:divBdr>
    </w:div>
    <w:div w:id="636180152">
      <w:marLeft w:val="0"/>
      <w:marRight w:val="0"/>
      <w:marTop w:val="0"/>
      <w:marBottom w:val="0"/>
      <w:divBdr>
        <w:top w:val="none" w:sz="0" w:space="0" w:color="auto"/>
        <w:left w:val="none" w:sz="0" w:space="0" w:color="auto"/>
        <w:bottom w:val="none" w:sz="0" w:space="0" w:color="auto"/>
        <w:right w:val="none" w:sz="0" w:space="0" w:color="auto"/>
      </w:divBdr>
    </w:div>
    <w:div w:id="636180153">
      <w:marLeft w:val="0"/>
      <w:marRight w:val="0"/>
      <w:marTop w:val="0"/>
      <w:marBottom w:val="0"/>
      <w:divBdr>
        <w:top w:val="none" w:sz="0" w:space="0" w:color="auto"/>
        <w:left w:val="none" w:sz="0" w:space="0" w:color="auto"/>
        <w:bottom w:val="none" w:sz="0" w:space="0" w:color="auto"/>
        <w:right w:val="none" w:sz="0" w:space="0" w:color="auto"/>
      </w:divBdr>
    </w:div>
    <w:div w:id="636180154">
      <w:marLeft w:val="0"/>
      <w:marRight w:val="0"/>
      <w:marTop w:val="0"/>
      <w:marBottom w:val="0"/>
      <w:divBdr>
        <w:top w:val="none" w:sz="0" w:space="0" w:color="auto"/>
        <w:left w:val="none" w:sz="0" w:space="0" w:color="auto"/>
        <w:bottom w:val="none" w:sz="0" w:space="0" w:color="auto"/>
        <w:right w:val="none" w:sz="0" w:space="0" w:color="auto"/>
      </w:divBdr>
    </w:div>
    <w:div w:id="636180155">
      <w:marLeft w:val="0"/>
      <w:marRight w:val="0"/>
      <w:marTop w:val="0"/>
      <w:marBottom w:val="0"/>
      <w:divBdr>
        <w:top w:val="none" w:sz="0" w:space="0" w:color="auto"/>
        <w:left w:val="none" w:sz="0" w:space="0" w:color="auto"/>
        <w:bottom w:val="none" w:sz="0" w:space="0" w:color="auto"/>
        <w:right w:val="none" w:sz="0" w:space="0" w:color="auto"/>
      </w:divBdr>
    </w:div>
    <w:div w:id="636180156">
      <w:marLeft w:val="0"/>
      <w:marRight w:val="0"/>
      <w:marTop w:val="0"/>
      <w:marBottom w:val="0"/>
      <w:divBdr>
        <w:top w:val="none" w:sz="0" w:space="0" w:color="auto"/>
        <w:left w:val="none" w:sz="0" w:space="0" w:color="auto"/>
        <w:bottom w:val="none" w:sz="0" w:space="0" w:color="auto"/>
        <w:right w:val="none" w:sz="0" w:space="0" w:color="auto"/>
      </w:divBdr>
    </w:div>
    <w:div w:id="636180157">
      <w:marLeft w:val="0"/>
      <w:marRight w:val="0"/>
      <w:marTop w:val="0"/>
      <w:marBottom w:val="0"/>
      <w:divBdr>
        <w:top w:val="none" w:sz="0" w:space="0" w:color="auto"/>
        <w:left w:val="none" w:sz="0" w:space="0" w:color="auto"/>
        <w:bottom w:val="none" w:sz="0" w:space="0" w:color="auto"/>
        <w:right w:val="none" w:sz="0" w:space="0" w:color="auto"/>
      </w:divBdr>
    </w:div>
    <w:div w:id="636180158">
      <w:marLeft w:val="0"/>
      <w:marRight w:val="0"/>
      <w:marTop w:val="0"/>
      <w:marBottom w:val="0"/>
      <w:divBdr>
        <w:top w:val="none" w:sz="0" w:space="0" w:color="auto"/>
        <w:left w:val="none" w:sz="0" w:space="0" w:color="auto"/>
        <w:bottom w:val="none" w:sz="0" w:space="0" w:color="auto"/>
        <w:right w:val="none" w:sz="0" w:space="0" w:color="auto"/>
      </w:divBdr>
    </w:div>
    <w:div w:id="636180159">
      <w:marLeft w:val="0"/>
      <w:marRight w:val="0"/>
      <w:marTop w:val="0"/>
      <w:marBottom w:val="0"/>
      <w:divBdr>
        <w:top w:val="none" w:sz="0" w:space="0" w:color="auto"/>
        <w:left w:val="none" w:sz="0" w:space="0" w:color="auto"/>
        <w:bottom w:val="none" w:sz="0" w:space="0" w:color="auto"/>
        <w:right w:val="none" w:sz="0" w:space="0" w:color="auto"/>
      </w:divBdr>
    </w:div>
    <w:div w:id="636180160">
      <w:marLeft w:val="0"/>
      <w:marRight w:val="0"/>
      <w:marTop w:val="0"/>
      <w:marBottom w:val="0"/>
      <w:divBdr>
        <w:top w:val="none" w:sz="0" w:space="0" w:color="auto"/>
        <w:left w:val="none" w:sz="0" w:space="0" w:color="auto"/>
        <w:bottom w:val="none" w:sz="0" w:space="0" w:color="auto"/>
        <w:right w:val="none" w:sz="0" w:space="0" w:color="auto"/>
      </w:divBdr>
    </w:div>
    <w:div w:id="636180161">
      <w:marLeft w:val="0"/>
      <w:marRight w:val="0"/>
      <w:marTop w:val="0"/>
      <w:marBottom w:val="0"/>
      <w:divBdr>
        <w:top w:val="none" w:sz="0" w:space="0" w:color="auto"/>
        <w:left w:val="none" w:sz="0" w:space="0" w:color="auto"/>
        <w:bottom w:val="none" w:sz="0" w:space="0" w:color="auto"/>
        <w:right w:val="none" w:sz="0" w:space="0" w:color="auto"/>
      </w:divBdr>
    </w:div>
    <w:div w:id="636180162">
      <w:marLeft w:val="0"/>
      <w:marRight w:val="0"/>
      <w:marTop w:val="0"/>
      <w:marBottom w:val="0"/>
      <w:divBdr>
        <w:top w:val="none" w:sz="0" w:space="0" w:color="auto"/>
        <w:left w:val="none" w:sz="0" w:space="0" w:color="auto"/>
        <w:bottom w:val="none" w:sz="0" w:space="0" w:color="auto"/>
        <w:right w:val="none" w:sz="0" w:space="0" w:color="auto"/>
      </w:divBdr>
    </w:div>
    <w:div w:id="636180163">
      <w:marLeft w:val="0"/>
      <w:marRight w:val="0"/>
      <w:marTop w:val="0"/>
      <w:marBottom w:val="0"/>
      <w:divBdr>
        <w:top w:val="none" w:sz="0" w:space="0" w:color="auto"/>
        <w:left w:val="none" w:sz="0" w:space="0" w:color="auto"/>
        <w:bottom w:val="none" w:sz="0" w:space="0" w:color="auto"/>
        <w:right w:val="none" w:sz="0" w:space="0" w:color="auto"/>
      </w:divBdr>
    </w:div>
    <w:div w:id="636180164">
      <w:marLeft w:val="0"/>
      <w:marRight w:val="0"/>
      <w:marTop w:val="0"/>
      <w:marBottom w:val="0"/>
      <w:divBdr>
        <w:top w:val="none" w:sz="0" w:space="0" w:color="auto"/>
        <w:left w:val="none" w:sz="0" w:space="0" w:color="auto"/>
        <w:bottom w:val="none" w:sz="0" w:space="0" w:color="auto"/>
        <w:right w:val="none" w:sz="0" w:space="0" w:color="auto"/>
      </w:divBdr>
    </w:div>
    <w:div w:id="636180165">
      <w:marLeft w:val="0"/>
      <w:marRight w:val="0"/>
      <w:marTop w:val="0"/>
      <w:marBottom w:val="0"/>
      <w:divBdr>
        <w:top w:val="none" w:sz="0" w:space="0" w:color="auto"/>
        <w:left w:val="none" w:sz="0" w:space="0" w:color="auto"/>
        <w:bottom w:val="none" w:sz="0" w:space="0" w:color="auto"/>
        <w:right w:val="none" w:sz="0" w:space="0" w:color="auto"/>
      </w:divBdr>
    </w:div>
    <w:div w:id="636180166">
      <w:marLeft w:val="0"/>
      <w:marRight w:val="0"/>
      <w:marTop w:val="0"/>
      <w:marBottom w:val="0"/>
      <w:divBdr>
        <w:top w:val="none" w:sz="0" w:space="0" w:color="auto"/>
        <w:left w:val="none" w:sz="0" w:space="0" w:color="auto"/>
        <w:bottom w:val="none" w:sz="0" w:space="0" w:color="auto"/>
        <w:right w:val="none" w:sz="0" w:space="0" w:color="auto"/>
      </w:divBdr>
    </w:div>
    <w:div w:id="636180167">
      <w:marLeft w:val="0"/>
      <w:marRight w:val="0"/>
      <w:marTop w:val="0"/>
      <w:marBottom w:val="0"/>
      <w:divBdr>
        <w:top w:val="none" w:sz="0" w:space="0" w:color="auto"/>
        <w:left w:val="none" w:sz="0" w:space="0" w:color="auto"/>
        <w:bottom w:val="none" w:sz="0" w:space="0" w:color="auto"/>
        <w:right w:val="none" w:sz="0" w:space="0" w:color="auto"/>
      </w:divBdr>
    </w:div>
    <w:div w:id="636180168">
      <w:marLeft w:val="0"/>
      <w:marRight w:val="0"/>
      <w:marTop w:val="0"/>
      <w:marBottom w:val="0"/>
      <w:divBdr>
        <w:top w:val="none" w:sz="0" w:space="0" w:color="auto"/>
        <w:left w:val="none" w:sz="0" w:space="0" w:color="auto"/>
        <w:bottom w:val="none" w:sz="0" w:space="0" w:color="auto"/>
        <w:right w:val="none" w:sz="0" w:space="0" w:color="auto"/>
      </w:divBdr>
    </w:div>
    <w:div w:id="636180169">
      <w:marLeft w:val="0"/>
      <w:marRight w:val="0"/>
      <w:marTop w:val="0"/>
      <w:marBottom w:val="0"/>
      <w:divBdr>
        <w:top w:val="none" w:sz="0" w:space="0" w:color="auto"/>
        <w:left w:val="none" w:sz="0" w:space="0" w:color="auto"/>
        <w:bottom w:val="none" w:sz="0" w:space="0" w:color="auto"/>
        <w:right w:val="none" w:sz="0" w:space="0" w:color="auto"/>
      </w:divBdr>
    </w:div>
    <w:div w:id="636180170">
      <w:marLeft w:val="0"/>
      <w:marRight w:val="0"/>
      <w:marTop w:val="0"/>
      <w:marBottom w:val="0"/>
      <w:divBdr>
        <w:top w:val="none" w:sz="0" w:space="0" w:color="auto"/>
        <w:left w:val="none" w:sz="0" w:space="0" w:color="auto"/>
        <w:bottom w:val="none" w:sz="0" w:space="0" w:color="auto"/>
        <w:right w:val="none" w:sz="0" w:space="0" w:color="auto"/>
      </w:divBdr>
    </w:div>
    <w:div w:id="636180171">
      <w:marLeft w:val="0"/>
      <w:marRight w:val="0"/>
      <w:marTop w:val="0"/>
      <w:marBottom w:val="0"/>
      <w:divBdr>
        <w:top w:val="none" w:sz="0" w:space="0" w:color="auto"/>
        <w:left w:val="none" w:sz="0" w:space="0" w:color="auto"/>
        <w:bottom w:val="none" w:sz="0" w:space="0" w:color="auto"/>
        <w:right w:val="none" w:sz="0" w:space="0" w:color="auto"/>
      </w:divBdr>
    </w:div>
    <w:div w:id="636180172">
      <w:marLeft w:val="0"/>
      <w:marRight w:val="0"/>
      <w:marTop w:val="0"/>
      <w:marBottom w:val="0"/>
      <w:divBdr>
        <w:top w:val="none" w:sz="0" w:space="0" w:color="auto"/>
        <w:left w:val="none" w:sz="0" w:space="0" w:color="auto"/>
        <w:bottom w:val="none" w:sz="0" w:space="0" w:color="auto"/>
        <w:right w:val="none" w:sz="0" w:space="0" w:color="auto"/>
      </w:divBdr>
    </w:div>
    <w:div w:id="636180173">
      <w:marLeft w:val="0"/>
      <w:marRight w:val="0"/>
      <w:marTop w:val="0"/>
      <w:marBottom w:val="0"/>
      <w:divBdr>
        <w:top w:val="none" w:sz="0" w:space="0" w:color="auto"/>
        <w:left w:val="none" w:sz="0" w:space="0" w:color="auto"/>
        <w:bottom w:val="none" w:sz="0" w:space="0" w:color="auto"/>
        <w:right w:val="none" w:sz="0" w:space="0" w:color="auto"/>
      </w:divBdr>
    </w:div>
    <w:div w:id="636180174">
      <w:marLeft w:val="0"/>
      <w:marRight w:val="0"/>
      <w:marTop w:val="0"/>
      <w:marBottom w:val="0"/>
      <w:divBdr>
        <w:top w:val="none" w:sz="0" w:space="0" w:color="auto"/>
        <w:left w:val="none" w:sz="0" w:space="0" w:color="auto"/>
        <w:bottom w:val="none" w:sz="0" w:space="0" w:color="auto"/>
        <w:right w:val="none" w:sz="0" w:space="0" w:color="auto"/>
      </w:divBdr>
    </w:div>
    <w:div w:id="636180175">
      <w:marLeft w:val="0"/>
      <w:marRight w:val="0"/>
      <w:marTop w:val="0"/>
      <w:marBottom w:val="0"/>
      <w:divBdr>
        <w:top w:val="none" w:sz="0" w:space="0" w:color="auto"/>
        <w:left w:val="none" w:sz="0" w:space="0" w:color="auto"/>
        <w:bottom w:val="none" w:sz="0" w:space="0" w:color="auto"/>
        <w:right w:val="none" w:sz="0" w:space="0" w:color="auto"/>
      </w:divBdr>
    </w:div>
    <w:div w:id="636180176">
      <w:marLeft w:val="0"/>
      <w:marRight w:val="0"/>
      <w:marTop w:val="0"/>
      <w:marBottom w:val="0"/>
      <w:divBdr>
        <w:top w:val="none" w:sz="0" w:space="0" w:color="auto"/>
        <w:left w:val="none" w:sz="0" w:space="0" w:color="auto"/>
        <w:bottom w:val="none" w:sz="0" w:space="0" w:color="auto"/>
        <w:right w:val="none" w:sz="0" w:space="0" w:color="auto"/>
      </w:divBdr>
    </w:div>
    <w:div w:id="636180177">
      <w:marLeft w:val="0"/>
      <w:marRight w:val="0"/>
      <w:marTop w:val="0"/>
      <w:marBottom w:val="0"/>
      <w:divBdr>
        <w:top w:val="none" w:sz="0" w:space="0" w:color="auto"/>
        <w:left w:val="none" w:sz="0" w:space="0" w:color="auto"/>
        <w:bottom w:val="none" w:sz="0" w:space="0" w:color="auto"/>
        <w:right w:val="none" w:sz="0" w:space="0" w:color="auto"/>
      </w:divBdr>
    </w:div>
    <w:div w:id="636180178">
      <w:marLeft w:val="0"/>
      <w:marRight w:val="0"/>
      <w:marTop w:val="0"/>
      <w:marBottom w:val="0"/>
      <w:divBdr>
        <w:top w:val="none" w:sz="0" w:space="0" w:color="auto"/>
        <w:left w:val="none" w:sz="0" w:space="0" w:color="auto"/>
        <w:bottom w:val="none" w:sz="0" w:space="0" w:color="auto"/>
        <w:right w:val="none" w:sz="0" w:space="0" w:color="auto"/>
      </w:divBdr>
    </w:div>
    <w:div w:id="636180179">
      <w:marLeft w:val="0"/>
      <w:marRight w:val="0"/>
      <w:marTop w:val="0"/>
      <w:marBottom w:val="0"/>
      <w:divBdr>
        <w:top w:val="none" w:sz="0" w:space="0" w:color="auto"/>
        <w:left w:val="none" w:sz="0" w:space="0" w:color="auto"/>
        <w:bottom w:val="none" w:sz="0" w:space="0" w:color="auto"/>
        <w:right w:val="none" w:sz="0" w:space="0" w:color="auto"/>
      </w:divBdr>
    </w:div>
    <w:div w:id="636180180">
      <w:marLeft w:val="0"/>
      <w:marRight w:val="0"/>
      <w:marTop w:val="0"/>
      <w:marBottom w:val="0"/>
      <w:divBdr>
        <w:top w:val="none" w:sz="0" w:space="0" w:color="auto"/>
        <w:left w:val="none" w:sz="0" w:space="0" w:color="auto"/>
        <w:bottom w:val="none" w:sz="0" w:space="0" w:color="auto"/>
        <w:right w:val="none" w:sz="0" w:space="0" w:color="auto"/>
      </w:divBdr>
    </w:div>
    <w:div w:id="636180181">
      <w:marLeft w:val="0"/>
      <w:marRight w:val="0"/>
      <w:marTop w:val="0"/>
      <w:marBottom w:val="0"/>
      <w:divBdr>
        <w:top w:val="none" w:sz="0" w:space="0" w:color="auto"/>
        <w:left w:val="none" w:sz="0" w:space="0" w:color="auto"/>
        <w:bottom w:val="none" w:sz="0" w:space="0" w:color="auto"/>
        <w:right w:val="none" w:sz="0" w:space="0" w:color="auto"/>
      </w:divBdr>
    </w:div>
    <w:div w:id="636180182">
      <w:marLeft w:val="0"/>
      <w:marRight w:val="0"/>
      <w:marTop w:val="0"/>
      <w:marBottom w:val="0"/>
      <w:divBdr>
        <w:top w:val="none" w:sz="0" w:space="0" w:color="auto"/>
        <w:left w:val="none" w:sz="0" w:space="0" w:color="auto"/>
        <w:bottom w:val="none" w:sz="0" w:space="0" w:color="auto"/>
        <w:right w:val="none" w:sz="0" w:space="0" w:color="auto"/>
      </w:divBdr>
    </w:div>
    <w:div w:id="636180183">
      <w:marLeft w:val="0"/>
      <w:marRight w:val="0"/>
      <w:marTop w:val="0"/>
      <w:marBottom w:val="0"/>
      <w:divBdr>
        <w:top w:val="none" w:sz="0" w:space="0" w:color="auto"/>
        <w:left w:val="none" w:sz="0" w:space="0" w:color="auto"/>
        <w:bottom w:val="none" w:sz="0" w:space="0" w:color="auto"/>
        <w:right w:val="none" w:sz="0" w:space="0" w:color="auto"/>
      </w:divBdr>
    </w:div>
    <w:div w:id="636180184">
      <w:marLeft w:val="0"/>
      <w:marRight w:val="0"/>
      <w:marTop w:val="0"/>
      <w:marBottom w:val="0"/>
      <w:divBdr>
        <w:top w:val="none" w:sz="0" w:space="0" w:color="auto"/>
        <w:left w:val="none" w:sz="0" w:space="0" w:color="auto"/>
        <w:bottom w:val="none" w:sz="0" w:space="0" w:color="auto"/>
        <w:right w:val="none" w:sz="0" w:space="0" w:color="auto"/>
      </w:divBdr>
    </w:div>
    <w:div w:id="636180185">
      <w:marLeft w:val="0"/>
      <w:marRight w:val="0"/>
      <w:marTop w:val="0"/>
      <w:marBottom w:val="0"/>
      <w:divBdr>
        <w:top w:val="none" w:sz="0" w:space="0" w:color="auto"/>
        <w:left w:val="none" w:sz="0" w:space="0" w:color="auto"/>
        <w:bottom w:val="none" w:sz="0" w:space="0" w:color="auto"/>
        <w:right w:val="none" w:sz="0" w:space="0" w:color="auto"/>
      </w:divBdr>
    </w:div>
    <w:div w:id="636180186">
      <w:marLeft w:val="0"/>
      <w:marRight w:val="0"/>
      <w:marTop w:val="0"/>
      <w:marBottom w:val="0"/>
      <w:divBdr>
        <w:top w:val="none" w:sz="0" w:space="0" w:color="auto"/>
        <w:left w:val="none" w:sz="0" w:space="0" w:color="auto"/>
        <w:bottom w:val="none" w:sz="0" w:space="0" w:color="auto"/>
        <w:right w:val="none" w:sz="0" w:space="0" w:color="auto"/>
      </w:divBdr>
    </w:div>
    <w:div w:id="636180187">
      <w:marLeft w:val="0"/>
      <w:marRight w:val="0"/>
      <w:marTop w:val="0"/>
      <w:marBottom w:val="0"/>
      <w:divBdr>
        <w:top w:val="none" w:sz="0" w:space="0" w:color="auto"/>
        <w:left w:val="none" w:sz="0" w:space="0" w:color="auto"/>
        <w:bottom w:val="none" w:sz="0" w:space="0" w:color="auto"/>
        <w:right w:val="none" w:sz="0" w:space="0" w:color="auto"/>
      </w:divBdr>
    </w:div>
    <w:div w:id="636180188">
      <w:marLeft w:val="0"/>
      <w:marRight w:val="0"/>
      <w:marTop w:val="0"/>
      <w:marBottom w:val="0"/>
      <w:divBdr>
        <w:top w:val="none" w:sz="0" w:space="0" w:color="auto"/>
        <w:left w:val="none" w:sz="0" w:space="0" w:color="auto"/>
        <w:bottom w:val="none" w:sz="0" w:space="0" w:color="auto"/>
        <w:right w:val="none" w:sz="0" w:space="0" w:color="auto"/>
      </w:divBdr>
    </w:div>
    <w:div w:id="636180189">
      <w:marLeft w:val="0"/>
      <w:marRight w:val="0"/>
      <w:marTop w:val="0"/>
      <w:marBottom w:val="0"/>
      <w:divBdr>
        <w:top w:val="none" w:sz="0" w:space="0" w:color="auto"/>
        <w:left w:val="none" w:sz="0" w:space="0" w:color="auto"/>
        <w:bottom w:val="none" w:sz="0" w:space="0" w:color="auto"/>
        <w:right w:val="none" w:sz="0" w:space="0" w:color="auto"/>
      </w:divBdr>
    </w:div>
    <w:div w:id="636180190">
      <w:marLeft w:val="0"/>
      <w:marRight w:val="0"/>
      <w:marTop w:val="0"/>
      <w:marBottom w:val="0"/>
      <w:divBdr>
        <w:top w:val="none" w:sz="0" w:space="0" w:color="auto"/>
        <w:left w:val="none" w:sz="0" w:space="0" w:color="auto"/>
        <w:bottom w:val="none" w:sz="0" w:space="0" w:color="auto"/>
        <w:right w:val="none" w:sz="0" w:space="0" w:color="auto"/>
      </w:divBdr>
    </w:div>
    <w:div w:id="636180191">
      <w:marLeft w:val="0"/>
      <w:marRight w:val="0"/>
      <w:marTop w:val="0"/>
      <w:marBottom w:val="0"/>
      <w:divBdr>
        <w:top w:val="none" w:sz="0" w:space="0" w:color="auto"/>
        <w:left w:val="none" w:sz="0" w:space="0" w:color="auto"/>
        <w:bottom w:val="none" w:sz="0" w:space="0" w:color="auto"/>
        <w:right w:val="none" w:sz="0" w:space="0" w:color="auto"/>
      </w:divBdr>
    </w:div>
    <w:div w:id="636180192">
      <w:marLeft w:val="0"/>
      <w:marRight w:val="0"/>
      <w:marTop w:val="0"/>
      <w:marBottom w:val="0"/>
      <w:divBdr>
        <w:top w:val="none" w:sz="0" w:space="0" w:color="auto"/>
        <w:left w:val="none" w:sz="0" w:space="0" w:color="auto"/>
        <w:bottom w:val="none" w:sz="0" w:space="0" w:color="auto"/>
        <w:right w:val="none" w:sz="0" w:space="0" w:color="auto"/>
      </w:divBdr>
    </w:div>
    <w:div w:id="636180193">
      <w:marLeft w:val="0"/>
      <w:marRight w:val="0"/>
      <w:marTop w:val="0"/>
      <w:marBottom w:val="0"/>
      <w:divBdr>
        <w:top w:val="none" w:sz="0" w:space="0" w:color="auto"/>
        <w:left w:val="none" w:sz="0" w:space="0" w:color="auto"/>
        <w:bottom w:val="none" w:sz="0" w:space="0" w:color="auto"/>
        <w:right w:val="none" w:sz="0" w:space="0" w:color="auto"/>
      </w:divBdr>
    </w:div>
    <w:div w:id="636180194">
      <w:marLeft w:val="0"/>
      <w:marRight w:val="0"/>
      <w:marTop w:val="0"/>
      <w:marBottom w:val="0"/>
      <w:divBdr>
        <w:top w:val="none" w:sz="0" w:space="0" w:color="auto"/>
        <w:left w:val="none" w:sz="0" w:space="0" w:color="auto"/>
        <w:bottom w:val="none" w:sz="0" w:space="0" w:color="auto"/>
        <w:right w:val="none" w:sz="0" w:space="0" w:color="auto"/>
      </w:divBdr>
    </w:div>
    <w:div w:id="636180195">
      <w:marLeft w:val="0"/>
      <w:marRight w:val="0"/>
      <w:marTop w:val="0"/>
      <w:marBottom w:val="0"/>
      <w:divBdr>
        <w:top w:val="none" w:sz="0" w:space="0" w:color="auto"/>
        <w:left w:val="none" w:sz="0" w:space="0" w:color="auto"/>
        <w:bottom w:val="none" w:sz="0" w:space="0" w:color="auto"/>
        <w:right w:val="none" w:sz="0" w:space="0" w:color="auto"/>
      </w:divBdr>
    </w:div>
    <w:div w:id="636180196">
      <w:marLeft w:val="0"/>
      <w:marRight w:val="0"/>
      <w:marTop w:val="0"/>
      <w:marBottom w:val="0"/>
      <w:divBdr>
        <w:top w:val="none" w:sz="0" w:space="0" w:color="auto"/>
        <w:left w:val="none" w:sz="0" w:space="0" w:color="auto"/>
        <w:bottom w:val="none" w:sz="0" w:space="0" w:color="auto"/>
        <w:right w:val="none" w:sz="0" w:space="0" w:color="auto"/>
      </w:divBdr>
    </w:div>
    <w:div w:id="636180197">
      <w:marLeft w:val="0"/>
      <w:marRight w:val="0"/>
      <w:marTop w:val="0"/>
      <w:marBottom w:val="0"/>
      <w:divBdr>
        <w:top w:val="none" w:sz="0" w:space="0" w:color="auto"/>
        <w:left w:val="none" w:sz="0" w:space="0" w:color="auto"/>
        <w:bottom w:val="none" w:sz="0" w:space="0" w:color="auto"/>
        <w:right w:val="none" w:sz="0" w:space="0" w:color="auto"/>
      </w:divBdr>
    </w:div>
    <w:div w:id="636180198">
      <w:marLeft w:val="0"/>
      <w:marRight w:val="0"/>
      <w:marTop w:val="0"/>
      <w:marBottom w:val="0"/>
      <w:divBdr>
        <w:top w:val="none" w:sz="0" w:space="0" w:color="auto"/>
        <w:left w:val="none" w:sz="0" w:space="0" w:color="auto"/>
        <w:bottom w:val="none" w:sz="0" w:space="0" w:color="auto"/>
        <w:right w:val="none" w:sz="0" w:space="0" w:color="auto"/>
      </w:divBdr>
    </w:div>
    <w:div w:id="636180199">
      <w:marLeft w:val="0"/>
      <w:marRight w:val="0"/>
      <w:marTop w:val="0"/>
      <w:marBottom w:val="0"/>
      <w:divBdr>
        <w:top w:val="none" w:sz="0" w:space="0" w:color="auto"/>
        <w:left w:val="none" w:sz="0" w:space="0" w:color="auto"/>
        <w:bottom w:val="none" w:sz="0" w:space="0" w:color="auto"/>
        <w:right w:val="none" w:sz="0" w:space="0" w:color="auto"/>
      </w:divBdr>
    </w:div>
    <w:div w:id="636180200">
      <w:marLeft w:val="0"/>
      <w:marRight w:val="0"/>
      <w:marTop w:val="0"/>
      <w:marBottom w:val="0"/>
      <w:divBdr>
        <w:top w:val="none" w:sz="0" w:space="0" w:color="auto"/>
        <w:left w:val="none" w:sz="0" w:space="0" w:color="auto"/>
        <w:bottom w:val="none" w:sz="0" w:space="0" w:color="auto"/>
        <w:right w:val="none" w:sz="0" w:space="0" w:color="auto"/>
      </w:divBdr>
    </w:div>
    <w:div w:id="636180201">
      <w:marLeft w:val="0"/>
      <w:marRight w:val="0"/>
      <w:marTop w:val="0"/>
      <w:marBottom w:val="0"/>
      <w:divBdr>
        <w:top w:val="none" w:sz="0" w:space="0" w:color="auto"/>
        <w:left w:val="none" w:sz="0" w:space="0" w:color="auto"/>
        <w:bottom w:val="none" w:sz="0" w:space="0" w:color="auto"/>
        <w:right w:val="none" w:sz="0" w:space="0" w:color="auto"/>
      </w:divBdr>
    </w:div>
    <w:div w:id="636180202">
      <w:marLeft w:val="0"/>
      <w:marRight w:val="0"/>
      <w:marTop w:val="0"/>
      <w:marBottom w:val="0"/>
      <w:divBdr>
        <w:top w:val="none" w:sz="0" w:space="0" w:color="auto"/>
        <w:left w:val="none" w:sz="0" w:space="0" w:color="auto"/>
        <w:bottom w:val="none" w:sz="0" w:space="0" w:color="auto"/>
        <w:right w:val="none" w:sz="0" w:space="0" w:color="auto"/>
      </w:divBdr>
    </w:div>
    <w:div w:id="636180203">
      <w:marLeft w:val="0"/>
      <w:marRight w:val="0"/>
      <w:marTop w:val="0"/>
      <w:marBottom w:val="0"/>
      <w:divBdr>
        <w:top w:val="none" w:sz="0" w:space="0" w:color="auto"/>
        <w:left w:val="none" w:sz="0" w:space="0" w:color="auto"/>
        <w:bottom w:val="none" w:sz="0" w:space="0" w:color="auto"/>
        <w:right w:val="none" w:sz="0" w:space="0" w:color="auto"/>
      </w:divBdr>
    </w:div>
    <w:div w:id="636180204">
      <w:marLeft w:val="0"/>
      <w:marRight w:val="0"/>
      <w:marTop w:val="0"/>
      <w:marBottom w:val="0"/>
      <w:divBdr>
        <w:top w:val="none" w:sz="0" w:space="0" w:color="auto"/>
        <w:left w:val="none" w:sz="0" w:space="0" w:color="auto"/>
        <w:bottom w:val="none" w:sz="0" w:space="0" w:color="auto"/>
        <w:right w:val="none" w:sz="0" w:space="0" w:color="auto"/>
      </w:divBdr>
    </w:div>
    <w:div w:id="636180205">
      <w:marLeft w:val="0"/>
      <w:marRight w:val="0"/>
      <w:marTop w:val="0"/>
      <w:marBottom w:val="0"/>
      <w:divBdr>
        <w:top w:val="none" w:sz="0" w:space="0" w:color="auto"/>
        <w:left w:val="none" w:sz="0" w:space="0" w:color="auto"/>
        <w:bottom w:val="none" w:sz="0" w:space="0" w:color="auto"/>
        <w:right w:val="none" w:sz="0" w:space="0" w:color="auto"/>
      </w:divBdr>
    </w:div>
    <w:div w:id="636180206">
      <w:marLeft w:val="0"/>
      <w:marRight w:val="0"/>
      <w:marTop w:val="0"/>
      <w:marBottom w:val="0"/>
      <w:divBdr>
        <w:top w:val="none" w:sz="0" w:space="0" w:color="auto"/>
        <w:left w:val="none" w:sz="0" w:space="0" w:color="auto"/>
        <w:bottom w:val="none" w:sz="0" w:space="0" w:color="auto"/>
        <w:right w:val="none" w:sz="0" w:space="0" w:color="auto"/>
      </w:divBdr>
    </w:div>
    <w:div w:id="636180207">
      <w:marLeft w:val="0"/>
      <w:marRight w:val="0"/>
      <w:marTop w:val="0"/>
      <w:marBottom w:val="0"/>
      <w:divBdr>
        <w:top w:val="none" w:sz="0" w:space="0" w:color="auto"/>
        <w:left w:val="none" w:sz="0" w:space="0" w:color="auto"/>
        <w:bottom w:val="none" w:sz="0" w:space="0" w:color="auto"/>
        <w:right w:val="none" w:sz="0" w:space="0" w:color="auto"/>
      </w:divBdr>
    </w:div>
    <w:div w:id="636180208">
      <w:marLeft w:val="0"/>
      <w:marRight w:val="0"/>
      <w:marTop w:val="0"/>
      <w:marBottom w:val="0"/>
      <w:divBdr>
        <w:top w:val="none" w:sz="0" w:space="0" w:color="auto"/>
        <w:left w:val="none" w:sz="0" w:space="0" w:color="auto"/>
        <w:bottom w:val="none" w:sz="0" w:space="0" w:color="auto"/>
        <w:right w:val="none" w:sz="0" w:space="0" w:color="auto"/>
      </w:divBdr>
    </w:div>
    <w:div w:id="636180209">
      <w:marLeft w:val="0"/>
      <w:marRight w:val="0"/>
      <w:marTop w:val="0"/>
      <w:marBottom w:val="0"/>
      <w:divBdr>
        <w:top w:val="none" w:sz="0" w:space="0" w:color="auto"/>
        <w:left w:val="none" w:sz="0" w:space="0" w:color="auto"/>
        <w:bottom w:val="none" w:sz="0" w:space="0" w:color="auto"/>
        <w:right w:val="none" w:sz="0" w:space="0" w:color="auto"/>
      </w:divBdr>
    </w:div>
    <w:div w:id="636180210">
      <w:marLeft w:val="0"/>
      <w:marRight w:val="0"/>
      <w:marTop w:val="0"/>
      <w:marBottom w:val="0"/>
      <w:divBdr>
        <w:top w:val="none" w:sz="0" w:space="0" w:color="auto"/>
        <w:left w:val="none" w:sz="0" w:space="0" w:color="auto"/>
        <w:bottom w:val="none" w:sz="0" w:space="0" w:color="auto"/>
        <w:right w:val="none" w:sz="0" w:space="0" w:color="auto"/>
      </w:divBdr>
    </w:div>
    <w:div w:id="636180211">
      <w:marLeft w:val="0"/>
      <w:marRight w:val="0"/>
      <w:marTop w:val="0"/>
      <w:marBottom w:val="0"/>
      <w:divBdr>
        <w:top w:val="none" w:sz="0" w:space="0" w:color="auto"/>
        <w:left w:val="none" w:sz="0" w:space="0" w:color="auto"/>
        <w:bottom w:val="none" w:sz="0" w:space="0" w:color="auto"/>
        <w:right w:val="none" w:sz="0" w:space="0" w:color="auto"/>
      </w:divBdr>
    </w:div>
    <w:div w:id="636180212">
      <w:marLeft w:val="0"/>
      <w:marRight w:val="0"/>
      <w:marTop w:val="0"/>
      <w:marBottom w:val="0"/>
      <w:divBdr>
        <w:top w:val="none" w:sz="0" w:space="0" w:color="auto"/>
        <w:left w:val="none" w:sz="0" w:space="0" w:color="auto"/>
        <w:bottom w:val="none" w:sz="0" w:space="0" w:color="auto"/>
        <w:right w:val="none" w:sz="0" w:space="0" w:color="auto"/>
      </w:divBdr>
    </w:div>
    <w:div w:id="636180213">
      <w:marLeft w:val="0"/>
      <w:marRight w:val="0"/>
      <w:marTop w:val="0"/>
      <w:marBottom w:val="0"/>
      <w:divBdr>
        <w:top w:val="none" w:sz="0" w:space="0" w:color="auto"/>
        <w:left w:val="none" w:sz="0" w:space="0" w:color="auto"/>
        <w:bottom w:val="none" w:sz="0" w:space="0" w:color="auto"/>
        <w:right w:val="none" w:sz="0" w:space="0" w:color="auto"/>
      </w:divBdr>
    </w:div>
    <w:div w:id="636180214">
      <w:marLeft w:val="0"/>
      <w:marRight w:val="0"/>
      <w:marTop w:val="0"/>
      <w:marBottom w:val="0"/>
      <w:divBdr>
        <w:top w:val="none" w:sz="0" w:space="0" w:color="auto"/>
        <w:left w:val="none" w:sz="0" w:space="0" w:color="auto"/>
        <w:bottom w:val="none" w:sz="0" w:space="0" w:color="auto"/>
        <w:right w:val="none" w:sz="0" w:space="0" w:color="auto"/>
      </w:divBdr>
    </w:div>
    <w:div w:id="636180215">
      <w:marLeft w:val="0"/>
      <w:marRight w:val="0"/>
      <w:marTop w:val="0"/>
      <w:marBottom w:val="0"/>
      <w:divBdr>
        <w:top w:val="none" w:sz="0" w:space="0" w:color="auto"/>
        <w:left w:val="none" w:sz="0" w:space="0" w:color="auto"/>
        <w:bottom w:val="none" w:sz="0" w:space="0" w:color="auto"/>
        <w:right w:val="none" w:sz="0" w:space="0" w:color="auto"/>
      </w:divBdr>
    </w:div>
    <w:div w:id="636180216">
      <w:marLeft w:val="0"/>
      <w:marRight w:val="0"/>
      <w:marTop w:val="0"/>
      <w:marBottom w:val="0"/>
      <w:divBdr>
        <w:top w:val="none" w:sz="0" w:space="0" w:color="auto"/>
        <w:left w:val="none" w:sz="0" w:space="0" w:color="auto"/>
        <w:bottom w:val="none" w:sz="0" w:space="0" w:color="auto"/>
        <w:right w:val="none" w:sz="0" w:space="0" w:color="auto"/>
      </w:divBdr>
    </w:div>
    <w:div w:id="636180217">
      <w:marLeft w:val="0"/>
      <w:marRight w:val="0"/>
      <w:marTop w:val="0"/>
      <w:marBottom w:val="0"/>
      <w:divBdr>
        <w:top w:val="none" w:sz="0" w:space="0" w:color="auto"/>
        <w:left w:val="none" w:sz="0" w:space="0" w:color="auto"/>
        <w:bottom w:val="none" w:sz="0" w:space="0" w:color="auto"/>
        <w:right w:val="none" w:sz="0" w:space="0" w:color="auto"/>
      </w:divBdr>
    </w:div>
    <w:div w:id="636180218">
      <w:marLeft w:val="0"/>
      <w:marRight w:val="0"/>
      <w:marTop w:val="0"/>
      <w:marBottom w:val="0"/>
      <w:divBdr>
        <w:top w:val="none" w:sz="0" w:space="0" w:color="auto"/>
        <w:left w:val="none" w:sz="0" w:space="0" w:color="auto"/>
        <w:bottom w:val="none" w:sz="0" w:space="0" w:color="auto"/>
        <w:right w:val="none" w:sz="0" w:space="0" w:color="auto"/>
      </w:divBdr>
    </w:div>
    <w:div w:id="636180219">
      <w:marLeft w:val="0"/>
      <w:marRight w:val="0"/>
      <w:marTop w:val="0"/>
      <w:marBottom w:val="0"/>
      <w:divBdr>
        <w:top w:val="none" w:sz="0" w:space="0" w:color="auto"/>
        <w:left w:val="none" w:sz="0" w:space="0" w:color="auto"/>
        <w:bottom w:val="none" w:sz="0" w:space="0" w:color="auto"/>
        <w:right w:val="none" w:sz="0" w:space="0" w:color="auto"/>
      </w:divBdr>
    </w:div>
    <w:div w:id="636180220">
      <w:marLeft w:val="0"/>
      <w:marRight w:val="0"/>
      <w:marTop w:val="0"/>
      <w:marBottom w:val="0"/>
      <w:divBdr>
        <w:top w:val="none" w:sz="0" w:space="0" w:color="auto"/>
        <w:left w:val="none" w:sz="0" w:space="0" w:color="auto"/>
        <w:bottom w:val="none" w:sz="0" w:space="0" w:color="auto"/>
        <w:right w:val="none" w:sz="0" w:space="0" w:color="auto"/>
      </w:divBdr>
    </w:div>
    <w:div w:id="636180221">
      <w:marLeft w:val="0"/>
      <w:marRight w:val="0"/>
      <w:marTop w:val="0"/>
      <w:marBottom w:val="0"/>
      <w:divBdr>
        <w:top w:val="none" w:sz="0" w:space="0" w:color="auto"/>
        <w:left w:val="none" w:sz="0" w:space="0" w:color="auto"/>
        <w:bottom w:val="none" w:sz="0" w:space="0" w:color="auto"/>
        <w:right w:val="none" w:sz="0" w:space="0" w:color="auto"/>
      </w:divBdr>
    </w:div>
    <w:div w:id="636180222">
      <w:marLeft w:val="0"/>
      <w:marRight w:val="0"/>
      <w:marTop w:val="0"/>
      <w:marBottom w:val="0"/>
      <w:divBdr>
        <w:top w:val="none" w:sz="0" w:space="0" w:color="auto"/>
        <w:left w:val="none" w:sz="0" w:space="0" w:color="auto"/>
        <w:bottom w:val="none" w:sz="0" w:space="0" w:color="auto"/>
        <w:right w:val="none" w:sz="0" w:space="0" w:color="auto"/>
      </w:divBdr>
    </w:div>
    <w:div w:id="636180223">
      <w:marLeft w:val="0"/>
      <w:marRight w:val="0"/>
      <w:marTop w:val="0"/>
      <w:marBottom w:val="0"/>
      <w:divBdr>
        <w:top w:val="none" w:sz="0" w:space="0" w:color="auto"/>
        <w:left w:val="none" w:sz="0" w:space="0" w:color="auto"/>
        <w:bottom w:val="none" w:sz="0" w:space="0" w:color="auto"/>
        <w:right w:val="none" w:sz="0" w:space="0" w:color="auto"/>
      </w:divBdr>
    </w:div>
    <w:div w:id="636180224">
      <w:marLeft w:val="0"/>
      <w:marRight w:val="0"/>
      <w:marTop w:val="0"/>
      <w:marBottom w:val="0"/>
      <w:divBdr>
        <w:top w:val="none" w:sz="0" w:space="0" w:color="auto"/>
        <w:left w:val="none" w:sz="0" w:space="0" w:color="auto"/>
        <w:bottom w:val="none" w:sz="0" w:space="0" w:color="auto"/>
        <w:right w:val="none" w:sz="0" w:space="0" w:color="auto"/>
      </w:divBdr>
    </w:div>
    <w:div w:id="636180225">
      <w:marLeft w:val="0"/>
      <w:marRight w:val="0"/>
      <w:marTop w:val="0"/>
      <w:marBottom w:val="0"/>
      <w:divBdr>
        <w:top w:val="none" w:sz="0" w:space="0" w:color="auto"/>
        <w:left w:val="none" w:sz="0" w:space="0" w:color="auto"/>
        <w:bottom w:val="none" w:sz="0" w:space="0" w:color="auto"/>
        <w:right w:val="none" w:sz="0" w:space="0" w:color="auto"/>
      </w:divBdr>
    </w:div>
    <w:div w:id="636180226">
      <w:marLeft w:val="0"/>
      <w:marRight w:val="0"/>
      <w:marTop w:val="0"/>
      <w:marBottom w:val="0"/>
      <w:divBdr>
        <w:top w:val="none" w:sz="0" w:space="0" w:color="auto"/>
        <w:left w:val="none" w:sz="0" w:space="0" w:color="auto"/>
        <w:bottom w:val="none" w:sz="0" w:space="0" w:color="auto"/>
        <w:right w:val="none" w:sz="0" w:space="0" w:color="auto"/>
      </w:divBdr>
    </w:div>
    <w:div w:id="636180227">
      <w:marLeft w:val="0"/>
      <w:marRight w:val="0"/>
      <w:marTop w:val="0"/>
      <w:marBottom w:val="0"/>
      <w:divBdr>
        <w:top w:val="none" w:sz="0" w:space="0" w:color="auto"/>
        <w:left w:val="none" w:sz="0" w:space="0" w:color="auto"/>
        <w:bottom w:val="none" w:sz="0" w:space="0" w:color="auto"/>
        <w:right w:val="none" w:sz="0" w:space="0" w:color="auto"/>
      </w:divBdr>
    </w:div>
    <w:div w:id="636180228">
      <w:marLeft w:val="0"/>
      <w:marRight w:val="0"/>
      <w:marTop w:val="0"/>
      <w:marBottom w:val="0"/>
      <w:divBdr>
        <w:top w:val="none" w:sz="0" w:space="0" w:color="auto"/>
        <w:left w:val="none" w:sz="0" w:space="0" w:color="auto"/>
        <w:bottom w:val="none" w:sz="0" w:space="0" w:color="auto"/>
        <w:right w:val="none" w:sz="0" w:space="0" w:color="auto"/>
      </w:divBdr>
    </w:div>
    <w:div w:id="636180229">
      <w:marLeft w:val="0"/>
      <w:marRight w:val="0"/>
      <w:marTop w:val="0"/>
      <w:marBottom w:val="0"/>
      <w:divBdr>
        <w:top w:val="none" w:sz="0" w:space="0" w:color="auto"/>
        <w:left w:val="none" w:sz="0" w:space="0" w:color="auto"/>
        <w:bottom w:val="none" w:sz="0" w:space="0" w:color="auto"/>
        <w:right w:val="none" w:sz="0" w:space="0" w:color="auto"/>
      </w:divBdr>
    </w:div>
    <w:div w:id="636180230">
      <w:marLeft w:val="0"/>
      <w:marRight w:val="0"/>
      <w:marTop w:val="0"/>
      <w:marBottom w:val="0"/>
      <w:divBdr>
        <w:top w:val="none" w:sz="0" w:space="0" w:color="auto"/>
        <w:left w:val="none" w:sz="0" w:space="0" w:color="auto"/>
        <w:bottom w:val="none" w:sz="0" w:space="0" w:color="auto"/>
        <w:right w:val="none" w:sz="0" w:space="0" w:color="auto"/>
      </w:divBdr>
    </w:div>
    <w:div w:id="636180231">
      <w:marLeft w:val="0"/>
      <w:marRight w:val="0"/>
      <w:marTop w:val="0"/>
      <w:marBottom w:val="0"/>
      <w:divBdr>
        <w:top w:val="none" w:sz="0" w:space="0" w:color="auto"/>
        <w:left w:val="none" w:sz="0" w:space="0" w:color="auto"/>
        <w:bottom w:val="none" w:sz="0" w:space="0" w:color="auto"/>
        <w:right w:val="none" w:sz="0" w:space="0" w:color="auto"/>
      </w:divBdr>
    </w:div>
    <w:div w:id="636180232">
      <w:marLeft w:val="0"/>
      <w:marRight w:val="0"/>
      <w:marTop w:val="0"/>
      <w:marBottom w:val="0"/>
      <w:divBdr>
        <w:top w:val="none" w:sz="0" w:space="0" w:color="auto"/>
        <w:left w:val="none" w:sz="0" w:space="0" w:color="auto"/>
        <w:bottom w:val="none" w:sz="0" w:space="0" w:color="auto"/>
        <w:right w:val="none" w:sz="0" w:space="0" w:color="auto"/>
      </w:divBdr>
    </w:div>
    <w:div w:id="636180233">
      <w:marLeft w:val="0"/>
      <w:marRight w:val="0"/>
      <w:marTop w:val="0"/>
      <w:marBottom w:val="0"/>
      <w:divBdr>
        <w:top w:val="none" w:sz="0" w:space="0" w:color="auto"/>
        <w:left w:val="none" w:sz="0" w:space="0" w:color="auto"/>
        <w:bottom w:val="none" w:sz="0" w:space="0" w:color="auto"/>
        <w:right w:val="none" w:sz="0" w:space="0" w:color="auto"/>
      </w:divBdr>
    </w:div>
    <w:div w:id="636180234">
      <w:marLeft w:val="0"/>
      <w:marRight w:val="0"/>
      <w:marTop w:val="0"/>
      <w:marBottom w:val="0"/>
      <w:divBdr>
        <w:top w:val="none" w:sz="0" w:space="0" w:color="auto"/>
        <w:left w:val="none" w:sz="0" w:space="0" w:color="auto"/>
        <w:bottom w:val="none" w:sz="0" w:space="0" w:color="auto"/>
        <w:right w:val="none" w:sz="0" w:space="0" w:color="auto"/>
      </w:divBdr>
    </w:div>
    <w:div w:id="636180235">
      <w:marLeft w:val="0"/>
      <w:marRight w:val="0"/>
      <w:marTop w:val="0"/>
      <w:marBottom w:val="0"/>
      <w:divBdr>
        <w:top w:val="none" w:sz="0" w:space="0" w:color="auto"/>
        <w:left w:val="none" w:sz="0" w:space="0" w:color="auto"/>
        <w:bottom w:val="none" w:sz="0" w:space="0" w:color="auto"/>
        <w:right w:val="none" w:sz="0" w:space="0" w:color="auto"/>
      </w:divBdr>
    </w:div>
    <w:div w:id="636180236">
      <w:marLeft w:val="0"/>
      <w:marRight w:val="0"/>
      <w:marTop w:val="0"/>
      <w:marBottom w:val="0"/>
      <w:divBdr>
        <w:top w:val="none" w:sz="0" w:space="0" w:color="auto"/>
        <w:left w:val="none" w:sz="0" w:space="0" w:color="auto"/>
        <w:bottom w:val="none" w:sz="0" w:space="0" w:color="auto"/>
        <w:right w:val="none" w:sz="0" w:space="0" w:color="auto"/>
      </w:divBdr>
    </w:div>
    <w:div w:id="636180237">
      <w:marLeft w:val="0"/>
      <w:marRight w:val="0"/>
      <w:marTop w:val="0"/>
      <w:marBottom w:val="0"/>
      <w:divBdr>
        <w:top w:val="none" w:sz="0" w:space="0" w:color="auto"/>
        <w:left w:val="none" w:sz="0" w:space="0" w:color="auto"/>
        <w:bottom w:val="none" w:sz="0" w:space="0" w:color="auto"/>
        <w:right w:val="none" w:sz="0" w:space="0" w:color="auto"/>
      </w:divBdr>
    </w:div>
    <w:div w:id="636180238">
      <w:marLeft w:val="0"/>
      <w:marRight w:val="0"/>
      <w:marTop w:val="0"/>
      <w:marBottom w:val="0"/>
      <w:divBdr>
        <w:top w:val="none" w:sz="0" w:space="0" w:color="auto"/>
        <w:left w:val="none" w:sz="0" w:space="0" w:color="auto"/>
        <w:bottom w:val="none" w:sz="0" w:space="0" w:color="auto"/>
        <w:right w:val="none" w:sz="0" w:space="0" w:color="auto"/>
      </w:divBdr>
    </w:div>
    <w:div w:id="636180239">
      <w:marLeft w:val="0"/>
      <w:marRight w:val="0"/>
      <w:marTop w:val="0"/>
      <w:marBottom w:val="0"/>
      <w:divBdr>
        <w:top w:val="none" w:sz="0" w:space="0" w:color="auto"/>
        <w:left w:val="none" w:sz="0" w:space="0" w:color="auto"/>
        <w:bottom w:val="none" w:sz="0" w:space="0" w:color="auto"/>
        <w:right w:val="none" w:sz="0" w:space="0" w:color="auto"/>
      </w:divBdr>
    </w:div>
    <w:div w:id="636180240">
      <w:marLeft w:val="0"/>
      <w:marRight w:val="0"/>
      <w:marTop w:val="0"/>
      <w:marBottom w:val="0"/>
      <w:divBdr>
        <w:top w:val="none" w:sz="0" w:space="0" w:color="auto"/>
        <w:left w:val="none" w:sz="0" w:space="0" w:color="auto"/>
        <w:bottom w:val="none" w:sz="0" w:space="0" w:color="auto"/>
        <w:right w:val="none" w:sz="0" w:space="0" w:color="auto"/>
      </w:divBdr>
    </w:div>
    <w:div w:id="636180241">
      <w:marLeft w:val="0"/>
      <w:marRight w:val="0"/>
      <w:marTop w:val="0"/>
      <w:marBottom w:val="0"/>
      <w:divBdr>
        <w:top w:val="none" w:sz="0" w:space="0" w:color="auto"/>
        <w:left w:val="none" w:sz="0" w:space="0" w:color="auto"/>
        <w:bottom w:val="none" w:sz="0" w:space="0" w:color="auto"/>
        <w:right w:val="none" w:sz="0" w:space="0" w:color="auto"/>
      </w:divBdr>
    </w:div>
    <w:div w:id="636180242">
      <w:marLeft w:val="0"/>
      <w:marRight w:val="0"/>
      <w:marTop w:val="0"/>
      <w:marBottom w:val="0"/>
      <w:divBdr>
        <w:top w:val="none" w:sz="0" w:space="0" w:color="auto"/>
        <w:left w:val="none" w:sz="0" w:space="0" w:color="auto"/>
        <w:bottom w:val="none" w:sz="0" w:space="0" w:color="auto"/>
        <w:right w:val="none" w:sz="0" w:space="0" w:color="auto"/>
      </w:divBdr>
    </w:div>
    <w:div w:id="636180243">
      <w:marLeft w:val="0"/>
      <w:marRight w:val="0"/>
      <w:marTop w:val="0"/>
      <w:marBottom w:val="0"/>
      <w:divBdr>
        <w:top w:val="none" w:sz="0" w:space="0" w:color="auto"/>
        <w:left w:val="none" w:sz="0" w:space="0" w:color="auto"/>
        <w:bottom w:val="none" w:sz="0" w:space="0" w:color="auto"/>
        <w:right w:val="none" w:sz="0" w:space="0" w:color="auto"/>
      </w:divBdr>
    </w:div>
    <w:div w:id="636180244">
      <w:marLeft w:val="0"/>
      <w:marRight w:val="0"/>
      <w:marTop w:val="0"/>
      <w:marBottom w:val="0"/>
      <w:divBdr>
        <w:top w:val="none" w:sz="0" w:space="0" w:color="auto"/>
        <w:left w:val="none" w:sz="0" w:space="0" w:color="auto"/>
        <w:bottom w:val="none" w:sz="0" w:space="0" w:color="auto"/>
        <w:right w:val="none" w:sz="0" w:space="0" w:color="auto"/>
      </w:divBdr>
    </w:div>
    <w:div w:id="636180245">
      <w:marLeft w:val="0"/>
      <w:marRight w:val="0"/>
      <w:marTop w:val="0"/>
      <w:marBottom w:val="0"/>
      <w:divBdr>
        <w:top w:val="none" w:sz="0" w:space="0" w:color="auto"/>
        <w:left w:val="none" w:sz="0" w:space="0" w:color="auto"/>
        <w:bottom w:val="none" w:sz="0" w:space="0" w:color="auto"/>
        <w:right w:val="none" w:sz="0" w:space="0" w:color="auto"/>
      </w:divBdr>
    </w:div>
    <w:div w:id="636180246">
      <w:marLeft w:val="0"/>
      <w:marRight w:val="0"/>
      <w:marTop w:val="0"/>
      <w:marBottom w:val="0"/>
      <w:divBdr>
        <w:top w:val="none" w:sz="0" w:space="0" w:color="auto"/>
        <w:left w:val="none" w:sz="0" w:space="0" w:color="auto"/>
        <w:bottom w:val="none" w:sz="0" w:space="0" w:color="auto"/>
        <w:right w:val="none" w:sz="0" w:space="0" w:color="auto"/>
      </w:divBdr>
    </w:div>
    <w:div w:id="636180247">
      <w:marLeft w:val="0"/>
      <w:marRight w:val="0"/>
      <w:marTop w:val="0"/>
      <w:marBottom w:val="0"/>
      <w:divBdr>
        <w:top w:val="none" w:sz="0" w:space="0" w:color="auto"/>
        <w:left w:val="none" w:sz="0" w:space="0" w:color="auto"/>
        <w:bottom w:val="none" w:sz="0" w:space="0" w:color="auto"/>
        <w:right w:val="none" w:sz="0" w:space="0" w:color="auto"/>
      </w:divBdr>
    </w:div>
    <w:div w:id="636180248">
      <w:marLeft w:val="0"/>
      <w:marRight w:val="0"/>
      <w:marTop w:val="0"/>
      <w:marBottom w:val="0"/>
      <w:divBdr>
        <w:top w:val="none" w:sz="0" w:space="0" w:color="auto"/>
        <w:left w:val="none" w:sz="0" w:space="0" w:color="auto"/>
        <w:bottom w:val="none" w:sz="0" w:space="0" w:color="auto"/>
        <w:right w:val="none" w:sz="0" w:space="0" w:color="auto"/>
      </w:divBdr>
    </w:div>
    <w:div w:id="636180249">
      <w:marLeft w:val="0"/>
      <w:marRight w:val="0"/>
      <w:marTop w:val="0"/>
      <w:marBottom w:val="0"/>
      <w:divBdr>
        <w:top w:val="none" w:sz="0" w:space="0" w:color="auto"/>
        <w:left w:val="none" w:sz="0" w:space="0" w:color="auto"/>
        <w:bottom w:val="none" w:sz="0" w:space="0" w:color="auto"/>
        <w:right w:val="none" w:sz="0" w:space="0" w:color="auto"/>
      </w:divBdr>
    </w:div>
    <w:div w:id="636180250">
      <w:marLeft w:val="0"/>
      <w:marRight w:val="0"/>
      <w:marTop w:val="0"/>
      <w:marBottom w:val="0"/>
      <w:divBdr>
        <w:top w:val="none" w:sz="0" w:space="0" w:color="auto"/>
        <w:left w:val="none" w:sz="0" w:space="0" w:color="auto"/>
        <w:bottom w:val="none" w:sz="0" w:space="0" w:color="auto"/>
        <w:right w:val="none" w:sz="0" w:space="0" w:color="auto"/>
      </w:divBdr>
    </w:div>
    <w:div w:id="636180251">
      <w:marLeft w:val="0"/>
      <w:marRight w:val="0"/>
      <w:marTop w:val="0"/>
      <w:marBottom w:val="0"/>
      <w:divBdr>
        <w:top w:val="none" w:sz="0" w:space="0" w:color="auto"/>
        <w:left w:val="none" w:sz="0" w:space="0" w:color="auto"/>
        <w:bottom w:val="none" w:sz="0" w:space="0" w:color="auto"/>
        <w:right w:val="none" w:sz="0" w:space="0" w:color="auto"/>
      </w:divBdr>
    </w:div>
    <w:div w:id="636180252">
      <w:marLeft w:val="0"/>
      <w:marRight w:val="0"/>
      <w:marTop w:val="0"/>
      <w:marBottom w:val="0"/>
      <w:divBdr>
        <w:top w:val="none" w:sz="0" w:space="0" w:color="auto"/>
        <w:left w:val="none" w:sz="0" w:space="0" w:color="auto"/>
        <w:bottom w:val="none" w:sz="0" w:space="0" w:color="auto"/>
        <w:right w:val="none" w:sz="0" w:space="0" w:color="auto"/>
      </w:divBdr>
    </w:div>
    <w:div w:id="636180253">
      <w:marLeft w:val="0"/>
      <w:marRight w:val="0"/>
      <w:marTop w:val="0"/>
      <w:marBottom w:val="0"/>
      <w:divBdr>
        <w:top w:val="none" w:sz="0" w:space="0" w:color="auto"/>
        <w:left w:val="none" w:sz="0" w:space="0" w:color="auto"/>
        <w:bottom w:val="none" w:sz="0" w:space="0" w:color="auto"/>
        <w:right w:val="none" w:sz="0" w:space="0" w:color="auto"/>
      </w:divBdr>
    </w:div>
    <w:div w:id="636180254">
      <w:marLeft w:val="0"/>
      <w:marRight w:val="0"/>
      <w:marTop w:val="0"/>
      <w:marBottom w:val="0"/>
      <w:divBdr>
        <w:top w:val="none" w:sz="0" w:space="0" w:color="auto"/>
        <w:left w:val="none" w:sz="0" w:space="0" w:color="auto"/>
        <w:bottom w:val="none" w:sz="0" w:space="0" w:color="auto"/>
        <w:right w:val="none" w:sz="0" w:space="0" w:color="auto"/>
      </w:divBdr>
    </w:div>
    <w:div w:id="636180255">
      <w:marLeft w:val="0"/>
      <w:marRight w:val="0"/>
      <w:marTop w:val="0"/>
      <w:marBottom w:val="0"/>
      <w:divBdr>
        <w:top w:val="none" w:sz="0" w:space="0" w:color="auto"/>
        <w:left w:val="none" w:sz="0" w:space="0" w:color="auto"/>
        <w:bottom w:val="none" w:sz="0" w:space="0" w:color="auto"/>
        <w:right w:val="none" w:sz="0" w:space="0" w:color="auto"/>
      </w:divBdr>
    </w:div>
    <w:div w:id="636180256">
      <w:marLeft w:val="0"/>
      <w:marRight w:val="0"/>
      <w:marTop w:val="0"/>
      <w:marBottom w:val="0"/>
      <w:divBdr>
        <w:top w:val="none" w:sz="0" w:space="0" w:color="auto"/>
        <w:left w:val="none" w:sz="0" w:space="0" w:color="auto"/>
        <w:bottom w:val="none" w:sz="0" w:space="0" w:color="auto"/>
        <w:right w:val="none" w:sz="0" w:space="0" w:color="auto"/>
      </w:divBdr>
    </w:div>
    <w:div w:id="636180257">
      <w:marLeft w:val="0"/>
      <w:marRight w:val="0"/>
      <w:marTop w:val="0"/>
      <w:marBottom w:val="0"/>
      <w:divBdr>
        <w:top w:val="none" w:sz="0" w:space="0" w:color="auto"/>
        <w:left w:val="none" w:sz="0" w:space="0" w:color="auto"/>
        <w:bottom w:val="none" w:sz="0" w:space="0" w:color="auto"/>
        <w:right w:val="none" w:sz="0" w:space="0" w:color="auto"/>
      </w:divBdr>
    </w:div>
    <w:div w:id="636180258">
      <w:marLeft w:val="0"/>
      <w:marRight w:val="0"/>
      <w:marTop w:val="0"/>
      <w:marBottom w:val="0"/>
      <w:divBdr>
        <w:top w:val="none" w:sz="0" w:space="0" w:color="auto"/>
        <w:left w:val="none" w:sz="0" w:space="0" w:color="auto"/>
        <w:bottom w:val="none" w:sz="0" w:space="0" w:color="auto"/>
        <w:right w:val="none" w:sz="0" w:space="0" w:color="auto"/>
      </w:divBdr>
    </w:div>
    <w:div w:id="636180259">
      <w:marLeft w:val="0"/>
      <w:marRight w:val="0"/>
      <w:marTop w:val="0"/>
      <w:marBottom w:val="0"/>
      <w:divBdr>
        <w:top w:val="none" w:sz="0" w:space="0" w:color="auto"/>
        <w:left w:val="none" w:sz="0" w:space="0" w:color="auto"/>
        <w:bottom w:val="none" w:sz="0" w:space="0" w:color="auto"/>
        <w:right w:val="none" w:sz="0" w:space="0" w:color="auto"/>
      </w:divBdr>
    </w:div>
    <w:div w:id="636180260">
      <w:marLeft w:val="0"/>
      <w:marRight w:val="0"/>
      <w:marTop w:val="0"/>
      <w:marBottom w:val="0"/>
      <w:divBdr>
        <w:top w:val="none" w:sz="0" w:space="0" w:color="auto"/>
        <w:left w:val="none" w:sz="0" w:space="0" w:color="auto"/>
        <w:bottom w:val="none" w:sz="0" w:space="0" w:color="auto"/>
        <w:right w:val="none" w:sz="0" w:space="0" w:color="auto"/>
      </w:divBdr>
    </w:div>
    <w:div w:id="636180261">
      <w:marLeft w:val="0"/>
      <w:marRight w:val="0"/>
      <w:marTop w:val="0"/>
      <w:marBottom w:val="0"/>
      <w:divBdr>
        <w:top w:val="none" w:sz="0" w:space="0" w:color="auto"/>
        <w:left w:val="none" w:sz="0" w:space="0" w:color="auto"/>
        <w:bottom w:val="none" w:sz="0" w:space="0" w:color="auto"/>
        <w:right w:val="none" w:sz="0" w:space="0" w:color="auto"/>
      </w:divBdr>
    </w:div>
    <w:div w:id="636180262">
      <w:marLeft w:val="0"/>
      <w:marRight w:val="0"/>
      <w:marTop w:val="0"/>
      <w:marBottom w:val="0"/>
      <w:divBdr>
        <w:top w:val="none" w:sz="0" w:space="0" w:color="auto"/>
        <w:left w:val="none" w:sz="0" w:space="0" w:color="auto"/>
        <w:bottom w:val="none" w:sz="0" w:space="0" w:color="auto"/>
        <w:right w:val="none" w:sz="0" w:space="0" w:color="auto"/>
      </w:divBdr>
    </w:div>
    <w:div w:id="636180263">
      <w:marLeft w:val="0"/>
      <w:marRight w:val="0"/>
      <w:marTop w:val="0"/>
      <w:marBottom w:val="0"/>
      <w:divBdr>
        <w:top w:val="none" w:sz="0" w:space="0" w:color="auto"/>
        <w:left w:val="none" w:sz="0" w:space="0" w:color="auto"/>
        <w:bottom w:val="none" w:sz="0" w:space="0" w:color="auto"/>
        <w:right w:val="none" w:sz="0" w:space="0" w:color="auto"/>
      </w:divBdr>
    </w:div>
    <w:div w:id="636180264">
      <w:marLeft w:val="0"/>
      <w:marRight w:val="0"/>
      <w:marTop w:val="0"/>
      <w:marBottom w:val="0"/>
      <w:divBdr>
        <w:top w:val="none" w:sz="0" w:space="0" w:color="auto"/>
        <w:left w:val="none" w:sz="0" w:space="0" w:color="auto"/>
        <w:bottom w:val="none" w:sz="0" w:space="0" w:color="auto"/>
        <w:right w:val="none" w:sz="0" w:space="0" w:color="auto"/>
      </w:divBdr>
    </w:div>
    <w:div w:id="636180265">
      <w:marLeft w:val="0"/>
      <w:marRight w:val="0"/>
      <w:marTop w:val="0"/>
      <w:marBottom w:val="0"/>
      <w:divBdr>
        <w:top w:val="none" w:sz="0" w:space="0" w:color="auto"/>
        <w:left w:val="none" w:sz="0" w:space="0" w:color="auto"/>
        <w:bottom w:val="none" w:sz="0" w:space="0" w:color="auto"/>
        <w:right w:val="none" w:sz="0" w:space="0" w:color="auto"/>
      </w:divBdr>
    </w:div>
    <w:div w:id="636180266">
      <w:marLeft w:val="0"/>
      <w:marRight w:val="0"/>
      <w:marTop w:val="0"/>
      <w:marBottom w:val="0"/>
      <w:divBdr>
        <w:top w:val="none" w:sz="0" w:space="0" w:color="auto"/>
        <w:left w:val="none" w:sz="0" w:space="0" w:color="auto"/>
        <w:bottom w:val="none" w:sz="0" w:space="0" w:color="auto"/>
        <w:right w:val="none" w:sz="0" w:space="0" w:color="auto"/>
      </w:divBdr>
    </w:div>
    <w:div w:id="636180267">
      <w:marLeft w:val="0"/>
      <w:marRight w:val="0"/>
      <w:marTop w:val="0"/>
      <w:marBottom w:val="0"/>
      <w:divBdr>
        <w:top w:val="none" w:sz="0" w:space="0" w:color="auto"/>
        <w:left w:val="none" w:sz="0" w:space="0" w:color="auto"/>
        <w:bottom w:val="none" w:sz="0" w:space="0" w:color="auto"/>
        <w:right w:val="none" w:sz="0" w:space="0" w:color="auto"/>
      </w:divBdr>
    </w:div>
    <w:div w:id="636180268">
      <w:marLeft w:val="0"/>
      <w:marRight w:val="0"/>
      <w:marTop w:val="0"/>
      <w:marBottom w:val="0"/>
      <w:divBdr>
        <w:top w:val="none" w:sz="0" w:space="0" w:color="auto"/>
        <w:left w:val="none" w:sz="0" w:space="0" w:color="auto"/>
        <w:bottom w:val="none" w:sz="0" w:space="0" w:color="auto"/>
        <w:right w:val="none" w:sz="0" w:space="0" w:color="auto"/>
      </w:divBdr>
    </w:div>
    <w:div w:id="636180269">
      <w:marLeft w:val="0"/>
      <w:marRight w:val="0"/>
      <w:marTop w:val="0"/>
      <w:marBottom w:val="0"/>
      <w:divBdr>
        <w:top w:val="none" w:sz="0" w:space="0" w:color="auto"/>
        <w:left w:val="none" w:sz="0" w:space="0" w:color="auto"/>
        <w:bottom w:val="none" w:sz="0" w:space="0" w:color="auto"/>
        <w:right w:val="none" w:sz="0" w:space="0" w:color="auto"/>
      </w:divBdr>
    </w:div>
    <w:div w:id="636180270">
      <w:marLeft w:val="0"/>
      <w:marRight w:val="0"/>
      <w:marTop w:val="0"/>
      <w:marBottom w:val="0"/>
      <w:divBdr>
        <w:top w:val="none" w:sz="0" w:space="0" w:color="auto"/>
        <w:left w:val="none" w:sz="0" w:space="0" w:color="auto"/>
        <w:bottom w:val="none" w:sz="0" w:space="0" w:color="auto"/>
        <w:right w:val="none" w:sz="0" w:space="0" w:color="auto"/>
      </w:divBdr>
    </w:div>
    <w:div w:id="636180271">
      <w:marLeft w:val="0"/>
      <w:marRight w:val="0"/>
      <w:marTop w:val="0"/>
      <w:marBottom w:val="0"/>
      <w:divBdr>
        <w:top w:val="none" w:sz="0" w:space="0" w:color="auto"/>
        <w:left w:val="none" w:sz="0" w:space="0" w:color="auto"/>
        <w:bottom w:val="none" w:sz="0" w:space="0" w:color="auto"/>
        <w:right w:val="none" w:sz="0" w:space="0" w:color="auto"/>
      </w:divBdr>
    </w:div>
    <w:div w:id="636180272">
      <w:marLeft w:val="0"/>
      <w:marRight w:val="0"/>
      <w:marTop w:val="0"/>
      <w:marBottom w:val="0"/>
      <w:divBdr>
        <w:top w:val="none" w:sz="0" w:space="0" w:color="auto"/>
        <w:left w:val="none" w:sz="0" w:space="0" w:color="auto"/>
        <w:bottom w:val="none" w:sz="0" w:space="0" w:color="auto"/>
        <w:right w:val="none" w:sz="0" w:space="0" w:color="auto"/>
      </w:divBdr>
    </w:div>
    <w:div w:id="636180273">
      <w:marLeft w:val="0"/>
      <w:marRight w:val="0"/>
      <w:marTop w:val="0"/>
      <w:marBottom w:val="0"/>
      <w:divBdr>
        <w:top w:val="none" w:sz="0" w:space="0" w:color="auto"/>
        <w:left w:val="none" w:sz="0" w:space="0" w:color="auto"/>
        <w:bottom w:val="none" w:sz="0" w:space="0" w:color="auto"/>
        <w:right w:val="none" w:sz="0" w:space="0" w:color="auto"/>
      </w:divBdr>
    </w:div>
    <w:div w:id="636180274">
      <w:marLeft w:val="0"/>
      <w:marRight w:val="0"/>
      <w:marTop w:val="0"/>
      <w:marBottom w:val="0"/>
      <w:divBdr>
        <w:top w:val="none" w:sz="0" w:space="0" w:color="auto"/>
        <w:left w:val="none" w:sz="0" w:space="0" w:color="auto"/>
        <w:bottom w:val="none" w:sz="0" w:space="0" w:color="auto"/>
        <w:right w:val="none" w:sz="0" w:space="0" w:color="auto"/>
      </w:divBdr>
    </w:div>
    <w:div w:id="636180275">
      <w:marLeft w:val="0"/>
      <w:marRight w:val="0"/>
      <w:marTop w:val="0"/>
      <w:marBottom w:val="0"/>
      <w:divBdr>
        <w:top w:val="none" w:sz="0" w:space="0" w:color="auto"/>
        <w:left w:val="none" w:sz="0" w:space="0" w:color="auto"/>
        <w:bottom w:val="none" w:sz="0" w:space="0" w:color="auto"/>
        <w:right w:val="none" w:sz="0" w:space="0" w:color="auto"/>
      </w:divBdr>
    </w:div>
    <w:div w:id="636180276">
      <w:marLeft w:val="0"/>
      <w:marRight w:val="0"/>
      <w:marTop w:val="0"/>
      <w:marBottom w:val="0"/>
      <w:divBdr>
        <w:top w:val="none" w:sz="0" w:space="0" w:color="auto"/>
        <w:left w:val="none" w:sz="0" w:space="0" w:color="auto"/>
        <w:bottom w:val="none" w:sz="0" w:space="0" w:color="auto"/>
        <w:right w:val="none" w:sz="0" w:space="0" w:color="auto"/>
      </w:divBdr>
    </w:div>
    <w:div w:id="636180277">
      <w:marLeft w:val="0"/>
      <w:marRight w:val="0"/>
      <w:marTop w:val="0"/>
      <w:marBottom w:val="0"/>
      <w:divBdr>
        <w:top w:val="none" w:sz="0" w:space="0" w:color="auto"/>
        <w:left w:val="none" w:sz="0" w:space="0" w:color="auto"/>
        <w:bottom w:val="none" w:sz="0" w:space="0" w:color="auto"/>
        <w:right w:val="none" w:sz="0" w:space="0" w:color="auto"/>
      </w:divBdr>
    </w:div>
    <w:div w:id="636180278">
      <w:marLeft w:val="0"/>
      <w:marRight w:val="0"/>
      <w:marTop w:val="0"/>
      <w:marBottom w:val="0"/>
      <w:divBdr>
        <w:top w:val="none" w:sz="0" w:space="0" w:color="auto"/>
        <w:left w:val="none" w:sz="0" w:space="0" w:color="auto"/>
        <w:bottom w:val="none" w:sz="0" w:space="0" w:color="auto"/>
        <w:right w:val="none" w:sz="0" w:space="0" w:color="auto"/>
      </w:divBdr>
    </w:div>
    <w:div w:id="636180279">
      <w:marLeft w:val="0"/>
      <w:marRight w:val="0"/>
      <w:marTop w:val="0"/>
      <w:marBottom w:val="0"/>
      <w:divBdr>
        <w:top w:val="none" w:sz="0" w:space="0" w:color="auto"/>
        <w:left w:val="none" w:sz="0" w:space="0" w:color="auto"/>
        <w:bottom w:val="none" w:sz="0" w:space="0" w:color="auto"/>
        <w:right w:val="none" w:sz="0" w:space="0" w:color="auto"/>
      </w:divBdr>
    </w:div>
    <w:div w:id="636180280">
      <w:marLeft w:val="0"/>
      <w:marRight w:val="0"/>
      <w:marTop w:val="0"/>
      <w:marBottom w:val="0"/>
      <w:divBdr>
        <w:top w:val="none" w:sz="0" w:space="0" w:color="auto"/>
        <w:left w:val="none" w:sz="0" w:space="0" w:color="auto"/>
        <w:bottom w:val="none" w:sz="0" w:space="0" w:color="auto"/>
        <w:right w:val="none" w:sz="0" w:space="0" w:color="auto"/>
      </w:divBdr>
    </w:div>
    <w:div w:id="636180281">
      <w:marLeft w:val="0"/>
      <w:marRight w:val="0"/>
      <w:marTop w:val="0"/>
      <w:marBottom w:val="0"/>
      <w:divBdr>
        <w:top w:val="none" w:sz="0" w:space="0" w:color="auto"/>
        <w:left w:val="none" w:sz="0" w:space="0" w:color="auto"/>
        <w:bottom w:val="none" w:sz="0" w:space="0" w:color="auto"/>
        <w:right w:val="none" w:sz="0" w:space="0" w:color="auto"/>
      </w:divBdr>
    </w:div>
    <w:div w:id="636180282">
      <w:marLeft w:val="0"/>
      <w:marRight w:val="0"/>
      <w:marTop w:val="0"/>
      <w:marBottom w:val="0"/>
      <w:divBdr>
        <w:top w:val="none" w:sz="0" w:space="0" w:color="auto"/>
        <w:left w:val="none" w:sz="0" w:space="0" w:color="auto"/>
        <w:bottom w:val="none" w:sz="0" w:space="0" w:color="auto"/>
        <w:right w:val="none" w:sz="0" w:space="0" w:color="auto"/>
      </w:divBdr>
    </w:div>
    <w:div w:id="636180283">
      <w:marLeft w:val="0"/>
      <w:marRight w:val="0"/>
      <w:marTop w:val="0"/>
      <w:marBottom w:val="0"/>
      <w:divBdr>
        <w:top w:val="none" w:sz="0" w:space="0" w:color="auto"/>
        <w:left w:val="none" w:sz="0" w:space="0" w:color="auto"/>
        <w:bottom w:val="none" w:sz="0" w:space="0" w:color="auto"/>
        <w:right w:val="none" w:sz="0" w:space="0" w:color="auto"/>
      </w:divBdr>
    </w:div>
    <w:div w:id="636180284">
      <w:marLeft w:val="0"/>
      <w:marRight w:val="0"/>
      <w:marTop w:val="0"/>
      <w:marBottom w:val="0"/>
      <w:divBdr>
        <w:top w:val="none" w:sz="0" w:space="0" w:color="auto"/>
        <w:left w:val="none" w:sz="0" w:space="0" w:color="auto"/>
        <w:bottom w:val="none" w:sz="0" w:space="0" w:color="auto"/>
        <w:right w:val="none" w:sz="0" w:space="0" w:color="auto"/>
      </w:divBdr>
    </w:div>
    <w:div w:id="636180285">
      <w:marLeft w:val="0"/>
      <w:marRight w:val="0"/>
      <w:marTop w:val="0"/>
      <w:marBottom w:val="0"/>
      <w:divBdr>
        <w:top w:val="none" w:sz="0" w:space="0" w:color="auto"/>
        <w:left w:val="none" w:sz="0" w:space="0" w:color="auto"/>
        <w:bottom w:val="none" w:sz="0" w:space="0" w:color="auto"/>
        <w:right w:val="none" w:sz="0" w:space="0" w:color="auto"/>
      </w:divBdr>
    </w:div>
    <w:div w:id="636180286">
      <w:marLeft w:val="0"/>
      <w:marRight w:val="0"/>
      <w:marTop w:val="0"/>
      <w:marBottom w:val="0"/>
      <w:divBdr>
        <w:top w:val="none" w:sz="0" w:space="0" w:color="auto"/>
        <w:left w:val="none" w:sz="0" w:space="0" w:color="auto"/>
        <w:bottom w:val="none" w:sz="0" w:space="0" w:color="auto"/>
        <w:right w:val="none" w:sz="0" w:space="0" w:color="auto"/>
      </w:divBdr>
    </w:div>
    <w:div w:id="636180287">
      <w:marLeft w:val="0"/>
      <w:marRight w:val="0"/>
      <w:marTop w:val="0"/>
      <w:marBottom w:val="0"/>
      <w:divBdr>
        <w:top w:val="none" w:sz="0" w:space="0" w:color="auto"/>
        <w:left w:val="none" w:sz="0" w:space="0" w:color="auto"/>
        <w:bottom w:val="none" w:sz="0" w:space="0" w:color="auto"/>
        <w:right w:val="none" w:sz="0" w:space="0" w:color="auto"/>
      </w:divBdr>
    </w:div>
    <w:div w:id="636180288">
      <w:marLeft w:val="0"/>
      <w:marRight w:val="0"/>
      <w:marTop w:val="0"/>
      <w:marBottom w:val="0"/>
      <w:divBdr>
        <w:top w:val="none" w:sz="0" w:space="0" w:color="auto"/>
        <w:left w:val="none" w:sz="0" w:space="0" w:color="auto"/>
        <w:bottom w:val="none" w:sz="0" w:space="0" w:color="auto"/>
        <w:right w:val="none" w:sz="0" w:space="0" w:color="auto"/>
      </w:divBdr>
    </w:div>
    <w:div w:id="636180289">
      <w:marLeft w:val="0"/>
      <w:marRight w:val="0"/>
      <w:marTop w:val="0"/>
      <w:marBottom w:val="0"/>
      <w:divBdr>
        <w:top w:val="none" w:sz="0" w:space="0" w:color="auto"/>
        <w:left w:val="none" w:sz="0" w:space="0" w:color="auto"/>
        <w:bottom w:val="none" w:sz="0" w:space="0" w:color="auto"/>
        <w:right w:val="none" w:sz="0" w:space="0" w:color="auto"/>
      </w:divBdr>
    </w:div>
    <w:div w:id="636180290">
      <w:marLeft w:val="0"/>
      <w:marRight w:val="0"/>
      <w:marTop w:val="0"/>
      <w:marBottom w:val="0"/>
      <w:divBdr>
        <w:top w:val="none" w:sz="0" w:space="0" w:color="auto"/>
        <w:left w:val="none" w:sz="0" w:space="0" w:color="auto"/>
        <w:bottom w:val="none" w:sz="0" w:space="0" w:color="auto"/>
        <w:right w:val="none" w:sz="0" w:space="0" w:color="auto"/>
      </w:divBdr>
    </w:div>
    <w:div w:id="636180291">
      <w:marLeft w:val="0"/>
      <w:marRight w:val="0"/>
      <w:marTop w:val="0"/>
      <w:marBottom w:val="0"/>
      <w:divBdr>
        <w:top w:val="none" w:sz="0" w:space="0" w:color="auto"/>
        <w:left w:val="none" w:sz="0" w:space="0" w:color="auto"/>
        <w:bottom w:val="none" w:sz="0" w:space="0" w:color="auto"/>
        <w:right w:val="none" w:sz="0" w:space="0" w:color="auto"/>
      </w:divBdr>
    </w:div>
    <w:div w:id="636180292">
      <w:marLeft w:val="0"/>
      <w:marRight w:val="0"/>
      <w:marTop w:val="0"/>
      <w:marBottom w:val="0"/>
      <w:divBdr>
        <w:top w:val="none" w:sz="0" w:space="0" w:color="auto"/>
        <w:left w:val="none" w:sz="0" w:space="0" w:color="auto"/>
        <w:bottom w:val="none" w:sz="0" w:space="0" w:color="auto"/>
        <w:right w:val="none" w:sz="0" w:space="0" w:color="auto"/>
      </w:divBdr>
    </w:div>
    <w:div w:id="636180293">
      <w:marLeft w:val="0"/>
      <w:marRight w:val="0"/>
      <w:marTop w:val="0"/>
      <w:marBottom w:val="0"/>
      <w:divBdr>
        <w:top w:val="none" w:sz="0" w:space="0" w:color="auto"/>
        <w:left w:val="none" w:sz="0" w:space="0" w:color="auto"/>
        <w:bottom w:val="none" w:sz="0" w:space="0" w:color="auto"/>
        <w:right w:val="none" w:sz="0" w:space="0" w:color="auto"/>
      </w:divBdr>
    </w:div>
    <w:div w:id="636180294">
      <w:marLeft w:val="0"/>
      <w:marRight w:val="0"/>
      <w:marTop w:val="0"/>
      <w:marBottom w:val="0"/>
      <w:divBdr>
        <w:top w:val="none" w:sz="0" w:space="0" w:color="auto"/>
        <w:left w:val="none" w:sz="0" w:space="0" w:color="auto"/>
        <w:bottom w:val="none" w:sz="0" w:space="0" w:color="auto"/>
        <w:right w:val="none" w:sz="0" w:space="0" w:color="auto"/>
      </w:divBdr>
    </w:div>
    <w:div w:id="636180295">
      <w:marLeft w:val="0"/>
      <w:marRight w:val="0"/>
      <w:marTop w:val="0"/>
      <w:marBottom w:val="0"/>
      <w:divBdr>
        <w:top w:val="none" w:sz="0" w:space="0" w:color="auto"/>
        <w:left w:val="none" w:sz="0" w:space="0" w:color="auto"/>
        <w:bottom w:val="none" w:sz="0" w:space="0" w:color="auto"/>
        <w:right w:val="none" w:sz="0" w:space="0" w:color="auto"/>
      </w:divBdr>
    </w:div>
    <w:div w:id="636180296">
      <w:marLeft w:val="0"/>
      <w:marRight w:val="0"/>
      <w:marTop w:val="0"/>
      <w:marBottom w:val="0"/>
      <w:divBdr>
        <w:top w:val="none" w:sz="0" w:space="0" w:color="auto"/>
        <w:left w:val="none" w:sz="0" w:space="0" w:color="auto"/>
        <w:bottom w:val="none" w:sz="0" w:space="0" w:color="auto"/>
        <w:right w:val="none" w:sz="0" w:space="0" w:color="auto"/>
      </w:divBdr>
    </w:div>
    <w:div w:id="636180297">
      <w:marLeft w:val="0"/>
      <w:marRight w:val="0"/>
      <w:marTop w:val="0"/>
      <w:marBottom w:val="0"/>
      <w:divBdr>
        <w:top w:val="none" w:sz="0" w:space="0" w:color="auto"/>
        <w:left w:val="none" w:sz="0" w:space="0" w:color="auto"/>
        <w:bottom w:val="none" w:sz="0" w:space="0" w:color="auto"/>
        <w:right w:val="none" w:sz="0" w:space="0" w:color="auto"/>
      </w:divBdr>
    </w:div>
    <w:div w:id="636180298">
      <w:marLeft w:val="0"/>
      <w:marRight w:val="0"/>
      <w:marTop w:val="0"/>
      <w:marBottom w:val="0"/>
      <w:divBdr>
        <w:top w:val="none" w:sz="0" w:space="0" w:color="auto"/>
        <w:left w:val="none" w:sz="0" w:space="0" w:color="auto"/>
        <w:bottom w:val="none" w:sz="0" w:space="0" w:color="auto"/>
        <w:right w:val="none" w:sz="0" w:space="0" w:color="auto"/>
      </w:divBdr>
    </w:div>
    <w:div w:id="636180299">
      <w:marLeft w:val="0"/>
      <w:marRight w:val="0"/>
      <w:marTop w:val="0"/>
      <w:marBottom w:val="0"/>
      <w:divBdr>
        <w:top w:val="none" w:sz="0" w:space="0" w:color="auto"/>
        <w:left w:val="none" w:sz="0" w:space="0" w:color="auto"/>
        <w:bottom w:val="none" w:sz="0" w:space="0" w:color="auto"/>
        <w:right w:val="none" w:sz="0" w:space="0" w:color="auto"/>
      </w:divBdr>
    </w:div>
    <w:div w:id="636180300">
      <w:marLeft w:val="0"/>
      <w:marRight w:val="0"/>
      <w:marTop w:val="0"/>
      <w:marBottom w:val="0"/>
      <w:divBdr>
        <w:top w:val="none" w:sz="0" w:space="0" w:color="auto"/>
        <w:left w:val="none" w:sz="0" w:space="0" w:color="auto"/>
        <w:bottom w:val="none" w:sz="0" w:space="0" w:color="auto"/>
        <w:right w:val="none" w:sz="0" w:space="0" w:color="auto"/>
      </w:divBdr>
    </w:div>
    <w:div w:id="636180301">
      <w:marLeft w:val="0"/>
      <w:marRight w:val="0"/>
      <w:marTop w:val="0"/>
      <w:marBottom w:val="0"/>
      <w:divBdr>
        <w:top w:val="none" w:sz="0" w:space="0" w:color="auto"/>
        <w:left w:val="none" w:sz="0" w:space="0" w:color="auto"/>
        <w:bottom w:val="none" w:sz="0" w:space="0" w:color="auto"/>
        <w:right w:val="none" w:sz="0" w:space="0" w:color="auto"/>
      </w:divBdr>
    </w:div>
    <w:div w:id="636180302">
      <w:marLeft w:val="0"/>
      <w:marRight w:val="0"/>
      <w:marTop w:val="0"/>
      <w:marBottom w:val="0"/>
      <w:divBdr>
        <w:top w:val="none" w:sz="0" w:space="0" w:color="auto"/>
        <w:left w:val="none" w:sz="0" w:space="0" w:color="auto"/>
        <w:bottom w:val="none" w:sz="0" w:space="0" w:color="auto"/>
        <w:right w:val="none" w:sz="0" w:space="0" w:color="auto"/>
      </w:divBdr>
    </w:div>
    <w:div w:id="636180303">
      <w:marLeft w:val="0"/>
      <w:marRight w:val="0"/>
      <w:marTop w:val="0"/>
      <w:marBottom w:val="0"/>
      <w:divBdr>
        <w:top w:val="none" w:sz="0" w:space="0" w:color="auto"/>
        <w:left w:val="none" w:sz="0" w:space="0" w:color="auto"/>
        <w:bottom w:val="none" w:sz="0" w:space="0" w:color="auto"/>
        <w:right w:val="none" w:sz="0" w:space="0" w:color="auto"/>
      </w:divBdr>
    </w:div>
    <w:div w:id="636180304">
      <w:marLeft w:val="0"/>
      <w:marRight w:val="0"/>
      <w:marTop w:val="0"/>
      <w:marBottom w:val="0"/>
      <w:divBdr>
        <w:top w:val="none" w:sz="0" w:space="0" w:color="auto"/>
        <w:left w:val="none" w:sz="0" w:space="0" w:color="auto"/>
        <w:bottom w:val="none" w:sz="0" w:space="0" w:color="auto"/>
        <w:right w:val="none" w:sz="0" w:space="0" w:color="auto"/>
      </w:divBdr>
    </w:div>
    <w:div w:id="636180305">
      <w:marLeft w:val="0"/>
      <w:marRight w:val="0"/>
      <w:marTop w:val="0"/>
      <w:marBottom w:val="0"/>
      <w:divBdr>
        <w:top w:val="none" w:sz="0" w:space="0" w:color="auto"/>
        <w:left w:val="none" w:sz="0" w:space="0" w:color="auto"/>
        <w:bottom w:val="none" w:sz="0" w:space="0" w:color="auto"/>
        <w:right w:val="none" w:sz="0" w:space="0" w:color="auto"/>
      </w:divBdr>
    </w:div>
    <w:div w:id="636180306">
      <w:marLeft w:val="0"/>
      <w:marRight w:val="0"/>
      <w:marTop w:val="0"/>
      <w:marBottom w:val="0"/>
      <w:divBdr>
        <w:top w:val="none" w:sz="0" w:space="0" w:color="auto"/>
        <w:left w:val="none" w:sz="0" w:space="0" w:color="auto"/>
        <w:bottom w:val="none" w:sz="0" w:space="0" w:color="auto"/>
        <w:right w:val="none" w:sz="0" w:space="0" w:color="auto"/>
      </w:divBdr>
    </w:div>
    <w:div w:id="636180307">
      <w:marLeft w:val="0"/>
      <w:marRight w:val="0"/>
      <w:marTop w:val="0"/>
      <w:marBottom w:val="0"/>
      <w:divBdr>
        <w:top w:val="none" w:sz="0" w:space="0" w:color="auto"/>
        <w:left w:val="none" w:sz="0" w:space="0" w:color="auto"/>
        <w:bottom w:val="none" w:sz="0" w:space="0" w:color="auto"/>
        <w:right w:val="none" w:sz="0" w:space="0" w:color="auto"/>
      </w:divBdr>
    </w:div>
    <w:div w:id="636180308">
      <w:marLeft w:val="0"/>
      <w:marRight w:val="0"/>
      <w:marTop w:val="0"/>
      <w:marBottom w:val="0"/>
      <w:divBdr>
        <w:top w:val="none" w:sz="0" w:space="0" w:color="auto"/>
        <w:left w:val="none" w:sz="0" w:space="0" w:color="auto"/>
        <w:bottom w:val="none" w:sz="0" w:space="0" w:color="auto"/>
        <w:right w:val="none" w:sz="0" w:space="0" w:color="auto"/>
      </w:divBdr>
    </w:div>
    <w:div w:id="636180309">
      <w:marLeft w:val="0"/>
      <w:marRight w:val="0"/>
      <w:marTop w:val="0"/>
      <w:marBottom w:val="0"/>
      <w:divBdr>
        <w:top w:val="none" w:sz="0" w:space="0" w:color="auto"/>
        <w:left w:val="none" w:sz="0" w:space="0" w:color="auto"/>
        <w:bottom w:val="none" w:sz="0" w:space="0" w:color="auto"/>
        <w:right w:val="none" w:sz="0" w:space="0" w:color="auto"/>
      </w:divBdr>
    </w:div>
    <w:div w:id="636180310">
      <w:marLeft w:val="0"/>
      <w:marRight w:val="0"/>
      <w:marTop w:val="0"/>
      <w:marBottom w:val="0"/>
      <w:divBdr>
        <w:top w:val="none" w:sz="0" w:space="0" w:color="auto"/>
        <w:left w:val="none" w:sz="0" w:space="0" w:color="auto"/>
        <w:bottom w:val="none" w:sz="0" w:space="0" w:color="auto"/>
        <w:right w:val="none" w:sz="0" w:space="0" w:color="auto"/>
      </w:divBdr>
    </w:div>
    <w:div w:id="636180311">
      <w:marLeft w:val="0"/>
      <w:marRight w:val="0"/>
      <w:marTop w:val="0"/>
      <w:marBottom w:val="0"/>
      <w:divBdr>
        <w:top w:val="none" w:sz="0" w:space="0" w:color="auto"/>
        <w:left w:val="none" w:sz="0" w:space="0" w:color="auto"/>
        <w:bottom w:val="none" w:sz="0" w:space="0" w:color="auto"/>
        <w:right w:val="none" w:sz="0" w:space="0" w:color="auto"/>
      </w:divBdr>
    </w:div>
    <w:div w:id="636180312">
      <w:marLeft w:val="0"/>
      <w:marRight w:val="0"/>
      <w:marTop w:val="0"/>
      <w:marBottom w:val="0"/>
      <w:divBdr>
        <w:top w:val="none" w:sz="0" w:space="0" w:color="auto"/>
        <w:left w:val="none" w:sz="0" w:space="0" w:color="auto"/>
        <w:bottom w:val="none" w:sz="0" w:space="0" w:color="auto"/>
        <w:right w:val="none" w:sz="0" w:space="0" w:color="auto"/>
      </w:divBdr>
    </w:div>
    <w:div w:id="636180313">
      <w:marLeft w:val="0"/>
      <w:marRight w:val="0"/>
      <w:marTop w:val="0"/>
      <w:marBottom w:val="0"/>
      <w:divBdr>
        <w:top w:val="none" w:sz="0" w:space="0" w:color="auto"/>
        <w:left w:val="none" w:sz="0" w:space="0" w:color="auto"/>
        <w:bottom w:val="none" w:sz="0" w:space="0" w:color="auto"/>
        <w:right w:val="none" w:sz="0" w:space="0" w:color="auto"/>
      </w:divBdr>
    </w:div>
    <w:div w:id="636180314">
      <w:marLeft w:val="0"/>
      <w:marRight w:val="0"/>
      <w:marTop w:val="0"/>
      <w:marBottom w:val="0"/>
      <w:divBdr>
        <w:top w:val="none" w:sz="0" w:space="0" w:color="auto"/>
        <w:left w:val="none" w:sz="0" w:space="0" w:color="auto"/>
        <w:bottom w:val="none" w:sz="0" w:space="0" w:color="auto"/>
        <w:right w:val="none" w:sz="0" w:space="0" w:color="auto"/>
      </w:divBdr>
    </w:div>
    <w:div w:id="636180315">
      <w:marLeft w:val="0"/>
      <w:marRight w:val="0"/>
      <w:marTop w:val="0"/>
      <w:marBottom w:val="0"/>
      <w:divBdr>
        <w:top w:val="none" w:sz="0" w:space="0" w:color="auto"/>
        <w:left w:val="none" w:sz="0" w:space="0" w:color="auto"/>
        <w:bottom w:val="none" w:sz="0" w:space="0" w:color="auto"/>
        <w:right w:val="none" w:sz="0" w:space="0" w:color="auto"/>
      </w:divBdr>
    </w:div>
    <w:div w:id="636180316">
      <w:marLeft w:val="0"/>
      <w:marRight w:val="0"/>
      <w:marTop w:val="0"/>
      <w:marBottom w:val="0"/>
      <w:divBdr>
        <w:top w:val="none" w:sz="0" w:space="0" w:color="auto"/>
        <w:left w:val="none" w:sz="0" w:space="0" w:color="auto"/>
        <w:bottom w:val="none" w:sz="0" w:space="0" w:color="auto"/>
        <w:right w:val="none" w:sz="0" w:space="0" w:color="auto"/>
      </w:divBdr>
    </w:div>
    <w:div w:id="636180317">
      <w:marLeft w:val="0"/>
      <w:marRight w:val="0"/>
      <w:marTop w:val="0"/>
      <w:marBottom w:val="0"/>
      <w:divBdr>
        <w:top w:val="none" w:sz="0" w:space="0" w:color="auto"/>
        <w:left w:val="none" w:sz="0" w:space="0" w:color="auto"/>
        <w:bottom w:val="none" w:sz="0" w:space="0" w:color="auto"/>
        <w:right w:val="none" w:sz="0" w:space="0" w:color="auto"/>
      </w:divBdr>
    </w:div>
    <w:div w:id="636180318">
      <w:marLeft w:val="0"/>
      <w:marRight w:val="0"/>
      <w:marTop w:val="0"/>
      <w:marBottom w:val="0"/>
      <w:divBdr>
        <w:top w:val="none" w:sz="0" w:space="0" w:color="auto"/>
        <w:left w:val="none" w:sz="0" w:space="0" w:color="auto"/>
        <w:bottom w:val="none" w:sz="0" w:space="0" w:color="auto"/>
        <w:right w:val="none" w:sz="0" w:space="0" w:color="auto"/>
      </w:divBdr>
    </w:div>
    <w:div w:id="636180319">
      <w:marLeft w:val="0"/>
      <w:marRight w:val="0"/>
      <w:marTop w:val="0"/>
      <w:marBottom w:val="0"/>
      <w:divBdr>
        <w:top w:val="none" w:sz="0" w:space="0" w:color="auto"/>
        <w:left w:val="none" w:sz="0" w:space="0" w:color="auto"/>
        <w:bottom w:val="none" w:sz="0" w:space="0" w:color="auto"/>
        <w:right w:val="none" w:sz="0" w:space="0" w:color="auto"/>
      </w:divBdr>
    </w:div>
    <w:div w:id="636180320">
      <w:marLeft w:val="0"/>
      <w:marRight w:val="0"/>
      <w:marTop w:val="0"/>
      <w:marBottom w:val="0"/>
      <w:divBdr>
        <w:top w:val="none" w:sz="0" w:space="0" w:color="auto"/>
        <w:left w:val="none" w:sz="0" w:space="0" w:color="auto"/>
        <w:bottom w:val="none" w:sz="0" w:space="0" w:color="auto"/>
        <w:right w:val="none" w:sz="0" w:space="0" w:color="auto"/>
      </w:divBdr>
    </w:div>
    <w:div w:id="636180321">
      <w:marLeft w:val="0"/>
      <w:marRight w:val="0"/>
      <w:marTop w:val="0"/>
      <w:marBottom w:val="0"/>
      <w:divBdr>
        <w:top w:val="none" w:sz="0" w:space="0" w:color="auto"/>
        <w:left w:val="none" w:sz="0" w:space="0" w:color="auto"/>
        <w:bottom w:val="none" w:sz="0" w:space="0" w:color="auto"/>
        <w:right w:val="none" w:sz="0" w:space="0" w:color="auto"/>
      </w:divBdr>
    </w:div>
    <w:div w:id="636180322">
      <w:marLeft w:val="0"/>
      <w:marRight w:val="0"/>
      <w:marTop w:val="0"/>
      <w:marBottom w:val="0"/>
      <w:divBdr>
        <w:top w:val="none" w:sz="0" w:space="0" w:color="auto"/>
        <w:left w:val="none" w:sz="0" w:space="0" w:color="auto"/>
        <w:bottom w:val="none" w:sz="0" w:space="0" w:color="auto"/>
        <w:right w:val="none" w:sz="0" w:space="0" w:color="auto"/>
      </w:divBdr>
    </w:div>
    <w:div w:id="636180323">
      <w:marLeft w:val="0"/>
      <w:marRight w:val="0"/>
      <w:marTop w:val="0"/>
      <w:marBottom w:val="0"/>
      <w:divBdr>
        <w:top w:val="none" w:sz="0" w:space="0" w:color="auto"/>
        <w:left w:val="none" w:sz="0" w:space="0" w:color="auto"/>
        <w:bottom w:val="none" w:sz="0" w:space="0" w:color="auto"/>
        <w:right w:val="none" w:sz="0" w:space="0" w:color="auto"/>
      </w:divBdr>
    </w:div>
    <w:div w:id="636180324">
      <w:marLeft w:val="0"/>
      <w:marRight w:val="0"/>
      <w:marTop w:val="0"/>
      <w:marBottom w:val="0"/>
      <w:divBdr>
        <w:top w:val="none" w:sz="0" w:space="0" w:color="auto"/>
        <w:left w:val="none" w:sz="0" w:space="0" w:color="auto"/>
        <w:bottom w:val="none" w:sz="0" w:space="0" w:color="auto"/>
        <w:right w:val="none" w:sz="0" w:space="0" w:color="auto"/>
      </w:divBdr>
    </w:div>
    <w:div w:id="636180325">
      <w:marLeft w:val="0"/>
      <w:marRight w:val="0"/>
      <w:marTop w:val="0"/>
      <w:marBottom w:val="0"/>
      <w:divBdr>
        <w:top w:val="none" w:sz="0" w:space="0" w:color="auto"/>
        <w:left w:val="none" w:sz="0" w:space="0" w:color="auto"/>
        <w:bottom w:val="none" w:sz="0" w:space="0" w:color="auto"/>
        <w:right w:val="none" w:sz="0" w:space="0" w:color="auto"/>
      </w:divBdr>
    </w:div>
    <w:div w:id="636180326">
      <w:marLeft w:val="0"/>
      <w:marRight w:val="0"/>
      <w:marTop w:val="0"/>
      <w:marBottom w:val="0"/>
      <w:divBdr>
        <w:top w:val="none" w:sz="0" w:space="0" w:color="auto"/>
        <w:left w:val="none" w:sz="0" w:space="0" w:color="auto"/>
        <w:bottom w:val="none" w:sz="0" w:space="0" w:color="auto"/>
        <w:right w:val="none" w:sz="0" w:space="0" w:color="auto"/>
      </w:divBdr>
    </w:div>
    <w:div w:id="636180327">
      <w:marLeft w:val="0"/>
      <w:marRight w:val="0"/>
      <w:marTop w:val="0"/>
      <w:marBottom w:val="0"/>
      <w:divBdr>
        <w:top w:val="none" w:sz="0" w:space="0" w:color="auto"/>
        <w:left w:val="none" w:sz="0" w:space="0" w:color="auto"/>
        <w:bottom w:val="none" w:sz="0" w:space="0" w:color="auto"/>
        <w:right w:val="none" w:sz="0" w:space="0" w:color="auto"/>
      </w:divBdr>
    </w:div>
    <w:div w:id="636180328">
      <w:marLeft w:val="0"/>
      <w:marRight w:val="0"/>
      <w:marTop w:val="0"/>
      <w:marBottom w:val="0"/>
      <w:divBdr>
        <w:top w:val="none" w:sz="0" w:space="0" w:color="auto"/>
        <w:left w:val="none" w:sz="0" w:space="0" w:color="auto"/>
        <w:bottom w:val="none" w:sz="0" w:space="0" w:color="auto"/>
        <w:right w:val="none" w:sz="0" w:space="0" w:color="auto"/>
      </w:divBdr>
    </w:div>
    <w:div w:id="636180329">
      <w:marLeft w:val="0"/>
      <w:marRight w:val="0"/>
      <w:marTop w:val="0"/>
      <w:marBottom w:val="0"/>
      <w:divBdr>
        <w:top w:val="none" w:sz="0" w:space="0" w:color="auto"/>
        <w:left w:val="none" w:sz="0" w:space="0" w:color="auto"/>
        <w:bottom w:val="none" w:sz="0" w:space="0" w:color="auto"/>
        <w:right w:val="none" w:sz="0" w:space="0" w:color="auto"/>
      </w:divBdr>
    </w:div>
    <w:div w:id="636180330">
      <w:marLeft w:val="0"/>
      <w:marRight w:val="0"/>
      <w:marTop w:val="0"/>
      <w:marBottom w:val="0"/>
      <w:divBdr>
        <w:top w:val="none" w:sz="0" w:space="0" w:color="auto"/>
        <w:left w:val="none" w:sz="0" w:space="0" w:color="auto"/>
        <w:bottom w:val="none" w:sz="0" w:space="0" w:color="auto"/>
        <w:right w:val="none" w:sz="0" w:space="0" w:color="auto"/>
      </w:divBdr>
    </w:div>
    <w:div w:id="636180331">
      <w:marLeft w:val="0"/>
      <w:marRight w:val="0"/>
      <w:marTop w:val="0"/>
      <w:marBottom w:val="0"/>
      <w:divBdr>
        <w:top w:val="none" w:sz="0" w:space="0" w:color="auto"/>
        <w:left w:val="none" w:sz="0" w:space="0" w:color="auto"/>
        <w:bottom w:val="none" w:sz="0" w:space="0" w:color="auto"/>
        <w:right w:val="none" w:sz="0" w:space="0" w:color="auto"/>
      </w:divBdr>
    </w:div>
    <w:div w:id="636180332">
      <w:marLeft w:val="0"/>
      <w:marRight w:val="0"/>
      <w:marTop w:val="0"/>
      <w:marBottom w:val="0"/>
      <w:divBdr>
        <w:top w:val="none" w:sz="0" w:space="0" w:color="auto"/>
        <w:left w:val="none" w:sz="0" w:space="0" w:color="auto"/>
        <w:bottom w:val="none" w:sz="0" w:space="0" w:color="auto"/>
        <w:right w:val="none" w:sz="0" w:space="0" w:color="auto"/>
      </w:divBdr>
    </w:div>
    <w:div w:id="636180333">
      <w:marLeft w:val="0"/>
      <w:marRight w:val="0"/>
      <w:marTop w:val="0"/>
      <w:marBottom w:val="0"/>
      <w:divBdr>
        <w:top w:val="none" w:sz="0" w:space="0" w:color="auto"/>
        <w:left w:val="none" w:sz="0" w:space="0" w:color="auto"/>
        <w:bottom w:val="none" w:sz="0" w:space="0" w:color="auto"/>
        <w:right w:val="none" w:sz="0" w:space="0" w:color="auto"/>
      </w:divBdr>
    </w:div>
    <w:div w:id="636180334">
      <w:marLeft w:val="0"/>
      <w:marRight w:val="0"/>
      <w:marTop w:val="0"/>
      <w:marBottom w:val="0"/>
      <w:divBdr>
        <w:top w:val="none" w:sz="0" w:space="0" w:color="auto"/>
        <w:left w:val="none" w:sz="0" w:space="0" w:color="auto"/>
        <w:bottom w:val="none" w:sz="0" w:space="0" w:color="auto"/>
        <w:right w:val="none" w:sz="0" w:space="0" w:color="auto"/>
      </w:divBdr>
    </w:div>
    <w:div w:id="636180335">
      <w:marLeft w:val="0"/>
      <w:marRight w:val="0"/>
      <w:marTop w:val="0"/>
      <w:marBottom w:val="0"/>
      <w:divBdr>
        <w:top w:val="none" w:sz="0" w:space="0" w:color="auto"/>
        <w:left w:val="none" w:sz="0" w:space="0" w:color="auto"/>
        <w:bottom w:val="none" w:sz="0" w:space="0" w:color="auto"/>
        <w:right w:val="none" w:sz="0" w:space="0" w:color="auto"/>
      </w:divBdr>
    </w:div>
    <w:div w:id="636180336">
      <w:marLeft w:val="0"/>
      <w:marRight w:val="0"/>
      <w:marTop w:val="0"/>
      <w:marBottom w:val="0"/>
      <w:divBdr>
        <w:top w:val="none" w:sz="0" w:space="0" w:color="auto"/>
        <w:left w:val="none" w:sz="0" w:space="0" w:color="auto"/>
        <w:bottom w:val="none" w:sz="0" w:space="0" w:color="auto"/>
        <w:right w:val="none" w:sz="0" w:space="0" w:color="auto"/>
      </w:divBdr>
    </w:div>
    <w:div w:id="636180337">
      <w:marLeft w:val="0"/>
      <w:marRight w:val="0"/>
      <w:marTop w:val="0"/>
      <w:marBottom w:val="0"/>
      <w:divBdr>
        <w:top w:val="none" w:sz="0" w:space="0" w:color="auto"/>
        <w:left w:val="none" w:sz="0" w:space="0" w:color="auto"/>
        <w:bottom w:val="none" w:sz="0" w:space="0" w:color="auto"/>
        <w:right w:val="none" w:sz="0" w:space="0" w:color="auto"/>
      </w:divBdr>
    </w:div>
    <w:div w:id="636180338">
      <w:marLeft w:val="0"/>
      <w:marRight w:val="0"/>
      <w:marTop w:val="0"/>
      <w:marBottom w:val="0"/>
      <w:divBdr>
        <w:top w:val="none" w:sz="0" w:space="0" w:color="auto"/>
        <w:left w:val="none" w:sz="0" w:space="0" w:color="auto"/>
        <w:bottom w:val="none" w:sz="0" w:space="0" w:color="auto"/>
        <w:right w:val="none" w:sz="0" w:space="0" w:color="auto"/>
      </w:divBdr>
    </w:div>
    <w:div w:id="636180339">
      <w:marLeft w:val="0"/>
      <w:marRight w:val="0"/>
      <w:marTop w:val="0"/>
      <w:marBottom w:val="0"/>
      <w:divBdr>
        <w:top w:val="none" w:sz="0" w:space="0" w:color="auto"/>
        <w:left w:val="none" w:sz="0" w:space="0" w:color="auto"/>
        <w:bottom w:val="none" w:sz="0" w:space="0" w:color="auto"/>
        <w:right w:val="none" w:sz="0" w:space="0" w:color="auto"/>
      </w:divBdr>
    </w:div>
    <w:div w:id="636180340">
      <w:marLeft w:val="0"/>
      <w:marRight w:val="0"/>
      <w:marTop w:val="0"/>
      <w:marBottom w:val="0"/>
      <w:divBdr>
        <w:top w:val="none" w:sz="0" w:space="0" w:color="auto"/>
        <w:left w:val="none" w:sz="0" w:space="0" w:color="auto"/>
        <w:bottom w:val="none" w:sz="0" w:space="0" w:color="auto"/>
        <w:right w:val="none" w:sz="0" w:space="0" w:color="auto"/>
      </w:divBdr>
    </w:div>
    <w:div w:id="636180341">
      <w:marLeft w:val="0"/>
      <w:marRight w:val="0"/>
      <w:marTop w:val="0"/>
      <w:marBottom w:val="0"/>
      <w:divBdr>
        <w:top w:val="none" w:sz="0" w:space="0" w:color="auto"/>
        <w:left w:val="none" w:sz="0" w:space="0" w:color="auto"/>
        <w:bottom w:val="none" w:sz="0" w:space="0" w:color="auto"/>
        <w:right w:val="none" w:sz="0" w:space="0" w:color="auto"/>
      </w:divBdr>
    </w:div>
    <w:div w:id="636180342">
      <w:marLeft w:val="0"/>
      <w:marRight w:val="0"/>
      <w:marTop w:val="0"/>
      <w:marBottom w:val="0"/>
      <w:divBdr>
        <w:top w:val="none" w:sz="0" w:space="0" w:color="auto"/>
        <w:left w:val="none" w:sz="0" w:space="0" w:color="auto"/>
        <w:bottom w:val="none" w:sz="0" w:space="0" w:color="auto"/>
        <w:right w:val="none" w:sz="0" w:space="0" w:color="auto"/>
      </w:divBdr>
    </w:div>
    <w:div w:id="636180343">
      <w:marLeft w:val="0"/>
      <w:marRight w:val="0"/>
      <w:marTop w:val="0"/>
      <w:marBottom w:val="0"/>
      <w:divBdr>
        <w:top w:val="none" w:sz="0" w:space="0" w:color="auto"/>
        <w:left w:val="none" w:sz="0" w:space="0" w:color="auto"/>
        <w:bottom w:val="none" w:sz="0" w:space="0" w:color="auto"/>
        <w:right w:val="none" w:sz="0" w:space="0" w:color="auto"/>
      </w:divBdr>
    </w:div>
    <w:div w:id="636180344">
      <w:marLeft w:val="0"/>
      <w:marRight w:val="0"/>
      <w:marTop w:val="0"/>
      <w:marBottom w:val="0"/>
      <w:divBdr>
        <w:top w:val="none" w:sz="0" w:space="0" w:color="auto"/>
        <w:left w:val="none" w:sz="0" w:space="0" w:color="auto"/>
        <w:bottom w:val="none" w:sz="0" w:space="0" w:color="auto"/>
        <w:right w:val="none" w:sz="0" w:space="0" w:color="auto"/>
      </w:divBdr>
    </w:div>
    <w:div w:id="636180345">
      <w:marLeft w:val="0"/>
      <w:marRight w:val="0"/>
      <w:marTop w:val="0"/>
      <w:marBottom w:val="0"/>
      <w:divBdr>
        <w:top w:val="none" w:sz="0" w:space="0" w:color="auto"/>
        <w:left w:val="none" w:sz="0" w:space="0" w:color="auto"/>
        <w:bottom w:val="none" w:sz="0" w:space="0" w:color="auto"/>
        <w:right w:val="none" w:sz="0" w:space="0" w:color="auto"/>
      </w:divBdr>
    </w:div>
    <w:div w:id="636180346">
      <w:marLeft w:val="0"/>
      <w:marRight w:val="0"/>
      <w:marTop w:val="0"/>
      <w:marBottom w:val="0"/>
      <w:divBdr>
        <w:top w:val="none" w:sz="0" w:space="0" w:color="auto"/>
        <w:left w:val="none" w:sz="0" w:space="0" w:color="auto"/>
        <w:bottom w:val="none" w:sz="0" w:space="0" w:color="auto"/>
        <w:right w:val="none" w:sz="0" w:space="0" w:color="auto"/>
      </w:divBdr>
    </w:div>
    <w:div w:id="636180347">
      <w:marLeft w:val="0"/>
      <w:marRight w:val="0"/>
      <w:marTop w:val="0"/>
      <w:marBottom w:val="0"/>
      <w:divBdr>
        <w:top w:val="none" w:sz="0" w:space="0" w:color="auto"/>
        <w:left w:val="none" w:sz="0" w:space="0" w:color="auto"/>
        <w:bottom w:val="none" w:sz="0" w:space="0" w:color="auto"/>
        <w:right w:val="none" w:sz="0" w:space="0" w:color="auto"/>
      </w:divBdr>
    </w:div>
    <w:div w:id="636180348">
      <w:marLeft w:val="0"/>
      <w:marRight w:val="0"/>
      <w:marTop w:val="0"/>
      <w:marBottom w:val="0"/>
      <w:divBdr>
        <w:top w:val="none" w:sz="0" w:space="0" w:color="auto"/>
        <w:left w:val="none" w:sz="0" w:space="0" w:color="auto"/>
        <w:bottom w:val="none" w:sz="0" w:space="0" w:color="auto"/>
        <w:right w:val="none" w:sz="0" w:space="0" w:color="auto"/>
      </w:divBdr>
    </w:div>
    <w:div w:id="636180349">
      <w:marLeft w:val="0"/>
      <w:marRight w:val="0"/>
      <w:marTop w:val="0"/>
      <w:marBottom w:val="0"/>
      <w:divBdr>
        <w:top w:val="none" w:sz="0" w:space="0" w:color="auto"/>
        <w:left w:val="none" w:sz="0" w:space="0" w:color="auto"/>
        <w:bottom w:val="none" w:sz="0" w:space="0" w:color="auto"/>
        <w:right w:val="none" w:sz="0" w:space="0" w:color="auto"/>
      </w:divBdr>
    </w:div>
    <w:div w:id="636180350">
      <w:marLeft w:val="0"/>
      <w:marRight w:val="0"/>
      <w:marTop w:val="0"/>
      <w:marBottom w:val="0"/>
      <w:divBdr>
        <w:top w:val="none" w:sz="0" w:space="0" w:color="auto"/>
        <w:left w:val="none" w:sz="0" w:space="0" w:color="auto"/>
        <w:bottom w:val="none" w:sz="0" w:space="0" w:color="auto"/>
        <w:right w:val="none" w:sz="0" w:space="0" w:color="auto"/>
      </w:divBdr>
    </w:div>
    <w:div w:id="636180351">
      <w:marLeft w:val="0"/>
      <w:marRight w:val="0"/>
      <w:marTop w:val="0"/>
      <w:marBottom w:val="0"/>
      <w:divBdr>
        <w:top w:val="none" w:sz="0" w:space="0" w:color="auto"/>
        <w:left w:val="none" w:sz="0" w:space="0" w:color="auto"/>
        <w:bottom w:val="none" w:sz="0" w:space="0" w:color="auto"/>
        <w:right w:val="none" w:sz="0" w:space="0" w:color="auto"/>
      </w:divBdr>
    </w:div>
    <w:div w:id="636180352">
      <w:marLeft w:val="0"/>
      <w:marRight w:val="0"/>
      <w:marTop w:val="0"/>
      <w:marBottom w:val="0"/>
      <w:divBdr>
        <w:top w:val="none" w:sz="0" w:space="0" w:color="auto"/>
        <w:left w:val="none" w:sz="0" w:space="0" w:color="auto"/>
        <w:bottom w:val="none" w:sz="0" w:space="0" w:color="auto"/>
        <w:right w:val="none" w:sz="0" w:space="0" w:color="auto"/>
      </w:divBdr>
    </w:div>
    <w:div w:id="636180353">
      <w:marLeft w:val="0"/>
      <w:marRight w:val="0"/>
      <w:marTop w:val="0"/>
      <w:marBottom w:val="0"/>
      <w:divBdr>
        <w:top w:val="none" w:sz="0" w:space="0" w:color="auto"/>
        <w:left w:val="none" w:sz="0" w:space="0" w:color="auto"/>
        <w:bottom w:val="none" w:sz="0" w:space="0" w:color="auto"/>
        <w:right w:val="none" w:sz="0" w:space="0" w:color="auto"/>
      </w:divBdr>
    </w:div>
    <w:div w:id="636180354">
      <w:marLeft w:val="0"/>
      <w:marRight w:val="0"/>
      <w:marTop w:val="0"/>
      <w:marBottom w:val="0"/>
      <w:divBdr>
        <w:top w:val="none" w:sz="0" w:space="0" w:color="auto"/>
        <w:left w:val="none" w:sz="0" w:space="0" w:color="auto"/>
        <w:bottom w:val="none" w:sz="0" w:space="0" w:color="auto"/>
        <w:right w:val="none" w:sz="0" w:space="0" w:color="auto"/>
      </w:divBdr>
    </w:div>
    <w:div w:id="636180355">
      <w:marLeft w:val="0"/>
      <w:marRight w:val="0"/>
      <w:marTop w:val="0"/>
      <w:marBottom w:val="0"/>
      <w:divBdr>
        <w:top w:val="none" w:sz="0" w:space="0" w:color="auto"/>
        <w:left w:val="none" w:sz="0" w:space="0" w:color="auto"/>
        <w:bottom w:val="none" w:sz="0" w:space="0" w:color="auto"/>
        <w:right w:val="none" w:sz="0" w:space="0" w:color="auto"/>
      </w:divBdr>
    </w:div>
    <w:div w:id="636180356">
      <w:marLeft w:val="0"/>
      <w:marRight w:val="0"/>
      <w:marTop w:val="0"/>
      <w:marBottom w:val="0"/>
      <w:divBdr>
        <w:top w:val="none" w:sz="0" w:space="0" w:color="auto"/>
        <w:left w:val="none" w:sz="0" w:space="0" w:color="auto"/>
        <w:bottom w:val="none" w:sz="0" w:space="0" w:color="auto"/>
        <w:right w:val="none" w:sz="0" w:space="0" w:color="auto"/>
      </w:divBdr>
    </w:div>
    <w:div w:id="636180357">
      <w:marLeft w:val="0"/>
      <w:marRight w:val="0"/>
      <w:marTop w:val="0"/>
      <w:marBottom w:val="0"/>
      <w:divBdr>
        <w:top w:val="none" w:sz="0" w:space="0" w:color="auto"/>
        <w:left w:val="none" w:sz="0" w:space="0" w:color="auto"/>
        <w:bottom w:val="none" w:sz="0" w:space="0" w:color="auto"/>
        <w:right w:val="none" w:sz="0" w:space="0" w:color="auto"/>
      </w:divBdr>
    </w:div>
    <w:div w:id="636180358">
      <w:marLeft w:val="0"/>
      <w:marRight w:val="0"/>
      <w:marTop w:val="0"/>
      <w:marBottom w:val="0"/>
      <w:divBdr>
        <w:top w:val="none" w:sz="0" w:space="0" w:color="auto"/>
        <w:left w:val="none" w:sz="0" w:space="0" w:color="auto"/>
        <w:bottom w:val="none" w:sz="0" w:space="0" w:color="auto"/>
        <w:right w:val="none" w:sz="0" w:space="0" w:color="auto"/>
      </w:divBdr>
    </w:div>
    <w:div w:id="636180359">
      <w:marLeft w:val="0"/>
      <w:marRight w:val="0"/>
      <w:marTop w:val="0"/>
      <w:marBottom w:val="0"/>
      <w:divBdr>
        <w:top w:val="none" w:sz="0" w:space="0" w:color="auto"/>
        <w:left w:val="none" w:sz="0" w:space="0" w:color="auto"/>
        <w:bottom w:val="none" w:sz="0" w:space="0" w:color="auto"/>
        <w:right w:val="none" w:sz="0" w:space="0" w:color="auto"/>
      </w:divBdr>
    </w:div>
    <w:div w:id="636180360">
      <w:marLeft w:val="0"/>
      <w:marRight w:val="0"/>
      <w:marTop w:val="0"/>
      <w:marBottom w:val="0"/>
      <w:divBdr>
        <w:top w:val="none" w:sz="0" w:space="0" w:color="auto"/>
        <w:left w:val="none" w:sz="0" w:space="0" w:color="auto"/>
        <w:bottom w:val="none" w:sz="0" w:space="0" w:color="auto"/>
        <w:right w:val="none" w:sz="0" w:space="0" w:color="auto"/>
      </w:divBdr>
    </w:div>
    <w:div w:id="636180361">
      <w:marLeft w:val="0"/>
      <w:marRight w:val="0"/>
      <w:marTop w:val="0"/>
      <w:marBottom w:val="0"/>
      <w:divBdr>
        <w:top w:val="none" w:sz="0" w:space="0" w:color="auto"/>
        <w:left w:val="none" w:sz="0" w:space="0" w:color="auto"/>
        <w:bottom w:val="none" w:sz="0" w:space="0" w:color="auto"/>
        <w:right w:val="none" w:sz="0" w:space="0" w:color="auto"/>
      </w:divBdr>
    </w:div>
    <w:div w:id="636180362">
      <w:marLeft w:val="0"/>
      <w:marRight w:val="0"/>
      <w:marTop w:val="0"/>
      <w:marBottom w:val="0"/>
      <w:divBdr>
        <w:top w:val="none" w:sz="0" w:space="0" w:color="auto"/>
        <w:left w:val="none" w:sz="0" w:space="0" w:color="auto"/>
        <w:bottom w:val="none" w:sz="0" w:space="0" w:color="auto"/>
        <w:right w:val="none" w:sz="0" w:space="0" w:color="auto"/>
      </w:divBdr>
    </w:div>
    <w:div w:id="636180363">
      <w:marLeft w:val="0"/>
      <w:marRight w:val="0"/>
      <w:marTop w:val="0"/>
      <w:marBottom w:val="0"/>
      <w:divBdr>
        <w:top w:val="none" w:sz="0" w:space="0" w:color="auto"/>
        <w:left w:val="none" w:sz="0" w:space="0" w:color="auto"/>
        <w:bottom w:val="none" w:sz="0" w:space="0" w:color="auto"/>
        <w:right w:val="none" w:sz="0" w:space="0" w:color="auto"/>
      </w:divBdr>
    </w:div>
    <w:div w:id="636180364">
      <w:marLeft w:val="0"/>
      <w:marRight w:val="0"/>
      <w:marTop w:val="0"/>
      <w:marBottom w:val="0"/>
      <w:divBdr>
        <w:top w:val="none" w:sz="0" w:space="0" w:color="auto"/>
        <w:left w:val="none" w:sz="0" w:space="0" w:color="auto"/>
        <w:bottom w:val="none" w:sz="0" w:space="0" w:color="auto"/>
        <w:right w:val="none" w:sz="0" w:space="0" w:color="auto"/>
      </w:divBdr>
    </w:div>
    <w:div w:id="636180365">
      <w:marLeft w:val="0"/>
      <w:marRight w:val="0"/>
      <w:marTop w:val="0"/>
      <w:marBottom w:val="0"/>
      <w:divBdr>
        <w:top w:val="none" w:sz="0" w:space="0" w:color="auto"/>
        <w:left w:val="none" w:sz="0" w:space="0" w:color="auto"/>
        <w:bottom w:val="none" w:sz="0" w:space="0" w:color="auto"/>
        <w:right w:val="none" w:sz="0" w:space="0" w:color="auto"/>
      </w:divBdr>
    </w:div>
    <w:div w:id="636180366">
      <w:marLeft w:val="0"/>
      <w:marRight w:val="0"/>
      <w:marTop w:val="0"/>
      <w:marBottom w:val="0"/>
      <w:divBdr>
        <w:top w:val="none" w:sz="0" w:space="0" w:color="auto"/>
        <w:left w:val="none" w:sz="0" w:space="0" w:color="auto"/>
        <w:bottom w:val="none" w:sz="0" w:space="0" w:color="auto"/>
        <w:right w:val="none" w:sz="0" w:space="0" w:color="auto"/>
      </w:divBdr>
    </w:div>
    <w:div w:id="636180367">
      <w:marLeft w:val="0"/>
      <w:marRight w:val="0"/>
      <w:marTop w:val="0"/>
      <w:marBottom w:val="0"/>
      <w:divBdr>
        <w:top w:val="none" w:sz="0" w:space="0" w:color="auto"/>
        <w:left w:val="none" w:sz="0" w:space="0" w:color="auto"/>
        <w:bottom w:val="none" w:sz="0" w:space="0" w:color="auto"/>
        <w:right w:val="none" w:sz="0" w:space="0" w:color="auto"/>
      </w:divBdr>
    </w:div>
    <w:div w:id="636180368">
      <w:marLeft w:val="0"/>
      <w:marRight w:val="0"/>
      <w:marTop w:val="0"/>
      <w:marBottom w:val="0"/>
      <w:divBdr>
        <w:top w:val="none" w:sz="0" w:space="0" w:color="auto"/>
        <w:left w:val="none" w:sz="0" w:space="0" w:color="auto"/>
        <w:bottom w:val="none" w:sz="0" w:space="0" w:color="auto"/>
        <w:right w:val="none" w:sz="0" w:space="0" w:color="auto"/>
      </w:divBdr>
    </w:div>
    <w:div w:id="636180369">
      <w:marLeft w:val="0"/>
      <w:marRight w:val="0"/>
      <w:marTop w:val="0"/>
      <w:marBottom w:val="0"/>
      <w:divBdr>
        <w:top w:val="none" w:sz="0" w:space="0" w:color="auto"/>
        <w:left w:val="none" w:sz="0" w:space="0" w:color="auto"/>
        <w:bottom w:val="none" w:sz="0" w:space="0" w:color="auto"/>
        <w:right w:val="none" w:sz="0" w:space="0" w:color="auto"/>
      </w:divBdr>
    </w:div>
    <w:div w:id="636180370">
      <w:marLeft w:val="0"/>
      <w:marRight w:val="0"/>
      <w:marTop w:val="0"/>
      <w:marBottom w:val="0"/>
      <w:divBdr>
        <w:top w:val="none" w:sz="0" w:space="0" w:color="auto"/>
        <w:left w:val="none" w:sz="0" w:space="0" w:color="auto"/>
        <w:bottom w:val="none" w:sz="0" w:space="0" w:color="auto"/>
        <w:right w:val="none" w:sz="0" w:space="0" w:color="auto"/>
      </w:divBdr>
    </w:div>
    <w:div w:id="636180371">
      <w:marLeft w:val="0"/>
      <w:marRight w:val="0"/>
      <w:marTop w:val="0"/>
      <w:marBottom w:val="0"/>
      <w:divBdr>
        <w:top w:val="none" w:sz="0" w:space="0" w:color="auto"/>
        <w:left w:val="none" w:sz="0" w:space="0" w:color="auto"/>
        <w:bottom w:val="none" w:sz="0" w:space="0" w:color="auto"/>
        <w:right w:val="none" w:sz="0" w:space="0" w:color="auto"/>
      </w:divBdr>
    </w:div>
    <w:div w:id="636180372">
      <w:marLeft w:val="0"/>
      <w:marRight w:val="0"/>
      <w:marTop w:val="0"/>
      <w:marBottom w:val="0"/>
      <w:divBdr>
        <w:top w:val="none" w:sz="0" w:space="0" w:color="auto"/>
        <w:left w:val="none" w:sz="0" w:space="0" w:color="auto"/>
        <w:bottom w:val="none" w:sz="0" w:space="0" w:color="auto"/>
        <w:right w:val="none" w:sz="0" w:space="0" w:color="auto"/>
      </w:divBdr>
    </w:div>
    <w:div w:id="636180373">
      <w:marLeft w:val="0"/>
      <w:marRight w:val="0"/>
      <w:marTop w:val="0"/>
      <w:marBottom w:val="0"/>
      <w:divBdr>
        <w:top w:val="none" w:sz="0" w:space="0" w:color="auto"/>
        <w:left w:val="none" w:sz="0" w:space="0" w:color="auto"/>
        <w:bottom w:val="none" w:sz="0" w:space="0" w:color="auto"/>
        <w:right w:val="none" w:sz="0" w:space="0" w:color="auto"/>
      </w:divBdr>
    </w:div>
    <w:div w:id="636180374">
      <w:marLeft w:val="0"/>
      <w:marRight w:val="0"/>
      <w:marTop w:val="0"/>
      <w:marBottom w:val="0"/>
      <w:divBdr>
        <w:top w:val="none" w:sz="0" w:space="0" w:color="auto"/>
        <w:left w:val="none" w:sz="0" w:space="0" w:color="auto"/>
        <w:bottom w:val="none" w:sz="0" w:space="0" w:color="auto"/>
        <w:right w:val="none" w:sz="0" w:space="0" w:color="auto"/>
      </w:divBdr>
    </w:div>
    <w:div w:id="636180375">
      <w:marLeft w:val="0"/>
      <w:marRight w:val="0"/>
      <w:marTop w:val="0"/>
      <w:marBottom w:val="0"/>
      <w:divBdr>
        <w:top w:val="none" w:sz="0" w:space="0" w:color="auto"/>
        <w:left w:val="none" w:sz="0" w:space="0" w:color="auto"/>
        <w:bottom w:val="none" w:sz="0" w:space="0" w:color="auto"/>
        <w:right w:val="none" w:sz="0" w:space="0" w:color="auto"/>
      </w:divBdr>
    </w:div>
    <w:div w:id="636180376">
      <w:marLeft w:val="0"/>
      <w:marRight w:val="0"/>
      <w:marTop w:val="0"/>
      <w:marBottom w:val="0"/>
      <w:divBdr>
        <w:top w:val="none" w:sz="0" w:space="0" w:color="auto"/>
        <w:left w:val="none" w:sz="0" w:space="0" w:color="auto"/>
        <w:bottom w:val="none" w:sz="0" w:space="0" w:color="auto"/>
        <w:right w:val="none" w:sz="0" w:space="0" w:color="auto"/>
      </w:divBdr>
    </w:div>
    <w:div w:id="636180377">
      <w:marLeft w:val="0"/>
      <w:marRight w:val="0"/>
      <w:marTop w:val="0"/>
      <w:marBottom w:val="0"/>
      <w:divBdr>
        <w:top w:val="none" w:sz="0" w:space="0" w:color="auto"/>
        <w:left w:val="none" w:sz="0" w:space="0" w:color="auto"/>
        <w:bottom w:val="none" w:sz="0" w:space="0" w:color="auto"/>
        <w:right w:val="none" w:sz="0" w:space="0" w:color="auto"/>
      </w:divBdr>
    </w:div>
    <w:div w:id="636180378">
      <w:marLeft w:val="0"/>
      <w:marRight w:val="0"/>
      <w:marTop w:val="0"/>
      <w:marBottom w:val="0"/>
      <w:divBdr>
        <w:top w:val="none" w:sz="0" w:space="0" w:color="auto"/>
        <w:left w:val="none" w:sz="0" w:space="0" w:color="auto"/>
        <w:bottom w:val="none" w:sz="0" w:space="0" w:color="auto"/>
        <w:right w:val="none" w:sz="0" w:space="0" w:color="auto"/>
      </w:divBdr>
    </w:div>
    <w:div w:id="636180379">
      <w:marLeft w:val="0"/>
      <w:marRight w:val="0"/>
      <w:marTop w:val="0"/>
      <w:marBottom w:val="0"/>
      <w:divBdr>
        <w:top w:val="none" w:sz="0" w:space="0" w:color="auto"/>
        <w:left w:val="none" w:sz="0" w:space="0" w:color="auto"/>
        <w:bottom w:val="none" w:sz="0" w:space="0" w:color="auto"/>
        <w:right w:val="none" w:sz="0" w:space="0" w:color="auto"/>
      </w:divBdr>
    </w:div>
    <w:div w:id="636180380">
      <w:marLeft w:val="0"/>
      <w:marRight w:val="0"/>
      <w:marTop w:val="0"/>
      <w:marBottom w:val="0"/>
      <w:divBdr>
        <w:top w:val="none" w:sz="0" w:space="0" w:color="auto"/>
        <w:left w:val="none" w:sz="0" w:space="0" w:color="auto"/>
        <w:bottom w:val="none" w:sz="0" w:space="0" w:color="auto"/>
        <w:right w:val="none" w:sz="0" w:space="0" w:color="auto"/>
      </w:divBdr>
    </w:div>
    <w:div w:id="636180381">
      <w:marLeft w:val="0"/>
      <w:marRight w:val="0"/>
      <w:marTop w:val="0"/>
      <w:marBottom w:val="0"/>
      <w:divBdr>
        <w:top w:val="none" w:sz="0" w:space="0" w:color="auto"/>
        <w:left w:val="none" w:sz="0" w:space="0" w:color="auto"/>
        <w:bottom w:val="none" w:sz="0" w:space="0" w:color="auto"/>
        <w:right w:val="none" w:sz="0" w:space="0" w:color="auto"/>
      </w:divBdr>
    </w:div>
    <w:div w:id="636180382">
      <w:marLeft w:val="0"/>
      <w:marRight w:val="0"/>
      <w:marTop w:val="0"/>
      <w:marBottom w:val="0"/>
      <w:divBdr>
        <w:top w:val="none" w:sz="0" w:space="0" w:color="auto"/>
        <w:left w:val="none" w:sz="0" w:space="0" w:color="auto"/>
        <w:bottom w:val="none" w:sz="0" w:space="0" w:color="auto"/>
        <w:right w:val="none" w:sz="0" w:space="0" w:color="auto"/>
      </w:divBdr>
    </w:div>
    <w:div w:id="636180383">
      <w:marLeft w:val="0"/>
      <w:marRight w:val="0"/>
      <w:marTop w:val="0"/>
      <w:marBottom w:val="0"/>
      <w:divBdr>
        <w:top w:val="none" w:sz="0" w:space="0" w:color="auto"/>
        <w:left w:val="none" w:sz="0" w:space="0" w:color="auto"/>
        <w:bottom w:val="none" w:sz="0" w:space="0" w:color="auto"/>
        <w:right w:val="none" w:sz="0" w:space="0" w:color="auto"/>
      </w:divBdr>
    </w:div>
    <w:div w:id="636180384">
      <w:marLeft w:val="0"/>
      <w:marRight w:val="0"/>
      <w:marTop w:val="0"/>
      <w:marBottom w:val="0"/>
      <w:divBdr>
        <w:top w:val="none" w:sz="0" w:space="0" w:color="auto"/>
        <w:left w:val="none" w:sz="0" w:space="0" w:color="auto"/>
        <w:bottom w:val="none" w:sz="0" w:space="0" w:color="auto"/>
        <w:right w:val="none" w:sz="0" w:space="0" w:color="auto"/>
      </w:divBdr>
    </w:div>
    <w:div w:id="636180385">
      <w:marLeft w:val="0"/>
      <w:marRight w:val="0"/>
      <w:marTop w:val="0"/>
      <w:marBottom w:val="0"/>
      <w:divBdr>
        <w:top w:val="none" w:sz="0" w:space="0" w:color="auto"/>
        <w:left w:val="none" w:sz="0" w:space="0" w:color="auto"/>
        <w:bottom w:val="none" w:sz="0" w:space="0" w:color="auto"/>
        <w:right w:val="none" w:sz="0" w:space="0" w:color="auto"/>
      </w:divBdr>
    </w:div>
    <w:div w:id="636180386">
      <w:marLeft w:val="0"/>
      <w:marRight w:val="0"/>
      <w:marTop w:val="0"/>
      <w:marBottom w:val="0"/>
      <w:divBdr>
        <w:top w:val="none" w:sz="0" w:space="0" w:color="auto"/>
        <w:left w:val="none" w:sz="0" w:space="0" w:color="auto"/>
        <w:bottom w:val="none" w:sz="0" w:space="0" w:color="auto"/>
        <w:right w:val="none" w:sz="0" w:space="0" w:color="auto"/>
      </w:divBdr>
    </w:div>
    <w:div w:id="636180387">
      <w:marLeft w:val="0"/>
      <w:marRight w:val="0"/>
      <w:marTop w:val="0"/>
      <w:marBottom w:val="0"/>
      <w:divBdr>
        <w:top w:val="none" w:sz="0" w:space="0" w:color="auto"/>
        <w:left w:val="none" w:sz="0" w:space="0" w:color="auto"/>
        <w:bottom w:val="none" w:sz="0" w:space="0" w:color="auto"/>
        <w:right w:val="none" w:sz="0" w:space="0" w:color="auto"/>
      </w:divBdr>
    </w:div>
    <w:div w:id="636180388">
      <w:marLeft w:val="0"/>
      <w:marRight w:val="0"/>
      <w:marTop w:val="0"/>
      <w:marBottom w:val="0"/>
      <w:divBdr>
        <w:top w:val="none" w:sz="0" w:space="0" w:color="auto"/>
        <w:left w:val="none" w:sz="0" w:space="0" w:color="auto"/>
        <w:bottom w:val="none" w:sz="0" w:space="0" w:color="auto"/>
        <w:right w:val="none" w:sz="0" w:space="0" w:color="auto"/>
      </w:divBdr>
    </w:div>
    <w:div w:id="636180389">
      <w:marLeft w:val="0"/>
      <w:marRight w:val="0"/>
      <w:marTop w:val="0"/>
      <w:marBottom w:val="0"/>
      <w:divBdr>
        <w:top w:val="none" w:sz="0" w:space="0" w:color="auto"/>
        <w:left w:val="none" w:sz="0" w:space="0" w:color="auto"/>
        <w:bottom w:val="none" w:sz="0" w:space="0" w:color="auto"/>
        <w:right w:val="none" w:sz="0" w:space="0" w:color="auto"/>
      </w:divBdr>
    </w:div>
    <w:div w:id="636180390">
      <w:marLeft w:val="0"/>
      <w:marRight w:val="0"/>
      <w:marTop w:val="0"/>
      <w:marBottom w:val="0"/>
      <w:divBdr>
        <w:top w:val="none" w:sz="0" w:space="0" w:color="auto"/>
        <w:left w:val="none" w:sz="0" w:space="0" w:color="auto"/>
        <w:bottom w:val="none" w:sz="0" w:space="0" w:color="auto"/>
        <w:right w:val="none" w:sz="0" w:space="0" w:color="auto"/>
      </w:divBdr>
    </w:div>
    <w:div w:id="636180391">
      <w:marLeft w:val="0"/>
      <w:marRight w:val="0"/>
      <w:marTop w:val="0"/>
      <w:marBottom w:val="0"/>
      <w:divBdr>
        <w:top w:val="none" w:sz="0" w:space="0" w:color="auto"/>
        <w:left w:val="none" w:sz="0" w:space="0" w:color="auto"/>
        <w:bottom w:val="none" w:sz="0" w:space="0" w:color="auto"/>
        <w:right w:val="none" w:sz="0" w:space="0" w:color="auto"/>
      </w:divBdr>
    </w:div>
    <w:div w:id="636180392">
      <w:marLeft w:val="0"/>
      <w:marRight w:val="0"/>
      <w:marTop w:val="0"/>
      <w:marBottom w:val="0"/>
      <w:divBdr>
        <w:top w:val="none" w:sz="0" w:space="0" w:color="auto"/>
        <w:left w:val="none" w:sz="0" w:space="0" w:color="auto"/>
        <w:bottom w:val="none" w:sz="0" w:space="0" w:color="auto"/>
        <w:right w:val="none" w:sz="0" w:space="0" w:color="auto"/>
      </w:divBdr>
    </w:div>
    <w:div w:id="636180393">
      <w:marLeft w:val="0"/>
      <w:marRight w:val="0"/>
      <w:marTop w:val="0"/>
      <w:marBottom w:val="0"/>
      <w:divBdr>
        <w:top w:val="none" w:sz="0" w:space="0" w:color="auto"/>
        <w:left w:val="none" w:sz="0" w:space="0" w:color="auto"/>
        <w:bottom w:val="none" w:sz="0" w:space="0" w:color="auto"/>
        <w:right w:val="none" w:sz="0" w:space="0" w:color="auto"/>
      </w:divBdr>
    </w:div>
    <w:div w:id="636180394">
      <w:marLeft w:val="0"/>
      <w:marRight w:val="0"/>
      <w:marTop w:val="0"/>
      <w:marBottom w:val="0"/>
      <w:divBdr>
        <w:top w:val="none" w:sz="0" w:space="0" w:color="auto"/>
        <w:left w:val="none" w:sz="0" w:space="0" w:color="auto"/>
        <w:bottom w:val="none" w:sz="0" w:space="0" w:color="auto"/>
        <w:right w:val="none" w:sz="0" w:space="0" w:color="auto"/>
      </w:divBdr>
    </w:div>
    <w:div w:id="636180395">
      <w:marLeft w:val="0"/>
      <w:marRight w:val="0"/>
      <w:marTop w:val="0"/>
      <w:marBottom w:val="0"/>
      <w:divBdr>
        <w:top w:val="none" w:sz="0" w:space="0" w:color="auto"/>
        <w:left w:val="none" w:sz="0" w:space="0" w:color="auto"/>
        <w:bottom w:val="none" w:sz="0" w:space="0" w:color="auto"/>
        <w:right w:val="none" w:sz="0" w:space="0" w:color="auto"/>
      </w:divBdr>
    </w:div>
    <w:div w:id="636180396">
      <w:marLeft w:val="0"/>
      <w:marRight w:val="0"/>
      <w:marTop w:val="0"/>
      <w:marBottom w:val="0"/>
      <w:divBdr>
        <w:top w:val="none" w:sz="0" w:space="0" w:color="auto"/>
        <w:left w:val="none" w:sz="0" w:space="0" w:color="auto"/>
        <w:bottom w:val="none" w:sz="0" w:space="0" w:color="auto"/>
        <w:right w:val="none" w:sz="0" w:space="0" w:color="auto"/>
      </w:divBdr>
    </w:div>
    <w:div w:id="636180397">
      <w:marLeft w:val="0"/>
      <w:marRight w:val="0"/>
      <w:marTop w:val="0"/>
      <w:marBottom w:val="0"/>
      <w:divBdr>
        <w:top w:val="none" w:sz="0" w:space="0" w:color="auto"/>
        <w:left w:val="none" w:sz="0" w:space="0" w:color="auto"/>
        <w:bottom w:val="none" w:sz="0" w:space="0" w:color="auto"/>
        <w:right w:val="none" w:sz="0" w:space="0" w:color="auto"/>
      </w:divBdr>
    </w:div>
    <w:div w:id="636180398">
      <w:marLeft w:val="0"/>
      <w:marRight w:val="0"/>
      <w:marTop w:val="0"/>
      <w:marBottom w:val="0"/>
      <w:divBdr>
        <w:top w:val="none" w:sz="0" w:space="0" w:color="auto"/>
        <w:left w:val="none" w:sz="0" w:space="0" w:color="auto"/>
        <w:bottom w:val="none" w:sz="0" w:space="0" w:color="auto"/>
        <w:right w:val="none" w:sz="0" w:space="0" w:color="auto"/>
      </w:divBdr>
    </w:div>
    <w:div w:id="636180399">
      <w:marLeft w:val="0"/>
      <w:marRight w:val="0"/>
      <w:marTop w:val="0"/>
      <w:marBottom w:val="0"/>
      <w:divBdr>
        <w:top w:val="none" w:sz="0" w:space="0" w:color="auto"/>
        <w:left w:val="none" w:sz="0" w:space="0" w:color="auto"/>
        <w:bottom w:val="none" w:sz="0" w:space="0" w:color="auto"/>
        <w:right w:val="none" w:sz="0" w:space="0" w:color="auto"/>
      </w:divBdr>
    </w:div>
    <w:div w:id="636180400">
      <w:marLeft w:val="0"/>
      <w:marRight w:val="0"/>
      <w:marTop w:val="0"/>
      <w:marBottom w:val="0"/>
      <w:divBdr>
        <w:top w:val="none" w:sz="0" w:space="0" w:color="auto"/>
        <w:left w:val="none" w:sz="0" w:space="0" w:color="auto"/>
        <w:bottom w:val="none" w:sz="0" w:space="0" w:color="auto"/>
        <w:right w:val="none" w:sz="0" w:space="0" w:color="auto"/>
      </w:divBdr>
    </w:div>
    <w:div w:id="636180401">
      <w:marLeft w:val="0"/>
      <w:marRight w:val="0"/>
      <w:marTop w:val="0"/>
      <w:marBottom w:val="0"/>
      <w:divBdr>
        <w:top w:val="none" w:sz="0" w:space="0" w:color="auto"/>
        <w:left w:val="none" w:sz="0" w:space="0" w:color="auto"/>
        <w:bottom w:val="none" w:sz="0" w:space="0" w:color="auto"/>
        <w:right w:val="none" w:sz="0" w:space="0" w:color="auto"/>
      </w:divBdr>
    </w:div>
    <w:div w:id="636180402">
      <w:marLeft w:val="0"/>
      <w:marRight w:val="0"/>
      <w:marTop w:val="0"/>
      <w:marBottom w:val="0"/>
      <w:divBdr>
        <w:top w:val="none" w:sz="0" w:space="0" w:color="auto"/>
        <w:left w:val="none" w:sz="0" w:space="0" w:color="auto"/>
        <w:bottom w:val="none" w:sz="0" w:space="0" w:color="auto"/>
        <w:right w:val="none" w:sz="0" w:space="0" w:color="auto"/>
      </w:divBdr>
    </w:div>
    <w:div w:id="636180403">
      <w:marLeft w:val="0"/>
      <w:marRight w:val="0"/>
      <w:marTop w:val="0"/>
      <w:marBottom w:val="0"/>
      <w:divBdr>
        <w:top w:val="none" w:sz="0" w:space="0" w:color="auto"/>
        <w:left w:val="none" w:sz="0" w:space="0" w:color="auto"/>
        <w:bottom w:val="none" w:sz="0" w:space="0" w:color="auto"/>
        <w:right w:val="none" w:sz="0" w:space="0" w:color="auto"/>
      </w:divBdr>
    </w:div>
    <w:div w:id="636180404">
      <w:marLeft w:val="0"/>
      <w:marRight w:val="0"/>
      <w:marTop w:val="0"/>
      <w:marBottom w:val="0"/>
      <w:divBdr>
        <w:top w:val="none" w:sz="0" w:space="0" w:color="auto"/>
        <w:left w:val="none" w:sz="0" w:space="0" w:color="auto"/>
        <w:bottom w:val="none" w:sz="0" w:space="0" w:color="auto"/>
        <w:right w:val="none" w:sz="0" w:space="0" w:color="auto"/>
      </w:divBdr>
    </w:div>
    <w:div w:id="636180405">
      <w:marLeft w:val="0"/>
      <w:marRight w:val="0"/>
      <w:marTop w:val="0"/>
      <w:marBottom w:val="0"/>
      <w:divBdr>
        <w:top w:val="none" w:sz="0" w:space="0" w:color="auto"/>
        <w:left w:val="none" w:sz="0" w:space="0" w:color="auto"/>
        <w:bottom w:val="none" w:sz="0" w:space="0" w:color="auto"/>
        <w:right w:val="none" w:sz="0" w:space="0" w:color="auto"/>
      </w:divBdr>
    </w:div>
    <w:div w:id="636180406">
      <w:marLeft w:val="0"/>
      <w:marRight w:val="0"/>
      <w:marTop w:val="0"/>
      <w:marBottom w:val="0"/>
      <w:divBdr>
        <w:top w:val="none" w:sz="0" w:space="0" w:color="auto"/>
        <w:left w:val="none" w:sz="0" w:space="0" w:color="auto"/>
        <w:bottom w:val="none" w:sz="0" w:space="0" w:color="auto"/>
        <w:right w:val="none" w:sz="0" w:space="0" w:color="auto"/>
      </w:divBdr>
    </w:div>
    <w:div w:id="636180407">
      <w:marLeft w:val="0"/>
      <w:marRight w:val="0"/>
      <w:marTop w:val="0"/>
      <w:marBottom w:val="0"/>
      <w:divBdr>
        <w:top w:val="none" w:sz="0" w:space="0" w:color="auto"/>
        <w:left w:val="none" w:sz="0" w:space="0" w:color="auto"/>
        <w:bottom w:val="none" w:sz="0" w:space="0" w:color="auto"/>
        <w:right w:val="none" w:sz="0" w:space="0" w:color="auto"/>
      </w:divBdr>
    </w:div>
    <w:div w:id="636180408">
      <w:marLeft w:val="0"/>
      <w:marRight w:val="0"/>
      <w:marTop w:val="0"/>
      <w:marBottom w:val="0"/>
      <w:divBdr>
        <w:top w:val="none" w:sz="0" w:space="0" w:color="auto"/>
        <w:left w:val="none" w:sz="0" w:space="0" w:color="auto"/>
        <w:bottom w:val="none" w:sz="0" w:space="0" w:color="auto"/>
        <w:right w:val="none" w:sz="0" w:space="0" w:color="auto"/>
      </w:divBdr>
    </w:div>
    <w:div w:id="636180409">
      <w:marLeft w:val="0"/>
      <w:marRight w:val="0"/>
      <w:marTop w:val="0"/>
      <w:marBottom w:val="0"/>
      <w:divBdr>
        <w:top w:val="none" w:sz="0" w:space="0" w:color="auto"/>
        <w:left w:val="none" w:sz="0" w:space="0" w:color="auto"/>
        <w:bottom w:val="none" w:sz="0" w:space="0" w:color="auto"/>
        <w:right w:val="none" w:sz="0" w:space="0" w:color="auto"/>
      </w:divBdr>
    </w:div>
    <w:div w:id="636180410">
      <w:marLeft w:val="0"/>
      <w:marRight w:val="0"/>
      <w:marTop w:val="0"/>
      <w:marBottom w:val="0"/>
      <w:divBdr>
        <w:top w:val="none" w:sz="0" w:space="0" w:color="auto"/>
        <w:left w:val="none" w:sz="0" w:space="0" w:color="auto"/>
        <w:bottom w:val="none" w:sz="0" w:space="0" w:color="auto"/>
        <w:right w:val="none" w:sz="0" w:space="0" w:color="auto"/>
      </w:divBdr>
    </w:div>
    <w:div w:id="636180411">
      <w:marLeft w:val="0"/>
      <w:marRight w:val="0"/>
      <w:marTop w:val="0"/>
      <w:marBottom w:val="0"/>
      <w:divBdr>
        <w:top w:val="none" w:sz="0" w:space="0" w:color="auto"/>
        <w:left w:val="none" w:sz="0" w:space="0" w:color="auto"/>
        <w:bottom w:val="none" w:sz="0" w:space="0" w:color="auto"/>
        <w:right w:val="none" w:sz="0" w:space="0" w:color="auto"/>
      </w:divBdr>
    </w:div>
    <w:div w:id="636180412">
      <w:marLeft w:val="0"/>
      <w:marRight w:val="0"/>
      <w:marTop w:val="0"/>
      <w:marBottom w:val="0"/>
      <w:divBdr>
        <w:top w:val="none" w:sz="0" w:space="0" w:color="auto"/>
        <w:left w:val="none" w:sz="0" w:space="0" w:color="auto"/>
        <w:bottom w:val="none" w:sz="0" w:space="0" w:color="auto"/>
        <w:right w:val="none" w:sz="0" w:space="0" w:color="auto"/>
      </w:divBdr>
    </w:div>
    <w:div w:id="636180413">
      <w:marLeft w:val="0"/>
      <w:marRight w:val="0"/>
      <w:marTop w:val="0"/>
      <w:marBottom w:val="0"/>
      <w:divBdr>
        <w:top w:val="none" w:sz="0" w:space="0" w:color="auto"/>
        <w:left w:val="none" w:sz="0" w:space="0" w:color="auto"/>
        <w:bottom w:val="none" w:sz="0" w:space="0" w:color="auto"/>
        <w:right w:val="none" w:sz="0" w:space="0" w:color="auto"/>
      </w:divBdr>
    </w:div>
    <w:div w:id="636180414">
      <w:marLeft w:val="0"/>
      <w:marRight w:val="0"/>
      <w:marTop w:val="0"/>
      <w:marBottom w:val="0"/>
      <w:divBdr>
        <w:top w:val="none" w:sz="0" w:space="0" w:color="auto"/>
        <w:left w:val="none" w:sz="0" w:space="0" w:color="auto"/>
        <w:bottom w:val="none" w:sz="0" w:space="0" w:color="auto"/>
        <w:right w:val="none" w:sz="0" w:space="0" w:color="auto"/>
      </w:divBdr>
    </w:div>
    <w:div w:id="636180415">
      <w:marLeft w:val="0"/>
      <w:marRight w:val="0"/>
      <w:marTop w:val="0"/>
      <w:marBottom w:val="0"/>
      <w:divBdr>
        <w:top w:val="none" w:sz="0" w:space="0" w:color="auto"/>
        <w:left w:val="none" w:sz="0" w:space="0" w:color="auto"/>
        <w:bottom w:val="none" w:sz="0" w:space="0" w:color="auto"/>
        <w:right w:val="none" w:sz="0" w:space="0" w:color="auto"/>
      </w:divBdr>
    </w:div>
    <w:div w:id="636180416">
      <w:marLeft w:val="0"/>
      <w:marRight w:val="0"/>
      <w:marTop w:val="0"/>
      <w:marBottom w:val="0"/>
      <w:divBdr>
        <w:top w:val="none" w:sz="0" w:space="0" w:color="auto"/>
        <w:left w:val="none" w:sz="0" w:space="0" w:color="auto"/>
        <w:bottom w:val="none" w:sz="0" w:space="0" w:color="auto"/>
        <w:right w:val="none" w:sz="0" w:space="0" w:color="auto"/>
      </w:divBdr>
    </w:div>
    <w:div w:id="636180417">
      <w:marLeft w:val="0"/>
      <w:marRight w:val="0"/>
      <w:marTop w:val="0"/>
      <w:marBottom w:val="0"/>
      <w:divBdr>
        <w:top w:val="none" w:sz="0" w:space="0" w:color="auto"/>
        <w:left w:val="none" w:sz="0" w:space="0" w:color="auto"/>
        <w:bottom w:val="none" w:sz="0" w:space="0" w:color="auto"/>
        <w:right w:val="none" w:sz="0" w:space="0" w:color="auto"/>
      </w:divBdr>
    </w:div>
    <w:div w:id="636180418">
      <w:marLeft w:val="0"/>
      <w:marRight w:val="0"/>
      <w:marTop w:val="0"/>
      <w:marBottom w:val="0"/>
      <w:divBdr>
        <w:top w:val="none" w:sz="0" w:space="0" w:color="auto"/>
        <w:left w:val="none" w:sz="0" w:space="0" w:color="auto"/>
        <w:bottom w:val="none" w:sz="0" w:space="0" w:color="auto"/>
        <w:right w:val="none" w:sz="0" w:space="0" w:color="auto"/>
      </w:divBdr>
    </w:div>
    <w:div w:id="636180419">
      <w:marLeft w:val="0"/>
      <w:marRight w:val="0"/>
      <w:marTop w:val="0"/>
      <w:marBottom w:val="0"/>
      <w:divBdr>
        <w:top w:val="none" w:sz="0" w:space="0" w:color="auto"/>
        <w:left w:val="none" w:sz="0" w:space="0" w:color="auto"/>
        <w:bottom w:val="none" w:sz="0" w:space="0" w:color="auto"/>
        <w:right w:val="none" w:sz="0" w:space="0" w:color="auto"/>
      </w:divBdr>
    </w:div>
    <w:div w:id="636180420">
      <w:marLeft w:val="0"/>
      <w:marRight w:val="0"/>
      <w:marTop w:val="0"/>
      <w:marBottom w:val="0"/>
      <w:divBdr>
        <w:top w:val="none" w:sz="0" w:space="0" w:color="auto"/>
        <w:left w:val="none" w:sz="0" w:space="0" w:color="auto"/>
        <w:bottom w:val="none" w:sz="0" w:space="0" w:color="auto"/>
        <w:right w:val="none" w:sz="0" w:space="0" w:color="auto"/>
      </w:divBdr>
    </w:div>
    <w:div w:id="636180421">
      <w:marLeft w:val="0"/>
      <w:marRight w:val="0"/>
      <w:marTop w:val="0"/>
      <w:marBottom w:val="0"/>
      <w:divBdr>
        <w:top w:val="none" w:sz="0" w:space="0" w:color="auto"/>
        <w:left w:val="none" w:sz="0" w:space="0" w:color="auto"/>
        <w:bottom w:val="none" w:sz="0" w:space="0" w:color="auto"/>
        <w:right w:val="none" w:sz="0" w:space="0" w:color="auto"/>
      </w:divBdr>
    </w:div>
    <w:div w:id="636180422">
      <w:marLeft w:val="0"/>
      <w:marRight w:val="0"/>
      <w:marTop w:val="0"/>
      <w:marBottom w:val="0"/>
      <w:divBdr>
        <w:top w:val="none" w:sz="0" w:space="0" w:color="auto"/>
        <w:left w:val="none" w:sz="0" w:space="0" w:color="auto"/>
        <w:bottom w:val="none" w:sz="0" w:space="0" w:color="auto"/>
        <w:right w:val="none" w:sz="0" w:space="0" w:color="auto"/>
      </w:divBdr>
    </w:div>
    <w:div w:id="636180423">
      <w:marLeft w:val="0"/>
      <w:marRight w:val="0"/>
      <w:marTop w:val="0"/>
      <w:marBottom w:val="0"/>
      <w:divBdr>
        <w:top w:val="none" w:sz="0" w:space="0" w:color="auto"/>
        <w:left w:val="none" w:sz="0" w:space="0" w:color="auto"/>
        <w:bottom w:val="none" w:sz="0" w:space="0" w:color="auto"/>
        <w:right w:val="none" w:sz="0" w:space="0" w:color="auto"/>
      </w:divBdr>
    </w:div>
    <w:div w:id="636180424">
      <w:marLeft w:val="0"/>
      <w:marRight w:val="0"/>
      <w:marTop w:val="0"/>
      <w:marBottom w:val="0"/>
      <w:divBdr>
        <w:top w:val="none" w:sz="0" w:space="0" w:color="auto"/>
        <w:left w:val="none" w:sz="0" w:space="0" w:color="auto"/>
        <w:bottom w:val="none" w:sz="0" w:space="0" w:color="auto"/>
        <w:right w:val="none" w:sz="0" w:space="0" w:color="auto"/>
      </w:divBdr>
    </w:div>
    <w:div w:id="636180425">
      <w:marLeft w:val="0"/>
      <w:marRight w:val="0"/>
      <w:marTop w:val="0"/>
      <w:marBottom w:val="0"/>
      <w:divBdr>
        <w:top w:val="none" w:sz="0" w:space="0" w:color="auto"/>
        <w:left w:val="none" w:sz="0" w:space="0" w:color="auto"/>
        <w:bottom w:val="none" w:sz="0" w:space="0" w:color="auto"/>
        <w:right w:val="none" w:sz="0" w:space="0" w:color="auto"/>
      </w:divBdr>
    </w:div>
    <w:div w:id="636180426">
      <w:marLeft w:val="0"/>
      <w:marRight w:val="0"/>
      <w:marTop w:val="0"/>
      <w:marBottom w:val="0"/>
      <w:divBdr>
        <w:top w:val="none" w:sz="0" w:space="0" w:color="auto"/>
        <w:left w:val="none" w:sz="0" w:space="0" w:color="auto"/>
        <w:bottom w:val="none" w:sz="0" w:space="0" w:color="auto"/>
        <w:right w:val="none" w:sz="0" w:space="0" w:color="auto"/>
      </w:divBdr>
    </w:div>
    <w:div w:id="636180427">
      <w:marLeft w:val="0"/>
      <w:marRight w:val="0"/>
      <w:marTop w:val="0"/>
      <w:marBottom w:val="0"/>
      <w:divBdr>
        <w:top w:val="none" w:sz="0" w:space="0" w:color="auto"/>
        <w:left w:val="none" w:sz="0" w:space="0" w:color="auto"/>
        <w:bottom w:val="none" w:sz="0" w:space="0" w:color="auto"/>
        <w:right w:val="none" w:sz="0" w:space="0" w:color="auto"/>
      </w:divBdr>
    </w:div>
    <w:div w:id="636180428">
      <w:marLeft w:val="0"/>
      <w:marRight w:val="0"/>
      <w:marTop w:val="0"/>
      <w:marBottom w:val="0"/>
      <w:divBdr>
        <w:top w:val="none" w:sz="0" w:space="0" w:color="auto"/>
        <w:left w:val="none" w:sz="0" w:space="0" w:color="auto"/>
        <w:bottom w:val="none" w:sz="0" w:space="0" w:color="auto"/>
        <w:right w:val="none" w:sz="0" w:space="0" w:color="auto"/>
      </w:divBdr>
    </w:div>
    <w:div w:id="636180429">
      <w:marLeft w:val="0"/>
      <w:marRight w:val="0"/>
      <w:marTop w:val="0"/>
      <w:marBottom w:val="0"/>
      <w:divBdr>
        <w:top w:val="none" w:sz="0" w:space="0" w:color="auto"/>
        <w:left w:val="none" w:sz="0" w:space="0" w:color="auto"/>
        <w:bottom w:val="none" w:sz="0" w:space="0" w:color="auto"/>
        <w:right w:val="none" w:sz="0" w:space="0" w:color="auto"/>
      </w:divBdr>
    </w:div>
    <w:div w:id="636180430">
      <w:marLeft w:val="0"/>
      <w:marRight w:val="0"/>
      <w:marTop w:val="0"/>
      <w:marBottom w:val="0"/>
      <w:divBdr>
        <w:top w:val="none" w:sz="0" w:space="0" w:color="auto"/>
        <w:left w:val="none" w:sz="0" w:space="0" w:color="auto"/>
        <w:bottom w:val="none" w:sz="0" w:space="0" w:color="auto"/>
        <w:right w:val="none" w:sz="0" w:space="0" w:color="auto"/>
      </w:divBdr>
    </w:div>
    <w:div w:id="636180431">
      <w:marLeft w:val="0"/>
      <w:marRight w:val="0"/>
      <w:marTop w:val="0"/>
      <w:marBottom w:val="0"/>
      <w:divBdr>
        <w:top w:val="none" w:sz="0" w:space="0" w:color="auto"/>
        <w:left w:val="none" w:sz="0" w:space="0" w:color="auto"/>
        <w:bottom w:val="none" w:sz="0" w:space="0" w:color="auto"/>
        <w:right w:val="none" w:sz="0" w:space="0" w:color="auto"/>
      </w:divBdr>
    </w:div>
    <w:div w:id="636180432">
      <w:marLeft w:val="0"/>
      <w:marRight w:val="0"/>
      <w:marTop w:val="0"/>
      <w:marBottom w:val="0"/>
      <w:divBdr>
        <w:top w:val="none" w:sz="0" w:space="0" w:color="auto"/>
        <w:left w:val="none" w:sz="0" w:space="0" w:color="auto"/>
        <w:bottom w:val="none" w:sz="0" w:space="0" w:color="auto"/>
        <w:right w:val="none" w:sz="0" w:space="0" w:color="auto"/>
      </w:divBdr>
    </w:div>
    <w:div w:id="636180433">
      <w:marLeft w:val="0"/>
      <w:marRight w:val="0"/>
      <w:marTop w:val="0"/>
      <w:marBottom w:val="0"/>
      <w:divBdr>
        <w:top w:val="none" w:sz="0" w:space="0" w:color="auto"/>
        <w:left w:val="none" w:sz="0" w:space="0" w:color="auto"/>
        <w:bottom w:val="none" w:sz="0" w:space="0" w:color="auto"/>
        <w:right w:val="none" w:sz="0" w:space="0" w:color="auto"/>
      </w:divBdr>
    </w:div>
    <w:div w:id="636180434">
      <w:marLeft w:val="0"/>
      <w:marRight w:val="0"/>
      <w:marTop w:val="0"/>
      <w:marBottom w:val="0"/>
      <w:divBdr>
        <w:top w:val="none" w:sz="0" w:space="0" w:color="auto"/>
        <w:left w:val="none" w:sz="0" w:space="0" w:color="auto"/>
        <w:bottom w:val="none" w:sz="0" w:space="0" w:color="auto"/>
        <w:right w:val="none" w:sz="0" w:space="0" w:color="auto"/>
      </w:divBdr>
    </w:div>
    <w:div w:id="636180435">
      <w:marLeft w:val="0"/>
      <w:marRight w:val="0"/>
      <w:marTop w:val="0"/>
      <w:marBottom w:val="0"/>
      <w:divBdr>
        <w:top w:val="none" w:sz="0" w:space="0" w:color="auto"/>
        <w:left w:val="none" w:sz="0" w:space="0" w:color="auto"/>
        <w:bottom w:val="none" w:sz="0" w:space="0" w:color="auto"/>
        <w:right w:val="none" w:sz="0" w:space="0" w:color="auto"/>
      </w:divBdr>
    </w:div>
    <w:div w:id="636180436">
      <w:marLeft w:val="0"/>
      <w:marRight w:val="0"/>
      <w:marTop w:val="0"/>
      <w:marBottom w:val="0"/>
      <w:divBdr>
        <w:top w:val="none" w:sz="0" w:space="0" w:color="auto"/>
        <w:left w:val="none" w:sz="0" w:space="0" w:color="auto"/>
        <w:bottom w:val="none" w:sz="0" w:space="0" w:color="auto"/>
        <w:right w:val="none" w:sz="0" w:space="0" w:color="auto"/>
      </w:divBdr>
    </w:div>
    <w:div w:id="636180437">
      <w:marLeft w:val="0"/>
      <w:marRight w:val="0"/>
      <w:marTop w:val="0"/>
      <w:marBottom w:val="0"/>
      <w:divBdr>
        <w:top w:val="none" w:sz="0" w:space="0" w:color="auto"/>
        <w:left w:val="none" w:sz="0" w:space="0" w:color="auto"/>
        <w:bottom w:val="none" w:sz="0" w:space="0" w:color="auto"/>
        <w:right w:val="none" w:sz="0" w:space="0" w:color="auto"/>
      </w:divBdr>
    </w:div>
    <w:div w:id="636180438">
      <w:marLeft w:val="0"/>
      <w:marRight w:val="0"/>
      <w:marTop w:val="0"/>
      <w:marBottom w:val="0"/>
      <w:divBdr>
        <w:top w:val="none" w:sz="0" w:space="0" w:color="auto"/>
        <w:left w:val="none" w:sz="0" w:space="0" w:color="auto"/>
        <w:bottom w:val="none" w:sz="0" w:space="0" w:color="auto"/>
        <w:right w:val="none" w:sz="0" w:space="0" w:color="auto"/>
      </w:divBdr>
    </w:div>
    <w:div w:id="636180439">
      <w:marLeft w:val="0"/>
      <w:marRight w:val="0"/>
      <w:marTop w:val="0"/>
      <w:marBottom w:val="0"/>
      <w:divBdr>
        <w:top w:val="none" w:sz="0" w:space="0" w:color="auto"/>
        <w:left w:val="none" w:sz="0" w:space="0" w:color="auto"/>
        <w:bottom w:val="none" w:sz="0" w:space="0" w:color="auto"/>
        <w:right w:val="none" w:sz="0" w:space="0" w:color="auto"/>
      </w:divBdr>
    </w:div>
    <w:div w:id="636180440">
      <w:marLeft w:val="0"/>
      <w:marRight w:val="0"/>
      <w:marTop w:val="0"/>
      <w:marBottom w:val="0"/>
      <w:divBdr>
        <w:top w:val="none" w:sz="0" w:space="0" w:color="auto"/>
        <w:left w:val="none" w:sz="0" w:space="0" w:color="auto"/>
        <w:bottom w:val="none" w:sz="0" w:space="0" w:color="auto"/>
        <w:right w:val="none" w:sz="0" w:space="0" w:color="auto"/>
      </w:divBdr>
    </w:div>
    <w:div w:id="636180441">
      <w:marLeft w:val="0"/>
      <w:marRight w:val="0"/>
      <w:marTop w:val="0"/>
      <w:marBottom w:val="0"/>
      <w:divBdr>
        <w:top w:val="none" w:sz="0" w:space="0" w:color="auto"/>
        <w:left w:val="none" w:sz="0" w:space="0" w:color="auto"/>
        <w:bottom w:val="none" w:sz="0" w:space="0" w:color="auto"/>
        <w:right w:val="none" w:sz="0" w:space="0" w:color="auto"/>
      </w:divBdr>
    </w:div>
    <w:div w:id="636180442">
      <w:marLeft w:val="0"/>
      <w:marRight w:val="0"/>
      <w:marTop w:val="0"/>
      <w:marBottom w:val="0"/>
      <w:divBdr>
        <w:top w:val="none" w:sz="0" w:space="0" w:color="auto"/>
        <w:left w:val="none" w:sz="0" w:space="0" w:color="auto"/>
        <w:bottom w:val="none" w:sz="0" w:space="0" w:color="auto"/>
        <w:right w:val="none" w:sz="0" w:space="0" w:color="auto"/>
      </w:divBdr>
    </w:div>
    <w:div w:id="636180443">
      <w:marLeft w:val="0"/>
      <w:marRight w:val="0"/>
      <w:marTop w:val="0"/>
      <w:marBottom w:val="0"/>
      <w:divBdr>
        <w:top w:val="none" w:sz="0" w:space="0" w:color="auto"/>
        <w:left w:val="none" w:sz="0" w:space="0" w:color="auto"/>
        <w:bottom w:val="none" w:sz="0" w:space="0" w:color="auto"/>
        <w:right w:val="none" w:sz="0" w:space="0" w:color="auto"/>
      </w:divBdr>
    </w:div>
    <w:div w:id="636180444">
      <w:marLeft w:val="0"/>
      <w:marRight w:val="0"/>
      <w:marTop w:val="0"/>
      <w:marBottom w:val="0"/>
      <w:divBdr>
        <w:top w:val="none" w:sz="0" w:space="0" w:color="auto"/>
        <w:left w:val="none" w:sz="0" w:space="0" w:color="auto"/>
        <w:bottom w:val="none" w:sz="0" w:space="0" w:color="auto"/>
        <w:right w:val="none" w:sz="0" w:space="0" w:color="auto"/>
      </w:divBdr>
    </w:div>
    <w:div w:id="636180445">
      <w:marLeft w:val="0"/>
      <w:marRight w:val="0"/>
      <w:marTop w:val="0"/>
      <w:marBottom w:val="0"/>
      <w:divBdr>
        <w:top w:val="none" w:sz="0" w:space="0" w:color="auto"/>
        <w:left w:val="none" w:sz="0" w:space="0" w:color="auto"/>
        <w:bottom w:val="none" w:sz="0" w:space="0" w:color="auto"/>
        <w:right w:val="none" w:sz="0" w:space="0" w:color="auto"/>
      </w:divBdr>
    </w:div>
    <w:div w:id="636180446">
      <w:marLeft w:val="0"/>
      <w:marRight w:val="0"/>
      <w:marTop w:val="0"/>
      <w:marBottom w:val="0"/>
      <w:divBdr>
        <w:top w:val="none" w:sz="0" w:space="0" w:color="auto"/>
        <w:left w:val="none" w:sz="0" w:space="0" w:color="auto"/>
        <w:bottom w:val="none" w:sz="0" w:space="0" w:color="auto"/>
        <w:right w:val="none" w:sz="0" w:space="0" w:color="auto"/>
      </w:divBdr>
    </w:div>
    <w:div w:id="636180447">
      <w:marLeft w:val="0"/>
      <w:marRight w:val="0"/>
      <w:marTop w:val="0"/>
      <w:marBottom w:val="0"/>
      <w:divBdr>
        <w:top w:val="none" w:sz="0" w:space="0" w:color="auto"/>
        <w:left w:val="none" w:sz="0" w:space="0" w:color="auto"/>
        <w:bottom w:val="none" w:sz="0" w:space="0" w:color="auto"/>
        <w:right w:val="none" w:sz="0" w:space="0" w:color="auto"/>
      </w:divBdr>
    </w:div>
    <w:div w:id="636180448">
      <w:marLeft w:val="0"/>
      <w:marRight w:val="0"/>
      <w:marTop w:val="0"/>
      <w:marBottom w:val="0"/>
      <w:divBdr>
        <w:top w:val="none" w:sz="0" w:space="0" w:color="auto"/>
        <w:left w:val="none" w:sz="0" w:space="0" w:color="auto"/>
        <w:bottom w:val="none" w:sz="0" w:space="0" w:color="auto"/>
        <w:right w:val="none" w:sz="0" w:space="0" w:color="auto"/>
      </w:divBdr>
    </w:div>
    <w:div w:id="636180449">
      <w:marLeft w:val="0"/>
      <w:marRight w:val="0"/>
      <w:marTop w:val="0"/>
      <w:marBottom w:val="0"/>
      <w:divBdr>
        <w:top w:val="none" w:sz="0" w:space="0" w:color="auto"/>
        <w:left w:val="none" w:sz="0" w:space="0" w:color="auto"/>
        <w:bottom w:val="none" w:sz="0" w:space="0" w:color="auto"/>
        <w:right w:val="none" w:sz="0" w:space="0" w:color="auto"/>
      </w:divBdr>
    </w:div>
    <w:div w:id="636180450">
      <w:marLeft w:val="0"/>
      <w:marRight w:val="0"/>
      <w:marTop w:val="0"/>
      <w:marBottom w:val="0"/>
      <w:divBdr>
        <w:top w:val="none" w:sz="0" w:space="0" w:color="auto"/>
        <w:left w:val="none" w:sz="0" w:space="0" w:color="auto"/>
        <w:bottom w:val="none" w:sz="0" w:space="0" w:color="auto"/>
        <w:right w:val="none" w:sz="0" w:space="0" w:color="auto"/>
      </w:divBdr>
    </w:div>
    <w:div w:id="636180451">
      <w:marLeft w:val="0"/>
      <w:marRight w:val="0"/>
      <w:marTop w:val="0"/>
      <w:marBottom w:val="0"/>
      <w:divBdr>
        <w:top w:val="none" w:sz="0" w:space="0" w:color="auto"/>
        <w:left w:val="none" w:sz="0" w:space="0" w:color="auto"/>
        <w:bottom w:val="none" w:sz="0" w:space="0" w:color="auto"/>
        <w:right w:val="none" w:sz="0" w:space="0" w:color="auto"/>
      </w:divBdr>
    </w:div>
    <w:div w:id="636180452">
      <w:marLeft w:val="0"/>
      <w:marRight w:val="0"/>
      <w:marTop w:val="0"/>
      <w:marBottom w:val="0"/>
      <w:divBdr>
        <w:top w:val="none" w:sz="0" w:space="0" w:color="auto"/>
        <w:left w:val="none" w:sz="0" w:space="0" w:color="auto"/>
        <w:bottom w:val="none" w:sz="0" w:space="0" w:color="auto"/>
        <w:right w:val="none" w:sz="0" w:space="0" w:color="auto"/>
      </w:divBdr>
    </w:div>
    <w:div w:id="636180453">
      <w:marLeft w:val="0"/>
      <w:marRight w:val="0"/>
      <w:marTop w:val="0"/>
      <w:marBottom w:val="0"/>
      <w:divBdr>
        <w:top w:val="none" w:sz="0" w:space="0" w:color="auto"/>
        <w:left w:val="none" w:sz="0" w:space="0" w:color="auto"/>
        <w:bottom w:val="none" w:sz="0" w:space="0" w:color="auto"/>
        <w:right w:val="none" w:sz="0" w:space="0" w:color="auto"/>
      </w:divBdr>
    </w:div>
    <w:div w:id="636180454">
      <w:marLeft w:val="0"/>
      <w:marRight w:val="0"/>
      <w:marTop w:val="0"/>
      <w:marBottom w:val="0"/>
      <w:divBdr>
        <w:top w:val="none" w:sz="0" w:space="0" w:color="auto"/>
        <w:left w:val="none" w:sz="0" w:space="0" w:color="auto"/>
        <w:bottom w:val="none" w:sz="0" w:space="0" w:color="auto"/>
        <w:right w:val="none" w:sz="0" w:space="0" w:color="auto"/>
      </w:divBdr>
    </w:div>
    <w:div w:id="636180455">
      <w:marLeft w:val="0"/>
      <w:marRight w:val="0"/>
      <w:marTop w:val="0"/>
      <w:marBottom w:val="0"/>
      <w:divBdr>
        <w:top w:val="none" w:sz="0" w:space="0" w:color="auto"/>
        <w:left w:val="none" w:sz="0" w:space="0" w:color="auto"/>
        <w:bottom w:val="none" w:sz="0" w:space="0" w:color="auto"/>
        <w:right w:val="none" w:sz="0" w:space="0" w:color="auto"/>
      </w:divBdr>
    </w:div>
    <w:div w:id="636180456">
      <w:marLeft w:val="0"/>
      <w:marRight w:val="0"/>
      <w:marTop w:val="0"/>
      <w:marBottom w:val="0"/>
      <w:divBdr>
        <w:top w:val="none" w:sz="0" w:space="0" w:color="auto"/>
        <w:left w:val="none" w:sz="0" w:space="0" w:color="auto"/>
        <w:bottom w:val="none" w:sz="0" w:space="0" w:color="auto"/>
        <w:right w:val="none" w:sz="0" w:space="0" w:color="auto"/>
      </w:divBdr>
    </w:div>
    <w:div w:id="636180457">
      <w:marLeft w:val="0"/>
      <w:marRight w:val="0"/>
      <w:marTop w:val="0"/>
      <w:marBottom w:val="0"/>
      <w:divBdr>
        <w:top w:val="none" w:sz="0" w:space="0" w:color="auto"/>
        <w:left w:val="none" w:sz="0" w:space="0" w:color="auto"/>
        <w:bottom w:val="none" w:sz="0" w:space="0" w:color="auto"/>
        <w:right w:val="none" w:sz="0" w:space="0" w:color="auto"/>
      </w:divBdr>
    </w:div>
    <w:div w:id="636180458">
      <w:marLeft w:val="0"/>
      <w:marRight w:val="0"/>
      <w:marTop w:val="0"/>
      <w:marBottom w:val="0"/>
      <w:divBdr>
        <w:top w:val="none" w:sz="0" w:space="0" w:color="auto"/>
        <w:left w:val="none" w:sz="0" w:space="0" w:color="auto"/>
        <w:bottom w:val="none" w:sz="0" w:space="0" w:color="auto"/>
        <w:right w:val="none" w:sz="0" w:space="0" w:color="auto"/>
      </w:divBdr>
    </w:div>
    <w:div w:id="636180459">
      <w:marLeft w:val="0"/>
      <w:marRight w:val="0"/>
      <w:marTop w:val="0"/>
      <w:marBottom w:val="0"/>
      <w:divBdr>
        <w:top w:val="none" w:sz="0" w:space="0" w:color="auto"/>
        <w:left w:val="none" w:sz="0" w:space="0" w:color="auto"/>
        <w:bottom w:val="none" w:sz="0" w:space="0" w:color="auto"/>
        <w:right w:val="none" w:sz="0" w:space="0" w:color="auto"/>
      </w:divBdr>
    </w:div>
    <w:div w:id="636180460">
      <w:marLeft w:val="0"/>
      <w:marRight w:val="0"/>
      <w:marTop w:val="0"/>
      <w:marBottom w:val="0"/>
      <w:divBdr>
        <w:top w:val="none" w:sz="0" w:space="0" w:color="auto"/>
        <w:left w:val="none" w:sz="0" w:space="0" w:color="auto"/>
        <w:bottom w:val="none" w:sz="0" w:space="0" w:color="auto"/>
        <w:right w:val="none" w:sz="0" w:space="0" w:color="auto"/>
      </w:divBdr>
    </w:div>
    <w:div w:id="636180461">
      <w:marLeft w:val="0"/>
      <w:marRight w:val="0"/>
      <w:marTop w:val="0"/>
      <w:marBottom w:val="0"/>
      <w:divBdr>
        <w:top w:val="none" w:sz="0" w:space="0" w:color="auto"/>
        <w:left w:val="none" w:sz="0" w:space="0" w:color="auto"/>
        <w:bottom w:val="none" w:sz="0" w:space="0" w:color="auto"/>
        <w:right w:val="none" w:sz="0" w:space="0" w:color="auto"/>
      </w:divBdr>
    </w:div>
    <w:div w:id="636180462">
      <w:marLeft w:val="0"/>
      <w:marRight w:val="0"/>
      <w:marTop w:val="0"/>
      <w:marBottom w:val="0"/>
      <w:divBdr>
        <w:top w:val="none" w:sz="0" w:space="0" w:color="auto"/>
        <w:left w:val="none" w:sz="0" w:space="0" w:color="auto"/>
        <w:bottom w:val="none" w:sz="0" w:space="0" w:color="auto"/>
        <w:right w:val="none" w:sz="0" w:space="0" w:color="auto"/>
      </w:divBdr>
    </w:div>
    <w:div w:id="636180463">
      <w:marLeft w:val="0"/>
      <w:marRight w:val="0"/>
      <w:marTop w:val="0"/>
      <w:marBottom w:val="0"/>
      <w:divBdr>
        <w:top w:val="none" w:sz="0" w:space="0" w:color="auto"/>
        <w:left w:val="none" w:sz="0" w:space="0" w:color="auto"/>
        <w:bottom w:val="none" w:sz="0" w:space="0" w:color="auto"/>
        <w:right w:val="none" w:sz="0" w:space="0" w:color="auto"/>
      </w:divBdr>
    </w:div>
    <w:div w:id="636180464">
      <w:marLeft w:val="0"/>
      <w:marRight w:val="0"/>
      <w:marTop w:val="0"/>
      <w:marBottom w:val="0"/>
      <w:divBdr>
        <w:top w:val="none" w:sz="0" w:space="0" w:color="auto"/>
        <w:left w:val="none" w:sz="0" w:space="0" w:color="auto"/>
        <w:bottom w:val="none" w:sz="0" w:space="0" w:color="auto"/>
        <w:right w:val="none" w:sz="0" w:space="0" w:color="auto"/>
      </w:divBdr>
    </w:div>
    <w:div w:id="636180465">
      <w:marLeft w:val="0"/>
      <w:marRight w:val="0"/>
      <w:marTop w:val="0"/>
      <w:marBottom w:val="0"/>
      <w:divBdr>
        <w:top w:val="none" w:sz="0" w:space="0" w:color="auto"/>
        <w:left w:val="none" w:sz="0" w:space="0" w:color="auto"/>
        <w:bottom w:val="none" w:sz="0" w:space="0" w:color="auto"/>
        <w:right w:val="none" w:sz="0" w:space="0" w:color="auto"/>
      </w:divBdr>
    </w:div>
    <w:div w:id="636180466">
      <w:marLeft w:val="0"/>
      <w:marRight w:val="0"/>
      <w:marTop w:val="0"/>
      <w:marBottom w:val="0"/>
      <w:divBdr>
        <w:top w:val="none" w:sz="0" w:space="0" w:color="auto"/>
        <w:left w:val="none" w:sz="0" w:space="0" w:color="auto"/>
        <w:bottom w:val="none" w:sz="0" w:space="0" w:color="auto"/>
        <w:right w:val="none" w:sz="0" w:space="0" w:color="auto"/>
      </w:divBdr>
    </w:div>
    <w:div w:id="636180467">
      <w:marLeft w:val="0"/>
      <w:marRight w:val="0"/>
      <w:marTop w:val="0"/>
      <w:marBottom w:val="0"/>
      <w:divBdr>
        <w:top w:val="none" w:sz="0" w:space="0" w:color="auto"/>
        <w:left w:val="none" w:sz="0" w:space="0" w:color="auto"/>
        <w:bottom w:val="none" w:sz="0" w:space="0" w:color="auto"/>
        <w:right w:val="none" w:sz="0" w:space="0" w:color="auto"/>
      </w:divBdr>
    </w:div>
    <w:div w:id="636180468">
      <w:marLeft w:val="0"/>
      <w:marRight w:val="0"/>
      <w:marTop w:val="0"/>
      <w:marBottom w:val="0"/>
      <w:divBdr>
        <w:top w:val="none" w:sz="0" w:space="0" w:color="auto"/>
        <w:left w:val="none" w:sz="0" w:space="0" w:color="auto"/>
        <w:bottom w:val="none" w:sz="0" w:space="0" w:color="auto"/>
        <w:right w:val="none" w:sz="0" w:space="0" w:color="auto"/>
      </w:divBdr>
    </w:div>
    <w:div w:id="636180469">
      <w:marLeft w:val="0"/>
      <w:marRight w:val="0"/>
      <w:marTop w:val="0"/>
      <w:marBottom w:val="0"/>
      <w:divBdr>
        <w:top w:val="none" w:sz="0" w:space="0" w:color="auto"/>
        <w:left w:val="none" w:sz="0" w:space="0" w:color="auto"/>
        <w:bottom w:val="none" w:sz="0" w:space="0" w:color="auto"/>
        <w:right w:val="none" w:sz="0" w:space="0" w:color="auto"/>
      </w:divBdr>
    </w:div>
    <w:div w:id="636180470">
      <w:marLeft w:val="0"/>
      <w:marRight w:val="0"/>
      <w:marTop w:val="0"/>
      <w:marBottom w:val="0"/>
      <w:divBdr>
        <w:top w:val="none" w:sz="0" w:space="0" w:color="auto"/>
        <w:left w:val="none" w:sz="0" w:space="0" w:color="auto"/>
        <w:bottom w:val="none" w:sz="0" w:space="0" w:color="auto"/>
        <w:right w:val="none" w:sz="0" w:space="0" w:color="auto"/>
      </w:divBdr>
    </w:div>
    <w:div w:id="636180471">
      <w:marLeft w:val="0"/>
      <w:marRight w:val="0"/>
      <w:marTop w:val="0"/>
      <w:marBottom w:val="0"/>
      <w:divBdr>
        <w:top w:val="none" w:sz="0" w:space="0" w:color="auto"/>
        <w:left w:val="none" w:sz="0" w:space="0" w:color="auto"/>
        <w:bottom w:val="none" w:sz="0" w:space="0" w:color="auto"/>
        <w:right w:val="none" w:sz="0" w:space="0" w:color="auto"/>
      </w:divBdr>
    </w:div>
    <w:div w:id="636180472">
      <w:marLeft w:val="0"/>
      <w:marRight w:val="0"/>
      <w:marTop w:val="0"/>
      <w:marBottom w:val="0"/>
      <w:divBdr>
        <w:top w:val="none" w:sz="0" w:space="0" w:color="auto"/>
        <w:left w:val="none" w:sz="0" w:space="0" w:color="auto"/>
        <w:bottom w:val="none" w:sz="0" w:space="0" w:color="auto"/>
        <w:right w:val="none" w:sz="0" w:space="0" w:color="auto"/>
      </w:divBdr>
    </w:div>
    <w:div w:id="636180473">
      <w:marLeft w:val="0"/>
      <w:marRight w:val="0"/>
      <w:marTop w:val="0"/>
      <w:marBottom w:val="0"/>
      <w:divBdr>
        <w:top w:val="none" w:sz="0" w:space="0" w:color="auto"/>
        <w:left w:val="none" w:sz="0" w:space="0" w:color="auto"/>
        <w:bottom w:val="none" w:sz="0" w:space="0" w:color="auto"/>
        <w:right w:val="none" w:sz="0" w:space="0" w:color="auto"/>
      </w:divBdr>
    </w:div>
    <w:div w:id="636180474">
      <w:marLeft w:val="0"/>
      <w:marRight w:val="0"/>
      <w:marTop w:val="0"/>
      <w:marBottom w:val="0"/>
      <w:divBdr>
        <w:top w:val="none" w:sz="0" w:space="0" w:color="auto"/>
        <w:left w:val="none" w:sz="0" w:space="0" w:color="auto"/>
        <w:bottom w:val="none" w:sz="0" w:space="0" w:color="auto"/>
        <w:right w:val="none" w:sz="0" w:space="0" w:color="auto"/>
      </w:divBdr>
    </w:div>
    <w:div w:id="636180475">
      <w:marLeft w:val="0"/>
      <w:marRight w:val="0"/>
      <w:marTop w:val="0"/>
      <w:marBottom w:val="0"/>
      <w:divBdr>
        <w:top w:val="none" w:sz="0" w:space="0" w:color="auto"/>
        <w:left w:val="none" w:sz="0" w:space="0" w:color="auto"/>
        <w:bottom w:val="none" w:sz="0" w:space="0" w:color="auto"/>
        <w:right w:val="none" w:sz="0" w:space="0" w:color="auto"/>
      </w:divBdr>
    </w:div>
    <w:div w:id="636180476">
      <w:marLeft w:val="0"/>
      <w:marRight w:val="0"/>
      <w:marTop w:val="0"/>
      <w:marBottom w:val="0"/>
      <w:divBdr>
        <w:top w:val="none" w:sz="0" w:space="0" w:color="auto"/>
        <w:left w:val="none" w:sz="0" w:space="0" w:color="auto"/>
        <w:bottom w:val="none" w:sz="0" w:space="0" w:color="auto"/>
        <w:right w:val="none" w:sz="0" w:space="0" w:color="auto"/>
      </w:divBdr>
    </w:div>
    <w:div w:id="636180477">
      <w:marLeft w:val="0"/>
      <w:marRight w:val="0"/>
      <w:marTop w:val="0"/>
      <w:marBottom w:val="0"/>
      <w:divBdr>
        <w:top w:val="none" w:sz="0" w:space="0" w:color="auto"/>
        <w:left w:val="none" w:sz="0" w:space="0" w:color="auto"/>
        <w:bottom w:val="none" w:sz="0" w:space="0" w:color="auto"/>
        <w:right w:val="none" w:sz="0" w:space="0" w:color="auto"/>
      </w:divBdr>
    </w:div>
    <w:div w:id="636180478">
      <w:marLeft w:val="0"/>
      <w:marRight w:val="0"/>
      <w:marTop w:val="0"/>
      <w:marBottom w:val="0"/>
      <w:divBdr>
        <w:top w:val="none" w:sz="0" w:space="0" w:color="auto"/>
        <w:left w:val="none" w:sz="0" w:space="0" w:color="auto"/>
        <w:bottom w:val="none" w:sz="0" w:space="0" w:color="auto"/>
        <w:right w:val="none" w:sz="0" w:space="0" w:color="auto"/>
      </w:divBdr>
    </w:div>
    <w:div w:id="636180479">
      <w:marLeft w:val="0"/>
      <w:marRight w:val="0"/>
      <w:marTop w:val="0"/>
      <w:marBottom w:val="0"/>
      <w:divBdr>
        <w:top w:val="none" w:sz="0" w:space="0" w:color="auto"/>
        <w:left w:val="none" w:sz="0" w:space="0" w:color="auto"/>
        <w:bottom w:val="none" w:sz="0" w:space="0" w:color="auto"/>
        <w:right w:val="none" w:sz="0" w:space="0" w:color="auto"/>
      </w:divBdr>
    </w:div>
    <w:div w:id="636180480">
      <w:marLeft w:val="0"/>
      <w:marRight w:val="0"/>
      <w:marTop w:val="0"/>
      <w:marBottom w:val="0"/>
      <w:divBdr>
        <w:top w:val="none" w:sz="0" w:space="0" w:color="auto"/>
        <w:left w:val="none" w:sz="0" w:space="0" w:color="auto"/>
        <w:bottom w:val="none" w:sz="0" w:space="0" w:color="auto"/>
        <w:right w:val="none" w:sz="0" w:space="0" w:color="auto"/>
      </w:divBdr>
    </w:div>
    <w:div w:id="636180481">
      <w:marLeft w:val="0"/>
      <w:marRight w:val="0"/>
      <w:marTop w:val="0"/>
      <w:marBottom w:val="0"/>
      <w:divBdr>
        <w:top w:val="none" w:sz="0" w:space="0" w:color="auto"/>
        <w:left w:val="none" w:sz="0" w:space="0" w:color="auto"/>
        <w:bottom w:val="none" w:sz="0" w:space="0" w:color="auto"/>
        <w:right w:val="none" w:sz="0" w:space="0" w:color="auto"/>
      </w:divBdr>
    </w:div>
    <w:div w:id="636180482">
      <w:marLeft w:val="0"/>
      <w:marRight w:val="0"/>
      <w:marTop w:val="0"/>
      <w:marBottom w:val="0"/>
      <w:divBdr>
        <w:top w:val="none" w:sz="0" w:space="0" w:color="auto"/>
        <w:left w:val="none" w:sz="0" w:space="0" w:color="auto"/>
        <w:bottom w:val="none" w:sz="0" w:space="0" w:color="auto"/>
        <w:right w:val="none" w:sz="0" w:space="0" w:color="auto"/>
      </w:divBdr>
    </w:div>
    <w:div w:id="636180483">
      <w:marLeft w:val="0"/>
      <w:marRight w:val="0"/>
      <w:marTop w:val="0"/>
      <w:marBottom w:val="0"/>
      <w:divBdr>
        <w:top w:val="none" w:sz="0" w:space="0" w:color="auto"/>
        <w:left w:val="none" w:sz="0" w:space="0" w:color="auto"/>
        <w:bottom w:val="none" w:sz="0" w:space="0" w:color="auto"/>
        <w:right w:val="none" w:sz="0" w:space="0" w:color="auto"/>
      </w:divBdr>
    </w:div>
    <w:div w:id="636180484">
      <w:marLeft w:val="0"/>
      <w:marRight w:val="0"/>
      <w:marTop w:val="0"/>
      <w:marBottom w:val="0"/>
      <w:divBdr>
        <w:top w:val="none" w:sz="0" w:space="0" w:color="auto"/>
        <w:left w:val="none" w:sz="0" w:space="0" w:color="auto"/>
        <w:bottom w:val="none" w:sz="0" w:space="0" w:color="auto"/>
        <w:right w:val="none" w:sz="0" w:space="0" w:color="auto"/>
      </w:divBdr>
    </w:div>
    <w:div w:id="636180485">
      <w:marLeft w:val="0"/>
      <w:marRight w:val="0"/>
      <w:marTop w:val="0"/>
      <w:marBottom w:val="0"/>
      <w:divBdr>
        <w:top w:val="none" w:sz="0" w:space="0" w:color="auto"/>
        <w:left w:val="none" w:sz="0" w:space="0" w:color="auto"/>
        <w:bottom w:val="none" w:sz="0" w:space="0" w:color="auto"/>
        <w:right w:val="none" w:sz="0" w:space="0" w:color="auto"/>
      </w:divBdr>
    </w:div>
    <w:div w:id="636180486">
      <w:marLeft w:val="0"/>
      <w:marRight w:val="0"/>
      <w:marTop w:val="0"/>
      <w:marBottom w:val="0"/>
      <w:divBdr>
        <w:top w:val="none" w:sz="0" w:space="0" w:color="auto"/>
        <w:left w:val="none" w:sz="0" w:space="0" w:color="auto"/>
        <w:bottom w:val="none" w:sz="0" w:space="0" w:color="auto"/>
        <w:right w:val="none" w:sz="0" w:space="0" w:color="auto"/>
      </w:divBdr>
    </w:div>
    <w:div w:id="636180487">
      <w:marLeft w:val="0"/>
      <w:marRight w:val="0"/>
      <w:marTop w:val="0"/>
      <w:marBottom w:val="0"/>
      <w:divBdr>
        <w:top w:val="none" w:sz="0" w:space="0" w:color="auto"/>
        <w:left w:val="none" w:sz="0" w:space="0" w:color="auto"/>
        <w:bottom w:val="none" w:sz="0" w:space="0" w:color="auto"/>
        <w:right w:val="none" w:sz="0" w:space="0" w:color="auto"/>
      </w:divBdr>
    </w:div>
    <w:div w:id="636180488">
      <w:marLeft w:val="0"/>
      <w:marRight w:val="0"/>
      <w:marTop w:val="0"/>
      <w:marBottom w:val="0"/>
      <w:divBdr>
        <w:top w:val="none" w:sz="0" w:space="0" w:color="auto"/>
        <w:left w:val="none" w:sz="0" w:space="0" w:color="auto"/>
        <w:bottom w:val="none" w:sz="0" w:space="0" w:color="auto"/>
        <w:right w:val="none" w:sz="0" w:space="0" w:color="auto"/>
      </w:divBdr>
    </w:div>
    <w:div w:id="636180489">
      <w:marLeft w:val="0"/>
      <w:marRight w:val="0"/>
      <w:marTop w:val="0"/>
      <w:marBottom w:val="0"/>
      <w:divBdr>
        <w:top w:val="none" w:sz="0" w:space="0" w:color="auto"/>
        <w:left w:val="none" w:sz="0" w:space="0" w:color="auto"/>
        <w:bottom w:val="none" w:sz="0" w:space="0" w:color="auto"/>
        <w:right w:val="none" w:sz="0" w:space="0" w:color="auto"/>
      </w:divBdr>
    </w:div>
    <w:div w:id="636180490">
      <w:marLeft w:val="0"/>
      <w:marRight w:val="0"/>
      <w:marTop w:val="0"/>
      <w:marBottom w:val="0"/>
      <w:divBdr>
        <w:top w:val="none" w:sz="0" w:space="0" w:color="auto"/>
        <w:left w:val="none" w:sz="0" w:space="0" w:color="auto"/>
        <w:bottom w:val="none" w:sz="0" w:space="0" w:color="auto"/>
        <w:right w:val="none" w:sz="0" w:space="0" w:color="auto"/>
      </w:divBdr>
    </w:div>
    <w:div w:id="636180491">
      <w:marLeft w:val="0"/>
      <w:marRight w:val="0"/>
      <w:marTop w:val="0"/>
      <w:marBottom w:val="0"/>
      <w:divBdr>
        <w:top w:val="none" w:sz="0" w:space="0" w:color="auto"/>
        <w:left w:val="none" w:sz="0" w:space="0" w:color="auto"/>
        <w:bottom w:val="none" w:sz="0" w:space="0" w:color="auto"/>
        <w:right w:val="none" w:sz="0" w:space="0" w:color="auto"/>
      </w:divBdr>
    </w:div>
    <w:div w:id="636180492">
      <w:marLeft w:val="0"/>
      <w:marRight w:val="0"/>
      <w:marTop w:val="0"/>
      <w:marBottom w:val="0"/>
      <w:divBdr>
        <w:top w:val="none" w:sz="0" w:space="0" w:color="auto"/>
        <w:left w:val="none" w:sz="0" w:space="0" w:color="auto"/>
        <w:bottom w:val="none" w:sz="0" w:space="0" w:color="auto"/>
        <w:right w:val="none" w:sz="0" w:space="0" w:color="auto"/>
      </w:divBdr>
    </w:div>
    <w:div w:id="636180493">
      <w:marLeft w:val="0"/>
      <w:marRight w:val="0"/>
      <w:marTop w:val="0"/>
      <w:marBottom w:val="0"/>
      <w:divBdr>
        <w:top w:val="none" w:sz="0" w:space="0" w:color="auto"/>
        <w:left w:val="none" w:sz="0" w:space="0" w:color="auto"/>
        <w:bottom w:val="none" w:sz="0" w:space="0" w:color="auto"/>
        <w:right w:val="none" w:sz="0" w:space="0" w:color="auto"/>
      </w:divBdr>
    </w:div>
    <w:div w:id="636180494">
      <w:marLeft w:val="0"/>
      <w:marRight w:val="0"/>
      <w:marTop w:val="0"/>
      <w:marBottom w:val="0"/>
      <w:divBdr>
        <w:top w:val="none" w:sz="0" w:space="0" w:color="auto"/>
        <w:left w:val="none" w:sz="0" w:space="0" w:color="auto"/>
        <w:bottom w:val="none" w:sz="0" w:space="0" w:color="auto"/>
        <w:right w:val="none" w:sz="0" w:space="0" w:color="auto"/>
      </w:divBdr>
    </w:div>
    <w:div w:id="636180495">
      <w:marLeft w:val="0"/>
      <w:marRight w:val="0"/>
      <w:marTop w:val="0"/>
      <w:marBottom w:val="0"/>
      <w:divBdr>
        <w:top w:val="none" w:sz="0" w:space="0" w:color="auto"/>
        <w:left w:val="none" w:sz="0" w:space="0" w:color="auto"/>
        <w:bottom w:val="none" w:sz="0" w:space="0" w:color="auto"/>
        <w:right w:val="none" w:sz="0" w:space="0" w:color="auto"/>
      </w:divBdr>
    </w:div>
    <w:div w:id="636180496">
      <w:marLeft w:val="0"/>
      <w:marRight w:val="0"/>
      <w:marTop w:val="0"/>
      <w:marBottom w:val="0"/>
      <w:divBdr>
        <w:top w:val="none" w:sz="0" w:space="0" w:color="auto"/>
        <w:left w:val="none" w:sz="0" w:space="0" w:color="auto"/>
        <w:bottom w:val="none" w:sz="0" w:space="0" w:color="auto"/>
        <w:right w:val="none" w:sz="0" w:space="0" w:color="auto"/>
      </w:divBdr>
    </w:div>
    <w:div w:id="636180497">
      <w:marLeft w:val="0"/>
      <w:marRight w:val="0"/>
      <w:marTop w:val="0"/>
      <w:marBottom w:val="0"/>
      <w:divBdr>
        <w:top w:val="none" w:sz="0" w:space="0" w:color="auto"/>
        <w:left w:val="none" w:sz="0" w:space="0" w:color="auto"/>
        <w:bottom w:val="none" w:sz="0" w:space="0" w:color="auto"/>
        <w:right w:val="none" w:sz="0" w:space="0" w:color="auto"/>
      </w:divBdr>
    </w:div>
    <w:div w:id="636180498">
      <w:marLeft w:val="0"/>
      <w:marRight w:val="0"/>
      <w:marTop w:val="0"/>
      <w:marBottom w:val="0"/>
      <w:divBdr>
        <w:top w:val="none" w:sz="0" w:space="0" w:color="auto"/>
        <w:left w:val="none" w:sz="0" w:space="0" w:color="auto"/>
        <w:bottom w:val="none" w:sz="0" w:space="0" w:color="auto"/>
        <w:right w:val="none" w:sz="0" w:space="0" w:color="auto"/>
      </w:divBdr>
    </w:div>
    <w:div w:id="636180499">
      <w:marLeft w:val="0"/>
      <w:marRight w:val="0"/>
      <w:marTop w:val="0"/>
      <w:marBottom w:val="0"/>
      <w:divBdr>
        <w:top w:val="none" w:sz="0" w:space="0" w:color="auto"/>
        <w:left w:val="none" w:sz="0" w:space="0" w:color="auto"/>
        <w:bottom w:val="none" w:sz="0" w:space="0" w:color="auto"/>
        <w:right w:val="none" w:sz="0" w:space="0" w:color="auto"/>
      </w:divBdr>
    </w:div>
    <w:div w:id="636180500">
      <w:marLeft w:val="0"/>
      <w:marRight w:val="0"/>
      <w:marTop w:val="0"/>
      <w:marBottom w:val="0"/>
      <w:divBdr>
        <w:top w:val="none" w:sz="0" w:space="0" w:color="auto"/>
        <w:left w:val="none" w:sz="0" w:space="0" w:color="auto"/>
        <w:bottom w:val="none" w:sz="0" w:space="0" w:color="auto"/>
        <w:right w:val="none" w:sz="0" w:space="0" w:color="auto"/>
      </w:divBdr>
    </w:div>
    <w:div w:id="636180501">
      <w:marLeft w:val="0"/>
      <w:marRight w:val="0"/>
      <w:marTop w:val="0"/>
      <w:marBottom w:val="0"/>
      <w:divBdr>
        <w:top w:val="none" w:sz="0" w:space="0" w:color="auto"/>
        <w:left w:val="none" w:sz="0" w:space="0" w:color="auto"/>
        <w:bottom w:val="none" w:sz="0" w:space="0" w:color="auto"/>
        <w:right w:val="none" w:sz="0" w:space="0" w:color="auto"/>
      </w:divBdr>
    </w:div>
    <w:div w:id="636180502">
      <w:marLeft w:val="0"/>
      <w:marRight w:val="0"/>
      <w:marTop w:val="0"/>
      <w:marBottom w:val="0"/>
      <w:divBdr>
        <w:top w:val="none" w:sz="0" w:space="0" w:color="auto"/>
        <w:left w:val="none" w:sz="0" w:space="0" w:color="auto"/>
        <w:bottom w:val="none" w:sz="0" w:space="0" w:color="auto"/>
        <w:right w:val="none" w:sz="0" w:space="0" w:color="auto"/>
      </w:divBdr>
    </w:div>
    <w:div w:id="636180503">
      <w:marLeft w:val="0"/>
      <w:marRight w:val="0"/>
      <w:marTop w:val="0"/>
      <w:marBottom w:val="0"/>
      <w:divBdr>
        <w:top w:val="none" w:sz="0" w:space="0" w:color="auto"/>
        <w:left w:val="none" w:sz="0" w:space="0" w:color="auto"/>
        <w:bottom w:val="none" w:sz="0" w:space="0" w:color="auto"/>
        <w:right w:val="none" w:sz="0" w:space="0" w:color="auto"/>
      </w:divBdr>
    </w:div>
    <w:div w:id="636180504">
      <w:marLeft w:val="0"/>
      <w:marRight w:val="0"/>
      <w:marTop w:val="0"/>
      <w:marBottom w:val="0"/>
      <w:divBdr>
        <w:top w:val="none" w:sz="0" w:space="0" w:color="auto"/>
        <w:left w:val="none" w:sz="0" w:space="0" w:color="auto"/>
        <w:bottom w:val="none" w:sz="0" w:space="0" w:color="auto"/>
        <w:right w:val="none" w:sz="0" w:space="0" w:color="auto"/>
      </w:divBdr>
    </w:div>
    <w:div w:id="636180505">
      <w:marLeft w:val="0"/>
      <w:marRight w:val="0"/>
      <w:marTop w:val="0"/>
      <w:marBottom w:val="0"/>
      <w:divBdr>
        <w:top w:val="none" w:sz="0" w:space="0" w:color="auto"/>
        <w:left w:val="none" w:sz="0" w:space="0" w:color="auto"/>
        <w:bottom w:val="none" w:sz="0" w:space="0" w:color="auto"/>
        <w:right w:val="none" w:sz="0" w:space="0" w:color="auto"/>
      </w:divBdr>
    </w:div>
    <w:div w:id="636180506">
      <w:marLeft w:val="0"/>
      <w:marRight w:val="0"/>
      <w:marTop w:val="0"/>
      <w:marBottom w:val="0"/>
      <w:divBdr>
        <w:top w:val="none" w:sz="0" w:space="0" w:color="auto"/>
        <w:left w:val="none" w:sz="0" w:space="0" w:color="auto"/>
        <w:bottom w:val="none" w:sz="0" w:space="0" w:color="auto"/>
        <w:right w:val="none" w:sz="0" w:space="0" w:color="auto"/>
      </w:divBdr>
    </w:div>
    <w:div w:id="636180507">
      <w:marLeft w:val="0"/>
      <w:marRight w:val="0"/>
      <w:marTop w:val="0"/>
      <w:marBottom w:val="0"/>
      <w:divBdr>
        <w:top w:val="none" w:sz="0" w:space="0" w:color="auto"/>
        <w:left w:val="none" w:sz="0" w:space="0" w:color="auto"/>
        <w:bottom w:val="none" w:sz="0" w:space="0" w:color="auto"/>
        <w:right w:val="none" w:sz="0" w:space="0" w:color="auto"/>
      </w:divBdr>
    </w:div>
    <w:div w:id="636180508">
      <w:marLeft w:val="0"/>
      <w:marRight w:val="0"/>
      <w:marTop w:val="0"/>
      <w:marBottom w:val="0"/>
      <w:divBdr>
        <w:top w:val="none" w:sz="0" w:space="0" w:color="auto"/>
        <w:left w:val="none" w:sz="0" w:space="0" w:color="auto"/>
        <w:bottom w:val="none" w:sz="0" w:space="0" w:color="auto"/>
        <w:right w:val="none" w:sz="0" w:space="0" w:color="auto"/>
      </w:divBdr>
    </w:div>
    <w:div w:id="636180509">
      <w:marLeft w:val="0"/>
      <w:marRight w:val="0"/>
      <w:marTop w:val="0"/>
      <w:marBottom w:val="0"/>
      <w:divBdr>
        <w:top w:val="none" w:sz="0" w:space="0" w:color="auto"/>
        <w:left w:val="none" w:sz="0" w:space="0" w:color="auto"/>
        <w:bottom w:val="none" w:sz="0" w:space="0" w:color="auto"/>
        <w:right w:val="none" w:sz="0" w:space="0" w:color="auto"/>
      </w:divBdr>
    </w:div>
    <w:div w:id="636180510">
      <w:marLeft w:val="0"/>
      <w:marRight w:val="0"/>
      <w:marTop w:val="0"/>
      <w:marBottom w:val="0"/>
      <w:divBdr>
        <w:top w:val="none" w:sz="0" w:space="0" w:color="auto"/>
        <w:left w:val="none" w:sz="0" w:space="0" w:color="auto"/>
        <w:bottom w:val="none" w:sz="0" w:space="0" w:color="auto"/>
        <w:right w:val="none" w:sz="0" w:space="0" w:color="auto"/>
      </w:divBdr>
    </w:div>
    <w:div w:id="636180511">
      <w:marLeft w:val="0"/>
      <w:marRight w:val="0"/>
      <w:marTop w:val="0"/>
      <w:marBottom w:val="0"/>
      <w:divBdr>
        <w:top w:val="none" w:sz="0" w:space="0" w:color="auto"/>
        <w:left w:val="none" w:sz="0" w:space="0" w:color="auto"/>
        <w:bottom w:val="none" w:sz="0" w:space="0" w:color="auto"/>
        <w:right w:val="none" w:sz="0" w:space="0" w:color="auto"/>
      </w:divBdr>
    </w:div>
    <w:div w:id="636180512">
      <w:marLeft w:val="0"/>
      <w:marRight w:val="0"/>
      <w:marTop w:val="0"/>
      <w:marBottom w:val="0"/>
      <w:divBdr>
        <w:top w:val="none" w:sz="0" w:space="0" w:color="auto"/>
        <w:left w:val="none" w:sz="0" w:space="0" w:color="auto"/>
        <w:bottom w:val="none" w:sz="0" w:space="0" w:color="auto"/>
        <w:right w:val="none" w:sz="0" w:space="0" w:color="auto"/>
      </w:divBdr>
    </w:div>
    <w:div w:id="636180513">
      <w:marLeft w:val="0"/>
      <w:marRight w:val="0"/>
      <w:marTop w:val="0"/>
      <w:marBottom w:val="0"/>
      <w:divBdr>
        <w:top w:val="none" w:sz="0" w:space="0" w:color="auto"/>
        <w:left w:val="none" w:sz="0" w:space="0" w:color="auto"/>
        <w:bottom w:val="none" w:sz="0" w:space="0" w:color="auto"/>
        <w:right w:val="none" w:sz="0" w:space="0" w:color="auto"/>
      </w:divBdr>
    </w:div>
    <w:div w:id="636180514">
      <w:marLeft w:val="0"/>
      <w:marRight w:val="0"/>
      <w:marTop w:val="0"/>
      <w:marBottom w:val="0"/>
      <w:divBdr>
        <w:top w:val="none" w:sz="0" w:space="0" w:color="auto"/>
        <w:left w:val="none" w:sz="0" w:space="0" w:color="auto"/>
        <w:bottom w:val="none" w:sz="0" w:space="0" w:color="auto"/>
        <w:right w:val="none" w:sz="0" w:space="0" w:color="auto"/>
      </w:divBdr>
    </w:div>
    <w:div w:id="636180515">
      <w:marLeft w:val="0"/>
      <w:marRight w:val="0"/>
      <w:marTop w:val="0"/>
      <w:marBottom w:val="0"/>
      <w:divBdr>
        <w:top w:val="none" w:sz="0" w:space="0" w:color="auto"/>
        <w:left w:val="none" w:sz="0" w:space="0" w:color="auto"/>
        <w:bottom w:val="none" w:sz="0" w:space="0" w:color="auto"/>
        <w:right w:val="none" w:sz="0" w:space="0" w:color="auto"/>
      </w:divBdr>
    </w:div>
    <w:div w:id="636180516">
      <w:marLeft w:val="0"/>
      <w:marRight w:val="0"/>
      <w:marTop w:val="0"/>
      <w:marBottom w:val="0"/>
      <w:divBdr>
        <w:top w:val="none" w:sz="0" w:space="0" w:color="auto"/>
        <w:left w:val="none" w:sz="0" w:space="0" w:color="auto"/>
        <w:bottom w:val="none" w:sz="0" w:space="0" w:color="auto"/>
        <w:right w:val="none" w:sz="0" w:space="0" w:color="auto"/>
      </w:divBdr>
    </w:div>
    <w:div w:id="636180517">
      <w:marLeft w:val="0"/>
      <w:marRight w:val="0"/>
      <w:marTop w:val="0"/>
      <w:marBottom w:val="0"/>
      <w:divBdr>
        <w:top w:val="none" w:sz="0" w:space="0" w:color="auto"/>
        <w:left w:val="none" w:sz="0" w:space="0" w:color="auto"/>
        <w:bottom w:val="none" w:sz="0" w:space="0" w:color="auto"/>
        <w:right w:val="none" w:sz="0" w:space="0" w:color="auto"/>
      </w:divBdr>
    </w:div>
    <w:div w:id="636180518">
      <w:marLeft w:val="0"/>
      <w:marRight w:val="0"/>
      <w:marTop w:val="0"/>
      <w:marBottom w:val="0"/>
      <w:divBdr>
        <w:top w:val="none" w:sz="0" w:space="0" w:color="auto"/>
        <w:left w:val="none" w:sz="0" w:space="0" w:color="auto"/>
        <w:bottom w:val="none" w:sz="0" w:space="0" w:color="auto"/>
        <w:right w:val="none" w:sz="0" w:space="0" w:color="auto"/>
      </w:divBdr>
    </w:div>
    <w:div w:id="636180519">
      <w:marLeft w:val="0"/>
      <w:marRight w:val="0"/>
      <w:marTop w:val="0"/>
      <w:marBottom w:val="0"/>
      <w:divBdr>
        <w:top w:val="none" w:sz="0" w:space="0" w:color="auto"/>
        <w:left w:val="none" w:sz="0" w:space="0" w:color="auto"/>
        <w:bottom w:val="none" w:sz="0" w:space="0" w:color="auto"/>
        <w:right w:val="none" w:sz="0" w:space="0" w:color="auto"/>
      </w:divBdr>
    </w:div>
    <w:div w:id="636180520">
      <w:marLeft w:val="0"/>
      <w:marRight w:val="0"/>
      <w:marTop w:val="0"/>
      <w:marBottom w:val="0"/>
      <w:divBdr>
        <w:top w:val="none" w:sz="0" w:space="0" w:color="auto"/>
        <w:left w:val="none" w:sz="0" w:space="0" w:color="auto"/>
        <w:bottom w:val="none" w:sz="0" w:space="0" w:color="auto"/>
        <w:right w:val="none" w:sz="0" w:space="0" w:color="auto"/>
      </w:divBdr>
    </w:div>
    <w:div w:id="636180521">
      <w:marLeft w:val="0"/>
      <w:marRight w:val="0"/>
      <w:marTop w:val="0"/>
      <w:marBottom w:val="0"/>
      <w:divBdr>
        <w:top w:val="none" w:sz="0" w:space="0" w:color="auto"/>
        <w:left w:val="none" w:sz="0" w:space="0" w:color="auto"/>
        <w:bottom w:val="none" w:sz="0" w:space="0" w:color="auto"/>
        <w:right w:val="none" w:sz="0" w:space="0" w:color="auto"/>
      </w:divBdr>
    </w:div>
    <w:div w:id="636180522">
      <w:marLeft w:val="0"/>
      <w:marRight w:val="0"/>
      <w:marTop w:val="0"/>
      <w:marBottom w:val="0"/>
      <w:divBdr>
        <w:top w:val="none" w:sz="0" w:space="0" w:color="auto"/>
        <w:left w:val="none" w:sz="0" w:space="0" w:color="auto"/>
        <w:bottom w:val="none" w:sz="0" w:space="0" w:color="auto"/>
        <w:right w:val="none" w:sz="0" w:space="0" w:color="auto"/>
      </w:divBdr>
    </w:div>
    <w:div w:id="636180523">
      <w:marLeft w:val="0"/>
      <w:marRight w:val="0"/>
      <w:marTop w:val="0"/>
      <w:marBottom w:val="0"/>
      <w:divBdr>
        <w:top w:val="none" w:sz="0" w:space="0" w:color="auto"/>
        <w:left w:val="none" w:sz="0" w:space="0" w:color="auto"/>
        <w:bottom w:val="none" w:sz="0" w:space="0" w:color="auto"/>
        <w:right w:val="none" w:sz="0" w:space="0" w:color="auto"/>
      </w:divBdr>
    </w:div>
    <w:div w:id="636180524">
      <w:marLeft w:val="0"/>
      <w:marRight w:val="0"/>
      <w:marTop w:val="0"/>
      <w:marBottom w:val="0"/>
      <w:divBdr>
        <w:top w:val="none" w:sz="0" w:space="0" w:color="auto"/>
        <w:left w:val="none" w:sz="0" w:space="0" w:color="auto"/>
        <w:bottom w:val="none" w:sz="0" w:space="0" w:color="auto"/>
        <w:right w:val="none" w:sz="0" w:space="0" w:color="auto"/>
      </w:divBdr>
    </w:div>
    <w:div w:id="636180525">
      <w:marLeft w:val="0"/>
      <w:marRight w:val="0"/>
      <w:marTop w:val="0"/>
      <w:marBottom w:val="0"/>
      <w:divBdr>
        <w:top w:val="none" w:sz="0" w:space="0" w:color="auto"/>
        <w:left w:val="none" w:sz="0" w:space="0" w:color="auto"/>
        <w:bottom w:val="none" w:sz="0" w:space="0" w:color="auto"/>
        <w:right w:val="none" w:sz="0" w:space="0" w:color="auto"/>
      </w:divBdr>
    </w:div>
    <w:div w:id="636180526">
      <w:marLeft w:val="0"/>
      <w:marRight w:val="0"/>
      <w:marTop w:val="0"/>
      <w:marBottom w:val="0"/>
      <w:divBdr>
        <w:top w:val="none" w:sz="0" w:space="0" w:color="auto"/>
        <w:left w:val="none" w:sz="0" w:space="0" w:color="auto"/>
        <w:bottom w:val="none" w:sz="0" w:space="0" w:color="auto"/>
        <w:right w:val="none" w:sz="0" w:space="0" w:color="auto"/>
      </w:divBdr>
    </w:div>
    <w:div w:id="636180527">
      <w:marLeft w:val="0"/>
      <w:marRight w:val="0"/>
      <w:marTop w:val="0"/>
      <w:marBottom w:val="0"/>
      <w:divBdr>
        <w:top w:val="none" w:sz="0" w:space="0" w:color="auto"/>
        <w:left w:val="none" w:sz="0" w:space="0" w:color="auto"/>
        <w:bottom w:val="none" w:sz="0" w:space="0" w:color="auto"/>
        <w:right w:val="none" w:sz="0" w:space="0" w:color="auto"/>
      </w:divBdr>
    </w:div>
    <w:div w:id="636180528">
      <w:marLeft w:val="0"/>
      <w:marRight w:val="0"/>
      <w:marTop w:val="0"/>
      <w:marBottom w:val="0"/>
      <w:divBdr>
        <w:top w:val="none" w:sz="0" w:space="0" w:color="auto"/>
        <w:left w:val="none" w:sz="0" w:space="0" w:color="auto"/>
        <w:bottom w:val="none" w:sz="0" w:space="0" w:color="auto"/>
        <w:right w:val="none" w:sz="0" w:space="0" w:color="auto"/>
      </w:divBdr>
    </w:div>
    <w:div w:id="636180529">
      <w:marLeft w:val="0"/>
      <w:marRight w:val="0"/>
      <w:marTop w:val="0"/>
      <w:marBottom w:val="0"/>
      <w:divBdr>
        <w:top w:val="none" w:sz="0" w:space="0" w:color="auto"/>
        <w:left w:val="none" w:sz="0" w:space="0" w:color="auto"/>
        <w:bottom w:val="none" w:sz="0" w:space="0" w:color="auto"/>
        <w:right w:val="none" w:sz="0" w:space="0" w:color="auto"/>
      </w:divBdr>
    </w:div>
    <w:div w:id="636180530">
      <w:marLeft w:val="0"/>
      <w:marRight w:val="0"/>
      <w:marTop w:val="0"/>
      <w:marBottom w:val="0"/>
      <w:divBdr>
        <w:top w:val="none" w:sz="0" w:space="0" w:color="auto"/>
        <w:left w:val="none" w:sz="0" w:space="0" w:color="auto"/>
        <w:bottom w:val="none" w:sz="0" w:space="0" w:color="auto"/>
        <w:right w:val="none" w:sz="0" w:space="0" w:color="auto"/>
      </w:divBdr>
    </w:div>
    <w:div w:id="636180531">
      <w:marLeft w:val="0"/>
      <w:marRight w:val="0"/>
      <w:marTop w:val="0"/>
      <w:marBottom w:val="0"/>
      <w:divBdr>
        <w:top w:val="none" w:sz="0" w:space="0" w:color="auto"/>
        <w:left w:val="none" w:sz="0" w:space="0" w:color="auto"/>
        <w:bottom w:val="none" w:sz="0" w:space="0" w:color="auto"/>
        <w:right w:val="none" w:sz="0" w:space="0" w:color="auto"/>
      </w:divBdr>
    </w:div>
    <w:div w:id="636180532">
      <w:marLeft w:val="0"/>
      <w:marRight w:val="0"/>
      <w:marTop w:val="0"/>
      <w:marBottom w:val="0"/>
      <w:divBdr>
        <w:top w:val="none" w:sz="0" w:space="0" w:color="auto"/>
        <w:left w:val="none" w:sz="0" w:space="0" w:color="auto"/>
        <w:bottom w:val="none" w:sz="0" w:space="0" w:color="auto"/>
        <w:right w:val="none" w:sz="0" w:space="0" w:color="auto"/>
      </w:divBdr>
    </w:div>
    <w:div w:id="636180533">
      <w:marLeft w:val="0"/>
      <w:marRight w:val="0"/>
      <w:marTop w:val="0"/>
      <w:marBottom w:val="0"/>
      <w:divBdr>
        <w:top w:val="none" w:sz="0" w:space="0" w:color="auto"/>
        <w:left w:val="none" w:sz="0" w:space="0" w:color="auto"/>
        <w:bottom w:val="none" w:sz="0" w:space="0" w:color="auto"/>
        <w:right w:val="none" w:sz="0" w:space="0" w:color="auto"/>
      </w:divBdr>
    </w:div>
    <w:div w:id="636180534">
      <w:marLeft w:val="0"/>
      <w:marRight w:val="0"/>
      <w:marTop w:val="0"/>
      <w:marBottom w:val="0"/>
      <w:divBdr>
        <w:top w:val="none" w:sz="0" w:space="0" w:color="auto"/>
        <w:left w:val="none" w:sz="0" w:space="0" w:color="auto"/>
        <w:bottom w:val="none" w:sz="0" w:space="0" w:color="auto"/>
        <w:right w:val="none" w:sz="0" w:space="0" w:color="auto"/>
      </w:divBdr>
    </w:div>
    <w:div w:id="636180535">
      <w:marLeft w:val="0"/>
      <w:marRight w:val="0"/>
      <w:marTop w:val="0"/>
      <w:marBottom w:val="0"/>
      <w:divBdr>
        <w:top w:val="none" w:sz="0" w:space="0" w:color="auto"/>
        <w:left w:val="none" w:sz="0" w:space="0" w:color="auto"/>
        <w:bottom w:val="none" w:sz="0" w:space="0" w:color="auto"/>
        <w:right w:val="none" w:sz="0" w:space="0" w:color="auto"/>
      </w:divBdr>
    </w:div>
    <w:div w:id="636180536">
      <w:marLeft w:val="0"/>
      <w:marRight w:val="0"/>
      <w:marTop w:val="0"/>
      <w:marBottom w:val="0"/>
      <w:divBdr>
        <w:top w:val="none" w:sz="0" w:space="0" w:color="auto"/>
        <w:left w:val="none" w:sz="0" w:space="0" w:color="auto"/>
        <w:bottom w:val="none" w:sz="0" w:space="0" w:color="auto"/>
        <w:right w:val="none" w:sz="0" w:space="0" w:color="auto"/>
      </w:divBdr>
    </w:div>
    <w:div w:id="636180537">
      <w:marLeft w:val="0"/>
      <w:marRight w:val="0"/>
      <w:marTop w:val="0"/>
      <w:marBottom w:val="0"/>
      <w:divBdr>
        <w:top w:val="none" w:sz="0" w:space="0" w:color="auto"/>
        <w:left w:val="none" w:sz="0" w:space="0" w:color="auto"/>
        <w:bottom w:val="none" w:sz="0" w:space="0" w:color="auto"/>
        <w:right w:val="none" w:sz="0" w:space="0" w:color="auto"/>
      </w:divBdr>
    </w:div>
    <w:div w:id="636180538">
      <w:marLeft w:val="0"/>
      <w:marRight w:val="0"/>
      <w:marTop w:val="0"/>
      <w:marBottom w:val="0"/>
      <w:divBdr>
        <w:top w:val="none" w:sz="0" w:space="0" w:color="auto"/>
        <w:left w:val="none" w:sz="0" w:space="0" w:color="auto"/>
        <w:bottom w:val="none" w:sz="0" w:space="0" w:color="auto"/>
        <w:right w:val="none" w:sz="0" w:space="0" w:color="auto"/>
      </w:divBdr>
    </w:div>
    <w:div w:id="636180539">
      <w:marLeft w:val="0"/>
      <w:marRight w:val="0"/>
      <w:marTop w:val="0"/>
      <w:marBottom w:val="0"/>
      <w:divBdr>
        <w:top w:val="none" w:sz="0" w:space="0" w:color="auto"/>
        <w:left w:val="none" w:sz="0" w:space="0" w:color="auto"/>
        <w:bottom w:val="none" w:sz="0" w:space="0" w:color="auto"/>
        <w:right w:val="none" w:sz="0" w:space="0" w:color="auto"/>
      </w:divBdr>
    </w:div>
    <w:div w:id="636180540">
      <w:marLeft w:val="0"/>
      <w:marRight w:val="0"/>
      <w:marTop w:val="0"/>
      <w:marBottom w:val="0"/>
      <w:divBdr>
        <w:top w:val="none" w:sz="0" w:space="0" w:color="auto"/>
        <w:left w:val="none" w:sz="0" w:space="0" w:color="auto"/>
        <w:bottom w:val="none" w:sz="0" w:space="0" w:color="auto"/>
        <w:right w:val="none" w:sz="0" w:space="0" w:color="auto"/>
      </w:divBdr>
    </w:div>
    <w:div w:id="636180541">
      <w:marLeft w:val="0"/>
      <w:marRight w:val="0"/>
      <w:marTop w:val="0"/>
      <w:marBottom w:val="0"/>
      <w:divBdr>
        <w:top w:val="none" w:sz="0" w:space="0" w:color="auto"/>
        <w:left w:val="none" w:sz="0" w:space="0" w:color="auto"/>
        <w:bottom w:val="none" w:sz="0" w:space="0" w:color="auto"/>
        <w:right w:val="none" w:sz="0" w:space="0" w:color="auto"/>
      </w:divBdr>
    </w:div>
    <w:div w:id="636180542">
      <w:marLeft w:val="0"/>
      <w:marRight w:val="0"/>
      <w:marTop w:val="0"/>
      <w:marBottom w:val="0"/>
      <w:divBdr>
        <w:top w:val="none" w:sz="0" w:space="0" w:color="auto"/>
        <w:left w:val="none" w:sz="0" w:space="0" w:color="auto"/>
        <w:bottom w:val="none" w:sz="0" w:space="0" w:color="auto"/>
        <w:right w:val="none" w:sz="0" w:space="0" w:color="auto"/>
      </w:divBdr>
    </w:div>
    <w:div w:id="636180543">
      <w:marLeft w:val="0"/>
      <w:marRight w:val="0"/>
      <w:marTop w:val="0"/>
      <w:marBottom w:val="0"/>
      <w:divBdr>
        <w:top w:val="none" w:sz="0" w:space="0" w:color="auto"/>
        <w:left w:val="none" w:sz="0" w:space="0" w:color="auto"/>
        <w:bottom w:val="none" w:sz="0" w:space="0" w:color="auto"/>
        <w:right w:val="none" w:sz="0" w:space="0" w:color="auto"/>
      </w:divBdr>
    </w:div>
    <w:div w:id="636180544">
      <w:marLeft w:val="0"/>
      <w:marRight w:val="0"/>
      <w:marTop w:val="0"/>
      <w:marBottom w:val="0"/>
      <w:divBdr>
        <w:top w:val="none" w:sz="0" w:space="0" w:color="auto"/>
        <w:left w:val="none" w:sz="0" w:space="0" w:color="auto"/>
        <w:bottom w:val="none" w:sz="0" w:space="0" w:color="auto"/>
        <w:right w:val="none" w:sz="0" w:space="0" w:color="auto"/>
      </w:divBdr>
    </w:div>
    <w:div w:id="636180545">
      <w:marLeft w:val="0"/>
      <w:marRight w:val="0"/>
      <w:marTop w:val="0"/>
      <w:marBottom w:val="0"/>
      <w:divBdr>
        <w:top w:val="none" w:sz="0" w:space="0" w:color="auto"/>
        <w:left w:val="none" w:sz="0" w:space="0" w:color="auto"/>
        <w:bottom w:val="none" w:sz="0" w:space="0" w:color="auto"/>
        <w:right w:val="none" w:sz="0" w:space="0" w:color="auto"/>
      </w:divBdr>
    </w:div>
    <w:div w:id="636180546">
      <w:marLeft w:val="0"/>
      <w:marRight w:val="0"/>
      <w:marTop w:val="0"/>
      <w:marBottom w:val="0"/>
      <w:divBdr>
        <w:top w:val="none" w:sz="0" w:space="0" w:color="auto"/>
        <w:left w:val="none" w:sz="0" w:space="0" w:color="auto"/>
        <w:bottom w:val="none" w:sz="0" w:space="0" w:color="auto"/>
        <w:right w:val="none" w:sz="0" w:space="0" w:color="auto"/>
      </w:divBdr>
    </w:div>
    <w:div w:id="636180547">
      <w:marLeft w:val="0"/>
      <w:marRight w:val="0"/>
      <w:marTop w:val="0"/>
      <w:marBottom w:val="0"/>
      <w:divBdr>
        <w:top w:val="none" w:sz="0" w:space="0" w:color="auto"/>
        <w:left w:val="none" w:sz="0" w:space="0" w:color="auto"/>
        <w:bottom w:val="none" w:sz="0" w:space="0" w:color="auto"/>
        <w:right w:val="none" w:sz="0" w:space="0" w:color="auto"/>
      </w:divBdr>
    </w:div>
    <w:div w:id="636180548">
      <w:marLeft w:val="0"/>
      <w:marRight w:val="0"/>
      <w:marTop w:val="0"/>
      <w:marBottom w:val="0"/>
      <w:divBdr>
        <w:top w:val="none" w:sz="0" w:space="0" w:color="auto"/>
        <w:left w:val="none" w:sz="0" w:space="0" w:color="auto"/>
        <w:bottom w:val="none" w:sz="0" w:space="0" w:color="auto"/>
        <w:right w:val="none" w:sz="0" w:space="0" w:color="auto"/>
      </w:divBdr>
    </w:div>
    <w:div w:id="636180549">
      <w:marLeft w:val="0"/>
      <w:marRight w:val="0"/>
      <w:marTop w:val="0"/>
      <w:marBottom w:val="0"/>
      <w:divBdr>
        <w:top w:val="none" w:sz="0" w:space="0" w:color="auto"/>
        <w:left w:val="none" w:sz="0" w:space="0" w:color="auto"/>
        <w:bottom w:val="none" w:sz="0" w:space="0" w:color="auto"/>
        <w:right w:val="none" w:sz="0" w:space="0" w:color="auto"/>
      </w:divBdr>
    </w:div>
    <w:div w:id="636180550">
      <w:marLeft w:val="0"/>
      <w:marRight w:val="0"/>
      <w:marTop w:val="0"/>
      <w:marBottom w:val="0"/>
      <w:divBdr>
        <w:top w:val="none" w:sz="0" w:space="0" w:color="auto"/>
        <w:left w:val="none" w:sz="0" w:space="0" w:color="auto"/>
        <w:bottom w:val="none" w:sz="0" w:space="0" w:color="auto"/>
        <w:right w:val="none" w:sz="0" w:space="0" w:color="auto"/>
      </w:divBdr>
    </w:div>
    <w:div w:id="636180551">
      <w:marLeft w:val="0"/>
      <w:marRight w:val="0"/>
      <w:marTop w:val="0"/>
      <w:marBottom w:val="0"/>
      <w:divBdr>
        <w:top w:val="none" w:sz="0" w:space="0" w:color="auto"/>
        <w:left w:val="none" w:sz="0" w:space="0" w:color="auto"/>
        <w:bottom w:val="none" w:sz="0" w:space="0" w:color="auto"/>
        <w:right w:val="none" w:sz="0" w:space="0" w:color="auto"/>
      </w:divBdr>
    </w:div>
    <w:div w:id="636180552">
      <w:marLeft w:val="0"/>
      <w:marRight w:val="0"/>
      <w:marTop w:val="0"/>
      <w:marBottom w:val="0"/>
      <w:divBdr>
        <w:top w:val="none" w:sz="0" w:space="0" w:color="auto"/>
        <w:left w:val="none" w:sz="0" w:space="0" w:color="auto"/>
        <w:bottom w:val="none" w:sz="0" w:space="0" w:color="auto"/>
        <w:right w:val="none" w:sz="0" w:space="0" w:color="auto"/>
      </w:divBdr>
    </w:div>
    <w:div w:id="636180553">
      <w:marLeft w:val="0"/>
      <w:marRight w:val="0"/>
      <w:marTop w:val="0"/>
      <w:marBottom w:val="0"/>
      <w:divBdr>
        <w:top w:val="none" w:sz="0" w:space="0" w:color="auto"/>
        <w:left w:val="none" w:sz="0" w:space="0" w:color="auto"/>
        <w:bottom w:val="none" w:sz="0" w:space="0" w:color="auto"/>
        <w:right w:val="none" w:sz="0" w:space="0" w:color="auto"/>
      </w:divBdr>
    </w:div>
    <w:div w:id="636180554">
      <w:marLeft w:val="0"/>
      <w:marRight w:val="0"/>
      <w:marTop w:val="0"/>
      <w:marBottom w:val="0"/>
      <w:divBdr>
        <w:top w:val="none" w:sz="0" w:space="0" w:color="auto"/>
        <w:left w:val="none" w:sz="0" w:space="0" w:color="auto"/>
        <w:bottom w:val="none" w:sz="0" w:space="0" w:color="auto"/>
        <w:right w:val="none" w:sz="0" w:space="0" w:color="auto"/>
      </w:divBdr>
    </w:div>
    <w:div w:id="636180555">
      <w:marLeft w:val="0"/>
      <w:marRight w:val="0"/>
      <w:marTop w:val="0"/>
      <w:marBottom w:val="0"/>
      <w:divBdr>
        <w:top w:val="none" w:sz="0" w:space="0" w:color="auto"/>
        <w:left w:val="none" w:sz="0" w:space="0" w:color="auto"/>
        <w:bottom w:val="none" w:sz="0" w:space="0" w:color="auto"/>
        <w:right w:val="none" w:sz="0" w:space="0" w:color="auto"/>
      </w:divBdr>
    </w:div>
    <w:div w:id="636180556">
      <w:marLeft w:val="0"/>
      <w:marRight w:val="0"/>
      <w:marTop w:val="0"/>
      <w:marBottom w:val="0"/>
      <w:divBdr>
        <w:top w:val="none" w:sz="0" w:space="0" w:color="auto"/>
        <w:left w:val="none" w:sz="0" w:space="0" w:color="auto"/>
        <w:bottom w:val="none" w:sz="0" w:space="0" w:color="auto"/>
        <w:right w:val="none" w:sz="0" w:space="0" w:color="auto"/>
      </w:divBdr>
    </w:div>
    <w:div w:id="636180557">
      <w:marLeft w:val="0"/>
      <w:marRight w:val="0"/>
      <w:marTop w:val="0"/>
      <w:marBottom w:val="0"/>
      <w:divBdr>
        <w:top w:val="none" w:sz="0" w:space="0" w:color="auto"/>
        <w:left w:val="none" w:sz="0" w:space="0" w:color="auto"/>
        <w:bottom w:val="none" w:sz="0" w:space="0" w:color="auto"/>
        <w:right w:val="none" w:sz="0" w:space="0" w:color="auto"/>
      </w:divBdr>
    </w:div>
    <w:div w:id="636180558">
      <w:marLeft w:val="0"/>
      <w:marRight w:val="0"/>
      <w:marTop w:val="0"/>
      <w:marBottom w:val="0"/>
      <w:divBdr>
        <w:top w:val="none" w:sz="0" w:space="0" w:color="auto"/>
        <w:left w:val="none" w:sz="0" w:space="0" w:color="auto"/>
        <w:bottom w:val="none" w:sz="0" w:space="0" w:color="auto"/>
        <w:right w:val="none" w:sz="0" w:space="0" w:color="auto"/>
      </w:divBdr>
    </w:div>
    <w:div w:id="636180559">
      <w:marLeft w:val="0"/>
      <w:marRight w:val="0"/>
      <w:marTop w:val="0"/>
      <w:marBottom w:val="0"/>
      <w:divBdr>
        <w:top w:val="none" w:sz="0" w:space="0" w:color="auto"/>
        <w:left w:val="none" w:sz="0" w:space="0" w:color="auto"/>
        <w:bottom w:val="none" w:sz="0" w:space="0" w:color="auto"/>
        <w:right w:val="none" w:sz="0" w:space="0" w:color="auto"/>
      </w:divBdr>
    </w:div>
    <w:div w:id="636180560">
      <w:marLeft w:val="0"/>
      <w:marRight w:val="0"/>
      <w:marTop w:val="0"/>
      <w:marBottom w:val="0"/>
      <w:divBdr>
        <w:top w:val="none" w:sz="0" w:space="0" w:color="auto"/>
        <w:left w:val="none" w:sz="0" w:space="0" w:color="auto"/>
        <w:bottom w:val="none" w:sz="0" w:space="0" w:color="auto"/>
        <w:right w:val="none" w:sz="0" w:space="0" w:color="auto"/>
      </w:divBdr>
    </w:div>
    <w:div w:id="636180561">
      <w:marLeft w:val="0"/>
      <w:marRight w:val="0"/>
      <w:marTop w:val="0"/>
      <w:marBottom w:val="0"/>
      <w:divBdr>
        <w:top w:val="none" w:sz="0" w:space="0" w:color="auto"/>
        <w:left w:val="none" w:sz="0" w:space="0" w:color="auto"/>
        <w:bottom w:val="none" w:sz="0" w:space="0" w:color="auto"/>
        <w:right w:val="none" w:sz="0" w:space="0" w:color="auto"/>
      </w:divBdr>
    </w:div>
    <w:div w:id="636180562">
      <w:marLeft w:val="0"/>
      <w:marRight w:val="0"/>
      <w:marTop w:val="0"/>
      <w:marBottom w:val="0"/>
      <w:divBdr>
        <w:top w:val="none" w:sz="0" w:space="0" w:color="auto"/>
        <w:left w:val="none" w:sz="0" w:space="0" w:color="auto"/>
        <w:bottom w:val="none" w:sz="0" w:space="0" w:color="auto"/>
        <w:right w:val="none" w:sz="0" w:space="0" w:color="auto"/>
      </w:divBdr>
    </w:div>
    <w:div w:id="636180563">
      <w:marLeft w:val="0"/>
      <w:marRight w:val="0"/>
      <w:marTop w:val="0"/>
      <w:marBottom w:val="0"/>
      <w:divBdr>
        <w:top w:val="none" w:sz="0" w:space="0" w:color="auto"/>
        <w:left w:val="none" w:sz="0" w:space="0" w:color="auto"/>
        <w:bottom w:val="none" w:sz="0" w:space="0" w:color="auto"/>
        <w:right w:val="none" w:sz="0" w:space="0" w:color="auto"/>
      </w:divBdr>
    </w:div>
    <w:div w:id="636180564">
      <w:marLeft w:val="0"/>
      <w:marRight w:val="0"/>
      <w:marTop w:val="0"/>
      <w:marBottom w:val="0"/>
      <w:divBdr>
        <w:top w:val="none" w:sz="0" w:space="0" w:color="auto"/>
        <w:left w:val="none" w:sz="0" w:space="0" w:color="auto"/>
        <w:bottom w:val="none" w:sz="0" w:space="0" w:color="auto"/>
        <w:right w:val="none" w:sz="0" w:space="0" w:color="auto"/>
      </w:divBdr>
    </w:div>
    <w:div w:id="636180565">
      <w:marLeft w:val="0"/>
      <w:marRight w:val="0"/>
      <w:marTop w:val="0"/>
      <w:marBottom w:val="0"/>
      <w:divBdr>
        <w:top w:val="none" w:sz="0" w:space="0" w:color="auto"/>
        <w:left w:val="none" w:sz="0" w:space="0" w:color="auto"/>
        <w:bottom w:val="none" w:sz="0" w:space="0" w:color="auto"/>
        <w:right w:val="none" w:sz="0" w:space="0" w:color="auto"/>
      </w:divBdr>
    </w:div>
    <w:div w:id="636180566">
      <w:marLeft w:val="0"/>
      <w:marRight w:val="0"/>
      <w:marTop w:val="0"/>
      <w:marBottom w:val="0"/>
      <w:divBdr>
        <w:top w:val="none" w:sz="0" w:space="0" w:color="auto"/>
        <w:left w:val="none" w:sz="0" w:space="0" w:color="auto"/>
        <w:bottom w:val="none" w:sz="0" w:space="0" w:color="auto"/>
        <w:right w:val="none" w:sz="0" w:space="0" w:color="auto"/>
      </w:divBdr>
    </w:div>
    <w:div w:id="636180567">
      <w:marLeft w:val="0"/>
      <w:marRight w:val="0"/>
      <w:marTop w:val="0"/>
      <w:marBottom w:val="0"/>
      <w:divBdr>
        <w:top w:val="none" w:sz="0" w:space="0" w:color="auto"/>
        <w:left w:val="none" w:sz="0" w:space="0" w:color="auto"/>
        <w:bottom w:val="none" w:sz="0" w:space="0" w:color="auto"/>
        <w:right w:val="none" w:sz="0" w:space="0" w:color="auto"/>
      </w:divBdr>
    </w:div>
    <w:div w:id="636180568">
      <w:marLeft w:val="0"/>
      <w:marRight w:val="0"/>
      <w:marTop w:val="0"/>
      <w:marBottom w:val="0"/>
      <w:divBdr>
        <w:top w:val="none" w:sz="0" w:space="0" w:color="auto"/>
        <w:left w:val="none" w:sz="0" w:space="0" w:color="auto"/>
        <w:bottom w:val="none" w:sz="0" w:space="0" w:color="auto"/>
        <w:right w:val="none" w:sz="0" w:space="0" w:color="auto"/>
      </w:divBdr>
    </w:div>
    <w:div w:id="636180569">
      <w:marLeft w:val="0"/>
      <w:marRight w:val="0"/>
      <w:marTop w:val="0"/>
      <w:marBottom w:val="0"/>
      <w:divBdr>
        <w:top w:val="none" w:sz="0" w:space="0" w:color="auto"/>
        <w:left w:val="none" w:sz="0" w:space="0" w:color="auto"/>
        <w:bottom w:val="none" w:sz="0" w:space="0" w:color="auto"/>
        <w:right w:val="none" w:sz="0" w:space="0" w:color="auto"/>
      </w:divBdr>
    </w:div>
    <w:div w:id="636180570">
      <w:marLeft w:val="0"/>
      <w:marRight w:val="0"/>
      <w:marTop w:val="0"/>
      <w:marBottom w:val="0"/>
      <w:divBdr>
        <w:top w:val="none" w:sz="0" w:space="0" w:color="auto"/>
        <w:left w:val="none" w:sz="0" w:space="0" w:color="auto"/>
        <w:bottom w:val="none" w:sz="0" w:space="0" w:color="auto"/>
        <w:right w:val="none" w:sz="0" w:space="0" w:color="auto"/>
      </w:divBdr>
    </w:div>
    <w:div w:id="636180571">
      <w:marLeft w:val="0"/>
      <w:marRight w:val="0"/>
      <w:marTop w:val="0"/>
      <w:marBottom w:val="0"/>
      <w:divBdr>
        <w:top w:val="none" w:sz="0" w:space="0" w:color="auto"/>
        <w:left w:val="none" w:sz="0" w:space="0" w:color="auto"/>
        <w:bottom w:val="none" w:sz="0" w:space="0" w:color="auto"/>
        <w:right w:val="none" w:sz="0" w:space="0" w:color="auto"/>
      </w:divBdr>
    </w:div>
    <w:div w:id="636180572">
      <w:marLeft w:val="0"/>
      <w:marRight w:val="0"/>
      <w:marTop w:val="0"/>
      <w:marBottom w:val="0"/>
      <w:divBdr>
        <w:top w:val="none" w:sz="0" w:space="0" w:color="auto"/>
        <w:left w:val="none" w:sz="0" w:space="0" w:color="auto"/>
        <w:bottom w:val="none" w:sz="0" w:space="0" w:color="auto"/>
        <w:right w:val="none" w:sz="0" w:space="0" w:color="auto"/>
      </w:divBdr>
    </w:div>
    <w:div w:id="636180573">
      <w:marLeft w:val="0"/>
      <w:marRight w:val="0"/>
      <w:marTop w:val="0"/>
      <w:marBottom w:val="0"/>
      <w:divBdr>
        <w:top w:val="none" w:sz="0" w:space="0" w:color="auto"/>
        <w:left w:val="none" w:sz="0" w:space="0" w:color="auto"/>
        <w:bottom w:val="none" w:sz="0" w:space="0" w:color="auto"/>
        <w:right w:val="none" w:sz="0" w:space="0" w:color="auto"/>
      </w:divBdr>
    </w:div>
    <w:div w:id="636180574">
      <w:marLeft w:val="0"/>
      <w:marRight w:val="0"/>
      <w:marTop w:val="0"/>
      <w:marBottom w:val="0"/>
      <w:divBdr>
        <w:top w:val="none" w:sz="0" w:space="0" w:color="auto"/>
        <w:left w:val="none" w:sz="0" w:space="0" w:color="auto"/>
        <w:bottom w:val="none" w:sz="0" w:space="0" w:color="auto"/>
        <w:right w:val="none" w:sz="0" w:space="0" w:color="auto"/>
      </w:divBdr>
    </w:div>
    <w:div w:id="636180575">
      <w:marLeft w:val="0"/>
      <w:marRight w:val="0"/>
      <w:marTop w:val="0"/>
      <w:marBottom w:val="0"/>
      <w:divBdr>
        <w:top w:val="none" w:sz="0" w:space="0" w:color="auto"/>
        <w:left w:val="none" w:sz="0" w:space="0" w:color="auto"/>
        <w:bottom w:val="none" w:sz="0" w:space="0" w:color="auto"/>
        <w:right w:val="none" w:sz="0" w:space="0" w:color="auto"/>
      </w:divBdr>
    </w:div>
    <w:div w:id="636180576">
      <w:marLeft w:val="0"/>
      <w:marRight w:val="0"/>
      <w:marTop w:val="0"/>
      <w:marBottom w:val="0"/>
      <w:divBdr>
        <w:top w:val="none" w:sz="0" w:space="0" w:color="auto"/>
        <w:left w:val="none" w:sz="0" w:space="0" w:color="auto"/>
        <w:bottom w:val="none" w:sz="0" w:space="0" w:color="auto"/>
        <w:right w:val="none" w:sz="0" w:space="0" w:color="auto"/>
      </w:divBdr>
    </w:div>
    <w:div w:id="636180577">
      <w:marLeft w:val="0"/>
      <w:marRight w:val="0"/>
      <w:marTop w:val="0"/>
      <w:marBottom w:val="0"/>
      <w:divBdr>
        <w:top w:val="none" w:sz="0" w:space="0" w:color="auto"/>
        <w:left w:val="none" w:sz="0" w:space="0" w:color="auto"/>
        <w:bottom w:val="none" w:sz="0" w:space="0" w:color="auto"/>
        <w:right w:val="none" w:sz="0" w:space="0" w:color="auto"/>
      </w:divBdr>
    </w:div>
    <w:div w:id="636180578">
      <w:marLeft w:val="0"/>
      <w:marRight w:val="0"/>
      <w:marTop w:val="0"/>
      <w:marBottom w:val="0"/>
      <w:divBdr>
        <w:top w:val="none" w:sz="0" w:space="0" w:color="auto"/>
        <w:left w:val="none" w:sz="0" w:space="0" w:color="auto"/>
        <w:bottom w:val="none" w:sz="0" w:space="0" w:color="auto"/>
        <w:right w:val="none" w:sz="0" w:space="0" w:color="auto"/>
      </w:divBdr>
    </w:div>
    <w:div w:id="636180579">
      <w:marLeft w:val="0"/>
      <w:marRight w:val="0"/>
      <w:marTop w:val="0"/>
      <w:marBottom w:val="0"/>
      <w:divBdr>
        <w:top w:val="none" w:sz="0" w:space="0" w:color="auto"/>
        <w:left w:val="none" w:sz="0" w:space="0" w:color="auto"/>
        <w:bottom w:val="none" w:sz="0" w:space="0" w:color="auto"/>
        <w:right w:val="none" w:sz="0" w:space="0" w:color="auto"/>
      </w:divBdr>
    </w:div>
    <w:div w:id="636180580">
      <w:marLeft w:val="0"/>
      <w:marRight w:val="0"/>
      <w:marTop w:val="0"/>
      <w:marBottom w:val="0"/>
      <w:divBdr>
        <w:top w:val="none" w:sz="0" w:space="0" w:color="auto"/>
        <w:left w:val="none" w:sz="0" w:space="0" w:color="auto"/>
        <w:bottom w:val="none" w:sz="0" w:space="0" w:color="auto"/>
        <w:right w:val="none" w:sz="0" w:space="0" w:color="auto"/>
      </w:divBdr>
    </w:div>
    <w:div w:id="636180581">
      <w:marLeft w:val="0"/>
      <w:marRight w:val="0"/>
      <w:marTop w:val="0"/>
      <w:marBottom w:val="0"/>
      <w:divBdr>
        <w:top w:val="none" w:sz="0" w:space="0" w:color="auto"/>
        <w:left w:val="none" w:sz="0" w:space="0" w:color="auto"/>
        <w:bottom w:val="none" w:sz="0" w:space="0" w:color="auto"/>
        <w:right w:val="none" w:sz="0" w:space="0" w:color="auto"/>
      </w:divBdr>
    </w:div>
    <w:div w:id="636180582">
      <w:marLeft w:val="0"/>
      <w:marRight w:val="0"/>
      <w:marTop w:val="0"/>
      <w:marBottom w:val="0"/>
      <w:divBdr>
        <w:top w:val="none" w:sz="0" w:space="0" w:color="auto"/>
        <w:left w:val="none" w:sz="0" w:space="0" w:color="auto"/>
        <w:bottom w:val="none" w:sz="0" w:space="0" w:color="auto"/>
        <w:right w:val="none" w:sz="0" w:space="0" w:color="auto"/>
      </w:divBdr>
    </w:div>
    <w:div w:id="636180583">
      <w:marLeft w:val="0"/>
      <w:marRight w:val="0"/>
      <w:marTop w:val="0"/>
      <w:marBottom w:val="0"/>
      <w:divBdr>
        <w:top w:val="none" w:sz="0" w:space="0" w:color="auto"/>
        <w:left w:val="none" w:sz="0" w:space="0" w:color="auto"/>
        <w:bottom w:val="none" w:sz="0" w:space="0" w:color="auto"/>
        <w:right w:val="none" w:sz="0" w:space="0" w:color="auto"/>
      </w:divBdr>
    </w:div>
    <w:div w:id="636180584">
      <w:marLeft w:val="0"/>
      <w:marRight w:val="0"/>
      <w:marTop w:val="0"/>
      <w:marBottom w:val="0"/>
      <w:divBdr>
        <w:top w:val="none" w:sz="0" w:space="0" w:color="auto"/>
        <w:left w:val="none" w:sz="0" w:space="0" w:color="auto"/>
        <w:bottom w:val="none" w:sz="0" w:space="0" w:color="auto"/>
        <w:right w:val="none" w:sz="0" w:space="0" w:color="auto"/>
      </w:divBdr>
    </w:div>
    <w:div w:id="636180585">
      <w:marLeft w:val="0"/>
      <w:marRight w:val="0"/>
      <w:marTop w:val="0"/>
      <w:marBottom w:val="0"/>
      <w:divBdr>
        <w:top w:val="none" w:sz="0" w:space="0" w:color="auto"/>
        <w:left w:val="none" w:sz="0" w:space="0" w:color="auto"/>
        <w:bottom w:val="none" w:sz="0" w:space="0" w:color="auto"/>
        <w:right w:val="none" w:sz="0" w:space="0" w:color="auto"/>
      </w:divBdr>
    </w:div>
    <w:div w:id="636180586">
      <w:marLeft w:val="0"/>
      <w:marRight w:val="0"/>
      <w:marTop w:val="0"/>
      <w:marBottom w:val="0"/>
      <w:divBdr>
        <w:top w:val="none" w:sz="0" w:space="0" w:color="auto"/>
        <w:left w:val="none" w:sz="0" w:space="0" w:color="auto"/>
        <w:bottom w:val="none" w:sz="0" w:space="0" w:color="auto"/>
        <w:right w:val="none" w:sz="0" w:space="0" w:color="auto"/>
      </w:divBdr>
    </w:div>
    <w:div w:id="636180587">
      <w:marLeft w:val="0"/>
      <w:marRight w:val="0"/>
      <w:marTop w:val="0"/>
      <w:marBottom w:val="0"/>
      <w:divBdr>
        <w:top w:val="none" w:sz="0" w:space="0" w:color="auto"/>
        <w:left w:val="none" w:sz="0" w:space="0" w:color="auto"/>
        <w:bottom w:val="none" w:sz="0" w:space="0" w:color="auto"/>
        <w:right w:val="none" w:sz="0" w:space="0" w:color="auto"/>
      </w:divBdr>
    </w:div>
    <w:div w:id="636180588">
      <w:marLeft w:val="0"/>
      <w:marRight w:val="0"/>
      <w:marTop w:val="0"/>
      <w:marBottom w:val="0"/>
      <w:divBdr>
        <w:top w:val="none" w:sz="0" w:space="0" w:color="auto"/>
        <w:left w:val="none" w:sz="0" w:space="0" w:color="auto"/>
        <w:bottom w:val="none" w:sz="0" w:space="0" w:color="auto"/>
        <w:right w:val="none" w:sz="0" w:space="0" w:color="auto"/>
      </w:divBdr>
    </w:div>
    <w:div w:id="636180589">
      <w:marLeft w:val="0"/>
      <w:marRight w:val="0"/>
      <w:marTop w:val="0"/>
      <w:marBottom w:val="0"/>
      <w:divBdr>
        <w:top w:val="none" w:sz="0" w:space="0" w:color="auto"/>
        <w:left w:val="none" w:sz="0" w:space="0" w:color="auto"/>
        <w:bottom w:val="none" w:sz="0" w:space="0" w:color="auto"/>
        <w:right w:val="none" w:sz="0" w:space="0" w:color="auto"/>
      </w:divBdr>
    </w:div>
    <w:div w:id="636180590">
      <w:marLeft w:val="0"/>
      <w:marRight w:val="0"/>
      <w:marTop w:val="0"/>
      <w:marBottom w:val="0"/>
      <w:divBdr>
        <w:top w:val="none" w:sz="0" w:space="0" w:color="auto"/>
        <w:left w:val="none" w:sz="0" w:space="0" w:color="auto"/>
        <w:bottom w:val="none" w:sz="0" w:space="0" w:color="auto"/>
        <w:right w:val="none" w:sz="0" w:space="0" w:color="auto"/>
      </w:divBdr>
    </w:div>
    <w:div w:id="636180591">
      <w:marLeft w:val="0"/>
      <w:marRight w:val="0"/>
      <w:marTop w:val="0"/>
      <w:marBottom w:val="0"/>
      <w:divBdr>
        <w:top w:val="none" w:sz="0" w:space="0" w:color="auto"/>
        <w:left w:val="none" w:sz="0" w:space="0" w:color="auto"/>
        <w:bottom w:val="none" w:sz="0" w:space="0" w:color="auto"/>
        <w:right w:val="none" w:sz="0" w:space="0" w:color="auto"/>
      </w:divBdr>
    </w:div>
    <w:div w:id="636180592">
      <w:marLeft w:val="0"/>
      <w:marRight w:val="0"/>
      <w:marTop w:val="0"/>
      <w:marBottom w:val="0"/>
      <w:divBdr>
        <w:top w:val="none" w:sz="0" w:space="0" w:color="auto"/>
        <w:left w:val="none" w:sz="0" w:space="0" w:color="auto"/>
        <w:bottom w:val="none" w:sz="0" w:space="0" w:color="auto"/>
        <w:right w:val="none" w:sz="0" w:space="0" w:color="auto"/>
      </w:divBdr>
    </w:div>
    <w:div w:id="636180593">
      <w:marLeft w:val="0"/>
      <w:marRight w:val="0"/>
      <w:marTop w:val="0"/>
      <w:marBottom w:val="0"/>
      <w:divBdr>
        <w:top w:val="none" w:sz="0" w:space="0" w:color="auto"/>
        <w:left w:val="none" w:sz="0" w:space="0" w:color="auto"/>
        <w:bottom w:val="none" w:sz="0" w:space="0" w:color="auto"/>
        <w:right w:val="none" w:sz="0" w:space="0" w:color="auto"/>
      </w:divBdr>
    </w:div>
    <w:div w:id="636180594">
      <w:marLeft w:val="0"/>
      <w:marRight w:val="0"/>
      <w:marTop w:val="0"/>
      <w:marBottom w:val="0"/>
      <w:divBdr>
        <w:top w:val="none" w:sz="0" w:space="0" w:color="auto"/>
        <w:left w:val="none" w:sz="0" w:space="0" w:color="auto"/>
        <w:bottom w:val="none" w:sz="0" w:space="0" w:color="auto"/>
        <w:right w:val="none" w:sz="0" w:space="0" w:color="auto"/>
      </w:divBdr>
    </w:div>
    <w:div w:id="636180595">
      <w:marLeft w:val="0"/>
      <w:marRight w:val="0"/>
      <w:marTop w:val="0"/>
      <w:marBottom w:val="0"/>
      <w:divBdr>
        <w:top w:val="none" w:sz="0" w:space="0" w:color="auto"/>
        <w:left w:val="none" w:sz="0" w:space="0" w:color="auto"/>
        <w:bottom w:val="none" w:sz="0" w:space="0" w:color="auto"/>
        <w:right w:val="none" w:sz="0" w:space="0" w:color="auto"/>
      </w:divBdr>
    </w:div>
    <w:div w:id="636180596">
      <w:marLeft w:val="0"/>
      <w:marRight w:val="0"/>
      <w:marTop w:val="0"/>
      <w:marBottom w:val="0"/>
      <w:divBdr>
        <w:top w:val="none" w:sz="0" w:space="0" w:color="auto"/>
        <w:left w:val="none" w:sz="0" w:space="0" w:color="auto"/>
        <w:bottom w:val="none" w:sz="0" w:space="0" w:color="auto"/>
        <w:right w:val="none" w:sz="0" w:space="0" w:color="auto"/>
      </w:divBdr>
    </w:div>
    <w:div w:id="636180597">
      <w:marLeft w:val="0"/>
      <w:marRight w:val="0"/>
      <w:marTop w:val="0"/>
      <w:marBottom w:val="0"/>
      <w:divBdr>
        <w:top w:val="none" w:sz="0" w:space="0" w:color="auto"/>
        <w:left w:val="none" w:sz="0" w:space="0" w:color="auto"/>
        <w:bottom w:val="none" w:sz="0" w:space="0" w:color="auto"/>
        <w:right w:val="none" w:sz="0" w:space="0" w:color="auto"/>
      </w:divBdr>
    </w:div>
    <w:div w:id="636180598">
      <w:marLeft w:val="0"/>
      <w:marRight w:val="0"/>
      <w:marTop w:val="0"/>
      <w:marBottom w:val="0"/>
      <w:divBdr>
        <w:top w:val="none" w:sz="0" w:space="0" w:color="auto"/>
        <w:left w:val="none" w:sz="0" w:space="0" w:color="auto"/>
        <w:bottom w:val="none" w:sz="0" w:space="0" w:color="auto"/>
        <w:right w:val="none" w:sz="0" w:space="0" w:color="auto"/>
      </w:divBdr>
    </w:div>
    <w:div w:id="636180599">
      <w:marLeft w:val="0"/>
      <w:marRight w:val="0"/>
      <w:marTop w:val="0"/>
      <w:marBottom w:val="0"/>
      <w:divBdr>
        <w:top w:val="none" w:sz="0" w:space="0" w:color="auto"/>
        <w:left w:val="none" w:sz="0" w:space="0" w:color="auto"/>
        <w:bottom w:val="none" w:sz="0" w:space="0" w:color="auto"/>
        <w:right w:val="none" w:sz="0" w:space="0" w:color="auto"/>
      </w:divBdr>
    </w:div>
    <w:div w:id="636180600">
      <w:marLeft w:val="0"/>
      <w:marRight w:val="0"/>
      <w:marTop w:val="0"/>
      <w:marBottom w:val="0"/>
      <w:divBdr>
        <w:top w:val="none" w:sz="0" w:space="0" w:color="auto"/>
        <w:left w:val="none" w:sz="0" w:space="0" w:color="auto"/>
        <w:bottom w:val="none" w:sz="0" w:space="0" w:color="auto"/>
        <w:right w:val="none" w:sz="0" w:space="0" w:color="auto"/>
      </w:divBdr>
    </w:div>
    <w:div w:id="636180601">
      <w:marLeft w:val="0"/>
      <w:marRight w:val="0"/>
      <w:marTop w:val="0"/>
      <w:marBottom w:val="0"/>
      <w:divBdr>
        <w:top w:val="none" w:sz="0" w:space="0" w:color="auto"/>
        <w:left w:val="none" w:sz="0" w:space="0" w:color="auto"/>
        <w:bottom w:val="none" w:sz="0" w:space="0" w:color="auto"/>
        <w:right w:val="none" w:sz="0" w:space="0" w:color="auto"/>
      </w:divBdr>
    </w:div>
    <w:div w:id="636180602">
      <w:marLeft w:val="0"/>
      <w:marRight w:val="0"/>
      <w:marTop w:val="0"/>
      <w:marBottom w:val="0"/>
      <w:divBdr>
        <w:top w:val="none" w:sz="0" w:space="0" w:color="auto"/>
        <w:left w:val="none" w:sz="0" w:space="0" w:color="auto"/>
        <w:bottom w:val="none" w:sz="0" w:space="0" w:color="auto"/>
        <w:right w:val="none" w:sz="0" w:space="0" w:color="auto"/>
      </w:divBdr>
    </w:div>
    <w:div w:id="636180603">
      <w:marLeft w:val="0"/>
      <w:marRight w:val="0"/>
      <w:marTop w:val="0"/>
      <w:marBottom w:val="0"/>
      <w:divBdr>
        <w:top w:val="none" w:sz="0" w:space="0" w:color="auto"/>
        <w:left w:val="none" w:sz="0" w:space="0" w:color="auto"/>
        <w:bottom w:val="none" w:sz="0" w:space="0" w:color="auto"/>
        <w:right w:val="none" w:sz="0" w:space="0" w:color="auto"/>
      </w:divBdr>
    </w:div>
    <w:div w:id="636180604">
      <w:marLeft w:val="0"/>
      <w:marRight w:val="0"/>
      <w:marTop w:val="0"/>
      <w:marBottom w:val="0"/>
      <w:divBdr>
        <w:top w:val="none" w:sz="0" w:space="0" w:color="auto"/>
        <w:left w:val="none" w:sz="0" w:space="0" w:color="auto"/>
        <w:bottom w:val="none" w:sz="0" w:space="0" w:color="auto"/>
        <w:right w:val="none" w:sz="0" w:space="0" w:color="auto"/>
      </w:divBdr>
    </w:div>
    <w:div w:id="636180605">
      <w:marLeft w:val="0"/>
      <w:marRight w:val="0"/>
      <w:marTop w:val="0"/>
      <w:marBottom w:val="0"/>
      <w:divBdr>
        <w:top w:val="none" w:sz="0" w:space="0" w:color="auto"/>
        <w:left w:val="none" w:sz="0" w:space="0" w:color="auto"/>
        <w:bottom w:val="none" w:sz="0" w:space="0" w:color="auto"/>
        <w:right w:val="none" w:sz="0" w:space="0" w:color="auto"/>
      </w:divBdr>
    </w:div>
    <w:div w:id="636180606">
      <w:marLeft w:val="0"/>
      <w:marRight w:val="0"/>
      <w:marTop w:val="0"/>
      <w:marBottom w:val="0"/>
      <w:divBdr>
        <w:top w:val="none" w:sz="0" w:space="0" w:color="auto"/>
        <w:left w:val="none" w:sz="0" w:space="0" w:color="auto"/>
        <w:bottom w:val="none" w:sz="0" w:space="0" w:color="auto"/>
        <w:right w:val="none" w:sz="0" w:space="0" w:color="auto"/>
      </w:divBdr>
    </w:div>
    <w:div w:id="636180607">
      <w:marLeft w:val="0"/>
      <w:marRight w:val="0"/>
      <w:marTop w:val="0"/>
      <w:marBottom w:val="0"/>
      <w:divBdr>
        <w:top w:val="none" w:sz="0" w:space="0" w:color="auto"/>
        <w:left w:val="none" w:sz="0" w:space="0" w:color="auto"/>
        <w:bottom w:val="none" w:sz="0" w:space="0" w:color="auto"/>
        <w:right w:val="none" w:sz="0" w:space="0" w:color="auto"/>
      </w:divBdr>
    </w:div>
    <w:div w:id="636180608">
      <w:marLeft w:val="0"/>
      <w:marRight w:val="0"/>
      <w:marTop w:val="0"/>
      <w:marBottom w:val="0"/>
      <w:divBdr>
        <w:top w:val="none" w:sz="0" w:space="0" w:color="auto"/>
        <w:left w:val="none" w:sz="0" w:space="0" w:color="auto"/>
        <w:bottom w:val="none" w:sz="0" w:space="0" w:color="auto"/>
        <w:right w:val="none" w:sz="0" w:space="0" w:color="auto"/>
      </w:divBdr>
    </w:div>
    <w:div w:id="636180609">
      <w:marLeft w:val="0"/>
      <w:marRight w:val="0"/>
      <w:marTop w:val="0"/>
      <w:marBottom w:val="0"/>
      <w:divBdr>
        <w:top w:val="none" w:sz="0" w:space="0" w:color="auto"/>
        <w:left w:val="none" w:sz="0" w:space="0" w:color="auto"/>
        <w:bottom w:val="none" w:sz="0" w:space="0" w:color="auto"/>
        <w:right w:val="none" w:sz="0" w:space="0" w:color="auto"/>
      </w:divBdr>
    </w:div>
    <w:div w:id="636180610">
      <w:marLeft w:val="0"/>
      <w:marRight w:val="0"/>
      <w:marTop w:val="0"/>
      <w:marBottom w:val="0"/>
      <w:divBdr>
        <w:top w:val="none" w:sz="0" w:space="0" w:color="auto"/>
        <w:left w:val="none" w:sz="0" w:space="0" w:color="auto"/>
        <w:bottom w:val="none" w:sz="0" w:space="0" w:color="auto"/>
        <w:right w:val="none" w:sz="0" w:space="0" w:color="auto"/>
      </w:divBdr>
    </w:div>
    <w:div w:id="636180611">
      <w:marLeft w:val="0"/>
      <w:marRight w:val="0"/>
      <w:marTop w:val="0"/>
      <w:marBottom w:val="0"/>
      <w:divBdr>
        <w:top w:val="none" w:sz="0" w:space="0" w:color="auto"/>
        <w:left w:val="none" w:sz="0" w:space="0" w:color="auto"/>
        <w:bottom w:val="none" w:sz="0" w:space="0" w:color="auto"/>
        <w:right w:val="none" w:sz="0" w:space="0" w:color="auto"/>
      </w:divBdr>
    </w:div>
    <w:div w:id="636180612">
      <w:marLeft w:val="0"/>
      <w:marRight w:val="0"/>
      <w:marTop w:val="0"/>
      <w:marBottom w:val="0"/>
      <w:divBdr>
        <w:top w:val="none" w:sz="0" w:space="0" w:color="auto"/>
        <w:left w:val="none" w:sz="0" w:space="0" w:color="auto"/>
        <w:bottom w:val="none" w:sz="0" w:space="0" w:color="auto"/>
        <w:right w:val="none" w:sz="0" w:space="0" w:color="auto"/>
      </w:divBdr>
    </w:div>
    <w:div w:id="636180613">
      <w:marLeft w:val="0"/>
      <w:marRight w:val="0"/>
      <w:marTop w:val="0"/>
      <w:marBottom w:val="0"/>
      <w:divBdr>
        <w:top w:val="none" w:sz="0" w:space="0" w:color="auto"/>
        <w:left w:val="none" w:sz="0" w:space="0" w:color="auto"/>
        <w:bottom w:val="none" w:sz="0" w:space="0" w:color="auto"/>
        <w:right w:val="none" w:sz="0" w:space="0" w:color="auto"/>
      </w:divBdr>
    </w:div>
    <w:div w:id="636180614">
      <w:marLeft w:val="0"/>
      <w:marRight w:val="0"/>
      <w:marTop w:val="0"/>
      <w:marBottom w:val="0"/>
      <w:divBdr>
        <w:top w:val="none" w:sz="0" w:space="0" w:color="auto"/>
        <w:left w:val="none" w:sz="0" w:space="0" w:color="auto"/>
        <w:bottom w:val="none" w:sz="0" w:space="0" w:color="auto"/>
        <w:right w:val="none" w:sz="0" w:space="0" w:color="auto"/>
      </w:divBdr>
    </w:div>
    <w:div w:id="636180615">
      <w:marLeft w:val="0"/>
      <w:marRight w:val="0"/>
      <w:marTop w:val="0"/>
      <w:marBottom w:val="0"/>
      <w:divBdr>
        <w:top w:val="none" w:sz="0" w:space="0" w:color="auto"/>
        <w:left w:val="none" w:sz="0" w:space="0" w:color="auto"/>
        <w:bottom w:val="none" w:sz="0" w:space="0" w:color="auto"/>
        <w:right w:val="none" w:sz="0" w:space="0" w:color="auto"/>
      </w:divBdr>
    </w:div>
    <w:div w:id="636180616">
      <w:marLeft w:val="0"/>
      <w:marRight w:val="0"/>
      <w:marTop w:val="0"/>
      <w:marBottom w:val="0"/>
      <w:divBdr>
        <w:top w:val="none" w:sz="0" w:space="0" w:color="auto"/>
        <w:left w:val="none" w:sz="0" w:space="0" w:color="auto"/>
        <w:bottom w:val="none" w:sz="0" w:space="0" w:color="auto"/>
        <w:right w:val="none" w:sz="0" w:space="0" w:color="auto"/>
      </w:divBdr>
    </w:div>
    <w:div w:id="636180617">
      <w:marLeft w:val="0"/>
      <w:marRight w:val="0"/>
      <w:marTop w:val="0"/>
      <w:marBottom w:val="0"/>
      <w:divBdr>
        <w:top w:val="none" w:sz="0" w:space="0" w:color="auto"/>
        <w:left w:val="none" w:sz="0" w:space="0" w:color="auto"/>
        <w:bottom w:val="none" w:sz="0" w:space="0" w:color="auto"/>
        <w:right w:val="none" w:sz="0" w:space="0" w:color="auto"/>
      </w:divBdr>
    </w:div>
    <w:div w:id="636180618">
      <w:marLeft w:val="0"/>
      <w:marRight w:val="0"/>
      <w:marTop w:val="0"/>
      <w:marBottom w:val="0"/>
      <w:divBdr>
        <w:top w:val="none" w:sz="0" w:space="0" w:color="auto"/>
        <w:left w:val="none" w:sz="0" w:space="0" w:color="auto"/>
        <w:bottom w:val="none" w:sz="0" w:space="0" w:color="auto"/>
        <w:right w:val="none" w:sz="0" w:space="0" w:color="auto"/>
      </w:divBdr>
    </w:div>
    <w:div w:id="636180619">
      <w:marLeft w:val="0"/>
      <w:marRight w:val="0"/>
      <w:marTop w:val="0"/>
      <w:marBottom w:val="0"/>
      <w:divBdr>
        <w:top w:val="none" w:sz="0" w:space="0" w:color="auto"/>
        <w:left w:val="none" w:sz="0" w:space="0" w:color="auto"/>
        <w:bottom w:val="none" w:sz="0" w:space="0" w:color="auto"/>
        <w:right w:val="none" w:sz="0" w:space="0" w:color="auto"/>
      </w:divBdr>
    </w:div>
    <w:div w:id="636180620">
      <w:marLeft w:val="0"/>
      <w:marRight w:val="0"/>
      <w:marTop w:val="0"/>
      <w:marBottom w:val="0"/>
      <w:divBdr>
        <w:top w:val="none" w:sz="0" w:space="0" w:color="auto"/>
        <w:left w:val="none" w:sz="0" w:space="0" w:color="auto"/>
        <w:bottom w:val="none" w:sz="0" w:space="0" w:color="auto"/>
        <w:right w:val="none" w:sz="0" w:space="0" w:color="auto"/>
      </w:divBdr>
    </w:div>
    <w:div w:id="636180621">
      <w:marLeft w:val="0"/>
      <w:marRight w:val="0"/>
      <w:marTop w:val="0"/>
      <w:marBottom w:val="0"/>
      <w:divBdr>
        <w:top w:val="none" w:sz="0" w:space="0" w:color="auto"/>
        <w:left w:val="none" w:sz="0" w:space="0" w:color="auto"/>
        <w:bottom w:val="none" w:sz="0" w:space="0" w:color="auto"/>
        <w:right w:val="none" w:sz="0" w:space="0" w:color="auto"/>
      </w:divBdr>
    </w:div>
    <w:div w:id="636180622">
      <w:marLeft w:val="0"/>
      <w:marRight w:val="0"/>
      <w:marTop w:val="0"/>
      <w:marBottom w:val="0"/>
      <w:divBdr>
        <w:top w:val="none" w:sz="0" w:space="0" w:color="auto"/>
        <w:left w:val="none" w:sz="0" w:space="0" w:color="auto"/>
        <w:bottom w:val="none" w:sz="0" w:space="0" w:color="auto"/>
        <w:right w:val="none" w:sz="0" w:space="0" w:color="auto"/>
      </w:divBdr>
    </w:div>
    <w:div w:id="636180623">
      <w:marLeft w:val="0"/>
      <w:marRight w:val="0"/>
      <w:marTop w:val="0"/>
      <w:marBottom w:val="0"/>
      <w:divBdr>
        <w:top w:val="none" w:sz="0" w:space="0" w:color="auto"/>
        <w:left w:val="none" w:sz="0" w:space="0" w:color="auto"/>
        <w:bottom w:val="none" w:sz="0" w:space="0" w:color="auto"/>
        <w:right w:val="none" w:sz="0" w:space="0" w:color="auto"/>
      </w:divBdr>
    </w:div>
    <w:div w:id="636180624">
      <w:marLeft w:val="0"/>
      <w:marRight w:val="0"/>
      <w:marTop w:val="0"/>
      <w:marBottom w:val="0"/>
      <w:divBdr>
        <w:top w:val="none" w:sz="0" w:space="0" w:color="auto"/>
        <w:left w:val="none" w:sz="0" w:space="0" w:color="auto"/>
        <w:bottom w:val="none" w:sz="0" w:space="0" w:color="auto"/>
        <w:right w:val="none" w:sz="0" w:space="0" w:color="auto"/>
      </w:divBdr>
    </w:div>
    <w:div w:id="636180625">
      <w:marLeft w:val="0"/>
      <w:marRight w:val="0"/>
      <w:marTop w:val="0"/>
      <w:marBottom w:val="0"/>
      <w:divBdr>
        <w:top w:val="none" w:sz="0" w:space="0" w:color="auto"/>
        <w:left w:val="none" w:sz="0" w:space="0" w:color="auto"/>
        <w:bottom w:val="none" w:sz="0" w:space="0" w:color="auto"/>
        <w:right w:val="none" w:sz="0" w:space="0" w:color="auto"/>
      </w:divBdr>
    </w:div>
    <w:div w:id="636180626">
      <w:marLeft w:val="0"/>
      <w:marRight w:val="0"/>
      <w:marTop w:val="0"/>
      <w:marBottom w:val="0"/>
      <w:divBdr>
        <w:top w:val="none" w:sz="0" w:space="0" w:color="auto"/>
        <w:left w:val="none" w:sz="0" w:space="0" w:color="auto"/>
        <w:bottom w:val="none" w:sz="0" w:space="0" w:color="auto"/>
        <w:right w:val="none" w:sz="0" w:space="0" w:color="auto"/>
      </w:divBdr>
    </w:div>
    <w:div w:id="636180627">
      <w:marLeft w:val="0"/>
      <w:marRight w:val="0"/>
      <w:marTop w:val="0"/>
      <w:marBottom w:val="0"/>
      <w:divBdr>
        <w:top w:val="none" w:sz="0" w:space="0" w:color="auto"/>
        <w:left w:val="none" w:sz="0" w:space="0" w:color="auto"/>
        <w:bottom w:val="none" w:sz="0" w:space="0" w:color="auto"/>
        <w:right w:val="none" w:sz="0" w:space="0" w:color="auto"/>
      </w:divBdr>
    </w:div>
    <w:div w:id="636180628">
      <w:marLeft w:val="0"/>
      <w:marRight w:val="0"/>
      <w:marTop w:val="0"/>
      <w:marBottom w:val="0"/>
      <w:divBdr>
        <w:top w:val="none" w:sz="0" w:space="0" w:color="auto"/>
        <w:left w:val="none" w:sz="0" w:space="0" w:color="auto"/>
        <w:bottom w:val="none" w:sz="0" w:space="0" w:color="auto"/>
        <w:right w:val="none" w:sz="0" w:space="0" w:color="auto"/>
      </w:divBdr>
    </w:div>
    <w:div w:id="636180629">
      <w:marLeft w:val="0"/>
      <w:marRight w:val="0"/>
      <w:marTop w:val="0"/>
      <w:marBottom w:val="0"/>
      <w:divBdr>
        <w:top w:val="none" w:sz="0" w:space="0" w:color="auto"/>
        <w:left w:val="none" w:sz="0" w:space="0" w:color="auto"/>
        <w:bottom w:val="none" w:sz="0" w:space="0" w:color="auto"/>
        <w:right w:val="none" w:sz="0" w:space="0" w:color="auto"/>
      </w:divBdr>
    </w:div>
    <w:div w:id="636180630">
      <w:marLeft w:val="0"/>
      <w:marRight w:val="0"/>
      <w:marTop w:val="0"/>
      <w:marBottom w:val="0"/>
      <w:divBdr>
        <w:top w:val="none" w:sz="0" w:space="0" w:color="auto"/>
        <w:left w:val="none" w:sz="0" w:space="0" w:color="auto"/>
        <w:bottom w:val="none" w:sz="0" w:space="0" w:color="auto"/>
        <w:right w:val="none" w:sz="0" w:space="0" w:color="auto"/>
      </w:divBdr>
    </w:div>
    <w:div w:id="636180631">
      <w:marLeft w:val="0"/>
      <w:marRight w:val="0"/>
      <w:marTop w:val="0"/>
      <w:marBottom w:val="0"/>
      <w:divBdr>
        <w:top w:val="none" w:sz="0" w:space="0" w:color="auto"/>
        <w:left w:val="none" w:sz="0" w:space="0" w:color="auto"/>
        <w:bottom w:val="none" w:sz="0" w:space="0" w:color="auto"/>
        <w:right w:val="none" w:sz="0" w:space="0" w:color="auto"/>
      </w:divBdr>
    </w:div>
    <w:div w:id="636180632">
      <w:marLeft w:val="0"/>
      <w:marRight w:val="0"/>
      <w:marTop w:val="0"/>
      <w:marBottom w:val="0"/>
      <w:divBdr>
        <w:top w:val="none" w:sz="0" w:space="0" w:color="auto"/>
        <w:left w:val="none" w:sz="0" w:space="0" w:color="auto"/>
        <w:bottom w:val="none" w:sz="0" w:space="0" w:color="auto"/>
        <w:right w:val="none" w:sz="0" w:space="0" w:color="auto"/>
      </w:divBdr>
    </w:div>
    <w:div w:id="636180633">
      <w:marLeft w:val="0"/>
      <w:marRight w:val="0"/>
      <w:marTop w:val="0"/>
      <w:marBottom w:val="0"/>
      <w:divBdr>
        <w:top w:val="none" w:sz="0" w:space="0" w:color="auto"/>
        <w:left w:val="none" w:sz="0" w:space="0" w:color="auto"/>
        <w:bottom w:val="none" w:sz="0" w:space="0" w:color="auto"/>
        <w:right w:val="none" w:sz="0" w:space="0" w:color="auto"/>
      </w:divBdr>
    </w:div>
    <w:div w:id="636180634">
      <w:marLeft w:val="0"/>
      <w:marRight w:val="0"/>
      <w:marTop w:val="0"/>
      <w:marBottom w:val="0"/>
      <w:divBdr>
        <w:top w:val="none" w:sz="0" w:space="0" w:color="auto"/>
        <w:left w:val="none" w:sz="0" w:space="0" w:color="auto"/>
        <w:bottom w:val="none" w:sz="0" w:space="0" w:color="auto"/>
        <w:right w:val="none" w:sz="0" w:space="0" w:color="auto"/>
      </w:divBdr>
    </w:div>
    <w:div w:id="636180635">
      <w:marLeft w:val="0"/>
      <w:marRight w:val="0"/>
      <w:marTop w:val="0"/>
      <w:marBottom w:val="0"/>
      <w:divBdr>
        <w:top w:val="none" w:sz="0" w:space="0" w:color="auto"/>
        <w:left w:val="none" w:sz="0" w:space="0" w:color="auto"/>
        <w:bottom w:val="none" w:sz="0" w:space="0" w:color="auto"/>
        <w:right w:val="none" w:sz="0" w:space="0" w:color="auto"/>
      </w:divBdr>
    </w:div>
    <w:div w:id="636180636">
      <w:marLeft w:val="0"/>
      <w:marRight w:val="0"/>
      <w:marTop w:val="0"/>
      <w:marBottom w:val="0"/>
      <w:divBdr>
        <w:top w:val="none" w:sz="0" w:space="0" w:color="auto"/>
        <w:left w:val="none" w:sz="0" w:space="0" w:color="auto"/>
        <w:bottom w:val="none" w:sz="0" w:space="0" w:color="auto"/>
        <w:right w:val="none" w:sz="0" w:space="0" w:color="auto"/>
      </w:divBdr>
    </w:div>
    <w:div w:id="636180637">
      <w:marLeft w:val="0"/>
      <w:marRight w:val="0"/>
      <w:marTop w:val="0"/>
      <w:marBottom w:val="0"/>
      <w:divBdr>
        <w:top w:val="none" w:sz="0" w:space="0" w:color="auto"/>
        <w:left w:val="none" w:sz="0" w:space="0" w:color="auto"/>
        <w:bottom w:val="none" w:sz="0" w:space="0" w:color="auto"/>
        <w:right w:val="none" w:sz="0" w:space="0" w:color="auto"/>
      </w:divBdr>
    </w:div>
    <w:div w:id="636180638">
      <w:marLeft w:val="0"/>
      <w:marRight w:val="0"/>
      <w:marTop w:val="0"/>
      <w:marBottom w:val="0"/>
      <w:divBdr>
        <w:top w:val="none" w:sz="0" w:space="0" w:color="auto"/>
        <w:left w:val="none" w:sz="0" w:space="0" w:color="auto"/>
        <w:bottom w:val="none" w:sz="0" w:space="0" w:color="auto"/>
        <w:right w:val="none" w:sz="0" w:space="0" w:color="auto"/>
      </w:divBdr>
    </w:div>
    <w:div w:id="636180639">
      <w:marLeft w:val="0"/>
      <w:marRight w:val="0"/>
      <w:marTop w:val="0"/>
      <w:marBottom w:val="0"/>
      <w:divBdr>
        <w:top w:val="none" w:sz="0" w:space="0" w:color="auto"/>
        <w:left w:val="none" w:sz="0" w:space="0" w:color="auto"/>
        <w:bottom w:val="none" w:sz="0" w:space="0" w:color="auto"/>
        <w:right w:val="none" w:sz="0" w:space="0" w:color="auto"/>
      </w:divBdr>
    </w:div>
    <w:div w:id="636180640">
      <w:marLeft w:val="0"/>
      <w:marRight w:val="0"/>
      <w:marTop w:val="0"/>
      <w:marBottom w:val="0"/>
      <w:divBdr>
        <w:top w:val="none" w:sz="0" w:space="0" w:color="auto"/>
        <w:left w:val="none" w:sz="0" w:space="0" w:color="auto"/>
        <w:bottom w:val="none" w:sz="0" w:space="0" w:color="auto"/>
        <w:right w:val="none" w:sz="0" w:space="0" w:color="auto"/>
      </w:divBdr>
    </w:div>
    <w:div w:id="636180641">
      <w:marLeft w:val="0"/>
      <w:marRight w:val="0"/>
      <w:marTop w:val="0"/>
      <w:marBottom w:val="0"/>
      <w:divBdr>
        <w:top w:val="none" w:sz="0" w:space="0" w:color="auto"/>
        <w:left w:val="none" w:sz="0" w:space="0" w:color="auto"/>
        <w:bottom w:val="none" w:sz="0" w:space="0" w:color="auto"/>
        <w:right w:val="none" w:sz="0" w:space="0" w:color="auto"/>
      </w:divBdr>
    </w:div>
    <w:div w:id="636180642">
      <w:marLeft w:val="0"/>
      <w:marRight w:val="0"/>
      <w:marTop w:val="0"/>
      <w:marBottom w:val="0"/>
      <w:divBdr>
        <w:top w:val="none" w:sz="0" w:space="0" w:color="auto"/>
        <w:left w:val="none" w:sz="0" w:space="0" w:color="auto"/>
        <w:bottom w:val="none" w:sz="0" w:space="0" w:color="auto"/>
        <w:right w:val="none" w:sz="0" w:space="0" w:color="auto"/>
      </w:divBdr>
    </w:div>
    <w:div w:id="636180643">
      <w:marLeft w:val="0"/>
      <w:marRight w:val="0"/>
      <w:marTop w:val="0"/>
      <w:marBottom w:val="0"/>
      <w:divBdr>
        <w:top w:val="none" w:sz="0" w:space="0" w:color="auto"/>
        <w:left w:val="none" w:sz="0" w:space="0" w:color="auto"/>
        <w:bottom w:val="none" w:sz="0" w:space="0" w:color="auto"/>
        <w:right w:val="none" w:sz="0" w:space="0" w:color="auto"/>
      </w:divBdr>
    </w:div>
    <w:div w:id="636180644">
      <w:marLeft w:val="0"/>
      <w:marRight w:val="0"/>
      <w:marTop w:val="0"/>
      <w:marBottom w:val="0"/>
      <w:divBdr>
        <w:top w:val="none" w:sz="0" w:space="0" w:color="auto"/>
        <w:left w:val="none" w:sz="0" w:space="0" w:color="auto"/>
        <w:bottom w:val="none" w:sz="0" w:space="0" w:color="auto"/>
        <w:right w:val="none" w:sz="0" w:space="0" w:color="auto"/>
      </w:divBdr>
    </w:div>
    <w:div w:id="636180645">
      <w:marLeft w:val="0"/>
      <w:marRight w:val="0"/>
      <w:marTop w:val="0"/>
      <w:marBottom w:val="0"/>
      <w:divBdr>
        <w:top w:val="none" w:sz="0" w:space="0" w:color="auto"/>
        <w:left w:val="none" w:sz="0" w:space="0" w:color="auto"/>
        <w:bottom w:val="none" w:sz="0" w:space="0" w:color="auto"/>
        <w:right w:val="none" w:sz="0" w:space="0" w:color="auto"/>
      </w:divBdr>
    </w:div>
    <w:div w:id="636180646">
      <w:marLeft w:val="0"/>
      <w:marRight w:val="0"/>
      <w:marTop w:val="0"/>
      <w:marBottom w:val="0"/>
      <w:divBdr>
        <w:top w:val="none" w:sz="0" w:space="0" w:color="auto"/>
        <w:left w:val="none" w:sz="0" w:space="0" w:color="auto"/>
        <w:bottom w:val="none" w:sz="0" w:space="0" w:color="auto"/>
        <w:right w:val="none" w:sz="0" w:space="0" w:color="auto"/>
      </w:divBdr>
    </w:div>
    <w:div w:id="636180647">
      <w:marLeft w:val="0"/>
      <w:marRight w:val="0"/>
      <w:marTop w:val="0"/>
      <w:marBottom w:val="0"/>
      <w:divBdr>
        <w:top w:val="none" w:sz="0" w:space="0" w:color="auto"/>
        <w:left w:val="none" w:sz="0" w:space="0" w:color="auto"/>
        <w:bottom w:val="none" w:sz="0" w:space="0" w:color="auto"/>
        <w:right w:val="none" w:sz="0" w:space="0" w:color="auto"/>
      </w:divBdr>
    </w:div>
    <w:div w:id="636180648">
      <w:marLeft w:val="0"/>
      <w:marRight w:val="0"/>
      <w:marTop w:val="0"/>
      <w:marBottom w:val="0"/>
      <w:divBdr>
        <w:top w:val="none" w:sz="0" w:space="0" w:color="auto"/>
        <w:left w:val="none" w:sz="0" w:space="0" w:color="auto"/>
        <w:bottom w:val="none" w:sz="0" w:space="0" w:color="auto"/>
        <w:right w:val="none" w:sz="0" w:space="0" w:color="auto"/>
      </w:divBdr>
    </w:div>
    <w:div w:id="636180649">
      <w:marLeft w:val="0"/>
      <w:marRight w:val="0"/>
      <w:marTop w:val="0"/>
      <w:marBottom w:val="0"/>
      <w:divBdr>
        <w:top w:val="none" w:sz="0" w:space="0" w:color="auto"/>
        <w:left w:val="none" w:sz="0" w:space="0" w:color="auto"/>
        <w:bottom w:val="none" w:sz="0" w:space="0" w:color="auto"/>
        <w:right w:val="none" w:sz="0" w:space="0" w:color="auto"/>
      </w:divBdr>
    </w:div>
    <w:div w:id="636180650">
      <w:marLeft w:val="0"/>
      <w:marRight w:val="0"/>
      <w:marTop w:val="0"/>
      <w:marBottom w:val="0"/>
      <w:divBdr>
        <w:top w:val="none" w:sz="0" w:space="0" w:color="auto"/>
        <w:left w:val="none" w:sz="0" w:space="0" w:color="auto"/>
        <w:bottom w:val="none" w:sz="0" w:space="0" w:color="auto"/>
        <w:right w:val="none" w:sz="0" w:space="0" w:color="auto"/>
      </w:divBdr>
    </w:div>
    <w:div w:id="636180651">
      <w:marLeft w:val="0"/>
      <w:marRight w:val="0"/>
      <w:marTop w:val="0"/>
      <w:marBottom w:val="0"/>
      <w:divBdr>
        <w:top w:val="none" w:sz="0" w:space="0" w:color="auto"/>
        <w:left w:val="none" w:sz="0" w:space="0" w:color="auto"/>
        <w:bottom w:val="none" w:sz="0" w:space="0" w:color="auto"/>
        <w:right w:val="none" w:sz="0" w:space="0" w:color="auto"/>
      </w:divBdr>
    </w:div>
    <w:div w:id="636180652">
      <w:marLeft w:val="0"/>
      <w:marRight w:val="0"/>
      <w:marTop w:val="0"/>
      <w:marBottom w:val="0"/>
      <w:divBdr>
        <w:top w:val="none" w:sz="0" w:space="0" w:color="auto"/>
        <w:left w:val="none" w:sz="0" w:space="0" w:color="auto"/>
        <w:bottom w:val="none" w:sz="0" w:space="0" w:color="auto"/>
        <w:right w:val="none" w:sz="0" w:space="0" w:color="auto"/>
      </w:divBdr>
    </w:div>
    <w:div w:id="636180653">
      <w:marLeft w:val="0"/>
      <w:marRight w:val="0"/>
      <w:marTop w:val="0"/>
      <w:marBottom w:val="0"/>
      <w:divBdr>
        <w:top w:val="none" w:sz="0" w:space="0" w:color="auto"/>
        <w:left w:val="none" w:sz="0" w:space="0" w:color="auto"/>
        <w:bottom w:val="none" w:sz="0" w:space="0" w:color="auto"/>
        <w:right w:val="none" w:sz="0" w:space="0" w:color="auto"/>
      </w:divBdr>
    </w:div>
    <w:div w:id="636180654">
      <w:marLeft w:val="0"/>
      <w:marRight w:val="0"/>
      <w:marTop w:val="0"/>
      <w:marBottom w:val="0"/>
      <w:divBdr>
        <w:top w:val="none" w:sz="0" w:space="0" w:color="auto"/>
        <w:left w:val="none" w:sz="0" w:space="0" w:color="auto"/>
        <w:bottom w:val="none" w:sz="0" w:space="0" w:color="auto"/>
        <w:right w:val="none" w:sz="0" w:space="0" w:color="auto"/>
      </w:divBdr>
    </w:div>
    <w:div w:id="636180655">
      <w:marLeft w:val="0"/>
      <w:marRight w:val="0"/>
      <w:marTop w:val="0"/>
      <w:marBottom w:val="0"/>
      <w:divBdr>
        <w:top w:val="none" w:sz="0" w:space="0" w:color="auto"/>
        <w:left w:val="none" w:sz="0" w:space="0" w:color="auto"/>
        <w:bottom w:val="none" w:sz="0" w:space="0" w:color="auto"/>
        <w:right w:val="none" w:sz="0" w:space="0" w:color="auto"/>
      </w:divBdr>
    </w:div>
    <w:div w:id="636180656">
      <w:marLeft w:val="0"/>
      <w:marRight w:val="0"/>
      <w:marTop w:val="0"/>
      <w:marBottom w:val="0"/>
      <w:divBdr>
        <w:top w:val="none" w:sz="0" w:space="0" w:color="auto"/>
        <w:left w:val="none" w:sz="0" w:space="0" w:color="auto"/>
        <w:bottom w:val="none" w:sz="0" w:space="0" w:color="auto"/>
        <w:right w:val="none" w:sz="0" w:space="0" w:color="auto"/>
      </w:divBdr>
    </w:div>
    <w:div w:id="636180657">
      <w:marLeft w:val="0"/>
      <w:marRight w:val="0"/>
      <w:marTop w:val="0"/>
      <w:marBottom w:val="0"/>
      <w:divBdr>
        <w:top w:val="none" w:sz="0" w:space="0" w:color="auto"/>
        <w:left w:val="none" w:sz="0" w:space="0" w:color="auto"/>
        <w:bottom w:val="none" w:sz="0" w:space="0" w:color="auto"/>
        <w:right w:val="none" w:sz="0" w:space="0" w:color="auto"/>
      </w:divBdr>
    </w:div>
    <w:div w:id="636180658">
      <w:marLeft w:val="0"/>
      <w:marRight w:val="0"/>
      <w:marTop w:val="0"/>
      <w:marBottom w:val="0"/>
      <w:divBdr>
        <w:top w:val="none" w:sz="0" w:space="0" w:color="auto"/>
        <w:left w:val="none" w:sz="0" w:space="0" w:color="auto"/>
        <w:bottom w:val="none" w:sz="0" w:space="0" w:color="auto"/>
        <w:right w:val="none" w:sz="0" w:space="0" w:color="auto"/>
      </w:divBdr>
    </w:div>
    <w:div w:id="636180659">
      <w:marLeft w:val="0"/>
      <w:marRight w:val="0"/>
      <w:marTop w:val="0"/>
      <w:marBottom w:val="0"/>
      <w:divBdr>
        <w:top w:val="none" w:sz="0" w:space="0" w:color="auto"/>
        <w:left w:val="none" w:sz="0" w:space="0" w:color="auto"/>
        <w:bottom w:val="none" w:sz="0" w:space="0" w:color="auto"/>
        <w:right w:val="none" w:sz="0" w:space="0" w:color="auto"/>
      </w:divBdr>
    </w:div>
    <w:div w:id="636180660">
      <w:marLeft w:val="0"/>
      <w:marRight w:val="0"/>
      <w:marTop w:val="0"/>
      <w:marBottom w:val="0"/>
      <w:divBdr>
        <w:top w:val="none" w:sz="0" w:space="0" w:color="auto"/>
        <w:left w:val="none" w:sz="0" w:space="0" w:color="auto"/>
        <w:bottom w:val="none" w:sz="0" w:space="0" w:color="auto"/>
        <w:right w:val="none" w:sz="0" w:space="0" w:color="auto"/>
      </w:divBdr>
    </w:div>
    <w:div w:id="636180661">
      <w:marLeft w:val="0"/>
      <w:marRight w:val="0"/>
      <w:marTop w:val="0"/>
      <w:marBottom w:val="0"/>
      <w:divBdr>
        <w:top w:val="none" w:sz="0" w:space="0" w:color="auto"/>
        <w:left w:val="none" w:sz="0" w:space="0" w:color="auto"/>
        <w:bottom w:val="none" w:sz="0" w:space="0" w:color="auto"/>
        <w:right w:val="none" w:sz="0" w:space="0" w:color="auto"/>
      </w:divBdr>
    </w:div>
    <w:div w:id="636180662">
      <w:marLeft w:val="0"/>
      <w:marRight w:val="0"/>
      <w:marTop w:val="0"/>
      <w:marBottom w:val="0"/>
      <w:divBdr>
        <w:top w:val="none" w:sz="0" w:space="0" w:color="auto"/>
        <w:left w:val="none" w:sz="0" w:space="0" w:color="auto"/>
        <w:bottom w:val="none" w:sz="0" w:space="0" w:color="auto"/>
        <w:right w:val="none" w:sz="0" w:space="0" w:color="auto"/>
      </w:divBdr>
    </w:div>
    <w:div w:id="636180663">
      <w:marLeft w:val="0"/>
      <w:marRight w:val="0"/>
      <w:marTop w:val="0"/>
      <w:marBottom w:val="0"/>
      <w:divBdr>
        <w:top w:val="none" w:sz="0" w:space="0" w:color="auto"/>
        <w:left w:val="none" w:sz="0" w:space="0" w:color="auto"/>
        <w:bottom w:val="none" w:sz="0" w:space="0" w:color="auto"/>
        <w:right w:val="none" w:sz="0" w:space="0" w:color="auto"/>
      </w:divBdr>
    </w:div>
    <w:div w:id="636180664">
      <w:marLeft w:val="0"/>
      <w:marRight w:val="0"/>
      <w:marTop w:val="0"/>
      <w:marBottom w:val="0"/>
      <w:divBdr>
        <w:top w:val="none" w:sz="0" w:space="0" w:color="auto"/>
        <w:left w:val="none" w:sz="0" w:space="0" w:color="auto"/>
        <w:bottom w:val="none" w:sz="0" w:space="0" w:color="auto"/>
        <w:right w:val="none" w:sz="0" w:space="0" w:color="auto"/>
      </w:divBdr>
    </w:div>
    <w:div w:id="636180665">
      <w:marLeft w:val="0"/>
      <w:marRight w:val="0"/>
      <w:marTop w:val="0"/>
      <w:marBottom w:val="0"/>
      <w:divBdr>
        <w:top w:val="none" w:sz="0" w:space="0" w:color="auto"/>
        <w:left w:val="none" w:sz="0" w:space="0" w:color="auto"/>
        <w:bottom w:val="none" w:sz="0" w:space="0" w:color="auto"/>
        <w:right w:val="none" w:sz="0" w:space="0" w:color="auto"/>
      </w:divBdr>
    </w:div>
    <w:div w:id="636180666">
      <w:marLeft w:val="0"/>
      <w:marRight w:val="0"/>
      <w:marTop w:val="0"/>
      <w:marBottom w:val="0"/>
      <w:divBdr>
        <w:top w:val="none" w:sz="0" w:space="0" w:color="auto"/>
        <w:left w:val="none" w:sz="0" w:space="0" w:color="auto"/>
        <w:bottom w:val="none" w:sz="0" w:space="0" w:color="auto"/>
        <w:right w:val="none" w:sz="0" w:space="0" w:color="auto"/>
      </w:divBdr>
    </w:div>
    <w:div w:id="636180667">
      <w:marLeft w:val="0"/>
      <w:marRight w:val="0"/>
      <w:marTop w:val="0"/>
      <w:marBottom w:val="0"/>
      <w:divBdr>
        <w:top w:val="none" w:sz="0" w:space="0" w:color="auto"/>
        <w:left w:val="none" w:sz="0" w:space="0" w:color="auto"/>
        <w:bottom w:val="none" w:sz="0" w:space="0" w:color="auto"/>
        <w:right w:val="none" w:sz="0" w:space="0" w:color="auto"/>
      </w:divBdr>
    </w:div>
    <w:div w:id="636180668">
      <w:marLeft w:val="0"/>
      <w:marRight w:val="0"/>
      <w:marTop w:val="0"/>
      <w:marBottom w:val="0"/>
      <w:divBdr>
        <w:top w:val="none" w:sz="0" w:space="0" w:color="auto"/>
        <w:left w:val="none" w:sz="0" w:space="0" w:color="auto"/>
        <w:bottom w:val="none" w:sz="0" w:space="0" w:color="auto"/>
        <w:right w:val="none" w:sz="0" w:space="0" w:color="auto"/>
      </w:divBdr>
    </w:div>
    <w:div w:id="636180669">
      <w:marLeft w:val="0"/>
      <w:marRight w:val="0"/>
      <w:marTop w:val="0"/>
      <w:marBottom w:val="0"/>
      <w:divBdr>
        <w:top w:val="none" w:sz="0" w:space="0" w:color="auto"/>
        <w:left w:val="none" w:sz="0" w:space="0" w:color="auto"/>
        <w:bottom w:val="none" w:sz="0" w:space="0" w:color="auto"/>
        <w:right w:val="none" w:sz="0" w:space="0" w:color="auto"/>
      </w:divBdr>
    </w:div>
    <w:div w:id="636180670">
      <w:marLeft w:val="0"/>
      <w:marRight w:val="0"/>
      <w:marTop w:val="0"/>
      <w:marBottom w:val="0"/>
      <w:divBdr>
        <w:top w:val="none" w:sz="0" w:space="0" w:color="auto"/>
        <w:left w:val="none" w:sz="0" w:space="0" w:color="auto"/>
        <w:bottom w:val="none" w:sz="0" w:space="0" w:color="auto"/>
        <w:right w:val="none" w:sz="0" w:space="0" w:color="auto"/>
      </w:divBdr>
    </w:div>
    <w:div w:id="636180671">
      <w:marLeft w:val="0"/>
      <w:marRight w:val="0"/>
      <w:marTop w:val="0"/>
      <w:marBottom w:val="0"/>
      <w:divBdr>
        <w:top w:val="none" w:sz="0" w:space="0" w:color="auto"/>
        <w:left w:val="none" w:sz="0" w:space="0" w:color="auto"/>
        <w:bottom w:val="none" w:sz="0" w:space="0" w:color="auto"/>
        <w:right w:val="none" w:sz="0" w:space="0" w:color="auto"/>
      </w:divBdr>
    </w:div>
    <w:div w:id="636180672">
      <w:marLeft w:val="0"/>
      <w:marRight w:val="0"/>
      <w:marTop w:val="0"/>
      <w:marBottom w:val="0"/>
      <w:divBdr>
        <w:top w:val="none" w:sz="0" w:space="0" w:color="auto"/>
        <w:left w:val="none" w:sz="0" w:space="0" w:color="auto"/>
        <w:bottom w:val="none" w:sz="0" w:space="0" w:color="auto"/>
        <w:right w:val="none" w:sz="0" w:space="0" w:color="auto"/>
      </w:divBdr>
    </w:div>
    <w:div w:id="636180673">
      <w:marLeft w:val="0"/>
      <w:marRight w:val="0"/>
      <w:marTop w:val="0"/>
      <w:marBottom w:val="0"/>
      <w:divBdr>
        <w:top w:val="none" w:sz="0" w:space="0" w:color="auto"/>
        <w:left w:val="none" w:sz="0" w:space="0" w:color="auto"/>
        <w:bottom w:val="none" w:sz="0" w:space="0" w:color="auto"/>
        <w:right w:val="none" w:sz="0" w:space="0" w:color="auto"/>
      </w:divBdr>
    </w:div>
    <w:div w:id="636180674">
      <w:marLeft w:val="0"/>
      <w:marRight w:val="0"/>
      <w:marTop w:val="0"/>
      <w:marBottom w:val="0"/>
      <w:divBdr>
        <w:top w:val="none" w:sz="0" w:space="0" w:color="auto"/>
        <w:left w:val="none" w:sz="0" w:space="0" w:color="auto"/>
        <w:bottom w:val="none" w:sz="0" w:space="0" w:color="auto"/>
        <w:right w:val="none" w:sz="0" w:space="0" w:color="auto"/>
      </w:divBdr>
    </w:div>
    <w:div w:id="636180675">
      <w:marLeft w:val="0"/>
      <w:marRight w:val="0"/>
      <w:marTop w:val="0"/>
      <w:marBottom w:val="0"/>
      <w:divBdr>
        <w:top w:val="none" w:sz="0" w:space="0" w:color="auto"/>
        <w:left w:val="none" w:sz="0" w:space="0" w:color="auto"/>
        <w:bottom w:val="none" w:sz="0" w:space="0" w:color="auto"/>
        <w:right w:val="none" w:sz="0" w:space="0" w:color="auto"/>
      </w:divBdr>
    </w:div>
    <w:div w:id="636180676">
      <w:marLeft w:val="0"/>
      <w:marRight w:val="0"/>
      <w:marTop w:val="0"/>
      <w:marBottom w:val="0"/>
      <w:divBdr>
        <w:top w:val="none" w:sz="0" w:space="0" w:color="auto"/>
        <w:left w:val="none" w:sz="0" w:space="0" w:color="auto"/>
        <w:bottom w:val="none" w:sz="0" w:space="0" w:color="auto"/>
        <w:right w:val="none" w:sz="0" w:space="0" w:color="auto"/>
      </w:divBdr>
    </w:div>
    <w:div w:id="636180677">
      <w:marLeft w:val="0"/>
      <w:marRight w:val="0"/>
      <w:marTop w:val="0"/>
      <w:marBottom w:val="0"/>
      <w:divBdr>
        <w:top w:val="none" w:sz="0" w:space="0" w:color="auto"/>
        <w:left w:val="none" w:sz="0" w:space="0" w:color="auto"/>
        <w:bottom w:val="none" w:sz="0" w:space="0" w:color="auto"/>
        <w:right w:val="none" w:sz="0" w:space="0" w:color="auto"/>
      </w:divBdr>
    </w:div>
    <w:div w:id="636180678">
      <w:marLeft w:val="0"/>
      <w:marRight w:val="0"/>
      <w:marTop w:val="0"/>
      <w:marBottom w:val="0"/>
      <w:divBdr>
        <w:top w:val="none" w:sz="0" w:space="0" w:color="auto"/>
        <w:left w:val="none" w:sz="0" w:space="0" w:color="auto"/>
        <w:bottom w:val="none" w:sz="0" w:space="0" w:color="auto"/>
        <w:right w:val="none" w:sz="0" w:space="0" w:color="auto"/>
      </w:divBdr>
    </w:div>
    <w:div w:id="636180679">
      <w:marLeft w:val="0"/>
      <w:marRight w:val="0"/>
      <w:marTop w:val="0"/>
      <w:marBottom w:val="0"/>
      <w:divBdr>
        <w:top w:val="none" w:sz="0" w:space="0" w:color="auto"/>
        <w:left w:val="none" w:sz="0" w:space="0" w:color="auto"/>
        <w:bottom w:val="none" w:sz="0" w:space="0" w:color="auto"/>
        <w:right w:val="none" w:sz="0" w:space="0" w:color="auto"/>
      </w:divBdr>
    </w:div>
    <w:div w:id="636180680">
      <w:marLeft w:val="0"/>
      <w:marRight w:val="0"/>
      <w:marTop w:val="0"/>
      <w:marBottom w:val="0"/>
      <w:divBdr>
        <w:top w:val="none" w:sz="0" w:space="0" w:color="auto"/>
        <w:left w:val="none" w:sz="0" w:space="0" w:color="auto"/>
        <w:bottom w:val="none" w:sz="0" w:space="0" w:color="auto"/>
        <w:right w:val="none" w:sz="0" w:space="0" w:color="auto"/>
      </w:divBdr>
    </w:div>
    <w:div w:id="636180681">
      <w:marLeft w:val="0"/>
      <w:marRight w:val="0"/>
      <w:marTop w:val="0"/>
      <w:marBottom w:val="0"/>
      <w:divBdr>
        <w:top w:val="none" w:sz="0" w:space="0" w:color="auto"/>
        <w:left w:val="none" w:sz="0" w:space="0" w:color="auto"/>
        <w:bottom w:val="none" w:sz="0" w:space="0" w:color="auto"/>
        <w:right w:val="none" w:sz="0" w:space="0" w:color="auto"/>
      </w:divBdr>
    </w:div>
    <w:div w:id="636180682">
      <w:marLeft w:val="0"/>
      <w:marRight w:val="0"/>
      <w:marTop w:val="0"/>
      <w:marBottom w:val="0"/>
      <w:divBdr>
        <w:top w:val="none" w:sz="0" w:space="0" w:color="auto"/>
        <w:left w:val="none" w:sz="0" w:space="0" w:color="auto"/>
        <w:bottom w:val="none" w:sz="0" w:space="0" w:color="auto"/>
        <w:right w:val="none" w:sz="0" w:space="0" w:color="auto"/>
      </w:divBdr>
    </w:div>
    <w:div w:id="636180683">
      <w:marLeft w:val="0"/>
      <w:marRight w:val="0"/>
      <w:marTop w:val="0"/>
      <w:marBottom w:val="0"/>
      <w:divBdr>
        <w:top w:val="none" w:sz="0" w:space="0" w:color="auto"/>
        <w:left w:val="none" w:sz="0" w:space="0" w:color="auto"/>
        <w:bottom w:val="none" w:sz="0" w:space="0" w:color="auto"/>
        <w:right w:val="none" w:sz="0" w:space="0" w:color="auto"/>
      </w:divBdr>
    </w:div>
    <w:div w:id="636180684">
      <w:marLeft w:val="0"/>
      <w:marRight w:val="0"/>
      <w:marTop w:val="0"/>
      <w:marBottom w:val="0"/>
      <w:divBdr>
        <w:top w:val="none" w:sz="0" w:space="0" w:color="auto"/>
        <w:left w:val="none" w:sz="0" w:space="0" w:color="auto"/>
        <w:bottom w:val="none" w:sz="0" w:space="0" w:color="auto"/>
        <w:right w:val="none" w:sz="0" w:space="0" w:color="auto"/>
      </w:divBdr>
    </w:div>
    <w:div w:id="636180685">
      <w:marLeft w:val="0"/>
      <w:marRight w:val="0"/>
      <w:marTop w:val="0"/>
      <w:marBottom w:val="0"/>
      <w:divBdr>
        <w:top w:val="none" w:sz="0" w:space="0" w:color="auto"/>
        <w:left w:val="none" w:sz="0" w:space="0" w:color="auto"/>
        <w:bottom w:val="none" w:sz="0" w:space="0" w:color="auto"/>
        <w:right w:val="none" w:sz="0" w:space="0" w:color="auto"/>
      </w:divBdr>
    </w:div>
    <w:div w:id="636180686">
      <w:marLeft w:val="0"/>
      <w:marRight w:val="0"/>
      <w:marTop w:val="0"/>
      <w:marBottom w:val="0"/>
      <w:divBdr>
        <w:top w:val="none" w:sz="0" w:space="0" w:color="auto"/>
        <w:left w:val="none" w:sz="0" w:space="0" w:color="auto"/>
        <w:bottom w:val="none" w:sz="0" w:space="0" w:color="auto"/>
        <w:right w:val="none" w:sz="0" w:space="0" w:color="auto"/>
      </w:divBdr>
    </w:div>
    <w:div w:id="636180687">
      <w:marLeft w:val="0"/>
      <w:marRight w:val="0"/>
      <w:marTop w:val="0"/>
      <w:marBottom w:val="0"/>
      <w:divBdr>
        <w:top w:val="none" w:sz="0" w:space="0" w:color="auto"/>
        <w:left w:val="none" w:sz="0" w:space="0" w:color="auto"/>
        <w:bottom w:val="none" w:sz="0" w:space="0" w:color="auto"/>
        <w:right w:val="none" w:sz="0" w:space="0" w:color="auto"/>
      </w:divBdr>
    </w:div>
    <w:div w:id="636180688">
      <w:marLeft w:val="0"/>
      <w:marRight w:val="0"/>
      <w:marTop w:val="0"/>
      <w:marBottom w:val="0"/>
      <w:divBdr>
        <w:top w:val="none" w:sz="0" w:space="0" w:color="auto"/>
        <w:left w:val="none" w:sz="0" w:space="0" w:color="auto"/>
        <w:bottom w:val="none" w:sz="0" w:space="0" w:color="auto"/>
        <w:right w:val="none" w:sz="0" w:space="0" w:color="auto"/>
      </w:divBdr>
    </w:div>
    <w:div w:id="636180689">
      <w:marLeft w:val="0"/>
      <w:marRight w:val="0"/>
      <w:marTop w:val="0"/>
      <w:marBottom w:val="0"/>
      <w:divBdr>
        <w:top w:val="none" w:sz="0" w:space="0" w:color="auto"/>
        <w:left w:val="none" w:sz="0" w:space="0" w:color="auto"/>
        <w:bottom w:val="none" w:sz="0" w:space="0" w:color="auto"/>
        <w:right w:val="none" w:sz="0" w:space="0" w:color="auto"/>
      </w:divBdr>
    </w:div>
    <w:div w:id="636180690">
      <w:marLeft w:val="0"/>
      <w:marRight w:val="0"/>
      <w:marTop w:val="0"/>
      <w:marBottom w:val="0"/>
      <w:divBdr>
        <w:top w:val="none" w:sz="0" w:space="0" w:color="auto"/>
        <w:left w:val="none" w:sz="0" w:space="0" w:color="auto"/>
        <w:bottom w:val="none" w:sz="0" w:space="0" w:color="auto"/>
        <w:right w:val="none" w:sz="0" w:space="0" w:color="auto"/>
      </w:divBdr>
    </w:div>
    <w:div w:id="636180691">
      <w:marLeft w:val="0"/>
      <w:marRight w:val="0"/>
      <w:marTop w:val="0"/>
      <w:marBottom w:val="0"/>
      <w:divBdr>
        <w:top w:val="none" w:sz="0" w:space="0" w:color="auto"/>
        <w:left w:val="none" w:sz="0" w:space="0" w:color="auto"/>
        <w:bottom w:val="none" w:sz="0" w:space="0" w:color="auto"/>
        <w:right w:val="none" w:sz="0" w:space="0" w:color="auto"/>
      </w:divBdr>
    </w:div>
    <w:div w:id="636180692">
      <w:marLeft w:val="0"/>
      <w:marRight w:val="0"/>
      <w:marTop w:val="0"/>
      <w:marBottom w:val="0"/>
      <w:divBdr>
        <w:top w:val="none" w:sz="0" w:space="0" w:color="auto"/>
        <w:left w:val="none" w:sz="0" w:space="0" w:color="auto"/>
        <w:bottom w:val="none" w:sz="0" w:space="0" w:color="auto"/>
        <w:right w:val="none" w:sz="0" w:space="0" w:color="auto"/>
      </w:divBdr>
    </w:div>
    <w:div w:id="636180693">
      <w:marLeft w:val="0"/>
      <w:marRight w:val="0"/>
      <w:marTop w:val="0"/>
      <w:marBottom w:val="0"/>
      <w:divBdr>
        <w:top w:val="none" w:sz="0" w:space="0" w:color="auto"/>
        <w:left w:val="none" w:sz="0" w:space="0" w:color="auto"/>
        <w:bottom w:val="none" w:sz="0" w:space="0" w:color="auto"/>
        <w:right w:val="none" w:sz="0" w:space="0" w:color="auto"/>
      </w:divBdr>
    </w:div>
    <w:div w:id="636180694">
      <w:marLeft w:val="0"/>
      <w:marRight w:val="0"/>
      <w:marTop w:val="0"/>
      <w:marBottom w:val="0"/>
      <w:divBdr>
        <w:top w:val="none" w:sz="0" w:space="0" w:color="auto"/>
        <w:left w:val="none" w:sz="0" w:space="0" w:color="auto"/>
        <w:bottom w:val="none" w:sz="0" w:space="0" w:color="auto"/>
        <w:right w:val="none" w:sz="0" w:space="0" w:color="auto"/>
      </w:divBdr>
    </w:div>
    <w:div w:id="636180695">
      <w:marLeft w:val="0"/>
      <w:marRight w:val="0"/>
      <w:marTop w:val="0"/>
      <w:marBottom w:val="0"/>
      <w:divBdr>
        <w:top w:val="none" w:sz="0" w:space="0" w:color="auto"/>
        <w:left w:val="none" w:sz="0" w:space="0" w:color="auto"/>
        <w:bottom w:val="none" w:sz="0" w:space="0" w:color="auto"/>
        <w:right w:val="none" w:sz="0" w:space="0" w:color="auto"/>
      </w:divBdr>
    </w:div>
    <w:div w:id="636180696">
      <w:marLeft w:val="0"/>
      <w:marRight w:val="0"/>
      <w:marTop w:val="0"/>
      <w:marBottom w:val="0"/>
      <w:divBdr>
        <w:top w:val="none" w:sz="0" w:space="0" w:color="auto"/>
        <w:left w:val="none" w:sz="0" w:space="0" w:color="auto"/>
        <w:bottom w:val="none" w:sz="0" w:space="0" w:color="auto"/>
        <w:right w:val="none" w:sz="0" w:space="0" w:color="auto"/>
      </w:divBdr>
    </w:div>
    <w:div w:id="636180697">
      <w:marLeft w:val="0"/>
      <w:marRight w:val="0"/>
      <w:marTop w:val="0"/>
      <w:marBottom w:val="0"/>
      <w:divBdr>
        <w:top w:val="none" w:sz="0" w:space="0" w:color="auto"/>
        <w:left w:val="none" w:sz="0" w:space="0" w:color="auto"/>
        <w:bottom w:val="none" w:sz="0" w:space="0" w:color="auto"/>
        <w:right w:val="none" w:sz="0" w:space="0" w:color="auto"/>
      </w:divBdr>
    </w:div>
    <w:div w:id="636180698">
      <w:marLeft w:val="0"/>
      <w:marRight w:val="0"/>
      <w:marTop w:val="0"/>
      <w:marBottom w:val="0"/>
      <w:divBdr>
        <w:top w:val="none" w:sz="0" w:space="0" w:color="auto"/>
        <w:left w:val="none" w:sz="0" w:space="0" w:color="auto"/>
        <w:bottom w:val="none" w:sz="0" w:space="0" w:color="auto"/>
        <w:right w:val="none" w:sz="0" w:space="0" w:color="auto"/>
      </w:divBdr>
    </w:div>
    <w:div w:id="636180699">
      <w:marLeft w:val="0"/>
      <w:marRight w:val="0"/>
      <w:marTop w:val="0"/>
      <w:marBottom w:val="0"/>
      <w:divBdr>
        <w:top w:val="none" w:sz="0" w:space="0" w:color="auto"/>
        <w:left w:val="none" w:sz="0" w:space="0" w:color="auto"/>
        <w:bottom w:val="none" w:sz="0" w:space="0" w:color="auto"/>
        <w:right w:val="none" w:sz="0" w:space="0" w:color="auto"/>
      </w:divBdr>
    </w:div>
    <w:div w:id="636180700">
      <w:marLeft w:val="0"/>
      <w:marRight w:val="0"/>
      <w:marTop w:val="0"/>
      <w:marBottom w:val="0"/>
      <w:divBdr>
        <w:top w:val="none" w:sz="0" w:space="0" w:color="auto"/>
        <w:left w:val="none" w:sz="0" w:space="0" w:color="auto"/>
        <w:bottom w:val="none" w:sz="0" w:space="0" w:color="auto"/>
        <w:right w:val="none" w:sz="0" w:space="0" w:color="auto"/>
      </w:divBdr>
    </w:div>
    <w:div w:id="636180701">
      <w:marLeft w:val="0"/>
      <w:marRight w:val="0"/>
      <w:marTop w:val="0"/>
      <w:marBottom w:val="0"/>
      <w:divBdr>
        <w:top w:val="none" w:sz="0" w:space="0" w:color="auto"/>
        <w:left w:val="none" w:sz="0" w:space="0" w:color="auto"/>
        <w:bottom w:val="none" w:sz="0" w:space="0" w:color="auto"/>
        <w:right w:val="none" w:sz="0" w:space="0" w:color="auto"/>
      </w:divBdr>
    </w:div>
    <w:div w:id="636180702">
      <w:marLeft w:val="0"/>
      <w:marRight w:val="0"/>
      <w:marTop w:val="0"/>
      <w:marBottom w:val="0"/>
      <w:divBdr>
        <w:top w:val="none" w:sz="0" w:space="0" w:color="auto"/>
        <w:left w:val="none" w:sz="0" w:space="0" w:color="auto"/>
        <w:bottom w:val="none" w:sz="0" w:space="0" w:color="auto"/>
        <w:right w:val="none" w:sz="0" w:space="0" w:color="auto"/>
      </w:divBdr>
    </w:div>
    <w:div w:id="636180703">
      <w:marLeft w:val="0"/>
      <w:marRight w:val="0"/>
      <w:marTop w:val="0"/>
      <w:marBottom w:val="0"/>
      <w:divBdr>
        <w:top w:val="none" w:sz="0" w:space="0" w:color="auto"/>
        <w:left w:val="none" w:sz="0" w:space="0" w:color="auto"/>
        <w:bottom w:val="none" w:sz="0" w:space="0" w:color="auto"/>
        <w:right w:val="none" w:sz="0" w:space="0" w:color="auto"/>
      </w:divBdr>
    </w:div>
    <w:div w:id="636180704">
      <w:marLeft w:val="0"/>
      <w:marRight w:val="0"/>
      <w:marTop w:val="0"/>
      <w:marBottom w:val="0"/>
      <w:divBdr>
        <w:top w:val="none" w:sz="0" w:space="0" w:color="auto"/>
        <w:left w:val="none" w:sz="0" w:space="0" w:color="auto"/>
        <w:bottom w:val="none" w:sz="0" w:space="0" w:color="auto"/>
        <w:right w:val="none" w:sz="0" w:space="0" w:color="auto"/>
      </w:divBdr>
    </w:div>
    <w:div w:id="636180705">
      <w:marLeft w:val="0"/>
      <w:marRight w:val="0"/>
      <w:marTop w:val="0"/>
      <w:marBottom w:val="0"/>
      <w:divBdr>
        <w:top w:val="none" w:sz="0" w:space="0" w:color="auto"/>
        <w:left w:val="none" w:sz="0" w:space="0" w:color="auto"/>
        <w:bottom w:val="none" w:sz="0" w:space="0" w:color="auto"/>
        <w:right w:val="none" w:sz="0" w:space="0" w:color="auto"/>
      </w:divBdr>
    </w:div>
    <w:div w:id="636180706">
      <w:marLeft w:val="0"/>
      <w:marRight w:val="0"/>
      <w:marTop w:val="0"/>
      <w:marBottom w:val="0"/>
      <w:divBdr>
        <w:top w:val="none" w:sz="0" w:space="0" w:color="auto"/>
        <w:left w:val="none" w:sz="0" w:space="0" w:color="auto"/>
        <w:bottom w:val="none" w:sz="0" w:space="0" w:color="auto"/>
        <w:right w:val="none" w:sz="0" w:space="0" w:color="auto"/>
      </w:divBdr>
    </w:div>
    <w:div w:id="636180707">
      <w:marLeft w:val="0"/>
      <w:marRight w:val="0"/>
      <w:marTop w:val="0"/>
      <w:marBottom w:val="0"/>
      <w:divBdr>
        <w:top w:val="none" w:sz="0" w:space="0" w:color="auto"/>
        <w:left w:val="none" w:sz="0" w:space="0" w:color="auto"/>
        <w:bottom w:val="none" w:sz="0" w:space="0" w:color="auto"/>
        <w:right w:val="none" w:sz="0" w:space="0" w:color="auto"/>
      </w:divBdr>
    </w:div>
    <w:div w:id="636180708">
      <w:marLeft w:val="0"/>
      <w:marRight w:val="0"/>
      <w:marTop w:val="0"/>
      <w:marBottom w:val="0"/>
      <w:divBdr>
        <w:top w:val="none" w:sz="0" w:space="0" w:color="auto"/>
        <w:left w:val="none" w:sz="0" w:space="0" w:color="auto"/>
        <w:bottom w:val="none" w:sz="0" w:space="0" w:color="auto"/>
        <w:right w:val="none" w:sz="0" w:space="0" w:color="auto"/>
      </w:divBdr>
    </w:div>
    <w:div w:id="636180709">
      <w:marLeft w:val="0"/>
      <w:marRight w:val="0"/>
      <w:marTop w:val="0"/>
      <w:marBottom w:val="0"/>
      <w:divBdr>
        <w:top w:val="none" w:sz="0" w:space="0" w:color="auto"/>
        <w:left w:val="none" w:sz="0" w:space="0" w:color="auto"/>
        <w:bottom w:val="none" w:sz="0" w:space="0" w:color="auto"/>
        <w:right w:val="none" w:sz="0" w:space="0" w:color="auto"/>
      </w:divBdr>
    </w:div>
    <w:div w:id="636180710">
      <w:marLeft w:val="0"/>
      <w:marRight w:val="0"/>
      <w:marTop w:val="0"/>
      <w:marBottom w:val="0"/>
      <w:divBdr>
        <w:top w:val="none" w:sz="0" w:space="0" w:color="auto"/>
        <w:left w:val="none" w:sz="0" w:space="0" w:color="auto"/>
        <w:bottom w:val="none" w:sz="0" w:space="0" w:color="auto"/>
        <w:right w:val="none" w:sz="0" w:space="0" w:color="auto"/>
      </w:divBdr>
    </w:div>
    <w:div w:id="636180711">
      <w:marLeft w:val="0"/>
      <w:marRight w:val="0"/>
      <w:marTop w:val="0"/>
      <w:marBottom w:val="0"/>
      <w:divBdr>
        <w:top w:val="none" w:sz="0" w:space="0" w:color="auto"/>
        <w:left w:val="none" w:sz="0" w:space="0" w:color="auto"/>
        <w:bottom w:val="none" w:sz="0" w:space="0" w:color="auto"/>
        <w:right w:val="none" w:sz="0" w:space="0" w:color="auto"/>
      </w:divBdr>
    </w:div>
    <w:div w:id="636180712">
      <w:marLeft w:val="0"/>
      <w:marRight w:val="0"/>
      <w:marTop w:val="0"/>
      <w:marBottom w:val="0"/>
      <w:divBdr>
        <w:top w:val="none" w:sz="0" w:space="0" w:color="auto"/>
        <w:left w:val="none" w:sz="0" w:space="0" w:color="auto"/>
        <w:bottom w:val="none" w:sz="0" w:space="0" w:color="auto"/>
        <w:right w:val="none" w:sz="0" w:space="0" w:color="auto"/>
      </w:divBdr>
    </w:div>
    <w:div w:id="636180713">
      <w:marLeft w:val="0"/>
      <w:marRight w:val="0"/>
      <w:marTop w:val="0"/>
      <w:marBottom w:val="0"/>
      <w:divBdr>
        <w:top w:val="none" w:sz="0" w:space="0" w:color="auto"/>
        <w:left w:val="none" w:sz="0" w:space="0" w:color="auto"/>
        <w:bottom w:val="none" w:sz="0" w:space="0" w:color="auto"/>
        <w:right w:val="none" w:sz="0" w:space="0" w:color="auto"/>
      </w:divBdr>
    </w:div>
    <w:div w:id="636180714">
      <w:marLeft w:val="0"/>
      <w:marRight w:val="0"/>
      <w:marTop w:val="0"/>
      <w:marBottom w:val="0"/>
      <w:divBdr>
        <w:top w:val="none" w:sz="0" w:space="0" w:color="auto"/>
        <w:left w:val="none" w:sz="0" w:space="0" w:color="auto"/>
        <w:bottom w:val="none" w:sz="0" w:space="0" w:color="auto"/>
        <w:right w:val="none" w:sz="0" w:space="0" w:color="auto"/>
      </w:divBdr>
    </w:div>
    <w:div w:id="636180715">
      <w:marLeft w:val="0"/>
      <w:marRight w:val="0"/>
      <w:marTop w:val="0"/>
      <w:marBottom w:val="0"/>
      <w:divBdr>
        <w:top w:val="none" w:sz="0" w:space="0" w:color="auto"/>
        <w:left w:val="none" w:sz="0" w:space="0" w:color="auto"/>
        <w:bottom w:val="none" w:sz="0" w:space="0" w:color="auto"/>
        <w:right w:val="none" w:sz="0" w:space="0" w:color="auto"/>
      </w:divBdr>
    </w:div>
    <w:div w:id="636180716">
      <w:marLeft w:val="0"/>
      <w:marRight w:val="0"/>
      <w:marTop w:val="0"/>
      <w:marBottom w:val="0"/>
      <w:divBdr>
        <w:top w:val="none" w:sz="0" w:space="0" w:color="auto"/>
        <w:left w:val="none" w:sz="0" w:space="0" w:color="auto"/>
        <w:bottom w:val="none" w:sz="0" w:space="0" w:color="auto"/>
        <w:right w:val="none" w:sz="0" w:space="0" w:color="auto"/>
      </w:divBdr>
    </w:div>
    <w:div w:id="636180717">
      <w:marLeft w:val="0"/>
      <w:marRight w:val="0"/>
      <w:marTop w:val="0"/>
      <w:marBottom w:val="0"/>
      <w:divBdr>
        <w:top w:val="none" w:sz="0" w:space="0" w:color="auto"/>
        <w:left w:val="none" w:sz="0" w:space="0" w:color="auto"/>
        <w:bottom w:val="none" w:sz="0" w:space="0" w:color="auto"/>
        <w:right w:val="none" w:sz="0" w:space="0" w:color="auto"/>
      </w:divBdr>
    </w:div>
    <w:div w:id="636180718">
      <w:marLeft w:val="0"/>
      <w:marRight w:val="0"/>
      <w:marTop w:val="0"/>
      <w:marBottom w:val="0"/>
      <w:divBdr>
        <w:top w:val="none" w:sz="0" w:space="0" w:color="auto"/>
        <w:left w:val="none" w:sz="0" w:space="0" w:color="auto"/>
        <w:bottom w:val="none" w:sz="0" w:space="0" w:color="auto"/>
        <w:right w:val="none" w:sz="0" w:space="0" w:color="auto"/>
      </w:divBdr>
    </w:div>
    <w:div w:id="636180719">
      <w:marLeft w:val="0"/>
      <w:marRight w:val="0"/>
      <w:marTop w:val="0"/>
      <w:marBottom w:val="0"/>
      <w:divBdr>
        <w:top w:val="none" w:sz="0" w:space="0" w:color="auto"/>
        <w:left w:val="none" w:sz="0" w:space="0" w:color="auto"/>
        <w:bottom w:val="none" w:sz="0" w:space="0" w:color="auto"/>
        <w:right w:val="none" w:sz="0" w:space="0" w:color="auto"/>
      </w:divBdr>
    </w:div>
    <w:div w:id="636180720">
      <w:marLeft w:val="0"/>
      <w:marRight w:val="0"/>
      <w:marTop w:val="0"/>
      <w:marBottom w:val="0"/>
      <w:divBdr>
        <w:top w:val="none" w:sz="0" w:space="0" w:color="auto"/>
        <w:left w:val="none" w:sz="0" w:space="0" w:color="auto"/>
        <w:bottom w:val="none" w:sz="0" w:space="0" w:color="auto"/>
        <w:right w:val="none" w:sz="0" w:space="0" w:color="auto"/>
      </w:divBdr>
    </w:div>
    <w:div w:id="636180721">
      <w:marLeft w:val="0"/>
      <w:marRight w:val="0"/>
      <w:marTop w:val="0"/>
      <w:marBottom w:val="0"/>
      <w:divBdr>
        <w:top w:val="none" w:sz="0" w:space="0" w:color="auto"/>
        <w:left w:val="none" w:sz="0" w:space="0" w:color="auto"/>
        <w:bottom w:val="none" w:sz="0" w:space="0" w:color="auto"/>
        <w:right w:val="none" w:sz="0" w:space="0" w:color="auto"/>
      </w:divBdr>
    </w:div>
    <w:div w:id="636180722">
      <w:marLeft w:val="0"/>
      <w:marRight w:val="0"/>
      <w:marTop w:val="0"/>
      <w:marBottom w:val="0"/>
      <w:divBdr>
        <w:top w:val="none" w:sz="0" w:space="0" w:color="auto"/>
        <w:left w:val="none" w:sz="0" w:space="0" w:color="auto"/>
        <w:bottom w:val="none" w:sz="0" w:space="0" w:color="auto"/>
        <w:right w:val="none" w:sz="0" w:space="0" w:color="auto"/>
      </w:divBdr>
    </w:div>
    <w:div w:id="636180723">
      <w:marLeft w:val="0"/>
      <w:marRight w:val="0"/>
      <w:marTop w:val="0"/>
      <w:marBottom w:val="0"/>
      <w:divBdr>
        <w:top w:val="none" w:sz="0" w:space="0" w:color="auto"/>
        <w:left w:val="none" w:sz="0" w:space="0" w:color="auto"/>
        <w:bottom w:val="none" w:sz="0" w:space="0" w:color="auto"/>
        <w:right w:val="none" w:sz="0" w:space="0" w:color="auto"/>
      </w:divBdr>
    </w:div>
    <w:div w:id="636180724">
      <w:marLeft w:val="0"/>
      <w:marRight w:val="0"/>
      <w:marTop w:val="0"/>
      <w:marBottom w:val="0"/>
      <w:divBdr>
        <w:top w:val="none" w:sz="0" w:space="0" w:color="auto"/>
        <w:left w:val="none" w:sz="0" w:space="0" w:color="auto"/>
        <w:bottom w:val="none" w:sz="0" w:space="0" w:color="auto"/>
        <w:right w:val="none" w:sz="0" w:space="0" w:color="auto"/>
      </w:divBdr>
    </w:div>
    <w:div w:id="636180725">
      <w:marLeft w:val="0"/>
      <w:marRight w:val="0"/>
      <w:marTop w:val="0"/>
      <w:marBottom w:val="0"/>
      <w:divBdr>
        <w:top w:val="none" w:sz="0" w:space="0" w:color="auto"/>
        <w:left w:val="none" w:sz="0" w:space="0" w:color="auto"/>
        <w:bottom w:val="none" w:sz="0" w:space="0" w:color="auto"/>
        <w:right w:val="none" w:sz="0" w:space="0" w:color="auto"/>
      </w:divBdr>
    </w:div>
    <w:div w:id="636180726">
      <w:marLeft w:val="0"/>
      <w:marRight w:val="0"/>
      <w:marTop w:val="0"/>
      <w:marBottom w:val="0"/>
      <w:divBdr>
        <w:top w:val="none" w:sz="0" w:space="0" w:color="auto"/>
        <w:left w:val="none" w:sz="0" w:space="0" w:color="auto"/>
        <w:bottom w:val="none" w:sz="0" w:space="0" w:color="auto"/>
        <w:right w:val="none" w:sz="0" w:space="0" w:color="auto"/>
      </w:divBdr>
    </w:div>
    <w:div w:id="636180727">
      <w:marLeft w:val="0"/>
      <w:marRight w:val="0"/>
      <w:marTop w:val="0"/>
      <w:marBottom w:val="0"/>
      <w:divBdr>
        <w:top w:val="none" w:sz="0" w:space="0" w:color="auto"/>
        <w:left w:val="none" w:sz="0" w:space="0" w:color="auto"/>
        <w:bottom w:val="none" w:sz="0" w:space="0" w:color="auto"/>
        <w:right w:val="none" w:sz="0" w:space="0" w:color="auto"/>
      </w:divBdr>
    </w:div>
    <w:div w:id="636180728">
      <w:marLeft w:val="0"/>
      <w:marRight w:val="0"/>
      <w:marTop w:val="0"/>
      <w:marBottom w:val="0"/>
      <w:divBdr>
        <w:top w:val="none" w:sz="0" w:space="0" w:color="auto"/>
        <w:left w:val="none" w:sz="0" w:space="0" w:color="auto"/>
        <w:bottom w:val="none" w:sz="0" w:space="0" w:color="auto"/>
        <w:right w:val="none" w:sz="0" w:space="0" w:color="auto"/>
      </w:divBdr>
    </w:div>
    <w:div w:id="636180729">
      <w:marLeft w:val="0"/>
      <w:marRight w:val="0"/>
      <w:marTop w:val="0"/>
      <w:marBottom w:val="0"/>
      <w:divBdr>
        <w:top w:val="none" w:sz="0" w:space="0" w:color="auto"/>
        <w:left w:val="none" w:sz="0" w:space="0" w:color="auto"/>
        <w:bottom w:val="none" w:sz="0" w:space="0" w:color="auto"/>
        <w:right w:val="none" w:sz="0" w:space="0" w:color="auto"/>
      </w:divBdr>
    </w:div>
    <w:div w:id="636180730">
      <w:marLeft w:val="0"/>
      <w:marRight w:val="0"/>
      <w:marTop w:val="0"/>
      <w:marBottom w:val="0"/>
      <w:divBdr>
        <w:top w:val="none" w:sz="0" w:space="0" w:color="auto"/>
        <w:left w:val="none" w:sz="0" w:space="0" w:color="auto"/>
        <w:bottom w:val="none" w:sz="0" w:space="0" w:color="auto"/>
        <w:right w:val="none" w:sz="0" w:space="0" w:color="auto"/>
      </w:divBdr>
    </w:div>
    <w:div w:id="636180731">
      <w:marLeft w:val="0"/>
      <w:marRight w:val="0"/>
      <w:marTop w:val="0"/>
      <w:marBottom w:val="0"/>
      <w:divBdr>
        <w:top w:val="none" w:sz="0" w:space="0" w:color="auto"/>
        <w:left w:val="none" w:sz="0" w:space="0" w:color="auto"/>
        <w:bottom w:val="none" w:sz="0" w:space="0" w:color="auto"/>
        <w:right w:val="none" w:sz="0" w:space="0" w:color="auto"/>
      </w:divBdr>
    </w:div>
    <w:div w:id="636180732">
      <w:marLeft w:val="0"/>
      <w:marRight w:val="0"/>
      <w:marTop w:val="0"/>
      <w:marBottom w:val="0"/>
      <w:divBdr>
        <w:top w:val="none" w:sz="0" w:space="0" w:color="auto"/>
        <w:left w:val="none" w:sz="0" w:space="0" w:color="auto"/>
        <w:bottom w:val="none" w:sz="0" w:space="0" w:color="auto"/>
        <w:right w:val="none" w:sz="0" w:space="0" w:color="auto"/>
      </w:divBdr>
    </w:div>
    <w:div w:id="636180733">
      <w:marLeft w:val="0"/>
      <w:marRight w:val="0"/>
      <w:marTop w:val="0"/>
      <w:marBottom w:val="0"/>
      <w:divBdr>
        <w:top w:val="none" w:sz="0" w:space="0" w:color="auto"/>
        <w:left w:val="none" w:sz="0" w:space="0" w:color="auto"/>
        <w:bottom w:val="none" w:sz="0" w:space="0" w:color="auto"/>
        <w:right w:val="none" w:sz="0" w:space="0" w:color="auto"/>
      </w:divBdr>
    </w:div>
    <w:div w:id="636180734">
      <w:marLeft w:val="0"/>
      <w:marRight w:val="0"/>
      <w:marTop w:val="0"/>
      <w:marBottom w:val="0"/>
      <w:divBdr>
        <w:top w:val="none" w:sz="0" w:space="0" w:color="auto"/>
        <w:left w:val="none" w:sz="0" w:space="0" w:color="auto"/>
        <w:bottom w:val="none" w:sz="0" w:space="0" w:color="auto"/>
        <w:right w:val="none" w:sz="0" w:space="0" w:color="auto"/>
      </w:divBdr>
    </w:div>
    <w:div w:id="636180735">
      <w:marLeft w:val="0"/>
      <w:marRight w:val="0"/>
      <w:marTop w:val="0"/>
      <w:marBottom w:val="0"/>
      <w:divBdr>
        <w:top w:val="none" w:sz="0" w:space="0" w:color="auto"/>
        <w:left w:val="none" w:sz="0" w:space="0" w:color="auto"/>
        <w:bottom w:val="none" w:sz="0" w:space="0" w:color="auto"/>
        <w:right w:val="none" w:sz="0" w:space="0" w:color="auto"/>
      </w:divBdr>
    </w:div>
    <w:div w:id="636180736">
      <w:marLeft w:val="0"/>
      <w:marRight w:val="0"/>
      <w:marTop w:val="0"/>
      <w:marBottom w:val="0"/>
      <w:divBdr>
        <w:top w:val="none" w:sz="0" w:space="0" w:color="auto"/>
        <w:left w:val="none" w:sz="0" w:space="0" w:color="auto"/>
        <w:bottom w:val="none" w:sz="0" w:space="0" w:color="auto"/>
        <w:right w:val="none" w:sz="0" w:space="0" w:color="auto"/>
      </w:divBdr>
    </w:div>
    <w:div w:id="636180737">
      <w:marLeft w:val="0"/>
      <w:marRight w:val="0"/>
      <w:marTop w:val="0"/>
      <w:marBottom w:val="0"/>
      <w:divBdr>
        <w:top w:val="none" w:sz="0" w:space="0" w:color="auto"/>
        <w:left w:val="none" w:sz="0" w:space="0" w:color="auto"/>
        <w:bottom w:val="none" w:sz="0" w:space="0" w:color="auto"/>
        <w:right w:val="none" w:sz="0" w:space="0" w:color="auto"/>
      </w:divBdr>
    </w:div>
    <w:div w:id="636180738">
      <w:marLeft w:val="0"/>
      <w:marRight w:val="0"/>
      <w:marTop w:val="0"/>
      <w:marBottom w:val="0"/>
      <w:divBdr>
        <w:top w:val="none" w:sz="0" w:space="0" w:color="auto"/>
        <w:left w:val="none" w:sz="0" w:space="0" w:color="auto"/>
        <w:bottom w:val="none" w:sz="0" w:space="0" w:color="auto"/>
        <w:right w:val="none" w:sz="0" w:space="0" w:color="auto"/>
      </w:divBdr>
    </w:div>
    <w:div w:id="636180739">
      <w:marLeft w:val="0"/>
      <w:marRight w:val="0"/>
      <w:marTop w:val="0"/>
      <w:marBottom w:val="0"/>
      <w:divBdr>
        <w:top w:val="none" w:sz="0" w:space="0" w:color="auto"/>
        <w:left w:val="none" w:sz="0" w:space="0" w:color="auto"/>
        <w:bottom w:val="none" w:sz="0" w:space="0" w:color="auto"/>
        <w:right w:val="none" w:sz="0" w:space="0" w:color="auto"/>
      </w:divBdr>
    </w:div>
    <w:div w:id="636180740">
      <w:marLeft w:val="0"/>
      <w:marRight w:val="0"/>
      <w:marTop w:val="0"/>
      <w:marBottom w:val="0"/>
      <w:divBdr>
        <w:top w:val="none" w:sz="0" w:space="0" w:color="auto"/>
        <w:left w:val="none" w:sz="0" w:space="0" w:color="auto"/>
        <w:bottom w:val="none" w:sz="0" w:space="0" w:color="auto"/>
        <w:right w:val="none" w:sz="0" w:space="0" w:color="auto"/>
      </w:divBdr>
    </w:div>
    <w:div w:id="636180741">
      <w:marLeft w:val="0"/>
      <w:marRight w:val="0"/>
      <w:marTop w:val="0"/>
      <w:marBottom w:val="0"/>
      <w:divBdr>
        <w:top w:val="none" w:sz="0" w:space="0" w:color="auto"/>
        <w:left w:val="none" w:sz="0" w:space="0" w:color="auto"/>
        <w:bottom w:val="none" w:sz="0" w:space="0" w:color="auto"/>
        <w:right w:val="none" w:sz="0" w:space="0" w:color="auto"/>
      </w:divBdr>
    </w:div>
    <w:div w:id="636180742">
      <w:marLeft w:val="0"/>
      <w:marRight w:val="0"/>
      <w:marTop w:val="0"/>
      <w:marBottom w:val="0"/>
      <w:divBdr>
        <w:top w:val="none" w:sz="0" w:space="0" w:color="auto"/>
        <w:left w:val="none" w:sz="0" w:space="0" w:color="auto"/>
        <w:bottom w:val="none" w:sz="0" w:space="0" w:color="auto"/>
        <w:right w:val="none" w:sz="0" w:space="0" w:color="auto"/>
      </w:divBdr>
      <w:divsChild>
        <w:div w:id="636180973">
          <w:marLeft w:val="0"/>
          <w:marRight w:val="0"/>
          <w:marTop w:val="0"/>
          <w:marBottom w:val="0"/>
          <w:divBdr>
            <w:top w:val="none" w:sz="0" w:space="0" w:color="auto"/>
            <w:left w:val="none" w:sz="0" w:space="0" w:color="auto"/>
            <w:bottom w:val="none" w:sz="0" w:space="0" w:color="auto"/>
            <w:right w:val="none" w:sz="0" w:space="0" w:color="auto"/>
          </w:divBdr>
        </w:div>
      </w:divsChild>
    </w:div>
    <w:div w:id="636180743">
      <w:marLeft w:val="0"/>
      <w:marRight w:val="0"/>
      <w:marTop w:val="0"/>
      <w:marBottom w:val="0"/>
      <w:divBdr>
        <w:top w:val="none" w:sz="0" w:space="0" w:color="auto"/>
        <w:left w:val="none" w:sz="0" w:space="0" w:color="auto"/>
        <w:bottom w:val="none" w:sz="0" w:space="0" w:color="auto"/>
        <w:right w:val="none" w:sz="0" w:space="0" w:color="auto"/>
      </w:divBdr>
    </w:div>
    <w:div w:id="636180744">
      <w:marLeft w:val="0"/>
      <w:marRight w:val="0"/>
      <w:marTop w:val="0"/>
      <w:marBottom w:val="0"/>
      <w:divBdr>
        <w:top w:val="none" w:sz="0" w:space="0" w:color="auto"/>
        <w:left w:val="none" w:sz="0" w:space="0" w:color="auto"/>
        <w:bottom w:val="none" w:sz="0" w:space="0" w:color="auto"/>
        <w:right w:val="none" w:sz="0" w:space="0" w:color="auto"/>
      </w:divBdr>
    </w:div>
    <w:div w:id="636180745">
      <w:marLeft w:val="0"/>
      <w:marRight w:val="0"/>
      <w:marTop w:val="0"/>
      <w:marBottom w:val="0"/>
      <w:divBdr>
        <w:top w:val="none" w:sz="0" w:space="0" w:color="auto"/>
        <w:left w:val="none" w:sz="0" w:space="0" w:color="auto"/>
        <w:bottom w:val="none" w:sz="0" w:space="0" w:color="auto"/>
        <w:right w:val="none" w:sz="0" w:space="0" w:color="auto"/>
      </w:divBdr>
    </w:div>
    <w:div w:id="636180748">
      <w:marLeft w:val="0"/>
      <w:marRight w:val="0"/>
      <w:marTop w:val="0"/>
      <w:marBottom w:val="0"/>
      <w:divBdr>
        <w:top w:val="none" w:sz="0" w:space="0" w:color="auto"/>
        <w:left w:val="none" w:sz="0" w:space="0" w:color="auto"/>
        <w:bottom w:val="none" w:sz="0" w:space="0" w:color="auto"/>
        <w:right w:val="none" w:sz="0" w:space="0" w:color="auto"/>
      </w:divBdr>
    </w:div>
    <w:div w:id="636180750">
      <w:marLeft w:val="0"/>
      <w:marRight w:val="0"/>
      <w:marTop w:val="0"/>
      <w:marBottom w:val="0"/>
      <w:divBdr>
        <w:top w:val="none" w:sz="0" w:space="0" w:color="auto"/>
        <w:left w:val="none" w:sz="0" w:space="0" w:color="auto"/>
        <w:bottom w:val="none" w:sz="0" w:space="0" w:color="auto"/>
        <w:right w:val="none" w:sz="0" w:space="0" w:color="auto"/>
      </w:divBdr>
      <w:divsChild>
        <w:div w:id="636180911">
          <w:marLeft w:val="0"/>
          <w:marRight w:val="0"/>
          <w:marTop w:val="0"/>
          <w:marBottom w:val="0"/>
          <w:divBdr>
            <w:top w:val="none" w:sz="0" w:space="0" w:color="auto"/>
            <w:left w:val="none" w:sz="0" w:space="0" w:color="auto"/>
            <w:bottom w:val="none" w:sz="0" w:space="0" w:color="auto"/>
            <w:right w:val="none" w:sz="0" w:space="0" w:color="auto"/>
          </w:divBdr>
        </w:div>
      </w:divsChild>
    </w:div>
    <w:div w:id="636180751">
      <w:marLeft w:val="0"/>
      <w:marRight w:val="0"/>
      <w:marTop w:val="0"/>
      <w:marBottom w:val="0"/>
      <w:divBdr>
        <w:top w:val="none" w:sz="0" w:space="0" w:color="auto"/>
        <w:left w:val="none" w:sz="0" w:space="0" w:color="auto"/>
        <w:bottom w:val="none" w:sz="0" w:space="0" w:color="auto"/>
        <w:right w:val="none" w:sz="0" w:space="0" w:color="auto"/>
      </w:divBdr>
    </w:div>
    <w:div w:id="636180752">
      <w:marLeft w:val="0"/>
      <w:marRight w:val="0"/>
      <w:marTop w:val="0"/>
      <w:marBottom w:val="0"/>
      <w:divBdr>
        <w:top w:val="none" w:sz="0" w:space="0" w:color="auto"/>
        <w:left w:val="none" w:sz="0" w:space="0" w:color="auto"/>
        <w:bottom w:val="none" w:sz="0" w:space="0" w:color="auto"/>
        <w:right w:val="none" w:sz="0" w:space="0" w:color="auto"/>
      </w:divBdr>
    </w:div>
    <w:div w:id="636180753">
      <w:marLeft w:val="0"/>
      <w:marRight w:val="0"/>
      <w:marTop w:val="0"/>
      <w:marBottom w:val="0"/>
      <w:divBdr>
        <w:top w:val="none" w:sz="0" w:space="0" w:color="auto"/>
        <w:left w:val="none" w:sz="0" w:space="0" w:color="auto"/>
        <w:bottom w:val="none" w:sz="0" w:space="0" w:color="auto"/>
        <w:right w:val="none" w:sz="0" w:space="0" w:color="auto"/>
      </w:divBdr>
    </w:div>
    <w:div w:id="636180754">
      <w:marLeft w:val="0"/>
      <w:marRight w:val="0"/>
      <w:marTop w:val="0"/>
      <w:marBottom w:val="0"/>
      <w:divBdr>
        <w:top w:val="none" w:sz="0" w:space="0" w:color="auto"/>
        <w:left w:val="none" w:sz="0" w:space="0" w:color="auto"/>
        <w:bottom w:val="none" w:sz="0" w:space="0" w:color="auto"/>
        <w:right w:val="none" w:sz="0" w:space="0" w:color="auto"/>
      </w:divBdr>
    </w:div>
    <w:div w:id="636180755">
      <w:marLeft w:val="0"/>
      <w:marRight w:val="0"/>
      <w:marTop w:val="0"/>
      <w:marBottom w:val="0"/>
      <w:divBdr>
        <w:top w:val="none" w:sz="0" w:space="0" w:color="auto"/>
        <w:left w:val="none" w:sz="0" w:space="0" w:color="auto"/>
        <w:bottom w:val="none" w:sz="0" w:space="0" w:color="auto"/>
        <w:right w:val="none" w:sz="0" w:space="0" w:color="auto"/>
      </w:divBdr>
    </w:div>
    <w:div w:id="636180756">
      <w:marLeft w:val="0"/>
      <w:marRight w:val="0"/>
      <w:marTop w:val="0"/>
      <w:marBottom w:val="0"/>
      <w:divBdr>
        <w:top w:val="none" w:sz="0" w:space="0" w:color="auto"/>
        <w:left w:val="none" w:sz="0" w:space="0" w:color="auto"/>
        <w:bottom w:val="none" w:sz="0" w:space="0" w:color="auto"/>
        <w:right w:val="none" w:sz="0" w:space="0" w:color="auto"/>
      </w:divBdr>
    </w:div>
    <w:div w:id="636180757">
      <w:marLeft w:val="0"/>
      <w:marRight w:val="0"/>
      <w:marTop w:val="0"/>
      <w:marBottom w:val="0"/>
      <w:divBdr>
        <w:top w:val="none" w:sz="0" w:space="0" w:color="auto"/>
        <w:left w:val="none" w:sz="0" w:space="0" w:color="auto"/>
        <w:bottom w:val="none" w:sz="0" w:space="0" w:color="auto"/>
        <w:right w:val="none" w:sz="0" w:space="0" w:color="auto"/>
      </w:divBdr>
    </w:div>
    <w:div w:id="636180758">
      <w:marLeft w:val="0"/>
      <w:marRight w:val="0"/>
      <w:marTop w:val="0"/>
      <w:marBottom w:val="0"/>
      <w:divBdr>
        <w:top w:val="none" w:sz="0" w:space="0" w:color="auto"/>
        <w:left w:val="none" w:sz="0" w:space="0" w:color="auto"/>
        <w:bottom w:val="none" w:sz="0" w:space="0" w:color="auto"/>
        <w:right w:val="none" w:sz="0" w:space="0" w:color="auto"/>
      </w:divBdr>
    </w:div>
    <w:div w:id="636180759">
      <w:marLeft w:val="0"/>
      <w:marRight w:val="0"/>
      <w:marTop w:val="0"/>
      <w:marBottom w:val="0"/>
      <w:divBdr>
        <w:top w:val="none" w:sz="0" w:space="0" w:color="auto"/>
        <w:left w:val="none" w:sz="0" w:space="0" w:color="auto"/>
        <w:bottom w:val="none" w:sz="0" w:space="0" w:color="auto"/>
        <w:right w:val="none" w:sz="0" w:space="0" w:color="auto"/>
      </w:divBdr>
    </w:div>
    <w:div w:id="636180760">
      <w:marLeft w:val="0"/>
      <w:marRight w:val="0"/>
      <w:marTop w:val="0"/>
      <w:marBottom w:val="0"/>
      <w:divBdr>
        <w:top w:val="none" w:sz="0" w:space="0" w:color="auto"/>
        <w:left w:val="none" w:sz="0" w:space="0" w:color="auto"/>
        <w:bottom w:val="none" w:sz="0" w:space="0" w:color="auto"/>
        <w:right w:val="none" w:sz="0" w:space="0" w:color="auto"/>
      </w:divBdr>
    </w:div>
    <w:div w:id="636180761">
      <w:marLeft w:val="0"/>
      <w:marRight w:val="0"/>
      <w:marTop w:val="0"/>
      <w:marBottom w:val="0"/>
      <w:divBdr>
        <w:top w:val="none" w:sz="0" w:space="0" w:color="auto"/>
        <w:left w:val="none" w:sz="0" w:space="0" w:color="auto"/>
        <w:bottom w:val="none" w:sz="0" w:space="0" w:color="auto"/>
        <w:right w:val="none" w:sz="0" w:space="0" w:color="auto"/>
      </w:divBdr>
    </w:div>
    <w:div w:id="636180762">
      <w:marLeft w:val="0"/>
      <w:marRight w:val="0"/>
      <w:marTop w:val="0"/>
      <w:marBottom w:val="0"/>
      <w:divBdr>
        <w:top w:val="none" w:sz="0" w:space="0" w:color="auto"/>
        <w:left w:val="none" w:sz="0" w:space="0" w:color="auto"/>
        <w:bottom w:val="none" w:sz="0" w:space="0" w:color="auto"/>
        <w:right w:val="none" w:sz="0" w:space="0" w:color="auto"/>
      </w:divBdr>
    </w:div>
    <w:div w:id="636180763">
      <w:marLeft w:val="0"/>
      <w:marRight w:val="0"/>
      <w:marTop w:val="0"/>
      <w:marBottom w:val="0"/>
      <w:divBdr>
        <w:top w:val="none" w:sz="0" w:space="0" w:color="auto"/>
        <w:left w:val="none" w:sz="0" w:space="0" w:color="auto"/>
        <w:bottom w:val="none" w:sz="0" w:space="0" w:color="auto"/>
        <w:right w:val="none" w:sz="0" w:space="0" w:color="auto"/>
      </w:divBdr>
    </w:div>
    <w:div w:id="636180764">
      <w:marLeft w:val="0"/>
      <w:marRight w:val="0"/>
      <w:marTop w:val="0"/>
      <w:marBottom w:val="0"/>
      <w:divBdr>
        <w:top w:val="none" w:sz="0" w:space="0" w:color="auto"/>
        <w:left w:val="none" w:sz="0" w:space="0" w:color="auto"/>
        <w:bottom w:val="none" w:sz="0" w:space="0" w:color="auto"/>
        <w:right w:val="none" w:sz="0" w:space="0" w:color="auto"/>
      </w:divBdr>
    </w:div>
    <w:div w:id="636180766">
      <w:marLeft w:val="0"/>
      <w:marRight w:val="0"/>
      <w:marTop w:val="0"/>
      <w:marBottom w:val="0"/>
      <w:divBdr>
        <w:top w:val="none" w:sz="0" w:space="0" w:color="auto"/>
        <w:left w:val="none" w:sz="0" w:space="0" w:color="auto"/>
        <w:bottom w:val="none" w:sz="0" w:space="0" w:color="auto"/>
        <w:right w:val="none" w:sz="0" w:space="0" w:color="auto"/>
      </w:divBdr>
    </w:div>
    <w:div w:id="636180768">
      <w:marLeft w:val="0"/>
      <w:marRight w:val="0"/>
      <w:marTop w:val="0"/>
      <w:marBottom w:val="0"/>
      <w:divBdr>
        <w:top w:val="none" w:sz="0" w:space="0" w:color="auto"/>
        <w:left w:val="none" w:sz="0" w:space="0" w:color="auto"/>
        <w:bottom w:val="none" w:sz="0" w:space="0" w:color="auto"/>
        <w:right w:val="none" w:sz="0" w:space="0" w:color="auto"/>
      </w:divBdr>
    </w:div>
    <w:div w:id="636180769">
      <w:marLeft w:val="0"/>
      <w:marRight w:val="0"/>
      <w:marTop w:val="0"/>
      <w:marBottom w:val="0"/>
      <w:divBdr>
        <w:top w:val="none" w:sz="0" w:space="0" w:color="auto"/>
        <w:left w:val="none" w:sz="0" w:space="0" w:color="auto"/>
        <w:bottom w:val="none" w:sz="0" w:space="0" w:color="auto"/>
        <w:right w:val="none" w:sz="0" w:space="0" w:color="auto"/>
      </w:divBdr>
    </w:div>
    <w:div w:id="636180770">
      <w:marLeft w:val="0"/>
      <w:marRight w:val="0"/>
      <w:marTop w:val="0"/>
      <w:marBottom w:val="0"/>
      <w:divBdr>
        <w:top w:val="none" w:sz="0" w:space="0" w:color="auto"/>
        <w:left w:val="none" w:sz="0" w:space="0" w:color="auto"/>
        <w:bottom w:val="none" w:sz="0" w:space="0" w:color="auto"/>
        <w:right w:val="none" w:sz="0" w:space="0" w:color="auto"/>
      </w:divBdr>
    </w:div>
    <w:div w:id="636180771">
      <w:marLeft w:val="0"/>
      <w:marRight w:val="0"/>
      <w:marTop w:val="0"/>
      <w:marBottom w:val="0"/>
      <w:divBdr>
        <w:top w:val="none" w:sz="0" w:space="0" w:color="auto"/>
        <w:left w:val="none" w:sz="0" w:space="0" w:color="auto"/>
        <w:bottom w:val="none" w:sz="0" w:space="0" w:color="auto"/>
        <w:right w:val="none" w:sz="0" w:space="0" w:color="auto"/>
      </w:divBdr>
    </w:div>
    <w:div w:id="636180772">
      <w:marLeft w:val="0"/>
      <w:marRight w:val="0"/>
      <w:marTop w:val="0"/>
      <w:marBottom w:val="0"/>
      <w:divBdr>
        <w:top w:val="none" w:sz="0" w:space="0" w:color="auto"/>
        <w:left w:val="none" w:sz="0" w:space="0" w:color="auto"/>
        <w:bottom w:val="none" w:sz="0" w:space="0" w:color="auto"/>
        <w:right w:val="none" w:sz="0" w:space="0" w:color="auto"/>
      </w:divBdr>
      <w:divsChild>
        <w:div w:id="636180767">
          <w:marLeft w:val="0"/>
          <w:marRight w:val="0"/>
          <w:marTop w:val="0"/>
          <w:marBottom w:val="0"/>
          <w:divBdr>
            <w:top w:val="none" w:sz="0" w:space="0" w:color="auto"/>
            <w:left w:val="none" w:sz="0" w:space="0" w:color="auto"/>
            <w:bottom w:val="none" w:sz="0" w:space="0" w:color="auto"/>
            <w:right w:val="none" w:sz="0" w:space="0" w:color="auto"/>
          </w:divBdr>
        </w:div>
      </w:divsChild>
    </w:div>
    <w:div w:id="636180773">
      <w:marLeft w:val="0"/>
      <w:marRight w:val="0"/>
      <w:marTop w:val="0"/>
      <w:marBottom w:val="0"/>
      <w:divBdr>
        <w:top w:val="none" w:sz="0" w:space="0" w:color="auto"/>
        <w:left w:val="none" w:sz="0" w:space="0" w:color="auto"/>
        <w:bottom w:val="none" w:sz="0" w:space="0" w:color="auto"/>
        <w:right w:val="none" w:sz="0" w:space="0" w:color="auto"/>
      </w:divBdr>
    </w:div>
    <w:div w:id="636180774">
      <w:marLeft w:val="0"/>
      <w:marRight w:val="0"/>
      <w:marTop w:val="0"/>
      <w:marBottom w:val="0"/>
      <w:divBdr>
        <w:top w:val="none" w:sz="0" w:space="0" w:color="auto"/>
        <w:left w:val="none" w:sz="0" w:space="0" w:color="auto"/>
        <w:bottom w:val="none" w:sz="0" w:space="0" w:color="auto"/>
        <w:right w:val="none" w:sz="0" w:space="0" w:color="auto"/>
      </w:divBdr>
    </w:div>
    <w:div w:id="636180775">
      <w:marLeft w:val="0"/>
      <w:marRight w:val="0"/>
      <w:marTop w:val="0"/>
      <w:marBottom w:val="0"/>
      <w:divBdr>
        <w:top w:val="none" w:sz="0" w:space="0" w:color="auto"/>
        <w:left w:val="none" w:sz="0" w:space="0" w:color="auto"/>
        <w:bottom w:val="none" w:sz="0" w:space="0" w:color="auto"/>
        <w:right w:val="none" w:sz="0" w:space="0" w:color="auto"/>
      </w:divBdr>
    </w:div>
    <w:div w:id="636180776">
      <w:marLeft w:val="0"/>
      <w:marRight w:val="0"/>
      <w:marTop w:val="0"/>
      <w:marBottom w:val="0"/>
      <w:divBdr>
        <w:top w:val="none" w:sz="0" w:space="0" w:color="auto"/>
        <w:left w:val="none" w:sz="0" w:space="0" w:color="auto"/>
        <w:bottom w:val="none" w:sz="0" w:space="0" w:color="auto"/>
        <w:right w:val="none" w:sz="0" w:space="0" w:color="auto"/>
      </w:divBdr>
      <w:divsChild>
        <w:div w:id="636180882">
          <w:marLeft w:val="0"/>
          <w:marRight w:val="0"/>
          <w:marTop w:val="0"/>
          <w:marBottom w:val="0"/>
          <w:divBdr>
            <w:top w:val="none" w:sz="0" w:space="0" w:color="auto"/>
            <w:left w:val="none" w:sz="0" w:space="0" w:color="auto"/>
            <w:bottom w:val="none" w:sz="0" w:space="0" w:color="auto"/>
            <w:right w:val="none" w:sz="0" w:space="0" w:color="auto"/>
          </w:divBdr>
        </w:div>
      </w:divsChild>
    </w:div>
    <w:div w:id="636180777">
      <w:marLeft w:val="0"/>
      <w:marRight w:val="0"/>
      <w:marTop w:val="0"/>
      <w:marBottom w:val="0"/>
      <w:divBdr>
        <w:top w:val="none" w:sz="0" w:space="0" w:color="auto"/>
        <w:left w:val="none" w:sz="0" w:space="0" w:color="auto"/>
        <w:bottom w:val="none" w:sz="0" w:space="0" w:color="auto"/>
        <w:right w:val="none" w:sz="0" w:space="0" w:color="auto"/>
      </w:divBdr>
    </w:div>
    <w:div w:id="636180778">
      <w:marLeft w:val="0"/>
      <w:marRight w:val="0"/>
      <w:marTop w:val="0"/>
      <w:marBottom w:val="0"/>
      <w:divBdr>
        <w:top w:val="none" w:sz="0" w:space="0" w:color="auto"/>
        <w:left w:val="none" w:sz="0" w:space="0" w:color="auto"/>
        <w:bottom w:val="none" w:sz="0" w:space="0" w:color="auto"/>
        <w:right w:val="none" w:sz="0" w:space="0" w:color="auto"/>
      </w:divBdr>
    </w:div>
    <w:div w:id="636180779">
      <w:marLeft w:val="0"/>
      <w:marRight w:val="0"/>
      <w:marTop w:val="0"/>
      <w:marBottom w:val="0"/>
      <w:divBdr>
        <w:top w:val="none" w:sz="0" w:space="0" w:color="auto"/>
        <w:left w:val="none" w:sz="0" w:space="0" w:color="auto"/>
        <w:bottom w:val="none" w:sz="0" w:space="0" w:color="auto"/>
        <w:right w:val="none" w:sz="0" w:space="0" w:color="auto"/>
      </w:divBdr>
    </w:div>
    <w:div w:id="636180780">
      <w:marLeft w:val="0"/>
      <w:marRight w:val="0"/>
      <w:marTop w:val="0"/>
      <w:marBottom w:val="0"/>
      <w:divBdr>
        <w:top w:val="none" w:sz="0" w:space="0" w:color="auto"/>
        <w:left w:val="none" w:sz="0" w:space="0" w:color="auto"/>
        <w:bottom w:val="none" w:sz="0" w:space="0" w:color="auto"/>
        <w:right w:val="none" w:sz="0" w:space="0" w:color="auto"/>
      </w:divBdr>
    </w:div>
    <w:div w:id="636180781">
      <w:marLeft w:val="0"/>
      <w:marRight w:val="0"/>
      <w:marTop w:val="0"/>
      <w:marBottom w:val="0"/>
      <w:divBdr>
        <w:top w:val="none" w:sz="0" w:space="0" w:color="auto"/>
        <w:left w:val="none" w:sz="0" w:space="0" w:color="auto"/>
        <w:bottom w:val="none" w:sz="0" w:space="0" w:color="auto"/>
        <w:right w:val="none" w:sz="0" w:space="0" w:color="auto"/>
      </w:divBdr>
    </w:div>
    <w:div w:id="636180782">
      <w:marLeft w:val="0"/>
      <w:marRight w:val="0"/>
      <w:marTop w:val="0"/>
      <w:marBottom w:val="0"/>
      <w:divBdr>
        <w:top w:val="none" w:sz="0" w:space="0" w:color="auto"/>
        <w:left w:val="none" w:sz="0" w:space="0" w:color="auto"/>
        <w:bottom w:val="none" w:sz="0" w:space="0" w:color="auto"/>
        <w:right w:val="none" w:sz="0" w:space="0" w:color="auto"/>
      </w:divBdr>
    </w:div>
    <w:div w:id="636180783">
      <w:marLeft w:val="0"/>
      <w:marRight w:val="0"/>
      <w:marTop w:val="0"/>
      <w:marBottom w:val="0"/>
      <w:divBdr>
        <w:top w:val="none" w:sz="0" w:space="0" w:color="auto"/>
        <w:left w:val="none" w:sz="0" w:space="0" w:color="auto"/>
        <w:bottom w:val="none" w:sz="0" w:space="0" w:color="auto"/>
        <w:right w:val="none" w:sz="0" w:space="0" w:color="auto"/>
      </w:divBdr>
    </w:div>
    <w:div w:id="636180784">
      <w:marLeft w:val="0"/>
      <w:marRight w:val="0"/>
      <w:marTop w:val="0"/>
      <w:marBottom w:val="0"/>
      <w:divBdr>
        <w:top w:val="none" w:sz="0" w:space="0" w:color="auto"/>
        <w:left w:val="none" w:sz="0" w:space="0" w:color="auto"/>
        <w:bottom w:val="none" w:sz="0" w:space="0" w:color="auto"/>
        <w:right w:val="none" w:sz="0" w:space="0" w:color="auto"/>
      </w:divBdr>
    </w:div>
    <w:div w:id="636180785">
      <w:marLeft w:val="0"/>
      <w:marRight w:val="0"/>
      <w:marTop w:val="0"/>
      <w:marBottom w:val="0"/>
      <w:divBdr>
        <w:top w:val="none" w:sz="0" w:space="0" w:color="auto"/>
        <w:left w:val="none" w:sz="0" w:space="0" w:color="auto"/>
        <w:bottom w:val="none" w:sz="0" w:space="0" w:color="auto"/>
        <w:right w:val="none" w:sz="0" w:space="0" w:color="auto"/>
      </w:divBdr>
    </w:div>
    <w:div w:id="636180787">
      <w:marLeft w:val="0"/>
      <w:marRight w:val="0"/>
      <w:marTop w:val="0"/>
      <w:marBottom w:val="0"/>
      <w:divBdr>
        <w:top w:val="none" w:sz="0" w:space="0" w:color="auto"/>
        <w:left w:val="none" w:sz="0" w:space="0" w:color="auto"/>
        <w:bottom w:val="none" w:sz="0" w:space="0" w:color="auto"/>
        <w:right w:val="none" w:sz="0" w:space="0" w:color="auto"/>
      </w:divBdr>
    </w:div>
    <w:div w:id="636180788">
      <w:marLeft w:val="0"/>
      <w:marRight w:val="0"/>
      <w:marTop w:val="0"/>
      <w:marBottom w:val="0"/>
      <w:divBdr>
        <w:top w:val="none" w:sz="0" w:space="0" w:color="auto"/>
        <w:left w:val="none" w:sz="0" w:space="0" w:color="auto"/>
        <w:bottom w:val="none" w:sz="0" w:space="0" w:color="auto"/>
        <w:right w:val="none" w:sz="0" w:space="0" w:color="auto"/>
      </w:divBdr>
    </w:div>
    <w:div w:id="636180789">
      <w:marLeft w:val="0"/>
      <w:marRight w:val="0"/>
      <w:marTop w:val="0"/>
      <w:marBottom w:val="0"/>
      <w:divBdr>
        <w:top w:val="none" w:sz="0" w:space="0" w:color="auto"/>
        <w:left w:val="none" w:sz="0" w:space="0" w:color="auto"/>
        <w:bottom w:val="none" w:sz="0" w:space="0" w:color="auto"/>
        <w:right w:val="none" w:sz="0" w:space="0" w:color="auto"/>
      </w:divBdr>
    </w:div>
    <w:div w:id="636180790">
      <w:marLeft w:val="0"/>
      <w:marRight w:val="0"/>
      <w:marTop w:val="0"/>
      <w:marBottom w:val="0"/>
      <w:divBdr>
        <w:top w:val="none" w:sz="0" w:space="0" w:color="auto"/>
        <w:left w:val="none" w:sz="0" w:space="0" w:color="auto"/>
        <w:bottom w:val="none" w:sz="0" w:space="0" w:color="auto"/>
        <w:right w:val="none" w:sz="0" w:space="0" w:color="auto"/>
      </w:divBdr>
    </w:div>
    <w:div w:id="636180791">
      <w:marLeft w:val="0"/>
      <w:marRight w:val="0"/>
      <w:marTop w:val="0"/>
      <w:marBottom w:val="0"/>
      <w:divBdr>
        <w:top w:val="none" w:sz="0" w:space="0" w:color="auto"/>
        <w:left w:val="none" w:sz="0" w:space="0" w:color="auto"/>
        <w:bottom w:val="none" w:sz="0" w:space="0" w:color="auto"/>
        <w:right w:val="none" w:sz="0" w:space="0" w:color="auto"/>
      </w:divBdr>
    </w:div>
    <w:div w:id="636180792">
      <w:marLeft w:val="0"/>
      <w:marRight w:val="0"/>
      <w:marTop w:val="0"/>
      <w:marBottom w:val="0"/>
      <w:divBdr>
        <w:top w:val="none" w:sz="0" w:space="0" w:color="auto"/>
        <w:left w:val="none" w:sz="0" w:space="0" w:color="auto"/>
        <w:bottom w:val="none" w:sz="0" w:space="0" w:color="auto"/>
        <w:right w:val="none" w:sz="0" w:space="0" w:color="auto"/>
      </w:divBdr>
      <w:divsChild>
        <w:div w:id="636180808">
          <w:marLeft w:val="0"/>
          <w:marRight w:val="0"/>
          <w:marTop w:val="0"/>
          <w:marBottom w:val="0"/>
          <w:divBdr>
            <w:top w:val="none" w:sz="0" w:space="0" w:color="auto"/>
            <w:left w:val="none" w:sz="0" w:space="0" w:color="auto"/>
            <w:bottom w:val="none" w:sz="0" w:space="0" w:color="auto"/>
            <w:right w:val="none" w:sz="0" w:space="0" w:color="auto"/>
          </w:divBdr>
        </w:div>
      </w:divsChild>
    </w:div>
    <w:div w:id="636180793">
      <w:marLeft w:val="0"/>
      <w:marRight w:val="0"/>
      <w:marTop w:val="0"/>
      <w:marBottom w:val="0"/>
      <w:divBdr>
        <w:top w:val="none" w:sz="0" w:space="0" w:color="auto"/>
        <w:left w:val="none" w:sz="0" w:space="0" w:color="auto"/>
        <w:bottom w:val="none" w:sz="0" w:space="0" w:color="auto"/>
        <w:right w:val="none" w:sz="0" w:space="0" w:color="auto"/>
      </w:divBdr>
    </w:div>
    <w:div w:id="636180794">
      <w:marLeft w:val="0"/>
      <w:marRight w:val="0"/>
      <w:marTop w:val="0"/>
      <w:marBottom w:val="0"/>
      <w:divBdr>
        <w:top w:val="none" w:sz="0" w:space="0" w:color="auto"/>
        <w:left w:val="none" w:sz="0" w:space="0" w:color="auto"/>
        <w:bottom w:val="none" w:sz="0" w:space="0" w:color="auto"/>
        <w:right w:val="none" w:sz="0" w:space="0" w:color="auto"/>
      </w:divBdr>
    </w:div>
    <w:div w:id="636180795">
      <w:marLeft w:val="0"/>
      <w:marRight w:val="0"/>
      <w:marTop w:val="0"/>
      <w:marBottom w:val="0"/>
      <w:divBdr>
        <w:top w:val="none" w:sz="0" w:space="0" w:color="auto"/>
        <w:left w:val="none" w:sz="0" w:space="0" w:color="auto"/>
        <w:bottom w:val="none" w:sz="0" w:space="0" w:color="auto"/>
        <w:right w:val="none" w:sz="0" w:space="0" w:color="auto"/>
      </w:divBdr>
    </w:div>
    <w:div w:id="636180796">
      <w:marLeft w:val="0"/>
      <w:marRight w:val="0"/>
      <w:marTop w:val="0"/>
      <w:marBottom w:val="0"/>
      <w:divBdr>
        <w:top w:val="none" w:sz="0" w:space="0" w:color="auto"/>
        <w:left w:val="none" w:sz="0" w:space="0" w:color="auto"/>
        <w:bottom w:val="none" w:sz="0" w:space="0" w:color="auto"/>
        <w:right w:val="none" w:sz="0" w:space="0" w:color="auto"/>
      </w:divBdr>
      <w:divsChild>
        <w:div w:id="636180856">
          <w:marLeft w:val="0"/>
          <w:marRight w:val="0"/>
          <w:marTop w:val="0"/>
          <w:marBottom w:val="0"/>
          <w:divBdr>
            <w:top w:val="none" w:sz="0" w:space="0" w:color="auto"/>
            <w:left w:val="none" w:sz="0" w:space="0" w:color="auto"/>
            <w:bottom w:val="none" w:sz="0" w:space="0" w:color="auto"/>
            <w:right w:val="none" w:sz="0" w:space="0" w:color="auto"/>
          </w:divBdr>
        </w:div>
      </w:divsChild>
    </w:div>
    <w:div w:id="636180797">
      <w:marLeft w:val="0"/>
      <w:marRight w:val="0"/>
      <w:marTop w:val="0"/>
      <w:marBottom w:val="0"/>
      <w:divBdr>
        <w:top w:val="none" w:sz="0" w:space="0" w:color="auto"/>
        <w:left w:val="none" w:sz="0" w:space="0" w:color="auto"/>
        <w:bottom w:val="none" w:sz="0" w:space="0" w:color="auto"/>
        <w:right w:val="none" w:sz="0" w:space="0" w:color="auto"/>
      </w:divBdr>
    </w:div>
    <w:div w:id="636180798">
      <w:marLeft w:val="0"/>
      <w:marRight w:val="0"/>
      <w:marTop w:val="0"/>
      <w:marBottom w:val="0"/>
      <w:divBdr>
        <w:top w:val="none" w:sz="0" w:space="0" w:color="auto"/>
        <w:left w:val="none" w:sz="0" w:space="0" w:color="auto"/>
        <w:bottom w:val="none" w:sz="0" w:space="0" w:color="auto"/>
        <w:right w:val="none" w:sz="0" w:space="0" w:color="auto"/>
      </w:divBdr>
      <w:divsChild>
        <w:div w:id="636180888">
          <w:marLeft w:val="0"/>
          <w:marRight w:val="0"/>
          <w:marTop w:val="0"/>
          <w:marBottom w:val="0"/>
          <w:divBdr>
            <w:top w:val="none" w:sz="0" w:space="0" w:color="auto"/>
            <w:left w:val="none" w:sz="0" w:space="0" w:color="auto"/>
            <w:bottom w:val="none" w:sz="0" w:space="0" w:color="auto"/>
            <w:right w:val="none" w:sz="0" w:space="0" w:color="auto"/>
          </w:divBdr>
        </w:div>
      </w:divsChild>
    </w:div>
    <w:div w:id="636180799">
      <w:marLeft w:val="0"/>
      <w:marRight w:val="0"/>
      <w:marTop w:val="0"/>
      <w:marBottom w:val="0"/>
      <w:divBdr>
        <w:top w:val="none" w:sz="0" w:space="0" w:color="auto"/>
        <w:left w:val="none" w:sz="0" w:space="0" w:color="auto"/>
        <w:bottom w:val="none" w:sz="0" w:space="0" w:color="auto"/>
        <w:right w:val="none" w:sz="0" w:space="0" w:color="auto"/>
      </w:divBdr>
    </w:div>
    <w:div w:id="636180800">
      <w:marLeft w:val="0"/>
      <w:marRight w:val="0"/>
      <w:marTop w:val="0"/>
      <w:marBottom w:val="0"/>
      <w:divBdr>
        <w:top w:val="none" w:sz="0" w:space="0" w:color="auto"/>
        <w:left w:val="none" w:sz="0" w:space="0" w:color="auto"/>
        <w:bottom w:val="none" w:sz="0" w:space="0" w:color="auto"/>
        <w:right w:val="none" w:sz="0" w:space="0" w:color="auto"/>
      </w:divBdr>
    </w:div>
    <w:div w:id="636180801">
      <w:marLeft w:val="0"/>
      <w:marRight w:val="0"/>
      <w:marTop w:val="0"/>
      <w:marBottom w:val="0"/>
      <w:divBdr>
        <w:top w:val="none" w:sz="0" w:space="0" w:color="auto"/>
        <w:left w:val="none" w:sz="0" w:space="0" w:color="auto"/>
        <w:bottom w:val="none" w:sz="0" w:space="0" w:color="auto"/>
        <w:right w:val="none" w:sz="0" w:space="0" w:color="auto"/>
      </w:divBdr>
    </w:div>
    <w:div w:id="636180802">
      <w:marLeft w:val="0"/>
      <w:marRight w:val="0"/>
      <w:marTop w:val="0"/>
      <w:marBottom w:val="0"/>
      <w:divBdr>
        <w:top w:val="none" w:sz="0" w:space="0" w:color="auto"/>
        <w:left w:val="none" w:sz="0" w:space="0" w:color="auto"/>
        <w:bottom w:val="none" w:sz="0" w:space="0" w:color="auto"/>
        <w:right w:val="none" w:sz="0" w:space="0" w:color="auto"/>
      </w:divBdr>
    </w:div>
    <w:div w:id="636180803">
      <w:marLeft w:val="0"/>
      <w:marRight w:val="0"/>
      <w:marTop w:val="0"/>
      <w:marBottom w:val="0"/>
      <w:divBdr>
        <w:top w:val="none" w:sz="0" w:space="0" w:color="auto"/>
        <w:left w:val="none" w:sz="0" w:space="0" w:color="auto"/>
        <w:bottom w:val="none" w:sz="0" w:space="0" w:color="auto"/>
        <w:right w:val="none" w:sz="0" w:space="0" w:color="auto"/>
      </w:divBdr>
    </w:div>
    <w:div w:id="636180804">
      <w:marLeft w:val="0"/>
      <w:marRight w:val="0"/>
      <w:marTop w:val="0"/>
      <w:marBottom w:val="0"/>
      <w:divBdr>
        <w:top w:val="none" w:sz="0" w:space="0" w:color="auto"/>
        <w:left w:val="none" w:sz="0" w:space="0" w:color="auto"/>
        <w:bottom w:val="none" w:sz="0" w:space="0" w:color="auto"/>
        <w:right w:val="none" w:sz="0" w:space="0" w:color="auto"/>
      </w:divBdr>
      <w:divsChild>
        <w:div w:id="636180939">
          <w:marLeft w:val="0"/>
          <w:marRight w:val="0"/>
          <w:marTop w:val="0"/>
          <w:marBottom w:val="0"/>
          <w:divBdr>
            <w:top w:val="none" w:sz="0" w:space="0" w:color="auto"/>
            <w:left w:val="none" w:sz="0" w:space="0" w:color="auto"/>
            <w:bottom w:val="none" w:sz="0" w:space="0" w:color="auto"/>
            <w:right w:val="none" w:sz="0" w:space="0" w:color="auto"/>
          </w:divBdr>
        </w:div>
      </w:divsChild>
    </w:div>
    <w:div w:id="636180805">
      <w:marLeft w:val="0"/>
      <w:marRight w:val="0"/>
      <w:marTop w:val="0"/>
      <w:marBottom w:val="0"/>
      <w:divBdr>
        <w:top w:val="none" w:sz="0" w:space="0" w:color="auto"/>
        <w:left w:val="none" w:sz="0" w:space="0" w:color="auto"/>
        <w:bottom w:val="none" w:sz="0" w:space="0" w:color="auto"/>
        <w:right w:val="none" w:sz="0" w:space="0" w:color="auto"/>
      </w:divBdr>
    </w:div>
    <w:div w:id="636180806">
      <w:marLeft w:val="0"/>
      <w:marRight w:val="0"/>
      <w:marTop w:val="0"/>
      <w:marBottom w:val="0"/>
      <w:divBdr>
        <w:top w:val="none" w:sz="0" w:space="0" w:color="auto"/>
        <w:left w:val="none" w:sz="0" w:space="0" w:color="auto"/>
        <w:bottom w:val="none" w:sz="0" w:space="0" w:color="auto"/>
        <w:right w:val="none" w:sz="0" w:space="0" w:color="auto"/>
      </w:divBdr>
    </w:div>
    <w:div w:id="636180807">
      <w:marLeft w:val="0"/>
      <w:marRight w:val="0"/>
      <w:marTop w:val="0"/>
      <w:marBottom w:val="0"/>
      <w:divBdr>
        <w:top w:val="none" w:sz="0" w:space="0" w:color="auto"/>
        <w:left w:val="none" w:sz="0" w:space="0" w:color="auto"/>
        <w:bottom w:val="none" w:sz="0" w:space="0" w:color="auto"/>
        <w:right w:val="none" w:sz="0" w:space="0" w:color="auto"/>
      </w:divBdr>
    </w:div>
    <w:div w:id="636180809">
      <w:marLeft w:val="0"/>
      <w:marRight w:val="0"/>
      <w:marTop w:val="0"/>
      <w:marBottom w:val="0"/>
      <w:divBdr>
        <w:top w:val="none" w:sz="0" w:space="0" w:color="auto"/>
        <w:left w:val="none" w:sz="0" w:space="0" w:color="auto"/>
        <w:bottom w:val="none" w:sz="0" w:space="0" w:color="auto"/>
        <w:right w:val="none" w:sz="0" w:space="0" w:color="auto"/>
      </w:divBdr>
    </w:div>
    <w:div w:id="636180810">
      <w:marLeft w:val="0"/>
      <w:marRight w:val="0"/>
      <w:marTop w:val="0"/>
      <w:marBottom w:val="0"/>
      <w:divBdr>
        <w:top w:val="none" w:sz="0" w:space="0" w:color="auto"/>
        <w:left w:val="none" w:sz="0" w:space="0" w:color="auto"/>
        <w:bottom w:val="none" w:sz="0" w:space="0" w:color="auto"/>
        <w:right w:val="none" w:sz="0" w:space="0" w:color="auto"/>
      </w:divBdr>
    </w:div>
    <w:div w:id="636180811">
      <w:marLeft w:val="0"/>
      <w:marRight w:val="0"/>
      <w:marTop w:val="0"/>
      <w:marBottom w:val="0"/>
      <w:divBdr>
        <w:top w:val="none" w:sz="0" w:space="0" w:color="auto"/>
        <w:left w:val="none" w:sz="0" w:space="0" w:color="auto"/>
        <w:bottom w:val="none" w:sz="0" w:space="0" w:color="auto"/>
        <w:right w:val="none" w:sz="0" w:space="0" w:color="auto"/>
      </w:divBdr>
      <w:divsChild>
        <w:div w:id="636180969">
          <w:marLeft w:val="0"/>
          <w:marRight w:val="0"/>
          <w:marTop w:val="0"/>
          <w:marBottom w:val="0"/>
          <w:divBdr>
            <w:top w:val="none" w:sz="0" w:space="0" w:color="auto"/>
            <w:left w:val="none" w:sz="0" w:space="0" w:color="auto"/>
            <w:bottom w:val="none" w:sz="0" w:space="0" w:color="auto"/>
            <w:right w:val="none" w:sz="0" w:space="0" w:color="auto"/>
          </w:divBdr>
        </w:div>
      </w:divsChild>
    </w:div>
    <w:div w:id="636180812">
      <w:marLeft w:val="0"/>
      <w:marRight w:val="0"/>
      <w:marTop w:val="0"/>
      <w:marBottom w:val="0"/>
      <w:divBdr>
        <w:top w:val="none" w:sz="0" w:space="0" w:color="auto"/>
        <w:left w:val="none" w:sz="0" w:space="0" w:color="auto"/>
        <w:bottom w:val="none" w:sz="0" w:space="0" w:color="auto"/>
        <w:right w:val="none" w:sz="0" w:space="0" w:color="auto"/>
      </w:divBdr>
    </w:div>
    <w:div w:id="636180813">
      <w:marLeft w:val="0"/>
      <w:marRight w:val="0"/>
      <w:marTop w:val="0"/>
      <w:marBottom w:val="0"/>
      <w:divBdr>
        <w:top w:val="none" w:sz="0" w:space="0" w:color="auto"/>
        <w:left w:val="none" w:sz="0" w:space="0" w:color="auto"/>
        <w:bottom w:val="none" w:sz="0" w:space="0" w:color="auto"/>
        <w:right w:val="none" w:sz="0" w:space="0" w:color="auto"/>
      </w:divBdr>
    </w:div>
    <w:div w:id="636180814">
      <w:marLeft w:val="0"/>
      <w:marRight w:val="0"/>
      <w:marTop w:val="0"/>
      <w:marBottom w:val="0"/>
      <w:divBdr>
        <w:top w:val="none" w:sz="0" w:space="0" w:color="auto"/>
        <w:left w:val="none" w:sz="0" w:space="0" w:color="auto"/>
        <w:bottom w:val="none" w:sz="0" w:space="0" w:color="auto"/>
        <w:right w:val="none" w:sz="0" w:space="0" w:color="auto"/>
      </w:divBdr>
    </w:div>
    <w:div w:id="636180815">
      <w:marLeft w:val="0"/>
      <w:marRight w:val="0"/>
      <w:marTop w:val="0"/>
      <w:marBottom w:val="0"/>
      <w:divBdr>
        <w:top w:val="none" w:sz="0" w:space="0" w:color="auto"/>
        <w:left w:val="none" w:sz="0" w:space="0" w:color="auto"/>
        <w:bottom w:val="none" w:sz="0" w:space="0" w:color="auto"/>
        <w:right w:val="none" w:sz="0" w:space="0" w:color="auto"/>
      </w:divBdr>
    </w:div>
    <w:div w:id="636180817">
      <w:marLeft w:val="0"/>
      <w:marRight w:val="0"/>
      <w:marTop w:val="0"/>
      <w:marBottom w:val="0"/>
      <w:divBdr>
        <w:top w:val="none" w:sz="0" w:space="0" w:color="auto"/>
        <w:left w:val="none" w:sz="0" w:space="0" w:color="auto"/>
        <w:bottom w:val="none" w:sz="0" w:space="0" w:color="auto"/>
        <w:right w:val="none" w:sz="0" w:space="0" w:color="auto"/>
      </w:divBdr>
    </w:div>
    <w:div w:id="636180818">
      <w:marLeft w:val="0"/>
      <w:marRight w:val="0"/>
      <w:marTop w:val="0"/>
      <w:marBottom w:val="0"/>
      <w:divBdr>
        <w:top w:val="none" w:sz="0" w:space="0" w:color="auto"/>
        <w:left w:val="none" w:sz="0" w:space="0" w:color="auto"/>
        <w:bottom w:val="none" w:sz="0" w:space="0" w:color="auto"/>
        <w:right w:val="none" w:sz="0" w:space="0" w:color="auto"/>
      </w:divBdr>
    </w:div>
    <w:div w:id="636180819">
      <w:marLeft w:val="0"/>
      <w:marRight w:val="0"/>
      <w:marTop w:val="0"/>
      <w:marBottom w:val="0"/>
      <w:divBdr>
        <w:top w:val="none" w:sz="0" w:space="0" w:color="auto"/>
        <w:left w:val="none" w:sz="0" w:space="0" w:color="auto"/>
        <w:bottom w:val="none" w:sz="0" w:space="0" w:color="auto"/>
        <w:right w:val="none" w:sz="0" w:space="0" w:color="auto"/>
      </w:divBdr>
    </w:div>
    <w:div w:id="636180820">
      <w:marLeft w:val="0"/>
      <w:marRight w:val="0"/>
      <w:marTop w:val="0"/>
      <w:marBottom w:val="0"/>
      <w:divBdr>
        <w:top w:val="none" w:sz="0" w:space="0" w:color="auto"/>
        <w:left w:val="none" w:sz="0" w:space="0" w:color="auto"/>
        <w:bottom w:val="none" w:sz="0" w:space="0" w:color="auto"/>
        <w:right w:val="none" w:sz="0" w:space="0" w:color="auto"/>
      </w:divBdr>
    </w:div>
    <w:div w:id="636180821">
      <w:marLeft w:val="0"/>
      <w:marRight w:val="0"/>
      <w:marTop w:val="0"/>
      <w:marBottom w:val="0"/>
      <w:divBdr>
        <w:top w:val="none" w:sz="0" w:space="0" w:color="auto"/>
        <w:left w:val="none" w:sz="0" w:space="0" w:color="auto"/>
        <w:bottom w:val="none" w:sz="0" w:space="0" w:color="auto"/>
        <w:right w:val="none" w:sz="0" w:space="0" w:color="auto"/>
      </w:divBdr>
    </w:div>
    <w:div w:id="636180822">
      <w:marLeft w:val="0"/>
      <w:marRight w:val="0"/>
      <w:marTop w:val="0"/>
      <w:marBottom w:val="0"/>
      <w:divBdr>
        <w:top w:val="none" w:sz="0" w:space="0" w:color="auto"/>
        <w:left w:val="none" w:sz="0" w:space="0" w:color="auto"/>
        <w:bottom w:val="none" w:sz="0" w:space="0" w:color="auto"/>
        <w:right w:val="none" w:sz="0" w:space="0" w:color="auto"/>
      </w:divBdr>
    </w:div>
    <w:div w:id="636180823">
      <w:marLeft w:val="0"/>
      <w:marRight w:val="0"/>
      <w:marTop w:val="0"/>
      <w:marBottom w:val="0"/>
      <w:divBdr>
        <w:top w:val="none" w:sz="0" w:space="0" w:color="auto"/>
        <w:left w:val="none" w:sz="0" w:space="0" w:color="auto"/>
        <w:bottom w:val="none" w:sz="0" w:space="0" w:color="auto"/>
        <w:right w:val="none" w:sz="0" w:space="0" w:color="auto"/>
      </w:divBdr>
    </w:div>
    <w:div w:id="636180824">
      <w:marLeft w:val="0"/>
      <w:marRight w:val="0"/>
      <w:marTop w:val="0"/>
      <w:marBottom w:val="0"/>
      <w:divBdr>
        <w:top w:val="none" w:sz="0" w:space="0" w:color="auto"/>
        <w:left w:val="none" w:sz="0" w:space="0" w:color="auto"/>
        <w:bottom w:val="none" w:sz="0" w:space="0" w:color="auto"/>
        <w:right w:val="none" w:sz="0" w:space="0" w:color="auto"/>
      </w:divBdr>
    </w:div>
    <w:div w:id="636180825">
      <w:marLeft w:val="0"/>
      <w:marRight w:val="0"/>
      <w:marTop w:val="0"/>
      <w:marBottom w:val="0"/>
      <w:divBdr>
        <w:top w:val="none" w:sz="0" w:space="0" w:color="auto"/>
        <w:left w:val="none" w:sz="0" w:space="0" w:color="auto"/>
        <w:bottom w:val="none" w:sz="0" w:space="0" w:color="auto"/>
        <w:right w:val="none" w:sz="0" w:space="0" w:color="auto"/>
      </w:divBdr>
    </w:div>
    <w:div w:id="636180826">
      <w:marLeft w:val="0"/>
      <w:marRight w:val="0"/>
      <w:marTop w:val="0"/>
      <w:marBottom w:val="0"/>
      <w:divBdr>
        <w:top w:val="none" w:sz="0" w:space="0" w:color="auto"/>
        <w:left w:val="none" w:sz="0" w:space="0" w:color="auto"/>
        <w:bottom w:val="none" w:sz="0" w:space="0" w:color="auto"/>
        <w:right w:val="none" w:sz="0" w:space="0" w:color="auto"/>
      </w:divBdr>
    </w:div>
    <w:div w:id="636180827">
      <w:marLeft w:val="0"/>
      <w:marRight w:val="0"/>
      <w:marTop w:val="0"/>
      <w:marBottom w:val="0"/>
      <w:divBdr>
        <w:top w:val="none" w:sz="0" w:space="0" w:color="auto"/>
        <w:left w:val="none" w:sz="0" w:space="0" w:color="auto"/>
        <w:bottom w:val="none" w:sz="0" w:space="0" w:color="auto"/>
        <w:right w:val="none" w:sz="0" w:space="0" w:color="auto"/>
      </w:divBdr>
    </w:div>
    <w:div w:id="636180828">
      <w:marLeft w:val="0"/>
      <w:marRight w:val="0"/>
      <w:marTop w:val="0"/>
      <w:marBottom w:val="0"/>
      <w:divBdr>
        <w:top w:val="none" w:sz="0" w:space="0" w:color="auto"/>
        <w:left w:val="none" w:sz="0" w:space="0" w:color="auto"/>
        <w:bottom w:val="none" w:sz="0" w:space="0" w:color="auto"/>
        <w:right w:val="none" w:sz="0" w:space="0" w:color="auto"/>
      </w:divBdr>
    </w:div>
    <w:div w:id="636180829">
      <w:marLeft w:val="0"/>
      <w:marRight w:val="0"/>
      <w:marTop w:val="0"/>
      <w:marBottom w:val="0"/>
      <w:divBdr>
        <w:top w:val="none" w:sz="0" w:space="0" w:color="auto"/>
        <w:left w:val="none" w:sz="0" w:space="0" w:color="auto"/>
        <w:bottom w:val="none" w:sz="0" w:space="0" w:color="auto"/>
        <w:right w:val="none" w:sz="0" w:space="0" w:color="auto"/>
      </w:divBdr>
    </w:div>
    <w:div w:id="636180830">
      <w:marLeft w:val="0"/>
      <w:marRight w:val="0"/>
      <w:marTop w:val="0"/>
      <w:marBottom w:val="0"/>
      <w:divBdr>
        <w:top w:val="none" w:sz="0" w:space="0" w:color="auto"/>
        <w:left w:val="none" w:sz="0" w:space="0" w:color="auto"/>
        <w:bottom w:val="none" w:sz="0" w:space="0" w:color="auto"/>
        <w:right w:val="none" w:sz="0" w:space="0" w:color="auto"/>
      </w:divBdr>
    </w:div>
    <w:div w:id="636180831">
      <w:marLeft w:val="0"/>
      <w:marRight w:val="0"/>
      <w:marTop w:val="0"/>
      <w:marBottom w:val="0"/>
      <w:divBdr>
        <w:top w:val="none" w:sz="0" w:space="0" w:color="auto"/>
        <w:left w:val="none" w:sz="0" w:space="0" w:color="auto"/>
        <w:bottom w:val="none" w:sz="0" w:space="0" w:color="auto"/>
        <w:right w:val="none" w:sz="0" w:space="0" w:color="auto"/>
      </w:divBdr>
    </w:div>
    <w:div w:id="636180832">
      <w:marLeft w:val="0"/>
      <w:marRight w:val="0"/>
      <w:marTop w:val="0"/>
      <w:marBottom w:val="0"/>
      <w:divBdr>
        <w:top w:val="none" w:sz="0" w:space="0" w:color="auto"/>
        <w:left w:val="none" w:sz="0" w:space="0" w:color="auto"/>
        <w:bottom w:val="none" w:sz="0" w:space="0" w:color="auto"/>
        <w:right w:val="none" w:sz="0" w:space="0" w:color="auto"/>
      </w:divBdr>
    </w:div>
    <w:div w:id="636180833">
      <w:marLeft w:val="0"/>
      <w:marRight w:val="0"/>
      <w:marTop w:val="0"/>
      <w:marBottom w:val="0"/>
      <w:divBdr>
        <w:top w:val="none" w:sz="0" w:space="0" w:color="auto"/>
        <w:left w:val="none" w:sz="0" w:space="0" w:color="auto"/>
        <w:bottom w:val="none" w:sz="0" w:space="0" w:color="auto"/>
        <w:right w:val="none" w:sz="0" w:space="0" w:color="auto"/>
      </w:divBdr>
      <w:divsChild>
        <w:div w:id="636180854">
          <w:marLeft w:val="0"/>
          <w:marRight w:val="0"/>
          <w:marTop w:val="0"/>
          <w:marBottom w:val="0"/>
          <w:divBdr>
            <w:top w:val="none" w:sz="0" w:space="0" w:color="auto"/>
            <w:left w:val="none" w:sz="0" w:space="0" w:color="auto"/>
            <w:bottom w:val="none" w:sz="0" w:space="0" w:color="auto"/>
            <w:right w:val="none" w:sz="0" w:space="0" w:color="auto"/>
          </w:divBdr>
        </w:div>
      </w:divsChild>
    </w:div>
    <w:div w:id="636180834">
      <w:marLeft w:val="0"/>
      <w:marRight w:val="0"/>
      <w:marTop w:val="0"/>
      <w:marBottom w:val="0"/>
      <w:divBdr>
        <w:top w:val="none" w:sz="0" w:space="0" w:color="auto"/>
        <w:left w:val="none" w:sz="0" w:space="0" w:color="auto"/>
        <w:bottom w:val="none" w:sz="0" w:space="0" w:color="auto"/>
        <w:right w:val="none" w:sz="0" w:space="0" w:color="auto"/>
      </w:divBdr>
    </w:div>
    <w:div w:id="636180835">
      <w:marLeft w:val="0"/>
      <w:marRight w:val="0"/>
      <w:marTop w:val="0"/>
      <w:marBottom w:val="0"/>
      <w:divBdr>
        <w:top w:val="none" w:sz="0" w:space="0" w:color="auto"/>
        <w:left w:val="none" w:sz="0" w:space="0" w:color="auto"/>
        <w:bottom w:val="none" w:sz="0" w:space="0" w:color="auto"/>
        <w:right w:val="none" w:sz="0" w:space="0" w:color="auto"/>
      </w:divBdr>
    </w:div>
    <w:div w:id="636180836">
      <w:marLeft w:val="0"/>
      <w:marRight w:val="0"/>
      <w:marTop w:val="0"/>
      <w:marBottom w:val="0"/>
      <w:divBdr>
        <w:top w:val="none" w:sz="0" w:space="0" w:color="auto"/>
        <w:left w:val="none" w:sz="0" w:space="0" w:color="auto"/>
        <w:bottom w:val="none" w:sz="0" w:space="0" w:color="auto"/>
        <w:right w:val="none" w:sz="0" w:space="0" w:color="auto"/>
      </w:divBdr>
    </w:div>
    <w:div w:id="636180837">
      <w:marLeft w:val="0"/>
      <w:marRight w:val="0"/>
      <w:marTop w:val="0"/>
      <w:marBottom w:val="0"/>
      <w:divBdr>
        <w:top w:val="none" w:sz="0" w:space="0" w:color="auto"/>
        <w:left w:val="none" w:sz="0" w:space="0" w:color="auto"/>
        <w:bottom w:val="none" w:sz="0" w:space="0" w:color="auto"/>
        <w:right w:val="none" w:sz="0" w:space="0" w:color="auto"/>
      </w:divBdr>
      <w:divsChild>
        <w:div w:id="636180944">
          <w:marLeft w:val="0"/>
          <w:marRight w:val="0"/>
          <w:marTop w:val="0"/>
          <w:marBottom w:val="0"/>
          <w:divBdr>
            <w:top w:val="none" w:sz="0" w:space="0" w:color="auto"/>
            <w:left w:val="none" w:sz="0" w:space="0" w:color="auto"/>
            <w:bottom w:val="none" w:sz="0" w:space="0" w:color="auto"/>
            <w:right w:val="none" w:sz="0" w:space="0" w:color="auto"/>
          </w:divBdr>
        </w:div>
      </w:divsChild>
    </w:div>
    <w:div w:id="636180838">
      <w:marLeft w:val="0"/>
      <w:marRight w:val="0"/>
      <w:marTop w:val="0"/>
      <w:marBottom w:val="0"/>
      <w:divBdr>
        <w:top w:val="none" w:sz="0" w:space="0" w:color="auto"/>
        <w:left w:val="none" w:sz="0" w:space="0" w:color="auto"/>
        <w:bottom w:val="none" w:sz="0" w:space="0" w:color="auto"/>
        <w:right w:val="none" w:sz="0" w:space="0" w:color="auto"/>
      </w:divBdr>
    </w:div>
    <w:div w:id="636180839">
      <w:marLeft w:val="0"/>
      <w:marRight w:val="0"/>
      <w:marTop w:val="0"/>
      <w:marBottom w:val="0"/>
      <w:divBdr>
        <w:top w:val="none" w:sz="0" w:space="0" w:color="auto"/>
        <w:left w:val="none" w:sz="0" w:space="0" w:color="auto"/>
        <w:bottom w:val="none" w:sz="0" w:space="0" w:color="auto"/>
        <w:right w:val="none" w:sz="0" w:space="0" w:color="auto"/>
      </w:divBdr>
    </w:div>
    <w:div w:id="636180840">
      <w:marLeft w:val="0"/>
      <w:marRight w:val="0"/>
      <w:marTop w:val="0"/>
      <w:marBottom w:val="0"/>
      <w:divBdr>
        <w:top w:val="none" w:sz="0" w:space="0" w:color="auto"/>
        <w:left w:val="none" w:sz="0" w:space="0" w:color="auto"/>
        <w:bottom w:val="none" w:sz="0" w:space="0" w:color="auto"/>
        <w:right w:val="none" w:sz="0" w:space="0" w:color="auto"/>
      </w:divBdr>
    </w:div>
    <w:div w:id="636180841">
      <w:marLeft w:val="0"/>
      <w:marRight w:val="0"/>
      <w:marTop w:val="0"/>
      <w:marBottom w:val="0"/>
      <w:divBdr>
        <w:top w:val="none" w:sz="0" w:space="0" w:color="auto"/>
        <w:left w:val="none" w:sz="0" w:space="0" w:color="auto"/>
        <w:bottom w:val="none" w:sz="0" w:space="0" w:color="auto"/>
        <w:right w:val="none" w:sz="0" w:space="0" w:color="auto"/>
      </w:divBdr>
      <w:divsChild>
        <w:div w:id="636180747">
          <w:marLeft w:val="0"/>
          <w:marRight w:val="0"/>
          <w:marTop w:val="0"/>
          <w:marBottom w:val="0"/>
          <w:divBdr>
            <w:top w:val="none" w:sz="0" w:space="0" w:color="auto"/>
            <w:left w:val="none" w:sz="0" w:space="0" w:color="auto"/>
            <w:bottom w:val="none" w:sz="0" w:space="0" w:color="auto"/>
            <w:right w:val="none" w:sz="0" w:space="0" w:color="auto"/>
          </w:divBdr>
        </w:div>
      </w:divsChild>
    </w:div>
    <w:div w:id="636180843">
      <w:marLeft w:val="0"/>
      <w:marRight w:val="0"/>
      <w:marTop w:val="0"/>
      <w:marBottom w:val="0"/>
      <w:divBdr>
        <w:top w:val="none" w:sz="0" w:space="0" w:color="auto"/>
        <w:left w:val="none" w:sz="0" w:space="0" w:color="auto"/>
        <w:bottom w:val="none" w:sz="0" w:space="0" w:color="auto"/>
        <w:right w:val="none" w:sz="0" w:space="0" w:color="auto"/>
      </w:divBdr>
    </w:div>
    <w:div w:id="636180844">
      <w:marLeft w:val="0"/>
      <w:marRight w:val="0"/>
      <w:marTop w:val="0"/>
      <w:marBottom w:val="0"/>
      <w:divBdr>
        <w:top w:val="none" w:sz="0" w:space="0" w:color="auto"/>
        <w:left w:val="none" w:sz="0" w:space="0" w:color="auto"/>
        <w:bottom w:val="none" w:sz="0" w:space="0" w:color="auto"/>
        <w:right w:val="none" w:sz="0" w:space="0" w:color="auto"/>
      </w:divBdr>
    </w:div>
    <w:div w:id="636180845">
      <w:marLeft w:val="0"/>
      <w:marRight w:val="0"/>
      <w:marTop w:val="0"/>
      <w:marBottom w:val="0"/>
      <w:divBdr>
        <w:top w:val="none" w:sz="0" w:space="0" w:color="auto"/>
        <w:left w:val="none" w:sz="0" w:space="0" w:color="auto"/>
        <w:bottom w:val="none" w:sz="0" w:space="0" w:color="auto"/>
        <w:right w:val="none" w:sz="0" w:space="0" w:color="auto"/>
      </w:divBdr>
      <w:divsChild>
        <w:div w:id="636180916">
          <w:marLeft w:val="0"/>
          <w:marRight w:val="0"/>
          <w:marTop w:val="0"/>
          <w:marBottom w:val="0"/>
          <w:divBdr>
            <w:top w:val="none" w:sz="0" w:space="0" w:color="auto"/>
            <w:left w:val="none" w:sz="0" w:space="0" w:color="auto"/>
            <w:bottom w:val="none" w:sz="0" w:space="0" w:color="auto"/>
            <w:right w:val="none" w:sz="0" w:space="0" w:color="auto"/>
          </w:divBdr>
        </w:div>
      </w:divsChild>
    </w:div>
    <w:div w:id="636180846">
      <w:marLeft w:val="0"/>
      <w:marRight w:val="0"/>
      <w:marTop w:val="0"/>
      <w:marBottom w:val="0"/>
      <w:divBdr>
        <w:top w:val="none" w:sz="0" w:space="0" w:color="auto"/>
        <w:left w:val="none" w:sz="0" w:space="0" w:color="auto"/>
        <w:bottom w:val="none" w:sz="0" w:space="0" w:color="auto"/>
        <w:right w:val="none" w:sz="0" w:space="0" w:color="auto"/>
      </w:divBdr>
    </w:div>
    <w:div w:id="636180847">
      <w:marLeft w:val="0"/>
      <w:marRight w:val="0"/>
      <w:marTop w:val="0"/>
      <w:marBottom w:val="0"/>
      <w:divBdr>
        <w:top w:val="none" w:sz="0" w:space="0" w:color="auto"/>
        <w:left w:val="none" w:sz="0" w:space="0" w:color="auto"/>
        <w:bottom w:val="none" w:sz="0" w:space="0" w:color="auto"/>
        <w:right w:val="none" w:sz="0" w:space="0" w:color="auto"/>
      </w:divBdr>
      <w:divsChild>
        <w:div w:id="636180972">
          <w:marLeft w:val="0"/>
          <w:marRight w:val="0"/>
          <w:marTop w:val="0"/>
          <w:marBottom w:val="0"/>
          <w:divBdr>
            <w:top w:val="none" w:sz="0" w:space="0" w:color="auto"/>
            <w:left w:val="none" w:sz="0" w:space="0" w:color="auto"/>
            <w:bottom w:val="none" w:sz="0" w:space="0" w:color="auto"/>
            <w:right w:val="none" w:sz="0" w:space="0" w:color="auto"/>
          </w:divBdr>
        </w:div>
      </w:divsChild>
    </w:div>
    <w:div w:id="636180848">
      <w:marLeft w:val="0"/>
      <w:marRight w:val="0"/>
      <w:marTop w:val="0"/>
      <w:marBottom w:val="0"/>
      <w:divBdr>
        <w:top w:val="none" w:sz="0" w:space="0" w:color="auto"/>
        <w:left w:val="none" w:sz="0" w:space="0" w:color="auto"/>
        <w:bottom w:val="none" w:sz="0" w:space="0" w:color="auto"/>
        <w:right w:val="none" w:sz="0" w:space="0" w:color="auto"/>
      </w:divBdr>
      <w:divsChild>
        <w:div w:id="636180879">
          <w:marLeft w:val="0"/>
          <w:marRight w:val="0"/>
          <w:marTop w:val="0"/>
          <w:marBottom w:val="0"/>
          <w:divBdr>
            <w:top w:val="none" w:sz="0" w:space="0" w:color="auto"/>
            <w:left w:val="none" w:sz="0" w:space="0" w:color="auto"/>
            <w:bottom w:val="none" w:sz="0" w:space="0" w:color="auto"/>
            <w:right w:val="none" w:sz="0" w:space="0" w:color="auto"/>
          </w:divBdr>
        </w:div>
      </w:divsChild>
    </w:div>
    <w:div w:id="636180849">
      <w:marLeft w:val="0"/>
      <w:marRight w:val="0"/>
      <w:marTop w:val="0"/>
      <w:marBottom w:val="0"/>
      <w:divBdr>
        <w:top w:val="none" w:sz="0" w:space="0" w:color="auto"/>
        <w:left w:val="none" w:sz="0" w:space="0" w:color="auto"/>
        <w:bottom w:val="none" w:sz="0" w:space="0" w:color="auto"/>
        <w:right w:val="none" w:sz="0" w:space="0" w:color="auto"/>
      </w:divBdr>
      <w:divsChild>
        <w:div w:id="636180749">
          <w:marLeft w:val="0"/>
          <w:marRight w:val="0"/>
          <w:marTop w:val="0"/>
          <w:marBottom w:val="0"/>
          <w:divBdr>
            <w:top w:val="none" w:sz="0" w:space="0" w:color="auto"/>
            <w:left w:val="none" w:sz="0" w:space="0" w:color="auto"/>
            <w:bottom w:val="none" w:sz="0" w:space="0" w:color="auto"/>
            <w:right w:val="none" w:sz="0" w:space="0" w:color="auto"/>
          </w:divBdr>
        </w:div>
      </w:divsChild>
    </w:div>
    <w:div w:id="636180850">
      <w:marLeft w:val="0"/>
      <w:marRight w:val="0"/>
      <w:marTop w:val="0"/>
      <w:marBottom w:val="0"/>
      <w:divBdr>
        <w:top w:val="none" w:sz="0" w:space="0" w:color="auto"/>
        <w:left w:val="none" w:sz="0" w:space="0" w:color="auto"/>
        <w:bottom w:val="none" w:sz="0" w:space="0" w:color="auto"/>
        <w:right w:val="none" w:sz="0" w:space="0" w:color="auto"/>
      </w:divBdr>
    </w:div>
    <w:div w:id="636180851">
      <w:marLeft w:val="0"/>
      <w:marRight w:val="0"/>
      <w:marTop w:val="0"/>
      <w:marBottom w:val="0"/>
      <w:divBdr>
        <w:top w:val="none" w:sz="0" w:space="0" w:color="auto"/>
        <w:left w:val="none" w:sz="0" w:space="0" w:color="auto"/>
        <w:bottom w:val="none" w:sz="0" w:space="0" w:color="auto"/>
        <w:right w:val="none" w:sz="0" w:space="0" w:color="auto"/>
      </w:divBdr>
    </w:div>
    <w:div w:id="636180852">
      <w:marLeft w:val="0"/>
      <w:marRight w:val="0"/>
      <w:marTop w:val="0"/>
      <w:marBottom w:val="0"/>
      <w:divBdr>
        <w:top w:val="none" w:sz="0" w:space="0" w:color="auto"/>
        <w:left w:val="none" w:sz="0" w:space="0" w:color="auto"/>
        <w:bottom w:val="none" w:sz="0" w:space="0" w:color="auto"/>
        <w:right w:val="none" w:sz="0" w:space="0" w:color="auto"/>
      </w:divBdr>
    </w:div>
    <w:div w:id="636180853">
      <w:marLeft w:val="0"/>
      <w:marRight w:val="0"/>
      <w:marTop w:val="0"/>
      <w:marBottom w:val="0"/>
      <w:divBdr>
        <w:top w:val="none" w:sz="0" w:space="0" w:color="auto"/>
        <w:left w:val="none" w:sz="0" w:space="0" w:color="auto"/>
        <w:bottom w:val="none" w:sz="0" w:space="0" w:color="auto"/>
        <w:right w:val="none" w:sz="0" w:space="0" w:color="auto"/>
      </w:divBdr>
    </w:div>
    <w:div w:id="636180855">
      <w:marLeft w:val="0"/>
      <w:marRight w:val="0"/>
      <w:marTop w:val="0"/>
      <w:marBottom w:val="0"/>
      <w:divBdr>
        <w:top w:val="none" w:sz="0" w:space="0" w:color="auto"/>
        <w:left w:val="none" w:sz="0" w:space="0" w:color="auto"/>
        <w:bottom w:val="none" w:sz="0" w:space="0" w:color="auto"/>
        <w:right w:val="none" w:sz="0" w:space="0" w:color="auto"/>
      </w:divBdr>
    </w:div>
    <w:div w:id="636180857">
      <w:marLeft w:val="0"/>
      <w:marRight w:val="0"/>
      <w:marTop w:val="0"/>
      <w:marBottom w:val="0"/>
      <w:divBdr>
        <w:top w:val="none" w:sz="0" w:space="0" w:color="auto"/>
        <w:left w:val="none" w:sz="0" w:space="0" w:color="auto"/>
        <w:bottom w:val="none" w:sz="0" w:space="0" w:color="auto"/>
        <w:right w:val="none" w:sz="0" w:space="0" w:color="auto"/>
      </w:divBdr>
    </w:div>
    <w:div w:id="636180858">
      <w:marLeft w:val="0"/>
      <w:marRight w:val="0"/>
      <w:marTop w:val="0"/>
      <w:marBottom w:val="0"/>
      <w:divBdr>
        <w:top w:val="none" w:sz="0" w:space="0" w:color="auto"/>
        <w:left w:val="none" w:sz="0" w:space="0" w:color="auto"/>
        <w:bottom w:val="none" w:sz="0" w:space="0" w:color="auto"/>
        <w:right w:val="none" w:sz="0" w:space="0" w:color="auto"/>
      </w:divBdr>
    </w:div>
    <w:div w:id="636180859">
      <w:marLeft w:val="0"/>
      <w:marRight w:val="0"/>
      <w:marTop w:val="0"/>
      <w:marBottom w:val="0"/>
      <w:divBdr>
        <w:top w:val="none" w:sz="0" w:space="0" w:color="auto"/>
        <w:left w:val="none" w:sz="0" w:space="0" w:color="auto"/>
        <w:bottom w:val="none" w:sz="0" w:space="0" w:color="auto"/>
        <w:right w:val="none" w:sz="0" w:space="0" w:color="auto"/>
      </w:divBdr>
    </w:div>
    <w:div w:id="636180860">
      <w:marLeft w:val="0"/>
      <w:marRight w:val="0"/>
      <w:marTop w:val="0"/>
      <w:marBottom w:val="0"/>
      <w:divBdr>
        <w:top w:val="none" w:sz="0" w:space="0" w:color="auto"/>
        <w:left w:val="none" w:sz="0" w:space="0" w:color="auto"/>
        <w:bottom w:val="none" w:sz="0" w:space="0" w:color="auto"/>
        <w:right w:val="none" w:sz="0" w:space="0" w:color="auto"/>
      </w:divBdr>
    </w:div>
    <w:div w:id="636180861">
      <w:marLeft w:val="0"/>
      <w:marRight w:val="0"/>
      <w:marTop w:val="0"/>
      <w:marBottom w:val="0"/>
      <w:divBdr>
        <w:top w:val="none" w:sz="0" w:space="0" w:color="auto"/>
        <w:left w:val="none" w:sz="0" w:space="0" w:color="auto"/>
        <w:bottom w:val="none" w:sz="0" w:space="0" w:color="auto"/>
        <w:right w:val="none" w:sz="0" w:space="0" w:color="auto"/>
      </w:divBdr>
    </w:div>
    <w:div w:id="636180862">
      <w:marLeft w:val="0"/>
      <w:marRight w:val="0"/>
      <w:marTop w:val="0"/>
      <w:marBottom w:val="0"/>
      <w:divBdr>
        <w:top w:val="none" w:sz="0" w:space="0" w:color="auto"/>
        <w:left w:val="none" w:sz="0" w:space="0" w:color="auto"/>
        <w:bottom w:val="none" w:sz="0" w:space="0" w:color="auto"/>
        <w:right w:val="none" w:sz="0" w:space="0" w:color="auto"/>
      </w:divBdr>
    </w:div>
    <w:div w:id="636180863">
      <w:marLeft w:val="0"/>
      <w:marRight w:val="0"/>
      <w:marTop w:val="0"/>
      <w:marBottom w:val="0"/>
      <w:divBdr>
        <w:top w:val="none" w:sz="0" w:space="0" w:color="auto"/>
        <w:left w:val="none" w:sz="0" w:space="0" w:color="auto"/>
        <w:bottom w:val="none" w:sz="0" w:space="0" w:color="auto"/>
        <w:right w:val="none" w:sz="0" w:space="0" w:color="auto"/>
      </w:divBdr>
    </w:div>
    <w:div w:id="636180864">
      <w:marLeft w:val="0"/>
      <w:marRight w:val="0"/>
      <w:marTop w:val="0"/>
      <w:marBottom w:val="0"/>
      <w:divBdr>
        <w:top w:val="none" w:sz="0" w:space="0" w:color="auto"/>
        <w:left w:val="none" w:sz="0" w:space="0" w:color="auto"/>
        <w:bottom w:val="none" w:sz="0" w:space="0" w:color="auto"/>
        <w:right w:val="none" w:sz="0" w:space="0" w:color="auto"/>
      </w:divBdr>
      <w:divsChild>
        <w:div w:id="636180933">
          <w:marLeft w:val="0"/>
          <w:marRight w:val="0"/>
          <w:marTop w:val="0"/>
          <w:marBottom w:val="0"/>
          <w:divBdr>
            <w:top w:val="none" w:sz="0" w:space="0" w:color="auto"/>
            <w:left w:val="none" w:sz="0" w:space="0" w:color="auto"/>
            <w:bottom w:val="none" w:sz="0" w:space="0" w:color="auto"/>
            <w:right w:val="none" w:sz="0" w:space="0" w:color="auto"/>
          </w:divBdr>
        </w:div>
      </w:divsChild>
    </w:div>
    <w:div w:id="636180865">
      <w:marLeft w:val="0"/>
      <w:marRight w:val="0"/>
      <w:marTop w:val="0"/>
      <w:marBottom w:val="0"/>
      <w:divBdr>
        <w:top w:val="none" w:sz="0" w:space="0" w:color="auto"/>
        <w:left w:val="none" w:sz="0" w:space="0" w:color="auto"/>
        <w:bottom w:val="none" w:sz="0" w:space="0" w:color="auto"/>
        <w:right w:val="none" w:sz="0" w:space="0" w:color="auto"/>
      </w:divBdr>
    </w:div>
    <w:div w:id="636180866">
      <w:marLeft w:val="0"/>
      <w:marRight w:val="0"/>
      <w:marTop w:val="0"/>
      <w:marBottom w:val="0"/>
      <w:divBdr>
        <w:top w:val="none" w:sz="0" w:space="0" w:color="auto"/>
        <w:left w:val="none" w:sz="0" w:space="0" w:color="auto"/>
        <w:bottom w:val="none" w:sz="0" w:space="0" w:color="auto"/>
        <w:right w:val="none" w:sz="0" w:space="0" w:color="auto"/>
      </w:divBdr>
      <w:divsChild>
        <w:div w:id="636180905">
          <w:marLeft w:val="0"/>
          <w:marRight w:val="0"/>
          <w:marTop w:val="0"/>
          <w:marBottom w:val="0"/>
          <w:divBdr>
            <w:top w:val="none" w:sz="0" w:space="0" w:color="auto"/>
            <w:left w:val="none" w:sz="0" w:space="0" w:color="auto"/>
            <w:bottom w:val="none" w:sz="0" w:space="0" w:color="auto"/>
            <w:right w:val="none" w:sz="0" w:space="0" w:color="auto"/>
          </w:divBdr>
        </w:div>
      </w:divsChild>
    </w:div>
    <w:div w:id="636180868">
      <w:marLeft w:val="0"/>
      <w:marRight w:val="0"/>
      <w:marTop w:val="0"/>
      <w:marBottom w:val="0"/>
      <w:divBdr>
        <w:top w:val="none" w:sz="0" w:space="0" w:color="auto"/>
        <w:left w:val="none" w:sz="0" w:space="0" w:color="auto"/>
        <w:bottom w:val="none" w:sz="0" w:space="0" w:color="auto"/>
        <w:right w:val="none" w:sz="0" w:space="0" w:color="auto"/>
      </w:divBdr>
    </w:div>
    <w:div w:id="636180869">
      <w:marLeft w:val="0"/>
      <w:marRight w:val="0"/>
      <w:marTop w:val="0"/>
      <w:marBottom w:val="0"/>
      <w:divBdr>
        <w:top w:val="none" w:sz="0" w:space="0" w:color="auto"/>
        <w:left w:val="none" w:sz="0" w:space="0" w:color="auto"/>
        <w:bottom w:val="none" w:sz="0" w:space="0" w:color="auto"/>
        <w:right w:val="none" w:sz="0" w:space="0" w:color="auto"/>
      </w:divBdr>
    </w:div>
    <w:div w:id="636180870">
      <w:marLeft w:val="0"/>
      <w:marRight w:val="0"/>
      <w:marTop w:val="0"/>
      <w:marBottom w:val="0"/>
      <w:divBdr>
        <w:top w:val="none" w:sz="0" w:space="0" w:color="auto"/>
        <w:left w:val="none" w:sz="0" w:space="0" w:color="auto"/>
        <w:bottom w:val="none" w:sz="0" w:space="0" w:color="auto"/>
        <w:right w:val="none" w:sz="0" w:space="0" w:color="auto"/>
      </w:divBdr>
      <w:divsChild>
        <w:div w:id="636180867">
          <w:marLeft w:val="0"/>
          <w:marRight w:val="0"/>
          <w:marTop w:val="0"/>
          <w:marBottom w:val="0"/>
          <w:divBdr>
            <w:top w:val="none" w:sz="0" w:space="0" w:color="auto"/>
            <w:left w:val="none" w:sz="0" w:space="0" w:color="auto"/>
            <w:bottom w:val="none" w:sz="0" w:space="0" w:color="auto"/>
            <w:right w:val="none" w:sz="0" w:space="0" w:color="auto"/>
          </w:divBdr>
        </w:div>
      </w:divsChild>
    </w:div>
    <w:div w:id="636180871">
      <w:marLeft w:val="0"/>
      <w:marRight w:val="0"/>
      <w:marTop w:val="0"/>
      <w:marBottom w:val="0"/>
      <w:divBdr>
        <w:top w:val="none" w:sz="0" w:space="0" w:color="auto"/>
        <w:left w:val="none" w:sz="0" w:space="0" w:color="auto"/>
        <w:bottom w:val="none" w:sz="0" w:space="0" w:color="auto"/>
        <w:right w:val="none" w:sz="0" w:space="0" w:color="auto"/>
      </w:divBdr>
    </w:div>
    <w:div w:id="636180872">
      <w:marLeft w:val="0"/>
      <w:marRight w:val="0"/>
      <w:marTop w:val="0"/>
      <w:marBottom w:val="0"/>
      <w:divBdr>
        <w:top w:val="none" w:sz="0" w:space="0" w:color="auto"/>
        <w:left w:val="none" w:sz="0" w:space="0" w:color="auto"/>
        <w:bottom w:val="none" w:sz="0" w:space="0" w:color="auto"/>
        <w:right w:val="none" w:sz="0" w:space="0" w:color="auto"/>
      </w:divBdr>
    </w:div>
    <w:div w:id="636180873">
      <w:marLeft w:val="0"/>
      <w:marRight w:val="0"/>
      <w:marTop w:val="0"/>
      <w:marBottom w:val="0"/>
      <w:divBdr>
        <w:top w:val="none" w:sz="0" w:space="0" w:color="auto"/>
        <w:left w:val="none" w:sz="0" w:space="0" w:color="auto"/>
        <w:bottom w:val="none" w:sz="0" w:space="0" w:color="auto"/>
        <w:right w:val="none" w:sz="0" w:space="0" w:color="auto"/>
      </w:divBdr>
    </w:div>
    <w:div w:id="636180875">
      <w:marLeft w:val="0"/>
      <w:marRight w:val="0"/>
      <w:marTop w:val="0"/>
      <w:marBottom w:val="0"/>
      <w:divBdr>
        <w:top w:val="none" w:sz="0" w:space="0" w:color="auto"/>
        <w:left w:val="none" w:sz="0" w:space="0" w:color="auto"/>
        <w:bottom w:val="none" w:sz="0" w:space="0" w:color="auto"/>
        <w:right w:val="none" w:sz="0" w:space="0" w:color="auto"/>
      </w:divBdr>
      <w:divsChild>
        <w:div w:id="636180842">
          <w:marLeft w:val="0"/>
          <w:marRight w:val="0"/>
          <w:marTop w:val="0"/>
          <w:marBottom w:val="0"/>
          <w:divBdr>
            <w:top w:val="none" w:sz="0" w:space="0" w:color="auto"/>
            <w:left w:val="none" w:sz="0" w:space="0" w:color="auto"/>
            <w:bottom w:val="none" w:sz="0" w:space="0" w:color="auto"/>
            <w:right w:val="none" w:sz="0" w:space="0" w:color="auto"/>
          </w:divBdr>
        </w:div>
      </w:divsChild>
    </w:div>
    <w:div w:id="636180876">
      <w:marLeft w:val="0"/>
      <w:marRight w:val="0"/>
      <w:marTop w:val="0"/>
      <w:marBottom w:val="0"/>
      <w:divBdr>
        <w:top w:val="none" w:sz="0" w:space="0" w:color="auto"/>
        <w:left w:val="none" w:sz="0" w:space="0" w:color="auto"/>
        <w:bottom w:val="none" w:sz="0" w:space="0" w:color="auto"/>
        <w:right w:val="none" w:sz="0" w:space="0" w:color="auto"/>
      </w:divBdr>
    </w:div>
    <w:div w:id="636180877">
      <w:marLeft w:val="0"/>
      <w:marRight w:val="0"/>
      <w:marTop w:val="0"/>
      <w:marBottom w:val="0"/>
      <w:divBdr>
        <w:top w:val="none" w:sz="0" w:space="0" w:color="auto"/>
        <w:left w:val="none" w:sz="0" w:space="0" w:color="auto"/>
        <w:bottom w:val="none" w:sz="0" w:space="0" w:color="auto"/>
        <w:right w:val="none" w:sz="0" w:space="0" w:color="auto"/>
      </w:divBdr>
    </w:div>
    <w:div w:id="636180878">
      <w:marLeft w:val="0"/>
      <w:marRight w:val="0"/>
      <w:marTop w:val="0"/>
      <w:marBottom w:val="0"/>
      <w:divBdr>
        <w:top w:val="none" w:sz="0" w:space="0" w:color="auto"/>
        <w:left w:val="none" w:sz="0" w:space="0" w:color="auto"/>
        <w:bottom w:val="none" w:sz="0" w:space="0" w:color="auto"/>
        <w:right w:val="none" w:sz="0" w:space="0" w:color="auto"/>
      </w:divBdr>
    </w:div>
    <w:div w:id="636180880">
      <w:marLeft w:val="0"/>
      <w:marRight w:val="0"/>
      <w:marTop w:val="0"/>
      <w:marBottom w:val="0"/>
      <w:divBdr>
        <w:top w:val="none" w:sz="0" w:space="0" w:color="auto"/>
        <w:left w:val="none" w:sz="0" w:space="0" w:color="auto"/>
        <w:bottom w:val="none" w:sz="0" w:space="0" w:color="auto"/>
        <w:right w:val="none" w:sz="0" w:space="0" w:color="auto"/>
      </w:divBdr>
    </w:div>
    <w:div w:id="636180881">
      <w:marLeft w:val="0"/>
      <w:marRight w:val="0"/>
      <w:marTop w:val="0"/>
      <w:marBottom w:val="0"/>
      <w:divBdr>
        <w:top w:val="none" w:sz="0" w:space="0" w:color="auto"/>
        <w:left w:val="none" w:sz="0" w:space="0" w:color="auto"/>
        <w:bottom w:val="none" w:sz="0" w:space="0" w:color="auto"/>
        <w:right w:val="none" w:sz="0" w:space="0" w:color="auto"/>
      </w:divBdr>
    </w:div>
    <w:div w:id="636180883">
      <w:marLeft w:val="0"/>
      <w:marRight w:val="0"/>
      <w:marTop w:val="0"/>
      <w:marBottom w:val="0"/>
      <w:divBdr>
        <w:top w:val="none" w:sz="0" w:space="0" w:color="auto"/>
        <w:left w:val="none" w:sz="0" w:space="0" w:color="auto"/>
        <w:bottom w:val="none" w:sz="0" w:space="0" w:color="auto"/>
        <w:right w:val="none" w:sz="0" w:space="0" w:color="auto"/>
      </w:divBdr>
    </w:div>
    <w:div w:id="636180884">
      <w:marLeft w:val="0"/>
      <w:marRight w:val="0"/>
      <w:marTop w:val="0"/>
      <w:marBottom w:val="0"/>
      <w:divBdr>
        <w:top w:val="none" w:sz="0" w:space="0" w:color="auto"/>
        <w:left w:val="none" w:sz="0" w:space="0" w:color="auto"/>
        <w:bottom w:val="none" w:sz="0" w:space="0" w:color="auto"/>
        <w:right w:val="none" w:sz="0" w:space="0" w:color="auto"/>
      </w:divBdr>
    </w:div>
    <w:div w:id="636180885">
      <w:marLeft w:val="0"/>
      <w:marRight w:val="0"/>
      <w:marTop w:val="0"/>
      <w:marBottom w:val="0"/>
      <w:divBdr>
        <w:top w:val="none" w:sz="0" w:space="0" w:color="auto"/>
        <w:left w:val="none" w:sz="0" w:space="0" w:color="auto"/>
        <w:bottom w:val="none" w:sz="0" w:space="0" w:color="auto"/>
        <w:right w:val="none" w:sz="0" w:space="0" w:color="auto"/>
      </w:divBdr>
    </w:div>
    <w:div w:id="636180886">
      <w:marLeft w:val="0"/>
      <w:marRight w:val="0"/>
      <w:marTop w:val="0"/>
      <w:marBottom w:val="0"/>
      <w:divBdr>
        <w:top w:val="none" w:sz="0" w:space="0" w:color="auto"/>
        <w:left w:val="none" w:sz="0" w:space="0" w:color="auto"/>
        <w:bottom w:val="none" w:sz="0" w:space="0" w:color="auto"/>
        <w:right w:val="none" w:sz="0" w:space="0" w:color="auto"/>
      </w:divBdr>
    </w:div>
    <w:div w:id="636180887">
      <w:marLeft w:val="0"/>
      <w:marRight w:val="0"/>
      <w:marTop w:val="0"/>
      <w:marBottom w:val="0"/>
      <w:divBdr>
        <w:top w:val="none" w:sz="0" w:space="0" w:color="auto"/>
        <w:left w:val="none" w:sz="0" w:space="0" w:color="auto"/>
        <w:bottom w:val="none" w:sz="0" w:space="0" w:color="auto"/>
        <w:right w:val="none" w:sz="0" w:space="0" w:color="auto"/>
      </w:divBdr>
    </w:div>
    <w:div w:id="636180889">
      <w:marLeft w:val="0"/>
      <w:marRight w:val="0"/>
      <w:marTop w:val="0"/>
      <w:marBottom w:val="0"/>
      <w:divBdr>
        <w:top w:val="none" w:sz="0" w:space="0" w:color="auto"/>
        <w:left w:val="none" w:sz="0" w:space="0" w:color="auto"/>
        <w:bottom w:val="none" w:sz="0" w:space="0" w:color="auto"/>
        <w:right w:val="none" w:sz="0" w:space="0" w:color="auto"/>
      </w:divBdr>
    </w:div>
    <w:div w:id="636180890">
      <w:marLeft w:val="0"/>
      <w:marRight w:val="0"/>
      <w:marTop w:val="0"/>
      <w:marBottom w:val="0"/>
      <w:divBdr>
        <w:top w:val="none" w:sz="0" w:space="0" w:color="auto"/>
        <w:left w:val="none" w:sz="0" w:space="0" w:color="auto"/>
        <w:bottom w:val="none" w:sz="0" w:space="0" w:color="auto"/>
        <w:right w:val="none" w:sz="0" w:space="0" w:color="auto"/>
      </w:divBdr>
      <w:divsChild>
        <w:div w:id="636180874">
          <w:marLeft w:val="0"/>
          <w:marRight w:val="0"/>
          <w:marTop w:val="0"/>
          <w:marBottom w:val="0"/>
          <w:divBdr>
            <w:top w:val="none" w:sz="0" w:space="0" w:color="auto"/>
            <w:left w:val="none" w:sz="0" w:space="0" w:color="auto"/>
            <w:bottom w:val="none" w:sz="0" w:space="0" w:color="auto"/>
            <w:right w:val="none" w:sz="0" w:space="0" w:color="auto"/>
          </w:divBdr>
        </w:div>
      </w:divsChild>
    </w:div>
    <w:div w:id="636180891">
      <w:marLeft w:val="0"/>
      <w:marRight w:val="0"/>
      <w:marTop w:val="0"/>
      <w:marBottom w:val="0"/>
      <w:divBdr>
        <w:top w:val="none" w:sz="0" w:space="0" w:color="auto"/>
        <w:left w:val="none" w:sz="0" w:space="0" w:color="auto"/>
        <w:bottom w:val="none" w:sz="0" w:space="0" w:color="auto"/>
        <w:right w:val="none" w:sz="0" w:space="0" w:color="auto"/>
      </w:divBdr>
    </w:div>
    <w:div w:id="636180892">
      <w:marLeft w:val="0"/>
      <w:marRight w:val="0"/>
      <w:marTop w:val="0"/>
      <w:marBottom w:val="0"/>
      <w:divBdr>
        <w:top w:val="none" w:sz="0" w:space="0" w:color="auto"/>
        <w:left w:val="none" w:sz="0" w:space="0" w:color="auto"/>
        <w:bottom w:val="none" w:sz="0" w:space="0" w:color="auto"/>
        <w:right w:val="none" w:sz="0" w:space="0" w:color="auto"/>
      </w:divBdr>
    </w:div>
    <w:div w:id="636180893">
      <w:marLeft w:val="0"/>
      <w:marRight w:val="0"/>
      <w:marTop w:val="0"/>
      <w:marBottom w:val="0"/>
      <w:divBdr>
        <w:top w:val="none" w:sz="0" w:space="0" w:color="auto"/>
        <w:left w:val="none" w:sz="0" w:space="0" w:color="auto"/>
        <w:bottom w:val="none" w:sz="0" w:space="0" w:color="auto"/>
        <w:right w:val="none" w:sz="0" w:space="0" w:color="auto"/>
      </w:divBdr>
    </w:div>
    <w:div w:id="636180894">
      <w:marLeft w:val="0"/>
      <w:marRight w:val="0"/>
      <w:marTop w:val="0"/>
      <w:marBottom w:val="0"/>
      <w:divBdr>
        <w:top w:val="none" w:sz="0" w:space="0" w:color="auto"/>
        <w:left w:val="none" w:sz="0" w:space="0" w:color="auto"/>
        <w:bottom w:val="none" w:sz="0" w:space="0" w:color="auto"/>
        <w:right w:val="none" w:sz="0" w:space="0" w:color="auto"/>
      </w:divBdr>
    </w:div>
    <w:div w:id="636180895">
      <w:marLeft w:val="0"/>
      <w:marRight w:val="0"/>
      <w:marTop w:val="0"/>
      <w:marBottom w:val="0"/>
      <w:divBdr>
        <w:top w:val="none" w:sz="0" w:space="0" w:color="auto"/>
        <w:left w:val="none" w:sz="0" w:space="0" w:color="auto"/>
        <w:bottom w:val="none" w:sz="0" w:space="0" w:color="auto"/>
        <w:right w:val="none" w:sz="0" w:space="0" w:color="auto"/>
      </w:divBdr>
    </w:div>
    <w:div w:id="636180896">
      <w:marLeft w:val="0"/>
      <w:marRight w:val="0"/>
      <w:marTop w:val="0"/>
      <w:marBottom w:val="0"/>
      <w:divBdr>
        <w:top w:val="none" w:sz="0" w:space="0" w:color="auto"/>
        <w:left w:val="none" w:sz="0" w:space="0" w:color="auto"/>
        <w:bottom w:val="none" w:sz="0" w:space="0" w:color="auto"/>
        <w:right w:val="none" w:sz="0" w:space="0" w:color="auto"/>
      </w:divBdr>
    </w:div>
    <w:div w:id="636180897">
      <w:marLeft w:val="0"/>
      <w:marRight w:val="0"/>
      <w:marTop w:val="0"/>
      <w:marBottom w:val="0"/>
      <w:divBdr>
        <w:top w:val="none" w:sz="0" w:space="0" w:color="auto"/>
        <w:left w:val="none" w:sz="0" w:space="0" w:color="auto"/>
        <w:bottom w:val="none" w:sz="0" w:space="0" w:color="auto"/>
        <w:right w:val="none" w:sz="0" w:space="0" w:color="auto"/>
      </w:divBdr>
    </w:div>
    <w:div w:id="636180898">
      <w:marLeft w:val="0"/>
      <w:marRight w:val="0"/>
      <w:marTop w:val="0"/>
      <w:marBottom w:val="0"/>
      <w:divBdr>
        <w:top w:val="none" w:sz="0" w:space="0" w:color="auto"/>
        <w:left w:val="none" w:sz="0" w:space="0" w:color="auto"/>
        <w:bottom w:val="none" w:sz="0" w:space="0" w:color="auto"/>
        <w:right w:val="none" w:sz="0" w:space="0" w:color="auto"/>
      </w:divBdr>
    </w:div>
    <w:div w:id="636180899">
      <w:marLeft w:val="0"/>
      <w:marRight w:val="0"/>
      <w:marTop w:val="0"/>
      <w:marBottom w:val="0"/>
      <w:divBdr>
        <w:top w:val="none" w:sz="0" w:space="0" w:color="auto"/>
        <w:left w:val="none" w:sz="0" w:space="0" w:color="auto"/>
        <w:bottom w:val="none" w:sz="0" w:space="0" w:color="auto"/>
        <w:right w:val="none" w:sz="0" w:space="0" w:color="auto"/>
      </w:divBdr>
    </w:div>
    <w:div w:id="636180900">
      <w:marLeft w:val="0"/>
      <w:marRight w:val="0"/>
      <w:marTop w:val="0"/>
      <w:marBottom w:val="0"/>
      <w:divBdr>
        <w:top w:val="none" w:sz="0" w:space="0" w:color="auto"/>
        <w:left w:val="none" w:sz="0" w:space="0" w:color="auto"/>
        <w:bottom w:val="none" w:sz="0" w:space="0" w:color="auto"/>
        <w:right w:val="none" w:sz="0" w:space="0" w:color="auto"/>
      </w:divBdr>
    </w:div>
    <w:div w:id="636180901">
      <w:marLeft w:val="0"/>
      <w:marRight w:val="0"/>
      <w:marTop w:val="0"/>
      <w:marBottom w:val="0"/>
      <w:divBdr>
        <w:top w:val="none" w:sz="0" w:space="0" w:color="auto"/>
        <w:left w:val="none" w:sz="0" w:space="0" w:color="auto"/>
        <w:bottom w:val="none" w:sz="0" w:space="0" w:color="auto"/>
        <w:right w:val="none" w:sz="0" w:space="0" w:color="auto"/>
      </w:divBdr>
    </w:div>
    <w:div w:id="636180902">
      <w:marLeft w:val="0"/>
      <w:marRight w:val="0"/>
      <w:marTop w:val="0"/>
      <w:marBottom w:val="0"/>
      <w:divBdr>
        <w:top w:val="none" w:sz="0" w:space="0" w:color="auto"/>
        <w:left w:val="none" w:sz="0" w:space="0" w:color="auto"/>
        <w:bottom w:val="none" w:sz="0" w:space="0" w:color="auto"/>
        <w:right w:val="none" w:sz="0" w:space="0" w:color="auto"/>
      </w:divBdr>
    </w:div>
    <w:div w:id="636180903">
      <w:marLeft w:val="0"/>
      <w:marRight w:val="0"/>
      <w:marTop w:val="0"/>
      <w:marBottom w:val="0"/>
      <w:divBdr>
        <w:top w:val="none" w:sz="0" w:space="0" w:color="auto"/>
        <w:left w:val="none" w:sz="0" w:space="0" w:color="auto"/>
        <w:bottom w:val="none" w:sz="0" w:space="0" w:color="auto"/>
        <w:right w:val="none" w:sz="0" w:space="0" w:color="auto"/>
      </w:divBdr>
      <w:divsChild>
        <w:div w:id="636180937">
          <w:marLeft w:val="0"/>
          <w:marRight w:val="0"/>
          <w:marTop w:val="0"/>
          <w:marBottom w:val="0"/>
          <w:divBdr>
            <w:top w:val="none" w:sz="0" w:space="0" w:color="auto"/>
            <w:left w:val="none" w:sz="0" w:space="0" w:color="auto"/>
            <w:bottom w:val="none" w:sz="0" w:space="0" w:color="auto"/>
            <w:right w:val="none" w:sz="0" w:space="0" w:color="auto"/>
          </w:divBdr>
        </w:div>
      </w:divsChild>
    </w:div>
    <w:div w:id="636180904">
      <w:marLeft w:val="0"/>
      <w:marRight w:val="0"/>
      <w:marTop w:val="0"/>
      <w:marBottom w:val="0"/>
      <w:divBdr>
        <w:top w:val="none" w:sz="0" w:space="0" w:color="auto"/>
        <w:left w:val="none" w:sz="0" w:space="0" w:color="auto"/>
        <w:bottom w:val="none" w:sz="0" w:space="0" w:color="auto"/>
        <w:right w:val="none" w:sz="0" w:space="0" w:color="auto"/>
      </w:divBdr>
    </w:div>
    <w:div w:id="636180906">
      <w:marLeft w:val="0"/>
      <w:marRight w:val="0"/>
      <w:marTop w:val="0"/>
      <w:marBottom w:val="0"/>
      <w:divBdr>
        <w:top w:val="none" w:sz="0" w:space="0" w:color="auto"/>
        <w:left w:val="none" w:sz="0" w:space="0" w:color="auto"/>
        <w:bottom w:val="none" w:sz="0" w:space="0" w:color="auto"/>
        <w:right w:val="none" w:sz="0" w:space="0" w:color="auto"/>
      </w:divBdr>
    </w:div>
    <w:div w:id="636180907">
      <w:marLeft w:val="0"/>
      <w:marRight w:val="0"/>
      <w:marTop w:val="0"/>
      <w:marBottom w:val="0"/>
      <w:divBdr>
        <w:top w:val="none" w:sz="0" w:space="0" w:color="auto"/>
        <w:left w:val="none" w:sz="0" w:space="0" w:color="auto"/>
        <w:bottom w:val="none" w:sz="0" w:space="0" w:color="auto"/>
        <w:right w:val="none" w:sz="0" w:space="0" w:color="auto"/>
      </w:divBdr>
    </w:div>
    <w:div w:id="636180908">
      <w:marLeft w:val="0"/>
      <w:marRight w:val="0"/>
      <w:marTop w:val="0"/>
      <w:marBottom w:val="0"/>
      <w:divBdr>
        <w:top w:val="none" w:sz="0" w:space="0" w:color="auto"/>
        <w:left w:val="none" w:sz="0" w:space="0" w:color="auto"/>
        <w:bottom w:val="none" w:sz="0" w:space="0" w:color="auto"/>
        <w:right w:val="none" w:sz="0" w:space="0" w:color="auto"/>
      </w:divBdr>
    </w:div>
    <w:div w:id="636180909">
      <w:marLeft w:val="0"/>
      <w:marRight w:val="0"/>
      <w:marTop w:val="0"/>
      <w:marBottom w:val="0"/>
      <w:divBdr>
        <w:top w:val="none" w:sz="0" w:space="0" w:color="auto"/>
        <w:left w:val="none" w:sz="0" w:space="0" w:color="auto"/>
        <w:bottom w:val="none" w:sz="0" w:space="0" w:color="auto"/>
        <w:right w:val="none" w:sz="0" w:space="0" w:color="auto"/>
      </w:divBdr>
    </w:div>
    <w:div w:id="636180910">
      <w:marLeft w:val="0"/>
      <w:marRight w:val="0"/>
      <w:marTop w:val="0"/>
      <w:marBottom w:val="0"/>
      <w:divBdr>
        <w:top w:val="none" w:sz="0" w:space="0" w:color="auto"/>
        <w:left w:val="none" w:sz="0" w:space="0" w:color="auto"/>
        <w:bottom w:val="none" w:sz="0" w:space="0" w:color="auto"/>
        <w:right w:val="none" w:sz="0" w:space="0" w:color="auto"/>
      </w:divBdr>
    </w:div>
    <w:div w:id="636180912">
      <w:marLeft w:val="0"/>
      <w:marRight w:val="0"/>
      <w:marTop w:val="0"/>
      <w:marBottom w:val="0"/>
      <w:divBdr>
        <w:top w:val="none" w:sz="0" w:space="0" w:color="auto"/>
        <w:left w:val="none" w:sz="0" w:space="0" w:color="auto"/>
        <w:bottom w:val="none" w:sz="0" w:space="0" w:color="auto"/>
        <w:right w:val="none" w:sz="0" w:space="0" w:color="auto"/>
      </w:divBdr>
    </w:div>
    <w:div w:id="636180913">
      <w:marLeft w:val="0"/>
      <w:marRight w:val="0"/>
      <w:marTop w:val="0"/>
      <w:marBottom w:val="0"/>
      <w:divBdr>
        <w:top w:val="none" w:sz="0" w:space="0" w:color="auto"/>
        <w:left w:val="none" w:sz="0" w:space="0" w:color="auto"/>
        <w:bottom w:val="none" w:sz="0" w:space="0" w:color="auto"/>
        <w:right w:val="none" w:sz="0" w:space="0" w:color="auto"/>
      </w:divBdr>
    </w:div>
    <w:div w:id="636180914">
      <w:marLeft w:val="0"/>
      <w:marRight w:val="0"/>
      <w:marTop w:val="0"/>
      <w:marBottom w:val="0"/>
      <w:divBdr>
        <w:top w:val="none" w:sz="0" w:space="0" w:color="auto"/>
        <w:left w:val="none" w:sz="0" w:space="0" w:color="auto"/>
        <w:bottom w:val="none" w:sz="0" w:space="0" w:color="auto"/>
        <w:right w:val="none" w:sz="0" w:space="0" w:color="auto"/>
      </w:divBdr>
      <w:divsChild>
        <w:div w:id="636180746">
          <w:marLeft w:val="0"/>
          <w:marRight w:val="0"/>
          <w:marTop w:val="0"/>
          <w:marBottom w:val="0"/>
          <w:divBdr>
            <w:top w:val="none" w:sz="0" w:space="0" w:color="auto"/>
            <w:left w:val="none" w:sz="0" w:space="0" w:color="auto"/>
            <w:bottom w:val="none" w:sz="0" w:space="0" w:color="auto"/>
            <w:right w:val="none" w:sz="0" w:space="0" w:color="auto"/>
          </w:divBdr>
        </w:div>
      </w:divsChild>
    </w:div>
    <w:div w:id="636180915">
      <w:marLeft w:val="0"/>
      <w:marRight w:val="0"/>
      <w:marTop w:val="0"/>
      <w:marBottom w:val="0"/>
      <w:divBdr>
        <w:top w:val="none" w:sz="0" w:space="0" w:color="auto"/>
        <w:left w:val="none" w:sz="0" w:space="0" w:color="auto"/>
        <w:bottom w:val="none" w:sz="0" w:space="0" w:color="auto"/>
        <w:right w:val="none" w:sz="0" w:space="0" w:color="auto"/>
      </w:divBdr>
    </w:div>
    <w:div w:id="636180917">
      <w:marLeft w:val="0"/>
      <w:marRight w:val="0"/>
      <w:marTop w:val="0"/>
      <w:marBottom w:val="0"/>
      <w:divBdr>
        <w:top w:val="none" w:sz="0" w:space="0" w:color="auto"/>
        <w:left w:val="none" w:sz="0" w:space="0" w:color="auto"/>
        <w:bottom w:val="none" w:sz="0" w:space="0" w:color="auto"/>
        <w:right w:val="none" w:sz="0" w:space="0" w:color="auto"/>
      </w:divBdr>
    </w:div>
    <w:div w:id="636180918">
      <w:marLeft w:val="0"/>
      <w:marRight w:val="0"/>
      <w:marTop w:val="0"/>
      <w:marBottom w:val="0"/>
      <w:divBdr>
        <w:top w:val="none" w:sz="0" w:space="0" w:color="auto"/>
        <w:left w:val="none" w:sz="0" w:space="0" w:color="auto"/>
        <w:bottom w:val="none" w:sz="0" w:space="0" w:color="auto"/>
        <w:right w:val="none" w:sz="0" w:space="0" w:color="auto"/>
      </w:divBdr>
    </w:div>
    <w:div w:id="636180919">
      <w:marLeft w:val="0"/>
      <w:marRight w:val="0"/>
      <w:marTop w:val="0"/>
      <w:marBottom w:val="0"/>
      <w:divBdr>
        <w:top w:val="none" w:sz="0" w:space="0" w:color="auto"/>
        <w:left w:val="none" w:sz="0" w:space="0" w:color="auto"/>
        <w:bottom w:val="none" w:sz="0" w:space="0" w:color="auto"/>
        <w:right w:val="none" w:sz="0" w:space="0" w:color="auto"/>
      </w:divBdr>
    </w:div>
    <w:div w:id="636180920">
      <w:marLeft w:val="0"/>
      <w:marRight w:val="0"/>
      <w:marTop w:val="0"/>
      <w:marBottom w:val="0"/>
      <w:divBdr>
        <w:top w:val="none" w:sz="0" w:space="0" w:color="auto"/>
        <w:left w:val="none" w:sz="0" w:space="0" w:color="auto"/>
        <w:bottom w:val="none" w:sz="0" w:space="0" w:color="auto"/>
        <w:right w:val="none" w:sz="0" w:space="0" w:color="auto"/>
      </w:divBdr>
    </w:div>
    <w:div w:id="636180921">
      <w:marLeft w:val="0"/>
      <w:marRight w:val="0"/>
      <w:marTop w:val="0"/>
      <w:marBottom w:val="0"/>
      <w:divBdr>
        <w:top w:val="none" w:sz="0" w:space="0" w:color="auto"/>
        <w:left w:val="none" w:sz="0" w:space="0" w:color="auto"/>
        <w:bottom w:val="none" w:sz="0" w:space="0" w:color="auto"/>
        <w:right w:val="none" w:sz="0" w:space="0" w:color="auto"/>
      </w:divBdr>
    </w:div>
    <w:div w:id="636180922">
      <w:marLeft w:val="0"/>
      <w:marRight w:val="0"/>
      <w:marTop w:val="0"/>
      <w:marBottom w:val="0"/>
      <w:divBdr>
        <w:top w:val="none" w:sz="0" w:space="0" w:color="auto"/>
        <w:left w:val="none" w:sz="0" w:space="0" w:color="auto"/>
        <w:bottom w:val="none" w:sz="0" w:space="0" w:color="auto"/>
        <w:right w:val="none" w:sz="0" w:space="0" w:color="auto"/>
      </w:divBdr>
    </w:div>
    <w:div w:id="636180923">
      <w:marLeft w:val="0"/>
      <w:marRight w:val="0"/>
      <w:marTop w:val="0"/>
      <w:marBottom w:val="0"/>
      <w:divBdr>
        <w:top w:val="none" w:sz="0" w:space="0" w:color="auto"/>
        <w:left w:val="none" w:sz="0" w:space="0" w:color="auto"/>
        <w:bottom w:val="none" w:sz="0" w:space="0" w:color="auto"/>
        <w:right w:val="none" w:sz="0" w:space="0" w:color="auto"/>
      </w:divBdr>
    </w:div>
    <w:div w:id="636180924">
      <w:marLeft w:val="0"/>
      <w:marRight w:val="0"/>
      <w:marTop w:val="0"/>
      <w:marBottom w:val="0"/>
      <w:divBdr>
        <w:top w:val="none" w:sz="0" w:space="0" w:color="auto"/>
        <w:left w:val="none" w:sz="0" w:space="0" w:color="auto"/>
        <w:bottom w:val="none" w:sz="0" w:space="0" w:color="auto"/>
        <w:right w:val="none" w:sz="0" w:space="0" w:color="auto"/>
      </w:divBdr>
    </w:div>
    <w:div w:id="636180925">
      <w:marLeft w:val="0"/>
      <w:marRight w:val="0"/>
      <w:marTop w:val="0"/>
      <w:marBottom w:val="0"/>
      <w:divBdr>
        <w:top w:val="none" w:sz="0" w:space="0" w:color="auto"/>
        <w:left w:val="none" w:sz="0" w:space="0" w:color="auto"/>
        <w:bottom w:val="none" w:sz="0" w:space="0" w:color="auto"/>
        <w:right w:val="none" w:sz="0" w:space="0" w:color="auto"/>
      </w:divBdr>
    </w:div>
    <w:div w:id="636180926">
      <w:marLeft w:val="0"/>
      <w:marRight w:val="0"/>
      <w:marTop w:val="0"/>
      <w:marBottom w:val="0"/>
      <w:divBdr>
        <w:top w:val="none" w:sz="0" w:space="0" w:color="auto"/>
        <w:left w:val="none" w:sz="0" w:space="0" w:color="auto"/>
        <w:bottom w:val="none" w:sz="0" w:space="0" w:color="auto"/>
        <w:right w:val="none" w:sz="0" w:space="0" w:color="auto"/>
      </w:divBdr>
    </w:div>
    <w:div w:id="636180927">
      <w:marLeft w:val="0"/>
      <w:marRight w:val="0"/>
      <w:marTop w:val="0"/>
      <w:marBottom w:val="0"/>
      <w:divBdr>
        <w:top w:val="none" w:sz="0" w:space="0" w:color="auto"/>
        <w:left w:val="none" w:sz="0" w:space="0" w:color="auto"/>
        <w:bottom w:val="none" w:sz="0" w:space="0" w:color="auto"/>
        <w:right w:val="none" w:sz="0" w:space="0" w:color="auto"/>
      </w:divBdr>
    </w:div>
    <w:div w:id="636180928">
      <w:marLeft w:val="0"/>
      <w:marRight w:val="0"/>
      <w:marTop w:val="0"/>
      <w:marBottom w:val="0"/>
      <w:divBdr>
        <w:top w:val="none" w:sz="0" w:space="0" w:color="auto"/>
        <w:left w:val="none" w:sz="0" w:space="0" w:color="auto"/>
        <w:bottom w:val="none" w:sz="0" w:space="0" w:color="auto"/>
        <w:right w:val="none" w:sz="0" w:space="0" w:color="auto"/>
      </w:divBdr>
    </w:div>
    <w:div w:id="636180929">
      <w:marLeft w:val="0"/>
      <w:marRight w:val="0"/>
      <w:marTop w:val="0"/>
      <w:marBottom w:val="0"/>
      <w:divBdr>
        <w:top w:val="none" w:sz="0" w:space="0" w:color="auto"/>
        <w:left w:val="none" w:sz="0" w:space="0" w:color="auto"/>
        <w:bottom w:val="none" w:sz="0" w:space="0" w:color="auto"/>
        <w:right w:val="none" w:sz="0" w:space="0" w:color="auto"/>
      </w:divBdr>
    </w:div>
    <w:div w:id="636180930">
      <w:marLeft w:val="0"/>
      <w:marRight w:val="0"/>
      <w:marTop w:val="0"/>
      <w:marBottom w:val="0"/>
      <w:divBdr>
        <w:top w:val="none" w:sz="0" w:space="0" w:color="auto"/>
        <w:left w:val="none" w:sz="0" w:space="0" w:color="auto"/>
        <w:bottom w:val="none" w:sz="0" w:space="0" w:color="auto"/>
        <w:right w:val="none" w:sz="0" w:space="0" w:color="auto"/>
      </w:divBdr>
    </w:div>
    <w:div w:id="636180931">
      <w:marLeft w:val="0"/>
      <w:marRight w:val="0"/>
      <w:marTop w:val="0"/>
      <w:marBottom w:val="0"/>
      <w:divBdr>
        <w:top w:val="none" w:sz="0" w:space="0" w:color="auto"/>
        <w:left w:val="none" w:sz="0" w:space="0" w:color="auto"/>
        <w:bottom w:val="none" w:sz="0" w:space="0" w:color="auto"/>
        <w:right w:val="none" w:sz="0" w:space="0" w:color="auto"/>
      </w:divBdr>
    </w:div>
    <w:div w:id="636180932">
      <w:marLeft w:val="0"/>
      <w:marRight w:val="0"/>
      <w:marTop w:val="0"/>
      <w:marBottom w:val="0"/>
      <w:divBdr>
        <w:top w:val="none" w:sz="0" w:space="0" w:color="auto"/>
        <w:left w:val="none" w:sz="0" w:space="0" w:color="auto"/>
        <w:bottom w:val="none" w:sz="0" w:space="0" w:color="auto"/>
        <w:right w:val="none" w:sz="0" w:space="0" w:color="auto"/>
      </w:divBdr>
    </w:div>
    <w:div w:id="636180934">
      <w:marLeft w:val="0"/>
      <w:marRight w:val="0"/>
      <w:marTop w:val="0"/>
      <w:marBottom w:val="0"/>
      <w:divBdr>
        <w:top w:val="none" w:sz="0" w:space="0" w:color="auto"/>
        <w:left w:val="none" w:sz="0" w:space="0" w:color="auto"/>
        <w:bottom w:val="none" w:sz="0" w:space="0" w:color="auto"/>
        <w:right w:val="none" w:sz="0" w:space="0" w:color="auto"/>
      </w:divBdr>
    </w:div>
    <w:div w:id="636180935">
      <w:marLeft w:val="0"/>
      <w:marRight w:val="0"/>
      <w:marTop w:val="0"/>
      <w:marBottom w:val="0"/>
      <w:divBdr>
        <w:top w:val="none" w:sz="0" w:space="0" w:color="auto"/>
        <w:left w:val="none" w:sz="0" w:space="0" w:color="auto"/>
        <w:bottom w:val="none" w:sz="0" w:space="0" w:color="auto"/>
        <w:right w:val="none" w:sz="0" w:space="0" w:color="auto"/>
      </w:divBdr>
    </w:div>
    <w:div w:id="636180936">
      <w:marLeft w:val="0"/>
      <w:marRight w:val="0"/>
      <w:marTop w:val="0"/>
      <w:marBottom w:val="0"/>
      <w:divBdr>
        <w:top w:val="none" w:sz="0" w:space="0" w:color="auto"/>
        <w:left w:val="none" w:sz="0" w:space="0" w:color="auto"/>
        <w:bottom w:val="none" w:sz="0" w:space="0" w:color="auto"/>
        <w:right w:val="none" w:sz="0" w:space="0" w:color="auto"/>
      </w:divBdr>
    </w:div>
    <w:div w:id="636180938">
      <w:marLeft w:val="0"/>
      <w:marRight w:val="0"/>
      <w:marTop w:val="0"/>
      <w:marBottom w:val="0"/>
      <w:divBdr>
        <w:top w:val="none" w:sz="0" w:space="0" w:color="auto"/>
        <w:left w:val="none" w:sz="0" w:space="0" w:color="auto"/>
        <w:bottom w:val="none" w:sz="0" w:space="0" w:color="auto"/>
        <w:right w:val="none" w:sz="0" w:space="0" w:color="auto"/>
      </w:divBdr>
    </w:div>
    <w:div w:id="636180940">
      <w:marLeft w:val="0"/>
      <w:marRight w:val="0"/>
      <w:marTop w:val="0"/>
      <w:marBottom w:val="0"/>
      <w:divBdr>
        <w:top w:val="none" w:sz="0" w:space="0" w:color="auto"/>
        <w:left w:val="none" w:sz="0" w:space="0" w:color="auto"/>
        <w:bottom w:val="none" w:sz="0" w:space="0" w:color="auto"/>
        <w:right w:val="none" w:sz="0" w:space="0" w:color="auto"/>
      </w:divBdr>
    </w:div>
    <w:div w:id="636180941">
      <w:marLeft w:val="0"/>
      <w:marRight w:val="0"/>
      <w:marTop w:val="0"/>
      <w:marBottom w:val="0"/>
      <w:divBdr>
        <w:top w:val="none" w:sz="0" w:space="0" w:color="auto"/>
        <w:left w:val="none" w:sz="0" w:space="0" w:color="auto"/>
        <w:bottom w:val="none" w:sz="0" w:space="0" w:color="auto"/>
        <w:right w:val="none" w:sz="0" w:space="0" w:color="auto"/>
      </w:divBdr>
    </w:div>
    <w:div w:id="636180942">
      <w:marLeft w:val="0"/>
      <w:marRight w:val="0"/>
      <w:marTop w:val="0"/>
      <w:marBottom w:val="0"/>
      <w:divBdr>
        <w:top w:val="none" w:sz="0" w:space="0" w:color="auto"/>
        <w:left w:val="none" w:sz="0" w:space="0" w:color="auto"/>
        <w:bottom w:val="none" w:sz="0" w:space="0" w:color="auto"/>
        <w:right w:val="none" w:sz="0" w:space="0" w:color="auto"/>
      </w:divBdr>
    </w:div>
    <w:div w:id="636180943">
      <w:marLeft w:val="0"/>
      <w:marRight w:val="0"/>
      <w:marTop w:val="0"/>
      <w:marBottom w:val="0"/>
      <w:divBdr>
        <w:top w:val="none" w:sz="0" w:space="0" w:color="auto"/>
        <w:left w:val="none" w:sz="0" w:space="0" w:color="auto"/>
        <w:bottom w:val="none" w:sz="0" w:space="0" w:color="auto"/>
        <w:right w:val="none" w:sz="0" w:space="0" w:color="auto"/>
      </w:divBdr>
    </w:div>
    <w:div w:id="636180945">
      <w:marLeft w:val="0"/>
      <w:marRight w:val="0"/>
      <w:marTop w:val="0"/>
      <w:marBottom w:val="0"/>
      <w:divBdr>
        <w:top w:val="none" w:sz="0" w:space="0" w:color="auto"/>
        <w:left w:val="none" w:sz="0" w:space="0" w:color="auto"/>
        <w:bottom w:val="none" w:sz="0" w:space="0" w:color="auto"/>
        <w:right w:val="none" w:sz="0" w:space="0" w:color="auto"/>
      </w:divBdr>
    </w:div>
    <w:div w:id="636180946">
      <w:marLeft w:val="0"/>
      <w:marRight w:val="0"/>
      <w:marTop w:val="0"/>
      <w:marBottom w:val="0"/>
      <w:divBdr>
        <w:top w:val="none" w:sz="0" w:space="0" w:color="auto"/>
        <w:left w:val="none" w:sz="0" w:space="0" w:color="auto"/>
        <w:bottom w:val="none" w:sz="0" w:space="0" w:color="auto"/>
        <w:right w:val="none" w:sz="0" w:space="0" w:color="auto"/>
      </w:divBdr>
    </w:div>
    <w:div w:id="636180947">
      <w:marLeft w:val="0"/>
      <w:marRight w:val="0"/>
      <w:marTop w:val="0"/>
      <w:marBottom w:val="0"/>
      <w:divBdr>
        <w:top w:val="none" w:sz="0" w:space="0" w:color="auto"/>
        <w:left w:val="none" w:sz="0" w:space="0" w:color="auto"/>
        <w:bottom w:val="none" w:sz="0" w:space="0" w:color="auto"/>
        <w:right w:val="none" w:sz="0" w:space="0" w:color="auto"/>
      </w:divBdr>
    </w:div>
    <w:div w:id="636180948">
      <w:marLeft w:val="0"/>
      <w:marRight w:val="0"/>
      <w:marTop w:val="0"/>
      <w:marBottom w:val="0"/>
      <w:divBdr>
        <w:top w:val="none" w:sz="0" w:space="0" w:color="auto"/>
        <w:left w:val="none" w:sz="0" w:space="0" w:color="auto"/>
        <w:bottom w:val="none" w:sz="0" w:space="0" w:color="auto"/>
        <w:right w:val="none" w:sz="0" w:space="0" w:color="auto"/>
      </w:divBdr>
    </w:div>
    <w:div w:id="636180949">
      <w:marLeft w:val="0"/>
      <w:marRight w:val="0"/>
      <w:marTop w:val="0"/>
      <w:marBottom w:val="0"/>
      <w:divBdr>
        <w:top w:val="none" w:sz="0" w:space="0" w:color="auto"/>
        <w:left w:val="none" w:sz="0" w:space="0" w:color="auto"/>
        <w:bottom w:val="none" w:sz="0" w:space="0" w:color="auto"/>
        <w:right w:val="none" w:sz="0" w:space="0" w:color="auto"/>
      </w:divBdr>
    </w:div>
    <w:div w:id="636180950">
      <w:marLeft w:val="0"/>
      <w:marRight w:val="0"/>
      <w:marTop w:val="0"/>
      <w:marBottom w:val="0"/>
      <w:divBdr>
        <w:top w:val="none" w:sz="0" w:space="0" w:color="auto"/>
        <w:left w:val="none" w:sz="0" w:space="0" w:color="auto"/>
        <w:bottom w:val="none" w:sz="0" w:space="0" w:color="auto"/>
        <w:right w:val="none" w:sz="0" w:space="0" w:color="auto"/>
      </w:divBdr>
    </w:div>
    <w:div w:id="636180951">
      <w:marLeft w:val="0"/>
      <w:marRight w:val="0"/>
      <w:marTop w:val="0"/>
      <w:marBottom w:val="0"/>
      <w:divBdr>
        <w:top w:val="none" w:sz="0" w:space="0" w:color="auto"/>
        <w:left w:val="none" w:sz="0" w:space="0" w:color="auto"/>
        <w:bottom w:val="none" w:sz="0" w:space="0" w:color="auto"/>
        <w:right w:val="none" w:sz="0" w:space="0" w:color="auto"/>
      </w:divBdr>
    </w:div>
    <w:div w:id="636180952">
      <w:marLeft w:val="0"/>
      <w:marRight w:val="0"/>
      <w:marTop w:val="0"/>
      <w:marBottom w:val="0"/>
      <w:divBdr>
        <w:top w:val="none" w:sz="0" w:space="0" w:color="auto"/>
        <w:left w:val="none" w:sz="0" w:space="0" w:color="auto"/>
        <w:bottom w:val="none" w:sz="0" w:space="0" w:color="auto"/>
        <w:right w:val="none" w:sz="0" w:space="0" w:color="auto"/>
      </w:divBdr>
    </w:div>
    <w:div w:id="636180953">
      <w:marLeft w:val="0"/>
      <w:marRight w:val="0"/>
      <w:marTop w:val="0"/>
      <w:marBottom w:val="0"/>
      <w:divBdr>
        <w:top w:val="none" w:sz="0" w:space="0" w:color="auto"/>
        <w:left w:val="none" w:sz="0" w:space="0" w:color="auto"/>
        <w:bottom w:val="none" w:sz="0" w:space="0" w:color="auto"/>
        <w:right w:val="none" w:sz="0" w:space="0" w:color="auto"/>
      </w:divBdr>
    </w:div>
    <w:div w:id="636180954">
      <w:marLeft w:val="0"/>
      <w:marRight w:val="0"/>
      <w:marTop w:val="0"/>
      <w:marBottom w:val="0"/>
      <w:divBdr>
        <w:top w:val="none" w:sz="0" w:space="0" w:color="auto"/>
        <w:left w:val="none" w:sz="0" w:space="0" w:color="auto"/>
        <w:bottom w:val="none" w:sz="0" w:space="0" w:color="auto"/>
        <w:right w:val="none" w:sz="0" w:space="0" w:color="auto"/>
      </w:divBdr>
    </w:div>
    <w:div w:id="636180956">
      <w:marLeft w:val="0"/>
      <w:marRight w:val="0"/>
      <w:marTop w:val="0"/>
      <w:marBottom w:val="0"/>
      <w:divBdr>
        <w:top w:val="none" w:sz="0" w:space="0" w:color="auto"/>
        <w:left w:val="none" w:sz="0" w:space="0" w:color="auto"/>
        <w:bottom w:val="none" w:sz="0" w:space="0" w:color="auto"/>
        <w:right w:val="none" w:sz="0" w:space="0" w:color="auto"/>
      </w:divBdr>
    </w:div>
    <w:div w:id="636180957">
      <w:marLeft w:val="0"/>
      <w:marRight w:val="0"/>
      <w:marTop w:val="0"/>
      <w:marBottom w:val="0"/>
      <w:divBdr>
        <w:top w:val="none" w:sz="0" w:space="0" w:color="auto"/>
        <w:left w:val="none" w:sz="0" w:space="0" w:color="auto"/>
        <w:bottom w:val="none" w:sz="0" w:space="0" w:color="auto"/>
        <w:right w:val="none" w:sz="0" w:space="0" w:color="auto"/>
      </w:divBdr>
    </w:div>
    <w:div w:id="636180958">
      <w:marLeft w:val="0"/>
      <w:marRight w:val="0"/>
      <w:marTop w:val="0"/>
      <w:marBottom w:val="0"/>
      <w:divBdr>
        <w:top w:val="none" w:sz="0" w:space="0" w:color="auto"/>
        <w:left w:val="none" w:sz="0" w:space="0" w:color="auto"/>
        <w:bottom w:val="none" w:sz="0" w:space="0" w:color="auto"/>
        <w:right w:val="none" w:sz="0" w:space="0" w:color="auto"/>
      </w:divBdr>
    </w:div>
    <w:div w:id="636180959">
      <w:marLeft w:val="0"/>
      <w:marRight w:val="0"/>
      <w:marTop w:val="0"/>
      <w:marBottom w:val="0"/>
      <w:divBdr>
        <w:top w:val="none" w:sz="0" w:space="0" w:color="auto"/>
        <w:left w:val="none" w:sz="0" w:space="0" w:color="auto"/>
        <w:bottom w:val="none" w:sz="0" w:space="0" w:color="auto"/>
        <w:right w:val="none" w:sz="0" w:space="0" w:color="auto"/>
      </w:divBdr>
    </w:div>
    <w:div w:id="636180960">
      <w:marLeft w:val="0"/>
      <w:marRight w:val="0"/>
      <w:marTop w:val="0"/>
      <w:marBottom w:val="0"/>
      <w:divBdr>
        <w:top w:val="none" w:sz="0" w:space="0" w:color="auto"/>
        <w:left w:val="none" w:sz="0" w:space="0" w:color="auto"/>
        <w:bottom w:val="none" w:sz="0" w:space="0" w:color="auto"/>
        <w:right w:val="none" w:sz="0" w:space="0" w:color="auto"/>
      </w:divBdr>
    </w:div>
    <w:div w:id="636180961">
      <w:marLeft w:val="0"/>
      <w:marRight w:val="0"/>
      <w:marTop w:val="0"/>
      <w:marBottom w:val="0"/>
      <w:divBdr>
        <w:top w:val="none" w:sz="0" w:space="0" w:color="auto"/>
        <w:left w:val="none" w:sz="0" w:space="0" w:color="auto"/>
        <w:bottom w:val="none" w:sz="0" w:space="0" w:color="auto"/>
        <w:right w:val="none" w:sz="0" w:space="0" w:color="auto"/>
      </w:divBdr>
    </w:div>
    <w:div w:id="636180962">
      <w:marLeft w:val="0"/>
      <w:marRight w:val="0"/>
      <w:marTop w:val="0"/>
      <w:marBottom w:val="0"/>
      <w:divBdr>
        <w:top w:val="none" w:sz="0" w:space="0" w:color="auto"/>
        <w:left w:val="none" w:sz="0" w:space="0" w:color="auto"/>
        <w:bottom w:val="none" w:sz="0" w:space="0" w:color="auto"/>
        <w:right w:val="none" w:sz="0" w:space="0" w:color="auto"/>
      </w:divBdr>
    </w:div>
    <w:div w:id="636180963">
      <w:marLeft w:val="0"/>
      <w:marRight w:val="0"/>
      <w:marTop w:val="0"/>
      <w:marBottom w:val="0"/>
      <w:divBdr>
        <w:top w:val="none" w:sz="0" w:space="0" w:color="auto"/>
        <w:left w:val="none" w:sz="0" w:space="0" w:color="auto"/>
        <w:bottom w:val="none" w:sz="0" w:space="0" w:color="auto"/>
        <w:right w:val="none" w:sz="0" w:space="0" w:color="auto"/>
      </w:divBdr>
    </w:div>
    <w:div w:id="636180964">
      <w:marLeft w:val="0"/>
      <w:marRight w:val="0"/>
      <w:marTop w:val="0"/>
      <w:marBottom w:val="0"/>
      <w:divBdr>
        <w:top w:val="none" w:sz="0" w:space="0" w:color="auto"/>
        <w:left w:val="none" w:sz="0" w:space="0" w:color="auto"/>
        <w:bottom w:val="none" w:sz="0" w:space="0" w:color="auto"/>
        <w:right w:val="none" w:sz="0" w:space="0" w:color="auto"/>
      </w:divBdr>
      <w:divsChild>
        <w:div w:id="636180765">
          <w:marLeft w:val="0"/>
          <w:marRight w:val="0"/>
          <w:marTop w:val="0"/>
          <w:marBottom w:val="0"/>
          <w:divBdr>
            <w:top w:val="none" w:sz="0" w:space="0" w:color="auto"/>
            <w:left w:val="none" w:sz="0" w:space="0" w:color="auto"/>
            <w:bottom w:val="none" w:sz="0" w:space="0" w:color="auto"/>
            <w:right w:val="none" w:sz="0" w:space="0" w:color="auto"/>
          </w:divBdr>
        </w:div>
      </w:divsChild>
    </w:div>
    <w:div w:id="636180965">
      <w:marLeft w:val="0"/>
      <w:marRight w:val="0"/>
      <w:marTop w:val="0"/>
      <w:marBottom w:val="0"/>
      <w:divBdr>
        <w:top w:val="none" w:sz="0" w:space="0" w:color="auto"/>
        <w:left w:val="none" w:sz="0" w:space="0" w:color="auto"/>
        <w:bottom w:val="none" w:sz="0" w:space="0" w:color="auto"/>
        <w:right w:val="none" w:sz="0" w:space="0" w:color="auto"/>
      </w:divBdr>
    </w:div>
    <w:div w:id="636180966">
      <w:marLeft w:val="0"/>
      <w:marRight w:val="0"/>
      <w:marTop w:val="0"/>
      <w:marBottom w:val="0"/>
      <w:divBdr>
        <w:top w:val="none" w:sz="0" w:space="0" w:color="auto"/>
        <w:left w:val="none" w:sz="0" w:space="0" w:color="auto"/>
        <w:bottom w:val="none" w:sz="0" w:space="0" w:color="auto"/>
        <w:right w:val="none" w:sz="0" w:space="0" w:color="auto"/>
      </w:divBdr>
      <w:divsChild>
        <w:div w:id="636180816">
          <w:marLeft w:val="0"/>
          <w:marRight w:val="0"/>
          <w:marTop w:val="0"/>
          <w:marBottom w:val="0"/>
          <w:divBdr>
            <w:top w:val="none" w:sz="0" w:space="0" w:color="auto"/>
            <w:left w:val="none" w:sz="0" w:space="0" w:color="auto"/>
            <w:bottom w:val="none" w:sz="0" w:space="0" w:color="auto"/>
            <w:right w:val="none" w:sz="0" w:space="0" w:color="auto"/>
          </w:divBdr>
          <w:divsChild>
            <w:div w:id="63618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180967">
      <w:marLeft w:val="0"/>
      <w:marRight w:val="0"/>
      <w:marTop w:val="0"/>
      <w:marBottom w:val="0"/>
      <w:divBdr>
        <w:top w:val="none" w:sz="0" w:space="0" w:color="auto"/>
        <w:left w:val="none" w:sz="0" w:space="0" w:color="auto"/>
        <w:bottom w:val="none" w:sz="0" w:space="0" w:color="auto"/>
        <w:right w:val="none" w:sz="0" w:space="0" w:color="auto"/>
      </w:divBdr>
    </w:div>
    <w:div w:id="636180968">
      <w:marLeft w:val="0"/>
      <w:marRight w:val="0"/>
      <w:marTop w:val="0"/>
      <w:marBottom w:val="0"/>
      <w:divBdr>
        <w:top w:val="none" w:sz="0" w:space="0" w:color="auto"/>
        <w:left w:val="none" w:sz="0" w:space="0" w:color="auto"/>
        <w:bottom w:val="none" w:sz="0" w:space="0" w:color="auto"/>
        <w:right w:val="none" w:sz="0" w:space="0" w:color="auto"/>
      </w:divBdr>
    </w:div>
    <w:div w:id="636180970">
      <w:marLeft w:val="0"/>
      <w:marRight w:val="0"/>
      <w:marTop w:val="0"/>
      <w:marBottom w:val="0"/>
      <w:divBdr>
        <w:top w:val="none" w:sz="0" w:space="0" w:color="auto"/>
        <w:left w:val="none" w:sz="0" w:space="0" w:color="auto"/>
        <w:bottom w:val="none" w:sz="0" w:space="0" w:color="auto"/>
        <w:right w:val="none" w:sz="0" w:space="0" w:color="auto"/>
      </w:divBdr>
    </w:div>
    <w:div w:id="636180971">
      <w:marLeft w:val="0"/>
      <w:marRight w:val="0"/>
      <w:marTop w:val="0"/>
      <w:marBottom w:val="0"/>
      <w:divBdr>
        <w:top w:val="none" w:sz="0" w:space="0" w:color="auto"/>
        <w:left w:val="none" w:sz="0" w:space="0" w:color="auto"/>
        <w:bottom w:val="none" w:sz="0" w:space="0" w:color="auto"/>
        <w:right w:val="none" w:sz="0" w:space="0" w:color="auto"/>
      </w:divBdr>
    </w:div>
    <w:div w:id="636180974">
      <w:marLeft w:val="0"/>
      <w:marRight w:val="0"/>
      <w:marTop w:val="0"/>
      <w:marBottom w:val="0"/>
      <w:divBdr>
        <w:top w:val="none" w:sz="0" w:space="0" w:color="auto"/>
        <w:left w:val="none" w:sz="0" w:space="0" w:color="auto"/>
        <w:bottom w:val="none" w:sz="0" w:space="0" w:color="auto"/>
        <w:right w:val="none" w:sz="0" w:space="0" w:color="auto"/>
      </w:divBdr>
    </w:div>
    <w:div w:id="636180975">
      <w:marLeft w:val="0"/>
      <w:marRight w:val="0"/>
      <w:marTop w:val="0"/>
      <w:marBottom w:val="0"/>
      <w:divBdr>
        <w:top w:val="none" w:sz="0" w:space="0" w:color="auto"/>
        <w:left w:val="none" w:sz="0" w:space="0" w:color="auto"/>
        <w:bottom w:val="none" w:sz="0" w:space="0" w:color="auto"/>
        <w:right w:val="none" w:sz="0" w:space="0" w:color="auto"/>
      </w:divBdr>
    </w:div>
    <w:div w:id="636180976">
      <w:marLeft w:val="0"/>
      <w:marRight w:val="0"/>
      <w:marTop w:val="0"/>
      <w:marBottom w:val="0"/>
      <w:divBdr>
        <w:top w:val="none" w:sz="0" w:space="0" w:color="auto"/>
        <w:left w:val="none" w:sz="0" w:space="0" w:color="auto"/>
        <w:bottom w:val="none" w:sz="0" w:space="0" w:color="auto"/>
        <w:right w:val="none" w:sz="0" w:space="0" w:color="auto"/>
      </w:divBdr>
    </w:div>
    <w:div w:id="636180977">
      <w:marLeft w:val="0"/>
      <w:marRight w:val="0"/>
      <w:marTop w:val="0"/>
      <w:marBottom w:val="0"/>
      <w:divBdr>
        <w:top w:val="none" w:sz="0" w:space="0" w:color="auto"/>
        <w:left w:val="none" w:sz="0" w:space="0" w:color="auto"/>
        <w:bottom w:val="none" w:sz="0" w:space="0" w:color="auto"/>
        <w:right w:val="none" w:sz="0" w:space="0" w:color="auto"/>
      </w:divBdr>
      <w:divsChild>
        <w:div w:id="636180786">
          <w:marLeft w:val="0"/>
          <w:marRight w:val="0"/>
          <w:marTop w:val="0"/>
          <w:marBottom w:val="0"/>
          <w:divBdr>
            <w:top w:val="none" w:sz="0" w:space="0" w:color="auto"/>
            <w:left w:val="none" w:sz="0" w:space="0" w:color="auto"/>
            <w:bottom w:val="none" w:sz="0" w:space="0" w:color="auto"/>
            <w:right w:val="none" w:sz="0" w:space="0" w:color="auto"/>
          </w:divBdr>
        </w:div>
      </w:divsChild>
    </w:div>
    <w:div w:id="636180978">
      <w:marLeft w:val="0"/>
      <w:marRight w:val="0"/>
      <w:marTop w:val="0"/>
      <w:marBottom w:val="0"/>
      <w:divBdr>
        <w:top w:val="none" w:sz="0" w:space="0" w:color="auto"/>
        <w:left w:val="none" w:sz="0" w:space="0" w:color="auto"/>
        <w:bottom w:val="none" w:sz="0" w:space="0" w:color="auto"/>
        <w:right w:val="none" w:sz="0" w:space="0" w:color="auto"/>
      </w:divBdr>
    </w:div>
    <w:div w:id="636180979">
      <w:marLeft w:val="0"/>
      <w:marRight w:val="0"/>
      <w:marTop w:val="0"/>
      <w:marBottom w:val="0"/>
      <w:divBdr>
        <w:top w:val="none" w:sz="0" w:space="0" w:color="auto"/>
        <w:left w:val="none" w:sz="0" w:space="0" w:color="auto"/>
        <w:bottom w:val="none" w:sz="0" w:space="0" w:color="auto"/>
        <w:right w:val="none" w:sz="0" w:space="0" w:color="auto"/>
      </w:divBdr>
    </w:div>
    <w:div w:id="636180980">
      <w:marLeft w:val="0"/>
      <w:marRight w:val="0"/>
      <w:marTop w:val="0"/>
      <w:marBottom w:val="0"/>
      <w:divBdr>
        <w:top w:val="none" w:sz="0" w:space="0" w:color="auto"/>
        <w:left w:val="none" w:sz="0" w:space="0" w:color="auto"/>
        <w:bottom w:val="none" w:sz="0" w:space="0" w:color="auto"/>
        <w:right w:val="none" w:sz="0" w:space="0" w:color="auto"/>
      </w:divBdr>
    </w:div>
    <w:div w:id="636180981">
      <w:marLeft w:val="0"/>
      <w:marRight w:val="0"/>
      <w:marTop w:val="0"/>
      <w:marBottom w:val="0"/>
      <w:divBdr>
        <w:top w:val="none" w:sz="0" w:space="0" w:color="auto"/>
        <w:left w:val="none" w:sz="0" w:space="0" w:color="auto"/>
        <w:bottom w:val="none" w:sz="0" w:space="0" w:color="auto"/>
        <w:right w:val="none" w:sz="0" w:space="0" w:color="auto"/>
      </w:divBdr>
    </w:div>
    <w:div w:id="636180982">
      <w:marLeft w:val="0"/>
      <w:marRight w:val="0"/>
      <w:marTop w:val="0"/>
      <w:marBottom w:val="0"/>
      <w:divBdr>
        <w:top w:val="none" w:sz="0" w:space="0" w:color="auto"/>
        <w:left w:val="none" w:sz="0" w:space="0" w:color="auto"/>
        <w:bottom w:val="none" w:sz="0" w:space="0" w:color="auto"/>
        <w:right w:val="none" w:sz="0" w:space="0" w:color="auto"/>
      </w:divBdr>
    </w:div>
    <w:div w:id="636180983">
      <w:marLeft w:val="0"/>
      <w:marRight w:val="0"/>
      <w:marTop w:val="0"/>
      <w:marBottom w:val="0"/>
      <w:divBdr>
        <w:top w:val="none" w:sz="0" w:space="0" w:color="auto"/>
        <w:left w:val="none" w:sz="0" w:space="0" w:color="auto"/>
        <w:bottom w:val="none" w:sz="0" w:space="0" w:color="auto"/>
        <w:right w:val="none" w:sz="0" w:space="0" w:color="auto"/>
      </w:divBdr>
    </w:div>
    <w:div w:id="636180984">
      <w:marLeft w:val="0"/>
      <w:marRight w:val="0"/>
      <w:marTop w:val="0"/>
      <w:marBottom w:val="0"/>
      <w:divBdr>
        <w:top w:val="none" w:sz="0" w:space="0" w:color="auto"/>
        <w:left w:val="none" w:sz="0" w:space="0" w:color="auto"/>
        <w:bottom w:val="none" w:sz="0" w:space="0" w:color="auto"/>
        <w:right w:val="none" w:sz="0" w:space="0" w:color="auto"/>
      </w:divBdr>
    </w:div>
    <w:div w:id="636180985">
      <w:marLeft w:val="0"/>
      <w:marRight w:val="0"/>
      <w:marTop w:val="0"/>
      <w:marBottom w:val="0"/>
      <w:divBdr>
        <w:top w:val="none" w:sz="0" w:space="0" w:color="auto"/>
        <w:left w:val="none" w:sz="0" w:space="0" w:color="auto"/>
        <w:bottom w:val="none" w:sz="0" w:space="0" w:color="auto"/>
        <w:right w:val="none" w:sz="0" w:space="0" w:color="auto"/>
      </w:divBdr>
    </w:div>
    <w:div w:id="636180986">
      <w:marLeft w:val="0"/>
      <w:marRight w:val="0"/>
      <w:marTop w:val="0"/>
      <w:marBottom w:val="0"/>
      <w:divBdr>
        <w:top w:val="none" w:sz="0" w:space="0" w:color="auto"/>
        <w:left w:val="none" w:sz="0" w:space="0" w:color="auto"/>
        <w:bottom w:val="none" w:sz="0" w:space="0" w:color="auto"/>
        <w:right w:val="none" w:sz="0" w:space="0" w:color="auto"/>
      </w:divBdr>
    </w:div>
    <w:div w:id="636180987">
      <w:marLeft w:val="0"/>
      <w:marRight w:val="0"/>
      <w:marTop w:val="0"/>
      <w:marBottom w:val="0"/>
      <w:divBdr>
        <w:top w:val="none" w:sz="0" w:space="0" w:color="auto"/>
        <w:left w:val="none" w:sz="0" w:space="0" w:color="auto"/>
        <w:bottom w:val="none" w:sz="0" w:space="0" w:color="auto"/>
        <w:right w:val="none" w:sz="0" w:space="0" w:color="auto"/>
      </w:divBdr>
    </w:div>
    <w:div w:id="636180988">
      <w:marLeft w:val="0"/>
      <w:marRight w:val="0"/>
      <w:marTop w:val="0"/>
      <w:marBottom w:val="0"/>
      <w:divBdr>
        <w:top w:val="none" w:sz="0" w:space="0" w:color="auto"/>
        <w:left w:val="none" w:sz="0" w:space="0" w:color="auto"/>
        <w:bottom w:val="none" w:sz="0" w:space="0" w:color="auto"/>
        <w:right w:val="none" w:sz="0" w:space="0" w:color="auto"/>
      </w:divBdr>
    </w:div>
    <w:div w:id="636180989">
      <w:marLeft w:val="0"/>
      <w:marRight w:val="0"/>
      <w:marTop w:val="0"/>
      <w:marBottom w:val="0"/>
      <w:divBdr>
        <w:top w:val="none" w:sz="0" w:space="0" w:color="auto"/>
        <w:left w:val="none" w:sz="0" w:space="0" w:color="auto"/>
        <w:bottom w:val="none" w:sz="0" w:space="0" w:color="auto"/>
        <w:right w:val="none" w:sz="0" w:space="0" w:color="auto"/>
      </w:divBdr>
    </w:div>
    <w:div w:id="636180990">
      <w:marLeft w:val="0"/>
      <w:marRight w:val="0"/>
      <w:marTop w:val="0"/>
      <w:marBottom w:val="0"/>
      <w:divBdr>
        <w:top w:val="none" w:sz="0" w:space="0" w:color="auto"/>
        <w:left w:val="none" w:sz="0" w:space="0" w:color="auto"/>
        <w:bottom w:val="none" w:sz="0" w:space="0" w:color="auto"/>
        <w:right w:val="none" w:sz="0" w:space="0" w:color="auto"/>
      </w:divBdr>
    </w:div>
    <w:div w:id="636180991">
      <w:marLeft w:val="0"/>
      <w:marRight w:val="0"/>
      <w:marTop w:val="0"/>
      <w:marBottom w:val="0"/>
      <w:divBdr>
        <w:top w:val="none" w:sz="0" w:space="0" w:color="auto"/>
        <w:left w:val="none" w:sz="0" w:space="0" w:color="auto"/>
        <w:bottom w:val="none" w:sz="0" w:space="0" w:color="auto"/>
        <w:right w:val="none" w:sz="0" w:space="0" w:color="auto"/>
      </w:divBdr>
    </w:div>
    <w:div w:id="636180992">
      <w:marLeft w:val="0"/>
      <w:marRight w:val="0"/>
      <w:marTop w:val="0"/>
      <w:marBottom w:val="0"/>
      <w:divBdr>
        <w:top w:val="none" w:sz="0" w:space="0" w:color="auto"/>
        <w:left w:val="none" w:sz="0" w:space="0" w:color="auto"/>
        <w:bottom w:val="none" w:sz="0" w:space="0" w:color="auto"/>
        <w:right w:val="none" w:sz="0" w:space="0" w:color="auto"/>
      </w:divBdr>
    </w:div>
    <w:div w:id="636180993">
      <w:marLeft w:val="0"/>
      <w:marRight w:val="0"/>
      <w:marTop w:val="0"/>
      <w:marBottom w:val="0"/>
      <w:divBdr>
        <w:top w:val="none" w:sz="0" w:space="0" w:color="auto"/>
        <w:left w:val="none" w:sz="0" w:space="0" w:color="auto"/>
        <w:bottom w:val="none" w:sz="0" w:space="0" w:color="auto"/>
        <w:right w:val="none" w:sz="0" w:space="0" w:color="auto"/>
      </w:divBdr>
    </w:div>
    <w:div w:id="636180994">
      <w:marLeft w:val="0"/>
      <w:marRight w:val="0"/>
      <w:marTop w:val="0"/>
      <w:marBottom w:val="0"/>
      <w:divBdr>
        <w:top w:val="none" w:sz="0" w:space="0" w:color="auto"/>
        <w:left w:val="none" w:sz="0" w:space="0" w:color="auto"/>
        <w:bottom w:val="none" w:sz="0" w:space="0" w:color="auto"/>
        <w:right w:val="none" w:sz="0" w:space="0" w:color="auto"/>
      </w:divBdr>
    </w:div>
    <w:div w:id="636180995">
      <w:marLeft w:val="0"/>
      <w:marRight w:val="0"/>
      <w:marTop w:val="0"/>
      <w:marBottom w:val="0"/>
      <w:divBdr>
        <w:top w:val="none" w:sz="0" w:space="0" w:color="auto"/>
        <w:left w:val="none" w:sz="0" w:space="0" w:color="auto"/>
        <w:bottom w:val="none" w:sz="0" w:space="0" w:color="auto"/>
        <w:right w:val="none" w:sz="0" w:space="0" w:color="auto"/>
      </w:divBdr>
    </w:div>
    <w:div w:id="636180996">
      <w:marLeft w:val="0"/>
      <w:marRight w:val="0"/>
      <w:marTop w:val="0"/>
      <w:marBottom w:val="0"/>
      <w:divBdr>
        <w:top w:val="none" w:sz="0" w:space="0" w:color="auto"/>
        <w:left w:val="none" w:sz="0" w:space="0" w:color="auto"/>
        <w:bottom w:val="none" w:sz="0" w:space="0" w:color="auto"/>
        <w:right w:val="none" w:sz="0" w:space="0" w:color="auto"/>
      </w:divBdr>
    </w:div>
    <w:div w:id="636180997">
      <w:marLeft w:val="0"/>
      <w:marRight w:val="0"/>
      <w:marTop w:val="0"/>
      <w:marBottom w:val="0"/>
      <w:divBdr>
        <w:top w:val="none" w:sz="0" w:space="0" w:color="auto"/>
        <w:left w:val="none" w:sz="0" w:space="0" w:color="auto"/>
        <w:bottom w:val="none" w:sz="0" w:space="0" w:color="auto"/>
        <w:right w:val="none" w:sz="0" w:space="0" w:color="auto"/>
      </w:divBdr>
    </w:div>
    <w:div w:id="636180998">
      <w:marLeft w:val="0"/>
      <w:marRight w:val="0"/>
      <w:marTop w:val="0"/>
      <w:marBottom w:val="0"/>
      <w:divBdr>
        <w:top w:val="none" w:sz="0" w:space="0" w:color="auto"/>
        <w:left w:val="none" w:sz="0" w:space="0" w:color="auto"/>
        <w:bottom w:val="none" w:sz="0" w:space="0" w:color="auto"/>
        <w:right w:val="none" w:sz="0" w:space="0" w:color="auto"/>
      </w:divBdr>
    </w:div>
    <w:div w:id="636180999">
      <w:marLeft w:val="0"/>
      <w:marRight w:val="0"/>
      <w:marTop w:val="0"/>
      <w:marBottom w:val="0"/>
      <w:divBdr>
        <w:top w:val="none" w:sz="0" w:space="0" w:color="auto"/>
        <w:left w:val="none" w:sz="0" w:space="0" w:color="auto"/>
        <w:bottom w:val="none" w:sz="0" w:space="0" w:color="auto"/>
        <w:right w:val="none" w:sz="0" w:space="0" w:color="auto"/>
      </w:divBdr>
    </w:div>
    <w:div w:id="636181000">
      <w:marLeft w:val="0"/>
      <w:marRight w:val="0"/>
      <w:marTop w:val="0"/>
      <w:marBottom w:val="0"/>
      <w:divBdr>
        <w:top w:val="none" w:sz="0" w:space="0" w:color="auto"/>
        <w:left w:val="none" w:sz="0" w:space="0" w:color="auto"/>
        <w:bottom w:val="none" w:sz="0" w:space="0" w:color="auto"/>
        <w:right w:val="none" w:sz="0" w:space="0" w:color="auto"/>
      </w:divBdr>
    </w:div>
    <w:div w:id="636181001">
      <w:marLeft w:val="0"/>
      <w:marRight w:val="0"/>
      <w:marTop w:val="0"/>
      <w:marBottom w:val="0"/>
      <w:divBdr>
        <w:top w:val="none" w:sz="0" w:space="0" w:color="auto"/>
        <w:left w:val="none" w:sz="0" w:space="0" w:color="auto"/>
        <w:bottom w:val="none" w:sz="0" w:space="0" w:color="auto"/>
        <w:right w:val="none" w:sz="0" w:space="0" w:color="auto"/>
      </w:divBdr>
    </w:div>
    <w:div w:id="636181002">
      <w:marLeft w:val="0"/>
      <w:marRight w:val="0"/>
      <w:marTop w:val="0"/>
      <w:marBottom w:val="0"/>
      <w:divBdr>
        <w:top w:val="none" w:sz="0" w:space="0" w:color="auto"/>
        <w:left w:val="none" w:sz="0" w:space="0" w:color="auto"/>
        <w:bottom w:val="none" w:sz="0" w:space="0" w:color="auto"/>
        <w:right w:val="none" w:sz="0" w:space="0" w:color="auto"/>
      </w:divBdr>
    </w:div>
    <w:div w:id="636181003">
      <w:marLeft w:val="0"/>
      <w:marRight w:val="0"/>
      <w:marTop w:val="0"/>
      <w:marBottom w:val="0"/>
      <w:divBdr>
        <w:top w:val="none" w:sz="0" w:space="0" w:color="auto"/>
        <w:left w:val="none" w:sz="0" w:space="0" w:color="auto"/>
        <w:bottom w:val="none" w:sz="0" w:space="0" w:color="auto"/>
        <w:right w:val="none" w:sz="0" w:space="0" w:color="auto"/>
      </w:divBdr>
    </w:div>
    <w:div w:id="636181004">
      <w:marLeft w:val="0"/>
      <w:marRight w:val="0"/>
      <w:marTop w:val="0"/>
      <w:marBottom w:val="0"/>
      <w:divBdr>
        <w:top w:val="none" w:sz="0" w:space="0" w:color="auto"/>
        <w:left w:val="none" w:sz="0" w:space="0" w:color="auto"/>
        <w:bottom w:val="none" w:sz="0" w:space="0" w:color="auto"/>
        <w:right w:val="none" w:sz="0" w:space="0" w:color="auto"/>
      </w:divBdr>
    </w:div>
    <w:div w:id="636181005">
      <w:marLeft w:val="0"/>
      <w:marRight w:val="0"/>
      <w:marTop w:val="0"/>
      <w:marBottom w:val="0"/>
      <w:divBdr>
        <w:top w:val="none" w:sz="0" w:space="0" w:color="auto"/>
        <w:left w:val="none" w:sz="0" w:space="0" w:color="auto"/>
        <w:bottom w:val="none" w:sz="0" w:space="0" w:color="auto"/>
        <w:right w:val="none" w:sz="0" w:space="0" w:color="auto"/>
      </w:divBdr>
    </w:div>
    <w:div w:id="636181006">
      <w:marLeft w:val="0"/>
      <w:marRight w:val="0"/>
      <w:marTop w:val="0"/>
      <w:marBottom w:val="0"/>
      <w:divBdr>
        <w:top w:val="none" w:sz="0" w:space="0" w:color="auto"/>
        <w:left w:val="none" w:sz="0" w:space="0" w:color="auto"/>
        <w:bottom w:val="none" w:sz="0" w:space="0" w:color="auto"/>
        <w:right w:val="none" w:sz="0" w:space="0" w:color="auto"/>
      </w:divBdr>
    </w:div>
    <w:div w:id="636181007">
      <w:marLeft w:val="0"/>
      <w:marRight w:val="0"/>
      <w:marTop w:val="0"/>
      <w:marBottom w:val="0"/>
      <w:divBdr>
        <w:top w:val="none" w:sz="0" w:space="0" w:color="auto"/>
        <w:left w:val="none" w:sz="0" w:space="0" w:color="auto"/>
        <w:bottom w:val="none" w:sz="0" w:space="0" w:color="auto"/>
        <w:right w:val="none" w:sz="0" w:space="0" w:color="auto"/>
      </w:divBdr>
    </w:div>
    <w:div w:id="636181008">
      <w:marLeft w:val="0"/>
      <w:marRight w:val="0"/>
      <w:marTop w:val="0"/>
      <w:marBottom w:val="0"/>
      <w:divBdr>
        <w:top w:val="none" w:sz="0" w:space="0" w:color="auto"/>
        <w:left w:val="none" w:sz="0" w:space="0" w:color="auto"/>
        <w:bottom w:val="none" w:sz="0" w:space="0" w:color="auto"/>
        <w:right w:val="none" w:sz="0" w:space="0" w:color="auto"/>
      </w:divBdr>
    </w:div>
    <w:div w:id="636181009">
      <w:marLeft w:val="0"/>
      <w:marRight w:val="0"/>
      <w:marTop w:val="0"/>
      <w:marBottom w:val="0"/>
      <w:divBdr>
        <w:top w:val="none" w:sz="0" w:space="0" w:color="auto"/>
        <w:left w:val="none" w:sz="0" w:space="0" w:color="auto"/>
        <w:bottom w:val="none" w:sz="0" w:space="0" w:color="auto"/>
        <w:right w:val="none" w:sz="0" w:space="0" w:color="auto"/>
      </w:divBdr>
    </w:div>
    <w:div w:id="636181010">
      <w:marLeft w:val="0"/>
      <w:marRight w:val="0"/>
      <w:marTop w:val="0"/>
      <w:marBottom w:val="0"/>
      <w:divBdr>
        <w:top w:val="none" w:sz="0" w:space="0" w:color="auto"/>
        <w:left w:val="none" w:sz="0" w:space="0" w:color="auto"/>
        <w:bottom w:val="none" w:sz="0" w:space="0" w:color="auto"/>
        <w:right w:val="none" w:sz="0" w:space="0" w:color="auto"/>
      </w:divBdr>
    </w:div>
    <w:div w:id="636181011">
      <w:marLeft w:val="0"/>
      <w:marRight w:val="0"/>
      <w:marTop w:val="0"/>
      <w:marBottom w:val="0"/>
      <w:divBdr>
        <w:top w:val="none" w:sz="0" w:space="0" w:color="auto"/>
        <w:left w:val="none" w:sz="0" w:space="0" w:color="auto"/>
        <w:bottom w:val="none" w:sz="0" w:space="0" w:color="auto"/>
        <w:right w:val="none" w:sz="0" w:space="0" w:color="auto"/>
      </w:divBdr>
    </w:div>
    <w:div w:id="636181012">
      <w:marLeft w:val="0"/>
      <w:marRight w:val="0"/>
      <w:marTop w:val="0"/>
      <w:marBottom w:val="0"/>
      <w:divBdr>
        <w:top w:val="none" w:sz="0" w:space="0" w:color="auto"/>
        <w:left w:val="none" w:sz="0" w:space="0" w:color="auto"/>
        <w:bottom w:val="none" w:sz="0" w:space="0" w:color="auto"/>
        <w:right w:val="none" w:sz="0" w:space="0" w:color="auto"/>
      </w:divBdr>
    </w:div>
    <w:div w:id="636181013">
      <w:marLeft w:val="0"/>
      <w:marRight w:val="0"/>
      <w:marTop w:val="0"/>
      <w:marBottom w:val="0"/>
      <w:divBdr>
        <w:top w:val="none" w:sz="0" w:space="0" w:color="auto"/>
        <w:left w:val="none" w:sz="0" w:space="0" w:color="auto"/>
        <w:bottom w:val="none" w:sz="0" w:space="0" w:color="auto"/>
        <w:right w:val="none" w:sz="0" w:space="0" w:color="auto"/>
      </w:divBdr>
    </w:div>
    <w:div w:id="636181014">
      <w:marLeft w:val="0"/>
      <w:marRight w:val="0"/>
      <w:marTop w:val="0"/>
      <w:marBottom w:val="0"/>
      <w:divBdr>
        <w:top w:val="none" w:sz="0" w:space="0" w:color="auto"/>
        <w:left w:val="none" w:sz="0" w:space="0" w:color="auto"/>
        <w:bottom w:val="none" w:sz="0" w:space="0" w:color="auto"/>
        <w:right w:val="none" w:sz="0" w:space="0" w:color="auto"/>
      </w:divBdr>
    </w:div>
    <w:div w:id="636181015">
      <w:marLeft w:val="0"/>
      <w:marRight w:val="0"/>
      <w:marTop w:val="0"/>
      <w:marBottom w:val="0"/>
      <w:divBdr>
        <w:top w:val="none" w:sz="0" w:space="0" w:color="auto"/>
        <w:left w:val="none" w:sz="0" w:space="0" w:color="auto"/>
        <w:bottom w:val="none" w:sz="0" w:space="0" w:color="auto"/>
        <w:right w:val="none" w:sz="0" w:space="0" w:color="auto"/>
      </w:divBdr>
    </w:div>
    <w:div w:id="636181016">
      <w:marLeft w:val="0"/>
      <w:marRight w:val="0"/>
      <w:marTop w:val="0"/>
      <w:marBottom w:val="0"/>
      <w:divBdr>
        <w:top w:val="none" w:sz="0" w:space="0" w:color="auto"/>
        <w:left w:val="none" w:sz="0" w:space="0" w:color="auto"/>
        <w:bottom w:val="none" w:sz="0" w:space="0" w:color="auto"/>
        <w:right w:val="none" w:sz="0" w:space="0" w:color="auto"/>
      </w:divBdr>
    </w:div>
    <w:div w:id="636181017">
      <w:marLeft w:val="0"/>
      <w:marRight w:val="0"/>
      <w:marTop w:val="0"/>
      <w:marBottom w:val="0"/>
      <w:divBdr>
        <w:top w:val="none" w:sz="0" w:space="0" w:color="auto"/>
        <w:left w:val="none" w:sz="0" w:space="0" w:color="auto"/>
        <w:bottom w:val="none" w:sz="0" w:space="0" w:color="auto"/>
        <w:right w:val="none" w:sz="0" w:space="0" w:color="auto"/>
      </w:divBdr>
    </w:div>
    <w:div w:id="636181018">
      <w:marLeft w:val="0"/>
      <w:marRight w:val="0"/>
      <w:marTop w:val="0"/>
      <w:marBottom w:val="0"/>
      <w:divBdr>
        <w:top w:val="none" w:sz="0" w:space="0" w:color="auto"/>
        <w:left w:val="none" w:sz="0" w:space="0" w:color="auto"/>
        <w:bottom w:val="none" w:sz="0" w:space="0" w:color="auto"/>
        <w:right w:val="none" w:sz="0" w:space="0" w:color="auto"/>
      </w:divBdr>
    </w:div>
    <w:div w:id="636181019">
      <w:marLeft w:val="0"/>
      <w:marRight w:val="0"/>
      <w:marTop w:val="0"/>
      <w:marBottom w:val="0"/>
      <w:divBdr>
        <w:top w:val="none" w:sz="0" w:space="0" w:color="auto"/>
        <w:left w:val="none" w:sz="0" w:space="0" w:color="auto"/>
        <w:bottom w:val="none" w:sz="0" w:space="0" w:color="auto"/>
        <w:right w:val="none" w:sz="0" w:space="0" w:color="auto"/>
      </w:divBdr>
    </w:div>
    <w:div w:id="636181020">
      <w:marLeft w:val="0"/>
      <w:marRight w:val="0"/>
      <w:marTop w:val="0"/>
      <w:marBottom w:val="0"/>
      <w:divBdr>
        <w:top w:val="none" w:sz="0" w:space="0" w:color="auto"/>
        <w:left w:val="none" w:sz="0" w:space="0" w:color="auto"/>
        <w:bottom w:val="none" w:sz="0" w:space="0" w:color="auto"/>
        <w:right w:val="none" w:sz="0" w:space="0" w:color="auto"/>
      </w:divBdr>
    </w:div>
    <w:div w:id="636181021">
      <w:marLeft w:val="0"/>
      <w:marRight w:val="0"/>
      <w:marTop w:val="0"/>
      <w:marBottom w:val="0"/>
      <w:divBdr>
        <w:top w:val="none" w:sz="0" w:space="0" w:color="auto"/>
        <w:left w:val="none" w:sz="0" w:space="0" w:color="auto"/>
        <w:bottom w:val="none" w:sz="0" w:space="0" w:color="auto"/>
        <w:right w:val="none" w:sz="0" w:space="0" w:color="auto"/>
      </w:divBdr>
    </w:div>
    <w:div w:id="636181022">
      <w:marLeft w:val="0"/>
      <w:marRight w:val="0"/>
      <w:marTop w:val="0"/>
      <w:marBottom w:val="0"/>
      <w:divBdr>
        <w:top w:val="none" w:sz="0" w:space="0" w:color="auto"/>
        <w:left w:val="none" w:sz="0" w:space="0" w:color="auto"/>
        <w:bottom w:val="none" w:sz="0" w:space="0" w:color="auto"/>
        <w:right w:val="none" w:sz="0" w:space="0" w:color="auto"/>
      </w:divBdr>
    </w:div>
    <w:div w:id="636181023">
      <w:marLeft w:val="0"/>
      <w:marRight w:val="0"/>
      <w:marTop w:val="0"/>
      <w:marBottom w:val="0"/>
      <w:divBdr>
        <w:top w:val="none" w:sz="0" w:space="0" w:color="auto"/>
        <w:left w:val="none" w:sz="0" w:space="0" w:color="auto"/>
        <w:bottom w:val="none" w:sz="0" w:space="0" w:color="auto"/>
        <w:right w:val="none" w:sz="0" w:space="0" w:color="auto"/>
      </w:divBdr>
    </w:div>
    <w:div w:id="636181024">
      <w:marLeft w:val="0"/>
      <w:marRight w:val="0"/>
      <w:marTop w:val="0"/>
      <w:marBottom w:val="0"/>
      <w:divBdr>
        <w:top w:val="none" w:sz="0" w:space="0" w:color="auto"/>
        <w:left w:val="none" w:sz="0" w:space="0" w:color="auto"/>
        <w:bottom w:val="none" w:sz="0" w:space="0" w:color="auto"/>
        <w:right w:val="none" w:sz="0" w:space="0" w:color="auto"/>
      </w:divBdr>
    </w:div>
    <w:div w:id="636181025">
      <w:marLeft w:val="0"/>
      <w:marRight w:val="0"/>
      <w:marTop w:val="0"/>
      <w:marBottom w:val="0"/>
      <w:divBdr>
        <w:top w:val="none" w:sz="0" w:space="0" w:color="auto"/>
        <w:left w:val="none" w:sz="0" w:space="0" w:color="auto"/>
        <w:bottom w:val="none" w:sz="0" w:space="0" w:color="auto"/>
        <w:right w:val="none" w:sz="0" w:space="0" w:color="auto"/>
      </w:divBdr>
    </w:div>
    <w:div w:id="636181026">
      <w:marLeft w:val="0"/>
      <w:marRight w:val="0"/>
      <w:marTop w:val="0"/>
      <w:marBottom w:val="0"/>
      <w:divBdr>
        <w:top w:val="none" w:sz="0" w:space="0" w:color="auto"/>
        <w:left w:val="none" w:sz="0" w:space="0" w:color="auto"/>
        <w:bottom w:val="none" w:sz="0" w:space="0" w:color="auto"/>
        <w:right w:val="none" w:sz="0" w:space="0" w:color="auto"/>
      </w:divBdr>
    </w:div>
    <w:div w:id="636181027">
      <w:marLeft w:val="0"/>
      <w:marRight w:val="0"/>
      <w:marTop w:val="0"/>
      <w:marBottom w:val="0"/>
      <w:divBdr>
        <w:top w:val="none" w:sz="0" w:space="0" w:color="auto"/>
        <w:left w:val="none" w:sz="0" w:space="0" w:color="auto"/>
        <w:bottom w:val="none" w:sz="0" w:space="0" w:color="auto"/>
        <w:right w:val="none" w:sz="0" w:space="0" w:color="auto"/>
      </w:divBdr>
    </w:div>
    <w:div w:id="636181028">
      <w:marLeft w:val="0"/>
      <w:marRight w:val="0"/>
      <w:marTop w:val="0"/>
      <w:marBottom w:val="0"/>
      <w:divBdr>
        <w:top w:val="none" w:sz="0" w:space="0" w:color="auto"/>
        <w:left w:val="none" w:sz="0" w:space="0" w:color="auto"/>
        <w:bottom w:val="none" w:sz="0" w:space="0" w:color="auto"/>
        <w:right w:val="none" w:sz="0" w:space="0" w:color="auto"/>
      </w:divBdr>
    </w:div>
    <w:div w:id="636181029">
      <w:marLeft w:val="0"/>
      <w:marRight w:val="0"/>
      <w:marTop w:val="0"/>
      <w:marBottom w:val="0"/>
      <w:divBdr>
        <w:top w:val="none" w:sz="0" w:space="0" w:color="auto"/>
        <w:left w:val="none" w:sz="0" w:space="0" w:color="auto"/>
        <w:bottom w:val="none" w:sz="0" w:space="0" w:color="auto"/>
        <w:right w:val="none" w:sz="0" w:space="0" w:color="auto"/>
      </w:divBdr>
    </w:div>
    <w:div w:id="636181030">
      <w:marLeft w:val="0"/>
      <w:marRight w:val="0"/>
      <w:marTop w:val="0"/>
      <w:marBottom w:val="0"/>
      <w:divBdr>
        <w:top w:val="none" w:sz="0" w:space="0" w:color="auto"/>
        <w:left w:val="none" w:sz="0" w:space="0" w:color="auto"/>
        <w:bottom w:val="none" w:sz="0" w:space="0" w:color="auto"/>
        <w:right w:val="none" w:sz="0" w:space="0" w:color="auto"/>
      </w:divBdr>
    </w:div>
    <w:div w:id="636181031">
      <w:marLeft w:val="0"/>
      <w:marRight w:val="0"/>
      <w:marTop w:val="0"/>
      <w:marBottom w:val="0"/>
      <w:divBdr>
        <w:top w:val="none" w:sz="0" w:space="0" w:color="auto"/>
        <w:left w:val="none" w:sz="0" w:space="0" w:color="auto"/>
        <w:bottom w:val="none" w:sz="0" w:space="0" w:color="auto"/>
        <w:right w:val="none" w:sz="0" w:space="0" w:color="auto"/>
      </w:divBdr>
    </w:div>
    <w:div w:id="636181032">
      <w:marLeft w:val="0"/>
      <w:marRight w:val="0"/>
      <w:marTop w:val="0"/>
      <w:marBottom w:val="0"/>
      <w:divBdr>
        <w:top w:val="none" w:sz="0" w:space="0" w:color="auto"/>
        <w:left w:val="none" w:sz="0" w:space="0" w:color="auto"/>
        <w:bottom w:val="none" w:sz="0" w:space="0" w:color="auto"/>
        <w:right w:val="none" w:sz="0" w:space="0" w:color="auto"/>
      </w:divBdr>
    </w:div>
    <w:div w:id="636181033">
      <w:marLeft w:val="0"/>
      <w:marRight w:val="0"/>
      <w:marTop w:val="0"/>
      <w:marBottom w:val="0"/>
      <w:divBdr>
        <w:top w:val="none" w:sz="0" w:space="0" w:color="auto"/>
        <w:left w:val="none" w:sz="0" w:space="0" w:color="auto"/>
        <w:bottom w:val="none" w:sz="0" w:space="0" w:color="auto"/>
        <w:right w:val="none" w:sz="0" w:space="0" w:color="auto"/>
      </w:divBdr>
    </w:div>
    <w:div w:id="636181034">
      <w:marLeft w:val="0"/>
      <w:marRight w:val="0"/>
      <w:marTop w:val="0"/>
      <w:marBottom w:val="0"/>
      <w:divBdr>
        <w:top w:val="none" w:sz="0" w:space="0" w:color="auto"/>
        <w:left w:val="none" w:sz="0" w:space="0" w:color="auto"/>
        <w:bottom w:val="none" w:sz="0" w:space="0" w:color="auto"/>
        <w:right w:val="none" w:sz="0" w:space="0" w:color="auto"/>
      </w:divBdr>
    </w:div>
    <w:div w:id="636181035">
      <w:marLeft w:val="0"/>
      <w:marRight w:val="0"/>
      <w:marTop w:val="0"/>
      <w:marBottom w:val="0"/>
      <w:divBdr>
        <w:top w:val="none" w:sz="0" w:space="0" w:color="auto"/>
        <w:left w:val="none" w:sz="0" w:space="0" w:color="auto"/>
        <w:bottom w:val="none" w:sz="0" w:space="0" w:color="auto"/>
        <w:right w:val="none" w:sz="0" w:space="0" w:color="auto"/>
      </w:divBdr>
    </w:div>
    <w:div w:id="636181036">
      <w:marLeft w:val="0"/>
      <w:marRight w:val="0"/>
      <w:marTop w:val="0"/>
      <w:marBottom w:val="0"/>
      <w:divBdr>
        <w:top w:val="none" w:sz="0" w:space="0" w:color="auto"/>
        <w:left w:val="none" w:sz="0" w:space="0" w:color="auto"/>
        <w:bottom w:val="none" w:sz="0" w:space="0" w:color="auto"/>
        <w:right w:val="none" w:sz="0" w:space="0" w:color="auto"/>
      </w:divBdr>
    </w:div>
    <w:div w:id="636181037">
      <w:marLeft w:val="0"/>
      <w:marRight w:val="0"/>
      <w:marTop w:val="0"/>
      <w:marBottom w:val="0"/>
      <w:divBdr>
        <w:top w:val="none" w:sz="0" w:space="0" w:color="auto"/>
        <w:left w:val="none" w:sz="0" w:space="0" w:color="auto"/>
        <w:bottom w:val="none" w:sz="0" w:space="0" w:color="auto"/>
        <w:right w:val="none" w:sz="0" w:space="0" w:color="auto"/>
      </w:divBdr>
    </w:div>
    <w:div w:id="636181038">
      <w:marLeft w:val="0"/>
      <w:marRight w:val="0"/>
      <w:marTop w:val="0"/>
      <w:marBottom w:val="0"/>
      <w:divBdr>
        <w:top w:val="none" w:sz="0" w:space="0" w:color="auto"/>
        <w:left w:val="none" w:sz="0" w:space="0" w:color="auto"/>
        <w:bottom w:val="none" w:sz="0" w:space="0" w:color="auto"/>
        <w:right w:val="none" w:sz="0" w:space="0" w:color="auto"/>
      </w:divBdr>
    </w:div>
    <w:div w:id="636181039">
      <w:marLeft w:val="0"/>
      <w:marRight w:val="0"/>
      <w:marTop w:val="0"/>
      <w:marBottom w:val="0"/>
      <w:divBdr>
        <w:top w:val="none" w:sz="0" w:space="0" w:color="auto"/>
        <w:left w:val="none" w:sz="0" w:space="0" w:color="auto"/>
        <w:bottom w:val="none" w:sz="0" w:space="0" w:color="auto"/>
        <w:right w:val="none" w:sz="0" w:space="0" w:color="auto"/>
      </w:divBdr>
    </w:div>
    <w:div w:id="636181040">
      <w:marLeft w:val="0"/>
      <w:marRight w:val="0"/>
      <w:marTop w:val="0"/>
      <w:marBottom w:val="0"/>
      <w:divBdr>
        <w:top w:val="none" w:sz="0" w:space="0" w:color="auto"/>
        <w:left w:val="none" w:sz="0" w:space="0" w:color="auto"/>
        <w:bottom w:val="none" w:sz="0" w:space="0" w:color="auto"/>
        <w:right w:val="none" w:sz="0" w:space="0" w:color="auto"/>
      </w:divBdr>
    </w:div>
    <w:div w:id="636181041">
      <w:marLeft w:val="0"/>
      <w:marRight w:val="0"/>
      <w:marTop w:val="0"/>
      <w:marBottom w:val="0"/>
      <w:divBdr>
        <w:top w:val="none" w:sz="0" w:space="0" w:color="auto"/>
        <w:left w:val="none" w:sz="0" w:space="0" w:color="auto"/>
        <w:bottom w:val="none" w:sz="0" w:space="0" w:color="auto"/>
        <w:right w:val="none" w:sz="0" w:space="0" w:color="auto"/>
      </w:divBdr>
    </w:div>
    <w:div w:id="636181042">
      <w:marLeft w:val="0"/>
      <w:marRight w:val="0"/>
      <w:marTop w:val="0"/>
      <w:marBottom w:val="0"/>
      <w:divBdr>
        <w:top w:val="none" w:sz="0" w:space="0" w:color="auto"/>
        <w:left w:val="none" w:sz="0" w:space="0" w:color="auto"/>
        <w:bottom w:val="none" w:sz="0" w:space="0" w:color="auto"/>
        <w:right w:val="none" w:sz="0" w:space="0" w:color="auto"/>
      </w:divBdr>
    </w:div>
    <w:div w:id="636181043">
      <w:marLeft w:val="0"/>
      <w:marRight w:val="0"/>
      <w:marTop w:val="0"/>
      <w:marBottom w:val="0"/>
      <w:divBdr>
        <w:top w:val="none" w:sz="0" w:space="0" w:color="auto"/>
        <w:left w:val="none" w:sz="0" w:space="0" w:color="auto"/>
        <w:bottom w:val="none" w:sz="0" w:space="0" w:color="auto"/>
        <w:right w:val="none" w:sz="0" w:space="0" w:color="auto"/>
      </w:divBdr>
    </w:div>
    <w:div w:id="636181044">
      <w:marLeft w:val="0"/>
      <w:marRight w:val="0"/>
      <w:marTop w:val="0"/>
      <w:marBottom w:val="0"/>
      <w:divBdr>
        <w:top w:val="none" w:sz="0" w:space="0" w:color="auto"/>
        <w:left w:val="none" w:sz="0" w:space="0" w:color="auto"/>
        <w:bottom w:val="none" w:sz="0" w:space="0" w:color="auto"/>
        <w:right w:val="none" w:sz="0" w:space="0" w:color="auto"/>
      </w:divBdr>
    </w:div>
    <w:div w:id="636181045">
      <w:marLeft w:val="0"/>
      <w:marRight w:val="0"/>
      <w:marTop w:val="0"/>
      <w:marBottom w:val="0"/>
      <w:divBdr>
        <w:top w:val="none" w:sz="0" w:space="0" w:color="auto"/>
        <w:left w:val="none" w:sz="0" w:space="0" w:color="auto"/>
        <w:bottom w:val="none" w:sz="0" w:space="0" w:color="auto"/>
        <w:right w:val="none" w:sz="0" w:space="0" w:color="auto"/>
      </w:divBdr>
    </w:div>
    <w:div w:id="636181046">
      <w:marLeft w:val="0"/>
      <w:marRight w:val="0"/>
      <w:marTop w:val="0"/>
      <w:marBottom w:val="0"/>
      <w:divBdr>
        <w:top w:val="none" w:sz="0" w:space="0" w:color="auto"/>
        <w:left w:val="none" w:sz="0" w:space="0" w:color="auto"/>
        <w:bottom w:val="none" w:sz="0" w:space="0" w:color="auto"/>
        <w:right w:val="none" w:sz="0" w:space="0" w:color="auto"/>
      </w:divBdr>
    </w:div>
    <w:div w:id="636181047">
      <w:marLeft w:val="0"/>
      <w:marRight w:val="0"/>
      <w:marTop w:val="0"/>
      <w:marBottom w:val="0"/>
      <w:divBdr>
        <w:top w:val="none" w:sz="0" w:space="0" w:color="auto"/>
        <w:left w:val="none" w:sz="0" w:space="0" w:color="auto"/>
        <w:bottom w:val="none" w:sz="0" w:space="0" w:color="auto"/>
        <w:right w:val="none" w:sz="0" w:space="0" w:color="auto"/>
      </w:divBdr>
    </w:div>
    <w:div w:id="636181048">
      <w:marLeft w:val="0"/>
      <w:marRight w:val="0"/>
      <w:marTop w:val="0"/>
      <w:marBottom w:val="0"/>
      <w:divBdr>
        <w:top w:val="none" w:sz="0" w:space="0" w:color="auto"/>
        <w:left w:val="none" w:sz="0" w:space="0" w:color="auto"/>
        <w:bottom w:val="none" w:sz="0" w:space="0" w:color="auto"/>
        <w:right w:val="none" w:sz="0" w:space="0" w:color="auto"/>
      </w:divBdr>
    </w:div>
    <w:div w:id="636181049">
      <w:marLeft w:val="0"/>
      <w:marRight w:val="0"/>
      <w:marTop w:val="0"/>
      <w:marBottom w:val="0"/>
      <w:divBdr>
        <w:top w:val="none" w:sz="0" w:space="0" w:color="auto"/>
        <w:left w:val="none" w:sz="0" w:space="0" w:color="auto"/>
        <w:bottom w:val="none" w:sz="0" w:space="0" w:color="auto"/>
        <w:right w:val="none" w:sz="0" w:space="0" w:color="auto"/>
      </w:divBdr>
    </w:div>
    <w:div w:id="636181050">
      <w:marLeft w:val="0"/>
      <w:marRight w:val="0"/>
      <w:marTop w:val="0"/>
      <w:marBottom w:val="0"/>
      <w:divBdr>
        <w:top w:val="none" w:sz="0" w:space="0" w:color="auto"/>
        <w:left w:val="none" w:sz="0" w:space="0" w:color="auto"/>
        <w:bottom w:val="none" w:sz="0" w:space="0" w:color="auto"/>
        <w:right w:val="none" w:sz="0" w:space="0" w:color="auto"/>
      </w:divBdr>
    </w:div>
    <w:div w:id="636181051">
      <w:marLeft w:val="0"/>
      <w:marRight w:val="0"/>
      <w:marTop w:val="0"/>
      <w:marBottom w:val="0"/>
      <w:divBdr>
        <w:top w:val="none" w:sz="0" w:space="0" w:color="auto"/>
        <w:left w:val="none" w:sz="0" w:space="0" w:color="auto"/>
        <w:bottom w:val="none" w:sz="0" w:space="0" w:color="auto"/>
        <w:right w:val="none" w:sz="0" w:space="0" w:color="auto"/>
      </w:divBdr>
    </w:div>
    <w:div w:id="636181052">
      <w:marLeft w:val="0"/>
      <w:marRight w:val="0"/>
      <w:marTop w:val="0"/>
      <w:marBottom w:val="0"/>
      <w:divBdr>
        <w:top w:val="none" w:sz="0" w:space="0" w:color="auto"/>
        <w:left w:val="none" w:sz="0" w:space="0" w:color="auto"/>
        <w:bottom w:val="none" w:sz="0" w:space="0" w:color="auto"/>
        <w:right w:val="none" w:sz="0" w:space="0" w:color="auto"/>
      </w:divBdr>
    </w:div>
    <w:div w:id="636181053">
      <w:marLeft w:val="0"/>
      <w:marRight w:val="0"/>
      <w:marTop w:val="0"/>
      <w:marBottom w:val="0"/>
      <w:divBdr>
        <w:top w:val="none" w:sz="0" w:space="0" w:color="auto"/>
        <w:left w:val="none" w:sz="0" w:space="0" w:color="auto"/>
        <w:bottom w:val="none" w:sz="0" w:space="0" w:color="auto"/>
        <w:right w:val="none" w:sz="0" w:space="0" w:color="auto"/>
      </w:divBdr>
    </w:div>
    <w:div w:id="636181054">
      <w:marLeft w:val="0"/>
      <w:marRight w:val="0"/>
      <w:marTop w:val="0"/>
      <w:marBottom w:val="0"/>
      <w:divBdr>
        <w:top w:val="none" w:sz="0" w:space="0" w:color="auto"/>
        <w:left w:val="none" w:sz="0" w:space="0" w:color="auto"/>
        <w:bottom w:val="none" w:sz="0" w:space="0" w:color="auto"/>
        <w:right w:val="none" w:sz="0" w:space="0" w:color="auto"/>
      </w:divBdr>
    </w:div>
    <w:div w:id="636181055">
      <w:marLeft w:val="0"/>
      <w:marRight w:val="0"/>
      <w:marTop w:val="0"/>
      <w:marBottom w:val="0"/>
      <w:divBdr>
        <w:top w:val="none" w:sz="0" w:space="0" w:color="auto"/>
        <w:left w:val="none" w:sz="0" w:space="0" w:color="auto"/>
        <w:bottom w:val="none" w:sz="0" w:space="0" w:color="auto"/>
        <w:right w:val="none" w:sz="0" w:space="0" w:color="auto"/>
      </w:divBdr>
    </w:div>
    <w:div w:id="636181056">
      <w:marLeft w:val="0"/>
      <w:marRight w:val="0"/>
      <w:marTop w:val="0"/>
      <w:marBottom w:val="0"/>
      <w:divBdr>
        <w:top w:val="none" w:sz="0" w:space="0" w:color="auto"/>
        <w:left w:val="none" w:sz="0" w:space="0" w:color="auto"/>
        <w:bottom w:val="none" w:sz="0" w:space="0" w:color="auto"/>
        <w:right w:val="none" w:sz="0" w:space="0" w:color="auto"/>
      </w:divBdr>
    </w:div>
    <w:div w:id="636181057">
      <w:marLeft w:val="0"/>
      <w:marRight w:val="0"/>
      <w:marTop w:val="0"/>
      <w:marBottom w:val="0"/>
      <w:divBdr>
        <w:top w:val="none" w:sz="0" w:space="0" w:color="auto"/>
        <w:left w:val="none" w:sz="0" w:space="0" w:color="auto"/>
        <w:bottom w:val="none" w:sz="0" w:space="0" w:color="auto"/>
        <w:right w:val="none" w:sz="0" w:space="0" w:color="auto"/>
      </w:divBdr>
    </w:div>
    <w:div w:id="636181058">
      <w:marLeft w:val="0"/>
      <w:marRight w:val="0"/>
      <w:marTop w:val="0"/>
      <w:marBottom w:val="0"/>
      <w:divBdr>
        <w:top w:val="none" w:sz="0" w:space="0" w:color="auto"/>
        <w:left w:val="none" w:sz="0" w:space="0" w:color="auto"/>
        <w:bottom w:val="none" w:sz="0" w:space="0" w:color="auto"/>
        <w:right w:val="none" w:sz="0" w:space="0" w:color="auto"/>
      </w:divBdr>
    </w:div>
    <w:div w:id="636181059">
      <w:marLeft w:val="0"/>
      <w:marRight w:val="0"/>
      <w:marTop w:val="0"/>
      <w:marBottom w:val="0"/>
      <w:divBdr>
        <w:top w:val="none" w:sz="0" w:space="0" w:color="auto"/>
        <w:left w:val="none" w:sz="0" w:space="0" w:color="auto"/>
        <w:bottom w:val="none" w:sz="0" w:space="0" w:color="auto"/>
        <w:right w:val="none" w:sz="0" w:space="0" w:color="auto"/>
      </w:divBdr>
    </w:div>
    <w:div w:id="636181060">
      <w:marLeft w:val="0"/>
      <w:marRight w:val="0"/>
      <w:marTop w:val="0"/>
      <w:marBottom w:val="0"/>
      <w:divBdr>
        <w:top w:val="none" w:sz="0" w:space="0" w:color="auto"/>
        <w:left w:val="none" w:sz="0" w:space="0" w:color="auto"/>
        <w:bottom w:val="none" w:sz="0" w:space="0" w:color="auto"/>
        <w:right w:val="none" w:sz="0" w:space="0" w:color="auto"/>
      </w:divBdr>
    </w:div>
    <w:div w:id="636181061">
      <w:marLeft w:val="0"/>
      <w:marRight w:val="0"/>
      <w:marTop w:val="0"/>
      <w:marBottom w:val="0"/>
      <w:divBdr>
        <w:top w:val="none" w:sz="0" w:space="0" w:color="auto"/>
        <w:left w:val="none" w:sz="0" w:space="0" w:color="auto"/>
        <w:bottom w:val="none" w:sz="0" w:space="0" w:color="auto"/>
        <w:right w:val="none" w:sz="0" w:space="0" w:color="auto"/>
      </w:divBdr>
    </w:div>
    <w:div w:id="636181062">
      <w:marLeft w:val="0"/>
      <w:marRight w:val="0"/>
      <w:marTop w:val="0"/>
      <w:marBottom w:val="0"/>
      <w:divBdr>
        <w:top w:val="none" w:sz="0" w:space="0" w:color="auto"/>
        <w:left w:val="none" w:sz="0" w:space="0" w:color="auto"/>
        <w:bottom w:val="none" w:sz="0" w:space="0" w:color="auto"/>
        <w:right w:val="none" w:sz="0" w:space="0" w:color="auto"/>
      </w:divBdr>
    </w:div>
    <w:div w:id="636181063">
      <w:marLeft w:val="0"/>
      <w:marRight w:val="0"/>
      <w:marTop w:val="0"/>
      <w:marBottom w:val="0"/>
      <w:divBdr>
        <w:top w:val="none" w:sz="0" w:space="0" w:color="auto"/>
        <w:left w:val="none" w:sz="0" w:space="0" w:color="auto"/>
        <w:bottom w:val="none" w:sz="0" w:space="0" w:color="auto"/>
        <w:right w:val="none" w:sz="0" w:space="0" w:color="auto"/>
      </w:divBdr>
    </w:div>
    <w:div w:id="636181064">
      <w:marLeft w:val="0"/>
      <w:marRight w:val="0"/>
      <w:marTop w:val="0"/>
      <w:marBottom w:val="0"/>
      <w:divBdr>
        <w:top w:val="none" w:sz="0" w:space="0" w:color="auto"/>
        <w:left w:val="none" w:sz="0" w:space="0" w:color="auto"/>
        <w:bottom w:val="none" w:sz="0" w:space="0" w:color="auto"/>
        <w:right w:val="none" w:sz="0" w:space="0" w:color="auto"/>
      </w:divBdr>
    </w:div>
    <w:div w:id="636181065">
      <w:marLeft w:val="0"/>
      <w:marRight w:val="0"/>
      <w:marTop w:val="0"/>
      <w:marBottom w:val="0"/>
      <w:divBdr>
        <w:top w:val="none" w:sz="0" w:space="0" w:color="auto"/>
        <w:left w:val="none" w:sz="0" w:space="0" w:color="auto"/>
        <w:bottom w:val="none" w:sz="0" w:space="0" w:color="auto"/>
        <w:right w:val="none" w:sz="0" w:space="0" w:color="auto"/>
      </w:divBdr>
    </w:div>
    <w:div w:id="636181066">
      <w:marLeft w:val="0"/>
      <w:marRight w:val="0"/>
      <w:marTop w:val="0"/>
      <w:marBottom w:val="0"/>
      <w:divBdr>
        <w:top w:val="none" w:sz="0" w:space="0" w:color="auto"/>
        <w:left w:val="none" w:sz="0" w:space="0" w:color="auto"/>
        <w:bottom w:val="none" w:sz="0" w:space="0" w:color="auto"/>
        <w:right w:val="none" w:sz="0" w:space="0" w:color="auto"/>
      </w:divBdr>
    </w:div>
    <w:div w:id="636181067">
      <w:marLeft w:val="0"/>
      <w:marRight w:val="0"/>
      <w:marTop w:val="0"/>
      <w:marBottom w:val="0"/>
      <w:divBdr>
        <w:top w:val="none" w:sz="0" w:space="0" w:color="auto"/>
        <w:left w:val="none" w:sz="0" w:space="0" w:color="auto"/>
        <w:bottom w:val="none" w:sz="0" w:space="0" w:color="auto"/>
        <w:right w:val="none" w:sz="0" w:space="0" w:color="auto"/>
      </w:divBdr>
    </w:div>
    <w:div w:id="636181068">
      <w:marLeft w:val="0"/>
      <w:marRight w:val="0"/>
      <w:marTop w:val="0"/>
      <w:marBottom w:val="0"/>
      <w:divBdr>
        <w:top w:val="none" w:sz="0" w:space="0" w:color="auto"/>
        <w:left w:val="none" w:sz="0" w:space="0" w:color="auto"/>
        <w:bottom w:val="none" w:sz="0" w:space="0" w:color="auto"/>
        <w:right w:val="none" w:sz="0" w:space="0" w:color="auto"/>
      </w:divBdr>
    </w:div>
    <w:div w:id="636181069">
      <w:marLeft w:val="0"/>
      <w:marRight w:val="0"/>
      <w:marTop w:val="0"/>
      <w:marBottom w:val="0"/>
      <w:divBdr>
        <w:top w:val="none" w:sz="0" w:space="0" w:color="auto"/>
        <w:left w:val="none" w:sz="0" w:space="0" w:color="auto"/>
        <w:bottom w:val="none" w:sz="0" w:space="0" w:color="auto"/>
        <w:right w:val="none" w:sz="0" w:space="0" w:color="auto"/>
      </w:divBdr>
    </w:div>
    <w:div w:id="636181070">
      <w:marLeft w:val="0"/>
      <w:marRight w:val="0"/>
      <w:marTop w:val="0"/>
      <w:marBottom w:val="0"/>
      <w:divBdr>
        <w:top w:val="none" w:sz="0" w:space="0" w:color="auto"/>
        <w:left w:val="none" w:sz="0" w:space="0" w:color="auto"/>
        <w:bottom w:val="none" w:sz="0" w:space="0" w:color="auto"/>
        <w:right w:val="none" w:sz="0" w:space="0" w:color="auto"/>
      </w:divBdr>
    </w:div>
    <w:div w:id="636181071">
      <w:marLeft w:val="0"/>
      <w:marRight w:val="0"/>
      <w:marTop w:val="0"/>
      <w:marBottom w:val="0"/>
      <w:divBdr>
        <w:top w:val="none" w:sz="0" w:space="0" w:color="auto"/>
        <w:left w:val="none" w:sz="0" w:space="0" w:color="auto"/>
        <w:bottom w:val="none" w:sz="0" w:space="0" w:color="auto"/>
        <w:right w:val="none" w:sz="0" w:space="0" w:color="auto"/>
      </w:divBdr>
    </w:div>
    <w:div w:id="636181072">
      <w:marLeft w:val="0"/>
      <w:marRight w:val="0"/>
      <w:marTop w:val="0"/>
      <w:marBottom w:val="0"/>
      <w:divBdr>
        <w:top w:val="none" w:sz="0" w:space="0" w:color="auto"/>
        <w:left w:val="none" w:sz="0" w:space="0" w:color="auto"/>
        <w:bottom w:val="none" w:sz="0" w:space="0" w:color="auto"/>
        <w:right w:val="none" w:sz="0" w:space="0" w:color="auto"/>
      </w:divBdr>
    </w:div>
    <w:div w:id="636181073">
      <w:marLeft w:val="0"/>
      <w:marRight w:val="0"/>
      <w:marTop w:val="0"/>
      <w:marBottom w:val="0"/>
      <w:divBdr>
        <w:top w:val="none" w:sz="0" w:space="0" w:color="auto"/>
        <w:left w:val="none" w:sz="0" w:space="0" w:color="auto"/>
        <w:bottom w:val="none" w:sz="0" w:space="0" w:color="auto"/>
        <w:right w:val="none" w:sz="0" w:space="0" w:color="auto"/>
      </w:divBdr>
    </w:div>
    <w:div w:id="636181074">
      <w:marLeft w:val="0"/>
      <w:marRight w:val="0"/>
      <w:marTop w:val="0"/>
      <w:marBottom w:val="0"/>
      <w:divBdr>
        <w:top w:val="none" w:sz="0" w:space="0" w:color="auto"/>
        <w:left w:val="none" w:sz="0" w:space="0" w:color="auto"/>
        <w:bottom w:val="none" w:sz="0" w:space="0" w:color="auto"/>
        <w:right w:val="none" w:sz="0" w:space="0" w:color="auto"/>
      </w:divBdr>
    </w:div>
    <w:div w:id="636181075">
      <w:marLeft w:val="0"/>
      <w:marRight w:val="0"/>
      <w:marTop w:val="0"/>
      <w:marBottom w:val="0"/>
      <w:divBdr>
        <w:top w:val="none" w:sz="0" w:space="0" w:color="auto"/>
        <w:left w:val="none" w:sz="0" w:space="0" w:color="auto"/>
        <w:bottom w:val="none" w:sz="0" w:space="0" w:color="auto"/>
        <w:right w:val="none" w:sz="0" w:space="0" w:color="auto"/>
      </w:divBdr>
    </w:div>
    <w:div w:id="636181076">
      <w:marLeft w:val="0"/>
      <w:marRight w:val="0"/>
      <w:marTop w:val="0"/>
      <w:marBottom w:val="0"/>
      <w:divBdr>
        <w:top w:val="none" w:sz="0" w:space="0" w:color="auto"/>
        <w:left w:val="none" w:sz="0" w:space="0" w:color="auto"/>
        <w:bottom w:val="none" w:sz="0" w:space="0" w:color="auto"/>
        <w:right w:val="none" w:sz="0" w:space="0" w:color="auto"/>
      </w:divBdr>
    </w:div>
    <w:div w:id="636181077">
      <w:marLeft w:val="0"/>
      <w:marRight w:val="0"/>
      <w:marTop w:val="0"/>
      <w:marBottom w:val="0"/>
      <w:divBdr>
        <w:top w:val="none" w:sz="0" w:space="0" w:color="auto"/>
        <w:left w:val="none" w:sz="0" w:space="0" w:color="auto"/>
        <w:bottom w:val="none" w:sz="0" w:space="0" w:color="auto"/>
        <w:right w:val="none" w:sz="0" w:space="0" w:color="auto"/>
      </w:divBdr>
    </w:div>
    <w:div w:id="636181078">
      <w:marLeft w:val="0"/>
      <w:marRight w:val="0"/>
      <w:marTop w:val="0"/>
      <w:marBottom w:val="0"/>
      <w:divBdr>
        <w:top w:val="none" w:sz="0" w:space="0" w:color="auto"/>
        <w:left w:val="none" w:sz="0" w:space="0" w:color="auto"/>
        <w:bottom w:val="none" w:sz="0" w:space="0" w:color="auto"/>
        <w:right w:val="none" w:sz="0" w:space="0" w:color="auto"/>
      </w:divBdr>
    </w:div>
    <w:div w:id="636181079">
      <w:marLeft w:val="0"/>
      <w:marRight w:val="0"/>
      <w:marTop w:val="0"/>
      <w:marBottom w:val="0"/>
      <w:divBdr>
        <w:top w:val="none" w:sz="0" w:space="0" w:color="auto"/>
        <w:left w:val="none" w:sz="0" w:space="0" w:color="auto"/>
        <w:bottom w:val="none" w:sz="0" w:space="0" w:color="auto"/>
        <w:right w:val="none" w:sz="0" w:space="0" w:color="auto"/>
      </w:divBdr>
    </w:div>
    <w:div w:id="636181080">
      <w:marLeft w:val="0"/>
      <w:marRight w:val="0"/>
      <w:marTop w:val="0"/>
      <w:marBottom w:val="0"/>
      <w:divBdr>
        <w:top w:val="none" w:sz="0" w:space="0" w:color="auto"/>
        <w:left w:val="none" w:sz="0" w:space="0" w:color="auto"/>
        <w:bottom w:val="none" w:sz="0" w:space="0" w:color="auto"/>
        <w:right w:val="none" w:sz="0" w:space="0" w:color="auto"/>
      </w:divBdr>
    </w:div>
    <w:div w:id="636181081">
      <w:marLeft w:val="0"/>
      <w:marRight w:val="0"/>
      <w:marTop w:val="0"/>
      <w:marBottom w:val="0"/>
      <w:divBdr>
        <w:top w:val="none" w:sz="0" w:space="0" w:color="auto"/>
        <w:left w:val="none" w:sz="0" w:space="0" w:color="auto"/>
        <w:bottom w:val="none" w:sz="0" w:space="0" w:color="auto"/>
        <w:right w:val="none" w:sz="0" w:space="0" w:color="auto"/>
      </w:divBdr>
    </w:div>
    <w:div w:id="636181082">
      <w:marLeft w:val="0"/>
      <w:marRight w:val="0"/>
      <w:marTop w:val="0"/>
      <w:marBottom w:val="0"/>
      <w:divBdr>
        <w:top w:val="none" w:sz="0" w:space="0" w:color="auto"/>
        <w:left w:val="none" w:sz="0" w:space="0" w:color="auto"/>
        <w:bottom w:val="none" w:sz="0" w:space="0" w:color="auto"/>
        <w:right w:val="none" w:sz="0" w:space="0" w:color="auto"/>
      </w:divBdr>
    </w:div>
    <w:div w:id="636181083">
      <w:marLeft w:val="0"/>
      <w:marRight w:val="0"/>
      <w:marTop w:val="0"/>
      <w:marBottom w:val="0"/>
      <w:divBdr>
        <w:top w:val="none" w:sz="0" w:space="0" w:color="auto"/>
        <w:left w:val="none" w:sz="0" w:space="0" w:color="auto"/>
        <w:bottom w:val="none" w:sz="0" w:space="0" w:color="auto"/>
        <w:right w:val="none" w:sz="0" w:space="0" w:color="auto"/>
      </w:divBdr>
    </w:div>
    <w:div w:id="636181084">
      <w:marLeft w:val="0"/>
      <w:marRight w:val="0"/>
      <w:marTop w:val="0"/>
      <w:marBottom w:val="0"/>
      <w:divBdr>
        <w:top w:val="none" w:sz="0" w:space="0" w:color="auto"/>
        <w:left w:val="none" w:sz="0" w:space="0" w:color="auto"/>
        <w:bottom w:val="none" w:sz="0" w:space="0" w:color="auto"/>
        <w:right w:val="none" w:sz="0" w:space="0" w:color="auto"/>
      </w:divBdr>
    </w:div>
    <w:div w:id="636181085">
      <w:marLeft w:val="0"/>
      <w:marRight w:val="0"/>
      <w:marTop w:val="0"/>
      <w:marBottom w:val="0"/>
      <w:divBdr>
        <w:top w:val="none" w:sz="0" w:space="0" w:color="auto"/>
        <w:left w:val="none" w:sz="0" w:space="0" w:color="auto"/>
        <w:bottom w:val="none" w:sz="0" w:space="0" w:color="auto"/>
        <w:right w:val="none" w:sz="0" w:space="0" w:color="auto"/>
      </w:divBdr>
    </w:div>
    <w:div w:id="636181086">
      <w:marLeft w:val="0"/>
      <w:marRight w:val="0"/>
      <w:marTop w:val="0"/>
      <w:marBottom w:val="0"/>
      <w:divBdr>
        <w:top w:val="none" w:sz="0" w:space="0" w:color="auto"/>
        <w:left w:val="none" w:sz="0" w:space="0" w:color="auto"/>
        <w:bottom w:val="none" w:sz="0" w:space="0" w:color="auto"/>
        <w:right w:val="none" w:sz="0" w:space="0" w:color="auto"/>
      </w:divBdr>
    </w:div>
    <w:div w:id="636181087">
      <w:marLeft w:val="0"/>
      <w:marRight w:val="0"/>
      <w:marTop w:val="0"/>
      <w:marBottom w:val="0"/>
      <w:divBdr>
        <w:top w:val="none" w:sz="0" w:space="0" w:color="auto"/>
        <w:left w:val="none" w:sz="0" w:space="0" w:color="auto"/>
        <w:bottom w:val="none" w:sz="0" w:space="0" w:color="auto"/>
        <w:right w:val="none" w:sz="0" w:space="0" w:color="auto"/>
      </w:divBdr>
    </w:div>
    <w:div w:id="636181088">
      <w:marLeft w:val="0"/>
      <w:marRight w:val="0"/>
      <w:marTop w:val="0"/>
      <w:marBottom w:val="0"/>
      <w:divBdr>
        <w:top w:val="none" w:sz="0" w:space="0" w:color="auto"/>
        <w:left w:val="none" w:sz="0" w:space="0" w:color="auto"/>
        <w:bottom w:val="none" w:sz="0" w:space="0" w:color="auto"/>
        <w:right w:val="none" w:sz="0" w:space="0" w:color="auto"/>
      </w:divBdr>
    </w:div>
    <w:div w:id="636181089">
      <w:marLeft w:val="0"/>
      <w:marRight w:val="0"/>
      <w:marTop w:val="0"/>
      <w:marBottom w:val="0"/>
      <w:divBdr>
        <w:top w:val="none" w:sz="0" w:space="0" w:color="auto"/>
        <w:left w:val="none" w:sz="0" w:space="0" w:color="auto"/>
        <w:bottom w:val="none" w:sz="0" w:space="0" w:color="auto"/>
        <w:right w:val="none" w:sz="0" w:space="0" w:color="auto"/>
      </w:divBdr>
    </w:div>
    <w:div w:id="636181090">
      <w:marLeft w:val="0"/>
      <w:marRight w:val="0"/>
      <w:marTop w:val="0"/>
      <w:marBottom w:val="0"/>
      <w:divBdr>
        <w:top w:val="none" w:sz="0" w:space="0" w:color="auto"/>
        <w:left w:val="none" w:sz="0" w:space="0" w:color="auto"/>
        <w:bottom w:val="none" w:sz="0" w:space="0" w:color="auto"/>
        <w:right w:val="none" w:sz="0" w:space="0" w:color="auto"/>
      </w:divBdr>
    </w:div>
    <w:div w:id="636181091">
      <w:marLeft w:val="0"/>
      <w:marRight w:val="0"/>
      <w:marTop w:val="0"/>
      <w:marBottom w:val="0"/>
      <w:divBdr>
        <w:top w:val="none" w:sz="0" w:space="0" w:color="auto"/>
        <w:left w:val="none" w:sz="0" w:space="0" w:color="auto"/>
        <w:bottom w:val="none" w:sz="0" w:space="0" w:color="auto"/>
        <w:right w:val="none" w:sz="0" w:space="0" w:color="auto"/>
      </w:divBdr>
    </w:div>
    <w:div w:id="636181092">
      <w:marLeft w:val="0"/>
      <w:marRight w:val="0"/>
      <w:marTop w:val="0"/>
      <w:marBottom w:val="0"/>
      <w:divBdr>
        <w:top w:val="none" w:sz="0" w:space="0" w:color="auto"/>
        <w:left w:val="none" w:sz="0" w:space="0" w:color="auto"/>
        <w:bottom w:val="none" w:sz="0" w:space="0" w:color="auto"/>
        <w:right w:val="none" w:sz="0" w:space="0" w:color="auto"/>
      </w:divBdr>
    </w:div>
    <w:div w:id="636181093">
      <w:marLeft w:val="0"/>
      <w:marRight w:val="0"/>
      <w:marTop w:val="0"/>
      <w:marBottom w:val="0"/>
      <w:divBdr>
        <w:top w:val="none" w:sz="0" w:space="0" w:color="auto"/>
        <w:left w:val="none" w:sz="0" w:space="0" w:color="auto"/>
        <w:bottom w:val="none" w:sz="0" w:space="0" w:color="auto"/>
        <w:right w:val="none" w:sz="0" w:space="0" w:color="auto"/>
      </w:divBdr>
    </w:div>
    <w:div w:id="636181094">
      <w:marLeft w:val="0"/>
      <w:marRight w:val="0"/>
      <w:marTop w:val="0"/>
      <w:marBottom w:val="0"/>
      <w:divBdr>
        <w:top w:val="none" w:sz="0" w:space="0" w:color="auto"/>
        <w:left w:val="none" w:sz="0" w:space="0" w:color="auto"/>
        <w:bottom w:val="none" w:sz="0" w:space="0" w:color="auto"/>
        <w:right w:val="none" w:sz="0" w:space="0" w:color="auto"/>
      </w:divBdr>
    </w:div>
    <w:div w:id="636181095">
      <w:marLeft w:val="0"/>
      <w:marRight w:val="0"/>
      <w:marTop w:val="0"/>
      <w:marBottom w:val="0"/>
      <w:divBdr>
        <w:top w:val="none" w:sz="0" w:space="0" w:color="auto"/>
        <w:left w:val="none" w:sz="0" w:space="0" w:color="auto"/>
        <w:bottom w:val="none" w:sz="0" w:space="0" w:color="auto"/>
        <w:right w:val="none" w:sz="0" w:space="0" w:color="auto"/>
      </w:divBdr>
    </w:div>
    <w:div w:id="636181096">
      <w:marLeft w:val="0"/>
      <w:marRight w:val="0"/>
      <w:marTop w:val="0"/>
      <w:marBottom w:val="0"/>
      <w:divBdr>
        <w:top w:val="none" w:sz="0" w:space="0" w:color="auto"/>
        <w:left w:val="none" w:sz="0" w:space="0" w:color="auto"/>
        <w:bottom w:val="none" w:sz="0" w:space="0" w:color="auto"/>
        <w:right w:val="none" w:sz="0" w:space="0" w:color="auto"/>
      </w:divBdr>
    </w:div>
    <w:div w:id="636181097">
      <w:marLeft w:val="0"/>
      <w:marRight w:val="0"/>
      <w:marTop w:val="0"/>
      <w:marBottom w:val="0"/>
      <w:divBdr>
        <w:top w:val="none" w:sz="0" w:space="0" w:color="auto"/>
        <w:left w:val="none" w:sz="0" w:space="0" w:color="auto"/>
        <w:bottom w:val="none" w:sz="0" w:space="0" w:color="auto"/>
        <w:right w:val="none" w:sz="0" w:space="0" w:color="auto"/>
      </w:divBdr>
    </w:div>
    <w:div w:id="636181098">
      <w:marLeft w:val="0"/>
      <w:marRight w:val="0"/>
      <w:marTop w:val="0"/>
      <w:marBottom w:val="0"/>
      <w:divBdr>
        <w:top w:val="none" w:sz="0" w:space="0" w:color="auto"/>
        <w:left w:val="none" w:sz="0" w:space="0" w:color="auto"/>
        <w:bottom w:val="none" w:sz="0" w:space="0" w:color="auto"/>
        <w:right w:val="none" w:sz="0" w:space="0" w:color="auto"/>
      </w:divBdr>
    </w:div>
    <w:div w:id="636181099">
      <w:marLeft w:val="0"/>
      <w:marRight w:val="0"/>
      <w:marTop w:val="0"/>
      <w:marBottom w:val="0"/>
      <w:divBdr>
        <w:top w:val="none" w:sz="0" w:space="0" w:color="auto"/>
        <w:left w:val="none" w:sz="0" w:space="0" w:color="auto"/>
        <w:bottom w:val="none" w:sz="0" w:space="0" w:color="auto"/>
        <w:right w:val="none" w:sz="0" w:space="0" w:color="auto"/>
      </w:divBdr>
    </w:div>
    <w:div w:id="636181100">
      <w:marLeft w:val="0"/>
      <w:marRight w:val="0"/>
      <w:marTop w:val="0"/>
      <w:marBottom w:val="0"/>
      <w:divBdr>
        <w:top w:val="none" w:sz="0" w:space="0" w:color="auto"/>
        <w:left w:val="none" w:sz="0" w:space="0" w:color="auto"/>
        <w:bottom w:val="none" w:sz="0" w:space="0" w:color="auto"/>
        <w:right w:val="none" w:sz="0" w:space="0" w:color="auto"/>
      </w:divBdr>
    </w:div>
    <w:div w:id="636181101">
      <w:marLeft w:val="0"/>
      <w:marRight w:val="0"/>
      <w:marTop w:val="0"/>
      <w:marBottom w:val="0"/>
      <w:divBdr>
        <w:top w:val="none" w:sz="0" w:space="0" w:color="auto"/>
        <w:left w:val="none" w:sz="0" w:space="0" w:color="auto"/>
        <w:bottom w:val="none" w:sz="0" w:space="0" w:color="auto"/>
        <w:right w:val="none" w:sz="0" w:space="0" w:color="auto"/>
      </w:divBdr>
    </w:div>
    <w:div w:id="636181102">
      <w:marLeft w:val="0"/>
      <w:marRight w:val="0"/>
      <w:marTop w:val="0"/>
      <w:marBottom w:val="0"/>
      <w:divBdr>
        <w:top w:val="none" w:sz="0" w:space="0" w:color="auto"/>
        <w:left w:val="none" w:sz="0" w:space="0" w:color="auto"/>
        <w:bottom w:val="none" w:sz="0" w:space="0" w:color="auto"/>
        <w:right w:val="none" w:sz="0" w:space="0" w:color="auto"/>
      </w:divBdr>
    </w:div>
    <w:div w:id="636181103">
      <w:marLeft w:val="0"/>
      <w:marRight w:val="0"/>
      <w:marTop w:val="0"/>
      <w:marBottom w:val="0"/>
      <w:divBdr>
        <w:top w:val="none" w:sz="0" w:space="0" w:color="auto"/>
        <w:left w:val="none" w:sz="0" w:space="0" w:color="auto"/>
        <w:bottom w:val="none" w:sz="0" w:space="0" w:color="auto"/>
        <w:right w:val="none" w:sz="0" w:space="0" w:color="auto"/>
      </w:divBdr>
    </w:div>
    <w:div w:id="636181104">
      <w:marLeft w:val="0"/>
      <w:marRight w:val="0"/>
      <w:marTop w:val="0"/>
      <w:marBottom w:val="0"/>
      <w:divBdr>
        <w:top w:val="none" w:sz="0" w:space="0" w:color="auto"/>
        <w:left w:val="none" w:sz="0" w:space="0" w:color="auto"/>
        <w:bottom w:val="none" w:sz="0" w:space="0" w:color="auto"/>
        <w:right w:val="none" w:sz="0" w:space="0" w:color="auto"/>
      </w:divBdr>
    </w:div>
    <w:div w:id="636181105">
      <w:marLeft w:val="0"/>
      <w:marRight w:val="0"/>
      <w:marTop w:val="0"/>
      <w:marBottom w:val="0"/>
      <w:divBdr>
        <w:top w:val="none" w:sz="0" w:space="0" w:color="auto"/>
        <w:left w:val="none" w:sz="0" w:space="0" w:color="auto"/>
        <w:bottom w:val="none" w:sz="0" w:space="0" w:color="auto"/>
        <w:right w:val="none" w:sz="0" w:space="0" w:color="auto"/>
      </w:divBdr>
    </w:div>
    <w:div w:id="636181106">
      <w:marLeft w:val="0"/>
      <w:marRight w:val="0"/>
      <w:marTop w:val="0"/>
      <w:marBottom w:val="0"/>
      <w:divBdr>
        <w:top w:val="none" w:sz="0" w:space="0" w:color="auto"/>
        <w:left w:val="none" w:sz="0" w:space="0" w:color="auto"/>
        <w:bottom w:val="none" w:sz="0" w:space="0" w:color="auto"/>
        <w:right w:val="none" w:sz="0" w:space="0" w:color="auto"/>
      </w:divBdr>
    </w:div>
    <w:div w:id="636181107">
      <w:marLeft w:val="0"/>
      <w:marRight w:val="0"/>
      <w:marTop w:val="0"/>
      <w:marBottom w:val="0"/>
      <w:divBdr>
        <w:top w:val="none" w:sz="0" w:space="0" w:color="auto"/>
        <w:left w:val="none" w:sz="0" w:space="0" w:color="auto"/>
        <w:bottom w:val="none" w:sz="0" w:space="0" w:color="auto"/>
        <w:right w:val="none" w:sz="0" w:space="0" w:color="auto"/>
      </w:divBdr>
    </w:div>
    <w:div w:id="636181108">
      <w:marLeft w:val="0"/>
      <w:marRight w:val="0"/>
      <w:marTop w:val="0"/>
      <w:marBottom w:val="0"/>
      <w:divBdr>
        <w:top w:val="none" w:sz="0" w:space="0" w:color="auto"/>
        <w:left w:val="none" w:sz="0" w:space="0" w:color="auto"/>
        <w:bottom w:val="none" w:sz="0" w:space="0" w:color="auto"/>
        <w:right w:val="none" w:sz="0" w:space="0" w:color="auto"/>
      </w:divBdr>
    </w:div>
    <w:div w:id="636181109">
      <w:marLeft w:val="0"/>
      <w:marRight w:val="0"/>
      <w:marTop w:val="0"/>
      <w:marBottom w:val="0"/>
      <w:divBdr>
        <w:top w:val="none" w:sz="0" w:space="0" w:color="auto"/>
        <w:left w:val="none" w:sz="0" w:space="0" w:color="auto"/>
        <w:bottom w:val="none" w:sz="0" w:space="0" w:color="auto"/>
        <w:right w:val="none" w:sz="0" w:space="0" w:color="auto"/>
      </w:divBdr>
    </w:div>
    <w:div w:id="636181110">
      <w:marLeft w:val="0"/>
      <w:marRight w:val="0"/>
      <w:marTop w:val="0"/>
      <w:marBottom w:val="0"/>
      <w:divBdr>
        <w:top w:val="none" w:sz="0" w:space="0" w:color="auto"/>
        <w:left w:val="none" w:sz="0" w:space="0" w:color="auto"/>
        <w:bottom w:val="none" w:sz="0" w:space="0" w:color="auto"/>
        <w:right w:val="none" w:sz="0" w:space="0" w:color="auto"/>
      </w:divBdr>
    </w:div>
    <w:div w:id="636181111">
      <w:marLeft w:val="0"/>
      <w:marRight w:val="0"/>
      <w:marTop w:val="0"/>
      <w:marBottom w:val="0"/>
      <w:divBdr>
        <w:top w:val="none" w:sz="0" w:space="0" w:color="auto"/>
        <w:left w:val="none" w:sz="0" w:space="0" w:color="auto"/>
        <w:bottom w:val="none" w:sz="0" w:space="0" w:color="auto"/>
        <w:right w:val="none" w:sz="0" w:space="0" w:color="auto"/>
      </w:divBdr>
    </w:div>
    <w:div w:id="636181112">
      <w:marLeft w:val="0"/>
      <w:marRight w:val="0"/>
      <w:marTop w:val="0"/>
      <w:marBottom w:val="0"/>
      <w:divBdr>
        <w:top w:val="none" w:sz="0" w:space="0" w:color="auto"/>
        <w:left w:val="none" w:sz="0" w:space="0" w:color="auto"/>
        <w:bottom w:val="none" w:sz="0" w:space="0" w:color="auto"/>
        <w:right w:val="none" w:sz="0" w:space="0" w:color="auto"/>
      </w:divBdr>
    </w:div>
    <w:div w:id="636181113">
      <w:marLeft w:val="0"/>
      <w:marRight w:val="0"/>
      <w:marTop w:val="0"/>
      <w:marBottom w:val="0"/>
      <w:divBdr>
        <w:top w:val="none" w:sz="0" w:space="0" w:color="auto"/>
        <w:left w:val="none" w:sz="0" w:space="0" w:color="auto"/>
        <w:bottom w:val="none" w:sz="0" w:space="0" w:color="auto"/>
        <w:right w:val="none" w:sz="0" w:space="0" w:color="auto"/>
      </w:divBdr>
    </w:div>
    <w:div w:id="636181114">
      <w:marLeft w:val="0"/>
      <w:marRight w:val="0"/>
      <w:marTop w:val="0"/>
      <w:marBottom w:val="0"/>
      <w:divBdr>
        <w:top w:val="none" w:sz="0" w:space="0" w:color="auto"/>
        <w:left w:val="none" w:sz="0" w:space="0" w:color="auto"/>
        <w:bottom w:val="none" w:sz="0" w:space="0" w:color="auto"/>
        <w:right w:val="none" w:sz="0" w:space="0" w:color="auto"/>
      </w:divBdr>
    </w:div>
    <w:div w:id="636181115">
      <w:marLeft w:val="0"/>
      <w:marRight w:val="0"/>
      <w:marTop w:val="0"/>
      <w:marBottom w:val="0"/>
      <w:divBdr>
        <w:top w:val="none" w:sz="0" w:space="0" w:color="auto"/>
        <w:left w:val="none" w:sz="0" w:space="0" w:color="auto"/>
        <w:bottom w:val="none" w:sz="0" w:space="0" w:color="auto"/>
        <w:right w:val="none" w:sz="0" w:space="0" w:color="auto"/>
      </w:divBdr>
    </w:div>
    <w:div w:id="636181116">
      <w:marLeft w:val="0"/>
      <w:marRight w:val="0"/>
      <w:marTop w:val="0"/>
      <w:marBottom w:val="0"/>
      <w:divBdr>
        <w:top w:val="none" w:sz="0" w:space="0" w:color="auto"/>
        <w:left w:val="none" w:sz="0" w:space="0" w:color="auto"/>
        <w:bottom w:val="none" w:sz="0" w:space="0" w:color="auto"/>
        <w:right w:val="none" w:sz="0" w:space="0" w:color="auto"/>
      </w:divBdr>
    </w:div>
    <w:div w:id="636181117">
      <w:marLeft w:val="0"/>
      <w:marRight w:val="0"/>
      <w:marTop w:val="0"/>
      <w:marBottom w:val="0"/>
      <w:divBdr>
        <w:top w:val="none" w:sz="0" w:space="0" w:color="auto"/>
        <w:left w:val="none" w:sz="0" w:space="0" w:color="auto"/>
        <w:bottom w:val="none" w:sz="0" w:space="0" w:color="auto"/>
        <w:right w:val="none" w:sz="0" w:space="0" w:color="auto"/>
      </w:divBdr>
    </w:div>
    <w:div w:id="636181118">
      <w:marLeft w:val="0"/>
      <w:marRight w:val="0"/>
      <w:marTop w:val="0"/>
      <w:marBottom w:val="0"/>
      <w:divBdr>
        <w:top w:val="none" w:sz="0" w:space="0" w:color="auto"/>
        <w:left w:val="none" w:sz="0" w:space="0" w:color="auto"/>
        <w:bottom w:val="none" w:sz="0" w:space="0" w:color="auto"/>
        <w:right w:val="none" w:sz="0" w:space="0" w:color="auto"/>
      </w:divBdr>
    </w:div>
    <w:div w:id="636181119">
      <w:marLeft w:val="0"/>
      <w:marRight w:val="0"/>
      <w:marTop w:val="0"/>
      <w:marBottom w:val="0"/>
      <w:divBdr>
        <w:top w:val="none" w:sz="0" w:space="0" w:color="auto"/>
        <w:left w:val="none" w:sz="0" w:space="0" w:color="auto"/>
        <w:bottom w:val="none" w:sz="0" w:space="0" w:color="auto"/>
        <w:right w:val="none" w:sz="0" w:space="0" w:color="auto"/>
      </w:divBdr>
    </w:div>
    <w:div w:id="636181120">
      <w:marLeft w:val="0"/>
      <w:marRight w:val="0"/>
      <w:marTop w:val="0"/>
      <w:marBottom w:val="0"/>
      <w:divBdr>
        <w:top w:val="none" w:sz="0" w:space="0" w:color="auto"/>
        <w:left w:val="none" w:sz="0" w:space="0" w:color="auto"/>
        <w:bottom w:val="none" w:sz="0" w:space="0" w:color="auto"/>
        <w:right w:val="none" w:sz="0" w:space="0" w:color="auto"/>
      </w:divBdr>
    </w:div>
    <w:div w:id="636181121">
      <w:marLeft w:val="0"/>
      <w:marRight w:val="0"/>
      <w:marTop w:val="0"/>
      <w:marBottom w:val="0"/>
      <w:divBdr>
        <w:top w:val="none" w:sz="0" w:space="0" w:color="auto"/>
        <w:left w:val="none" w:sz="0" w:space="0" w:color="auto"/>
        <w:bottom w:val="none" w:sz="0" w:space="0" w:color="auto"/>
        <w:right w:val="none" w:sz="0" w:space="0" w:color="auto"/>
      </w:divBdr>
    </w:div>
    <w:div w:id="636181122">
      <w:marLeft w:val="0"/>
      <w:marRight w:val="0"/>
      <w:marTop w:val="0"/>
      <w:marBottom w:val="0"/>
      <w:divBdr>
        <w:top w:val="none" w:sz="0" w:space="0" w:color="auto"/>
        <w:left w:val="none" w:sz="0" w:space="0" w:color="auto"/>
        <w:bottom w:val="none" w:sz="0" w:space="0" w:color="auto"/>
        <w:right w:val="none" w:sz="0" w:space="0" w:color="auto"/>
      </w:divBdr>
    </w:div>
    <w:div w:id="636181123">
      <w:marLeft w:val="0"/>
      <w:marRight w:val="0"/>
      <w:marTop w:val="0"/>
      <w:marBottom w:val="0"/>
      <w:divBdr>
        <w:top w:val="none" w:sz="0" w:space="0" w:color="auto"/>
        <w:left w:val="none" w:sz="0" w:space="0" w:color="auto"/>
        <w:bottom w:val="none" w:sz="0" w:space="0" w:color="auto"/>
        <w:right w:val="none" w:sz="0" w:space="0" w:color="auto"/>
      </w:divBdr>
    </w:div>
    <w:div w:id="636181124">
      <w:marLeft w:val="0"/>
      <w:marRight w:val="0"/>
      <w:marTop w:val="0"/>
      <w:marBottom w:val="0"/>
      <w:divBdr>
        <w:top w:val="none" w:sz="0" w:space="0" w:color="auto"/>
        <w:left w:val="none" w:sz="0" w:space="0" w:color="auto"/>
        <w:bottom w:val="none" w:sz="0" w:space="0" w:color="auto"/>
        <w:right w:val="none" w:sz="0" w:space="0" w:color="auto"/>
      </w:divBdr>
    </w:div>
    <w:div w:id="636181125">
      <w:marLeft w:val="0"/>
      <w:marRight w:val="0"/>
      <w:marTop w:val="0"/>
      <w:marBottom w:val="0"/>
      <w:divBdr>
        <w:top w:val="none" w:sz="0" w:space="0" w:color="auto"/>
        <w:left w:val="none" w:sz="0" w:space="0" w:color="auto"/>
        <w:bottom w:val="none" w:sz="0" w:space="0" w:color="auto"/>
        <w:right w:val="none" w:sz="0" w:space="0" w:color="auto"/>
      </w:divBdr>
    </w:div>
    <w:div w:id="636181126">
      <w:marLeft w:val="0"/>
      <w:marRight w:val="0"/>
      <w:marTop w:val="0"/>
      <w:marBottom w:val="0"/>
      <w:divBdr>
        <w:top w:val="none" w:sz="0" w:space="0" w:color="auto"/>
        <w:left w:val="none" w:sz="0" w:space="0" w:color="auto"/>
        <w:bottom w:val="none" w:sz="0" w:space="0" w:color="auto"/>
        <w:right w:val="none" w:sz="0" w:space="0" w:color="auto"/>
      </w:divBdr>
    </w:div>
    <w:div w:id="636181127">
      <w:marLeft w:val="0"/>
      <w:marRight w:val="0"/>
      <w:marTop w:val="0"/>
      <w:marBottom w:val="0"/>
      <w:divBdr>
        <w:top w:val="none" w:sz="0" w:space="0" w:color="auto"/>
        <w:left w:val="none" w:sz="0" w:space="0" w:color="auto"/>
        <w:bottom w:val="none" w:sz="0" w:space="0" w:color="auto"/>
        <w:right w:val="none" w:sz="0" w:space="0" w:color="auto"/>
      </w:divBdr>
    </w:div>
    <w:div w:id="636181128">
      <w:marLeft w:val="0"/>
      <w:marRight w:val="0"/>
      <w:marTop w:val="0"/>
      <w:marBottom w:val="0"/>
      <w:divBdr>
        <w:top w:val="none" w:sz="0" w:space="0" w:color="auto"/>
        <w:left w:val="none" w:sz="0" w:space="0" w:color="auto"/>
        <w:bottom w:val="none" w:sz="0" w:space="0" w:color="auto"/>
        <w:right w:val="none" w:sz="0" w:space="0" w:color="auto"/>
      </w:divBdr>
    </w:div>
    <w:div w:id="636181129">
      <w:marLeft w:val="0"/>
      <w:marRight w:val="0"/>
      <w:marTop w:val="0"/>
      <w:marBottom w:val="0"/>
      <w:divBdr>
        <w:top w:val="none" w:sz="0" w:space="0" w:color="auto"/>
        <w:left w:val="none" w:sz="0" w:space="0" w:color="auto"/>
        <w:bottom w:val="none" w:sz="0" w:space="0" w:color="auto"/>
        <w:right w:val="none" w:sz="0" w:space="0" w:color="auto"/>
      </w:divBdr>
    </w:div>
    <w:div w:id="636181130">
      <w:marLeft w:val="0"/>
      <w:marRight w:val="0"/>
      <w:marTop w:val="0"/>
      <w:marBottom w:val="0"/>
      <w:divBdr>
        <w:top w:val="none" w:sz="0" w:space="0" w:color="auto"/>
        <w:left w:val="none" w:sz="0" w:space="0" w:color="auto"/>
        <w:bottom w:val="none" w:sz="0" w:space="0" w:color="auto"/>
        <w:right w:val="none" w:sz="0" w:space="0" w:color="auto"/>
      </w:divBdr>
    </w:div>
    <w:div w:id="636181131">
      <w:marLeft w:val="0"/>
      <w:marRight w:val="0"/>
      <w:marTop w:val="0"/>
      <w:marBottom w:val="0"/>
      <w:divBdr>
        <w:top w:val="none" w:sz="0" w:space="0" w:color="auto"/>
        <w:left w:val="none" w:sz="0" w:space="0" w:color="auto"/>
        <w:bottom w:val="none" w:sz="0" w:space="0" w:color="auto"/>
        <w:right w:val="none" w:sz="0" w:space="0" w:color="auto"/>
      </w:divBdr>
    </w:div>
    <w:div w:id="636181132">
      <w:marLeft w:val="0"/>
      <w:marRight w:val="0"/>
      <w:marTop w:val="0"/>
      <w:marBottom w:val="0"/>
      <w:divBdr>
        <w:top w:val="none" w:sz="0" w:space="0" w:color="auto"/>
        <w:left w:val="none" w:sz="0" w:space="0" w:color="auto"/>
        <w:bottom w:val="none" w:sz="0" w:space="0" w:color="auto"/>
        <w:right w:val="none" w:sz="0" w:space="0" w:color="auto"/>
      </w:divBdr>
    </w:div>
    <w:div w:id="636181133">
      <w:marLeft w:val="0"/>
      <w:marRight w:val="0"/>
      <w:marTop w:val="0"/>
      <w:marBottom w:val="0"/>
      <w:divBdr>
        <w:top w:val="none" w:sz="0" w:space="0" w:color="auto"/>
        <w:left w:val="none" w:sz="0" w:space="0" w:color="auto"/>
        <w:bottom w:val="none" w:sz="0" w:space="0" w:color="auto"/>
        <w:right w:val="none" w:sz="0" w:space="0" w:color="auto"/>
      </w:divBdr>
    </w:div>
    <w:div w:id="636181134">
      <w:marLeft w:val="0"/>
      <w:marRight w:val="0"/>
      <w:marTop w:val="0"/>
      <w:marBottom w:val="0"/>
      <w:divBdr>
        <w:top w:val="none" w:sz="0" w:space="0" w:color="auto"/>
        <w:left w:val="none" w:sz="0" w:space="0" w:color="auto"/>
        <w:bottom w:val="none" w:sz="0" w:space="0" w:color="auto"/>
        <w:right w:val="none" w:sz="0" w:space="0" w:color="auto"/>
      </w:divBdr>
    </w:div>
    <w:div w:id="636181135">
      <w:marLeft w:val="0"/>
      <w:marRight w:val="0"/>
      <w:marTop w:val="0"/>
      <w:marBottom w:val="0"/>
      <w:divBdr>
        <w:top w:val="none" w:sz="0" w:space="0" w:color="auto"/>
        <w:left w:val="none" w:sz="0" w:space="0" w:color="auto"/>
        <w:bottom w:val="none" w:sz="0" w:space="0" w:color="auto"/>
        <w:right w:val="none" w:sz="0" w:space="0" w:color="auto"/>
      </w:divBdr>
    </w:div>
    <w:div w:id="636181136">
      <w:marLeft w:val="0"/>
      <w:marRight w:val="0"/>
      <w:marTop w:val="0"/>
      <w:marBottom w:val="0"/>
      <w:divBdr>
        <w:top w:val="none" w:sz="0" w:space="0" w:color="auto"/>
        <w:left w:val="none" w:sz="0" w:space="0" w:color="auto"/>
        <w:bottom w:val="none" w:sz="0" w:space="0" w:color="auto"/>
        <w:right w:val="none" w:sz="0" w:space="0" w:color="auto"/>
      </w:divBdr>
    </w:div>
    <w:div w:id="636181137">
      <w:marLeft w:val="0"/>
      <w:marRight w:val="0"/>
      <w:marTop w:val="0"/>
      <w:marBottom w:val="0"/>
      <w:divBdr>
        <w:top w:val="none" w:sz="0" w:space="0" w:color="auto"/>
        <w:left w:val="none" w:sz="0" w:space="0" w:color="auto"/>
        <w:bottom w:val="none" w:sz="0" w:space="0" w:color="auto"/>
        <w:right w:val="none" w:sz="0" w:space="0" w:color="auto"/>
      </w:divBdr>
    </w:div>
    <w:div w:id="636181138">
      <w:marLeft w:val="0"/>
      <w:marRight w:val="0"/>
      <w:marTop w:val="0"/>
      <w:marBottom w:val="0"/>
      <w:divBdr>
        <w:top w:val="none" w:sz="0" w:space="0" w:color="auto"/>
        <w:left w:val="none" w:sz="0" w:space="0" w:color="auto"/>
        <w:bottom w:val="none" w:sz="0" w:space="0" w:color="auto"/>
        <w:right w:val="none" w:sz="0" w:space="0" w:color="auto"/>
      </w:divBdr>
    </w:div>
    <w:div w:id="636181139">
      <w:marLeft w:val="0"/>
      <w:marRight w:val="0"/>
      <w:marTop w:val="0"/>
      <w:marBottom w:val="0"/>
      <w:divBdr>
        <w:top w:val="none" w:sz="0" w:space="0" w:color="auto"/>
        <w:left w:val="none" w:sz="0" w:space="0" w:color="auto"/>
        <w:bottom w:val="none" w:sz="0" w:space="0" w:color="auto"/>
        <w:right w:val="none" w:sz="0" w:space="0" w:color="auto"/>
      </w:divBdr>
    </w:div>
    <w:div w:id="636181140">
      <w:marLeft w:val="0"/>
      <w:marRight w:val="0"/>
      <w:marTop w:val="0"/>
      <w:marBottom w:val="0"/>
      <w:divBdr>
        <w:top w:val="none" w:sz="0" w:space="0" w:color="auto"/>
        <w:left w:val="none" w:sz="0" w:space="0" w:color="auto"/>
        <w:bottom w:val="none" w:sz="0" w:space="0" w:color="auto"/>
        <w:right w:val="none" w:sz="0" w:space="0" w:color="auto"/>
      </w:divBdr>
    </w:div>
    <w:div w:id="636181141">
      <w:marLeft w:val="0"/>
      <w:marRight w:val="0"/>
      <w:marTop w:val="0"/>
      <w:marBottom w:val="0"/>
      <w:divBdr>
        <w:top w:val="none" w:sz="0" w:space="0" w:color="auto"/>
        <w:left w:val="none" w:sz="0" w:space="0" w:color="auto"/>
        <w:bottom w:val="none" w:sz="0" w:space="0" w:color="auto"/>
        <w:right w:val="none" w:sz="0" w:space="0" w:color="auto"/>
      </w:divBdr>
    </w:div>
    <w:div w:id="636181142">
      <w:marLeft w:val="0"/>
      <w:marRight w:val="0"/>
      <w:marTop w:val="0"/>
      <w:marBottom w:val="0"/>
      <w:divBdr>
        <w:top w:val="none" w:sz="0" w:space="0" w:color="auto"/>
        <w:left w:val="none" w:sz="0" w:space="0" w:color="auto"/>
        <w:bottom w:val="none" w:sz="0" w:space="0" w:color="auto"/>
        <w:right w:val="none" w:sz="0" w:space="0" w:color="auto"/>
      </w:divBdr>
    </w:div>
    <w:div w:id="636181143">
      <w:marLeft w:val="0"/>
      <w:marRight w:val="0"/>
      <w:marTop w:val="0"/>
      <w:marBottom w:val="0"/>
      <w:divBdr>
        <w:top w:val="none" w:sz="0" w:space="0" w:color="auto"/>
        <w:left w:val="none" w:sz="0" w:space="0" w:color="auto"/>
        <w:bottom w:val="none" w:sz="0" w:space="0" w:color="auto"/>
        <w:right w:val="none" w:sz="0" w:space="0" w:color="auto"/>
      </w:divBdr>
    </w:div>
    <w:div w:id="636181144">
      <w:marLeft w:val="0"/>
      <w:marRight w:val="0"/>
      <w:marTop w:val="0"/>
      <w:marBottom w:val="0"/>
      <w:divBdr>
        <w:top w:val="none" w:sz="0" w:space="0" w:color="auto"/>
        <w:left w:val="none" w:sz="0" w:space="0" w:color="auto"/>
        <w:bottom w:val="none" w:sz="0" w:space="0" w:color="auto"/>
        <w:right w:val="none" w:sz="0" w:space="0" w:color="auto"/>
      </w:divBdr>
    </w:div>
    <w:div w:id="636181145">
      <w:marLeft w:val="0"/>
      <w:marRight w:val="0"/>
      <w:marTop w:val="0"/>
      <w:marBottom w:val="0"/>
      <w:divBdr>
        <w:top w:val="none" w:sz="0" w:space="0" w:color="auto"/>
        <w:left w:val="none" w:sz="0" w:space="0" w:color="auto"/>
        <w:bottom w:val="none" w:sz="0" w:space="0" w:color="auto"/>
        <w:right w:val="none" w:sz="0" w:space="0" w:color="auto"/>
      </w:divBdr>
    </w:div>
    <w:div w:id="636181146">
      <w:marLeft w:val="0"/>
      <w:marRight w:val="0"/>
      <w:marTop w:val="0"/>
      <w:marBottom w:val="0"/>
      <w:divBdr>
        <w:top w:val="none" w:sz="0" w:space="0" w:color="auto"/>
        <w:left w:val="none" w:sz="0" w:space="0" w:color="auto"/>
        <w:bottom w:val="none" w:sz="0" w:space="0" w:color="auto"/>
        <w:right w:val="none" w:sz="0" w:space="0" w:color="auto"/>
      </w:divBdr>
    </w:div>
    <w:div w:id="636181147">
      <w:marLeft w:val="0"/>
      <w:marRight w:val="0"/>
      <w:marTop w:val="0"/>
      <w:marBottom w:val="0"/>
      <w:divBdr>
        <w:top w:val="none" w:sz="0" w:space="0" w:color="auto"/>
        <w:left w:val="none" w:sz="0" w:space="0" w:color="auto"/>
        <w:bottom w:val="none" w:sz="0" w:space="0" w:color="auto"/>
        <w:right w:val="none" w:sz="0" w:space="0" w:color="auto"/>
      </w:divBdr>
    </w:div>
    <w:div w:id="636181148">
      <w:marLeft w:val="0"/>
      <w:marRight w:val="0"/>
      <w:marTop w:val="0"/>
      <w:marBottom w:val="0"/>
      <w:divBdr>
        <w:top w:val="none" w:sz="0" w:space="0" w:color="auto"/>
        <w:left w:val="none" w:sz="0" w:space="0" w:color="auto"/>
        <w:bottom w:val="none" w:sz="0" w:space="0" w:color="auto"/>
        <w:right w:val="none" w:sz="0" w:space="0" w:color="auto"/>
      </w:divBdr>
    </w:div>
    <w:div w:id="636181149">
      <w:marLeft w:val="0"/>
      <w:marRight w:val="0"/>
      <w:marTop w:val="0"/>
      <w:marBottom w:val="0"/>
      <w:divBdr>
        <w:top w:val="none" w:sz="0" w:space="0" w:color="auto"/>
        <w:left w:val="none" w:sz="0" w:space="0" w:color="auto"/>
        <w:bottom w:val="none" w:sz="0" w:space="0" w:color="auto"/>
        <w:right w:val="none" w:sz="0" w:space="0" w:color="auto"/>
      </w:divBdr>
    </w:div>
    <w:div w:id="636181150">
      <w:marLeft w:val="0"/>
      <w:marRight w:val="0"/>
      <w:marTop w:val="0"/>
      <w:marBottom w:val="0"/>
      <w:divBdr>
        <w:top w:val="none" w:sz="0" w:space="0" w:color="auto"/>
        <w:left w:val="none" w:sz="0" w:space="0" w:color="auto"/>
        <w:bottom w:val="none" w:sz="0" w:space="0" w:color="auto"/>
        <w:right w:val="none" w:sz="0" w:space="0" w:color="auto"/>
      </w:divBdr>
    </w:div>
    <w:div w:id="636181151">
      <w:marLeft w:val="0"/>
      <w:marRight w:val="0"/>
      <w:marTop w:val="0"/>
      <w:marBottom w:val="0"/>
      <w:divBdr>
        <w:top w:val="none" w:sz="0" w:space="0" w:color="auto"/>
        <w:left w:val="none" w:sz="0" w:space="0" w:color="auto"/>
        <w:bottom w:val="none" w:sz="0" w:space="0" w:color="auto"/>
        <w:right w:val="none" w:sz="0" w:space="0" w:color="auto"/>
      </w:divBdr>
    </w:div>
    <w:div w:id="636181152">
      <w:marLeft w:val="0"/>
      <w:marRight w:val="0"/>
      <w:marTop w:val="0"/>
      <w:marBottom w:val="0"/>
      <w:divBdr>
        <w:top w:val="none" w:sz="0" w:space="0" w:color="auto"/>
        <w:left w:val="none" w:sz="0" w:space="0" w:color="auto"/>
        <w:bottom w:val="none" w:sz="0" w:space="0" w:color="auto"/>
        <w:right w:val="none" w:sz="0" w:space="0" w:color="auto"/>
      </w:divBdr>
    </w:div>
    <w:div w:id="636181153">
      <w:marLeft w:val="0"/>
      <w:marRight w:val="0"/>
      <w:marTop w:val="0"/>
      <w:marBottom w:val="0"/>
      <w:divBdr>
        <w:top w:val="none" w:sz="0" w:space="0" w:color="auto"/>
        <w:left w:val="none" w:sz="0" w:space="0" w:color="auto"/>
        <w:bottom w:val="none" w:sz="0" w:space="0" w:color="auto"/>
        <w:right w:val="none" w:sz="0" w:space="0" w:color="auto"/>
      </w:divBdr>
    </w:div>
    <w:div w:id="636181154">
      <w:marLeft w:val="0"/>
      <w:marRight w:val="0"/>
      <w:marTop w:val="0"/>
      <w:marBottom w:val="0"/>
      <w:divBdr>
        <w:top w:val="none" w:sz="0" w:space="0" w:color="auto"/>
        <w:left w:val="none" w:sz="0" w:space="0" w:color="auto"/>
        <w:bottom w:val="none" w:sz="0" w:space="0" w:color="auto"/>
        <w:right w:val="none" w:sz="0" w:space="0" w:color="auto"/>
      </w:divBdr>
    </w:div>
    <w:div w:id="636181155">
      <w:marLeft w:val="0"/>
      <w:marRight w:val="0"/>
      <w:marTop w:val="0"/>
      <w:marBottom w:val="0"/>
      <w:divBdr>
        <w:top w:val="none" w:sz="0" w:space="0" w:color="auto"/>
        <w:left w:val="none" w:sz="0" w:space="0" w:color="auto"/>
        <w:bottom w:val="none" w:sz="0" w:space="0" w:color="auto"/>
        <w:right w:val="none" w:sz="0" w:space="0" w:color="auto"/>
      </w:divBdr>
    </w:div>
    <w:div w:id="636181156">
      <w:marLeft w:val="0"/>
      <w:marRight w:val="0"/>
      <w:marTop w:val="0"/>
      <w:marBottom w:val="0"/>
      <w:divBdr>
        <w:top w:val="none" w:sz="0" w:space="0" w:color="auto"/>
        <w:left w:val="none" w:sz="0" w:space="0" w:color="auto"/>
        <w:bottom w:val="none" w:sz="0" w:space="0" w:color="auto"/>
        <w:right w:val="none" w:sz="0" w:space="0" w:color="auto"/>
      </w:divBdr>
    </w:div>
    <w:div w:id="636181157">
      <w:marLeft w:val="0"/>
      <w:marRight w:val="0"/>
      <w:marTop w:val="0"/>
      <w:marBottom w:val="0"/>
      <w:divBdr>
        <w:top w:val="none" w:sz="0" w:space="0" w:color="auto"/>
        <w:left w:val="none" w:sz="0" w:space="0" w:color="auto"/>
        <w:bottom w:val="none" w:sz="0" w:space="0" w:color="auto"/>
        <w:right w:val="none" w:sz="0" w:space="0" w:color="auto"/>
      </w:divBdr>
    </w:div>
    <w:div w:id="636181158">
      <w:marLeft w:val="0"/>
      <w:marRight w:val="0"/>
      <w:marTop w:val="0"/>
      <w:marBottom w:val="0"/>
      <w:divBdr>
        <w:top w:val="none" w:sz="0" w:space="0" w:color="auto"/>
        <w:left w:val="none" w:sz="0" w:space="0" w:color="auto"/>
        <w:bottom w:val="none" w:sz="0" w:space="0" w:color="auto"/>
        <w:right w:val="none" w:sz="0" w:space="0" w:color="auto"/>
      </w:divBdr>
    </w:div>
    <w:div w:id="636181159">
      <w:marLeft w:val="0"/>
      <w:marRight w:val="0"/>
      <w:marTop w:val="0"/>
      <w:marBottom w:val="0"/>
      <w:divBdr>
        <w:top w:val="none" w:sz="0" w:space="0" w:color="auto"/>
        <w:left w:val="none" w:sz="0" w:space="0" w:color="auto"/>
        <w:bottom w:val="none" w:sz="0" w:space="0" w:color="auto"/>
        <w:right w:val="none" w:sz="0" w:space="0" w:color="auto"/>
      </w:divBdr>
    </w:div>
    <w:div w:id="636181160">
      <w:marLeft w:val="0"/>
      <w:marRight w:val="0"/>
      <w:marTop w:val="0"/>
      <w:marBottom w:val="0"/>
      <w:divBdr>
        <w:top w:val="none" w:sz="0" w:space="0" w:color="auto"/>
        <w:left w:val="none" w:sz="0" w:space="0" w:color="auto"/>
        <w:bottom w:val="none" w:sz="0" w:space="0" w:color="auto"/>
        <w:right w:val="none" w:sz="0" w:space="0" w:color="auto"/>
      </w:divBdr>
    </w:div>
    <w:div w:id="636181161">
      <w:marLeft w:val="0"/>
      <w:marRight w:val="0"/>
      <w:marTop w:val="0"/>
      <w:marBottom w:val="0"/>
      <w:divBdr>
        <w:top w:val="none" w:sz="0" w:space="0" w:color="auto"/>
        <w:left w:val="none" w:sz="0" w:space="0" w:color="auto"/>
        <w:bottom w:val="none" w:sz="0" w:space="0" w:color="auto"/>
        <w:right w:val="none" w:sz="0" w:space="0" w:color="auto"/>
      </w:divBdr>
    </w:div>
    <w:div w:id="636181162">
      <w:marLeft w:val="0"/>
      <w:marRight w:val="0"/>
      <w:marTop w:val="0"/>
      <w:marBottom w:val="0"/>
      <w:divBdr>
        <w:top w:val="none" w:sz="0" w:space="0" w:color="auto"/>
        <w:left w:val="none" w:sz="0" w:space="0" w:color="auto"/>
        <w:bottom w:val="none" w:sz="0" w:space="0" w:color="auto"/>
        <w:right w:val="none" w:sz="0" w:space="0" w:color="auto"/>
      </w:divBdr>
    </w:div>
    <w:div w:id="636181163">
      <w:marLeft w:val="0"/>
      <w:marRight w:val="0"/>
      <w:marTop w:val="0"/>
      <w:marBottom w:val="0"/>
      <w:divBdr>
        <w:top w:val="none" w:sz="0" w:space="0" w:color="auto"/>
        <w:left w:val="none" w:sz="0" w:space="0" w:color="auto"/>
        <w:bottom w:val="none" w:sz="0" w:space="0" w:color="auto"/>
        <w:right w:val="none" w:sz="0" w:space="0" w:color="auto"/>
      </w:divBdr>
    </w:div>
    <w:div w:id="636181164">
      <w:marLeft w:val="0"/>
      <w:marRight w:val="0"/>
      <w:marTop w:val="0"/>
      <w:marBottom w:val="0"/>
      <w:divBdr>
        <w:top w:val="none" w:sz="0" w:space="0" w:color="auto"/>
        <w:left w:val="none" w:sz="0" w:space="0" w:color="auto"/>
        <w:bottom w:val="none" w:sz="0" w:space="0" w:color="auto"/>
        <w:right w:val="none" w:sz="0" w:space="0" w:color="auto"/>
      </w:divBdr>
    </w:div>
    <w:div w:id="636181165">
      <w:marLeft w:val="0"/>
      <w:marRight w:val="0"/>
      <w:marTop w:val="0"/>
      <w:marBottom w:val="0"/>
      <w:divBdr>
        <w:top w:val="none" w:sz="0" w:space="0" w:color="auto"/>
        <w:left w:val="none" w:sz="0" w:space="0" w:color="auto"/>
        <w:bottom w:val="none" w:sz="0" w:space="0" w:color="auto"/>
        <w:right w:val="none" w:sz="0" w:space="0" w:color="auto"/>
      </w:divBdr>
    </w:div>
    <w:div w:id="636181166">
      <w:marLeft w:val="0"/>
      <w:marRight w:val="0"/>
      <w:marTop w:val="0"/>
      <w:marBottom w:val="0"/>
      <w:divBdr>
        <w:top w:val="none" w:sz="0" w:space="0" w:color="auto"/>
        <w:left w:val="none" w:sz="0" w:space="0" w:color="auto"/>
        <w:bottom w:val="none" w:sz="0" w:space="0" w:color="auto"/>
        <w:right w:val="none" w:sz="0" w:space="0" w:color="auto"/>
      </w:divBdr>
    </w:div>
    <w:div w:id="636181167">
      <w:marLeft w:val="0"/>
      <w:marRight w:val="0"/>
      <w:marTop w:val="0"/>
      <w:marBottom w:val="0"/>
      <w:divBdr>
        <w:top w:val="none" w:sz="0" w:space="0" w:color="auto"/>
        <w:left w:val="none" w:sz="0" w:space="0" w:color="auto"/>
        <w:bottom w:val="none" w:sz="0" w:space="0" w:color="auto"/>
        <w:right w:val="none" w:sz="0" w:space="0" w:color="auto"/>
      </w:divBdr>
    </w:div>
    <w:div w:id="636181168">
      <w:marLeft w:val="0"/>
      <w:marRight w:val="0"/>
      <w:marTop w:val="0"/>
      <w:marBottom w:val="0"/>
      <w:divBdr>
        <w:top w:val="none" w:sz="0" w:space="0" w:color="auto"/>
        <w:left w:val="none" w:sz="0" w:space="0" w:color="auto"/>
        <w:bottom w:val="none" w:sz="0" w:space="0" w:color="auto"/>
        <w:right w:val="none" w:sz="0" w:space="0" w:color="auto"/>
      </w:divBdr>
    </w:div>
    <w:div w:id="636181169">
      <w:marLeft w:val="0"/>
      <w:marRight w:val="0"/>
      <w:marTop w:val="0"/>
      <w:marBottom w:val="0"/>
      <w:divBdr>
        <w:top w:val="none" w:sz="0" w:space="0" w:color="auto"/>
        <w:left w:val="none" w:sz="0" w:space="0" w:color="auto"/>
        <w:bottom w:val="none" w:sz="0" w:space="0" w:color="auto"/>
        <w:right w:val="none" w:sz="0" w:space="0" w:color="auto"/>
      </w:divBdr>
    </w:div>
    <w:div w:id="636181170">
      <w:marLeft w:val="0"/>
      <w:marRight w:val="0"/>
      <w:marTop w:val="0"/>
      <w:marBottom w:val="0"/>
      <w:divBdr>
        <w:top w:val="none" w:sz="0" w:space="0" w:color="auto"/>
        <w:left w:val="none" w:sz="0" w:space="0" w:color="auto"/>
        <w:bottom w:val="none" w:sz="0" w:space="0" w:color="auto"/>
        <w:right w:val="none" w:sz="0" w:space="0" w:color="auto"/>
      </w:divBdr>
    </w:div>
    <w:div w:id="636181171">
      <w:marLeft w:val="0"/>
      <w:marRight w:val="0"/>
      <w:marTop w:val="0"/>
      <w:marBottom w:val="0"/>
      <w:divBdr>
        <w:top w:val="none" w:sz="0" w:space="0" w:color="auto"/>
        <w:left w:val="none" w:sz="0" w:space="0" w:color="auto"/>
        <w:bottom w:val="none" w:sz="0" w:space="0" w:color="auto"/>
        <w:right w:val="none" w:sz="0" w:space="0" w:color="auto"/>
      </w:divBdr>
    </w:div>
    <w:div w:id="636181172">
      <w:marLeft w:val="0"/>
      <w:marRight w:val="0"/>
      <w:marTop w:val="0"/>
      <w:marBottom w:val="0"/>
      <w:divBdr>
        <w:top w:val="none" w:sz="0" w:space="0" w:color="auto"/>
        <w:left w:val="none" w:sz="0" w:space="0" w:color="auto"/>
        <w:bottom w:val="none" w:sz="0" w:space="0" w:color="auto"/>
        <w:right w:val="none" w:sz="0" w:space="0" w:color="auto"/>
      </w:divBdr>
    </w:div>
    <w:div w:id="636181173">
      <w:marLeft w:val="0"/>
      <w:marRight w:val="0"/>
      <w:marTop w:val="0"/>
      <w:marBottom w:val="0"/>
      <w:divBdr>
        <w:top w:val="none" w:sz="0" w:space="0" w:color="auto"/>
        <w:left w:val="none" w:sz="0" w:space="0" w:color="auto"/>
        <w:bottom w:val="none" w:sz="0" w:space="0" w:color="auto"/>
        <w:right w:val="none" w:sz="0" w:space="0" w:color="auto"/>
      </w:divBdr>
    </w:div>
    <w:div w:id="636181174">
      <w:marLeft w:val="0"/>
      <w:marRight w:val="0"/>
      <w:marTop w:val="0"/>
      <w:marBottom w:val="0"/>
      <w:divBdr>
        <w:top w:val="none" w:sz="0" w:space="0" w:color="auto"/>
        <w:left w:val="none" w:sz="0" w:space="0" w:color="auto"/>
        <w:bottom w:val="none" w:sz="0" w:space="0" w:color="auto"/>
        <w:right w:val="none" w:sz="0" w:space="0" w:color="auto"/>
      </w:divBdr>
    </w:div>
    <w:div w:id="636181175">
      <w:marLeft w:val="0"/>
      <w:marRight w:val="0"/>
      <w:marTop w:val="0"/>
      <w:marBottom w:val="0"/>
      <w:divBdr>
        <w:top w:val="none" w:sz="0" w:space="0" w:color="auto"/>
        <w:left w:val="none" w:sz="0" w:space="0" w:color="auto"/>
        <w:bottom w:val="none" w:sz="0" w:space="0" w:color="auto"/>
        <w:right w:val="none" w:sz="0" w:space="0" w:color="auto"/>
      </w:divBdr>
    </w:div>
    <w:div w:id="636181176">
      <w:marLeft w:val="0"/>
      <w:marRight w:val="0"/>
      <w:marTop w:val="0"/>
      <w:marBottom w:val="0"/>
      <w:divBdr>
        <w:top w:val="none" w:sz="0" w:space="0" w:color="auto"/>
        <w:left w:val="none" w:sz="0" w:space="0" w:color="auto"/>
        <w:bottom w:val="none" w:sz="0" w:space="0" w:color="auto"/>
        <w:right w:val="none" w:sz="0" w:space="0" w:color="auto"/>
      </w:divBdr>
    </w:div>
    <w:div w:id="636181177">
      <w:marLeft w:val="0"/>
      <w:marRight w:val="0"/>
      <w:marTop w:val="0"/>
      <w:marBottom w:val="0"/>
      <w:divBdr>
        <w:top w:val="none" w:sz="0" w:space="0" w:color="auto"/>
        <w:left w:val="none" w:sz="0" w:space="0" w:color="auto"/>
        <w:bottom w:val="none" w:sz="0" w:space="0" w:color="auto"/>
        <w:right w:val="none" w:sz="0" w:space="0" w:color="auto"/>
      </w:divBdr>
    </w:div>
    <w:div w:id="636181178">
      <w:marLeft w:val="0"/>
      <w:marRight w:val="0"/>
      <w:marTop w:val="0"/>
      <w:marBottom w:val="0"/>
      <w:divBdr>
        <w:top w:val="none" w:sz="0" w:space="0" w:color="auto"/>
        <w:left w:val="none" w:sz="0" w:space="0" w:color="auto"/>
        <w:bottom w:val="none" w:sz="0" w:space="0" w:color="auto"/>
        <w:right w:val="none" w:sz="0" w:space="0" w:color="auto"/>
      </w:divBdr>
    </w:div>
    <w:div w:id="636181179">
      <w:marLeft w:val="0"/>
      <w:marRight w:val="0"/>
      <w:marTop w:val="0"/>
      <w:marBottom w:val="0"/>
      <w:divBdr>
        <w:top w:val="none" w:sz="0" w:space="0" w:color="auto"/>
        <w:left w:val="none" w:sz="0" w:space="0" w:color="auto"/>
        <w:bottom w:val="none" w:sz="0" w:space="0" w:color="auto"/>
        <w:right w:val="none" w:sz="0" w:space="0" w:color="auto"/>
      </w:divBdr>
    </w:div>
    <w:div w:id="636181180">
      <w:marLeft w:val="0"/>
      <w:marRight w:val="0"/>
      <w:marTop w:val="0"/>
      <w:marBottom w:val="0"/>
      <w:divBdr>
        <w:top w:val="none" w:sz="0" w:space="0" w:color="auto"/>
        <w:left w:val="none" w:sz="0" w:space="0" w:color="auto"/>
        <w:bottom w:val="none" w:sz="0" w:space="0" w:color="auto"/>
        <w:right w:val="none" w:sz="0" w:space="0" w:color="auto"/>
      </w:divBdr>
    </w:div>
    <w:div w:id="636181181">
      <w:marLeft w:val="0"/>
      <w:marRight w:val="0"/>
      <w:marTop w:val="0"/>
      <w:marBottom w:val="0"/>
      <w:divBdr>
        <w:top w:val="none" w:sz="0" w:space="0" w:color="auto"/>
        <w:left w:val="none" w:sz="0" w:space="0" w:color="auto"/>
        <w:bottom w:val="none" w:sz="0" w:space="0" w:color="auto"/>
        <w:right w:val="none" w:sz="0" w:space="0" w:color="auto"/>
      </w:divBdr>
    </w:div>
    <w:div w:id="636181182">
      <w:marLeft w:val="0"/>
      <w:marRight w:val="0"/>
      <w:marTop w:val="0"/>
      <w:marBottom w:val="0"/>
      <w:divBdr>
        <w:top w:val="none" w:sz="0" w:space="0" w:color="auto"/>
        <w:left w:val="none" w:sz="0" w:space="0" w:color="auto"/>
        <w:bottom w:val="none" w:sz="0" w:space="0" w:color="auto"/>
        <w:right w:val="none" w:sz="0" w:space="0" w:color="auto"/>
      </w:divBdr>
    </w:div>
    <w:div w:id="636181183">
      <w:marLeft w:val="0"/>
      <w:marRight w:val="0"/>
      <w:marTop w:val="0"/>
      <w:marBottom w:val="0"/>
      <w:divBdr>
        <w:top w:val="none" w:sz="0" w:space="0" w:color="auto"/>
        <w:left w:val="none" w:sz="0" w:space="0" w:color="auto"/>
        <w:bottom w:val="none" w:sz="0" w:space="0" w:color="auto"/>
        <w:right w:val="none" w:sz="0" w:space="0" w:color="auto"/>
      </w:divBdr>
    </w:div>
    <w:div w:id="636181184">
      <w:marLeft w:val="0"/>
      <w:marRight w:val="0"/>
      <w:marTop w:val="0"/>
      <w:marBottom w:val="0"/>
      <w:divBdr>
        <w:top w:val="none" w:sz="0" w:space="0" w:color="auto"/>
        <w:left w:val="none" w:sz="0" w:space="0" w:color="auto"/>
        <w:bottom w:val="none" w:sz="0" w:space="0" w:color="auto"/>
        <w:right w:val="none" w:sz="0" w:space="0" w:color="auto"/>
      </w:divBdr>
    </w:div>
    <w:div w:id="636181185">
      <w:marLeft w:val="0"/>
      <w:marRight w:val="0"/>
      <w:marTop w:val="0"/>
      <w:marBottom w:val="0"/>
      <w:divBdr>
        <w:top w:val="none" w:sz="0" w:space="0" w:color="auto"/>
        <w:left w:val="none" w:sz="0" w:space="0" w:color="auto"/>
        <w:bottom w:val="none" w:sz="0" w:space="0" w:color="auto"/>
        <w:right w:val="none" w:sz="0" w:space="0" w:color="auto"/>
      </w:divBdr>
    </w:div>
    <w:div w:id="636181186">
      <w:marLeft w:val="0"/>
      <w:marRight w:val="0"/>
      <w:marTop w:val="0"/>
      <w:marBottom w:val="0"/>
      <w:divBdr>
        <w:top w:val="none" w:sz="0" w:space="0" w:color="auto"/>
        <w:left w:val="none" w:sz="0" w:space="0" w:color="auto"/>
        <w:bottom w:val="none" w:sz="0" w:space="0" w:color="auto"/>
        <w:right w:val="none" w:sz="0" w:space="0" w:color="auto"/>
      </w:divBdr>
    </w:div>
    <w:div w:id="636181187">
      <w:marLeft w:val="0"/>
      <w:marRight w:val="0"/>
      <w:marTop w:val="0"/>
      <w:marBottom w:val="0"/>
      <w:divBdr>
        <w:top w:val="none" w:sz="0" w:space="0" w:color="auto"/>
        <w:left w:val="none" w:sz="0" w:space="0" w:color="auto"/>
        <w:bottom w:val="none" w:sz="0" w:space="0" w:color="auto"/>
        <w:right w:val="none" w:sz="0" w:space="0" w:color="auto"/>
      </w:divBdr>
    </w:div>
    <w:div w:id="636181188">
      <w:marLeft w:val="0"/>
      <w:marRight w:val="0"/>
      <w:marTop w:val="0"/>
      <w:marBottom w:val="0"/>
      <w:divBdr>
        <w:top w:val="none" w:sz="0" w:space="0" w:color="auto"/>
        <w:left w:val="none" w:sz="0" w:space="0" w:color="auto"/>
        <w:bottom w:val="none" w:sz="0" w:space="0" w:color="auto"/>
        <w:right w:val="none" w:sz="0" w:space="0" w:color="auto"/>
      </w:divBdr>
    </w:div>
    <w:div w:id="636181189">
      <w:marLeft w:val="0"/>
      <w:marRight w:val="0"/>
      <w:marTop w:val="0"/>
      <w:marBottom w:val="0"/>
      <w:divBdr>
        <w:top w:val="none" w:sz="0" w:space="0" w:color="auto"/>
        <w:left w:val="none" w:sz="0" w:space="0" w:color="auto"/>
        <w:bottom w:val="none" w:sz="0" w:space="0" w:color="auto"/>
        <w:right w:val="none" w:sz="0" w:space="0" w:color="auto"/>
      </w:divBdr>
    </w:div>
    <w:div w:id="636181190">
      <w:marLeft w:val="0"/>
      <w:marRight w:val="0"/>
      <w:marTop w:val="0"/>
      <w:marBottom w:val="0"/>
      <w:divBdr>
        <w:top w:val="none" w:sz="0" w:space="0" w:color="auto"/>
        <w:left w:val="none" w:sz="0" w:space="0" w:color="auto"/>
        <w:bottom w:val="none" w:sz="0" w:space="0" w:color="auto"/>
        <w:right w:val="none" w:sz="0" w:space="0" w:color="auto"/>
      </w:divBdr>
    </w:div>
    <w:div w:id="636181191">
      <w:marLeft w:val="0"/>
      <w:marRight w:val="0"/>
      <w:marTop w:val="0"/>
      <w:marBottom w:val="0"/>
      <w:divBdr>
        <w:top w:val="none" w:sz="0" w:space="0" w:color="auto"/>
        <w:left w:val="none" w:sz="0" w:space="0" w:color="auto"/>
        <w:bottom w:val="none" w:sz="0" w:space="0" w:color="auto"/>
        <w:right w:val="none" w:sz="0" w:space="0" w:color="auto"/>
      </w:divBdr>
    </w:div>
    <w:div w:id="636181192">
      <w:marLeft w:val="0"/>
      <w:marRight w:val="0"/>
      <w:marTop w:val="0"/>
      <w:marBottom w:val="0"/>
      <w:divBdr>
        <w:top w:val="none" w:sz="0" w:space="0" w:color="auto"/>
        <w:left w:val="none" w:sz="0" w:space="0" w:color="auto"/>
        <w:bottom w:val="none" w:sz="0" w:space="0" w:color="auto"/>
        <w:right w:val="none" w:sz="0" w:space="0" w:color="auto"/>
      </w:divBdr>
    </w:div>
    <w:div w:id="636181193">
      <w:marLeft w:val="0"/>
      <w:marRight w:val="0"/>
      <w:marTop w:val="0"/>
      <w:marBottom w:val="0"/>
      <w:divBdr>
        <w:top w:val="none" w:sz="0" w:space="0" w:color="auto"/>
        <w:left w:val="none" w:sz="0" w:space="0" w:color="auto"/>
        <w:bottom w:val="none" w:sz="0" w:space="0" w:color="auto"/>
        <w:right w:val="none" w:sz="0" w:space="0" w:color="auto"/>
      </w:divBdr>
    </w:div>
    <w:div w:id="636181194">
      <w:marLeft w:val="0"/>
      <w:marRight w:val="0"/>
      <w:marTop w:val="0"/>
      <w:marBottom w:val="0"/>
      <w:divBdr>
        <w:top w:val="none" w:sz="0" w:space="0" w:color="auto"/>
        <w:left w:val="none" w:sz="0" w:space="0" w:color="auto"/>
        <w:bottom w:val="none" w:sz="0" w:space="0" w:color="auto"/>
        <w:right w:val="none" w:sz="0" w:space="0" w:color="auto"/>
      </w:divBdr>
    </w:div>
    <w:div w:id="636181195">
      <w:marLeft w:val="0"/>
      <w:marRight w:val="0"/>
      <w:marTop w:val="0"/>
      <w:marBottom w:val="0"/>
      <w:divBdr>
        <w:top w:val="none" w:sz="0" w:space="0" w:color="auto"/>
        <w:left w:val="none" w:sz="0" w:space="0" w:color="auto"/>
        <w:bottom w:val="none" w:sz="0" w:space="0" w:color="auto"/>
        <w:right w:val="none" w:sz="0" w:space="0" w:color="auto"/>
      </w:divBdr>
    </w:div>
    <w:div w:id="636181196">
      <w:marLeft w:val="0"/>
      <w:marRight w:val="0"/>
      <w:marTop w:val="0"/>
      <w:marBottom w:val="0"/>
      <w:divBdr>
        <w:top w:val="none" w:sz="0" w:space="0" w:color="auto"/>
        <w:left w:val="none" w:sz="0" w:space="0" w:color="auto"/>
        <w:bottom w:val="none" w:sz="0" w:space="0" w:color="auto"/>
        <w:right w:val="none" w:sz="0" w:space="0" w:color="auto"/>
      </w:divBdr>
    </w:div>
    <w:div w:id="636181197">
      <w:marLeft w:val="0"/>
      <w:marRight w:val="0"/>
      <w:marTop w:val="0"/>
      <w:marBottom w:val="0"/>
      <w:divBdr>
        <w:top w:val="none" w:sz="0" w:space="0" w:color="auto"/>
        <w:left w:val="none" w:sz="0" w:space="0" w:color="auto"/>
        <w:bottom w:val="none" w:sz="0" w:space="0" w:color="auto"/>
        <w:right w:val="none" w:sz="0" w:space="0" w:color="auto"/>
      </w:divBdr>
    </w:div>
    <w:div w:id="636181198">
      <w:marLeft w:val="0"/>
      <w:marRight w:val="0"/>
      <w:marTop w:val="0"/>
      <w:marBottom w:val="0"/>
      <w:divBdr>
        <w:top w:val="none" w:sz="0" w:space="0" w:color="auto"/>
        <w:left w:val="none" w:sz="0" w:space="0" w:color="auto"/>
        <w:bottom w:val="none" w:sz="0" w:space="0" w:color="auto"/>
        <w:right w:val="none" w:sz="0" w:space="0" w:color="auto"/>
      </w:divBdr>
    </w:div>
    <w:div w:id="636181199">
      <w:marLeft w:val="0"/>
      <w:marRight w:val="0"/>
      <w:marTop w:val="0"/>
      <w:marBottom w:val="0"/>
      <w:divBdr>
        <w:top w:val="none" w:sz="0" w:space="0" w:color="auto"/>
        <w:left w:val="none" w:sz="0" w:space="0" w:color="auto"/>
        <w:bottom w:val="none" w:sz="0" w:space="0" w:color="auto"/>
        <w:right w:val="none" w:sz="0" w:space="0" w:color="auto"/>
      </w:divBdr>
    </w:div>
    <w:div w:id="636181200">
      <w:marLeft w:val="0"/>
      <w:marRight w:val="0"/>
      <w:marTop w:val="0"/>
      <w:marBottom w:val="0"/>
      <w:divBdr>
        <w:top w:val="none" w:sz="0" w:space="0" w:color="auto"/>
        <w:left w:val="none" w:sz="0" w:space="0" w:color="auto"/>
        <w:bottom w:val="none" w:sz="0" w:space="0" w:color="auto"/>
        <w:right w:val="none" w:sz="0" w:space="0" w:color="auto"/>
      </w:divBdr>
    </w:div>
    <w:div w:id="636181201">
      <w:marLeft w:val="0"/>
      <w:marRight w:val="0"/>
      <w:marTop w:val="0"/>
      <w:marBottom w:val="0"/>
      <w:divBdr>
        <w:top w:val="none" w:sz="0" w:space="0" w:color="auto"/>
        <w:left w:val="none" w:sz="0" w:space="0" w:color="auto"/>
        <w:bottom w:val="none" w:sz="0" w:space="0" w:color="auto"/>
        <w:right w:val="none" w:sz="0" w:space="0" w:color="auto"/>
      </w:divBdr>
    </w:div>
    <w:div w:id="636181202">
      <w:marLeft w:val="0"/>
      <w:marRight w:val="0"/>
      <w:marTop w:val="0"/>
      <w:marBottom w:val="0"/>
      <w:divBdr>
        <w:top w:val="none" w:sz="0" w:space="0" w:color="auto"/>
        <w:left w:val="none" w:sz="0" w:space="0" w:color="auto"/>
        <w:bottom w:val="none" w:sz="0" w:space="0" w:color="auto"/>
        <w:right w:val="none" w:sz="0" w:space="0" w:color="auto"/>
      </w:divBdr>
    </w:div>
    <w:div w:id="636181203">
      <w:marLeft w:val="0"/>
      <w:marRight w:val="0"/>
      <w:marTop w:val="0"/>
      <w:marBottom w:val="0"/>
      <w:divBdr>
        <w:top w:val="none" w:sz="0" w:space="0" w:color="auto"/>
        <w:left w:val="none" w:sz="0" w:space="0" w:color="auto"/>
        <w:bottom w:val="none" w:sz="0" w:space="0" w:color="auto"/>
        <w:right w:val="none" w:sz="0" w:space="0" w:color="auto"/>
      </w:divBdr>
    </w:div>
    <w:div w:id="636181204">
      <w:marLeft w:val="0"/>
      <w:marRight w:val="0"/>
      <w:marTop w:val="0"/>
      <w:marBottom w:val="0"/>
      <w:divBdr>
        <w:top w:val="none" w:sz="0" w:space="0" w:color="auto"/>
        <w:left w:val="none" w:sz="0" w:space="0" w:color="auto"/>
        <w:bottom w:val="none" w:sz="0" w:space="0" w:color="auto"/>
        <w:right w:val="none" w:sz="0" w:space="0" w:color="auto"/>
      </w:divBdr>
    </w:div>
    <w:div w:id="636181205">
      <w:marLeft w:val="0"/>
      <w:marRight w:val="0"/>
      <w:marTop w:val="0"/>
      <w:marBottom w:val="0"/>
      <w:divBdr>
        <w:top w:val="none" w:sz="0" w:space="0" w:color="auto"/>
        <w:left w:val="none" w:sz="0" w:space="0" w:color="auto"/>
        <w:bottom w:val="none" w:sz="0" w:space="0" w:color="auto"/>
        <w:right w:val="none" w:sz="0" w:space="0" w:color="auto"/>
      </w:divBdr>
    </w:div>
    <w:div w:id="636181206">
      <w:marLeft w:val="0"/>
      <w:marRight w:val="0"/>
      <w:marTop w:val="0"/>
      <w:marBottom w:val="0"/>
      <w:divBdr>
        <w:top w:val="none" w:sz="0" w:space="0" w:color="auto"/>
        <w:left w:val="none" w:sz="0" w:space="0" w:color="auto"/>
        <w:bottom w:val="none" w:sz="0" w:space="0" w:color="auto"/>
        <w:right w:val="none" w:sz="0" w:space="0" w:color="auto"/>
      </w:divBdr>
    </w:div>
    <w:div w:id="636181207">
      <w:marLeft w:val="0"/>
      <w:marRight w:val="0"/>
      <w:marTop w:val="0"/>
      <w:marBottom w:val="0"/>
      <w:divBdr>
        <w:top w:val="none" w:sz="0" w:space="0" w:color="auto"/>
        <w:left w:val="none" w:sz="0" w:space="0" w:color="auto"/>
        <w:bottom w:val="none" w:sz="0" w:space="0" w:color="auto"/>
        <w:right w:val="none" w:sz="0" w:space="0" w:color="auto"/>
      </w:divBdr>
    </w:div>
    <w:div w:id="636181208">
      <w:marLeft w:val="0"/>
      <w:marRight w:val="0"/>
      <w:marTop w:val="0"/>
      <w:marBottom w:val="0"/>
      <w:divBdr>
        <w:top w:val="none" w:sz="0" w:space="0" w:color="auto"/>
        <w:left w:val="none" w:sz="0" w:space="0" w:color="auto"/>
        <w:bottom w:val="none" w:sz="0" w:space="0" w:color="auto"/>
        <w:right w:val="none" w:sz="0" w:space="0" w:color="auto"/>
      </w:divBdr>
    </w:div>
    <w:div w:id="636181209">
      <w:marLeft w:val="0"/>
      <w:marRight w:val="0"/>
      <w:marTop w:val="0"/>
      <w:marBottom w:val="0"/>
      <w:divBdr>
        <w:top w:val="none" w:sz="0" w:space="0" w:color="auto"/>
        <w:left w:val="none" w:sz="0" w:space="0" w:color="auto"/>
        <w:bottom w:val="none" w:sz="0" w:space="0" w:color="auto"/>
        <w:right w:val="none" w:sz="0" w:space="0" w:color="auto"/>
      </w:divBdr>
    </w:div>
    <w:div w:id="636181210">
      <w:marLeft w:val="0"/>
      <w:marRight w:val="0"/>
      <w:marTop w:val="0"/>
      <w:marBottom w:val="0"/>
      <w:divBdr>
        <w:top w:val="none" w:sz="0" w:space="0" w:color="auto"/>
        <w:left w:val="none" w:sz="0" w:space="0" w:color="auto"/>
        <w:bottom w:val="none" w:sz="0" w:space="0" w:color="auto"/>
        <w:right w:val="none" w:sz="0" w:space="0" w:color="auto"/>
      </w:divBdr>
    </w:div>
    <w:div w:id="636181211">
      <w:marLeft w:val="0"/>
      <w:marRight w:val="0"/>
      <w:marTop w:val="0"/>
      <w:marBottom w:val="0"/>
      <w:divBdr>
        <w:top w:val="none" w:sz="0" w:space="0" w:color="auto"/>
        <w:left w:val="none" w:sz="0" w:space="0" w:color="auto"/>
        <w:bottom w:val="none" w:sz="0" w:space="0" w:color="auto"/>
        <w:right w:val="none" w:sz="0" w:space="0" w:color="auto"/>
      </w:divBdr>
    </w:div>
    <w:div w:id="636181212">
      <w:marLeft w:val="0"/>
      <w:marRight w:val="0"/>
      <w:marTop w:val="0"/>
      <w:marBottom w:val="0"/>
      <w:divBdr>
        <w:top w:val="none" w:sz="0" w:space="0" w:color="auto"/>
        <w:left w:val="none" w:sz="0" w:space="0" w:color="auto"/>
        <w:bottom w:val="none" w:sz="0" w:space="0" w:color="auto"/>
        <w:right w:val="none" w:sz="0" w:space="0" w:color="auto"/>
      </w:divBdr>
    </w:div>
    <w:div w:id="636181213">
      <w:marLeft w:val="0"/>
      <w:marRight w:val="0"/>
      <w:marTop w:val="0"/>
      <w:marBottom w:val="0"/>
      <w:divBdr>
        <w:top w:val="none" w:sz="0" w:space="0" w:color="auto"/>
        <w:left w:val="none" w:sz="0" w:space="0" w:color="auto"/>
        <w:bottom w:val="none" w:sz="0" w:space="0" w:color="auto"/>
        <w:right w:val="none" w:sz="0" w:space="0" w:color="auto"/>
      </w:divBdr>
    </w:div>
    <w:div w:id="636181214">
      <w:marLeft w:val="0"/>
      <w:marRight w:val="0"/>
      <w:marTop w:val="0"/>
      <w:marBottom w:val="0"/>
      <w:divBdr>
        <w:top w:val="none" w:sz="0" w:space="0" w:color="auto"/>
        <w:left w:val="none" w:sz="0" w:space="0" w:color="auto"/>
        <w:bottom w:val="none" w:sz="0" w:space="0" w:color="auto"/>
        <w:right w:val="none" w:sz="0" w:space="0" w:color="auto"/>
      </w:divBdr>
    </w:div>
    <w:div w:id="636181215">
      <w:marLeft w:val="0"/>
      <w:marRight w:val="0"/>
      <w:marTop w:val="0"/>
      <w:marBottom w:val="0"/>
      <w:divBdr>
        <w:top w:val="none" w:sz="0" w:space="0" w:color="auto"/>
        <w:left w:val="none" w:sz="0" w:space="0" w:color="auto"/>
        <w:bottom w:val="none" w:sz="0" w:space="0" w:color="auto"/>
        <w:right w:val="none" w:sz="0" w:space="0" w:color="auto"/>
      </w:divBdr>
    </w:div>
    <w:div w:id="636181216">
      <w:marLeft w:val="0"/>
      <w:marRight w:val="0"/>
      <w:marTop w:val="0"/>
      <w:marBottom w:val="0"/>
      <w:divBdr>
        <w:top w:val="none" w:sz="0" w:space="0" w:color="auto"/>
        <w:left w:val="none" w:sz="0" w:space="0" w:color="auto"/>
        <w:bottom w:val="none" w:sz="0" w:space="0" w:color="auto"/>
        <w:right w:val="none" w:sz="0" w:space="0" w:color="auto"/>
      </w:divBdr>
    </w:div>
    <w:div w:id="636181217">
      <w:marLeft w:val="0"/>
      <w:marRight w:val="0"/>
      <w:marTop w:val="0"/>
      <w:marBottom w:val="0"/>
      <w:divBdr>
        <w:top w:val="none" w:sz="0" w:space="0" w:color="auto"/>
        <w:left w:val="none" w:sz="0" w:space="0" w:color="auto"/>
        <w:bottom w:val="none" w:sz="0" w:space="0" w:color="auto"/>
        <w:right w:val="none" w:sz="0" w:space="0" w:color="auto"/>
      </w:divBdr>
    </w:div>
    <w:div w:id="636181218">
      <w:marLeft w:val="0"/>
      <w:marRight w:val="0"/>
      <w:marTop w:val="0"/>
      <w:marBottom w:val="0"/>
      <w:divBdr>
        <w:top w:val="none" w:sz="0" w:space="0" w:color="auto"/>
        <w:left w:val="none" w:sz="0" w:space="0" w:color="auto"/>
        <w:bottom w:val="none" w:sz="0" w:space="0" w:color="auto"/>
        <w:right w:val="none" w:sz="0" w:space="0" w:color="auto"/>
      </w:divBdr>
    </w:div>
    <w:div w:id="636181219">
      <w:marLeft w:val="0"/>
      <w:marRight w:val="0"/>
      <w:marTop w:val="0"/>
      <w:marBottom w:val="0"/>
      <w:divBdr>
        <w:top w:val="none" w:sz="0" w:space="0" w:color="auto"/>
        <w:left w:val="none" w:sz="0" w:space="0" w:color="auto"/>
        <w:bottom w:val="none" w:sz="0" w:space="0" w:color="auto"/>
        <w:right w:val="none" w:sz="0" w:space="0" w:color="auto"/>
      </w:divBdr>
    </w:div>
    <w:div w:id="636181220">
      <w:marLeft w:val="0"/>
      <w:marRight w:val="0"/>
      <w:marTop w:val="0"/>
      <w:marBottom w:val="0"/>
      <w:divBdr>
        <w:top w:val="none" w:sz="0" w:space="0" w:color="auto"/>
        <w:left w:val="none" w:sz="0" w:space="0" w:color="auto"/>
        <w:bottom w:val="none" w:sz="0" w:space="0" w:color="auto"/>
        <w:right w:val="none" w:sz="0" w:space="0" w:color="auto"/>
      </w:divBdr>
    </w:div>
    <w:div w:id="636181221">
      <w:marLeft w:val="0"/>
      <w:marRight w:val="0"/>
      <w:marTop w:val="0"/>
      <w:marBottom w:val="0"/>
      <w:divBdr>
        <w:top w:val="none" w:sz="0" w:space="0" w:color="auto"/>
        <w:left w:val="none" w:sz="0" w:space="0" w:color="auto"/>
        <w:bottom w:val="none" w:sz="0" w:space="0" w:color="auto"/>
        <w:right w:val="none" w:sz="0" w:space="0" w:color="auto"/>
      </w:divBdr>
    </w:div>
    <w:div w:id="636181222">
      <w:marLeft w:val="0"/>
      <w:marRight w:val="0"/>
      <w:marTop w:val="0"/>
      <w:marBottom w:val="0"/>
      <w:divBdr>
        <w:top w:val="none" w:sz="0" w:space="0" w:color="auto"/>
        <w:left w:val="none" w:sz="0" w:space="0" w:color="auto"/>
        <w:bottom w:val="none" w:sz="0" w:space="0" w:color="auto"/>
        <w:right w:val="none" w:sz="0" w:space="0" w:color="auto"/>
      </w:divBdr>
    </w:div>
    <w:div w:id="636181223">
      <w:marLeft w:val="0"/>
      <w:marRight w:val="0"/>
      <w:marTop w:val="0"/>
      <w:marBottom w:val="0"/>
      <w:divBdr>
        <w:top w:val="none" w:sz="0" w:space="0" w:color="auto"/>
        <w:left w:val="none" w:sz="0" w:space="0" w:color="auto"/>
        <w:bottom w:val="none" w:sz="0" w:space="0" w:color="auto"/>
        <w:right w:val="none" w:sz="0" w:space="0" w:color="auto"/>
      </w:divBdr>
    </w:div>
    <w:div w:id="636181224">
      <w:marLeft w:val="0"/>
      <w:marRight w:val="0"/>
      <w:marTop w:val="0"/>
      <w:marBottom w:val="0"/>
      <w:divBdr>
        <w:top w:val="none" w:sz="0" w:space="0" w:color="auto"/>
        <w:left w:val="none" w:sz="0" w:space="0" w:color="auto"/>
        <w:bottom w:val="none" w:sz="0" w:space="0" w:color="auto"/>
        <w:right w:val="none" w:sz="0" w:space="0" w:color="auto"/>
      </w:divBdr>
    </w:div>
    <w:div w:id="636181225">
      <w:marLeft w:val="0"/>
      <w:marRight w:val="0"/>
      <w:marTop w:val="0"/>
      <w:marBottom w:val="0"/>
      <w:divBdr>
        <w:top w:val="none" w:sz="0" w:space="0" w:color="auto"/>
        <w:left w:val="none" w:sz="0" w:space="0" w:color="auto"/>
        <w:bottom w:val="none" w:sz="0" w:space="0" w:color="auto"/>
        <w:right w:val="none" w:sz="0" w:space="0" w:color="auto"/>
      </w:divBdr>
    </w:div>
    <w:div w:id="636181226">
      <w:marLeft w:val="0"/>
      <w:marRight w:val="0"/>
      <w:marTop w:val="0"/>
      <w:marBottom w:val="0"/>
      <w:divBdr>
        <w:top w:val="none" w:sz="0" w:space="0" w:color="auto"/>
        <w:left w:val="none" w:sz="0" w:space="0" w:color="auto"/>
        <w:bottom w:val="none" w:sz="0" w:space="0" w:color="auto"/>
        <w:right w:val="none" w:sz="0" w:space="0" w:color="auto"/>
      </w:divBdr>
    </w:div>
    <w:div w:id="636181227">
      <w:marLeft w:val="0"/>
      <w:marRight w:val="0"/>
      <w:marTop w:val="0"/>
      <w:marBottom w:val="0"/>
      <w:divBdr>
        <w:top w:val="none" w:sz="0" w:space="0" w:color="auto"/>
        <w:left w:val="none" w:sz="0" w:space="0" w:color="auto"/>
        <w:bottom w:val="none" w:sz="0" w:space="0" w:color="auto"/>
        <w:right w:val="none" w:sz="0" w:space="0" w:color="auto"/>
      </w:divBdr>
    </w:div>
    <w:div w:id="636181228">
      <w:marLeft w:val="0"/>
      <w:marRight w:val="0"/>
      <w:marTop w:val="0"/>
      <w:marBottom w:val="0"/>
      <w:divBdr>
        <w:top w:val="none" w:sz="0" w:space="0" w:color="auto"/>
        <w:left w:val="none" w:sz="0" w:space="0" w:color="auto"/>
        <w:bottom w:val="none" w:sz="0" w:space="0" w:color="auto"/>
        <w:right w:val="none" w:sz="0" w:space="0" w:color="auto"/>
      </w:divBdr>
    </w:div>
    <w:div w:id="636181229">
      <w:marLeft w:val="0"/>
      <w:marRight w:val="0"/>
      <w:marTop w:val="0"/>
      <w:marBottom w:val="0"/>
      <w:divBdr>
        <w:top w:val="none" w:sz="0" w:space="0" w:color="auto"/>
        <w:left w:val="none" w:sz="0" w:space="0" w:color="auto"/>
        <w:bottom w:val="none" w:sz="0" w:space="0" w:color="auto"/>
        <w:right w:val="none" w:sz="0" w:space="0" w:color="auto"/>
      </w:divBdr>
    </w:div>
    <w:div w:id="636181230">
      <w:marLeft w:val="0"/>
      <w:marRight w:val="0"/>
      <w:marTop w:val="0"/>
      <w:marBottom w:val="0"/>
      <w:divBdr>
        <w:top w:val="none" w:sz="0" w:space="0" w:color="auto"/>
        <w:left w:val="none" w:sz="0" w:space="0" w:color="auto"/>
        <w:bottom w:val="none" w:sz="0" w:space="0" w:color="auto"/>
        <w:right w:val="none" w:sz="0" w:space="0" w:color="auto"/>
      </w:divBdr>
    </w:div>
    <w:div w:id="636181231">
      <w:marLeft w:val="0"/>
      <w:marRight w:val="0"/>
      <w:marTop w:val="0"/>
      <w:marBottom w:val="0"/>
      <w:divBdr>
        <w:top w:val="none" w:sz="0" w:space="0" w:color="auto"/>
        <w:left w:val="none" w:sz="0" w:space="0" w:color="auto"/>
        <w:bottom w:val="none" w:sz="0" w:space="0" w:color="auto"/>
        <w:right w:val="none" w:sz="0" w:space="0" w:color="auto"/>
      </w:divBdr>
    </w:div>
    <w:div w:id="636181232">
      <w:marLeft w:val="0"/>
      <w:marRight w:val="0"/>
      <w:marTop w:val="0"/>
      <w:marBottom w:val="0"/>
      <w:divBdr>
        <w:top w:val="none" w:sz="0" w:space="0" w:color="auto"/>
        <w:left w:val="none" w:sz="0" w:space="0" w:color="auto"/>
        <w:bottom w:val="none" w:sz="0" w:space="0" w:color="auto"/>
        <w:right w:val="none" w:sz="0" w:space="0" w:color="auto"/>
      </w:divBdr>
    </w:div>
    <w:div w:id="636181233">
      <w:marLeft w:val="0"/>
      <w:marRight w:val="0"/>
      <w:marTop w:val="0"/>
      <w:marBottom w:val="0"/>
      <w:divBdr>
        <w:top w:val="none" w:sz="0" w:space="0" w:color="auto"/>
        <w:left w:val="none" w:sz="0" w:space="0" w:color="auto"/>
        <w:bottom w:val="none" w:sz="0" w:space="0" w:color="auto"/>
        <w:right w:val="none" w:sz="0" w:space="0" w:color="auto"/>
      </w:divBdr>
    </w:div>
    <w:div w:id="636181234">
      <w:marLeft w:val="0"/>
      <w:marRight w:val="0"/>
      <w:marTop w:val="0"/>
      <w:marBottom w:val="0"/>
      <w:divBdr>
        <w:top w:val="none" w:sz="0" w:space="0" w:color="auto"/>
        <w:left w:val="none" w:sz="0" w:space="0" w:color="auto"/>
        <w:bottom w:val="none" w:sz="0" w:space="0" w:color="auto"/>
        <w:right w:val="none" w:sz="0" w:space="0" w:color="auto"/>
      </w:divBdr>
    </w:div>
    <w:div w:id="636181235">
      <w:marLeft w:val="0"/>
      <w:marRight w:val="0"/>
      <w:marTop w:val="0"/>
      <w:marBottom w:val="0"/>
      <w:divBdr>
        <w:top w:val="none" w:sz="0" w:space="0" w:color="auto"/>
        <w:left w:val="none" w:sz="0" w:space="0" w:color="auto"/>
        <w:bottom w:val="none" w:sz="0" w:space="0" w:color="auto"/>
        <w:right w:val="none" w:sz="0" w:space="0" w:color="auto"/>
      </w:divBdr>
    </w:div>
    <w:div w:id="636181236">
      <w:marLeft w:val="0"/>
      <w:marRight w:val="0"/>
      <w:marTop w:val="0"/>
      <w:marBottom w:val="0"/>
      <w:divBdr>
        <w:top w:val="none" w:sz="0" w:space="0" w:color="auto"/>
        <w:left w:val="none" w:sz="0" w:space="0" w:color="auto"/>
        <w:bottom w:val="none" w:sz="0" w:space="0" w:color="auto"/>
        <w:right w:val="none" w:sz="0" w:space="0" w:color="auto"/>
      </w:divBdr>
    </w:div>
    <w:div w:id="636181237">
      <w:marLeft w:val="0"/>
      <w:marRight w:val="0"/>
      <w:marTop w:val="0"/>
      <w:marBottom w:val="0"/>
      <w:divBdr>
        <w:top w:val="none" w:sz="0" w:space="0" w:color="auto"/>
        <w:left w:val="none" w:sz="0" w:space="0" w:color="auto"/>
        <w:bottom w:val="none" w:sz="0" w:space="0" w:color="auto"/>
        <w:right w:val="none" w:sz="0" w:space="0" w:color="auto"/>
      </w:divBdr>
    </w:div>
    <w:div w:id="636181238">
      <w:marLeft w:val="0"/>
      <w:marRight w:val="0"/>
      <w:marTop w:val="0"/>
      <w:marBottom w:val="0"/>
      <w:divBdr>
        <w:top w:val="none" w:sz="0" w:space="0" w:color="auto"/>
        <w:left w:val="none" w:sz="0" w:space="0" w:color="auto"/>
        <w:bottom w:val="none" w:sz="0" w:space="0" w:color="auto"/>
        <w:right w:val="none" w:sz="0" w:space="0" w:color="auto"/>
      </w:divBdr>
    </w:div>
    <w:div w:id="636181239">
      <w:marLeft w:val="0"/>
      <w:marRight w:val="0"/>
      <w:marTop w:val="0"/>
      <w:marBottom w:val="0"/>
      <w:divBdr>
        <w:top w:val="none" w:sz="0" w:space="0" w:color="auto"/>
        <w:left w:val="none" w:sz="0" w:space="0" w:color="auto"/>
        <w:bottom w:val="none" w:sz="0" w:space="0" w:color="auto"/>
        <w:right w:val="none" w:sz="0" w:space="0" w:color="auto"/>
      </w:divBdr>
    </w:div>
    <w:div w:id="636181240">
      <w:marLeft w:val="0"/>
      <w:marRight w:val="0"/>
      <w:marTop w:val="0"/>
      <w:marBottom w:val="0"/>
      <w:divBdr>
        <w:top w:val="none" w:sz="0" w:space="0" w:color="auto"/>
        <w:left w:val="none" w:sz="0" w:space="0" w:color="auto"/>
        <w:bottom w:val="none" w:sz="0" w:space="0" w:color="auto"/>
        <w:right w:val="none" w:sz="0" w:space="0" w:color="auto"/>
      </w:divBdr>
    </w:div>
    <w:div w:id="636181241">
      <w:marLeft w:val="0"/>
      <w:marRight w:val="0"/>
      <w:marTop w:val="0"/>
      <w:marBottom w:val="0"/>
      <w:divBdr>
        <w:top w:val="none" w:sz="0" w:space="0" w:color="auto"/>
        <w:left w:val="none" w:sz="0" w:space="0" w:color="auto"/>
        <w:bottom w:val="none" w:sz="0" w:space="0" w:color="auto"/>
        <w:right w:val="none" w:sz="0" w:space="0" w:color="auto"/>
      </w:divBdr>
    </w:div>
    <w:div w:id="636181242">
      <w:marLeft w:val="0"/>
      <w:marRight w:val="0"/>
      <w:marTop w:val="0"/>
      <w:marBottom w:val="0"/>
      <w:divBdr>
        <w:top w:val="none" w:sz="0" w:space="0" w:color="auto"/>
        <w:left w:val="none" w:sz="0" w:space="0" w:color="auto"/>
        <w:bottom w:val="none" w:sz="0" w:space="0" w:color="auto"/>
        <w:right w:val="none" w:sz="0" w:space="0" w:color="auto"/>
      </w:divBdr>
    </w:div>
    <w:div w:id="636181243">
      <w:marLeft w:val="0"/>
      <w:marRight w:val="0"/>
      <w:marTop w:val="0"/>
      <w:marBottom w:val="0"/>
      <w:divBdr>
        <w:top w:val="none" w:sz="0" w:space="0" w:color="auto"/>
        <w:left w:val="none" w:sz="0" w:space="0" w:color="auto"/>
        <w:bottom w:val="none" w:sz="0" w:space="0" w:color="auto"/>
        <w:right w:val="none" w:sz="0" w:space="0" w:color="auto"/>
      </w:divBdr>
    </w:div>
    <w:div w:id="636181244">
      <w:marLeft w:val="0"/>
      <w:marRight w:val="0"/>
      <w:marTop w:val="0"/>
      <w:marBottom w:val="0"/>
      <w:divBdr>
        <w:top w:val="none" w:sz="0" w:space="0" w:color="auto"/>
        <w:left w:val="none" w:sz="0" w:space="0" w:color="auto"/>
        <w:bottom w:val="none" w:sz="0" w:space="0" w:color="auto"/>
        <w:right w:val="none" w:sz="0" w:space="0" w:color="auto"/>
      </w:divBdr>
    </w:div>
    <w:div w:id="636181245">
      <w:marLeft w:val="0"/>
      <w:marRight w:val="0"/>
      <w:marTop w:val="0"/>
      <w:marBottom w:val="0"/>
      <w:divBdr>
        <w:top w:val="none" w:sz="0" w:space="0" w:color="auto"/>
        <w:left w:val="none" w:sz="0" w:space="0" w:color="auto"/>
        <w:bottom w:val="none" w:sz="0" w:space="0" w:color="auto"/>
        <w:right w:val="none" w:sz="0" w:space="0" w:color="auto"/>
      </w:divBdr>
    </w:div>
    <w:div w:id="636181246">
      <w:marLeft w:val="0"/>
      <w:marRight w:val="0"/>
      <w:marTop w:val="0"/>
      <w:marBottom w:val="0"/>
      <w:divBdr>
        <w:top w:val="none" w:sz="0" w:space="0" w:color="auto"/>
        <w:left w:val="none" w:sz="0" w:space="0" w:color="auto"/>
        <w:bottom w:val="none" w:sz="0" w:space="0" w:color="auto"/>
        <w:right w:val="none" w:sz="0" w:space="0" w:color="auto"/>
      </w:divBdr>
    </w:div>
    <w:div w:id="636181247">
      <w:marLeft w:val="0"/>
      <w:marRight w:val="0"/>
      <w:marTop w:val="0"/>
      <w:marBottom w:val="0"/>
      <w:divBdr>
        <w:top w:val="none" w:sz="0" w:space="0" w:color="auto"/>
        <w:left w:val="none" w:sz="0" w:space="0" w:color="auto"/>
        <w:bottom w:val="none" w:sz="0" w:space="0" w:color="auto"/>
        <w:right w:val="none" w:sz="0" w:space="0" w:color="auto"/>
      </w:divBdr>
    </w:div>
    <w:div w:id="636181248">
      <w:marLeft w:val="0"/>
      <w:marRight w:val="0"/>
      <w:marTop w:val="0"/>
      <w:marBottom w:val="0"/>
      <w:divBdr>
        <w:top w:val="none" w:sz="0" w:space="0" w:color="auto"/>
        <w:left w:val="none" w:sz="0" w:space="0" w:color="auto"/>
        <w:bottom w:val="none" w:sz="0" w:space="0" w:color="auto"/>
        <w:right w:val="none" w:sz="0" w:space="0" w:color="auto"/>
      </w:divBdr>
    </w:div>
    <w:div w:id="636181249">
      <w:marLeft w:val="0"/>
      <w:marRight w:val="0"/>
      <w:marTop w:val="0"/>
      <w:marBottom w:val="0"/>
      <w:divBdr>
        <w:top w:val="none" w:sz="0" w:space="0" w:color="auto"/>
        <w:left w:val="none" w:sz="0" w:space="0" w:color="auto"/>
        <w:bottom w:val="none" w:sz="0" w:space="0" w:color="auto"/>
        <w:right w:val="none" w:sz="0" w:space="0" w:color="auto"/>
      </w:divBdr>
    </w:div>
    <w:div w:id="636181250">
      <w:marLeft w:val="0"/>
      <w:marRight w:val="0"/>
      <w:marTop w:val="0"/>
      <w:marBottom w:val="0"/>
      <w:divBdr>
        <w:top w:val="none" w:sz="0" w:space="0" w:color="auto"/>
        <w:left w:val="none" w:sz="0" w:space="0" w:color="auto"/>
        <w:bottom w:val="none" w:sz="0" w:space="0" w:color="auto"/>
        <w:right w:val="none" w:sz="0" w:space="0" w:color="auto"/>
      </w:divBdr>
    </w:div>
    <w:div w:id="636181251">
      <w:marLeft w:val="0"/>
      <w:marRight w:val="0"/>
      <w:marTop w:val="0"/>
      <w:marBottom w:val="0"/>
      <w:divBdr>
        <w:top w:val="none" w:sz="0" w:space="0" w:color="auto"/>
        <w:left w:val="none" w:sz="0" w:space="0" w:color="auto"/>
        <w:bottom w:val="none" w:sz="0" w:space="0" w:color="auto"/>
        <w:right w:val="none" w:sz="0" w:space="0" w:color="auto"/>
      </w:divBdr>
    </w:div>
    <w:div w:id="636181252">
      <w:marLeft w:val="0"/>
      <w:marRight w:val="0"/>
      <w:marTop w:val="0"/>
      <w:marBottom w:val="0"/>
      <w:divBdr>
        <w:top w:val="none" w:sz="0" w:space="0" w:color="auto"/>
        <w:left w:val="none" w:sz="0" w:space="0" w:color="auto"/>
        <w:bottom w:val="none" w:sz="0" w:space="0" w:color="auto"/>
        <w:right w:val="none" w:sz="0" w:space="0" w:color="auto"/>
      </w:divBdr>
    </w:div>
    <w:div w:id="636181253">
      <w:marLeft w:val="0"/>
      <w:marRight w:val="0"/>
      <w:marTop w:val="0"/>
      <w:marBottom w:val="0"/>
      <w:divBdr>
        <w:top w:val="none" w:sz="0" w:space="0" w:color="auto"/>
        <w:left w:val="none" w:sz="0" w:space="0" w:color="auto"/>
        <w:bottom w:val="none" w:sz="0" w:space="0" w:color="auto"/>
        <w:right w:val="none" w:sz="0" w:space="0" w:color="auto"/>
      </w:divBdr>
    </w:div>
    <w:div w:id="636181254">
      <w:marLeft w:val="0"/>
      <w:marRight w:val="0"/>
      <w:marTop w:val="0"/>
      <w:marBottom w:val="0"/>
      <w:divBdr>
        <w:top w:val="none" w:sz="0" w:space="0" w:color="auto"/>
        <w:left w:val="none" w:sz="0" w:space="0" w:color="auto"/>
        <w:bottom w:val="none" w:sz="0" w:space="0" w:color="auto"/>
        <w:right w:val="none" w:sz="0" w:space="0" w:color="auto"/>
      </w:divBdr>
    </w:div>
    <w:div w:id="636181255">
      <w:marLeft w:val="0"/>
      <w:marRight w:val="0"/>
      <w:marTop w:val="0"/>
      <w:marBottom w:val="0"/>
      <w:divBdr>
        <w:top w:val="none" w:sz="0" w:space="0" w:color="auto"/>
        <w:left w:val="none" w:sz="0" w:space="0" w:color="auto"/>
        <w:bottom w:val="none" w:sz="0" w:space="0" w:color="auto"/>
        <w:right w:val="none" w:sz="0" w:space="0" w:color="auto"/>
      </w:divBdr>
    </w:div>
    <w:div w:id="636181256">
      <w:marLeft w:val="0"/>
      <w:marRight w:val="0"/>
      <w:marTop w:val="0"/>
      <w:marBottom w:val="0"/>
      <w:divBdr>
        <w:top w:val="none" w:sz="0" w:space="0" w:color="auto"/>
        <w:left w:val="none" w:sz="0" w:space="0" w:color="auto"/>
        <w:bottom w:val="none" w:sz="0" w:space="0" w:color="auto"/>
        <w:right w:val="none" w:sz="0" w:space="0" w:color="auto"/>
      </w:divBdr>
    </w:div>
    <w:div w:id="636181257">
      <w:marLeft w:val="0"/>
      <w:marRight w:val="0"/>
      <w:marTop w:val="0"/>
      <w:marBottom w:val="0"/>
      <w:divBdr>
        <w:top w:val="none" w:sz="0" w:space="0" w:color="auto"/>
        <w:left w:val="none" w:sz="0" w:space="0" w:color="auto"/>
        <w:bottom w:val="none" w:sz="0" w:space="0" w:color="auto"/>
        <w:right w:val="none" w:sz="0" w:space="0" w:color="auto"/>
      </w:divBdr>
    </w:div>
    <w:div w:id="636181258">
      <w:marLeft w:val="0"/>
      <w:marRight w:val="0"/>
      <w:marTop w:val="0"/>
      <w:marBottom w:val="0"/>
      <w:divBdr>
        <w:top w:val="none" w:sz="0" w:space="0" w:color="auto"/>
        <w:left w:val="none" w:sz="0" w:space="0" w:color="auto"/>
        <w:bottom w:val="none" w:sz="0" w:space="0" w:color="auto"/>
        <w:right w:val="none" w:sz="0" w:space="0" w:color="auto"/>
      </w:divBdr>
    </w:div>
    <w:div w:id="636181259">
      <w:marLeft w:val="0"/>
      <w:marRight w:val="0"/>
      <w:marTop w:val="0"/>
      <w:marBottom w:val="0"/>
      <w:divBdr>
        <w:top w:val="none" w:sz="0" w:space="0" w:color="auto"/>
        <w:left w:val="none" w:sz="0" w:space="0" w:color="auto"/>
        <w:bottom w:val="none" w:sz="0" w:space="0" w:color="auto"/>
        <w:right w:val="none" w:sz="0" w:space="0" w:color="auto"/>
      </w:divBdr>
    </w:div>
    <w:div w:id="636181260">
      <w:marLeft w:val="0"/>
      <w:marRight w:val="0"/>
      <w:marTop w:val="0"/>
      <w:marBottom w:val="0"/>
      <w:divBdr>
        <w:top w:val="none" w:sz="0" w:space="0" w:color="auto"/>
        <w:left w:val="none" w:sz="0" w:space="0" w:color="auto"/>
        <w:bottom w:val="none" w:sz="0" w:space="0" w:color="auto"/>
        <w:right w:val="none" w:sz="0" w:space="0" w:color="auto"/>
      </w:divBdr>
    </w:div>
    <w:div w:id="636181261">
      <w:marLeft w:val="0"/>
      <w:marRight w:val="0"/>
      <w:marTop w:val="0"/>
      <w:marBottom w:val="0"/>
      <w:divBdr>
        <w:top w:val="none" w:sz="0" w:space="0" w:color="auto"/>
        <w:left w:val="none" w:sz="0" w:space="0" w:color="auto"/>
        <w:bottom w:val="none" w:sz="0" w:space="0" w:color="auto"/>
        <w:right w:val="none" w:sz="0" w:space="0" w:color="auto"/>
      </w:divBdr>
    </w:div>
    <w:div w:id="636181262">
      <w:marLeft w:val="0"/>
      <w:marRight w:val="0"/>
      <w:marTop w:val="0"/>
      <w:marBottom w:val="0"/>
      <w:divBdr>
        <w:top w:val="none" w:sz="0" w:space="0" w:color="auto"/>
        <w:left w:val="none" w:sz="0" w:space="0" w:color="auto"/>
        <w:bottom w:val="none" w:sz="0" w:space="0" w:color="auto"/>
        <w:right w:val="none" w:sz="0" w:space="0" w:color="auto"/>
      </w:divBdr>
    </w:div>
    <w:div w:id="636181263">
      <w:marLeft w:val="0"/>
      <w:marRight w:val="0"/>
      <w:marTop w:val="0"/>
      <w:marBottom w:val="0"/>
      <w:divBdr>
        <w:top w:val="none" w:sz="0" w:space="0" w:color="auto"/>
        <w:left w:val="none" w:sz="0" w:space="0" w:color="auto"/>
        <w:bottom w:val="none" w:sz="0" w:space="0" w:color="auto"/>
        <w:right w:val="none" w:sz="0" w:space="0" w:color="auto"/>
      </w:divBdr>
    </w:div>
    <w:div w:id="636181264">
      <w:marLeft w:val="0"/>
      <w:marRight w:val="0"/>
      <w:marTop w:val="0"/>
      <w:marBottom w:val="0"/>
      <w:divBdr>
        <w:top w:val="none" w:sz="0" w:space="0" w:color="auto"/>
        <w:left w:val="none" w:sz="0" w:space="0" w:color="auto"/>
        <w:bottom w:val="none" w:sz="0" w:space="0" w:color="auto"/>
        <w:right w:val="none" w:sz="0" w:space="0" w:color="auto"/>
      </w:divBdr>
    </w:div>
    <w:div w:id="636181265">
      <w:marLeft w:val="0"/>
      <w:marRight w:val="0"/>
      <w:marTop w:val="0"/>
      <w:marBottom w:val="0"/>
      <w:divBdr>
        <w:top w:val="none" w:sz="0" w:space="0" w:color="auto"/>
        <w:left w:val="none" w:sz="0" w:space="0" w:color="auto"/>
        <w:bottom w:val="none" w:sz="0" w:space="0" w:color="auto"/>
        <w:right w:val="none" w:sz="0" w:space="0" w:color="auto"/>
      </w:divBdr>
    </w:div>
    <w:div w:id="636181266">
      <w:marLeft w:val="0"/>
      <w:marRight w:val="0"/>
      <w:marTop w:val="0"/>
      <w:marBottom w:val="0"/>
      <w:divBdr>
        <w:top w:val="none" w:sz="0" w:space="0" w:color="auto"/>
        <w:left w:val="none" w:sz="0" w:space="0" w:color="auto"/>
        <w:bottom w:val="none" w:sz="0" w:space="0" w:color="auto"/>
        <w:right w:val="none" w:sz="0" w:space="0" w:color="auto"/>
      </w:divBdr>
    </w:div>
    <w:div w:id="636181267">
      <w:marLeft w:val="0"/>
      <w:marRight w:val="0"/>
      <w:marTop w:val="0"/>
      <w:marBottom w:val="0"/>
      <w:divBdr>
        <w:top w:val="none" w:sz="0" w:space="0" w:color="auto"/>
        <w:left w:val="none" w:sz="0" w:space="0" w:color="auto"/>
        <w:bottom w:val="none" w:sz="0" w:space="0" w:color="auto"/>
        <w:right w:val="none" w:sz="0" w:space="0" w:color="auto"/>
      </w:divBdr>
    </w:div>
    <w:div w:id="636181268">
      <w:marLeft w:val="0"/>
      <w:marRight w:val="0"/>
      <w:marTop w:val="0"/>
      <w:marBottom w:val="0"/>
      <w:divBdr>
        <w:top w:val="none" w:sz="0" w:space="0" w:color="auto"/>
        <w:left w:val="none" w:sz="0" w:space="0" w:color="auto"/>
        <w:bottom w:val="none" w:sz="0" w:space="0" w:color="auto"/>
        <w:right w:val="none" w:sz="0" w:space="0" w:color="auto"/>
      </w:divBdr>
    </w:div>
    <w:div w:id="636181269">
      <w:marLeft w:val="0"/>
      <w:marRight w:val="0"/>
      <w:marTop w:val="0"/>
      <w:marBottom w:val="0"/>
      <w:divBdr>
        <w:top w:val="none" w:sz="0" w:space="0" w:color="auto"/>
        <w:left w:val="none" w:sz="0" w:space="0" w:color="auto"/>
        <w:bottom w:val="none" w:sz="0" w:space="0" w:color="auto"/>
        <w:right w:val="none" w:sz="0" w:space="0" w:color="auto"/>
      </w:divBdr>
    </w:div>
    <w:div w:id="636181270">
      <w:marLeft w:val="0"/>
      <w:marRight w:val="0"/>
      <w:marTop w:val="0"/>
      <w:marBottom w:val="0"/>
      <w:divBdr>
        <w:top w:val="none" w:sz="0" w:space="0" w:color="auto"/>
        <w:left w:val="none" w:sz="0" w:space="0" w:color="auto"/>
        <w:bottom w:val="none" w:sz="0" w:space="0" w:color="auto"/>
        <w:right w:val="none" w:sz="0" w:space="0" w:color="auto"/>
      </w:divBdr>
    </w:div>
    <w:div w:id="636181271">
      <w:marLeft w:val="0"/>
      <w:marRight w:val="0"/>
      <w:marTop w:val="0"/>
      <w:marBottom w:val="0"/>
      <w:divBdr>
        <w:top w:val="none" w:sz="0" w:space="0" w:color="auto"/>
        <w:left w:val="none" w:sz="0" w:space="0" w:color="auto"/>
        <w:bottom w:val="none" w:sz="0" w:space="0" w:color="auto"/>
        <w:right w:val="none" w:sz="0" w:space="0" w:color="auto"/>
      </w:divBdr>
    </w:div>
    <w:div w:id="636181272">
      <w:marLeft w:val="0"/>
      <w:marRight w:val="0"/>
      <w:marTop w:val="0"/>
      <w:marBottom w:val="0"/>
      <w:divBdr>
        <w:top w:val="none" w:sz="0" w:space="0" w:color="auto"/>
        <w:left w:val="none" w:sz="0" w:space="0" w:color="auto"/>
        <w:bottom w:val="none" w:sz="0" w:space="0" w:color="auto"/>
        <w:right w:val="none" w:sz="0" w:space="0" w:color="auto"/>
      </w:divBdr>
    </w:div>
    <w:div w:id="636181273">
      <w:marLeft w:val="0"/>
      <w:marRight w:val="0"/>
      <w:marTop w:val="0"/>
      <w:marBottom w:val="0"/>
      <w:divBdr>
        <w:top w:val="none" w:sz="0" w:space="0" w:color="auto"/>
        <w:left w:val="none" w:sz="0" w:space="0" w:color="auto"/>
        <w:bottom w:val="none" w:sz="0" w:space="0" w:color="auto"/>
        <w:right w:val="none" w:sz="0" w:space="0" w:color="auto"/>
      </w:divBdr>
    </w:div>
    <w:div w:id="636181274">
      <w:marLeft w:val="0"/>
      <w:marRight w:val="0"/>
      <w:marTop w:val="0"/>
      <w:marBottom w:val="0"/>
      <w:divBdr>
        <w:top w:val="none" w:sz="0" w:space="0" w:color="auto"/>
        <w:left w:val="none" w:sz="0" w:space="0" w:color="auto"/>
        <w:bottom w:val="none" w:sz="0" w:space="0" w:color="auto"/>
        <w:right w:val="none" w:sz="0" w:space="0" w:color="auto"/>
      </w:divBdr>
    </w:div>
    <w:div w:id="636181275">
      <w:marLeft w:val="0"/>
      <w:marRight w:val="0"/>
      <w:marTop w:val="0"/>
      <w:marBottom w:val="0"/>
      <w:divBdr>
        <w:top w:val="none" w:sz="0" w:space="0" w:color="auto"/>
        <w:left w:val="none" w:sz="0" w:space="0" w:color="auto"/>
        <w:bottom w:val="none" w:sz="0" w:space="0" w:color="auto"/>
        <w:right w:val="none" w:sz="0" w:space="0" w:color="auto"/>
      </w:divBdr>
    </w:div>
    <w:div w:id="636181276">
      <w:marLeft w:val="0"/>
      <w:marRight w:val="0"/>
      <w:marTop w:val="0"/>
      <w:marBottom w:val="0"/>
      <w:divBdr>
        <w:top w:val="none" w:sz="0" w:space="0" w:color="auto"/>
        <w:left w:val="none" w:sz="0" w:space="0" w:color="auto"/>
        <w:bottom w:val="none" w:sz="0" w:space="0" w:color="auto"/>
        <w:right w:val="none" w:sz="0" w:space="0" w:color="auto"/>
      </w:divBdr>
    </w:div>
    <w:div w:id="636181277">
      <w:marLeft w:val="0"/>
      <w:marRight w:val="0"/>
      <w:marTop w:val="0"/>
      <w:marBottom w:val="0"/>
      <w:divBdr>
        <w:top w:val="none" w:sz="0" w:space="0" w:color="auto"/>
        <w:left w:val="none" w:sz="0" w:space="0" w:color="auto"/>
        <w:bottom w:val="none" w:sz="0" w:space="0" w:color="auto"/>
        <w:right w:val="none" w:sz="0" w:space="0" w:color="auto"/>
      </w:divBdr>
    </w:div>
    <w:div w:id="636181278">
      <w:marLeft w:val="0"/>
      <w:marRight w:val="0"/>
      <w:marTop w:val="0"/>
      <w:marBottom w:val="0"/>
      <w:divBdr>
        <w:top w:val="none" w:sz="0" w:space="0" w:color="auto"/>
        <w:left w:val="none" w:sz="0" w:space="0" w:color="auto"/>
        <w:bottom w:val="none" w:sz="0" w:space="0" w:color="auto"/>
        <w:right w:val="none" w:sz="0" w:space="0" w:color="auto"/>
      </w:divBdr>
    </w:div>
    <w:div w:id="636181279">
      <w:marLeft w:val="0"/>
      <w:marRight w:val="0"/>
      <w:marTop w:val="0"/>
      <w:marBottom w:val="0"/>
      <w:divBdr>
        <w:top w:val="none" w:sz="0" w:space="0" w:color="auto"/>
        <w:left w:val="none" w:sz="0" w:space="0" w:color="auto"/>
        <w:bottom w:val="none" w:sz="0" w:space="0" w:color="auto"/>
        <w:right w:val="none" w:sz="0" w:space="0" w:color="auto"/>
      </w:divBdr>
    </w:div>
    <w:div w:id="636181280">
      <w:marLeft w:val="0"/>
      <w:marRight w:val="0"/>
      <w:marTop w:val="0"/>
      <w:marBottom w:val="0"/>
      <w:divBdr>
        <w:top w:val="none" w:sz="0" w:space="0" w:color="auto"/>
        <w:left w:val="none" w:sz="0" w:space="0" w:color="auto"/>
        <w:bottom w:val="none" w:sz="0" w:space="0" w:color="auto"/>
        <w:right w:val="none" w:sz="0" w:space="0" w:color="auto"/>
      </w:divBdr>
    </w:div>
    <w:div w:id="636181281">
      <w:marLeft w:val="0"/>
      <w:marRight w:val="0"/>
      <w:marTop w:val="0"/>
      <w:marBottom w:val="0"/>
      <w:divBdr>
        <w:top w:val="none" w:sz="0" w:space="0" w:color="auto"/>
        <w:left w:val="none" w:sz="0" w:space="0" w:color="auto"/>
        <w:bottom w:val="none" w:sz="0" w:space="0" w:color="auto"/>
        <w:right w:val="none" w:sz="0" w:space="0" w:color="auto"/>
      </w:divBdr>
    </w:div>
    <w:div w:id="636181282">
      <w:marLeft w:val="0"/>
      <w:marRight w:val="0"/>
      <w:marTop w:val="0"/>
      <w:marBottom w:val="0"/>
      <w:divBdr>
        <w:top w:val="none" w:sz="0" w:space="0" w:color="auto"/>
        <w:left w:val="none" w:sz="0" w:space="0" w:color="auto"/>
        <w:bottom w:val="none" w:sz="0" w:space="0" w:color="auto"/>
        <w:right w:val="none" w:sz="0" w:space="0" w:color="auto"/>
      </w:divBdr>
    </w:div>
    <w:div w:id="636181283">
      <w:marLeft w:val="0"/>
      <w:marRight w:val="0"/>
      <w:marTop w:val="0"/>
      <w:marBottom w:val="0"/>
      <w:divBdr>
        <w:top w:val="none" w:sz="0" w:space="0" w:color="auto"/>
        <w:left w:val="none" w:sz="0" w:space="0" w:color="auto"/>
        <w:bottom w:val="none" w:sz="0" w:space="0" w:color="auto"/>
        <w:right w:val="none" w:sz="0" w:space="0" w:color="auto"/>
      </w:divBdr>
    </w:div>
    <w:div w:id="636181284">
      <w:marLeft w:val="0"/>
      <w:marRight w:val="0"/>
      <w:marTop w:val="0"/>
      <w:marBottom w:val="0"/>
      <w:divBdr>
        <w:top w:val="none" w:sz="0" w:space="0" w:color="auto"/>
        <w:left w:val="none" w:sz="0" w:space="0" w:color="auto"/>
        <w:bottom w:val="none" w:sz="0" w:space="0" w:color="auto"/>
        <w:right w:val="none" w:sz="0" w:space="0" w:color="auto"/>
      </w:divBdr>
    </w:div>
    <w:div w:id="636181285">
      <w:marLeft w:val="0"/>
      <w:marRight w:val="0"/>
      <w:marTop w:val="0"/>
      <w:marBottom w:val="0"/>
      <w:divBdr>
        <w:top w:val="none" w:sz="0" w:space="0" w:color="auto"/>
        <w:left w:val="none" w:sz="0" w:space="0" w:color="auto"/>
        <w:bottom w:val="none" w:sz="0" w:space="0" w:color="auto"/>
        <w:right w:val="none" w:sz="0" w:space="0" w:color="auto"/>
      </w:divBdr>
    </w:div>
    <w:div w:id="636181286">
      <w:marLeft w:val="0"/>
      <w:marRight w:val="0"/>
      <w:marTop w:val="0"/>
      <w:marBottom w:val="0"/>
      <w:divBdr>
        <w:top w:val="none" w:sz="0" w:space="0" w:color="auto"/>
        <w:left w:val="none" w:sz="0" w:space="0" w:color="auto"/>
        <w:bottom w:val="none" w:sz="0" w:space="0" w:color="auto"/>
        <w:right w:val="none" w:sz="0" w:space="0" w:color="auto"/>
      </w:divBdr>
    </w:div>
    <w:div w:id="636181287">
      <w:marLeft w:val="0"/>
      <w:marRight w:val="0"/>
      <w:marTop w:val="0"/>
      <w:marBottom w:val="0"/>
      <w:divBdr>
        <w:top w:val="none" w:sz="0" w:space="0" w:color="auto"/>
        <w:left w:val="none" w:sz="0" w:space="0" w:color="auto"/>
        <w:bottom w:val="none" w:sz="0" w:space="0" w:color="auto"/>
        <w:right w:val="none" w:sz="0" w:space="0" w:color="auto"/>
      </w:divBdr>
    </w:div>
    <w:div w:id="636181288">
      <w:marLeft w:val="0"/>
      <w:marRight w:val="0"/>
      <w:marTop w:val="0"/>
      <w:marBottom w:val="0"/>
      <w:divBdr>
        <w:top w:val="none" w:sz="0" w:space="0" w:color="auto"/>
        <w:left w:val="none" w:sz="0" w:space="0" w:color="auto"/>
        <w:bottom w:val="none" w:sz="0" w:space="0" w:color="auto"/>
        <w:right w:val="none" w:sz="0" w:space="0" w:color="auto"/>
      </w:divBdr>
    </w:div>
    <w:div w:id="636181289">
      <w:marLeft w:val="0"/>
      <w:marRight w:val="0"/>
      <w:marTop w:val="0"/>
      <w:marBottom w:val="0"/>
      <w:divBdr>
        <w:top w:val="none" w:sz="0" w:space="0" w:color="auto"/>
        <w:left w:val="none" w:sz="0" w:space="0" w:color="auto"/>
        <w:bottom w:val="none" w:sz="0" w:space="0" w:color="auto"/>
        <w:right w:val="none" w:sz="0" w:space="0" w:color="auto"/>
      </w:divBdr>
    </w:div>
    <w:div w:id="636181290">
      <w:marLeft w:val="0"/>
      <w:marRight w:val="0"/>
      <w:marTop w:val="0"/>
      <w:marBottom w:val="0"/>
      <w:divBdr>
        <w:top w:val="none" w:sz="0" w:space="0" w:color="auto"/>
        <w:left w:val="none" w:sz="0" w:space="0" w:color="auto"/>
        <w:bottom w:val="none" w:sz="0" w:space="0" w:color="auto"/>
        <w:right w:val="none" w:sz="0" w:space="0" w:color="auto"/>
      </w:divBdr>
    </w:div>
    <w:div w:id="636181291">
      <w:marLeft w:val="0"/>
      <w:marRight w:val="0"/>
      <w:marTop w:val="0"/>
      <w:marBottom w:val="0"/>
      <w:divBdr>
        <w:top w:val="none" w:sz="0" w:space="0" w:color="auto"/>
        <w:left w:val="none" w:sz="0" w:space="0" w:color="auto"/>
        <w:bottom w:val="none" w:sz="0" w:space="0" w:color="auto"/>
        <w:right w:val="none" w:sz="0" w:space="0" w:color="auto"/>
      </w:divBdr>
    </w:div>
    <w:div w:id="636181292">
      <w:marLeft w:val="0"/>
      <w:marRight w:val="0"/>
      <w:marTop w:val="0"/>
      <w:marBottom w:val="0"/>
      <w:divBdr>
        <w:top w:val="none" w:sz="0" w:space="0" w:color="auto"/>
        <w:left w:val="none" w:sz="0" w:space="0" w:color="auto"/>
        <w:bottom w:val="none" w:sz="0" w:space="0" w:color="auto"/>
        <w:right w:val="none" w:sz="0" w:space="0" w:color="auto"/>
      </w:divBdr>
    </w:div>
    <w:div w:id="636181293">
      <w:marLeft w:val="0"/>
      <w:marRight w:val="0"/>
      <w:marTop w:val="0"/>
      <w:marBottom w:val="0"/>
      <w:divBdr>
        <w:top w:val="none" w:sz="0" w:space="0" w:color="auto"/>
        <w:left w:val="none" w:sz="0" w:space="0" w:color="auto"/>
        <w:bottom w:val="none" w:sz="0" w:space="0" w:color="auto"/>
        <w:right w:val="none" w:sz="0" w:space="0" w:color="auto"/>
      </w:divBdr>
    </w:div>
    <w:div w:id="636181294">
      <w:marLeft w:val="0"/>
      <w:marRight w:val="0"/>
      <w:marTop w:val="0"/>
      <w:marBottom w:val="0"/>
      <w:divBdr>
        <w:top w:val="none" w:sz="0" w:space="0" w:color="auto"/>
        <w:left w:val="none" w:sz="0" w:space="0" w:color="auto"/>
        <w:bottom w:val="none" w:sz="0" w:space="0" w:color="auto"/>
        <w:right w:val="none" w:sz="0" w:space="0" w:color="auto"/>
      </w:divBdr>
    </w:div>
    <w:div w:id="636181295">
      <w:marLeft w:val="0"/>
      <w:marRight w:val="0"/>
      <w:marTop w:val="0"/>
      <w:marBottom w:val="0"/>
      <w:divBdr>
        <w:top w:val="none" w:sz="0" w:space="0" w:color="auto"/>
        <w:left w:val="none" w:sz="0" w:space="0" w:color="auto"/>
        <w:bottom w:val="none" w:sz="0" w:space="0" w:color="auto"/>
        <w:right w:val="none" w:sz="0" w:space="0" w:color="auto"/>
      </w:divBdr>
    </w:div>
    <w:div w:id="636181296">
      <w:marLeft w:val="0"/>
      <w:marRight w:val="0"/>
      <w:marTop w:val="0"/>
      <w:marBottom w:val="0"/>
      <w:divBdr>
        <w:top w:val="none" w:sz="0" w:space="0" w:color="auto"/>
        <w:left w:val="none" w:sz="0" w:space="0" w:color="auto"/>
        <w:bottom w:val="none" w:sz="0" w:space="0" w:color="auto"/>
        <w:right w:val="none" w:sz="0" w:space="0" w:color="auto"/>
      </w:divBdr>
    </w:div>
    <w:div w:id="636181297">
      <w:marLeft w:val="0"/>
      <w:marRight w:val="0"/>
      <w:marTop w:val="0"/>
      <w:marBottom w:val="0"/>
      <w:divBdr>
        <w:top w:val="none" w:sz="0" w:space="0" w:color="auto"/>
        <w:left w:val="none" w:sz="0" w:space="0" w:color="auto"/>
        <w:bottom w:val="none" w:sz="0" w:space="0" w:color="auto"/>
        <w:right w:val="none" w:sz="0" w:space="0" w:color="auto"/>
      </w:divBdr>
    </w:div>
    <w:div w:id="636181298">
      <w:marLeft w:val="0"/>
      <w:marRight w:val="0"/>
      <w:marTop w:val="0"/>
      <w:marBottom w:val="0"/>
      <w:divBdr>
        <w:top w:val="none" w:sz="0" w:space="0" w:color="auto"/>
        <w:left w:val="none" w:sz="0" w:space="0" w:color="auto"/>
        <w:bottom w:val="none" w:sz="0" w:space="0" w:color="auto"/>
        <w:right w:val="none" w:sz="0" w:space="0" w:color="auto"/>
      </w:divBdr>
    </w:div>
    <w:div w:id="636181299">
      <w:marLeft w:val="0"/>
      <w:marRight w:val="0"/>
      <w:marTop w:val="0"/>
      <w:marBottom w:val="0"/>
      <w:divBdr>
        <w:top w:val="none" w:sz="0" w:space="0" w:color="auto"/>
        <w:left w:val="none" w:sz="0" w:space="0" w:color="auto"/>
        <w:bottom w:val="none" w:sz="0" w:space="0" w:color="auto"/>
        <w:right w:val="none" w:sz="0" w:space="0" w:color="auto"/>
      </w:divBdr>
    </w:div>
    <w:div w:id="636181300">
      <w:marLeft w:val="0"/>
      <w:marRight w:val="0"/>
      <w:marTop w:val="0"/>
      <w:marBottom w:val="0"/>
      <w:divBdr>
        <w:top w:val="none" w:sz="0" w:space="0" w:color="auto"/>
        <w:left w:val="none" w:sz="0" w:space="0" w:color="auto"/>
        <w:bottom w:val="none" w:sz="0" w:space="0" w:color="auto"/>
        <w:right w:val="none" w:sz="0" w:space="0" w:color="auto"/>
      </w:divBdr>
    </w:div>
    <w:div w:id="636181301">
      <w:marLeft w:val="0"/>
      <w:marRight w:val="0"/>
      <w:marTop w:val="0"/>
      <w:marBottom w:val="0"/>
      <w:divBdr>
        <w:top w:val="none" w:sz="0" w:space="0" w:color="auto"/>
        <w:left w:val="none" w:sz="0" w:space="0" w:color="auto"/>
        <w:bottom w:val="none" w:sz="0" w:space="0" w:color="auto"/>
        <w:right w:val="none" w:sz="0" w:space="0" w:color="auto"/>
      </w:divBdr>
    </w:div>
    <w:div w:id="636181302">
      <w:marLeft w:val="0"/>
      <w:marRight w:val="0"/>
      <w:marTop w:val="0"/>
      <w:marBottom w:val="0"/>
      <w:divBdr>
        <w:top w:val="none" w:sz="0" w:space="0" w:color="auto"/>
        <w:left w:val="none" w:sz="0" w:space="0" w:color="auto"/>
        <w:bottom w:val="none" w:sz="0" w:space="0" w:color="auto"/>
        <w:right w:val="none" w:sz="0" w:space="0" w:color="auto"/>
      </w:divBdr>
    </w:div>
    <w:div w:id="636181303">
      <w:marLeft w:val="0"/>
      <w:marRight w:val="0"/>
      <w:marTop w:val="0"/>
      <w:marBottom w:val="0"/>
      <w:divBdr>
        <w:top w:val="none" w:sz="0" w:space="0" w:color="auto"/>
        <w:left w:val="none" w:sz="0" w:space="0" w:color="auto"/>
        <w:bottom w:val="none" w:sz="0" w:space="0" w:color="auto"/>
        <w:right w:val="none" w:sz="0" w:space="0" w:color="auto"/>
      </w:divBdr>
    </w:div>
    <w:div w:id="636181304">
      <w:marLeft w:val="0"/>
      <w:marRight w:val="0"/>
      <w:marTop w:val="0"/>
      <w:marBottom w:val="0"/>
      <w:divBdr>
        <w:top w:val="none" w:sz="0" w:space="0" w:color="auto"/>
        <w:left w:val="none" w:sz="0" w:space="0" w:color="auto"/>
        <w:bottom w:val="none" w:sz="0" w:space="0" w:color="auto"/>
        <w:right w:val="none" w:sz="0" w:space="0" w:color="auto"/>
      </w:divBdr>
    </w:div>
    <w:div w:id="636181305">
      <w:marLeft w:val="0"/>
      <w:marRight w:val="0"/>
      <w:marTop w:val="0"/>
      <w:marBottom w:val="0"/>
      <w:divBdr>
        <w:top w:val="none" w:sz="0" w:space="0" w:color="auto"/>
        <w:left w:val="none" w:sz="0" w:space="0" w:color="auto"/>
        <w:bottom w:val="none" w:sz="0" w:space="0" w:color="auto"/>
        <w:right w:val="none" w:sz="0" w:space="0" w:color="auto"/>
      </w:divBdr>
    </w:div>
    <w:div w:id="636181306">
      <w:marLeft w:val="0"/>
      <w:marRight w:val="0"/>
      <w:marTop w:val="0"/>
      <w:marBottom w:val="0"/>
      <w:divBdr>
        <w:top w:val="none" w:sz="0" w:space="0" w:color="auto"/>
        <w:left w:val="none" w:sz="0" w:space="0" w:color="auto"/>
        <w:bottom w:val="none" w:sz="0" w:space="0" w:color="auto"/>
        <w:right w:val="none" w:sz="0" w:space="0" w:color="auto"/>
      </w:divBdr>
    </w:div>
    <w:div w:id="636181307">
      <w:marLeft w:val="0"/>
      <w:marRight w:val="0"/>
      <w:marTop w:val="0"/>
      <w:marBottom w:val="0"/>
      <w:divBdr>
        <w:top w:val="none" w:sz="0" w:space="0" w:color="auto"/>
        <w:left w:val="none" w:sz="0" w:space="0" w:color="auto"/>
        <w:bottom w:val="none" w:sz="0" w:space="0" w:color="auto"/>
        <w:right w:val="none" w:sz="0" w:space="0" w:color="auto"/>
      </w:divBdr>
    </w:div>
    <w:div w:id="636181308">
      <w:marLeft w:val="0"/>
      <w:marRight w:val="0"/>
      <w:marTop w:val="0"/>
      <w:marBottom w:val="0"/>
      <w:divBdr>
        <w:top w:val="none" w:sz="0" w:space="0" w:color="auto"/>
        <w:left w:val="none" w:sz="0" w:space="0" w:color="auto"/>
        <w:bottom w:val="none" w:sz="0" w:space="0" w:color="auto"/>
        <w:right w:val="none" w:sz="0" w:space="0" w:color="auto"/>
      </w:divBdr>
    </w:div>
    <w:div w:id="636181309">
      <w:marLeft w:val="0"/>
      <w:marRight w:val="0"/>
      <w:marTop w:val="0"/>
      <w:marBottom w:val="0"/>
      <w:divBdr>
        <w:top w:val="none" w:sz="0" w:space="0" w:color="auto"/>
        <w:left w:val="none" w:sz="0" w:space="0" w:color="auto"/>
        <w:bottom w:val="none" w:sz="0" w:space="0" w:color="auto"/>
        <w:right w:val="none" w:sz="0" w:space="0" w:color="auto"/>
      </w:divBdr>
    </w:div>
    <w:div w:id="636181310">
      <w:marLeft w:val="0"/>
      <w:marRight w:val="0"/>
      <w:marTop w:val="0"/>
      <w:marBottom w:val="0"/>
      <w:divBdr>
        <w:top w:val="none" w:sz="0" w:space="0" w:color="auto"/>
        <w:left w:val="none" w:sz="0" w:space="0" w:color="auto"/>
        <w:bottom w:val="none" w:sz="0" w:space="0" w:color="auto"/>
        <w:right w:val="none" w:sz="0" w:space="0" w:color="auto"/>
      </w:divBdr>
    </w:div>
    <w:div w:id="636181311">
      <w:marLeft w:val="0"/>
      <w:marRight w:val="0"/>
      <w:marTop w:val="0"/>
      <w:marBottom w:val="0"/>
      <w:divBdr>
        <w:top w:val="none" w:sz="0" w:space="0" w:color="auto"/>
        <w:left w:val="none" w:sz="0" w:space="0" w:color="auto"/>
        <w:bottom w:val="none" w:sz="0" w:space="0" w:color="auto"/>
        <w:right w:val="none" w:sz="0" w:space="0" w:color="auto"/>
      </w:divBdr>
    </w:div>
    <w:div w:id="636181312">
      <w:marLeft w:val="0"/>
      <w:marRight w:val="0"/>
      <w:marTop w:val="0"/>
      <w:marBottom w:val="0"/>
      <w:divBdr>
        <w:top w:val="none" w:sz="0" w:space="0" w:color="auto"/>
        <w:left w:val="none" w:sz="0" w:space="0" w:color="auto"/>
        <w:bottom w:val="none" w:sz="0" w:space="0" w:color="auto"/>
        <w:right w:val="none" w:sz="0" w:space="0" w:color="auto"/>
      </w:divBdr>
    </w:div>
    <w:div w:id="636181313">
      <w:marLeft w:val="0"/>
      <w:marRight w:val="0"/>
      <w:marTop w:val="0"/>
      <w:marBottom w:val="0"/>
      <w:divBdr>
        <w:top w:val="none" w:sz="0" w:space="0" w:color="auto"/>
        <w:left w:val="none" w:sz="0" w:space="0" w:color="auto"/>
        <w:bottom w:val="none" w:sz="0" w:space="0" w:color="auto"/>
        <w:right w:val="none" w:sz="0" w:space="0" w:color="auto"/>
      </w:divBdr>
    </w:div>
    <w:div w:id="636181314">
      <w:marLeft w:val="0"/>
      <w:marRight w:val="0"/>
      <w:marTop w:val="0"/>
      <w:marBottom w:val="0"/>
      <w:divBdr>
        <w:top w:val="none" w:sz="0" w:space="0" w:color="auto"/>
        <w:left w:val="none" w:sz="0" w:space="0" w:color="auto"/>
        <w:bottom w:val="none" w:sz="0" w:space="0" w:color="auto"/>
        <w:right w:val="none" w:sz="0" w:space="0" w:color="auto"/>
      </w:divBdr>
    </w:div>
    <w:div w:id="636181315">
      <w:marLeft w:val="0"/>
      <w:marRight w:val="0"/>
      <w:marTop w:val="0"/>
      <w:marBottom w:val="0"/>
      <w:divBdr>
        <w:top w:val="none" w:sz="0" w:space="0" w:color="auto"/>
        <w:left w:val="none" w:sz="0" w:space="0" w:color="auto"/>
        <w:bottom w:val="none" w:sz="0" w:space="0" w:color="auto"/>
        <w:right w:val="none" w:sz="0" w:space="0" w:color="auto"/>
      </w:divBdr>
    </w:div>
    <w:div w:id="636181316">
      <w:marLeft w:val="0"/>
      <w:marRight w:val="0"/>
      <w:marTop w:val="0"/>
      <w:marBottom w:val="0"/>
      <w:divBdr>
        <w:top w:val="none" w:sz="0" w:space="0" w:color="auto"/>
        <w:left w:val="none" w:sz="0" w:space="0" w:color="auto"/>
        <w:bottom w:val="none" w:sz="0" w:space="0" w:color="auto"/>
        <w:right w:val="none" w:sz="0" w:space="0" w:color="auto"/>
      </w:divBdr>
    </w:div>
    <w:div w:id="636181317">
      <w:marLeft w:val="0"/>
      <w:marRight w:val="0"/>
      <w:marTop w:val="0"/>
      <w:marBottom w:val="0"/>
      <w:divBdr>
        <w:top w:val="none" w:sz="0" w:space="0" w:color="auto"/>
        <w:left w:val="none" w:sz="0" w:space="0" w:color="auto"/>
        <w:bottom w:val="none" w:sz="0" w:space="0" w:color="auto"/>
        <w:right w:val="none" w:sz="0" w:space="0" w:color="auto"/>
      </w:divBdr>
    </w:div>
    <w:div w:id="636181318">
      <w:marLeft w:val="0"/>
      <w:marRight w:val="0"/>
      <w:marTop w:val="0"/>
      <w:marBottom w:val="0"/>
      <w:divBdr>
        <w:top w:val="none" w:sz="0" w:space="0" w:color="auto"/>
        <w:left w:val="none" w:sz="0" w:space="0" w:color="auto"/>
        <w:bottom w:val="none" w:sz="0" w:space="0" w:color="auto"/>
        <w:right w:val="none" w:sz="0" w:space="0" w:color="auto"/>
      </w:divBdr>
    </w:div>
    <w:div w:id="636181319">
      <w:marLeft w:val="0"/>
      <w:marRight w:val="0"/>
      <w:marTop w:val="0"/>
      <w:marBottom w:val="0"/>
      <w:divBdr>
        <w:top w:val="none" w:sz="0" w:space="0" w:color="auto"/>
        <w:left w:val="none" w:sz="0" w:space="0" w:color="auto"/>
        <w:bottom w:val="none" w:sz="0" w:space="0" w:color="auto"/>
        <w:right w:val="none" w:sz="0" w:space="0" w:color="auto"/>
      </w:divBdr>
    </w:div>
    <w:div w:id="636181320">
      <w:marLeft w:val="0"/>
      <w:marRight w:val="0"/>
      <w:marTop w:val="0"/>
      <w:marBottom w:val="0"/>
      <w:divBdr>
        <w:top w:val="none" w:sz="0" w:space="0" w:color="auto"/>
        <w:left w:val="none" w:sz="0" w:space="0" w:color="auto"/>
        <w:bottom w:val="none" w:sz="0" w:space="0" w:color="auto"/>
        <w:right w:val="none" w:sz="0" w:space="0" w:color="auto"/>
      </w:divBdr>
    </w:div>
    <w:div w:id="636181321">
      <w:marLeft w:val="0"/>
      <w:marRight w:val="0"/>
      <w:marTop w:val="0"/>
      <w:marBottom w:val="0"/>
      <w:divBdr>
        <w:top w:val="none" w:sz="0" w:space="0" w:color="auto"/>
        <w:left w:val="none" w:sz="0" w:space="0" w:color="auto"/>
        <w:bottom w:val="none" w:sz="0" w:space="0" w:color="auto"/>
        <w:right w:val="none" w:sz="0" w:space="0" w:color="auto"/>
      </w:divBdr>
    </w:div>
    <w:div w:id="636181322">
      <w:marLeft w:val="0"/>
      <w:marRight w:val="0"/>
      <w:marTop w:val="0"/>
      <w:marBottom w:val="0"/>
      <w:divBdr>
        <w:top w:val="none" w:sz="0" w:space="0" w:color="auto"/>
        <w:left w:val="none" w:sz="0" w:space="0" w:color="auto"/>
        <w:bottom w:val="none" w:sz="0" w:space="0" w:color="auto"/>
        <w:right w:val="none" w:sz="0" w:space="0" w:color="auto"/>
      </w:divBdr>
    </w:div>
    <w:div w:id="636181323">
      <w:marLeft w:val="0"/>
      <w:marRight w:val="0"/>
      <w:marTop w:val="0"/>
      <w:marBottom w:val="0"/>
      <w:divBdr>
        <w:top w:val="none" w:sz="0" w:space="0" w:color="auto"/>
        <w:left w:val="none" w:sz="0" w:space="0" w:color="auto"/>
        <w:bottom w:val="none" w:sz="0" w:space="0" w:color="auto"/>
        <w:right w:val="none" w:sz="0" w:space="0" w:color="auto"/>
      </w:divBdr>
    </w:div>
    <w:div w:id="636181324">
      <w:marLeft w:val="0"/>
      <w:marRight w:val="0"/>
      <w:marTop w:val="0"/>
      <w:marBottom w:val="0"/>
      <w:divBdr>
        <w:top w:val="none" w:sz="0" w:space="0" w:color="auto"/>
        <w:left w:val="none" w:sz="0" w:space="0" w:color="auto"/>
        <w:bottom w:val="none" w:sz="0" w:space="0" w:color="auto"/>
        <w:right w:val="none" w:sz="0" w:space="0" w:color="auto"/>
      </w:divBdr>
    </w:div>
    <w:div w:id="636181325">
      <w:marLeft w:val="0"/>
      <w:marRight w:val="0"/>
      <w:marTop w:val="0"/>
      <w:marBottom w:val="0"/>
      <w:divBdr>
        <w:top w:val="none" w:sz="0" w:space="0" w:color="auto"/>
        <w:left w:val="none" w:sz="0" w:space="0" w:color="auto"/>
        <w:bottom w:val="none" w:sz="0" w:space="0" w:color="auto"/>
        <w:right w:val="none" w:sz="0" w:space="0" w:color="auto"/>
      </w:divBdr>
    </w:div>
    <w:div w:id="636181326">
      <w:marLeft w:val="0"/>
      <w:marRight w:val="0"/>
      <w:marTop w:val="0"/>
      <w:marBottom w:val="0"/>
      <w:divBdr>
        <w:top w:val="none" w:sz="0" w:space="0" w:color="auto"/>
        <w:left w:val="none" w:sz="0" w:space="0" w:color="auto"/>
        <w:bottom w:val="none" w:sz="0" w:space="0" w:color="auto"/>
        <w:right w:val="none" w:sz="0" w:space="0" w:color="auto"/>
      </w:divBdr>
    </w:div>
    <w:div w:id="636181327">
      <w:marLeft w:val="0"/>
      <w:marRight w:val="0"/>
      <w:marTop w:val="0"/>
      <w:marBottom w:val="0"/>
      <w:divBdr>
        <w:top w:val="none" w:sz="0" w:space="0" w:color="auto"/>
        <w:left w:val="none" w:sz="0" w:space="0" w:color="auto"/>
        <w:bottom w:val="none" w:sz="0" w:space="0" w:color="auto"/>
        <w:right w:val="none" w:sz="0" w:space="0" w:color="auto"/>
      </w:divBdr>
    </w:div>
    <w:div w:id="636181328">
      <w:marLeft w:val="0"/>
      <w:marRight w:val="0"/>
      <w:marTop w:val="0"/>
      <w:marBottom w:val="0"/>
      <w:divBdr>
        <w:top w:val="none" w:sz="0" w:space="0" w:color="auto"/>
        <w:left w:val="none" w:sz="0" w:space="0" w:color="auto"/>
        <w:bottom w:val="none" w:sz="0" w:space="0" w:color="auto"/>
        <w:right w:val="none" w:sz="0" w:space="0" w:color="auto"/>
      </w:divBdr>
    </w:div>
    <w:div w:id="636181329">
      <w:marLeft w:val="0"/>
      <w:marRight w:val="0"/>
      <w:marTop w:val="0"/>
      <w:marBottom w:val="0"/>
      <w:divBdr>
        <w:top w:val="none" w:sz="0" w:space="0" w:color="auto"/>
        <w:left w:val="none" w:sz="0" w:space="0" w:color="auto"/>
        <w:bottom w:val="none" w:sz="0" w:space="0" w:color="auto"/>
        <w:right w:val="none" w:sz="0" w:space="0" w:color="auto"/>
      </w:divBdr>
    </w:div>
    <w:div w:id="636181330">
      <w:marLeft w:val="0"/>
      <w:marRight w:val="0"/>
      <w:marTop w:val="0"/>
      <w:marBottom w:val="0"/>
      <w:divBdr>
        <w:top w:val="none" w:sz="0" w:space="0" w:color="auto"/>
        <w:left w:val="none" w:sz="0" w:space="0" w:color="auto"/>
        <w:bottom w:val="none" w:sz="0" w:space="0" w:color="auto"/>
        <w:right w:val="none" w:sz="0" w:space="0" w:color="auto"/>
      </w:divBdr>
    </w:div>
    <w:div w:id="636181331">
      <w:marLeft w:val="0"/>
      <w:marRight w:val="0"/>
      <w:marTop w:val="0"/>
      <w:marBottom w:val="0"/>
      <w:divBdr>
        <w:top w:val="none" w:sz="0" w:space="0" w:color="auto"/>
        <w:left w:val="none" w:sz="0" w:space="0" w:color="auto"/>
        <w:bottom w:val="none" w:sz="0" w:space="0" w:color="auto"/>
        <w:right w:val="none" w:sz="0" w:space="0" w:color="auto"/>
      </w:divBdr>
    </w:div>
    <w:div w:id="636181332">
      <w:marLeft w:val="0"/>
      <w:marRight w:val="0"/>
      <w:marTop w:val="0"/>
      <w:marBottom w:val="0"/>
      <w:divBdr>
        <w:top w:val="none" w:sz="0" w:space="0" w:color="auto"/>
        <w:left w:val="none" w:sz="0" w:space="0" w:color="auto"/>
        <w:bottom w:val="none" w:sz="0" w:space="0" w:color="auto"/>
        <w:right w:val="none" w:sz="0" w:space="0" w:color="auto"/>
      </w:divBdr>
    </w:div>
    <w:div w:id="636181333">
      <w:marLeft w:val="0"/>
      <w:marRight w:val="0"/>
      <w:marTop w:val="0"/>
      <w:marBottom w:val="0"/>
      <w:divBdr>
        <w:top w:val="none" w:sz="0" w:space="0" w:color="auto"/>
        <w:left w:val="none" w:sz="0" w:space="0" w:color="auto"/>
        <w:bottom w:val="none" w:sz="0" w:space="0" w:color="auto"/>
        <w:right w:val="none" w:sz="0" w:space="0" w:color="auto"/>
      </w:divBdr>
    </w:div>
    <w:div w:id="636181334">
      <w:marLeft w:val="0"/>
      <w:marRight w:val="0"/>
      <w:marTop w:val="0"/>
      <w:marBottom w:val="0"/>
      <w:divBdr>
        <w:top w:val="none" w:sz="0" w:space="0" w:color="auto"/>
        <w:left w:val="none" w:sz="0" w:space="0" w:color="auto"/>
        <w:bottom w:val="none" w:sz="0" w:space="0" w:color="auto"/>
        <w:right w:val="none" w:sz="0" w:space="0" w:color="auto"/>
      </w:divBdr>
    </w:div>
    <w:div w:id="636181335">
      <w:marLeft w:val="0"/>
      <w:marRight w:val="0"/>
      <w:marTop w:val="0"/>
      <w:marBottom w:val="0"/>
      <w:divBdr>
        <w:top w:val="none" w:sz="0" w:space="0" w:color="auto"/>
        <w:left w:val="none" w:sz="0" w:space="0" w:color="auto"/>
        <w:bottom w:val="none" w:sz="0" w:space="0" w:color="auto"/>
        <w:right w:val="none" w:sz="0" w:space="0" w:color="auto"/>
      </w:divBdr>
    </w:div>
    <w:div w:id="636181336">
      <w:marLeft w:val="0"/>
      <w:marRight w:val="0"/>
      <w:marTop w:val="0"/>
      <w:marBottom w:val="0"/>
      <w:divBdr>
        <w:top w:val="none" w:sz="0" w:space="0" w:color="auto"/>
        <w:left w:val="none" w:sz="0" w:space="0" w:color="auto"/>
        <w:bottom w:val="none" w:sz="0" w:space="0" w:color="auto"/>
        <w:right w:val="none" w:sz="0" w:space="0" w:color="auto"/>
      </w:divBdr>
    </w:div>
    <w:div w:id="636181337">
      <w:marLeft w:val="0"/>
      <w:marRight w:val="0"/>
      <w:marTop w:val="0"/>
      <w:marBottom w:val="0"/>
      <w:divBdr>
        <w:top w:val="none" w:sz="0" w:space="0" w:color="auto"/>
        <w:left w:val="none" w:sz="0" w:space="0" w:color="auto"/>
        <w:bottom w:val="none" w:sz="0" w:space="0" w:color="auto"/>
        <w:right w:val="none" w:sz="0" w:space="0" w:color="auto"/>
      </w:divBdr>
    </w:div>
    <w:div w:id="636181338">
      <w:marLeft w:val="0"/>
      <w:marRight w:val="0"/>
      <w:marTop w:val="0"/>
      <w:marBottom w:val="0"/>
      <w:divBdr>
        <w:top w:val="none" w:sz="0" w:space="0" w:color="auto"/>
        <w:left w:val="none" w:sz="0" w:space="0" w:color="auto"/>
        <w:bottom w:val="none" w:sz="0" w:space="0" w:color="auto"/>
        <w:right w:val="none" w:sz="0" w:space="0" w:color="auto"/>
      </w:divBdr>
    </w:div>
    <w:div w:id="636181339">
      <w:marLeft w:val="0"/>
      <w:marRight w:val="0"/>
      <w:marTop w:val="0"/>
      <w:marBottom w:val="0"/>
      <w:divBdr>
        <w:top w:val="none" w:sz="0" w:space="0" w:color="auto"/>
        <w:left w:val="none" w:sz="0" w:space="0" w:color="auto"/>
        <w:bottom w:val="none" w:sz="0" w:space="0" w:color="auto"/>
        <w:right w:val="none" w:sz="0" w:space="0" w:color="auto"/>
      </w:divBdr>
    </w:div>
    <w:div w:id="636181340">
      <w:marLeft w:val="0"/>
      <w:marRight w:val="0"/>
      <w:marTop w:val="0"/>
      <w:marBottom w:val="0"/>
      <w:divBdr>
        <w:top w:val="none" w:sz="0" w:space="0" w:color="auto"/>
        <w:left w:val="none" w:sz="0" w:space="0" w:color="auto"/>
        <w:bottom w:val="none" w:sz="0" w:space="0" w:color="auto"/>
        <w:right w:val="none" w:sz="0" w:space="0" w:color="auto"/>
      </w:divBdr>
    </w:div>
    <w:div w:id="636181341">
      <w:marLeft w:val="0"/>
      <w:marRight w:val="0"/>
      <w:marTop w:val="0"/>
      <w:marBottom w:val="0"/>
      <w:divBdr>
        <w:top w:val="none" w:sz="0" w:space="0" w:color="auto"/>
        <w:left w:val="none" w:sz="0" w:space="0" w:color="auto"/>
        <w:bottom w:val="none" w:sz="0" w:space="0" w:color="auto"/>
        <w:right w:val="none" w:sz="0" w:space="0" w:color="auto"/>
      </w:divBdr>
    </w:div>
    <w:div w:id="636181342">
      <w:marLeft w:val="0"/>
      <w:marRight w:val="0"/>
      <w:marTop w:val="0"/>
      <w:marBottom w:val="0"/>
      <w:divBdr>
        <w:top w:val="none" w:sz="0" w:space="0" w:color="auto"/>
        <w:left w:val="none" w:sz="0" w:space="0" w:color="auto"/>
        <w:bottom w:val="none" w:sz="0" w:space="0" w:color="auto"/>
        <w:right w:val="none" w:sz="0" w:space="0" w:color="auto"/>
      </w:divBdr>
    </w:div>
    <w:div w:id="636181343">
      <w:marLeft w:val="0"/>
      <w:marRight w:val="0"/>
      <w:marTop w:val="0"/>
      <w:marBottom w:val="0"/>
      <w:divBdr>
        <w:top w:val="none" w:sz="0" w:space="0" w:color="auto"/>
        <w:left w:val="none" w:sz="0" w:space="0" w:color="auto"/>
        <w:bottom w:val="none" w:sz="0" w:space="0" w:color="auto"/>
        <w:right w:val="none" w:sz="0" w:space="0" w:color="auto"/>
      </w:divBdr>
    </w:div>
    <w:div w:id="636181344">
      <w:marLeft w:val="0"/>
      <w:marRight w:val="0"/>
      <w:marTop w:val="0"/>
      <w:marBottom w:val="0"/>
      <w:divBdr>
        <w:top w:val="none" w:sz="0" w:space="0" w:color="auto"/>
        <w:left w:val="none" w:sz="0" w:space="0" w:color="auto"/>
        <w:bottom w:val="none" w:sz="0" w:space="0" w:color="auto"/>
        <w:right w:val="none" w:sz="0" w:space="0" w:color="auto"/>
      </w:divBdr>
    </w:div>
    <w:div w:id="636181345">
      <w:marLeft w:val="0"/>
      <w:marRight w:val="0"/>
      <w:marTop w:val="0"/>
      <w:marBottom w:val="0"/>
      <w:divBdr>
        <w:top w:val="none" w:sz="0" w:space="0" w:color="auto"/>
        <w:left w:val="none" w:sz="0" w:space="0" w:color="auto"/>
        <w:bottom w:val="none" w:sz="0" w:space="0" w:color="auto"/>
        <w:right w:val="none" w:sz="0" w:space="0" w:color="auto"/>
      </w:divBdr>
    </w:div>
    <w:div w:id="636181346">
      <w:marLeft w:val="0"/>
      <w:marRight w:val="0"/>
      <w:marTop w:val="0"/>
      <w:marBottom w:val="0"/>
      <w:divBdr>
        <w:top w:val="none" w:sz="0" w:space="0" w:color="auto"/>
        <w:left w:val="none" w:sz="0" w:space="0" w:color="auto"/>
        <w:bottom w:val="none" w:sz="0" w:space="0" w:color="auto"/>
        <w:right w:val="none" w:sz="0" w:space="0" w:color="auto"/>
      </w:divBdr>
    </w:div>
    <w:div w:id="636181347">
      <w:marLeft w:val="0"/>
      <w:marRight w:val="0"/>
      <w:marTop w:val="0"/>
      <w:marBottom w:val="0"/>
      <w:divBdr>
        <w:top w:val="none" w:sz="0" w:space="0" w:color="auto"/>
        <w:left w:val="none" w:sz="0" w:space="0" w:color="auto"/>
        <w:bottom w:val="none" w:sz="0" w:space="0" w:color="auto"/>
        <w:right w:val="none" w:sz="0" w:space="0" w:color="auto"/>
      </w:divBdr>
    </w:div>
    <w:div w:id="636181348">
      <w:marLeft w:val="0"/>
      <w:marRight w:val="0"/>
      <w:marTop w:val="0"/>
      <w:marBottom w:val="0"/>
      <w:divBdr>
        <w:top w:val="none" w:sz="0" w:space="0" w:color="auto"/>
        <w:left w:val="none" w:sz="0" w:space="0" w:color="auto"/>
        <w:bottom w:val="none" w:sz="0" w:space="0" w:color="auto"/>
        <w:right w:val="none" w:sz="0" w:space="0" w:color="auto"/>
      </w:divBdr>
    </w:div>
    <w:div w:id="636181349">
      <w:marLeft w:val="0"/>
      <w:marRight w:val="0"/>
      <w:marTop w:val="0"/>
      <w:marBottom w:val="0"/>
      <w:divBdr>
        <w:top w:val="none" w:sz="0" w:space="0" w:color="auto"/>
        <w:left w:val="none" w:sz="0" w:space="0" w:color="auto"/>
        <w:bottom w:val="none" w:sz="0" w:space="0" w:color="auto"/>
        <w:right w:val="none" w:sz="0" w:space="0" w:color="auto"/>
      </w:divBdr>
    </w:div>
    <w:div w:id="636181350">
      <w:marLeft w:val="0"/>
      <w:marRight w:val="0"/>
      <w:marTop w:val="0"/>
      <w:marBottom w:val="0"/>
      <w:divBdr>
        <w:top w:val="none" w:sz="0" w:space="0" w:color="auto"/>
        <w:left w:val="none" w:sz="0" w:space="0" w:color="auto"/>
        <w:bottom w:val="none" w:sz="0" w:space="0" w:color="auto"/>
        <w:right w:val="none" w:sz="0" w:space="0" w:color="auto"/>
      </w:divBdr>
    </w:div>
    <w:div w:id="636181351">
      <w:marLeft w:val="0"/>
      <w:marRight w:val="0"/>
      <w:marTop w:val="0"/>
      <w:marBottom w:val="0"/>
      <w:divBdr>
        <w:top w:val="none" w:sz="0" w:space="0" w:color="auto"/>
        <w:left w:val="none" w:sz="0" w:space="0" w:color="auto"/>
        <w:bottom w:val="none" w:sz="0" w:space="0" w:color="auto"/>
        <w:right w:val="none" w:sz="0" w:space="0" w:color="auto"/>
      </w:divBdr>
    </w:div>
    <w:div w:id="636181352">
      <w:marLeft w:val="0"/>
      <w:marRight w:val="0"/>
      <w:marTop w:val="0"/>
      <w:marBottom w:val="0"/>
      <w:divBdr>
        <w:top w:val="none" w:sz="0" w:space="0" w:color="auto"/>
        <w:left w:val="none" w:sz="0" w:space="0" w:color="auto"/>
        <w:bottom w:val="none" w:sz="0" w:space="0" w:color="auto"/>
        <w:right w:val="none" w:sz="0" w:space="0" w:color="auto"/>
      </w:divBdr>
    </w:div>
    <w:div w:id="636181353">
      <w:marLeft w:val="0"/>
      <w:marRight w:val="0"/>
      <w:marTop w:val="0"/>
      <w:marBottom w:val="0"/>
      <w:divBdr>
        <w:top w:val="none" w:sz="0" w:space="0" w:color="auto"/>
        <w:left w:val="none" w:sz="0" w:space="0" w:color="auto"/>
        <w:bottom w:val="none" w:sz="0" w:space="0" w:color="auto"/>
        <w:right w:val="none" w:sz="0" w:space="0" w:color="auto"/>
      </w:divBdr>
    </w:div>
    <w:div w:id="636181354">
      <w:marLeft w:val="0"/>
      <w:marRight w:val="0"/>
      <w:marTop w:val="0"/>
      <w:marBottom w:val="0"/>
      <w:divBdr>
        <w:top w:val="none" w:sz="0" w:space="0" w:color="auto"/>
        <w:left w:val="none" w:sz="0" w:space="0" w:color="auto"/>
        <w:bottom w:val="none" w:sz="0" w:space="0" w:color="auto"/>
        <w:right w:val="none" w:sz="0" w:space="0" w:color="auto"/>
      </w:divBdr>
    </w:div>
    <w:div w:id="636181355">
      <w:marLeft w:val="0"/>
      <w:marRight w:val="0"/>
      <w:marTop w:val="0"/>
      <w:marBottom w:val="0"/>
      <w:divBdr>
        <w:top w:val="none" w:sz="0" w:space="0" w:color="auto"/>
        <w:left w:val="none" w:sz="0" w:space="0" w:color="auto"/>
        <w:bottom w:val="none" w:sz="0" w:space="0" w:color="auto"/>
        <w:right w:val="none" w:sz="0" w:space="0" w:color="auto"/>
      </w:divBdr>
    </w:div>
    <w:div w:id="636181356">
      <w:marLeft w:val="0"/>
      <w:marRight w:val="0"/>
      <w:marTop w:val="0"/>
      <w:marBottom w:val="0"/>
      <w:divBdr>
        <w:top w:val="none" w:sz="0" w:space="0" w:color="auto"/>
        <w:left w:val="none" w:sz="0" w:space="0" w:color="auto"/>
        <w:bottom w:val="none" w:sz="0" w:space="0" w:color="auto"/>
        <w:right w:val="none" w:sz="0" w:space="0" w:color="auto"/>
      </w:divBdr>
    </w:div>
    <w:div w:id="636181357">
      <w:marLeft w:val="0"/>
      <w:marRight w:val="0"/>
      <w:marTop w:val="0"/>
      <w:marBottom w:val="0"/>
      <w:divBdr>
        <w:top w:val="none" w:sz="0" w:space="0" w:color="auto"/>
        <w:left w:val="none" w:sz="0" w:space="0" w:color="auto"/>
        <w:bottom w:val="none" w:sz="0" w:space="0" w:color="auto"/>
        <w:right w:val="none" w:sz="0" w:space="0" w:color="auto"/>
      </w:divBdr>
    </w:div>
    <w:div w:id="636181358">
      <w:marLeft w:val="0"/>
      <w:marRight w:val="0"/>
      <w:marTop w:val="0"/>
      <w:marBottom w:val="0"/>
      <w:divBdr>
        <w:top w:val="none" w:sz="0" w:space="0" w:color="auto"/>
        <w:left w:val="none" w:sz="0" w:space="0" w:color="auto"/>
        <w:bottom w:val="none" w:sz="0" w:space="0" w:color="auto"/>
        <w:right w:val="none" w:sz="0" w:space="0" w:color="auto"/>
      </w:divBdr>
    </w:div>
    <w:div w:id="636181359">
      <w:marLeft w:val="0"/>
      <w:marRight w:val="0"/>
      <w:marTop w:val="0"/>
      <w:marBottom w:val="0"/>
      <w:divBdr>
        <w:top w:val="none" w:sz="0" w:space="0" w:color="auto"/>
        <w:left w:val="none" w:sz="0" w:space="0" w:color="auto"/>
        <w:bottom w:val="none" w:sz="0" w:space="0" w:color="auto"/>
        <w:right w:val="none" w:sz="0" w:space="0" w:color="auto"/>
      </w:divBdr>
    </w:div>
    <w:div w:id="636181360">
      <w:marLeft w:val="0"/>
      <w:marRight w:val="0"/>
      <w:marTop w:val="0"/>
      <w:marBottom w:val="0"/>
      <w:divBdr>
        <w:top w:val="none" w:sz="0" w:space="0" w:color="auto"/>
        <w:left w:val="none" w:sz="0" w:space="0" w:color="auto"/>
        <w:bottom w:val="none" w:sz="0" w:space="0" w:color="auto"/>
        <w:right w:val="none" w:sz="0" w:space="0" w:color="auto"/>
      </w:divBdr>
    </w:div>
    <w:div w:id="636181361">
      <w:marLeft w:val="0"/>
      <w:marRight w:val="0"/>
      <w:marTop w:val="0"/>
      <w:marBottom w:val="0"/>
      <w:divBdr>
        <w:top w:val="none" w:sz="0" w:space="0" w:color="auto"/>
        <w:left w:val="none" w:sz="0" w:space="0" w:color="auto"/>
        <w:bottom w:val="none" w:sz="0" w:space="0" w:color="auto"/>
        <w:right w:val="none" w:sz="0" w:space="0" w:color="auto"/>
      </w:divBdr>
    </w:div>
    <w:div w:id="636181362">
      <w:marLeft w:val="0"/>
      <w:marRight w:val="0"/>
      <w:marTop w:val="0"/>
      <w:marBottom w:val="0"/>
      <w:divBdr>
        <w:top w:val="none" w:sz="0" w:space="0" w:color="auto"/>
        <w:left w:val="none" w:sz="0" w:space="0" w:color="auto"/>
        <w:bottom w:val="none" w:sz="0" w:space="0" w:color="auto"/>
        <w:right w:val="none" w:sz="0" w:space="0" w:color="auto"/>
      </w:divBdr>
    </w:div>
    <w:div w:id="636181363">
      <w:marLeft w:val="0"/>
      <w:marRight w:val="0"/>
      <w:marTop w:val="0"/>
      <w:marBottom w:val="0"/>
      <w:divBdr>
        <w:top w:val="none" w:sz="0" w:space="0" w:color="auto"/>
        <w:left w:val="none" w:sz="0" w:space="0" w:color="auto"/>
        <w:bottom w:val="none" w:sz="0" w:space="0" w:color="auto"/>
        <w:right w:val="none" w:sz="0" w:space="0" w:color="auto"/>
      </w:divBdr>
    </w:div>
    <w:div w:id="636181364">
      <w:marLeft w:val="0"/>
      <w:marRight w:val="0"/>
      <w:marTop w:val="0"/>
      <w:marBottom w:val="0"/>
      <w:divBdr>
        <w:top w:val="none" w:sz="0" w:space="0" w:color="auto"/>
        <w:left w:val="none" w:sz="0" w:space="0" w:color="auto"/>
        <w:bottom w:val="none" w:sz="0" w:space="0" w:color="auto"/>
        <w:right w:val="none" w:sz="0" w:space="0" w:color="auto"/>
      </w:divBdr>
    </w:div>
    <w:div w:id="636181365">
      <w:marLeft w:val="0"/>
      <w:marRight w:val="0"/>
      <w:marTop w:val="0"/>
      <w:marBottom w:val="0"/>
      <w:divBdr>
        <w:top w:val="none" w:sz="0" w:space="0" w:color="auto"/>
        <w:left w:val="none" w:sz="0" w:space="0" w:color="auto"/>
        <w:bottom w:val="none" w:sz="0" w:space="0" w:color="auto"/>
        <w:right w:val="none" w:sz="0" w:space="0" w:color="auto"/>
      </w:divBdr>
    </w:div>
    <w:div w:id="636181366">
      <w:marLeft w:val="0"/>
      <w:marRight w:val="0"/>
      <w:marTop w:val="0"/>
      <w:marBottom w:val="0"/>
      <w:divBdr>
        <w:top w:val="none" w:sz="0" w:space="0" w:color="auto"/>
        <w:left w:val="none" w:sz="0" w:space="0" w:color="auto"/>
        <w:bottom w:val="none" w:sz="0" w:space="0" w:color="auto"/>
        <w:right w:val="none" w:sz="0" w:space="0" w:color="auto"/>
      </w:divBdr>
    </w:div>
    <w:div w:id="636181367">
      <w:marLeft w:val="0"/>
      <w:marRight w:val="0"/>
      <w:marTop w:val="0"/>
      <w:marBottom w:val="0"/>
      <w:divBdr>
        <w:top w:val="none" w:sz="0" w:space="0" w:color="auto"/>
        <w:left w:val="none" w:sz="0" w:space="0" w:color="auto"/>
        <w:bottom w:val="none" w:sz="0" w:space="0" w:color="auto"/>
        <w:right w:val="none" w:sz="0" w:space="0" w:color="auto"/>
      </w:divBdr>
    </w:div>
    <w:div w:id="636181368">
      <w:marLeft w:val="0"/>
      <w:marRight w:val="0"/>
      <w:marTop w:val="0"/>
      <w:marBottom w:val="0"/>
      <w:divBdr>
        <w:top w:val="none" w:sz="0" w:space="0" w:color="auto"/>
        <w:left w:val="none" w:sz="0" w:space="0" w:color="auto"/>
        <w:bottom w:val="none" w:sz="0" w:space="0" w:color="auto"/>
        <w:right w:val="none" w:sz="0" w:space="0" w:color="auto"/>
      </w:divBdr>
    </w:div>
    <w:div w:id="636181369">
      <w:marLeft w:val="0"/>
      <w:marRight w:val="0"/>
      <w:marTop w:val="0"/>
      <w:marBottom w:val="0"/>
      <w:divBdr>
        <w:top w:val="none" w:sz="0" w:space="0" w:color="auto"/>
        <w:left w:val="none" w:sz="0" w:space="0" w:color="auto"/>
        <w:bottom w:val="none" w:sz="0" w:space="0" w:color="auto"/>
        <w:right w:val="none" w:sz="0" w:space="0" w:color="auto"/>
      </w:divBdr>
    </w:div>
    <w:div w:id="636181370">
      <w:marLeft w:val="0"/>
      <w:marRight w:val="0"/>
      <w:marTop w:val="0"/>
      <w:marBottom w:val="0"/>
      <w:divBdr>
        <w:top w:val="none" w:sz="0" w:space="0" w:color="auto"/>
        <w:left w:val="none" w:sz="0" w:space="0" w:color="auto"/>
        <w:bottom w:val="none" w:sz="0" w:space="0" w:color="auto"/>
        <w:right w:val="none" w:sz="0" w:space="0" w:color="auto"/>
      </w:divBdr>
    </w:div>
    <w:div w:id="636181371">
      <w:marLeft w:val="0"/>
      <w:marRight w:val="0"/>
      <w:marTop w:val="0"/>
      <w:marBottom w:val="0"/>
      <w:divBdr>
        <w:top w:val="none" w:sz="0" w:space="0" w:color="auto"/>
        <w:left w:val="none" w:sz="0" w:space="0" w:color="auto"/>
        <w:bottom w:val="none" w:sz="0" w:space="0" w:color="auto"/>
        <w:right w:val="none" w:sz="0" w:space="0" w:color="auto"/>
      </w:divBdr>
    </w:div>
    <w:div w:id="636181372">
      <w:marLeft w:val="0"/>
      <w:marRight w:val="0"/>
      <w:marTop w:val="0"/>
      <w:marBottom w:val="0"/>
      <w:divBdr>
        <w:top w:val="none" w:sz="0" w:space="0" w:color="auto"/>
        <w:left w:val="none" w:sz="0" w:space="0" w:color="auto"/>
        <w:bottom w:val="none" w:sz="0" w:space="0" w:color="auto"/>
        <w:right w:val="none" w:sz="0" w:space="0" w:color="auto"/>
      </w:divBdr>
    </w:div>
    <w:div w:id="636181373">
      <w:marLeft w:val="0"/>
      <w:marRight w:val="0"/>
      <w:marTop w:val="0"/>
      <w:marBottom w:val="0"/>
      <w:divBdr>
        <w:top w:val="none" w:sz="0" w:space="0" w:color="auto"/>
        <w:left w:val="none" w:sz="0" w:space="0" w:color="auto"/>
        <w:bottom w:val="none" w:sz="0" w:space="0" w:color="auto"/>
        <w:right w:val="none" w:sz="0" w:space="0" w:color="auto"/>
      </w:divBdr>
    </w:div>
    <w:div w:id="636181374">
      <w:marLeft w:val="0"/>
      <w:marRight w:val="0"/>
      <w:marTop w:val="0"/>
      <w:marBottom w:val="0"/>
      <w:divBdr>
        <w:top w:val="none" w:sz="0" w:space="0" w:color="auto"/>
        <w:left w:val="none" w:sz="0" w:space="0" w:color="auto"/>
        <w:bottom w:val="none" w:sz="0" w:space="0" w:color="auto"/>
        <w:right w:val="none" w:sz="0" w:space="0" w:color="auto"/>
      </w:divBdr>
    </w:div>
    <w:div w:id="636181375">
      <w:marLeft w:val="0"/>
      <w:marRight w:val="0"/>
      <w:marTop w:val="0"/>
      <w:marBottom w:val="0"/>
      <w:divBdr>
        <w:top w:val="none" w:sz="0" w:space="0" w:color="auto"/>
        <w:left w:val="none" w:sz="0" w:space="0" w:color="auto"/>
        <w:bottom w:val="none" w:sz="0" w:space="0" w:color="auto"/>
        <w:right w:val="none" w:sz="0" w:space="0" w:color="auto"/>
      </w:divBdr>
    </w:div>
    <w:div w:id="636181376">
      <w:marLeft w:val="0"/>
      <w:marRight w:val="0"/>
      <w:marTop w:val="0"/>
      <w:marBottom w:val="0"/>
      <w:divBdr>
        <w:top w:val="none" w:sz="0" w:space="0" w:color="auto"/>
        <w:left w:val="none" w:sz="0" w:space="0" w:color="auto"/>
        <w:bottom w:val="none" w:sz="0" w:space="0" w:color="auto"/>
        <w:right w:val="none" w:sz="0" w:space="0" w:color="auto"/>
      </w:divBdr>
    </w:div>
    <w:div w:id="636181377">
      <w:marLeft w:val="0"/>
      <w:marRight w:val="0"/>
      <w:marTop w:val="0"/>
      <w:marBottom w:val="0"/>
      <w:divBdr>
        <w:top w:val="none" w:sz="0" w:space="0" w:color="auto"/>
        <w:left w:val="none" w:sz="0" w:space="0" w:color="auto"/>
        <w:bottom w:val="none" w:sz="0" w:space="0" w:color="auto"/>
        <w:right w:val="none" w:sz="0" w:space="0" w:color="auto"/>
      </w:divBdr>
    </w:div>
    <w:div w:id="636181378">
      <w:marLeft w:val="0"/>
      <w:marRight w:val="0"/>
      <w:marTop w:val="0"/>
      <w:marBottom w:val="0"/>
      <w:divBdr>
        <w:top w:val="none" w:sz="0" w:space="0" w:color="auto"/>
        <w:left w:val="none" w:sz="0" w:space="0" w:color="auto"/>
        <w:bottom w:val="none" w:sz="0" w:space="0" w:color="auto"/>
        <w:right w:val="none" w:sz="0" w:space="0" w:color="auto"/>
      </w:divBdr>
    </w:div>
    <w:div w:id="636181379">
      <w:marLeft w:val="0"/>
      <w:marRight w:val="0"/>
      <w:marTop w:val="0"/>
      <w:marBottom w:val="0"/>
      <w:divBdr>
        <w:top w:val="none" w:sz="0" w:space="0" w:color="auto"/>
        <w:left w:val="none" w:sz="0" w:space="0" w:color="auto"/>
        <w:bottom w:val="none" w:sz="0" w:space="0" w:color="auto"/>
        <w:right w:val="none" w:sz="0" w:space="0" w:color="auto"/>
      </w:divBdr>
    </w:div>
    <w:div w:id="636181380">
      <w:marLeft w:val="0"/>
      <w:marRight w:val="0"/>
      <w:marTop w:val="0"/>
      <w:marBottom w:val="0"/>
      <w:divBdr>
        <w:top w:val="none" w:sz="0" w:space="0" w:color="auto"/>
        <w:left w:val="none" w:sz="0" w:space="0" w:color="auto"/>
        <w:bottom w:val="none" w:sz="0" w:space="0" w:color="auto"/>
        <w:right w:val="none" w:sz="0" w:space="0" w:color="auto"/>
      </w:divBdr>
    </w:div>
    <w:div w:id="636181381">
      <w:marLeft w:val="0"/>
      <w:marRight w:val="0"/>
      <w:marTop w:val="0"/>
      <w:marBottom w:val="0"/>
      <w:divBdr>
        <w:top w:val="none" w:sz="0" w:space="0" w:color="auto"/>
        <w:left w:val="none" w:sz="0" w:space="0" w:color="auto"/>
        <w:bottom w:val="none" w:sz="0" w:space="0" w:color="auto"/>
        <w:right w:val="none" w:sz="0" w:space="0" w:color="auto"/>
      </w:divBdr>
    </w:div>
    <w:div w:id="636181382">
      <w:marLeft w:val="0"/>
      <w:marRight w:val="0"/>
      <w:marTop w:val="0"/>
      <w:marBottom w:val="0"/>
      <w:divBdr>
        <w:top w:val="none" w:sz="0" w:space="0" w:color="auto"/>
        <w:left w:val="none" w:sz="0" w:space="0" w:color="auto"/>
        <w:bottom w:val="none" w:sz="0" w:space="0" w:color="auto"/>
        <w:right w:val="none" w:sz="0" w:space="0" w:color="auto"/>
      </w:divBdr>
    </w:div>
    <w:div w:id="636181383">
      <w:marLeft w:val="0"/>
      <w:marRight w:val="0"/>
      <w:marTop w:val="0"/>
      <w:marBottom w:val="0"/>
      <w:divBdr>
        <w:top w:val="none" w:sz="0" w:space="0" w:color="auto"/>
        <w:left w:val="none" w:sz="0" w:space="0" w:color="auto"/>
        <w:bottom w:val="none" w:sz="0" w:space="0" w:color="auto"/>
        <w:right w:val="none" w:sz="0" w:space="0" w:color="auto"/>
      </w:divBdr>
    </w:div>
    <w:div w:id="636181384">
      <w:marLeft w:val="0"/>
      <w:marRight w:val="0"/>
      <w:marTop w:val="0"/>
      <w:marBottom w:val="0"/>
      <w:divBdr>
        <w:top w:val="none" w:sz="0" w:space="0" w:color="auto"/>
        <w:left w:val="none" w:sz="0" w:space="0" w:color="auto"/>
        <w:bottom w:val="none" w:sz="0" w:space="0" w:color="auto"/>
        <w:right w:val="none" w:sz="0" w:space="0" w:color="auto"/>
      </w:divBdr>
    </w:div>
    <w:div w:id="636181385">
      <w:marLeft w:val="0"/>
      <w:marRight w:val="0"/>
      <w:marTop w:val="0"/>
      <w:marBottom w:val="0"/>
      <w:divBdr>
        <w:top w:val="none" w:sz="0" w:space="0" w:color="auto"/>
        <w:left w:val="none" w:sz="0" w:space="0" w:color="auto"/>
        <w:bottom w:val="none" w:sz="0" w:space="0" w:color="auto"/>
        <w:right w:val="none" w:sz="0" w:space="0" w:color="auto"/>
      </w:divBdr>
    </w:div>
    <w:div w:id="636181386">
      <w:marLeft w:val="0"/>
      <w:marRight w:val="0"/>
      <w:marTop w:val="0"/>
      <w:marBottom w:val="0"/>
      <w:divBdr>
        <w:top w:val="none" w:sz="0" w:space="0" w:color="auto"/>
        <w:left w:val="none" w:sz="0" w:space="0" w:color="auto"/>
        <w:bottom w:val="none" w:sz="0" w:space="0" w:color="auto"/>
        <w:right w:val="none" w:sz="0" w:space="0" w:color="auto"/>
      </w:divBdr>
    </w:div>
    <w:div w:id="636181387">
      <w:marLeft w:val="0"/>
      <w:marRight w:val="0"/>
      <w:marTop w:val="0"/>
      <w:marBottom w:val="0"/>
      <w:divBdr>
        <w:top w:val="none" w:sz="0" w:space="0" w:color="auto"/>
        <w:left w:val="none" w:sz="0" w:space="0" w:color="auto"/>
        <w:bottom w:val="none" w:sz="0" w:space="0" w:color="auto"/>
        <w:right w:val="none" w:sz="0" w:space="0" w:color="auto"/>
      </w:divBdr>
    </w:div>
    <w:div w:id="636181388">
      <w:marLeft w:val="0"/>
      <w:marRight w:val="0"/>
      <w:marTop w:val="0"/>
      <w:marBottom w:val="0"/>
      <w:divBdr>
        <w:top w:val="none" w:sz="0" w:space="0" w:color="auto"/>
        <w:left w:val="none" w:sz="0" w:space="0" w:color="auto"/>
        <w:bottom w:val="none" w:sz="0" w:space="0" w:color="auto"/>
        <w:right w:val="none" w:sz="0" w:space="0" w:color="auto"/>
      </w:divBdr>
    </w:div>
    <w:div w:id="636181389">
      <w:marLeft w:val="0"/>
      <w:marRight w:val="0"/>
      <w:marTop w:val="0"/>
      <w:marBottom w:val="0"/>
      <w:divBdr>
        <w:top w:val="none" w:sz="0" w:space="0" w:color="auto"/>
        <w:left w:val="none" w:sz="0" w:space="0" w:color="auto"/>
        <w:bottom w:val="none" w:sz="0" w:space="0" w:color="auto"/>
        <w:right w:val="none" w:sz="0" w:space="0" w:color="auto"/>
      </w:divBdr>
    </w:div>
    <w:div w:id="636181390">
      <w:marLeft w:val="0"/>
      <w:marRight w:val="0"/>
      <w:marTop w:val="0"/>
      <w:marBottom w:val="0"/>
      <w:divBdr>
        <w:top w:val="none" w:sz="0" w:space="0" w:color="auto"/>
        <w:left w:val="none" w:sz="0" w:space="0" w:color="auto"/>
        <w:bottom w:val="none" w:sz="0" w:space="0" w:color="auto"/>
        <w:right w:val="none" w:sz="0" w:space="0" w:color="auto"/>
      </w:divBdr>
    </w:div>
    <w:div w:id="636181391">
      <w:marLeft w:val="0"/>
      <w:marRight w:val="0"/>
      <w:marTop w:val="0"/>
      <w:marBottom w:val="0"/>
      <w:divBdr>
        <w:top w:val="none" w:sz="0" w:space="0" w:color="auto"/>
        <w:left w:val="none" w:sz="0" w:space="0" w:color="auto"/>
        <w:bottom w:val="none" w:sz="0" w:space="0" w:color="auto"/>
        <w:right w:val="none" w:sz="0" w:space="0" w:color="auto"/>
      </w:divBdr>
    </w:div>
    <w:div w:id="636181392">
      <w:marLeft w:val="0"/>
      <w:marRight w:val="0"/>
      <w:marTop w:val="0"/>
      <w:marBottom w:val="0"/>
      <w:divBdr>
        <w:top w:val="none" w:sz="0" w:space="0" w:color="auto"/>
        <w:left w:val="none" w:sz="0" w:space="0" w:color="auto"/>
        <w:bottom w:val="none" w:sz="0" w:space="0" w:color="auto"/>
        <w:right w:val="none" w:sz="0" w:space="0" w:color="auto"/>
      </w:divBdr>
    </w:div>
    <w:div w:id="636181393">
      <w:marLeft w:val="0"/>
      <w:marRight w:val="0"/>
      <w:marTop w:val="0"/>
      <w:marBottom w:val="0"/>
      <w:divBdr>
        <w:top w:val="none" w:sz="0" w:space="0" w:color="auto"/>
        <w:left w:val="none" w:sz="0" w:space="0" w:color="auto"/>
        <w:bottom w:val="none" w:sz="0" w:space="0" w:color="auto"/>
        <w:right w:val="none" w:sz="0" w:space="0" w:color="auto"/>
      </w:divBdr>
    </w:div>
    <w:div w:id="636181394">
      <w:marLeft w:val="0"/>
      <w:marRight w:val="0"/>
      <w:marTop w:val="0"/>
      <w:marBottom w:val="0"/>
      <w:divBdr>
        <w:top w:val="none" w:sz="0" w:space="0" w:color="auto"/>
        <w:left w:val="none" w:sz="0" w:space="0" w:color="auto"/>
        <w:bottom w:val="none" w:sz="0" w:space="0" w:color="auto"/>
        <w:right w:val="none" w:sz="0" w:space="0" w:color="auto"/>
      </w:divBdr>
    </w:div>
    <w:div w:id="636181395">
      <w:marLeft w:val="0"/>
      <w:marRight w:val="0"/>
      <w:marTop w:val="0"/>
      <w:marBottom w:val="0"/>
      <w:divBdr>
        <w:top w:val="none" w:sz="0" w:space="0" w:color="auto"/>
        <w:left w:val="none" w:sz="0" w:space="0" w:color="auto"/>
        <w:bottom w:val="none" w:sz="0" w:space="0" w:color="auto"/>
        <w:right w:val="none" w:sz="0" w:space="0" w:color="auto"/>
      </w:divBdr>
    </w:div>
    <w:div w:id="636181396">
      <w:marLeft w:val="0"/>
      <w:marRight w:val="0"/>
      <w:marTop w:val="0"/>
      <w:marBottom w:val="0"/>
      <w:divBdr>
        <w:top w:val="none" w:sz="0" w:space="0" w:color="auto"/>
        <w:left w:val="none" w:sz="0" w:space="0" w:color="auto"/>
        <w:bottom w:val="none" w:sz="0" w:space="0" w:color="auto"/>
        <w:right w:val="none" w:sz="0" w:space="0" w:color="auto"/>
      </w:divBdr>
    </w:div>
    <w:div w:id="636181397">
      <w:marLeft w:val="0"/>
      <w:marRight w:val="0"/>
      <w:marTop w:val="0"/>
      <w:marBottom w:val="0"/>
      <w:divBdr>
        <w:top w:val="none" w:sz="0" w:space="0" w:color="auto"/>
        <w:left w:val="none" w:sz="0" w:space="0" w:color="auto"/>
        <w:bottom w:val="none" w:sz="0" w:space="0" w:color="auto"/>
        <w:right w:val="none" w:sz="0" w:space="0" w:color="auto"/>
      </w:divBdr>
    </w:div>
    <w:div w:id="636181398">
      <w:marLeft w:val="0"/>
      <w:marRight w:val="0"/>
      <w:marTop w:val="0"/>
      <w:marBottom w:val="0"/>
      <w:divBdr>
        <w:top w:val="none" w:sz="0" w:space="0" w:color="auto"/>
        <w:left w:val="none" w:sz="0" w:space="0" w:color="auto"/>
        <w:bottom w:val="none" w:sz="0" w:space="0" w:color="auto"/>
        <w:right w:val="none" w:sz="0" w:space="0" w:color="auto"/>
      </w:divBdr>
    </w:div>
    <w:div w:id="636181399">
      <w:marLeft w:val="0"/>
      <w:marRight w:val="0"/>
      <w:marTop w:val="0"/>
      <w:marBottom w:val="0"/>
      <w:divBdr>
        <w:top w:val="none" w:sz="0" w:space="0" w:color="auto"/>
        <w:left w:val="none" w:sz="0" w:space="0" w:color="auto"/>
        <w:bottom w:val="none" w:sz="0" w:space="0" w:color="auto"/>
        <w:right w:val="none" w:sz="0" w:space="0" w:color="auto"/>
      </w:divBdr>
    </w:div>
    <w:div w:id="636181400">
      <w:marLeft w:val="0"/>
      <w:marRight w:val="0"/>
      <w:marTop w:val="0"/>
      <w:marBottom w:val="0"/>
      <w:divBdr>
        <w:top w:val="none" w:sz="0" w:space="0" w:color="auto"/>
        <w:left w:val="none" w:sz="0" w:space="0" w:color="auto"/>
        <w:bottom w:val="none" w:sz="0" w:space="0" w:color="auto"/>
        <w:right w:val="none" w:sz="0" w:space="0" w:color="auto"/>
      </w:divBdr>
    </w:div>
    <w:div w:id="636181401">
      <w:marLeft w:val="0"/>
      <w:marRight w:val="0"/>
      <w:marTop w:val="0"/>
      <w:marBottom w:val="0"/>
      <w:divBdr>
        <w:top w:val="none" w:sz="0" w:space="0" w:color="auto"/>
        <w:left w:val="none" w:sz="0" w:space="0" w:color="auto"/>
        <w:bottom w:val="none" w:sz="0" w:space="0" w:color="auto"/>
        <w:right w:val="none" w:sz="0" w:space="0" w:color="auto"/>
      </w:divBdr>
    </w:div>
    <w:div w:id="636181402">
      <w:marLeft w:val="0"/>
      <w:marRight w:val="0"/>
      <w:marTop w:val="0"/>
      <w:marBottom w:val="0"/>
      <w:divBdr>
        <w:top w:val="none" w:sz="0" w:space="0" w:color="auto"/>
        <w:left w:val="none" w:sz="0" w:space="0" w:color="auto"/>
        <w:bottom w:val="none" w:sz="0" w:space="0" w:color="auto"/>
        <w:right w:val="none" w:sz="0" w:space="0" w:color="auto"/>
      </w:divBdr>
    </w:div>
    <w:div w:id="636181403">
      <w:marLeft w:val="0"/>
      <w:marRight w:val="0"/>
      <w:marTop w:val="0"/>
      <w:marBottom w:val="0"/>
      <w:divBdr>
        <w:top w:val="none" w:sz="0" w:space="0" w:color="auto"/>
        <w:left w:val="none" w:sz="0" w:space="0" w:color="auto"/>
        <w:bottom w:val="none" w:sz="0" w:space="0" w:color="auto"/>
        <w:right w:val="none" w:sz="0" w:space="0" w:color="auto"/>
      </w:divBdr>
    </w:div>
    <w:div w:id="636181404">
      <w:marLeft w:val="0"/>
      <w:marRight w:val="0"/>
      <w:marTop w:val="0"/>
      <w:marBottom w:val="0"/>
      <w:divBdr>
        <w:top w:val="none" w:sz="0" w:space="0" w:color="auto"/>
        <w:left w:val="none" w:sz="0" w:space="0" w:color="auto"/>
        <w:bottom w:val="none" w:sz="0" w:space="0" w:color="auto"/>
        <w:right w:val="none" w:sz="0" w:space="0" w:color="auto"/>
      </w:divBdr>
    </w:div>
    <w:div w:id="636181405">
      <w:marLeft w:val="0"/>
      <w:marRight w:val="0"/>
      <w:marTop w:val="0"/>
      <w:marBottom w:val="0"/>
      <w:divBdr>
        <w:top w:val="none" w:sz="0" w:space="0" w:color="auto"/>
        <w:left w:val="none" w:sz="0" w:space="0" w:color="auto"/>
        <w:bottom w:val="none" w:sz="0" w:space="0" w:color="auto"/>
        <w:right w:val="none" w:sz="0" w:space="0" w:color="auto"/>
      </w:divBdr>
    </w:div>
    <w:div w:id="636181406">
      <w:marLeft w:val="0"/>
      <w:marRight w:val="0"/>
      <w:marTop w:val="0"/>
      <w:marBottom w:val="0"/>
      <w:divBdr>
        <w:top w:val="none" w:sz="0" w:space="0" w:color="auto"/>
        <w:left w:val="none" w:sz="0" w:space="0" w:color="auto"/>
        <w:bottom w:val="none" w:sz="0" w:space="0" w:color="auto"/>
        <w:right w:val="none" w:sz="0" w:space="0" w:color="auto"/>
      </w:divBdr>
    </w:div>
    <w:div w:id="636181407">
      <w:marLeft w:val="0"/>
      <w:marRight w:val="0"/>
      <w:marTop w:val="0"/>
      <w:marBottom w:val="0"/>
      <w:divBdr>
        <w:top w:val="none" w:sz="0" w:space="0" w:color="auto"/>
        <w:left w:val="none" w:sz="0" w:space="0" w:color="auto"/>
        <w:bottom w:val="none" w:sz="0" w:space="0" w:color="auto"/>
        <w:right w:val="none" w:sz="0" w:space="0" w:color="auto"/>
      </w:divBdr>
    </w:div>
    <w:div w:id="636181408">
      <w:marLeft w:val="0"/>
      <w:marRight w:val="0"/>
      <w:marTop w:val="0"/>
      <w:marBottom w:val="0"/>
      <w:divBdr>
        <w:top w:val="none" w:sz="0" w:space="0" w:color="auto"/>
        <w:left w:val="none" w:sz="0" w:space="0" w:color="auto"/>
        <w:bottom w:val="none" w:sz="0" w:space="0" w:color="auto"/>
        <w:right w:val="none" w:sz="0" w:space="0" w:color="auto"/>
      </w:divBdr>
    </w:div>
    <w:div w:id="636181409">
      <w:marLeft w:val="0"/>
      <w:marRight w:val="0"/>
      <w:marTop w:val="0"/>
      <w:marBottom w:val="0"/>
      <w:divBdr>
        <w:top w:val="none" w:sz="0" w:space="0" w:color="auto"/>
        <w:left w:val="none" w:sz="0" w:space="0" w:color="auto"/>
        <w:bottom w:val="none" w:sz="0" w:space="0" w:color="auto"/>
        <w:right w:val="none" w:sz="0" w:space="0" w:color="auto"/>
      </w:divBdr>
    </w:div>
    <w:div w:id="636181410">
      <w:marLeft w:val="0"/>
      <w:marRight w:val="0"/>
      <w:marTop w:val="0"/>
      <w:marBottom w:val="0"/>
      <w:divBdr>
        <w:top w:val="none" w:sz="0" w:space="0" w:color="auto"/>
        <w:left w:val="none" w:sz="0" w:space="0" w:color="auto"/>
        <w:bottom w:val="none" w:sz="0" w:space="0" w:color="auto"/>
        <w:right w:val="none" w:sz="0" w:space="0" w:color="auto"/>
      </w:divBdr>
    </w:div>
    <w:div w:id="636181411">
      <w:marLeft w:val="0"/>
      <w:marRight w:val="0"/>
      <w:marTop w:val="0"/>
      <w:marBottom w:val="0"/>
      <w:divBdr>
        <w:top w:val="none" w:sz="0" w:space="0" w:color="auto"/>
        <w:left w:val="none" w:sz="0" w:space="0" w:color="auto"/>
        <w:bottom w:val="none" w:sz="0" w:space="0" w:color="auto"/>
        <w:right w:val="none" w:sz="0" w:space="0" w:color="auto"/>
      </w:divBdr>
    </w:div>
    <w:div w:id="636181412">
      <w:marLeft w:val="0"/>
      <w:marRight w:val="0"/>
      <w:marTop w:val="0"/>
      <w:marBottom w:val="0"/>
      <w:divBdr>
        <w:top w:val="none" w:sz="0" w:space="0" w:color="auto"/>
        <w:left w:val="none" w:sz="0" w:space="0" w:color="auto"/>
        <w:bottom w:val="none" w:sz="0" w:space="0" w:color="auto"/>
        <w:right w:val="none" w:sz="0" w:space="0" w:color="auto"/>
      </w:divBdr>
    </w:div>
    <w:div w:id="636181413">
      <w:marLeft w:val="0"/>
      <w:marRight w:val="0"/>
      <w:marTop w:val="0"/>
      <w:marBottom w:val="0"/>
      <w:divBdr>
        <w:top w:val="none" w:sz="0" w:space="0" w:color="auto"/>
        <w:left w:val="none" w:sz="0" w:space="0" w:color="auto"/>
        <w:bottom w:val="none" w:sz="0" w:space="0" w:color="auto"/>
        <w:right w:val="none" w:sz="0" w:space="0" w:color="auto"/>
      </w:divBdr>
    </w:div>
    <w:div w:id="636181414">
      <w:marLeft w:val="0"/>
      <w:marRight w:val="0"/>
      <w:marTop w:val="0"/>
      <w:marBottom w:val="0"/>
      <w:divBdr>
        <w:top w:val="none" w:sz="0" w:space="0" w:color="auto"/>
        <w:left w:val="none" w:sz="0" w:space="0" w:color="auto"/>
        <w:bottom w:val="none" w:sz="0" w:space="0" w:color="auto"/>
        <w:right w:val="none" w:sz="0" w:space="0" w:color="auto"/>
      </w:divBdr>
    </w:div>
    <w:div w:id="636181415">
      <w:marLeft w:val="0"/>
      <w:marRight w:val="0"/>
      <w:marTop w:val="0"/>
      <w:marBottom w:val="0"/>
      <w:divBdr>
        <w:top w:val="none" w:sz="0" w:space="0" w:color="auto"/>
        <w:left w:val="none" w:sz="0" w:space="0" w:color="auto"/>
        <w:bottom w:val="none" w:sz="0" w:space="0" w:color="auto"/>
        <w:right w:val="none" w:sz="0" w:space="0" w:color="auto"/>
      </w:divBdr>
    </w:div>
    <w:div w:id="636181416">
      <w:marLeft w:val="0"/>
      <w:marRight w:val="0"/>
      <w:marTop w:val="0"/>
      <w:marBottom w:val="0"/>
      <w:divBdr>
        <w:top w:val="none" w:sz="0" w:space="0" w:color="auto"/>
        <w:left w:val="none" w:sz="0" w:space="0" w:color="auto"/>
        <w:bottom w:val="none" w:sz="0" w:space="0" w:color="auto"/>
        <w:right w:val="none" w:sz="0" w:space="0" w:color="auto"/>
      </w:divBdr>
    </w:div>
    <w:div w:id="636181417">
      <w:marLeft w:val="0"/>
      <w:marRight w:val="0"/>
      <w:marTop w:val="0"/>
      <w:marBottom w:val="0"/>
      <w:divBdr>
        <w:top w:val="none" w:sz="0" w:space="0" w:color="auto"/>
        <w:left w:val="none" w:sz="0" w:space="0" w:color="auto"/>
        <w:bottom w:val="none" w:sz="0" w:space="0" w:color="auto"/>
        <w:right w:val="none" w:sz="0" w:space="0" w:color="auto"/>
      </w:divBdr>
    </w:div>
    <w:div w:id="636181418">
      <w:marLeft w:val="0"/>
      <w:marRight w:val="0"/>
      <w:marTop w:val="0"/>
      <w:marBottom w:val="0"/>
      <w:divBdr>
        <w:top w:val="none" w:sz="0" w:space="0" w:color="auto"/>
        <w:left w:val="none" w:sz="0" w:space="0" w:color="auto"/>
        <w:bottom w:val="none" w:sz="0" w:space="0" w:color="auto"/>
        <w:right w:val="none" w:sz="0" w:space="0" w:color="auto"/>
      </w:divBdr>
    </w:div>
    <w:div w:id="636181419">
      <w:marLeft w:val="0"/>
      <w:marRight w:val="0"/>
      <w:marTop w:val="0"/>
      <w:marBottom w:val="0"/>
      <w:divBdr>
        <w:top w:val="none" w:sz="0" w:space="0" w:color="auto"/>
        <w:left w:val="none" w:sz="0" w:space="0" w:color="auto"/>
        <w:bottom w:val="none" w:sz="0" w:space="0" w:color="auto"/>
        <w:right w:val="none" w:sz="0" w:space="0" w:color="auto"/>
      </w:divBdr>
    </w:div>
    <w:div w:id="636181420">
      <w:marLeft w:val="0"/>
      <w:marRight w:val="0"/>
      <w:marTop w:val="0"/>
      <w:marBottom w:val="0"/>
      <w:divBdr>
        <w:top w:val="none" w:sz="0" w:space="0" w:color="auto"/>
        <w:left w:val="none" w:sz="0" w:space="0" w:color="auto"/>
        <w:bottom w:val="none" w:sz="0" w:space="0" w:color="auto"/>
        <w:right w:val="none" w:sz="0" w:space="0" w:color="auto"/>
      </w:divBdr>
    </w:div>
    <w:div w:id="636181421">
      <w:marLeft w:val="0"/>
      <w:marRight w:val="0"/>
      <w:marTop w:val="0"/>
      <w:marBottom w:val="0"/>
      <w:divBdr>
        <w:top w:val="none" w:sz="0" w:space="0" w:color="auto"/>
        <w:left w:val="none" w:sz="0" w:space="0" w:color="auto"/>
        <w:bottom w:val="none" w:sz="0" w:space="0" w:color="auto"/>
        <w:right w:val="none" w:sz="0" w:space="0" w:color="auto"/>
      </w:divBdr>
    </w:div>
    <w:div w:id="636181422">
      <w:marLeft w:val="0"/>
      <w:marRight w:val="0"/>
      <w:marTop w:val="0"/>
      <w:marBottom w:val="0"/>
      <w:divBdr>
        <w:top w:val="none" w:sz="0" w:space="0" w:color="auto"/>
        <w:left w:val="none" w:sz="0" w:space="0" w:color="auto"/>
        <w:bottom w:val="none" w:sz="0" w:space="0" w:color="auto"/>
        <w:right w:val="none" w:sz="0" w:space="0" w:color="auto"/>
      </w:divBdr>
    </w:div>
    <w:div w:id="636181423">
      <w:marLeft w:val="0"/>
      <w:marRight w:val="0"/>
      <w:marTop w:val="0"/>
      <w:marBottom w:val="0"/>
      <w:divBdr>
        <w:top w:val="none" w:sz="0" w:space="0" w:color="auto"/>
        <w:left w:val="none" w:sz="0" w:space="0" w:color="auto"/>
        <w:bottom w:val="none" w:sz="0" w:space="0" w:color="auto"/>
        <w:right w:val="none" w:sz="0" w:space="0" w:color="auto"/>
      </w:divBdr>
    </w:div>
    <w:div w:id="636181424">
      <w:marLeft w:val="0"/>
      <w:marRight w:val="0"/>
      <w:marTop w:val="0"/>
      <w:marBottom w:val="0"/>
      <w:divBdr>
        <w:top w:val="none" w:sz="0" w:space="0" w:color="auto"/>
        <w:left w:val="none" w:sz="0" w:space="0" w:color="auto"/>
        <w:bottom w:val="none" w:sz="0" w:space="0" w:color="auto"/>
        <w:right w:val="none" w:sz="0" w:space="0" w:color="auto"/>
      </w:divBdr>
    </w:div>
    <w:div w:id="636181425">
      <w:marLeft w:val="0"/>
      <w:marRight w:val="0"/>
      <w:marTop w:val="0"/>
      <w:marBottom w:val="0"/>
      <w:divBdr>
        <w:top w:val="none" w:sz="0" w:space="0" w:color="auto"/>
        <w:left w:val="none" w:sz="0" w:space="0" w:color="auto"/>
        <w:bottom w:val="none" w:sz="0" w:space="0" w:color="auto"/>
        <w:right w:val="none" w:sz="0" w:space="0" w:color="auto"/>
      </w:divBdr>
    </w:div>
    <w:div w:id="636181426">
      <w:marLeft w:val="0"/>
      <w:marRight w:val="0"/>
      <w:marTop w:val="0"/>
      <w:marBottom w:val="0"/>
      <w:divBdr>
        <w:top w:val="none" w:sz="0" w:space="0" w:color="auto"/>
        <w:left w:val="none" w:sz="0" w:space="0" w:color="auto"/>
        <w:bottom w:val="none" w:sz="0" w:space="0" w:color="auto"/>
        <w:right w:val="none" w:sz="0" w:space="0" w:color="auto"/>
      </w:divBdr>
    </w:div>
    <w:div w:id="636181427">
      <w:marLeft w:val="0"/>
      <w:marRight w:val="0"/>
      <w:marTop w:val="0"/>
      <w:marBottom w:val="0"/>
      <w:divBdr>
        <w:top w:val="none" w:sz="0" w:space="0" w:color="auto"/>
        <w:left w:val="none" w:sz="0" w:space="0" w:color="auto"/>
        <w:bottom w:val="none" w:sz="0" w:space="0" w:color="auto"/>
        <w:right w:val="none" w:sz="0" w:space="0" w:color="auto"/>
      </w:divBdr>
    </w:div>
    <w:div w:id="636181428">
      <w:marLeft w:val="0"/>
      <w:marRight w:val="0"/>
      <w:marTop w:val="0"/>
      <w:marBottom w:val="0"/>
      <w:divBdr>
        <w:top w:val="none" w:sz="0" w:space="0" w:color="auto"/>
        <w:left w:val="none" w:sz="0" w:space="0" w:color="auto"/>
        <w:bottom w:val="none" w:sz="0" w:space="0" w:color="auto"/>
        <w:right w:val="none" w:sz="0" w:space="0" w:color="auto"/>
      </w:divBdr>
    </w:div>
    <w:div w:id="636181429">
      <w:marLeft w:val="0"/>
      <w:marRight w:val="0"/>
      <w:marTop w:val="0"/>
      <w:marBottom w:val="0"/>
      <w:divBdr>
        <w:top w:val="none" w:sz="0" w:space="0" w:color="auto"/>
        <w:left w:val="none" w:sz="0" w:space="0" w:color="auto"/>
        <w:bottom w:val="none" w:sz="0" w:space="0" w:color="auto"/>
        <w:right w:val="none" w:sz="0" w:space="0" w:color="auto"/>
      </w:divBdr>
    </w:div>
    <w:div w:id="636181430">
      <w:marLeft w:val="0"/>
      <w:marRight w:val="0"/>
      <w:marTop w:val="0"/>
      <w:marBottom w:val="0"/>
      <w:divBdr>
        <w:top w:val="none" w:sz="0" w:space="0" w:color="auto"/>
        <w:left w:val="none" w:sz="0" w:space="0" w:color="auto"/>
        <w:bottom w:val="none" w:sz="0" w:space="0" w:color="auto"/>
        <w:right w:val="none" w:sz="0" w:space="0" w:color="auto"/>
      </w:divBdr>
    </w:div>
    <w:div w:id="636181431">
      <w:marLeft w:val="0"/>
      <w:marRight w:val="0"/>
      <w:marTop w:val="0"/>
      <w:marBottom w:val="0"/>
      <w:divBdr>
        <w:top w:val="none" w:sz="0" w:space="0" w:color="auto"/>
        <w:left w:val="none" w:sz="0" w:space="0" w:color="auto"/>
        <w:bottom w:val="none" w:sz="0" w:space="0" w:color="auto"/>
        <w:right w:val="none" w:sz="0" w:space="0" w:color="auto"/>
      </w:divBdr>
    </w:div>
    <w:div w:id="636181432">
      <w:marLeft w:val="0"/>
      <w:marRight w:val="0"/>
      <w:marTop w:val="0"/>
      <w:marBottom w:val="0"/>
      <w:divBdr>
        <w:top w:val="none" w:sz="0" w:space="0" w:color="auto"/>
        <w:left w:val="none" w:sz="0" w:space="0" w:color="auto"/>
        <w:bottom w:val="none" w:sz="0" w:space="0" w:color="auto"/>
        <w:right w:val="none" w:sz="0" w:space="0" w:color="auto"/>
      </w:divBdr>
    </w:div>
    <w:div w:id="636181433">
      <w:marLeft w:val="0"/>
      <w:marRight w:val="0"/>
      <w:marTop w:val="0"/>
      <w:marBottom w:val="0"/>
      <w:divBdr>
        <w:top w:val="none" w:sz="0" w:space="0" w:color="auto"/>
        <w:left w:val="none" w:sz="0" w:space="0" w:color="auto"/>
        <w:bottom w:val="none" w:sz="0" w:space="0" w:color="auto"/>
        <w:right w:val="none" w:sz="0" w:space="0" w:color="auto"/>
      </w:divBdr>
    </w:div>
    <w:div w:id="636181434">
      <w:marLeft w:val="0"/>
      <w:marRight w:val="0"/>
      <w:marTop w:val="0"/>
      <w:marBottom w:val="0"/>
      <w:divBdr>
        <w:top w:val="none" w:sz="0" w:space="0" w:color="auto"/>
        <w:left w:val="none" w:sz="0" w:space="0" w:color="auto"/>
        <w:bottom w:val="none" w:sz="0" w:space="0" w:color="auto"/>
        <w:right w:val="none" w:sz="0" w:space="0" w:color="auto"/>
      </w:divBdr>
    </w:div>
    <w:div w:id="636181435">
      <w:marLeft w:val="0"/>
      <w:marRight w:val="0"/>
      <w:marTop w:val="0"/>
      <w:marBottom w:val="0"/>
      <w:divBdr>
        <w:top w:val="none" w:sz="0" w:space="0" w:color="auto"/>
        <w:left w:val="none" w:sz="0" w:space="0" w:color="auto"/>
        <w:bottom w:val="none" w:sz="0" w:space="0" w:color="auto"/>
        <w:right w:val="none" w:sz="0" w:space="0" w:color="auto"/>
      </w:divBdr>
    </w:div>
    <w:div w:id="636181436">
      <w:marLeft w:val="0"/>
      <w:marRight w:val="0"/>
      <w:marTop w:val="0"/>
      <w:marBottom w:val="0"/>
      <w:divBdr>
        <w:top w:val="none" w:sz="0" w:space="0" w:color="auto"/>
        <w:left w:val="none" w:sz="0" w:space="0" w:color="auto"/>
        <w:bottom w:val="none" w:sz="0" w:space="0" w:color="auto"/>
        <w:right w:val="none" w:sz="0" w:space="0" w:color="auto"/>
      </w:divBdr>
    </w:div>
    <w:div w:id="636181437">
      <w:marLeft w:val="0"/>
      <w:marRight w:val="0"/>
      <w:marTop w:val="0"/>
      <w:marBottom w:val="0"/>
      <w:divBdr>
        <w:top w:val="none" w:sz="0" w:space="0" w:color="auto"/>
        <w:left w:val="none" w:sz="0" w:space="0" w:color="auto"/>
        <w:bottom w:val="none" w:sz="0" w:space="0" w:color="auto"/>
        <w:right w:val="none" w:sz="0" w:space="0" w:color="auto"/>
      </w:divBdr>
    </w:div>
    <w:div w:id="636181438">
      <w:marLeft w:val="0"/>
      <w:marRight w:val="0"/>
      <w:marTop w:val="0"/>
      <w:marBottom w:val="0"/>
      <w:divBdr>
        <w:top w:val="none" w:sz="0" w:space="0" w:color="auto"/>
        <w:left w:val="none" w:sz="0" w:space="0" w:color="auto"/>
        <w:bottom w:val="none" w:sz="0" w:space="0" w:color="auto"/>
        <w:right w:val="none" w:sz="0" w:space="0" w:color="auto"/>
      </w:divBdr>
    </w:div>
    <w:div w:id="636181439">
      <w:marLeft w:val="0"/>
      <w:marRight w:val="0"/>
      <w:marTop w:val="0"/>
      <w:marBottom w:val="0"/>
      <w:divBdr>
        <w:top w:val="none" w:sz="0" w:space="0" w:color="auto"/>
        <w:left w:val="none" w:sz="0" w:space="0" w:color="auto"/>
        <w:bottom w:val="none" w:sz="0" w:space="0" w:color="auto"/>
        <w:right w:val="none" w:sz="0" w:space="0" w:color="auto"/>
      </w:divBdr>
    </w:div>
    <w:div w:id="636181440">
      <w:marLeft w:val="0"/>
      <w:marRight w:val="0"/>
      <w:marTop w:val="0"/>
      <w:marBottom w:val="0"/>
      <w:divBdr>
        <w:top w:val="none" w:sz="0" w:space="0" w:color="auto"/>
        <w:left w:val="none" w:sz="0" w:space="0" w:color="auto"/>
        <w:bottom w:val="none" w:sz="0" w:space="0" w:color="auto"/>
        <w:right w:val="none" w:sz="0" w:space="0" w:color="auto"/>
      </w:divBdr>
    </w:div>
    <w:div w:id="636181441">
      <w:marLeft w:val="0"/>
      <w:marRight w:val="0"/>
      <w:marTop w:val="0"/>
      <w:marBottom w:val="0"/>
      <w:divBdr>
        <w:top w:val="none" w:sz="0" w:space="0" w:color="auto"/>
        <w:left w:val="none" w:sz="0" w:space="0" w:color="auto"/>
        <w:bottom w:val="none" w:sz="0" w:space="0" w:color="auto"/>
        <w:right w:val="none" w:sz="0" w:space="0" w:color="auto"/>
      </w:divBdr>
    </w:div>
    <w:div w:id="636181442">
      <w:marLeft w:val="0"/>
      <w:marRight w:val="0"/>
      <w:marTop w:val="0"/>
      <w:marBottom w:val="0"/>
      <w:divBdr>
        <w:top w:val="none" w:sz="0" w:space="0" w:color="auto"/>
        <w:left w:val="none" w:sz="0" w:space="0" w:color="auto"/>
        <w:bottom w:val="none" w:sz="0" w:space="0" w:color="auto"/>
        <w:right w:val="none" w:sz="0" w:space="0" w:color="auto"/>
      </w:divBdr>
    </w:div>
    <w:div w:id="636181443">
      <w:marLeft w:val="0"/>
      <w:marRight w:val="0"/>
      <w:marTop w:val="0"/>
      <w:marBottom w:val="0"/>
      <w:divBdr>
        <w:top w:val="none" w:sz="0" w:space="0" w:color="auto"/>
        <w:left w:val="none" w:sz="0" w:space="0" w:color="auto"/>
        <w:bottom w:val="none" w:sz="0" w:space="0" w:color="auto"/>
        <w:right w:val="none" w:sz="0" w:space="0" w:color="auto"/>
      </w:divBdr>
    </w:div>
    <w:div w:id="636181444">
      <w:marLeft w:val="0"/>
      <w:marRight w:val="0"/>
      <w:marTop w:val="0"/>
      <w:marBottom w:val="0"/>
      <w:divBdr>
        <w:top w:val="none" w:sz="0" w:space="0" w:color="auto"/>
        <w:left w:val="none" w:sz="0" w:space="0" w:color="auto"/>
        <w:bottom w:val="none" w:sz="0" w:space="0" w:color="auto"/>
        <w:right w:val="none" w:sz="0" w:space="0" w:color="auto"/>
      </w:divBdr>
    </w:div>
    <w:div w:id="636181445">
      <w:marLeft w:val="0"/>
      <w:marRight w:val="0"/>
      <w:marTop w:val="0"/>
      <w:marBottom w:val="0"/>
      <w:divBdr>
        <w:top w:val="none" w:sz="0" w:space="0" w:color="auto"/>
        <w:left w:val="none" w:sz="0" w:space="0" w:color="auto"/>
        <w:bottom w:val="none" w:sz="0" w:space="0" w:color="auto"/>
        <w:right w:val="none" w:sz="0" w:space="0" w:color="auto"/>
      </w:divBdr>
    </w:div>
    <w:div w:id="636181446">
      <w:marLeft w:val="0"/>
      <w:marRight w:val="0"/>
      <w:marTop w:val="0"/>
      <w:marBottom w:val="0"/>
      <w:divBdr>
        <w:top w:val="none" w:sz="0" w:space="0" w:color="auto"/>
        <w:left w:val="none" w:sz="0" w:space="0" w:color="auto"/>
        <w:bottom w:val="none" w:sz="0" w:space="0" w:color="auto"/>
        <w:right w:val="none" w:sz="0" w:space="0" w:color="auto"/>
      </w:divBdr>
    </w:div>
    <w:div w:id="636181447">
      <w:marLeft w:val="0"/>
      <w:marRight w:val="0"/>
      <w:marTop w:val="0"/>
      <w:marBottom w:val="0"/>
      <w:divBdr>
        <w:top w:val="none" w:sz="0" w:space="0" w:color="auto"/>
        <w:left w:val="none" w:sz="0" w:space="0" w:color="auto"/>
        <w:bottom w:val="none" w:sz="0" w:space="0" w:color="auto"/>
        <w:right w:val="none" w:sz="0" w:space="0" w:color="auto"/>
      </w:divBdr>
    </w:div>
    <w:div w:id="636181448">
      <w:marLeft w:val="0"/>
      <w:marRight w:val="0"/>
      <w:marTop w:val="0"/>
      <w:marBottom w:val="0"/>
      <w:divBdr>
        <w:top w:val="none" w:sz="0" w:space="0" w:color="auto"/>
        <w:left w:val="none" w:sz="0" w:space="0" w:color="auto"/>
        <w:bottom w:val="none" w:sz="0" w:space="0" w:color="auto"/>
        <w:right w:val="none" w:sz="0" w:space="0" w:color="auto"/>
      </w:divBdr>
    </w:div>
    <w:div w:id="636181449">
      <w:marLeft w:val="0"/>
      <w:marRight w:val="0"/>
      <w:marTop w:val="0"/>
      <w:marBottom w:val="0"/>
      <w:divBdr>
        <w:top w:val="none" w:sz="0" w:space="0" w:color="auto"/>
        <w:left w:val="none" w:sz="0" w:space="0" w:color="auto"/>
        <w:bottom w:val="none" w:sz="0" w:space="0" w:color="auto"/>
        <w:right w:val="none" w:sz="0" w:space="0" w:color="auto"/>
      </w:divBdr>
    </w:div>
    <w:div w:id="636181450">
      <w:marLeft w:val="0"/>
      <w:marRight w:val="0"/>
      <w:marTop w:val="0"/>
      <w:marBottom w:val="0"/>
      <w:divBdr>
        <w:top w:val="none" w:sz="0" w:space="0" w:color="auto"/>
        <w:left w:val="none" w:sz="0" w:space="0" w:color="auto"/>
        <w:bottom w:val="none" w:sz="0" w:space="0" w:color="auto"/>
        <w:right w:val="none" w:sz="0" w:space="0" w:color="auto"/>
      </w:divBdr>
    </w:div>
    <w:div w:id="636181451">
      <w:marLeft w:val="0"/>
      <w:marRight w:val="0"/>
      <w:marTop w:val="0"/>
      <w:marBottom w:val="0"/>
      <w:divBdr>
        <w:top w:val="none" w:sz="0" w:space="0" w:color="auto"/>
        <w:left w:val="none" w:sz="0" w:space="0" w:color="auto"/>
        <w:bottom w:val="none" w:sz="0" w:space="0" w:color="auto"/>
        <w:right w:val="none" w:sz="0" w:space="0" w:color="auto"/>
      </w:divBdr>
    </w:div>
    <w:div w:id="636181452">
      <w:marLeft w:val="0"/>
      <w:marRight w:val="0"/>
      <w:marTop w:val="0"/>
      <w:marBottom w:val="0"/>
      <w:divBdr>
        <w:top w:val="none" w:sz="0" w:space="0" w:color="auto"/>
        <w:left w:val="none" w:sz="0" w:space="0" w:color="auto"/>
        <w:bottom w:val="none" w:sz="0" w:space="0" w:color="auto"/>
        <w:right w:val="none" w:sz="0" w:space="0" w:color="auto"/>
      </w:divBdr>
    </w:div>
    <w:div w:id="636181453">
      <w:marLeft w:val="0"/>
      <w:marRight w:val="0"/>
      <w:marTop w:val="0"/>
      <w:marBottom w:val="0"/>
      <w:divBdr>
        <w:top w:val="none" w:sz="0" w:space="0" w:color="auto"/>
        <w:left w:val="none" w:sz="0" w:space="0" w:color="auto"/>
        <w:bottom w:val="none" w:sz="0" w:space="0" w:color="auto"/>
        <w:right w:val="none" w:sz="0" w:space="0" w:color="auto"/>
      </w:divBdr>
    </w:div>
    <w:div w:id="636181454">
      <w:marLeft w:val="0"/>
      <w:marRight w:val="0"/>
      <w:marTop w:val="0"/>
      <w:marBottom w:val="0"/>
      <w:divBdr>
        <w:top w:val="none" w:sz="0" w:space="0" w:color="auto"/>
        <w:left w:val="none" w:sz="0" w:space="0" w:color="auto"/>
        <w:bottom w:val="none" w:sz="0" w:space="0" w:color="auto"/>
        <w:right w:val="none" w:sz="0" w:space="0" w:color="auto"/>
      </w:divBdr>
    </w:div>
    <w:div w:id="636181455">
      <w:marLeft w:val="0"/>
      <w:marRight w:val="0"/>
      <w:marTop w:val="0"/>
      <w:marBottom w:val="0"/>
      <w:divBdr>
        <w:top w:val="none" w:sz="0" w:space="0" w:color="auto"/>
        <w:left w:val="none" w:sz="0" w:space="0" w:color="auto"/>
        <w:bottom w:val="none" w:sz="0" w:space="0" w:color="auto"/>
        <w:right w:val="none" w:sz="0" w:space="0" w:color="auto"/>
      </w:divBdr>
    </w:div>
    <w:div w:id="636181456">
      <w:marLeft w:val="0"/>
      <w:marRight w:val="0"/>
      <w:marTop w:val="0"/>
      <w:marBottom w:val="0"/>
      <w:divBdr>
        <w:top w:val="none" w:sz="0" w:space="0" w:color="auto"/>
        <w:left w:val="none" w:sz="0" w:space="0" w:color="auto"/>
        <w:bottom w:val="none" w:sz="0" w:space="0" w:color="auto"/>
        <w:right w:val="none" w:sz="0" w:space="0" w:color="auto"/>
      </w:divBdr>
    </w:div>
    <w:div w:id="636181457">
      <w:marLeft w:val="0"/>
      <w:marRight w:val="0"/>
      <w:marTop w:val="0"/>
      <w:marBottom w:val="0"/>
      <w:divBdr>
        <w:top w:val="none" w:sz="0" w:space="0" w:color="auto"/>
        <w:left w:val="none" w:sz="0" w:space="0" w:color="auto"/>
        <w:bottom w:val="none" w:sz="0" w:space="0" w:color="auto"/>
        <w:right w:val="none" w:sz="0" w:space="0" w:color="auto"/>
      </w:divBdr>
    </w:div>
    <w:div w:id="636181458">
      <w:marLeft w:val="0"/>
      <w:marRight w:val="0"/>
      <w:marTop w:val="0"/>
      <w:marBottom w:val="0"/>
      <w:divBdr>
        <w:top w:val="none" w:sz="0" w:space="0" w:color="auto"/>
        <w:left w:val="none" w:sz="0" w:space="0" w:color="auto"/>
        <w:bottom w:val="none" w:sz="0" w:space="0" w:color="auto"/>
        <w:right w:val="none" w:sz="0" w:space="0" w:color="auto"/>
      </w:divBdr>
    </w:div>
    <w:div w:id="636181459">
      <w:marLeft w:val="0"/>
      <w:marRight w:val="0"/>
      <w:marTop w:val="0"/>
      <w:marBottom w:val="0"/>
      <w:divBdr>
        <w:top w:val="none" w:sz="0" w:space="0" w:color="auto"/>
        <w:left w:val="none" w:sz="0" w:space="0" w:color="auto"/>
        <w:bottom w:val="none" w:sz="0" w:space="0" w:color="auto"/>
        <w:right w:val="none" w:sz="0" w:space="0" w:color="auto"/>
      </w:divBdr>
    </w:div>
    <w:div w:id="636181460">
      <w:marLeft w:val="0"/>
      <w:marRight w:val="0"/>
      <w:marTop w:val="0"/>
      <w:marBottom w:val="0"/>
      <w:divBdr>
        <w:top w:val="none" w:sz="0" w:space="0" w:color="auto"/>
        <w:left w:val="none" w:sz="0" w:space="0" w:color="auto"/>
        <w:bottom w:val="none" w:sz="0" w:space="0" w:color="auto"/>
        <w:right w:val="none" w:sz="0" w:space="0" w:color="auto"/>
      </w:divBdr>
    </w:div>
    <w:div w:id="636181461">
      <w:marLeft w:val="0"/>
      <w:marRight w:val="0"/>
      <w:marTop w:val="0"/>
      <w:marBottom w:val="0"/>
      <w:divBdr>
        <w:top w:val="none" w:sz="0" w:space="0" w:color="auto"/>
        <w:left w:val="none" w:sz="0" w:space="0" w:color="auto"/>
        <w:bottom w:val="none" w:sz="0" w:space="0" w:color="auto"/>
        <w:right w:val="none" w:sz="0" w:space="0" w:color="auto"/>
      </w:divBdr>
    </w:div>
    <w:div w:id="636181462">
      <w:marLeft w:val="0"/>
      <w:marRight w:val="0"/>
      <w:marTop w:val="0"/>
      <w:marBottom w:val="0"/>
      <w:divBdr>
        <w:top w:val="none" w:sz="0" w:space="0" w:color="auto"/>
        <w:left w:val="none" w:sz="0" w:space="0" w:color="auto"/>
        <w:bottom w:val="none" w:sz="0" w:space="0" w:color="auto"/>
        <w:right w:val="none" w:sz="0" w:space="0" w:color="auto"/>
      </w:divBdr>
    </w:div>
    <w:div w:id="636181463">
      <w:marLeft w:val="0"/>
      <w:marRight w:val="0"/>
      <w:marTop w:val="0"/>
      <w:marBottom w:val="0"/>
      <w:divBdr>
        <w:top w:val="none" w:sz="0" w:space="0" w:color="auto"/>
        <w:left w:val="none" w:sz="0" w:space="0" w:color="auto"/>
        <w:bottom w:val="none" w:sz="0" w:space="0" w:color="auto"/>
        <w:right w:val="none" w:sz="0" w:space="0" w:color="auto"/>
      </w:divBdr>
    </w:div>
    <w:div w:id="636181464">
      <w:marLeft w:val="0"/>
      <w:marRight w:val="0"/>
      <w:marTop w:val="0"/>
      <w:marBottom w:val="0"/>
      <w:divBdr>
        <w:top w:val="none" w:sz="0" w:space="0" w:color="auto"/>
        <w:left w:val="none" w:sz="0" w:space="0" w:color="auto"/>
        <w:bottom w:val="none" w:sz="0" w:space="0" w:color="auto"/>
        <w:right w:val="none" w:sz="0" w:space="0" w:color="auto"/>
      </w:divBdr>
    </w:div>
    <w:div w:id="636181465">
      <w:marLeft w:val="0"/>
      <w:marRight w:val="0"/>
      <w:marTop w:val="0"/>
      <w:marBottom w:val="0"/>
      <w:divBdr>
        <w:top w:val="none" w:sz="0" w:space="0" w:color="auto"/>
        <w:left w:val="none" w:sz="0" w:space="0" w:color="auto"/>
        <w:bottom w:val="none" w:sz="0" w:space="0" w:color="auto"/>
        <w:right w:val="none" w:sz="0" w:space="0" w:color="auto"/>
      </w:divBdr>
    </w:div>
    <w:div w:id="636181466">
      <w:marLeft w:val="0"/>
      <w:marRight w:val="0"/>
      <w:marTop w:val="0"/>
      <w:marBottom w:val="0"/>
      <w:divBdr>
        <w:top w:val="none" w:sz="0" w:space="0" w:color="auto"/>
        <w:left w:val="none" w:sz="0" w:space="0" w:color="auto"/>
        <w:bottom w:val="none" w:sz="0" w:space="0" w:color="auto"/>
        <w:right w:val="none" w:sz="0" w:space="0" w:color="auto"/>
      </w:divBdr>
    </w:div>
    <w:div w:id="636181467">
      <w:marLeft w:val="0"/>
      <w:marRight w:val="0"/>
      <w:marTop w:val="0"/>
      <w:marBottom w:val="0"/>
      <w:divBdr>
        <w:top w:val="none" w:sz="0" w:space="0" w:color="auto"/>
        <w:left w:val="none" w:sz="0" w:space="0" w:color="auto"/>
        <w:bottom w:val="none" w:sz="0" w:space="0" w:color="auto"/>
        <w:right w:val="none" w:sz="0" w:space="0" w:color="auto"/>
      </w:divBdr>
    </w:div>
    <w:div w:id="636181468">
      <w:marLeft w:val="0"/>
      <w:marRight w:val="0"/>
      <w:marTop w:val="0"/>
      <w:marBottom w:val="0"/>
      <w:divBdr>
        <w:top w:val="none" w:sz="0" w:space="0" w:color="auto"/>
        <w:left w:val="none" w:sz="0" w:space="0" w:color="auto"/>
        <w:bottom w:val="none" w:sz="0" w:space="0" w:color="auto"/>
        <w:right w:val="none" w:sz="0" w:space="0" w:color="auto"/>
      </w:divBdr>
    </w:div>
    <w:div w:id="636181469">
      <w:marLeft w:val="0"/>
      <w:marRight w:val="0"/>
      <w:marTop w:val="0"/>
      <w:marBottom w:val="0"/>
      <w:divBdr>
        <w:top w:val="none" w:sz="0" w:space="0" w:color="auto"/>
        <w:left w:val="none" w:sz="0" w:space="0" w:color="auto"/>
        <w:bottom w:val="none" w:sz="0" w:space="0" w:color="auto"/>
        <w:right w:val="none" w:sz="0" w:space="0" w:color="auto"/>
      </w:divBdr>
    </w:div>
    <w:div w:id="636181470">
      <w:marLeft w:val="0"/>
      <w:marRight w:val="0"/>
      <w:marTop w:val="0"/>
      <w:marBottom w:val="0"/>
      <w:divBdr>
        <w:top w:val="none" w:sz="0" w:space="0" w:color="auto"/>
        <w:left w:val="none" w:sz="0" w:space="0" w:color="auto"/>
        <w:bottom w:val="none" w:sz="0" w:space="0" w:color="auto"/>
        <w:right w:val="none" w:sz="0" w:space="0" w:color="auto"/>
      </w:divBdr>
    </w:div>
    <w:div w:id="636181471">
      <w:marLeft w:val="0"/>
      <w:marRight w:val="0"/>
      <w:marTop w:val="0"/>
      <w:marBottom w:val="0"/>
      <w:divBdr>
        <w:top w:val="none" w:sz="0" w:space="0" w:color="auto"/>
        <w:left w:val="none" w:sz="0" w:space="0" w:color="auto"/>
        <w:bottom w:val="none" w:sz="0" w:space="0" w:color="auto"/>
        <w:right w:val="none" w:sz="0" w:space="0" w:color="auto"/>
      </w:divBdr>
    </w:div>
    <w:div w:id="636181472">
      <w:marLeft w:val="0"/>
      <w:marRight w:val="0"/>
      <w:marTop w:val="0"/>
      <w:marBottom w:val="0"/>
      <w:divBdr>
        <w:top w:val="none" w:sz="0" w:space="0" w:color="auto"/>
        <w:left w:val="none" w:sz="0" w:space="0" w:color="auto"/>
        <w:bottom w:val="none" w:sz="0" w:space="0" w:color="auto"/>
        <w:right w:val="none" w:sz="0" w:space="0" w:color="auto"/>
      </w:divBdr>
    </w:div>
    <w:div w:id="636181473">
      <w:marLeft w:val="0"/>
      <w:marRight w:val="0"/>
      <w:marTop w:val="0"/>
      <w:marBottom w:val="0"/>
      <w:divBdr>
        <w:top w:val="none" w:sz="0" w:space="0" w:color="auto"/>
        <w:left w:val="none" w:sz="0" w:space="0" w:color="auto"/>
        <w:bottom w:val="none" w:sz="0" w:space="0" w:color="auto"/>
        <w:right w:val="none" w:sz="0" w:space="0" w:color="auto"/>
      </w:divBdr>
    </w:div>
    <w:div w:id="636181474">
      <w:marLeft w:val="0"/>
      <w:marRight w:val="0"/>
      <w:marTop w:val="0"/>
      <w:marBottom w:val="0"/>
      <w:divBdr>
        <w:top w:val="none" w:sz="0" w:space="0" w:color="auto"/>
        <w:left w:val="none" w:sz="0" w:space="0" w:color="auto"/>
        <w:bottom w:val="none" w:sz="0" w:space="0" w:color="auto"/>
        <w:right w:val="none" w:sz="0" w:space="0" w:color="auto"/>
      </w:divBdr>
    </w:div>
    <w:div w:id="636181475">
      <w:marLeft w:val="0"/>
      <w:marRight w:val="0"/>
      <w:marTop w:val="0"/>
      <w:marBottom w:val="0"/>
      <w:divBdr>
        <w:top w:val="none" w:sz="0" w:space="0" w:color="auto"/>
        <w:left w:val="none" w:sz="0" w:space="0" w:color="auto"/>
        <w:bottom w:val="none" w:sz="0" w:space="0" w:color="auto"/>
        <w:right w:val="none" w:sz="0" w:space="0" w:color="auto"/>
      </w:divBdr>
    </w:div>
    <w:div w:id="636181476">
      <w:marLeft w:val="0"/>
      <w:marRight w:val="0"/>
      <w:marTop w:val="0"/>
      <w:marBottom w:val="0"/>
      <w:divBdr>
        <w:top w:val="none" w:sz="0" w:space="0" w:color="auto"/>
        <w:left w:val="none" w:sz="0" w:space="0" w:color="auto"/>
        <w:bottom w:val="none" w:sz="0" w:space="0" w:color="auto"/>
        <w:right w:val="none" w:sz="0" w:space="0" w:color="auto"/>
      </w:divBdr>
    </w:div>
    <w:div w:id="636181477">
      <w:marLeft w:val="0"/>
      <w:marRight w:val="0"/>
      <w:marTop w:val="0"/>
      <w:marBottom w:val="0"/>
      <w:divBdr>
        <w:top w:val="none" w:sz="0" w:space="0" w:color="auto"/>
        <w:left w:val="none" w:sz="0" w:space="0" w:color="auto"/>
        <w:bottom w:val="none" w:sz="0" w:space="0" w:color="auto"/>
        <w:right w:val="none" w:sz="0" w:space="0" w:color="auto"/>
      </w:divBdr>
    </w:div>
    <w:div w:id="636181478">
      <w:marLeft w:val="0"/>
      <w:marRight w:val="0"/>
      <w:marTop w:val="0"/>
      <w:marBottom w:val="0"/>
      <w:divBdr>
        <w:top w:val="none" w:sz="0" w:space="0" w:color="auto"/>
        <w:left w:val="none" w:sz="0" w:space="0" w:color="auto"/>
        <w:bottom w:val="none" w:sz="0" w:space="0" w:color="auto"/>
        <w:right w:val="none" w:sz="0" w:space="0" w:color="auto"/>
      </w:divBdr>
    </w:div>
    <w:div w:id="636181479">
      <w:marLeft w:val="0"/>
      <w:marRight w:val="0"/>
      <w:marTop w:val="0"/>
      <w:marBottom w:val="0"/>
      <w:divBdr>
        <w:top w:val="none" w:sz="0" w:space="0" w:color="auto"/>
        <w:left w:val="none" w:sz="0" w:space="0" w:color="auto"/>
        <w:bottom w:val="none" w:sz="0" w:space="0" w:color="auto"/>
        <w:right w:val="none" w:sz="0" w:space="0" w:color="auto"/>
      </w:divBdr>
    </w:div>
    <w:div w:id="636181480">
      <w:marLeft w:val="0"/>
      <w:marRight w:val="0"/>
      <w:marTop w:val="0"/>
      <w:marBottom w:val="0"/>
      <w:divBdr>
        <w:top w:val="none" w:sz="0" w:space="0" w:color="auto"/>
        <w:left w:val="none" w:sz="0" w:space="0" w:color="auto"/>
        <w:bottom w:val="none" w:sz="0" w:space="0" w:color="auto"/>
        <w:right w:val="none" w:sz="0" w:space="0" w:color="auto"/>
      </w:divBdr>
    </w:div>
    <w:div w:id="636181481">
      <w:marLeft w:val="0"/>
      <w:marRight w:val="0"/>
      <w:marTop w:val="0"/>
      <w:marBottom w:val="0"/>
      <w:divBdr>
        <w:top w:val="none" w:sz="0" w:space="0" w:color="auto"/>
        <w:left w:val="none" w:sz="0" w:space="0" w:color="auto"/>
        <w:bottom w:val="none" w:sz="0" w:space="0" w:color="auto"/>
        <w:right w:val="none" w:sz="0" w:space="0" w:color="auto"/>
      </w:divBdr>
    </w:div>
    <w:div w:id="636181482">
      <w:marLeft w:val="0"/>
      <w:marRight w:val="0"/>
      <w:marTop w:val="0"/>
      <w:marBottom w:val="0"/>
      <w:divBdr>
        <w:top w:val="none" w:sz="0" w:space="0" w:color="auto"/>
        <w:left w:val="none" w:sz="0" w:space="0" w:color="auto"/>
        <w:bottom w:val="none" w:sz="0" w:space="0" w:color="auto"/>
        <w:right w:val="none" w:sz="0" w:space="0" w:color="auto"/>
      </w:divBdr>
    </w:div>
    <w:div w:id="636181483">
      <w:marLeft w:val="0"/>
      <w:marRight w:val="0"/>
      <w:marTop w:val="0"/>
      <w:marBottom w:val="0"/>
      <w:divBdr>
        <w:top w:val="none" w:sz="0" w:space="0" w:color="auto"/>
        <w:left w:val="none" w:sz="0" w:space="0" w:color="auto"/>
        <w:bottom w:val="none" w:sz="0" w:space="0" w:color="auto"/>
        <w:right w:val="none" w:sz="0" w:space="0" w:color="auto"/>
      </w:divBdr>
    </w:div>
    <w:div w:id="636181484">
      <w:marLeft w:val="0"/>
      <w:marRight w:val="0"/>
      <w:marTop w:val="0"/>
      <w:marBottom w:val="0"/>
      <w:divBdr>
        <w:top w:val="none" w:sz="0" w:space="0" w:color="auto"/>
        <w:left w:val="none" w:sz="0" w:space="0" w:color="auto"/>
        <w:bottom w:val="none" w:sz="0" w:space="0" w:color="auto"/>
        <w:right w:val="none" w:sz="0" w:space="0" w:color="auto"/>
      </w:divBdr>
    </w:div>
    <w:div w:id="636181485">
      <w:marLeft w:val="0"/>
      <w:marRight w:val="0"/>
      <w:marTop w:val="0"/>
      <w:marBottom w:val="0"/>
      <w:divBdr>
        <w:top w:val="none" w:sz="0" w:space="0" w:color="auto"/>
        <w:left w:val="none" w:sz="0" w:space="0" w:color="auto"/>
        <w:bottom w:val="none" w:sz="0" w:space="0" w:color="auto"/>
        <w:right w:val="none" w:sz="0" w:space="0" w:color="auto"/>
      </w:divBdr>
    </w:div>
    <w:div w:id="636181486">
      <w:marLeft w:val="0"/>
      <w:marRight w:val="0"/>
      <w:marTop w:val="0"/>
      <w:marBottom w:val="0"/>
      <w:divBdr>
        <w:top w:val="none" w:sz="0" w:space="0" w:color="auto"/>
        <w:left w:val="none" w:sz="0" w:space="0" w:color="auto"/>
        <w:bottom w:val="none" w:sz="0" w:space="0" w:color="auto"/>
        <w:right w:val="none" w:sz="0" w:space="0" w:color="auto"/>
      </w:divBdr>
    </w:div>
    <w:div w:id="636181487">
      <w:marLeft w:val="0"/>
      <w:marRight w:val="0"/>
      <w:marTop w:val="0"/>
      <w:marBottom w:val="0"/>
      <w:divBdr>
        <w:top w:val="none" w:sz="0" w:space="0" w:color="auto"/>
        <w:left w:val="none" w:sz="0" w:space="0" w:color="auto"/>
        <w:bottom w:val="none" w:sz="0" w:space="0" w:color="auto"/>
        <w:right w:val="none" w:sz="0" w:space="0" w:color="auto"/>
      </w:divBdr>
    </w:div>
    <w:div w:id="636181488">
      <w:marLeft w:val="0"/>
      <w:marRight w:val="0"/>
      <w:marTop w:val="0"/>
      <w:marBottom w:val="0"/>
      <w:divBdr>
        <w:top w:val="none" w:sz="0" w:space="0" w:color="auto"/>
        <w:left w:val="none" w:sz="0" w:space="0" w:color="auto"/>
        <w:bottom w:val="none" w:sz="0" w:space="0" w:color="auto"/>
        <w:right w:val="none" w:sz="0" w:space="0" w:color="auto"/>
      </w:divBdr>
    </w:div>
    <w:div w:id="636181489">
      <w:marLeft w:val="0"/>
      <w:marRight w:val="0"/>
      <w:marTop w:val="0"/>
      <w:marBottom w:val="0"/>
      <w:divBdr>
        <w:top w:val="none" w:sz="0" w:space="0" w:color="auto"/>
        <w:left w:val="none" w:sz="0" w:space="0" w:color="auto"/>
        <w:bottom w:val="none" w:sz="0" w:space="0" w:color="auto"/>
        <w:right w:val="none" w:sz="0" w:space="0" w:color="auto"/>
      </w:divBdr>
    </w:div>
    <w:div w:id="636181490">
      <w:marLeft w:val="0"/>
      <w:marRight w:val="0"/>
      <w:marTop w:val="0"/>
      <w:marBottom w:val="0"/>
      <w:divBdr>
        <w:top w:val="none" w:sz="0" w:space="0" w:color="auto"/>
        <w:left w:val="none" w:sz="0" w:space="0" w:color="auto"/>
        <w:bottom w:val="none" w:sz="0" w:space="0" w:color="auto"/>
        <w:right w:val="none" w:sz="0" w:space="0" w:color="auto"/>
      </w:divBdr>
    </w:div>
    <w:div w:id="636181491">
      <w:marLeft w:val="0"/>
      <w:marRight w:val="0"/>
      <w:marTop w:val="0"/>
      <w:marBottom w:val="0"/>
      <w:divBdr>
        <w:top w:val="none" w:sz="0" w:space="0" w:color="auto"/>
        <w:left w:val="none" w:sz="0" w:space="0" w:color="auto"/>
        <w:bottom w:val="none" w:sz="0" w:space="0" w:color="auto"/>
        <w:right w:val="none" w:sz="0" w:space="0" w:color="auto"/>
      </w:divBdr>
    </w:div>
    <w:div w:id="636181492">
      <w:marLeft w:val="0"/>
      <w:marRight w:val="0"/>
      <w:marTop w:val="0"/>
      <w:marBottom w:val="0"/>
      <w:divBdr>
        <w:top w:val="none" w:sz="0" w:space="0" w:color="auto"/>
        <w:left w:val="none" w:sz="0" w:space="0" w:color="auto"/>
        <w:bottom w:val="none" w:sz="0" w:space="0" w:color="auto"/>
        <w:right w:val="none" w:sz="0" w:space="0" w:color="auto"/>
      </w:divBdr>
    </w:div>
    <w:div w:id="636181493">
      <w:marLeft w:val="0"/>
      <w:marRight w:val="0"/>
      <w:marTop w:val="0"/>
      <w:marBottom w:val="0"/>
      <w:divBdr>
        <w:top w:val="none" w:sz="0" w:space="0" w:color="auto"/>
        <w:left w:val="none" w:sz="0" w:space="0" w:color="auto"/>
        <w:bottom w:val="none" w:sz="0" w:space="0" w:color="auto"/>
        <w:right w:val="none" w:sz="0" w:space="0" w:color="auto"/>
      </w:divBdr>
    </w:div>
    <w:div w:id="636181494">
      <w:marLeft w:val="0"/>
      <w:marRight w:val="0"/>
      <w:marTop w:val="0"/>
      <w:marBottom w:val="0"/>
      <w:divBdr>
        <w:top w:val="none" w:sz="0" w:space="0" w:color="auto"/>
        <w:left w:val="none" w:sz="0" w:space="0" w:color="auto"/>
        <w:bottom w:val="none" w:sz="0" w:space="0" w:color="auto"/>
        <w:right w:val="none" w:sz="0" w:space="0" w:color="auto"/>
      </w:divBdr>
    </w:div>
    <w:div w:id="636181495">
      <w:marLeft w:val="0"/>
      <w:marRight w:val="0"/>
      <w:marTop w:val="0"/>
      <w:marBottom w:val="0"/>
      <w:divBdr>
        <w:top w:val="none" w:sz="0" w:space="0" w:color="auto"/>
        <w:left w:val="none" w:sz="0" w:space="0" w:color="auto"/>
        <w:bottom w:val="none" w:sz="0" w:space="0" w:color="auto"/>
        <w:right w:val="none" w:sz="0" w:space="0" w:color="auto"/>
      </w:divBdr>
    </w:div>
    <w:div w:id="636181496">
      <w:marLeft w:val="0"/>
      <w:marRight w:val="0"/>
      <w:marTop w:val="0"/>
      <w:marBottom w:val="0"/>
      <w:divBdr>
        <w:top w:val="none" w:sz="0" w:space="0" w:color="auto"/>
        <w:left w:val="none" w:sz="0" w:space="0" w:color="auto"/>
        <w:bottom w:val="none" w:sz="0" w:space="0" w:color="auto"/>
        <w:right w:val="none" w:sz="0" w:space="0" w:color="auto"/>
      </w:divBdr>
    </w:div>
    <w:div w:id="636181497">
      <w:marLeft w:val="0"/>
      <w:marRight w:val="0"/>
      <w:marTop w:val="0"/>
      <w:marBottom w:val="0"/>
      <w:divBdr>
        <w:top w:val="none" w:sz="0" w:space="0" w:color="auto"/>
        <w:left w:val="none" w:sz="0" w:space="0" w:color="auto"/>
        <w:bottom w:val="none" w:sz="0" w:space="0" w:color="auto"/>
        <w:right w:val="none" w:sz="0" w:space="0" w:color="auto"/>
      </w:divBdr>
    </w:div>
    <w:div w:id="636181498">
      <w:marLeft w:val="0"/>
      <w:marRight w:val="0"/>
      <w:marTop w:val="0"/>
      <w:marBottom w:val="0"/>
      <w:divBdr>
        <w:top w:val="none" w:sz="0" w:space="0" w:color="auto"/>
        <w:left w:val="none" w:sz="0" w:space="0" w:color="auto"/>
        <w:bottom w:val="none" w:sz="0" w:space="0" w:color="auto"/>
        <w:right w:val="none" w:sz="0" w:space="0" w:color="auto"/>
      </w:divBdr>
    </w:div>
    <w:div w:id="636181499">
      <w:marLeft w:val="0"/>
      <w:marRight w:val="0"/>
      <w:marTop w:val="0"/>
      <w:marBottom w:val="0"/>
      <w:divBdr>
        <w:top w:val="none" w:sz="0" w:space="0" w:color="auto"/>
        <w:left w:val="none" w:sz="0" w:space="0" w:color="auto"/>
        <w:bottom w:val="none" w:sz="0" w:space="0" w:color="auto"/>
        <w:right w:val="none" w:sz="0" w:space="0" w:color="auto"/>
      </w:divBdr>
    </w:div>
    <w:div w:id="636181500">
      <w:marLeft w:val="0"/>
      <w:marRight w:val="0"/>
      <w:marTop w:val="0"/>
      <w:marBottom w:val="0"/>
      <w:divBdr>
        <w:top w:val="none" w:sz="0" w:space="0" w:color="auto"/>
        <w:left w:val="none" w:sz="0" w:space="0" w:color="auto"/>
        <w:bottom w:val="none" w:sz="0" w:space="0" w:color="auto"/>
        <w:right w:val="none" w:sz="0" w:space="0" w:color="auto"/>
      </w:divBdr>
    </w:div>
    <w:div w:id="636181501">
      <w:marLeft w:val="0"/>
      <w:marRight w:val="0"/>
      <w:marTop w:val="0"/>
      <w:marBottom w:val="0"/>
      <w:divBdr>
        <w:top w:val="none" w:sz="0" w:space="0" w:color="auto"/>
        <w:left w:val="none" w:sz="0" w:space="0" w:color="auto"/>
        <w:bottom w:val="none" w:sz="0" w:space="0" w:color="auto"/>
        <w:right w:val="none" w:sz="0" w:space="0" w:color="auto"/>
      </w:divBdr>
    </w:div>
    <w:div w:id="636181502">
      <w:marLeft w:val="0"/>
      <w:marRight w:val="0"/>
      <w:marTop w:val="0"/>
      <w:marBottom w:val="0"/>
      <w:divBdr>
        <w:top w:val="none" w:sz="0" w:space="0" w:color="auto"/>
        <w:left w:val="none" w:sz="0" w:space="0" w:color="auto"/>
        <w:bottom w:val="none" w:sz="0" w:space="0" w:color="auto"/>
        <w:right w:val="none" w:sz="0" w:space="0" w:color="auto"/>
      </w:divBdr>
    </w:div>
    <w:div w:id="636181503">
      <w:marLeft w:val="0"/>
      <w:marRight w:val="0"/>
      <w:marTop w:val="0"/>
      <w:marBottom w:val="0"/>
      <w:divBdr>
        <w:top w:val="none" w:sz="0" w:space="0" w:color="auto"/>
        <w:left w:val="none" w:sz="0" w:space="0" w:color="auto"/>
        <w:bottom w:val="none" w:sz="0" w:space="0" w:color="auto"/>
        <w:right w:val="none" w:sz="0" w:space="0" w:color="auto"/>
      </w:divBdr>
    </w:div>
    <w:div w:id="636181504">
      <w:marLeft w:val="0"/>
      <w:marRight w:val="0"/>
      <w:marTop w:val="0"/>
      <w:marBottom w:val="0"/>
      <w:divBdr>
        <w:top w:val="none" w:sz="0" w:space="0" w:color="auto"/>
        <w:left w:val="none" w:sz="0" w:space="0" w:color="auto"/>
        <w:bottom w:val="none" w:sz="0" w:space="0" w:color="auto"/>
        <w:right w:val="none" w:sz="0" w:space="0" w:color="auto"/>
      </w:divBdr>
    </w:div>
    <w:div w:id="636181505">
      <w:marLeft w:val="0"/>
      <w:marRight w:val="0"/>
      <w:marTop w:val="0"/>
      <w:marBottom w:val="0"/>
      <w:divBdr>
        <w:top w:val="none" w:sz="0" w:space="0" w:color="auto"/>
        <w:left w:val="none" w:sz="0" w:space="0" w:color="auto"/>
        <w:bottom w:val="none" w:sz="0" w:space="0" w:color="auto"/>
        <w:right w:val="none" w:sz="0" w:space="0" w:color="auto"/>
      </w:divBdr>
    </w:div>
    <w:div w:id="636181506">
      <w:marLeft w:val="0"/>
      <w:marRight w:val="0"/>
      <w:marTop w:val="0"/>
      <w:marBottom w:val="0"/>
      <w:divBdr>
        <w:top w:val="none" w:sz="0" w:space="0" w:color="auto"/>
        <w:left w:val="none" w:sz="0" w:space="0" w:color="auto"/>
        <w:bottom w:val="none" w:sz="0" w:space="0" w:color="auto"/>
        <w:right w:val="none" w:sz="0" w:space="0" w:color="auto"/>
      </w:divBdr>
    </w:div>
    <w:div w:id="636181507">
      <w:marLeft w:val="0"/>
      <w:marRight w:val="0"/>
      <w:marTop w:val="0"/>
      <w:marBottom w:val="0"/>
      <w:divBdr>
        <w:top w:val="none" w:sz="0" w:space="0" w:color="auto"/>
        <w:left w:val="none" w:sz="0" w:space="0" w:color="auto"/>
        <w:bottom w:val="none" w:sz="0" w:space="0" w:color="auto"/>
        <w:right w:val="none" w:sz="0" w:space="0" w:color="auto"/>
      </w:divBdr>
    </w:div>
    <w:div w:id="636181508">
      <w:marLeft w:val="0"/>
      <w:marRight w:val="0"/>
      <w:marTop w:val="0"/>
      <w:marBottom w:val="0"/>
      <w:divBdr>
        <w:top w:val="none" w:sz="0" w:space="0" w:color="auto"/>
        <w:left w:val="none" w:sz="0" w:space="0" w:color="auto"/>
        <w:bottom w:val="none" w:sz="0" w:space="0" w:color="auto"/>
        <w:right w:val="none" w:sz="0" w:space="0" w:color="auto"/>
      </w:divBdr>
    </w:div>
    <w:div w:id="636181509">
      <w:marLeft w:val="0"/>
      <w:marRight w:val="0"/>
      <w:marTop w:val="0"/>
      <w:marBottom w:val="0"/>
      <w:divBdr>
        <w:top w:val="none" w:sz="0" w:space="0" w:color="auto"/>
        <w:left w:val="none" w:sz="0" w:space="0" w:color="auto"/>
        <w:bottom w:val="none" w:sz="0" w:space="0" w:color="auto"/>
        <w:right w:val="none" w:sz="0" w:space="0" w:color="auto"/>
      </w:divBdr>
    </w:div>
    <w:div w:id="636181510">
      <w:marLeft w:val="0"/>
      <w:marRight w:val="0"/>
      <w:marTop w:val="0"/>
      <w:marBottom w:val="0"/>
      <w:divBdr>
        <w:top w:val="none" w:sz="0" w:space="0" w:color="auto"/>
        <w:left w:val="none" w:sz="0" w:space="0" w:color="auto"/>
        <w:bottom w:val="none" w:sz="0" w:space="0" w:color="auto"/>
        <w:right w:val="none" w:sz="0" w:space="0" w:color="auto"/>
      </w:divBdr>
    </w:div>
    <w:div w:id="636181511">
      <w:marLeft w:val="0"/>
      <w:marRight w:val="0"/>
      <w:marTop w:val="0"/>
      <w:marBottom w:val="0"/>
      <w:divBdr>
        <w:top w:val="none" w:sz="0" w:space="0" w:color="auto"/>
        <w:left w:val="none" w:sz="0" w:space="0" w:color="auto"/>
        <w:bottom w:val="none" w:sz="0" w:space="0" w:color="auto"/>
        <w:right w:val="none" w:sz="0" w:space="0" w:color="auto"/>
      </w:divBdr>
    </w:div>
    <w:div w:id="636181512">
      <w:marLeft w:val="0"/>
      <w:marRight w:val="0"/>
      <w:marTop w:val="0"/>
      <w:marBottom w:val="0"/>
      <w:divBdr>
        <w:top w:val="none" w:sz="0" w:space="0" w:color="auto"/>
        <w:left w:val="none" w:sz="0" w:space="0" w:color="auto"/>
        <w:bottom w:val="none" w:sz="0" w:space="0" w:color="auto"/>
        <w:right w:val="none" w:sz="0" w:space="0" w:color="auto"/>
      </w:divBdr>
    </w:div>
    <w:div w:id="636181513">
      <w:marLeft w:val="0"/>
      <w:marRight w:val="0"/>
      <w:marTop w:val="0"/>
      <w:marBottom w:val="0"/>
      <w:divBdr>
        <w:top w:val="none" w:sz="0" w:space="0" w:color="auto"/>
        <w:left w:val="none" w:sz="0" w:space="0" w:color="auto"/>
        <w:bottom w:val="none" w:sz="0" w:space="0" w:color="auto"/>
        <w:right w:val="none" w:sz="0" w:space="0" w:color="auto"/>
      </w:divBdr>
    </w:div>
    <w:div w:id="636181514">
      <w:marLeft w:val="0"/>
      <w:marRight w:val="0"/>
      <w:marTop w:val="0"/>
      <w:marBottom w:val="0"/>
      <w:divBdr>
        <w:top w:val="none" w:sz="0" w:space="0" w:color="auto"/>
        <w:left w:val="none" w:sz="0" w:space="0" w:color="auto"/>
        <w:bottom w:val="none" w:sz="0" w:space="0" w:color="auto"/>
        <w:right w:val="none" w:sz="0" w:space="0" w:color="auto"/>
      </w:divBdr>
    </w:div>
    <w:div w:id="636181515">
      <w:marLeft w:val="0"/>
      <w:marRight w:val="0"/>
      <w:marTop w:val="0"/>
      <w:marBottom w:val="0"/>
      <w:divBdr>
        <w:top w:val="none" w:sz="0" w:space="0" w:color="auto"/>
        <w:left w:val="none" w:sz="0" w:space="0" w:color="auto"/>
        <w:bottom w:val="none" w:sz="0" w:space="0" w:color="auto"/>
        <w:right w:val="none" w:sz="0" w:space="0" w:color="auto"/>
      </w:divBdr>
    </w:div>
    <w:div w:id="636181516">
      <w:marLeft w:val="0"/>
      <w:marRight w:val="0"/>
      <w:marTop w:val="0"/>
      <w:marBottom w:val="0"/>
      <w:divBdr>
        <w:top w:val="none" w:sz="0" w:space="0" w:color="auto"/>
        <w:left w:val="none" w:sz="0" w:space="0" w:color="auto"/>
        <w:bottom w:val="none" w:sz="0" w:space="0" w:color="auto"/>
        <w:right w:val="none" w:sz="0" w:space="0" w:color="auto"/>
      </w:divBdr>
    </w:div>
    <w:div w:id="636181517">
      <w:marLeft w:val="0"/>
      <w:marRight w:val="0"/>
      <w:marTop w:val="0"/>
      <w:marBottom w:val="0"/>
      <w:divBdr>
        <w:top w:val="none" w:sz="0" w:space="0" w:color="auto"/>
        <w:left w:val="none" w:sz="0" w:space="0" w:color="auto"/>
        <w:bottom w:val="none" w:sz="0" w:space="0" w:color="auto"/>
        <w:right w:val="none" w:sz="0" w:space="0" w:color="auto"/>
      </w:divBdr>
    </w:div>
    <w:div w:id="636181518">
      <w:marLeft w:val="0"/>
      <w:marRight w:val="0"/>
      <w:marTop w:val="0"/>
      <w:marBottom w:val="0"/>
      <w:divBdr>
        <w:top w:val="none" w:sz="0" w:space="0" w:color="auto"/>
        <w:left w:val="none" w:sz="0" w:space="0" w:color="auto"/>
        <w:bottom w:val="none" w:sz="0" w:space="0" w:color="auto"/>
        <w:right w:val="none" w:sz="0" w:space="0" w:color="auto"/>
      </w:divBdr>
    </w:div>
    <w:div w:id="636181519">
      <w:marLeft w:val="0"/>
      <w:marRight w:val="0"/>
      <w:marTop w:val="0"/>
      <w:marBottom w:val="0"/>
      <w:divBdr>
        <w:top w:val="none" w:sz="0" w:space="0" w:color="auto"/>
        <w:left w:val="none" w:sz="0" w:space="0" w:color="auto"/>
        <w:bottom w:val="none" w:sz="0" w:space="0" w:color="auto"/>
        <w:right w:val="none" w:sz="0" w:space="0" w:color="auto"/>
      </w:divBdr>
    </w:div>
    <w:div w:id="636181520">
      <w:marLeft w:val="0"/>
      <w:marRight w:val="0"/>
      <w:marTop w:val="0"/>
      <w:marBottom w:val="0"/>
      <w:divBdr>
        <w:top w:val="none" w:sz="0" w:space="0" w:color="auto"/>
        <w:left w:val="none" w:sz="0" w:space="0" w:color="auto"/>
        <w:bottom w:val="none" w:sz="0" w:space="0" w:color="auto"/>
        <w:right w:val="none" w:sz="0" w:space="0" w:color="auto"/>
      </w:divBdr>
    </w:div>
    <w:div w:id="636181521">
      <w:marLeft w:val="0"/>
      <w:marRight w:val="0"/>
      <w:marTop w:val="0"/>
      <w:marBottom w:val="0"/>
      <w:divBdr>
        <w:top w:val="none" w:sz="0" w:space="0" w:color="auto"/>
        <w:left w:val="none" w:sz="0" w:space="0" w:color="auto"/>
        <w:bottom w:val="none" w:sz="0" w:space="0" w:color="auto"/>
        <w:right w:val="none" w:sz="0" w:space="0" w:color="auto"/>
      </w:divBdr>
    </w:div>
    <w:div w:id="636181522">
      <w:marLeft w:val="0"/>
      <w:marRight w:val="0"/>
      <w:marTop w:val="0"/>
      <w:marBottom w:val="0"/>
      <w:divBdr>
        <w:top w:val="none" w:sz="0" w:space="0" w:color="auto"/>
        <w:left w:val="none" w:sz="0" w:space="0" w:color="auto"/>
        <w:bottom w:val="none" w:sz="0" w:space="0" w:color="auto"/>
        <w:right w:val="none" w:sz="0" w:space="0" w:color="auto"/>
      </w:divBdr>
    </w:div>
    <w:div w:id="636181523">
      <w:marLeft w:val="0"/>
      <w:marRight w:val="0"/>
      <w:marTop w:val="0"/>
      <w:marBottom w:val="0"/>
      <w:divBdr>
        <w:top w:val="none" w:sz="0" w:space="0" w:color="auto"/>
        <w:left w:val="none" w:sz="0" w:space="0" w:color="auto"/>
        <w:bottom w:val="none" w:sz="0" w:space="0" w:color="auto"/>
        <w:right w:val="none" w:sz="0" w:space="0" w:color="auto"/>
      </w:divBdr>
    </w:div>
    <w:div w:id="636181524">
      <w:marLeft w:val="0"/>
      <w:marRight w:val="0"/>
      <w:marTop w:val="0"/>
      <w:marBottom w:val="0"/>
      <w:divBdr>
        <w:top w:val="none" w:sz="0" w:space="0" w:color="auto"/>
        <w:left w:val="none" w:sz="0" w:space="0" w:color="auto"/>
        <w:bottom w:val="none" w:sz="0" w:space="0" w:color="auto"/>
        <w:right w:val="none" w:sz="0" w:space="0" w:color="auto"/>
      </w:divBdr>
    </w:div>
    <w:div w:id="636181525">
      <w:marLeft w:val="0"/>
      <w:marRight w:val="0"/>
      <w:marTop w:val="0"/>
      <w:marBottom w:val="0"/>
      <w:divBdr>
        <w:top w:val="none" w:sz="0" w:space="0" w:color="auto"/>
        <w:left w:val="none" w:sz="0" w:space="0" w:color="auto"/>
        <w:bottom w:val="none" w:sz="0" w:space="0" w:color="auto"/>
        <w:right w:val="none" w:sz="0" w:space="0" w:color="auto"/>
      </w:divBdr>
    </w:div>
    <w:div w:id="636181526">
      <w:marLeft w:val="0"/>
      <w:marRight w:val="0"/>
      <w:marTop w:val="0"/>
      <w:marBottom w:val="0"/>
      <w:divBdr>
        <w:top w:val="none" w:sz="0" w:space="0" w:color="auto"/>
        <w:left w:val="none" w:sz="0" w:space="0" w:color="auto"/>
        <w:bottom w:val="none" w:sz="0" w:space="0" w:color="auto"/>
        <w:right w:val="none" w:sz="0" w:space="0" w:color="auto"/>
      </w:divBdr>
    </w:div>
    <w:div w:id="636181527">
      <w:marLeft w:val="0"/>
      <w:marRight w:val="0"/>
      <w:marTop w:val="0"/>
      <w:marBottom w:val="0"/>
      <w:divBdr>
        <w:top w:val="none" w:sz="0" w:space="0" w:color="auto"/>
        <w:left w:val="none" w:sz="0" w:space="0" w:color="auto"/>
        <w:bottom w:val="none" w:sz="0" w:space="0" w:color="auto"/>
        <w:right w:val="none" w:sz="0" w:space="0" w:color="auto"/>
      </w:divBdr>
    </w:div>
    <w:div w:id="636181528">
      <w:marLeft w:val="0"/>
      <w:marRight w:val="0"/>
      <w:marTop w:val="0"/>
      <w:marBottom w:val="0"/>
      <w:divBdr>
        <w:top w:val="none" w:sz="0" w:space="0" w:color="auto"/>
        <w:left w:val="none" w:sz="0" w:space="0" w:color="auto"/>
        <w:bottom w:val="none" w:sz="0" w:space="0" w:color="auto"/>
        <w:right w:val="none" w:sz="0" w:space="0" w:color="auto"/>
      </w:divBdr>
    </w:div>
    <w:div w:id="636181529">
      <w:marLeft w:val="0"/>
      <w:marRight w:val="0"/>
      <w:marTop w:val="0"/>
      <w:marBottom w:val="0"/>
      <w:divBdr>
        <w:top w:val="none" w:sz="0" w:space="0" w:color="auto"/>
        <w:left w:val="none" w:sz="0" w:space="0" w:color="auto"/>
        <w:bottom w:val="none" w:sz="0" w:space="0" w:color="auto"/>
        <w:right w:val="none" w:sz="0" w:space="0" w:color="auto"/>
      </w:divBdr>
    </w:div>
    <w:div w:id="636181530">
      <w:marLeft w:val="0"/>
      <w:marRight w:val="0"/>
      <w:marTop w:val="0"/>
      <w:marBottom w:val="0"/>
      <w:divBdr>
        <w:top w:val="none" w:sz="0" w:space="0" w:color="auto"/>
        <w:left w:val="none" w:sz="0" w:space="0" w:color="auto"/>
        <w:bottom w:val="none" w:sz="0" w:space="0" w:color="auto"/>
        <w:right w:val="none" w:sz="0" w:space="0" w:color="auto"/>
      </w:divBdr>
    </w:div>
    <w:div w:id="636181531">
      <w:marLeft w:val="0"/>
      <w:marRight w:val="0"/>
      <w:marTop w:val="0"/>
      <w:marBottom w:val="0"/>
      <w:divBdr>
        <w:top w:val="none" w:sz="0" w:space="0" w:color="auto"/>
        <w:left w:val="none" w:sz="0" w:space="0" w:color="auto"/>
        <w:bottom w:val="none" w:sz="0" w:space="0" w:color="auto"/>
        <w:right w:val="none" w:sz="0" w:space="0" w:color="auto"/>
      </w:divBdr>
    </w:div>
    <w:div w:id="636181532">
      <w:marLeft w:val="0"/>
      <w:marRight w:val="0"/>
      <w:marTop w:val="0"/>
      <w:marBottom w:val="0"/>
      <w:divBdr>
        <w:top w:val="none" w:sz="0" w:space="0" w:color="auto"/>
        <w:left w:val="none" w:sz="0" w:space="0" w:color="auto"/>
        <w:bottom w:val="none" w:sz="0" w:space="0" w:color="auto"/>
        <w:right w:val="none" w:sz="0" w:space="0" w:color="auto"/>
      </w:divBdr>
    </w:div>
    <w:div w:id="636181533">
      <w:marLeft w:val="0"/>
      <w:marRight w:val="0"/>
      <w:marTop w:val="0"/>
      <w:marBottom w:val="0"/>
      <w:divBdr>
        <w:top w:val="none" w:sz="0" w:space="0" w:color="auto"/>
        <w:left w:val="none" w:sz="0" w:space="0" w:color="auto"/>
        <w:bottom w:val="none" w:sz="0" w:space="0" w:color="auto"/>
        <w:right w:val="none" w:sz="0" w:space="0" w:color="auto"/>
      </w:divBdr>
    </w:div>
    <w:div w:id="636181534">
      <w:marLeft w:val="0"/>
      <w:marRight w:val="0"/>
      <w:marTop w:val="0"/>
      <w:marBottom w:val="0"/>
      <w:divBdr>
        <w:top w:val="none" w:sz="0" w:space="0" w:color="auto"/>
        <w:left w:val="none" w:sz="0" w:space="0" w:color="auto"/>
        <w:bottom w:val="none" w:sz="0" w:space="0" w:color="auto"/>
        <w:right w:val="none" w:sz="0" w:space="0" w:color="auto"/>
      </w:divBdr>
    </w:div>
    <w:div w:id="636181535">
      <w:marLeft w:val="0"/>
      <w:marRight w:val="0"/>
      <w:marTop w:val="0"/>
      <w:marBottom w:val="0"/>
      <w:divBdr>
        <w:top w:val="none" w:sz="0" w:space="0" w:color="auto"/>
        <w:left w:val="none" w:sz="0" w:space="0" w:color="auto"/>
        <w:bottom w:val="none" w:sz="0" w:space="0" w:color="auto"/>
        <w:right w:val="none" w:sz="0" w:space="0" w:color="auto"/>
      </w:divBdr>
    </w:div>
    <w:div w:id="636181536">
      <w:marLeft w:val="0"/>
      <w:marRight w:val="0"/>
      <w:marTop w:val="0"/>
      <w:marBottom w:val="0"/>
      <w:divBdr>
        <w:top w:val="none" w:sz="0" w:space="0" w:color="auto"/>
        <w:left w:val="none" w:sz="0" w:space="0" w:color="auto"/>
        <w:bottom w:val="none" w:sz="0" w:space="0" w:color="auto"/>
        <w:right w:val="none" w:sz="0" w:space="0" w:color="auto"/>
      </w:divBdr>
    </w:div>
    <w:div w:id="636181537">
      <w:marLeft w:val="0"/>
      <w:marRight w:val="0"/>
      <w:marTop w:val="0"/>
      <w:marBottom w:val="0"/>
      <w:divBdr>
        <w:top w:val="none" w:sz="0" w:space="0" w:color="auto"/>
        <w:left w:val="none" w:sz="0" w:space="0" w:color="auto"/>
        <w:bottom w:val="none" w:sz="0" w:space="0" w:color="auto"/>
        <w:right w:val="none" w:sz="0" w:space="0" w:color="auto"/>
      </w:divBdr>
    </w:div>
    <w:div w:id="636181538">
      <w:marLeft w:val="0"/>
      <w:marRight w:val="0"/>
      <w:marTop w:val="0"/>
      <w:marBottom w:val="0"/>
      <w:divBdr>
        <w:top w:val="none" w:sz="0" w:space="0" w:color="auto"/>
        <w:left w:val="none" w:sz="0" w:space="0" w:color="auto"/>
        <w:bottom w:val="none" w:sz="0" w:space="0" w:color="auto"/>
        <w:right w:val="none" w:sz="0" w:space="0" w:color="auto"/>
      </w:divBdr>
    </w:div>
    <w:div w:id="636181539">
      <w:marLeft w:val="0"/>
      <w:marRight w:val="0"/>
      <w:marTop w:val="0"/>
      <w:marBottom w:val="0"/>
      <w:divBdr>
        <w:top w:val="none" w:sz="0" w:space="0" w:color="auto"/>
        <w:left w:val="none" w:sz="0" w:space="0" w:color="auto"/>
        <w:bottom w:val="none" w:sz="0" w:space="0" w:color="auto"/>
        <w:right w:val="none" w:sz="0" w:space="0" w:color="auto"/>
      </w:divBdr>
    </w:div>
    <w:div w:id="636181540">
      <w:marLeft w:val="0"/>
      <w:marRight w:val="0"/>
      <w:marTop w:val="0"/>
      <w:marBottom w:val="0"/>
      <w:divBdr>
        <w:top w:val="none" w:sz="0" w:space="0" w:color="auto"/>
        <w:left w:val="none" w:sz="0" w:space="0" w:color="auto"/>
        <w:bottom w:val="none" w:sz="0" w:space="0" w:color="auto"/>
        <w:right w:val="none" w:sz="0" w:space="0" w:color="auto"/>
      </w:divBdr>
    </w:div>
    <w:div w:id="636181541">
      <w:marLeft w:val="0"/>
      <w:marRight w:val="0"/>
      <w:marTop w:val="0"/>
      <w:marBottom w:val="0"/>
      <w:divBdr>
        <w:top w:val="none" w:sz="0" w:space="0" w:color="auto"/>
        <w:left w:val="none" w:sz="0" w:space="0" w:color="auto"/>
        <w:bottom w:val="none" w:sz="0" w:space="0" w:color="auto"/>
        <w:right w:val="none" w:sz="0" w:space="0" w:color="auto"/>
      </w:divBdr>
    </w:div>
    <w:div w:id="636181542">
      <w:marLeft w:val="0"/>
      <w:marRight w:val="0"/>
      <w:marTop w:val="0"/>
      <w:marBottom w:val="0"/>
      <w:divBdr>
        <w:top w:val="none" w:sz="0" w:space="0" w:color="auto"/>
        <w:left w:val="none" w:sz="0" w:space="0" w:color="auto"/>
        <w:bottom w:val="none" w:sz="0" w:space="0" w:color="auto"/>
        <w:right w:val="none" w:sz="0" w:space="0" w:color="auto"/>
      </w:divBdr>
    </w:div>
    <w:div w:id="636181543">
      <w:marLeft w:val="0"/>
      <w:marRight w:val="0"/>
      <w:marTop w:val="0"/>
      <w:marBottom w:val="0"/>
      <w:divBdr>
        <w:top w:val="none" w:sz="0" w:space="0" w:color="auto"/>
        <w:left w:val="none" w:sz="0" w:space="0" w:color="auto"/>
        <w:bottom w:val="none" w:sz="0" w:space="0" w:color="auto"/>
        <w:right w:val="none" w:sz="0" w:space="0" w:color="auto"/>
      </w:divBdr>
    </w:div>
    <w:div w:id="636181544">
      <w:marLeft w:val="0"/>
      <w:marRight w:val="0"/>
      <w:marTop w:val="0"/>
      <w:marBottom w:val="0"/>
      <w:divBdr>
        <w:top w:val="none" w:sz="0" w:space="0" w:color="auto"/>
        <w:left w:val="none" w:sz="0" w:space="0" w:color="auto"/>
        <w:bottom w:val="none" w:sz="0" w:space="0" w:color="auto"/>
        <w:right w:val="none" w:sz="0" w:space="0" w:color="auto"/>
      </w:divBdr>
    </w:div>
    <w:div w:id="636181545">
      <w:marLeft w:val="0"/>
      <w:marRight w:val="0"/>
      <w:marTop w:val="0"/>
      <w:marBottom w:val="0"/>
      <w:divBdr>
        <w:top w:val="none" w:sz="0" w:space="0" w:color="auto"/>
        <w:left w:val="none" w:sz="0" w:space="0" w:color="auto"/>
        <w:bottom w:val="none" w:sz="0" w:space="0" w:color="auto"/>
        <w:right w:val="none" w:sz="0" w:space="0" w:color="auto"/>
      </w:divBdr>
    </w:div>
    <w:div w:id="636181546">
      <w:marLeft w:val="0"/>
      <w:marRight w:val="0"/>
      <w:marTop w:val="0"/>
      <w:marBottom w:val="0"/>
      <w:divBdr>
        <w:top w:val="none" w:sz="0" w:space="0" w:color="auto"/>
        <w:left w:val="none" w:sz="0" w:space="0" w:color="auto"/>
        <w:bottom w:val="none" w:sz="0" w:space="0" w:color="auto"/>
        <w:right w:val="none" w:sz="0" w:space="0" w:color="auto"/>
      </w:divBdr>
    </w:div>
    <w:div w:id="636181547">
      <w:marLeft w:val="0"/>
      <w:marRight w:val="0"/>
      <w:marTop w:val="0"/>
      <w:marBottom w:val="0"/>
      <w:divBdr>
        <w:top w:val="none" w:sz="0" w:space="0" w:color="auto"/>
        <w:left w:val="none" w:sz="0" w:space="0" w:color="auto"/>
        <w:bottom w:val="none" w:sz="0" w:space="0" w:color="auto"/>
        <w:right w:val="none" w:sz="0" w:space="0" w:color="auto"/>
      </w:divBdr>
    </w:div>
    <w:div w:id="636181548">
      <w:marLeft w:val="0"/>
      <w:marRight w:val="0"/>
      <w:marTop w:val="0"/>
      <w:marBottom w:val="0"/>
      <w:divBdr>
        <w:top w:val="none" w:sz="0" w:space="0" w:color="auto"/>
        <w:left w:val="none" w:sz="0" w:space="0" w:color="auto"/>
        <w:bottom w:val="none" w:sz="0" w:space="0" w:color="auto"/>
        <w:right w:val="none" w:sz="0" w:space="0" w:color="auto"/>
      </w:divBdr>
    </w:div>
    <w:div w:id="636181549">
      <w:marLeft w:val="0"/>
      <w:marRight w:val="0"/>
      <w:marTop w:val="0"/>
      <w:marBottom w:val="0"/>
      <w:divBdr>
        <w:top w:val="none" w:sz="0" w:space="0" w:color="auto"/>
        <w:left w:val="none" w:sz="0" w:space="0" w:color="auto"/>
        <w:bottom w:val="none" w:sz="0" w:space="0" w:color="auto"/>
        <w:right w:val="none" w:sz="0" w:space="0" w:color="auto"/>
      </w:divBdr>
    </w:div>
    <w:div w:id="636181550">
      <w:marLeft w:val="0"/>
      <w:marRight w:val="0"/>
      <w:marTop w:val="0"/>
      <w:marBottom w:val="0"/>
      <w:divBdr>
        <w:top w:val="none" w:sz="0" w:space="0" w:color="auto"/>
        <w:left w:val="none" w:sz="0" w:space="0" w:color="auto"/>
        <w:bottom w:val="none" w:sz="0" w:space="0" w:color="auto"/>
        <w:right w:val="none" w:sz="0" w:space="0" w:color="auto"/>
      </w:divBdr>
    </w:div>
    <w:div w:id="636181551">
      <w:marLeft w:val="0"/>
      <w:marRight w:val="0"/>
      <w:marTop w:val="0"/>
      <w:marBottom w:val="0"/>
      <w:divBdr>
        <w:top w:val="none" w:sz="0" w:space="0" w:color="auto"/>
        <w:left w:val="none" w:sz="0" w:space="0" w:color="auto"/>
        <w:bottom w:val="none" w:sz="0" w:space="0" w:color="auto"/>
        <w:right w:val="none" w:sz="0" w:space="0" w:color="auto"/>
      </w:divBdr>
    </w:div>
    <w:div w:id="636181552">
      <w:marLeft w:val="0"/>
      <w:marRight w:val="0"/>
      <w:marTop w:val="0"/>
      <w:marBottom w:val="0"/>
      <w:divBdr>
        <w:top w:val="none" w:sz="0" w:space="0" w:color="auto"/>
        <w:left w:val="none" w:sz="0" w:space="0" w:color="auto"/>
        <w:bottom w:val="none" w:sz="0" w:space="0" w:color="auto"/>
        <w:right w:val="none" w:sz="0" w:space="0" w:color="auto"/>
      </w:divBdr>
    </w:div>
    <w:div w:id="636181553">
      <w:marLeft w:val="0"/>
      <w:marRight w:val="0"/>
      <w:marTop w:val="0"/>
      <w:marBottom w:val="0"/>
      <w:divBdr>
        <w:top w:val="none" w:sz="0" w:space="0" w:color="auto"/>
        <w:left w:val="none" w:sz="0" w:space="0" w:color="auto"/>
        <w:bottom w:val="none" w:sz="0" w:space="0" w:color="auto"/>
        <w:right w:val="none" w:sz="0" w:space="0" w:color="auto"/>
      </w:divBdr>
    </w:div>
    <w:div w:id="636181554">
      <w:marLeft w:val="0"/>
      <w:marRight w:val="0"/>
      <w:marTop w:val="0"/>
      <w:marBottom w:val="0"/>
      <w:divBdr>
        <w:top w:val="none" w:sz="0" w:space="0" w:color="auto"/>
        <w:left w:val="none" w:sz="0" w:space="0" w:color="auto"/>
        <w:bottom w:val="none" w:sz="0" w:space="0" w:color="auto"/>
        <w:right w:val="none" w:sz="0" w:space="0" w:color="auto"/>
      </w:divBdr>
    </w:div>
    <w:div w:id="636181555">
      <w:marLeft w:val="0"/>
      <w:marRight w:val="0"/>
      <w:marTop w:val="0"/>
      <w:marBottom w:val="0"/>
      <w:divBdr>
        <w:top w:val="none" w:sz="0" w:space="0" w:color="auto"/>
        <w:left w:val="none" w:sz="0" w:space="0" w:color="auto"/>
        <w:bottom w:val="none" w:sz="0" w:space="0" w:color="auto"/>
        <w:right w:val="none" w:sz="0" w:space="0" w:color="auto"/>
      </w:divBdr>
    </w:div>
    <w:div w:id="636181556">
      <w:marLeft w:val="0"/>
      <w:marRight w:val="0"/>
      <w:marTop w:val="0"/>
      <w:marBottom w:val="0"/>
      <w:divBdr>
        <w:top w:val="none" w:sz="0" w:space="0" w:color="auto"/>
        <w:left w:val="none" w:sz="0" w:space="0" w:color="auto"/>
        <w:bottom w:val="none" w:sz="0" w:space="0" w:color="auto"/>
        <w:right w:val="none" w:sz="0" w:space="0" w:color="auto"/>
      </w:divBdr>
    </w:div>
    <w:div w:id="636181557">
      <w:marLeft w:val="0"/>
      <w:marRight w:val="0"/>
      <w:marTop w:val="0"/>
      <w:marBottom w:val="0"/>
      <w:divBdr>
        <w:top w:val="none" w:sz="0" w:space="0" w:color="auto"/>
        <w:left w:val="none" w:sz="0" w:space="0" w:color="auto"/>
        <w:bottom w:val="none" w:sz="0" w:space="0" w:color="auto"/>
        <w:right w:val="none" w:sz="0" w:space="0" w:color="auto"/>
      </w:divBdr>
    </w:div>
    <w:div w:id="636181558">
      <w:marLeft w:val="0"/>
      <w:marRight w:val="0"/>
      <w:marTop w:val="0"/>
      <w:marBottom w:val="0"/>
      <w:divBdr>
        <w:top w:val="none" w:sz="0" w:space="0" w:color="auto"/>
        <w:left w:val="none" w:sz="0" w:space="0" w:color="auto"/>
        <w:bottom w:val="none" w:sz="0" w:space="0" w:color="auto"/>
        <w:right w:val="none" w:sz="0" w:space="0" w:color="auto"/>
      </w:divBdr>
    </w:div>
    <w:div w:id="636181559">
      <w:marLeft w:val="0"/>
      <w:marRight w:val="0"/>
      <w:marTop w:val="0"/>
      <w:marBottom w:val="0"/>
      <w:divBdr>
        <w:top w:val="none" w:sz="0" w:space="0" w:color="auto"/>
        <w:left w:val="none" w:sz="0" w:space="0" w:color="auto"/>
        <w:bottom w:val="none" w:sz="0" w:space="0" w:color="auto"/>
        <w:right w:val="none" w:sz="0" w:space="0" w:color="auto"/>
      </w:divBdr>
    </w:div>
    <w:div w:id="636181560">
      <w:marLeft w:val="0"/>
      <w:marRight w:val="0"/>
      <w:marTop w:val="0"/>
      <w:marBottom w:val="0"/>
      <w:divBdr>
        <w:top w:val="none" w:sz="0" w:space="0" w:color="auto"/>
        <w:left w:val="none" w:sz="0" w:space="0" w:color="auto"/>
        <w:bottom w:val="none" w:sz="0" w:space="0" w:color="auto"/>
        <w:right w:val="none" w:sz="0" w:space="0" w:color="auto"/>
      </w:divBdr>
    </w:div>
    <w:div w:id="636181561">
      <w:marLeft w:val="0"/>
      <w:marRight w:val="0"/>
      <w:marTop w:val="0"/>
      <w:marBottom w:val="0"/>
      <w:divBdr>
        <w:top w:val="none" w:sz="0" w:space="0" w:color="auto"/>
        <w:left w:val="none" w:sz="0" w:space="0" w:color="auto"/>
        <w:bottom w:val="none" w:sz="0" w:space="0" w:color="auto"/>
        <w:right w:val="none" w:sz="0" w:space="0" w:color="auto"/>
      </w:divBdr>
    </w:div>
    <w:div w:id="636181562">
      <w:marLeft w:val="0"/>
      <w:marRight w:val="0"/>
      <w:marTop w:val="0"/>
      <w:marBottom w:val="0"/>
      <w:divBdr>
        <w:top w:val="none" w:sz="0" w:space="0" w:color="auto"/>
        <w:left w:val="none" w:sz="0" w:space="0" w:color="auto"/>
        <w:bottom w:val="none" w:sz="0" w:space="0" w:color="auto"/>
        <w:right w:val="none" w:sz="0" w:space="0" w:color="auto"/>
      </w:divBdr>
    </w:div>
    <w:div w:id="636181563">
      <w:marLeft w:val="0"/>
      <w:marRight w:val="0"/>
      <w:marTop w:val="0"/>
      <w:marBottom w:val="0"/>
      <w:divBdr>
        <w:top w:val="none" w:sz="0" w:space="0" w:color="auto"/>
        <w:left w:val="none" w:sz="0" w:space="0" w:color="auto"/>
        <w:bottom w:val="none" w:sz="0" w:space="0" w:color="auto"/>
        <w:right w:val="none" w:sz="0" w:space="0" w:color="auto"/>
      </w:divBdr>
    </w:div>
    <w:div w:id="636181564">
      <w:marLeft w:val="0"/>
      <w:marRight w:val="0"/>
      <w:marTop w:val="0"/>
      <w:marBottom w:val="0"/>
      <w:divBdr>
        <w:top w:val="none" w:sz="0" w:space="0" w:color="auto"/>
        <w:left w:val="none" w:sz="0" w:space="0" w:color="auto"/>
        <w:bottom w:val="none" w:sz="0" w:space="0" w:color="auto"/>
        <w:right w:val="none" w:sz="0" w:space="0" w:color="auto"/>
      </w:divBdr>
    </w:div>
    <w:div w:id="636181565">
      <w:marLeft w:val="0"/>
      <w:marRight w:val="0"/>
      <w:marTop w:val="0"/>
      <w:marBottom w:val="0"/>
      <w:divBdr>
        <w:top w:val="none" w:sz="0" w:space="0" w:color="auto"/>
        <w:left w:val="none" w:sz="0" w:space="0" w:color="auto"/>
        <w:bottom w:val="none" w:sz="0" w:space="0" w:color="auto"/>
        <w:right w:val="none" w:sz="0" w:space="0" w:color="auto"/>
      </w:divBdr>
    </w:div>
    <w:div w:id="636181566">
      <w:marLeft w:val="0"/>
      <w:marRight w:val="0"/>
      <w:marTop w:val="0"/>
      <w:marBottom w:val="0"/>
      <w:divBdr>
        <w:top w:val="none" w:sz="0" w:space="0" w:color="auto"/>
        <w:left w:val="none" w:sz="0" w:space="0" w:color="auto"/>
        <w:bottom w:val="none" w:sz="0" w:space="0" w:color="auto"/>
        <w:right w:val="none" w:sz="0" w:space="0" w:color="auto"/>
      </w:divBdr>
    </w:div>
    <w:div w:id="636181567">
      <w:marLeft w:val="0"/>
      <w:marRight w:val="0"/>
      <w:marTop w:val="0"/>
      <w:marBottom w:val="0"/>
      <w:divBdr>
        <w:top w:val="none" w:sz="0" w:space="0" w:color="auto"/>
        <w:left w:val="none" w:sz="0" w:space="0" w:color="auto"/>
        <w:bottom w:val="none" w:sz="0" w:space="0" w:color="auto"/>
        <w:right w:val="none" w:sz="0" w:space="0" w:color="auto"/>
      </w:divBdr>
    </w:div>
    <w:div w:id="636181568">
      <w:marLeft w:val="0"/>
      <w:marRight w:val="0"/>
      <w:marTop w:val="0"/>
      <w:marBottom w:val="0"/>
      <w:divBdr>
        <w:top w:val="none" w:sz="0" w:space="0" w:color="auto"/>
        <w:left w:val="none" w:sz="0" w:space="0" w:color="auto"/>
        <w:bottom w:val="none" w:sz="0" w:space="0" w:color="auto"/>
        <w:right w:val="none" w:sz="0" w:space="0" w:color="auto"/>
      </w:divBdr>
    </w:div>
    <w:div w:id="636181569">
      <w:marLeft w:val="0"/>
      <w:marRight w:val="0"/>
      <w:marTop w:val="0"/>
      <w:marBottom w:val="0"/>
      <w:divBdr>
        <w:top w:val="none" w:sz="0" w:space="0" w:color="auto"/>
        <w:left w:val="none" w:sz="0" w:space="0" w:color="auto"/>
        <w:bottom w:val="none" w:sz="0" w:space="0" w:color="auto"/>
        <w:right w:val="none" w:sz="0" w:space="0" w:color="auto"/>
      </w:divBdr>
    </w:div>
    <w:div w:id="636181570">
      <w:marLeft w:val="0"/>
      <w:marRight w:val="0"/>
      <w:marTop w:val="0"/>
      <w:marBottom w:val="0"/>
      <w:divBdr>
        <w:top w:val="none" w:sz="0" w:space="0" w:color="auto"/>
        <w:left w:val="none" w:sz="0" w:space="0" w:color="auto"/>
        <w:bottom w:val="none" w:sz="0" w:space="0" w:color="auto"/>
        <w:right w:val="none" w:sz="0" w:space="0" w:color="auto"/>
      </w:divBdr>
    </w:div>
    <w:div w:id="636181571">
      <w:marLeft w:val="0"/>
      <w:marRight w:val="0"/>
      <w:marTop w:val="0"/>
      <w:marBottom w:val="0"/>
      <w:divBdr>
        <w:top w:val="none" w:sz="0" w:space="0" w:color="auto"/>
        <w:left w:val="none" w:sz="0" w:space="0" w:color="auto"/>
        <w:bottom w:val="none" w:sz="0" w:space="0" w:color="auto"/>
        <w:right w:val="none" w:sz="0" w:space="0" w:color="auto"/>
      </w:divBdr>
    </w:div>
    <w:div w:id="636181572">
      <w:marLeft w:val="0"/>
      <w:marRight w:val="0"/>
      <w:marTop w:val="0"/>
      <w:marBottom w:val="0"/>
      <w:divBdr>
        <w:top w:val="none" w:sz="0" w:space="0" w:color="auto"/>
        <w:left w:val="none" w:sz="0" w:space="0" w:color="auto"/>
        <w:bottom w:val="none" w:sz="0" w:space="0" w:color="auto"/>
        <w:right w:val="none" w:sz="0" w:space="0" w:color="auto"/>
      </w:divBdr>
    </w:div>
    <w:div w:id="636181573">
      <w:marLeft w:val="0"/>
      <w:marRight w:val="0"/>
      <w:marTop w:val="0"/>
      <w:marBottom w:val="0"/>
      <w:divBdr>
        <w:top w:val="none" w:sz="0" w:space="0" w:color="auto"/>
        <w:left w:val="none" w:sz="0" w:space="0" w:color="auto"/>
        <w:bottom w:val="none" w:sz="0" w:space="0" w:color="auto"/>
        <w:right w:val="none" w:sz="0" w:space="0" w:color="auto"/>
      </w:divBdr>
    </w:div>
    <w:div w:id="636181574">
      <w:marLeft w:val="0"/>
      <w:marRight w:val="0"/>
      <w:marTop w:val="0"/>
      <w:marBottom w:val="0"/>
      <w:divBdr>
        <w:top w:val="none" w:sz="0" w:space="0" w:color="auto"/>
        <w:left w:val="none" w:sz="0" w:space="0" w:color="auto"/>
        <w:bottom w:val="none" w:sz="0" w:space="0" w:color="auto"/>
        <w:right w:val="none" w:sz="0" w:space="0" w:color="auto"/>
      </w:divBdr>
    </w:div>
    <w:div w:id="636181575">
      <w:marLeft w:val="0"/>
      <w:marRight w:val="0"/>
      <w:marTop w:val="0"/>
      <w:marBottom w:val="0"/>
      <w:divBdr>
        <w:top w:val="none" w:sz="0" w:space="0" w:color="auto"/>
        <w:left w:val="none" w:sz="0" w:space="0" w:color="auto"/>
        <w:bottom w:val="none" w:sz="0" w:space="0" w:color="auto"/>
        <w:right w:val="none" w:sz="0" w:space="0" w:color="auto"/>
      </w:divBdr>
    </w:div>
    <w:div w:id="636181576">
      <w:marLeft w:val="0"/>
      <w:marRight w:val="0"/>
      <w:marTop w:val="0"/>
      <w:marBottom w:val="0"/>
      <w:divBdr>
        <w:top w:val="none" w:sz="0" w:space="0" w:color="auto"/>
        <w:left w:val="none" w:sz="0" w:space="0" w:color="auto"/>
        <w:bottom w:val="none" w:sz="0" w:space="0" w:color="auto"/>
        <w:right w:val="none" w:sz="0" w:space="0" w:color="auto"/>
      </w:divBdr>
    </w:div>
    <w:div w:id="636181577">
      <w:marLeft w:val="0"/>
      <w:marRight w:val="0"/>
      <w:marTop w:val="0"/>
      <w:marBottom w:val="0"/>
      <w:divBdr>
        <w:top w:val="none" w:sz="0" w:space="0" w:color="auto"/>
        <w:left w:val="none" w:sz="0" w:space="0" w:color="auto"/>
        <w:bottom w:val="none" w:sz="0" w:space="0" w:color="auto"/>
        <w:right w:val="none" w:sz="0" w:space="0" w:color="auto"/>
      </w:divBdr>
    </w:div>
    <w:div w:id="636181578">
      <w:marLeft w:val="0"/>
      <w:marRight w:val="0"/>
      <w:marTop w:val="0"/>
      <w:marBottom w:val="0"/>
      <w:divBdr>
        <w:top w:val="none" w:sz="0" w:space="0" w:color="auto"/>
        <w:left w:val="none" w:sz="0" w:space="0" w:color="auto"/>
        <w:bottom w:val="none" w:sz="0" w:space="0" w:color="auto"/>
        <w:right w:val="none" w:sz="0" w:space="0" w:color="auto"/>
      </w:divBdr>
    </w:div>
    <w:div w:id="636181579">
      <w:marLeft w:val="0"/>
      <w:marRight w:val="0"/>
      <w:marTop w:val="0"/>
      <w:marBottom w:val="0"/>
      <w:divBdr>
        <w:top w:val="none" w:sz="0" w:space="0" w:color="auto"/>
        <w:left w:val="none" w:sz="0" w:space="0" w:color="auto"/>
        <w:bottom w:val="none" w:sz="0" w:space="0" w:color="auto"/>
        <w:right w:val="none" w:sz="0" w:space="0" w:color="auto"/>
      </w:divBdr>
    </w:div>
    <w:div w:id="636181580">
      <w:marLeft w:val="0"/>
      <w:marRight w:val="0"/>
      <w:marTop w:val="0"/>
      <w:marBottom w:val="0"/>
      <w:divBdr>
        <w:top w:val="none" w:sz="0" w:space="0" w:color="auto"/>
        <w:left w:val="none" w:sz="0" w:space="0" w:color="auto"/>
        <w:bottom w:val="none" w:sz="0" w:space="0" w:color="auto"/>
        <w:right w:val="none" w:sz="0" w:space="0" w:color="auto"/>
      </w:divBdr>
    </w:div>
    <w:div w:id="636181581">
      <w:marLeft w:val="0"/>
      <w:marRight w:val="0"/>
      <w:marTop w:val="0"/>
      <w:marBottom w:val="0"/>
      <w:divBdr>
        <w:top w:val="none" w:sz="0" w:space="0" w:color="auto"/>
        <w:left w:val="none" w:sz="0" w:space="0" w:color="auto"/>
        <w:bottom w:val="none" w:sz="0" w:space="0" w:color="auto"/>
        <w:right w:val="none" w:sz="0" w:space="0" w:color="auto"/>
      </w:divBdr>
    </w:div>
    <w:div w:id="636181582">
      <w:marLeft w:val="0"/>
      <w:marRight w:val="0"/>
      <w:marTop w:val="0"/>
      <w:marBottom w:val="0"/>
      <w:divBdr>
        <w:top w:val="none" w:sz="0" w:space="0" w:color="auto"/>
        <w:left w:val="none" w:sz="0" w:space="0" w:color="auto"/>
        <w:bottom w:val="none" w:sz="0" w:space="0" w:color="auto"/>
        <w:right w:val="none" w:sz="0" w:space="0" w:color="auto"/>
      </w:divBdr>
    </w:div>
    <w:div w:id="636181583">
      <w:marLeft w:val="0"/>
      <w:marRight w:val="0"/>
      <w:marTop w:val="0"/>
      <w:marBottom w:val="0"/>
      <w:divBdr>
        <w:top w:val="none" w:sz="0" w:space="0" w:color="auto"/>
        <w:left w:val="none" w:sz="0" w:space="0" w:color="auto"/>
        <w:bottom w:val="none" w:sz="0" w:space="0" w:color="auto"/>
        <w:right w:val="none" w:sz="0" w:space="0" w:color="auto"/>
      </w:divBdr>
    </w:div>
    <w:div w:id="636181584">
      <w:marLeft w:val="0"/>
      <w:marRight w:val="0"/>
      <w:marTop w:val="0"/>
      <w:marBottom w:val="0"/>
      <w:divBdr>
        <w:top w:val="none" w:sz="0" w:space="0" w:color="auto"/>
        <w:left w:val="none" w:sz="0" w:space="0" w:color="auto"/>
        <w:bottom w:val="none" w:sz="0" w:space="0" w:color="auto"/>
        <w:right w:val="none" w:sz="0" w:space="0" w:color="auto"/>
      </w:divBdr>
    </w:div>
    <w:div w:id="636181585">
      <w:marLeft w:val="0"/>
      <w:marRight w:val="0"/>
      <w:marTop w:val="0"/>
      <w:marBottom w:val="0"/>
      <w:divBdr>
        <w:top w:val="none" w:sz="0" w:space="0" w:color="auto"/>
        <w:left w:val="none" w:sz="0" w:space="0" w:color="auto"/>
        <w:bottom w:val="none" w:sz="0" w:space="0" w:color="auto"/>
        <w:right w:val="none" w:sz="0" w:space="0" w:color="auto"/>
      </w:divBdr>
    </w:div>
    <w:div w:id="636181586">
      <w:marLeft w:val="0"/>
      <w:marRight w:val="0"/>
      <w:marTop w:val="0"/>
      <w:marBottom w:val="0"/>
      <w:divBdr>
        <w:top w:val="none" w:sz="0" w:space="0" w:color="auto"/>
        <w:left w:val="none" w:sz="0" w:space="0" w:color="auto"/>
        <w:bottom w:val="none" w:sz="0" w:space="0" w:color="auto"/>
        <w:right w:val="none" w:sz="0" w:space="0" w:color="auto"/>
      </w:divBdr>
    </w:div>
    <w:div w:id="636181587">
      <w:marLeft w:val="0"/>
      <w:marRight w:val="0"/>
      <w:marTop w:val="0"/>
      <w:marBottom w:val="0"/>
      <w:divBdr>
        <w:top w:val="none" w:sz="0" w:space="0" w:color="auto"/>
        <w:left w:val="none" w:sz="0" w:space="0" w:color="auto"/>
        <w:bottom w:val="none" w:sz="0" w:space="0" w:color="auto"/>
        <w:right w:val="none" w:sz="0" w:space="0" w:color="auto"/>
      </w:divBdr>
    </w:div>
    <w:div w:id="636181588">
      <w:marLeft w:val="0"/>
      <w:marRight w:val="0"/>
      <w:marTop w:val="0"/>
      <w:marBottom w:val="0"/>
      <w:divBdr>
        <w:top w:val="none" w:sz="0" w:space="0" w:color="auto"/>
        <w:left w:val="none" w:sz="0" w:space="0" w:color="auto"/>
        <w:bottom w:val="none" w:sz="0" w:space="0" w:color="auto"/>
        <w:right w:val="none" w:sz="0" w:space="0" w:color="auto"/>
      </w:divBdr>
    </w:div>
    <w:div w:id="636181589">
      <w:marLeft w:val="0"/>
      <w:marRight w:val="0"/>
      <w:marTop w:val="0"/>
      <w:marBottom w:val="0"/>
      <w:divBdr>
        <w:top w:val="none" w:sz="0" w:space="0" w:color="auto"/>
        <w:left w:val="none" w:sz="0" w:space="0" w:color="auto"/>
        <w:bottom w:val="none" w:sz="0" w:space="0" w:color="auto"/>
        <w:right w:val="none" w:sz="0" w:space="0" w:color="auto"/>
      </w:divBdr>
    </w:div>
    <w:div w:id="636181590">
      <w:marLeft w:val="0"/>
      <w:marRight w:val="0"/>
      <w:marTop w:val="0"/>
      <w:marBottom w:val="0"/>
      <w:divBdr>
        <w:top w:val="none" w:sz="0" w:space="0" w:color="auto"/>
        <w:left w:val="none" w:sz="0" w:space="0" w:color="auto"/>
        <w:bottom w:val="none" w:sz="0" w:space="0" w:color="auto"/>
        <w:right w:val="none" w:sz="0" w:space="0" w:color="auto"/>
      </w:divBdr>
    </w:div>
    <w:div w:id="636181591">
      <w:marLeft w:val="0"/>
      <w:marRight w:val="0"/>
      <w:marTop w:val="0"/>
      <w:marBottom w:val="0"/>
      <w:divBdr>
        <w:top w:val="none" w:sz="0" w:space="0" w:color="auto"/>
        <w:left w:val="none" w:sz="0" w:space="0" w:color="auto"/>
        <w:bottom w:val="none" w:sz="0" w:space="0" w:color="auto"/>
        <w:right w:val="none" w:sz="0" w:space="0" w:color="auto"/>
      </w:divBdr>
    </w:div>
    <w:div w:id="636181592">
      <w:marLeft w:val="0"/>
      <w:marRight w:val="0"/>
      <w:marTop w:val="0"/>
      <w:marBottom w:val="0"/>
      <w:divBdr>
        <w:top w:val="none" w:sz="0" w:space="0" w:color="auto"/>
        <w:left w:val="none" w:sz="0" w:space="0" w:color="auto"/>
        <w:bottom w:val="none" w:sz="0" w:space="0" w:color="auto"/>
        <w:right w:val="none" w:sz="0" w:space="0" w:color="auto"/>
      </w:divBdr>
    </w:div>
    <w:div w:id="636181593">
      <w:marLeft w:val="0"/>
      <w:marRight w:val="0"/>
      <w:marTop w:val="0"/>
      <w:marBottom w:val="0"/>
      <w:divBdr>
        <w:top w:val="none" w:sz="0" w:space="0" w:color="auto"/>
        <w:left w:val="none" w:sz="0" w:space="0" w:color="auto"/>
        <w:bottom w:val="none" w:sz="0" w:space="0" w:color="auto"/>
        <w:right w:val="none" w:sz="0" w:space="0" w:color="auto"/>
      </w:divBdr>
    </w:div>
    <w:div w:id="636181594">
      <w:marLeft w:val="0"/>
      <w:marRight w:val="0"/>
      <w:marTop w:val="0"/>
      <w:marBottom w:val="0"/>
      <w:divBdr>
        <w:top w:val="none" w:sz="0" w:space="0" w:color="auto"/>
        <w:left w:val="none" w:sz="0" w:space="0" w:color="auto"/>
        <w:bottom w:val="none" w:sz="0" w:space="0" w:color="auto"/>
        <w:right w:val="none" w:sz="0" w:space="0" w:color="auto"/>
      </w:divBdr>
    </w:div>
    <w:div w:id="636181595">
      <w:marLeft w:val="0"/>
      <w:marRight w:val="0"/>
      <w:marTop w:val="0"/>
      <w:marBottom w:val="0"/>
      <w:divBdr>
        <w:top w:val="none" w:sz="0" w:space="0" w:color="auto"/>
        <w:left w:val="none" w:sz="0" w:space="0" w:color="auto"/>
        <w:bottom w:val="none" w:sz="0" w:space="0" w:color="auto"/>
        <w:right w:val="none" w:sz="0" w:space="0" w:color="auto"/>
      </w:divBdr>
    </w:div>
    <w:div w:id="636181596">
      <w:marLeft w:val="0"/>
      <w:marRight w:val="0"/>
      <w:marTop w:val="0"/>
      <w:marBottom w:val="0"/>
      <w:divBdr>
        <w:top w:val="none" w:sz="0" w:space="0" w:color="auto"/>
        <w:left w:val="none" w:sz="0" w:space="0" w:color="auto"/>
        <w:bottom w:val="none" w:sz="0" w:space="0" w:color="auto"/>
        <w:right w:val="none" w:sz="0" w:space="0" w:color="auto"/>
      </w:divBdr>
    </w:div>
    <w:div w:id="636181597">
      <w:marLeft w:val="0"/>
      <w:marRight w:val="0"/>
      <w:marTop w:val="0"/>
      <w:marBottom w:val="0"/>
      <w:divBdr>
        <w:top w:val="none" w:sz="0" w:space="0" w:color="auto"/>
        <w:left w:val="none" w:sz="0" w:space="0" w:color="auto"/>
        <w:bottom w:val="none" w:sz="0" w:space="0" w:color="auto"/>
        <w:right w:val="none" w:sz="0" w:space="0" w:color="auto"/>
      </w:divBdr>
    </w:div>
    <w:div w:id="636181598">
      <w:marLeft w:val="0"/>
      <w:marRight w:val="0"/>
      <w:marTop w:val="0"/>
      <w:marBottom w:val="0"/>
      <w:divBdr>
        <w:top w:val="none" w:sz="0" w:space="0" w:color="auto"/>
        <w:left w:val="none" w:sz="0" w:space="0" w:color="auto"/>
        <w:bottom w:val="none" w:sz="0" w:space="0" w:color="auto"/>
        <w:right w:val="none" w:sz="0" w:space="0" w:color="auto"/>
      </w:divBdr>
    </w:div>
    <w:div w:id="636181599">
      <w:marLeft w:val="0"/>
      <w:marRight w:val="0"/>
      <w:marTop w:val="0"/>
      <w:marBottom w:val="0"/>
      <w:divBdr>
        <w:top w:val="none" w:sz="0" w:space="0" w:color="auto"/>
        <w:left w:val="none" w:sz="0" w:space="0" w:color="auto"/>
        <w:bottom w:val="none" w:sz="0" w:space="0" w:color="auto"/>
        <w:right w:val="none" w:sz="0" w:space="0" w:color="auto"/>
      </w:divBdr>
    </w:div>
    <w:div w:id="636181600">
      <w:marLeft w:val="0"/>
      <w:marRight w:val="0"/>
      <w:marTop w:val="0"/>
      <w:marBottom w:val="0"/>
      <w:divBdr>
        <w:top w:val="none" w:sz="0" w:space="0" w:color="auto"/>
        <w:left w:val="none" w:sz="0" w:space="0" w:color="auto"/>
        <w:bottom w:val="none" w:sz="0" w:space="0" w:color="auto"/>
        <w:right w:val="none" w:sz="0" w:space="0" w:color="auto"/>
      </w:divBdr>
    </w:div>
    <w:div w:id="636181601">
      <w:marLeft w:val="0"/>
      <w:marRight w:val="0"/>
      <w:marTop w:val="0"/>
      <w:marBottom w:val="0"/>
      <w:divBdr>
        <w:top w:val="none" w:sz="0" w:space="0" w:color="auto"/>
        <w:left w:val="none" w:sz="0" w:space="0" w:color="auto"/>
        <w:bottom w:val="none" w:sz="0" w:space="0" w:color="auto"/>
        <w:right w:val="none" w:sz="0" w:space="0" w:color="auto"/>
      </w:divBdr>
    </w:div>
    <w:div w:id="636181602">
      <w:marLeft w:val="0"/>
      <w:marRight w:val="0"/>
      <w:marTop w:val="0"/>
      <w:marBottom w:val="0"/>
      <w:divBdr>
        <w:top w:val="none" w:sz="0" w:space="0" w:color="auto"/>
        <w:left w:val="none" w:sz="0" w:space="0" w:color="auto"/>
        <w:bottom w:val="none" w:sz="0" w:space="0" w:color="auto"/>
        <w:right w:val="none" w:sz="0" w:space="0" w:color="auto"/>
      </w:divBdr>
    </w:div>
    <w:div w:id="636181603">
      <w:marLeft w:val="0"/>
      <w:marRight w:val="0"/>
      <w:marTop w:val="0"/>
      <w:marBottom w:val="0"/>
      <w:divBdr>
        <w:top w:val="none" w:sz="0" w:space="0" w:color="auto"/>
        <w:left w:val="none" w:sz="0" w:space="0" w:color="auto"/>
        <w:bottom w:val="none" w:sz="0" w:space="0" w:color="auto"/>
        <w:right w:val="none" w:sz="0" w:space="0" w:color="auto"/>
      </w:divBdr>
    </w:div>
    <w:div w:id="636181604">
      <w:marLeft w:val="0"/>
      <w:marRight w:val="0"/>
      <w:marTop w:val="0"/>
      <w:marBottom w:val="0"/>
      <w:divBdr>
        <w:top w:val="none" w:sz="0" w:space="0" w:color="auto"/>
        <w:left w:val="none" w:sz="0" w:space="0" w:color="auto"/>
        <w:bottom w:val="none" w:sz="0" w:space="0" w:color="auto"/>
        <w:right w:val="none" w:sz="0" w:space="0" w:color="auto"/>
      </w:divBdr>
    </w:div>
    <w:div w:id="636181605">
      <w:marLeft w:val="0"/>
      <w:marRight w:val="0"/>
      <w:marTop w:val="0"/>
      <w:marBottom w:val="0"/>
      <w:divBdr>
        <w:top w:val="none" w:sz="0" w:space="0" w:color="auto"/>
        <w:left w:val="none" w:sz="0" w:space="0" w:color="auto"/>
        <w:bottom w:val="none" w:sz="0" w:space="0" w:color="auto"/>
        <w:right w:val="none" w:sz="0" w:space="0" w:color="auto"/>
      </w:divBdr>
    </w:div>
    <w:div w:id="636181606">
      <w:marLeft w:val="0"/>
      <w:marRight w:val="0"/>
      <w:marTop w:val="0"/>
      <w:marBottom w:val="0"/>
      <w:divBdr>
        <w:top w:val="none" w:sz="0" w:space="0" w:color="auto"/>
        <w:left w:val="none" w:sz="0" w:space="0" w:color="auto"/>
        <w:bottom w:val="none" w:sz="0" w:space="0" w:color="auto"/>
        <w:right w:val="none" w:sz="0" w:space="0" w:color="auto"/>
      </w:divBdr>
    </w:div>
    <w:div w:id="636181607">
      <w:marLeft w:val="0"/>
      <w:marRight w:val="0"/>
      <w:marTop w:val="0"/>
      <w:marBottom w:val="0"/>
      <w:divBdr>
        <w:top w:val="none" w:sz="0" w:space="0" w:color="auto"/>
        <w:left w:val="none" w:sz="0" w:space="0" w:color="auto"/>
        <w:bottom w:val="none" w:sz="0" w:space="0" w:color="auto"/>
        <w:right w:val="none" w:sz="0" w:space="0" w:color="auto"/>
      </w:divBdr>
    </w:div>
    <w:div w:id="636181608">
      <w:marLeft w:val="0"/>
      <w:marRight w:val="0"/>
      <w:marTop w:val="0"/>
      <w:marBottom w:val="0"/>
      <w:divBdr>
        <w:top w:val="none" w:sz="0" w:space="0" w:color="auto"/>
        <w:left w:val="none" w:sz="0" w:space="0" w:color="auto"/>
        <w:bottom w:val="none" w:sz="0" w:space="0" w:color="auto"/>
        <w:right w:val="none" w:sz="0" w:space="0" w:color="auto"/>
      </w:divBdr>
    </w:div>
    <w:div w:id="636181609">
      <w:marLeft w:val="0"/>
      <w:marRight w:val="0"/>
      <w:marTop w:val="0"/>
      <w:marBottom w:val="0"/>
      <w:divBdr>
        <w:top w:val="none" w:sz="0" w:space="0" w:color="auto"/>
        <w:left w:val="none" w:sz="0" w:space="0" w:color="auto"/>
        <w:bottom w:val="none" w:sz="0" w:space="0" w:color="auto"/>
        <w:right w:val="none" w:sz="0" w:space="0" w:color="auto"/>
      </w:divBdr>
    </w:div>
    <w:div w:id="636181610">
      <w:marLeft w:val="0"/>
      <w:marRight w:val="0"/>
      <w:marTop w:val="0"/>
      <w:marBottom w:val="0"/>
      <w:divBdr>
        <w:top w:val="none" w:sz="0" w:space="0" w:color="auto"/>
        <w:left w:val="none" w:sz="0" w:space="0" w:color="auto"/>
        <w:bottom w:val="none" w:sz="0" w:space="0" w:color="auto"/>
        <w:right w:val="none" w:sz="0" w:space="0" w:color="auto"/>
      </w:divBdr>
    </w:div>
    <w:div w:id="636181611">
      <w:marLeft w:val="0"/>
      <w:marRight w:val="0"/>
      <w:marTop w:val="0"/>
      <w:marBottom w:val="0"/>
      <w:divBdr>
        <w:top w:val="none" w:sz="0" w:space="0" w:color="auto"/>
        <w:left w:val="none" w:sz="0" w:space="0" w:color="auto"/>
        <w:bottom w:val="none" w:sz="0" w:space="0" w:color="auto"/>
        <w:right w:val="none" w:sz="0" w:space="0" w:color="auto"/>
      </w:divBdr>
    </w:div>
    <w:div w:id="636181612">
      <w:marLeft w:val="0"/>
      <w:marRight w:val="0"/>
      <w:marTop w:val="0"/>
      <w:marBottom w:val="0"/>
      <w:divBdr>
        <w:top w:val="none" w:sz="0" w:space="0" w:color="auto"/>
        <w:left w:val="none" w:sz="0" w:space="0" w:color="auto"/>
        <w:bottom w:val="none" w:sz="0" w:space="0" w:color="auto"/>
        <w:right w:val="none" w:sz="0" w:space="0" w:color="auto"/>
      </w:divBdr>
    </w:div>
    <w:div w:id="636181613">
      <w:marLeft w:val="0"/>
      <w:marRight w:val="0"/>
      <w:marTop w:val="0"/>
      <w:marBottom w:val="0"/>
      <w:divBdr>
        <w:top w:val="none" w:sz="0" w:space="0" w:color="auto"/>
        <w:left w:val="none" w:sz="0" w:space="0" w:color="auto"/>
        <w:bottom w:val="none" w:sz="0" w:space="0" w:color="auto"/>
        <w:right w:val="none" w:sz="0" w:space="0" w:color="auto"/>
      </w:divBdr>
    </w:div>
    <w:div w:id="636181614">
      <w:marLeft w:val="0"/>
      <w:marRight w:val="0"/>
      <w:marTop w:val="0"/>
      <w:marBottom w:val="0"/>
      <w:divBdr>
        <w:top w:val="none" w:sz="0" w:space="0" w:color="auto"/>
        <w:left w:val="none" w:sz="0" w:space="0" w:color="auto"/>
        <w:bottom w:val="none" w:sz="0" w:space="0" w:color="auto"/>
        <w:right w:val="none" w:sz="0" w:space="0" w:color="auto"/>
      </w:divBdr>
    </w:div>
    <w:div w:id="636181615">
      <w:marLeft w:val="0"/>
      <w:marRight w:val="0"/>
      <w:marTop w:val="0"/>
      <w:marBottom w:val="0"/>
      <w:divBdr>
        <w:top w:val="none" w:sz="0" w:space="0" w:color="auto"/>
        <w:left w:val="none" w:sz="0" w:space="0" w:color="auto"/>
        <w:bottom w:val="none" w:sz="0" w:space="0" w:color="auto"/>
        <w:right w:val="none" w:sz="0" w:space="0" w:color="auto"/>
      </w:divBdr>
    </w:div>
    <w:div w:id="636181616">
      <w:marLeft w:val="0"/>
      <w:marRight w:val="0"/>
      <w:marTop w:val="0"/>
      <w:marBottom w:val="0"/>
      <w:divBdr>
        <w:top w:val="none" w:sz="0" w:space="0" w:color="auto"/>
        <w:left w:val="none" w:sz="0" w:space="0" w:color="auto"/>
        <w:bottom w:val="none" w:sz="0" w:space="0" w:color="auto"/>
        <w:right w:val="none" w:sz="0" w:space="0" w:color="auto"/>
      </w:divBdr>
    </w:div>
    <w:div w:id="636181617">
      <w:marLeft w:val="0"/>
      <w:marRight w:val="0"/>
      <w:marTop w:val="0"/>
      <w:marBottom w:val="0"/>
      <w:divBdr>
        <w:top w:val="none" w:sz="0" w:space="0" w:color="auto"/>
        <w:left w:val="none" w:sz="0" w:space="0" w:color="auto"/>
        <w:bottom w:val="none" w:sz="0" w:space="0" w:color="auto"/>
        <w:right w:val="none" w:sz="0" w:space="0" w:color="auto"/>
      </w:divBdr>
    </w:div>
    <w:div w:id="636181618">
      <w:marLeft w:val="0"/>
      <w:marRight w:val="0"/>
      <w:marTop w:val="0"/>
      <w:marBottom w:val="0"/>
      <w:divBdr>
        <w:top w:val="none" w:sz="0" w:space="0" w:color="auto"/>
        <w:left w:val="none" w:sz="0" w:space="0" w:color="auto"/>
        <w:bottom w:val="none" w:sz="0" w:space="0" w:color="auto"/>
        <w:right w:val="none" w:sz="0" w:space="0" w:color="auto"/>
      </w:divBdr>
    </w:div>
    <w:div w:id="636181619">
      <w:marLeft w:val="0"/>
      <w:marRight w:val="0"/>
      <w:marTop w:val="0"/>
      <w:marBottom w:val="0"/>
      <w:divBdr>
        <w:top w:val="none" w:sz="0" w:space="0" w:color="auto"/>
        <w:left w:val="none" w:sz="0" w:space="0" w:color="auto"/>
        <w:bottom w:val="none" w:sz="0" w:space="0" w:color="auto"/>
        <w:right w:val="none" w:sz="0" w:space="0" w:color="auto"/>
      </w:divBdr>
    </w:div>
    <w:div w:id="636181620">
      <w:marLeft w:val="0"/>
      <w:marRight w:val="0"/>
      <w:marTop w:val="0"/>
      <w:marBottom w:val="0"/>
      <w:divBdr>
        <w:top w:val="none" w:sz="0" w:space="0" w:color="auto"/>
        <w:left w:val="none" w:sz="0" w:space="0" w:color="auto"/>
        <w:bottom w:val="none" w:sz="0" w:space="0" w:color="auto"/>
        <w:right w:val="none" w:sz="0" w:space="0" w:color="auto"/>
      </w:divBdr>
    </w:div>
    <w:div w:id="636181621">
      <w:marLeft w:val="0"/>
      <w:marRight w:val="0"/>
      <w:marTop w:val="0"/>
      <w:marBottom w:val="0"/>
      <w:divBdr>
        <w:top w:val="none" w:sz="0" w:space="0" w:color="auto"/>
        <w:left w:val="none" w:sz="0" w:space="0" w:color="auto"/>
        <w:bottom w:val="none" w:sz="0" w:space="0" w:color="auto"/>
        <w:right w:val="none" w:sz="0" w:space="0" w:color="auto"/>
      </w:divBdr>
    </w:div>
    <w:div w:id="636181622">
      <w:marLeft w:val="0"/>
      <w:marRight w:val="0"/>
      <w:marTop w:val="0"/>
      <w:marBottom w:val="0"/>
      <w:divBdr>
        <w:top w:val="none" w:sz="0" w:space="0" w:color="auto"/>
        <w:left w:val="none" w:sz="0" w:space="0" w:color="auto"/>
        <w:bottom w:val="none" w:sz="0" w:space="0" w:color="auto"/>
        <w:right w:val="none" w:sz="0" w:space="0" w:color="auto"/>
      </w:divBdr>
    </w:div>
    <w:div w:id="636181623">
      <w:marLeft w:val="0"/>
      <w:marRight w:val="0"/>
      <w:marTop w:val="0"/>
      <w:marBottom w:val="0"/>
      <w:divBdr>
        <w:top w:val="none" w:sz="0" w:space="0" w:color="auto"/>
        <w:left w:val="none" w:sz="0" w:space="0" w:color="auto"/>
        <w:bottom w:val="none" w:sz="0" w:space="0" w:color="auto"/>
        <w:right w:val="none" w:sz="0" w:space="0" w:color="auto"/>
      </w:divBdr>
    </w:div>
    <w:div w:id="636181624">
      <w:marLeft w:val="0"/>
      <w:marRight w:val="0"/>
      <w:marTop w:val="0"/>
      <w:marBottom w:val="0"/>
      <w:divBdr>
        <w:top w:val="none" w:sz="0" w:space="0" w:color="auto"/>
        <w:left w:val="none" w:sz="0" w:space="0" w:color="auto"/>
        <w:bottom w:val="none" w:sz="0" w:space="0" w:color="auto"/>
        <w:right w:val="none" w:sz="0" w:space="0" w:color="auto"/>
      </w:divBdr>
    </w:div>
    <w:div w:id="636181625">
      <w:marLeft w:val="0"/>
      <w:marRight w:val="0"/>
      <w:marTop w:val="0"/>
      <w:marBottom w:val="0"/>
      <w:divBdr>
        <w:top w:val="none" w:sz="0" w:space="0" w:color="auto"/>
        <w:left w:val="none" w:sz="0" w:space="0" w:color="auto"/>
        <w:bottom w:val="none" w:sz="0" w:space="0" w:color="auto"/>
        <w:right w:val="none" w:sz="0" w:space="0" w:color="auto"/>
      </w:divBdr>
    </w:div>
    <w:div w:id="636181626">
      <w:marLeft w:val="0"/>
      <w:marRight w:val="0"/>
      <w:marTop w:val="0"/>
      <w:marBottom w:val="0"/>
      <w:divBdr>
        <w:top w:val="none" w:sz="0" w:space="0" w:color="auto"/>
        <w:left w:val="none" w:sz="0" w:space="0" w:color="auto"/>
        <w:bottom w:val="none" w:sz="0" w:space="0" w:color="auto"/>
        <w:right w:val="none" w:sz="0" w:space="0" w:color="auto"/>
      </w:divBdr>
    </w:div>
    <w:div w:id="636181627">
      <w:marLeft w:val="0"/>
      <w:marRight w:val="0"/>
      <w:marTop w:val="0"/>
      <w:marBottom w:val="0"/>
      <w:divBdr>
        <w:top w:val="none" w:sz="0" w:space="0" w:color="auto"/>
        <w:left w:val="none" w:sz="0" w:space="0" w:color="auto"/>
        <w:bottom w:val="none" w:sz="0" w:space="0" w:color="auto"/>
        <w:right w:val="none" w:sz="0" w:space="0" w:color="auto"/>
      </w:divBdr>
    </w:div>
    <w:div w:id="636181628">
      <w:marLeft w:val="0"/>
      <w:marRight w:val="0"/>
      <w:marTop w:val="0"/>
      <w:marBottom w:val="0"/>
      <w:divBdr>
        <w:top w:val="none" w:sz="0" w:space="0" w:color="auto"/>
        <w:left w:val="none" w:sz="0" w:space="0" w:color="auto"/>
        <w:bottom w:val="none" w:sz="0" w:space="0" w:color="auto"/>
        <w:right w:val="none" w:sz="0" w:space="0" w:color="auto"/>
      </w:divBdr>
    </w:div>
    <w:div w:id="636181629">
      <w:marLeft w:val="0"/>
      <w:marRight w:val="0"/>
      <w:marTop w:val="0"/>
      <w:marBottom w:val="0"/>
      <w:divBdr>
        <w:top w:val="none" w:sz="0" w:space="0" w:color="auto"/>
        <w:left w:val="none" w:sz="0" w:space="0" w:color="auto"/>
        <w:bottom w:val="none" w:sz="0" w:space="0" w:color="auto"/>
        <w:right w:val="none" w:sz="0" w:space="0" w:color="auto"/>
      </w:divBdr>
    </w:div>
    <w:div w:id="636181630">
      <w:marLeft w:val="0"/>
      <w:marRight w:val="0"/>
      <w:marTop w:val="0"/>
      <w:marBottom w:val="0"/>
      <w:divBdr>
        <w:top w:val="none" w:sz="0" w:space="0" w:color="auto"/>
        <w:left w:val="none" w:sz="0" w:space="0" w:color="auto"/>
        <w:bottom w:val="none" w:sz="0" w:space="0" w:color="auto"/>
        <w:right w:val="none" w:sz="0" w:space="0" w:color="auto"/>
      </w:divBdr>
    </w:div>
    <w:div w:id="636181631">
      <w:marLeft w:val="0"/>
      <w:marRight w:val="0"/>
      <w:marTop w:val="0"/>
      <w:marBottom w:val="0"/>
      <w:divBdr>
        <w:top w:val="none" w:sz="0" w:space="0" w:color="auto"/>
        <w:left w:val="none" w:sz="0" w:space="0" w:color="auto"/>
        <w:bottom w:val="none" w:sz="0" w:space="0" w:color="auto"/>
        <w:right w:val="none" w:sz="0" w:space="0" w:color="auto"/>
      </w:divBdr>
    </w:div>
    <w:div w:id="636181632">
      <w:marLeft w:val="0"/>
      <w:marRight w:val="0"/>
      <w:marTop w:val="0"/>
      <w:marBottom w:val="0"/>
      <w:divBdr>
        <w:top w:val="none" w:sz="0" w:space="0" w:color="auto"/>
        <w:left w:val="none" w:sz="0" w:space="0" w:color="auto"/>
        <w:bottom w:val="none" w:sz="0" w:space="0" w:color="auto"/>
        <w:right w:val="none" w:sz="0" w:space="0" w:color="auto"/>
      </w:divBdr>
    </w:div>
    <w:div w:id="636181633">
      <w:marLeft w:val="0"/>
      <w:marRight w:val="0"/>
      <w:marTop w:val="0"/>
      <w:marBottom w:val="0"/>
      <w:divBdr>
        <w:top w:val="none" w:sz="0" w:space="0" w:color="auto"/>
        <w:left w:val="none" w:sz="0" w:space="0" w:color="auto"/>
        <w:bottom w:val="none" w:sz="0" w:space="0" w:color="auto"/>
        <w:right w:val="none" w:sz="0" w:space="0" w:color="auto"/>
      </w:divBdr>
    </w:div>
    <w:div w:id="636181634">
      <w:marLeft w:val="0"/>
      <w:marRight w:val="0"/>
      <w:marTop w:val="0"/>
      <w:marBottom w:val="0"/>
      <w:divBdr>
        <w:top w:val="none" w:sz="0" w:space="0" w:color="auto"/>
        <w:left w:val="none" w:sz="0" w:space="0" w:color="auto"/>
        <w:bottom w:val="none" w:sz="0" w:space="0" w:color="auto"/>
        <w:right w:val="none" w:sz="0" w:space="0" w:color="auto"/>
      </w:divBdr>
    </w:div>
    <w:div w:id="636181635">
      <w:marLeft w:val="0"/>
      <w:marRight w:val="0"/>
      <w:marTop w:val="0"/>
      <w:marBottom w:val="0"/>
      <w:divBdr>
        <w:top w:val="none" w:sz="0" w:space="0" w:color="auto"/>
        <w:left w:val="none" w:sz="0" w:space="0" w:color="auto"/>
        <w:bottom w:val="none" w:sz="0" w:space="0" w:color="auto"/>
        <w:right w:val="none" w:sz="0" w:space="0" w:color="auto"/>
      </w:divBdr>
    </w:div>
    <w:div w:id="636181636">
      <w:marLeft w:val="0"/>
      <w:marRight w:val="0"/>
      <w:marTop w:val="0"/>
      <w:marBottom w:val="0"/>
      <w:divBdr>
        <w:top w:val="none" w:sz="0" w:space="0" w:color="auto"/>
        <w:left w:val="none" w:sz="0" w:space="0" w:color="auto"/>
        <w:bottom w:val="none" w:sz="0" w:space="0" w:color="auto"/>
        <w:right w:val="none" w:sz="0" w:space="0" w:color="auto"/>
      </w:divBdr>
    </w:div>
    <w:div w:id="636181637">
      <w:marLeft w:val="0"/>
      <w:marRight w:val="0"/>
      <w:marTop w:val="0"/>
      <w:marBottom w:val="0"/>
      <w:divBdr>
        <w:top w:val="none" w:sz="0" w:space="0" w:color="auto"/>
        <w:left w:val="none" w:sz="0" w:space="0" w:color="auto"/>
        <w:bottom w:val="none" w:sz="0" w:space="0" w:color="auto"/>
        <w:right w:val="none" w:sz="0" w:space="0" w:color="auto"/>
      </w:divBdr>
    </w:div>
    <w:div w:id="636181638">
      <w:marLeft w:val="0"/>
      <w:marRight w:val="0"/>
      <w:marTop w:val="0"/>
      <w:marBottom w:val="0"/>
      <w:divBdr>
        <w:top w:val="none" w:sz="0" w:space="0" w:color="auto"/>
        <w:left w:val="none" w:sz="0" w:space="0" w:color="auto"/>
        <w:bottom w:val="none" w:sz="0" w:space="0" w:color="auto"/>
        <w:right w:val="none" w:sz="0" w:space="0" w:color="auto"/>
      </w:divBdr>
    </w:div>
    <w:div w:id="636181639">
      <w:marLeft w:val="0"/>
      <w:marRight w:val="0"/>
      <w:marTop w:val="0"/>
      <w:marBottom w:val="0"/>
      <w:divBdr>
        <w:top w:val="none" w:sz="0" w:space="0" w:color="auto"/>
        <w:left w:val="none" w:sz="0" w:space="0" w:color="auto"/>
        <w:bottom w:val="none" w:sz="0" w:space="0" w:color="auto"/>
        <w:right w:val="none" w:sz="0" w:space="0" w:color="auto"/>
      </w:divBdr>
    </w:div>
    <w:div w:id="636181640">
      <w:marLeft w:val="0"/>
      <w:marRight w:val="0"/>
      <w:marTop w:val="0"/>
      <w:marBottom w:val="0"/>
      <w:divBdr>
        <w:top w:val="none" w:sz="0" w:space="0" w:color="auto"/>
        <w:left w:val="none" w:sz="0" w:space="0" w:color="auto"/>
        <w:bottom w:val="none" w:sz="0" w:space="0" w:color="auto"/>
        <w:right w:val="none" w:sz="0" w:space="0" w:color="auto"/>
      </w:divBdr>
    </w:div>
    <w:div w:id="636181641">
      <w:marLeft w:val="0"/>
      <w:marRight w:val="0"/>
      <w:marTop w:val="0"/>
      <w:marBottom w:val="0"/>
      <w:divBdr>
        <w:top w:val="none" w:sz="0" w:space="0" w:color="auto"/>
        <w:left w:val="none" w:sz="0" w:space="0" w:color="auto"/>
        <w:bottom w:val="none" w:sz="0" w:space="0" w:color="auto"/>
        <w:right w:val="none" w:sz="0" w:space="0" w:color="auto"/>
      </w:divBdr>
    </w:div>
    <w:div w:id="636181642">
      <w:marLeft w:val="0"/>
      <w:marRight w:val="0"/>
      <w:marTop w:val="0"/>
      <w:marBottom w:val="0"/>
      <w:divBdr>
        <w:top w:val="none" w:sz="0" w:space="0" w:color="auto"/>
        <w:left w:val="none" w:sz="0" w:space="0" w:color="auto"/>
        <w:bottom w:val="none" w:sz="0" w:space="0" w:color="auto"/>
        <w:right w:val="none" w:sz="0" w:space="0" w:color="auto"/>
      </w:divBdr>
    </w:div>
    <w:div w:id="636181643">
      <w:marLeft w:val="0"/>
      <w:marRight w:val="0"/>
      <w:marTop w:val="0"/>
      <w:marBottom w:val="0"/>
      <w:divBdr>
        <w:top w:val="none" w:sz="0" w:space="0" w:color="auto"/>
        <w:left w:val="none" w:sz="0" w:space="0" w:color="auto"/>
        <w:bottom w:val="none" w:sz="0" w:space="0" w:color="auto"/>
        <w:right w:val="none" w:sz="0" w:space="0" w:color="auto"/>
      </w:divBdr>
    </w:div>
    <w:div w:id="636181644">
      <w:marLeft w:val="0"/>
      <w:marRight w:val="0"/>
      <w:marTop w:val="0"/>
      <w:marBottom w:val="0"/>
      <w:divBdr>
        <w:top w:val="none" w:sz="0" w:space="0" w:color="auto"/>
        <w:left w:val="none" w:sz="0" w:space="0" w:color="auto"/>
        <w:bottom w:val="none" w:sz="0" w:space="0" w:color="auto"/>
        <w:right w:val="none" w:sz="0" w:space="0" w:color="auto"/>
      </w:divBdr>
    </w:div>
    <w:div w:id="636181645">
      <w:marLeft w:val="0"/>
      <w:marRight w:val="0"/>
      <w:marTop w:val="0"/>
      <w:marBottom w:val="0"/>
      <w:divBdr>
        <w:top w:val="none" w:sz="0" w:space="0" w:color="auto"/>
        <w:left w:val="none" w:sz="0" w:space="0" w:color="auto"/>
        <w:bottom w:val="none" w:sz="0" w:space="0" w:color="auto"/>
        <w:right w:val="none" w:sz="0" w:space="0" w:color="auto"/>
      </w:divBdr>
    </w:div>
    <w:div w:id="636181646">
      <w:marLeft w:val="0"/>
      <w:marRight w:val="0"/>
      <w:marTop w:val="0"/>
      <w:marBottom w:val="0"/>
      <w:divBdr>
        <w:top w:val="none" w:sz="0" w:space="0" w:color="auto"/>
        <w:left w:val="none" w:sz="0" w:space="0" w:color="auto"/>
        <w:bottom w:val="none" w:sz="0" w:space="0" w:color="auto"/>
        <w:right w:val="none" w:sz="0" w:space="0" w:color="auto"/>
      </w:divBdr>
    </w:div>
    <w:div w:id="636181647">
      <w:marLeft w:val="0"/>
      <w:marRight w:val="0"/>
      <w:marTop w:val="0"/>
      <w:marBottom w:val="0"/>
      <w:divBdr>
        <w:top w:val="none" w:sz="0" w:space="0" w:color="auto"/>
        <w:left w:val="none" w:sz="0" w:space="0" w:color="auto"/>
        <w:bottom w:val="none" w:sz="0" w:space="0" w:color="auto"/>
        <w:right w:val="none" w:sz="0" w:space="0" w:color="auto"/>
      </w:divBdr>
    </w:div>
    <w:div w:id="636181648">
      <w:marLeft w:val="0"/>
      <w:marRight w:val="0"/>
      <w:marTop w:val="0"/>
      <w:marBottom w:val="0"/>
      <w:divBdr>
        <w:top w:val="none" w:sz="0" w:space="0" w:color="auto"/>
        <w:left w:val="none" w:sz="0" w:space="0" w:color="auto"/>
        <w:bottom w:val="none" w:sz="0" w:space="0" w:color="auto"/>
        <w:right w:val="none" w:sz="0" w:space="0" w:color="auto"/>
      </w:divBdr>
    </w:div>
    <w:div w:id="636181649">
      <w:marLeft w:val="0"/>
      <w:marRight w:val="0"/>
      <w:marTop w:val="0"/>
      <w:marBottom w:val="0"/>
      <w:divBdr>
        <w:top w:val="none" w:sz="0" w:space="0" w:color="auto"/>
        <w:left w:val="none" w:sz="0" w:space="0" w:color="auto"/>
        <w:bottom w:val="none" w:sz="0" w:space="0" w:color="auto"/>
        <w:right w:val="none" w:sz="0" w:space="0" w:color="auto"/>
      </w:divBdr>
    </w:div>
    <w:div w:id="636181650">
      <w:marLeft w:val="0"/>
      <w:marRight w:val="0"/>
      <w:marTop w:val="0"/>
      <w:marBottom w:val="0"/>
      <w:divBdr>
        <w:top w:val="none" w:sz="0" w:space="0" w:color="auto"/>
        <w:left w:val="none" w:sz="0" w:space="0" w:color="auto"/>
        <w:bottom w:val="none" w:sz="0" w:space="0" w:color="auto"/>
        <w:right w:val="none" w:sz="0" w:space="0" w:color="auto"/>
      </w:divBdr>
    </w:div>
    <w:div w:id="636181651">
      <w:marLeft w:val="0"/>
      <w:marRight w:val="0"/>
      <w:marTop w:val="0"/>
      <w:marBottom w:val="0"/>
      <w:divBdr>
        <w:top w:val="none" w:sz="0" w:space="0" w:color="auto"/>
        <w:left w:val="none" w:sz="0" w:space="0" w:color="auto"/>
        <w:bottom w:val="none" w:sz="0" w:space="0" w:color="auto"/>
        <w:right w:val="none" w:sz="0" w:space="0" w:color="auto"/>
      </w:divBdr>
    </w:div>
    <w:div w:id="636181652">
      <w:marLeft w:val="0"/>
      <w:marRight w:val="0"/>
      <w:marTop w:val="0"/>
      <w:marBottom w:val="0"/>
      <w:divBdr>
        <w:top w:val="none" w:sz="0" w:space="0" w:color="auto"/>
        <w:left w:val="none" w:sz="0" w:space="0" w:color="auto"/>
        <w:bottom w:val="none" w:sz="0" w:space="0" w:color="auto"/>
        <w:right w:val="none" w:sz="0" w:space="0" w:color="auto"/>
      </w:divBdr>
    </w:div>
    <w:div w:id="636181653">
      <w:marLeft w:val="0"/>
      <w:marRight w:val="0"/>
      <w:marTop w:val="0"/>
      <w:marBottom w:val="0"/>
      <w:divBdr>
        <w:top w:val="none" w:sz="0" w:space="0" w:color="auto"/>
        <w:left w:val="none" w:sz="0" w:space="0" w:color="auto"/>
        <w:bottom w:val="none" w:sz="0" w:space="0" w:color="auto"/>
        <w:right w:val="none" w:sz="0" w:space="0" w:color="auto"/>
      </w:divBdr>
    </w:div>
    <w:div w:id="636181654">
      <w:marLeft w:val="0"/>
      <w:marRight w:val="0"/>
      <w:marTop w:val="0"/>
      <w:marBottom w:val="0"/>
      <w:divBdr>
        <w:top w:val="none" w:sz="0" w:space="0" w:color="auto"/>
        <w:left w:val="none" w:sz="0" w:space="0" w:color="auto"/>
        <w:bottom w:val="none" w:sz="0" w:space="0" w:color="auto"/>
        <w:right w:val="none" w:sz="0" w:space="0" w:color="auto"/>
      </w:divBdr>
    </w:div>
    <w:div w:id="636181655">
      <w:marLeft w:val="0"/>
      <w:marRight w:val="0"/>
      <w:marTop w:val="0"/>
      <w:marBottom w:val="0"/>
      <w:divBdr>
        <w:top w:val="none" w:sz="0" w:space="0" w:color="auto"/>
        <w:left w:val="none" w:sz="0" w:space="0" w:color="auto"/>
        <w:bottom w:val="none" w:sz="0" w:space="0" w:color="auto"/>
        <w:right w:val="none" w:sz="0" w:space="0" w:color="auto"/>
      </w:divBdr>
    </w:div>
    <w:div w:id="636181656">
      <w:marLeft w:val="0"/>
      <w:marRight w:val="0"/>
      <w:marTop w:val="0"/>
      <w:marBottom w:val="0"/>
      <w:divBdr>
        <w:top w:val="none" w:sz="0" w:space="0" w:color="auto"/>
        <w:left w:val="none" w:sz="0" w:space="0" w:color="auto"/>
        <w:bottom w:val="none" w:sz="0" w:space="0" w:color="auto"/>
        <w:right w:val="none" w:sz="0" w:space="0" w:color="auto"/>
      </w:divBdr>
    </w:div>
    <w:div w:id="636181657">
      <w:marLeft w:val="0"/>
      <w:marRight w:val="0"/>
      <w:marTop w:val="0"/>
      <w:marBottom w:val="0"/>
      <w:divBdr>
        <w:top w:val="none" w:sz="0" w:space="0" w:color="auto"/>
        <w:left w:val="none" w:sz="0" w:space="0" w:color="auto"/>
        <w:bottom w:val="none" w:sz="0" w:space="0" w:color="auto"/>
        <w:right w:val="none" w:sz="0" w:space="0" w:color="auto"/>
      </w:divBdr>
    </w:div>
    <w:div w:id="636181658">
      <w:marLeft w:val="0"/>
      <w:marRight w:val="0"/>
      <w:marTop w:val="0"/>
      <w:marBottom w:val="0"/>
      <w:divBdr>
        <w:top w:val="none" w:sz="0" w:space="0" w:color="auto"/>
        <w:left w:val="none" w:sz="0" w:space="0" w:color="auto"/>
        <w:bottom w:val="none" w:sz="0" w:space="0" w:color="auto"/>
        <w:right w:val="none" w:sz="0" w:space="0" w:color="auto"/>
      </w:divBdr>
    </w:div>
    <w:div w:id="636181659">
      <w:marLeft w:val="0"/>
      <w:marRight w:val="0"/>
      <w:marTop w:val="0"/>
      <w:marBottom w:val="0"/>
      <w:divBdr>
        <w:top w:val="none" w:sz="0" w:space="0" w:color="auto"/>
        <w:left w:val="none" w:sz="0" w:space="0" w:color="auto"/>
        <w:bottom w:val="none" w:sz="0" w:space="0" w:color="auto"/>
        <w:right w:val="none" w:sz="0" w:space="0" w:color="auto"/>
      </w:divBdr>
    </w:div>
    <w:div w:id="636181660">
      <w:marLeft w:val="0"/>
      <w:marRight w:val="0"/>
      <w:marTop w:val="0"/>
      <w:marBottom w:val="0"/>
      <w:divBdr>
        <w:top w:val="none" w:sz="0" w:space="0" w:color="auto"/>
        <w:left w:val="none" w:sz="0" w:space="0" w:color="auto"/>
        <w:bottom w:val="none" w:sz="0" w:space="0" w:color="auto"/>
        <w:right w:val="none" w:sz="0" w:space="0" w:color="auto"/>
      </w:divBdr>
    </w:div>
    <w:div w:id="636181661">
      <w:marLeft w:val="0"/>
      <w:marRight w:val="0"/>
      <w:marTop w:val="0"/>
      <w:marBottom w:val="0"/>
      <w:divBdr>
        <w:top w:val="none" w:sz="0" w:space="0" w:color="auto"/>
        <w:left w:val="none" w:sz="0" w:space="0" w:color="auto"/>
        <w:bottom w:val="none" w:sz="0" w:space="0" w:color="auto"/>
        <w:right w:val="none" w:sz="0" w:space="0" w:color="auto"/>
      </w:divBdr>
    </w:div>
    <w:div w:id="636181662">
      <w:marLeft w:val="0"/>
      <w:marRight w:val="0"/>
      <w:marTop w:val="0"/>
      <w:marBottom w:val="0"/>
      <w:divBdr>
        <w:top w:val="none" w:sz="0" w:space="0" w:color="auto"/>
        <w:left w:val="none" w:sz="0" w:space="0" w:color="auto"/>
        <w:bottom w:val="none" w:sz="0" w:space="0" w:color="auto"/>
        <w:right w:val="none" w:sz="0" w:space="0" w:color="auto"/>
      </w:divBdr>
    </w:div>
    <w:div w:id="636181663">
      <w:marLeft w:val="0"/>
      <w:marRight w:val="0"/>
      <w:marTop w:val="0"/>
      <w:marBottom w:val="0"/>
      <w:divBdr>
        <w:top w:val="none" w:sz="0" w:space="0" w:color="auto"/>
        <w:left w:val="none" w:sz="0" w:space="0" w:color="auto"/>
        <w:bottom w:val="none" w:sz="0" w:space="0" w:color="auto"/>
        <w:right w:val="none" w:sz="0" w:space="0" w:color="auto"/>
      </w:divBdr>
    </w:div>
    <w:div w:id="636181664">
      <w:marLeft w:val="0"/>
      <w:marRight w:val="0"/>
      <w:marTop w:val="0"/>
      <w:marBottom w:val="0"/>
      <w:divBdr>
        <w:top w:val="none" w:sz="0" w:space="0" w:color="auto"/>
        <w:left w:val="none" w:sz="0" w:space="0" w:color="auto"/>
        <w:bottom w:val="none" w:sz="0" w:space="0" w:color="auto"/>
        <w:right w:val="none" w:sz="0" w:space="0" w:color="auto"/>
      </w:divBdr>
    </w:div>
    <w:div w:id="636181665">
      <w:marLeft w:val="0"/>
      <w:marRight w:val="0"/>
      <w:marTop w:val="0"/>
      <w:marBottom w:val="0"/>
      <w:divBdr>
        <w:top w:val="none" w:sz="0" w:space="0" w:color="auto"/>
        <w:left w:val="none" w:sz="0" w:space="0" w:color="auto"/>
        <w:bottom w:val="none" w:sz="0" w:space="0" w:color="auto"/>
        <w:right w:val="none" w:sz="0" w:space="0" w:color="auto"/>
      </w:divBdr>
    </w:div>
    <w:div w:id="636181666">
      <w:marLeft w:val="0"/>
      <w:marRight w:val="0"/>
      <w:marTop w:val="0"/>
      <w:marBottom w:val="0"/>
      <w:divBdr>
        <w:top w:val="none" w:sz="0" w:space="0" w:color="auto"/>
        <w:left w:val="none" w:sz="0" w:space="0" w:color="auto"/>
        <w:bottom w:val="none" w:sz="0" w:space="0" w:color="auto"/>
        <w:right w:val="none" w:sz="0" w:space="0" w:color="auto"/>
      </w:divBdr>
    </w:div>
    <w:div w:id="636181667">
      <w:marLeft w:val="0"/>
      <w:marRight w:val="0"/>
      <w:marTop w:val="0"/>
      <w:marBottom w:val="0"/>
      <w:divBdr>
        <w:top w:val="none" w:sz="0" w:space="0" w:color="auto"/>
        <w:left w:val="none" w:sz="0" w:space="0" w:color="auto"/>
        <w:bottom w:val="none" w:sz="0" w:space="0" w:color="auto"/>
        <w:right w:val="none" w:sz="0" w:space="0" w:color="auto"/>
      </w:divBdr>
    </w:div>
    <w:div w:id="636181668">
      <w:marLeft w:val="0"/>
      <w:marRight w:val="0"/>
      <w:marTop w:val="0"/>
      <w:marBottom w:val="0"/>
      <w:divBdr>
        <w:top w:val="none" w:sz="0" w:space="0" w:color="auto"/>
        <w:left w:val="none" w:sz="0" w:space="0" w:color="auto"/>
        <w:bottom w:val="none" w:sz="0" w:space="0" w:color="auto"/>
        <w:right w:val="none" w:sz="0" w:space="0" w:color="auto"/>
      </w:divBdr>
    </w:div>
    <w:div w:id="636181669">
      <w:marLeft w:val="0"/>
      <w:marRight w:val="0"/>
      <w:marTop w:val="0"/>
      <w:marBottom w:val="0"/>
      <w:divBdr>
        <w:top w:val="none" w:sz="0" w:space="0" w:color="auto"/>
        <w:left w:val="none" w:sz="0" w:space="0" w:color="auto"/>
        <w:bottom w:val="none" w:sz="0" w:space="0" w:color="auto"/>
        <w:right w:val="none" w:sz="0" w:space="0" w:color="auto"/>
      </w:divBdr>
    </w:div>
    <w:div w:id="636181670">
      <w:marLeft w:val="0"/>
      <w:marRight w:val="0"/>
      <w:marTop w:val="0"/>
      <w:marBottom w:val="0"/>
      <w:divBdr>
        <w:top w:val="none" w:sz="0" w:space="0" w:color="auto"/>
        <w:left w:val="none" w:sz="0" w:space="0" w:color="auto"/>
        <w:bottom w:val="none" w:sz="0" w:space="0" w:color="auto"/>
        <w:right w:val="none" w:sz="0" w:space="0" w:color="auto"/>
      </w:divBdr>
    </w:div>
    <w:div w:id="636181671">
      <w:marLeft w:val="0"/>
      <w:marRight w:val="0"/>
      <w:marTop w:val="0"/>
      <w:marBottom w:val="0"/>
      <w:divBdr>
        <w:top w:val="none" w:sz="0" w:space="0" w:color="auto"/>
        <w:left w:val="none" w:sz="0" w:space="0" w:color="auto"/>
        <w:bottom w:val="none" w:sz="0" w:space="0" w:color="auto"/>
        <w:right w:val="none" w:sz="0" w:space="0" w:color="auto"/>
      </w:divBdr>
    </w:div>
    <w:div w:id="636181672">
      <w:marLeft w:val="0"/>
      <w:marRight w:val="0"/>
      <w:marTop w:val="0"/>
      <w:marBottom w:val="0"/>
      <w:divBdr>
        <w:top w:val="none" w:sz="0" w:space="0" w:color="auto"/>
        <w:left w:val="none" w:sz="0" w:space="0" w:color="auto"/>
        <w:bottom w:val="none" w:sz="0" w:space="0" w:color="auto"/>
        <w:right w:val="none" w:sz="0" w:space="0" w:color="auto"/>
      </w:divBdr>
    </w:div>
    <w:div w:id="636181673">
      <w:marLeft w:val="0"/>
      <w:marRight w:val="0"/>
      <w:marTop w:val="0"/>
      <w:marBottom w:val="0"/>
      <w:divBdr>
        <w:top w:val="none" w:sz="0" w:space="0" w:color="auto"/>
        <w:left w:val="none" w:sz="0" w:space="0" w:color="auto"/>
        <w:bottom w:val="none" w:sz="0" w:space="0" w:color="auto"/>
        <w:right w:val="none" w:sz="0" w:space="0" w:color="auto"/>
      </w:divBdr>
    </w:div>
    <w:div w:id="636181674">
      <w:marLeft w:val="0"/>
      <w:marRight w:val="0"/>
      <w:marTop w:val="0"/>
      <w:marBottom w:val="0"/>
      <w:divBdr>
        <w:top w:val="none" w:sz="0" w:space="0" w:color="auto"/>
        <w:left w:val="none" w:sz="0" w:space="0" w:color="auto"/>
        <w:bottom w:val="none" w:sz="0" w:space="0" w:color="auto"/>
        <w:right w:val="none" w:sz="0" w:space="0" w:color="auto"/>
      </w:divBdr>
    </w:div>
    <w:div w:id="636181675">
      <w:marLeft w:val="0"/>
      <w:marRight w:val="0"/>
      <w:marTop w:val="0"/>
      <w:marBottom w:val="0"/>
      <w:divBdr>
        <w:top w:val="none" w:sz="0" w:space="0" w:color="auto"/>
        <w:left w:val="none" w:sz="0" w:space="0" w:color="auto"/>
        <w:bottom w:val="none" w:sz="0" w:space="0" w:color="auto"/>
        <w:right w:val="none" w:sz="0" w:space="0" w:color="auto"/>
      </w:divBdr>
    </w:div>
    <w:div w:id="636181676">
      <w:marLeft w:val="0"/>
      <w:marRight w:val="0"/>
      <w:marTop w:val="0"/>
      <w:marBottom w:val="0"/>
      <w:divBdr>
        <w:top w:val="none" w:sz="0" w:space="0" w:color="auto"/>
        <w:left w:val="none" w:sz="0" w:space="0" w:color="auto"/>
        <w:bottom w:val="none" w:sz="0" w:space="0" w:color="auto"/>
        <w:right w:val="none" w:sz="0" w:space="0" w:color="auto"/>
      </w:divBdr>
    </w:div>
    <w:div w:id="636181677">
      <w:marLeft w:val="0"/>
      <w:marRight w:val="0"/>
      <w:marTop w:val="0"/>
      <w:marBottom w:val="0"/>
      <w:divBdr>
        <w:top w:val="none" w:sz="0" w:space="0" w:color="auto"/>
        <w:left w:val="none" w:sz="0" w:space="0" w:color="auto"/>
        <w:bottom w:val="none" w:sz="0" w:space="0" w:color="auto"/>
        <w:right w:val="none" w:sz="0" w:space="0" w:color="auto"/>
      </w:divBdr>
    </w:div>
    <w:div w:id="636181678">
      <w:marLeft w:val="0"/>
      <w:marRight w:val="0"/>
      <w:marTop w:val="0"/>
      <w:marBottom w:val="0"/>
      <w:divBdr>
        <w:top w:val="none" w:sz="0" w:space="0" w:color="auto"/>
        <w:left w:val="none" w:sz="0" w:space="0" w:color="auto"/>
        <w:bottom w:val="none" w:sz="0" w:space="0" w:color="auto"/>
        <w:right w:val="none" w:sz="0" w:space="0" w:color="auto"/>
      </w:divBdr>
    </w:div>
    <w:div w:id="636181679">
      <w:marLeft w:val="0"/>
      <w:marRight w:val="0"/>
      <w:marTop w:val="0"/>
      <w:marBottom w:val="0"/>
      <w:divBdr>
        <w:top w:val="none" w:sz="0" w:space="0" w:color="auto"/>
        <w:left w:val="none" w:sz="0" w:space="0" w:color="auto"/>
        <w:bottom w:val="none" w:sz="0" w:space="0" w:color="auto"/>
        <w:right w:val="none" w:sz="0" w:space="0" w:color="auto"/>
      </w:divBdr>
    </w:div>
    <w:div w:id="636181680">
      <w:marLeft w:val="0"/>
      <w:marRight w:val="0"/>
      <w:marTop w:val="0"/>
      <w:marBottom w:val="0"/>
      <w:divBdr>
        <w:top w:val="none" w:sz="0" w:space="0" w:color="auto"/>
        <w:left w:val="none" w:sz="0" w:space="0" w:color="auto"/>
        <w:bottom w:val="none" w:sz="0" w:space="0" w:color="auto"/>
        <w:right w:val="none" w:sz="0" w:space="0" w:color="auto"/>
      </w:divBdr>
    </w:div>
    <w:div w:id="636181681">
      <w:marLeft w:val="0"/>
      <w:marRight w:val="0"/>
      <w:marTop w:val="0"/>
      <w:marBottom w:val="0"/>
      <w:divBdr>
        <w:top w:val="none" w:sz="0" w:space="0" w:color="auto"/>
        <w:left w:val="none" w:sz="0" w:space="0" w:color="auto"/>
        <w:bottom w:val="none" w:sz="0" w:space="0" w:color="auto"/>
        <w:right w:val="none" w:sz="0" w:space="0" w:color="auto"/>
      </w:divBdr>
    </w:div>
    <w:div w:id="636181682">
      <w:marLeft w:val="0"/>
      <w:marRight w:val="0"/>
      <w:marTop w:val="0"/>
      <w:marBottom w:val="0"/>
      <w:divBdr>
        <w:top w:val="none" w:sz="0" w:space="0" w:color="auto"/>
        <w:left w:val="none" w:sz="0" w:space="0" w:color="auto"/>
        <w:bottom w:val="none" w:sz="0" w:space="0" w:color="auto"/>
        <w:right w:val="none" w:sz="0" w:space="0" w:color="auto"/>
      </w:divBdr>
    </w:div>
    <w:div w:id="636181683">
      <w:marLeft w:val="0"/>
      <w:marRight w:val="0"/>
      <w:marTop w:val="0"/>
      <w:marBottom w:val="0"/>
      <w:divBdr>
        <w:top w:val="none" w:sz="0" w:space="0" w:color="auto"/>
        <w:left w:val="none" w:sz="0" w:space="0" w:color="auto"/>
        <w:bottom w:val="none" w:sz="0" w:space="0" w:color="auto"/>
        <w:right w:val="none" w:sz="0" w:space="0" w:color="auto"/>
      </w:divBdr>
    </w:div>
    <w:div w:id="636181684">
      <w:marLeft w:val="0"/>
      <w:marRight w:val="0"/>
      <w:marTop w:val="0"/>
      <w:marBottom w:val="0"/>
      <w:divBdr>
        <w:top w:val="none" w:sz="0" w:space="0" w:color="auto"/>
        <w:left w:val="none" w:sz="0" w:space="0" w:color="auto"/>
        <w:bottom w:val="none" w:sz="0" w:space="0" w:color="auto"/>
        <w:right w:val="none" w:sz="0" w:space="0" w:color="auto"/>
      </w:divBdr>
    </w:div>
    <w:div w:id="636181685">
      <w:marLeft w:val="0"/>
      <w:marRight w:val="0"/>
      <w:marTop w:val="0"/>
      <w:marBottom w:val="0"/>
      <w:divBdr>
        <w:top w:val="none" w:sz="0" w:space="0" w:color="auto"/>
        <w:left w:val="none" w:sz="0" w:space="0" w:color="auto"/>
        <w:bottom w:val="none" w:sz="0" w:space="0" w:color="auto"/>
        <w:right w:val="none" w:sz="0" w:space="0" w:color="auto"/>
      </w:divBdr>
    </w:div>
    <w:div w:id="636181686">
      <w:marLeft w:val="0"/>
      <w:marRight w:val="0"/>
      <w:marTop w:val="0"/>
      <w:marBottom w:val="0"/>
      <w:divBdr>
        <w:top w:val="none" w:sz="0" w:space="0" w:color="auto"/>
        <w:left w:val="none" w:sz="0" w:space="0" w:color="auto"/>
        <w:bottom w:val="none" w:sz="0" w:space="0" w:color="auto"/>
        <w:right w:val="none" w:sz="0" w:space="0" w:color="auto"/>
      </w:divBdr>
    </w:div>
    <w:div w:id="636181687">
      <w:marLeft w:val="0"/>
      <w:marRight w:val="0"/>
      <w:marTop w:val="0"/>
      <w:marBottom w:val="0"/>
      <w:divBdr>
        <w:top w:val="none" w:sz="0" w:space="0" w:color="auto"/>
        <w:left w:val="none" w:sz="0" w:space="0" w:color="auto"/>
        <w:bottom w:val="none" w:sz="0" w:space="0" w:color="auto"/>
        <w:right w:val="none" w:sz="0" w:space="0" w:color="auto"/>
      </w:divBdr>
    </w:div>
    <w:div w:id="636181688">
      <w:marLeft w:val="0"/>
      <w:marRight w:val="0"/>
      <w:marTop w:val="0"/>
      <w:marBottom w:val="0"/>
      <w:divBdr>
        <w:top w:val="none" w:sz="0" w:space="0" w:color="auto"/>
        <w:left w:val="none" w:sz="0" w:space="0" w:color="auto"/>
        <w:bottom w:val="none" w:sz="0" w:space="0" w:color="auto"/>
        <w:right w:val="none" w:sz="0" w:space="0" w:color="auto"/>
      </w:divBdr>
    </w:div>
    <w:div w:id="636181689">
      <w:marLeft w:val="0"/>
      <w:marRight w:val="0"/>
      <w:marTop w:val="0"/>
      <w:marBottom w:val="0"/>
      <w:divBdr>
        <w:top w:val="none" w:sz="0" w:space="0" w:color="auto"/>
        <w:left w:val="none" w:sz="0" w:space="0" w:color="auto"/>
        <w:bottom w:val="none" w:sz="0" w:space="0" w:color="auto"/>
        <w:right w:val="none" w:sz="0" w:space="0" w:color="auto"/>
      </w:divBdr>
    </w:div>
    <w:div w:id="636181690">
      <w:marLeft w:val="0"/>
      <w:marRight w:val="0"/>
      <w:marTop w:val="0"/>
      <w:marBottom w:val="0"/>
      <w:divBdr>
        <w:top w:val="none" w:sz="0" w:space="0" w:color="auto"/>
        <w:left w:val="none" w:sz="0" w:space="0" w:color="auto"/>
        <w:bottom w:val="none" w:sz="0" w:space="0" w:color="auto"/>
        <w:right w:val="none" w:sz="0" w:space="0" w:color="auto"/>
      </w:divBdr>
    </w:div>
    <w:div w:id="636181691">
      <w:marLeft w:val="0"/>
      <w:marRight w:val="0"/>
      <w:marTop w:val="0"/>
      <w:marBottom w:val="0"/>
      <w:divBdr>
        <w:top w:val="none" w:sz="0" w:space="0" w:color="auto"/>
        <w:left w:val="none" w:sz="0" w:space="0" w:color="auto"/>
        <w:bottom w:val="none" w:sz="0" w:space="0" w:color="auto"/>
        <w:right w:val="none" w:sz="0" w:space="0" w:color="auto"/>
      </w:divBdr>
    </w:div>
    <w:div w:id="636181692">
      <w:marLeft w:val="0"/>
      <w:marRight w:val="0"/>
      <w:marTop w:val="0"/>
      <w:marBottom w:val="0"/>
      <w:divBdr>
        <w:top w:val="none" w:sz="0" w:space="0" w:color="auto"/>
        <w:left w:val="none" w:sz="0" w:space="0" w:color="auto"/>
        <w:bottom w:val="none" w:sz="0" w:space="0" w:color="auto"/>
        <w:right w:val="none" w:sz="0" w:space="0" w:color="auto"/>
      </w:divBdr>
    </w:div>
    <w:div w:id="636181693">
      <w:marLeft w:val="0"/>
      <w:marRight w:val="0"/>
      <w:marTop w:val="0"/>
      <w:marBottom w:val="0"/>
      <w:divBdr>
        <w:top w:val="none" w:sz="0" w:space="0" w:color="auto"/>
        <w:left w:val="none" w:sz="0" w:space="0" w:color="auto"/>
        <w:bottom w:val="none" w:sz="0" w:space="0" w:color="auto"/>
        <w:right w:val="none" w:sz="0" w:space="0" w:color="auto"/>
      </w:divBdr>
    </w:div>
    <w:div w:id="636181694">
      <w:marLeft w:val="0"/>
      <w:marRight w:val="0"/>
      <w:marTop w:val="0"/>
      <w:marBottom w:val="0"/>
      <w:divBdr>
        <w:top w:val="none" w:sz="0" w:space="0" w:color="auto"/>
        <w:left w:val="none" w:sz="0" w:space="0" w:color="auto"/>
        <w:bottom w:val="none" w:sz="0" w:space="0" w:color="auto"/>
        <w:right w:val="none" w:sz="0" w:space="0" w:color="auto"/>
      </w:divBdr>
    </w:div>
    <w:div w:id="636181695">
      <w:marLeft w:val="0"/>
      <w:marRight w:val="0"/>
      <w:marTop w:val="0"/>
      <w:marBottom w:val="0"/>
      <w:divBdr>
        <w:top w:val="none" w:sz="0" w:space="0" w:color="auto"/>
        <w:left w:val="none" w:sz="0" w:space="0" w:color="auto"/>
        <w:bottom w:val="none" w:sz="0" w:space="0" w:color="auto"/>
        <w:right w:val="none" w:sz="0" w:space="0" w:color="auto"/>
      </w:divBdr>
    </w:div>
    <w:div w:id="636181696">
      <w:marLeft w:val="0"/>
      <w:marRight w:val="0"/>
      <w:marTop w:val="0"/>
      <w:marBottom w:val="0"/>
      <w:divBdr>
        <w:top w:val="none" w:sz="0" w:space="0" w:color="auto"/>
        <w:left w:val="none" w:sz="0" w:space="0" w:color="auto"/>
        <w:bottom w:val="none" w:sz="0" w:space="0" w:color="auto"/>
        <w:right w:val="none" w:sz="0" w:space="0" w:color="auto"/>
      </w:divBdr>
    </w:div>
    <w:div w:id="636181697">
      <w:marLeft w:val="0"/>
      <w:marRight w:val="0"/>
      <w:marTop w:val="0"/>
      <w:marBottom w:val="0"/>
      <w:divBdr>
        <w:top w:val="none" w:sz="0" w:space="0" w:color="auto"/>
        <w:left w:val="none" w:sz="0" w:space="0" w:color="auto"/>
        <w:bottom w:val="none" w:sz="0" w:space="0" w:color="auto"/>
        <w:right w:val="none" w:sz="0" w:space="0" w:color="auto"/>
      </w:divBdr>
    </w:div>
    <w:div w:id="636181698">
      <w:marLeft w:val="0"/>
      <w:marRight w:val="0"/>
      <w:marTop w:val="0"/>
      <w:marBottom w:val="0"/>
      <w:divBdr>
        <w:top w:val="none" w:sz="0" w:space="0" w:color="auto"/>
        <w:left w:val="none" w:sz="0" w:space="0" w:color="auto"/>
        <w:bottom w:val="none" w:sz="0" w:space="0" w:color="auto"/>
        <w:right w:val="none" w:sz="0" w:space="0" w:color="auto"/>
      </w:divBdr>
    </w:div>
    <w:div w:id="636181699">
      <w:marLeft w:val="0"/>
      <w:marRight w:val="0"/>
      <w:marTop w:val="0"/>
      <w:marBottom w:val="0"/>
      <w:divBdr>
        <w:top w:val="none" w:sz="0" w:space="0" w:color="auto"/>
        <w:left w:val="none" w:sz="0" w:space="0" w:color="auto"/>
        <w:bottom w:val="none" w:sz="0" w:space="0" w:color="auto"/>
        <w:right w:val="none" w:sz="0" w:space="0" w:color="auto"/>
      </w:divBdr>
    </w:div>
    <w:div w:id="636181700">
      <w:marLeft w:val="0"/>
      <w:marRight w:val="0"/>
      <w:marTop w:val="0"/>
      <w:marBottom w:val="0"/>
      <w:divBdr>
        <w:top w:val="none" w:sz="0" w:space="0" w:color="auto"/>
        <w:left w:val="none" w:sz="0" w:space="0" w:color="auto"/>
        <w:bottom w:val="none" w:sz="0" w:space="0" w:color="auto"/>
        <w:right w:val="none" w:sz="0" w:space="0" w:color="auto"/>
      </w:divBdr>
    </w:div>
    <w:div w:id="636181701">
      <w:marLeft w:val="0"/>
      <w:marRight w:val="0"/>
      <w:marTop w:val="0"/>
      <w:marBottom w:val="0"/>
      <w:divBdr>
        <w:top w:val="none" w:sz="0" w:space="0" w:color="auto"/>
        <w:left w:val="none" w:sz="0" w:space="0" w:color="auto"/>
        <w:bottom w:val="none" w:sz="0" w:space="0" w:color="auto"/>
        <w:right w:val="none" w:sz="0" w:space="0" w:color="auto"/>
      </w:divBdr>
    </w:div>
    <w:div w:id="636181702">
      <w:marLeft w:val="0"/>
      <w:marRight w:val="0"/>
      <w:marTop w:val="0"/>
      <w:marBottom w:val="0"/>
      <w:divBdr>
        <w:top w:val="none" w:sz="0" w:space="0" w:color="auto"/>
        <w:left w:val="none" w:sz="0" w:space="0" w:color="auto"/>
        <w:bottom w:val="none" w:sz="0" w:space="0" w:color="auto"/>
        <w:right w:val="none" w:sz="0" w:space="0" w:color="auto"/>
      </w:divBdr>
    </w:div>
    <w:div w:id="636181703">
      <w:marLeft w:val="0"/>
      <w:marRight w:val="0"/>
      <w:marTop w:val="0"/>
      <w:marBottom w:val="0"/>
      <w:divBdr>
        <w:top w:val="none" w:sz="0" w:space="0" w:color="auto"/>
        <w:left w:val="none" w:sz="0" w:space="0" w:color="auto"/>
        <w:bottom w:val="none" w:sz="0" w:space="0" w:color="auto"/>
        <w:right w:val="none" w:sz="0" w:space="0" w:color="auto"/>
      </w:divBdr>
    </w:div>
    <w:div w:id="636181704">
      <w:marLeft w:val="0"/>
      <w:marRight w:val="0"/>
      <w:marTop w:val="0"/>
      <w:marBottom w:val="0"/>
      <w:divBdr>
        <w:top w:val="none" w:sz="0" w:space="0" w:color="auto"/>
        <w:left w:val="none" w:sz="0" w:space="0" w:color="auto"/>
        <w:bottom w:val="none" w:sz="0" w:space="0" w:color="auto"/>
        <w:right w:val="none" w:sz="0" w:space="0" w:color="auto"/>
      </w:divBdr>
    </w:div>
    <w:div w:id="636181705">
      <w:marLeft w:val="0"/>
      <w:marRight w:val="0"/>
      <w:marTop w:val="0"/>
      <w:marBottom w:val="0"/>
      <w:divBdr>
        <w:top w:val="none" w:sz="0" w:space="0" w:color="auto"/>
        <w:left w:val="none" w:sz="0" w:space="0" w:color="auto"/>
        <w:bottom w:val="none" w:sz="0" w:space="0" w:color="auto"/>
        <w:right w:val="none" w:sz="0" w:space="0" w:color="auto"/>
      </w:divBdr>
    </w:div>
    <w:div w:id="636181706">
      <w:marLeft w:val="0"/>
      <w:marRight w:val="0"/>
      <w:marTop w:val="0"/>
      <w:marBottom w:val="0"/>
      <w:divBdr>
        <w:top w:val="none" w:sz="0" w:space="0" w:color="auto"/>
        <w:left w:val="none" w:sz="0" w:space="0" w:color="auto"/>
        <w:bottom w:val="none" w:sz="0" w:space="0" w:color="auto"/>
        <w:right w:val="none" w:sz="0" w:space="0" w:color="auto"/>
      </w:divBdr>
    </w:div>
    <w:div w:id="636181707">
      <w:marLeft w:val="0"/>
      <w:marRight w:val="0"/>
      <w:marTop w:val="0"/>
      <w:marBottom w:val="0"/>
      <w:divBdr>
        <w:top w:val="none" w:sz="0" w:space="0" w:color="auto"/>
        <w:left w:val="none" w:sz="0" w:space="0" w:color="auto"/>
        <w:bottom w:val="none" w:sz="0" w:space="0" w:color="auto"/>
        <w:right w:val="none" w:sz="0" w:space="0" w:color="auto"/>
      </w:divBdr>
    </w:div>
    <w:div w:id="636181708">
      <w:marLeft w:val="0"/>
      <w:marRight w:val="0"/>
      <w:marTop w:val="0"/>
      <w:marBottom w:val="0"/>
      <w:divBdr>
        <w:top w:val="none" w:sz="0" w:space="0" w:color="auto"/>
        <w:left w:val="none" w:sz="0" w:space="0" w:color="auto"/>
        <w:bottom w:val="none" w:sz="0" w:space="0" w:color="auto"/>
        <w:right w:val="none" w:sz="0" w:space="0" w:color="auto"/>
      </w:divBdr>
    </w:div>
    <w:div w:id="636181709">
      <w:marLeft w:val="0"/>
      <w:marRight w:val="0"/>
      <w:marTop w:val="0"/>
      <w:marBottom w:val="0"/>
      <w:divBdr>
        <w:top w:val="none" w:sz="0" w:space="0" w:color="auto"/>
        <w:left w:val="none" w:sz="0" w:space="0" w:color="auto"/>
        <w:bottom w:val="none" w:sz="0" w:space="0" w:color="auto"/>
        <w:right w:val="none" w:sz="0" w:space="0" w:color="auto"/>
      </w:divBdr>
    </w:div>
    <w:div w:id="636181710">
      <w:marLeft w:val="0"/>
      <w:marRight w:val="0"/>
      <w:marTop w:val="0"/>
      <w:marBottom w:val="0"/>
      <w:divBdr>
        <w:top w:val="none" w:sz="0" w:space="0" w:color="auto"/>
        <w:left w:val="none" w:sz="0" w:space="0" w:color="auto"/>
        <w:bottom w:val="none" w:sz="0" w:space="0" w:color="auto"/>
        <w:right w:val="none" w:sz="0" w:space="0" w:color="auto"/>
      </w:divBdr>
    </w:div>
    <w:div w:id="636181711">
      <w:marLeft w:val="0"/>
      <w:marRight w:val="0"/>
      <w:marTop w:val="0"/>
      <w:marBottom w:val="0"/>
      <w:divBdr>
        <w:top w:val="none" w:sz="0" w:space="0" w:color="auto"/>
        <w:left w:val="none" w:sz="0" w:space="0" w:color="auto"/>
        <w:bottom w:val="none" w:sz="0" w:space="0" w:color="auto"/>
        <w:right w:val="none" w:sz="0" w:space="0" w:color="auto"/>
      </w:divBdr>
    </w:div>
    <w:div w:id="636181712">
      <w:marLeft w:val="0"/>
      <w:marRight w:val="0"/>
      <w:marTop w:val="0"/>
      <w:marBottom w:val="0"/>
      <w:divBdr>
        <w:top w:val="none" w:sz="0" w:space="0" w:color="auto"/>
        <w:left w:val="none" w:sz="0" w:space="0" w:color="auto"/>
        <w:bottom w:val="none" w:sz="0" w:space="0" w:color="auto"/>
        <w:right w:val="none" w:sz="0" w:space="0" w:color="auto"/>
      </w:divBdr>
    </w:div>
    <w:div w:id="636181713">
      <w:marLeft w:val="0"/>
      <w:marRight w:val="0"/>
      <w:marTop w:val="0"/>
      <w:marBottom w:val="0"/>
      <w:divBdr>
        <w:top w:val="none" w:sz="0" w:space="0" w:color="auto"/>
        <w:left w:val="none" w:sz="0" w:space="0" w:color="auto"/>
        <w:bottom w:val="none" w:sz="0" w:space="0" w:color="auto"/>
        <w:right w:val="none" w:sz="0" w:space="0" w:color="auto"/>
      </w:divBdr>
    </w:div>
    <w:div w:id="636181714">
      <w:marLeft w:val="0"/>
      <w:marRight w:val="0"/>
      <w:marTop w:val="0"/>
      <w:marBottom w:val="0"/>
      <w:divBdr>
        <w:top w:val="none" w:sz="0" w:space="0" w:color="auto"/>
        <w:left w:val="none" w:sz="0" w:space="0" w:color="auto"/>
        <w:bottom w:val="none" w:sz="0" w:space="0" w:color="auto"/>
        <w:right w:val="none" w:sz="0" w:space="0" w:color="auto"/>
      </w:divBdr>
    </w:div>
    <w:div w:id="636181715">
      <w:marLeft w:val="0"/>
      <w:marRight w:val="0"/>
      <w:marTop w:val="0"/>
      <w:marBottom w:val="0"/>
      <w:divBdr>
        <w:top w:val="none" w:sz="0" w:space="0" w:color="auto"/>
        <w:left w:val="none" w:sz="0" w:space="0" w:color="auto"/>
        <w:bottom w:val="none" w:sz="0" w:space="0" w:color="auto"/>
        <w:right w:val="none" w:sz="0" w:space="0" w:color="auto"/>
      </w:divBdr>
    </w:div>
    <w:div w:id="636181716">
      <w:marLeft w:val="0"/>
      <w:marRight w:val="0"/>
      <w:marTop w:val="0"/>
      <w:marBottom w:val="0"/>
      <w:divBdr>
        <w:top w:val="none" w:sz="0" w:space="0" w:color="auto"/>
        <w:left w:val="none" w:sz="0" w:space="0" w:color="auto"/>
        <w:bottom w:val="none" w:sz="0" w:space="0" w:color="auto"/>
        <w:right w:val="none" w:sz="0" w:space="0" w:color="auto"/>
      </w:divBdr>
    </w:div>
    <w:div w:id="636181717">
      <w:marLeft w:val="0"/>
      <w:marRight w:val="0"/>
      <w:marTop w:val="0"/>
      <w:marBottom w:val="0"/>
      <w:divBdr>
        <w:top w:val="none" w:sz="0" w:space="0" w:color="auto"/>
        <w:left w:val="none" w:sz="0" w:space="0" w:color="auto"/>
        <w:bottom w:val="none" w:sz="0" w:space="0" w:color="auto"/>
        <w:right w:val="none" w:sz="0" w:space="0" w:color="auto"/>
      </w:divBdr>
    </w:div>
    <w:div w:id="636181718">
      <w:marLeft w:val="0"/>
      <w:marRight w:val="0"/>
      <w:marTop w:val="0"/>
      <w:marBottom w:val="0"/>
      <w:divBdr>
        <w:top w:val="none" w:sz="0" w:space="0" w:color="auto"/>
        <w:left w:val="none" w:sz="0" w:space="0" w:color="auto"/>
        <w:bottom w:val="none" w:sz="0" w:space="0" w:color="auto"/>
        <w:right w:val="none" w:sz="0" w:space="0" w:color="auto"/>
      </w:divBdr>
    </w:div>
    <w:div w:id="636181719">
      <w:marLeft w:val="0"/>
      <w:marRight w:val="0"/>
      <w:marTop w:val="0"/>
      <w:marBottom w:val="0"/>
      <w:divBdr>
        <w:top w:val="none" w:sz="0" w:space="0" w:color="auto"/>
        <w:left w:val="none" w:sz="0" w:space="0" w:color="auto"/>
        <w:bottom w:val="none" w:sz="0" w:space="0" w:color="auto"/>
        <w:right w:val="none" w:sz="0" w:space="0" w:color="auto"/>
      </w:divBdr>
    </w:div>
    <w:div w:id="636181720">
      <w:marLeft w:val="0"/>
      <w:marRight w:val="0"/>
      <w:marTop w:val="0"/>
      <w:marBottom w:val="0"/>
      <w:divBdr>
        <w:top w:val="none" w:sz="0" w:space="0" w:color="auto"/>
        <w:left w:val="none" w:sz="0" w:space="0" w:color="auto"/>
        <w:bottom w:val="none" w:sz="0" w:space="0" w:color="auto"/>
        <w:right w:val="none" w:sz="0" w:space="0" w:color="auto"/>
      </w:divBdr>
    </w:div>
    <w:div w:id="636181721">
      <w:marLeft w:val="0"/>
      <w:marRight w:val="0"/>
      <w:marTop w:val="0"/>
      <w:marBottom w:val="0"/>
      <w:divBdr>
        <w:top w:val="none" w:sz="0" w:space="0" w:color="auto"/>
        <w:left w:val="none" w:sz="0" w:space="0" w:color="auto"/>
        <w:bottom w:val="none" w:sz="0" w:space="0" w:color="auto"/>
        <w:right w:val="none" w:sz="0" w:space="0" w:color="auto"/>
      </w:divBdr>
    </w:div>
    <w:div w:id="636181722">
      <w:marLeft w:val="0"/>
      <w:marRight w:val="0"/>
      <w:marTop w:val="0"/>
      <w:marBottom w:val="0"/>
      <w:divBdr>
        <w:top w:val="none" w:sz="0" w:space="0" w:color="auto"/>
        <w:left w:val="none" w:sz="0" w:space="0" w:color="auto"/>
        <w:bottom w:val="none" w:sz="0" w:space="0" w:color="auto"/>
        <w:right w:val="none" w:sz="0" w:space="0" w:color="auto"/>
      </w:divBdr>
    </w:div>
    <w:div w:id="636181723">
      <w:marLeft w:val="0"/>
      <w:marRight w:val="0"/>
      <w:marTop w:val="0"/>
      <w:marBottom w:val="0"/>
      <w:divBdr>
        <w:top w:val="none" w:sz="0" w:space="0" w:color="auto"/>
        <w:left w:val="none" w:sz="0" w:space="0" w:color="auto"/>
        <w:bottom w:val="none" w:sz="0" w:space="0" w:color="auto"/>
        <w:right w:val="none" w:sz="0" w:space="0" w:color="auto"/>
      </w:divBdr>
    </w:div>
    <w:div w:id="636181724">
      <w:marLeft w:val="0"/>
      <w:marRight w:val="0"/>
      <w:marTop w:val="0"/>
      <w:marBottom w:val="0"/>
      <w:divBdr>
        <w:top w:val="none" w:sz="0" w:space="0" w:color="auto"/>
        <w:left w:val="none" w:sz="0" w:space="0" w:color="auto"/>
        <w:bottom w:val="none" w:sz="0" w:space="0" w:color="auto"/>
        <w:right w:val="none" w:sz="0" w:space="0" w:color="auto"/>
      </w:divBdr>
    </w:div>
    <w:div w:id="636181725">
      <w:marLeft w:val="0"/>
      <w:marRight w:val="0"/>
      <w:marTop w:val="0"/>
      <w:marBottom w:val="0"/>
      <w:divBdr>
        <w:top w:val="none" w:sz="0" w:space="0" w:color="auto"/>
        <w:left w:val="none" w:sz="0" w:space="0" w:color="auto"/>
        <w:bottom w:val="none" w:sz="0" w:space="0" w:color="auto"/>
        <w:right w:val="none" w:sz="0" w:space="0" w:color="auto"/>
      </w:divBdr>
    </w:div>
    <w:div w:id="636181726">
      <w:marLeft w:val="0"/>
      <w:marRight w:val="0"/>
      <w:marTop w:val="0"/>
      <w:marBottom w:val="0"/>
      <w:divBdr>
        <w:top w:val="none" w:sz="0" w:space="0" w:color="auto"/>
        <w:left w:val="none" w:sz="0" w:space="0" w:color="auto"/>
        <w:bottom w:val="none" w:sz="0" w:space="0" w:color="auto"/>
        <w:right w:val="none" w:sz="0" w:space="0" w:color="auto"/>
      </w:divBdr>
    </w:div>
    <w:div w:id="636181727">
      <w:marLeft w:val="0"/>
      <w:marRight w:val="0"/>
      <w:marTop w:val="0"/>
      <w:marBottom w:val="0"/>
      <w:divBdr>
        <w:top w:val="none" w:sz="0" w:space="0" w:color="auto"/>
        <w:left w:val="none" w:sz="0" w:space="0" w:color="auto"/>
        <w:bottom w:val="none" w:sz="0" w:space="0" w:color="auto"/>
        <w:right w:val="none" w:sz="0" w:space="0" w:color="auto"/>
      </w:divBdr>
    </w:div>
    <w:div w:id="636181728">
      <w:marLeft w:val="0"/>
      <w:marRight w:val="0"/>
      <w:marTop w:val="0"/>
      <w:marBottom w:val="0"/>
      <w:divBdr>
        <w:top w:val="none" w:sz="0" w:space="0" w:color="auto"/>
        <w:left w:val="none" w:sz="0" w:space="0" w:color="auto"/>
        <w:bottom w:val="none" w:sz="0" w:space="0" w:color="auto"/>
        <w:right w:val="none" w:sz="0" w:space="0" w:color="auto"/>
      </w:divBdr>
    </w:div>
    <w:div w:id="636181729">
      <w:marLeft w:val="0"/>
      <w:marRight w:val="0"/>
      <w:marTop w:val="0"/>
      <w:marBottom w:val="0"/>
      <w:divBdr>
        <w:top w:val="none" w:sz="0" w:space="0" w:color="auto"/>
        <w:left w:val="none" w:sz="0" w:space="0" w:color="auto"/>
        <w:bottom w:val="none" w:sz="0" w:space="0" w:color="auto"/>
        <w:right w:val="none" w:sz="0" w:space="0" w:color="auto"/>
      </w:divBdr>
    </w:div>
    <w:div w:id="636181730">
      <w:marLeft w:val="0"/>
      <w:marRight w:val="0"/>
      <w:marTop w:val="0"/>
      <w:marBottom w:val="0"/>
      <w:divBdr>
        <w:top w:val="none" w:sz="0" w:space="0" w:color="auto"/>
        <w:left w:val="none" w:sz="0" w:space="0" w:color="auto"/>
        <w:bottom w:val="none" w:sz="0" w:space="0" w:color="auto"/>
        <w:right w:val="none" w:sz="0" w:space="0" w:color="auto"/>
      </w:divBdr>
    </w:div>
    <w:div w:id="636181731">
      <w:marLeft w:val="0"/>
      <w:marRight w:val="0"/>
      <w:marTop w:val="0"/>
      <w:marBottom w:val="0"/>
      <w:divBdr>
        <w:top w:val="none" w:sz="0" w:space="0" w:color="auto"/>
        <w:left w:val="none" w:sz="0" w:space="0" w:color="auto"/>
        <w:bottom w:val="none" w:sz="0" w:space="0" w:color="auto"/>
        <w:right w:val="none" w:sz="0" w:space="0" w:color="auto"/>
      </w:divBdr>
    </w:div>
    <w:div w:id="636181732">
      <w:marLeft w:val="0"/>
      <w:marRight w:val="0"/>
      <w:marTop w:val="0"/>
      <w:marBottom w:val="0"/>
      <w:divBdr>
        <w:top w:val="none" w:sz="0" w:space="0" w:color="auto"/>
        <w:left w:val="none" w:sz="0" w:space="0" w:color="auto"/>
        <w:bottom w:val="none" w:sz="0" w:space="0" w:color="auto"/>
        <w:right w:val="none" w:sz="0" w:space="0" w:color="auto"/>
      </w:divBdr>
    </w:div>
    <w:div w:id="636181733">
      <w:marLeft w:val="0"/>
      <w:marRight w:val="0"/>
      <w:marTop w:val="0"/>
      <w:marBottom w:val="0"/>
      <w:divBdr>
        <w:top w:val="none" w:sz="0" w:space="0" w:color="auto"/>
        <w:left w:val="none" w:sz="0" w:space="0" w:color="auto"/>
        <w:bottom w:val="none" w:sz="0" w:space="0" w:color="auto"/>
        <w:right w:val="none" w:sz="0" w:space="0" w:color="auto"/>
      </w:divBdr>
    </w:div>
    <w:div w:id="636181734">
      <w:marLeft w:val="0"/>
      <w:marRight w:val="0"/>
      <w:marTop w:val="0"/>
      <w:marBottom w:val="0"/>
      <w:divBdr>
        <w:top w:val="none" w:sz="0" w:space="0" w:color="auto"/>
        <w:left w:val="none" w:sz="0" w:space="0" w:color="auto"/>
        <w:bottom w:val="none" w:sz="0" w:space="0" w:color="auto"/>
        <w:right w:val="none" w:sz="0" w:space="0" w:color="auto"/>
      </w:divBdr>
    </w:div>
    <w:div w:id="636181735">
      <w:marLeft w:val="0"/>
      <w:marRight w:val="0"/>
      <w:marTop w:val="0"/>
      <w:marBottom w:val="0"/>
      <w:divBdr>
        <w:top w:val="none" w:sz="0" w:space="0" w:color="auto"/>
        <w:left w:val="none" w:sz="0" w:space="0" w:color="auto"/>
        <w:bottom w:val="none" w:sz="0" w:space="0" w:color="auto"/>
        <w:right w:val="none" w:sz="0" w:space="0" w:color="auto"/>
      </w:divBdr>
    </w:div>
    <w:div w:id="636181736">
      <w:marLeft w:val="0"/>
      <w:marRight w:val="0"/>
      <w:marTop w:val="0"/>
      <w:marBottom w:val="0"/>
      <w:divBdr>
        <w:top w:val="none" w:sz="0" w:space="0" w:color="auto"/>
        <w:left w:val="none" w:sz="0" w:space="0" w:color="auto"/>
        <w:bottom w:val="none" w:sz="0" w:space="0" w:color="auto"/>
        <w:right w:val="none" w:sz="0" w:space="0" w:color="auto"/>
      </w:divBdr>
    </w:div>
    <w:div w:id="636181737">
      <w:marLeft w:val="0"/>
      <w:marRight w:val="0"/>
      <w:marTop w:val="0"/>
      <w:marBottom w:val="0"/>
      <w:divBdr>
        <w:top w:val="none" w:sz="0" w:space="0" w:color="auto"/>
        <w:left w:val="none" w:sz="0" w:space="0" w:color="auto"/>
        <w:bottom w:val="none" w:sz="0" w:space="0" w:color="auto"/>
        <w:right w:val="none" w:sz="0" w:space="0" w:color="auto"/>
      </w:divBdr>
    </w:div>
    <w:div w:id="636181738">
      <w:marLeft w:val="0"/>
      <w:marRight w:val="0"/>
      <w:marTop w:val="0"/>
      <w:marBottom w:val="0"/>
      <w:divBdr>
        <w:top w:val="none" w:sz="0" w:space="0" w:color="auto"/>
        <w:left w:val="none" w:sz="0" w:space="0" w:color="auto"/>
        <w:bottom w:val="none" w:sz="0" w:space="0" w:color="auto"/>
        <w:right w:val="none" w:sz="0" w:space="0" w:color="auto"/>
      </w:divBdr>
    </w:div>
    <w:div w:id="636181739">
      <w:marLeft w:val="0"/>
      <w:marRight w:val="0"/>
      <w:marTop w:val="0"/>
      <w:marBottom w:val="0"/>
      <w:divBdr>
        <w:top w:val="none" w:sz="0" w:space="0" w:color="auto"/>
        <w:left w:val="none" w:sz="0" w:space="0" w:color="auto"/>
        <w:bottom w:val="none" w:sz="0" w:space="0" w:color="auto"/>
        <w:right w:val="none" w:sz="0" w:space="0" w:color="auto"/>
      </w:divBdr>
    </w:div>
    <w:div w:id="636181740">
      <w:marLeft w:val="0"/>
      <w:marRight w:val="0"/>
      <w:marTop w:val="0"/>
      <w:marBottom w:val="0"/>
      <w:divBdr>
        <w:top w:val="none" w:sz="0" w:space="0" w:color="auto"/>
        <w:left w:val="none" w:sz="0" w:space="0" w:color="auto"/>
        <w:bottom w:val="none" w:sz="0" w:space="0" w:color="auto"/>
        <w:right w:val="none" w:sz="0" w:space="0" w:color="auto"/>
      </w:divBdr>
    </w:div>
    <w:div w:id="636181741">
      <w:marLeft w:val="0"/>
      <w:marRight w:val="0"/>
      <w:marTop w:val="0"/>
      <w:marBottom w:val="0"/>
      <w:divBdr>
        <w:top w:val="none" w:sz="0" w:space="0" w:color="auto"/>
        <w:left w:val="none" w:sz="0" w:space="0" w:color="auto"/>
        <w:bottom w:val="none" w:sz="0" w:space="0" w:color="auto"/>
        <w:right w:val="none" w:sz="0" w:space="0" w:color="auto"/>
      </w:divBdr>
    </w:div>
    <w:div w:id="636181742">
      <w:marLeft w:val="0"/>
      <w:marRight w:val="0"/>
      <w:marTop w:val="0"/>
      <w:marBottom w:val="0"/>
      <w:divBdr>
        <w:top w:val="none" w:sz="0" w:space="0" w:color="auto"/>
        <w:left w:val="none" w:sz="0" w:space="0" w:color="auto"/>
        <w:bottom w:val="none" w:sz="0" w:space="0" w:color="auto"/>
        <w:right w:val="none" w:sz="0" w:space="0" w:color="auto"/>
      </w:divBdr>
    </w:div>
    <w:div w:id="636181743">
      <w:marLeft w:val="0"/>
      <w:marRight w:val="0"/>
      <w:marTop w:val="0"/>
      <w:marBottom w:val="0"/>
      <w:divBdr>
        <w:top w:val="none" w:sz="0" w:space="0" w:color="auto"/>
        <w:left w:val="none" w:sz="0" w:space="0" w:color="auto"/>
        <w:bottom w:val="none" w:sz="0" w:space="0" w:color="auto"/>
        <w:right w:val="none" w:sz="0" w:space="0" w:color="auto"/>
      </w:divBdr>
    </w:div>
    <w:div w:id="636181744">
      <w:marLeft w:val="0"/>
      <w:marRight w:val="0"/>
      <w:marTop w:val="0"/>
      <w:marBottom w:val="0"/>
      <w:divBdr>
        <w:top w:val="none" w:sz="0" w:space="0" w:color="auto"/>
        <w:left w:val="none" w:sz="0" w:space="0" w:color="auto"/>
        <w:bottom w:val="none" w:sz="0" w:space="0" w:color="auto"/>
        <w:right w:val="none" w:sz="0" w:space="0" w:color="auto"/>
      </w:divBdr>
    </w:div>
    <w:div w:id="636181745">
      <w:marLeft w:val="0"/>
      <w:marRight w:val="0"/>
      <w:marTop w:val="0"/>
      <w:marBottom w:val="0"/>
      <w:divBdr>
        <w:top w:val="none" w:sz="0" w:space="0" w:color="auto"/>
        <w:left w:val="none" w:sz="0" w:space="0" w:color="auto"/>
        <w:bottom w:val="none" w:sz="0" w:space="0" w:color="auto"/>
        <w:right w:val="none" w:sz="0" w:space="0" w:color="auto"/>
      </w:divBdr>
    </w:div>
    <w:div w:id="636181746">
      <w:marLeft w:val="0"/>
      <w:marRight w:val="0"/>
      <w:marTop w:val="0"/>
      <w:marBottom w:val="0"/>
      <w:divBdr>
        <w:top w:val="none" w:sz="0" w:space="0" w:color="auto"/>
        <w:left w:val="none" w:sz="0" w:space="0" w:color="auto"/>
        <w:bottom w:val="none" w:sz="0" w:space="0" w:color="auto"/>
        <w:right w:val="none" w:sz="0" w:space="0" w:color="auto"/>
      </w:divBdr>
    </w:div>
    <w:div w:id="636181747">
      <w:marLeft w:val="0"/>
      <w:marRight w:val="0"/>
      <w:marTop w:val="0"/>
      <w:marBottom w:val="0"/>
      <w:divBdr>
        <w:top w:val="none" w:sz="0" w:space="0" w:color="auto"/>
        <w:left w:val="none" w:sz="0" w:space="0" w:color="auto"/>
        <w:bottom w:val="none" w:sz="0" w:space="0" w:color="auto"/>
        <w:right w:val="none" w:sz="0" w:space="0" w:color="auto"/>
      </w:divBdr>
    </w:div>
    <w:div w:id="636181748">
      <w:marLeft w:val="0"/>
      <w:marRight w:val="0"/>
      <w:marTop w:val="0"/>
      <w:marBottom w:val="0"/>
      <w:divBdr>
        <w:top w:val="none" w:sz="0" w:space="0" w:color="auto"/>
        <w:left w:val="none" w:sz="0" w:space="0" w:color="auto"/>
        <w:bottom w:val="none" w:sz="0" w:space="0" w:color="auto"/>
        <w:right w:val="none" w:sz="0" w:space="0" w:color="auto"/>
      </w:divBdr>
    </w:div>
    <w:div w:id="636181749">
      <w:marLeft w:val="0"/>
      <w:marRight w:val="0"/>
      <w:marTop w:val="0"/>
      <w:marBottom w:val="0"/>
      <w:divBdr>
        <w:top w:val="none" w:sz="0" w:space="0" w:color="auto"/>
        <w:left w:val="none" w:sz="0" w:space="0" w:color="auto"/>
        <w:bottom w:val="none" w:sz="0" w:space="0" w:color="auto"/>
        <w:right w:val="none" w:sz="0" w:space="0" w:color="auto"/>
      </w:divBdr>
    </w:div>
    <w:div w:id="636181750">
      <w:marLeft w:val="0"/>
      <w:marRight w:val="0"/>
      <w:marTop w:val="0"/>
      <w:marBottom w:val="0"/>
      <w:divBdr>
        <w:top w:val="none" w:sz="0" w:space="0" w:color="auto"/>
        <w:left w:val="none" w:sz="0" w:space="0" w:color="auto"/>
        <w:bottom w:val="none" w:sz="0" w:space="0" w:color="auto"/>
        <w:right w:val="none" w:sz="0" w:space="0" w:color="auto"/>
      </w:divBdr>
    </w:div>
    <w:div w:id="636181751">
      <w:marLeft w:val="0"/>
      <w:marRight w:val="0"/>
      <w:marTop w:val="0"/>
      <w:marBottom w:val="0"/>
      <w:divBdr>
        <w:top w:val="none" w:sz="0" w:space="0" w:color="auto"/>
        <w:left w:val="none" w:sz="0" w:space="0" w:color="auto"/>
        <w:bottom w:val="none" w:sz="0" w:space="0" w:color="auto"/>
        <w:right w:val="none" w:sz="0" w:space="0" w:color="auto"/>
      </w:divBdr>
    </w:div>
    <w:div w:id="636181752">
      <w:marLeft w:val="0"/>
      <w:marRight w:val="0"/>
      <w:marTop w:val="0"/>
      <w:marBottom w:val="0"/>
      <w:divBdr>
        <w:top w:val="none" w:sz="0" w:space="0" w:color="auto"/>
        <w:left w:val="none" w:sz="0" w:space="0" w:color="auto"/>
        <w:bottom w:val="none" w:sz="0" w:space="0" w:color="auto"/>
        <w:right w:val="none" w:sz="0" w:space="0" w:color="auto"/>
      </w:divBdr>
    </w:div>
    <w:div w:id="636181753">
      <w:marLeft w:val="0"/>
      <w:marRight w:val="0"/>
      <w:marTop w:val="0"/>
      <w:marBottom w:val="0"/>
      <w:divBdr>
        <w:top w:val="none" w:sz="0" w:space="0" w:color="auto"/>
        <w:left w:val="none" w:sz="0" w:space="0" w:color="auto"/>
        <w:bottom w:val="none" w:sz="0" w:space="0" w:color="auto"/>
        <w:right w:val="none" w:sz="0" w:space="0" w:color="auto"/>
      </w:divBdr>
    </w:div>
    <w:div w:id="636181754">
      <w:marLeft w:val="0"/>
      <w:marRight w:val="0"/>
      <w:marTop w:val="0"/>
      <w:marBottom w:val="0"/>
      <w:divBdr>
        <w:top w:val="none" w:sz="0" w:space="0" w:color="auto"/>
        <w:left w:val="none" w:sz="0" w:space="0" w:color="auto"/>
        <w:bottom w:val="none" w:sz="0" w:space="0" w:color="auto"/>
        <w:right w:val="none" w:sz="0" w:space="0" w:color="auto"/>
      </w:divBdr>
    </w:div>
    <w:div w:id="636181755">
      <w:marLeft w:val="0"/>
      <w:marRight w:val="0"/>
      <w:marTop w:val="0"/>
      <w:marBottom w:val="0"/>
      <w:divBdr>
        <w:top w:val="none" w:sz="0" w:space="0" w:color="auto"/>
        <w:left w:val="none" w:sz="0" w:space="0" w:color="auto"/>
        <w:bottom w:val="none" w:sz="0" w:space="0" w:color="auto"/>
        <w:right w:val="none" w:sz="0" w:space="0" w:color="auto"/>
      </w:divBdr>
    </w:div>
    <w:div w:id="636181756">
      <w:marLeft w:val="0"/>
      <w:marRight w:val="0"/>
      <w:marTop w:val="0"/>
      <w:marBottom w:val="0"/>
      <w:divBdr>
        <w:top w:val="none" w:sz="0" w:space="0" w:color="auto"/>
        <w:left w:val="none" w:sz="0" w:space="0" w:color="auto"/>
        <w:bottom w:val="none" w:sz="0" w:space="0" w:color="auto"/>
        <w:right w:val="none" w:sz="0" w:space="0" w:color="auto"/>
      </w:divBdr>
    </w:div>
    <w:div w:id="636181757">
      <w:marLeft w:val="0"/>
      <w:marRight w:val="0"/>
      <w:marTop w:val="0"/>
      <w:marBottom w:val="0"/>
      <w:divBdr>
        <w:top w:val="none" w:sz="0" w:space="0" w:color="auto"/>
        <w:left w:val="none" w:sz="0" w:space="0" w:color="auto"/>
        <w:bottom w:val="none" w:sz="0" w:space="0" w:color="auto"/>
        <w:right w:val="none" w:sz="0" w:space="0" w:color="auto"/>
      </w:divBdr>
    </w:div>
    <w:div w:id="636181758">
      <w:marLeft w:val="0"/>
      <w:marRight w:val="0"/>
      <w:marTop w:val="0"/>
      <w:marBottom w:val="0"/>
      <w:divBdr>
        <w:top w:val="none" w:sz="0" w:space="0" w:color="auto"/>
        <w:left w:val="none" w:sz="0" w:space="0" w:color="auto"/>
        <w:bottom w:val="none" w:sz="0" w:space="0" w:color="auto"/>
        <w:right w:val="none" w:sz="0" w:space="0" w:color="auto"/>
      </w:divBdr>
    </w:div>
    <w:div w:id="636181759">
      <w:marLeft w:val="0"/>
      <w:marRight w:val="0"/>
      <w:marTop w:val="0"/>
      <w:marBottom w:val="0"/>
      <w:divBdr>
        <w:top w:val="none" w:sz="0" w:space="0" w:color="auto"/>
        <w:left w:val="none" w:sz="0" w:space="0" w:color="auto"/>
        <w:bottom w:val="none" w:sz="0" w:space="0" w:color="auto"/>
        <w:right w:val="none" w:sz="0" w:space="0" w:color="auto"/>
      </w:divBdr>
    </w:div>
    <w:div w:id="636181760">
      <w:marLeft w:val="0"/>
      <w:marRight w:val="0"/>
      <w:marTop w:val="0"/>
      <w:marBottom w:val="0"/>
      <w:divBdr>
        <w:top w:val="none" w:sz="0" w:space="0" w:color="auto"/>
        <w:left w:val="none" w:sz="0" w:space="0" w:color="auto"/>
        <w:bottom w:val="none" w:sz="0" w:space="0" w:color="auto"/>
        <w:right w:val="none" w:sz="0" w:space="0" w:color="auto"/>
      </w:divBdr>
    </w:div>
    <w:div w:id="636181761">
      <w:marLeft w:val="0"/>
      <w:marRight w:val="0"/>
      <w:marTop w:val="0"/>
      <w:marBottom w:val="0"/>
      <w:divBdr>
        <w:top w:val="none" w:sz="0" w:space="0" w:color="auto"/>
        <w:left w:val="none" w:sz="0" w:space="0" w:color="auto"/>
        <w:bottom w:val="none" w:sz="0" w:space="0" w:color="auto"/>
        <w:right w:val="none" w:sz="0" w:space="0" w:color="auto"/>
      </w:divBdr>
    </w:div>
    <w:div w:id="636181762">
      <w:marLeft w:val="0"/>
      <w:marRight w:val="0"/>
      <w:marTop w:val="0"/>
      <w:marBottom w:val="0"/>
      <w:divBdr>
        <w:top w:val="none" w:sz="0" w:space="0" w:color="auto"/>
        <w:left w:val="none" w:sz="0" w:space="0" w:color="auto"/>
        <w:bottom w:val="none" w:sz="0" w:space="0" w:color="auto"/>
        <w:right w:val="none" w:sz="0" w:space="0" w:color="auto"/>
      </w:divBdr>
    </w:div>
    <w:div w:id="636181763">
      <w:marLeft w:val="0"/>
      <w:marRight w:val="0"/>
      <w:marTop w:val="0"/>
      <w:marBottom w:val="0"/>
      <w:divBdr>
        <w:top w:val="none" w:sz="0" w:space="0" w:color="auto"/>
        <w:left w:val="none" w:sz="0" w:space="0" w:color="auto"/>
        <w:bottom w:val="none" w:sz="0" w:space="0" w:color="auto"/>
        <w:right w:val="none" w:sz="0" w:space="0" w:color="auto"/>
      </w:divBdr>
    </w:div>
    <w:div w:id="636181764">
      <w:marLeft w:val="0"/>
      <w:marRight w:val="0"/>
      <w:marTop w:val="0"/>
      <w:marBottom w:val="0"/>
      <w:divBdr>
        <w:top w:val="none" w:sz="0" w:space="0" w:color="auto"/>
        <w:left w:val="none" w:sz="0" w:space="0" w:color="auto"/>
        <w:bottom w:val="none" w:sz="0" w:space="0" w:color="auto"/>
        <w:right w:val="none" w:sz="0" w:space="0" w:color="auto"/>
      </w:divBdr>
    </w:div>
    <w:div w:id="636181765">
      <w:marLeft w:val="0"/>
      <w:marRight w:val="0"/>
      <w:marTop w:val="0"/>
      <w:marBottom w:val="0"/>
      <w:divBdr>
        <w:top w:val="none" w:sz="0" w:space="0" w:color="auto"/>
        <w:left w:val="none" w:sz="0" w:space="0" w:color="auto"/>
        <w:bottom w:val="none" w:sz="0" w:space="0" w:color="auto"/>
        <w:right w:val="none" w:sz="0" w:space="0" w:color="auto"/>
      </w:divBdr>
    </w:div>
    <w:div w:id="636181766">
      <w:marLeft w:val="0"/>
      <w:marRight w:val="0"/>
      <w:marTop w:val="0"/>
      <w:marBottom w:val="0"/>
      <w:divBdr>
        <w:top w:val="none" w:sz="0" w:space="0" w:color="auto"/>
        <w:left w:val="none" w:sz="0" w:space="0" w:color="auto"/>
        <w:bottom w:val="none" w:sz="0" w:space="0" w:color="auto"/>
        <w:right w:val="none" w:sz="0" w:space="0" w:color="auto"/>
      </w:divBdr>
    </w:div>
    <w:div w:id="636181767">
      <w:marLeft w:val="0"/>
      <w:marRight w:val="0"/>
      <w:marTop w:val="0"/>
      <w:marBottom w:val="0"/>
      <w:divBdr>
        <w:top w:val="none" w:sz="0" w:space="0" w:color="auto"/>
        <w:left w:val="none" w:sz="0" w:space="0" w:color="auto"/>
        <w:bottom w:val="none" w:sz="0" w:space="0" w:color="auto"/>
        <w:right w:val="none" w:sz="0" w:space="0" w:color="auto"/>
      </w:divBdr>
    </w:div>
    <w:div w:id="636181768">
      <w:marLeft w:val="0"/>
      <w:marRight w:val="0"/>
      <w:marTop w:val="0"/>
      <w:marBottom w:val="0"/>
      <w:divBdr>
        <w:top w:val="none" w:sz="0" w:space="0" w:color="auto"/>
        <w:left w:val="none" w:sz="0" w:space="0" w:color="auto"/>
        <w:bottom w:val="none" w:sz="0" w:space="0" w:color="auto"/>
        <w:right w:val="none" w:sz="0" w:space="0" w:color="auto"/>
      </w:divBdr>
    </w:div>
    <w:div w:id="636181769">
      <w:marLeft w:val="0"/>
      <w:marRight w:val="0"/>
      <w:marTop w:val="0"/>
      <w:marBottom w:val="0"/>
      <w:divBdr>
        <w:top w:val="none" w:sz="0" w:space="0" w:color="auto"/>
        <w:left w:val="none" w:sz="0" w:space="0" w:color="auto"/>
        <w:bottom w:val="none" w:sz="0" w:space="0" w:color="auto"/>
        <w:right w:val="none" w:sz="0" w:space="0" w:color="auto"/>
      </w:divBdr>
    </w:div>
    <w:div w:id="636181770">
      <w:marLeft w:val="0"/>
      <w:marRight w:val="0"/>
      <w:marTop w:val="0"/>
      <w:marBottom w:val="0"/>
      <w:divBdr>
        <w:top w:val="none" w:sz="0" w:space="0" w:color="auto"/>
        <w:left w:val="none" w:sz="0" w:space="0" w:color="auto"/>
        <w:bottom w:val="none" w:sz="0" w:space="0" w:color="auto"/>
        <w:right w:val="none" w:sz="0" w:space="0" w:color="auto"/>
      </w:divBdr>
    </w:div>
    <w:div w:id="636181771">
      <w:marLeft w:val="0"/>
      <w:marRight w:val="0"/>
      <w:marTop w:val="0"/>
      <w:marBottom w:val="0"/>
      <w:divBdr>
        <w:top w:val="none" w:sz="0" w:space="0" w:color="auto"/>
        <w:left w:val="none" w:sz="0" w:space="0" w:color="auto"/>
        <w:bottom w:val="none" w:sz="0" w:space="0" w:color="auto"/>
        <w:right w:val="none" w:sz="0" w:space="0" w:color="auto"/>
      </w:divBdr>
    </w:div>
    <w:div w:id="636181772">
      <w:marLeft w:val="0"/>
      <w:marRight w:val="0"/>
      <w:marTop w:val="0"/>
      <w:marBottom w:val="0"/>
      <w:divBdr>
        <w:top w:val="none" w:sz="0" w:space="0" w:color="auto"/>
        <w:left w:val="none" w:sz="0" w:space="0" w:color="auto"/>
        <w:bottom w:val="none" w:sz="0" w:space="0" w:color="auto"/>
        <w:right w:val="none" w:sz="0" w:space="0" w:color="auto"/>
      </w:divBdr>
    </w:div>
    <w:div w:id="636181773">
      <w:marLeft w:val="0"/>
      <w:marRight w:val="0"/>
      <w:marTop w:val="0"/>
      <w:marBottom w:val="0"/>
      <w:divBdr>
        <w:top w:val="none" w:sz="0" w:space="0" w:color="auto"/>
        <w:left w:val="none" w:sz="0" w:space="0" w:color="auto"/>
        <w:bottom w:val="none" w:sz="0" w:space="0" w:color="auto"/>
        <w:right w:val="none" w:sz="0" w:space="0" w:color="auto"/>
      </w:divBdr>
    </w:div>
    <w:div w:id="636181774">
      <w:marLeft w:val="0"/>
      <w:marRight w:val="0"/>
      <w:marTop w:val="0"/>
      <w:marBottom w:val="0"/>
      <w:divBdr>
        <w:top w:val="none" w:sz="0" w:space="0" w:color="auto"/>
        <w:left w:val="none" w:sz="0" w:space="0" w:color="auto"/>
        <w:bottom w:val="none" w:sz="0" w:space="0" w:color="auto"/>
        <w:right w:val="none" w:sz="0" w:space="0" w:color="auto"/>
      </w:divBdr>
    </w:div>
    <w:div w:id="636181775">
      <w:marLeft w:val="0"/>
      <w:marRight w:val="0"/>
      <w:marTop w:val="0"/>
      <w:marBottom w:val="0"/>
      <w:divBdr>
        <w:top w:val="none" w:sz="0" w:space="0" w:color="auto"/>
        <w:left w:val="none" w:sz="0" w:space="0" w:color="auto"/>
        <w:bottom w:val="none" w:sz="0" w:space="0" w:color="auto"/>
        <w:right w:val="none" w:sz="0" w:space="0" w:color="auto"/>
      </w:divBdr>
    </w:div>
    <w:div w:id="636181776">
      <w:marLeft w:val="0"/>
      <w:marRight w:val="0"/>
      <w:marTop w:val="0"/>
      <w:marBottom w:val="0"/>
      <w:divBdr>
        <w:top w:val="none" w:sz="0" w:space="0" w:color="auto"/>
        <w:left w:val="none" w:sz="0" w:space="0" w:color="auto"/>
        <w:bottom w:val="none" w:sz="0" w:space="0" w:color="auto"/>
        <w:right w:val="none" w:sz="0" w:space="0" w:color="auto"/>
      </w:divBdr>
    </w:div>
    <w:div w:id="636181777">
      <w:marLeft w:val="0"/>
      <w:marRight w:val="0"/>
      <w:marTop w:val="0"/>
      <w:marBottom w:val="0"/>
      <w:divBdr>
        <w:top w:val="none" w:sz="0" w:space="0" w:color="auto"/>
        <w:left w:val="none" w:sz="0" w:space="0" w:color="auto"/>
        <w:bottom w:val="none" w:sz="0" w:space="0" w:color="auto"/>
        <w:right w:val="none" w:sz="0" w:space="0" w:color="auto"/>
      </w:divBdr>
    </w:div>
    <w:div w:id="636181778">
      <w:marLeft w:val="0"/>
      <w:marRight w:val="0"/>
      <w:marTop w:val="0"/>
      <w:marBottom w:val="0"/>
      <w:divBdr>
        <w:top w:val="none" w:sz="0" w:space="0" w:color="auto"/>
        <w:left w:val="none" w:sz="0" w:space="0" w:color="auto"/>
        <w:bottom w:val="none" w:sz="0" w:space="0" w:color="auto"/>
        <w:right w:val="none" w:sz="0" w:space="0" w:color="auto"/>
      </w:divBdr>
    </w:div>
    <w:div w:id="636181779">
      <w:marLeft w:val="0"/>
      <w:marRight w:val="0"/>
      <w:marTop w:val="0"/>
      <w:marBottom w:val="0"/>
      <w:divBdr>
        <w:top w:val="none" w:sz="0" w:space="0" w:color="auto"/>
        <w:left w:val="none" w:sz="0" w:space="0" w:color="auto"/>
        <w:bottom w:val="none" w:sz="0" w:space="0" w:color="auto"/>
        <w:right w:val="none" w:sz="0" w:space="0" w:color="auto"/>
      </w:divBdr>
    </w:div>
    <w:div w:id="636181780">
      <w:marLeft w:val="0"/>
      <w:marRight w:val="0"/>
      <w:marTop w:val="0"/>
      <w:marBottom w:val="0"/>
      <w:divBdr>
        <w:top w:val="none" w:sz="0" w:space="0" w:color="auto"/>
        <w:left w:val="none" w:sz="0" w:space="0" w:color="auto"/>
        <w:bottom w:val="none" w:sz="0" w:space="0" w:color="auto"/>
        <w:right w:val="none" w:sz="0" w:space="0" w:color="auto"/>
      </w:divBdr>
    </w:div>
    <w:div w:id="636181781">
      <w:marLeft w:val="0"/>
      <w:marRight w:val="0"/>
      <w:marTop w:val="0"/>
      <w:marBottom w:val="0"/>
      <w:divBdr>
        <w:top w:val="none" w:sz="0" w:space="0" w:color="auto"/>
        <w:left w:val="none" w:sz="0" w:space="0" w:color="auto"/>
        <w:bottom w:val="none" w:sz="0" w:space="0" w:color="auto"/>
        <w:right w:val="none" w:sz="0" w:space="0" w:color="auto"/>
      </w:divBdr>
    </w:div>
    <w:div w:id="636181782">
      <w:marLeft w:val="0"/>
      <w:marRight w:val="0"/>
      <w:marTop w:val="0"/>
      <w:marBottom w:val="0"/>
      <w:divBdr>
        <w:top w:val="none" w:sz="0" w:space="0" w:color="auto"/>
        <w:left w:val="none" w:sz="0" w:space="0" w:color="auto"/>
        <w:bottom w:val="none" w:sz="0" w:space="0" w:color="auto"/>
        <w:right w:val="none" w:sz="0" w:space="0" w:color="auto"/>
      </w:divBdr>
    </w:div>
    <w:div w:id="636181783">
      <w:marLeft w:val="0"/>
      <w:marRight w:val="0"/>
      <w:marTop w:val="0"/>
      <w:marBottom w:val="0"/>
      <w:divBdr>
        <w:top w:val="none" w:sz="0" w:space="0" w:color="auto"/>
        <w:left w:val="none" w:sz="0" w:space="0" w:color="auto"/>
        <w:bottom w:val="none" w:sz="0" w:space="0" w:color="auto"/>
        <w:right w:val="none" w:sz="0" w:space="0" w:color="auto"/>
      </w:divBdr>
    </w:div>
    <w:div w:id="636181784">
      <w:marLeft w:val="0"/>
      <w:marRight w:val="0"/>
      <w:marTop w:val="0"/>
      <w:marBottom w:val="0"/>
      <w:divBdr>
        <w:top w:val="none" w:sz="0" w:space="0" w:color="auto"/>
        <w:left w:val="none" w:sz="0" w:space="0" w:color="auto"/>
        <w:bottom w:val="none" w:sz="0" w:space="0" w:color="auto"/>
        <w:right w:val="none" w:sz="0" w:space="0" w:color="auto"/>
      </w:divBdr>
    </w:div>
    <w:div w:id="636181785">
      <w:marLeft w:val="0"/>
      <w:marRight w:val="0"/>
      <w:marTop w:val="0"/>
      <w:marBottom w:val="0"/>
      <w:divBdr>
        <w:top w:val="none" w:sz="0" w:space="0" w:color="auto"/>
        <w:left w:val="none" w:sz="0" w:space="0" w:color="auto"/>
        <w:bottom w:val="none" w:sz="0" w:space="0" w:color="auto"/>
        <w:right w:val="none" w:sz="0" w:space="0" w:color="auto"/>
      </w:divBdr>
    </w:div>
    <w:div w:id="636181786">
      <w:marLeft w:val="0"/>
      <w:marRight w:val="0"/>
      <w:marTop w:val="0"/>
      <w:marBottom w:val="0"/>
      <w:divBdr>
        <w:top w:val="none" w:sz="0" w:space="0" w:color="auto"/>
        <w:left w:val="none" w:sz="0" w:space="0" w:color="auto"/>
        <w:bottom w:val="none" w:sz="0" w:space="0" w:color="auto"/>
        <w:right w:val="none" w:sz="0" w:space="0" w:color="auto"/>
      </w:divBdr>
    </w:div>
    <w:div w:id="636181787">
      <w:marLeft w:val="0"/>
      <w:marRight w:val="0"/>
      <w:marTop w:val="0"/>
      <w:marBottom w:val="0"/>
      <w:divBdr>
        <w:top w:val="none" w:sz="0" w:space="0" w:color="auto"/>
        <w:left w:val="none" w:sz="0" w:space="0" w:color="auto"/>
        <w:bottom w:val="none" w:sz="0" w:space="0" w:color="auto"/>
        <w:right w:val="none" w:sz="0" w:space="0" w:color="auto"/>
      </w:divBdr>
    </w:div>
    <w:div w:id="636181788">
      <w:marLeft w:val="0"/>
      <w:marRight w:val="0"/>
      <w:marTop w:val="0"/>
      <w:marBottom w:val="0"/>
      <w:divBdr>
        <w:top w:val="none" w:sz="0" w:space="0" w:color="auto"/>
        <w:left w:val="none" w:sz="0" w:space="0" w:color="auto"/>
        <w:bottom w:val="none" w:sz="0" w:space="0" w:color="auto"/>
        <w:right w:val="none" w:sz="0" w:space="0" w:color="auto"/>
      </w:divBdr>
    </w:div>
    <w:div w:id="636181789">
      <w:marLeft w:val="0"/>
      <w:marRight w:val="0"/>
      <w:marTop w:val="0"/>
      <w:marBottom w:val="0"/>
      <w:divBdr>
        <w:top w:val="none" w:sz="0" w:space="0" w:color="auto"/>
        <w:left w:val="none" w:sz="0" w:space="0" w:color="auto"/>
        <w:bottom w:val="none" w:sz="0" w:space="0" w:color="auto"/>
        <w:right w:val="none" w:sz="0" w:space="0" w:color="auto"/>
      </w:divBdr>
    </w:div>
    <w:div w:id="636181790">
      <w:marLeft w:val="0"/>
      <w:marRight w:val="0"/>
      <w:marTop w:val="0"/>
      <w:marBottom w:val="0"/>
      <w:divBdr>
        <w:top w:val="none" w:sz="0" w:space="0" w:color="auto"/>
        <w:left w:val="none" w:sz="0" w:space="0" w:color="auto"/>
        <w:bottom w:val="none" w:sz="0" w:space="0" w:color="auto"/>
        <w:right w:val="none" w:sz="0" w:space="0" w:color="auto"/>
      </w:divBdr>
    </w:div>
    <w:div w:id="636181791">
      <w:marLeft w:val="0"/>
      <w:marRight w:val="0"/>
      <w:marTop w:val="0"/>
      <w:marBottom w:val="0"/>
      <w:divBdr>
        <w:top w:val="none" w:sz="0" w:space="0" w:color="auto"/>
        <w:left w:val="none" w:sz="0" w:space="0" w:color="auto"/>
        <w:bottom w:val="none" w:sz="0" w:space="0" w:color="auto"/>
        <w:right w:val="none" w:sz="0" w:space="0" w:color="auto"/>
      </w:divBdr>
    </w:div>
    <w:div w:id="636181792">
      <w:marLeft w:val="0"/>
      <w:marRight w:val="0"/>
      <w:marTop w:val="0"/>
      <w:marBottom w:val="0"/>
      <w:divBdr>
        <w:top w:val="none" w:sz="0" w:space="0" w:color="auto"/>
        <w:left w:val="none" w:sz="0" w:space="0" w:color="auto"/>
        <w:bottom w:val="none" w:sz="0" w:space="0" w:color="auto"/>
        <w:right w:val="none" w:sz="0" w:space="0" w:color="auto"/>
      </w:divBdr>
    </w:div>
    <w:div w:id="636181793">
      <w:marLeft w:val="0"/>
      <w:marRight w:val="0"/>
      <w:marTop w:val="0"/>
      <w:marBottom w:val="0"/>
      <w:divBdr>
        <w:top w:val="none" w:sz="0" w:space="0" w:color="auto"/>
        <w:left w:val="none" w:sz="0" w:space="0" w:color="auto"/>
        <w:bottom w:val="none" w:sz="0" w:space="0" w:color="auto"/>
        <w:right w:val="none" w:sz="0" w:space="0" w:color="auto"/>
      </w:divBdr>
    </w:div>
    <w:div w:id="636181794">
      <w:marLeft w:val="0"/>
      <w:marRight w:val="0"/>
      <w:marTop w:val="0"/>
      <w:marBottom w:val="0"/>
      <w:divBdr>
        <w:top w:val="none" w:sz="0" w:space="0" w:color="auto"/>
        <w:left w:val="none" w:sz="0" w:space="0" w:color="auto"/>
        <w:bottom w:val="none" w:sz="0" w:space="0" w:color="auto"/>
        <w:right w:val="none" w:sz="0" w:space="0" w:color="auto"/>
      </w:divBdr>
    </w:div>
    <w:div w:id="636181795">
      <w:marLeft w:val="0"/>
      <w:marRight w:val="0"/>
      <w:marTop w:val="0"/>
      <w:marBottom w:val="0"/>
      <w:divBdr>
        <w:top w:val="none" w:sz="0" w:space="0" w:color="auto"/>
        <w:left w:val="none" w:sz="0" w:space="0" w:color="auto"/>
        <w:bottom w:val="none" w:sz="0" w:space="0" w:color="auto"/>
        <w:right w:val="none" w:sz="0" w:space="0" w:color="auto"/>
      </w:divBdr>
    </w:div>
    <w:div w:id="636181796">
      <w:marLeft w:val="0"/>
      <w:marRight w:val="0"/>
      <w:marTop w:val="0"/>
      <w:marBottom w:val="0"/>
      <w:divBdr>
        <w:top w:val="none" w:sz="0" w:space="0" w:color="auto"/>
        <w:left w:val="none" w:sz="0" w:space="0" w:color="auto"/>
        <w:bottom w:val="none" w:sz="0" w:space="0" w:color="auto"/>
        <w:right w:val="none" w:sz="0" w:space="0" w:color="auto"/>
      </w:divBdr>
    </w:div>
    <w:div w:id="636181797">
      <w:marLeft w:val="0"/>
      <w:marRight w:val="0"/>
      <w:marTop w:val="0"/>
      <w:marBottom w:val="0"/>
      <w:divBdr>
        <w:top w:val="none" w:sz="0" w:space="0" w:color="auto"/>
        <w:left w:val="none" w:sz="0" w:space="0" w:color="auto"/>
        <w:bottom w:val="none" w:sz="0" w:space="0" w:color="auto"/>
        <w:right w:val="none" w:sz="0" w:space="0" w:color="auto"/>
      </w:divBdr>
    </w:div>
    <w:div w:id="636181798">
      <w:marLeft w:val="0"/>
      <w:marRight w:val="0"/>
      <w:marTop w:val="0"/>
      <w:marBottom w:val="0"/>
      <w:divBdr>
        <w:top w:val="none" w:sz="0" w:space="0" w:color="auto"/>
        <w:left w:val="none" w:sz="0" w:space="0" w:color="auto"/>
        <w:bottom w:val="none" w:sz="0" w:space="0" w:color="auto"/>
        <w:right w:val="none" w:sz="0" w:space="0" w:color="auto"/>
      </w:divBdr>
    </w:div>
    <w:div w:id="636181799">
      <w:marLeft w:val="0"/>
      <w:marRight w:val="0"/>
      <w:marTop w:val="0"/>
      <w:marBottom w:val="0"/>
      <w:divBdr>
        <w:top w:val="none" w:sz="0" w:space="0" w:color="auto"/>
        <w:left w:val="none" w:sz="0" w:space="0" w:color="auto"/>
        <w:bottom w:val="none" w:sz="0" w:space="0" w:color="auto"/>
        <w:right w:val="none" w:sz="0" w:space="0" w:color="auto"/>
      </w:divBdr>
    </w:div>
    <w:div w:id="636181800">
      <w:marLeft w:val="0"/>
      <w:marRight w:val="0"/>
      <w:marTop w:val="0"/>
      <w:marBottom w:val="0"/>
      <w:divBdr>
        <w:top w:val="none" w:sz="0" w:space="0" w:color="auto"/>
        <w:left w:val="none" w:sz="0" w:space="0" w:color="auto"/>
        <w:bottom w:val="none" w:sz="0" w:space="0" w:color="auto"/>
        <w:right w:val="none" w:sz="0" w:space="0" w:color="auto"/>
      </w:divBdr>
    </w:div>
    <w:div w:id="636181801">
      <w:marLeft w:val="0"/>
      <w:marRight w:val="0"/>
      <w:marTop w:val="0"/>
      <w:marBottom w:val="0"/>
      <w:divBdr>
        <w:top w:val="none" w:sz="0" w:space="0" w:color="auto"/>
        <w:left w:val="none" w:sz="0" w:space="0" w:color="auto"/>
        <w:bottom w:val="none" w:sz="0" w:space="0" w:color="auto"/>
        <w:right w:val="none" w:sz="0" w:space="0" w:color="auto"/>
      </w:divBdr>
    </w:div>
    <w:div w:id="636181802">
      <w:marLeft w:val="0"/>
      <w:marRight w:val="0"/>
      <w:marTop w:val="0"/>
      <w:marBottom w:val="0"/>
      <w:divBdr>
        <w:top w:val="none" w:sz="0" w:space="0" w:color="auto"/>
        <w:left w:val="none" w:sz="0" w:space="0" w:color="auto"/>
        <w:bottom w:val="none" w:sz="0" w:space="0" w:color="auto"/>
        <w:right w:val="none" w:sz="0" w:space="0" w:color="auto"/>
      </w:divBdr>
    </w:div>
    <w:div w:id="636181803">
      <w:marLeft w:val="0"/>
      <w:marRight w:val="0"/>
      <w:marTop w:val="0"/>
      <w:marBottom w:val="0"/>
      <w:divBdr>
        <w:top w:val="none" w:sz="0" w:space="0" w:color="auto"/>
        <w:left w:val="none" w:sz="0" w:space="0" w:color="auto"/>
        <w:bottom w:val="none" w:sz="0" w:space="0" w:color="auto"/>
        <w:right w:val="none" w:sz="0" w:space="0" w:color="auto"/>
      </w:divBdr>
    </w:div>
    <w:div w:id="636181804">
      <w:marLeft w:val="0"/>
      <w:marRight w:val="0"/>
      <w:marTop w:val="0"/>
      <w:marBottom w:val="0"/>
      <w:divBdr>
        <w:top w:val="none" w:sz="0" w:space="0" w:color="auto"/>
        <w:left w:val="none" w:sz="0" w:space="0" w:color="auto"/>
        <w:bottom w:val="none" w:sz="0" w:space="0" w:color="auto"/>
        <w:right w:val="none" w:sz="0" w:space="0" w:color="auto"/>
      </w:divBdr>
    </w:div>
    <w:div w:id="636181805">
      <w:marLeft w:val="0"/>
      <w:marRight w:val="0"/>
      <w:marTop w:val="0"/>
      <w:marBottom w:val="0"/>
      <w:divBdr>
        <w:top w:val="none" w:sz="0" w:space="0" w:color="auto"/>
        <w:left w:val="none" w:sz="0" w:space="0" w:color="auto"/>
        <w:bottom w:val="none" w:sz="0" w:space="0" w:color="auto"/>
        <w:right w:val="none" w:sz="0" w:space="0" w:color="auto"/>
      </w:divBdr>
    </w:div>
    <w:div w:id="636181806">
      <w:marLeft w:val="0"/>
      <w:marRight w:val="0"/>
      <w:marTop w:val="0"/>
      <w:marBottom w:val="0"/>
      <w:divBdr>
        <w:top w:val="none" w:sz="0" w:space="0" w:color="auto"/>
        <w:left w:val="none" w:sz="0" w:space="0" w:color="auto"/>
        <w:bottom w:val="none" w:sz="0" w:space="0" w:color="auto"/>
        <w:right w:val="none" w:sz="0" w:space="0" w:color="auto"/>
      </w:divBdr>
    </w:div>
    <w:div w:id="636181807">
      <w:marLeft w:val="0"/>
      <w:marRight w:val="0"/>
      <w:marTop w:val="0"/>
      <w:marBottom w:val="0"/>
      <w:divBdr>
        <w:top w:val="none" w:sz="0" w:space="0" w:color="auto"/>
        <w:left w:val="none" w:sz="0" w:space="0" w:color="auto"/>
        <w:bottom w:val="none" w:sz="0" w:space="0" w:color="auto"/>
        <w:right w:val="none" w:sz="0" w:space="0" w:color="auto"/>
      </w:divBdr>
    </w:div>
    <w:div w:id="636181808">
      <w:marLeft w:val="0"/>
      <w:marRight w:val="0"/>
      <w:marTop w:val="0"/>
      <w:marBottom w:val="0"/>
      <w:divBdr>
        <w:top w:val="none" w:sz="0" w:space="0" w:color="auto"/>
        <w:left w:val="none" w:sz="0" w:space="0" w:color="auto"/>
        <w:bottom w:val="none" w:sz="0" w:space="0" w:color="auto"/>
        <w:right w:val="none" w:sz="0" w:space="0" w:color="auto"/>
      </w:divBdr>
    </w:div>
    <w:div w:id="636181809">
      <w:marLeft w:val="0"/>
      <w:marRight w:val="0"/>
      <w:marTop w:val="0"/>
      <w:marBottom w:val="0"/>
      <w:divBdr>
        <w:top w:val="none" w:sz="0" w:space="0" w:color="auto"/>
        <w:left w:val="none" w:sz="0" w:space="0" w:color="auto"/>
        <w:bottom w:val="none" w:sz="0" w:space="0" w:color="auto"/>
        <w:right w:val="none" w:sz="0" w:space="0" w:color="auto"/>
      </w:divBdr>
    </w:div>
    <w:div w:id="636181810">
      <w:marLeft w:val="0"/>
      <w:marRight w:val="0"/>
      <w:marTop w:val="0"/>
      <w:marBottom w:val="0"/>
      <w:divBdr>
        <w:top w:val="none" w:sz="0" w:space="0" w:color="auto"/>
        <w:left w:val="none" w:sz="0" w:space="0" w:color="auto"/>
        <w:bottom w:val="none" w:sz="0" w:space="0" w:color="auto"/>
        <w:right w:val="none" w:sz="0" w:space="0" w:color="auto"/>
      </w:divBdr>
    </w:div>
    <w:div w:id="636181811">
      <w:marLeft w:val="0"/>
      <w:marRight w:val="0"/>
      <w:marTop w:val="0"/>
      <w:marBottom w:val="0"/>
      <w:divBdr>
        <w:top w:val="none" w:sz="0" w:space="0" w:color="auto"/>
        <w:left w:val="none" w:sz="0" w:space="0" w:color="auto"/>
        <w:bottom w:val="none" w:sz="0" w:space="0" w:color="auto"/>
        <w:right w:val="none" w:sz="0" w:space="0" w:color="auto"/>
      </w:divBdr>
    </w:div>
    <w:div w:id="636181812">
      <w:marLeft w:val="0"/>
      <w:marRight w:val="0"/>
      <w:marTop w:val="0"/>
      <w:marBottom w:val="0"/>
      <w:divBdr>
        <w:top w:val="none" w:sz="0" w:space="0" w:color="auto"/>
        <w:left w:val="none" w:sz="0" w:space="0" w:color="auto"/>
        <w:bottom w:val="none" w:sz="0" w:space="0" w:color="auto"/>
        <w:right w:val="none" w:sz="0" w:space="0" w:color="auto"/>
      </w:divBdr>
    </w:div>
    <w:div w:id="636181813">
      <w:marLeft w:val="0"/>
      <w:marRight w:val="0"/>
      <w:marTop w:val="0"/>
      <w:marBottom w:val="0"/>
      <w:divBdr>
        <w:top w:val="none" w:sz="0" w:space="0" w:color="auto"/>
        <w:left w:val="none" w:sz="0" w:space="0" w:color="auto"/>
        <w:bottom w:val="none" w:sz="0" w:space="0" w:color="auto"/>
        <w:right w:val="none" w:sz="0" w:space="0" w:color="auto"/>
      </w:divBdr>
    </w:div>
    <w:div w:id="636181814">
      <w:marLeft w:val="0"/>
      <w:marRight w:val="0"/>
      <w:marTop w:val="0"/>
      <w:marBottom w:val="0"/>
      <w:divBdr>
        <w:top w:val="none" w:sz="0" w:space="0" w:color="auto"/>
        <w:left w:val="none" w:sz="0" w:space="0" w:color="auto"/>
        <w:bottom w:val="none" w:sz="0" w:space="0" w:color="auto"/>
        <w:right w:val="none" w:sz="0" w:space="0" w:color="auto"/>
      </w:divBdr>
    </w:div>
    <w:div w:id="636181815">
      <w:marLeft w:val="0"/>
      <w:marRight w:val="0"/>
      <w:marTop w:val="0"/>
      <w:marBottom w:val="0"/>
      <w:divBdr>
        <w:top w:val="none" w:sz="0" w:space="0" w:color="auto"/>
        <w:left w:val="none" w:sz="0" w:space="0" w:color="auto"/>
        <w:bottom w:val="none" w:sz="0" w:space="0" w:color="auto"/>
        <w:right w:val="none" w:sz="0" w:space="0" w:color="auto"/>
      </w:divBdr>
    </w:div>
    <w:div w:id="636181816">
      <w:marLeft w:val="0"/>
      <w:marRight w:val="0"/>
      <w:marTop w:val="0"/>
      <w:marBottom w:val="0"/>
      <w:divBdr>
        <w:top w:val="none" w:sz="0" w:space="0" w:color="auto"/>
        <w:left w:val="none" w:sz="0" w:space="0" w:color="auto"/>
        <w:bottom w:val="none" w:sz="0" w:space="0" w:color="auto"/>
        <w:right w:val="none" w:sz="0" w:space="0" w:color="auto"/>
      </w:divBdr>
    </w:div>
    <w:div w:id="636181817">
      <w:marLeft w:val="0"/>
      <w:marRight w:val="0"/>
      <w:marTop w:val="0"/>
      <w:marBottom w:val="0"/>
      <w:divBdr>
        <w:top w:val="none" w:sz="0" w:space="0" w:color="auto"/>
        <w:left w:val="none" w:sz="0" w:space="0" w:color="auto"/>
        <w:bottom w:val="none" w:sz="0" w:space="0" w:color="auto"/>
        <w:right w:val="none" w:sz="0" w:space="0" w:color="auto"/>
      </w:divBdr>
    </w:div>
    <w:div w:id="636181818">
      <w:marLeft w:val="0"/>
      <w:marRight w:val="0"/>
      <w:marTop w:val="0"/>
      <w:marBottom w:val="0"/>
      <w:divBdr>
        <w:top w:val="none" w:sz="0" w:space="0" w:color="auto"/>
        <w:left w:val="none" w:sz="0" w:space="0" w:color="auto"/>
        <w:bottom w:val="none" w:sz="0" w:space="0" w:color="auto"/>
        <w:right w:val="none" w:sz="0" w:space="0" w:color="auto"/>
      </w:divBdr>
    </w:div>
    <w:div w:id="636181819">
      <w:marLeft w:val="0"/>
      <w:marRight w:val="0"/>
      <w:marTop w:val="0"/>
      <w:marBottom w:val="0"/>
      <w:divBdr>
        <w:top w:val="none" w:sz="0" w:space="0" w:color="auto"/>
        <w:left w:val="none" w:sz="0" w:space="0" w:color="auto"/>
        <w:bottom w:val="none" w:sz="0" w:space="0" w:color="auto"/>
        <w:right w:val="none" w:sz="0" w:space="0" w:color="auto"/>
      </w:divBdr>
    </w:div>
    <w:div w:id="636181820">
      <w:marLeft w:val="0"/>
      <w:marRight w:val="0"/>
      <w:marTop w:val="0"/>
      <w:marBottom w:val="0"/>
      <w:divBdr>
        <w:top w:val="none" w:sz="0" w:space="0" w:color="auto"/>
        <w:left w:val="none" w:sz="0" w:space="0" w:color="auto"/>
        <w:bottom w:val="none" w:sz="0" w:space="0" w:color="auto"/>
        <w:right w:val="none" w:sz="0" w:space="0" w:color="auto"/>
      </w:divBdr>
    </w:div>
    <w:div w:id="636181821">
      <w:marLeft w:val="0"/>
      <w:marRight w:val="0"/>
      <w:marTop w:val="0"/>
      <w:marBottom w:val="0"/>
      <w:divBdr>
        <w:top w:val="none" w:sz="0" w:space="0" w:color="auto"/>
        <w:left w:val="none" w:sz="0" w:space="0" w:color="auto"/>
        <w:bottom w:val="none" w:sz="0" w:space="0" w:color="auto"/>
        <w:right w:val="none" w:sz="0" w:space="0" w:color="auto"/>
      </w:divBdr>
    </w:div>
    <w:div w:id="636181822">
      <w:marLeft w:val="0"/>
      <w:marRight w:val="0"/>
      <w:marTop w:val="0"/>
      <w:marBottom w:val="0"/>
      <w:divBdr>
        <w:top w:val="none" w:sz="0" w:space="0" w:color="auto"/>
        <w:left w:val="none" w:sz="0" w:space="0" w:color="auto"/>
        <w:bottom w:val="none" w:sz="0" w:space="0" w:color="auto"/>
        <w:right w:val="none" w:sz="0" w:space="0" w:color="auto"/>
      </w:divBdr>
    </w:div>
    <w:div w:id="636181823">
      <w:marLeft w:val="0"/>
      <w:marRight w:val="0"/>
      <w:marTop w:val="0"/>
      <w:marBottom w:val="0"/>
      <w:divBdr>
        <w:top w:val="none" w:sz="0" w:space="0" w:color="auto"/>
        <w:left w:val="none" w:sz="0" w:space="0" w:color="auto"/>
        <w:bottom w:val="none" w:sz="0" w:space="0" w:color="auto"/>
        <w:right w:val="none" w:sz="0" w:space="0" w:color="auto"/>
      </w:divBdr>
    </w:div>
    <w:div w:id="636181824">
      <w:marLeft w:val="0"/>
      <w:marRight w:val="0"/>
      <w:marTop w:val="0"/>
      <w:marBottom w:val="0"/>
      <w:divBdr>
        <w:top w:val="none" w:sz="0" w:space="0" w:color="auto"/>
        <w:left w:val="none" w:sz="0" w:space="0" w:color="auto"/>
        <w:bottom w:val="none" w:sz="0" w:space="0" w:color="auto"/>
        <w:right w:val="none" w:sz="0" w:space="0" w:color="auto"/>
      </w:divBdr>
    </w:div>
    <w:div w:id="636181825">
      <w:marLeft w:val="0"/>
      <w:marRight w:val="0"/>
      <w:marTop w:val="0"/>
      <w:marBottom w:val="0"/>
      <w:divBdr>
        <w:top w:val="none" w:sz="0" w:space="0" w:color="auto"/>
        <w:left w:val="none" w:sz="0" w:space="0" w:color="auto"/>
        <w:bottom w:val="none" w:sz="0" w:space="0" w:color="auto"/>
        <w:right w:val="none" w:sz="0" w:space="0" w:color="auto"/>
      </w:divBdr>
    </w:div>
    <w:div w:id="636181826">
      <w:marLeft w:val="0"/>
      <w:marRight w:val="0"/>
      <w:marTop w:val="0"/>
      <w:marBottom w:val="0"/>
      <w:divBdr>
        <w:top w:val="none" w:sz="0" w:space="0" w:color="auto"/>
        <w:left w:val="none" w:sz="0" w:space="0" w:color="auto"/>
        <w:bottom w:val="none" w:sz="0" w:space="0" w:color="auto"/>
        <w:right w:val="none" w:sz="0" w:space="0" w:color="auto"/>
      </w:divBdr>
    </w:div>
    <w:div w:id="636181827">
      <w:marLeft w:val="0"/>
      <w:marRight w:val="0"/>
      <w:marTop w:val="0"/>
      <w:marBottom w:val="0"/>
      <w:divBdr>
        <w:top w:val="none" w:sz="0" w:space="0" w:color="auto"/>
        <w:left w:val="none" w:sz="0" w:space="0" w:color="auto"/>
        <w:bottom w:val="none" w:sz="0" w:space="0" w:color="auto"/>
        <w:right w:val="none" w:sz="0" w:space="0" w:color="auto"/>
      </w:divBdr>
    </w:div>
    <w:div w:id="636181828">
      <w:marLeft w:val="0"/>
      <w:marRight w:val="0"/>
      <w:marTop w:val="0"/>
      <w:marBottom w:val="0"/>
      <w:divBdr>
        <w:top w:val="none" w:sz="0" w:space="0" w:color="auto"/>
        <w:left w:val="none" w:sz="0" w:space="0" w:color="auto"/>
        <w:bottom w:val="none" w:sz="0" w:space="0" w:color="auto"/>
        <w:right w:val="none" w:sz="0" w:space="0" w:color="auto"/>
      </w:divBdr>
    </w:div>
    <w:div w:id="636181829">
      <w:marLeft w:val="0"/>
      <w:marRight w:val="0"/>
      <w:marTop w:val="0"/>
      <w:marBottom w:val="0"/>
      <w:divBdr>
        <w:top w:val="none" w:sz="0" w:space="0" w:color="auto"/>
        <w:left w:val="none" w:sz="0" w:space="0" w:color="auto"/>
        <w:bottom w:val="none" w:sz="0" w:space="0" w:color="auto"/>
        <w:right w:val="none" w:sz="0" w:space="0" w:color="auto"/>
      </w:divBdr>
    </w:div>
    <w:div w:id="636181830">
      <w:marLeft w:val="0"/>
      <w:marRight w:val="0"/>
      <w:marTop w:val="0"/>
      <w:marBottom w:val="0"/>
      <w:divBdr>
        <w:top w:val="none" w:sz="0" w:space="0" w:color="auto"/>
        <w:left w:val="none" w:sz="0" w:space="0" w:color="auto"/>
        <w:bottom w:val="none" w:sz="0" w:space="0" w:color="auto"/>
        <w:right w:val="none" w:sz="0" w:space="0" w:color="auto"/>
      </w:divBdr>
    </w:div>
    <w:div w:id="636181831">
      <w:marLeft w:val="0"/>
      <w:marRight w:val="0"/>
      <w:marTop w:val="0"/>
      <w:marBottom w:val="0"/>
      <w:divBdr>
        <w:top w:val="none" w:sz="0" w:space="0" w:color="auto"/>
        <w:left w:val="none" w:sz="0" w:space="0" w:color="auto"/>
        <w:bottom w:val="none" w:sz="0" w:space="0" w:color="auto"/>
        <w:right w:val="none" w:sz="0" w:space="0" w:color="auto"/>
      </w:divBdr>
    </w:div>
    <w:div w:id="636181832">
      <w:marLeft w:val="0"/>
      <w:marRight w:val="0"/>
      <w:marTop w:val="0"/>
      <w:marBottom w:val="0"/>
      <w:divBdr>
        <w:top w:val="none" w:sz="0" w:space="0" w:color="auto"/>
        <w:left w:val="none" w:sz="0" w:space="0" w:color="auto"/>
        <w:bottom w:val="none" w:sz="0" w:space="0" w:color="auto"/>
        <w:right w:val="none" w:sz="0" w:space="0" w:color="auto"/>
      </w:divBdr>
    </w:div>
    <w:div w:id="636181833">
      <w:marLeft w:val="0"/>
      <w:marRight w:val="0"/>
      <w:marTop w:val="0"/>
      <w:marBottom w:val="0"/>
      <w:divBdr>
        <w:top w:val="none" w:sz="0" w:space="0" w:color="auto"/>
        <w:left w:val="none" w:sz="0" w:space="0" w:color="auto"/>
        <w:bottom w:val="none" w:sz="0" w:space="0" w:color="auto"/>
        <w:right w:val="none" w:sz="0" w:space="0" w:color="auto"/>
      </w:divBdr>
    </w:div>
    <w:div w:id="636181834">
      <w:marLeft w:val="0"/>
      <w:marRight w:val="0"/>
      <w:marTop w:val="0"/>
      <w:marBottom w:val="0"/>
      <w:divBdr>
        <w:top w:val="none" w:sz="0" w:space="0" w:color="auto"/>
        <w:left w:val="none" w:sz="0" w:space="0" w:color="auto"/>
        <w:bottom w:val="none" w:sz="0" w:space="0" w:color="auto"/>
        <w:right w:val="none" w:sz="0" w:space="0" w:color="auto"/>
      </w:divBdr>
    </w:div>
    <w:div w:id="636181835">
      <w:marLeft w:val="0"/>
      <w:marRight w:val="0"/>
      <w:marTop w:val="0"/>
      <w:marBottom w:val="0"/>
      <w:divBdr>
        <w:top w:val="none" w:sz="0" w:space="0" w:color="auto"/>
        <w:left w:val="none" w:sz="0" w:space="0" w:color="auto"/>
        <w:bottom w:val="none" w:sz="0" w:space="0" w:color="auto"/>
        <w:right w:val="none" w:sz="0" w:space="0" w:color="auto"/>
      </w:divBdr>
    </w:div>
    <w:div w:id="636181836">
      <w:marLeft w:val="0"/>
      <w:marRight w:val="0"/>
      <w:marTop w:val="0"/>
      <w:marBottom w:val="0"/>
      <w:divBdr>
        <w:top w:val="none" w:sz="0" w:space="0" w:color="auto"/>
        <w:left w:val="none" w:sz="0" w:space="0" w:color="auto"/>
        <w:bottom w:val="none" w:sz="0" w:space="0" w:color="auto"/>
        <w:right w:val="none" w:sz="0" w:space="0" w:color="auto"/>
      </w:divBdr>
    </w:div>
    <w:div w:id="636181837">
      <w:marLeft w:val="0"/>
      <w:marRight w:val="0"/>
      <w:marTop w:val="0"/>
      <w:marBottom w:val="0"/>
      <w:divBdr>
        <w:top w:val="none" w:sz="0" w:space="0" w:color="auto"/>
        <w:left w:val="none" w:sz="0" w:space="0" w:color="auto"/>
        <w:bottom w:val="none" w:sz="0" w:space="0" w:color="auto"/>
        <w:right w:val="none" w:sz="0" w:space="0" w:color="auto"/>
      </w:divBdr>
    </w:div>
    <w:div w:id="636181838">
      <w:marLeft w:val="0"/>
      <w:marRight w:val="0"/>
      <w:marTop w:val="0"/>
      <w:marBottom w:val="0"/>
      <w:divBdr>
        <w:top w:val="none" w:sz="0" w:space="0" w:color="auto"/>
        <w:left w:val="none" w:sz="0" w:space="0" w:color="auto"/>
        <w:bottom w:val="none" w:sz="0" w:space="0" w:color="auto"/>
        <w:right w:val="none" w:sz="0" w:space="0" w:color="auto"/>
      </w:divBdr>
    </w:div>
    <w:div w:id="636181839">
      <w:marLeft w:val="0"/>
      <w:marRight w:val="0"/>
      <w:marTop w:val="0"/>
      <w:marBottom w:val="0"/>
      <w:divBdr>
        <w:top w:val="none" w:sz="0" w:space="0" w:color="auto"/>
        <w:left w:val="none" w:sz="0" w:space="0" w:color="auto"/>
        <w:bottom w:val="none" w:sz="0" w:space="0" w:color="auto"/>
        <w:right w:val="none" w:sz="0" w:space="0" w:color="auto"/>
      </w:divBdr>
    </w:div>
    <w:div w:id="636181840">
      <w:marLeft w:val="0"/>
      <w:marRight w:val="0"/>
      <w:marTop w:val="0"/>
      <w:marBottom w:val="0"/>
      <w:divBdr>
        <w:top w:val="none" w:sz="0" w:space="0" w:color="auto"/>
        <w:left w:val="none" w:sz="0" w:space="0" w:color="auto"/>
        <w:bottom w:val="none" w:sz="0" w:space="0" w:color="auto"/>
        <w:right w:val="none" w:sz="0" w:space="0" w:color="auto"/>
      </w:divBdr>
    </w:div>
    <w:div w:id="636181841">
      <w:marLeft w:val="0"/>
      <w:marRight w:val="0"/>
      <w:marTop w:val="0"/>
      <w:marBottom w:val="0"/>
      <w:divBdr>
        <w:top w:val="none" w:sz="0" w:space="0" w:color="auto"/>
        <w:left w:val="none" w:sz="0" w:space="0" w:color="auto"/>
        <w:bottom w:val="none" w:sz="0" w:space="0" w:color="auto"/>
        <w:right w:val="none" w:sz="0" w:space="0" w:color="auto"/>
      </w:divBdr>
    </w:div>
    <w:div w:id="636181842">
      <w:marLeft w:val="0"/>
      <w:marRight w:val="0"/>
      <w:marTop w:val="0"/>
      <w:marBottom w:val="0"/>
      <w:divBdr>
        <w:top w:val="none" w:sz="0" w:space="0" w:color="auto"/>
        <w:left w:val="none" w:sz="0" w:space="0" w:color="auto"/>
        <w:bottom w:val="none" w:sz="0" w:space="0" w:color="auto"/>
        <w:right w:val="none" w:sz="0" w:space="0" w:color="auto"/>
      </w:divBdr>
    </w:div>
    <w:div w:id="636181843">
      <w:marLeft w:val="0"/>
      <w:marRight w:val="0"/>
      <w:marTop w:val="0"/>
      <w:marBottom w:val="0"/>
      <w:divBdr>
        <w:top w:val="none" w:sz="0" w:space="0" w:color="auto"/>
        <w:left w:val="none" w:sz="0" w:space="0" w:color="auto"/>
        <w:bottom w:val="none" w:sz="0" w:space="0" w:color="auto"/>
        <w:right w:val="none" w:sz="0" w:space="0" w:color="auto"/>
      </w:divBdr>
    </w:div>
    <w:div w:id="636181844">
      <w:marLeft w:val="0"/>
      <w:marRight w:val="0"/>
      <w:marTop w:val="0"/>
      <w:marBottom w:val="0"/>
      <w:divBdr>
        <w:top w:val="none" w:sz="0" w:space="0" w:color="auto"/>
        <w:left w:val="none" w:sz="0" w:space="0" w:color="auto"/>
        <w:bottom w:val="none" w:sz="0" w:space="0" w:color="auto"/>
        <w:right w:val="none" w:sz="0" w:space="0" w:color="auto"/>
      </w:divBdr>
    </w:div>
    <w:div w:id="636181845">
      <w:marLeft w:val="0"/>
      <w:marRight w:val="0"/>
      <w:marTop w:val="0"/>
      <w:marBottom w:val="0"/>
      <w:divBdr>
        <w:top w:val="none" w:sz="0" w:space="0" w:color="auto"/>
        <w:left w:val="none" w:sz="0" w:space="0" w:color="auto"/>
        <w:bottom w:val="none" w:sz="0" w:space="0" w:color="auto"/>
        <w:right w:val="none" w:sz="0" w:space="0" w:color="auto"/>
      </w:divBdr>
    </w:div>
    <w:div w:id="636181846">
      <w:marLeft w:val="0"/>
      <w:marRight w:val="0"/>
      <w:marTop w:val="0"/>
      <w:marBottom w:val="0"/>
      <w:divBdr>
        <w:top w:val="none" w:sz="0" w:space="0" w:color="auto"/>
        <w:left w:val="none" w:sz="0" w:space="0" w:color="auto"/>
        <w:bottom w:val="none" w:sz="0" w:space="0" w:color="auto"/>
        <w:right w:val="none" w:sz="0" w:space="0" w:color="auto"/>
      </w:divBdr>
    </w:div>
    <w:div w:id="636181847">
      <w:marLeft w:val="0"/>
      <w:marRight w:val="0"/>
      <w:marTop w:val="0"/>
      <w:marBottom w:val="0"/>
      <w:divBdr>
        <w:top w:val="none" w:sz="0" w:space="0" w:color="auto"/>
        <w:left w:val="none" w:sz="0" w:space="0" w:color="auto"/>
        <w:bottom w:val="none" w:sz="0" w:space="0" w:color="auto"/>
        <w:right w:val="none" w:sz="0" w:space="0" w:color="auto"/>
      </w:divBdr>
    </w:div>
    <w:div w:id="636181848">
      <w:marLeft w:val="0"/>
      <w:marRight w:val="0"/>
      <w:marTop w:val="0"/>
      <w:marBottom w:val="0"/>
      <w:divBdr>
        <w:top w:val="none" w:sz="0" w:space="0" w:color="auto"/>
        <w:left w:val="none" w:sz="0" w:space="0" w:color="auto"/>
        <w:bottom w:val="none" w:sz="0" w:space="0" w:color="auto"/>
        <w:right w:val="none" w:sz="0" w:space="0" w:color="auto"/>
      </w:divBdr>
    </w:div>
    <w:div w:id="636181849">
      <w:marLeft w:val="0"/>
      <w:marRight w:val="0"/>
      <w:marTop w:val="0"/>
      <w:marBottom w:val="0"/>
      <w:divBdr>
        <w:top w:val="none" w:sz="0" w:space="0" w:color="auto"/>
        <w:left w:val="none" w:sz="0" w:space="0" w:color="auto"/>
        <w:bottom w:val="none" w:sz="0" w:space="0" w:color="auto"/>
        <w:right w:val="none" w:sz="0" w:space="0" w:color="auto"/>
      </w:divBdr>
    </w:div>
    <w:div w:id="636181850">
      <w:marLeft w:val="0"/>
      <w:marRight w:val="0"/>
      <w:marTop w:val="0"/>
      <w:marBottom w:val="0"/>
      <w:divBdr>
        <w:top w:val="none" w:sz="0" w:space="0" w:color="auto"/>
        <w:left w:val="none" w:sz="0" w:space="0" w:color="auto"/>
        <w:bottom w:val="none" w:sz="0" w:space="0" w:color="auto"/>
        <w:right w:val="none" w:sz="0" w:space="0" w:color="auto"/>
      </w:divBdr>
    </w:div>
    <w:div w:id="636181851">
      <w:marLeft w:val="0"/>
      <w:marRight w:val="0"/>
      <w:marTop w:val="0"/>
      <w:marBottom w:val="0"/>
      <w:divBdr>
        <w:top w:val="none" w:sz="0" w:space="0" w:color="auto"/>
        <w:left w:val="none" w:sz="0" w:space="0" w:color="auto"/>
        <w:bottom w:val="none" w:sz="0" w:space="0" w:color="auto"/>
        <w:right w:val="none" w:sz="0" w:space="0" w:color="auto"/>
      </w:divBdr>
    </w:div>
    <w:div w:id="636181852">
      <w:marLeft w:val="0"/>
      <w:marRight w:val="0"/>
      <w:marTop w:val="0"/>
      <w:marBottom w:val="0"/>
      <w:divBdr>
        <w:top w:val="none" w:sz="0" w:space="0" w:color="auto"/>
        <w:left w:val="none" w:sz="0" w:space="0" w:color="auto"/>
        <w:bottom w:val="none" w:sz="0" w:space="0" w:color="auto"/>
        <w:right w:val="none" w:sz="0" w:space="0" w:color="auto"/>
      </w:divBdr>
    </w:div>
    <w:div w:id="636181853">
      <w:marLeft w:val="0"/>
      <w:marRight w:val="0"/>
      <w:marTop w:val="0"/>
      <w:marBottom w:val="0"/>
      <w:divBdr>
        <w:top w:val="none" w:sz="0" w:space="0" w:color="auto"/>
        <w:left w:val="none" w:sz="0" w:space="0" w:color="auto"/>
        <w:bottom w:val="none" w:sz="0" w:space="0" w:color="auto"/>
        <w:right w:val="none" w:sz="0" w:space="0" w:color="auto"/>
      </w:divBdr>
    </w:div>
    <w:div w:id="636181854">
      <w:marLeft w:val="0"/>
      <w:marRight w:val="0"/>
      <w:marTop w:val="0"/>
      <w:marBottom w:val="0"/>
      <w:divBdr>
        <w:top w:val="none" w:sz="0" w:space="0" w:color="auto"/>
        <w:left w:val="none" w:sz="0" w:space="0" w:color="auto"/>
        <w:bottom w:val="none" w:sz="0" w:space="0" w:color="auto"/>
        <w:right w:val="none" w:sz="0" w:space="0" w:color="auto"/>
      </w:divBdr>
    </w:div>
    <w:div w:id="636181855">
      <w:marLeft w:val="0"/>
      <w:marRight w:val="0"/>
      <w:marTop w:val="0"/>
      <w:marBottom w:val="0"/>
      <w:divBdr>
        <w:top w:val="none" w:sz="0" w:space="0" w:color="auto"/>
        <w:left w:val="none" w:sz="0" w:space="0" w:color="auto"/>
        <w:bottom w:val="none" w:sz="0" w:space="0" w:color="auto"/>
        <w:right w:val="none" w:sz="0" w:space="0" w:color="auto"/>
      </w:divBdr>
    </w:div>
    <w:div w:id="636181856">
      <w:marLeft w:val="0"/>
      <w:marRight w:val="0"/>
      <w:marTop w:val="0"/>
      <w:marBottom w:val="0"/>
      <w:divBdr>
        <w:top w:val="none" w:sz="0" w:space="0" w:color="auto"/>
        <w:left w:val="none" w:sz="0" w:space="0" w:color="auto"/>
        <w:bottom w:val="none" w:sz="0" w:space="0" w:color="auto"/>
        <w:right w:val="none" w:sz="0" w:space="0" w:color="auto"/>
      </w:divBdr>
    </w:div>
    <w:div w:id="636181857">
      <w:marLeft w:val="0"/>
      <w:marRight w:val="0"/>
      <w:marTop w:val="0"/>
      <w:marBottom w:val="0"/>
      <w:divBdr>
        <w:top w:val="none" w:sz="0" w:space="0" w:color="auto"/>
        <w:left w:val="none" w:sz="0" w:space="0" w:color="auto"/>
        <w:bottom w:val="none" w:sz="0" w:space="0" w:color="auto"/>
        <w:right w:val="none" w:sz="0" w:space="0" w:color="auto"/>
      </w:divBdr>
    </w:div>
    <w:div w:id="636181858">
      <w:marLeft w:val="0"/>
      <w:marRight w:val="0"/>
      <w:marTop w:val="0"/>
      <w:marBottom w:val="0"/>
      <w:divBdr>
        <w:top w:val="none" w:sz="0" w:space="0" w:color="auto"/>
        <w:left w:val="none" w:sz="0" w:space="0" w:color="auto"/>
        <w:bottom w:val="none" w:sz="0" w:space="0" w:color="auto"/>
        <w:right w:val="none" w:sz="0" w:space="0" w:color="auto"/>
      </w:divBdr>
    </w:div>
    <w:div w:id="636181859">
      <w:marLeft w:val="0"/>
      <w:marRight w:val="0"/>
      <w:marTop w:val="0"/>
      <w:marBottom w:val="0"/>
      <w:divBdr>
        <w:top w:val="none" w:sz="0" w:space="0" w:color="auto"/>
        <w:left w:val="none" w:sz="0" w:space="0" w:color="auto"/>
        <w:bottom w:val="none" w:sz="0" w:space="0" w:color="auto"/>
        <w:right w:val="none" w:sz="0" w:space="0" w:color="auto"/>
      </w:divBdr>
    </w:div>
    <w:div w:id="636181860">
      <w:marLeft w:val="0"/>
      <w:marRight w:val="0"/>
      <w:marTop w:val="0"/>
      <w:marBottom w:val="0"/>
      <w:divBdr>
        <w:top w:val="none" w:sz="0" w:space="0" w:color="auto"/>
        <w:left w:val="none" w:sz="0" w:space="0" w:color="auto"/>
        <w:bottom w:val="none" w:sz="0" w:space="0" w:color="auto"/>
        <w:right w:val="none" w:sz="0" w:space="0" w:color="auto"/>
      </w:divBdr>
    </w:div>
    <w:div w:id="636181861">
      <w:marLeft w:val="0"/>
      <w:marRight w:val="0"/>
      <w:marTop w:val="0"/>
      <w:marBottom w:val="0"/>
      <w:divBdr>
        <w:top w:val="none" w:sz="0" w:space="0" w:color="auto"/>
        <w:left w:val="none" w:sz="0" w:space="0" w:color="auto"/>
        <w:bottom w:val="none" w:sz="0" w:space="0" w:color="auto"/>
        <w:right w:val="none" w:sz="0" w:space="0" w:color="auto"/>
      </w:divBdr>
    </w:div>
    <w:div w:id="636181862">
      <w:marLeft w:val="0"/>
      <w:marRight w:val="0"/>
      <w:marTop w:val="0"/>
      <w:marBottom w:val="0"/>
      <w:divBdr>
        <w:top w:val="none" w:sz="0" w:space="0" w:color="auto"/>
        <w:left w:val="none" w:sz="0" w:space="0" w:color="auto"/>
        <w:bottom w:val="none" w:sz="0" w:space="0" w:color="auto"/>
        <w:right w:val="none" w:sz="0" w:space="0" w:color="auto"/>
      </w:divBdr>
    </w:div>
    <w:div w:id="636181863">
      <w:marLeft w:val="0"/>
      <w:marRight w:val="0"/>
      <w:marTop w:val="0"/>
      <w:marBottom w:val="0"/>
      <w:divBdr>
        <w:top w:val="none" w:sz="0" w:space="0" w:color="auto"/>
        <w:left w:val="none" w:sz="0" w:space="0" w:color="auto"/>
        <w:bottom w:val="none" w:sz="0" w:space="0" w:color="auto"/>
        <w:right w:val="none" w:sz="0" w:space="0" w:color="auto"/>
      </w:divBdr>
    </w:div>
    <w:div w:id="636181864">
      <w:marLeft w:val="0"/>
      <w:marRight w:val="0"/>
      <w:marTop w:val="0"/>
      <w:marBottom w:val="0"/>
      <w:divBdr>
        <w:top w:val="none" w:sz="0" w:space="0" w:color="auto"/>
        <w:left w:val="none" w:sz="0" w:space="0" w:color="auto"/>
        <w:bottom w:val="none" w:sz="0" w:space="0" w:color="auto"/>
        <w:right w:val="none" w:sz="0" w:space="0" w:color="auto"/>
      </w:divBdr>
    </w:div>
    <w:div w:id="636181865">
      <w:marLeft w:val="0"/>
      <w:marRight w:val="0"/>
      <w:marTop w:val="0"/>
      <w:marBottom w:val="0"/>
      <w:divBdr>
        <w:top w:val="none" w:sz="0" w:space="0" w:color="auto"/>
        <w:left w:val="none" w:sz="0" w:space="0" w:color="auto"/>
        <w:bottom w:val="none" w:sz="0" w:space="0" w:color="auto"/>
        <w:right w:val="none" w:sz="0" w:space="0" w:color="auto"/>
      </w:divBdr>
    </w:div>
    <w:div w:id="636181866">
      <w:marLeft w:val="0"/>
      <w:marRight w:val="0"/>
      <w:marTop w:val="0"/>
      <w:marBottom w:val="0"/>
      <w:divBdr>
        <w:top w:val="none" w:sz="0" w:space="0" w:color="auto"/>
        <w:left w:val="none" w:sz="0" w:space="0" w:color="auto"/>
        <w:bottom w:val="none" w:sz="0" w:space="0" w:color="auto"/>
        <w:right w:val="none" w:sz="0" w:space="0" w:color="auto"/>
      </w:divBdr>
    </w:div>
    <w:div w:id="636181867">
      <w:marLeft w:val="0"/>
      <w:marRight w:val="0"/>
      <w:marTop w:val="0"/>
      <w:marBottom w:val="0"/>
      <w:divBdr>
        <w:top w:val="none" w:sz="0" w:space="0" w:color="auto"/>
        <w:left w:val="none" w:sz="0" w:space="0" w:color="auto"/>
        <w:bottom w:val="none" w:sz="0" w:space="0" w:color="auto"/>
        <w:right w:val="none" w:sz="0" w:space="0" w:color="auto"/>
      </w:divBdr>
    </w:div>
    <w:div w:id="636181868">
      <w:marLeft w:val="0"/>
      <w:marRight w:val="0"/>
      <w:marTop w:val="0"/>
      <w:marBottom w:val="0"/>
      <w:divBdr>
        <w:top w:val="none" w:sz="0" w:space="0" w:color="auto"/>
        <w:left w:val="none" w:sz="0" w:space="0" w:color="auto"/>
        <w:bottom w:val="none" w:sz="0" w:space="0" w:color="auto"/>
        <w:right w:val="none" w:sz="0" w:space="0" w:color="auto"/>
      </w:divBdr>
    </w:div>
    <w:div w:id="636181869">
      <w:marLeft w:val="0"/>
      <w:marRight w:val="0"/>
      <w:marTop w:val="0"/>
      <w:marBottom w:val="0"/>
      <w:divBdr>
        <w:top w:val="none" w:sz="0" w:space="0" w:color="auto"/>
        <w:left w:val="none" w:sz="0" w:space="0" w:color="auto"/>
        <w:bottom w:val="none" w:sz="0" w:space="0" w:color="auto"/>
        <w:right w:val="none" w:sz="0" w:space="0" w:color="auto"/>
      </w:divBdr>
    </w:div>
    <w:div w:id="636181870">
      <w:marLeft w:val="0"/>
      <w:marRight w:val="0"/>
      <w:marTop w:val="0"/>
      <w:marBottom w:val="0"/>
      <w:divBdr>
        <w:top w:val="none" w:sz="0" w:space="0" w:color="auto"/>
        <w:left w:val="none" w:sz="0" w:space="0" w:color="auto"/>
        <w:bottom w:val="none" w:sz="0" w:space="0" w:color="auto"/>
        <w:right w:val="none" w:sz="0" w:space="0" w:color="auto"/>
      </w:divBdr>
    </w:div>
    <w:div w:id="636181871">
      <w:marLeft w:val="0"/>
      <w:marRight w:val="0"/>
      <w:marTop w:val="0"/>
      <w:marBottom w:val="0"/>
      <w:divBdr>
        <w:top w:val="none" w:sz="0" w:space="0" w:color="auto"/>
        <w:left w:val="none" w:sz="0" w:space="0" w:color="auto"/>
        <w:bottom w:val="none" w:sz="0" w:space="0" w:color="auto"/>
        <w:right w:val="none" w:sz="0" w:space="0" w:color="auto"/>
      </w:divBdr>
    </w:div>
    <w:div w:id="636181872">
      <w:marLeft w:val="0"/>
      <w:marRight w:val="0"/>
      <w:marTop w:val="0"/>
      <w:marBottom w:val="0"/>
      <w:divBdr>
        <w:top w:val="none" w:sz="0" w:space="0" w:color="auto"/>
        <w:left w:val="none" w:sz="0" w:space="0" w:color="auto"/>
        <w:bottom w:val="none" w:sz="0" w:space="0" w:color="auto"/>
        <w:right w:val="none" w:sz="0" w:space="0" w:color="auto"/>
      </w:divBdr>
    </w:div>
    <w:div w:id="636181873">
      <w:marLeft w:val="0"/>
      <w:marRight w:val="0"/>
      <w:marTop w:val="0"/>
      <w:marBottom w:val="0"/>
      <w:divBdr>
        <w:top w:val="none" w:sz="0" w:space="0" w:color="auto"/>
        <w:left w:val="none" w:sz="0" w:space="0" w:color="auto"/>
        <w:bottom w:val="none" w:sz="0" w:space="0" w:color="auto"/>
        <w:right w:val="none" w:sz="0" w:space="0" w:color="auto"/>
      </w:divBdr>
    </w:div>
    <w:div w:id="636181874">
      <w:marLeft w:val="0"/>
      <w:marRight w:val="0"/>
      <w:marTop w:val="0"/>
      <w:marBottom w:val="0"/>
      <w:divBdr>
        <w:top w:val="none" w:sz="0" w:space="0" w:color="auto"/>
        <w:left w:val="none" w:sz="0" w:space="0" w:color="auto"/>
        <w:bottom w:val="none" w:sz="0" w:space="0" w:color="auto"/>
        <w:right w:val="none" w:sz="0" w:space="0" w:color="auto"/>
      </w:divBdr>
    </w:div>
    <w:div w:id="636181875">
      <w:marLeft w:val="0"/>
      <w:marRight w:val="0"/>
      <w:marTop w:val="0"/>
      <w:marBottom w:val="0"/>
      <w:divBdr>
        <w:top w:val="none" w:sz="0" w:space="0" w:color="auto"/>
        <w:left w:val="none" w:sz="0" w:space="0" w:color="auto"/>
        <w:bottom w:val="none" w:sz="0" w:space="0" w:color="auto"/>
        <w:right w:val="none" w:sz="0" w:space="0" w:color="auto"/>
      </w:divBdr>
    </w:div>
    <w:div w:id="636181876">
      <w:marLeft w:val="0"/>
      <w:marRight w:val="0"/>
      <w:marTop w:val="0"/>
      <w:marBottom w:val="0"/>
      <w:divBdr>
        <w:top w:val="none" w:sz="0" w:space="0" w:color="auto"/>
        <w:left w:val="none" w:sz="0" w:space="0" w:color="auto"/>
        <w:bottom w:val="none" w:sz="0" w:space="0" w:color="auto"/>
        <w:right w:val="none" w:sz="0" w:space="0" w:color="auto"/>
      </w:divBdr>
    </w:div>
    <w:div w:id="636181877">
      <w:marLeft w:val="0"/>
      <w:marRight w:val="0"/>
      <w:marTop w:val="0"/>
      <w:marBottom w:val="0"/>
      <w:divBdr>
        <w:top w:val="none" w:sz="0" w:space="0" w:color="auto"/>
        <w:left w:val="none" w:sz="0" w:space="0" w:color="auto"/>
        <w:bottom w:val="none" w:sz="0" w:space="0" w:color="auto"/>
        <w:right w:val="none" w:sz="0" w:space="0" w:color="auto"/>
      </w:divBdr>
    </w:div>
    <w:div w:id="636181878">
      <w:marLeft w:val="0"/>
      <w:marRight w:val="0"/>
      <w:marTop w:val="0"/>
      <w:marBottom w:val="0"/>
      <w:divBdr>
        <w:top w:val="none" w:sz="0" w:space="0" w:color="auto"/>
        <w:left w:val="none" w:sz="0" w:space="0" w:color="auto"/>
        <w:bottom w:val="none" w:sz="0" w:space="0" w:color="auto"/>
        <w:right w:val="none" w:sz="0" w:space="0" w:color="auto"/>
      </w:divBdr>
    </w:div>
    <w:div w:id="636181879">
      <w:marLeft w:val="0"/>
      <w:marRight w:val="0"/>
      <w:marTop w:val="0"/>
      <w:marBottom w:val="0"/>
      <w:divBdr>
        <w:top w:val="none" w:sz="0" w:space="0" w:color="auto"/>
        <w:left w:val="none" w:sz="0" w:space="0" w:color="auto"/>
        <w:bottom w:val="none" w:sz="0" w:space="0" w:color="auto"/>
        <w:right w:val="none" w:sz="0" w:space="0" w:color="auto"/>
      </w:divBdr>
    </w:div>
    <w:div w:id="636181880">
      <w:marLeft w:val="0"/>
      <w:marRight w:val="0"/>
      <w:marTop w:val="0"/>
      <w:marBottom w:val="0"/>
      <w:divBdr>
        <w:top w:val="none" w:sz="0" w:space="0" w:color="auto"/>
        <w:left w:val="none" w:sz="0" w:space="0" w:color="auto"/>
        <w:bottom w:val="none" w:sz="0" w:space="0" w:color="auto"/>
        <w:right w:val="none" w:sz="0" w:space="0" w:color="auto"/>
      </w:divBdr>
    </w:div>
    <w:div w:id="636181881">
      <w:marLeft w:val="0"/>
      <w:marRight w:val="0"/>
      <w:marTop w:val="0"/>
      <w:marBottom w:val="0"/>
      <w:divBdr>
        <w:top w:val="none" w:sz="0" w:space="0" w:color="auto"/>
        <w:left w:val="none" w:sz="0" w:space="0" w:color="auto"/>
        <w:bottom w:val="none" w:sz="0" w:space="0" w:color="auto"/>
        <w:right w:val="none" w:sz="0" w:space="0" w:color="auto"/>
      </w:divBdr>
    </w:div>
    <w:div w:id="636181882">
      <w:marLeft w:val="0"/>
      <w:marRight w:val="0"/>
      <w:marTop w:val="0"/>
      <w:marBottom w:val="0"/>
      <w:divBdr>
        <w:top w:val="none" w:sz="0" w:space="0" w:color="auto"/>
        <w:left w:val="none" w:sz="0" w:space="0" w:color="auto"/>
        <w:bottom w:val="none" w:sz="0" w:space="0" w:color="auto"/>
        <w:right w:val="none" w:sz="0" w:space="0" w:color="auto"/>
      </w:divBdr>
    </w:div>
    <w:div w:id="636181883">
      <w:marLeft w:val="0"/>
      <w:marRight w:val="0"/>
      <w:marTop w:val="0"/>
      <w:marBottom w:val="0"/>
      <w:divBdr>
        <w:top w:val="none" w:sz="0" w:space="0" w:color="auto"/>
        <w:left w:val="none" w:sz="0" w:space="0" w:color="auto"/>
        <w:bottom w:val="none" w:sz="0" w:space="0" w:color="auto"/>
        <w:right w:val="none" w:sz="0" w:space="0" w:color="auto"/>
      </w:divBdr>
    </w:div>
    <w:div w:id="636181884">
      <w:marLeft w:val="0"/>
      <w:marRight w:val="0"/>
      <w:marTop w:val="0"/>
      <w:marBottom w:val="0"/>
      <w:divBdr>
        <w:top w:val="none" w:sz="0" w:space="0" w:color="auto"/>
        <w:left w:val="none" w:sz="0" w:space="0" w:color="auto"/>
        <w:bottom w:val="none" w:sz="0" w:space="0" w:color="auto"/>
        <w:right w:val="none" w:sz="0" w:space="0" w:color="auto"/>
      </w:divBdr>
    </w:div>
    <w:div w:id="636181885">
      <w:marLeft w:val="0"/>
      <w:marRight w:val="0"/>
      <w:marTop w:val="0"/>
      <w:marBottom w:val="0"/>
      <w:divBdr>
        <w:top w:val="none" w:sz="0" w:space="0" w:color="auto"/>
        <w:left w:val="none" w:sz="0" w:space="0" w:color="auto"/>
        <w:bottom w:val="none" w:sz="0" w:space="0" w:color="auto"/>
        <w:right w:val="none" w:sz="0" w:space="0" w:color="auto"/>
      </w:divBdr>
    </w:div>
    <w:div w:id="636181886">
      <w:marLeft w:val="0"/>
      <w:marRight w:val="0"/>
      <w:marTop w:val="0"/>
      <w:marBottom w:val="0"/>
      <w:divBdr>
        <w:top w:val="none" w:sz="0" w:space="0" w:color="auto"/>
        <w:left w:val="none" w:sz="0" w:space="0" w:color="auto"/>
        <w:bottom w:val="none" w:sz="0" w:space="0" w:color="auto"/>
        <w:right w:val="none" w:sz="0" w:space="0" w:color="auto"/>
      </w:divBdr>
    </w:div>
    <w:div w:id="636181887">
      <w:marLeft w:val="0"/>
      <w:marRight w:val="0"/>
      <w:marTop w:val="0"/>
      <w:marBottom w:val="0"/>
      <w:divBdr>
        <w:top w:val="none" w:sz="0" w:space="0" w:color="auto"/>
        <w:left w:val="none" w:sz="0" w:space="0" w:color="auto"/>
        <w:bottom w:val="none" w:sz="0" w:space="0" w:color="auto"/>
        <w:right w:val="none" w:sz="0" w:space="0" w:color="auto"/>
      </w:divBdr>
    </w:div>
    <w:div w:id="636181888">
      <w:marLeft w:val="0"/>
      <w:marRight w:val="0"/>
      <w:marTop w:val="0"/>
      <w:marBottom w:val="0"/>
      <w:divBdr>
        <w:top w:val="none" w:sz="0" w:space="0" w:color="auto"/>
        <w:left w:val="none" w:sz="0" w:space="0" w:color="auto"/>
        <w:bottom w:val="none" w:sz="0" w:space="0" w:color="auto"/>
        <w:right w:val="none" w:sz="0" w:space="0" w:color="auto"/>
      </w:divBdr>
    </w:div>
    <w:div w:id="636181889">
      <w:marLeft w:val="0"/>
      <w:marRight w:val="0"/>
      <w:marTop w:val="0"/>
      <w:marBottom w:val="0"/>
      <w:divBdr>
        <w:top w:val="none" w:sz="0" w:space="0" w:color="auto"/>
        <w:left w:val="none" w:sz="0" w:space="0" w:color="auto"/>
        <w:bottom w:val="none" w:sz="0" w:space="0" w:color="auto"/>
        <w:right w:val="none" w:sz="0" w:space="0" w:color="auto"/>
      </w:divBdr>
    </w:div>
    <w:div w:id="636181890">
      <w:marLeft w:val="0"/>
      <w:marRight w:val="0"/>
      <w:marTop w:val="0"/>
      <w:marBottom w:val="0"/>
      <w:divBdr>
        <w:top w:val="none" w:sz="0" w:space="0" w:color="auto"/>
        <w:left w:val="none" w:sz="0" w:space="0" w:color="auto"/>
        <w:bottom w:val="none" w:sz="0" w:space="0" w:color="auto"/>
        <w:right w:val="none" w:sz="0" w:space="0" w:color="auto"/>
      </w:divBdr>
    </w:div>
    <w:div w:id="636181891">
      <w:marLeft w:val="0"/>
      <w:marRight w:val="0"/>
      <w:marTop w:val="0"/>
      <w:marBottom w:val="0"/>
      <w:divBdr>
        <w:top w:val="none" w:sz="0" w:space="0" w:color="auto"/>
        <w:left w:val="none" w:sz="0" w:space="0" w:color="auto"/>
        <w:bottom w:val="none" w:sz="0" w:space="0" w:color="auto"/>
        <w:right w:val="none" w:sz="0" w:space="0" w:color="auto"/>
      </w:divBdr>
    </w:div>
    <w:div w:id="636181892">
      <w:marLeft w:val="0"/>
      <w:marRight w:val="0"/>
      <w:marTop w:val="0"/>
      <w:marBottom w:val="0"/>
      <w:divBdr>
        <w:top w:val="none" w:sz="0" w:space="0" w:color="auto"/>
        <w:left w:val="none" w:sz="0" w:space="0" w:color="auto"/>
        <w:bottom w:val="none" w:sz="0" w:space="0" w:color="auto"/>
        <w:right w:val="none" w:sz="0" w:space="0" w:color="auto"/>
      </w:divBdr>
    </w:div>
    <w:div w:id="636181893">
      <w:marLeft w:val="0"/>
      <w:marRight w:val="0"/>
      <w:marTop w:val="0"/>
      <w:marBottom w:val="0"/>
      <w:divBdr>
        <w:top w:val="none" w:sz="0" w:space="0" w:color="auto"/>
        <w:left w:val="none" w:sz="0" w:space="0" w:color="auto"/>
        <w:bottom w:val="none" w:sz="0" w:space="0" w:color="auto"/>
        <w:right w:val="none" w:sz="0" w:space="0" w:color="auto"/>
      </w:divBdr>
    </w:div>
    <w:div w:id="636181894">
      <w:marLeft w:val="0"/>
      <w:marRight w:val="0"/>
      <w:marTop w:val="0"/>
      <w:marBottom w:val="0"/>
      <w:divBdr>
        <w:top w:val="none" w:sz="0" w:space="0" w:color="auto"/>
        <w:left w:val="none" w:sz="0" w:space="0" w:color="auto"/>
        <w:bottom w:val="none" w:sz="0" w:space="0" w:color="auto"/>
        <w:right w:val="none" w:sz="0" w:space="0" w:color="auto"/>
      </w:divBdr>
    </w:div>
    <w:div w:id="636181895">
      <w:marLeft w:val="0"/>
      <w:marRight w:val="0"/>
      <w:marTop w:val="0"/>
      <w:marBottom w:val="0"/>
      <w:divBdr>
        <w:top w:val="none" w:sz="0" w:space="0" w:color="auto"/>
        <w:left w:val="none" w:sz="0" w:space="0" w:color="auto"/>
        <w:bottom w:val="none" w:sz="0" w:space="0" w:color="auto"/>
        <w:right w:val="none" w:sz="0" w:space="0" w:color="auto"/>
      </w:divBdr>
    </w:div>
    <w:div w:id="636181896">
      <w:marLeft w:val="0"/>
      <w:marRight w:val="0"/>
      <w:marTop w:val="0"/>
      <w:marBottom w:val="0"/>
      <w:divBdr>
        <w:top w:val="none" w:sz="0" w:space="0" w:color="auto"/>
        <w:left w:val="none" w:sz="0" w:space="0" w:color="auto"/>
        <w:bottom w:val="none" w:sz="0" w:space="0" w:color="auto"/>
        <w:right w:val="none" w:sz="0" w:space="0" w:color="auto"/>
      </w:divBdr>
    </w:div>
    <w:div w:id="636181897">
      <w:marLeft w:val="0"/>
      <w:marRight w:val="0"/>
      <w:marTop w:val="0"/>
      <w:marBottom w:val="0"/>
      <w:divBdr>
        <w:top w:val="none" w:sz="0" w:space="0" w:color="auto"/>
        <w:left w:val="none" w:sz="0" w:space="0" w:color="auto"/>
        <w:bottom w:val="none" w:sz="0" w:space="0" w:color="auto"/>
        <w:right w:val="none" w:sz="0" w:space="0" w:color="auto"/>
      </w:divBdr>
    </w:div>
    <w:div w:id="636181898">
      <w:marLeft w:val="0"/>
      <w:marRight w:val="0"/>
      <w:marTop w:val="0"/>
      <w:marBottom w:val="0"/>
      <w:divBdr>
        <w:top w:val="none" w:sz="0" w:space="0" w:color="auto"/>
        <w:left w:val="none" w:sz="0" w:space="0" w:color="auto"/>
        <w:bottom w:val="none" w:sz="0" w:space="0" w:color="auto"/>
        <w:right w:val="none" w:sz="0" w:space="0" w:color="auto"/>
      </w:divBdr>
    </w:div>
    <w:div w:id="636181899">
      <w:marLeft w:val="0"/>
      <w:marRight w:val="0"/>
      <w:marTop w:val="0"/>
      <w:marBottom w:val="0"/>
      <w:divBdr>
        <w:top w:val="none" w:sz="0" w:space="0" w:color="auto"/>
        <w:left w:val="none" w:sz="0" w:space="0" w:color="auto"/>
        <w:bottom w:val="none" w:sz="0" w:space="0" w:color="auto"/>
        <w:right w:val="none" w:sz="0" w:space="0" w:color="auto"/>
      </w:divBdr>
    </w:div>
    <w:div w:id="636181900">
      <w:marLeft w:val="0"/>
      <w:marRight w:val="0"/>
      <w:marTop w:val="0"/>
      <w:marBottom w:val="0"/>
      <w:divBdr>
        <w:top w:val="none" w:sz="0" w:space="0" w:color="auto"/>
        <w:left w:val="none" w:sz="0" w:space="0" w:color="auto"/>
        <w:bottom w:val="none" w:sz="0" w:space="0" w:color="auto"/>
        <w:right w:val="none" w:sz="0" w:space="0" w:color="auto"/>
      </w:divBdr>
    </w:div>
    <w:div w:id="636181901">
      <w:marLeft w:val="0"/>
      <w:marRight w:val="0"/>
      <w:marTop w:val="0"/>
      <w:marBottom w:val="0"/>
      <w:divBdr>
        <w:top w:val="none" w:sz="0" w:space="0" w:color="auto"/>
        <w:left w:val="none" w:sz="0" w:space="0" w:color="auto"/>
        <w:bottom w:val="none" w:sz="0" w:space="0" w:color="auto"/>
        <w:right w:val="none" w:sz="0" w:space="0" w:color="auto"/>
      </w:divBdr>
    </w:div>
    <w:div w:id="636181902">
      <w:marLeft w:val="0"/>
      <w:marRight w:val="0"/>
      <w:marTop w:val="0"/>
      <w:marBottom w:val="0"/>
      <w:divBdr>
        <w:top w:val="none" w:sz="0" w:space="0" w:color="auto"/>
        <w:left w:val="none" w:sz="0" w:space="0" w:color="auto"/>
        <w:bottom w:val="none" w:sz="0" w:space="0" w:color="auto"/>
        <w:right w:val="none" w:sz="0" w:space="0" w:color="auto"/>
      </w:divBdr>
    </w:div>
    <w:div w:id="636181903">
      <w:marLeft w:val="0"/>
      <w:marRight w:val="0"/>
      <w:marTop w:val="0"/>
      <w:marBottom w:val="0"/>
      <w:divBdr>
        <w:top w:val="none" w:sz="0" w:space="0" w:color="auto"/>
        <w:left w:val="none" w:sz="0" w:space="0" w:color="auto"/>
        <w:bottom w:val="none" w:sz="0" w:space="0" w:color="auto"/>
        <w:right w:val="none" w:sz="0" w:space="0" w:color="auto"/>
      </w:divBdr>
    </w:div>
    <w:div w:id="636181904">
      <w:marLeft w:val="0"/>
      <w:marRight w:val="0"/>
      <w:marTop w:val="0"/>
      <w:marBottom w:val="0"/>
      <w:divBdr>
        <w:top w:val="none" w:sz="0" w:space="0" w:color="auto"/>
        <w:left w:val="none" w:sz="0" w:space="0" w:color="auto"/>
        <w:bottom w:val="none" w:sz="0" w:space="0" w:color="auto"/>
        <w:right w:val="none" w:sz="0" w:space="0" w:color="auto"/>
      </w:divBdr>
    </w:div>
    <w:div w:id="636181905">
      <w:marLeft w:val="0"/>
      <w:marRight w:val="0"/>
      <w:marTop w:val="0"/>
      <w:marBottom w:val="0"/>
      <w:divBdr>
        <w:top w:val="none" w:sz="0" w:space="0" w:color="auto"/>
        <w:left w:val="none" w:sz="0" w:space="0" w:color="auto"/>
        <w:bottom w:val="none" w:sz="0" w:space="0" w:color="auto"/>
        <w:right w:val="none" w:sz="0" w:space="0" w:color="auto"/>
      </w:divBdr>
    </w:div>
    <w:div w:id="636181906">
      <w:marLeft w:val="0"/>
      <w:marRight w:val="0"/>
      <w:marTop w:val="0"/>
      <w:marBottom w:val="0"/>
      <w:divBdr>
        <w:top w:val="none" w:sz="0" w:space="0" w:color="auto"/>
        <w:left w:val="none" w:sz="0" w:space="0" w:color="auto"/>
        <w:bottom w:val="none" w:sz="0" w:space="0" w:color="auto"/>
        <w:right w:val="none" w:sz="0" w:space="0" w:color="auto"/>
      </w:divBdr>
    </w:div>
    <w:div w:id="636181907">
      <w:marLeft w:val="0"/>
      <w:marRight w:val="0"/>
      <w:marTop w:val="0"/>
      <w:marBottom w:val="0"/>
      <w:divBdr>
        <w:top w:val="none" w:sz="0" w:space="0" w:color="auto"/>
        <w:left w:val="none" w:sz="0" w:space="0" w:color="auto"/>
        <w:bottom w:val="none" w:sz="0" w:space="0" w:color="auto"/>
        <w:right w:val="none" w:sz="0" w:space="0" w:color="auto"/>
      </w:divBdr>
    </w:div>
    <w:div w:id="636181908">
      <w:marLeft w:val="0"/>
      <w:marRight w:val="0"/>
      <w:marTop w:val="0"/>
      <w:marBottom w:val="0"/>
      <w:divBdr>
        <w:top w:val="none" w:sz="0" w:space="0" w:color="auto"/>
        <w:left w:val="none" w:sz="0" w:space="0" w:color="auto"/>
        <w:bottom w:val="none" w:sz="0" w:space="0" w:color="auto"/>
        <w:right w:val="none" w:sz="0" w:space="0" w:color="auto"/>
      </w:divBdr>
    </w:div>
    <w:div w:id="636181909">
      <w:marLeft w:val="0"/>
      <w:marRight w:val="0"/>
      <w:marTop w:val="0"/>
      <w:marBottom w:val="0"/>
      <w:divBdr>
        <w:top w:val="none" w:sz="0" w:space="0" w:color="auto"/>
        <w:left w:val="none" w:sz="0" w:space="0" w:color="auto"/>
        <w:bottom w:val="none" w:sz="0" w:space="0" w:color="auto"/>
        <w:right w:val="none" w:sz="0" w:space="0" w:color="auto"/>
      </w:divBdr>
    </w:div>
    <w:div w:id="636181910">
      <w:marLeft w:val="0"/>
      <w:marRight w:val="0"/>
      <w:marTop w:val="0"/>
      <w:marBottom w:val="0"/>
      <w:divBdr>
        <w:top w:val="none" w:sz="0" w:space="0" w:color="auto"/>
        <w:left w:val="none" w:sz="0" w:space="0" w:color="auto"/>
        <w:bottom w:val="none" w:sz="0" w:space="0" w:color="auto"/>
        <w:right w:val="none" w:sz="0" w:space="0" w:color="auto"/>
      </w:divBdr>
    </w:div>
    <w:div w:id="636181911">
      <w:marLeft w:val="0"/>
      <w:marRight w:val="0"/>
      <w:marTop w:val="0"/>
      <w:marBottom w:val="0"/>
      <w:divBdr>
        <w:top w:val="none" w:sz="0" w:space="0" w:color="auto"/>
        <w:left w:val="none" w:sz="0" w:space="0" w:color="auto"/>
        <w:bottom w:val="none" w:sz="0" w:space="0" w:color="auto"/>
        <w:right w:val="none" w:sz="0" w:space="0" w:color="auto"/>
      </w:divBdr>
    </w:div>
    <w:div w:id="636181912">
      <w:marLeft w:val="0"/>
      <w:marRight w:val="0"/>
      <w:marTop w:val="0"/>
      <w:marBottom w:val="0"/>
      <w:divBdr>
        <w:top w:val="none" w:sz="0" w:space="0" w:color="auto"/>
        <w:left w:val="none" w:sz="0" w:space="0" w:color="auto"/>
        <w:bottom w:val="none" w:sz="0" w:space="0" w:color="auto"/>
        <w:right w:val="none" w:sz="0" w:space="0" w:color="auto"/>
      </w:divBdr>
    </w:div>
    <w:div w:id="636181913">
      <w:marLeft w:val="0"/>
      <w:marRight w:val="0"/>
      <w:marTop w:val="0"/>
      <w:marBottom w:val="0"/>
      <w:divBdr>
        <w:top w:val="none" w:sz="0" w:space="0" w:color="auto"/>
        <w:left w:val="none" w:sz="0" w:space="0" w:color="auto"/>
        <w:bottom w:val="none" w:sz="0" w:space="0" w:color="auto"/>
        <w:right w:val="none" w:sz="0" w:space="0" w:color="auto"/>
      </w:divBdr>
    </w:div>
    <w:div w:id="636181914">
      <w:marLeft w:val="0"/>
      <w:marRight w:val="0"/>
      <w:marTop w:val="0"/>
      <w:marBottom w:val="0"/>
      <w:divBdr>
        <w:top w:val="none" w:sz="0" w:space="0" w:color="auto"/>
        <w:left w:val="none" w:sz="0" w:space="0" w:color="auto"/>
        <w:bottom w:val="none" w:sz="0" w:space="0" w:color="auto"/>
        <w:right w:val="none" w:sz="0" w:space="0" w:color="auto"/>
      </w:divBdr>
    </w:div>
    <w:div w:id="636181915">
      <w:marLeft w:val="0"/>
      <w:marRight w:val="0"/>
      <w:marTop w:val="0"/>
      <w:marBottom w:val="0"/>
      <w:divBdr>
        <w:top w:val="none" w:sz="0" w:space="0" w:color="auto"/>
        <w:left w:val="none" w:sz="0" w:space="0" w:color="auto"/>
        <w:bottom w:val="none" w:sz="0" w:space="0" w:color="auto"/>
        <w:right w:val="none" w:sz="0" w:space="0" w:color="auto"/>
      </w:divBdr>
    </w:div>
    <w:div w:id="636181916">
      <w:marLeft w:val="0"/>
      <w:marRight w:val="0"/>
      <w:marTop w:val="0"/>
      <w:marBottom w:val="0"/>
      <w:divBdr>
        <w:top w:val="none" w:sz="0" w:space="0" w:color="auto"/>
        <w:left w:val="none" w:sz="0" w:space="0" w:color="auto"/>
        <w:bottom w:val="none" w:sz="0" w:space="0" w:color="auto"/>
        <w:right w:val="none" w:sz="0" w:space="0" w:color="auto"/>
      </w:divBdr>
    </w:div>
    <w:div w:id="636181917">
      <w:marLeft w:val="0"/>
      <w:marRight w:val="0"/>
      <w:marTop w:val="0"/>
      <w:marBottom w:val="0"/>
      <w:divBdr>
        <w:top w:val="none" w:sz="0" w:space="0" w:color="auto"/>
        <w:left w:val="none" w:sz="0" w:space="0" w:color="auto"/>
        <w:bottom w:val="none" w:sz="0" w:space="0" w:color="auto"/>
        <w:right w:val="none" w:sz="0" w:space="0" w:color="auto"/>
      </w:divBdr>
    </w:div>
    <w:div w:id="636181918">
      <w:marLeft w:val="0"/>
      <w:marRight w:val="0"/>
      <w:marTop w:val="0"/>
      <w:marBottom w:val="0"/>
      <w:divBdr>
        <w:top w:val="none" w:sz="0" w:space="0" w:color="auto"/>
        <w:left w:val="none" w:sz="0" w:space="0" w:color="auto"/>
        <w:bottom w:val="none" w:sz="0" w:space="0" w:color="auto"/>
        <w:right w:val="none" w:sz="0" w:space="0" w:color="auto"/>
      </w:divBdr>
    </w:div>
    <w:div w:id="636181919">
      <w:marLeft w:val="0"/>
      <w:marRight w:val="0"/>
      <w:marTop w:val="0"/>
      <w:marBottom w:val="0"/>
      <w:divBdr>
        <w:top w:val="none" w:sz="0" w:space="0" w:color="auto"/>
        <w:left w:val="none" w:sz="0" w:space="0" w:color="auto"/>
        <w:bottom w:val="none" w:sz="0" w:space="0" w:color="auto"/>
        <w:right w:val="none" w:sz="0" w:space="0" w:color="auto"/>
      </w:divBdr>
    </w:div>
    <w:div w:id="636181920">
      <w:marLeft w:val="0"/>
      <w:marRight w:val="0"/>
      <w:marTop w:val="0"/>
      <w:marBottom w:val="0"/>
      <w:divBdr>
        <w:top w:val="none" w:sz="0" w:space="0" w:color="auto"/>
        <w:left w:val="none" w:sz="0" w:space="0" w:color="auto"/>
        <w:bottom w:val="none" w:sz="0" w:space="0" w:color="auto"/>
        <w:right w:val="none" w:sz="0" w:space="0" w:color="auto"/>
      </w:divBdr>
    </w:div>
    <w:div w:id="636181921">
      <w:marLeft w:val="0"/>
      <w:marRight w:val="0"/>
      <w:marTop w:val="0"/>
      <w:marBottom w:val="0"/>
      <w:divBdr>
        <w:top w:val="none" w:sz="0" w:space="0" w:color="auto"/>
        <w:left w:val="none" w:sz="0" w:space="0" w:color="auto"/>
        <w:bottom w:val="none" w:sz="0" w:space="0" w:color="auto"/>
        <w:right w:val="none" w:sz="0" w:space="0" w:color="auto"/>
      </w:divBdr>
    </w:div>
    <w:div w:id="636181922">
      <w:marLeft w:val="0"/>
      <w:marRight w:val="0"/>
      <w:marTop w:val="0"/>
      <w:marBottom w:val="0"/>
      <w:divBdr>
        <w:top w:val="none" w:sz="0" w:space="0" w:color="auto"/>
        <w:left w:val="none" w:sz="0" w:space="0" w:color="auto"/>
        <w:bottom w:val="none" w:sz="0" w:space="0" w:color="auto"/>
        <w:right w:val="none" w:sz="0" w:space="0" w:color="auto"/>
      </w:divBdr>
    </w:div>
    <w:div w:id="636181923">
      <w:marLeft w:val="0"/>
      <w:marRight w:val="0"/>
      <w:marTop w:val="0"/>
      <w:marBottom w:val="0"/>
      <w:divBdr>
        <w:top w:val="none" w:sz="0" w:space="0" w:color="auto"/>
        <w:left w:val="none" w:sz="0" w:space="0" w:color="auto"/>
        <w:bottom w:val="none" w:sz="0" w:space="0" w:color="auto"/>
        <w:right w:val="none" w:sz="0" w:space="0" w:color="auto"/>
      </w:divBdr>
    </w:div>
    <w:div w:id="636181924">
      <w:marLeft w:val="0"/>
      <w:marRight w:val="0"/>
      <w:marTop w:val="0"/>
      <w:marBottom w:val="0"/>
      <w:divBdr>
        <w:top w:val="none" w:sz="0" w:space="0" w:color="auto"/>
        <w:left w:val="none" w:sz="0" w:space="0" w:color="auto"/>
        <w:bottom w:val="none" w:sz="0" w:space="0" w:color="auto"/>
        <w:right w:val="none" w:sz="0" w:space="0" w:color="auto"/>
      </w:divBdr>
    </w:div>
    <w:div w:id="636181925">
      <w:marLeft w:val="0"/>
      <w:marRight w:val="0"/>
      <w:marTop w:val="0"/>
      <w:marBottom w:val="0"/>
      <w:divBdr>
        <w:top w:val="none" w:sz="0" w:space="0" w:color="auto"/>
        <w:left w:val="none" w:sz="0" w:space="0" w:color="auto"/>
        <w:bottom w:val="none" w:sz="0" w:space="0" w:color="auto"/>
        <w:right w:val="none" w:sz="0" w:space="0" w:color="auto"/>
      </w:divBdr>
    </w:div>
    <w:div w:id="636181926">
      <w:marLeft w:val="0"/>
      <w:marRight w:val="0"/>
      <w:marTop w:val="0"/>
      <w:marBottom w:val="0"/>
      <w:divBdr>
        <w:top w:val="none" w:sz="0" w:space="0" w:color="auto"/>
        <w:left w:val="none" w:sz="0" w:space="0" w:color="auto"/>
        <w:bottom w:val="none" w:sz="0" w:space="0" w:color="auto"/>
        <w:right w:val="none" w:sz="0" w:space="0" w:color="auto"/>
      </w:divBdr>
    </w:div>
    <w:div w:id="636181927">
      <w:marLeft w:val="0"/>
      <w:marRight w:val="0"/>
      <w:marTop w:val="0"/>
      <w:marBottom w:val="0"/>
      <w:divBdr>
        <w:top w:val="none" w:sz="0" w:space="0" w:color="auto"/>
        <w:left w:val="none" w:sz="0" w:space="0" w:color="auto"/>
        <w:bottom w:val="none" w:sz="0" w:space="0" w:color="auto"/>
        <w:right w:val="none" w:sz="0" w:space="0" w:color="auto"/>
      </w:divBdr>
    </w:div>
    <w:div w:id="636181928">
      <w:marLeft w:val="0"/>
      <w:marRight w:val="0"/>
      <w:marTop w:val="0"/>
      <w:marBottom w:val="0"/>
      <w:divBdr>
        <w:top w:val="none" w:sz="0" w:space="0" w:color="auto"/>
        <w:left w:val="none" w:sz="0" w:space="0" w:color="auto"/>
        <w:bottom w:val="none" w:sz="0" w:space="0" w:color="auto"/>
        <w:right w:val="none" w:sz="0" w:space="0" w:color="auto"/>
      </w:divBdr>
    </w:div>
    <w:div w:id="636181929">
      <w:marLeft w:val="0"/>
      <w:marRight w:val="0"/>
      <w:marTop w:val="0"/>
      <w:marBottom w:val="0"/>
      <w:divBdr>
        <w:top w:val="none" w:sz="0" w:space="0" w:color="auto"/>
        <w:left w:val="none" w:sz="0" w:space="0" w:color="auto"/>
        <w:bottom w:val="none" w:sz="0" w:space="0" w:color="auto"/>
        <w:right w:val="none" w:sz="0" w:space="0" w:color="auto"/>
      </w:divBdr>
    </w:div>
    <w:div w:id="636181930">
      <w:marLeft w:val="0"/>
      <w:marRight w:val="0"/>
      <w:marTop w:val="0"/>
      <w:marBottom w:val="0"/>
      <w:divBdr>
        <w:top w:val="none" w:sz="0" w:space="0" w:color="auto"/>
        <w:left w:val="none" w:sz="0" w:space="0" w:color="auto"/>
        <w:bottom w:val="none" w:sz="0" w:space="0" w:color="auto"/>
        <w:right w:val="none" w:sz="0" w:space="0" w:color="auto"/>
      </w:divBdr>
    </w:div>
    <w:div w:id="636181931">
      <w:marLeft w:val="0"/>
      <w:marRight w:val="0"/>
      <w:marTop w:val="0"/>
      <w:marBottom w:val="0"/>
      <w:divBdr>
        <w:top w:val="none" w:sz="0" w:space="0" w:color="auto"/>
        <w:left w:val="none" w:sz="0" w:space="0" w:color="auto"/>
        <w:bottom w:val="none" w:sz="0" w:space="0" w:color="auto"/>
        <w:right w:val="none" w:sz="0" w:space="0" w:color="auto"/>
      </w:divBdr>
    </w:div>
    <w:div w:id="636181932">
      <w:marLeft w:val="0"/>
      <w:marRight w:val="0"/>
      <w:marTop w:val="0"/>
      <w:marBottom w:val="0"/>
      <w:divBdr>
        <w:top w:val="none" w:sz="0" w:space="0" w:color="auto"/>
        <w:left w:val="none" w:sz="0" w:space="0" w:color="auto"/>
        <w:bottom w:val="none" w:sz="0" w:space="0" w:color="auto"/>
        <w:right w:val="none" w:sz="0" w:space="0" w:color="auto"/>
      </w:divBdr>
    </w:div>
    <w:div w:id="636181933">
      <w:marLeft w:val="0"/>
      <w:marRight w:val="0"/>
      <w:marTop w:val="0"/>
      <w:marBottom w:val="0"/>
      <w:divBdr>
        <w:top w:val="none" w:sz="0" w:space="0" w:color="auto"/>
        <w:left w:val="none" w:sz="0" w:space="0" w:color="auto"/>
        <w:bottom w:val="none" w:sz="0" w:space="0" w:color="auto"/>
        <w:right w:val="none" w:sz="0" w:space="0" w:color="auto"/>
      </w:divBdr>
    </w:div>
    <w:div w:id="636181934">
      <w:marLeft w:val="0"/>
      <w:marRight w:val="0"/>
      <w:marTop w:val="0"/>
      <w:marBottom w:val="0"/>
      <w:divBdr>
        <w:top w:val="none" w:sz="0" w:space="0" w:color="auto"/>
        <w:left w:val="none" w:sz="0" w:space="0" w:color="auto"/>
        <w:bottom w:val="none" w:sz="0" w:space="0" w:color="auto"/>
        <w:right w:val="none" w:sz="0" w:space="0" w:color="auto"/>
      </w:divBdr>
    </w:div>
    <w:div w:id="636181935">
      <w:marLeft w:val="0"/>
      <w:marRight w:val="0"/>
      <w:marTop w:val="0"/>
      <w:marBottom w:val="0"/>
      <w:divBdr>
        <w:top w:val="none" w:sz="0" w:space="0" w:color="auto"/>
        <w:left w:val="none" w:sz="0" w:space="0" w:color="auto"/>
        <w:bottom w:val="none" w:sz="0" w:space="0" w:color="auto"/>
        <w:right w:val="none" w:sz="0" w:space="0" w:color="auto"/>
      </w:divBdr>
    </w:div>
    <w:div w:id="636181936">
      <w:marLeft w:val="0"/>
      <w:marRight w:val="0"/>
      <w:marTop w:val="0"/>
      <w:marBottom w:val="0"/>
      <w:divBdr>
        <w:top w:val="none" w:sz="0" w:space="0" w:color="auto"/>
        <w:left w:val="none" w:sz="0" w:space="0" w:color="auto"/>
        <w:bottom w:val="none" w:sz="0" w:space="0" w:color="auto"/>
        <w:right w:val="none" w:sz="0" w:space="0" w:color="auto"/>
      </w:divBdr>
    </w:div>
    <w:div w:id="636181937">
      <w:marLeft w:val="0"/>
      <w:marRight w:val="0"/>
      <w:marTop w:val="0"/>
      <w:marBottom w:val="0"/>
      <w:divBdr>
        <w:top w:val="none" w:sz="0" w:space="0" w:color="auto"/>
        <w:left w:val="none" w:sz="0" w:space="0" w:color="auto"/>
        <w:bottom w:val="none" w:sz="0" w:space="0" w:color="auto"/>
        <w:right w:val="none" w:sz="0" w:space="0" w:color="auto"/>
      </w:divBdr>
    </w:div>
    <w:div w:id="636181938">
      <w:marLeft w:val="0"/>
      <w:marRight w:val="0"/>
      <w:marTop w:val="0"/>
      <w:marBottom w:val="0"/>
      <w:divBdr>
        <w:top w:val="none" w:sz="0" w:space="0" w:color="auto"/>
        <w:left w:val="none" w:sz="0" w:space="0" w:color="auto"/>
        <w:bottom w:val="none" w:sz="0" w:space="0" w:color="auto"/>
        <w:right w:val="none" w:sz="0" w:space="0" w:color="auto"/>
      </w:divBdr>
    </w:div>
    <w:div w:id="636181939">
      <w:marLeft w:val="0"/>
      <w:marRight w:val="0"/>
      <w:marTop w:val="0"/>
      <w:marBottom w:val="0"/>
      <w:divBdr>
        <w:top w:val="none" w:sz="0" w:space="0" w:color="auto"/>
        <w:left w:val="none" w:sz="0" w:space="0" w:color="auto"/>
        <w:bottom w:val="none" w:sz="0" w:space="0" w:color="auto"/>
        <w:right w:val="none" w:sz="0" w:space="0" w:color="auto"/>
      </w:divBdr>
    </w:div>
    <w:div w:id="636181940">
      <w:marLeft w:val="0"/>
      <w:marRight w:val="0"/>
      <w:marTop w:val="0"/>
      <w:marBottom w:val="0"/>
      <w:divBdr>
        <w:top w:val="none" w:sz="0" w:space="0" w:color="auto"/>
        <w:left w:val="none" w:sz="0" w:space="0" w:color="auto"/>
        <w:bottom w:val="none" w:sz="0" w:space="0" w:color="auto"/>
        <w:right w:val="none" w:sz="0" w:space="0" w:color="auto"/>
      </w:divBdr>
    </w:div>
    <w:div w:id="636181941">
      <w:marLeft w:val="0"/>
      <w:marRight w:val="0"/>
      <w:marTop w:val="0"/>
      <w:marBottom w:val="0"/>
      <w:divBdr>
        <w:top w:val="none" w:sz="0" w:space="0" w:color="auto"/>
        <w:left w:val="none" w:sz="0" w:space="0" w:color="auto"/>
        <w:bottom w:val="none" w:sz="0" w:space="0" w:color="auto"/>
        <w:right w:val="none" w:sz="0" w:space="0" w:color="auto"/>
      </w:divBdr>
    </w:div>
    <w:div w:id="636181942">
      <w:marLeft w:val="0"/>
      <w:marRight w:val="0"/>
      <w:marTop w:val="0"/>
      <w:marBottom w:val="0"/>
      <w:divBdr>
        <w:top w:val="none" w:sz="0" w:space="0" w:color="auto"/>
        <w:left w:val="none" w:sz="0" w:space="0" w:color="auto"/>
        <w:bottom w:val="none" w:sz="0" w:space="0" w:color="auto"/>
        <w:right w:val="none" w:sz="0" w:space="0" w:color="auto"/>
      </w:divBdr>
    </w:div>
    <w:div w:id="636181943">
      <w:marLeft w:val="0"/>
      <w:marRight w:val="0"/>
      <w:marTop w:val="0"/>
      <w:marBottom w:val="0"/>
      <w:divBdr>
        <w:top w:val="none" w:sz="0" w:space="0" w:color="auto"/>
        <w:left w:val="none" w:sz="0" w:space="0" w:color="auto"/>
        <w:bottom w:val="none" w:sz="0" w:space="0" w:color="auto"/>
        <w:right w:val="none" w:sz="0" w:space="0" w:color="auto"/>
      </w:divBdr>
    </w:div>
    <w:div w:id="636181944">
      <w:marLeft w:val="0"/>
      <w:marRight w:val="0"/>
      <w:marTop w:val="0"/>
      <w:marBottom w:val="0"/>
      <w:divBdr>
        <w:top w:val="none" w:sz="0" w:space="0" w:color="auto"/>
        <w:left w:val="none" w:sz="0" w:space="0" w:color="auto"/>
        <w:bottom w:val="none" w:sz="0" w:space="0" w:color="auto"/>
        <w:right w:val="none" w:sz="0" w:space="0" w:color="auto"/>
      </w:divBdr>
    </w:div>
    <w:div w:id="636181945">
      <w:marLeft w:val="0"/>
      <w:marRight w:val="0"/>
      <w:marTop w:val="0"/>
      <w:marBottom w:val="0"/>
      <w:divBdr>
        <w:top w:val="none" w:sz="0" w:space="0" w:color="auto"/>
        <w:left w:val="none" w:sz="0" w:space="0" w:color="auto"/>
        <w:bottom w:val="none" w:sz="0" w:space="0" w:color="auto"/>
        <w:right w:val="none" w:sz="0" w:space="0" w:color="auto"/>
      </w:divBdr>
    </w:div>
    <w:div w:id="636181946">
      <w:marLeft w:val="0"/>
      <w:marRight w:val="0"/>
      <w:marTop w:val="0"/>
      <w:marBottom w:val="0"/>
      <w:divBdr>
        <w:top w:val="none" w:sz="0" w:space="0" w:color="auto"/>
        <w:left w:val="none" w:sz="0" w:space="0" w:color="auto"/>
        <w:bottom w:val="none" w:sz="0" w:space="0" w:color="auto"/>
        <w:right w:val="none" w:sz="0" w:space="0" w:color="auto"/>
      </w:divBdr>
    </w:div>
    <w:div w:id="636181947">
      <w:marLeft w:val="0"/>
      <w:marRight w:val="0"/>
      <w:marTop w:val="0"/>
      <w:marBottom w:val="0"/>
      <w:divBdr>
        <w:top w:val="none" w:sz="0" w:space="0" w:color="auto"/>
        <w:left w:val="none" w:sz="0" w:space="0" w:color="auto"/>
        <w:bottom w:val="none" w:sz="0" w:space="0" w:color="auto"/>
        <w:right w:val="none" w:sz="0" w:space="0" w:color="auto"/>
      </w:divBdr>
    </w:div>
    <w:div w:id="636181948">
      <w:marLeft w:val="0"/>
      <w:marRight w:val="0"/>
      <w:marTop w:val="0"/>
      <w:marBottom w:val="0"/>
      <w:divBdr>
        <w:top w:val="none" w:sz="0" w:space="0" w:color="auto"/>
        <w:left w:val="none" w:sz="0" w:space="0" w:color="auto"/>
        <w:bottom w:val="none" w:sz="0" w:space="0" w:color="auto"/>
        <w:right w:val="none" w:sz="0" w:space="0" w:color="auto"/>
      </w:divBdr>
    </w:div>
    <w:div w:id="636181949">
      <w:marLeft w:val="0"/>
      <w:marRight w:val="0"/>
      <w:marTop w:val="0"/>
      <w:marBottom w:val="0"/>
      <w:divBdr>
        <w:top w:val="none" w:sz="0" w:space="0" w:color="auto"/>
        <w:left w:val="none" w:sz="0" w:space="0" w:color="auto"/>
        <w:bottom w:val="none" w:sz="0" w:space="0" w:color="auto"/>
        <w:right w:val="none" w:sz="0" w:space="0" w:color="auto"/>
      </w:divBdr>
    </w:div>
    <w:div w:id="636181950">
      <w:marLeft w:val="0"/>
      <w:marRight w:val="0"/>
      <w:marTop w:val="0"/>
      <w:marBottom w:val="0"/>
      <w:divBdr>
        <w:top w:val="none" w:sz="0" w:space="0" w:color="auto"/>
        <w:left w:val="none" w:sz="0" w:space="0" w:color="auto"/>
        <w:bottom w:val="none" w:sz="0" w:space="0" w:color="auto"/>
        <w:right w:val="none" w:sz="0" w:space="0" w:color="auto"/>
      </w:divBdr>
    </w:div>
    <w:div w:id="636181951">
      <w:marLeft w:val="0"/>
      <w:marRight w:val="0"/>
      <w:marTop w:val="0"/>
      <w:marBottom w:val="0"/>
      <w:divBdr>
        <w:top w:val="none" w:sz="0" w:space="0" w:color="auto"/>
        <w:left w:val="none" w:sz="0" w:space="0" w:color="auto"/>
        <w:bottom w:val="none" w:sz="0" w:space="0" w:color="auto"/>
        <w:right w:val="none" w:sz="0" w:space="0" w:color="auto"/>
      </w:divBdr>
    </w:div>
    <w:div w:id="636181952">
      <w:marLeft w:val="0"/>
      <w:marRight w:val="0"/>
      <w:marTop w:val="0"/>
      <w:marBottom w:val="0"/>
      <w:divBdr>
        <w:top w:val="none" w:sz="0" w:space="0" w:color="auto"/>
        <w:left w:val="none" w:sz="0" w:space="0" w:color="auto"/>
        <w:bottom w:val="none" w:sz="0" w:space="0" w:color="auto"/>
        <w:right w:val="none" w:sz="0" w:space="0" w:color="auto"/>
      </w:divBdr>
    </w:div>
    <w:div w:id="636181953">
      <w:marLeft w:val="0"/>
      <w:marRight w:val="0"/>
      <w:marTop w:val="0"/>
      <w:marBottom w:val="0"/>
      <w:divBdr>
        <w:top w:val="none" w:sz="0" w:space="0" w:color="auto"/>
        <w:left w:val="none" w:sz="0" w:space="0" w:color="auto"/>
        <w:bottom w:val="none" w:sz="0" w:space="0" w:color="auto"/>
        <w:right w:val="none" w:sz="0" w:space="0" w:color="auto"/>
      </w:divBdr>
    </w:div>
    <w:div w:id="636181954">
      <w:marLeft w:val="0"/>
      <w:marRight w:val="0"/>
      <w:marTop w:val="0"/>
      <w:marBottom w:val="0"/>
      <w:divBdr>
        <w:top w:val="none" w:sz="0" w:space="0" w:color="auto"/>
        <w:left w:val="none" w:sz="0" w:space="0" w:color="auto"/>
        <w:bottom w:val="none" w:sz="0" w:space="0" w:color="auto"/>
        <w:right w:val="none" w:sz="0" w:space="0" w:color="auto"/>
      </w:divBdr>
    </w:div>
    <w:div w:id="636181955">
      <w:marLeft w:val="0"/>
      <w:marRight w:val="0"/>
      <w:marTop w:val="0"/>
      <w:marBottom w:val="0"/>
      <w:divBdr>
        <w:top w:val="none" w:sz="0" w:space="0" w:color="auto"/>
        <w:left w:val="none" w:sz="0" w:space="0" w:color="auto"/>
        <w:bottom w:val="none" w:sz="0" w:space="0" w:color="auto"/>
        <w:right w:val="none" w:sz="0" w:space="0" w:color="auto"/>
      </w:divBdr>
    </w:div>
    <w:div w:id="636181956">
      <w:marLeft w:val="0"/>
      <w:marRight w:val="0"/>
      <w:marTop w:val="0"/>
      <w:marBottom w:val="0"/>
      <w:divBdr>
        <w:top w:val="none" w:sz="0" w:space="0" w:color="auto"/>
        <w:left w:val="none" w:sz="0" w:space="0" w:color="auto"/>
        <w:bottom w:val="none" w:sz="0" w:space="0" w:color="auto"/>
        <w:right w:val="none" w:sz="0" w:space="0" w:color="auto"/>
      </w:divBdr>
    </w:div>
    <w:div w:id="636181957">
      <w:marLeft w:val="0"/>
      <w:marRight w:val="0"/>
      <w:marTop w:val="0"/>
      <w:marBottom w:val="0"/>
      <w:divBdr>
        <w:top w:val="none" w:sz="0" w:space="0" w:color="auto"/>
        <w:left w:val="none" w:sz="0" w:space="0" w:color="auto"/>
        <w:bottom w:val="none" w:sz="0" w:space="0" w:color="auto"/>
        <w:right w:val="none" w:sz="0" w:space="0" w:color="auto"/>
      </w:divBdr>
    </w:div>
    <w:div w:id="636181958">
      <w:marLeft w:val="0"/>
      <w:marRight w:val="0"/>
      <w:marTop w:val="0"/>
      <w:marBottom w:val="0"/>
      <w:divBdr>
        <w:top w:val="none" w:sz="0" w:space="0" w:color="auto"/>
        <w:left w:val="none" w:sz="0" w:space="0" w:color="auto"/>
        <w:bottom w:val="none" w:sz="0" w:space="0" w:color="auto"/>
        <w:right w:val="none" w:sz="0" w:space="0" w:color="auto"/>
      </w:divBdr>
    </w:div>
    <w:div w:id="636181959">
      <w:marLeft w:val="0"/>
      <w:marRight w:val="0"/>
      <w:marTop w:val="0"/>
      <w:marBottom w:val="0"/>
      <w:divBdr>
        <w:top w:val="none" w:sz="0" w:space="0" w:color="auto"/>
        <w:left w:val="none" w:sz="0" w:space="0" w:color="auto"/>
        <w:bottom w:val="none" w:sz="0" w:space="0" w:color="auto"/>
        <w:right w:val="none" w:sz="0" w:space="0" w:color="auto"/>
      </w:divBdr>
    </w:div>
    <w:div w:id="636181960">
      <w:marLeft w:val="0"/>
      <w:marRight w:val="0"/>
      <w:marTop w:val="0"/>
      <w:marBottom w:val="0"/>
      <w:divBdr>
        <w:top w:val="none" w:sz="0" w:space="0" w:color="auto"/>
        <w:left w:val="none" w:sz="0" w:space="0" w:color="auto"/>
        <w:bottom w:val="none" w:sz="0" w:space="0" w:color="auto"/>
        <w:right w:val="none" w:sz="0" w:space="0" w:color="auto"/>
      </w:divBdr>
    </w:div>
    <w:div w:id="636181961">
      <w:marLeft w:val="0"/>
      <w:marRight w:val="0"/>
      <w:marTop w:val="0"/>
      <w:marBottom w:val="0"/>
      <w:divBdr>
        <w:top w:val="none" w:sz="0" w:space="0" w:color="auto"/>
        <w:left w:val="none" w:sz="0" w:space="0" w:color="auto"/>
        <w:bottom w:val="none" w:sz="0" w:space="0" w:color="auto"/>
        <w:right w:val="none" w:sz="0" w:space="0" w:color="auto"/>
      </w:divBdr>
    </w:div>
    <w:div w:id="636181962">
      <w:marLeft w:val="0"/>
      <w:marRight w:val="0"/>
      <w:marTop w:val="0"/>
      <w:marBottom w:val="0"/>
      <w:divBdr>
        <w:top w:val="none" w:sz="0" w:space="0" w:color="auto"/>
        <w:left w:val="none" w:sz="0" w:space="0" w:color="auto"/>
        <w:bottom w:val="none" w:sz="0" w:space="0" w:color="auto"/>
        <w:right w:val="none" w:sz="0" w:space="0" w:color="auto"/>
      </w:divBdr>
    </w:div>
    <w:div w:id="636181963">
      <w:marLeft w:val="0"/>
      <w:marRight w:val="0"/>
      <w:marTop w:val="0"/>
      <w:marBottom w:val="0"/>
      <w:divBdr>
        <w:top w:val="none" w:sz="0" w:space="0" w:color="auto"/>
        <w:left w:val="none" w:sz="0" w:space="0" w:color="auto"/>
        <w:bottom w:val="none" w:sz="0" w:space="0" w:color="auto"/>
        <w:right w:val="none" w:sz="0" w:space="0" w:color="auto"/>
      </w:divBdr>
    </w:div>
    <w:div w:id="636181964">
      <w:marLeft w:val="0"/>
      <w:marRight w:val="0"/>
      <w:marTop w:val="0"/>
      <w:marBottom w:val="0"/>
      <w:divBdr>
        <w:top w:val="none" w:sz="0" w:space="0" w:color="auto"/>
        <w:left w:val="none" w:sz="0" w:space="0" w:color="auto"/>
        <w:bottom w:val="none" w:sz="0" w:space="0" w:color="auto"/>
        <w:right w:val="none" w:sz="0" w:space="0" w:color="auto"/>
      </w:divBdr>
    </w:div>
    <w:div w:id="636181965">
      <w:marLeft w:val="0"/>
      <w:marRight w:val="0"/>
      <w:marTop w:val="0"/>
      <w:marBottom w:val="0"/>
      <w:divBdr>
        <w:top w:val="none" w:sz="0" w:space="0" w:color="auto"/>
        <w:left w:val="none" w:sz="0" w:space="0" w:color="auto"/>
        <w:bottom w:val="none" w:sz="0" w:space="0" w:color="auto"/>
        <w:right w:val="none" w:sz="0" w:space="0" w:color="auto"/>
      </w:divBdr>
    </w:div>
    <w:div w:id="636181966">
      <w:marLeft w:val="0"/>
      <w:marRight w:val="0"/>
      <w:marTop w:val="0"/>
      <w:marBottom w:val="0"/>
      <w:divBdr>
        <w:top w:val="none" w:sz="0" w:space="0" w:color="auto"/>
        <w:left w:val="none" w:sz="0" w:space="0" w:color="auto"/>
        <w:bottom w:val="none" w:sz="0" w:space="0" w:color="auto"/>
        <w:right w:val="none" w:sz="0" w:space="0" w:color="auto"/>
      </w:divBdr>
    </w:div>
    <w:div w:id="636181967">
      <w:marLeft w:val="0"/>
      <w:marRight w:val="0"/>
      <w:marTop w:val="0"/>
      <w:marBottom w:val="0"/>
      <w:divBdr>
        <w:top w:val="none" w:sz="0" w:space="0" w:color="auto"/>
        <w:left w:val="none" w:sz="0" w:space="0" w:color="auto"/>
        <w:bottom w:val="none" w:sz="0" w:space="0" w:color="auto"/>
        <w:right w:val="none" w:sz="0" w:space="0" w:color="auto"/>
      </w:divBdr>
    </w:div>
    <w:div w:id="636181968">
      <w:marLeft w:val="0"/>
      <w:marRight w:val="0"/>
      <w:marTop w:val="0"/>
      <w:marBottom w:val="0"/>
      <w:divBdr>
        <w:top w:val="none" w:sz="0" w:space="0" w:color="auto"/>
        <w:left w:val="none" w:sz="0" w:space="0" w:color="auto"/>
        <w:bottom w:val="none" w:sz="0" w:space="0" w:color="auto"/>
        <w:right w:val="none" w:sz="0" w:space="0" w:color="auto"/>
      </w:divBdr>
    </w:div>
    <w:div w:id="636181969">
      <w:marLeft w:val="0"/>
      <w:marRight w:val="0"/>
      <w:marTop w:val="0"/>
      <w:marBottom w:val="0"/>
      <w:divBdr>
        <w:top w:val="none" w:sz="0" w:space="0" w:color="auto"/>
        <w:left w:val="none" w:sz="0" w:space="0" w:color="auto"/>
        <w:bottom w:val="none" w:sz="0" w:space="0" w:color="auto"/>
        <w:right w:val="none" w:sz="0" w:space="0" w:color="auto"/>
      </w:divBdr>
    </w:div>
    <w:div w:id="636181970">
      <w:marLeft w:val="0"/>
      <w:marRight w:val="0"/>
      <w:marTop w:val="0"/>
      <w:marBottom w:val="0"/>
      <w:divBdr>
        <w:top w:val="none" w:sz="0" w:space="0" w:color="auto"/>
        <w:left w:val="none" w:sz="0" w:space="0" w:color="auto"/>
        <w:bottom w:val="none" w:sz="0" w:space="0" w:color="auto"/>
        <w:right w:val="none" w:sz="0" w:space="0" w:color="auto"/>
      </w:divBdr>
    </w:div>
    <w:div w:id="636181971">
      <w:marLeft w:val="0"/>
      <w:marRight w:val="0"/>
      <w:marTop w:val="0"/>
      <w:marBottom w:val="0"/>
      <w:divBdr>
        <w:top w:val="none" w:sz="0" w:space="0" w:color="auto"/>
        <w:left w:val="none" w:sz="0" w:space="0" w:color="auto"/>
        <w:bottom w:val="none" w:sz="0" w:space="0" w:color="auto"/>
        <w:right w:val="none" w:sz="0" w:space="0" w:color="auto"/>
      </w:divBdr>
    </w:div>
    <w:div w:id="636181972">
      <w:marLeft w:val="0"/>
      <w:marRight w:val="0"/>
      <w:marTop w:val="0"/>
      <w:marBottom w:val="0"/>
      <w:divBdr>
        <w:top w:val="none" w:sz="0" w:space="0" w:color="auto"/>
        <w:left w:val="none" w:sz="0" w:space="0" w:color="auto"/>
        <w:bottom w:val="none" w:sz="0" w:space="0" w:color="auto"/>
        <w:right w:val="none" w:sz="0" w:space="0" w:color="auto"/>
      </w:divBdr>
    </w:div>
    <w:div w:id="636181973">
      <w:marLeft w:val="0"/>
      <w:marRight w:val="0"/>
      <w:marTop w:val="0"/>
      <w:marBottom w:val="0"/>
      <w:divBdr>
        <w:top w:val="none" w:sz="0" w:space="0" w:color="auto"/>
        <w:left w:val="none" w:sz="0" w:space="0" w:color="auto"/>
        <w:bottom w:val="none" w:sz="0" w:space="0" w:color="auto"/>
        <w:right w:val="none" w:sz="0" w:space="0" w:color="auto"/>
      </w:divBdr>
    </w:div>
    <w:div w:id="636181974">
      <w:marLeft w:val="0"/>
      <w:marRight w:val="0"/>
      <w:marTop w:val="0"/>
      <w:marBottom w:val="0"/>
      <w:divBdr>
        <w:top w:val="none" w:sz="0" w:space="0" w:color="auto"/>
        <w:left w:val="none" w:sz="0" w:space="0" w:color="auto"/>
        <w:bottom w:val="none" w:sz="0" w:space="0" w:color="auto"/>
        <w:right w:val="none" w:sz="0" w:space="0" w:color="auto"/>
      </w:divBdr>
    </w:div>
    <w:div w:id="636181975">
      <w:marLeft w:val="0"/>
      <w:marRight w:val="0"/>
      <w:marTop w:val="0"/>
      <w:marBottom w:val="0"/>
      <w:divBdr>
        <w:top w:val="none" w:sz="0" w:space="0" w:color="auto"/>
        <w:left w:val="none" w:sz="0" w:space="0" w:color="auto"/>
        <w:bottom w:val="none" w:sz="0" w:space="0" w:color="auto"/>
        <w:right w:val="none" w:sz="0" w:space="0" w:color="auto"/>
      </w:divBdr>
    </w:div>
    <w:div w:id="636181976">
      <w:marLeft w:val="0"/>
      <w:marRight w:val="0"/>
      <w:marTop w:val="0"/>
      <w:marBottom w:val="0"/>
      <w:divBdr>
        <w:top w:val="none" w:sz="0" w:space="0" w:color="auto"/>
        <w:left w:val="none" w:sz="0" w:space="0" w:color="auto"/>
        <w:bottom w:val="none" w:sz="0" w:space="0" w:color="auto"/>
        <w:right w:val="none" w:sz="0" w:space="0" w:color="auto"/>
      </w:divBdr>
    </w:div>
    <w:div w:id="636181977">
      <w:marLeft w:val="0"/>
      <w:marRight w:val="0"/>
      <w:marTop w:val="0"/>
      <w:marBottom w:val="0"/>
      <w:divBdr>
        <w:top w:val="none" w:sz="0" w:space="0" w:color="auto"/>
        <w:left w:val="none" w:sz="0" w:space="0" w:color="auto"/>
        <w:bottom w:val="none" w:sz="0" w:space="0" w:color="auto"/>
        <w:right w:val="none" w:sz="0" w:space="0" w:color="auto"/>
      </w:divBdr>
    </w:div>
    <w:div w:id="636181978">
      <w:marLeft w:val="0"/>
      <w:marRight w:val="0"/>
      <w:marTop w:val="0"/>
      <w:marBottom w:val="0"/>
      <w:divBdr>
        <w:top w:val="none" w:sz="0" w:space="0" w:color="auto"/>
        <w:left w:val="none" w:sz="0" w:space="0" w:color="auto"/>
        <w:bottom w:val="none" w:sz="0" w:space="0" w:color="auto"/>
        <w:right w:val="none" w:sz="0" w:space="0" w:color="auto"/>
      </w:divBdr>
    </w:div>
    <w:div w:id="636181979">
      <w:marLeft w:val="0"/>
      <w:marRight w:val="0"/>
      <w:marTop w:val="0"/>
      <w:marBottom w:val="0"/>
      <w:divBdr>
        <w:top w:val="none" w:sz="0" w:space="0" w:color="auto"/>
        <w:left w:val="none" w:sz="0" w:space="0" w:color="auto"/>
        <w:bottom w:val="none" w:sz="0" w:space="0" w:color="auto"/>
        <w:right w:val="none" w:sz="0" w:space="0" w:color="auto"/>
      </w:divBdr>
    </w:div>
    <w:div w:id="636181980">
      <w:marLeft w:val="0"/>
      <w:marRight w:val="0"/>
      <w:marTop w:val="0"/>
      <w:marBottom w:val="0"/>
      <w:divBdr>
        <w:top w:val="none" w:sz="0" w:space="0" w:color="auto"/>
        <w:left w:val="none" w:sz="0" w:space="0" w:color="auto"/>
        <w:bottom w:val="none" w:sz="0" w:space="0" w:color="auto"/>
        <w:right w:val="none" w:sz="0" w:space="0" w:color="auto"/>
      </w:divBdr>
    </w:div>
    <w:div w:id="636181981">
      <w:marLeft w:val="0"/>
      <w:marRight w:val="0"/>
      <w:marTop w:val="0"/>
      <w:marBottom w:val="0"/>
      <w:divBdr>
        <w:top w:val="none" w:sz="0" w:space="0" w:color="auto"/>
        <w:left w:val="none" w:sz="0" w:space="0" w:color="auto"/>
        <w:bottom w:val="none" w:sz="0" w:space="0" w:color="auto"/>
        <w:right w:val="none" w:sz="0" w:space="0" w:color="auto"/>
      </w:divBdr>
    </w:div>
    <w:div w:id="636181982">
      <w:marLeft w:val="0"/>
      <w:marRight w:val="0"/>
      <w:marTop w:val="0"/>
      <w:marBottom w:val="0"/>
      <w:divBdr>
        <w:top w:val="none" w:sz="0" w:space="0" w:color="auto"/>
        <w:left w:val="none" w:sz="0" w:space="0" w:color="auto"/>
        <w:bottom w:val="none" w:sz="0" w:space="0" w:color="auto"/>
        <w:right w:val="none" w:sz="0" w:space="0" w:color="auto"/>
      </w:divBdr>
    </w:div>
    <w:div w:id="636181983">
      <w:marLeft w:val="0"/>
      <w:marRight w:val="0"/>
      <w:marTop w:val="0"/>
      <w:marBottom w:val="0"/>
      <w:divBdr>
        <w:top w:val="none" w:sz="0" w:space="0" w:color="auto"/>
        <w:left w:val="none" w:sz="0" w:space="0" w:color="auto"/>
        <w:bottom w:val="none" w:sz="0" w:space="0" w:color="auto"/>
        <w:right w:val="none" w:sz="0" w:space="0" w:color="auto"/>
      </w:divBdr>
    </w:div>
    <w:div w:id="636181984">
      <w:marLeft w:val="0"/>
      <w:marRight w:val="0"/>
      <w:marTop w:val="0"/>
      <w:marBottom w:val="0"/>
      <w:divBdr>
        <w:top w:val="none" w:sz="0" w:space="0" w:color="auto"/>
        <w:left w:val="none" w:sz="0" w:space="0" w:color="auto"/>
        <w:bottom w:val="none" w:sz="0" w:space="0" w:color="auto"/>
        <w:right w:val="none" w:sz="0" w:space="0" w:color="auto"/>
      </w:divBdr>
    </w:div>
    <w:div w:id="636181985">
      <w:marLeft w:val="0"/>
      <w:marRight w:val="0"/>
      <w:marTop w:val="0"/>
      <w:marBottom w:val="0"/>
      <w:divBdr>
        <w:top w:val="none" w:sz="0" w:space="0" w:color="auto"/>
        <w:left w:val="none" w:sz="0" w:space="0" w:color="auto"/>
        <w:bottom w:val="none" w:sz="0" w:space="0" w:color="auto"/>
        <w:right w:val="none" w:sz="0" w:space="0" w:color="auto"/>
      </w:divBdr>
    </w:div>
    <w:div w:id="636181986">
      <w:marLeft w:val="0"/>
      <w:marRight w:val="0"/>
      <w:marTop w:val="0"/>
      <w:marBottom w:val="0"/>
      <w:divBdr>
        <w:top w:val="none" w:sz="0" w:space="0" w:color="auto"/>
        <w:left w:val="none" w:sz="0" w:space="0" w:color="auto"/>
        <w:bottom w:val="none" w:sz="0" w:space="0" w:color="auto"/>
        <w:right w:val="none" w:sz="0" w:space="0" w:color="auto"/>
      </w:divBdr>
    </w:div>
    <w:div w:id="636181987">
      <w:marLeft w:val="0"/>
      <w:marRight w:val="0"/>
      <w:marTop w:val="0"/>
      <w:marBottom w:val="0"/>
      <w:divBdr>
        <w:top w:val="none" w:sz="0" w:space="0" w:color="auto"/>
        <w:left w:val="none" w:sz="0" w:space="0" w:color="auto"/>
        <w:bottom w:val="none" w:sz="0" w:space="0" w:color="auto"/>
        <w:right w:val="none" w:sz="0" w:space="0" w:color="auto"/>
      </w:divBdr>
    </w:div>
    <w:div w:id="636181988">
      <w:marLeft w:val="0"/>
      <w:marRight w:val="0"/>
      <w:marTop w:val="0"/>
      <w:marBottom w:val="0"/>
      <w:divBdr>
        <w:top w:val="none" w:sz="0" w:space="0" w:color="auto"/>
        <w:left w:val="none" w:sz="0" w:space="0" w:color="auto"/>
        <w:bottom w:val="none" w:sz="0" w:space="0" w:color="auto"/>
        <w:right w:val="none" w:sz="0" w:space="0" w:color="auto"/>
      </w:divBdr>
    </w:div>
    <w:div w:id="636181989">
      <w:marLeft w:val="0"/>
      <w:marRight w:val="0"/>
      <w:marTop w:val="0"/>
      <w:marBottom w:val="0"/>
      <w:divBdr>
        <w:top w:val="none" w:sz="0" w:space="0" w:color="auto"/>
        <w:left w:val="none" w:sz="0" w:space="0" w:color="auto"/>
        <w:bottom w:val="none" w:sz="0" w:space="0" w:color="auto"/>
        <w:right w:val="none" w:sz="0" w:space="0" w:color="auto"/>
      </w:divBdr>
    </w:div>
    <w:div w:id="636181990">
      <w:marLeft w:val="0"/>
      <w:marRight w:val="0"/>
      <w:marTop w:val="0"/>
      <w:marBottom w:val="0"/>
      <w:divBdr>
        <w:top w:val="none" w:sz="0" w:space="0" w:color="auto"/>
        <w:left w:val="none" w:sz="0" w:space="0" w:color="auto"/>
        <w:bottom w:val="none" w:sz="0" w:space="0" w:color="auto"/>
        <w:right w:val="none" w:sz="0" w:space="0" w:color="auto"/>
      </w:divBdr>
    </w:div>
    <w:div w:id="636181991">
      <w:marLeft w:val="0"/>
      <w:marRight w:val="0"/>
      <w:marTop w:val="0"/>
      <w:marBottom w:val="0"/>
      <w:divBdr>
        <w:top w:val="none" w:sz="0" w:space="0" w:color="auto"/>
        <w:left w:val="none" w:sz="0" w:space="0" w:color="auto"/>
        <w:bottom w:val="none" w:sz="0" w:space="0" w:color="auto"/>
        <w:right w:val="none" w:sz="0" w:space="0" w:color="auto"/>
      </w:divBdr>
    </w:div>
    <w:div w:id="636181992">
      <w:marLeft w:val="0"/>
      <w:marRight w:val="0"/>
      <w:marTop w:val="0"/>
      <w:marBottom w:val="0"/>
      <w:divBdr>
        <w:top w:val="none" w:sz="0" w:space="0" w:color="auto"/>
        <w:left w:val="none" w:sz="0" w:space="0" w:color="auto"/>
        <w:bottom w:val="none" w:sz="0" w:space="0" w:color="auto"/>
        <w:right w:val="none" w:sz="0" w:space="0" w:color="auto"/>
      </w:divBdr>
    </w:div>
    <w:div w:id="636181993">
      <w:marLeft w:val="0"/>
      <w:marRight w:val="0"/>
      <w:marTop w:val="0"/>
      <w:marBottom w:val="0"/>
      <w:divBdr>
        <w:top w:val="none" w:sz="0" w:space="0" w:color="auto"/>
        <w:left w:val="none" w:sz="0" w:space="0" w:color="auto"/>
        <w:bottom w:val="none" w:sz="0" w:space="0" w:color="auto"/>
        <w:right w:val="none" w:sz="0" w:space="0" w:color="auto"/>
      </w:divBdr>
    </w:div>
    <w:div w:id="636181994">
      <w:marLeft w:val="0"/>
      <w:marRight w:val="0"/>
      <w:marTop w:val="0"/>
      <w:marBottom w:val="0"/>
      <w:divBdr>
        <w:top w:val="none" w:sz="0" w:space="0" w:color="auto"/>
        <w:left w:val="none" w:sz="0" w:space="0" w:color="auto"/>
        <w:bottom w:val="none" w:sz="0" w:space="0" w:color="auto"/>
        <w:right w:val="none" w:sz="0" w:space="0" w:color="auto"/>
      </w:divBdr>
    </w:div>
    <w:div w:id="636181995">
      <w:marLeft w:val="0"/>
      <w:marRight w:val="0"/>
      <w:marTop w:val="0"/>
      <w:marBottom w:val="0"/>
      <w:divBdr>
        <w:top w:val="none" w:sz="0" w:space="0" w:color="auto"/>
        <w:left w:val="none" w:sz="0" w:space="0" w:color="auto"/>
        <w:bottom w:val="none" w:sz="0" w:space="0" w:color="auto"/>
        <w:right w:val="none" w:sz="0" w:space="0" w:color="auto"/>
      </w:divBdr>
    </w:div>
    <w:div w:id="636181996">
      <w:marLeft w:val="0"/>
      <w:marRight w:val="0"/>
      <w:marTop w:val="0"/>
      <w:marBottom w:val="0"/>
      <w:divBdr>
        <w:top w:val="none" w:sz="0" w:space="0" w:color="auto"/>
        <w:left w:val="none" w:sz="0" w:space="0" w:color="auto"/>
        <w:bottom w:val="none" w:sz="0" w:space="0" w:color="auto"/>
        <w:right w:val="none" w:sz="0" w:space="0" w:color="auto"/>
      </w:divBdr>
    </w:div>
    <w:div w:id="636181997">
      <w:marLeft w:val="0"/>
      <w:marRight w:val="0"/>
      <w:marTop w:val="0"/>
      <w:marBottom w:val="0"/>
      <w:divBdr>
        <w:top w:val="none" w:sz="0" w:space="0" w:color="auto"/>
        <w:left w:val="none" w:sz="0" w:space="0" w:color="auto"/>
        <w:bottom w:val="none" w:sz="0" w:space="0" w:color="auto"/>
        <w:right w:val="none" w:sz="0" w:space="0" w:color="auto"/>
      </w:divBdr>
    </w:div>
    <w:div w:id="636181998">
      <w:marLeft w:val="0"/>
      <w:marRight w:val="0"/>
      <w:marTop w:val="0"/>
      <w:marBottom w:val="0"/>
      <w:divBdr>
        <w:top w:val="none" w:sz="0" w:space="0" w:color="auto"/>
        <w:left w:val="none" w:sz="0" w:space="0" w:color="auto"/>
        <w:bottom w:val="none" w:sz="0" w:space="0" w:color="auto"/>
        <w:right w:val="none" w:sz="0" w:space="0" w:color="auto"/>
      </w:divBdr>
    </w:div>
    <w:div w:id="636181999">
      <w:marLeft w:val="0"/>
      <w:marRight w:val="0"/>
      <w:marTop w:val="0"/>
      <w:marBottom w:val="0"/>
      <w:divBdr>
        <w:top w:val="none" w:sz="0" w:space="0" w:color="auto"/>
        <w:left w:val="none" w:sz="0" w:space="0" w:color="auto"/>
        <w:bottom w:val="none" w:sz="0" w:space="0" w:color="auto"/>
        <w:right w:val="none" w:sz="0" w:space="0" w:color="auto"/>
      </w:divBdr>
    </w:div>
    <w:div w:id="636182000">
      <w:marLeft w:val="0"/>
      <w:marRight w:val="0"/>
      <w:marTop w:val="0"/>
      <w:marBottom w:val="0"/>
      <w:divBdr>
        <w:top w:val="none" w:sz="0" w:space="0" w:color="auto"/>
        <w:left w:val="none" w:sz="0" w:space="0" w:color="auto"/>
        <w:bottom w:val="none" w:sz="0" w:space="0" w:color="auto"/>
        <w:right w:val="none" w:sz="0" w:space="0" w:color="auto"/>
      </w:divBdr>
    </w:div>
    <w:div w:id="636182001">
      <w:marLeft w:val="0"/>
      <w:marRight w:val="0"/>
      <w:marTop w:val="0"/>
      <w:marBottom w:val="0"/>
      <w:divBdr>
        <w:top w:val="none" w:sz="0" w:space="0" w:color="auto"/>
        <w:left w:val="none" w:sz="0" w:space="0" w:color="auto"/>
        <w:bottom w:val="none" w:sz="0" w:space="0" w:color="auto"/>
        <w:right w:val="none" w:sz="0" w:space="0" w:color="auto"/>
      </w:divBdr>
    </w:div>
    <w:div w:id="636182002">
      <w:marLeft w:val="0"/>
      <w:marRight w:val="0"/>
      <w:marTop w:val="0"/>
      <w:marBottom w:val="0"/>
      <w:divBdr>
        <w:top w:val="none" w:sz="0" w:space="0" w:color="auto"/>
        <w:left w:val="none" w:sz="0" w:space="0" w:color="auto"/>
        <w:bottom w:val="none" w:sz="0" w:space="0" w:color="auto"/>
        <w:right w:val="none" w:sz="0" w:space="0" w:color="auto"/>
      </w:divBdr>
    </w:div>
    <w:div w:id="636182003">
      <w:marLeft w:val="0"/>
      <w:marRight w:val="0"/>
      <w:marTop w:val="0"/>
      <w:marBottom w:val="0"/>
      <w:divBdr>
        <w:top w:val="none" w:sz="0" w:space="0" w:color="auto"/>
        <w:left w:val="none" w:sz="0" w:space="0" w:color="auto"/>
        <w:bottom w:val="none" w:sz="0" w:space="0" w:color="auto"/>
        <w:right w:val="none" w:sz="0" w:space="0" w:color="auto"/>
      </w:divBdr>
    </w:div>
    <w:div w:id="636182004">
      <w:marLeft w:val="0"/>
      <w:marRight w:val="0"/>
      <w:marTop w:val="0"/>
      <w:marBottom w:val="0"/>
      <w:divBdr>
        <w:top w:val="none" w:sz="0" w:space="0" w:color="auto"/>
        <w:left w:val="none" w:sz="0" w:space="0" w:color="auto"/>
        <w:bottom w:val="none" w:sz="0" w:space="0" w:color="auto"/>
        <w:right w:val="none" w:sz="0" w:space="0" w:color="auto"/>
      </w:divBdr>
    </w:div>
    <w:div w:id="636182005">
      <w:marLeft w:val="0"/>
      <w:marRight w:val="0"/>
      <w:marTop w:val="0"/>
      <w:marBottom w:val="0"/>
      <w:divBdr>
        <w:top w:val="none" w:sz="0" w:space="0" w:color="auto"/>
        <w:left w:val="none" w:sz="0" w:space="0" w:color="auto"/>
        <w:bottom w:val="none" w:sz="0" w:space="0" w:color="auto"/>
        <w:right w:val="none" w:sz="0" w:space="0" w:color="auto"/>
      </w:divBdr>
    </w:div>
    <w:div w:id="636182006">
      <w:marLeft w:val="0"/>
      <w:marRight w:val="0"/>
      <w:marTop w:val="0"/>
      <w:marBottom w:val="0"/>
      <w:divBdr>
        <w:top w:val="none" w:sz="0" w:space="0" w:color="auto"/>
        <w:left w:val="none" w:sz="0" w:space="0" w:color="auto"/>
        <w:bottom w:val="none" w:sz="0" w:space="0" w:color="auto"/>
        <w:right w:val="none" w:sz="0" w:space="0" w:color="auto"/>
      </w:divBdr>
    </w:div>
    <w:div w:id="636182007">
      <w:marLeft w:val="0"/>
      <w:marRight w:val="0"/>
      <w:marTop w:val="0"/>
      <w:marBottom w:val="0"/>
      <w:divBdr>
        <w:top w:val="none" w:sz="0" w:space="0" w:color="auto"/>
        <w:left w:val="none" w:sz="0" w:space="0" w:color="auto"/>
        <w:bottom w:val="none" w:sz="0" w:space="0" w:color="auto"/>
        <w:right w:val="none" w:sz="0" w:space="0" w:color="auto"/>
      </w:divBdr>
    </w:div>
    <w:div w:id="636182008">
      <w:marLeft w:val="0"/>
      <w:marRight w:val="0"/>
      <w:marTop w:val="0"/>
      <w:marBottom w:val="0"/>
      <w:divBdr>
        <w:top w:val="none" w:sz="0" w:space="0" w:color="auto"/>
        <w:left w:val="none" w:sz="0" w:space="0" w:color="auto"/>
        <w:bottom w:val="none" w:sz="0" w:space="0" w:color="auto"/>
        <w:right w:val="none" w:sz="0" w:space="0" w:color="auto"/>
      </w:divBdr>
    </w:div>
    <w:div w:id="636182009">
      <w:marLeft w:val="0"/>
      <w:marRight w:val="0"/>
      <w:marTop w:val="0"/>
      <w:marBottom w:val="0"/>
      <w:divBdr>
        <w:top w:val="none" w:sz="0" w:space="0" w:color="auto"/>
        <w:left w:val="none" w:sz="0" w:space="0" w:color="auto"/>
        <w:bottom w:val="none" w:sz="0" w:space="0" w:color="auto"/>
        <w:right w:val="none" w:sz="0" w:space="0" w:color="auto"/>
      </w:divBdr>
    </w:div>
    <w:div w:id="636182010">
      <w:marLeft w:val="0"/>
      <w:marRight w:val="0"/>
      <w:marTop w:val="0"/>
      <w:marBottom w:val="0"/>
      <w:divBdr>
        <w:top w:val="none" w:sz="0" w:space="0" w:color="auto"/>
        <w:left w:val="none" w:sz="0" w:space="0" w:color="auto"/>
        <w:bottom w:val="none" w:sz="0" w:space="0" w:color="auto"/>
        <w:right w:val="none" w:sz="0" w:space="0" w:color="auto"/>
      </w:divBdr>
    </w:div>
    <w:div w:id="636182011">
      <w:marLeft w:val="0"/>
      <w:marRight w:val="0"/>
      <w:marTop w:val="0"/>
      <w:marBottom w:val="0"/>
      <w:divBdr>
        <w:top w:val="none" w:sz="0" w:space="0" w:color="auto"/>
        <w:left w:val="none" w:sz="0" w:space="0" w:color="auto"/>
        <w:bottom w:val="none" w:sz="0" w:space="0" w:color="auto"/>
        <w:right w:val="none" w:sz="0" w:space="0" w:color="auto"/>
      </w:divBdr>
    </w:div>
    <w:div w:id="636182012">
      <w:marLeft w:val="0"/>
      <w:marRight w:val="0"/>
      <w:marTop w:val="0"/>
      <w:marBottom w:val="0"/>
      <w:divBdr>
        <w:top w:val="none" w:sz="0" w:space="0" w:color="auto"/>
        <w:left w:val="none" w:sz="0" w:space="0" w:color="auto"/>
        <w:bottom w:val="none" w:sz="0" w:space="0" w:color="auto"/>
        <w:right w:val="none" w:sz="0" w:space="0" w:color="auto"/>
      </w:divBdr>
    </w:div>
    <w:div w:id="636182013">
      <w:marLeft w:val="0"/>
      <w:marRight w:val="0"/>
      <w:marTop w:val="0"/>
      <w:marBottom w:val="0"/>
      <w:divBdr>
        <w:top w:val="none" w:sz="0" w:space="0" w:color="auto"/>
        <w:left w:val="none" w:sz="0" w:space="0" w:color="auto"/>
        <w:bottom w:val="none" w:sz="0" w:space="0" w:color="auto"/>
        <w:right w:val="none" w:sz="0" w:space="0" w:color="auto"/>
      </w:divBdr>
    </w:div>
    <w:div w:id="636182014">
      <w:marLeft w:val="0"/>
      <w:marRight w:val="0"/>
      <w:marTop w:val="0"/>
      <w:marBottom w:val="0"/>
      <w:divBdr>
        <w:top w:val="none" w:sz="0" w:space="0" w:color="auto"/>
        <w:left w:val="none" w:sz="0" w:space="0" w:color="auto"/>
        <w:bottom w:val="none" w:sz="0" w:space="0" w:color="auto"/>
        <w:right w:val="none" w:sz="0" w:space="0" w:color="auto"/>
      </w:divBdr>
    </w:div>
    <w:div w:id="636182015">
      <w:marLeft w:val="0"/>
      <w:marRight w:val="0"/>
      <w:marTop w:val="0"/>
      <w:marBottom w:val="0"/>
      <w:divBdr>
        <w:top w:val="none" w:sz="0" w:space="0" w:color="auto"/>
        <w:left w:val="none" w:sz="0" w:space="0" w:color="auto"/>
        <w:bottom w:val="none" w:sz="0" w:space="0" w:color="auto"/>
        <w:right w:val="none" w:sz="0" w:space="0" w:color="auto"/>
      </w:divBdr>
    </w:div>
    <w:div w:id="636182016">
      <w:marLeft w:val="0"/>
      <w:marRight w:val="0"/>
      <w:marTop w:val="0"/>
      <w:marBottom w:val="0"/>
      <w:divBdr>
        <w:top w:val="none" w:sz="0" w:space="0" w:color="auto"/>
        <w:left w:val="none" w:sz="0" w:space="0" w:color="auto"/>
        <w:bottom w:val="none" w:sz="0" w:space="0" w:color="auto"/>
        <w:right w:val="none" w:sz="0" w:space="0" w:color="auto"/>
      </w:divBdr>
    </w:div>
    <w:div w:id="636182017">
      <w:marLeft w:val="0"/>
      <w:marRight w:val="0"/>
      <w:marTop w:val="0"/>
      <w:marBottom w:val="0"/>
      <w:divBdr>
        <w:top w:val="none" w:sz="0" w:space="0" w:color="auto"/>
        <w:left w:val="none" w:sz="0" w:space="0" w:color="auto"/>
        <w:bottom w:val="none" w:sz="0" w:space="0" w:color="auto"/>
        <w:right w:val="none" w:sz="0" w:space="0" w:color="auto"/>
      </w:divBdr>
    </w:div>
    <w:div w:id="636182018">
      <w:marLeft w:val="0"/>
      <w:marRight w:val="0"/>
      <w:marTop w:val="0"/>
      <w:marBottom w:val="0"/>
      <w:divBdr>
        <w:top w:val="none" w:sz="0" w:space="0" w:color="auto"/>
        <w:left w:val="none" w:sz="0" w:space="0" w:color="auto"/>
        <w:bottom w:val="none" w:sz="0" w:space="0" w:color="auto"/>
        <w:right w:val="none" w:sz="0" w:space="0" w:color="auto"/>
      </w:divBdr>
    </w:div>
    <w:div w:id="636182019">
      <w:marLeft w:val="0"/>
      <w:marRight w:val="0"/>
      <w:marTop w:val="0"/>
      <w:marBottom w:val="0"/>
      <w:divBdr>
        <w:top w:val="none" w:sz="0" w:space="0" w:color="auto"/>
        <w:left w:val="none" w:sz="0" w:space="0" w:color="auto"/>
        <w:bottom w:val="none" w:sz="0" w:space="0" w:color="auto"/>
        <w:right w:val="none" w:sz="0" w:space="0" w:color="auto"/>
      </w:divBdr>
    </w:div>
    <w:div w:id="636182020">
      <w:marLeft w:val="0"/>
      <w:marRight w:val="0"/>
      <w:marTop w:val="0"/>
      <w:marBottom w:val="0"/>
      <w:divBdr>
        <w:top w:val="none" w:sz="0" w:space="0" w:color="auto"/>
        <w:left w:val="none" w:sz="0" w:space="0" w:color="auto"/>
        <w:bottom w:val="none" w:sz="0" w:space="0" w:color="auto"/>
        <w:right w:val="none" w:sz="0" w:space="0" w:color="auto"/>
      </w:divBdr>
    </w:div>
    <w:div w:id="636182021">
      <w:marLeft w:val="0"/>
      <w:marRight w:val="0"/>
      <w:marTop w:val="0"/>
      <w:marBottom w:val="0"/>
      <w:divBdr>
        <w:top w:val="none" w:sz="0" w:space="0" w:color="auto"/>
        <w:left w:val="none" w:sz="0" w:space="0" w:color="auto"/>
        <w:bottom w:val="none" w:sz="0" w:space="0" w:color="auto"/>
        <w:right w:val="none" w:sz="0" w:space="0" w:color="auto"/>
      </w:divBdr>
    </w:div>
    <w:div w:id="636182022">
      <w:marLeft w:val="0"/>
      <w:marRight w:val="0"/>
      <w:marTop w:val="0"/>
      <w:marBottom w:val="0"/>
      <w:divBdr>
        <w:top w:val="none" w:sz="0" w:space="0" w:color="auto"/>
        <w:left w:val="none" w:sz="0" w:space="0" w:color="auto"/>
        <w:bottom w:val="none" w:sz="0" w:space="0" w:color="auto"/>
        <w:right w:val="none" w:sz="0" w:space="0" w:color="auto"/>
      </w:divBdr>
    </w:div>
    <w:div w:id="636182023">
      <w:marLeft w:val="0"/>
      <w:marRight w:val="0"/>
      <w:marTop w:val="0"/>
      <w:marBottom w:val="0"/>
      <w:divBdr>
        <w:top w:val="none" w:sz="0" w:space="0" w:color="auto"/>
        <w:left w:val="none" w:sz="0" w:space="0" w:color="auto"/>
        <w:bottom w:val="none" w:sz="0" w:space="0" w:color="auto"/>
        <w:right w:val="none" w:sz="0" w:space="0" w:color="auto"/>
      </w:divBdr>
    </w:div>
    <w:div w:id="636182024">
      <w:marLeft w:val="0"/>
      <w:marRight w:val="0"/>
      <w:marTop w:val="0"/>
      <w:marBottom w:val="0"/>
      <w:divBdr>
        <w:top w:val="none" w:sz="0" w:space="0" w:color="auto"/>
        <w:left w:val="none" w:sz="0" w:space="0" w:color="auto"/>
        <w:bottom w:val="none" w:sz="0" w:space="0" w:color="auto"/>
        <w:right w:val="none" w:sz="0" w:space="0" w:color="auto"/>
      </w:divBdr>
    </w:div>
    <w:div w:id="636182025">
      <w:marLeft w:val="0"/>
      <w:marRight w:val="0"/>
      <w:marTop w:val="0"/>
      <w:marBottom w:val="0"/>
      <w:divBdr>
        <w:top w:val="none" w:sz="0" w:space="0" w:color="auto"/>
        <w:left w:val="none" w:sz="0" w:space="0" w:color="auto"/>
        <w:bottom w:val="none" w:sz="0" w:space="0" w:color="auto"/>
        <w:right w:val="none" w:sz="0" w:space="0" w:color="auto"/>
      </w:divBdr>
    </w:div>
    <w:div w:id="636182026">
      <w:marLeft w:val="0"/>
      <w:marRight w:val="0"/>
      <w:marTop w:val="0"/>
      <w:marBottom w:val="0"/>
      <w:divBdr>
        <w:top w:val="none" w:sz="0" w:space="0" w:color="auto"/>
        <w:left w:val="none" w:sz="0" w:space="0" w:color="auto"/>
        <w:bottom w:val="none" w:sz="0" w:space="0" w:color="auto"/>
        <w:right w:val="none" w:sz="0" w:space="0" w:color="auto"/>
      </w:divBdr>
    </w:div>
    <w:div w:id="636182027">
      <w:marLeft w:val="0"/>
      <w:marRight w:val="0"/>
      <w:marTop w:val="0"/>
      <w:marBottom w:val="0"/>
      <w:divBdr>
        <w:top w:val="none" w:sz="0" w:space="0" w:color="auto"/>
        <w:left w:val="none" w:sz="0" w:space="0" w:color="auto"/>
        <w:bottom w:val="none" w:sz="0" w:space="0" w:color="auto"/>
        <w:right w:val="none" w:sz="0" w:space="0" w:color="auto"/>
      </w:divBdr>
    </w:div>
    <w:div w:id="636182028">
      <w:marLeft w:val="0"/>
      <w:marRight w:val="0"/>
      <w:marTop w:val="0"/>
      <w:marBottom w:val="0"/>
      <w:divBdr>
        <w:top w:val="none" w:sz="0" w:space="0" w:color="auto"/>
        <w:left w:val="none" w:sz="0" w:space="0" w:color="auto"/>
        <w:bottom w:val="none" w:sz="0" w:space="0" w:color="auto"/>
        <w:right w:val="none" w:sz="0" w:space="0" w:color="auto"/>
      </w:divBdr>
    </w:div>
    <w:div w:id="636182029">
      <w:marLeft w:val="0"/>
      <w:marRight w:val="0"/>
      <w:marTop w:val="0"/>
      <w:marBottom w:val="0"/>
      <w:divBdr>
        <w:top w:val="none" w:sz="0" w:space="0" w:color="auto"/>
        <w:left w:val="none" w:sz="0" w:space="0" w:color="auto"/>
        <w:bottom w:val="none" w:sz="0" w:space="0" w:color="auto"/>
        <w:right w:val="none" w:sz="0" w:space="0" w:color="auto"/>
      </w:divBdr>
    </w:div>
    <w:div w:id="636182030">
      <w:marLeft w:val="0"/>
      <w:marRight w:val="0"/>
      <w:marTop w:val="0"/>
      <w:marBottom w:val="0"/>
      <w:divBdr>
        <w:top w:val="none" w:sz="0" w:space="0" w:color="auto"/>
        <w:left w:val="none" w:sz="0" w:space="0" w:color="auto"/>
        <w:bottom w:val="none" w:sz="0" w:space="0" w:color="auto"/>
        <w:right w:val="none" w:sz="0" w:space="0" w:color="auto"/>
      </w:divBdr>
    </w:div>
    <w:div w:id="636182031">
      <w:marLeft w:val="0"/>
      <w:marRight w:val="0"/>
      <w:marTop w:val="0"/>
      <w:marBottom w:val="0"/>
      <w:divBdr>
        <w:top w:val="none" w:sz="0" w:space="0" w:color="auto"/>
        <w:left w:val="none" w:sz="0" w:space="0" w:color="auto"/>
        <w:bottom w:val="none" w:sz="0" w:space="0" w:color="auto"/>
        <w:right w:val="none" w:sz="0" w:space="0" w:color="auto"/>
      </w:divBdr>
    </w:div>
    <w:div w:id="636182032">
      <w:marLeft w:val="0"/>
      <w:marRight w:val="0"/>
      <w:marTop w:val="0"/>
      <w:marBottom w:val="0"/>
      <w:divBdr>
        <w:top w:val="none" w:sz="0" w:space="0" w:color="auto"/>
        <w:left w:val="none" w:sz="0" w:space="0" w:color="auto"/>
        <w:bottom w:val="none" w:sz="0" w:space="0" w:color="auto"/>
        <w:right w:val="none" w:sz="0" w:space="0" w:color="auto"/>
      </w:divBdr>
    </w:div>
    <w:div w:id="636182033">
      <w:marLeft w:val="0"/>
      <w:marRight w:val="0"/>
      <w:marTop w:val="0"/>
      <w:marBottom w:val="0"/>
      <w:divBdr>
        <w:top w:val="none" w:sz="0" w:space="0" w:color="auto"/>
        <w:left w:val="none" w:sz="0" w:space="0" w:color="auto"/>
        <w:bottom w:val="none" w:sz="0" w:space="0" w:color="auto"/>
        <w:right w:val="none" w:sz="0" w:space="0" w:color="auto"/>
      </w:divBdr>
    </w:div>
    <w:div w:id="636182034">
      <w:marLeft w:val="0"/>
      <w:marRight w:val="0"/>
      <w:marTop w:val="0"/>
      <w:marBottom w:val="0"/>
      <w:divBdr>
        <w:top w:val="none" w:sz="0" w:space="0" w:color="auto"/>
        <w:left w:val="none" w:sz="0" w:space="0" w:color="auto"/>
        <w:bottom w:val="none" w:sz="0" w:space="0" w:color="auto"/>
        <w:right w:val="none" w:sz="0" w:space="0" w:color="auto"/>
      </w:divBdr>
    </w:div>
    <w:div w:id="636182035">
      <w:marLeft w:val="0"/>
      <w:marRight w:val="0"/>
      <w:marTop w:val="0"/>
      <w:marBottom w:val="0"/>
      <w:divBdr>
        <w:top w:val="none" w:sz="0" w:space="0" w:color="auto"/>
        <w:left w:val="none" w:sz="0" w:space="0" w:color="auto"/>
        <w:bottom w:val="none" w:sz="0" w:space="0" w:color="auto"/>
        <w:right w:val="none" w:sz="0" w:space="0" w:color="auto"/>
      </w:divBdr>
    </w:div>
    <w:div w:id="636182036">
      <w:marLeft w:val="0"/>
      <w:marRight w:val="0"/>
      <w:marTop w:val="0"/>
      <w:marBottom w:val="0"/>
      <w:divBdr>
        <w:top w:val="none" w:sz="0" w:space="0" w:color="auto"/>
        <w:left w:val="none" w:sz="0" w:space="0" w:color="auto"/>
        <w:bottom w:val="none" w:sz="0" w:space="0" w:color="auto"/>
        <w:right w:val="none" w:sz="0" w:space="0" w:color="auto"/>
      </w:divBdr>
    </w:div>
    <w:div w:id="636182037">
      <w:marLeft w:val="0"/>
      <w:marRight w:val="0"/>
      <w:marTop w:val="0"/>
      <w:marBottom w:val="0"/>
      <w:divBdr>
        <w:top w:val="none" w:sz="0" w:space="0" w:color="auto"/>
        <w:left w:val="none" w:sz="0" w:space="0" w:color="auto"/>
        <w:bottom w:val="none" w:sz="0" w:space="0" w:color="auto"/>
        <w:right w:val="none" w:sz="0" w:space="0" w:color="auto"/>
      </w:divBdr>
    </w:div>
    <w:div w:id="636182038">
      <w:marLeft w:val="0"/>
      <w:marRight w:val="0"/>
      <w:marTop w:val="0"/>
      <w:marBottom w:val="0"/>
      <w:divBdr>
        <w:top w:val="none" w:sz="0" w:space="0" w:color="auto"/>
        <w:left w:val="none" w:sz="0" w:space="0" w:color="auto"/>
        <w:bottom w:val="none" w:sz="0" w:space="0" w:color="auto"/>
        <w:right w:val="none" w:sz="0" w:space="0" w:color="auto"/>
      </w:divBdr>
    </w:div>
    <w:div w:id="636182039">
      <w:marLeft w:val="0"/>
      <w:marRight w:val="0"/>
      <w:marTop w:val="0"/>
      <w:marBottom w:val="0"/>
      <w:divBdr>
        <w:top w:val="none" w:sz="0" w:space="0" w:color="auto"/>
        <w:left w:val="none" w:sz="0" w:space="0" w:color="auto"/>
        <w:bottom w:val="none" w:sz="0" w:space="0" w:color="auto"/>
        <w:right w:val="none" w:sz="0" w:space="0" w:color="auto"/>
      </w:divBdr>
    </w:div>
    <w:div w:id="636182040">
      <w:marLeft w:val="0"/>
      <w:marRight w:val="0"/>
      <w:marTop w:val="0"/>
      <w:marBottom w:val="0"/>
      <w:divBdr>
        <w:top w:val="none" w:sz="0" w:space="0" w:color="auto"/>
        <w:left w:val="none" w:sz="0" w:space="0" w:color="auto"/>
        <w:bottom w:val="none" w:sz="0" w:space="0" w:color="auto"/>
        <w:right w:val="none" w:sz="0" w:space="0" w:color="auto"/>
      </w:divBdr>
    </w:div>
    <w:div w:id="636182041">
      <w:marLeft w:val="0"/>
      <w:marRight w:val="0"/>
      <w:marTop w:val="0"/>
      <w:marBottom w:val="0"/>
      <w:divBdr>
        <w:top w:val="none" w:sz="0" w:space="0" w:color="auto"/>
        <w:left w:val="none" w:sz="0" w:space="0" w:color="auto"/>
        <w:bottom w:val="none" w:sz="0" w:space="0" w:color="auto"/>
        <w:right w:val="none" w:sz="0" w:space="0" w:color="auto"/>
      </w:divBdr>
    </w:div>
    <w:div w:id="636182042">
      <w:marLeft w:val="0"/>
      <w:marRight w:val="0"/>
      <w:marTop w:val="0"/>
      <w:marBottom w:val="0"/>
      <w:divBdr>
        <w:top w:val="none" w:sz="0" w:space="0" w:color="auto"/>
        <w:left w:val="none" w:sz="0" w:space="0" w:color="auto"/>
        <w:bottom w:val="none" w:sz="0" w:space="0" w:color="auto"/>
        <w:right w:val="none" w:sz="0" w:space="0" w:color="auto"/>
      </w:divBdr>
    </w:div>
    <w:div w:id="636182043">
      <w:marLeft w:val="0"/>
      <w:marRight w:val="0"/>
      <w:marTop w:val="0"/>
      <w:marBottom w:val="0"/>
      <w:divBdr>
        <w:top w:val="none" w:sz="0" w:space="0" w:color="auto"/>
        <w:left w:val="none" w:sz="0" w:space="0" w:color="auto"/>
        <w:bottom w:val="none" w:sz="0" w:space="0" w:color="auto"/>
        <w:right w:val="none" w:sz="0" w:space="0" w:color="auto"/>
      </w:divBdr>
    </w:div>
    <w:div w:id="636182044">
      <w:marLeft w:val="0"/>
      <w:marRight w:val="0"/>
      <w:marTop w:val="0"/>
      <w:marBottom w:val="0"/>
      <w:divBdr>
        <w:top w:val="none" w:sz="0" w:space="0" w:color="auto"/>
        <w:left w:val="none" w:sz="0" w:space="0" w:color="auto"/>
        <w:bottom w:val="none" w:sz="0" w:space="0" w:color="auto"/>
        <w:right w:val="none" w:sz="0" w:space="0" w:color="auto"/>
      </w:divBdr>
    </w:div>
    <w:div w:id="636182045">
      <w:marLeft w:val="0"/>
      <w:marRight w:val="0"/>
      <w:marTop w:val="0"/>
      <w:marBottom w:val="0"/>
      <w:divBdr>
        <w:top w:val="none" w:sz="0" w:space="0" w:color="auto"/>
        <w:left w:val="none" w:sz="0" w:space="0" w:color="auto"/>
        <w:bottom w:val="none" w:sz="0" w:space="0" w:color="auto"/>
        <w:right w:val="none" w:sz="0" w:space="0" w:color="auto"/>
      </w:divBdr>
    </w:div>
    <w:div w:id="636182046">
      <w:marLeft w:val="0"/>
      <w:marRight w:val="0"/>
      <w:marTop w:val="0"/>
      <w:marBottom w:val="0"/>
      <w:divBdr>
        <w:top w:val="none" w:sz="0" w:space="0" w:color="auto"/>
        <w:left w:val="none" w:sz="0" w:space="0" w:color="auto"/>
        <w:bottom w:val="none" w:sz="0" w:space="0" w:color="auto"/>
        <w:right w:val="none" w:sz="0" w:space="0" w:color="auto"/>
      </w:divBdr>
    </w:div>
    <w:div w:id="636182047">
      <w:marLeft w:val="0"/>
      <w:marRight w:val="0"/>
      <w:marTop w:val="0"/>
      <w:marBottom w:val="0"/>
      <w:divBdr>
        <w:top w:val="none" w:sz="0" w:space="0" w:color="auto"/>
        <w:left w:val="none" w:sz="0" w:space="0" w:color="auto"/>
        <w:bottom w:val="none" w:sz="0" w:space="0" w:color="auto"/>
        <w:right w:val="none" w:sz="0" w:space="0" w:color="auto"/>
      </w:divBdr>
    </w:div>
    <w:div w:id="636182048">
      <w:marLeft w:val="0"/>
      <w:marRight w:val="0"/>
      <w:marTop w:val="0"/>
      <w:marBottom w:val="0"/>
      <w:divBdr>
        <w:top w:val="none" w:sz="0" w:space="0" w:color="auto"/>
        <w:left w:val="none" w:sz="0" w:space="0" w:color="auto"/>
        <w:bottom w:val="none" w:sz="0" w:space="0" w:color="auto"/>
        <w:right w:val="none" w:sz="0" w:space="0" w:color="auto"/>
      </w:divBdr>
    </w:div>
    <w:div w:id="636182049">
      <w:marLeft w:val="0"/>
      <w:marRight w:val="0"/>
      <w:marTop w:val="0"/>
      <w:marBottom w:val="0"/>
      <w:divBdr>
        <w:top w:val="none" w:sz="0" w:space="0" w:color="auto"/>
        <w:left w:val="none" w:sz="0" w:space="0" w:color="auto"/>
        <w:bottom w:val="none" w:sz="0" w:space="0" w:color="auto"/>
        <w:right w:val="none" w:sz="0" w:space="0" w:color="auto"/>
      </w:divBdr>
    </w:div>
    <w:div w:id="636182050">
      <w:marLeft w:val="0"/>
      <w:marRight w:val="0"/>
      <w:marTop w:val="0"/>
      <w:marBottom w:val="0"/>
      <w:divBdr>
        <w:top w:val="none" w:sz="0" w:space="0" w:color="auto"/>
        <w:left w:val="none" w:sz="0" w:space="0" w:color="auto"/>
        <w:bottom w:val="none" w:sz="0" w:space="0" w:color="auto"/>
        <w:right w:val="none" w:sz="0" w:space="0" w:color="auto"/>
      </w:divBdr>
    </w:div>
    <w:div w:id="636182051">
      <w:marLeft w:val="0"/>
      <w:marRight w:val="0"/>
      <w:marTop w:val="0"/>
      <w:marBottom w:val="0"/>
      <w:divBdr>
        <w:top w:val="none" w:sz="0" w:space="0" w:color="auto"/>
        <w:left w:val="none" w:sz="0" w:space="0" w:color="auto"/>
        <w:bottom w:val="none" w:sz="0" w:space="0" w:color="auto"/>
        <w:right w:val="none" w:sz="0" w:space="0" w:color="auto"/>
      </w:divBdr>
    </w:div>
    <w:div w:id="636182052">
      <w:marLeft w:val="0"/>
      <w:marRight w:val="0"/>
      <w:marTop w:val="0"/>
      <w:marBottom w:val="0"/>
      <w:divBdr>
        <w:top w:val="none" w:sz="0" w:space="0" w:color="auto"/>
        <w:left w:val="none" w:sz="0" w:space="0" w:color="auto"/>
        <w:bottom w:val="none" w:sz="0" w:space="0" w:color="auto"/>
        <w:right w:val="none" w:sz="0" w:space="0" w:color="auto"/>
      </w:divBdr>
    </w:div>
    <w:div w:id="636182053">
      <w:marLeft w:val="0"/>
      <w:marRight w:val="0"/>
      <w:marTop w:val="0"/>
      <w:marBottom w:val="0"/>
      <w:divBdr>
        <w:top w:val="none" w:sz="0" w:space="0" w:color="auto"/>
        <w:left w:val="none" w:sz="0" w:space="0" w:color="auto"/>
        <w:bottom w:val="none" w:sz="0" w:space="0" w:color="auto"/>
        <w:right w:val="none" w:sz="0" w:space="0" w:color="auto"/>
      </w:divBdr>
    </w:div>
    <w:div w:id="636182054">
      <w:marLeft w:val="0"/>
      <w:marRight w:val="0"/>
      <w:marTop w:val="0"/>
      <w:marBottom w:val="0"/>
      <w:divBdr>
        <w:top w:val="none" w:sz="0" w:space="0" w:color="auto"/>
        <w:left w:val="none" w:sz="0" w:space="0" w:color="auto"/>
        <w:bottom w:val="none" w:sz="0" w:space="0" w:color="auto"/>
        <w:right w:val="none" w:sz="0" w:space="0" w:color="auto"/>
      </w:divBdr>
    </w:div>
    <w:div w:id="636182055">
      <w:marLeft w:val="0"/>
      <w:marRight w:val="0"/>
      <w:marTop w:val="0"/>
      <w:marBottom w:val="0"/>
      <w:divBdr>
        <w:top w:val="none" w:sz="0" w:space="0" w:color="auto"/>
        <w:left w:val="none" w:sz="0" w:space="0" w:color="auto"/>
        <w:bottom w:val="none" w:sz="0" w:space="0" w:color="auto"/>
        <w:right w:val="none" w:sz="0" w:space="0" w:color="auto"/>
      </w:divBdr>
    </w:div>
    <w:div w:id="636182056">
      <w:marLeft w:val="0"/>
      <w:marRight w:val="0"/>
      <w:marTop w:val="0"/>
      <w:marBottom w:val="0"/>
      <w:divBdr>
        <w:top w:val="none" w:sz="0" w:space="0" w:color="auto"/>
        <w:left w:val="none" w:sz="0" w:space="0" w:color="auto"/>
        <w:bottom w:val="none" w:sz="0" w:space="0" w:color="auto"/>
        <w:right w:val="none" w:sz="0" w:space="0" w:color="auto"/>
      </w:divBdr>
    </w:div>
    <w:div w:id="636182057">
      <w:marLeft w:val="0"/>
      <w:marRight w:val="0"/>
      <w:marTop w:val="0"/>
      <w:marBottom w:val="0"/>
      <w:divBdr>
        <w:top w:val="none" w:sz="0" w:space="0" w:color="auto"/>
        <w:left w:val="none" w:sz="0" w:space="0" w:color="auto"/>
        <w:bottom w:val="none" w:sz="0" w:space="0" w:color="auto"/>
        <w:right w:val="none" w:sz="0" w:space="0" w:color="auto"/>
      </w:divBdr>
    </w:div>
    <w:div w:id="636182058">
      <w:marLeft w:val="0"/>
      <w:marRight w:val="0"/>
      <w:marTop w:val="0"/>
      <w:marBottom w:val="0"/>
      <w:divBdr>
        <w:top w:val="none" w:sz="0" w:space="0" w:color="auto"/>
        <w:left w:val="none" w:sz="0" w:space="0" w:color="auto"/>
        <w:bottom w:val="none" w:sz="0" w:space="0" w:color="auto"/>
        <w:right w:val="none" w:sz="0" w:space="0" w:color="auto"/>
      </w:divBdr>
    </w:div>
    <w:div w:id="636182059">
      <w:marLeft w:val="0"/>
      <w:marRight w:val="0"/>
      <w:marTop w:val="0"/>
      <w:marBottom w:val="0"/>
      <w:divBdr>
        <w:top w:val="none" w:sz="0" w:space="0" w:color="auto"/>
        <w:left w:val="none" w:sz="0" w:space="0" w:color="auto"/>
        <w:bottom w:val="none" w:sz="0" w:space="0" w:color="auto"/>
        <w:right w:val="none" w:sz="0" w:space="0" w:color="auto"/>
      </w:divBdr>
    </w:div>
    <w:div w:id="636182060">
      <w:marLeft w:val="0"/>
      <w:marRight w:val="0"/>
      <w:marTop w:val="0"/>
      <w:marBottom w:val="0"/>
      <w:divBdr>
        <w:top w:val="none" w:sz="0" w:space="0" w:color="auto"/>
        <w:left w:val="none" w:sz="0" w:space="0" w:color="auto"/>
        <w:bottom w:val="none" w:sz="0" w:space="0" w:color="auto"/>
        <w:right w:val="none" w:sz="0" w:space="0" w:color="auto"/>
      </w:divBdr>
    </w:div>
    <w:div w:id="636182061">
      <w:marLeft w:val="0"/>
      <w:marRight w:val="0"/>
      <w:marTop w:val="0"/>
      <w:marBottom w:val="0"/>
      <w:divBdr>
        <w:top w:val="none" w:sz="0" w:space="0" w:color="auto"/>
        <w:left w:val="none" w:sz="0" w:space="0" w:color="auto"/>
        <w:bottom w:val="none" w:sz="0" w:space="0" w:color="auto"/>
        <w:right w:val="none" w:sz="0" w:space="0" w:color="auto"/>
      </w:divBdr>
    </w:div>
    <w:div w:id="636182062">
      <w:marLeft w:val="0"/>
      <w:marRight w:val="0"/>
      <w:marTop w:val="0"/>
      <w:marBottom w:val="0"/>
      <w:divBdr>
        <w:top w:val="none" w:sz="0" w:space="0" w:color="auto"/>
        <w:left w:val="none" w:sz="0" w:space="0" w:color="auto"/>
        <w:bottom w:val="none" w:sz="0" w:space="0" w:color="auto"/>
        <w:right w:val="none" w:sz="0" w:space="0" w:color="auto"/>
      </w:divBdr>
    </w:div>
    <w:div w:id="636182063">
      <w:marLeft w:val="0"/>
      <w:marRight w:val="0"/>
      <w:marTop w:val="0"/>
      <w:marBottom w:val="0"/>
      <w:divBdr>
        <w:top w:val="none" w:sz="0" w:space="0" w:color="auto"/>
        <w:left w:val="none" w:sz="0" w:space="0" w:color="auto"/>
        <w:bottom w:val="none" w:sz="0" w:space="0" w:color="auto"/>
        <w:right w:val="none" w:sz="0" w:space="0" w:color="auto"/>
      </w:divBdr>
    </w:div>
    <w:div w:id="636182064">
      <w:marLeft w:val="0"/>
      <w:marRight w:val="0"/>
      <w:marTop w:val="0"/>
      <w:marBottom w:val="0"/>
      <w:divBdr>
        <w:top w:val="none" w:sz="0" w:space="0" w:color="auto"/>
        <w:left w:val="none" w:sz="0" w:space="0" w:color="auto"/>
        <w:bottom w:val="none" w:sz="0" w:space="0" w:color="auto"/>
        <w:right w:val="none" w:sz="0" w:space="0" w:color="auto"/>
      </w:divBdr>
    </w:div>
    <w:div w:id="636182065">
      <w:marLeft w:val="0"/>
      <w:marRight w:val="0"/>
      <w:marTop w:val="0"/>
      <w:marBottom w:val="0"/>
      <w:divBdr>
        <w:top w:val="none" w:sz="0" w:space="0" w:color="auto"/>
        <w:left w:val="none" w:sz="0" w:space="0" w:color="auto"/>
        <w:bottom w:val="none" w:sz="0" w:space="0" w:color="auto"/>
        <w:right w:val="none" w:sz="0" w:space="0" w:color="auto"/>
      </w:divBdr>
    </w:div>
    <w:div w:id="636182066">
      <w:marLeft w:val="0"/>
      <w:marRight w:val="0"/>
      <w:marTop w:val="0"/>
      <w:marBottom w:val="0"/>
      <w:divBdr>
        <w:top w:val="none" w:sz="0" w:space="0" w:color="auto"/>
        <w:left w:val="none" w:sz="0" w:space="0" w:color="auto"/>
        <w:bottom w:val="none" w:sz="0" w:space="0" w:color="auto"/>
        <w:right w:val="none" w:sz="0" w:space="0" w:color="auto"/>
      </w:divBdr>
    </w:div>
    <w:div w:id="636182067">
      <w:marLeft w:val="0"/>
      <w:marRight w:val="0"/>
      <w:marTop w:val="0"/>
      <w:marBottom w:val="0"/>
      <w:divBdr>
        <w:top w:val="none" w:sz="0" w:space="0" w:color="auto"/>
        <w:left w:val="none" w:sz="0" w:space="0" w:color="auto"/>
        <w:bottom w:val="none" w:sz="0" w:space="0" w:color="auto"/>
        <w:right w:val="none" w:sz="0" w:space="0" w:color="auto"/>
      </w:divBdr>
    </w:div>
    <w:div w:id="636182068">
      <w:marLeft w:val="0"/>
      <w:marRight w:val="0"/>
      <w:marTop w:val="0"/>
      <w:marBottom w:val="0"/>
      <w:divBdr>
        <w:top w:val="none" w:sz="0" w:space="0" w:color="auto"/>
        <w:left w:val="none" w:sz="0" w:space="0" w:color="auto"/>
        <w:bottom w:val="none" w:sz="0" w:space="0" w:color="auto"/>
        <w:right w:val="none" w:sz="0" w:space="0" w:color="auto"/>
      </w:divBdr>
    </w:div>
    <w:div w:id="636182069">
      <w:marLeft w:val="0"/>
      <w:marRight w:val="0"/>
      <w:marTop w:val="0"/>
      <w:marBottom w:val="0"/>
      <w:divBdr>
        <w:top w:val="none" w:sz="0" w:space="0" w:color="auto"/>
        <w:left w:val="none" w:sz="0" w:space="0" w:color="auto"/>
        <w:bottom w:val="none" w:sz="0" w:space="0" w:color="auto"/>
        <w:right w:val="none" w:sz="0" w:space="0" w:color="auto"/>
      </w:divBdr>
    </w:div>
    <w:div w:id="636182070">
      <w:marLeft w:val="0"/>
      <w:marRight w:val="0"/>
      <w:marTop w:val="0"/>
      <w:marBottom w:val="0"/>
      <w:divBdr>
        <w:top w:val="none" w:sz="0" w:space="0" w:color="auto"/>
        <w:left w:val="none" w:sz="0" w:space="0" w:color="auto"/>
        <w:bottom w:val="none" w:sz="0" w:space="0" w:color="auto"/>
        <w:right w:val="none" w:sz="0" w:space="0" w:color="auto"/>
      </w:divBdr>
    </w:div>
    <w:div w:id="636182071">
      <w:marLeft w:val="0"/>
      <w:marRight w:val="0"/>
      <w:marTop w:val="0"/>
      <w:marBottom w:val="0"/>
      <w:divBdr>
        <w:top w:val="none" w:sz="0" w:space="0" w:color="auto"/>
        <w:left w:val="none" w:sz="0" w:space="0" w:color="auto"/>
        <w:bottom w:val="none" w:sz="0" w:space="0" w:color="auto"/>
        <w:right w:val="none" w:sz="0" w:space="0" w:color="auto"/>
      </w:divBdr>
    </w:div>
    <w:div w:id="636182072">
      <w:marLeft w:val="0"/>
      <w:marRight w:val="0"/>
      <w:marTop w:val="0"/>
      <w:marBottom w:val="0"/>
      <w:divBdr>
        <w:top w:val="none" w:sz="0" w:space="0" w:color="auto"/>
        <w:left w:val="none" w:sz="0" w:space="0" w:color="auto"/>
        <w:bottom w:val="none" w:sz="0" w:space="0" w:color="auto"/>
        <w:right w:val="none" w:sz="0" w:space="0" w:color="auto"/>
      </w:divBdr>
    </w:div>
    <w:div w:id="636182073">
      <w:marLeft w:val="0"/>
      <w:marRight w:val="0"/>
      <w:marTop w:val="0"/>
      <w:marBottom w:val="0"/>
      <w:divBdr>
        <w:top w:val="none" w:sz="0" w:space="0" w:color="auto"/>
        <w:left w:val="none" w:sz="0" w:space="0" w:color="auto"/>
        <w:bottom w:val="none" w:sz="0" w:space="0" w:color="auto"/>
        <w:right w:val="none" w:sz="0" w:space="0" w:color="auto"/>
      </w:divBdr>
    </w:div>
    <w:div w:id="636182074">
      <w:marLeft w:val="0"/>
      <w:marRight w:val="0"/>
      <w:marTop w:val="0"/>
      <w:marBottom w:val="0"/>
      <w:divBdr>
        <w:top w:val="none" w:sz="0" w:space="0" w:color="auto"/>
        <w:left w:val="none" w:sz="0" w:space="0" w:color="auto"/>
        <w:bottom w:val="none" w:sz="0" w:space="0" w:color="auto"/>
        <w:right w:val="none" w:sz="0" w:space="0" w:color="auto"/>
      </w:divBdr>
    </w:div>
    <w:div w:id="636182075">
      <w:marLeft w:val="0"/>
      <w:marRight w:val="0"/>
      <w:marTop w:val="0"/>
      <w:marBottom w:val="0"/>
      <w:divBdr>
        <w:top w:val="none" w:sz="0" w:space="0" w:color="auto"/>
        <w:left w:val="none" w:sz="0" w:space="0" w:color="auto"/>
        <w:bottom w:val="none" w:sz="0" w:space="0" w:color="auto"/>
        <w:right w:val="none" w:sz="0" w:space="0" w:color="auto"/>
      </w:divBdr>
    </w:div>
    <w:div w:id="636182076">
      <w:marLeft w:val="0"/>
      <w:marRight w:val="0"/>
      <w:marTop w:val="0"/>
      <w:marBottom w:val="0"/>
      <w:divBdr>
        <w:top w:val="none" w:sz="0" w:space="0" w:color="auto"/>
        <w:left w:val="none" w:sz="0" w:space="0" w:color="auto"/>
        <w:bottom w:val="none" w:sz="0" w:space="0" w:color="auto"/>
        <w:right w:val="none" w:sz="0" w:space="0" w:color="auto"/>
      </w:divBdr>
    </w:div>
    <w:div w:id="636182077">
      <w:marLeft w:val="0"/>
      <w:marRight w:val="0"/>
      <w:marTop w:val="0"/>
      <w:marBottom w:val="0"/>
      <w:divBdr>
        <w:top w:val="none" w:sz="0" w:space="0" w:color="auto"/>
        <w:left w:val="none" w:sz="0" w:space="0" w:color="auto"/>
        <w:bottom w:val="none" w:sz="0" w:space="0" w:color="auto"/>
        <w:right w:val="none" w:sz="0" w:space="0" w:color="auto"/>
      </w:divBdr>
    </w:div>
    <w:div w:id="636182078">
      <w:marLeft w:val="0"/>
      <w:marRight w:val="0"/>
      <w:marTop w:val="0"/>
      <w:marBottom w:val="0"/>
      <w:divBdr>
        <w:top w:val="none" w:sz="0" w:space="0" w:color="auto"/>
        <w:left w:val="none" w:sz="0" w:space="0" w:color="auto"/>
        <w:bottom w:val="none" w:sz="0" w:space="0" w:color="auto"/>
        <w:right w:val="none" w:sz="0" w:space="0" w:color="auto"/>
      </w:divBdr>
    </w:div>
    <w:div w:id="636182079">
      <w:marLeft w:val="0"/>
      <w:marRight w:val="0"/>
      <w:marTop w:val="0"/>
      <w:marBottom w:val="0"/>
      <w:divBdr>
        <w:top w:val="none" w:sz="0" w:space="0" w:color="auto"/>
        <w:left w:val="none" w:sz="0" w:space="0" w:color="auto"/>
        <w:bottom w:val="none" w:sz="0" w:space="0" w:color="auto"/>
        <w:right w:val="none" w:sz="0" w:space="0" w:color="auto"/>
      </w:divBdr>
    </w:div>
    <w:div w:id="636182080">
      <w:marLeft w:val="0"/>
      <w:marRight w:val="0"/>
      <w:marTop w:val="0"/>
      <w:marBottom w:val="0"/>
      <w:divBdr>
        <w:top w:val="none" w:sz="0" w:space="0" w:color="auto"/>
        <w:left w:val="none" w:sz="0" w:space="0" w:color="auto"/>
        <w:bottom w:val="none" w:sz="0" w:space="0" w:color="auto"/>
        <w:right w:val="none" w:sz="0" w:space="0" w:color="auto"/>
      </w:divBdr>
    </w:div>
    <w:div w:id="636182081">
      <w:marLeft w:val="0"/>
      <w:marRight w:val="0"/>
      <w:marTop w:val="0"/>
      <w:marBottom w:val="0"/>
      <w:divBdr>
        <w:top w:val="none" w:sz="0" w:space="0" w:color="auto"/>
        <w:left w:val="none" w:sz="0" w:space="0" w:color="auto"/>
        <w:bottom w:val="none" w:sz="0" w:space="0" w:color="auto"/>
        <w:right w:val="none" w:sz="0" w:space="0" w:color="auto"/>
      </w:divBdr>
    </w:div>
    <w:div w:id="636182082">
      <w:marLeft w:val="0"/>
      <w:marRight w:val="0"/>
      <w:marTop w:val="0"/>
      <w:marBottom w:val="0"/>
      <w:divBdr>
        <w:top w:val="none" w:sz="0" w:space="0" w:color="auto"/>
        <w:left w:val="none" w:sz="0" w:space="0" w:color="auto"/>
        <w:bottom w:val="none" w:sz="0" w:space="0" w:color="auto"/>
        <w:right w:val="none" w:sz="0" w:space="0" w:color="auto"/>
      </w:divBdr>
    </w:div>
    <w:div w:id="636182083">
      <w:marLeft w:val="0"/>
      <w:marRight w:val="0"/>
      <w:marTop w:val="0"/>
      <w:marBottom w:val="0"/>
      <w:divBdr>
        <w:top w:val="none" w:sz="0" w:space="0" w:color="auto"/>
        <w:left w:val="none" w:sz="0" w:space="0" w:color="auto"/>
        <w:bottom w:val="none" w:sz="0" w:space="0" w:color="auto"/>
        <w:right w:val="none" w:sz="0" w:space="0" w:color="auto"/>
      </w:divBdr>
    </w:div>
    <w:div w:id="636182084">
      <w:marLeft w:val="0"/>
      <w:marRight w:val="0"/>
      <w:marTop w:val="0"/>
      <w:marBottom w:val="0"/>
      <w:divBdr>
        <w:top w:val="none" w:sz="0" w:space="0" w:color="auto"/>
        <w:left w:val="none" w:sz="0" w:space="0" w:color="auto"/>
        <w:bottom w:val="none" w:sz="0" w:space="0" w:color="auto"/>
        <w:right w:val="none" w:sz="0" w:space="0" w:color="auto"/>
      </w:divBdr>
    </w:div>
    <w:div w:id="636182085">
      <w:marLeft w:val="0"/>
      <w:marRight w:val="0"/>
      <w:marTop w:val="0"/>
      <w:marBottom w:val="0"/>
      <w:divBdr>
        <w:top w:val="none" w:sz="0" w:space="0" w:color="auto"/>
        <w:left w:val="none" w:sz="0" w:space="0" w:color="auto"/>
        <w:bottom w:val="none" w:sz="0" w:space="0" w:color="auto"/>
        <w:right w:val="none" w:sz="0" w:space="0" w:color="auto"/>
      </w:divBdr>
    </w:div>
    <w:div w:id="636182086">
      <w:marLeft w:val="0"/>
      <w:marRight w:val="0"/>
      <w:marTop w:val="0"/>
      <w:marBottom w:val="0"/>
      <w:divBdr>
        <w:top w:val="none" w:sz="0" w:space="0" w:color="auto"/>
        <w:left w:val="none" w:sz="0" w:space="0" w:color="auto"/>
        <w:bottom w:val="none" w:sz="0" w:space="0" w:color="auto"/>
        <w:right w:val="none" w:sz="0" w:space="0" w:color="auto"/>
      </w:divBdr>
    </w:div>
    <w:div w:id="636182087">
      <w:marLeft w:val="0"/>
      <w:marRight w:val="0"/>
      <w:marTop w:val="0"/>
      <w:marBottom w:val="0"/>
      <w:divBdr>
        <w:top w:val="none" w:sz="0" w:space="0" w:color="auto"/>
        <w:left w:val="none" w:sz="0" w:space="0" w:color="auto"/>
        <w:bottom w:val="none" w:sz="0" w:space="0" w:color="auto"/>
        <w:right w:val="none" w:sz="0" w:space="0" w:color="auto"/>
      </w:divBdr>
    </w:div>
    <w:div w:id="636182088">
      <w:marLeft w:val="0"/>
      <w:marRight w:val="0"/>
      <w:marTop w:val="0"/>
      <w:marBottom w:val="0"/>
      <w:divBdr>
        <w:top w:val="none" w:sz="0" w:space="0" w:color="auto"/>
        <w:left w:val="none" w:sz="0" w:space="0" w:color="auto"/>
        <w:bottom w:val="none" w:sz="0" w:space="0" w:color="auto"/>
        <w:right w:val="none" w:sz="0" w:space="0" w:color="auto"/>
      </w:divBdr>
    </w:div>
    <w:div w:id="636182089">
      <w:marLeft w:val="0"/>
      <w:marRight w:val="0"/>
      <w:marTop w:val="0"/>
      <w:marBottom w:val="0"/>
      <w:divBdr>
        <w:top w:val="none" w:sz="0" w:space="0" w:color="auto"/>
        <w:left w:val="none" w:sz="0" w:space="0" w:color="auto"/>
        <w:bottom w:val="none" w:sz="0" w:space="0" w:color="auto"/>
        <w:right w:val="none" w:sz="0" w:space="0" w:color="auto"/>
      </w:divBdr>
    </w:div>
    <w:div w:id="636182090">
      <w:marLeft w:val="0"/>
      <w:marRight w:val="0"/>
      <w:marTop w:val="0"/>
      <w:marBottom w:val="0"/>
      <w:divBdr>
        <w:top w:val="none" w:sz="0" w:space="0" w:color="auto"/>
        <w:left w:val="none" w:sz="0" w:space="0" w:color="auto"/>
        <w:bottom w:val="none" w:sz="0" w:space="0" w:color="auto"/>
        <w:right w:val="none" w:sz="0" w:space="0" w:color="auto"/>
      </w:divBdr>
    </w:div>
    <w:div w:id="636182091">
      <w:marLeft w:val="0"/>
      <w:marRight w:val="0"/>
      <w:marTop w:val="0"/>
      <w:marBottom w:val="0"/>
      <w:divBdr>
        <w:top w:val="none" w:sz="0" w:space="0" w:color="auto"/>
        <w:left w:val="none" w:sz="0" w:space="0" w:color="auto"/>
        <w:bottom w:val="none" w:sz="0" w:space="0" w:color="auto"/>
        <w:right w:val="none" w:sz="0" w:space="0" w:color="auto"/>
      </w:divBdr>
    </w:div>
    <w:div w:id="636182092">
      <w:marLeft w:val="0"/>
      <w:marRight w:val="0"/>
      <w:marTop w:val="0"/>
      <w:marBottom w:val="0"/>
      <w:divBdr>
        <w:top w:val="none" w:sz="0" w:space="0" w:color="auto"/>
        <w:left w:val="none" w:sz="0" w:space="0" w:color="auto"/>
        <w:bottom w:val="none" w:sz="0" w:space="0" w:color="auto"/>
        <w:right w:val="none" w:sz="0" w:space="0" w:color="auto"/>
      </w:divBdr>
    </w:div>
    <w:div w:id="636182093">
      <w:marLeft w:val="0"/>
      <w:marRight w:val="0"/>
      <w:marTop w:val="0"/>
      <w:marBottom w:val="0"/>
      <w:divBdr>
        <w:top w:val="none" w:sz="0" w:space="0" w:color="auto"/>
        <w:left w:val="none" w:sz="0" w:space="0" w:color="auto"/>
        <w:bottom w:val="none" w:sz="0" w:space="0" w:color="auto"/>
        <w:right w:val="none" w:sz="0" w:space="0" w:color="auto"/>
      </w:divBdr>
    </w:div>
    <w:div w:id="636182094">
      <w:marLeft w:val="0"/>
      <w:marRight w:val="0"/>
      <w:marTop w:val="0"/>
      <w:marBottom w:val="0"/>
      <w:divBdr>
        <w:top w:val="none" w:sz="0" w:space="0" w:color="auto"/>
        <w:left w:val="none" w:sz="0" w:space="0" w:color="auto"/>
        <w:bottom w:val="none" w:sz="0" w:space="0" w:color="auto"/>
        <w:right w:val="none" w:sz="0" w:space="0" w:color="auto"/>
      </w:divBdr>
    </w:div>
    <w:div w:id="636182095">
      <w:marLeft w:val="0"/>
      <w:marRight w:val="0"/>
      <w:marTop w:val="0"/>
      <w:marBottom w:val="0"/>
      <w:divBdr>
        <w:top w:val="none" w:sz="0" w:space="0" w:color="auto"/>
        <w:left w:val="none" w:sz="0" w:space="0" w:color="auto"/>
        <w:bottom w:val="none" w:sz="0" w:space="0" w:color="auto"/>
        <w:right w:val="none" w:sz="0" w:space="0" w:color="auto"/>
      </w:divBdr>
    </w:div>
    <w:div w:id="636182096">
      <w:marLeft w:val="0"/>
      <w:marRight w:val="0"/>
      <w:marTop w:val="0"/>
      <w:marBottom w:val="0"/>
      <w:divBdr>
        <w:top w:val="none" w:sz="0" w:space="0" w:color="auto"/>
        <w:left w:val="none" w:sz="0" w:space="0" w:color="auto"/>
        <w:bottom w:val="none" w:sz="0" w:space="0" w:color="auto"/>
        <w:right w:val="none" w:sz="0" w:space="0" w:color="auto"/>
      </w:divBdr>
    </w:div>
    <w:div w:id="636182097">
      <w:marLeft w:val="0"/>
      <w:marRight w:val="0"/>
      <w:marTop w:val="0"/>
      <w:marBottom w:val="0"/>
      <w:divBdr>
        <w:top w:val="none" w:sz="0" w:space="0" w:color="auto"/>
        <w:left w:val="none" w:sz="0" w:space="0" w:color="auto"/>
        <w:bottom w:val="none" w:sz="0" w:space="0" w:color="auto"/>
        <w:right w:val="none" w:sz="0" w:space="0" w:color="auto"/>
      </w:divBdr>
    </w:div>
    <w:div w:id="636182098">
      <w:marLeft w:val="0"/>
      <w:marRight w:val="0"/>
      <w:marTop w:val="0"/>
      <w:marBottom w:val="0"/>
      <w:divBdr>
        <w:top w:val="none" w:sz="0" w:space="0" w:color="auto"/>
        <w:left w:val="none" w:sz="0" w:space="0" w:color="auto"/>
        <w:bottom w:val="none" w:sz="0" w:space="0" w:color="auto"/>
        <w:right w:val="none" w:sz="0" w:space="0" w:color="auto"/>
      </w:divBdr>
    </w:div>
    <w:div w:id="636182099">
      <w:marLeft w:val="0"/>
      <w:marRight w:val="0"/>
      <w:marTop w:val="0"/>
      <w:marBottom w:val="0"/>
      <w:divBdr>
        <w:top w:val="none" w:sz="0" w:space="0" w:color="auto"/>
        <w:left w:val="none" w:sz="0" w:space="0" w:color="auto"/>
        <w:bottom w:val="none" w:sz="0" w:space="0" w:color="auto"/>
        <w:right w:val="none" w:sz="0" w:space="0" w:color="auto"/>
      </w:divBdr>
    </w:div>
    <w:div w:id="636182100">
      <w:marLeft w:val="0"/>
      <w:marRight w:val="0"/>
      <w:marTop w:val="0"/>
      <w:marBottom w:val="0"/>
      <w:divBdr>
        <w:top w:val="none" w:sz="0" w:space="0" w:color="auto"/>
        <w:left w:val="none" w:sz="0" w:space="0" w:color="auto"/>
        <w:bottom w:val="none" w:sz="0" w:space="0" w:color="auto"/>
        <w:right w:val="none" w:sz="0" w:space="0" w:color="auto"/>
      </w:divBdr>
    </w:div>
    <w:div w:id="636182101">
      <w:marLeft w:val="0"/>
      <w:marRight w:val="0"/>
      <w:marTop w:val="0"/>
      <w:marBottom w:val="0"/>
      <w:divBdr>
        <w:top w:val="none" w:sz="0" w:space="0" w:color="auto"/>
        <w:left w:val="none" w:sz="0" w:space="0" w:color="auto"/>
        <w:bottom w:val="none" w:sz="0" w:space="0" w:color="auto"/>
        <w:right w:val="none" w:sz="0" w:space="0" w:color="auto"/>
      </w:divBdr>
    </w:div>
    <w:div w:id="636182102">
      <w:marLeft w:val="0"/>
      <w:marRight w:val="0"/>
      <w:marTop w:val="0"/>
      <w:marBottom w:val="0"/>
      <w:divBdr>
        <w:top w:val="none" w:sz="0" w:space="0" w:color="auto"/>
        <w:left w:val="none" w:sz="0" w:space="0" w:color="auto"/>
        <w:bottom w:val="none" w:sz="0" w:space="0" w:color="auto"/>
        <w:right w:val="none" w:sz="0" w:space="0" w:color="auto"/>
      </w:divBdr>
    </w:div>
    <w:div w:id="636182103">
      <w:marLeft w:val="0"/>
      <w:marRight w:val="0"/>
      <w:marTop w:val="0"/>
      <w:marBottom w:val="0"/>
      <w:divBdr>
        <w:top w:val="none" w:sz="0" w:space="0" w:color="auto"/>
        <w:left w:val="none" w:sz="0" w:space="0" w:color="auto"/>
        <w:bottom w:val="none" w:sz="0" w:space="0" w:color="auto"/>
        <w:right w:val="none" w:sz="0" w:space="0" w:color="auto"/>
      </w:divBdr>
    </w:div>
    <w:div w:id="636182104">
      <w:marLeft w:val="0"/>
      <w:marRight w:val="0"/>
      <w:marTop w:val="0"/>
      <w:marBottom w:val="0"/>
      <w:divBdr>
        <w:top w:val="none" w:sz="0" w:space="0" w:color="auto"/>
        <w:left w:val="none" w:sz="0" w:space="0" w:color="auto"/>
        <w:bottom w:val="none" w:sz="0" w:space="0" w:color="auto"/>
        <w:right w:val="none" w:sz="0" w:space="0" w:color="auto"/>
      </w:divBdr>
    </w:div>
    <w:div w:id="636182105">
      <w:marLeft w:val="0"/>
      <w:marRight w:val="0"/>
      <w:marTop w:val="0"/>
      <w:marBottom w:val="0"/>
      <w:divBdr>
        <w:top w:val="none" w:sz="0" w:space="0" w:color="auto"/>
        <w:left w:val="none" w:sz="0" w:space="0" w:color="auto"/>
        <w:bottom w:val="none" w:sz="0" w:space="0" w:color="auto"/>
        <w:right w:val="none" w:sz="0" w:space="0" w:color="auto"/>
      </w:divBdr>
    </w:div>
    <w:div w:id="636182106">
      <w:marLeft w:val="0"/>
      <w:marRight w:val="0"/>
      <w:marTop w:val="0"/>
      <w:marBottom w:val="0"/>
      <w:divBdr>
        <w:top w:val="none" w:sz="0" w:space="0" w:color="auto"/>
        <w:left w:val="none" w:sz="0" w:space="0" w:color="auto"/>
        <w:bottom w:val="none" w:sz="0" w:space="0" w:color="auto"/>
        <w:right w:val="none" w:sz="0" w:space="0" w:color="auto"/>
      </w:divBdr>
    </w:div>
    <w:div w:id="636182107">
      <w:marLeft w:val="0"/>
      <w:marRight w:val="0"/>
      <w:marTop w:val="0"/>
      <w:marBottom w:val="0"/>
      <w:divBdr>
        <w:top w:val="none" w:sz="0" w:space="0" w:color="auto"/>
        <w:left w:val="none" w:sz="0" w:space="0" w:color="auto"/>
        <w:bottom w:val="none" w:sz="0" w:space="0" w:color="auto"/>
        <w:right w:val="none" w:sz="0" w:space="0" w:color="auto"/>
      </w:divBdr>
    </w:div>
    <w:div w:id="636182108">
      <w:marLeft w:val="0"/>
      <w:marRight w:val="0"/>
      <w:marTop w:val="0"/>
      <w:marBottom w:val="0"/>
      <w:divBdr>
        <w:top w:val="none" w:sz="0" w:space="0" w:color="auto"/>
        <w:left w:val="none" w:sz="0" w:space="0" w:color="auto"/>
        <w:bottom w:val="none" w:sz="0" w:space="0" w:color="auto"/>
        <w:right w:val="none" w:sz="0" w:space="0" w:color="auto"/>
      </w:divBdr>
    </w:div>
    <w:div w:id="636182109">
      <w:marLeft w:val="0"/>
      <w:marRight w:val="0"/>
      <w:marTop w:val="0"/>
      <w:marBottom w:val="0"/>
      <w:divBdr>
        <w:top w:val="none" w:sz="0" w:space="0" w:color="auto"/>
        <w:left w:val="none" w:sz="0" w:space="0" w:color="auto"/>
        <w:bottom w:val="none" w:sz="0" w:space="0" w:color="auto"/>
        <w:right w:val="none" w:sz="0" w:space="0" w:color="auto"/>
      </w:divBdr>
    </w:div>
    <w:div w:id="636182110">
      <w:marLeft w:val="0"/>
      <w:marRight w:val="0"/>
      <w:marTop w:val="0"/>
      <w:marBottom w:val="0"/>
      <w:divBdr>
        <w:top w:val="none" w:sz="0" w:space="0" w:color="auto"/>
        <w:left w:val="none" w:sz="0" w:space="0" w:color="auto"/>
        <w:bottom w:val="none" w:sz="0" w:space="0" w:color="auto"/>
        <w:right w:val="none" w:sz="0" w:space="0" w:color="auto"/>
      </w:divBdr>
    </w:div>
    <w:div w:id="636182111">
      <w:marLeft w:val="0"/>
      <w:marRight w:val="0"/>
      <w:marTop w:val="0"/>
      <w:marBottom w:val="0"/>
      <w:divBdr>
        <w:top w:val="none" w:sz="0" w:space="0" w:color="auto"/>
        <w:left w:val="none" w:sz="0" w:space="0" w:color="auto"/>
        <w:bottom w:val="none" w:sz="0" w:space="0" w:color="auto"/>
        <w:right w:val="none" w:sz="0" w:space="0" w:color="auto"/>
      </w:divBdr>
    </w:div>
    <w:div w:id="636182112">
      <w:marLeft w:val="0"/>
      <w:marRight w:val="0"/>
      <w:marTop w:val="0"/>
      <w:marBottom w:val="0"/>
      <w:divBdr>
        <w:top w:val="none" w:sz="0" w:space="0" w:color="auto"/>
        <w:left w:val="none" w:sz="0" w:space="0" w:color="auto"/>
        <w:bottom w:val="none" w:sz="0" w:space="0" w:color="auto"/>
        <w:right w:val="none" w:sz="0" w:space="0" w:color="auto"/>
      </w:divBdr>
    </w:div>
    <w:div w:id="636182113">
      <w:marLeft w:val="0"/>
      <w:marRight w:val="0"/>
      <w:marTop w:val="0"/>
      <w:marBottom w:val="0"/>
      <w:divBdr>
        <w:top w:val="none" w:sz="0" w:space="0" w:color="auto"/>
        <w:left w:val="none" w:sz="0" w:space="0" w:color="auto"/>
        <w:bottom w:val="none" w:sz="0" w:space="0" w:color="auto"/>
        <w:right w:val="none" w:sz="0" w:space="0" w:color="auto"/>
      </w:divBdr>
    </w:div>
    <w:div w:id="636182114">
      <w:marLeft w:val="0"/>
      <w:marRight w:val="0"/>
      <w:marTop w:val="0"/>
      <w:marBottom w:val="0"/>
      <w:divBdr>
        <w:top w:val="none" w:sz="0" w:space="0" w:color="auto"/>
        <w:left w:val="none" w:sz="0" w:space="0" w:color="auto"/>
        <w:bottom w:val="none" w:sz="0" w:space="0" w:color="auto"/>
        <w:right w:val="none" w:sz="0" w:space="0" w:color="auto"/>
      </w:divBdr>
    </w:div>
    <w:div w:id="636182115">
      <w:marLeft w:val="0"/>
      <w:marRight w:val="0"/>
      <w:marTop w:val="0"/>
      <w:marBottom w:val="0"/>
      <w:divBdr>
        <w:top w:val="none" w:sz="0" w:space="0" w:color="auto"/>
        <w:left w:val="none" w:sz="0" w:space="0" w:color="auto"/>
        <w:bottom w:val="none" w:sz="0" w:space="0" w:color="auto"/>
        <w:right w:val="none" w:sz="0" w:space="0" w:color="auto"/>
      </w:divBdr>
    </w:div>
    <w:div w:id="636182116">
      <w:marLeft w:val="0"/>
      <w:marRight w:val="0"/>
      <w:marTop w:val="0"/>
      <w:marBottom w:val="0"/>
      <w:divBdr>
        <w:top w:val="none" w:sz="0" w:space="0" w:color="auto"/>
        <w:left w:val="none" w:sz="0" w:space="0" w:color="auto"/>
        <w:bottom w:val="none" w:sz="0" w:space="0" w:color="auto"/>
        <w:right w:val="none" w:sz="0" w:space="0" w:color="auto"/>
      </w:divBdr>
    </w:div>
    <w:div w:id="636182117">
      <w:marLeft w:val="0"/>
      <w:marRight w:val="0"/>
      <w:marTop w:val="0"/>
      <w:marBottom w:val="0"/>
      <w:divBdr>
        <w:top w:val="none" w:sz="0" w:space="0" w:color="auto"/>
        <w:left w:val="none" w:sz="0" w:space="0" w:color="auto"/>
        <w:bottom w:val="none" w:sz="0" w:space="0" w:color="auto"/>
        <w:right w:val="none" w:sz="0" w:space="0" w:color="auto"/>
      </w:divBdr>
    </w:div>
    <w:div w:id="636182118">
      <w:marLeft w:val="0"/>
      <w:marRight w:val="0"/>
      <w:marTop w:val="0"/>
      <w:marBottom w:val="0"/>
      <w:divBdr>
        <w:top w:val="none" w:sz="0" w:space="0" w:color="auto"/>
        <w:left w:val="none" w:sz="0" w:space="0" w:color="auto"/>
        <w:bottom w:val="none" w:sz="0" w:space="0" w:color="auto"/>
        <w:right w:val="none" w:sz="0" w:space="0" w:color="auto"/>
      </w:divBdr>
    </w:div>
    <w:div w:id="636182119">
      <w:marLeft w:val="0"/>
      <w:marRight w:val="0"/>
      <w:marTop w:val="0"/>
      <w:marBottom w:val="0"/>
      <w:divBdr>
        <w:top w:val="none" w:sz="0" w:space="0" w:color="auto"/>
        <w:left w:val="none" w:sz="0" w:space="0" w:color="auto"/>
        <w:bottom w:val="none" w:sz="0" w:space="0" w:color="auto"/>
        <w:right w:val="none" w:sz="0" w:space="0" w:color="auto"/>
      </w:divBdr>
    </w:div>
    <w:div w:id="636182120">
      <w:marLeft w:val="0"/>
      <w:marRight w:val="0"/>
      <w:marTop w:val="0"/>
      <w:marBottom w:val="0"/>
      <w:divBdr>
        <w:top w:val="none" w:sz="0" w:space="0" w:color="auto"/>
        <w:left w:val="none" w:sz="0" w:space="0" w:color="auto"/>
        <w:bottom w:val="none" w:sz="0" w:space="0" w:color="auto"/>
        <w:right w:val="none" w:sz="0" w:space="0" w:color="auto"/>
      </w:divBdr>
    </w:div>
    <w:div w:id="636182121">
      <w:marLeft w:val="0"/>
      <w:marRight w:val="0"/>
      <w:marTop w:val="0"/>
      <w:marBottom w:val="0"/>
      <w:divBdr>
        <w:top w:val="none" w:sz="0" w:space="0" w:color="auto"/>
        <w:left w:val="none" w:sz="0" w:space="0" w:color="auto"/>
        <w:bottom w:val="none" w:sz="0" w:space="0" w:color="auto"/>
        <w:right w:val="none" w:sz="0" w:space="0" w:color="auto"/>
      </w:divBdr>
    </w:div>
    <w:div w:id="636182122">
      <w:marLeft w:val="0"/>
      <w:marRight w:val="0"/>
      <w:marTop w:val="0"/>
      <w:marBottom w:val="0"/>
      <w:divBdr>
        <w:top w:val="none" w:sz="0" w:space="0" w:color="auto"/>
        <w:left w:val="none" w:sz="0" w:space="0" w:color="auto"/>
        <w:bottom w:val="none" w:sz="0" w:space="0" w:color="auto"/>
        <w:right w:val="none" w:sz="0" w:space="0" w:color="auto"/>
      </w:divBdr>
    </w:div>
    <w:div w:id="636182123">
      <w:marLeft w:val="0"/>
      <w:marRight w:val="0"/>
      <w:marTop w:val="0"/>
      <w:marBottom w:val="0"/>
      <w:divBdr>
        <w:top w:val="none" w:sz="0" w:space="0" w:color="auto"/>
        <w:left w:val="none" w:sz="0" w:space="0" w:color="auto"/>
        <w:bottom w:val="none" w:sz="0" w:space="0" w:color="auto"/>
        <w:right w:val="none" w:sz="0" w:space="0" w:color="auto"/>
      </w:divBdr>
    </w:div>
    <w:div w:id="636182124">
      <w:marLeft w:val="0"/>
      <w:marRight w:val="0"/>
      <w:marTop w:val="0"/>
      <w:marBottom w:val="0"/>
      <w:divBdr>
        <w:top w:val="none" w:sz="0" w:space="0" w:color="auto"/>
        <w:left w:val="none" w:sz="0" w:space="0" w:color="auto"/>
        <w:bottom w:val="none" w:sz="0" w:space="0" w:color="auto"/>
        <w:right w:val="none" w:sz="0" w:space="0" w:color="auto"/>
      </w:divBdr>
    </w:div>
    <w:div w:id="636182125">
      <w:marLeft w:val="0"/>
      <w:marRight w:val="0"/>
      <w:marTop w:val="0"/>
      <w:marBottom w:val="0"/>
      <w:divBdr>
        <w:top w:val="none" w:sz="0" w:space="0" w:color="auto"/>
        <w:left w:val="none" w:sz="0" w:space="0" w:color="auto"/>
        <w:bottom w:val="none" w:sz="0" w:space="0" w:color="auto"/>
        <w:right w:val="none" w:sz="0" w:space="0" w:color="auto"/>
      </w:divBdr>
    </w:div>
    <w:div w:id="636182126">
      <w:marLeft w:val="0"/>
      <w:marRight w:val="0"/>
      <w:marTop w:val="0"/>
      <w:marBottom w:val="0"/>
      <w:divBdr>
        <w:top w:val="none" w:sz="0" w:space="0" w:color="auto"/>
        <w:left w:val="none" w:sz="0" w:space="0" w:color="auto"/>
        <w:bottom w:val="none" w:sz="0" w:space="0" w:color="auto"/>
        <w:right w:val="none" w:sz="0" w:space="0" w:color="auto"/>
      </w:divBdr>
    </w:div>
    <w:div w:id="636182127">
      <w:marLeft w:val="0"/>
      <w:marRight w:val="0"/>
      <w:marTop w:val="0"/>
      <w:marBottom w:val="0"/>
      <w:divBdr>
        <w:top w:val="none" w:sz="0" w:space="0" w:color="auto"/>
        <w:left w:val="none" w:sz="0" w:space="0" w:color="auto"/>
        <w:bottom w:val="none" w:sz="0" w:space="0" w:color="auto"/>
        <w:right w:val="none" w:sz="0" w:space="0" w:color="auto"/>
      </w:divBdr>
    </w:div>
    <w:div w:id="636182128">
      <w:marLeft w:val="0"/>
      <w:marRight w:val="0"/>
      <w:marTop w:val="0"/>
      <w:marBottom w:val="0"/>
      <w:divBdr>
        <w:top w:val="none" w:sz="0" w:space="0" w:color="auto"/>
        <w:left w:val="none" w:sz="0" w:space="0" w:color="auto"/>
        <w:bottom w:val="none" w:sz="0" w:space="0" w:color="auto"/>
        <w:right w:val="none" w:sz="0" w:space="0" w:color="auto"/>
      </w:divBdr>
    </w:div>
    <w:div w:id="636182129">
      <w:marLeft w:val="0"/>
      <w:marRight w:val="0"/>
      <w:marTop w:val="0"/>
      <w:marBottom w:val="0"/>
      <w:divBdr>
        <w:top w:val="none" w:sz="0" w:space="0" w:color="auto"/>
        <w:left w:val="none" w:sz="0" w:space="0" w:color="auto"/>
        <w:bottom w:val="none" w:sz="0" w:space="0" w:color="auto"/>
        <w:right w:val="none" w:sz="0" w:space="0" w:color="auto"/>
      </w:divBdr>
    </w:div>
    <w:div w:id="636182130">
      <w:marLeft w:val="0"/>
      <w:marRight w:val="0"/>
      <w:marTop w:val="0"/>
      <w:marBottom w:val="0"/>
      <w:divBdr>
        <w:top w:val="none" w:sz="0" w:space="0" w:color="auto"/>
        <w:left w:val="none" w:sz="0" w:space="0" w:color="auto"/>
        <w:bottom w:val="none" w:sz="0" w:space="0" w:color="auto"/>
        <w:right w:val="none" w:sz="0" w:space="0" w:color="auto"/>
      </w:divBdr>
    </w:div>
    <w:div w:id="636182131">
      <w:marLeft w:val="0"/>
      <w:marRight w:val="0"/>
      <w:marTop w:val="0"/>
      <w:marBottom w:val="0"/>
      <w:divBdr>
        <w:top w:val="none" w:sz="0" w:space="0" w:color="auto"/>
        <w:left w:val="none" w:sz="0" w:space="0" w:color="auto"/>
        <w:bottom w:val="none" w:sz="0" w:space="0" w:color="auto"/>
        <w:right w:val="none" w:sz="0" w:space="0" w:color="auto"/>
      </w:divBdr>
    </w:div>
    <w:div w:id="636182132">
      <w:marLeft w:val="0"/>
      <w:marRight w:val="0"/>
      <w:marTop w:val="0"/>
      <w:marBottom w:val="0"/>
      <w:divBdr>
        <w:top w:val="none" w:sz="0" w:space="0" w:color="auto"/>
        <w:left w:val="none" w:sz="0" w:space="0" w:color="auto"/>
        <w:bottom w:val="none" w:sz="0" w:space="0" w:color="auto"/>
        <w:right w:val="none" w:sz="0" w:space="0" w:color="auto"/>
      </w:divBdr>
    </w:div>
    <w:div w:id="636182133">
      <w:marLeft w:val="0"/>
      <w:marRight w:val="0"/>
      <w:marTop w:val="0"/>
      <w:marBottom w:val="0"/>
      <w:divBdr>
        <w:top w:val="none" w:sz="0" w:space="0" w:color="auto"/>
        <w:left w:val="none" w:sz="0" w:space="0" w:color="auto"/>
        <w:bottom w:val="none" w:sz="0" w:space="0" w:color="auto"/>
        <w:right w:val="none" w:sz="0" w:space="0" w:color="auto"/>
      </w:divBdr>
    </w:div>
    <w:div w:id="636182134">
      <w:marLeft w:val="0"/>
      <w:marRight w:val="0"/>
      <w:marTop w:val="0"/>
      <w:marBottom w:val="0"/>
      <w:divBdr>
        <w:top w:val="none" w:sz="0" w:space="0" w:color="auto"/>
        <w:left w:val="none" w:sz="0" w:space="0" w:color="auto"/>
        <w:bottom w:val="none" w:sz="0" w:space="0" w:color="auto"/>
        <w:right w:val="none" w:sz="0" w:space="0" w:color="auto"/>
      </w:divBdr>
    </w:div>
    <w:div w:id="636182135">
      <w:marLeft w:val="0"/>
      <w:marRight w:val="0"/>
      <w:marTop w:val="0"/>
      <w:marBottom w:val="0"/>
      <w:divBdr>
        <w:top w:val="none" w:sz="0" w:space="0" w:color="auto"/>
        <w:left w:val="none" w:sz="0" w:space="0" w:color="auto"/>
        <w:bottom w:val="none" w:sz="0" w:space="0" w:color="auto"/>
        <w:right w:val="none" w:sz="0" w:space="0" w:color="auto"/>
      </w:divBdr>
    </w:div>
    <w:div w:id="636182136">
      <w:marLeft w:val="0"/>
      <w:marRight w:val="0"/>
      <w:marTop w:val="0"/>
      <w:marBottom w:val="0"/>
      <w:divBdr>
        <w:top w:val="none" w:sz="0" w:space="0" w:color="auto"/>
        <w:left w:val="none" w:sz="0" w:space="0" w:color="auto"/>
        <w:bottom w:val="none" w:sz="0" w:space="0" w:color="auto"/>
        <w:right w:val="none" w:sz="0" w:space="0" w:color="auto"/>
      </w:divBdr>
    </w:div>
    <w:div w:id="636182137">
      <w:marLeft w:val="0"/>
      <w:marRight w:val="0"/>
      <w:marTop w:val="0"/>
      <w:marBottom w:val="0"/>
      <w:divBdr>
        <w:top w:val="none" w:sz="0" w:space="0" w:color="auto"/>
        <w:left w:val="none" w:sz="0" w:space="0" w:color="auto"/>
        <w:bottom w:val="none" w:sz="0" w:space="0" w:color="auto"/>
        <w:right w:val="none" w:sz="0" w:space="0" w:color="auto"/>
      </w:divBdr>
    </w:div>
    <w:div w:id="636182138">
      <w:marLeft w:val="0"/>
      <w:marRight w:val="0"/>
      <w:marTop w:val="0"/>
      <w:marBottom w:val="0"/>
      <w:divBdr>
        <w:top w:val="none" w:sz="0" w:space="0" w:color="auto"/>
        <w:left w:val="none" w:sz="0" w:space="0" w:color="auto"/>
        <w:bottom w:val="none" w:sz="0" w:space="0" w:color="auto"/>
        <w:right w:val="none" w:sz="0" w:space="0" w:color="auto"/>
      </w:divBdr>
    </w:div>
    <w:div w:id="636182139">
      <w:marLeft w:val="0"/>
      <w:marRight w:val="0"/>
      <w:marTop w:val="0"/>
      <w:marBottom w:val="0"/>
      <w:divBdr>
        <w:top w:val="none" w:sz="0" w:space="0" w:color="auto"/>
        <w:left w:val="none" w:sz="0" w:space="0" w:color="auto"/>
        <w:bottom w:val="none" w:sz="0" w:space="0" w:color="auto"/>
        <w:right w:val="none" w:sz="0" w:space="0" w:color="auto"/>
      </w:divBdr>
    </w:div>
    <w:div w:id="636182140">
      <w:marLeft w:val="0"/>
      <w:marRight w:val="0"/>
      <w:marTop w:val="0"/>
      <w:marBottom w:val="0"/>
      <w:divBdr>
        <w:top w:val="none" w:sz="0" w:space="0" w:color="auto"/>
        <w:left w:val="none" w:sz="0" w:space="0" w:color="auto"/>
        <w:bottom w:val="none" w:sz="0" w:space="0" w:color="auto"/>
        <w:right w:val="none" w:sz="0" w:space="0" w:color="auto"/>
      </w:divBdr>
    </w:div>
    <w:div w:id="636182141">
      <w:marLeft w:val="0"/>
      <w:marRight w:val="0"/>
      <w:marTop w:val="0"/>
      <w:marBottom w:val="0"/>
      <w:divBdr>
        <w:top w:val="none" w:sz="0" w:space="0" w:color="auto"/>
        <w:left w:val="none" w:sz="0" w:space="0" w:color="auto"/>
        <w:bottom w:val="none" w:sz="0" w:space="0" w:color="auto"/>
        <w:right w:val="none" w:sz="0" w:space="0" w:color="auto"/>
      </w:divBdr>
    </w:div>
    <w:div w:id="636182142">
      <w:marLeft w:val="0"/>
      <w:marRight w:val="0"/>
      <w:marTop w:val="0"/>
      <w:marBottom w:val="0"/>
      <w:divBdr>
        <w:top w:val="none" w:sz="0" w:space="0" w:color="auto"/>
        <w:left w:val="none" w:sz="0" w:space="0" w:color="auto"/>
        <w:bottom w:val="none" w:sz="0" w:space="0" w:color="auto"/>
        <w:right w:val="none" w:sz="0" w:space="0" w:color="auto"/>
      </w:divBdr>
    </w:div>
    <w:div w:id="636182143">
      <w:marLeft w:val="0"/>
      <w:marRight w:val="0"/>
      <w:marTop w:val="0"/>
      <w:marBottom w:val="0"/>
      <w:divBdr>
        <w:top w:val="none" w:sz="0" w:space="0" w:color="auto"/>
        <w:left w:val="none" w:sz="0" w:space="0" w:color="auto"/>
        <w:bottom w:val="none" w:sz="0" w:space="0" w:color="auto"/>
        <w:right w:val="none" w:sz="0" w:space="0" w:color="auto"/>
      </w:divBdr>
    </w:div>
    <w:div w:id="636182144">
      <w:marLeft w:val="0"/>
      <w:marRight w:val="0"/>
      <w:marTop w:val="0"/>
      <w:marBottom w:val="0"/>
      <w:divBdr>
        <w:top w:val="none" w:sz="0" w:space="0" w:color="auto"/>
        <w:left w:val="none" w:sz="0" w:space="0" w:color="auto"/>
        <w:bottom w:val="none" w:sz="0" w:space="0" w:color="auto"/>
        <w:right w:val="none" w:sz="0" w:space="0" w:color="auto"/>
      </w:divBdr>
    </w:div>
    <w:div w:id="636182145">
      <w:marLeft w:val="0"/>
      <w:marRight w:val="0"/>
      <w:marTop w:val="0"/>
      <w:marBottom w:val="0"/>
      <w:divBdr>
        <w:top w:val="none" w:sz="0" w:space="0" w:color="auto"/>
        <w:left w:val="none" w:sz="0" w:space="0" w:color="auto"/>
        <w:bottom w:val="none" w:sz="0" w:space="0" w:color="auto"/>
        <w:right w:val="none" w:sz="0" w:space="0" w:color="auto"/>
      </w:divBdr>
    </w:div>
    <w:div w:id="636182146">
      <w:marLeft w:val="0"/>
      <w:marRight w:val="0"/>
      <w:marTop w:val="0"/>
      <w:marBottom w:val="0"/>
      <w:divBdr>
        <w:top w:val="none" w:sz="0" w:space="0" w:color="auto"/>
        <w:left w:val="none" w:sz="0" w:space="0" w:color="auto"/>
        <w:bottom w:val="none" w:sz="0" w:space="0" w:color="auto"/>
        <w:right w:val="none" w:sz="0" w:space="0" w:color="auto"/>
      </w:divBdr>
    </w:div>
    <w:div w:id="636182147">
      <w:marLeft w:val="0"/>
      <w:marRight w:val="0"/>
      <w:marTop w:val="0"/>
      <w:marBottom w:val="0"/>
      <w:divBdr>
        <w:top w:val="none" w:sz="0" w:space="0" w:color="auto"/>
        <w:left w:val="none" w:sz="0" w:space="0" w:color="auto"/>
        <w:bottom w:val="none" w:sz="0" w:space="0" w:color="auto"/>
        <w:right w:val="none" w:sz="0" w:space="0" w:color="auto"/>
      </w:divBdr>
    </w:div>
    <w:div w:id="636182148">
      <w:marLeft w:val="0"/>
      <w:marRight w:val="0"/>
      <w:marTop w:val="0"/>
      <w:marBottom w:val="0"/>
      <w:divBdr>
        <w:top w:val="none" w:sz="0" w:space="0" w:color="auto"/>
        <w:left w:val="none" w:sz="0" w:space="0" w:color="auto"/>
        <w:bottom w:val="none" w:sz="0" w:space="0" w:color="auto"/>
        <w:right w:val="none" w:sz="0" w:space="0" w:color="auto"/>
      </w:divBdr>
    </w:div>
    <w:div w:id="636182149">
      <w:marLeft w:val="0"/>
      <w:marRight w:val="0"/>
      <w:marTop w:val="0"/>
      <w:marBottom w:val="0"/>
      <w:divBdr>
        <w:top w:val="none" w:sz="0" w:space="0" w:color="auto"/>
        <w:left w:val="none" w:sz="0" w:space="0" w:color="auto"/>
        <w:bottom w:val="none" w:sz="0" w:space="0" w:color="auto"/>
        <w:right w:val="none" w:sz="0" w:space="0" w:color="auto"/>
      </w:divBdr>
    </w:div>
    <w:div w:id="636182150">
      <w:marLeft w:val="0"/>
      <w:marRight w:val="0"/>
      <w:marTop w:val="0"/>
      <w:marBottom w:val="0"/>
      <w:divBdr>
        <w:top w:val="none" w:sz="0" w:space="0" w:color="auto"/>
        <w:left w:val="none" w:sz="0" w:space="0" w:color="auto"/>
        <w:bottom w:val="none" w:sz="0" w:space="0" w:color="auto"/>
        <w:right w:val="none" w:sz="0" w:space="0" w:color="auto"/>
      </w:divBdr>
    </w:div>
    <w:div w:id="636182151">
      <w:marLeft w:val="0"/>
      <w:marRight w:val="0"/>
      <w:marTop w:val="0"/>
      <w:marBottom w:val="0"/>
      <w:divBdr>
        <w:top w:val="none" w:sz="0" w:space="0" w:color="auto"/>
        <w:left w:val="none" w:sz="0" w:space="0" w:color="auto"/>
        <w:bottom w:val="none" w:sz="0" w:space="0" w:color="auto"/>
        <w:right w:val="none" w:sz="0" w:space="0" w:color="auto"/>
      </w:divBdr>
    </w:div>
    <w:div w:id="636182152">
      <w:marLeft w:val="0"/>
      <w:marRight w:val="0"/>
      <w:marTop w:val="0"/>
      <w:marBottom w:val="0"/>
      <w:divBdr>
        <w:top w:val="none" w:sz="0" w:space="0" w:color="auto"/>
        <w:left w:val="none" w:sz="0" w:space="0" w:color="auto"/>
        <w:bottom w:val="none" w:sz="0" w:space="0" w:color="auto"/>
        <w:right w:val="none" w:sz="0" w:space="0" w:color="auto"/>
      </w:divBdr>
    </w:div>
    <w:div w:id="636182153">
      <w:marLeft w:val="0"/>
      <w:marRight w:val="0"/>
      <w:marTop w:val="0"/>
      <w:marBottom w:val="0"/>
      <w:divBdr>
        <w:top w:val="none" w:sz="0" w:space="0" w:color="auto"/>
        <w:left w:val="none" w:sz="0" w:space="0" w:color="auto"/>
        <w:bottom w:val="none" w:sz="0" w:space="0" w:color="auto"/>
        <w:right w:val="none" w:sz="0" w:space="0" w:color="auto"/>
      </w:divBdr>
    </w:div>
    <w:div w:id="636182154">
      <w:marLeft w:val="0"/>
      <w:marRight w:val="0"/>
      <w:marTop w:val="0"/>
      <w:marBottom w:val="0"/>
      <w:divBdr>
        <w:top w:val="none" w:sz="0" w:space="0" w:color="auto"/>
        <w:left w:val="none" w:sz="0" w:space="0" w:color="auto"/>
        <w:bottom w:val="none" w:sz="0" w:space="0" w:color="auto"/>
        <w:right w:val="none" w:sz="0" w:space="0" w:color="auto"/>
      </w:divBdr>
    </w:div>
    <w:div w:id="636182155">
      <w:marLeft w:val="0"/>
      <w:marRight w:val="0"/>
      <w:marTop w:val="0"/>
      <w:marBottom w:val="0"/>
      <w:divBdr>
        <w:top w:val="none" w:sz="0" w:space="0" w:color="auto"/>
        <w:left w:val="none" w:sz="0" w:space="0" w:color="auto"/>
        <w:bottom w:val="none" w:sz="0" w:space="0" w:color="auto"/>
        <w:right w:val="none" w:sz="0" w:space="0" w:color="auto"/>
      </w:divBdr>
    </w:div>
    <w:div w:id="636182156">
      <w:marLeft w:val="0"/>
      <w:marRight w:val="0"/>
      <w:marTop w:val="0"/>
      <w:marBottom w:val="0"/>
      <w:divBdr>
        <w:top w:val="none" w:sz="0" w:space="0" w:color="auto"/>
        <w:left w:val="none" w:sz="0" w:space="0" w:color="auto"/>
        <w:bottom w:val="none" w:sz="0" w:space="0" w:color="auto"/>
        <w:right w:val="none" w:sz="0" w:space="0" w:color="auto"/>
      </w:divBdr>
    </w:div>
    <w:div w:id="636182157">
      <w:marLeft w:val="0"/>
      <w:marRight w:val="0"/>
      <w:marTop w:val="0"/>
      <w:marBottom w:val="0"/>
      <w:divBdr>
        <w:top w:val="none" w:sz="0" w:space="0" w:color="auto"/>
        <w:left w:val="none" w:sz="0" w:space="0" w:color="auto"/>
        <w:bottom w:val="none" w:sz="0" w:space="0" w:color="auto"/>
        <w:right w:val="none" w:sz="0" w:space="0" w:color="auto"/>
      </w:divBdr>
    </w:div>
    <w:div w:id="636182158">
      <w:marLeft w:val="0"/>
      <w:marRight w:val="0"/>
      <w:marTop w:val="0"/>
      <w:marBottom w:val="0"/>
      <w:divBdr>
        <w:top w:val="none" w:sz="0" w:space="0" w:color="auto"/>
        <w:left w:val="none" w:sz="0" w:space="0" w:color="auto"/>
        <w:bottom w:val="none" w:sz="0" w:space="0" w:color="auto"/>
        <w:right w:val="none" w:sz="0" w:space="0" w:color="auto"/>
      </w:divBdr>
    </w:div>
    <w:div w:id="636182159">
      <w:marLeft w:val="0"/>
      <w:marRight w:val="0"/>
      <w:marTop w:val="0"/>
      <w:marBottom w:val="0"/>
      <w:divBdr>
        <w:top w:val="none" w:sz="0" w:space="0" w:color="auto"/>
        <w:left w:val="none" w:sz="0" w:space="0" w:color="auto"/>
        <w:bottom w:val="none" w:sz="0" w:space="0" w:color="auto"/>
        <w:right w:val="none" w:sz="0" w:space="0" w:color="auto"/>
      </w:divBdr>
    </w:div>
    <w:div w:id="636182160">
      <w:marLeft w:val="0"/>
      <w:marRight w:val="0"/>
      <w:marTop w:val="0"/>
      <w:marBottom w:val="0"/>
      <w:divBdr>
        <w:top w:val="none" w:sz="0" w:space="0" w:color="auto"/>
        <w:left w:val="none" w:sz="0" w:space="0" w:color="auto"/>
        <w:bottom w:val="none" w:sz="0" w:space="0" w:color="auto"/>
        <w:right w:val="none" w:sz="0" w:space="0" w:color="auto"/>
      </w:divBdr>
    </w:div>
    <w:div w:id="636182161">
      <w:marLeft w:val="0"/>
      <w:marRight w:val="0"/>
      <w:marTop w:val="0"/>
      <w:marBottom w:val="0"/>
      <w:divBdr>
        <w:top w:val="none" w:sz="0" w:space="0" w:color="auto"/>
        <w:left w:val="none" w:sz="0" w:space="0" w:color="auto"/>
        <w:bottom w:val="none" w:sz="0" w:space="0" w:color="auto"/>
        <w:right w:val="none" w:sz="0" w:space="0" w:color="auto"/>
      </w:divBdr>
    </w:div>
    <w:div w:id="636182162">
      <w:marLeft w:val="0"/>
      <w:marRight w:val="0"/>
      <w:marTop w:val="0"/>
      <w:marBottom w:val="0"/>
      <w:divBdr>
        <w:top w:val="none" w:sz="0" w:space="0" w:color="auto"/>
        <w:left w:val="none" w:sz="0" w:space="0" w:color="auto"/>
        <w:bottom w:val="none" w:sz="0" w:space="0" w:color="auto"/>
        <w:right w:val="none" w:sz="0" w:space="0" w:color="auto"/>
      </w:divBdr>
    </w:div>
    <w:div w:id="636182163">
      <w:marLeft w:val="0"/>
      <w:marRight w:val="0"/>
      <w:marTop w:val="0"/>
      <w:marBottom w:val="0"/>
      <w:divBdr>
        <w:top w:val="none" w:sz="0" w:space="0" w:color="auto"/>
        <w:left w:val="none" w:sz="0" w:space="0" w:color="auto"/>
        <w:bottom w:val="none" w:sz="0" w:space="0" w:color="auto"/>
        <w:right w:val="none" w:sz="0" w:space="0" w:color="auto"/>
      </w:divBdr>
    </w:div>
    <w:div w:id="636182164">
      <w:marLeft w:val="0"/>
      <w:marRight w:val="0"/>
      <w:marTop w:val="0"/>
      <w:marBottom w:val="0"/>
      <w:divBdr>
        <w:top w:val="none" w:sz="0" w:space="0" w:color="auto"/>
        <w:left w:val="none" w:sz="0" w:space="0" w:color="auto"/>
        <w:bottom w:val="none" w:sz="0" w:space="0" w:color="auto"/>
        <w:right w:val="none" w:sz="0" w:space="0" w:color="auto"/>
      </w:divBdr>
    </w:div>
    <w:div w:id="636182165">
      <w:marLeft w:val="0"/>
      <w:marRight w:val="0"/>
      <w:marTop w:val="0"/>
      <w:marBottom w:val="0"/>
      <w:divBdr>
        <w:top w:val="none" w:sz="0" w:space="0" w:color="auto"/>
        <w:left w:val="none" w:sz="0" w:space="0" w:color="auto"/>
        <w:bottom w:val="none" w:sz="0" w:space="0" w:color="auto"/>
        <w:right w:val="none" w:sz="0" w:space="0" w:color="auto"/>
      </w:divBdr>
    </w:div>
    <w:div w:id="636182166">
      <w:marLeft w:val="0"/>
      <w:marRight w:val="0"/>
      <w:marTop w:val="0"/>
      <w:marBottom w:val="0"/>
      <w:divBdr>
        <w:top w:val="none" w:sz="0" w:space="0" w:color="auto"/>
        <w:left w:val="none" w:sz="0" w:space="0" w:color="auto"/>
        <w:bottom w:val="none" w:sz="0" w:space="0" w:color="auto"/>
        <w:right w:val="none" w:sz="0" w:space="0" w:color="auto"/>
      </w:divBdr>
    </w:div>
    <w:div w:id="636182167">
      <w:marLeft w:val="0"/>
      <w:marRight w:val="0"/>
      <w:marTop w:val="0"/>
      <w:marBottom w:val="0"/>
      <w:divBdr>
        <w:top w:val="none" w:sz="0" w:space="0" w:color="auto"/>
        <w:left w:val="none" w:sz="0" w:space="0" w:color="auto"/>
        <w:bottom w:val="none" w:sz="0" w:space="0" w:color="auto"/>
        <w:right w:val="none" w:sz="0" w:space="0" w:color="auto"/>
      </w:divBdr>
    </w:div>
    <w:div w:id="636182168">
      <w:marLeft w:val="0"/>
      <w:marRight w:val="0"/>
      <w:marTop w:val="0"/>
      <w:marBottom w:val="0"/>
      <w:divBdr>
        <w:top w:val="none" w:sz="0" w:space="0" w:color="auto"/>
        <w:left w:val="none" w:sz="0" w:space="0" w:color="auto"/>
        <w:bottom w:val="none" w:sz="0" w:space="0" w:color="auto"/>
        <w:right w:val="none" w:sz="0" w:space="0" w:color="auto"/>
      </w:divBdr>
    </w:div>
    <w:div w:id="636182169">
      <w:marLeft w:val="0"/>
      <w:marRight w:val="0"/>
      <w:marTop w:val="0"/>
      <w:marBottom w:val="0"/>
      <w:divBdr>
        <w:top w:val="none" w:sz="0" w:space="0" w:color="auto"/>
        <w:left w:val="none" w:sz="0" w:space="0" w:color="auto"/>
        <w:bottom w:val="none" w:sz="0" w:space="0" w:color="auto"/>
        <w:right w:val="none" w:sz="0" w:space="0" w:color="auto"/>
      </w:divBdr>
    </w:div>
    <w:div w:id="636182170">
      <w:marLeft w:val="0"/>
      <w:marRight w:val="0"/>
      <w:marTop w:val="0"/>
      <w:marBottom w:val="0"/>
      <w:divBdr>
        <w:top w:val="none" w:sz="0" w:space="0" w:color="auto"/>
        <w:left w:val="none" w:sz="0" w:space="0" w:color="auto"/>
        <w:bottom w:val="none" w:sz="0" w:space="0" w:color="auto"/>
        <w:right w:val="none" w:sz="0" w:space="0" w:color="auto"/>
      </w:divBdr>
    </w:div>
    <w:div w:id="636182171">
      <w:marLeft w:val="0"/>
      <w:marRight w:val="0"/>
      <w:marTop w:val="0"/>
      <w:marBottom w:val="0"/>
      <w:divBdr>
        <w:top w:val="none" w:sz="0" w:space="0" w:color="auto"/>
        <w:left w:val="none" w:sz="0" w:space="0" w:color="auto"/>
        <w:bottom w:val="none" w:sz="0" w:space="0" w:color="auto"/>
        <w:right w:val="none" w:sz="0" w:space="0" w:color="auto"/>
      </w:divBdr>
    </w:div>
    <w:div w:id="636182172">
      <w:marLeft w:val="0"/>
      <w:marRight w:val="0"/>
      <w:marTop w:val="0"/>
      <w:marBottom w:val="0"/>
      <w:divBdr>
        <w:top w:val="none" w:sz="0" w:space="0" w:color="auto"/>
        <w:left w:val="none" w:sz="0" w:space="0" w:color="auto"/>
        <w:bottom w:val="none" w:sz="0" w:space="0" w:color="auto"/>
        <w:right w:val="none" w:sz="0" w:space="0" w:color="auto"/>
      </w:divBdr>
    </w:div>
    <w:div w:id="636182173">
      <w:marLeft w:val="0"/>
      <w:marRight w:val="0"/>
      <w:marTop w:val="0"/>
      <w:marBottom w:val="0"/>
      <w:divBdr>
        <w:top w:val="none" w:sz="0" w:space="0" w:color="auto"/>
        <w:left w:val="none" w:sz="0" w:space="0" w:color="auto"/>
        <w:bottom w:val="none" w:sz="0" w:space="0" w:color="auto"/>
        <w:right w:val="none" w:sz="0" w:space="0" w:color="auto"/>
      </w:divBdr>
    </w:div>
    <w:div w:id="636182174">
      <w:marLeft w:val="0"/>
      <w:marRight w:val="0"/>
      <w:marTop w:val="0"/>
      <w:marBottom w:val="0"/>
      <w:divBdr>
        <w:top w:val="none" w:sz="0" w:space="0" w:color="auto"/>
        <w:left w:val="none" w:sz="0" w:space="0" w:color="auto"/>
        <w:bottom w:val="none" w:sz="0" w:space="0" w:color="auto"/>
        <w:right w:val="none" w:sz="0" w:space="0" w:color="auto"/>
      </w:divBdr>
    </w:div>
    <w:div w:id="636182175">
      <w:marLeft w:val="0"/>
      <w:marRight w:val="0"/>
      <w:marTop w:val="0"/>
      <w:marBottom w:val="0"/>
      <w:divBdr>
        <w:top w:val="none" w:sz="0" w:space="0" w:color="auto"/>
        <w:left w:val="none" w:sz="0" w:space="0" w:color="auto"/>
        <w:bottom w:val="none" w:sz="0" w:space="0" w:color="auto"/>
        <w:right w:val="none" w:sz="0" w:space="0" w:color="auto"/>
      </w:divBdr>
    </w:div>
    <w:div w:id="636182176">
      <w:marLeft w:val="0"/>
      <w:marRight w:val="0"/>
      <w:marTop w:val="0"/>
      <w:marBottom w:val="0"/>
      <w:divBdr>
        <w:top w:val="none" w:sz="0" w:space="0" w:color="auto"/>
        <w:left w:val="none" w:sz="0" w:space="0" w:color="auto"/>
        <w:bottom w:val="none" w:sz="0" w:space="0" w:color="auto"/>
        <w:right w:val="none" w:sz="0" w:space="0" w:color="auto"/>
      </w:divBdr>
    </w:div>
    <w:div w:id="636182177">
      <w:marLeft w:val="0"/>
      <w:marRight w:val="0"/>
      <w:marTop w:val="0"/>
      <w:marBottom w:val="0"/>
      <w:divBdr>
        <w:top w:val="none" w:sz="0" w:space="0" w:color="auto"/>
        <w:left w:val="none" w:sz="0" w:space="0" w:color="auto"/>
        <w:bottom w:val="none" w:sz="0" w:space="0" w:color="auto"/>
        <w:right w:val="none" w:sz="0" w:space="0" w:color="auto"/>
      </w:divBdr>
    </w:div>
    <w:div w:id="636182178">
      <w:marLeft w:val="0"/>
      <w:marRight w:val="0"/>
      <w:marTop w:val="0"/>
      <w:marBottom w:val="0"/>
      <w:divBdr>
        <w:top w:val="none" w:sz="0" w:space="0" w:color="auto"/>
        <w:left w:val="none" w:sz="0" w:space="0" w:color="auto"/>
        <w:bottom w:val="none" w:sz="0" w:space="0" w:color="auto"/>
        <w:right w:val="none" w:sz="0" w:space="0" w:color="auto"/>
      </w:divBdr>
    </w:div>
    <w:div w:id="636182179">
      <w:marLeft w:val="0"/>
      <w:marRight w:val="0"/>
      <w:marTop w:val="0"/>
      <w:marBottom w:val="0"/>
      <w:divBdr>
        <w:top w:val="none" w:sz="0" w:space="0" w:color="auto"/>
        <w:left w:val="none" w:sz="0" w:space="0" w:color="auto"/>
        <w:bottom w:val="none" w:sz="0" w:space="0" w:color="auto"/>
        <w:right w:val="none" w:sz="0" w:space="0" w:color="auto"/>
      </w:divBdr>
    </w:div>
    <w:div w:id="636182180">
      <w:marLeft w:val="0"/>
      <w:marRight w:val="0"/>
      <w:marTop w:val="0"/>
      <w:marBottom w:val="0"/>
      <w:divBdr>
        <w:top w:val="none" w:sz="0" w:space="0" w:color="auto"/>
        <w:left w:val="none" w:sz="0" w:space="0" w:color="auto"/>
        <w:bottom w:val="none" w:sz="0" w:space="0" w:color="auto"/>
        <w:right w:val="none" w:sz="0" w:space="0" w:color="auto"/>
      </w:divBdr>
    </w:div>
    <w:div w:id="636182181">
      <w:marLeft w:val="0"/>
      <w:marRight w:val="0"/>
      <w:marTop w:val="0"/>
      <w:marBottom w:val="0"/>
      <w:divBdr>
        <w:top w:val="none" w:sz="0" w:space="0" w:color="auto"/>
        <w:left w:val="none" w:sz="0" w:space="0" w:color="auto"/>
        <w:bottom w:val="none" w:sz="0" w:space="0" w:color="auto"/>
        <w:right w:val="none" w:sz="0" w:space="0" w:color="auto"/>
      </w:divBdr>
    </w:div>
    <w:div w:id="636182182">
      <w:marLeft w:val="0"/>
      <w:marRight w:val="0"/>
      <w:marTop w:val="0"/>
      <w:marBottom w:val="0"/>
      <w:divBdr>
        <w:top w:val="none" w:sz="0" w:space="0" w:color="auto"/>
        <w:left w:val="none" w:sz="0" w:space="0" w:color="auto"/>
        <w:bottom w:val="none" w:sz="0" w:space="0" w:color="auto"/>
        <w:right w:val="none" w:sz="0" w:space="0" w:color="auto"/>
      </w:divBdr>
    </w:div>
    <w:div w:id="636182183">
      <w:marLeft w:val="0"/>
      <w:marRight w:val="0"/>
      <w:marTop w:val="0"/>
      <w:marBottom w:val="0"/>
      <w:divBdr>
        <w:top w:val="none" w:sz="0" w:space="0" w:color="auto"/>
        <w:left w:val="none" w:sz="0" w:space="0" w:color="auto"/>
        <w:bottom w:val="none" w:sz="0" w:space="0" w:color="auto"/>
        <w:right w:val="none" w:sz="0" w:space="0" w:color="auto"/>
      </w:divBdr>
    </w:div>
    <w:div w:id="636182184">
      <w:marLeft w:val="0"/>
      <w:marRight w:val="0"/>
      <w:marTop w:val="0"/>
      <w:marBottom w:val="0"/>
      <w:divBdr>
        <w:top w:val="none" w:sz="0" w:space="0" w:color="auto"/>
        <w:left w:val="none" w:sz="0" w:space="0" w:color="auto"/>
        <w:bottom w:val="none" w:sz="0" w:space="0" w:color="auto"/>
        <w:right w:val="none" w:sz="0" w:space="0" w:color="auto"/>
      </w:divBdr>
    </w:div>
    <w:div w:id="636182185">
      <w:marLeft w:val="0"/>
      <w:marRight w:val="0"/>
      <w:marTop w:val="0"/>
      <w:marBottom w:val="0"/>
      <w:divBdr>
        <w:top w:val="none" w:sz="0" w:space="0" w:color="auto"/>
        <w:left w:val="none" w:sz="0" w:space="0" w:color="auto"/>
        <w:bottom w:val="none" w:sz="0" w:space="0" w:color="auto"/>
        <w:right w:val="none" w:sz="0" w:space="0" w:color="auto"/>
      </w:divBdr>
    </w:div>
    <w:div w:id="636182186">
      <w:marLeft w:val="0"/>
      <w:marRight w:val="0"/>
      <w:marTop w:val="0"/>
      <w:marBottom w:val="0"/>
      <w:divBdr>
        <w:top w:val="none" w:sz="0" w:space="0" w:color="auto"/>
        <w:left w:val="none" w:sz="0" w:space="0" w:color="auto"/>
        <w:bottom w:val="none" w:sz="0" w:space="0" w:color="auto"/>
        <w:right w:val="none" w:sz="0" w:space="0" w:color="auto"/>
      </w:divBdr>
    </w:div>
    <w:div w:id="636182187">
      <w:marLeft w:val="0"/>
      <w:marRight w:val="0"/>
      <w:marTop w:val="0"/>
      <w:marBottom w:val="0"/>
      <w:divBdr>
        <w:top w:val="none" w:sz="0" w:space="0" w:color="auto"/>
        <w:left w:val="none" w:sz="0" w:space="0" w:color="auto"/>
        <w:bottom w:val="none" w:sz="0" w:space="0" w:color="auto"/>
        <w:right w:val="none" w:sz="0" w:space="0" w:color="auto"/>
      </w:divBdr>
    </w:div>
    <w:div w:id="636182188">
      <w:marLeft w:val="0"/>
      <w:marRight w:val="0"/>
      <w:marTop w:val="0"/>
      <w:marBottom w:val="0"/>
      <w:divBdr>
        <w:top w:val="none" w:sz="0" w:space="0" w:color="auto"/>
        <w:left w:val="none" w:sz="0" w:space="0" w:color="auto"/>
        <w:bottom w:val="none" w:sz="0" w:space="0" w:color="auto"/>
        <w:right w:val="none" w:sz="0" w:space="0" w:color="auto"/>
      </w:divBdr>
    </w:div>
    <w:div w:id="636182189">
      <w:marLeft w:val="0"/>
      <w:marRight w:val="0"/>
      <w:marTop w:val="0"/>
      <w:marBottom w:val="0"/>
      <w:divBdr>
        <w:top w:val="none" w:sz="0" w:space="0" w:color="auto"/>
        <w:left w:val="none" w:sz="0" w:space="0" w:color="auto"/>
        <w:bottom w:val="none" w:sz="0" w:space="0" w:color="auto"/>
        <w:right w:val="none" w:sz="0" w:space="0" w:color="auto"/>
      </w:divBdr>
    </w:div>
    <w:div w:id="636182190">
      <w:marLeft w:val="0"/>
      <w:marRight w:val="0"/>
      <w:marTop w:val="0"/>
      <w:marBottom w:val="0"/>
      <w:divBdr>
        <w:top w:val="none" w:sz="0" w:space="0" w:color="auto"/>
        <w:left w:val="none" w:sz="0" w:space="0" w:color="auto"/>
        <w:bottom w:val="none" w:sz="0" w:space="0" w:color="auto"/>
        <w:right w:val="none" w:sz="0" w:space="0" w:color="auto"/>
      </w:divBdr>
    </w:div>
    <w:div w:id="636182191">
      <w:marLeft w:val="0"/>
      <w:marRight w:val="0"/>
      <w:marTop w:val="0"/>
      <w:marBottom w:val="0"/>
      <w:divBdr>
        <w:top w:val="none" w:sz="0" w:space="0" w:color="auto"/>
        <w:left w:val="none" w:sz="0" w:space="0" w:color="auto"/>
        <w:bottom w:val="none" w:sz="0" w:space="0" w:color="auto"/>
        <w:right w:val="none" w:sz="0" w:space="0" w:color="auto"/>
      </w:divBdr>
    </w:div>
    <w:div w:id="636182192">
      <w:marLeft w:val="0"/>
      <w:marRight w:val="0"/>
      <w:marTop w:val="0"/>
      <w:marBottom w:val="0"/>
      <w:divBdr>
        <w:top w:val="none" w:sz="0" w:space="0" w:color="auto"/>
        <w:left w:val="none" w:sz="0" w:space="0" w:color="auto"/>
        <w:bottom w:val="none" w:sz="0" w:space="0" w:color="auto"/>
        <w:right w:val="none" w:sz="0" w:space="0" w:color="auto"/>
      </w:divBdr>
    </w:div>
    <w:div w:id="636182193">
      <w:marLeft w:val="0"/>
      <w:marRight w:val="0"/>
      <w:marTop w:val="0"/>
      <w:marBottom w:val="0"/>
      <w:divBdr>
        <w:top w:val="none" w:sz="0" w:space="0" w:color="auto"/>
        <w:left w:val="none" w:sz="0" w:space="0" w:color="auto"/>
        <w:bottom w:val="none" w:sz="0" w:space="0" w:color="auto"/>
        <w:right w:val="none" w:sz="0" w:space="0" w:color="auto"/>
      </w:divBdr>
    </w:div>
    <w:div w:id="636182194">
      <w:marLeft w:val="0"/>
      <w:marRight w:val="0"/>
      <w:marTop w:val="0"/>
      <w:marBottom w:val="0"/>
      <w:divBdr>
        <w:top w:val="none" w:sz="0" w:space="0" w:color="auto"/>
        <w:left w:val="none" w:sz="0" w:space="0" w:color="auto"/>
        <w:bottom w:val="none" w:sz="0" w:space="0" w:color="auto"/>
        <w:right w:val="none" w:sz="0" w:space="0" w:color="auto"/>
      </w:divBdr>
    </w:div>
    <w:div w:id="636182195">
      <w:marLeft w:val="0"/>
      <w:marRight w:val="0"/>
      <w:marTop w:val="0"/>
      <w:marBottom w:val="0"/>
      <w:divBdr>
        <w:top w:val="none" w:sz="0" w:space="0" w:color="auto"/>
        <w:left w:val="none" w:sz="0" w:space="0" w:color="auto"/>
        <w:bottom w:val="none" w:sz="0" w:space="0" w:color="auto"/>
        <w:right w:val="none" w:sz="0" w:space="0" w:color="auto"/>
      </w:divBdr>
    </w:div>
    <w:div w:id="636182196">
      <w:marLeft w:val="0"/>
      <w:marRight w:val="0"/>
      <w:marTop w:val="0"/>
      <w:marBottom w:val="0"/>
      <w:divBdr>
        <w:top w:val="none" w:sz="0" w:space="0" w:color="auto"/>
        <w:left w:val="none" w:sz="0" w:space="0" w:color="auto"/>
        <w:bottom w:val="none" w:sz="0" w:space="0" w:color="auto"/>
        <w:right w:val="none" w:sz="0" w:space="0" w:color="auto"/>
      </w:divBdr>
    </w:div>
    <w:div w:id="636182197">
      <w:marLeft w:val="0"/>
      <w:marRight w:val="0"/>
      <w:marTop w:val="0"/>
      <w:marBottom w:val="0"/>
      <w:divBdr>
        <w:top w:val="none" w:sz="0" w:space="0" w:color="auto"/>
        <w:left w:val="none" w:sz="0" w:space="0" w:color="auto"/>
        <w:bottom w:val="none" w:sz="0" w:space="0" w:color="auto"/>
        <w:right w:val="none" w:sz="0" w:space="0" w:color="auto"/>
      </w:divBdr>
    </w:div>
    <w:div w:id="636182198">
      <w:marLeft w:val="0"/>
      <w:marRight w:val="0"/>
      <w:marTop w:val="0"/>
      <w:marBottom w:val="0"/>
      <w:divBdr>
        <w:top w:val="none" w:sz="0" w:space="0" w:color="auto"/>
        <w:left w:val="none" w:sz="0" w:space="0" w:color="auto"/>
        <w:bottom w:val="none" w:sz="0" w:space="0" w:color="auto"/>
        <w:right w:val="none" w:sz="0" w:space="0" w:color="auto"/>
      </w:divBdr>
    </w:div>
    <w:div w:id="636182199">
      <w:marLeft w:val="0"/>
      <w:marRight w:val="0"/>
      <w:marTop w:val="0"/>
      <w:marBottom w:val="0"/>
      <w:divBdr>
        <w:top w:val="none" w:sz="0" w:space="0" w:color="auto"/>
        <w:left w:val="none" w:sz="0" w:space="0" w:color="auto"/>
        <w:bottom w:val="none" w:sz="0" w:space="0" w:color="auto"/>
        <w:right w:val="none" w:sz="0" w:space="0" w:color="auto"/>
      </w:divBdr>
    </w:div>
    <w:div w:id="636182200">
      <w:marLeft w:val="0"/>
      <w:marRight w:val="0"/>
      <w:marTop w:val="0"/>
      <w:marBottom w:val="0"/>
      <w:divBdr>
        <w:top w:val="none" w:sz="0" w:space="0" w:color="auto"/>
        <w:left w:val="none" w:sz="0" w:space="0" w:color="auto"/>
        <w:bottom w:val="none" w:sz="0" w:space="0" w:color="auto"/>
        <w:right w:val="none" w:sz="0" w:space="0" w:color="auto"/>
      </w:divBdr>
    </w:div>
    <w:div w:id="636182201">
      <w:marLeft w:val="0"/>
      <w:marRight w:val="0"/>
      <w:marTop w:val="0"/>
      <w:marBottom w:val="0"/>
      <w:divBdr>
        <w:top w:val="none" w:sz="0" w:space="0" w:color="auto"/>
        <w:left w:val="none" w:sz="0" w:space="0" w:color="auto"/>
        <w:bottom w:val="none" w:sz="0" w:space="0" w:color="auto"/>
        <w:right w:val="none" w:sz="0" w:space="0" w:color="auto"/>
      </w:divBdr>
    </w:div>
    <w:div w:id="636182202">
      <w:marLeft w:val="0"/>
      <w:marRight w:val="0"/>
      <w:marTop w:val="0"/>
      <w:marBottom w:val="0"/>
      <w:divBdr>
        <w:top w:val="none" w:sz="0" w:space="0" w:color="auto"/>
        <w:left w:val="none" w:sz="0" w:space="0" w:color="auto"/>
        <w:bottom w:val="none" w:sz="0" w:space="0" w:color="auto"/>
        <w:right w:val="none" w:sz="0" w:space="0" w:color="auto"/>
      </w:divBdr>
    </w:div>
    <w:div w:id="636182203">
      <w:marLeft w:val="0"/>
      <w:marRight w:val="0"/>
      <w:marTop w:val="0"/>
      <w:marBottom w:val="0"/>
      <w:divBdr>
        <w:top w:val="none" w:sz="0" w:space="0" w:color="auto"/>
        <w:left w:val="none" w:sz="0" w:space="0" w:color="auto"/>
        <w:bottom w:val="none" w:sz="0" w:space="0" w:color="auto"/>
        <w:right w:val="none" w:sz="0" w:space="0" w:color="auto"/>
      </w:divBdr>
    </w:div>
    <w:div w:id="636182204">
      <w:marLeft w:val="0"/>
      <w:marRight w:val="0"/>
      <w:marTop w:val="0"/>
      <w:marBottom w:val="0"/>
      <w:divBdr>
        <w:top w:val="none" w:sz="0" w:space="0" w:color="auto"/>
        <w:left w:val="none" w:sz="0" w:space="0" w:color="auto"/>
        <w:bottom w:val="none" w:sz="0" w:space="0" w:color="auto"/>
        <w:right w:val="none" w:sz="0" w:space="0" w:color="auto"/>
      </w:divBdr>
    </w:div>
    <w:div w:id="636182205">
      <w:marLeft w:val="0"/>
      <w:marRight w:val="0"/>
      <w:marTop w:val="0"/>
      <w:marBottom w:val="0"/>
      <w:divBdr>
        <w:top w:val="none" w:sz="0" w:space="0" w:color="auto"/>
        <w:left w:val="none" w:sz="0" w:space="0" w:color="auto"/>
        <w:bottom w:val="none" w:sz="0" w:space="0" w:color="auto"/>
        <w:right w:val="none" w:sz="0" w:space="0" w:color="auto"/>
      </w:divBdr>
    </w:div>
    <w:div w:id="636182206">
      <w:marLeft w:val="0"/>
      <w:marRight w:val="0"/>
      <w:marTop w:val="0"/>
      <w:marBottom w:val="0"/>
      <w:divBdr>
        <w:top w:val="none" w:sz="0" w:space="0" w:color="auto"/>
        <w:left w:val="none" w:sz="0" w:space="0" w:color="auto"/>
        <w:bottom w:val="none" w:sz="0" w:space="0" w:color="auto"/>
        <w:right w:val="none" w:sz="0" w:space="0" w:color="auto"/>
      </w:divBdr>
    </w:div>
    <w:div w:id="636182207">
      <w:marLeft w:val="0"/>
      <w:marRight w:val="0"/>
      <w:marTop w:val="0"/>
      <w:marBottom w:val="0"/>
      <w:divBdr>
        <w:top w:val="none" w:sz="0" w:space="0" w:color="auto"/>
        <w:left w:val="none" w:sz="0" w:space="0" w:color="auto"/>
        <w:bottom w:val="none" w:sz="0" w:space="0" w:color="auto"/>
        <w:right w:val="none" w:sz="0" w:space="0" w:color="auto"/>
      </w:divBdr>
    </w:div>
    <w:div w:id="636182208">
      <w:marLeft w:val="0"/>
      <w:marRight w:val="0"/>
      <w:marTop w:val="0"/>
      <w:marBottom w:val="0"/>
      <w:divBdr>
        <w:top w:val="none" w:sz="0" w:space="0" w:color="auto"/>
        <w:left w:val="none" w:sz="0" w:space="0" w:color="auto"/>
        <w:bottom w:val="none" w:sz="0" w:space="0" w:color="auto"/>
        <w:right w:val="none" w:sz="0" w:space="0" w:color="auto"/>
      </w:divBdr>
    </w:div>
    <w:div w:id="636182209">
      <w:marLeft w:val="0"/>
      <w:marRight w:val="0"/>
      <w:marTop w:val="0"/>
      <w:marBottom w:val="0"/>
      <w:divBdr>
        <w:top w:val="none" w:sz="0" w:space="0" w:color="auto"/>
        <w:left w:val="none" w:sz="0" w:space="0" w:color="auto"/>
        <w:bottom w:val="none" w:sz="0" w:space="0" w:color="auto"/>
        <w:right w:val="none" w:sz="0" w:space="0" w:color="auto"/>
      </w:divBdr>
    </w:div>
    <w:div w:id="636182210">
      <w:marLeft w:val="0"/>
      <w:marRight w:val="0"/>
      <w:marTop w:val="0"/>
      <w:marBottom w:val="0"/>
      <w:divBdr>
        <w:top w:val="none" w:sz="0" w:space="0" w:color="auto"/>
        <w:left w:val="none" w:sz="0" w:space="0" w:color="auto"/>
        <w:bottom w:val="none" w:sz="0" w:space="0" w:color="auto"/>
        <w:right w:val="none" w:sz="0" w:space="0" w:color="auto"/>
      </w:divBdr>
    </w:div>
    <w:div w:id="636182211">
      <w:marLeft w:val="0"/>
      <w:marRight w:val="0"/>
      <w:marTop w:val="0"/>
      <w:marBottom w:val="0"/>
      <w:divBdr>
        <w:top w:val="none" w:sz="0" w:space="0" w:color="auto"/>
        <w:left w:val="none" w:sz="0" w:space="0" w:color="auto"/>
        <w:bottom w:val="none" w:sz="0" w:space="0" w:color="auto"/>
        <w:right w:val="none" w:sz="0" w:space="0" w:color="auto"/>
      </w:divBdr>
    </w:div>
    <w:div w:id="636182212">
      <w:marLeft w:val="0"/>
      <w:marRight w:val="0"/>
      <w:marTop w:val="0"/>
      <w:marBottom w:val="0"/>
      <w:divBdr>
        <w:top w:val="none" w:sz="0" w:space="0" w:color="auto"/>
        <w:left w:val="none" w:sz="0" w:space="0" w:color="auto"/>
        <w:bottom w:val="none" w:sz="0" w:space="0" w:color="auto"/>
        <w:right w:val="none" w:sz="0" w:space="0" w:color="auto"/>
      </w:divBdr>
    </w:div>
    <w:div w:id="636182213">
      <w:marLeft w:val="0"/>
      <w:marRight w:val="0"/>
      <w:marTop w:val="0"/>
      <w:marBottom w:val="0"/>
      <w:divBdr>
        <w:top w:val="none" w:sz="0" w:space="0" w:color="auto"/>
        <w:left w:val="none" w:sz="0" w:space="0" w:color="auto"/>
        <w:bottom w:val="none" w:sz="0" w:space="0" w:color="auto"/>
        <w:right w:val="none" w:sz="0" w:space="0" w:color="auto"/>
      </w:divBdr>
    </w:div>
    <w:div w:id="636182214">
      <w:marLeft w:val="0"/>
      <w:marRight w:val="0"/>
      <w:marTop w:val="0"/>
      <w:marBottom w:val="0"/>
      <w:divBdr>
        <w:top w:val="none" w:sz="0" w:space="0" w:color="auto"/>
        <w:left w:val="none" w:sz="0" w:space="0" w:color="auto"/>
        <w:bottom w:val="none" w:sz="0" w:space="0" w:color="auto"/>
        <w:right w:val="none" w:sz="0" w:space="0" w:color="auto"/>
      </w:divBdr>
    </w:div>
    <w:div w:id="636182215">
      <w:marLeft w:val="0"/>
      <w:marRight w:val="0"/>
      <w:marTop w:val="0"/>
      <w:marBottom w:val="0"/>
      <w:divBdr>
        <w:top w:val="none" w:sz="0" w:space="0" w:color="auto"/>
        <w:left w:val="none" w:sz="0" w:space="0" w:color="auto"/>
        <w:bottom w:val="none" w:sz="0" w:space="0" w:color="auto"/>
        <w:right w:val="none" w:sz="0" w:space="0" w:color="auto"/>
      </w:divBdr>
    </w:div>
    <w:div w:id="636182216">
      <w:marLeft w:val="0"/>
      <w:marRight w:val="0"/>
      <w:marTop w:val="0"/>
      <w:marBottom w:val="0"/>
      <w:divBdr>
        <w:top w:val="none" w:sz="0" w:space="0" w:color="auto"/>
        <w:left w:val="none" w:sz="0" w:space="0" w:color="auto"/>
        <w:bottom w:val="none" w:sz="0" w:space="0" w:color="auto"/>
        <w:right w:val="none" w:sz="0" w:space="0" w:color="auto"/>
      </w:divBdr>
    </w:div>
    <w:div w:id="636182217">
      <w:marLeft w:val="0"/>
      <w:marRight w:val="0"/>
      <w:marTop w:val="0"/>
      <w:marBottom w:val="0"/>
      <w:divBdr>
        <w:top w:val="none" w:sz="0" w:space="0" w:color="auto"/>
        <w:left w:val="none" w:sz="0" w:space="0" w:color="auto"/>
        <w:bottom w:val="none" w:sz="0" w:space="0" w:color="auto"/>
        <w:right w:val="none" w:sz="0" w:space="0" w:color="auto"/>
      </w:divBdr>
    </w:div>
    <w:div w:id="636182218">
      <w:marLeft w:val="0"/>
      <w:marRight w:val="0"/>
      <w:marTop w:val="0"/>
      <w:marBottom w:val="0"/>
      <w:divBdr>
        <w:top w:val="none" w:sz="0" w:space="0" w:color="auto"/>
        <w:left w:val="none" w:sz="0" w:space="0" w:color="auto"/>
        <w:bottom w:val="none" w:sz="0" w:space="0" w:color="auto"/>
        <w:right w:val="none" w:sz="0" w:space="0" w:color="auto"/>
      </w:divBdr>
    </w:div>
    <w:div w:id="636182219">
      <w:marLeft w:val="0"/>
      <w:marRight w:val="0"/>
      <w:marTop w:val="0"/>
      <w:marBottom w:val="0"/>
      <w:divBdr>
        <w:top w:val="none" w:sz="0" w:space="0" w:color="auto"/>
        <w:left w:val="none" w:sz="0" w:space="0" w:color="auto"/>
        <w:bottom w:val="none" w:sz="0" w:space="0" w:color="auto"/>
        <w:right w:val="none" w:sz="0" w:space="0" w:color="auto"/>
      </w:divBdr>
    </w:div>
    <w:div w:id="636182220">
      <w:marLeft w:val="0"/>
      <w:marRight w:val="0"/>
      <w:marTop w:val="0"/>
      <w:marBottom w:val="0"/>
      <w:divBdr>
        <w:top w:val="none" w:sz="0" w:space="0" w:color="auto"/>
        <w:left w:val="none" w:sz="0" w:space="0" w:color="auto"/>
        <w:bottom w:val="none" w:sz="0" w:space="0" w:color="auto"/>
        <w:right w:val="none" w:sz="0" w:space="0" w:color="auto"/>
      </w:divBdr>
    </w:div>
    <w:div w:id="636182221">
      <w:marLeft w:val="0"/>
      <w:marRight w:val="0"/>
      <w:marTop w:val="0"/>
      <w:marBottom w:val="0"/>
      <w:divBdr>
        <w:top w:val="none" w:sz="0" w:space="0" w:color="auto"/>
        <w:left w:val="none" w:sz="0" w:space="0" w:color="auto"/>
        <w:bottom w:val="none" w:sz="0" w:space="0" w:color="auto"/>
        <w:right w:val="none" w:sz="0" w:space="0" w:color="auto"/>
      </w:divBdr>
    </w:div>
    <w:div w:id="636182222">
      <w:marLeft w:val="0"/>
      <w:marRight w:val="0"/>
      <w:marTop w:val="0"/>
      <w:marBottom w:val="0"/>
      <w:divBdr>
        <w:top w:val="none" w:sz="0" w:space="0" w:color="auto"/>
        <w:left w:val="none" w:sz="0" w:space="0" w:color="auto"/>
        <w:bottom w:val="none" w:sz="0" w:space="0" w:color="auto"/>
        <w:right w:val="none" w:sz="0" w:space="0" w:color="auto"/>
      </w:divBdr>
    </w:div>
    <w:div w:id="636182223">
      <w:marLeft w:val="0"/>
      <w:marRight w:val="0"/>
      <w:marTop w:val="0"/>
      <w:marBottom w:val="0"/>
      <w:divBdr>
        <w:top w:val="none" w:sz="0" w:space="0" w:color="auto"/>
        <w:left w:val="none" w:sz="0" w:space="0" w:color="auto"/>
        <w:bottom w:val="none" w:sz="0" w:space="0" w:color="auto"/>
        <w:right w:val="none" w:sz="0" w:space="0" w:color="auto"/>
      </w:divBdr>
    </w:div>
    <w:div w:id="636182224">
      <w:marLeft w:val="0"/>
      <w:marRight w:val="0"/>
      <w:marTop w:val="0"/>
      <w:marBottom w:val="0"/>
      <w:divBdr>
        <w:top w:val="none" w:sz="0" w:space="0" w:color="auto"/>
        <w:left w:val="none" w:sz="0" w:space="0" w:color="auto"/>
        <w:bottom w:val="none" w:sz="0" w:space="0" w:color="auto"/>
        <w:right w:val="none" w:sz="0" w:space="0" w:color="auto"/>
      </w:divBdr>
    </w:div>
    <w:div w:id="636182225">
      <w:marLeft w:val="0"/>
      <w:marRight w:val="0"/>
      <w:marTop w:val="0"/>
      <w:marBottom w:val="0"/>
      <w:divBdr>
        <w:top w:val="none" w:sz="0" w:space="0" w:color="auto"/>
        <w:left w:val="none" w:sz="0" w:space="0" w:color="auto"/>
        <w:bottom w:val="none" w:sz="0" w:space="0" w:color="auto"/>
        <w:right w:val="none" w:sz="0" w:space="0" w:color="auto"/>
      </w:divBdr>
    </w:div>
    <w:div w:id="636182226">
      <w:marLeft w:val="0"/>
      <w:marRight w:val="0"/>
      <w:marTop w:val="0"/>
      <w:marBottom w:val="0"/>
      <w:divBdr>
        <w:top w:val="none" w:sz="0" w:space="0" w:color="auto"/>
        <w:left w:val="none" w:sz="0" w:space="0" w:color="auto"/>
        <w:bottom w:val="none" w:sz="0" w:space="0" w:color="auto"/>
        <w:right w:val="none" w:sz="0" w:space="0" w:color="auto"/>
      </w:divBdr>
    </w:div>
    <w:div w:id="636182227">
      <w:marLeft w:val="0"/>
      <w:marRight w:val="0"/>
      <w:marTop w:val="0"/>
      <w:marBottom w:val="0"/>
      <w:divBdr>
        <w:top w:val="none" w:sz="0" w:space="0" w:color="auto"/>
        <w:left w:val="none" w:sz="0" w:space="0" w:color="auto"/>
        <w:bottom w:val="none" w:sz="0" w:space="0" w:color="auto"/>
        <w:right w:val="none" w:sz="0" w:space="0" w:color="auto"/>
      </w:divBdr>
    </w:div>
    <w:div w:id="636182228">
      <w:marLeft w:val="0"/>
      <w:marRight w:val="0"/>
      <w:marTop w:val="0"/>
      <w:marBottom w:val="0"/>
      <w:divBdr>
        <w:top w:val="none" w:sz="0" w:space="0" w:color="auto"/>
        <w:left w:val="none" w:sz="0" w:space="0" w:color="auto"/>
        <w:bottom w:val="none" w:sz="0" w:space="0" w:color="auto"/>
        <w:right w:val="none" w:sz="0" w:space="0" w:color="auto"/>
      </w:divBdr>
    </w:div>
    <w:div w:id="636182229">
      <w:marLeft w:val="0"/>
      <w:marRight w:val="0"/>
      <w:marTop w:val="0"/>
      <w:marBottom w:val="0"/>
      <w:divBdr>
        <w:top w:val="none" w:sz="0" w:space="0" w:color="auto"/>
        <w:left w:val="none" w:sz="0" w:space="0" w:color="auto"/>
        <w:bottom w:val="none" w:sz="0" w:space="0" w:color="auto"/>
        <w:right w:val="none" w:sz="0" w:space="0" w:color="auto"/>
      </w:divBdr>
    </w:div>
    <w:div w:id="636182230">
      <w:marLeft w:val="0"/>
      <w:marRight w:val="0"/>
      <w:marTop w:val="0"/>
      <w:marBottom w:val="0"/>
      <w:divBdr>
        <w:top w:val="none" w:sz="0" w:space="0" w:color="auto"/>
        <w:left w:val="none" w:sz="0" w:space="0" w:color="auto"/>
        <w:bottom w:val="none" w:sz="0" w:space="0" w:color="auto"/>
        <w:right w:val="none" w:sz="0" w:space="0" w:color="auto"/>
      </w:divBdr>
    </w:div>
    <w:div w:id="636182231">
      <w:marLeft w:val="0"/>
      <w:marRight w:val="0"/>
      <w:marTop w:val="0"/>
      <w:marBottom w:val="0"/>
      <w:divBdr>
        <w:top w:val="none" w:sz="0" w:space="0" w:color="auto"/>
        <w:left w:val="none" w:sz="0" w:space="0" w:color="auto"/>
        <w:bottom w:val="none" w:sz="0" w:space="0" w:color="auto"/>
        <w:right w:val="none" w:sz="0" w:space="0" w:color="auto"/>
      </w:divBdr>
    </w:div>
    <w:div w:id="636182232">
      <w:marLeft w:val="0"/>
      <w:marRight w:val="0"/>
      <w:marTop w:val="0"/>
      <w:marBottom w:val="0"/>
      <w:divBdr>
        <w:top w:val="none" w:sz="0" w:space="0" w:color="auto"/>
        <w:left w:val="none" w:sz="0" w:space="0" w:color="auto"/>
        <w:bottom w:val="none" w:sz="0" w:space="0" w:color="auto"/>
        <w:right w:val="none" w:sz="0" w:space="0" w:color="auto"/>
      </w:divBdr>
    </w:div>
    <w:div w:id="636182233">
      <w:marLeft w:val="0"/>
      <w:marRight w:val="0"/>
      <w:marTop w:val="0"/>
      <w:marBottom w:val="0"/>
      <w:divBdr>
        <w:top w:val="none" w:sz="0" w:space="0" w:color="auto"/>
        <w:left w:val="none" w:sz="0" w:space="0" w:color="auto"/>
        <w:bottom w:val="none" w:sz="0" w:space="0" w:color="auto"/>
        <w:right w:val="none" w:sz="0" w:space="0" w:color="auto"/>
      </w:divBdr>
    </w:div>
    <w:div w:id="636182234">
      <w:marLeft w:val="0"/>
      <w:marRight w:val="0"/>
      <w:marTop w:val="0"/>
      <w:marBottom w:val="0"/>
      <w:divBdr>
        <w:top w:val="none" w:sz="0" w:space="0" w:color="auto"/>
        <w:left w:val="none" w:sz="0" w:space="0" w:color="auto"/>
        <w:bottom w:val="none" w:sz="0" w:space="0" w:color="auto"/>
        <w:right w:val="none" w:sz="0" w:space="0" w:color="auto"/>
      </w:divBdr>
    </w:div>
    <w:div w:id="636182235">
      <w:marLeft w:val="0"/>
      <w:marRight w:val="0"/>
      <w:marTop w:val="0"/>
      <w:marBottom w:val="0"/>
      <w:divBdr>
        <w:top w:val="none" w:sz="0" w:space="0" w:color="auto"/>
        <w:left w:val="none" w:sz="0" w:space="0" w:color="auto"/>
        <w:bottom w:val="none" w:sz="0" w:space="0" w:color="auto"/>
        <w:right w:val="none" w:sz="0" w:space="0" w:color="auto"/>
      </w:divBdr>
    </w:div>
    <w:div w:id="636182236">
      <w:marLeft w:val="0"/>
      <w:marRight w:val="0"/>
      <w:marTop w:val="0"/>
      <w:marBottom w:val="0"/>
      <w:divBdr>
        <w:top w:val="none" w:sz="0" w:space="0" w:color="auto"/>
        <w:left w:val="none" w:sz="0" w:space="0" w:color="auto"/>
        <w:bottom w:val="none" w:sz="0" w:space="0" w:color="auto"/>
        <w:right w:val="none" w:sz="0" w:space="0" w:color="auto"/>
      </w:divBdr>
    </w:div>
    <w:div w:id="636182237">
      <w:marLeft w:val="0"/>
      <w:marRight w:val="0"/>
      <w:marTop w:val="0"/>
      <w:marBottom w:val="0"/>
      <w:divBdr>
        <w:top w:val="none" w:sz="0" w:space="0" w:color="auto"/>
        <w:left w:val="none" w:sz="0" w:space="0" w:color="auto"/>
        <w:bottom w:val="none" w:sz="0" w:space="0" w:color="auto"/>
        <w:right w:val="none" w:sz="0" w:space="0" w:color="auto"/>
      </w:divBdr>
    </w:div>
    <w:div w:id="636182238">
      <w:marLeft w:val="0"/>
      <w:marRight w:val="0"/>
      <w:marTop w:val="0"/>
      <w:marBottom w:val="0"/>
      <w:divBdr>
        <w:top w:val="none" w:sz="0" w:space="0" w:color="auto"/>
        <w:left w:val="none" w:sz="0" w:space="0" w:color="auto"/>
        <w:bottom w:val="none" w:sz="0" w:space="0" w:color="auto"/>
        <w:right w:val="none" w:sz="0" w:space="0" w:color="auto"/>
      </w:divBdr>
    </w:div>
    <w:div w:id="636182239">
      <w:marLeft w:val="0"/>
      <w:marRight w:val="0"/>
      <w:marTop w:val="0"/>
      <w:marBottom w:val="0"/>
      <w:divBdr>
        <w:top w:val="none" w:sz="0" w:space="0" w:color="auto"/>
        <w:left w:val="none" w:sz="0" w:space="0" w:color="auto"/>
        <w:bottom w:val="none" w:sz="0" w:space="0" w:color="auto"/>
        <w:right w:val="none" w:sz="0" w:space="0" w:color="auto"/>
      </w:divBdr>
    </w:div>
    <w:div w:id="636182240">
      <w:marLeft w:val="0"/>
      <w:marRight w:val="0"/>
      <w:marTop w:val="0"/>
      <w:marBottom w:val="0"/>
      <w:divBdr>
        <w:top w:val="none" w:sz="0" w:space="0" w:color="auto"/>
        <w:left w:val="none" w:sz="0" w:space="0" w:color="auto"/>
        <w:bottom w:val="none" w:sz="0" w:space="0" w:color="auto"/>
        <w:right w:val="none" w:sz="0" w:space="0" w:color="auto"/>
      </w:divBdr>
    </w:div>
    <w:div w:id="636182241">
      <w:marLeft w:val="0"/>
      <w:marRight w:val="0"/>
      <w:marTop w:val="0"/>
      <w:marBottom w:val="0"/>
      <w:divBdr>
        <w:top w:val="none" w:sz="0" w:space="0" w:color="auto"/>
        <w:left w:val="none" w:sz="0" w:space="0" w:color="auto"/>
        <w:bottom w:val="none" w:sz="0" w:space="0" w:color="auto"/>
        <w:right w:val="none" w:sz="0" w:space="0" w:color="auto"/>
      </w:divBdr>
    </w:div>
    <w:div w:id="636182242">
      <w:marLeft w:val="0"/>
      <w:marRight w:val="0"/>
      <w:marTop w:val="0"/>
      <w:marBottom w:val="0"/>
      <w:divBdr>
        <w:top w:val="none" w:sz="0" w:space="0" w:color="auto"/>
        <w:left w:val="none" w:sz="0" w:space="0" w:color="auto"/>
        <w:bottom w:val="none" w:sz="0" w:space="0" w:color="auto"/>
        <w:right w:val="none" w:sz="0" w:space="0" w:color="auto"/>
      </w:divBdr>
    </w:div>
    <w:div w:id="636182243">
      <w:marLeft w:val="0"/>
      <w:marRight w:val="0"/>
      <w:marTop w:val="0"/>
      <w:marBottom w:val="0"/>
      <w:divBdr>
        <w:top w:val="none" w:sz="0" w:space="0" w:color="auto"/>
        <w:left w:val="none" w:sz="0" w:space="0" w:color="auto"/>
        <w:bottom w:val="none" w:sz="0" w:space="0" w:color="auto"/>
        <w:right w:val="none" w:sz="0" w:space="0" w:color="auto"/>
      </w:divBdr>
    </w:div>
    <w:div w:id="636182244">
      <w:marLeft w:val="0"/>
      <w:marRight w:val="0"/>
      <w:marTop w:val="0"/>
      <w:marBottom w:val="0"/>
      <w:divBdr>
        <w:top w:val="none" w:sz="0" w:space="0" w:color="auto"/>
        <w:left w:val="none" w:sz="0" w:space="0" w:color="auto"/>
        <w:bottom w:val="none" w:sz="0" w:space="0" w:color="auto"/>
        <w:right w:val="none" w:sz="0" w:space="0" w:color="auto"/>
      </w:divBdr>
    </w:div>
    <w:div w:id="636182245">
      <w:marLeft w:val="0"/>
      <w:marRight w:val="0"/>
      <w:marTop w:val="0"/>
      <w:marBottom w:val="0"/>
      <w:divBdr>
        <w:top w:val="none" w:sz="0" w:space="0" w:color="auto"/>
        <w:left w:val="none" w:sz="0" w:space="0" w:color="auto"/>
        <w:bottom w:val="none" w:sz="0" w:space="0" w:color="auto"/>
        <w:right w:val="none" w:sz="0" w:space="0" w:color="auto"/>
      </w:divBdr>
    </w:div>
    <w:div w:id="636182246">
      <w:marLeft w:val="0"/>
      <w:marRight w:val="0"/>
      <w:marTop w:val="0"/>
      <w:marBottom w:val="0"/>
      <w:divBdr>
        <w:top w:val="none" w:sz="0" w:space="0" w:color="auto"/>
        <w:left w:val="none" w:sz="0" w:space="0" w:color="auto"/>
        <w:bottom w:val="none" w:sz="0" w:space="0" w:color="auto"/>
        <w:right w:val="none" w:sz="0" w:space="0" w:color="auto"/>
      </w:divBdr>
    </w:div>
    <w:div w:id="636182247">
      <w:marLeft w:val="0"/>
      <w:marRight w:val="0"/>
      <w:marTop w:val="0"/>
      <w:marBottom w:val="0"/>
      <w:divBdr>
        <w:top w:val="none" w:sz="0" w:space="0" w:color="auto"/>
        <w:left w:val="none" w:sz="0" w:space="0" w:color="auto"/>
        <w:bottom w:val="none" w:sz="0" w:space="0" w:color="auto"/>
        <w:right w:val="none" w:sz="0" w:space="0" w:color="auto"/>
      </w:divBdr>
    </w:div>
    <w:div w:id="636182248">
      <w:marLeft w:val="0"/>
      <w:marRight w:val="0"/>
      <w:marTop w:val="0"/>
      <w:marBottom w:val="0"/>
      <w:divBdr>
        <w:top w:val="none" w:sz="0" w:space="0" w:color="auto"/>
        <w:left w:val="none" w:sz="0" w:space="0" w:color="auto"/>
        <w:bottom w:val="none" w:sz="0" w:space="0" w:color="auto"/>
        <w:right w:val="none" w:sz="0" w:space="0" w:color="auto"/>
      </w:divBdr>
    </w:div>
    <w:div w:id="636182249">
      <w:marLeft w:val="0"/>
      <w:marRight w:val="0"/>
      <w:marTop w:val="0"/>
      <w:marBottom w:val="0"/>
      <w:divBdr>
        <w:top w:val="none" w:sz="0" w:space="0" w:color="auto"/>
        <w:left w:val="none" w:sz="0" w:space="0" w:color="auto"/>
        <w:bottom w:val="none" w:sz="0" w:space="0" w:color="auto"/>
        <w:right w:val="none" w:sz="0" w:space="0" w:color="auto"/>
      </w:divBdr>
    </w:div>
    <w:div w:id="636182250">
      <w:marLeft w:val="0"/>
      <w:marRight w:val="0"/>
      <w:marTop w:val="0"/>
      <w:marBottom w:val="0"/>
      <w:divBdr>
        <w:top w:val="none" w:sz="0" w:space="0" w:color="auto"/>
        <w:left w:val="none" w:sz="0" w:space="0" w:color="auto"/>
        <w:bottom w:val="none" w:sz="0" w:space="0" w:color="auto"/>
        <w:right w:val="none" w:sz="0" w:space="0" w:color="auto"/>
      </w:divBdr>
    </w:div>
    <w:div w:id="636182251">
      <w:marLeft w:val="0"/>
      <w:marRight w:val="0"/>
      <w:marTop w:val="0"/>
      <w:marBottom w:val="0"/>
      <w:divBdr>
        <w:top w:val="none" w:sz="0" w:space="0" w:color="auto"/>
        <w:left w:val="none" w:sz="0" w:space="0" w:color="auto"/>
        <w:bottom w:val="none" w:sz="0" w:space="0" w:color="auto"/>
        <w:right w:val="none" w:sz="0" w:space="0" w:color="auto"/>
      </w:divBdr>
    </w:div>
    <w:div w:id="636182252">
      <w:marLeft w:val="0"/>
      <w:marRight w:val="0"/>
      <w:marTop w:val="0"/>
      <w:marBottom w:val="0"/>
      <w:divBdr>
        <w:top w:val="none" w:sz="0" w:space="0" w:color="auto"/>
        <w:left w:val="none" w:sz="0" w:space="0" w:color="auto"/>
        <w:bottom w:val="none" w:sz="0" w:space="0" w:color="auto"/>
        <w:right w:val="none" w:sz="0" w:space="0" w:color="auto"/>
      </w:divBdr>
    </w:div>
    <w:div w:id="636182253">
      <w:marLeft w:val="0"/>
      <w:marRight w:val="0"/>
      <w:marTop w:val="0"/>
      <w:marBottom w:val="0"/>
      <w:divBdr>
        <w:top w:val="none" w:sz="0" w:space="0" w:color="auto"/>
        <w:left w:val="none" w:sz="0" w:space="0" w:color="auto"/>
        <w:bottom w:val="none" w:sz="0" w:space="0" w:color="auto"/>
        <w:right w:val="none" w:sz="0" w:space="0" w:color="auto"/>
      </w:divBdr>
    </w:div>
    <w:div w:id="636182254">
      <w:marLeft w:val="0"/>
      <w:marRight w:val="0"/>
      <w:marTop w:val="0"/>
      <w:marBottom w:val="0"/>
      <w:divBdr>
        <w:top w:val="none" w:sz="0" w:space="0" w:color="auto"/>
        <w:left w:val="none" w:sz="0" w:space="0" w:color="auto"/>
        <w:bottom w:val="none" w:sz="0" w:space="0" w:color="auto"/>
        <w:right w:val="none" w:sz="0" w:space="0" w:color="auto"/>
      </w:divBdr>
    </w:div>
    <w:div w:id="636182255">
      <w:marLeft w:val="0"/>
      <w:marRight w:val="0"/>
      <w:marTop w:val="0"/>
      <w:marBottom w:val="0"/>
      <w:divBdr>
        <w:top w:val="none" w:sz="0" w:space="0" w:color="auto"/>
        <w:left w:val="none" w:sz="0" w:space="0" w:color="auto"/>
        <w:bottom w:val="none" w:sz="0" w:space="0" w:color="auto"/>
        <w:right w:val="none" w:sz="0" w:space="0" w:color="auto"/>
      </w:divBdr>
    </w:div>
    <w:div w:id="636182256">
      <w:marLeft w:val="0"/>
      <w:marRight w:val="0"/>
      <w:marTop w:val="0"/>
      <w:marBottom w:val="0"/>
      <w:divBdr>
        <w:top w:val="none" w:sz="0" w:space="0" w:color="auto"/>
        <w:left w:val="none" w:sz="0" w:space="0" w:color="auto"/>
        <w:bottom w:val="none" w:sz="0" w:space="0" w:color="auto"/>
        <w:right w:val="none" w:sz="0" w:space="0" w:color="auto"/>
      </w:divBdr>
    </w:div>
    <w:div w:id="636182257">
      <w:marLeft w:val="0"/>
      <w:marRight w:val="0"/>
      <w:marTop w:val="0"/>
      <w:marBottom w:val="0"/>
      <w:divBdr>
        <w:top w:val="none" w:sz="0" w:space="0" w:color="auto"/>
        <w:left w:val="none" w:sz="0" w:space="0" w:color="auto"/>
        <w:bottom w:val="none" w:sz="0" w:space="0" w:color="auto"/>
        <w:right w:val="none" w:sz="0" w:space="0" w:color="auto"/>
      </w:divBdr>
    </w:div>
    <w:div w:id="636182258">
      <w:marLeft w:val="0"/>
      <w:marRight w:val="0"/>
      <w:marTop w:val="0"/>
      <w:marBottom w:val="0"/>
      <w:divBdr>
        <w:top w:val="none" w:sz="0" w:space="0" w:color="auto"/>
        <w:left w:val="none" w:sz="0" w:space="0" w:color="auto"/>
        <w:bottom w:val="none" w:sz="0" w:space="0" w:color="auto"/>
        <w:right w:val="none" w:sz="0" w:space="0" w:color="auto"/>
      </w:divBdr>
    </w:div>
    <w:div w:id="636182259">
      <w:marLeft w:val="0"/>
      <w:marRight w:val="0"/>
      <w:marTop w:val="0"/>
      <w:marBottom w:val="0"/>
      <w:divBdr>
        <w:top w:val="none" w:sz="0" w:space="0" w:color="auto"/>
        <w:left w:val="none" w:sz="0" w:space="0" w:color="auto"/>
        <w:bottom w:val="none" w:sz="0" w:space="0" w:color="auto"/>
        <w:right w:val="none" w:sz="0" w:space="0" w:color="auto"/>
      </w:divBdr>
    </w:div>
    <w:div w:id="636182260">
      <w:marLeft w:val="0"/>
      <w:marRight w:val="0"/>
      <w:marTop w:val="0"/>
      <w:marBottom w:val="0"/>
      <w:divBdr>
        <w:top w:val="none" w:sz="0" w:space="0" w:color="auto"/>
        <w:left w:val="none" w:sz="0" w:space="0" w:color="auto"/>
        <w:bottom w:val="none" w:sz="0" w:space="0" w:color="auto"/>
        <w:right w:val="none" w:sz="0" w:space="0" w:color="auto"/>
      </w:divBdr>
    </w:div>
    <w:div w:id="636182261">
      <w:marLeft w:val="0"/>
      <w:marRight w:val="0"/>
      <w:marTop w:val="0"/>
      <w:marBottom w:val="0"/>
      <w:divBdr>
        <w:top w:val="none" w:sz="0" w:space="0" w:color="auto"/>
        <w:left w:val="none" w:sz="0" w:space="0" w:color="auto"/>
        <w:bottom w:val="none" w:sz="0" w:space="0" w:color="auto"/>
        <w:right w:val="none" w:sz="0" w:space="0" w:color="auto"/>
      </w:divBdr>
    </w:div>
    <w:div w:id="636182262">
      <w:marLeft w:val="0"/>
      <w:marRight w:val="0"/>
      <w:marTop w:val="0"/>
      <w:marBottom w:val="0"/>
      <w:divBdr>
        <w:top w:val="none" w:sz="0" w:space="0" w:color="auto"/>
        <w:left w:val="none" w:sz="0" w:space="0" w:color="auto"/>
        <w:bottom w:val="none" w:sz="0" w:space="0" w:color="auto"/>
        <w:right w:val="none" w:sz="0" w:space="0" w:color="auto"/>
      </w:divBdr>
    </w:div>
    <w:div w:id="636182263">
      <w:marLeft w:val="0"/>
      <w:marRight w:val="0"/>
      <w:marTop w:val="0"/>
      <w:marBottom w:val="0"/>
      <w:divBdr>
        <w:top w:val="none" w:sz="0" w:space="0" w:color="auto"/>
        <w:left w:val="none" w:sz="0" w:space="0" w:color="auto"/>
        <w:bottom w:val="none" w:sz="0" w:space="0" w:color="auto"/>
        <w:right w:val="none" w:sz="0" w:space="0" w:color="auto"/>
      </w:divBdr>
    </w:div>
    <w:div w:id="636182264">
      <w:marLeft w:val="0"/>
      <w:marRight w:val="0"/>
      <w:marTop w:val="0"/>
      <w:marBottom w:val="0"/>
      <w:divBdr>
        <w:top w:val="none" w:sz="0" w:space="0" w:color="auto"/>
        <w:left w:val="none" w:sz="0" w:space="0" w:color="auto"/>
        <w:bottom w:val="none" w:sz="0" w:space="0" w:color="auto"/>
        <w:right w:val="none" w:sz="0" w:space="0" w:color="auto"/>
      </w:divBdr>
    </w:div>
    <w:div w:id="636182265">
      <w:marLeft w:val="0"/>
      <w:marRight w:val="0"/>
      <w:marTop w:val="0"/>
      <w:marBottom w:val="0"/>
      <w:divBdr>
        <w:top w:val="none" w:sz="0" w:space="0" w:color="auto"/>
        <w:left w:val="none" w:sz="0" w:space="0" w:color="auto"/>
        <w:bottom w:val="none" w:sz="0" w:space="0" w:color="auto"/>
        <w:right w:val="none" w:sz="0" w:space="0" w:color="auto"/>
      </w:divBdr>
    </w:div>
    <w:div w:id="636182266">
      <w:marLeft w:val="0"/>
      <w:marRight w:val="0"/>
      <w:marTop w:val="0"/>
      <w:marBottom w:val="0"/>
      <w:divBdr>
        <w:top w:val="none" w:sz="0" w:space="0" w:color="auto"/>
        <w:left w:val="none" w:sz="0" w:space="0" w:color="auto"/>
        <w:bottom w:val="none" w:sz="0" w:space="0" w:color="auto"/>
        <w:right w:val="none" w:sz="0" w:space="0" w:color="auto"/>
      </w:divBdr>
    </w:div>
    <w:div w:id="636182267">
      <w:marLeft w:val="0"/>
      <w:marRight w:val="0"/>
      <w:marTop w:val="0"/>
      <w:marBottom w:val="0"/>
      <w:divBdr>
        <w:top w:val="none" w:sz="0" w:space="0" w:color="auto"/>
        <w:left w:val="none" w:sz="0" w:space="0" w:color="auto"/>
        <w:bottom w:val="none" w:sz="0" w:space="0" w:color="auto"/>
        <w:right w:val="none" w:sz="0" w:space="0" w:color="auto"/>
      </w:divBdr>
    </w:div>
    <w:div w:id="636182268">
      <w:marLeft w:val="0"/>
      <w:marRight w:val="0"/>
      <w:marTop w:val="0"/>
      <w:marBottom w:val="0"/>
      <w:divBdr>
        <w:top w:val="none" w:sz="0" w:space="0" w:color="auto"/>
        <w:left w:val="none" w:sz="0" w:space="0" w:color="auto"/>
        <w:bottom w:val="none" w:sz="0" w:space="0" w:color="auto"/>
        <w:right w:val="none" w:sz="0" w:space="0" w:color="auto"/>
      </w:divBdr>
    </w:div>
    <w:div w:id="636182269">
      <w:marLeft w:val="0"/>
      <w:marRight w:val="0"/>
      <w:marTop w:val="0"/>
      <w:marBottom w:val="0"/>
      <w:divBdr>
        <w:top w:val="none" w:sz="0" w:space="0" w:color="auto"/>
        <w:left w:val="none" w:sz="0" w:space="0" w:color="auto"/>
        <w:bottom w:val="none" w:sz="0" w:space="0" w:color="auto"/>
        <w:right w:val="none" w:sz="0" w:space="0" w:color="auto"/>
      </w:divBdr>
    </w:div>
    <w:div w:id="636182270">
      <w:marLeft w:val="0"/>
      <w:marRight w:val="0"/>
      <w:marTop w:val="0"/>
      <w:marBottom w:val="0"/>
      <w:divBdr>
        <w:top w:val="none" w:sz="0" w:space="0" w:color="auto"/>
        <w:left w:val="none" w:sz="0" w:space="0" w:color="auto"/>
        <w:bottom w:val="none" w:sz="0" w:space="0" w:color="auto"/>
        <w:right w:val="none" w:sz="0" w:space="0" w:color="auto"/>
      </w:divBdr>
    </w:div>
    <w:div w:id="636182271">
      <w:marLeft w:val="0"/>
      <w:marRight w:val="0"/>
      <w:marTop w:val="0"/>
      <w:marBottom w:val="0"/>
      <w:divBdr>
        <w:top w:val="none" w:sz="0" w:space="0" w:color="auto"/>
        <w:left w:val="none" w:sz="0" w:space="0" w:color="auto"/>
        <w:bottom w:val="none" w:sz="0" w:space="0" w:color="auto"/>
        <w:right w:val="none" w:sz="0" w:space="0" w:color="auto"/>
      </w:divBdr>
    </w:div>
    <w:div w:id="636182272">
      <w:marLeft w:val="0"/>
      <w:marRight w:val="0"/>
      <w:marTop w:val="0"/>
      <w:marBottom w:val="0"/>
      <w:divBdr>
        <w:top w:val="none" w:sz="0" w:space="0" w:color="auto"/>
        <w:left w:val="none" w:sz="0" w:space="0" w:color="auto"/>
        <w:bottom w:val="none" w:sz="0" w:space="0" w:color="auto"/>
        <w:right w:val="none" w:sz="0" w:space="0" w:color="auto"/>
      </w:divBdr>
    </w:div>
    <w:div w:id="636182273">
      <w:marLeft w:val="0"/>
      <w:marRight w:val="0"/>
      <w:marTop w:val="0"/>
      <w:marBottom w:val="0"/>
      <w:divBdr>
        <w:top w:val="none" w:sz="0" w:space="0" w:color="auto"/>
        <w:left w:val="none" w:sz="0" w:space="0" w:color="auto"/>
        <w:bottom w:val="none" w:sz="0" w:space="0" w:color="auto"/>
        <w:right w:val="none" w:sz="0" w:space="0" w:color="auto"/>
      </w:divBdr>
    </w:div>
    <w:div w:id="636182274">
      <w:marLeft w:val="0"/>
      <w:marRight w:val="0"/>
      <w:marTop w:val="0"/>
      <w:marBottom w:val="0"/>
      <w:divBdr>
        <w:top w:val="none" w:sz="0" w:space="0" w:color="auto"/>
        <w:left w:val="none" w:sz="0" w:space="0" w:color="auto"/>
        <w:bottom w:val="none" w:sz="0" w:space="0" w:color="auto"/>
        <w:right w:val="none" w:sz="0" w:space="0" w:color="auto"/>
      </w:divBdr>
    </w:div>
    <w:div w:id="636182275">
      <w:marLeft w:val="0"/>
      <w:marRight w:val="0"/>
      <w:marTop w:val="0"/>
      <w:marBottom w:val="0"/>
      <w:divBdr>
        <w:top w:val="none" w:sz="0" w:space="0" w:color="auto"/>
        <w:left w:val="none" w:sz="0" w:space="0" w:color="auto"/>
        <w:bottom w:val="none" w:sz="0" w:space="0" w:color="auto"/>
        <w:right w:val="none" w:sz="0" w:space="0" w:color="auto"/>
      </w:divBdr>
    </w:div>
    <w:div w:id="636182276">
      <w:marLeft w:val="0"/>
      <w:marRight w:val="0"/>
      <w:marTop w:val="0"/>
      <w:marBottom w:val="0"/>
      <w:divBdr>
        <w:top w:val="none" w:sz="0" w:space="0" w:color="auto"/>
        <w:left w:val="none" w:sz="0" w:space="0" w:color="auto"/>
        <w:bottom w:val="none" w:sz="0" w:space="0" w:color="auto"/>
        <w:right w:val="none" w:sz="0" w:space="0" w:color="auto"/>
      </w:divBdr>
    </w:div>
    <w:div w:id="636182277">
      <w:marLeft w:val="0"/>
      <w:marRight w:val="0"/>
      <w:marTop w:val="0"/>
      <w:marBottom w:val="0"/>
      <w:divBdr>
        <w:top w:val="none" w:sz="0" w:space="0" w:color="auto"/>
        <w:left w:val="none" w:sz="0" w:space="0" w:color="auto"/>
        <w:bottom w:val="none" w:sz="0" w:space="0" w:color="auto"/>
        <w:right w:val="none" w:sz="0" w:space="0" w:color="auto"/>
      </w:divBdr>
    </w:div>
    <w:div w:id="636182278">
      <w:marLeft w:val="0"/>
      <w:marRight w:val="0"/>
      <w:marTop w:val="0"/>
      <w:marBottom w:val="0"/>
      <w:divBdr>
        <w:top w:val="none" w:sz="0" w:space="0" w:color="auto"/>
        <w:left w:val="none" w:sz="0" w:space="0" w:color="auto"/>
        <w:bottom w:val="none" w:sz="0" w:space="0" w:color="auto"/>
        <w:right w:val="none" w:sz="0" w:space="0" w:color="auto"/>
      </w:divBdr>
    </w:div>
    <w:div w:id="636182279">
      <w:marLeft w:val="0"/>
      <w:marRight w:val="0"/>
      <w:marTop w:val="0"/>
      <w:marBottom w:val="0"/>
      <w:divBdr>
        <w:top w:val="none" w:sz="0" w:space="0" w:color="auto"/>
        <w:left w:val="none" w:sz="0" w:space="0" w:color="auto"/>
        <w:bottom w:val="none" w:sz="0" w:space="0" w:color="auto"/>
        <w:right w:val="none" w:sz="0" w:space="0" w:color="auto"/>
      </w:divBdr>
    </w:div>
    <w:div w:id="636182280">
      <w:marLeft w:val="0"/>
      <w:marRight w:val="0"/>
      <w:marTop w:val="0"/>
      <w:marBottom w:val="0"/>
      <w:divBdr>
        <w:top w:val="none" w:sz="0" w:space="0" w:color="auto"/>
        <w:left w:val="none" w:sz="0" w:space="0" w:color="auto"/>
        <w:bottom w:val="none" w:sz="0" w:space="0" w:color="auto"/>
        <w:right w:val="none" w:sz="0" w:space="0" w:color="auto"/>
      </w:divBdr>
    </w:div>
    <w:div w:id="636182281">
      <w:marLeft w:val="0"/>
      <w:marRight w:val="0"/>
      <w:marTop w:val="0"/>
      <w:marBottom w:val="0"/>
      <w:divBdr>
        <w:top w:val="none" w:sz="0" w:space="0" w:color="auto"/>
        <w:left w:val="none" w:sz="0" w:space="0" w:color="auto"/>
        <w:bottom w:val="none" w:sz="0" w:space="0" w:color="auto"/>
        <w:right w:val="none" w:sz="0" w:space="0" w:color="auto"/>
      </w:divBdr>
    </w:div>
    <w:div w:id="636182282">
      <w:marLeft w:val="0"/>
      <w:marRight w:val="0"/>
      <w:marTop w:val="0"/>
      <w:marBottom w:val="0"/>
      <w:divBdr>
        <w:top w:val="none" w:sz="0" w:space="0" w:color="auto"/>
        <w:left w:val="none" w:sz="0" w:space="0" w:color="auto"/>
        <w:bottom w:val="none" w:sz="0" w:space="0" w:color="auto"/>
        <w:right w:val="none" w:sz="0" w:space="0" w:color="auto"/>
      </w:divBdr>
    </w:div>
    <w:div w:id="636182283">
      <w:marLeft w:val="0"/>
      <w:marRight w:val="0"/>
      <w:marTop w:val="0"/>
      <w:marBottom w:val="0"/>
      <w:divBdr>
        <w:top w:val="none" w:sz="0" w:space="0" w:color="auto"/>
        <w:left w:val="none" w:sz="0" w:space="0" w:color="auto"/>
        <w:bottom w:val="none" w:sz="0" w:space="0" w:color="auto"/>
        <w:right w:val="none" w:sz="0" w:space="0" w:color="auto"/>
      </w:divBdr>
    </w:div>
    <w:div w:id="636182284">
      <w:marLeft w:val="0"/>
      <w:marRight w:val="0"/>
      <w:marTop w:val="0"/>
      <w:marBottom w:val="0"/>
      <w:divBdr>
        <w:top w:val="none" w:sz="0" w:space="0" w:color="auto"/>
        <w:left w:val="none" w:sz="0" w:space="0" w:color="auto"/>
        <w:bottom w:val="none" w:sz="0" w:space="0" w:color="auto"/>
        <w:right w:val="none" w:sz="0" w:space="0" w:color="auto"/>
      </w:divBdr>
    </w:div>
    <w:div w:id="636182285">
      <w:marLeft w:val="0"/>
      <w:marRight w:val="0"/>
      <w:marTop w:val="0"/>
      <w:marBottom w:val="0"/>
      <w:divBdr>
        <w:top w:val="none" w:sz="0" w:space="0" w:color="auto"/>
        <w:left w:val="none" w:sz="0" w:space="0" w:color="auto"/>
        <w:bottom w:val="none" w:sz="0" w:space="0" w:color="auto"/>
        <w:right w:val="none" w:sz="0" w:space="0" w:color="auto"/>
      </w:divBdr>
    </w:div>
    <w:div w:id="636182286">
      <w:marLeft w:val="0"/>
      <w:marRight w:val="0"/>
      <w:marTop w:val="0"/>
      <w:marBottom w:val="0"/>
      <w:divBdr>
        <w:top w:val="none" w:sz="0" w:space="0" w:color="auto"/>
        <w:left w:val="none" w:sz="0" w:space="0" w:color="auto"/>
        <w:bottom w:val="none" w:sz="0" w:space="0" w:color="auto"/>
        <w:right w:val="none" w:sz="0" w:space="0" w:color="auto"/>
      </w:divBdr>
    </w:div>
    <w:div w:id="636182287">
      <w:marLeft w:val="0"/>
      <w:marRight w:val="0"/>
      <w:marTop w:val="0"/>
      <w:marBottom w:val="0"/>
      <w:divBdr>
        <w:top w:val="none" w:sz="0" w:space="0" w:color="auto"/>
        <w:left w:val="none" w:sz="0" w:space="0" w:color="auto"/>
        <w:bottom w:val="none" w:sz="0" w:space="0" w:color="auto"/>
        <w:right w:val="none" w:sz="0" w:space="0" w:color="auto"/>
      </w:divBdr>
    </w:div>
    <w:div w:id="636182288">
      <w:marLeft w:val="0"/>
      <w:marRight w:val="0"/>
      <w:marTop w:val="0"/>
      <w:marBottom w:val="0"/>
      <w:divBdr>
        <w:top w:val="none" w:sz="0" w:space="0" w:color="auto"/>
        <w:left w:val="none" w:sz="0" w:space="0" w:color="auto"/>
        <w:bottom w:val="none" w:sz="0" w:space="0" w:color="auto"/>
        <w:right w:val="none" w:sz="0" w:space="0" w:color="auto"/>
      </w:divBdr>
    </w:div>
    <w:div w:id="636182289">
      <w:marLeft w:val="0"/>
      <w:marRight w:val="0"/>
      <w:marTop w:val="0"/>
      <w:marBottom w:val="0"/>
      <w:divBdr>
        <w:top w:val="none" w:sz="0" w:space="0" w:color="auto"/>
        <w:left w:val="none" w:sz="0" w:space="0" w:color="auto"/>
        <w:bottom w:val="none" w:sz="0" w:space="0" w:color="auto"/>
        <w:right w:val="none" w:sz="0" w:space="0" w:color="auto"/>
      </w:divBdr>
    </w:div>
    <w:div w:id="636182290">
      <w:marLeft w:val="0"/>
      <w:marRight w:val="0"/>
      <w:marTop w:val="0"/>
      <w:marBottom w:val="0"/>
      <w:divBdr>
        <w:top w:val="none" w:sz="0" w:space="0" w:color="auto"/>
        <w:left w:val="none" w:sz="0" w:space="0" w:color="auto"/>
        <w:bottom w:val="none" w:sz="0" w:space="0" w:color="auto"/>
        <w:right w:val="none" w:sz="0" w:space="0" w:color="auto"/>
      </w:divBdr>
    </w:div>
    <w:div w:id="636182291">
      <w:marLeft w:val="0"/>
      <w:marRight w:val="0"/>
      <w:marTop w:val="0"/>
      <w:marBottom w:val="0"/>
      <w:divBdr>
        <w:top w:val="none" w:sz="0" w:space="0" w:color="auto"/>
        <w:left w:val="none" w:sz="0" w:space="0" w:color="auto"/>
        <w:bottom w:val="none" w:sz="0" w:space="0" w:color="auto"/>
        <w:right w:val="none" w:sz="0" w:space="0" w:color="auto"/>
      </w:divBdr>
    </w:div>
    <w:div w:id="636182292">
      <w:marLeft w:val="0"/>
      <w:marRight w:val="0"/>
      <w:marTop w:val="0"/>
      <w:marBottom w:val="0"/>
      <w:divBdr>
        <w:top w:val="none" w:sz="0" w:space="0" w:color="auto"/>
        <w:left w:val="none" w:sz="0" w:space="0" w:color="auto"/>
        <w:bottom w:val="none" w:sz="0" w:space="0" w:color="auto"/>
        <w:right w:val="none" w:sz="0" w:space="0" w:color="auto"/>
      </w:divBdr>
    </w:div>
    <w:div w:id="636182293">
      <w:marLeft w:val="0"/>
      <w:marRight w:val="0"/>
      <w:marTop w:val="0"/>
      <w:marBottom w:val="0"/>
      <w:divBdr>
        <w:top w:val="none" w:sz="0" w:space="0" w:color="auto"/>
        <w:left w:val="none" w:sz="0" w:space="0" w:color="auto"/>
        <w:bottom w:val="none" w:sz="0" w:space="0" w:color="auto"/>
        <w:right w:val="none" w:sz="0" w:space="0" w:color="auto"/>
      </w:divBdr>
    </w:div>
    <w:div w:id="636182294">
      <w:marLeft w:val="0"/>
      <w:marRight w:val="0"/>
      <w:marTop w:val="0"/>
      <w:marBottom w:val="0"/>
      <w:divBdr>
        <w:top w:val="none" w:sz="0" w:space="0" w:color="auto"/>
        <w:left w:val="none" w:sz="0" w:space="0" w:color="auto"/>
        <w:bottom w:val="none" w:sz="0" w:space="0" w:color="auto"/>
        <w:right w:val="none" w:sz="0" w:space="0" w:color="auto"/>
      </w:divBdr>
    </w:div>
    <w:div w:id="636182295">
      <w:marLeft w:val="0"/>
      <w:marRight w:val="0"/>
      <w:marTop w:val="0"/>
      <w:marBottom w:val="0"/>
      <w:divBdr>
        <w:top w:val="none" w:sz="0" w:space="0" w:color="auto"/>
        <w:left w:val="none" w:sz="0" w:space="0" w:color="auto"/>
        <w:bottom w:val="none" w:sz="0" w:space="0" w:color="auto"/>
        <w:right w:val="none" w:sz="0" w:space="0" w:color="auto"/>
      </w:divBdr>
    </w:div>
    <w:div w:id="636182296">
      <w:marLeft w:val="0"/>
      <w:marRight w:val="0"/>
      <w:marTop w:val="0"/>
      <w:marBottom w:val="0"/>
      <w:divBdr>
        <w:top w:val="none" w:sz="0" w:space="0" w:color="auto"/>
        <w:left w:val="none" w:sz="0" w:space="0" w:color="auto"/>
        <w:bottom w:val="none" w:sz="0" w:space="0" w:color="auto"/>
        <w:right w:val="none" w:sz="0" w:space="0" w:color="auto"/>
      </w:divBdr>
    </w:div>
    <w:div w:id="636182297">
      <w:marLeft w:val="0"/>
      <w:marRight w:val="0"/>
      <w:marTop w:val="0"/>
      <w:marBottom w:val="0"/>
      <w:divBdr>
        <w:top w:val="none" w:sz="0" w:space="0" w:color="auto"/>
        <w:left w:val="none" w:sz="0" w:space="0" w:color="auto"/>
        <w:bottom w:val="none" w:sz="0" w:space="0" w:color="auto"/>
        <w:right w:val="none" w:sz="0" w:space="0" w:color="auto"/>
      </w:divBdr>
    </w:div>
    <w:div w:id="636182298">
      <w:marLeft w:val="0"/>
      <w:marRight w:val="0"/>
      <w:marTop w:val="0"/>
      <w:marBottom w:val="0"/>
      <w:divBdr>
        <w:top w:val="none" w:sz="0" w:space="0" w:color="auto"/>
        <w:left w:val="none" w:sz="0" w:space="0" w:color="auto"/>
        <w:bottom w:val="none" w:sz="0" w:space="0" w:color="auto"/>
        <w:right w:val="none" w:sz="0" w:space="0" w:color="auto"/>
      </w:divBdr>
    </w:div>
    <w:div w:id="636182299">
      <w:marLeft w:val="0"/>
      <w:marRight w:val="0"/>
      <w:marTop w:val="0"/>
      <w:marBottom w:val="0"/>
      <w:divBdr>
        <w:top w:val="none" w:sz="0" w:space="0" w:color="auto"/>
        <w:left w:val="none" w:sz="0" w:space="0" w:color="auto"/>
        <w:bottom w:val="none" w:sz="0" w:space="0" w:color="auto"/>
        <w:right w:val="none" w:sz="0" w:space="0" w:color="auto"/>
      </w:divBdr>
    </w:div>
    <w:div w:id="636182300">
      <w:marLeft w:val="0"/>
      <w:marRight w:val="0"/>
      <w:marTop w:val="0"/>
      <w:marBottom w:val="0"/>
      <w:divBdr>
        <w:top w:val="none" w:sz="0" w:space="0" w:color="auto"/>
        <w:left w:val="none" w:sz="0" w:space="0" w:color="auto"/>
        <w:bottom w:val="none" w:sz="0" w:space="0" w:color="auto"/>
        <w:right w:val="none" w:sz="0" w:space="0" w:color="auto"/>
      </w:divBdr>
    </w:div>
    <w:div w:id="636182301">
      <w:marLeft w:val="0"/>
      <w:marRight w:val="0"/>
      <w:marTop w:val="0"/>
      <w:marBottom w:val="0"/>
      <w:divBdr>
        <w:top w:val="none" w:sz="0" w:space="0" w:color="auto"/>
        <w:left w:val="none" w:sz="0" w:space="0" w:color="auto"/>
        <w:bottom w:val="none" w:sz="0" w:space="0" w:color="auto"/>
        <w:right w:val="none" w:sz="0" w:space="0" w:color="auto"/>
      </w:divBdr>
    </w:div>
    <w:div w:id="636182302">
      <w:marLeft w:val="0"/>
      <w:marRight w:val="0"/>
      <w:marTop w:val="0"/>
      <w:marBottom w:val="0"/>
      <w:divBdr>
        <w:top w:val="none" w:sz="0" w:space="0" w:color="auto"/>
        <w:left w:val="none" w:sz="0" w:space="0" w:color="auto"/>
        <w:bottom w:val="none" w:sz="0" w:space="0" w:color="auto"/>
        <w:right w:val="none" w:sz="0" w:space="0" w:color="auto"/>
      </w:divBdr>
    </w:div>
    <w:div w:id="636182303">
      <w:marLeft w:val="0"/>
      <w:marRight w:val="0"/>
      <w:marTop w:val="0"/>
      <w:marBottom w:val="0"/>
      <w:divBdr>
        <w:top w:val="none" w:sz="0" w:space="0" w:color="auto"/>
        <w:left w:val="none" w:sz="0" w:space="0" w:color="auto"/>
        <w:bottom w:val="none" w:sz="0" w:space="0" w:color="auto"/>
        <w:right w:val="none" w:sz="0" w:space="0" w:color="auto"/>
      </w:divBdr>
    </w:div>
    <w:div w:id="636182304">
      <w:marLeft w:val="0"/>
      <w:marRight w:val="0"/>
      <w:marTop w:val="0"/>
      <w:marBottom w:val="0"/>
      <w:divBdr>
        <w:top w:val="none" w:sz="0" w:space="0" w:color="auto"/>
        <w:left w:val="none" w:sz="0" w:space="0" w:color="auto"/>
        <w:bottom w:val="none" w:sz="0" w:space="0" w:color="auto"/>
        <w:right w:val="none" w:sz="0" w:space="0" w:color="auto"/>
      </w:divBdr>
    </w:div>
    <w:div w:id="636182305">
      <w:marLeft w:val="0"/>
      <w:marRight w:val="0"/>
      <w:marTop w:val="0"/>
      <w:marBottom w:val="0"/>
      <w:divBdr>
        <w:top w:val="none" w:sz="0" w:space="0" w:color="auto"/>
        <w:left w:val="none" w:sz="0" w:space="0" w:color="auto"/>
        <w:bottom w:val="none" w:sz="0" w:space="0" w:color="auto"/>
        <w:right w:val="none" w:sz="0" w:space="0" w:color="auto"/>
      </w:divBdr>
    </w:div>
    <w:div w:id="636182306">
      <w:marLeft w:val="0"/>
      <w:marRight w:val="0"/>
      <w:marTop w:val="0"/>
      <w:marBottom w:val="0"/>
      <w:divBdr>
        <w:top w:val="none" w:sz="0" w:space="0" w:color="auto"/>
        <w:left w:val="none" w:sz="0" w:space="0" w:color="auto"/>
        <w:bottom w:val="none" w:sz="0" w:space="0" w:color="auto"/>
        <w:right w:val="none" w:sz="0" w:space="0" w:color="auto"/>
      </w:divBdr>
    </w:div>
    <w:div w:id="636182307">
      <w:marLeft w:val="0"/>
      <w:marRight w:val="0"/>
      <w:marTop w:val="0"/>
      <w:marBottom w:val="0"/>
      <w:divBdr>
        <w:top w:val="none" w:sz="0" w:space="0" w:color="auto"/>
        <w:left w:val="none" w:sz="0" w:space="0" w:color="auto"/>
        <w:bottom w:val="none" w:sz="0" w:space="0" w:color="auto"/>
        <w:right w:val="none" w:sz="0" w:space="0" w:color="auto"/>
      </w:divBdr>
    </w:div>
    <w:div w:id="636182308">
      <w:marLeft w:val="0"/>
      <w:marRight w:val="0"/>
      <w:marTop w:val="0"/>
      <w:marBottom w:val="0"/>
      <w:divBdr>
        <w:top w:val="none" w:sz="0" w:space="0" w:color="auto"/>
        <w:left w:val="none" w:sz="0" w:space="0" w:color="auto"/>
        <w:bottom w:val="none" w:sz="0" w:space="0" w:color="auto"/>
        <w:right w:val="none" w:sz="0" w:space="0" w:color="auto"/>
      </w:divBdr>
    </w:div>
    <w:div w:id="636182309">
      <w:marLeft w:val="0"/>
      <w:marRight w:val="0"/>
      <w:marTop w:val="0"/>
      <w:marBottom w:val="0"/>
      <w:divBdr>
        <w:top w:val="none" w:sz="0" w:space="0" w:color="auto"/>
        <w:left w:val="none" w:sz="0" w:space="0" w:color="auto"/>
        <w:bottom w:val="none" w:sz="0" w:space="0" w:color="auto"/>
        <w:right w:val="none" w:sz="0" w:space="0" w:color="auto"/>
      </w:divBdr>
    </w:div>
    <w:div w:id="636182310">
      <w:marLeft w:val="0"/>
      <w:marRight w:val="0"/>
      <w:marTop w:val="0"/>
      <w:marBottom w:val="0"/>
      <w:divBdr>
        <w:top w:val="none" w:sz="0" w:space="0" w:color="auto"/>
        <w:left w:val="none" w:sz="0" w:space="0" w:color="auto"/>
        <w:bottom w:val="none" w:sz="0" w:space="0" w:color="auto"/>
        <w:right w:val="none" w:sz="0" w:space="0" w:color="auto"/>
      </w:divBdr>
    </w:div>
    <w:div w:id="636182311">
      <w:marLeft w:val="0"/>
      <w:marRight w:val="0"/>
      <w:marTop w:val="0"/>
      <w:marBottom w:val="0"/>
      <w:divBdr>
        <w:top w:val="none" w:sz="0" w:space="0" w:color="auto"/>
        <w:left w:val="none" w:sz="0" w:space="0" w:color="auto"/>
        <w:bottom w:val="none" w:sz="0" w:space="0" w:color="auto"/>
        <w:right w:val="none" w:sz="0" w:space="0" w:color="auto"/>
      </w:divBdr>
    </w:div>
    <w:div w:id="636182312">
      <w:marLeft w:val="0"/>
      <w:marRight w:val="0"/>
      <w:marTop w:val="0"/>
      <w:marBottom w:val="0"/>
      <w:divBdr>
        <w:top w:val="none" w:sz="0" w:space="0" w:color="auto"/>
        <w:left w:val="none" w:sz="0" w:space="0" w:color="auto"/>
        <w:bottom w:val="none" w:sz="0" w:space="0" w:color="auto"/>
        <w:right w:val="none" w:sz="0" w:space="0" w:color="auto"/>
      </w:divBdr>
    </w:div>
    <w:div w:id="636182313">
      <w:marLeft w:val="0"/>
      <w:marRight w:val="0"/>
      <w:marTop w:val="0"/>
      <w:marBottom w:val="0"/>
      <w:divBdr>
        <w:top w:val="none" w:sz="0" w:space="0" w:color="auto"/>
        <w:left w:val="none" w:sz="0" w:space="0" w:color="auto"/>
        <w:bottom w:val="none" w:sz="0" w:space="0" w:color="auto"/>
        <w:right w:val="none" w:sz="0" w:space="0" w:color="auto"/>
      </w:divBdr>
    </w:div>
    <w:div w:id="636182314">
      <w:marLeft w:val="0"/>
      <w:marRight w:val="0"/>
      <w:marTop w:val="0"/>
      <w:marBottom w:val="0"/>
      <w:divBdr>
        <w:top w:val="none" w:sz="0" w:space="0" w:color="auto"/>
        <w:left w:val="none" w:sz="0" w:space="0" w:color="auto"/>
        <w:bottom w:val="none" w:sz="0" w:space="0" w:color="auto"/>
        <w:right w:val="none" w:sz="0" w:space="0" w:color="auto"/>
      </w:divBdr>
    </w:div>
    <w:div w:id="636182315">
      <w:marLeft w:val="0"/>
      <w:marRight w:val="0"/>
      <w:marTop w:val="0"/>
      <w:marBottom w:val="0"/>
      <w:divBdr>
        <w:top w:val="none" w:sz="0" w:space="0" w:color="auto"/>
        <w:left w:val="none" w:sz="0" w:space="0" w:color="auto"/>
        <w:bottom w:val="none" w:sz="0" w:space="0" w:color="auto"/>
        <w:right w:val="none" w:sz="0" w:space="0" w:color="auto"/>
      </w:divBdr>
    </w:div>
    <w:div w:id="636182316">
      <w:marLeft w:val="0"/>
      <w:marRight w:val="0"/>
      <w:marTop w:val="0"/>
      <w:marBottom w:val="0"/>
      <w:divBdr>
        <w:top w:val="none" w:sz="0" w:space="0" w:color="auto"/>
        <w:left w:val="none" w:sz="0" w:space="0" w:color="auto"/>
        <w:bottom w:val="none" w:sz="0" w:space="0" w:color="auto"/>
        <w:right w:val="none" w:sz="0" w:space="0" w:color="auto"/>
      </w:divBdr>
    </w:div>
    <w:div w:id="636182317">
      <w:marLeft w:val="0"/>
      <w:marRight w:val="0"/>
      <w:marTop w:val="0"/>
      <w:marBottom w:val="0"/>
      <w:divBdr>
        <w:top w:val="none" w:sz="0" w:space="0" w:color="auto"/>
        <w:left w:val="none" w:sz="0" w:space="0" w:color="auto"/>
        <w:bottom w:val="none" w:sz="0" w:space="0" w:color="auto"/>
        <w:right w:val="none" w:sz="0" w:space="0" w:color="auto"/>
      </w:divBdr>
    </w:div>
    <w:div w:id="636182318">
      <w:marLeft w:val="0"/>
      <w:marRight w:val="0"/>
      <w:marTop w:val="0"/>
      <w:marBottom w:val="0"/>
      <w:divBdr>
        <w:top w:val="none" w:sz="0" w:space="0" w:color="auto"/>
        <w:left w:val="none" w:sz="0" w:space="0" w:color="auto"/>
        <w:bottom w:val="none" w:sz="0" w:space="0" w:color="auto"/>
        <w:right w:val="none" w:sz="0" w:space="0" w:color="auto"/>
      </w:divBdr>
    </w:div>
    <w:div w:id="636182319">
      <w:marLeft w:val="0"/>
      <w:marRight w:val="0"/>
      <w:marTop w:val="0"/>
      <w:marBottom w:val="0"/>
      <w:divBdr>
        <w:top w:val="none" w:sz="0" w:space="0" w:color="auto"/>
        <w:left w:val="none" w:sz="0" w:space="0" w:color="auto"/>
        <w:bottom w:val="none" w:sz="0" w:space="0" w:color="auto"/>
        <w:right w:val="none" w:sz="0" w:space="0" w:color="auto"/>
      </w:divBdr>
    </w:div>
    <w:div w:id="636182320">
      <w:marLeft w:val="0"/>
      <w:marRight w:val="0"/>
      <w:marTop w:val="0"/>
      <w:marBottom w:val="0"/>
      <w:divBdr>
        <w:top w:val="none" w:sz="0" w:space="0" w:color="auto"/>
        <w:left w:val="none" w:sz="0" w:space="0" w:color="auto"/>
        <w:bottom w:val="none" w:sz="0" w:space="0" w:color="auto"/>
        <w:right w:val="none" w:sz="0" w:space="0" w:color="auto"/>
      </w:divBdr>
    </w:div>
    <w:div w:id="636182321">
      <w:marLeft w:val="0"/>
      <w:marRight w:val="0"/>
      <w:marTop w:val="0"/>
      <w:marBottom w:val="0"/>
      <w:divBdr>
        <w:top w:val="none" w:sz="0" w:space="0" w:color="auto"/>
        <w:left w:val="none" w:sz="0" w:space="0" w:color="auto"/>
        <w:bottom w:val="none" w:sz="0" w:space="0" w:color="auto"/>
        <w:right w:val="none" w:sz="0" w:space="0" w:color="auto"/>
      </w:divBdr>
    </w:div>
    <w:div w:id="636182322">
      <w:marLeft w:val="0"/>
      <w:marRight w:val="0"/>
      <w:marTop w:val="0"/>
      <w:marBottom w:val="0"/>
      <w:divBdr>
        <w:top w:val="none" w:sz="0" w:space="0" w:color="auto"/>
        <w:left w:val="none" w:sz="0" w:space="0" w:color="auto"/>
        <w:bottom w:val="none" w:sz="0" w:space="0" w:color="auto"/>
        <w:right w:val="none" w:sz="0" w:space="0" w:color="auto"/>
      </w:divBdr>
    </w:div>
    <w:div w:id="636182323">
      <w:marLeft w:val="0"/>
      <w:marRight w:val="0"/>
      <w:marTop w:val="0"/>
      <w:marBottom w:val="0"/>
      <w:divBdr>
        <w:top w:val="none" w:sz="0" w:space="0" w:color="auto"/>
        <w:left w:val="none" w:sz="0" w:space="0" w:color="auto"/>
        <w:bottom w:val="none" w:sz="0" w:space="0" w:color="auto"/>
        <w:right w:val="none" w:sz="0" w:space="0" w:color="auto"/>
      </w:divBdr>
    </w:div>
    <w:div w:id="636182324">
      <w:marLeft w:val="0"/>
      <w:marRight w:val="0"/>
      <w:marTop w:val="0"/>
      <w:marBottom w:val="0"/>
      <w:divBdr>
        <w:top w:val="none" w:sz="0" w:space="0" w:color="auto"/>
        <w:left w:val="none" w:sz="0" w:space="0" w:color="auto"/>
        <w:bottom w:val="none" w:sz="0" w:space="0" w:color="auto"/>
        <w:right w:val="none" w:sz="0" w:space="0" w:color="auto"/>
      </w:divBdr>
    </w:div>
    <w:div w:id="636182325">
      <w:marLeft w:val="0"/>
      <w:marRight w:val="0"/>
      <w:marTop w:val="0"/>
      <w:marBottom w:val="0"/>
      <w:divBdr>
        <w:top w:val="none" w:sz="0" w:space="0" w:color="auto"/>
        <w:left w:val="none" w:sz="0" w:space="0" w:color="auto"/>
        <w:bottom w:val="none" w:sz="0" w:space="0" w:color="auto"/>
        <w:right w:val="none" w:sz="0" w:space="0" w:color="auto"/>
      </w:divBdr>
    </w:div>
    <w:div w:id="636182326">
      <w:marLeft w:val="0"/>
      <w:marRight w:val="0"/>
      <w:marTop w:val="0"/>
      <w:marBottom w:val="0"/>
      <w:divBdr>
        <w:top w:val="none" w:sz="0" w:space="0" w:color="auto"/>
        <w:left w:val="none" w:sz="0" w:space="0" w:color="auto"/>
        <w:bottom w:val="none" w:sz="0" w:space="0" w:color="auto"/>
        <w:right w:val="none" w:sz="0" w:space="0" w:color="auto"/>
      </w:divBdr>
    </w:div>
    <w:div w:id="636182327">
      <w:marLeft w:val="0"/>
      <w:marRight w:val="0"/>
      <w:marTop w:val="0"/>
      <w:marBottom w:val="0"/>
      <w:divBdr>
        <w:top w:val="none" w:sz="0" w:space="0" w:color="auto"/>
        <w:left w:val="none" w:sz="0" w:space="0" w:color="auto"/>
        <w:bottom w:val="none" w:sz="0" w:space="0" w:color="auto"/>
        <w:right w:val="none" w:sz="0" w:space="0" w:color="auto"/>
      </w:divBdr>
    </w:div>
    <w:div w:id="636182328">
      <w:marLeft w:val="0"/>
      <w:marRight w:val="0"/>
      <w:marTop w:val="0"/>
      <w:marBottom w:val="0"/>
      <w:divBdr>
        <w:top w:val="none" w:sz="0" w:space="0" w:color="auto"/>
        <w:left w:val="none" w:sz="0" w:space="0" w:color="auto"/>
        <w:bottom w:val="none" w:sz="0" w:space="0" w:color="auto"/>
        <w:right w:val="none" w:sz="0" w:space="0" w:color="auto"/>
      </w:divBdr>
    </w:div>
    <w:div w:id="636182329">
      <w:marLeft w:val="0"/>
      <w:marRight w:val="0"/>
      <w:marTop w:val="0"/>
      <w:marBottom w:val="0"/>
      <w:divBdr>
        <w:top w:val="none" w:sz="0" w:space="0" w:color="auto"/>
        <w:left w:val="none" w:sz="0" w:space="0" w:color="auto"/>
        <w:bottom w:val="none" w:sz="0" w:space="0" w:color="auto"/>
        <w:right w:val="none" w:sz="0" w:space="0" w:color="auto"/>
      </w:divBdr>
    </w:div>
    <w:div w:id="636182330">
      <w:marLeft w:val="0"/>
      <w:marRight w:val="0"/>
      <w:marTop w:val="0"/>
      <w:marBottom w:val="0"/>
      <w:divBdr>
        <w:top w:val="none" w:sz="0" w:space="0" w:color="auto"/>
        <w:left w:val="none" w:sz="0" w:space="0" w:color="auto"/>
        <w:bottom w:val="none" w:sz="0" w:space="0" w:color="auto"/>
        <w:right w:val="none" w:sz="0" w:space="0" w:color="auto"/>
      </w:divBdr>
    </w:div>
    <w:div w:id="636182331">
      <w:marLeft w:val="0"/>
      <w:marRight w:val="0"/>
      <w:marTop w:val="0"/>
      <w:marBottom w:val="0"/>
      <w:divBdr>
        <w:top w:val="none" w:sz="0" w:space="0" w:color="auto"/>
        <w:left w:val="none" w:sz="0" w:space="0" w:color="auto"/>
        <w:bottom w:val="none" w:sz="0" w:space="0" w:color="auto"/>
        <w:right w:val="none" w:sz="0" w:space="0" w:color="auto"/>
      </w:divBdr>
    </w:div>
    <w:div w:id="636182332">
      <w:marLeft w:val="0"/>
      <w:marRight w:val="0"/>
      <w:marTop w:val="0"/>
      <w:marBottom w:val="0"/>
      <w:divBdr>
        <w:top w:val="none" w:sz="0" w:space="0" w:color="auto"/>
        <w:left w:val="none" w:sz="0" w:space="0" w:color="auto"/>
        <w:bottom w:val="none" w:sz="0" w:space="0" w:color="auto"/>
        <w:right w:val="none" w:sz="0" w:space="0" w:color="auto"/>
      </w:divBdr>
    </w:div>
    <w:div w:id="636182333">
      <w:marLeft w:val="0"/>
      <w:marRight w:val="0"/>
      <w:marTop w:val="0"/>
      <w:marBottom w:val="0"/>
      <w:divBdr>
        <w:top w:val="none" w:sz="0" w:space="0" w:color="auto"/>
        <w:left w:val="none" w:sz="0" w:space="0" w:color="auto"/>
        <w:bottom w:val="none" w:sz="0" w:space="0" w:color="auto"/>
        <w:right w:val="none" w:sz="0" w:space="0" w:color="auto"/>
      </w:divBdr>
    </w:div>
    <w:div w:id="636182334">
      <w:marLeft w:val="0"/>
      <w:marRight w:val="0"/>
      <w:marTop w:val="0"/>
      <w:marBottom w:val="0"/>
      <w:divBdr>
        <w:top w:val="none" w:sz="0" w:space="0" w:color="auto"/>
        <w:left w:val="none" w:sz="0" w:space="0" w:color="auto"/>
        <w:bottom w:val="none" w:sz="0" w:space="0" w:color="auto"/>
        <w:right w:val="none" w:sz="0" w:space="0" w:color="auto"/>
      </w:divBdr>
    </w:div>
    <w:div w:id="636182335">
      <w:marLeft w:val="0"/>
      <w:marRight w:val="0"/>
      <w:marTop w:val="0"/>
      <w:marBottom w:val="0"/>
      <w:divBdr>
        <w:top w:val="none" w:sz="0" w:space="0" w:color="auto"/>
        <w:left w:val="none" w:sz="0" w:space="0" w:color="auto"/>
        <w:bottom w:val="none" w:sz="0" w:space="0" w:color="auto"/>
        <w:right w:val="none" w:sz="0" w:space="0" w:color="auto"/>
      </w:divBdr>
    </w:div>
    <w:div w:id="636182336">
      <w:marLeft w:val="0"/>
      <w:marRight w:val="0"/>
      <w:marTop w:val="0"/>
      <w:marBottom w:val="0"/>
      <w:divBdr>
        <w:top w:val="none" w:sz="0" w:space="0" w:color="auto"/>
        <w:left w:val="none" w:sz="0" w:space="0" w:color="auto"/>
        <w:bottom w:val="none" w:sz="0" w:space="0" w:color="auto"/>
        <w:right w:val="none" w:sz="0" w:space="0" w:color="auto"/>
      </w:divBdr>
    </w:div>
    <w:div w:id="636182337">
      <w:marLeft w:val="0"/>
      <w:marRight w:val="0"/>
      <w:marTop w:val="0"/>
      <w:marBottom w:val="0"/>
      <w:divBdr>
        <w:top w:val="none" w:sz="0" w:space="0" w:color="auto"/>
        <w:left w:val="none" w:sz="0" w:space="0" w:color="auto"/>
        <w:bottom w:val="none" w:sz="0" w:space="0" w:color="auto"/>
        <w:right w:val="none" w:sz="0" w:space="0" w:color="auto"/>
      </w:divBdr>
    </w:div>
    <w:div w:id="636182338">
      <w:marLeft w:val="0"/>
      <w:marRight w:val="0"/>
      <w:marTop w:val="0"/>
      <w:marBottom w:val="0"/>
      <w:divBdr>
        <w:top w:val="none" w:sz="0" w:space="0" w:color="auto"/>
        <w:left w:val="none" w:sz="0" w:space="0" w:color="auto"/>
        <w:bottom w:val="none" w:sz="0" w:space="0" w:color="auto"/>
        <w:right w:val="none" w:sz="0" w:space="0" w:color="auto"/>
      </w:divBdr>
    </w:div>
    <w:div w:id="636182339">
      <w:marLeft w:val="0"/>
      <w:marRight w:val="0"/>
      <w:marTop w:val="0"/>
      <w:marBottom w:val="0"/>
      <w:divBdr>
        <w:top w:val="none" w:sz="0" w:space="0" w:color="auto"/>
        <w:left w:val="none" w:sz="0" w:space="0" w:color="auto"/>
        <w:bottom w:val="none" w:sz="0" w:space="0" w:color="auto"/>
        <w:right w:val="none" w:sz="0" w:space="0" w:color="auto"/>
      </w:divBdr>
    </w:div>
    <w:div w:id="636182340">
      <w:marLeft w:val="0"/>
      <w:marRight w:val="0"/>
      <w:marTop w:val="0"/>
      <w:marBottom w:val="0"/>
      <w:divBdr>
        <w:top w:val="none" w:sz="0" w:space="0" w:color="auto"/>
        <w:left w:val="none" w:sz="0" w:space="0" w:color="auto"/>
        <w:bottom w:val="none" w:sz="0" w:space="0" w:color="auto"/>
        <w:right w:val="none" w:sz="0" w:space="0" w:color="auto"/>
      </w:divBdr>
    </w:div>
    <w:div w:id="636182341">
      <w:marLeft w:val="0"/>
      <w:marRight w:val="0"/>
      <w:marTop w:val="0"/>
      <w:marBottom w:val="0"/>
      <w:divBdr>
        <w:top w:val="none" w:sz="0" w:space="0" w:color="auto"/>
        <w:left w:val="none" w:sz="0" w:space="0" w:color="auto"/>
        <w:bottom w:val="none" w:sz="0" w:space="0" w:color="auto"/>
        <w:right w:val="none" w:sz="0" w:space="0" w:color="auto"/>
      </w:divBdr>
    </w:div>
    <w:div w:id="636182342">
      <w:marLeft w:val="0"/>
      <w:marRight w:val="0"/>
      <w:marTop w:val="0"/>
      <w:marBottom w:val="0"/>
      <w:divBdr>
        <w:top w:val="none" w:sz="0" w:space="0" w:color="auto"/>
        <w:left w:val="none" w:sz="0" w:space="0" w:color="auto"/>
        <w:bottom w:val="none" w:sz="0" w:space="0" w:color="auto"/>
        <w:right w:val="none" w:sz="0" w:space="0" w:color="auto"/>
      </w:divBdr>
    </w:div>
    <w:div w:id="636182343">
      <w:marLeft w:val="0"/>
      <w:marRight w:val="0"/>
      <w:marTop w:val="0"/>
      <w:marBottom w:val="0"/>
      <w:divBdr>
        <w:top w:val="none" w:sz="0" w:space="0" w:color="auto"/>
        <w:left w:val="none" w:sz="0" w:space="0" w:color="auto"/>
        <w:bottom w:val="none" w:sz="0" w:space="0" w:color="auto"/>
        <w:right w:val="none" w:sz="0" w:space="0" w:color="auto"/>
      </w:divBdr>
    </w:div>
    <w:div w:id="636182344">
      <w:marLeft w:val="0"/>
      <w:marRight w:val="0"/>
      <w:marTop w:val="0"/>
      <w:marBottom w:val="0"/>
      <w:divBdr>
        <w:top w:val="none" w:sz="0" w:space="0" w:color="auto"/>
        <w:left w:val="none" w:sz="0" w:space="0" w:color="auto"/>
        <w:bottom w:val="none" w:sz="0" w:space="0" w:color="auto"/>
        <w:right w:val="none" w:sz="0" w:space="0" w:color="auto"/>
      </w:divBdr>
    </w:div>
    <w:div w:id="636182345">
      <w:marLeft w:val="0"/>
      <w:marRight w:val="0"/>
      <w:marTop w:val="0"/>
      <w:marBottom w:val="0"/>
      <w:divBdr>
        <w:top w:val="none" w:sz="0" w:space="0" w:color="auto"/>
        <w:left w:val="none" w:sz="0" w:space="0" w:color="auto"/>
        <w:bottom w:val="none" w:sz="0" w:space="0" w:color="auto"/>
        <w:right w:val="none" w:sz="0" w:space="0" w:color="auto"/>
      </w:divBdr>
    </w:div>
    <w:div w:id="636182346">
      <w:marLeft w:val="0"/>
      <w:marRight w:val="0"/>
      <w:marTop w:val="0"/>
      <w:marBottom w:val="0"/>
      <w:divBdr>
        <w:top w:val="none" w:sz="0" w:space="0" w:color="auto"/>
        <w:left w:val="none" w:sz="0" w:space="0" w:color="auto"/>
        <w:bottom w:val="none" w:sz="0" w:space="0" w:color="auto"/>
        <w:right w:val="none" w:sz="0" w:space="0" w:color="auto"/>
      </w:divBdr>
    </w:div>
    <w:div w:id="636182347">
      <w:marLeft w:val="0"/>
      <w:marRight w:val="0"/>
      <w:marTop w:val="0"/>
      <w:marBottom w:val="0"/>
      <w:divBdr>
        <w:top w:val="none" w:sz="0" w:space="0" w:color="auto"/>
        <w:left w:val="none" w:sz="0" w:space="0" w:color="auto"/>
        <w:bottom w:val="none" w:sz="0" w:space="0" w:color="auto"/>
        <w:right w:val="none" w:sz="0" w:space="0" w:color="auto"/>
      </w:divBdr>
    </w:div>
    <w:div w:id="636182348">
      <w:marLeft w:val="0"/>
      <w:marRight w:val="0"/>
      <w:marTop w:val="0"/>
      <w:marBottom w:val="0"/>
      <w:divBdr>
        <w:top w:val="none" w:sz="0" w:space="0" w:color="auto"/>
        <w:left w:val="none" w:sz="0" w:space="0" w:color="auto"/>
        <w:bottom w:val="none" w:sz="0" w:space="0" w:color="auto"/>
        <w:right w:val="none" w:sz="0" w:space="0" w:color="auto"/>
      </w:divBdr>
    </w:div>
    <w:div w:id="636182349">
      <w:marLeft w:val="0"/>
      <w:marRight w:val="0"/>
      <w:marTop w:val="0"/>
      <w:marBottom w:val="0"/>
      <w:divBdr>
        <w:top w:val="none" w:sz="0" w:space="0" w:color="auto"/>
        <w:left w:val="none" w:sz="0" w:space="0" w:color="auto"/>
        <w:bottom w:val="none" w:sz="0" w:space="0" w:color="auto"/>
        <w:right w:val="none" w:sz="0" w:space="0" w:color="auto"/>
      </w:divBdr>
    </w:div>
    <w:div w:id="636182350">
      <w:marLeft w:val="0"/>
      <w:marRight w:val="0"/>
      <w:marTop w:val="0"/>
      <w:marBottom w:val="0"/>
      <w:divBdr>
        <w:top w:val="none" w:sz="0" w:space="0" w:color="auto"/>
        <w:left w:val="none" w:sz="0" w:space="0" w:color="auto"/>
        <w:bottom w:val="none" w:sz="0" w:space="0" w:color="auto"/>
        <w:right w:val="none" w:sz="0" w:space="0" w:color="auto"/>
      </w:divBdr>
    </w:div>
    <w:div w:id="636182351">
      <w:marLeft w:val="0"/>
      <w:marRight w:val="0"/>
      <w:marTop w:val="0"/>
      <w:marBottom w:val="0"/>
      <w:divBdr>
        <w:top w:val="none" w:sz="0" w:space="0" w:color="auto"/>
        <w:left w:val="none" w:sz="0" w:space="0" w:color="auto"/>
        <w:bottom w:val="none" w:sz="0" w:space="0" w:color="auto"/>
        <w:right w:val="none" w:sz="0" w:space="0" w:color="auto"/>
      </w:divBdr>
    </w:div>
    <w:div w:id="636182352">
      <w:marLeft w:val="0"/>
      <w:marRight w:val="0"/>
      <w:marTop w:val="0"/>
      <w:marBottom w:val="0"/>
      <w:divBdr>
        <w:top w:val="none" w:sz="0" w:space="0" w:color="auto"/>
        <w:left w:val="none" w:sz="0" w:space="0" w:color="auto"/>
        <w:bottom w:val="none" w:sz="0" w:space="0" w:color="auto"/>
        <w:right w:val="none" w:sz="0" w:space="0" w:color="auto"/>
      </w:divBdr>
    </w:div>
    <w:div w:id="636182353">
      <w:marLeft w:val="0"/>
      <w:marRight w:val="0"/>
      <w:marTop w:val="0"/>
      <w:marBottom w:val="0"/>
      <w:divBdr>
        <w:top w:val="none" w:sz="0" w:space="0" w:color="auto"/>
        <w:left w:val="none" w:sz="0" w:space="0" w:color="auto"/>
        <w:bottom w:val="none" w:sz="0" w:space="0" w:color="auto"/>
        <w:right w:val="none" w:sz="0" w:space="0" w:color="auto"/>
      </w:divBdr>
    </w:div>
    <w:div w:id="636182354">
      <w:marLeft w:val="0"/>
      <w:marRight w:val="0"/>
      <w:marTop w:val="0"/>
      <w:marBottom w:val="0"/>
      <w:divBdr>
        <w:top w:val="none" w:sz="0" w:space="0" w:color="auto"/>
        <w:left w:val="none" w:sz="0" w:space="0" w:color="auto"/>
        <w:bottom w:val="none" w:sz="0" w:space="0" w:color="auto"/>
        <w:right w:val="none" w:sz="0" w:space="0" w:color="auto"/>
      </w:divBdr>
    </w:div>
    <w:div w:id="636182355">
      <w:marLeft w:val="0"/>
      <w:marRight w:val="0"/>
      <w:marTop w:val="0"/>
      <w:marBottom w:val="0"/>
      <w:divBdr>
        <w:top w:val="none" w:sz="0" w:space="0" w:color="auto"/>
        <w:left w:val="none" w:sz="0" w:space="0" w:color="auto"/>
        <w:bottom w:val="none" w:sz="0" w:space="0" w:color="auto"/>
        <w:right w:val="none" w:sz="0" w:space="0" w:color="auto"/>
      </w:divBdr>
    </w:div>
    <w:div w:id="636182356">
      <w:marLeft w:val="0"/>
      <w:marRight w:val="0"/>
      <w:marTop w:val="0"/>
      <w:marBottom w:val="0"/>
      <w:divBdr>
        <w:top w:val="none" w:sz="0" w:space="0" w:color="auto"/>
        <w:left w:val="none" w:sz="0" w:space="0" w:color="auto"/>
        <w:bottom w:val="none" w:sz="0" w:space="0" w:color="auto"/>
        <w:right w:val="none" w:sz="0" w:space="0" w:color="auto"/>
      </w:divBdr>
    </w:div>
    <w:div w:id="636182357">
      <w:marLeft w:val="0"/>
      <w:marRight w:val="0"/>
      <w:marTop w:val="0"/>
      <w:marBottom w:val="0"/>
      <w:divBdr>
        <w:top w:val="none" w:sz="0" w:space="0" w:color="auto"/>
        <w:left w:val="none" w:sz="0" w:space="0" w:color="auto"/>
        <w:bottom w:val="none" w:sz="0" w:space="0" w:color="auto"/>
        <w:right w:val="none" w:sz="0" w:space="0" w:color="auto"/>
      </w:divBdr>
    </w:div>
    <w:div w:id="636182358">
      <w:marLeft w:val="0"/>
      <w:marRight w:val="0"/>
      <w:marTop w:val="0"/>
      <w:marBottom w:val="0"/>
      <w:divBdr>
        <w:top w:val="none" w:sz="0" w:space="0" w:color="auto"/>
        <w:left w:val="none" w:sz="0" w:space="0" w:color="auto"/>
        <w:bottom w:val="none" w:sz="0" w:space="0" w:color="auto"/>
        <w:right w:val="none" w:sz="0" w:space="0" w:color="auto"/>
      </w:divBdr>
    </w:div>
    <w:div w:id="636182359">
      <w:marLeft w:val="0"/>
      <w:marRight w:val="0"/>
      <w:marTop w:val="0"/>
      <w:marBottom w:val="0"/>
      <w:divBdr>
        <w:top w:val="none" w:sz="0" w:space="0" w:color="auto"/>
        <w:left w:val="none" w:sz="0" w:space="0" w:color="auto"/>
        <w:bottom w:val="none" w:sz="0" w:space="0" w:color="auto"/>
        <w:right w:val="none" w:sz="0" w:space="0" w:color="auto"/>
      </w:divBdr>
    </w:div>
    <w:div w:id="636182360">
      <w:marLeft w:val="0"/>
      <w:marRight w:val="0"/>
      <w:marTop w:val="0"/>
      <w:marBottom w:val="0"/>
      <w:divBdr>
        <w:top w:val="none" w:sz="0" w:space="0" w:color="auto"/>
        <w:left w:val="none" w:sz="0" w:space="0" w:color="auto"/>
        <w:bottom w:val="none" w:sz="0" w:space="0" w:color="auto"/>
        <w:right w:val="none" w:sz="0" w:space="0" w:color="auto"/>
      </w:divBdr>
    </w:div>
    <w:div w:id="636182361">
      <w:marLeft w:val="0"/>
      <w:marRight w:val="0"/>
      <w:marTop w:val="0"/>
      <w:marBottom w:val="0"/>
      <w:divBdr>
        <w:top w:val="none" w:sz="0" w:space="0" w:color="auto"/>
        <w:left w:val="none" w:sz="0" w:space="0" w:color="auto"/>
        <w:bottom w:val="none" w:sz="0" w:space="0" w:color="auto"/>
        <w:right w:val="none" w:sz="0" w:space="0" w:color="auto"/>
      </w:divBdr>
    </w:div>
    <w:div w:id="636182362">
      <w:marLeft w:val="0"/>
      <w:marRight w:val="0"/>
      <w:marTop w:val="0"/>
      <w:marBottom w:val="0"/>
      <w:divBdr>
        <w:top w:val="none" w:sz="0" w:space="0" w:color="auto"/>
        <w:left w:val="none" w:sz="0" w:space="0" w:color="auto"/>
        <w:bottom w:val="none" w:sz="0" w:space="0" w:color="auto"/>
        <w:right w:val="none" w:sz="0" w:space="0" w:color="auto"/>
      </w:divBdr>
    </w:div>
    <w:div w:id="636182363">
      <w:marLeft w:val="0"/>
      <w:marRight w:val="0"/>
      <w:marTop w:val="0"/>
      <w:marBottom w:val="0"/>
      <w:divBdr>
        <w:top w:val="none" w:sz="0" w:space="0" w:color="auto"/>
        <w:left w:val="none" w:sz="0" w:space="0" w:color="auto"/>
        <w:bottom w:val="none" w:sz="0" w:space="0" w:color="auto"/>
        <w:right w:val="none" w:sz="0" w:space="0" w:color="auto"/>
      </w:divBdr>
    </w:div>
    <w:div w:id="636182364">
      <w:marLeft w:val="0"/>
      <w:marRight w:val="0"/>
      <w:marTop w:val="0"/>
      <w:marBottom w:val="0"/>
      <w:divBdr>
        <w:top w:val="none" w:sz="0" w:space="0" w:color="auto"/>
        <w:left w:val="none" w:sz="0" w:space="0" w:color="auto"/>
        <w:bottom w:val="none" w:sz="0" w:space="0" w:color="auto"/>
        <w:right w:val="none" w:sz="0" w:space="0" w:color="auto"/>
      </w:divBdr>
    </w:div>
    <w:div w:id="636182365">
      <w:marLeft w:val="0"/>
      <w:marRight w:val="0"/>
      <w:marTop w:val="0"/>
      <w:marBottom w:val="0"/>
      <w:divBdr>
        <w:top w:val="none" w:sz="0" w:space="0" w:color="auto"/>
        <w:left w:val="none" w:sz="0" w:space="0" w:color="auto"/>
        <w:bottom w:val="none" w:sz="0" w:space="0" w:color="auto"/>
        <w:right w:val="none" w:sz="0" w:space="0" w:color="auto"/>
      </w:divBdr>
    </w:div>
    <w:div w:id="636182366">
      <w:marLeft w:val="0"/>
      <w:marRight w:val="0"/>
      <w:marTop w:val="0"/>
      <w:marBottom w:val="0"/>
      <w:divBdr>
        <w:top w:val="none" w:sz="0" w:space="0" w:color="auto"/>
        <w:left w:val="none" w:sz="0" w:space="0" w:color="auto"/>
        <w:bottom w:val="none" w:sz="0" w:space="0" w:color="auto"/>
        <w:right w:val="none" w:sz="0" w:space="0" w:color="auto"/>
      </w:divBdr>
    </w:div>
    <w:div w:id="636182367">
      <w:marLeft w:val="0"/>
      <w:marRight w:val="0"/>
      <w:marTop w:val="0"/>
      <w:marBottom w:val="0"/>
      <w:divBdr>
        <w:top w:val="none" w:sz="0" w:space="0" w:color="auto"/>
        <w:left w:val="none" w:sz="0" w:space="0" w:color="auto"/>
        <w:bottom w:val="none" w:sz="0" w:space="0" w:color="auto"/>
        <w:right w:val="none" w:sz="0" w:space="0" w:color="auto"/>
      </w:divBdr>
    </w:div>
    <w:div w:id="636182368">
      <w:marLeft w:val="0"/>
      <w:marRight w:val="0"/>
      <w:marTop w:val="0"/>
      <w:marBottom w:val="0"/>
      <w:divBdr>
        <w:top w:val="none" w:sz="0" w:space="0" w:color="auto"/>
        <w:left w:val="none" w:sz="0" w:space="0" w:color="auto"/>
        <w:bottom w:val="none" w:sz="0" w:space="0" w:color="auto"/>
        <w:right w:val="none" w:sz="0" w:space="0" w:color="auto"/>
      </w:divBdr>
    </w:div>
    <w:div w:id="636182369">
      <w:marLeft w:val="0"/>
      <w:marRight w:val="0"/>
      <w:marTop w:val="0"/>
      <w:marBottom w:val="0"/>
      <w:divBdr>
        <w:top w:val="none" w:sz="0" w:space="0" w:color="auto"/>
        <w:left w:val="none" w:sz="0" w:space="0" w:color="auto"/>
        <w:bottom w:val="none" w:sz="0" w:space="0" w:color="auto"/>
        <w:right w:val="none" w:sz="0" w:space="0" w:color="auto"/>
      </w:divBdr>
    </w:div>
    <w:div w:id="636182370">
      <w:marLeft w:val="0"/>
      <w:marRight w:val="0"/>
      <w:marTop w:val="0"/>
      <w:marBottom w:val="0"/>
      <w:divBdr>
        <w:top w:val="none" w:sz="0" w:space="0" w:color="auto"/>
        <w:left w:val="none" w:sz="0" w:space="0" w:color="auto"/>
        <w:bottom w:val="none" w:sz="0" w:space="0" w:color="auto"/>
        <w:right w:val="none" w:sz="0" w:space="0" w:color="auto"/>
      </w:divBdr>
    </w:div>
    <w:div w:id="636182371">
      <w:marLeft w:val="0"/>
      <w:marRight w:val="0"/>
      <w:marTop w:val="0"/>
      <w:marBottom w:val="0"/>
      <w:divBdr>
        <w:top w:val="none" w:sz="0" w:space="0" w:color="auto"/>
        <w:left w:val="none" w:sz="0" w:space="0" w:color="auto"/>
        <w:bottom w:val="none" w:sz="0" w:space="0" w:color="auto"/>
        <w:right w:val="none" w:sz="0" w:space="0" w:color="auto"/>
      </w:divBdr>
    </w:div>
    <w:div w:id="636182372">
      <w:marLeft w:val="0"/>
      <w:marRight w:val="0"/>
      <w:marTop w:val="0"/>
      <w:marBottom w:val="0"/>
      <w:divBdr>
        <w:top w:val="none" w:sz="0" w:space="0" w:color="auto"/>
        <w:left w:val="none" w:sz="0" w:space="0" w:color="auto"/>
        <w:bottom w:val="none" w:sz="0" w:space="0" w:color="auto"/>
        <w:right w:val="none" w:sz="0" w:space="0" w:color="auto"/>
      </w:divBdr>
    </w:div>
    <w:div w:id="636182373">
      <w:marLeft w:val="0"/>
      <w:marRight w:val="0"/>
      <w:marTop w:val="0"/>
      <w:marBottom w:val="0"/>
      <w:divBdr>
        <w:top w:val="none" w:sz="0" w:space="0" w:color="auto"/>
        <w:left w:val="none" w:sz="0" w:space="0" w:color="auto"/>
        <w:bottom w:val="none" w:sz="0" w:space="0" w:color="auto"/>
        <w:right w:val="none" w:sz="0" w:space="0" w:color="auto"/>
      </w:divBdr>
    </w:div>
    <w:div w:id="636182374">
      <w:marLeft w:val="0"/>
      <w:marRight w:val="0"/>
      <w:marTop w:val="0"/>
      <w:marBottom w:val="0"/>
      <w:divBdr>
        <w:top w:val="none" w:sz="0" w:space="0" w:color="auto"/>
        <w:left w:val="none" w:sz="0" w:space="0" w:color="auto"/>
        <w:bottom w:val="none" w:sz="0" w:space="0" w:color="auto"/>
        <w:right w:val="none" w:sz="0" w:space="0" w:color="auto"/>
      </w:divBdr>
    </w:div>
    <w:div w:id="636182375">
      <w:marLeft w:val="0"/>
      <w:marRight w:val="0"/>
      <w:marTop w:val="0"/>
      <w:marBottom w:val="0"/>
      <w:divBdr>
        <w:top w:val="none" w:sz="0" w:space="0" w:color="auto"/>
        <w:left w:val="none" w:sz="0" w:space="0" w:color="auto"/>
        <w:bottom w:val="none" w:sz="0" w:space="0" w:color="auto"/>
        <w:right w:val="none" w:sz="0" w:space="0" w:color="auto"/>
      </w:divBdr>
    </w:div>
    <w:div w:id="636182376">
      <w:marLeft w:val="0"/>
      <w:marRight w:val="0"/>
      <w:marTop w:val="0"/>
      <w:marBottom w:val="0"/>
      <w:divBdr>
        <w:top w:val="none" w:sz="0" w:space="0" w:color="auto"/>
        <w:left w:val="none" w:sz="0" w:space="0" w:color="auto"/>
        <w:bottom w:val="none" w:sz="0" w:space="0" w:color="auto"/>
        <w:right w:val="none" w:sz="0" w:space="0" w:color="auto"/>
      </w:divBdr>
    </w:div>
    <w:div w:id="636182377">
      <w:marLeft w:val="0"/>
      <w:marRight w:val="0"/>
      <w:marTop w:val="0"/>
      <w:marBottom w:val="0"/>
      <w:divBdr>
        <w:top w:val="none" w:sz="0" w:space="0" w:color="auto"/>
        <w:left w:val="none" w:sz="0" w:space="0" w:color="auto"/>
        <w:bottom w:val="none" w:sz="0" w:space="0" w:color="auto"/>
        <w:right w:val="none" w:sz="0" w:space="0" w:color="auto"/>
      </w:divBdr>
    </w:div>
    <w:div w:id="636182378">
      <w:marLeft w:val="0"/>
      <w:marRight w:val="0"/>
      <w:marTop w:val="0"/>
      <w:marBottom w:val="0"/>
      <w:divBdr>
        <w:top w:val="none" w:sz="0" w:space="0" w:color="auto"/>
        <w:left w:val="none" w:sz="0" w:space="0" w:color="auto"/>
        <w:bottom w:val="none" w:sz="0" w:space="0" w:color="auto"/>
        <w:right w:val="none" w:sz="0" w:space="0" w:color="auto"/>
      </w:divBdr>
    </w:div>
    <w:div w:id="636182379">
      <w:marLeft w:val="0"/>
      <w:marRight w:val="0"/>
      <w:marTop w:val="0"/>
      <w:marBottom w:val="0"/>
      <w:divBdr>
        <w:top w:val="none" w:sz="0" w:space="0" w:color="auto"/>
        <w:left w:val="none" w:sz="0" w:space="0" w:color="auto"/>
        <w:bottom w:val="none" w:sz="0" w:space="0" w:color="auto"/>
        <w:right w:val="none" w:sz="0" w:space="0" w:color="auto"/>
      </w:divBdr>
    </w:div>
    <w:div w:id="636182380">
      <w:marLeft w:val="0"/>
      <w:marRight w:val="0"/>
      <w:marTop w:val="0"/>
      <w:marBottom w:val="0"/>
      <w:divBdr>
        <w:top w:val="none" w:sz="0" w:space="0" w:color="auto"/>
        <w:left w:val="none" w:sz="0" w:space="0" w:color="auto"/>
        <w:bottom w:val="none" w:sz="0" w:space="0" w:color="auto"/>
        <w:right w:val="none" w:sz="0" w:space="0" w:color="auto"/>
      </w:divBdr>
    </w:div>
    <w:div w:id="636182381">
      <w:marLeft w:val="0"/>
      <w:marRight w:val="0"/>
      <w:marTop w:val="0"/>
      <w:marBottom w:val="0"/>
      <w:divBdr>
        <w:top w:val="none" w:sz="0" w:space="0" w:color="auto"/>
        <w:left w:val="none" w:sz="0" w:space="0" w:color="auto"/>
        <w:bottom w:val="none" w:sz="0" w:space="0" w:color="auto"/>
        <w:right w:val="none" w:sz="0" w:space="0" w:color="auto"/>
      </w:divBdr>
    </w:div>
    <w:div w:id="636182382">
      <w:marLeft w:val="0"/>
      <w:marRight w:val="0"/>
      <w:marTop w:val="0"/>
      <w:marBottom w:val="0"/>
      <w:divBdr>
        <w:top w:val="none" w:sz="0" w:space="0" w:color="auto"/>
        <w:left w:val="none" w:sz="0" w:space="0" w:color="auto"/>
        <w:bottom w:val="none" w:sz="0" w:space="0" w:color="auto"/>
        <w:right w:val="none" w:sz="0" w:space="0" w:color="auto"/>
      </w:divBdr>
    </w:div>
    <w:div w:id="636182383">
      <w:marLeft w:val="0"/>
      <w:marRight w:val="0"/>
      <w:marTop w:val="0"/>
      <w:marBottom w:val="0"/>
      <w:divBdr>
        <w:top w:val="none" w:sz="0" w:space="0" w:color="auto"/>
        <w:left w:val="none" w:sz="0" w:space="0" w:color="auto"/>
        <w:bottom w:val="none" w:sz="0" w:space="0" w:color="auto"/>
        <w:right w:val="none" w:sz="0" w:space="0" w:color="auto"/>
      </w:divBdr>
    </w:div>
    <w:div w:id="636182384">
      <w:marLeft w:val="0"/>
      <w:marRight w:val="0"/>
      <w:marTop w:val="0"/>
      <w:marBottom w:val="0"/>
      <w:divBdr>
        <w:top w:val="none" w:sz="0" w:space="0" w:color="auto"/>
        <w:left w:val="none" w:sz="0" w:space="0" w:color="auto"/>
        <w:bottom w:val="none" w:sz="0" w:space="0" w:color="auto"/>
        <w:right w:val="none" w:sz="0" w:space="0" w:color="auto"/>
      </w:divBdr>
    </w:div>
    <w:div w:id="636182385">
      <w:marLeft w:val="0"/>
      <w:marRight w:val="0"/>
      <w:marTop w:val="0"/>
      <w:marBottom w:val="0"/>
      <w:divBdr>
        <w:top w:val="none" w:sz="0" w:space="0" w:color="auto"/>
        <w:left w:val="none" w:sz="0" w:space="0" w:color="auto"/>
        <w:bottom w:val="none" w:sz="0" w:space="0" w:color="auto"/>
        <w:right w:val="none" w:sz="0" w:space="0" w:color="auto"/>
      </w:divBdr>
    </w:div>
    <w:div w:id="636182386">
      <w:marLeft w:val="0"/>
      <w:marRight w:val="0"/>
      <w:marTop w:val="0"/>
      <w:marBottom w:val="0"/>
      <w:divBdr>
        <w:top w:val="none" w:sz="0" w:space="0" w:color="auto"/>
        <w:left w:val="none" w:sz="0" w:space="0" w:color="auto"/>
        <w:bottom w:val="none" w:sz="0" w:space="0" w:color="auto"/>
        <w:right w:val="none" w:sz="0" w:space="0" w:color="auto"/>
      </w:divBdr>
    </w:div>
    <w:div w:id="636182387">
      <w:marLeft w:val="0"/>
      <w:marRight w:val="0"/>
      <w:marTop w:val="0"/>
      <w:marBottom w:val="0"/>
      <w:divBdr>
        <w:top w:val="none" w:sz="0" w:space="0" w:color="auto"/>
        <w:left w:val="none" w:sz="0" w:space="0" w:color="auto"/>
        <w:bottom w:val="none" w:sz="0" w:space="0" w:color="auto"/>
        <w:right w:val="none" w:sz="0" w:space="0" w:color="auto"/>
      </w:divBdr>
    </w:div>
    <w:div w:id="636182388">
      <w:marLeft w:val="0"/>
      <w:marRight w:val="0"/>
      <w:marTop w:val="0"/>
      <w:marBottom w:val="0"/>
      <w:divBdr>
        <w:top w:val="none" w:sz="0" w:space="0" w:color="auto"/>
        <w:left w:val="none" w:sz="0" w:space="0" w:color="auto"/>
        <w:bottom w:val="none" w:sz="0" w:space="0" w:color="auto"/>
        <w:right w:val="none" w:sz="0" w:space="0" w:color="auto"/>
      </w:divBdr>
    </w:div>
    <w:div w:id="636182389">
      <w:marLeft w:val="0"/>
      <w:marRight w:val="0"/>
      <w:marTop w:val="0"/>
      <w:marBottom w:val="0"/>
      <w:divBdr>
        <w:top w:val="none" w:sz="0" w:space="0" w:color="auto"/>
        <w:left w:val="none" w:sz="0" w:space="0" w:color="auto"/>
        <w:bottom w:val="none" w:sz="0" w:space="0" w:color="auto"/>
        <w:right w:val="none" w:sz="0" w:space="0" w:color="auto"/>
      </w:divBdr>
    </w:div>
    <w:div w:id="636182390">
      <w:marLeft w:val="0"/>
      <w:marRight w:val="0"/>
      <w:marTop w:val="0"/>
      <w:marBottom w:val="0"/>
      <w:divBdr>
        <w:top w:val="none" w:sz="0" w:space="0" w:color="auto"/>
        <w:left w:val="none" w:sz="0" w:space="0" w:color="auto"/>
        <w:bottom w:val="none" w:sz="0" w:space="0" w:color="auto"/>
        <w:right w:val="none" w:sz="0" w:space="0" w:color="auto"/>
      </w:divBdr>
    </w:div>
    <w:div w:id="636182391">
      <w:marLeft w:val="0"/>
      <w:marRight w:val="0"/>
      <w:marTop w:val="0"/>
      <w:marBottom w:val="0"/>
      <w:divBdr>
        <w:top w:val="none" w:sz="0" w:space="0" w:color="auto"/>
        <w:left w:val="none" w:sz="0" w:space="0" w:color="auto"/>
        <w:bottom w:val="none" w:sz="0" w:space="0" w:color="auto"/>
        <w:right w:val="none" w:sz="0" w:space="0" w:color="auto"/>
      </w:divBdr>
    </w:div>
    <w:div w:id="636182392">
      <w:marLeft w:val="0"/>
      <w:marRight w:val="0"/>
      <w:marTop w:val="0"/>
      <w:marBottom w:val="0"/>
      <w:divBdr>
        <w:top w:val="none" w:sz="0" w:space="0" w:color="auto"/>
        <w:left w:val="none" w:sz="0" w:space="0" w:color="auto"/>
        <w:bottom w:val="none" w:sz="0" w:space="0" w:color="auto"/>
        <w:right w:val="none" w:sz="0" w:space="0" w:color="auto"/>
      </w:divBdr>
    </w:div>
    <w:div w:id="636182393">
      <w:marLeft w:val="0"/>
      <w:marRight w:val="0"/>
      <w:marTop w:val="0"/>
      <w:marBottom w:val="0"/>
      <w:divBdr>
        <w:top w:val="none" w:sz="0" w:space="0" w:color="auto"/>
        <w:left w:val="none" w:sz="0" w:space="0" w:color="auto"/>
        <w:bottom w:val="none" w:sz="0" w:space="0" w:color="auto"/>
        <w:right w:val="none" w:sz="0" w:space="0" w:color="auto"/>
      </w:divBdr>
    </w:div>
    <w:div w:id="636182394">
      <w:marLeft w:val="0"/>
      <w:marRight w:val="0"/>
      <w:marTop w:val="0"/>
      <w:marBottom w:val="0"/>
      <w:divBdr>
        <w:top w:val="none" w:sz="0" w:space="0" w:color="auto"/>
        <w:left w:val="none" w:sz="0" w:space="0" w:color="auto"/>
        <w:bottom w:val="none" w:sz="0" w:space="0" w:color="auto"/>
        <w:right w:val="none" w:sz="0" w:space="0" w:color="auto"/>
      </w:divBdr>
    </w:div>
    <w:div w:id="636182395">
      <w:marLeft w:val="0"/>
      <w:marRight w:val="0"/>
      <w:marTop w:val="0"/>
      <w:marBottom w:val="0"/>
      <w:divBdr>
        <w:top w:val="none" w:sz="0" w:space="0" w:color="auto"/>
        <w:left w:val="none" w:sz="0" w:space="0" w:color="auto"/>
        <w:bottom w:val="none" w:sz="0" w:space="0" w:color="auto"/>
        <w:right w:val="none" w:sz="0" w:space="0" w:color="auto"/>
      </w:divBdr>
    </w:div>
    <w:div w:id="636182396">
      <w:marLeft w:val="0"/>
      <w:marRight w:val="0"/>
      <w:marTop w:val="0"/>
      <w:marBottom w:val="0"/>
      <w:divBdr>
        <w:top w:val="none" w:sz="0" w:space="0" w:color="auto"/>
        <w:left w:val="none" w:sz="0" w:space="0" w:color="auto"/>
        <w:bottom w:val="none" w:sz="0" w:space="0" w:color="auto"/>
        <w:right w:val="none" w:sz="0" w:space="0" w:color="auto"/>
      </w:divBdr>
    </w:div>
    <w:div w:id="636182397">
      <w:marLeft w:val="0"/>
      <w:marRight w:val="0"/>
      <w:marTop w:val="0"/>
      <w:marBottom w:val="0"/>
      <w:divBdr>
        <w:top w:val="none" w:sz="0" w:space="0" w:color="auto"/>
        <w:left w:val="none" w:sz="0" w:space="0" w:color="auto"/>
        <w:bottom w:val="none" w:sz="0" w:space="0" w:color="auto"/>
        <w:right w:val="none" w:sz="0" w:space="0" w:color="auto"/>
      </w:divBdr>
    </w:div>
    <w:div w:id="636182398">
      <w:marLeft w:val="0"/>
      <w:marRight w:val="0"/>
      <w:marTop w:val="0"/>
      <w:marBottom w:val="0"/>
      <w:divBdr>
        <w:top w:val="none" w:sz="0" w:space="0" w:color="auto"/>
        <w:left w:val="none" w:sz="0" w:space="0" w:color="auto"/>
        <w:bottom w:val="none" w:sz="0" w:space="0" w:color="auto"/>
        <w:right w:val="none" w:sz="0" w:space="0" w:color="auto"/>
      </w:divBdr>
    </w:div>
    <w:div w:id="636182399">
      <w:marLeft w:val="0"/>
      <w:marRight w:val="0"/>
      <w:marTop w:val="0"/>
      <w:marBottom w:val="0"/>
      <w:divBdr>
        <w:top w:val="none" w:sz="0" w:space="0" w:color="auto"/>
        <w:left w:val="none" w:sz="0" w:space="0" w:color="auto"/>
        <w:bottom w:val="none" w:sz="0" w:space="0" w:color="auto"/>
        <w:right w:val="none" w:sz="0" w:space="0" w:color="auto"/>
      </w:divBdr>
    </w:div>
    <w:div w:id="636182400">
      <w:marLeft w:val="0"/>
      <w:marRight w:val="0"/>
      <w:marTop w:val="0"/>
      <w:marBottom w:val="0"/>
      <w:divBdr>
        <w:top w:val="none" w:sz="0" w:space="0" w:color="auto"/>
        <w:left w:val="none" w:sz="0" w:space="0" w:color="auto"/>
        <w:bottom w:val="none" w:sz="0" w:space="0" w:color="auto"/>
        <w:right w:val="none" w:sz="0" w:space="0" w:color="auto"/>
      </w:divBdr>
    </w:div>
    <w:div w:id="636182401">
      <w:marLeft w:val="0"/>
      <w:marRight w:val="0"/>
      <w:marTop w:val="0"/>
      <w:marBottom w:val="0"/>
      <w:divBdr>
        <w:top w:val="none" w:sz="0" w:space="0" w:color="auto"/>
        <w:left w:val="none" w:sz="0" w:space="0" w:color="auto"/>
        <w:bottom w:val="none" w:sz="0" w:space="0" w:color="auto"/>
        <w:right w:val="none" w:sz="0" w:space="0" w:color="auto"/>
      </w:divBdr>
    </w:div>
    <w:div w:id="636182402">
      <w:marLeft w:val="0"/>
      <w:marRight w:val="0"/>
      <w:marTop w:val="0"/>
      <w:marBottom w:val="0"/>
      <w:divBdr>
        <w:top w:val="none" w:sz="0" w:space="0" w:color="auto"/>
        <w:left w:val="none" w:sz="0" w:space="0" w:color="auto"/>
        <w:bottom w:val="none" w:sz="0" w:space="0" w:color="auto"/>
        <w:right w:val="none" w:sz="0" w:space="0" w:color="auto"/>
      </w:divBdr>
    </w:div>
    <w:div w:id="636182403">
      <w:marLeft w:val="0"/>
      <w:marRight w:val="0"/>
      <w:marTop w:val="0"/>
      <w:marBottom w:val="0"/>
      <w:divBdr>
        <w:top w:val="none" w:sz="0" w:space="0" w:color="auto"/>
        <w:left w:val="none" w:sz="0" w:space="0" w:color="auto"/>
        <w:bottom w:val="none" w:sz="0" w:space="0" w:color="auto"/>
        <w:right w:val="none" w:sz="0" w:space="0" w:color="auto"/>
      </w:divBdr>
    </w:div>
    <w:div w:id="636182404">
      <w:marLeft w:val="0"/>
      <w:marRight w:val="0"/>
      <w:marTop w:val="0"/>
      <w:marBottom w:val="0"/>
      <w:divBdr>
        <w:top w:val="none" w:sz="0" w:space="0" w:color="auto"/>
        <w:left w:val="none" w:sz="0" w:space="0" w:color="auto"/>
        <w:bottom w:val="none" w:sz="0" w:space="0" w:color="auto"/>
        <w:right w:val="none" w:sz="0" w:space="0" w:color="auto"/>
      </w:divBdr>
    </w:div>
    <w:div w:id="636182405">
      <w:marLeft w:val="0"/>
      <w:marRight w:val="0"/>
      <w:marTop w:val="0"/>
      <w:marBottom w:val="0"/>
      <w:divBdr>
        <w:top w:val="none" w:sz="0" w:space="0" w:color="auto"/>
        <w:left w:val="none" w:sz="0" w:space="0" w:color="auto"/>
        <w:bottom w:val="none" w:sz="0" w:space="0" w:color="auto"/>
        <w:right w:val="none" w:sz="0" w:space="0" w:color="auto"/>
      </w:divBdr>
    </w:div>
    <w:div w:id="636182406">
      <w:marLeft w:val="0"/>
      <w:marRight w:val="0"/>
      <w:marTop w:val="0"/>
      <w:marBottom w:val="0"/>
      <w:divBdr>
        <w:top w:val="none" w:sz="0" w:space="0" w:color="auto"/>
        <w:left w:val="none" w:sz="0" w:space="0" w:color="auto"/>
        <w:bottom w:val="none" w:sz="0" w:space="0" w:color="auto"/>
        <w:right w:val="none" w:sz="0" w:space="0" w:color="auto"/>
      </w:divBdr>
    </w:div>
    <w:div w:id="636182407">
      <w:marLeft w:val="0"/>
      <w:marRight w:val="0"/>
      <w:marTop w:val="0"/>
      <w:marBottom w:val="0"/>
      <w:divBdr>
        <w:top w:val="none" w:sz="0" w:space="0" w:color="auto"/>
        <w:left w:val="none" w:sz="0" w:space="0" w:color="auto"/>
        <w:bottom w:val="none" w:sz="0" w:space="0" w:color="auto"/>
        <w:right w:val="none" w:sz="0" w:space="0" w:color="auto"/>
      </w:divBdr>
    </w:div>
    <w:div w:id="636182408">
      <w:marLeft w:val="0"/>
      <w:marRight w:val="0"/>
      <w:marTop w:val="0"/>
      <w:marBottom w:val="0"/>
      <w:divBdr>
        <w:top w:val="none" w:sz="0" w:space="0" w:color="auto"/>
        <w:left w:val="none" w:sz="0" w:space="0" w:color="auto"/>
        <w:bottom w:val="none" w:sz="0" w:space="0" w:color="auto"/>
        <w:right w:val="none" w:sz="0" w:space="0" w:color="auto"/>
      </w:divBdr>
    </w:div>
    <w:div w:id="636182409">
      <w:marLeft w:val="0"/>
      <w:marRight w:val="0"/>
      <w:marTop w:val="0"/>
      <w:marBottom w:val="0"/>
      <w:divBdr>
        <w:top w:val="none" w:sz="0" w:space="0" w:color="auto"/>
        <w:left w:val="none" w:sz="0" w:space="0" w:color="auto"/>
        <w:bottom w:val="none" w:sz="0" w:space="0" w:color="auto"/>
        <w:right w:val="none" w:sz="0" w:space="0" w:color="auto"/>
      </w:divBdr>
    </w:div>
    <w:div w:id="636182410">
      <w:marLeft w:val="0"/>
      <w:marRight w:val="0"/>
      <w:marTop w:val="0"/>
      <w:marBottom w:val="0"/>
      <w:divBdr>
        <w:top w:val="none" w:sz="0" w:space="0" w:color="auto"/>
        <w:left w:val="none" w:sz="0" w:space="0" w:color="auto"/>
        <w:bottom w:val="none" w:sz="0" w:space="0" w:color="auto"/>
        <w:right w:val="none" w:sz="0" w:space="0" w:color="auto"/>
      </w:divBdr>
    </w:div>
    <w:div w:id="636182411">
      <w:marLeft w:val="0"/>
      <w:marRight w:val="0"/>
      <w:marTop w:val="0"/>
      <w:marBottom w:val="0"/>
      <w:divBdr>
        <w:top w:val="none" w:sz="0" w:space="0" w:color="auto"/>
        <w:left w:val="none" w:sz="0" w:space="0" w:color="auto"/>
        <w:bottom w:val="none" w:sz="0" w:space="0" w:color="auto"/>
        <w:right w:val="none" w:sz="0" w:space="0" w:color="auto"/>
      </w:divBdr>
    </w:div>
    <w:div w:id="636182412">
      <w:marLeft w:val="0"/>
      <w:marRight w:val="0"/>
      <w:marTop w:val="0"/>
      <w:marBottom w:val="0"/>
      <w:divBdr>
        <w:top w:val="none" w:sz="0" w:space="0" w:color="auto"/>
        <w:left w:val="none" w:sz="0" w:space="0" w:color="auto"/>
        <w:bottom w:val="none" w:sz="0" w:space="0" w:color="auto"/>
        <w:right w:val="none" w:sz="0" w:space="0" w:color="auto"/>
      </w:divBdr>
    </w:div>
    <w:div w:id="636182413">
      <w:marLeft w:val="0"/>
      <w:marRight w:val="0"/>
      <w:marTop w:val="0"/>
      <w:marBottom w:val="0"/>
      <w:divBdr>
        <w:top w:val="none" w:sz="0" w:space="0" w:color="auto"/>
        <w:left w:val="none" w:sz="0" w:space="0" w:color="auto"/>
        <w:bottom w:val="none" w:sz="0" w:space="0" w:color="auto"/>
        <w:right w:val="none" w:sz="0" w:space="0" w:color="auto"/>
      </w:divBdr>
    </w:div>
    <w:div w:id="636182414">
      <w:marLeft w:val="0"/>
      <w:marRight w:val="0"/>
      <w:marTop w:val="0"/>
      <w:marBottom w:val="0"/>
      <w:divBdr>
        <w:top w:val="none" w:sz="0" w:space="0" w:color="auto"/>
        <w:left w:val="none" w:sz="0" w:space="0" w:color="auto"/>
        <w:bottom w:val="none" w:sz="0" w:space="0" w:color="auto"/>
        <w:right w:val="none" w:sz="0" w:space="0" w:color="auto"/>
      </w:divBdr>
    </w:div>
    <w:div w:id="636182415">
      <w:marLeft w:val="0"/>
      <w:marRight w:val="0"/>
      <w:marTop w:val="0"/>
      <w:marBottom w:val="0"/>
      <w:divBdr>
        <w:top w:val="none" w:sz="0" w:space="0" w:color="auto"/>
        <w:left w:val="none" w:sz="0" w:space="0" w:color="auto"/>
        <w:bottom w:val="none" w:sz="0" w:space="0" w:color="auto"/>
        <w:right w:val="none" w:sz="0" w:space="0" w:color="auto"/>
      </w:divBdr>
    </w:div>
    <w:div w:id="636182416">
      <w:marLeft w:val="0"/>
      <w:marRight w:val="0"/>
      <w:marTop w:val="0"/>
      <w:marBottom w:val="0"/>
      <w:divBdr>
        <w:top w:val="none" w:sz="0" w:space="0" w:color="auto"/>
        <w:left w:val="none" w:sz="0" w:space="0" w:color="auto"/>
        <w:bottom w:val="none" w:sz="0" w:space="0" w:color="auto"/>
        <w:right w:val="none" w:sz="0" w:space="0" w:color="auto"/>
      </w:divBdr>
    </w:div>
    <w:div w:id="636182417">
      <w:marLeft w:val="0"/>
      <w:marRight w:val="0"/>
      <w:marTop w:val="0"/>
      <w:marBottom w:val="0"/>
      <w:divBdr>
        <w:top w:val="none" w:sz="0" w:space="0" w:color="auto"/>
        <w:left w:val="none" w:sz="0" w:space="0" w:color="auto"/>
        <w:bottom w:val="none" w:sz="0" w:space="0" w:color="auto"/>
        <w:right w:val="none" w:sz="0" w:space="0" w:color="auto"/>
      </w:divBdr>
    </w:div>
    <w:div w:id="636182418">
      <w:marLeft w:val="0"/>
      <w:marRight w:val="0"/>
      <w:marTop w:val="0"/>
      <w:marBottom w:val="0"/>
      <w:divBdr>
        <w:top w:val="none" w:sz="0" w:space="0" w:color="auto"/>
        <w:left w:val="none" w:sz="0" w:space="0" w:color="auto"/>
        <w:bottom w:val="none" w:sz="0" w:space="0" w:color="auto"/>
        <w:right w:val="none" w:sz="0" w:space="0" w:color="auto"/>
      </w:divBdr>
    </w:div>
    <w:div w:id="636182419">
      <w:marLeft w:val="0"/>
      <w:marRight w:val="0"/>
      <w:marTop w:val="0"/>
      <w:marBottom w:val="0"/>
      <w:divBdr>
        <w:top w:val="none" w:sz="0" w:space="0" w:color="auto"/>
        <w:left w:val="none" w:sz="0" w:space="0" w:color="auto"/>
        <w:bottom w:val="none" w:sz="0" w:space="0" w:color="auto"/>
        <w:right w:val="none" w:sz="0" w:space="0" w:color="auto"/>
      </w:divBdr>
    </w:div>
    <w:div w:id="636182420">
      <w:marLeft w:val="0"/>
      <w:marRight w:val="0"/>
      <w:marTop w:val="0"/>
      <w:marBottom w:val="0"/>
      <w:divBdr>
        <w:top w:val="none" w:sz="0" w:space="0" w:color="auto"/>
        <w:left w:val="none" w:sz="0" w:space="0" w:color="auto"/>
        <w:bottom w:val="none" w:sz="0" w:space="0" w:color="auto"/>
        <w:right w:val="none" w:sz="0" w:space="0" w:color="auto"/>
      </w:divBdr>
    </w:div>
    <w:div w:id="636182421">
      <w:marLeft w:val="0"/>
      <w:marRight w:val="0"/>
      <w:marTop w:val="0"/>
      <w:marBottom w:val="0"/>
      <w:divBdr>
        <w:top w:val="none" w:sz="0" w:space="0" w:color="auto"/>
        <w:left w:val="none" w:sz="0" w:space="0" w:color="auto"/>
        <w:bottom w:val="none" w:sz="0" w:space="0" w:color="auto"/>
        <w:right w:val="none" w:sz="0" w:space="0" w:color="auto"/>
      </w:divBdr>
    </w:div>
    <w:div w:id="636182422">
      <w:marLeft w:val="0"/>
      <w:marRight w:val="0"/>
      <w:marTop w:val="0"/>
      <w:marBottom w:val="0"/>
      <w:divBdr>
        <w:top w:val="none" w:sz="0" w:space="0" w:color="auto"/>
        <w:left w:val="none" w:sz="0" w:space="0" w:color="auto"/>
        <w:bottom w:val="none" w:sz="0" w:space="0" w:color="auto"/>
        <w:right w:val="none" w:sz="0" w:space="0" w:color="auto"/>
      </w:divBdr>
    </w:div>
    <w:div w:id="636182423">
      <w:marLeft w:val="0"/>
      <w:marRight w:val="0"/>
      <w:marTop w:val="0"/>
      <w:marBottom w:val="0"/>
      <w:divBdr>
        <w:top w:val="none" w:sz="0" w:space="0" w:color="auto"/>
        <w:left w:val="none" w:sz="0" w:space="0" w:color="auto"/>
        <w:bottom w:val="none" w:sz="0" w:space="0" w:color="auto"/>
        <w:right w:val="none" w:sz="0" w:space="0" w:color="auto"/>
      </w:divBdr>
    </w:div>
    <w:div w:id="636182424">
      <w:marLeft w:val="0"/>
      <w:marRight w:val="0"/>
      <w:marTop w:val="0"/>
      <w:marBottom w:val="0"/>
      <w:divBdr>
        <w:top w:val="none" w:sz="0" w:space="0" w:color="auto"/>
        <w:left w:val="none" w:sz="0" w:space="0" w:color="auto"/>
        <w:bottom w:val="none" w:sz="0" w:space="0" w:color="auto"/>
        <w:right w:val="none" w:sz="0" w:space="0" w:color="auto"/>
      </w:divBdr>
    </w:div>
    <w:div w:id="636182425">
      <w:marLeft w:val="0"/>
      <w:marRight w:val="0"/>
      <w:marTop w:val="0"/>
      <w:marBottom w:val="0"/>
      <w:divBdr>
        <w:top w:val="none" w:sz="0" w:space="0" w:color="auto"/>
        <w:left w:val="none" w:sz="0" w:space="0" w:color="auto"/>
        <w:bottom w:val="none" w:sz="0" w:space="0" w:color="auto"/>
        <w:right w:val="none" w:sz="0" w:space="0" w:color="auto"/>
      </w:divBdr>
    </w:div>
    <w:div w:id="636182426">
      <w:marLeft w:val="0"/>
      <w:marRight w:val="0"/>
      <w:marTop w:val="0"/>
      <w:marBottom w:val="0"/>
      <w:divBdr>
        <w:top w:val="none" w:sz="0" w:space="0" w:color="auto"/>
        <w:left w:val="none" w:sz="0" w:space="0" w:color="auto"/>
        <w:bottom w:val="none" w:sz="0" w:space="0" w:color="auto"/>
        <w:right w:val="none" w:sz="0" w:space="0" w:color="auto"/>
      </w:divBdr>
    </w:div>
    <w:div w:id="636182427">
      <w:marLeft w:val="0"/>
      <w:marRight w:val="0"/>
      <w:marTop w:val="0"/>
      <w:marBottom w:val="0"/>
      <w:divBdr>
        <w:top w:val="none" w:sz="0" w:space="0" w:color="auto"/>
        <w:left w:val="none" w:sz="0" w:space="0" w:color="auto"/>
        <w:bottom w:val="none" w:sz="0" w:space="0" w:color="auto"/>
        <w:right w:val="none" w:sz="0" w:space="0" w:color="auto"/>
      </w:divBdr>
    </w:div>
    <w:div w:id="636182428">
      <w:marLeft w:val="0"/>
      <w:marRight w:val="0"/>
      <w:marTop w:val="0"/>
      <w:marBottom w:val="0"/>
      <w:divBdr>
        <w:top w:val="none" w:sz="0" w:space="0" w:color="auto"/>
        <w:left w:val="none" w:sz="0" w:space="0" w:color="auto"/>
        <w:bottom w:val="none" w:sz="0" w:space="0" w:color="auto"/>
        <w:right w:val="none" w:sz="0" w:space="0" w:color="auto"/>
      </w:divBdr>
    </w:div>
    <w:div w:id="636182429">
      <w:marLeft w:val="0"/>
      <w:marRight w:val="0"/>
      <w:marTop w:val="0"/>
      <w:marBottom w:val="0"/>
      <w:divBdr>
        <w:top w:val="none" w:sz="0" w:space="0" w:color="auto"/>
        <w:left w:val="none" w:sz="0" w:space="0" w:color="auto"/>
        <w:bottom w:val="none" w:sz="0" w:space="0" w:color="auto"/>
        <w:right w:val="none" w:sz="0" w:space="0" w:color="auto"/>
      </w:divBdr>
    </w:div>
    <w:div w:id="636182430">
      <w:marLeft w:val="0"/>
      <w:marRight w:val="0"/>
      <w:marTop w:val="0"/>
      <w:marBottom w:val="0"/>
      <w:divBdr>
        <w:top w:val="none" w:sz="0" w:space="0" w:color="auto"/>
        <w:left w:val="none" w:sz="0" w:space="0" w:color="auto"/>
        <w:bottom w:val="none" w:sz="0" w:space="0" w:color="auto"/>
        <w:right w:val="none" w:sz="0" w:space="0" w:color="auto"/>
      </w:divBdr>
    </w:div>
    <w:div w:id="636182431">
      <w:marLeft w:val="0"/>
      <w:marRight w:val="0"/>
      <w:marTop w:val="0"/>
      <w:marBottom w:val="0"/>
      <w:divBdr>
        <w:top w:val="none" w:sz="0" w:space="0" w:color="auto"/>
        <w:left w:val="none" w:sz="0" w:space="0" w:color="auto"/>
        <w:bottom w:val="none" w:sz="0" w:space="0" w:color="auto"/>
        <w:right w:val="none" w:sz="0" w:space="0" w:color="auto"/>
      </w:divBdr>
    </w:div>
    <w:div w:id="636182432">
      <w:marLeft w:val="0"/>
      <w:marRight w:val="0"/>
      <w:marTop w:val="0"/>
      <w:marBottom w:val="0"/>
      <w:divBdr>
        <w:top w:val="none" w:sz="0" w:space="0" w:color="auto"/>
        <w:left w:val="none" w:sz="0" w:space="0" w:color="auto"/>
        <w:bottom w:val="none" w:sz="0" w:space="0" w:color="auto"/>
        <w:right w:val="none" w:sz="0" w:space="0" w:color="auto"/>
      </w:divBdr>
    </w:div>
    <w:div w:id="636182433">
      <w:marLeft w:val="0"/>
      <w:marRight w:val="0"/>
      <w:marTop w:val="0"/>
      <w:marBottom w:val="0"/>
      <w:divBdr>
        <w:top w:val="none" w:sz="0" w:space="0" w:color="auto"/>
        <w:left w:val="none" w:sz="0" w:space="0" w:color="auto"/>
        <w:bottom w:val="none" w:sz="0" w:space="0" w:color="auto"/>
        <w:right w:val="none" w:sz="0" w:space="0" w:color="auto"/>
      </w:divBdr>
    </w:div>
    <w:div w:id="636182434">
      <w:marLeft w:val="0"/>
      <w:marRight w:val="0"/>
      <w:marTop w:val="0"/>
      <w:marBottom w:val="0"/>
      <w:divBdr>
        <w:top w:val="none" w:sz="0" w:space="0" w:color="auto"/>
        <w:left w:val="none" w:sz="0" w:space="0" w:color="auto"/>
        <w:bottom w:val="none" w:sz="0" w:space="0" w:color="auto"/>
        <w:right w:val="none" w:sz="0" w:space="0" w:color="auto"/>
      </w:divBdr>
    </w:div>
    <w:div w:id="636182435">
      <w:marLeft w:val="0"/>
      <w:marRight w:val="0"/>
      <w:marTop w:val="0"/>
      <w:marBottom w:val="0"/>
      <w:divBdr>
        <w:top w:val="none" w:sz="0" w:space="0" w:color="auto"/>
        <w:left w:val="none" w:sz="0" w:space="0" w:color="auto"/>
        <w:bottom w:val="none" w:sz="0" w:space="0" w:color="auto"/>
        <w:right w:val="none" w:sz="0" w:space="0" w:color="auto"/>
      </w:divBdr>
    </w:div>
    <w:div w:id="636182436">
      <w:marLeft w:val="0"/>
      <w:marRight w:val="0"/>
      <w:marTop w:val="0"/>
      <w:marBottom w:val="0"/>
      <w:divBdr>
        <w:top w:val="none" w:sz="0" w:space="0" w:color="auto"/>
        <w:left w:val="none" w:sz="0" w:space="0" w:color="auto"/>
        <w:bottom w:val="none" w:sz="0" w:space="0" w:color="auto"/>
        <w:right w:val="none" w:sz="0" w:space="0" w:color="auto"/>
      </w:divBdr>
    </w:div>
    <w:div w:id="636182437">
      <w:marLeft w:val="0"/>
      <w:marRight w:val="0"/>
      <w:marTop w:val="0"/>
      <w:marBottom w:val="0"/>
      <w:divBdr>
        <w:top w:val="none" w:sz="0" w:space="0" w:color="auto"/>
        <w:left w:val="none" w:sz="0" w:space="0" w:color="auto"/>
        <w:bottom w:val="none" w:sz="0" w:space="0" w:color="auto"/>
        <w:right w:val="none" w:sz="0" w:space="0" w:color="auto"/>
      </w:divBdr>
    </w:div>
    <w:div w:id="636182438">
      <w:marLeft w:val="0"/>
      <w:marRight w:val="0"/>
      <w:marTop w:val="0"/>
      <w:marBottom w:val="0"/>
      <w:divBdr>
        <w:top w:val="none" w:sz="0" w:space="0" w:color="auto"/>
        <w:left w:val="none" w:sz="0" w:space="0" w:color="auto"/>
        <w:bottom w:val="none" w:sz="0" w:space="0" w:color="auto"/>
        <w:right w:val="none" w:sz="0" w:space="0" w:color="auto"/>
      </w:divBdr>
    </w:div>
    <w:div w:id="636182439">
      <w:marLeft w:val="0"/>
      <w:marRight w:val="0"/>
      <w:marTop w:val="0"/>
      <w:marBottom w:val="0"/>
      <w:divBdr>
        <w:top w:val="none" w:sz="0" w:space="0" w:color="auto"/>
        <w:left w:val="none" w:sz="0" w:space="0" w:color="auto"/>
        <w:bottom w:val="none" w:sz="0" w:space="0" w:color="auto"/>
        <w:right w:val="none" w:sz="0" w:space="0" w:color="auto"/>
      </w:divBdr>
    </w:div>
    <w:div w:id="636182440">
      <w:marLeft w:val="0"/>
      <w:marRight w:val="0"/>
      <w:marTop w:val="0"/>
      <w:marBottom w:val="0"/>
      <w:divBdr>
        <w:top w:val="none" w:sz="0" w:space="0" w:color="auto"/>
        <w:left w:val="none" w:sz="0" w:space="0" w:color="auto"/>
        <w:bottom w:val="none" w:sz="0" w:space="0" w:color="auto"/>
        <w:right w:val="none" w:sz="0" w:space="0" w:color="auto"/>
      </w:divBdr>
    </w:div>
    <w:div w:id="636182441">
      <w:marLeft w:val="0"/>
      <w:marRight w:val="0"/>
      <w:marTop w:val="0"/>
      <w:marBottom w:val="0"/>
      <w:divBdr>
        <w:top w:val="none" w:sz="0" w:space="0" w:color="auto"/>
        <w:left w:val="none" w:sz="0" w:space="0" w:color="auto"/>
        <w:bottom w:val="none" w:sz="0" w:space="0" w:color="auto"/>
        <w:right w:val="none" w:sz="0" w:space="0" w:color="auto"/>
      </w:divBdr>
    </w:div>
    <w:div w:id="636182442">
      <w:marLeft w:val="0"/>
      <w:marRight w:val="0"/>
      <w:marTop w:val="0"/>
      <w:marBottom w:val="0"/>
      <w:divBdr>
        <w:top w:val="none" w:sz="0" w:space="0" w:color="auto"/>
        <w:left w:val="none" w:sz="0" w:space="0" w:color="auto"/>
        <w:bottom w:val="none" w:sz="0" w:space="0" w:color="auto"/>
        <w:right w:val="none" w:sz="0" w:space="0" w:color="auto"/>
      </w:divBdr>
    </w:div>
    <w:div w:id="636182443">
      <w:marLeft w:val="0"/>
      <w:marRight w:val="0"/>
      <w:marTop w:val="0"/>
      <w:marBottom w:val="0"/>
      <w:divBdr>
        <w:top w:val="none" w:sz="0" w:space="0" w:color="auto"/>
        <w:left w:val="none" w:sz="0" w:space="0" w:color="auto"/>
        <w:bottom w:val="none" w:sz="0" w:space="0" w:color="auto"/>
        <w:right w:val="none" w:sz="0" w:space="0" w:color="auto"/>
      </w:divBdr>
    </w:div>
    <w:div w:id="636182444">
      <w:marLeft w:val="0"/>
      <w:marRight w:val="0"/>
      <w:marTop w:val="0"/>
      <w:marBottom w:val="0"/>
      <w:divBdr>
        <w:top w:val="none" w:sz="0" w:space="0" w:color="auto"/>
        <w:left w:val="none" w:sz="0" w:space="0" w:color="auto"/>
        <w:bottom w:val="none" w:sz="0" w:space="0" w:color="auto"/>
        <w:right w:val="none" w:sz="0" w:space="0" w:color="auto"/>
      </w:divBdr>
    </w:div>
    <w:div w:id="636182445">
      <w:marLeft w:val="0"/>
      <w:marRight w:val="0"/>
      <w:marTop w:val="0"/>
      <w:marBottom w:val="0"/>
      <w:divBdr>
        <w:top w:val="none" w:sz="0" w:space="0" w:color="auto"/>
        <w:left w:val="none" w:sz="0" w:space="0" w:color="auto"/>
        <w:bottom w:val="none" w:sz="0" w:space="0" w:color="auto"/>
        <w:right w:val="none" w:sz="0" w:space="0" w:color="auto"/>
      </w:divBdr>
    </w:div>
    <w:div w:id="636182446">
      <w:marLeft w:val="0"/>
      <w:marRight w:val="0"/>
      <w:marTop w:val="0"/>
      <w:marBottom w:val="0"/>
      <w:divBdr>
        <w:top w:val="none" w:sz="0" w:space="0" w:color="auto"/>
        <w:left w:val="none" w:sz="0" w:space="0" w:color="auto"/>
        <w:bottom w:val="none" w:sz="0" w:space="0" w:color="auto"/>
        <w:right w:val="none" w:sz="0" w:space="0" w:color="auto"/>
      </w:divBdr>
    </w:div>
    <w:div w:id="636182447">
      <w:marLeft w:val="0"/>
      <w:marRight w:val="0"/>
      <w:marTop w:val="0"/>
      <w:marBottom w:val="0"/>
      <w:divBdr>
        <w:top w:val="none" w:sz="0" w:space="0" w:color="auto"/>
        <w:left w:val="none" w:sz="0" w:space="0" w:color="auto"/>
        <w:bottom w:val="none" w:sz="0" w:space="0" w:color="auto"/>
        <w:right w:val="none" w:sz="0" w:space="0" w:color="auto"/>
      </w:divBdr>
    </w:div>
    <w:div w:id="636182448">
      <w:marLeft w:val="0"/>
      <w:marRight w:val="0"/>
      <w:marTop w:val="0"/>
      <w:marBottom w:val="0"/>
      <w:divBdr>
        <w:top w:val="none" w:sz="0" w:space="0" w:color="auto"/>
        <w:left w:val="none" w:sz="0" w:space="0" w:color="auto"/>
        <w:bottom w:val="none" w:sz="0" w:space="0" w:color="auto"/>
        <w:right w:val="none" w:sz="0" w:space="0" w:color="auto"/>
      </w:divBdr>
    </w:div>
    <w:div w:id="636182449">
      <w:marLeft w:val="0"/>
      <w:marRight w:val="0"/>
      <w:marTop w:val="0"/>
      <w:marBottom w:val="0"/>
      <w:divBdr>
        <w:top w:val="none" w:sz="0" w:space="0" w:color="auto"/>
        <w:left w:val="none" w:sz="0" w:space="0" w:color="auto"/>
        <w:bottom w:val="none" w:sz="0" w:space="0" w:color="auto"/>
        <w:right w:val="none" w:sz="0" w:space="0" w:color="auto"/>
      </w:divBdr>
    </w:div>
    <w:div w:id="636182450">
      <w:marLeft w:val="0"/>
      <w:marRight w:val="0"/>
      <w:marTop w:val="0"/>
      <w:marBottom w:val="0"/>
      <w:divBdr>
        <w:top w:val="none" w:sz="0" w:space="0" w:color="auto"/>
        <w:left w:val="none" w:sz="0" w:space="0" w:color="auto"/>
        <w:bottom w:val="none" w:sz="0" w:space="0" w:color="auto"/>
        <w:right w:val="none" w:sz="0" w:space="0" w:color="auto"/>
      </w:divBdr>
    </w:div>
    <w:div w:id="636182451">
      <w:marLeft w:val="0"/>
      <w:marRight w:val="0"/>
      <w:marTop w:val="0"/>
      <w:marBottom w:val="0"/>
      <w:divBdr>
        <w:top w:val="none" w:sz="0" w:space="0" w:color="auto"/>
        <w:left w:val="none" w:sz="0" w:space="0" w:color="auto"/>
        <w:bottom w:val="none" w:sz="0" w:space="0" w:color="auto"/>
        <w:right w:val="none" w:sz="0" w:space="0" w:color="auto"/>
      </w:divBdr>
    </w:div>
    <w:div w:id="636182452">
      <w:marLeft w:val="0"/>
      <w:marRight w:val="0"/>
      <w:marTop w:val="0"/>
      <w:marBottom w:val="0"/>
      <w:divBdr>
        <w:top w:val="none" w:sz="0" w:space="0" w:color="auto"/>
        <w:left w:val="none" w:sz="0" w:space="0" w:color="auto"/>
        <w:bottom w:val="none" w:sz="0" w:space="0" w:color="auto"/>
        <w:right w:val="none" w:sz="0" w:space="0" w:color="auto"/>
      </w:divBdr>
    </w:div>
    <w:div w:id="636182453">
      <w:marLeft w:val="0"/>
      <w:marRight w:val="0"/>
      <w:marTop w:val="0"/>
      <w:marBottom w:val="0"/>
      <w:divBdr>
        <w:top w:val="none" w:sz="0" w:space="0" w:color="auto"/>
        <w:left w:val="none" w:sz="0" w:space="0" w:color="auto"/>
        <w:bottom w:val="none" w:sz="0" w:space="0" w:color="auto"/>
        <w:right w:val="none" w:sz="0" w:space="0" w:color="auto"/>
      </w:divBdr>
    </w:div>
    <w:div w:id="636182454">
      <w:marLeft w:val="0"/>
      <w:marRight w:val="0"/>
      <w:marTop w:val="0"/>
      <w:marBottom w:val="0"/>
      <w:divBdr>
        <w:top w:val="none" w:sz="0" w:space="0" w:color="auto"/>
        <w:left w:val="none" w:sz="0" w:space="0" w:color="auto"/>
        <w:bottom w:val="none" w:sz="0" w:space="0" w:color="auto"/>
        <w:right w:val="none" w:sz="0" w:space="0" w:color="auto"/>
      </w:divBdr>
    </w:div>
    <w:div w:id="636182455">
      <w:marLeft w:val="0"/>
      <w:marRight w:val="0"/>
      <w:marTop w:val="0"/>
      <w:marBottom w:val="0"/>
      <w:divBdr>
        <w:top w:val="none" w:sz="0" w:space="0" w:color="auto"/>
        <w:left w:val="none" w:sz="0" w:space="0" w:color="auto"/>
        <w:bottom w:val="none" w:sz="0" w:space="0" w:color="auto"/>
        <w:right w:val="none" w:sz="0" w:space="0" w:color="auto"/>
      </w:divBdr>
    </w:div>
    <w:div w:id="636182456">
      <w:marLeft w:val="0"/>
      <w:marRight w:val="0"/>
      <w:marTop w:val="0"/>
      <w:marBottom w:val="0"/>
      <w:divBdr>
        <w:top w:val="none" w:sz="0" w:space="0" w:color="auto"/>
        <w:left w:val="none" w:sz="0" w:space="0" w:color="auto"/>
        <w:bottom w:val="none" w:sz="0" w:space="0" w:color="auto"/>
        <w:right w:val="none" w:sz="0" w:space="0" w:color="auto"/>
      </w:divBdr>
    </w:div>
    <w:div w:id="636182457">
      <w:marLeft w:val="0"/>
      <w:marRight w:val="0"/>
      <w:marTop w:val="0"/>
      <w:marBottom w:val="0"/>
      <w:divBdr>
        <w:top w:val="none" w:sz="0" w:space="0" w:color="auto"/>
        <w:left w:val="none" w:sz="0" w:space="0" w:color="auto"/>
        <w:bottom w:val="none" w:sz="0" w:space="0" w:color="auto"/>
        <w:right w:val="none" w:sz="0" w:space="0" w:color="auto"/>
      </w:divBdr>
    </w:div>
    <w:div w:id="636182458">
      <w:marLeft w:val="0"/>
      <w:marRight w:val="0"/>
      <w:marTop w:val="0"/>
      <w:marBottom w:val="0"/>
      <w:divBdr>
        <w:top w:val="none" w:sz="0" w:space="0" w:color="auto"/>
        <w:left w:val="none" w:sz="0" w:space="0" w:color="auto"/>
        <w:bottom w:val="none" w:sz="0" w:space="0" w:color="auto"/>
        <w:right w:val="none" w:sz="0" w:space="0" w:color="auto"/>
      </w:divBdr>
    </w:div>
    <w:div w:id="636182459">
      <w:marLeft w:val="0"/>
      <w:marRight w:val="0"/>
      <w:marTop w:val="0"/>
      <w:marBottom w:val="0"/>
      <w:divBdr>
        <w:top w:val="none" w:sz="0" w:space="0" w:color="auto"/>
        <w:left w:val="none" w:sz="0" w:space="0" w:color="auto"/>
        <w:bottom w:val="none" w:sz="0" w:space="0" w:color="auto"/>
        <w:right w:val="none" w:sz="0" w:space="0" w:color="auto"/>
      </w:divBdr>
    </w:div>
    <w:div w:id="636182460">
      <w:marLeft w:val="0"/>
      <w:marRight w:val="0"/>
      <w:marTop w:val="0"/>
      <w:marBottom w:val="0"/>
      <w:divBdr>
        <w:top w:val="none" w:sz="0" w:space="0" w:color="auto"/>
        <w:left w:val="none" w:sz="0" w:space="0" w:color="auto"/>
        <w:bottom w:val="none" w:sz="0" w:space="0" w:color="auto"/>
        <w:right w:val="none" w:sz="0" w:space="0" w:color="auto"/>
      </w:divBdr>
    </w:div>
    <w:div w:id="636182461">
      <w:marLeft w:val="0"/>
      <w:marRight w:val="0"/>
      <w:marTop w:val="0"/>
      <w:marBottom w:val="0"/>
      <w:divBdr>
        <w:top w:val="none" w:sz="0" w:space="0" w:color="auto"/>
        <w:left w:val="none" w:sz="0" w:space="0" w:color="auto"/>
        <w:bottom w:val="none" w:sz="0" w:space="0" w:color="auto"/>
        <w:right w:val="none" w:sz="0" w:space="0" w:color="auto"/>
      </w:divBdr>
    </w:div>
    <w:div w:id="636182462">
      <w:marLeft w:val="0"/>
      <w:marRight w:val="0"/>
      <w:marTop w:val="0"/>
      <w:marBottom w:val="0"/>
      <w:divBdr>
        <w:top w:val="none" w:sz="0" w:space="0" w:color="auto"/>
        <w:left w:val="none" w:sz="0" w:space="0" w:color="auto"/>
        <w:bottom w:val="none" w:sz="0" w:space="0" w:color="auto"/>
        <w:right w:val="none" w:sz="0" w:space="0" w:color="auto"/>
      </w:divBdr>
    </w:div>
    <w:div w:id="636182463">
      <w:marLeft w:val="0"/>
      <w:marRight w:val="0"/>
      <w:marTop w:val="0"/>
      <w:marBottom w:val="0"/>
      <w:divBdr>
        <w:top w:val="none" w:sz="0" w:space="0" w:color="auto"/>
        <w:left w:val="none" w:sz="0" w:space="0" w:color="auto"/>
        <w:bottom w:val="none" w:sz="0" w:space="0" w:color="auto"/>
        <w:right w:val="none" w:sz="0" w:space="0" w:color="auto"/>
      </w:divBdr>
    </w:div>
    <w:div w:id="636182464">
      <w:marLeft w:val="0"/>
      <w:marRight w:val="0"/>
      <w:marTop w:val="0"/>
      <w:marBottom w:val="0"/>
      <w:divBdr>
        <w:top w:val="none" w:sz="0" w:space="0" w:color="auto"/>
        <w:left w:val="none" w:sz="0" w:space="0" w:color="auto"/>
        <w:bottom w:val="none" w:sz="0" w:space="0" w:color="auto"/>
        <w:right w:val="none" w:sz="0" w:space="0" w:color="auto"/>
      </w:divBdr>
    </w:div>
    <w:div w:id="636182465">
      <w:marLeft w:val="0"/>
      <w:marRight w:val="0"/>
      <w:marTop w:val="0"/>
      <w:marBottom w:val="0"/>
      <w:divBdr>
        <w:top w:val="none" w:sz="0" w:space="0" w:color="auto"/>
        <w:left w:val="none" w:sz="0" w:space="0" w:color="auto"/>
        <w:bottom w:val="none" w:sz="0" w:space="0" w:color="auto"/>
        <w:right w:val="none" w:sz="0" w:space="0" w:color="auto"/>
      </w:divBdr>
    </w:div>
    <w:div w:id="636182466">
      <w:marLeft w:val="0"/>
      <w:marRight w:val="0"/>
      <w:marTop w:val="0"/>
      <w:marBottom w:val="0"/>
      <w:divBdr>
        <w:top w:val="none" w:sz="0" w:space="0" w:color="auto"/>
        <w:left w:val="none" w:sz="0" w:space="0" w:color="auto"/>
        <w:bottom w:val="none" w:sz="0" w:space="0" w:color="auto"/>
        <w:right w:val="none" w:sz="0" w:space="0" w:color="auto"/>
      </w:divBdr>
    </w:div>
    <w:div w:id="636182467">
      <w:marLeft w:val="0"/>
      <w:marRight w:val="0"/>
      <w:marTop w:val="0"/>
      <w:marBottom w:val="0"/>
      <w:divBdr>
        <w:top w:val="none" w:sz="0" w:space="0" w:color="auto"/>
        <w:left w:val="none" w:sz="0" w:space="0" w:color="auto"/>
        <w:bottom w:val="none" w:sz="0" w:space="0" w:color="auto"/>
        <w:right w:val="none" w:sz="0" w:space="0" w:color="auto"/>
      </w:divBdr>
    </w:div>
    <w:div w:id="636182468">
      <w:marLeft w:val="0"/>
      <w:marRight w:val="0"/>
      <w:marTop w:val="0"/>
      <w:marBottom w:val="0"/>
      <w:divBdr>
        <w:top w:val="none" w:sz="0" w:space="0" w:color="auto"/>
        <w:left w:val="none" w:sz="0" w:space="0" w:color="auto"/>
        <w:bottom w:val="none" w:sz="0" w:space="0" w:color="auto"/>
        <w:right w:val="none" w:sz="0" w:space="0" w:color="auto"/>
      </w:divBdr>
    </w:div>
    <w:div w:id="636182469">
      <w:marLeft w:val="0"/>
      <w:marRight w:val="0"/>
      <w:marTop w:val="0"/>
      <w:marBottom w:val="0"/>
      <w:divBdr>
        <w:top w:val="none" w:sz="0" w:space="0" w:color="auto"/>
        <w:left w:val="none" w:sz="0" w:space="0" w:color="auto"/>
        <w:bottom w:val="none" w:sz="0" w:space="0" w:color="auto"/>
        <w:right w:val="none" w:sz="0" w:space="0" w:color="auto"/>
      </w:divBdr>
    </w:div>
    <w:div w:id="636182470">
      <w:marLeft w:val="0"/>
      <w:marRight w:val="0"/>
      <w:marTop w:val="0"/>
      <w:marBottom w:val="0"/>
      <w:divBdr>
        <w:top w:val="none" w:sz="0" w:space="0" w:color="auto"/>
        <w:left w:val="none" w:sz="0" w:space="0" w:color="auto"/>
        <w:bottom w:val="none" w:sz="0" w:space="0" w:color="auto"/>
        <w:right w:val="none" w:sz="0" w:space="0" w:color="auto"/>
      </w:divBdr>
    </w:div>
    <w:div w:id="636182471">
      <w:marLeft w:val="0"/>
      <w:marRight w:val="0"/>
      <w:marTop w:val="0"/>
      <w:marBottom w:val="0"/>
      <w:divBdr>
        <w:top w:val="none" w:sz="0" w:space="0" w:color="auto"/>
        <w:left w:val="none" w:sz="0" w:space="0" w:color="auto"/>
        <w:bottom w:val="none" w:sz="0" w:space="0" w:color="auto"/>
        <w:right w:val="none" w:sz="0" w:space="0" w:color="auto"/>
      </w:divBdr>
    </w:div>
    <w:div w:id="636182472">
      <w:marLeft w:val="0"/>
      <w:marRight w:val="0"/>
      <w:marTop w:val="0"/>
      <w:marBottom w:val="0"/>
      <w:divBdr>
        <w:top w:val="none" w:sz="0" w:space="0" w:color="auto"/>
        <w:left w:val="none" w:sz="0" w:space="0" w:color="auto"/>
        <w:bottom w:val="none" w:sz="0" w:space="0" w:color="auto"/>
        <w:right w:val="none" w:sz="0" w:space="0" w:color="auto"/>
      </w:divBdr>
    </w:div>
    <w:div w:id="636182473">
      <w:marLeft w:val="0"/>
      <w:marRight w:val="0"/>
      <w:marTop w:val="0"/>
      <w:marBottom w:val="0"/>
      <w:divBdr>
        <w:top w:val="none" w:sz="0" w:space="0" w:color="auto"/>
        <w:left w:val="none" w:sz="0" w:space="0" w:color="auto"/>
        <w:bottom w:val="none" w:sz="0" w:space="0" w:color="auto"/>
        <w:right w:val="none" w:sz="0" w:space="0" w:color="auto"/>
      </w:divBdr>
    </w:div>
    <w:div w:id="636182474">
      <w:marLeft w:val="0"/>
      <w:marRight w:val="0"/>
      <w:marTop w:val="0"/>
      <w:marBottom w:val="0"/>
      <w:divBdr>
        <w:top w:val="none" w:sz="0" w:space="0" w:color="auto"/>
        <w:left w:val="none" w:sz="0" w:space="0" w:color="auto"/>
        <w:bottom w:val="none" w:sz="0" w:space="0" w:color="auto"/>
        <w:right w:val="none" w:sz="0" w:space="0" w:color="auto"/>
      </w:divBdr>
    </w:div>
    <w:div w:id="636182475">
      <w:marLeft w:val="0"/>
      <w:marRight w:val="0"/>
      <w:marTop w:val="0"/>
      <w:marBottom w:val="0"/>
      <w:divBdr>
        <w:top w:val="none" w:sz="0" w:space="0" w:color="auto"/>
        <w:left w:val="none" w:sz="0" w:space="0" w:color="auto"/>
        <w:bottom w:val="none" w:sz="0" w:space="0" w:color="auto"/>
        <w:right w:val="none" w:sz="0" w:space="0" w:color="auto"/>
      </w:divBdr>
    </w:div>
    <w:div w:id="636182476">
      <w:marLeft w:val="0"/>
      <w:marRight w:val="0"/>
      <w:marTop w:val="0"/>
      <w:marBottom w:val="0"/>
      <w:divBdr>
        <w:top w:val="none" w:sz="0" w:space="0" w:color="auto"/>
        <w:left w:val="none" w:sz="0" w:space="0" w:color="auto"/>
        <w:bottom w:val="none" w:sz="0" w:space="0" w:color="auto"/>
        <w:right w:val="none" w:sz="0" w:space="0" w:color="auto"/>
      </w:divBdr>
    </w:div>
    <w:div w:id="636182477">
      <w:marLeft w:val="0"/>
      <w:marRight w:val="0"/>
      <w:marTop w:val="0"/>
      <w:marBottom w:val="0"/>
      <w:divBdr>
        <w:top w:val="none" w:sz="0" w:space="0" w:color="auto"/>
        <w:left w:val="none" w:sz="0" w:space="0" w:color="auto"/>
        <w:bottom w:val="none" w:sz="0" w:space="0" w:color="auto"/>
        <w:right w:val="none" w:sz="0" w:space="0" w:color="auto"/>
      </w:divBdr>
    </w:div>
    <w:div w:id="636182478">
      <w:marLeft w:val="0"/>
      <w:marRight w:val="0"/>
      <w:marTop w:val="0"/>
      <w:marBottom w:val="0"/>
      <w:divBdr>
        <w:top w:val="none" w:sz="0" w:space="0" w:color="auto"/>
        <w:left w:val="none" w:sz="0" w:space="0" w:color="auto"/>
        <w:bottom w:val="none" w:sz="0" w:space="0" w:color="auto"/>
        <w:right w:val="none" w:sz="0" w:space="0" w:color="auto"/>
      </w:divBdr>
    </w:div>
    <w:div w:id="636182479">
      <w:marLeft w:val="0"/>
      <w:marRight w:val="0"/>
      <w:marTop w:val="0"/>
      <w:marBottom w:val="0"/>
      <w:divBdr>
        <w:top w:val="none" w:sz="0" w:space="0" w:color="auto"/>
        <w:left w:val="none" w:sz="0" w:space="0" w:color="auto"/>
        <w:bottom w:val="none" w:sz="0" w:space="0" w:color="auto"/>
        <w:right w:val="none" w:sz="0" w:space="0" w:color="auto"/>
      </w:divBdr>
    </w:div>
    <w:div w:id="636182480">
      <w:marLeft w:val="0"/>
      <w:marRight w:val="0"/>
      <w:marTop w:val="0"/>
      <w:marBottom w:val="0"/>
      <w:divBdr>
        <w:top w:val="none" w:sz="0" w:space="0" w:color="auto"/>
        <w:left w:val="none" w:sz="0" w:space="0" w:color="auto"/>
        <w:bottom w:val="none" w:sz="0" w:space="0" w:color="auto"/>
        <w:right w:val="none" w:sz="0" w:space="0" w:color="auto"/>
      </w:divBdr>
    </w:div>
    <w:div w:id="636182481">
      <w:marLeft w:val="0"/>
      <w:marRight w:val="0"/>
      <w:marTop w:val="0"/>
      <w:marBottom w:val="0"/>
      <w:divBdr>
        <w:top w:val="none" w:sz="0" w:space="0" w:color="auto"/>
        <w:left w:val="none" w:sz="0" w:space="0" w:color="auto"/>
        <w:bottom w:val="none" w:sz="0" w:space="0" w:color="auto"/>
        <w:right w:val="none" w:sz="0" w:space="0" w:color="auto"/>
      </w:divBdr>
    </w:div>
    <w:div w:id="636182482">
      <w:marLeft w:val="0"/>
      <w:marRight w:val="0"/>
      <w:marTop w:val="0"/>
      <w:marBottom w:val="0"/>
      <w:divBdr>
        <w:top w:val="none" w:sz="0" w:space="0" w:color="auto"/>
        <w:left w:val="none" w:sz="0" w:space="0" w:color="auto"/>
        <w:bottom w:val="none" w:sz="0" w:space="0" w:color="auto"/>
        <w:right w:val="none" w:sz="0" w:space="0" w:color="auto"/>
      </w:divBdr>
    </w:div>
    <w:div w:id="636182483">
      <w:marLeft w:val="0"/>
      <w:marRight w:val="0"/>
      <w:marTop w:val="0"/>
      <w:marBottom w:val="0"/>
      <w:divBdr>
        <w:top w:val="none" w:sz="0" w:space="0" w:color="auto"/>
        <w:left w:val="none" w:sz="0" w:space="0" w:color="auto"/>
        <w:bottom w:val="none" w:sz="0" w:space="0" w:color="auto"/>
        <w:right w:val="none" w:sz="0" w:space="0" w:color="auto"/>
      </w:divBdr>
    </w:div>
    <w:div w:id="636182484">
      <w:marLeft w:val="0"/>
      <w:marRight w:val="0"/>
      <w:marTop w:val="0"/>
      <w:marBottom w:val="0"/>
      <w:divBdr>
        <w:top w:val="none" w:sz="0" w:space="0" w:color="auto"/>
        <w:left w:val="none" w:sz="0" w:space="0" w:color="auto"/>
        <w:bottom w:val="none" w:sz="0" w:space="0" w:color="auto"/>
        <w:right w:val="none" w:sz="0" w:space="0" w:color="auto"/>
      </w:divBdr>
    </w:div>
    <w:div w:id="636182485">
      <w:marLeft w:val="0"/>
      <w:marRight w:val="0"/>
      <w:marTop w:val="0"/>
      <w:marBottom w:val="0"/>
      <w:divBdr>
        <w:top w:val="none" w:sz="0" w:space="0" w:color="auto"/>
        <w:left w:val="none" w:sz="0" w:space="0" w:color="auto"/>
        <w:bottom w:val="none" w:sz="0" w:space="0" w:color="auto"/>
        <w:right w:val="none" w:sz="0" w:space="0" w:color="auto"/>
      </w:divBdr>
    </w:div>
    <w:div w:id="636182486">
      <w:marLeft w:val="0"/>
      <w:marRight w:val="0"/>
      <w:marTop w:val="0"/>
      <w:marBottom w:val="0"/>
      <w:divBdr>
        <w:top w:val="none" w:sz="0" w:space="0" w:color="auto"/>
        <w:left w:val="none" w:sz="0" w:space="0" w:color="auto"/>
        <w:bottom w:val="none" w:sz="0" w:space="0" w:color="auto"/>
        <w:right w:val="none" w:sz="0" w:space="0" w:color="auto"/>
      </w:divBdr>
    </w:div>
    <w:div w:id="636182487">
      <w:marLeft w:val="0"/>
      <w:marRight w:val="0"/>
      <w:marTop w:val="0"/>
      <w:marBottom w:val="0"/>
      <w:divBdr>
        <w:top w:val="none" w:sz="0" w:space="0" w:color="auto"/>
        <w:left w:val="none" w:sz="0" w:space="0" w:color="auto"/>
        <w:bottom w:val="none" w:sz="0" w:space="0" w:color="auto"/>
        <w:right w:val="none" w:sz="0" w:space="0" w:color="auto"/>
      </w:divBdr>
    </w:div>
    <w:div w:id="636182488">
      <w:marLeft w:val="0"/>
      <w:marRight w:val="0"/>
      <w:marTop w:val="0"/>
      <w:marBottom w:val="0"/>
      <w:divBdr>
        <w:top w:val="none" w:sz="0" w:space="0" w:color="auto"/>
        <w:left w:val="none" w:sz="0" w:space="0" w:color="auto"/>
        <w:bottom w:val="none" w:sz="0" w:space="0" w:color="auto"/>
        <w:right w:val="none" w:sz="0" w:space="0" w:color="auto"/>
      </w:divBdr>
    </w:div>
    <w:div w:id="636182489">
      <w:marLeft w:val="0"/>
      <w:marRight w:val="0"/>
      <w:marTop w:val="0"/>
      <w:marBottom w:val="0"/>
      <w:divBdr>
        <w:top w:val="none" w:sz="0" w:space="0" w:color="auto"/>
        <w:left w:val="none" w:sz="0" w:space="0" w:color="auto"/>
        <w:bottom w:val="none" w:sz="0" w:space="0" w:color="auto"/>
        <w:right w:val="none" w:sz="0" w:space="0" w:color="auto"/>
      </w:divBdr>
    </w:div>
    <w:div w:id="636182490">
      <w:marLeft w:val="0"/>
      <w:marRight w:val="0"/>
      <w:marTop w:val="0"/>
      <w:marBottom w:val="0"/>
      <w:divBdr>
        <w:top w:val="none" w:sz="0" w:space="0" w:color="auto"/>
        <w:left w:val="none" w:sz="0" w:space="0" w:color="auto"/>
        <w:bottom w:val="none" w:sz="0" w:space="0" w:color="auto"/>
        <w:right w:val="none" w:sz="0" w:space="0" w:color="auto"/>
      </w:divBdr>
    </w:div>
    <w:div w:id="636182491">
      <w:marLeft w:val="0"/>
      <w:marRight w:val="0"/>
      <w:marTop w:val="0"/>
      <w:marBottom w:val="0"/>
      <w:divBdr>
        <w:top w:val="none" w:sz="0" w:space="0" w:color="auto"/>
        <w:left w:val="none" w:sz="0" w:space="0" w:color="auto"/>
        <w:bottom w:val="none" w:sz="0" w:space="0" w:color="auto"/>
        <w:right w:val="none" w:sz="0" w:space="0" w:color="auto"/>
      </w:divBdr>
    </w:div>
    <w:div w:id="636182492">
      <w:marLeft w:val="0"/>
      <w:marRight w:val="0"/>
      <w:marTop w:val="0"/>
      <w:marBottom w:val="0"/>
      <w:divBdr>
        <w:top w:val="none" w:sz="0" w:space="0" w:color="auto"/>
        <w:left w:val="none" w:sz="0" w:space="0" w:color="auto"/>
        <w:bottom w:val="none" w:sz="0" w:space="0" w:color="auto"/>
        <w:right w:val="none" w:sz="0" w:space="0" w:color="auto"/>
      </w:divBdr>
    </w:div>
    <w:div w:id="636182493">
      <w:marLeft w:val="0"/>
      <w:marRight w:val="0"/>
      <w:marTop w:val="0"/>
      <w:marBottom w:val="0"/>
      <w:divBdr>
        <w:top w:val="none" w:sz="0" w:space="0" w:color="auto"/>
        <w:left w:val="none" w:sz="0" w:space="0" w:color="auto"/>
        <w:bottom w:val="none" w:sz="0" w:space="0" w:color="auto"/>
        <w:right w:val="none" w:sz="0" w:space="0" w:color="auto"/>
      </w:divBdr>
    </w:div>
    <w:div w:id="636182494">
      <w:marLeft w:val="0"/>
      <w:marRight w:val="0"/>
      <w:marTop w:val="0"/>
      <w:marBottom w:val="0"/>
      <w:divBdr>
        <w:top w:val="none" w:sz="0" w:space="0" w:color="auto"/>
        <w:left w:val="none" w:sz="0" w:space="0" w:color="auto"/>
        <w:bottom w:val="none" w:sz="0" w:space="0" w:color="auto"/>
        <w:right w:val="none" w:sz="0" w:space="0" w:color="auto"/>
      </w:divBdr>
    </w:div>
    <w:div w:id="636182495">
      <w:marLeft w:val="0"/>
      <w:marRight w:val="0"/>
      <w:marTop w:val="0"/>
      <w:marBottom w:val="0"/>
      <w:divBdr>
        <w:top w:val="none" w:sz="0" w:space="0" w:color="auto"/>
        <w:left w:val="none" w:sz="0" w:space="0" w:color="auto"/>
        <w:bottom w:val="none" w:sz="0" w:space="0" w:color="auto"/>
        <w:right w:val="none" w:sz="0" w:space="0" w:color="auto"/>
      </w:divBdr>
    </w:div>
    <w:div w:id="636182496">
      <w:marLeft w:val="0"/>
      <w:marRight w:val="0"/>
      <w:marTop w:val="0"/>
      <w:marBottom w:val="0"/>
      <w:divBdr>
        <w:top w:val="none" w:sz="0" w:space="0" w:color="auto"/>
        <w:left w:val="none" w:sz="0" w:space="0" w:color="auto"/>
        <w:bottom w:val="none" w:sz="0" w:space="0" w:color="auto"/>
        <w:right w:val="none" w:sz="0" w:space="0" w:color="auto"/>
      </w:divBdr>
    </w:div>
    <w:div w:id="636182497">
      <w:marLeft w:val="0"/>
      <w:marRight w:val="0"/>
      <w:marTop w:val="0"/>
      <w:marBottom w:val="0"/>
      <w:divBdr>
        <w:top w:val="none" w:sz="0" w:space="0" w:color="auto"/>
        <w:left w:val="none" w:sz="0" w:space="0" w:color="auto"/>
        <w:bottom w:val="none" w:sz="0" w:space="0" w:color="auto"/>
        <w:right w:val="none" w:sz="0" w:space="0" w:color="auto"/>
      </w:divBdr>
    </w:div>
    <w:div w:id="636182498">
      <w:marLeft w:val="0"/>
      <w:marRight w:val="0"/>
      <w:marTop w:val="0"/>
      <w:marBottom w:val="0"/>
      <w:divBdr>
        <w:top w:val="none" w:sz="0" w:space="0" w:color="auto"/>
        <w:left w:val="none" w:sz="0" w:space="0" w:color="auto"/>
        <w:bottom w:val="none" w:sz="0" w:space="0" w:color="auto"/>
        <w:right w:val="none" w:sz="0" w:space="0" w:color="auto"/>
      </w:divBdr>
    </w:div>
    <w:div w:id="636182499">
      <w:marLeft w:val="0"/>
      <w:marRight w:val="0"/>
      <w:marTop w:val="0"/>
      <w:marBottom w:val="0"/>
      <w:divBdr>
        <w:top w:val="none" w:sz="0" w:space="0" w:color="auto"/>
        <w:left w:val="none" w:sz="0" w:space="0" w:color="auto"/>
        <w:bottom w:val="none" w:sz="0" w:space="0" w:color="auto"/>
        <w:right w:val="none" w:sz="0" w:space="0" w:color="auto"/>
      </w:divBdr>
    </w:div>
    <w:div w:id="636182500">
      <w:marLeft w:val="0"/>
      <w:marRight w:val="0"/>
      <w:marTop w:val="0"/>
      <w:marBottom w:val="0"/>
      <w:divBdr>
        <w:top w:val="none" w:sz="0" w:space="0" w:color="auto"/>
        <w:left w:val="none" w:sz="0" w:space="0" w:color="auto"/>
        <w:bottom w:val="none" w:sz="0" w:space="0" w:color="auto"/>
        <w:right w:val="none" w:sz="0" w:space="0" w:color="auto"/>
      </w:divBdr>
    </w:div>
    <w:div w:id="636182501">
      <w:marLeft w:val="0"/>
      <w:marRight w:val="0"/>
      <w:marTop w:val="0"/>
      <w:marBottom w:val="0"/>
      <w:divBdr>
        <w:top w:val="none" w:sz="0" w:space="0" w:color="auto"/>
        <w:left w:val="none" w:sz="0" w:space="0" w:color="auto"/>
        <w:bottom w:val="none" w:sz="0" w:space="0" w:color="auto"/>
        <w:right w:val="none" w:sz="0" w:space="0" w:color="auto"/>
      </w:divBdr>
    </w:div>
    <w:div w:id="636182502">
      <w:marLeft w:val="0"/>
      <w:marRight w:val="0"/>
      <w:marTop w:val="0"/>
      <w:marBottom w:val="0"/>
      <w:divBdr>
        <w:top w:val="none" w:sz="0" w:space="0" w:color="auto"/>
        <w:left w:val="none" w:sz="0" w:space="0" w:color="auto"/>
        <w:bottom w:val="none" w:sz="0" w:space="0" w:color="auto"/>
        <w:right w:val="none" w:sz="0" w:space="0" w:color="auto"/>
      </w:divBdr>
    </w:div>
    <w:div w:id="636182503">
      <w:marLeft w:val="0"/>
      <w:marRight w:val="0"/>
      <w:marTop w:val="0"/>
      <w:marBottom w:val="0"/>
      <w:divBdr>
        <w:top w:val="none" w:sz="0" w:space="0" w:color="auto"/>
        <w:left w:val="none" w:sz="0" w:space="0" w:color="auto"/>
        <w:bottom w:val="none" w:sz="0" w:space="0" w:color="auto"/>
        <w:right w:val="none" w:sz="0" w:space="0" w:color="auto"/>
      </w:divBdr>
    </w:div>
    <w:div w:id="636182504">
      <w:marLeft w:val="0"/>
      <w:marRight w:val="0"/>
      <w:marTop w:val="0"/>
      <w:marBottom w:val="0"/>
      <w:divBdr>
        <w:top w:val="none" w:sz="0" w:space="0" w:color="auto"/>
        <w:left w:val="none" w:sz="0" w:space="0" w:color="auto"/>
        <w:bottom w:val="none" w:sz="0" w:space="0" w:color="auto"/>
        <w:right w:val="none" w:sz="0" w:space="0" w:color="auto"/>
      </w:divBdr>
    </w:div>
    <w:div w:id="636182505">
      <w:marLeft w:val="0"/>
      <w:marRight w:val="0"/>
      <w:marTop w:val="0"/>
      <w:marBottom w:val="0"/>
      <w:divBdr>
        <w:top w:val="none" w:sz="0" w:space="0" w:color="auto"/>
        <w:left w:val="none" w:sz="0" w:space="0" w:color="auto"/>
        <w:bottom w:val="none" w:sz="0" w:space="0" w:color="auto"/>
        <w:right w:val="none" w:sz="0" w:space="0" w:color="auto"/>
      </w:divBdr>
    </w:div>
    <w:div w:id="636182506">
      <w:marLeft w:val="0"/>
      <w:marRight w:val="0"/>
      <w:marTop w:val="0"/>
      <w:marBottom w:val="0"/>
      <w:divBdr>
        <w:top w:val="none" w:sz="0" w:space="0" w:color="auto"/>
        <w:left w:val="none" w:sz="0" w:space="0" w:color="auto"/>
        <w:bottom w:val="none" w:sz="0" w:space="0" w:color="auto"/>
        <w:right w:val="none" w:sz="0" w:space="0" w:color="auto"/>
      </w:divBdr>
    </w:div>
    <w:div w:id="636182507">
      <w:marLeft w:val="0"/>
      <w:marRight w:val="0"/>
      <w:marTop w:val="0"/>
      <w:marBottom w:val="0"/>
      <w:divBdr>
        <w:top w:val="none" w:sz="0" w:space="0" w:color="auto"/>
        <w:left w:val="none" w:sz="0" w:space="0" w:color="auto"/>
        <w:bottom w:val="none" w:sz="0" w:space="0" w:color="auto"/>
        <w:right w:val="none" w:sz="0" w:space="0" w:color="auto"/>
      </w:divBdr>
    </w:div>
    <w:div w:id="636182508">
      <w:marLeft w:val="0"/>
      <w:marRight w:val="0"/>
      <w:marTop w:val="0"/>
      <w:marBottom w:val="0"/>
      <w:divBdr>
        <w:top w:val="none" w:sz="0" w:space="0" w:color="auto"/>
        <w:left w:val="none" w:sz="0" w:space="0" w:color="auto"/>
        <w:bottom w:val="none" w:sz="0" w:space="0" w:color="auto"/>
        <w:right w:val="none" w:sz="0" w:space="0" w:color="auto"/>
      </w:divBdr>
    </w:div>
    <w:div w:id="636182509">
      <w:marLeft w:val="0"/>
      <w:marRight w:val="0"/>
      <w:marTop w:val="0"/>
      <w:marBottom w:val="0"/>
      <w:divBdr>
        <w:top w:val="none" w:sz="0" w:space="0" w:color="auto"/>
        <w:left w:val="none" w:sz="0" w:space="0" w:color="auto"/>
        <w:bottom w:val="none" w:sz="0" w:space="0" w:color="auto"/>
        <w:right w:val="none" w:sz="0" w:space="0" w:color="auto"/>
      </w:divBdr>
    </w:div>
    <w:div w:id="636182510">
      <w:marLeft w:val="0"/>
      <w:marRight w:val="0"/>
      <w:marTop w:val="0"/>
      <w:marBottom w:val="0"/>
      <w:divBdr>
        <w:top w:val="none" w:sz="0" w:space="0" w:color="auto"/>
        <w:left w:val="none" w:sz="0" w:space="0" w:color="auto"/>
        <w:bottom w:val="none" w:sz="0" w:space="0" w:color="auto"/>
        <w:right w:val="none" w:sz="0" w:space="0" w:color="auto"/>
      </w:divBdr>
    </w:div>
    <w:div w:id="636182511">
      <w:marLeft w:val="0"/>
      <w:marRight w:val="0"/>
      <w:marTop w:val="0"/>
      <w:marBottom w:val="0"/>
      <w:divBdr>
        <w:top w:val="none" w:sz="0" w:space="0" w:color="auto"/>
        <w:left w:val="none" w:sz="0" w:space="0" w:color="auto"/>
        <w:bottom w:val="none" w:sz="0" w:space="0" w:color="auto"/>
        <w:right w:val="none" w:sz="0" w:space="0" w:color="auto"/>
      </w:divBdr>
    </w:div>
    <w:div w:id="636182512">
      <w:marLeft w:val="0"/>
      <w:marRight w:val="0"/>
      <w:marTop w:val="0"/>
      <w:marBottom w:val="0"/>
      <w:divBdr>
        <w:top w:val="none" w:sz="0" w:space="0" w:color="auto"/>
        <w:left w:val="none" w:sz="0" w:space="0" w:color="auto"/>
        <w:bottom w:val="none" w:sz="0" w:space="0" w:color="auto"/>
        <w:right w:val="none" w:sz="0" w:space="0" w:color="auto"/>
      </w:divBdr>
    </w:div>
    <w:div w:id="636182513">
      <w:marLeft w:val="0"/>
      <w:marRight w:val="0"/>
      <w:marTop w:val="0"/>
      <w:marBottom w:val="0"/>
      <w:divBdr>
        <w:top w:val="none" w:sz="0" w:space="0" w:color="auto"/>
        <w:left w:val="none" w:sz="0" w:space="0" w:color="auto"/>
        <w:bottom w:val="none" w:sz="0" w:space="0" w:color="auto"/>
        <w:right w:val="none" w:sz="0" w:space="0" w:color="auto"/>
      </w:divBdr>
    </w:div>
    <w:div w:id="636182514">
      <w:marLeft w:val="0"/>
      <w:marRight w:val="0"/>
      <w:marTop w:val="0"/>
      <w:marBottom w:val="0"/>
      <w:divBdr>
        <w:top w:val="none" w:sz="0" w:space="0" w:color="auto"/>
        <w:left w:val="none" w:sz="0" w:space="0" w:color="auto"/>
        <w:bottom w:val="none" w:sz="0" w:space="0" w:color="auto"/>
        <w:right w:val="none" w:sz="0" w:space="0" w:color="auto"/>
      </w:divBdr>
    </w:div>
    <w:div w:id="636182515">
      <w:marLeft w:val="0"/>
      <w:marRight w:val="0"/>
      <w:marTop w:val="0"/>
      <w:marBottom w:val="0"/>
      <w:divBdr>
        <w:top w:val="none" w:sz="0" w:space="0" w:color="auto"/>
        <w:left w:val="none" w:sz="0" w:space="0" w:color="auto"/>
        <w:bottom w:val="none" w:sz="0" w:space="0" w:color="auto"/>
        <w:right w:val="none" w:sz="0" w:space="0" w:color="auto"/>
      </w:divBdr>
    </w:div>
    <w:div w:id="636182516">
      <w:marLeft w:val="0"/>
      <w:marRight w:val="0"/>
      <w:marTop w:val="0"/>
      <w:marBottom w:val="0"/>
      <w:divBdr>
        <w:top w:val="none" w:sz="0" w:space="0" w:color="auto"/>
        <w:left w:val="none" w:sz="0" w:space="0" w:color="auto"/>
        <w:bottom w:val="none" w:sz="0" w:space="0" w:color="auto"/>
        <w:right w:val="none" w:sz="0" w:space="0" w:color="auto"/>
      </w:divBdr>
    </w:div>
    <w:div w:id="636182517">
      <w:marLeft w:val="0"/>
      <w:marRight w:val="0"/>
      <w:marTop w:val="0"/>
      <w:marBottom w:val="0"/>
      <w:divBdr>
        <w:top w:val="none" w:sz="0" w:space="0" w:color="auto"/>
        <w:left w:val="none" w:sz="0" w:space="0" w:color="auto"/>
        <w:bottom w:val="none" w:sz="0" w:space="0" w:color="auto"/>
        <w:right w:val="none" w:sz="0" w:space="0" w:color="auto"/>
      </w:divBdr>
    </w:div>
    <w:div w:id="636182518">
      <w:marLeft w:val="0"/>
      <w:marRight w:val="0"/>
      <w:marTop w:val="0"/>
      <w:marBottom w:val="0"/>
      <w:divBdr>
        <w:top w:val="none" w:sz="0" w:space="0" w:color="auto"/>
        <w:left w:val="none" w:sz="0" w:space="0" w:color="auto"/>
        <w:bottom w:val="none" w:sz="0" w:space="0" w:color="auto"/>
        <w:right w:val="none" w:sz="0" w:space="0" w:color="auto"/>
      </w:divBdr>
    </w:div>
    <w:div w:id="636182519">
      <w:marLeft w:val="0"/>
      <w:marRight w:val="0"/>
      <w:marTop w:val="0"/>
      <w:marBottom w:val="0"/>
      <w:divBdr>
        <w:top w:val="none" w:sz="0" w:space="0" w:color="auto"/>
        <w:left w:val="none" w:sz="0" w:space="0" w:color="auto"/>
        <w:bottom w:val="none" w:sz="0" w:space="0" w:color="auto"/>
        <w:right w:val="none" w:sz="0" w:space="0" w:color="auto"/>
      </w:divBdr>
    </w:div>
    <w:div w:id="636182520">
      <w:marLeft w:val="0"/>
      <w:marRight w:val="0"/>
      <w:marTop w:val="0"/>
      <w:marBottom w:val="0"/>
      <w:divBdr>
        <w:top w:val="none" w:sz="0" w:space="0" w:color="auto"/>
        <w:left w:val="none" w:sz="0" w:space="0" w:color="auto"/>
        <w:bottom w:val="none" w:sz="0" w:space="0" w:color="auto"/>
        <w:right w:val="none" w:sz="0" w:space="0" w:color="auto"/>
      </w:divBdr>
    </w:div>
    <w:div w:id="636182521">
      <w:marLeft w:val="0"/>
      <w:marRight w:val="0"/>
      <w:marTop w:val="0"/>
      <w:marBottom w:val="0"/>
      <w:divBdr>
        <w:top w:val="none" w:sz="0" w:space="0" w:color="auto"/>
        <w:left w:val="none" w:sz="0" w:space="0" w:color="auto"/>
        <w:bottom w:val="none" w:sz="0" w:space="0" w:color="auto"/>
        <w:right w:val="none" w:sz="0" w:space="0" w:color="auto"/>
      </w:divBdr>
    </w:div>
    <w:div w:id="636182522">
      <w:marLeft w:val="0"/>
      <w:marRight w:val="0"/>
      <w:marTop w:val="0"/>
      <w:marBottom w:val="0"/>
      <w:divBdr>
        <w:top w:val="none" w:sz="0" w:space="0" w:color="auto"/>
        <w:left w:val="none" w:sz="0" w:space="0" w:color="auto"/>
        <w:bottom w:val="none" w:sz="0" w:space="0" w:color="auto"/>
        <w:right w:val="none" w:sz="0" w:space="0" w:color="auto"/>
      </w:divBdr>
    </w:div>
    <w:div w:id="636182523">
      <w:marLeft w:val="0"/>
      <w:marRight w:val="0"/>
      <w:marTop w:val="0"/>
      <w:marBottom w:val="0"/>
      <w:divBdr>
        <w:top w:val="none" w:sz="0" w:space="0" w:color="auto"/>
        <w:left w:val="none" w:sz="0" w:space="0" w:color="auto"/>
        <w:bottom w:val="none" w:sz="0" w:space="0" w:color="auto"/>
        <w:right w:val="none" w:sz="0" w:space="0" w:color="auto"/>
      </w:divBdr>
    </w:div>
    <w:div w:id="636182524">
      <w:marLeft w:val="0"/>
      <w:marRight w:val="0"/>
      <w:marTop w:val="0"/>
      <w:marBottom w:val="0"/>
      <w:divBdr>
        <w:top w:val="none" w:sz="0" w:space="0" w:color="auto"/>
        <w:left w:val="none" w:sz="0" w:space="0" w:color="auto"/>
        <w:bottom w:val="none" w:sz="0" w:space="0" w:color="auto"/>
        <w:right w:val="none" w:sz="0" w:space="0" w:color="auto"/>
      </w:divBdr>
    </w:div>
    <w:div w:id="636182525">
      <w:marLeft w:val="0"/>
      <w:marRight w:val="0"/>
      <w:marTop w:val="0"/>
      <w:marBottom w:val="0"/>
      <w:divBdr>
        <w:top w:val="none" w:sz="0" w:space="0" w:color="auto"/>
        <w:left w:val="none" w:sz="0" w:space="0" w:color="auto"/>
        <w:bottom w:val="none" w:sz="0" w:space="0" w:color="auto"/>
        <w:right w:val="none" w:sz="0" w:space="0" w:color="auto"/>
      </w:divBdr>
    </w:div>
    <w:div w:id="636182526">
      <w:marLeft w:val="0"/>
      <w:marRight w:val="0"/>
      <w:marTop w:val="0"/>
      <w:marBottom w:val="0"/>
      <w:divBdr>
        <w:top w:val="none" w:sz="0" w:space="0" w:color="auto"/>
        <w:left w:val="none" w:sz="0" w:space="0" w:color="auto"/>
        <w:bottom w:val="none" w:sz="0" w:space="0" w:color="auto"/>
        <w:right w:val="none" w:sz="0" w:space="0" w:color="auto"/>
      </w:divBdr>
    </w:div>
    <w:div w:id="636182527">
      <w:marLeft w:val="0"/>
      <w:marRight w:val="0"/>
      <w:marTop w:val="0"/>
      <w:marBottom w:val="0"/>
      <w:divBdr>
        <w:top w:val="none" w:sz="0" w:space="0" w:color="auto"/>
        <w:left w:val="none" w:sz="0" w:space="0" w:color="auto"/>
        <w:bottom w:val="none" w:sz="0" w:space="0" w:color="auto"/>
        <w:right w:val="none" w:sz="0" w:space="0" w:color="auto"/>
      </w:divBdr>
    </w:div>
    <w:div w:id="636182528">
      <w:marLeft w:val="0"/>
      <w:marRight w:val="0"/>
      <w:marTop w:val="0"/>
      <w:marBottom w:val="0"/>
      <w:divBdr>
        <w:top w:val="none" w:sz="0" w:space="0" w:color="auto"/>
        <w:left w:val="none" w:sz="0" w:space="0" w:color="auto"/>
        <w:bottom w:val="none" w:sz="0" w:space="0" w:color="auto"/>
        <w:right w:val="none" w:sz="0" w:space="0" w:color="auto"/>
      </w:divBdr>
    </w:div>
    <w:div w:id="636182529">
      <w:marLeft w:val="0"/>
      <w:marRight w:val="0"/>
      <w:marTop w:val="0"/>
      <w:marBottom w:val="0"/>
      <w:divBdr>
        <w:top w:val="none" w:sz="0" w:space="0" w:color="auto"/>
        <w:left w:val="none" w:sz="0" w:space="0" w:color="auto"/>
        <w:bottom w:val="none" w:sz="0" w:space="0" w:color="auto"/>
        <w:right w:val="none" w:sz="0" w:space="0" w:color="auto"/>
      </w:divBdr>
    </w:div>
    <w:div w:id="636182530">
      <w:marLeft w:val="0"/>
      <w:marRight w:val="0"/>
      <w:marTop w:val="0"/>
      <w:marBottom w:val="0"/>
      <w:divBdr>
        <w:top w:val="none" w:sz="0" w:space="0" w:color="auto"/>
        <w:left w:val="none" w:sz="0" w:space="0" w:color="auto"/>
        <w:bottom w:val="none" w:sz="0" w:space="0" w:color="auto"/>
        <w:right w:val="none" w:sz="0" w:space="0" w:color="auto"/>
      </w:divBdr>
    </w:div>
    <w:div w:id="636182531">
      <w:marLeft w:val="0"/>
      <w:marRight w:val="0"/>
      <w:marTop w:val="0"/>
      <w:marBottom w:val="0"/>
      <w:divBdr>
        <w:top w:val="none" w:sz="0" w:space="0" w:color="auto"/>
        <w:left w:val="none" w:sz="0" w:space="0" w:color="auto"/>
        <w:bottom w:val="none" w:sz="0" w:space="0" w:color="auto"/>
        <w:right w:val="none" w:sz="0" w:space="0" w:color="auto"/>
      </w:divBdr>
    </w:div>
    <w:div w:id="636182532">
      <w:marLeft w:val="0"/>
      <w:marRight w:val="0"/>
      <w:marTop w:val="0"/>
      <w:marBottom w:val="0"/>
      <w:divBdr>
        <w:top w:val="none" w:sz="0" w:space="0" w:color="auto"/>
        <w:left w:val="none" w:sz="0" w:space="0" w:color="auto"/>
        <w:bottom w:val="none" w:sz="0" w:space="0" w:color="auto"/>
        <w:right w:val="none" w:sz="0" w:space="0" w:color="auto"/>
      </w:divBdr>
    </w:div>
    <w:div w:id="636182533">
      <w:marLeft w:val="0"/>
      <w:marRight w:val="0"/>
      <w:marTop w:val="0"/>
      <w:marBottom w:val="0"/>
      <w:divBdr>
        <w:top w:val="none" w:sz="0" w:space="0" w:color="auto"/>
        <w:left w:val="none" w:sz="0" w:space="0" w:color="auto"/>
        <w:bottom w:val="none" w:sz="0" w:space="0" w:color="auto"/>
        <w:right w:val="none" w:sz="0" w:space="0" w:color="auto"/>
      </w:divBdr>
    </w:div>
    <w:div w:id="636182534">
      <w:marLeft w:val="0"/>
      <w:marRight w:val="0"/>
      <w:marTop w:val="0"/>
      <w:marBottom w:val="0"/>
      <w:divBdr>
        <w:top w:val="none" w:sz="0" w:space="0" w:color="auto"/>
        <w:left w:val="none" w:sz="0" w:space="0" w:color="auto"/>
        <w:bottom w:val="none" w:sz="0" w:space="0" w:color="auto"/>
        <w:right w:val="none" w:sz="0" w:space="0" w:color="auto"/>
      </w:divBdr>
    </w:div>
    <w:div w:id="636182535">
      <w:marLeft w:val="0"/>
      <w:marRight w:val="0"/>
      <w:marTop w:val="0"/>
      <w:marBottom w:val="0"/>
      <w:divBdr>
        <w:top w:val="none" w:sz="0" w:space="0" w:color="auto"/>
        <w:left w:val="none" w:sz="0" w:space="0" w:color="auto"/>
        <w:bottom w:val="none" w:sz="0" w:space="0" w:color="auto"/>
        <w:right w:val="none" w:sz="0" w:space="0" w:color="auto"/>
      </w:divBdr>
    </w:div>
    <w:div w:id="636182536">
      <w:marLeft w:val="0"/>
      <w:marRight w:val="0"/>
      <w:marTop w:val="0"/>
      <w:marBottom w:val="0"/>
      <w:divBdr>
        <w:top w:val="none" w:sz="0" w:space="0" w:color="auto"/>
        <w:left w:val="none" w:sz="0" w:space="0" w:color="auto"/>
        <w:bottom w:val="none" w:sz="0" w:space="0" w:color="auto"/>
        <w:right w:val="none" w:sz="0" w:space="0" w:color="auto"/>
      </w:divBdr>
    </w:div>
    <w:div w:id="636182537">
      <w:marLeft w:val="0"/>
      <w:marRight w:val="0"/>
      <w:marTop w:val="0"/>
      <w:marBottom w:val="0"/>
      <w:divBdr>
        <w:top w:val="none" w:sz="0" w:space="0" w:color="auto"/>
        <w:left w:val="none" w:sz="0" w:space="0" w:color="auto"/>
        <w:bottom w:val="none" w:sz="0" w:space="0" w:color="auto"/>
        <w:right w:val="none" w:sz="0" w:space="0" w:color="auto"/>
      </w:divBdr>
    </w:div>
    <w:div w:id="636182538">
      <w:marLeft w:val="0"/>
      <w:marRight w:val="0"/>
      <w:marTop w:val="0"/>
      <w:marBottom w:val="0"/>
      <w:divBdr>
        <w:top w:val="none" w:sz="0" w:space="0" w:color="auto"/>
        <w:left w:val="none" w:sz="0" w:space="0" w:color="auto"/>
        <w:bottom w:val="none" w:sz="0" w:space="0" w:color="auto"/>
        <w:right w:val="none" w:sz="0" w:space="0" w:color="auto"/>
      </w:divBdr>
    </w:div>
    <w:div w:id="636182539">
      <w:marLeft w:val="0"/>
      <w:marRight w:val="0"/>
      <w:marTop w:val="0"/>
      <w:marBottom w:val="0"/>
      <w:divBdr>
        <w:top w:val="none" w:sz="0" w:space="0" w:color="auto"/>
        <w:left w:val="none" w:sz="0" w:space="0" w:color="auto"/>
        <w:bottom w:val="none" w:sz="0" w:space="0" w:color="auto"/>
        <w:right w:val="none" w:sz="0" w:space="0" w:color="auto"/>
      </w:divBdr>
    </w:div>
    <w:div w:id="636182540">
      <w:marLeft w:val="0"/>
      <w:marRight w:val="0"/>
      <w:marTop w:val="0"/>
      <w:marBottom w:val="0"/>
      <w:divBdr>
        <w:top w:val="none" w:sz="0" w:space="0" w:color="auto"/>
        <w:left w:val="none" w:sz="0" w:space="0" w:color="auto"/>
        <w:bottom w:val="none" w:sz="0" w:space="0" w:color="auto"/>
        <w:right w:val="none" w:sz="0" w:space="0" w:color="auto"/>
      </w:divBdr>
    </w:div>
    <w:div w:id="636182541">
      <w:marLeft w:val="0"/>
      <w:marRight w:val="0"/>
      <w:marTop w:val="0"/>
      <w:marBottom w:val="0"/>
      <w:divBdr>
        <w:top w:val="none" w:sz="0" w:space="0" w:color="auto"/>
        <w:left w:val="none" w:sz="0" w:space="0" w:color="auto"/>
        <w:bottom w:val="none" w:sz="0" w:space="0" w:color="auto"/>
        <w:right w:val="none" w:sz="0" w:space="0" w:color="auto"/>
      </w:divBdr>
    </w:div>
    <w:div w:id="636182542">
      <w:marLeft w:val="0"/>
      <w:marRight w:val="0"/>
      <w:marTop w:val="0"/>
      <w:marBottom w:val="0"/>
      <w:divBdr>
        <w:top w:val="none" w:sz="0" w:space="0" w:color="auto"/>
        <w:left w:val="none" w:sz="0" w:space="0" w:color="auto"/>
        <w:bottom w:val="none" w:sz="0" w:space="0" w:color="auto"/>
        <w:right w:val="none" w:sz="0" w:space="0" w:color="auto"/>
      </w:divBdr>
    </w:div>
    <w:div w:id="636182543">
      <w:marLeft w:val="0"/>
      <w:marRight w:val="0"/>
      <w:marTop w:val="0"/>
      <w:marBottom w:val="0"/>
      <w:divBdr>
        <w:top w:val="none" w:sz="0" w:space="0" w:color="auto"/>
        <w:left w:val="none" w:sz="0" w:space="0" w:color="auto"/>
        <w:bottom w:val="none" w:sz="0" w:space="0" w:color="auto"/>
        <w:right w:val="none" w:sz="0" w:space="0" w:color="auto"/>
      </w:divBdr>
    </w:div>
    <w:div w:id="636182544">
      <w:marLeft w:val="0"/>
      <w:marRight w:val="0"/>
      <w:marTop w:val="0"/>
      <w:marBottom w:val="0"/>
      <w:divBdr>
        <w:top w:val="none" w:sz="0" w:space="0" w:color="auto"/>
        <w:left w:val="none" w:sz="0" w:space="0" w:color="auto"/>
        <w:bottom w:val="none" w:sz="0" w:space="0" w:color="auto"/>
        <w:right w:val="none" w:sz="0" w:space="0" w:color="auto"/>
      </w:divBdr>
    </w:div>
    <w:div w:id="636182545">
      <w:marLeft w:val="0"/>
      <w:marRight w:val="0"/>
      <w:marTop w:val="0"/>
      <w:marBottom w:val="0"/>
      <w:divBdr>
        <w:top w:val="none" w:sz="0" w:space="0" w:color="auto"/>
        <w:left w:val="none" w:sz="0" w:space="0" w:color="auto"/>
        <w:bottom w:val="none" w:sz="0" w:space="0" w:color="auto"/>
        <w:right w:val="none" w:sz="0" w:space="0" w:color="auto"/>
      </w:divBdr>
    </w:div>
    <w:div w:id="636182546">
      <w:marLeft w:val="0"/>
      <w:marRight w:val="0"/>
      <w:marTop w:val="0"/>
      <w:marBottom w:val="0"/>
      <w:divBdr>
        <w:top w:val="none" w:sz="0" w:space="0" w:color="auto"/>
        <w:left w:val="none" w:sz="0" w:space="0" w:color="auto"/>
        <w:bottom w:val="none" w:sz="0" w:space="0" w:color="auto"/>
        <w:right w:val="none" w:sz="0" w:space="0" w:color="auto"/>
      </w:divBdr>
    </w:div>
    <w:div w:id="636182547">
      <w:marLeft w:val="0"/>
      <w:marRight w:val="0"/>
      <w:marTop w:val="0"/>
      <w:marBottom w:val="0"/>
      <w:divBdr>
        <w:top w:val="none" w:sz="0" w:space="0" w:color="auto"/>
        <w:left w:val="none" w:sz="0" w:space="0" w:color="auto"/>
        <w:bottom w:val="none" w:sz="0" w:space="0" w:color="auto"/>
        <w:right w:val="none" w:sz="0" w:space="0" w:color="auto"/>
      </w:divBdr>
    </w:div>
    <w:div w:id="636182548">
      <w:marLeft w:val="0"/>
      <w:marRight w:val="0"/>
      <w:marTop w:val="0"/>
      <w:marBottom w:val="0"/>
      <w:divBdr>
        <w:top w:val="none" w:sz="0" w:space="0" w:color="auto"/>
        <w:left w:val="none" w:sz="0" w:space="0" w:color="auto"/>
        <w:bottom w:val="none" w:sz="0" w:space="0" w:color="auto"/>
        <w:right w:val="none" w:sz="0" w:space="0" w:color="auto"/>
      </w:divBdr>
    </w:div>
    <w:div w:id="636182549">
      <w:marLeft w:val="0"/>
      <w:marRight w:val="0"/>
      <w:marTop w:val="0"/>
      <w:marBottom w:val="0"/>
      <w:divBdr>
        <w:top w:val="none" w:sz="0" w:space="0" w:color="auto"/>
        <w:left w:val="none" w:sz="0" w:space="0" w:color="auto"/>
        <w:bottom w:val="none" w:sz="0" w:space="0" w:color="auto"/>
        <w:right w:val="none" w:sz="0" w:space="0" w:color="auto"/>
      </w:divBdr>
    </w:div>
    <w:div w:id="636182550">
      <w:marLeft w:val="0"/>
      <w:marRight w:val="0"/>
      <w:marTop w:val="0"/>
      <w:marBottom w:val="0"/>
      <w:divBdr>
        <w:top w:val="none" w:sz="0" w:space="0" w:color="auto"/>
        <w:left w:val="none" w:sz="0" w:space="0" w:color="auto"/>
        <w:bottom w:val="none" w:sz="0" w:space="0" w:color="auto"/>
        <w:right w:val="none" w:sz="0" w:space="0" w:color="auto"/>
      </w:divBdr>
    </w:div>
    <w:div w:id="636182551">
      <w:marLeft w:val="0"/>
      <w:marRight w:val="0"/>
      <w:marTop w:val="0"/>
      <w:marBottom w:val="0"/>
      <w:divBdr>
        <w:top w:val="none" w:sz="0" w:space="0" w:color="auto"/>
        <w:left w:val="none" w:sz="0" w:space="0" w:color="auto"/>
        <w:bottom w:val="none" w:sz="0" w:space="0" w:color="auto"/>
        <w:right w:val="none" w:sz="0" w:space="0" w:color="auto"/>
      </w:divBdr>
    </w:div>
    <w:div w:id="636182552">
      <w:marLeft w:val="0"/>
      <w:marRight w:val="0"/>
      <w:marTop w:val="0"/>
      <w:marBottom w:val="0"/>
      <w:divBdr>
        <w:top w:val="none" w:sz="0" w:space="0" w:color="auto"/>
        <w:left w:val="none" w:sz="0" w:space="0" w:color="auto"/>
        <w:bottom w:val="none" w:sz="0" w:space="0" w:color="auto"/>
        <w:right w:val="none" w:sz="0" w:space="0" w:color="auto"/>
      </w:divBdr>
    </w:div>
    <w:div w:id="636182553">
      <w:marLeft w:val="0"/>
      <w:marRight w:val="0"/>
      <w:marTop w:val="0"/>
      <w:marBottom w:val="0"/>
      <w:divBdr>
        <w:top w:val="none" w:sz="0" w:space="0" w:color="auto"/>
        <w:left w:val="none" w:sz="0" w:space="0" w:color="auto"/>
        <w:bottom w:val="none" w:sz="0" w:space="0" w:color="auto"/>
        <w:right w:val="none" w:sz="0" w:space="0" w:color="auto"/>
      </w:divBdr>
    </w:div>
    <w:div w:id="636182554">
      <w:marLeft w:val="0"/>
      <w:marRight w:val="0"/>
      <w:marTop w:val="0"/>
      <w:marBottom w:val="0"/>
      <w:divBdr>
        <w:top w:val="none" w:sz="0" w:space="0" w:color="auto"/>
        <w:left w:val="none" w:sz="0" w:space="0" w:color="auto"/>
        <w:bottom w:val="none" w:sz="0" w:space="0" w:color="auto"/>
        <w:right w:val="none" w:sz="0" w:space="0" w:color="auto"/>
      </w:divBdr>
    </w:div>
    <w:div w:id="636182555">
      <w:marLeft w:val="0"/>
      <w:marRight w:val="0"/>
      <w:marTop w:val="0"/>
      <w:marBottom w:val="0"/>
      <w:divBdr>
        <w:top w:val="none" w:sz="0" w:space="0" w:color="auto"/>
        <w:left w:val="none" w:sz="0" w:space="0" w:color="auto"/>
        <w:bottom w:val="none" w:sz="0" w:space="0" w:color="auto"/>
        <w:right w:val="none" w:sz="0" w:space="0" w:color="auto"/>
      </w:divBdr>
    </w:div>
    <w:div w:id="636182556">
      <w:marLeft w:val="0"/>
      <w:marRight w:val="0"/>
      <w:marTop w:val="0"/>
      <w:marBottom w:val="0"/>
      <w:divBdr>
        <w:top w:val="none" w:sz="0" w:space="0" w:color="auto"/>
        <w:left w:val="none" w:sz="0" w:space="0" w:color="auto"/>
        <w:bottom w:val="none" w:sz="0" w:space="0" w:color="auto"/>
        <w:right w:val="none" w:sz="0" w:space="0" w:color="auto"/>
      </w:divBdr>
    </w:div>
    <w:div w:id="636182557">
      <w:marLeft w:val="0"/>
      <w:marRight w:val="0"/>
      <w:marTop w:val="0"/>
      <w:marBottom w:val="0"/>
      <w:divBdr>
        <w:top w:val="none" w:sz="0" w:space="0" w:color="auto"/>
        <w:left w:val="none" w:sz="0" w:space="0" w:color="auto"/>
        <w:bottom w:val="none" w:sz="0" w:space="0" w:color="auto"/>
        <w:right w:val="none" w:sz="0" w:space="0" w:color="auto"/>
      </w:divBdr>
    </w:div>
    <w:div w:id="636182558">
      <w:marLeft w:val="0"/>
      <w:marRight w:val="0"/>
      <w:marTop w:val="0"/>
      <w:marBottom w:val="0"/>
      <w:divBdr>
        <w:top w:val="none" w:sz="0" w:space="0" w:color="auto"/>
        <w:left w:val="none" w:sz="0" w:space="0" w:color="auto"/>
        <w:bottom w:val="none" w:sz="0" w:space="0" w:color="auto"/>
        <w:right w:val="none" w:sz="0" w:space="0" w:color="auto"/>
      </w:divBdr>
    </w:div>
    <w:div w:id="636182559">
      <w:marLeft w:val="0"/>
      <w:marRight w:val="0"/>
      <w:marTop w:val="0"/>
      <w:marBottom w:val="0"/>
      <w:divBdr>
        <w:top w:val="none" w:sz="0" w:space="0" w:color="auto"/>
        <w:left w:val="none" w:sz="0" w:space="0" w:color="auto"/>
        <w:bottom w:val="none" w:sz="0" w:space="0" w:color="auto"/>
        <w:right w:val="none" w:sz="0" w:space="0" w:color="auto"/>
      </w:divBdr>
    </w:div>
    <w:div w:id="636182560">
      <w:marLeft w:val="0"/>
      <w:marRight w:val="0"/>
      <w:marTop w:val="0"/>
      <w:marBottom w:val="0"/>
      <w:divBdr>
        <w:top w:val="none" w:sz="0" w:space="0" w:color="auto"/>
        <w:left w:val="none" w:sz="0" w:space="0" w:color="auto"/>
        <w:bottom w:val="none" w:sz="0" w:space="0" w:color="auto"/>
        <w:right w:val="none" w:sz="0" w:space="0" w:color="auto"/>
      </w:divBdr>
    </w:div>
    <w:div w:id="636182561">
      <w:marLeft w:val="0"/>
      <w:marRight w:val="0"/>
      <w:marTop w:val="0"/>
      <w:marBottom w:val="0"/>
      <w:divBdr>
        <w:top w:val="none" w:sz="0" w:space="0" w:color="auto"/>
        <w:left w:val="none" w:sz="0" w:space="0" w:color="auto"/>
        <w:bottom w:val="none" w:sz="0" w:space="0" w:color="auto"/>
        <w:right w:val="none" w:sz="0" w:space="0" w:color="auto"/>
      </w:divBdr>
    </w:div>
    <w:div w:id="636182562">
      <w:marLeft w:val="0"/>
      <w:marRight w:val="0"/>
      <w:marTop w:val="0"/>
      <w:marBottom w:val="0"/>
      <w:divBdr>
        <w:top w:val="none" w:sz="0" w:space="0" w:color="auto"/>
        <w:left w:val="none" w:sz="0" w:space="0" w:color="auto"/>
        <w:bottom w:val="none" w:sz="0" w:space="0" w:color="auto"/>
        <w:right w:val="none" w:sz="0" w:space="0" w:color="auto"/>
      </w:divBdr>
    </w:div>
    <w:div w:id="636182563">
      <w:marLeft w:val="0"/>
      <w:marRight w:val="0"/>
      <w:marTop w:val="0"/>
      <w:marBottom w:val="0"/>
      <w:divBdr>
        <w:top w:val="none" w:sz="0" w:space="0" w:color="auto"/>
        <w:left w:val="none" w:sz="0" w:space="0" w:color="auto"/>
        <w:bottom w:val="none" w:sz="0" w:space="0" w:color="auto"/>
        <w:right w:val="none" w:sz="0" w:space="0" w:color="auto"/>
      </w:divBdr>
    </w:div>
    <w:div w:id="636182564">
      <w:marLeft w:val="0"/>
      <w:marRight w:val="0"/>
      <w:marTop w:val="0"/>
      <w:marBottom w:val="0"/>
      <w:divBdr>
        <w:top w:val="none" w:sz="0" w:space="0" w:color="auto"/>
        <w:left w:val="none" w:sz="0" w:space="0" w:color="auto"/>
        <w:bottom w:val="none" w:sz="0" w:space="0" w:color="auto"/>
        <w:right w:val="none" w:sz="0" w:space="0" w:color="auto"/>
      </w:divBdr>
    </w:div>
    <w:div w:id="636182565">
      <w:marLeft w:val="0"/>
      <w:marRight w:val="0"/>
      <w:marTop w:val="0"/>
      <w:marBottom w:val="0"/>
      <w:divBdr>
        <w:top w:val="none" w:sz="0" w:space="0" w:color="auto"/>
        <w:left w:val="none" w:sz="0" w:space="0" w:color="auto"/>
        <w:bottom w:val="none" w:sz="0" w:space="0" w:color="auto"/>
        <w:right w:val="none" w:sz="0" w:space="0" w:color="auto"/>
      </w:divBdr>
    </w:div>
    <w:div w:id="636182566">
      <w:marLeft w:val="0"/>
      <w:marRight w:val="0"/>
      <w:marTop w:val="0"/>
      <w:marBottom w:val="0"/>
      <w:divBdr>
        <w:top w:val="none" w:sz="0" w:space="0" w:color="auto"/>
        <w:left w:val="none" w:sz="0" w:space="0" w:color="auto"/>
        <w:bottom w:val="none" w:sz="0" w:space="0" w:color="auto"/>
        <w:right w:val="none" w:sz="0" w:space="0" w:color="auto"/>
      </w:divBdr>
    </w:div>
    <w:div w:id="636182567">
      <w:marLeft w:val="0"/>
      <w:marRight w:val="0"/>
      <w:marTop w:val="0"/>
      <w:marBottom w:val="0"/>
      <w:divBdr>
        <w:top w:val="none" w:sz="0" w:space="0" w:color="auto"/>
        <w:left w:val="none" w:sz="0" w:space="0" w:color="auto"/>
        <w:bottom w:val="none" w:sz="0" w:space="0" w:color="auto"/>
        <w:right w:val="none" w:sz="0" w:space="0" w:color="auto"/>
      </w:divBdr>
    </w:div>
    <w:div w:id="636182568">
      <w:marLeft w:val="0"/>
      <w:marRight w:val="0"/>
      <w:marTop w:val="0"/>
      <w:marBottom w:val="0"/>
      <w:divBdr>
        <w:top w:val="none" w:sz="0" w:space="0" w:color="auto"/>
        <w:left w:val="none" w:sz="0" w:space="0" w:color="auto"/>
        <w:bottom w:val="none" w:sz="0" w:space="0" w:color="auto"/>
        <w:right w:val="none" w:sz="0" w:space="0" w:color="auto"/>
      </w:divBdr>
    </w:div>
    <w:div w:id="636182569">
      <w:marLeft w:val="0"/>
      <w:marRight w:val="0"/>
      <w:marTop w:val="0"/>
      <w:marBottom w:val="0"/>
      <w:divBdr>
        <w:top w:val="none" w:sz="0" w:space="0" w:color="auto"/>
        <w:left w:val="none" w:sz="0" w:space="0" w:color="auto"/>
        <w:bottom w:val="none" w:sz="0" w:space="0" w:color="auto"/>
        <w:right w:val="none" w:sz="0" w:space="0" w:color="auto"/>
      </w:divBdr>
    </w:div>
    <w:div w:id="636182570">
      <w:marLeft w:val="0"/>
      <w:marRight w:val="0"/>
      <w:marTop w:val="0"/>
      <w:marBottom w:val="0"/>
      <w:divBdr>
        <w:top w:val="none" w:sz="0" w:space="0" w:color="auto"/>
        <w:left w:val="none" w:sz="0" w:space="0" w:color="auto"/>
        <w:bottom w:val="none" w:sz="0" w:space="0" w:color="auto"/>
        <w:right w:val="none" w:sz="0" w:space="0" w:color="auto"/>
      </w:divBdr>
    </w:div>
    <w:div w:id="636182571">
      <w:marLeft w:val="0"/>
      <w:marRight w:val="0"/>
      <w:marTop w:val="0"/>
      <w:marBottom w:val="0"/>
      <w:divBdr>
        <w:top w:val="none" w:sz="0" w:space="0" w:color="auto"/>
        <w:left w:val="none" w:sz="0" w:space="0" w:color="auto"/>
        <w:bottom w:val="none" w:sz="0" w:space="0" w:color="auto"/>
        <w:right w:val="none" w:sz="0" w:space="0" w:color="auto"/>
      </w:divBdr>
    </w:div>
    <w:div w:id="636182572">
      <w:marLeft w:val="0"/>
      <w:marRight w:val="0"/>
      <w:marTop w:val="0"/>
      <w:marBottom w:val="0"/>
      <w:divBdr>
        <w:top w:val="none" w:sz="0" w:space="0" w:color="auto"/>
        <w:left w:val="none" w:sz="0" w:space="0" w:color="auto"/>
        <w:bottom w:val="none" w:sz="0" w:space="0" w:color="auto"/>
        <w:right w:val="none" w:sz="0" w:space="0" w:color="auto"/>
      </w:divBdr>
    </w:div>
    <w:div w:id="636182573">
      <w:marLeft w:val="0"/>
      <w:marRight w:val="0"/>
      <w:marTop w:val="0"/>
      <w:marBottom w:val="0"/>
      <w:divBdr>
        <w:top w:val="none" w:sz="0" w:space="0" w:color="auto"/>
        <w:left w:val="none" w:sz="0" w:space="0" w:color="auto"/>
        <w:bottom w:val="none" w:sz="0" w:space="0" w:color="auto"/>
        <w:right w:val="none" w:sz="0" w:space="0" w:color="auto"/>
      </w:divBdr>
    </w:div>
    <w:div w:id="636182574">
      <w:marLeft w:val="0"/>
      <w:marRight w:val="0"/>
      <w:marTop w:val="0"/>
      <w:marBottom w:val="0"/>
      <w:divBdr>
        <w:top w:val="none" w:sz="0" w:space="0" w:color="auto"/>
        <w:left w:val="none" w:sz="0" w:space="0" w:color="auto"/>
        <w:bottom w:val="none" w:sz="0" w:space="0" w:color="auto"/>
        <w:right w:val="none" w:sz="0" w:space="0" w:color="auto"/>
      </w:divBdr>
    </w:div>
    <w:div w:id="636182575">
      <w:marLeft w:val="0"/>
      <w:marRight w:val="0"/>
      <w:marTop w:val="0"/>
      <w:marBottom w:val="0"/>
      <w:divBdr>
        <w:top w:val="none" w:sz="0" w:space="0" w:color="auto"/>
        <w:left w:val="none" w:sz="0" w:space="0" w:color="auto"/>
        <w:bottom w:val="none" w:sz="0" w:space="0" w:color="auto"/>
        <w:right w:val="none" w:sz="0" w:space="0" w:color="auto"/>
      </w:divBdr>
    </w:div>
    <w:div w:id="636182576">
      <w:marLeft w:val="0"/>
      <w:marRight w:val="0"/>
      <w:marTop w:val="0"/>
      <w:marBottom w:val="0"/>
      <w:divBdr>
        <w:top w:val="none" w:sz="0" w:space="0" w:color="auto"/>
        <w:left w:val="none" w:sz="0" w:space="0" w:color="auto"/>
        <w:bottom w:val="none" w:sz="0" w:space="0" w:color="auto"/>
        <w:right w:val="none" w:sz="0" w:space="0" w:color="auto"/>
      </w:divBdr>
    </w:div>
    <w:div w:id="636182577">
      <w:marLeft w:val="0"/>
      <w:marRight w:val="0"/>
      <w:marTop w:val="0"/>
      <w:marBottom w:val="0"/>
      <w:divBdr>
        <w:top w:val="none" w:sz="0" w:space="0" w:color="auto"/>
        <w:left w:val="none" w:sz="0" w:space="0" w:color="auto"/>
        <w:bottom w:val="none" w:sz="0" w:space="0" w:color="auto"/>
        <w:right w:val="none" w:sz="0" w:space="0" w:color="auto"/>
      </w:divBdr>
    </w:div>
    <w:div w:id="636182578">
      <w:marLeft w:val="0"/>
      <w:marRight w:val="0"/>
      <w:marTop w:val="0"/>
      <w:marBottom w:val="0"/>
      <w:divBdr>
        <w:top w:val="none" w:sz="0" w:space="0" w:color="auto"/>
        <w:left w:val="none" w:sz="0" w:space="0" w:color="auto"/>
        <w:bottom w:val="none" w:sz="0" w:space="0" w:color="auto"/>
        <w:right w:val="none" w:sz="0" w:space="0" w:color="auto"/>
      </w:divBdr>
    </w:div>
    <w:div w:id="636182579">
      <w:marLeft w:val="0"/>
      <w:marRight w:val="0"/>
      <w:marTop w:val="0"/>
      <w:marBottom w:val="0"/>
      <w:divBdr>
        <w:top w:val="none" w:sz="0" w:space="0" w:color="auto"/>
        <w:left w:val="none" w:sz="0" w:space="0" w:color="auto"/>
        <w:bottom w:val="none" w:sz="0" w:space="0" w:color="auto"/>
        <w:right w:val="none" w:sz="0" w:space="0" w:color="auto"/>
      </w:divBdr>
    </w:div>
    <w:div w:id="636182580">
      <w:marLeft w:val="0"/>
      <w:marRight w:val="0"/>
      <w:marTop w:val="0"/>
      <w:marBottom w:val="0"/>
      <w:divBdr>
        <w:top w:val="none" w:sz="0" w:space="0" w:color="auto"/>
        <w:left w:val="none" w:sz="0" w:space="0" w:color="auto"/>
        <w:bottom w:val="none" w:sz="0" w:space="0" w:color="auto"/>
        <w:right w:val="none" w:sz="0" w:space="0" w:color="auto"/>
      </w:divBdr>
    </w:div>
    <w:div w:id="636182581">
      <w:marLeft w:val="0"/>
      <w:marRight w:val="0"/>
      <w:marTop w:val="0"/>
      <w:marBottom w:val="0"/>
      <w:divBdr>
        <w:top w:val="none" w:sz="0" w:space="0" w:color="auto"/>
        <w:left w:val="none" w:sz="0" w:space="0" w:color="auto"/>
        <w:bottom w:val="none" w:sz="0" w:space="0" w:color="auto"/>
        <w:right w:val="none" w:sz="0" w:space="0" w:color="auto"/>
      </w:divBdr>
    </w:div>
    <w:div w:id="636182582">
      <w:marLeft w:val="0"/>
      <w:marRight w:val="0"/>
      <w:marTop w:val="0"/>
      <w:marBottom w:val="0"/>
      <w:divBdr>
        <w:top w:val="none" w:sz="0" w:space="0" w:color="auto"/>
        <w:left w:val="none" w:sz="0" w:space="0" w:color="auto"/>
        <w:bottom w:val="none" w:sz="0" w:space="0" w:color="auto"/>
        <w:right w:val="none" w:sz="0" w:space="0" w:color="auto"/>
      </w:divBdr>
    </w:div>
    <w:div w:id="636182583">
      <w:marLeft w:val="0"/>
      <w:marRight w:val="0"/>
      <w:marTop w:val="0"/>
      <w:marBottom w:val="0"/>
      <w:divBdr>
        <w:top w:val="none" w:sz="0" w:space="0" w:color="auto"/>
        <w:left w:val="none" w:sz="0" w:space="0" w:color="auto"/>
        <w:bottom w:val="none" w:sz="0" w:space="0" w:color="auto"/>
        <w:right w:val="none" w:sz="0" w:space="0" w:color="auto"/>
      </w:divBdr>
    </w:div>
    <w:div w:id="636182584">
      <w:marLeft w:val="0"/>
      <w:marRight w:val="0"/>
      <w:marTop w:val="0"/>
      <w:marBottom w:val="0"/>
      <w:divBdr>
        <w:top w:val="none" w:sz="0" w:space="0" w:color="auto"/>
        <w:left w:val="none" w:sz="0" w:space="0" w:color="auto"/>
        <w:bottom w:val="none" w:sz="0" w:space="0" w:color="auto"/>
        <w:right w:val="none" w:sz="0" w:space="0" w:color="auto"/>
      </w:divBdr>
    </w:div>
    <w:div w:id="636182585">
      <w:marLeft w:val="0"/>
      <w:marRight w:val="0"/>
      <w:marTop w:val="0"/>
      <w:marBottom w:val="0"/>
      <w:divBdr>
        <w:top w:val="none" w:sz="0" w:space="0" w:color="auto"/>
        <w:left w:val="none" w:sz="0" w:space="0" w:color="auto"/>
        <w:bottom w:val="none" w:sz="0" w:space="0" w:color="auto"/>
        <w:right w:val="none" w:sz="0" w:space="0" w:color="auto"/>
      </w:divBdr>
    </w:div>
    <w:div w:id="636182586">
      <w:marLeft w:val="0"/>
      <w:marRight w:val="0"/>
      <w:marTop w:val="0"/>
      <w:marBottom w:val="0"/>
      <w:divBdr>
        <w:top w:val="none" w:sz="0" w:space="0" w:color="auto"/>
        <w:left w:val="none" w:sz="0" w:space="0" w:color="auto"/>
        <w:bottom w:val="none" w:sz="0" w:space="0" w:color="auto"/>
        <w:right w:val="none" w:sz="0" w:space="0" w:color="auto"/>
      </w:divBdr>
    </w:div>
    <w:div w:id="636182587">
      <w:marLeft w:val="0"/>
      <w:marRight w:val="0"/>
      <w:marTop w:val="0"/>
      <w:marBottom w:val="0"/>
      <w:divBdr>
        <w:top w:val="none" w:sz="0" w:space="0" w:color="auto"/>
        <w:left w:val="none" w:sz="0" w:space="0" w:color="auto"/>
        <w:bottom w:val="none" w:sz="0" w:space="0" w:color="auto"/>
        <w:right w:val="none" w:sz="0" w:space="0" w:color="auto"/>
      </w:divBdr>
    </w:div>
    <w:div w:id="636182588">
      <w:marLeft w:val="0"/>
      <w:marRight w:val="0"/>
      <w:marTop w:val="0"/>
      <w:marBottom w:val="0"/>
      <w:divBdr>
        <w:top w:val="none" w:sz="0" w:space="0" w:color="auto"/>
        <w:left w:val="none" w:sz="0" w:space="0" w:color="auto"/>
        <w:bottom w:val="none" w:sz="0" w:space="0" w:color="auto"/>
        <w:right w:val="none" w:sz="0" w:space="0" w:color="auto"/>
      </w:divBdr>
    </w:div>
    <w:div w:id="636182589">
      <w:marLeft w:val="0"/>
      <w:marRight w:val="0"/>
      <w:marTop w:val="0"/>
      <w:marBottom w:val="0"/>
      <w:divBdr>
        <w:top w:val="none" w:sz="0" w:space="0" w:color="auto"/>
        <w:left w:val="none" w:sz="0" w:space="0" w:color="auto"/>
        <w:bottom w:val="none" w:sz="0" w:space="0" w:color="auto"/>
        <w:right w:val="none" w:sz="0" w:space="0" w:color="auto"/>
      </w:divBdr>
    </w:div>
    <w:div w:id="636182590">
      <w:marLeft w:val="0"/>
      <w:marRight w:val="0"/>
      <w:marTop w:val="0"/>
      <w:marBottom w:val="0"/>
      <w:divBdr>
        <w:top w:val="none" w:sz="0" w:space="0" w:color="auto"/>
        <w:left w:val="none" w:sz="0" w:space="0" w:color="auto"/>
        <w:bottom w:val="none" w:sz="0" w:space="0" w:color="auto"/>
        <w:right w:val="none" w:sz="0" w:space="0" w:color="auto"/>
      </w:divBdr>
    </w:div>
    <w:div w:id="636182591">
      <w:marLeft w:val="0"/>
      <w:marRight w:val="0"/>
      <w:marTop w:val="0"/>
      <w:marBottom w:val="0"/>
      <w:divBdr>
        <w:top w:val="none" w:sz="0" w:space="0" w:color="auto"/>
        <w:left w:val="none" w:sz="0" w:space="0" w:color="auto"/>
        <w:bottom w:val="none" w:sz="0" w:space="0" w:color="auto"/>
        <w:right w:val="none" w:sz="0" w:space="0" w:color="auto"/>
      </w:divBdr>
    </w:div>
    <w:div w:id="636182592">
      <w:marLeft w:val="0"/>
      <w:marRight w:val="0"/>
      <w:marTop w:val="0"/>
      <w:marBottom w:val="0"/>
      <w:divBdr>
        <w:top w:val="none" w:sz="0" w:space="0" w:color="auto"/>
        <w:left w:val="none" w:sz="0" w:space="0" w:color="auto"/>
        <w:bottom w:val="none" w:sz="0" w:space="0" w:color="auto"/>
        <w:right w:val="none" w:sz="0" w:space="0" w:color="auto"/>
      </w:divBdr>
    </w:div>
    <w:div w:id="636182593">
      <w:marLeft w:val="0"/>
      <w:marRight w:val="0"/>
      <w:marTop w:val="0"/>
      <w:marBottom w:val="0"/>
      <w:divBdr>
        <w:top w:val="none" w:sz="0" w:space="0" w:color="auto"/>
        <w:left w:val="none" w:sz="0" w:space="0" w:color="auto"/>
        <w:bottom w:val="none" w:sz="0" w:space="0" w:color="auto"/>
        <w:right w:val="none" w:sz="0" w:space="0" w:color="auto"/>
      </w:divBdr>
    </w:div>
    <w:div w:id="636182594">
      <w:marLeft w:val="0"/>
      <w:marRight w:val="0"/>
      <w:marTop w:val="0"/>
      <w:marBottom w:val="0"/>
      <w:divBdr>
        <w:top w:val="none" w:sz="0" w:space="0" w:color="auto"/>
        <w:left w:val="none" w:sz="0" w:space="0" w:color="auto"/>
        <w:bottom w:val="none" w:sz="0" w:space="0" w:color="auto"/>
        <w:right w:val="none" w:sz="0" w:space="0" w:color="auto"/>
      </w:divBdr>
    </w:div>
    <w:div w:id="636182595">
      <w:marLeft w:val="0"/>
      <w:marRight w:val="0"/>
      <w:marTop w:val="0"/>
      <w:marBottom w:val="0"/>
      <w:divBdr>
        <w:top w:val="none" w:sz="0" w:space="0" w:color="auto"/>
        <w:left w:val="none" w:sz="0" w:space="0" w:color="auto"/>
        <w:bottom w:val="none" w:sz="0" w:space="0" w:color="auto"/>
        <w:right w:val="none" w:sz="0" w:space="0" w:color="auto"/>
      </w:divBdr>
    </w:div>
    <w:div w:id="636182596">
      <w:marLeft w:val="0"/>
      <w:marRight w:val="0"/>
      <w:marTop w:val="0"/>
      <w:marBottom w:val="0"/>
      <w:divBdr>
        <w:top w:val="none" w:sz="0" w:space="0" w:color="auto"/>
        <w:left w:val="none" w:sz="0" w:space="0" w:color="auto"/>
        <w:bottom w:val="none" w:sz="0" w:space="0" w:color="auto"/>
        <w:right w:val="none" w:sz="0" w:space="0" w:color="auto"/>
      </w:divBdr>
    </w:div>
    <w:div w:id="636182597">
      <w:marLeft w:val="0"/>
      <w:marRight w:val="0"/>
      <w:marTop w:val="0"/>
      <w:marBottom w:val="0"/>
      <w:divBdr>
        <w:top w:val="none" w:sz="0" w:space="0" w:color="auto"/>
        <w:left w:val="none" w:sz="0" w:space="0" w:color="auto"/>
        <w:bottom w:val="none" w:sz="0" w:space="0" w:color="auto"/>
        <w:right w:val="none" w:sz="0" w:space="0" w:color="auto"/>
      </w:divBdr>
    </w:div>
    <w:div w:id="636182598">
      <w:marLeft w:val="0"/>
      <w:marRight w:val="0"/>
      <w:marTop w:val="0"/>
      <w:marBottom w:val="0"/>
      <w:divBdr>
        <w:top w:val="none" w:sz="0" w:space="0" w:color="auto"/>
        <w:left w:val="none" w:sz="0" w:space="0" w:color="auto"/>
        <w:bottom w:val="none" w:sz="0" w:space="0" w:color="auto"/>
        <w:right w:val="none" w:sz="0" w:space="0" w:color="auto"/>
      </w:divBdr>
    </w:div>
    <w:div w:id="636182599">
      <w:marLeft w:val="0"/>
      <w:marRight w:val="0"/>
      <w:marTop w:val="0"/>
      <w:marBottom w:val="0"/>
      <w:divBdr>
        <w:top w:val="none" w:sz="0" w:space="0" w:color="auto"/>
        <w:left w:val="none" w:sz="0" w:space="0" w:color="auto"/>
        <w:bottom w:val="none" w:sz="0" w:space="0" w:color="auto"/>
        <w:right w:val="none" w:sz="0" w:space="0" w:color="auto"/>
      </w:divBdr>
    </w:div>
    <w:div w:id="636182600">
      <w:marLeft w:val="0"/>
      <w:marRight w:val="0"/>
      <w:marTop w:val="0"/>
      <w:marBottom w:val="0"/>
      <w:divBdr>
        <w:top w:val="none" w:sz="0" w:space="0" w:color="auto"/>
        <w:left w:val="none" w:sz="0" w:space="0" w:color="auto"/>
        <w:bottom w:val="none" w:sz="0" w:space="0" w:color="auto"/>
        <w:right w:val="none" w:sz="0" w:space="0" w:color="auto"/>
      </w:divBdr>
    </w:div>
    <w:div w:id="636182601">
      <w:marLeft w:val="0"/>
      <w:marRight w:val="0"/>
      <w:marTop w:val="0"/>
      <w:marBottom w:val="0"/>
      <w:divBdr>
        <w:top w:val="none" w:sz="0" w:space="0" w:color="auto"/>
        <w:left w:val="none" w:sz="0" w:space="0" w:color="auto"/>
        <w:bottom w:val="none" w:sz="0" w:space="0" w:color="auto"/>
        <w:right w:val="none" w:sz="0" w:space="0" w:color="auto"/>
      </w:divBdr>
    </w:div>
    <w:div w:id="636182602">
      <w:marLeft w:val="0"/>
      <w:marRight w:val="0"/>
      <w:marTop w:val="0"/>
      <w:marBottom w:val="0"/>
      <w:divBdr>
        <w:top w:val="none" w:sz="0" w:space="0" w:color="auto"/>
        <w:left w:val="none" w:sz="0" w:space="0" w:color="auto"/>
        <w:bottom w:val="none" w:sz="0" w:space="0" w:color="auto"/>
        <w:right w:val="none" w:sz="0" w:space="0" w:color="auto"/>
      </w:divBdr>
    </w:div>
    <w:div w:id="636182603">
      <w:marLeft w:val="0"/>
      <w:marRight w:val="0"/>
      <w:marTop w:val="0"/>
      <w:marBottom w:val="0"/>
      <w:divBdr>
        <w:top w:val="none" w:sz="0" w:space="0" w:color="auto"/>
        <w:left w:val="none" w:sz="0" w:space="0" w:color="auto"/>
        <w:bottom w:val="none" w:sz="0" w:space="0" w:color="auto"/>
        <w:right w:val="none" w:sz="0" w:space="0" w:color="auto"/>
      </w:divBdr>
    </w:div>
    <w:div w:id="636182604">
      <w:marLeft w:val="0"/>
      <w:marRight w:val="0"/>
      <w:marTop w:val="0"/>
      <w:marBottom w:val="0"/>
      <w:divBdr>
        <w:top w:val="none" w:sz="0" w:space="0" w:color="auto"/>
        <w:left w:val="none" w:sz="0" w:space="0" w:color="auto"/>
        <w:bottom w:val="none" w:sz="0" w:space="0" w:color="auto"/>
        <w:right w:val="none" w:sz="0" w:space="0" w:color="auto"/>
      </w:divBdr>
    </w:div>
    <w:div w:id="636182605">
      <w:marLeft w:val="0"/>
      <w:marRight w:val="0"/>
      <w:marTop w:val="0"/>
      <w:marBottom w:val="0"/>
      <w:divBdr>
        <w:top w:val="none" w:sz="0" w:space="0" w:color="auto"/>
        <w:left w:val="none" w:sz="0" w:space="0" w:color="auto"/>
        <w:bottom w:val="none" w:sz="0" w:space="0" w:color="auto"/>
        <w:right w:val="none" w:sz="0" w:space="0" w:color="auto"/>
      </w:divBdr>
    </w:div>
    <w:div w:id="636182606">
      <w:marLeft w:val="0"/>
      <w:marRight w:val="0"/>
      <w:marTop w:val="0"/>
      <w:marBottom w:val="0"/>
      <w:divBdr>
        <w:top w:val="none" w:sz="0" w:space="0" w:color="auto"/>
        <w:left w:val="none" w:sz="0" w:space="0" w:color="auto"/>
        <w:bottom w:val="none" w:sz="0" w:space="0" w:color="auto"/>
        <w:right w:val="none" w:sz="0" w:space="0" w:color="auto"/>
      </w:divBdr>
    </w:div>
    <w:div w:id="636182607">
      <w:marLeft w:val="0"/>
      <w:marRight w:val="0"/>
      <w:marTop w:val="0"/>
      <w:marBottom w:val="0"/>
      <w:divBdr>
        <w:top w:val="none" w:sz="0" w:space="0" w:color="auto"/>
        <w:left w:val="none" w:sz="0" w:space="0" w:color="auto"/>
        <w:bottom w:val="none" w:sz="0" w:space="0" w:color="auto"/>
        <w:right w:val="none" w:sz="0" w:space="0" w:color="auto"/>
      </w:divBdr>
    </w:div>
    <w:div w:id="636182608">
      <w:marLeft w:val="0"/>
      <w:marRight w:val="0"/>
      <w:marTop w:val="0"/>
      <w:marBottom w:val="0"/>
      <w:divBdr>
        <w:top w:val="none" w:sz="0" w:space="0" w:color="auto"/>
        <w:left w:val="none" w:sz="0" w:space="0" w:color="auto"/>
        <w:bottom w:val="none" w:sz="0" w:space="0" w:color="auto"/>
        <w:right w:val="none" w:sz="0" w:space="0" w:color="auto"/>
      </w:divBdr>
    </w:div>
    <w:div w:id="636182609">
      <w:marLeft w:val="0"/>
      <w:marRight w:val="0"/>
      <w:marTop w:val="0"/>
      <w:marBottom w:val="0"/>
      <w:divBdr>
        <w:top w:val="none" w:sz="0" w:space="0" w:color="auto"/>
        <w:left w:val="none" w:sz="0" w:space="0" w:color="auto"/>
        <w:bottom w:val="none" w:sz="0" w:space="0" w:color="auto"/>
        <w:right w:val="none" w:sz="0" w:space="0" w:color="auto"/>
      </w:divBdr>
    </w:div>
    <w:div w:id="636182610">
      <w:marLeft w:val="0"/>
      <w:marRight w:val="0"/>
      <w:marTop w:val="0"/>
      <w:marBottom w:val="0"/>
      <w:divBdr>
        <w:top w:val="none" w:sz="0" w:space="0" w:color="auto"/>
        <w:left w:val="none" w:sz="0" w:space="0" w:color="auto"/>
        <w:bottom w:val="none" w:sz="0" w:space="0" w:color="auto"/>
        <w:right w:val="none" w:sz="0" w:space="0" w:color="auto"/>
      </w:divBdr>
    </w:div>
    <w:div w:id="636182611">
      <w:marLeft w:val="0"/>
      <w:marRight w:val="0"/>
      <w:marTop w:val="0"/>
      <w:marBottom w:val="0"/>
      <w:divBdr>
        <w:top w:val="none" w:sz="0" w:space="0" w:color="auto"/>
        <w:left w:val="none" w:sz="0" w:space="0" w:color="auto"/>
        <w:bottom w:val="none" w:sz="0" w:space="0" w:color="auto"/>
        <w:right w:val="none" w:sz="0" w:space="0" w:color="auto"/>
      </w:divBdr>
    </w:div>
    <w:div w:id="636182612">
      <w:marLeft w:val="0"/>
      <w:marRight w:val="0"/>
      <w:marTop w:val="0"/>
      <w:marBottom w:val="0"/>
      <w:divBdr>
        <w:top w:val="none" w:sz="0" w:space="0" w:color="auto"/>
        <w:left w:val="none" w:sz="0" w:space="0" w:color="auto"/>
        <w:bottom w:val="none" w:sz="0" w:space="0" w:color="auto"/>
        <w:right w:val="none" w:sz="0" w:space="0" w:color="auto"/>
      </w:divBdr>
    </w:div>
    <w:div w:id="636182613">
      <w:marLeft w:val="0"/>
      <w:marRight w:val="0"/>
      <w:marTop w:val="0"/>
      <w:marBottom w:val="0"/>
      <w:divBdr>
        <w:top w:val="none" w:sz="0" w:space="0" w:color="auto"/>
        <w:left w:val="none" w:sz="0" w:space="0" w:color="auto"/>
        <w:bottom w:val="none" w:sz="0" w:space="0" w:color="auto"/>
        <w:right w:val="none" w:sz="0" w:space="0" w:color="auto"/>
      </w:divBdr>
    </w:div>
    <w:div w:id="636182614">
      <w:marLeft w:val="0"/>
      <w:marRight w:val="0"/>
      <w:marTop w:val="0"/>
      <w:marBottom w:val="0"/>
      <w:divBdr>
        <w:top w:val="none" w:sz="0" w:space="0" w:color="auto"/>
        <w:left w:val="none" w:sz="0" w:space="0" w:color="auto"/>
        <w:bottom w:val="none" w:sz="0" w:space="0" w:color="auto"/>
        <w:right w:val="none" w:sz="0" w:space="0" w:color="auto"/>
      </w:divBdr>
    </w:div>
    <w:div w:id="636182615">
      <w:marLeft w:val="0"/>
      <w:marRight w:val="0"/>
      <w:marTop w:val="0"/>
      <w:marBottom w:val="0"/>
      <w:divBdr>
        <w:top w:val="none" w:sz="0" w:space="0" w:color="auto"/>
        <w:left w:val="none" w:sz="0" w:space="0" w:color="auto"/>
        <w:bottom w:val="none" w:sz="0" w:space="0" w:color="auto"/>
        <w:right w:val="none" w:sz="0" w:space="0" w:color="auto"/>
      </w:divBdr>
    </w:div>
    <w:div w:id="636182616">
      <w:marLeft w:val="0"/>
      <w:marRight w:val="0"/>
      <w:marTop w:val="0"/>
      <w:marBottom w:val="0"/>
      <w:divBdr>
        <w:top w:val="none" w:sz="0" w:space="0" w:color="auto"/>
        <w:left w:val="none" w:sz="0" w:space="0" w:color="auto"/>
        <w:bottom w:val="none" w:sz="0" w:space="0" w:color="auto"/>
        <w:right w:val="none" w:sz="0" w:space="0" w:color="auto"/>
      </w:divBdr>
    </w:div>
    <w:div w:id="636182617">
      <w:marLeft w:val="0"/>
      <w:marRight w:val="0"/>
      <w:marTop w:val="0"/>
      <w:marBottom w:val="0"/>
      <w:divBdr>
        <w:top w:val="none" w:sz="0" w:space="0" w:color="auto"/>
        <w:left w:val="none" w:sz="0" w:space="0" w:color="auto"/>
        <w:bottom w:val="none" w:sz="0" w:space="0" w:color="auto"/>
        <w:right w:val="none" w:sz="0" w:space="0" w:color="auto"/>
      </w:divBdr>
    </w:div>
    <w:div w:id="636182618">
      <w:marLeft w:val="0"/>
      <w:marRight w:val="0"/>
      <w:marTop w:val="0"/>
      <w:marBottom w:val="0"/>
      <w:divBdr>
        <w:top w:val="none" w:sz="0" w:space="0" w:color="auto"/>
        <w:left w:val="none" w:sz="0" w:space="0" w:color="auto"/>
        <w:bottom w:val="none" w:sz="0" w:space="0" w:color="auto"/>
        <w:right w:val="none" w:sz="0" w:space="0" w:color="auto"/>
      </w:divBdr>
    </w:div>
    <w:div w:id="636182619">
      <w:marLeft w:val="0"/>
      <w:marRight w:val="0"/>
      <w:marTop w:val="0"/>
      <w:marBottom w:val="0"/>
      <w:divBdr>
        <w:top w:val="none" w:sz="0" w:space="0" w:color="auto"/>
        <w:left w:val="none" w:sz="0" w:space="0" w:color="auto"/>
        <w:bottom w:val="none" w:sz="0" w:space="0" w:color="auto"/>
        <w:right w:val="none" w:sz="0" w:space="0" w:color="auto"/>
      </w:divBdr>
    </w:div>
    <w:div w:id="636182620">
      <w:marLeft w:val="0"/>
      <w:marRight w:val="0"/>
      <w:marTop w:val="0"/>
      <w:marBottom w:val="0"/>
      <w:divBdr>
        <w:top w:val="none" w:sz="0" w:space="0" w:color="auto"/>
        <w:left w:val="none" w:sz="0" w:space="0" w:color="auto"/>
        <w:bottom w:val="none" w:sz="0" w:space="0" w:color="auto"/>
        <w:right w:val="none" w:sz="0" w:space="0" w:color="auto"/>
      </w:divBdr>
    </w:div>
    <w:div w:id="636182621">
      <w:marLeft w:val="0"/>
      <w:marRight w:val="0"/>
      <w:marTop w:val="0"/>
      <w:marBottom w:val="0"/>
      <w:divBdr>
        <w:top w:val="none" w:sz="0" w:space="0" w:color="auto"/>
        <w:left w:val="none" w:sz="0" w:space="0" w:color="auto"/>
        <w:bottom w:val="none" w:sz="0" w:space="0" w:color="auto"/>
        <w:right w:val="none" w:sz="0" w:space="0" w:color="auto"/>
      </w:divBdr>
    </w:div>
    <w:div w:id="636182622">
      <w:marLeft w:val="0"/>
      <w:marRight w:val="0"/>
      <w:marTop w:val="0"/>
      <w:marBottom w:val="0"/>
      <w:divBdr>
        <w:top w:val="none" w:sz="0" w:space="0" w:color="auto"/>
        <w:left w:val="none" w:sz="0" w:space="0" w:color="auto"/>
        <w:bottom w:val="none" w:sz="0" w:space="0" w:color="auto"/>
        <w:right w:val="none" w:sz="0" w:space="0" w:color="auto"/>
      </w:divBdr>
    </w:div>
    <w:div w:id="636182623">
      <w:marLeft w:val="0"/>
      <w:marRight w:val="0"/>
      <w:marTop w:val="0"/>
      <w:marBottom w:val="0"/>
      <w:divBdr>
        <w:top w:val="none" w:sz="0" w:space="0" w:color="auto"/>
        <w:left w:val="none" w:sz="0" w:space="0" w:color="auto"/>
        <w:bottom w:val="none" w:sz="0" w:space="0" w:color="auto"/>
        <w:right w:val="none" w:sz="0" w:space="0" w:color="auto"/>
      </w:divBdr>
    </w:div>
    <w:div w:id="636182624">
      <w:marLeft w:val="0"/>
      <w:marRight w:val="0"/>
      <w:marTop w:val="0"/>
      <w:marBottom w:val="0"/>
      <w:divBdr>
        <w:top w:val="none" w:sz="0" w:space="0" w:color="auto"/>
        <w:left w:val="none" w:sz="0" w:space="0" w:color="auto"/>
        <w:bottom w:val="none" w:sz="0" w:space="0" w:color="auto"/>
        <w:right w:val="none" w:sz="0" w:space="0" w:color="auto"/>
      </w:divBdr>
    </w:div>
    <w:div w:id="636182625">
      <w:marLeft w:val="0"/>
      <w:marRight w:val="0"/>
      <w:marTop w:val="0"/>
      <w:marBottom w:val="0"/>
      <w:divBdr>
        <w:top w:val="none" w:sz="0" w:space="0" w:color="auto"/>
        <w:left w:val="none" w:sz="0" w:space="0" w:color="auto"/>
        <w:bottom w:val="none" w:sz="0" w:space="0" w:color="auto"/>
        <w:right w:val="none" w:sz="0" w:space="0" w:color="auto"/>
      </w:divBdr>
    </w:div>
    <w:div w:id="636182626">
      <w:marLeft w:val="0"/>
      <w:marRight w:val="0"/>
      <w:marTop w:val="0"/>
      <w:marBottom w:val="0"/>
      <w:divBdr>
        <w:top w:val="none" w:sz="0" w:space="0" w:color="auto"/>
        <w:left w:val="none" w:sz="0" w:space="0" w:color="auto"/>
        <w:bottom w:val="none" w:sz="0" w:space="0" w:color="auto"/>
        <w:right w:val="none" w:sz="0" w:space="0" w:color="auto"/>
      </w:divBdr>
    </w:div>
    <w:div w:id="636182627">
      <w:marLeft w:val="0"/>
      <w:marRight w:val="0"/>
      <w:marTop w:val="0"/>
      <w:marBottom w:val="0"/>
      <w:divBdr>
        <w:top w:val="none" w:sz="0" w:space="0" w:color="auto"/>
        <w:left w:val="none" w:sz="0" w:space="0" w:color="auto"/>
        <w:bottom w:val="none" w:sz="0" w:space="0" w:color="auto"/>
        <w:right w:val="none" w:sz="0" w:space="0" w:color="auto"/>
      </w:divBdr>
    </w:div>
    <w:div w:id="636182628">
      <w:marLeft w:val="0"/>
      <w:marRight w:val="0"/>
      <w:marTop w:val="0"/>
      <w:marBottom w:val="0"/>
      <w:divBdr>
        <w:top w:val="none" w:sz="0" w:space="0" w:color="auto"/>
        <w:left w:val="none" w:sz="0" w:space="0" w:color="auto"/>
        <w:bottom w:val="none" w:sz="0" w:space="0" w:color="auto"/>
        <w:right w:val="none" w:sz="0" w:space="0" w:color="auto"/>
      </w:divBdr>
    </w:div>
    <w:div w:id="636182629">
      <w:marLeft w:val="0"/>
      <w:marRight w:val="0"/>
      <w:marTop w:val="0"/>
      <w:marBottom w:val="0"/>
      <w:divBdr>
        <w:top w:val="none" w:sz="0" w:space="0" w:color="auto"/>
        <w:left w:val="none" w:sz="0" w:space="0" w:color="auto"/>
        <w:bottom w:val="none" w:sz="0" w:space="0" w:color="auto"/>
        <w:right w:val="none" w:sz="0" w:space="0" w:color="auto"/>
      </w:divBdr>
    </w:div>
    <w:div w:id="636182630">
      <w:marLeft w:val="0"/>
      <w:marRight w:val="0"/>
      <w:marTop w:val="0"/>
      <w:marBottom w:val="0"/>
      <w:divBdr>
        <w:top w:val="none" w:sz="0" w:space="0" w:color="auto"/>
        <w:left w:val="none" w:sz="0" w:space="0" w:color="auto"/>
        <w:bottom w:val="none" w:sz="0" w:space="0" w:color="auto"/>
        <w:right w:val="none" w:sz="0" w:space="0" w:color="auto"/>
      </w:divBdr>
    </w:div>
    <w:div w:id="636182631">
      <w:marLeft w:val="0"/>
      <w:marRight w:val="0"/>
      <w:marTop w:val="0"/>
      <w:marBottom w:val="0"/>
      <w:divBdr>
        <w:top w:val="none" w:sz="0" w:space="0" w:color="auto"/>
        <w:left w:val="none" w:sz="0" w:space="0" w:color="auto"/>
        <w:bottom w:val="none" w:sz="0" w:space="0" w:color="auto"/>
        <w:right w:val="none" w:sz="0" w:space="0" w:color="auto"/>
      </w:divBdr>
    </w:div>
    <w:div w:id="636182632">
      <w:marLeft w:val="0"/>
      <w:marRight w:val="0"/>
      <w:marTop w:val="0"/>
      <w:marBottom w:val="0"/>
      <w:divBdr>
        <w:top w:val="none" w:sz="0" w:space="0" w:color="auto"/>
        <w:left w:val="none" w:sz="0" w:space="0" w:color="auto"/>
        <w:bottom w:val="none" w:sz="0" w:space="0" w:color="auto"/>
        <w:right w:val="none" w:sz="0" w:space="0" w:color="auto"/>
      </w:divBdr>
    </w:div>
    <w:div w:id="636182633">
      <w:marLeft w:val="0"/>
      <w:marRight w:val="0"/>
      <w:marTop w:val="0"/>
      <w:marBottom w:val="0"/>
      <w:divBdr>
        <w:top w:val="none" w:sz="0" w:space="0" w:color="auto"/>
        <w:left w:val="none" w:sz="0" w:space="0" w:color="auto"/>
        <w:bottom w:val="none" w:sz="0" w:space="0" w:color="auto"/>
        <w:right w:val="none" w:sz="0" w:space="0" w:color="auto"/>
      </w:divBdr>
    </w:div>
    <w:div w:id="636182634">
      <w:marLeft w:val="0"/>
      <w:marRight w:val="0"/>
      <w:marTop w:val="0"/>
      <w:marBottom w:val="0"/>
      <w:divBdr>
        <w:top w:val="none" w:sz="0" w:space="0" w:color="auto"/>
        <w:left w:val="none" w:sz="0" w:space="0" w:color="auto"/>
        <w:bottom w:val="none" w:sz="0" w:space="0" w:color="auto"/>
        <w:right w:val="none" w:sz="0" w:space="0" w:color="auto"/>
      </w:divBdr>
    </w:div>
    <w:div w:id="636182635">
      <w:marLeft w:val="0"/>
      <w:marRight w:val="0"/>
      <w:marTop w:val="0"/>
      <w:marBottom w:val="0"/>
      <w:divBdr>
        <w:top w:val="none" w:sz="0" w:space="0" w:color="auto"/>
        <w:left w:val="none" w:sz="0" w:space="0" w:color="auto"/>
        <w:bottom w:val="none" w:sz="0" w:space="0" w:color="auto"/>
        <w:right w:val="none" w:sz="0" w:space="0" w:color="auto"/>
      </w:divBdr>
    </w:div>
    <w:div w:id="636182636">
      <w:marLeft w:val="0"/>
      <w:marRight w:val="0"/>
      <w:marTop w:val="0"/>
      <w:marBottom w:val="0"/>
      <w:divBdr>
        <w:top w:val="none" w:sz="0" w:space="0" w:color="auto"/>
        <w:left w:val="none" w:sz="0" w:space="0" w:color="auto"/>
        <w:bottom w:val="none" w:sz="0" w:space="0" w:color="auto"/>
        <w:right w:val="none" w:sz="0" w:space="0" w:color="auto"/>
      </w:divBdr>
    </w:div>
    <w:div w:id="636182637">
      <w:marLeft w:val="0"/>
      <w:marRight w:val="0"/>
      <w:marTop w:val="0"/>
      <w:marBottom w:val="0"/>
      <w:divBdr>
        <w:top w:val="none" w:sz="0" w:space="0" w:color="auto"/>
        <w:left w:val="none" w:sz="0" w:space="0" w:color="auto"/>
        <w:bottom w:val="none" w:sz="0" w:space="0" w:color="auto"/>
        <w:right w:val="none" w:sz="0" w:space="0" w:color="auto"/>
      </w:divBdr>
    </w:div>
    <w:div w:id="636182638">
      <w:marLeft w:val="0"/>
      <w:marRight w:val="0"/>
      <w:marTop w:val="0"/>
      <w:marBottom w:val="0"/>
      <w:divBdr>
        <w:top w:val="none" w:sz="0" w:space="0" w:color="auto"/>
        <w:left w:val="none" w:sz="0" w:space="0" w:color="auto"/>
        <w:bottom w:val="none" w:sz="0" w:space="0" w:color="auto"/>
        <w:right w:val="none" w:sz="0" w:space="0" w:color="auto"/>
      </w:divBdr>
    </w:div>
    <w:div w:id="636182639">
      <w:marLeft w:val="0"/>
      <w:marRight w:val="0"/>
      <w:marTop w:val="0"/>
      <w:marBottom w:val="0"/>
      <w:divBdr>
        <w:top w:val="none" w:sz="0" w:space="0" w:color="auto"/>
        <w:left w:val="none" w:sz="0" w:space="0" w:color="auto"/>
        <w:bottom w:val="none" w:sz="0" w:space="0" w:color="auto"/>
        <w:right w:val="none" w:sz="0" w:space="0" w:color="auto"/>
      </w:divBdr>
    </w:div>
    <w:div w:id="636182640">
      <w:marLeft w:val="0"/>
      <w:marRight w:val="0"/>
      <w:marTop w:val="0"/>
      <w:marBottom w:val="0"/>
      <w:divBdr>
        <w:top w:val="none" w:sz="0" w:space="0" w:color="auto"/>
        <w:left w:val="none" w:sz="0" w:space="0" w:color="auto"/>
        <w:bottom w:val="none" w:sz="0" w:space="0" w:color="auto"/>
        <w:right w:val="none" w:sz="0" w:space="0" w:color="auto"/>
      </w:divBdr>
    </w:div>
    <w:div w:id="636182641">
      <w:marLeft w:val="0"/>
      <w:marRight w:val="0"/>
      <w:marTop w:val="0"/>
      <w:marBottom w:val="0"/>
      <w:divBdr>
        <w:top w:val="none" w:sz="0" w:space="0" w:color="auto"/>
        <w:left w:val="none" w:sz="0" w:space="0" w:color="auto"/>
        <w:bottom w:val="none" w:sz="0" w:space="0" w:color="auto"/>
        <w:right w:val="none" w:sz="0" w:space="0" w:color="auto"/>
      </w:divBdr>
    </w:div>
    <w:div w:id="636182642">
      <w:marLeft w:val="0"/>
      <w:marRight w:val="0"/>
      <w:marTop w:val="0"/>
      <w:marBottom w:val="0"/>
      <w:divBdr>
        <w:top w:val="none" w:sz="0" w:space="0" w:color="auto"/>
        <w:left w:val="none" w:sz="0" w:space="0" w:color="auto"/>
        <w:bottom w:val="none" w:sz="0" w:space="0" w:color="auto"/>
        <w:right w:val="none" w:sz="0" w:space="0" w:color="auto"/>
      </w:divBdr>
    </w:div>
    <w:div w:id="636182643">
      <w:marLeft w:val="0"/>
      <w:marRight w:val="0"/>
      <w:marTop w:val="0"/>
      <w:marBottom w:val="0"/>
      <w:divBdr>
        <w:top w:val="none" w:sz="0" w:space="0" w:color="auto"/>
        <w:left w:val="none" w:sz="0" w:space="0" w:color="auto"/>
        <w:bottom w:val="none" w:sz="0" w:space="0" w:color="auto"/>
        <w:right w:val="none" w:sz="0" w:space="0" w:color="auto"/>
      </w:divBdr>
    </w:div>
    <w:div w:id="636182644">
      <w:marLeft w:val="0"/>
      <w:marRight w:val="0"/>
      <w:marTop w:val="0"/>
      <w:marBottom w:val="0"/>
      <w:divBdr>
        <w:top w:val="none" w:sz="0" w:space="0" w:color="auto"/>
        <w:left w:val="none" w:sz="0" w:space="0" w:color="auto"/>
        <w:bottom w:val="none" w:sz="0" w:space="0" w:color="auto"/>
        <w:right w:val="none" w:sz="0" w:space="0" w:color="auto"/>
      </w:divBdr>
    </w:div>
    <w:div w:id="636182645">
      <w:marLeft w:val="0"/>
      <w:marRight w:val="0"/>
      <w:marTop w:val="0"/>
      <w:marBottom w:val="0"/>
      <w:divBdr>
        <w:top w:val="none" w:sz="0" w:space="0" w:color="auto"/>
        <w:left w:val="none" w:sz="0" w:space="0" w:color="auto"/>
        <w:bottom w:val="none" w:sz="0" w:space="0" w:color="auto"/>
        <w:right w:val="none" w:sz="0" w:space="0" w:color="auto"/>
      </w:divBdr>
    </w:div>
    <w:div w:id="636182646">
      <w:marLeft w:val="0"/>
      <w:marRight w:val="0"/>
      <w:marTop w:val="0"/>
      <w:marBottom w:val="0"/>
      <w:divBdr>
        <w:top w:val="none" w:sz="0" w:space="0" w:color="auto"/>
        <w:left w:val="none" w:sz="0" w:space="0" w:color="auto"/>
        <w:bottom w:val="none" w:sz="0" w:space="0" w:color="auto"/>
        <w:right w:val="none" w:sz="0" w:space="0" w:color="auto"/>
      </w:divBdr>
    </w:div>
    <w:div w:id="636182647">
      <w:marLeft w:val="0"/>
      <w:marRight w:val="0"/>
      <w:marTop w:val="0"/>
      <w:marBottom w:val="0"/>
      <w:divBdr>
        <w:top w:val="none" w:sz="0" w:space="0" w:color="auto"/>
        <w:left w:val="none" w:sz="0" w:space="0" w:color="auto"/>
        <w:bottom w:val="none" w:sz="0" w:space="0" w:color="auto"/>
        <w:right w:val="none" w:sz="0" w:space="0" w:color="auto"/>
      </w:divBdr>
    </w:div>
    <w:div w:id="636182648">
      <w:marLeft w:val="0"/>
      <w:marRight w:val="0"/>
      <w:marTop w:val="0"/>
      <w:marBottom w:val="0"/>
      <w:divBdr>
        <w:top w:val="none" w:sz="0" w:space="0" w:color="auto"/>
        <w:left w:val="none" w:sz="0" w:space="0" w:color="auto"/>
        <w:bottom w:val="none" w:sz="0" w:space="0" w:color="auto"/>
        <w:right w:val="none" w:sz="0" w:space="0" w:color="auto"/>
      </w:divBdr>
    </w:div>
    <w:div w:id="636182649">
      <w:marLeft w:val="0"/>
      <w:marRight w:val="0"/>
      <w:marTop w:val="0"/>
      <w:marBottom w:val="0"/>
      <w:divBdr>
        <w:top w:val="none" w:sz="0" w:space="0" w:color="auto"/>
        <w:left w:val="none" w:sz="0" w:space="0" w:color="auto"/>
        <w:bottom w:val="none" w:sz="0" w:space="0" w:color="auto"/>
        <w:right w:val="none" w:sz="0" w:space="0" w:color="auto"/>
      </w:divBdr>
    </w:div>
    <w:div w:id="636182650">
      <w:marLeft w:val="0"/>
      <w:marRight w:val="0"/>
      <w:marTop w:val="0"/>
      <w:marBottom w:val="0"/>
      <w:divBdr>
        <w:top w:val="none" w:sz="0" w:space="0" w:color="auto"/>
        <w:left w:val="none" w:sz="0" w:space="0" w:color="auto"/>
        <w:bottom w:val="none" w:sz="0" w:space="0" w:color="auto"/>
        <w:right w:val="none" w:sz="0" w:space="0" w:color="auto"/>
      </w:divBdr>
    </w:div>
    <w:div w:id="636182651">
      <w:marLeft w:val="0"/>
      <w:marRight w:val="0"/>
      <w:marTop w:val="0"/>
      <w:marBottom w:val="0"/>
      <w:divBdr>
        <w:top w:val="none" w:sz="0" w:space="0" w:color="auto"/>
        <w:left w:val="none" w:sz="0" w:space="0" w:color="auto"/>
        <w:bottom w:val="none" w:sz="0" w:space="0" w:color="auto"/>
        <w:right w:val="none" w:sz="0" w:space="0" w:color="auto"/>
      </w:divBdr>
    </w:div>
    <w:div w:id="636182652">
      <w:marLeft w:val="0"/>
      <w:marRight w:val="0"/>
      <w:marTop w:val="0"/>
      <w:marBottom w:val="0"/>
      <w:divBdr>
        <w:top w:val="none" w:sz="0" w:space="0" w:color="auto"/>
        <w:left w:val="none" w:sz="0" w:space="0" w:color="auto"/>
        <w:bottom w:val="none" w:sz="0" w:space="0" w:color="auto"/>
        <w:right w:val="none" w:sz="0" w:space="0" w:color="auto"/>
      </w:divBdr>
    </w:div>
    <w:div w:id="636182653">
      <w:marLeft w:val="0"/>
      <w:marRight w:val="0"/>
      <w:marTop w:val="0"/>
      <w:marBottom w:val="0"/>
      <w:divBdr>
        <w:top w:val="none" w:sz="0" w:space="0" w:color="auto"/>
        <w:left w:val="none" w:sz="0" w:space="0" w:color="auto"/>
        <w:bottom w:val="none" w:sz="0" w:space="0" w:color="auto"/>
        <w:right w:val="none" w:sz="0" w:space="0" w:color="auto"/>
      </w:divBdr>
    </w:div>
    <w:div w:id="636182654">
      <w:marLeft w:val="0"/>
      <w:marRight w:val="0"/>
      <w:marTop w:val="0"/>
      <w:marBottom w:val="0"/>
      <w:divBdr>
        <w:top w:val="none" w:sz="0" w:space="0" w:color="auto"/>
        <w:left w:val="none" w:sz="0" w:space="0" w:color="auto"/>
        <w:bottom w:val="none" w:sz="0" w:space="0" w:color="auto"/>
        <w:right w:val="none" w:sz="0" w:space="0" w:color="auto"/>
      </w:divBdr>
    </w:div>
    <w:div w:id="636182655">
      <w:marLeft w:val="0"/>
      <w:marRight w:val="0"/>
      <w:marTop w:val="0"/>
      <w:marBottom w:val="0"/>
      <w:divBdr>
        <w:top w:val="none" w:sz="0" w:space="0" w:color="auto"/>
        <w:left w:val="none" w:sz="0" w:space="0" w:color="auto"/>
        <w:bottom w:val="none" w:sz="0" w:space="0" w:color="auto"/>
        <w:right w:val="none" w:sz="0" w:space="0" w:color="auto"/>
      </w:divBdr>
    </w:div>
    <w:div w:id="636182656">
      <w:marLeft w:val="0"/>
      <w:marRight w:val="0"/>
      <w:marTop w:val="0"/>
      <w:marBottom w:val="0"/>
      <w:divBdr>
        <w:top w:val="none" w:sz="0" w:space="0" w:color="auto"/>
        <w:left w:val="none" w:sz="0" w:space="0" w:color="auto"/>
        <w:bottom w:val="none" w:sz="0" w:space="0" w:color="auto"/>
        <w:right w:val="none" w:sz="0" w:space="0" w:color="auto"/>
      </w:divBdr>
    </w:div>
    <w:div w:id="636182657">
      <w:marLeft w:val="0"/>
      <w:marRight w:val="0"/>
      <w:marTop w:val="0"/>
      <w:marBottom w:val="0"/>
      <w:divBdr>
        <w:top w:val="none" w:sz="0" w:space="0" w:color="auto"/>
        <w:left w:val="none" w:sz="0" w:space="0" w:color="auto"/>
        <w:bottom w:val="none" w:sz="0" w:space="0" w:color="auto"/>
        <w:right w:val="none" w:sz="0" w:space="0" w:color="auto"/>
      </w:divBdr>
    </w:div>
    <w:div w:id="636182658">
      <w:marLeft w:val="0"/>
      <w:marRight w:val="0"/>
      <w:marTop w:val="0"/>
      <w:marBottom w:val="0"/>
      <w:divBdr>
        <w:top w:val="none" w:sz="0" w:space="0" w:color="auto"/>
        <w:left w:val="none" w:sz="0" w:space="0" w:color="auto"/>
        <w:bottom w:val="none" w:sz="0" w:space="0" w:color="auto"/>
        <w:right w:val="none" w:sz="0" w:space="0" w:color="auto"/>
      </w:divBdr>
    </w:div>
    <w:div w:id="636182659">
      <w:marLeft w:val="0"/>
      <w:marRight w:val="0"/>
      <w:marTop w:val="0"/>
      <w:marBottom w:val="0"/>
      <w:divBdr>
        <w:top w:val="none" w:sz="0" w:space="0" w:color="auto"/>
        <w:left w:val="none" w:sz="0" w:space="0" w:color="auto"/>
        <w:bottom w:val="none" w:sz="0" w:space="0" w:color="auto"/>
        <w:right w:val="none" w:sz="0" w:space="0" w:color="auto"/>
      </w:divBdr>
    </w:div>
    <w:div w:id="636182660">
      <w:marLeft w:val="0"/>
      <w:marRight w:val="0"/>
      <w:marTop w:val="0"/>
      <w:marBottom w:val="0"/>
      <w:divBdr>
        <w:top w:val="none" w:sz="0" w:space="0" w:color="auto"/>
        <w:left w:val="none" w:sz="0" w:space="0" w:color="auto"/>
        <w:bottom w:val="none" w:sz="0" w:space="0" w:color="auto"/>
        <w:right w:val="none" w:sz="0" w:space="0" w:color="auto"/>
      </w:divBdr>
    </w:div>
    <w:div w:id="636182661">
      <w:marLeft w:val="0"/>
      <w:marRight w:val="0"/>
      <w:marTop w:val="0"/>
      <w:marBottom w:val="0"/>
      <w:divBdr>
        <w:top w:val="none" w:sz="0" w:space="0" w:color="auto"/>
        <w:left w:val="none" w:sz="0" w:space="0" w:color="auto"/>
        <w:bottom w:val="none" w:sz="0" w:space="0" w:color="auto"/>
        <w:right w:val="none" w:sz="0" w:space="0" w:color="auto"/>
      </w:divBdr>
    </w:div>
    <w:div w:id="636182662">
      <w:marLeft w:val="0"/>
      <w:marRight w:val="0"/>
      <w:marTop w:val="0"/>
      <w:marBottom w:val="0"/>
      <w:divBdr>
        <w:top w:val="none" w:sz="0" w:space="0" w:color="auto"/>
        <w:left w:val="none" w:sz="0" w:space="0" w:color="auto"/>
        <w:bottom w:val="none" w:sz="0" w:space="0" w:color="auto"/>
        <w:right w:val="none" w:sz="0" w:space="0" w:color="auto"/>
      </w:divBdr>
    </w:div>
    <w:div w:id="636182663">
      <w:marLeft w:val="0"/>
      <w:marRight w:val="0"/>
      <w:marTop w:val="0"/>
      <w:marBottom w:val="0"/>
      <w:divBdr>
        <w:top w:val="none" w:sz="0" w:space="0" w:color="auto"/>
        <w:left w:val="none" w:sz="0" w:space="0" w:color="auto"/>
        <w:bottom w:val="none" w:sz="0" w:space="0" w:color="auto"/>
        <w:right w:val="none" w:sz="0" w:space="0" w:color="auto"/>
      </w:divBdr>
    </w:div>
    <w:div w:id="636182664">
      <w:marLeft w:val="0"/>
      <w:marRight w:val="0"/>
      <w:marTop w:val="0"/>
      <w:marBottom w:val="0"/>
      <w:divBdr>
        <w:top w:val="none" w:sz="0" w:space="0" w:color="auto"/>
        <w:left w:val="none" w:sz="0" w:space="0" w:color="auto"/>
        <w:bottom w:val="none" w:sz="0" w:space="0" w:color="auto"/>
        <w:right w:val="none" w:sz="0" w:space="0" w:color="auto"/>
      </w:divBdr>
    </w:div>
    <w:div w:id="636182665">
      <w:marLeft w:val="0"/>
      <w:marRight w:val="0"/>
      <w:marTop w:val="0"/>
      <w:marBottom w:val="0"/>
      <w:divBdr>
        <w:top w:val="none" w:sz="0" w:space="0" w:color="auto"/>
        <w:left w:val="none" w:sz="0" w:space="0" w:color="auto"/>
        <w:bottom w:val="none" w:sz="0" w:space="0" w:color="auto"/>
        <w:right w:val="none" w:sz="0" w:space="0" w:color="auto"/>
      </w:divBdr>
    </w:div>
    <w:div w:id="636182666">
      <w:marLeft w:val="0"/>
      <w:marRight w:val="0"/>
      <w:marTop w:val="0"/>
      <w:marBottom w:val="0"/>
      <w:divBdr>
        <w:top w:val="none" w:sz="0" w:space="0" w:color="auto"/>
        <w:left w:val="none" w:sz="0" w:space="0" w:color="auto"/>
        <w:bottom w:val="none" w:sz="0" w:space="0" w:color="auto"/>
        <w:right w:val="none" w:sz="0" w:space="0" w:color="auto"/>
      </w:divBdr>
    </w:div>
    <w:div w:id="636182667">
      <w:marLeft w:val="0"/>
      <w:marRight w:val="0"/>
      <w:marTop w:val="0"/>
      <w:marBottom w:val="0"/>
      <w:divBdr>
        <w:top w:val="none" w:sz="0" w:space="0" w:color="auto"/>
        <w:left w:val="none" w:sz="0" w:space="0" w:color="auto"/>
        <w:bottom w:val="none" w:sz="0" w:space="0" w:color="auto"/>
        <w:right w:val="none" w:sz="0" w:space="0" w:color="auto"/>
      </w:divBdr>
    </w:div>
    <w:div w:id="636182668">
      <w:marLeft w:val="0"/>
      <w:marRight w:val="0"/>
      <w:marTop w:val="0"/>
      <w:marBottom w:val="0"/>
      <w:divBdr>
        <w:top w:val="none" w:sz="0" w:space="0" w:color="auto"/>
        <w:left w:val="none" w:sz="0" w:space="0" w:color="auto"/>
        <w:bottom w:val="none" w:sz="0" w:space="0" w:color="auto"/>
        <w:right w:val="none" w:sz="0" w:space="0" w:color="auto"/>
      </w:divBdr>
    </w:div>
    <w:div w:id="636182669">
      <w:marLeft w:val="0"/>
      <w:marRight w:val="0"/>
      <w:marTop w:val="0"/>
      <w:marBottom w:val="0"/>
      <w:divBdr>
        <w:top w:val="none" w:sz="0" w:space="0" w:color="auto"/>
        <w:left w:val="none" w:sz="0" w:space="0" w:color="auto"/>
        <w:bottom w:val="none" w:sz="0" w:space="0" w:color="auto"/>
        <w:right w:val="none" w:sz="0" w:space="0" w:color="auto"/>
      </w:divBdr>
    </w:div>
    <w:div w:id="636182670">
      <w:marLeft w:val="0"/>
      <w:marRight w:val="0"/>
      <w:marTop w:val="0"/>
      <w:marBottom w:val="0"/>
      <w:divBdr>
        <w:top w:val="none" w:sz="0" w:space="0" w:color="auto"/>
        <w:left w:val="none" w:sz="0" w:space="0" w:color="auto"/>
        <w:bottom w:val="none" w:sz="0" w:space="0" w:color="auto"/>
        <w:right w:val="none" w:sz="0" w:space="0" w:color="auto"/>
      </w:divBdr>
    </w:div>
    <w:div w:id="636182671">
      <w:marLeft w:val="0"/>
      <w:marRight w:val="0"/>
      <w:marTop w:val="0"/>
      <w:marBottom w:val="0"/>
      <w:divBdr>
        <w:top w:val="none" w:sz="0" w:space="0" w:color="auto"/>
        <w:left w:val="none" w:sz="0" w:space="0" w:color="auto"/>
        <w:bottom w:val="none" w:sz="0" w:space="0" w:color="auto"/>
        <w:right w:val="none" w:sz="0" w:space="0" w:color="auto"/>
      </w:divBdr>
    </w:div>
    <w:div w:id="636182672">
      <w:marLeft w:val="0"/>
      <w:marRight w:val="0"/>
      <w:marTop w:val="0"/>
      <w:marBottom w:val="0"/>
      <w:divBdr>
        <w:top w:val="none" w:sz="0" w:space="0" w:color="auto"/>
        <w:left w:val="none" w:sz="0" w:space="0" w:color="auto"/>
        <w:bottom w:val="none" w:sz="0" w:space="0" w:color="auto"/>
        <w:right w:val="none" w:sz="0" w:space="0" w:color="auto"/>
      </w:divBdr>
    </w:div>
    <w:div w:id="636182673">
      <w:marLeft w:val="0"/>
      <w:marRight w:val="0"/>
      <w:marTop w:val="0"/>
      <w:marBottom w:val="0"/>
      <w:divBdr>
        <w:top w:val="none" w:sz="0" w:space="0" w:color="auto"/>
        <w:left w:val="none" w:sz="0" w:space="0" w:color="auto"/>
        <w:bottom w:val="none" w:sz="0" w:space="0" w:color="auto"/>
        <w:right w:val="none" w:sz="0" w:space="0" w:color="auto"/>
      </w:divBdr>
    </w:div>
    <w:div w:id="636182674">
      <w:marLeft w:val="0"/>
      <w:marRight w:val="0"/>
      <w:marTop w:val="0"/>
      <w:marBottom w:val="0"/>
      <w:divBdr>
        <w:top w:val="none" w:sz="0" w:space="0" w:color="auto"/>
        <w:left w:val="none" w:sz="0" w:space="0" w:color="auto"/>
        <w:bottom w:val="none" w:sz="0" w:space="0" w:color="auto"/>
        <w:right w:val="none" w:sz="0" w:space="0" w:color="auto"/>
      </w:divBdr>
    </w:div>
    <w:div w:id="636182675">
      <w:marLeft w:val="0"/>
      <w:marRight w:val="0"/>
      <w:marTop w:val="0"/>
      <w:marBottom w:val="0"/>
      <w:divBdr>
        <w:top w:val="none" w:sz="0" w:space="0" w:color="auto"/>
        <w:left w:val="none" w:sz="0" w:space="0" w:color="auto"/>
        <w:bottom w:val="none" w:sz="0" w:space="0" w:color="auto"/>
        <w:right w:val="none" w:sz="0" w:space="0" w:color="auto"/>
      </w:divBdr>
    </w:div>
    <w:div w:id="636182676">
      <w:marLeft w:val="0"/>
      <w:marRight w:val="0"/>
      <w:marTop w:val="0"/>
      <w:marBottom w:val="0"/>
      <w:divBdr>
        <w:top w:val="none" w:sz="0" w:space="0" w:color="auto"/>
        <w:left w:val="none" w:sz="0" w:space="0" w:color="auto"/>
        <w:bottom w:val="none" w:sz="0" w:space="0" w:color="auto"/>
        <w:right w:val="none" w:sz="0" w:space="0" w:color="auto"/>
      </w:divBdr>
    </w:div>
    <w:div w:id="636182677">
      <w:marLeft w:val="0"/>
      <w:marRight w:val="0"/>
      <w:marTop w:val="0"/>
      <w:marBottom w:val="0"/>
      <w:divBdr>
        <w:top w:val="none" w:sz="0" w:space="0" w:color="auto"/>
        <w:left w:val="none" w:sz="0" w:space="0" w:color="auto"/>
        <w:bottom w:val="none" w:sz="0" w:space="0" w:color="auto"/>
        <w:right w:val="none" w:sz="0" w:space="0" w:color="auto"/>
      </w:divBdr>
    </w:div>
    <w:div w:id="636182678">
      <w:marLeft w:val="0"/>
      <w:marRight w:val="0"/>
      <w:marTop w:val="0"/>
      <w:marBottom w:val="0"/>
      <w:divBdr>
        <w:top w:val="none" w:sz="0" w:space="0" w:color="auto"/>
        <w:left w:val="none" w:sz="0" w:space="0" w:color="auto"/>
        <w:bottom w:val="none" w:sz="0" w:space="0" w:color="auto"/>
        <w:right w:val="none" w:sz="0" w:space="0" w:color="auto"/>
      </w:divBdr>
    </w:div>
    <w:div w:id="636182679">
      <w:marLeft w:val="0"/>
      <w:marRight w:val="0"/>
      <w:marTop w:val="0"/>
      <w:marBottom w:val="0"/>
      <w:divBdr>
        <w:top w:val="none" w:sz="0" w:space="0" w:color="auto"/>
        <w:left w:val="none" w:sz="0" w:space="0" w:color="auto"/>
        <w:bottom w:val="none" w:sz="0" w:space="0" w:color="auto"/>
        <w:right w:val="none" w:sz="0" w:space="0" w:color="auto"/>
      </w:divBdr>
    </w:div>
    <w:div w:id="636182680">
      <w:marLeft w:val="0"/>
      <w:marRight w:val="0"/>
      <w:marTop w:val="0"/>
      <w:marBottom w:val="0"/>
      <w:divBdr>
        <w:top w:val="none" w:sz="0" w:space="0" w:color="auto"/>
        <w:left w:val="none" w:sz="0" w:space="0" w:color="auto"/>
        <w:bottom w:val="none" w:sz="0" w:space="0" w:color="auto"/>
        <w:right w:val="none" w:sz="0" w:space="0" w:color="auto"/>
      </w:divBdr>
    </w:div>
    <w:div w:id="636182681">
      <w:marLeft w:val="0"/>
      <w:marRight w:val="0"/>
      <w:marTop w:val="0"/>
      <w:marBottom w:val="0"/>
      <w:divBdr>
        <w:top w:val="none" w:sz="0" w:space="0" w:color="auto"/>
        <w:left w:val="none" w:sz="0" w:space="0" w:color="auto"/>
        <w:bottom w:val="none" w:sz="0" w:space="0" w:color="auto"/>
        <w:right w:val="none" w:sz="0" w:space="0" w:color="auto"/>
      </w:divBdr>
    </w:div>
    <w:div w:id="636182682">
      <w:marLeft w:val="0"/>
      <w:marRight w:val="0"/>
      <w:marTop w:val="0"/>
      <w:marBottom w:val="0"/>
      <w:divBdr>
        <w:top w:val="none" w:sz="0" w:space="0" w:color="auto"/>
        <w:left w:val="none" w:sz="0" w:space="0" w:color="auto"/>
        <w:bottom w:val="none" w:sz="0" w:space="0" w:color="auto"/>
        <w:right w:val="none" w:sz="0" w:space="0" w:color="auto"/>
      </w:divBdr>
    </w:div>
    <w:div w:id="636182683">
      <w:marLeft w:val="0"/>
      <w:marRight w:val="0"/>
      <w:marTop w:val="0"/>
      <w:marBottom w:val="0"/>
      <w:divBdr>
        <w:top w:val="none" w:sz="0" w:space="0" w:color="auto"/>
        <w:left w:val="none" w:sz="0" w:space="0" w:color="auto"/>
        <w:bottom w:val="none" w:sz="0" w:space="0" w:color="auto"/>
        <w:right w:val="none" w:sz="0" w:space="0" w:color="auto"/>
      </w:divBdr>
    </w:div>
    <w:div w:id="636182684">
      <w:marLeft w:val="0"/>
      <w:marRight w:val="0"/>
      <w:marTop w:val="0"/>
      <w:marBottom w:val="0"/>
      <w:divBdr>
        <w:top w:val="none" w:sz="0" w:space="0" w:color="auto"/>
        <w:left w:val="none" w:sz="0" w:space="0" w:color="auto"/>
        <w:bottom w:val="none" w:sz="0" w:space="0" w:color="auto"/>
        <w:right w:val="none" w:sz="0" w:space="0" w:color="auto"/>
      </w:divBdr>
    </w:div>
    <w:div w:id="636182685">
      <w:marLeft w:val="0"/>
      <w:marRight w:val="0"/>
      <w:marTop w:val="0"/>
      <w:marBottom w:val="0"/>
      <w:divBdr>
        <w:top w:val="none" w:sz="0" w:space="0" w:color="auto"/>
        <w:left w:val="none" w:sz="0" w:space="0" w:color="auto"/>
        <w:bottom w:val="none" w:sz="0" w:space="0" w:color="auto"/>
        <w:right w:val="none" w:sz="0" w:space="0" w:color="auto"/>
      </w:divBdr>
    </w:div>
    <w:div w:id="636182686">
      <w:marLeft w:val="0"/>
      <w:marRight w:val="0"/>
      <w:marTop w:val="0"/>
      <w:marBottom w:val="0"/>
      <w:divBdr>
        <w:top w:val="none" w:sz="0" w:space="0" w:color="auto"/>
        <w:left w:val="none" w:sz="0" w:space="0" w:color="auto"/>
        <w:bottom w:val="none" w:sz="0" w:space="0" w:color="auto"/>
        <w:right w:val="none" w:sz="0" w:space="0" w:color="auto"/>
      </w:divBdr>
    </w:div>
    <w:div w:id="636182687">
      <w:marLeft w:val="0"/>
      <w:marRight w:val="0"/>
      <w:marTop w:val="0"/>
      <w:marBottom w:val="0"/>
      <w:divBdr>
        <w:top w:val="none" w:sz="0" w:space="0" w:color="auto"/>
        <w:left w:val="none" w:sz="0" w:space="0" w:color="auto"/>
        <w:bottom w:val="none" w:sz="0" w:space="0" w:color="auto"/>
        <w:right w:val="none" w:sz="0" w:space="0" w:color="auto"/>
      </w:divBdr>
    </w:div>
    <w:div w:id="636182688">
      <w:marLeft w:val="0"/>
      <w:marRight w:val="0"/>
      <w:marTop w:val="0"/>
      <w:marBottom w:val="0"/>
      <w:divBdr>
        <w:top w:val="none" w:sz="0" w:space="0" w:color="auto"/>
        <w:left w:val="none" w:sz="0" w:space="0" w:color="auto"/>
        <w:bottom w:val="none" w:sz="0" w:space="0" w:color="auto"/>
        <w:right w:val="none" w:sz="0" w:space="0" w:color="auto"/>
      </w:divBdr>
    </w:div>
    <w:div w:id="636182689">
      <w:marLeft w:val="0"/>
      <w:marRight w:val="0"/>
      <w:marTop w:val="0"/>
      <w:marBottom w:val="0"/>
      <w:divBdr>
        <w:top w:val="none" w:sz="0" w:space="0" w:color="auto"/>
        <w:left w:val="none" w:sz="0" w:space="0" w:color="auto"/>
        <w:bottom w:val="none" w:sz="0" w:space="0" w:color="auto"/>
        <w:right w:val="none" w:sz="0" w:space="0" w:color="auto"/>
      </w:divBdr>
    </w:div>
    <w:div w:id="636182690">
      <w:marLeft w:val="0"/>
      <w:marRight w:val="0"/>
      <w:marTop w:val="0"/>
      <w:marBottom w:val="0"/>
      <w:divBdr>
        <w:top w:val="none" w:sz="0" w:space="0" w:color="auto"/>
        <w:left w:val="none" w:sz="0" w:space="0" w:color="auto"/>
        <w:bottom w:val="none" w:sz="0" w:space="0" w:color="auto"/>
        <w:right w:val="none" w:sz="0" w:space="0" w:color="auto"/>
      </w:divBdr>
    </w:div>
    <w:div w:id="636182691">
      <w:marLeft w:val="0"/>
      <w:marRight w:val="0"/>
      <w:marTop w:val="0"/>
      <w:marBottom w:val="0"/>
      <w:divBdr>
        <w:top w:val="none" w:sz="0" w:space="0" w:color="auto"/>
        <w:left w:val="none" w:sz="0" w:space="0" w:color="auto"/>
        <w:bottom w:val="none" w:sz="0" w:space="0" w:color="auto"/>
        <w:right w:val="none" w:sz="0" w:space="0" w:color="auto"/>
      </w:divBdr>
    </w:div>
    <w:div w:id="636182692">
      <w:marLeft w:val="0"/>
      <w:marRight w:val="0"/>
      <w:marTop w:val="0"/>
      <w:marBottom w:val="0"/>
      <w:divBdr>
        <w:top w:val="none" w:sz="0" w:space="0" w:color="auto"/>
        <w:left w:val="none" w:sz="0" w:space="0" w:color="auto"/>
        <w:bottom w:val="none" w:sz="0" w:space="0" w:color="auto"/>
        <w:right w:val="none" w:sz="0" w:space="0" w:color="auto"/>
      </w:divBdr>
    </w:div>
    <w:div w:id="636182693">
      <w:marLeft w:val="0"/>
      <w:marRight w:val="0"/>
      <w:marTop w:val="0"/>
      <w:marBottom w:val="0"/>
      <w:divBdr>
        <w:top w:val="none" w:sz="0" w:space="0" w:color="auto"/>
        <w:left w:val="none" w:sz="0" w:space="0" w:color="auto"/>
        <w:bottom w:val="none" w:sz="0" w:space="0" w:color="auto"/>
        <w:right w:val="none" w:sz="0" w:space="0" w:color="auto"/>
      </w:divBdr>
    </w:div>
    <w:div w:id="636182694">
      <w:marLeft w:val="0"/>
      <w:marRight w:val="0"/>
      <w:marTop w:val="0"/>
      <w:marBottom w:val="0"/>
      <w:divBdr>
        <w:top w:val="none" w:sz="0" w:space="0" w:color="auto"/>
        <w:left w:val="none" w:sz="0" w:space="0" w:color="auto"/>
        <w:bottom w:val="none" w:sz="0" w:space="0" w:color="auto"/>
        <w:right w:val="none" w:sz="0" w:space="0" w:color="auto"/>
      </w:divBdr>
    </w:div>
    <w:div w:id="636182695">
      <w:marLeft w:val="0"/>
      <w:marRight w:val="0"/>
      <w:marTop w:val="0"/>
      <w:marBottom w:val="0"/>
      <w:divBdr>
        <w:top w:val="none" w:sz="0" w:space="0" w:color="auto"/>
        <w:left w:val="none" w:sz="0" w:space="0" w:color="auto"/>
        <w:bottom w:val="none" w:sz="0" w:space="0" w:color="auto"/>
        <w:right w:val="none" w:sz="0" w:space="0" w:color="auto"/>
      </w:divBdr>
    </w:div>
    <w:div w:id="636182696">
      <w:marLeft w:val="0"/>
      <w:marRight w:val="0"/>
      <w:marTop w:val="0"/>
      <w:marBottom w:val="0"/>
      <w:divBdr>
        <w:top w:val="none" w:sz="0" w:space="0" w:color="auto"/>
        <w:left w:val="none" w:sz="0" w:space="0" w:color="auto"/>
        <w:bottom w:val="none" w:sz="0" w:space="0" w:color="auto"/>
        <w:right w:val="none" w:sz="0" w:space="0" w:color="auto"/>
      </w:divBdr>
    </w:div>
    <w:div w:id="636182697">
      <w:marLeft w:val="0"/>
      <w:marRight w:val="0"/>
      <w:marTop w:val="0"/>
      <w:marBottom w:val="0"/>
      <w:divBdr>
        <w:top w:val="none" w:sz="0" w:space="0" w:color="auto"/>
        <w:left w:val="none" w:sz="0" w:space="0" w:color="auto"/>
        <w:bottom w:val="none" w:sz="0" w:space="0" w:color="auto"/>
        <w:right w:val="none" w:sz="0" w:space="0" w:color="auto"/>
      </w:divBdr>
    </w:div>
    <w:div w:id="636182698">
      <w:marLeft w:val="0"/>
      <w:marRight w:val="0"/>
      <w:marTop w:val="0"/>
      <w:marBottom w:val="0"/>
      <w:divBdr>
        <w:top w:val="none" w:sz="0" w:space="0" w:color="auto"/>
        <w:left w:val="none" w:sz="0" w:space="0" w:color="auto"/>
        <w:bottom w:val="none" w:sz="0" w:space="0" w:color="auto"/>
        <w:right w:val="none" w:sz="0" w:space="0" w:color="auto"/>
      </w:divBdr>
    </w:div>
    <w:div w:id="636182699">
      <w:marLeft w:val="0"/>
      <w:marRight w:val="0"/>
      <w:marTop w:val="0"/>
      <w:marBottom w:val="0"/>
      <w:divBdr>
        <w:top w:val="none" w:sz="0" w:space="0" w:color="auto"/>
        <w:left w:val="none" w:sz="0" w:space="0" w:color="auto"/>
        <w:bottom w:val="none" w:sz="0" w:space="0" w:color="auto"/>
        <w:right w:val="none" w:sz="0" w:space="0" w:color="auto"/>
      </w:divBdr>
    </w:div>
    <w:div w:id="636182700">
      <w:marLeft w:val="0"/>
      <w:marRight w:val="0"/>
      <w:marTop w:val="0"/>
      <w:marBottom w:val="0"/>
      <w:divBdr>
        <w:top w:val="none" w:sz="0" w:space="0" w:color="auto"/>
        <w:left w:val="none" w:sz="0" w:space="0" w:color="auto"/>
        <w:bottom w:val="none" w:sz="0" w:space="0" w:color="auto"/>
        <w:right w:val="none" w:sz="0" w:space="0" w:color="auto"/>
      </w:divBdr>
    </w:div>
    <w:div w:id="636182701">
      <w:marLeft w:val="0"/>
      <w:marRight w:val="0"/>
      <w:marTop w:val="0"/>
      <w:marBottom w:val="0"/>
      <w:divBdr>
        <w:top w:val="none" w:sz="0" w:space="0" w:color="auto"/>
        <w:left w:val="none" w:sz="0" w:space="0" w:color="auto"/>
        <w:bottom w:val="none" w:sz="0" w:space="0" w:color="auto"/>
        <w:right w:val="none" w:sz="0" w:space="0" w:color="auto"/>
      </w:divBdr>
    </w:div>
    <w:div w:id="636182702">
      <w:marLeft w:val="0"/>
      <w:marRight w:val="0"/>
      <w:marTop w:val="0"/>
      <w:marBottom w:val="0"/>
      <w:divBdr>
        <w:top w:val="none" w:sz="0" w:space="0" w:color="auto"/>
        <w:left w:val="none" w:sz="0" w:space="0" w:color="auto"/>
        <w:bottom w:val="none" w:sz="0" w:space="0" w:color="auto"/>
        <w:right w:val="none" w:sz="0" w:space="0" w:color="auto"/>
      </w:divBdr>
    </w:div>
    <w:div w:id="636182703">
      <w:marLeft w:val="0"/>
      <w:marRight w:val="0"/>
      <w:marTop w:val="0"/>
      <w:marBottom w:val="0"/>
      <w:divBdr>
        <w:top w:val="none" w:sz="0" w:space="0" w:color="auto"/>
        <w:left w:val="none" w:sz="0" w:space="0" w:color="auto"/>
        <w:bottom w:val="none" w:sz="0" w:space="0" w:color="auto"/>
        <w:right w:val="none" w:sz="0" w:space="0" w:color="auto"/>
      </w:divBdr>
    </w:div>
    <w:div w:id="636182704">
      <w:marLeft w:val="0"/>
      <w:marRight w:val="0"/>
      <w:marTop w:val="0"/>
      <w:marBottom w:val="0"/>
      <w:divBdr>
        <w:top w:val="none" w:sz="0" w:space="0" w:color="auto"/>
        <w:left w:val="none" w:sz="0" w:space="0" w:color="auto"/>
        <w:bottom w:val="none" w:sz="0" w:space="0" w:color="auto"/>
        <w:right w:val="none" w:sz="0" w:space="0" w:color="auto"/>
      </w:divBdr>
    </w:div>
    <w:div w:id="636182705">
      <w:marLeft w:val="0"/>
      <w:marRight w:val="0"/>
      <w:marTop w:val="0"/>
      <w:marBottom w:val="0"/>
      <w:divBdr>
        <w:top w:val="none" w:sz="0" w:space="0" w:color="auto"/>
        <w:left w:val="none" w:sz="0" w:space="0" w:color="auto"/>
        <w:bottom w:val="none" w:sz="0" w:space="0" w:color="auto"/>
        <w:right w:val="none" w:sz="0" w:space="0" w:color="auto"/>
      </w:divBdr>
    </w:div>
    <w:div w:id="636182706">
      <w:marLeft w:val="0"/>
      <w:marRight w:val="0"/>
      <w:marTop w:val="0"/>
      <w:marBottom w:val="0"/>
      <w:divBdr>
        <w:top w:val="none" w:sz="0" w:space="0" w:color="auto"/>
        <w:left w:val="none" w:sz="0" w:space="0" w:color="auto"/>
        <w:bottom w:val="none" w:sz="0" w:space="0" w:color="auto"/>
        <w:right w:val="none" w:sz="0" w:space="0" w:color="auto"/>
      </w:divBdr>
    </w:div>
    <w:div w:id="636182707">
      <w:marLeft w:val="0"/>
      <w:marRight w:val="0"/>
      <w:marTop w:val="0"/>
      <w:marBottom w:val="0"/>
      <w:divBdr>
        <w:top w:val="none" w:sz="0" w:space="0" w:color="auto"/>
        <w:left w:val="none" w:sz="0" w:space="0" w:color="auto"/>
        <w:bottom w:val="none" w:sz="0" w:space="0" w:color="auto"/>
        <w:right w:val="none" w:sz="0" w:space="0" w:color="auto"/>
      </w:divBdr>
    </w:div>
    <w:div w:id="636182708">
      <w:marLeft w:val="0"/>
      <w:marRight w:val="0"/>
      <w:marTop w:val="0"/>
      <w:marBottom w:val="0"/>
      <w:divBdr>
        <w:top w:val="none" w:sz="0" w:space="0" w:color="auto"/>
        <w:left w:val="none" w:sz="0" w:space="0" w:color="auto"/>
        <w:bottom w:val="none" w:sz="0" w:space="0" w:color="auto"/>
        <w:right w:val="none" w:sz="0" w:space="0" w:color="auto"/>
      </w:divBdr>
    </w:div>
    <w:div w:id="636182709">
      <w:marLeft w:val="0"/>
      <w:marRight w:val="0"/>
      <w:marTop w:val="0"/>
      <w:marBottom w:val="0"/>
      <w:divBdr>
        <w:top w:val="none" w:sz="0" w:space="0" w:color="auto"/>
        <w:left w:val="none" w:sz="0" w:space="0" w:color="auto"/>
        <w:bottom w:val="none" w:sz="0" w:space="0" w:color="auto"/>
        <w:right w:val="none" w:sz="0" w:space="0" w:color="auto"/>
      </w:divBdr>
    </w:div>
    <w:div w:id="636182710">
      <w:marLeft w:val="0"/>
      <w:marRight w:val="0"/>
      <w:marTop w:val="0"/>
      <w:marBottom w:val="0"/>
      <w:divBdr>
        <w:top w:val="none" w:sz="0" w:space="0" w:color="auto"/>
        <w:left w:val="none" w:sz="0" w:space="0" w:color="auto"/>
        <w:bottom w:val="none" w:sz="0" w:space="0" w:color="auto"/>
        <w:right w:val="none" w:sz="0" w:space="0" w:color="auto"/>
      </w:divBdr>
    </w:div>
    <w:div w:id="636182711">
      <w:marLeft w:val="0"/>
      <w:marRight w:val="0"/>
      <w:marTop w:val="0"/>
      <w:marBottom w:val="0"/>
      <w:divBdr>
        <w:top w:val="none" w:sz="0" w:space="0" w:color="auto"/>
        <w:left w:val="none" w:sz="0" w:space="0" w:color="auto"/>
        <w:bottom w:val="none" w:sz="0" w:space="0" w:color="auto"/>
        <w:right w:val="none" w:sz="0" w:space="0" w:color="auto"/>
      </w:divBdr>
    </w:div>
    <w:div w:id="636182712">
      <w:marLeft w:val="0"/>
      <w:marRight w:val="0"/>
      <w:marTop w:val="0"/>
      <w:marBottom w:val="0"/>
      <w:divBdr>
        <w:top w:val="none" w:sz="0" w:space="0" w:color="auto"/>
        <w:left w:val="none" w:sz="0" w:space="0" w:color="auto"/>
        <w:bottom w:val="none" w:sz="0" w:space="0" w:color="auto"/>
        <w:right w:val="none" w:sz="0" w:space="0" w:color="auto"/>
      </w:divBdr>
    </w:div>
    <w:div w:id="636182713">
      <w:marLeft w:val="0"/>
      <w:marRight w:val="0"/>
      <w:marTop w:val="0"/>
      <w:marBottom w:val="0"/>
      <w:divBdr>
        <w:top w:val="none" w:sz="0" w:space="0" w:color="auto"/>
        <w:left w:val="none" w:sz="0" w:space="0" w:color="auto"/>
        <w:bottom w:val="none" w:sz="0" w:space="0" w:color="auto"/>
        <w:right w:val="none" w:sz="0" w:space="0" w:color="auto"/>
      </w:divBdr>
    </w:div>
    <w:div w:id="636182714">
      <w:marLeft w:val="0"/>
      <w:marRight w:val="0"/>
      <w:marTop w:val="0"/>
      <w:marBottom w:val="0"/>
      <w:divBdr>
        <w:top w:val="none" w:sz="0" w:space="0" w:color="auto"/>
        <w:left w:val="none" w:sz="0" w:space="0" w:color="auto"/>
        <w:bottom w:val="none" w:sz="0" w:space="0" w:color="auto"/>
        <w:right w:val="none" w:sz="0" w:space="0" w:color="auto"/>
      </w:divBdr>
    </w:div>
    <w:div w:id="636182715">
      <w:marLeft w:val="0"/>
      <w:marRight w:val="0"/>
      <w:marTop w:val="0"/>
      <w:marBottom w:val="0"/>
      <w:divBdr>
        <w:top w:val="none" w:sz="0" w:space="0" w:color="auto"/>
        <w:left w:val="none" w:sz="0" w:space="0" w:color="auto"/>
        <w:bottom w:val="none" w:sz="0" w:space="0" w:color="auto"/>
        <w:right w:val="none" w:sz="0" w:space="0" w:color="auto"/>
      </w:divBdr>
    </w:div>
    <w:div w:id="636182716">
      <w:marLeft w:val="0"/>
      <w:marRight w:val="0"/>
      <w:marTop w:val="0"/>
      <w:marBottom w:val="0"/>
      <w:divBdr>
        <w:top w:val="none" w:sz="0" w:space="0" w:color="auto"/>
        <w:left w:val="none" w:sz="0" w:space="0" w:color="auto"/>
        <w:bottom w:val="none" w:sz="0" w:space="0" w:color="auto"/>
        <w:right w:val="none" w:sz="0" w:space="0" w:color="auto"/>
      </w:divBdr>
    </w:div>
    <w:div w:id="636182717">
      <w:marLeft w:val="0"/>
      <w:marRight w:val="0"/>
      <w:marTop w:val="0"/>
      <w:marBottom w:val="0"/>
      <w:divBdr>
        <w:top w:val="none" w:sz="0" w:space="0" w:color="auto"/>
        <w:left w:val="none" w:sz="0" w:space="0" w:color="auto"/>
        <w:bottom w:val="none" w:sz="0" w:space="0" w:color="auto"/>
        <w:right w:val="none" w:sz="0" w:space="0" w:color="auto"/>
      </w:divBdr>
    </w:div>
    <w:div w:id="636182718">
      <w:marLeft w:val="0"/>
      <w:marRight w:val="0"/>
      <w:marTop w:val="0"/>
      <w:marBottom w:val="0"/>
      <w:divBdr>
        <w:top w:val="none" w:sz="0" w:space="0" w:color="auto"/>
        <w:left w:val="none" w:sz="0" w:space="0" w:color="auto"/>
        <w:bottom w:val="none" w:sz="0" w:space="0" w:color="auto"/>
        <w:right w:val="none" w:sz="0" w:space="0" w:color="auto"/>
      </w:divBdr>
    </w:div>
    <w:div w:id="636182719">
      <w:marLeft w:val="0"/>
      <w:marRight w:val="0"/>
      <w:marTop w:val="0"/>
      <w:marBottom w:val="0"/>
      <w:divBdr>
        <w:top w:val="none" w:sz="0" w:space="0" w:color="auto"/>
        <w:left w:val="none" w:sz="0" w:space="0" w:color="auto"/>
        <w:bottom w:val="none" w:sz="0" w:space="0" w:color="auto"/>
        <w:right w:val="none" w:sz="0" w:space="0" w:color="auto"/>
      </w:divBdr>
    </w:div>
    <w:div w:id="636182720">
      <w:marLeft w:val="0"/>
      <w:marRight w:val="0"/>
      <w:marTop w:val="0"/>
      <w:marBottom w:val="0"/>
      <w:divBdr>
        <w:top w:val="none" w:sz="0" w:space="0" w:color="auto"/>
        <w:left w:val="none" w:sz="0" w:space="0" w:color="auto"/>
        <w:bottom w:val="none" w:sz="0" w:space="0" w:color="auto"/>
        <w:right w:val="none" w:sz="0" w:space="0" w:color="auto"/>
      </w:divBdr>
    </w:div>
    <w:div w:id="636182721">
      <w:marLeft w:val="0"/>
      <w:marRight w:val="0"/>
      <w:marTop w:val="0"/>
      <w:marBottom w:val="0"/>
      <w:divBdr>
        <w:top w:val="none" w:sz="0" w:space="0" w:color="auto"/>
        <w:left w:val="none" w:sz="0" w:space="0" w:color="auto"/>
        <w:bottom w:val="none" w:sz="0" w:space="0" w:color="auto"/>
        <w:right w:val="none" w:sz="0" w:space="0" w:color="auto"/>
      </w:divBdr>
    </w:div>
    <w:div w:id="636182722">
      <w:marLeft w:val="0"/>
      <w:marRight w:val="0"/>
      <w:marTop w:val="0"/>
      <w:marBottom w:val="0"/>
      <w:divBdr>
        <w:top w:val="none" w:sz="0" w:space="0" w:color="auto"/>
        <w:left w:val="none" w:sz="0" w:space="0" w:color="auto"/>
        <w:bottom w:val="none" w:sz="0" w:space="0" w:color="auto"/>
        <w:right w:val="none" w:sz="0" w:space="0" w:color="auto"/>
      </w:divBdr>
    </w:div>
    <w:div w:id="636182723">
      <w:marLeft w:val="0"/>
      <w:marRight w:val="0"/>
      <w:marTop w:val="0"/>
      <w:marBottom w:val="0"/>
      <w:divBdr>
        <w:top w:val="none" w:sz="0" w:space="0" w:color="auto"/>
        <w:left w:val="none" w:sz="0" w:space="0" w:color="auto"/>
        <w:bottom w:val="none" w:sz="0" w:space="0" w:color="auto"/>
        <w:right w:val="none" w:sz="0" w:space="0" w:color="auto"/>
      </w:divBdr>
    </w:div>
    <w:div w:id="636182724">
      <w:marLeft w:val="0"/>
      <w:marRight w:val="0"/>
      <w:marTop w:val="0"/>
      <w:marBottom w:val="0"/>
      <w:divBdr>
        <w:top w:val="none" w:sz="0" w:space="0" w:color="auto"/>
        <w:left w:val="none" w:sz="0" w:space="0" w:color="auto"/>
        <w:bottom w:val="none" w:sz="0" w:space="0" w:color="auto"/>
        <w:right w:val="none" w:sz="0" w:space="0" w:color="auto"/>
      </w:divBdr>
    </w:div>
    <w:div w:id="636182725">
      <w:marLeft w:val="0"/>
      <w:marRight w:val="0"/>
      <w:marTop w:val="0"/>
      <w:marBottom w:val="0"/>
      <w:divBdr>
        <w:top w:val="none" w:sz="0" w:space="0" w:color="auto"/>
        <w:left w:val="none" w:sz="0" w:space="0" w:color="auto"/>
        <w:bottom w:val="none" w:sz="0" w:space="0" w:color="auto"/>
        <w:right w:val="none" w:sz="0" w:space="0" w:color="auto"/>
      </w:divBdr>
    </w:div>
    <w:div w:id="636182726">
      <w:marLeft w:val="0"/>
      <w:marRight w:val="0"/>
      <w:marTop w:val="0"/>
      <w:marBottom w:val="0"/>
      <w:divBdr>
        <w:top w:val="none" w:sz="0" w:space="0" w:color="auto"/>
        <w:left w:val="none" w:sz="0" w:space="0" w:color="auto"/>
        <w:bottom w:val="none" w:sz="0" w:space="0" w:color="auto"/>
        <w:right w:val="none" w:sz="0" w:space="0" w:color="auto"/>
      </w:divBdr>
    </w:div>
    <w:div w:id="636182727">
      <w:marLeft w:val="0"/>
      <w:marRight w:val="0"/>
      <w:marTop w:val="0"/>
      <w:marBottom w:val="0"/>
      <w:divBdr>
        <w:top w:val="none" w:sz="0" w:space="0" w:color="auto"/>
        <w:left w:val="none" w:sz="0" w:space="0" w:color="auto"/>
        <w:bottom w:val="none" w:sz="0" w:space="0" w:color="auto"/>
        <w:right w:val="none" w:sz="0" w:space="0" w:color="auto"/>
      </w:divBdr>
    </w:div>
    <w:div w:id="636182728">
      <w:marLeft w:val="0"/>
      <w:marRight w:val="0"/>
      <w:marTop w:val="0"/>
      <w:marBottom w:val="0"/>
      <w:divBdr>
        <w:top w:val="none" w:sz="0" w:space="0" w:color="auto"/>
        <w:left w:val="none" w:sz="0" w:space="0" w:color="auto"/>
        <w:bottom w:val="none" w:sz="0" w:space="0" w:color="auto"/>
        <w:right w:val="none" w:sz="0" w:space="0" w:color="auto"/>
      </w:divBdr>
    </w:div>
    <w:div w:id="636182729">
      <w:marLeft w:val="0"/>
      <w:marRight w:val="0"/>
      <w:marTop w:val="0"/>
      <w:marBottom w:val="0"/>
      <w:divBdr>
        <w:top w:val="none" w:sz="0" w:space="0" w:color="auto"/>
        <w:left w:val="none" w:sz="0" w:space="0" w:color="auto"/>
        <w:bottom w:val="none" w:sz="0" w:space="0" w:color="auto"/>
        <w:right w:val="none" w:sz="0" w:space="0" w:color="auto"/>
      </w:divBdr>
    </w:div>
    <w:div w:id="636182730">
      <w:marLeft w:val="0"/>
      <w:marRight w:val="0"/>
      <w:marTop w:val="0"/>
      <w:marBottom w:val="0"/>
      <w:divBdr>
        <w:top w:val="none" w:sz="0" w:space="0" w:color="auto"/>
        <w:left w:val="none" w:sz="0" w:space="0" w:color="auto"/>
        <w:bottom w:val="none" w:sz="0" w:space="0" w:color="auto"/>
        <w:right w:val="none" w:sz="0" w:space="0" w:color="auto"/>
      </w:divBdr>
    </w:div>
    <w:div w:id="636182731">
      <w:marLeft w:val="0"/>
      <w:marRight w:val="0"/>
      <w:marTop w:val="0"/>
      <w:marBottom w:val="0"/>
      <w:divBdr>
        <w:top w:val="none" w:sz="0" w:space="0" w:color="auto"/>
        <w:left w:val="none" w:sz="0" w:space="0" w:color="auto"/>
        <w:bottom w:val="none" w:sz="0" w:space="0" w:color="auto"/>
        <w:right w:val="none" w:sz="0" w:space="0" w:color="auto"/>
      </w:divBdr>
    </w:div>
    <w:div w:id="636182732">
      <w:marLeft w:val="0"/>
      <w:marRight w:val="0"/>
      <w:marTop w:val="0"/>
      <w:marBottom w:val="0"/>
      <w:divBdr>
        <w:top w:val="none" w:sz="0" w:space="0" w:color="auto"/>
        <w:left w:val="none" w:sz="0" w:space="0" w:color="auto"/>
        <w:bottom w:val="none" w:sz="0" w:space="0" w:color="auto"/>
        <w:right w:val="none" w:sz="0" w:space="0" w:color="auto"/>
      </w:divBdr>
    </w:div>
    <w:div w:id="636182733">
      <w:marLeft w:val="0"/>
      <w:marRight w:val="0"/>
      <w:marTop w:val="0"/>
      <w:marBottom w:val="0"/>
      <w:divBdr>
        <w:top w:val="none" w:sz="0" w:space="0" w:color="auto"/>
        <w:left w:val="none" w:sz="0" w:space="0" w:color="auto"/>
        <w:bottom w:val="none" w:sz="0" w:space="0" w:color="auto"/>
        <w:right w:val="none" w:sz="0" w:space="0" w:color="auto"/>
      </w:divBdr>
    </w:div>
    <w:div w:id="636182734">
      <w:marLeft w:val="0"/>
      <w:marRight w:val="0"/>
      <w:marTop w:val="0"/>
      <w:marBottom w:val="0"/>
      <w:divBdr>
        <w:top w:val="none" w:sz="0" w:space="0" w:color="auto"/>
        <w:left w:val="none" w:sz="0" w:space="0" w:color="auto"/>
        <w:bottom w:val="none" w:sz="0" w:space="0" w:color="auto"/>
        <w:right w:val="none" w:sz="0" w:space="0" w:color="auto"/>
      </w:divBdr>
    </w:div>
    <w:div w:id="636182735">
      <w:marLeft w:val="0"/>
      <w:marRight w:val="0"/>
      <w:marTop w:val="0"/>
      <w:marBottom w:val="0"/>
      <w:divBdr>
        <w:top w:val="none" w:sz="0" w:space="0" w:color="auto"/>
        <w:left w:val="none" w:sz="0" w:space="0" w:color="auto"/>
        <w:bottom w:val="none" w:sz="0" w:space="0" w:color="auto"/>
        <w:right w:val="none" w:sz="0" w:space="0" w:color="auto"/>
      </w:divBdr>
    </w:div>
    <w:div w:id="636182736">
      <w:marLeft w:val="0"/>
      <w:marRight w:val="0"/>
      <w:marTop w:val="0"/>
      <w:marBottom w:val="0"/>
      <w:divBdr>
        <w:top w:val="none" w:sz="0" w:space="0" w:color="auto"/>
        <w:left w:val="none" w:sz="0" w:space="0" w:color="auto"/>
        <w:bottom w:val="none" w:sz="0" w:space="0" w:color="auto"/>
        <w:right w:val="none" w:sz="0" w:space="0" w:color="auto"/>
      </w:divBdr>
    </w:div>
    <w:div w:id="636182737">
      <w:marLeft w:val="0"/>
      <w:marRight w:val="0"/>
      <w:marTop w:val="0"/>
      <w:marBottom w:val="0"/>
      <w:divBdr>
        <w:top w:val="none" w:sz="0" w:space="0" w:color="auto"/>
        <w:left w:val="none" w:sz="0" w:space="0" w:color="auto"/>
        <w:bottom w:val="none" w:sz="0" w:space="0" w:color="auto"/>
        <w:right w:val="none" w:sz="0" w:space="0" w:color="auto"/>
      </w:divBdr>
    </w:div>
    <w:div w:id="636182738">
      <w:marLeft w:val="0"/>
      <w:marRight w:val="0"/>
      <w:marTop w:val="0"/>
      <w:marBottom w:val="0"/>
      <w:divBdr>
        <w:top w:val="none" w:sz="0" w:space="0" w:color="auto"/>
        <w:left w:val="none" w:sz="0" w:space="0" w:color="auto"/>
        <w:bottom w:val="none" w:sz="0" w:space="0" w:color="auto"/>
        <w:right w:val="none" w:sz="0" w:space="0" w:color="auto"/>
      </w:divBdr>
    </w:div>
    <w:div w:id="636182739">
      <w:marLeft w:val="0"/>
      <w:marRight w:val="0"/>
      <w:marTop w:val="0"/>
      <w:marBottom w:val="0"/>
      <w:divBdr>
        <w:top w:val="none" w:sz="0" w:space="0" w:color="auto"/>
        <w:left w:val="none" w:sz="0" w:space="0" w:color="auto"/>
        <w:bottom w:val="none" w:sz="0" w:space="0" w:color="auto"/>
        <w:right w:val="none" w:sz="0" w:space="0" w:color="auto"/>
      </w:divBdr>
    </w:div>
    <w:div w:id="636182740">
      <w:marLeft w:val="0"/>
      <w:marRight w:val="0"/>
      <w:marTop w:val="0"/>
      <w:marBottom w:val="0"/>
      <w:divBdr>
        <w:top w:val="none" w:sz="0" w:space="0" w:color="auto"/>
        <w:left w:val="none" w:sz="0" w:space="0" w:color="auto"/>
        <w:bottom w:val="none" w:sz="0" w:space="0" w:color="auto"/>
        <w:right w:val="none" w:sz="0" w:space="0" w:color="auto"/>
      </w:divBdr>
    </w:div>
    <w:div w:id="636182741">
      <w:marLeft w:val="0"/>
      <w:marRight w:val="0"/>
      <w:marTop w:val="0"/>
      <w:marBottom w:val="0"/>
      <w:divBdr>
        <w:top w:val="none" w:sz="0" w:space="0" w:color="auto"/>
        <w:left w:val="none" w:sz="0" w:space="0" w:color="auto"/>
        <w:bottom w:val="none" w:sz="0" w:space="0" w:color="auto"/>
        <w:right w:val="none" w:sz="0" w:space="0" w:color="auto"/>
      </w:divBdr>
    </w:div>
    <w:div w:id="636182742">
      <w:marLeft w:val="0"/>
      <w:marRight w:val="0"/>
      <w:marTop w:val="0"/>
      <w:marBottom w:val="0"/>
      <w:divBdr>
        <w:top w:val="none" w:sz="0" w:space="0" w:color="auto"/>
        <w:left w:val="none" w:sz="0" w:space="0" w:color="auto"/>
        <w:bottom w:val="none" w:sz="0" w:space="0" w:color="auto"/>
        <w:right w:val="none" w:sz="0" w:space="0" w:color="auto"/>
      </w:divBdr>
    </w:div>
    <w:div w:id="636182743">
      <w:marLeft w:val="0"/>
      <w:marRight w:val="0"/>
      <w:marTop w:val="0"/>
      <w:marBottom w:val="0"/>
      <w:divBdr>
        <w:top w:val="none" w:sz="0" w:space="0" w:color="auto"/>
        <w:left w:val="none" w:sz="0" w:space="0" w:color="auto"/>
        <w:bottom w:val="none" w:sz="0" w:space="0" w:color="auto"/>
        <w:right w:val="none" w:sz="0" w:space="0" w:color="auto"/>
      </w:divBdr>
    </w:div>
    <w:div w:id="636182744">
      <w:marLeft w:val="0"/>
      <w:marRight w:val="0"/>
      <w:marTop w:val="0"/>
      <w:marBottom w:val="0"/>
      <w:divBdr>
        <w:top w:val="none" w:sz="0" w:space="0" w:color="auto"/>
        <w:left w:val="none" w:sz="0" w:space="0" w:color="auto"/>
        <w:bottom w:val="none" w:sz="0" w:space="0" w:color="auto"/>
        <w:right w:val="none" w:sz="0" w:space="0" w:color="auto"/>
      </w:divBdr>
    </w:div>
    <w:div w:id="636182745">
      <w:marLeft w:val="0"/>
      <w:marRight w:val="0"/>
      <w:marTop w:val="0"/>
      <w:marBottom w:val="0"/>
      <w:divBdr>
        <w:top w:val="none" w:sz="0" w:space="0" w:color="auto"/>
        <w:left w:val="none" w:sz="0" w:space="0" w:color="auto"/>
        <w:bottom w:val="none" w:sz="0" w:space="0" w:color="auto"/>
        <w:right w:val="none" w:sz="0" w:space="0" w:color="auto"/>
      </w:divBdr>
    </w:div>
    <w:div w:id="636182746">
      <w:marLeft w:val="0"/>
      <w:marRight w:val="0"/>
      <w:marTop w:val="0"/>
      <w:marBottom w:val="0"/>
      <w:divBdr>
        <w:top w:val="none" w:sz="0" w:space="0" w:color="auto"/>
        <w:left w:val="none" w:sz="0" w:space="0" w:color="auto"/>
        <w:bottom w:val="none" w:sz="0" w:space="0" w:color="auto"/>
        <w:right w:val="none" w:sz="0" w:space="0" w:color="auto"/>
      </w:divBdr>
    </w:div>
    <w:div w:id="636182747">
      <w:marLeft w:val="0"/>
      <w:marRight w:val="0"/>
      <w:marTop w:val="0"/>
      <w:marBottom w:val="0"/>
      <w:divBdr>
        <w:top w:val="none" w:sz="0" w:space="0" w:color="auto"/>
        <w:left w:val="none" w:sz="0" w:space="0" w:color="auto"/>
        <w:bottom w:val="none" w:sz="0" w:space="0" w:color="auto"/>
        <w:right w:val="none" w:sz="0" w:space="0" w:color="auto"/>
      </w:divBdr>
    </w:div>
    <w:div w:id="636182748">
      <w:marLeft w:val="0"/>
      <w:marRight w:val="0"/>
      <w:marTop w:val="0"/>
      <w:marBottom w:val="0"/>
      <w:divBdr>
        <w:top w:val="none" w:sz="0" w:space="0" w:color="auto"/>
        <w:left w:val="none" w:sz="0" w:space="0" w:color="auto"/>
        <w:bottom w:val="none" w:sz="0" w:space="0" w:color="auto"/>
        <w:right w:val="none" w:sz="0" w:space="0" w:color="auto"/>
      </w:divBdr>
    </w:div>
    <w:div w:id="636182749">
      <w:marLeft w:val="0"/>
      <w:marRight w:val="0"/>
      <w:marTop w:val="0"/>
      <w:marBottom w:val="0"/>
      <w:divBdr>
        <w:top w:val="none" w:sz="0" w:space="0" w:color="auto"/>
        <w:left w:val="none" w:sz="0" w:space="0" w:color="auto"/>
        <w:bottom w:val="none" w:sz="0" w:space="0" w:color="auto"/>
        <w:right w:val="none" w:sz="0" w:space="0" w:color="auto"/>
      </w:divBdr>
    </w:div>
    <w:div w:id="636182750">
      <w:marLeft w:val="0"/>
      <w:marRight w:val="0"/>
      <w:marTop w:val="0"/>
      <w:marBottom w:val="0"/>
      <w:divBdr>
        <w:top w:val="none" w:sz="0" w:space="0" w:color="auto"/>
        <w:left w:val="none" w:sz="0" w:space="0" w:color="auto"/>
        <w:bottom w:val="none" w:sz="0" w:space="0" w:color="auto"/>
        <w:right w:val="none" w:sz="0" w:space="0" w:color="auto"/>
      </w:divBdr>
    </w:div>
    <w:div w:id="636182751">
      <w:marLeft w:val="0"/>
      <w:marRight w:val="0"/>
      <w:marTop w:val="0"/>
      <w:marBottom w:val="0"/>
      <w:divBdr>
        <w:top w:val="none" w:sz="0" w:space="0" w:color="auto"/>
        <w:left w:val="none" w:sz="0" w:space="0" w:color="auto"/>
        <w:bottom w:val="none" w:sz="0" w:space="0" w:color="auto"/>
        <w:right w:val="none" w:sz="0" w:space="0" w:color="auto"/>
      </w:divBdr>
    </w:div>
    <w:div w:id="636182752">
      <w:marLeft w:val="0"/>
      <w:marRight w:val="0"/>
      <w:marTop w:val="0"/>
      <w:marBottom w:val="0"/>
      <w:divBdr>
        <w:top w:val="none" w:sz="0" w:space="0" w:color="auto"/>
        <w:left w:val="none" w:sz="0" w:space="0" w:color="auto"/>
        <w:bottom w:val="none" w:sz="0" w:space="0" w:color="auto"/>
        <w:right w:val="none" w:sz="0" w:space="0" w:color="auto"/>
      </w:divBdr>
    </w:div>
    <w:div w:id="636182753">
      <w:marLeft w:val="0"/>
      <w:marRight w:val="0"/>
      <w:marTop w:val="0"/>
      <w:marBottom w:val="0"/>
      <w:divBdr>
        <w:top w:val="none" w:sz="0" w:space="0" w:color="auto"/>
        <w:left w:val="none" w:sz="0" w:space="0" w:color="auto"/>
        <w:bottom w:val="none" w:sz="0" w:space="0" w:color="auto"/>
        <w:right w:val="none" w:sz="0" w:space="0" w:color="auto"/>
      </w:divBdr>
    </w:div>
    <w:div w:id="636182754">
      <w:marLeft w:val="0"/>
      <w:marRight w:val="0"/>
      <w:marTop w:val="0"/>
      <w:marBottom w:val="0"/>
      <w:divBdr>
        <w:top w:val="none" w:sz="0" w:space="0" w:color="auto"/>
        <w:left w:val="none" w:sz="0" w:space="0" w:color="auto"/>
        <w:bottom w:val="none" w:sz="0" w:space="0" w:color="auto"/>
        <w:right w:val="none" w:sz="0" w:space="0" w:color="auto"/>
      </w:divBdr>
    </w:div>
    <w:div w:id="636182755">
      <w:marLeft w:val="0"/>
      <w:marRight w:val="0"/>
      <w:marTop w:val="0"/>
      <w:marBottom w:val="0"/>
      <w:divBdr>
        <w:top w:val="none" w:sz="0" w:space="0" w:color="auto"/>
        <w:left w:val="none" w:sz="0" w:space="0" w:color="auto"/>
        <w:bottom w:val="none" w:sz="0" w:space="0" w:color="auto"/>
        <w:right w:val="none" w:sz="0" w:space="0" w:color="auto"/>
      </w:divBdr>
    </w:div>
    <w:div w:id="636182756">
      <w:marLeft w:val="0"/>
      <w:marRight w:val="0"/>
      <w:marTop w:val="0"/>
      <w:marBottom w:val="0"/>
      <w:divBdr>
        <w:top w:val="none" w:sz="0" w:space="0" w:color="auto"/>
        <w:left w:val="none" w:sz="0" w:space="0" w:color="auto"/>
        <w:bottom w:val="none" w:sz="0" w:space="0" w:color="auto"/>
        <w:right w:val="none" w:sz="0" w:space="0" w:color="auto"/>
      </w:divBdr>
    </w:div>
    <w:div w:id="636182757">
      <w:marLeft w:val="0"/>
      <w:marRight w:val="0"/>
      <w:marTop w:val="0"/>
      <w:marBottom w:val="0"/>
      <w:divBdr>
        <w:top w:val="none" w:sz="0" w:space="0" w:color="auto"/>
        <w:left w:val="none" w:sz="0" w:space="0" w:color="auto"/>
        <w:bottom w:val="none" w:sz="0" w:space="0" w:color="auto"/>
        <w:right w:val="none" w:sz="0" w:space="0" w:color="auto"/>
      </w:divBdr>
    </w:div>
    <w:div w:id="636182758">
      <w:marLeft w:val="0"/>
      <w:marRight w:val="0"/>
      <w:marTop w:val="0"/>
      <w:marBottom w:val="0"/>
      <w:divBdr>
        <w:top w:val="none" w:sz="0" w:space="0" w:color="auto"/>
        <w:left w:val="none" w:sz="0" w:space="0" w:color="auto"/>
        <w:bottom w:val="none" w:sz="0" w:space="0" w:color="auto"/>
        <w:right w:val="none" w:sz="0" w:space="0" w:color="auto"/>
      </w:divBdr>
    </w:div>
    <w:div w:id="636182759">
      <w:marLeft w:val="0"/>
      <w:marRight w:val="0"/>
      <w:marTop w:val="0"/>
      <w:marBottom w:val="0"/>
      <w:divBdr>
        <w:top w:val="none" w:sz="0" w:space="0" w:color="auto"/>
        <w:left w:val="none" w:sz="0" w:space="0" w:color="auto"/>
        <w:bottom w:val="none" w:sz="0" w:space="0" w:color="auto"/>
        <w:right w:val="none" w:sz="0" w:space="0" w:color="auto"/>
      </w:divBdr>
    </w:div>
    <w:div w:id="636182760">
      <w:marLeft w:val="0"/>
      <w:marRight w:val="0"/>
      <w:marTop w:val="0"/>
      <w:marBottom w:val="0"/>
      <w:divBdr>
        <w:top w:val="none" w:sz="0" w:space="0" w:color="auto"/>
        <w:left w:val="none" w:sz="0" w:space="0" w:color="auto"/>
        <w:bottom w:val="none" w:sz="0" w:space="0" w:color="auto"/>
        <w:right w:val="none" w:sz="0" w:space="0" w:color="auto"/>
      </w:divBdr>
    </w:div>
    <w:div w:id="636182761">
      <w:marLeft w:val="0"/>
      <w:marRight w:val="0"/>
      <w:marTop w:val="0"/>
      <w:marBottom w:val="0"/>
      <w:divBdr>
        <w:top w:val="none" w:sz="0" w:space="0" w:color="auto"/>
        <w:left w:val="none" w:sz="0" w:space="0" w:color="auto"/>
        <w:bottom w:val="none" w:sz="0" w:space="0" w:color="auto"/>
        <w:right w:val="none" w:sz="0" w:space="0" w:color="auto"/>
      </w:divBdr>
    </w:div>
    <w:div w:id="636182762">
      <w:marLeft w:val="0"/>
      <w:marRight w:val="0"/>
      <w:marTop w:val="0"/>
      <w:marBottom w:val="0"/>
      <w:divBdr>
        <w:top w:val="none" w:sz="0" w:space="0" w:color="auto"/>
        <w:left w:val="none" w:sz="0" w:space="0" w:color="auto"/>
        <w:bottom w:val="none" w:sz="0" w:space="0" w:color="auto"/>
        <w:right w:val="none" w:sz="0" w:space="0" w:color="auto"/>
      </w:divBdr>
    </w:div>
    <w:div w:id="636182763">
      <w:marLeft w:val="0"/>
      <w:marRight w:val="0"/>
      <w:marTop w:val="0"/>
      <w:marBottom w:val="0"/>
      <w:divBdr>
        <w:top w:val="none" w:sz="0" w:space="0" w:color="auto"/>
        <w:left w:val="none" w:sz="0" w:space="0" w:color="auto"/>
        <w:bottom w:val="none" w:sz="0" w:space="0" w:color="auto"/>
        <w:right w:val="none" w:sz="0" w:space="0" w:color="auto"/>
      </w:divBdr>
    </w:div>
    <w:div w:id="636182764">
      <w:marLeft w:val="0"/>
      <w:marRight w:val="0"/>
      <w:marTop w:val="0"/>
      <w:marBottom w:val="0"/>
      <w:divBdr>
        <w:top w:val="none" w:sz="0" w:space="0" w:color="auto"/>
        <w:left w:val="none" w:sz="0" w:space="0" w:color="auto"/>
        <w:bottom w:val="none" w:sz="0" w:space="0" w:color="auto"/>
        <w:right w:val="none" w:sz="0" w:space="0" w:color="auto"/>
      </w:divBdr>
    </w:div>
    <w:div w:id="636182765">
      <w:marLeft w:val="0"/>
      <w:marRight w:val="0"/>
      <w:marTop w:val="0"/>
      <w:marBottom w:val="0"/>
      <w:divBdr>
        <w:top w:val="none" w:sz="0" w:space="0" w:color="auto"/>
        <w:left w:val="none" w:sz="0" w:space="0" w:color="auto"/>
        <w:bottom w:val="none" w:sz="0" w:space="0" w:color="auto"/>
        <w:right w:val="none" w:sz="0" w:space="0" w:color="auto"/>
      </w:divBdr>
    </w:div>
    <w:div w:id="636182766">
      <w:marLeft w:val="0"/>
      <w:marRight w:val="0"/>
      <w:marTop w:val="0"/>
      <w:marBottom w:val="0"/>
      <w:divBdr>
        <w:top w:val="none" w:sz="0" w:space="0" w:color="auto"/>
        <w:left w:val="none" w:sz="0" w:space="0" w:color="auto"/>
        <w:bottom w:val="none" w:sz="0" w:space="0" w:color="auto"/>
        <w:right w:val="none" w:sz="0" w:space="0" w:color="auto"/>
      </w:divBdr>
    </w:div>
    <w:div w:id="636182767">
      <w:marLeft w:val="0"/>
      <w:marRight w:val="0"/>
      <w:marTop w:val="0"/>
      <w:marBottom w:val="0"/>
      <w:divBdr>
        <w:top w:val="none" w:sz="0" w:space="0" w:color="auto"/>
        <w:left w:val="none" w:sz="0" w:space="0" w:color="auto"/>
        <w:bottom w:val="none" w:sz="0" w:space="0" w:color="auto"/>
        <w:right w:val="none" w:sz="0" w:space="0" w:color="auto"/>
      </w:divBdr>
    </w:div>
    <w:div w:id="636182768">
      <w:marLeft w:val="0"/>
      <w:marRight w:val="0"/>
      <w:marTop w:val="0"/>
      <w:marBottom w:val="0"/>
      <w:divBdr>
        <w:top w:val="none" w:sz="0" w:space="0" w:color="auto"/>
        <w:left w:val="none" w:sz="0" w:space="0" w:color="auto"/>
        <w:bottom w:val="none" w:sz="0" w:space="0" w:color="auto"/>
        <w:right w:val="none" w:sz="0" w:space="0" w:color="auto"/>
      </w:divBdr>
    </w:div>
    <w:div w:id="636182769">
      <w:marLeft w:val="0"/>
      <w:marRight w:val="0"/>
      <w:marTop w:val="0"/>
      <w:marBottom w:val="0"/>
      <w:divBdr>
        <w:top w:val="none" w:sz="0" w:space="0" w:color="auto"/>
        <w:left w:val="none" w:sz="0" w:space="0" w:color="auto"/>
        <w:bottom w:val="none" w:sz="0" w:space="0" w:color="auto"/>
        <w:right w:val="none" w:sz="0" w:space="0" w:color="auto"/>
      </w:divBdr>
    </w:div>
    <w:div w:id="636182770">
      <w:marLeft w:val="0"/>
      <w:marRight w:val="0"/>
      <w:marTop w:val="0"/>
      <w:marBottom w:val="0"/>
      <w:divBdr>
        <w:top w:val="none" w:sz="0" w:space="0" w:color="auto"/>
        <w:left w:val="none" w:sz="0" w:space="0" w:color="auto"/>
        <w:bottom w:val="none" w:sz="0" w:space="0" w:color="auto"/>
        <w:right w:val="none" w:sz="0" w:space="0" w:color="auto"/>
      </w:divBdr>
    </w:div>
    <w:div w:id="636182771">
      <w:marLeft w:val="0"/>
      <w:marRight w:val="0"/>
      <w:marTop w:val="0"/>
      <w:marBottom w:val="0"/>
      <w:divBdr>
        <w:top w:val="none" w:sz="0" w:space="0" w:color="auto"/>
        <w:left w:val="none" w:sz="0" w:space="0" w:color="auto"/>
        <w:bottom w:val="none" w:sz="0" w:space="0" w:color="auto"/>
        <w:right w:val="none" w:sz="0" w:space="0" w:color="auto"/>
      </w:divBdr>
    </w:div>
    <w:div w:id="636182772">
      <w:marLeft w:val="0"/>
      <w:marRight w:val="0"/>
      <w:marTop w:val="0"/>
      <w:marBottom w:val="0"/>
      <w:divBdr>
        <w:top w:val="none" w:sz="0" w:space="0" w:color="auto"/>
        <w:left w:val="none" w:sz="0" w:space="0" w:color="auto"/>
        <w:bottom w:val="none" w:sz="0" w:space="0" w:color="auto"/>
        <w:right w:val="none" w:sz="0" w:space="0" w:color="auto"/>
      </w:divBdr>
    </w:div>
    <w:div w:id="636182773">
      <w:marLeft w:val="0"/>
      <w:marRight w:val="0"/>
      <w:marTop w:val="0"/>
      <w:marBottom w:val="0"/>
      <w:divBdr>
        <w:top w:val="none" w:sz="0" w:space="0" w:color="auto"/>
        <w:left w:val="none" w:sz="0" w:space="0" w:color="auto"/>
        <w:bottom w:val="none" w:sz="0" w:space="0" w:color="auto"/>
        <w:right w:val="none" w:sz="0" w:space="0" w:color="auto"/>
      </w:divBdr>
    </w:div>
    <w:div w:id="636182774">
      <w:marLeft w:val="0"/>
      <w:marRight w:val="0"/>
      <w:marTop w:val="0"/>
      <w:marBottom w:val="0"/>
      <w:divBdr>
        <w:top w:val="none" w:sz="0" w:space="0" w:color="auto"/>
        <w:left w:val="none" w:sz="0" w:space="0" w:color="auto"/>
        <w:bottom w:val="none" w:sz="0" w:space="0" w:color="auto"/>
        <w:right w:val="none" w:sz="0" w:space="0" w:color="auto"/>
      </w:divBdr>
    </w:div>
    <w:div w:id="636182775">
      <w:marLeft w:val="0"/>
      <w:marRight w:val="0"/>
      <w:marTop w:val="0"/>
      <w:marBottom w:val="0"/>
      <w:divBdr>
        <w:top w:val="none" w:sz="0" w:space="0" w:color="auto"/>
        <w:left w:val="none" w:sz="0" w:space="0" w:color="auto"/>
        <w:bottom w:val="none" w:sz="0" w:space="0" w:color="auto"/>
        <w:right w:val="none" w:sz="0" w:space="0" w:color="auto"/>
      </w:divBdr>
    </w:div>
    <w:div w:id="636182776">
      <w:marLeft w:val="0"/>
      <w:marRight w:val="0"/>
      <w:marTop w:val="0"/>
      <w:marBottom w:val="0"/>
      <w:divBdr>
        <w:top w:val="none" w:sz="0" w:space="0" w:color="auto"/>
        <w:left w:val="none" w:sz="0" w:space="0" w:color="auto"/>
        <w:bottom w:val="none" w:sz="0" w:space="0" w:color="auto"/>
        <w:right w:val="none" w:sz="0" w:space="0" w:color="auto"/>
      </w:divBdr>
    </w:div>
    <w:div w:id="636182777">
      <w:marLeft w:val="0"/>
      <w:marRight w:val="0"/>
      <w:marTop w:val="0"/>
      <w:marBottom w:val="0"/>
      <w:divBdr>
        <w:top w:val="none" w:sz="0" w:space="0" w:color="auto"/>
        <w:left w:val="none" w:sz="0" w:space="0" w:color="auto"/>
        <w:bottom w:val="none" w:sz="0" w:space="0" w:color="auto"/>
        <w:right w:val="none" w:sz="0" w:space="0" w:color="auto"/>
      </w:divBdr>
    </w:div>
    <w:div w:id="636182778">
      <w:marLeft w:val="0"/>
      <w:marRight w:val="0"/>
      <w:marTop w:val="0"/>
      <w:marBottom w:val="0"/>
      <w:divBdr>
        <w:top w:val="none" w:sz="0" w:space="0" w:color="auto"/>
        <w:left w:val="none" w:sz="0" w:space="0" w:color="auto"/>
        <w:bottom w:val="none" w:sz="0" w:space="0" w:color="auto"/>
        <w:right w:val="none" w:sz="0" w:space="0" w:color="auto"/>
      </w:divBdr>
    </w:div>
    <w:div w:id="636182779">
      <w:marLeft w:val="0"/>
      <w:marRight w:val="0"/>
      <w:marTop w:val="0"/>
      <w:marBottom w:val="0"/>
      <w:divBdr>
        <w:top w:val="none" w:sz="0" w:space="0" w:color="auto"/>
        <w:left w:val="none" w:sz="0" w:space="0" w:color="auto"/>
        <w:bottom w:val="none" w:sz="0" w:space="0" w:color="auto"/>
        <w:right w:val="none" w:sz="0" w:space="0" w:color="auto"/>
      </w:divBdr>
    </w:div>
    <w:div w:id="636182780">
      <w:marLeft w:val="0"/>
      <w:marRight w:val="0"/>
      <w:marTop w:val="0"/>
      <w:marBottom w:val="0"/>
      <w:divBdr>
        <w:top w:val="none" w:sz="0" w:space="0" w:color="auto"/>
        <w:left w:val="none" w:sz="0" w:space="0" w:color="auto"/>
        <w:bottom w:val="none" w:sz="0" w:space="0" w:color="auto"/>
        <w:right w:val="none" w:sz="0" w:space="0" w:color="auto"/>
      </w:divBdr>
    </w:div>
    <w:div w:id="636182781">
      <w:marLeft w:val="0"/>
      <w:marRight w:val="0"/>
      <w:marTop w:val="0"/>
      <w:marBottom w:val="0"/>
      <w:divBdr>
        <w:top w:val="none" w:sz="0" w:space="0" w:color="auto"/>
        <w:left w:val="none" w:sz="0" w:space="0" w:color="auto"/>
        <w:bottom w:val="none" w:sz="0" w:space="0" w:color="auto"/>
        <w:right w:val="none" w:sz="0" w:space="0" w:color="auto"/>
      </w:divBdr>
    </w:div>
    <w:div w:id="636182782">
      <w:marLeft w:val="0"/>
      <w:marRight w:val="0"/>
      <w:marTop w:val="0"/>
      <w:marBottom w:val="0"/>
      <w:divBdr>
        <w:top w:val="none" w:sz="0" w:space="0" w:color="auto"/>
        <w:left w:val="none" w:sz="0" w:space="0" w:color="auto"/>
        <w:bottom w:val="none" w:sz="0" w:space="0" w:color="auto"/>
        <w:right w:val="none" w:sz="0" w:space="0" w:color="auto"/>
      </w:divBdr>
    </w:div>
    <w:div w:id="636182783">
      <w:marLeft w:val="0"/>
      <w:marRight w:val="0"/>
      <w:marTop w:val="0"/>
      <w:marBottom w:val="0"/>
      <w:divBdr>
        <w:top w:val="none" w:sz="0" w:space="0" w:color="auto"/>
        <w:left w:val="none" w:sz="0" w:space="0" w:color="auto"/>
        <w:bottom w:val="none" w:sz="0" w:space="0" w:color="auto"/>
        <w:right w:val="none" w:sz="0" w:space="0" w:color="auto"/>
      </w:divBdr>
    </w:div>
    <w:div w:id="636182784">
      <w:marLeft w:val="0"/>
      <w:marRight w:val="0"/>
      <w:marTop w:val="0"/>
      <w:marBottom w:val="0"/>
      <w:divBdr>
        <w:top w:val="none" w:sz="0" w:space="0" w:color="auto"/>
        <w:left w:val="none" w:sz="0" w:space="0" w:color="auto"/>
        <w:bottom w:val="none" w:sz="0" w:space="0" w:color="auto"/>
        <w:right w:val="none" w:sz="0" w:space="0" w:color="auto"/>
      </w:divBdr>
    </w:div>
    <w:div w:id="636182785">
      <w:marLeft w:val="0"/>
      <w:marRight w:val="0"/>
      <w:marTop w:val="0"/>
      <w:marBottom w:val="0"/>
      <w:divBdr>
        <w:top w:val="none" w:sz="0" w:space="0" w:color="auto"/>
        <w:left w:val="none" w:sz="0" w:space="0" w:color="auto"/>
        <w:bottom w:val="none" w:sz="0" w:space="0" w:color="auto"/>
        <w:right w:val="none" w:sz="0" w:space="0" w:color="auto"/>
      </w:divBdr>
    </w:div>
    <w:div w:id="636182786">
      <w:marLeft w:val="0"/>
      <w:marRight w:val="0"/>
      <w:marTop w:val="0"/>
      <w:marBottom w:val="0"/>
      <w:divBdr>
        <w:top w:val="none" w:sz="0" w:space="0" w:color="auto"/>
        <w:left w:val="none" w:sz="0" w:space="0" w:color="auto"/>
        <w:bottom w:val="none" w:sz="0" w:space="0" w:color="auto"/>
        <w:right w:val="none" w:sz="0" w:space="0" w:color="auto"/>
      </w:divBdr>
    </w:div>
    <w:div w:id="636182787">
      <w:marLeft w:val="0"/>
      <w:marRight w:val="0"/>
      <w:marTop w:val="0"/>
      <w:marBottom w:val="0"/>
      <w:divBdr>
        <w:top w:val="none" w:sz="0" w:space="0" w:color="auto"/>
        <w:left w:val="none" w:sz="0" w:space="0" w:color="auto"/>
        <w:bottom w:val="none" w:sz="0" w:space="0" w:color="auto"/>
        <w:right w:val="none" w:sz="0" w:space="0" w:color="auto"/>
      </w:divBdr>
    </w:div>
    <w:div w:id="636182788">
      <w:marLeft w:val="0"/>
      <w:marRight w:val="0"/>
      <w:marTop w:val="0"/>
      <w:marBottom w:val="0"/>
      <w:divBdr>
        <w:top w:val="none" w:sz="0" w:space="0" w:color="auto"/>
        <w:left w:val="none" w:sz="0" w:space="0" w:color="auto"/>
        <w:bottom w:val="none" w:sz="0" w:space="0" w:color="auto"/>
        <w:right w:val="none" w:sz="0" w:space="0" w:color="auto"/>
      </w:divBdr>
    </w:div>
    <w:div w:id="636182789">
      <w:marLeft w:val="0"/>
      <w:marRight w:val="0"/>
      <w:marTop w:val="0"/>
      <w:marBottom w:val="0"/>
      <w:divBdr>
        <w:top w:val="none" w:sz="0" w:space="0" w:color="auto"/>
        <w:left w:val="none" w:sz="0" w:space="0" w:color="auto"/>
        <w:bottom w:val="none" w:sz="0" w:space="0" w:color="auto"/>
        <w:right w:val="none" w:sz="0" w:space="0" w:color="auto"/>
      </w:divBdr>
    </w:div>
    <w:div w:id="636182790">
      <w:marLeft w:val="0"/>
      <w:marRight w:val="0"/>
      <w:marTop w:val="0"/>
      <w:marBottom w:val="0"/>
      <w:divBdr>
        <w:top w:val="none" w:sz="0" w:space="0" w:color="auto"/>
        <w:left w:val="none" w:sz="0" w:space="0" w:color="auto"/>
        <w:bottom w:val="none" w:sz="0" w:space="0" w:color="auto"/>
        <w:right w:val="none" w:sz="0" w:space="0" w:color="auto"/>
      </w:divBdr>
    </w:div>
    <w:div w:id="636182791">
      <w:marLeft w:val="0"/>
      <w:marRight w:val="0"/>
      <w:marTop w:val="0"/>
      <w:marBottom w:val="0"/>
      <w:divBdr>
        <w:top w:val="none" w:sz="0" w:space="0" w:color="auto"/>
        <w:left w:val="none" w:sz="0" w:space="0" w:color="auto"/>
        <w:bottom w:val="none" w:sz="0" w:space="0" w:color="auto"/>
        <w:right w:val="none" w:sz="0" w:space="0" w:color="auto"/>
      </w:divBdr>
    </w:div>
    <w:div w:id="636182792">
      <w:marLeft w:val="0"/>
      <w:marRight w:val="0"/>
      <w:marTop w:val="0"/>
      <w:marBottom w:val="0"/>
      <w:divBdr>
        <w:top w:val="none" w:sz="0" w:space="0" w:color="auto"/>
        <w:left w:val="none" w:sz="0" w:space="0" w:color="auto"/>
        <w:bottom w:val="none" w:sz="0" w:space="0" w:color="auto"/>
        <w:right w:val="none" w:sz="0" w:space="0" w:color="auto"/>
      </w:divBdr>
    </w:div>
    <w:div w:id="636182793">
      <w:marLeft w:val="0"/>
      <w:marRight w:val="0"/>
      <w:marTop w:val="0"/>
      <w:marBottom w:val="0"/>
      <w:divBdr>
        <w:top w:val="none" w:sz="0" w:space="0" w:color="auto"/>
        <w:left w:val="none" w:sz="0" w:space="0" w:color="auto"/>
        <w:bottom w:val="none" w:sz="0" w:space="0" w:color="auto"/>
        <w:right w:val="none" w:sz="0" w:space="0" w:color="auto"/>
      </w:divBdr>
    </w:div>
    <w:div w:id="636182794">
      <w:marLeft w:val="0"/>
      <w:marRight w:val="0"/>
      <w:marTop w:val="0"/>
      <w:marBottom w:val="0"/>
      <w:divBdr>
        <w:top w:val="none" w:sz="0" w:space="0" w:color="auto"/>
        <w:left w:val="none" w:sz="0" w:space="0" w:color="auto"/>
        <w:bottom w:val="none" w:sz="0" w:space="0" w:color="auto"/>
        <w:right w:val="none" w:sz="0" w:space="0" w:color="auto"/>
      </w:divBdr>
    </w:div>
    <w:div w:id="636182795">
      <w:marLeft w:val="0"/>
      <w:marRight w:val="0"/>
      <w:marTop w:val="0"/>
      <w:marBottom w:val="0"/>
      <w:divBdr>
        <w:top w:val="none" w:sz="0" w:space="0" w:color="auto"/>
        <w:left w:val="none" w:sz="0" w:space="0" w:color="auto"/>
        <w:bottom w:val="none" w:sz="0" w:space="0" w:color="auto"/>
        <w:right w:val="none" w:sz="0" w:space="0" w:color="auto"/>
      </w:divBdr>
    </w:div>
    <w:div w:id="636182796">
      <w:marLeft w:val="0"/>
      <w:marRight w:val="0"/>
      <w:marTop w:val="0"/>
      <w:marBottom w:val="0"/>
      <w:divBdr>
        <w:top w:val="none" w:sz="0" w:space="0" w:color="auto"/>
        <w:left w:val="none" w:sz="0" w:space="0" w:color="auto"/>
        <w:bottom w:val="none" w:sz="0" w:space="0" w:color="auto"/>
        <w:right w:val="none" w:sz="0" w:space="0" w:color="auto"/>
      </w:divBdr>
    </w:div>
    <w:div w:id="636182797">
      <w:marLeft w:val="0"/>
      <w:marRight w:val="0"/>
      <w:marTop w:val="0"/>
      <w:marBottom w:val="0"/>
      <w:divBdr>
        <w:top w:val="none" w:sz="0" w:space="0" w:color="auto"/>
        <w:left w:val="none" w:sz="0" w:space="0" w:color="auto"/>
        <w:bottom w:val="none" w:sz="0" w:space="0" w:color="auto"/>
        <w:right w:val="none" w:sz="0" w:space="0" w:color="auto"/>
      </w:divBdr>
    </w:div>
    <w:div w:id="636182798">
      <w:marLeft w:val="0"/>
      <w:marRight w:val="0"/>
      <w:marTop w:val="0"/>
      <w:marBottom w:val="0"/>
      <w:divBdr>
        <w:top w:val="none" w:sz="0" w:space="0" w:color="auto"/>
        <w:left w:val="none" w:sz="0" w:space="0" w:color="auto"/>
        <w:bottom w:val="none" w:sz="0" w:space="0" w:color="auto"/>
        <w:right w:val="none" w:sz="0" w:space="0" w:color="auto"/>
      </w:divBdr>
    </w:div>
    <w:div w:id="636182799">
      <w:marLeft w:val="0"/>
      <w:marRight w:val="0"/>
      <w:marTop w:val="0"/>
      <w:marBottom w:val="0"/>
      <w:divBdr>
        <w:top w:val="none" w:sz="0" w:space="0" w:color="auto"/>
        <w:left w:val="none" w:sz="0" w:space="0" w:color="auto"/>
        <w:bottom w:val="none" w:sz="0" w:space="0" w:color="auto"/>
        <w:right w:val="none" w:sz="0" w:space="0" w:color="auto"/>
      </w:divBdr>
    </w:div>
    <w:div w:id="636182800">
      <w:marLeft w:val="0"/>
      <w:marRight w:val="0"/>
      <w:marTop w:val="0"/>
      <w:marBottom w:val="0"/>
      <w:divBdr>
        <w:top w:val="none" w:sz="0" w:space="0" w:color="auto"/>
        <w:left w:val="none" w:sz="0" w:space="0" w:color="auto"/>
        <w:bottom w:val="none" w:sz="0" w:space="0" w:color="auto"/>
        <w:right w:val="none" w:sz="0" w:space="0" w:color="auto"/>
      </w:divBdr>
    </w:div>
    <w:div w:id="636182801">
      <w:marLeft w:val="0"/>
      <w:marRight w:val="0"/>
      <w:marTop w:val="0"/>
      <w:marBottom w:val="0"/>
      <w:divBdr>
        <w:top w:val="none" w:sz="0" w:space="0" w:color="auto"/>
        <w:left w:val="none" w:sz="0" w:space="0" w:color="auto"/>
        <w:bottom w:val="none" w:sz="0" w:space="0" w:color="auto"/>
        <w:right w:val="none" w:sz="0" w:space="0" w:color="auto"/>
      </w:divBdr>
    </w:div>
    <w:div w:id="636182802">
      <w:marLeft w:val="0"/>
      <w:marRight w:val="0"/>
      <w:marTop w:val="0"/>
      <w:marBottom w:val="0"/>
      <w:divBdr>
        <w:top w:val="none" w:sz="0" w:space="0" w:color="auto"/>
        <w:left w:val="none" w:sz="0" w:space="0" w:color="auto"/>
        <w:bottom w:val="none" w:sz="0" w:space="0" w:color="auto"/>
        <w:right w:val="none" w:sz="0" w:space="0" w:color="auto"/>
      </w:divBdr>
    </w:div>
    <w:div w:id="636182803">
      <w:marLeft w:val="0"/>
      <w:marRight w:val="0"/>
      <w:marTop w:val="0"/>
      <w:marBottom w:val="0"/>
      <w:divBdr>
        <w:top w:val="none" w:sz="0" w:space="0" w:color="auto"/>
        <w:left w:val="none" w:sz="0" w:space="0" w:color="auto"/>
        <w:bottom w:val="none" w:sz="0" w:space="0" w:color="auto"/>
        <w:right w:val="none" w:sz="0" w:space="0" w:color="auto"/>
      </w:divBdr>
    </w:div>
    <w:div w:id="636182804">
      <w:marLeft w:val="0"/>
      <w:marRight w:val="0"/>
      <w:marTop w:val="0"/>
      <w:marBottom w:val="0"/>
      <w:divBdr>
        <w:top w:val="none" w:sz="0" w:space="0" w:color="auto"/>
        <w:left w:val="none" w:sz="0" w:space="0" w:color="auto"/>
        <w:bottom w:val="none" w:sz="0" w:space="0" w:color="auto"/>
        <w:right w:val="none" w:sz="0" w:space="0" w:color="auto"/>
      </w:divBdr>
    </w:div>
    <w:div w:id="636182805">
      <w:marLeft w:val="0"/>
      <w:marRight w:val="0"/>
      <w:marTop w:val="0"/>
      <w:marBottom w:val="0"/>
      <w:divBdr>
        <w:top w:val="none" w:sz="0" w:space="0" w:color="auto"/>
        <w:left w:val="none" w:sz="0" w:space="0" w:color="auto"/>
        <w:bottom w:val="none" w:sz="0" w:space="0" w:color="auto"/>
        <w:right w:val="none" w:sz="0" w:space="0" w:color="auto"/>
      </w:divBdr>
    </w:div>
    <w:div w:id="636182806">
      <w:marLeft w:val="0"/>
      <w:marRight w:val="0"/>
      <w:marTop w:val="0"/>
      <w:marBottom w:val="0"/>
      <w:divBdr>
        <w:top w:val="none" w:sz="0" w:space="0" w:color="auto"/>
        <w:left w:val="none" w:sz="0" w:space="0" w:color="auto"/>
        <w:bottom w:val="none" w:sz="0" w:space="0" w:color="auto"/>
        <w:right w:val="none" w:sz="0" w:space="0" w:color="auto"/>
      </w:divBdr>
    </w:div>
    <w:div w:id="636182807">
      <w:marLeft w:val="0"/>
      <w:marRight w:val="0"/>
      <w:marTop w:val="0"/>
      <w:marBottom w:val="0"/>
      <w:divBdr>
        <w:top w:val="none" w:sz="0" w:space="0" w:color="auto"/>
        <w:left w:val="none" w:sz="0" w:space="0" w:color="auto"/>
        <w:bottom w:val="none" w:sz="0" w:space="0" w:color="auto"/>
        <w:right w:val="none" w:sz="0" w:space="0" w:color="auto"/>
      </w:divBdr>
    </w:div>
    <w:div w:id="636182808">
      <w:marLeft w:val="0"/>
      <w:marRight w:val="0"/>
      <w:marTop w:val="0"/>
      <w:marBottom w:val="0"/>
      <w:divBdr>
        <w:top w:val="none" w:sz="0" w:space="0" w:color="auto"/>
        <w:left w:val="none" w:sz="0" w:space="0" w:color="auto"/>
        <w:bottom w:val="none" w:sz="0" w:space="0" w:color="auto"/>
        <w:right w:val="none" w:sz="0" w:space="0" w:color="auto"/>
      </w:divBdr>
    </w:div>
    <w:div w:id="636182809">
      <w:marLeft w:val="0"/>
      <w:marRight w:val="0"/>
      <w:marTop w:val="0"/>
      <w:marBottom w:val="0"/>
      <w:divBdr>
        <w:top w:val="none" w:sz="0" w:space="0" w:color="auto"/>
        <w:left w:val="none" w:sz="0" w:space="0" w:color="auto"/>
        <w:bottom w:val="none" w:sz="0" w:space="0" w:color="auto"/>
        <w:right w:val="none" w:sz="0" w:space="0" w:color="auto"/>
      </w:divBdr>
    </w:div>
    <w:div w:id="636182810">
      <w:marLeft w:val="0"/>
      <w:marRight w:val="0"/>
      <w:marTop w:val="0"/>
      <w:marBottom w:val="0"/>
      <w:divBdr>
        <w:top w:val="none" w:sz="0" w:space="0" w:color="auto"/>
        <w:left w:val="none" w:sz="0" w:space="0" w:color="auto"/>
        <w:bottom w:val="none" w:sz="0" w:space="0" w:color="auto"/>
        <w:right w:val="none" w:sz="0" w:space="0" w:color="auto"/>
      </w:divBdr>
    </w:div>
    <w:div w:id="636182811">
      <w:marLeft w:val="0"/>
      <w:marRight w:val="0"/>
      <w:marTop w:val="0"/>
      <w:marBottom w:val="0"/>
      <w:divBdr>
        <w:top w:val="none" w:sz="0" w:space="0" w:color="auto"/>
        <w:left w:val="none" w:sz="0" w:space="0" w:color="auto"/>
        <w:bottom w:val="none" w:sz="0" w:space="0" w:color="auto"/>
        <w:right w:val="none" w:sz="0" w:space="0" w:color="auto"/>
      </w:divBdr>
    </w:div>
    <w:div w:id="636182812">
      <w:marLeft w:val="0"/>
      <w:marRight w:val="0"/>
      <w:marTop w:val="0"/>
      <w:marBottom w:val="0"/>
      <w:divBdr>
        <w:top w:val="none" w:sz="0" w:space="0" w:color="auto"/>
        <w:left w:val="none" w:sz="0" w:space="0" w:color="auto"/>
        <w:bottom w:val="none" w:sz="0" w:space="0" w:color="auto"/>
        <w:right w:val="none" w:sz="0" w:space="0" w:color="auto"/>
      </w:divBdr>
    </w:div>
    <w:div w:id="636182813">
      <w:marLeft w:val="0"/>
      <w:marRight w:val="0"/>
      <w:marTop w:val="0"/>
      <w:marBottom w:val="0"/>
      <w:divBdr>
        <w:top w:val="none" w:sz="0" w:space="0" w:color="auto"/>
        <w:left w:val="none" w:sz="0" w:space="0" w:color="auto"/>
        <w:bottom w:val="none" w:sz="0" w:space="0" w:color="auto"/>
        <w:right w:val="none" w:sz="0" w:space="0" w:color="auto"/>
      </w:divBdr>
    </w:div>
    <w:div w:id="636182814">
      <w:marLeft w:val="0"/>
      <w:marRight w:val="0"/>
      <w:marTop w:val="0"/>
      <w:marBottom w:val="0"/>
      <w:divBdr>
        <w:top w:val="none" w:sz="0" w:space="0" w:color="auto"/>
        <w:left w:val="none" w:sz="0" w:space="0" w:color="auto"/>
        <w:bottom w:val="none" w:sz="0" w:space="0" w:color="auto"/>
        <w:right w:val="none" w:sz="0" w:space="0" w:color="auto"/>
      </w:divBdr>
    </w:div>
    <w:div w:id="636182815">
      <w:marLeft w:val="0"/>
      <w:marRight w:val="0"/>
      <w:marTop w:val="0"/>
      <w:marBottom w:val="0"/>
      <w:divBdr>
        <w:top w:val="none" w:sz="0" w:space="0" w:color="auto"/>
        <w:left w:val="none" w:sz="0" w:space="0" w:color="auto"/>
        <w:bottom w:val="none" w:sz="0" w:space="0" w:color="auto"/>
        <w:right w:val="none" w:sz="0" w:space="0" w:color="auto"/>
      </w:divBdr>
    </w:div>
    <w:div w:id="636182816">
      <w:marLeft w:val="0"/>
      <w:marRight w:val="0"/>
      <w:marTop w:val="0"/>
      <w:marBottom w:val="0"/>
      <w:divBdr>
        <w:top w:val="none" w:sz="0" w:space="0" w:color="auto"/>
        <w:left w:val="none" w:sz="0" w:space="0" w:color="auto"/>
        <w:bottom w:val="none" w:sz="0" w:space="0" w:color="auto"/>
        <w:right w:val="none" w:sz="0" w:space="0" w:color="auto"/>
      </w:divBdr>
    </w:div>
    <w:div w:id="636182817">
      <w:marLeft w:val="0"/>
      <w:marRight w:val="0"/>
      <w:marTop w:val="0"/>
      <w:marBottom w:val="0"/>
      <w:divBdr>
        <w:top w:val="none" w:sz="0" w:space="0" w:color="auto"/>
        <w:left w:val="none" w:sz="0" w:space="0" w:color="auto"/>
        <w:bottom w:val="none" w:sz="0" w:space="0" w:color="auto"/>
        <w:right w:val="none" w:sz="0" w:space="0" w:color="auto"/>
      </w:divBdr>
    </w:div>
    <w:div w:id="636182818">
      <w:marLeft w:val="0"/>
      <w:marRight w:val="0"/>
      <w:marTop w:val="0"/>
      <w:marBottom w:val="0"/>
      <w:divBdr>
        <w:top w:val="none" w:sz="0" w:space="0" w:color="auto"/>
        <w:left w:val="none" w:sz="0" w:space="0" w:color="auto"/>
        <w:bottom w:val="none" w:sz="0" w:space="0" w:color="auto"/>
        <w:right w:val="none" w:sz="0" w:space="0" w:color="auto"/>
      </w:divBdr>
    </w:div>
    <w:div w:id="636182819">
      <w:marLeft w:val="0"/>
      <w:marRight w:val="0"/>
      <w:marTop w:val="0"/>
      <w:marBottom w:val="0"/>
      <w:divBdr>
        <w:top w:val="none" w:sz="0" w:space="0" w:color="auto"/>
        <w:left w:val="none" w:sz="0" w:space="0" w:color="auto"/>
        <w:bottom w:val="none" w:sz="0" w:space="0" w:color="auto"/>
        <w:right w:val="none" w:sz="0" w:space="0" w:color="auto"/>
      </w:divBdr>
    </w:div>
    <w:div w:id="636182820">
      <w:marLeft w:val="0"/>
      <w:marRight w:val="0"/>
      <w:marTop w:val="0"/>
      <w:marBottom w:val="0"/>
      <w:divBdr>
        <w:top w:val="none" w:sz="0" w:space="0" w:color="auto"/>
        <w:left w:val="none" w:sz="0" w:space="0" w:color="auto"/>
        <w:bottom w:val="none" w:sz="0" w:space="0" w:color="auto"/>
        <w:right w:val="none" w:sz="0" w:space="0" w:color="auto"/>
      </w:divBdr>
    </w:div>
    <w:div w:id="636182821">
      <w:marLeft w:val="0"/>
      <w:marRight w:val="0"/>
      <w:marTop w:val="0"/>
      <w:marBottom w:val="0"/>
      <w:divBdr>
        <w:top w:val="none" w:sz="0" w:space="0" w:color="auto"/>
        <w:left w:val="none" w:sz="0" w:space="0" w:color="auto"/>
        <w:bottom w:val="none" w:sz="0" w:space="0" w:color="auto"/>
        <w:right w:val="none" w:sz="0" w:space="0" w:color="auto"/>
      </w:divBdr>
    </w:div>
    <w:div w:id="636182822">
      <w:marLeft w:val="0"/>
      <w:marRight w:val="0"/>
      <w:marTop w:val="0"/>
      <w:marBottom w:val="0"/>
      <w:divBdr>
        <w:top w:val="none" w:sz="0" w:space="0" w:color="auto"/>
        <w:left w:val="none" w:sz="0" w:space="0" w:color="auto"/>
        <w:bottom w:val="none" w:sz="0" w:space="0" w:color="auto"/>
        <w:right w:val="none" w:sz="0" w:space="0" w:color="auto"/>
      </w:divBdr>
    </w:div>
    <w:div w:id="636182823">
      <w:marLeft w:val="0"/>
      <w:marRight w:val="0"/>
      <w:marTop w:val="0"/>
      <w:marBottom w:val="0"/>
      <w:divBdr>
        <w:top w:val="none" w:sz="0" w:space="0" w:color="auto"/>
        <w:left w:val="none" w:sz="0" w:space="0" w:color="auto"/>
        <w:bottom w:val="none" w:sz="0" w:space="0" w:color="auto"/>
        <w:right w:val="none" w:sz="0" w:space="0" w:color="auto"/>
      </w:divBdr>
    </w:div>
    <w:div w:id="636182824">
      <w:marLeft w:val="0"/>
      <w:marRight w:val="0"/>
      <w:marTop w:val="0"/>
      <w:marBottom w:val="0"/>
      <w:divBdr>
        <w:top w:val="none" w:sz="0" w:space="0" w:color="auto"/>
        <w:left w:val="none" w:sz="0" w:space="0" w:color="auto"/>
        <w:bottom w:val="none" w:sz="0" w:space="0" w:color="auto"/>
        <w:right w:val="none" w:sz="0" w:space="0" w:color="auto"/>
      </w:divBdr>
    </w:div>
    <w:div w:id="636182825">
      <w:marLeft w:val="0"/>
      <w:marRight w:val="0"/>
      <w:marTop w:val="0"/>
      <w:marBottom w:val="0"/>
      <w:divBdr>
        <w:top w:val="none" w:sz="0" w:space="0" w:color="auto"/>
        <w:left w:val="none" w:sz="0" w:space="0" w:color="auto"/>
        <w:bottom w:val="none" w:sz="0" w:space="0" w:color="auto"/>
        <w:right w:val="none" w:sz="0" w:space="0" w:color="auto"/>
      </w:divBdr>
    </w:div>
    <w:div w:id="636182826">
      <w:marLeft w:val="0"/>
      <w:marRight w:val="0"/>
      <w:marTop w:val="0"/>
      <w:marBottom w:val="0"/>
      <w:divBdr>
        <w:top w:val="none" w:sz="0" w:space="0" w:color="auto"/>
        <w:left w:val="none" w:sz="0" w:space="0" w:color="auto"/>
        <w:bottom w:val="none" w:sz="0" w:space="0" w:color="auto"/>
        <w:right w:val="none" w:sz="0" w:space="0" w:color="auto"/>
      </w:divBdr>
    </w:div>
    <w:div w:id="636182827">
      <w:marLeft w:val="0"/>
      <w:marRight w:val="0"/>
      <w:marTop w:val="0"/>
      <w:marBottom w:val="0"/>
      <w:divBdr>
        <w:top w:val="none" w:sz="0" w:space="0" w:color="auto"/>
        <w:left w:val="none" w:sz="0" w:space="0" w:color="auto"/>
        <w:bottom w:val="none" w:sz="0" w:space="0" w:color="auto"/>
        <w:right w:val="none" w:sz="0" w:space="0" w:color="auto"/>
      </w:divBdr>
    </w:div>
    <w:div w:id="636182828">
      <w:marLeft w:val="0"/>
      <w:marRight w:val="0"/>
      <w:marTop w:val="0"/>
      <w:marBottom w:val="0"/>
      <w:divBdr>
        <w:top w:val="none" w:sz="0" w:space="0" w:color="auto"/>
        <w:left w:val="none" w:sz="0" w:space="0" w:color="auto"/>
        <w:bottom w:val="none" w:sz="0" w:space="0" w:color="auto"/>
        <w:right w:val="none" w:sz="0" w:space="0" w:color="auto"/>
      </w:divBdr>
    </w:div>
    <w:div w:id="636182829">
      <w:marLeft w:val="0"/>
      <w:marRight w:val="0"/>
      <w:marTop w:val="0"/>
      <w:marBottom w:val="0"/>
      <w:divBdr>
        <w:top w:val="none" w:sz="0" w:space="0" w:color="auto"/>
        <w:left w:val="none" w:sz="0" w:space="0" w:color="auto"/>
        <w:bottom w:val="none" w:sz="0" w:space="0" w:color="auto"/>
        <w:right w:val="none" w:sz="0" w:space="0" w:color="auto"/>
      </w:divBdr>
    </w:div>
    <w:div w:id="636182830">
      <w:marLeft w:val="0"/>
      <w:marRight w:val="0"/>
      <w:marTop w:val="0"/>
      <w:marBottom w:val="0"/>
      <w:divBdr>
        <w:top w:val="none" w:sz="0" w:space="0" w:color="auto"/>
        <w:left w:val="none" w:sz="0" w:space="0" w:color="auto"/>
        <w:bottom w:val="none" w:sz="0" w:space="0" w:color="auto"/>
        <w:right w:val="none" w:sz="0" w:space="0" w:color="auto"/>
      </w:divBdr>
    </w:div>
    <w:div w:id="636182831">
      <w:marLeft w:val="0"/>
      <w:marRight w:val="0"/>
      <w:marTop w:val="0"/>
      <w:marBottom w:val="0"/>
      <w:divBdr>
        <w:top w:val="none" w:sz="0" w:space="0" w:color="auto"/>
        <w:left w:val="none" w:sz="0" w:space="0" w:color="auto"/>
        <w:bottom w:val="none" w:sz="0" w:space="0" w:color="auto"/>
        <w:right w:val="none" w:sz="0" w:space="0" w:color="auto"/>
      </w:divBdr>
    </w:div>
    <w:div w:id="636182832">
      <w:marLeft w:val="0"/>
      <w:marRight w:val="0"/>
      <w:marTop w:val="0"/>
      <w:marBottom w:val="0"/>
      <w:divBdr>
        <w:top w:val="none" w:sz="0" w:space="0" w:color="auto"/>
        <w:left w:val="none" w:sz="0" w:space="0" w:color="auto"/>
        <w:bottom w:val="none" w:sz="0" w:space="0" w:color="auto"/>
        <w:right w:val="none" w:sz="0" w:space="0" w:color="auto"/>
      </w:divBdr>
    </w:div>
    <w:div w:id="636182833">
      <w:marLeft w:val="0"/>
      <w:marRight w:val="0"/>
      <w:marTop w:val="0"/>
      <w:marBottom w:val="0"/>
      <w:divBdr>
        <w:top w:val="none" w:sz="0" w:space="0" w:color="auto"/>
        <w:left w:val="none" w:sz="0" w:space="0" w:color="auto"/>
        <w:bottom w:val="none" w:sz="0" w:space="0" w:color="auto"/>
        <w:right w:val="none" w:sz="0" w:space="0" w:color="auto"/>
      </w:divBdr>
    </w:div>
    <w:div w:id="636182834">
      <w:marLeft w:val="0"/>
      <w:marRight w:val="0"/>
      <w:marTop w:val="0"/>
      <w:marBottom w:val="0"/>
      <w:divBdr>
        <w:top w:val="none" w:sz="0" w:space="0" w:color="auto"/>
        <w:left w:val="none" w:sz="0" w:space="0" w:color="auto"/>
        <w:bottom w:val="none" w:sz="0" w:space="0" w:color="auto"/>
        <w:right w:val="none" w:sz="0" w:space="0" w:color="auto"/>
      </w:divBdr>
    </w:div>
    <w:div w:id="636182835">
      <w:marLeft w:val="0"/>
      <w:marRight w:val="0"/>
      <w:marTop w:val="0"/>
      <w:marBottom w:val="0"/>
      <w:divBdr>
        <w:top w:val="none" w:sz="0" w:space="0" w:color="auto"/>
        <w:left w:val="none" w:sz="0" w:space="0" w:color="auto"/>
        <w:bottom w:val="none" w:sz="0" w:space="0" w:color="auto"/>
        <w:right w:val="none" w:sz="0" w:space="0" w:color="auto"/>
      </w:divBdr>
    </w:div>
    <w:div w:id="636182836">
      <w:marLeft w:val="0"/>
      <w:marRight w:val="0"/>
      <w:marTop w:val="0"/>
      <w:marBottom w:val="0"/>
      <w:divBdr>
        <w:top w:val="none" w:sz="0" w:space="0" w:color="auto"/>
        <w:left w:val="none" w:sz="0" w:space="0" w:color="auto"/>
        <w:bottom w:val="none" w:sz="0" w:space="0" w:color="auto"/>
        <w:right w:val="none" w:sz="0" w:space="0" w:color="auto"/>
      </w:divBdr>
    </w:div>
    <w:div w:id="636182837">
      <w:marLeft w:val="0"/>
      <w:marRight w:val="0"/>
      <w:marTop w:val="0"/>
      <w:marBottom w:val="0"/>
      <w:divBdr>
        <w:top w:val="none" w:sz="0" w:space="0" w:color="auto"/>
        <w:left w:val="none" w:sz="0" w:space="0" w:color="auto"/>
        <w:bottom w:val="none" w:sz="0" w:space="0" w:color="auto"/>
        <w:right w:val="none" w:sz="0" w:space="0" w:color="auto"/>
      </w:divBdr>
    </w:div>
    <w:div w:id="636182838">
      <w:marLeft w:val="0"/>
      <w:marRight w:val="0"/>
      <w:marTop w:val="0"/>
      <w:marBottom w:val="0"/>
      <w:divBdr>
        <w:top w:val="none" w:sz="0" w:space="0" w:color="auto"/>
        <w:left w:val="none" w:sz="0" w:space="0" w:color="auto"/>
        <w:bottom w:val="none" w:sz="0" w:space="0" w:color="auto"/>
        <w:right w:val="none" w:sz="0" w:space="0" w:color="auto"/>
      </w:divBdr>
    </w:div>
    <w:div w:id="636182839">
      <w:marLeft w:val="0"/>
      <w:marRight w:val="0"/>
      <w:marTop w:val="0"/>
      <w:marBottom w:val="0"/>
      <w:divBdr>
        <w:top w:val="none" w:sz="0" w:space="0" w:color="auto"/>
        <w:left w:val="none" w:sz="0" w:space="0" w:color="auto"/>
        <w:bottom w:val="none" w:sz="0" w:space="0" w:color="auto"/>
        <w:right w:val="none" w:sz="0" w:space="0" w:color="auto"/>
      </w:divBdr>
    </w:div>
    <w:div w:id="636182840">
      <w:marLeft w:val="0"/>
      <w:marRight w:val="0"/>
      <w:marTop w:val="0"/>
      <w:marBottom w:val="0"/>
      <w:divBdr>
        <w:top w:val="none" w:sz="0" w:space="0" w:color="auto"/>
        <w:left w:val="none" w:sz="0" w:space="0" w:color="auto"/>
        <w:bottom w:val="none" w:sz="0" w:space="0" w:color="auto"/>
        <w:right w:val="none" w:sz="0" w:space="0" w:color="auto"/>
      </w:divBdr>
    </w:div>
    <w:div w:id="636182841">
      <w:marLeft w:val="0"/>
      <w:marRight w:val="0"/>
      <w:marTop w:val="0"/>
      <w:marBottom w:val="0"/>
      <w:divBdr>
        <w:top w:val="none" w:sz="0" w:space="0" w:color="auto"/>
        <w:left w:val="none" w:sz="0" w:space="0" w:color="auto"/>
        <w:bottom w:val="none" w:sz="0" w:space="0" w:color="auto"/>
        <w:right w:val="none" w:sz="0" w:space="0" w:color="auto"/>
      </w:divBdr>
    </w:div>
    <w:div w:id="636182842">
      <w:marLeft w:val="0"/>
      <w:marRight w:val="0"/>
      <w:marTop w:val="0"/>
      <w:marBottom w:val="0"/>
      <w:divBdr>
        <w:top w:val="none" w:sz="0" w:space="0" w:color="auto"/>
        <w:left w:val="none" w:sz="0" w:space="0" w:color="auto"/>
        <w:bottom w:val="none" w:sz="0" w:space="0" w:color="auto"/>
        <w:right w:val="none" w:sz="0" w:space="0" w:color="auto"/>
      </w:divBdr>
    </w:div>
    <w:div w:id="636182843">
      <w:marLeft w:val="0"/>
      <w:marRight w:val="0"/>
      <w:marTop w:val="0"/>
      <w:marBottom w:val="0"/>
      <w:divBdr>
        <w:top w:val="none" w:sz="0" w:space="0" w:color="auto"/>
        <w:left w:val="none" w:sz="0" w:space="0" w:color="auto"/>
        <w:bottom w:val="none" w:sz="0" w:space="0" w:color="auto"/>
        <w:right w:val="none" w:sz="0" w:space="0" w:color="auto"/>
      </w:divBdr>
    </w:div>
    <w:div w:id="636182844">
      <w:marLeft w:val="0"/>
      <w:marRight w:val="0"/>
      <w:marTop w:val="0"/>
      <w:marBottom w:val="0"/>
      <w:divBdr>
        <w:top w:val="none" w:sz="0" w:space="0" w:color="auto"/>
        <w:left w:val="none" w:sz="0" w:space="0" w:color="auto"/>
        <w:bottom w:val="none" w:sz="0" w:space="0" w:color="auto"/>
        <w:right w:val="none" w:sz="0" w:space="0" w:color="auto"/>
      </w:divBdr>
    </w:div>
    <w:div w:id="636182845">
      <w:marLeft w:val="0"/>
      <w:marRight w:val="0"/>
      <w:marTop w:val="0"/>
      <w:marBottom w:val="0"/>
      <w:divBdr>
        <w:top w:val="none" w:sz="0" w:space="0" w:color="auto"/>
        <w:left w:val="none" w:sz="0" w:space="0" w:color="auto"/>
        <w:bottom w:val="none" w:sz="0" w:space="0" w:color="auto"/>
        <w:right w:val="none" w:sz="0" w:space="0" w:color="auto"/>
      </w:divBdr>
    </w:div>
    <w:div w:id="636182846">
      <w:marLeft w:val="0"/>
      <w:marRight w:val="0"/>
      <w:marTop w:val="0"/>
      <w:marBottom w:val="0"/>
      <w:divBdr>
        <w:top w:val="none" w:sz="0" w:space="0" w:color="auto"/>
        <w:left w:val="none" w:sz="0" w:space="0" w:color="auto"/>
        <w:bottom w:val="none" w:sz="0" w:space="0" w:color="auto"/>
        <w:right w:val="none" w:sz="0" w:space="0" w:color="auto"/>
      </w:divBdr>
    </w:div>
    <w:div w:id="636182847">
      <w:marLeft w:val="0"/>
      <w:marRight w:val="0"/>
      <w:marTop w:val="0"/>
      <w:marBottom w:val="0"/>
      <w:divBdr>
        <w:top w:val="none" w:sz="0" w:space="0" w:color="auto"/>
        <w:left w:val="none" w:sz="0" w:space="0" w:color="auto"/>
        <w:bottom w:val="none" w:sz="0" w:space="0" w:color="auto"/>
        <w:right w:val="none" w:sz="0" w:space="0" w:color="auto"/>
      </w:divBdr>
    </w:div>
    <w:div w:id="636182848">
      <w:marLeft w:val="0"/>
      <w:marRight w:val="0"/>
      <w:marTop w:val="0"/>
      <w:marBottom w:val="0"/>
      <w:divBdr>
        <w:top w:val="none" w:sz="0" w:space="0" w:color="auto"/>
        <w:left w:val="none" w:sz="0" w:space="0" w:color="auto"/>
        <w:bottom w:val="none" w:sz="0" w:space="0" w:color="auto"/>
        <w:right w:val="none" w:sz="0" w:space="0" w:color="auto"/>
      </w:divBdr>
    </w:div>
    <w:div w:id="636182849">
      <w:marLeft w:val="0"/>
      <w:marRight w:val="0"/>
      <w:marTop w:val="0"/>
      <w:marBottom w:val="0"/>
      <w:divBdr>
        <w:top w:val="none" w:sz="0" w:space="0" w:color="auto"/>
        <w:left w:val="none" w:sz="0" w:space="0" w:color="auto"/>
        <w:bottom w:val="none" w:sz="0" w:space="0" w:color="auto"/>
        <w:right w:val="none" w:sz="0" w:space="0" w:color="auto"/>
      </w:divBdr>
    </w:div>
    <w:div w:id="636182850">
      <w:marLeft w:val="0"/>
      <w:marRight w:val="0"/>
      <w:marTop w:val="0"/>
      <w:marBottom w:val="0"/>
      <w:divBdr>
        <w:top w:val="none" w:sz="0" w:space="0" w:color="auto"/>
        <w:left w:val="none" w:sz="0" w:space="0" w:color="auto"/>
        <w:bottom w:val="none" w:sz="0" w:space="0" w:color="auto"/>
        <w:right w:val="none" w:sz="0" w:space="0" w:color="auto"/>
      </w:divBdr>
    </w:div>
    <w:div w:id="636182851">
      <w:marLeft w:val="0"/>
      <w:marRight w:val="0"/>
      <w:marTop w:val="0"/>
      <w:marBottom w:val="0"/>
      <w:divBdr>
        <w:top w:val="none" w:sz="0" w:space="0" w:color="auto"/>
        <w:left w:val="none" w:sz="0" w:space="0" w:color="auto"/>
        <w:bottom w:val="none" w:sz="0" w:space="0" w:color="auto"/>
        <w:right w:val="none" w:sz="0" w:space="0" w:color="auto"/>
      </w:divBdr>
    </w:div>
    <w:div w:id="636182852">
      <w:marLeft w:val="0"/>
      <w:marRight w:val="0"/>
      <w:marTop w:val="0"/>
      <w:marBottom w:val="0"/>
      <w:divBdr>
        <w:top w:val="none" w:sz="0" w:space="0" w:color="auto"/>
        <w:left w:val="none" w:sz="0" w:space="0" w:color="auto"/>
        <w:bottom w:val="none" w:sz="0" w:space="0" w:color="auto"/>
        <w:right w:val="none" w:sz="0" w:space="0" w:color="auto"/>
      </w:divBdr>
    </w:div>
    <w:div w:id="636182853">
      <w:marLeft w:val="0"/>
      <w:marRight w:val="0"/>
      <w:marTop w:val="0"/>
      <w:marBottom w:val="0"/>
      <w:divBdr>
        <w:top w:val="none" w:sz="0" w:space="0" w:color="auto"/>
        <w:left w:val="none" w:sz="0" w:space="0" w:color="auto"/>
        <w:bottom w:val="none" w:sz="0" w:space="0" w:color="auto"/>
        <w:right w:val="none" w:sz="0" w:space="0" w:color="auto"/>
      </w:divBdr>
    </w:div>
    <w:div w:id="636182854">
      <w:marLeft w:val="0"/>
      <w:marRight w:val="0"/>
      <w:marTop w:val="0"/>
      <w:marBottom w:val="0"/>
      <w:divBdr>
        <w:top w:val="none" w:sz="0" w:space="0" w:color="auto"/>
        <w:left w:val="none" w:sz="0" w:space="0" w:color="auto"/>
        <w:bottom w:val="none" w:sz="0" w:space="0" w:color="auto"/>
        <w:right w:val="none" w:sz="0" w:space="0" w:color="auto"/>
      </w:divBdr>
    </w:div>
    <w:div w:id="636182855">
      <w:marLeft w:val="0"/>
      <w:marRight w:val="0"/>
      <w:marTop w:val="0"/>
      <w:marBottom w:val="0"/>
      <w:divBdr>
        <w:top w:val="none" w:sz="0" w:space="0" w:color="auto"/>
        <w:left w:val="none" w:sz="0" w:space="0" w:color="auto"/>
        <w:bottom w:val="none" w:sz="0" w:space="0" w:color="auto"/>
        <w:right w:val="none" w:sz="0" w:space="0" w:color="auto"/>
      </w:divBdr>
    </w:div>
    <w:div w:id="636182856">
      <w:marLeft w:val="0"/>
      <w:marRight w:val="0"/>
      <w:marTop w:val="0"/>
      <w:marBottom w:val="0"/>
      <w:divBdr>
        <w:top w:val="none" w:sz="0" w:space="0" w:color="auto"/>
        <w:left w:val="none" w:sz="0" w:space="0" w:color="auto"/>
        <w:bottom w:val="none" w:sz="0" w:space="0" w:color="auto"/>
        <w:right w:val="none" w:sz="0" w:space="0" w:color="auto"/>
      </w:divBdr>
    </w:div>
    <w:div w:id="636182857">
      <w:marLeft w:val="0"/>
      <w:marRight w:val="0"/>
      <w:marTop w:val="0"/>
      <w:marBottom w:val="0"/>
      <w:divBdr>
        <w:top w:val="none" w:sz="0" w:space="0" w:color="auto"/>
        <w:left w:val="none" w:sz="0" w:space="0" w:color="auto"/>
        <w:bottom w:val="none" w:sz="0" w:space="0" w:color="auto"/>
        <w:right w:val="none" w:sz="0" w:space="0" w:color="auto"/>
      </w:divBdr>
    </w:div>
    <w:div w:id="636182858">
      <w:marLeft w:val="0"/>
      <w:marRight w:val="0"/>
      <w:marTop w:val="0"/>
      <w:marBottom w:val="0"/>
      <w:divBdr>
        <w:top w:val="none" w:sz="0" w:space="0" w:color="auto"/>
        <w:left w:val="none" w:sz="0" w:space="0" w:color="auto"/>
        <w:bottom w:val="none" w:sz="0" w:space="0" w:color="auto"/>
        <w:right w:val="none" w:sz="0" w:space="0" w:color="auto"/>
      </w:divBdr>
    </w:div>
    <w:div w:id="636182859">
      <w:marLeft w:val="0"/>
      <w:marRight w:val="0"/>
      <w:marTop w:val="0"/>
      <w:marBottom w:val="0"/>
      <w:divBdr>
        <w:top w:val="none" w:sz="0" w:space="0" w:color="auto"/>
        <w:left w:val="none" w:sz="0" w:space="0" w:color="auto"/>
        <w:bottom w:val="none" w:sz="0" w:space="0" w:color="auto"/>
        <w:right w:val="none" w:sz="0" w:space="0" w:color="auto"/>
      </w:divBdr>
    </w:div>
    <w:div w:id="636182860">
      <w:marLeft w:val="0"/>
      <w:marRight w:val="0"/>
      <w:marTop w:val="0"/>
      <w:marBottom w:val="0"/>
      <w:divBdr>
        <w:top w:val="none" w:sz="0" w:space="0" w:color="auto"/>
        <w:left w:val="none" w:sz="0" w:space="0" w:color="auto"/>
        <w:bottom w:val="none" w:sz="0" w:space="0" w:color="auto"/>
        <w:right w:val="none" w:sz="0" w:space="0" w:color="auto"/>
      </w:divBdr>
    </w:div>
    <w:div w:id="636182861">
      <w:marLeft w:val="0"/>
      <w:marRight w:val="0"/>
      <w:marTop w:val="0"/>
      <w:marBottom w:val="0"/>
      <w:divBdr>
        <w:top w:val="none" w:sz="0" w:space="0" w:color="auto"/>
        <w:left w:val="none" w:sz="0" w:space="0" w:color="auto"/>
        <w:bottom w:val="none" w:sz="0" w:space="0" w:color="auto"/>
        <w:right w:val="none" w:sz="0" w:space="0" w:color="auto"/>
      </w:divBdr>
    </w:div>
    <w:div w:id="636182862">
      <w:marLeft w:val="0"/>
      <w:marRight w:val="0"/>
      <w:marTop w:val="0"/>
      <w:marBottom w:val="0"/>
      <w:divBdr>
        <w:top w:val="none" w:sz="0" w:space="0" w:color="auto"/>
        <w:left w:val="none" w:sz="0" w:space="0" w:color="auto"/>
        <w:bottom w:val="none" w:sz="0" w:space="0" w:color="auto"/>
        <w:right w:val="none" w:sz="0" w:space="0" w:color="auto"/>
      </w:divBdr>
    </w:div>
    <w:div w:id="636182863">
      <w:marLeft w:val="0"/>
      <w:marRight w:val="0"/>
      <w:marTop w:val="0"/>
      <w:marBottom w:val="0"/>
      <w:divBdr>
        <w:top w:val="none" w:sz="0" w:space="0" w:color="auto"/>
        <w:left w:val="none" w:sz="0" w:space="0" w:color="auto"/>
        <w:bottom w:val="none" w:sz="0" w:space="0" w:color="auto"/>
        <w:right w:val="none" w:sz="0" w:space="0" w:color="auto"/>
      </w:divBdr>
    </w:div>
    <w:div w:id="636182864">
      <w:marLeft w:val="0"/>
      <w:marRight w:val="0"/>
      <w:marTop w:val="0"/>
      <w:marBottom w:val="0"/>
      <w:divBdr>
        <w:top w:val="none" w:sz="0" w:space="0" w:color="auto"/>
        <w:left w:val="none" w:sz="0" w:space="0" w:color="auto"/>
        <w:bottom w:val="none" w:sz="0" w:space="0" w:color="auto"/>
        <w:right w:val="none" w:sz="0" w:space="0" w:color="auto"/>
      </w:divBdr>
    </w:div>
    <w:div w:id="636182865">
      <w:marLeft w:val="0"/>
      <w:marRight w:val="0"/>
      <w:marTop w:val="0"/>
      <w:marBottom w:val="0"/>
      <w:divBdr>
        <w:top w:val="none" w:sz="0" w:space="0" w:color="auto"/>
        <w:left w:val="none" w:sz="0" w:space="0" w:color="auto"/>
        <w:bottom w:val="none" w:sz="0" w:space="0" w:color="auto"/>
        <w:right w:val="none" w:sz="0" w:space="0" w:color="auto"/>
      </w:divBdr>
    </w:div>
    <w:div w:id="636182866">
      <w:marLeft w:val="0"/>
      <w:marRight w:val="0"/>
      <w:marTop w:val="0"/>
      <w:marBottom w:val="0"/>
      <w:divBdr>
        <w:top w:val="none" w:sz="0" w:space="0" w:color="auto"/>
        <w:left w:val="none" w:sz="0" w:space="0" w:color="auto"/>
        <w:bottom w:val="none" w:sz="0" w:space="0" w:color="auto"/>
        <w:right w:val="none" w:sz="0" w:space="0" w:color="auto"/>
      </w:divBdr>
    </w:div>
    <w:div w:id="636182867">
      <w:marLeft w:val="0"/>
      <w:marRight w:val="0"/>
      <w:marTop w:val="0"/>
      <w:marBottom w:val="0"/>
      <w:divBdr>
        <w:top w:val="none" w:sz="0" w:space="0" w:color="auto"/>
        <w:left w:val="none" w:sz="0" w:space="0" w:color="auto"/>
        <w:bottom w:val="none" w:sz="0" w:space="0" w:color="auto"/>
        <w:right w:val="none" w:sz="0" w:space="0" w:color="auto"/>
      </w:divBdr>
    </w:div>
    <w:div w:id="636182868">
      <w:marLeft w:val="0"/>
      <w:marRight w:val="0"/>
      <w:marTop w:val="0"/>
      <w:marBottom w:val="0"/>
      <w:divBdr>
        <w:top w:val="none" w:sz="0" w:space="0" w:color="auto"/>
        <w:left w:val="none" w:sz="0" w:space="0" w:color="auto"/>
        <w:bottom w:val="none" w:sz="0" w:space="0" w:color="auto"/>
        <w:right w:val="none" w:sz="0" w:space="0" w:color="auto"/>
      </w:divBdr>
    </w:div>
    <w:div w:id="636182869">
      <w:marLeft w:val="0"/>
      <w:marRight w:val="0"/>
      <w:marTop w:val="0"/>
      <w:marBottom w:val="0"/>
      <w:divBdr>
        <w:top w:val="none" w:sz="0" w:space="0" w:color="auto"/>
        <w:left w:val="none" w:sz="0" w:space="0" w:color="auto"/>
        <w:bottom w:val="none" w:sz="0" w:space="0" w:color="auto"/>
        <w:right w:val="none" w:sz="0" w:space="0" w:color="auto"/>
      </w:divBdr>
    </w:div>
    <w:div w:id="636182870">
      <w:marLeft w:val="0"/>
      <w:marRight w:val="0"/>
      <w:marTop w:val="0"/>
      <w:marBottom w:val="0"/>
      <w:divBdr>
        <w:top w:val="none" w:sz="0" w:space="0" w:color="auto"/>
        <w:left w:val="none" w:sz="0" w:space="0" w:color="auto"/>
        <w:bottom w:val="none" w:sz="0" w:space="0" w:color="auto"/>
        <w:right w:val="none" w:sz="0" w:space="0" w:color="auto"/>
      </w:divBdr>
    </w:div>
    <w:div w:id="636182871">
      <w:marLeft w:val="0"/>
      <w:marRight w:val="0"/>
      <w:marTop w:val="0"/>
      <w:marBottom w:val="0"/>
      <w:divBdr>
        <w:top w:val="none" w:sz="0" w:space="0" w:color="auto"/>
        <w:left w:val="none" w:sz="0" w:space="0" w:color="auto"/>
        <w:bottom w:val="none" w:sz="0" w:space="0" w:color="auto"/>
        <w:right w:val="none" w:sz="0" w:space="0" w:color="auto"/>
      </w:divBdr>
    </w:div>
    <w:div w:id="636182872">
      <w:marLeft w:val="0"/>
      <w:marRight w:val="0"/>
      <w:marTop w:val="0"/>
      <w:marBottom w:val="0"/>
      <w:divBdr>
        <w:top w:val="none" w:sz="0" w:space="0" w:color="auto"/>
        <w:left w:val="none" w:sz="0" w:space="0" w:color="auto"/>
        <w:bottom w:val="none" w:sz="0" w:space="0" w:color="auto"/>
        <w:right w:val="none" w:sz="0" w:space="0" w:color="auto"/>
      </w:divBdr>
    </w:div>
    <w:div w:id="636182873">
      <w:marLeft w:val="0"/>
      <w:marRight w:val="0"/>
      <w:marTop w:val="0"/>
      <w:marBottom w:val="0"/>
      <w:divBdr>
        <w:top w:val="none" w:sz="0" w:space="0" w:color="auto"/>
        <w:left w:val="none" w:sz="0" w:space="0" w:color="auto"/>
        <w:bottom w:val="none" w:sz="0" w:space="0" w:color="auto"/>
        <w:right w:val="none" w:sz="0" w:space="0" w:color="auto"/>
      </w:divBdr>
    </w:div>
    <w:div w:id="636182874">
      <w:marLeft w:val="0"/>
      <w:marRight w:val="0"/>
      <w:marTop w:val="0"/>
      <w:marBottom w:val="0"/>
      <w:divBdr>
        <w:top w:val="none" w:sz="0" w:space="0" w:color="auto"/>
        <w:left w:val="none" w:sz="0" w:space="0" w:color="auto"/>
        <w:bottom w:val="none" w:sz="0" w:space="0" w:color="auto"/>
        <w:right w:val="none" w:sz="0" w:space="0" w:color="auto"/>
      </w:divBdr>
    </w:div>
    <w:div w:id="636182875">
      <w:marLeft w:val="0"/>
      <w:marRight w:val="0"/>
      <w:marTop w:val="0"/>
      <w:marBottom w:val="0"/>
      <w:divBdr>
        <w:top w:val="none" w:sz="0" w:space="0" w:color="auto"/>
        <w:left w:val="none" w:sz="0" w:space="0" w:color="auto"/>
        <w:bottom w:val="none" w:sz="0" w:space="0" w:color="auto"/>
        <w:right w:val="none" w:sz="0" w:space="0" w:color="auto"/>
      </w:divBdr>
    </w:div>
    <w:div w:id="636182876">
      <w:marLeft w:val="0"/>
      <w:marRight w:val="0"/>
      <w:marTop w:val="0"/>
      <w:marBottom w:val="0"/>
      <w:divBdr>
        <w:top w:val="none" w:sz="0" w:space="0" w:color="auto"/>
        <w:left w:val="none" w:sz="0" w:space="0" w:color="auto"/>
        <w:bottom w:val="none" w:sz="0" w:space="0" w:color="auto"/>
        <w:right w:val="none" w:sz="0" w:space="0" w:color="auto"/>
      </w:divBdr>
    </w:div>
    <w:div w:id="636182877">
      <w:marLeft w:val="0"/>
      <w:marRight w:val="0"/>
      <w:marTop w:val="0"/>
      <w:marBottom w:val="0"/>
      <w:divBdr>
        <w:top w:val="none" w:sz="0" w:space="0" w:color="auto"/>
        <w:left w:val="none" w:sz="0" w:space="0" w:color="auto"/>
        <w:bottom w:val="none" w:sz="0" w:space="0" w:color="auto"/>
        <w:right w:val="none" w:sz="0" w:space="0" w:color="auto"/>
      </w:divBdr>
    </w:div>
    <w:div w:id="636182878">
      <w:marLeft w:val="0"/>
      <w:marRight w:val="0"/>
      <w:marTop w:val="0"/>
      <w:marBottom w:val="0"/>
      <w:divBdr>
        <w:top w:val="none" w:sz="0" w:space="0" w:color="auto"/>
        <w:left w:val="none" w:sz="0" w:space="0" w:color="auto"/>
        <w:bottom w:val="none" w:sz="0" w:space="0" w:color="auto"/>
        <w:right w:val="none" w:sz="0" w:space="0" w:color="auto"/>
      </w:divBdr>
    </w:div>
    <w:div w:id="636182879">
      <w:marLeft w:val="0"/>
      <w:marRight w:val="0"/>
      <w:marTop w:val="0"/>
      <w:marBottom w:val="0"/>
      <w:divBdr>
        <w:top w:val="none" w:sz="0" w:space="0" w:color="auto"/>
        <w:left w:val="none" w:sz="0" w:space="0" w:color="auto"/>
        <w:bottom w:val="none" w:sz="0" w:space="0" w:color="auto"/>
        <w:right w:val="none" w:sz="0" w:space="0" w:color="auto"/>
      </w:divBdr>
    </w:div>
    <w:div w:id="636182880">
      <w:marLeft w:val="0"/>
      <w:marRight w:val="0"/>
      <w:marTop w:val="0"/>
      <w:marBottom w:val="0"/>
      <w:divBdr>
        <w:top w:val="none" w:sz="0" w:space="0" w:color="auto"/>
        <w:left w:val="none" w:sz="0" w:space="0" w:color="auto"/>
        <w:bottom w:val="none" w:sz="0" w:space="0" w:color="auto"/>
        <w:right w:val="none" w:sz="0" w:space="0" w:color="auto"/>
      </w:divBdr>
    </w:div>
    <w:div w:id="636182881">
      <w:marLeft w:val="0"/>
      <w:marRight w:val="0"/>
      <w:marTop w:val="0"/>
      <w:marBottom w:val="0"/>
      <w:divBdr>
        <w:top w:val="none" w:sz="0" w:space="0" w:color="auto"/>
        <w:left w:val="none" w:sz="0" w:space="0" w:color="auto"/>
        <w:bottom w:val="none" w:sz="0" w:space="0" w:color="auto"/>
        <w:right w:val="none" w:sz="0" w:space="0" w:color="auto"/>
      </w:divBdr>
    </w:div>
    <w:div w:id="636182882">
      <w:marLeft w:val="0"/>
      <w:marRight w:val="0"/>
      <w:marTop w:val="0"/>
      <w:marBottom w:val="0"/>
      <w:divBdr>
        <w:top w:val="none" w:sz="0" w:space="0" w:color="auto"/>
        <w:left w:val="none" w:sz="0" w:space="0" w:color="auto"/>
        <w:bottom w:val="none" w:sz="0" w:space="0" w:color="auto"/>
        <w:right w:val="none" w:sz="0" w:space="0" w:color="auto"/>
      </w:divBdr>
    </w:div>
    <w:div w:id="636182883">
      <w:marLeft w:val="0"/>
      <w:marRight w:val="0"/>
      <w:marTop w:val="0"/>
      <w:marBottom w:val="0"/>
      <w:divBdr>
        <w:top w:val="none" w:sz="0" w:space="0" w:color="auto"/>
        <w:left w:val="none" w:sz="0" w:space="0" w:color="auto"/>
        <w:bottom w:val="none" w:sz="0" w:space="0" w:color="auto"/>
        <w:right w:val="none" w:sz="0" w:space="0" w:color="auto"/>
      </w:divBdr>
    </w:div>
    <w:div w:id="636182884">
      <w:marLeft w:val="0"/>
      <w:marRight w:val="0"/>
      <w:marTop w:val="0"/>
      <w:marBottom w:val="0"/>
      <w:divBdr>
        <w:top w:val="none" w:sz="0" w:space="0" w:color="auto"/>
        <w:left w:val="none" w:sz="0" w:space="0" w:color="auto"/>
        <w:bottom w:val="none" w:sz="0" w:space="0" w:color="auto"/>
        <w:right w:val="none" w:sz="0" w:space="0" w:color="auto"/>
      </w:divBdr>
    </w:div>
    <w:div w:id="636182885">
      <w:marLeft w:val="0"/>
      <w:marRight w:val="0"/>
      <w:marTop w:val="0"/>
      <w:marBottom w:val="0"/>
      <w:divBdr>
        <w:top w:val="none" w:sz="0" w:space="0" w:color="auto"/>
        <w:left w:val="none" w:sz="0" w:space="0" w:color="auto"/>
        <w:bottom w:val="none" w:sz="0" w:space="0" w:color="auto"/>
        <w:right w:val="none" w:sz="0" w:space="0" w:color="auto"/>
      </w:divBdr>
    </w:div>
    <w:div w:id="636182886">
      <w:marLeft w:val="0"/>
      <w:marRight w:val="0"/>
      <w:marTop w:val="0"/>
      <w:marBottom w:val="0"/>
      <w:divBdr>
        <w:top w:val="none" w:sz="0" w:space="0" w:color="auto"/>
        <w:left w:val="none" w:sz="0" w:space="0" w:color="auto"/>
        <w:bottom w:val="none" w:sz="0" w:space="0" w:color="auto"/>
        <w:right w:val="none" w:sz="0" w:space="0" w:color="auto"/>
      </w:divBdr>
    </w:div>
    <w:div w:id="636182887">
      <w:marLeft w:val="0"/>
      <w:marRight w:val="0"/>
      <w:marTop w:val="0"/>
      <w:marBottom w:val="0"/>
      <w:divBdr>
        <w:top w:val="none" w:sz="0" w:space="0" w:color="auto"/>
        <w:left w:val="none" w:sz="0" w:space="0" w:color="auto"/>
        <w:bottom w:val="none" w:sz="0" w:space="0" w:color="auto"/>
        <w:right w:val="none" w:sz="0" w:space="0" w:color="auto"/>
      </w:divBdr>
    </w:div>
    <w:div w:id="636182888">
      <w:marLeft w:val="0"/>
      <w:marRight w:val="0"/>
      <w:marTop w:val="0"/>
      <w:marBottom w:val="0"/>
      <w:divBdr>
        <w:top w:val="none" w:sz="0" w:space="0" w:color="auto"/>
        <w:left w:val="none" w:sz="0" w:space="0" w:color="auto"/>
        <w:bottom w:val="none" w:sz="0" w:space="0" w:color="auto"/>
        <w:right w:val="none" w:sz="0" w:space="0" w:color="auto"/>
      </w:divBdr>
    </w:div>
    <w:div w:id="636182889">
      <w:marLeft w:val="0"/>
      <w:marRight w:val="0"/>
      <w:marTop w:val="0"/>
      <w:marBottom w:val="0"/>
      <w:divBdr>
        <w:top w:val="none" w:sz="0" w:space="0" w:color="auto"/>
        <w:left w:val="none" w:sz="0" w:space="0" w:color="auto"/>
        <w:bottom w:val="none" w:sz="0" w:space="0" w:color="auto"/>
        <w:right w:val="none" w:sz="0" w:space="0" w:color="auto"/>
      </w:divBdr>
    </w:div>
    <w:div w:id="636182890">
      <w:marLeft w:val="0"/>
      <w:marRight w:val="0"/>
      <w:marTop w:val="0"/>
      <w:marBottom w:val="0"/>
      <w:divBdr>
        <w:top w:val="none" w:sz="0" w:space="0" w:color="auto"/>
        <w:left w:val="none" w:sz="0" w:space="0" w:color="auto"/>
        <w:bottom w:val="none" w:sz="0" w:space="0" w:color="auto"/>
        <w:right w:val="none" w:sz="0" w:space="0" w:color="auto"/>
      </w:divBdr>
    </w:div>
    <w:div w:id="636182891">
      <w:marLeft w:val="0"/>
      <w:marRight w:val="0"/>
      <w:marTop w:val="0"/>
      <w:marBottom w:val="0"/>
      <w:divBdr>
        <w:top w:val="none" w:sz="0" w:space="0" w:color="auto"/>
        <w:left w:val="none" w:sz="0" w:space="0" w:color="auto"/>
        <w:bottom w:val="none" w:sz="0" w:space="0" w:color="auto"/>
        <w:right w:val="none" w:sz="0" w:space="0" w:color="auto"/>
      </w:divBdr>
    </w:div>
    <w:div w:id="636182892">
      <w:marLeft w:val="0"/>
      <w:marRight w:val="0"/>
      <w:marTop w:val="0"/>
      <w:marBottom w:val="0"/>
      <w:divBdr>
        <w:top w:val="none" w:sz="0" w:space="0" w:color="auto"/>
        <w:left w:val="none" w:sz="0" w:space="0" w:color="auto"/>
        <w:bottom w:val="none" w:sz="0" w:space="0" w:color="auto"/>
        <w:right w:val="none" w:sz="0" w:space="0" w:color="auto"/>
      </w:divBdr>
    </w:div>
    <w:div w:id="636182893">
      <w:marLeft w:val="0"/>
      <w:marRight w:val="0"/>
      <w:marTop w:val="0"/>
      <w:marBottom w:val="0"/>
      <w:divBdr>
        <w:top w:val="none" w:sz="0" w:space="0" w:color="auto"/>
        <w:left w:val="none" w:sz="0" w:space="0" w:color="auto"/>
        <w:bottom w:val="none" w:sz="0" w:space="0" w:color="auto"/>
        <w:right w:val="none" w:sz="0" w:space="0" w:color="auto"/>
      </w:divBdr>
    </w:div>
    <w:div w:id="636182894">
      <w:marLeft w:val="0"/>
      <w:marRight w:val="0"/>
      <w:marTop w:val="0"/>
      <w:marBottom w:val="0"/>
      <w:divBdr>
        <w:top w:val="none" w:sz="0" w:space="0" w:color="auto"/>
        <w:left w:val="none" w:sz="0" w:space="0" w:color="auto"/>
        <w:bottom w:val="none" w:sz="0" w:space="0" w:color="auto"/>
        <w:right w:val="none" w:sz="0" w:space="0" w:color="auto"/>
      </w:divBdr>
    </w:div>
    <w:div w:id="636182895">
      <w:marLeft w:val="0"/>
      <w:marRight w:val="0"/>
      <w:marTop w:val="0"/>
      <w:marBottom w:val="0"/>
      <w:divBdr>
        <w:top w:val="none" w:sz="0" w:space="0" w:color="auto"/>
        <w:left w:val="none" w:sz="0" w:space="0" w:color="auto"/>
        <w:bottom w:val="none" w:sz="0" w:space="0" w:color="auto"/>
        <w:right w:val="none" w:sz="0" w:space="0" w:color="auto"/>
      </w:divBdr>
    </w:div>
    <w:div w:id="636182896">
      <w:marLeft w:val="0"/>
      <w:marRight w:val="0"/>
      <w:marTop w:val="0"/>
      <w:marBottom w:val="0"/>
      <w:divBdr>
        <w:top w:val="none" w:sz="0" w:space="0" w:color="auto"/>
        <w:left w:val="none" w:sz="0" w:space="0" w:color="auto"/>
        <w:bottom w:val="none" w:sz="0" w:space="0" w:color="auto"/>
        <w:right w:val="none" w:sz="0" w:space="0" w:color="auto"/>
      </w:divBdr>
    </w:div>
    <w:div w:id="636182897">
      <w:marLeft w:val="0"/>
      <w:marRight w:val="0"/>
      <w:marTop w:val="0"/>
      <w:marBottom w:val="0"/>
      <w:divBdr>
        <w:top w:val="none" w:sz="0" w:space="0" w:color="auto"/>
        <w:left w:val="none" w:sz="0" w:space="0" w:color="auto"/>
        <w:bottom w:val="none" w:sz="0" w:space="0" w:color="auto"/>
        <w:right w:val="none" w:sz="0" w:space="0" w:color="auto"/>
      </w:divBdr>
    </w:div>
    <w:div w:id="636182898">
      <w:marLeft w:val="0"/>
      <w:marRight w:val="0"/>
      <w:marTop w:val="0"/>
      <w:marBottom w:val="0"/>
      <w:divBdr>
        <w:top w:val="none" w:sz="0" w:space="0" w:color="auto"/>
        <w:left w:val="none" w:sz="0" w:space="0" w:color="auto"/>
        <w:bottom w:val="none" w:sz="0" w:space="0" w:color="auto"/>
        <w:right w:val="none" w:sz="0" w:space="0" w:color="auto"/>
      </w:divBdr>
    </w:div>
    <w:div w:id="636182899">
      <w:marLeft w:val="0"/>
      <w:marRight w:val="0"/>
      <w:marTop w:val="0"/>
      <w:marBottom w:val="0"/>
      <w:divBdr>
        <w:top w:val="none" w:sz="0" w:space="0" w:color="auto"/>
        <w:left w:val="none" w:sz="0" w:space="0" w:color="auto"/>
        <w:bottom w:val="none" w:sz="0" w:space="0" w:color="auto"/>
        <w:right w:val="none" w:sz="0" w:space="0" w:color="auto"/>
      </w:divBdr>
    </w:div>
    <w:div w:id="636182900">
      <w:marLeft w:val="0"/>
      <w:marRight w:val="0"/>
      <w:marTop w:val="0"/>
      <w:marBottom w:val="0"/>
      <w:divBdr>
        <w:top w:val="none" w:sz="0" w:space="0" w:color="auto"/>
        <w:left w:val="none" w:sz="0" w:space="0" w:color="auto"/>
        <w:bottom w:val="none" w:sz="0" w:space="0" w:color="auto"/>
        <w:right w:val="none" w:sz="0" w:space="0" w:color="auto"/>
      </w:divBdr>
    </w:div>
    <w:div w:id="636182901">
      <w:marLeft w:val="0"/>
      <w:marRight w:val="0"/>
      <w:marTop w:val="0"/>
      <w:marBottom w:val="0"/>
      <w:divBdr>
        <w:top w:val="none" w:sz="0" w:space="0" w:color="auto"/>
        <w:left w:val="none" w:sz="0" w:space="0" w:color="auto"/>
        <w:bottom w:val="none" w:sz="0" w:space="0" w:color="auto"/>
        <w:right w:val="none" w:sz="0" w:space="0" w:color="auto"/>
      </w:divBdr>
    </w:div>
    <w:div w:id="636182902">
      <w:marLeft w:val="0"/>
      <w:marRight w:val="0"/>
      <w:marTop w:val="0"/>
      <w:marBottom w:val="0"/>
      <w:divBdr>
        <w:top w:val="none" w:sz="0" w:space="0" w:color="auto"/>
        <w:left w:val="none" w:sz="0" w:space="0" w:color="auto"/>
        <w:bottom w:val="none" w:sz="0" w:space="0" w:color="auto"/>
        <w:right w:val="none" w:sz="0" w:space="0" w:color="auto"/>
      </w:divBdr>
    </w:div>
    <w:div w:id="636182903">
      <w:marLeft w:val="0"/>
      <w:marRight w:val="0"/>
      <w:marTop w:val="0"/>
      <w:marBottom w:val="0"/>
      <w:divBdr>
        <w:top w:val="none" w:sz="0" w:space="0" w:color="auto"/>
        <w:left w:val="none" w:sz="0" w:space="0" w:color="auto"/>
        <w:bottom w:val="none" w:sz="0" w:space="0" w:color="auto"/>
        <w:right w:val="none" w:sz="0" w:space="0" w:color="auto"/>
      </w:divBdr>
    </w:div>
    <w:div w:id="636182904">
      <w:marLeft w:val="0"/>
      <w:marRight w:val="0"/>
      <w:marTop w:val="0"/>
      <w:marBottom w:val="0"/>
      <w:divBdr>
        <w:top w:val="none" w:sz="0" w:space="0" w:color="auto"/>
        <w:left w:val="none" w:sz="0" w:space="0" w:color="auto"/>
        <w:bottom w:val="none" w:sz="0" w:space="0" w:color="auto"/>
        <w:right w:val="none" w:sz="0" w:space="0" w:color="auto"/>
      </w:divBdr>
    </w:div>
    <w:div w:id="636182905">
      <w:marLeft w:val="0"/>
      <w:marRight w:val="0"/>
      <w:marTop w:val="0"/>
      <w:marBottom w:val="0"/>
      <w:divBdr>
        <w:top w:val="none" w:sz="0" w:space="0" w:color="auto"/>
        <w:left w:val="none" w:sz="0" w:space="0" w:color="auto"/>
        <w:bottom w:val="none" w:sz="0" w:space="0" w:color="auto"/>
        <w:right w:val="none" w:sz="0" w:space="0" w:color="auto"/>
      </w:divBdr>
    </w:div>
    <w:div w:id="636182906">
      <w:marLeft w:val="0"/>
      <w:marRight w:val="0"/>
      <w:marTop w:val="0"/>
      <w:marBottom w:val="0"/>
      <w:divBdr>
        <w:top w:val="none" w:sz="0" w:space="0" w:color="auto"/>
        <w:left w:val="none" w:sz="0" w:space="0" w:color="auto"/>
        <w:bottom w:val="none" w:sz="0" w:space="0" w:color="auto"/>
        <w:right w:val="none" w:sz="0" w:space="0" w:color="auto"/>
      </w:divBdr>
    </w:div>
    <w:div w:id="636182907">
      <w:marLeft w:val="0"/>
      <w:marRight w:val="0"/>
      <w:marTop w:val="0"/>
      <w:marBottom w:val="0"/>
      <w:divBdr>
        <w:top w:val="none" w:sz="0" w:space="0" w:color="auto"/>
        <w:left w:val="none" w:sz="0" w:space="0" w:color="auto"/>
        <w:bottom w:val="none" w:sz="0" w:space="0" w:color="auto"/>
        <w:right w:val="none" w:sz="0" w:space="0" w:color="auto"/>
      </w:divBdr>
    </w:div>
    <w:div w:id="636182908">
      <w:marLeft w:val="0"/>
      <w:marRight w:val="0"/>
      <w:marTop w:val="0"/>
      <w:marBottom w:val="0"/>
      <w:divBdr>
        <w:top w:val="none" w:sz="0" w:space="0" w:color="auto"/>
        <w:left w:val="none" w:sz="0" w:space="0" w:color="auto"/>
        <w:bottom w:val="none" w:sz="0" w:space="0" w:color="auto"/>
        <w:right w:val="none" w:sz="0" w:space="0" w:color="auto"/>
      </w:divBdr>
    </w:div>
    <w:div w:id="636182909">
      <w:marLeft w:val="0"/>
      <w:marRight w:val="0"/>
      <w:marTop w:val="0"/>
      <w:marBottom w:val="0"/>
      <w:divBdr>
        <w:top w:val="none" w:sz="0" w:space="0" w:color="auto"/>
        <w:left w:val="none" w:sz="0" w:space="0" w:color="auto"/>
        <w:bottom w:val="none" w:sz="0" w:space="0" w:color="auto"/>
        <w:right w:val="none" w:sz="0" w:space="0" w:color="auto"/>
      </w:divBdr>
    </w:div>
    <w:div w:id="636182910">
      <w:marLeft w:val="0"/>
      <w:marRight w:val="0"/>
      <w:marTop w:val="0"/>
      <w:marBottom w:val="0"/>
      <w:divBdr>
        <w:top w:val="none" w:sz="0" w:space="0" w:color="auto"/>
        <w:left w:val="none" w:sz="0" w:space="0" w:color="auto"/>
        <w:bottom w:val="none" w:sz="0" w:space="0" w:color="auto"/>
        <w:right w:val="none" w:sz="0" w:space="0" w:color="auto"/>
      </w:divBdr>
    </w:div>
    <w:div w:id="636182911">
      <w:marLeft w:val="0"/>
      <w:marRight w:val="0"/>
      <w:marTop w:val="0"/>
      <w:marBottom w:val="0"/>
      <w:divBdr>
        <w:top w:val="none" w:sz="0" w:space="0" w:color="auto"/>
        <w:left w:val="none" w:sz="0" w:space="0" w:color="auto"/>
        <w:bottom w:val="none" w:sz="0" w:space="0" w:color="auto"/>
        <w:right w:val="none" w:sz="0" w:space="0" w:color="auto"/>
      </w:divBdr>
    </w:div>
    <w:div w:id="636182912">
      <w:marLeft w:val="0"/>
      <w:marRight w:val="0"/>
      <w:marTop w:val="0"/>
      <w:marBottom w:val="0"/>
      <w:divBdr>
        <w:top w:val="none" w:sz="0" w:space="0" w:color="auto"/>
        <w:left w:val="none" w:sz="0" w:space="0" w:color="auto"/>
        <w:bottom w:val="none" w:sz="0" w:space="0" w:color="auto"/>
        <w:right w:val="none" w:sz="0" w:space="0" w:color="auto"/>
      </w:divBdr>
    </w:div>
    <w:div w:id="636182913">
      <w:marLeft w:val="0"/>
      <w:marRight w:val="0"/>
      <w:marTop w:val="0"/>
      <w:marBottom w:val="0"/>
      <w:divBdr>
        <w:top w:val="none" w:sz="0" w:space="0" w:color="auto"/>
        <w:left w:val="none" w:sz="0" w:space="0" w:color="auto"/>
        <w:bottom w:val="none" w:sz="0" w:space="0" w:color="auto"/>
        <w:right w:val="none" w:sz="0" w:space="0" w:color="auto"/>
      </w:divBdr>
    </w:div>
    <w:div w:id="636182914">
      <w:marLeft w:val="0"/>
      <w:marRight w:val="0"/>
      <w:marTop w:val="0"/>
      <w:marBottom w:val="0"/>
      <w:divBdr>
        <w:top w:val="none" w:sz="0" w:space="0" w:color="auto"/>
        <w:left w:val="none" w:sz="0" w:space="0" w:color="auto"/>
        <w:bottom w:val="none" w:sz="0" w:space="0" w:color="auto"/>
        <w:right w:val="none" w:sz="0" w:space="0" w:color="auto"/>
      </w:divBdr>
    </w:div>
    <w:div w:id="636182915">
      <w:marLeft w:val="0"/>
      <w:marRight w:val="0"/>
      <w:marTop w:val="0"/>
      <w:marBottom w:val="0"/>
      <w:divBdr>
        <w:top w:val="none" w:sz="0" w:space="0" w:color="auto"/>
        <w:left w:val="none" w:sz="0" w:space="0" w:color="auto"/>
        <w:bottom w:val="none" w:sz="0" w:space="0" w:color="auto"/>
        <w:right w:val="none" w:sz="0" w:space="0" w:color="auto"/>
      </w:divBdr>
    </w:div>
    <w:div w:id="636182916">
      <w:marLeft w:val="0"/>
      <w:marRight w:val="0"/>
      <w:marTop w:val="0"/>
      <w:marBottom w:val="0"/>
      <w:divBdr>
        <w:top w:val="none" w:sz="0" w:space="0" w:color="auto"/>
        <w:left w:val="none" w:sz="0" w:space="0" w:color="auto"/>
        <w:bottom w:val="none" w:sz="0" w:space="0" w:color="auto"/>
        <w:right w:val="none" w:sz="0" w:space="0" w:color="auto"/>
      </w:divBdr>
    </w:div>
    <w:div w:id="636182917">
      <w:marLeft w:val="0"/>
      <w:marRight w:val="0"/>
      <w:marTop w:val="0"/>
      <w:marBottom w:val="0"/>
      <w:divBdr>
        <w:top w:val="none" w:sz="0" w:space="0" w:color="auto"/>
        <w:left w:val="none" w:sz="0" w:space="0" w:color="auto"/>
        <w:bottom w:val="none" w:sz="0" w:space="0" w:color="auto"/>
        <w:right w:val="none" w:sz="0" w:space="0" w:color="auto"/>
      </w:divBdr>
    </w:div>
    <w:div w:id="636182918">
      <w:marLeft w:val="0"/>
      <w:marRight w:val="0"/>
      <w:marTop w:val="0"/>
      <w:marBottom w:val="0"/>
      <w:divBdr>
        <w:top w:val="none" w:sz="0" w:space="0" w:color="auto"/>
        <w:left w:val="none" w:sz="0" w:space="0" w:color="auto"/>
        <w:bottom w:val="none" w:sz="0" w:space="0" w:color="auto"/>
        <w:right w:val="none" w:sz="0" w:space="0" w:color="auto"/>
      </w:divBdr>
    </w:div>
    <w:div w:id="636182919">
      <w:marLeft w:val="0"/>
      <w:marRight w:val="0"/>
      <w:marTop w:val="0"/>
      <w:marBottom w:val="0"/>
      <w:divBdr>
        <w:top w:val="none" w:sz="0" w:space="0" w:color="auto"/>
        <w:left w:val="none" w:sz="0" w:space="0" w:color="auto"/>
        <w:bottom w:val="none" w:sz="0" w:space="0" w:color="auto"/>
        <w:right w:val="none" w:sz="0" w:space="0" w:color="auto"/>
      </w:divBdr>
    </w:div>
    <w:div w:id="636182920">
      <w:marLeft w:val="0"/>
      <w:marRight w:val="0"/>
      <w:marTop w:val="0"/>
      <w:marBottom w:val="0"/>
      <w:divBdr>
        <w:top w:val="none" w:sz="0" w:space="0" w:color="auto"/>
        <w:left w:val="none" w:sz="0" w:space="0" w:color="auto"/>
        <w:bottom w:val="none" w:sz="0" w:space="0" w:color="auto"/>
        <w:right w:val="none" w:sz="0" w:space="0" w:color="auto"/>
      </w:divBdr>
    </w:div>
    <w:div w:id="636182921">
      <w:marLeft w:val="0"/>
      <w:marRight w:val="0"/>
      <w:marTop w:val="0"/>
      <w:marBottom w:val="0"/>
      <w:divBdr>
        <w:top w:val="none" w:sz="0" w:space="0" w:color="auto"/>
        <w:left w:val="none" w:sz="0" w:space="0" w:color="auto"/>
        <w:bottom w:val="none" w:sz="0" w:space="0" w:color="auto"/>
        <w:right w:val="none" w:sz="0" w:space="0" w:color="auto"/>
      </w:divBdr>
    </w:div>
    <w:div w:id="636182922">
      <w:marLeft w:val="0"/>
      <w:marRight w:val="0"/>
      <w:marTop w:val="0"/>
      <w:marBottom w:val="0"/>
      <w:divBdr>
        <w:top w:val="none" w:sz="0" w:space="0" w:color="auto"/>
        <w:left w:val="none" w:sz="0" w:space="0" w:color="auto"/>
        <w:bottom w:val="none" w:sz="0" w:space="0" w:color="auto"/>
        <w:right w:val="none" w:sz="0" w:space="0" w:color="auto"/>
      </w:divBdr>
    </w:div>
    <w:div w:id="636182923">
      <w:marLeft w:val="0"/>
      <w:marRight w:val="0"/>
      <w:marTop w:val="0"/>
      <w:marBottom w:val="0"/>
      <w:divBdr>
        <w:top w:val="none" w:sz="0" w:space="0" w:color="auto"/>
        <w:left w:val="none" w:sz="0" w:space="0" w:color="auto"/>
        <w:bottom w:val="none" w:sz="0" w:space="0" w:color="auto"/>
        <w:right w:val="none" w:sz="0" w:space="0" w:color="auto"/>
      </w:divBdr>
    </w:div>
    <w:div w:id="636182924">
      <w:marLeft w:val="0"/>
      <w:marRight w:val="0"/>
      <w:marTop w:val="0"/>
      <w:marBottom w:val="0"/>
      <w:divBdr>
        <w:top w:val="none" w:sz="0" w:space="0" w:color="auto"/>
        <w:left w:val="none" w:sz="0" w:space="0" w:color="auto"/>
        <w:bottom w:val="none" w:sz="0" w:space="0" w:color="auto"/>
        <w:right w:val="none" w:sz="0" w:space="0" w:color="auto"/>
      </w:divBdr>
    </w:div>
    <w:div w:id="636182925">
      <w:marLeft w:val="0"/>
      <w:marRight w:val="0"/>
      <w:marTop w:val="0"/>
      <w:marBottom w:val="0"/>
      <w:divBdr>
        <w:top w:val="none" w:sz="0" w:space="0" w:color="auto"/>
        <w:left w:val="none" w:sz="0" w:space="0" w:color="auto"/>
        <w:bottom w:val="none" w:sz="0" w:space="0" w:color="auto"/>
        <w:right w:val="none" w:sz="0" w:space="0" w:color="auto"/>
      </w:divBdr>
    </w:div>
    <w:div w:id="636182926">
      <w:marLeft w:val="0"/>
      <w:marRight w:val="0"/>
      <w:marTop w:val="0"/>
      <w:marBottom w:val="0"/>
      <w:divBdr>
        <w:top w:val="none" w:sz="0" w:space="0" w:color="auto"/>
        <w:left w:val="none" w:sz="0" w:space="0" w:color="auto"/>
        <w:bottom w:val="none" w:sz="0" w:space="0" w:color="auto"/>
        <w:right w:val="none" w:sz="0" w:space="0" w:color="auto"/>
      </w:divBdr>
    </w:div>
    <w:div w:id="636182927">
      <w:marLeft w:val="0"/>
      <w:marRight w:val="0"/>
      <w:marTop w:val="0"/>
      <w:marBottom w:val="0"/>
      <w:divBdr>
        <w:top w:val="none" w:sz="0" w:space="0" w:color="auto"/>
        <w:left w:val="none" w:sz="0" w:space="0" w:color="auto"/>
        <w:bottom w:val="none" w:sz="0" w:space="0" w:color="auto"/>
        <w:right w:val="none" w:sz="0" w:space="0" w:color="auto"/>
      </w:divBdr>
    </w:div>
    <w:div w:id="636182928">
      <w:marLeft w:val="0"/>
      <w:marRight w:val="0"/>
      <w:marTop w:val="0"/>
      <w:marBottom w:val="0"/>
      <w:divBdr>
        <w:top w:val="none" w:sz="0" w:space="0" w:color="auto"/>
        <w:left w:val="none" w:sz="0" w:space="0" w:color="auto"/>
        <w:bottom w:val="none" w:sz="0" w:space="0" w:color="auto"/>
        <w:right w:val="none" w:sz="0" w:space="0" w:color="auto"/>
      </w:divBdr>
    </w:div>
    <w:div w:id="636182929">
      <w:marLeft w:val="0"/>
      <w:marRight w:val="0"/>
      <w:marTop w:val="0"/>
      <w:marBottom w:val="0"/>
      <w:divBdr>
        <w:top w:val="none" w:sz="0" w:space="0" w:color="auto"/>
        <w:left w:val="none" w:sz="0" w:space="0" w:color="auto"/>
        <w:bottom w:val="none" w:sz="0" w:space="0" w:color="auto"/>
        <w:right w:val="none" w:sz="0" w:space="0" w:color="auto"/>
      </w:divBdr>
    </w:div>
    <w:div w:id="636182930">
      <w:marLeft w:val="0"/>
      <w:marRight w:val="0"/>
      <w:marTop w:val="0"/>
      <w:marBottom w:val="0"/>
      <w:divBdr>
        <w:top w:val="none" w:sz="0" w:space="0" w:color="auto"/>
        <w:left w:val="none" w:sz="0" w:space="0" w:color="auto"/>
        <w:bottom w:val="none" w:sz="0" w:space="0" w:color="auto"/>
        <w:right w:val="none" w:sz="0" w:space="0" w:color="auto"/>
      </w:divBdr>
    </w:div>
    <w:div w:id="636182931">
      <w:marLeft w:val="0"/>
      <w:marRight w:val="0"/>
      <w:marTop w:val="0"/>
      <w:marBottom w:val="0"/>
      <w:divBdr>
        <w:top w:val="none" w:sz="0" w:space="0" w:color="auto"/>
        <w:left w:val="none" w:sz="0" w:space="0" w:color="auto"/>
        <w:bottom w:val="none" w:sz="0" w:space="0" w:color="auto"/>
        <w:right w:val="none" w:sz="0" w:space="0" w:color="auto"/>
      </w:divBdr>
    </w:div>
    <w:div w:id="636182932">
      <w:marLeft w:val="0"/>
      <w:marRight w:val="0"/>
      <w:marTop w:val="0"/>
      <w:marBottom w:val="0"/>
      <w:divBdr>
        <w:top w:val="none" w:sz="0" w:space="0" w:color="auto"/>
        <w:left w:val="none" w:sz="0" w:space="0" w:color="auto"/>
        <w:bottom w:val="none" w:sz="0" w:space="0" w:color="auto"/>
        <w:right w:val="none" w:sz="0" w:space="0" w:color="auto"/>
      </w:divBdr>
    </w:div>
    <w:div w:id="636182933">
      <w:marLeft w:val="0"/>
      <w:marRight w:val="0"/>
      <w:marTop w:val="0"/>
      <w:marBottom w:val="0"/>
      <w:divBdr>
        <w:top w:val="none" w:sz="0" w:space="0" w:color="auto"/>
        <w:left w:val="none" w:sz="0" w:space="0" w:color="auto"/>
        <w:bottom w:val="none" w:sz="0" w:space="0" w:color="auto"/>
        <w:right w:val="none" w:sz="0" w:space="0" w:color="auto"/>
      </w:divBdr>
    </w:div>
    <w:div w:id="636182934">
      <w:marLeft w:val="0"/>
      <w:marRight w:val="0"/>
      <w:marTop w:val="0"/>
      <w:marBottom w:val="0"/>
      <w:divBdr>
        <w:top w:val="none" w:sz="0" w:space="0" w:color="auto"/>
        <w:left w:val="none" w:sz="0" w:space="0" w:color="auto"/>
        <w:bottom w:val="none" w:sz="0" w:space="0" w:color="auto"/>
        <w:right w:val="none" w:sz="0" w:space="0" w:color="auto"/>
      </w:divBdr>
    </w:div>
    <w:div w:id="636182935">
      <w:marLeft w:val="0"/>
      <w:marRight w:val="0"/>
      <w:marTop w:val="0"/>
      <w:marBottom w:val="0"/>
      <w:divBdr>
        <w:top w:val="none" w:sz="0" w:space="0" w:color="auto"/>
        <w:left w:val="none" w:sz="0" w:space="0" w:color="auto"/>
        <w:bottom w:val="none" w:sz="0" w:space="0" w:color="auto"/>
        <w:right w:val="none" w:sz="0" w:space="0" w:color="auto"/>
      </w:divBdr>
    </w:div>
    <w:div w:id="636182936">
      <w:marLeft w:val="0"/>
      <w:marRight w:val="0"/>
      <w:marTop w:val="0"/>
      <w:marBottom w:val="0"/>
      <w:divBdr>
        <w:top w:val="none" w:sz="0" w:space="0" w:color="auto"/>
        <w:left w:val="none" w:sz="0" w:space="0" w:color="auto"/>
        <w:bottom w:val="none" w:sz="0" w:space="0" w:color="auto"/>
        <w:right w:val="none" w:sz="0" w:space="0" w:color="auto"/>
      </w:divBdr>
    </w:div>
    <w:div w:id="636182937">
      <w:marLeft w:val="0"/>
      <w:marRight w:val="0"/>
      <w:marTop w:val="0"/>
      <w:marBottom w:val="0"/>
      <w:divBdr>
        <w:top w:val="none" w:sz="0" w:space="0" w:color="auto"/>
        <w:left w:val="none" w:sz="0" w:space="0" w:color="auto"/>
        <w:bottom w:val="none" w:sz="0" w:space="0" w:color="auto"/>
        <w:right w:val="none" w:sz="0" w:space="0" w:color="auto"/>
      </w:divBdr>
    </w:div>
    <w:div w:id="636182938">
      <w:marLeft w:val="0"/>
      <w:marRight w:val="0"/>
      <w:marTop w:val="0"/>
      <w:marBottom w:val="0"/>
      <w:divBdr>
        <w:top w:val="none" w:sz="0" w:space="0" w:color="auto"/>
        <w:left w:val="none" w:sz="0" w:space="0" w:color="auto"/>
        <w:bottom w:val="none" w:sz="0" w:space="0" w:color="auto"/>
        <w:right w:val="none" w:sz="0" w:space="0" w:color="auto"/>
      </w:divBdr>
    </w:div>
    <w:div w:id="636182939">
      <w:marLeft w:val="0"/>
      <w:marRight w:val="0"/>
      <w:marTop w:val="0"/>
      <w:marBottom w:val="0"/>
      <w:divBdr>
        <w:top w:val="none" w:sz="0" w:space="0" w:color="auto"/>
        <w:left w:val="none" w:sz="0" w:space="0" w:color="auto"/>
        <w:bottom w:val="none" w:sz="0" w:space="0" w:color="auto"/>
        <w:right w:val="none" w:sz="0" w:space="0" w:color="auto"/>
      </w:divBdr>
    </w:div>
    <w:div w:id="636182940">
      <w:marLeft w:val="0"/>
      <w:marRight w:val="0"/>
      <w:marTop w:val="0"/>
      <w:marBottom w:val="0"/>
      <w:divBdr>
        <w:top w:val="none" w:sz="0" w:space="0" w:color="auto"/>
        <w:left w:val="none" w:sz="0" w:space="0" w:color="auto"/>
        <w:bottom w:val="none" w:sz="0" w:space="0" w:color="auto"/>
        <w:right w:val="none" w:sz="0" w:space="0" w:color="auto"/>
      </w:divBdr>
    </w:div>
    <w:div w:id="636182941">
      <w:marLeft w:val="0"/>
      <w:marRight w:val="0"/>
      <w:marTop w:val="0"/>
      <w:marBottom w:val="0"/>
      <w:divBdr>
        <w:top w:val="none" w:sz="0" w:space="0" w:color="auto"/>
        <w:left w:val="none" w:sz="0" w:space="0" w:color="auto"/>
        <w:bottom w:val="none" w:sz="0" w:space="0" w:color="auto"/>
        <w:right w:val="none" w:sz="0" w:space="0" w:color="auto"/>
      </w:divBdr>
    </w:div>
    <w:div w:id="636182942">
      <w:marLeft w:val="0"/>
      <w:marRight w:val="0"/>
      <w:marTop w:val="0"/>
      <w:marBottom w:val="0"/>
      <w:divBdr>
        <w:top w:val="none" w:sz="0" w:space="0" w:color="auto"/>
        <w:left w:val="none" w:sz="0" w:space="0" w:color="auto"/>
        <w:bottom w:val="none" w:sz="0" w:space="0" w:color="auto"/>
        <w:right w:val="none" w:sz="0" w:space="0" w:color="auto"/>
      </w:divBdr>
    </w:div>
    <w:div w:id="636182943">
      <w:marLeft w:val="0"/>
      <w:marRight w:val="0"/>
      <w:marTop w:val="0"/>
      <w:marBottom w:val="0"/>
      <w:divBdr>
        <w:top w:val="none" w:sz="0" w:space="0" w:color="auto"/>
        <w:left w:val="none" w:sz="0" w:space="0" w:color="auto"/>
        <w:bottom w:val="none" w:sz="0" w:space="0" w:color="auto"/>
        <w:right w:val="none" w:sz="0" w:space="0" w:color="auto"/>
      </w:divBdr>
    </w:div>
    <w:div w:id="636182944">
      <w:marLeft w:val="0"/>
      <w:marRight w:val="0"/>
      <w:marTop w:val="0"/>
      <w:marBottom w:val="0"/>
      <w:divBdr>
        <w:top w:val="none" w:sz="0" w:space="0" w:color="auto"/>
        <w:left w:val="none" w:sz="0" w:space="0" w:color="auto"/>
        <w:bottom w:val="none" w:sz="0" w:space="0" w:color="auto"/>
        <w:right w:val="none" w:sz="0" w:space="0" w:color="auto"/>
      </w:divBdr>
    </w:div>
    <w:div w:id="636182945">
      <w:marLeft w:val="0"/>
      <w:marRight w:val="0"/>
      <w:marTop w:val="0"/>
      <w:marBottom w:val="0"/>
      <w:divBdr>
        <w:top w:val="none" w:sz="0" w:space="0" w:color="auto"/>
        <w:left w:val="none" w:sz="0" w:space="0" w:color="auto"/>
        <w:bottom w:val="none" w:sz="0" w:space="0" w:color="auto"/>
        <w:right w:val="none" w:sz="0" w:space="0" w:color="auto"/>
      </w:divBdr>
    </w:div>
    <w:div w:id="636182946">
      <w:marLeft w:val="0"/>
      <w:marRight w:val="0"/>
      <w:marTop w:val="0"/>
      <w:marBottom w:val="0"/>
      <w:divBdr>
        <w:top w:val="none" w:sz="0" w:space="0" w:color="auto"/>
        <w:left w:val="none" w:sz="0" w:space="0" w:color="auto"/>
        <w:bottom w:val="none" w:sz="0" w:space="0" w:color="auto"/>
        <w:right w:val="none" w:sz="0" w:space="0" w:color="auto"/>
      </w:divBdr>
    </w:div>
    <w:div w:id="636182947">
      <w:marLeft w:val="0"/>
      <w:marRight w:val="0"/>
      <w:marTop w:val="0"/>
      <w:marBottom w:val="0"/>
      <w:divBdr>
        <w:top w:val="none" w:sz="0" w:space="0" w:color="auto"/>
        <w:left w:val="none" w:sz="0" w:space="0" w:color="auto"/>
        <w:bottom w:val="none" w:sz="0" w:space="0" w:color="auto"/>
        <w:right w:val="none" w:sz="0" w:space="0" w:color="auto"/>
      </w:divBdr>
    </w:div>
    <w:div w:id="636182948">
      <w:marLeft w:val="0"/>
      <w:marRight w:val="0"/>
      <w:marTop w:val="0"/>
      <w:marBottom w:val="0"/>
      <w:divBdr>
        <w:top w:val="none" w:sz="0" w:space="0" w:color="auto"/>
        <w:left w:val="none" w:sz="0" w:space="0" w:color="auto"/>
        <w:bottom w:val="none" w:sz="0" w:space="0" w:color="auto"/>
        <w:right w:val="none" w:sz="0" w:space="0" w:color="auto"/>
      </w:divBdr>
    </w:div>
    <w:div w:id="636182949">
      <w:marLeft w:val="0"/>
      <w:marRight w:val="0"/>
      <w:marTop w:val="0"/>
      <w:marBottom w:val="0"/>
      <w:divBdr>
        <w:top w:val="none" w:sz="0" w:space="0" w:color="auto"/>
        <w:left w:val="none" w:sz="0" w:space="0" w:color="auto"/>
        <w:bottom w:val="none" w:sz="0" w:space="0" w:color="auto"/>
        <w:right w:val="none" w:sz="0" w:space="0" w:color="auto"/>
      </w:divBdr>
    </w:div>
    <w:div w:id="636182950">
      <w:marLeft w:val="0"/>
      <w:marRight w:val="0"/>
      <w:marTop w:val="0"/>
      <w:marBottom w:val="0"/>
      <w:divBdr>
        <w:top w:val="none" w:sz="0" w:space="0" w:color="auto"/>
        <w:left w:val="none" w:sz="0" w:space="0" w:color="auto"/>
        <w:bottom w:val="none" w:sz="0" w:space="0" w:color="auto"/>
        <w:right w:val="none" w:sz="0" w:space="0" w:color="auto"/>
      </w:divBdr>
    </w:div>
    <w:div w:id="636182951">
      <w:marLeft w:val="0"/>
      <w:marRight w:val="0"/>
      <w:marTop w:val="0"/>
      <w:marBottom w:val="0"/>
      <w:divBdr>
        <w:top w:val="none" w:sz="0" w:space="0" w:color="auto"/>
        <w:left w:val="none" w:sz="0" w:space="0" w:color="auto"/>
        <w:bottom w:val="none" w:sz="0" w:space="0" w:color="auto"/>
        <w:right w:val="none" w:sz="0" w:space="0" w:color="auto"/>
      </w:divBdr>
    </w:div>
    <w:div w:id="636182952">
      <w:marLeft w:val="0"/>
      <w:marRight w:val="0"/>
      <w:marTop w:val="0"/>
      <w:marBottom w:val="0"/>
      <w:divBdr>
        <w:top w:val="none" w:sz="0" w:space="0" w:color="auto"/>
        <w:left w:val="none" w:sz="0" w:space="0" w:color="auto"/>
        <w:bottom w:val="none" w:sz="0" w:space="0" w:color="auto"/>
        <w:right w:val="none" w:sz="0" w:space="0" w:color="auto"/>
      </w:divBdr>
    </w:div>
    <w:div w:id="636182953">
      <w:marLeft w:val="0"/>
      <w:marRight w:val="0"/>
      <w:marTop w:val="0"/>
      <w:marBottom w:val="0"/>
      <w:divBdr>
        <w:top w:val="none" w:sz="0" w:space="0" w:color="auto"/>
        <w:left w:val="none" w:sz="0" w:space="0" w:color="auto"/>
        <w:bottom w:val="none" w:sz="0" w:space="0" w:color="auto"/>
        <w:right w:val="none" w:sz="0" w:space="0" w:color="auto"/>
      </w:divBdr>
    </w:div>
    <w:div w:id="636182954">
      <w:marLeft w:val="0"/>
      <w:marRight w:val="0"/>
      <w:marTop w:val="0"/>
      <w:marBottom w:val="0"/>
      <w:divBdr>
        <w:top w:val="none" w:sz="0" w:space="0" w:color="auto"/>
        <w:left w:val="none" w:sz="0" w:space="0" w:color="auto"/>
        <w:bottom w:val="none" w:sz="0" w:space="0" w:color="auto"/>
        <w:right w:val="none" w:sz="0" w:space="0" w:color="auto"/>
      </w:divBdr>
    </w:div>
    <w:div w:id="636182955">
      <w:marLeft w:val="0"/>
      <w:marRight w:val="0"/>
      <w:marTop w:val="0"/>
      <w:marBottom w:val="0"/>
      <w:divBdr>
        <w:top w:val="none" w:sz="0" w:space="0" w:color="auto"/>
        <w:left w:val="none" w:sz="0" w:space="0" w:color="auto"/>
        <w:bottom w:val="none" w:sz="0" w:space="0" w:color="auto"/>
        <w:right w:val="none" w:sz="0" w:space="0" w:color="auto"/>
      </w:divBdr>
    </w:div>
    <w:div w:id="636182956">
      <w:marLeft w:val="0"/>
      <w:marRight w:val="0"/>
      <w:marTop w:val="0"/>
      <w:marBottom w:val="0"/>
      <w:divBdr>
        <w:top w:val="none" w:sz="0" w:space="0" w:color="auto"/>
        <w:left w:val="none" w:sz="0" w:space="0" w:color="auto"/>
        <w:bottom w:val="none" w:sz="0" w:space="0" w:color="auto"/>
        <w:right w:val="none" w:sz="0" w:space="0" w:color="auto"/>
      </w:divBdr>
    </w:div>
    <w:div w:id="636182957">
      <w:marLeft w:val="0"/>
      <w:marRight w:val="0"/>
      <w:marTop w:val="0"/>
      <w:marBottom w:val="0"/>
      <w:divBdr>
        <w:top w:val="none" w:sz="0" w:space="0" w:color="auto"/>
        <w:left w:val="none" w:sz="0" w:space="0" w:color="auto"/>
        <w:bottom w:val="none" w:sz="0" w:space="0" w:color="auto"/>
        <w:right w:val="none" w:sz="0" w:space="0" w:color="auto"/>
      </w:divBdr>
    </w:div>
    <w:div w:id="636182958">
      <w:marLeft w:val="0"/>
      <w:marRight w:val="0"/>
      <w:marTop w:val="0"/>
      <w:marBottom w:val="0"/>
      <w:divBdr>
        <w:top w:val="none" w:sz="0" w:space="0" w:color="auto"/>
        <w:left w:val="none" w:sz="0" w:space="0" w:color="auto"/>
        <w:bottom w:val="none" w:sz="0" w:space="0" w:color="auto"/>
        <w:right w:val="none" w:sz="0" w:space="0" w:color="auto"/>
      </w:divBdr>
    </w:div>
    <w:div w:id="636182959">
      <w:marLeft w:val="0"/>
      <w:marRight w:val="0"/>
      <w:marTop w:val="0"/>
      <w:marBottom w:val="0"/>
      <w:divBdr>
        <w:top w:val="none" w:sz="0" w:space="0" w:color="auto"/>
        <w:left w:val="none" w:sz="0" w:space="0" w:color="auto"/>
        <w:bottom w:val="none" w:sz="0" w:space="0" w:color="auto"/>
        <w:right w:val="none" w:sz="0" w:space="0" w:color="auto"/>
      </w:divBdr>
    </w:div>
    <w:div w:id="636182960">
      <w:marLeft w:val="0"/>
      <w:marRight w:val="0"/>
      <w:marTop w:val="0"/>
      <w:marBottom w:val="0"/>
      <w:divBdr>
        <w:top w:val="none" w:sz="0" w:space="0" w:color="auto"/>
        <w:left w:val="none" w:sz="0" w:space="0" w:color="auto"/>
        <w:bottom w:val="none" w:sz="0" w:space="0" w:color="auto"/>
        <w:right w:val="none" w:sz="0" w:space="0" w:color="auto"/>
      </w:divBdr>
    </w:div>
    <w:div w:id="636182961">
      <w:marLeft w:val="0"/>
      <w:marRight w:val="0"/>
      <w:marTop w:val="0"/>
      <w:marBottom w:val="0"/>
      <w:divBdr>
        <w:top w:val="none" w:sz="0" w:space="0" w:color="auto"/>
        <w:left w:val="none" w:sz="0" w:space="0" w:color="auto"/>
        <w:bottom w:val="none" w:sz="0" w:space="0" w:color="auto"/>
        <w:right w:val="none" w:sz="0" w:space="0" w:color="auto"/>
      </w:divBdr>
    </w:div>
    <w:div w:id="636182962">
      <w:marLeft w:val="0"/>
      <w:marRight w:val="0"/>
      <w:marTop w:val="0"/>
      <w:marBottom w:val="0"/>
      <w:divBdr>
        <w:top w:val="none" w:sz="0" w:space="0" w:color="auto"/>
        <w:left w:val="none" w:sz="0" w:space="0" w:color="auto"/>
        <w:bottom w:val="none" w:sz="0" w:space="0" w:color="auto"/>
        <w:right w:val="none" w:sz="0" w:space="0" w:color="auto"/>
      </w:divBdr>
    </w:div>
    <w:div w:id="636182963">
      <w:marLeft w:val="0"/>
      <w:marRight w:val="0"/>
      <w:marTop w:val="0"/>
      <w:marBottom w:val="0"/>
      <w:divBdr>
        <w:top w:val="none" w:sz="0" w:space="0" w:color="auto"/>
        <w:left w:val="none" w:sz="0" w:space="0" w:color="auto"/>
        <w:bottom w:val="none" w:sz="0" w:space="0" w:color="auto"/>
        <w:right w:val="none" w:sz="0" w:space="0" w:color="auto"/>
      </w:divBdr>
    </w:div>
    <w:div w:id="636182964">
      <w:marLeft w:val="0"/>
      <w:marRight w:val="0"/>
      <w:marTop w:val="0"/>
      <w:marBottom w:val="0"/>
      <w:divBdr>
        <w:top w:val="none" w:sz="0" w:space="0" w:color="auto"/>
        <w:left w:val="none" w:sz="0" w:space="0" w:color="auto"/>
        <w:bottom w:val="none" w:sz="0" w:space="0" w:color="auto"/>
        <w:right w:val="none" w:sz="0" w:space="0" w:color="auto"/>
      </w:divBdr>
    </w:div>
    <w:div w:id="636182965">
      <w:marLeft w:val="0"/>
      <w:marRight w:val="0"/>
      <w:marTop w:val="0"/>
      <w:marBottom w:val="0"/>
      <w:divBdr>
        <w:top w:val="none" w:sz="0" w:space="0" w:color="auto"/>
        <w:left w:val="none" w:sz="0" w:space="0" w:color="auto"/>
        <w:bottom w:val="none" w:sz="0" w:space="0" w:color="auto"/>
        <w:right w:val="none" w:sz="0" w:space="0" w:color="auto"/>
      </w:divBdr>
    </w:div>
    <w:div w:id="636182966">
      <w:marLeft w:val="0"/>
      <w:marRight w:val="0"/>
      <w:marTop w:val="0"/>
      <w:marBottom w:val="0"/>
      <w:divBdr>
        <w:top w:val="none" w:sz="0" w:space="0" w:color="auto"/>
        <w:left w:val="none" w:sz="0" w:space="0" w:color="auto"/>
        <w:bottom w:val="none" w:sz="0" w:space="0" w:color="auto"/>
        <w:right w:val="none" w:sz="0" w:space="0" w:color="auto"/>
      </w:divBdr>
    </w:div>
    <w:div w:id="636182967">
      <w:marLeft w:val="0"/>
      <w:marRight w:val="0"/>
      <w:marTop w:val="0"/>
      <w:marBottom w:val="0"/>
      <w:divBdr>
        <w:top w:val="none" w:sz="0" w:space="0" w:color="auto"/>
        <w:left w:val="none" w:sz="0" w:space="0" w:color="auto"/>
        <w:bottom w:val="none" w:sz="0" w:space="0" w:color="auto"/>
        <w:right w:val="none" w:sz="0" w:space="0" w:color="auto"/>
      </w:divBdr>
    </w:div>
    <w:div w:id="636182968">
      <w:marLeft w:val="0"/>
      <w:marRight w:val="0"/>
      <w:marTop w:val="0"/>
      <w:marBottom w:val="0"/>
      <w:divBdr>
        <w:top w:val="none" w:sz="0" w:space="0" w:color="auto"/>
        <w:left w:val="none" w:sz="0" w:space="0" w:color="auto"/>
        <w:bottom w:val="none" w:sz="0" w:space="0" w:color="auto"/>
        <w:right w:val="none" w:sz="0" w:space="0" w:color="auto"/>
      </w:divBdr>
    </w:div>
    <w:div w:id="636182969">
      <w:marLeft w:val="0"/>
      <w:marRight w:val="0"/>
      <w:marTop w:val="0"/>
      <w:marBottom w:val="0"/>
      <w:divBdr>
        <w:top w:val="none" w:sz="0" w:space="0" w:color="auto"/>
        <w:left w:val="none" w:sz="0" w:space="0" w:color="auto"/>
        <w:bottom w:val="none" w:sz="0" w:space="0" w:color="auto"/>
        <w:right w:val="none" w:sz="0" w:space="0" w:color="auto"/>
      </w:divBdr>
    </w:div>
    <w:div w:id="636182970">
      <w:marLeft w:val="0"/>
      <w:marRight w:val="0"/>
      <w:marTop w:val="0"/>
      <w:marBottom w:val="0"/>
      <w:divBdr>
        <w:top w:val="none" w:sz="0" w:space="0" w:color="auto"/>
        <w:left w:val="none" w:sz="0" w:space="0" w:color="auto"/>
        <w:bottom w:val="none" w:sz="0" w:space="0" w:color="auto"/>
        <w:right w:val="none" w:sz="0" w:space="0" w:color="auto"/>
      </w:divBdr>
    </w:div>
    <w:div w:id="636182971">
      <w:marLeft w:val="0"/>
      <w:marRight w:val="0"/>
      <w:marTop w:val="0"/>
      <w:marBottom w:val="0"/>
      <w:divBdr>
        <w:top w:val="none" w:sz="0" w:space="0" w:color="auto"/>
        <w:left w:val="none" w:sz="0" w:space="0" w:color="auto"/>
        <w:bottom w:val="none" w:sz="0" w:space="0" w:color="auto"/>
        <w:right w:val="none" w:sz="0" w:space="0" w:color="auto"/>
      </w:divBdr>
    </w:div>
    <w:div w:id="636182972">
      <w:marLeft w:val="0"/>
      <w:marRight w:val="0"/>
      <w:marTop w:val="0"/>
      <w:marBottom w:val="0"/>
      <w:divBdr>
        <w:top w:val="none" w:sz="0" w:space="0" w:color="auto"/>
        <w:left w:val="none" w:sz="0" w:space="0" w:color="auto"/>
        <w:bottom w:val="none" w:sz="0" w:space="0" w:color="auto"/>
        <w:right w:val="none" w:sz="0" w:space="0" w:color="auto"/>
      </w:divBdr>
    </w:div>
    <w:div w:id="636182973">
      <w:marLeft w:val="0"/>
      <w:marRight w:val="0"/>
      <w:marTop w:val="0"/>
      <w:marBottom w:val="0"/>
      <w:divBdr>
        <w:top w:val="none" w:sz="0" w:space="0" w:color="auto"/>
        <w:left w:val="none" w:sz="0" w:space="0" w:color="auto"/>
        <w:bottom w:val="none" w:sz="0" w:space="0" w:color="auto"/>
        <w:right w:val="none" w:sz="0" w:space="0" w:color="auto"/>
      </w:divBdr>
    </w:div>
    <w:div w:id="636182974">
      <w:marLeft w:val="0"/>
      <w:marRight w:val="0"/>
      <w:marTop w:val="0"/>
      <w:marBottom w:val="0"/>
      <w:divBdr>
        <w:top w:val="none" w:sz="0" w:space="0" w:color="auto"/>
        <w:left w:val="none" w:sz="0" w:space="0" w:color="auto"/>
        <w:bottom w:val="none" w:sz="0" w:space="0" w:color="auto"/>
        <w:right w:val="none" w:sz="0" w:space="0" w:color="auto"/>
      </w:divBdr>
    </w:div>
    <w:div w:id="636182975">
      <w:marLeft w:val="0"/>
      <w:marRight w:val="0"/>
      <w:marTop w:val="0"/>
      <w:marBottom w:val="0"/>
      <w:divBdr>
        <w:top w:val="none" w:sz="0" w:space="0" w:color="auto"/>
        <w:left w:val="none" w:sz="0" w:space="0" w:color="auto"/>
        <w:bottom w:val="none" w:sz="0" w:space="0" w:color="auto"/>
        <w:right w:val="none" w:sz="0" w:space="0" w:color="auto"/>
      </w:divBdr>
    </w:div>
    <w:div w:id="636182976">
      <w:marLeft w:val="0"/>
      <w:marRight w:val="0"/>
      <w:marTop w:val="0"/>
      <w:marBottom w:val="0"/>
      <w:divBdr>
        <w:top w:val="none" w:sz="0" w:space="0" w:color="auto"/>
        <w:left w:val="none" w:sz="0" w:space="0" w:color="auto"/>
        <w:bottom w:val="none" w:sz="0" w:space="0" w:color="auto"/>
        <w:right w:val="none" w:sz="0" w:space="0" w:color="auto"/>
      </w:divBdr>
    </w:div>
    <w:div w:id="636182977">
      <w:marLeft w:val="0"/>
      <w:marRight w:val="0"/>
      <w:marTop w:val="0"/>
      <w:marBottom w:val="0"/>
      <w:divBdr>
        <w:top w:val="none" w:sz="0" w:space="0" w:color="auto"/>
        <w:left w:val="none" w:sz="0" w:space="0" w:color="auto"/>
        <w:bottom w:val="none" w:sz="0" w:space="0" w:color="auto"/>
        <w:right w:val="none" w:sz="0" w:space="0" w:color="auto"/>
      </w:divBdr>
    </w:div>
    <w:div w:id="636182978">
      <w:marLeft w:val="0"/>
      <w:marRight w:val="0"/>
      <w:marTop w:val="0"/>
      <w:marBottom w:val="0"/>
      <w:divBdr>
        <w:top w:val="none" w:sz="0" w:space="0" w:color="auto"/>
        <w:left w:val="none" w:sz="0" w:space="0" w:color="auto"/>
        <w:bottom w:val="none" w:sz="0" w:space="0" w:color="auto"/>
        <w:right w:val="none" w:sz="0" w:space="0" w:color="auto"/>
      </w:divBdr>
    </w:div>
    <w:div w:id="636182979">
      <w:marLeft w:val="0"/>
      <w:marRight w:val="0"/>
      <w:marTop w:val="0"/>
      <w:marBottom w:val="0"/>
      <w:divBdr>
        <w:top w:val="none" w:sz="0" w:space="0" w:color="auto"/>
        <w:left w:val="none" w:sz="0" w:space="0" w:color="auto"/>
        <w:bottom w:val="none" w:sz="0" w:space="0" w:color="auto"/>
        <w:right w:val="none" w:sz="0" w:space="0" w:color="auto"/>
      </w:divBdr>
    </w:div>
    <w:div w:id="636182980">
      <w:marLeft w:val="0"/>
      <w:marRight w:val="0"/>
      <w:marTop w:val="0"/>
      <w:marBottom w:val="0"/>
      <w:divBdr>
        <w:top w:val="none" w:sz="0" w:space="0" w:color="auto"/>
        <w:left w:val="none" w:sz="0" w:space="0" w:color="auto"/>
        <w:bottom w:val="none" w:sz="0" w:space="0" w:color="auto"/>
        <w:right w:val="none" w:sz="0" w:space="0" w:color="auto"/>
      </w:divBdr>
    </w:div>
    <w:div w:id="636182981">
      <w:marLeft w:val="0"/>
      <w:marRight w:val="0"/>
      <w:marTop w:val="0"/>
      <w:marBottom w:val="0"/>
      <w:divBdr>
        <w:top w:val="none" w:sz="0" w:space="0" w:color="auto"/>
        <w:left w:val="none" w:sz="0" w:space="0" w:color="auto"/>
        <w:bottom w:val="none" w:sz="0" w:space="0" w:color="auto"/>
        <w:right w:val="none" w:sz="0" w:space="0" w:color="auto"/>
      </w:divBdr>
    </w:div>
    <w:div w:id="636182982">
      <w:marLeft w:val="0"/>
      <w:marRight w:val="0"/>
      <w:marTop w:val="0"/>
      <w:marBottom w:val="0"/>
      <w:divBdr>
        <w:top w:val="none" w:sz="0" w:space="0" w:color="auto"/>
        <w:left w:val="none" w:sz="0" w:space="0" w:color="auto"/>
        <w:bottom w:val="none" w:sz="0" w:space="0" w:color="auto"/>
        <w:right w:val="none" w:sz="0" w:space="0" w:color="auto"/>
      </w:divBdr>
    </w:div>
    <w:div w:id="636182983">
      <w:marLeft w:val="0"/>
      <w:marRight w:val="0"/>
      <w:marTop w:val="0"/>
      <w:marBottom w:val="0"/>
      <w:divBdr>
        <w:top w:val="none" w:sz="0" w:space="0" w:color="auto"/>
        <w:left w:val="none" w:sz="0" w:space="0" w:color="auto"/>
        <w:bottom w:val="none" w:sz="0" w:space="0" w:color="auto"/>
        <w:right w:val="none" w:sz="0" w:space="0" w:color="auto"/>
      </w:divBdr>
    </w:div>
    <w:div w:id="636182984">
      <w:marLeft w:val="0"/>
      <w:marRight w:val="0"/>
      <w:marTop w:val="0"/>
      <w:marBottom w:val="0"/>
      <w:divBdr>
        <w:top w:val="none" w:sz="0" w:space="0" w:color="auto"/>
        <w:left w:val="none" w:sz="0" w:space="0" w:color="auto"/>
        <w:bottom w:val="none" w:sz="0" w:space="0" w:color="auto"/>
        <w:right w:val="none" w:sz="0" w:space="0" w:color="auto"/>
      </w:divBdr>
    </w:div>
    <w:div w:id="636182985">
      <w:marLeft w:val="0"/>
      <w:marRight w:val="0"/>
      <w:marTop w:val="0"/>
      <w:marBottom w:val="0"/>
      <w:divBdr>
        <w:top w:val="none" w:sz="0" w:space="0" w:color="auto"/>
        <w:left w:val="none" w:sz="0" w:space="0" w:color="auto"/>
        <w:bottom w:val="none" w:sz="0" w:space="0" w:color="auto"/>
        <w:right w:val="none" w:sz="0" w:space="0" w:color="auto"/>
      </w:divBdr>
    </w:div>
    <w:div w:id="636182986">
      <w:marLeft w:val="0"/>
      <w:marRight w:val="0"/>
      <w:marTop w:val="0"/>
      <w:marBottom w:val="0"/>
      <w:divBdr>
        <w:top w:val="none" w:sz="0" w:space="0" w:color="auto"/>
        <w:left w:val="none" w:sz="0" w:space="0" w:color="auto"/>
        <w:bottom w:val="none" w:sz="0" w:space="0" w:color="auto"/>
        <w:right w:val="none" w:sz="0" w:space="0" w:color="auto"/>
      </w:divBdr>
    </w:div>
    <w:div w:id="636182987">
      <w:marLeft w:val="0"/>
      <w:marRight w:val="0"/>
      <w:marTop w:val="0"/>
      <w:marBottom w:val="0"/>
      <w:divBdr>
        <w:top w:val="none" w:sz="0" w:space="0" w:color="auto"/>
        <w:left w:val="none" w:sz="0" w:space="0" w:color="auto"/>
        <w:bottom w:val="none" w:sz="0" w:space="0" w:color="auto"/>
        <w:right w:val="none" w:sz="0" w:space="0" w:color="auto"/>
      </w:divBdr>
    </w:div>
    <w:div w:id="636182988">
      <w:marLeft w:val="0"/>
      <w:marRight w:val="0"/>
      <w:marTop w:val="0"/>
      <w:marBottom w:val="0"/>
      <w:divBdr>
        <w:top w:val="none" w:sz="0" w:space="0" w:color="auto"/>
        <w:left w:val="none" w:sz="0" w:space="0" w:color="auto"/>
        <w:bottom w:val="none" w:sz="0" w:space="0" w:color="auto"/>
        <w:right w:val="none" w:sz="0" w:space="0" w:color="auto"/>
      </w:divBdr>
    </w:div>
    <w:div w:id="636182989">
      <w:marLeft w:val="0"/>
      <w:marRight w:val="0"/>
      <w:marTop w:val="0"/>
      <w:marBottom w:val="0"/>
      <w:divBdr>
        <w:top w:val="none" w:sz="0" w:space="0" w:color="auto"/>
        <w:left w:val="none" w:sz="0" w:space="0" w:color="auto"/>
        <w:bottom w:val="none" w:sz="0" w:space="0" w:color="auto"/>
        <w:right w:val="none" w:sz="0" w:space="0" w:color="auto"/>
      </w:divBdr>
    </w:div>
    <w:div w:id="636182990">
      <w:marLeft w:val="0"/>
      <w:marRight w:val="0"/>
      <w:marTop w:val="0"/>
      <w:marBottom w:val="0"/>
      <w:divBdr>
        <w:top w:val="none" w:sz="0" w:space="0" w:color="auto"/>
        <w:left w:val="none" w:sz="0" w:space="0" w:color="auto"/>
        <w:bottom w:val="none" w:sz="0" w:space="0" w:color="auto"/>
        <w:right w:val="none" w:sz="0" w:space="0" w:color="auto"/>
      </w:divBdr>
    </w:div>
    <w:div w:id="636182991">
      <w:marLeft w:val="0"/>
      <w:marRight w:val="0"/>
      <w:marTop w:val="0"/>
      <w:marBottom w:val="0"/>
      <w:divBdr>
        <w:top w:val="none" w:sz="0" w:space="0" w:color="auto"/>
        <w:left w:val="none" w:sz="0" w:space="0" w:color="auto"/>
        <w:bottom w:val="none" w:sz="0" w:space="0" w:color="auto"/>
        <w:right w:val="none" w:sz="0" w:space="0" w:color="auto"/>
      </w:divBdr>
    </w:div>
    <w:div w:id="636182992">
      <w:marLeft w:val="0"/>
      <w:marRight w:val="0"/>
      <w:marTop w:val="0"/>
      <w:marBottom w:val="0"/>
      <w:divBdr>
        <w:top w:val="none" w:sz="0" w:space="0" w:color="auto"/>
        <w:left w:val="none" w:sz="0" w:space="0" w:color="auto"/>
        <w:bottom w:val="none" w:sz="0" w:space="0" w:color="auto"/>
        <w:right w:val="none" w:sz="0" w:space="0" w:color="auto"/>
      </w:divBdr>
    </w:div>
    <w:div w:id="636182993">
      <w:marLeft w:val="0"/>
      <w:marRight w:val="0"/>
      <w:marTop w:val="0"/>
      <w:marBottom w:val="0"/>
      <w:divBdr>
        <w:top w:val="none" w:sz="0" w:space="0" w:color="auto"/>
        <w:left w:val="none" w:sz="0" w:space="0" w:color="auto"/>
        <w:bottom w:val="none" w:sz="0" w:space="0" w:color="auto"/>
        <w:right w:val="none" w:sz="0" w:space="0" w:color="auto"/>
      </w:divBdr>
    </w:div>
    <w:div w:id="636182994">
      <w:marLeft w:val="0"/>
      <w:marRight w:val="0"/>
      <w:marTop w:val="0"/>
      <w:marBottom w:val="0"/>
      <w:divBdr>
        <w:top w:val="none" w:sz="0" w:space="0" w:color="auto"/>
        <w:left w:val="none" w:sz="0" w:space="0" w:color="auto"/>
        <w:bottom w:val="none" w:sz="0" w:space="0" w:color="auto"/>
        <w:right w:val="none" w:sz="0" w:space="0" w:color="auto"/>
      </w:divBdr>
    </w:div>
    <w:div w:id="636182995">
      <w:marLeft w:val="0"/>
      <w:marRight w:val="0"/>
      <w:marTop w:val="0"/>
      <w:marBottom w:val="0"/>
      <w:divBdr>
        <w:top w:val="none" w:sz="0" w:space="0" w:color="auto"/>
        <w:left w:val="none" w:sz="0" w:space="0" w:color="auto"/>
        <w:bottom w:val="none" w:sz="0" w:space="0" w:color="auto"/>
        <w:right w:val="none" w:sz="0" w:space="0" w:color="auto"/>
      </w:divBdr>
    </w:div>
    <w:div w:id="636182996">
      <w:marLeft w:val="0"/>
      <w:marRight w:val="0"/>
      <w:marTop w:val="0"/>
      <w:marBottom w:val="0"/>
      <w:divBdr>
        <w:top w:val="none" w:sz="0" w:space="0" w:color="auto"/>
        <w:left w:val="none" w:sz="0" w:space="0" w:color="auto"/>
        <w:bottom w:val="none" w:sz="0" w:space="0" w:color="auto"/>
        <w:right w:val="none" w:sz="0" w:space="0" w:color="auto"/>
      </w:divBdr>
    </w:div>
    <w:div w:id="636182997">
      <w:marLeft w:val="0"/>
      <w:marRight w:val="0"/>
      <w:marTop w:val="0"/>
      <w:marBottom w:val="0"/>
      <w:divBdr>
        <w:top w:val="none" w:sz="0" w:space="0" w:color="auto"/>
        <w:left w:val="none" w:sz="0" w:space="0" w:color="auto"/>
        <w:bottom w:val="none" w:sz="0" w:space="0" w:color="auto"/>
        <w:right w:val="none" w:sz="0" w:space="0" w:color="auto"/>
      </w:divBdr>
    </w:div>
    <w:div w:id="636182998">
      <w:marLeft w:val="0"/>
      <w:marRight w:val="0"/>
      <w:marTop w:val="0"/>
      <w:marBottom w:val="0"/>
      <w:divBdr>
        <w:top w:val="none" w:sz="0" w:space="0" w:color="auto"/>
        <w:left w:val="none" w:sz="0" w:space="0" w:color="auto"/>
        <w:bottom w:val="none" w:sz="0" w:space="0" w:color="auto"/>
        <w:right w:val="none" w:sz="0" w:space="0" w:color="auto"/>
      </w:divBdr>
    </w:div>
    <w:div w:id="636182999">
      <w:marLeft w:val="0"/>
      <w:marRight w:val="0"/>
      <w:marTop w:val="0"/>
      <w:marBottom w:val="0"/>
      <w:divBdr>
        <w:top w:val="none" w:sz="0" w:space="0" w:color="auto"/>
        <w:left w:val="none" w:sz="0" w:space="0" w:color="auto"/>
        <w:bottom w:val="none" w:sz="0" w:space="0" w:color="auto"/>
        <w:right w:val="none" w:sz="0" w:space="0" w:color="auto"/>
      </w:divBdr>
    </w:div>
    <w:div w:id="636183000">
      <w:marLeft w:val="0"/>
      <w:marRight w:val="0"/>
      <w:marTop w:val="0"/>
      <w:marBottom w:val="0"/>
      <w:divBdr>
        <w:top w:val="none" w:sz="0" w:space="0" w:color="auto"/>
        <w:left w:val="none" w:sz="0" w:space="0" w:color="auto"/>
        <w:bottom w:val="none" w:sz="0" w:space="0" w:color="auto"/>
        <w:right w:val="none" w:sz="0" w:space="0" w:color="auto"/>
      </w:divBdr>
    </w:div>
    <w:div w:id="636183001">
      <w:marLeft w:val="0"/>
      <w:marRight w:val="0"/>
      <w:marTop w:val="0"/>
      <w:marBottom w:val="0"/>
      <w:divBdr>
        <w:top w:val="none" w:sz="0" w:space="0" w:color="auto"/>
        <w:left w:val="none" w:sz="0" w:space="0" w:color="auto"/>
        <w:bottom w:val="none" w:sz="0" w:space="0" w:color="auto"/>
        <w:right w:val="none" w:sz="0" w:space="0" w:color="auto"/>
      </w:divBdr>
    </w:div>
    <w:div w:id="636183002">
      <w:marLeft w:val="0"/>
      <w:marRight w:val="0"/>
      <w:marTop w:val="0"/>
      <w:marBottom w:val="0"/>
      <w:divBdr>
        <w:top w:val="none" w:sz="0" w:space="0" w:color="auto"/>
        <w:left w:val="none" w:sz="0" w:space="0" w:color="auto"/>
        <w:bottom w:val="none" w:sz="0" w:space="0" w:color="auto"/>
        <w:right w:val="none" w:sz="0" w:space="0" w:color="auto"/>
      </w:divBdr>
    </w:div>
    <w:div w:id="636183003">
      <w:marLeft w:val="0"/>
      <w:marRight w:val="0"/>
      <w:marTop w:val="0"/>
      <w:marBottom w:val="0"/>
      <w:divBdr>
        <w:top w:val="none" w:sz="0" w:space="0" w:color="auto"/>
        <w:left w:val="none" w:sz="0" w:space="0" w:color="auto"/>
        <w:bottom w:val="none" w:sz="0" w:space="0" w:color="auto"/>
        <w:right w:val="none" w:sz="0" w:space="0" w:color="auto"/>
      </w:divBdr>
    </w:div>
    <w:div w:id="636183004">
      <w:marLeft w:val="0"/>
      <w:marRight w:val="0"/>
      <w:marTop w:val="0"/>
      <w:marBottom w:val="0"/>
      <w:divBdr>
        <w:top w:val="none" w:sz="0" w:space="0" w:color="auto"/>
        <w:left w:val="none" w:sz="0" w:space="0" w:color="auto"/>
        <w:bottom w:val="none" w:sz="0" w:space="0" w:color="auto"/>
        <w:right w:val="none" w:sz="0" w:space="0" w:color="auto"/>
      </w:divBdr>
    </w:div>
    <w:div w:id="636183005">
      <w:marLeft w:val="0"/>
      <w:marRight w:val="0"/>
      <w:marTop w:val="0"/>
      <w:marBottom w:val="0"/>
      <w:divBdr>
        <w:top w:val="none" w:sz="0" w:space="0" w:color="auto"/>
        <w:left w:val="none" w:sz="0" w:space="0" w:color="auto"/>
        <w:bottom w:val="none" w:sz="0" w:space="0" w:color="auto"/>
        <w:right w:val="none" w:sz="0" w:space="0" w:color="auto"/>
      </w:divBdr>
    </w:div>
    <w:div w:id="636183006">
      <w:marLeft w:val="0"/>
      <w:marRight w:val="0"/>
      <w:marTop w:val="0"/>
      <w:marBottom w:val="0"/>
      <w:divBdr>
        <w:top w:val="none" w:sz="0" w:space="0" w:color="auto"/>
        <w:left w:val="none" w:sz="0" w:space="0" w:color="auto"/>
        <w:bottom w:val="none" w:sz="0" w:space="0" w:color="auto"/>
        <w:right w:val="none" w:sz="0" w:space="0" w:color="auto"/>
      </w:divBdr>
    </w:div>
    <w:div w:id="636183007">
      <w:marLeft w:val="0"/>
      <w:marRight w:val="0"/>
      <w:marTop w:val="0"/>
      <w:marBottom w:val="0"/>
      <w:divBdr>
        <w:top w:val="none" w:sz="0" w:space="0" w:color="auto"/>
        <w:left w:val="none" w:sz="0" w:space="0" w:color="auto"/>
        <w:bottom w:val="none" w:sz="0" w:space="0" w:color="auto"/>
        <w:right w:val="none" w:sz="0" w:space="0" w:color="auto"/>
      </w:divBdr>
    </w:div>
    <w:div w:id="636183008">
      <w:marLeft w:val="0"/>
      <w:marRight w:val="0"/>
      <w:marTop w:val="0"/>
      <w:marBottom w:val="0"/>
      <w:divBdr>
        <w:top w:val="none" w:sz="0" w:space="0" w:color="auto"/>
        <w:left w:val="none" w:sz="0" w:space="0" w:color="auto"/>
        <w:bottom w:val="none" w:sz="0" w:space="0" w:color="auto"/>
        <w:right w:val="none" w:sz="0" w:space="0" w:color="auto"/>
      </w:divBdr>
    </w:div>
    <w:div w:id="636183009">
      <w:marLeft w:val="0"/>
      <w:marRight w:val="0"/>
      <w:marTop w:val="0"/>
      <w:marBottom w:val="0"/>
      <w:divBdr>
        <w:top w:val="none" w:sz="0" w:space="0" w:color="auto"/>
        <w:left w:val="none" w:sz="0" w:space="0" w:color="auto"/>
        <w:bottom w:val="none" w:sz="0" w:space="0" w:color="auto"/>
        <w:right w:val="none" w:sz="0" w:space="0" w:color="auto"/>
      </w:divBdr>
    </w:div>
    <w:div w:id="636183010">
      <w:marLeft w:val="0"/>
      <w:marRight w:val="0"/>
      <w:marTop w:val="0"/>
      <w:marBottom w:val="0"/>
      <w:divBdr>
        <w:top w:val="none" w:sz="0" w:space="0" w:color="auto"/>
        <w:left w:val="none" w:sz="0" w:space="0" w:color="auto"/>
        <w:bottom w:val="none" w:sz="0" w:space="0" w:color="auto"/>
        <w:right w:val="none" w:sz="0" w:space="0" w:color="auto"/>
      </w:divBdr>
    </w:div>
    <w:div w:id="636183011">
      <w:marLeft w:val="0"/>
      <w:marRight w:val="0"/>
      <w:marTop w:val="0"/>
      <w:marBottom w:val="0"/>
      <w:divBdr>
        <w:top w:val="none" w:sz="0" w:space="0" w:color="auto"/>
        <w:left w:val="none" w:sz="0" w:space="0" w:color="auto"/>
        <w:bottom w:val="none" w:sz="0" w:space="0" w:color="auto"/>
        <w:right w:val="none" w:sz="0" w:space="0" w:color="auto"/>
      </w:divBdr>
    </w:div>
    <w:div w:id="636183012">
      <w:marLeft w:val="0"/>
      <w:marRight w:val="0"/>
      <w:marTop w:val="0"/>
      <w:marBottom w:val="0"/>
      <w:divBdr>
        <w:top w:val="none" w:sz="0" w:space="0" w:color="auto"/>
        <w:left w:val="none" w:sz="0" w:space="0" w:color="auto"/>
        <w:bottom w:val="none" w:sz="0" w:space="0" w:color="auto"/>
        <w:right w:val="none" w:sz="0" w:space="0" w:color="auto"/>
      </w:divBdr>
    </w:div>
    <w:div w:id="636183013">
      <w:marLeft w:val="0"/>
      <w:marRight w:val="0"/>
      <w:marTop w:val="0"/>
      <w:marBottom w:val="0"/>
      <w:divBdr>
        <w:top w:val="none" w:sz="0" w:space="0" w:color="auto"/>
        <w:left w:val="none" w:sz="0" w:space="0" w:color="auto"/>
        <w:bottom w:val="none" w:sz="0" w:space="0" w:color="auto"/>
        <w:right w:val="none" w:sz="0" w:space="0" w:color="auto"/>
      </w:divBdr>
    </w:div>
    <w:div w:id="636183014">
      <w:marLeft w:val="0"/>
      <w:marRight w:val="0"/>
      <w:marTop w:val="0"/>
      <w:marBottom w:val="0"/>
      <w:divBdr>
        <w:top w:val="none" w:sz="0" w:space="0" w:color="auto"/>
        <w:left w:val="none" w:sz="0" w:space="0" w:color="auto"/>
        <w:bottom w:val="none" w:sz="0" w:space="0" w:color="auto"/>
        <w:right w:val="none" w:sz="0" w:space="0" w:color="auto"/>
      </w:divBdr>
    </w:div>
    <w:div w:id="636183015">
      <w:marLeft w:val="0"/>
      <w:marRight w:val="0"/>
      <w:marTop w:val="0"/>
      <w:marBottom w:val="0"/>
      <w:divBdr>
        <w:top w:val="none" w:sz="0" w:space="0" w:color="auto"/>
        <w:left w:val="none" w:sz="0" w:space="0" w:color="auto"/>
        <w:bottom w:val="none" w:sz="0" w:space="0" w:color="auto"/>
        <w:right w:val="none" w:sz="0" w:space="0" w:color="auto"/>
      </w:divBdr>
    </w:div>
    <w:div w:id="636183016">
      <w:marLeft w:val="0"/>
      <w:marRight w:val="0"/>
      <w:marTop w:val="0"/>
      <w:marBottom w:val="0"/>
      <w:divBdr>
        <w:top w:val="none" w:sz="0" w:space="0" w:color="auto"/>
        <w:left w:val="none" w:sz="0" w:space="0" w:color="auto"/>
        <w:bottom w:val="none" w:sz="0" w:space="0" w:color="auto"/>
        <w:right w:val="none" w:sz="0" w:space="0" w:color="auto"/>
      </w:divBdr>
    </w:div>
    <w:div w:id="636183017">
      <w:marLeft w:val="0"/>
      <w:marRight w:val="0"/>
      <w:marTop w:val="0"/>
      <w:marBottom w:val="0"/>
      <w:divBdr>
        <w:top w:val="none" w:sz="0" w:space="0" w:color="auto"/>
        <w:left w:val="none" w:sz="0" w:space="0" w:color="auto"/>
        <w:bottom w:val="none" w:sz="0" w:space="0" w:color="auto"/>
        <w:right w:val="none" w:sz="0" w:space="0" w:color="auto"/>
      </w:divBdr>
    </w:div>
    <w:div w:id="636183018">
      <w:marLeft w:val="0"/>
      <w:marRight w:val="0"/>
      <w:marTop w:val="0"/>
      <w:marBottom w:val="0"/>
      <w:divBdr>
        <w:top w:val="none" w:sz="0" w:space="0" w:color="auto"/>
        <w:left w:val="none" w:sz="0" w:space="0" w:color="auto"/>
        <w:bottom w:val="none" w:sz="0" w:space="0" w:color="auto"/>
        <w:right w:val="none" w:sz="0" w:space="0" w:color="auto"/>
      </w:divBdr>
    </w:div>
    <w:div w:id="636183019">
      <w:marLeft w:val="0"/>
      <w:marRight w:val="0"/>
      <w:marTop w:val="0"/>
      <w:marBottom w:val="0"/>
      <w:divBdr>
        <w:top w:val="none" w:sz="0" w:space="0" w:color="auto"/>
        <w:left w:val="none" w:sz="0" w:space="0" w:color="auto"/>
        <w:bottom w:val="none" w:sz="0" w:space="0" w:color="auto"/>
        <w:right w:val="none" w:sz="0" w:space="0" w:color="auto"/>
      </w:divBdr>
    </w:div>
    <w:div w:id="636183020">
      <w:marLeft w:val="0"/>
      <w:marRight w:val="0"/>
      <w:marTop w:val="0"/>
      <w:marBottom w:val="0"/>
      <w:divBdr>
        <w:top w:val="none" w:sz="0" w:space="0" w:color="auto"/>
        <w:left w:val="none" w:sz="0" w:space="0" w:color="auto"/>
        <w:bottom w:val="none" w:sz="0" w:space="0" w:color="auto"/>
        <w:right w:val="none" w:sz="0" w:space="0" w:color="auto"/>
      </w:divBdr>
    </w:div>
    <w:div w:id="636183021">
      <w:marLeft w:val="0"/>
      <w:marRight w:val="0"/>
      <w:marTop w:val="0"/>
      <w:marBottom w:val="0"/>
      <w:divBdr>
        <w:top w:val="none" w:sz="0" w:space="0" w:color="auto"/>
        <w:left w:val="none" w:sz="0" w:space="0" w:color="auto"/>
        <w:bottom w:val="none" w:sz="0" w:space="0" w:color="auto"/>
        <w:right w:val="none" w:sz="0" w:space="0" w:color="auto"/>
      </w:divBdr>
    </w:div>
    <w:div w:id="636183022">
      <w:marLeft w:val="0"/>
      <w:marRight w:val="0"/>
      <w:marTop w:val="0"/>
      <w:marBottom w:val="0"/>
      <w:divBdr>
        <w:top w:val="none" w:sz="0" w:space="0" w:color="auto"/>
        <w:left w:val="none" w:sz="0" w:space="0" w:color="auto"/>
        <w:bottom w:val="none" w:sz="0" w:space="0" w:color="auto"/>
        <w:right w:val="none" w:sz="0" w:space="0" w:color="auto"/>
      </w:divBdr>
    </w:div>
    <w:div w:id="636183023">
      <w:marLeft w:val="0"/>
      <w:marRight w:val="0"/>
      <w:marTop w:val="0"/>
      <w:marBottom w:val="0"/>
      <w:divBdr>
        <w:top w:val="none" w:sz="0" w:space="0" w:color="auto"/>
        <w:left w:val="none" w:sz="0" w:space="0" w:color="auto"/>
        <w:bottom w:val="none" w:sz="0" w:space="0" w:color="auto"/>
        <w:right w:val="none" w:sz="0" w:space="0" w:color="auto"/>
      </w:divBdr>
    </w:div>
    <w:div w:id="636183024">
      <w:marLeft w:val="0"/>
      <w:marRight w:val="0"/>
      <w:marTop w:val="0"/>
      <w:marBottom w:val="0"/>
      <w:divBdr>
        <w:top w:val="none" w:sz="0" w:space="0" w:color="auto"/>
        <w:left w:val="none" w:sz="0" w:space="0" w:color="auto"/>
        <w:bottom w:val="none" w:sz="0" w:space="0" w:color="auto"/>
        <w:right w:val="none" w:sz="0" w:space="0" w:color="auto"/>
      </w:divBdr>
    </w:div>
    <w:div w:id="636183025">
      <w:marLeft w:val="0"/>
      <w:marRight w:val="0"/>
      <w:marTop w:val="0"/>
      <w:marBottom w:val="0"/>
      <w:divBdr>
        <w:top w:val="none" w:sz="0" w:space="0" w:color="auto"/>
        <w:left w:val="none" w:sz="0" w:space="0" w:color="auto"/>
        <w:bottom w:val="none" w:sz="0" w:space="0" w:color="auto"/>
        <w:right w:val="none" w:sz="0" w:space="0" w:color="auto"/>
      </w:divBdr>
    </w:div>
    <w:div w:id="636183026">
      <w:marLeft w:val="0"/>
      <w:marRight w:val="0"/>
      <w:marTop w:val="0"/>
      <w:marBottom w:val="0"/>
      <w:divBdr>
        <w:top w:val="none" w:sz="0" w:space="0" w:color="auto"/>
        <w:left w:val="none" w:sz="0" w:space="0" w:color="auto"/>
        <w:bottom w:val="none" w:sz="0" w:space="0" w:color="auto"/>
        <w:right w:val="none" w:sz="0" w:space="0" w:color="auto"/>
      </w:divBdr>
    </w:div>
    <w:div w:id="636183027">
      <w:marLeft w:val="0"/>
      <w:marRight w:val="0"/>
      <w:marTop w:val="0"/>
      <w:marBottom w:val="0"/>
      <w:divBdr>
        <w:top w:val="none" w:sz="0" w:space="0" w:color="auto"/>
        <w:left w:val="none" w:sz="0" w:space="0" w:color="auto"/>
        <w:bottom w:val="none" w:sz="0" w:space="0" w:color="auto"/>
        <w:right w:val="none" w:sz="0" w:space="0" w:color="auto"/>
      </w:divBdr>
    </w:div>
    <w:div w:id="636183028">
      <w:marLeft w:val="0"/>
      <w:marRight w:val="0"/>
      <w:marTop w:val="0"/>
      <w:marBottom w:val="0"/>
      <w:divBdr>
        <w:top w:val="none" w:sz="0" w:space="0" w:color="auto"/>
        <w:left w:val="none" w:sz="0" w:space="0" w:color="auto"/>
        <w:bottom w:val="none" w:sz="0" w:space="0" w:color="auto"/>
        <w:right w:val="none" w:sz="0" w:space="0" w:color="auto"/>
      </w:divBdr>
    </w:div>
    <w:div w:id="636183029">
      <w:marLeft w:val="0"/>
      <w:marRight w:val="0"/>
      <w:marTop w:val="0"/>
      <w:marBottom w:val="0"/>
      <w:divBdr>
        <w:top w:val="none" w:sz="0" w:space="0" w:color="auto"/>
        <w:left w:val="none" w:sz="0" w:space="0" w:color="auto"/>
        <w:bottom w:val="none" w:sz="0" w:space="0" w:color="auto"/>
        <w:right w:val="none" w:sz="0" w:space="0" w:color="auto"/>
      </w:divBdr>
    </w:div>
    <w:div w:id="636183030">
      <w:marLeft w:val="0"/>
      <w:marRight w:val="0"/>
      <w:marTop w:val="0"/>
      <w:marBottom w:val="0"/>
      <w:divBdr>
        <w:top w:val="none" w:sz="0" w:space="0" w:color="auto"/>
        <w:left w:val="none" w:sz="0" w:space="0" w:color="auto"/>
        <w:bottom w:val="none" w:sz="0" w:space="0" w:color="auto"/>
        <w:right w:val="none" w:sz="0" w:space="0" w:color="auto"/>
      </w:divBdr>
    </w:div>
    <w:div w:id="636183031">
      <w:marLeft w:val="0"/>
      <w:marRight w:val="0"/>
      <w:marTop w:val="0"/>
      <w:marBottom w:val="0"/>
      <w:divBdr>
        <w:top w:val="none" w:sz="0" w:space="0" w:color="auto"/>
        <w:left w:val="none" w:sz="0" w:space="0" w:color="auto"/>
        <w:bottom w:val="none" w:sz="0" w:space="0" w:color="auto"/>
        <w:right w:val="none" w:sz="0" w:space="0" w:color="auto"/>
      </w:divBdr>
    </w:div>
    <w:div w:id="636183032">
      <w:marLeft w:val="0"/>
      <w:marRight w:val="0"/>
      <w:marTop w:val="0"/>
      <w:marBottom w:val="0"/>
      <w:divBdr>
        <w:top w:val="none" w:sz="0" w:space="0" w:color="auto"/>
        <w:left w:val="none" w:sz="0" w:space="0" w:color="auto"/>
        <w:bottom w:val="none" w:sz="0" w:space="0" w:color="auto"/>
        <w:right w:val="none" w:sz="0" w:space="0" w:color="auto"/>
      </w:divBdr>
    </w:div>
    <w:div w:id="636183033">
      <w:marLeft w:val="0"/>
      <w:marRight w:val="0"/>
      <w:marTop w:val="0"/>
      <w:marBottom w:val="0"/>
      <w:divBdr>
        <w:top w:val="none" w:sz="0" w:space="0" w:color="auto"/>
        <w:left w:val="none" w:sz="0" w:space="0" w:color="auto"/>
        <w:bottom w:val="none" w:sz="0" w:space="0" w:color="auto"/>
        <w:right w:val="none" w:sz="0" w:space="0" w:color="auto"/>
      </w:divBdr>
    </w:div>
    <w:div w:id="636183034">
      <w:marLeft w:val="0"/>
      <w:marRight w:val="0"/>
      <w:marTop w:val="0"/>
      <w:marBottom w:val="0"/>
      <w:divBdr>
        <w:top w:val="none" w:sz="0" w:space="0" w:color="auto"/>
        <w:left w:val="none" w:sz="0" w:space="0" w:color="auto"/>
        <w:bottom w:val="none" w:sz="0" w:space="0" w:color="auto"/>
        <w:right w:val="none" w:sz="0" w:space="0" w:color="auto"/>
      </w:divBdr>
    </w:div>
    <w:div w:id="636183035">
      <w:marLeft w:val="0"/>
      <w:marRight w:val="0"/>
      <w:marTop w:val="0"/>
      <w:marBottom w:val="0"/>
      <w:divBdr>
        <w:top w:val="none" w:sz="0" w:space="0" w:color="auto"/>
        <w:left w:val="none" w:sz="0" w:space="0" w:color="auto"/>
        <w:bottom w:val="none" w:sz="0" w:space="0" w:color="auto"/>
        <w:right w:val="none" w:sz="0" w:space="0" w:color="auto"/>
      </w:divBdr>
    </w:div>
    <w:div w:id="636183036">
      <w:marLeft w:val="0"/>
      <w:marRight w:val="0"/>
      <w:marTop w:val="0"/>
      <w:marBottom w:val="0"/>
      <w:divBdr>
        <w:top w:val="none" w:sz="0" w:space="0" w:color="auto"/>
        <w:left w:val="none" w:sz="0" w:space="0" w:color="auto"/>
        <w:bottom w:val="none" w:sz="0" w:space="0" w:color="auto"/>
        <w:right w:val="none" w:sz="0" w:space="0" w:color="auto"/>
      </w:divBdr>
    </w:div>
    <w:div w:id="636183037">
      <w:marLeft w:val="0"/>
      <w:marRight w:val="0"/>
      <w:marTop w:val="0"/>
      <w:marBottom w:val="0"/>
      <w:divBdr>
        <w:top w:val="none" w:sz="0" w:space="0" w:color="auto"/>
        <w:left w:val="none" w:sz="0" w:space="0" w:color="auto"/>
        <w:bottom w:val="none" w:sz="0" w:space="0" w:color="auto"/>
        <w:right w:val="none" w:sz="0" w:space="0" w:color="auto"/>
      </w:divBdr>
    </w:div>
    <w:div w:id="636183038">
      <w:marLeft w:val="0"/>
      <w:marRight w:val="0"/>
      <w:marTop w:val="0"/>
      <w:marBottom w:val="0"/>
      <w:divBdr>
        <w:top w:val="none" w:sz="0" w:space="0" w:color="auto"/>
        <w:left w:val="none" w:sz="0" w:space="0" w:color="auto"/>
        <w:bottom w:val="none" w:sz="0" w:space="0" w:color="auto"/>
        <w:right w:val="none" w:sz="0" w:space="0" w:color="auto"/>
      </w:divBdr>
    </w:div>
    <w:div w:id="636183039">
      <w:marLeft w:val="0"/>
      <w:marRight w:val="0"/>
      <w:marTop w:val="0"/>
      <w:marBottom w:val="0"/>
      <w:divBdr>
        <w:top w:val="none" w:sz="0" w:space="0" w:color="auto"/>
        <w:left w:val="none" w:sz="0" w:space="0" w:color="auto"/>
        <w:bottom w:val="none" w:sz="0" w:space="0" w:color="auto"/>
        <w:right w:val="none" w:sz="0" w:space="0" w:color="auto"/>
      </w:divBdr>
    </w:div>
    <w:div w:id="636183040">
      <w:marLeft w:val="0"/>
      <w:marRight w:val="0"/>
      <w:marTop w:val="0"/>
      <w:marBottom w:val="0"/>
      <w:divBdr>
        <w:top w:val="none" w:sz="0" w:space="0" w:color="auto"/>
        <w:left w:val="none" w:sz="0" w:space="0" w:color="auto"/>
        <w:bottom w:val="none" w:sz="0" w:space="0" w:color="auto"/>
        <w:right w:val="none" w:sz="0" w:space="0" w:color="auto"/>
      </w:divBdr>
    </w:div>
    <w:div w:id="636183041">
      <w:marLeft w:val="0"/>
      <w:marRight w:val="0"/>
      <w:marTop w:val="0"/>
      <w:marBottom w:val="0"/>
      <w:divBdr>
        <w:top w:val="none" w:sz="0" w:space="0" w:color="auto"/>
        <w:left w:val="none" w:sz="0" w:space="0" w:color="auto"/>
        <w:bottom w:val="none" w:sz="0" w:space="0" w:color="auto"/>
        <w:right w:val="none" w:sz="0" w:space="0" w:color="auto"/>
      </w:divBdr>
    </w:div>
    <w:div w:id="636183042">
      <w:marLeft w:val="0"/>
      <w:marRight w:val="0"/>
      <w:marTop w:val="0"/>
      <w:marBottom w:val="0"/>
      <w:divBdr>
        <w:top w:val="none" w:sz="0" w:space="0" w:color="auto"/>
        <w:left w:val="none" w:sz="0" w:space="0" w:color="auto"/>
        <w:bottom w:val="none" w:sz="0" w:space="0" w:color="auto"/>
        <w:right w:val="none" w:sz="0" w:space="0" w:color="auto"/>
      </w:divBdr>
    </w:div>
    <w:div w:id="636183043">
      <w:marLeft w:val="0"/>
      <w:marRight w:val="0"/>
      <w:marTop w:val="0"/>
      <w:marBottom w:val="0"/>
      <w:divBdr>
        <w:top w:val="none" w:sz="0" w:space="0" w:color="auto"/>
        <w:left w:val="none" w:sz="0" w:space="0" w:color="auto"/>
        <w:bottom w:val="none" w:sz="0" w:space="0" w:color="auto"/>
        <w:right w:val="none" w:sz="0" w:space="0" w:color="auto"/>
      </w:divBdr>
    </w:div>
    <w:div w:id="636183044">
      <w:marLeft w:val="0"/>
      <w:marRight w:val="0"/>
      <w:marTop w:val="0"/>
      <w:marBottom w:val="0"/>
      <w:divBdr>
        <w:top w:val="none" w:sz="0" w:space="0" w:color="auto"/>
        <w:left w:val="none" w:sz="0" w:space="0" w:color="auto"/>
        <w:bottom w:val="none" w:sz="0" w:space="0" w:color="auto"/>
        <w:right w:val="none" w:sz="0" w:space="0" w:color="auto"/>
      </w:divBdr>
    </w:div>
    <w:div w:id="636183045">
      <w:marLeft w:val="0"/>
      <w:marRight w:val="0"/>
      <w:marTop w:val="0"/>
      <w:marBottom w:val="0"/>
      <w:divBdr>
        <w:top w:val="none" w:sz="0" w:space="0" w:color="auto"/>
        <w:left w:val="none" w:sz="0" w:space="0" w:color="auto"/>
        <w:bottom w:val="none" w:sz="0" w:space="0" w:color="auto"/>
        <w:right w:val="none" w:sz="0" w:space="0" w:color="auto"/>
      </w:divBdr>
    </w:div>
    <w:div w:id="636183046">
      <w:marLeft w:val="0"/>
      <w:marRight w:val="0"/>
      <w:marTop w:val="0"/>
      <w:marBottom w:val="0"/>
      <w:divBdr>
        <w:top w:val="none" w:sz="0" w:space="0" w:color="auto"/>
        <w:left w:val="none" w:sz="0" w:space="0" w:color="auto"/>
        <w:bottom w:val="none" w:sz="0" w:space="0" w:color="auto"/>
        <w:right w:val="none" w:sz="0" w:space="0" w:color="auto"/>
      </w:divBdr>
    </w:div>
    <w:div w:id="636183047">
      <w:marLeft w:val="0"/>
      <w:marRight w:val="0"/>
      <w:marTop w:val="0"/>
      <w:marBottom w:val="0"/>
      <w:divBdr>
        <w:top w:val="none" w:sz="0" w:space="0" w:color="auto"/>
        <w:left w:val="none" w:sz="0" w:space="0" w:color="auto"/>
        <w:bottom w:val="none" w:sz="0" w:space="0" w:color="auto"/>
        <w:right w:val="none" w:sz="0" w:space="0" w:color="auto"/>
      </w:divBdr>
    </w:div>
    <w:div w:id="636183048">
      <w:marLeft w:val="0"/>
      <w:marRight w:val="0"/>
      <w:marTop w:val="0"/>
      <w:marBottom w:val="0"/>
      <w:divBdr>
        <w:top w:val="none" w:sz="0" w:space="0" w:color="auto"/>
        <w:left w:val="none" w:sz="0" w:space="0" w:color="auto"/>
        <w:bottom w:val="none" w:sz="0" w:space="0" w:color="auto"/>
        <w:right w:val="none" w:sz="0" w:space="0" w:color="auto"/>
      </w:divBdr>
    </w:div>
    <w:div w:id="636183049">
      <w:marLeft w:val="0"/>
      <w:marRight w:val="0"/>
      <w:marTop w:val="0"/>
      <w:marBottom w:val="0"/>
      <w:divBdr>
        <w:top w:val="none" w:sz="0" w:space="0" w:color="auto"/>
        <w:left w:val="none" w:sz="0" w:space="0" w:color="auto"/>
        <w:bottom w:val="none" w:sz="0" w:space="0" w:color="auto"/>
        <w:right w:val="none" w:sz="0" w:space="0" w:color="auto"/>
      </w:divBdr>
    </w:div>
    <w:div w:id="636183050">
      <w:marLeft w:val="0"/>
      <w:marRight w:val="0"/>
      <w:marTop w:val="0"/>
      <w:marBottom w:val="0"/>
      <w:divBdr>
        <w:top w:val="none" w:sz="0" w:space="0" w:color="auto"/>
        <w:left w:val="none" w:sz="0" w:space="0" w:color="auto"/>
        <w:bottom w:val="none" w:sz="0" w:space="0" w:color="auto"/>
        <w:right w:val="none" w:sz="0" w:space="0" w:color="auto"/>
      </w:divBdr>
    </w:div>
    <w:div w:id="636183051">
      <w:marLeft w:val="0"/>
      <w:marRight w:val="0"/>
      <w:marTop w:val="0"/>
      <w:marBottom w:val="0"/>
      <w:divBdr>
        <w:top w:val="none" w:sz="0" w:space="0" w:color="auto"/>
        <w:left w:val="none" w:sz="0" w:space="0" w:color="auto"/>
        <w:bottom w:val="none" w:sz="0" w:space="0" w:color="auto"/>
        <w:right w:val="none" w:sz="0" w:space="0" w:color="auto"/>
      </w:divBdr>
    </w:div>
    <w:div w:id="636183052">
      <w:marLeft w:val="0"/>
      <w:marRight w:val="0"/>
      <w:marTop w:val="0"/>
      <w:marBottom w:val="0"/>
      <w:divBdr>
        <w:top w:val="none" w:sz="0" w:space="0" w:color="auto"/>
        <w:left w:val="none" w:sz="0" w:space="0" w:color="auto"/>
        <w:bottom w:val="none" w:sz="0" w:space="0" w:color="auto"/>
        <w:right w:val="none" w:sz="0" w:space="0" w:color="auto"/>
      </w:divBdr>
    </w:div>
    <w:div w:id="636183053">
      <w:marLeft w:val="0"/>
      <w:marRight w:val="0"/>
      <w:marTop w:val="0"/>
      <w:marBottom w:val="0"/>
      <w:divBdr>
        <w:top w:val="none" w:sz="0" w:space="0" w:color="auto"/>
        <w:left w:val="none" w:sz="0" w:space="0" w:color="auto"/>
        <w:bottom w:val="none" w:sz="0" w:space="0" w:color="auto"/>
        <w:right w:val="none" w:sz="0" w:space="0" w:color="auto"/>
      </w:divBdr>
    </w:div>
    <w:div w:id="636183054">
      <w:marLeft w:val="0"/>
      <w:marRight w:val="0"/>
      <w:marTop w:val="0"/>
      <w:marBottom w:val="0"/>
      <w:divBdr>
        <w:top w:val="none" w:sz="0" w:space="0" w:color="auto"/>
        <w:left w:val="none" w:sz="0" w:space="0" w:color="auto"/>
        <w:bottom w:val="none" w:sz="0" w:space="0" w:color="auto"/>
        <w:right w:val="none" w:sz="0" w:space="0" w:color="auto"/>
      </w:divBdr>
    </w:div>
    <w:div w:id="636183055">
      <w:marLeft w:val="0"/>
      <w:marRight w:val="0"/>
      <w:marTop w:val="0"/>
      <w:marBottom w:val="0"/>
      <w:divBdr>
        <w:top w:val="none" w:sz="0" w:space="0" w:color="auto"/>
        <w:left w:val="none" w:sz="0" w:space="0" w:color="auto"/>
        <w:bottom w:val="none" w:sz="0" w:space="0" w:color="auto"/>
        <w:right w:val="none" w:sz="0" w:space="0" w:color="auto"/>
      </w:divBdr>
    </w:div>
    <w:div w:id="636183056">
      <w:marLeft w:val="0"/>
      <w:marRight w:val="0"/>
      <w:marTop w:val="0"/>
      <w:marBottom w:val="0"/>
      <w:divBdr>
        <w:top w:val="none" w:sz="0" w:space="0" w:color="auto"/>
        <w:left w:val="none" w:sz="0" w:space="0" w:color="auto"/>
        <w:bottom w:val="none" w:sz="0" w:space="0" w:color="auto"/>
        <w:right w:val="none" w:sz="0" w:space="0" w:color="auto"/>
      </w:divBdr>
    </w:div>
    <w:div w:id="636183057">
      <w:marLeft w:val="0"/>
      <w:marRight w:val="0"/>
      <w:marTop w:val="0"/>
      <w:marBottom w:val="0"/>
      <w:divBdr>
        <w:top w:val="none" w:sz="0" w:space="0" w:color="auto"/>
        <w:left w:val="none" w:sz="0" w:space="0" w:color="auto"/>
        <w:bottom w:val="none" w:sz="0" w:space="0" w:color="auto"/>
        <w:right w:val="none" w:sz="0" w:space="0" w:color="auto"/>
      </w:divBdr>
    </w:div>
    <w:div w:id="636183058">
      <w:marLeft w:val="0"/>
      <w:marRight w:val="0"/>
      <w:marTop w:val="0"/>
      <w:marBottom w:val="0"/>
      <w:divBdr>
        <w:top w:val="none" w:sz="0" w:space="0" w:color="auto"/>
        <w:left w:val="none" w:sz="0" w:space="0" w:color="auto"/>
        <w:bottom w:val="none" w:sz="0" w:space="0" w:color="auto"/>
        <w:right w:val="none" w:sz="0" w:space="0" w:color="auto"/>
      </w:divBdr>
    </w:div>
    <w:div w:id="636183059">
      <w:marLeft w:val="0"/>
      <w:marRight w:val="0"/>
      <w:marTop w:val="0"/>
      <w:marBottom w:val="0"/>
      <w:divBdr>
        <w:top w:val="none" w:sz="0" w:space="0" w:color="auto"/>
        <w:left w:val="none" w:sz="0" w:space="0" w:color="auto"/>
        <w:bottom w:val="none" w:sz="0" w:space="0" w:color="auto"/>
        <w:right w:val="none" w:sz="0" w:space="0" w:color="auto"/>
      </w:divBdr>
    </w:div>
    <w:div w:id="636183060">
      <w:marLeft w:val="0"/>
      <w:marRight w:val="0"/>
      <w:marTop w:val="0"/>
      <w:marBottom w:val="0"/>
      <w:divBdr>
        <w:top w:val="none" w:sz="0" w:space="0" w:color="auto"/>
        <w:left w:val="none" w:sz="0" w:space="0" w:color="auto"/>
        <w:bottom w:val="none" w:sz="0" w:space="0" w:color="auto"/>
        <w:right w:val="none" w:sz="0" w:space="0" w:color="auto"/>
      </w:divBdr>
    </w:div>
    <w:div w:id="636183061">
      <w:marLeft w:val="0"/>
      <w:marRight w:val="0"/>
      <w:marTop w:val="0"/>
      <w:marBottom w:val="0"/>
      <w:divBdr>
        <w:top w:val="none" w:sz="0" w:space="0" w:color="auto"/>
        <w:left w:val="none" w:sz="0" w:space="0" w:color="auto"/>
        <w:bottom w:val="none" w:sz="0" w:space="0" w:color="auto"/>
        <w:right w:val="none" w:sz="0" w:space="0" w:color="auto"/>
      </w:divBdr>
    </w:div>
    <w:div w:id="636183062">
      <w:marLeft w:val="0"/>
      <w:marRight w:val="0"/>
      <w:marTop w:val="0"/>
      <w:marBottom w:val="0"/>
      <w:divBdr>
        <w:top w:val="none" w:sz="0" w:space="0" w:color="auto"/>
        <w:left w:val="none" w:sz="0" w:space="0" w:color="auto"/>
        <w:bottom w:val="none" w:sz="0" w:space="0" w:color="auto"/>
        <w:right w:val="none" w:sz="0" w:space="0" w:color="auto"/>
      </w:divBdr>
    </w:div>
    <w:div w:id="636183063">
      <w:marLeft w:val="0"/>
      <w:marRight w:val="0"/>
      <w:marTop w:val="0"/>
      <w:marBottom w:val="0"/>
      <w:divBdr>
        <w:top w:val="none" w:sz="0" w:space="0" w:color="auto"/>
        <w:left w:val="none" w:sz="0" w:space="0" w:color="auto"/>
        <w:bottom w:val="none" w:sz="0" w:space="0" w:color="auto"/>
        <w:right w:val="none" w:sz="0" w:space="0" w:color="auto"/>
      </w:divBdr>
    </w:div>
    <w:div w:id="636183064">
      <w:marLeft w:val="0"/>
      <w:marRight w:val="0"/>
      <w:marTop w:val="0"/>
      <w:marBottom w:val="0"/>
      <w:divBdr>
        <w:top w:val="none" w:sz="0" w:space="0" w:color="auto"/>
        <w:left w:val="none" w:sz="0" w:space="0" w:color="auto"/>
        <w:bottom w:val="none" w:sz="0" w:space="0" w:color="auto"/>
        <w:right w:val="none" w:sz="0" w:space="0" w:color="auto"/>
      </w:divBdr>
    </w:div>
    <w:div w:id="636183065">
      <w:marLeft w:val="0"/>
      <w:marRight w:val="0"/>
      <w:marTop w:val="0"/>
      <w:marBottom w:val="0"/>
      <w:divBdr>
        <w:top w:val="none" w:sz="0" w:space="0" w:color="auto"/>
        <w:left w:val="none" w:sz="0" w:space="0" w:color="auto"/>
        <w:bottom w:val="none" w:sz="0" w:space="0" w:color="auto"/>
        <w:right w:val="none" w:sz="0" w:space="0" w:color="auto"/>
      </w:divBdr>
    </w:div>
    <w:div w:id="636183066">
      <w:marLeft w:val="0"/>
      <w:marRight w:val="0"/>
      <w:marTop w:val="0"/>
      <w:marBottom w:val="0"/>
      <w:divBdr>
        <w:top w:val="none" w:sz="0" w:space="0" w:color="auto"/>
        <w:left w:val="none" w:sz="0" w:space="0" w:color="auto"/>
        <w:bottom w:val="none" w:sz="0" w:space="0" w:color="auto"/>
        <w:right w:val="none" w:sz="0" w:space="0" w:color="auto"/>
      </w:divBdr>
    </w:div>
    <w:div w:id="636183067">
      <w:marLeft w:val="0"/>
      <w:marRight w:val="0"/>
      <w:marTop w:val="0"/>
      <w:marBottom w:val="0"/>
      <w:divBdr>
        <w:top w:val="none" w:sz="0" w:space="0" w:color="auto"/>
        <w:left w:val="none" w:sz="0" w:space="0" w:color="auto"/>
        <w:bottom w:val="none" w:sz="0" w:space="0" w:color="auto"/>
        <w:right w:val="none" w:sz="0" w:space="0" w:color="auto"/>
      </w:divBdr>
    </w:div>
    <w:div w:id="636183068">
      <w:marLeft w:val="0"/>
      <w:marRight w:val="0"/>
      <w:marTop w:val="0"/>
      <w:marBottom w:val="0"/>
      <w:divBdr>
        <w:top w:val="none" w:sz="0" w:space="0" w:color="auto"/>
        <w:left w:val="none" w:sz="0" w:space="0" w:color="auto"/>
        <w:bottom w:val="none" w:sz="0" w:space="0" w:color="auto"/>
        <w:right w:val="none" w:sz="0" w:space="0" w:color="auto"/>
      </w:divBdr>
    </w:div>
    <w:div w:id="636183069">
      <w:marLeft w:val="0"/>
      <w:marRight w:val="0"/>
      <w:marTop w:val="0"/>
      <w:marBottom w:val="0"/>
      <w:divBdr>
        <w:top w:val="none" w:sz="0" w:space="0" w:color="auto"/>
        <w:left w:val="none" w:sz="0" w:space="0" w:color="auto"/>
        <w:bottom w:val="none" w:sz="0" w:space="0" w:color="auto"/>
        <w:right w:val="none" w:sz="0" w:space="0" w:color="auto"/>
      </w:divBdr>
    </w:div>
    <w:div w:id="636183070">
      <w:marLeft w:val="0"/>
      <w:marRight w:val="0"/>
      <w:marTop w:val="0"/>
      <w:marBottom w:val="0"/>
      <w:divBdr>
        <w:top w:val="none" w:sz="0" w:space="0" w:color="auto"/>
        <w:left w:val="none" w:sz="0" w:space="0" w:color="auto"/>
        <w:bottom w:val="none" w:sz="0" w:space="0" w:color="auto"/>
        <w:right w:val="none" w:sz="0" w:space="0" w:color="auto"/>
      </w:divBdr>
    </w:div>
    <w:div w:id="636183071">
      <w:marLeft w:val="0"/>
      <w:marRight w:val="0"/>
      <w:marTop w:val="0"/>
      <w:marBottom w:val="0"/>
      <w:divBdr>
        <w:top w:val="none" w:sz="0" w:space="0" w:color="auto"/>
        <w:left w:val="none" w:sz="0" w:space="0" w:color="auto"/>
        <w:bottom w:val="none" w:sz="0" w:space="0" w:color="auto"/>
        <w:right w:val="none" w:sz="0" w:space="0" w:color="auto"/>
      </w:divBdr>
    </w:div>
    <w:div w:id="636183072">
      <w:marLeft w:val="0"/>
      <w:marRight w:val="0"/>
      <w:marTop w:val="0"/>
      <w:marBottom w:val="0"/>
      <w:divBdr>
        <w:top w:val="none" w:sz="0" w:space="0" w:color="auto"/>
        <w:left w:val="none" w:sz="0" w:space="0" w:color="auto"/>
        <w:bottom w:val="none" w:sz="0" w:space="0" w:color="auto"/>
        <w:right w:val="none" w:sz="0" w:space="0" w:color="auto"/>
      </w:divBdr>
    </w:div>
    <w:div w:id="636183073">
      <w:marLeft w:val="0"/>
      <w:marRight w:val="0"/>
      <w:marTop w:val="0"/>
      <w:marBottom w:val="0"/>
      <w:divBdr>
        <w:top w:val="none" w:sz="0" w:space="0" w:color="auto"/>
        <w:left w:val="none" w:sz="0" w:space="0" w:color="auto"/>
        <w:bottom w:val="none" w:sz="0" w:space="0" w:color="auto"/>
        <w:right w:val="none" w:sz="0" w:space="0" w:color="auto"/>
      </w:divBdr>
    </w:div>
    <w:div w:id="636183074">
      <w:marLeft w:val="0"/>
      <w:marRight w:val="0"/>
      <w:marTop w:val="0"/>
      <w:marBottom w:val="0"/>
      <w:divBdr>
        <w:top w:val="none" w:sz="0" w:space="0" w:color="auto"/>
        <w:left w:val="none" w:sz="0" w:space="0" w:color="auto"/>
        <w:bottom w:val="none" w:sz="0" w:space="0" w:color="auto"/>
        <w:right w:val="none" w:sz="0" w:space="0" w:color="auto"/>
      </w:divBdr>
    </w:div>
    <w:div w:id="636183075">
      <w:marLeft w:val="0"/>
      <w:marRight w:val="0"/>
      <w:marTop w:val="0"/>
      <w:marBottom w:val="0"/>
      <w:divBdr>
        <w:top w:val="none" w:sz="0" w:space="0" w:color="auto"/>
        <w:left w:val="none" w:sz="0" w:space="0" w:color="auto"/>
        <w:bottom w:val="none" w:sz="0" w:space="0" w:color="auto"/>
        <w:right w:val="none" w:sz="0" w:space="0" w:color="auto"/>
      </w:divBdr>
    </w:div>
    <w:div w:id="636183076">
      <w:marLeft w:val="0"/>
      <w:marRight w:val="0"/>
      <w:marTop w:val="0"/>
      <w:marBottom w:val="0"/>
      <w:divBdr>
        <w:top w:val="none" w:sz="0" w:space="0" w:color="auto"/>
        <w:left w:val="none" w:sz="0" w:space="0" w:color="auto"/>
        <w:bottom w:val="none" w:sz="0" w:space="0" w:color="auto"/>
        <w:right w:val="none" w:sz="0" w:space="0" w:color="auto"/>
      </w:divBdr>
    </w:div>
    <w:div w:id="636183077">
      <w:marLeft w:val="0"/>
      <w:marRight w:val="0"/>
      <w:marTop w:val="0"/>
      <w:marBottom w:val="0"/>
      <w:divBdr>
        <w:top w:val="none" w:sz="0" w:space="0" w:color="auto"/>
        <w:left w:val="none" w:sz="0" w:space="0" w:color="auto"/>
        <w:bottom w:val="none" w:sz="0" w:space="0" w:color="auto"/>
        <w:right w:val="none" w:sz="0" w:space="0" w:color="auto"/>
      </w:divBdr>
    </w:div>
    <w:div w:id="636183078">
      <w:marLeft w:val="0"/>
      <w:marRight w:val="0"/>
      <w:marTop w:val="0"/>
      <w:marBottom w:val="0"/>
      <w:divBdr>
        <w:top w:val="none" w:sz="0" w:space="0" w:color="auto"/>
        <w:left w:val="none" w:sz="0" w:space="0" w:color="auto"/>
        <w:bottom w:val="none" w:sz="0" w:space="0" w:color="auto"/>
        <w:right w:val="none" w:sz="0" w:space="0" w:color="auto"/>
      </w:divBdr>
    </w:div>
    <w:div w:id="636183079">
      <w:marLeft w:val="0"/>
      <w:marRight w:val="0"/>
      <w:marTop w:val="0"/>
      <w:marBottom w:val="0"/>
      <w:divBdr>
        <w:top w:val="none" w:sz="0" w:space="0" w:color="auto"/>
        <w:left w:val="none" w:sz="0" w:space="0" w:color="auto"/>
        <w:bottom w:val="none" w:sz="0" w:space="0" w:color="auto"/>
        <w:right w:val="none" w:sz="0" w:space="0" w:color="auto"/>
      </w:divBdr>
    </w:div>
    <w:div w:id="636183080">
      <w:marLeft w:val="0"/>
      <w:marRight w:val="0"/>
      <w:marTop w:val="0"/>
      <w:marBottom w:val="0"/>
      <w:divBdr>
        <w:top w:val="none" w:sz="0" w:space="0" w:color="auto"/>
        <w:left w:val="none" w:sz="0" w:space="0" w:color="auto"/>
        <w:bottom w:val="none" w:sz="0" w:space="0" w:color="auto"/>
        <w:right w:val="none" w:sz="0" w:space="0" w:color="auto"/>
      </w:divBdr>
    </w:div>
    <w:div w:id="636183081">
      <w:marLeft w:val="0"/>
      <w:marRight w:val="0"/>
      <w:marTop w:val="0"/>
      <w:marBottom w:val="0"/>
      <w:divBdr>
        <w:top w:val="none" w:sz="0" w:space="0" w:color="auto"/>
        <w:left w:val="none" w:sz="0" w:space="0" w:color="auto"/>
        <w:bottom w:val="none" w:sz="0" w:space="0" w:color="auto"/>
        <w:right w:val="none" w:sz="0" w:space="0" w:color="auto"/>
      </w:divBdr>
    </w:div>
    <w:div w:id="636183082">
      <w:marLeft w:val="0"/>
      <w:marRight w:val="0"/>
      <w:marTop w:val="0"/>
      <w:marBottom w:val="0"/>
      <w:divBdr>
        <w:top w:val="none" w:sz="0" w:space="0" w:color="auto"/>
        <w:left w:val="none" w:sz="0" w:space="0" w:color="auto"/>
        <w:bottom w:val="none" w:sz="0" w:space="0" w:color="auto"/>
        <w:right w:val="none" w:sz="0" w:space="0" w:color="auto"/>
      </w:divBdr>
    </w:div>
    <w:div w:id="636183083">
      <w:marLeft w:val="0"/>
      <w:marRight w:val="0"/>
      <w:marTop w:val="0"/>
      <w:marBottom w:val="0"/>
      <w:divBdr>
        <w:top w:val="none" w:sz="0" w:space="0" w:color="auto"/>
        <w:left w:val="none" w:sz="0" w:space="0" w:color="auto"/>
        <w:bottom w:val="none" w:sz="0" w:space="0" w:color="auto"/>
        <w:right w:val="none" w:sz="0" w:space="0" w:color="auto"/>
      </w:divBdr>
    </w:div>
    <w:div w:id="636183084">
      <w:marLeft w:val="0"/>
      <w:marRight w:val="0"/>
      <w:marTop w:val="0"/>
      <w:marBottom w:val="0"/>
      <w:divBdr>
        <w:top w:val="none" w:sz="0" w:space="0" w:color="auto"/>
        <w:left w:val="none" w:sz="0" w:space="0" w:color="auto"/>
        <w:bottom w:val="none" w:sz="0" w:space="0" w:color="auto"/>
        <w:right w:val="none" w:sz="0" w:space="0" w:color="auto"/>
      </w:divBdr>
    </w:div>
    <w:div w:id="636183085">
      <w:marLeft w:val="0"/>
      <w:marRight w:val="0"/>
      <w:marTop w:val="0"/>
      <w:marBottom w:val="0"/>
      <w:divBdr>
        <w:top w:val="none" w:sz="0" w:space="0" w:color="auto"/>
        <w:left w:val="none" w:sz="0" w:space="0" w:color="auto"/>
        <w:bottom w:val="none" w:sz="0" w:space="0" w:color="auto"/>
        <w:right w:val="none" w:sz="0" w:space="0" w:color="auto"/>
      </w:divBdr>
    </w:div>
    <w:div w:id="636183086">
      <w:marLeft w:val="0"/>
      <w:marRight w:val="0"/>
      <w:marTop w:val="0"/>
      <w:marBottom w:val="0"/>
      <w:divBdr>
        <w:top w:val="none" w:sz="0" w:space="0" w:color="auto"/>
        <w:left w:val="none" w:sz="0" w:space="0" w:color="auto"/>
        <w:bottom w:val="none" w:sz="0" w:space="0" w:color="auto"/>
        <w:right w:val="none" w:sz="0" w:space="0" w:color="auto"/>
      </w:divBdr>
    </w:div>
    <w:div w:id="636183087">
      <w:marLeft w:val="0"/>
      <w:marRight w:val="0"/>
      <w:marTop w:val="0"/>
      <w:marBottom w:val="0"/>
      <w:divBdr>
        <w:top w:val="none" w:sz="0" w:space="0" w:color="auto"/>
        <w:left w:val="none" w:sz="0" w:space="0" w:color="auto"/>
        <w:bottom w:val="none" w:sz="0" w:space="0" w:color="auto"/>
        <w:right w:val="none" w:sz="0" w:space="0" w:color="auto"/>
      </w:divBdr>
    </w:div>
    <w:div w:id="636183088">
      <w:marLeft w:val="0"/>
      <w:marRight w:val="0"/>
      <w:marTop w:val="0"/>
      <w:marBottom w:val="0"/>
      <w:divBdr>
        <w:top w:val="none" w:sz="0" w:space="0" w:color="auto"/>
        <w:left w:val="none" w:sz="0" w:space="0" w:color="auto"/>
        <w:bottom w:val="none" w:sz="0" w:space="0" w:color="auto"/>
        <w:right w:val="none" w:sz="0" w:space="0" w:color="auto"/>
      </w:divBdr>
    </w:div>
    <w:div w:id="636183089">
      <w:marLeft w:val="0"/>
      <w:marRight w:val="0"/>
      <w:marTop w:val="0"/>
      <w:marBottom w:val="0"/>
      <w:divBdr>
        <w:top w:val="none" w:sz="0" w:space="0" w:color="auto"/>
        <w:left w:val="none" w:sz="0" w:space="0" w:color="auto"/>
        <w:bottom w:val="none" w:sz="0" w:space="0" w:color="auto"/>
        <w:right w:val="none" w:sz="0" w:space="0" w:color="auto"/>
      </w:divBdr>
    </w:div>
    <w:div w:id="636183090">
      <w:marLeft w:val="0"/>
      <w:marRight w:val="0"/>
      <w:marTop w:val="0"/>
      <w:marBottom w:val="0"/>
      <w:divBdr>
        <w:top w:val="none" w:sz="0" w:space="0" w:color="auto"/>
        <w:left w:val="none" w:sz="0" w:space="0" w:color="auto"/>
        <w:bottom w:val="none" w:sz="0" w:space="0" w:color="auto"/>
        <w:right w:val="none" w:sz="0" w:space="0" w:color="auto"/>
      </w:divBdr>
    </w:div>
    <w:div w:id="636183091">
      <w:marLeft w:val="0"/>
      <w:marRight w:val="0"/>
      <w:marTop w:val="0"/>
      <w:marBottom w:val="0"/>
      <w:divBdr>
        <w:top w:val="none" w:sz="0" w:space="0" w:color="auto"/>
        <w:left w:val="none" w:sz="0" w:space="0" w:color="auto"/>
        <w:bottom w:val="none" w:sz="0" w:space="0" w:color="auto"/>
        <w:right w:val="none" w:sz="0" w:space="0" w:color="auto"/>
      </w:divBdr>
    </w:div>
    <w:div w:id="636183092">
      <w:marLeft w:val="0"/>
      <w:marRight w:val="0"/>
      <w:marTop w:val="0"/>
      <w:marBottom w:val="0"/>
      <w:divBdr>
        <w:top w:val="none" w:sz="0" w:space="0" w:color="auto"/>
        <w:left w:val="none" w:sz="0" w:space="0" w:color="auto"/>
        <w:bottom w:val="none" w:sz="0" w:space="0" w:color="auto"/>
        <w:right w:val="none" w:sz="0" w:space="0" w:color="auto"/>
      </w:divBdr>
    </w:div>
    <w:div w:id="636183093">
      <w:marLeft w:val="0"/>
      <w:marRight w:val="0"/>
      <w:marTop w:val="0"/>
      <w:marBottom w:val="0"/>
      <w:divBdr>
        <w:top w:val="none" w:sz="0" w:space="0" w:color="auto"/>
        <w:left w:val="none" w:sz="0" w:space="0" w:color="auto"/>
        <w:bottom w:val="none" w:sz="0" w:space="0" w:color="auto"/>
        <w:right w:val="none" w:sz="0" w:space="0" w:color="auto"/>
      </w:divBdr>
    </w:div>
    <w:div w:id="636183094">
      <w:marLeft w:val="0"/>
      <w:marRight w:val="0"/>
      <w:marTop w:val="0"/>
      <w:marBottom w:val="0"/>
      <w:divBdr>
        <w:top w:val="none" w:sz="0" w:space="0" w:color="auto"/>
        <w:left w:val="none" w:sz="0" w:space="0" w:color="auto"/>
        <w:bottom w:val="none" w:sz="0" w:space="0" w:color="auto"/>
        <w:right w:val="none" w:sz="0" w:space="0" w:color="auto"/>
      </w:divBdr>
    </w:div>
    <w:div w:id="636183095">
      <w:marLeft w:val="0"/>
      <w:marRight w:val="0"/>
      <w:marTop w:val="0"/>
      <w:marBottom w:val="0"/>
      <w:divBdr>
        <w:top w:val="none" w:sz="0" w:space="0" w:color="auto"/>
        <w:left w:val="none" w:sz="0" w:space="0" w:color="auto"/>
        <w:bottom w:val="none" w:sz="0" w:space="0" w:color="auto"/>
        <w:right w:val="none" w:sz="0" w:space="0" w:color="auto"/>
      </w:divBdr>
    </w:div>
    <w:div w:id="636183096">
      <w:marLeft w:val="0"/>
      <w:marRight w:val="0"/>
      <w:marTop w:val="0"/>
      <w:marBottom w:val="0"/>
      <w:divBdr>
        <w:top w:val="none" w:sz="0" w:space="0" w:color="auto"/>
        <w:left w:val="none" w:sz="0" w:space="0" w:color="auto"/>
        <w:bottom w:val="none" w:sz="0" w:space="0" w:color="auto"/>
        <w:right w:val="none" w:sz="0" w:space="0" w:color="auto"/>
      </w:divBdr>
    </w:div>
    <w:div w:id="636183097">
      <w:marLeft w:val="0"/>
      <w:marRight w:val="0"/>
      <w:marTop w:val="0"/>
      <w:marBottom w:val="0"/>
      <w:divBdr>
        <w:top w:val="none" w:sz="0" w:space="0" w:color="auto"/>
        <w:left w:val="none" w:sz="0" w:space="0" w:color="auto"/>
        <w:bottom w:val="none" w:sz="0" w:space="0" w:color="auto"/>
        <w:right w:val="none" w:sz="0" w:space="0" w:color="auto"/>
      </w:divBdr>
    </w:div>
    <w:div w:id="636183098">
      <w:marLeft w:val="0"/>
      <w:marRight w:val="0"/>
      <w:marTop w:val="0"/>
      <w:marBottom w:val="0"/>
      <w:divBdr>
        <w:top w:val="none" w:sz="0" w:space="0" w:color="auto"/>
        <w:left w:val="none" w:sz="0" w:space="0" w:color="auto"/>
        <w:bottom w:val="none" w:sz="0" w:space="0" w:color="auto"/>
        <w:right w:val="none" w:sz="0" w:space="0" w:color="auto"/>
      </w:divBdr>
    </w:div>
    <w:div w:id="636183099">
      <w:marLeft w:val="0"/>
      <w:marRight w:val="0"/>
      <w:marTop w:val="0"/>
      <w:marBottom w:val="0"/>
      <w:divBdr>
        <w:top w:val="none" w:sz="0" w:space="0" w:color="auto"/>
        <w:left w:val="none" w:sz="0" w:space="0" w:color="auto"/>
        <w:bottom w:val="none" w:sz="0" w:space="0" w:color="auto"/>
        <w:right w:val="none" w:sz="0" w:space="0" w:color="auto"/>
      </w:divBdr>
    </w:div>
    <w:div w:id="636183100">
      <w:marLeft w:val="0"/>
      <w:marRight w:val="0"/>
      <w:marTop w:val="0"/>
      <w:marBottom w:val="0"/>
      <w:divBdr>
        <w:top w:val="none" w:sz="0" w:space="0" w:color="auto"/>
        <w:left w:val="none" w:sz="0" w:space="0" w:color="auto"/>
        <w:bottom w:val="none" w:sz="0" w:space="0" w:color="auto"/>
        <w:right w:val="none" w:sz="0" w:space="0" w:color="auto"/>
      </w:divBdr>
    </w:div>
    <w:div w:id="636183101">
      <w:marLeft w:val="0"/>
      <w:marRight w:val="0"/>
      <w:marTop w:val="0"/>
      <w:marBottom w:val="0"/>
      <w:divBdr>
        <w:top w:val="none" w:sz="0" w:space="0" w:color="auto"/>
        <w:left w:val="none" w:sz="0" w:space="0" w:color="auto"/>
        <w:bottom w:val="none" w:sz="0" w:space="0" w:color="auto"/>
        <w:right w:val="none" w:sz="0" w:space="0" w:color="auto"/>
      </w:divBdr>
    </w:div>
    <w:div w:id="636183102">
      <w:marLeft w:val="0"/>
      <w:marRight w:val="0"/>
      <w:marTop w:val="0"/>
      <w:marBottom w:val="0"/>
      <w:divBdr>
        <w:top w:val="none" w:sz="0" w:space="0" w:color="auto"/>
        <w:left w:val="none" w:sz="0" w:space="0" w:color="auto"/>
        <w:bottom w:val="none" w:sz="0" w:space="0" w:color="auto"/>
        <w:right w:val="none" w:sz="0" w:space="0" w:color="auto"/>
      </w:divBdr>
    </w:div>
    <w:div w:id="636183103">
      <w:marLeft w:val="0"/>
      <w:marRight w:val="0"/>
      <w:marTop w:val="0"/>
      <w:marBottom w:val="0"/>
      <w:divBdr>
        <w:top w:val="none" w:sz="0" w:space="0" w:color="auto"/>
        <w:left w:val="none" w:sz="0" w:space="0" w:color="auto"/>
        <w:bottom w:val="none" w:sz="0" w:space="0" w:color="auto"/>
        <w:right w:val="none" w:sz="0" w:space="0" w:color="auto"/>
      </w:divBdr>
    </w:div>
    <w:div w:id="636183104">
      <w:marLeft w:val="0"/>
      <w:marRight w:val="0"/>
      <w:marTop w:val="0"/>
      <w:marBottom w:val="0"/>
      <w:divBdr>
        <w:top w:val="none" w:sz="0" w:space="0" w:color="auto"/>
        <w:left w:val="none" w:sz="0" w:space="0" w:color="auto"/>
        <w:bottom w:val="none" w:sz="0" w:space="0" w:color="auto"/>
        <w:right w:val="none" w:sz="0" w:space="0" w:color="auto"/>
      </w:divBdr>
    </w:div>
    <w:div w:id="636183105">
      <w:marLeft w:val="0"/>
      <w:marRight w:val="0"/>
      <w:marTop w:val="0"/>
      <w:marBottom w:val="0"/>
      <w:divBdr>
        <w:top w:val="none" w:sz="0" w:space="0" w:color="auto"/>
        <w:left w:val="none" w:sz="0" w:space="0" w:color="auto"/>
        <w:bottom w:val="none" w:sz="0" w:space="0" w:color="auto"/>
        <w:right w:val="none" w:sz="0" w:space="0" w:color="auto"/>
      </w:divBdr>
    </w:div>
    <w:div w:id="636183106">
      <w:marLeft w:val="0"/>
      <w:marRight w:val="0"/>
      <w:marTop w:val="0"/>
      <w:marBottom w:val="0"/>
      <w:divBdr>
        <w:top w:val="none" w:sz="0" w:space="0" w:color="auto"/>
        <w:left w:val="none" w:sz="0" w:space="0" w:color="auto"/>
        <w:bottom w:val="none" w:sz="0" w:space="0" w:color="auto"/>
        <w:right w:val="none" w:sz="0" w:space="0" w:color="auto"/>
      </w:divBdr>
    </w:div>
    <w:div w:id="636183107">
      <w:marLeft w:val="0"/>
      <w:marRight w:val="0"/>
      <w:marTop w:val="0"/>
      <w:marBottom w:val="0"/>
      <w:divBdr>
        <w:top w:val="none" w:sz="0" w:space="0" w:color="auto"/>
        <w:left w:val="none" w:sz="0" w:space="0" w:color="auto"/>
        <w:bottom w:val="none" w:sz="0" w:space="0" w:color="auto"/>
        <w:right w:val="none" w:sz="0" w:space="0" w:color="auto"/>
      </w:divBdr>
    </w:div>
    <w:div w:id="636183108">
      <w:marLeft w:val="0"/>
      <w:marRight w:val="0"/>
      <w:marTop w:val="0"/>
      <w:marBottom w:val="0"/>
      <w:divBdr>
        <w:top w:val="none" w:sz="0" w:space="0" w:color="auto"/>
        <w:left w:val="none" w:sz="0" w:space="0" w:color="auto"/>
        <w:bottom w:val="none" w:sz="0" w:space="0" w:color="auto"/>
        <w:right w:val="none" w:sz="0" w:space="0" w:color="auto"/>
      </w:divBdr>
    </w:div>
    <w:div w:id="636183109">
      <w:marLeft w:val="0"/>
      <w:marRight w:val="0"/>
      <w:marTop w:val="0"/>
      <w:marBottom w:val="0"/>
      <w:divBdr>
        <w:top w:val="none" w:sz="0" w:space="0" w:color="auto"/>
        <w:left w:val="none" w:sz="0" w:space="0" w:color="auto"/>
        <w:bottom w:val="none" w:sz="0" w:space="0" w:color="auto"/>
        <w:right w:val="none" w:sz="0" w:space="0" w:color="auto"/>
      </w:divBdr>
    </w:div>
    <w:div w:id="636183110">
      <w:marLeft w:val="0"/>
      <w:marRight w:val="0"/>
      <w:marTop w:val="0"/>
      <w:marBottom w:val="0"/>
      <w:divBdr>
        <w:top w:val="none" w:sz="0" w:space="0" w:color="auto"/>
        <w:left w:val="none" w:sz="0" w:space="0" w:color="auto"/>
        <w:bottom w:val="none" w:sz="0" w:space="0" w:color="auto"/>
        <w:right w:val="none" w:sz="0" w:space="0" w:color="auto"/>
      </w:divBdr>
    </w:div>
    <w:div w:id="636183111">
      <w:marLeft w:val="0"/>
      <w:marRight w:val="0"/>
      <w:marTop w:val="0"/>
      <w:marBottom w:val="0"/>
      <w:divBdr>
        <w:top w:val="none" w:sz="0" w:space="0" w:color="auto"/>
        <w:left w:val="none" w:sz="0" w:space="0" w:color="auto"/>
        <w:bottom w:val="none" w:sz="0" w:space="0" w:color="auto"/>
        <w:right w:val="none" w:sz="0" w:space="0" w:color="auto"/>
      </w:divBdr>
    </w:div>
    <w:div w:id="636183112">
      <w:marLeft w:val="0"/>
      <w:marRight w:val="0"/>
      <w:marTop w:val="0"/>
      <w:marBottom w:val="0"/>
      <w:divBdr>
        <w:top w:val="none" w:sz="0" w:space="0" w:color="auto"/>
        <w:left w:val="none" w:sz="0" w:space="0" w:color="auto"/>
        <w:bottom w:val="none" w:sz="0" w:space="0" w:color="auto"/>
        <w:right w:val="none" w:sz="0" w:space="0" w:color="auto"/>
      </w:divBdr>
    </w:div>
    <w:div w:id="636183113">
      <w:marLeft w:val="0"/>
      <w:marRight w:val="0"/>
      <w:marTop w:val="0"/>
      <w:marBottom w:val="0"/>
      <w:divBdr>
        <w:top w:val="none" w:sz="0" w:space="0" w:color="auto"/>
        <w:left w:val="none" w:sz="0" w:space="0" w:color="auto"/>
        <w:bottom w:val="none" w:sz="0" w:space="0" w:color="auto"/>
        <w:right w:val="none" w:sz="0" w:space="0" w:color="auto"/>
      </w:divBdr>
    </w:div>
    <w:div w:id="636183114">
      <w:marLeft w:val="0"/>
      <w:marRight w:val="0"/>
      <w:marTop w:val="0"/>
      <w:marBottom w:val="0"/>
      <w:divBdr>
        <w:top w:val="none" w:sz="0" w:space="0" w:color="auto"/>
        <w:left w:val="none" w:sz="0" w:space="0" w:color="auto"/>
        <w:bottom w:val="none" w:sz="0" w:space="0" w:color="auto"/>
        <w:right w:val="none" w:sz="0" w:space="0" w:color="auto"/>
      </w:divBdr>
    </w:div>
    <w:div w:id="636183115">
      <w:marLeft w:val="0"/>
      <w:marRight w:val="0"/>
      <w:marTop w:val="0"/>
      <w:marBottom w:val="0"/>
      <w:divBdr>
        <w:top w:val="none" w:sz="0" w:space="0" w:color="auto"/>
        <w:left w:val="none" w:sz="0" w:space="0" w:color="auto"/>
        <w:bottom w:val="none" w:sz="0" w:space="0" w:color="auto"/>
        <w:right w:val="none" w:sz="0" w:space="0" w:color="auto"/>
      </w:divBdr>
    </w:div>
    <w:div w:id="636183116">
      <w:marLeft w:val="0"/>
      <w:marRight w:val="0"/>
      <w:marTop w:val="0"/>
      <w:marBottom w:val="0"/>
      <w:divBdr>
        <w:top w:val="none" w:sz="0" w:space="0" w:color="auto"/>
        <w:left w:val="none" w:sz="0" w:space="0" w:color="auto"/>
        <w:bottom w:val="none" w:sz="0" w:space="0" w:color="auto"/>
        <w:right w:val="none" w:sz="0" w:space="0" w:color="auto"/>
      </w:divBdr>
    </w:div>
    <w:div w:id="636183117">
      <w:marLeft w:val="0"/>
      <w:marRight w:val="0"/>
      <w:marTop w:val="0"/>
      <w:marBottom w:val="0"/>
      <w:divBdr>
        <w:top w:val="none" w:sz="0" w:space="0" w:color="auto"/>
        <w:left w:val="none" w:sz="0" w:space="0" w:color="auto"/>
        <w:bottom w:val="none" w:sz="0" w:space="0" w:color="auto"/>
        <w:right w:val="none" w:sz="0" w:space="0" w:color="auto"/>
      </w:divBdr>
    </w:div>
    <w:div w:id="636183118">
      <w:marLeft w:val="0"/>
      <w:marRight w:val="0"/>
      <w:marTop w:val="0"/>
      <w:marBottom w:val="0"/>
      <w:divBdr>
        <w:top w:val="none" w:sz="0" w:space="0" w:color="auto"/>
        <w:left w:val="none" w:sz="0" w:space="0" w:color="auto"/>
        <w:bottom w:val="none" w:sz="0" w:space="0" w:color="auto"/>
        <w:right w:val="none" w:sz="0" w:space="0" w:color="auto"/>
      </w:divBdr>
    </w:div>
    <w:div w:id="636183119">
      <w:marLeft w:val="0"/>
      <w:marRight w:val="0"/>
      <w:marTop w:val="0"/>
      <w:marBottom w:val="0"/>
      <w:divBdr>
        <w:top w:val="none" w:sz="0" w:space="0" w:color="auto"/>
        <w:left w:val="none" w:sz="0" w:space="0" w:color="auto"/>
        <w:bottom w:val="none" w:sz="0" w:space="0" w:color="auto"/>
        <w:right w:val="none" w:sz="0" w:space="0" w:color="auto"/>
      </w:divBdr>
    </w:div>
    <w:div w:id="636183120">
      <w:marLeft w:val="0"/>
      <w:marRight w:val="0"/>
      <w:marTop w:val="0"/>
      <w:marBottom w:val="0"/>
      <w:divBdr>
        <w:top w:val="none" w:sz="0" w:space="0" w:color="auto"/>
        <w:left w:val="none" w:sz="0" w:space="0" w:color="auto"/>
        <w:bottom w:val="none" w:sz="0" w:space="0" w:color="auto"/>
        <w:right w:val="none" w:sz="0" w:space="0" w:color="auto"/>
      </w:divBdr>
    </w:div>
    <w:div w:id="636183121">
      <w:marLeft w:val="0"/>
      <w:marRight w:val="0"/>
      <w:marTop w:val="0"/>
      <w:marBottom w:val="0"/>
      <w:divBdr>
        <w:top w:val="none" w:sz="0" w:space="0" w:color="auto"/>
        <w:left w:val="none" w:sz="0" w:space="0" w:color="auto"/>
        <w:bottom w:val="none" w:sz="0" w:space="0" w:color="auto"/>
        <w:right w:val="none" w:sz="0" w:space="0" w:color="auto"/>
      </w:divBdr>
    </w:div>
    <w:div w:id="636183122">
      <w:marLeft w:val="0"/>
      <w:marRight w:val="0"/>
      <w:marTop w:val="0"/>
      <w:marBottom w:val="0"/>
      <w:divBdr>
        <w:top w:val="none" w:sz="0" w:space="0" w:color="auto"/>
        <w:left w:val="none" w:sz="0" w:space="0" w:color="auto"/>
        <w:bottom w:val="none" w:sz="0" w:space="0" w:color="auto"/>
        <w:right w:val="none" w:sz="0" w:space="0" w:color="auto"/>
      </w:divBdr>
    </w:div>
    <w:div w:id="636183123">
      <w:marLeft w:val="0"/>
      <w:marRight w:val="0"/>
      <w:marTop w:val="0"/>
      <w:marBottom w:val="0"/>
      <w:divBdr>
        <w:top w:val="none" w:sz="0" w:space="0" w:color="auto"/>
        <w:left w:val="none" w:sz="0" w:space="0" w:color="auto"/>
        <w:bottom w:val="none" w:sz="0" w:space="0" w:color="auto"/>
        <w:right w:val="none" w:sz="0" w:space="0" w:color="auto"/>
      </w:divBdr>
    </w:div>
    <w:div w:id="636183124">
      <w:marLeft w:val="0"/>
      <w:marRight w:val="0"/>
      <w:marTop w:val="0"/>
      <w:marBottom w:val="0"/>
      <w:divBdr>
        <w:top w:val="none" w:sz="0" w:space="0" w:color="auto"/>
        <w:left w:val="none" w:sz="0" w:space="0" w:color="auto"/>
        <w:bottom w:val="none" w:sz="0" w:space="0" w:color="auto"/>
        <w:right w:val="none" w:sz="0" w:space="0" w:color="auto"/>
      </w:divBdr>
    </w:div>
    <w:div w:id="636183125">
      <w:marLeft w:val="0"/>
      <w:marRight w:val="0"/>
      <w:marTop w:val="0"/>
      <w:marBottom w:val="0"/>
      <w:divBdr>
        <w:top w:val="none" w:sz="0" w:space="0" w:color="auto"/>
        <w:left w:val="none" w:sz="0" w:space="0" w:color="auto"/>
        <w:bottom w:val="none" w:sz="0" w:space="0" w:color="auto"/>
        <w:right w:val="none" w:sz="0" w:space="0" w:color="auto"/>
      </w:divBdr>
    </w:div>
    <w:div w:id="636183126">
      <w:marLeft w:val="0"/>
      <w:marRight w:val="0"/>
      <w:marTop w:val="0"/>
      <w:marBottom w:val="0"/>
      <w:divBdr>
        <w:top w:val="none" w:sz="0" w:space="0" w:color="auto"/>
        <w:left w:val="none" w:sz="0" w:space="0" w:color="auto"/>
        <w:bottom w:val="none" w:sz="0" w:space="0" w:color="auto"/>
        <w:right w:val="none" w:sz="0" w:space="0" w:color="auto"/>
      </w:divBdr>
    </w:div>
    <w:div w:id="636183127">
      <w:marLeft w:val="0"/>
      <w:marRight w:val="0"/>
      <w:marTop w:val="0"/>
      <w:marBottom w:val="0"/>
      <w:divBdr>
        <w:top w:val="none" w:sz="0" w:space="0" w:color="auto"/>
        <w:left w:val="none" w:sz="0" w:space="0" w:color="auto"/>
        <w:bottom w:val="none" w:sz="0" w:space="0" w:color="auto"/>
        <w:right w:val="none" w:sz="0" w:space="0" w:color="auto"/>
      </w:divBdr>
    </w:div>
    <w:div w:id="636183128">
      <w:marLeft w:val="0"/>
      <w:marRight w:val="0"/>
      <w:marTop w:val="0"/>
      <w:marBottom w:val="0"/>
      <w:divBdr>
        <w:top w:val="none" w:sz="0" w:space="0" w:color="auto"/>
        <w:left w:val="none" w:sz="0" w:space="0" w:color="auto"/>
        <w:bottom w:val="none" w:sz="0" w:space="0" w:color="auto"/>
        <w:right w:val="none" w:sz="0" w:space="0" w:color="auto"/>
      </w:divBdr>
    </w:div>
    <w:div w:id="636183129">
      <w:marLeft w:val="0"/>
      <w:marRight w:val="0"/>
      <w:marTop w:val="0"/>
      <w:marBottom w:val="0"/>
      <w:divBdr>
        <w:top w:val="none" w:sz="0" w:space="0" w:color="auto"/>
        <w:left w:val="none" w:sz="0" w:space="0" w:color="auto"/>
        <w:bottom w:val="none" w:sz="0" w:space="0" w:color="auto"/>
        <w:right w:val="none" w:sz="0" w:space="0" w:color="auto"/>
      </w:divBdr>
    </w:div>
    <w:div w:id="636183130">
      <w:marLeft w:val="0"/>
      <w:marRight w:val="0"/>
      <w:marTop w:val="0"/>
      <w:marBottom w:val="0"/>
      <w:divBdr>
        <w:top w:val="none" w:sz="0" w:space="0" w:color="auto"/>
        <w:left w:val="none" w:sz="0" w:space="0" w:color="auto"/>
        <w:bottom w:val="none" w:sz="0" w:space="0" w:color="auto"/>
        <w:right w:val="none" w:sz="0" w:space="0" w:color="auto"/>
      </w:divBdr>
    </w:div>
    <w:div w:id="636183131">
      <w:marLeft w:val="0"/>
      <w:marRight w:val="0"/>
      <w:marTop w:val="0"/>
      <w:marBottom w:val="0"/>
      <w:divBdr>
        <w:top w:val="none" w:sz="0" w:space="0" w:color="auto"/>
        <w:left w:val="none" w:sz="0" w:space="0" w:color="auto"/>
        <w:bottom w:val="none" w:sz="0" w:space="0" w:color="auto"/>
        <w:right w:val="none" w:sz="0" w:space="0" w:color="auto"/>
      </w:divBdr>
    </w:div>
    <w:div w:id="636183132">
      <w:marLeft w:val="0"/>
      <w:marRight w:val="0"/>
      <w:marTop w:val="0"/>
      <w:marBottom w:val="0"/>
      <w:divBdr>
        <w:top w:val="none" w:sz="0" w:space="0" w:color="auto"/>
        <w:left w:val="none" w:sz="0" w:space="0" w:color="auto"/>
        <w:bottom w:val="none" w:sz="0" w:space="0" w:color="auto"/>
        <w:right w:val="none" w:sz="0" w:space="0" w:color="auto"/>
      </w:divBdr>
    </w:div>
    <w:div w:id="636183133">
      <w:marLeft w:val="0"/>
      <w:marRight w:val="0"/>
      <w:marTop w:val="0"/>
      <w:marBottom w:val="0"/>
      <w:divBdr>
        <w:top w:val="none" w:sz="0" w:space="0" w:color="auto"/>
        <w:left w:val="none" w:sz="0" w:space="0" w:color="auto"/>
        <w:bottom w:val="none" w:sz="0" w:space="0" w:color="auto"/>
        <w:right w:val="none" w:sz="0" w:space="0" w:color="auto"/>
      </w:divBdr>
    </w:div>
    <w:div w:id="636183134">
      <w:marLeft w:val="0"/>
      <w:marRight w:val="0"/>
      <w:marTop w:val="0"/>
      <w:marBottom w:val="0"/>
      <w:divBdr>
        <w:top w:val="none" w:sz="0" w:space="0" w:color="auto"/>
        <w:left w:val="none" w:sz="0" w:space="0" w:color="auto"/>
        <w:bottom w:val="none" w:sz="0" w:space="0" w:color="auto"/>
        <w:right w:val="none" w:sz="0" w:space="0" w:color="auto"/>
      </w:divBdr>
    </w:div>
    <w:div w:id="636183135">
      <w:marLeft w:val="0"/>
      <w:marRight w:val="0"/>
      <w:marTop w:val="0"/>
      <w:marBottom w:val="0"/>
      <w:divBdr>
        <w:top w:val="none" w:sz="0" w:space="0" w:color="auto"/>
        <w:left w:val="none" w:sz="0" w:space="0" w:color="auto"/>
        <w:bottom w:val="none" w:sz="0" w:space="0" w:color="auto"/>
        <w:right w:val="none" w:sz="0" w:space="0" w:color="auto"/>
      </w:divBdr>
    </w:div>
    <w:div w:id="636183136">
      <w:marLeft w:val="0"/>
      <w:marRight w:val="0"/>
      <w:marTop w:val="0"/>
      <w:marBottom w:val="0"/>
      <w:divBdr>
        <w:top w:val="none" w:sz="0" w:space="0" w:color="auto"/>
        <w:left w:val="none" w:sz="0" w:space="0" w:color="auto"/>
        <w:bottom w:val="none" w:sz="0" w:space="0" w:color="auto"/>
        <w:right w:val="none" w:sz="0" w:space="0" w:color="auto"/>
      </w:divBdr>
    </w:div>
    <w:div w:id="636183137">
      <w:marLeft w:val="0"/>
      <w:marRight w:val="0"/>
      <w:marTop w:val="0"/>
      <w:marBottom w:val="0"/>
      <w:divBdr>
        <w:top w:val="none" w:sz="0" w:space="0" w:color="auto"/>
        <w:left w:val="none" w:sz="0" w:space="0" w:color="auto"/>
        <w:bottom w:val="none" w:sz="0" w:space="0" w:color="auto"/>
        <w:right w:val="none" w:sz="0" w:space="0" w:color="auto"/>
      </w:divBdr>
    </w:div>
    <w:div w:id="636183138">
      <w:marLeft w:val="0"/>
      <w:marRight w:val="0"/>
      <w:marTop w:val="0"/>
      <w:marBottom w:val="0"/>
      <w:divBdr>
        <w:top w:val="none" w:sz="0" w:space="0" w:color="auto"/>
        <w:left w:val="none" w:sz="0" w:space="0" w:color="auto"/>
        <w:bottom w:val="none" w:sz="0" w:space="0" w:color="auto"/>
        <w:right w:val="none" w:sz="0" w:space="0" w:color="auto"/>
      </w:divBdr>
    </w:div>
    <w:div w:id="636183139">
      <w:marLeft w:val="0"/>
      <w:marRight w:val="0"/>
      <w:marTop w:val="0"/>
      <w:marBottom w:val="0"/>
      <w:divBdr>
        <w:top w:val="none" w:sz="0" w:space="0" w:color="auto"/>
        <w:left w:val="none" w:sz="0" w:space="0" w:color="auto"/>
        <w:bottom w:val="none" w:sz="0" w:space="0" w:color="auto"/>
        <w:right w:val="none" w:sz="0" w:space="0" w:color="auto"/>
      </w:divBdr>
    </w:div>
    <w:div w:id="636183140">
      <w:marLeft w:val="0"/>
      <w:marRight w:val="0"/>
      <w:marTop w:val="0"/>
      <w:marBottom w:val="0"/>
      <w:divBdr>
        <w:top w:val="none" w:sz="0" w:space="0" w:color="auto"/>
        <w:left w:val="none" w:sz="0" w:space="0" w:color="auto"/>
        <w:bottom w:val="none" w:sz="0" w:space="0" w:color="auto"/>
        <w:right w:val="none" w:sz="0" w:space="0" w:color="auto"/>
      </w:divBdr>
    </w:div>
    <w:div w:id="636183141">
      <w:marLeft w:val="0"/>
      <w:marRight w:val="0"/>
      <w:marTop w:val="0"/>
      <w:marBottom w:val="0"/>
      <w:divBdr>
        <w:top w:val="none" w:sz="0" w:space="0" w:color="auto"/>
        <w:left w:val="none" w:sz="0" w:space="0" w:color="auto"/>
        <w:bottom w:val="none" w:sz="0" w:space="0" w:color="auto"/>
        <w:right w:val="none" w:sz="0" w:space="0" w:color="auto"/>
      </w:divBdr>
    </w:div>
    <w:div w:id="636183142">
      <w:marLeft w:val="0"/>
      <w:marRight w:val="0"/>
      <w:marTop w:val="0"/>
      <w:marBottom w:val="0"/>
      <w:divBdr>
        <w:top w:val="none" w:sz="0" w:space="0" w:color="auto"/>
        <w:left w:val="none" w:sz="0" w:space="0" w:color="auto"/>
        <w:bottom w:val="none" w:sz="0" w:space="0" w:color="auto"/>
        <w:right w:val="none" w:sz="0" w:space="0" w:color="auto"/>
      </w:divBdr>
    </w:div>
    <w:div w:id="636183143">
      <w:marLeft w:val="0"/>
      <w:marRight w:val="0"/>
      <w:marTop w:val="0"/>
      <w:marBottom w:val="0"/>
      <w:divBdr>
        <w:top w:val="none" w:sz="0" w:space="0" w:color="auto"/>
        <w:left w:val="none" w:sz="0" w:space="0" w:color="auto"/>
        <w:bottom w:val="none" w:sz="0" w:space="0" w:color="auto"/>
        <w:right w:val="none" w:sz="0" w:space="0" w:color="auto"/>
      </w:divBdr>
    </w:div>
    <w:div w:id="636183144">
      <w:marLeft w:val="0"/>
      <w:marRight w:val="0"/>
      <w:marTop w:val="0"/>
      <w:marBottom w:val="0"/>
      <w:divBdr>
        <w:top w:val="none" w:sz="0" w:space="0" w:color="auto"/>
        <w:left w:val="none" w:sz="0" w:space="0" w:color="auto"/>
        <w:bottom w:val="none" w:sz="0" w:space="0" w:color="auto"/>
        <w:right w:val="none" w:sz="0" w:space="0" w:color="auto"/>
      </w:divBdr>
    </w:div>
    <w:div w:id="636183145">
      <w:marLeft w:val="0"/>
      <w:marRight w:val="0"/>
      <w:marTop w:val="0"/>
      <w:marBottom w:val="0"/>
      <w:divBdr>
        <w:top w:val="none" w:sz="0" w:space="0" w:color="auto"/>
        <w:left w:val="none" w:sz="0" w:space="0" w:color="auto"/>
        <w:bottom w:val="none" w:sz="0" w:space="0" w:color="auto"/>
        <w:right w:val="none" w:sz="0" w:space="0" w:color="auto"/>
      </w:divBdr>
    </w:div>
    <w:div w:id="636183146">
      <w:marLeft w:val="0"/>
      <w:marRight w:val="0"/>
      <w:marTop w:val="0"/>
      <w:marBottom w:val="0"/>
      <w:divBdr>
        <w:top w:val="none" w:sz="0" w:space="0" w:color="auto"/>
        <w:left w:val="none" w:sz="0" w:space="0" w:color="auto"/>
        <w:bottom w:val="none" w:sz="0" w:space="0" w:color="auto"/>
        <w:right w:val="none" w:sz="0" w:space="0" w:color="auto"/>
      </w:divBdr>
    </w:div>
    <w:div w:id="636183147">
      <w:marLeft w:val="0"/>
      <w:marRight w:val="0"/>
      <w:marTop w:val="0"/>
      <w:marBottom w:val="0"/>
      <w:divBdr>
        <w:top w:val="none" w:sz="0" w:space="0" w:color="auto"/>
        <w:left w:val="none" w:sz="0" w:space="0" w:color="auto"/>
        <w:bottom w:val="none" w:sz="0" w:space="0" w:color="auto"/>
        <w:right w:val="none" w:sz="0" w:space="0" w:color="auto"/>
      </w:divBdr>
    </w:div>
    <w:div w:id="636183148">
      <w:marLeft w:val="0"/>
      <w:marRight w:val="0"/>
      <w:marTop w:val="0"/>
      <w:marBottom w:val="0"/>
      <w:divBdr>
        <w:top w:val="none" w:sz="0" w:space="0" w:color="auto"/>
        <w:left w:val="none" w:sz="0" w:space="0" w:color="auto"/>
        <w:bottom w:val="none" w:sz="0" w:space="0" w:color="auto"/>
        <w:right w:val="none" w:sz="0" w:space="0" w:color="auto"/>
      </w:divBdr>
    </w:div>
    <w:div w:id="636183149">
      <w:marLeft w:val="0"/>
      <w:marRight w:val="0"/>
      <w:marTop w:val="0"/>
      <w:marBottom w:val="0"/>
      <w:divBdr>
        <w:top w:val="none" w:sz="0" w:space="0" w:color="auto"/>
        <w:left w:val="none" w:sz="0" w:space="0" w:color="auto"/>
        <w:bottom w:val="none" w:sz="0" w:space="0" w:color="auto"/>
        <w:right w:val="none" w:sz="0" w:space="0" w:color="auto"/>
      </w:divBdr>
    </w:div>
    <w:div w:id="636183150">
      <w:marLeft w:val="0"/>
      <w:marRight w:val="0"/>
      <w:marTop w:val="0"/>
      <w:marBottom w:val="0"/>
      <w:divBdr>
        <w:top w:val="none" w:sz="0" w:space="0" w:color="auto"/>
        <w:left w:val="none" w:sz="0" w:space="0" w:color="auto"/>
        <w:bottom w:val="none" w:sz="0" w:space="0" w:color="auto"/>
        <w:right w:val="none" w:sz="0" w:space="0" w:color="auto"/>
      </w:divBdr>
    </w:div>
    <w:div w:id="636183151">
      <w:marLeft w:val="0"/>
      <w:marRight w:val="0"/>
      <w:marTop w:val="0"/>
      <w:marBottom w:val="0"/>
      <w:divBdr>
        <w:top w:val="none" w:sz="0" w:space="0" w:color="auto"/>
        <w:left w:val="none" w:sz="0" w:space="0" w:color="auto"/>
        <w:bottom w:val="none" w:sz="0" w:space="0" w:color="auto"/>
        <w:right w:val="none" w:sz="0" w:space="0" w:color="auto"/>
      </w:divBdr>
    </w:div>
    <w:div w:id="636183152">
      <w:marLeft w:val="0"/>
      <w:marRight w:val="0"/>
      <w:marTop w:val="0"/>
      <w:marBottom w:val="0"/>
      <w:divBdr>
        <w:top w:val="none" w:sz="0" w:space="0" w:color="auto"/>
        <w:left w:val="none" w:sz="0" w:space="0" w:color="auto"/>
        <w:bottom w:val="none" w:sz="0" w:space="0" w:color="auto"/>
        <w:right w:val="none" w:sz="0" w:space="0" w:color="auto"/>
      </w:divBdr>
    </w:div>
    <w:div w:id="636183153">
      <w:marLeft w:val="0"/>
      <w:marRight w:val="0"/>
      <w:marTop w:val="0"/>
      <w:marBottom w:val="0"/>
      <w:divBdr>
        <w:top w:val="none" w:sz="0" w:space="0" w:color="auto"/>
        <w:left w:val="none" w:sz="0" w:space="0" w:color="auto"/>
        <w:bottom w:val="none" w:sz="0" w:space="0" w:color="auto"/>
        <w:right w:val="none" w:sz="0" w:space="0" w:color="auto"/>
      </w:divBdr>
    </w:div>
    <w:div w:id="636183154">
      <w:marLeft w:val="0"/>
      <w:marRight w:val="0"/>
      <w:marTop w:val="0"/>
      <w:marBottom w:val="0"/>
      <w:divBdr>
        <w:top w:val="none" w:sz="0" w:space="0" w:color="auto"/>
        <w:left w:val="none" w:sz="0" w:space="0" w:color="auto"/>
        <w:bottom w:val="none" w:sz="0" w:space="0" w:color="auto"/>
        <w:right w:val="none" w:sz="0" w:space="0" w:color="auto"/>
      </w:divBdr>
    </w:div>
    <w:div w:id="636183155">
      <w:marLeft w:val="0"/>
      <w:marRight w:val="0"/>
      <w:marTop w:val="0"/>
      <w:marBottom w:val="0"/>
      <w:divBdr>
        <w:top w:val="none" w:sz="0" w:space="0" w:color="auto"/>
        <w:left w:val="none" w:sz="0" w:space="0" w:color="auto"/>
        <w:bottom w:val="none" w:sz="0" w:space="0" w:color="auto"/>
        <w:right w:val="none" w:sz="0" w:space="0" w:color="auto"/>
      </w:divBdr>
    </w:div>
    <w:div w:id="636183156">
      <w:marLeft w:val="0"/>
      <w:marRight w:val="0"/>
      <w:marTop w:val="0"/>
      <w:marBottom w:val="0"/>
      <w:divBdr>
        <w:top w:val="none" w:sz="0" w:space="0" w:color="auto"/>
        <w:left w:val="none" w:sz="0" w:space="0" w:color="auto"/>
        <w:bottom w:val="none" w:sz="0" w:space="0" w:color="auto"/>
        <w:right w:val="none" w:sz="0" w:space="0" w:color="auto"/>
      </w:divBdr>
    </w:div>
    <w:div w:id="636183157">
      <w:marLeft w:val="0"/>
      <w:marRight w:val="0"/>
      <w:marTop w:val="0"/>
      <w:marBottom w:val="0"/>
      <w:divBdr>
        <w:top w:val="none" w:sz="0" w:space="0" w:color="auto"/>
        <w:left w:val="none" w:sz="0" w:space="0" w:color="auto"/>
        <w:bottom w:val="none" w:sz="0" w:space="0" w:color="auto"/>
        <w:right w:val="none" w:sz="0" w:space="0" w:color="auto"/>
      </w:divBdr>
    </w:div>
    <w:div w:id="636183158">
      <w:marLeft w:val="0"/>
      <w:marRight w:val="0"/>
      <w:marTop w:val="0"/>
      <w:marBottom w:val="0"/>
      <w:divBdr>
        <w:top w:val="none" w:sz="0" w:space="0" w:color="auto"/>
        <w:left w:val="none" w:sz="0" w:space="0" w:color="auto"/>
        <w:bottom w:val="none" w:sz="0" w:space="0" w:color="auto"/>
        <w:right w:val="none" w:sz="0" w:space="0" w:color="auto"/>
      </w:divBdr>
    </w:div>
    <w:div w:id="636183159">
      <w:marLeft w:val="0"/>
      <w:marRight w:val="0"/>
      <w:marTop w:val="0"/>
      <w:marBottom w:val="0"/>
      <w:divBdr>
        <w:top w:val="none" w:sz="0" w:space="0" w:color="auto"/>
        <w:left w:val="none" w:sz="0" w:space="0" w:color="auto"/>
        <w:bottom w:val="none" w:sz="0" w:space="0" w:color="auto"/>
        <w:right w:val="none" w:sz="0" w:space="0" w:color="auto"/>
      </w:divBdr>
    </w:div>
    <w:div w:id="636183160">
      <w:marLeft w:val="0"/>
      <w:marRight w:val="0"/>
      <w:marTop w:val="0"/>
      <w:marBottom w:val="0"/>
      <w:divBdr>
        <w:top w:val="none" w:sz="0" w:space="0" w:color="auto"/>
        <w:left w:val="none" w:sz="0" w:space="0" w:color="auto"/>
        <w:bottom w:val="none" w:sz="0" w:space="0" w:color="auto"/>
        <w:right w:val="none" w:sz="0" w:space="0" w:color="auto"/>
      </w:divBdr>
    </w:div>
    <w:div w:id="636183161">
      <w:marLeft w:val="0"/>
      <w:marRight w:val="0"/>
      <w:marTop w:val="0"/>
      <w:marBottom w:val="0"/>
      <w:divBdr>
        <w:top w:val="none" w:sz="0" w:space="0" w:color="auto"/>
        <w:left w:val="none" w:sz="0" w:space="0" w:color="auto"/>
        <w:bottom w:val="none" w:sz="0" w:space="0" w:color="auto"/>
        <w:right w:val="none" w:sz="0" w:space="0" w:color="auto"/>
      </w:divBdr>
    </w:div>
    <w:div w:id="636183162">
      <w:marLeft w:val="0"/>
      <w:marRight w:val="0"/>
      <w:marTop w:val="0"/>
      <w:marBottom w:val="0"/>
      <w:divBdr>
        <w:top w:val="none" w:sz="0" w:space="0" w:color="auto"/>
        <w:left w:val="none" w:sz="0" w:space="0" w:color="auto"/>
        <w:bottom w:val="none" w:sz="0" w:space="0" w:color="auto"/>
        <w:right w:val="none" w:sz="0" w:space="0" w:color="auto"/>
      </w:divBdr>
    </w:div>
    <w:div w:id="636183163">
      <w:marLeft w:val="0"/>
      <w:marRight w:val="0"/>
      <w:marTop w:val="0"/>
      <w:marBottom w:val="0"/>
      <w:divBdr>
        <w:top w:val="none" w:sz="0" w:space="0" w:color="auto"/>
        <w:left w:val="none" w:sz="0" w:space="0" w:color="auto"/>
        <w:bottom w:val="none" w:sz="0" w:space="0" w:color="auto"/>
        <w:right w:val="none" w:sz="0" w:space="0" w:color="auto"/>
      </w:divBdr>
    </w:div>
    <w:div w:id="636183164">
      <w:marLeft w:val="0"/>
      <w:marRight w:val="0"/>
      <w:marTop w:val="0"/>
      <w:marBottom w:val="0"/>
      <w:divBdr>
        <w:top w:val="none" w:sz="0" w:space="0" w:color="auto"/>
        <w:left w:val="none" w:sz="0" w:space="0" w:color="auto"/>
        <w:bottom w:val="none" w:sz="0" w:space="0" w:color="auto"/>
        <w:right w:val="none" w:sz="0" w:space="0" w:color="auto"/>
      </w:divBdr>
    </w:div>
    <w:div w:id="636183165">
      <w:marLeft w:val="0"/>
      <w:marRight w:val="0"/>
      <w:marTop w:val="0"/>
      <w:marBottom w:val="0"/>
      <w:divBdr>
        <w:top w:val="none" w:sz="0" w:space="0" w:color="auto"/>
        <w:left w:val="none" w:sz="0" w:space="0" w:color="auto"/>
        <w:bottom w:val="none" w:sz="0" w:space="0" w:color="auto"/>
        <w:right w:val="none" w:sz="0" w:space="0" w:color="auto"/>
      </w:divBdr>
    </w:div>
    <w:div w:id="636183166">
      <w:marLeft w:val="0"/>
      <w:marRight w:val="0"/>
      <w:marTop w:val="0"/>
      <w:marBottom w:val="0"/>
      <w:divBdr>
        <w:top w:val="none" w:sz="0" w:space="0" w:color="auto"/>
        <w:left w:val="none" w:sz="0" w:space="0" w:color="auto"/>
        <w:bottom w:val="none" w:sz="0" w:space="0" w:color="auto"/>
        <w:right w:val="none" w:sz="0" w:space="0" w:color="auto"/>
      </w:divBdr>
    </w:div>
    <w:div w:id="636183167">
      <w:marLeft w:val="0"/>
      <w:marRight w:val="0"/>
      <w:marTop w:val="0"/>
      <w:marBottom w:val="0"/>
      <w:divBdr>
        <w:top w:val="none" w:sz="0" w:space="0" w:color="auto"/>
        <w:left w:val="none" w:sz="0" w:space="0" w:color="auto"/>
        <w:bottom w:val="none" w:sz="0" w:space="0" w:color="auto"/>
        <w:right w:val="none" w:sz="0" w:space="0" w:color="auto"/>
      </w:divBdr>
    </w:div>
    <w:div w:id="636183168">
      <w:marLeft w:val="0"/>
      <w:marRight w:val="0"/>
      <w:marTop w:val="0"/>
      <w:marBottom w:val="0"/>
      <w:divBdr>
        <w:top w:val="none" w:sz="0" w:space="0" w:color="auto"/>
        <w:left w:val="none" w:sz="0" w:space="0" w:color="auto"/>
        <w:bottom w:val="none" w:sz="0" w:space="0" w:color="auto"/>
        <w:right w:val="none" w:sz="0" w:space="0" w:color="auto"/>
      </w:divBdr>
    </w:div>
    <w:div w:id="636183169">
      <w:marLeft w:val="0"/>
      <w:marRight w:val="0"/>
      <w:marTop w:val="0"/>
      <w:marBottom w:val="0"/>
      <w:divBdr>
        <w:top w:val="none" w:sz="0" w:space="0" w:color="auto"/>
        <w:left w:val="none" w:sz="0" w:space="0" w:color="auto"/>
        <w:bottom w:val="none" w:sz="0" w:space="0" w:color="auto"/>
        <w:right w:val="none" w:sz="0" w:space="0" w:color="auto"/>
      </w:divBdr>
    </w:div>
    <w:div w:id="636183170">
      <w:marLeft w:val="0"/>
      <w:marRight w:val="0"/>
      <w:marTop w:val="0"/>
      <w:marBottom w:val="0"/>
      <w:divBdr>
        <w:top w:val="none" w:sz="0" w:space="0" w:color="auto"/>
        <w:left w:val="none" w:sz="0" w:space="0" w:color="auto"/>
        <w:bottom w:val="none" w:sz="0" w:space="0" w:color="auto"/>
        <w:right w:val="none" w:sz="0" w:space="0" w:color="auto"/>
      </w:divBdr>
    </w:div>
    <w:div w:id="636183171">
      <w:marLeft w:val="0"/>
      <w:marRight w:val="0"/>
      <w:marTop w:val="0"/>
      <w:marBottom w:val="0"/>
      <w:divBdr>
        <w:top w:val="none" w:sz="0" w:space="0" w:color="auto"/>
        <w:left w:val="none" w:sz="0" w:space="0" w:color="auto"/>
        <w:bottom w:val="none" w:sz="0" w:space="0" w:color="auto"/>
        <w:right w:val="none" w:sz="0" w:space="0" w:color="auto"/>
      </w:divBdr>
    </w:div>
    <w:div w:id="636183172">
      <w:marLeft w:val="0"/>
      <w:marRight w:val="0"/>
      <w:marTop w:val="0"/>
      <w:marBottom w:val="0"/>
      <w:divBdr>
        <w:top w:val="none" w:sz="0" w:space="0" w:color="auto"/>
        <w:left w:val="none" w:sz="0" w:space="0" w:color="auto"/>
        <w:bottom w:val="none" w:sz="0" w:space="0" w:color="auto"/>
        <w:right w:val="none" w:sz="0" w:space="0" w:color="auto"/>
      </w:divBdr>
    </w:div>
    <w:div w:id="636183173">
      <w:marLeft w:val="0"/>
      <w:marRight w:val="0"/>
      <w:marTop w:val="0"/>
      <w:marBottom w:val="0"/>
      <w:divBdr>
        <w:top w:val="none" w:sz="0" w:space="0" w:color="auto"/>
        <w:left w:val="none" w:sz="0" w:space="0" w:color="auto"/>
        <w:bottom w:val="none" w:sz="0" w:space="0" w:color="auto"/>
        <w:right w:val="none" w:sz="0" w:space="0" w:color="auto"/>
      </w:divBdr>
    </w:div>
    <w:div w:id="636183174">
      <w:marLeft w:val="0"/>
      <w:marRight w:val="0"/>
      <w:marTop w:val="0"/>
      <w:marBottom w:val="0"/>
      <w:divBdr>
        <w:top w:val="none" w:sz="0" w:space="0" w:color="auto"/>
        <w:left w:val="none" w:sz="0" w:space="0" w:color="auto"/>
        <w:bottom w:val="none" w:sz="0" w:space="0" w:color="auto"/>
        <w:right w:val="none" w:sz="0" w:space="0" w:color="auto"/>
      </w:divBdr>
    </w:div>
    <w:div w:id="636183175">
      <w:marLeft w:val="0"/>
      <w:marRight w:val="0"/>
      <w:marTop w:val="0"/>
      <w:marBottom w:val="0"/>
      <w:divBdr>
        <w:top w:val="none" w:sz="0" w:space="0" w:color="auto"/>
        <w:left w:val="none" w:sz="0" w:space="0" w:color="auto"/>
        <w:bottom w:val="none" w:sz="0" w:space="0" w:color="auto"/>
        <w:right w:val="none" w:sz="0" w:space="0" w:color="auto"/>
      </w:divBdr>
    </w:div>
    <w:div w:id="636183176">
      <w:marLeft w:val="0"/>
      <w:marRight w:val="0"/>
      <w:marTop w:val="0"/>
      <w:marBottom w:val="0"/>
      <w:divBdr>
        <w:top w:val="none" w:sz="0" w:space="0" w:color="auto"/>
        <w:left w:val="none" w:sz="0" w:space="0" w:color="auto"/>
        <w:bottom w:val="none" w:sz="0" w:space="0" w:color="auto"/>
        <w:right w:val="none" w:sz="0" w:space="0" w:color="auto"/>
      </w:divBdr>
    </w:div>
    <w:div w:id="636183177">
      <w:marLeft w:val="0"/>
      <w:marRight w:val="0"/>
      <w:marTop w:val="0"/>
      <w:marBottom w:val="0"/>
      <w:divBdr>
        <w:top w:val="none" w:sz="0" w:space="0" w:color="auto"/>
        <w:left w:val="none" w:sz="0" w:space="0" w:color="auto"/>
        <w:bottom w:val="none" w:sz="0" w:space="0" w:color="auto"/>
        <w:right w:val="none" w:sz="0" w:space="0" w:color="auto"/>
      </w:divBdr>
    </w:div>
    <w:div w:id="636183178">
      <w:marLeft w:val="0"/>
      <w:marRight w:val="0"/>
      <w:marTop w:val="0"/>
      <w:marBottom w:val="0"/>
      <w:divBdr>
        <w:top w:val="none" w:sz="0" w:space="0" w:color="auto"/>
        <w:left w:val="none" w:sz="0" w:space="0" w:color="auto"/>
        <w:bottom w:val="none" w:sz="0" w:space="0" w:color="auto"/>
        <w:right w:val="none" w:sz="0" w:space="0" w:color="auto"/>
      </w:divBdr>
    </w:div>
    <w:div w:id="636183179">
      <w:marLeft w:val="0"/>
      <w:marRight w:val="0"/>
      <w:marTop w:val="0"/>
      <w:marBottom w:val="0"/>
      <w:divBdr>
        <w:top w:val="none" w:sz="0" w:space="0" w:color="auto"/>
        <w:left w:val="none" w:sz="0" w:space="0" w:color="auto"/>
        <w:bottom w:val="none" w:sz="0" w:space="0" w:color="auto"/>
        <w:right w:val="none" w:sz="0" w:space="0" w:color="auto"/>
      </w:divBdr>
    </w:div>
    <w:div w:id="636183180">
      <w:marLeft w:val="0"/>
      <w:marRight w:val="0"/>
      <w:marTop w:val="0"/>
      <w:marBottom w:val="0"/>
      <w:divBdr>
        <w:top w:val="none" w:sz="0" w:space="0" w:color="auto"/>
        <w:left w:val="none" w:sz="0" w:space="0" w:color="auto"/>
        <w:bottom w:val="none" w:sz="0" w:space="0" w:color="auto"/>
        <w:right w:val="none" w:sz="0" w:space="0" w:color="auto"/>
      </w:divBdr>
    </w:div>
    <w:div w:id="636183181">
      <w:marLeft w:val="0"/>
      <w:marRight w:val="0"/>
      <w:marTop w:val="0"/>
      <w:marBottom w:val="0"/>
      <w:divBdr>
        <w:top w:val="none" w:sz="0" w:space="0" w:color="auto"/>
        <w:left w:val="none" w:sz="0" w:space="0" w:color="auto"/>
        <w:bottom w:val="none" w:sz="0" w:space="0" w:color="auto"/>
        <w:right w:val="none" w:sz="0" w:space="0" w:color="auto"/>
      </w:divBdr>
    </w:div>
    <w:div w:id="636183182">
      <w:marLeft w:val="0"/>
      <w:marRight w:val="0"/>
      <w:marTop w:val="0"/>
      <w:marBottom w:val="0"/>
      <w:divBdr>
        <w:top w:val="none" w:sz="0" w:space="0" w:color="auto"/>
        <w:left w:val="none" w:sz="0" w:space="0" w:color="auto"/>
        <w:bottom w:val="none" w:sz="0" w:space="0" w:color="auto"/>
        <w:right w:val="none" w:sz="0" w:space="0" w:color="auto"/>
      </w:divBdr>
    </w:div>
    <w:div w:id="636183183">
      <w:marLeft w:val="0"/>
      <w:marRight w:val="0"/>
      <w:marTop w:val="0"/>
      <w:marBottom w:val="0"/>
      <w:divBdr>
        <w:top w:val="none" w:sz="0" w:space="0" w:color="auto"/>
        <w:left w:val="none" w:sz="0" w:space="0" w:color="auto"/>
        <w:bottom w:val="none" w:sz="0" w:space="0" w:color="auto"/>
        <w:right w:val="none" w:sz="0" w:space="0" w:color="auto"/>
      </w:divBdr>
    </w:div>
    <w:div w:id="636183184">
      <w:marLeft w:val="0"/>
      <w:marRight w:val="0"/>
      <w:marTop w:val="0"/>
      <w:marBottom w:val="0"/>
      <w:divBdr>
        <w:top w:val="none" w:sz="0" w:space="0" w:color="auto"/>
        <w:left w:val="none" w:sz="0" w:space="0" w:color="auto"/>
        <w:bottom w:val="none" w:sz="0" w:space="0" w:color="auto"/>
        <w:right w:val="none" w:sz="0" w:space="0" w:color="auto"/>
      </w:divBdr>
    </w:div>
    <w:div w:id="636183185">
      <w:marLeft w:val="0"/>
      <w:marRight w:val="0"/>
      <w:marTop w:val="0"/>
      <w:marBottom w:val="0"/>
      <w:divBdr>
        <w:top w:val="none" w:sz="0" w:space="0" w:color="auto"/>
        <w:left w:val="none" w:sz="0" w:space="0" w:color="auto"/>
        <w:bottom w:val="none" w:sz="0" w:space="0" w:color="auto"/>
        <w:right w:val="none" w:sz="0" w:space="0" w:color="auto"/>
      </w:divBdr>
    </w:div>
    <w:div w:id="636183186">
      <w:marLeft w:val="0"/>
      <w:marRight w:val="0"/>
      <w:marTop w:val="0"/>
      <w:marBottom w:val="0"/>
      <w:divBdr>
        <w:top w:val="none" w:sz="0" w:space="0" w:color="auto"/>
        <w:left w:val="none" w:sz="0" w:space="0" w:color="auto"/>
        <w:bottom w:val="none" w:sz="0" w:space="0" w:color="auto"/>
        <w:right w:val="none" w:sz="0" w:space="0" w:color="auto"/>
      </w:divBdr>
    </w:div>
    <w:div w:id="636183187">
      <w:marLeft w:val="0"/>
      <w:marRight w:val="0"/>
      <w:marTop w:val="0"/>
      <w:marBottom w:val="0"/>
      <w:divBdr>
        <w:top w:val="none" w:sz="0" w:space="0" w:color="auto"/>
        <w:left w:val="none" w:sz="0" w:space="0" w:color="auto"/>
        <w:bottom w:val="none" w:sz="0" w:space="0" w:color="auto"/>
        <w:right w:val="none" w:sz="0" w:space="0" w:color="auto"/>
      </w:divBdr>
    </w:div>
    <w:div w:id="636183188">
      <w:marLeft w:val="0"/>
      <w:marRight w:val="0"/>
      <w:marTop w:val="0"/>
      <w:marBottom w:val="0"/>
      <w:divBdr>
        <w:top w:val="none" w:sz="0" w:space="0" w:color="auto"/>
        <w:left w:val="none" w:sz="0" w:space="0" w:color="auto"/>
        <w:bottom w:val="none" w:sz="0" w:space="0" w:color="auto"/>
        <w:right w:val="none" w:sz="0" w:space="0" w:color="auto"/>
      </w:divBdr>
    </w:div>
    <w:div w:id="636183189">
      <w:marLeft w:val="0"/>
      <w:marRight w:val="0"/>
      <w:marTop w:val="0"/>
      <w:marBottom w:val="0"/>
      <w:divBdr>
        <w:top w:val="none" w:sz="0" w:space="0" w:color="auto"/>
        <w:left w:val="none" w:sz="0" w:space="0" w:color="auto"/>
        <w:bottom w:val="none" w:sz="0" w:space="0" w:color="auto"/>
        <w:right w:val="none" w:sz="0" w:space="0" w:color="auto"/>
      </w:divBdr>
    </w:div>
    <w:div w:id="636183190">
      <w:marLeft w:val="0"/>
      <w:marRight w:val="0"/>
      <w:marTop w:val="0"/>
      <w:marBottom w:val="0"/>
      <w:divBdr>
        <w:top w:val="none" w:sz="0" w:space="0" w:color="auto"/>
        <w:left w:val="none" w:sz="0" w:space="0" w:color="auto"/>
        <w:bottom w:val="none" w:sz="0" w:space="0" w:color="auto"/>
        <w:right w:val="none" w:sz="0" w:space="0" w:color="auto"/>
      </w:divBdr>
    </w:div>
    <w:div w:id="636183191">
      <w:marLeft w:val="0"/>
      <w:marRight w:val="0"/>
      <w:marTop w:val="0"/>
      <w:marBottom w:val="0"/>
      <w:divBdr>
        <w:top w:val="none" w:sz="0" w:space="0" w:color="auto"/>
        <w:left w:val="none" w:sz="0" w:space="0" w:color="auto"/>
        <w:bottom w:val="none" w:sz="0" w:space="0" w:color="auto"/>
        <w:right w:val="none" w:sz="0" w:space="0" w:color="auto"/>
      </w:divBdr>
    </w:div>
    <w:div w:id="636183192">
      <w:marLeft w:val="0"/>
      <w:marRight w:val="0"/>
      <w:marTop w:val="0"/>
      <w:marBottom w:val="0"/>
      <w:divBdr>
        <w:top w:val="none" w:sz="0" w:space="0" w:color="auto"/>
        <w:left w:val="none" w:sz="0" w:space="0" w:color="auto"/>
        <w:bottom w:val="none" w:sz="0" w:space="0" w:color="auto"/>
        <w:right w:val="none" w:sz="0" w:space="0" w:color="auto"/>
      </w:divBdr>
    </w:div>
    <w:div w:id="636183193">
      <w:marLeft w:val="0"/>
      <w:marRight w:val="0"/>
      <w:marTop w:val="0"/>
      <w:marBottom w:val="0"/>
      <w:divBdr>
        <w:top w:val="none" w:sz="0" w:space="0" w:color="auto"/>
        <w:left w:val="none" w:sz="0" w:space="0" w:color="auto"/>
        <w:bottom w:val="none" w:sz="0" w:space="0" w:color="auto"/>
        <w:right w:val="none" w:sz="0" w:space="0" w:color="auto"/>
      </w:divBdr>
    </w:div>
    <w:div w:id="636183194">
      <w:marLeft w:val="0"/>
      <w:marRight w:val="0"/>
      <w:marTop w:val="0"/>
      <w:marBottom w:val="0"/>
      <w:divBdr>
        <w:top w:val="none" w:sz="0" w:space="0" w:color="auto"/>
        <w:left w:val="none" w:sz="0" w:space="0" w:color="auto"/>
        <w:bottom w:val="none" w:sz="0" w:space="0" w:color="auto"/>
        <w:right w:val="none" w:sz="0" w:space="0" w:color="auto"/>
      </w:divBdr>
    </w:div>
    <w:div w:id="636183195">
      <w:marLeft w:val="0"/>
      <w:marRight w:val="0"/>
      <w:marTop w:val="0"/>
      <w:marBottom w:val="0"/>
      <w:divBdr>
        <w:top w:val="none" w:sz="0" w:space="0" w:color="auto"/>
        <w:left w:val="none" w:sz="0" w:space="0" w:color="auto"/>
        <w:bottom w:val="none" w:sz="0" w:space="0" w:color="auto"/>
        <w:right w:val="none" w:sz="0" w:space="0" w:color="auto"/>
      </w:divBdr>
    </w:div>
    <w:div w:id="636183196">
      <w:marLeft w:val="0"/>
      <w:marRight w:val="0"/>
      <w:marTop w:val="0"/>
      <w:marBottom w:val="0"/>
      <w:divBdr>
        <w:top w:val="none" w:sz="0" w:space="0" w:color="auto"/>
        <w:left w:val="none" w:sz="0" w:space="0" w:color="auto"/>
        <w:bottom w:val="none" w:sz="0" w:space="0" w:color="auto"/>
        <w:right w:val="none" w:sz="0" w:space="0" w:color="auto"/>
      </w:divBdr>
    </w:div>
    <w:div w:id="636183197">
      <w:marLeft w:val="0"/>
      <w:marRight w:val="0"/>
      <w:marTop w:val="0"/>
      <w:marBottom w:val="0"/>
      <w:divBdr>
        <w:top w:val="none" w:sz="0" w:space="0" w:color="auto"/>
        <w:left w:val="none" w:sz="0" w:space="0" w:color="auto"/>
        <w:bottom w:val="none" w:sz="0" w:space="0" w:color="auto"/>
        <w:right w:val="none" w:sz="0" w:space="0" w:color="auto"/>
      </w:divBdr>
    </w:div>
    <w:div w:id="636183198">
      <w:marLeft w:val="0"/>
      <w:marRight w:val="0"/>
      <w:marTop w:val="0"/>
      <w:marBottom w:val="0"/>
      <w:divBdr>
        <w:top w:val="none" w:sz="0" w:space="0" w:color="auto"/>
        <w:left w:val="none" w:sz="0" w:space="0" w:color="auto"/>
        <w:bottom w:val="none" w:sz="0" w:space="0" w:color="auto"/>
        <w:right w:val="none" w:sz="0" w:space="0" w:color="auto"/>
      </w:divBdr>
    </w:div>
    <w:div w:id="636183199">
      <w:marLeft w:val="0"/>
      <w:marRight w:val="0"/>
      <w:marTop w:val="0"/>
      <w:marBottom w:val="0"/>
      <w:divBdr>
        <w:top w:val="none" w:sz="0" w:space="0" w:color="auto"/>
        <w:left w:val="none" w:sz="0" w:space="0" w:color="auto"/>
        <w:bottom w:val="none" w:sz="0" w:space="0" w:color="auto"/>
        <w:right w:val="none" w:sz="0" w:space="0" w:color="auto"/>
      </w:divBdr>
    </w:div>
    <w:div w:id="636183200">
      <w:marLeft w:val="0"/>
      <w:marRight w:val="0"/>
      <w:marTop w:val="0"/>
      <w:marBottom w:val="0"/>
      <w:divBdr>
        <w:top w:val="none" w:sz="0" w:space="0" w:color="auto"/>
        <w:left w:val="none" w:sz="0" w:space="0" w:color="auto"/>
        <w:bottom w:val="none" w:sz="0" w:space="0" w:color="auto"/>
        <w:right w:val="none" w:sz="0" w:space="0" w:color="auto"/>
      </w:divBdr>
    </w:div>
    <w:div w:id="636183201">
      <w:marLeft w:val="0"/>
      <w:marRight w:val="0"/>
      <w:marTop w:val="0"/>
      <w:marBottom w:val="0"/>
      <w:divBdr>
        <w:top w:val="none" w:sz="0" w:space="0" w:color="auto"/>
        <w:left w:val="none" w:sz="0" w:space="0" w:color="auto"/>
        <w:bottom w:val="none" w:sz="0" w:space="0" w:color="auto"/>
        <w:right w:val="none" w:sz="0" w:space="0" w:color="auto"/>
      </w:divBdr>
    </w:div>
    <w:div w:id="636183202">
      <w:marLeft w:val="0"/>
      <w:marRight w:val="0"/>
      <w:marTop w:val="0"/>
      <w:marBottom w:val="0"/>
      <w:divBdr>
        <w:top w:val="none" w:sz="0" w:space="0" w:color="auto"/>
        <w:left w:val="none" w:sz="0" w:space="0" w:color="auto"/>
        <w:bottom w:val="none" w:sz="0" w:space="0" w:color="auto"/>
        <w:right w:val="none" w:sz="0" w:space="0" w:color="auto"/>
      </w:divBdr>
    </w:div>
    <w:div w:id="636183203">
      <w:marLeft w:val="0"/>
      <w:marRight w:val="0"/>
      <w:marTop w:val="0"/>
      <w:marBottom w:val="0"/>
      <w:divBdr>
        <w:top w:val="none" w:sz="0" w:space="0" w:color="auto"/>
        <w:left w:val="none" w:sz="0" w:space="0" w:color="auto"/>
        <w:bottom w:val="none" w:sz="0" w:space="0" w:color="auto"/>
        <w:right w:val="none" w:sz="0" w:space="0" w:color="auto"/>
      </w:divBdr>
    </w:div>
    <w:div w:id="636183204">
      <w:marLeft w:val="0"/>
      <w:marRight w:val="0"/>
      <w:marTop w:val="0"/>
      <w:marBottom w:val="0"/>
      <w:divBdr>
        <w:top w:val="none" w:sz="0" w:space="0" w:color="auto"/>
        <w:left w:val="none" w:sz="0" w:space="0" w:color="auto"/>
        <w:bottom w:val="none" w:sz="0" w:space="0" w:color="auto"/>
        <w:right w:val="none" w:sz="0" w:space="0" w:color="auto"/>
      </w:divBdr>
    </w:div>
    <w:div w:id="636183205">
      <w:marLeft w:val="0"/>
      <w:marRight w:val="0"/>
      <w:marTop w:val="0"/>
      <w:marBottom w:val="0"/>
      <w:divBdr>
        <w:top w:val="none" w:sz="0" w:space="0" w:color="auto"/>
        <w:left w:val="none" w:sz="0" w:space="0" w:color="auto"/>
        <w:bottom w:val="none" w:sz="0" w:space="0" w:color="auto"/>
        <w:right w:val="none" w:sz="0" w:space="0" w:color="auto"/>
      </w:divBdr>
    </w:div>
    <w:div w:id="636183206">
      <w:marLeft w:val="0"/>
      <w:marRight w:val="0"/>
      <w:marTop w:val="0"/>
      <w:marBottom w:val="0"/>
      <w:divBdr>
        <w:top w:val="none" w:sz="0" w:space="0" w:color="auto"/>
        <w:left w:val="none" w:sz="0" w:space="0" w:color="auto"/>
        <w:bottom w:val="none" w:sz="0" w:space="0" w:color="auto"/>
        <w:right w:val="none" w:sz="0" w:space="0" w:color="auto"/>
      </w:divBdr>
    </w:div>
    <w:div w:id="636183207">
      <w:marLeft w:val="0"/>
      <w:marRight w:val="0"/>
      <w:marTop w:val="0"/>
      <w:marBottom w:val="0"/>
      <w:divBdr>
        <w:top w:val="none" w:sz="0" w:space="0" w:color="auto"/>
        <w:left w:val="none" w:sz="0" w:space="0" w:color="auto"/>
        <w:bottom w:val="none" w:sz="0" w:space="0" w:color="auto"/>
        <w:right w:val="none" w:sz="0" w:space="0" w:color="auto"/>
      </w:divBdr>
    </w:div>
    <w:div w:id="636183208">
      <w:marLeft w:val="0"/>
      <w:marRight w:val="0"/>
      <w:marTop w:val="0"/>
      <w:marBottom w:val="0"/>
      <w:divBdr>
        <w:top w:val="none" w:sz="0" w:space="0" w:color="auto"/>
        <w:left w:val="none" w:sz="0" w:space="0" w:color="auto"/>
        <w:bottom w:val="none" w:sz="0" w:space="0" w:color="auto"/>
        <w:right w:val="none" w:sz="0" w:space="0" w:color="auto"/>
      </w:divBdr>
    </w:div>
    <w:div w:id="636183209">
      <w:marLeft w:val="0"/>
      <w:marRight w:val="0"/>
      <w:marTop w:val="0"/>
      <w:marBottom w:val="0"/>
      <w:divBdr>
        <w:top w:val="none" w:sz="0" w:space="0" w:color="auto"/>
        <w:left w:val="none" w:sz="0" w:space="0" w:color="auto"/>
        <w:bottom w:val="none" w:sz="0" w:space="0" w:color="auto"/>
        <w:right w:val="none" w:sz="0" w:space="0" w:color="auto"/>
      </w:divBdr>
    </w:div>
    <w:div w:id="636183210">
      <w:marLeft w:val="0"/>
      <w:marRight w:val="0"/>
      <w:marTop w:val="0"/>
      <w:marBottom w:val="0"/>
      <w:divBdr>
        <w:top w:val="none" w:sz="0" w:space="0" w:color="auto"/>
        <w:left w:val="none" w:sz="0" w:space="0" w:color="auto"/>
        <w:bottom w:val="none" w:sz="0" w:space="0" w:color="auto"/>
        <w:right w:val="none" w:sz="0" w:space="0" w:color="auto"/>
      </w:divBdr>
    </w:div>
    <w:div w:id="636183211">
      <w:marLeft w:val="0"/>
      <w:marRight w:val="0"/>
      <w:marTop w:val="0"/>
      <w:marBottom w:val="0"/>
      <w:divBdr>
        <w:top w:val="none" w:sz="0" w:space="0" w:color="auto"/>
        <w:left w:val="none" w:sz="0" w:space="0" w:color="auto"/>
        <w:bottom w:val="none" w:sz="0" w:space="0" w:color="auto"/>
        <w:right w:val="none" w:sz="0" w:space="0" w:color="auto"/>
      </w:divBdr>
    </w:div>
    <w:div w:id="636183212">
      <w:marLeft w:val="0"/>
      <w:marRight w:val="0"/>
      <w:marTop w:val="0"/>
      <w:marBottom w:val="0"/>
      <w:divBdr>
        <w:top w:val="none" w:sz="0" w:space="0" w:color="auto"/>
        <w:left w:val="none" w:sz="0" w:space="0" w:color="auto"/>
        <w:bottom w:val="none" w:sz="0" w:space="0" w:color="auto"/>
        <w:right w:val="none" w:sz="0" w:space="0" w:color="auto"/>
      </w:divBdr>
    </w:div>
    <w:div w:id="636183213">
      <w:marLeft w:val="0"/>
      <w:marRight w:val="0"/>
      <w:marTop w:val="0"/>
      <w:marBottom w:val="0"/>
      <w:divBdr>
        <w:top w:val="none" w:sz="0" w:space="0" w:color="auto"/>
        <w:left w:val="none" w:sz="0" w:space="0" w:color="auto"/>
        <w:bottom w:val="none" w:sz="0" w:space="0" w:color="auto"/>
        <w:right w:val="none" w:sz="0" w:space="0" w:color="auto"/>
      </w:divBdr>
    </w:div>
    <w:div w:id="636183214">
      <w:marLeft w:val="0"/>
      <w:marRight w:val="0"/>
      <w:marTop w:val="0"/>
      <w:marBottom w:val="0"/>
      <w:divBdr>
        <w:top w:val="none" w:sz="0" w:space="0" w:color="auto"/>
        <w:left w:val="none" w:sz="0" w:space="0" w:color="auto"/>
        <w:bottom w:val="none" w:sz="0" w:space="0" w:color="auto"/>
        <w:right w:val="none" w:sz="0" w:space="0" w:color="auto"/>
      </w:divBdr>
    </w:div>
    <w:div w:id="636183215">
      <w:marLeft w:val="0"/>
      <w:marRight w:val="0"/>
      <w:marTop w:val="0"/>
      <w:marBottom w:val="0"/>
      <w:divBdr>
        <w:top w:val="none" w:sz="0" w:space="0" w:color="auto"/>
        <w:left w:val="none" w:sz="0" w:space="0" w:color="auto"/>
        <w:bottom w:val="none" w:sz="0" w:space="0" w:color="auto"/>
        <w:right w:val="none" w:sz="0" w:space="0" w:color="auto"/>
      </w:divBdr>
    </w:div>
    <w:div w:id="636183216">
      <w:marLeft w:val="0"/>
      <w:marRight w:val="0"/>
      <w:marTop w:val="0"/>
      <w:marBottom w:val="0"/>
      <w:divBdr>
        <w:top w:val="none" w:sz="0" w:space="0" w:color="auto"/>
        <w:left w:val="none" w:sz="0" w:space="0" w:color="auto"/>
        <w:bottom w:val="none" w:sz="0" w:space="0" w:color="auto"/>
        <w:right w:val="none" w:sz="0" w:space="0" w:color="auto"/>
      </w:divBdr>
    </w:div>
    <w:div w:id="636183217">
      <w:marLeft w:val="0"/>
      <w:marRight w:val="0"/>
      <w:marTop w:val="0"/>
      <w:marBottom w:val="0"/>
      <w:divBdr>
        <w:top w:val="none" w:sz="0" w:space="0" w:color="auto"/>
        <w:left w:val="none" w:sz="0" w:space="0" w:color="auto"/>
        <w:bottom w:val="none" w:sz="0" w:space="0" w:color="auto"/>
        <w:right w:val="none" w:sz="0" w:space="0" w:color="auto"/>
      </w:divBdr>
    </w:div>
    <w:div w:id="636183218">
      <w:marLeft w:val="0"/>
      <w:marRight w:val="0"/>
      <w:marTop w:val="0"/>
      <w:marBottom w:val="0"/>
      <w:divBdr>
        <w:top w:val="none" w:sz="0" w:space="0" w:color="auto"/>
        <w:left w:val="none" w:sz="0" w:space="0" w:color="auto"/>
        <w:bottom w:val="none" w:sz="0" w:space="0" w:color="auto"/>
        <w:right w:val="none" w:sz="0" w:space="0" w:color="auto"/>
      </w:divBdr>
    </w:div>
    <w:div w:id="636183219">
      <w:marLeft w:val="0"/>
      <w:marRight w:val="0"/>
      <w:marTop w:val="0"/>
      <w:marBottom w:val="0"/>
      <w:divBdr>
        <w:top w:val="none" w:sz="0" w:space="0" w:color="auto"/>
        <w:left w:val="none" w:sz="0" w:space="0" w:color="auto"/>
        <w:bottom w:val="none" w:sz="0" w:space="0" w:color="auto"/>
        <w:right w:val="none" w:sz="0" w:space="0" w:color="auto"/>
      </w:divBdr>
    </w:div>
    <w:div w:id="636183220">
      <w:marLeft w:val="0"/>
      <w:marRight w:val="0"/>
      <w:marTop w:val="0"/>
      <w:marBottom w:val="0"/>
      <w:divBdr>
        <w:top w:val="none" w:sz="0" w:space="0" w:color="auto"/>
        <w:left w:val="none" w:sz="0" w:space="0" w:color="auto"/>
        <w:bottom w:val="none" w:sz="0" w:space="0" w:color="auto"/>
        <w:right w:val="none" w:sz="0" w:space="0" w:color="auto"/>
      </w:divBdr>
    </w:div>
    <w:div w:id="636183221">
      <w:marLeft w:val="0"/>
      <w:marRight w:val="0"/>
      <w:marTop w:val="0"/>
      <w:marBottom w:val="0"/>
      <w:divBdr>
        <w:top w:val="none" w:sz="0" w:space="0" w:color="auto"/>
        <w:left w:val="none" w:sz="0" w:space="0" w:color="auto"/>
        <w:bottom w:val="none" w:sz="0" w:space="0" w:color="auto"/>
        <w:right w:val="none" w:sz="0" w:space="0" w:color="auto"/>
      </w:divBdr>
    </w:div>
    <w:div w:id="636183222">
      <w:marLeft w:val="0"/>
      <w:marRight w:val="0"/>
      <w:marTop w:val="0"/>
      <w:marBottom w:val="0"/>
      <w:divBdr>
        <w:top w:val="none" w:sz="0" w:space="0" w:color="auto"/>
        <w:left w:val="none" w:sz="0" w:space="0" w:color="auto"/>
        <w:bottom w:val="none" w:sz="0" w:space="0" w:color="auto"/>
        <w:right w:val="none" w:sz="0" w:space="0" w:color="auto"/>
      </w:divBdr>
    </w:div>
    <w:div w:id="636183223">
      <w:marLeft w:val="0"/>
      <w:marRight w:val="0"/>
      <w:marTop w:val="0"/>
      <w:marBottom w:val="0"/>
      <w:divBdr>
        <w:top w:val="none" w:sz="0" w:space="0" w:color="auto"/>
        <w:left w:val="none" w:sz="0" w:space="0" w:color="auto"/>
        <w:bottom w:val="none" w:sz="0" w:space="0" w:color="auto"/>
        <w:right w:val="none" w:sz="0" w:space="0" w:color="auto"/>
      </w:divBdr>
    </w:div>
    <w:div w:id="636183224">
      <w:marLeft w:val="0"/>
      <w:marRight w:val="0"/>
      <w:marTop w:val="0"/>
      <w:marBottom w:val="0"/>
      <w:divBdr>
        <w:top w:val="none" w:sz="0" w:space="0" w:color="auto"/>
        <w:left w:val="none" w:sz="0" w:space="0" w:color="auto"/>
        <w:bottom w:val="none" w:sz="0" w:space="0" w:color="auto"/>
        <w:right w:val="none" w:sz="0" w:space="0" w:color="auto"/>
      </w:divBdr>
    </w:div>
    <w:div w:id="636183225">
      <w:marLeft w:val="0"/>
      <w:marRight w:val="0"/>
      <w:marTop w:val="0"/>
      <w:marBottom w:val="0"/>
      <w:divBdr>
        <w:top w:val="none" w:sz="0" w:space="0" w:color="auto"/>
        <w:left w:val="none" w:sz="0" w:space="0" w:color="auto"/>
        <w:bottom w:val="none" w:sz="0" w:space="0" w:color="auto"/>
        <w:right w:val="none" w:sz="0" w:space="0" w:color="auto"/>
      </w:divBdr>
    </w:div>
    <w:div w:id="636183226">
      <w:marLeft w:val="0"/>
      <w:marRight w:val="0"/>
      <w:marTop w:val="0"/>
      <w:marBottom w:val="0"/>
      <w:divBdr>
        <w:top w:val="none" w:sz="0" w:space="0" w:color="auto"/>
        <w:left w:val="none" w:sz="0" w:space="0" w:color="auto"/>
        <w:bottom w:val="none" w:sz="0" w:space="0" w:color="auto"/>
        <w:right w:val="none" w:sz="0" w:space="0" w:color="auto"/>
      </w:divBdr>
    </w:div>
    <w:div w:id="636183227">
      <w:marLeft w:val="0"/>
      <w:marRight w:val="0"/>
      <w:marTop w:val="0"/>
      <w:marBottom w:val="0"/>
      <w:divBdr>
        <w:top w:val="none" w:sz="0" w:space="0" w:color="auto"/>
        <w:left w:val="none" w:sz="0" w:space="0" w:color="auto"/>
        <w:bottom w:val="none" w:sz="0" w:space="0" w:color="auto"/>
        <w:right w:val="none" w:sz="0" w:space="0" w:color="auto"/>
      </w:divBdr>
    </w:div>
    <w:div w:id="636183228">
      <w:marLeft w:val="0"/>
      <w:marRight w:val="0"/>
      <w:marTop w:val="0"/>
      <w:marBottom w:val="0"/>
      <w:divBdr>
        <w:top w:val="none" w:sz="0" w:space="0" w:color="auto"/>
        <w:left w:val="none" w:sz="0" w:space="0" w:color="auto"/>
        <w:bottom w:val="none" w:sz="0" w:space="0" w:color="auto"/>
        <w:right w:val="none" w:sz="0" w:space="0" w:color="auto"/>
      </w:divBdr>
    </w:div>
    <w:div w:id="636183229">
      <w:marLeft w:val="0"/>
      <w:marRight w:val="0"/>
      <w:marTop w:val="0"/>
      <w:marBottom w:val="0"/>
      <w:divBdr>
        <w:top w:val="none" w:sz="0" w:space="0" w:color="auto"/>
        <w:left w:val="none" w:sz="0" w:space="0" w:color="auto"/>
        <w:bottom w:val="none" w:sz="0" w:space="0" w:color="auto"/>
        <w:right w:val="none" w:sz="0" w:space="0" w:color="auto"/>
      </w:divBdr>
    </w:div>
    <w:div w:id="636183230">
      <w:marLeft w:val="0"/>
      <w:marRight w:val="0"/>
      <w:marTop w:val="0"/>
      <w:marBottom w:val="0"/>
      <w:divBdr>
        <w:top w:val="none" w:sz="0" w:space="0" w:color="auto"/>
        <w:left w:val="none" w:sz="0" w:space="0" w:color="auto"/>
        <w:bottom w:val="none" w:sz="0" w:space="0" w:color="auto"/>
        <w:right w:val="none" w:sz="0" w:space="0" w:color="auto"/>
      </w:divBdr>
    </w:div>
    <w:div w:id="636183231">
      <w:marLeft w:val="0"/>
      <w:marRight w:val="0"/>
      <w:marTop w:val="0"/>
      <w:marBottom w:val="0"/>
      <w:divBdr>
        <w:top w:val="none" w:sz="0" w:space="0" w:color="auto"/>
        <w:left w:val="none" w:sz="0" w:space="0" w:color="auto"/>
        <w:bottom w:val="none" w:sz="0" w:space="0" w:color="auto"/>
        <w:right w:val="none" w:sz="0" w:space="0" w:color="auto"/>
      </w:divBdr>
    </w:div>
    <w:div w:id="636183232">
      <w:marLeft w:val="0"/>
      <w:marRight w:val="0"/>
      <w:marTop w:val="0"/>
      <w:marBottom w:val="0"/>
      <w:divBdr>
        <w:top w:val="none" w:sz="0" w:space="0" w:color="auto"/>
        <w:left w:val="none" w:sz="0" w:space="0" w:color="auto"/>
        <w:bottom w:val="none" w:sz="0" w:space="0" w:color="auto"/>
        <w:right w:val="none" w:sz="0" w:space="0" w:color="auto"/>
      </w:divBdr>
    </w:div>
    <w:div w:id="636183233">
      <w:marLeft w:val="0"/>
      <w:marRight w:val="0"/>
      <w:marTop w:val="0"/>
      <w:marBottom w:val="0"/>
      <w:divBdr>
        <w:top w:val="none" w:sz="0" w:space="0" w:color="auto"/>
        <w:left w:val="none" w:sz="0" w:space="0" w:color="auto"/>
        <w:bottom w:val="none" w:sz="0" w:space="0" w:color="auto"/>
        <w:right w:val="none" w:sz="0" w:space="0" w:color="auto"/>
      </w:divBdr>
    </w:div>
    <w:div w:id="636183234">
      <w:marLeft w:val="0"/>
      <w:marRight w:val="0"/>
      <w:marTop w:val="0"/>
      <w:marBottom w:val="0"/>
      <w:divBdr>
        <w:top w:val="none" w:sz="0" w:space="0" w:color="auto"/>
        <w:left w:val="none" w:sz="0" w:space="0" w:color="auto"/>
        <w:bottom w:val="none" w:sz="0" w:space="0" w:color="auto"/>
        <w:right w:val="none" w:sz="0" w:space="0" w:color="auto"/>
      </w:divBdr>
    </w:div>
    <w:div w:id="636183235">
      <w:marLeft w:val="0"/>
      <w:marRight w:val="0"/>
      <w:marTop w:val="0"/>
      <w:marBottom w:val="0"/>
      <w:divBdr>
        <w:top w:val="none" w:sz="0" w:space="0" w:color="auto"/>
        <w:left w:val="none" w:sz="0" w:space="0" w:color="auto"/>
        <w:bottom w:val="none" w:sz="0" w:space="0" w:color="auto"/>
        <w:right w:val="none" w:sz="0" w:space="0" w:color="auto"/>
      </w:divBdr>
    </w:div>
    <w:div w:id="636183236">
      <w:marLeft w:val="0"/>
      <w:marRight w:val="0"/>
      <w:marTop w:val="0"/>
      <w:marBottom w:val="0"/>
      <w:divBdr>
        <w:top w:val="none" w:sz="0" w:space="0" w:color="auto"/>
        <w:left w:val="none" w:sz="0" w:space="0" w:color="auto"/>
        <w:bottom w:val="none" w:sz="0" w:space="0" w:color="auto"/>
        <w:right w:val="none" w:sz="0" w:space="0" w:color="auto"/>
      </w:divBdr>
    </w:div>
    <w:div w:id="636183237">
      <w:marLeft w:val="0"/>
      <w:marRight w:val="0"/>
      <w:marTop w:val="0"/>
      <w:marBottom w:val="0"/>
      <w:divBdr>
        <w:top w:val="none" w:sz="0" w:space="0" w:color="auto"/>
        <w:left w:val="none" w:sz="0" w:space="0" w:color="auto"/>
        <w:bottom w:val="none" w:sz="0" w:space="0" w:color="auto"/>
        <w:right w:val="none" w:sz="0" w:space="0" w:color="auto"/>
      </w:divBdr>
    </w:div>
    <w:div w:id="636183238">
      <w:marLeft w:val="0"/>
      <w:marRight w:val="0"/>
      <w:marTop w:val="0"/>
      <w:marBottom w:val="0"/>
      <w:divBdr>
        <w:top w:val="none" w:sz="0" w:space="0" w:color="auto"/>
        <w:left w:val="none" w:sz="0" w:space="0" w:color="auto"/>
        <w:bottom w:val="none" w:sz="0" w:space="0" w:color="auto"/>
        <w:right w:val="none" w:sz="0" w:space="0" w:color="auto"/>
      </w:divBdr>
    </w:div>
    <w:div w:id="636183239">
      <w:marLeft w:val="0"/>
      <w:marRight w:val="0"/>
      <w:marTop w:val="0"/>
      <w:marBottom w:val="0"/>
      <w:divBdr>
        <w:top w:val="none" w:sz="0" w:space="0" w:color="auto"/>
        <w:left w:val="none" w:sz="0" w:space="0" w:color="auto"/>
        <w:bottom w:val="none" w:sz="0" w:space="0" w:color="auto"/>
        <w:right w:val="none" w:sz="0" w:space="0" w:color="auto"/>
      </w:divBdr>
    </w:div>
    <w:div w:id="636183240">
      <w:marLeft w:val="0"/>
      <w:marRight w:val="0"/>
      <w:marTop w:val="0"/>
      <w:marBottom w:val="0"/>
      <w:divBdr>
        <w:top w:val="none" w:sz="0" w:space="0" w:color="auto"/>
        <w:left w:val="none" w:sz="0" w:space="0" w:color="auto"/>
        <w:bottom w:val="none" w:sz="0" w:space="0" w:color="auto"/>
        <w:right w:val="none" w:sz="0" w:space="0" w:color="auto"/>
      </w:divBdr>
    </w:div>
    <w:div w:id="636183241">
      <w:marLeft w:val="0"/>
      <w:marRight w:val="0"/>
      <w:marTop w:val="0"/>
      <w:marBottom w:val="0"/>
      <w:divBdr>
        <w:top w:val="none" w:sz="0" w:space="0" w:color="auto"/>
        <w:left w:val="none" w:sz="0" w:space="0" w:color="auto"/>
        <w:bottom w:val="none" w:sz="0" w:space="0" w:color="auto"/>
        <w:right w:val="none" w:sz="0" w:space="0" w:color="auto"/>
      </w:divBdr>
    </w:div>
    <w:div w:id="636183242">
      <w:marLeft w:val="0"/>
      <w:marRight w:val="0"/>
      <w:marTop w:val="0"/>
      <w:marBottom w:val="0"/>
      <w:divBdr>
        <w:top w:val="none" w:sz="0" w:space="0" w:color="auto"/>
        <w:left w:val="none" w:sz="0" w:space="0" w:color="auto"/>
        <w:bottom w:val="none" w:sz="0" w:space="0" w:color="auto"/>
        <w:right w:val="none" w:sz="0" w:space="0" w:color="auto"/>
      </w:divBdr>
    </w:div>
    <w:div w:id="636183243">
      <w:marLeft w:val="0"/>
      <w:marRight w:val="0"/>
      <w:marTop w:val="0"/>
      <w:marBottom w:val="0"/>
      <w:divBdr>
        <w:top w:val="none" w:sz="0" w:space="0" w:color="auto"/>
        <w:left w:val="none" w:sz="0" w:space="0" w:color="auto"/>
        <w:bottom w:val="none" w:sz="0" w:space="0" w:color="auto"/>
        <w:right w:val="none" w:sz="0" w:space="0" w:color="auto"/>
      </w:divBdr>
    </w:div>
    <w:div w:id="636183244">
      <w:marLeft w:val="0"/>
      <w:marRight w:val="0"/>
      <w:marTop w:val="0"/>
      <w:marBottom w:val="0"/>
      <w:divBdr>
        <w:top w:val="none" w:sz="0" w:space="0" w:color="auto"/>
        <w:left w:val="none" w:sz="0" w:space="0" w:color="auto"/>
        <w:bottom w:val="none" w:sz="0" w:space="0" w:color="auto"/>
        <w:right w:val="none" w:sz="0" w:space="0" w:color="auto"/>
      </w:divBdr>
    </w:div>
    <w:div w:id="636183245">
      <w:marLeft w:val="0"/>
      <w:marRight w:val="0"/>
      <w:marTop w:val="0"/>
      <w:marBottom w:val="0"/>
      <w:divBdr>
        <w:top w:val="none" w:sz="0" w:space="0" w:color="auto"/>
        <w:left w:val="none" w:sz="0" w:space="0" w:color="auto"/>
        <w:bottom w:val="none" w:sz="0" w:space="0" w:color="auto"/>
        <w:right w:val="none" w:sz="0" w:space="0" w:color="auto"/>
      </w:divBdr>
    </w:div>
    <w:div w:id="636183246">
      <w:marLeft w:val="0"/>
      <w:marRight w:val="0"/>
      <w:marTop w:val="0"/>
      <w:marBottom w:val="0"/>
      <w:divBdr>
        <w:top w:val="none" w:sz="0" w:space="0" w:color="auto"/>
        <w:left w:val="none" w:sz="0" w:space="0" w:color="auto"/>
        <w:bottom w:val="none" w:sz="0" w:space="0" w:color="auto"/>
        <w:right w:val="none" w:sz="0" w:space="0" w:color="auto"/>
      </w:divBdr>
    </w:div>
    <w:div w:id="636183247">
      <w:marLeft w:val="0"/>
      <w:marRight w:val="0"/>
      <w:marTop w:val="0"/>
      <w:marBottom w:val="0"/>
      <w:divBdr>
        <w:top w:val="none" w:sz="0" w:space="0" w:color="auto"/>
        <w:left w:val="none" w:sz="0" w:space="0" w:color="auto"/>
        <w:bottom w:val="none" w:sz="0" w:space="0" w:color="auto"/>
        <w:right w:val="none" w:sz="0" w:space="0" w:color="auto"/>
      </w:divBdr>
    </w:div>
    <w:div w:id="636183248">
      <w:marLeft w:val="0"/>
      <w:marRight w:val="0"/>
      <w:marTop w:val="0"/>
      <w:marBottom w:val="0"/>
      <w:divBdr>
        <w:top w:val="none" w:sz="0" w:space="0" w:color="auto"/>
        <w:left w:val="none" w:sz="0" w:space="0" w:color="auto"/>
        <w:bottom w:val="none" w:sz="0" w:space="0" w:color="auto"/>
        <w:right w:val="none" w:sz="0" w:space="0" w:color="auto"/>
      </w:divBdr>
    </w:div>
    <w:div w:id="636183249">
      <w:marLeft w:val="0"/>
      <w:marRight w:val="0"/>
      <w:marTop w:val="0"/>
      <w:marBottom w:val="0"/>
      <w:divBdr>
        <w:top w:val="none" w:sz="0" w:space="0" w:color="auto"/>
        <w:left w:val="none" w:sz="0" w:space="0" w:color="auto"/>
        <w:bottom w:val="none" w:sz="0" w:space="0" w:color="auto"/>
        <w:right w:val="none" w:sz="0" w:space="0" w:color="auto"/>
      </w:divBdr>
    </w:div>
    <w:div w:id="636183250">
      <w:marLeft w:val="0"/>
      <w:marRight w:val="0"/>
      <w:marTop w:val="0"/>
      <w:marBottom w:val="0"/>
      <w:divBdr>
        <w:top w:val="none" w:sz="0" w:space="0" w:color="auto"/>
        <w:left w:val="none" w:sz="0" w:space="0" w:color="auto"/>
        <w:bottom w:val="none" w:sz="0" w:space="0" w:color="auto"/>
        <w:right w:val="none" w:sz="0" w:space="0" w:color="auto"/>
      </w:divBdr>
    </w:div>
    <w:div w:id="636183251">
      <w:marLeft w:val="0"/>
      <w:marRight w:val="0"/>
      <w:marTop w:val="0"/>
      <w:marBottom w:val="0"/>
      <w:divBdr>
        <w:top w:val="none" w:sz="0" w:space="0" w:color="auto"/>
        <w:left w:val="none" w:sz="0" w:space="0" w:color="auto"/>
        <w:bottom w:val="none" w:sz="0" w:space="0" w:color="auto"/>
        <w:right w:val="none" w:sz="0" w:space="0" w:color="auto"/>
      </w:divBdr>
    </w:div>
    <w:div w:id="636183252">
      <w:marLeft w:val="0"/>
      <w:marRight w:val="0"/>
      <w:marTop w:val="0"/>
      <w:marBottom w:val="0"/>
      <w:divBdr>
        <w:top w:val="none" w:sz="0" w:space="0" w:color="auto"/>
        <w:left w:val="none" w:sz="0" w:space="0" w:color="auto"/>
        <w:bottom w:val="none" w:sz="0" w:space="0" w:color="auto"/>
        <w:right w:val="none" w:sz="0" w:space="0" w:color="auto"/>
      </w:divBdr>
    </w:div>
    <w:div w:id="636183253">
      <w:marLeft w:val="0"/>
      <w:marRight w:val="0"/>
      <w:marTop w:val="0"/>
      <w:marBottom w:val="0"/>
      <w:divBdr>
        <w:top w:val="none" w:sz="0" w:space="0" w:color="auto"/>
        <w:left w:val="none" w:sz="0" w:space="0" w:color="auto"/>
        <w:bottom w:val="none" w:sz="0" w:space="0" w:color="auto"/>
        <w:right w:val="none" w:sz="0" w:space="0" w:color="auto"/>
      </w:divBdr>
    </w:div>
    <w:div w:id="636183254">
      <w:marLeft w:val="0"/>
      <w:marRight w:val="0"/>
      <w:marTop w:val="0"/>
      <w:marBottom w:val="0"/>
      <w:divBdr>
        <w:top w:val="none" w:sz="0" w:space="0" w:color="auto"/>
        <w:left w:val="none" w:sz="0" w:space="0" w:color="auto"/>
        <w:bottom w:val="none" w:sz="0" w:space="0" w:color="auto"/>
        <w:right w:val="none" w:sz="0" w:space="0" w:color="auto"/>
      </w:divBdr>
    </w:div>
    <w:div w:id="636183255">
      <w:marLeft w:val="0"/>
      <w:marRight w:val="0"/>
      <w:marTop w:val="0"/>
      <w:marBottom w:val="0"/>
      <w:divBdr>
        <w:top w:val="none" w:sz="0" w:space="0" w:color="auto"/>
        <w:left w:val="none" w:sz="0" w:space="0" w:color="auto"/>
        <w:bottom w:val="none" w:sz="0" w:space="0" w:color="auto"/>
        <w:right w:val="none" w:sz="0" w:space="0" w:color="auto"/>
      </w:divBdr>
    </w:div>
    <w:div w:id="636183256">
      <w:marLeft w:val="0"/>
      <w:marRight w:val="0"/>
      <w:marTop w:val="0"/>
      <w:marBottom w:val="0"/>
      <w:divBdr>
        <w:top w:val="none" w:sz="0" w:space="0" w:color="auto"/>
        <w:left w:val="none" w:sz="0" w:space="0" w:color="auto"/>
        <w:bottom w:val="none" w:sz="0" w:space="0" w:color="auto"/>
        <w:right w:val="none" w:sz="0" w:space="0" w:color="auto"/>
      </w:divBdr>
    </w:div>
    <w:div w:id="636183257">
      <w:marLeft w:val="0"/>
      <w:marRight w:val="0"/>
      <w:marTop w:val="0"/>
      <w:marBottom w:val="0"/>
      <w:divBdr>
        <w:top w:val="none" w:sz="0" w:space="0" w:color="auto"/>
        <w:left w:val="none" w:sz="0" w:space="0" w:color="auto"/>
        <w:bottom w:val="none" w:sz="0" w:space="0" w:color="auto"/>
        <w:right w:val="none" w:sz="0" w:space="0" w:color="auto"/>
      </w:divBdr>
    </w:div>
    <w:div w:id="636183258">
      <w:marLeft w:val="0"/>
      <w:marRight w:val="0"/>
      <w:marTop w:val="0"/>
      <w:marBottom w:val="0"/>
      <w:divBdr>
        <w:top w:val="none" w:sz="0" w:space="0" w:color="auto"/>
        <w:left w:val="none" w:sz="0" w:space="0" w:color="auto"/>
        <w:bottom w:val="none" w:sz="0" w:space="0" w:color="auto"/>
        <w:right w:val="none" w:sz="0" w:space="0" w:color="auto"/>
      </w:divBdr>
    </w:div>
    <w:div w:id="636183259">
      <w:marLeft w:val="0"/>
      <w:marRight w:val="0"/>
      <w:marTop w:val="0"/>
      <w:marBottom w:val="0"/>
      <w:divBdr>
        <w:top w:val="none" w:sz="0" w:space="0" w:color="auto"/>
        <w:left w:val="none" w:sz="0" w:space="0" w:color="auto"/>
        <w:bottom w:val="none" w:sz="0" w:space="0" w:color="auto"/>
        <w:right w:val="none" w:sz="0" w:space="0" w:color="auto"/>
      </w:divBdr>
    </w:div>
    <w:div w:id="636183260">
      <w:marLeft w:val="0"/>
      <w:marRight w:val="0"/>
      <w:marTop w:val="0"/>
      <w:marBottom w:val="0"/>
      <w:divBdr>
        <w:top w:val="none" w:sz="0" w:space="0" w:color="auto"/>
        <w:left w:val="none" w:sz="0" w:space="0" w:color="auto"/>
        <w:bottom w:val="none" w:sz="0" w:space="0" w:color="auto"/>
        <w:right w:val="none" w:sz="0" w:space="0" w:color="auto"/>
      </w:divBdr>
    </w:div>
    <w:div w:id="636183261">
      <w:marLeft w:val="0"/>
      <w:marRight w:val="0"/>
      <w:marTop w:val="0"/>
      <w:marBottom w:val="0"/>
      <w:divBdr>
        <w:top w:val="none" w:sz="0" w:space="0" w:color="auto"/>
        <w:left w:val="none" w:sz="0" w:space="0" w:color="auto"/>
        <w:bottom w:val="none" w:sz="0" w:space="0" w:color="auto"/>
        <w:right w:val="none" w:sz="0" w:space="0" w:color="auto"/>
      </w:divBdr>
    </w:div>
    <w:div w:id="636183262">
      <w:marLeft w:val="0"/>
      <w:marRight w:val="0"/>
      <w:marTop w:val="0"/>
      <w:marBottom w:val="0"/>
      <w:divBdr>
        <w:top w:val="none" w:sz="0" w:space="0" w:color="auto"/>
        <w:left w:val="none" w:sz="0" w:space="0" w:color="auto"/>
        <w:bottom w:val="none" w:sz="0" w:space="0" w:color="auto"/>
        <w:right w:val="none" w:sz="0" w:space="0" w:color="auto"/>
      </w:divBdr>
    </w:div>
    <w:div w:id="636183263">
      <w:marLeft w:val="0"/>
      <w:marRight w:val="0"/>
      <w:marTop w:val="0"/>
      <w:marBottom w:val="0"/>
      <w:divBdr>
        <w:top w:val="none" w:sz="0" w:space="0" w:color="auto"/>
        <w:left w:val="none" w:sz="0" w:space="0" w:color="auto"/>
        <w:bottom w:val="none" w:sz="0" w:space="0" w:color="auto"/>
        <w:right w:val="none" w:sz="0" w:space="0" w:color="auto"/>
      </w:divBdr>
    </w:div>
    <w:div w:id="636183264">
      <w:marLeft w:val="0"/>
      <w:marRight w:val="0"/>
      <w:marTop w:val="0"/>
      <w:marBottom w:val="0"/>
      <w:divBdr>
        <w:top w:val="none" w:sz="0" w:space="0" w:color="auto"/>
        <w:left w:val="none" w:sz="0" w:space="0" w:color="auto"/>
        <w:bottom w:val="none" w:sz="0" w:space="0" w:color="auto"/>
        <w:right w:val="none" w:sz="0" w:space="0" w:color="auto"/>
      </w:divBdr>
    </w:div>
    <w:div w:id="636183265">
      <w:marLeft w:val="0"/>
      <w:marRight w:val="0"/>
      <w:marTop w:val="0"/>
      <w:marBottom w:val="0"/>
      <w:divBdr>
        <w:top w:val="none" w:sz="0" w:space="0" w:color="auto"/>
        <w:left w:val="none" w:sz="0" w:space="0" w:color="auto"/>
        <w:bottom w:val="none" w:sz="0" w:space="0" w:color="auto"/>
        <w:right w:val="none" w:sz="0" w:space="0" w:color="auto"/>
      </w:divBdr>
    </w:div>
    <w:div w:id="636183266">
      <w:marLeft w:val="0"/>
      <w:marRight w:val="0"/>
      <w:marTop w:val="0"/>
      <w:marBottom w:val="0"/>
      <w:divBdr>
        <w:top w:val="none" w:sz="0" w:space="0" w:color="auto"/>
        <w:left w:val="none" w:sz="0" w:space="0" w:color="auto"/>
        <w:bottom w:val="none" w:sz="0" w:space="0" w:color="auto"/>
        <w:right w:val="none" w:sz="0" w:space="0" w:color="auto"/>
      </w:divBdr>
    </w:div>
    <w:div w:id="636183267">
      <w:marLeft w:val="0"/>
      <w:marRight w:val="0"/>
      <w:marTop w:val="0"/>
      <w:marBottom w:val="0"/>
      <w:divBdr>
        <w:top w:val="none" w:sz="0" w:space="0" w:color="auto"/>
        <w:left w:val="none" w:sz="0" w:space="0" w:color="auto"/>
        <w:bottom w:val="none" w:sz="0" w:space="0" w:color="auto"/>
        <w:right w:val="none" w:sz="0" w:space="0" w:color="auto"/>
      </w:divBdr>
    </w:div>
    <w:div w:id="636183268">
      <w:marLeft w:val="0"/>
      <w:marRight w:val="0"/>
      <w:marTop w:val="0"/>
      <w:marBottom w:val="0"/>
      <w:divBdr>
        <w:top w:val="none" w:sz="0" w:space="0" w:color="auto"/>
        <w:left w:val="none" w:sz="0" w:space="0" w:color="auto"/>
        <w:bottom w:val="none" w:sz="0" w:space="0" w:color="auto"/>
        <w:right w:val="none" w:sz="0" w:space="0" w:color="auto"/>
      </w:divBdr>
    </w:div>
    <w:div w:id="636183269">
      <w:marLeft w:val="0"/>
      <w:marRight w:val="0"/>
      <w:marTop w:val="0"/>
      <w:marBottom w:val="0"/>
      <w:divBdr>
        <w:top w:val="none" w:sz="0" w:space="0" w:color="auto"/>
        <w:left w:val="none" w:sz="0" w:space="0" w:color="auto"/>
        <w:bottom w:val="none" w:sz="0" w:space="0" w:color="auto"/>
        <w:right w:val="none" w:sz="0" w:space="0" w:color="auto"/>
      </w:divBdr>
    </w:div>
    <w:div w:id="636183270">
      <w:marLeft w:val="0"/>
      <w:marRight w:val="0"/>
      <w:marTop w:val="0"/>
      <w:marBottom w:val="0"/>
      <w:divBdr>
        <w:top w:val="none" w:sz="0" w:space="0" w:color="auto"/>
        <w:left w:val="none" w:sz="0" w:space="0" w:color="auto"/>
        <w:bottom w:val="none" w:sz="0" w:space="0" w:color="auto"/>
        <w:right w:val="none" w:sz="0" w:space="0" w:color="auto"/>
      </w:divBdr>
    </w:div>
    <w:div w:id="636183271">
      <w:marLeft w:val="0"/>
      <w:marRight w:val="0"/>
      <w:marTop w:val="0"/>
      <w:marBottom w:val="0"/>
      <w:divBdr>
        <w:top w:val="none" w:sz="0" w:space="0" w:color="auto"/>
        <w:left w:val="none" w:sz="0" w:space="0" w:color="auto"/>
        <w:bottom w:val="none" w:sz="0" w:space="0" w:color="auto"/>
        <w:right w:val="none" w:sz="0" w:space="0" w:color="auto"/>
      </w:divBdr>
    </w:div>
    <w:div w:id="636183272">
      <w:marLeft w:val="0"/>
      <w:marRight w:val="0"/>
      <w:marTop w:val="0"/>
      <w:marBottom w:val="0"/>
      <w:divBdr>
        <w:top w:val="none" w:sz="0" w:space="0" w:color="auto"/>
        <w:left w:val="none" w:sz="0" w:space="0" w:color="auto"/>
        <w:bottom w:val="none" w:sz="0" w:space="0" w:color="auto"/>
        <w:right w:val="none" w:sz="0" w:space="0" w:color="auto"/>
      </w:divBdr>
    </w:div>
    <w:div w:id="636183273">
      <w:marLeft w:val="0"/>
      <w:marRight w:val="0"/>
      <w:marTop w:val="0"/>
      <w:marBottom w:val="0"/>
      <w:divBdr>
        <w:top w:val="none" w:sz="0" w:space="0" w:color="auto"/>
        <w:left w:val="none" w:sz="0" w:space="0" w:color="auto"/>
        <w:bottom w:val="none" w:sz="0" w:space="0" w:color="auto"/>
        <w:right w:val="none" w:sz="0" w:space="0" w:color="auto"/>
      </w:divBdr>
    </w:div>
    <w:div w:id="636183274">
      <w:marLeft w:val="0"/>
      <w:marRight w:val="0"/>
      <w:marTop w:val="0"/>
      <w:marBottom w:val="0"/>
      <w:divBdr>
        <w:top w:val="none" w:sz="0" w:space="0" w:color="auto"/>
        <w:left w:val="none" w:sz="0" w:space="0" w:color="auto"/>
        <w:bottom w:val="none" w:sz="0" w:space="0" w:color="auto"/>
        <w:right w:val="none" w:sz="0" w:space="0" w:color="auto"/>
      </w:divBdr>
    </w:div>
    <w:div w:id="636183275">
      <w:marLeft w:val="0"/>
      <w:marRight w:val="0"/>
      <w:marTop w:val="0"/>
      <w:marBottom w:val="0"/>
      <w:divBdr>
        <w:top w:val="none" w:sz="0" w:space="0" w:color="auto"/>
        <w:left w:val="none" w:sz="0" w:space="0" w:color="auto"/>
        <w:bottom w:val="none" w:sz="0" w:space="0" w:color="auto"/>
        <w:right w:val="none" w:sz="0" w:space="0" w:color="auto"/>
      </w:divBdr>
    </w:div>
    <w:div w:id="636183276">
      <w:marLeft w:val="0"/>
      <w:marRight w:val="0"/>
      <w:marTop w:val="0"/>
      <w:marBottom w:val="0"/>
      <w:divBdr>
        <w:top w:val="none" w:sz="0" w:space="0" w:color="auto"/>
        <w:left w:val="none" w:sz="0" w:space="0" w:color="auto"/>
        <w:bottom w:val="none" w:sz="0" w:space="0" w:color="auto"/>
        <w:right w:val="none" w:sz="0" w:space="0" w:color="auto"/>
      </w:divBdr>
    </w:div>
    <w:div w:id="636183277">
      <w:marLeft w:val="0"/>
      <w:marRight w:val="0"/>
      <w:marTop w:val="0"/>
      <w:marBottom w:val="0"/>
      <w:divBdr>
        <w:top w:val="none" w:sz="0" w:space="0" w:color="auto"/>
        <w:left w:val="none" w:sz="0" w:space="0" w:color="auto"/>
        <w:bottom w:val="none" w:sz="0" w:space="0" w:color="auto"/>
        <w:right w:val="none" w:sz="0" w:space="0" w:color="auto"/>
      </w:divBdr>
    </w:div>
    <w:div w:id="636183278">
      <w:marLeft w:val="0"/>
      <w:marRight w:val="0"/>
      <w:marTop w:val="0"/>
      <w:marBottom w:val="0"/>
      <w:divBdr>
        <w:top w:val="none" w:sz="0" w:space="0" w:color="auto"/>
        <w:left w:val="none" w:sz="0" w:space="0" w:color="auto"/>
        <w:bottom w:val="none" w:sz="0" w:space="0" w:color="auto"/>
        <w:right w:val="none" w:sz="0" w:space="0" w:color="auto"/>
      </w:divBdr>
    </w:div>
    <w:div w:id="636183279">
      <w:marLeft w:val="0"/>
      <w:marRight w:val="0"/>
      <w:marTop w:val="0"/>
      <w:marBottom w:val="0"/>
      <w:divBdr>
        <w:top w:val="none" w:sz="0" w:space="0" w:color="auto"/>
        <w:left w:val="none" w:sz="0" w:space="0" w:color="auto"/>
        <w:bottom w:val="none" w:sz="0" w:space="0" w:color="auto"/>
        <w:right w:val="none" w:sz="0" w:space="0" w:color="auto"/>
      </w:divBdr>
    </w:div>
    <w:div w:id="636183280">
      <w:marLeft w:val="0"/>
      <w:marRight w:val="0"/>
      <w:marTop w:val="0"/>
      <w:marBottom w:val="0"/>
      <w:divBdr>
        <w:top w:val="none" w:sz="0" w:space="0" w:color="auto"/>
        <w:left w:val="none" w:sz="0" w:space="0" w:color="auto"/>
        <w:bottom w:val="none" w:sz="0" w:space="0" w:color="auto"/>
        <w:right w:val="none" w:sz="0" w:space="0" w:color="auto"/>
      </w:divBdr>
    </w:div>
    <w:div w:id="636183281">
      <w:marLeft w:val="0"/>
      <w:marRight w:val="0"/>
      <w:marTop w:val="0"/>
      <w:marBottom w:val="0"/>
      <w:divBdr>
        <w:top w:val="none" w:sz="0" w:space="0" w:color="auto"/>
        <w:left w:val="none" w:sz="0" w:space="0" w:color="auto"/>
        <w:bottom w:val="none" w:sz="0" w:space="0" w:color="auto"/>
        <w:right w:val="none" w:sz="0" w:space="0" w:color="auto"/>
      </w:divBdr>
    </w:div>
    <w:div w:id="636183282">
      <w:marLeft w:val="0"/>
      <w:marRight w:val="0"/>
      <w:marTop w:val="0"/>
      <w:marBottom w:val="0"/>
      <w:divBdr>
        <w:top w:val="none" w:sz="0" w:space="0" w:color="auto"/>
        <w:left w:val="none" w:sz="0" w:space="0" w:color="auto"/>
        <w:bottom w:val="none" w:sz="0" w:space="0" w:color="auto"/>
        <w:right w:val="none" w:sz="0" w:space="0" w:color="auto"/>
      </w:divBdr>
    </w:div>
    <w:div w:id="636183283">
      <w:marLeft w:val="0"/>
      <w:marRight w:val="0"/>
      <w:marTop w:val="0"/>
      <w:marBottom w:val="0"/>
      <w:divBdr>
        <w:top w:val="none" w:sz="0" w:space="0" w:color="auto"/>
        <w:left w:val="none" w:sz="0" w:space="0" w:color="auto"/>
        <w:bottom w:val="none" w:sz="0" w:space="0" w:color="auto"/>
        <w:right w:val="none" w:sz="0" w:space="0" w:color="auto"/>
      </w:divBdr>
    </w:div>
    <w:div w:id="636183284">
      <w:marLeft w:val="0"/>
      <w:marRight w:val="0"/>
      <w:marTop w:val="0"/>
      <w:marBottom w:val="0"/>
      <w:divBdr>
        <w:top w:val="none" w:sz="0" w:space="0" w:color="auto"/>
        <w:left w:val="none" w:sz="0" w:space="0" w:color="auto"/>
        <w:bottom w:val="none" w:sz="0" w:space="0" w:color="auto"/>
        <w:right w:val="none" w:sz="0" w:space="0" w:color="auto"/>
      </w:divBdr>
    </w:div>
    <w:div w:id="636183285">
      <w:marLeft w:val="0"/>
      <w:marRight w:val="0"/>
      <w:marTop w:val="0"/>
      <w:marBottom w:val="0"/>
      <w:divBdr>
        <w:top w:val="none" w:sz="0" w:space="0" w:color="auto"/>
        <w:left w:val="none" w:sz="0" w:space="0" w:color="auto"/>
        <w:bottom w:val="none" w:sz="0" w:space="0" w:color="auto"/>
        <w:right w:val="none" w:sz="0" w:space="0" w:color="auto"/>
      </w:divBdr>
    </w:div>
    <w:div w:id="636183286">
      <w:marLeft w:val="0"/>
      <w:marRight w:val="0"/>
      <w:marTop w:val="0"/>
      <w:marBottom w:val="0"/>
      <w:divBdr>
        <w:top w:val="none" w:sz="0" w:space="0" w:color="auto"/>
        <w:left w:val="none" w:sz="0" w:space="0" w:color="auto"/>
        <w:bottom w:val="none" w:sz="0" w:space="0" w:color="auto"/>
        <w:right w:val="none" w:sz="0" w:space="0" w:color="auto"/>
      </w:divBdr>
    </w:div>
    <w:div w:id="636183287">
      <w:marLeft w:val="0"/>
      <w:marRight w:val="0"/>
      <w:marTop w:val="0"/>
      <w:marBottom w:val="0"/>
      <w:divBdr>
        <w:top w:val="none" w:sz="0" w:space="0" w:color="auto"/>
        <w:left w:val="none" w:sz="0" w:space="0" w:color="auto"/>
        <w:bottom w:val="none" w:sz="0" w:space="0" w:color="auto"/>
        <w:right w:val="none" w:sz="0" w:space="0" w:color="auto"/>
      </w:divBdr>
    </w:div>
    <w:div w:id="636183288">
      <w:marLeft w:val="0"/>
      <w:marRight w:val="0"/>
      <w:marTop w:val="0"/>
      <w:marBottom w:val="0"/>
      <w:divBdr>
        <w:top w:val="none" w:sz="0" w:space="0" w:color="auto"/>
        <w:left w:val="none" w:sz="0" w:space="0" w:color="auto"/>
        <w:bottom w:val="none" w:sz="0" w:space="0" w:color="auto"/>
        <w:right w:val="none" w:sz="0" w:space="0" w:color="auto"/>
      </w:divBdr>
    </w:div>
    <w:div w:id="636183289">
      <w:marLeft w:val="0"/>
      <w:marRight w:val="0"/>
      <w:marTop w:val="0"/>
      <w:marBottom w:val="0"/>
      <w:divBdr>
        <w:top w:val="none" w:sz="0" w:space="0" w:color="auto"/>
        <w:left w:val="none" w:sz="0" w:space="0" w:color="auto"/>
        <w:bottom w:val="none" w:sz="0" w:space="0" w:color="auto"/>
        <w:right w:val="none" w:sz="0" w:space="0" w:color="auto"/>
      </w:divBdr>
    </w:div>
    <w:div w:id="636183290">
      <w:marLeft w:val="0"/>
      <w:marRight w:val="0"/>
      <w:marTop w:val="0"/>
      <w:marBottom w:val="0"/>
      <w:divBdr>
        <w:top w:val="none" w:sz="0" w:space="0" w:color="auto"/>
        <w:left w:val="none" w:sz="0" w:space="0" w:color="auto"/>
        <w:bottom w:val="none" w:sz="0" w:space="0" w:color="auto"/>
        <w:right w:val="none" w:sz="0" w:space="0" w:color="auto"/>
      </w:divBdr>
    </w:div>
    <w:div w:id="636183291">
      <w:marLeft w:val="0"/>
      <w:marRight w:val="0"/>
      <w:marTop w:val="0"/>
      <w:marBottom w:val="0"/>
      <w:divBdr>
        <w:top w:val="none" w:sz="0" w:space="0" w:color="auto"/>
        <w:left w:val="none" w:sz="0" w:space="0" w:color="auto"/>
        <w:bottom w:val="none" w:sz="0" w:space="0" w:color="auto"/>
        <w:right w:val="none" w:sz="0" w:space="0" w:color="auto"/>
      </w:divBdr>
    </w:div>
    <w:div w:id="636183292">
      <w:marLeft w:val="0"/>
      <w:marRight w:val="0"/>
      <w:marTop w:val="0"/>
      <w:marBottom w:val="0"/>
      <w:divBdr>
        <w:top w:val="none" w:sz="0" w:space="0" w:color="auto"/>
        <w:left w:val="none" w:sz="0" w:space="0" w:color="auto"/>
        <w:bottom w:val="none" w:sz="0" w:space="0" w:color="auto"/>
        <w:right w:val="none" w:sz="0" w:space="0" w:color="auto"/>
      </w:divBdr>
    </w:div>
    <w:div w:id="636183293">
      <w:marLeft w:val="0"/>
      <w:marRight w:val="0"/>
      <w:marTop w:val="0"/>
      <w:marBottom w:val="0"/>
      <w:divBdr>
        <w:top w:val="none" w:sz="0" w:space="0" w:color="auto"/>
        <w:left w:val="none" w:sz="0" w:space="0" w:color="auto"/>
        <w:bottom w:val="none" w:sz="0" w:space="0" w:color="auto"/>
        <w:right w:val="none" w:sz="0" w:space="0" w:color="auto"/>
      </w:divBdr>
    </w:div>
    <w:div w:id="636183294">
      <w:marLeft w:val="0"/>
      <w:marRight w:val="0"/>
      <w:marTop w:val="0"/>
      <w:marBottom w:val="0"/>
      <w:divBdr>
        <w:top w:val="none" w:sz="0" w:space="0" w:color="auto"/>
        <w:left w:val="none" w:sz="0" w:space="0" w:color="auto"/>
        <w:bottom w:val="none" w:sz="0" w:space="0" w:color="auto"/>
        <w:right w:val="none" w:sz="0" w:space="0" w:color="auto"/>
      </w:divBdr>
    </w:div>
    <w:div w:id="636183295">
      <w:marLeft w:val="0"/>
      <w:marRight w:val="0"/>
      <w:marTop w:val="0"/>
      <w:marBottom w:val="0"/>
      <w:divBdr>
        <w:top w:val="none" w:sz="0" w:space="0" w:color="auto"/>
        <w:left w:val="none" w:sz="0" w:space="0" w:color="auto"/>
        <w:bottom w:val="none" w:sz="0" w:space="0" w:color="auto"/>
        <w:right w:val="none" w:sz="0" w:space="0" w:color="auto"/>
      </w:divBdr>
    </w:div>
    <w:div w:id="636183296">
      <w:marLeft w:val="0"/>
      <w:marRight w:val="0"/>
      <w:marTop w:val="0"/>
      <w:marBottom w:val="0"/>
      <w:divBdr>
        <w:top w:val="none" w:sz="0" w:space="0" w:color="auto"/>
        <w:left w:val="none" w:sz="0" w:space="0" w:color="auto"/>
        <w:bottom w:val="none" w:sz="0" w:space="0" w:color="auto"/>
        <w:right w:val="none" w:sz="0" w:space="0" w:color="auto"/>
      </w:divBdr>
    </w:div>
    <w:div w:id="636183297">
      <w:marLeft w:val="0"/>
      <w:marRight w:val="0"/>
      <w:marTop w:val="0"/>
      <w:marBottom w:val="0"/>
      <w:divBdr>
        <w:top w:val="none" w:sz="0" w:space="0" w:color="auto"/>
        <w:left w:val="none" w:sz="0" w:space="0" w:color="auto"/>
        <w:bottom w:val="none" w:sz="0" w:space="0" w:color="auto"/>
        <w:right w:val="none" w:sz="0" w:space="0" w:color="auto"/>
      </w:divBdr>
    </w:div>
    <w:div w:id="636183298">
      <w:marLeft w:val="0"/>
      <w:marRight w:val="0"/>
      <w:marTop w:val="0"/>
      <w:marBottom w:val="0"/>
      <w:divBdr>
        <w:top w:val="none" w:sz="0" w:space="0" w:color="auto"/>
        <w:left w:val="none" w:sz="0" w:space="0" w:color="auto"/>
        <w:bottom w:val="none" w:sz="0" w:space="0" w:color="auto"/>
        <w:right w:val="none" w:sz="0" w:space="0" w:color="auto"/>
      </w:divBdr>
    </w:div>
    <w:div w:id="636183299">
      <w:marLeft w:val="0"/>
      <w:marRight w:val="0"/>
      <w:marTop w:val="0"/>
      <w:marBottom w:val="0"/>
      <w:divBdr>
        <w:top w:val="none" w:sz="0" w:space="0" w:color="auto"/>
        <w:left w:val="none" w:sz="0" w:space="0" w:color="auto"/>
        <w:bottom w:val="none" w:sz="0" w:space="0" w:color="auto"/>
        <w:right w:val="none" w:sz="0" w:space="0" w:color="auto"/>
      </w:divBdr>
    </w:div>
    <w:div w:id="636183300">
      <w:marLeft w:val="0"/>
      <w:marRight w:val="0"/>
      <w:marTop w:val="0"/>
      <w:marBottom w:val="0"/>
      <w:divBdr>
        <w:top w:val="none" w:sz="0" w:space="0" w:color="auto"/>
        <w:left w:val="none" w:sz="0" w:space="0" w:color="auto"/>
        <w:bottom w:val="none" w:sz="0" w:space="0" w:color="auto"/>
        <w:right w:val="none" w:sz="0" w:space="0" w:color="auto"/>
      </w:divBdr>
    </w:div>
    <w:div w:id="636183301">
      <w:marLeft w:val="0"/>
      <w:marRight w:val="0"/>
      <w:marTop w:val="0"/>
      <w:marBottom w:val="0"/>
      <w:divBdr>
        <w:top w:val="none" w:sz="0" w:space="0" w:color="auto"/>
        <w:left w:val="none" w:sz="0" w:space="0" w:color="auto"/>
        <w:bottom w:val="none" w:sz="0" w:space="0" w:color="auto"/>
        <w:right w:val="none" w:sz="0" w:space="0" w:color="auto"/>
      </w:divBdr>
    </w:div>
    <w:div w:id="636183302">
      <w:marLeft w:val="0"/>
      <w:marRight w:val="0"/>
      <w:marTop w:val="0"/>
      <w:marBottom w:val="0"/>
      <w:divBdr>
        <w:top w:val="none" w:sz="0" w:space="0" w:color="auto"/>
        <w:left w:val="none" w:sz="0" w:space="0" w:color="auto"/>
        <w:bottom w:val="none" w:sz="0" w:space="0" w:color="auto"/>
        <w:right w:val="none" w:sz="0" w:space="0" w:color="auto"/>
      </w:divBdr>
    </w:div>
    <w:div w:id="636183303">
      <w:marLeft w:val="0"/>
      <w:marRight w:val="0"/>
      <w:marTop w:val="0"/>
      <w:marBottom w:val="0"/>
      <w:divBdr>
        <w:top w:val="none" w:sz="0" w:space="0" w:color="auto"/>
        <w:left w:val="none" w:sz="0" w:space="0" w:color="auto"/>
        <w:bottom w:val="none" w:sz="0" w:space="0" w:color="auto"/>
        <w:right w:val="none" w:sz="0" w:space="0" w:color="auto"/>
      </w:divBdr>
    </w:div>
    <w:div w:id="636183304">
      <w:marLeft w:val="0"/>
      <w:marRight w:val="0"/>
      <w:marTop w:val="0"/>
      <w:marBottom w:val="0"/>
      <w:divBdr>
        <w:top w:val="none" w:sz="0" w:space="0" w:color="auto"/>
        <w:left w:val="none" w:sz="0" w:space="0" w:color="auto"/>
        <w:bottom w:val="none" w:sz="0" w:space="0" w:color="auto"/>
        <w:right w:val="none" w:sz="0" w:space="0" w:color="auto"/>
      </w:divBdr>
    </w:div>
    <w:div w:id="636183305">
      <w:marLeft w:val="0"/>
      <w:marRight w:val="0"/>
      <w:marTop w:val="0"/>
      <w:marBottom w:val="0"/>
      <w:divBdr>
        <w:top w:val="none" w:sz="0" w:space="0" w:color="auto"/>
        <w:left w:val="none" w:sz="0" w:space="0" w:color="auto"/>
        <w:bottom w:val="none" w:sz="0" w:space="0" w:color="auto"/>
        <w:right w:val="none" w:sz="0" w:space="0" w:color="auto"/>
      </w:divBdr>
    </w:div>
    <w:div w:id="636183306">
      <w:marLeft w:val="0"/>
      <w:marRight w:val="0"/>
      <w:marTop w:val="0"/>
      <w:marBottom w:val="0"/>
      <w:divBdr>
        <w:top w:val="none" w:sz="0" w:space="0" w:color="auto"/>
        <w:left w:val="none" w:sz="0" w:space="0" w:color="auto"/>
        <w:bottom w:val="none" w:sz="0" w:space="0" w:color="auto"/>
        <w:right w:val="none" w:sz="0" w:space="0" w:color="auto"/>
      </w:divBdr>
    </w:div>
    <w:div w:id="636183307">
      <w:marLeft w:val="0"/>
      <w:marRight w:val="0"/>
      <w:marTop w:val="0"/>
      <w:marBottom w:val="0"/>
      <w:divBdr>
        <w:top w:val="none" w:sz="0" w:space="0" w:color="auto"/>
        <w:left w:val="none" w:sz="0" w:space="0" w:color="auto"/>
        <w:bottom w:val="none" w:sz="0" w:space="0" w:color="auto"/>
        <w:right w:val="none" w:sz="0" w:space="0" w:color="auto"/>
      </w:divBdr>
    </w:div>
    <w:div w:id="636183308">
      <w:marLeft w:val="0"/>
      <w:marRight w:val="0"/>
      <w:marTop w:val="0"/>
      <w:marBottom w:val="0"/>
      <w:divBdr>
        <w:top w:val="none" w:sz="0" w:space="0" w:color="auto"/>
        <w:left w:val="none" w:sz="0" w:space="0" w:color="auto"/>
        <w:bottom w:val="none" w:sz="0" w:space="0" w:color="auto"/>
        <w:right w:val="none" w:sz="0" w:space="0" w:color="auto"/>
      </w:divBdr>
    </w:div>
    <w:div w:id="636183309">
      <w:marLeft w:val="0"/>
      <w:marRight w:val="0"/>
      <w:marTop w:val="0"/>
      <w:marBottom w:val="0"/>
      <w:divBdr>
        <w:top w:val="none" w:sz="0" w:space="0" w:color="auto"/>
        <w:left w:val="none" w:sz="0" w:space="0" w:color="auto"/>
        <w:bottom w:val="none" w:sz="0" w:space="0" w:color="auto"/>
        <w:right w:val="none" w:sz="0" w:space="0" w:color="auto"/>
      </w:divBdr>
    </w:div>
    <w:div w:id="636183310">
      <w:marLeft w:val="0"/>
      <w:marRight w:val="0"/>
      <w:marTop w:val="0"/>
      <w:marBottom w:val="0"/>
      <w:divBdr>
        <w:top w:val="none" w:sz="0" w:space="0" w:color="auto"/>
        <w:left w:val="none" w:sz="0" w:space="0" w:color="auto"/>
        <w:bottom w:val="none" w:sz="0" w:space="0" w:color="auto"/>
        <w:right w:val="none" w:sz="0" w:space="0" w:color="auto"/>
      </w:divBdr>
    </w:div>
    <w:div w:id="636183311">
      <w:marLeft w:val="0"/>
      <w:marRight w:val="0"/>
      <w:marTop w:val="0"/>
      <w:marBottom w:val="0"/>
      <w:divBdr>
        <w:top w:val="none" w:sz="0" w:space="0" w:color="auto"/>
        <w:left w:val="none" w:sz="0" w:space="0" w:color="auto"/>
        <w:bottom w:val="none" w:sz="0" w:space="0" w:color="auto"/>
        <w:right w:val="none" w:sz="0" w:space="0" w:color="auto"/>
      </w:divBdr>
    </w:div>
    <w:div w:id="636183312">
      <w:marLeft w:val="0"/>
      <w:marRight w:val="0"/>
      <w:marTop w:val="0"/>
      <w:marBottom w:val="0"/>
      <w:divBdr>
        <w:top w:val="none" w:sz="0" w:space="0" w:color="auto"/>
        <w:left w:val="none" w:sz="0" w:space="0" w:color="auto"/>
        <w:bottom w:val="none" w:sz="0" w:space="0" w:color="auto"/>
        <w:right w:val="none" w:sz="0" w:space="0" w:color="auto"/>
      </w:divBdr>
    </w:div>
    <w:div w:id="636183313">
      <w:marLeft w:val="0"/>
      <w:marRight w:val="0"/>
      <w:marTop w:val="0"/>
      <w:marBottom w:val="0"/>
      <w:divBdr>
        <w:top w:val="none" w:sz="0" w:space="0" w:color="auto"/>
        <w:left w:val="none" w:sz="0" w:space="0" w:color="auto"/>
        <w:bottom w:val="none" w:sz="0" w:space="0" w:color="auto"/>
        <w:right w:val="none" w:sz="0" w:space="0" w:color="auto"/>
      </w:divBdr>
    </w:div>
    <w:div w:id="636183314">
      <w:marLeft w:val="0"/>
      <w:marRight w:val="0"/>
      <w:marTop w:val="0"/>
      <w:marBottom w:val="0"/>
      <w:divBdr>
        <w:top w:val="none" w:sz="0" w:space="0" w:color="auto"/>
        <w:left w:val="none" w:sz="0" w:space="0" w:color="auto"/>
        <w:bottom w:val="none" w:sz="0" w:space="0" w:color="auto"/>
        <w:right w:val="none" w:sz="0" w:space="0" w:color="auto"/>
      </w:divBdr>
    </w:div>
    <w:div w:id="636183315">
      <w:marLeft w:val="0"/>
      <w:marRight w:val="0"/>
      <w:marTop w:val="0"/>
      <w:marBottom w:val="0"/>
      <w:divBdr>
        <w:top w:val="none" w:sz="0" w:space="0" w:color="auto"/>
        <w:left w:val="none" w:sz="0" w:space="0" w:color="auto"/>
        <w:bottom w:val="none" w:sz="0" w:space="0" w:color="auto"/>
        <w:right w:val="none" w:sz="0" w:space="0" w:color="auto"/>
      </w:divBdr>
    </w:div>
    <w:div w:id="636183316">
      <w:marLeft w:val="0"/>
      <w:marRight w:val="0"/>
      <w:marTop w:val="0"/>
      <w:marBottom w:val="0"/>
      <w:divBdr>
        <w:top w:val="none" w:sz="0" w:space="0" w:color="auto"/>
        <w:left w:val="none" w:sz="0" w:space="0" w:color="auto"/>
        <w:bottom w:val="none" w:sz="0" w:space="0" w:color="auto"/>
        <w:right w:val="none" w:sz="0" w:space="0" w:color="auto"/>
      </w:divBdr>
    </w:div>
    <w:div w:id="636183317">
      <w:marLeft w:val="0"/>
      <w:marRight w:val="0"/>
      <w:marTop w:val="0"/>
      <w:marBottom w:val="0"/>
      <w:divBdr>
        <w:top w:val="none" w:sz="0" w:space="0" w:color="auto"/>
        <w:left w:val="none" w:sz="0" w:space="0" w:color="auto"/>
        <w:bottom w:val="none" w:sz="0" w:space="0" w:color="auto"/>
        <w:right w:val="none" w:sz="0" w:space="0" w:color="auto"/>
      </w:divBdr>
    </w:div>
    <w:div w:id="636183318">
      <w:marLeft w:val="0"/>
      <w:marRight w:val="0"/>
      <w:marTop w:val="0"/>
      <w:marBottom w:val="0"/>
      <w:divBdr>
        <w:top w:val="none" w:sz="0" w:space="0" w:color="auto"/>
        <w:left w:val="none" w:sz="0" w:space="0" w:color="auto"/>
        <w:bottom w:val="none" w:sz="0" w:space="0" w:color="auto"/>
        <w:right w:val="none" w:sz="0" w:space="0" w:color="auto"/>
      </w:divBdr>
    </w:div>
    <w:div w:id="636183319">
      <w:marLeft w:val="0"/>
      <w:marRight w:val="0"/>
      <w:marTop w:val="0"/>
      <w:marBottom w:val="0"/>
      <w:divBdr>
        <w:top w:val="none" w:sz="0" w:space="0" w:color="auto"/>
        <w:left w:val="none" w:sz="0" w:space="0" w:color="auto"/>
        <w:bottom w:val="none" w:sz="0" w:space="0" w:color="auto"/>
        <w:right w:val="none" w:sz="0" w:space="0" w:color="auto"/>
      </w:divBdr>
    </w:div>
    <w:div w:id="636183320">
      <w:marLeft w:val="0"/>
      <w:marRight w:val="0"/>
      <w:marTop w:val="0"/>
      <w:marBottom w:val="0"/>
      <w:divBdr>
        <w:top w:val="none" w:sz="0" w:space="0" w:color="auto"/>
        <w:left w:val="none" w:sz="0" w:space="0" w:color="auto"/>
        <w:bottom w:val="none" w:sz="0" w:space="0" w:color="auto"/>
        <w:right w:val="none" w:sz="0" w:space="0" w:color="auto"/>
      </w:divBdr>
    </w:div>
    <w:div w:id="636183321">
      <w:marLeft w:val="0"/>
      <w:marRight w:val="0"/>
      <w:marTop w:val="0"/>
      <w:marBottom w:val="0"/>
      <w:divBdr>
        <w:top w:val="none" w:sz="0" w:space="0" w:color="auto"/>
        <w:left w:val="none" w:sz="0" w:space="0" w:color="auto"/>
        <w:bottom w:val="none" w:sz="0" w:space="0" w:color="auto"/>
        <w:right w:val="none" w:sz="0" w:space="0" w:color="auto"/>
      </w:divBdr>
    </w:div>
    <w:div w:id="636183322">
      <w:marLeft w:val="0"/>
      <w:marRight w:val="0"/>
      <w:marTop w:val="0"/>
      <w:marBottom w:val="0"/>
      <w:divBdr>
        <w:top w:val="none" w:sz="0" w:space="0" w:color="auto"/>
        <w:left w:val="none" w:sz="0" w:space="0" w:color="auto"/>
        <w:bottom w:val="none" w:sz="0" w:space="0" w:color="auto"/>
        <w:right w:val="none" w:sz="0" w:space="0" w:color="auto"/>
      </w:divBdr>
    </w:div>
    <w:div w:id="636183323">
      <w:marLeft w:val="0"/>
      <w:marRight w:val="0"/>
      <w:marTop w:val="0"/>
      <w:marBottom w:val="0"/>
      <w:divBdr>
        <w:top w:val="none" w:sz="0" w:space="0" w:color="auto"/>
        <w:left w:val="none" w:sz="0" w:space="0" w:color="auto"/>
        <w:bottom w:val="none" w:sz="0" w:space="0" w:color="auto"/>
        <w:right w:val="none" w:sz="0" w:space="0" w:color="auto"/>
      </w:divBdr>
    </w:div>
    <w:div w:id="636183324">
      <w:marLeft w:val="0"/>
      <w:marRight w:val="0"/>
      <w:marTop w:val="0"/>
      <w:marBottom w:val="0"/>
      <w:divBdr>
        <w:top w:val="none" w:sz="0" w:space="0" w:color="auto"/>
        <w:left w:val="none" w:sz="0" w:space="0" w:color="auto"/>
        <w:bottom w:val="none" w:sz="0" w:space="0" w:color="auto"/>
        <w:right w:val="none" w:sz="0" w:space="0" w:color="auto"/>
      </w:divBdr>
    </w:div>
    <w:div w:id="636183325">
      <w:marLeft w:val="0"/>
      <w:marRight w:val="0"/>
      <w:marTop w:val="0"/>
      <w:marBottom w:val="0"/>
      <w:divBdr>
        <w:top w:val="none" w:sz="0" w:space="0" w:color="auto"/>
        <w:left w:val="none" w:sz="0" w:space="0" w:color="auto"/>
        <w:bottom w:val="none" w:sz="0" w:space="0" w:color="auto"/>
        <w:right w:val="none" w:sz="0" w:space="0" w:color="auto"/>
      </w:divBdr>
    </w:div>
    <w:div w:id="636183326">
      <w:marLeft w:val="0"/>
      <w:marRight w:val="0"/>
      <w:marTop w:val="0"/>
      <w:marBottom w:val="0"/>
      <w:divBdr>
        <w:top w:val="none" w:sz="0" w:space="0" w:color="auto"/>
        <w:left w:val="none" w:sz="0" w:space="0" w:color="auto"/>
        <w:bottom w:val="none" w:sz="0" w:space="0" w:color="auto"/>
        <w:right w:val="none" w:sz="0" w:space="0" w:color="auto"/>
      </w:divBdr>
    </w:div>
    <w:div w:id="636183327">
      <w:marLeft w:val="0"/>
      <w:marRight w:val="0"/>
      <w:marTop w:val="0"/>
      <w:marBottom w:val="0"/>
      <w:divBdr>
        <w:top w:val="none" w:sz="0" w:space="0" w:color="auto"/>
        <w:left w:val="none" w:sz="0" w:space="0" w:color="auto"/>
        <w:bottom w:val="none" w:sz="0" w:space="0" w:color="auto"/>
        <w:right w:val="none" w:sz="0" w:space="0" w:color="auto"/>
      </w:divBdr>
    </w:div>
    <w:div w:id="636183328">
      <w:marLeft w:val="0"/>
      <w:marRight w:val="0"/>
      <w:marTop w:val="0"/>
      <w:marBottom w:val="0"/>
      <w:divBdr>
        <w:top w:val="none" w:sz="0" w:space="0" w:color="auto"/>
        <w:left w:val="none" w:sz="0" w:space="0" w:color="auto"/>
        <w:bottom w:val="none" w:sz="0" w:space="0" w:color="auto"/>
        <w:right w:val="none" w:sz="0" w:space="0" w:color="auto"/>
      </w:divBdr>
    </w:div>
    <w:div w:id="636183329">
      <w:marLeft w:val="0"/>
      <w:marRight w:val="0"/>
      <w:marTop w:val="0"/>
      <w:marBottom w:val="0"/>
      <w:divBdr>
        <w:top w:val="none" w:sz="0" w:space="0" w:color="auto"/>
        <w:left w:val="none" w:sz="0" w:space="0" w:color="auto"/>
        <w:bottom w:val="none" w:sz="0" w:space="0" w:color="auto"/>
        <w:right w:val="none" w:sz="0" w:space="0" w:color="auto"/>
      </w:divBdr>
    </w:div>
    <w:div w:id="636183330">
      <w:marLeft w:val="0"/>
      <w:marRight w:val="0"/>
      <w:marTop w:val="0"/>
      <w:marBottom w:val="0"/>
      <w:divBdr>
        <w:top w:val="none" w:sz="0" w:space="0" w:color="auto"/>
        <w:left w:val="none" w:sz="0" w:space="0" w:color="auto"/>
        <w:bottom w:val="none" w:sz="0" w:space="0" w:color="auto"/>
        <w:right w:val="none" w:sz="0" w:space="0" w:color="auto"/>
      </w:divBdr>
    </w:div>
    <w:div w:id="636183331">
      <w:marLeft w:val="0"/>
      <w:marRight w:val="0"/>
      <w:marTop w:val="0"/>
      <w:marBottom w:val="0"/>
      <w:divBdr>
        <w:top w:val="none" w:sz="0" w:space="0" w:color="auto"/>
        <w:left w:val="none" w:sz="0" w:space="0" w:color="auto"/>
        <w:bottom w:val="none" w:sz="0" w:space="0" w:color="auto"/>
        <w:right w:val="none" w:sz="0" w:space="0" w:color="auto"/>
      </w:divBdr>
    </w:div>
    <w:div w:id="636183332">
      <w:marLeft w:val="0"/>
      <w:marRight w:val="0"/>
      <w:marTop w:val="0"/>
      <w:marBottom w:val="0"/>
      <w:divBdr>
        <w:top w:val="none" w:sz="0" w:space="0" w:color="auto"/>
        <w:left w:val="none" w:sz="0" w:space="0" w:color="auto"/>
        <w:bottom w:val="none" w:sz="0" w:space="0" w:color="auto"/>
        <w:right w:val="none" w:sz="0" w:space="0" w:color="auto"/>
      </w:divBdr>
    </w:div>
    <w:div w:id="636183333">
      <w:marLeft w:val="0"/>
      <w:marRight w:val="0"/>
      <w:marTop w:val="0"/>
      <w:marBottom w:val="0"/>
      <w:divBdr>
        <w:top w:val="none" w:sz="0" w:space="0" w:color="auto"/>
        <w:left w:val="none" w:sz="0" w:space="0" w:color="auto"/>
        <w:bottom w:val="none" w:sz="0" w:space="0" w:color="auto"/>
        <w:right w:val="none" w:sz="0" w:space="0" w:color="auto"/>
      </w:divBdr>
    </w:div>
    <w:div w:id="636183334">
      <w:marLeft w:val="0"/>
      <w:marRight w:val="0"/>
      <w:marTop w:val="0"/>
      <w:marBottom w:val="0"/>
      <w:divBdr>
        <w:top w:val="none" w:sz="0" w:space="0" w:color="auto"/>
        <w:left w:val="none" w:sz="0" w:space="0" w:color="auto"/>
        <w:bottom w:val="none" w:sz="0" w:space="0" w:color="auto"/>
        <w:right w:val="none" w:sz="0" w:space="0" w:color="auto"/>
      </w:divBdr>
    </w:div>
    <w:div w:id="636183335">
      <w:marLeft w:val="0"/>
      <w:marRight w:val="0"/>
      <w:marTop w:val="0"/>
      <w:marBottom w:val="0"/>
      <w:divBdr>
        <w:top w:val="none" w:sz="0" w:space="0" w:color="auto"/>
        <w:left w:val="none" w:sz="0" w:space="0" w:color="auto"/>
        <w:bottom w:val="none" w:sz="0" w:space="0" w:color="auto"/>
        <w:right w:val="none" w:sz="0" w:space="0" w:color="auto"/>
      </w:divBdr>
    </w:div>
    <w:div w:id="636183336">
      <w:marLeft w:val="0"/>
      <w:marRight w:val="0"/>
      <w:marTop w:val="0"/>
      <w:marBottom w:val="0"/>
      <w:divBdr>
        <w:top w:val="none" w:sz="0" w:space="0" w:color="auto"/>
        <w:left w:val="none" w:sz="0" w:space="0" w:color="auto"/>
        <w:bottom w:val="none" w:sz="0" w:space="0" w:color="auto"/>
        <w:right w:val="none" w:sz="0" w:space="0" w:color="auto"/>
      </w:divBdr>
    </w:div>
    <w:div w:id="636183337">
      <w:marLeft w:val="0"/>
      <w:marRight w:val="0"/>
      <w:marTop w:val="0"/>
      <w:marBottom w:val="0"/>
      <w:divBdr>
        <w:top w:val="none" w:sz="0" w:space="0" w:color="auto"/>
        <w:left w:val="none" w:sz="0" w:space="0" w:color="auto"/>
        <w:bottom w:val="none" w:sz="0" w:space="0" w:color="auto"/>
        <w:right w:val="none" w:sz="0" w:space="0" w:color="auto"/>
      </w:divBdr>
    </w:div>
    <w:div w:id="636183338">
      <w:marLeft w:val="0"/>
      <w:marRight w:val="0"/>
      <w:marTop w:val="0"/>
      <w:marBottom w:val="0"/>
      <w:divBdr>
        <w:top w:val="none" w:sz="0" w:space="0" w:color="auto"/>
        <w:left w:val="none" w:sz="0" w:space="0" w:color="auto"/>
        <w:bottom w:val="none" w:sz="0" w:space="0" w:color="auto"/>
        <w:right w:val="none" w:sz="0" w:space="0" w:color="auto"/>
      </w:divBdr>
    </w:div>
    <w:div w:id="636183339">
      <w:marLeft w:val="0"/>
      <w:marRight w:val="0"/>
      <w:marTop w:val="0"/>
      <w:marBottom w:val="0"/>
      <w:divBdr>
        <w:top w:val="none" w:sz="0" w:space="0" w:color="auto"/>
        <w:left w:val="none" w:sz="0" w:space="0" w:color="auto"/>
        <w:bottom w:val="none" w:sz="0" w:space="0" w:color="auto"/>
        <w:right w:val="none" w:sz="0" w:space="0" w:color="auto"/>
      </w:divBdr>
    </w:div>
    <w:div w:id="636183340">
      <w:marLeft w:val="0"/>
      <w:marRight w:val="0"/>
      <w:marTop w:val="0"/>
      <w:marBottom w:val="0"/>
      <w:divBdr>
        <w:top w:val="none" w:sz="0" w:space="0" w:color="auto"/>
        <w:left w:val="none" w:sz="0" w:space="0" w:color="auto"/>
        <w:bottom w:val="none" w:sz="0" w:space="0" w:color="auto"/>
        <w:right w:val="none" w:sz="0" w:space="0" w:color="auto"/>
      </w:divBdr>
    </w:div>
    <w:div w:id="6361833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4294934530</TotalTime>
  <Pages>3</Pages>
  <Words>1308</Words>
  <Characters>7461</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stod</dc:creator>
  <cp:keywords/>
  <dc:description/>
  <cp:lastModifiedBy>avia</cp:lastModifiedBy>
  <cp:revision>815</cp:revision>
  <cp:lastPrinted>2020-03-07T21:41:00Z</cp:lastPrinted>
  <dcterms:created xsi:type="dcterms:W3CDTF">2019-07-03T20:24:00Z</dcterms:created>
  <dcterms:modified xsi:type="dcterms:W3CDTF">2020-04-01T02:28:00Z</dcterms:modified>
</cp:coreProperties>
</file>